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3698A59E"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B0436E">
        <w:rPr>
          <w:noProof w:val="0"/>
        </w:rPr>
        <w:t>7</w:t>
      </w:r>
      <w:r w:rsidR="0007627D" w:rsidRPr="00542D17">
        <w:rPr>
          <w:noProof w:val="0"/>
        </w:rPr>
        <w:t>.</w:t>
      </w:r>
      <w:r w:rsidR="00B0436E">
        <w:rPr>
          <w:noProof w:val="0"/>
        </w:rPr>
        <w:t>0</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72F81">
        <w:rPr>
          <w:noProof w:val="0"/>
          <w:sz w:val="32"/>
        </w:rPr>
        <w:t>2</w:t>
      </w:r>
      <w:r w:rsidR="009C0212" w:rsidRPr="00542D17">
        <w:rPr>
          <w:noProof w:val="0"/>
          <w:sz w:val="32"/>
        </w:rPr>
        <w:t>-</w:t>
      </w:r>
      <w:r w:rsidR="00B81793" w:rsidRPr="00542D17">
        <w:rPr>
          <w:noProof w:val="0"/>
          <w:sz w:val="32"/>
        </w:rPr>
        <w:t>0</w:t>
      </w:r>
      <w:r w:rsidR="00E72F81">
        <w:rPr>
          <w:noProof w:val="0"/>
          <w:sz w:val="32"/>
        </w:rPr>
        <w:t>3</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20C6CC52"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B0436E">
        <w:rPr>
          <w:rStyle w:val="ZGSM"/>
          <w:szCs w:val="34"/>
        </w:rPr>
        <w:t>7</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B0436E"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7" o:title="5G-logo_175px"/>
          </v:shape>
        </w:pict>
      </w:r>
      <w:r w:rsidR="00CD3F53" w:rsidRPr="00542D17">
        <w:rPr>
          <w:noProof w:val="0"/>
          <w:color w:val="0000FF"/>
        </w:rPr>
        <w:tab/>
      </w:r>
      <w:r>
        <w:rPr>
          <w:noProof w:val="0"/>
        </w:rPr>
        <w:pict w14:anchorId="15C68DB7">
          <v:shape id="_x0000_i1026" type="#_x0000_t75" style="width:128.25pt;height:7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CDFD92F"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024724">
        <w:rPr>
          <w:sz w:val="18"/>
        </w:rPr>
        <w:t>2</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6593488"/>
    <w:bookmarkStart w:id="56" w:name="_MON_1307434579"/>
    <w:bookmarkStart w:id="57" w:name="_MON_1294834456"/>
    <w:bookmarkStart w:id="58" w:name="_MON_1294834558"/>
    <w:bookmarkStart w:id="59" w:name="_MON_1302540609"/>
    <w:bookmarkStart w:id="60" w:name="_MON_1302595976"/>
    <w:bookmarkStart w:id="61" w:name="_MON_1302596079"/>
    <w:bookmarkStart w:id="62" w:name="_MON_1302596436"/>
    <w:bookmarkStart w:id="63" w:name="_MON_1306593382"/>
    <w:bookmarkEnd w:id="55"/>
    <w:bookmarkEnd w:id="56"/>
    <w:bookmarkEnd w:id="57"/>
    <w:bookmarkEnd w:id="58"/>
    <w:bookmarkEnd w:id="59"/>
    <w:bookmarkEnd w:id="60"/>
    <w:bookmarkEnd w:id="61"/>
    <w:bookmarkEnd w:id="62"/>
    <w:bookmarkEnd w:id="63"/>
    <w:bookmarkStart w:id="64" w:name="_MON_1306593442"/>
    <w:bookmarkEnd w:id="64"/>
    <w:p w14:paraId="6E428C09" w14:textId="77777777" w:rsidR="009052DA" w:rsidRPr="00542D17" w:rsidRDefault="00FE31B0" w:rsidP="00425BE3">
      <w:pPr>
        <w:pStyle w:val="TH"/>
      </w:pPr>
      <w:r w:rsidRPr="00542D17">
        <w:object w:dxaOrig="5520" w:dyaOrig="8775" w14:anchorId="7D376C22">
          <v:shape id="_x0000_i1027" type="#_x0000_t75" style="width:276pt;height:439.5pt" o:ole="">
            <v:imagedata r:id="rId10" o:title=""/>
          </v:shape>
          <o:OLEObject Type="Embed" ProgID="Word.Picture.8" ShapeID="_x0000_i1027" DrawAspect="Content" ObjectID="_1710868649"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1772627"/>
    <w:bookmarkStart w:id="66" w:name="_MON_1281772748"/>
    <w:bookmarkStart w:id="67" w:name="_MON_1281772901"/>
    <w:bookmarkStart w:id="68" w:name="_MON_1285040302"/>
    <w:bookmarkStart w:id="69" w:name="_MON_1285040347"/>
    <w:bookmarkStart w:id="70" w:name="_MON_1290868587"/>
    <w:bookmarkStart w:id="71" w:name="_MON_1290936897"/>
    <w:bookmarkEnd w:id="65"/>
    <w:bookmarkEnd w:id="66"/>
    <w:bookmarkEnd w:id="67"/>
    <w:bookmarkEnd w:id="68"/>
    <w:bookmarkEnd w:id="69"/>
    <w:bookmarkEnd w:id="70"/>
    <w:bookmarkEnd w:id="71"/>
    <w:bookmarkStart w:id="72" w:name="_MON_1290937362"/>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10868650"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6.5pt" o:ole="">
            <v:imagedata r:id="rId14" o:title=""/>
          </v:shape>
          <o:OLEObject Type="Embed" ProgID="Word.Document.8" ShapeID="_x0000_i1029" DrawAspect="Content" ObjectID="_1710868651"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3.75pt;height:387pt" o:ole="">
            <v:imagedata r:id="rId16" o:title=""/>
          </v:shape>
          <o:OLEObject Type="Embed" ProgID="Word.Document.8" ShapeID="_x0000_i1030" DrawAspect="Content" ObjectID="_1710868652"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25pt" o:ole="">
            <v:imagedata r:id="rId18" o:title=""/>
          </v:shape>
          <o:OLEObject Type="Embed" ProgID="Visio.Drawing.15" ShapeID="_x0000_i1031" DrawAspect="Content" ObjectID="_1710868653"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65131299"/>
    <w:bookmarkStart w:id="74" w:name="_MON_1358001928"/>
    <w:bookmarkStart w:id="75" w:name="_MON_1358061638"/>
    <w:bookmarkStart w:id="76" w:name="_MON_1359987815"/>
    <w:bookmarkStart w:id="77" w:name="_MON_1359988417"/>
    <w:bookmarkStart w:id="78" w:name="_MON_1359988887"/>
    <w:bookmarkStart w:id="79" w:name="_MON_1360028213"/>
    <w:bookmarkStart w:id="80" w:name="_MON_1360028956"/>
    <w:bookmarkEnd w:id="73"/>
    <w:bookmarkEnd w:id="74"/>
    <w:bookmarkEnd w:id="75"/>
    <w:bookmarkEnd w:id="76"/>
    <w:bookmarkEnd w:id="77"/>
    <w:bookmarkEnd w:id="78"/>
    <w:bookmarkEnd w:id="79"/>
    <w:bookmarkEnd w:id="80"/>
    <w:bookmarkStart w:id="81" w:name="_MON_1360031563"/>
    <w:bookmarkEnd w:id="81"/>
    <w:p w14:paraId="604E9199" w14:textId="77777777" w:rsidR="002C6307" w:rsidRPr="00542D17" w:rsidRDefault="002C6307" w:rsidP="002C6307">
      <w:pPr>
        <w:pStyle w:val="TH"/>
      </w:pPr>
      <w:r w:rsidRPr="00542D17">
        <w:object w:dxaOrig="5520" w:dyaOrig="8774" w14:anchorId="07548405">
          <v:shape id="_x0000_i1032" type="#_x0000_t75" style="width:276pt;height:438.75pt" o:ole="">
            <v:imagedata r:id="rId20" o:title=""/>
          </v:shape>
          <o:OLEObject Type="Embed" ProgID="Word.Picture.8" ShapeID="_x0000_i1032" DrawAspect="Content" ObjectID="_1710868654"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75pt" o:ole="">
            <v:imagedata r:id="rId22" o:title=""/>
          </v:shape>
          <o:OLEObject Type="Embed" ProgID="Word.Picture.8" ShapeID="_x0000_i1033" DrawAspect="Content" ObjectID="_1710868655"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75pt" o:ole="">
            <v:imagedata r:id="rId24" o:title=""/>
          </v:shape>
          <o:OLEObject Type="Embed" ProgID="Word.Picture.8" ShapeID="_x0000_i1034" DrawAspect="Content" ObjectID="_1710868656"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7.75pt;height:475.5pt" o:ole="">
            <v:imagedata r:id="rId26" o:title=""/>
          </v:shape>
          <o:OLEObject Type="Embed" ProgID="Word.Picture.8" ShapeID="_x0000_i1035" DrawAspect="Content" ObjectID="_1710868657"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75pt;height:475.5pt" o:ole="">
            <v:imagedata r:id="rId28" o:title=""/>
          </v:shape>
          <o:OLEObject Type="Embed" ProgID="Word.Picture.8" ShapeID="_x0000_i1036" DrawAspect="Content" ObjectID="_1710868658"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25pt;height:477pt" o:ole="">
            <v:imagedata r:id="rId30" o:title=""/>
          </v:shape>
          <o:OLEObject Type="Embed" ProgID="Word.Picture.8" ShapeID="_x0000_i1037" DrawAspect="Content" ObjectID="_1710868659"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25pt;height:477pt" o:ole="">
            <v:imagedata r:id="rId32" o:title=""/>
          </v:shape>
          <o:OLEObject Type="Embed" ProgID="Word.Picture.8" ShapeID="_x0000_i1038" DrawAspect="Content" ObjectID="_1710868660"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6pt;height:439.5pt" o:ole="">
            <v:imagedata r:id="rId34" o:title=""/>
          </v:shape>
          <o:OLEObject Type="Embed" ProgID="Word.Picture.8" ShapeID="_x0000_i1039" DrawAspect="Content" ObjectID="_1710868661"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75pt;height:273.75pt" o:ole="">
            <v:imagedata r:id="rId36" o:title="" cropbottom="22210f" cropright="-25048f"/>
            <o:lock v:ext="edit" aspectratio="f"/>
          </v:shape>
          <o:OLEObject Type="Embed" ProgID="Word.Picture.8" ShapeID="_x0000_i1040" DrawAspect="Content" ObjectID="_1710868662"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75pt;height:273.75pt" o:ole="">
            <v:imagedata r:id="rId38" o:title="" cropbottom="22210f" cropright="-25048f"/>
            <o:lock v:ext="edit" aspectratio="f"/>
          </v:shape>
          <o:OLEObject Type="Embed" ProgID="Word.Picture.8" ShapeID="_x0000_i1041" DrawAspect="Content" ObjectID="_1710868663"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75pt;height:273.75pt" o:ole="">
            <v:imagedata r:id="rId40" o:title="" cropbottom="22210f" cropright="-25048f"/>
            <o:lock v:ext="edit" aspectratio="f"/>
          </v:shape>
          <o:OLEObject Type="Embed" ProgID="Word.Picture.8" ShapeID="_x0000_i1042" DrawAspect="Content" ObjectID="_1710868664"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75pt;height:273.75pt" o:ole="">
            <v:imagedata r:id="rId42" o:title="" cropbottom="22210f" cropright="-25048f"/>
            <o:lock v:ext="edit" aspectratio="f"/>
          </v:shape>
          <o:OLEObject Type="Embed" ProgID="Word.Picture.8" ShapeID="_x0000_i1043" DrawAspect="Content" ObjectID="_1710868665"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2pt;height:292.5pt" o:ole="">
            <v:imagedata r:id="rId44" o:title="" cropbottom="22210f" cropright="-25048f"/>
            <o:lock v:ext="edit" aspectratio="f"/>
          </v:shape>
          <o:OLEObject Type="Embed" ProgID="Word.Picture.8" ShapeID="_x0000_i1044" DrawAspect="Content" ObjectID="_1710868666"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BA0526" w:rsidP="00252271">
      <w:pPr>
        <w:pStyle w:val="TH"/>
      </w:pPr>
      <w:r>
        <w:pict w14:anchorId="49E35868">
          <v:shape id="_x0000_i1045" type="#_x0000_t75" style="width:269.25pt;height:241.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25pt;height:123pt" o:ole="">
            <v:imagedata r:id="rId47" o:title=""/>
          </v:shape>
          <o:OLEObject Type="Embed" ProgID="Visio.Drawing.15" ShapeID="_x0000_i1046" DrawAspect="Content" ObjectID="_1710868667"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25pt;height:250.5pt" o:ole="">
            <v:imagedata r:id="rId49" o:title=""/>
          </v:shape>
          <o:OLEObject Type="Embed" ProgID="Word.Document.8" ShapeID="_x0000_i1047" DrawAspect="Content" ObjectID="_1710868668"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25pt;height:123pt" o:ole="">
            <v:imagedata r:id="rId51" o:title=""/>
          </v:shape>
          <o:OLEObject Type="Embed" ProgID="Visio.Drawing.15" ShapeID="_x0000_i1048" DrawAspect="Content" ObjectID="_1710868669"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BA0526" w:rsidP="00252271">
      <w:pPr>
        <w:pStyle w:val="TH"/>
      </w:pPr>
      <w:r>
        <w:pict w14:anchorId="040C8446">
          <v:shape id="_x0000_i1049" type="#_x0000_t75" style="width:269.25pt;height:118.5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25pt;height:131.25pt" o:ole="">
            <v:imagedata r:id="rId54" o:title=""/>
          </v:shape>
          <o:OLEObject Type="Embed" ProgID="Visio.Drawing.15" ShapeID="_x0000_i1050" DrawAspect="Content" ObjectID="_1710868670"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BA0526" w:rsidP="00B91445">
      <w:pPr>
        <w:pStyle w:val="TH"/>
        <w:rPr>
          <w:snapToGrid w:val="0"/>
        </w:rPr>
      </w:pPr>
      <w:r>
        <w:rPr>
          <w:snapToGrid w:val="0"/>
        </w:rPr>
        <w:pict w14:anchorId="48C1E3F3">
          <v:shape id="_x0000_i1051" type="#_x0000_t75" style="width:309.75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BA0526" w:rsidP="00B91445">
      <w:pPr>
        <w:pStyle w:val="TH"/>
      </w:pPr>
      <w:r>
        <w:lastRenderedPageBreak/>
        <w:pict w14:anchorId="5152AB15">
          <v:shape id="_x0000_i1052" type="#_x0000_t75" style="width:279.75pt;height:168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BA0526" w:rsidP="00B91445">
      <w:pPr>
        <w:pStyle w:val="TH"/>
      </w:pPr>
      <w:r>
        <w:pict w14:anchorId="6B7A1B3E">
          <v:shape id="_x0000_i1053" type="#_x0000_t75" style="width:327.75pt;height:162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10868671"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7.75pt;height:149.25pt" o:ole="">
            <v:imagedata r:id="rId61" o:title=""/>
          </v:shape>
          <o:OLEObject Type="Embed" ProgID="Visio.Drawing.11" ShapeID="_x0000_i1055" DrawAspect="Content" ObjectID="_1710868672"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BA0526" w:rsidP="009052DA">
      <w:pPr>
        <w:pStyle w:val="TH"/>
      </w:pPr>
      <w:r>
        <w:pict w14:anchorId="0676FB19">
          <v:shape id="_x0000_i1056" type="#_x0000_t75" style="width:269.25pt;height:118.5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25pt;height:102pt" o:ole="">
            <v:imagedata r:id="rId64" o:title=""/>
          </v:shape>
          <o:OLEObject Type="Embed" ProgID="Visio.Drawing.15" ShapeID="_x0000_i1057" DrawAspect="Content" ObjectID="_1710868673"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BA0526"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25pt;height:86.2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1026"/>
    <w:bookmarkStart w:id="360" w:name="_MON_1406540787"/>
    <w:bookmarkEnd w:id="359"/>
    <w:bookmarkEnd w:id="360"/>
    <w:bookmarkStart w:id="361" w:name="_MON_1406540808"/>
    <w:bookmarkEnd w:id="361"/>
    <w:p w14:paraId="08875D4F" w14:textId="77777777" w:rsidR="000A5170" w:rsidRPr="00542D17" w:rsidRDefault="000A5170" w:rsidP="002D43F7">
      <w:pPr>
        <w:pStyle w:val="TH"/>
      </w:pPr>
      <w:r w:rsidRPr="00542D17">
        <w:object w:dxaOrig="5386" w:dyaOrig="2371" w14:anchorId="0E8AE67A">
          <v:shape id="_x0000_i1059" type="#_x0000_t75" style="width:269.25pt;height:86.25pt" o:ole="" fillcolor="window">
            <v:imagedata r:id="rId67" o:title="" cropbottom="17725f"/>
          </v:shape>
          <o:OLEObject Type="Embed" ProgID="Word.Picture.8" ShapeID="_x0000_i1059" DrawAspect="Content" ObjectID="_1710868674"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25pt;height:86.25pt" o:ole="" fillcolor="window">
            <v:imagedata r:id="rId69" o:title="" cropbottom="17725f"/>
          </v:shape>
          <o:OLEObject Type="Embed" ProgID="Word.Picture.8" ShapeID="_x0000_i1060" DrawAspect="Content" ObjectID="_1710868675"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365134527"/>
    <w:bookmarkStart w:id="400" w:name="_MON_1216554112"/>
    <w:bookmarkEnd w:id="399"/>
    <w:bookmarkEnd w:id="400"/>
    <w:bookmarkStart w:id="401" w:name="_MON_1216554126"/>
    <w:bookmarkEnd w:id="401"/>
    <w:p w14:paraId="7FFA9D5E" w14:textId="77777777" w:rsidR="00B751C1" w:rsidRPr="00542D17" w:rsidRDefault="00B751C1" w:rsidP="00B751C1">
      <w:pPr>
        <w:pStyle w:val="TH"/>
      </w:pPr>
      <w:r w:rsidRPr="00542D17">
        <w:object w:dxaOrig="5386" w:dyaOrig="2371" w14:anchorId="2001037B">
          <v:shape id="_x0000_i1061" type="#_x0000_t75" style="width:269.25pt;height:118.5pt" o:ole="" fillcolor="window">
            <v:imagedata r:id="rId71" o:title=""/>
          </v:shape>
          <o:OLEObject Type="Embed" ProgID="Word.Picture.8" ShapeID="_x0000_i1061" DrawAspect="Content" ObjectID="_1710868676"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10868677"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B0436E" w:rsidP="00AA27F0">
      <w:pPr>
        <w:pStyle w:val="TH"/>
      </w:pPr>
      <w:r>
        <w:pict w14:anchorId="34CC3BE7">
          <v:shape id="_x0000_i1063" type="#_x0000_t75" style="width:306.75pt;height:180.75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25pt;height:118.5pt" o:ole="" fillcolor="window">
            <v:imagedata r:id="rId76" o:title=""/>
          </v:shape>
          <o:OLEObject Type="Embed" ProgID="Word.Picture.8" ShapeID="_x0000_i1064" DrawAspect="Content" ObjectID="_1710868678"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25pt;height:118.5pt" o:ole="" fillcolor="window">
            <v:imagedata r:id="rId78" o:title=""/>
          </v:shape>
          <o:OLEObject Type="Embed" ProgID="Word.Picture.8" ShapeID="_x0000_i1065" DrawAspect="Content" ObjectID="_1710868679"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2539436E" w14:textId="15046088"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B0436E"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77777777"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C00FAA" w:rsidRPr="00542D17">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542D17">
        <w:t>.</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lastRenderedPageBreak/>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lastRenderedPageBreak/>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lastRenderedPageBreak/>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lastRenderedPageBreak/>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lastRenderedPageBreak/>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“degreesLongitude”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lastRenderedPageBreak/>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25pt;height:200.25pt" o:ole="" fillcolor="window">
            <v:imagedata r:id="rId81" o:title=""/>
          </v:shape>
          <o:OLEObject Type="Embed" ProgID="Visio.Drawing.5" ShapeID="_x0000_i1067" DrawAspect="Content" ObjectID="_1710868680"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B0436E" w:rsidP="001201A5">
      <w:pPr>
        <w:pStyle w:val="TH"/>
      </w:pPr>
      <w:r>
        <w:pict w14:anchorId="7AFE6744">
          <v:shape id="Picture 24" o:spid="_x0000_i1068" type="#_x0000_t75" style="width:6in;height:171.7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B0436E" w:rsidP="001201A5">
      <w:pPr>
        <w:pStyle w:val="TH"/>
      </w:pPr>
      <w:r>
        <w:pict w14:anchorId="0CCC97B7">
          <v:shape id="Picture 23" o:spid="_x0000_i1069" type="#_x0000_t75" style="width:351pt;height:204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B0436E" w14:paraId="75EA3AB1" w14:textId="77777777" w:rsidTr="00B0436E">
        <w:tc>
          <w:tcPr>
            <w:tcW w:w="799" w:type="dxa"/>
            <w:tcBorders>
              <w:top w:val="single" w:sz="6" w:space="0" w:color="auto"/>
              <w:left w:val="single" w:sz="6" w:space="0" w:color="auto"/>
              <w:bottom w:val="single" w:sz="6" w:space="0" w:color="auto"/>
              <w:right w:val="single" w:sz="6" w:space="0" w:color="auto"/>
            </w:tcBorders>
            <w:shd w:val="solid" w:color="FFFFFF" w:fill="auto"/>
          </w:tcPr>
          <w:p w14:paraId="059D5DA5" w14:textId="77777777" w:rsidR="00B0436E" w:rsidRPr="00B0436E" w:rsidRDefault="00B0436E" w:rsidP="00B0436E">
            <w:pPr>
              <w:pStyle w:val="TAL"/>
              <w:rPr>
                <w:sz w:val="16"/>
                <w:szCs w:val="16"/>
              </w:rPr>
            </w:pPr>
            <w:r w:rsidRPr="00B0436E">
              <w:rPr>
                <w:sz w:val="16"/>
                <w:szCs w:val="16"/>
              </w:rPr>
              <w:t>2022-03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11E35BF" w14:textId="77777777" w:rsidR="00B0436E" w:rsidRPr="00B0436E" w:rsidRDefault="00B0436E" w:rsidP="00B0436E">
            <w:pPr>
              <w:rPr>
                <w:rFonts w:ascii="Arial" w:eastAsia="MS Mincho" w:hAnsi="Arial"/>
                <w:sz w:val="16"/>
                <w:szCs w:val="16"/>
              </w:rPr>
            </w:pPr>
            <w:r w:rsidRPr="00B0436E">
              <w:rPr>
                <w:rFonts w:ascii="Arial" w:eastAsia="MS Mincho" w:hAnsi="Arial"/>
                <w:sz w:val="16"/>
                <w:szCs w:val="16"/>
              </w:rPr>
              <w:t>RAN#95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0099B4" w14:textId="77777777" w:rsidR="00B0436E" w:rsidRPr="00B0436E" w:rsidRDefault="00B0436E" w:rsidP="00B0436E">
            <w:pPr>
              <w:pStyle w:val="TAL"/>
              <w:rPr>
                <w:sz w:val="16"/>
                <w:szCs w:val="16"/>
              </w:rPr>
            </w:pPr>
            <w:r w:rsidRPr="00B0436E">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158CDF" w14:textId="77777777" w:rsidR="00B0436E" w:rsidRPr="00B0436E" w:rsidRDefault="00B0436E" w:rsidP="00B0436E">
            <w:pPr>
              <w:pStyle w:val="TAL"/>
              <w:rPr>
                <w:sz w:val="16"/>
                <w:szCs w:val="16"/>
              </w:rPr>
            </w:pPr>
            <w:r w:rsidRPr="00B043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A1D68" w14:textId="77777777" w:rsidR="00B0436E" w:rsidRPr="00B0436E" w:rsidRDefault="00B0436E" w:rsidP="00B0436E">
            <w:pPr>
              <w:pStyle w:val="TAL"/>
              <w:rPr>
                <w:sz w:val="16"/>
                <w:szCs w:val="16"/>
              </w:rPr>
            </w:pPr>
            <w:r w:rsidRPr="00B0436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D6E2D2" w14:textId="7EEE29A0" w:rsidR="00B0436E" w:rsidRPr="00B0436E" w:rsidRDefault="00B0436E" w:rsidP="00B0436E">
            <w:pPr>
              <w:pStyle w:val="TAL"/>
              <w:rPr>
                <w:sz w:val="16"/>
                <w:szCs w:val="16"/>
              </w:rPr>
            </w:pPr>
            <w:r w:rsidRPr="00B0436E">
              <w:rPr>
                <w:sz w:val="16"/>
                <w:szCs w:val="16"/>
              </w:rPr>
              <w:t>upgraded to Rel-17 because of Rel-17 freeze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4312" w14:textId="1D1E1A8D" w:rsidR="00B0436E" w:rsidRPr="00B0436E" w:rsidRDefault="00B0436E" w:rsidP="00B0436E">
            <w:pPr>
              <w:pStyle w:val="TAL"/>
              <w:rPr>
                <w:sz w:val="16"/>
                <w:szCs w:val="16"/>
              </w:rPr>
            </w:pPr>
            <w:r w:rsidRPr="00542D17">
              <w:rPr>
                <w:sz w:val="16"/>
                <w:szCs w:val="16"/>
              </w:rPr>
              <w:t>16.</w:t>
            </w:r>
            <w:r>
              <w:rPr>
                <w:sz w:val="16"/>
                <w:szCs w:val="16"/>
              </w:rPr>
              <w:t>2</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C689" w14:textId="77777777" w:rsidR="00B0436E" w:rsidRPr="00B0436E" w:rsidRDefault="00B0436E" w:rsidP="00B0436E">
            <w:pPr>
              <w:pStyle w:val="TAL"/>
              <w:rPr>
                <w:sz w:val="16"/>
                <w:szCs w:val="16"/>
              </w:rPr>
            </w:pPr>
            <w:r w:rsidRPr="00B0436E">
              <w:rPr>
                <w:sz w:val="16"/>
                <w:szCs w:val="16"/>
              </w:rPr>
              <w:t>17.0.0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37145" w14:textId="77777777" w:rsidR="00BA0526" w:rsidRDefault="00BA0526">
      <w:r>
        <w:separator/>
      </w:r>
    </w:p>
  </w:endnote>
  <w:endnote w:type="continuationSeparator" w:id="0">
    <w:p w14:paraId="33D3B7EB" w14:textId="77777777" w:rsidR="00BA0526" w:rsidRDefault="00BA05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7DBD86" w14:textId="77777777" w:rsidR="00BA0526" w:rsidRDefault="00BA0526">
      <w:r>
        <w:separator/>
      </w:r>
    </w:p>
  </w:footnote>
  <w:footnote w:type="continuationSeparator" w:id="0">
    <w:p w14:paraId="7A7A3455" w14:textId="77777777" w:rsidR="00BA0526" w:rsidRDefault="00BA05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7C9924F5"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B0436E">
      <w:t>3GPP TS 36.509 V17.0.0 (2022-03)</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2CF95FA7" w:rsidR="009306F6" w:rsidRDefault="00A24539">
    <w:pPr>
      <w:pStyle w:val="Header"/>
    </w:pPr>
    <w:r>
      <w:t>Release 1</w:t>
    </w:r>
    <w:r w:rsidR="00B0436E">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7"/>
  </w:num>
  <w:num w:numId="5">
    <w:abstractNumId w:val="10"/>
  </w:num>
  <w:num w:numId="6">
    <w:abstractNumId w:val="21"/>
  </w:num>
  <w:num w:numId="7">
    <w:abstractNumId w:val="12"/>
  </w:num>
  <w:num w:numId="8">
    <w:abstractNumId w:val="18"/>
  </w:num>
  <w:num w:numId="9">
    <w:abstractNumId w:val="14"/>
  </w:num>
  <w:num w:numId="10">
    <w:abstractNumId w:val="13"/>
  </w:num>
  <w:num w:numId="11">
    <w:abstractNumId w:val="19"/>
  </w:num>
  <w:num w:numId="12">
    <w:abstractNumId w:val="11"/>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9"/>
  </w:num>
  <w:num w:numId="21">
    <w:abstractNumId w:val="20"/>
  </w:num>
  <w:num w:numId="22">
    <w:abstractNumId w:val="22"/>
  </w:num>
  <w:num w:numId="23">
    <w:abstractNumId w:val="16"/>
  </w:num>
  <w:num w:numId="24">
    <w:abstractNumId w:val="8"/>
  </w:num>
  <w:num w:numId="2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484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436E"/>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0526"/>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575119">
      <w:bodyDiv w:val="1"/>
      <w:marLeft w:val="0"/>
      <w:marRight w:val="0"/>
      <w:marTop w:val="0"/>
      <w:marBottom w:val="0"/>
      <w:divBdr>
        <w:top w:val="none" w:sz="0" w:space="0" w:color="auto"/>
        <w:left w:val="none" w:sz="0" w:space="0" w:color="auto"/>
        <w:bottom w:val="none" w:sz="0" w:space="0" w:color="auto"/>
        <w:right w:val="none" w:sz="0" w:space="0" w:color="auto"/>
      </w:divBdr>
    </w:div>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43</TotalTime>
  <Pages>1</Pages>
  <Words>27960</Words>
  <Characters>159377</Characters>
  <Application>Microsoft Office Word</Application>
  <DocSecurity>0</DocSecurity>
  <Lines>1328</Lines>
  <Paragraphs>373</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186964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1429</cp:lastModifiedBy>
  <cp:revision>17</cp:revision>
  <cp:lastPrinted>2008-03-05T13:47:00Z</cp:lastPrinted>
  <dcterms:created xsi:type="dcterms:W3CDTF">2021-04-11T16:54:00Z</dcterms:created>
  <dcterms:modified xsi:type="dcterms:W3CDTF">2022-04-07T18:30:00Z</dcterms:modified>
</cp:coreProperties>
</file>