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417BF9" w:rsidRPr="00E9040D">
        <w:t>V1</w:t>
      </w:r>
      <w:r w:rsidR="00417BF9">
        <w:t>3</w:t>
      </w:r>
      <w:r w:rsidR="000A3FF6">
        <w:t>.</w:t>
      </w:r>
      <w:r w:rsidR="005C39DD">
        <w:t>12</w:t>
      </w:r>
      <w:r w:rsidR="00331BF3">
        <w:t>.0</w:t>
      </w:r>
      <w:r w:rsidR="009F18E8" w:rsidRPr="00E9040D">
        <w:t xml:space="preserve"> </w:t>
      </w:r>
      <w:r w:rsidRPr="00E9040D">
        <w:rPr>
          <w:sz w:val="32"/>
        </w:rPr>
        <w:t>(</w:t>
      </w:r>
      <w:r w:rsidR="002E0FAB" w:rsidRPr="00E9040D">
        <w:rPr>
          <w:sz w:val="32"/>
        </w:rPr>
        <w:t>201</w:t>
      </w:r>
      <w:r w:rsidR="002E0FAB">
        <w:rPr>
          <w:sz w:val="32"/>
        </w:rPr>
        <w:t>8</w:t>
      </w:r>
      <w:r w:rsidRPr="00E9040D">
        <w:rPr>
          <w:sz w:val="32"/>
        </w:rPr>
        <w:t>-</w:t>
      </w:r>
      <w:r w:rsidR="005C39DD">
        <w:rPr>
          <w:sz w:val="32"/>
        </w:rPr>
        <w:t>12</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417BF9" w:rsidRPr="00E9040D">
        <w:rPr>
          <w:rStyle w:val="ZGSM"/>
        </w:rPr>
        <w:t>1</w:t>
      </w:r>
      <w:r w:rsidR="00417BF9">
        <w:rPr>
          <w:rStyle w:val="ZGSM"/>
        </w:rPr>
        <w:t>3</w:t>
      </w:r>
      <w:r w:rsidRPr="00E9040D">
        <w:t>)</w:t>
      </w:r>
    </w:p>
    <w:p w:rsidR="0093274D" w:rsidRPr="00E9040D" w:rsidRDefault="0093274D">
      <w:pPr>
        <w:pStyle w:val="ZT"/>
        <w:framePr w:wrap="notBeside"/>
        <w:rPr>
          <w:i/>
          <w:sz w:val="28"/>
        </w:rPr>
      </w:pPr>
    </w:p>
    <w:p w:rsidR="00417BF9" w:rsidRPr="00235394" w:rsidRDefault="00D81267" w:rsidP="00417BF9">
      <w:pPr>
        <w:pStyle w:val="ZU"/>
        <w:framePr w:wrap="notBeside"/>
        <w:tabs>
          <w:tab w:val="right" w:pos="10206"/>
        </w:tabs>
        <w:jc w:val="left"/>
      </w:pPr>
      <w:r>
        <w:rPr>
          <w:i/>
        </w:rPr>
        <w:drawing>
          <wp:inline distT="0" distB="0" distL="0" distR="0" wp14:anchorId="39A2738A" wp14:editId="2837550B">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14:anchorId="6DC64DA7" wp14:editId="6B9DE485">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1B5FFF">
      <w:pPr>
        <w:pStyle w:val="FP"/>
        <w:framePr w:wrap="notBeside" w:hAnchor="margin" w:y="1419"/>
        <w:ind w:left="2835" w:right="2835"/>
        <w:jc w:val="center"/>
        <w:rPr>
          <w:rFonts w:ascii="Arial" w:hAnsi="Arial"/>
          <w:sz w:val="18"/>
          <w:lang w:val="en-US"/>
        </w:rPr>
      </w:pPr>
      <w:r w:rsidRPr="001B5FFF">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C255D4" w:rsidRDefault="0093274D">
      <w:pPr>
        <w:pStyle w:val="FP"/>
        <w:framePr w:wrap="notBeside" w:hAnchor="margin" w:yAlign="center"/>
        <w:pBdr>
          <w:bottom w:val="single" w:sz="6" w:space="1" w:color="auto"/>
        </w:pBdr>
        <w:spacing w:before="240"/>
        <w:ind w:left="2835" w:right="2835"/>
        <w:jc w:val="center"/>
      </w:pPr>
      <w:r w:rsidRPr="00C255D4">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2E0FAB" w:rsidRPr="00E9040D">
        <w:rPr>
          <w:noProof/>
          <w:sz w:val="18"/>
        </w:rPr>
        <w:t>201</w:t>
      </w:r>
      <w:r w:rsidR="002E0FAB">
        <w:rPr>
          <w:noProof/>
          <w:sz w:val="18"/>
        </w:rPr>
        <w:t>8</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bookmarkStart w:id="3" w:name="_GoBack"/>
    <w:p w:rsidR="0031450D" w:rsidRDefault="0031450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7</w:t>
      </w:r>
    </w:p>
    <w:p w:rsidR="0031450D" w:rsidRDefault="0031450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8</w:t>
      </w:r>
    </w:p>
    <w:p w:rsidR="0031450D" w:rsidRDefault="0031450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w:t>
      </w:r>
    </w:p>
    <w:p w:rsidR="0031450D" w:rsidRDefault="0031450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8</w:t>
      </w:r>
    </w:p>
    <w:p w:rsidR="0031450D" w:rsidRDefault="0031450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8</w:t>
      </w:r>
    </w:p>
    <w:p w:rsidR="0031450D" w:rsidRDefault="0031450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9</w:t>
      </w:r>
    </w:p>
    <w:p w:rsidR="0031450D" w:rsidRDefault="0031450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11</w:t>
      </w:r>
    </w:p>
    <w:p w:rsidR="0031450D" w:rsidRDefault="0031450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11</w:t>
      </w:r>
    </w:p>
    <w:p w:rsidR="0031450D" w:rsidRDefault="0031450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11</w:t>
      </w:r>
    </w:p>
    <w:p w:rsidR="0031450D" w:rsidRDefault="0031450D">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11</w:t>
      </w:r>
    </w:p>
    <w:p w:rsidR="0031450D" w:rsidRDefault="0031450D">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11</w:t>
      </w:r>
    </w:p>
    <w:p w:rsidR="0031450D" w:rsidRDefault="0031450D">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11</w:t>
      </w:r>
    </w:p>
    <w:p w:rsidR="0031450D" w:rsidRDefault="0031450D">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12</w:t>
      </w:r>
    </w:p>
    <w:p w:rsidR="0031450D" w:rsidRDefault="0031450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13</w:t>
      </w:r>
    </w:p>
    <w:p w:rsidR="0031450D" w:rsidRDefault="0031450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13</w:t>
      </w:r>
    </w:p>
    <w:p w:rsidR="0031450D" w:rsidRDefault="0031450D">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13</w:t>
      </w:r>
    </w:p>
    <w:p w:rsidR="0031450D" w:rsidRDefault="0031450D">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13</w:t>
      </w:r>
    </w:p>
    <w:p w:rsidR="0031450D" w:rsidRDefault="0031450D">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21</w:t>
      </w:r>
    </w:p>
    <w:p w:rsidR="0031450D" w:rsidRDefault="0031450D">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23</w:t>
      </w:r>
    </w:p>
    <w:p w:rsidR="0031450D" w:rsidRDefault="0031450D">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24</w:t>
      </w:r>
    </w:p>
    <w:p w:rsidR="0031450D" w:rsidRDefault="0031450D">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28</w:t>
      </w:r>
    </w:p>
    <w:p w:rsidR="0031450D" w:rsidRDefault="0031450D">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28</w:t>
      </w:r>
    </w:p>
    <w:p w:rsidR="0031450D" w:rsidRDefault="0031450D">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29</w:t>
      </w:r>
    </w:p>
    <w:p w:rsidR="0031450D" w:rsidRDefault="0031450D">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29</w:t>
      </w:r>
    </w:p>
    <w:p w:rsidR="0031450D" w:rsidRDefault="0031450D">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36</w:t>
      </w:r>
    </w:p>
    <w:p w:rsidR="0031450D" w:rsidRDefault="0031450D">
      <w:pPr>
        <w:pStyle w:val="TOC3"/>
        <w:rPr>
          <w:rFonts w:asciiTheme="minorHAnsi" w:eastAsiaTheme="minorEastAsia" w:hAnsiTheme="minorHAnsi" w:cstheme="minorBidi"/>
          <w:sz w:val="22"/>
          <w:szCs w:val="22"/>
        </w:rPr>
      </w:pPr>
      <w:r>
        <w:t>5.1.</w:t>
      </w:r>
      <w:r w:rsidRPr="0027135D">
        <w:rPr>
          <w:rFonts w:eastAsia="SimSun"/>
          <w:lang w:eastAsia="zh-CN"/>
        </w:rPr>
        <w:t>5</w:t>
      </w:r>
      <w:r>
        <w:rPr>
          <w:rFonts w:asciiTheme="minorHAnsi" w:eastAsiaTheme="minorEastAsia" w:hAnsiTheme="minorHAnsi" w:cstheme="minorBidi"/>
          <w:sz w:val="22"/>
          <w:szCs w:val="22"/>
        </w:rPr>
        <w:tab/>
      </w:r>
      <w:r>
        <w:t xml:space="preserve">Power allocation for </w:t>
      </w:r>
      <w:r w:rsidRPr="0027135D">
        <w:rPr>
          <w:rFonts w:eastAsia="SimSun"/>
          <w:lang w:eastAsia="zh-CN"/>
        </w:rPr>
        <w:t>PUCCH-SCell</w:t>
      </w:r>
      <w:r>
        <w:tab/>
        <w:t>41</w:t>
      </w:r>
    </w:p>
    <w:p w:rsidR="0031450D" w:rsidRDefault="0031450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41</w:t>
      </w:r>
    </w:p>
    <w:p w:rsidR="0031450D" w:rsidRDefault="0031450D">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43</w:t>
      </w:r>
    </w:p>
    <w:p w:rsidR="0031450D" w:rsidRDefault="0031450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45</w:t>
      </w:r>
    </w:p>
    <w:p w:rsidR="0031450D" w:rsidRDefault="0031450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45</w:t>
      </w:r>
    </w:p>
    <w:p w:rsidR="0031450D" w:rsidRDefault="0031450D">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46</w:t>
      </w:r>
    </w:p>
    <w:p w:rsidR="0031450D" w:rsidRDefault="0031450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47</w:t>
      </w:r>
    </w:p>
    <w:p w:rsidR="0031450D" w:rsidRDefault="0031450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50</w:t>
      </w:r>
    </w:p>
    <w:p w:rsidR="0031450D" w:rsidRDefault="0031450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52</w:t>
      </w:r>
    </w:p>
    <w:p w:rsidR="0031450D" w:rsidRDefault="0031450D">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62</w:t>
      </w:r>
    </w:p>
    <w:p w:rsidR="0031450D" w:rsidRDefault="0031450D">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62</w:t>
      </w:r>
    </w:p>
    <w:p w:rsidR="0031450D" w:rsidRDefault="0031450D">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62</w:t>
      </w:r>
    </w:p>
    <w:p w:rsidR="0031450D" w:rsidRDefault="0031450D">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62</w:t>
      </w:r>
    </w:p>
    <w:p w:rsidR="0031450D" w:rsidRDefault="0031450D">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62</w:t>
      </w:r>
    </w:p>
    <w:p w:rsidR="0031450D" w:rsidRDefault="0031450D">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63</w:t>
      </w:r>
    </w:p>
    <w:p w:rsidR="0031450D" w:rsidRDefault="0031450D">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63</w:t>
      </w:r>
    </w:p>
    <w:p w:rsidR="0031450D" w:rsidRDefault="0031450D">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63</w:t>
      </w:r>
    </w:p>
    <w:p w:rsidR="0031450D" w:rsidRDefault="0031450D">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64</w:t>
      </w:r>
    </w:p>
    <w:p w:rsidR="0031450D" w:rsidRDefault="0031450D">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64</w:t>
      </w:r>
    </w:p>
    <w:p w:rsidR="0031450D" w:rsidRDefault="0031450D">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65</w:t>
      </w:r>
    </w:p>
    <w:p w:rsidR="0031450D" w:rsidRDefault="0031450D">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66</w:t>
      </w:r>
    </w:p>
    <w:p w:rsidR="0031450D" w:rsidRDefault="0031450D">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68</w:t>
      </w:r>
    </w:p>
    <w:p w:rsidR="0031450D" w:rsidRDefault="0031450D">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69</w:t>
      </w:r>
    </w:p>
    <w:p w:rsidR="0031450D" w:rsidRDefault="0031450D">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70</w:t>
      </w:r>
    </w:p>
    <w:p w:rsidR="0031450D" w:rsidRDefault="0031450D">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71</w:t>
      </w:r>
    </w:p>
    <w:p w:rsidR="0031450D" w:rsidRDefault="0031450D">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74</w:t>
      </w:r>
    </w:p>
    <w:p w:rsidR="0031450D" w:rsidRDefault="0031450D">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75</w:t>
      </w:r>
    </w:p>
    <w:p w:rsidR="0031450D" w:rsidRDefault="0031450D">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83</w:t>
      </w:r>
    </w:p>
    <w:p w:rsidR="0031450D" w:rsidRDefault="0031450D">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83</w:t>
      </w:r>
    </w:p>
    <w:p w:rsidR="0031450D" w:rsidRDefault="0031450D">
      <w:pPr>
        <w:pStyle w:val="TOC5"/>
        <w:rPr>
          <w:rFonts w:asciiTheme="minorHAnsi" w:eastAsiaTheme="minorEastAsia" w:hAnsiTheme="minorHAnsi" w:cstheme="minorBidi"/>
          <w:sz w:val="22"/>
          <w:szCs w:val="22"/>
        </w:rPr>
      </w:pPr>
      <w:r>
        <w:lastRenderedPageBreak/>
        <w:t>7.1.7.2.4</w:t>
      </w:r>
      <w:r>
        <w:rPr>
          <w:rFonts w:asciiTheme="minorHAnsi" w:eastAsiaTheme="minorEastAsia" w:hAnsiTheme="minorHAnsi" w:cstheme="minorBidi"/>
          <w:sz w:val="22"/>
          <w:szCs w:val="22"/>
        </w:rPr>
        <w:tab/>
      </w:r>
      <w:r>
        <w:t>Transport blocks mapped to three-layer spatial multiplexing</w:t>
      </w:r>
      <w:r>
        <w:tab/>
        <w:t>84</w:t>
      </w:r>
    </w:p>
    <w:p w:rsidR="0031450D" w:rsidRDefault="0031450D">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85</w:t>
      </w:r>
    </w:p>
    <w:p w:rsidR="0031450D" w:rsidRDefault="0031450D">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w:t>
      </w:r>
      <w:r>
        <w:tab/>
        <w:t>85</w:t>
      </w:r>
    </w:p>
    <w:p w:rsidR="0031450D" w:rsidRDefault="0031450D">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27135D">
        <w:rPr>
          <w:i/>
        </w:rPr>
        <w:t>SystemInformationBlockType1-BR</w:t>
      </w:r>
      <w:r>
        <w:tab/>
        <w:t>86</w:t>
      </w:r>
    </w:p>
    <w:p w:rsidR="0031450D" w:rsidRDefault="0031450D">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86</w:t>
      </w:r>
    </w:p>
    <w:p w:rsidR="0031450D" w:rsidRDefault="0031450D">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86</w:t>
      </w:r>
    </w:p>
    <w:p w:rsidR="0031450D" w:rsidRDefault="0031450D">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86</w:t>
      </w:r>
    </w:p>
    <w:p w:rsidR="0031450D" w:rsidRDefault="0031450D">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87</w:t>
      </w:r>
    </w:p>
    <w:p w:rsidR="0031450D" w:rsidRDefault="0031450D">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88</w:t>
      </w:r>
    </w:p>
    <w:p w:rsidR="0031450D" w:rsidRDefault="0031450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90</w:t>
      </w:r>
    </w:p>
    <w:p w:rsidR="0031450D" w:rsidRDefault="0031450D">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96</w:t>
      </w:r>
    </w:p>
    <w:p w:rsidR="0031450D" w:rsidRDefault="0031450D">
      <w:pPr>
        <w:pStyle w:val="TOC3"/>
        <w:rPr>
          <w:rFonts w:asciiTheme="minorHAnsi" w:eastAsiaTheme="minorEastAsia" w:hAnsiTheme="minorHAnsi" w:cstheme="minorBidi"/>
          <w:sz w:val="22"/>
          <w:szCs w:val="22"/>
        </w:rPr>
      </w:pPr>
      <w:r w:rsidRPr="0031450D">
        <w:t>7.2.2</w:t>
      </w:r>
      <w:r w:rsidRPr="0031450D">
        <w:rPr>
          <w:rFonts w:asciiTheme="minorHAnsi" w:eastAsiaTheme="minorEastAsia" w:hAnsiTheme="minorHAnsi" w:cstheme="minorBidi"/>
          <w:sz w:val="22"/>
          <w:szCs w:val="22"/>
        </w:rPr>
        <w:tab/>
      </w:r>
      <w:r w:rsidRPr="0027135D">
        <w:rPr>
          <w:lang w:val="en-US"/>
        </w:rPr>
        <w:t>Periodic CSI Reporting using PUCCH</w:t>
      </w:r>
      <w:r>
        <w:tab/>
        <w:t>110</w:t>
      </w:r>
    </w:p>
    <w:p w:rsidR="0031450D" w:rsidRDefault="0031450D">
      <w:pPr>
        <w:pStyle w:val="TOC3"/>
        <w:rPr>
          <w:rFonts w:asciiTheme="minorHAnsi" w:eastAsiaTheme="minorEastAsia" w:hAnsiTheme="minorHAnsi" w:cstheme="minorBidi"/>
          <w:sz w:val="22"/>
          <w:szCs w:val="22"/>
        </w:rPr>
      </w:pPr>
      <w:r w:rsidRPr="0031450D">
        <w:t>7.2.3</w:t>
      </w:r>
      <w:r w:rsidRPr="0031450D">
        <w:rPr>
          <w:rFonts w:asciiTheme="minorHAnsi" w:eastAsiaTheme="minorEastAsia" w:hAnsiTheme="minorHAnsi" w:cstheme="minorBidi"/>
          <w:sz w:val="22"/>
          <w:szCs w:val="22"/>
        </w:rPr>
        <w:tab/>
      </w:r>
      <w:r w:rsidRPr="0027135D">
        <w:rPr>
          <w:lang w:val="en-US"/>
        </w:rPr>
        <w:t>Channel Quality Indicator (CQI) definition</w:t>
      </w:r>
      <w:r>
        <w:tab/>
        <w:t>146</w:t>
      </w:r>
    </w:p>
    <w:p w:rsidR="0031450D" w:rsidRDefault="0031450D">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154</w:t>
      </w:r>
    </w:p>
    <w:p w:rsidR="0031450D" w:rsidRDefault="0031450D">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179</w:t>
      </w:r>
    </w:p>
    <w:p w:rsidR="0031450D" w:rsidRDefault="0031450D">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181</w:t>
      </w:r>
    </w:p>
    <w:p w:rsidR="0031450D" w:rsidRDefault="0031450D">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181</w:t>
      </w:r>
    </w:p>
    <w:p w:rsidR="0031450D" w:rsidRDefault="0031450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181</w:t>
      </w:r>
    </w:p>
    <w:p w:rsidR="0031450D" w:rsidRDefault="0031450D">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182</w:t>
      </w:r>
    </w:p>
    <w:p w:rsidR="0031450D" w:rsidRDefault="0031450D">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185</w:t>
      </w:r>
    </w:p>
    <w:p w:rsidR="0031450D" w:rsidRDefault="0031450D">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185</w:t>
      </w:r>
    </w:p>
    <w:p w:rsidR="0031450D" w:rsidRDefault="0031450D">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197</w:t>
      </w:r>
    </w:p>
    <w:p w:rsidR="0031450D" w:rsidRDefault="0031450D">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204</w:t>
      </w:r>
    </w:p>
    <w:p w:rsidR="0031450D" w:rsidRDefault="0031450D">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205</w:t>
      </w:r>
    </w:p>
    <w:p w:rsidR="0031450D" w:rsidRDefault="0031450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206</w:t>
      </w:r>
    </w:p>
    <w:p w:rsidR="0031450D" w:rsidRDefault="0031450D">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206</w:t>
      </w:r>
    </w:p>
    <w:p w:rsidR="0031450D" w:rsidRDefault="0031450D">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215</w:t>
      </w:r>
    </w:p>
    <w:p w:rsidR="0031450D" w:rsidRDefault="0031450D">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215</w:t>
      </w:r>
    </w:p>
    <w:p w:rsidR="0031450D" w:rsidRDefault="0031450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216</w:t>
      </w:r>
    </w:p>
    <w:p w:rsidR="0031450D" w:rsidRDefault="0031450D">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216</w:t>
      </w:r>
    </w:p>
    <w:p w:rsidR="0031450D" w:rsidRDefault="0031450D">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216</w:t>
      </w:r>
    </w:p>
    <w:p w:rsidR="0031450D" w:rsidRDefault="0031450D">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217</w:t>
      </w:r>
    </w:p>
    <w:p w:rsidR="0031450D" w:rsidRDefault="0031450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218</w:t>
      </w:r>
    </w:p>
    <w:p w:rsidR="0031450D" w:rsidRDefault="0031450D">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225</w:t>
      </w:r>
    </w:p>
    <w:p w:rsidR="0031450D" w:rsidRDefault="0031450D">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227</w:t>
      </w:r>
    </w:p>
    <w:p w:rsidR="0031450D" w:rsidRDefault="0031450D">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228</w:t>
      </w:r>
    </w:p>
    <w:p w:rsidR="0031450D" w:rsidRDefault="0031450D">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228</w:t>
      </w:r>
    </w:p>
    <w:p w:rsidR="0031450D" w:rsidRDefault="0031450D">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228</w:t>
      </w:r>
    </w:p>
    <w:p w:rsidR="0031450D" w:rsidRDefault="0031450D">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229</w:t>
      </w:r>
    </w:p>
    <w:p w:rsidR="0031450D" w:rsidRDefault="0031450D">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229</w:t>
      </w:r>
    </w:p>
    <w:p w:rsidR="0031450D" w:rsidRDefault="0031450D">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231</w:t>
      </w:r>
    </w:p>
    <w:p w:rsidR="0031450D" w:rsidRDefault="0031450D">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233</w:t>
      </w:r>
    </w:p>
    <w:p w:rsidR="0031450D" w:rsidRDefault="0031450D">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237</w:t>
      </w:r>
    </w:p>
    <w:p w:rsidR="0031450D" w:rsidRDefault="0031450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237</w:t>
      </w:r>
    </w:p>
    <w:p w:rsidR="0031450D" w:rsidRDefault="0031450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237</w:t>
      </w:r>
    </w:p>
    <w:p w:rsidR="0031450D" w:rsidRDefault="0031450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237</w:t>
      </w:r>
    </w:p>
    <w:p w:rsidR="0031450D" w:rsidRDefault="0031450D">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240</w:t>
      </w:r>
    </w:p>
    <w:p w:rsidR="0031450D" w:rsidRDefault="0031450D">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242</w:t>
      </w:r>
    </w:p>
    <w:p w:rsidR="0031450D" w:rsidRDefault="0031450D">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242</w:t>
      </w:r>
    </w:p>
    <w:p w:rsidR="0031450D" w:rsidRDefault="0031450D">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249</w:t>
      </w:r>
    </w:p>
    <w:p w:rsidR="0031450D" w:rsidRDefault="0031450D">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249</w:t>
      </w:r>
    </w:p>
    <w:p w:rsidR="0031450D" w:rsidRDefault="0031450D">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250</w:t>
      </w:r>
    </w:p>
    <w:p w:rsidR="0031450D" w:rsidRDefault="0031450D">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250</w:t>
      </w:r>
    </w:p>
    <w:p w:rsidR="0031450D" w:rsidRDefault="0031450D">
      <w:pPr>
        <w:pStyle w:val="TOC3"/>
        <w:rPr>
          <w:rFonts w:asciiTheme="minorHAnsi" w:eastAsiaTheme="minorEastAsia" w:hAnsiTheme="minorHAnsi" w:cstheme="minorBidi"/>
          <w:sz w:val="22"/>
          <w:szCs w:val="22"/>
        </w:rPr>
      </w:pPr>
      <w:r>
        <w:t>9.1.</w:t>
      </w:r>
      <w:r w:rsidRPr="0027135D">
        <w:rPr>
          <w:lang w:val="en-US"/>
        </w:rPr>
        <w:t>5</w:t>
      </w:r>
      <w:r>
        <w:rPr>
          <w:rFonts w:asciiTheme="minorHAnsi" w:eastAsiaTheme="minorEastAsia" w:hAnsiTheme="minorHAnsi" w:cstheme="minorBidi"/>
          <w:sz w:val="22"/>
          <w:szCs w:val="22"/>
        </w:rPr>
        <w:tab/>
      </w:r>
      <w:r w:rsidRPr="0027135D">
        <w:rPr>
          <w:lang w:val="en-US"/>
        </w:rPr>
        <w:t>M</w:t>
      </w:r>
      <w:r>
        <w:t>PDCCH assignment procedure</w:t>
      </w:r>
      <w:r>
        <w:tab/>
        <w:t>251</w:t>
      </w:r>
    </w:p>
    <w:p w:rsidR="0031450D" w:rsidRDefault="0031450D">
      <w:pPr>
        <w:pStyle w:val="TOC4"/>
        <w:rPr>
          <w:rFonts w:asciiTheme="minorHAnsi" w:eastAsiaTheme="minorEastAsia" w:hAnsiTheme="minorHAnsi" w:cstheme="minorBidi"/>
          <w:sz w:val="22"/>
          <w:szCs w:val="22"/>
        </w:rPr>
      </w:pPr>
      <w:r>
        <w:t>9.1.</w:t>
      </w:r>
      <w:r w:rsidRPr="0027135D">
        <w:rPr>
          <w:lang w:val="en-US"/>
        </w:rPr>
        <w:t>5</w:t>
      </w:r>
      <w:r>
        <w:t>.1</w:t>
      </w:r>
      <w:r>
        <w:rPr>
          <w:rFonts w:asciiTheme="minorHAnsi" w:eastAsiaTheme="minorEastAsia" w:hAnsiTheme="minorHAnsi" w:cstheme="minorBidi"/>
          <w:sz w:val="22"/>
          <w:szCs w:val="22"/>
        </w:rPr>
        <w:tab/>
      </w:r>
      <w:r w:rsidRPr="0027135D">
        <w:rPr>
          <w:lang w:val="en-US"/>
        </w:rPr>
        <w:t>M</w:t>
      </w:r>
      <w:r>
        <w:t>PDCCH starting position</w:t>
      </w:r>
      <w:r>
        <w:tab/>
        <w:t>257</w:t>
      </w:r>
    </w:p>
    <w:p w:rsidR="0031450D" w:rsidRDefault="0031450D">
      <w:pPr>
        <w:pStyle w:val="TOC4"/>
        <w:rPr>
          <w:rFonts w:asciiTheme="minorHAnsi" w:eastAsiaTheme="minorEastAsia" w:hAnsiTheme="minorHAnsi" w:cstheme="minorBidi"/>
          <w:sz w:val="22"/>
          <w:szCs w:val="22"/>
        </w:rPr>
      </w:pPr>
      <w:r>
        <w:t>9.1.</w:t>
      </w:r>
      <w:r w:rsidRPr="0027135D">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27135D">
        <w:rPr>
          <w:rFonts w:eastAsia="MS Mincho"/>
          <w:lang w:eastAsia="ja-JP"/>
        </w:rPr>
        <w:t>M</w:t>
      </w:r>
      <w:r>
        <w:t>PDCCH</w:t>
      </w:r>
      <w:r>
        <w:tab/>
        <w:t>257</w:t>
      </w:r>
    </w:p>
    <w:p w:rsidR="0031450D" w:rsidRDefault="0031450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258</w:t>
      </w:r>
    </w:p>
    <w:p w:rsidR="0031450D" w:rsidRDefault="0031450D">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259</w:t>
      </w:r>
    </w:p>
    <w:p w:rsidR="0031450D" w:rsidRDefault="0031450D">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260</w:t>
      </w:r>
    </w:p>
    <w:p w:rsidR="0031450D" w:rsidRDefault="0031450D">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260</w:t>
      </w:r>
    </w:p>
    <w:p w:rsidR="0031450D" w:rsidRDefault="0031450D">
      <w:pPr>
        <w:pStyle w:val="TOC3"/>
        <w:rPr>
          <w:rFonts w:asciiTheme="minorHAnsi" w:eastAsiaTheme="minorEastAsia" w:hAnsiTheme="minorHAnsi" w:cstheme="minorBidi"/>
          <w:sz w:val="22"/>
          <w:szCs w:val="22"/>
        </w:rPr>
      </w:pPr>
      <w:r>
        <w:lastRenderedPageBreak/>
        <w:t>10.1.1</w:t>
      </w:r>
      <w:r>
        <w:rPr>
          <w:rFonts w:asciiTheme="minorHAnsi" w:eastAsiaTheme="minorEastAsia" w:hAnsiTheme="minorHAnsi" w:cstheme="minorBidi"/>
          <w:sz w:val="22"/>
          <w:szCs w:val="22"/>
        </w:rPr>
        <w:tab/>
      </w:r>
      <w:r>
        <w:t>PUCCH format information</w:t>
      </w:r>
      <w:r>
        <w:tab/>
        <w:t>263</w:t>
      </w:r>
    </w:p>
    <w:p w:rsidR="0031450D" w:rsidRDefault="0031450D">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268</w:t>
      </w:r>
    </w:p>
    <w:p w:rsidR="0031450D" w:rsidRDefault="0031450D">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268</w:t>
      </w:r>
    </w:p>
    <w:p w:rsidR="0031450D" w:rsidRDefault="0031450D">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270</w:t>
      </w:r>
    </w:p>
    <w:p w:rsidR="0031450D" w:rsidRDefault="0031450D">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270</w:t>
      </w:r>
    </w:p>
    <w:p w:rsidR="0031450D" w:rsidRDefault="0031450D">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274</w:t>
      </w:r>
    </w:p>
    <w:p w:rsidR="0031450D" w:rsidRDefault="0031450D">
      <w:pPr>
        <w:pStyle w:val="TOC5"/>
        <w:rPr>
          <w:rFonts w:asciiTheme="minorHAnsi" w:eastAsiaTheme="minorEastAsia" w:hAnsiTheme="minorHAnsi" w:cstheme="minorBidi"/>
          <w:sz w:val="22"/>
          <w:szCs w:val="22"/>
        </w:rPr>
      </w:pPr>
      <w:r>
        <w:t>10.1.2.2.</w:t>
      </w:r>
      <w:r w:rsidRPr="0027135D">
        <w:rPr>
          <w:rFonts w:eastAsia="SimSun"/>
          <w:lang w:eastAsia="zh-CN"/>
        </w:rPr>
        <w:t>3</w:t>
      </w:r>
      <w:r>
        <w:rPr>
          <w:rFonts w:asciiTheme="minorHAnsi" w:eastAsiaTheme="minorEastAsia" w:hAnsiTheme="minorHAnsi" w:cstheme="minorBidi"/>
          <w:sz w:val="22"/>
          <w:szCs w:val="22"/>
        </w:rPr>
        <w:tab/>
      </w:r>
      <w:r>
        <w:t xml:space="preserve">PUCCH format </w:t>
      </w:r>
      <w:r w:rsidRPr="0027135D">
        <w:rPr>
          <w:rFonts w:eastAsia="SimSun"/>
          <w:lang w:eastAsia="zh-CN"/>
        </w:rPr>
        <w:t>4</w:t>
      </w:r>
      <w:r>
        <w:t xml:space="preserve"> HARQ-ACK procedure</w:t>
      </w:r>
      <w:r>
        <w:tab/>
        <w:t>276</w:t>
      </w:r>
    </w:p>
    <w:p w:rsidR="0031450D" w:rsidRDefault="0031450D">
      <w:pPr>
        <w:pStyle w:val="TOC5"/>
        <w:rPr>
          <w:rFonts w:asciiTheme="minorHAnsi" w:eastAsiaTheme="minorEastAsia" w:hAnsiTheme="minorHAnsi" w:cstheme="minorBidi"/>
          <w:sz w:val="22"/>
          <w:szCs w:val="22"/>
        </w:rPr>
      </w:pPr>
      <w:r>
        <w:t>10.1.2.2.</w:t>
      </w:r>
      <w:r w:rsidRPr="0027135D">
        <w:rPr>
          <w:rFonts w:eastAsia="SimSun"/>
          <w:lang w:eastAsia="zh-CN"/>
        </w:rPr>
        <w:t>4</w:t>
      </w:r>
      <w:r>
        <w:rPr>
          <w:rFonts w:asciiTheme="minorHAnsi" w:eastAsiaTheme="minorEastAsia" w:hAnsiTheme="minorHAnsi" w:cstheme="minorBidi"/>
          <w:sz w:val="22"/>
          <w:szCs w:val="22"/>
        </w:rPr>
        <w:tab/>
      </w:r>
      <w:r>
        <w:t xml:space="preserve">PUCCH format </w:t>
      </w:r>
      <w:r w:rsidRPr="0027135D">
        <w:rPr>
          <w:rFonts w:eastAsia="SimSun"/>
          <w:lang w:eastAsia="zh-CN"/>
        </w:rPr>
        <w:t>5</w:t>
      </w:r>
      <w:r>
        <w:t xml:space="preserve"> HARQ-ACK procedure</w:t>
      </w:r>
      <w:r>
        <w:tab/>
        <w:t>277</w:t>
      </w:r>
    </w:p>
    <w:p w:rsidR="0031450D" w:rsidRDefault="0031450D">
      <w:pPr>
        <w:pStyle w:val="TOC3"/>
        <w:rPr>
          <w:rFonts w:asciiTheme="minorHAnsi" w:eastAsiaTheme="minorEastAsia" w:hAnsiTheme="minorHAnsi" w:cstheme="minorBidi"/>
          <w:sz w:val="22"/>
          <w:szCs w:val="22"/>
        </w:rPr>
      </w:pPr>
      <w:r>
        <w:t>10.1.2A</w:t>
      </w:r>
      <w:r>
        <w:rPr>
          <w:rFonts w:asciiTheme="minorHAnsi" w:eastAsiaTheme="minorEastAsia" w:hAnsiTheme="minorHAnsi" w:cstheme="minorBidi"/>
          <w:sz w:val="22"/>
          <w:szCs w:val="22"/>
        </w:rPr>
        <w:tab/>
      </w:r>
      <w:r>
        <w:t>FDD-TDD HARQ-ACK feedback procedures for primary cell frame structure type 1</w:t>
      </w:r>
      <w:r>
        <w:tab/>
        <w:t>277</w:t>
      </w:r>
    </w:p>
    <w:p w:rsidR="0031450D" w:rsidRDefault="0031450D">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278</w:t>
      </w:r>
    </w:p>
    <w:p w:rsidR="0031450D" w:rsidRDefault="0031450D">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280</w:t>
      </w:r>
    </w:p>
    <w:p w:rsidR="0031450D" w:rsidRDefault="0031450D">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292</w:t>
      </w:r>
    </w:p>
    <w:p w:rsidR="0031450D" w:rsidRDefault="0031450D">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292</w:t>
      </w:r>
    </w:p>
    <w:p w:rsidR="0031450D" w:rsidRDefault="0031450D">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308</w:t>
      </w:r>
    </w:p>
    <w:p w:rsidR="0031450D" w:rsidRDefault="0031450D">
      <w:pPr>
        <w:pStyle w:val="TOC5"/>
        <w:rPr>
          <w:rFonts w:asciiTheme="minorHAnsi" w:eastAsiaTheme="minorEastAsia" w:hAnsiTheme="minorHAnsi" w:cstheme="minorBidi"/>
          <w:sz w:val="22"/>
          <w:szCs w:val="22"/>
        </w:rPr>
      </w:pPr>
      <w:r>
        <w:t>10.1.3.2.</w:t>
      </w:r>
      <w:r w:rsidRPr="0027135D">
        <w:rPr>
          <w:rFonts w:eastAsia="SimSun"/>
          <w:lang w:eastAsia="zh-CN"/>
        </w:rPr>
        <w:t>3</w:t>
      </w:r>
      <w:r>
        <w:rPr>
          <w:rFonts w:asciiTheme="minorHAnsi" w:eastAsiaTheme="minorEastAsia" w:hAnsiTheme="minorHAnsi" w:cstheme="minorBidi"/>
          <w:sz w:val="22"/>
          <w:szCs w:val="22"/>
        </w:rPr>
        <w:tab/>
      </w:r>
      <w:r>
        <w:t xml:space="preserve">PUCCH format </w:t>
      </w:r>
      <w:r w:rsidRPr="0027135D">
        <w:rPr>
          <w:rFonts w:eastAsia="SimSun"/>
          <w:lang w:eastAsia="zh-CN"/>
        </w:rPr>
        <w:t>4</w:t>
      </w:r>
      <w:r>
        <w:t xml:space="preserve"> HARQ-ACK procedure</w:t>
      </w:r>
      <w:r>
        <w:tab/>
        <w:t>315</w:t>
      </w:r>
    </w:p>
    <w:p w:rsidR="0031450D" w:rsidRDefault="0031450D">
      <w:pPr>
        <w:pStyle w:val="TOC5"/>
        <w:rPr>
          <w:rFonts w:asciiTheme="minorHAnsi" w:eastAsiaTheme="minorEastAsia" w:hAnsiTheme="minorHAnsi" w:cstheme="minorBidi"/>
          <w:sz w:val="22"/>
          <w:szCs w:val="22"/>
        </w:rPr>
      </w:pPr>
      <w:r>
        <w:t>10.1.3.2.</w:t>
      </w:r>
      <w:r w:rsidRPr="0027135D">
        <w:rPr>
          <w:rFonts w:eastAsia="SimSun"/>
          <w:lang w:eastAsia="zh-CN"/>
        </w:rPr>
        <w:t>4</w:t>
      </w:r>
      <w:r>
        <w:rPr>
          <w:rFonts w:asciiTheme="minorHAnsi" w:eastAsiaTheme="minorEastAsia" w:hAnsiTheme="minorHAnsi" w:cstheme="minorBidi"/>
          <w:sz w:val="22"/>
          <w:szCs w:val="22"/>
        </w:rPr>
        <w:tab/>
      </w:r>
      <w:r>
        <w:t xml:space="preserve">PUCCH format </w:t>
      </w:r>
      <w:r w:rsidRPr="0027135D">
        <w:rPr>
          <w:rFonts w:eastAsia="SimSun"/>
          <w:lang w:eastAsia="zh-CN"/>
        </w:rPr>
        <w:t>5</w:t>
      </w:r>
      <w:r>
        <w:t xml:space="preserve"> HARQ-ACK procedure</w:t>
      </w:r>
      <w:r>
        <w:tab/>
        <w:t>332</w:t>
      </w:r>
    </w:p>
    <w:p w:rsidR="0031450D" w:rsidRDefault="0031450D">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332</w:t>
      </w:r>
    </w:p>
    <w:p w:rsidR="0031450D" w:rsidRDefault="0031450D">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334</w:t>
      </w:r>
    </w:p>
    <w:p w:rsidR="0031450D" w:rsidRDefault="0031450D">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335</w:t>
      </w:r>
    </w:p>
    <w:p w:rsidR="0031450D" w:rsidRDefault="0031450D">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336</w:t>
      </w:r>
    </w:p>
    <w:p w:rsidR="0031450D" w:rsidRDefault="0031450D">
      <w:pPr>
        <w:pStyle w:val="TOC1"/>
        <w:rPr>
          <w:rFonts w:asciiTheme="minorHAnsi" w:eastAsiaTheme="minorEastAsia" w:hAnsiTheme="minorHAnsi" w:cstheme="minorBidi"/>
          <w:szCs w:val="22"/>
        </w:rPr>
      </w:pPr>
      <w:r w:rsidRPr="0031450D">
        <w:t>11</w:t>
      </w:r>
      <w:r>
        <w:rPr>
          <w:rFonts w:asciiTheme="minorHAnsi" w:hAnsiTheme="minorHAnsi" w:cstheme="minorBidi"/>
          <w:szCs w:val="22"/>
        </w:rPr>
        <w:tab/>
      </w:r>
      <w:r>
        <w:t>Physical M</w:t>
      </w:r>
      <w:r w:rsidRPr="0027135D">
        <w:rPr>
          <w:rFonts w:eastAsia="SimSun"/>
          <w:lang w:eastAsia="zh-CN"/>
        </w:rPr>
        <w:t>ulticast</w:t>
      </w:r>
      <w:r>
        <w:t xml:space="preserve"> Channel (PMCH) related procedures</w:t>
      </w:r>
      <w:r>
        <w:tab/>
        <w:t>340</w:t>
      </w:r>
    </w:p>
    <w:p w:rsidR="0031450D" w:rsidRDefault="0031450D">
      <w:pPr>
        <w:pStyle w:val="TOC2"/>
        <w:rPr>
          <w:rFonts w:asciiTheme="minorHAnsi" w:eastAsiaTheme="minorEastAsia" w:hAnsiTheme="minorHAnsi" w:cstheme="minorBidi"/>
          <w:sz w:val="22"/>
          <w:szCs w:val="22"/>
        </w:rPr>
      </w:pPr>
      <w:r w:rsidRPr="0031450D">
        <w:t>11.1</w:t>
      </w:r>
      <w:r w:rsidRPr="0031450D">
        <w:rPr>
          <w:rFonts w:asciiTheme="minorHAnsi" w:hAnsiTheme="minorHAnsi" w:cstheme="minorBidi"/>
          <w:sz w:val="22"/>
          <w:szCs w:val="22"/>
        </w:rPr>
        <w:tab/>
      </w:r>
      <w:r>
        <w:t>UE procedure for receiving the PMCH</w:t>
      </w:r>
      <w:r>
        <w:tab/>
        <w:t>340</w:t>
      </w:r>
    </w:p>
    <w:p w:rsidR="0031450D" w:rsidRDefault="0031450D">
      <w:pPr>
        <w:pStyle w:val="TOC2"/>
        <w:rPr>
          <w:rFonts w:asciiTheme="minorHAnsi" w:eastAsiaTheme="minorEastAsia" w:hAnsiTheme="minorHAnsi" w:cstheme="minorBidi"/>
          <w:sz w:val="22"/>
          <w:szCs w:val="22"/>
        </w:rPr>
      </w:pPr>
      <w:r w:rsidRPr="0031450D">
        <w:t>11.2</w:t>
      </w:r>
      <w:r w:rsidRPr="0031450D">
        <w:rPr>
          <w:rFonts w:asciiTheme="minorHAnsi" w:hAnsiTheme="minorHAnsi" w:cstheme="minorBidi"/>
          <w:sz w:val="22"/>
          <w:szCs w:val="22"/>
        </w:rPr>
        <w:tab/>
      </w:r>
      <w:r w:rsidRPr="0027135D">
        <w:rPr>
          <w:rFonts w:eastAsia="SimSun"/>
          <w:lang w:eastAsia="zh-CN"/>
        </w:rPr>
        <w:t>UE procedure for receiving MCCH change notification</w:t>
      </w:r>
      <w:r>
        <w:tab/>
        <w:t>340</w:t>
      </w:r>
    </w:p>
    <w:p w:rsidR="0031450D" w:rsidRDefault="0031450D">
      <w:pPr>
        <w:pStyle w:val="TOC1"/>
        <w:rPr>
          <w:rFonts w:asciiTheme="minorHAnsi" w:eastAsiaTheme="minorEastAsia" w:hAnsiTheme="minorHAnsi" w:cstheme="minorBidi"/>
          <w:szCs w:val="22"/>
        </w:rPr>
      </w:pPr>
      <w:r w:rsidRPr="0031450D">
        <w:t>12</w:t>
      </w:r>
      <w:r>
        <w:rPr>
          <w:rFonts w:asciiTheme="minorHAnsi" w:hAnsiTheme="minorHAnsi" w:cstheme="minorBidi"/>
          <w:szCs w:val="22"/>
        </w:rPr>
        <w:tab/>
      </w:r>
      <w:r w:rsidRPr="0027135D">
        <w:rPr>
          <w:rFonts w:eastAsia="MS Mincho"/>
          <w:lang w:eastAsia="ja-JP"/>
        </w:rPr>
        <w:t>A</w:t>
      </w:r>
      <w:r>
        <w:t>ssumptions</w:t>
      </w:r>
      <w:r w:rsidRPr="0027135D">
        <w:rPr>
          <w:rFonts w:eastAsia="MS Mincho"/>
          <w:lang w:eastAsia="ja-JP"/>
        </w:rPr>
        <w:t xml:space="preserve"> independent of physical channel</w:t>
      </w:r>
      <w:r>
        <w:tab/>
        <w:t>340</w:t>
      </w:r>
    </w:p>
    <w:p w:rsidR="0031450D" w:rsidRDefault="0031450D">
      <w:pPr>
        <w:pStyle w:val="TOC1"/>
        <w:rPr>
          <w:rFonts w:asciiTheme="minorHAnsi" w:eastAsiaTheme="minorEastAsia" w:hAnsiTheme="minorHAnsi" w:cstheme="minorBidi"/>
          <w:szCs w:val="22"/>
        </w:rPr>
      </w:pPr>
      <w:r w:rsidRPr="0031450D">
        <w:t>13</w:t>
      </w:r>
      <w:r>
        <w:rPr>
          <w:rFonts w:asciiTheme="minorHAnsi" w:hAnsiTheme="minorHAnsi" w:cstheme="minorBidi"/>
          <w:szCs w:val="22"/>
        </w:rPr>
        <w:tab/>
      </w:r>
      <w:r w:rsidRPr="0027135D">
        <w:rPr>
          <w:rFonts w:eastAsia="MS Mincho"/>
          <w:lang w:eastAsia="ja-JP"/>
        </w:rPr>
        <w:t>Uplink/Downlink configuration determination procedure for Frame Structure Type 2</w:t>
      </w:r>
      <w:r>
        <w:tab/>
        <w:t>341</w:t>
      </w:r>
    </w:p>
    <w:p w:rsidR="0031450D" w:rsidRDefault="0031450D">
      <w:pPr>
        <w:pStyle w:val="TOC2"/>
        <w:rPr>
          <w:rFonts w:asciiTheme="minorHAnsi" w:eastAsiaTheme="minorEastAsia" w:hAnsiTheme="minorHAnsi" w:cstheme="minorBidi"/>
          <w:sz w:val="22"/>
          <w:szCs w:val="22"/>
        </w:rPr>
      </w:pPr>
      <w:r w:rsidRPr="0031450D">
        <w:t>13.1</w:t>
      </w:r>
      <w:r w:rsidRPr="0031450D">
        <w:rPr>
          <w:rFonts w:asciiTheme="minorHAnsi" w:hAnsiTheme="minorHAnsi" w:cstheme="minorBidi"/>
          <w:sz w:val="22"/>
          <w:szCs w:val="22"/>
        </w:rPr>
        <w:tab/>
      </w:r>
      <w:r w:rsidRPr="0027135D">
        <w:rPr>
          <w:rFonts w:eastAsia="SimSun"/>
          <w:lang w:eastAsia="zh-CN"/>
        </w:rPr>
        <w:t>UE procedure for determining eIMTA-uplink/downlink configuration</w:t>
      </w:r>
      <w:r>
        <w:tab/>
        <w:t>341</w:t>
      </w:r>
    </w:p>
    <w:p w:rsidR="0031450D" w:rsidRDefault="0031450D">
      <w:pPr>
        <w:pStyle w:val="TOC1"/>
        <w:rPr>
          <w:rFonts w:asciiTheme="minorHAnsi" w:eastAsiaTheme="minorEastAsia" w:hAnsiTheme="minorHAnsi" w:cstheme="minorBidi"/>
          <w:szCs w:val="22"/>
        </w:rPr>
      </w:pPr>
      <w:r w:rsidRPr="0031450D">
        <w:t>13A</w:t>
      </w:r>
      <w:r>
        <w:rPr>
          <w:rFonts w:asciiTheme="minorHAnsi" w:hAnsiTheme="minorHAnsi" w:cstheme="minorBidi"/>
          <w:szCs w:val="22"/>
        </w:rPr>
        <w:tab/>
      </w:r>
      <w:r w:rsidRPr="0027135D">
        <w:rPr>
          <w:rFonts w:eastAsia="MS Mincho"/>
          <w:lang w:eastAsia="ja-JP"/>
        </w:rPr>
        <w:t>Subframe configuration for Frame Structure Type 3</w:t>
      </w:r>
      <w:r>
        <w:tab/>
        <w:t>342</w:t>
      </w:r>
    </w:p>
    <w:p w:rsidR="0031450D" w:rsidRDefault="0031450D">
      <w:pPr>
        <w:pStyle w:val="TOC1"/>
        <w:rPr>
          <w:rFonts w:asciiTheme="minorHAnsi" w:eastAsiaTheme="minorEastAsia" w:hAnsiTheme="minorHAnsi" w:cstheme="minorBidi"/>
          <w:szCs w:val="22"/>
        </w:rPr>
      </w:pPr>
      <w:r w:rsidRPr="0031450D">
        <w:t>14 UE procedures related to Sidelink</w:t>
      </w:r>
      <w:r>
        <w:tab/>
        <w:t>344</w:t>
      </w:r>
    </w:p>
    <w:p w:rsidR="0031450D" w:rsidRDefault="0031450D">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344</w:t>
      </w:r>
    </w:p>
    <w:p w:rsidR="0031450D" w:rsidRDefault="0031450D">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344</w:t>
      </w:r>
    </w:p>
    <w:p w:rsidR="0031450D" w:rsidRDefault="0031450D">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345</w:t>
      </w:r>
    </w:p>
    <w:p w:rsidR="0031450D" w:rsidRDefault="0031450D">
      <w:pPr>
        <w:pStyle w:val="TOC4"/>
        <w:rPr>
          <w:rFonts w:asciiTheme="minorHAnsi" w:eastAsiaTheme="minorEastAsia" w:hAnsiTheme="minorHAnsi" w:cstheme="minorBidi"/>
          <w:sz w:val="22"/>
          <w:szCs w:val="22"/>
        </w:rPr>
      </w:pPr>
      <w:r>
        <w:t>14.1.1.1.1 Determination of subframe indicator bitmap</w:t>
      </w:r>
      <w:r>
        <w:tab/>
        <w:t>345</w:t>
      </w:r>
    </w:p>
    <w:p w:rsidR="0031450D" w:rsidRDefault="0031450D">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348</w:t>
      </w:r>
    </w:p>
    <w:p w:rsidR="0031450D" w:rsidRDefault="0031450D">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348</w:t>
      </w:r>
    </w:p>
    <w:p w:rsidR="0031450D" w:rsidRDefault="0031450D">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349</w:t>
      </w:r>
    </w:p>
    <w:p w:rsidR="0031450D" w:rsidRDefault="0031450D">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349</w:t>
      </w:r>
    </w:p>
    <w:p w:rsidR="0031450D" w:rsidRDefault="0031450D">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350</w:t>
      </w:r>
    </w:p>
    <w:p w:rsidR="0031450D" w:rsidRDefault="0031450D">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350</w:t>
      </w:r>
    </w:p>
    <w:p w:rsidR="0031450D" w:rsidRDefault="0031450D">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351</w:t>
      </w:r>
    </w:p>
    <w:p w:rsidR="0031450D" w:rsidRDefault="0031450D">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27135D">
        <w:rPr>
          <w:lang w:val="en-US"/>
        </w:rPr>
        <w:t xml:space="preserve">sidelink transmission mode </w:t>
      </w:r>
      <w:r>
        <w:t>2</w:t>
      </w:r>
      <w:r>
        <w:tab/>
        <w:t>351</w:t>
      </w:r>
    </w:p>
    <w:p w:rsidR="0031450D" w:rsidRDefault="0031450D">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352</w:t>
      </w:r>
    </w:p>
    <w:p w:rsidR="0031450D" w:rsidRDefault="0031450D">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352</w:t>
      </w:r>
    </w:p>
    <w:p w:rsidR="0031450D" w:rsidRDefault="0031450D">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353</w:t>
      </w:r>
    </w:p>
    <w:p w:rsidR="0031450D" w:rsidRDefault="0031450D">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353</w:t>
      </w:r>
    </w:p>
    <w:p w:rsidR="0031450D" w:rsidRDefault="0031450D">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353</w:t>
      </w:r>
    </w:p>
    <w:p w:rsidR="0031450D" w:rsidRDefault="0031450D">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354</w:t>
      </w:r>
    </w:p>
    <w:p w:rsidR="0031450D" w:rsidRDefault="0031450D">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354</w:t>
      </w:r>
    </w:p>
    <w:p w:rsidR="0031450D" w:rsidRDefault="0031450D">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358</w:t>
      </w:r>
    </w:p>
    <w:p w:rsidR="0031450D" w:rsidRDefault="0031450D">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358</w:t>
      </w:r>
    </w:p>
    <w:p w:rsidR="0031450D" w:rsidRDefault="0031450D">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w:t>
      </w:r>
      <w:r>
        <w:tab/>
        <w:t>358</w:t>
      </w:r>
    </w:p>
    <w:p w:rsidR="0031450D" w:rsidRDefault="0031450D">
      <w:pPr>
        <w:pStyle w:val="TOC3"/>
        <w:rPr>
          <w:rFonts w:asciiTheme="minorHAnsi" w:eastAsiaTheme="minorEastAsia" w:hAnsiTheme="minorHAnsi" w:cstheme="minorBidi"/>
          <w:sz w:val="22"/>
          <w:szCs w:val="22"/>
        </w:rPr>
      </w:pPr>
      <w:r>
        <w:lastRenderedPageBreak/>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359</w:t>
      </w:r>
    </w:p>
    <w:p w:rsidR="0031450D" w:rsidRDefault="0031450D">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360</w:t>
      </w:r>
    </w:p>
    <w:p w:rsidR="0031450D" w:rsidRDefault="0031450D">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360</w:t>
      </w:r>
    </w:p>
    <w:p w:rsidR="0031450D" w:rsidRDefault="0031450D">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361</w:t>
      </w:r>
    </w:p>
    <w:p w:rsidR="0031450D" w:rsidRDefault="0031450D">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361</w:t>
      </w:r>
    </w:p>
    <w:p w:rsidR="0031450D" w:rsidRDefault="0031450D">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361</w:t>
      </w:r>
    </w:p>
    <w:p w:rsidR="0031450D" w:rsidRDefault="0031450D">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362</w:t>
      </w:r>
    </w:p>
    <w:p w:rsidR="0031450D" w:rsidRDefault="0031450D">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362</w:t>
      </w:r>
    </w:p>
    <w:p w:rsidR="0031450D" w:rsidRDefault="0031450D">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362</w:t>
      </w:r>
    </w:p>
    <w:p w:rsidR="0031450D" w:rsidRDefault="0031450D">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363</w:t>
      </w:r>
    </w:p>
    <w:p w:rsidR="0031450D" w:rsidRDefault="0031450D">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363</w:t>
      </w:r>
    </w:p>
    <w:p w:rsidR="0031450D" w:rsidRDefault="0031450D">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363</w:t>
      </w:r>
    </w:p>
    <w:p w:rsidR="0031450D" w:rsidRDefault="0031450D">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363</w:t>
      </w:r>
    </w:p>
    <w:p w:rsidR="0031450D" w:rsidRDefault="0031450D">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363</w:t>
      </w:r>
    </w:p>
    <w:p w:rsidR="0031450D" w:rsidRDefault="0031450D">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364</w:t>
      </w:r>
    </w:p>
    <w:p w:rsidR="0031450D" w:rsidRDefault="0031450D">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364</w:t>
      </w:r>
    </w:p>
    <w:p w:rsidR="0031450D" w:rsidRDefault="0031450D">
      <w:pPr>
        <w:pStyle w:val="TOC4"/>
        <w:rPr>
          <w:rFonts w:asciiTheme="minorHAnsi" w:eastAsiaTheme="minorEastAsia" w:hAnsiTheme="minorHAnsi" w:cstheme="minorBidi"/>
          <w:sz w:val="22"/>
          <w:szCs w:val="22"/>
        </w:rPr>
      </w:pPr>
      <w:r>
        <w:t>16.</w:t>
      </w:r>
      <w:r w:rsidRPr="0027135D">
        <w:rPr>
          <w:rFonts w:eastAsia="SimSun"/>
          <w:lang w:eastAsia="zh-CN"/>
        </w:rPr>
        <w:t>2</w:t>
      </w:r>
      <w:r>
        <w:t>.1.1</w:t>
      </w:r>
      <w:r>
        <w:rPr>
          <w:rFonts w:asciiTheme="minorHAnsi" w:eastAsiaTheme="minorEastAsia" w:hAnsiTheme="minorHAnsi" w:cstheme="minorBidi"/>
          <w:sz w:val="22"/>
          <w:szCs w:val="22"/>
        </w:rPr>
        <w:tab/>
      </w:r>
      <w:r w:rsidRPr="0027135D">
        <w:rPr>
          <w:rFonts w:eastAsia="SimSun"/>
          <w:lang w:eastAsia="zh-CN"/>
        </w:rPr>
        <w:t>Narrowband physical uplink shared channel</w:t>
      </w:r>
      <w:r>
        <w:tab/>
        <w:t>364</w:t>
      </w:r>
    </w:p>
    <w:p w:rsidR="0031450D" w:rsidRDefault="0031450D">
      <w:pPr>
        <w:pStyle w:val="TOC5"/>
        <w:rPr>
          <w:rFonts w:asciiTheme="minorHAnsi" w:eastAsiaTheme="minorEastAsia" w:hAnsiTheme="minorHAnsi" w:cstheme="minorBidi"/>
          <w:sz w:val="22"/>
          <w:szCs w:val="22"/>
        </w:rPr>
      </w:pPr>
      <w:r w:rsidRPr="0031450D">
        <w:t>16.2.1.1.1</w:t>
      </w:r>
      <w:r w:rsidRPr="0031450D">
        <w:rPr>
          <w:rFonts w:asciiTheme="minorHAnsi" w:hAnsiTheme="minorHAnsi" w:cstheme="minorBidi"/>
          <w:sz w:val="22"/>
          <w:szCs w:val="22"/>
        </w:rPr>
        <w:tab/>
      </w:r>
      <w:r w:rsidRPr="0027135D">
        <w:rPr>
          <w:rFonts w:eastAsia="SimSun"/>
          <w:lang w:eastAsia="zh-CN"/>
        </w:rPr>
        <w:t>UE behaviour</w:t>
      </w:r>
      <w:r>
        <w:tab/>
        <w:t>364</w:t>
      </w:r>
    </w:p>
    <w:p w:rsidR="0031450D" w:rsidRDefault="0031450D">
      <w:pPr>
        <w:pStyle w:val="TOC5"/>
        <w:rPr>
          <w:rFonts w:asciiTheme="minorHAnsi" w:eastAsiaTheme="minorEastAsia" w:hAnsiTheme="minorHAnsi" w:cstheme="minorBidi"/>
          <w:sz w:val="22"/>
          <w:szCs w:val="22"/>
        </w:rPr>
      </w:pPr>
      <w:r w:rsidRPr="0031450D">
        <w:t>16.2.1.1.2</w:t>
      </w:r>
      <w:r w:rsidRPr="0031450D">
        <w:rPr>
          <w:rFonts w:asciiTheme="minorHAnsi" w:hAnsiTheme="minorHAnsi" w:cstheme="minorBidi"/>
          <w:sz w:val="22"/>
          <w:szCs w:val="22"/>
        </w:rPr>
        <w:tab/>
      </w:r>
      <w:r w:rsidRPr="0027135D">
        <w:rPr>
          <w:rFonts w:eastAsia="SimSun"/>
        </w:rPr>
        <w:t>Power headroom</w:t>
      </w:r>
      <w:r>
        <w:tab/>
        <w:t>364</w:t>
      </w:r>
    </w:p>
    <w:p w:rsidR="0031450D" w:rsidRDefault="0031450D">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365</w:t>
      </w:r>
    </w:p>
    <w:p w:rsidR="0031450D" w:rsidRDefault="0031450D">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365</w:t>
      </w:r>
    </w:p>
    <w:p w:rsidR="0031450D" w:rsidRDefault="0031450D">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365</w:t>
      </w:r>
    </w:p>
    <w:p w:rsidR="0031450D" w:rsidRDefault="0031450D">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366</w:t>
      </w:r>
    </w:p>
    <w:p w:rsidR="0031450D" w:rsidRDefault="0031450D">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366</w:t>
      </w:r>
    </w:p>
    <w:p w:rsidR="0031450D" w:rsidRDefault="0031450D">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367</w:t>
      </w:r>
    </w:p>
    <w:p w:rsidR="0031450D" w:rsidRDefault="0031450D">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367</w:t>
      </w:r>
    </w:p>
    <w:p w:rsidR="0031450D" w:rsidRDefault="0031450D">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369</w:t>
      </w:r>
    </w:p>
    <w:p w:rsidR="0031450D" w:rsidRDefault="0031450D">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369</w:t>
      </w:r>
    </w:p>
    <w:p w:rsidR="0031450D" w:rsidRDefault="0031450D">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369</w:t>
      </w:r>
    </w:p>
    <w:p w:rsidR="0031450D" w:rsidRDefault="0031450D">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371</w:t>
      </w:r>
    </w:p>
    <w:p w:rsidR="0031450D" w:rsidRDefault="0031450D">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371</w:t>
      </w:r>
    </w:p>
    <w:p w:rsidR="0031450D" w:rsidRDefault="0031450D">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27135D">
        <w:rPr>
          <w:i/>
        </w:rPr>
        <w:t>SystemInformationBlockType1-NB</w:t>
      </w:r>
      <w:r>
        <w:tab/>
        <w:t>372</w:t>
      </w:r>
    </w:p>
    <w:p w:rsidR="0031450D" w:rsidRDefault="0031450D">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27135D">
        <w:rPr>
          <w:i/>
        </w:rPr>
        <w:t>SystemInformationBlockType1-NB</w:t>
      </w:r>
      <w:r>
        <w:tab/>
        <w:t>372</w:t>
      </w:r>
    </w:p>
    <w:p w:rsidR="0031450D" w:rsidRDefault="0031450D">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372</w:t>
      </w:r>
    </w:p>
    <w:p w:rsidR="0031450D" w:rsidRDefault="0031450D">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373</w:t>
      </w:r>
    </w:p>
    <w:p w:rsidR="0031450D" w:rsidRDefault="0031450D">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373</w:t>
      </w:r>
    </w:p>
    <w:p w:rsidR="0031450D" w:rsidRDefault="0031450D">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375</w:t>
      </w:r>
    </w:p>
    <w:p w:rsidR="0031450D" w:rsidRDefault="0031450D">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376</w:t>
      </w:r>
    </w:p>
    <w:p w:rsidR="0031450D" w:rsidRDefault="0031450D">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 xml:space="preserve">UE procedure for </w:t>
      </w:r>
      <w:r w:rsidRPr="0027135D">
        <w:rPr>
          <w:rFonts w:eastAsia="MS Mincho"/>
          <w:lang w:eastAsia="ja-JP"/>
        </w:rPr>
        <w:t>NPUSCH retransmission</w:t>
      </w:r>
      <w:r>
        <w:tab/>
        <w:t>377</w:t>
      </w:r>
    </w:p>
    <w:p w:rsidR="0031450D" w:rsidRDefault="0031450D">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377</w:t>
      </w:r>
    </w:p>
    <w:p w:rsidR="0031450D" w:rsidRDefault="0031450D">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380</w:t>
      </w:r>
    </w:p>
    <w:p w:rsidR="0031450D" w:rsidRDefault="0031450D">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381</w:t>
      </w:r>
    </w:p>
    <w:p w:rsidR="0031450D" w:rsidRDefault="0031450D">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27135D">
        <w:rPr>
          <w:rFonts w:eastAsia="MS Mincho"/>
          <w:lang w:eastAsia="ja-JP"/>
        </w:rPr>
        <w:t>related to narrowband IoT</w:t>
      </w:r>
      <w:r>
        <w:tab/>
        <w:t>381</w:t>
      </w:r>
    </w:p>
    <w:p w:rsidR="0031450D" w:rsidRDefault="0031450D">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381</w:t>
      </w:r>
    </w:p>
    <w:p w:rsidR="0031450D" w:rsidRDefault="0031450D" w:rsidP="0031450D">
      <w:pPr>
        <w:pStyle w:val="TOC8"/>
        <w:rPr>
          <w:rFonts w:asciiTheme="minorHAnsi" w:eastAsiaTheme="minorEastAsia" w:hAnsiTheme="minorHAnsi" w:cstheme="minorBidi"/>
          <w:b w:val="0"/>
          <w:szCs w:val="22"/>
        </w:rPr>
      </w:pPr>
      <w:r>
        <w:t>Annex A (informative):</w:t>
      </w:r>
      <w:r>
        <w:tab/>
        <w:t>Change history</w:t>
      </w:r>
      <w:r>
        <w:tab/>
        <w:t>382</w:t>
      </w:r>
    </w:p>
    <w:p w:rsidR="0093274D" w:rsidRDefault="0031450D">
      <w:pPr>
        <w:rPr>
          <w:noProof/>
          <w:sz w:val="22"/>
        </w:rPr>
      </w:pPr>
      <w:r>
        <w:rPr>
          <w:noProof/>
          <w:sz w:val="22"/>
        </w:rPr>
        <w:fldChar w:fldCharType="end"/>
      </w:r>
      <w:bookmarkEnd w:id="3"/>
    </w:p>
    <w:p w:rsidR="0053640B" w:rsidRDefault="000A2BC2" w:rsidP="0053640B">
      <w:r>
        <w:fldChar w:fldCharType="begin"/>
      </w:r>
      <w:r>
        <w:instrText xml:space="preserve"> RD 36213</w:instrText>
      </w:r>
      <w:r w:rsidR="005C39DD">
        <w:instrText>-dc0</w:instrText>
      </w:r>
      <w:r>
        <w:instrText>_s00-s05</w:instrText>
      </w:r>
      <w:r w:rsidR="00D81267">
        <w:instrText>.docx</w:instrText>
      </w:r>
      <w:r>
        <w:instrText xml:space="preserve"> </w:instrText>
      </w:r>
      <w:r>
        <w:fldChar w:fldCharType="end"/>
      </w:r>
      <w:r w:rsidR="009E7C11">
        <w:fldChar w:fldCharType="begin"/>
      </w:r>
      <w:r w:rsidR="009E7C11">
        <w:instrText xml:space="preserve"> RD 36213</w:instrText>
      </w:r>
      <w:r w:rsidR="005C39DD">
        <w:instrText>-dc0</w:instrText>
      </w:r>
      <w:r w:rsidR="009E7C11">
        <w:instrText xml:space="preserve">_s06-s07.docx </w:instrText>
      </w:r>
      <w:r w:rsidR="009E7C11">
        <w:fldChar w:fldCharType="end"/>
      </w:r>
      <w:r w:rsidR="009E7C11">
        <w:fldChar w:fldCharType="begin"/>
      </w:r>
      <w:r w:rsidR="009E7C11">
        <w:instrText xml:space="preserve"> RD 36213</w:instrText>
      </w:r>
      <w:r w:rsidR="005C39DD">
        <w:instrText>-dc0</w:instrText>
      </w:r>
      <w:r w:rsidR="009E7C11">
        <w:instrText xml:space="preserve">_s08-s09.docx </w:instrText>
      </w:r>
      <w:r w:rsidR="009E7C11">
        <w:fldChar w:fldCharType="end"/>
      </w:r>
      <w:r w:rsidR="0053640B">
        <w:fldChar w:fldCharType="begin"/>
      </w:r>
      <w:r w:rsidR="0053640B">
        <w:instrText xml:space="preserve"> RD 36213</w:instrText>
      </w:r>
      <w:r w:rsidR="005C39DD">
        <w:instrText>-dc0</w:instrText>
      </w:r>
      <w:r w:rsidR="0053640B">
        <w:instrText>_s</w:instrText>
      </w:r>
      <w:r w:rsidR="007E1A17">
        <w:instrText>10-s13</w:instrText>
      </w:r>
      <w:r w:rsidR="00D81267">
        <w:instrText>.docx</w:instrText>
      </w:r>
      <w:r w:rsidR="0053640B">
        <w:instrText xml:space="preserve"> </w:instrText>
      </w:r>
      <w:r w:rsidR="0053640B">
        <w:fldChar w:fldCharType="end"/>
      </w:r>
      <w:r w:rsidR="0053640B">
        <w:fldChar w:fldCharType="begin"/>
      </w:r>
      <w:r w:rsidR="0053640B">
        <w:instrText xml:space="preserve"> RD 36213</w:instrText>
      </w:r>
      <w:r w:rsidR="005C39DD">
        <w:instrText>-dc0</w:instrText>
      </w:r>
      <w:r w:rsidR="0053640B">
        <w:instrText>_s</w:instrText>
      </w:r>
      <w:r w:rsidR="007E1A17">
        <w:instrText>14-xx</w:instrText>
      </w:r>
      <w:r w:rsidR="00D81267">
        <w:instrText>.docx</w:instrText>
      </w:r>
      <w:r w:rsidR="0053640B">
        <w:instrText xml:space="preserve"> </w:instrText>
      </w:r>
      <w:r w:rsidR="0053640B">
        <w:fldChar w:fldCharType="end"/>
      </w:r>
      <w:r w:rsidR="0053640B">
        <w:fldChar w:fldCharType="begin"/>
      </w:r>
      <w:r w:rsidR="0053640B">
        <w:instrText xml:space="preserve"> RD 36213</w:instrText>
      </w:r>
      <w:r w:rsidR="005C39DD">
        <w:instrText>-dc0</w:instrText>
      </w:r>
      <w:r w:rsidR="0053640B">
        <w:instrText>_sAnnexes</w:instrText>
      </w:r>
      <w:r w:rsidR="00D81267">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5144" w:rsidRDefault="00465144">
      <w:r>
        <w:separator/>
      </w:r>
    </w:p>
  </w:endnote>
  <w:endnote w:type="continuationSeparator" w:id="0">
    <w:p w:rsidR="00465144" w:rsidRDefault="0046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5144" w:rsidRDefault="00465144">
      <w:r>
        <w:separator/>
      </w:r>
    </w:p>
  </w:footnote>
  <w:footnote w:type="continuationSeparator" w:id="0">
    <w:p w:rsidR="00465144" w:rsidRDefault="00465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31450D">
      <w:rPr>
        <w:lang w:val="de-DE"/>
      </w:rPr>
      <w:t>3GPP TS 36.213 V13.12.0 (2018-12)</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141E02">
      <w:t>5</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31450D">
      <w:t>Release 13</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44F8"/>
    <w:rsid w:val="000200D6"/>
    <w:rsid w:val="00025E6A"/>
    <w:rsid w:val="00026C34"/>
    <w:rsid w:val="000304C8"/>
    <w:rsid w:val="00033949"/>
    <w:rsid w:val="0003503D"/>
    <w:rsid w:val="0003748B"/>
    <w:rsid w:val="00037E33"/>
    <w:rsid w:val="00041095"/>
    <w:rsid w:val="0004319E"/>
    <w:rsid w:val="000440AE"/>
    <w:rsid w:val="00045D92"/>
    <w:rsid w:val="00053B32"/>
    <w:rsid w:val="00054BE8"/>
    <w:rsid w:val="000728D7"/>
    <w:rsid w:val="00077B48"/>
    <w:rsid w:val="00086548"/>
    <w:rsid w:val="00092222"/>
    <w:rsid w:val="00096E64"/>
    <w:rsid w:val="00097BB3"/>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4DF5"/>
    <w:rsid w:val="000E70BC"/>
    <w:rsid w:val="000F7BB6"/>
    <w:rsid w:val="00100511"/>
    <w:rsid w:val="00100EB4"/>
    <w:rsid w:val="00111269"/>
    <w:rsid w:val="00113760"/>
    <w:rsid w:val="00114773"/>
    <w:rsid w:val="0012646E"/>
    <w:rsid w:val="0013200F"/>
    <w:rsid w:val="00132115"/>
    <w:rsid w:val="00137FD6"/>
    <w:rsid w:val="00141E02"/>
    <w:rsid w:val="001470A2"/>
    <w:rsid w:val="00147374"/>
    <w:rsid w:val="00147D90"/>
    <w:rsid w:val="001508F9"/>
    <w:rsid w:val="001514CE"/>
    <w:rsid w:val="001575B2"/>
    <w:rsid w:val="0016310B"/>
    <w:rsid w:val="00164634"/>
    <w:rsid w:val="0017663A"/>
    <w:rsid w:val="00180074"/>
    <w:rsid w:val="00180424"/>
    <w:rsid w:val="00190F21"/>
    <w:rsid w:val="00194344"/>
    <w:rsid w:val="001A04C0"/>
    <w:rsid w:val="001A0AEE"/>
    <w:rsid w:val="001A2578"/>
    <w:rsid w:val="001A5D04"/>
    <w:rsid w:val="001A7141"/>
    <w:rsid w:val="001A7964"/>
    <w:rsid w:val="001B31D1"/>
    <w:rsid w:val="001B387E"/>
    <w:rsid w:val="001B5FFF"/>
    <w:rsid w:val="001C1159"/>
    <w:rsid w:val="001C5659"/>
    <w:rsid w:val="001C6E82"/>
    <w:rsid w:val="001D6A70"/>
    <w:rsid w:val="001D6D52"/>
    <w:rsid w:val="001E080B"/>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355B6"/>
    <w:rsid w:val="00237DF5"/>
    <w:rsid w:val="00244D80"/>
    <w:rsid w:val="0025130A"/>
    <w:rsid w:val="00251846"/>
    <w:rsid w:val="00255BDA"/>
    <w:rsid w:val="002603B7"/>
    <w:rsid w:val="00260EC9"/>
    <w:rsid w:val="00273D3A"/>
    <w:rsid w:val="00276669"/>
    <w:rsid w:val="00284990"/>
    <w:rsid w:val="00290A9F"/>
    <w:rsid w:val="00293451"/>
    <w:rsid w:val="002943C0"/>
    <w:rsid w:val="00297D61"/>
    <w:rsid w:val="002A1732"/>
    <w:rsid w:val="002A45CE"/>
    <w:rsid w:val="002A7CF2"/>
    <w:rsid w:val="002B20FB"/>
    <w:rsid w:val="002B3265"/>
    <w:rsid w:val="002B43AD"/>
    <w:rsid w:val="002C167C"/>
    <w:rsid w:val="002C7A81"/>
    <w:rsid w:val="002D3F00"/>
    <w:rsid w:val="002D4419"/>
    <w:rsid w:val="002D5CFD"/>
    <w:rsid w:val="002D6DA0"/>
    <w:rsid w:val="002D6FD8"/>
    <w:rsid w:val="002E0FAB"/>
    <w:rsid w:val="002E1B5B"/>
    <w:rsid w:val="002E31F4"/>
    <w:rsid w:val="002E60D0"/>
    <w:rsid w:val="002F4EBE"/>
    <w:rsid w:val="002F5088"/>
    <w:rsid w:val="002F509A"/>
    <w:rsid w:val="002F66AE"/>
    <w:rsid w:val="002F7C30"/>
    <w:rsid w:val="00302EC5"/>
    <w:rsid w:val="003065DB"/>
    <w:rsid w:val="00310DA9"/>
    <w:rsid w:val="0031450D"/>
    <w:rsid w:val="00321DBE"/>
    <w:rsid w:val="00323DCA"/>
    <w:rsid w:val="00324C8F"/>
    <w:rsid w:val="00330B06"/>
    <w:rsid w:val="00331BF3"/>
    <w:rsid w:val="003337E4"/>
    <w:rsid w:val="00333B47"/>
    <w:rsid w:val="0033547C"/>
    <w:rsid w:val="00342645"/>
    <w:rsid w:val="00343569"/>
    <w:rsid w:val="00346D19"/>
    <w:rsid w:val="00353288"/>
    <w:rsid w:val="00353392"/>
    <w:rsid w:val="00354D58"/>
    <w:rsid w:val="003552F8"/>
    <w:rsid w:val="003665BC"/>
    <w:rsid w:val="0036740E"/>
    <w:rsid w:val="00367C3D"/>
    <w:rsid w:val="00367F1F"/>
    <w:rsid w:val="0037114F"/>
    <w:rsid w:val="003826D8"/>
    <w:rsid w:val="00387856"/>
    <w:rsid w:val="003910CF"/>
    <w:rsid w:val="00391C57"/>
    <w:rsid w:val="003923E6"/>
    <w:rsid w:val="00392496"/>
    <w:rsid w:val="003951AF"/>
    <w:rsid w:val="0039609E"/>
    <w:rsid w:val="003A144F"/>
    <w:rsid w:val="003A1EB2"/>
    <w:rsid w:val="003B1316"/>
    <w:rsid w:val="003C4803"/>
    <w:rsid w:val="003C6EE8"/>
    <w:rsid w:val="003D6DDB"/>
    <w:rsid w:val="003E1ED6"/>
    <w:rsid w:val="003E33BF"/>
    <w:rsid w:val="003E3537"/>
    <w:rsid w:val="003E4264"/>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61CF5"/>
    <w:rsid w:val="00464883"/>
    <w:rsid w:val="00465144"/>
    <w:rsid w:val="0046740F"/>
    <w:rsid w:val="00467C75"/>
    <w:rsid w:val="004703CD"/>
    <w:rsid w:val="00470720"/>
    <w:rsid w:val="004820C4"/>
    <w:rsid w:val="00485291"/>
    <w:rsid w:val="0048584F"/>
    <w:rsid w:val="00490CD8"/>
    <w:rsid w:val="00491979"/>
    <w:rsid w:val="004963AC"/>
    <w:rsid w:val="004A0E35"/>
    <w:rsid w:val="004A1EEF"/>
    <w:rsid w:val="004A3813"/>
    <w:rsid w:val="004A6CFD"/>
    <w:rsid w:val="004B0BC8"/>
    <w:rsid w:val="004B2192"/>
    <w:rsid w:val="004C1AA9"/>
    <w:rsid w:val="004C23FD"/>
    <w:rsid w:val="004C505E"/>
    <w:rsid w:val="004C7E19"/>
    <w:rsid w:val="004D00F2"/>
    <w:rsid w:val="004D183A"/>
    <w:rsid w:val="004D309C"/>
    <w:rsid w:val="004D519F"/>
    <w:rsid w:val="004D6BBA"/>
    <w:rsid w:val="004E3963"/>
    <w:rsid w:val="004F16D2"/>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6D10"/>
    <w:rsid w:val="00547012"/>
    <w:rsid w:val="00552BB0"/>
    <w:rsid w:val="00552D50"/>
    <w:rsid w:val="0055438A"/>
    <w:rsid w:val="00556E45"/>
    <w:rsid w:val="00557420"/>
    <w:rsid w:val="0056186B"/>
    <w:rsid w:val="00561B08"/>
    <w:rsid w:val="00562A61"/>
    <w:rsid w:val="00566988"/>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3685"/>
    <w:rsid w:val="005B4392"/>
    <w:rsid w:val="005C0790"/>
    <w:rsid w:val="005C39DD"/>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7CAE"/>
    <w:rsid w:val="00633FA9"/>
    <w:rsid w:val="0063711E"/>
    <w:rsid w:val="00640EF1"/>
    <w:rsid w:val="00643950"/>
    <w:rsid w:val="00651FB3"/>
    <w:rsid w:val="00652E4A"/>
    <w:rsid w:val="00654F6A"/>
    <w:rsid w:val="006616FE"/>
    <w:rsid w:val="006624E1"/>
    <w:rsid w:val="00665D92"/>
    <w:rsid w:val="00666089"/>
    <w:rsid w:val="006660A6"/>
    <w:rsid w:val="00667560"/>
    <w:rsid w:val="0067051E"/>
    <w:rsid w:val="00676E1F"/>
    <w:rsid w:val="006819E8"/>
    <w:rsid w:val="00685789"/>
    <w:rsid w:val="00685BA3"/>
    <w:rsid w:val="00685E1E"/>
    <w:rsid w:val="00686007"/>
    <w:rsid w:val="00686766"/>
    <w:rsid w:val="00691357"/>
    <w:rsid w:val="0069600E"/>
    <w:rsid w:val="006A0550"/>
    <w:rsid w:val="006A0635"/>
    <w:rsid w:val="006A69E6"/>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13133"/>
    <w:rsid w:val="007132C9"/>
    <w:rsid w:val="00715340"/>
    <w:rsid w:val="00722DDB"/>
    <w:rsid w:val="00723A5B"/>
    <w:rsid w:val="0072495C"/>
    <w:rsid w:val="007274D2"/>
    <w:rsid w:val="00730190"/>
    <w:rsid w:val="00731758"/>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77157"/>
    <w:rsid w:val="00782C98"/>
    <w:rsid w:val="007928A6"/>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0839"/>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2CAA"/>
    <w:rsid w:val="00866935"/>
    <w:rsid w:val="00867246"/>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8F73FB"/>
    <w:rsid w:val="0090191B"/>
    <w:rsid w:val="00902091"/>
    <w:rsid w:val="00902E64"/>
    <w:rsid w:val="009032EE"/>
    <w:rsid w:val="009035A9"/>
    <w:rsid w:val="00913DCA"/>
    <w:rsid w:val="009178B6"/>
    <w:rsid w:val="009217FB"/>
    <w:rsid w:val="0092306D"/>
    <w:rsid w:val="0092541A"/>
    <w:rsid w:val="0093274D"/>
    <w:rsid w:val="00940B84"/>
    <w:rsid w:val="00951C3D"/>
    <w:rsid w:val="00961ECE"/>
    <w:rsid w:val="0096283D"/>
    <w:rsid w:val="00963518"/>
    <w:rsid w:val="009678BC"/>
    <w:rsid w:val="00975C2E"/>
    <w:rsid w:val="00976334"/>
    <w:rsid w:val="00981ACD"/>
    <w:rsid w:val="00984384"/>
    <w:rsid w:val="009847C4"/>
    <w:rsid w:val="00986262"/>
    <w:rsid w:val="00995FF8"/>
    <w:rsid w:val="00997AB6"/>
    <w:rsid w:val="009A0B0E"/>
    <w:rsid w:val="009A0D1A"/>
    <w:rsid w:val="009A2F19"/>
    <w:rsid w:val="009A5026"/>
    <w:rsid w:val="009A63B7"/>
    <w:rsid w:val="009A700C"/>
    <w:rsid w:val="009B0818"/>
    <w:rsid w:val="009B45EC"/>
    <w:rsid w:val="009B7099"/>
    <w:rsid w:val="009B7AA2"/>
    <w:rsid w:val="009C0169"/>
    <w:rsid w:val="009C25C3"/>
    <w:rsid w:val="009C3CCA"/>
    <w:rsid w:val="009C704F"/>
    <w:rsid w:val="009C79EB"/>
    <w:rsid w:val="009D286D"/>
    <w:rsid w:val="009D34BF"/>
    <w:rsid w:val="009E0607"/>
    <w:rsid w:val="009E7C11"/>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7A54"/>
    <w:rsid w:val="00AF1A7F"/>
    <w:rsid w:val="00AF1F0A"/>
    <w:rsid w:val="00AF3221"/>
    <w:rsid w:val="00AF384E"/>
    <w:rsid w:val="00AF4D64"/>
    <w:rsid w:val="00AF5072"/>
    <w:rsid w:val="00B00AB0"/>
    <w:rsid w:val="00B00DF6"/>
    <w:rsid w:val="00B039C8"/>
    <w:rsid w:val="00B03C64"/>
    <w:rsid w:val="00B04AC8"/>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690C"/>
    <w:rsid w:val="00B67B37"/>
    <w:rsid w:val="00B74C4A"/>
    <w:rsid w:val="00B75049"/>
    <w:rsid w:val="00B763E7"/>
    <w:rsid w:val="00B82BA5"/>
    <w:rsid w:val="00B84698"/>
    <w:rsid w:val="00B8734C"/>
    <w:rsid w:val="00B91FF8"/>
    <w:rsid w:val="00B942A8"/>
    <w:rsid w:val="00B97F26"/>
    <w:rsid w:val="00BA38C3"/>
    <w:rsid w:val="00BA713E"/>
    <w:rsid w:val="00BA7C73"/>
    <w:rsid w:val="00BB1153"/>
    <w:rsid w:val="00BB331F"/>
    <w:rsid w:val="00BB67AC"/>
    <w:rsid w:val="00BC3DAA"/>
    <w:rsid w:val="00BD296A"/>
    <w:rsid w:val="00BD2AEF"/>
    <w:rsid w:val="00BE2FB4"/>
    <w:rsid w:val="00BE7F07"/>
    <w:rsid w:val="00BF5300"/>
    <w:rsid w:val="00BF5877"/>
    <w:rsid w:val="00C0419D"/>
    <w:rsid w:val="00C04FCF"/>
    <w:rsid w:val="00C0642A"/>
    <w:rsid w:val="00C134F8"/>
    <w:rsid w:val="00C14453"/>
    <w:rsid w:val="00C14BD0"/>
    <w:rsid w:val="00C15EE1"/>
    <w:rsid w:val="00C255D4"/>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6C73"/>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C70A5"/>
    <w:rsid w:val="00CD15CC"/>
    <w:rsid w:val="00CD57C6"/>
    <w:rsid w:val="00CE2A9B"/>
    <w:rsid w:val="00CF0687"/>
    <w:rsid w:val="00CF1B12"/>
    <w:rsid w:val="00CF49A4"/>
    <w:rsid w:val="00CF5A72"/>
    <w:rsid w:val="00D04502"/>
    <w:rsid w:val="00D053CD"/>
    <w:rsid w:val="00D060E0"/>
    <w:rsid w:val="00D10AC8"/>
    <w:rsid w:val="00D11DEB"/>
    <w:rsid w:val="00D13A2D"/>
    <w:rsid w:val="00D16689"/>
    <w:rsid w:val="00D16BF9"/>
    <w:rsid w:val="00D17734"/>
    <w:rsid w:val="00D22CFE"/>
    <w:rsid w:val="00D2453F"/>
    <w:rsid w:val="00D32920"/>
    <w:rsid w:val="00D47087"/>
    <w:rsid w:val="00D47369"/>
    <w:rsid w:val="00D53056"/>
    <w:rsid w:val="00D5486E"/>
    <w:rsid w:val="00D74BE3"/>
    <w:rsid w:val="00D75DE3"/>
    <w:rsid w:val="00D76041"/>
    <w:rsid w:val="00D762DC"/>
    <w:rsid w:val="00D81267"/>
    <w:rsid w:val="00D81520"/>
    <w:rsid w:val="00D8313B"/>
    <w:rsid w:val="00D9046F"/>
    <w:rsid w:val="00D942CD"/>
    <w:rsid w:val="00D95F3D"/>
    <w:rsid w:val="00D9735B"/>
    <w:rsid w:val="00D97EBC"/>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E03FFE"/>
    <w:rsid w:val="00E04E7B"/>
    <w:rsid w:val="00E063DA"/>
    <w:rsid w:val="00E0764C"/>
    <w:rsid w:val="00E103A2"/>
    <w:rsid w:val="00E11768"/>
    <w:rsid w:val="00E12BB5"/>
    <w:rsid w:val="00E152C3"/>
    <w:rsid w:val="00E2072A"/>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369B"/>
    <w:rsid w:val="00E939A4"/>
    <w:rsid w:val="00E9516E"/>
    <w:rsid w:val="00E968F2"/>
    <w:rsid w:val="00EA3272"/>
    <w:rsid w:val="00EA4607"/>
    <w:rsid w:val="00EA52EE"/>
    <w:rsid w:val="00EB0ACC"/>
    <w:rsid w:val="00EC3D4C"/>
    <w:rsid w:val="00ED0681"/>
    <w:rsid w:val="00EE19B3"/>
    <w:rsid w:val="00EE3804"/>
    <w:rsid w:val="00EE524A"/>
    <w:rsid w:val="00EE7B58"/>
    <w:rsid w:val="00EF2DAE"/>
    <w:rsid w:val="00EF5D39"/>
    <w:rsid w:val="00EF76ED"/>
    <w:rsid w:val="00EF7FE7"/>
    <w:rsid w:val="00F00EEE"/>
    <w:rsid w:val="00F0173F"/>
    <w:rsid w:val="00F03976"/>
    <w:rsid w:val="00F040C9"/>
    <w:rsid w:val="00F07C6B"/>
    <w:rsid w:val="00F12533"/>
    <w:rsid w:val="00F27A90"/>
    <w:rsid w:val="00F44EC9"/>
    <w:rsid w:val="00F51218"/>
    <w:rsid w:val="00F548E9"/>
    <w:rsid w:val="00F56B7F"/>
    <w:rsid w:val="00F57984"/>
    <w:rsid w:val="00F6744E"/>
    <w:rsid w:val="00F7171A"/>
    <w:rsid w:val="00F758F3"/>
    <w:rsid w:val="00F8170C"/>
    <w:rsid w:val="00F820B1"/>
    <w:rsid w:val="00F85B07"/>
    <w:rsid w:val="00F9260E"/>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6D3DF62-96A7-4065-8A30-35180E6A1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50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14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1450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1450D"/>
    <w:pPr>
      <w:spacing w:before="120"/>
      <w:outlineLvl w:val="2"/>
    </w:pPr>
    <w:rPr>
      <w:sz w:val="28"/>
    </w:rPr>
  </w:style>
  <w:style w:type="paragraph" w:styleId="Heading4">
    <w:name w:val="heading 4"/>
    <w:aliases w:val="h4"/>
    <w:basedOn w:val="Heading3"/>
    <w:next w:val="Normal"/>
    <w:link w:val="Heading4Char"/>
    <w:qFormat/>
    <w:rsid w:val="0031450D"/>
    <w:pPr>
      <w:ind w:left="1418" w:hanging="1418"/>
      <w:outlineLvl w:val="3"/>
    </w:pPr>
    <w:rPr>
      <w:sz w:val="24"/>
    </w:rPr>
  </w:style>
  <w:style w:type="paragraph" w:styleId="Heading5">
    <w:name w:val="heading 5"/>
    <w:aliases w:val="h5,Heading5"/>
    <w:basedOn w:val="Heading4"/>
    <w:next w:val="Normal"/>
    <w:link w:val="Heading5Char"/>
    <w:qFormat/>
    <w:rsid w:val="0031450D"/>
    <w:pPr>
      <w:ind w:left="1701" w:hanging="1701"/>
      <w:outlineLvl w:val="4"/>
    </w:pPr>
    <w:rPr>
      <w:sz w:val="22"/>
    </w:rPr>
  </w:style>
  <w:style w:type="paragraph" w:styleId="Heading6">
    <w:name w:val="heading 6"/>
    <w:basedOn w:val="H6"/>
    <w:next w:val="Normal"/>
    <w:link w:val="Heading6Char"/>
    <w:qFormat/>
    <w:rsid w:val="0031450D"/>
    <w:pPr>
      <w:outlineLvl w:val="5"/>
    </w:pPr>
  </w:style>
  <w:style w:type="paragraph" w:styleId="Heading7">
    <w:name w:val="heading 7"/>
    <w:basedOn w:val="H6"/>
    <w:next w:val="Normal"/>
    <w:link w:val="Heading7Char"/>
    <w:qFormat/>
    <w:rsid w:val="0031450D"/>
    <w:pPr>
      <w:outlineLvl w:val="6"/>
    </w:pPr>
  </w:style>
  <w:style w:type="paragraph" w:styleId="Heading8">
    <w:name w:val="heading 8"/>
    <w:basedOn w:val="Heading1"/>
    <w:next w:val="Normal"/>
    <w:link w:val="Heading8Char"/>
    <w:qFormat/>
    <w:rsid w:val="0031450D"/>
    <w:pPr>
      <w:ind w:left="0" w:firstLine="0"/>
      <w:outlineLvl w:val="7"/>
    </w:pPr>
  </w:style>
  <w:style w:type="paragraph" w:styleId="Heading9">
    <w:name w:val="heading 9"/>
    <w:basedOn w:val="Heading8"/>
    <w:next w:val="Normal"/>
    <w:link w:val="Heading9Char"/>
    <w:qFormat/>
    <w:rsid w:val="0031450D"/>
    <w:pPr>
      <w:outlineLvl w:val="8"/>
    </w:pPr>
  </w:style>
  <w:style w:type="character" w:default="1" w:styleId="DefaultParagraphFont">
    <w:name w:val="Default Paragraph Font"/>
    <w:semiHidden/>
    <w:rsid w:val="003145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450D"/>
  </w:style>
  <w:style w:type="paragraph" w:customStyle="1" w:styleId="H6">
    <w:name w:val="H6"/>
    <w:basedOn w:val="Heading5"/>
    <w:next w:val="Normal"/>
    <w:rsid w:val="0031450D"/>
    <w:pPr>
      <w:ind w:left="1985" w:hanging="1985"/>
      <w:outlineLvl w:val="9"/>
    </w:pPr>
    <w:rPr>
      <w:sz w:val="20"/>
    </w:rPr>
  </w:style>
  <w:style w:type="paragraph" w:styleId="TOC9">
    <w:name w:val="toc 9"/>
    <w:basedOn w:val="TOC8"/>
    <w:rsid w:val="0031450D"/>
    <w:pPr>
      <w:ind w:left="1418" w:hanging="1418"/>
    </w:pPr>
  </w:style>
  <w:style w:type="paragraph" w:styleId="TOC8">
    <w:name w:val="toc 8"/>
    <w:basedOn w:val="TOC1"/>
    <w:uiPriority w:val="39"/>
    <w:rsid w:val="0031450D"/>
    <w:pPr>
      <w:spacing w:before="180"/>
      <w:ind w:left="2693" w:hanging="2693"/>
    </w:pPr>
    <w:rPr>
      <w:b/>
    </w:rPr>
  </w:style>
  <w:style w:type="paragraph" w:styleId="TOC1">
    <w:name w:val="toc 1"/>
    <w:uiPriority w:val="39"/>
    <w:rsid w:val="003145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1450D"/>
    <w:pPr>
      <w:keepLines/>
      <w:tabs>
        <w:tab w:val="center" w:pos="4536"/>
        <w:tab w:val="right" w:pos="9072"/>
      </w:tabs>
    </w:pPr>
    <w:rPr>
      <w:noProof/>
    </w:rPr>
  </w:style>
  <w:style w:type="character" w:customStyle="1" w:styleId="ZGSM">
    <w:name w:val="ZGSM"/>
    <w:rsid w:val="0031450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1450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145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1450D"/>
    <w:pPr>
      <w:ind w:left="1701" w:hanging="1701"/>
    </w:pPr>
  </w:style>
  <w:style w:type="paragraph" w:styleId="TOC4">
    <w:name w:val="toc 4"/>
    <w:basedOn w:val="TOC3"/>
    <w:uiPriority w:val="39"/>
    <w:rsid w:val="0031450D"/>
    <w:pPr>
      <w:ind w:left="1418" w:hanging="1418"/>
    </w:pPr>
  </w:style>
  <w:style w:type="paragraph" w:styleId="TOC3">
    <w:name w:val="toc 3"/>
    <w:basedOn w:val="TOC2"/>
    <w:uiPriority w:val="39"/>
    <w:rsid w:val="0031450D"/>
    <w:pPr>
      <w:ind w:left="1134" w:hanging="1134"/>
    </w:pPr>
  </w:style>
  <w:style w:type="paragraph" w:styleId="TOC2">
    <w:name w:val="toc 2"/>
    <w:basedOn w:val="TOC1"/>
    <w:uiPriority w:val="39"/>
    <w:rsid w:val="0031450D"/>
    <w:pPr>
      <w:keepNext w:val="0"/>
      <w:spacing w:before="0"/>
      <w:ind w:left="851" w:hanging="851"/>
    </w:pPr>
    <w:rPr>
      <w:sz w:val="20"/>
    </w:rPr>
  </w:style>
  <w:style w:type="paragraph" w:styleId="Index1">
    <w:name w:val="index 1"/>
    <w:basedOn w:val="Normal"/>
    <w:semiHidden/>
    <w:rsid w:val="0031450D"/>
    <w:pPr>
      <w:keepLines/>
      <w:spacing w:after="0"/>
    </w:pPr>
  </w:style>
  <w:style w:type="paragraph" w:styleId="Index2">
    <w:name w:val="index 2"/>
    <w:basedOn w:val="Index1"/>
    <w:semiHidden/>
    <w:rsid w:val="0031450D"/>
    <w:pPr>
      <w:ind w:left="284"/>
    </w:pPr>
  </w:style>
  <w:style w:type="paragraph" w:customStyle="1" w:styleId="TT">
    <w:name w:val="TT"/>
    <w:basedOn w:val="Heading1"/>
    <w:next w:val="Normal"/>
    <w:rsid w:val="0031450D"/>
    <w:pPr>
      <w:outlineLvl w:val="9"/>
    </w:pPr>
  </w:style>
  <w:style w:type="paragraph" w:styleId="Footer">
    <w:name w:val="footer"/>
    <w:basedOn w:val="Header"/>
    <w:link w:val="FooterChar"/>
    <w:rsid w:val="0031450D"/>
    <w:pPr>
      <w:jc w:val="center"/>
    </w:pPr>
    <w:rPr>
      <w:i/>
    </w:rPr>
  </w:style>
  <w:style w:type="character" w:styleId="FootnoteReference">
    <w:name w:val="footnote reference"/>
    <w:semiHidden/>
    <w:rsid w:val="003145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1450D"/>
    <w:pPr>
      <w:keepLines/>
      <w:spacing w:after="0"/>
      <w:ind w:left="454" w:hanging="454"/>
    </w:pPr>
    <w:rPr>
      <w:sz w:val="16"/>
    </w:rPr>
  </w:style>
  <w:style w:type="paragraph" w:customStyle="1" w:styleId="NF">
    <w:name w:val="NF"/>
    <w:basedOn w:val="NO"/>
    <w:rsid w:val="0031450D"/>
    <w:pPr>
      <w:keepNext/>
      <w:spacing w:after="0"/>
    </w:pPr>
    <w:rPr>
      <w:rFonts w:ascii="Arial" w:hAnsi="Arial"/>
      <w:sz w:val="18"/>
    </w:rPr>
  </w:style>
  <w:style w:type="paragraph" w:customStyle="1" w:styleId="NO">
    <w:name w:val="NO"/>
    <w:basedOn w:val="Normal"/>
    <w:rsid w:val="0031450D"/>
    <w:pPr>
      <w:keepLines/>
      <w:ind w:left="1135" w:hanging="851"/>
    </w:pPr>
  </w:style>
  <w:style w:type="paragraph" w:customStyle="1" w:styleId="PL">
    <w:name w:val="PL"/>
    <w:link w:val="PLChar"/>
    <w:rsid w:val="00314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1450D"/>
    <w:pPr>
      <w:jc w:val="right"/>
    </w:pPr>
  </w:style>
  <w:style w:type="paragraph" w:customStyle="1" w:styleId="TAL">
    <w:name w:val="TAL"/>
    <w:basedOn w:val="Normal"/>
    <w:rsid w:val="0031450D"/>
    <w:pPr>
      <w:keepNext/>
      <w:keepLines/>
      <w:spacing w:after="0"/>
    </w:pPr>
    <w:rPr>
      <w:rFonts w:ascii="Arial" w:hAnsi="Arial"/>
      <w:sz w:val="18"/>
    </w:rPr>
  </w:style>
  <w:style w:type="paragraph" w:styleId="ListNumber2">
    <w:name w:val="List Number 2"/>
    <w:basedOn w:val="ListNumber"/>
    <w:rsid w:val="0031450D"/>
    <w:pPr>
      <w:ind w:left="851"/>
    </w:pPr>
  </w:style>
  <w:style w:type="paragraph" w:styleId="ListNumber">
    <w:name w:val="List Number"/>
    <w:basedOn w:val="List"/>
    <w:rsid w:val="0031450D"/>
  </w:style>
  <w:style w:type="paragraph" w:styleId="List">
    <w:name w:val="List"/>
    <w:basedOn w:val="Normal"/>
    <w:link w:val="ListChar"/>
    <w:rsid w:val="0031450D"/>
    <w:pPr>
      <w:ind w:left="568" w:hanging="284"/>
    </w:pPr>
  </w:style>
  <w:style w:type="paragraph" w:customStyle="1" w:styleId="TAH">
    <w:name w:val="TAH"/>
    <w:basedOn w:val="TAC"/>
    <w:rsid w:val="0031450D"/>
    <w:rPr>
      <w:b/>
    </w:rPr>
  </w:style>
  <w:style w:type="paragraph" w:customStyle="1" w:styleId="TAC">
    <w:name w:val="TAC"/>
    <w:basedOn w:val="TAL"/>
    <w:rsid w:val="0031450D"/>
    <w:pPr>
      <w:jc w:val="center"/>
    </w:pPr>
  </w:style>
  <w:style w:type="paragraph" w:customStyle="1" w:styleId="LD">
    <w:name w:val="LD"/>
    <w:rsid w:val="0031450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1450D"/>
    <w:pPr>
      <w:keepLines/>
      <w:ind w:left="1702" w:hanging="1418"/>
    </w:pPr>
  </w:style>
  <w:style w:type="paragraph" w:customStyle="1" w:styleId="FP">
    <w:name w:val="FP"/>
    <w:basedOn w:val="Normal"/>
    <w:rsid w:val="0031450D"/>
    <w:pPr>
      <w:spacing w:after="0"/>
    </w:pPr>
  </w:style>
  <w:style w:type="paragraph" w:customStyle="1" w:styleId="NW">
    <w:name w:val="NW"/>
    <w:basedOn w:val="NO"/>
    <w:rsid w:val="0031450D"/>
    <w:pPr>
      <w:spacing w:after="0"/>
    </w:pPr>
  </w:style>
  <w:style w:type="paragraph" w:customStyle="1" w:styleId="EW">
    <w:name w:val="EW"/>
    <w:basedOn w:val="EX"/>
    <w:rsid w:val="0031450D"/>
    <w:pPr>
      <w:spacing w:after="0"/>
    </w:pPr>
  </w:style>
  <w:style w:type="paragraph" w:customStyle="1" w:styleId="B1">
    <w:name w:val="B1"/>
    <w:basedOn w:val="List"/>
    <w:link w:val="B1Char1"/>
    <w:rsid w:val="0031450D"/>
  </w:style>
  <w:style w:type="character" w:customStyle="1" w:styleId="B1Char1">
    <w:name w:val="B1 Char1"/>
    <w:link w:val="B1"/>
    <w:rsid w:val="00E152C3"/>
    <w:rPr>
      <w:rFonts w:eastAsia="Times New Roman"/>
    </w:rPr>
  </w:style>
  <w:style w:type="paragraph" w:styleId="TOC6">
    <w:name w:val="toc 6"/>
    <w:basedOn w:val="TOC5"/>
    <w:next w:val="Normal"/>
    <w:rsid w:val="0031450D"/>
    <w:pPr>
      <w:ind w:left="1985" w:hanging="1985"/>
    </w:pPr>
  </w:style>
  <w:style w:type="paragraph" w:styleId="TOC7">
    <w:name w:val="toc 7"/>
    <w:basedOn w:val="TOC6"/>
    <w:next w:val="Normal"/>
    <w:rsid w:val="0031450D"/>
    <w:pPr>
      <w:ind w:left="2268" w:hanging="2268"/>
    </w:pPr>
  </w:style>
  <w:style w:type="paragraph" w:styleId="ListBullet2">
    <w:name w:val="List Bullet 2"/>
    <w:basedOn w:val="ListBullet"/>
    <w:rsid w:val="0031450D"/>
    <w:pPr>
      <w:ind w:left="851"/>
    </w:pPr>
  </w:style>
  <w:style w:type="paragraph" w:styleId="ListBullet">
    <w:name w:val="List Bullet"/>
    <w:basedOn w:val="List"/>
    <w:rsid w:val="0031450D"/>
  </w:style>
  <w:style w:type="paragraph" w:customStyle="1" w:styleId="EditorsNote">
    <w:name w:val="Editor's Note"/>
    <w:basedOn w:val="NO"/>
    <w:rsid w:val="0031450D"/>
    <w:rPr>
      <w:color w:val="FF0000"/>
    </w:rPr>
  </w:style>
  <w:style w:type="paragraph" w:customStyle="1" w:styleId="TH">
    <w:name w:val="TH"/>
    <w:basedOn w:val="Normal"/>
    <w:link w:val="THChar"/>
    <w:rsid w:val="0031450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14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14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145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14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1450D"/>
    <w:pPr>
      <w:ind w:left="851" w:hanging="851"/>
    </w:pPr>
  </w:style>
  <w:style w:type="paragraph" w:customStyle="1" w:styleId="ZH">
    <w:name w:val="ZH"/>
    <w:rsid w:val="003145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1450D"/>
    <w:pPr>
      <w:keepNext w:val="0"/>
      <w:spacing w:before="0" w:after="240"/>
    </w:pPr>
  </w:style>
  <w:style w:type="paragraph" w:customStyle="1" w:styleId="ZG">
    <w:name w:val="ZG"/>
    <w:rsid w:val="003145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1450D"/>
    <w:pPr>
      <w:ind w:left="1135"/>
    </w:pPr>
  </w:style>
  <w:style w:type="paragraph" w:styleId="List2">
    <w:name w:val="List 2"/>
    <w:basedOn w:val="List"/>
    <w:link w:val="List2Char"/>
    <w:rsid w:val="0031450D"/>
    <w:pPr>
      <w:ind w:left="851"/>
    </w:pPr>
  </w:style>
  <w:style w:type="paragraph" w:styleId="List3">
    <w:name w:val="List 3"/>
    <w:basedOn w:val="List2"/>
    <w:link w:val="List3Char"/>
    <w:rsid w:val="0031450D"/>
    <w:pPr>
      <w:ind w:left="1135"/>
    </w:pPr>
  </w:style>
  <w:style w:type="paragraph" w:styleId="List4">
    <w:name w:val="List 4"/>
    <w:basedOn w:val="List3"/>
    <w:rsid w:val="0031450D"/>
    <w:pPr>
      <w:ind w:left="1418"/>
    </w:pPr>
  </w:style>
  <w:style w:type="paragraph" w:styleId="List5">
    <w:name w:val="List 5"/>
    <w:basedOn w:val="List4"/>
    <w:rsid w:val="0031450D"/>
    <w:pPr>
      <w:ind w:left="1702"/>
    </w:pPr>
  </w:style>
  <w:style w:type="paragraph" w:styleId="ListBullet4">
    <w:name w:val="List Bullet 4"/>
    <w:basedOn w:val="ListBullet3"/>
    <w:rsid w:val="0031450D"/>
    <w:pPr>
      <w:ind w:left="1418"/>
    </w:pPr>
  </w:style>
  <w:style w:type="paragraph" w:styleId="ListBullet5">
    <w:name w:val="List Bullet 5"/>
    <w:basedOn w:val="ListBullet4"/>
    <w:rsid w:val="0031450D"/>
    <w:pPr>
      <w:ind w:left="1702"/>
    </w:pPr>
  </w:style>
  <w:style w:type="paragraph" w:customStyle="1" w:styleId="B2">
    <w:name w:val="B2"/>
    <w:basedOn w:val="List2"/>
    <w:rsid w:val="0031450D"/>
  </w:style>
  <w:style w:type="paragraph" w:customStyle="1" w:styleId="B3">
    <w:name w:val="B3"/>
    <w:basedOn w:val="List3"/>
    <w:link w:val="B3Char"/>
    <w:rsid w:val="0031450D"/>
  </w:style>
  <w:style w:type="paragraph" w:customStyle="1" w:styleId="B4">
    <w:name w:val="B4"/>
    <w:basedOn w:val="List4"/>
    <w:rsid w:val="0031450D"/>
  </w:style>
  <w:style w:type="paragraph" w:customStyle="1" w:styleId="B5">
    <w:name w:val="B5"/>
    <w:basedOn w:val="List5"/>
    <w:rsid w:val="0031450D"/>
  </w:style>
  <w:style w:type="paragraph" w:customStyle="1" w:styleId="ZTD">
    <w:name w:val="ZTD"/>
    <w:basedOn w:val="ZB"/>
    <w:rsid w:val="0031450D"/>
    <w:pPr>
      <w:framePr w:hRule="auto" w:wrap="notBeside" w:y="852"/>
    </w:pPr>
    <w:rPr>
      <w:i w:val="0"/>
      <w:sz w:val="40"/>
    </w:rPr>
  </w:style>
  <w:style w:type="paragraph" w:customStyle="1" w:styleId="ZV">
    <w:name w:val="ZV"/>
    <w:basedOn w:val="ZU"/>
    <w:rsid w:val="0031450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EB7FC-B26D-4D93-BC3F-7309E57A1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1921</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12852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CR1172</cp:lastModifiedBy>
  <cp:revision>15</cp:revision>
  <cp:lastPrinted>2007-03-03T11:31:00Z</cp:lastPrinted>
  <dcterms:created xsi:type="dcterms:W3CDTF">2018-04-03T11:13:00Z</dcterms:created>
  <dcterms:modified xsi:type="dcterms:W3CDTF">2018-12-13T16:20:00Z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