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C4228" w14:textId="77777777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0E0A12" w:rsidRPr="00C12953">
        <w:t>V</w:t>
      </w:r>
      <w:r w:rsidR="000E0A12">
        <w:t>15</w:t>
      </w:r>
      <w:r w:rsidR="00143EC7">
        <w:t>.</w:t>
      </w:r>
      <w:r w:rsidR="00CC4EE9">
        <w:t>12</w:t>
      </w:r>
      <w:r w:rsidR="00DC66D0">
        <w:t>.</w:t>
      </w:r>
      <w:r w:rsidR="001F7AB6">
        <w:t xml:space="preserve">0 </w:t>
      </w:r>
      <w:r w:rsidR="004A3549" w:rsidRPr="00C12953">
        <w:rPr>
          <w:sz w:val="32"/>
        </w:rPr>
        <w:t>(</w:t>
      </w:r>
      <w:r w:rsidR="00E11D3E" w:rsidRPr="00C12953">
        <w:rPr>
          <w:sz w:val="32"/>
        </w:rPr>
        <w:t>20</w:t>
      </w:r>
      <w:r w:rsidR="00337985">
        <w:rPr>
          <w:sz w:val="32"/>
        </w:rPr>
        <w:t>20</w:t>
      </w:r>
      <w:r w:rsidR="00AD02B7" w:rsidRPr="00C12953">
        <w:rPr>
          <w:sz w:val="32"/>
        </w:rPr>
        <w:t>-</w:t>
      </w:r>
      <w:r w:rsidR="00CC4EE9">
        <w:rPr>
          <w:sz w:val="32"/>
        </w:rPr>
        <w:t>12</w:t>
      </w:r>
      <w:r w:rsidR="004A3549" w:rsidRPr="00C12953">
        <w:rPr>
          <w:sz w:val="32"/>
        </w:rPr>
        <w:t>)</w:t>
      </w:r>
    </w:p>
    <w:p w14:paraId="1572B97F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6D43031E" w14:textId="77777777" w:rsidR="00CC1748" w:rsidRPr="00C12953" w:rsidRDefault="00CC1748">
      <w:pPr>
        <w:pStyle w:val="ZB"/>
        <w:framePr w:wrap="notBeside"/>
      </w:pPr>
    </w:p>
    <w:p w14:paraId="3EDB88C4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71A8C37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2081D89F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30601FE8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72B4E071" w14:textId="77777777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0E0A12">
        <w:rPr>
          <w:rStyle w:val="ZGSM"/>
        </w:rPr>
        <w:t>15</w:t>
      </w:r>
      <w:r w:rsidRPr="00C12953">
        <w:t>)</w:t>
      </w:r>
    </w:p>
    <w:p w14:paraId="2013551A" w14:textId="77777777" w:rsidR="004A3549" w:rsidRPr="00C12953" w:rsidRDefault="004A3549">
      <w:pPr>
        <w:pStyle w:val="ZT"/>
        <w:framePr w:wrap="notBeside"/>
      </w:pPr>
    </w:p>
    <w:p w14:paraId="20B47846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4676E740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49735083" wp14:editId="67E49983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47E23452" wp14:editId="4BFDFFAF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26993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3DE918C0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32674A41" w14:textId="77777777" w:rsidR="004A3549" w:rsidRPr="00C12953" w:rsidRDefault="004A3549">
      <w:pPr>
        <w:pStyle w:val="ZV"/>
        <w:framePr w:wrap="notBeside"/>
      </w:pPr>
    </w:p>
    <w:p w14:paraId="3F98648C" w14:textId="77777777" w:rsidR="004A3549" w:rsidRPr="00C12953" w:rsidRDefault="004A3549"/>
    <w:bookmarkEnd w:id="0"/>
    <w:p w14:paraId="54562CE5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9052576" w14:textId="77777777" w:rsidR="004A3549" w:rsidRPr="00C12953" w:rsidRDefault="004A3549">
      <w:bookmarkStart w:id="3" w:name="page2"/>
    </w:p>
    <w:p w14:paraId="257AD24C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73E26A73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501AAA7F" w14:textId="77777777" w:rsidR="004A3549" w:rsidRPr="00C12953" w:rsidRDefault="004A3549"/>
    <w:p w14:paraId="2A0BB98F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1EDA5A40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39C4FEAD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56AF9E1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04010E13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3785A08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1C6B5825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5D2150C4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62245A6C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27ADDEAB" w14:textId="77777777" w:rsidR="004A3549" w:rsidRPr="005F7A5D" w:rsidRDefault="004A3549">
      <w:pPr>
        <w:rPr>
          <w:lang w:val="en-US"/>
        </w:rPr>
      </w:pPr>
    </w:p>
    <w:p w14:paraId="5443FC25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4F2CEFDB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09FA8B4A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6BBE4A7B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11D3E">
        <w:rPr>
          <w:noProof/>
          <w:sz w:val="18"/>
        </w:rPr>
        <w:t>20</w:t>
      </w:r>
      <w:r w:rsidR="00337985">
        <w:rPr>
          <w:noProof/>
          <w:sz w:val="18"/>
        </w:rPr>
        <w:t>20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7E3C3E26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6829468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12841D63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1681F1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427E14DE" w14:textId="77777777" w:rsidR="004A3549" w:rsidRPr="00C12953" w:rsidRDefault="004A3549"/>
    <w:bookmarkEnd w:id="3"/>
    <w:p w14:paraId="79F35C31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730DF0EF" w14:textId="77777777" w:rsidR="002D59B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D59B8">
        <w:t>Foreword</w:t>
      </w:r>
      <w:r w:rsidR="002D59B8">
        <w:tab/>
        <w:t>9</w:t>
      </w:r>
    </w:p>
    <w:p w14:paraId="78E0E8D2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6750C4FC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20A1EBC3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7EDE671C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3526A41E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2672F1FC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22BA1748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581BEA9D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4204717C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3F8283D4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0D08376E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0F43418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2235348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6E2CF522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4DC50E3D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1BC021C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34DCFDE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1D045CC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4B6744E9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53CB6E98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3E5E8FC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4CBF18A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5A221B4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697C833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68C3102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1E4F77F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69BA29B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5.3.3A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Precoding</w:t>
      </w:r>
      <w:r>
        <w:tab/>
        <w:t>28</w:t>
      </w:r>
    </w:p>
    <w:p w14:paraId="25DFAD1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11005A7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559B84E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4A45C365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14:paraId="7165C5B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14:paraId="685FF1D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14:paraId="43CEEEE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14:paraId="74B0B7B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14:paraId="3A83C09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14:paraId="6B81339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14:paraId="56A5A2B7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14:paraId="2B60256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14:paraId="228832A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14:paraId="5E0C97D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5.4A.2.1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Slot-SPUCCH</w:t>
      </w:r>
      <w:r>
        <w:tab/>
        <w:t>47</w:t>
      </w:r>
    </w:p>
    <w:p w14:paraId="24293AF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5.4A.2.2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Subslot-SPUCCH</w:t>
      </w:r>
      <w:r>
        <w:tab/>
        <w:t>48</w:t>
      </w:r>
    </w:p>
    <w:p w14:paraId="5CC8E4B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sv-SE"/>
        </w:rPr>
        <w:t>5.4A.3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sv-SE"/>
        </w:rPr>
        <w:t>SPUCCH format 3</w:t>
      </w:r>
      <w:r>
        <w:tab/>
        <w:t>49</w:t>
      </w:r>
    </w:p>
    <w:p w14:paraId="21FBDE8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sv-SE"/>
        </w:rPr>
        <w:t>5.4A.3.1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sv-SE"/>
        </w:rPr>
        <w:t>Slot-SPUCCH</w:t>
      </w:r>
      <w:r>
        <w:tab/>
        <w:t>49</w:t>
      </w:r>
    </w:p>
    <w:p w14:paraId="5695DAC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sv-SE"/>
        </w:rPr>
        <w:t>5.4A.4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sv-SE"/>
        </w:rPr>
        <w:t>SPUCCH format 4</w:t>
      </w:r>
      <w:r>
        <w:tab/>
        <w:t>49</w:t>
      </w:r>
    </w:p>
    <w:p w14:paraId="4DF610E7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sv-SE"/>
        </w:rPr>
        <w:t>5.4A.4.1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sv-SE"/>
        </w:rPr>
        <w:t>Slot-SPUCCH</w:t>
      </w:r>
      <w:r>
        <w:tab/>
        <w:t>49</w:t>
      </w:r>
    </w:p>
    <w:p w14:paraId="73F3523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5.4A.4.2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Subslot-SPUCCH</w:t>
      </w:r>
      <w:r>
        <w:tab/>
        <w:t>50</w:t>
      </w:r>
    </w:p>
    <w:p w14:paraId="58A71D0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5.4A.5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Mapping to physical resources</w:t>
      </w:r>
      <w:r>
        <w:tab/>
        <w:t>50</w:t>
      </w:r>
    </w:p>
    <w:p w14:paraId="1E12070A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14:paraId="34A4CE8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14:paraId="31938D8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19CBA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27.1pt;height:17.75pt" o:ole="">
            <v:imagedata r:id="rId10" o:title=""/>
          </v:shape>
          <o:OLEObject Type="Embed" ProgID="Equation.3" ShapeID="_x0000_i1033" DrawAspect="Content" ObjectID="_1669643543" r:id="rId11"/>
        </w:object>
      </w:r>
      <w:r>
        <w:t xml:space="preserve"> or larger</w:t>
      </w:r>
      <w:r>
        <w:tab/>
        <w:t>55</w:t>
      </w:r>
    </w:p>
    <w:p w14:paraId="04A912E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3509B67A">
          <v:shape id="_x0000_i1034" type="#_x0000_t75" style="width:27.1pt;height:17.75pt" o:ole="">
            <v:imagedata r:id="rId10" o:title=""/>
          </v:shape>
          <o:OLEObject Type="Embed" ProgID="Equation.3" ShapeID="_x0000_i1034" DrawAspect="Content" ObjectID="_1669643544" r:id="rId12"/>
        </w:object>
      </w:r>
      <w:r>
        <w:tab/>
        <w:t>56</w:t>
      </w:r>
    </w:p>
    <w:p w14:paraId="65476E8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14:paraId="0069055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14:paraId="57FFC170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14:paraId="09ACBAD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14:paraId="42876640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14:paraId="5F6A70ED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14:paraId="117B1F79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14:paraId="3B73239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14:paraId="4B2978BA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14:paraId="110950BD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14:paraId="2D6B1BFB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14:paraId="011D444E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14:paraId="5AD208D3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14:paraId="46A9721A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14:paraId="6D8B2084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14:paraId="0D6B5653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72</w:t>
      </w:r>
    </w:p>
    <w:p w14:paraId="69DB770E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72</w:t>
      </w:r>
    </w:p>
    <w:p w14:paraId="23734A2D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18F15E0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14:paraId="7EB085B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14:paraId="550765A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14:paraId="17D45260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78</w:t>
      </w:r>
    </w:p>
    <w:p w14:paraId="4768ED03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79</w:t>
      </w:r>
    </w:p>
    <w:p w14:paraId="1F597883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80</w:t>
      </w:r>
    </w:p>
    <w:p w14:paraId="46710D0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1827E8">
        <w:rPr>
          <w:rFonts w:cs="Arial"/>
        </w:rPr>
        <w:t>π</w:t>
      </w:r>
      <w:r>
        <w:t>/2-BPSK</w:t>
      </w:r>
      <w:r>
        <w:tab/>
        <w:t>80</w:t>
      </w:r>
    </w:p>
    <w:p w14:paraId="7A0EDF9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1827E8">
        <w:rPr>
          <w:rFonts w:cs="Arial"/>
        </w:rPr>
        <w:t>π</w:t>
      </w:r>
      <w:r>
        <w:t>/2-BPSK</w:t>
      </w:r>
      <w:r>
        <w:tab/>
        <w:t>80</w:t>
      </w:r>
    </w:p>
    <w:p w14:paraId="27A5DB89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81</w:t>
      </w:r>
    </w:p>
    <w:p w14:paraId="20E3EB8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81</w:t>
      </w:r>
    </w:p>
    <w:p w14:paraId="62CEEB2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89</w:t>
      </w:r>
    </w:p>
    <w:p w14:paraId="371F82C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94</w:t>
      </w:r>
    </w:p>
    <w:p w14:paraId="4EE980DC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95</w:t>
      </w:r>
    </w:p>
    <w:p w14:paraId="6F014CF7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96</w:t>
      </w:r>
    </w:p>
    <w:p w14:paraId="1FF27FCA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96</w:t>
      </w:r>
    </w:p>
    <w:p w14:paraId="351D3D2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96</w:t>
      </w:r>
    </w:p>
    <w:p w14:paraId="3DBEDF2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96</w:t>
      </w:r>
    </w:p>
    <w:p w14:paraId="5E848010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97</w:t>
      </w:r>
    </w:p>
    <w:p w14:paraId="1C31C0E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97</w:t>
      </w:r>
    </w:p>
    <w:p w14:paraId="3BC3192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98</w:t>
      </w:r>
    </w:p>
    <w:p w14:paraId="46A85A2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99</w:t>
      </w:r>
    </w:p>
    <w:p w14:paraId="4396C54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Virtual resource blocks of localized type</w:t>
      </w:r>
      <w:r>
        <w:tab/>
        <w:t>100</w:t>
      </w:r>
    </w:p>
    <w:p w14:paraId="0A1C4450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Virtual resource blocks of distributed type</w:t>
      </w:r>
      <w:r>
        <w:tab/>
        <w:t>100</w:t>
      </w:r>
    </w:p>
    <w:p w14:paraId="7975780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101</w:t>
      </w:r>
    </w:p>
    <w:p w14:paraId="2A8A322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102</w:t>
      </w:r>
    </w:p>
    <w:p w14:paraId="12B3EAF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Short Resource-Element Groups (SREGs)</w:t>
      </w:r>
      <w:r>
        <w:tab/>
        <w:t>102</w:t>
      </w:r>
    </w:p>
    <w:p w14:paraId="1B4936C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102</w:t>
      </w:r>
    </w:p>
    <w:p w14:paraId="62C6791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103</w:t>
      </w:r>
    </w:p>
    <w:p w14:paraId="731FF4D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103</w:t>
      </w:r>
    </w:p>
    <w:p w14:paraId="2C00D09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104</w:t>
      </w:r>
    </w:p>
    <w:p w14:paraId="3650289F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104</w:t>
      </w:r>
    </w:p>
    <w:p w14:paraId="3C3332D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14:paraId="1331CB6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14:paraId="785506D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106</w:t>
      </w:r>
    </w:p>
    <w:p w14:paraId="70F4001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106</w:t>
      </w:r>
    </w:p>
    <w:p w14:paraId="5BB4E6D8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107</w:t>
      </w:r>
    </w:p>
    <w:p w14:paraId="4608E0F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108</w:t>
      </w:r>
    </w:p>
    <w:p w14:paraId="5DABE85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108</w:t>
      </w:r>
    </w:p>
    <w:p w14:paraId="26FCD4F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108</w:t>
      </w:r>
    </w:p>
    <w:p w14:paraId="4C835B54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109</w:t>
      </w:r>
    </w:p>
    <w:p w14:paraId="66537D8E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109</w:t>
      </w:r>
    </w:p>
    <w:p w14:paraId="2C049AD6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109</w:t>
      </w:r>
    </w:p>
    <w:p w14:paraId="47B4CCF2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110</w:t>
      </w:r>
    </w:p>
    <w:p w14:paraId="7E274B8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111</w:t>
      </w:r>
    </w:p>
    <w:p w14:paraId="4488B423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112</w:t>
      </w:r>
    </w:p>
    <w:p w14:paraId="4B736A9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113</w:t>
      </w:r>
    </w:p>
    <w:p w14:paraId="25CC444C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113</w:t>
      </w:r>
    </w:p>
    <w:p w14:paraId="2864E89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115</w:t>
      </w:r>
    </w:p>
    <w:p w14:paraId="423C69B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1827E8">
        <w:rPr>
          <w:i/>
        </w:rPr>
        <w:t xml:space="preserve"> </w:t>
      </w:r>
      <w:r>
        <w:t>physical downlink shared channel</w:t>
      </w:r>
      <w:r>
        <w:tab/>
        <w:t>118</w:t>
      </w:r>
    </w:p>
    <w:p w14:paraId="22B03812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120</w:t>
      </w:r>
    </w:p>
    <w:p w14:paraId="5D63D2EB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120</w:t>
      </w:r>
    </w:p>
    <w:p w14:paraId="599F6D0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120</w:t>
      </w:r>
    </w:p>
    <w:p w14:paraId="5427198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120</w:t>
      </w:r>
    </w:p>
    <w:p w14:paraId="7B0A7A3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120</w:t>
      </w:r>
    </w:p>
    <w:p w14:paraId="5C00C3E9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14:paraId="2468B9C2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Physical control format indicator channel</w:t>
      </w:r>
      <w:r>
        <w:tab/>
        <w:t>122</w:t>
      </w:r>
    </w:p>
    <w:p w14:paraId="60AB017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Scrambling</w:t>
      </w:r>
      <w:r>
        <w:tab/>
        <w:t>122</w:t>
      </w:r>
    </w:p>
    <w:p w14:paraId="1B64491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122</w:t>
      </w:r>
    </w:p>
    <w:p w14:paraId="7153B6F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123</w:t>
      </w:r>
    </w:p>
    <w:p w14:paraId="339E040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123</w:t>
      </w:r>
    </w:p>
    <w:p w14:paraId="500C8D14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123</w:t>
      </w:r>
    </w:p>
    <w:p w14:paraId="0C8D15A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123</w:t>
      </w:r>
    </w:p>
    <w:p w14:paraId="1B83816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123</w:t>
      </w:r>
    </w:p>
    <w:p w14:paraId="1F0823F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124</w:t>
      </w:r>
    </w:p>
    <w:p w14:paraId="165767A9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32307E1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0961D49B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125</w:t>
      </w:r>
    </w:p>
    <w:p w14:paraId="0926042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126</w:t>
      </w:r>
    </w:p>
    <w:p w14:paraId="1279BE0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127</w:t>
      </w:r>
    </w:p>
    <w:p w14:paraId="637B1FE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127</w:t>
      </w:r>
    </w:p>
    <w:p w14:paraId="0583BE3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2A24B03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5C88702A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129</w:t>
      </w:r>
    </w:p>
    <w:p w14:paraId="7943DAB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129</w:t>
      </w:r>
    </w:p>
    <w:p w14:paraId="3B2A880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130</w:t>
      </w:r>
    </w:p>
    <w:p w14:paraId="69B2586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130</w:t>
      </w:r>
    </w:p>
    <w:p w14:paraId="79F54C2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130</w:t>
      </w:r>
    </w:p>
    <w:p w14:paraId="5277D9A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130</w:t>
      </w:r>
    </w:p>
    <w:p w14:paraId="5AE68369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133</w:t>
      </w:r>
    </w:p>
    <w:p w14:paraId="584C2A8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133</w:t>
      </w:r>
    </w:p>
    <w:p w14:paraId="7D07B57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135</w:t>
      </w:r>
    </w:p>
    <w:p w14:paraId="2BCA445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135</w:t>
      </w:r>
    </w:p>
    <w:p w14:paraId="09ACA5D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135</w:t>
      </w:r>
    </w:p>
    <w:p w14:paraId="3F62A94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135</w:t>
      </w:r>
    </w:p>
    <w:p w14:paraId="47040A64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137</w:t>
      </w:r>
    </w:p>
    <w:p w14:paraId="010F67C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137</w:t>
      </w:r>
    </w:p>
    <w:p w14:paraId="470C579D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138</w:t>
      </w:r>
    </w:p>
    <w:p w14:paraId="3F8A0F9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2E849B80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142</w:t>
      </w:r>
    </w:p>
    <w:p w14:paraId="304E453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142</w:t>
      </w:r>
    </w:p>
    <w:p w14:paraId="45C1D593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14:paraId="382B41A5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14:paraId="6E82173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145</w:t>
      </w:r>
    </w:p>
    <w:p w14:paraId="0FC2066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145</w:t>
      </w:r>
    </w:p>
    <w:p w14:paraId="217D7544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145</w:t>
      </w:r>
    </w:p>
    <w:p w14:paraId="65087A3B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145</w:t>
      </w:r>
    </w:p>
    <w:p w14:paraId="1146230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146</w:t>
      </w:r>
    </w:p>
    <w:p w14:paraId="4ABB2F44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146</w:t>
      </w:r>
    </w:p>
    <w:p w14:paraId="0A112E7B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147</w:t>
      </w:r>
    </w:p>
    <w:p w14:paraId="5030D1F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148</w:t>
      </w:r>
    </w:p>
    <w:p w14:paraId="7BF2D94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148</w:t>
      </w:r>
    </w:p>
    <w:p w14:paraId="2E873524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149</w:t>
      </w:r>
    </w:p>
    <w:p w14:paraId="140E7BB9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157</w:t>
      </w:r>
    </w:p>
    <w:p w14:paraId="0AAD334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157</w:t>
      </w:r>
    </w:p>
    <w:p w14:paraId="3195518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158</w:t>
      </w:r>
    </w:p>
    <w:p w14:paraId="4864C7D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160</w:t>
      </w:r>
    </w:p>
    <w:p w14:paraId="5D532DE3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14:paraId="5B1452C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14:paraId="35B96D8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163</w:t>
      </w:r>
    </w:p>
    <w:p w14:paraId="25AC5CF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163</w:t>
      </w:r>
    </w:p>
    <w:p w14:paraId="60783A8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7F6A97C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164</w:t>
      </w:r>
    </w:p>
    <w:p w14:paraId="374E5AE1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173</w:t>
      </w:r>
    </w:p>
    <w:p w14:paraId="5401479F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173</w:t>
      </w:r>
    </w:p>
    <w:p w14:paraId="50258F7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173</w:t>
      </w:r>
    </w:p>
    <w:p w14:paraId="4BFD362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173</w:t>
      </w:r>
    </w:p>
    <w:p w14:paraId="4C141871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174</w:t>
      </w:r>
    </w:p>
    <w:p w14:paraId="39FA747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174</w:t>
      </w:r>
    </w:p>
    <w:p w14:paraId="585251F8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175</w:t>
      </w:r>
    </w:p>
    <w:p w14:paraId="691F6A0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14:paraId="7533DE6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177</w:t>
      </w:r>
    </w:p>
    <w:p w14:paraId="61E79D95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177</w:t>
      </w:r>
    </w:p>
    <w:p w14:paraId="0D9555B1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14:paraId="350524BE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178</w:t>
      </w:r>
    </w:p>
    <w:p w14:paraId="215F64C4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179</w:t>
      </w:r>
    </w:p>
    <w:p w14:paraId="63A9819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6.11B.1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Sequence generation</w:t>
      </w:r>
      <w:r>
        <w:tab/>
        <w:t>179</w:t>
      </w:r>
    </w:p>
    <w:p w14:paraId="78DCE47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6.11B.2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Mapping to resource elements</w:t>
      </w:r>
      <w:r>
        <w:tab/>
        <w:t>179</w:t>
      </w:r>
    </w:p>
    <w:p w14:paraId="4D35203D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179</w:t>
      </w:r>
    </w:p>
    <w:p w14:paraId="0A22A5CC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180</w:t>
      </w:r>
    </w:p>
    <w:p w14:paraId="6E3F2A38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182</w:t>
      </w:r>
    </w:p>
    <w:p w14:paraId="08439F82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182</w:t>
      </w:r>
    </w:p>
    <w:p w14:paraId="254AE6C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182</w:t>
      </w:r>
    </w:p>
    <w:p w14:paraId="4583AAF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182</w:t>
      </w:r>
    </w:p>
    <w:p w14:paraId="6741D32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182</w:t>
      </w:r>
    </w:p>
    <w:p w14:paraId="634ED68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183</w:t>
      </w:r>
    </w:p>
    <w:p w14:paraId="62883AC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185</w:t>
      </w:r>
    </w:p>
    <w:p w14:paraId="1F43C04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186</w:t>
      </w:r>
    </w:p>
    <w:p w14:paraId="05354C47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186</w:t>
      </w:r>
    </w:p>
    <w:p w14:paraId="68BBEE65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186</w:t>
      </w:r>
    </w:p>
    <w:p w14:paraId="0CB59826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186</w:t>
      </w:r>
    </w:p>
    <w:p w14:paraId="2D9A9C28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189</w:t>
      </w:r>
    </w:p>
    <w:p w14:paraId="1F6586C5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189</w:t>
      </w:r>
    </w:p>
    <w:p w14:paraId="14EFFE0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189</w:t>
      </w:r>
    </w:p>
    <w:p w14:paraId="55F1DAF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189</w:t>
      </w:r>
    </w:p>
    <w:p w14:paraId="3A6A0FF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189</w:t>
      </w:r>
    </w:p>
    <w:p w14:paraId="11F28511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190</w:t>
      </w:r>
    </w:p>
    <w:p w14:paraId="1FE7A1F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190</w:t>
      </w:r>
    </w:p>
    <w:p w14:paraId="143D2A7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190</w:t>
      </w:r>
    </w:p>
    <w:p w14:paraId="0992F7B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191</w:t>
      </w:r>
    </w:p>
    <w:p w14:paraId="6636E5B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191</w:t>
      </w:r>
    </w:p>
    <w:p w14:paraId="6316EE4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191</w:t>
      </w:r>
    </w:p>
    <w:p w14:paraId="01BFE301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191</w:t>
      </w:r>
    </w:p>
    <w:p w14:paraId="39743C3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191</w:t>
      </w:r>
    </w:p>
    <w:p w14:paraId="3B379D5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192</w:t>
      </w:r>
    </w:p>
    <w:p w14:paraId="5F9C17C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192</w:t>
      </w:r>
    </w:p>
    <w:p w14:paraId="0248185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192</w:t>
      </w:r>
    </w:p>
    <w:p w14:paraId="22DA713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192</w:t>
      </w:r>
    </w:p>
    <w:p w14:paraId="3134FF0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192</w:t>
      </w:r>
    </w:p>
    <w:p w14:paraId="5928900D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193</w:t>
      </w:r>
    </w:p>
    <w:p w14:paraId="042B1AC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193</w:t>
      </w:r>
    </w:p>
    <w:p w14:paraId="04AE951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193</w:t>
      </w:r>
    </w:p>
    <w:p w14:paraId="389A5C9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193</w:t>
      </w:r>
    </w:p>
    <w:p w14:paraId="14DDC58D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193</w:t>
      </w:r>
    </w:p>
    <w:p w14:paraId="1AF05F6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193</w:t>
      </w:r>
    </w:p>
    <w:p w14:paraId="1288E09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14:paraId="281BCE9A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194</w:t>
      </w:r>
    </w:p>
    <w:p w14:paraId="4DD1BF1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194</w:t>
      </w:r>
    </w:p>
    <w:p w14:paraId="029BAFD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194</w:t>
      </w:r>
    </w:p>
    <w:p w14:paraId="29B59B9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194</w:t>
      </w:r>
    </w:p>
    <w:p w14:paraId="371E59C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194</w:t>
      </w:r>
    </w:p>
    <w:p w14:paraId="22661B8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194</w:t>
      </w:r>
    </w:p>
    <w:p w14:paraId="423BD34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14:paraId="0C252995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195</w:t>
      </w:r>
    </w:p>
    <w:p w14:paraId="08B8E3F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195</w:t>
      </w:r>
    </w:p>
    <w:p w14:paraId="380F36D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195</w:t>
      </w:r>
    </w:p>
    <w:p w14:paraId="3AB8302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195</w:t>
      </w:r>
    </w:p>
    <w:p w14:paraId="471BEB4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195</w:t>
      </w:r>
    </w:p>
    <w:p w14:paraId="151F16C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195</w:t>
      </w:r>
    </w:p>
    <w:p w14:paraId="64BAC64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195</w:t>
      </w:r>
    </w:p>
    <w:p w14:paraId="6C54C19E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196</w:t>
      </w:r>
    </w:p>
    <w:p w14:paraId="0A94BCF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196</w:t>
      </w:r>
    </w:p>
    <w:p w14:paraId="07221F3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14:paraId="4314E98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14:paraId="1450E599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196</w:t>
      </w:r>
    </w:p>
    <w:p w14:paraId="7E84DF77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14:paraId="4A7DE3F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14:paraId="5A9F9827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197</w:t>
      </w:r>
    </w:p>
    <w:p w14:paraId="379D020F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199</w:t>
      </w:r>
    </w:p>
    <w:p w14:paraId="1D64D6E3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199</w:t>
      </w:r>
    </w:p>
    <w:p w14:paraId="40948959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200</w:t>
      </w:r>
    </w:p>
    <w:p w14:paraId="1D65EEBB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200</w:t>
      </w:r>
    </w:p>
    <w:p w14:paraId="6A8435C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200</w:t>
      </w:r>
    </w:p>
    <w:p w14:paraId="6D0FF5D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200</w:t>
      </w:r>
    </w:p>
    <w:p w14:paraId="1856740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200</w:t>
      </w:r>
    </w:p>
    <w:p w14:paraId="47ADD209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201</w:t>
      </w:r>
    </w:p>
    <w:p w14:paraId="725F848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201</w:t>
      </w:r>
    </w:p>
    <w:p w14:paraId="556C000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201</w:t>
      </w:r>
    </w:p>
    <w:p w14:paraId="2B4A671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201</w:t>
      </w:r>
    </w:p>
    <w:p w14:paraId="6062711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201</w:t>
      </w:r>
    </w:p>
    <w:p w14:paraId="3B9969F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201</w:t>
      </w:r>
    </w:p>
    <w:p w14:paraId="078387D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202</w:t>
      </w:r>
    </w:p>
    <w:p w14:paraId="5C0026A4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202</w:t>
      </w:r>
    </w:p>
    <w:p w14:paraId="0CD7370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202</w:t>
      </w:r>
    </w:p>
    <w:p w14:paraId="3765B12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203</w:t>
      </w:r>
    </w:p>
    <w:p w14:paraId="534ACB5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203</w:t>
      </w:r>
    </w:p>
    <w:p w14:paraId="776780B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203</w:t>
      </w:r>
    </w:p>
    <w:p w14:paraId="58C23B48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203</w:t>
      </w:r>
    </w:p>
    <w:p w14:paraId="2E691F9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203</w:t>
      </w:r>
    </w:p>
    <w:p w14:paraId="11ED7C9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203</w:t>
      </w:r>
    </w:p>
    <w:p w14:paraId="5ED137B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205</w:t>
      </w:r>
    </w:p>
    <w:p w14:paraId="1B5374A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205</w:t>
      </w:r>
    </w:p>
    <w:p w14:paraId="6BAEBFDF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50AA35F8">
          <v:shape id="_x0000_i1035" type="#_x0000_t75" style="width:37.4pt;height:17.75pt" o:ole="">
            <v:imagedata r:id="rId13" o:title=""/>
          </v:shape>
          <o:OLEObject Type="Embed" ProgID="Equation.3" ShapeID="_x0000_i1035" DrawAspect="Content" ObjectID="_1669643545" r:id="rId14"/>
        </w:object>
      </w:r>
      <w:r>
        <w:tab/>
        <w:t>205</w:t>
      </w:r>
    </w:p>
    <w:p w14:paraId="2A03B75D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2CE54828">
          <v:shape id="_x0000_i1036" type="#_x0000_t75" style="width:36.45pt;height:17.75pt" o:ole="">
            <v:imagedata r:id="rId15" o:title=""/>
          </v:shape>
          <o:OLEObject Type="Embed" ProgID="Equation.3" ShapeID="_x0000_i1036" DrawAspect="Content" ObjectID="_1669643546" r:id="rId16"/>
        </w:object>
      </w:r>
      <w:r>
        <w:tab/>
        <w:t>205</w:t>
      </w:r>
    </w:p>
    <w:p w14:paraId="6B9E2D3F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207</w:t>
      </w:r>
    </w:p>
    <w:p w14:paraId="2E3AA82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207</w:t>
      </w:r>
    </w:p>
    <w:p w14:paraId="1B5180C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208</w:t>
      </w:r>
    </w:p>
    <w:p w14:paraId="20C5933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209</w:t>
      </w:r>
    </w:p>
    <w:p w14:paraId="56AD0DF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209</w:t>
      </w:r>
    </w:p>
    <w:p w14:paraId="47FE12B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212</w:t>
      </w:r>
    </w:p>
    <w:p w14:paraId="79213A6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212</w:t>
      </w:r>
    </w:p>
    <w:p w14:paraId="0ACAF457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212</w:t>
      </w:r>
    </w:p>
    <w:p w14:paraId="270C5C9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212</w:t>
      </w:r>
    </w:p>
    <w:p w14:paraId="2048BC10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212</w:t>
      </w:r>
    </w:p>
    <w:p w14:paraId="216375E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213</w:t>
      </w:r>
    </w:p>
    <w:p w14:paraId="7FAFBCD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213</w:t>
      </w:r>
    </w:p>
    <w:p w14:paraId="13EC89B5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213</w:t>
      </w:r>
    </w:p>
    <w:p w14:paraId="746B932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213</w:t>
      </w:r>
      <w:bookmarkStart w:id="5" w:name="_GoBack"/>
      <w:bookmarkEnd w:id="5"/>
    </w:p>
    <w:p w14:paraId="5DF869E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213</w:t>
      </w:r>
    </w:p>
    <w:p w14:paraId="1E0381C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rFonts w:eastAsia="SimSun"/>
        </w:rPr>
        <w:t>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rFonts w:eastAsia="SimSun"/>
        </w:rPr>
        <w:t>Guard period for TDD operation</w:t>
      </w:r>
      <w:r>
        <w:tab/>
        <w:t>213</w:t>
      </w:r>
    </w:p>
    <w:p w14:paraId="0796BEB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214</w:t>
      </w:r>
    </w:p>
    <w:p w14:paraId="3D1EF28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214</w:t>
      </w:r>
    </w:p>
    <w:p w14:paraId="674C1264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214</w:t>
      </w:r>
    </w:p>
    <w:p w14:paraId="6C6A7A3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214</w:t>
      </w:r>
    </w:p>
    <w:p w14:paraId="4BE0764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214</w:t>
      </w:r>
    </w:p>
    <w:p w14:paraId="7D26BFB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216</w:t>
      </w:r>
    </w:p>
    <w:p w14:paraId="52967AB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216</w:t>
      </w:r>
    </w:p>
    <w:p w14:paraId="71EFB724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216</w:t>
      </w:r>
    </w:p>
    <w:p w14:paraId="1451E468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216</w:t>
      </w:r>
    </w:p>
    <w:p w14:paraId="24B414D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216</w:t>
      </w:r>
    </w:p>
    <w:p w14:paraId="2B914D2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217</w:t>
      </w:r>
    </w:p>
    <w:p w14:paraId="0048EBF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217</w:t>
      </w:r>
    </w:p>
    <w:p w14:paraId="0890472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217</w:t>
      </w:r>
    </w:p>
    <w:p w14:paraId="2207864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217</w:t>
      </w:r>
    </w:p>
    <w:p w14:paraId="15B64BF7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217</w:t>
      </w:r>
    </w:p>
    <w:p w14:paraId="0D8CFD97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217</w:t>
      </w:r>
    </w:p>
    <w:p w14:paraId="74E9442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218</w:t>
      </w:r>
    </w:p>
    <w:p w14:paraId="33E9BBB8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221</w:t>
      </w:r>
    </w:p>
    <w:p w14:paraId="28D34EA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14:paraId="4D7CF0C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222</w:t>
      </w:r>
    </w:p>
    <w:p w14:paraId="4D2CC34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223</w:t>
      </w:r>
    </w:p>
    <w:p w14:paraId="494D3AB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14:paraId="32D32F5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224</w:t>
      </w:r>
    </w:p>
    <w:p w14:paraId="6ACCE04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225</w:t>
      </w:r>
    </w:p>
    <w:p w14:paraId="50C5917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225</w:t>
      </w:r>
    </w:p>
    <w:p w14:paraId="466A2B37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14:paraId="7208C48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226</w:t>
      </w:r>
    </w:p>
    <w:p w14:paraId="5568704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226</w:t>
      </w:r>
    </w:p>
    <w:p w14:paraId="22A8D3D3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226</w:t>
      </w:r>
    </w:p>
    <w:p w14:paraId="41D312AE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226</w:t>
      </w:r>
    </w:p>
    <w:p w14:paraId="59806C8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227</w:t>
      </w:r>
    </w:p>
    <w:p w14:paraId="2ED19180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227</w:t>
      </w:r>
    </w:p>
    <w:p w14:paraId="38C7B664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227</w:t>
      </w:r>
    </w:p>
    <w:p w14:paraId="60ACDA7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228</w:t>
      </w:r>
    </w:p>
    <w:p w14:paraId="6245F3A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229</w:t>
      </w:r>
    </w:p>
    <w:p w14:paraId="30A12124" w14:textId="77777777" w:rsidR="002D59B8" w:rsidRDefault="002D59B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 Change history</w:t>
      </w:r>
      <w:r>
        <w:tab/>
        <w:t>230</w:t>
      </w:r>
    </w:p>
    <w:p w14:paraId="128E2A8A" w14:textId="308122E4" w:rsidR="00666497" w:rsidRDefault="00972928">
      <w:r>
        <w:rPr>
          <w:noProof/>
          <w:sz w:val="22"/>
        </w:rPr>
        <w:fldChar w:fldCharType="end"/>
      </w:r>
    </w:p>
    <w:p w14:paraId="7302B1FE" w14:textId="77777777" w:rsidR="007446E2" w:rsidRPr="00E9040D" w:rsidRDefault="007446E2" w:rsidP="00DE56B7">
      <w:r>
        <w:fldChar w:fldCharType="begin"/>
      </w:r>
      <w:r>
        <w:instrText xml:space="preserve"> RD 36211</w:instrText>
      </w:r>
      <w:r w:rsidR="00CC4EE9">
        <w:instrText>-fc0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CC4EE9">
        <w:instrText>-fc0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CC4EE9">
        <w:instrText>-fc0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A61D9" w14:textId="77777777" w:rsidR="003750B6" w:rsidRDefault="003750B6">
      <w:r>
        <w:separator/>
      </w:r>
    </w:p>
  </w:endnote>
  <w:endnote w:type="continuationSeparator" w:id="0">
    <w:p w14:paraId="18FF8F1B" w14:textId="77777777" w:rsidR="003750B6" w:rsidRDefault="00375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95E7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6979C" w14:textId="77777777" w:rsidR="003750B6" w:rsidRDefault="003750B6">
      <w:r>
        <w:separator/>
      </w:r>
    </w:p>
  </w:footnote>
  <w:footnote w:type="continuationSeparator" w:id="0">
    <w:p w14:paraId="0B3CA430" w14:textId="77777777" w:rsidR="003750B6" w:rsidRDefault="00375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414B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771FA" w14:textId="15866391"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D59B8">
      <w:t>3GPP TS 36.211 V15.12.0 (2020-12)</w:t>
    </w:r>
    <w:r>
      <w:fldChar w:fldCharType="end"/>
    </w:r>
  </w:p>
  <w:p w14:paraId="18BC520C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0BA4621E" w14:textId="111291D9"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D59B8">
      <w:t>Release 15</w:t>
    </w:r>
    <w:r>
      <w:fldChar w:fldCharType="end"/>
    </w:r>
  </w:p>
  <w:p w14:paraId="3C54BE83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E25E1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016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6E6E"/>
    <w:rsid w:val="001406CE"/>
    <w:rsid w:val="00140BE7"/>
    <w:rsid w:val="00142084"/>
    <w:rsid w:val="0014334D"/>
    <w:rsid w:val="001439E6"/>
    <w:rsid w:val="00143EC7"/>
    <w:rsid w:val="001455AE"/>
    <w:rsid w:val="001458E6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1F7AB6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3EC6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9B8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6A0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985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0B6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387"/>
    <w:rsid w:val="003D2F97"/>
    <w:rsid w:val="003D3218"/>
    <w:rsid w:val="003D32A6"/>
    <w:rsid w:val="003D3498"/>
    <w:rsid w:val="003D4D85"/>
    <w:rsid w:val="003D5305"/>
    <w:rsid w:val="003D5399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1C3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B7A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05A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2ADD"/>
    <w:rsid w:val="00533A83"/>
    <w:rsid w:val="00535206"/>
    <w:rsid w:val="005353A1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1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A3D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26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27E3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6F2E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5A5D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162A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2928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BB8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4F6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1AA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085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1500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4EE9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6E95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E88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891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5BBC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2954"/>
    <w:rsid w:val="00F93C4B"/>
    <w:rsid w:val="00F943D0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50D"/>
    <w:rsid w:val="00FB3DDB"/>
    <w:rsid w:val="00FB4D05"/>
    <w:rsid w:val="00FB50F1"/>
    <w:rsid w:val="00FC1C0C"/>
    <w:rsid w:val="00FC22CF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3EC738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69FDE-9530-459A-BD17-D2B712E0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MCC:CR1373</cp:lastModifiedBy>
  <cp:revision>34</cp:revision>
  <cp:lastPrinted>2007-09-07T07:56:00Z</cp:lastPrinted>
  <dcterms:created xsi:type="dcterms:W3CDTF">2020-01-15T08:30:00Z</dcterms:created>
  <dcterms:modified xsi:type="dcterms:W3CDTF">2020-12-16T12:35:00Z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