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0E0A12" w:rsidRPr="00C12953">
        <w:t>V</w:t>
      </w:r>
      <w:r w:rsidR="000E0A12">
        <w:t>15</w:t>
      </w:r>
      <w:r w:rsidR="00143EC7">
        <w:t>.</w:t>
      </w:r>
      <w:r w:rsidR="009E1BB8">
        <w:t>10</w:t>
      </w:r>
      <w:r w:rsidR="00DC66D0">
        <w:t>.</w:t>
      </w:r>
      <w:r w:rsidR="001F7AB6">
        <w:t xml:space="preserve">0 </w:t>
      </w:r>
      <w:r w:rsidR="004A3549" w:rsidRPr="00C12953">
        <w:rPr>
          <w:sz w:val="32"/>
        </w:rPr>
        <w:t>(</w:t>
      </w:r>
      <w:r w:rsidR="00E11D3E" w:rsidRPr="00C12953">
        <w:rPr>
          <w:sz w:val="32"/>
        </w:rPr>
        <w:t>20</w:t>
      </w:r>
      <w:r w:rsidR="00337985">
        <w:rPr>
          <w:sz w:val="32"/>
        </w:rPr>
        <w:t>20</w:t>
      </w:r>
      <w:r w:rsidR="00AD02B7" w:rsidRPr="00C12953">
        <w:rPr>
          <w:sz w:val="32"/>
        </w:rPr>
        <w:t>-</w:t>
      </w:r>
      <w:r w:rsidR="009E1BB8">
        <w:rPr>
          <w:sz w:val="32"/>
        </w:rPr>
        <w:t>06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0E0A12">
        <w:rPr>
          <w:rStyle w:val="ZGSM"/>
        </w:rPr>
        <w:t>15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11D3E">
        <w:rPr>
          <w:noProof/>
          <w:sz w:val="18"/>
        </w:rPr>
        <w:t>20</w:t>
      </w:r>
      <w:r w:rsidR="00337985">
        <w:rPr>
          <w:noProof/>
          <w:sz w:val="18"/>
        </w:rPr>
        <w:t>20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5.3.3A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Precoding</w:t>
      </w:r>
      <w:r>
        <w:tab/>
        <w:t>28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5.4A.2.1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Slot-SPUCCH</w:t>
      </w:r>
      <w:r>
        <w:tab/>
        <w:t>47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5.4A.2.2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Subslot-SPUCCH</w:t>
      </w:r>
      <w:r>
        <w:tab/>
        <w:t>48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5.4A.3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sv-SE"/>
        </w:rPr>
        <w:t>SPUCCH format 3</w:t>
      </w:r>
      <w:r>
        <w:tab/>
        <w:t>49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5.4A.3.1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sv-SE"/>
        </w:rPr>
        <w:t>Slot-SPUCCH</w:t>
      </w:r>
      <w:r>
        <w:tab/>
        <w:t>49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5.4A.4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sv-SE"/>
        </w:rPr>
        <w:t>SPUCCH format 4</w:t>
      </w:r>
      <w:r>
        <w:tab/>
        <w:t>49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5.4A.4.1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sv-SE"/>
        </w:rPr>
        <w:t>Slot-SPUCCH</w:t>
      </w:r>
      <w:r>
        <w:tab/>
        <w:t>49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5.4A.4.2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Subslot-SPUCCH</w:t>
      </w:r>
      <w:r>
        <w:tab/>
        <w:t>50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5.4A.5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Mapping to physical resources</w:t>
      </w:r>
      <w:r>
        <w:tab/>
        <w:t>50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655121149" r:id="rId11"/>
        </w:object>
      </w:r>
      <w:r>
        <w:t xml:space="preserve"> or larger</w:t>
      </w:r>
      <w:r>
        <w:tab/>
        <w:t>55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655121150" r:id="rId12"/>
        </w:object>
      </w:r>
      <w:r>
        <w:tab/>
        <w:t>56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72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72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78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79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DA0301">
        <w:rPr>
          <w:rFonts w:cs="Arial"/>
        </w:rPr>
        <w:t>π</w:t>
      </w:r>
      <w:r>
        <w:t>/2-BPSK</w:t>
      </w:r>
      <w:r>
        <w:tab/>
        <w:t>80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DA0301">
        <w:rPr>
          <w:rFonts w:cs="Arial"/>
        </w:rPr>
        <w:t>π</w:t>
      </w:r>
      <w:r>
        <w:t>/2-BPSK</w:t>
      </w:r>
      <w:r>
        <w:tab/>
        <w:t>80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89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95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98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99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108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108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108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109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109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109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113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DA0301">
        <w:rPr>
          <w:i/>
        </w:rPr>
        <w:t xml:space="preserve"> </w:t>
      </w:r>
      <w:r>
        <w:t>physical downlink shared channel</w:t>
      </w:r>
      <w:r>
        <w:tab/>
        <w:t>118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6.7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Physical control format indicator channel</w:t>
      </w:r>
      <w:r>
        <w:tab/>
        <w:t>122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6.7.1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Scrambling</w:t>
      </w:r>
      <w:r>
        <w:tab/>
        <w:t>122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123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126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129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129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135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137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138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145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145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145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145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146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146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147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148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157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163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173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173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173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174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177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178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179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6.11B.1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Sequence generation</w:t>
      </w:r>
      <w:r>
        <w:tab/>
        <w:t>179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6.11B.2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Mapping to resource elements</w:t>
      </w:r>
      <w:r>
        <w:tab/>
        <w:t>179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179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180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182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183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185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186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186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186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186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189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189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191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192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195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196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196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196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197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199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199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205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205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27" type="#_x0000_t75" style="width:37.65pt;height:17.6pt" o:ole="">
            <v:imagedata r:id="rId13" o:title=""/>
          </v:shape>
          <o:OLEObject Type="Embed" ProgID="Equation.3" ShapeID="_x0000_i1027" DrawAspect="Content" ObjectID="_1655121151" r:id="rId14"/>
        </w:object>
      </w:r>
      <w:r>
        <w:tab/>
        <w:t>205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28" type="#_x0000_t75" style="width:36.85pt;height:17.6pt" o:ole="">
            <v:imagedata r:id="rId15" o:title=""/>
          </v:shape>
          <o:OLEObject Type="Embed" ProgID="Equation.3" ShapeID="_x0000_i1028" DrawAspect="Content" ObjectID="_1655121152" r:id="rId16"/>
        </w:object>
      </w:r>
      <w:r>
        <w:tab/>
        <w:t>205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207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209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209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212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10.2.2.4</w:t>
      </w:r>
      <w:r w:rsidRPr="00972928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DA0301">
        <w:rPr>
          <w:rFonts w:eastAsia="SimSun"/>
        </w:rPr>
        <w:t>Guard period for TDD operation</w:t>
      </w:r>
      <w:r>
        <w:tab/>
        <w:t>213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214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216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217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217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218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224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225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226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226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226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227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227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228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229</w:t>
      </w:r>
    </w:p>
    <w:p w:rsidR="00972928" w:rsidRDefault="00972928" w:rsidP="00972928">
      <w:pPr>
        <w:pStyle w:val="TOC8"/>
        <w:tabs>
          <w:tab w:val="right" w:leader="dot" w:pos="9639"/>
        </w:tabs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230</w:t>
      </w:r>
    </w:p>
    <w:p w:rsidR="00666497" w:rsidRDefault="00972928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9E1BB8">
        <w:instrText>-fa0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9E1BB8">
        <w:instrText>-fa0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9E1BB8">
        <w:instrText>-fa0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50D" w:rsidRDefault="00FB350D">
      <w:r>
        <w:separator/>
      </w:r>
    </w:p>
  </w:endnote>
  <w:endnote w:type="continuationSeparator" w:id="0">
    <w:p w:rsidR="00FB350D" w:rsidRDefault="00FB3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50D" w:rsidRDefault="00FB350D">
      <w:r>
        <w:separator/>
      </w:r>
    </w:p>
  </w:footnote>
  <w:footnote w:type="continuationSeparator" w:id="0">
    <w:p w:rsidR="00FB350D" w:rsidRDefault="00FB3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72928">
      <w:t>3GPP TS 36.211 V15.10.0 (2020-06)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72928">
      <w:t>Release 15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016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6E6E"/>
    <w:rsid w:val="001406CE"/>
    <w:rsid w:val="00140BE7"/>
    <w:rsid w:val="00142084"/>
    <w:rsid w:val="0014334D"/>
    <w:rsid w:val="001439E6"/>
    <w:rsid w:val="00143EC7"/>
    <w:rsid w:val="001455AE"/>
    <w:rsid w:val="001458E6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1F7AB6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3EC6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6A0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985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399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B7A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05A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2ADD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1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A3D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27E3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6F2E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2928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BB8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4F6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085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1500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6E95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E88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891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2954"/>
    <w:rsid w:val="00F93C4B"/>
    <w:rsid w:val="00F943D0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50D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E77F6-0CED-4AF6-8129-599BA3550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MCC:CR0531</cp:lastModifiedBy>
  <cp:revision>24</cp:revision>
  <cp:lastPrinted>2007-09-07T07:56:00Z</cp:lastPrinted>
  <dcterms:created xsi:type="dcterms:W3CDTF">2020-01-15T08:30:00Z</dcterms:created>
  <dcterms:modified xsi:type="dcterms:W3CDTF">2020-07-01T11:56:00Z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