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C75F03">
        <w:t>13</w:t>
      </w:r>
      <w:r w:rsidR="00DC66D0">
        <w:t>.</w:t>
      </w:r>
      <w:bookmarkStart w:id="1" w:name="_GoBack"/>
      <w:bookmarkEnd w:id="1"/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</w:t>
      </w:r>
      <w:r w:rsidR="00B36A4D">
        <w:rPr>
          <w:sz w:val="32"/>
        </w:rPr>
        <w:t>9</w:t>
      </w:r>
      <w:r w:rsidR="00AD02B7" w:rsidRPr="00C12953">
        <w:rPr>
          <w:sz w:val="32"/>
        </w:rPr>
        <w:t>-</w:t>
      </w:r>
      <w:r w:rsidR="00C75F03">
        <w:rPr>
          <w:sz w:val="32"/>
        </w:rPr>
        <w:t>12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2" w:name="OLE_LINK44"/>
      <w:bookmarkStart w:id="3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2"/>
    <w:bookmarkEnd w:id="3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4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5" w:name="copyrightaddon"/>
      <w:bookmarkEnd w:id="5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</w:t>
      </w:r>
      <w:r w:rsidR="00B36A4D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4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5.3.3A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Precoding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4.25pt" o:ole="">
            <v:imagedata r:id="rId10" o:title=""/>
          </v:shape>
          <o:OLEObject Type="Embed" ProgID="Equation.3" ShapeID="_x0000_i1025" DrawAspect="Content" ObjectID="_1636902300" r:id="rId11"/>
        </w:object>
      </w:r>
      <w:r>
        <w:t xml:space="preserve"> or larger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8.45pt;height:14.25pt" o:ole="">
            <v:imagedata r:id="rId10" o:title=""/>
          </v:shape>
          <o:OLEObject Type="Embed" ProgID="Equation.3" ShapeID="_x0000_i1026" DrawAspect="Content" ObjectID="_1636902301" r:id="rId12"/>
        </w:object>
      </w:r>
      <w:r>
        <w:tab/>
        <w:t>44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Physical control format indicator channel</w:t>
      </w:r>
      <w:r>
        <w:tab/>
        <w:t>97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6.7.1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Scrambling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145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36902302" r:id="rId14"/>
        </w:objec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36902303" r:id="rId16"/>
        </w:object>
      </w:r>
      <w:r>
        <w:tab/>
        <w:t>168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169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186</w:t>
      </w:r>
    </w:p>
    <w:p w:rsidR="009A344E" w:rsidRDefault="009A344E" w:rsidP="009A344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187</w:t>
      </w:r>
    </w:p>
    <w:p w:rsidR="00666497" w:rsidRDefault="009A344E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C75F03">
        <w:instrText>-ed0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75F03">
        <w:instrText>-ed0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75F03">
        <w:instrText>-ed0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786" w:rsidRDefault="00335786">
      <w:r>
        <w:separator/>
      </w:r>
    </w:p>
  </w:endnote>
  <w:endnote w:type="continuationSeparator" w:id="0">
    <w:p w:rsidR="00335786" w:rsidRDefault="0033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786" w:rsidRDefault="00335786">
      <w:r>
        <w:separator/>
      </w:r>
    </w:p>
  </w:footnote>
  <w:footnote w:type="continuationSeparator" w:id="0">
    <w:p w:rsidR="00335786" w:rsidRDefault="0033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D296B">
      <w:t>3GPP TS 36.211 V14.13.0 (2019-12)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D296B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77734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96B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5DE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786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AB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0414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81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9D2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A4D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5F03"/>
    <w:rsid w:val="00C7601C"/>
    <w:rsid w:val="00C766C5"/>
    <w:rsid w:val="00C76A2C"/>
    <w:rsid w:val="00C77600"/>
    <w:rsid w:val="00C7786B"/>
    <w:rsid w:val="00C80689"/>
    <w:rsid w:val="00C80A8F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67"/>
    <w:rsid w:val="00DC52D3"/>
    <w:rsid w:val="00DC55BE"/>
    <w:rsid w:val="00DC66D0"/>
    <w:rsid w:val="00DC686A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5DA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958E4-B520-4369-9DC2-C097F59D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CR0494</cp:lastModifiedBy>
  <cp:revision>25</cp:revision>
  <cp:lastPrinted>2007-09-07T07:56:00Z</cp:lastPrinted>
  <dcterms:created xsi:type="dcterms:W3CDTF">2018-06-22T14:12:00Z</dcterms:created>
  <dcterms:modified xsi:type="dcterms:W3CDTF">2019-12-03T12:47:00Z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