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58D52789"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317574">
        <w:rPr>
          <w:rFonts w:cs="v5.0.0"/>
        </w:rPr>
        <w:t>1</w:t>
      </w:r>
      <w:r w:rsidR="00035BB5">
        <w:rPr>
          <w:rFonts w:cs="v5.0.0"/>
        </w:rPr>
        <w:t>7</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FF5056">
        <w:rPr>
          <w:rFonts w:cs="v5.0.0"/>
          <w:sz w:val="32"/>
        </w:rPr>
        <w:t>20</w:t>
      </w:r>
      <w:r w:rsidRPr="00E45322">
        <w:rPr>
          <w:rFonts w:cs="v5.0.0"/>
          <w:sz w:val="32"/>
        </w:rPr>
        <w:t>-</w:t>
      </w:r>
      <w:r w:rsidR="00035BB5">
        <w:rPr>
          <w:rFonts w:cs="v5.0.0"/>
          <w:sz w:val="32"/>
        </w:rPr>
        <w:t>12</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24729D83"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F95D76">
        <w:rPr>
          <w:noProof/>
          <w:sz w:val="18"/>
        </w:rPr>
        <w:t>20</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7162970B" w14:textId="77777777" w:rsidR="006729FB" w:rsidRDefault="006729FB">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6E49858B" w14:textId="360BA092" w:rsidR="006729FB" w:rsidRDefault="006729FB">
      <w:pPr>
        <w:pStyle w:val="TOC1"/>
        <w:rPr>
          <w:rFonts w:asciiTheme="minorHAnsi" w:eastAsiaTheme="minorEastAsia" w:hAnsiTheme="minorHAnsi" w:cstheme="minorBidi"/>
          <w:szCs w:val="22"/>
        </w:rPr>
      </w:pPr>
      <w:r w:rsidRPr="006729FB">
        <w:t>1</w:t>
      </w:r>
      <w:r>
        <w:rPr>
          <w:rFonts w:asciiTheme="minorHAnsi" w:eastAsiaTheme="minorEastAsia" w:hAnsiTheme="minorHAnsi"/>
          <w:szCs w:val="22"/>
        </w:rPr>
        <w:tab/>
      </w:r>
      <w:r>
        <w:t>Scope</w:t>
      </w:r>
      <w:r>
        <w:tab/>
        <w:t>79</w:t>
      </w:r>
    </w:p>
    <w:p w14:paraId="15950BC7" w14:textId="2FDF6EB5" w:rsidR="006729FB" w:rsidRDefault="006729F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11F18286" w14:textId="17627CE7" w:rsidR="006729FB" w:rsidRDefault="006729F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79290F1D" w14:textId="77777777" w:rsidR="006729FB" w:rsidRDefault="006729F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3735D3D5" w14:textId="77777777" w:rsidR="006729FB" w:rsidRDefault="006729F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270C5571" w14:textId="77777777" w:rsidR="006729FB" w:rsidRDefault="006729F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1F369955" w14:textId="77777777" w:rsidR="006729FB" w:rsidRDefault="006729FB">
      <w:pPr>
        <w:pStyle w:val="TOC2"/>
        <w:rPr>
          <w:rFonts w:asciiTheme="minorHAnsi" w:eastAsiaTheme="minorEastAsia" w:hAnsiTheme="minorHAnsi" w:cstheme="minorBidi"/>
          <w:sz w:val="22"/>
          <w:szCs w:val="22"/>
        </w:rPr>
      </w:pPr>
      <w:r w:rsidRPr="006729FB">
        <w:t>3.4</w:t>
      </w:r>
      <w:r w:rsidRPr="006729FB">
        <w:rPr>
          <w:rFonts w:asciiTheme="minorHAnsi" w:eastAsiaTheme="minorEastAsia" w:hAnsiTheme="minorHAnsi" w:cstheme="minorBidi"/>
          <w:sz w:val="22"/>
          <w:szCs w:val="22"/>
        </w:rPr>
        <w:tab/>
      </w:r>
      <w:r w:rsidRPr="00285BBA">
        <w:rPr>
          <w:snapToGrid w:val="0"/>
        </w:rPr>
        <w:t>Test tolerances</w:t>
      </w:r>
      <w:r>
        <w:tab/>
        <w:t>85</w:t>
      </w:r>
    </w:p>
    <w:p w14:paraId="0CA51E16" w14:textId="77777777" w:rsidR="006729FB" w:rsidRDefault="006729F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357FDB0E" w14:textId="77777777" w:rsidR="006729FB" w:rsidRDefault="006729F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0503703F" w14:textId="77777777" w:rsidR="006729FB" w:rsidRDefault="006729F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6FF5D14A" w14:textId="77777777" w:rsidR="006729FB" w:rsidRDefault="006729F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446AEAC2" w14:textId="7011B278" w:rsidR="006729FB" w:rsidRDefault="006729F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54BCFD73" w14:textId="77777777" w:rsidR="006729FB" w:rsidRDefault="006729F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715410F9" w14:textId="77777777" w:rsidR="006729FB" w:rsidRDefault="006729F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411C0563" w14:textId="77777777" w:rsidR="006729FB" w:rsidRDefault="006729F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6B077437" w14:textId="77777777" w:rsidR="006729FB" w:rsidRDefault="006729F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1802463D" w14:textId="77777777" w:rsidR="006729FB" w:rsidRDefault="006729F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2A4D4723" w14:textId="77777777" w:rsidR="006729FB" w:rsidRDefault="006729F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71AECD4C" w14:textId="77777777" w:rsidR="006729FB" w:rsidRDefault="006729F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5A06D6AB" w14:textId="77777777" w:rsidR="006729FB" w:rsidRDefault="006729F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536633EA" w14:textId="77777777" w:rsidR="006729FB" w:rsidRDefault="006729F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12E27107" w14:textId="77777777" w:rsidR="006729FB" w:rsidRDefault="006729F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1416C4EE" w14:textId="77777777" w:rsidR="006729FB" w:rsidRDefault="006729F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488D9875" w14:textId="77777777" w:rsidR="006729FB" w:rsidRDefault="006729F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7B1E8A9B" w14:textId="77777777" w:rsidR="006729FB" w:rsidRDefault="006729F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5DB84ECC" w14:textId="77777777" w:rsidR="006729FB" w:rsidRDefault="006729F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02B3D6EF" w14:textId="77777777" w:rsidR="006729FB" w:rsidRDefault="006729F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484934BD" w14:textId="77777777" w:rsidR="006729FB" w:rsidRDefault="006729F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3B790D0E" w14:textId="77777777" w:rsidR="006729FB" w:rsidRDefault="006729F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2DF6AD20" w14:textId="77777777" w:rsidR="006729FB" w:rsidRDefault="006729F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B5C72B3" w14:textId="77777777" w:rsidR="006729FB" w:rsidRDefault="006729F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54A92135" w14:textId="77777777" w:rsidR="006729FB" w:rsidRDefault="006729F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776BC28C" w14:textId="77777777" w:rsidR="006729FB" w:rsidRDefault="006729F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7C135BF5" w14:textId="77777777" w:rsidR="006729FB" w:rsidRDefault="006729F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0DBBC3D0" w14:textId="77777777" w:rsidR="006729FB" w:rsidRDefault="006729F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7753B523" w14:textId="77777777" w:rsidR="006729FB" w:rsidRDefault="006729F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158F0DB" w14:textId="77777777" w:rsidR="006729FB" w:rsidRDefault="006729F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2C1CE630" w14:textId="77777777" w:rsidR="006729FB" w:rsidRDefault="006729F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6BB7971A" w14:textId="77777777" w:rsidR="006729FB" w:rsidRDefault="006729F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7D2CAE36" w14:textId="77777777" w:rsidR="006729FB" w:rsidRDefault="006729F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362451DE" w14:textId="77777777" w:rsidR="006729FB" w:rsidRDefault="006729FB">
      <w:pPr>
        <w:pStyle w:val="TOC4"/>
        <w:rPr>
          <w:rFonts w:asciiTheme="minorHAnsi" w:eastAsiaTheme="minorEastAsia" w:hAnsiTheme="minorHAnsi" w:cstheme="minorBidi"/>
          <w:sz w:val="22"/>
          <w:szCs w:val="22"/>
        </w:rPr>
      </w:pPr>
      <w:r w:rsidRPr="006729FB">
        <w:t>4.3.2.1</w:t>
      </w:r>
      <w:r w:rsidRPr="006729FB">
        <w:rPr>
          <w:rFonts w:asciiTheme="minorHAnsi" w:hAnsiTheme="minorHAnsi" w:cstheme="minorBidi"/>
          <w:sz w:val="22"/>
          <w:szCs w:val="22"/>
        </w:rPr>
        <w:tab/>
      </w:r>
      <w:r w:rsidRPr="00285BBA">
        <w:rPr>
          <w:rFonts w:eastAsia="?? ??"/>
        </w:rPr>
        <w:t>Requirements</w:t>
      </w:r>
      <w:r>
        <w:tab/>
        <w:t>110</w:t>
      </w:r>
    </w:p>
    <w:p w14:paraId="2A657C0E" w14:textId="77777777" w:rsidR="006729FB" w:rsidRDefault="006729F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1254E6BA" w14:textId="77777777" w:rsidR="006729FB" w:rsidRDefault="006729FB">
      <w:pPr>
        <w:pStyle w:val="TOC4"/>
        <w:rPr>
          <w:rFonts w:asciiTheme="minorHAnsi" w:eastAsiaTheme="minorEastAsia" w:hAnsiTheme="minorHAnsi" w:cstheme="minorBidi"/>
          <w:sz w:val="22"/>
          <w:szCs w:val="22"/>
        </w:rPr>
      </w:pPr>
      <w:r w:rsidRPr="006729FB">
        <w:t>4.3.3.1</w:t>
      </w:r>
      <w:r w:rsidRPr="006729FB">
        <w:rPr>
          <w:rFonts w:asciiTheme="minorHAnsi" w:hAnsiTheme="minorHAnsi" w:cstheme="minorBidi"/>
          <w:sz w:val="22"/>
          <w:szCs w:val="22"/>
        </w:rPr>
        <w:tab/>
      </w:r>
      <w:r>
        <w:t>Requirements</w:t>
      </w:r>
      <w:r>
        <w:tab/>
        <w:t>110</w:t>
      </w:r>
    </w:p>
    <w:p w14:paraId="5E24258A" w14:textId="77777777" w:rsidR="006729FB" w:rsidRDefault="006729F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2BC11346" w14:textId="77777777" w:rsidR="006729FB" w:rsidRDefault="006729F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290D2CBD" w14:textId="77777777" w:rsidR="006729FB" w:rsidRDefault="006729F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797A0CFF" w14:textId="77777777" w:rsidR="006729FB" w:rsidRDefault="006729F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285BBA">
        <w:rPr>
          <w:i/>
        </w:rPr>
        <w:t>timeSinceFailure</w:t>
      </w:r>
      <w:r>
        <w:tab/>
        <w:t>111</w:t>
      </w:r>
    </w:p>
    <w:p w14:paraId="5A5197A2" w14:textId="77777777" w:rsidR="006729FB" w:rsidRDefault="006729F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07330B94" w14:textId="77777777" w:rsidR="006729FB" w:rsidRDefault="006729F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4C4FEB8E" w14:textId="77777777" w:rsidR="006729FB" w:rsidRDefault="006729F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310C88AB" w14:textId="77777777" w:rsidR="006729FB" w:rsidRDefault="006729F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48E3D90B" w14:textId="77777777" w:rsidR="006729FB" w:rsidRDefault="006729F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80A5B6D" w14:textId="77777777" w:rsidR="006729FB" w:rsidRDefault="006729F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70625C08" w14:textId="77777777" w:rsidR="006729FB" w:rsidRDefault="006729F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08718D48" w14:textId="77777777" w:rsidR="006729FB" w:rsidRDefault="006729F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0745A5B4" w14:textId="77777777" w:rsidR="006729FB" w:rsidRDefault="006729FB">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15F293C1" w14:textId="77777777" w:rsidR="006729FB" w:rsidRDefault="006729F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161B10C8" w14:textId="77777777" w:rsidR="006729FB" w:rsidRDefault="006729F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275F8EF1" w14:textId="77777777" w:rsidR="006729FB" w:rsidRDefault="006729F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17FB7591" w14:textId="77777777" w:rsidR="006729FB" w:rsidRDefault="006729F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24D9F021" w14:textId="77777777" w:rsidR="006729FB" w:rsidRDefault="006729F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57DDDB28" w14:textId="77777777" w:rsidR="006729FB" w:rsidRDefault="006729F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752D7E12" w14:textId="77777777" w:rsidR="006729FB" w:rsidRDefault="006729F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6D4A71FF" w14:textId="77777777" w:rsidR="006729FB" w:rsidRDefault="006729F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5C042E68" w14:textId="77777777" w:rsidR="006729FB" w:rsidRDefault="006729F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277545D7" w14:textId="77777777" w:rsidR="006729FB" w:rsidRDefault="006729F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59051ED2" w14:textId="77777777" w:rsidR="006729FB" w:rsidRDefault="006729FB">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347C56B3" w14:textId="77777777" w:rsidR="006729FB" w:rsidRDefault="006729FB">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2116E6E6" w14:textId="77777777" w:rsidR="006729FB" w:rsidRDefault="006729F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06A4BF2E" w14:textId="77777777" w:rsidR="006729FB" w:rsidRDefault="006729F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7946EEF8" w14:textId="77777777" w:rsidR="006729FB" w:rsidRDefault="006729F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314AA731" w14:textId="77777777" w:rsidR="006729FB" w:rsidRDefault="006729F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17FCC976" w14:textId="77777777" w:rsidR="006729FB" w:rsidRDefault="006729F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57C9725B" w14:textId="77777777" w:rsidR="006729FB" w:rsidRDefault="006729F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6634F9A1" w14:textId="77777777" w:rsidR="006729FB" w:rsidRDefault="006729F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195976E6" w14:textId="77777777" w:rsidR="006729FB" w:rsidRDefault="006729FB">
      <w:pPr>
        <w:pStyle w:val="TOC5"/>
        <w:rPr>
          <w:rFonts w:asciiTheme="minorHAnsi" w:eastAsiaTheme="minorEastAsia" w:hAnsiTheme="minorHAnsi" w:cstheme="minorBidi"/>
          <w:sz w:val="22"/>
          <w:szCs w:val="22"/>
        </w:rPr>
      </w:pPr>
      <w:r w:rsidRPr="006729FB">
        <w:t>4.7.2.1.1</w:t>
      </w:r>
      <w:r w:rsidRPr="006729FB">
        <w:rPr>
          <w:rFonts w:asciiTheme="minorHAnsi" w:eastAsiaTheme="minorEastAsia" w:hAnsiTheme="minorHAnsi"/>
          <w:sz w:val="22"/>
          <w:szCs w:val="22"/>
        </w:rPr>
        <w:tab/>
      </w:r>
      <w:r w:rsidRPr="00285BBA">
        <w:rPr>
          <w:rFonts w:cs="Arial"/>
        </w:rPr>
        <w:t>Measurement and evaluation of serving cell for UE category M1 in normal coverage</w:t>
      </w:r>
      <w:r>
        <w:tab/>
        <w:t>121</w:t>
      </w:r>
    </w:p>
    <w:p w14:paraId="18330E21" w14:textId="77777777" w:rsidR="006729FB" w:rsidRDefault="006729FB">
      <w:pPr>
        <w:pStyle w:val="TOC5"/>
        <w:rPr>
          <w:rFonts w:asciiTheme="minorHAnsi" w:eastAsiaTheme="minorEastAsia" w:hAnsiTheme="minorHAnsi" w:cstheme="minorBidi"/>
          <w:sz w:val="22"/>
          <w:szCs w:val="22"/>
        </w:rPr>
      </w:pPr>
      <w:r w:rsidRPr="006729FB">
        <w:t>4.7.2.1.2</w:t>
      </w:r>
      <w:r w:rsidRPr="006729FB">
        <w:rPr>
          <w:rFonts w:asciiTheme="minorHAnsi" w:eastAsiaTheme="minorEastAsia" w:hAnsiTheme="minorHAnsi"/>
          <w:sz w:val="22"/>
          <w:szCs w:val="22"/>
        </w:rPr>
        <w:tab/>
      </w:r>
      <w:r w:rsidRPr="00285BBA">
        <w:rPr>
          <w:rFonts w:cs="Arial"/>
        </w:rPr>
        <w:t>Measurements of intra-frequency cells for UE category M1 in normal coverage</w:t>
      </w:r>
      <w:r>
        <w:tab/>
        <w:t>121</w:t>
      </w:r>
    </w:p>
    <w:p w14:paraId="79B1C0C8" w14:textId="77777777" w:rsidR="006729FB" w:rsidRDefault="006729FB">
      <w:pPr>
        <w:pStyle w:val="TOC5"/>
        <w:rPr>
          <w:rFonts w:asciiTheme="minorHAnsi" w:eastAsiaTheme="minorEastAsia" w:hAnsiTheme="minorHAnsi" w:cstheme="minorBidi"/>
          <w:sz w:val="22"/>
          <w:szCs w:val="22"/>
        </w:rPr>
      </w:pPr>
      <w:r w:rsidRPr="006729FB">
        <w:t>4.7.2.1.3</w:t>
      </w:r>
      <w:r w:rsidRPr="006729FB">
        <w:rPr>
          <w:rFonts w:asciiTheme="minorHAnsi" w:eastAsiaTheme="minorEastAsia" w:hAnsiTheme="minorHAnsi"/>
          <w:sz w:val="22"/>
          <w:szCs w:val="22"/>
        </w:rPr>
        <w:tab/>
      </w:r>
      <w:r w:rsidRPr="00285BBA">
        <w:rPr>
          <w:rFonts w:cs="Arial"/>
        </w:rPr>
        <w:t>Measurements of inter-frequency cells for UE category M1 in normal coverage</w:t>
      </w:r>
      <w:r>
        <w:tab/>
        <w:t>123</w:t>
      </w:r>
    </w:p>
    <w:p w14:paraId="333DACB9" w14:textId="77777777" w:rsidR="006729FB" w:rsidRDefault="006729FB">
      <w:pPr>
        <w:pStyle w:val="TOC5"/>
        <w:rPr>
          <w:rFonts w:asciiTheme="minorHAnsi" w:eastAsiaTheme="minorEastAsia" w:hAnsiTheme="minorHAnsi" w:cstheme="minorBidi"/>
          <w:sz w:val="22"/>
          <w:szCs w:val="22"/>
        </w:rPr>
      </w:pPr>
      <w:r w:rsidRPr="006729FB">
        <w:t>4.7.2.1.4</w:t>
      </w:r>
      <w:r w:rsidRPr="006729FB">
        <w:rPr>
          <w:rFonts w:asciiTheme="minorHAnsi" w:eastAsiaTheme="minorEastAsia" w:hAnsiTheme="minorHAnsi"/>
          <w:sz w:val="22"/>
          <w:szCs w:val="22"/>
        </w:rPr>
        <w:tab/>
      </w:r>
      <w:r w:rsidRPr="00285BBA">
        <w:rPr>
          <w:rFonts w:cs="Arial"/>
        </w:rPr>
        <w:t>Maximum allowed layers for multiple monitoring for UE category M1 in normal coverage</w:t>
      </w:r>
      <w:r>
        <w:tab/>
        <w:t>124</w:t>
      </w:r>
    </w:p>
    <w:p w14:paraId="6017F69E" w14:textId="77777777" w:rsidR="006729FB" w:rsidRDefault="006729FB">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125CFB32" w14:textId="77777777" w:rsidR="006729FB" w:rsidRDefault="006729F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141D60F1" w14:textId="77777777" w:rsidR="006729FB" w:rsidRDefault="006729FB">
      <w:pPr>
        <w:pStyle w:val="TOC5"/>
        <w:rPr>
          <w:rFonts w:asciiTheme="minorHAnsi" w:eastAsiaTheme="minorEastAsia" w:hAnsiTheme="minorHAnsi" w:cstheme="minorBidi"/>
          <w:sz w:val="22"/>
          <w:szCs w:val="22"/>
        </w:rPr>
      </w:pPr>
      <w:r w:rsidRPr="006729FB">
        <w:t>4.7.2.2.1</w:t>
      </w:r>
      <w:r w:rsidRPr="006729FB">
        <w:rPr>
          <w:rFonts w:asciiTheme="minorHAnsi" w:eastAsiaTheme="minorEastAsia" w:hAnsiTheme="minorHAnsi"/>
          <w:sz w:val="22"/>
          <w:szCs w:val="22"/>
        </w:rPr>
        <w:tab/>
      </w:r>
      <w:r w:rsidRPr="00285BBA">
        <w:rPr>
          <w:rFonts w:cs="Arial"/>
        </w:rPr>
        <w:t>Measurement and evaluation of serving cell for UE category M1 in enhanced coverage</w:t>
      </w:r>
      <w:r>
        <w:tab/>
        <w:t>125</w:t>
      </w:r>
    </w:p>
    <w:p w14:paraId="461CC4BC" w14:textId="77777777" w:rsidR="006729FB" w:rsidRDefault="006729FB">
      <w:pPr>
        <w:pStyle w:val="TOC5"/>
        <w:rPr>
          <w:rFonts w:asciiTheme="minorHAnsi" w:eastAsiaTheme="minorEastAsia" w:hAnsiTheme="minorHAnsi" w:cstheme="minorBidi"/>
          <w:sz w:val="22"/>
          <w:szCs w:val="22"/>
        </w:rPr>
      </w:pPr>
      <w:r w:rsidRPr="006729FB">
        <w:t>4.7.2.2.2</w:t>
      </w:r>
      <w:r w:rsidRPr="006729FB">
        <w:rPr>
          <w:rFonts w:asciiTheme="minorHAnsi" w:eastAsiaTheme="minorEastAsia" w:hAnsiTheme="minorHAnsi"/>
          <w:sz w:val="22"/>
          <w:szCs w:val="22"/>
        </w:rPr>
        <w:tab/>
      </w:r>
      <w:r w:rsidRPr="00285BBA">
        <w:rPr>
          <w:rFonts w:cs="Arial"/>
        </w:rPr>
        <w:t>Measurements of intra-frequency cells for UE category M1 in enhanced coverage</w:t>
      </w:r>
      <w:r>
        <w:tab/>
        <w:t>126</w:t>
      </w:r>
    </w:p>
    <w:p w14:paraId="58B42933" w14:textId="77777777" w:rsidR="006729FB" w:rsidRDefault="006729FB">
      <w:pPr>
        <w:pStyle w:val="TOC5"/>
        <w:rPr>
          <w:rFonts w:asciiTheme="minorHAnsi" w:eastAsiaTheme="minorEastAsia" w:hAnsiTheme="minorHAnsi" w:cstheme="minorBidi"/>
          <w:sz w:val="22"/>
          <w:szCs w:val="22"/>
        </w:rPr>
      </w:pPr>
      <w:r w:rsidRPr="006729FB">
        <w:t>4.7.2.2.3</w:t>
      </w:r>
      <w:r w:rsidRPr="006729FB">
        <w:rPr>
          <w:rFonts w:asciiTheme="minorHAnsi" w:eastAsiaTheme="minorEastAsia" w:hAnsiTheme="minorHAnsi"/>
          <w:sz w:val="22"/>
          <w:szCs w:val="22"/>
        </w:rPr>
        <w:tab/>
      </w:r>
      <w:r w:rsidRPr="00285BBA">
        <w:rPr>
          <w:rFonts w:cs="Arial"/>
        </w:rPr>
        <w:t>Measurements of inter-frequency cells for UE category M1 in enhanced coverage</w:t>
      </w:r>
      <w:r>
        <w:tab/>
        <w:t>127</w:t>
      </w:r>
    </w:p>
    <w:p w14:paraId="129D7F9E" w14:textId="77777777" w:rsidR="006729FB" w:rsidRDefault="006729FB">
      <w:pPr>
        <w:pStyle w:val="TOC5"/>
        <w:rPr>
          <w:rFonts w:asciiTheme="minorHAnsi" w:eastAsiaTheme="minorEastAsia" w:hAnsiTheme="minorHAnsi" w:cstheme="minorBidi"/>
          <w:sz w:val="22"/>
          <w:szCs w:val="22"/>
        </w:rPr>
      </w:pPr>
      <w:r w:rsidRPr="006729FB">
        <w:t>4.7.2.2.4</w:t>
      </w:r>
      <w:r w:rsidRPr="006729FB">
        <w:rPr>
          <w:rFonts w:asciiTheme="minorHAnsi" w:eastAsiaTheme="minorEastAsia" w:hAnsiTheme="minorHAnsi"/>
          <w:sz w:val="22"/>
          <w:szCs w:val="22"/>
        </w:rPr>
        <w:tab/>
      </w:r>
      <w:r w:rsidRPr="00285BBA">
        <w:rPr>
          <w:rFonts w:cs="Arial"/>
        </w:rPr>
        <w:t>Maximum allowed layers for multiple monitoring for UE category M1 in enhanced coverage</w:t>
      </w:r>
      <w:r>
        <w:tab/>
        <w:t>129</w:t>
      </w:r>
    </w:p>
    <w:p w14:paraId="3F358E11" w14:textId="77777777" w:rsidR="006729FB" w:rsidRDefault="006729FB">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0497E876" w14:textId="77777777" w:rsidR="006729FB" w:rsidRDefault="006729F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52BDB8E1" w14:textId="77777777" w:rsidR="006729FB" w:rsidRDefault="006729FB">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536A6A8D" w14:textId="77777777" w:rsidR="006729FB" w:rsidRDefault="006729FB">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348682C2" w14:textId="77777777" w:rsidR="006729FB" w:rsidRDefault="006729FB">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275316A8" w14:textId="77777777" w:rsidR="006729FB" w:rsidRDefault="006729FB">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3998FE21" w14:textId="77777777" w:rsidR="006729FB" w:rsidRDefault="006729FB">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3D59FC53" w14:textId="77777777" w:rsidR="006729FB" w:rsidRDefault="006729FB">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4031C8CE" w14:textId="77777777" w:rsidR="006729FB" w:rsidRDefault="006729FB">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50F159B5" w14:textId="77777777" w:rsidR="006729FB" w:rsidRDefault="006729FB">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560B4A8C" w14:textId="77777777" w:rsidR="006729FB" w:rsidRDefault="006729FB">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0A37B5E1" w14:textId="77777777" w:rsidR="006729FB" w:rsidRDefault="006729FB">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16492420" w14:textId="77777777" w:rsidR="006729FB" w:rsidRDefault="006729FB">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0EFB999F" w14:textId="77777777" w:rsidR="006729FB" w:rsidRDefault="006729FB">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654132DD" w14:textId="77777777" w:rsidR="006729FB" w:rsidRDefault="006729FB">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11493AC7" w14:textId="77777777" w:rsidR="006729FB" w:rsidRDefault="006729FB">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4160ACC0" w14:textId="77777777" w:rsidR="006729FB" w:rsidRDefault="006729FB">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34D00E07" w14:textId="77777777" w:rsidR="006729FB" w:rsidRDefault="006729FB">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2CB6F8F0" w14:textId="49338673" w:rsidR="006729FB" w:rsidRDefault="006729F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0278D33A" w14:textId="77777777" w:rsidR="006729FB" w:rsidRDefault="006729F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704C08D9" w14:textId="77777777" w:rsidR="006729FB" w:rsidRDefault="006729F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FFC5031" w14:textId="77777777" w:rsidR="006729FB" w:rsidRDefault="006729F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7D9D2CCE" w14:textId="77777777" w:rsidR="006729FB" w:rsidRPr="006729FB" w:rsidRDefault="006729FB">
      <w:pPr>
        <w:pStyle w:val="TOC4"/>
        <w:rPr>
          <w:rFonts w:asciiTheme="minorHAnsi" w:eastAsiaTheme="minorEastAsia" w:hAnsiTheme="minorHAnsi" w:cstheme="minorBidi"/>
          <w:sz w:val="22"/>
          <w:szCs w:val="22"/>
          <w:lang w:val="sv-FI"/>
        </w:rPr>
      </w:pPr>
      <w:r w:rsidRPr="006729FB">
        <w:t>5.1.2.1</w:t>
      </w:r>
      <w:r w:rsidRPr="006729FB">
        <w:rPr>
          <w:rFonts w:asciiTheme="minorHAnsi" w:eastAsiaTheme="minorEastAsia" w:hAnsiTheme="minorHAnsi" w:cstheme="minorBidi"/>
          <w:sz w:val="22"/>
          <w:szCs w:val="22"/>
        </w:rPr>
        <w:tab/>
      </w:r>
      <w:r w:rsidRPr="006729FB">
        <w:rPr>
          <w:lang w:val="sv-FI"/>
        </w:rPr>
        <w:t>E-UTRAN FDD – FDD</w:t>
      </w:r>
      <w:r w:rsidRPr="006729FB">
        <w:rPr>
          <w:lang w:val="sv-FI"/>
        </w:rPr>
        <w:tab/>
        <w:t>143</w:t>
      </w:r>
    </w:p>
    <w:p w14:paraId="11CCE635" w14:textId="77777777" w:rsidR="006729FB" w:rsidRPr="006729FB" w:rsidRDefault="006729FB">
      <w:pPr>
        <w:pStyle w:val="TOC5"/>
        <w:rPr>
          <w:rFonts w:asciiTheme="minorHAnsi" w:eastAsiaTheme="minorEastAsia" w:hAnsiTheme="minorHAnsi" w:cstheme="minorBidi"/>
          <w:sz w:val="22"/>
          <w:szCs w:val="22"/>
          <w:lang w:val="sv-FI"/>
        </w:rPr>
      </w:pPr>
      <w:r w:rsidRPr="006729FB">
        <w:t>5.1.2.1.1</w:t>
      </w:r>
      <w:r w:rsidRPr="006729FB">
        <w:rPr>
          <w:rFonts w:asciiTheme="minorHAnsi" w:eastAsiaTheme="minorEastAsia" w:hAnsiTheme="minorHAnsi" w:cstheme="minorBidi"/>
          <w:sz w:val="22"/>
          <w:szCs w:val="22"/>
        </w:rPr>
        <w:tab/>
      </w:r>
      <w:r w:rsidRPr="006729FB">
        <w:rPr>
          <w:lang w:val="sv-FI"/>
        </w:rPr>
        <w:t>Handover delay</w:t>
      </w:r>
      <w:r w:rsidRPr="006729FB">
        <w:rPr>
          <w:lang w:val="sv-FI"/>
        </w:rPr>
        <w:tab/>
        <w:t>143</w:t>
      </w:r>
    </w:p>
    <w:p w14:paraId="7CA82D08" w14:textId="77777777" w:rsidR="006729FB" w:rsidRPr="006729FB" w:rsidRDefault="006729FB">
      <w:pPr>
        <w:pStyle w:val="TOC5"/>
        <w:rPr>
          <w:rFonts w:asciiTheme="minorHAnsi" w:eastAsiaTheme="minorEastAsia" w:hAnsiTheme="minorHAnsi" w:cstheme="minorBidi"/>
          <w:sz w:val="22"/>
          <w:szCs w:val="22"/>
          <w:lang w:val="sv-FI"/>
        </w:rPr>
      </w:pPr>
      <w:r w:rsidRPr="006729FB">
        <w:rPr>
          <w:lang w:val="sv-FI"/>
        </w:rPr>
        <w:t>5.1.2.1.2</w:t>
      </w:r>
      <w:r w:rsidRPr="006729FB">
        <w:rPr>
          <w:rFonts w:asciiTheme="minorHAnsi" w:eastAsiaTheme="minorEastAsia" w:hAnsiTheme="minorHAnsi" w:cstheme="minorBidi"/>
          <w:sz w:val="22"/>
          <w:szCs w:val="22"/>
          <w:lang w:val="sv-FI"/>
        </w:rPr>
        <w:tab/>
      </w:r>
      <w:r w:rsidRPr="006729FB">
        <w:rPr>
          <w:lang w:val="sv-FI"/>
        </w:rPr>
        <w:t>Interruption time</w:t>
      </w:r>
      <w:r w:rsidRPr="006729FB">
        <w:rPr>
          <w:lang w:val="sv-FI"/>
        </w:rPr>
        <w:tab/>
        <w:t>144</w:t>
      </w:r>
    </w:p>
    <w:p w14:paraId="5AD48B6F"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5.1.2.2</w:t>
      </w:r>
      <w:r w:rsidRPr="006729FB">
        <w:rPr>
          <w:rFonts w:asciiTheme="minorHAnsi" w:eastAsiaTheme="minorEastAsia" w:hAnsiTheme="minorHAnsi" w:cstheme="minorBidi"/>
          <w:sz w:val="22"/>
          <w:szCs w:val="22"/>
          <w:lang w:val="sv-FI"/>
        </w:rPr>
        <w:tab/>
      </w:r>
      <w:r w:rsidRPr="006729FB">
        <w:rPr>
          <w:lang w:val="sv-FI"/>
        </w:rPr>
        <w:t>E-UTRAN FDD – TDD</w:t>
      </w:r>
      <w:r w:rsidRPr="006729FB">
        <w:rPr>
          <w:lang w:val="sv-FI"/>
        </w:rPr>
        <w:tab/>
        <w:t>145</w:t>
      </w:r>
    </w:p>
    <w:p w14:paraId="26F60129" w14:textId="77777777" w:rsidR="006729FB" w:rsidRPr="006729FB" w:rsidRDefault="006729FB">
      <w:pPr>
        <w:pStyle w:val="TOC5"/>
        <w:rPr>
          <w:rFonts w:asciiTheme="minorHAnsi" w:eastAsiaTheme="minorEastAsia" w:hAnsiTheme="minorHAnsi" w:cstheme="minorBidi"/>
          <w:sz w:val="22"/>
          <w:szCs w:val="22"/>
          <w:lang w:val="sv-FI"/>
        </w:rPr>
      </w:pPr>
      <w:r w:rsidRPr="006729FB">
        <w:rPr>
          <w:lang w:val="sv-FI"/>
        </w:rPr>
        <w:t>5.1.2.2.1</w:t>
      </w:r>
      <w:r w:rsidRPr="006729FB">
        <w:rPr>
          <w:rFonts w:asciiTheme="minorHAnsi" w:eastAsiaTheme="minorEastAsia" w:hAnsiTheme="minorHAnsi" w:cstheme="minorBidi"/>
          <w:sz w:val="22"/>
          <w:szCs w:val="22"/>
          <w:lang w:val="sv-FI"/>
        </w:rPr>
        <w:tab/>
      </w:r>
      <w:r w:rsidRPr="00285BBA">
        <w:rPr>
          <w:lang w:val="sv-SE"/>
        </w:rPr>
        <w:t>(Void)</w:t>
      </w:r>
      <w:r w:rsidRPr="006729FB">
        <w:rPr>
          <w:lang w:val="sv-FI"/>
        </w:rPr>
        <w:tab/>
        <w:t>145</w:t>
      </w:r>
    </w:p>
    <w:p w14:paraId="46974195" w14:textId="77777777" w:rsidR="006729FB" w:rsidRPr="006729FB" w:rsidRDefault="006729FB">
      <w:pPr>
        <w:pStyle w:val="TOC5"/>
        <w:rPr>
          <w:rFonts w:asciiTheme="minorHAnsi" w:eastAsiaTheme="minorEastAsia" w:hAnsiTheme="minorHAnsi" w:cstheme="minorBidi"/>
          <w:sz w:val="22"/>
          <w:szCs w:val="22"/>
          <w:lang w:val="sv-FI"/>
        </w:rPr>
      </w:pPr>
      <w:r w:rsidRPr="006729FB">
        <w:rPr>
          <w:lang w:val="sv-FI"/>
        </w:rPr>
        <w:lastRenderedPageBreak/>
        <w:t>5.1.2.2.2</w:t>
      </w:r>
      <w:r w:rsidRPr="006729FB">
        <w:rPr>
          <w:rFonts w:asciiTheme="minorHAnsi" w:eastAsiaTheme="minorEastAsia" w:hAnsiTheme="minorHAnsi" w:cstheme="minorBidi"/>
          <w:sz w:val="22"/>
          <w:szCs w:val="22"/>
          <w:lang w:val="sv-FI"/>
        </w:rPr>
        <w:tab/>
      </w:r>
      <w:r w:rsidRPr="00285BBA">
        <w:rPr>
          <w:lang w:val="sv-SE"/>
        </w:rPr>
        <w:t>(Void)</w:t>
      </w:r>
      <w:r w:rsidRPr="006729FB">
        <w:rPr>
          <w:lang w:val="sv-FI"/>
        </w:rPr>
        <w:tab/>
        <w:t>145</w:t>
      </w:r>
    </w:p>
    <w:p w14:paraId="33BBDA1B"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5.1.2.3</w:t>
      </w:r>
      <w:r w:rsidRPr="006729FB">
        <w:rPr>
          <w:rFonts w:asciiTheme="minorHAnsi" w:eastAsiaTheme="minorEastAsia" w:hAnsiTheme="minorHAnsi" w:cstheme="minorBidi"/>
          <w:sz w:val="22"/>
          <w:szCs w:val="22"/>
          <w:lang w:val="sv-FI"/>
        </w:rPr>
        <w:tab/>
      </w:r>
      <w:r w:rsidRPr="00285BBA">
        <w:rPr>
          <w:lang w:val="sv-SE"/>
        </w:rPr>
        <w:t>E-UTRAN TDD – FDD</w:t>
      </w:r>
      <w:r w:rsidRPr="006729FB">
        <w:rPr>
          <w:lang w:val="sv-FI"/>
        </w:rPr>
        <w:tab/>
        <w:t>145</w:t>
      </w:r>
    </w:p>
    <w:p w14:paraId="48AB03A4" w14:textId="77777777" w:rsidR="006729FB" w:rsidRPr="006729FB" w:rsidRDefault="006729FB">
      <w:pPr>
        <w:pStyle w:val="TOC5"/>
        <w:rPr>
          <w:rFonts w:asciiTheme="minorHAnsi" w:eastAsiaTheme="minorEastAsia" w:hAnsiTheme="minorHAnsi" w:cstheme="minorBidi"/>
          <w:sz w:val="22"/>
          <w:szCs w:val="22"/>
          <w:lang w:val="sv-FI"/>
        </w:rPr>
      </w:pPr>
      <w:r w:rsidRPr="006729FB">
        <w:rPr>
          <w:lang w:val="sv-FI"/>
        </w:rPr>
        <w:t>5.1.2.3.1</w:t>
      </w:r>
      <w:r w:rsidRPr="006729FB">
        <w:rPr>
          <w:rFonts w:asciiTheme="minorHAnsi" w:eastAsiaTheme="minorEastAsia" w:hAnsiTheme="minorHAnsi" w:cstheme="minorBidi"/>
          <w:sz w:val="22"/>
          <w:szCs w:val="22"/>
          <w:lang w:val="sv-FI"/>
        </w:rPr>
        <w:tab/>
      </w:r>
      <w:r w:rsidRPr="00285BBA">
        <w:rPr>
          <w:lang w:val="sv-SE"/>
        </w:rPr>
        <w:t>(Void)</w:t>
      </w:r>
      <w:r w:rsidRPr="006729FB">
        <w:rPr>
          <w:lang w:val="sv-FI"/>
        </w:rPr>
        <w:tab/>
        <w:t>145</w:t>
      </w:r>
    </w:p>
    <w:p w14:paraId="63B78F81" w14:textId="77777777" w:rsidR="006729FB" w:rsidRPr="006729FB" w:rsidRDefault="006729FB">
      <w:pPr>
        <w:pStyle w:val="TOC5"/>
        <w:rPr>
          <w:rFonts w:asciiTheme="minorHAnsi" w:eastAsiaTheme="minorEastAsia" w:hAnsiTheme="minorHAnsi" w:cstheme="minorBidi"/>
          <w:sz w:val="22"/>
          <w:szCs w:val="22"/>
          <w:lang w:val="sv-FI"/>
        </w:rPr>
      </w:pPr>
      <w:r w:rsidRPr="006729FB">
        <w:rPr>
          <w:lang w:val="sv-FI"/>
        </w:rPr>
        <w:t>5.1.2.3.2</w:t>
      </w:r>
      <w:r w:rsidRPr="006729FB">
        <w:rPr>
          <w:rFonts w:asciiTheme="minorHAnsi" w:eastAsiaTheme="minorEastAsia" w:hAnsiTheme="minorHAnsi" w:cstheme="minorBidi"/>
          <w:sz w:val="22"/>
          <w:szCs w:val="22"/>
          <w:lang w:val="sv-FI"/>
        </w:rPr>
        <w:tab/>
      </w:r>
      <w:r w:rsidRPr="00285BBA">
        <w:rPr>
          <w:lang w:val="sv-SE"/>
        </w:rPr>
        <w:t>(Void)</w:t>
      </w:r>
      <w:r w:rsidRPr="006729FB">
        <w:rPr>
          <w:lang w:val="sv-FI"/>
        </w:rPr>
        <w:tab/>
        <w:t>145</w:t>
      </w:r>
    </w:p>
    <w:p w14:paraId="14093B68"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5.1.2.4</w:t>
      </w:r>
      <w:r w:rsidRPr="006729FB">
        <w:rPr>
          <w:rFonts w:asciiTheme="minorHAnsi" w:eastAsiaTheme="minorEastAsia" w:hAnsiTheme="minorHAnsi" w:cstheme="minorBidi"/>
          <w:sz w:val="22"/>
          <w:szCs w:val="22"/>
          <w:lang w:val="sv-FI"/>
        </w:rPr>
        <w:tab/>
      </w:r>
      <w:r w:rsidRPr="00285BBA">
        <w:rPr>
          <w:lang w:val="sv-SE"/>
        </w:rPr>
        <w:t>E-UTRAN TDD – TDD</w:t>
      </w:r>
      <w:r w:rsidRPr="006729FB">
        <w:rPr>
          <w:lang w:val="sv-FI"/>
        </w:rPr>
        <w:tab/>
        <w:t>145</w:t>
      </w:r>
    </w:p>
    <w:p w14:paraId="4138BBB4" w14:textId="77777777" w:rsidR="006729FB" w:rsidRDefault="006729F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3885C7B3" w14:textId="77777777" w:rsidR="006729FB" w:rsidRDefault="006729F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7F4AF9A9" w14:textId="77777777" w:rsidR="006729FB" w:rsidRDefault="006729F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7A58CE37" w14:textId="77777777" w:rsidR="006729FB" w:rsidRDefault="006729F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3BEBFDB4" w14:textId="77777777" w:rsidR="006729FB" w:rsidRDefault="006729F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6770C79E" w14:textId="77777777" w:rsidR="006729FB" w:rsidRDefault="006729F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6CA6E172" w14:textId="77777777" w:rsidR="006729FB" w:rsidRDefault="006729F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5923C594" w14:textId="77777777" w:rsidR="006729FB" w:rsidRPr="006729FB" w:rsidRDefault="006729FB">
      <w:pPr>
        <w:pStyle w:val="TOC3"/>
        <w:rPr>
          <w:rFonts w:asciiTheme="minorHAnsi" w:eastAsiaTheme="minorEastAsia" w:hAnsiTheme="minorHAnsi" w:cstheme="minorBidi"/>
          <w:sz w:val="22"/>
          <w:szCs w:val="22"/>
          <w:lang w:val="sv-FI"/>
        </w:rPr>
      </w:pPr>
      <w:r w:rsidRPr="006729FB">
        <w:t>5.3.1</w:t>
      </w:r>
      <w:r w:rsidRPr="006729FB">
        <w:rPr>
          <w:rFonts w:asciiTheme="minorHAnsi" w:eastAsiaTheme="minorEastAsia" w:hAnsiTheme="minorHAnsi" w:cstheme="minorBidi"/>
          <w:sz w:val="22"/>
          <w:szCs w:val="22"/>
        </w:rPr>
        <w:tab/>
      </w:r>
      <w:r w:rsidRPr="006729FB">
        <w:rPr>
          <w:lang w:val="sv-FI"/>
        </w:rPr>
        <w:t>E-UTRAN - UTRAN FDD Handover</w:t>
      </w:r>
      <w:r w:rsidRPr="006729FB">
        <w:rPr>
          <w:lang w:val="sv-FI"/>
        </w:rPr>
        <w:tab/>
        <w:t>149</w:t>
      </w:r>
    </w:p>
    <w:p w14:paraId="4C5F9FA6" w14:textId="77777777" w:rsidR="006729FB" w:rsidRDefault="006729F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0B7C77D4" w14:textId="77777777" w:rsidR="006729FB" w:rsidRDefault="006729F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410DAF4C" w14:textId="77777777" w:rsidR="006729FB" w:rsidRDefault="006729F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450AC1B0" w14:textId="77777777" w:rsidR="006729FB" w:rsidRPr="006729FB" w:rsidRDefault="006729FB">
      <w:pPr>
        <w:pStyle w:val="TOC3"/>
        <w:rPr>
          <w:rFonts w:asciiTheme="minorHAnsi" w:eastAsiaTheme="minorEastAsia" w:hAnsiTheme="minorHAnsi" w:cstheme="minorBidi"/>
          <w:sz w:val="22"/>
          <w:szCs w:val="22"/>
          <w:lang w:val="sv-FI"/>
        </w:rPr>
      </w:pPr>
      <w:r w:rsidRPr="006729FB">
        <w:rPr>
          <w:lang w:val="sv-FI"/>
        </w:rPr>
        <w:t>5.3.2</w:t>
      </w:r>
      <w:r w:rsidRPr="006729FB">
        <w:rPr>
          <w:rFonts w:asciiTheme="minorHAnsi" w:eastAsiaTheme="minorEastAsia" w:hAnsiTheme="minorHAnsi" w:cstheme="minorBidi"/>
          <w:sz w:val="22"/>
          <w:szCs w:val="22"/>
          <w:lang w:val="sv-FI"/>
        </w:rPr>
        <w:tab/>
      </w:r>
      <w:r w:rsidRPr="00285BBA">
        <w:rPr>
          <w:lang w:val="sv-SE"/>
        </w:rPr>
        <w:t>E-UTRAN - UTRAN TDD Handover</w:t>
      </w:r>
      <w:r w:rsidRPr="006729FB">
        <w:rPr>
          <w:lang w:val="sv-FI"/>
        </w:rPr>
        <w:tab/>
        <w:t>150</w:t>
      </w:r>
    </w:p>
    <w:p w14:paraId="48B556ED" w14:textId="77777777" w:rsidR="006729FB" w:rsidRDefault="006729FB">
      <w:pPr>
        <w:pStyle w:val="TOC4"/>
        <w:rPr>
          <w:rFonts w:asciiTheme="minorHAnsi" w:eastAsiaTheme="minorEastAsia" w:hAnsiTheme="minorHAnsi" w:cstheme="minorBidi"/>
          <w:sz w:val="22"/>
          <w:szCs w:val="22"/>
        </w:rPr>
      </w:pPr>
      <w:r w:rsidRPr="006729FB">
        <w:t>5.3.2.1</w:t>
      </w:r>
      <w:r w:rsidRPr="006729FB">
        <w:rPr>
          <w:rFonts w:asciiTheme="minorHAnsi" w:eastAsiaTheme="minorEastAsia" w:hAnsiTheme="minorHAnsi" w:cstheme="minorBidi"/>
          <w:sz w:val="22"/>
          <w:szCs w:val="22"/>
        </w:rPr>
        <w:tab/>
      </w:r>
      <w:r w:rsidRPr="006729FB">
        <w:t>Introduction</w:t>
      </w:r>
      <w:r>
        <w:tab/>
        <w:t>150</w:t>
      </w:r>
    </w:p>
    <w:p w14:paraId="6FD4A1B4" w14:textId="77777777" w:rsidR="006729FB" w:rsidRDefault="006729F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4B4C6DE7" w14:textId="77777777" w:rsidR="006729FB" w:rsidRDefault="006729F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4E2105F7" w14:textId="77777777" w:rsidR="006729FB" w:rsidRDefault="006729F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63EEC6C5" w14:textId="77777777" w:rsidR="006729FB" w:rsidRPr="006729FB" w:rsidRDefault="006729FB">
      <w:pPr>
        <w:pStyle w:val="TOC3"/>
        <w:rPr>
          <w:rFonts w:asciiTheme="minorHAnsi" w:eastAsiaTheme="minorEastAsia" w:hAnsiTheme="minorHAnsi" w:cstheme="minorBidi"/>
          <w:sz w:val="22"/>
          <w:szCs w:val="22"/>
          <w:lang w:val="sv-FI"/>
        </w:rPr>
      </w:pPr>
      <w:r w:rsidRPr="006729FB">
        <w:rPr>
          <w:lang w:val="sv-FI"/>
        </w:rPr>
        <w:t>5.3.3</w:t>
      </w:r>
      <w:r w:rsidRPr="006729FB">
        <w:rPr>
          <w:rFonts w:asciiTheme="minorHAnsi" w:eastAsiaTheme="minorEastAsia" w:hAnsiTheme="minorHAnsi" w:cstheme="minorBidi"/>
          <w:sz w:val="22"/>
          <w:szCs w:val="22"/>
          <w:lang w:val="sv-FI"/>
        </w:rPr>
        <w:tab/>
      </w:r>
      <w:r w:rsidRPr="006729FB">
        <w:rPr>
          <w:lang w:val="sv-FI"/>
        </w:rPr>
        <w:t>E-UTRAN - GSM Handover</w:t>
      </w:r>
      <w:r w:rsidRPr="006729FB">
        <w:rPr>
          <w:lang w:val="sv-FI"/>
        </w:rPr>
        <w:tab/>
        <w:t>151</w:t>
      </w:r>
    </w:p>
    <w:p w14:paraId="5A4C5EF0"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5.3.3.1</w:t>
      </w:r>
      <w:r w:rsidRPr="006729FB">
        <w:rPr>
          <w:rFonts w:asciiTheme="minorHAnsi" w:eastAsiaTheme="minorEastAsia" w:hAnsiTheme="minorHAnsi" w:cstheme="minorBidi"/>
          <w:sz w:val="22"/>
          <w:szCs w:val="22"/>
          <w:lang w:val="sv-FI"/>
        </w:rPr>
        <w:tab/>
      </w:r>
      <w:r w:rsidRPr="006729FB">
        <w:rPr>
          <w:lang w:val="sv-FI"/>
        </w:rPr>
        <w:t>Introduction</w:t>
      </w:r>
      <w:r w:rsidRPr="006729FB">
        <w:rPr>
          <w:lang w:val="sv-FI"/>
        </w:rPr>
        <w:tab/>
        <w:t>151</w:t>
      </w:r>
    </w:p>
    <w:p w14:paraId="3EE30231" w14:textId="77777777" w:rsidR="006729FB" w:rsidRDefault="006729F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25D7E5F2" w14:textId="77777777" w:rsidR="006729FB" w:rsidRDefault="006729F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669D4E14" w14:textId="77777777" w:rsidR="006729FB" w:rsidRDefault="006729F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3BC934F3" w14:textId="77777777" w:rsidR="006729FB" w:rsidRDefault="006729F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31012665" w14:textId="77777777" w:rsidR="006729FB" w:rsidRPr="006729FB" w:rsidRDefault="006729FB">
      <w:pPr>
        <w:pStyle w:val="TOC3"/>
        <w:rPr>
          <w:rFonts w:asciiTheme="minorHAnsi" w:eastAsiaTheme="minorEastAsia" w:hAnsiTheme="minorHAnsi" w:cstheme="minorBidi"/>
          <w:sz w:val="22"/>
          <w:szCs w:val="22"/>
          <w:lang w:val="sv-FI"/>
        </w:rPr>
      </w:pPr>
      <w:r w:rsidRPr="006729FB">
        <w:rPr>
          <w:lang w:val="sv-FI"/>
        </w:rPr>
        <w:t>5.4.1</w:t>
      </w:r>
      <w:r w:rsidRPr="006729FB">
        <w:rPr>
          <w:rFonts w:asciiTheme="minorHAnsi" w:eastAsiaTheme="minorEastAsia" w:hAnsiTheme="minorHAnsi" w:cstheme="minorBidi"/>
          <w:sz w:val="22"/>
          <w:szCs w:val="22"/>
          <w:lang w:val="sv-FI"/>
        </w:rPr>
        <w:tab/>
      </w:r>
      <w:r w:rsidRPr="006729FB">
        <w:rPr>
          <w:lang w:val="sv-FI"/>
        </w:rPr>
        <w:t>E-UTRAN – HRPD Handover</w:t>
      </w:r>
      <w:r w:rsidRPr="006729FB">
        <w:rPr>
          <w:lang w:val="sv-FI"/>
        </w:rPr>
        <w:tab/>
        <w:t>151</w:t>
      </w:r>
    </w:p>
    <w:p w14:paraId="142ABB8C" w14:textId="77777777" w:rsidR="006729FB" w:rsidRPr="006729FB" w:rsidRDefault="006729FB">
      <w:pPr>
        <w:pStyle w:val="TOC5"/>
        <w:rPr>
          <w:rFonts w:asciiTheme="minorHAnsi" w:eastAsiaTheme="minorEastAsia" w:hAnsiTheme="minorHAnsi" w:cstheme="minorBidi"/>
          <w:sz w:val="22"/>
          <w:szCs w:val="22"/>
          <w:lang w:val="sv-FI"/>
        </w:rPr>
      </w:pPr>
      <w:r w:rsidRPr="006729FB">
        <w:rPr>
          <w:lang w:val="sv-FI"/>
        </w:rPr>
        <w:t>5.4.1.1</w:t>
      </w:r>
      <w:r w:rsidRPr="006729FB">
        <w:rPr>
          <w:rFonts w:asciiTheme="minorHAnsi" w:eastAsiaTheme="minorEastAsia" w:hAnsiTheme="minorHAnsi" w:cstheme="minorBidi"/>
          <w:sz w:val="22"/>
          <w:szCs w:val="22"/>
          <w:lang w:val="sv-FI"/>
        </w:rPr>
        <w:tab/>
      </w:r>
      <w:r w:rsidRPr="006729FB">
        <w:rPr>
          <w:lang w:val="sv-FI"/>
        </w:rPr>
        <w:t>Introduction</w:t>
      </w:r>
      <w:r w:rsidRPr="006729FB">
        <w:rPr>
          <w:lang w:val="sv-FI"/>
        </w:rPr>
        <w:tab/>
        <w:t>151</w:t>
      </w:r>
    </w:p>
    <w:p w14:paraId="4669AEF1" w14:textId="77777777" w:rsidR="006729FB" w:rsidRDefault="006729F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5F693F85" w14:textId="77777777" w:rsidR="006729FB" w:rsidRDefault="006729F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63B6C7B4" w14:textId="77777777" w:rsidR="006729FB" w:rsidRDefault="006729FB">
      <w:pPr>
        <w:pStyle w:val="TOC3"/>
        <w:rPr>
          <w:rFonts w:asciiTheme="minorHAnsi" w:eastAsiaTheme="minorEastAsia" w:hAnsiTheme="minorHAnsi" w:cstheme="minorBidi"/>
          <w:sz w:val="22"/>
          <w:szCs w:val="22"/>
        </w:rPr>
      </w:pPr>
      <w:r w:rsidRPr="006729FB">
        <w:t>5.4.2</w:t>
      </w:r>
      <w:r w:rsidRPr="006729FB">
        <w:rPr>
          <w:rFonts w:asciiTheme="minorHAnsi" w:eastAsiaTheme="minorEastAsia" w:hAnsiTheme="minorHAnsi" w:cstheme="minorBidi"/>
          <w:sz w:val="22"/>
          <w:szCs w:val="22"/>
        </w:rPr>
        <w:tab/>
      </w:r>
      <w:r w:rsidRPr="006729FB">
        <w:t>E-UTRAN – cdma2000 1X Handover</w:t>
      </w:r>
      <w:r>
        <w:tab/>
        <w:t>152</w:t>
      </w:r>
    </w:p>
    <w:p w14:paraId="76181DED" w14:textId="77777777" w:rsidR="006729FB" w:rsidRDefault="006729FB">
      <w:pPr>
        <w:pStyle w:val="TOC5"/>
        <w:rPr>
          <w:rFonts w:asciiTheme="minorHAnsi" w:eastAsiaTheme="minorEastAsia" w:hAnsiTheme="minorHAnsi" w:cstheme="minorBidi"/>
          <w:sz w:val="22"/>
          <w:szCs w:val="22"/>
        </w:rPr>
      </w:pPr>
      <w:r w:rsidRPr="006729FB">
        <w:t>5.4.2.1</w:t>
      </w:r>
      <w:r w:rsidRPr="006729FB">
        <w:rPr>
          <w:rFonts w:asciiTheme="minorHAnsi" w:eastAsiaTheme="minorEastAsia" w:hAnsiTheme="minorHAnsi" w:cstheme="minorBidi"/>
          <w:sz w:val="22"/>
          <w:szCs w:val="22"/>
        </w:rPr>
        <w:tab/>
      </w:r>
      <w:r w:rsidRPr="006729FB">
        <w:t>Introduction</w:t>
      </w:r>
      <w:r>
        <w:tab/>
        <w:t>152</w:t>
      </w:r>
    </w:p>
    <w:p w14:paraId="16410FA0" w14:textId="77777777" w:rsidR="006729FB" w:rsidRDefault="006729F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590130C9" w14:textId="77777777" w:rsidR="006729FB" w:rsidRDefault="006729F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1DB969AF" w14:textId="77777777" w:rsidR="006729FB" w:rsidRDefault="006729F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6D18302B" w14:textId="77777777" w:rsidR="006729FB" w:rsidRDefault="006729F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3FCDA68" w14:textId="77777777" w:rsidR="006729FB" w:rsidRDefault="006729F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26539A21" w14:textId="77777777" w:rsidR="006729FB" w:rsidRDefault="006729F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704CAF5D" w14:textId="77777777" w:rsidR="006729FB" w:rsidRDefault="006729F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48F078A6" w14:textId="77777777" w:rsidR="006729FB" w:rsidRDefault="006729F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4C514781" w14:textId="77777777" w:rsidR="006729FB" w:rsidRDefault="006729F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6530F97A" w14:textId="77777777" w:rsidR="006729FB" w:rsidRDefault="006729F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22DFA074" w14:textId="77777777" w:rsidR="006729FB" w:rsidRDefault="006729F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781B4187" w14:textId="77777777" w:rsidR="006729FB" w:rsidRDefault="006729F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48ADCB82" w14:textId="77777777" w:rsidR="006729FB" w:rsidRDefault="006729FB">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4E65109E" w14:textId="77777777" w:rsidR="006729FB" w:rsidRDefault="006729FB">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163B67CD" w14:textId="77777777" w:rsidR="006729FB" w:rsidRDefault="006729FB">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0009D441" w14:textId="77777777" w:rsidR="006729FB" w:rsidRDefault="006729FB">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14207E9C" w14:textId="77777777" w:rsidR="006729FB" w:rsidRDefault="006729FB">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3DA5D49B" w14:textId="77777777" w:rsidR="006729FB" w:rsidRDefault="006729FB">
      <w:pPr>
        <w:pStyle w:val="TOC4"/>
        <w:rPr>
          <w:rFonts w:asciiTheme="minorHAnsi" w:eastAsiaTheme="minorEastAsia" w:hAnsiTheme="minorHAnsi" w:cstheme="minorBidi"/>
          <w:sz w:val="22"/>
          <w:szCs w:val="22"/>
        </w:rPr>
      </w:pPr>
      <w:r w:rsidRPr="006729FB">
        <w:t>5.5.3.3</w:t>
      </w:r>
      <w:r w:rsidRPr="006729FB">
        <w:rPr>
          <w:rFonts w:asciiTheme="minorHAnsi" w:eastAsiaTheme="minorEastAsia" w:hAnsiTheme="minorHAnsi" w:cstheme="minorBidi"/>
          <w:sz w:val="22"/>
          <w:szCs w:val="22"/>
        </w:rPr>
        <w:tab/>
      </w:r>
      <w:r w:rsidRPr="00285BBA">
        <w:rPr>
          <w:lang w:val="en-US" w:eastAsia="sv-SE"/>
        </w:rPr>
        <w:t xml:space="preserve">E-UTRAN TDD – TDD </w:t>
      </w:r>
      <w:r>
        <w:rPr>
          <w:lang w:eastAsia="sv-SE"/>
        </w:rPr>
        <w:t>for Cat-M1 TDD UEs</w:t>
      </w:r>
      <w:r>
        <w:tab/>
        <w:t>155</w:t>
      </w:r>
    </w:p>
    <w:p w14:paraId="1DDA0CB4" w14:textId="77777777" w:rsidR="006729FB" w:rsidRDefault="006729F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51262736" w14:textId="2DCE8D90" w:rsidR="006729FB" w:rsidRDefault="006729F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3FBB29F2" w14:textId="77777777" w:rsidR="006729FB" w:rsidRDefault="006729F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A44EEE7" w14:textId="77777777" w:rsidR="006729FB" w:rsidRDefault="006729F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118DBA0F" w14:textId="77777777" w:rsidR="006729FB" w:rsidRDefault="006729F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05279663" w14:textId="77777777" w:rsidR="006729FB" w:rsidRDefault="006729F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5AC10BA3" w14:textId="77777777" w:rsidR="006729FB" w:rsidRDefault="006729F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3AE8447B" w14:textId="77777777" w:rsidR="006729FB" w:rsidRDefault="006729F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7B97FB78" w14:textId="77777777" w:rsidR="006729FB" w:rsidRDefault="006729F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1097342A" w14:textId="77777777" w:rsidR="006729FB" w:rsidRDefault="006729F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13B8F59E" w14:textId="77777777" w:rsidR="006729FB" w:rsidRDefault="006729FB">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9B37761" w14:textId="77777777" w:rsidR="006729FB" w:rsidRDefault="006729F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34F79AEE" w14:textId="77777777" w:rsidR="006729FB" w:rsidRDefault="006729F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19FF7C5F" w14:textId="77777777" w:rsidR="006729FB" w:rsidRDefault="006729F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79530F2A" w14:textId="77777777" w:rsidR="006729FB" w:rsidRDefault="006729F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0279C97B" w14:textId="77777777" w:rsidR="006729FB" w:rsidRDefault="006729F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153313AE" w14:textId="77777777" w:rsidR="006729FB" w:rsidRDefault="006729F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6386C331" w14:textId="77777777" w:rsidR="006729FB" w:rsidRDefault="006729F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43FB1C7F" w14:textId="77777777" w:rsidR="006729FB" w:rsidRDefault="006729F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13810AFB" w14:textId="77777777" w:rsidR="006729FB" w:rsidRDefault="006729F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588F06AA" w14:textId="77777777" w:rsidR="006729FB" w:rsidRDefault="006729F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01FF8C8A" w14:textId="77777777" w:rsidR="006729FB" w:rsidRDefault="006729F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43BF495F" w14:textId="77777777" w:rsidR="006729FB" w:rsidRDefault="006729F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1C6EA70B" w14:textId="77777777" w:rsidR="006729FB" w:rsidRDefault="006729F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5C0B2032" w14:textId="77777777" w:rsidR="006729FB" w:rsidRDefault="006729F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31DEF7C8" w14:textId="77777777" w:rsidR="006729FB" w:rsidRDefault="006729F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51D4706C" w14:textId="77777777" w:rsidR="006729FB" w:rsidRDefault="006729F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5DE9C4FC" w14:textId="77777777" w:rsidR="006729FB" w:rsidRDefault="006729F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6C36EB02" w14:textId="77777777" w:rsidR="006729FB" w:rsidRDefault="006729F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11E2A869" w14:textId="77777777" w:rsidR="006729FB" w:rsidRDefault="006729F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3F638136" w14:textId="77777777" w:rsidR="006729FB" w:rsidRDefault="006729F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6760CFE1" w14:textId="77777777" w:rsidR="006729FB" w:rsidRDefault="006729F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0813CDB9" w14:textId="77777777" w:rsidR="006729FB" w:rsidRDefault="006729FB">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7AC7E3A8" w14:textId="77777777" w:rsidR="006729FB" w:rsidRDefault="006729F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61759FBC" w14:textId="77777777" w:rsidR="006729FB" w:rsidRDefault="006729F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787DEB4D" w14:textId="77777777" w:rsidR="006729FB" w:rsidRDefault="006729F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11B8DA6B" w14:textId="77777777" w:rsidR="006729FB" w:rsidRDefault="006729F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7B9FEEA5" w14:textId="77777777" w:rsidR="006729FB" w:rsidRDefault="006729F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41931D7D" w14:textId="77777777" w:rsidR="006729FB" w:rsidRDefault="006729F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43DF0D77" w14:textId="77777777" w:rsidR="006729FB" w:rsidRDefault="006729F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5F146BE4" w14:textId="77777777" w:rsidR="006729FB" w:rsidRDefault="006729F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2D7BE59E" w14:textId="77777777" w:rsidR="006729FB" w:rsidRDefault="006729F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0524A56F" w14:textId="77777777" w:rsidR="006729FB" w:rsidRDefault="006729F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69EB4E4A" w14:textId="77777777" w:rsidR="006729FB" w:rsidRDefault="006729F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03276B37" w14:textId="77777777" w:rsidR="006729FB" w:rsidRDefault="006729F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1A48D9E6" w14:textId="77777777" w:rsidR="006729FB" w:rsidRDefault="006729F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77DC19E1" w14:textId="77777777" w:rsidR="006729FB" w:rsidRDefault="006729F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51D9CEF7" w14:textId="77777777" w:rsidR="006729FB" w:rsidRDefault="006729F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2BE5A7E2" w14:textId="77777777" w:rsidR="006729FB" w:rsidRDefault="006729FB">
      <w:pPr>
        <w:pStyle w:val="TOC4"/>
        <w:rPr>
          <w:rFonts w:asciiTheme="minorHAnsi" w:eastAsiaTheme="minorEastAsia" w:hAnsiTheme="minorHAnsi" w:cstheme="minorBidi"/>
          <w:sz w:val="22"/>
          <w:szCs w:val="22"/>
        </w:rPr>
      </w:pPr>
      <w:r w:rsidRPr="006729FB">
        <w:t>6.7.2.2</w:t>
      </w:r>
      <w:r w:rsidRPr="006729FB">
        <w:rPr>
          <w:rFonts w:asciiTheme="minorHAnsi" w:eastAsiaTheme="minorEastAsia" w:hAnsiTheme="minorHAnsi" w:cstheme="minorBidi"/>
          <w:sz w:val="22"/>
          <w:szCs w:val="22"/>
        </w:rPr>
        <w:tab/>
      </w:r>
      <w:r w:rsidRPr="00285BBA">
        <w:rPr>
          <w:lang w:val="en-US"/>
        </w:rPr>
        <w:t>UE Re-establishment delay requirement for CEModeB</w:t>
      </w:r>
      <w:r>
        <w:tab/>
        <w:t>164</w:t>
      </w:r>
    </w:p>
    <w:p w14:paraId="24664DE3" w14:textId="77777777" w:rsidR="006729FB" w:rsidRDefault="006729F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03C6CD91" w14:textId="77777777" w:rsidR="006729FB" w:rsidRDefault="006729F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7CC8EDD1" w14:textId="77777777" w:rsidR="006729FB" w:rsidRDefault="006729F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43586954" w14:textId="77777777" w:rsidR="006729FB" w:rsidRDefault="006729F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31CDA5D7" w14:textId="77777777" w:rsidR="006729FB" w:rsidRDefault="006729F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395FF948" w14:textId="77777777" w:rsidR="006729FB" w:rsidRDefault="006729F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31EB0045" w14:textId="77777777" w:rsidR="006729FB" w:rsidRDefault="006729F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1F762AFD" w14:textId="0FB4E56A" w:rsidR="006729FB" w:rsidRDefault="006729F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35BF02C" w14:textId="77777777" w:rsidR="006729FB" w:rsidRDefault="006729F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49198DAB" w14:textId="77777777" w:rsidR="006729FB" w:rsidRDefault="006729FB">
      <w:pPr>
        <w:pStyle w:val="TOC3"/>
        <w:rPr>
          <w:rFonts w:asciiTheme="minorHAnsi" w:eastAsiaTheme="minorEastAsia" w:hAnsiTheme="minorHAnsi" w:cstheme="minorBidi"/>
          <w:sz w:val="22"/>
          <w:szCs w:val="22"/>
        </w:rPr>
      </w:pPr>
      <w:r w:rsidRPr="006729FB">
        <w:t>7.1.1</w:t>
      </w:r>
      <w:r w:rsidRPr="006729FB">
        <w:rPr>
          <w:rFonts w:asciiTheme="minorHAnsi" w:eastAsiaTheme="minorEastAsia" w:hAnsiTheme="minorHAnsi"/>
          <w:sz w:val="22"/>
          <w:szCs w:val="22"/>
        </w:rPr>
        <w:tab/>
      </w:r>
      <w:r w:rsidRPr="00285BBA">
        <w:rPr>
          <w:rFonts w:cs="v4.2.0"/>
        </w:rPr>
        <w:t>Introduction</w:t>
      </w:r>
      <w:r>
        <w:tab/>
        <w:t>166</w:t>
      </w:r>
    </w:p>
    <w:p w14:paraId="745CB01C" w14:textId="77777777" w:rsidR="006729FB" w:rsidRDefault="006729FB">
      <w:pPr>
        <w:pStyle w:val="TOC3"/>
        <w:rPr>
          <w:rFonts w:asciiTheme="minorHAnsi" w:eastAsiaTheme="minorEastAsia" w:hAnsiTheme="minorHAnsi" w:cstheme="minorBidi"/>
          <w:sz w:val="22"/>
          <w:szCs w:val="22"/>
        </w:rPr>
      </w:pPr>
      <w:r w:rsidRPr="006729FB">
        <w:t>7.1.2</w:t>
      </w:r>
      <w:r w:rsidRPr="006729FB">
        <w:rPr>
          <w:rFonts w:asciiTheme="minorHAnsi" w:eastAsiaTheme="minorEastAsia" w:hAnsiTheme="minorHAnsi"/>
          <w:sz w:val="22"/>
          <w:szCs w:val="22"/>
        </w:rPr>
        <w:tab/>
      </w:r>
      <w:r w:rsidRPr="00285BBA">
        <w:rPr>
          <w:rFonts w:cs="v4.2.0"/>
        </w:rPr>
        <w:t>Requirements</w:t>
      </w:r>
      <w:r>
        <w:tab/>
        <w:t>166</w:t>
      </w:r>
    </w:p>
    <w:p w14:paraId="22DD1DF5" w14:textId="77777777" w:rsidR="006729FB" w:rsidRDefault="006729F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17D2F62E" w14:textId="77777777" w:rsidR="006729FB" w:rsidRDefault="006729FB">
      <w:pPr>
        <w:pStyle w:val="TOC3"/>
        <w:rPr>
          <w:rFonts w:asciiTheme="minorHAnsi" w:eastAsiaTheme="minorEastAsia" w:hAnsiTheme="minorHAnsi" w:cstheme="minorBidi"/>
          <w:sz w:val="22"/>
          <w:szCs w:val="22"/>
        </w:rPr>
      </w:pPr>
      <w:r w:rsidRPr="006729FB">
        <w:t>7.2.1</w:t>
      </w:r>
      <w:r w:rsidRPr="006729FB">
        <w:rPr>
          <w:rFonts w:asciiTheme="minorHAnsi" w:eastAsiaTheme="minorEastAsia" w:hAnsiTheme="minorHAnsi"/>
          <w:sz w:val="22"/>
          <w:szCs w:val="22"/>
        </w:rPr>
        <w:tab/>
      </w:r>
      <w:r w:rsidRPr="00285BBA">
        <w:rPr>
          <w:rFonts w:cs="v3.7.0"/>
        </w:rPr>
        <w:t>Introduction</w:t>
      </w:r>
      <w:r>
        <w:tab/>
        <w:t>167</w:t>
      </w:r>
    </w:p>
    <w:p w14:paraId="133B02B4" w14:textId="77777777" w:rsidR="006729FB" w:rsidRDefault="006729FB">
      <w:pPr>
        <w:pStyle w:val="TOC3"/>
        <w:rPr>
          <w:rFonts w:asciiTheme="minorHAnsi" w:eastAsiaTheme="minorEastAsia" w:hAnsiTheme="minorHAnsi" w:cstheme="minorBidi"/>
          <w:sz w:val="22"/>
          <w:szCs w:val="22"/>
        </w:rPr>
      </w:pPr>
      <w:r w:rsidRPr="006729FB">
        <w:t>7.2.2</w:t>
      </w:r>
      <w:r w:rsidRPr="006729FB">
        <w:rPr>
          <w:rFonts w:asciiTheme="minorHAnsi" w:eastAsiaTheme="minorEastAsia" w:hAnsiTheme="minorHAnsi"/>
          <w:sz w:val="22"/>
          <w:szCs w:val="22"/>
        </w:rPr>
        <w:tab/>
      </w:r>
      <w:r w:rsidRPr="00285BBA">
        <w:rPr>
          <w:rFonts w:cs="v3.7.0"/>
        </w:rPr>
        <w:t>Requirements</w:t>
      </w:r>
      <w:r>
        <w:tab/>
        <w:t>167</w:t>
      </w:r>
    </w:p>
    <w:p w14:paraId="59E36B83" w14:textId="77777777" w:rsidR="006729FB" w:rsidRDefault="006729F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04A05C4E" w14:textId="77777777" w:rsidR="006729FB" w:rsidRDefault="006729FB">
      <w:pPr>
        <w:pStyle w:val="TOC3"/>
        <w:rPr>
          <w:rFonts w:asciiTheme="minorHAnsi" w:eastAsiaTheme="minorEastAsia" w:hAnsiTheme="minorHAnsi" w:cstheme="minorBidi"/>
          <w:sz w:val="22"/>
          <w:szCs w:val="22"/>
        </w:rPr>
      </w:pPr>
      <w:r w:rsidRPr="006729FB">
        <w:t>7.3.1</w:t>
      </w:r>
      <w:r w:rsidRPr="006729FB">
        <w:rPr>
          <w:rFonts w:asciiTheme="minorHAnsi" w:eastAsiaTheme="minorEastAsia" w:hAnsiTheme="minorHAnsi"/>
          <w:sz w:val="22"/>
          <w:szCs w:val="22"/>
        </w:rPr>
        <w:tab/>
      </w:r>
      <w:r w:rsidRPr="00285BBA">
        <w:rPr>
          <w:rFonts w:cs="v3.7.0"/>
        </w:rPr>
        <w:t>Introduction</w:t>
      </w:r>
      <w:r>
        <w:tab/>
        <w:t>168</w:t>
      </w:r>
    </w:p>
    <w:p w14:paraId="1701DC67" w14:textId="77777777" w:rsidR="006729FB" w:rsidRDefault="006729F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3D711A82" w14:textId="77777777" w:rsidR="006729FB" w:rsidRDefault="006729FB">
      <w:pPr>
        <w:pStyle w:val="TOC4"/>
        <w:rPr>
          <w:rFonts w:asciiTheme="minorHAnsi" w:eastAsiaTheme="minorEastAsia" w:hAnsiTheme="minorHAnsi" w:cstheme="minorBidi"/>
          <w:sz w:val="22"/>
          <w:szCs w:val="22"/>
        </w:rPr>
      </w:pPr>
      <w:r w:rsidRPr="006729FB">
        <w:t>7.3.2.1</w:t>
      </w:r>
      <w:r w:rsidRPr="006729FB">
        <w:rPr>
          <w:rFonts w:asciiTheme="minorHAnsi" w:hAnsiTheme="minorHAnsi" w:cstheme="minorBidi"/>
          <w:sz w:val="22"/>
          <w:szCs w:val="22"/>
        </w:rPr>
        <w:tab/>
      </w:r>
      <w:r w:rsidRPr="00285BBA">
        <w:rPr>
          <w:rFonts w:eastAsia="?? ??"/>
        </w:rPr>
        <w:t>Timing Advance adjustment delay</w:t>
      </w:r>
      <w:r>
        <w:tab/>
        <w:t>168</w:t>
      </w:r>
    </w:p>
    <w:p w14:paraId="3712C4D2" w14:textId="77777777" w:rsidR="006729FB" w:rsidRDefault="006729F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66156CBA" w14:textId="77777777" w:rsidR="006729FB" w:rsidRDefault="006729FB">
      <w:pPr>
        <w:pStyle w:val="TOC2"/>
        <w:rPr>
          <w:rFonts w:asciiTheme="minorHAnsi" w:eastAsiaTheme="minorEastAsia" w:hAnsiTheme="minorHAnsi" w:cstheme="minorBidi"/>
          <w:sz w:val="22"/>
          <w:szCs w:val="22"/>
        </w:rPr>
      </w:pPr>
      <w:r w:rsidRPr="006729FB">
        <w:t>7.</w:t>
      </w:r>
      <w:r w:rsidRPr="006729FB">
        <w:rPr>
          <w:lang w:eastAsia="zh-CN"/>
        </w:rPr>
        <w:t>4</w:t>
      </w:r>
      <w:r w:rsidRPr="006729FB">
        <w:rPr>
          <w:rFonts w:asciiTheme="minorHAnsi" w:eastAsiaTheme="minorEastAsia" w:hAnsiTheme="minorHAnsi"/>
          <w:sz w:val="22"/>
          <w:szCs w:val="22"/>
        </w:rPr>
        <w:tab/>
      </w:r>
      <w:r w:rsidRPr="00285BBA">
        <w:rPr>
          <w:rFonts w:cs="v4.2.0"/>
        </w:rPr>
        <w:t xml:space="preserve">Cell </w:t>
      </w:r>
      <w:r w:rsidRPr="00285BBA">
        <w:rPr>
          <w:rFonts w:cs="v4.2.0"/>
          <w:lang w:eastAsia="zh-CN"/>
        </w:rPr>
        <w:t xml:space="preserve">phase </w:t>
      </w:r>
      <w:r w:rsidRPr="00285BBA">
        <w:rPr>
          <w:rFonts w:cs="v4.2.0"/>
        </w:rPr>
        <w:t>synchronization accuracy</w:t>
      </w:r>
      <w:r w:rsidRPr="00285BBA">
        <w:rPr>
          <w:rFonts w:cs="v4.2.0"/>
          <w:lang w:eastAsia="zh-CN"/>
        </w:rPr>
        <w:t xml:space="preserve"> (TDD)</w:t>
      </w:r>
      <w:r>
        <w:tab/>
        <w:t>168</w:t>
      </w:r>
    </w:p>
    <w:p w14:paraId="5EF8FD80" w14:textId="77777777" w:rsidR="006729FB" w:rsidRDefault="006729FB">
      <w:pPr>
        <w:pStyle w:val="TOC3"/>
        <w:rPr>
          <w:rFonts w:asciiTheme="minorHAnsi" w:eastAsiaTheme="minorEastAsia" w:hAnsiTheme="minorHAnsi" w:cstheme="minorBidi"/>
          <w:sz w:val="22"/>
          <w:szCs w:val="22"/>
        </w:rPr>
      </w:pPr>
      <w:r w:rsidRPr="006729FB">
        <w:t>7.</w:t>
      </w:r>
      <w:r w:rsidRPr="006729FB">
        <w:rPr>
          <w:lang w:eastAsia="zh-CN"/>
        </w:rPr>
        <w:t>4</w:t>
      </w:r>
      <w:r w:rsidRPr="006729FB">
        <w:t>.1</w:t>
      </w:r>
      <w:r w:rsidRPr="006729FB">
        <w:rPr>
          <w:rFonts w:asciiTheme="minorHAnsi" w:eastAsiaTheme="minorEastAsia" w:hAnsiTheme="minorHAnsi"/>
          <w:sz w:val="22"/>
          <w:szCs w:val="22"/>
        </w:rPr>
        <w:tab/>
      </w:r>
      <w:r w:rsidRPr="00285BBA">
        <w:rPr>
          <w:rFonts w:cs="v4.2.0"/>
        </w:rPr>
        <w:t>Definition</w:t>
      </w:r>
      <w:r>
        <w:tab/>
        <w:t>168</w:t>
      </w:r>
    </w:p>
    <w:p w14:paraId="112200DA" w14:textId="77777777" w:rsidR="006729FB" w:rsidRDefault="006729FB">
      <w:pPr>
        <w:pStyle w:val="TOC3"/>
        <w:rPr>
          <w:rFonts w:asciiTheme="minorHAnsi" w:eastAsiaTheme="minorEastAsia" w:hAnsiTheme="minorHAnsi" w:cstheme="minorBidi"/>
          <w:sz w:val="22"/>
          <w:szCs w:val="22"/>
        </w:rPr>
      </w:pPr>
      <w:r w:rsidRPr="006729FB">
        <w:t>7.</w:t>
      </w:r>
      <w:r w:rsidRPr="006729FB">
        <w:rPr>
          <w:lang w:eastAsia="zh-CN"/>
        </w:rPr>
        <w:t>4</w:t>
      </w:r>
      <w:r w:rsidRPr="006729FB">
        <w:t>.2</w:t>
      </w:r>
      <w:r w:rsidRPr="006729FB">
        <w:rPr>
          <w:rFonts w:asciiTheme="minorHAnsi" w:eastAsiaTheme="minorEastAsia" w:hAnsiTheme="minorHAnsi"/>
          <w:sz w:val="22"/>
          <w:szCs w:val="22"/>
        </w:rPr>
        <w:tab/>
      </w:r>
      <w:r w:rsidRPr="00285BBA">
        <w:rPr>
          <w:rFonts w:cs="v4.2.0"/>
        </w:rPr>
        <w:t>Minimum requirements</w:t>
      </w:r>
      <w:r>
        <w:tab/>
        <w:t>168</w:t>
      </w:r>
    </w:p>
    <w:p w14:paraId="60876D81" w14:textId="77777777" w:rsidR="006729FB" w:rsidRDefault="006729FB">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4680E48D" w14:textId="77777777" w:rsidR="006729FB" w:rsidRDefault="006729F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59CCC445" w14:textId="77777777" w:rsidR="006729FB" w:rsidRDefault="006729F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1F927D1C" w14:textId="77777777" w:rsidR="006729FB" w:rsidRDefault="006729F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51D6602E" w14:textId="77777777" w:rsidR="006729FB" w:rsidRDefault="006729F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2834A9B7" w14:textId="77777777" w:rsidR="006729FB" w:rsidRDefault="006729F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075FA5A1" w14:textId="77777777" w:rsidR="006729FB" w:rsidRDefault="006729FB">
      <w:pPr>
        <w:pStyle w:val="TOC3"/>
        <w:rPr>
          <w:rFonts w:asciiTheme="minorHAnsi" w:eastAsiaTheme="minorEastAsia" w:hAnsiTheme="minorHAnsi" w:cstheme="minorBidi"/>
          <w:sz w:val="22"/>
          <w:szCs w:val="22"/>
        </w:rPr>
      </w:pPr>
      <w:r w:rsidRPr="006729FB">
        <w:t>7.6.1</w:t>
      </w:r>
      <w:r w:rsidRPr="006729FB">
        <w:rPr>
          <w:rFonts w:asciiTheme="minorHAnsi" w:eastAsiaTheme="minorEastAsia" w:hAnsiTheme="minorHAnsi"/>
          <w:sz w:val="22"/>
          <w:szCs w:val="22"/>
        </w:rPr>
        <w:tab/>
      </w:r>
      <w:r w:rsidRPr="00285BBA">
        <w:rPr>
          <w:rFonts w:cs="v3.7.0"/>
        </w:rPr>
        <w:t>Introduction</w:t>
      </w:r>
      <w:r>
        <w:tab/>
        <w:t>169</w:t>
      </w:r>
    </w:p>
    <w:p w14:paraId="7B61C449" w14:textId="77777777" w:rsidR="006729FB" w:rsidRDefault="006729F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70B42A90" w14:textId="77777777" w:rsidR="006729FB" w:rsidRDefault="006729FB">
      <w:pPr>
        <w:pStyle w:val="TOC4"/>
        <w:rPr>
          <w:rFonts w:asciiTheme="minorHAnsi" w:eastAsiaTheme="minorEastAsia" w:hAnsiTheme="minorHAnsi" w:cstheme="minorBidi"/>
          <w:sz w:val="22"/>
          <w:szCs w:val="22"/>
        </w:rPr>
      </w:pPr>
      <w:r w:rsidRPr="006729FB">
        <w:t>7.6.2.1</w:t>
      </w:r>
      <w:r w:rsidRPr="006729FB">
        <w:rPr>
          <w:rFonts w:asciiTheme="minorHAnsi" w:hAnsiTheme="minorHAnsi" w:cstheme="minorBidi"/>
          <w:sz w:val="22"/>
          <w:szCs w:val="22"/>
        </w:rPr>
        <w:tab/>
      </w:r>
      <w:r>
        <w:t>Minimum requirement when no DRX is used</w:t>
      </w:r>
      <w:r>
        <w:tab/>
        <w:t>171</w:t>
      </w:r>
    </w:p>
    <w:p w14:paraId="4AD1D4DE" w14:textId="77777777" w:rsidR="006729FB" w:rsidRDefault="006729FB">
      <w:pPr>
        <w:pStyle w:val="TOC4"/>
        <w:rPr>
          <w:rFonts w:asciiTheme="minorHAnsi" w:eastAsiaTheme="minorEastAsia" w:hAnsiTheme="minorHAnsi" w:cstheme="minorBidi"/>
          <w:sz w:val="22"/>
          <w:szCs w:val="22"/>
        </w:rPr>
      </w:pPr>
      <w:r w:rsidRPr="006729FB">
        <w:t>7.6.2.2</w:t>
      </w:r>
      <w:r w:rsidRPr="006729FB">
        <w:rPr>
          <w:rFonts w:asciiTheme="minorHAnsi" w:hAnsiTheme="minorHAnsi" w:cstheme="minorBidi"/>
          <w:sz w:val="22"/>
          <w:szCs w:val="22"/>
        </w:rPr>
        <w:tab/>
      </w:r>
      <w:r>
        <w:t>Minimum requirement when DRX is used</w:t>
      </w:r>
      <w:r>
        <w:tab/>
        <w:t>171</w:t>
      </w:r>
    </w:p>
    <w:p w14:paraId="6EE01A8B" w14:textId="77777777" w:rsidR="006729FB" w:rsidRDefault="006729FB">
      <w:pPr>
        <w:pStyle w:val="TOC4"/>
        <w:rPr>
          <w:rFonts w:asciiTheme="minorHAnsi" w:eastAsiaTheme="minorEastAsia" w:hAnsiTheme="minorHAnsi" w:cstheme="minorBidi"/>
          <w:sz w:val="22"/>
          <w:szCs w:val="22"/>
        </w:rPr>
      </w:pPr>
      <w:r w:rsidRPr="006729FB">
        <w:t>7.6.2.3</w:t>
      </w:r>
      <w:r w:rsidRPr="006729FB">
        <w:rPr>
          <w:rFonts w:asciiTheme="minorHAnsi" w:hAnsiTheme="minorHAnsi" w:cstheme="minorBidi"/>
          <w:sz w:val="22"/>
          <w:szCs w:val="22"/>
        </w:rPr>
        <w:tab/>
      </w:r>
      <w:r>
        <w:t>Minimum requirement at transitions</w:t>
      </w:r>
      <w:r>
        <w:tab/>
        <w:t>173</w:t>
      </w:r>
    </w:p>
    <w:p w14:paraId="266734CB" w14:textId="77777777" w:rsidR="006729FB" w:rsidRDefault="006729FB">
      <w:pPr>
        <w:pStyle w:val="TOC4"/>
        <w:rPr>
          <w:rFonts w:asciiTheme="minorHAnsi" w:eastAsiaTheme="minorEastAsia" w:hAnsiTheme="minorHAnsi" w:cstheme="minorBidi"/>
          <w:sz w:val="22"/>
          <w:szCs w:val="22"/>
        </w:rPr>
      </w:pPr>
      <w:r w:rsidRPr="006729FB">
        <w:t>7.6.2.4</w:t>
      </w:r>
      <w:r w:rsidRPr="006729FB">
        <w:rPr>
          <w:rFonts w:asciiTheme="minorHAnsi" w:hAnsiTheme="minorHAnsi" w:cstheme="minorBidi"/>
          <w:sz w:val="22"/>
          <w:szCs w:val="22"/>
        </w:rPr>
        <w:tab/>
      </w:r>
      <w:r>
        <w:t>Minimum requirement during SI Acquisition with autonomous gaps</w:t>
      </w:r>
      <w:r>
        <w:tab/>
        <w:t>173</w:t>
      </w:r>
    </w:p>
    <w:p w14:paraId="6061119B" w14:textId="77777777" w:rsidR="006729FB" w:rsidRDefault="006729F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06ED5A8D" w14:textId="77777777" w:rsidR="006729FB" w:rsidRDefault="006729F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5AB794A2" w14:textId="77777777" w:rsidR="006729FB" w:rsidRDefault="006729F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4FCDFAA5" w14:textId="77777777" w:rsidR="006729FB" w:rsidRDefault="006729F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2C156615" w14:textId="77777777" w:rsidR="006729FB" w:rsidRDefault="006729F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4BF9FACF" w14:textId="77777777" w:rsidR="006729FB" w:rsidRDefault="006729F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5017C678" w14:textId="77777777" w:rsidR="006729FB" w:rsidRDefault="006729F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3B25B951" w14:textId="77777777" w:rsidR="006729FB" w:rsidRDefault="006729F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31433C75" w14:textId="77777777" w:rsidR="006729FB" w:rsidRDefault="006729F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7B731AC9" w14:textId="77777777" w:rsidR="006729FB" w:rsidRDefault="006729F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09D77966" w14:textId="77777777" w:rsidR="006729FB" w:rsidRDefault="006729FB">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2A58F295" w14:textId="77777777" w:rsidR="006729FB" w:rsidRDefault="006729F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315EFE45" w14:textId="77777777" w:rsidR="006729FB" w:rsidRDefault="006729F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244D6320" w14:textId="77777777" w:rsidR="006729FB" w:rsidRDefault="006729F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47E09618" w14:textId="77777777" w:rsidR="006729FB" w:rsidRDefault="006729F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0DEAFDE6" w14:textId="77777777" w:rsidR="006729FB" w:rsidRDefault="006729F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0B1B189B" w14:textId="77777777" w:rsidR="006729FB" w:rsidRDefault="006729F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298BA0B1" w14:textId="77777777" w:rsidR="006729FB" w:rsidRDefault="006729F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6CA06A7C" w14:textId="77777777" w:rsidR="006729FB" w:rsidRDefault="006729F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6121FC20" w14:textId="77777777" w:rsidR="006729FB" w:rsidRDefault="006729F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6FD232CF" w14:textId="77777777" w:rsidR="006729FB" w:rsidRDefault="006729F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6DF43192" w14:textId="77777777" w:rsidR="006729FB" w:rsidRDefault="006729F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4C1EB057" w14:textId="77777777" w:rsidR="006729FB" w:rsidRDefault="006729F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505FCEA6" w14:textId="77777777" w:rsidR="006729FB" w:rsidRDefault="006729F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0687965E" w14:textId="77777777" w:rsidR="006729FB" w:rsidRDefault="006729F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1AA04262" w14:textId="77777777" w:rsidR="006729FB" w:rsidRDefault="006729F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111F5FDA" w14:textId="77777777" w:rsidR="006729FB" w:rsidRDefault="006729F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7BACF526" w14:textId="77777777" w:rsidR="006729FB" w:rsidRDefault="006729F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3545B388" w14:textId="77777777" w:rsidR="006729FB" w:rsidRDefault="006729F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4E0544A4" w14:textId="77777777" w:rsidR="006729FB" w:rsidRDefault="006729F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3B27386C" w14:textId="77777777" w:rsidR="006729FB" w:rsidRDefault="006729F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285BBA">
        <w:rPr>
          <w:rFonts w:ascii="Times" w:eastAsia="MS Mincho" w:hAnsi="Times"/>
        </w:rPr>
        <w:t>SRS carrier based switching</w:t>
      </w:r>
      <w:r>
        <w:tab/>
        <w:t>184</w:t>
      </w:r>
    </w:p>
    <w:p w14:paraId="6AAC4FD6" w14:textId="77777777" w:rsidR="006729FB" w:rsidRDefault="006729F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6F7FC551" w14:textId="77777777" w:rsidR="006729FB" w:rsidRDefault="006729F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13C1A8F1" w14:textId="77777777" w:rsidR="006729FB" w:rsidRDefault="006729F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077AEA6A" w14:textId="77777777" w:rsidR="006729FB" w:rsidRDefault="006729F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117F9537" w14:textId="77777777" w:rsidR="006729FB" w:rsidRDefault="006729F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668C1500" w14:textId="77777777" w:rsidR="006729FB" w:rsidRDefault="006729F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270E9FC8" w14:textId="77777777" w:rsidR="006729FB" w:rsidRDefault="006729F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77147C04" w14:textId="77777777" w:rsidR="006729FB" w:rsidRDefault="006729F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67E6A6C7" w14:textId="77777777" w:rsidR="006729FB" w:rsidRDefault="006729F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16990DEA" w14:textId="77777777" w:rsidR="006729FB" w:rsidRDefault="006729F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08B799E3" w14:textId="77777777" w:rsidR="006729FB" w:rsidRDefault="006729F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06973EB5" w14:textId="77777777" w:rsidR="006729FB" w:rsidRDefault="006729F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734D63CB" w14:textId="77777777" w:rsidR="006729FB" w:rsidRDefault="006729F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7AFA4BDE" w14:textId="77777777" w:rsidR="006729FB" w:rsidRDefault="006729FB">
      <w:pPr>
        <w:pStyle w:val="TOC3"/>
        <w:rPr>
          <w:rFonts w:asciiTheme="minorHAnsi" w:eastAsiaTheme="minorEastAsia" w:hAnsiTheme="minorHAnsi" w:cstheme="minorBidi"/>
          <w:sz w:val="22"/>
          <w:szCs w:val="22"/>
        </w:rPr>
      </w:pPr>
      <w:r w:rsidRPr="006729FB">
        <w:t>7.11.1</w:t>
      </w:r>
      <w:r w:rsidRPr="006729FB">
        <w:rPr>
          <w:rFonts w:asciiTheme="minorHAnsi" w:eastAsiaTheme="minorEastAsia" w:hAnsiTheme="minorHAnsi"/>
          <w:sz w:val="22"/>
          <w:szCs w:val="22"/>
        </w:rPr>
        <w:tab/>
      </w:r>
      <w:r w:rsidRPr="00285BBA">
        <w:rPr>
          <w:rFonts w:cs="v3.7.0"/>
        </w:rPr>
        <w:t>Introduction</w:t>
      </w:r>
      <w:r>
        <w:tab/>
        <w:t>187</w:t>
      </w:r>
    </w:p>
    <w:p w14:paraId="6F3D7DDB" w14:textId="77777777" w:rsidR="006729FB" w:rsidRDefault="006729F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25121E4A" w14:textId="77777777" w:rsidR="006729FB" w:rsidRDefault="006729FB">
      <w:pPr>
        <w:pStyle w:val="TOC4"/>
        <w:rPr>
          <w:rFonts w:asciiTheme="minorHAnsi" w:eastAsiaTheme="minorEastAsia" w:hAnsiTheme="minorHAnsi" w:cstheme="minorBidi"/>
          <w:sz w:val="22"/>
          <w:szCs w:val="22"/>
        </w:rPr>
      </w:pPr>
      <w:r w:rsidRPr="006729FB">
        <w:t>7.11.2.</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188</w:t>
      </w:r>
    </w:p>
    <w:p w14:paraId="4320CDBB" w14:textId="77777777" w:rsidR="006729FB" w:rsidRDefault="006729FB">
      <w:pPr>
        <w:pStyle w:val="TOC4"/>
        <w:rPr>
          <w:rFonts w:asciiTheme="minorHAnsi" w:eastAsiaTheme="minorEastAsia" w:hAnsiTheme="minorHAnsi" w:cstheme="minorBidi"/>
          <w:sz w:val="22"/>
          <w:szCs w:val="22"/>
        </w:rPr>
      </w:pPr>
      <w:r w:rsidRPr="006729FB">
        <w:t>7.11.2.</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189</w:t>
      </w:r>
    </w:p>
    <w:p w14:paraId="5C815866" w14:textId="77777777" w:rsidR="006729FB" w:rsidRDefault="006729FB">
      <w:pPr>
        <w:pStyle w:val="TOC4"/>
        <w:rPr>
          <w:rFonts w:asciiTheme="minorHAnsi" w:eastAsiaTheme="minorEastAsia" w:hAnsiTheme="minorHAnsi" w:cstheme="minorBidi"/>
          <w:sz w:val="22"/>
          <w:szCs w:val="22"/>
        </w:rPr>
      </w:pPr>
      <w:r w:rsidRPr="006729FB">
        <w:lastRenderedPageBreak/>
        <w:t>7.11.2.</w:t>
      </w:r>
      <w:r w:rsidRPr="006729FB">
        <w:rPr>
          <w:lang w:eastAsia="zh-CN"/>
        </w:rPr>
        <w:t>3</w:t>
      </w:r>
      <w:r w:rsidRPr="006729FB">
        <w:rPr>
          <w:rFonts w:asciiTheme="minorHAnsi" w:hAnsiTheme="minorHAnsi" w:cstheme="minorBidi"/>
          <w:sz w:val="22"/>
          <w:szCs w:val="22"/>
        </w:rPr>
        <w:tab/>
      </w:r>
      <w:r>
        <w:rPr>
          <w:lang w:eastAsia="zh-CN"/>
        </w:rPr>
        <w:t>Minimum requirement at transitions</w:t>
      </w:r>
      <w:r>
        <w:tab/>
        <w:t>189</w:t>
      </w:r>
    </w:p>
    <w:p w14:paraId="6929163F" w14:textId="77777777" w:rsidR="006729FB" w:rsidRDefault="006729F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68475CE1" w14:textId="77777777" w:rsidR="006729FB" w:rsidRDefault="006729FB">
      <w:pPr>
        <w:pStyle w:val="TOC4"/>
        <w:rPr>
          <w:rFonts w:asciiTheme="minorHAnsi" w:eastAsiaTheme="minorEastAsia" w:hAnsiTheme="minorHAnsi" w:cstheme="minorBidi"/>
          <w:sz w:val="22"/>
          <w:szCs w:val="22"/>
        </w:rPr>
      </w:pPr>
      <w:r w:rsidRPr="006729FB">
        <w:t>7.11.</w:t>
      </w:r>
      <w:r w:rsidRPr="006729FB">
        <w:rPr>
          <w:lang w:eastAsia="zh-CN"/>
        </w:rPr>
        <w:t>3</w:t>
      </w:r>
      <w:r w:rsidRPr="006729FB">
        <w:t>.</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190</w:t>
      </w:r>
    </w:p>
    <w:p w14:paraId="14C31675" w14:textId="77777777" w:rsidR="006729FB" w:rsidRDefault="006729FB">
      <w:pPr>
        <w:pStyle w:val="TOC4"/>
        <w:rPr>
          <w:rFonts w:asciiTheme="minorHAnsi" w:eastAsiaTheme="minorEastAsia" w:hAnsiTheme="minorHAnsi" w:cstheme="minorBidi"/>
          <w:sz w:val="22"/>
          <w:szCs w:val="22"/>
        </w:rPr>
      </w:pPr>
      <w:r w:rsidRPr="006729FB">
        <w:t>7.11.</w:t>
      </w:r>
      <w:r w:rsidRPr="006729FB">
        <w:rPr>
          <w:lang w:eastAsia="zh-CN"/>
        </w:rPr>
        <w:t>3</w:t>
      </w:r>
      <w:r w:rsidRPr="006729FB">
        <w:t>.</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190</w:t>
      </w:r>
    </w:p>
    <w:p w14:paraId="1B413D81" w14:textId="77777777" w:rsidR="006729FB" w:rsidRDefault="006729FB">
      <w:pPr>
        <w:pStyle w:val="TOC4"/>
        <w:rPr>
          <w:rFonts w:asciiTheme="minorHAnsi" w:eastAsiaTheme="minorEastAsia" w:hAnsiTheme="minorHAnsi" w:cstheme="minorBidi"/>
          <w:sz w:val="22"/>
          <w:szCs w:val="22"/>
        </w:rPr>
      </w:pPr>
      <w:r w:rsidRPr="006729FB">
        <w:t>7.11.3.</w:t>
      </w:r>
      <w:r w:rsidRPr="006729FB">
        <w:rPr>
          <w:lang w:eastAsia="zh-CN"/>
        </w:rPr>
        <w:t>3</w:t>
      </w:r>
      <w:r w:rsidRPr="006729FB">
        <w:rPr>
          <w:rFonts w:asciiTheme="minorHAnsi" w:hAnsiTheme="minorHAnsi" w:cstheme="minorBidi"/>
          <w:sz w:val="22"/>
          <w:szCs w:val="22"/>
        </w:rPr>
        <w:tab/>
      </w:r>
      <w:r>
        <w:rPr>
          <w:lang w:eastAsia="zh-CN"/>
        </w:rPr>
        <w:t>Minimum requirement at transitions</w:t>
      </w:r>
      <w:r>
        <w:tab/>
        <w:t>191</w:t>
      </w:r>
    </w:p>
    <w:p w14:paraId="30E13DC7" w14:textId="77777777" w:rsidR="006729FB" w:rsidRDefault="006729F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C0BD2CF" w14:textId="77777777" w:rsidR="006729FB" w:rsidRDefault="006729F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7CA32F07" w14:textId="77777777" w:rsidR="006729FB" w:rsidRDefault="006729FB">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1B502BF6" w14:textId="77777777" w:rsidR="006729FB" w:rsidRDefault="006729F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6DB33F20" w14:textId="77777777" w:rsidR="006729FB" w:rsidRDefault="006729F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1089A8C3" w14:textId="77777777" w:rsidR="006729FB" w:rsidRDefault="006729FB">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0C1BF751" w14:textId="77777777" w:rsidR="006729FB" w:rsidRDefault="006729FB">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27EB93ED" w14:textId="77777777" w:rsidR="006729FB" w:rsidRDefault="006729FB">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1396B91A" w14:textId="77777777" w:rsidR="006729FB" w:rsidRDefault="006729FB">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1847D14C" w14:textId="77777777" w:rsidR="006729FB" w:rsidRDefault="006729F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16350297" w14:textId="77777777" w:rsidR="006729FB" w:rsidRDefault="006729FB">
      <w:pPr>
        <w:pStyle w:val="TOC2"/>
        <w:rPr>
          <w:rFonts w:asciiTheme="minorHAnsi" w:eastAsiaTheme="minorEastAsia" w:hAnsiTheme="minorHAnsi" w:cstheme="minorBidi"/>
          <w:sz w:val="22"/>
          <w:szCs w:val="22"/>
        </w:rPr>
      </w:pPr>
      <w:r w:rsidRPr="006729FB">
        <w:t>7.13</w:t>
      </w:r>
      <w:r w:rsidRPr="006729FB">
        <w:rPr>
          <w:rFonts w:asciiTheme="minorHAnsi" w:eastAsiaTheme="minorEastAsia" w:hAnsiTheme="minorHAnsi"/>
          <w:sz w:val="22"/>
          <w:szCs w:val="22"/>
        </w:rPr>
        <w:tab/>
      </w:r>
      <w:r w:rsidRPr="00285BBA">
        <w:rPr>
          <w:rFonts w:cs="v4.2.0"/>
        </w:rPr>
        <w:t xml:space="preserve">Cell </w:t>
      </w:r>
      <w:r w:rsidRPr="00285BBA">
        <w:rPr>
          <w:rFonts w:cs="v4.2.0"/>
          <w:lang w:eastAsia="zh-CN"/>
        </w:rPr>
        <w:t xml:space="preserve">phase </w:t>
      </w:r>
      <w:r w:rsidRPr="00285BBA">
        <w:rPr>
          <w:rFonts w:cs="v4.2.0"/>
        </w:rPr>
        <w:t>synchronization accuracy</w:t>
      </w:r>
      <w:r w:rsidRPr="00285BBA">
        <w:rPr>
          <w:rFonts w:cs="v4.2.0"/>
          <w:lang w:eastAsia="zh-CN"/>
        </w:rPr>
        <w:t xml:space="preserve"> (</w:t>
      </w:r>
      <w:r w:rsidRPr="00285BBA">
        <w:rPr>
          <w:rFonts w:cs="v4.2.0"/>
        </w:rPr>
        <w:t>Synchronized mode of dual connectivity</w:t>
      </w:r>
      <w:r w:rsidRPr="00285BBA">
        <w:rPr>
          <w:rFonts w:cs="v4.2.0"/>
          <w:lang w:eastAsia="zh-CN"/>
        </w:rPr>
        <w:t>)</w:t>
      </w:r>
      <w:r>
        <w:tab/>
        <w:t>194</w:t>
      </w:r>
    </w:p>
    <w:p w14:paraId="0AB11441" w14:textId="77777777" w:rsidR="006729FB" w:rsidRDefault="006729FB">
      <w:pPr>
        <w:pStyle w:val="TOC3"/>
        <w:rPr>
          <w:rFonts w:asciiTheme="minorHAnsi" w:eastAsiaTheme="minorEastAsia" w:hAnsiTheme="minorHAnsi" w:cstheme="minorBidi"/>
          <w:sz w:val="22"/>
          <w:szCs w:val="22"/>
        </w:rPr>
      </w:pPr>
      <w:r w:rsidRPr="006729FB">
        <w:t>7.13.1</w:t>
      </w:r>
      <w:r w:rsidRPr="006729FB">
        <w:rPr>
          <w:rFonts w:asciiTheme="minorHAnsi" w:eastAsiaTheme="minorEastAsia" w:hAnsiTheme="minorHAnsi"/>
          <w:sz w:val="22"/>
          <w:szCs w:val="22"/>
        </w:rPr>
        <w:tab/>
      </w:r>
      <w:r w:rsidRPr="00285BBA">
        <w:rPr>
          <w:rFonts w:cs="v4.2.0"/>
        </w:rPr>
        <w:t>Definition</w:t>
      </w:r>
      <w:r>
        <w:tab/>
        <w:t>194</w:t>
      </w:r>
    </w:p>
    <w:p w14:paraId="4662BA55" w14:textId="77777777" w:rsidR="006729FB" w:rsidRDefault="006729FB">
      <w:pPr>
        <w:pStyle w:val="TOC3"/>
        <w:rPr>
          <w:rFonts w:asciiTheme="minorHAnsi" w:eastAsiaTheme="minorEastAsia" w:hAnsiTheme="minorHAnsi" w:cstheme="minorBidi"/>
          <w:sz w:val="22"/>
          <w:szCs w:val="22"/>
        </w:rPr>
      </w:pPr>
      <w:r w:rsidRPr="006729FB">
        <w:t>7.13.2</w:t>
      </w:r>
      <w:r w:rsidRPr="006729FB">
        <w:rPr>
          <w:rFonts w:asciiTheme="minorHAnsi" w:eastAsiaTheme="minorEastAsia" w:hAnsiTheme="minorHAnsi"/>
          <w:sz w:val="22"/>
          <w:szCs w:val="22"/>
        </w:rPr>
        <w:tab/>
      </w:r>
      <w:r w:rsidRPr="00285BBA">
        <w:rPr>
          <w:rFonts w:cs="v4.2.0"/>
        </w:rPr>
        <w:t>Minimum requirements</w:t>
      </w:r>
      <w:r>
        <w:tab/>
        <w:t>194</w:t>
      </w:r>
    </w:p>
    <w:p w14:paraId="54933BF9" w14:textId="77777777" w:rsidR="006729FB" w:rsidRDefault="006729F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2F70AB48" w14:textId="77777777" w:rsidR="006729FB" w:rsidRDefault="006729F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1067AB3F" w14:textId="77777777" w:rsidR="006729FB" w:rsidRDefault="006729F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74214B4D" w14:textId="77777777" w:rsidR="006729FB" w:rsidRDefault="006729F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3C52CAC0" w14:textId="77777777" w:rsidR="006729FB" w:rsidRDefault="006729F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4F38F24E" w14:textId="77777777" w:rsidR="006729FB" w:rsidRDefault="006729F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56B469E9" w14:textId="77777777" w:rsidR="006729FB" w:rsidRDefault="006729F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624FE5BC" w14:textId="77777777" w:rsidR="006729FB" w:rsidRDefault="006729F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2E2D5230" w14:textId="77777777" w:rsidR="006729FB" w:rsidRDefault="006729F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1BB6BCB4" w14:textId="77777777" w:rsidR="006729FB" w:rsidRDefault="006729F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4C7200E2" w14:textId="77777777" w:rsidR="006729FB" w:rsidRDefault="006729F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4C98C07B" w14:textId="77777777" w:rsidR="006729FB" w:rsidRDefault="006729F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1B1D1B7B" w14:textId="77777777" w:rsidR="006729FB" w:rsidRDefault="006729F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46B40DA2" w14:textId="77777777" w:rsidR="006729FB" w:rsidRDefault="006729F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047BD26D" w14:textId="77777777" w:rsidR="006729FB" w:rsidRDefault="006729F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1D445985" w14:textId="77777777" w:rsidR="006729FB" w:rsidRDefault="006729F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622B0673" w14:textId="77777777" w:rsidR="006729FB" w:rsidRDefault="006729F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27A36064" w14:textId="77777777" w:rsidR="006729FB" w:rsidRDefault="006729F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41B5A469" w14:textId="77777777" w:rsidR="006729FB" w:rsidRDefault="006729F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70711FF1" w14:textId="77777777" w:rsidR="006729FB" w:rsidRDefault="006729F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3EE34B8C" w14:textId="77777777" w:rsidR="006729FB" w:rsidRDefault="006729F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30D62263" w14:textId="77777777" w:rsidR="006729FB" w:rsidRDefault="006729F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21F1F25A" w14:textId="77777777" w:rsidR="006729FB" w:rsidRDefault="006729F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59EB3DFC" w14:textId="77777777" w:rsidR="006729FB" w:rsidRDefault="006729FB">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30B5DDD7" w14:textId="77777777" w:rsidR="006729FB" w:rsidRDefault="006729F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4C0C4D28" w14:textId="77777777" w:rsidR="006729FB" w:rsidRDefault="006729F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0EF8DF63" w14:textId="77777777" w:rsidR="006729FB" w:rsidRDefault="006729F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7C9E82FF" w14:textId="77777777" w:rsidR="006729FB" w:rsidRDefault="006729F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68146D04" w14:textId="77777777" w:rsidR="006729FB" w:rsidRDefault="006729F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72A7205F" w14:textId="77777777" w:rsidR="006729FB" w:rsidRDefault="006729F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1091C843" w14:textId="77777777" w:rsidR="006729FB" w:rsidRDefault="006729F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43BC6D9C" w14:textId="77777777" w:rsidR="006729FB" w:rsidRDefault="006729FB">
      <w:pPr>
        <w:pStyle w:val="TOC3"/>
        <w:rPr>
          <w:rFonts w:asciiTheme="minorHAnsi" w:eastAsiaTheme="minorEastAsia" w:hAnsiTheme="minorHAnsi" w:cstheme="minorBidi"/>
          <w:sz w:val="22"/>
          <w:szCs w:val="22"/>
        </w:rPr>
      </w:pPr>
      <w:r w:rsidRPr="006729FB">
        <w:t>7.19.1</w:t>
      </w:r>
      <w:r w:rsidRPr="006729FB">
        <w:rPr>
          <w:rFonts w:asciiTheme="minorHAnsi" w:eastAsiaTheme="minorEastAsia" w:hAnsiTheme="minorHAnsi"/>
          <w:sz w:val="22"/>
          <w:szCs w:val="22"/>
        </w:rPr>
        <w:tab/>
      </w:r>
      <w:r w:rsidRPr="00285BBA">
        <w:rPr>
          <w:rFonts w:cs="v3.7.0"/>
        </w:rPr>
        <w:t>Introduction</w:t>
      </w:r>
      <w:r>
        <w:tab/>
        <w:t>200</w:t>
      </w:r>
    </w:p>
    <w:p w14:paraId="2EC5C726" w14:textId="77777777" w:rsidR="006729FB" w:rsidRDefault="006729F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7475CF99" w14:textId="77777777" w:rsidR="006729FB" w:rsidRDefault="006729FB">
      <w:pPr>
        <w:pStyle w:val="TOC4"/>
        <w:rPr>
          <w:rFonts w:asciiTheme="minorHAnsi" w:eastAsiaTheme="minorEastAsia" w:hAnsiTheme="minorHAnsi" w:cstheme="minorBidi"/>
          <w:sz w:val="22"/>
          <w:szCs w:val="22"/>
        </w:rPr>
      </w:pPr>
      <w:r w:rsidRPr="006729FB">
        <w:t>7.19.2.</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201</w:t>
      </w:r>
    </w:p>
    <w:p w14:paraId="66AA15C5" w14:textId="77777777" w:rsidR="006729FB" w:rsidRDefault="006729FB">
      <w:pPr>
        <w:pStyle w:val="TOC4"/>
        <w:rPr>
          <w:rFonts w:asciiTheme="minorHAnsi" w:eastAsiaTheme="minorEastAsia" w:hAnsiTheme="minorHAnsi" w:cstheme="minorBidi"/>
          <w:sz w:val="22"/>
          <w:szCs w:val="22"/>
        </w:rPr>
      </w:pPr>
      <w:r w:rsidRPr="006729FB">
        <w:t>7.19.2.</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202</w:t>
      </w:r>
    </w:p>
    <w:p w14:paraId="261203B4" w14:textId="77777777" w:rsidR="006729FB" w:rsidRDefault="006729FB">
      <w:pPr>
        <w:pStyle w:val="TOC4"/>
        <w:rPr>
          <w:rFonts w:asciiTheme="minorHAnsi" w:eastAsiaTheme="minorEastAsia" w:hAnsiTheme="minorHAnsi" w:cstheme="minorBidi"/>
          <w:sz w:val="22"/>
          <w:szCs w:val="22"/>
        </w:rPr>
      </w:pPr>
      <w:r w:rsidRPr="006729FB">
        <w:t>7.19.2.</w:t>
      </w:r>
      <w:r w:rsidRPr="006729FB">
        <w:rPr>
          <w:lang w:eastAsia="zh-CN"/>
        </w:rPr>
        <w:t>3</w:t>
      </w:r>
      <w:r w:rsidRPr="006729FB">
        <w:rPr>
          <w:rFonts w:asciiTheme="minorHAnsi" w:hAnsiTheme="minorHAnsi" w:cstheme="minorBidi"/>
          <w:sz w:val="22"/>
          <w:szCs w:val="22"/>
        </w:rPr>
        <w:tab/>
      </w:r>
      <w:r>
        <w:rPr>
          <w:lang w:eastAsia="zh-CN"/>
        </w:rPr>
        <w:t>Minimum requirement at transitions</w:t>
      </w:r>
      <w:r>
        <w:tab/>
        <w:t>203</w:t>
      </w:r>
    </w:p>
    <w:p w14:paraId="1C24E1C4" w14:textId="77777777" w:rsidR="006729FB" w:rsidRDefault="006729F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4DF5D9B8" w14:textId="77777777" w:rsidR="006729FB" w:rsidRDefault="006729FB">
      <w:pPr>
        <w:pStyle w:val="TOC4"/>
        <w:rPr>
          <w:rFonts w:asciiTheme="minorHAnsi" w:eastAsiaTheme="minorEastAsia" w:hAnsiTheme="minorHAnsi" w:cstheme="minorBidi"/>
          <w:sz w:val="22"/>
          <w:szCs w:val="22"/>
        </w:rPr>
      </w:pPr>
      <w:r w:rsidRPr="006729FB">
        <w:t>7.19.</w:t>
      </w:r>
      <w:r w:rsidRPr="006729FB">
        <w:rPr>
          <w:lang w:eastAsia="zh-CN"/>
        </w:rPr>
        <w:t>3</w:t>
      </w:r>
      <w:r w:rsidRPr="006729FB">
        <w:t>.</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204</w:t>
      </w:r>
    </w:p>
    <w:p w14:paraId="6BAE468D" w14:textId="77777777" w:rsidR="006729FB" w:rsidRDefault="006729FB">
      <w:pPr>
        <w:pStyle w:val="TOC4"/>
        <w:rPr>
          <w:rFonts w:asciiTheme="minorHAnsi" w:eastAsiaTheme="minorEastAsia" w:hAnsiTheme="minorHAnsi" w:cstheme="minorBidi"/>
          <w:sz w:val="22"/>
          <w:szCs w:val="22"/>
        </w:rPr>
      </w:pPr>
      <w:r w:rsidRPr="006729FB">
        <w:t>7.19.</w:t>
      </w:r>
      <w:r w:rsidRPr="006729FB">
        <w:rPr>
          <w:lang w:eastAsia="zh-CN"/>
        </w:rPr>
        <w:t>3</w:t>
      </w:r>
      <w:r w:rsidRPr="006729FB">
        <w:t>.</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204</w:t>
      </w:r>
    </w:p>
    <w:p w14:paraId="17D57FD8" w14:textId="77777777" w:rsidR="006729FB" w:rsidRDefault="006729FB">
      <w:pPr>
        <w:pStyle w:val="TOC4"/>
        <w:rPr>
          <w:rFonts w:asciiTheme="minorHAnsi" w:eastAsiaTheme="minorEastAsia" w:hAnsiTheme="minorHAnsi" w:cstheme="minorBidi"/>
          <w:sz w:val="22"/>
          <w:szCs w:val="22"/>
        </w:rPr>
      </w:pPr>
      <w:r w:rsidRPr="006729FB">
        <w:t>7.19.3.</w:t>
      </w:r>
      <w:r w:rsidRPr="006729FB">
        <w:rPr>
          <w:lang w:eastAsia="zh-CN"/>
        </w:rPr>
        <w:t>3</w:t>
      </w:r>
      <w:r w:rsidRPr="006729FB">
        <w:rPr>
          <w:rFonts w:asciiTheme="minorHAnsi" w:hAnsiTheme="minorHAnsi" w:cstheme="minorBidi"/>
          <w:sz w:val="22"/>
          <w:szCs w:val="22"/>
        </w:rPr>
        <w:tab/>
      </w:r>
      <w:r>
        <w:rPr>
          <w:lang w:eastAsia="zh-CN"/>
        </w:rPr>
        <w:t>Minimum requirement at transitions</w:t>
      </w:r>
      <w:r>
        <w:tab/>
        <w:t>205</w:t>
      </w:r>
    </w:p>
    <w:p w14:paraId="7496353E" w14:textId="77777777" w:rsidR="006729FB" w:rsidRDefault="006729F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41857912" w14:textId="77777777" w:rsidR="006729FB" w:rsidRDefault="006729FB">
      <w:pPr>
        <w:pStyle w:val="TOC4"/>
        <w:rPr>
          <w:rFonts w:asciiTheme="minorHAnsi" w:eastAsiaTheme="minorEastAsia" w:hAnsiTheme="minorHAnsi" w:cstheme="minorBidi"/>
          <w:sz w:val="22"/>
          <w:szCs w:val="22"/>
        </w:rPr>
      </w:pPr>
      <w:r w:rsidRPr="006729FB">
        <w:t>7.19.4.</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206</w:t>
      </w:r>
    </w:p>
    <w:p w14:paraId="38827098" w14:textId="77777777" w:rsidR="006729FB" w:rsidRDefault="006729FB">
      <w:pPr>
        <w:pStyle w:val="TOC4"/>
        <w:rPr>
          <w:rFonts w:asciiTheme="minorHAnsi" w:eastAsiaTheme="minorEastAsia" w:hAnsiTheme="minorHAnsi" w:cstheme="minorBidi"/>
          <w:sz w:val="22"/>
          <w:szCs w:val="22"/>
        </w:rPr>
      </w:pPr>
      <w:r w:rsidRPr="006729FB">
        <w:t>7.19.4.</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207</w:t>
      </w:r>
    </w:p>
    <w:p w14:paraId="7F2654E0" w14:textId="77777777" w:rsidR="006729FB" w:rsidRDefault="006729FB">
      <w:pPr>
        <w:pStyle w:val="TOC4"/>
        <w:rPr>
          <w:rFonts w:asciiTheme="minorHAnsi" w:eastAsiaTheme="minorEastAsia" w:hAnsiTheme="minorHAnsi" w:cstheme="minorBidi"/>
          <w:sz w:val="22"/>
          <w:szCs w:val="22"/>
        </w:rPr>
      </w:pPr>
      <w:r w:rsidRPr="006729FB">
        <w:t>7.19.4.3</w:t>
      </w:r>
      <w:r w:rsidRPr="006729FB">
        <w:rPr>
          <w:rFonts w:asciiTheme="minorHAnsi" w:hAnsiTheme="minorHAnsi" w:cstheme="minorBidi"/>
          <w:sz w:val="22"/>
          <w:szCs w:val="22"/>
        </w:rPr>
        <w:tab/>
      </w:r>
      <w:r>
        <w:rPr>
          <w:lang w:eastAsia="zh-CN"/>
        </w:rPr>
        <w:t>Minimum requirement at transitions</w:t>
      </w:r>
      <w:r>
        <w:tab/>
        <w:t>208</w:t>
      </w:r>
    </w:p>
    <w:p w14:paraId="7C931786" w14:textId="77777777" w:rsidR="006729FB" w:rsidRDefault="006729FB">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31FA5D27" w14:textId="77777777" w:rsidR="006729FB" w:rsidRDefault="006729FB">
      <w:pPr>
        <w:pStyle w:val="TOC4"/>
        <w:rPr>
          <w:rFonts w:asciiTheme="minorHAnsi" w:eastAsiaTheme="minorEastAsia" w:hAnsiTheme="minorHAnsi" w:cstheme="minorBidi"/>
          <w:sz w:val="22"/>
          <w:szCs w:val="22"/>
        </w:rPr>
      </w:pPr>
      <w:r w:rsidRPr="006729FB">
        <w:t>7.19.</w:t>
      </w:r>
      <w:r w:rsidRPr="006729FB">
        <w:rPr>
          <w:lang w:eastAsia="zh-CN"/>
        </w:rPr>
        <w:t>5</w:t>
      </w:r>
      <w:r w:rsidRPr="006729FB">
        <w:t>.</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209</w:t>
      </w:r>
    </w:p>
    <w:p w14:paraId="6CD4632D" w14:textId="77777777" w:rsidR="006729FB" w:rsidRDefault="006729FB">
      <w:pPr>
        <w:pStyle w:val="TOC4"/>
        <w:rPr>
          <w:rFonts w:asciiTheme="minorHAnsi" w:eastAsiaTheme="minorEastAsia" w:hAnsiTheme="minorHAnsi" w:cstheme="minorBidi"/>
          <w:sz w:val="22"/>
          <w:szCs w:val="22"/>
        </w:rPr>
      </w:pPr>
      <w:r w:rsidRPr="006729FB">
        <w:t>7.19.</w:t>
      </w:r>
      <w:r w:rsidRPr="006729FB">
        <w:rPr>
          <w:lang w:eastAsia="zh-CN"/>
        </w:rPr>
        <w:t>5</w:t>
      </w:r>
      <w:r w:rsidRPr="006729FB">
        <w:t>.</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209</w:t>
      </w:r>
    </w:p>
    <w:p w14:paraId="2AEDB687" w14:textId="77777777" w:rsidR="006729FB" w:rsidRDefault="006729FB">
      <w:pPr>
        <w:pStyle w:val="TOC4"/>
        <w:rPr>
          <w:rFonts w:asciiTheme="minorHAnsi" w:eastAsiaTheme="minorEastAsia" w:hAnsiTheme="minorHAnsi" w:cstheme="minorBidi"/>
          <w:sz w:val="22"/>
          <w:szCs w:val="22"/>
        </w:rPr>
      </w:pPr>
      <w:r w:rsidRPr="006729FB">
        <w:t>7.19.5.</w:t>
      </w:r>
      <w:r w:rsidRPr="006729FB">
        <w:rPr>
          <w:lang w:eastAsia="zh-CN"/>
        </w:rPr>
        <w:t>3</w:t>
      </w:r>
      <w:r w:rsidRPr="006729FB">
        <w:rPr>
          <w:rFonts w:asciiTheme="minorHAnsi" w:hAnsiTheme="minorHAnsi" w:cstheme="minorBidi"/>
          <w:sz w:val="22"/>
          <w:szCs w:val="22"/>
        </w:rPr>
        <w:tab/>
      </w:r>
      <w:r>
        <w:rPr>
          <w:lang w:eastAsia="zh-CN"/>
        </w:rPr>
        <w:t>Minimum requirement at transitions</w:t>
      </w:r>
      <w:r>
        <w:tab/>
        <w:t>210</w:t>
      </w:r>
    </w:p>
    <w:p w14:paraId="7C801236" w14:textId="77777777" w:rsidR="006729FB" w:rsidRDefault="006729F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58479229" w14:textId="77777777" w:rsidR="006729FB" w:rsidRDefault="006729F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4CBF0224" w14:textId="77777777" w:rsidR="006729FB" w:rsidRDefault="006729F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56C1F159" w14:textId="77777777" w:rsidR="006729FB" w:rsidRDefault="006729FB">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6954CE1A" w14:textId="77777777" w:rsidR="006729FB" w:rsidRDefault="006729F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573B56D" w14:textId="77777777" w:rsidR="006729FB" w:rsidRDefault="006729F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73040BB5" w14:textId="77777777" w:rsidR="006729FB" w:rsidRDefault="006729F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7D421B5B" w14:textId="77777777" w:rsidR="006729FB" w:rsidRDefault="006729FB">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6C2074F5" w14:textId="77777777" w:rsidR="006729FB" w:rsidRDefault="006729FB">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3433C16F" w14:textId="77777777" w:rsidR="006729FB" w:rsidRDefault="006729FB">
      <w:pPr>
        <w:pStyle w:val="TOC4"/>
        <w:rPr>
          <w:rFonts w:asciiTheme="minorHAnsi" w:eastAsiaTheme="minorEastAsia" w:hAnsiTheme="minorHAnsi" w:cstheme="minorBidi"/>
          <w:sz w:val="22"/>
          <w:szCs w:val="22"/>
        </w:rPr>
      </w:pPr>
      <w:r w:rsidRPr="006729FB">
        <w:t>7.22.2.1</w:t>
      </w:r>
      <w:r w:rsidRPr="006729FB">
        <w:rPr>
          <w:rFonts w:asciiTheme="minorHAnsi" w:hAnsiTheme="minorHAnsi" w:cstheme="minorBidi"/>
          <w:sz w:val="22"/>
          <w:szCs w:val="22"/>
        </w:rPr>
        <w:tab/>
      </w:r>
      <w:r w:rsidRPr="00285BBA">
        <w:rPr>
          <w:rFonts w:eastAsia="?? ??"/>
          <w:lang w:eastAsia="zh-CN"/>
        </w:rPr>
        <w:t>Timing Advance adjustment delay</w:t>
      </w:r>
      <w:r>
        <w:tab/>
        <w:t>211</w:t>
      </w:r>
    </w:p>
    <w:p w14:paraId="40907E7D" w14:textId="77777777" w:rsidR="006729FB" w:rsidRDefault="006729FB">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02515FF9" w14:textId="77777777" w:rsidR="006729FB" w:rsidRDefault="006729F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06DB8FC7" w14:textId="77777777" w:rsidR="006729FB" w:rsidRDefault="006729F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3027813D" w14:textId="77777777" w:rsidR="006729FB" w:rsidRDefault="006729F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7695D79D" w14:textId="77777777" w:rsidR="006729FB" w:rsidRDefault="006729FB">
      <w:pPr>
        <w:pStyle w:val="TOC4"/>
        <w:rPr>
          <w:rFonts w:asciiTheme="minorHAnsi" w:eastAsiaTheme="minorEastAsia" w:hAnsiTheme="minorHAnsi" w:cstheme="minorBidi"/>
          <w:sz w:val="22"/>
          <w:szCs w:val="22"/>
        </w:rPr>
      </w:pPr>
      <w:r w:rsidRPr="006729FB">
        <w:t>7.23.2.</w:t>
      </w:r>
      <w:r w:rsidRPr="006729FB">
        <w:rPr>
          <w:lang w:eastAsia="zh-CN"/>
        </w:rPr>
        <w:t>1</w:t>
      </w:r>
      <w:r w:rsidRPr="006729FB">
        <w:rPr>
          <w:rFonts w:asciiTheme="minorHAnsi" w:hAnsiTheme="minorHAnsi" w:cstheme="minorBidi"/>
          <w:sz w:val="22"/>
          <w:szCs w:val="22"/>
        </w:rPr>
        <w:tab/>
      </w:r>
      <w:r>
        <w:rPr>
          <w:lang w:eastAsia="zh-CN"/>
        </w:rPr>
        <w:t>Minimum requirement when no DRX is used</w:t>
      </w:r>
      <w:r>
        <w:tab/>
        <w:t>212</w:t>
      </w:r>
    </w:p>
    <w:p w14:paraId="6D7DAA84" w14:textId="77777777" w:rsidR="006729FB" w:rsidRDefault="006729FB">
      <w:pPr>
        <w:pStyle w:val="TOC4"/>
        <w:rPr>
          <w:rFonts w:asciiTheme="minorHAnsi" w:eastAsiaTheme="minorEastAsia" w:hAnsiTheme="minorHAnsi" w:cstheme="minorBidi"/>
          <w:sz w:val="22"/>
          <w:szCs w:val="22"/>
        </w:rPr>
      </w:pPr>
      <w:r w:rsidRPr="006729FB">
        <w:t>7.23.2.</w:t>
      </w:r>
      <w:r w:rsidRPr="006729FB">
        <w:rPr>
          <w:lang w:eastAsia="zh-CN"/>
        </w:rPr>
        <w:t>2</w:t>
      </w:r>
      <w:r w:rsidRPr="006729FB">
        <w:rPr>
          <w:rFonts w:asciiTheme="minorHAnsi" w:hAnsiTheme="minorHAnsi" w:cstheme="minorBidi"/>
          <w:sz w:val="22"/>
          <w:szCs w:val="22"/>
        </w:rPr>
        <w:tab/>
      </w:r>
      <w:r>
        <w:rPr>
          <w:lang w:eastAsia="zh-CN"/>
        </w:rPr>
        <w:t>Minimum requirement when DRX is used</w:t>
      </w:r>
      <w:r>
        <w:tab/>
        <w:t>213</w:t>
      </w:r>
    </w:p>
    <w:p w14:paraId="09037195" w14:textId="77777777" w:rsidR="006729FB" w:rsidRDefault="006729FB">
      <w:pPr>
        <w:pStyle w:val="TOC4"/>
        <w:rPr>
          <w:rFonts w:asciiTheme="minorHAnsi" w:eastAsiaTheme="minorEastAsia" w:hAnsiTheme="minorHAnsi" w:cstheme="minorBidi"/>
          <w:sz w:val="22"/>
          <w:szCs w:val="22"/>
        </w:rPr>
      </w:pPr>
      <w:r w:rsidRPr="006729FB">
        <w:t>7.23.2.</w:t>
      </w:r>
      <w:r w:rsidRPr="006729FB">
        <w:rPr>
          <w:lang w:eastAsia="zh-CN"/>
        </w:rPr>
        <w:t>3</w:t>
      </w:r>
      <w:r w:rsidRPr="006729FB">
        <w:rPr>
          <w:rFonts w:asciiTheme="minorHAnsi" w:hAnsiTheme="minorHAnsi" w:cstheme="minorBidi"/>
          <w:sz w:val="22"/>
          <w:szCs w:val="22"/>
        </w:rPr>
        <w:tab/>
      </w:r>
      <w:r>
        <w:rPr>
          <w:lang w:eastAsia="zh-CN"/>
        </w:rPr>
        <w:t>Minimum requirement at transitions</w:t>
      </w:r>
      <w:r>
        <w:tab/>
        <w:t>213</w:t>
      </w:r>
    </w:p>
    <w:p w14:paraId="64291CB2" w14:textId="77777777" w:rsidR="006729FB" w:rsidRDefault="006729F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183EC204" w14:textId="77777777" w:rsidR="006729FB" w:rsidRDefault="006729F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3AA5D5C4" w14:textId="77777777" w:rsidR="006729FB" w:rsidRDefault="006729F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07069088" w14:textId="77777777" w:rsidR="006729FB" w:rsidRDefault="006729F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21E35A18" w14:textId="77777777" w:rsidR="006729FB" w:rsidRDefault="006729F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2A041666" w14:textId="77777777" w:rsidR="006729FB" w:rsidRDefault="006729FB">
      <w:pPr>
        <w:pStyle w:val="TOC3"/>
        <w:rPr>
          <w:rFonts w:asciiTheme="minorHAnsi" w:eastAsiaTheme="minorEastAsia" w:hAnsiTheme="minorHAnsi" w:cstheme="minorBidi"/>
          <w:sz w:val="22"/>
          <w:szCs w:val="22"/>
        </w:rPr>
      </w:pPr>
      <w:r w:rsidRPr="006729FB">
        <w:t>7.</w:t>
      </w:r>
      <w:r w:rsidRPr="006729FB">
        <w:rPr>
          <w:lang w:eastAsia="zh-CN"/>
        </w:rPr>
        <w:t>25</w:t>
      </w:r>
      <w:r w:rsidRPr="006729FB">
        <w:t>.2</w:t>
      </w:r>
      <w:r w:rsidRPr="006729FB">
        <w:rPr>
          <w:rFonts w:asciiTheme="minorHAnsi" w:eastAsiaTheme="minorEastAsia" w:hAnsiTheme="minorHAnsi"/>
          <w:sz w:val="22"/>
          <w:szCs w:val="22"/>
        </w:rPr>
        <w:tab/>
      </w:r>
      <w:r w:rsidRPr="00285BBA">
        <w:rPr>
          <w:rFonts w:cs="v4.2.0"/>
        </w:rPr>
        <w:t>Minimum requirements</w:t>
      </w:r>
      <w:r>
        <w:tab/>
        <w:t>215</w:t>
      </w:r>
    </w:p>
    <w:p w14:paraId="79DC0C0F" w14:textId="77777777" w:rsidR="006729FB" w:rsidRDefault="006729FB">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09C7A6D2" w14:textId="77777777" w:rsidR="006729FB" w:rsidRDefault="006729F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4B577412" w14:textId="77777777" w:rsidR="006729FB" w:rsidRDefault="006729F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750CAFB3" w14:textId="77777777" w:rsidR="006729FB" w:rsidRDefault="006729F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02BD6C14" w14:textId="77777777" w:rsidR="006729FB" w:rsidRDefault="006729FB">
      <w:pPr>
        <w:pStyle w:val="TOC3"/>
        <w:rPr>
          <w:rFonts w:asciiTheme="minorHAnsi" w:eastAsiaTheme="minorEastAsia" w:hAnsiTheme="minorHAnsi" w:cstheme="minorBidi"/>
          <w:sz w:val="22"/>
          <w:szCs w:val="22"/>
        </w:rPr>
      </w:pPr>
      <w:r w:rsidRPr="006729FB">
        <w:t>7.</w:t>
      </w:r>
      <w:r w:rsidRPr="006729FB">
        <w:rPr>
          <w:lang w:eastAsia="zh-CN"/>
        </w:rPr>
        <w:t>27</w:t>
      </w:r>
      <w:r w:rsidRPr="006729FB">
        <w:t>.1</w:t>
      </w:r>
      <w:r w:rsidRPr="006729FB">
        <w:rPr>
          <w:rFonts w:asciiTheme="minorHAnsi" w:eastAsiaTheme="minorEastAsia" w:hAnsiTheme="minorHAnsi"/>
          <w:sz w:val="22"/>
          <w:szCs w:val="22"/>
        </w:rPr>
        <w:tab/>
      </w:r>
      <w:r w:rsidRPr="00285BBA">
        <w:rPr>
          <w:rFonts w:cs="v3.7.0"/>
        </w:rPr>
        <w:t>Introduction</w:t>
      </w:r>
      <w:r>
        <w:tab/>
        <w:t>216</w:t>
      </w:r>
    </w:p>
    <w:p w14:paraId="37E7ED18" w14:textId="77777777" w:rsidR="006729FB" w:rsidRDefault="006729FB">
      <w:pPr>
        <w:pStyle w:val="TOC3"/>
        <w:rPr>
          <w:rFonts w:asciiTheme="minorHAnsi" w:eastAsiaTheme="minorEastAsia" w:hAnsiTheme="minorHAnsi" w:cstheme="minorBidi"/>
          <w:sz w:val="22"/>
          <w:szCs w:val="22"/>
        </w:rPr>
      </w:pPr>
      <w:r w:rsidRPr="006729FB">
        <w:t>7.</w:t>
      </w:r>
      <w:r w:rsidRPr="006729FB">
        <w:rPr>
          <w:lang w:eastAsia="zh-CN"/>
        </w:rPr>
        <w:t>27</w:t>
      </w:r>
      <w:r w:rsidRPr="006729FB">
        <w:t>.2</w:t>
      </w:r>
      <w:r w:rsidRPr="006729FB">
        <w:rPr>
          <w:rFonts w:asciiTheme="minorHAnsi" w:eastAsiaTheme="minorEastAsia" w:hAnsiTheme="minorHAnsi"/>
          <w:sz w:val="22"/>
          <w:szCs w:val="22"/>
        </w:rPr>
        <w:tab/>
      </w:r>
      <w:r w:rsidRPr="00285BBA">
        <w:rPr>
          <w:rFonts w:cs="v3.7.0"/>
        </w:rPr>
        <w:t>Requirements</w:t>
      </w:r>
      <w:r>
        <w:tab/>
        <w:t>216</w:t>
      </w:r>
    </w:p>
    <w:p w14:paraId="577F838B" w14:textId="77777777" w:rsidR="006729FB" w:rsidRDefault="006729F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51E64376" w14:textId="77777777" w:rsidR="006729FB" w:rsidRDefault="006729FB">
      <w:pPr>
        <w:pStyle w:val="TOC3"/>
        <w:rPr>
          <w:rFonts w:asciiTheme="minorHAnsi" w:eastAsiaTheme="minorEastAsia" w:hAnsiTheme="minorHAnsi" w:cstheme="minorBidi"/>
          <w:sz w:val="22"/>
          <w:szCs w:val="22"/>
        </w:rPr>
      </w:pPr>
      <w:r w:rsidRPr="006729FB">
        <w:t>7.28.1</w:t>
      </w:r>
      <w:r w:rsidRPr="006729FB">
        <w:rPr>
          <w:rFonts w:asciiTheme="minorHAnsi" w:eastAsiaTheme="minorEastAsia" w:hAnsiTheme="minorHAnsi"/>
          <w:sz w:val="22"/>
          <w:szCs w:val="22"/>
        </w:rPr>
        <w:tab/>
      </w:r>
      <w:r w:rsidRPr="00285BBA">
        <w:rPr>
          <w:rFonts w:cs="v3.7.0"/>
        </w:rPr>
        <w:t>Introduction</w:t>
      </w:r>
      <w:r>
        <w:tab/>
        <w:t>216</w:t>
      </w:r>
    </w:p>
    <w:p w14:paraId="09B6E927" w14:textId="77777777" w:rsidR="006729FB" w:rsidRDefault="006729F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91B2421" w14:textId="77777777" w:rsidR="006729FB" w:rsidRDefault="006729F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3145F136" w14:textId="77777777" w:rsidR="006729FB" w:rsidRDefault="006729F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63437BAF" w14:textId="77777777" w:rsidR="006729FB" w:rsidRDefault="006729F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2EECC4F6" w14:textId="77777777" w:rsidR="006729FB" w:rsidRDefault="006729F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4C4CE9C8" w14:textId="77777777" w:rsidR="006729FB" w:rsidRDefault="006729F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3DB18462" w14:textId="77777777" w:rsidR="006729FB" w:rsidRDefault="006729F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5E307E90" w14:textId="2B49F268" w:rsidR="006729FB" w:rsidRDefault="006729F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057447C9" w14:textId="77777777" w:rsidR="006729FB" w:rsidRDefault="006729F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58F2ABF5" w14:textId="77777777" w:rsidR="006729FB" w:rsidRDefault="006729F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70BBA9D9" w14:textId="77777777" w:rsidR="006729FB" w:rsidRDefault="006729F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6A6FCD7C" w14:textId="77777777" w:rsidR="006729FB" w:rsidRDefault="006729F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5E2AFE5D" w14:textId="77777777" w:rsidR="006729FB" w:rsidRDefault="006729F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326D1A57" w14:textId="77777777" w:rsidR="006729FB" w:rsidRDefault="006729F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E984C4E" w14:textId="77777777" w:rsidR="006729FB" w:rsidRDefault="006729F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53B417DD" w14:textId="77777777" w:rsidR="006729FB" w:rsidRDefault="006729F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3F0456B9" w14:textId="77777777" w:rsidR="006729FB" w:rsidRDefault="006729F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247FBE17" w14:textId="77777777" w:rsidR="006729FB" w:rsidRDefault="006729F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53AC4BC0" w14:textId="77777777" w:rsidR="006729FB" w:rsidRDefault="006729F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13E2E4F6" w14:textId="77777777" w:rsidR="006729FB" w:rsidRDefault="006729F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02766D8A" w14:textId="77777777" w:rsidR="006729FB" w:rsidRDefault="006729F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1454F524" w14:textId="77777777" w:rsidR="006729FB" w:rsidRDefault="006729F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1A4D2DCA" w14:textId="77777777" w:rsidR="006729FB" w:rsidRDefault="006729FB">
      <w:pPr>
        <w:pStyle w:val="TOC5"/>
        <w:rPr>
          <w:rFonts w:asciiTheme="minorHAnsi" w:eastAsiaTheme="minorEastAsia" w:hAnsiTheme="minorHAnsi" w:cstheme="minorBidi"/>
          <w:sz w:val="22"/>
          <w:szCs w:val="22"/>
        </w:rPr>
      </w:pPr>
      <w:r w:rsidRPr="006729FB">
        <w:t>8.1.2.3.1</w:t>
      </w:r>
      <w:r w:rsidRPr="006729FB">
        <w:rPr>
          <w:rFonts w:asciiTheme="minorHAnsi" w:eastAsiaTheme="minorEastAsia" w:hAnsiTheme="minorHAnsi"/>
          <w:sz w:val="22"/>
          <w:szCs w:val="22"/>
        </w:rPr>
        <w:tab/>
      </w:r>
      <w:r>
        <w:t>E-UTRAN FDD – FDD inter frequency measurements</w:t>
      </w:r>
      <w:r>
        <w:tab/>
        <w:t>236</w:t>
      </w:r>
    </w:p>
    <w:p w14:paraId="1DE26258" w14:textId="77777777" w:rsidR="006729FB" w:rsidRDefault="006729F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10E39A25" w14:textId="77777777" w:rsidR="006729FB" w:rsidRDefault="006729F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069D3E8F" w14:textId="77777777" w:rsidR="006729FB" w:rsidRDefault="006729FB">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5975A181" w14:textId="77777777" w:rsidR="006729FB" w:rsidRDefault="006729F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10C1BC7D" w14:textId="77777777" w:rsidR="006729FB" w:rsidRDefault="006729F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7368CD17" w14:textId="77777777" w:rsidR="006729FB" w:rsidRDefault="006729F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1690E8B7" w14:textId="77777777" w:rsidR="006729FB" w:rsidRDefault="006729F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503C639C" w14:textId="77777777" w:rsidR="006729FB" w:rsidRDefault="006729FB">
      <w:pPr>
        <w:pStyle w:val="TOC5"/>
        <w:rPr>
          <w:rFonts w:asciiTheme="minorHAnsi" w:eastAsiaTheme="minorEastAsia" w:hAnsiTheme="minorHAnsi" w:cstheme="minorBidi"/>
          <w:sz w:val="22"/>
          <w:szCs w:val="22"/>
        </w:rPr>
      </w:pPr>
      <w:r w:rsidRPr="006729FB">
        <w:t>8.1.2.3.9</w:t>
      </w:r>
      <w:r w:rsidRPr="006729FB">
        <w:rPr>
          <w:rFonts w:asciiTheme="minorHAnsi" w:eastAsiaTheme="minorEastAsia" w:hAnsiTheme="minorHAnsi"/>
          <w:sz w:val="22"/>
          <w:szCs w:val="22"/>
        </w:rPr>
        <w:tab/>
      </w:r>
      <w:r>
        <w:t>E-UTRAN FDD – FDD inter frequency measurements with FeMBMS/Unicast mixed cells</w:t>
      </w:r>
      <w:r>
        <w:tab/>
        <w:t>253</w:t>
      </w:r>
    </w:p>
    <w:p w14:paraId="37C63B2D" w14:textId="77777777" w:rsidR="006729FB" w:rsidRDefault="006729F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4AD90F94" w14:textId="77777777" w:rsidR="006729FB" w:rsidRDefault="006729F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04377FA1" w14:textId="77777777" w:rsidR="006729FB" w:rsidRDefault="006729F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6027F550" w14:textId="77777777" w:rsidR="006729FB" w:rsidRDefault="006729F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77FAF63F" w14:textId="77777777" w:rsidR="006729FB" w:rsidRDefault="006729F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71C5B636" w14:textId="77777777" w:rsidR="006729FB" w:rsidRDefault="006729F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48EC220A" w14:textId="77777777" w:rsidR="006729FB" w:rsidRDefault="006729F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25E2AD2E" w14:textId="77777777" w:rsidR="006729FB" w:rsidRDefault="006729F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041A857F" w14:textId="77777777" w:rsidR="006729FB" w:rsidRDefault="006729F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08800D11" w14:textId="77777777" w:rsidR="006729FB" w:rsidRDefault="006729F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3381F3EF" w14:textId="77777777" w:rsidR="006729FB" w:rsidRDefault="006729F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1B77D87D" w14:textId="77777777" w:rsidR="006729FB" w:rsidRDefault="006729F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5FB903E2" w14:textId="77777777" w:rsidR="006729FB" w:rsidRDefault="006729F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57D6D216" w14:textId="77777777" w:rsidR="006729FB" w:rsidRDefault="006729F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67467FCA" w14:textId="77777777" w:rsidR="006729FB" w:rsidRDefault="006729F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16A15482" w14:textId="77777777" w:rsidR="006729FB" w:rsidRDefault="006729F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4633B6D3" w14:textId="77777777" w:rsidR="006729FB" w:rsidRDefault="006729F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48F98DF3" w14:textId="77777777" w:rsidR="006729FB" w:rsidRDefault="006729FB">
      <w:pPr>
        <w:pStyle w:val="TOC5"/>
        <w:rPr>
          <w:rFonts w:asciiTheme="minorHAnsi" w:eastAsiaTheme="minorEastAsia" w:hAnsiTheme="minorHAnsi" w:cstheme="minorBidi"/>
          <w:sz w:val="22"/>
          <w:szCs w:val="22"/>
        </w:rPr>
      </w:pPr>
      <w:r w:rsidRPr="006729FB">
        <w:t>8.1.2.4.</w:t>
      </w:r>
      <w:r w:rsidRPr="006729FB">
        <w:rPr>
          <w:lang w:eastAsia="zh-CN"/>
        </w:rPr>
        <w:t>15</w:t>
      </w:r>
      <w:r w:rsidRPr="006729FB">
        <w:rPr>
          <w:rFonts w:asciiTheme="minorHAnsi" w:eastAsiaTheme="minorEastAsia" w:hAnsiTheme="minorHAnsi" w:cstheme="minorBidi"/>
          <w:sz w:val="22"/>
          <w:szCs w:val="22"/>
        </w:rPr>
        <w:tab/>
      </w:r>
      <w:r w:rsidRPr="00285BBA">
        <w:rPr>
          <w:lang w:val="en-US"/>
        </w:rPr>
        <w:t xml:space="preserve">E-UTRAN </w:t>
      </w:r>
      <w:r w:rsidRPr="00285BBA">
        <w:rPr>
          <w:lang w:val="en-US" w:eastAsia="zh-CN"/>
        </w:rPr>
        <w:t>F</w:t>
      </w:r>
      <w:r w:rsidRPr="00285BBA">
        <w:rPr>
          <w:lang w:val="en-US"/>
        </w:rPr>
        <w:t>DD – cdma2000 1xRTT measurements</w:t>
      </w:r>
      <w:r w:rsidRPr="00285BBA">
        <w:rPr>
          <w:lang w:val="en-US" w:eastAsia="zh-CN"/>
        </w:rPr>
        <w:t xml:space="preserve"> for SON ANR</w:t>
      </w:r>
      <w:r>
        <w:tab/>
        <w:t>278</w:t>
      </w:r>
    </w:p>
    <w:p w14:paraId="28C78031" w14:textId="77777777" w:rsidR="006729FB" w:rsidRDefault="006729FB">
      <w:pPr>
        <w:pStyle w:val="TOC5"/>
        <w:rPr>
          <w:rFonts w:asciiTheme="minorHAnsi" w:eastAsiaTheme="minorEastAsia" w:hAnsiTheme="minorHAnsi" w:cstheme="minorBidi"/>
          <w:sz w:val="22"/>
          <w:szCs w:val="22"/>
        </w:rPr>
      </w:pPr>
      <w:r w:rsidRPr="006729FB">
        <w:t>8.1.2.4.</w:t>
      </w:r>
      <w:r w:rsidRPr="006729FB">
        <w:rPr>
          <w:lang w:eastAsia="zh-CN"/>
        </w:rPr>
        <w:t>16</w:t>
      </w:r>
      <w:r w:rsidRPr="006729FB">
        <w:rPr>
          <w:rFonts w:asciiTheme="minorHAnsi" w:eastAsiaTheme="minorEastAsia" w:hAnsiTheme="minorHAnsi" w:cstheme="minorBidi"/>
          <w:sz w:val="22"/>
          <w:szCs w:val="22"/>
        </w:rPr>
        <w:tab/>
      </w:r>
      <w:r w:rsidRPr="00285BBA">
        <w:rPr>
          <w:lang w:val="en-US"/>
        </w:rPr>
        <w:t xml:space="preserve">E-UTRAN </w:t>
      </w:r>
      <w:r w:rsidRPr="00285BBA">
        <w:rPr>
          <w:lang w:val="en-US" w:eastAsia="zh-CN"/>
        </w:rPr>
        <w:t>T</w:t>
      </w:r>
      <w:r w:rsidRPr="00285BBA">
        <w:rPr>
          <w:lang w:val="en-US"/>
        </w:rPr>
        <w:t>DD – cdma2000 1xRTT measurements</w:t>
      </w:r>
      <w:r w:rsidRPr="00285BBA">
        <w:rPr>
          <w:lang w:val="en-US" w:eastAsia="zh-CN"/>
        </w:rPr>
        <w:t xml:space="preserve"> for SON ANR</w:t>
      </w:r>
      <w:r>
        <w:tab/>
        <w:t>278</w:t>
      </w:r>
    </w:p>
    <w:p w14:paraId="088D9446" w14:textId="77777777" w:rsidR="006729FB" w:rsidRDefault="006729F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3A7DE4F2" w14:textId="77777777" w:rsidR="006729FB" w:rsidRDefault="006729F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0AC4F581" w14:textId="77777777" w:rsidR="006729FB" w:rsidRDefault="006729F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410B0452" w14:textId="77777777" w:rsidR="006729FB" w:rsidRDefault="006729F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EB188F1" w14:textId="77777777" w:rsidR="006729FB" w:rsidRDefault="006729F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5BDF6682" w14:textId="77777777" w:rsidR="006729FB" w:rsidRDefault="006729FB">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246C64B7" w14:textId="77777777" w:rsidR="006729FB" w:rsidRDefault="006729FB">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6D609200" w14:textId="77777777" w:rsidR="006729FB" w:rsidRDefault="006729FB">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2CCDFBD1" w14:textId="77777777" w:rsidR="006729FB" w:rsidRDefault="006729FB">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75425777" w14:textId="77777777" w:rsidR="006729FB" w:rsidRDefault="006729FB">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285BBA">
        <w:rPr>
          <w:rFonts w:eastAsiaTheme="minorEastAsia"/>
        </w:rPr>
        <w:t>(</w:t>
      </w:r>
      <w:r>
        <w:rPr>
          <w:lang w:eastAsia="zh-CN"/>
        </w:rPr>
        <w:t>Void</w:t>
      </w:r>
      <w:r w:rsidRPr="00285BBA">
        <w:rPr>
          <w:rFonts w:eastAsiaTheme="minorEastAsia"/>
        </w:rPr>
        <w:t>)</w:t>
      </w:r>
      <w:r>
        <w:tab/>
        <w:t>288</w:t>
      </w:r>
    </w:p>
    <w:p w14:paraId="0D226892" w14:textId="77777777" w:rsidR="006729FB" w:rsidRDefault="006729FB">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285BBA">
        <w:rPr>
          <w:rFonts w:eastAsiaTheme="minorEastAsia"/>
        </w:rPr>
        <w:t>(</w:t>
      </w:r>
      <w:r>
        <w:rPr>
          <w:lang w:eastAsia="zh-CN"/>
        </w:rPr>
        <w:t>Void</w:t>
      </w:r>
      <w:r w:rsidRPr="00285BBA">
        <w:rPr>
          <w:rFonts w:eastAsiaTheme="minorEastAsia"/>
        </w:rPr>
        <w:t>)</w:t>
      </w:r>
      <w:r>
        <w:tab/>
        <w:t>288</w:t>
      </w:r>
    </w:p>
    <w:p w14:paraId="7C1251B9" w14:textId="77777777" w:rsidR="006729FB" w:rsidRDefault="006729FB">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285BBA">
        <w:rPr>
          <w:rFonts w:eastAsiaTheme="minorEastAsia"/>
        </w:rPr>
        <w:t>(</w:t>
      </w:r>
      <w:r>
        <w:rPr>
          <w:lang w:eastAsia="zh-CN"/>
        </w:rPr>
        <w:t>Void</w:t>
      </w:r>
      <w:r w:rsidRPr="00285BBA">
        <w:rPr>
          <w:rFonts w:eastAsiaTheme="minorEastAsia"/>
        </w:rPr>
        <w:t>)</w:t>
      </w:r>
      <w:r>
        <w:tab/>
        <w:t>288</w:t>
      </w:r>
    </w:p>
    <w:p w14:paraId="65D6183F" w14:textId="77777777" w:rsidR="006729FB" w:rsidRDefault="006729FB">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285BBA">
        <w:rPr>
          <w:rFonts w:eastAsiaTheme="minorEastAsia"/>
        </w:rPr>
        <w:t>(</w:t>
      </w:r>
      <w:r>
        <w:rPr>
          <w:lang w:eastAsia="zh-CN"/>
        </w:rPr>
        <w:t>Void</w:t>
      </w:r>
      <w:r w:rsidRPr="00285BBA">
        <w:rPr>
          <w:rFonts w:eastAsiaTheme="minorEastAsia"/>
        </w:rPr>
        <w:t>)</w:t>
      </w:r>
      <w:r>
        <w:tab/>
        <w:t>288</w:t>
      </w:r>
    </w:p>
    <w:p w14:paraId="616D1468" w14:textId="77777777" w:rsidR="006729FB" w:rsidRDefault="006729F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30B4CCB9" w14:textId="77777777" w:rsidR="006729FB" w:rsidRDefault="006729FB">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31EA11D" w14:textId="77777777" w:rsidR="006729FB" w:rsidRDefault="006729FB">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69178915" w14:textId="77777777" w:rsidR="006729FB" w:rsidRDefault="006729FB">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46F2E9A2" w14:textId="77777777" w:rsidR="006729FB" w:rsidRDefault="006729FB">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FF9C11E" w14:textId="77777777" w:rsidR="006729FB" w:rsidRDefault="006729FB">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5B7290DC" w14:textId="77777777" w:rsidR="006729FB" w:rsidRDefault="006729FB">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552C3697" w14:textId="77777777" w:rsidR="006729FB" w:rsidRDefault="006729FB">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1C372390" w14:textId="77777777" w:rsidR="006729FB" w:rsidRDefault="006729FB">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0A5C0396" w14:textId="77777777" w:rsidR="006729FB" w:rsidRDefault="006729F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070254C8" w14:textId="77777777" w:rsidR="006729FB" w:rsidRDefault="006729FB">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7F7B3479" w14:textId="77777777" w:rsidR="006729FB" w:rsidRDefault="006729FB">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34991286" w14:textId="77777777" w:rsidR="006729FB" w:rsidRDefault="006729FB">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6F686F3A" w14:textId="77777777" w:rsidR="006729FB" w:rsidRDefault="006729FB">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147FE807" w14:textId="77777777" w:rsidR="006729FB" w:rsidRDefault="006729F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09F51403" w14:textId="77777777" w:rsidR="006729FB" w:rsidRDefault="006729F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1A0D64CC" w14:textId="77777777" w:rsidR="006729FB" w:rsidRDefault="006729F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0EE0B84F" w14:textId="77777777" w:rsidR="006729FB" w:rsidRDefault="006729F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5E0B6C24" w14:textId="77777777" w:rsidR="006729FB" w:rsidRDefault="006729F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774078D1" w14:textId="77777777" w:rsidR="006729FB" w:rsidRDefault="006729F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7F67DEA9" w14:textId="77777777" w:rsidR="006729FB" w:rsidRDefault="006729FB">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4ED5F999" w14:textId="77777777" w:rsidR="006729FB" w:rsidRDefault="006729F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01D53455" w14:textId="77777777" w:rsidR="006729FB" w:rsidRDefault="006729FB">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6B455ADF" w14:textId="77777777" w:rsidR="006729FB" w:rsidRDefault="006729F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5EBC0D7B" w14:textId="77777777" w:rsidR="006729FB" w:rsidRDefault="006729F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6F5E0AD0" w14:textId="77777777" w:rsidR="006729FB" w:rsidRDefault="006729F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05D1B352" w14:textId="77777777" w:rsidR="006729FB" w:rsidRDefault="006729F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58D8F7AD" w14:textId="77777777" w:rsidR="006729FB" w:rsidRDefault="006729F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16A28C1B" w14:textId="77777777" w:rsidR="006729FB" w:rsidRDefault="006729F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74E59CA1" w14:textId="77777777" w:rsidR="006729FB" w:rsidRDefault="006729F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27B6CEDE" w14:textId="77777777" w:rsidR="006729FB" w:rsidRDefault="006729F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B2AD039" w14:textId="77777777" w:rsidR="006729FB" w:rsidRDefault="006729F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2482EFAD" w14:textId="77777777" w:rsidR="006729FB" w:rsidRDefault="006729F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4E3198F0" w14:textId="77777777" w:rsidR="006729FB" w:rsidRDefault="006729F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5FC507E7" w14:textId="77777777" w:rsidR="006729FB" w:rsidRDefault="006729F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24CD0528" w14:textId="77777777" w:rsidR="006729FB" w:rsidRDefault="006729F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684B9A02" w14:textId="77777777" w:rsidR="006729FB" w:rsidRDefault="006729F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37602DB2" w14:textId="77777777" w:rsidR="006729FB" w:rsidRDefault="006729F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7FC5DFE0" w14:textId="77777777" w:rsidR="006729FB" w:rsidRDefault="006729F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652A88E3" w14:textId="77777777" w:rsidR="006729FB" w:rsidRDefault="006729F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2BD257B0" w14:textId="77777777" w:rsidR="006729FB" w:rsidRDefault="006729FB">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3F7AD201" w14:textId="77777777" w:rsidR="006729FB" w:rsidRDefault="006729FB">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65D74CBF" w14:textId="77777777" w:rsidR="006729FB" w:rsidRDefault="006729FB">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0FA83A2B" w14:textId="77777777" w:rsidR="006729FB" w:rsidRDefault="006729F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43CC43FC" w14:textId="77777777" w:rsidR="006729FB" w:rsidRDefault="006729F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0E58F583" w14:textId="77777777" w:rsidR="006729FB" w:rsidRDefault="006729F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05CF69B3" w14:textId="77777777" w:rsidR="006729FB" w:rsidRDefault="006729F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0116B9F8" w14:textId="77777777" w:rsidR="006729FB" w:rsidRDefault="006729F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5FE90C93" w14:textId="77777777" w:rsidR="006729FB" w:rsidRDefault="006729F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0A944710" w14:textId="77777777" w:rsidR="006729FB" w:rsidRDefault="006729F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7576DFB7" w14:textId="77777777" w:rsidR="006729FB" w:rsidRDefault="006729F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6C716471" w14:textId="77777777" w:rsidR="006729FB" w:rsidRDefault="006729F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552731B8" w14:textId="77777777" w:rsidR="006729FB" w:rsidRDefault="006729F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5BAB449F" w14:textId="77777777" w:rsidR="006729FB" w:rsidRDefault="006729F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54746D5D" w14:textId="77777777" w:rsidR="006729FB" w:rsidRDefault="006729F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11946E51" w14:textId="77777777" w:rsidR="006729FB" w:rsidRDefault="006729F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0658D1A0" w14:textId="77777777" w:rsidR="006729FB" w:rsidRDefault="006729F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186EA372" w14:textId="77777777" w:rsidR="006729FB" w:rsidRDefault="006729F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6781085B" w14:textId="77777777" w:rsidR="006729FB" w:rsidRDefault="006729F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5C2A70E2" w14:textId="77777777" w:rsidR="006729FB" w:rsidRDefault="006729F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63398888" w14:textId="77777777" w:rsidR="006729FB" w:rsidRDefault="006729F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3137C1F8" w14:textId="77777777" w:rsidR="006729FB" w:rsidRDefault="006729FB">
      <w:pPr>
        <w:pStyle w:val="TOC5"/>
        <w:rPr>
          <w:rFonts w:asciiTheme="minorHAnsi" w:eastAsiaTheme="minorEastAsia" w:hAnsiTheme="minorHAnsi" w:cstheme="minorBidi"/>
          <w:sz w:val="22"/>
          <w:szCs w:val="22"/>
        </w:rPr>
      </w:pPr>
      <w:r w:rsidRPr="006729FB">
        <w:t>8.6.2.</w:t>
      </w:r>
      <w:r w:rsidRPr="006729FB">
        <w:rPr>
          <w:lang w:eastAsia="zh-CN"/>
        </w:rPr>
        <w:t>2</w:t>
      </w:r>
      <w:r w:rsidRPr="006729FB">
        <w:t>.</w:t>
      </w:r>
      <w:r w:rsidRPr="006729FB">
        <w:rPr>
          <w:lang w:eastAsia="zh-CN"/>
        </w:rPr>
        <w:t>2</w:t>
      </w:r>
      <w:r w:rsidRPr="006729FB">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43190489" w14:textId="77777777" w:rsidR="006729FB" w:rsidRDefault="006729F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31CFD383" w14:textId="77777777" w:rsidR="006729FB" w:rsidRDefault="006729F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0CF216F8" w14:textId="77777777" w:rsidR="006729FB" w:rsidRDefault="006729F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3E67DB6C" w14:textId="77777777" w:rsidR="006729FB" w:rsidRDefault="006729F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315981F9" w14:textId="77777777" w:rsidR="006729FB" w:rsidRDefault="006729F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51DBE8B9" w14:textId="77777777" w:rsidR="006729FB" w:rsidRDefault="006729F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7C7BF50B" w14:textId="77777777" w:rsidR="006729FB" w:rsidRDefault="006729F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3A74A028" w14:textId="77777777" w:rsidR="006729FB" w:rsidRDefault="006729FB">
      <w:pPr>
        <w:pStyle w:val="TOC5"/>
        <w:rPr>
          <w:rFonts w:asciiTheme="minorHAnsi" w:eastAsiaTheme="minorEastAsia" w:hAnsiTheme="minorHAnsi" w:cstheme="minorBidi"/>
          <w:sz w:val="22"/>
          <w:szCs w:val="22"/>
        </w:rPr>
      </w:pPr>
      <w:r w:rsidRPr="006729FB">
        <w:t>8.6.3.</w:t>
      </w:r>
      <w:r w:rsidRPr="006729FB">
        <w:rPr>
          <w:lang w:eastAsia="zh-CN"/>
        </w:rPr>
        <w:t>2</w:t>
      </w:r>
      <w:r w:rsidRPr="006729FB">
        <w:t>.1</w:t>
      </w:r>
      <w:r w:rsidRPr="006729FB">
        <w:rPr>
          <w:rFonts w:asciiTheme="minorHAnsi" w:eastAsiaTheme="minorEastAsia" w:hAnsiTheme="minorHAnsi"/>
          <w:sz w:val="22"/>
          <w:szCs w:val="22"/>
        </w:rPr>
        <w:tab/>
      </w:r>
      <w:r>
        <w:t>E-UTRAN FDD – FDD inter frequency measurements</w:t>
      </w:r>
      <w:r>
        <w:tab/>
        <w:t>358</w:t>
      </w:r>
    </w:p>
    <w:p w14:paraId="2730ED6F" w14:textId="77777777" w:rsidR="006729FB" w:rsidRDefault="006729FB">
      <w:pPr>
        <w:pStyle w:val="TOC5"/>
        <w:rPr>
          <w:rFonts w:asciiTheme="minorHAnsi" w:eastAsiaTheme="minorEastAsia" w:hAnsiTheme="minorHAnsi" w:cstheme="minorBidi"/>
          <w:sz w:val="22"/>
          <w:szCs w:val="22"/>
        </w:rPr>
      </w:pPr>
      <w:r w:rsidRPr="006729FB">
        <w:t>8.6.3.</w:t>
      </w:r>
      <w:r w:rsidRPr="006729FB">
        <w:rPr>
          <w:lang w:eastAsia="zh-CN"/>
        </w:rPr>
        <w:t>2</w:t>
      </w:r>
      <w:r w:rsidRPr="006729FB">
        <w:t>.</w:t>
      </w:r>
      <w:r w:rsidRPr="006729FB">
        <w:rPr>
          <w:lang w:eastAsia="zh-CN"/>
        </w:rPr>
        <w:t>2</w:t>
      </w:r>
      <w:r w:rsidRPr="006729FB">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1B117911" w14:textId="77777777" w:rsidR="006729FB" w:rsidRDefault="006729F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085E4E6E" w14:textId="77777777" w:rsidR="006729FB" w:rsidRDefault="006729F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24F38FDB" w14:textId="77777777" w:rsidR="006729FB" w:rsidRDefault="006729F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EE27962" w14:textId="77777777" w:rsidR="006729FB" w:rsidRDefault="006729F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4157809D" w14:textId="77777777" w:rsidR="006729FB" w:rsidRDefault="006729F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54EDE2F9" w14:textId="77777777" w:rsidR="006729FB" w:rsidRDefault="006729F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45293F6D" w14:textId="77777777" w:rsidR="006729FB" w:rsidRDefault="006729F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5A7311B0" w14:textId="77777777" w:rsidR="006729FB" w:rsidRDefault="006729F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0B7A65A8" w14:textId="77777777" w:rsidR="006729FB" w:rsidRDefault="006729F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719A93E7" w14:textId="77777777" w:rsidR="006729FB" w:rsidRDefault="006729FB">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5228F5C2" w14:textId="77777777" w:rsidR="006729FB" w:rsidRDefault="006729F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08690299" w14:textId="77777777" w:rsidR="006729FB" w:rsidRDefault="006729F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3F95695F" w14:textId="77777777" w:rsidR="006729FB" w:rsidRDefault="006729F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61F8276B" w14:textId="77777777" w:rsidR="006729FB" w:rsidRDefault="006729F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080D1FC6" w14:textId="77777777" w:rsidR="006729FB" w:rsidRDefault="006729F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A88919E" w14:textId="77777777" w:rsidR="006729FB" w:rsidRDefault="006729F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64475E6C" w14:textId="77777777" w:rsidR="006729FB" w:rsidRDefault="006729F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20FE312C" w14:textId="77777777" w:rsidR="006729FB" w:rsidRDefault="006729F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2B139F4" w14:textId="77777777" w:rsidR="006729FB" w:rsidRDefault="006729F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74091EBA" w14:textId="77777777" w:rsidR="006729FB" w:rsidRDefault="006729F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1CECC4A7" w14:textId="77777777" w:rsidR="006729FB" w:rsidRDefault="006729F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4240F08B" w14:textId="77777777" w:rsidR="006729FB" w:rsidRDefault="006729F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5058CEF9" w14:textId="77777777" w:rsidR="006729FB" w:rsidRDefault="006729F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7A09156C" w14:textId="77777777" w:rsidR="006729FB" w:rsidRDefault="006729FB">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4987D0D0" w14:textId="77777777" w:rsidR="006729FB" w:rsidRDefault="006729FB">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7A6289B6" w14:textId="77777777" w:rsidR="006729FB" w:rsidRDefault="006729F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3149F644" w14:textId="77777777" w:rsidR="006729FB" w:rsidRDefault="006729FB">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7D795EF3" w14:textId="77777777" w:rsidR="006729FB" w:rsidRDefault="006729FB">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343C7EB9" w14:textId="77777777" w:rsidR="006729FB" w:rsidRDefault="006729F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0FD64F29" w14:textId="77777777" w:rsidR="006729FB" w:rsidRDefault="006729F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2BA7841B" w14:textId="77777777" w:rsidR="006729FB" w:rsidRDefault="006729FB">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5483B9BA" w14:textId="77777777" w:rsidR="006729FB" w:rsidRDefault="006729FB">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5C78FE11" w14:textId="77777777" w:rsidR="006729FB" w:rsidRDefault="006729F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28B7C8CA" w14:textId="77777777" w:rsidR="006729FB" w:rsidRDefault="006729F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2D9EB577" w14:textId="77777777" w:rsidR="006729FB" w:rsidRDefault="006729F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3CA46608" w14:textId="77777777" w:rsidR="006729FB" w:rsidRDefault="006729FB">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09EB058B" w14:textId="77777777" w:rsidR="006729FB" w:rsidRDefault="006729F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184067A9" w14:textId="77777777" w:rsidR="006729FB" w:rsidRDefault="006729F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79D580C7" w14:textId="77777777" w:rsidR="006729FB" w:rsidRDefault="006729F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0EBA4FF3" w14:textId="77777777" w:rsidR="006729FB" w:rsidRDefault="006729F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1C99E848" w14:textId="77777777" w:rsidR="006729FB" w:rsidRDefault="006729F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5770E52D" w14:textId="77777777" w:rsidR="006729FB" w:rsidRDefault="006729F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2114D314" w14:textId="77777777" w:rsidR="006729FB" w:rsidRDefault="006729F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36F2770A" w14:textId="77777777" w:rsidR="006729FB" w:rsidRDefault="006729F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0ECD8D22" w14:textId="77777777" w:rsidR="006729FB" w:rsidRDefault="006729F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7EAC044D" w14:textId="77777777" w:rsidR="006729FB" w:rsidRDefault="006729FB">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282DEB98" w14:textId="77777777" w:rsidR="006729FB" w:rsidRDefault="006729FB">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04B3F62C" w14:textId="77777777" w:rsidR="006729FB" w:rsidRDefault="006729F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6F7A232" w14:textId="77777777" w:rsidR="006729FB" w:rsidRDefault="006729F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65161215" w14:textId="77777777" w:rsidR="006729FB" w:rsidRDefault="006729F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1AC09921" w14:textId="77777777" w:rsidR="006729FB" w:rsidRDefault="006729F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69BF573C" w14:textId="77777777" w:rsidR="006729FB" w:rsidRDefault="006729F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6C82873D" w14:textId="77777777" w:rsidR="006729FB" w:rsidRDefault="006729F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68B2552" w14:textId="77777777" w:rsidR="006729FB" w:rsidRDefault="006729F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0323A5DE" w14:textId="77777777" w:rsidR="006729FB" w:rsidRDefault="006729F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099ED86B" w14:textId="77777777" w:rsidR="006729FB" w:rsidRDefault="006729FB">
      <w:pPr>
        <w:pStyle w:val="TOC5"/>
        <w:rPr>
          <w:rFonts w:asciiTheme="minorHAnsi" w:eastAsiaTheme="minorEastAsia" w:hAnsiTheme="minorHAnsi" w:cstheme="minorBidi"/>
          <w:sz w:val="22"/>
          <w:szCs w:val="22"/>
        </w:rPr>
      </w:pPr>
      <w:r w:rsidRPr="006729FB">
        <w:t>8.11.2.</w:t>
      </w:r>
      <w:r w:rsidRPr="006729FB">
        <w:rPr>
          <w:lang w:eastAsia="zh-CN"/>
        </w:rPr>
        <w:t>2</w:t>
      </w:r>
      <w:r w:rsidRPr="006729FB">
        <w:t>.</w:t>
      </w:r>
      <w:r w:rsidRPr="006729FB">
        <w:rPr>
          <w:lang w:eastAsia="zh-CN"/>
        </w:rPr>
        <w:t>2</w:t>
      </w:r>
      <w:r w:rsidRPr="006729FB">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2DE13F24" w14:textId="77777777" w:rsidR="006729FB" w:rsidRDefault="006729FB">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35401060" w14:textId="77777777" w:rsidR="006729FB" w:rsidRDefault="006729F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75C10854" w14:textId="77777777" w:rsidR="006729FB" w:rsidRDefault="006729F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096971B9" w14:textId="77777777" w:rsidR="006729FB" w:rsidRDefault="006729F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2D3C70FE" w14:textId="77777777" w:rsidR="006729FB" w:rsidRDefault="006729F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02C78F40" w14:textId="77777777" w:rsidR="006729FB" w:rsidRDefault="006729F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3CCF4EF6" w14:textId="77777777" w:rsidR="006729FB" w:rsidRDefault="006729F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7814FC7F" w14:textId="77777777" w:rsidR="006729FB" w:rsidRDefault="006729F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58278FC4" w14:textId="77777777" w:rsidR="006729FB" w:rsidRDefault="006729FB">
      <w:pPr>
        <w:pStyle w:val="TOC5"/>
        <w:rPr>
          <w:rFonts w:asciiTheme="minorHAnsi" w:eastAsiaTheme="minorEastAsia" w:hAnsiTheme="minorHAnsi" w:cstheme="minorBidi"/>
          <w:sz w:val="22"/>
          <w:szCs w:val="22"/>
        </w:rPr>
      </w:pPr>
      <w:r w:rsidRPr="006729FB">
        <w:t>8.11.3.</w:t>
      </w:r>
      <w:r w:rsidRPr="006729FB">
        <w:rPr>
          <w:lang w:eastAsia="zh-CN"/>
        </w:rPr>
        <w:t>2</w:t>
      </w:r>
      <w:r w:rsidRPr="006729FB">
        <w:t>.1</w:t>
      </w:r>
      <w:r w:rsidRPr="006729FB">
        <w:rPr>
          <w:rFonts w:asciiTheme="minorHAnsi" w:eastAsiaTheme="minorEastAsia" w:hAnsiTheme="minorHAnsi"/>
          <w:sz w:val="22"/>
          <w:szCs w:val="22"/>
        </w:rPr>
        <w:tab/>
      </w:r>
      <w:r>
        <w:t>E-UTRAN FDD – FS3 inter-frequency measurements</w:t>
      </w:r>
      <w:r>
        <w:tab/>
        <w:t>391</w:t>
      </w:r>
    </w:p>
    <w:p w14:paraId="00C34752" w14:textId="77777777" w:rsidR="006729FB" w:rsidRDefault="006729FB">
      <w:pPr>
        <w:pStyle w:val="TOC5"/>
        <w:rPr>
          <w:rFonts w:asciiTheme="minorHAnsi" w:eastAsiaTheme="minorEastAsia" w:hAnsiTheme="minorHAnsi" w:cstheme="minorBidi"/>
          <w:sz w:val="22"/>
          <w:szCs w:val="22"/>
        </w:rPr>
      </w:pPr>
      <w:r w:rsidRPr="006729FB">
        <w:t>8.11.3.</w:t>
      </w:r>
      <w:r w:rsidRPr="006729FB">
        <w:rPr>
          <w:lang w:eastAsia="zh-CN"/>
        </w:rPr>
        <w:t>2</w:t>
      </w:r>
      <w:r w:rsidRPr="006729FB">
        <w:t>.</w:t>
      </w:r>
      <w:r w:rsidRPr="006729FB">
        <w:rPr>
          <w:lang w:eastAsia="zh-CN"/>
        </w:rPr>
        <w:t>2</w:t>
      </w:r>
      <w:r w:rsidRPr="006729FB">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5E93C497" w14:textId="77777777" w:rsidR="006729FB" w:rsidRDefault="006729FB">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65E9D0B6" w14:textId="77777777" w:rsidR="006729FB" w:rsidRDefault="006729F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55F8C516" w14:textId="77777777" w:rsidR="006729FB" w:rsidRDefault="006729F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3ADB735" w14:textId="77777777" w:rsidR="006729FB" w:rsidRDefault="006729FB">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7A5A3A67" w14:textId="77777777" w:rsidR="006729FB" w:rsidRDefault="006729F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727F6C90" w14:textId="77777777" w:rsidR="006729FB" w:rsidRDefault="006729FB">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1D74C6ED" w14:textId="77777777" w:rsidR="006729FB" w:rsidRDefault="006729F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4003A41" w14:textId="77777777" w:rsidR="006729FB" w:rsidRDefault="006729F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37C7A662" w14:textId="77777777" w:rsidR="006729FB" w:rsidRDefault="006729F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0146BE1E" w14:textId="77777777" w:rsidR="006729FB" w:rsidRDefault="006729F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11F84770" w14:textId="77777777" w:rsidR="006729FB" w:rsidRDefault="006729F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7CD9528D" w14:textId="77777777" w:rsidR="006729FB" w:rsidRDefault="006729F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3840DFC6" w14:textId="77777777" w:rsidR="006729FB" w:rsidRDefault="006729F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2BD58A6B" w14:textId="77777777" w:rsidR="006729FB" w:rsidRDefault="006729F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3A2BFC65" w14:textId="77777777" w:rsidR="006729FB" w:rsidRDefault="006729F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447E7A25" w14:textId="77777777" w:rsidR="006729FB" w:rsidRDefault="006729F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4320B3E9" w14:textId="77777777" w:rsidR="006729FB" w:rsidRDefault="006729F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58A2BCA6" w14:textId="77777777" w:rsidR="006729FB" w:rsidRDefault="006729F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762BFF52" w14:textId="77777777" w:rsidR="006729FB" w:rsidRDefault="006729F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10EEF6E3" w14:textId="77777777" w:rsidR="006729FB" w:rsidRDefault="006729F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3A820CF3" w14:textId="77777777" w:rsidR="006729FB" w:rsidRDefault="006729F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2A379FBE" w14:textId="77777777" w:rsidR="006729FB" w:rsidRDefault="006729F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2F81138" w14:textId="77777777" w:rsidR="006729FB" w:rsidRDefault="006729F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71B958F9" w14:textId="77777777" w:rsidR="006729FB" w:rsidRDefault="006729F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6E973B2B" w14:textId="77777777" w:rsidR="006729FB" w:rsidRDefault="006729F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3AC5E46C" w14:textId="77777777" w:rsidR="006729FB" w:rsidRDefault="006729F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54D8CA31" w14:textId="77777777" w:rsidR="006729FB" w:rsidRDefault="006729F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1BD1942B" w14:textId="77777777" w:rsidR="006729FB" w:rsidRDefault="006729F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522DEB58" w14:textId="77777777" w:rsidR="006729FB" w:rsidRDefault="006729F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46AA71E0" w14:textId="77777777" w:rsidR="006729FB" w:rsidRDefault="006729F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13DF6F3A" w14:textId="77777777" w:rsidR="006729FB" w:rsidRDefault="006729FB">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7DBAB72B" w14:textId="77777777" w:rsidR="006729FB" w:rsidRDefault="006729FB">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7F11E82D" w14:textId="77777777" w:rsidR="006729FB" w:rsidRDefault="006729FB">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6D04F46A" w14:textId="77777777" w:rsidR="006729FB" w:rsidRDefault="006729FB">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72218043" w14:textId="77777777" w:rsidR="006729FB" w:rsidRDefault="006729F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0A4290FD" w14:textId="77777777" w:rsidR="006729FB" w:rsidRDefault="006729FB">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36C0FD1F" w14:textId="77777777" w:rsidR="006729FB" w:rsidRDefault="006729FB">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24BB657B" w14:textId="77777777" w:rsidR="006729FB" w:rsidRDefault="006729FB">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4430E3A5" w14:textId="77777777" w:rsidR="006729FB" w:rsidRDefault="006729F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229A011E" w14:textId="77777777" w:rsidR="006729FB" w:rsidRDefault="006729FB">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09299D04" w14:textId="77777777" w:rsidR="006729FB" w:rsidRDefault="006729FB">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1C795003" w14:textId="77777777" w:rsidR="006729FB" w:rsidRDefault="006729FB">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74FF4759" w14:textId="77777777" w:rsidR="006729FB" w:rsidRDefault="006729FB">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00610D62" w14:textId="77777777" w:rsidR="006729FB" w:rsidRDefault="006729FB">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264B1962" w14:textId="77777777" w:rsidR="006729FB" w:rsidRDefault="006729FB">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2A198199" w14:textId="77777777" w:rsidR="006729FB" w:rsidRDefault="006729FB">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2F8D86E7" w14:textId="77777777" w:rsidR="006729FB" w:rsidRDefault="006729FB">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637D07DC" w14:textId="77777777" w:rsidR="006729FB" w:rsidRDefault="006729FB">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4EA368C0" w14:textId="77777777" w:rsidR="006729FB" w:rsidRDefault="006729F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6DF661D1" w14:textId="77777777" w:rsidR="006729FB" w:rsidRDefault="006729F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2013877D" w14:textId="77777777" w:rsidR="006729FB" w:rsidRDefault="006729F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284183EE" w14:textId="77777777" w:rsidR="006729FB" w:rsidRDefault="006729F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746EF9CE" w14:textId="77777777" w:rsidR="006729FB" w:rsidRDefault="006729F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60724474" w14:textId="77777777" w:rsidR="006729FB" w:rsidRDefault="006729F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1AB8F048" w14:textId="77777777" w:rsidR="006729FB" w:rsidRDefault="006729F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43E6C157" w14:textId="77777777" w:rsidR="006729FB" w:rsidRDefault="006729F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0693EF84" w14:textId="77777777" w:rsidR="006729FB" w:rsidRDefault="006729F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4584450" w14:textId="77777777" w:rsidR="006729FB" w:rsidRDefault="006729F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79419517" w14:textId="77777777" w:rsidR="006729FB" w:rsidRDefault="006729F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64018013" w14:textId="77777777" w:rsidR="006729FB" w:rsidRDefault="006729FB">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289B4853" w14:textId="77777777" w:rsidR="006729FB" w:rsidRDefault="006729F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68324F73" w14:textId="77777777" w:rsidR="006729FB" w:rsidRDefault="006729F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6D1ECA90" w14:textId="77777777" w:rsidR="006729FB" w:rsidRDefault="006729F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514DE3B5" w14:textId="77777777" w:rsidR="006729FB" w:rsidRDefault="006729FB">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34257816" w14:textId="77777777" w:rsidR="006729FB" w:rsidRDefault="006729FB">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1C7CBBF6" w14:textId="77777777" w:rsidR="006729FB" w:rsidRDefault="006729FB">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78438948" w14:textId="77777777" w:rsidR="006729FB" w:rsidRDefault="006729F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51F682D8" w14:textId="77777777" w:rsidR="006729FB" w:rsidRDefault="006729FB">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790683B0" w14:textId="77777777" w:rsidR="006729FB" w:rsidRDefault="006729FB">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09F6F45F" w14:textId="77777777" w:rsidR="006729FB" w:rsidRDefault="006729FB">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620996AF" w14:textId="77777777" w:rsidR="006729FB" w:rsidRDefault="006729FB">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24E69DEE" w14:textId="77777777" w:rsidR="006729FB" w:rsidRDefault="006729FB">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3E456B95" w14:textId="77777777" w:rsidR="006729FB" w:rsidRDefault="006729FB">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083D0ED8" w14:textId="77777777" w:rsidR="006729FB" w:rsidRDefault="006729F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296F3489" w14:textId="77777777" w:rsidR="006729FB" w:rsidRDefault="006729F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2A3F2ADC" w14:textId="77777777" w:rsidR="006729FB" w:rsidRDefault="006729F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545C1183" w14:textId="77777777" w:rsidR="006729FB" w:rsidRDefault="006729F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6B18B564" w14:textId="77777777" w:rsidR="006729FB" w:rsidRDefault="006729F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2DF39F43" w14:textId="77777777" w:rsidR="006729FB" w:rsidRDefault="006729F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76319066" w14:textId="77777777" w:rsidR="006729FB" w:rsidRDefault="006729FB">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667D88B2" w14:textId="77777777" w:rsidR="006729FB" w:rsidRDefault="006729FB">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78F20760" w14:textId="77777777" w:rsidR="006729FB" w:rsidRDefault="006729FB">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7811F199" w14:textId="77777777" w:rsidR="006729FB" w:rsidRDefault="006729FB">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636E6102" w14:textId="77777777" w:rsidR="006729FB" w:rsidRDefault="006729F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1C8C6F42" w14:textId="77777777" w:rsidR="006729FB" w:rsidRDefault="006729F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5294EF2C" w14:textId="77777777" w:rsidR="006729FB" w:rsidRDefault="006729F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36A84DAA" w14:textId="77777777" w:rsidR="006729FB" w:rsidRDefault="006729F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71B85510" w14:textId="77777777" w:rsidR="006729FB" w:rsidRDefault="006729F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47A42CA4" w14:textId="77777777" w:rsidR="006729FB" w:rsidRDefault="006729F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005163BA" w14:textId="77777777" w:rsidR="006729FB" w:rsidRDefault="006729F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4D6B895F" w14:textId="77777777" w:rsidR="006729FB" w:rsidRDefault="006729F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3181E133" w14:textId="77777777" w:rsidR="006729FB" w:rsidRDefault="006729F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5EA921AA" w14:textId="77777777" w:rsidR="006729FB" w:rsidRDefault="006729F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197D632F" w14:textId="77777777" w:rsidR="006729FB" w:rsidRDefault="006729F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7A52AF2E" w14:textId="77777777" w:rsidR="006729FB" w:rsidRDefault="006729FB">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1175EE3" w14:textId="77777777" w:rsidR="006729FB" w:rsidRDefault="006729F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08A008F4" w14:textId="77777777" w:rsidR="006729FB" w:rsidRDefault="006729FB">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7E842DFC" w14:textId="77777777" w:rsidR="006729FB" w:rsidRDefault="006729F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2FE52957" w14:textId="77777777" w:rsidR="006729FB" w:rsidRDefault="006729FB">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056FADC6" w14:textId="77777777" w:rsidR="006729FB" w:rsidRDefault="006729F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286A3D21" w14:textId="77777777" w:rsidR="006729FB" w:rsidRDefault="006729F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0EB7D74F" w14:textId="77777777" w:rsidR="006729FB" w:rsidRDefault="006729FB">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3DCBADA4" w14:textId="77777777" w:rsidR="006729FB" w:rsidRDefault="006729FB">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49D15268" w14:textId="77777777" w:rsidR="006729FB" w:rsidRDefault="006729FB">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7E5333D9" w14:textId="77777777" w:rsidR="006729FB" w:rsidRDefault="006729F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58F90464" w14:textId="77777777" w:rsidR="006729FB" w:rsidRDefault="006729FB">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642A5435" w14:textId="77777777" w:rsidR="006729FB" w:rsidRDefault="006729FB">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46ED53F7" w14:textId="77777777" w:rsidR="006729FB" w:rsidRDefault="006729FB">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19BAF4FD" w14:textId="77777777" w:rsidR="006729FB" w:rsidRDefault="006729FB">
      <w:pPr>
        <w:pStyle w:val="TOC3"/>
        <w:rPr>
          <w:rFonts w:asciiTheme="minorHAnsi" w:eastAsiaTheme="minorEastAsia" w:hAnsiTheme="minorHAnsi" w:cstheme="minorBidi"/>
          <w:sz w:val="22"/>
          <w:szCs w:val="22"/>
        </w:rPr>
      </w:pPr>
      <w:r w:rsidRPr="006729FB">
        <w:t>8.16.3</w:t>
      </w:r>
      <w:r w:rsidRPr="006729FB">
        <w:rPr>
          <w:rFonts w:asciiTheme="minorHAnsi" w:eastAsiaTheme="minorEastAsia" w:hAnsiTheme="minorHAnsi" w:cstheme="minorBidi"/>
          <w:sz w:val="22"/>
          <w:szCs w:val="22"/>
        </w:rPr>
        <w:tab/>
      </w:r>
      <w:r w:rsidRPr="00285BBA">
        <w:rPr>
          <w:lang w:val="en-US"/>
        </w:rPr>
        <w:t>Requirements for UE category M2 with CE mode B</w:t>
      </w:r>
      <w:r>
        <w:tab/>
        <w:t>495</w:t>
      </w:r>
    </w:p>
    <w:p w14:paraId="3455419D" w14:textId="77777777" w:rsidR="006729FB" w:rsidRDefault="006729F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45C2E440" w14:textId="77777777" w:rsidR="006729FB" w:rsidRDefault="006729FB">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60BB3846" w14:textId="77777777" w:rsidR="006729FB" w:rsidRDefault="006729FB">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096ACB25" w14:textId="77777777" w:rsidR="006729FB" w:rsidRDefault="006729FB">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61000BA1" w14:textId="77777777" w:rsidR="006729FB" w:rsidRDefault="006729F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59CAFA60" w14:textId="77777777" w:rsidR="006729FB" w:rsidRDefault="006729FB">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5AF41B60" w14:textId="77777777" w:rsidR="006729FB" w:rsidRDefault="006729FB">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61CB1E4B" w14:textId="77777777" w:rsidR="006729FB" w:rsidRDefault="006729FB">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48561D14" w14:textId="77777777" w:rsidR="006729FB" w:rsidRDefault="006729F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2AA66F72" w14:textId="77777777" w:rsidR="006729FB" w:rsidRDefault="006729F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4E0E2076" w14:textId="77777777" w:rsidR="006729FB" w:rsidRDefault="006729F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0F00239D" w14:textId="77777777" w:rsidR="006729FB" w:rsidRDefault="006729F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13630239" w14:textId="77777777" w:rsidR="006729FB" w:rsidRDefault="006729F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5859036C" w14:textId="77777777" w:rsidR="006729FB" w:rsidRDefault="006729F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69E52158" w14:textId="77777777" w:rsidR="006729FB" w:rsidRDefault="006729F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163D2861" w14:textId="77777777" w:rsidR="006729FB" w:rsidRDefault="006729F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4342CAEF" w14:textId="04D54B43" w:rsidR="006729FB" w:rsidRDefault="006729F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7470076A" w14:textId="77777777" w:rsidR="006729FB" w:rsidRDefault="006729F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08D9707C" w14:textId="77777777" w:rsidR="006729FB" w:rsidRDefault="006729F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18BD0C02" w14:textId="77777777" w:rsidR="006729FB" w:rsidRDefault="006729F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27825CBB" w14:textId="77777777" w:rsidR="006729FB" w:rsidRDefault="006729F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4F2C27A8" w14:textId="77777777" w:rsidR="006729FB" w:rsidRDefault="006729F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6BFA3AEF" w14:textId="77777777" w:rsidR="006729FB" w:rsidRDefault="006729F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79B3DA08" w14:textId="77777777" w:rsidR="006729FB" w:rsidRDefault="006729F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03C064D0" w14:textId="77777777" w:rsidR="006729FB" w:rsidRDefault="006729F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06E83571" w14:textId="77777777" w:rsidR="006729FB" w:rsidRDefault="006729F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1556D42B" w14:textId="77777777" w:rsidR="006729FB" w:rsidRDefault="006729F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3F163E3A" w14:textId="77777777" w:rsidR="006729FB" w:rsidRDefault="006729F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535E1148" w14:textId="77777777" w:rsidR="006729FB" w:rsidRDefault="006729F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5AC9EBAB" w14:textId="77777777" w:rsidR="006729FB" w:rsidRDefault="006729F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0F62EA46" w14:textId="77777777" w:rsidR="006729FB" w:rsidRDefault="006729F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60C2292A" w14:textId="77777777" w:rsidR="006729FB" w:rsidRDefault="006729F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3B210C5" w14:textId="77777777" w:rsidR="006729FB" w:rsidRDefault="006729F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313A073F" w14:textId="77777777" w:rsidR="006729FB" w:rsidRDefault="006729F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1A34BFC6" w14:textId="77777777" w:rsidR="006729FB" w:rsidRDefault="006729F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74ADD822" w14:textId="77777777" w:rsidR="006729FB" w:rsidRDefault="006729F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4C497BF3" w14:textId="77777777" w:rsidR="006729FB" w:rsidRDefault="006729F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3A24ECD3" w14:textId="77777777" w:rsidR="006729FB" w:rsidRDefault="006729F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359E226F" w14:textId="77777777" w:rsidR="006729FB" w:rsidRDefault="006729F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0E9BD69E" w14:textId="77777777" w:rsidR="006729FB" w:rsidRDefault="006729F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0B851A28" w14:textId="77777777" w:rsidR="006729FB" w:rsidRDefault="006729F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0C493133" w14:textId="77777777" w:rsidR="006729FB" w:rsidRDefault="006729F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6EF11BA2" w14:textId="77777777" w:rsidR="006729FB" w:rsidRDefault="006729F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32BE1934" w14:textId="77777777" w:rsidR="006729FB" w:rsidRDefault="006729F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41D9A367" w14:textId="77777777" w:rsidR="006729FB" w:rsidRDefault="006729F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555E7325" w14:textId="77777777" w:rsidR="006729FB" w:rsidRDefault="006729F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23742C48" w14:textId="77777777" w:rsidR="006729FB" w:rsidRDefault="006729F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3AD397D4" w14:textId="77777777" w:rsidR="006729FB" w:rsidRDefault="006729F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62747967" w14:textId="77777777" w:rsidR="006729FB" w:rsidRDefault="006729F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29625902" w14:textId="77777777" w:rsidR="006729FB" w:rsidRDefault="006729F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3CFD6D7B" w14:textId="77777777" w:rsidR="006729FB" w:rsidRDefault="006729F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615DD3A9" w14:textId="77777777" w:rsidR="006729FB" w:rsidRDefault="006729F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678DDB46" w14:textId="77777777" w:rsidR="006729FB" w:rsidRDefault="006729F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48220750" w14:textId="77777777" w:rsidR="006729FB" w:rsidRDefault="006729F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5C7F5DB4" w14:textId="77777777" w:rsidR="006729FB" w:rsidRDefault="006729F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1D3AB3D6" w14:textId="77777777" w:rsidR="006729FB" w:rsidRDefault="006729F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7011CC5D" w14:textId="77777777" w:rsidR="006729FB" w:rsidRDefault="006729F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75DA11C1" w14:textId="77777777" w:rsidR="006729FB" w:rsidRDefault="006729F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49E810A0" w14:textId="77777777" w:rsidR="006729FB" w:rsidRDefault="006729F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66D2992C" w14:textId="77777777" w:rsidR="006729FB" w:rsidRDefault="006729F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384B1F07" w14:textId="77777777" w:rsidR="006729FB" w:rsidRDefault="006729F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34F2148E" w14:textId="77777777" w:rsidR="006729FB" w:rsidRDefault="006729F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460B4A3A" w14:textId="77777777" w:rsidR="006729FB" w:rsidRDefault="006729FB">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3A2B6737" w14:textId="77777777" w:rsidR="006729FB" w:rsidRDefault="006729F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2E238226" w14:textId="77777777" w:rsidR="006729FB" w:rsidRDefault="006729FB">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2344A520" w14:textId="77777777" w:rsidR="006729FB" w:rsidRDefault="006729FB">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1B7F94BE" w14:textId="77777777" w:rsidR="006729FB" w:rsidRDefault="006729FB">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087A07E1" w14:textId="77777777" w:rsidR="006729FB" w:rsidRDefault="006729F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4C8D07D2" w14:textId="77777777" w:rsidR="006729FB" w:rsidRDefault="006729FB">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5971EF42" w14:textId="77777777" w:rsidR="006729FB" w:rsidRDefault="006729F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02F4AD5E" w14:textId="77777777" w:rsidR="006729FB" w:rsidRDefault="006729FB">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7FABA252" w14:textId="77777777" w:rsidR="006729FB" w:rsidRDefault="006729FB">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767F2650" w14:textId="77777777" w:rsidR="006729FB" w:rsidRDefault="006729FB">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06EDCC05" w14:textId="77777777" w:rsidR="006729FB" w:rsidRDefault="006729FB">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6BB88027" w14:textId="77777777" w:rsidR="006729FB" w:rsidRDefault="006729FB">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20195C0B" w14:textId="77777777" w:rsidR="006729FB" w:rsidRDefault="006729FB">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07ECDFDA" w14:textId="77777777" w:rsidR="006729FB" w:rsidRDefault="006729F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2554571C" w14:textId="77777777" w:rsidR="006729FB" w:rsidRDefault="006729FB">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2F9E8764" w14:textId="77777777" w:rsidR="006729FB" w:rsidRDefault="006729FB">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6FBCE656" w14:textId="77777777" w:rsidR="006729FB" w:rsidRDefault="006729FB">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3CDD575F" w14:textId="77777777" w:rsidR="006729FB" w:rsidRDefault="006729FB">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126DA12B" w14:textId="77777777" w:rsidR="006729FB" w:rsidRDefault="006729F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12CCB74E" w14:textId="77777777" w:rsidR="006729FB" w:rsidRDefault="006729F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52A0E627" w14:textId="77777777" w:rsidR="006729FB" w:rsidRDefault="006729F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01AA5691" w14:textId="77777777" w:rsidR="006729FB" w:rsidRDefault="006729F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7EC79778" w14:textId="77777777" w:rsidR="006729FB" w:rsidRDefault="006729F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4A0AC989" w14:textId="77777777" w:rsidR="006729FB" w:rsidRDefault="006729F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1AE26437" w14:textId="77777777" w:rsidR="006729FB" w:rsidRDefault="006729F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7A2B447B" w14:textId="77777777" w:rsidR="006729FB" w:rsidRDefault="006729FB">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68EF0CDB" w14:textId="77777777" w:rsidR="006729FB" w:rsidRDefault="006729F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35CD163C" w14:textId="77777777" w:rsidR="006729FB" w:rsidRDefault="006729F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17DACC1F" w14:textId="77777777" w:rsidR="006729FB" w:rsidRDefault="006729F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3FD59050" w14:textId="77777777" w:rsidR="006729FB" w:rsidRDefault="006729F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7F0E18BD" w14:textId="77777777" w:rsidR="006729FB" w:rsidRDefault="006729F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5AD7F608" w14:textId="77777777" w:rsidR="006729FB" w:rsidRDefault="006729F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2A0675FC" w14:textId="77777777" w:rsidR="006729FB" w:rsidRDefault="006729F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54E91FA9" w14:textId="77777777" w:rsidR="006729FB" w:rsidRDefault="006729F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0E706B71" w14:textId="77777777" w:rsidR="006729FB" w:rsidRDefault="006729F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09D687C0" w14:textId="77777777" w:rsidR="006729FB" w:rsidRDefault="006729F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06227EFC" w14:textId="77777777" w:rsidR="006729FB" w:rsidRDefault="006729FB">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746E3FCB" w14:textId="77777777" w:rsidR="006729FB" w:rsidRDefault="006729FB">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44923C11" w14:textId="77777777" w:rsidR="006729FB" w:rsidRDefault="006729FB">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3917329D" w14:textId="77777777" w:rsidR="006729FB" w:rsidRDefault="006729FB">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49FD9417" w14:textId="77777777" w:rsidR="006729FB" w:rsidRDefault="006729FB">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20271524" w14:textId="77777777" w:rsidR="006729FB" w:rsidRDefault="006729FB">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1662D74E" w14:textId="77777777" w:rsidR="006729FB" w:rsidRDefault="006729FB">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68EA7AEA" w14:textId="77777777" w:rsidR="006729FB" w:rsidRDefault="006729FB">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067A49F7" w14:textId="77777777" w:rsidR="006729FB" w:rsidRDefault="006729FB">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1C742BE0" w14:textId="77777777" w:rsidR="006729FB" w:rsidRDefault="006729FB">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2FC3EB1F" w14:textId="77777777" w:rsidR="006729FB" w:rsidRDefault="006729F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0A1FC753" w14:textId="77777777" w:rsidR="006729FB" w:rsidRDefault="006729FB">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002E8470" w14:textId="77777777" w:rsidR="006729FB" w:rsidRDefault="006729FB">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139B6288" w14:textId="77777777" w:rsidR="006729FB" w:rsidRDefault="006729FB">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4B1FA478" w14:textId="77777777" w:rsidR="006729FB" w:rsidRDefault="006729FB">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17F5661F" w14:textId="77777777" w:rsidR="006729FB" w:rsidRDefault="006729FB">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3C5B66BD" w14:textId="77777777" w:rsidR="006729FB" w:rsidRDefault="006729FB">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19813256" w14:textId="77777777" w:rsidR="006729FB" w:rsidRDefault="006729FB">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0C74C046" w14:textId="77777777" w:rsidR="006729FB" w:rsidRDefault="006729FB">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7600E54A" w14:textId="77777777" w:rsidR="006729FB" w:rsidRDefault="006729FB">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1B693A00" w14:textId="77777777" w:rsidR="006729FB" w:rsidRDefault="006729FB">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2EE2DE0E" w14:textId="77777777" w:rsidR="006729FB" w:rsidRDefault="006729FB">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506D8093" w14:textId="77777777" w:rsidR="006729FB" w:rsidRDefault="006729FB">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13EA57CE" w14:textId="77777777" w:rsidR="006729FB" w:rsidRDefault="006729FB">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2037297E" w14:textId="77777777" w:rsidR="006729FB" w:rsidRDefault="006729FB">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7F3F8E54" w14:textId="77777777" w:rsidR="006729FB" w:rsidRDefault="006729FB">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44441843" w14:textId="77777777" w:rsidR="006729FB" w:rsidRDefault="006729FB">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0363A3FA" w14:textId="77777777" w:rsidR="006729FB" w:rsidRDefault="006729FB">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209654EF" w14:textId="77777777" w:rsidR="006729FB" w:rsidRDefault="006729FB">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4245279F" w14:textId="77777777" w:rsidR="006729FB" w:rsidRDefault="006729FB">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720DCD95" w14:textId="77777777" w:rsidR="006729FB" w:rsidRDefault="006729FB">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1694D0A2" w14:textId="77777777" w:rsidR="006729FB" w:rsidRDefault="006729FB">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661481EF" w14:textId="77777777" w:rsidR="006729FB" w:rsidRDefault="006729FB">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3BC998AC" w14:textId="77777777" w:rsidR="006729FB" w:rsidRDefault="006729FB">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3FF2D913" w14:textId="77777777" w:rsidR="006729FB" w:rsidRDefault="006729FB">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627E7887" w14:textId="77777777" w:rsidR="006729FB" w:rsidRDefault="006729FB">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28E2CFF3" w14:textId="77777777" w:rsidR="006729FB" w:rsidRDefault="006729FB">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20506F40" w14:textId="77777777" w:rsidR="006729FB" w:rsidRDefault="006729FB">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48C8B926" w14:textId="77777777" w:rsidR="006729FB" w:rsidRDefault="006729FB">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5773CAE8" w14:textId="77777777" w:rsidR="006729FB" w:rsidRDefault="006729FB">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103C19E6" w14:textId="77777777" w:rsidR="006729FB" w:rsidRDefault="006729FB">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6CBA4A71" w14:textId="77777777" w:rsidR="006729FB" w:rsidRDefault="006729FB">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41C6D29A" w14:textId="77777777" w:rsidR="006729FB" w:rsidRDefault="006729F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038A3A09" w14:textId="77777777" w:rsidR="006729FB" w:rsidRDefault="006729FB">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68E127CF" w14:textId="77777777" w:rsidR="006729FB" w:rsidRDefault="006729FB">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20C1276A" w14:textId="77777777" w:rsidR="006729FB" w:rsidRDefault="006729FB">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2D11C09C" w14:textId="77777777" w:rsidR="006729FB" w:rsidRDefault="006729FB">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1D16F5DE" w14:textId="77777777" w:rsidR="006729FB" w:rsidRDefault="006729FB">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14E30D48" w14:textId="77777777" w:rsidR="006729FB" w:rsidRDefault="006729FB">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65814F82" w14:textId="77777777" w:rsidR="006729FB" w:rsidRDefault="006729F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2CD40B97" w14:textId="77777777" w:rsidR="006729FB" w:rsidRDefault="006729FB">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5DCD5FC5" w14:textId="77777777" w:rsidR="006729FB" w:rsidRDefault="006729FB">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2ADFE016" w14:textId="77777777" w:rsidR="006729FB" w:rsidRDefault="006729F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69A46576" w14:textId="77777777" w:rsidR="006729FB" w:rsidRDefault="006729F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62D545EB" w14:textId="77777777" w:rsidR="006729FB" w:rsidRDefault="006729F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2AE83159" w14:textId="77777777" w:rsidR="006729FB" w:rsidRDefault="006729F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28B9E92B" w14:textId="77777777" w:rsidR="006729FB" w:rsidRDefault="006729F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7F32D52F" w14:textId="77777777" w:rsidR="006729FB" w:rsidRDefault="006729F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5C295F9D" w14:textId="77777777" w:rsidR="006729FB" w:rsidRDefault="006729F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3A45E779" w14:textId="77777777" w:rsidR="006729FB" w:rsidRDefault="006729F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26CDD3D7" w14:textId="77777777" w:rsidR="006729FB" w:rsidRDefault="006729F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4144B280" w14:textId="77777777" w:rsidR="006729FB" w:rsidRDefault="006729F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0380B8B6" w14:textId="77777777" w:rsidR="006729FB" w:rsidRDefault="006729F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7C3ADA48" w14:textId="77777777" w:rsidR="006729FB" w:rsidRDefault="006729F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78D4F6E3" w14:textId="77777777" w:rsidR="006729FB" w:rsidRDefault="006729F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1D1050B0" w14:textId="77777777" w:rsidR="006729FB" w:rsidRDefault="006729F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15F42AE9" w14:textId="77777777" w:rsidR="006729FB" w:rsidRDefault="006729F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531EDE3F" w14:textId="77777777" w:rsidR="006729FB" w:rsidRDefault="006729F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6240FA2A" w14:textId="77777777" w:rsidR="006729FB" w:rsidRDefault="006729F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71CA10F2" w14:textId="77777777" w:rsidR="006729FB" w:rsidRDefault="006729FB">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6FF8FF22" w14:textId="77777777" w:rsidR="006729FB" w:rsidRDefault="006729FB">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3E60B8DB" w14:textId="77777777" w:rsidR="006729FB" w:rsidRDefault="006729FB">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1FA08CFE" w14:textId="77777777" w:rsidR="006729FB" w:rsidRDefault="006729FB">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6D4DA12C" w14:textId="77777777" w:rsidR="006729FB" w:rsidRDefault="006729FB">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562CF7F7" w14:textId="77777777" w:rsidR="006729FB" w:rsidRDefault="006729F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163196A0" w14:textId="77777777" w:rsidR="006729FB" w:rsidRDefault="006729F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076C2E14" w14:textId="77777777" w:rsidR="006729FB" w:rsidRDefault="006729F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5C306059" w14:textId="77777777" w:rsidR="006729FB" w:rsidRDefault="006729F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46ED212E" w14:textId="77777777" w:rsidR="006729FB" w:rsidRDefault="006729F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121EBC4D" w14:textId="77777777" w:rsidR="006729FB" w:rsidRDefault="006729F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402AA09A" w14:textId="77777777" w:rsidR="006729FB" w:rsidRDefault="006729F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3E600A7D" w14:textId="77777777" w:rsidR="006729FB" w:rsidRDefault="006729F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057F2F63" w14:textId="77777777" w:rsidR="006729FB" w:rsidRDefault="006729FB">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7B49917F" w14:textId="77777777" w:rsidR="006729FB" w:rsidRDefault="006729F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505FBF9B" w14:textId="77777777" w:rsidR="006729FB" w:rsidRDefault="006729FB">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04466A90" w14:textId="77777777" w:rsidR="006729FB" w:rsidRDefault="006729FB">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1C72D435" w14:textId="77777777" w:rsidR="006729FB" w:rsidRDefault="006729FB">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7C43AA13" w14:textId="77777777" w:rsidR="006729FB" w:rsidRDefault="006729FB">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4AE09D47" w14:textId="77777777" w:rsidR="006729FB" w:rsidRDefault="006729FB">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25FE88BB" w14:textId="77777777" w:rsidR="006729FB" w:rsidRDefault="006729FB">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30D042E7" w14:textId="77777777" w:rsidR="006729FB" w:rsidRDefault="006729F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40A37102" w14:textId="77777777" w:rsidR="006729FB" w:rsidRDefault="006729F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59333271" w14:textId="77777777" w:rsidR="006729FB" w:rsidRDefault="006729F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1C22F54A" w14:textId="77777777" w:rsidR="006729FB" w:rsidRDefault="006729F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0428E25E" w14:textId="77777777" w:rsidR="006729FB" w:rsidRDefault="006729F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2F80D264" w14:textId="77777777" w:rsidR="006729FB" w:rsidRDefault="006729F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7C14208A" w14:textId="77777777" w:rsidR="006729FB" w:rsidRDefault="006729F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2B3142A6" w14:textId="77777777" w:rsidR="006729FB" w:rsidRDefault="006729F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1BD69F2B" w14:textId="77777777" w:rsidR="006729FB" w:rsidRDefault="006729F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13A4E554" w14:textId="77777777" w:rsidR="006729FB" w:rsidRDefault="006729F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37FE7D8A" w14:textId="77777777" w:rsidR="006729FB" w:rsidRDefault="006729FB">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3922EF8D" w14:textId="77777777" w:rsidR="006729FB" w:rsidRDefault="006729FB">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0C4CB497" w14:textId="77777777" w:rsidR="006729FB" w:rsidRDefault="006729FB">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75B8B974" w14:textId="77777777" w:rsidR="006729FB" w:rsidRDefault="006729FB">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4AAF849C" w14:textId="77777777" w:rsidR="006729FB" w:rsidRDefault="006729FB">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4A7F3D0C" w14:textId="77777777" w:rsidR="006729FB" w:rsidRDefault="006729FB">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0E55D02D" w14:textId="77777777" w:rsidR="006729FB" w:rsidRDefault="006729F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0D200785" w14:textId="77777777" w:rsidR="006729FB" w:rsidRDefault="006729F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20CD437F" w14:textId="77777777" w:rsidR="006729FB" w:rsidRDefault="006729F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7DA3323B" w14:textId="77777777" w:rsidR="006729FB" w:rsidRDefault="006729F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78CAEC21" w14:textId="77777777" w:rsidR="006729FB" w:rsidRDefault="006729FB">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1BD1A101" w14:textId="77777777" w:rsidR="006729FB" w:rsidRDefault="006729F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541A764F" w14:textId="77777777" w:rsidR="006729FB" w:rsidRDefault="006729F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16399177" w14:textId="77777777" w:rsidR="006729FB" w:rsidRDefault="006729F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398E30C3" w14:textId="77777777" w:rsidR="006729FB" w:rsidRDefault="006729F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1EF17AF7" w14:textId="77777777" w:rsidR="006729FB" w:rsidRDefault="006729F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31070C34" w14:textId="77777777" w:rsidR="006729FB" w:rsidRDefault="006729F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766C02C0" w14:textId="77777777" w:rsidR="006729FB" w:rsidRDefault="006729F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285BBA">
        <w:rPr>
          <w:rFonts w:eastAsia="DengXian"/>
          <w:lang w:eastAsia="zh-CN"/>
        </w:rPr>
        <w:t xml:space="preserve">non-BL CE </w:t>
      </w:r>
      <w:r>
        <w:rPr>
          <w:lang w:eastAsia="zh-CN"/>
        </w:rPr>
        <w:t>UE in CE mode B</w:t>
      </w:r>
      <w:r>
        <w:tab/>
        <w:t>608</w:t>
      </w:r>
    </w:p>
    <w:p w14:paraId="28B2741E" w14:textId="77777777" w:rsidR="006729FB" w:rsidRDefault="006729F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611D59D2" w14:textId="77777777" w:rsidR="006729FB" w:rsidRDefault="006729F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3E0BAC99" w14:textId="77777777" w:rsidR="006729FB" w:rsidRDefault="006729F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60E94538" w14:textId="77777777" w:rsidR="006729FB" w:rsidRDefault="006729F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701154CD" w14:textId="77777777" w:rsidR="006729FB" w:rsidRDefault="006729F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63EF260B" w14:textId="77777777" w:rsidR="006729FB" w:rsidRDefault="006729F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689371A6" w14:textId="77777777" w:rsidR="006729FB" w:rsidRDefault="006729F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7B7BDE98" w14:textId="77777777" w:rsidR="006729FB" w:rsidRDefault="006729F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5A175FA2" w14:textId="77777777" w:rsidR="006729FB" w:rsidRDefault="006729F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4DBCB1C7" w14:textId="77777777" w:rsidR="006729FB" w:rsidRPr="006729FB" w:rsidRDefault="006729FB">
      <w:pPr>
        <w:pStyle w:val="TOC3"/>
        <w:rPr>
          <w:rFonts w:asciiTheme="minorHAnsi" w:eastAsiaTheme="minorEastAsia" w:hAnsiTheme="minorHAnsi" w:cstheme="minorBidi"/>
          <w:sz w:val="22"/>
          <w:szCs w:val="22"/>
          <w:lang w:val="sv-FI"/>
        </w:rPr>
      </w:pPr>
      <w:r w:rsidRPr="006729FB">
        <w:t>9.3.1</w:t>
      </w:r>
      <w:r w:rsidRPr="006729FB">
        <w:rPr>
          <w:rFonts w:asciiTheme="minorHAnsi" w:eastAsiaTheme="minorEastAsia" w:hAnsiTheme="minorHAnsi" w:cstheme="minorBidi"/>
          <w:sz w:val="22"/>
          <w:szCs w:val="22"/>
        </w:rPr>
        <w:tab/>
      </w:r>
      <w:r w:rsidRPr="006729FB">
        <w:rPr>
          <w:lang w:val="sv-FI"/>
        </w:rPr>
        <w:t>UTRAN TDD P-CCPCH RSCP</w:t>
      </w:r>
      <w:r w:rsidRPr="006729FB">
        <w:rPr>
          <w:lang w:val="sv-FI"/>
        </w:rPr>
        <w:tab/>
        <w:t>613</w:t>
      </w:r>
    </w:p>
    <w:p w14:paraId="5AFCF6A8" w14:textId="77777777" w:rsidR="006729FB" w:rsidRDefault="006729F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358F834B" w14:textId="77777777" w:rsidR="006729FB" w:rsidRDefault="006729F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5DAC9C2D" w14:textId="77777777" w:rsidR="006729FB" w:rsidRDefault="006729F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41F05293" w14:textId="77777777" w:rsidR="006729FB" w:rsidRDefault="006729F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3B9C9E48" w14:textId="77777777" w:rsidR="006729FB" w:rsidRDefault="006729F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0270F193" w14:textId="77777777" w:rsidR="006729FB" w:rsidRDefault="006729F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41F03778" w14:textId="77777777" w:rsidR="006729FB" w:rsidRDefault="006729F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285BBA">
        <w:rPr>
          <w:rFonts w:cs="v4.2.0"/>
          <w:vertAlign w:val="subscript"/>
          <w:lang w:eastAsia="zh-CN"/>
        </w:rPr>
        <w:t>CMAX,c</w:t>
      </w:r>
      <w:r>
        <w:tab/>
        <w:t>614</w:t>
      </w:r>
    </w:p>
    <w:p w14:paraId="378CD0BC" w14:textId="77777777" w:rsidR="006729FB" w:rsidRDefault="006729F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30309A7C" w14:textId="77777777" w:rsidR="006729FB" w:rsidRDefault="006729F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53A346E3" w14:textId="77777777" w:rsidR="006729FB" w:rsidRDefault="006729F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39E34303" w14:textId="77777777" w:rsidR="006729FB" w:rsidRDefault="006729F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5E8EAE0B" w14:textId="77777777" w:rsidR="006729FB" w:rsidRDefault="006729F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22B7C1AD" w14:textId="77777777" w:rsidR="006729FB" w:rsidRDefault="006729F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7E8DCFFA" w14:textId="77777777" w:rsidR="006729FB" w:rsidRDefault="006729F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2170AAA0" w14:textId="77777777" w:rsidR="006729FB" w:rsidRDefault="006729F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7A4E78E3" w14:textId="77777777" w:rsidR="006729FB" w:rsidRDefault="006729F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2F80A895" w14:textId="77777777" w:rsidR="006729FB" w:rsidRDefault="006729FB">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75D02961" w14:textId="77777777" w:rsidR="006729FB" w:rsidRDefault="006729F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4DD0527E" w14:textId="77777777" w:rsidR="006729FB" w:rsidRDefault="006729F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4BF9871C" w14:textId="77777777" w:rsidR="006729FB" w:rsidRDefault="006729F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3EC1271F" w14:textId="77777777" w:rsidR="006729FB" w:rsidRDefault="006729F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1306A3F6" w14:textId="77777777" w:rsidR="006729FB" w:rsidRDefault="006729F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00CCC3BA" w14:textId="77777777" w:rsidR="006729FB" w:rsidRDefault="006729F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4A7D6241" w14:textId="77777777" w:rsidR="006729FB" w:rsidRDefault="006729F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472F2D7B" w14:textId="77777777" w:rsidR="006729FB" w:rsidRDefault="006729F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77F0B321" w14:textId="77777777" w:rsidR="006729FB" w:rsidRDefault="006729F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6814E4F5" w14:textId="77777777" w:rsidR="006729FB" w:rsidRDefault="006729F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04A08178" w14:textId="77777777" w:rsidR="006729FB" w:rsidRDefault="006729F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1C9392BE" w14:textId="77777777" w:rsidR="006729FB" w:rsidRDefault="006729F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647134B3" w14:textId="77777777" w:rsidR="006729FB" w:rsidRDefault="006729F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65FFA146" w14:textId="77777777" w:rsidR="006729FB" w:rsidRDefault="006729F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1ADAEA00" w14:textId="77777777" w:rsidR="006729FB" w:rsidRDefault="006729F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5B4FC73B" w14:textId="77777777" w:rsidR="006729FB" w:rsidRDefault="006729F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1E9B1C58" w14:textId="77777777" w:rsidR="006729FB" w:rsidRDefault="006729F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3F9B23C0" w14:textId="77777777" w:rsidR="006729FB" w:rsidRDefault="006729F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3DB7570A" w14:textId="77777777" w:rsidR="006729FB" w:rsidRDefault="006729F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3D92EFC0" w14:textId="77777777" w:rsidR="006729FB" w:rsidRDefault="006729F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49047FC7" w14:textId="77777777" w:rsidR="006729FB" w:rsidRDefault="006729F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4CA6C5C4" w14:textId="77777777" w:rsidR="006729FB" w:rsidRDefault="006729F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34FDCD31" w14:textId="77777777" w:rsidR="006729FB" w:rsidRDefault="006729F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07B5943D" w14:textId="77777777" w:rsidR="006729FB" w:rsidRDefault="006729F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5C04ADEB" w14:textId="77777777" w:rsidR="006729FB" w:rsidRDefault="006729F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3A90EE55" w14:textId="77777777" w:rsidR="006729FB" w:rsidRDefault="006729FB">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6514042D" w14:textId="77777777" w:rsidR="006729FB" w:rsidRDefault="006729F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4BF10F42" w14:textId="77777777" w:rsidR="006729FB" w:rsidRDefault="006729FB">
      <w:pPr>
        <w:pStyle w:val="TOC4"/>
        <w:rPr>
          <w:rFonts w:asciiTheme="minorHAnsi" w:eastAsiaTheme="minorEastAsia" w:hAnsiTheme="minorHAnsi" w:cstheme="minorBidi"/>
          <w:sz w:val="22"/>
          <w:szCs w:val="22"/>
        </w:rPr>
      </w:pPr>
      <w:r w:rsidRPr="006729FB">
        <w:t>9.10.4.1</w:t>
      </w:r>
      <w:r w:rsidRPr="006729FB">
        <w:rPr>
          <w:rFonts w:asciiTheme="minorHAnsi" w:eastAsiaTheme="minorEastAsia" w:hAnsiTheme="minorHAnsi" w:cstheme="minorBidi"/>
          <w:sz w:val="22"/>
          <w:szCs w:val="22"/>
        </w:rPr>
        <w:tab/>
      </w:r>
      <w:r w:rsidRPr="00285BBA">
        <w:rPr>
          <w:lang w:val="en-US" w:eastAsia="zh-CN"/>
        </w:rPr>
        <w:t>Intra-frequency absolute S-RSSI measurement accuracy requirements</w:t>
      </w:r>
      <w:r>
        <w:tab/>
        <w:t>625</w:t>
      </w:r>
    </w:p>
    <w:p w14:paraId="79E339CE" w14:textId="77777777" w:rsidR="006729FB" w:rsidRDefault="006729FB">
      <w:pPr>
        <w:pStyle w:val="TOC4"/>
        <w:rPr>
          <w:rFonts w:asciiTheme="minorHAnsi" w:eastAsiaTheme="minorEastAsia" w:hAnsiTheme="minorHAnsi" w:cstheme="minorBidi"/>
          <w:sz w:val="22"/>
          <w:szCs w:val="22"/>
        </w:rPr>
      </w:pPr>
      <w:r w:rsidRPr="006729FB">
        <w:t>9.10.4.2 Intra-frequency relative S-RSSI measurement accuracy requirements</w:t>
      </w:r>
      <w:r w:rsidRPr="006729FB">
        <w:tab/>
      </w:r>
      <w:r>
        <w:t>625</w:t>
      </w:r>
    </w:p>
    <w:p w14:paraId="1D2D8415" w14:textId="3A2EF5C1" w:rsidR="006729FB" w:rsidRDefault="006729F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7630D0FF" w14:textId="77777777" w:rsidR="006729FB" w:rsidRDefault="006729F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49CECFC1" w14:textId="77777777" w:rsidR="006729FB" w:rsidRDefault="006729F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1E05088A" w14:textId="77777777" w:rsidR="006729FB" w:rsidRDefault="006729F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42255F6A" w14:textId="77777777" w:rsidR="006729FB" w:rsidRDefault="006729F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2ECA31B6" w14:textId="77777777" w:rsidR="006729FB" w:rsidRDefault="006729F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1DE1E28B" w14:textId="77777777" w:rsidR="006729FB" w:rsidRDefault="006729F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7DBCB6A6" w14:textId="77777777" w:rsidR="006729FB" w:rsidRDefault="006729F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285BBA">
        <w:rPr>
          <w:vertAlign w:val="subscript"/>
        </w:rPr>
        <w:t>ADV</w:t>
      </w:r>
      <w:r>
        <w:t>)</w:t>
      </w:r>
      <w:r>
        <w:tab/>
        <w:t>627</w:t>
      </w:r>
    </w:p>
    <w:p w14:paraId="4BB7FB6F" w14:textId="77777777" w:rsidR="006729FB" w:rsidRDefault="006729F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6C35B859" w14:textId="29D8A355" w:rsidR="006729FB" w:rsidRDefault="006729F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63EE252B" w14:textId="77777777" w:rsidR="006729FB" w:rsidRDefault="006729F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4214BFC2" w14:textId="77777777" w:rsidR="006729FB" w:rsidRDefault="006729F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310D46DA" w14:textId="77777777" w:rsidR="006729FB" w:rsidRDefault="006729F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6563D6B6" w14:textId="77777777" w:rsidR="006729FB" w:rsidRDefault="006729F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4230E2D4" w14:textId="77777777" w:rsidR="006729FB" w:rsidRDefault="006729F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687AA944" w14:textId="77777777" w:rsidR="006729FB" w:rsidRDefault="006729F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44BC9621" w14:textId="77777777" w:rsidR="006729FB" w:rsidRDefault="006729F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11D85691" w14:textId="77777777" w:rsidR="006729FB" w:rsidRDefault="006729F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337DC5B4" w14:textId="77777777" w:rsidR="006729FB" w:rsidRDefault="006729F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7B1659BD" w14:textId="77777777" w:rsidR="006729FB" w:rsidRDefault="006729F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237D8F37" w14:textId="77777777" w:rsidR="006729FB" w:rsidRDefault="006729F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22EBE5A8" w14:textId="77777777" w:rsidR="006729FB" w:rsidRDefault="006729F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4ED62C1B" w14:textId="77777777" w:rsidR="006729FB" w:rsidRDefault="006729F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0966EBFE" w14:textId="77777777" w:rsidR="006729FB" w:rsidRDefault="006729F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4C781D21" w14:textId="77777777" w:rsidR="006729FB" w:rsidRDefault="006729F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37025B1F" w14:textId="77777777" w:rsidR="006729FB" w:rsidRDefault="006729F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706E8FD2" w14:textId="77777777" w:rsidR="006729FB" w:rsidRDefault="006729F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5C906A24" w14:textId="77777777" w:rsidR="006729FB" w:rsidRDefault="006729F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2B44D4DA" w14:textId="77777777" w:rsidR="006729FB" w:rsidRDefault="006729F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0AA666A5" w14:textId="77777777" w:rsidR="006729FB" w:rsidRDefault="006729F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2CBC8B4E" w14:textId="77777777" w:rsidR="006729FB" w:rsidRDefault="006729FB">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5838EE20" w14:textId="16825040" w:rsidR="006729FB" w:rsidRDefault="006729F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1B1423B5" w14:textId="77777777" w:rsidR="006729FB" w:rsidRDefault="006729F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6EAAA7AD" w14:textId="77777777" w:rsidR="006729FB" w:rsidRDefault="006729F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23EF7848" w14:textId="77777777" w:rsidR="006729FB" w:rsidRDefault="006729F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34E6334E" w14:textId="77777777" w:rsidR="006729FB" w:rsidRDefault="006729F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7E4B064F" w14:textId="77777777" w:rsidR="006729FB" w:rsidRDefault="006729F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1F3DEFC6" w14:textId="7539565B" w:rsidR="006729FB" w:rsidRDefault="006729F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26244823" w14:textId="77777777" w:rsidR="006729FB" w:rsidRDefault="006729F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58F02BF3" w14:textId="77777777" w:rsidR="006729FB" w:rsidRDefault="006729F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10D2DCD3" w14:textId="77777777" w:rsidR="006729FB" w:rsidRDefault="006729F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046E5270" w14:textId="77777777" w:rsidR="006729FB" w:rsidRDefault="006729F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175D469E" w14:textId="77777777" w:rsidR="006729FB" w:rsidRDefault="006729F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706ACA27" w14:textId="77777777" w:rsidR="006729FB" w:rsidRDefault="006729F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4BDA2132" w14:textId="77777777" w:rsidR="006729FB" w:rsidRDefault="006729F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0A384BB7" w14:textId="77777777" w:rsidR="006729FB" w:rsidRDefault="006729F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2CBD6913" w14:textId="77777777" w:rsidR="006729FB" w:rsidRDefault="006729F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7974BD37" w14:textId="77777777" w:rsidR="006729FB" w:rsidRDefault="006729F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0E8BD37B" w14:textId="77777777" w:rsidR="006729FB" w:rsidRDefault="006729F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253CC9C3" w14:textId="77777777" w:rsidR="006729FB" w:rsidRDefault="006729F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2814FA89" w14:textId="77777777" w:rsidR="006729FB" w:rsidRDefault="006729FB">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47DC1231" w14:textId="77777777" w:rsidR="006729FB" w:rsidRDefault="006729F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60B2B305" w14:textId="77777777" w:rsidR="006729FB" w:rsidRDefault="006729F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428AC31F" w14:textId="77777777" w:rsidR="006729FB" w:rsidRDefault="006729F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606C6336" w14:textId="77777777" w:rsidR="006729FB" w:rsidRDefault="006729F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3926FE7C" w14:textId="77777777" w:rsidR="006729FB" w:rsidRDefault="006729F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27FDBC28" w14:textId="77777777" w:rsidR="006729FB" w:rsidRDefault="006729F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4C280D97" w14:textId="77777777" w:rsidR="006729FB" w:rsidRDefault="006729F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379E4980" w14:textId="77777777" w:rsidR="006729FB" w:rsidRDefault="006729F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4E767FB4" w14:textId="0585E794" w:rsidR="006729FB" w:rsidRDefault="006729FB" w:rsidP="006729FB">
      <w:pPr>
        <w:pStyle w:val="TOC8"/>
        <w:rPr>
          <w:rFonts w:asciiTheme="minorHAnsi" w:eastAsiaTheme="minorEastAsia" w:hAnsiTheme="minorHAnsi" w:cstheme="minorBidi"/>
          <w:b w:val="0"/>
          <w:szCs w:val="22"/>
        </w:rPr>
      </w:pPr>
      <w:r>
        <w:t>Annex A (normative):</w:t>
      </w:r>
      <w:r>
        <w:tab/>
        <w:t>Test Cases</w:t>
      </w:r>
      <w:r>
        <w:tab/>
        <w:t>638</w:t>
      </w:r>
    </w:p>
    <w:p w14:paraId="330DEBD1" w14:textId="329757C8" w:rsidR="006729FB" w:rsidRDefault="006729F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381C7915" w14:textId="183D7DE9" w:rsidR="006729FB" w:rsidRDefault="006729F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375DF166" w14:textId="77777777" w:rsidR="006729FB" w:rsidRDefault="006729FB">
      <w:pPr>
        <w:pStyle w:val="TOC2"/>
        <w:rPr>
          <w:rFonts w:asciiTheme="minorHAnsi" w:eastAsiaTheme="minorEastAsia" w:hAnsiTheme="minorHAnsi" w:cstheme="minorBidi"/>
          <w:sz w:val="22"/>
          <w:szCs w:val="22"/>
        </w:rPr>
      </w:pPr>
      <w:r w:rsidRPr="006729FB">
        <w:t>A.2.1</w:t>
      </w:r>
      <w:r w:rsidRPr="006729FB">
        <w:rPr>
          <w:rFonts w:asciiTheme="minorHAnsi" w:eastAsiaTheme="minorEastAsia" w:hAnsiTheme="minorHAnsi"/>
          <w:sz w:val="22"/>
          <w:szCs w:val="22"/>
        </w:rPr>
        <w:tab/>
      </w:r>
      <w:r>
        <w:t>Types of requirements in TS 36.133</w:t>
      </w:r>
      <w:r>
        <w:tab/>
        <w:t>638</w:t>
      </w:r>
    </w:p>
    <w:p w14:paraId="2A029692" w14:textId="77777777" w:rsidR="006729FB" w:rsidRDefault="006729F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40572193" w14:textId="77777777" w:rsidR="006729FB" w:rsidRDefault="006729F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9AFE9A1" w14:textId="77777777" w:rsidR="006729FB" w:rsidRDefault="006729F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1CA2AE8A" w14:textId="77777777" w:rsidR="006729FB" w:rsidRDefault="006729F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280EB0F0" w14:textId="070F48E0" w:rsidR="006729FB" w:rsidRDefault="006729F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56A6A1A1" w14:textId="77777777" w:rsidR="006729FB" w:rsidRDefault="006729FB">
      <w:pPr>
        <w:pStyle w:val="TOC2"/>
        <w:rPr>
          <w:rFonts w:asciiTheme="minorHAnsi" w:eastAsiaTheme="minorEastAsia" w:hAnsiTheme="minorHAnsi" w:cstheme="minorBidi"/>
          <w:sz w:val="22"/>
          <w:szCs w:val="22"/>
        </w:rPr>
      </w:pPr>
      <w:r w:rsidRPr="006729FB">
        <w:t>A.3.1</w:t>
      </w:r>
      <w:r w:rsidRPr="006729FB">
        <w:rPr>
          <w:rFonts w:asciiTheme="minorHAnsi" w:eastAsiaTheme="minorEastAsia" w:hAnsiTheme="minorHAnsi"/>
          <w:sz w:val="22"/>
          <w:szCs w:val="22"/>
        </w:rPr>
        <w:tab/>
      </w:r>
      <w:r>
        <w:t>Reference Measurement Channels</w:t>
      </w:r>
      <w:r>
        <w:tab/>
        <w:t>640</w:t>
      </w:r>
    </w:p>
    <w:p w14:paraId="51939167" w14:textId="77777777" w:rsidR="006729FB" w:rsidRPr="006729FB" w:rsidRDefault="006729FB">
      <w:pPr>
        <w:pStyle w:val="TOC3"/>
        <w:rPr>
          <w:rFonts w:asciiTheme="minorHAnsi" w:eastAsiaTheme="minorEastAsia" w:hAnsiTheme="minorHAnsi" w:cstheme="minorBidi"/>
          <w:sz w:val="22"/>
          <w:szCs w:val="22"/>
          <w:lang w:val="sv-FI"/>
        </w:rPr>
      </w:pPr>
      <w:r w:rsidRPr="006729FB">
        <w:rPr>
          <w:lang w:val="sv-FI"/>
        </w:rPr>
        <w:t>A.3.1.1</w:t>
      </w:r>
      <w:r w:rsidRPr="006729FB">
        <w:rPr>
          <w:rFonts w:asciiTheme="minorHAnsi" w:eastAsiaTheme="minorEastAsia" w:hAnsiTheme="minorHAnsi" w:cstheme="minorBidi"/>
          <w:sz w:val="22"/>
          <w:szCs w:val="22"/>
          <w:lang w:val="sv-FI"/>
        </w:rPr>
        <w:tab/>
      </w:r>
      <w:r w:rsidRPr="006729FB">
        <w:rPr>
          <w:lang w:val="sv-FI"/>
        </w:rPr>
        <w:t>PDSCH</w:t>
      </w:r>
      <w:r w:rsidRPr="006729FB">
        <w:rPr>
          <w:lang w:val="sv-FI"/>
        </w:rPr>
        <w:tab/>
        <w:t>640</w:t>
      </w:r>
    </w:p>
    <w:p w14:paraId="253DF62F"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A.3.1.1.1</w:t>
      </w:r>
      <w:r w:rsidRPr="006729FB">
        <w:rPr>
          <w:rFonts w:asciiTheme="minorHAnsi" w:eastAsiaTheme="minorEastAsia" w:hAnsiTheme="minorHAnsi" w:cstheme="minorBidi"/>
          <w:sz w:val="22"/>
          <w:szCs w:val="22"/>
          <w:lang w:val="sv-FI"/>
        </w:rPr>
        <w:tab/>
      </w:r>
      <w:r w:rsidRPr="006729FB">
        <w:rPr>
          <w:lang w:val="sv-FI"/>
        </w:rPr>
        <w:t>FDD</w:t>
      </w:r>
      <w:r w:rsidRPr="006729FB">
        <w:rPr>
          <w:lang w:val="sv-FI"/>
        </w:rPr>
        <w:tab/>
        <w:t>640</w:t>
      </w:r>
    </w:p>
    <w:p w14:paraId="551A33C7"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A.3.1.1.2</w:t>
      </w:r>
      <w:r w:rsidRPr="006729FB">
        <w:rPr>
          <w:rFonts w:asciiTheme="minorHAnsi" w:eastAsiaTheme="minorEastAsia" w:hAnsiTheme="minorHAnsi" w:cstheme="minorBidi"/>
          <w:sz w:val="22"/>
          <w:szCs w:val="22"/>
          <w:lang w:val="sv-FI"/>
        </w:rPr>
        <w:tab/>
      </w:r>
      <w:r w:rsidRPr="006729FB">
        <w:rPr>
          <w:lang w:val="sv-FI"/>
        </w:rPr>
        <w:t>TDD</w:t>
      </w:r>
      <w:r w:rsidRPr="006729FB">
        <w:rPr>
          <w:lang w:val="sv-FI"/>
        </w:rPr>
        <w:tab/>
        <w:t>641</w:t>
      </w:r>
    </w:p>
    <w:p w14:paraId="694136CD" w14:textId="77777777" w:rsidR="006729FB" w:rsidRDefault="006729F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5E04AB1" w14:textId="77777777" w:rsidR="006729FB" w:rsidRDefault="006729F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089E1137" w14:textId="77777777" w:rsidR="006729FB" w:rsidRDefault="006729F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33072533" w14:textId="77777777" w:rsidR="006729FB" w:rsidRDefault="006729F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342AF48A" w14:textId="77777777" w:rsidR="006729FB" w:rsidRDefault="006729FB">
      <w:pPr>
        <w:pStyle w:val="TOC3"/>
        <w:rPr>
          <w:rFonts w:asciiTheme="minorHAnsi" w:eastAsiaTheme="minorEastAsia" w:hAnsiTheme="minorHAnsi" w:cstheme="minorBidi"/>
          <w:sz w:val="22"/>
          <w:szCs w:val="22"/>
        </w:rPr>
      </w:pPr>
      <w:r w:rsidRPr="006729FB">
        <w:t>A.3.1.2</w:t>
      </w:r>
      <w:r w:rsidRPr="006729FB">
        <w:rPr>
          <w:rFonts w:asciiTheme="minorHAnsi" w:eastAsiaTheme="minorEastAsia" w:hAnsiTheme="minorHAnsi"/>
          <w:sz w:val="22"/>
          <w:szCs w:val="22"/>
        </w:rPr>
        <w:tab/>
      </w:r>
      <w:r w:rsidRPr="00285BBA">
        <w:rPr>
          <w:lang w:val="de-DE"/>
        </w:rPr>
        <w:t>PCFICH/PDCCH/PHICH</w:t>
      </w:r>
      <w:r>
        <w:tab/>
        <w:t>647</w:t>
      </w:r>
    </w:p>
    <w:p w14:paraId="6EF411E5" w14:textId="77777777" w:rsidR="006729FB" w:rsidRDefault="006729FB">
      <w:pPr>
        <w:pStyle w:val="TOC4"/>
        <w:rPr>
          <w:rFonts w:asciiTheme="minorHAnsi" w:eastAsiaTheme="minorEastAsia" w:hAnsiTheme="minorHAnsi" w:cstheme="minorBidi"/>
          <w:sz w:val="22"/>
          <w:szCs w:val="22"/>
        </w:rPr>
      </w:pPr>
      <w:r w:rsidRPr="006729FB">
        <w:t>A.3.1.2.1</w:t>
      </w:r>
      <w:r w:rsidRPr="006729FB">
        <w:rPr>
          <w:rFonts w:asciiTheme="minorHAnsi" w:eastAsiaTheme="minorEastAsia" w:hAnsiTheme="minorHAnsi" w:cstheme="minorBidi"/>
          <w:sz w:val="22"/>
          <w:szCs w:val="22"/>
        </w:rPr>
        <w:tab/>
      </w:r>
      <w:r w:rsidRPr="00285BBA">
        <w:rPr>
          <w:lang w:val="de-DE"/>
        </w:rPr>
        <w:t>FDD</w:t>
      </w:r>
      <w:r>
        <w:tab/>
        <w:t>647</w:t>
      </w:r>
    </w:p>
    <w:p w14:paraId="245F6E23" w14:textId="77777777" w:rsidR="006729FB" w:rsidRDefault="006729F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7C10F693" w14:textId="77777777" w:rsidR="006729FB" w:rsidRDefault="006729FB">
      <w:pPr>
        <w:pStyle w:val="TOC4"/>
        <w:rPr>
          <w:rFonts w:asciiTheme="minorHAnsi" w:eastAsiaTheme="minorEastAsia" w:hAnsiTheme="minorHAnsi" w:cstheme="minorBidi"/>
          <w:sz w:val="22"/>
          <w:szCs w:val="22"/>
        </w:rPr>
      </w:pPr>
      <w:r w:rsidRPr="006729FB">
        <w:t>A.3.1.2.3</w:t>
      </w:r>
      <w:r w:rsidRPr="006729FB">
        <w:rPr>
          <w:rFonts w:asciiTheme="minorHAnsi" w:eastAsiaTheme="minorEastAsia" w:hAnsiTheme="minorHAnsi" w:cstheme="minorBidi"/>
          <w:sz w:val="22"/>
          <w:szCs w:val="22"/>
        </w:rPr>
        <w:tab/>
      </w:r>
      <w:r w:rsidRPr="00285BBA">
        <w:rPr>
          <w:lang w:val="de-DE"/>
        </w:rPr>
        <w:t>HD-FDD for UE category 0</w:t>
      </w:r>
      <w:r>
        <w:tab/>
        <w:t>648</w:t>
      </w:r>
    </w:p>
    <w:p w14:paraId="31D058A5" w14:textId="77777777" w:rsidR="006729FB" w:rsidRDefault="006729FB">
      <w:pPr>
        <w:pStyle w:val="TOC4"/>
        <w:rPr>
          <w:rFonts w:asciiTheme="minorHAnsi" w:eastAsiaTheme="minorEastAsia" w:hAnsiTheme="minorHAnsi" w:cstheme="minorBidi"/>
          <w:sz w:val="22"/>
          <w:szCs w:val="22"/>
        </w:rPr>
      </w:pPr>
      <w:r w:rsidRPr="006729FB">
        <w:t>A.3.1.2.4</w:t>
      </w:r>
      <w:r w:rsidRPr="006729FB">
        <w:rPr>
          <w:rFonts w:asciiTheme="minorHAnsi" w:eastAsiaTheme="minorEastAsia" w:hAnsiTheme="minorHAnsi" w:cstheme="minorBidi"/>
          <w:sz w:val="22"/>
          <w:szCs w:val="22"/>
        </w:rPr>
        <w:tab/>
      </w:r>
      <w:r w:rsidRPr="00285BBA">
        <w:rPr>
          <w:lang w:val="de-DE"/>
        </w:rPr>
        <w:t>FS 3</w:t>
      </w:r>
      <w:r>
        <w:tab/>
        <w:t>648</w:t>
      </w:r>
    </w:p>
    <w:p w14:paraId="20E57382" w14:textId="77777777" w:rsidR="006729FB" w:rsidRDefault="006729FB">
      <w:pPr>
        <w:pStyle w:val="TOC3"/>
        <w:rPr>
          <w:rFonts w:asciiTheme="minorHAnsi" w:eastAsiaTheme="minorEastAsia" w:hAnsiTheme="minorHAnsi" w:cstheme="minorBidi"/>
          <w:sz w:val="22"/>
          <w:szCs w:val="22"/>
        </w:rPr>
      </w:pPr>
      <w:r w:rsidRPr="006729FB">
        <w:t>A.3.1.3</w:t>
      </w:r>
      <w:r w:rsidRPr="006729FB">
        <w:rPr>
          <w:rFonts w:asciiTheme="minorHAnsi" w:eastAsiaTheme="minorEastAsia" w:hAnsiTheme="minorHAnsi" w:cstheme="minorBidi"/>
          <w:sz w:val="22"/>
          <w:szCs w:val="22"/>
        </w:rPr>
        <w:tab/>
      </w:r>
      <w:r w:rsidRPr="00285BBA">
        <w:rPr>
          <w:lang w:val="de-DE"/>
        </w:rPr>
        <w:t xml:space="preserve">MPDCCH </w:t>
      </w:r>
      <w:r>
        <w:t>Reference Channels for Cat-M1 UEs</w:t>
      </w:r>
      <w:r>
        <w:tab/>
        <w:t>648</w:t>
      </w:r>
    </w:p>
    <w:p w14:paraId="1D8CF33B" w14:textId="77777777" w:rsidR="006729FB" w:rsidRDefault="006729FB">
      <w:pPr>
        <w:pStyle w:val="TOC4"/>
        <w:rPr>
          <w:rFonts w:asciiTheme="minorHAnsi" w:eastAsiaTheme="minorEastAsia" w:hAnsiTheme="minorHAnsi" w:cstheme="minorBidi"/>
          <w:sz w:val="22"/>
          <w:szCs w:val="22"/>
        </w:rPr>
      </w:pPr>
      <w:r w:rsidRPr="006729FB">
        <w:t>A.3.1.3.1</w:t>
      </w:r>
      <w:r w:rsidRPr="006729FB">
        <w:rPr>
          <w:rFonts w:asciiTheme="minorHAnsi" w:eastAsiaTheme="minorEastAsia" w:hAnsiTheme="minorHAnsi" w:cstheme="minorBidi"/>
          <w:sz w:val="22"/>
          <w:szCs w:val="22"/>
        </w:rPr>
        <w:tab/>
      </w:r>
      <w:r w:rsidRPr="00285BBA">
        <w:rPr>
          <w:lang w:val="de-DE"/>
        </w:rPr>
        <w:t>FDD</w:t>
      </w:r>
      <w:r>
        <w:t xml:space="preserve"> in CEModeA</w:t>
      </w:r>
      <w:r>
        <w:tab/>
        <w:t>649</w:t>
      </w:r>
    </w:p>
    <w:p w14:paraId="435BF055" w14:textId="77777777" w:rsidR="006729FB" w:rsidRDefault="006729FB">
      <w:pPr>
        <w:pStyle w:val="TOC4"/>
        <w:rPr>
          <w:rFonts w:asciiTheme="minorHAnsi" w:eastAsiaTheme="minorEastAsia" w:hAnsiTheme="minorHAnsi" w:cstheme="minorBidi"/>
          <w:sz w:val="22"/>
          <w:szCs w:val="22"/>
        </w:rPr>
      </w:pPr>
      <w:r w:rsidRPr="006729FB">
        <w:t>A.3.1.3.2</w:t>
      </w:r>
      <w:r w:rsidRPr="006729FB">
        <w:rPr>
          <w:rFonts w:asciiTheme="minorHAnsi" w:eastAsiaTheme="minorEastAsia" w:hAnsiTheme="minorHAnsi" w:cstheme="minorBidi"/>
          <w:sz w:val="22"/>
          <w:szCs w:val="22"/>
        </w:rPr>
        <w:tab/>
      </w:r>
      <w:r w:rsidRPr="00285BBA">
        <w:rPr>
          <w:lang w:val="de-DE"/>
        </w:rPr>
        <w:t>HD-FDD</w:t>
      </w:r>
      <w:r>
        <w:t xml:space="preserve"> in CEModeA</w:t>
      </w:r>
      <w:r>
        <w:tab/>
        <w:t>649</w:t>
      </w:r>
    </w:p>
    <w:p w14:paraId="391FB4D0" w14:textId="77777777" w:rsidR="006729FB" w:rsidRDefault="006729FB">
      <w:pPr>
        <w:pStyle w:val="TOC4"/>
        <w:rPr>
          <w:rFonts w:asciiTheme="minorHAnsi" w:eastAsiaTheme="minorEastAsia" w:hAnsiTheme="minorHAnsi" w:cstheme="minorBidi"/>
          <w:sz w:val="22"/>
          <w:szCs w:val="22"/>
        </w:rPr>
      </w:pPr>
      <w:r w:rsidRPr="006729FB">
        <w:t>A.3.1.3.3</w:t>
      </w:r>
      <w:r w:rsidRPr="006729FB">
        <w:rPr>
          <w:rFonts w:asciiTheme="minorHAnsi" w:eastAsiaTheme="minorEastAsia" w:hAnsiTheme="minorHAnsi" w:cstheme="minorBidi"/>
          <w:sz w:val="22"/>
          <w:szCs w:val="22"/>
        </w:rPr>
        <w:tab/>
      </w:r>
      <w:r w:rsidRPr="00285BBA">
        <w:rPr>
          <w:lang w:val="de-DE"/>
        </w:rPr>
        <w:t>TDD</w:t>
      </w:r>
      <w:r>
        <w:t xml:space="preserve"> in CEModeA</w:t>
      </w:r>
      <w:r>
        <w:tab/>
        <w:t>650</w:t>
      </w:r>
    </w:p>
    <w:p w14:paraId="1068516D" w14:textId="77777777" w:rsidR="006729FB" w:rsidRDefault="006729FB">
      <w:pPr>
        <w:pStyle w:val="TOC4"/>
        <w:rPr>
          <w:rFonts w:asciiTheme="minorHAnsi" w:eastAsiaTheme="minorEastAsia" w:hAnsiTheme="minorHAnsi" w:cstheme="minorBidi"/>
          <w:sz w:val="22"/>
          <w:szCs w:val="22"/>
        </w:rPr>
      </w:pPr>
      <w:r w:rsidRPr="006729FB">
        <w:t>A.3.1.3.4</w:t>
      </w:r>
      <w:r w:rsidRPr="006729FB">
        <w:rPr>
          <w:rFonts w:asciiTheme="minorHAnsi" w:eastAsiaTheme="minorEastAsia" w:hAnsiTheme="minorHAnsi" w:cstheme="minorBidi"/>
          <w:sz w:val="22"/>
          <w:szCs w:val="22"/>
        </w:rPr>
        <w:tab/>
      </w:r>
      <w:r w:rsidRPr="00285BBA">
        <w:rPr>
          <w:lang w:val="de-DE"/>
        </w:rPr>
        <w:t>FDD</w:t>
      </w:r>
      <w:r>
        <w:t xml:space="preserve"> in CEModeB</w:t>
      </w:r>
      <w:r>
        <w:tab/>
        <w:t>650</w:t>
      </w:r>
    </w:p>
    <w:p w14:paraId="0D088F7A" w14:textId="77777777" w:rsidR="006729FB" w:rsidRDefault="006729FB">
      <w:pPr>
        <w:pStyle w:val="TOC4"/>
        <w:rPr>
          <w:rFonts w:asciiTheme="minorHAnsi" w:eastAsiaTheme="minorEastAsia" w:hAnsiTheme="minorHAnsi" w:cstheme="minorBidi"/>
          <w:sz w:val="22"/>
          <w:szCs w:val="22"/>
        </w:rPr>
      </w:pPr>
      <w:r w:rsidRPr="006729FB">
        <w:t>A.3.1.3.5</w:t>
      </w:r>
      <w:r w:rsidRPr="006729FB">
        <w:rPr>
          <w:rFonts w:asciiTheme="minorHAnsi" w:eastAsiaTheme="minorEastAsia" w:hAnsiTheme="minorHAnsi" w:cstheme="minorBidi"/>
          <w:sz w:val="22"/>
          <w:szCs w:val="22"/>
        </w:rPr>
        <w:tab/>
      </w:r>
      <w:r w:rsidRPr="00285BBA">
        <w:rPr>
          <w:lang w:val="de-DE"/>
        </w:rPr>
        <w:t>HD-FDD</w:t>
      </w:r>
      <w:r>
        <w:t xml:space="preserve"> in CEModeB</w:t>
      </w:r>
      <w:r>
        <w:tab/>
        <w:t>651</w:t>
      </w:r>
    </w:p>
    <w:p w14:paraId="1C74FCBC" w14:textId="77777777" w:rsidR="006729FB" w:rsidRDefault="006729FB">
      <w:pPr>
        <w:pStyle w:val="TOC4"/>
        <w:rPr>
          <w:rFonts w:asciiTheme="minorHAnsi" w:eastAsiaTheme="minorEastAsia" w:hAnsiTheme="minorHAnsi" w:cstheme="minorBidi"/>
          <w:sz w:val="22"/>
          <w:szCs w:val="22"/>
        </w:rPr>
      </w:pPr>
      <w:r w:rsidRPr="006729FB">
        <w:lastRenderedPageBreak/>
        <w:t>A.3.1.3.6</w:t>
      </w:r>
      <w:r w:rsidRPr="006729FB">
        <w:rPr>
          <w:rFonts w:asciiTheme="minorHAnsi" w:eastAsiaTheme="minorEastAsia" w:hAnsiTheme="minorHAnsi" w:cstheme="minorBidi"/>
          <w:sz w:val="22"/>
          <w:szCs w:val="22"/>
        </w:rPr>
        <w:tab/>
      </w:r>
      <w:r w:rsidRPr="00285BBA">
        <w:rPr>
          <w:lang w:val="de-DE"/>
        </w:rPr>
        <w:t>TDD</w:t>
      </w:r>
      <w:r>
        <w:t xml:space="preserve"> in CEModeB</w:t>
      </w:r>
      <w:r>
        <w:tab/>
        <w:t>651</w:t>
      </w:r>
    </w:p>
    <w:p w14:paraId="4F1081BA" w14:textId="77777777" w:rsidR="006729FB" w:rsidRDefault="006729F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474D96B5" w14:textId="77777777" w:rsidR="006729FB" w:rsidRDefault="006729F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285BBA">
        <w:rPr>
          <w:rFonts w:cs="v5.0.0"/>
        </w:rPr>
        <w:t>in CEModeA</w:t>
      </w:r>
      <w:r>
        <w:tab/>
        <w:t>652</w:t>
      </w:r>
    </w:p>
    <w:p w14:paraId="069B8B4E" w14:textId="77777777" w:rsidR="006729FB" w:rsidRDefault="006729F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285BBA">
        <w:rPr>
          <w:rFonts w:cs="v5.0.0"/>
        </w:rPr>
        <w:t>in CEModeA</w:t>
      </w:r>
      <w:r>
        <w:tab/>
        <w:t>653</w:t>
      </w:r>
    </w:p>
    <w:p w14:paraId="183BD1E1" w14:textId="77777777" w:rsidR="006729FB" w:rsidRDefault="006729F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285BBA">
        <w:rPr>
          <w:rFonts w:cs="v5.0.0"/>
        </w:rPr>
        <w:t>in CEModeA</w:t>
      </w:r>
      <w:r>
        <w:tab/>
        <w:t>654</w:t>
      </w:r>
    </w:p>
    <w:p w14:paraId="49EF7476" w14:textId="77777777" w:rsidR="006729FB" w:rsidRDefault="006729F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285BBA">
        <w:rPr>
          <w:rFonts w:cs="v5.0.0"/>
        </w:rPr>
        <w:t>in CEModeB</w:t>
      </w:r>
      <w:r>
        <w:tab/>
        <w:t>655</w:t>
      </w:r>
    </w:p>
    <w:p w14:paraId="0253B6E7" w14:textId="77777777" w:rsidR="006729FB" w:rsidRDefault="006729F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285BBA">
        <w:rPr>
          <w:rFonts w:cs="v5.0.0"/>
        </w:rPr>
        <w:t>in CEModeB</w:t>
      </w:r>
      <w:r>
        <w:tab/>
        <w:t>656</w:t>
      </w:r>
    </w:p>
    <w:p w14:paraId="609C5BD6" w14:textId="77777777" w:rsidR="006729FB" w:rsidRDefault="006729F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285BBA">
        <w:rPr>
          <w:rFonts w:cs="v5.0.0"/>
        </w:rPr>
        <w:t>in CEModeB</w:t>
      </w:r>
      <w:r>
        <w:tab/>
        <w:t>656</w:t>
      </w:r>
    </w:p>
    <w:p w14:paraId="697C091E" w14:textId="77777777" w:rsidR="006729FB" w:rsidRDefault="006729FB">
      <w:pPr>
        <w:pStyle w:val="TOC3"/>
        <w:rPr>
          <w:rFonts w:asciiTheme="minorHAnsi" w:eastAsiaTheme="minorEastAsia" w:hAnsiTheme="minorHAnsi" w:cstheme="minorBidi"/>
          <w:sz w:val="22"/>
          <w:szCs w:val="22"/>
        </w:rPr>
      </w:pPr>
      <w:r>
        <w:t>A.3.1.</w:t>
      </w:r>
      <w:r w:rsidRPr="00285BBA">
        <w:rPr>
          <w:rFonts w:eastAsia="MS Mincho"/>
          <w:lang w:eastAsia="ja-JP"/>
        </w:rPr>
        <w:t>5</w:t>
      </w:r>
      <w:r>
        <w:rPr>
          <w:rFonts w:asciiTheme="minorHAnsi" w:eastAsiaTheme="minorEastAsia" w:hAnsiTheme="minorHAnsi" w:cstheme="minorBidi"/>
          <w:sz w:val="22"/>
          <w:szCs w:val="22"/>
        </w:rPr>
        <w:tab/>
      </w:r>
      <w:r>
        <w:rPr>
          <w:lang w:eastAsia="zh-CN"/>
        </w:rPr>
        <w:t>N</w:t>
      </w:r>
      <w:r>
        <w:t>PD</w:t>
      </w:r>
      <w:r w:rsidRPr="00285BBA">
        <w:rPr>
          <w:rFonts w:eastAsia="MS Mincho"/>
          <w:lang w:eastAsia="ja-JP"/>
        </w:rPr>
        <w:t>S</w:t>
      </w:r>
      <w:r>
        <w:t xml:space="preserve">CH </w:t>
      </w:r>
      <w:r w:rsidRPr="00285BBA">
        <w:rPr>
          <w:rFonts w:cs="v5.0.0"/>
        </w:rPr>
        <w:t xml:space="preserve">Reference Channel for </w:t>
      </w:r>
      <w:r w:rsidRPr="00285BBA">
        <w:rPr>
          <w:rFonts w:cs="v5.0.0"/>
          <w:lang w:eastAsia="zh-CN"/>
        </w:rPr>
        <w:t>UE category NB1</w:t>
      </w:r>
      <w:r>
        <w:tab/>
        <w:t>657</w:t>
      </w:r>
    </w:p>
    <w:p w14:paraId="5676B5B7" w14:textId="77777777" w:rsidR="006729FB" w:rsidRDefault="006729FB">
      <w:pPr>
        <w:pStyle w:val="TOC4"/>
        <w:rPr>
          <w:rFonts w:asciiTheme="minorHAnsi" w:eastAsiaTheme="minorEastAsia" w:hAnsiTheme="minorHAnsi" w:cstheme="minorBidi"/>
          <w:sz w:val="22"/>
          <w:szCs w:val="22"/>
        </w:rPr>
      </w:pPr>
      <w:r>
        <w:t>A.3.1.</w:t>
      </w:r>
      <w:r w:rsidRPr="00285BBA">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232603F3" w14:textId="77777777" w:rsidR="006729FB" w:rsidRDefault="006729F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04724C49" w14:textId="77777777" w:rsidR="006729FB" w:rsidRDefault="006729F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2FE5392E" w14:textId="77777777" w:rsidR="006729FB" w:rsidRDefault="006729F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07CF5715" w14:textId="77777777" w:rsidR="006729FB" w:rsidRDefault="006729F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384C6B0A" w14:textId="77777777" w:rsidR="006729FB" w:rsidRDefault="006729F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66B33120" w14:textId="77777777" w:rsidR="006729FB" w:rsidRDefault="006729F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0370984F" w14:textId="77777777" w:rsidR="006729FB" w:rsidRDefault="006729FB">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118FAF99" w14:textId="77777777" w:rsidR="006729FB" w:rsidRDefault="006729F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50502A17" w14:textId="77777777" w:rsidR="006729FB" w:rsidRDefault="006729F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2E6BA653" w14:textId="77777777" w:rsidR="006729FB" w:rsidRDefault="006729F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72D87C31" w14:textId="77777777" w:rsidR="006729FB" w:rsidRDefault="006729F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76214CEC" w14:textId="77777777" w:rsidR="006729FB" w:rsidRDefault="006729F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90F3F0" w14:textId="77777777" w:rsidR="006729FB" w:rsidRDefault="006729FB">
      <w:pPr>
        <w:pStyle w:val="TOC2"/>
        <w:rPr>
          <w:rFonts w:asciiTheme="minorHAnsi" w:eastAsiaTheme="minorEastAsia" w:hAnsiTheme="minorHAnsi" w:cstheme="minorBidi"/>
          <w:sz w:val="22"/>
          <w:szCs w:val="22"/>
        </w:rPr>
      </w:pPr>
      <w:r w:rsidRPr="006729FB">
        <w:t>A.3.2</w:t>
      </w:r>
      <w:r w:rsidRPr="006729FB">
        <w:rPr>
          <w:rFonts w:asciiTheme="minorHAnsi" w:eastAsiaTheme="minorEastAsia" w:hAnsiTheme="minorHAnsi"/>
          <w:sz w:val="22"/>
          <w:szCs w:val="22"/>
        </w:rPr>
        <w:tab/>
      </w:r>
      <w:r>
        <w:t>OFDMA Channel Noise Generator (OCNG)</w:t>
      </w:r>
      <w:r>
        <w:tab/>
        <w:t>661</w:t>
      </w:r>
    </w:p>
    <w:p w14:paraId="31EB4848" w14:textId="77777777" w:rsidR="006729FB" w:rsidRDefault="006729F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A40C301" w14:textId="77777777" w:rsidR="006729FB" w:rsidRDefault="006729F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1185D6D5" w14:textId="77777777" w:rsidR="006729FB" w:rsidRDefault="006729F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568F5835" w14:textId="77777777" w:rsidR="006729FB" w:rsidRDefault="006729F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5437D73F" w14:textId="77777777" w:rsidR="006729FB" w:rsidRDefault="006729F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7D497E99" w14:textId="77777777" w:rsidR="006729FB" w:rsidRDefault="006729F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078AB74F" w14:textId="77777777" w:rsidR="006729FB" w:rsidRDefault="006729F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6FA711C3" w14:textId="77777777" w:rsidR="006729FB" w:rsidRDefault="006729F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77614B4A" w14:textId="77777777" w:rsidR="006729FB" w:rsidRDefault="006729F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6A9253FC" w14:textId="77777777" w:rsidR="006729FB" w:rsidRDefault="006729F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0AACDF5D" w14:textId="77777777" w:rsidR="006729FB" w:rsidRDefault="006729F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2501AD15" w14:textId="77777777" w:rsidR="006729FB" w:rsidRDefault="006729F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4C59BE3E" w14:textId="77777777" w:rsidR="006729FB" w:rsidRDefault="006729F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9E43288" w14:textId="77777777" w:rsidR="006729FB" w:rsidRDefault="006729F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3273555D" w14:textId="77777777" w:rsidR="006729FB" w:rsidRDefault="006729F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0D9E8EFB" w14:textId="77777777" w:rsidR="006729FB" w:rsidRDefault="006729F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16DFDD85" w14:textId="77777777" w:rsidR="006729FB" w:rsidRDefault="006729F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254202D9" w14:textId="77777777" w:rsidR="006729FB" w:rsidRDefault="006729F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7073F5E7" w14:textId="77777777" w:rsidR="006729FB" w:rsidRDefault="006729F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2BAD8C2A" w14:textId="77777777" w:rsidR="006729FB" w:rsidRDefault="006729F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3BE6FACE" w14:textId="77777777" w:rsidR="006729FB" w:rsidRDefault="006729F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2730789E" w14:textId="77777777" w:rsidR="006729FB" w:rsidRDefault="006729F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09901FB1" w14:textId="77777777" w:rsidR="006729FB" w:rsidRDefault="006729F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791C780E" w14:textId="77777777" w:rsidR="006729FB" w:rsidRDefault="006729F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5436981D" w14:textId="77777777" w:rsidR="006729FB" w:rsidRDefault="006729F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4D766115" w14:textId="77777777" w:rsidR="006729FB" w:rsidRDefault="006729F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51774695" w14:textId="77777777" w:rsidR="006729FB" w:rsidRDefault="006729F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67DBA7CE" w14:textId="77777777" w:rsidR="006729FB" w:rsidRDefault="006729F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70C17654" w14:textId="77777777" w:rsidR="006729FB" w:rsidRDefault="006729F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48E57551" w14:textId="77777777" w:rsidR="006729FB" w:rsidRDefault="006729F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5D2878F" w14:textId="77777777" w:rsidR="006729FB" w:rsidRDefault="006729F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18A73857" w14:textId="77777777" w:rsidR="006729FB" w:rsidRDefault="006729F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62292EB4" w14:textId="77777777" w:rsidR="006729FB" w:rsidRDefault="006729F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60F1AC12" w14:textId="77777777" w:rsidR="006729FB" w:rsidRDefault="006729F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326311F8" w14:textId="77777777" w:rsidR="006729FB" w:rsidRDefault="006729F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1DB5325C" w14:textId="77777777" w:rsidR="006729FB" w:rsidRDefault="006729FB">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683</w:t>
      </w:r>
    </w:p>
    <w:p w14:paraId="4B59B00A" w14:textId="77777777" w:rsidR="006729FB" w:rsidRDefault="006729FB">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4AC34773" w14:textId="77777777" w:rsidR="006729FB" w:rsidRDefault="006729F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4098DC1F"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A.3.2.3.</w:t>
      </w:r>
      <w:r w:rsidRPr="006729FB">
        <w:rPr>
          <w:lang w:val="sv-FI" w:eastAsia="zh-CN"/>
        </w:rPr>
        <w:t>3</w:t>
      </w:r>
      <w:r w:rsidRPr="006729FB">
        <w:rPr>
          <w:rFonts w:asciiTheme="minorHAnsi" w:eastAsiaTheme="minorEastAsia" w:hAnsiTheme="minorHAnsi" w:cstheme="minorBidi"/>
          <w:sz w:val="22"/>
          <w:szCs w:val="22"/>
          <w:lang w:val="sv-FI"/>
        </w:rPr>
        <w:tab/>
      </w:r>
      <w:r w:rsidRPr="006729FB">
        <w:rPr>
          <w:lang w:val="sv-FI"/>
        </w:rPr>
        <w:t xml:space="preserve">Narrowband IoT OCNG FDD pattern </w:t>
      </w:r>
      <w:r w:rsidRPr="006729FB">
        <w:rPr>
          <w:lang w:val="sv-FI" w:eastAsia="zh-CN"/>
        </w:rPr>
        <w:t>3</w:t>
      </w:r>
      <w:r w:rsidRPr="006729FB">
        <w:rPr>
          <w:lang w:val="sv-FI"/>
        </w:rPr>
        <w:t xml:space="preserve">: </w:t>
      </w:r>
      <w:r w:rsidRPr="006729FB">
        <w:rPr>
          <w:lang w:val="sv-FI" w:eastAsia="zh-CN"/>
        </w:rPr>
        <w:t>standalone</w:t>
      </w:r>
      <w:r w:rsidRPr="006729FB">
        <w:rPr>
          <w:lang w:val="sv-FI"/>
        </w:rPr>
        <w:t xml:space="preserve"> NB-IoT</w:t>
      </w:r>
      <w:r w:rsidRPr="006729FB">
        <w:rPr>
          <w:lang w:val="sv-FI"/>
        </w:rPr>
        <w:tab/>
        <w:t>686</w:t>
      </w:r>
    </w:p>
    <w:p w14:paraId="434166D4"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A.3.2.3.4</w:t>
      </w:r>
      <w:r w:rsidRPr="006729FB">
        <w:rPr>
          <w:rFonts w:asciiTheme="minorHAnsi" w:eastAsiaTheme="minorEastAsia" w:hAnsiTheme="minorHAnsi" w:cstheme="minorBidi"/>
          <w:sz w:val="22"/>
          <w:szCs w:val="22"/>
          <w:lang w:val="sv-FI"/>
        </w:rPr>
        <w:tab/>
      </w:r>
      <w:r w:rsidRPr="006729FB">
        <w:rPr>
          <w:lang w:val="sv-FI"/>
        </w:rPr>
        <w:t>Narrowband IoT OCNG FDD pattern 4: In-band NB-IoT in 5 MHz EUTRAN cell</w:t>
      </w:r>
      <w:r w:rsidRPr="006729FB">
        <w:rPr>
          <w:lang w:val="sv-FI"/>
        </w:rPr>
        <w:tab/>
        <w:t>687</w:t>
      </w:r>
    </w:p>
    <w:p w14:paraId="3F12BD7D" w14:textId="77777777" w:rsidR="006729FB" w:rsidRPr="006729FB" w:rsidRDefault="006729FB">
      <w:pPr>
        <w:pStyle w:val="TOC4"/>
        <w:rPr>
          <w:rFonts w:asciiTheme="minorHAnsi" w:eastAsiaTheme="minorEastAsia" w:hAnsiTheme="minorHAnsi" w:cstheme="minorBidi"/>
          <w:sz w:val="22"/>
          <w:szCs w:val="22"/>
          <w:lang w:val="sv-FI"/>
        </w:rPr>
      </w:pPr>
      <w:r w:rsidRPr="006729FB">
        <w:rPr>
          <w:lang w:val="sv-FI"/>
        </w:rPr>
        <w:t>A.3.2.3.</w:t>
      </w:r>
      <w:r w:rsidRPr="006729FB">
        <w:rPr>
          <w:lang w:val="sv-FI" w:eastAsia="zh-CN"/>
        </w:rPr>
        <w:t>5</w:t>
      </w:r>
      <w:r w:rsidRPr="006729FB">
        <w:rPr>
          <w:rFonts w:asciiTheme="minorHAnsi" w:eastAsiaTheme="minorEastAsia" w:hAnsiTheme="minorHAnsi" w:cstheme="minorBidi"/>
          <w:sz w:val="22"/>
          <w:szCs w:val="22"/>
          <w:lang w:val="sv-FI"/>
        </w:rPr>
        <w:tab/>
      </w:r>
      <w:r w:rsidRPr="006729FB">
        <w:rPr>
          <w:lang w:val="sv-FI"/>
        </w:rPr>
        <w:t xml:space="preserve">Narrowband IoT OCNG FDD pattern </w:t>
      </w:r>
      <w:r w:rsidRPr="006729FB">
        <w:rPr>
          <w:lang w:val="sv-FI" w:eastAsia="zh-CN"/>
        </w:rPr>
        <w:t>5</w:t>
      </w:r>
      <w:r w:rsidRPr="006729FB">
        <w:rPr>
          <w:lang w:val="sv-FI"/>
        </w:rPr>
        <w:t xml:space="preserve">: </w:t>
      </w:r>
      <w:r w:rsidRPr="006729FB">
        <w:rPr>
          <w:lang w:val="sv-FI" w:eastAsia="zh-CN"/>
        </w:rPr>
        <w:t xml:space="preserve">guard </w:t>
      </w:r>
      <w:r w:rsidRPr="006729FB">
        <w:rPr>
          <w:lang w:val="sv-FI"/>
        </w:rPr>
        <w:t>band NB-IoT in 5 MHz EUTRAN cell</w:t>
      </w:r>
      <w:r w:rsidRPr="006729FB">
        <w:rPr>
          <w:lang w:val="sv-FI"/>
        </w:rPr>
        <w:tab/>
        <w:t>688</w:t>
      </w:r>
    </w:p>
    <w:p w14:paraId="4CFC4285" w14:textId="77777777" w:rsidR="006729FB" w:rsidRDefault="006729F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0490C78E" w14:textId="77777777" w:rsidR="006729FB" w:rsidRDefault="006729F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414440E4" w14:textId="77777777" w:rsidR="006729FB" w:rsidRDefault="006729F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727A4E68" w14:textId="77777777" w:rsidR="006729FB" w:rsidRDefault="006729F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591ED4FB" w14:textId="77777777" w:rsidR="006729FB" w:rsidRDefault="006729F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0EDD7BED" w14:textId="77777777" w:rsidR="006729FB" w:rsidRDefault="006729F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61E7E54C" w14:textId="77777777" w:rsidR="006729FB" w:rsidRDefault="006729F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18548947" w14:textId="77777777" w:rsidR="006729FB" w:rsidRDefault="006729F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7E231526" w14:textId="77777777" w:rsidR="006729FB" w:rsidRDefault="006729FB">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22EF4107" w14:textId="77777777" w:rsidR="006729FB" w:rsidRDefault="006729F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4F9E6483" w14:textId="77777777" w:rsidR="006729FB" w:rsidRDefault="006729F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285BBA">
        <w:rPr>
          <w:lang w:val="en-US"/>
        </w:rPr>
        <w:t>, 2x2 antenna</w:t>
      </w:r>
      <w:r>
        <w:tab/>
        <w:t>693</w:t>
      </w:r>
    </w:p>
    <w:p w14:paraId="0A82CD8F" w14:textId="77777777" w:rsidR="006729FB" w:rsidRDefault="006729F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714A3DD" w14:textId="77777777" w:rsidR="006729FB" w:rsidRDefault="006729F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4DDF48F9" w14:textId="77777777" w:rsidR="006729FB" w:rsidRDefault="006729F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09FF63AF" w14:textId="77777777" w:rsidR="006729FB" w:rsidRDefault="006729F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259FE148" w14:textId="77777777" w:rsidR="006729FB" w:rsidRDefault="006729F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01923D2F" w14:textId="77777777" w:rsidR="006729FB" w:rsidRDefault="006729F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6241E620" w14:textId="77777777" w:rsidR="006729FB" w:rsidRDefault="006729F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1526405B" w14:textId="77777777" w:rsidR="006729FB" w:rsidRDefault="006729FB">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694</w:t>
      </w:r>
    </w:p>
    <w:p w14:paraId="777FA31F" w14:textId="77777777" w:rsidR="006729FB" w:rsidRDefault="006729FB">
      <w:pPr>
        <w:pStyle w:val="TOC3"/>
        <w:rPr>
          <w:rFonts w:asciiTheme="minorHAnsi" w:eastAsiaTheme="minorEastAsia" w:hAnsiTheme="minorHAnsi" w:cstheme="minorBidi"/>
          <w:sz w:val="22"/>
          <w:szCs w:val="22"/>
        </w:rPr>
      </w:pPr>
      <w:r w:rsidRPr="006729FB">
        <w:t>A.3.8.1</w:t>
      </w:r>
      <w:r w:rsidRPr="006729FB">
        <w:rPr>
          <w:rFonts w:asciiTheme="minorHAnsi" w:eastAsiaTheme="minorEastAsia" w:hAnsiTheme="minorHAnsi" w:cstheme="minorBidi"/>
          <w:sz w:val="22"/>
          <w:szCs w:val="22"/>
        </w:rPr>
        <w:tab/>
      </w:r>
      <w:r w:rsidRPr="00285BBA">
        <w:rPr>
          <w:snapToGrid w:val="0"/>
        </w:rPr>
        <w:t>Antenna connection</w:t>
      </w:r>
      <w:r w:rsidRPr="00285BBA">
        <w:rPr>
          <w:snapToGrid w:val="0"/>
          <w:lang w:eastAsia="zh-CN"/>
        </w:rPr>
        <w:t xml:space="preserve"> for 4 Rx capable UEs</w:t>
      </w:r>
      <w:r>
        <w:tab/>
        <w:t>694</w:t>
      </w:r>
    </w:p>
    <w:p w14:paraId="76A1C1B6" w14:textId="77777777" w:rsidR="006729FB" w:rsidRDefault="006729FB">
      <w:pPr>
        <w:pStyle w:val="TOC4"/>
        <w:rPr>
          <w:rFonts w:asciiTheme="minorHAnsi" w:eastAsiaTheme="minorEastAsia" w:hAnsiTheme="minorHAnsi" w:cstheme="minorBidi"/>
          <w:sz w:val="22"/>
          <w:szCs w:val="22"/>
        </w:rPr>
      </w:pPr>
      <w:r>
        <w:t>A.3.8.1.1 Introduction</w:t>
      </w:r>
      <w:r>
        <w:tab/>
        <w:t>694</w:t>
      </w:r>
    </w:p>
    <w:p w14:paraId="36916139" w14:textId="77777777" w:rsidR="006729FB" w:rsidRDefault="006729FB">
      <w:pPr>
        <w:pStyle w:val="TOC4"/>
        <w:rPr>
          <w:rFonts w:asciiTheme="minorHAnsi" w:eastAsiaTheme="minorEastAsia" w:hAnsiTheme="minorHAnsi" w:cstheme="minorBidi"/>
          <w:sz w:val="22"/>
          <w:szCs w:val="22"/>
        </w:rPr>
      </w:pPr>
      <w:r>
        <w:t>A.3.8.1.2 Principle of testing</w:t>
      </w:r>
      <w:r>
        <w:tab/>
        <w:t>694</w:t>
      </w:r>
    </w:p>
    <w:p w14:paraId="024B9629" w14:textId="77777777" w:rsidR="006729FB" w:rsidRDefault="006729FB">
      <w:pPr>
        <w:pStyle w:val="TOC5"/>
        <w:rPr>
          <w:rFonts w:asciiTheme="minorHAnsi" w:eastAsiaTheme="minorEastAsia" w:hAnsiTheme="minorHAnsi" w:cstheme="minorBidi"/>
          <w:sz w:val="22"/>
          <w:szCs w:val="22"/>
        </w:rPr>
      </w:pPr>
      <w:r>
        <w:t>A.3.8.1.2.1 Single carrier tests</w:t>
      </w:r>
      <w:r>
        <w:tab/>
        <w:t>694</w:t>
      </w:r>
    </w:p>
    <w:p w14:paraId="28CC5D31" w14:textId="77777777" w:rsidR="006729FB" w:rsidRDefault="006729F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431FE06B" w14:textId="77777777" w:rsidR="006729FB" w:rsidRDefault="006729FB">
      <w:pPr>
        <w:pStyle w:val="TOC5"/>
        <w:rPr>
          <w:rFonts w:asciiTheme="minorHAnsi" w:eastAsiaTheme="minorEastAsia" w:hAnsiTheme="minorHAnsi" w:cstheme="minorBidi"/>
          <w:sz w:val="22"/>
          <w:szCs w:val="22"/>
        </w:rPr>
      </w:pPr>
      <w:r w:rsidRPr="006729FB">
        <w:t>A.3.8.1.2.3</w:t>
      </w:r>
      <w:r w:rsidRPr="006729FB">
        <w:rPr>
          <w:rFonts w:asciiTheme="minorHAnsi" w:eastAsiaTheme="minorEastAsia" w:hAnsiTheme="minorHAnsi" w:cstheme="minorBidi"/>
          <w:sz w:val="22"/>
          <w:szCs w:val="22"/>
        </w:rPr>
        <w:tab/>
      </w:r>
      <w:r w:rsidRPr="00285BBA">
        <w:rPr>
          <w:snapToGrid w:val="0"/>
        </w:rPr>
        <w:t>Antenna connection for bands where 2RX is supported</w:t>
      </w:r>
      <w:r>
        <w:tab/>
        <w:t>696</w:t>
      </w:r>
    </w:p>
    <w:p w14:paraId="38F13B85" w14:textId="77777777" w:rsidR="006729FB" w:rsidRDefault="006729FB">
      <w:pPr>
        <w:pStyle w:val="TOC5"/>
        <w:rPr>
          <w:rFonts w:asciiTheme="minorHAnsi" w:eastAsiaTheme="minorEastAsia" w:hAnsiTheme="minorHAnsi" w:cstheme="minorBidi"/>
          <w:sz w:val="22"/>
          <w:szCs w:val="22"/>
        </w:rPr>
      </w:pPr>
      <w:r w:rsidRPr="006729FB">
        <w:t>A.3.8.1.2.4</w:t>
      </w:r>
      <w:r w:rsidRPr="006729FB">
        <w:rPr>
          <w:rFonts w:asciiTheme="minorHAnsi" w:eastAsiaTheme="minorEastAsia" w:hAnsiTheme="minorHAnsi" w:cstheme="minorBidi"/>
          <w:sz w:val="22"/>
          <w:szCs w:val="22"/>
        </w:rPr>
        <w:tab/>
      </w:r>
      <w:r w:rsidRPr="00285BBA">
        <w:rPr>
          <w:snapToGrid w:val="0"/>
        </w:rPr>
        <w:t>Antenna connection for bands where 4RX is supported</w:t>
      </w:r>
      <w:r>
        <w:tab/>
        <w:t>696</w:t>
      </w:r>
    </w:p>
    <w:p w14:paraId="19851E35" w14:textId="77777777" w:rsidR="006729FB" w:rsidRDefault="006729F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22E49645" w14:textId="77777777" w:rsidR="006729FB" w:rsidRDefault="006729F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3665A5B1" w14:textId="77777777" w:rsidR="006729FB" w:rsidRDefault="006729F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74923BDB" w14:textId="77777777" w:rsidR="006729FB" w:rsidRDefault="006729F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290F487B" w14:textId="77777777" w:rsidR="006729FB" w:rsidRDefault="006729F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4A5C5D57" w14:textId="77777777" w:rsidR="006729FB" w:rsidRDefault="006729F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5475B775" w14:textId="77777777" w:rsidR="006729FB" w:rsidRDefault="006729F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430BF013" w14:textId="77777777" w:rsidR="006729FB" w:rsidRDefault="006729F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3C05EA4F" w14:textId="77777777" w:rsidR="006729FB" w:rsidRDefault="006729F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49FAB7A2" w14:textId="77777777" w:rsidR="006729FB" w:rsidRDefault="006729F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3263A103" w14:textId="77777777" w:rsidR="006729FB" w:rsidRDefault="006729F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3324BDCB" w14:textId="77777777" w:rsidR="006729FB" w:rsidRDefault="006729F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2391D616" w14:textId="77777777" w:rsidR="006729FB" w:rsidRDefault="006729F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2CCECC75" w14:textId="77777777" w:rsidR="006729FB" w:rsidRDefault="006729F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14865C67" w14:textId="77777777" w:rsidR="006729FB" w:rsidRDefault="006729F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193A23B" w14:textId="77777777" w:rsidR="006729FB" w:rsidRDefault="006729F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17C35780" w14:textId="77777777" w:rsidR="006729FB" w:rsidRDefault="006729F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3C008778" w14:textId="77777777" w:rsidR="006729FB" w:rsidRDefault="006729F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7B59CDE2" w14:textId="77777777" w:rsidR="006729FB" w:rsidRDefault="006729F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3F3C63F8" w14:textId="77777777" w:rsidR="006729FB" w:rsidRDefault="006729F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0AD3E728" w14:textId="77777777" w:rsidR="006729FB" w:rsidRDefault="006729F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7E5796A2" w14:textId="77777777" w:rsidR="006729FB" w:rsidRDefault="006729F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013AD265" w14:textId="77777777" w:rsidR="006729FB" w:rsidRDefault="006729F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48A624D0" w14:textId="77777777" w:rsidR="006729FB" w:rsidRDefault="006729F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28DF1B47" w14:textId="77777777" w:rsidR="006729FB" w:rsidRDefault="006729F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12263E53" w14:textId="77777777" w:rsidR="006729FB" w:rsidRDefault="006729F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6031AD39" w14:textId="77777777" w:rsidR="006729FB" w:rsidRDefault="006729F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6CCF50F3" w14:textId="77777777" w:rsidR="006729FB" w:rsidRDefault="006729F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68617409" w14:textId="77777777" w:rsidR="006729FB" w:rsidRDefault="006729F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7DAD5D8D" w14:textId="77777777" w:rsidR="006729FB" w:rsidRDefault="006729F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7EEAD3B8" w14:textId="77777777" w:rsidR="006729FB" w:rsidRDefault="006729FB">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11C93075" w14:textId="77777777" w:rsidR="006729FB" w:rsidRDefault="006729FB">
      <w:pPr>
        <w:pStyle w:val="TOC3"/>
        <w:rPr>
          <w:rFonts w:asciiTheme="minorHAnsi" w:eastAsiaTheme="minorEastAsia" w:hAnsiTheme="minorHAnsi" w:cstheme="minorBidi"/>
          <w:sz w:val="22"/>
          <w:szCs w:val="22"/>
        </w:rPr>
      </w:pPr>
      <w:r w:rsidRPr="006729FB">
        <w:lastRenderedPageBreak/>
        <w:t>A.3.15.1</w:t>
      </w:r>
      <w:r w:rsidRPr="006729FB">
        <w:rPr>
          <w:rFonts w:asciiTheme="minorHAnsi" w:hAnsiTheme="minorHAnsi" w:cstheme="minorBidi"/>
          <w:sz w:val="22"/>
          <w:szCs w:val="22"/>
        </w:rPr>
        <w:tab/>
      </w:r>
      <w:r w:rsidRPr="00285BBA">
        <w:rPr>
          <w:rFonts w:eastAsia="Arial Unicode MS"/>
          <w:lang w:eastAsia="zh-CN"/>
        </w:rPr>
        <w:t>Introduction</w:t>
      </w:r>
      <w:r>
        <w:tab/>
        <w:t>708</w:t>
      </w:r>
    </w:p>
    <w:p w14:paraId="6E54C0A8" w14:textId="77777777" w:rsidR="006729FB" w:rsidRDefault="006729FB">
      <w:pPr>
        <w:pStyle w:val="TOC3"/>
        <w:rPr>
          <w:rFonts w:asciiTheme="minorHAnsi" w:eastAsiaTheme="minorEastAsia" w:hAnsiTheme="minorHAnsi" w:cstheme="minorBidi"/>
          <w:sz w:val="22"/>
          <w:szCs w:val="22"/>
        </w:rPr>
      </w:pPr>
      <w:r w:rsidRPr="006729FB">
        <w:t>A.3.15.2</w:t>
      </w:r>
      <w:r w:rsidRPr="006729FB">
        <w:rPr>
          <w:rFonts w:asciiTheme="minorHAnsi" w:hAnsiTheme="minorHAnsi" w:cstheme="minorBidi"/>
          <w:sz w:val="22"/>
          <w:szCs w:val="22"/>
        </w:rPr>
        <w:tab/>
      </w:r>
      <w:r w:rsidRPr="00285BBA">
        <w:rPr>
          <w:rFonts w:eastAsia="Arial Unicode MS"/>
          <w:lang w:eastAsia="zh-CN"/>
        </w:rPr>
        <w:t>Principle of testing</w:t>
      </w:r>
      <w:r>
        <w:tab/>
        <w:t>708</w:t>
      </w:r>
    </w:p>
    <w:p w14:paraId="446FEA29" w14:textId="77777777" w:rsidR="006729FB" w:rsidRDefault="006729F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14770DED" w14:textId="77777777" w:rsidR="006729FB" w:rsidRDefault="006729F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65DE735" w14:textId="77777777" w:rsidR="006729FB" w:rsidRDefault="006729F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4B7BB93D" w14:textId="77777777" w:rsidR="006729FB" w:rsidRDefault="006729FB">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647E42F5" w14:textId="77777777" w:rsidR="006729FB" w:rsidRDefault="006729F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5ADB9D20" w14:textId="77777777" w:rsidR="006729FB" w:rsidRDefault="006729FB">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3627B296" w14:textId="77777777" w:rsidR="006729FB" w:rsidRDefault="006729FB">
      <w:pPr>
        <w:pStyle w:val="TOC3"/>
        <w:rPr>
          <w:rFonts w:asciiTheme="minorHAnsi" w:eastAsiaTheme="minorEastAsia" w:hAnsiTheme="minorHAnsi" w:cstheme="minorBidi"/>
          <w:sz w:val="22"/>
          <w:szCs w:val="22"/>
        </w:rPr>
      </w:pPr>
      <w:r w:rsidRPr="006729FB">
        <w:t>A.3.19.1</w:t>
      </w:r>
      <w:r w:rsidRPr="006729FB">
        <w:rPr>
          <w:rFonts w:asciiTheme="minorHAnsi" w:hAnsiTheme="minorHAnsi" w:cstheme="minorBidi"/>
          <w:sz w:val="22"/>
          <w:szCs w:val="22"/>
        </w:rPr>
        <w:tab/>
      </w:r>
      <w:r w:rsidRPr="00285BBA">
        <w:rPr>
          <w:rFonts w:eastAsia="Arial Unicode MS"/>
          <w:lang w:eastAsia="zh-CN"/>
        </w:rPr>
        <w:t>Introduction</w:t>
      </w:r>
      <w:r>
        <w:tab/>
        <w:t>711</w:t>
      </w:r>
    </w:p>
    <w:p w14:paraId="2BFAF5CA" w14:textId="77777777" w:rsidR="006729FB" w:rsidRDefault="006729FB">
      <w:pPr>
        <w:pStyle w:val="TOC3"/>
        <w:rPr>
          <w:rFonts w:asciiTheme="minorHAnsi" w:eastAsiaTheme="minorEastAsia" w:hAnsiTheme="minorHAnsi" w:cstheme="minorBidi"/>
          <w:sz w:val="22"/>
          <w:szCs w:val="22"/>
        </w:rPr>
      </w:pPr>
      <w:r w:rsidRPr="006729FB">
        <w:t>A.3.19.2</w:t>
      </w:r>
      <w:r w:rsidRPr="006729FB">
        <w:rPr>
          <w:rFonts w:asciiTheme="minorHAnsi" w:hAnsiTheme="minorHAnsi" w:cstheme="minorBidi"/>
          <w:sz w:val="22"/>
          <w:szCs w:val="22"/>
        </w:rPr>
        <w:tab/>
      </w:r>
      <w:r w:rsidRPr="00285BBA">
        <w:rPr>
          <w:rFonts w:eastAsia="Arial Unicode MS"/>
          <w:lang w:eastAsia="zh-CN"/>
        </w:rPr>
        <w:t>Principle of testing</w:t>
      </w:r>
      <w:r>
        <w:tab/>
        <w:t>711</w:t>
      </w:r>
    </w:p>
    <w:p w14:paraId="55B4234B" w14:textId="77777777" w:rsidR="006729FB" w:rsidRDefault="006729F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7ABAD713" w14:textId="77777777" w:rsidR="006729FB" w:rsidRDefault="006729F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6CD9E424" w14:textId="77777777" w:rsidR="006729FB" w:rsidRDefault="006729F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7E123D2C" w14:textId="77777777" w:rsidR="006729FB" w:rsidRDefault="006729F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1CC1CA2E" w14:textId="77777777" w:rsidR="006729FB" w:rsidRDefault="006729F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517610AA" w14:textId="77777777" w:rsidR="006729FB" w:rsidRDefault="006729F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396A2E50" w14:textId="77777777" w:rsidR="006729FB" w:rsidRDefault="006729F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397F83C3" w14:textId="77777777" w:rsidR="006729FB" w:rsidRDefault="006729F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6BEE9B5D" w14:textId="77777777" w:rsidR="006729FB" w:rsidRDefault="006729F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3BCB4296" w14:textId="77777777" w:rsidR="006729FB" w:rsidRDefault="006729F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7FC63B72" w14:textId="77777777" w:rsidR="006729FB" w:rsidRDefault="006729F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72E38523" w14:textId="77777777" w:rsidR="006729FB" w:rsidRDefault="006729F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1D779251" w14:textId="77777777" w:rsidR="006729FB" w:rsidRDefault="006729F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0F34F7FC" w14:textId="77777777" w:rsidR="006729FB" w:rsidRDefault="006729FB">
      <w:pPr>
        <w:pStyle w:val="TOC2"/>
        <w:rPr>
          <w:rFonts w:asciiTheme="minorHAnsi" w:eastAsiaTheme="minorEastAsia" w:hAnsiTheme="minorHAnsi" w:cstheme="minorBidi"/>
          <w:sz w:val="22"/>
          <w:szCs w:val="22"/>
        </w:rPr>
      </w:pPr>
      <w:r>
        <w:t>A.</w:t>
      </w:r>
      <w:r w:rsidRPr="00285BBA">
        <w:rPr>
          <w:bCs/>
        </w:rPr>
        <w:t>3.24</w:t>
      </w:r>
      <w:r>
        <w:rPr>
          <w:rFonts w:asciiTheme="minorHAnsi" w:eastAsiaTheme="minorEastAsia" w:hAnsiTheme="minorHAnsi" w:cstheme="minorBidi"/>
          <w:sz w:val="22"/>
          <w:szCs w:val="22"/>
        </w:rPr>
        <w:tab/>
      </w:r>
      <w:r w:rsidRPr="00285BBA">
        <w:rPr>
          <w:rFonts w:eastAsia="Malgun Gothic"/>
          <w:lang w:eastAsia="zh-CN"/>
        </w:rPr>
        <w:t>V2X sidelink communication</w:t>
      </w:r>
      <w:r>
        <w:tab/>
        <w:t>719</w:t>
      </w:r>
    </w:p>
    <w:p w14:paraId="7E1A27C1" w14:textId="77777777" w:rsidR="006729FB" w:rsidRDefault="006729F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4C741392" w14:textId="77777777" w:rsidR="006729FB" w:rsidRDefault="006729F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1C1F96A4" w14:textId="77777777" w:rsidR="006729FB" w:rsidRDefault="006729F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02E2D9D0" w14:textId="77777777" w:rsidR="006729FB" w:rsidRDefault="006729F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53CAB7EF" w14:textId="77777777" w:rsidR="006729FB" w:rsidRDefault="006729F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22FF2E96" w14:textId="77777777" w:rsidR="006729FB" w:rsidRDefault="006729F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32AAE40B" w14:textId="39D19A28" w:rsidR="006729FB" w:rsidRDefault="006729FB">
      <w:pPr>
        <w:pStyle w:val="TOC1"/>
        <w:rPr>
          <w:rFonts w:asciiTheme="minorHAnsi" w:eastAsiaTheme="minorEastAsia" w:hAnsiTheme="minorHAnsi" w:cstheme="minorBidi"/>
          <w:szCs w:val="22"/>
        </w:rPr>
      </w:pPr>
      <w:r w:rsidRPr="006729FB">
        <w:t>A.4</w:t>
      </w:r>
      <w:r>
        <w:rPr>
          <w:rFonts w:asciiTheme="minorHAnsi" w:eastAsiaTheme="minorEastAsia" w:hAnsiTheme="minorHAnsi"/>
          <w:szCs w:val="22"/>
        </w:rPr>
        <w:tab/>
      </w:r>
      <w:r>
        <w:t>E-UTRAN RRC_IDLE state</w:t>
      </w:r>
      <w:r>
        <w:tab/>
        <w:t>726</w:t>
      </w:r>
    </w:p>
    <w:p w14:paraId="60FB52A2" w14:textId="77777777" w:rsidR="006729FB" w:rsidRDefault="006729F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249E0C7C" w14:textId="77777777" w:rsidR="006729FB" w:rsidRDefault="006729F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5E51BFA5" w14:textId="77777777" w:rsidR="006729FB" w:rsidRDefault="006729F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01320B8A" w14:textId="77777777" w:rsidR="006729FB" w:rsidRDefault="006729F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77F16480" w14:textId="77777777" w:rsidR="006729FB" w:rsidRDefault="006729F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02A98BA0" w14:textId="77777777" w:rsidR="006729FB" w:rsidRDefault="006729F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3D5E2136" w14:textId="77777777" w:rsidR="006729FB" w:rsidRDefault="006729F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5F2CF547" w14:textId="77777777" w:rsidR="006729FB" w:rsidRDefault="006729F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5ACA7B69" w14:textId="77777777" w:rsidR="006729FB" w:rsidRDefault="006729F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24ED4416" w14:textId="77777777" w:rsidR="006729FB" w:rsidRDefault="006729F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3D59CAC5" w14:textId="77777777" w:rsidR="006729FB" w:rsidRDefault="006729F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38C4CC0C" w14:textId="77777777" w:rsidR="006729FB" w:rsidRDefault="006729F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70D4B216" w14:textId="77777777" w:rsidR="006729FB" w:rsidRDefault="006729F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2AC0EC02" w14:textId="77777777" w:rsidR="006729FB" w:rsidRDefault="006729F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462ABF80" w14:textId="77777777" w:rsidR="006729FB" w:rsidRDefault="006729F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710162DF" w14:textId="77777777" w:rsidR="006729FB" w:rsidRDefault="006729F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5D3AE8E4" w14:textId="77777777" w:rsidR="006729FB" w:rsidRDefault="006729F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3805519D" w14:textId="77777777" w:rsidR="006729FB" w:rsidRDefault="006729F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3F18C542" w14:textId="77777777" w:rsidR="006729FB" w:rsidRDefault="006729F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34544AEC" w14:textId="77777777" w:rsidR="006729FB" w:rsidRDefault="006729F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20CB0053" w14:textId="77777777" w:rsidR="006729FB" w:rsidRDefault="006729F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26D839A9" w14:textId="77777777" w:rsidR="006729FB" w:rsidRDefault="006729F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5028C323" w14:textId="77777777" w:rsidR="006729FB" w:rsidRDefault="006729F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46D2FF24" w14:textId="77777777" w:rsidR="006729FB" w:rsidRDefault="006729F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2792D15C" w14:textId="77777777" w:rsidR="006729FB" w:rsidRDefault="006729F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467682A0" w14:textId="77777777" w:rsidR="006729FB" w:rsidRDefault="006729FB">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4B7E038C" w14:textId="77777777" w:rsidR="006729FB" w:rsidRDefault="006729F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3C5B0061" w14:textId="77777777" w:rsidR="006729FB" w:rsidRDefault="006729F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0A2A6002" w14:textId="77777777" w:rsidR="006729FB" w:rsidRDefault="006729F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16B1ED3E" w14:textId="77777777" w:rsidR="006729FB" w:rsidRDefault="006729F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42E7260F" w14:textId="77777777" w:rsidR="006729FB" w:rsidRDefault="006729FB">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38ABF2AE" w14:textId="77777777" w:rsidR="006729FB" w:rsidRDefault="006729F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3789BFE6" w14:textId="77777777" w:rsidR="006729FB" w:rsidRDefault="006729F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3A93A75B" w14:textId="77777777" w:rsidR="006729FB" w:rsidRDefault="006729F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4D882EDE" w14:textId="77777777" w:rsidR="006729FB" w:rsidRDefault="006729F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7C7AC832" w14:textId="77777777" w:rsidR="006729FB" w:rsidRDefault="006729F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0D5F264B" w14:textId="77777777" w:rsidR="006729FB" w:rsidRDefault="006729F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164CD61A" w14:textId="77777777" w:rsidR="006729FB" w:rsidRDefault="006729F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1CBE6888" w14:textId="77777777" w:rsidR="006729FB" w:rsidRDefault="006729F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4FBCEF04" w14:textId="77777777" w:rsidR="006729FB" w:rsidRDefault="006729F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1E2A3C7B" w14:textId="77777777" w:rsidR="006729FB" w:rsidRDefault="006729F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555EEDDC" w14:textId="77777777" w:rsidR="006729FB" w:rsidRDefault="006729F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35D7ED16" w14:textId="77777777" w:rsidR="006729FB" w:rsidRDefault="006729F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37AF2881" w14:textId="77777777" w:rsidR="006729FB" w:rsidRDefault="006729FB">
      <w:pPr>
        <w:pStyle w:val="TOC3"/>
        <w:rPr>
          <w:rFonts w:asciiTheme="minorHAnsi" w:eastAsiaTheme="minorEastAsia" w:hAnsiTheme="minorHAnsi" w:cstheme="minorBidi"/>
          <w:sz w:val="22"/>
          <w:szCs w:val="22"/>
        </w:rPr>
      </w:pPr>
      <w:r w:rsidRPr="006729FB">
        <w:t>A.4.2.15 E-UTRAN FDD – FDD Intra frequency case for Cat-M1 UE in enhanced coverage</w:t>
      </w:r>
      <w:r w:rsidRPr="006729FB">
        <w:tab/>
      </w:r>
      <w:r>
        <w:t>757</w:t>
      </w:r>
    </w:p>
    <w:p w14:paraId="55B1A997" w14:textId="77777777" w:rsidR="006729FB" w:rsidRDefault="006729F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1BC3DFB2" w14:textId="77777777" w:rsidR="006729FB" w:rsidRDefault="006729F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44698156" w14:textId="77777777" w:rsidR="006729FB" w:rsidRDefault="006729FB">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1E9399A2" w14:textId="77777777" w:rsidR="006729FB" w:rsidRDefault="006729F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1F79AA14" w14:textId="77777777" w:rsidR="006729FB" w:rsidRDefault="006729F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197E8D05" w14:textId="77777777" w:rsidR="006729FB" w:rsidRDefault="006729FB">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26F4C4CC" w14:textId="77777777" w:rsidR="006729FB" w:rsidRDefault="006729F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172E80A2" w14:textId="77777777" w:rsidR="006729FB" w:rsidRDefault="006729F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6E097501" w14:textId="77777777" w:rsidR="006729FB" w:rsidRDefault="006729FB">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7BDAA35E" w14:textId="77777777" w:rsidR="006729FB" w:rsidRDefault="006729F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0DBA3EAB" w14:textId="77777777" w:rsidR="006729FB" w:rsidRDefault="006729F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D02E0CA" w14:textId="77777777" w:rsidR="006729FB" w:rsidRDefault="006729F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327687D7" w14:textId="77777777" w:rsidR="006729FB" w:rsidRDefault="006729F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08461083" w14:textId="77777777" w:rsidR="006729FB" w:rsidRDefault="006729F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02F4170F" w14:textId="77777777" w:rsidR="006729FB" w:rsidRDefault="006729F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69254708" w14:textId="77777777" w:rsidR="006729FB" w:rsidRDefault="006729F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5622DAAB" w14:textId="77777777" w:rsidR="006729FB" w:rsidRDefault="006729F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122BBE05" w14:textId="77777777" w:rsidR="006729FB" w:rsidRDefault="006729F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33258EDF" w14:textId="77777777" w:rsidR="006729FB" w:rsidRDefault="006729F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42E6DEAC" w14:textId="77777777" w:rsidR="006729FB" w:rsidRDefault="006729F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2DF94846" w14:textId="77777777" w:rsidR="006729FB" w:rsidRDefault="006729F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4F566C76" w14:textId="77777777" w:rsidR="006729FB" w:rsidRDefault="006729F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418BCC33" w14:textId="77777777" w:rsidR="006729FB" w:rsidRDefault="006729F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2B25987F" w14:textId="77777777" w:rsidR="006729FB" w:rsidRDefault="006729F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5C57FD0D" w14:textId="77777777" w:rsidR="006729FB" w:rsidRDefault="006729F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3693CF6A" w14:textId="77777777" w:rsidR="006729FB" w:rsidRDefault="006729F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5F88DA5E" w14:textId="77777777" w:rsidR="006729FB" w:rsidRDefault="006729F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202E1F38" w14:textId="77777777" w:rsidR="006729FB" w:rsidRDefault="006729F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24705D5E" w14:textId="77777777" w:rsidR="006729FB" w:rsidRDefault="006729F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05BAB791" w14:textId="77777777" w:rsidR="006729FB" w:rsidRDefault="006729FB">
      <w:pPr>
        <w:pStyle w:val="TOC3"/>
        <w:rPr>
          <w:rFonts w:asciiTheme="minorHAnsi" w:eastAsiaTheme="minorEastAsia" w:hAnsiTheme="minorHAnsi" w:cstheme="minorBidi"/>
          <w:sz w:val="22"/>
          <w:szCs w:val="22"/>
        </w:rPr>
      </w:pPr>
      <w:r w:rsidRPr="006729FB">
        <w:t>A.4.2.25</w:t>
      </w:r>
      <w:r w:rsidRPr="006729FB">
        <w:rPr>
          <w:rFonts w:asciiTheme="minorHAnsi" w:eastAsiaTheme="minorEastAsia" w:hAnsiTheme="minorHAnsi"/>
          <w:sz w:val="22"/>
          <w:szCs w:val="22"/>
        </w:rPr>
        <w:tab/>
      </w:r>
      <w:r w:rsidRPr="00285BBA">
        <w:rPr>
          <w:rFonts w:cs="v4.2.0"/>
        </w:rPr>
        <w:t>E-UTRAN FDD – FDD Inter frequency case for Cat-M1 UE in normal coverage</w:t>
      </w:r>
      <w:r>
        <w:tab/>
        <w:t>781</w:t>
      </w:r>
    </w:p>
    <w:p w14:paraId="6720F60A" w14:textId="77777777" w:rsidR="006729FB" w:rsidRDefault="006729F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768BB898" w14:textId="77777777" w:rsidR="006729FB" w:rsidRDefault="006729F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69358CB0" w14:textId="77777777" w:rsidR="006729FB" w:rsidRDefault="006729FB">
      <w:pPr>
        <w:pStyle w:val="TOC3"/>
        <w:rPr>
          <w:rFonts w:asciiTheme="minorHAnsi" w:eastAsiaTheme="minorEastAsia" w:hAnsiTheme="minorHAnsi" w:cstheme="minorBidi"/>
          <w:sz w:val="22"/>
          <w:szCs w:val="22"/>
        </w:rPr>
      </w:pPr>
      <w:r w:rsidRPr="006729FB">
        <w:t>A.4.2.26</w:t>
      </w:r>
      <w:r w:rsidRPr="006729FB">
        <w:rPr>
          <w:rFonts w:asciiTheme="minorHAnsi" w:eastAsiaTheme="minorEastAsia" w:hAnsiTheme="minorHAnsi"/>
          <w:sz w:val="22"/>
          <w:szCs w:val="22"/>
        </w:rPr>
        <w:tab/>
      </w:r>
      <w:r w:rsidRPr="00285BBA">
        <w:rPr>
          <w:rFonts w:cs="v4.2.0"/>
        </w:rPr>
        <w:t>E-UTRAN HD – FDD Inter frequency case for Cat-M1 UE in normal coverage</w:t>
      </w:r>
      <w:r>
        <w:tab/>
        <w:t>783</w:t>
      </w:r>
    </w:p>
    <w:p w14:paraId="46632450" w14:textId="77777777" w:rsidR="006729FB" w:rsidRDefault="006729F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6474EBE0" w14:textId="77777777" w:rsidR="006729FB" w:rsidRDefault="006729F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7489CFE8" w14:textId="77777777" w:rsidR="006729FB" w:rsidRDefault="006729FB">
      <w:pPr>
        <w:pStyle w:val="TOC3"/>
        <w:rPr>
          <w:rFonts w:asciiTheme="minorHAnsi" w:eastAsiaTheme="minorEastAsia" w:hAnsiTheme="minorHAnsi" w:cstheme="minorBidi"/>
          <w:sz w:val="22"/>
          <w:szCs w:val="22"/>
        </w:rPr>
      </w:pPr>
      <w:r w:rsidRPr="006729FB">
        <w:t>A.4.2.27</w:t>
      </w:r>
      <w:r w:rsidRPr="006729FB">
        <w:rPr>
          <w:rFonts w:asciiTheme="minorHAnsi" w:eastAsiaTheme="minorEastAsia" w:hAnsiTheme="minorHAnsi"/>
          <w:sz w:val="22"/>
          <w:szCs w:val="22"/>
        </w:rPr>
        <w:tab/>
      </w:r>
      <w:r w:rsidRPr="00285BBA">
        <w:rPr>
          <w:rFonts w:cs="v4.2.0"/>
        </w:rPr>
        <w:t>E-UTRAN TDD – FDD Inter frequency case for Cat-M1 UE in normal coverage</w:t>
      </w:r>
      <w:r>
        <w:tab/>
        <w:t>785</w:t>
      </w:r>
    </w:p>
    <w:p w14:paraId="65F9E7D2" w14:textId="77777777" w:rsidR="006729FB" w:rsidRDefault="006729F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3F3F5CE6" w14:textId="77777777" w:rsidR="006729FB" w:rsidRDefault="006729F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7CDBB5D3" w14:textId="77777777" w:rsidR="006729FB" w:rsidRDefault="006729FB">
      <w:pPr>
        <w:pStyle w:val="TOC3"/>
        <w:rPr>
          <w:rFonts w:asciiTheme="minorHAnsi" w:eastAsiaTheme="minorEastAsia" w:hAnsiTheme="minorHAnsi" w:cstheme="minorBidi"/>
          <w:sz w:val="22"/>
          <w:szCs w:val="22"/>
        </w:rPr>
      </w:pPr>
      <w:r w:rsidRPr="006729FB">
        <w:t>A.4.2.28</w:t>
      </w:r>
      <w:r w:rsidRPr="006729FB">
        <w:rPr>
          <w:rFonts w:asciiTheme="minorHAnsi" w:eastAsiaTheme="minorEastAsia" w:hAnsiTheme="minorHAnsi"/>
          <w:sz w:val="22"/>
          <w:szCs w:val="22"/>
        </w:rPr>
        <w:tab/>
      </w:r>
      <w:r w:rsidRPr="00285BBA">
        <w:rPr>
          <w:rFonts w:cs="v4.2.0"/>
        </w:rPr>
        <w:t>E-UTRAN FDD – FDD Inter frequency case for Cat-M1 UE in enhanced coverage</w:t>
      </w:r>
      <w:r>
        <w:tab/>
        <w:t>787</w:t>
      </w:r>
    </w:p>
    <w:p w14:paraId="13DB4A6E" w14:textId="77777777" w:rsidR="006729FB" w:rsidRDefault="006729F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5EC30B4A" w14:textId="77777777" w:rsidR="006729FB" w:rsidRDefault="006729F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7B9511F6" w14:textId="77777777" w:rsidR="006729FB" w:rsidRDefault="006729F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20DF02C7" w14:textId="77777777" w:rsidR="006729FB" w:rsidRDefault="006729F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267A623D" w14:textId="77777777" w:rsidR="006729FB" w:rsidRDefault="006729FB">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40177EC0" w14:textId="77777777" w:rsidR="006729FB" w:rsidRDefault="006729F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60665541" w14:textId="77777777" w:rsidR="006729FB" w:rsidRDefault="006729F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50E17FB8" w14:textId="77777777" w:rsidR="006729FB" w:rsidRDefault="006729F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75ED9F44" w14:textId="77777777" w:rsidR="006729FB" w:rsidRDefault="006729F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3803E359" w14:textId="77777777" w:rsidR="006729FB" w:rsidRDefault="006729FB">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083599B0" w14:textId="77777777" w:rsidR="006729FB" w:rsidRDefault="006729F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0B55ABF0" w14:textId="77777777" w:rsidR="006729FB" w:rsidRDefault="006729F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70B1D619" w14:textId="77777777" w:rsidR="006729FB" w:rsidRDefault="006729F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716F7AF5" w14:textId="77777777" w:rsidR="006729FB" w:rsidRDefault="006729F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5CCD0F33" w14:textId="77777777" w:rsidR="006729FB" w:rsidRDefault="006729F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41CCFDA8" w14:textId="77777777" w:rsidR="006729FB" w:rsidRDefault="006729F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702BDF9C" w14:textId="77777777" w:rsidR="006729FB" w:rsidRDefault="006729F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5E2E4BBF" w14:textId="77777777" w:rsidR="006729FB" w:rsidRDefault="006729F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311CC3C4" w14:textId="77777777" w:rsidR="006729FB" w:rsidRDefault="006729F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378F06D4" w14:textId="77777777" w:rsidR="006729FB" w:rsidRDefault="006729F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0505B794" w14:textId="77777777" w:rsidR="006729FB" w:rsidRDefault="006729F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476063F5" w14:textId="77777777" w:rsidR="006729FB" w:rsidRPr="006729FB" w:rsidRDefault="006729FB">
      <w:pPr>
        <w:pStyle w:val="TOC3"/>
        <w:rPr>
          <w:rFonts w:asciiTheme="minorHAnsi" w:eastAsiaTheme="minorEastAsia" w:hAnsiTheme="minorHAnsi" w:cstheme="minorBidi"/>
          <w:sz w:val="22"/>
          <w:szCs w:val="22"/>
          <w:lang w:val="sv-FI"/>
        </w:rPr>
      </w:pPr>
      <w:r w:rsidRPr="006729FB">
        <w:rPr>
          <w:lang w:val="sv-FI"/>
        </w:rPr>
        <w:t>A.4.3.1</w:t>
      </w:r>
      <w:r w:rsidRPr="006729FB">
        <w:rPr>
          <w:rFonts w:asciiTheme="minorHAnsi" w:eastAsiaTheme="minorEastAsia" w:hAnsiTheme="minorHAnsi" w:cstheme="minorBidi"/>
          <w:sz w:val="22"/>
          <w:szCs w:val="22"/>
          <w:lang w:val="sv-FI"/>
        </w:rPr>
        <w:tab/>
      </w:r>
      <w:r w:rsidRPr="00285BBA">
        <w:rPr>
          <w:lang w:val="sv-SE"/>
        </w:rPr>
        <w:t>E-UTRAN FDD – UTRAN FDD:</w:t>
      </w:r>
      <w:r w:rsidRPr="006729FB">
        <w:rPr>
          <w:lang w:val="sv-FI"/>
        </w:rPr>
        <w:tab/>
        <w:t>801</w:t>
      </w:r>
    </w:p>
    <w:p w14:paraId="57E79AE0" w14:textId="77777777" w:rsidR="006729FB" w:rsidRDefault="006729F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6B2D5A4A" w14:textId="77777777" w:rsidR="006729FB" w:rsidRDefault="006729F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45EDBDB2" w14:textId="77777777" w:rsidR="006729FB" w:rsidRDefault="006729F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4C933665" w14:textId="77777777" w:rsidR="006729FB" w:rsidRDefault="006729F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469AADA3" w14:textId="77777777" w:rsidR="006729FB" w:rsidRDefault="006729F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3704241A" w14:textId="77777777" w:rsidR="006729FB" w:rsidRDefault="006729F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34E9C3C6" w14:textId="77777777" w:rsidR="006729FB" w:rsidRDefault="006729F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070863F7" w14:textId="77777777" w:rsidR="006729FB" w:rsidRDefault="006729F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67EFB6D2" w14:textId="77777777" w:rsidR="006729FB" w:rsidRDefault="006729F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72458A0D" w14:textId="77777777" w:rsidR="006729FB" w:rsidRDefault="006729F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70CE06E9" w14:textId="77777777" w:rsidR="006729FB" w:rsidRDefault="006729F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2AEC11F4" w14:textId="77777777" w:rsidR="006729FB" w:rsidRDefault="006729F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3D799A7A" w14:textId="77777777" w:rsidR="006729FB" w:rsidRDefault="006729F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7D28162E" w14:textId="77777777" w:rsidR="006729FB" w:rsidRDefault="006729F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05E7D714" w14:textId="77777777" w:rsidR="006729FB" w:rsidRDefault="006729F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2A32D131" w14:textId="77777777" w:rsidR="006729FB" w:rsidRDefault="006729FB">
      <w:pPr>
        <w:pStyle w:val="TOC3"/>
        <w:rPr>
          <w:rFonts w:asciiTheme="minorHAnsi" w:eastAsiaTheme="minorEastAsia" w:hAnsiTheme="minorHAnsi" w:cstheme="minorBidi"/>
          <w:sz w:val="22"/>
          <w:szCs w:val="22"/>
        </w:rPr>
      </w:pPr>
      <w:r w:rsidRPr="006729FB">
        <w:t>A.4.3.2</w:t>
      </w:r>
      <w:r w:rsidRPr="006729FB">
        <w:rPr>
          <w:rFonts w:asciiTheme="minorHAnsi" w:eastAsiaTheme="minorEastAsia" w:hAnsiTheme="minorHAnsi" w:cstheme="minorBidi"/>
          <w:sz w:val="22"/>
          <w:szCs w:val="22"/>
        </w:rPr>
        <w:tab/>
      </w:r>
      <w:r w:rsidRPr="006729FB">
        <w:t>E-UTRAN FDD – UTRAN TDD:</w:t>
      </w:r>
      <w:r>
        <w:tab/>
        <w:t>814</w:t>
      </w:r>
    </w:p>
    <w:p w14:paraId="7A8FFDBE" w14:textId="77777777" w:rsidR="006729FB" w:rsidRDefault="006729FB">
      <w:pPr>
        <w:pStyle w:val="TOC4"/>
        <w:rPr>
          <w:rFonts w:asciiTheme="minorHAnsi" w:eastAsiaTheme="minorEastAsia" w:hAnsiTheme="minorHAnsi" w:cstheme="minorBidi"/>
          <w:sz w:val="22"/>
          <w:szCs w:val="22"/>
        </w:rPr>
      </w:pPr>
      <w:r w:rsidRPr="006729FB">
        <w:t>A.4.3.2.</w:t>
      </w:r>
      <w:r w:rsidRPr="006729FB">
        <w:rPr>
          <w:lang w:eastAsia="zh-CN"/>
        </w:rPr>
        <w:t>1</w:t>
      </w:r>
      <w:r w:rsidRPr="006729FB">
        <w:rPr>
          <w:rFonts w:asciiTheme="minorHAnsi" w:eastAsiaTheme="minorEastAsia" w:hAnsiTheme="minorHAnsi"/>
          <w:sz w:val="22"/>
          <w:szCs w:val="22"/>
        </w:rPr>
        <w:tab/>
      </w:r>
      <w:r>
        <w:rPr>
          <w:lang w:eastAsia="zh-CN"/>
        </w:rPr>
        <w:t>Test Purpose and Environment</w:t>
      </w:r>
      <w:r>
        <w:tab/>
        <w:t>814</w:t>
      </w:r>
    </w:p>
    <w:p w14:paraId="01066407" w14:textId="77777777" w:rsidR="006729FB" w:rsidRDefault="006729F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6D3819B6" w14:textId="77777777" w:rsidR="006729FB" w:rsidRDefault="006729F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1C3F4BAA" w14:textId="77777777" w:rsidR="006729FB" w:rsidRDefault="006729FB">
      <w:pPr>
        <w:pStyle w:val="TOC5"/>
        <w:rPr>
          <w:rFonts w:asciiTheme="minorHAnsi" w:eastAsiaTheme="minorEastAsia" w:hAnsiTheme="minorHAnsi" w:cstheme="minorBidi"/>
          <w:sz w:val="22"/>
          <w:szCs w:val="22"/>
        </w:rPr>
      </w:pPr>
      <w:r w:rsidRPr="006729FB">
        <w:t>A.4.3.2.</w:t>
      </w:r>
      <w:r w:rsidRPr="006729FB">
        <w:rPr>
          <w:lang w:eastAsia="zh-CN"/>
        </w:rPr>
        <w:t>1</w:t>
      </w:r>
      <w:r w:rsidRPr="006729FB">
        <w:t>.</w:t>
      </w:r>
      <w:r w:rsidRPr="006729FB">
        <w:rPr>
          <w:lang w:eastAsia="zh-CN"/>
        </w:rPr>
        <w:t>3</w:t>
      </w:r>
      <w:r w:rsidRPr="006729FB">
        <w:rPr>
          <w:rFonts w:asciiTheme="minorHAnsi" w:eastAsiaTheme="minorEastAsia" w:hAnsiTheme="minorHAnsi" w:cstheme="minorBidi"/>
          <w:sz w:val="22"/>
          <w:szCs w:val="22"/>
        </w:rPr>
        <w:tab/>
      </w:r>
      <w:r w:rsidRPr="00285BBA">
        <w:rPr>
          <w:lang w:val="en-US" w:eastAsia="zh-CN"/>
        </w:rPr>
        <w:t>Void</w:t>
      </w:r>
      <w:r>
        <w:tab/>
        <w:t>816</w:t>
      </w:r>
    </w:p>
    <w:p w14:paraId="43467107" w14:textId="77777777" w:rsidR="006729FB" w:rsidRDefault="006729FB">
      <w:pPr>
        <w:pStyle w:val="TOC4"/>
        <w:rPr>
          <w:rFonts w:asciiTheme="minorHAnsi" w:eastAsiaTheme="minorEastAsia" w:hAnsiTheme="minorHAnsi" w:cstheme="minorBidi"/>
          <w:sz w:val="22"/>
          <w:szCs w:val="22"/>
        </w:rPr>
      </w:pPr>
      <w:r w:rsidRPr="006729FB">
        <w:t>A.4.3.2.2</w:t>
      </w:r>
      <w:r w:rsidRPr="006729FB">
        <w:rPr>
          <w:rFonts w:asciiTheme="minorHAnsi" w:eastAsiaTheme="minorEastAsia" w:hAnsiTheme="minorHAnsi"/>
          <w:sz w:val="22"/>
          <w:szCs w:val="22"/>
        </w:rPr>
        <w:tab/>
      </w:r>
      <w:r>
        <w:rPr>
          <w:lang w:eastAsia="zh-CN"/>
        </w:rPr>
        <w:t>Test Requirements</w:t>
      </w:r>
      <w:r>
        <w:tab/>
        <w:t>816</w:t>
      </w:r>
    </w:p>
    <w:p w14:paraId="006B0332" w14:textId="77777777" w:rsidR="006729FB" w:rsidRDefault="006729F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24664CFD" w14:textId="77777777" w:rsidR="006729FB" w:rsidRDefault="006729FB">
      <w:pPr>
        <w:pStyle w:val="TOC3"/>
        <w:rPr>
          <w:rFonts w:asciiTheme="minorHAnsi" w:eastAsiaTheme="minorEastAsia" w:hAnsiTheme="minorHAnsi" w:cstheme="minorBidi"/>
          <w:sz w:val="22"/>
          <w:szCs w:val="22"/>
        </w:rPr>
      </w:pPr>
      <w:r w:rsidRPr="006729FB">
        <w:t>A.4.3.</w:t>
      </w:r>
      <w:r w:rsidRPr="006729FB">
        <w:rPr>
          <w:lang w:eastAsia="zh-CN"/>
        </w:rPr>
        <w:t>2A</w:t>
      </w:r>
      <w:r w:rsidRPr="006729FB">
        <w:rPr>
          <w:rFonts w:asciiTheme="minorHAnsi" w:eastAsiaTheme="minorEastAsia" w:hAnsiTheme="minorHAnsi" w:cstheme="minorBidi"/>
          <w:sz w:val="22"/>
          <w:szCs w:val="22"/>
        </w:rPr>
        <w:tab/>
      </w:r>
      <w:r w:rsidRPr="006729FB">
        <w:t>E-UTRA FDD to UTRA TDD cell re-selection for IncMon</w:t>
      </w:r>
      <w:r>
        <w:tab/>
        <w:t>816</w:t>
      </w:r>
    </w:p>
    <w:p w14:paraId="03A445C1" w14:textId="77777777" w:rsidR="006729FB" w:rsidRDefault="006729F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5014B2CC" w14:textId="77777777" w:rsidR="006729FB" w:rsidRDefault="006729F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451C2EB6" w14:textId="77777777" w:rsidR="006729FB" w:rsidRDefault="006729FB">
      <w:pPr>
        <w:pStyle w:val="TOC4"/>
        <w:rPr>
          <w:rFonts w:asciiTheme="minorHAnsi" w:eastAsiaTheme="minorEastAsia" w:hAnsiTheme="minorHAnsi" w:cstheme="minorBidi"/>
          <w:sz w:val="22"/>
          <w:szCs w:val="22"/>
        </w:rPr>
      </w:pPr>
      <w:r w:rsidRPr="006729FB">
        <w:t>A.4.3.3</w:t>
      </w:r>
      <w:r w:rsidRPr="006729FB">
        <w:rPr>
          <w:rFonts w:asciiTheme="minorHAnsi" w:eastAsiaTheme="minorEastAsia" w:hAnsiTheme="minorHAnsi" w:cstheme="minorBidi"/>
          <w:sz w:val="22"/>
          <w:szCs w:val="22"/>
        </w:rPr>
        <w:tab/>
      </w:r>
      <w:r w:rsidRPr="00EC0C0A">
        <w:t>E-UTRAN TDD – UTRAN FDD:</w:t>
      </w:r>
      <w:r>
        <w:tab/>
        <w:t>820</w:t>
      </w:r>
    </w:p>
    <w:p w14:paraId="6538E22B" w14:textId="77777777" w:rsidR="006729FB" w:rsidRDefault="006729FB">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52497498" w14:textId="77777777" w:rsidR="006729FB" w:rsidRDefault="006729F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670AD76A" w14:textId="77777777" w:rsidR="006729FB" w:rsidRDefault="006729F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25F6E270" w14:textId="77777777" w:rsidR="006729FB" w:rsidRDefault="006729F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0B59AFDE" w14:textId="77777777" w:rsidR="006729FB" w:rsidRDefault="006729F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0ABC8E93" w14:textId="77777777" w:rsidR="006729FB" w:rsidRDefault="006729FB">
      <w:pPr>
        <w:pStyle w:val="TOC3"/>
        <w:rPr>
          <w:rFonts w:asciiTheme="minorHAnsi" w:eastAsiaTheme="minorEastAsia" w:hAnsiTheme="minorHAnsi" w:cstheme="minorBidi"/>
          <w:sz w:val="22"/>
          <w:szCs w:val="22"/>
        </w:rPr>
      </w:pPr>
      <w:r w:rsidRPr="006729FB">
        <w:t>A.4.3.4</w:t>
      </w:r>
      <w:r w:rsidRPr="006729FB">
        <w:rPr>
          <w:rFonts w:asciiTheme="minorHAnsi" w:eastAsiaTheme="minorEastAsia" w:hAnsiTheme="minorHAnsi" w:cstheme="minorBidi"/>
          <w:sz w:val="22"/>
          <w:szCs w:val="22"/>
        </w:rPr>
        <w:tab/>
      </w:r>
      <w:r w:rsidRPr="00EC0C0A">
        <w:t>E-UTRAN TDD – UTRAN TDD:</w:t>
      </w:r>
      <w:r>
        <w:tab/>
        <w:t>828</w:t>
      </w:r>
    </w:p>
    <w:p w14:paraId="7EB65658" w14:textId="77777777" w:rsidR="006729FB" w:rsidRDefault="006729F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341B6FF8" w14:textId="77777777" w:rsidR="006729FB" w:rsidRDefault="006729F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1BA35CA1" w14:textId="77777777" w:rsidR="006729FB" w:rsidRDefault="006729F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652556AA" w14:textId="77777777" w:rsidR="006729FB" w:rsidRDefault="006729F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647AB137" w14:textId="77777777" w:rsidR="006729FB" w:rsidRDefault="006729F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51ED75AD" w14:textId="77777777" w:rsidR="006729FB" w:rsidRDefault="006729F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1DC860DD" w14:textId="77777777" w:rsidR="006729FB" w:rsidRDefault="006729F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2B38D128" w14:textId="77777777" w:rsidR="006729FB" w:rsidRDefault="006729F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3DBCC153" w14:textId="77777777" w:rsidR="006729FB" w:rsidRDefault="006729F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0D51662C" w14:textId="77777777" w:rsidR="006729FB" w:rsidRDefault="006729F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06C9515F" w14:textId="77777777" w:rsidR="006729FB" w:rsidRDefault="006729F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74436381" w14:textId="77777777" w:rsidR="006729FB" w:rsidRDefault="006729F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584D3C54" w14:textId="77777777" w:rsidR="006729FB" w:rsidRDefault="006729F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26105515" w14:textId="77777777" w:rsidR="006729FB" w:rsidRPr="00EC0C0A" w:rsidRDefault="006729FB">
      <w:pPr>
        <w:pStyle w:val="TOC3"/>
        <w:rPr>
          <w:rFonts w:asciiTheme="minorHAnsi" w:eastAsiaTheme="minorEastAsia" w:hAnsiTheme="minorHAnsi" w:cstheme="minorBidi"/>
          <w:sz w:val="22"/>
          <w:szCs w:val="22"/>
          <w:lang w:val="sv-FI"/>
        </w:rPr>
      </w:pPr>
      <w:r w:rsidRPr="00EC0C0A">
        <w:rPr>
          <w:lang w:val="sv-FI"/>
        </w:rPr>
        <w:t>A.4.4.1</w:t>
      </w:r>
      <w:r w:rsidRPr="00EC0C0A">
        <w:rPr>
          <w:rFonts w:asciiTheme="minorHAnsi" w:eastAsiaTheme="minorEastAsia" w:hAnsiTheme="minorHAnsi" w:cstheme="minorBidi"/>
          <w:sz w:val="22"/>
          <w:szCs w:val="22"/>
          <w:lang w:val="sv-FI"/>
        </w:rPr>
        <w:tab/>
      </w:r>
      <w:r w:rsidRPr="00285BBA">
        <w:rPr>
          <w:lang w:val="sv-SE"/>
        </w:rPr>
        <w:t>E-UTRAN FDD – GSM:</w:t>
      </w:r>
      <w:r w:rsidRPr="00EC0C0A">
        <w:rPr>
          <w:lang w:val="sv-FI"/>
        </w:rPr>
        <w:tab/>
        <w:t>839</w:t>
      </w:r>
    </w:p>
    <w:p w14:paraId="5B9CD60D" w14:textId="77777777" w:rsidR="006729FB" w:rsidRDefault="006729FB">
      <w:pPr>
        <w:pStyle w:val="TOC4"/>
        <w:rPr>
          <w:rFonts w:asciiTheme="minorHAnsi" w:eastAsiaTheme="minorEastAsia" w:hAnsiTheme="minorHAnsi" w:cstheme="minorBidi"/>
          <w:sz w:val="22"/>
          <w:szCs w:val="22"/>
        </w:rPr>
      </w:pPr>
      <w:r w:rsidRPr="006729FB">
        <w:lastRenderedPageBreak/>
        <w:t>A.4.4.1.1</w:t>
      </w:r>
      <w:r w:rsidRPr="006729FB">
        <w:rPr>
          <w:rFonts w:asciiTheme="minorHAnsi" w:eastAsiaTheme="minorEastAsia" w:hAnsiTheme="minorHAnsi" w:cstheme="minorBidi"/>
          <w:sz w:val="22"/>
          <w:szCs w:val="22"/>
        </w:rPr>
        <w:tab/>
      </w:r>
      <w:r w:rsidRPr="00285BBA">
        <w:rPr>
          <w:snapToGrid w:val="0"/>
        </w:rPr>
        <w:t>Test Purpose and Environment</w:t>
      </w:r>
      <w:r>
        <w:tab/>
        <w:t>839</w:t>
      </w:r>
    </w:p>
    <w:p w14:paraId="2ACC9F3E" w14:textId="77777777" w:rsidR="006729FB" w:rsidRDefault="006729FB">
      <w:pPr>
        <w:pStyle w:val="TOC4"/>
        <w:rPr>
          <w:rFonts w:asciiTheme="minorHAnsi" w:eastAsiaTheme="minorEastAsia" w:hAnsiTheme="minorHAnsi" w:cstheme="minorBidi"/>
          <w:sz w:val="22"/>
          <w:szCs w:val="22"/>
        </w:rPr>
      </w:pPr>
      <w:r w:rsidRPr="006729FB">
        <w:t>A.4.4.1.2</w:t>
      </w:r>
      <w:r w:rsidRPr="006729FB">
        <w:rPr>
          <w:rFonts w:asciiTheme="minorHAnsi" w:eastAsiaTheme="minorEastAsia" w:hAnsiTheme="minorHAnsi" w:cstheme="minorBidi"/>
          <w:sz w:val="22"/>
          <w:szCs w:val="22"/>
        </w:rPr>
        <w:tab/>
      </w:r>
      <w:r w:rsidRPr="00285BBA">
        <w:rPr>
          <w:snapToGrid w:val="0"/>
        </w:rPr>
        <w:t>Test Requirements</w:t>
      </w:r>
      <w:r>
        <w:tab/>
        <w:t>841</w:t>
      </w:r>
    </w:p>
    <w:p w14:paraId="0705E44B" w14:textId="77777777" w:rsidR="006729FB" w:rsidRDefault="006729FB">
      <w:pPr>
        <w:pStyle w:val="TOC4"/>
        <w:rPr>
          <w:rFonts w:asciiTheme="minorHAnsi" w:eastAsiaTheme="minorEastAsia" w:hAnsiTheme="minorHAnsi" w:cstheme="minorBidi"/>
          <w:sz w:val="22"/>
          <w:szCs w:val="22"/>
        </w:rPr>
      </w:pPr>
      <w:r w:rsidRPr="006729FB">
        <w:t>A.4.4.2</w:t>
      </w:r>
      <w:r w:rsidRPr="006729FB">
        <w:rPr>
          <w:rFonts w:asciiTheme="minorHAnsi" w:eastAsiaTheme="minorEastAsia" w:hAnsiTheme="minorHAnsi" w:cstheme="minorBidi"/>
          <w:sz w:val="22"/>
          <w:szCs w:val="22"/>
        </w:rPr>
        <w:tab/>
      </w:r>
      <w:r w:rsidRPr="00EC0C0A">
        <w:t>E-UTRAN TDD – GSM:</w:t>
      </w:r>
      <w:r>
        <w:tab/>
        <w:t>841</w:t>
      </w:r>
    </w:p>
    <w:p w14:paraId="0813D1C3" w14:textId="77777777" w:rsidR="006729FB" w:rsidRDefault="006729FB">
      <w:pPr>
        <w:pStyle w:val="TOC4"/>
        <w:rPr>
          <w:rFonts w:asciiTheme="minorHAnsi" w:eastAsiaTheme="minorEastAsia" w:hAnsiTheme="minorHAnsi" w:cstheme="minorBidi"/>
          <w:sz w:val="22"/>
          <w:szCs w:val="22"/>
        </w:rPr>
      </w:pPr>
      <w:r w:rsidRPr="006729FB">
        <w:t>A.4.4.2.1</w:t>
      </w:r>
      <w:r w:rsidRPr="006729FB">
        <w:rPr>
          <w:rFonts w:asciiTheme="minorHAnsi" w:eastAsiaTheme="minorEastAsia" w:hAnsiTheme="minorHAnsi" w:cstheme="minorBidi"/>
          <w:sz w:val="22"/>
          <w:szCs w:val="22"/>
        </w:rPr>
        <w:tab/>
      </w:r>
      <w:r w:rsidRPr="00285BBA">
        <w:rPr>
          <w:snapToGrid w:val="0"/>
        </w:rPr>
        <w:t>Test Purpose and Environment</w:t>
      </w:r>
      <w:r>
        <w:tab/>
        <w:t>841</w:t>
      </w:r>
    </w:p>
    <w:p w14:paraId="7B62E85F" w14:textId="77777777" w:rsidR="006729FB" w:rsidRDefault="006729FB">
      <w:pPr>
        <w:pStyle w:val="TOC4"/>
        <w:rPr>
          <w:rFonts w:asciiTheme="minorHAnsi" w:eastAsiaTheme="minorEastAsia" w:hAnsiTheme="minorHAnsi" w:cstheme="minorBidi"/>
          <w:sz w:val="22"/>
          <w:szCs w:val="22"/>
        </w:rPr>
      </w:pPr>
      <w:r w:rsidRPr="006729FB">
        <w:t>A.4.4.2.2</w:t>
      </w:r>
      <w:r w:rsidRPr="006729FB">
        <w:rPr>
          <w:rFonts w:asciiTheme="minorHAnsi" w:eastAsiaTheme="minorEastAsia" w:hAnsiTheme="minorHAnsi" w:cstheme="minorBidi"/>
          <w:sz w:val="22"/>
          <w:szCs w:val="22"/>
        </w:rPr>
        <w:tab/>
      </w:r>
      <w:r w:rsidRPr="00285BBA">
        <w:rPr>
          <w:snapToGrid w:val="0"/>
        </w:rPr>
        <w:t>Test Requirements</w:t>
      </w:r>
      <w:r>
        <w:tab/>
        <w:t>843</w:t>
      </w:r>
    </w:p>
    <w:p w14:paraId="1C79901B" w14:textId="77777777" w:rsidR="006729FB" w:rsidRDefault="006729F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7E9A1E91" w14:textId="77777777" w:rsidR="006729FB" w:rsidRPr="00EC0C0A" w:rsidRDefault="006729FB">
      <w:pPr>
        <w:pStyle w:val="TOC3"/>
        <w:rPr>
          <w:rFonts w:asciiTheme="minorHAnsi" w:eastAsiaTheme="minorEastAsia" w:hAnsiTheme="minorHAnsi" w:cstheme="minorBidi"/>
          <w:sz w:val="22"/>
          <w:szCs w:val="22"/>
          <w:lang w:val="sv-FI"/>
        </w:rPr>
      </w:pPr>
      <w:r w:rsidRPr="00EC0C0A">
        <w:rPr>
          <w:lang w:val="sv-FI"/>
        </w:rPr>
        <w:t>A.4.5.1</w:t>
      </w:r>
      <w:r w:rsidRPr="00EC0C0A">
        <w:rPr>
          <w:rFonts w:asciiTheme="minorHAnsi" w:eastAsiaTheme="minorEastAsia" w:hAnsiTheme="minorHAnsi" w:cstheme="minorBidi"/>
          <w:sz w:val="22"/>
          <w:szCs w:val="22"/>
          <w:lang w:val="sv-FI"/>
        </w:rPr>
        <w:tab/>
      </w:r>
      <w:r w:rsidRPr="00EC0C0A">
        <w:rPr>
          <w:lang w:val="sv-FI"/>
        </w:rPr>
        <w:t>E-UTRAN FDD – HRPD</w:t>
      </w:r>
      <w:r w:rsidRPr="00EC0C0A">
        <w:rPr>
          <w:lang w:val="sv-FI"/>
        </w:rPr>
        <w:tab/>
        <w:t>844</w:t>
      </w:r>
    </w:p>
    <w:p w14:paraId="79939ACE" w14:textId="77777777" w:rsidR="006729FB" w:rsidRDefault="006729F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2EA6D409" w14:textId="77777777" w:rsidR="006729FB" w:rsidRDefault="006729F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51213935" w14:textId="77777777" w:rsidR="006729FB" w:rsidRDefault="006729F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029C7B3A" w14:textId="77777777" w:rsidR="006729FB" w:rsidRDefault="006729F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483012CC" w14:textId="77777777" w:rsidR="006729FB" w:rsidRDefault="006729F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774DF4D3" w14:textId="77777777" w:rsidR="006729FB" w:rsidRDefault="006729F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04B635E5" w14:textId="77777777" w:rsidR="006729FB" w:rsidRDefault="006729F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5D3E53C1" w14:textId="77777777" w:rsidR="006729FB" w:rsidRDefault="006729F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3B1FEA7B" w14:textId="77777777" w:rsidR="006729FB" w:rsidRPr="00EC0C0A" w:rsidRDefault="006729FB">
      <w:pPr>
        <w:pStyle w:val="TOC4"/>
        <w:rPr>
          <w:rFonts w:asciiTheme="minorHAnsi" w:eastAsiaTheme="minorEastAsia" w:hAnsiTheme="minorHAnsi" w:cstheme="minorBidi"/>
          <w:sz w:val="22"/>
          <w:szCs w:val="22"/>
          <w:lang w:val="sv-FI"/>
        </w:rPr>
      </w:pPr>
      <w:r w:rsidRPr="00EC0C0A">
        <w:rPr>
          <w:lang w:val="sv-FI"/>
        </w:rPr>
        <w:t>A.4.6.1</w:t>
      </w:r>
      <w:r w:rsidRPr="00EC0C0A">
        <w:rPr>
          <w:rFonts w:asciiTheme="minorHAnsi" w:eastAsiaTheme="minorEastAsia" w:hAnsiTheme="minorHAnsi" w:cstheme="minorBidi"/>
          <w:sz w:val="22"/>
          <w:szCs w:val="22"/>
          <w:lang w:val="sv-FI"/>
        </w:rPr>
        <w:tab/>
      </w:r>
      <w:r w:rsidRPr="00285BBA">
        <w:rPr>
          <w:lang w:val="sv-SE"/>
        </w:rPr>
        <w:t>E-UTRAN FDD – cdma2000 1X</w:t>
      </w:r>
      <w:r w:rsidRPr="00EC0C0A">
        <w:rPr>
          <w:lang w:val="sv-FI"/>
        </w:rPr>
        <w:tab/>
        <w:t>849</w:t>
      </w:r>
    </w:p>
    <w:p w14:paraId="52734294" w14:textId="77777777" w:rsidR="006729FB" w:rsidRDefault="006729F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2ACE1610" w14:textId="77777777" w:rsidR="006729FB" w:rsidRDefault="006729F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3F3125AD" w14:textId="77777777" w:rsidR="006729FB" w:rsidRDefault="006729F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5B7F2AB9" w14:textId="77777777" w:rsidR="006729FB" w:rsidRDefault="006729FB">
      <w:pPr>
        <w:pStyle w:val="TOC3"/>
        <w:rPr>
          <w:rFonts w:asciiTheme="minorHAnsi" w:eastAsiaTheme="minorEastAsia" w:hAnsiTheme="minorHAnsi" w:cstheme="minorBidi"/>
          <w:sz w:val="22"/>
          <w:szCs w:val="22"/>
        </w:rPr>
      </w:pPr>
      <w:r w:rsidRPr="006729FB">
        <w:t>A.4.</w:t>
      </w:r>
      <w:r w:rsidRPr="006729FB">
        <w:rPr>
          <w:lang w:eastAsia="zh-CN"/>
        </w:rPr>
        <w:t>6</w:t>
      </w:r>
      <w:r w:rsidRPr="006729FB">
        <w:t>.</w:t>
      </w:r>
      <w:r w:rsidRPr="006729FB">
        <w:rPr>
          <w:lang w:eastAsia="zh-CN"/>
        </w:rPr>
        <w:t>2</w:t>
      </w:r>
      <w:r w:rsidRPr="006729FB">
        <w:rPr>
          <w:rFonts w:asciiTheme="minorHAnsi" w:eastAsiaTheme="minorEastAsia" w:hAnsiTheme="minorHAnsi" w:cstheme="minorBidi"/>
          <w:sz w:val="22"/>
          <w:szCs w:val="22"/>
        </w:rPr>
        <w:tab/>
      </w:r>
      <w:r w:rsidRPr="00EC0C0A">
        <w:t xml:space="preserve">E-UTRAN </w:t>
      </w:r>
      <w:r w:rsidRPr="00EC0C0A">
        <w:rPr>
          <w:lang w:eastAsia="zh-CN"/>
        </w:rPr>
        <w:t>T</w:t>
      </w:r>
      <w:r w:rsidRPr="00EC0C0A">
        <w:t>DD – cdma2000 1X</w:t>
      </w:r>
      <w:r>
        <w:tab/>
        <w:t>852</w:t>
      </w:r>
    </w:p>
    <w:p w14:paraId="3896E2FC" w14:textId="77777777" w:rsidR="006729FB" w:rsidRDefault="006729F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0F8EA6FB" w14:textId="77777777" w:rsidR="006729FB" w:rsidRDefault="006729F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6EA89EF5" w14:textId="77777777" w:rsidR="006729FB" w:rsidRDefault="006729F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55E70A8C" w14:textId="77777777" w:rsidR="006729FB" w:rsidRDefault="006729F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1B8C8C48" w14:textId="77777777" w:rsidR="006729FB" w:rsidRDefault="006729F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79EE5D73" w14:textId="77777777" w:rsidR="006729FB" w:rsidRDefault="006729F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488406ED" w14:textId="77777777" w:rsidR="006729FB" w:rsidRDefault="006729F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0C0A9F92" w14:textId="77777777" w:rsidR="006729FB" w:rsidRDefault="006729F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0E9865FB" w14:textId="77777777" w:rsidR="006729FB" w:rsidRDefault="006729F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078CFBAB" w14:textId="77777777" w:rsidR="006729FB" w:rsidRDefault="006729F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469F8C6A" w14:textId="2D893559" w:rsidR="006729FB" w:rsidRDefault="006729F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71DA884F" w14:textId="77777777" w:rsidR="006729FB" w:rsidRPr="00EC0C0A" w:rsidRDefault="006729FB">
      <w:pPr>
        <w:pStyle w:val="TOC2"/>
        <w:rPr>
          <w:rFonts w:asciiTheme="minorHAnsi" w:eastAsiaTheme="minorEastAsia" w:hAnsiTheme="minorHAnsi" w:cstheme="minorBidi"/>
          <w:sz w:val="22"/>
          <w:szCs w:val="22"/>
          <w:lang w:val="sv-FI"/>
        </w:rPr>
      </w:pPr>
      <w:r w:rsidRPr="00EC0C0A">
        <w:rPr>
          <w:lang w:val="sv-FI"/>
        </w:rPr>
        <w:t>A.5.1</w:t>
      </w:r>
      <w:r w:rsidRPr="00EC0C0A">
        <w:rPr>
          <w:rFonts w:asciiTheme="minorHAnsi" w:eastAsiaTheme="minorEastAsia" w:hAnsiTheme="minorHAnsi"/>
          <w:sz w:val="22"/>
          <w:szCs w:val="22"/>
          <w:lang w:val="sv-FI"/>
        </w:rPr>
        <w:tab/>
      </w:r>
      <w:r w:rsidRPr="00EC0C0A">
        <w:rPr>
          <w:lang w:val="sv-FI"/>
        </w:rPr>
        <w:t>E-UTRAN Handover</w:t>
      </w:r>
      <w:r w:rsidRPr="00EC0C0A">
        <w:rPr>
          <w:lang w:val="sv-FI"/>
        </w:rPr>
        <w:tab/>
        <w:t>864</w:t>
      </w:r>
    </w:p>
    <w:p w14:paraId="67AC3BAD" w14:textId="77777777" w:rsidR="006729FB" w:rsidRPr="00EC0C0A" w:rsidRDefault="006729FB">
      <w:pPr>
        <w:pStyle w:val="TOC3"/>
        <w:rPr>
          <w:rFonts w:asciiTheme="minorHAnsi" w:eastAsiaTheme="minorEastAsia" w:hAnsiTheme="minorHAnsi" w:cstheme="minorBidi"/>
          <w:sz w:val="22"/>
          <w:szCs w:val="22"/>
          <w:lang w:val="sv-FI"/>
        </w:rPr>
      </w:pPr>
      <w:r w:rsidRPr="00EC0C0A">
        <w:rPr>
          <w:lang w:val="sv-FI"/>
        </w:rPr>
        <w:t>A.5.1.1</w:t>
      </w:r>
      <w:r w:rsidRPr="00EC0C0A">
        <w:rPr>
          <w:rFonts w:asciiTheme="minorHAnsi" w:eastAsiaTheme="minorEastAsia" w:hAnsiTheme="minorHAnsi" w:cstheme="minorBidi"/>
          <w:sz w:val="22"/>
          <w:szCs w:val="22"/>
          <w:lang w:val="sv-FI"/>
        </w:rPr>
        <w:tab/>
      </w:r>
      <w:r w:rsidRPr="00EC0C0A">
        <w:rPr>
          <w:lang w:val="sv-FI"/>
        </w:rPr>
        <w:t>E-UTRAN FDD - FDD Intra frequency handover</w:t>
      </w:r>
      <w:r w:rsidRPr="00EC0C0A">
        <w:rPr>
          <w:lang w:val="sv-FI"/>
        </w:rPr>
        <w:tab/>
        <w:t>864</w:t>
      </w:r>
    </w:p>
    <w:p w14:paraId="557A5B26" w14:textId="77777777" w:rsidR="006729FB" w:rsidRDefault="006729FB">
      <w:pPr>
        <w:pStyle w:val="TOC4"/>
        <w:rPr>
          <w:rFonts w:asciiTheme="minorHAnsi" w:eastAsiaTheme="minorEastAsia" w:hAnsiTheme="minorHAnsi" w:cstheme="minorBidi"/>
          <w:sz w:val="22"/>
          <w:szCs w:val="22"/>
        </w:rPr>
      </w:pPr>
      <w:r w:rsidRPr="006729FB">
        <w:t>A.5.1.1.1</w:t>
      </w:r>
      <w:r w:rsidRPr="006729FB">
        <w:rPr>
          <w:rFonts w:asciiTheme="minorHAnsi" w:eastAsiaTheme="minorEastAsia" w:hAnsiTheme="minorHAnsi" w:cstheme="minorBidi"/>
          <w:sz w:val="22"/>
          <w:szCs w:val="22"/>
        </w:rPr>
        <w:tab/>
      </w:r>
      <w:r w:rsidRPr="00285BBA">
        <w:rPr>
          <w:snapToGrid w:val="0"/>
        </w:rPr>
        <w:t>Test Purpose and Environment</w:t>
      </w:r>
      <w:r>
        <w:tab/>
        <w:t>864</w:t>
      </w:r>
    </w:p>
    <w:p w14:paraId="5207B1F2" w14:textId="77777777" w:rsidR="006729FB" w:rsidRDefault="006729FB">
      <w:pPr>
        <w:pStyle w:val="TOC3"/>
        <w:rPr>
          <w:rFonts w:asciiTheme="minorHAnsi" w:eastAsiaTheme="minorEastAsia" w:hAnsiTheme="minorHAnsi" w:cstheme="minorBidi"/>
          <w:sz w:val="22"/>
          <w:szCs w:val="22"/>
        </w:rPr>
      </w:pPr>
      <w:r w:rsidRPr="006729FB">
        <w:t>A.5.1.1.2</w:t>
      </w:r>
      <w:r w:rsidRPr="006729FB">
        <w:rPr>
          <w:rFonts w:asciiTheme="minorHAnsi" w:eastAsiaTheme="minorEastAsia" w:hAnsiTheme="minorHAnsi" w:cstheme="minorBidi"/>
          <w:sz w:val="22"/>
          <w:szCs w:val="22"/>
        </w:rPr>
        <w:tab/>
      </w:r>
      <w:r w:rsidRPr="00285BBA">
        <w:rPr>
          <w:snapToGrid w:val="0"/>
        </w:rPr>
        <w:t>Test Requirements</w:t>
      </w:r>
      <w:r>
        <w:tab/>
        <w:t>866</w:t>
      </w:r>
    </w:p>
    <w:p w14:paraId="0C427565" w14:textId="77777777" w:rsidR="006729FB" w:rsidRDefault="006729FB">
      <w:pPr>
        <w:pStyle w:val="TOC3"/>
        <w:rPr>
          <w:rFonts w:asciiTheme="minorHAnsi" w:eastAsiaTheme="minorEastAsia" w:hAnsiTheme="minorHAnsi" w:cstheme="minorBidi"/>
          <w:sz w:val="22"/>
          <w:szCs w:val="22"/>
        </w:rPr>
      </w:pPr>
      <w:r w:rsidRPr="006729FB">
        <w:t>A.5.1.2</w:t>
      </w:r>
      <w:r w:rsidRPr="006729FB">
        <w:rPr>
          <w:rFonts w:asciiTheme="minorHAnsi" w:eastAsiaTheme="minorEastAsia" w:hAnsiTheme="minorHAnsi"/>
          <w:sz w:val="22"/>
          <w:szCs w:val="22"/>
        </w:rPr>
        <w:tab/>
      </w:r>
      <w:r>
        <w:t>E-UTRAN TDD - TDD Intra frequency handover</w:t>
      </w:r>
      <w:r>
        <w:tab/>
        <w:t>866</w:t>
      </w:r>
    </w:p>
    <w:p w14:paraId="6C9E6D6B" w14:textId="77777777" w:rsidR="006729FB" w:rsidRDefault="006729FB">
      <w:pPr>
        <w:pStyle w:val="TOC4"/>
        <w:rPr>
          <w:rFonts w:asciiTheme="minorHAnsi" w:eastAsiaTheme="minorEastAsia" w:hAnsiTheme="minorHAnsi" w:cstheme="minorBidi"/>
          <w:sz w:val="22"/>
          <w:szCs w:val="22"/>
        </w:rPr>
      </w:pPr>
      <w:r w:rsidRPr="006729FB">
        <w:t>A.5.1.2.1</w:t>
      </w:r>
      <w:r w:rsidRPr="006729FB">
        <w:rPr>
          <w:rFonts w:asciiTheme="minorHAnsi" w:eastAsiaTheme="minorEastAsia" w:hAnsiTheme="minorHAnsi" w:cstheme="minorBidi"/>
          <w:sz w:val="22"/>
          <w:szCs w:val="22"/>
        </w:rPr>
        <w:tab/>
      </w:r>
      <w:r w:rsidRPr="00285BBA">
        <w:rPr>
          <w:snapToGrid w:val="0"/>
        </w:rPr>
        <w:t>Test Purpose and Environment</w:t>
      </w:r>
      <w:r>
        <w:tab/>
        <w:t>866</w:t>
      </w:r>
    </w:p>
    <w:p w14:paraId="14D897E3" w14:textId="77777777" w:rsidR="006729FB" w:rsidRDefault="006729FB">
      <w:pPr>
        <w:pStyle w:val="TOC4"/>
        <w:rPr>
          <w:rFonts w:asciiTheme="minorHAnsi" w:eastAsiaTheme="minorEastAsia" w:hAnsiTheme="minorHAnsi" w:cstheme="minorBidi"/>
          <w:sz w:val="22"/>
          <w:szCs w:val="22"/>
        </w:rPr>
      </w:pPr>
      <w:r w:rsidRPr="006729FB">
        <w:t>A.5.1.2.2</w:t>
      </w:r>
      <w:r w:rsidRPr="006729FB">
        <w:rPr>
          <w:rFonts w:asciiTheme="minorHAnsi" w:eastAsiaTheme="minorEastAsia" w:hAnsiTheme="minorHAnsi" w:cstheme="minorBidi"/>
          <w:sz w:val="22"/>
          <w:szCs w:val="22"/>
        </w:rPr>
        <w:tab/>
      </w:r>
      <w:r w:rsidRPr="00285BBA">
        <w:rPr>
          <w:snapToGrid w:val="0"/>
        </w:rPr>
        <w:t>Test Requirements</w:t>
      </w:r>
      <w:r>
        <w:tab/>
        <w:t>868</w:t>
      </w:r>
    </w:p>
    <w:p w14:paraId="5447963D" w14:textId="77777777" w:rsidR="006729FB" w:rsidRDefault="006729FB">
      <w:pPr>
        <w:pStyle w:val="TOC3"/>
        <w:rPr>
          <w:rFonts w:asciiTheme="minorHAnsi" w:eastAsiaTheme="minorEastAsia" w:hAnsiTheme="minorHAnsi" w:cstheme="minorBidi"/>
          <w:sz w:val="22"/>
          <w:szCs w:val="22"/>
        </w:rPr>
      </w:pPr>
      <w:r w:rsidRPr="006729FB">
        <w:t>A.5.1.3</w:t>
      </w:r>
      <w:r w:rsidRPr="006729FB">
        <w:rPr>
          <w:rFonts w:asciiTheme="minorHAnsi" w:eastAsiaTheme="minorEastAsia" w:hAnsiTheme="minorHAnsi"/>
          <w:sz w:val="22"/>
          <w:szCs w:val="22"/>
        </w:rPr>
        <w:tab/>
      </w:r>
      <w:r>
        <w:t>E-UTRAN FDD – FDD Inter frequency handover</w:t>
      </w:r>
      <w:r>
        <w:tab/>
        <w:t>868</w:t>
      </w:r>
    </w:p>
    <w:p w14:paraId="595B7388" w14:textId="77777777" w:rsidR="006729FB" w:rsidRDefault="006729FB">
      <w:pPr>
        <w:pStyle w:val="TOC4"/>
        <w:rPr>
          <w:rFonts w:asciiTheme="minorHAnsi" w:eastAsiaTheme="minorEastAsia" w:hAnsiTheme="minorHAnsi" w:cstheme="minorBidi"/>
          <w:sz w:val="22"/>
          <w:szCs w:val="22"/>
        </w:rPr>
      </w:pPr>
      <w:r w:rsidRPr="006729FB">
        <w:t>A.5.1.3.1</w:t>
      </w:r>
      <w:r w:rsidRPr="006729FB">
        <w:rPr>
          <w:rFonts w:asciiTheme="minorHAnsi" w:eastAsiaTheme="minorEastAsia" w:hAnsiTheme="minorHAnsi" w:cstheme="minorBidi"/>
          <w:sz w:val="22"/>
          <w:szCs w:val="22"/>
        </w:rPr>
        <w:tab/>
      </w:r>
      <w:r w:rsidRPr="00285BBA">
        <w:rPr>
          <w:snapToGrid w:val="0"/>
        </w:rPr>
        <w:t>Test Purpose and Environment</w:t>
      </w:r>
      <w:r>
        <w:tab/>
        <w:t>868</w:t>
      </w:r>
    </w:p>
    <w:p w14:paraId="246C0C4A" w14:textId="77777777" w:rsidR="006729FB" w:rsidRDefault="006729FB">
      <w:pPr>
        <w:pStyle w:val="TOC4"/>
        <w:rPr>
          <w:rFonts w:asciiTheme="minorHAnsi" w:eastAsiaTheme="minorEastAsia" w:hAnsiTheme="minorHAnsi" w:cstheme="minorBidi"/>
          <w:sz w:val="22"/>
          <w:szCs w:val="22"/>
        </w:rPr>
      </w:pPr>
      <w:r w:rsidRPr="006729FB">
        <w:t>A.5.1.3.2</w:t>
      </w:r>
      <w:r w:rsidRPr="006729FB">
        <w:rPr>
          <w:rFonts w:asciiTheme="minorHAnsi" w:eastAsiaTheme="minorEastAsia" w:hAnsiTheme="minorHAnsi" w:cstheme="minorBidi"/>
          <w:sz w:val="22"/>
          <w:szCs w:val="22"/>
        </w:rPr>
        <w:tab/>
      </w:r>
      <w:r w:rsidRPr="00285BBA">
        <w:rPr>
          <w:snapToGrid w:val="0"/>
        </w:rPr>
        <w:t>Test Requirements</w:t>
      </w:r>
      <w:r>
        <w:tab/>
        <w:t>870</w:t>
      </w:r>
    </w:p>
    <w:p w14:paraId="60202B3A" w14:textId="77777777" w:rsidR="006729FB" w:rsidRDefault="006729FB">
      <w:pPr>
        <w:pStyle w:val="TOC3"/>
        <w:rPr>
          <w:rFonts w:asciiTheme="minorHAnsi" w:eastAsiaTheme="minorEastAsia" w:hAnsiTheme="minorHAnsi" w:cstheme="minorBidi"/>
          <w:sz w:val="22"/>
          <w:szCs w:val="22"/>
        </w:rPr>
      </w:pPr>
      <w:r w:rsidRPr="006729FB">
        <w:t>A.5.1.4</w:t>
      </w:r>
      <w:r w:rsidRPr="006729FB">
        <w:rPr>
          <w:rFonts w:asciiTheme="minorHAnsi" w:eastAsiaTheme="minorEastAsia" w:hAnsiTheme="minorHAnsi"/>
          <w:sz w:val="22"/>
          <w:szCs w:val="22"/>
        </w:rPr>
        <w:tab/>
      </w:r>
      <w:r>
        <w:t>E-UTRAN TDD – TDD Inter frequency handover</w:t>
      </w:r>
      <w:r>
        <w:tab/>
        <w:t>870</w:t>
      </w:r>
    </w:p>
    <w:p w14:paraId="4D2740B0" w14:textId="77777777" w:rsidR="006729FB" w:rsidRDefault="006729FB">
      <w:pPr>
        <w:pStyle w:val="TOC4"/>
        <w:rPr>
          <w:rFonts w:asciiTheme="minorHAnsi" w:eastAsiaTheme="minorEastAsia" w:hAnsiTheme="minorHAnsi" w:cstheme="minorBidi"/>
          <w:sz w:val="22"/>
          <w:szCs w:val="22"/>
        </w:rPr>
      </w:pPr>
      <w:r w:rsidRPr="006729FB">
        <w:t>A.5.1.4.1</w:t>
      </w:r>
      <w:r w:rsidRPr="006729FB">
        <w:rPr>
          <w:rFonts w:asciiTheme="minorHAnsi" w:eastAsiaTheme="minorEastAsia" w:hAnsiTheme="minorHAnsi" w:cstheme="minorBidi"/>
          <w:sz w:val="22"/>
          <w:szCs w:val="22"/>
        </w:rPr>
        <w:tab/>
      </w:r>
      <w:r w:rsidRPr="00285BBA">
        <w:rPr>
          <w:snapToGrid w:val="0"/>
        </w:rPr>
        <w:t>Test Purpose and Environment</w:t>
      </w:r>
      <w:r>
        <w:tab/>
        <w:t>870</w:t>
      </w:r>
    </w:p>
    <w:p w14:paraId="75E97A00" w14:textId="77777777" w:rsidR="006729FB" w:rsidRDefault="006729FB">
      <w:pPr>
        <w:pStyle w:val="TOC4"/>
        <w:rPr>
          <w:rFonts w:asciiTheme="minorHAnsi" w:eastAsiaTheme="minorEastAsia" w:hAnsiTheme="minorHAnsi" w:cstheme="minorBidi"/>
          <w:sz w:val="22"/>
          <w:szCs w:val="22"/>
        </w:rPr>
      </w:pPr>
      <w:r w:rsidRPr="006729FB">
        <w:t>A.5.1.4.2</w:t>
      </w:r>
      <w:r w:rsidRPr="006729FB">
        <w:rPr>
          <w:rFonts w:asciiTheme="minorHAnsi" w:eastAsiaTheme="minorEastAsia" w:hAnsiTheme="minorHAnsi" w:cstheme="minorBidi"/>
          <w:sz w:val="22"/>
          <w:szCs w:val="22"/>
        </w:rPr>
        <w:tab/>
      </w:r>
      <w:r w:rsidRPr="00285BBA">
        <w:rPr>
          <w:snapToGrid w:val="0"/>
        </w:rPr>
        <w:t>Test Requirements</w:t>
      </w:r>
      <w:r>
        <w:tab/>
        <w:t>872</w:t>
      </w:r>
    </w:p>
    <w:p w14:paraId="18FA3894" w14:textId="77777777" w:rsidR="006729FB" w:rsidRDefault="006729FB">
      <w:pPr>
        <w:pStyle w:val="TOC3"/>
        <w:rPr>
          <w:rFonts w:asciiTheme="minorHAnsi" w:eastAsiaTheme="minorEastAsia" w:hAnsiTheme="minorHAnsi" w:cstheme="minorBidi"/>
          <w:sz w:val="22"/>
          <w:szCs w:val="22"/>
        </w:rPr>
      </w:pPr>
      <w:r w:rsidRPr="006729FB">
        <w:t>A.5.1.5</w:t>
      </w:r>
      <w:r w:rsidRPr="006729FB">
        <w:rPr>
          <w:rFonts w:asciiTheme="minorHAnsi" w:eastAsiaTheme="minorEastAsia" w:hAnsiTheme="minorHAnsi"/>
          <w:sz w:val="22"/>
          <w:szCs w:val="22"/>
        </w:rPr>
        <w:tab/>
      </w:r>
      <w:r>
        <w:t>E-UTRAN FDD – FDD Inter frequency handover: unknown target cell</w:t>
      </w:r>
      <w:r>
        <w:tab/>
        <w:t>872</w:t>
      </w:r>
    </w:p>
    <w:p w14:paraId="525952DE" w14:textId="77777777" w:rsidR="006729FB" w:rsidRDefault="006729FB">
      <w:pPr>
        <w:pStyle w:val="TOC4"/>
        <w:rPr>
          <w:rFonts w:asciiTheme="minorHAnsi" w:eastAsiaTheme="minorEastAsia" w:hAnsiTheme="minorHAnsi" w:cstheme="minorBidi"/>
          <w:sz w:val="22"/>
          <w:szCs w:val="22"/>
        </w:rPr>
      </w:pPr>
      <w:r w:rsidRPr="006729FB">
        <w:t>A.5.1.5.1</w:t>
      </w:r>
      <w:r w:rsidRPr="006729FB">
        <w:rPr>
          <w:rFonts w:asciiTheme="minorHAnsi" w:eastAsiaTheme="minorEastAsia" w:hAnsiTheme="minorHAnsi" w:cstheme="minorBidi"/>
          <w:sz w:val="22"/>
          <w:szCs w:val="22"/>
        </w:rPr>
        <w:tab/>
      </w:r>
      <w:r w:rsidRPr="00285BBA">
        <w:rPr>
          <w:snapToGrid w:val="0"/>
        </w:rPr>
        <w:t>Test Purpose and Environment</w:t>
      </w:r>
      <w:r>
        <w:tab/>
        <w:t>872</w:t>
      </w:r>
    </w:p>
    <w:p w14:paraId="47CCE4F7" w14:textId="77777777" w:rsidR="006729FB" w:rsidRDefault="006729FB">
      <w:pPr>
        <w:pStyle w:val="TOC4"/>
        <w:rPr>
          <w:rFonts w:asciiTheme="minorHAnsi" w:eastAsiaTheme="minorEastAsia" w:hAnsiTheme="minorHAnsi" w:cstheme="minorBidi"/>
          <w:sz w:val="22"/>
          <w:szCs w:val="22"/>
        </w:rPr>
      </w:pPr>
      <w:r w:rsidRPr="006729FB">
        <w:t>A.5.1.5.2</w:t>
      </w:r>
      <w:r w:rsidRPr="006729FB">
        <w:rPr>
          <w:rFonts w:asciiTheme="minorHAnsi" w:eastAsiaTheme="minorEastAsia" w:hAnsiTheme="minorHAnsi" w:cstheme="minorBidi"/>
          <w:sz w:val="22"/>
          <w:szCs w:val="22"/>
        </w:rPr>
        <w:tab/>
      </w:r>
      <w:r w:rsidRPr="00285BBA">
        <w:rPr>
          <w:snapToGrid w:val="0"/>
        </w:rPr>
        <w:t>Test Requirements</w:t>
      </w:r>
      <w:r>
        <w:tab/>
        <w:t>874</w:t>
      </w:r>
    </w:p>
    <w:p w14:paraId="1A78BB2A" w14:textId="77777777" w:rsidR="006729FB" w:rsidRDefault="006729F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24B0EF29" w14:textId="77777777" w:rsidR="006729FB" w:rsidRDefault="006729F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32D3B483" w14:textId="77777777" w:rsidR="006729FB" w:rsidRDefault="006729FB">
      <w:pPr>
        <w:pStyle w:val="TOC4"/>
        <w:rPr>
          <w:rFonts w:asciiTheme="minorHAnsi" w:eastAsiaTheme="minorEastAsia" w:hAnsiTheme="minorHAnsi" w:cstheme="minorBidi"/>
          <w:sz w:val="22"/>
          <w:szCs w:val="22"/>
        </w:rPr>
      </w:pPr>
      <w:r w:rsidRPr="006729FB">
        <w:t>A.5.1.6.2</w:t>
      </w:r>
      <w:r w:rsidRPr="006729FB">
        <w:rPr>
          <w:rFonts w:asciiTheme="minorHAnsi" w:eastAsiaTheme="minorEastAsia" w:hAnsiTheme="minorHAnsi" w:cstheme="minorBidi"/>
          <w:sz w:val="22"/>
          <w:szCs w:val="22"/>
        </w:rPr>
        <w:tab/>
      </w:r>
      <w:r w:rsidRPr="00285BBA">
        <w:rPr>
          <w:snapToGrid w:val="0"/>
        </w:rPr>
        <w:t>Test Requirements</w:t>
      </w:r>
      <w:r>
        <w:tab/>
        <w:t>876</w:t>
      </w:r>
    </w:p>
    <w:p w14:paraId="7EC0DD67" w14:textId="77777777" w:rsidR="006729FB" w:rsidRDefault="006729FB">
      <w:pPr>
        <w:pStyle w:val="TOC3"/>
        <w:rPr>
          <w:rFonts w:asciiTheme="minorHAnsi" w:eastAsiaTheme="minorEastAsia" w:hAnsiTheme="minorHAnsi" w:cstheme="minorBidi"/>
          <w:sz w:val="22"/>
          <w:szCs w:val="22"/>
        </w:rPr>
      </w:pPr>
      <w:r w:rsidRPr="006729FB">
        <w:t>A.5.1.7</w:t>
      </w:r>
      <w:r w:rsidRPr="006729FB">
        <w:rPr>
          <w:rFonts w:asciiTheme="minorHAnsi" w:eastAsiaTheme="minorEastAsia" w:hAnsiTheme="minorHAnsi"/>
          <w:sz w:val="22"/>
          <w:szCs w:val="22"/>
        </w:rPr>
        <w:tab/>
      </w:r>
      <w:r>
        <w:t>E-UTRAN FDD – TDD Inter frequency handover</w:t>
      </w:r>
      <w:r>
        <w:tab/>
        <w:t>876</w:t>
      </w:r>
    </w:p>
    <w:p w14:paraId="47FAB420" w14:textId="77777777" w:rsidR="006729FB" w:rsidRDefault="006729FB">
      <w:pPr>
        <w:pStyle w:val="TOC4"/>
        <w:rPr>
          <w:rFonts w:asciiTheme="minorHAnsi" w:eastAsiaTheme="minorEastAsia" w:hAnsiTheme="minorHAnsi" w:cstheme="minorBidi"/>
          <w:sz w:val="22"/>
          <w:szCs w:val="22"/>
        </w:rPr>
      </w:pPr>
      <w:r w:rsidRPr="006729FB">
        <w:t>A.5.1.7.1</w:t>
      </w:r>
      <w:r w:rsidRPr="006729FB">
        <w:rPr>
          <w:rFonts w:asciiTheme="minorHAnsi" w:eastAsiaTheme="minorEastAsia" w:hAnsiTheme="minorHAnsi" w:cstheme="minorBidi"/>
          <w:sz w:val="22"/>
          <w:szCs w:val="22"/>
        </w:rPr>
        <w:tab/>
      </w:r>
      <w:r w:rsidRPr="00285BBA">
        <w:rPr>
          <w:snapToGrid w:val="0"/>
        </w:rPr>
        <w:t>Test Purpose and Environment</w:t>
      </w:r>
      <w:r>
        <w:tab/>
        <w:t>876</w:t>
      </w:r>
    </w:p>
    <w:p w14:paraId="77DD0544" w14:textId="77777777" w:rsidR="006729FB" w:rsidRDefault="006729FB">
      <w:pPr>
        <w:pStyle w:val="TOC4"/>
        <w:rPr>
          <w:rFonts w:asciiTheme="minorHAnsi" w:eastAsiaTheme="minorEastAsia" w:hAnsiTheme="minorHAnsi" w:cstheme="minorBidi"/>
          <w:sz w:val="22"/>
          <w:szCs w:val="22"/>
        </w:rPr>
      </w:pPr>
      <w:r w:rsidRPr="006729FB">
        <w:t>A.5.1.7.2</w:t>
      </w:r>
      <w:r w:rsidRPr="006729FB">
        <w:rPr>
          <w:rFonts w:asciiTheme="minorHAnsi" w:eastAsiaTheme="minorEastAsia" w:hAnsiTheme="minorHAnsi" w:cstheme="minorBidi"/>
          <w:sz w:val="22"/>
          <w:szCs w:val="22"/>
        </w:rPr>
        <w:tab/>
      </w:r>
      <w:r w:rsidRPr="00285BBA">
        <w:rPr>
          <w:snapToGrid w:val="0"/>
        </w:rPr>
        <w:t>Test Requirements</w:t>
      </w:r>
      <w:r>
        <w:tab/>
        <w:t>879</w:t>
      </w:r>
    </w:p>
    <w:p w14:paraId="751FF324" w14:textId="77777777" w:rsidR="006729FB" w:rsidRDefault="006729FB">
      <w:pPr>
        <w:pStyle w:val="TOC3"/>
        <w:rPr>
          <w:rFonts w:asciiTheme="minorHAnsi" w:eastAsiaTheme="minorEastAsia" w:hAnsiTheme="minorHAnsi" w:cstheme="minorBidi"/>
          <w:sz w:val="22"/>
          <w:szCs w:val="22"/>
        </w:rPr>
      </w:pPr>
      <w:r w:rsidRPr="006729FB">
        <w:t>A.5.1.8</w:t>
      </w:r>
      <w:r w:rsidRPr="006729FB">
        <w:rPr>
          <w:rFonts w:asciiTheme="minorHAnsi" w:eastAsiaTheme="minorEastAsia" w:hAnsiTheme="minorHAnsi"/>
          <w:sz w:val="22"/>
          <w:szCs w:val="22"/>
        </w:rPr>
        <w:tab/>
      </w:r>
      <w:r>
        <w:t>E-UTRAN TDD – FDD Inter frequency handover</w:t>
      </w:r>
      <w:r>
        <w:tab/>
        <w:t>879</w:t>
      </w:r>
    </w:p>
    <w:p w14:paraId="65BFAC94" w14:textId="77777777" w:rsidR="006729FB" w:rsidRDefault="006729FB">
      <w:pPr>
        <w:pStyle w:val="TOC4"/>
        <w:rPr>
          <w:rFonts w:asciiTheme="minorHAnsi" w:eastAsiaTheme="minorEastAsia" w:hAnsiTheme="minorHAnsi" w:cstheme="minorBidi"/>
          <w:sz w:val="22"/>
          <w:szCs w:val="22"/>
        </w:rPr>
      </w:pPr>
      <w:r w:rsidRPr="006729FB">
        <w:t>A.5.1.8.1</w:t>
      </w:r>
      <w:r w:rsidRPr="006729FB">
        <w:rPr>
          <w:rFonts w:asciiTheme="minorHAnsi" w:eastAsiaTheme="minorEastAsia" w:hAnsiTheme="minorHAnsi" w:cstheme="minorBidi"/>
          <w:sz w:val="22"/>
          <w:szCs w:val="22"/>
        </w:rPr>
        <w:tab/>
      </w:r>
      <w:r w:rsidRPr="00285BBA">
        <w:rPr>
          <w:snapToGrid w:val="0"/>
        </w:rPr>
        <w:t>Test Purpose and Environment</w:t>
      </w:r>
      <w:r>
        <w:tab/>
        <w:t>879</w:t>
      </w:r>
    </w:p>
    <w:p w14:paraId="054C9764" w14:textId="77777777" w:rsidR="006729FB" w:rsidRDefault="006729FB">
      <w:pPr>
        <w:pStyle w:val="TOC4"/>
        <w:rPr>
          <w:rFonts w:asciiTheme="minorHAnsi" w:eastAsiaTheme="minorEastAsia" w:hAnsiTheme="minorHAnsi" w:cstheme="minorBidi"/>
          <w:sz w:val="22"/>
          <w:szCs w:val="22"/>
        </w:rPr>
      </w:pPr>
      <w:r w:rsidRPr="006729FB">
        <w:t>A.5.1.8.2</w:t>
      </w:r>
      <w:r w:rsidRPr="006729FB">
        <w:rPr>
          <w:rFonts w:asciiTheme="minorHAnsi" w:eastAsiaTheme="minorEastAsia" w:hAnsiTheme="minorHAnsi" w:cstheme="minorBidi"/>
          <w:sz w:val="22"/>
          <w:szCs w:val="22"/>
        </w:rPr>
        <w:tab/>
      </w:r>
      <w:r w:rsidRPr="00285BBA">
        <w:rPr>
          <w:snapToGrid w:val="0"/>
        </w:rPr>
        <w:t>Test Requirements</w:t>
      </w:r>
      <w:r>
        <w:tab/>
        <w:t>882</w:t>
      </w:r>
    </w:p>
    <w:p w14:paraId="665880D6" w14:textId="77777777" w:rsidR="006729FB" w:rsidRDefault="006729FB">
      <w:pPr>
        <w:pStyle w:val="TOC3"/>
        <w:rPr>
          <w:rFonts w:asciiTheme="minorHAnsi" w:eastAsiaTheme="minorEastAsia" w:hAnsiTheme="minorHAnsi" w:cstheme="minorBidi"/>
          <w:sz w:val="22"/>
          <w:szCs w:val="22"/>
        </w:rPr>
      </w:pPr>
      <w:r w:rsidRPr="006729FB">
        <w:t>A.5.1.9</w:t>
      </w:r>
      <w:r w:rsidRPr="006729FB">
        <w:rPr>
          <w:rFonts w:asciiTheme="minorHAnsi" w:eastAsiaTheme="minorEastAsia" w:hAnsiTheme="minorHAnsi" w:cstheme="minorBidi"/>
          <w:sz w:val="22"/>
          <w:szCs w:val="22"/>
        </w:rPr>
        <w:tab/>
      </w:r>
      <w:r>
        <w:t>E-UTRAN FDD - FDD Intra frequency handover for 5MHz bandwidth</w:t>
      </w:r>
      <w:r>
        <w:tab/>
        <w:t>882</w:t>
      </w:r>
    </w:p>
    <w:p w14:paraId="6C5383B5" w14:textId="77777777" w:rsidR="006729FB" w:rsidRDefault="006729FB">
      <w:pPr>
        <w:pStyle w:val="TOC4"/>
        <w:rPr>
          <w:rFonts w:asciiTheme="minorHAnsi" w:eastAsiaTheme="minorEastAsia" w:hAnsiTheme="minorHAnsi" w:cstheme="minorBidi"/>
          <w:sz w:val="22"/>
          <w:szCs w:val="22"/>
        </w:rPr>
      </w:pPr>
      <w:r w:rsidRPr="006729FB">
        <w:t>A.5.1.9.1</w:t>
      </w:r>
      <w:r w:rsidRPr="006729FB">
        <w:rPr>
          <w:rFonts w:asciiTheme="minorHAnsi" w:eastAsiaTheme="minorEastAsia" w:hAnsiTheme="minorHAnsi" w:cstheme="minorBidi"/>
          <w:sz w:val="22"/>
          <w:szCs w:val="22"/>
        </w:rPr>
        <w:tab/>
      </w:r>
      <w:r w:rsidRPr="00285BBA">
        <w:rPr>
          <w:snapToGrid w:val="0"/>
        </w:rPr>
        <w:t>Test Purpose and Environment</w:t>
      </w:r>
      <w:r>
        <w:tab/>
        <w:t>882</w:t>
      </w:r>
    </w:p>
    <w:p w14:paraId="5AF09B28" w14:textId="77777777" w:rsidR="006729FB" w:rsidRDefault="006729FB">
      <w:pPr>
        <w:pStyle w:val="TOC4"/>
        <w:rPr>
          <w:rFonts w:asciiTheme="minorHAnsi" w:eastAsiaTheme="minorEastAsia" w:hAnsiTheme="minorHAnsi" w:cstheme="minorBidi"/>
          <w:sz w:val="22"/>
          <w:szCs w:val="22"/>
        </w:rPr>
      </w:pPr>
      <w:r w:rsidRPr="006729FB">
        <w:t>A.5.1.9.2</w:t>
      </w:r>
      <w:r w:rsidRPr="006729FB">
        <w:rPr>
          <w:rFonts w:asciiTheme="minorHAnsi" w:eastAsiaTheme="minorEastAsia" w:hAnsiTheme="minorHAnsi" w:cstheme="minorBidi"/>
          <w:sz w:val="22"/>
          <w:szCs w:val="22"/>
        </w:rPr>
        <w:tab/>
      </w:r>
      <w:r w:rsidRPr="00285BBA">
        <w:rPr>
          <w:snapToGrid w:val="0"/>
        </w:rPr>
        <w:t>Test Requirements</w:t>
      </w:r>
      <w:r>
        <w:tab/>
        <w:t>883</w:t>
      </w:r>
    </w:p>
    <w:p w14:paraId="5B7D36A7" w14:textId="77777777" w:rsidR="006729FB" w:rsidRDefault="006729FB">
      <w:pPr>
        <w:pStyle w:val="TOC3"/>
        <w:rPr>
          <w:rFonts w:asciiTheme="minorHAnsi" w:eastAsiaTheme="minorEastAsia" w:hAnsiTheme="minorHAnsi" w:cstheme="minorBidi"/>
          <w:sz w:val="22"/>
          <w:szCs w:val="22"/>
        </w:rPr>
      </w:pPr>
      <w:r w:rsidRPr="006729FB">
        <w:t>A.5.1.10</w:t>
      </w:r>
      <w:r w:rsidRPr="006729FB">
        <w:rPr>
          <w:rFonts w:asciiTheme="minorHAnsi" w:eastAsiaTheme="minorEastAsia" w:hAnsiTheme="minorHAnsi" w:cstheme="minorBidi"/>
          <w:sz w:val="22"/>
          <w:szCs w:val="22"/>
        </w:rPr>
        <w:tab/>
      </w:r>
      <w:r>
        <w:t>E-UTRAN FDD - FDD Intra frequency handover for UE category 0</w:t>
      </w:r>
      <w:r>
        <w:tab/>
        <w:t>883</w:t>
      </w:r>
    </w:p>
    <w:p w14:paraId="6DA69ECC" w14:textId="77777777" w:rsidR="006729FB" w:rsidRDefault="006729FB">
      <w:pPr>
        <w:pStyle w:val="TOC4"/>
        <w:rPr>
          <w:rFonts w:asciiTheme="minorHAnsi" w:eastAsiaTheme="minorEastAsia" w:hAnsiTheme="minorHAnsi" w:cstheme="minorBidi"/>
          <w:sz w:val="22"/>
          <w:szCs w:val="22"/>
        </w:rPr>
      </w:pPr>
      <w:r w:rsidRPr="006729FB">
        <w:t>A.5.1.10.1</w:t>
      </w:r>
      <w:r w:rsidRPr="006729FB">
        <w:rPr>
          <w:rFonts w:asciiTheme="minorHAnsi" w:eastAsiaTheme="minorEastAsia" w:hAnsiTheme="minorHAnsi" w:cstheme="minorBidi"/>
          <w:sz w:val="22"/>
          <w:szCs w:val="22"/>
        </w:rPr>
        <w:tab/>
      </w:r>
      <w:r w:rsidRPr="00285BBA">
        <w:rPr>
          <w:snapToGrid w:val="0"/>
        </w:rPr>
        <w:t>Test Purpose and Environment</w:t>
      </w:r>
      <w:r>
        <w:tab/>
        <w:t>883</w:t>
      </w:r>
    </w:p>
    <w:p w14:paraId="2C26FB29" w14:textId="77777777" w:rsidR="006729FB" w:rsidRDefault="006729FB">
      <w:pPr>
        <w:pStyle w:val="TOC4"/>
        <w:rPr>
          <w:rFonts w:asciiTheme="minorHAnsi" w:eastAsiaTheme="minorEastAsia" w:hAnsiTheme="minorHAnsi" w:cstheme="minorBidi"/>
          <w:sz w:val="22"/>
          <w:szCs w:val="22"/>
        </w:rPr>
      </w:pPr>
      <w:r w:rsidRPr="006729FB">
        <w:lastRenderedPageBreak/>
        <w:t>A.5.1.10.2</w:t>
      </w:r>
      <w:r w:rsidRPr="006729FB">
        <w:rPr>
          <w:rFonts w:asciiTheme="minorHAnsi" w:eastAsiaTheme="minorEastAsia" w:hAnsiTheme="minorHAnsi" w:cstheme="minorBidi"/>
          <w:sz w:val="22"/>
          <w:szCs w:val="22"/>
        </w:rPr>
        <w:tab/>
      </w:r>
      <w:r w:rsidRPr="00285BBA">
        <w:rPr>
          <w:snapToGrid w:val="0"/>
        </w:rPr>
        <w:t>Test Requirements</w:t>
      </w:r>
      <w:r>
        <w:tab/>
        <w:t>885</w:t>
      </w:r>
    </w:p>
    <w:p w14:paraId="6E7E21E4" w14:textId="77777777" w:rsidR="006729FB" w:rsidRDefault="006729FB">
      <w:pPr>
        <w:pStyle w:val="TOC3"/>
        <w:rPr>
          <w:rFonts w:asciiTheme="minorHAnsi" w:eastAsiaTheme="minorEastAsia" w:hAnsiTheme="minorHAnsi" w:cstheme="minorBidi"/>
          <w:sz w:val="22"/>
          <w:szCs w:val="22"/>
        </w:rPr>
      </w:pPr>
      <w:r w:rsidRPr="006729FB">
        <w:t>A.5.1.11</w:t>
      </w:r>
      <w:r w:rsidRPr="006729FB">
        <w:rPr>
          <w:rFonts w:asciiTheme="minorHAnsi" w:eastAsiaTheme="minorEastAsia" w:hAnsiTheme="minorHAnsi" w:cstheme="minorBidi"/>
          <w:sz w:val="22"/>
          <w:szCs w:val="22"/>
        </w:rPr>
        <w:tab/>
      </w:r>
      <w:r>
        <w:t>E-UTRAN HD - FDD Intra frequency handover for UE category 0</w:t>
      </w:r>
      <w:r>
        <w:tab/>
        <w:t>885</w:t>
      </w:r>
    </w:p>
    <w:p w14:paraId="77E72B66" w14:textId="77777777" w:rsidR="006729FB" w:rsidRDefault="006729FB">
      <w:pPr>
        <w:pStyle w:val="TOC4"/>
        <w:rPr>
          <w:rFonts w:asciiTheme="minorHAnsi" w:eastAsiaTheme="minorEastAsia" w:hAnsiTheme="minorHAnsi" w:cstheme="minorBidi"/>
          <w:sz w:val="22"/>
          <w:szCs w:val="22"/>
        </w:rPr>
      </w:pPr>
      <w:r w:rsidRPr="006729FB">
        <w:t>A.5.1.11.1</w:t>
      </w:r>
      <w:r w:rsidRPr="006729FB">
        <w:rPr>
          <w:rFonts w:asciiTheme="minorHAnsi" w:eastAsiaTheme="minorEastAsia" w:hAnsiTheme="minorHAnsi" w:cstheme="minorBidi"/>
          <w:sz w:val="22"/>
          <w:szCs w:val="22"/>
        </w:rPr>
        <w:tab/>
      </w:r>
      <w:r w:rsidRPr="00285BBA">
        <w:rPr>
          <w:snapToGrid w:val="0"/>
        </w:rPr>
        <w:t>Test Purpose and Environment</w:t>
      </w:r>
      <w:r>
        <w:tab/>
        <w:t>885</w:t>
      </w:r>
    </w:p>
    <w:p w14:paraId="7A78E6C1" w14:textId="77777777" w:rsidR="006729FB" w:rsidRDefault="006729FB">
      <w:pPr>
        <w:pStyle w:val="TOC4"/>
        <w:rPr>
          <w:rFonts w:asciiTheme="minorHAnsi" w:eastAsiaTheme="minorEastAsia" w:hAnsiTheme="minorHAnsi" w:cstheme="minorBidi"/>
          <w:sz w:val="22"/>
          <w:szCs w:val="22"/>
        </w:rPr>
      </w:pPr>
      <w:r w:rsidRPr="006729FB">
        <w:t>A.5.1.11.2</w:t>
      </w:r>
      <w:r w:rsidRPr="006729FB">
        <w:rPr>
          <w:rFonts w:asciiTheme="minorHAnsi" w:eastAsiaTheme="minorEastAsia" w:hAnsiTheme="minorHAnsi" w:cstheme="minorBidi"/>
          <w:sz w:val="22"/>
          <w:szCs w:val="22"/>
        </w:rPr>
        <w:tab/>
      </w:r>
      <w:r w:rsidRPr="00285BBA">
        <w:rPr>
          <w:snapToGrid w:val="0"/>
        </w:rPr>
        <w:t>Test Requirements</w:t>
      </w:r>
      <w:r>
        <w:tab/>
        <w:t>887</w:t>
      </w:r>
    </w:p>
    <w:p w14:paraId="0B398050" w14:textId="77777777" w:rsidR="006729FB" w:rsidRDefault="006729FB">
      <w:pPr>
        <w:pStyle w:val="TOC3"/>
        <w:rPr>
          <w:rFonts w:asciiTheme="minorHAnsi" w:eastAsiaTheme="minorEastAsia" w:hAnsiTheme="minorHAnsi" w:cstheme="minorBidi"/>
          <w:sz w:val="22"/>
          <w:szCs w:val="22"/>
        </w:rPr>
      </w:pPr>
      <w:r w:rsidRPr="006729FB">
        <w:t>A.5.1.12</w:t>
      </w:r>
      <w:r w:rsidRPr="006729FB">
        <w:rPr>
          <w:rFonts w:asciiTheme="minorHAnsi" w:eastAsiaTheme="minorEastAsia" w:hAnsiTheme="minorHAnsi"/>
          <w:sz w:val="22"/>
          <w:szCs w:val="22"/>
        </w:rPr>
        <w:tab/>
      </w:r>
      <w:r>
        <w:t>E-UTRAN TDD - TDD Intra frequency handover for UE category 0</w:t>
      </w:r>
      <w:r>
        <w:tab/>
        <w:t>887</w:t>
      </w:r>
    </w:p>
    <w:p w14:paraId="37FC3CD4" w14:textId="77777777" w:rsidR="006729FB" w:rsidRDefault="006729FB">
      <w:pPr>
        <w:pStyle w:val="TOC4"/>
        <w:rPr>
          <w:rFonts w:asciiTheme="minorHAnsi" w:eastAsiaTheme="minorEastAsia" w:hAnsiTheme="minorHAnsi" w:cstheme="minorBidi"/>
          <w:sz w:val="22"/>
          <w:szCs w:val="22"/>
        </w:rPr>
      </w:pPr>
      <w:r w:rsidRPr="006729FB">
        <w:t>A.5.1.12.1</w:t>
      </w:r>
      <w:r w:rsidRPr="006729FB">
        <w:rPr>
          <w:rFonts w:asciiTheme="minorHAnsi" w:eastAsiaTheme="minorEastAsia" w:hAnsiTheme="minorHAnsi" w:cstheme="minorBidi"/>
          <w:sz w:val="22"/>
          <w:szCs w:val="22"/>
        </w:rPr>
        <w:tab/>
      </w:r>
      <w:r w:rsidRPr="00285BBA">
        <w:rPr>
          <w:snapToGrid w:val="0"/>
        </w:rPr>
        <w:t>Test Purpose and Environment</w:t>
      </w:r>
      <w:r>
        <w:tab/>
        <w:t>887</w:t>
      </w:r>
    </w:p>
    <w:p w14:paraId="62B65A98" w14:textId="77777777" w:rsidR="006729FB" w:rsidRDefault="006729FB">
      <w:pPr>
        <w:pStyle w:val="TOC4"/>
        <w:rPr>
          <w:rFonts w:asciiTheme="minorHAnsi" w:eastAsiaTheme="minorEastAsia" w:hAnsiTheme="minorHAnsi" w:cstheme="minorBidi"/>
          <w:sz w:val="22"/>
          <w:szCs w:val="22"/>
        </w:rPr>
      </w:pPr>
      <w:r w:rsidRPr="006729FB">
        <w:t>A.5.1.12.2</w:t>
      </w:r>
      <w:r w:rsidRPr="006729FB">
        <w:rPr>
          <w:rFonts w:asciiTheme="minorHAnsi" w:eastAsiaTheme="minorEastAsia" w:hAnsiTheme="minorHAnsi" w:cstheme="minorBidi"/>
          <w:sz w:val="22"/>
          <w:szCs w:val="22"/>
        </w:rPr>
        <w:tab/>
      </w:r>
      <w:r w:rsidRPr="00285BBA">
        <w:rPr>
          <w:snapToGrid w:val="0"/>
        </w:rPr>
        <w:t>Test Requirements</w:t>
      </w:r>
      <w:r>
        <w:tab/>
        <w:t>889</w:t>
      </w:r>
    </w:p>
    <w:p w14:paraId="08BE614C" w14:textId="77777777" w:rsidR="006729FB" w:rsidRDefault="006729FB">
      <w:pPr>
        <w:pStyle w:val="TOC3"/>
        <w:rPr>
          <w:rFonts w:asciiTheme="minorHAnsi" w:eastAsiaTheme="minorEastAsia" w:hAnsiTheme="minorHAnsi" w:cstheme="minorBidi"/>
          <w:sz w:val="22"/>
          <w:szCs w:val="22"/>
        </w:rPr>
      </w:pPr>
      <w:r w:rsidRPr="006729FB">
        <w:t>A.5.1.13</w:t>
      </w:r>
      <w:r w:rsidRPr="006729FB">
        <w:rPr>
          <w:rFonts w:asciiTheme="minorHAnsi" w:eastAsiaTheme="minorEastAsia" w:hAnsiTheme="minorHAnsi" w:cstheme="minorBidi"/>
          <w:sz w:val="22"/>
          <w:szCs w:val="22"/>
        </w:rPr>
        <w:tab/>
      </w:r>
      <w:r>
        <w:t>E-UTRAN FDD-FDD Intra frequency handover for Cat-M1 UEs in CEModeA</w:t>
      </w:r>
      <w:r>
        <w:tab/>
        <w:t>889</w:t>
      </w:r>
    </w:p>
    <w:p w14:paraId="0AA75F8D" w14:textId="77777777" w:rsidR="006729FB" w:rsidRDefault="006729FB">
      <w:pPr>
        <w:pStyle w:val="TOC4"/>
        <w:rPr>
          <w:rFonts w:asciiTheme="minorHAnsi" w:eastAsiaTheme="minorEastAsia" w:hAnsiTheme="minorHAnsi" w:cstheme="minorBidi"/>
          <w:sz w:val="22"/>
          <w:szCs w:val="22"/>
        </w:rPr>
      </w:pPr>
      <w:r w:rsidRPr="006729FB">
        <w:t>A.5.1.13.1</w:t>
      </w:r>
      <w:r w:rsidRPr="006729FB">
        <w:rPr>
          <w:rFonts w:asciiTheme="minorHAnsi" w:eastAsiaTheme="minorEastAsia" w:hAnsiTheme="minorHAnsi" w:cstheme="minorBidi"/>
          <w:sz w:val="22"/>
          <w:szCs w:val="22"/>
        </w:rPr>
        <w:tab/>
      </w:r>
      <w:r w:rsidRPr="00285BBA">
        <w:rPr>
          <w:snapToGrid w:val="0"/>
        </w:rPr>
        <w:t>Test Purpose and Environment</w:t>
      </w:r>
      <w:r>
        <w:tab/>
        <w:t>889</w:t>
      </w:r>
    </w:p>
    <w:p w14:paraId="52096DE0" w14:textId="77777777" w:rsidR="006729FB" w:rsidRDefault="006729FB">
      <w:pPr>
        <w:pStyle w:val="TOC4"/>
        <w:rPr>
          <w:rFonts w:asciiTheme="minorHAnsi" w:eastAsiaTheme="minorEastAsia" w:hAnsiTheme="minorHAnsi" w:cstheme="minorBidi"/>
          <w:sz w:val="22"/>
          <w:szCs w:val="22"/>
        </w:rPr>
      </w:pPr>
      <w:r w:rsidRPr="006729FB">
        <w:t>A.5.1.13.2</w:t>
      </w:r>
      <w:r w:rsidRPr="006729FB">
        <w:rPr>
          <w:rFonts w:asciiTheme="minorHAnsi" w:eastAsiaTheme="minorEastAsia" w:hAnsiTheme="minorHAnsi" w:cstheme="minorBidi"/>
          <w:sz w:val="22"/>
          <w:szCs w:val="22"/>
        </w:rPr>
        <w:tab/>
      </w:r>
      <w:r w:rsidRPr="00285BBA">
        <w:rPr>
          <w:snapToGrid w:val="0"/>
        </w:rPr>
        <w:t>Test Requirements</w:t>
      </w:r>
      <w:r>
        <w:tab/>
        <w:t>891</w:t>
      </w:r>
    </w:p>
    <w:p w14:paraId="4EC9196B" w14:textId="77777777" w:rsidR="006729FB" w:rsidRDefault="006729FB">
      <w:pPr>
        <w:pStyle w:val="TOC3"/>
        <w:rPr>
          <w:rFonts w:asciiTheme="minorHAnsi" w:eastAsiaTheme="minorEastAsia" w:hAnsiTheme="minorHAnsi" w:cstheme="minorBidi"/>
          <w:sz w:val="22"/>
          <w:szCs w:val="22"/>
        </w:rPr>
      </w:pPr>
      <w:r w:rsidRPr="006729FB">
        <w:t>A.5.1.14</w:t>
      </w:r>
      <w:r w:rsidRPr="006729FB">
        <w:rPr>
          <w:rFonts w:asciiTheme="minorHAnsi" w:eastAsiaTheme="minorEastAsia" w:hAnsiTheme="minorHAnsi" w:cstheme="minorBidi"/>
          <w:sz w:val="22"/>
          <w:szCs w:val="22"/>
        </w:rPr>
        <w:tab/>
      </w:r>
      <w:r>
        <w:t>E-UTRAN HD-FDD Intra frequency handover for Cat-M1 UEs in CEModeA</w:t>
      </w:r>
      <w:r>
        <w:tab/>
        <w:t>892</w:t>
      </w:r>
    </w:p>
    <w:p w14:paraId="13E0FF0E" w14:textId="77777777" w:rsidR="006729FB" w:rsidRDefault="006729FB">
      <w:pPr>
        <w:pStyle w:val="TOC4"/>
        <w:rPr>
          <w:rFonts w:asciiTheme="minorHAnsi" w:eastAsiaTheme="minorEastAsia" w:hAnsiTheme="minorHAnsi" w:cstheme="minorBidi"/>
          <w:sz w:val="22"/>
          <w:szCs w:val="22"/>
        </w:rPr>
      </w:pPr>
      <w:r w:rsidRPr="006729FB">
        <w:t>A.5.1.14.1</w:t>
      </w:r>
      <w:r w:rsidRPr="006729FB">
        <w:rPr>
          <w:rFonts w:asciiTheme="minorHAnsi" w:eastAsiaTheme="minorEastAsia" w:hAnsiTheme="minorHAnsi" w:cstheme="minorBidi"/>
          <w:sz w:val="22"/>
          <w:szCs w:val="22"/>
        </w:rPr>
        <w:tab/>
      </w:r>
      <w:r w:rsidRPr="00285BBA">
        <w:rPr>
          <w:snapToGrid w:val="0"/>
        </w:rPr>
        <w:t>Test Purpose and Environment</w:t>
      </w:r>
      <w:r>
        <w:tab/>
        <w:t>892</w:t>
      </w:r>
    </w:p>
    <w:p w14:paraId="39A5861E" w14:textId="77777777" w:rsidR="006729FB" w:rsidRDefault="006729FB">
      <w:pPr>
        <w:pStyle w:val="TOC4"/>
        <w:rPr>
          <w:rFonts w:asciiTheme="minorHAnsi" w:eastAsiaTheme="minorEastAsia" w:hAnsiTheme="minorHAnsi" w:cstheme="minorBidi"/>
          <w:sz w:val="22"/>
          <w:szCs w:val="22"/>
        </w:rPr>
      </w:pPr>
      <w:r w:rsidRPr="006729FB">
        <w:t>A.5.1.14.2</w:t>
      </w:r>
      <w:r w:rsidRPr="006729FB">
        <w:rPr>
          <w:rFonts w:asciiTheme="minorHAnsi" w:eastAsiaTheme="minorEastAsia" w:hAnsiTheme="minorHAnsi" w:cstheme="minorBidi"/>
          <w:sz w:val="22"/>
          <w:szCs w:val="22"/>
        </w:rPr>
        <w:tab/>
      </w:r>
      <w:r w:rsidRPr="00285BBA">
        <w:rPr>
          <w:snapToGrid w:val="0"/>
        </w:rPr>
        <w:t>Test Requirements</w:t>
      </w:r>
      <w:r>
        <w:tab/>
        <w:t>893</w:t>
      </w:r>
    </w:p>
    <w:p w14:paraId="1E16F20F" w14:textId="77777777" w:rsidR="006729FB" w:rsidRDefault="006729FB">
      <w:pPr>
        <w:pStyle w:val="TOC3"/>
        <w:rPr>
          <w:rFonts w:asciiTheme="minorHAnsi" w:eastAsiaTheme="minorEastAsia" w:hAnsiTheme="minorHAnsi" w:cstheme="minorBidi"/>
          <w:sz w:val="22"/>
          <w:szCs w:val="22"/>
        </w:rPr>
      </w:pPr>
      <w:r w:rsidRPr="006729FB">
        <w:t>A.5.1.15</w:t>
      </w:r>
      <w:r w:rsidRPr="006729FB">
        <w:rPr>
          <w:rFonts w:asciiTheme="minorHAnsi" w:eastAsiaTheme="minorEastAsia" w:hAnsiTheme="minorHAnsi"/>
          <w:sz w:val="22"/>
          <w:szCs w:val="22"/>
        </w:rPr>
        <w:tab/>
      </w:r>
      <w:r>
        <w:t>E-UTRAN TDD Intra frequency handover for Cat-M1 UEs in CEModeA</w:t>
      </w:r>
      <w:r>
        <w:tab/>
        <w:t>894</w:t>
      </w:r>
    </w:p>
    <w:p w14:paraId="7150F606" w14:textId="77777777" w:rsidR="006729FB" w:rsidRDefault="006729FB">
      <w:pPr>
        <w:pStyle w:val="TOC4"/>
        <w:rPr>
          <w:rFonts w:asciiTheme="minorHAnsi" w:eastAsiaTheme="minorEastAsia" w:hAnsiTheme="minorHAnsi" w:cstheme="minorBidi"/>
          <w:sz w:val="22"/>
          <w:szCs w:val="22"/>
        </w:rPr>
      </w:pPr>
      <w:r w:rsidRPr="006729FB">
        <w:t>A.5.1.15.1</w:t>
      </w:r>
      <w:r w:rsidRPr="006729FB">
        <w:rPr>
          <w:rFonts w:asciiTheme="minorHAnsi" w:eastAsiaTheme="minorEastAsia" w:hAnsiTheme="minorHAnsi" w:cstheme="minorBidi"/>
          <w:sz w:val="22"/>
          <w:szCs w:val="22"/>
        </w:rPr>
        <w:tab/>
      </w:r>
      <w:r w:rsidRPr="00285BBA">
        <w:rPr>
          <w:snapToGrid w:val="0"/>
        </w:rPr>
        <w:t>Test Purpose and Environment</w:t>
      </w:r>
      <w:r>
        <w:tab/>
        <w:t>894</w:t>
      </w:r>
    </w:p>
    <w:p w14:paraId="49FB3672" w14:textId="77777777" w:rsidR="006729FB" w:rsidRDefault="006729FB">
      <w:pPr>
        <w:pStyle w:val="TOC4"/>
        <w:rPr>
          <w:rFonts w:asciiTheme="minorHAnsi" w:eastAsiaTheme="minorEastAsia" w:hAnsiTheme="minorHAnsi" w:cstheme="minorBidi"/>
          <w:sz w:val="22"/>
          <w:szCs w:val="22"/>
        </w:rPr>
      </w:pPr>
      <w:r w:rsidRPr="006729FB">
        <w:t>A.5.1.15.2</w:t>
      </w:r>
      <w:r w:rsidRPr="006729FB">
        <w:rPr>
          <w:rFonts w:asciiTheme="minorHAnsi" w:eastAsiaTheme="minorEastAsia" w:hAnsiTheme="minorHAnsi" w:cstheme="minorBidi"/>
          <w:sz w:val="22"/>
          <w:szCs w:val="22"/>
        </w:rPr>
        <w:tab/>
      </w:r>
      <w:r w:rsidRPr="00285BBA">
        <w:rPr>
          <w:snapToGrid w:val="0"/>
        </w:rPr>
        <w:t>Test Requirements</w:t>
      </w:r>
      <w:r>
        <w:tab/>
        <w:t>895</w:t>
      </w:r>
    </w:p>
    <w:p w14:paraId="45648D67" w14:textId="77777777" w:rsidR="006729FB" w:rsidRDefault="006729FB">
      <w:pPr>
        <w:pStyle w:val="TOC3"/>
        <w:rPr>
          <w:rFonts w:asciiTheme="minorHAnsi" w:eastAsiaTheme="minorEastAsia" w:hAnsiTheme="minorHAnsi" w:cstheme="minorBidi"/>
          <w:sz w:val="22"/>
          <w:szCs w:val="22"/>
        </w:rPr>
      </w:pPr>
      <w:r w:rsidRPr="006729FB">
        <w:t>A.5.1.16</w:t>
      </w:r>
      <w:r w:rsidRPr="006729FB">
        <w:rPr>
          <w:rFonts w:asciiTheme="minorHAnsi" w:eastAsiaTheme="minorEastAsia" w:hAnsiTheme="minorHAnsi" w:cstheme="minorBidi"/>
          <w:sz w:val="22"/>
          <w:szCs w:val="22"/>
        </w:rPr>
        <w:tab/>
      </w:r>
      <w:r>
        <w:t>E-UTRAN FDD-FDD Intra frequency handover for Cat-M1 UEs in CEModeB</w:t>
      </w:r>
      <w:r>
        <w:tab/>
        <w:t>896</w:t>
      </w:r>
    </w:p>
    <w:p w14:paraId="3D918807" w14:textId="77777777" w:rsidR="006729FB" w:rsidRDefault="006729FB">
      <w:pPr>
        <w:pStyle w:val="TOC4"/>
        <w:rPr>
          <w:rFonts w:asciiTheme="minorHAnsi" w:eastAsiaTheme="minorEastAsia" w:hAnsiTheme="minorHAnsi" w:cstheme="minorBidi"/>
          <w:sz w:val="22"/>
          <w:szCs w:val="22"/>
        </w:rPr>
      </w:pPr>
      <w:r w:rsidRPr="006729FB">
        <w:t>A.5.1.16.1</w:t>
      </w:r>
      <w:r w:rsidRPr="006729FB">
        <w:rPr>
          <w:rFonts w:asciiTheme="minorHAnsi" w:eastAsiaTheme="minorEastAsia" w:hAnsiTheme="minorHAnsi" w:cstheme="minorBidi"/>
          <w:sz w:val="22"/>
          <w:szCs w:val="22"/>
        </w:rPr>
        <w:tab/>
      </w:r>
      <w:r w:rsidRPr="00285BBA">
        <w:rPr>
          <w:snapToGrid w:val="0"/>
        </w:rPr>
        <w:t>Test Purpose and Environment</w:t>
      </w:r>
      <w:r>
        <w:tab/>
        <w:t>896</w:t>
      </w:r>
    </w:p>
    <w:p w14:paraId="131C45B2" w14:textId="77777777" w:rsidR="006729FB" w:rsidRDefault="006729FB">
      <w:pPr>
        <w:pStyle w:val="TOC4"/>
        <w:rPr>
          <w:rFonts w:asciiTheme="minorHAnsi" w:eastAsiaTheme="minorEastAsia" w:hAnsiTheme="minorHAnsi" w:cstheme="minorBidi"/>
          <w:sz w:val="22"/>
          <w:szCs w:val="22"/>
        </w:rPr>
      </w:pPr>
      <w:r w:rsidRPr="006729FB">
        <w:t>A.5.1.16.2</w:t>
      </w:r>
      <w:r w:rsidRPr="006729FB">
        <w:rPr>
          <w:rFonts w:asciiTheme="minorHAnsi" w:eastAsiaTheme="minorEastAsia" w:hAnsiTheme="minorHAnsi" w:cstheme="minorBidi"/>
          <w:sz w:val="22"/>
          <w:szCs w:val="22"/>
        </w:rPr>
        <w:tab/>
      </w:r>
      <w:r w:rsidRPr="00285BBA">
        <w:rPr>
          <w:snapToGrid w:val="0"/>
        </w:rPr>
        <w:t>Test Requirements</w:t>
      </w:r>
      <w:r>
        <w:tab/>
        <w:t>897</w:t>
      </w:r>
    </w:p>
    <w:p w14:paraId="3EAA6647" w14:textId="77777777" w:rsidR="006729FB" w:rsidRDefault="006729FB">
      <w:pPr>
        <w:pStyle w:val="TOC3"/>
        <w:rPr>
          <w:rFonts w:asciiTheme="minorHAnsi" w:eastAsiaTheme="minorEastAsia" w:hAnsiTheme="minorHAnsi" w:cstheme="minorBidi"/>
          <w:sz w:val="22"/>
          <w:szCs w:val="22"/>
        </w:rPr>
      </w:pPr>
      <w:r w:rsidRPr="006729FB">
        <w:t>A.5.1.17</w:t>
      </w:r>
      <w:r w:rsidRPr="006729FB">
        <w:rPr>
          <w:rFonts w:asciiTheme="minorHAnsi" w:eastAsiaTheme="minorEastAsia" w:hAnsiTheme="minorHAnsi" w:cstheme="minorBidi"/>
          <w:sz w:val="22"/>
          <w:szCs w:val="22"/>
        </w:rPr>
        <w:tab/>
      </w:r>
      <w:r>
        <w:t>E-UTRAN HD-FDD Intra frequency handover for Cat-M1 UEs in CEModeB</w:t>
      </w:r>
      <w:r>
        <w:tab/>
        <w:t>898</w:t>
      </w:r>
    </w:p>
    <w:p w14:paraId="2A227681" w14:textId="77777777" w:rsidR="006729FB" w:rsidRDefault="006729FB">
      <w:pPr>
        <w:pStyle w:val="TOC4"/>
        <w:rPr>
          <w:rFonts w:asciiTheme="minorHAnsi" w:eastAsiaTheme="minorEastAsia" w:hAnsiTheme="minorHAnsi" w:cstheme="minorBidi"/>
          <w:sz w:val="22"/>
          <w:szCs w:val="22"/>
        </w:rPr>
      </w:pPr>
      <w:r w:rsidRPr="006729FB">
        <w:t>A.5.1.17.1</w:t>
      </w:r>
      <w:r w:rsidRPr="006729FB">
        <w:rPr>
          <w:rFonts w:asciiTheme="minorHAnsi" w:eastAsiaTheme="minorEastAsia" w:hAnsiTheme="minorHAnsi" w:cstheme="minorBidi"/>
          <w:sz w:val="22"/>
          <w:szCs w:val="22"/>
        </w:rPr>
        <w:tab/>
      </w:r>
      <w:r w:rsidRPr="00285BBA">
        <w:rPr>
          <w:snapToGrid w:val="0"/>
        </w:rPr>
        <w:t>Test Purpose and Environment</w:t>
      </w:r>
      <w:r>
        <w:tab/>
        <w:t>898</w:t>
      </w:r>
    </w:p>
    <w:p w14:paraId="0728FBFF" w14:textId="77777777" w:rsidR="006729FB" w:rsidRDefault="006729FB">
      <w:pPr>
        <w:pStyle w:val="TOC4"/>
        <w:rPr>
          <w:rFonts w:asciiTheme="minorHAnsi" w:eastAsiaTheme="minorEastAsia" w:hAnsiTheme="minorHAnsi" w:cstheme="minorBidi"/>
          <w:sz w:val="22"/>
          <w:szCs w:val="22"/>
        </w:rPr>
      </w:pPr>
      <w:r w:rsidRPr="006729FB">
        <w:t>A.5.1.17.2</w:t>
      </w:r>
      <w:r w:rsidRPr="006729FB">
        <w:rPr>
          <w:rFonts w:asciiTheme="minorHAnsi" w:eastAsiaTheme="minorEastAsia" w:hAnsiTheme="minorHAnsi" w:cstheme="minorBidi"/>
          <w:sz w:val="22"/>
          <w:szCs w:val="22"/>
        </w:rPr>
        <w:tab/>
      </w:r>
      <w:r w:rsidRPr="00285BBA">
        <w:rPr>
          <w:snapToGrid w:val="0"/>
        </w:rPr>
        <w:t>Test Requirements</w:t>
      </w:r>
      <w:r>
        <w:tab/>
        <w:t>899</w:t>
      </w:r>
    </w:p>
    <w:p w14:paraId="4A5823E7" w14:textId="77777777" w:rsidR="006729FB" w:rsidRDefault="006729FB">
      <w:pPr>
        <w:pStyle w:val="TOC3"/>
        <w:rPr>
          <w:rFonts w:asciiTheme="minorHAnsi" w:eastAsiaTheme="minorEastAsia" w:hAnsiTheme="minorHAnsi" w:cstheme="minorBidi"/>
          <w:sz w:val="22"/>
          <w:szCs w:val="22"/>
        </w:rPr>
      </w:pPr>
      <w:r w:rsidRPr="006729FB">
        <w:t>A.5.1.18</w:t>
      </w:r>
      <w:r w:rsidRPr="006729FB">
        <w:rPr>
          <w:rFonts w:asciiTheme="minorHAnsi" w:eastAsiaTheme="minorEastAsia" w:hAnsiTheme="minorHAnsi"/>
          <w:sz w:val="22"/>
          <w:szCs w:val="22"/>
        </w:rPr>
        <w:tab/>
      </w:r>
      <w:r>
        <w:t>E-UTRAN TDD Intra frequency handover for Cat-M1 UEs in CEModeB</w:t>
      </w:r>
      <w:r>
        <w:tab/>
        <w:t>900</w:t>
      </w:r>
    </w:p>
    <w:p w14:paraId="32662C96" w14:textId="77777777" w:rsidR="006729FB" w:rsidRDefault="006729FB">
      <w:pPr>
        <w:pStyle w:val="TOC4"/>
        <w:rPr>
          <w:rFonts w:asciiTheme="minorHAnsi" w:eastAsiaTheme="minorEastAsia" w:hAnsiTheme="minorHAnsi" w:cstheme="minorBidi"/>
          <w:sz w:val="22"/>
          <w:szCs w:val="22"/>
        </w:rPr>
      </w:pPr>
      <w:r w:rsidRPr="006729FB">
        <w:t>A.5.1.18.1</w:t>
      </w:r>
      <w:r w:rsidRPr="006729FB">
        <w:rPr>
          <w:rFonts w:asciiTheme="minorHAnsi" w:eastAsiaTheme="minorEastAsia" w:hAnsiTheme="minorHAnsi" w:cstheme="minorBidi"/>
          <w:sz w:val="22"/>
          <w:szCs w:val="22"/>
        </w:rPr>
        <w:tab/>
      </w:r>
      <w:r w:rsidRPr="00285BBA">
        <w:rPr>
          <w:snapToGrid w:val="0"/>
        </w:rPr>
        <w:t>Test Purpose and Environment</w:t>
      </w:r>
      <w:r>
        <w:tab/>
        <w:t>900</w:t>
      </w:r>
    </w:p>
    <w:p w14:paraId="14C93DE7" w14:textId="77777777" w:rsidR="006729FB" w:rsidRDefault="006729FB">
      <w:pPr>
        <w:pStyle w:val="TOC4"/>
        <w:rPr>
          <w:rFonts w:asciiTheme="minorHAnsi" w:eastAsiaTheme="minorEastAsia" w:hAnsiTheme="minorHAnsi" w:cstheme="minorBidi"/>
          <w:sz w:val="22"/>
          <w:szCs w:val="22"/>
        </w:rPr>
      </w:pPr>
      <w:r w:rsidRPr="006729FB">
        <w:t>A.5.1.18.2</w:t>
      </w:r>
      <w:r w:rsidRPr="006729FB">
        <w:rPr>
          <w:rFonts w:asciiTheme="minorHAnsi" w:eastAsiaTheme="minorEastAsia" w:hAnsiTheme="minorHAnsi" w:cstheme="minorBidi"/>
          <w:sz w:val="22"/>
          <w:szCs w:val="22"/>
        </w:rPr>
        <w:tab/>
      </w:r>
      <w:r w:rsidRPr="00285BBA">
        <w:rPr>
          <w:snapToGrid w:val="0"/>
        </w:rPr>
        <w:t>Test Requirements</w:t>
      </w:r>
      <w:r>
        <w:tab/>
        <w:t>901</w:t>
      </w:r>
    </w:p>
    <w:p w14:paraId="07587E5E" w14:textId="77777777" w:rsidR="006729FB" w:rsidRDefault="006729FB">
      <w:pPr>
        <w:pStyle w:val="TOC3"/>
        <w:rPr>
          <w:rFonts w:asciiTheme="minorHAnsi" w:eastAsiaTheme="minorEastAsia" w:hAnsiTheme="minorHAnsi" w:cstheme="minorBidi"/>
          <w:sz w:val="22"/>
          <w:szCs w:val="22"/>
        </w:rPr>
      </w:pPr>
      <w:r w:rsidRPr="006729FB">
        <w:t>A.5.1.19</w:t>
      </w:r>
      <w:r w:rsidRPr="006729FB">
        <w:rPr>
          <w:rFonts w:asciiTheme="minorHAnsi" w:eastAsiaTheme="minorEastAsia" w:hAnsiTheme="minorHAnsi" w:cstheme="minorBidi"/>
          <w:sz w:val="22"/>
          <w:szCs w:val="22"/>
        </w:rPr>
        <w:tab/>
      </w:r>
      <w:r>
        <w:t>E-UTRAN FDD - FDD Intra frequency handover for UE Category 1bis</w:t>
      </w:r>
      <w:r>
        <w:tab/>
        <w:t>902</w:t>
      </w:r>
    </w:p>
    <w:p w14:paraId="68F49F82" w14:textId="77777777" w:rsidR="006729FB" w:rsidRDefault="006729FB">
      <w:pPr>
        <w:pStyle w:val="TOC4"/>
        <w:rPr>
          <w:rFonts w:asciiTheme="minorHAnsi" w:eastAsiaTheme="minorEastAsia" w:hAnsiTheme="minorHAnsi" w:cstheme="minorBidi"/>
          <w:sz w:val="22"/>
          <w:szCs w:val="22"/>
        </w:rPr>
      </w:pPr>
      <w:r w:rsidRPr="006729FB">
        <w:t>A.5.1.19.1</w:t>
      </w:r>
      <w:r w:rsidRPr="006729FB">
        <w:rPr>
          <w:rFonts w:asciiTheme="minorHAnsi" w:eastAsiaTheme="minorEastAsia" w:hAnsiTheme="minorHAnsi" w:cstheme="minorBidi"/>
          <w:sz w:val="22"/>
          <w:szCs w:val="22"/>
        </w:rPr>
        <w:tab/>
      </w:r>
      <w:r w:rsidRPr="00285BBA">
        <w:rPr>
          <w:snapToGrid w:val="0"/>
        </w:rPr>
        <w:t>Test Purpose and Environment</w:t>
      </w:r>
      <w:r>
        <w:tab/>
        <w:t>902</w:t>
      </w:r>
    </w:p>
    <w:p w14:paraId="0B982362" w14:textId="77777777" w:rsidR="006729FB" w:rsidRDefault="006729FB">
      <w:pPr>
        <w:pStyle w:val="TOC3"/>
        <w:rPr>
          <w:rFonts w:asciiTheme="minorHAnsi" w:eastAsiaTheme="minorEastAsia" w:hAnsiTheme="minorHAnsi" w:cstheme="minorBidi"/>
          <w:sz w:val="22"/>
          <w:szCs w:val="22"/>
        </w:rPr>
      </w:pPr>
      <w:r w:rsidRPr="006729FB">
        <w:t>A.5.1.19.2</w:t>
      </w:r>
      <w:r w:rsidRPr="006729FB">
        <w:rPr>
          <w:rFonts w:asciiTheme="minorHAnsi" w:eastAsiaTheme="minorEastAsia" w:hAnsiTheme="minorHAnsi" w:cstheme="minorBidi"/>
          <w:sz w:val="22"/>
          <w:szCs w:val="22"/>
        </w:rPr>
        <w:tab/>
      </w:r>
      <w:r w:rsidRPr="00285BBA">
        <w:rPr>
          <w:snapToGrid w:val="0"/>
        </w:rPr>
        <w:t>Test Requirements</w:t>
      </w:r>
      <w:r>
        <w:tab/>
        <w:t>903</w:t>
      </w:r>
    </w:p>
    <w:p w14:paraId="66922251" w14:textId="77777777" w:rsidR="006729FB" w:rsidRDefault="006729FB">
      <w:pPr>
        <w:pStyle w:val="TOC3"/>
        <w:rPr>
          <w:rFonts w:asciiTheme="minorHAnsi" w:eastAsiaTheme="minorEastAsia" w:hAnsiTheme="minorHAnsi" w:cstheme="minorBidi"/>
          <w:sz w:val="22"/>
          <w:szCs w:val="22"/>
        </w:rPr>
      </w:pPr>
      <w:r w:rsidRPr="006729FB">
        <w:t>A.5.1.20</w:t>
      </w:r>
      <w:r w:rsidRPr="006729FB">
        <w:rPr>
          <w:rFonts w:asciiTheme="minorHAnsi" w:eastAsiaTheme="minorEastAsia" w:hAnsiTheme="minorHAnsi"/>
          <w:sz w:val="22"/>
          <w:szCs w:val="22"/>
        </w:rPr>
        <w:tab/>
      </w:r>
      <w:r>
        <w:t>E-UTRAN TDD - TDD Intra frequency handover for UE Category 1bis</w:t>
      </w:r>
      <w:r>
        <w:tab/>
        <w:t>904</w:t>
      </w:r>
    </w:p>
    <w:p w14:paraId="0F3B74B7" w14:textId="77777777" w:rsidR="006729FB" w:rsidRDefault="006729FB">
      <w:pPr>
        <w:pStyle w:val="TOC4"/>
        <w:rPr>
          <w:rFonts w:asciiTheme="minorHAnsi" w:eastAsiaTheme="minorEastAsia" w:hAnsiTheme="minorHAnsi" w:cstheme="minorBidi"/>
          <w:sz w:val="22"/>
          <w:szCs w:val="22"/>
        </w:rPr>
      </w:pPr>
      <w:r w:rsidRPr="006729FB">
        <w:t>A.5.1.20.1</w:t>
      </w:r>
      <w:r w:rsidRPr="006729FB">
        <w:rPr>
          <w:rFonts w:asciiTheme="minorHAnsi" w:eastAsiaTheme="minorEastAsia" w:hAnsiTheme="minorHAnsi" w:cstheme="minorBidi"/>
          <w:sz w:val="22"/>
          <w:szCs w:val="22"/>
        </w:rPr>
        <w:tab/>
      </w:r>
      <w:r w:rsidRPr="00285BBA">
        <w:rPr>
          <w:snapToGrid w:val="0"/>
        </w:rPr>
        <w:t>Test Purpose and Environment</w:t>
      </w:r>
      <w:r>
        <w:tab/>
        <w:t>904</w:t>
      </w:r>
    </w:p>
    <w:p w14:paraId="76F94A8C" w14:textId="77777777" w:rsidR="006729FB" w:rsidRDefault="006729FB">
      <w:pPr>
        <w:pStyle w:val="TOC4"/>
        <w:rPr>
          <w:rFonts w:asciiTheme="minorHAnsi" w:eastAsiaTheme="minorEastAsia" w:hAnsiTheme="minorHAnsi" w:cstheme="minorBidi"/>
          <w:sz w:val="22"/>
          <w:szCs w:val="22"/>
        </w:rPr>
      </w:pPr>
      <w:r w:rsidRPr="006729FB">
        <w:t>A.5.1.20.2</w:t>
      </w:r>
      <w:r w:rsidRPr="006729FB">
        <w:rPr>
          <w:rFonts w:asciiTheme="minorHAnsi" w:eastAsiaTheme="minorEastAsia" w:hAnsiTheme="minorHAnsi" w:cstheme="minorBidi"/>
          <w:sz w:val="22"/>
          <w:szCs w:val="22"/>
        </w:rPr>
        <w:tab/>
      </w:r>
      <w:r w:rsidRPr="00285BBA">
        <w:rPr>
          <w:snapToGrid w:val="0"/>
        </w:rPr>
        <w:t>Test Requirements</w:t>
      </w:r>
      <w:r>
        <w:tab/>
        <w:t>905</w:t>
      </w:r>
    </w:p>
    <w:p w14:paraId="54ADD44B" w14:textId="77777777" w:rsidR="006729FB" w:rsidRDefault="006729FB">
      <w:pPr>
        <w:pStyle w:val="TOC3"/>
        <w:rPr>
          <w:rFonts w:asciiTheme="minorHAnsi" w:eastAsiaTheme="minorEastAsia" w:hAnsiTheme="minorHAnsi" w:cstheme="minorBidi"/>
          <w:sz w:val="22"/>
          <w:szCs w:val="22"/>
        </w:rPr>
      </w:pPr>
      <w:r w:rsidRPr="006729FB">
        <w:t>A.5.1.21</w:t>
      </w:r>
      <w:r w:rsidRPr="006729FB">
        <w:rPr>
          <w:rFonts w:asciiTheme="minorHAnsi" w:eastAsiaTheme="minorEastAsia" w:hAnsiTheme="minorHAnsi" w:cstheme="minorBidi"/>
          <w:sz w:val="22"/>
          <w:szCs w:val="22"/>
        </w:rPr>
        <w:tab/>
      </w:r>
      <w:r>
        <w:t>E-UTRAN FDD - FDD Intra frequency RACH-less handover</w:t>
      </w:r>
      <w:r>
        <w:tab/>
        <w:t>906</w:t>
      </w:r>
    </w:p>
    <w:p w14:paraId="2BB62FC4" w14:textId="77777777" w:rsidR="006729FB" w:rsidRDefault="006729FB">
      <w:pPr>
        <w:pStyle w:val="TOC4"/>
        <w:rPr>
          <w:rFonts w:asciiTheme="minorHAnsi" w:eastAsiaTheme="minorEastAsia" w:hAnsiTheme="minorHAnsi" w:cstheme="minorBidi"/>
          <w:sz w:val="22"/>
          <w:szCs w:val="22"/>
        </w:rPr>
      </w:pPr>
      <w:r w:rsidRPr="006729FB">
        <w:t>A.5.1.21.1</w:t>
      </w:r>
      <w:r w:rsidRPr="006729FB">
        <w:rPr>
          <w:rFonts w:asciiTheme="minorHAnsi" w:eastAsiaTheme="minorEastAsia" w:hAnsiTheme="minorHAnsi" w:cstheme="minorBidi"/>
          <w:sz w:val="22"/>
          <w:szCs w:val="22"/>
        </w:rPr>
        <w:tab/>
      </w:r>
      <w:r w:rsidRPr="00285BBA">
        <w:rPr>
          <w:snapToGrid w:val="0"/>
        </w:rPr>
        <w:t>Test Purpose and Environment</w:t>
      </w:r>
      <w:r>
        <w:tab/>
        <w:t>906</w:t>
      </w:r>
    </w:p>
    <w:p w14:paraId="075348F9" w14:textId="77777777" w:rsidR="006729FB" w:rsidRDefault="006729FB">
      <w:pPr>
        <w:pStyle w:val="TOC4"/>
        <w:rPr>
          <w:rFonts w:asciiTheme="minorHAnsi" w:eastAsiaTheme="minorEastAsia" w:hAnsiTheme="minorHAnsi" w:cstheme="minorBidi"/>
          <w:sz w:val="22"/>
          <w:szCs w:val="22"/>
        </w:rPr>
      </w:pPr>
      <w:r w:rsidRPr="006729FB">
        <w:t>A.5.1.21.2</w:t>
      </w:r>
      <w:r w:rsidRPr="006729FB">
        <w:rPr>
          <w:rFonts w:asciiTheme="minorHAnsi" w:eastAsiaTheme="minorEastAsia" w:hAnsiTheme="minorHAnsi" w:cstheme="minorBidi"/>
          <w:sz w:val="22"/>
          <w:szCs w:val="22"/>
        </w:rPr>
        <w:tab/>
      </w:r>
      <w:r w:rsidRPr="00285BBA">
        <w:rPr>
          <w:snapToGrid w:val="0"/>
        </w:rPr>
        <w:t>Test Requirements</w:t>
      </w:r>
      <w:r>
        <w:tab/>
        <w:t>907</w:t>
      </w:r>
    </w:p>
    <w:p w14:paraId="212338F9" w14:textId="77777777" w:rsidR="006729FB" w:rsidRDefault="006729FB">
      <w:pPr>
        <w:pStyle w:val="TOC3"/>
        <w:rPr>
          <w:rFonts w:asciiTheme="minorHAnsi" w:eastAsiaTheme="minorEastAsia" w:hAnsiTheme="minorHAnsi" w:cstheme="minorBidi"/>
          <w:sz w:val="22"/>
          <w:szCs w:val="22"/>
        </w:rPr>
      </w:pPr>
      <w:r w:rsidRPr="006729FB">
        <w:t>A.5.1.22</w:t>
      </w:r>
      <w:r w:rsidRPr="006729FB">
        <w:rPr>
          <w:rFonts w:asciiTheme="minorHAnsi" w:eastAsiaTheme="minorEastAsia" w:hAnsiTheme="minorHAnsi"/>
          <w:sz w:val="22"/>
          <w:szCs w:val="22"/>
        </w:rPr>
        <w:tab/>
      </w:r>
      <w:r>
        <w:t>E-UTRAN TDD - TDD Intra frequency RACH-less handover</w:t>
      </w:r>
      <w:r>
        <w:tab/>
        <w:t>907</w:t>
      </w:r>
    </w:p>
    <w:p w14:paraId="5F4D6AFE" w14:textId="77777777" w:rsidR="006729FB" w:rsidRDefault="006729FB">
      <w:pPr>
        <w:pStyle w:val="TOC4"/>
        <w:rPr>
          <w:rFonts w:asciiTheme="minorHAnsi" w:eastAsiaTheme="minorEastAsia" w:hAnsiTheme="minorHAnsi" w:cstheme="minorBidi"/>
          <w:sz w:val="22"/>
          <w:szCs w:val="22"/>
        </w:rPr>
      </w:pPr>
      <w:r w:rsidRPr="006729FB">
        <w:t>A.5.1.22.1</w:t>
      </w:r>
      <w:r w:rsidRPr="006729FB">
        <w:rPr>
          <w:rFonts w:asciiTheme="minorHAnsi" w:eastAsiaTheme="minorEastAsia" w:hAnsiTheme="minorHAnsi" w:cstheme="minorBidi"/>
          <w:sz w:val="22"/>
          <w:szCs w:val="22"/>
        </w:rPr>
        <w:tab/>
      </w:r>
      <w:r w:rsidRPr="00285BBA">
        <w:rPr>
          <w:snapToGrid w:val="0"/>
        </w:rPr>
        <w:t>Test Purpose and Environment</w:t>
      </w:r>
      <w:r>
        <w:tab/>
        <w:t>907</w:t>
      </w:r>
    </w:p>
    <w:p w14:paraId="380E7781" w14:textId="77777777" w:rsidR="006729FB" w:rsidRDefault="006729FB">
      <w:pPr>
        <w:pStyle w:val="TOC4"/>
        <w:rPr>
          <w:rFonts w:asciiTheme="minorHAnsi" w:eastAsiaTheme="minorEastAsia" w:hAnsiTheme="minorHAnsi" w:cstheme="minorBidi"/>
          <w:sz w:val="22"/>
          <w:szCs w:val="22"/>
        </w:rPr>
      </w:pPr>
      <w:r w:rsidRPr="006729FB">
        <w:t>A.5.1.22.2</w:t>
      </w:r>
      <w:r w:rsidRPr="006729FB">
        <w:rPr>
          <w:rFonts w:asciiTheme="minorHAnsi" w:eastAsiaTheme="minorEastAsia" w:hAnsiTheme="minorHAnsi" w:cstheme="minorBidi"/>
          <w:sz w:val="22"/>
          <w:szCs w:val="22"/>
        </w:rPr>
        <w:tab/>
      </w:r>
      <w:r w:rsidRPr="00285BBA">
        <w:rPr>
          <w:snapToGrid w:val="0"/>
        </w:rPr>
        <w:t>Test Requirements</w:t>
      </w:r>
      <w:r>
        <w:tab/>
        <w:t>909</w:t>
      </w:r>
    </w:p>
    <w:p w14:paraId="1E0B528D" w14:textId="77777777" w:rsidR="006729FB" w:rsidRDefault="006729FB">
      <w:pPr>
        <w:pStyle w:val="TOC3"/>
        <w:rPr>
          <w:rFonts w:asciiTheme="minorHAnsi" w:eastAsiaTheme="minorEastAsia" w:hAnsiTheme="minorHAnsi" w:cstheme="minorBidi"/>
          <w:sz w:val="22"/>
          <w:szCs w:val="22"/>
        </w:rPr>
      </w:pPr>
      <w:r w:rsidRPr="006729FB">
        <w:t>A.5.1.23</w:t>
      </w:r>
      <w:r w:rsidRPr="006729FB">
        <w:rPr>
          <w:rFonts w:asciiTheme="minorHAnsi" w:eastAsiaTheme="minorEastAsia" w:hAnsiTheme="minorHAnsi"/>
          <w:sz w:val="22"/>
          <w:szCs w:val="22"/>
        </w:rPr>
        <w:tab/>
      </w:r>
      <w:r>
        <w:t>E-UTRAN FDD – FDD Inter frequency RACH-less handover</w:t>
      </w:r>
      <w:r>
        <w:tab/>
        <w:t>909</w:t>
      </w:r>
    </w:p>
    <w:p w14:paraId="336AB806" w14:textId="77777777" w:rsidR="006729FB" w:rsidRDefault="006729FB">
      <w:pPr>
        <w:pStyle w:val="TOC4"/>
        <w:rPr>
          <w:rFonts w:asciiTheme="minorHAnsi" w:eastAsiaTheme="minorEastAsia" w:hAnsiTheme="minorHAnsi" w:cstheme="minorBidi"/>
          <w:sz w:val="22"/>
          <w:szCs w:val="22"/>
        </w:rPr>
      </w:pPr>
      <w:r w:rsidRPr="006729FB">
        <w:t>A.5.1.23.1</w:t>
      </w:r>
      <w:r w:rsidRPr="006729FB">
        <w:rPr>
          <w:rFonts w:asciiTheme="minorHAnsi" w:eastAsiaTheme="minorEastAsia" w:hAnsiTheme="minorHAnsi" w:cstheme="minorBidi"/>
          <w:sz w:val="22"/>
          <w:szCs w:val="22"/>
        </w:rPr>
        <w:tab/>
      </w:r>
      <w:r w:rsidRPr="00285BBA">
        <w:rPr>
          <w:snapToGrid w:val="0"/>
        </w:rPr>
        <w:t>Test Purpose and Environment</w:t>
      </w:r>
      <w:r>
        <w:tab/>
        <w:t>909</w:t>
      </w:r>
    </w:p>
    <w:p w14:paraId="20229EFD" w14:textId="77777777" w:rsidR="006729FB" w:rsidRDefault="006729FB">
      <w:pPr>
        <w:pStyle w:val="TOC4"/>
        <w:rPr>
          <w:rFonts w:asciiTheme="minorHAnsi" w:eastAsiaTheme="minorEastAsia" w:hAnsiTheme="minorHAnsi" w:cstheme="minorBidi"/>
          <w:sz w:val="22"/>
          <w:szCs w:val="22"/>
        </w:rPr>
      </w:pPr>
      <w:r w:rsidRPr="006729FB">
        <w:t>A.5.1.23.2</w:t>
      </w:r>
      <w:r w:rsidRPr="006729FB">
        <w:rPr>
          <w:rFonts w:asciiTheme="minorHAnsi" w:eastAsiaTheme="minorEastAsia" w:hAnsiTheme="minorHAnsi" w:cstheme="minorBidi"/>
          <w:sz w:val="22"/>
          <w:szCs w:val="22"/>
        </w:rPr>
        <w:tab/>
      </w:r>
      <w:r w:rsidRPr="00285BBA">
        <w:rPr>
          <w:snapToGrid w:val="0"/>
        </w:rPr>
        <w:t>Test Requirements</w:t>
      </w:r>
      <w:r>
        <w:tab/>
        <w:t>911</w:t>
      </w:r>
    </w:p>
    <w:p w14:paraId="6B3A1D75" w14:textId="77777777" w:rsidR="006729FB" w:rsidRDefault="006729FB">
      <w:pPr>
        <w:pStyle w:val="TOC3"/>
        <w:rPr>
          <w:rFonts w:asciiTheme="minorHAnsi" w:eastAsiaTheme="minorEastAsia" w:hAnsiTheme="minorHAnsi" w:cstheme="minorBidi"/>
          <w:sz w:val="22"/>
          <w:szCs w:val="22"/>
        </w:rPr>
      </w:pPr>
      <w:r w:rsidRPr="006729FB">
        <w:t>A.5.1.24</w:t>
      </w:r>
      <w:r w:rsidRPr="006729FB">
        <w:rPr>
          <w:rFonts w:asciiTheme="minorHAnsi" w:eastAsiaTheme="minorEastAsia" w:hAnsiTheme="minorHAnsi"/>
          <w:sz w:val="22"/>
          <w:szCs w:val="22"/>
        </w:rPr>
        <w:tab/>
      </w:r>
      <w:r>
        <w:t>E-UTRAN TDD – TDD Inter frequency RACH-less handover</w:t>
      </w:r>
      <w:r>
        <w:tab/>
        <w:t>911</w:t>
      </w:r>
    </w:p>
    <w:p w14:paraId="2F8911A2" w14:textId="77777777" w:rsidR="006729FB" w:rsidRDefault="006729FB">
      <w:pPr>
        <w:pStyle w:val="TOC4"/>
        <w:rPr>
          <w:rFonts w:asciiTheme="minorHAnsi" w:eastAsiaTheme="minorEastAsia" w:hAnsiTheme="minorHAnsi" w:cstheme="minorBidi"/>
          <w:sz w:val="22"/>
          <w:szCs w:val="22"/>
        </w:rPr>
      </w:pPr>
      <w:r w:rsidRPr="006729FB">
        <w:t>A.5.1.24.1</w:t>
      </w:r>
      <w:r w:rsidRPr="006729FB">
        <w:rPr>
          <w:rFonts w:asciiTheme="minorHAnsi" w:eastAsiaTheme="minorEastAsia" w:hAnsiTheme="minorHAnsi" w:cstheme="minorBidi"/>
          <w:sz w:val="22"/>
          <w:szCs w:val="22"/>
        </w:rPr>
        <w:tab/>
      </w:r>
      <w:r w:rsidRPr="00285BBA">
        <w:rPr>
          <w:snapToGrid w:val="0"/>
        </w:rPr>
        <w:t>Test Purpose and Environment</w:t>
      </w:r>
      <w:r>
        <w:tab/>
        <w:t>911</w:t>
      </w:r>
    </w:p>
    <w:p w14:paraId="38763EB5" w14:textId="77777777" w:rsidR="006729FB" w:rsidRDefault="006729FB">
      <w:pPr>
        <w:pStyle w:val="TOC4"/>
        <w:rPr>
          <w:rFonts w:asciiTheme="minorHAnsi" w:eastAsiaTheme="minorEastAsia" w:hAnsiTheme="minorHAnsi" w:cstheme="minorBidi"/>
          <w:sz w:val="22"/>
          <w:szCs w:val="22"/>
        </w:rPr>
      </w:pPr>
      <w:r w:rsidRPr="006729FB">
        <w:t>A.5.1.24.2</w:t>
      </w:r>
      <w:r w:rsidRPr="006729FB">
        <w:rPr>
          <w:rFonts w:asciiTheme="minorHAnsi" w:eastAsiaTheme="minorEastAsia" w:hAnsiTheme="minorHAnsi" w:cstheme="minorBidi"/>
          <w:sz w:val="22"/>
          <w:szCs w:val="22"/>
        </w:rPr>
        <w:tab/>
      </w:r>
      <w:r w:rsidRPr="00285BBA">
        <w:rPr>
          <w:snapToGrid w:val="0"/>
        </w:rPr>
        <w:t>Test Requirements</w:t>
      </w:r>
      <w:r>
        <w:tab/>
        <w:t>913</w:t>
      </w:r>
    </w:p>
    <w:p w14:paraId="2B506AD7" w14:textId="77777777" w:rsidR="006729FB" w:rsidRDefault="006729FB">
      <w:pPr>
        <w:pStyle w:val="TOC3"/>
        <w:rPr>
          <w:rFonts w:asciiTheme="minorHAnsi" w:eastAsiaTheme="minorEastAsia" w:hAnsiTheme="minorHAnsi" w:cstheme="minorBidi"/>
          <w:sz w:val="22"/>
          <w:szCs w:val="22"/>
        </w:rPr>
      </w:pPr>
      <w:r w:rsidRPr="006729FB">
        <w:t>A.5.1.25</w:t>
      </w:r>
      <w:r w:rsidRPr="006729FB">
        <w:rPr>
          <w:rFonts w:asciiTheme="minorHAnsi" w:eastAsiaTheme="minorEastAsia" w:hAnsiTheme="minorHAnsi" w:cstheme="minorBidi"/>
          <w:sz w:val="22"/>
          <w:szCs w:val="22"/>
        </w:rPr>
        <w:tab/>
      </w:r>
      <w:r>
        <w:t>E-UTRAN FDD - FDD Intra frequency make-before-break handover</w:t>
      </w:r>
      <w:r>
        <w:tab/>
        <w:t>913</w:t>
      </w:r>
    </w:p>
    <w:p w14:paraId="471F7FB7" w14:textId="77777777" w:rsidR="006729FB" w:rsidRDefault="006729FB">
      <w:pPr>
        <w:pStyle w:val="TOC4"/>
        <w:rPr>
          <w:rFonts w:asciiTheme="minorHAnsi" w:eastAsiaTheme="minorEastAsia" w:hAnsiTheme="minorHAnsi" w:cstheme="minorBidi"/>
          <w:sz w:val="22"/>
          <w:szCs w:val="22"/>
        </w:rPr>
      </w:pPr>
      <w:r w:rsidRPr="006729FB">
        <w:t>A.5.1.25.1</w:t>
      </w:r>
      <w:r w:rsidRPr="006729FB">
        <w:rPr>
          <w:rFonts w:asciiTheme="minorHAnsi" w:eastAsiaTheme="minorEastAsia" w:hAnsiTheme="minorHAnsi" w:cstheme="minorBidi"/>
          <w:sz w:val="22"/>
          <w:szCs w:val="22"/>
        </w:rPr>
        <w:tab/>
      </w:r>
      <w:r w:rsidRPr="00285BBA">
        <w:rPr>
          <w:snapToGrid w:val="0"/>
        </w:rPr>
        <w:t>Test Purpose and Environment</w:t>
      </w:r>
      <w:r>
        <w:tab/>
        <w:t>913</w:t>
      </w:r>
    </w:p>
    <w:p w14:paraId="1E735F82" w14:textId="77777777" w:rsidR="006729FB" w:rsidRDefault="006729FB">
      <w:pPr>
        <w:pStyle w:val="TOC4"/>
        <w:rPr>
          <w:rFonts w:asciiTheme="minorHAnsi" w:eastAsiaTheme="minorEastAsia" w:hAnsiTheme="minorHAnsi" w:cstheme="minorBidi"/>
          <w:sz w:val="22"/>
          <w:szCs w:val="22"/>
        </w:rPr>
      </w:pPr>
      <w:r w:rsidRPr="006729FB">
        <w:t>A.5.1.25.2</w:t>
      </w:r>
      <w:r w:rsidRPr="006729FB">
        <w:rPr>
          <w:rFonts w:asciiTheme="minorHAnsi" w:eastAsiaTheme="minorEastAsia" w:hAnsiTheme="minorHAnsi" w:cstheme="minorBidi"/>
          <w:sz w:val="22"/>
          <w:szCs w:val="22"/>
        </w:rPr>
        <w:tab/>
      </w:r>
      <w:r w:rsidRPr="00285BBA">
        <w:rPr>
          <w:snapToGrid w:val="0"/>
        </w:rPr>
        <w:t>Test Requirements</w:t>
      </w:r>
      <w:r>
        <w:tab/>
        <w:t>915</w:t>
      </w:r>
    </w:p>
    <w:p w14:paraId="4B23B167" w14:textId="77777777" w:rsidR="006729FB" w:rsidRDefault="006729FB">
      <w:pPr>
        <w:pStyle w:val="TOC3"/>
        <w:rPr>
          <w:rFonts w:asciiTheme="minorHAnsi" w:eastAsiaTheme="minorEastAsia" w:hAnsiTheme="minorHAnsi" w:cstheme="minorBidi"/>
          <w:sz w:val="22"/>
          <w:szCs w:val="22"/>
        </w:rPr>
      </w:pPr>
      <w:r w:rsidRPr="006729FB">
        <w:t>A.5.1.26</w:t>
      </w:r>
      <w:r w:rsidRPr="006729FB">
        <w:rPr>
          <w:rFonts w:asciiTheme="minorHAnsi" w:eastAsiaTheme="minorEastAsia" w:hAnsiTheme="minorHAnsi"/>
          <w:sz w:val="22"/>
          <w:szCs w:val="22"/>
        </w:rPr>
        <w:tab/>
      </w:r>
      <w:r>
        <w:t>E-UTRAN TDD - TDD Intra frequency make-before-break handover</w:t>
      </w:r>
      <w:r>
        <w:tab/>
        <w:t>915</w:t>
      </w:r>
    </w:p>
    <w:p w14:paraId="33599895" w14:textId="77777777" w:rsidR="006729FB" w:rsidRDefault="006729FB">
      <w:pPr>
        <w:pStyle w:val="TOC4"/>
        <w:rPr>
          <w:rFonts w:asciiTheme="minorHAnsi" w:eastAsiaTheme="minorEastAsia" w:hAnsiTheme="minorHAnsi" w:cstheme="minorBidi"/>
          <w:sz w:val="22"/>
          <w:szCs w:val="22"/>
        </w:rPr>
      </w:pPr>
      <w:r w:rsidRPr="006729FB">
        <w:t>A.5.1.26.1</w:t>
      </w:r>
      <w:r w:rsidRPr="006729FB">
        <w:rPr>
          <w:rFonts w:asciiTheme="minorHAnsi" w:eastAsiaTheme="minorEastAsia" w:hAnsiTheme="minorHAnsi" w:cstheme="minorBidi"/>
          <w:sz w:val="22"/>
          <w:szCs w:val="22"/>
        </w:rPr>
        <w:tab/>
      </w:r>
      <w:r w:rsidRPr="00285BBA">
        <w:rPr>
          <w:snapToGrid w:val="0"/>
        </w:rPr>
        <w:t>Test Purpose and Environment</w:t>
      </w:r>
      <w:r>
        <w:tab/>
        <w:t>915</w:t>
      </w:r>
    </w:p>
    <w:p w14:paraId="0F3F4FA5" w14:textId="77777777" w:rsidR="006729FB" w:rsidRDefault="006729FB">
      <w:pPr>
        <w:pStyle w:val="TOC4"/>
        <w:rPr>
          <w:rFonts w:asciiTheme="minorHAnsi" w:eastAsiaTheme="minorEastAsia" w:hAnsiTheme="minorHAnsi" w:cstheme="minorBidi"/>
          <w:sz w:val="22"/>
          <w:szCs w:val="22"/>
        </w:rPr>
      </w:pPr>
      <w:r w:rsidRPr="006729FB">
        <w:t>A.5.1.26.2</w:t>
      </w:r>
      <w:r w:rsidRPr="006729FB">
        <w:rPr>
          <w:rFonts w:asciiTheme="minorHAnsi" w:eastAsiaTheme="minorEastAsia" w:hAnsiTheme="minorHAnsi" w:cstheme="minorBidi"/>
          <w:sz w:val="22"/>
          <w:szCs w:val="22"/>
        </w:rPr>
        <w:tab/>
      </w:r>
      <w:r w:rsidRPr="00285BBA">
        <w:rPr>
          <w:snapToGrid w:val="0"/>
        </w:rPr>
        <w:t>Test Requirements</w:t>
      </w:r>
      <w:r>
        <w:tab/>
        <w:t>917</w:t>
      </w:r>
    </w:p>
    <w:p w14:paraId="0ADF134F" w14:textId="77777777" w:rsidR="006729FB" w:rsidRDefault="006729FB">
      <w:pPr>
        <w:pStyle w:val="TOC3"/>
        <w:rPr>
          <w:rFonts w:asciiTheme="minorHAnsi" w:eastAsiaTheme="minorEastAsia" w:hAnsiTheme="minorHAnsi" w:cstheme="minorBidi"/>
          <w:sz w:val="22"/>
          <w:szCs w:val="22"/>
        </w:rPr>
      </w:pPr>
      <w:r w:rsidRPr="006729FB">
        <w:t>A.5.1.27</w:t>
      </w:r>
      <w:r w:rsidRPr="006729FB">
        <w:rPr>
          <w:rFonts w:asciiTheme="minorHAnsi" w:eastAsiaTheme="minorEastAsia" w:hAnsiTheme="minorHAnsi" w:cstheme="minorBidi"/>
          <w:sz w:val="22"/>
          <w:szCs w:val="22"/>
        </w:rPr>
        <w:tab/>
      </w:r>
      <w:r>
        <w:t>E-UTRAN FDD inter frequency handover for Cat-M1 UEs in CEModeA</w:t>
      </w:r>
      <w:r>
        <w:tab/>
        <w:t>917</w:t>
      </w:r>
    </w:p>
    <w:p w14:paraId="2AF4712D" w14:textId="77777777" w:rsidR="006729FB" w:rsidRDefault="006729FB">
      <w:pPr>
        <w:pStyle w:val="TOC4"/>
        <w:rPr>
          <w:rFonts w:asciiTheme="minorHAnsi" w:eastAsiaTheme="minorEastAsia" w:hAnsiTheme="minorHAnsi" w:cstheme="minorBidi"/>
          <w:sz w:val="22"/>
          <w:szCs w:val="22"/>
        </w:rPr>
      </w:pPr>
      <w:r w:rsidRPr="006729FB">
        <w:t>A.5.1.27.1</w:t>
      </w:r>
      <w:r w:rsidRPr="006729FB">
        <w:rPr>
          <w:rFonts w:asciiTheme="minorHAnsi" w:eastAsiaTheme="minorEastAsia" w:hAnsiTheme="minorHAnsi" w:cstheme="minorBidi"/>
          <w:sz w:val="22"/>
          <w:szCs w:val="22"/>
        </w:rPr>
        <w:tab/>
      </w:r>
      <w:r w:rsidRPr="00285BBA">
        <w:rPr>
          <w:snapToGrid w:val="0"/>
        </w:rPr>
        <w:t>Test Purpose and Environment</w:t>
      </w:r>
      <w:r>
        <w:tab/>
        <w:t>917</w:t>
      </w:r>
    </w:p>
    <w:p w14:paraId="7EA69D04" w14:textId="77777777" w:rsidR="006729FB" w:rsidRDefault="006729FB">
      <w:pPr>
        <w:pStyle w:val="TOC4"/>
        <w:rPr>
          <w:rFonts w:asciiTheme="minorHAnsi" w:eastAsiaTheme="minorEastAsia" w:hAnsiTheme="minorHAnsi" w:cstheme="minorBidi"/>
          <w:sz w:val="22"/>
          <w:szCs w:val="22"/>
        </w:rPr>
      </w:pPr>
      <w:r w:rsidRPr="006729FB">
        <w:t>A.5.1.27.2</w:t>
      </w:r>
      <w:r w:rsidRPr="006729FB">
        <w:rPr>
          <w:rFonts w:asciiTheme="minorHAnsi" w:eastAsiaTheme="minorEastAsia" w:hAnsiTheme="minorHAnsi" w:cstheme="minorBidi"/>
          <w:sz w:val="22"/>
          <w:szCs w:val="22"/>
        </w:rPr>
        <w:tab/>
      </w:r>
      <w:r w:rsidRPr="00285BBA">
        <w:rPr>
          <w:snapToGrid w:val="0"/>
        </w:rPr>
        <w:t>Test Requirements</w:t>
      </w:r>
      <w:r>
        <w:tab/>
        <w:t>919</w:t>
      </w:r>
    </w:p>
    <w:p w14:paraId="58E2A234" w14:textId="77777777" w:rsidR="006729FB" w:rsidRDefault="006729FB">
      <w:pPr>
        <w:pStyle w:val="TOC3"/>
        <w:rPr>
          <w:rFonts w:asciiTheme="minorHAnsi" w:eastAsiaTheme="minorEastAsia" w:hAnsiTheme="minorHAnsi" w:cstheme="minorBidi"/>
          <w:sz w:val="22"/>
          <w:szCs w:val="22"/>
        </w:rPr>
      </w:pPr>
      <w:r w:rsidRPr="006729FB">
        <w:t>A.5.1.28</w:t>
      </w:r>
      <w:r w:rsidRPr="006729FB">
        <w:rPr>
          <w:rFonts w:asciiTheme="minorHAnsi" w:eastAsiaTheme="minorEastAsia" w:hAnsiTheme="minorHAnsi" w:cstheme="minorBidi"/>
          <w:sz w:val="22"/>
          <w:szCs w:val="22"/>
        </w:rPr>
        <w:tab/>
      </w:r>
      <w:r>
        <w:t>E-UTRAN HD-FDD inter frequency handover for Cat-M1 UEs in CEModeA</w:t>
      </w:r>
      <w:r>
        <w:tab/>
        <w:t>920</w:t>
      </w:r>
    </w:p>
    <w:p w14:paraId="0975998F" w14:textId="77777777" w:rsidR="006729FB" w:rsidRDefault="006729FB">
      <w:pPr>
        <w:pStyle w:val="TOC4"/>
        <w:rPr>
          <w:rFonts w:asciiTheme="minorHAnsi" w:eastAsiaTheme="minorEastAsia" w:hAnsiTheme="minorHAnsi" w:cstheme="minorBidi"/>
          <w:sz w:val="22"/>
          <w:szCs w:val="22"/>
        </w:rPr>
      </w:pPr>
      <w:r w:rsidRPr="006729FB">
        <w:t>A.5.1.28.1</w:t>
      </w:r>
      <w:r w:rsidRPr="006729FB">
        <w:rPr>
          <w:rFonts w:asciiTheme="minorHAnsi" w:eastAsiaTheme="minorEastAsia" w:hAnsiTheme="minorHAnsi" w:cstheme="minorBidi"/>
          <w:sz w:val="22"/>
          <w:szCs w:val="22"/>
        </w:rPr>
        <w:tab/>
      </w:r>
      <w:r w:rsidRPr="00285BBA">
        <w:rPr>
          <w:snapToGrid w:val="0"/>
        </w:rPr>
        <w:t>Test Purpose and Environment</w:t>
      </w:r>
      <w:r>
        <w:tab/>
        <w:t>920</w:t>
      </w:r>
    </w:p>
    <w:p w14:paraId="7F90AF4E" w14:textId="77777777" w:rsidR="006729FB" w:rsidRDefault="006729FB">
      <w:pPr>
        <w:pStyle w:val="TOC4"/>
        <w:rPr>
          <w:rFonts w:asciiTheme="minorHAnsi" w:eastAsiaTheme="minorEastAsia" w:hAnsiTheme="minorHAnsi" w:cstheme="minorBidi"/>
          <w:sz w:val="22"/>
          <w:szCs w:val="22"/>
        </w:rPr>
      </w:pPr>
      <w:r w:rsidRPr="006729FB">
        <w:t>A.5.1.28.2</w:t>
      </w:r>
      <w:r w:rsidRPr="006729FB">
        <w:rPr>
          <w:rFonts w:asciiTheme="minorHAnsi" w:eastAsiaTheme="minorEastAsia" w:hAnsiTheme="minorHAnsi" w:cstheme="minorBidi"/>
          <w:sz w:val="22"/>
          <w:szCs w:val="22"/>
        </w:rPr>
        <w:tab/>
      </w:r>
      <w:r w:rsidRPr="00285BBA">
        <w:rPr>
          <w:snapToGrid w:val="0"/>
        </w:rPr>
        <w:t>Test Requirements</w:t>
      </w:r>
      <w:r>
        <w:tab/>
        <w:t>921</w:t>
      </w:r>
    </w:p>
    <w:p w14:paraId="6CA2318E" w14:textId="77777777" w:rsidR="006729FB" w:rsidRDefault="006729FB">
      <w:pPr>
        <w:pStyle w:val="TOC3"/>
        <w:rPr>
          <w:rFonts w:asciiTheme="minorHAnsi" w:eastAsiaTheme="minorEastAsia" w:hAnsiTheme="minorHAnsi" w:cstheme="minorBidi"/>
          <w:sz w:val="22"/>
          <w:szCs w:val="22"/>
        </w:rPr>
      </w:pPr>
      <w:r w:rsidRPr="006729FB">
        <w:t>A.5.1.29</w:t>
      </w:r>
      <w:r w:rsidRPr="006729FB">
        <w:rPr>
          <w:rFonts w:asciiTheme="minorHAnsi" w:eastAsiaTheme="minorEastAsia" w:hAnsiTheme="minorHAnsi" w:cstheme="minorBidi"/>
          <w:sz w:val="22"/>
          <w:szCs w:val="22"/>
        </w:rPr>
        <w:tab/>
      </w:r>
      <w:r>
        <w:t>E-UTRAN TDD inter frequency handover for Cat-M1 UEs in CEModeA</w:t>
      </w:r>
      <w:r>
        <w:tab/>
        <w:t>922</w:t>
      </w:r>
    </w:p>
    <w:p w14:paraId="2553F5EB" w14:textId="77777777" w:rsidR="006729FB" w:rsidRDefault="006729FB">
      <w:pPr>
        <w:pStyle w:val="TOC4"/>
        <w:rPr>
          <w:rFonts w:asciiTheme="minorHAnsi" w:eastAsiaTheme="minorEastAsia" w:hAnsiTheme="minorHAnsi" w:cstheme="minorBidi"/>
          <w:sz w:val="22"/>
          <w:szCs w:val="22"/>
        </w:rPr>
      </w:pPr>
      <w:r w:rsidRPr="006729FB">
        <w:t>A.5.1.29.1</w:t>
      </w:r>
      <w:r w:rsidRPr="006729FB">
        <w:rPr>
          <w:rFonts w:asciiTheme="minorHAnsi" w:eastAsiaTheme="minorEastAsia" w:hAnsiTheme="minorHAnsi" w:cstheme="minorBidi"/>
          <w:sz w:val="22"/>
          <w:szCs w:val="22"/>
        </w:rPr>
        <w:tab/>
      </w:r>
      <w:r w:rsidRPr="00285BBA">
        <w:rPr>
          <w:snapToGrid w:val="0"/>
        </w:rPr>
        <w:t>Test Purpose and Environment</w:t>
      </w:r>
      <w:r>
        <w:tab/>
        <w:t>922</w:t>
      </w:r>
    </w:p>
    <w:p w14:paraId="210E106A" w14:textId="77777777" w:rsidR="006729FB" w:rsidRDefault="006729FB">
      <w:pPr>
        <w:pStyle w:val="TOC4"/>
        <w:rPr>
          <w:rFonts w:asciiTheme="minorHAnsi" w:eastAsiaTheme="minorEastAsia" w:hAnsiTheme="minorHAnsi" w:cstheme="minorBidi"/>
          <w:sz w:val="22"/>
          <w:szCs w:val="22"/>
        </w:rPr>
      </w:pPr>
      <w:r w:rsidRPr="006729FB">
        <w:t>A.5.1.29.2</w:t>
      </w:r>
      <w:r w:rsidRPr="006729FB">
        <w:rPr>
          <w:rFonts w:asciiTheme="minorHAnsi" w:eastAsiaTheme="minorEastAsia" w:hAnsiTheme="minorHAnsi" w:cstheme="minorBidi"/>
          <w:sz w:val="22"/>
          <w:szCs w:val="22"/>
        </w:rPr>
        <w:tab/>
      </w:r>
      <w:r w:rsidRPr="00285BBA">
        <w:rPr>
          <w:snapToGrid w:val="0"/>
        </w:rPr>
        <w:t>Test Requirements</w:t>
      </w:r>
      <w:r>
        <w:tab/>
        <w:t>923</w:t>
      </w:r>
    </w:p>
    <w:p w14:paraId="33987665" w14:textId="77777777" w:rsidR="006729FB" w:rsidRDefault="006729FB">
      <w:pPr>
        <w:pStyle w:val="TOC3"/>
        <w:rPr>
          <w:rFonts w:asciiTheme="minorHAnsi" w:eastAsiaTheme="minorEastAsia" w:hAnsiTheme="minorHAnsi" w:cstheme="minorBidi"/>
          <w:sz w:val="22"/>
          <w:szCs w:val="22"/>
        </w:rPr>
      </w:pPr>
      <w:r w:rsidRPr="006729FB">
        <w:t>A.5.1.30</w:t>
      </w:r>
      <w:r w:rsidRPr="006729FB">
        <w:rPr>
          <w:rFonts w:asciiTheme="minorHAnsi" w:eastAsiaTheme="minorEastAsia" w:hAnsiTheme="minorHAnsi" w:cstheme="minorBidi"/>
          <w:sz w:val="22"/>
          <w:szCs w:val="22"/>
        </w:rPr>
        <w:tab/>
      </w:r>
      <w:r>
        <w:t>E-UTRAN FDD inter frequency handover for Cat-M1 UEs in CEModeB</w:t>
      </w:r>
      <w:r>
        <w:tab/>
        <w:t>924</w:t>
      </w:r>
    </w:p>
    <w:p w14:paraId="7B02C9E5" w14:textId="77777777" w:rsidR="006729FB" w:rsidRDefault="006729FB">
      <w:pPr>
        <w:pStyle w:val="TOC4"/>
        <w:rPr>
          <w:rFonts w:asciiTheme="minorHAnsi" w:eastAsiaTheme="minorEastAsia" w:hAnsiTheme="minorHAnsi" w:cstheme="minorBidi"/>
          <w:sz w:val="22"/>
          <w:szCs w:val="22"/>
        </w:rPr>
      </w:pPr>
      <w:r w:rsidRPr="006729FB">
        <w:t>A.5.1.30.1</w:t>
      </w:r>
      <w:r w:rsidRPr="006729FB">
        <w:rPr>
          <w:rFonts w:asciiTheme="minorHAnsi" w:eastAsiaTheme="minorEastAsia" w:hAnsiTheme="minorHAnsi" w:cstheme="minorBidi"/>
          <w:sz w:val="22"/>
          <w:szCs w:val="22"/>
        </w:rPr>
        <w:tab/>
      </w:r>
      <w:r w:rsidRPr="00285BBA">
        <w:rPr>
          <w:snapToGrid w:val="0"/>
        </w:rPr>
        <w:t>Test Purpose and Environment</w:t>
      </w:r>
      <w:r>
        <w:tab/>
        <w:t>924</w:t>
      </w:r>
    </w:p>
    <w:p w14:paraId="350841CA" w14:textId="77777777" w:rsidR="006729FB" w:rsidRDefault="006729FB">
      <w:pPr>
        <w:pStyle w:val="TOC4"/>
        <w:rPr>
          <w:rFonts w:asciiTheme="minorHAnsi" w:eastAsiaTheme="minorEastAsia" w:hAnsiTheme="minorHAnsi" w:cstheme="minorBidi"/>
          <w:sz w:val="22"/>
          <w:szCs w:val="22"/>
        </w:rPr>
      </w:pPr>
      <w:r w:rsidRPr="006729FB">
        <w:t>A.5.1.30.2</w:t>
      </w:r>
      <w:r w:rsidRPr="006729FB">
        <w:rPr>
          <w:rFonts w:asciiTheme="minorHAnsi" w:eastAsiaTheme="minorEastAsia" w:hAnsiTheme="minorHAnsi" w:cstheme="minorBidi"/>
          <w:sz w:val="22"/>
          <w:szCs w:val="22"/>
        </w:rPr>
        <w:tab/>
      </w:r>
      <w:r w:rsidRPr="00285BBA">
        <w:rPr>
          <w:snapToGrid w:val="0"/>
        </w:rPr>
        <w:t>Test Requirements</w:t>
      </w:r>
      <w:r>
        <w:tab/>
        <w:t>925</w:t>
      </w:r>
    </w:p>
    <w:p w14:paraId="18D0B5EE" w14:textId="77777777" w:rsidR="006729FB" w:rsidRDefault="006729FB">
      <w:pPr>
        <w:pStyle w:val="TOC3"/>
        <w:rPr>
          <w:rFonts w:asciiTheme="minorHAnsi" w:eastAsiaTheme="minorEastAsia" w:hAnsiTheme="minorHAnsi" w:cstheme="minorBidi"/>
          <w:sz w:val="22"/>
          <w:szCs w:val="22"/>
        </w:rPr>
      </w:pPr>
      <w:r w:rsidRPr="006729FB">
        <w:t>A.5.1.31</w:t>
      </w:r>
      <w:r w:rsidRPr="006729FB">
        <w:rPr>
          <w:rFonts w:asciiTheme="minorHAnsi" w:eastAsiaTheme="minorEastAsia" w:hAnsiTheme="minorHAnsi" w:cstheme="minorBidi"/>
          <w:sz w:val="22"/>
          <w:szCs w:val="22"/>
        </w:rPr>
        <w:tab/>
      </w:r>
      <w:r>
        <w:t>E-UTRAN HD-FDD inter frequency handover for Cat-M1 UEs in CEModeB</w:t>
      </w:r>
      <w:r>
        <w:tab/>
        <w:t>926</w:t>
      </w:r>
    </w:p>
    <w:p w14:paraId="19E0333F" w14:textId="77777777" w:rsidR="006729FB" w:rsidRDefault="006729FB">
      <w:pPr>
        <w:pStyle w:val="TOC4"/>
        <w:rPr>
          <w:rFonts w:asciiTheme="minorHAnsi" w:eastAsiaTheme="minorEastAsia" w:hAnsiTheme="minorHAnsi" w:cstheme="minorBidi"/>
          <w:sz w:val="22"/>
          <w:szCs w:val="22"/>
        </w:rPr>
      </w:pPr>
      <w:r w:rsidRPr="006729FB">
        <w:lastRenderedPageBreak/>
        <w:t>A.5.1.31.1</w:t>
      </w:r>
      <w:r w:rsidRPr="006729FB">
        <w:rPr>
          <w:rFonts w:asciiTheme="minorHAnsi" w:eastAsiaTheme="minorEastAsia" w:hAnsiTheme="minorHAnsi" w:cstheme="minorBidi"/>
          <w:sz w:val="22"/>
          <w:szCs w:val="22"/>
        </w:rPr>
        <w:tab/>
      </w:r>
      <w:r w:rsidRPr="00285BBA">
        <w:rPr>
          <w:snapToGrid w:val="0"/>
        </w:rPr>
        <w:t>Test Purpose and Environment</w:t>
      </w:r>
      <w:r>
        <w:tab/>
        <w:t>926</w:t>
      </w:r>
    </w:p>
    <w:p w14:paraId="491AABD0" w14:textId="77777777" w:rsidR="006729FB" w:rsidRDefault="006729FB">
      <w:pPr>
        <w:pStyle w:val="TOC4"/>
        <w:rPr>
          <w:rFonts w:asciiTheme="minorHAnsi" w:eastAsiaTheme="minorEastAsia" w:hAnsiTheme="minorHAnsi" w:cstheme="minorBidi"/>
          <w:sz w:val="22"/>
          <w:szCs w:val="22"/>
        </w:rPr>
      </w:pPr>
      <w:r w:rsidRPr="006729FB">
        <w:t>A.5.1.31.2</w:t>
      </w:r>
      <w:r w:rsidRPr="006729FB">
        <w:rPr>
          <w:rFonts w:asciiTheme="minorHAnsi" w:eastAsiaTheme="minorEastAsia" w:hAnsiTheme="minorHAnsi" w:cstheme="minorBidi"/>
          <w:sz w:val="22"/>
          <w:szCs w:val="22"/>
        </w:rPr>
        <w:tab/>
      </w:r>
      <w:r w:rsidRPr="00285BBA">
        <w:rPr>
          <w:snapToGrid w:val="0"/>
        </w:rPr>
        <w:t>Test Requirements</w:t>
      </w:r>
      <w:r>
        <w:tab/>
        <w:t>927</w:t>
      </w:r>
    </w:p>
    <w:p w14:paraId="1F3E1FAF" w14:textId="77777777" w:rsidR="006729FB" w:rsidRDefault="006729FB">
      <w:pPr>
        <w:pStyle w:val="TOC3"/>
        <w:rPr>
          <w:rFonts w:asciiTheme="minorHAnsi" w:eastAsiaTheme="minorEastAsia" w:hAnsiTheme="minorHAnsi" w:cstheme="minorBidi"/>
          <w:sz w:val="22"/>
          <w:szCs w:val="22"/>
        </w:rPr>
      </w:pPr>
      <w:r w:rsidRPr="006729FB">
        <w:t>A.5.1.32</w:t>
      </w:r>
      <w:r w:rsidRPr="006729FB">
        <w:rPr>
          <w:rFonts w:asciiTheme="minorHAnsi" w:eastAsiaTheme="minorEastAsia" w:hAnsiTheme="minorHAnsi" w:cstheme="minorBidi"/>
          <w:sz w:val="22"/>
          <w:szCs w:val="22"/>
        </w:rPr>
        <w:tab/>
      </w:r>
      <w:r>
        <w:t>E-UTRAN TDD inter frequency handover for Cat-M1 UEs in CEModeB</w:t>
      </w:r>
      <w:r>
        <w:tab/>
        <w:t>928</w:t>
      </w:r>
    </w:p>
    <w:p w14:paraId="2D523D3D" w14:textId="77777777" w:rsidR="006729FB" w:rsidRDefault="006729FB">
      <w:pPr>
        <w:pStyle w:val="TOC4"/>
        <w:rPr>
          <w:rFonts w:asciiTheme="minorHAnsi" w:eastAsiaTheme="minorEastAsia" w:hAnsiTheme="minorHAnsi" w:cstheme="minorBidi"/>
          <w:sz w:val="22"/>
          <w:szCs w:val="22"/>
        </w:rPr>
      </w:pPr>
      <w:r w:rsidRPr="006729FB">
        <w:t>A.5.1.32.1</w:t>
      </w:r>
      <w:r w:rsidRPr="006729FB">
        <w:rPr>
          <w:rFonts w:asciiTheme="minorHAnsi" w:eastAsiaTheme="minorEastAsia" w:hAnsiTheme="minorHAnsi" w:cstheme="minorBidi"/>
          <w:sz w:val="22"/>
          <w:szCs w:val="22"/>
        </w:rPr>
        <w:tab/>
      </w:r>
      <w:r w:rsidRPr="00285BBA">
        <w:rPr>
          <w:snapToGrid w:val="0"/>
        </w:rPr>
        <w:t>Test Purpose and Environment</w:t>
      </w:r>
      <w:r>
        <w:tab/>
        <w:t>928</w:t>
      </w:r>
    </w:p>
    <w:p w14:paraId="47041DA2" w14:textId="77777777" w:rsidR="006729FB" w:rsidRDefault="006729FB">
      <w:pPr>
        <w:pStyle w:val="TOC4"/>
        <w:rPr>
          <w:rFonts w:asciiTheme="minorHAnsi" w:eastAsiaTheme="minorEastAsia" w:hAnsiTheme="minorHAnsi" w:cstheme="minorBidi"/>
          <w:sz w:val="22"/>
          <w:szCs w:val="22"/>
        </w:rPr>
      </w:pPr>
      <w:r w:rsidRPr="006729FB">
        <w:t>A.5.1.32.2</w:t>
      </w:r>
      <w:r w:rsidRPr="006729FB">
        <w:rPr>
          <w:rFonts w:asciiTheme="minorHAnsi" w:eastAsiaTheme="minorEastAsia" w:hAnsiTheme="minorHAnsi" w:cstheme="minorBidi"/>
          <w:sz w:val="22"/>
          <w:szCs w:val="22"/>
        </w:rPr>
        <w:tab/>
      </w:r>
      <w:r w:rsidRPr="00285BBA">
        <w:rPr>
          <w:snapToGrid w:val="0"/>
        </w:rPr>
        <w:t>Test Requirements</w:t>
      </w:r>
      <w:r>
        <w:tab/>
        <w:t>929</w:t>
      </w:r>
    </w:p>
    <w:p w14:paraId="03F1ACD7" w14:textId="77777777" w:rsidR="006729FB" w:rsidRDefault="006729FB">
      <w:pPr>
        <w:pStyle w:val="TOC3"/>
        <w:rPr>
          <w:rFonts w:asciiTheme="minorHAnsi" w:eastAsiaTheme="minorEastAsia" w:hAnsiTheme="minorHAnsi" w:cstheme="minorBidi"/>
          <w:sz w:val="22"/>
          <w:szCs w:val="22"/>
        </w:rPr>
      </w:pPr>
      <w:r w:rsidRPr="006729FB">
        <w:t>A.5.1.33</w:t>
      </w:r>
      <w:r w:rsidRPr="006729FB">
        <w:rPr>
          <w:rFonts w:asciiTheme="minorHAnsi" w:eastAsiaTheme="minorEastAsia" w:hAnsiTheme="minorHAnsi" w:cstheme="minorBidi"/>
          <w:sz w:val="22"/>
          <w:szCs w:val="22"/>
        </w:rPr>
        <w:tab/>
      </w:r>
      <w:r>
        <w:t>E-UTRAN FDD-FDD Intra frequency handover for Cat-M1 UEs in CEModeA without SFN acquisition</w:t>
      </w:r>
      <w:r>
        <w:tab/>
        <w:t>930</w:t>
      </w:r>
    </w:p>
    <w:p w14:paraId="6980778A" w14:textId="77777777" w:rsidR="006729FB" w:rsidRDefault="006729FB">
      <w:pPr>
        <w:pStyle w:val="TOC4"/>
        <w:rPr>
          <w:rFonts w:asciiTheme="minorHAnsi" w:eastAsiaTheme="minorEastAsia" w:hAnsiTheme="minorHAnsi" w:cstheme="minorBidi"/>
          <w:sz w:val="22"/>
          <w:szCs w:val="22"/>
        </w:rPr>
      </w:pPr>
      <w:r w:rsidRPr="006729FB">
        <w:t>A.5.1.33.1</w:t>
      </w:r>
      <w:r w:rsidRPr="006729FB">
        <w:rPr>
          <w:rFonts w:asciiTheme="minorHAnsi" w:eastAsiaTheme="minorEastAsia" w:hAnsiTheme="minorHAnsi" w:cstheme="minorBidi"/>
          <w:sz w:val="22"/>
          <w:szCs w:val="22"/>
        </w:rPr>
        <w:tab/>
      </w:r>
      <w:r w:rsidRPr="00285BBA">
        <w:rPr>
          <w:snapToGrid w:val="0"/>
        </w:rPr>
        <w:t>Test Purpose and Environment</w:t>
      </w:r>
      <w:r>
        <w:tab/>
        <w:t>930</w:t>
      </w:r>
    </w:p>
    <w:p w14:paraId="0076D542" w14:textId="77777777" w:rsidR="006729FB" w:rsidRDefault="006729FB">
      <w:pPr>
        <w:pStyle w:val="TOC4"/>
        <w:rPr>
          <w:rFonts w:asciiTheme="minorHAnsi" w:eastAsiaTheme="minorEastAsia" w:hAnsiTheme="minorHAnsi" w:cstheme="minorBidi"/>
          <w:sz w:val="22"/>
          <w:szCs w:val="22"/>
        </w:rPr>
      </w:pPr>
      <w:r w:rsidRPr="006729FB">
        <w:t>A.5.1.13.2</w:t>
      </w:r>
      <w:r w:rsidRPr="006729FB">
        <w:rPr>
          <w:rFonts w:asciiTheme="minorHAnsi" w:eastAsiaTheme="minorEastAsia" w:hAnsiTheme="minorHAnsi" w:cstheme="minorBidi"/>
          <w:sz w:val="22"/>
          <w:szCs w:val="22"/>
        </w:rPr>
        <w:tab/>
      </w:r>
      <w:r w:rsidRPr="00285BBA">
        <w:rPr>
          <w:snapToGrid w:val="0"/>
        </w:rPr>
        <w:t>Test Requirements</w:t>
      </w:r>
      <w:r>
        <w:tab/>
        <w:t>931</w:t>
      </w:r>
    </w:p>
    <w:p w14:paraId="69DFFC92" w14:textId="77777777" w:rsidR="006729FB" w:rsidRDefault="006729FB">
      <w:pPr>
        <w:pStyle w:val="TOC3"/>
        <w:rPr>
          <w:rFonts w:asciiTheme="minorHAnsi" w:eastAsiaTheme="minorEastAsia" w:hAnsiTheme="minorHAnsi" w:cstheme="minorBidi"/>
          <w:sz w:val="22"/>
          <w:szCs w:val="22"/>
        </w:rPr>
      </w:pPr>
      <w:r w:rsidRPr="006729FB">
        <w:t>A.5.1.34</w:t>
      </w:r>
      <w:r w:rsidRPr="006729FB">
        <w:rPr>
          <w:rFonts w:asciiTheme="minorHAnsi" w:eastAsiaTheme="minorEastAsia" w:hAnsiTheme="minorHAnsi" w:cstheme="minorBidi"/>
          <w:sz w:val="22"/>
          <w:szCs w:val="22"/>
        </w:rPr>
        <w:tab/>
      </w:r>
      <w:r>
        <w:t>E-UTRAN HD-FDD Intra frequency handover for Cat-M1 UEs in CEModeA without SFN acquisition</w:t>
      </w:r>
      <w:r>
        <w:tab/>
        <w:t>932</w:t>
      </w:r>
    </w:p>
    <w:p w14:paraId="50E964B3" w14:textId="77777777" w:rsidR="006729FB" w:rsidRDefault="006729FB">
      <w:pPr>
        <w:pStyle w:val="TOC4"/>
        <w:rPr>
          <w:rFonts w:asciiTheme="minorHAnsi" w:eastAsiaTheme="minorEastAsia" w:hAnsiTheme="minorHAnsi" w:cstheme="minorBidi"/>
          <w:sz w:val="22"/>
          <w:szCs w:val="22"/>
        </w:rPr>
      </w:pPr>
      <w:r w:rsidRPr="006729FB">
        <w:t>A.5.1.34.1</w:t>
      </w:r>
      <w:r w:rsidRPr="006729FB">
        <w:rPr>
          <w:rFonts w:asciiTheme="minorHAnsi" w:eastAsiaTheme="minorEastAsia" w:hAnsiTheme="minorHAnsi" w:cstheme="minorBidi"/>
          <w:sz w:val="22"/>
          <w:szCs w:val="22"/>
        </w:rPr>
        <w:tab/>
      </w:r>
      <w:r w:rsidRPr="00285BBA">
        <w:rPr>
          <w:snapToGrid w:val="0"/>
        </w:rPr>
        <w:t>Test Purpose and Environment</w:t>
      </w:r>
      <w:r>
        <w:tab/>
        <w:t>932</w:t>
      </w:r>
    </w:p>
    <w:p w14:paraId="24C90F68" w14:textId="77777777" w:rsidR="006729FB" w:rsidRDefault="006729FB">
      <w:pPr>
        <w:pStyle w:val="TOC4"/>
        <w:rPr>
          <w:rFonts w:asciiTheme="minorHAnsi" w:eastAsiaTheme="minorEastAsia" w:hAnsiTheme="minorHAnsi" w:cstheme="minorBidi"/>
          <w:sz w:val="22"/>
          <w:szCs w:val="22"/>
        </w:rPr>
      </w:pPr>
      <w:r w:rsidRPr="006729FB">
        <w:t>A.5.1.34.2</w:t>
      </w:r>
      <w:r w:rsidRPr="006729FB">
        <w:rPr>
          <w:rFonts w:asciiTheme="minorHAnsi" w:eastAsiaTheme="minorEastAsia" w:hAnsiTheme="minorHAnsi" w:cstheme="minorBidi"/>
          <w:sz w:val="22"/>
          <w:szCs w:val="22"/>
        </w:rPr>
        <w:tab/>
      </w:r>
      <w:r w:rsidRPr="00285BBA">
        <w:rPr>
          <w:snapToGrid w:val="0"/>
        </w:rPr>
        <w:t>Test Requirements</w:t>
      </w:r>
      <w:r>
        <w:tab/>
        <w:t>933</w:t>
      </w:r>
    </w:p>
    <w:p w14:paraId="5060BD3B" w14:textId="77777777" w:rsidR="006729FB" w:rsidRDefault="006729FB">
      <w:pPr>
        <w:pStyle w:val="TOC3"/>
        <w:rPr>
          <w:rFonts w:asciiTheme="minorHAnsi" w:eastAsiaTheme="minorEastAsia" w:hAnsiTheme="minorHAnsi" w:cstheme="minorBidi"/>
          <w:sz w:val="22"/>
          <w:szCs w:val="22"/>
        </w:rPr>
      </w:pPr>
      <w:r w:rsidRPr="006729FB">
        <w:t>A.5.1.35</w:t>
      </w:r>
      <w:r w:rsidRPr="006729FB">
        <w:rPr>
          <w:rFonts w:asciiTheme="minorHAnsi" w:eastAsiaTheme="minorEastAsia" w:hAnsiTheme="minorHAnsi"/>
          <w:sz w:val="22"/>
          <w:szCs w:val="22"/>
        </w:rPr>
        <w:tab/>
      </w:r>
      <w:r>
        <w:t>E-UTRAN TDD Intra frequency handover for Cat-M1 UEs in CEModeA without SFN acquisition</w:t>
      </w:r>
      <w:r>
        <w:tab/>
        <w:t>934</w:t>
      </w:r>
    </w:p>
    <w:p w14:paraId="2A485FF8" w14:textId="77777777" w:rsidR="006729FB" w:rsidRDefault="006729FB">
      <w:pPr>
        <w:pStyle w:val="TOC4"/>
        <w:rPr>
          <w:rFonts w:asciiTheme="minorHAnsi" w:eastAsiaTheme="minorEastAsia" w:hAnsiTheme="minorHAnsi" w:cstheme="minorBidi"/>
          <w:sz w:val="22"/>
          <w:szCs w:val="22"/>
        </w:rPr>
      </w:pPr>
      <w:r w:rsidRPr="006729FB">
        <w:t>A.5.1.35.1</w:t>
      </w:r>
      <w:r w:rsidRPr="006729FB">
        <w:rPr>
          <w:rFonts w:asciiTheme="minorHAnsi" w:eastAsiaTheme="minorEastAsia" w:hAnsiTheme="minorHAnsi" w:cstheme="minorBidi"/>
          <w:sz w:val="22"/>
          <w:szCs w:val="22"/>
        </w:rPr>
        <w:tab/>
      </w:r>
      <w:r w:rsidRPr="00285BBA">
        <w:rPr>
          <w:snapToGrid w:val="0"/>
        </w:rPr>
        <w:t>Test Purpose and Environment</w:t>
      </w:r>
      <w:r>
        <w:tab/>
        <w:t>934</w:t>
      </w:r>
    </w:p>
    <w:p w14:paraId="35967746" w14:textId="77777777" w:rsidR="006729FB" w:rsidRDefault="006729FB">
      <w:pPr>
        <w:pStyle w:val="TOC4"/>
        <w:rPr>
          <w:rFonts w:asciiTheme="minorHAnsi" w:eastAsiaTheme="minorEastAsia" w:hAnsiTheme="minorHAnsi" w:cstheme="minorBidi"/>
          <w:sz w:val="22"/>
          <w:szCs w:val="22"/>
        </w:rPr>
      </w:pPr>
      <w:r w:rsidRPr="006729FB">
        <w:t>A.5.1.35.2</w:t>
      </w:r>
      <w:r w:rsidRPr="006729FB">
        <w:rPr>
          <w:rFonts w:asciiTheme="minorHAnsi" w:eastAsiaTheme="minorEastAsia" w:hAnsiTheme="minorHAnsi" w:cstheme="minorBidi"/>
          <w:sz w:val="22"/>
          <w:szCs w:val="22"/>
        </w:rPr>
        <w:tab/>
      </w:r>
      <w:r w:rsidRPr="00285BBA">
        <w:rPr>
          <w:snapToGrid w:val="0"/>
        </w:rPr>
        <w:t>Test Requirements</w:t>
      </w:r>
      <w:r>
        <w:tab/>
        <w:t>935</w:t>
      </w:r>
    </w:p>
    <w:p w14:paraId="686A8B86" w14:textId="77777777" w:rsidR="006729FB" w:rsidRDefault="006729FB">
      <w:pPr>
        <w:pStyle w:val="TOC3"/>
        <w:rPr>
          <w:rFonts w:asciiTheme="minorHAnsi" w:eastAsiaTheme="minorEastAsia" w:hAnsiTheme="minorHAnsi" w:cstheme="minorBidi"/>
          <w:sz w:val="22"/>
          <w:szCs w:val="22"/>
        </w:rPr>
      </w:pPr>
      <w:r w:rsidRPr="006729FB">
        <w:t>A.5.1.36</w:t>
      </w:r>
      <w:r w:rsidRPr="006729FB">
        <w:rPr>
          <w:rFonts w:asciiTheme="minorHAnsi" w:eastAsiaTheme="minorEastAsia" w:hAnsiTheme="minorHAnsi" w:cstheme="minorBidi"/>
          <w:sz w:val="22"/>
          <w:szCs w:val="22"/>
        </w:rPr>
        <w:tab/>
      </w:r>
      <w:r>
        <w:t>E-UTRAN FDD-FDD Intra frequency handover for Cat-M1 UEs in CEModeB without SFN acquisition</w:t>
      </w:r>
      <w:r>
        <w:tab/>
        <w:t>936</w:t>
      </w:r>
    </w:p>
    <w:p w14:paraId="5A777E60" w14:textId="77777777" w:rsidR="006729FB" w:rsidRDefault="006729FB">
      <w:pPr>
        <w:pStyle w:val="TOC4"/>
        <w:rPr>
          <w:rFonts w:asciiTheme="minorHAnsi" w:eastAsiaTheme="minorEastAsia" w:hAnsiTheme="minorHAnsi" w:cstheme="minorBidi"/>
          <w:sz w:val="22"/>
          <w:szCs w:val="22"/>
        </w:rPr>
      </w:pPr>
      <w:r w:rsidRPr="006729FB">
        <w:t>A.5.1.36.1</w:t>
      </w:r>
      <w:r w:rsidRPr="006729FB">
        <w:rPr>
          <w:rFonts w:asciiTheme="minorHAnsi" w:eastAsiaTheme="minorEastAsia" w:hAnsiTheme="minorHAnsi" w:cstheme="minorBidi"/>
          <w:sz w:val="22"/>
          <w:szCs w:val="22"/>
        </w:rPr>
        <w:tab/>
      </w:r>
      <w:r w:rsidRPr="00285BBA">
        <w:rPr>
          <w:snapToGrid w:val="0"/>
        </w:rPr>
        <w:t>Test Purpose and Environment</w:t>
      </w:r>
      <w:r>
        <w:tab/>
        <w:t>936</w:t>
      </w:r>
    </w:p>
    <w:p w14:paraId="35381BE4" w14:textId="77777777" w:rsidR="006729FB" w:rsidRDefault="006729FB">
      <w:pPr>
        <w:pStyle w:val="TOC4"/>
        <w:rPr>
          <w:rFonts w:asciiTheme="minorHAnsi" w:eastAsiaTheme="minorEastAsia" w:hAnsiTheme="minorHAnsi" w:cstheme="minorBidi"/>
          <w:sz w:val="22"/>
          <w:szCs w:val="22"/>
        </w:rPr>
      </w:pPr>
      <w:r w:rsidRPr="006729FB">
        <w:t>A.5.1.36.2</w:t>
      </w:r>
      <w:r w:rsidRPr="006729FB">
        <w:rPr>
          <w:rFonts w:asciiTheme="minorHAnsi" w:eastAsiaTheme="minorEastAsia" w:hAnsiTheme="minorHAnsi" w:cstheme="minorBidi"/>
          <w:sz w:val="22"/>
          <w:szCs w:val="22"/>
        </w:rPr>
        <w:tab/>
      </w:r>
      <w:r w:rsidRPr="00285BBA">
        <w:rPr>
          <w:snapToGrid w:val="0"/>
        </w:rPr>
        <w:t>Test Requirements</w:t>
      </w:r>
      <w:r>
        <w:tab/>
        <w:t>937</w:t>
      </w:r>
    </w:p>
    <w:p w14:paraId="4492CCB3" w14:textId="77777777" w:rsidR="006729FB" w:rsidRDefault="006729FB">
      <w:pPr>
        <w:pStyle w:val="TOC3"/>
        <w:rPr>
          <w:rFonts w:asciiTheme="minorHAnsi" w:eastAsiaTheme="minorEastAsia" w:hAnsiTheme="minorHAnsi" w:cstheme="minorBidi"/>
          <w:sz w:val="22"/>
          <w:szCs w:val="22"/>
        </w:rPr>
      </w:pPr>
      <w:r w:rsidRPr="006729FB">
        <w:t>A.5.1.37</w:t>
      </w:r>
      <w:r w:rsidRPr="006729FB">
        <w:rPr>
          <w:rFonts w:asciiTheme="minorHAnsi" w:eastAsiaTheme="minorEastAsia" w:hAnsiTheme="minorHAnsi" w:cstheme="minorBidi"/>
          <w:sz w:val="22"/>
          <w:szCs w:val="22"/>
        </w:rPr>
        <w:tab/>
      </w:r>
      <w:r>
        <w:t>E-UTRAN HD-FDD Intra frequency handover for Cat-M1 UEs in CEModeB without SFN acquisition</w:t>
      </w:r>
      <w:r>
        <w:tab/>
        <w:t>938</w:t>
      </w:r>
    </w:p>
    <w:p w14:paraId="4EC3C4D2" w14:textId="77777777" w:rsidR="006729FB" w:rsidRDefault="006729FB">
      <w:pPr>
        <w:pStyle w:val="TOC4"/>
        <w:rPr>
          <w:rFonts w:asciiTheme="minorHAnsi" w:eastAsiaTheme="minorEastAsia" w:hAnsiTheme="minorHAnsi" w:cstheme="minorBidi"/>
          <w:sz w:val="22"/>
          <w:szCs w:val="22"/>
        </w:rPr>
      </w:pPr>
      <w:r w:rsidRPr="006729FB">
        <w:t>A.5.1.37.1</w:t>
      </w:r>
      <w:r w:rsidRPr="006729FB">
        <w:rPr>
          <w:rFonts w:asciiTheme="minorHAnsi" w:eastAsiaTheme="minorEastAsia" w:hAnsiTheme="minorHAnsi" w:cstheme="minorBidi"/>
          <w:sz w:val="22"/>
          <w:szCs w:val="22"/>
        </w:rPr>
        <w:tab/>
      </w:r>
      <w:r w:rsidRPr="00285BBA">
        <w:rPr>
          <w:snapToGrid w:val="0"/>
        </w:rPr>
        <w:t>Test Purpose and Environment</w:t>
      </w:r>
      <w:r>
        <w:tab/>
        <w:t>938</w:t>
      </w:r>
    </w:p>
    <w:p w14:paraId="4762854E" w14:textId="77777777" w:rsidR="006729FB" w:rsidRDefault="006729FB">
      <w:pPr>
        <w:pStyle w:val="TOC4"/>
        <w:rPr>
          <w:rFonts w:asciiTheme="minorHAnsi" w:eastAsiaTheme="minorEastAsia" w:hAnsiTheme="minorHAnsi" w:cstheme="minorBidi"/>
          <w:sz w:val="22"/>
          <w:szCs w:val="22"/>
        </w:rPr>
      </w:pPr>
      <w:r w:rsidRPr="006729FB">
        <w:t>A.5.1.37.2</w:t>
      </w:r>
      <w:r w:rsidRPr="006729FB">
        <w:rPr>
          <w:rFonts w:asciiTheme="minorHAnsi" w:eastAsiaTheme="minorEastAsia" w:hAnsiTheme="minorHAnsi" w:cstheme="minorBidi"/>
          <w:sz w:val="22"/>
          <w:szCs w:val="22"/>
        </w:rPr>
        <w:tab/>
      </w:r>
      <w:r w:rsidRPr="00285BBA">
        <w:rPr>
          <w:snapToGrid w:val="0"/>
        </w:rPr>
        <w:t>Test Requirements</w:t>
      </w:r>
      <w:r>
        <w:tab/>
        <w:t>939</w:t>
      </w:r>
    </w:p>
    <w:p w14:paraId="29A0D316" w14:textId="77777777" w:rsidR="006729FB" w:rsidRDefault="006729FB">
      <w:pPr>
        <w:pStyle w:val="TOC3"/>
        <w:rPr>
          <w:rFonts w:asciiTheme="minorHAnsi" w:eastAsiaTheme="minorEastAsia" w:hAnsiTheme="minorHAnsi" w:cstheme="minorBidi"/>
          <w:sz w:val="22"/>
          <w:szCs w:val="22"/>
        </w:rPr>
      </w:pPr>
      <w:r w:rsidRPr="006729FB">
        <w:t>A.5.1.38</w:t>
      </w:r>
      <w:r w:rsidRPr="006729FB">
        <w:rPr>
          <w:rFonts w:asciiTheme="minorHAnsi" w:eastAsiaTheme="minorEastAsia" w:hAnsiTheme="minorHAnsi"/>
          <w:sz w:val="22"/>
          <w:szCs w:val="22"/>
        </w:rPr>
        <w:tab/>
      </w:r>
      <w:r>
        <w:t>E-UTRAN TDD Intra frequency handover for Cat-M1 UEs in CEModeB without SFN acquisition</w:t>
      </w:r>
      <w:r>
        <w:tab/>
        <w:t>940</w:t>
      </w:r>
    </w:p>
    <w:p w14:paraId="19CEACFD" w14:textId="77777777" w:rsidR="006729FB" w:rsidRDefault="006729FB">
      <w:pPr>
        <w:pStyle w:val="TOC4"/>
        <w:rPr>
          <w:rFonts w:asciiTheme="minorHAnsi" w:eastAsiaTheme="minorEastAsia" w:hAnsiTheme="minorHAnsi" w:cstheme="minorBidi"/>
          <w:sz w:val="22"/>
          <w:szCs w:val="22"/>
        </w:rPr>
      </w:pPr>
      <w:r w:rsidRPr="006729FB">
        <w:t>A.5.1.38.1</w:t>
      </w:r>
      <w:r w:rsidRPr="006729FB">
        <w:rPr>
          <w:rFonts w:asciiTheme="minorHAnsi" w:eastAsiaTheme="minorEastAsia" w:hAnsiTheme="minorHAnsi" w:cstheme="minorBidi"/>
          <w:sz w:val="22"/>
          <w:szCs w:val="22"/>
        </w:rPr>
        <w:tab/>
      </w:r>
      <w:r w:rsidRPr="00285BBA">
        <w:rPr>
          <w:snapToGrid w:val="0"/>
        </w:rPr>
        <w:t>Test Purpose and Environment</w:t>
      </w:r>
      <w:r>
        <w:tab/>
        <w:t>940</w:t>
      </w:r>
    </w:p>
    <w:p w14:paraId="28CF3004" w14:textId="77777777" w:rsidR="006729FB" w:rsidRDefault="006729FB">
      <w:pPr>
        <w:pStyle w:val="TOC4"/>
        <w:rPr>
          <w:rFonts w:asciiTheme="minorHAnsi" w:eastAsiaTheme="minorEastAsia" w:hAnsiTheme="minorHAnsi" w:cstheme="minorBidi"/>
          <w:sz w:val="22"/>
          <w:szCs w:val="22"/>
        </w:rPr>
      </w:pPr>
      <w:r w:rsidRPr="006729FB">
        <w:t>A.5.1.38.2</w:t>
      </w:r>
      <w:r w:rsidRPr="006729FB">
        <w:rPr>
          <w:rFonts w:asciiTheme="minorHAnsi" w:eastAsiaTheme="minorEastAsia" w:hAnsiTheme="minorHAnsi" w:cstheme="minorBidi"/>
          <w:sz w:val="22"/>
          <w:szCs w:val="22"/>
        </w:rPr>
        <w:tab/>
      </w:r>
      <w:r w:rsidRPr="00285BBA">
        <w:rPr>
          <w:snapToGrid w:val="0"/>
        </w:rPr>
        <w:t>Test Requirements</w:t>
      </w:r>
      <w:r>
        <w:tab/>
        <w:t>941</w:t>
      </w:r>
    </w:p>
    <w:p w14:paraId="2F71D595" w14:textId="77777777" w:rsidR="006729FB" w:rsidRDefault="006729F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3D1B7D96" w14:textId="77777777" w:rsidR="006729FB" w:rsidRPr="00EC0C0A" w:rsidRDefault="006729FB">
      <w:pPr>
        <w:pStyle w:val="TOC3"/>
        <w:rPr>
          <w:rFonts w:asciiTheme="minorHAnsi" w:eastAsiaTheme="minorEastAsia" w:hAnsiTheme="minorHAnsi" w:cstheme="minorBidi"/>
          <w:sz w:val="22"/>
          <w:szCs w:val="22"/>
          <w:lang w:val="sv-FI"/>
        </w:rPr>
      </w:pPr>
      <w:r w:rsidRPr="00EC0C0A">
        <w:rPr>
          <w:lang w:val="sv-FI"/>
        </w:rPr>
        <w:t>A.5.2.1</w:t>
      </w:r>
      <w:r w:rsidRPr="00EC0C0A">
        <w:rPr>
          <w:rFonts w:asciiTheme="minorHAnsi" w:eastAsiaTheme="minorEastAsia" w:hAnsiTheme="minorHAnsi"/>
          <w:sz w:val="22"/>
          <w:szCs w:val="22"/>
          <w:lang w:val="sv-FI"/>
        </w:rPr>
        <w:tab/>
      </w:r>
      <w:r w:rsidRPr="00285BBA">
        <w:rPr>
          <w:lang w:val="sv-SE"/>
        </w:rPr>
        <w:t>E-UTRAN FDD – UTRAN FDD Handover</w:t>
      </w:r>
      <w:r w:rsidRPr="00EC0C0A">
        <w:rPr>
          <w:lang w:val="sv-FI"/>
        </w:rPr>
        <w:tab/>
        <w:t>942</w:t>
      </w:r>
    </w:p>
    <w:p w14:paraId="62ADAFC4" w14:textId="77777777" w:rsidR="006729FB" w:rsidRDefault="006729FB">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3C3CEEF6" w14:textId="77777777" w:rsidR="006729FB" w:rsidRDefault="006729FB">
      <w:pPr>
        <w:pStyle w:val="TOC4"/>
        <w:rPr>
          <w:rFonts w:asciiTheme="minorHAnsi" w:eastAsiaTheme="minorEastAsia" w:hAnsiTheme="minorHAnsi" w:cstheme="minorBidi"/>
          <w:sz w:val="22"/>
          <w:szCs w:val="22"/>
        </w:rPr>
      </w:pPr>
      <w:r w:rsidRPr="006729FB">
        <w:t>A.5.2.1.2</w:t>
      </w:r>
      <w:r w:rsidRPr="006729FB">
        <w:rPr>
          <w:rFonts w:asciiTheme="minorHAnsi" w:eastAsiaTheme="minorEastAsia" w:hAnsiTheme="minorHAnsi" w:cstheme="minorBidi"/>
          <w:sz w:val="22"/>
          <w:szCs w:val="22"/>
        </w:rPr>
        <w:tab/>
      </w:r>
      <w:r w:rsidRPr="00285BBA">
        <w:rPr>
          <w:snapToGrid w:val="0"/>
        </w:rPr>
        <w:t>Test Requirements</w:t>
      </w:r>
      <w:r>
        <w:tab/>
        <w:t>943</w:t>
      </w:r>
    </w:p>
    <w:p w14:paraId="08A81768" w14:textId="77777777" w:rsidR="006729FB" w:rsidRDefault="006729FB">
      <w:pPr>
        <w:pStyle w:val="TOC3"/>
        <w:rPr>
          <w:rFonts w:asciiTheme="minorHAnsi" w:eastAsiaTheme="minorEastAsia" w:hAnsiTheme="minorHAnsi" w:cstheme="minorBidi"/>
          <w:sz w:val="22"/>
          <w:szCs w:val="22"/>
        </w:rPr>
      </w:pPr>
      <w:r w:rsidRPr="006729FB">
        <w:t>A.5.2.2</w:t>
      </w:r>
      <w:r w:rsidRPr="006729FB">
        <w:rPr>
          <w:rFonts w:asciiTheme="minorHAnsi" w:eastAsiaTheme="minorEastAsia" w:hAnsiTheme="minorHAnsi" w:cstheme="minorBidi"/>
          <w:sz w:val="22"/>
          <w:szCs w:val="22"/>
        </w:rPr>
        <w:tab/>
      </w:r>
      <w:r w:rsidRPr="00EC0C0A">
        <w:t>E-UTRAN TDD - UTRAN FDD Handover</w:t>
      </w:r>
      <w:r>
        <w:tab/>
        <w:t>944</w:t>
      </w:r>
    </w:p>
    <w:p w14:paraId="3396A190" w14:textId="77777777" w:rsidR="006729FB" w:rsidRDefault="006729FB">
      <w:pPr>
        <w:pStyle w:val="TOC4"/>
        <w:rPr>
          <w:rFonts w:asciiTheme="minorHAnsi" w:eastAsiaTheme="minorEastAsia" w:hAnsiTheme="minorHAnsi" w:cstheme="minorBidi"/>
          <w:sz w:val="22"/>
          <w:szCs w:val="22"/>
        </w:rPr>
      </w:pPr>
      <w:r w:rsidRPr="006729FB">
        <w:t>A.5.2.2.1</w:t>
      </w:r>
      <w:r w:rsidRPr="006729FB">
        <w:rPr>
          <w:rFonts w:asciiTheme="minorHAnsi" w:eastAsiaTheme="minorEastAsia" w:hAnsiTheme="minorHAnsi" w:cstheme="minorBidi"/>
          <w:sz w:val="22"/>
          <w:szCs w:val="22"/>
        </w:rPr>
        <w:tab/>
      </w:r>
      <w:r w:rsidRPr="00285BBA">
        <w:rPr>
          <w:snapToGrid w:val="0"/>
        </w:rPr>
        <w:t>Test Purpose and Environment</w:t>
      </w:r>
      <w:r>
        <w:tab/>
        <w:t>944</w:t>
      </w:r>
    </w:p>
    <w:p w14:paraId="34C0CE4E" w14:textId="77777777" w:rsidR="006729FB" w:rsidRDefault="006729FB">
      <w:pPr>
        <w:pStyle w:val="TOC4"/>
        <w:rPr>
          <w:rFonts w:asciiTheme="minorHAnsi" w:eastAsiaTheme="minorEastAsia" w:hAnsiTheme="minorHAnsi" w:cstheme="minorBidi"/>
          <w:sz w:val="22"/>
          <w:szCs w:val="22"/>
        </w:rPr>
      </w:pPr>
      <w:r w:rsidRPr="006729FB">
        <w:t>A.5.2.2.2</w:t>
      </w:r>
      <w:r w:rsidRPr="006729FB">
        <w:rPr>
          <w:rFonts w:asciiTheme="minorHAnsi" w:eastAsiaTheme="minorEastAsia" w:hAnsiTheme="minorHAnsi" w:cstheme="minorBidi"/>
          <w:sz w:val="22"/>
          <w:szCs w:val="22"/>
        </w:rPr>
        <w:tab/>
      </w:r>
      <w:r w:rsidRPr="00285BBA">
        <w:rPr>
          <w:snapToGrid w:val="0"/>
        </w:rPr>
        <w:t>Test Requirements</w:t>
      </w:r>
      <w:r>
        <w:tab/>
        <w:t>947</w:t>
      </w:r>
    </w:p>
    <w:p w14:paraId="63B75AA1" w14:textId="77777777" w:rsidR="006729FB" w:rsidRDefault="006729FB">
      <w:pPr>
        <w:pStyle w:val="TOC3"/>
        <w:rPr>
          <w:rFonts w:asciiTheme="minorHAnsi" w:eastAsiaTheme="minorEastAsia" w:hAnsiTheme="minorHAnsi" w:cstheme="minorBidi"/>
          <w:sz w:val="22"/>
          <w:szCs w:val="22"/>
        </w:rPr>
      </w:pPr>
      <w:r w:rsidRPr="006729FB">
        <w:t>A.</w:t>
      </w:r>
      <w:r w:rsidRPr="006729FB">
        <w:rPr>
          <w:lang w:eastAsia="zh-CN"/>
        </w:rPr>
        <w:t>5</w:t>
      </w:r>
      <w:r w:rsidRPr="006729FB">
        <w:t>.</w:t>
      </w:r>
      <w:r w:rsidRPr="006729FB">
        <w:rPr>
          <w:lang w:eastAsia="zh-CN"/>
        </w:rPr>
        <w:t>2</w:t>
      </w:r>
      <w:r w:rsidRPr="006729FB">
        <w:t>.</w:t>
      </w:r>
      <w:r w:rsidRPr="006729FB">
        <w:rPr>
          <w:lang w:eastAsia="zh-CN"/>
        </w:rPr>
        <w:t xml:space="preserve">3 </w:t>
      </w:r>
      <w:r w:rsidRPr="006729FB">
        <w:t>E-UTRAN FDD- GSM Handover</w:t>
      </w:r>
      <w:r w:rsidRPr="006729FB">
        <w:tab/>
      </w:r>
      <w:r>
        <w:t>947</w:t>
      </w:r>
    </w:p>
    <w:p w14:paraId="0C1CB998" w14:textId="77777777" w:rsidR="006729FB" w:rsidRDefault="006729FB">
      <w:pPr>
        <w:pStyle w:val="TOC5"/>
        <w:rPr>
          <w:rFonts w:asciiTheme="minorHAnsi" w:eastAsiaTheme="minorEastAsia" w:hAnsiTheme="minorHAnsi" w:cstheme="minorBidi"/>
          <w:sz w:val="22"/>
          <w:szCs w:val="22"/>
        </w:rPr>
      </w:pPr>
      <w:r w:rsidRPr="006729FB">
        <w:t>A.</w:t>
      </w:r>
      <w:r w:rsidRPr="006729FB">
        <w:rPr>
          <w:lang w:eastAsia="zh-CN"/>
        </w:rPr>
        <w:t>5</w:t>
      </w:r>
      <w:r w:rsidRPr="006729FB">
        <w:t>.</w:t>
      </w:r>
      <w:r w:rsidRPr="006729FB">
        <w:rPr>
          <w:lang w:eastAsia="zh-CN"/>
        </w:rPr>
        <w:t>2</w:t>
      </w:r>
      <w:r w:rsidRPr="006729FB">
        <w:t>.</w:t>
      </w:r>
      <w:r w:rsidRPr="006729FB">
        <w:rPr>
          <w:lang w:eastAsia="zh-CN"/>
        </w:rPr>
        <w:t>3.1</w:t>
      </w:r>
      <w:r w:rsidRPr="006729FB">
        <w:rPr>
          <w:rFonts w:asciiTheme="minorHAnsi" w:eastAsiaTheme="minorEastAsia" w:hAnsiTheme="minorHAnsi" w:cstheme="minorBidi"/>
          <w:sz w:val="22"/>
          <w:szCs w:val="22"/>
        </w:rPr>
        <w:tab/>
      </w:r>
      <w:r w:rsidRPr="00285BBA">
        <w:rPr>
          <w:snapToGrid w:val="0"/>
        </w:rPr>
        <w:t>Test Purpose and Environment</w:t>
      </w:r>
      <w:r>
        <w:tab/>
        <w:t>947</w:t>
      </w:r>
    </w:p>
    <w:p w14:paraId="4508AD4C" w14:textId="77777777" w:rsidR="006729FB" w:rsidRDefault="006729FB">
      <w:pPr>
        <w:pStyle w:val="TOC5"/>
        <w:rPr>
          <w:rFonts w:asciiTheme="minorHAnsi" w:eastAsiaTheme="minorEastAsia" w:hAnsiTheme="minorHAnsi" w:cstheme="minorBidi"/>
          <w:sz w:val="22"/>
          <w:szCs w:val="22"/>
        </w:rPr>
      </w:pPr>
      <w:r w:rsidRPr="006729FB">
        <w:t>A.</w:t>
      </w:r>
      <w:r w:rsidRPr="006729FB">
        <w:rPr>
          <w:lang w:eastAsia="zh-CN"/>
        </w:rPr>
        <w:t>5</w:t>
      </w:r>
      <w:r w:rsidRPr="006729FB">
        <w:t>.</w:t>
      </w:r>
      <w:r w:rsidRPr="006729FB">
        <w:rPr>
          <w:lang w:eastAsia="zh-CN"/>
        </w:rPr>
        <w:t>2</w:t>
      </w:r>
      <w:r w:rsidRPr="006729FB">
        <w:t>.</w:t>
      </w:r>
      <w:r w:rsidRPr="006729FB">
        <w:rPr>
          <w:lang w:eastAsia="zh-CN"/>
        </w:rPr>
        <w:t>3.2</w:t>
      </w:r>
      <w:r w:rsidRPr="006729FB">
        <w:rPr>
          <w:rFonts w:asciiTheme="minorHAnsi" w:eastAsiaTheme="minorEastAsia" w:hAnsiTheme="minorHAnsi" w:cstheme="minorBidi"/>
          <w:sz w:val="22"/>
          <w:szCs w:val="22"/>
        </w:rPr>
        <w:tab/>
      </w:r>
      <w:r w:rsidRPr="00285BBA">
        <w:rPr>
          <w:snapToGrid w:val="0"/>
        </w:rPr>
        <w:t xml:space="preserve">Test </w:t>
      </w:r>
      <w:r w:rsidRPr="00285BBA">
        <w:rPr>
          <w:snapToGrid w:val="0"/>
          <w:lang w:eastAsia="zh-CN"/>
        </w:rPr>
        <w:t>Requirements</w:t>
      </w:r>
      <w:r>
        <w:tab/>
        <w:t>948</w:t>
      </w:r>
    </w:p>
    <w:p w14:paraId="78ED1579" w14:textId="77777777" w:rsidR="006729FB" w:rsidRDefault="006729FB">
      <w:pPr>
        <w:pStyle w:val="TOC3"/>
        <w:rPr>
          <w:rFonts w:asciiTheme="minorHAnsi" w:eastAsiaTheme="minorEastAsia" w:hAnsiTheme="minorHAnsi" w:cstheme="minorBidi"/>
          <w:sz w:val="22"/>
          <w:szCs w:val="22"/>
        </w:rPr>
      </w:pPr>
      <w:r w:rsidRPr="006729FB">
        <w:t>A.5.2.4</w:t>
      </w:r>
      <w:r w:rsidRPr="006729FB">
        <w:rPr>
          <w:rFonts w:asciiTheme="minorHAnsi" w:eastAsiaTheme="minorEastAsia" w:hAnsiTheme="minorHAnsi" w:cstheme="minorBidi"/>
          <w:sz w:val="22"/>
          <w:szCs w:val="22"/>
        </w:rPr>
        <w:tab/>
      </w:r>
      <w:r w:rsidRPr="00EC0C0A">
        <w:t>E-UTRAN</w:t>
      </w:r>
      <w:r w:rsidRPr="00EC0C0A">
        <w:rPr>
          <w:lang w:eastAsia="zh-CN"/>
        </w:rPr>
        <w:t xml:space="preserve"> TDD</w:t>
      </w:r>
      <w:r w:rsidRPr="00EC0C0A">
        <w:t xml:space="preserve"> - UTRAN TDD Handover</w:t>
      </w:r>
      <w:r>
        <w:tab/>
        <w:t>949</w:t>
      </w:r>
    </w:p>
    <w:p w14:paraId="3A5DAD22" w14:textId="77777777" w:rsidR="006729FB" w:rsidRDefault="006729F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36C7B3AA" w14:textId="77777777" w:rsidR="006729FB" w:rsidRDefault="006729F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26445115" w14:textId="77777777" w:rsidR="006729FB" w:rsidRDefault="006729F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25E761AE" w14:textId="77777777" w:rsidR="006729FB" w:rsidRDefault="006729F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389B1BE4" w14:textId="77777777" w:rsidR="006729FB" w:rsidRDefault="006729F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3189BED7" w14:textId="77777777" w:rsidR="006729FB" w:rsidRDefault="006729F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0C6AFCC0" w14:textId="77777777" w:rsidR="006729FB" w:rsidRDefault="006729F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7F6EFF87" w14:textId="77777777" w:rsidR="006729FB" w:rsidRPr="00EC0C0A" w:rsidRDefault="006729FB">
      <w:pPr>
        <w:pStyle w:val="TOC5"/>
        <w:rPr>
          <w:rFonts w:asciiTheme="minorHAnsi" w:eastAsiaTheme="minorEastAsia" w:hAnsiTheme="minorHAnsi" w:cstheme="minorBidi"/>
          <w:sz w:val="22"/>
          <w:szCs w:val="22"/>
          <w:lang w:val="sv-FI"/>
        </w:rPr>
      </w:pPr>
      <w:r w:rsidRPr="00EC0C0A">
        <w:rPr>
          <w:lang w:val="sv-FI"/>
        </w:rPr>
        <w:t>A.</w:t>
      </w:r>
      <w:r w:rsidRPr="00EC0C0A">
        <w:rPr>
          <w:lang w:val="sv-FI" w:eastAsia="zh-CN"/>
        </w:rPr>
        <w:t>5</w:t>
      </w:r>
      <w:r w:rsidRPr="00EC0C0A">
        <w:rPr>
          <w:lang w:val="sv-FI"/>
        </w:rPr>
        <w:t>.</w:t>
      </w:r>
      <w:r w:rsidRPr="00EC0C0A">
        <w:rPr>
          <w:lang w:val="sv-FI" w:eastAsia="zh-CN"/>
        </w:rPr>
        <w:t>2</w:t>
      </w:r>
      <w:r w:rsidRPr="00EC0C0A">
        <w:rPr>
          <w:lang w:val="sv-FI"/>
        </w:rPr>
        <w:t>.</w:t>
      </w:r>
      <w:r w:rsidRPr="00EC0C0A">
        <w:rPr>
          <w:lang w:val="sv-FI" w:eastAsia="zh-CN"/>
        </w:rPr>
        <w:t>4</w:t>
      </w:r>
      <w:r w:rsidRPr="00EC0C0A">
        <w:rPr>
          <w:lang w:val="sv-FI"/>
        </w:rPr>
        <w:t>.</w:t>
      </w:r>
      <w:r w:rsidRPr="00EC0C0A">
        <w:rPr>
          <w:lang w:val="sv-FI" w:eastAsia="zh-CN"/>
        </w:rPr>
        <w:t>2</w:t>
      </w:r>
      <w:r w:rsidRPr="00EC0C0A">
        <w:rPr>
          <w:lang w:val="sv-FI"/>
        </w:rPr>
        <w:t>.</w:t>
      </w:r>
      <w:r w:rsidRPr="00EC0C0A">
        <w:rPr>
          <w:lang w:val="sv-FI" w:eastAsia="zh-CN"/>
        </w:rPr>
        <w:t>3</w:t>
      </w:r>
      <w:r w:rsidRPr="00EC0C0A">
        <w:rPr>
          <w:rFonts w:asciiTheme="minorHAnsi" w:eastAsiaTheme="minorEastAsia" w:hAnsiTheme="minorHAnsi" w:cstheme="minorBidi"/>
          <w:sz w:val="22"/>
          <w:szCs w:val="22"/>
          <w:lang w:val="sv-FI"/>
        </w:rPr>
        <w:tab/>
      </w:r>
      <w:r w:rsidRPr="00285BBA">
        <w:rPr>
          <w:lang w:val="sv-SE" w:eastAsia="zh-CN"/>
        </w:rPr>
        <w:t>Void</w:t>
      </w:r>
      <w:r w:rsidRPr="00EC0C0A">
        <w:rPr>
          <w:lang w:val="sv-FI"/>
        </w:rPr>
        <w:tab/>
        <w:t>951</w:t>
      </w:r>
    </w:p>
    <w:p w14:paraId="604DDD92" w14:textId="77777777" w:rsidR="006729FB" w:rsidRPr="00EC0C0A" w:rsidRDefault="006729FB">
      <w:pPr>
        <w:pStyle w:val="TOC3"/>
        <w:rPr>
          <w:rFonts w:asciiTheme="minorHAnsi" w:eastAsiaTheme="minorEastAsia" w:hAnsiTheme="minorHAnsi" w:cstheme="minorBidi"/>
          <w:sz w:val="22"/>
          <w:szCs w:val="22"/>
          <w:lang w:val="sv-FI"/>
        </w:rPr>
      </w:pPr>
      <w:r w:rsidRPr="00EC0C0A">
        <w:rPr>
          <w:lang w:val="sv-FI"/>
        </w:rPr>
        <w:t>A.5.2.5</w:t>
      </w:r>
      <w:r w:rsidRPr="00EC0C0A">
        <w:rPr>
          <w:rFonts w:asciiTheme="minorHAnsi" w:eastAsiaTheme="minorEastAsia" w:hAnsiTheme="minorHAnsi"/>
          <w:sz w:val="22"/>
          <w:szCs w:val="22"/>
          <w:lang w:val="sv-FI"/>
        </w:rPr>
        <w:tab/>
      </w:r>
      <w:r w:rsidRPr="00285BBA">
        <w:rPr>
          <w:lang w:val="sv-SE"/>
        </w:rPr>
        <w:t>E-UTRAN FDD – UTRAN TDD Handover</w:t>
      </w:r>
      <w:r w:rsidRPr="00EC0C0A">
        <w:rPr>
          <w:lang w:val="sv-FI"/>
        </w:rPr>
        <w:tab/>
        <w:t>951</w:t>
      </w:r>
    </w:p>
    <w:p w14:paraId="263A09E0" w14:textId="77777777" w:rsidR="006729FB" w:rsidRDefault="006729F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1B999611" w14:textId="77777777" w:rsidR="006729FB" w:rsidRDefault="006729F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6E1ECCC9" w14:textId="77777777" w:rsidR="006729FB" w:rsidRDefault="006729FB">
      <w:pPr>
        <w:pStyle w:val="TOC4"/>
        <w:rPr>
          <w:rFonts w:asciiTheme="minorHAnsi" w:eastAsiaTheme="minorEastAsia" w:hAnsiTheme="minorHAnsi" w:cstheme="minorBidi"/>
          <w:sz w:val="22"/>
          <w:szCs w:val="22"/>
        </w:rPr>
      </w:pPr>
      <w:r w:rsidRPr="006729FB">
        <w:t>A.5.2.5.2</w:t>
      </w:r>
      <w:r w:rsidRPr="006729FB">
        <w:rPr>
          <w:rFonts w:asciiTheme="minorHAnsi" w:eastAsiaTheme="minorEastAsia" w:hAnsiTheme="minorHAnsi" w:cstheme="minorBidi"/>
          <w:sz w:val="22"/>
          <w:szCs w:val="22"/>
        </w:rPr>
        <w:tab/>
      </w:r>
      <w:r w:rsidRPr="00285BBA">
        <w:rPr>
          <w:snapToGrid w:val="0"/>
        </w:rPr>
        <w:t>Test Requirements</w:t>
      </w:r>
      <w:r>
        <w:tab/>
        <w:t>954</w:t>
      </w:r>
    </w:p>
    <w:p w14:paraId="2EA32738" w14:textId="77777777" w:rsidR="006729FB" w:rsidRDefault="006729F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44244DE9" w14:textId="77777777" w:rsidR="006729FB" w:rsidRDefault="006729F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3FCDB0D2" w14:textId="77777777" w:rsidR="006729FB" w:rsidRPr="00EC0C0A" w:rsidRDefault="006729FB">
      <w:pPr>
        <w:pStyle w:val="TOC5"/>
        <w:rPr>
          <w:rFonts w:asciiTheme="minorHAnsi" w:eastAsiaTheme="minorEastAsia" w:hAnsiTheme="minorHAnsi" w:cstheme="minorBidi"/>
          <w:sz w:val="22"/>
          <w:szCs w:val="22"/>
          <w:lang w:val="sv-FI"/>
        </w:rPr>
      </w:pPr>
      <w:r w:rsidRPr="00EC0C0A">
        <w:rPr>
          <w:lang w:val="sv-FI"/>
        </w:rPr>
        <w:t>A.5.2.5.2.3</w:t>
      </w:r>
      <w:r w:rsidRPr="00EC0C0A">
        <w:rPr>
          <w:rFonts w:asciiTheme="minorHAnsi" w:eastAsiaTheme="minorEastAsia" w:hAnsiTheme="minorHAnsi" w:cstheme="minorBidi"/>
          <w:sz w:val="22"/>
          <w:szCs w:val="22"/>
          <w:lang w:val="sv-FI"/>
        </w:rPr>
        <w:tab/>
      </w:r>
      <w:r w:rsidRPr="00285BBA">
        <w:rPr>
          <w:lang w:val="sv-SE"/>
        </w:rPr>
        <w:t>Void</w:t>
      </w:r>
      <w:r w:rsidRPr="00EC0C0A">
        <w:rPr>
          <w:lang w:val="sv-FI"/>
        </w:rPr>
        <w:tab/>
        <w:t>954</w:t>
      </w:r>
    </w:p>
    <w:p w14:paraId="51054593" w14:textId="77777777" w:rsidR="006729FB" w:rsidRPr="00EC0C0A" w:rsidRDefault="006729FB">
      <w:pPr>
        <w:pStyle w:val="TOC4"/>
        <w:rPr>
          <w:rFonts w:asciiTheme="minorHAnsi" w:eastAsiaTheme="minorEastAsia" w:hAnsiTheme="minorHAnsi" w:cstheme="minorBidi"/>
          <w:sz w:val="22"/>
          <w:szCs w:val="22"/>
          <w:lang w:val="sv-FI"/>
        </w:rPr>
      </w:pPr>
      <w:r w:rsidRPr="00EC0C0A">
        <w:rPr>
          <w:lang w:val="sv-FI"/>
        </w:rPr>
        <w:t>A.5.2.</w:t>
      </w:r>
      <w:r w:rsidRPr="00EC0C0A">
        <w:rPr>
          <w:lang w:val="sv-FI" w:eastAsia="zh-CN"/>
        </w:rPr>
        <w:t>6</w:t>
      </w:r>
      <w:r w:rsidRPr="00EC0C0A">
        <w:rPr>
          <w:rFonts w:asciiTheme="minorHAnsi" w:eastAsiaTheme="minorEastAsia" w:hAnsiTheme="minorHAnsi"/>
          <w:sz w:val="22"/>
          <w:szCs w:val="22"/>
          <w:lang w:val="sv-FI"/>
        </w:rPr>
        <w:tab/>
      </w:r>
      <w:r w:rsidRPr="00285BBA">
        <w:rPr>
          <w:lang w:val="sv-SE"/>
        </w:rPr>
        <w:t>E-UTRAN TDD - GSM Handover</w:t>
      </w:r>
      <w:r w:rsidRPr="00EC0C0A">
        <w:rPr>
          <w:lang w:val="sv-FI"/>
        </w:rPr>
        <w:tab/>
        <w:t>954</w:t>
      </w:r>
    </w:p>
    <w:p w14:paraId="524AF7B6" w14:textId="77777777" w:rsidR="006729FB" w:rsidRDefault="006729F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210DDCC2" w14:textId="77777777" w:rsidR="006729FB" w:rsidRDefault="006729F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2BDAB793" w14:textId="77777777" w:rsidR="006729FB" w:rsidRDefault="006729FB">
      <w:pPr>
        <w:pStyle w:val="TOC3"/>
        <w:rPr>
          <w:rFonts w:asciiTheme="minorHAnsi" w:eastAsiaTheme="minorEastAsia" w:hAnsiTheme="minorHAnsi" w:cstheme="minorBidi"/>
          <w:sz w:val="22"/>
          <w:szCs w:val="22"/>
        </w:rPr>
      </w:pPr>
      <w:r w:rsidRPr="006729FB">
        <w:t>A.5.2.</w:t>
      </w:r>
      <w:r w:rsidRPr="006729FB">
        <w:rPr>
          <w:lang w:eastAsia="zh-CN"/>
        </w:rPr>
        <w:t>7</w:t>
      </w:r>
      <w:r w:rsidRPr="006729FB">
        <w:rPr>
          <w:rFonts w:asciiTheme="minorHAnsi" w:eastAsiaTheme="minorEastAsia" w:hAnsiTheme="minorHAnsi"/>
          <w:sz w:val="22"/>
          <w:szCs w:val="22"/>
        </w:rPr>
        <w:tab/>
      </w:r>
      <w:r w:rsidRPr="00EC0C0A">
        <w:t>E-UTRAN FDD – UTRAN FDD Handover; Unknown Target Cell</w:t>
      </w:r>
      <w:r>
        <w:tab/>
        <w:t>957</w:t>
      </w:r>
    </w:p>
    <w:p w14:paraId="00C1459E" w14:textId="77777777" w:rsidR="006729FB" w:rsidRDefault="006729F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11986F41" w14:textId="77777777" w:rsidR="006729FB" w:rsidRDefault="006729FB">
      <w:pPr>
        <w:pStyle w:val="TOC4"/>
        <w:rPr>
          <w:rFonts w:asciiTheme="minorHAnsi" w:eastAsiaTheme="minorEastAsia" w:hAnsiTheme="minorHAnsi" w:cstheme="minorBidi"/>
          <w:sz w:val="22"/>
          <w:szCs w:val="22"/>
        </w:rPr>
      </w:pPr>
      <w:r w:rsidRPr="006729FB">
        <w:t>A.5.2.</w:t>
      </w:r>
      <w:r w:rsidRPr="006729FB">
        <w:rPr>
          <w:lang w:eastAsia="zh-CN"/>
        </w:rPr>
        <w:t>7</w:t>
      </w:r>
      <w:r w:rsidRPr="006729FB">
        <w:t>.2</w:t>
      </w:r>
      <w:r w:rsidRPr="006729FB">
        <w:rPr>
          <w:rFonts w:asciiTheme="minorHAnsi" w:eastAsiaTheme="minorEastAsia" w:hAnsiTheme="minorHAnsi" w:cstheme="minorBidi"/>
          <w:sz w:val="22"/>
          <w:szCs w:val="22"/>
        </w:rPr>
        <w:tab/>
      </w:r>
      <w:r w:rsidRPr="00285BBA">
        <w:rPr>
          <w:snapToGrid w:val="0"/>
        </w:rPr>
        <w:t>Test Requirements</w:t>
      </w:r>
      <w:r>
        <w:tab/>
        <w:t>959</w:t>
      </w:r>
    </w:p>
    <w:p w14:paraId="1FF0D494" w14:textId="77777777" w:rsidR="006729FB" w:rsidRDefault="006729F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7517E713" w14:textId="77777777" w:rsidR="006729FB" w:rsidRDefault="006729F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3108BA07" w14:textId="77777777" w:rsidR="006729FB" w:rsidRDefault="006729F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36D572FD" w14:textId="77777777" w:rsidR="006729FB" w:rsidRDefault="006729FB">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961</w:t>
      </w:r>
    </w:p>
    <w:p w14:paraId="35A92296" w14:textId="77777777" w:rsidR="006729FB" w:rsidRDefault="006729F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34A0A3B1" w14:textId="77777777" w:rsidR="006729FB" w:rsidRDefault="006729F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11B496EB" w14:textId="77777777" w:rsidR="006729FB" w:rsidRDefault="006729F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580E7223" w14:textId="77777777" w:rsidR="006729FB" w:rsidRDefault="006729F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3D3D8E78" w14:textId="77777777" w:rsidR="006729FB" w:rsidRDefault="006729F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7D8F5EB1" w14:textId="77777777" w:rsidR="006729FB" w:rsidRDefault="006729FB">
      <w:pPr>
        <w:pStyle w:val="TOC3"/>
        <w:rPr>
          <w:rFonts w:asciiTheme="minorHAnsi" w:eastAsiaTheme="minorEastAsia" w:hAnsiTheme="minorHAnsi" w:cstheme="minorBidi"/>
          <w:sz w:val="22"/>
          <w:szCs w:val="22"/>
        </w:rPr>
      </w:pPr>
      <w:r w:rsidRPr="006729FB">
        <w:t>A.5.2.10A</w:t>
      </w:r>
      <w:r w:rsidRPr="006729FB">
        <w:rPr>
          <w:rFonts w:asciiTheme="minorHAnsi" w:eastAsiaTheme="minorEastAsia" w:hAnsiTheme="minorHAnsi"/>
          <w:sz w:val="22"/>
          <w:szCs w:val="22"/>
        </w:rPr>
        <w:tab/>
      </w:r>
      <w:r>
        <w:t>E-UTRAN FDD – UTRAN FDD Multicarrier Handover with two target cells</w:t>
      </w:r>
      <w:r>
        <w:tab/>
        <w:t>965</w:t>
      </w:r>
    </w:p>
    <w:p w14:paraId="0030A8FC" w14:textId="77777777" w:rsidR="006729FB" w:rsidRDefault="006729F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65CF889D" w14:textId="77777777" w:rsidR="006729FB" w:rsidRDefault="006729FB">
      <w:pPr>
        <w:pStyle w:val="TOC4"/>
        <w:rPr>
          <w:rFonts w:asciiTheme="minorHAnsi" w:eastAsiaTheme="minorEastAsia" w:hAnsiTheme="minorHAnsi" w:cstheme="minorBidi"/>
          <w:sz w:val="22"/>
          <w:szCs w:val="22"/>
        </w:rPr>
      </w:pPr>
      <w:r w:rsidRPr="006729FB">
        <w:t>A.5.2.10A.2</w:t>
      </w:r>
      <w:r w:rsidRPr="006729FB">
        <w:rPr>
          <w:rFonts w:asciiTheme="minorHAnsi" w:eastAsiaTheme="minorEastAsia" w:hAnsiTheme="minorHAnsi" w:cstheme="minorBidi"/>
          <w:sz w:val="22"/>
          <w:szCs w:val="22"/>
        </w:rPr>
        <w:tab/>
      </w:r>
      <w:r w:rsidRPr="00285BBA">
        <w:rPr>
          <w:snapToGrid w:val="0"/>
        </w:rPr>
        <w:t>Test Requirements</w:t>
      </w:r>
      <w:r>
        <w:tab/>
        <w:t>968</w:t>
      </w:r>
    </w:p>
    <w:p w14:paraId="65B8CA4C" w14:textId="77777777" w:rsidR="006729FB" w:rsidRDefault="006729FB">
      <w:pPr>
        <w:pStyle w:val="TOC3"/>
        <w:rPr>
          <w:rFonts w:asciiTheme="minorHAnsi" w:eastAsiaTheme="minorEastAsia" w:hAnsiTheme="minorHAnsi" w:cstheme="minorBidi"/>
          <w:sz w:val="22"/>
          <w:szCs w:val="22"/>
        </w:rPr>
      </w:pPr>
      <w:r w:rsidRPr="006729FB">
        <w:t>A.5.2.10B</w:t>
      </w:r>
      <w:r w:rsidRPr="006729FB">
        <w:rPr>
          <w:rFonts w:asciiTheme="minorHAnsi" w:eastAsiaTheme="minorEastAsia" w:hAnsiTheme="minorHAnsi"/>
          <w:sz w:val="22"/>
          <w:szCs w:val="22"/>
        </w:rPr>
        <w:tab/>
      </w:r>
      <w:r>
        <w:t>E-UTRAN TDD – UTRAN FDD Multicarrier Handover with two target cells</w:t>
      </w:r>
      <w:r>
        <w:tab/>
        <w:t>968</w:t>
      </w:r>
    </w:p>
    <w:p w14:paraId="7D35B6F9" w14:textId="77777777" w:rsidR="006729FB" w:rsidRDefault="006729F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10B967D8" w14:textId="77777777" w:rsidR="006729FB" w:rsidRDefault="006729FB">
      <w:pPr>
        <w:pStyle w:val="TOC4"/>
        <w:rPr>
          <w:rFonts w:asciiTheme="minorHAnsi" w:eastAsiaTheme="minorEastAsia" w:hAnsiTheme="minorHAnsi" w:cstheme="minorBidi"/>
          <w:sz w:val="22"/>
          <w:szCs w:val="22"/>
        </w:rPr>
      </w:pPr>
      <w:r w:rsidRPr="006729FB">
        <w:t>A.5.2.10B.2</w:t>
      </w:r>
      <w:r w:rsidRPr="006729FB">
        <w:rPr>
          <w:rFonts w:asciiTheme="minorHAnsi" w:eastAsiaTheme="minorEastAsia" w:hAnsiTheme="minorHAnsi" w:cstheme="minorBidi"/>
          <w:sz w:val="22"/>
          <w:szCs w:val="22"/>
        </w:rPr>
        <w:tab/>
      </w:r>
      <w:r w:rsidRPr="00285BBA">
        <w:rPr>
          <w:snapToGrid w:val="0"/>
        </w:rPr>
        <w:t>Test Requirements</w:t>
      </w:r>
      <w:r>
        <w:tab/>
        <w:t>971</w:t>
      </w:r>
    </w:p>
    <w:p w14:paraId="33D186D6" w14:textId="77777777" w:rsidR="006729FB" w:rsidRDefault="006729FB">
      <w:pPr>
        <w:pStyle w:val="TOC3"/>
        <w:rPr>
          <w:rFonts w:asciiTheme="minorHAnsi" w:eastAsiaTheme="minorEastAsia" w:hAnsiTheme="minorHAnsi" w:cstheme="minorBidi"/>
          <w:sz w:val="22"/>
          <w:szCs w:val="22"/>
        </w:rPr>
      </w:pPr>
      <w:r w:rsidRPr="006729FB">
        <w:t>A.5.2.1</w:t>
      </w:r>
      <w:r w:rsidRPr="006729FB">
        <w:rPr>
          <w:lang w:eastAsia="zh-CN"/>
        </w:rPr>
        <w:t>1</w:t>
      </w:r>
      <w:r w:rsidRPr="006729FB">
        <w:rPr>
          <w:rFonts w:asciiTheme="minorHAnsi" w:eastAsiaTheme="minorEastAsia" w:hAnsiTheme="minorHAnsi"/>
          <w:sz w:val="22"/>
          <w:szCs w:val="22"/>
        </w:rPr>
        <w:tab/>
      </w:r>
      <w:r w:rsidRPr="00EC0C0A">
        <w:t>E-UTRAN FDD – UTRAN FDD Handover</w:t>
      </w:r>
      <w:r w:rsidRPr="00EC0C0A">
        <w:rPr>
          <w:lang w:eastAsia="zh-CN"/>
        </w:rPr>
        <w:t xml:space="preserve"> for 5MHz Bandwidth</w:t>
      </w:r>
      <w:r>
        <w:tab/>
        <w:t>971</w:t>
      </w:r>
    </w:p>
    <w:p w14:paraId="082E9085" w14:textId="77777777" w:rsidR="006729FB" w:rsidRDefault="006729F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7D6AEA72" w14:textId="77777777" w:rsidR="006729FB" w:rsidRDefault="006729FB">
      <w:pPr>
        <w:pStyle w:val="TOC4"/>
        <w:rPr>
          <w:rFonts w:asciiTheme="minorHAnsi" w:eastAsiaTheme="minorEastAsia" w:hAnsiTheme="minorHAnsi" w:cstheme="minorBidi"/>
          <w:sz w:val="22"/>
          <w:szCs w:val="22"/>
        </w:rPr>
      </w:pPr>
      <w:r w:rsidRPr="006729FB">
        <w:t>A.5.2.</w:t>
      </w:r>
      <w:r w:rsidRPr="006729FB">
        <w:rPr>
          <w:lang w:eastAsia="zh-CN"/>
        </w:rPr>
        <w:t>11</w:t>
      </w:r>
      <w:r w:rsidRPr="006729FB">
        <w:t>.2</w:t>
      </w:r>
      <w:r w:rsidRPr="006729FB">
        <w:rPr>
          <w:rFonts w:asciiTheme="minorHAnsi" w:eastAsiaTheme="minorEastAsia" w:hAnsiTheme="minorHAnsi" w:cstheme="minorBidi"/>
          <w:sz w:val="22"/>
          <w:szCs w:val="22"/>
        </w:rPr>
        <w:tab/>
      </w:r>
      <w:r w:rsidRPr="00285BBA">
        <w:rPr>
          <w:snapToGrid w:val="0"/>
        </w:rPr>
        <w:t>Test Requirements</w:t>
      </w:r>
      <w:r>
        <w:tab/>
        <w:t>971</w:t>
      </w:r>
    </w:p>
    <w:p w14:paraId="09B11718" w14:textId="77777777" w:rsidR="006729FB" w:rsidRDefault="006729FB">
      <w:pPr>
        <w:pStyle w:val="TOC4"/>
        <w:rPr>
          <w:rFonts w:asciiTheme="minorHAnsi" w:eastAsiaTheme="minorEastAsia" w:hAnsiTheme="minorHAnsi" w:cstheme="minorBidi"/>
          <w:sz w:val="22"/>
          <w:szCs w:val="22"/>
        </w:rPr>
      </w:pPr>
      <w:r w:rsidRPr="006729FB">
        <w:t>A.5.3</w:t>
      </w:r>
      <w:r w:rsidRPr="006729FB">
        <w:rPr>
          <w:rFonts w:asciiTheme="minorHAnsi" w:eastAsiaTheme="minorEastAsia" w:hAnsiTheme="minorHAnsi" w:cstheme="minorBidi"/>
          <w:sz w:val="22"/>
          <w:szCs w:val="22"/>
        </w:rPr>
        <w:tab/>
      </w:r>
      <w:r w:rsidRPr="00285BBA">
        <w:rPr>
          <w:lang w:val="en-US"/>
        </w:rPr>
        <w:t>E-UTRAN Handover to Non-3GPP RATs</w:t>
      </w:r>
      <w:r>
        <w:tab/>
        <w:t>972</w:t>
      </w:r>
    </w:p>
    <w:p w14:paraId="69CFBAF9" w14:textId="77777777" w:rsidR="006729FB" w:rsidRPr="00EC0C0A" w:rsidRDefault="006729FB">
      <w:pPr>
        <w:pStyle w:val="TOC4"/>
        <w:rPr>
          <w:rFonts w:asciiTheme="minorHAnsi" w:eastAsiaTheme="minorEastAsia" w:hAnsiTheme="minorHAnsi" w:cstheme="minorBidi"/>
          <w:sz w:val="22"/>
          <w:szCs w:val="22"/>
          <w:lang w:val="sv-FI"/>
        </w:rPr>
      </w:pPr>
      <w:r w:rsidRPr="00EC0C0A">
        <w:rPr>
          <w:lang w:val="sv-FI"/>
        </w:rPr>
        <w:t>A.5.3.1</w:t>
      </w:r>
      <w:r w:rsidRPr="00EC0C0A">
        <w:rPr>
          <w:rFonts w:asciiTheme="minorHAnsi" w:eastAsiaTheme="minorEastAsia" w:hAnsiTheme="minorHAnsi" w:cstheme="minorBidi"/>
          <w:sz w:val="22"/>
          <w:szCs w:val="22"/>
          <w:lang w:val="sv-FI"/>
        </w:rPr>
        <w:tab/>
      </w:r>
      <w:r w:rsidRPr="00EC0C0A">
        <w:rPr>
          <w:lang w:val="sv-FI"/>
        </w:rPr>
        <w:t>E-UTRAN FDD – HRPD Handover</w:t>
      </w:r>
      <w:r w:rsidRPr="00EC0C0A">
        <w:rPr>
          <w:lang w:val="sv-FI"/>
        </w:rPr>
        <w:tab/>
        <w:t>972</w:t>
      </w:r>
    </w:p>
    <w:p w14:paraId="6144D8B1" w14:textId="77777777" w:rsidR="006729FB" w:rsidRDefault="006729F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2939F045" w14:textId="77777777" w:rsidR="006729FB" w:rsidRDefault="006729F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2EC3451C" w14:textId="77777777" w:rsidR="006729FB" w:rsidRDefault="006729FB">
      <w:pPr>
        <w:pStyle w:val="TOC4"/>
        <w:rPr>
          <w:rFonts w:asciiTheme="minorHAnsi" w:eastAsiaTheme="minorEastAsia" w:hAnsiTheme="minorHAnsi" w:cstheme="minorBidi"/>
          <w:sz w:val="22"/>
          <w:szCs w:val="22"/>
        </w:rPr>
      </w:pPr>
      <w:r w:rsidRPr="006729FB">
        <w:t>A.5.3.2</w:t>
      </w:r>
      <w:r w:rsidRPr="006729FB">
        <w:rPr>
          <w:rFonts w:asciiTheme="minorHAnsi" w:eastAsiaTheme="minorEastAsia" w:hAnsiTheme="minorHAnsi" w:cstheme="minorBidi"/>
          <w:sz w:val="22"/>
          <w:szCs w:val="22"/>
        </w:rPr>
        <w:tab/>
      </w:r>
      <w:r w:rsidRPr="00285BBA">
        <w:rPr>
          <w:lang w:val="en-US"/>
        </w:rPr>
        <w:t>E-UTRAN FDD – cdma2000 1X Handover</w:t>
      </w:r>
      <w:r>
        <w:tab/>
        <w:t>974</w:t>
      </w:r>
    </w:p>
    <w:p w14:paraId="143F05F0" w14:textId="77777777" w:rsidR="006729FB" w:rsidRDefault="006729F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50D37598" w14:textId="77777777" w:rsidR="006729FB" w:rsidRDefault="006729F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5B5324E7" w14:textId="77777777" w:rsidR="006729FB" w:rsidRDefault="006729F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1FBBA635" w14:textId="77777777" w:rsidR="006729FB" w:rsidRDefault="006729F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7CE4157E" w14:textId="77777777" w:rsidR="006729FB" w:rsidRDefault="006729F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55198599" w14:textId="77777777" w:rsidR="006729FB" w:rsidRDefault="006729F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4F271E1D" w14:textId="77777777" w:rsidR="006729FB" w:rsidRDefault="006729F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2ABB2F14" w14:textId="77777777" w:rsidR="006729FB" w:rsidRDefault="006729F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6A09E55C" w14:textId="77777777" w:rsidR="006729FB" w:rsidRDefault="006729FB">
      <w:pPr>
        <w:pStyle w:val="TOC3"/>
        <w:rPr>
          <w:rFonts w:asciiTheme="minorHAnsi" w:eastAsiaTheme="minorEastAsia" w:hAnsiTheme="minorHAnsi" w:cstheme="minorBidi"/>
          <w:sz w:val="22"/>
          <w:szCs w:val="22"/>
        </w:rPr>
      </w:pPr>
      <w:r w:rsidRPr="006729FB">
        <w:t>A.5.3.</w:t>
      </w:r>
      <w:r w:rsidRPr="006729FB">
        <w:rPr>
          <w:lang w:eastAsia="zh-CN"/>
        </w:rPr>
        <w:t>5</w:t>
      </w:r>
      <w:r w:rsidRPr="006729FB">
        <w:rPr>
          <w:rFonts w:asciiTheme="minorHAnsi" w:eastAsiaTheme="minorEastAsia" w:hAnsiTheme="minorHAnsi" w:cstheme="minorBidi"/>
          <w:sz w:val="22"/>
          <w:szCs w:val="22"/>
        </w:rPr>
        <w:tab/>
      </w:r>
      <w:r w:rsidRPr="00EC0C0A">
        <w:t xml:space="preserve">E-UTRAN </w:t>
      </w:r>
      <w:r w:rsidRPr="00EC0C0A">
        <w:rPr>
          <w:lang w:eastAsia="zh-CN"/>
        </w:rPr>
        <w:t>T</w:t>
      </w:r>
      <w:r w:rsidRPr="00EC0C0A">
        <w:t>DD – HRPD Handover</w:t>
      </w:r>
      <w:r>
        <w:tab/>
        <w:t>982</w:t>
      </w:r>
    </w:p>
    <w:p w14:paraId="18B0E51F" w14:textId="77777777" w:rsidR="006729FB" w:rsidRDefault="006729FB">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5552A2EA" w14:textId="77777777" w:rsidR="006729FB" w:rsidRDefault="006729F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5E40BDE1" w14:textId="77777777" w:rsidR="006729FB" w:rsidRDefault="006729FB">
      <w:pPr>
        <w:pStyle w:val="TOC3"/>
        <w:rPr>
          <w:rFonts w:asciiTheme="minorHAnsi" w:eastAsiaTheme="minorEastAsia" w:hAnsiTheme="minorHAnsi" w:cstheme="minorBidi"/>
          <w:sz w:val="22"/>
          <w:szCs w:val="22"/>
        </w:rPr>
      </w:pPr>
      <w:r w:rsidRPr="006729FB">
        <w:t>A.5.3.6</w:t>
      </w:r>
      <w:r w:rsidRPr="006729FB">
        <w:rPr>
          <w:rFonts w:asciiTheme="minorHAnsi" w:eastAsiaTheme="minorEastAsia" w:hAnsiTheme="minorHAnsi" w:cstheme="minorBidi"/>
          <w:sz w:val="22"/>
          <w:szCs w:val="22"/>
        </w:rPr>
        <w:tab/>
      </w:r>
      <w:r w:rsidRPr="00285BBA">
        <w:rPr>
          <w:lang w:val="en-US"/>
        </w:rPr>
        <w:t>E-UTRAN TDD – cdma2000 1X Handover</w:t>
      </w:r>
      <w:r>
        <w:tab/>
        <w:t>985</w:t>
      </w:r>
    </w:p>
    <w:p w14:paraId="74C13687" w14:textId="77777777" w:rsidR="006729FB" w:rsidRDefault="006729F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3355D86C" w14:textId="77777777" w:rsidR="006729FB" w:rsidRDefault="006729F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7F5C78FA" w14:textId="4752A81A" w:rsidR="006729FB" w:rsidRDefault="006729F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199A158B" w14:textId="77777777" w:rsidR="006729FB" w:rsidRDefault="006729FB">
      <w:pPr>
        <w:pStyle w:val="TOC2"/>
        <w:rPr>
          <w:rFonts w:asciiTheme="minorHAnsi" w:eastAsiaTheme="minorEastAsia" w:hAnsiTheme="minorHAnsi" w:cstheme="minorBidi"/>
          <w:sz w:val="22"/>
          <w:szCs w:val="22"/>
        </w:rPr>
      </w:pPr>
      <w:r w:rsidRPr="006729FB">
        <w:t>A.6.1</w:t>
      </w:r>
      <w:r w:rsidRPr="006729FB">
        <w:rPr>
          <w:rFonts w:asciiTheme="minorHAnsi" w:eastAsiaTheme="minorEastAsia" w:hAnsiTheme="minorHAnsi"/>
          <w:sz w:val="22"/>
          <w:szCs w:val="22"/>
        </w:rPr>
        <w:tab/>
      </w:r>
      <w:r w:rsidRPr="00285BBA">
        <w:rPr>
          <w:rFonts w:cs="v4.2.0"/>
        </w:rPr>
        <w:t>RRC Re-establishment</w:t>
      </w:r>
      <w:r>
        <w:tab/>
        <w:t>988</w:t>
      </w:r>
    </w:p>
    <w:p w14:paraId="47393FC0" w14:textId="77777777" w:rsidR="006729FB" w:rsidRDefault="006729FB">
      <w:pPr>
        <w:pStyle w:val="TOC3"/>
        <w:rPr>
          <w:rFonts w:asciiTheme="minorHAnsi" w:eastAsiaTheme="minorEastAsia" w:hAnsiTheme="minorHAnsi" w:cstheme="minorBidi"/>
          <w:sz w:val="22"/>
          <w:szCs w:val="22"/>
        </w:rPr>
      </w:pPr>
      <w:r w:rsidRPr="006729FB">
        <w:t>A.6.1.1</w:t>
      </w:r>
      <w:r w:rsidRPr="006729FB">
        <w:rPr>
          <w:rFonts w:asciiTheme="minorHAnsi" w:eastAsiaTheme="minorEastAsia" w:hAnsiTheme="minorHAnsi"/>
          <w:sz w:val="22"/>
          <w:szCs w:val="22"/>
        </w:rPr>
        <w:tab/>
      </w:r>
      <w:r w:rsidRPr="00285BBA">
        <w:rPr>
          <w:rFonts w:cs="v4.2.0"/>
          <w:snapToGrid w:val="0"/>
        </w:rPr>
        <w:t>E-UTRAN FDD Intra-frequency RRC Re-establishment</w:t>
      </w:r>
      <w:r>
        <w:tab/>
        <w:t>988</w:t>
      </w:r>
    </w:p>
    <w:p w14:paraId="7A4F82D0" w14:textId="77777777" w:rsidR="006729FB" w:rsidRDefault="006729F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285BBA">
        <w:rPr>
          <w:snapToGrid w:val="0"/>
        </w:rPr>
        <w:t>Test Purpose and Environment</w:t>
      </w:r>
      <w:r>
        <w:tab/>
        <w:t>988</w:t>
      </w:r>
    </w:p>
    <w:p w14:paraId="575A4C23" w14:textId="77777777" w:rsidR="006729FB" w:rsidRDefault="006729F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3E27CE2E" w14:textId="77777777" w:rsidR="006729FB" w:rsidRDefault="006729FB">
      <w:pPr>
        <w:pStyle w:val="TOC3"/>
        <w:rPr>
          <w:rFonts w:asciiTheme="minorHAnsi" w:eastAsiaTheme="minorEastAsia" w:hAnsiTheme="minorHAnsi" w:cstheme="minorBidi"/>
          <w:sz w:val="22"/>
          <w:szCs w:val="22"/>
        </w:rPr>
      </w:pPr>
      <w:r w:rsidRPr="006729FB">
        <w:t>A.6.1.2</w:t>
      </w:r>
      <w:r w:rsidRPr="006729FB">
        <w:rPr>
          <w:rFonts w:asciiTheme="minorHAnsi" w:eastAsiaTheme="minorEastAsia" w:hAnsiTheme="minorHAnsi"/>
          <w:sz w:val="22"/>
          <w:szCs w:val="22"/>
        </w:rPr>
        <w:tab/>
      </w:r>
      <w:r w:rsidRPr="00285BBA">
        <w:rPr>
          <w:rFonts w:cs="v4.2.0"/>
          <w:snapToGrid w:val="0"/>
        </w:rPr>
        <w:t>E-UTRAN FDD Inter-frequency RRC Re-establishment</w:t>
      </w:r>
      <w:r>
        <w:tab/>
        <w:t>990</w:t>
      </w:r>
    </w:p>
    <w:p w14:paraId="181D9108" w14:textId="77777777" w:rsidR="006729FB" w:rsidRDefault="006729F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285BBA">
        <w:rPr>
          <w:snapToGrid w:val="0"/>
        </w:rPr>
        <w:t>Test Purpose and Environment</w:t>
      </w:r>
      <w:r>
        <w:tab/>
        <w:t>990</w:t>
      </w:r>
    </w:p>
    <w:p w14:paraId="41519CF9" w14:textId="77777777" w:rsidR="006729FB" w:rsidRDefault="006729F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72FFD7B8" w14:textId="77777777" w:rsidR="006729FB" w:rsidRDefault="006729FB">
      <w:pPr>
        <w:pStyle w:val="TOC3"/>
        <w:rPr>
          <w:rFonts w:asciiTheme="minorHAnsi" w:eastAsiaTheme="minorEastAsia" w:hAnsiTheme="minorHAnsi" w:cstheme="minorBidi"/>
          <w:sz w:val="22"/>
          <w:szCs w:val="22"/>
        </w:rPr>
      </w:pPr>
      <w:r w:rsidRPr="006729FB">
        <w:t>A.6.1.3</w:t>
      </w:r>
      <w:r w:rsidRPr="006729FB">
        <w:rPr>
          <w:rFonts w:asciiTheme="minorHAnsi" w:eastAsiaTheme="minorEastAsia" w:hAnsiTheme="minorHAnsi"/>
          <w:sz w:val="22"/>
          <w:szCs w:val="22"/>
        </w:rPr>
        <w:tab/>
      </w:r>
      <w:r w:rsidRPr="00285BBA">
        <w:rPr>
          <w:rFonts w:cs="v4.2.0"/>
          <w:snapToGrid w:val="0"/>
        </w:rPr>
        <w:t>E-UTRAN TDD Intra-frequency RRC Re-establishment</w:t>
      </w:r>
      <w:r>
        <w:tab/>
        <w:t>992</w:t>
      </w:r>
    </w:p>
    <w:p w14:paraId="5C0390D3" w14:textId="77777777" w:rsidR="006729FB" w:rsidRDefault="006729F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285BBA">
        <w:rPr>
          <w:snapToGrid w:val="0"/>
        </w:rPr>
        <w:t>Test Purpose and Environment</w:t>
      </w:r>
      <w:r>
        <w:tab/>
        <w:t>992</w:t>
      </w:r>
    </w:p>
    <w:p w14:paraId="0FD7C68C" w14:textId="77777777" w:rsidR="006729FB" w:rsidRDefault="006729F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63E89ECE" w14:textId="77777777" w:rsidR="006729FB" w:rsidRDefault="006729FB">
      <w:pPr>
        <w:pStyle w:val="TOC3"/>
        <w:rPr>
          <w:rFonts w:asciiTheme="minorHAnsi" w:eastAsiaTheme="minorEastAsia" w:hAnsiTheme="minorHAnsi" w:cstheme="minorBidi"/>
          <w:sz w:val="22"/>
          <w:szCs w:val="22"/>
        </w:rPr>
      </w:pPr>
      <w:r w:rsidRPr="006729FB">
        <w:t>A.6.1.4</w:t>
      </w:r>
      <w:r w:rsidRPr="006729FB">
        <w:rPr>
          <w:rFonts w:asciiTheme="minorHAnsi" w:eastAsiaTheme="minorEastAsia" w:hAnsiTheme="minorHAnsi" w:cstheme="minorBidi"/>
          <w:sz w:val="22"/>
          <w:szCs w:val="22"/>
        </w:rPr>
        <w:tab/>
      </w:r>
      <w:r w:rsidRPr="00285BBA">
        <w:rPr>
          <w:snapToGrid w:val="0"/>
        </w:rPr>
        <w:t>E-UTRAN TDD Inter-frequency RRC Re-establishment</w:t>
      </w:r>
      <w:r>
        <w:tab/>
        <w:t>994</w:t>
      </w:r>
    </w:p>
    <w:p w14:paraId="6E213CA5" w14:textId="77777777" w:rsidR="006729FB" w:rsidRDefault="006729F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285BBA">
        <w:rPr>
          <w:snapToGrid w:val="0"/>
        </w:rPr>
        <w:t>Test Purpose and Environment</w:t>
      </w:r>
      <w:r>
        <w:tab/>
        <w:t>994</w:t>
      </w:r>
    </w:p>
    <w:p w14:paraId="0C2070CB" w14:textId="77777777" w:rsidR="006729FB" w:rsidRDefault="006729F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5393D01F" w14:textId="77777777" w:rsidR="006729FB" w:rsidRDefault="006729FB">
      <w:pPr>
        <w:pStyle w:val="TOC3"/>
        <w:rPr>
          <w:rFonts w:asciiTheme="minorHAnsi" w:eastAsiaTheme="minorEastAsia" w:hAnsiTheme="minorHAnsi" w:cstheme="minorBidi"/>
          <w:sz w:val="22"/>
          <w:szCs w:val="22"/>
        </w:rPr>
      </w:pPr>
      <w:r w:rsidRPr="006729FB">
        <w:t>A.6.1.</w:t>
      </w:r>
      <w:r w:rsidRPr="006729FB">
        <w:rPr>
          <w:lang w:eastAsia="zh-CN"/>
        </w:rPr>
        <w:t>5</w:t>
      </w:r>
      <w:r w:rsidRPr="006729FB">
        <w:rPr>
          <w:rFonts w:asciiTheme="minorHAnsi" w:eastAsiaTheme="minorEastAsia" w:hAnsiTheme="minorHAnsi" w:cstheme="minorBidi"/>
          <w:sz w:val="22"/>
          <w:szCs w:val="22"/>
        </w:rPr>
        <w:tab/>
      </w:r>
      <w:r w:rsidRPr="00285BBA">
        <w:rPr>
          <w:snapToGrid w:val="0"/>
        </w:rPr>
        <w:t>E-UTRAN FDD Intra-frequency RRC Re-establishment</w:t>
      </w:r>
      <w:r w:rsidRPr="00285BBA">
        <w:rPr>
          <w:snapToGrid w:val="0"/>
          <w:lang w:eastAsia="zh-CN"/>
        </w:rPr>
        <w:t xml:space="preserve"> for 5MHz bandwidth</w:t>
      </w:r>
      <w:r>
        <w:tab/>
        <w:t>996</w:t>
      </w:r>
    </w:p>
    <w:p w14:paraId="68A40DD3" w14:textId="77777777" w:rsidR="006729FB" w:rsidRDefault="006729F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285BBA">
        <w:rPr>
          <w:snapToGrid w:val="0"/>
        </w:rPr>
        <w:t>Test Purpose and Environment</w:t>
      </w:r>
      <w:r>
        <w:tab/>
        <w:t>996</w:t>
      </w:r>
    </w:p>
    <w:p w14:paraId="78B34C50" w14:textId="77777777" w:rsidR="006729FB" w:rsidRDefault="006729F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11839226" w14:textId="77777777" w:rsidR="006729FB" w:rsidRDefault="006729FB">
      <w:pPr>
        <w:pStyle w:val="TOC3"/>
        <w:rPr>
          <w:rFonts w:asciiTheme="minorHAnsi" w:eastAsiaTheme="minorEastAsia" w:hAnsiTheme="minorHAnsi" w:cstheme="minorBidi"/>
          <w:sz w:val="22"/>
          <w:szCs w:val="22"/>
        </w:rPr>
      </w:pPr>
      <w:r w:rsidRPr="006729FB">
        <w:t>A.6.1.6</w:t>
      </w:r>
      <w:r w:rsidRPr="006729FB">
        <w:rPr>
          <w:rFonts w:asciiTheme="minorHAnsi" w:eastAsiaTheme="minorEastAsia" w:hAnsiTheme="minorHAnsi" w:cstheme="minorBidi"/>
          <w:sz w:val="22"/>
          <w:szCs w:val="22"/>
        </w:rPr>
        <w:tab/>
      </w:r>
      <w:r w:rsidRPr="00285BBA">
        <w:rPr>
          <w:snapToGrid w:val="0"/>
        </w:rPr>
        <w:t>E-UTRAN FD-FDD Intra-frequency RRC Re-establishment for UE category 0</w:t>
      </w:r>
      <w:r>
        <w:tab/>
        <w:t>996</w:t>
      </w:r>
    </w:p>
    <w:p w14:paraId="7F8A83A8" w14:textId="77777777" w:rsidR="006729FB" w:rsidRDefault="006729F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285BBA">
        <w:rPr>
          <w:snapToGrid w:val="0"/>
        </w:rPr>
        <w:t>Test Purpose and Environment</w:t>
      </w:r>
      <w:r>
        <w:tab/>
        <w:t>996</w:t>
      </w:r>
    </w:p>
    <w:p w14:paraId="7FE9CBA6" w14:textId="77777777" w:rsidR="006729FB" w:rsidRDefault="006729F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473696D1" w14:textId="77777777" w:rsidR="006729FB" w:rsidRDefault="006729FB">
      <w:pPr>
        <w:pStyle w:val="TOC3"/>
        <w:rPr>
          <w:rFonts w:asciiTheme="minorHAnsi" w:eastAsiaTheme="minorEastAsia" w:hAnsiTheme="minorHAnsi" w:cstheme="minorBidi"/>
          <w:sz w:val="22"/>
          <w:szCs w:val="22"/>
        </w:rPr>
      </w:pPr>
      <w:r w:rsidRPr="006729FB">
        <w:t>A.6.1.7</w:t>
      </w:r>
      <w:r w:rsidRPr="006729FB">
        <w:rPr>
          <w:rFonts w:asciiTheme="minorHAnsi" w:eastAsiaTheme="minorEastAsia" w:hAnsiTheme="minorHAnsi" w:cstheme="minorBidi"/>
          <w:sz w:val="22"/>
          <w:szCs w:val="22"/>
        </w:rPr>
        <w:tab/>
      </w:r>
      <w:r w:rsidRPr="00285BBA">
        <w:rPr>
          <w:snapToGrid w:val="0"/>
        </w:rPr>
        <w:t>E-UTRAN HD-FDD Intra-frequency RRC Re-establishment for UE category 0</w:t>
      </w:r>
      <w:r>
        <w:tab/>
        <w:t>999</w:t>
      </w:r>
    </w:p>
    <w:p w14:paraId="14449EFA" w14:textId="77777777" w:rsidR="006729FB" w:rsidRDefault="006729F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285BBA">
        <w:rPr>
          <w:snapToGrid w:val="0"/>
        </w:rPr>
        <w:t>Test Purpose and Environment</w:t>
      </w:r>
      <w:r>
        <w:tab/>
        <w:t>999</w:t>
      </w:r>
    </w:p>
    <w:p w14:paraId="2793A880" w14:textId="77777777" w:rsidR="006729FB" w:rsidRDefault="006729F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66B3FB82" w14:textId="77777777" w:rsidR="006729FB" w:rsidRDefault="006729FB">
      <w:pPr>
        <w:pStyle w:val="TOC3"/>
        <w:rPr>
          <w:rFonts w:asciiTheme="minorHAnsi" w:eastAsiaTheme="minorEastAsia" w:hAnsiTheme="minorHAnsi" w:cstheme="minorBidi"/>
          <w:sz w:val="22"/>
          <w:szCs w:val="22"/>
        </w:rPr>
      </w:pPr>
      <w:r w:rsidRPr="006729FB">
        <w:t>A.6.1.8</w:t>
      </w:r>
      <w:r w:rsidRPr="006729FB">
        <w:rPr>
          <w:rFonts w:asciiTheme="minorHAnsi" w:eastAsiaTheme="minorEastAsia" w:hAnsiTheme="minorHAnsi" w:cstheme="minorBidi"/>
          <w:sz w:val="22"/>
          <w:szCs w:val="22"/>
        </w:rPr>
        <w:tab/>
      </w:r>
      <w:r w:rsidRPr="00285BBA">
        <w:rPr>
          <w:snapToGrid w:val="0"/>
        </w:rPr>
        <w:t>E-UTRAN TDD Intra-frequency RRC Re-establishment for UE category 0</w:t>
      </w:r>
      <w:r>
        <w:tab/>
        <w:t>1001</w:t>
      </w:r>
    </w:p>
    <w:p w14:paraId="21C48F3B" w14:textId="77777777" w:rsidR="006729FB" w:rsidRDefault="006729F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285BBA">
        <w:rPr>
          <w:snapToGrid w:val="0"/>
        </w:rPr>
        <w:t>Test Purpose and Environment</w:t>
      </w:r>
      <w:r>
        <w:tab/>
        <w:t>1001</w:t>
      </w:r>
    </w:p>
    <w:p w14:paraId="0CB79E95" w14:textId="77777777" w:rsidR="006729FB" w:rsidRDefault="006729F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7B4B6CED" w14:textId="77777777" w:rsidR="006729FB" w:rsidRDefault="006729FB">
      <w:pPr>
        <w:pStyle w:val="TOC3"/>
        <w:rPr>
          <w:rFonts w:asciiTheme="minorHAnsi" w:eastAsiaTheme="minorEastAsia" w:hAnsiTheme="minorHAnsi" w:cstheme="minorBidi"/>
          <w:sz w:val="22"/>
          <w:szCs w:val="22"/>
        </w:rPr>
      </w:pPr>
      <w:r w:rsidRPr="006729FB">
        <w:t>A.6.1.9</w:t>
      </w:r>
      <w:r w:rsidRPr="006729FB">
        <w:rPr>
          <w:rFonts w:asciiTheme="minorHAnsi" w:eastAsiaTheme="minorEastAsia" w:hAnsiTheme="minorHAnsi" w:cstheme="minorBidi"/>
          <w:sz w:val="22"/>
          <w:szCs w:val="22"/>
        </w:rPr>
        <w:tab/>
      </w:r>
      <w:r w:rsidRPr="00285BBA">
        <w:rPr>
          <w:snapToGrid w:val="0"/>
        </w:rPr>
        <w:t>E-UTRAN FD-FDD Intra-frequency RRC Re-establishment for Cat-M1 UE in CEModeA</w:t>
      </w:r>
      <w:r>
        <w:tab/>
        <w:t>1003</w:t>
      </w:r>
    </w:p>
    <w:p w14:paraId="179EC626" w14:textId="77777777" w:rsidR="006729FB" w:rsidRDefault="006729FB">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285BBA">
        <w:rPr>
          <w:snapToGrid w:val="0"/>
        </w:rPr>
        <w:t>Test Purpose and Environment</w:t>
      </w:r>
      <w:r>
        <w:tab/>
        <w:t>1003</w:t>
      </w:r>
    </w:p>
    <w:p w14:paraId="412451A2" w14:textId="77777777" w:rsidR="006729FB" w:rsidRDefault="006729F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295C85AD" w14:textId="77777777" w:rsidR="006729FB" w:rsidRDefault="006729FB">
      <w:pPr>
        <w:pStyle w:val="TOC3"/>
        <w:rPr>
          <w:rFonts w:asciiTheme="minorHAnsi" w:eastAsiaTheme="minorEastAsia" w:hAnsiTheme="minorHAnsi" w:cstheme="minorBidi"/>
          <w:sz w:val="22"/>
          <w:szCs w:val="22"/>
        </w:rPr>
      </w:pPr>
      <w:r w:rsidRPr="006729FB">
        <w:t>A.6.1.10</w:t>
      </w:r>
      <w:r w:rsidRPr="006729FB">
        <w:rPr>
          <w:rFonts w:asciiTheme="minorHAnsi" w:eastAsiaTheme="minorEastAsia" w:hAnsiTheme="minorHAnsi" w:cstheme="minorBidi"/>
          <w:sz w:val="22"/>
          <w:szCs w:val="22"/>
        </w:rPr>
        <w:tab/>
      </w:r>
      <w:r w:rsidRPr="00285BBA">
        <w:rPr>
          <w:snapToGrid w:val="0"/>
        </w:rPr>
        <w:t>E-UTRAN HD-FDD Intra-frequency RRC Re-establishment for Cat-M1 UE in CEModeA</w:t>
      </w:r>
      <w:r>
        <w:tab/>
        <w:t>1005</w:t>
      </w:r>
    </w:p>
    <w:p w14:paraId="5D80FECF" w14:textId="77777777" w:rsidR="006729FB" w:rsidRDefault="006729F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285BBA">
        <w:rPr>
          <w:snapToGrid w:val="0"/>
        </w:rPr>
        <w:t>Test Purpose and Environment</w:t>
      </w:r>
      <w:r>
        <w:tab/>
        <w:t>1005</w:t>
      </w:r>
    </w:p>
    <w:p w14:paraId="38BC378C" w14:textId="77777777" w:rsidR="006729FB" w:rsidRDefault="006729F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27ABC25D" w14:textId="77777777" w:rsidR="006729FB" w:rsidRDefault="006729FB">
      <w:pPr>
        <w:pStyle w:val="TOC3"/>
        <w:rPr>
          <w:rFonts w:asciiTheme="minorHAnsi" w:eastAsiaTheme="minorEastAsia" w:hAnsiTheme="minorHAnsi" w:cstheme="minorBidi"/>
          <w:sz w:val="22"/>
          <w:szCs w:val="22"/>
        </w:rPr>
      </w:pPr>
      <w:r w:rsidRPr="006729FB">
        <w:t>A.6.1.11</w:t>
      </w:r>
      <w:r w:rsidRPr="006729FB">
        <w:rPr>
          <w:rFonts w:asciiTheme="minorHAnsi" w:eastAsiaTheme="minorEastAsia" w:hAnsiTheme="minorHAnsi" w:cstheme="minorBidi"/>
          <w:sz w:val="22"/>
          <w:szCs w:val="22"/>
        </w:rPr>
        <w:tab/>
      </w:r>
      <w:r w:rsidRPr="00285BBA">
        <w:rPr>
          <w:snapToGrid w:val="0"/>
        </w:rPr>
        <w:t>E-UTRAN TDD Intra-frequency RRC Re-establishment for Cat-M1 UE in CEModeA</w:t>
      </w:r>
      <w:r>
        <w:tab/>
        <w:t>1007</w:t>
      </w:r>
    </w:p>
    <w:p w14:paraId="034C2EB9" w14:textId="77777777" w:rsidR="006729FB" w:rsidRDefault="006729F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285BBA">
        <w:rPr>
          <w:snapToGrid w:val="0"/>
        </w:rPr>
        <w:t>Test Purpose and Environment</w:t>
      </w:r>
      <w:r>
        <w:tab/>
        <w:t>1007</w:t>
      </w:r>
    </w:p>
    <w:p w14:paraId="1CA926E2" w14:textId="77777777" w:rsidR="006729FB" w:rsidRDefault="006729F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20455E02" w14:textId="77777777" w:rsidR="006729FB" w:rsidRDefault="006729FB">
      <w:pPr>
        <w:pStyle w:val="TOC3"/>
        <w:rPr>
          <w:rFonts w:asciiTheme="minorHAnsi" w:eastAsiaTheme="minorEastAsia" w:hAnsiTheme="minorHAnsi" w:cstheme="minorBidi"/>
          <w:sz w:val="22"/>
          <w:szCs w:val="22"/>
        </w:rPr>
      </w:pPr>
      <w:r w:rsidRPr="006729FB">
        <w:t>A.6.1.12</w:t>
      </w:r>
      <w:r w:rsidRPr="006729FB">
        <w:rPr>
          <w:rFonts w:asciiTheme="minorHAnsi" w:eastAsiaTheme="minorEastAsia" w:hAnsiTheme="minorHAnsi" w:cstheme="minorBidi"/>
          <w:sz w:val="22"/>
          <w:szCs w:val="22"/>
        </w:rPr>
        <w:tab/>
      </w:r>
      <w:r w:rsidRPr="00285BBA">
        <w:rPr>
          <w:snapToGrid w:val="0"/>
        </w:rPr>
        <w:t>E-UTRAN FD-FDD Intra-frequency RRC Re-establishment for Cat-M1 UE in CEModeB</w:t>
      </w:r>
      <w:r>
        <w:tab/>
        <w:t>1009</w:t>
      </w:r>
    </w:p>
    <w:p w14:paraId="20343C29" w14:textId="77777777" w:rsidR="006729FB" w:rsidRDefault="006729F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285BBA">
        <w:rPr>
          <w:snapToGrid w:val="0"/>
        </w:rPr>
        <w:t>Test Purpose and Environment</w:t>
      </w:r>
      <w:r>
        <w:tab/>
        <w:t>1009</w:t>
      </w:r>
    </w:p>
    <w:p w14:paraId="0EF4A4AC" w14:textId="77777777" w:rsidR="006729FB" w:rsidRDefault="006729F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5A5E21AA" w14:textId="77777777" w:rsidR="006729FB" w:rsidRDefault="006729FB">
      <w:pPr>
        <w:pStyle w:val="TOC3"/>
        <w:rPr>
          <w:rFonts w:asciiTheme="minorHAnsi" w:eastAsiaTheme="minorEastAsia" w:hAnsiTheme="minorHAnsi" w:cstheme="minorBidi"/>
          <w:sz w:val="22"/>
          <w:szCs w:val="22"/>
        </w:rPr>
      </w:pPr>
      <w:r w:rsidRPr="006729FB">
        <w:t>A.6.1.13</w:t>
      </w:r>
      <w:r w:rsidRPr="006729FB">
        <w:rPr>
          <w:rFonts w:asciiTheme="minorHAnsi" w:eastAsiaTheme="minorEastAsia" w:hAnsiTheme="minorHAnsi" w:cstheme="minorBidi"/>
          <w:sz w:val="22"/>
          <w:szCs w:val="22"/>
        </w:rPr>
        <w:tab/>
      </w:r>
      <w:r w:rsidRPr="00285BBA">
        <w:rPr>
          <w:snapToGrid w:val="0"/>
        </w:rPr>
        <w:t>E-UTRAN HD-FDD Intra-frequency RRC Re-establishment for Cat-M1 UE in CEModeB</w:t>
      </w:r>
      <w:r>
        <w:tab/>
        <w:t>1011</w:t>
      </w:r>
    </w:p>
    <w:p w14:paraId="683E6606" w14:textId="77777777" w:rsidR="006729FB" w:rsidRDefault="006729F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285BBA">
        <w:rPr>
          <w:snapToGrid w:val="0"/>
        </w:rPr>
        <w:t>Test Purpose and Environment</w:t>
      </w:r>
      <w:r>
        <w:tab/>
        <w:t>1011</w:t>
      </w:r>
    </w:p>
    <w:p w14:paraId="3CDCEA44" w14:textId="77777777" w:rsidR="006729FB" w:rsidRDefault="006729F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021416BD" w14:textId="77777777" w:rsidR="006729FB" w:rsidRDefault="006729FB">
      <w:pPr>
        <w:pStyle w:val="TOC3"/>
        <w:rPr>
          <w:rFonts w:asciiTheme="minorHAnsi" w:eastAsiaTheme="minorEastAsia" w:hAnsiTheme="minorHAnsi" w:cstheme="minorBidi"/>
          <w:sz w:val="22"/>
          <w:szCs w:val="22"/>
        </w:rPr>
      </w:pPr>
      <w:r w:rsidRPr="006729FB">
        <w:t>A.6.1.14</w:t>
      </w:r>
      <w:r w:rsidRPr="006729FB">
        <w:rPr>
          <w:rFonts w:asciiTheme="minorHAnsi" w:eastAsiaTheme="minorEastAsia" w:hAnsiTheme="minorHAnsi" w:cstheme="minorBidi"/>
          <w:sz w:val="22"/>
          <w:szCs w:val="22"/>
        </w:rPr>
        <w:tab/>
      </w:r>
      <w:r w:rsidRPr="00285BBA">
        <w:rPr>
          <w:snapToGrid w:val="0"/>
        </w:rPr>
        <w:t>E-UTRAN TDD Intra-frequency RRC Re-establishment for Cat-M1 UE in CEModeB</w:t>
      </w:r>
      <w:r>
        <w:tab/>
        <w:t>1013</w:t>
      </w:r>
    </w:p>
    <w:p w14:paraId="57B8F094" w14:textId="77777777" w:rsidR="006729FB" w:rsidRDefault="006729F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285BBA">
        <w:rPr>
          <w:snapToGrid w:val="0"/>
        </w:rPr>
        <w:t>Test Purpose and Environment</w:t>
      </w:r>
      <w:r>
        <w:tab/>
        <w:t>1013</w:t>
      </w:r>
    </w:p>
    <w:p w14:paraId="6CF24624" w14:textId="77777777" w:rsidR="006729FB" w:rsidRDefault="006729F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2579C4E5" w14:textId="77777777" w:rsidR="006729FB" w:rsidRDefault="006729FB">
      <w:pPr>
        <w:pStyle w:val="TOC3"/>
        <w:rPr>
          <w:rFonts w:asciiTheme="minorHAnsi" w:eastAsiaTheme="minorEastAsia" w:hAnsiTheme="minorHAnsi" w:cstheme="minorBidi"/>
          <w:sz w:val="22"/>
          <w:szCs w:val="22"/>
        </w:rPr>
      </w:pPr>
      <w:r w:rsidRPr="006729FB">
        <w:t>A.6.1.15</w:t>
      </w:r>
      <w:r w:rsidRPr="006729FB">
        <w:rPr>
          <w:rFonts w:asciiTheme="minorHAnsi" w:eastAsiaTheme="minorEastAsia" w:hAnsiTheme="minorHAnsi" w:cstheme="minorBidi"/>
          <w:sz w:val="22"/>
          <w:szCs w:val="22"/>
        </w:rPr>
        <w:tab/>
      </w:r>
      <w:r w:rsidRPr="00285BBA">
        <w:rPr>
          <w:snapToGrid w:val="0"/>
        </w:rPr>
        <w:t>HD-FDD Intra-frequency RRC Re-establishment for UE</w:t>
      </w:r>
      <w:r w:rsidRPr="00285BBA">
        <w:rPr>
          <w:snapToGrid w:val="0"/>
          <w:lang w:eastAsia="zh-CN"/>
        </w:rPr>
        <w:t xml:space="preserve"> category NB1 in In-Band mode under enhanced coverage</w:t>
      </w:r>
      <w:r>
        <w:tab/>
        <w:t>1015</w:t>
      </w:r>
    </w:p>
    <w:p w14:paraId="4B835BBC" w14:textId="77777777" w:rsidR="006729FB" w:rsidRDefault="006729F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285BBA">
        <w:rPr>
          <w:snapToGrid w:val="0"/>
        </w:rPr>
        <w:t>Test Purpose and Environment</w:t>
      </w:r>
      <w:r>
        <w:tab/>
        <w:t>1015</w:t>
      </w:r>
    </w:p>
    <w:p w14:paraId="09630D46" w14:textId="77777777" w:rsidR="006729FB" w:rsidRDefault="006729F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3800DEF7" w14:textId="77777777" w:rsidR="006729FB" w:rsidRDefault="006729FB">
      <w:pPr>
        <w:pStyle w:val="TOC3"/>
        <w:rPr>
          <w:rFonts w:asciiTheme="minorHAnsi" w:eastAsiaTheme="minorEastAsia" w:hAnsiTheme="minorHAnsi" w:cstheme="minorBidi"/>
          <w:sz w:val="22"/>
          <w:szCs w:val="22"/>
        </w:rPr>
      </w:pPr>
      <w:r w:rsidRPr="006729FB">
        <w:t>A.6.1.16</w:t>
      </w:r>
      <w:r w:rsidRPr="006729FB">
        <w:rPr>
          <w:rFonts w:asciiTheme="minorHAnsi" w:eastAsiaTheme="minorEastAsia" w:hAnsiTheme="minorHAnsi" w:cstheme="minorBidi"/>
          <w:sz w:val="22"/>
          <w:szCs w:val="22"/>
        </w:rPr>
        <w:tab/>
      </w:r>
      <w:r w:rsidRPr="00285BBA">
        <w:rPr>
          <w:snapToGrid w:val="0"/>
        </w:rPr>
        <w:t>HD-FDD Int</w:t>
      </w:r>
      <w:r w:rsidRPr="00285BBA">
        <w:rPr>
          <w:snapToGrid w:val="0"/>
          <w:lang w:eastAsia="zh-CN"/>
        </w:rPr>
        <w:t>er</w:t>
      </w:r>
      <w:r w:rsidRPr="00285BBA">
        <w:rPr>
          <w:snapToGrid w:val="0"/>
        </w:rPr>
        <w:t>-frequency RRC Re-establishment for UE</w:t>
      </w:r>
      <w:r w:rsidRPr="00285BBA">
        <w:rPr>
          <w:snapToGrid w:val="0"/>
          <w:lang w:eastAsia="zh-CN"/>
        </w:rPr>
        <w:t xml:space="preserve"> category NB1 in In-Band mode under </w:t>
      </w:r>
      <w:r w:rsidRPr="00285BBA">
        <w:rPr>
          <w:rFonts w:cs="Intel Clear Light"/>
          <w:lang w:eastAsia="zh-CN"/>
        </w:rPr>
        <w:t>normal</w:t>
      </w:r>
      <w:r w:rsidRPr="00285BBA">
        <w:rPr>
          <w:rFonts w:cs="Arial"/>
          <w:lang w:eastAsia="zh-CN"/>
        </w:rPr>
        <w:t xml:space="preserve"> </w:t>
      </w:r>
      <w:r w:rsidRPr="00285BBA">
        <w:rPr>
          <w:snapToGrid w:val="0"/>
          <w:lang w:eastAsia="zh-CN"/>
        </w:rPr>
        <w:t>coverage</w:t>
      </w:r>
      <w:r>
        <w:tab/>
        <w:t>1018</w:t>
      </w:r>
    </w:p>
    <w:p w14:paraId="14768DD6" w14:textId="77777777" w:rsidR="006729FB" w:rsidRDefault="006729F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285BBA">
        <w:rPr>
          <w:snapToGrid w:val="0"/>
        </w:rPr>
        <w:t>Test Purpose and Environment</w:t>
      </w:r>
      <w:r>
        <w:tab/>
        <w:t>1018</w:t>
      </w:r>
    </w:p>
    <w:p w14:paraId="232C17FF" w14:textId="77777777" w:rsidR="006729FB" w:rsidRDefault="006729F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6DA14F86" w14:textId="77777777" w:rsidR="006729FB" w:rsidRDefault="006729FB">
      <w:pPr>
        <w:pStyle w:val="TOC3"/>
        <w:rPr>
          <w:rFonts w:asciiTheme="minorHAnsi" w:eastAsiaTheme="minorEastAsia" w:hAnsiTheme="minorHAnsi" w:cstheme="minorBidi"/>
          <w:sz w:val="22"/>
          <w:szCs w:val="22"/>
        </w:rPr>
      </w:pPr>
      <w:r w:rsidRPr="006729FB">
        <w:t>A.6.1.17</w:t>
      </w:r>
      <w:r w:rsidRPr="006729FB">
        <w:rPr>
          <w:rFonts w:asciiTheme="minorHAnsi" w:eastAsiaTheme="minorEastAsia" w:hAnsiTheme="minorHAnsi" w:cstheme="minorBidi"/>
          <w:sz w:val="22"/>
          <w:szCs w:val="22"/>
        </w:rPr>
        <w:tab/>
      </w:r>
      <w:r w:rsidRPr="00285BBA">
        <w:rPr>
          <w:snapToGrid w:val="0"/>
        </w:rPr>
        <w:t>E-UTRAN FD-FDD Inter-frequency RRC Re-establishment for Cat-M1 UE in CEModeA</w:t>
      </w:r>
      <w:r>
        <w:tab/>
        <w:t>1021</w:t>
      </w:r>
    </w:p>
    <w:p w14:paraId="6074C93B" w14:textId="77777777" w:rsidR="006729FB" w:rsidRDefault="006729F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285BBA">
        <w:rPr>
          <w:snapToGrid w:val="0"/>
        </w:rPr>
        <w:t>Test Purpose and Environment</w:t>
      </w:r>
      <w:r>
        <w:tab/>
        <w:t>1021</w:t>
      </w:r>
    </w:p>
    <w:p w14:paraId="7B58B884" w14:textId="77777777" w:rsidR="006729FB" w:rsidRDefault="006729F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15ABA93A" w14:textId="77777777" w:rsidR="006729FB" w:rsidRDefault="006729FB">
      <w:pPr>
        <w:pStyle w:val="TOC3"/>
        <w:rPr>
          <w:rFonts w:asciiTheme="minorHAnsi" w:eastAsiaTheme="minorEastAsia" w:hAnsiTheme="minorHAnsi" w:cstheme="minorBidi"/>
          <w:sz w:val="22"/>
          <w:szCs w:val="22"/>
        </w:rPr>
      </w:pPr>
      <w:r w:rsidRPr="006729FB">
        <w:t>A.6.1.18</w:t>
      </w:r>
      <w:r w:rsidRPr="006729FB">
        <w:rPr>
          <w:rFonts w:asciiTheme="minorHAnsi" w:eastAsiaTheme="minorEastAsia" w:hAnsiTheme="minorHAnsi" w:cstheme="minorBidi"/>
          <w:sz w:val="22"/>
          <w:szCs w:val="22"/>
        </w:rPr>
        <w:tab/>
      </w:r>
      <w:r w:rsidRPr="00285BBA">
        <w:rPr>
          <w:snapToGrid w:val="0"/>
        </w:rPr>
        <w:t>E-UTRAN HD-FDD Inter-frequency RRC Re-establishment for Cat-M1 UE in CEModeA</w:t>
      </w:r>
      <w:r>
        <w:tab/>
        <w:t>1023</w:t>
      </w:r>
    </w:p>
    <w:p w14:paraId="7587C08D" w14:textId="77777777" w:rsidR="006729FB" w:rsidRDefault="006729FB">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285BBA">
        <w:rPr>
          <w:snapToGrid w:val="0"/>
        </w:rPr>
        <w:t>Test Purpose and Environment</w:t>
      </w:r>
      <w:r>
        <w:tab/>
        <w:t>1023</w:t>
      </w:r>
    </w:p>
    <w:p w14:paraId="73F2E10C" w14:textId="77777777" w:rsidR="006729FB" w:rsidRDefault="006729F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47B08511" w14:textId="77777777" w:rsidR="006729FB" w:rsidRDefault="006729FB">
      <w:pPr>
        <w:pStyle w:val="TOC3"/>
        <w:rPr>
          <w:rFonts w:asciiTheme="minorHAnsi" w:eastAsiaTheme="minorEastAsia" w:hAnsiTheme="minorHAnsi" w:cstheme="minorBidi"/>
          <w:sz w:val="22"/>
          <w:szCs w:val="22"/>
        </w:rPr>
      </w:pPr>
      <w:r w:rsidRPr="006729FB">
        <w:t>A.6.1.19</w:t>
      </w:r>
      <w:r w:rsidRPr="006729FB">
        <w:rPr>
          <w:rFonts w:asciiTheme="minorHAnsi" w:eastAsiaTheme="minorEastAsia" w:hAnsiTheme="minorHAnsi" w:cstheme="minorBidi"/>
          <w:sz w:val="22"/>
          <w:szCs w:val="22"/>
        </w:rPr>
        <w:tab/>
      </w:r>
      <w:r w:rsidRPr="00285BBA">
        <w:rPr>
          <w:snapToGrid w:val="0"/>
        </w:rPr>
        <w:t>E-UTRAN TDD-TDD Inter-frequency RRC Re-establishment for Cat-M1 UE in CEModeA</w:t>
      </w:r>
      <w:r>
        <w:tab/>
        <w:t>1025</w:t>
      </w:r>
    </w:p>
    <w:p w14:paraId="59EDB2D1" w14:textId="77777777" w:rsidR="006729FB" w:rsidRDefault="006729F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285BBA">
        <w:rPr>
          <w:snapToGrid w:val="0"/>
        </w:rPr>
        <w:t>Test Purpose and Environment</w:t>
      </w:r>
      <w:r>
        <w:tab/>
        <w:t>1025</w:t>
      </w:r>
    </w:p>
    <w:p w14:paraId="0EF1ED5F" w14:textId="77777777" w:rsidR="006729FB" w:rsidRDefault="006729F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722C0922" w14:textId="77777777" w:rsidR="006729FB" w:rsidRDefault="006729FB">
      <w:pPr>
        <w:pStyle w:val="TOC3"/>
        <w:rPr>
          <w:rFonts w:asciiTheme="minorHAnsi" w:eastAsiaTheme="minorEastAsia" w:hAnsiTheme="minorHAnsi" w:cstheme="minorBidi"/>
          <w:sz w:val="22"/>
          <w:szCs w:val="22"/>
        </w:rPr>
      </w:pPr>
      <w:r w:rsidRPr="006729FB">
        <w:t>A.6.1.20</w:t>
      </w:r>
      <w:r w:rsidRPr="006729FB">
        <w:rPr>
          <w:rFonts w:asciiTheme="minorHAnsi" w:eastAsiaTheme="minorEastAsia" w:hAnsiTheme="minorHAnsi" w:cstheme="minorBidi"/>
          <w:sz w:val="22"/>
          <w:szCs w:val="22"/>
        </w:rPr>
        <w:tab/>
      </w:r>
      <w:r w:rsidRPr="00285BBA">
        <w:rPr>
          <w:snapToGrid w:val="0"/>
        </w:rPr>
        <w:t>E-UTRAN FD-FDD Inter-frequency RRC Re-establishment for Cat-M1 UE in CEModeB</w:t>
      </w:r>
      <w:r>
        <w:tab/>
        <w:t>1027</w:t>
      </w:r>
    </w:p>
    <w:p w14:paraId="1E676353" w14:textId="77777777" w:rsidR="006729FB" w:rsidRDefault="006729F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285BBA">
        <w:rPr>
          <w:snapToGrid w:val="0"/>
        </w:rPr>
        <w:t>Test Purpose and Environment</w:t>
      </w:r>
      <w:r>
        <w:tab/>
        <w:t>1027</w:t>
      </w:r>
    </w:p>
    <w:p w14:paraId="7F5A384C" w14:textId="77777777" w:rsidR="006729FB" w:rsidRDefault="006729F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432EB0F2" w14:textId="77777777" w:rsidR="006729FB" w:rsidRDefault="006729FB">
      <w:pPr>
        <w:pStyle w:val="TOC3"/>
        <w:rPr>
          <w:rFonts w:asciiTheme="minorHAnsi" w:eastAsiaTheme="minorEastAsia" w:hAnsiTheme="minorHAnsi" w:cstheme="minorBidi"/>
          <w:sz w:val="22"/>
          <w:szCs w:val="22"/>
        </w:rPr>
      </w:pPr>
      <w:r w:rsidRPr="006729FB">
        <w:t>A.6.1.21</w:t>
      </w:r>
      <w:r w:rsidRPr="006729FB">
        <w:rPr>
          <w:rFonts w:asciiTheme="minorHAnsi" w:eastAsiaTheme="minorEastAsia" w:hAnsiTheme="minorHAnsi" w:cstheme="minorBidi"/>
          <w:sz w:val="22"/>
          <w:szCs w:val="22"/>
        </w:rPr>
        <w:tab/>
      </w:r>
      <w:r w:rsidRPr="00285BBA">
        <w:rPr>
          <w:snapToGrid w:val="0"/>
        </w:rPr>
        <w:t>E-UTRAN HD-FDD Inter-frequency RRC Re-establishment for Cat-M1 UE in CEModeB</w:t>
      </w:r>
      <w:r>
        <w:tab/>
        <w:t>1029</w:t>
      </w:r>
    </w:p>
    <w:p w14:paraId="71471F22" w14:textId="77777777" w:rsidR="006729FB" w:rsidRDefault="006729F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285BBA">
        <w:rPr>
          <w:snapToGrid w:val="0"/>
        </w:rPr>
        <w:t>Test Purpose and Environment</w:t>
      </w:r>
      <w:r>
        <w:tab/>
        <w:t>1029</w:t>
      </w:r>
    </w:p>
    <w:p w14:paraId="508258C8" w14:textId="77777777" w:rsidR="006729FB" w:rsidRDefault="006729F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3394CD32" w14:textId="77777777" w:rsidR="006729FB" w:rsidRDefault="006729FB">
      <w:pPr>
        <w:pStyle w:val="TOC3"/>
        <w:rPr>
          <w:rFonts w:asciiTheme="minorHAnsi" w:eastAsiaTheme="minorEastAsia" w:hAnsiTheme="minorHAnsi" w:cstheme="minorBidi"/>
          <w:sz w:val="22"/>
          <w:szCs w:val="22"/>
        </w:rPr>
      </w:pPr>
      <w:r w:rsidRPr="006729FB">
        <w:t>A.6.1.22</w:t>
      </w:r>
      <w:r w:rsidRPr="006729FB">
        <w:rPr>
          <w:rFonts w:asciiTheme="minorHAnsi" w:eastAsiaTheme="minorEastAsia" w:hAnsiTheme="minorHAnsi" w:cstheme="minorBidi"/>
          <w:sz w:val="22"/>
          <w:szCs w:val="22"/>
        </w:rPr>
        <w:tab/>
      </w:r>
      <w:r w:rsidRPr="00285BBA">
        <w:rPr>
          <w:snapToGrid w:val="0"/>
        </w:rPr>
        <w:t>E-UTRAN TDD Inter-frequency RRC Re-establishment for Cat-M1 UE in CEModeB</w:t>
      </w:r>
      <w:r>
        <w:tab/>
        <w:t>1031</w:t>
      </w:r>
    </w:p>
    <w:p w14:paraId="6E90B726" w14:textId="77777777" w:rsidR="006729FB" w:rsidRDefault="006729F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285BBA">
        <w:rPr>
          <w:snapToGrid w:val="0"/>
        </w:rPr>
        <w:t>Test Purpose and Environment</w:t>
      </w:r>
      <w:r>
        <w:tab/>
        <w:t>1031</w:t>
      </w:r>
    </w:p>
    <w:p w14:paraId="40CF31A7" w14:textId="77777777" w:rsidR="006729FB" w:rsidRDefault="006729F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67B0AF74" w14:textId="77777777" w:rsidR="006729FB" w:rsidRDefault="006729F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0047E28A" w14:textId="77777777" w:rsidR="006729FB" w:rsidRDefault="006729F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60CA831A" w14:textId="77777777" w:rsidR="006729FB" w:rsidRDefault="006729FB">
      <w:pPr>
        <w:pStyle w:val="TOC4"/>
        <w:rPr>
          <w:rFonts w:asciiTheme="minorHAnsi" w:eastAsiaTheme="minorEastAsia" w:hAnsiTheme="minorHAnsi" w:cstheme="minorBidi"/>
          <w:sz w:val="22"/>
          <w:szCs w:val="22"/>
        </w:rPr>
      </w:pPr>
      <w:r w:rsidRPr="006729FB">
        <w:t>A.6.2.1.1</w:t>
      </w:r>
      <w:r w:rsidRPr="006729FB">
        <w:rPr>
          <w:rFonts w:asciiTheme="minorHAnsi" w:eastAsiaTheme="minorEastAsia" w:hAnsiTheme="minorHAnsi"/>
          <w:sz w:val="22"/>
          <w:szCs w:val="22"/>
        </w:rPr>
        <w:tab/>
      </w:r>
      <w:r w:rsidRPr="00285BBA">
        <w:rPr>
          <w:rFonts w:cs="v4.2.0"/>
        </w:rPr>
        <w:t>Test Purpose and Environment</w:t>
      </w:r>
      <w:r>
        <w:tab/>
        <w:t>1033</w:t>
      </w:r>
    </w:p>
    <w:p w14:paraId="54145469" w14:textId="77777777" w:rsidR="006729FB" w:rsidRDefault="006729F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2AF731D0" w14:textId="77777777" w:rsidR="006729FB" w:rsidRDefault="006729F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683EC117" w14:textId="77777777" w:rsidR="006729FB" w:rsidRDefault="006729F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4A8288F7" w14:textId="77777777" w:rsidR="006729FB" w:rsidRDefault="006729F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0CCD3E01" w14:textId="77777777" w:rsidR="006729FB" w:rsidRDefault="006729F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38D070C6" w14:textId="77777777" w:rsidR="006729FB" w:rsidRDefault="006729F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2F832F8D" w14:textId="77777777" w:rsidR="006729FB" w:rsidRDefault="006729F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56C402F9" w14:textId="77777777" w:rsidR="006729FB" w:rsidRDefault="006729F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38B2E0A0" w14:textId="77777777" w:rsidR="006729FB" w:rsidRDefault="006729F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41602F9E" w14:textId="77777777" w:rsidR="006729FB" w:rsidRDefault="006729F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220FA3E8" w14:textId="77777777" w:rsidR="006729FB" w:rsidRDefault="006729F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4D0FB726" w14:textId="77777777" w:rsidR="006729FB" w:rsidRDefault="006729F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6EF20BA9" w14:textId="77777777" w:rsidR="006729FB" w:rsidRDefault="006729F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56B650F3" w14:textId="77777777" w:rsidR="006729FB" w:rsidRDefault="006729F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2B4C4C2D" w14:textId="77777777" w:rsidR="006729FB" w:rsidRDefault="006729F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29132248" w14:textId="77777777" w:rsidR="006729FB" w:rsidRDefault="006729F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5E16E604" w14:textId="77777777" w:rsidR="006729FB" w:rsidRDefault="006729FB">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1040</w:t>
      </w:r>
    </w:p>
    <w:p w14:paraId="2F831AB2" w14:textId="77777777" w:rsidR="006729FB" w:rsidRDefault="006729F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53A3E013" w14:textId="77777777" w:rsidR="006729FB" w:rsidRDefault="006729F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50D828B2" w14:textId="77777777" w:rsidR="006729FB" w:rsidRDefault="006729F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0F9E0ECE" w14:textId="77777777" w:rsidR="006729FB" w:rsidRDefault="006729F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3DAABC05" w14:textId="77777777" w:rsidR="006729FB" w:rsidRDefault="006729F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59FBD4B8" w14:textId="77777777" w:rsidR="006729FB" w:rsidRDefault="006729F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2D1C8CEF" w14:textId="77777777" w:rsidR="006729FB" w:rsidRDefault="006729F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3B576A7E" w14:textId="77777777" w:rsidR="006729FB" w:rsidRDefault="006729F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239D2A0F" w14:textId="77777777" w:rsidR="006729FB" w:rsidRDefault="006729F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5F634376" w14:textId="77777777" w:rsidR="006729FB" w:rsidRDefault="006729F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7E1FE0AD" w14:textId="77777777" w:rsidR="006729FB" w:rsidRDefault="006729F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27FB52BF" w14:textId="77777777" w:rsidR="006729FB" w:rsidRDefault="006729F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6FA233A3" w14:textId="77777777" w:rsidR="006729FB" w:rsidRDefault="006729F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3CA3F4A4" w14:textId="77777777" w:rsidR="006729FB" w:rsidRDefault="006729F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78ED1E4D" w14:textId="77777777" w:rsidR="006729FB" w:rsidRDefault="006729F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3BB0714D" w14:textId="77777777" w:rsidR="006729FB" w:rsidRDefault="006729F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7AF75E3A" w14:textId="77777777" w:rsidR="006729FB" w:rsidRDefault="006729F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7EE6CD4E" w14:textId="77777777" w:rsidR="006729FB" w:rsidRDefault="006729F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775F1B73" w14:textId="77777777" w:rsidR="006729FB" w:rsidRDefault="006729F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16ACFD32" w14:textId="77777777" w:rsidR="006729FB" w:rsidRDefault="006729F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057A28BB" w14:textId="77777777" w:rsidR="006729FB" w:rsidRDefault="006729FB">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3A793EF0" w14:textId="77777777" w:rsidR="006729FB" w:rsidRDefault="006729F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58704F15" w14:textId="77777777" w:rsidR="006729FB" w:rsidRDefault="006729F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6796C6EC" w14:textId="77777777" w:rsidR="006729FB" w:rsidRDefault="006729F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1E5A33F6" w14:textId="77777777" w:rsidR="006729FB" w:rsidRDefault="006729F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0588313F" w14:textId="77777777" w:rsidR="006729FB" w:rsidRDefault="006729F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54D5FF4C" w14:textId="77777777" w:rsidR="006729FB" w:rsidRDefault="006729F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30AFF667" w14:textId="77777777" w:rsidR="006729FB" w:rsidRDefault="006729F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698CA78E" w14:textId="77777777" w:rsidR="006729FB" w:rsidRDefault="006729F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5404E021" w14:textId="77777777" w:rsidR="006729FB" w:rsidRDefault="006729F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5A174141" w14:textId="77777777" w:rsidR="006729FB" w:rsidRDefault="006729F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492F50B3" w14:textId="77777777" w:rsidR="006729FB" w:rsidRDefault="006729F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3737C70F" w14:textId="77777777" w:rsidR="006729FB" w:rsidRDefault="006729F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71DC50BB" w14:textId="77777777" w:rsidR="006729FB" w:rsidRDefault="006729F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2C11FE4F" w14:textId="77777777" w:rsidR="006729FB" w:rsidRDefault="006729F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4955F796" w14:textId="77777777" w:rsidR="006729FB" w:rsidRDefault="006729F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02081C00" w14:textId="77777777" w:rsidR="006729FB" w:rsidRDefault="006729F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0C26CBB3" w14:textId="77777777" w:rsidR="006729FB" w:rsidRDefault="006729F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47613F23" w14:textId="77777777" w:rsidR="006729FB" w:rsidRDefault="006729F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78BFF985" w14:textId="77777777" w:rsidR="006729FB" w:rsidRDefault="006729F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77D44FBC" w14:textId="77777777" w:rsidR="006729FB" w:rsidRDefault="006729F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2703D935" w14:textId="77777777" w:rsidR="006729FB" w:rsidRDefault="006729F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59B08E1C" w14:textId="77777777" w:rsidR="006729FB" w:rsidRDefault="006729F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6548A96D" w14:textId="77777777" w:rsidR="006729FB" w:rsidRDefault="006729F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2F98B1F6" w14:textId="77777777" w:rsidR="006729FB" w:rsidRDefault="006729F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0FEFEB69" w14:textId="77777777" w:rsidR="006729FB" w:rsidRDefault="006729F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0226C1BD" w14:textId="77777777" w:rsidR="006729FB" w:rsidRDefault="006729F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23E311AE" w14:textId="77777777" w:rsidR="006729FB" w:rsidRDefault="006729F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592A0585" w14:textId="77777777" w:rsidR="006729FB" w:rsidRDefault="006729F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3C22B0D5" w14:textId="77777777" w:rsidR="006729FB" w:rsidRDefault="006729F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19E6BC57" w14:textId="77777777" w:rsidR="006729FB" w:rsidRDefault="006729F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43D40ABB" w14:textId="77777777" w:rsidR="006729FB" w:rsidRDefault="006729F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38AC7975" w14:textId="77777777" w:rsidR="006729FB" w:rsidRDefault="006729F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4BBC48F5" w14:textId="77777777" w:rsidR="006729FB" w:rsidRDefault="006729F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1147B579" w14:textId="77777777" w:rsidR="006729FB" w:rsidRDefault="006729F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0709ADF7" w14:textId="77777777" w:rsidR="006729FB" w:rsidRDefault="006729F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19638964" w14:textId="77777777" w:rsidR="006729FB" w:rsidRDefault="006729F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1A9A7EB2" w14:textId="77777777" w:rsidR="006729FB" w:rsidRDefault="006729F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33FB4370" w14:textId="77777777" w:rsidR="006729FB" w:rsidRDefault="006729FB">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1065</w:t>
      </w:r>
    </w:p>
    <w:p w14:paraId="4956F22F" w14:textId="77777777" w:rsidR="006729FB" w:rsidRDefault="006729F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2795CE64" w14:textId="77777777" w:rsidR="006729FB" w:rsidRDefault="006729F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391B9996" w14:textId="77777777" w:rsidR="006729FB" w:rsidRDefault="006729F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72DFDF5D" w14:textId="77777777" w:rsidR="006729FB" w:rsidRDefault="006729F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1188E4C1" w14:textId="77777777" w:rsidR="006729FB" w:rsidRDefault="006729F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4BBC7E3A" w14:textId="77777777" w:rsidR="006729FB" w:rsidRDefault="006729FB">
      <w:pPr>
        <w:pStyle w:val="TOC4"/>
        <w:rPr>
          <w:rFonts w:asciiTheme="minorHAnsi" w:eastAsiaTheme="minorEastAsia" w:hAnsiTheme="minorHAnsi" w:cstheme="minorBidi"/>
          <w:sz w:val="22"/>
          <w:szCs w:val="22"/>
        </w:rPr>
      </w:pPr>
      <w:r w:rsidRPr="006729FB">
        <w:t>A.6.2.13.1</w:t>
      </w:r>
      <w:r w:rsidRPr="006729FB">
        <w:rPr>
          <w:rFonts w:asciiTheme="minorHAnsi" w:eastAsiaTheme="minorEastAsia" w:hAnsiTheme="minorHAnsi"/>
          <w:sz w:val="22"/>
          <w:szCs w:val="22"/>
        </w:rPr>
        <w:tab/>
      </w:r>
      <w:r w:rsidRPr="00285BBA">
        <w:rPr>
          <w:rFonts w:cs="v4.2.0"/>
        </w:rPr>
        <w:t>Test Purpose and Environment</w:t>
      </w:r>
      <w:r>
        <w:tab/>
        <w:t>1066</w:t>
      </w:r>
    </w:p>
    <w:p w14:paraId="1943672A" w14:textId="77777777" w:rsidR="006729FB" w:rsidRDefault="006729F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49D985E8" w14:textId="77777777" w:rsidR="006729FB" w:rsidRDefault="006729F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38F2F258" w14:textId="77777777" w:rsidR="006729FB" w:rsidRDefault="006729F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5B47E45F" w14:textId="77777777" w:rsidR="006729FB" w:rsidRDefault="006729F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7010F882" w14:textId="77777777" w:rsidR="006729FB" w:rsidRDefault="006729F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561A97EC" w14:textId="77777777" w:rsidR="006729FB" w:rsidRDefault="006729F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55432CF2" w14:textId="77777777" w:rsidR="006729FB" w:rsidRDefault="006729F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0D20358E" w14:textId="77777777" w:rsidR="006729FB" w:rsidRDefault="006729F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27B342CF" w14:textId="77777777" w:rsidR="006729FB" w:rsidRDefault="006729F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2316B7D9" w14:textId="77777777" w:rsidR="006729FB" w:rsidRDefault="006729FB">
      <w:pPr>
        <w:pStyle w:val="TOC4"/>
        <w:rPr>
          <w:rFonts w:asciiTheme="minorHAnsi" w:eastAsiaTheme="minorEastAsia" w:hAnsiTheme="minorHAnsi" w:cstheme="minorBidi"/>
          <w:sz w:val="22"/>
          <w:szCs w:val="22"/>
        </w:rPr>
      </w:pPr>
      <w:r w:rsidRPr="006729FB">
        <w:t>A.6.2.14.1</w:t>
      </w:r>
      <w:r w:rsidRPr="006729FB">
        <w:rPr>
          <w:rFonts w:asciiTheme="minorHAnsi" w:eastAsiaTheme="minorEastAsia" w:hAnsiTheme="minorHAnsi"/>
          <w:sz w:val="22"/>
          <w:szCs w:val="22"/>
        </w:rPr>
        <w:tab/>
      </w:r>
      <w:r w:rsidRPr="00285BBA">
        <w:rPr>
          <w:rFonts w:cs="v4.2.0"/>
        </w:rPr>
        <w:t>Test Purpose and Environment</w:t>
      </w:r>
      <w:r>
        <w:tab/>
        <w:t>1069</w:t>
      </w:r>
    </w:p>
    <w:p w14:paraId="3997BF99" w14:textId="77777777" w:rsidR="006729FB" w:rsidRDefault="006729F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0D9E1A2A" w14:textId="77777777" w:rsidR="006729FB" w:rsidRDefault="006729F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055E7EF9" w14:textId="77777777" w:rsidR="006729FB" w:rsidRDefault="006729F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1539D566" w14:textId="77777777" w:rsidR="006729FB" w:rsidRDefault="006729FB">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66BC73B5" w14:textId="77777777" w:rsidR="006729FB" w:rsidRDefault="006729F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66AFD5CC" w14:textId="77777777" w:rsidR="006729FB" w:rsidRDefault="006729F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02A9D44C" w14:textId="77777777" w:rsidR="006729FB" w:rsidRDefault="006729F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48420B46" w14:textId="77777777" w:rsidR="006729FB" w:rsidRDefault="006729F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28B767F5" w14:textId="77777777" w:rsidR="006729FB" w:rsidRDefault="006729F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1F1BDF39" w14:textId="77777777" w:rsidR="006729FB" w:rsidRDefault="006729FB">
      <w:pPr>
        <w:pStyle w:val="TOC4"/>
        <w:rPr>
          <w:rFonts w:asciiTheme="minorHAnsi" w:eastAsiaTheme="minorEastAsia" w:hAnsiTheme="minorHAnsi" w:cstheme="minorBidi"/>
          <w:sz w:val="22"/>
          <w:szCs w:val="22"/>
        </w:rPr>
      </w:pPr>
      <w:r w:rsidRPr="006729FB">
        <w:t>A.6.2.15.1</w:t>
      </w:r>
      <w:r w:rsidRPr="006729FB">
        <w:rPr>
          <w:rFonts w:asciiTheme="minorHAnsi" w:eastAsiaTheme="minorEastAsia" w:hAnsiTheme="minorHAnsi"/>
          <w:sz w:val="22"/>
          <w:szCs w:val="22"/>
        </w:rPr>
        <w:tab/>
      </w:r>
      <w:r w:rsidRPr="00285BBA">
        <w:rPr>
          <w:rFonts w:cs="v4.2.0"/>
        </w:rPr>
        <w:t>Test Purpose and Environment</w:t>
      </w:r>
      <w:r>
        <w:tab/>
        <w:t>1073</w:t>
      </w:r>
    </w:p>
    <w:p w14:paraId="0B4F508C" w14:textId="77777777" w:rsidR="006729FB" w:rsidRDefault="006729F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7CD1BF3B" w14:textId="77777777" w:rsidR="006729FB" w:rsidRDefault="006729F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15A2395D" w14:textId="77777777" w:rsidR="006729FB" w:rsidRDefault="006729F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0B7F733D" w14:textId="77777777" w:rsidR="006729FB" w:rsidRDefault="006729F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3374A575" w14:textId="77777777" w:rsidR="006729FB" w:rsidRDefault="006729F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1CFC391F" w14:textId="77777777" w:rsidR="006729FB" w:rsidRDefault="006729F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132815E8" w14:textId="77777777" w:rsidR="006729FB" w:rsidRDefault="006729F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3DD2F3D" w14:textId="77777777" w:rsidR="006729FB" w:rsidRDefault="006729F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5769F559" w14:textId="77777777" w:rsidR="006729FB" w:rsidRDefault="006729F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16F64E65" w14:textId="77777777" w:rsidR="006729FB" w:rsidRDefault="006729F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022A4439" w14:textId="77777777" w:rsidR="006729FB" w:rsidRDefault="006729F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2A87F5C8" w14:textId="77777777" w:rsidR="006729FB" w:rsidRDefault="006729F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3CECC08B" w14:textId="77777777" w:rsidR="006729FB" w:rsidRDefault="006729F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61A35887" w14:textId="77777777" w:rsidR="006729FB" w:rsidRDefault="006729F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5288308C" w14:textId="77777777" w:rsidR="006729FB" w:rsidRDefault="006729F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4DBB4E37" w14:textId="77777777" w:rsidR="006729FB" w:rsidRDefault="006729F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25B46847" w14:textId="77777777" w:rsidR="006729FB" w:rsidRDefault="006729F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15112C89" w14:textId="77777777" w:rsidR="006729FB" w:rsidRDefault="006729F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4EE634D9" w14:textId="77777777" w:rsidR="006729FB" w:rsidRDefault="006729F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708641B2" w14:textId="77777777" w:rsidR="006729FB" w:rsidRDefault="006729F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699333D6" w14:textId="77777777" w:rsidR="006729FB" w:rsidRDefault="006729F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4F38816B" w14:textId="77777777" w:rsidR="006729FB" w:rsidRDefault="006729F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45C9B632" w14:textId="77777777" w:rsidR="006729FB" w:rsidRDefault="006729F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65F6B36" w14:textId="77777777" w:rsidR="006729FB" w:rsidRDefault="006729F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75A0E8A8" w14:textId="77777777" w:rsidR="006729FB" w:rsidRDefault="006729F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390A6067" w14:textId="77777777" w:rsidR="006729FB" w:rsidRDefault="006729F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5E21347F" w14:textId="77777777" w:rsidR="006729FB" w:rsidRDefault="006729F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3AE7C740" w14:textId="77777777" w:rsidR="006729FB" w:rsidRDefault="006729F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68D3B74B" w14:textId="77777777" w:rsidR="006729FB" w:rsidRDefault="006729F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1D2B984E" w14:textId="77777777" w:rsidR="006729FB" w:rsidRDefault="006729F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2C7EBCEE" w14:textId="77777777" w:rsidR="006729FB" w:rsidRDefault="006729F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1522D313" w14:textId="77777777" w:rsidR="006729FB" w:rsidRDefault="006729FB">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1090</w:t>
      </w:r>
    </w:p>
    <w:p w14:paraId="740846DB" w14:textId="77777777" w:rsidR="006729FB" w:rsidRDefault="006729F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7C934048" w14:textId="77777777" w:rsidR="006729FB" w:rsidRDefault="006729F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38160CC2" w14:textId="77777777" w:rsidR="006729FB" w:rsidRDefault="006729F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40F43908" w14:textId="77777777" w:rsidR="006729FB" w:rsidRDefault="006729F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743CB77A" w14:textId="77777777" w:rsidR="006729FB" w:rsidRDefault="006729F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5857BFC6" w14:textId="77777777" w:rsidR="006729FB" w:rsidRDefault="006729F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396503E5" w14:textId="77777777" w:rsidR="006729FB" w:rsidRDefault="006729F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7353306B" w14:textId="77777777" w:rsidR="006729FB" w:rsidRDefault="006729F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59757CF8" w14:textId="77777777" w:rsidR="006729FB" w:rsidRDefault="006729FB">
      <w:pPr>
        <w:pStyle w:val="TOC4"/>
        <w:rPr>
          <w:rFonts w:asciiTheme="minorHAnsi" w:eastAsiaTheme="minorEastAsia" w:hAnsiTheme="minorHAnsi" w:cstheme="minorBidi"/>
          <w:sz w:val="22"/>
          <w:szCs w:val="22"/>
        </w:rPr>
      </w:pPr>
      <w:r w:rsidRPr="006729FB">
        <w:t>A.6.3.1.1</w:t>
      </w:r>
      <w:r w:rsidRPr="006729FB">
        <w:rPr>
          <w:rFonts w:asciiTheme="minorHAnsi" w:eastAsiaTheme="minorEastAsia" w:hAnsiTheme="minorHAnsi" w:cstheme="minorBidi"/>
          <w:sz w:val="22"/>
          <w:szCs w:val="22"/>
        </w:rPr>
        <w:tab/>
      </w:r>
      <w:r w:rsidRPr="00285BBA">
        <w:rPr>
          <w:snapToGrid w:val="0"/>
        </w:rPr>
        <w:t>Test Purpose and Environment</w:t>
      </w:r>
      <w:r>
        <w:tab/>
        <w:t>1092</w:t>
      </w:r>
    </w:p>
    <w:p w14:paraId="0B4818ED" w14:textId="77777777" w:rsidR="006729FB" w:rsidRDefault="006729FB">
      <w:pPr>
        <w:pStyle w:val="TOC4"/>
        <w:rPr>
          <w:rFonts w:asciiTheme="minorHAnsi" w:eastAsiaTheme="minorEastAsia" w:hAnsiTheme="minorHAnsi" w:cstheme="minorBidi"/>
          <w:sz w:val="22"/>
          <w:szCs w:val="22"/>
        </w:rPr>
      </w:pPr>
      <w:r w:rsidRPr="006729FB">
        <w:t>A.6.3.1.2</w:t>
      </w:r>
      <w:r w:rsidRPr="006729FB">
        <w:rPr>
          <w:rFonts w:asciiTheme="minorHAnsi" w:eastAsiaTheme="minorEastAsia" w:hAnsiTheme="minorHAnsi" w:cstheme="minorBidi"/>
          <w:sz w:val="22"/>
          <w:szCs w:val="22"/>
        </w:rPr>
        <w:tab/>
      </w:r>
      <w:r w:rsidRPr="00285BBA">
        <w:rPr>
          <w:snapToGrid w:val="0"/>
        </w:rPr>
        <w:t>Test Requirements</w:t>
      </w:r>
      <w:r>
        <w:tab/>
        <w:t>1094</w:t>
      </w:r>
    </w:p>
    <w:p w14:paraId="67F105FA" w14:textId="77777777" w:rsidR="006729FB" w:rsidRDefault="006729F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247F2568" w14:textId="77777777" w:rsidR="006729FB" w:rsidRDefault="006729FB">
      <w:pPr>
        <w:pStyle w:val="TOC4"/>
        <w:rPr>
          <w:rFonts w:asciiTheme="minorHAnsi" w:eastAsiaTheme="minorEastAsia" w:hAnsiTheme="minorHAnsi" w:cstheme="minorBidi"/>
          <w:sz w:val="22"/>
          <w:szCs w:val="22"/>
        </w:rPr>
      </w:pPr>
      <w:r w:rsidRPr="006729FB">
        <w:t>A.6.3.2.1</w:t>
      </w:r>
      <w:r w:rsidRPr="006729FB">
        <w:rPr>
          <w:rFonts w:asciiTheme="minorHAnsi" w:eastAsiaTheme="minorEastAsia" w:hAnsiTheme="minorHAnsi" w:cstheme="minorBidi"/>
          <w:sz w:val="22"/>
          <w:szCs w:val="22"/>
        </w:rPr>
        <w:tab/>
      </w:r>
      <w:r w:rsidRPr="00285BBA">
        <w:rPr>
          <w:snapToGrid w:val="0"/>
        </w:rPr>
        <w:t>Test Purpose and Environment</w:t>
      </w:r>
      <w:r>
        <w:tab/>
        <w:t>1094</w:t>
      </w:r>
    </w:p>
    <w:p w14:paraId="3CCADB9A" w14:textId="77777777" w:rsidR="006729FB" w:rsidRDefault="006729FB">
      <w:pPr>
        <w:pStyle w:val="TOC4"/>
        <w:rPr>
          <w:rFonts w:asciiTheme="minorHAnsi" w:eastAsiaTheme="minorEastAsia" w:hAnsiTheme="minorHAnsi" w:cstheme="minorBidi"/>
          <w:sz w:val="22"/>
          <w:szCs w:val="22"/>
        </w:rPr>
      </w:pPr>
      <w:r w:rsidRPr="006729FB">
        <w:t>A.6.3.2.2</w:t>
      </w:r>
      <w:r w:rsidRPr="006729FB">
        <w:rPr>
          <w:rFonts w:asciiTheme="minorHAnsi" w:eastAsiaTheme="minorEastAsia" w:hAnsiTheme="minorHAnsi" w:cstheme="minorBidi"/>
          <w:sz w:val="22"/>
          <w:szCs w:val="22"/>
        </w:rPr>
        <w:tab/>
      </w:r>
      <w:r w:rsidRPr="00285BBA">
        <w:rPr>
          <w:snapToGrid w:val="0"/>
        </w:rPr>
        <w:t>Test Requirements</w:t>
      </w:r>
      <w:r>
        <w:tab/>
        <w:t>1096</w:t>
      </w:r>
    </w:p>
    <w:p w14:paraId="4D576E19" w14:textId="77777777" w:rsidR="006729FB" w:rsidRDefault="006729F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2E27960A" w14:textId="77777777" w:rsidR="006729FB" w:rsidRDefault="006729F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3FB3D91F" w14:textId="77777777" w:rsidR="006729FB" w:rsidRDefault="006729F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719D4BC8" w14:textId="77777777" w:rsidR="006729FB" w:rsidRDefault="006729F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3A712979" w14:textId="77777777" w:rsidR="006729FB" w:rsidRDefault="006729F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2250DD80" w14:textId="77777777" w:rsidR="006729FB" w:rsidRDefault="006729F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134E4979" w14:textId="77777777" w:rsidR="006729FB" w:rsidRDefault="006729F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3D6575DB"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5</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1100</w:t>
      </w:r>
    </w:p>
    <w:p w14:paraId="786736A9"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5</w:t>
      </w:r>
      <w:r w:rsidRPr="006729FB">
        <w:t>.2</w:t>
      </w:r>
      <w:r w:rsidRPr="006729FB">
        <w:rPr>
          <w:rFonts w:asciiTheme="minorHAnsi" w:eastAsiaTheme="minorEastAsia" w:hAnsiTheme="minorHAnsi" w:cstheme="minorBidi"/>
          <w:sz w:val="22"/>
          <w:szCs w:val="22"/>
        </w:rPr>
        <w:tab/>
      </w:r>
      <w:r w:rsidRPr="00285BBA">
        <w:rPr>
          <w:snapToGrid w:val="0"/>
        </w:rPr>
        <w:t>Test Requirements</w:t>
      </w:r>
      <w:r>
        <w:tab/>
        <w:t>1102</w:t>
      </w:r>
    </w:p>
    <w:p w14:paraId="2AA8E503" w14:textId="77777777" w:rsidR="006729FB" w:rsidRDefault="006729F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2C66620F"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6</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1102</w:t>
      </w:r>
    </w:p>
    <w:p w14:paraId="6ECC953D"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 xml:space="preserve"> 6</w:t>
      </w:r>
      <w:r w:rsidRPr="006729FB">
        <w:t>.</w:t>
      </w:r>
      <w:r w:rsidRPr="006729FB">
        <w:rPr>
          <w:lang w:eastAsia="zh-CN"/>
        </w:rPr>
        <w:t>3</w:t>
      </w:r>
      <w:r w:rsidRPr="006729FB">
        <w:t>.</w:t>
      </w:r>
      <w:r w:rsidRPr="006729FB">
        <w:rPr>
          <w:lang w:eastAsia="zh-CN"/>
        </w:rPr>
        <w:t>6</w:t>
      </w:r>
      <w:r w:rsidRPr="006729FB">
        <w:t>.2</w:t>
      </w:r>
      <w:r w:rsidRPr="006729FB">
        <w:rPr>
          <w:rFonts w:asciiTheme="minorHAnsi" w:eastAsiaTheme="minorEastAsia" w:hAnsiTheme="minorHAnsi" w:cstheme="minorBidi"/>
          <w:sz w:val="22"/>
          <w:szCs w:val="22"/>
        </w:rPr>
        <w:tab/>
      </w:r>
      <w:r w:rsidRPr="00285BBA">
        <w:rPr>
          <w:snapToGrid w:val="0"/>
        </w:rPr>
        <w:t>Test Requirements</w:t>
      </w:r>
      <w:r>
        <w:tab/>
        <w:t>1104</w:t>
      </w:r>
    </w:p>
    <w:p w14:paraId="3986436A" w14:textId="77777777" w:rsidR="006729FB" w:rsidRDefault="006729F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6ED515E4"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7</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1104</w:t>
      </w:r>
    </w:p>
    <w:p w14:paraId="7FB5CA9A"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7</w:t>
      </w:r>
      <w:r w:rsidRPr="006729FB">
        <w:t>.2</w:t>
      </w:r>
      <w:r w:rsidRPr="006729FB">
        <w:rPr>
          <w:rFonts w:asciiTheme="minorHAnsi" w:eastAsiaTheme="minorEastAsia" w:hAnsiTheme="minorHAnsi" w:cstheme="minorBidi"/>
          <w:sz w:val="22"/>
          <w:szCs w:val="22"/>
        </w:rPr>
        <w:tab/>
      </w:r>
      <w:r w:rsidRPr="00285BBA">
        <w:rPr>
          <w:snapToGrid w:val="0"/>
        </w:rPr>
        <w:t>Test Requirements</w:t>
      </w:r>
      <w:r>
        <w:tab/>
        <w:t>1107</w:t>
      </w:r>
    </w:p>
    <w:p w14:paraId="7C2A8308" w14:textId="77777777" w:rsidR="006729FB" w:rsidRDefault="006729F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05F1CB50"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8</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1107</w:t>
      </w:r>
    </w:p>
    <w:p w14:paraId="281163DA" w14:textId="77777777" w:rsidR="006729FB" w:rsidRDefault="006729FB">
      <w:pPr>
        <w:pStyle w:val="TOC4"/>
        <w:rPr>
          <w:rFonts w:asciiTheme="minorHAnsi" w:eastAsiaTheme="minorEastAsia" w:hAnsiTheme="minorHAnsi" w:cstheme="minorBidi"/>
          <w:sz w:val="22"/>
          <w:szCs w:val="22"/>
        </w:rPr>
      </w:pPr>
      <w:r w:rsidRPr="006729FB">
        <w:t>A.</w:t>
      </w:r>
      <w:r w:rsidRPr="006729FB">
        <w:rPr>
          <w:lang w:eastAsia="zh-CN"/>
        </w:rPr>
        <w:t>6</w:t>
      </w:r>
      <w:r w:rsidRPr="006729FB">
        <w:t>.</w:t>
      </w:r>
      <w:r w:rsidRPr="006729FB">
        <w:rPr>
          <w:lang w:eastAsia="zh-CN"/>
        </w:rPr>
        <w:t>3</w:t>
      </w:r>
      <w:r w:rsidRPr="006729FB">
        <w:t>.</w:t>
      </w:r>
      <w:r w:rsidRPr="006729FB">
        <w:rPr>
          <w:lang w:eastAsia="zh-CN"/>
        </w:rPr>
        <w:t>8</w:t>
      </w:r>
      <w:r w:rsidRPr="006729FB">
        <w:t>.2</w:t>
      </w:r>
      <w:r w:rsidRPr="006729FB">
        <w:rPr>
          <w:rFonts w:asciiTheme="minorHAnsi" w:eastAsiaTheme="minorEastAsia" w:hAnsiTheme="minorHAnsi" w:cstheme="minorBidi"/>
          <w:sz w:val="22"/>
          <w:szCs w:val="22"/>
        </w:rPr>
        <w:tab/>
      </w:r>
      <w:r w:rsidRPr="00285BBA">
        <w:rPr>
          <w:snapToGrid w:val="0"/>
        </w:rPr>
        <w:t>Test Requirements</w:t>
      </w:r>
      <w:r>
        <w:tab/>
        <w:t>1110</w:t>
      </w:r>
    </w:p>
    <w:p w14:paraId="3E3066FB" w14:textId="77777777" w:rsidR="006729FB" w:rsidRDefault="006729F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61EB7B48" w14:textId="77777777" w:rsidR="006729FB" w:rsidRDefault="006729FB">
      <w:pPr>
        <w:pStyle w:val="TOC4"/>
        <w:rPr>
          <w:rFonts w:asciiTheme="minorHAnsi" w:eastAsiaTheme="minorEastAsia" w:hAnsiTheme="minorHAnsi" w:cstheme="minorBidi"/>
          <w:sz w:val="22"/>
          <w:szCs w:val="22"/>
        </w:rPr>
      </w:pPr>
      <w:r w:rsidRPr="006729FB">
        <w:t>A.6.3.9.1</w:t>
      </w:r>
      <w:r w:rsidRPr="006729FB">
        <w:rPr>
          <w:rFonts w:asciiTheme="minorHAnsi" w:eastAsiaTheme="minorEastAsia" w:hAnsiTheme="minorHAnsi" w:cstheme="minorBidi"/>
          <w:sz w:val="22"/>
          <w:szCs w:val="22"/>
        </w:rPr>
        <w:tab/>
      </w:r>
      <w:r w:rsidRPr="00285BBA">
        <w:rPr>
          <w:snapToGrid w:val="0"/>
        </w:rPr>
        <w:t>Test Purpose and Environment</w:t>
      </w:r>
      <w:r>
        <w:tab/>
        <w:t>1110</w:t>
      </w:r>
    </w:p>
    <w:p w14:paraId="21E559AB" w14:textId="77777777" w:rsidR="006729FB" w:rsidRDefault="006729FB">
      <w:pPr>
        <w:pStyle w:val="TOC4"/>
        <w:rPr>
          <w:rFonts w:asciiTheme="minorHAnsi" w:eastAsiaTheme="minorEastAsia" w:hAnsiTheme="minorHAnsi" w:cstheme="minorBidi"/>
          <w:sz w:val="22"/>
          <w:szCs w:val="22"/>
        </w:rPr>
      </w:pPr>
      <w:r w:rsidRPr="006729FB">
        <w:t>A.6.3.9.2</w:t>
      </w:r>
      <w:r w:rsidRPr="006729FB">
        <w:rPr>
          <w:rFonts w:asciiTheme="minorHAnsi" w:eastAsiaTheme="minorEastAsia" w:hAnsiTheme="minorHAnsi" w:cstheme="minorBidi"/>
          <w:sz w:val="22"/>
          <w:szCs w:val="22"/>
        </w:rPr>
        <w:tab/>
      </w:r>
      <w:r w:rsidRPr="00285BBA">
        <w:rPr>
          <w:snapToGrid w:val="0"/>
        </w:rPr>
        <w:t>Test Requirements</w:t>
      </w:r>
      <w:r>
        <w:tab/>
        <w:t>1112</w:t>
      </w:r>
    </w:p>
    <w:p w14:paraId="76ADA6CC" w14:textId="77777777" w:rsidR="006729FB" w:rsidRDefault="006729F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7EE4CA5B" w14:textId="77777777" w:rsidR="006729FB" w:rsidRDefault="006729F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2A33F4C7" w14:textId="77777777" w:rsidR="006729FB" w:rsidRDefault="006729F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2642498A" w14:textId="77777777" w:rsidR="006729FB" w:rsidRDefault="006729F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580C0567" w14:textId="77777777" w:rsidR="006729FB" w:rsidRDefault="006729F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60382B30" w14:textId="77777777" w:rsidR="006729FB" w:rsidRDefault="006729F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65DDCA6B" w14:textId="77777777" w:rsidR="006729FB" w:rsidRDefault="006729F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08AB5FFD" w14:textId="77777777" w:rsidR="006729FB" w:rsidRDefault="006729FB">
      <w:pPr>
        <w:pStyle w:val="TOC4"/>
        <w:rPr>
          <w:rFonts w:asciiTheme="minorHAnsi" w:eastAsiaTheme="minorEastAsia" w:hAnsiTheme="minorHAnsi" w:cstheme="minorBidi"/>
          <w:sz w:val="22"/>
          <w:szCs w:val="22"/>
        </w:rPr>
      </w:pPr>
      <w:r w:rsidRPr="006729FB">
        <w:t>A.6.3.12.1</w:t>
      </w:r>
      <w:r w:rsidRPr="006729FB">
        <w:rPr>
          <w:rFonts w:asciiTheme="minorHAnsi" w:eastAsiaTheme="minorEastAsia" w:hAnsiTheme="minorHAnsi" w:cstheme="minorBidi"/>
          <w:sz w:val="22"/>
          <w:szCs w:val="22"/>
        </w:rPr>
        <w:tab/>
      </w:r>
      <w:r w:rsidRPr="00285BBA">
        <w:rPr>
          <w:snapToGrid w:val="0"/>
        </w:rPr>
        <w:t>Test Purpose and Environment</w:t>
      </w:r>
      <w:r>
        <w:tab/>
        <w:t>1116</w:t>
      </w:r>
    </w:p>
    <w:p w14:paraId="318E1CB7" w14:textId="77777777" w:rsidR="006729FB" w:rsidRDefault="006729FB">
      <w:pPr>
        <w:pStyle w:val="TOC4"/>
        <w:rPr>
          <w:rFonts w:asciiTheme="minorHAnsi" w:eastAsiaTheme="minorEastAsia" w:hAnsiTheme="minorHAnsi" w:cstheme="minorBidi"/>
          <w:sz w:val="22"/>
          <w:szCs w:val="22"/>
        </w:rPr>
      </w:pPr>
      <w:r w:rsidRPr="006729FB">
        <w:t>A.6.3.12.2</w:t>
      </w:r>
      <w:r w:rsidRPr="006729FB">
        <w:rPr>
          <w:rFonts w:asciiTheme="minorHAnsi" w:eastAsiaTheme="minorEastAsia" w:hAnsiTheme="minorHAnsi" w:cstheme="minorBidi"/>
          <w:sz w:val="22"/>
          <w:szCs w:val="22"/>
        </w:rPr>
        <w:tab/>
      </w:r>
      <w:r w:rsidRPr="00285BBA">
        <w:rPr>
          <w:snapToGrid w:val="0"/>
        </w:rPr>
        <w:t>Test Requirements</w:t>
      </w:r>
      <w:r>
        <w:tab/>
        <w:t>1119</w:t>
      </w:r>
    </w:p>
    <w:p w14:paraId="33F06DFA" w14:textId="033522EB" w:rsidR="006729FB" w:rsidRDefault="006729F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29B7CCF7" w14:textId="77777777" w:rsidR="006729FB" w:rsidRDefault="006729F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0B3EDB9A" w14:textId="77777777" w:rsidR="006729FB" w:rsidRDefault="006729F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057B5B72" w14:textId="77777777" w:rsidR="006729FB" w:rsidRDefault="006729F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686FD63D" w14:textId="77777777" w:rsidR="006729FB" w:rsidRDefault="006729FB">
      <w:pPr>
        <w:pStyle w:val="TOC4"/>
        <w:rPr>
          <w:rFonts w:asciiTheme="minorHAnsi" w:eastAsiaTheme="minorEastAsia" w:hAnsiTheme="minorHAnsi" w:cstheme="minorBidi"/>
          <w:sz w:val="22"/>
          <w:szCs w:val="22"/>
        </w:rPr>
      </w:pPr>
      <w:r w:rsidRPr="006729FB">
        <w:t>A.7.1.1.2</w:t>
      </w:r>
      <w:r w:rsidRPr="006729FB">
        <w:rPr>
          <w:rFonts w:asciiTheme="minorHAnsi" w:eastAsiaTheme="minorEastAsia" w:hAnsiTheme="minorHAnsi"/>
          <w:sz w:val="22"/>
          <w:szCs w:val="22"/>
        </w:rPr>
        <w:tab/>
      </w:r>
      <w:r w:rsidRPr="00285BBA">
        <w:rPr>
          <w:rFonts w:cs="v4.2.0"/>
        </w:rPr>
        <w:t>Test Requirements</w:t>
      </w:r>
      <w:r>
        <w:tab/>
        <w:t>1121</w:t>
      </w:r>
    </w:p>
    <w:p w14:paraId="257ADA59" w14:textId="77777777" w:rsidR="006729FB" w:rsidRDefault="006729FB">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7517494B" w14:textId="77777777" w:rsidR="006729FB" w:rsidRDefault="006729F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1963AE98" w14:textId="77777777" w:rsidR="006729FB" w:rsidRDefault="006729FB">
      <w:pPr>
        <w:pStyle w:val="TOC4"/>
        <w:rPr>
          <w:rFonts w:asciiTheme="minorHAnsi" w:eastAsiaTheme="minorEastAsia" w:hAnsiTheme="minorHAnsi" w:cstheme="minorBidi"/>
          <w:sz w:val="22"/>
          <w:szCs w:val="22"/>
        </w:rPr>
      </w:pPr>
      <w:r w:rsidRPr="006729FB">
        <w:t>A.7.1.2.2</w:t>
      </w:r>
      <w:r w:rsidRPr="006729FB">
        <w:rPr>
          <w:rFonts w:asciiTheme="minorHAnsi" w:eastAsiaTheme="minorEastAsia" w:hAnsiTheme="minorHAnsi"/>
          <w:sz w:val="22"/>
          <w:szCs w:val="22"/>
        </w:rPr>
        <w:tab/>
      </w:r>
      <w:r w:rsidRPr="00285BBA">
        <w:rPr>
          <w:rFonts w:cs="v4.2.0"/>
        </w:rPr>
        <w:t>Test Requirements</w:t>
      </w:r>
      <w:r>
        <w:tab/>
        <w:t>1124</w:t>
      </w:r>
    </w:p>
    <w:p w14:paraId="202DC9DF" w14:textId="77777777" w:rsidR="006729FB" w:rsidRDefault="006729F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7A642E3" w14:textId="77777777" w:rsidR="006729FB" w:rsidRDefault="006729F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060ADE5" w14:textId="77777777" w:rsidR="006729FB" w:rsidRDefault="006729F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77FC0334" w14:textId="77777777" w:rsidR="006729FB" w:rsidRDefault="006729F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1A13DA01" w14:textId="77777777" w:rsidR="006729FB" w:rsidRDefault="006729F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069F1270" w14:textId="77777777" w:rsidR="006729FB" w:rsidRDefault="006729F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1F92FD66" w14:textId="77777777" w:rsidR="006729FB" w:rsidRDefault="006729F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650FFA0F" w14:textId="77777777" w:rsidR="006729FB" w:rsidRDefault="006729F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30F900A5" w14:textId="77777777" w:rsidR="006729FB" w:rsidRDefault="006729F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5B9A82B2" w14:textId="77777777" w:rsidR="006729FB" w:rsidRDefault="006729FB">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5194CED0" w14:textId="77777777" w:rsidR="006729FB" w:rsidRDefault="006729F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54CEEDD5" w14:textId="77777777" w:rsidR="006729FB" w:rsidRDefault="006729F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2186F047" w14:textId="77777777" w:rsidR="006729FB" w:rsidRDefault="006729F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50BC9CD9" w14:textId="77777777" w:rsidR="006729FB" w:rsidRDefault="006729F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6EDA0E7D" w14:textId="77777777" w:rsidR="006729FB" w:rsidRDefault="006729F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3E6AD390" w14:textId="77777777" w:rsidR="006729FB" w:rsidRDefault="006729F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2343026C" w14:textId="77777777" w:rsidR="006729FB" w:rsidRDefault="006729F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5CC0AB2B" w14:textId="77777777" w:rsidR="006729FB" w:rsidRDefault="006729F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66738AD4" w14:textId="77777777" w:rsidR="006729FB" w:rsidRDefault="006729F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285BBA">
        <w:rPr>
          <w:snapToGrid w:val="0"/>
          <w:lang w:eastAsia="zh-CN"/>
        </w:rPr>
        <w:t xml:space="preserve"> for 20MHz +20MHz</w:t>
      </w:r>
      <w:r>
        <w:tab/>
        <w:t>1137</w:t>
      </w:r>
    </w:p>
    <w:p w14:paraId="79A1CAAB" w14:textId="77777777" w:rsidR="006729FB" w:rsidRDefault="006729F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4EE8F24A" w14:textId="77777777" w:rsidR="006729FB" w:rsidRDefault="006729F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59A3D793" w14:textId="77777777" w:rsidR="006729FB" w:rsidRDefault="006729F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285BBA">
        <w:rPr>
          <w:snapToGrid w:val="0"/>
          <w:lang w:eastAsia="zh-CN"/>
        </w:rPr>
        <w:t>20MHz +10MHz</w:t>
      </w:r>
      <w:r>
        <w:tab/>
        <w:t>1137</w:t>
      </w:r>
    </w:p>
    <w:p w14:paraId="7D92024F" w14:textId="77777777" w:rsidR="006729FB" w:rsidRDefault="006729F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656F7DB8" w14:textId="77777777" w:rsidR="006729FB" w:rsidRDefault="006729F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0136E0C7" w14:textId="77777777" w:rsidR="006729FB" w:rsidRDefault="006729FB">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3159D91B" w14:textId="77777777" w:rsidR="006729FB" w:rsidRPr="00EC0C0A" w:rsidRDefault="006729FB">
      <w:pPr>
        <w:pStyle w:val="TOC4"/>
        <w:rPr>
          <w:rFonts w:asciiTheme="minorHAnsi" w:eastAsiaTheme="minorEastAsia" w:hAnsiTheme="minorHAnsi" w:cstheme="minorBidi"/>
          <w:sz w:val="22"/>
          <w:szCs w:val="22"/>
          <w:lang w:val="fi-FI"/>
        </w:rPr>
      </w:pPr>
      <w:r w:rsidRPr="00EC0C0A">
        <w:rPr>
          <w:lang w:val="fi-FI"/>
        </w:rPr>
        <w:t>A.7.1.8.1</w:t>
      </w:r>
      <w:r w:rsidRPr="00EC0C0A">
        <w:rPr>
          <w:rFonts w:asciiTheme="minorHAnsi" w:eastAsiaTheme="minorEastAsia" w:hAnsiTheme="minorHAnsi" w:cstheme="minorBidi"/>
          <w:sz w:val="22"/>
          <w:szCs w:val="22"/>
          <w:lang w:val="fi-FI"/>
        </w:rPr>
        <w:tab/>
      </w:r>
      <w:r w:rsidRPr="00EC0C0A">
        <w:rPr>
          <w:lang w:val="fi-FI"/>
        </w:rPr>
        <w:t>Void</w:t>
      </w:r>
      <w:r w:rsidRPr="00EC0C0A">
        <w:rPr>
          <w:lang w:val="fi-FI"/>
        </w:rPr>
        <w:tab/>
        <w:t>1138</w:t>
      </w:r>
    </w:p>
    <w:p w14:paraId="5EEABE18" w14:textId="77777777" w:rsidR="006729FB" w:rsidRPr="00EC0C0A" w:rsidRDefault="006729FB">
      <w:pPr>
        <w:pStyle w:val="TOC4"/>
        <w:rPr>
          <w:rFonts w:asciiTheme="minorHAnsi" w:eastAsiaTheme="minorEastAsia" w:hAnsiTheme="minorHAnsi" w:cstheme="minorBidi"/>
          <w:sz w:val="22"/>
          <w:szCs w:val="22"/>
          <w:lang w:val="fi-FI"/>
        </w:rPr>
      </w:pPr>
      <w:r w:rsidRPr="00EC0C0A">
        <w:rPr>
          <w:lang w:val="fi-FI"/>
        </w:rPr>
        <w:t>A.7.1.8.2</w:t>
      </w:r>
      <w:r w:rsidRPr="00EC0C0A">
        <w:rPr>
          <w:rFonts w:asciiTheme="minorHAnsi" w:eastAsiaTheme="minorEastAsia" w:hAnsiTheme="minorHAnsi" w:cstheme="minorBidi"/>
          <w:sz w:val="22"/>
          <w:szCs w:val="22"/>
          <w:lang w:val="fi-FI"/>
        </w:rPr>
        <w:tab/>
      </w:r>
      <w:r w:rsidRPr="00EC0C0A">
        <w:rPr>
          <w:lang w:val="fi-FI"/>
        </w:rPr>
        <w:t>Void</w:t>
      </w:r>
      <w:r w:rsidRPr="00EC0C0A">
        <w:rPr>
          <w:lang w:val="fi-FI"/>
        </w:rPr>
        <w:tab/>
        <w:t>1138</w:t>
      </w:r>
    </w:p>
    <w:p w14:paraId="6E8B8987" w14:textId="77777777" w:rsidR="006729FB" w:rsidRPr="00EC0C0A" w:rsidRDefault="006729FB">
      <w:pPr>
        <w:pStyle w:val="TOC3"/>
        <w:rPr>
          <w:rFonts w:asciiTheme="minorHAnsi" w:eastAsiaTheme="minorEastAsia" w:hAnsiTheme="minorHAnsi" w:cstheme="minorBidi"/>
          <w:sz w:val="22"/>
          <w:szCs w:val="22"/>
          <w:lang w:val="fi-FI"/>
        </w:rPr>
      </w:pPr>
      <w:r w:rsidRPr="00EC0C0A">
        <w:rPr>
          <w:lang w:val="fi-FI"/>
        </w:rPr>
        <w:t>A.7.1.9</w:t>
      </w:r>
      <w:r w:rsidRPr="00EC0C0A">
        <w:rPr>
          <w:rFonts w:asciiTheme="minorHAnsi" w:eastAsiaTheme="minorEastAsia" w:hAnsiTheme="minorHAnsi" w:cstheme="minorBidi"/>
          <w:sz w:val="22"/>
          <w:szCs w:val="22"/>
          <w:lang w:val="fi-FI"/>
        </w:rPr>
        <w:tab/>
      </w:r>
      <w:r w:rsidRPr="00EC0C0A">
        <w:rPr>
          <w:lang w:val="fi-FI"/>
        </w:rPr>
        <w:t>Void</w:t>
      </w:r>
      <w:r w:rsidRPr="00EC0C0A">
        <w:rPr>
          <w:lang w:val="fi-FI"/>
        </w:rPr>
        <w:tab/>
        <w:t>1138</w:t>
      </w:r>
    </w:p>
    <w:p w14:paraId="7A27EA4A" w14:textId="77777777" w:rsidR="006729FB" w:rsidRDefault="006729FB">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68540899" w14:textId="77777777" w:rsidR="006729FB" w:rsidRDefault="006729FB">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7ADACF30" w14:textId="77777777" w:rsidR="006729FB" w:rsidRDefault="006729F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374B5D13" w14:textId="77777777" w:rsidR="006729FB" w:rsidRDefault="006729F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13E6676" w14:textId="77777777" w:rsidR="006729FB" w:rsidRDefault="006729F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31ED9E6D" w14:textId="77777777" w:rsidR="006729FB" w:rsidRDefault="006729F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03E3821C" w14:textId="77777777" w:rsidR="006729FB" w:rsidRDefault="006729F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4A031CBA" w14:textId="77777777" w:rsidR="006729FB" w:rsidRDefault="006729F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7471DA04" w14:textId="77777777" w:rsidR="006729FB" w:rsidRDefault="006729F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4EC5D279" w14:textId="77777777" w:rsidR="006729FB" w:rsidRDefault="006729F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16285216" w14:textId="77777777" w:rsidR="006729FB" w:rsidRDefault="006729F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23E1DF93" w14:textId="77777777" w:rsidR="006729FB" w:rsidRDefault="006729F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2B4ACC1E" w14:textId="77777777" w:rsidR="006729FB" w:rsidRDefault="006729F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6F8559D6" w14:textId="77777777" w:rsidR="006729FB" w:rsidRDefault="006729F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69D456C2" w14:textId="77777777" w:rsidR="006729FB" w:rsidRDefault="006729F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12113F99" w14:textId="77777777" w:rsidR="006729FB" w:rsidRDefault="006729F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3AC1925F" w14:textId="77777777" w:rsidR="006729FB" w:rsidRDefault="006729FB">
      <w:pPr>
        <w:pStyle w:val="TOC4"/>
        <w:rPr>
          <w:rFonts w:asciiTheme="minorHAnsi" w:eastAsiaTheme="minorEastAsia" w:hAnsiTheme="minorHAnsi" w:cstheme="minorBidi"/>
          <w:sz w:val="22"/>
          <w:szCs w:val="22"/>
        </w:rPr>
      </w:pPr>
      <w:r w:rsidRPr="006729FB">
        <w:t>A.7.1.14.2</w:t>
      </w:r>
      <w:r w:rsidRPr="006729FB">
        <w:rPr>
          <w:rFonts w:asciiTheme="minorHAnsi" w:eastAsiaTheme="minorEastAsia" w:hAnsiTheme="minorHAnsi"/>
          <w:sz w:val="22"/>
          <w:szCs w:val="22"/>
        </w:rPr>
        <w:tab/>
      </w:r>
      <w:r w:rsidRPr="00285BBA">
        <w:rPr>
          <w:rFonts w:cs="v4.2.0"/>
        </w:rPr>
        <w:t>Test Requirements</w:t>
      </w:r>
      <w:r>
        <w:tab/>
        <w:t>1148</w:t>
      </w:r>
    </w:p>
    <w:p w14:paraId="2F190C6C" w14:textId="77777777" w:rsidR="006729FB" w:rsidRDefault="006729F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6EFE50C4" w14:textId="77777777" w:rsidR="006729FB" w:rsidRDefault="006729F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2D6D5E9F" w14:textId="77777777" w:rsidR="006729FB" w:rsidRDefault="006729FB">
      <w:pPr>
        <w:pStyle w:val="TOC4"/>
        <w:rPr>
          <w:rFonts w:asciiTheme="minorHAnsi" w:eastAsiaTheme="minorEastAsia" w:hAnsiTheme="minorHAnsi" w:cstheme="minorBidi"/>
          <w:sz w:val="22"/>
          <w:szCs w:val="22"/>
        </w:rPr>
      </w:pPr>
      <w:r w:rsidRPr="006729FB">
        <w:t>A.7.1.15.2</w:t>
      </w:r>
      <w:r w:rsidRPr="006729FB">
        <w:rPr>
          <w:rFonts w:asciiTheme="minorHAnsi" w:eastAsiaTheme="minorEastAsia" w:hAnsiTheme="minorHAnsi"/>
          <w:sz w:val="22"/>
          <w:szCs w:val="22"/>
        </w:rPr>
        <w:tab/>
      </w:r>
      <w:r w:rsidRPr="00285BBA">
        <w:rPr>
          <w:rFonts w:cs="v4.2.0"/>
        </w:rPr>
        <w:t>Test Requirements</w:t>
      </w:r>
      <w:r>
        <w:tab/>
        <w:t>1149</w:t>
      </w:r>
    </w:p>
    <w:p w14:paraId="57D3D77F" w14:textId="77777777" w:rsidR="006729FB" w:rsidRDefault="006729F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74FF05E4" w14:textId="77777777" w:rsidR="006729FB" w:rsidRDefault="006729F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7691E519" w14:textId="77777777" w:rsidR="006729FB" w:rsidRDefault="006729FB">
      <w:pPr>
        <w:pStyle w:val="TOC4"/>
        <w:rPr>
          <w:rFonts w:asciiTheme="minorHAnsi" w:eastAsiaTheme="minorEastAsia" w:hAnsiTheme="minorHAnsi" w:cstheme="minorBidi"/>
          <w:sz w:val="22"/>
          <w:szCs w:val="22"/>
        </w:rPr>
      </w:pPr>
      <w:r w:rsidRPr="006729FB">
        <w:t>A.7.1.16.2</w:t>
      </w:r>
      <w:r w:rsidRPr="006729FB">
        <w:rPr>
          <w:rFonts w:asciiTheme="minorHAnsi" w:eastAsiaTheme="minorEastAsia" w:hAnsiTheme="minorHAnsi"/>
          <w:sz w:val="22"/>
          <w:szCs w:val="22"/>
        </w:rPr>
        <w:tab/>
      </w:r>
      <w:r w:rsidRPr="00285BBA">
        <w:rPr>
          <w:rFonts w:cs="v4.2.0"/>
        </w:rPr>
        <w:t>Test Requirements</w:t>
      </w:r>
      <w:r>
        <w:tab/>
        <w:t>1151</w:t>
      </w:r>
    </w:p>
    <w:p w14:paraId="560EF83A" w14:textId="77777777" w:rsidR="006729FB" w:rsidRDefault="006729F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1755A490" w14:textId="77777777" w:rsidR="006729FB" w:rsidRDefault="006729F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4B96D379" w14:textId="77777777" w:rsidR="006729FB" w:rsidRDefault="006729F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743B9468" w14:textId="77777777" w:rsidR="006729FB" w:rsidRDefault="006729F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2CB9569D" w14:textId="77777777" w:rsidR="006729FB" w:rsidRDefault="006729F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5D3C9030" w14:textId="77777777" w:rsidR="006729FB" w:rsidRDefault="006729F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77746264" w14:textId="77777777" w:rsidR="006729FB" w:rsidRDefault="006729FB">
      <w:pPr>
        <w:pStyle w:val="TOC3"/>
        <w:rPr>
          <w:rFonts w:asciiTheme="minorHAnsi" w:eastAsiaTheme="minorEastAsia" w:hAnsiTheme="minorHAnsi" w:cstheme="minorBidi"/>
          <w:sz w:val="22"/>
          <w:szCs w:val="22"/>
        </w:rPr>
      </w:pPr>
      <w:r w:rsidRPr="006729FB">
        <w:t>A.7.1.19</w:t>
      </w:r>
      <w:r w:rsidRPr="006729FB">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46EF982E" w14:textId="77777777" w:rsidR="006729FB" w:rsidRDefault="006729FB">
      <w:pPr>
        <w:pStyle w:val="TOC4"/>
        <w:rPr>
          <w:rFonts w:asciiTheme="minorHAnsi" w:eastAsiaTheme="minorEastAsia" w:hAnsiTheme="minorHAnsi" w:cstheme="minorBidi"/>
          <w:sz w:val="22"/>
          <w:szCs w:val="22"/>
        </w:rPr>
      </w:pPr>
      <w:r w:rsidRPr="006729FB">
        <w:t>A.7.1.19.1</w:t>
      </w:r>
      <w:r w:rsidRPr="006729FB">
        <w:rPr>
          <w:rFonts w:asciiTheme="minorHAnsi" w:eastAsiaTheme="minorEastAsia" w:hAnsiTheme="minorHAnsi" w:cstheme="minorBidi"/>
          <w:sz w:val="22"/>
          <w:szCs w:val="22"/>
        </w:rPr>
        <w:tab/>
      </w:r>
      <w:r w:rsidRPr="00285BBA">
        <w:rPr>
          <w:snapToGrid w:val="0"/>
        </w:rPr>
        <w:t>Test Purpose and Environment</w:t>
      </w:r>
      <w:r>
        <w:tab/>
        <w:t>1158</w:t>
      </w:r>
    </w:p>
    <w:p w14:paraId="70ADEE4E" w14:textId="77777777" w:rsidR="006729FB" w:rsidRDefault="006729FB">
      <w:pPr>
        <w:pStyle w:val="TOC4"/>
        <w:rPr>
          <w:rFonts w:asciiTheme="minorHAnsi" w:eastAsiaTheme="minorEastAsia" w:hAnsiTheme="minorHAnsi" w:cstheme="minorBidi"/>
          <w:sz w:val="22"/>
          <w:szCs w:val="22"/>
        </w:rPr>
      </w:pPr>
      <w:r w:rsidRPr="006729FB">
        <w:t>A.7.1.19.2</w:t>
      </w:r>
      <w:r w:rsidRPr="006729FB">
        <w:rPr>
          <w:rFonts w:asciiTheme="minorHAnsi" w:eastAsiaTheme="minorEastAsia" w:hAnsiTheme="minorHAnsi" w:cstheme="minorBidi"/>
          <w:sz w:val="22"/>
          <w:szCs w:val="22"/>
        </w:rPr>
        <w:tab/>
      </w:r>
      <w:r w:rsidRPr="00285BBA">
        <w:rPr>
          <w:snapToGrid w:val="0"/>
        </w:rPr>
        <w:t>Test Requirements</w:t>
      </w:r>
      <w:r>
        <w:tab/>
        <w:t>1159</w:t>
      </w:r>
    </w:p>
    <w:p w14:paraId="5B9C1F1E" w14:textId="77777777" w:rsidR="006729FB" w:rsidRDefault="006729FB">
      <w:pPr>
        <w:pStyle w:val="TOC3"/>
        <w:rPr>
          <w:rFonts w:asciiTheme="minorHAnsi" w:eastAsiaTheme="minorEastAsia" w:hAnsiTheme="minorHAnsi" w:cstheme="minorBidi"/>
          <w:sz w:val="22"/>
          <w:szCs w:val="22"/>
        </w:rPr>
      </w:pPr>
      <w:r w:rsidRPr="006729FB">
        <w:t>A.7.1.20</w:t>
      </w:r>
      <w:r w:rsidRPr="006729FB">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0F62BA9C" w14:textId="77777777" w:rsidR="006729FB" w:rsidRDefault="006729FB">
      <w:pPr>
        <w:pStyle w:val="TOC4"/>
        <w:rPr>
          <w:rFonts w:asciiTheme="minorHAnsi" w:eastAsiaTheme="minorEastAsia" w:hAnsiTheme="minorHAnsi" w:cstheme="minorBidi"/>
          <w:sz w:val="22"/>
          <w:szCs w:val="22"/>
        </w:rPr>
      </w:pPr>
      <w:r w:rsidRPr="006729FB">
        <w:t>A.7.1.20.1</w:t>
      </w:r>
      <w:r w:rsidRPr="006729FB">
        <w:rPr>
          <w:rFonts w:asciiTheme="minorHAnsi" w:eastAsiaTheme="minorEastAsia" w:hAnsiTheme="minorHAnsi" w:cstheme="minorBidi"/>
          <w:sz w:val="22"/>
          <w:szCs w:val="22"/>
        </w:rPr>
        <w:tab/>
      </w:r>
      <w:r w:rsidRPr="00285BBA">
        <w:rPr>
          <w:snapToGrid w:val="0"/>
        </w:rPr>
        <w:t>Test Purpose and Environment</w:t>
      </w:r>
      <w:r>
        <w:tab/>
        <w:t>1159</w:t>
      </w:r>
    </w:p>
    <w:p w14:paraId="599DBE0C" w14:textId="77777777" w:rsidR="006729FB" w:rsidRDefault="006729FB">
      <w:pPr>
        <w:pStyle w:val="TOC4"/>
        <w:rPr>
          <w:rFonts w:asciiTheme="minorHAnsi" w:eastAsiaTheme="minorEastAsia" w:hAnsiTheme="minorHAnsi" w:cstheme="minorBidi"/>
          <w:sz w:val="22"/>
          <w:szCs w:val="22"/>
        </w:rPr>
      </w:pPr>
      <w:r w:rsidRPr="006729FB">
        <w:t>A.7.1.20.2</w:t>
      </w:r>
      <w:r w:rsidRPr="006729FB">
        <w:rPr>
          <w:rFonts w:asciiTheme="minorHAnsi" w:eastAsiaTheme="minorEastAsia" w:hAnsiTheme="minorHAnsi" w:cstheme="minorBidi"/>
          <w:sz w:val="22"/>
          <w:szCs w:val="22"/>
        </w:rPr>
        <w:tab/>
      </w:r>
      <w:r w:rsidRPr="00285BBA">
        <w:rPr>
          <w:snapToGrid w:val="0"/>
        </w:rPr>
        <w:t>Test Requirements</w:t>
      </w:r>
      <w:r>
        <w:tab/>
        <w:t>1161</w:t>
      </w:r>
    </w:p>
    <w:p w14:paraId="1390C83A" w14:textId="77777777" w:rsidR="006729FB" w:rsidRDefault="006729F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345E01D5" w14:textId="77777777" w:rsidR="006729FB" w:rsidRDefault="006729F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15791B07" w14:textId="77777777" w:rsidR="006729FB" w:rsidRDefault="006729F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620E9C6E" w14:textId="77777777" w:rsidR="006729FB" w:rsidRDefault="006729F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65940D56" w14:textId="77777777" w:rsidR="006729FB" w:rsidRDefault="006729F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BD0933A" w14:textId="77777777" w:rsidR="006729FB" w:rsidRDefault="006729F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0BAD02FF" w14:textId="77777777" w:rsidR="006729FB" w:rsidRDefault="006729FB">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0758ABE9" w14:textId="77777777" w:rsidR="006729FB" w:rsidRDefault="006729F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6FC7B0C1" w14:textId="77777777" w:rsidR="006729FB" w:rsidRDefault="006729F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AD4D545" w14:textId="77777777" w:rsidR="006729FB" w:rsidRDefault="006729F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3206AD55" w14:textId="77777777" w:rsidR="006729FB" w:rsidRDefault="006729F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4534539F" w14:textId="77777777" w:rsidR="006729FB" w:rsidRDefault="006729FB">
      <w:pPr>
        <w:pStyle w:val="TOC4"/>
        <w:rPr>
          <w:rFonts w:asciiTheme="minorHAnsi" w:eastAsiaTheme="minorEastAsia" w:hAnsiTheme="minorHAnsi" w:cstheme="minorBidi"/>
          <w:sz w:val="22"/>
          <w:szCs w:val="22"/>
        </w:rPr>
      </w:pPr>
      <w:r w:rsidRPr="006729FB">
        <w:t>A.7.1.24.2</w:t>
      </w:r>
      <w:r w:rsidRPr="006729FB">
        <w:rPr>
          <w:rFonts w:asciiTheme="minorHAnsi" w:eastAsiaTheme="minorEastAsia" w:hAnsiTheme="minorHAnsi"/>
          <w:sz w:val="22"/>
          <w:szCs w:val="22"/>
        </w:rPr>
        <w:tab/>
      </w:r>
      <w:r w:rsidRPr="00285BBA">
        <w:rPr>
          <w:rFonts w:cs="v4.2.0"/>
        </w:rPr>
        <w:t>Test Requirements</w:t>
      </w:r>
      <w:r>
        <w:tab/>
        <w:t>1168</w:t>
      </w:r>
    </w:p>
    <w:p w14:paraId="0378C804" w14:textId="77777777" w:rsidR="006729FB" w:rsidRDefault="006729F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4B9DFF58" w14:textId="77777777" w:rsidR="006729FB" w:rsidRDefault="006729F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0759AE29" w14:textId="77777777" w:rsidR="006729FB" w:rsidRDefault="006729FB">
      <w:pPr>
        <w:pStyle w:val="TOC4"/>
        <w:rPr>
          <w:rFonts w:asciiTheme="minorHAnsi" w:eastAsiaTheme="minorEastAsia" w:hAnsiTheme="minorHAnsi" w:cstheme="minorBidi"/>
          <w:sz w:val="22"/>
          <w:szCs w:val="22"/>
        </w:rPr>
      </w:pPr>
      <w:r w:rsidRPr="006729FB">
        <w:t>A.7.1.25.2</w:t>
      </w:r>
      <w:r w:rsidRPr="006729FB">
        <w:rPr>
          <w:rFonts w:asciiTheme="minorHAnsi" w:eastAsiaTheme="minorEastAsia" w:hAnsiTheme="minorHAnsi"/>
          <w:sz w:val="22"/>
          <w:szCs w:val="22"/>
        </w:rPr>
        <w:tab/>
      </w:r>
      <w:r w:rsidRPr="00285BBA">
        <w:rPr>
          <w:rFonts w:cs="v4.2.0"/>
        </w:rPr>
        <w:t>Test Requirements</w:t>
      </w:r>
      <w:r>
        <w:tab/>
        <w:t>1170</w:t>
      </w:r>
    </w:p>
    <w:p w14:paraId="167B108C" w14:textId="77777777" w:rsidR="006729FB" w:rsidRDefault="006729F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0A368070" w14:textId="77777777" w:rsidR="006729FB" w:rsidRDefault="006729F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67E9F74A" w14:textId="77777777" w:rsidR="006729FB" w:rsidRDefault="006729FB">
      <w:pPr>
        <w:pStyle w:val="TOC4"/>
        <w:rPr>
          <w:rFonts w:asciiTheme="minorHAnsi" w:eastAsiaTheme="minorEastAsia" w:hAnsiTheme="minorHAnsi" w:cstheme="minorBidi"/>
          <w:sz w:val="22"/>
          <w:szCs w:val="22"/>
        </w:rPr>
      </w:pPr>
      <w:r w:rsidRPr="006729FB">
        <w:t>A.7.1.26.2</w:t>
      </w:r>
      <w:r w:rsidRPr="006729FB">
        <w:rPr>
          <w:rFonts w:asciiTheme="minorHAnsi" w:eastAsiaTheme="minorEastAsia" w:hAnsiTheme="minorHAnsi"/>
          <w:sz w:val="22"/>
          <w:szCs w:val="22"/>
        </w:rPr>
        <w:tab/>
      </w:r>
      <w:r w:rsidRPr="00285BBA">
        <w:rPr>
          <w:rFonts w:cs="v4.2.0"/>
        </w:rPr>
        <w:t>Test Requirements</w:t>
      </w:r>
      <w:r>
        <w:tab/>
        <w:t>1172</w:t>
      </w:r>
    </w:p>
    <w:p w14:paraId="15C0D157" w14:textId="77777777" w:rsidR="006729FB" w:rsidRDefault="006729F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212BA8F6" w14:textId="77777777" w:rsidR="006729FB" w:rsidRDefault="006729F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22FD9B3E" w14:textId="77777777" w:rsidR="006729FB" w:rsidRDefault="006729F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76396400" w14:textId="77777777" w:rsidR="006729FB" w:rsidRDefault="006729FB">
      <w:pPr>
        <w:pStyle w:val="TOC4"/>
        <w:rPr>
          <w:rFonts w:asciiTheme="minorHAnsi" w:eastAsiaTheme="minorEastAsia" w:hAnsiTheme="minorHAnsi" w:cstheme="minorBidi"/>
          <w:sz w:val="22"/>
          <w:szCs w:val="22"/>
        </w:rPr>
      </w:pPr>
      <w:r w:rsidRPr="006729FB">
        <w:t>A.7.2.1.2</w:t>
      </w:r>
      <w:r w:rsidRPr="006729FB">
        <w:rPr>
          <w:rFonts w:asciiTheme="minorHAnsi" w:eastAsiaTheme="minorEastAsia" w:hAnsiTheme="minorHAnsi"/>
          <w:sz w:val="22"/>
          <w:szCs w:val="22"/>
        </w:rPr>
        <w:tab/>
      </w:r>
      <w:r w:rsidRPr="00285BBA">
        <w:rPr>
          <w:rFonts w:cs="v4.2.0"/>
        </w:rPr>
        <w:t>Test Requirements</w:t>
      </w:r>
      <w:r>
        <w:tab/>
        <w:t>1175</w:t>
      </w:r>
    </w:p>
    <w:p w14:paraId="12BE42F9" w14:textId="77777777" w:rsidR="006729FB" w:rsidRDefault="006729F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281BFE62" w14:textId="77777777" w:rsidR="006729FB" w:rsidRDefault="006729F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54FACAB8" w14:textId="77777777" w:rsidR="006729FB" w:rsidRDefault="006729FB">
      <w:pPr>
        <w:pStyle w:val="TOC4"/>
        <w:rPr>
          <w:rFonts w:asciiTheme="minorHAnsi" w:eastAsiaTheme="minorEastAsia" w:hAnsiTheme="minorHAnsi" w:cstheme="minorBidi"/>
          <w:sz w:val="22"/>
          <w:szCs w:val="22"/>
        </w:rPr>
      </w:pPr>
      <w:r w:rsidRPr="006729FB">
        <w:t>A.7.2.2.2</w:t>
      </w:r>
      <w:r w:rsidRPr="006729FB">
        <w:rPr>
          <w:rFonts w:asciiTheme="minorHAnsi" w:eastAsiaTheme="minorEastAsia" w:hAnsiTheme="minorHAnsi"/>
          <w:sz w:val="22"/>
          <w:szCs w:val="22"/>
        </w:rPr>
        <w:tab/>
      </w:r>
      <w:r w:rsidRPr="00285BBA">
        <w:rPr>
          <w:rFonts w:cs="v4.2.0"/>
        </w:rPr>
        <w:t>Test Requirements</w:t>
      </w:r>
      <w:r>
        <w:tab/>
        <w:t>1177</w:t>
      </w:r>
    </w:p>
    <w:p w14:paraId="343FDBDF" w14:textId="77777777" w:rsidR="006729FB" w:rsidRDefault="006729F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10E2CA7D" w14:textId="77777777" w:rsidR="006729FB" w:rsidRDefault="006729F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677ED408" w14:textId="77777777" w:rsidR="006729FB" w:rsidRDefault="006729F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079920B5" w14:textId="77777777" w:rsidR="006729FB" w:rsidRDefault="006729F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8888584" w14:textId="77777777" w:rsidR="006729FB" w:rsidRDefault="006729F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4876D08D" w14:textId="77777777" w:rsidR="006729FB" w:rsidRDefault="006729F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112B8286" w14:textId="77777777" w:rsidR="006729FB" w:rsidRDefault="006729F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4D3B053A" w14:textId="77777777" w:rsidR="006729FB" w:rsidRDefault="006729F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6C4464E6" w14:textId="77777777" w:rsidR="006729FB" w:rsidRDefault="006729F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16DFBBCD" w14:textId="77777777" w:rsidR="006729FB" w:rsidRDefault="006729F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20345ED9" w14:textId="77777777" w:rsidR="006729FB" w:rsidRDefault="006729F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1427673A" w14:textId="77777777" w:rsidR="006729FB" w:rsidRDefault="006729F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46AFDEFB" w14:textId="77777777" w:rsidR="006729FB" w:rsidRDefault="006729F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640A24E3" w14:textId="77777777" w:rsidR="006729FB" w:rsidRDefault="006729F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74361345" w14:textId="77777777" w:rsidR="006729FB" w:rsidRDefault="006729F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598E331A" w14:textId="77777777" w:rsidR="006729FB" w:rsidRDefault="006729F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3F4B6228" w14:textId="77777777" w:rsidR="006729FB" w:rsidRDefault="006729F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4A018015" w14:textId="77777777" w:rsidR="006729FB" w:rsidRDefault="006729F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369B8085" w14:textId="77777777" w:rsidR="006729FB" w:rsidRDefault="006729F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069E2E75" w14:textId="77777777" w:rsidR="006729FB" w:rsidRDefault="006729F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7D69048F" w14:textId="77777777" w:rsidR="006729FB" w:rsidRDefault="006729F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40E0DBC8" w14:textId="77777777" w:rsidR="006729FB" w:rsidRDefault="006729FB">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0D5C6EFC" w14:textId="77777777" w:rsidR="006729FB" w:rsidRDefault="006729F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2E1A7F88" w14:textId="77777777" w:rsidR="006729FB" w:rsidRDefault="006729F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499B50E8" w14:textId="77777777" w:rsidR="006729FB" w:rsidRDefault="006729F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667BBF94" w14:textId="77777777" w:rsidR="006729FB" w:rsidRDefault="006729FB">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34716ECD" w14:textId="77777777" w:rsidR="006729FB" w:rsidRDefault="006729FB">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1192</w:t>
      </w:r>
    </w:p>
    <w:p w14:paraId="7EB486BC" w14:textId="77777777" w:rsidR="006729FB" w:rsidRDefault="006729FB">
      <w:pPr>
        <w:pStyle w:val="TOC4"/>
        <w:rPr>
          <w:rFonts w:asciiTheme="minorHAnsi" w:eastAsiaTheme="minorEastAsia" w:hAnsiTheme="minorHAnsi" w:cstheme="minorBidi"/>
          <w:sz w:val="22"/>
          <w:szCs w:val="22"/>
        </w:rPr>
      </w:pPr>
      <w:r w:rsidRPr="006729FB">
        <w:t>A.7.2.10.2</w:t>
      </w:r>
      <w:r w:rsidRPr="006729FB">
        <w:rPr>
          <w:rFonts w:asciiTheme="minorHAnsi" w:eastAsiaTheme="minorEastAsia" w:hAnsiTheme="minorHAnsi"/>
          <w:sz w:val="22"/>
          <w:szCs w:val="22"/>
        </w:rPr>
        <w:tab/>
      </w:r>
      <w:r w:rsidRPr="00285BBA">
        <w:rPr>
          <w:rFonts w:cs="v4.2.0"/>
        </w:rPr>
        <w:t>Test Requirements</w:t>
      </w:r>
      <w:r>
        <w:tab/>
        <w:t>1193</w:t>
      </w:r>
    </w:p>
    <w:p w14:paraId="6EA1D973" w14:textId="77777777" w:rsidR="006729FB" w:rsidRDefault="006729F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521FF40E" w14:textId="77777777" w:rsidR="006729FB" w:rsidRDefault="006729F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2EE2B0DA" w14:textId="77777777" w:rsidR="006729FB" w:rsidRDefault="006729FB">
      <w:pPr>
        <w:pStyle w:val="TOC4"/>
        <w:rPr>
          <w:rFonts w:asciiTheme="minorHAnsi" w:eastAsiaTheme="minorEastAsia" w:hAnsiTheme="minorHAnsi" w:cstheme="minorBidi"/>
          <w:sz w:val="22"/>
          <w:szCs w:val="22"/>
        </w:rPr>
      </w:pPr>
      <w:r w:rsidRPr="006729FB">
        <w:t>A.7.2.11.2</w:t>
      </w:r>
      <w:r w:rsidRPr="006729FB">
        <w:rPr>
          <w:rFonts w:asciiTheme="minorHAnsi" w:eastAsiaTheme="minorEastAsia" w:hAnsiTheme="minorHAnsi"/>
          <w:sz w:val="22"/>
          <w:szCs w:val="22"/>
        </w:rPr>
        <w:tab/>
      </w:r>
      <w:r w:rsidRPr="00285BBA">
        <w:rPr>
          <w:rFonts w:cs="v4.2.0"/>
        </w:rPr>
        <w:t>Test Requirements</w:t>
      </w:r>
      <w:r>
        <w:tab/>
        <w:t>1195</w:t>
      </w:r>
    </w:p>
    <w:p w14:paraId="49A76706" w14:textId="77777777" w:rsidR="006729FB" w:rsidRDefault="006729F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36282420" w14:textId="77777777" w:rsidR="006729FB" w:rsidRDefault="006729F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3CFEBC63" w14:textId="77777777" w:rsidR="006729FB" w:rsidRDefault="006729FB">
      <w:pPr>
        <w:pStyle w:val="TOC4"/>
        <w:rPr>
          <w:rFonts w:asciiTheme="minorHAnsi" w:eastAsiaTheme="minorEastAsia" w:hAnsiTheme="minorHAnsi" w:cstheme="minorBidi"/>
          <w:sz w:val="22"/>
          <w:szCs w:val="22"/>
        </w:rPr>
      </w:pPr>
      <w:r w:rsidRPr="006729FB">
        <w:t>A.7.2.12.2</w:t>
      </w:r>
      <w:r w:rsidRPr="006729FB">
        <w:rPr>
          <w:rFonts w:asciiTheme="minorHAnsi" w:eastAsiaTheme="minorEastAsia" w:hAnsiTheme="minorHAnsi"/>
          <w:sz w:val="22"/>
          <w:szCs w:val="22"/>
        </w:rPr>
        <w:tab/>
      </w:r>
      <w:r w:rsidRPr="00285BBA">
        <w:rPr>
          <w:rFonts w:cs="v4.2.0"/>
        </w:rPr>
        <w:t>Test Requirements</w:t>
      </w:r>
      <w:r>
        <w:tab/>
        <w:t>1197</w:t>
      </w:r>
    </w:p>
    <w:p w14:paraId="138DF6DD" w14:textId="77777777" w:rsidR="006729FB" w:rsidRDefault="006729FB">
      <w:pPr>
        <w:pStyle w:val="TOC2"/>
        <w:rPr>
          <w:rFonts w:asciiTheme="minorHAnsi" w:eastAsiaTheme="minorEastAsia" w:hAnsiTheme="minorHAnsi" w:cstheme="minorBidi"/>
          <w:sz w:val="22"/>
          <w:szCs w:val="22"/>
        </w:rPr>
      </w:pPr>
      <w:r w:rsidRPr="006729FB">
        <w:t>A.7.3</w:t>
      </w:r>
      <w:r w:rsidRPr="006729FB">
        <w:rPr>
          <w:rFonts w:asciiTheme="minorHAnsi" w:hAnsiTheme="minorHAnsi" w:cstheme="minorBidi"/>
          <w:sz w:val="22"/>
          <w:szCs w:val="22"/>
        </w:rPr>
        <w:tab/>
      </w:r>
      <w:r w:rsidRPr="00285BBA">
        <w:rPr>
          <w:rFonts w:eastAsia="MS Mincho"/>
          <w:lang w:eastAsia="zh-CN"/>
        </w:rPr>
        <w:t>Radio Link Monitoring</w:t>
      </w:r>
      <w:r>
        <w:tab/>
        <w:t>1197</w:t>
      </w:r>
    </w:p>
    <w:p w14:paraId="4844280B" w14:textId="77777777" w:rsidR="006729FB" w:rsidRDefault="006729FB">
      <w:pPr>
        <w:pStyle w:val="TOC3"/>
        <w:rPr>
          <w:rFonts w:asciiTheme="minorHAnsi" w:eastAsiaTheme="minorEastAsia" w:hAnsiTheme="minorHAnsi" w:cstheme="minorBidi"/>
          <w:sz w:val="22"/>
          <w:szCs w:val="22"/>
        </w:rPr>
      </w:pPr>
      <w:r w:rsidRPr="006729FB">
        <w:t>A.7.3.1</w:t>
      </w:r>
      <w:r w:rsidRPr="006729FB">
        <w:rPr>
          <w:rFonts w:asciiTheme="minorHAnsi" w:hAnsiTheme="minorHAnsi" w:cstheme="minorBidi"/>
          <w:sz w:val="22"/>
          <w:szCs w:val="22"/>
        </w:rPr>
        <w:tab/>
      </w:r>
      <w:r w:rsidRPr="00285BBA">
        <w:rPr>
          <w:rFonts w:eastAsia="MS Mincho"/>
          <w:lang w:eastAsia="zh-CN"/>
        </w:rPr>
        <w:t>E-UTRAN FDD Radio Link Monitoring Test for Out-of-sync</w:t>
      </w:r>
      <w:r>
        <w:tab/>
        <w:t>1198</w:t>
      </w:r>
    </w:p>
    <w:p w14:paraId="79C10AD4" w14:textId="77777777" w:rsidR="006729FB" w:rsidRDefault="006729FB">
      <w:pPr>
        <w:pStyle w:val="TOC4"/>
        <w:rPr>
          <w:rFonts w:asciiTheme="minorHAnsi" w:eastAsiaTheme="minorEastAsia" w:hAnsiTheme="minorHAnsi" w:cstheme="minorBidi"/>
          <w:sz w:val="22"/>
          <w:szCs w:val="22"/>
        </w:rPr>
      </w:pPr>
      <w:r w:rsidRPr="006729FB">
        <w:t>A.7.3.1.1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1198</w:t>
      </w:r>
    </w:p>
    <w:p w14:paraId="7DC9693D" w14:textId="77777777" w:rsidR="006729FB" w:rsidRDefault="006729FB">
      <w:pPr>
        <w:pStyle w:val="TOC4"/>
        <w:rPr>
          <w:rFonts w:asciiTheme="minorHAnsi" w:eastAsiaTheme="minorEastAsia" w:hAnsiTheme="minorHAnsi" w:cstheme="minorBidi"/>
          <w:sz w:val="22"/>
          <w:szCs w:val="22"/>
        </w:rPr>
      </w:pPr>
      <w:r w:rsidRPr="006729FB">
        <w:t>A.7.3.1.2</w:t>
      </w:r>
      <w:r w:rsidRPr="006729FB">
        <w:rPr>
          <w:rFonts w:asciiTheme="minorHAnsi" w:eastAsiaTheme="minorEastAsia" w:hAnsiTheme="minorHAnsi" w:cstheme="minorBidi"/>
          <w:sz w:val="22"/>
          <w:szCs w:val="22"/>
        </w:rPr>
        <w:tab/>
      </w:r>
      <w:r w:rsidRPr="00285BBA">
        <w:rPr>
          <w:snapToGrid w:val="0"/>
        </w:rPr>
        <w:t>Test Requirements</w:t>
      </w:r>
      <w:r>
        <w:tab/>
        <w:t>1202</w:t>
      </w:r>
    </w:p>
    <w:p w14:paraId="32D73DAD" w14:textId="77777777" w:rsidR="006729FB" w:rsidRDefault="006729FB">
      <w:pPr>
        <w:pStyle w:val="TOC3"/>
        <w:rPr>
          <w:rFonts w:asciiTheme="minorHAnsi" w:eastAsiaTheme="minorEastAsia" w:hAnsiTheme="minorHAnsi" w:cstheme="minorBidi"/>
          <w:sz w:val="22"/>
          <w:szCs w:val="22"/>
        </w:rPr>
      </w:pPr>
      <w:r w:rsidRPr="006729FB">
        <w:t>A.7.3.2</w:t>
      </w:r>
      <w:r w:rsidRPr="006729FB">
        <w:rPr>
          <w:rFonts w:asciiTheme="minorHAnsi" w:hAnsiTheme="minorHAnsi" w:cstheme="minorBidi"/>
          <w:sz w:val="22"/>
          <w:szCs w:val="22"/>
        </w:rPr>
        <w:tab/>
      </w:r>
      <w:r w:rsidRPr="00285BBA">
        <w:rPr>
          <w:rFonts w:eastAsia="MS Mincho"/>
          <w:lang w:eastAsia="zh-CN"/>
        </w:rPr>
        <w:t xml:space="preserve">E-UTRAN FDD Radio Link Monitoring Test for </w:t>
      </w:r>
      <w:r w:rsidRPr="00285BBA">
        <w:rPr>
          <w:rFonts w:eastAsia="MS Mincho"/>
        </w:rPr>
        <w:t>In</w:t>
      </w:r>
      <w:r w:rsidRPr="00285BBA">
        <w:rPr>
          <w:rFonts w:eastAsia="MS Mincho"/>
          <w:lang w:eastAsia="zh-CN"/>
        </w:rPr>
        <w:t>-sync</w:t>
      </w:r>
      <w:r>
        <w:tab/>
        <w:t>1202</w:t>
      </w:r>
    </w:p>
    <w:p w14:paraId="0665DAB6" w14:textId="77777777" w:rsidR="006729FB" w:rsidRDefault="006729FB">
      <w:pPr>
        <w:pStyle w:val="TOC4"/>
        <w:rPr>
          <w:rFonts w:asciiTheme="minorHAnsi" w:eastAsiaTheme="minorEastAsia" w:hAnsiTheme="minorHAnsi" w:cstheme="minorBidi"/>
          <w:sz w:val="22"/>
          <w:szCs w:val="22"/>
        </w:rPr>
      </w:pPr>
      <w:r w:rsidRPr="006729FB">
        <w:t>A.7.3.2.1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1202</w:t>
      </w:r>
    </w:p>
    <w:p w14:paraId="0C8428D3" w14:textId="77777777" w:rsidR="006729FB" w:rsidRDefault="006729FB">
      <w:pPr>
        <w:pStyle w:val="TOC4"/>
        <w:rPr>
          <w:rFonts w:asciiTheme="minorHAnsi" w:eastAsiaTheme="minorEastAsia" w:hAnsiTheme="minorHAnsi" w:cstheme="minorBidi"/>
          <w:sz w:val="22"/>
          <w:szCs w:val="22"/>
        </w:rPr>
      </w:pPr>
      <w:r w:rsidRPr="006729FB">
        <w:t>A.7.3.2.2</w:t>
      </w:r>
      <w:r w:rsidRPr="006729FB">
        <w:rPr>
          <w:rFonts w:asciiTheme="minorHAnsi" w:eastAsiaTheme="minorEastAsia" w:hAnsiTheme="minorHAnsi" w:cstheme="minorBidi"/>
          <w:sz w:val="22"/>
          <w:szCs w:val="22"/>
        </w:rPr>
        <w:tab/>
      </w:r>
      <w:r w:rsidRPr="00285BBA">
        <w:rPr>
          <w:snapToGrid w:val="0"/>
        </w:rPr>
        <w:t>Test Requirements</w:t>
      </w:r>
      <w:r>
        <w:tab/>
        <w:t>1206</w:t>
      </w:r>
    </w:p>
    <w:p w14:paraId="451EDCAD" w14:textId="77777777" w:rsidR="006729FB" w:rsidRDefault="006729FB">
      <w:pPr>
        <w:pStyle w:val="TOC3"/>
        <w:rPr>
          <w:rFonts w:asciiTheme="minorHAnsi" w:eastAsiaTheme="minorEastAsia" w:hAnsiTheme="minorHAnsi" w:cstheme="minorBidi"/>
          <w:sz w:val="22"/>
          <w:szCs w:val="22"/>
        </w:rPr>
      </w:pPr>
      <w:r w:rsidRPr="006729FB">
        <w:lastRenderedPageBreak/>
        <w:t>A.7.3.3</w:t>
      </w:r>
      <w:r w:rsidRPr="006729FB">
        <w:rPr>
          <w:rFonts w:asciiTheme="minorHAnsi" w:hAnsiTheme="minorHAnsi" w:cstheme="minorBidi"/>
          <w:sz w:val="22"/>
          <w:szCs w:val="22"/>
        </w:rPr>
        <w:tab/>
      </w:r>
      <w:r w:rsidRPr="00285BBA">
        <w:rPr>
          <w:rFonts w:eastAsia="MS Mincho"/>
          <w:lang w:eastAsia="zh-CN"/>
        </w:rPr>
        <w:t>E-UTRAN TDD Radio Link Monitoring Test for Out-of-sync</w:t>
      </w:r>
      <w:r>
        <w:tab/>
        <w:t>1206</w:t>
      </w:r>
    </w:p>
    <w:p w14:paraId="4C04B143" w14:textId="77777777" w:rsidR="006729FB" w:rsidRDefault="006729FB">
      <w:pPr>
        <w:pStyle w:val="TOC4"/>
        <w:rPr>
          <w:rFonts w:asciiTheme="minorHAnsi" w:eastAsiaTheme="minorEastAsia" w:hAnsiTheme="minorHAnsi" w:cstheme="minorBidi"/>
          <w:sz w:val="22"/>
          <w:szCs w:val="22"/>
        </w:rPr>
      </w:pPr>
      <w:r w:rsidRPr="006729FB">
        <w:t>A.7.3.3.1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1206</w:t>
      </w:r>
    </w:p>
    <w:p w14:paraId="6B113E10" w14:textId="77777777" w:rsidR="006729FB" w:rsidRDefault="006729FB">
      <w:pPr>
        <w:pStyle w:val="TOC4"/>
        <w:rPr>
          <w:rFonts w:asciiTheme="minorHAnsi" w:eastAsiaTheme="minorEastAsia" w:hAnsiTheme="minorHAnsi" w:cstheme="minorBidi"/>
          <w:sz w:val="22"/>
          <w:szCs w:val="22"/>
        </w:rPr>
      </w:pPr>
      <w:r w:rsidRPr="006729FB">
        <w:t>A.7.3.3.2</w:t>
      </w:r>
      <w:r w:rsidRPr="006729FB">
        <w:rPr>
          <w:rFonts w:asciiTheme="minorHAnsi" w:eastAsiaTheme="minorEastAsia" w:hAnsiTheme="minorHAnsi" w:cstheme="minorBidi"/>
          <w:sz w:val="22"/>
          <w:szCs w:val="22"/>
        </w:rPr>
        <w:tab/>
      </w:r>
      <w:r w:rsidRPr="00285BBA">
        <w:rPr>
          <w:snapToGrid w:val="0"/>
        </w:rPr>
        <w:t>Test Requirements</w:t>
      </w:r>
      <w:r>
        <w:tab/>
        <w:t>1210</w:t>
      </w:r>
    </w:p>
    <w:p w14:paraId="0F86ED24" w14:textId="77777777" w:rsidR="006729FB" w:rsidRDefault="006729FB">
      <w:pPr>
        <w:pStyle w:val="TOC3"/>
        <w:rPr>
          <w:rFonts w:asciiTheme="minorHAnsi" w:eastAsiaTheme="minorEastAsia" w:hAnsiTheme="minorHAnsi" w:cstheme="minorBidi"/>
          <w:sz w:val="22"/>
          <w:szCs w:val="22"/>
        </w:rPr>
      </w:pPr>
      <w:r w:rsidRPr="006729FB">
        <w:t>A.7.3.4</w:t>
      </w:r>
      <w:r w:rsidRPr="006729FB">
        <w:rPr>
          <w:rFonts w:asciiTheme="minorHAnsi" w:hAnsiTheme="minorHAnsi" w:cstheme="minorBidi"/>
          <w:sz w:val="22"/>
          <w:szCs w:val="22"/>
        </w:rPr>
        <w:tab/>
      </w:r>
      <w:r w:rsidRPr="00285BBA">
        <w:rPr>
          <w:rFonts w:eastAsia="MS Mincho"/>
          <w:lang w:eastAsia="zh-CN"/>
        </w:rPr>
        <w:t xml:space="preserve">E-UTRAN TDD Radio Link Monitoring Test for </w:t>
      </w:r>
      <w:r w:rsidRPr="00285BBA">
        <w:rPr>
          <w:rFonts w:eastAsia="MS Mincho"/>
        </w:rPr>
        <w:t>In</w:t>
      </w:r>
      <w:r w:rsidRPr="00285BBA">
        <w:rPr>
          <w:rFonts w:eastAsia="MS Mincho"/>
          <w:lang w:eastAsia="zh-CN"/>
        </w:rPr>
        <w:t>-sync</w:t>
      </w:r>
      <w:r>
        <w:tab/>
        <w:t>1210</w:t>
      </w:r>
    </w:p>
    <w:p w14:paraId="46444556" w14:textId="77777777" w:rsidR="006729FB" w:rsidRDefault="006729FB">
      <w:pPr>
        <w:pStyle w:val="TOC4"/>
        <w:rPr>
          <w:rFonts w:asciiTheme="minorHAnsi" w:eastAsiaTheme="minorEastAsia" w:hAnsiTheme="minorHAnsi" w:cstheme="minorBidi"/>
          <w:sz w:val="22"/>
          <w:szCs w:val="22"/>
        </w:rPr>
      </w:pPr>
      <w:r w:rsidRPr="006729FB">
        <w:t>A.7.3.4.1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1210</w:t>
      </w:r>
    </w:p>
    <w:p w14:paraId="4424C41E" w14:textId="77777777" w:rsidR="006729FB" w:rsidRDefault="006729FB">
      <w:pPr>
        <w:pStyle w:val="TOC4"/>
        <w:rPr>
          <w:rFonts w:asciiTheme="minorHAnsi" w:eastAsiaTheme="minorEastAsia" w:hAnsiTheme="minorHAnsi" w:cstheme="minorBidi"/>
          <w:sz w:val="22"/>
          <w:szCs w:val="22"/>
        </w:rPr>
      </w:pPr>
      <w:r w:rsidRPr="006729FB">
        <w:t>A.7.3.4.2</w:t>
      </w:r>
      <w:r w:rsidRPr="006729FB">
        <w:rPr>
          <w:rFonts w:asciiTheme="minorHAnsi" w:eastAsiaTheme="minorEastAsia" w:hAnsiTheme="minorHAnsi" w:cstheme="minorBidi"/>
          <w:sz w:val="22"/>
          <w:szCs w:val="22"/>
        </w:rPr>
        <w:tab/>
      </w:r>
      <w:r w:rsidRPr="00285BBA">
        <w:rPr>
          <w:snapToGrid w:val="0"/>
        </w:rPr>
        <w:t>Test Requirements</w:t>
      </w:r>
      <w:r>
        <w:tab/>
        <w:t>1214</w:t>
      </w:r>
    </w:p>
    <w:p w14:paraId="51847E80" w14:textId="77777777" w:rsidR="006729FB" w:rsidRDefault="006729FB">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62F5D8E7" w14:textId="77777777" w:rsidR="006729FB" w:rsidRDefault="006729FB">
      <w:pPr>
        <w:pStyle w:val="TOC4"/>
        <w:rPr>
          <w:rFonts w:asciiTheme="minorHAnsi" w:eastAsiaTheme="minorEastAsia" w:hAnsiTheme="minorHAnsi" w:cstheme="minorBidi"/>
          <w:sz w:val="22"/>
          <w:szCs w:val="22"/>
        </w:rPr>
      </w:pPr>
      <w:r w:rsidRPr="006729FB">
        <w:t>A.7.3.5.1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1214</w:t>
      </w:r>
    </w:p>
    <w:p w14:paraId="0C8EFF0C" w14:textId="77777777" w:rsidR="006729FB" w:rsidRDefault="006729FB">
      <w:pPr>
        <w:pStyle w:val="TOC4"/>
        <w:rPr>
          <w:rFonts w:asciiTheme="minorHAnsi" w:eastAsiaTheme="minorEastAsia" w:hAnsiTheme="minorHAnsi" w:cstheme="minorBidi"/>
          <w:sz w:val="22"/>
          <w:szCs w:val="22"/>
        </w:rPr>
      </w:pPr>
      <w:r w:rsidRPr="006729FB">
        <w:t>A.7.3.5.2</w:t>
      </w:r>
      <w:r w:rsidRPr="006729FB">
        <w:rPr>
          <w:rFonts w:asciiTheme="minorHAnsi" w:eastAsiaTheme="minorEastAsia" w:hAnsiTheme="minorHAnsi" w:cstheme="minorBidi"/>
          <w:sz w:val="22"/>
          <w:szCs w:val="22"/>
        </w:rPr>
        <w:tab/>
      </w:r>
      <w:r w:rsidRPr="00285BBA">
        <w:rPr>
          <w:snapToGrid w:val="0"/>
        </w:rPr>
        <w:t>Test Requirements</w:t>
      </w:r>
      <w:r>
        <w:tab/>
        <w:t>1217</w:t>
      </w:r>
    </w:p>
    <w:p w14:paraId="64DB1CC4" w14:textId="77777777" w:rsidR="006729FB" w:rsidRDefault="006729FB">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44EB67E4" w14:textId="77777777" w:rsidR="006729FB" w:rsidRDefault="006729FB">
      <w:pPr>
        <w:pStyle w:val="TOC4"/>
        <w:rPr>
          <w:rFonts w:asciiTheme="minorHAnsi" w:eastAsiaTheme="minorEastAsia" w:hAnsiTheme="minorHAnsi" w:cstheme="minorBidi"/>
          <w:sz w:val="22"/>
          <w:szCs w:val="22"/>
        </w:rPr>
      </w:pPr>
      <w:r w:rsidRPr="006729FB">
        <w:t>A.7.3.6.1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1218</w:t>
      </w:r>
    </w:p>
    <w:p w14:paraId="15FD63C2" w14:textId="77777777" w:rsidR="006729FB" w:rsidRDefault="006729FB">
      <w:pPr>
        <w:pStyle w:val="TOC4"/>
        <w:rPr>
          <w:rFonts w:asciiTheme="minorHAnsi" w:eastAsiaTheme="minorEastAsia" w:hAnsiTheme="minorHAnsi" w:cstheme="minorBidi"/>
          <w:sz w:val="22"/>
          <w:szCs w:val="22"/>
        </w:rPr>
      </w:pPr>
      <w:r w:rsidRPr="006729FB">
        <w:t>A.7.3.6.2</w:t>
      </w:r>
      <w:r w:rsidRPr="006729FB">
        <w:rPr>
          <w:rFonts w:asciiTheme="minorHAnsi" w:eastAsiaTheme="minorEastAsia" w:hAnsiTheme="minorHAnsi" w:cstheme="minorBidi"/>
          <w:sz w:val="22"/>
          <w:szCs w:val="22"/>
        </w:rPr>
        <w:tab/>
      </w:r>
      <w:r w:rsidRPr="00285BBA">
        <w:rPr>
          <w:snapToGrid w:val="0"/>
        </w:rPr>
        <w:t>Test Requirements</w:t>
      </w:r>
      <w:r>
        <w:tab/>
        <w:t>1221</w:t>
      </w:r>
    </w:p>
    <w:p w14:paraId="34E8B95B" w14:textId="77777777" w:rsidR="006729FB" w:rsidRDefault="006729FB">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F1BB485" w14:textId="77777777" w:rsidR="006729FB" w:rsidRDefault="006729FB">
      <w:pPr>
        <w:pStyle w:val="TOC4"/>
        <w:rPr>
          <w:rFonts w:asciiTheme="minorHAnsi" w:eastAsiaTheme="minorEastAsia" w:hAnsiTheme="minorHAnsi" w:cstheme="minorBidi"/>
          <w:sz w:val="22"/>
          <w:szCs w:val="22"/>
        </w:rPr>
      </w:pPr>
      <w:r w:rsidRPr="006729FB">
        <w:t>A.7.3.7.1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1221</w:t>
      </w:r>
    </w:p>
    <w:p w14:paraId="44E931B3" w14:textId="77777777" w:rsidR="006729FB" w:rsidRDefault="006729FB">
      <w:pPr>
        <w:pStyle w:val="TOC4"/>
        <w:rPr>
          <w:rFonts w:asciiTheme="minorHAnsi" w:eastAsiaTheme="minorEastAsia" w:hAnsiTheme="minorHAnsi" w:cstheme="minorBidi"/>
          <w:sz w:val="22"/>
          <w:szCs w:val="22"/>
        </w:rPr>
      </w:pPr>
      <w:r w:rsidRPr="006729FB">
        <w:t>A.7.3.7.2</w:t>
      </w:r>
      <w:r w:rsidRPr="006729FB">
        <w:rPr>
          <w:rFonts w:asciiTheme="minorHAnsi" w:eastAsiaTheme="minorEastAsia" w:hAnsiTheme="minorHAnsi" w:cstheme="minorBidi"/>
          <w:sz w:val="22"/>
          <w:szCs w:val="22"/>
        </w:rPr>
        <w:tab/>
      </w:r>
      <w:r w:rsidRPr="00285BBA">
        <w:rPr>
          <w:snapToGrid w:val="0"/>
        </w:rPr>
        <w:t>Test Requirements</w:t>
      </w:r>
      <w:r>
        <w:tab/>
        <w:t>1224</w:t>
      </w:r>
    </w:p>
    <w:p w14:paraId="412482A2" w14:textId="77777777" w:rsidR="006729FB" w:rsidRDefault="006729FB">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30B45C31" w14:textId="77777777" w:rsidR="006729FB" w:rsidRDefault="006729FB">
      <w:pPr>
        <w:pStyle w:val="TOC4"/>
        <w:rPr>
          <w:rFonts w:asciiTheme="minorHAnsi" w:eastAsiaTheme="minorEastAsia" w:hAnsiTheme="minorHAnsi" w:cstheme="minorBidi"/>
          <w:sz w:val="22"/>
          <w:szCs w:val="22"/>
        </w:rPr>
      </w:pPr>
      <w:r w:rsidRPr="006729FB">
        <w:t>A.7.3.8.1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1224</w:t>
      </w:r>
    </w:p>
    <w:p w14:paraId="12418764" w14:textId="77777777" w:rsidR="006729FB" w:rsidRDefault="006729FB">
      <w:pPr>
        <w:pStyle w:val="TOC4"/>
        <w:rPr>
          <w:rFonts w:asciiTheme="minorHAnsi" w:eastAsiaTheme="minorEastAsia" w:hAnsiTheme="minorHAnsi" w:cstheme="minorBidi"/>
          <w:sz w:val="22"/>
          <w:szCs w:val="22"/>
        </w:rPr>
      </w:pPr>
      <w:r w:rsidRPr="006729FB">
        <w:t>A.7.3.8.2</w:t>
      </w:r>
      <w:r w:rsidRPr="006729FB">
        <w:rPr>
          <w:rFonts w:asciiTheme="minorHAnsi" w:eastAsiaTheme="minorEastAsia" w:hAnsiTheme="minorHAnsi" w:cstheme="minorBidi"/>
          <w:sz w:val="22"/>
          <w:szCs w:val="22"/>
        </w:rPr>
        <w:tab/>
      </w:r>
      <w:r w:rsidRPr="00285BBA">
        <w:rPr>
          <w:snapToGrid w:val="0"/>
        </w:rPr>
        <w:t>Test Requirements</w:t>
      </w:r>
      <w:r>
        <w:tab/>
        <w:t>1227</w:t>
      </w:r>
    </w:p>
    <w:p w14:paraId="76F3B4A8" w14:textId="77777777" w:rsidR="006729FB" w:rsidRDefault="006729FB">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1227</w:t>
      </w:r>
    </w:p>
    <w:p w14:paraId="7E668D1C" w14:textId="77777777" w:rsidR="006729FB" w:rsidRDefault="006729FB">
      <w:pPr>
        <w:pStyle w:val="TOC4"/>
        <w:rPr>
          <w:rFonts w:asciiTheme="minorHAnsi" w:eastAsiaTheme="minorEastAsia" w:hAnsiTheme="minorHAnsi" w:cstheme="minorBidi"/>
          <w:sz w:val="22"/>
          <w:szCs w:val="22"/>
        </w:rPr>
      </w:pPr>
      <w:r w:rsidRPr="006729FB">
        <w:t>A.7.3.9.2</w:t>
      </w:r>
      <w:r w:rsidRPr="006729FB">
        <w:rPr>
          <w:rFonts w:asciiTheme="minorHAnsi" w:eastAsiaTheme="minorEastAsia" w:hAnsiTheme="minorHAnsi" w:cstheme="minorBidi"/>
          <w:sz w:val="22"/>
          <w:szCs w:val="22"/>
        </w:rPr>
        <w:tab/>
      </w:r>
      <w:r w:rsidRPr="00285BBA">
        <w:rPr>
          <w:snapToGrid w:val="0"/>
        </w:rPr>
        <w:t>Test Requirements</w:t>
      </w:r>
      <w:r>
        <w:tab/>
        <w:t>1230</w:t>
      </w:r>
    </w:p>
    <w:p w14:paraId="3F406395" w14:textId="77777777" w:rsidR="006729FB" w:rsidRDefault="006729FB">
      <w:pPr>
        <w:pStyle w:val="TOC3"/>
        <w:rPr>
          <w:rFonts w:asciiTheme="minorHAnsi" w:eastAsiaTheme="minorEastAsia" w:hAnsiTheme="minorHAnsi" w:cstheme="minorBidi"/>
          <w:sz w:val="22"/>
          <w:szCs w:val="22"/>
        </w:rPr>
      </w:pPr>
      <w:r w:rsidRPr="006729FB">
        <w:t>A.7.3.10</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w:t>
      </w:r>
      <w:r w:rsidRPr="00285BBA">
        <w:rPr>
          <w:rFonts w:eastAsia="MS Mincho"/>
          <w:lang w:eastAsia="zh-CN"/>
        </w:rPr>
        <w:t xml:space="preserve">DD Radio Link Monitoring Test for Out-of-sync under </w:t>
      </w:r>
      <w:r>
        <w:rPr>
          <w:lang w:eastAsia="zh-CN"/>
        </w:rPr>
        <w:t>T</w:t>
      </w:r>
      <w:r w:rsidRPr="00285BBA">
        <w:rPr>
          <w:rFonts w:eastAsia="MS Mincho"/>
          <w:lang w:eastAsia="zh-CN"/>
        </w:rPr>
        <w:t xml:space="preserve">ime </w:t>
      </w:r>
      <w:r>
        <w:rPr>
          <w:lang w:eastAsia="zh-CN"/>
        </w:rPr>
        <w:t>D</w:t>
      </w:r>
      <w:r w:rsidRPr="00285BBA">
        <w:rPr>
          <w:rFonts w:eastAsia="MS Mincho"/>
          <w:lang w:eastAsia="zh-CN"/>
        </w:rPr>
        <w:t xml:space="preserve">omain </w:t>
      </w:r>
      <w:r>
        <w:rPr>
          <w:lang w:eastAsia="zh-CN"/>
        </w:rPr>
        <w:t>M</w:t>
      </w:r>
      <w:r w:rsidRPr="00285BBA">
        <w:rPr>
          <w:rFonts w:eastAsia="MS Mincho"/>
          <w:lang w:eastAsia="zh-CN"/>
        </w:rPr>
        <w:t xml:space="preserve">easurement </w:t>
      </w:r>
      <w:r>
        <w:rPr>
          <w:lang w:eastAsia="zh-CN"/>
        </w:rPr>
        <w:t>R</w:t>
      </w:r>
      <w:r w:rsidRPr="00285BBA">
        <w:rPr>
          <w:rFonts w:eastAsia="MS Mincho"/>
          <w:lang w:eastAsia="zh-CN"/>
        </w:rPr>
        <w:t xml:space="preserve">esource </w:t>
      </w:r>
      <w:r>
        <w:rPr>
          <w:lang w:eastAsia="zh-CN"/>
        </w:rPr>
        <w:t>R</w:t>
      </w:r>
      <w:r w:rsidRPr="00285BBA">
        <w:rPr>
          <w:rFonts w:eastAsia="MS Mincho"/>
          <w:lang w:eastAsia="zh-CN"/>
        </w:rPr>
        <w:t>estriction</w:t>
      </w:r>
      <w:r>
        <w:rPr>
          <w:lang w:eastAsia="zh-CN"/>
        </w:rPr>
        <w:t xml:space="preserve"> with Non-MBSFN ABS</w:t>
      </w:r>
      <w:r>
        <w:tab/>
        <w:t>1230</w:t>
      </w:r>
    </w:p>
    <w:p w14:paraId="24392113" w14:textId="77777777" w:rsidR="006729FB" w:rsidRDefault="006729FB">
      <w:pPr>
        <w:pStyle w:val="TOC4"/>
        <w:rPr>
          <w:rFonts w:asciiTheme="minorHAnsi" w:eastAsiaTheme="minorEastAsia" w:hAnsiTheme="minorHAnsi" w:cstheme="minorBidi"/>
          <w:sz w:val="22"/>
          <w:szCs w:val="22"/>
        </w:rPr>
      </w:pPr>
      <w:r w:rsidRPr="006729FB">
        <w:t>A.7.3.10.1</w:t>
      </w:r>
      <w:r w:rsidRPr="006729FB">
        <w:rPr>
          <w:rFonts w:asciiTheme="minorHAnsi" w:hAnsiTheme="minorHAnsi" w:cstheme="minorBidi"/>
          <w:sz w:val="22"/>
          <w:szCs w:val="22"/>
        </w:rPr>
        <w:tab/>
      </w:r>
      <w:r w:rsidRPr="00285BBA">
        <w:rPr>
          <w:rFonts w:eastAsia="MS Mincho"/>
          <w:snapToGrid w:val="0"/>
          <w:lang w:eastAsia="zh-CN"/>
        </w:rPr>
        <w:t>Test Purpose and Environment</w:t>
      </w:r>
      <w:r>
        <w:tab/>
        <w:t>1230</w:t>
      </w:r>
    </w:p>
    <w:p w14:paraId="3EB6967E" w14:textId="77777777" w:rsidR="006729FB" w:rsidRDefault="006729FB">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7DB82946" w14:textId="77777777" w:rsidR="006729FB" w:rsidRDefault="006729FB">
      <w:pPr>
        <w:pStyle w:val="TOC4"/>
        <w:rPr>
          <w:rFonts w:asciiTheme="minorHAnsi" w:eastAsiaTheme="minorEastAsia" w:hAnsiTheme="minorHAnsi" w:cstheme="minorBidi"/>
          <w:sz w:val="22"/>
          <w:szCs w:val="22"/>
        </w:rPr>
      </w:pPr>
      <w:r w:rsidRPr="006729FB">
        <w:t>A.7.3.11.1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1234</w:t>
      </w:r>
    </w:p>
    <w:p w14:paraId="1D1469E7" w14:textId="77777777" w:rsidR="006729FB" w:rsidRDefault="006729FB">
      <w:pPr>
        <w:pStyle w:val="TOC4"/>
        <w:rPr>
          <w:rFonts w:asciiTheme="minorHAnsi" w:eastAsiaTheme="minorEastAsia" w:hAnsiTheme="minorHAnsi" w:cstheme="minorBidi"/>
          <w:sz w:val="22"/>
          <w:szCs w:val="22"/>
        </w:rPr>
      </w:pPr>
      <w:r w:rsidRPr="006729FB">
        <w:t>A.7.3.</w:t>
      </w:r>
      <w:r w:rsidRPr="006729FB">
        <w:rPr>
          <w:lang w:eastAsia="zh-CN"/>
        </w:rPr>
        <w:t>11</w:t>
      </w:r>
      <w:r w:rsidRPr="006729FB">
        <w:t>.2</w:t>
      </w:r>
      <w:r w:rsidRPr="006729FB">
        <w:rPr>
          <w:rFonts w:asciiTheme="minorHAnsi" w:eastAsiaTheme="minorEastAsia" w:hAnsiTheme="minorHAnsi" w:cstheme="minorBidi"/>
          <w:sz w:val="22"/>
          <w:szCs w:val="22"/>
        </w:rPr>
        <w:tab/>
      </w:r>
      <w:r w:rsidRPr="00285BBA">
        <w:rPr>
          <w:snapToGrid w:val="0"/>
        </w:rPr>
        <w:t>Test Requirements</w:t>
      </w:r>
      <w:r>
        <w:tab/>
        <w:t>1239</w:t>
      </w:r>
    </w:p>
    <w:p w14:paraId="332F85FB" w14:textId="77777777" w:rsidR="006729FB" w:rsidRDefault="006729FB">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4133B777" w14:textId="77777777" w:rsidR="006729FB" w:rsidRDefault="006729FB">
      <w:pPr>
        <w:pStyle w:val="TOC4"/>
        <w:rPr>
          <w:rFonts w:asciiTheme="minorHAnsi" w:eastAsiaTheme="minorEastAsia" w:hAnsiTheme="minorHAnsi" w:cstheme="minorBidi"/>
          <w:sz w:val="22"/>
          <w:szCs w:val="22"/>
        </w:rPr>
      </w:pPr>
      <w:r w:rsidRPr="006729FB">
        <w:t>A.7.3.12.1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1239</w:t>
      </w:r>
    </w:p>
    <w:p w14:paraId="78121C6E" w14:textId="77777777" w:rsidR="006729FB" w:rsidRDefault="006729FB">
      <w:pPr>
        <w:pStyle w:val="TOC4"/>
        <w:rPr>
          <w:rFonts w:asciiTheme="minorHAnsi" w:eastAsiaTheme="minorEastAsia" w:hAnsiTheme="minorHAnsi" w:cstheme="minorBidi"/>
          <w:sz w:val="22"/>
          <w:szCs w:val="22"/>
        </w:rPr>
      </w:pPr>
      <w:r w:rsidRPr="006729FB">
        <w:t>A.7.3.12.2</w:t>
      </w:r>
      <w:r w:rsidRPr="006729FB">
        <w:rPr>
          <w:rFonts w:asciiTheme="minorHAnsi" w:eastAsiaTheme="minorEastAsia" w:hAnsiTheme="minorHAnsi" w:cstheme="minorBidi"/>
          <w:sz w:val="22"/>
          <w:szCs w:val="22"/>
        </w:rPr>
        <w:tab/>
      </w:r>
      <w:r w:rsidRPr="00285BBA">
        <w:rPr>
          <w:snapToGrid w:val="0"/>
        </w:rPr>
        <w:t>Test Requirements</w:t>
      </w:r>
      <w:r>
        <w:tab/>
        <w:t>1244</w:t>
      </w:r>
    </w:p>
    <w:p w14:paraId="69D99DBF" w14:textId="77777777" w:rsidR="006729FB" w:rsidRDefault="006729FB">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1244</w:t>
      </w:r>
    </w:p>
    <w:p w14:paraId="5C8596E8" w14:textId="77777777" w:rsidR="006729FB" w:rsidRDefault="006729FB">
      <w:pPr>
        <w:pStyle w:val="TOC4"/>
        <w:rPr>
          <w:rFonts w:asciiTheme="minorHAnsi" w:eastAsiaTheme="minorEastAsia" w:hAnsiTheme="minorHAnsi" w:cstheme="minorBidi"/>
          <w:sz w:val="22"/>
          <w:szCs w:val="22"/>
        </w:rPr>
      </w:pPr>
      <w:r w:rsidRPr="006729FB">
        <w:t>A.7.3.13.1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1244</w:t>
      </w:r>
    </w:p>
    <w:p w14:paraId="0BFB190D" w14:textId="77777777" w:rsidR="006729FB" w:rsidRDefault="006729FB">
      <w:pPr>
        <w:pStyle w:val="TOC4"/>
        <w:rPr>
          <w:rFonts w:asciiTheme="minorHAnsi" w:eastAsiaTheme="minorEastAsia" w:hAnsiTheme="minorHAnsi" w:cstheme="minorBidi"/>
          <w:sz w:val="22"/>
          <w:szCs w:val="22"/>
        </w:rPr>
      </w:pPr>
      <w:r w:rsidRPr="006729FB">
        <w:t>A.7.3.13.2</w:t>
      </w:r>
      <w:r w:rsidRPr="006729FB">
        <w:rPr>
          <w:rFonts w:asciiTheme="minorHAnsi" w:eastAsiaTheme="minorEastAsia" w:hAnsiTheme="minorHAnsi" w:cstheme="minorBidi"/>
          <w:sz w:val="22"/>
          <w:szCs w:val="22"/>
        </w:rPr>
        <w:tab/>
      </w:r>
      <w:r w:rsidRPr="00285BBA">
        <w:rPr>
          <w:snapToGrid w:val="0"/>
        </w:rPr>
        <w:t>Test Requirements</w:t>
      </w:r>
      <w:r>
        <w:tab/>
        <w:t>1247</w:t>
      </w:r>
    </w:p>
    <w:p w14:paraId="3AFCC83D" w14:textId="77777777" w:rsidR="006729FB" w:rsidRDefault="006729FB">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1247</w:t>
      </w:r>
    </w:p>
    <w:p w14:paraId="0E9A8EB3" w14:textId="77777777" w:rsidR="006729FB" w:rsidRDefault="006729FB">
      <w:pPr>
        <w:pStyle w:val="TOC4"/>
        <w:rPr>
          <w:rFonts w:asciiTheme="minorHAnsi" w:eastAsiaTheme="minorEastAsia" w:hAnsiTheme="minorHAnsi" w:cstheme="minorBidi"/>
          <w:sz w:val="22"/>
          <w:szCs w:val="22"/>
        </w:rPr>
      </w:pPr>
      <w:r w:rsidRPr="006729FB">
        <w:t>A.7.3.14.1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1247</w:t>
      </w:r>
    </w:p>
    <w:p w14:paraId="5A6127E4" w14:textId="77777777" w:rsidR="006729FB" w:rsidRDefault="006729FB">
      <w:pPr>
        <w:pStyle w:val="TOC4"/>
        <w:rPr>
          <w:rFonts w:asciiTheme="minorHAnsi" w:eastAsiaTheme="minorEastAsia" w:hAnsiTheme="minorHAnsi" w:cstheme="minorBidi"/>
          <w:sz w:val="22"/>
          <w:szCs w:val="22"/>
        </w:rPr>
      </w:pPr>
      <w:r w:rsidRPr="006729FB">
        <w:t>A.7.3.14.2</w:t>
      </w:r>
      <w:r w:rsidRPr="006729FB">
        <w:rPr>
          <w:rFonts w:asciiTheme="minorHAnsi" w:eastAsiaTheme="minorEastAsia" w:hAnsiTheme="minorHAnsi" w:cstheme="minorBidi"/>
          <w:sz w:val="22"/>
          <w:szCs w:val="22"/>
        </w:rPr>
        <w:tab/>
      </w:r>
      <w:r w:rsidRPr="00285BBA">
        <w:rPr>
          <w:snapToGrid w:val="0"/>
        </w:rPr>
        <w:t>Test Requirements</w:t>
      </w:r>
      <w:r>
        <w:tab/>
        <w:t>1250</w:t>
      </w:r>
    </w:p>
    <w:p w14:paraId="5C443EE0" w14:textId="77777777" w:rsidR="006729FB" w:rsidRDefault="006729FB">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412D0A8A" w14:textId="77777777" w:rsidR="006729FB" w:rsidRDefault="006729FB">
      <w:pPr>
        <w:pStyle w:val="TOC4"/>
        <w:rPr>
          <w:rFonts w:asciiTheme="minorHAnsi" w:eastAsiaTheme="minorEastAsia" w:hAnsiTheme="minorHAnsi" w:cstheme="minorBidi"/>
          <w:sz w:val="22"/>
          <w:szCs w:val="22"/>
        </w:rPr>
      </w:pPr>
      <w:r w:rsidRPr="006729FB">
        <w:t>A.7.3.15.1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1250</w:t>
      </w:r>
    </w:p>
    <w:p w14:paraId="77FA30F0" w14:textId="77777777" w:rsidR="006729FB" w:rsidRDefault="006729FB">
      <w:pPr>
        <w:pStyle w:val="TOC4"/>
        <w:rPr>
          <w:rFonts w:asciiTheme="minorHAnsi" w:eastAsiaTheme="minorEastAsia" w:hAnsiTheme="minorHAnsi" w:cstheme="minorBidi"/>
          <w:sz w:val="22"/>
          <w:szCs w:val="22"/>
        </w:rPr>
      </w:pPr>
      <w:r w:rsidRPr="006729FB">
        <w:t>A.7.3.</w:t>
      </w:r>
      <w:r w:rsidRPr="006729FB">
        <w:rPr>
          <w:lang w:eastAsia="zh-CN"/>
        </w:rPr>
        <w:t>15</w:t>
      </w:r>
      <w:r w:rsidRPr="006729FB">
        <w:t>.2</w:t>
      </w:r>
      <w:r w:rsidRPr="006729FB">
        <w:rPr>
          <w:rFonts w:asciiTheme="minorHAnsi" w:eastAsiaTheme="minorEastAsia" w:hAnsiTheme="minorHAnsi" w:cstheme="minorBidi"/>
          <w:sz w:val="22"/>
          <w:szCs w:val="22"/>
        </w:rPr>
        <w:tab/>
      </w:r>
      <w:r w:rsidRPr="00285BBA">
        <w:rPr>
          <w:snapToGrid w:val="0"/>
        </w:rPr>
        <w:t>Test Requirements</w:t>
      </w:r>
      <w:r>
        <w:tab/>
        <w:t>1254</w:t>
      </w:r>
    </w:p>
    <w:p w14:paraId="54345B1A" w14:textId="77777777" w:rsidR="006729FB" w:rsidRDefault="006729FB">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7797CE48" w14:textId="77777777" w:rsidR="006729FB" w:rsidRDefault="006729FB">
      <w:pPr>
        <w:pStyle w:val="TOC4"/>
        <w:rPr>
          <w:rFonts w:asciiTheme="minorHAnsi" w:eastAsiaTheme="minorEastAsia" w:hAnsiTheme="minorHAnsi" w:cstheme="minorBidi"/>
          <w:sz w:val="22"/>
          <w:szCs w:val="22"/>
        </w:rPr>
      </w:pPr>
      <w:r w:rsidRPr="006729FB">
        <w:t>A.7.3.16.1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1254</w:t>
      </w:r>
    </w:p>
    <w:p w14:paraId="15D19832" w14:textId="77777777" w:rsidR="006729FB" w:rsidRDefault="006729FB">
      <w:pPr>
        <w:pStyle w:val="TOC4"/>
        <w:rPr>
          <w:rFonts w:asciiTheme="minorHAnsi" w:eastAsiaTheme="minorEastAsia" w:hAnsiTheme="minorHAnsi" w:cstheme="minorBidi"/>
          <w:sz w:val="22"/>
          <w:szCs w:val="22"/>
        </w:rPr>
      </w:pPr>
      <w:r w:rsidRPr="006729FB">
        <w:t>A.7.3.</w:t>
      </w:r>
      <w:r w:rsidRPr="006729FB">
        <w:rPr>
          <w:lang w:eastAsia="zh-CN"/>
        </w:rPr>
        <w:t>16</w:t>
      </w:r>
      <w:r w:rsidRPr="006729FB">
        <w:t>.2</w:t>
      </w:r>
      <w:r w:rsidRPr="006729FB">
        <w:rPr>
          <w:rFonts w:asciiTheme="minorHAnsi" w:eastAsiaTheme="minorEastAsia" w:hAnsiTheme="minorHAnsi" w:cstheme="minorBidi"/>
          <w:sz w:val="22"/>
          <w:szCs w:val="22"/>
        </w:rPr>
        <w:tab/>
      </w:r>
      <w:r w:rsidRPr="00285BBA">
        <w:rPr>
          <w:snapToGrid w:val="0"/>
        </w:rPr>
        <w:t>Test Requirements</w:t>
      </w:r>
      <w:r>
        <w:tab/>
        <w:t>1259</w:t>
      </w:r>
    </w:p>
    <w:p w14:paraId="24C86958" w14:textId="77777777" w:rsidR="006729FB" w:rsidRDefault="006729FB">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377E0AC5" w14:textId="77777777" w:rsidR="006729FB" w:rsidRDefault="006729FB">
      <w:pPr>
        <w:pStyle w:val="TOC4"/>
        <w:rPr>
          <w:rFonts w:asciiTheme="minorHAnsi" w:eastAsiaTheme="minorEastAsia" w:hAnsiTheme="minorHAnsi" w:cstheme="minorBidi"/>
          <w:sz w:val="22"/>
          <w:szCs w:val="22"/>
        </w:rPr>
      </w:pPr>
      <w:r w:rsidRPr="006729FB">
        <w:t>A.7.3.17.1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1259</w:t>
      </w:r>
    </w:p>
    <w:p w14:paraId="796FEB13" w14:textId="77777777" w:rsidR="006729FB" w:rsidRDefault="006729FB">
      <w:pPr>
        <w:pStyle w:val="TOC4"/>
        <w:rPr>
          <w:rFonts w:asciiTheme="minorHAnsi" w:eastAsiaTheme="minorEastAsia" w:hAnsiTheme="minorHAnsi" w:cstheme="minorBidi"/>
          <w:sz w:val="22"/>
          <w:szCs w:val="22"/>
        </w:rPr>
      </w:pPr>
      <w:r w:rsidRPr="006729FB">
        <w:t>A.7.3.</w:t>
      </w:r>
      <w:r w:rsidRPr="006729FB">
        <w:rPr>
          <w:lang w:eastAsia="zh-CN"/>
        </w:rPr>
        <w:t>17</w:t>
      </w:r>
      <w:r w:rsidRPr="006729FB">
        <w:t>.2</w:t>
      </w:r>
      <w:r w:rsidRPr="006729FB">
        <w:rPr>
          <w:rFonts w:asciiTheme="minorHAnsi" w:eastAsiaTheme="minorEastAsia" w:hAnsiTheme="minorHAnsi" w:cstheme="minorBidi"/>
          <w:sz w:val="22"/>
          <w:szCs w:val="22"/>
        </w:rPr>
        <w:tab/>
      </w:r>
      <w:r w:rsidRPr="00285BBA">
        <w:rPr>
          <w:snapToGrid w:val="0"/>
        </w:rPr>
        <w:t>Test Requirements</w:t>
      </w:r>
      <w:r>
        <w:tab/>
        <w:t>1263</w:t>
      </w:r>
    </w:p>
    <w:p w14:paraId="559A2AFE" w14:textId="77777777" w:rsidR="006729FB" w:rsidRDefault="006729FB">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16702C1E" w14:textId="77777777" w:rsidR="006729FB" w:rsidRDefault="006729FB">
      <w:pPr>
        <w:pStyle w:val="TOC4"/>
        <w:rPr>
          <w:rFonts w:asciiTheme="minorHAnsi" w:eastAsiaTheme="minorEastAsia" w:hAnsiTheme="minorHAnsi" w:cstheme="minorBidi"/>
          <w:sz w:val="22"/>
          <w:szCs w:val="22"/>
        </w:rPr>
      </w:pPr>
      <w:r w:rsidRPr="006729FB">
        <w:t>A.7.3.18.1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1263</w:t>
      </w:r>
    </w:p>
    <w:p w14:paraId="68592634" w14:textId="77777777" w:rsidR="006729FB" w:rsidRDefault="006729FB">
      <w:pPr>
        <w:pStyle w:val="TOC4"/>
        <w:rPr>
          <w:rFonts w:asciiTheme="minorHAnsi" w:eastAsiaTheme="minorEastAsia" w:hAnsiTheme="minorHAnsi" w:cstheme="minorBidi"/>
          <w:sz w:val="22"/>
          <w:szCs w:val="22"/>
        </w:rPr>
      </w:pPr>
      <w:r w:rsidRPr="006729FB">
        <w:t>A.7.3.</w:t>
      </w:r>
      <w:r w:rsidRPr="006729FB">
        <w:rPr>
          <w:lang w:eastAsia="zh-CN"/>
        </w:rPr>
        <w:t>18</w:t>
      </w:r>
      <w:r w:rsidRPr="006729FB">
        <w:t>.2</w:t>
      </w:r>
      <w:r w:rsidRPr="006729FB">
        <w:rPr>
          <w:rFonts w:asciiTheme="minorHAnsi" w:eastAsiaTheme="minorEastAsia" w:hAnsiTheme="minorHAnsi" w:cstheme="minorBidi"/>
          <w:sz w:val="22"/>
          <w:szCs w:val="22"/>
        </w:rPr>
        <w:tab/>
      </w:r>
      <w:r w:rsidRPr="00285BBA">
        <w:rPr>
          <w:snapToGrid w:val="0"/>
        </w:rPr>
        <w:t>Test Requirements</w:t>
      </w:r>
      <w:r>
        <w:tab/>
        <w:t>1267</w:t>
      </w:r>
    </w:p>
    <w:p w14:paraId="3F1B98A5" w14:textId="77777777" w:rsidR="006729FB" w:rsidRDefault="006729F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20BBC02B" w14:textId="77777777" w:rsidR="006729FB" w:rsidRDefault="006729F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5DC7FD5F" w14:textId="77777777" w:rsidR="006729FB" w:rsidRDefault="006729FB">
      <w:pPr>
        <w:pStyle w:val="TOC4"/>
        <w:rPr>
          <w:rFonts w:asciiTheme="minorHAnsi" w:eastAsiaTheme="minorEastAsia" w:hAnsiTheme="minorHAnsi" w:cstheme="minorBidi"/>
          <w:sz w:val="22"/>
          <w:szCs w:val="22"/>
        </w:rPr>
      </w:pPr>
      <w:r w:rsidRPr="006729FB">
        <w:t>A.7.3.19.2</w:t>
      </w:r>
      <w:r w:rsidRPr="006729FB">
        <w:rPr>
          <w:rFonts w:asciiTheme="minorHAnsi" w:eastAsiaTheme="minorEastAsia" w:hAnsiTheme="minorHAnsi" w:cstheme="minorBidi"/>
          <w:sz w:val="22"/>
          <w:szCs w:val="22"/>
        </w:rPr>
        <w:tab/>
      </w:r>
      <w:r w:rsidRPr="00285BBA">
        <w:rPr>
          <w:snapToGrid w:val="0"/>
        </w:rPr>
        <w:t>Test Requirements</w:t>
      </w:r>
      <w:r>
        <w:tab/>
        <w:t>1272</w:t>
      </w:r>
    </w:p>
    <w:p w14:paraId="5C5017DA" w14:textId="77777777" w:rsidR="006729FB" w:rsidRDefault="006729FB">
      <w:pPr>
        <w:pStyle w:val="TOC3"/>
        <w:rPr>
          <w:rFonts w:asciiTheme="minorHAnsi" w:eastAsiaTheme="minorEastAsia" w:hAnsiTheme="minorHAnsi" w:cstheme="minorBidi"/>
          <w:sz w:val="22"/>
          <w:szCs w:val="22"/>
        </w:rPr>
      </w:pPr>
      <w:r w:rsidRPr="006729FB">
        <w:t>A.7.3.20</w:t>
      </w:r>
      <w:r w:rsidRPr="006729FB">
        <w:rPr>
          <w:rFonts w:asciiTheme="minorHAnsi" w:hAnsiTheme="minorHAnsi" w:cstheme="minorBidi"/>
          <w:sz w:val="22"/>
          <w:szCs w:val="22"/>
        </w:rPr>
        <w:tab/>
      </w:r>
      <w:r w:rsidRPr="00285BBA">
        <w:rPr>
          <w:rFonts w:eastAsia="MS Mincho"/>
          <w:lang w:eastAsia="zh-CN"/>
        </w:rPr>
        <w:t>E-UTRAN TDD Radio Link Monitoring Test for In-sync under Time Domain Measurement Resouce Restriction with CRS assistance information and Non-MBSFN ABS</w:t>
      </w:r>
      <w:r>
        <w:tab/>
        <w:t>1272</w:t>
      </w:r>
    </w:p>
    <w:p w14:paraId="07AFE715" w14:textId="77777777" w:rsidR="006729FB" w:rsidRDefault="006729FB">
      <w:pPr>
        <w:pStyle w:val="TOC4"/>
        <w:rPr>
          <w:rFonts w:asciiTheme="minorHAnsi" w:eastAsiaTheme="minorEastAsia" w:hAnsiTheme="minorHAnsi" w:cstheme="minorBidi"/>
          <w:sz w:val="22"/>
          <w:szCs w:val="22"/>
        </w:rPr>
      </w:pPr>
      <w:r w:rsidRPr="006729FB">
        <w:t>A.7.3.20.1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1272</w:t>
      </w:r>
    </w:p>
    <w:p w14:paraId="0240BECA" w14:textId="77777777" w:rsidR="006729FB" w:rsidRDefault="006729FB">
      <w:pPr>
        <w:pStyle w:val="TOC4"/>
        <w:rPr>
          <w:rFonts w:asciiTheme="minorHAnsi" w:eastAsiaTheme="minorEastAsia" w:hAnsiTheme="minorHAnsi" w:cstheme="minorBidi"/>
          <w:sz w:val="22"/>
          <w:szCs w:val="22"/>
        </w:rPr>
      </w:pPr>
      <w:r w:rsidRPr="006729FB">
        <w:t>A.7.3.20.2</w:t>
      </w:r>
      <w:r w:rsidRPr="006729FB">
        <w:rPr>
          <w:rFonts w:asciiTheme="minorHAnsi" w:eastAsiaTheme="minorEastAsia" w:hAnsiTheme="minorHAnsi" w:cstheme="minorBidi"/>
          <w:sz w:val="22"/>
          <w:szCs w:val="22"/>
        </w:rPr>
        <w:tab/>
      </w:r>
      <w:r w:rsidRPr="00285BBA">
        <w:rPr>
          <w:snapToGrid w:val="0"/>
        </w:rPr>
        <w:t>Test Requirements</w:t>
      </w:r>
      <w:r>
        <w:tab/>
        <w:t>1277</w:t>
      </w:r>
    </w:p>
    <w:p w14:paraId="08E3FAAB" w14:textId="77777777" w:rsidR="006729FB" w:rsidRDefault="006729FB">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2D1416D7" w14:textId="77777777" w:rsidR="006729FB" w:rsidRDefault="006729F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76BD00B9" w14:textId="77777777" w:rsidR="006729FB" w:rsidRDefault="006729FB">
      <w:pPr>
        <w:pStyle w:val="TOC4"/>
        <w:rPr>
          <w:rFonts w:asciiTheme="minorHAnsi" w:eastAsiaTheme="minorEastAsia" w:hAnsiTheme="minorHAnsi" w:cstheme="minorBidi"/>
          <w:sz w:val="22"/>
          <w:szCs w:val="22"/>
        </w:rPr>
      </w:pPr>
      <w:r w:rsidRPr="006729FB">
        <w:t>A.7.3.21.2</w:t>
      </w:r>
      <w:r w:rsidRPr="006729FB">
        <w:rPr>
          <w:rFonts w:asciiTheme="minorHAnsi" w:eastAsiaTheme="minorEastAsia" w:hAnsiTheme="minorHAnsi" w:cstheme="minorBidi"/>
          <w:sz w:val="22"/>
          <w:szCs w:val="22"/>
        </w:rPr>
        <w:tab/>
      </w:r>
      <w:r w:rsidRPr="00285BBA">
        <w:rPr>
          <w:snapToGrid w:val="0"/>
        </w:rPr>
        <w:t>Test Requirements</w:t>
      </w:r>
      <w:r>
        <w:tab/>
        <w:t>1282</w:t>
      </w:r>
    </w:p>
    <w:p w14:paraId="4BD1A6DD" w14:textId="77777777" w:rsidR="006729FB" w:rsidRDefault="006729FB">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44FB52DD" w14:textId="77777777" w:rsidR="006729FB" w:rsidRDefault="006729FB">
      <w:pPr>
        <w:pStyle w:val="TOC4"/>
        <w:rPr>
          <w:rFonts w:asciiTheme="minorHAnsi" w:eastAsiaTheme="minorEastAsia" w:hAnsiTheme="minorHAnsi" w:cstheme="minorBidi"/>
          <w:sz w:val="22"/>
          <w:szCs w:val="22"/>
        </w:rPr>
      </w:pPr>
      <w:r w:rsidRPr="006729FB">
        <w:t>A.7.3.22.1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1282</w:t>
      </w:r>
    </w:p>
    <w:p w14:paraId="78A6B54F" w14:textId="77777777" w:rsidR="006729FB" w:rsidRDefault="006729FB">
      <w:pPr>
        <w:pStyle w:val="TOC4"/>
        <w:rPr>
          <w:rFonts w:asciiTheme="minorHAnsi" w:eastAsiaTheme="minorEastAsia" w:hAnsiTheme="minorHAnsi" w:cstheme="minorBidi"/>
          <w:sz w:val="22"/>
          <w:szCs w:val="22"/>
        </w:rPr>
      </w:pPr>
      <w:r w:rsidRPr="006729FB">
        <w:t>A.7.3.22.2</w:t>
      </w:r>
      <w:r w:rsidRPr="006729FB">
        <w:rPr>
          <w:rFonts w:asciiTheme="minorHAnsi" w:eastAsiaTheme="minorEastAsia" w:hAnsiTheme="minorHAnsi" w:cstheme="minorBidi"/>
          <w:sz w:val="22"/>
          <w:szCs w:val="22"/>
        </w:rPr>
        <w:tab/>
      </w:r>
      <w:r w:rsidRPr="00285BBA">
        <w:rPr>
          <w:snapToGrid w:val="0"/>
        </w:rPr>
        <w:t>Test Requirements</w:t>
      </w:r>
      <w:r>
        <w:tab/>
        <w:t>1287</w:t>
      </w:r>
    </w:p>
    <w:p w14:paraId="2E868D6A" w14:textId="77777777" w:rsidR="006729FB" w:rsidRDefault="006729FB">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7AEBDCC4" w14:textId="77777777" w:rsidR="006729FB" w:rsidRDefault="006729FB">
      <w:pPr>
        <w:pStyle w:val="TOC4"/>
        <w:rPr>
          <w:rFonts w:asciiTheme="minorHAnsi" w:eastAsiaTheme="minorEastAsia" w:hAnsiTheme="minorHAnsi" w:cstheme="minorBidi"/>
          <w:sz w:val="22"/>
          <w:szCs w:val="22"/>
        </w:rPr>
      </w:pPr>
      <w:r w:rsidRPr="006729FB">
        <w:t>A.7.3.23.1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1287</w:t>
      </w:r>
    </w:p>
    <w:p w14:paraId="4581536C" w14:textId="77777777" w:rsidR="006729FB" w:rsidRDefault="006729FB">
      <w:pPr>
        <w:pStyle w:val="TOC4"/>
        <w:rPr>
          <w:rFonts w:asciiTheme="minorHAnsi" w:eastAsiaTheme="minorEastAsia" w:hAnsiTheme="minorHAnsi" w:cstheme="minorBidi"/>
          <w:sz w:val="22"/>
          <w:szCs w:val="22"/>
        </w:rPr>
      </w:pPr>
      <w:r w:rsidRPr="006729FB">
        <w:t>A.7.3.23.2</w:t>
      </w:r>
      <w:r w:rsidRPr="006729FB">
        <w:rPr>
          <w:rFonts w:asciiTheme="minorHAnsi" w:eastAsiaTheme="minorEastAsia" w:hAnsiTheme="minorHAnsi" w:cstheme="minorBidi"/>
          <w:sz w:val="22"/>
          <w:szCs w:val="22"/>
        </w:rPr>
        <w:tab/>
      </w:r>
      <w:r w:rsidRPr="00285BBA">
        <w:rPr>
          <w:snapToGrid w:val="0"/>
        </w:rPr>
        <w:t>Test Requirements</w:t>
      </w:r>
      <w:r>
        <w:tab/>
        <w:t>1288</w:t>
      </w:r>
    </w:p>
    <w:p w14:paraId="0D6A38C5" w14:textId="77777777" w:rsidR="006729FB" w:rsidRDefault="006729FB">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3F108B93" w14:textId="77777777" w:rsidR="006729FB" w:rsidRDefault="006729FB">
      <w:pPr>
        <w:pStyle w:val="TOC4"/>
        <w:rPr>
          <w:rFonts w:asciiTheme="minorHAnsi" w:eastAsiaTheme="minorEastAsia" w:hAnsiTheme="minorHAnsi" w:cstheme="minorBidi"/>
          <w:sz w:val="22"/>
          <w:szCs w:val="22"/>
        </w:rPr>
      </w:pPr>
      <w:r w:rsidRPr="006729FB">
        <w:t>A.7.3.24.1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1288</w:t>
      </w:r>
    </w:p>
    <w:p w14:paraId="78C74E1B" w14:textId="77777777" w:rsidR="006729FB" w:rsidRDefault="006729FB">
      <w:pPr>
        <w:pStyle w:val="TOC4"/>
        <w:rPr>
          <w:rFonts w:asciiTheme="minorHAnsi" w:eastAsiaTheme="minorEastAsia" w:hAnsiTheme="minorHAnsi" w:cstheme="minorBidi"/>
          <w:sz w:val="22"/>
          <w:szCs w:val="22"/>
        </w:rPr>
      </w:pPr>
      <w:r w:rsidRPr="006729FB">
        <w:t>A.7.3.24.2</w:t>
      </w:r>
      <w:r w:rsidRPr="006729FB">
        <w:rPr>
          <w:rFonts w:asciiTheme="minorHAnsi" w:eastAsiaTheme="minorEastAsia" w:hAnsiTheme="minorHAnsi" w:cstheme="minorBidi"/>
          <w:sz w:val="22"/>
          <w:szCs w:val="22"/>
        </w:rPr>
        <w:tab/>
      </w:r>
      <w:r w:rsidRPr="00285BBA">
        <w:rPr>
          <w:snapToGrid w:val="0"/>
        </w:rPr>
        <w:t>Test Requirements</w:t>
      </w:r>
      <w:r>
        <w:tab/>
        <w:t>1289</w:t>
      </w:r>
    </w:p>
    <w:p w14:paraId="110C5B7F" w14:textId="77777777" w:rsidR="006729FB" w:rsidRDefault="006729FB">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221ECA04" w14:textId="77777777" w:rsidR="006729FB" w:rsidRDefault="006729FB">
      <w:pPr>
        <w:pStyle w:val="TOC4"/>
        <w:rPr>
          <w:rFonts w:asciiTheme="minorHAnsi" w:eastAsiaTheme="minorEastAsia" w:hAnsiTheme="minorHAnsi" w:cstheme="minorBidi"/>
          <w:sz w:val="22"/>
          <w:szCs w:val="22"/>
        </w:rPr>
      </w:pPr>
      <w:r w:rsidRPr="006729FB">
        <w:t>A.7.3.25.1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1289</w:t>
      </w:r>
    </w:p>
    <w:p w14:paraId="1238BBBF" w14:textId="77777777" w:rsidR="006729FB" w:rsidRDefault="006729FB">
      <w:pPr>
        <w:pStyle w:val="TOC4"/>
        <w:rPr>
          <w:rFonts w:asciiTheme="minorHAnsi" w:eastAsiaTheme="minorEastAsia" w:hAnsiTheme="minorHAnsi" w:cstheme="minorBidi"/>
          <w:sz w:val="22"/>
          <w:szCs w:val="22"/>
        </w:rPr>
      </w:pPr>
      <w:r w:rsidRPr="006729FB">
        <w:t>A.7.3.25.2</w:t>
      </w:r>
      <w:r w:rsidRPr="006729FB">
        <w:rPr>
          <w:rFonts w:asciiTheme="minorHAnsi" w:eastAsiaTheme="minorEastAsia" w:hAnsiTheme="minorHAnsi" w:cstheme="minorBidi"/>
          <w:sz w:val="22"/>
          <w:szCs w:val="22"/>
        </w:rPr>
        <w:tab/>
      </w:r>
      <w:r w:rsidRPr="00285BBA">
        <w:rPr>
          <w:snapToGrid w:val="0"/>
        </w:rPr>
        <w:t>Test Requirements</w:t>
      </w:r>
      <w:r>
        <w:tab/>
        <w:t>1290</w:t>
      </w:r>
    </w:p>
    <w:p w14:paraId="25873C05" w14:textId="77777777" w:rsidR="006729FB" w:rsidRDefault="006729FB">
      <w:pPr>
        <w:pStyle w:val="TOC3"/>
        <w:rPr>
          <w:rFonts w:asciiTheme="minorHAnsi" w:eastAsiaTheme="minorEastAsia" w:hAnsiTheme="minorHAnsi" w:cstheme="minorBidi"/>
          <w:sz w:val="22"/>
          <w:szCs w:val="22"/>
        </w:rPr>
      </w:pPr>
      <w:r w:rsidRPr="006729FB">
        <w:t>A.7.3.26</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FDD Radio Link Monitoring Test for Out-of-sync</w:t>
      </w:r>
      <w:r>
        <w:rPr>
          <w:lang w:eastAsia="zh-CN"/>
        </w:rPr>
        <w:t xml:space="preserve"> for UE Category 0</w:t>
      </w:r>
      <w:r>
        <w:tab/>
        <w:t>1290</w:t>
      </w:r>
    </w:p>
    <w:p w14:paraId="5016570B" w14:textId="77777777" w:rsidR="006729FB" w:rsidRDefault="006729FB">
      <w:pPr>
        <w:pStyle w:val="TOC4"/>
        <w:rPr>
          <w:rFonts w:asciiTheme="minorHAnsi" w:eastAsiaTheme="minorEastAsia" w:hAnsiTheme="minorHAnsi" w:cstheme="minorBidi"/>
          <w:sz w:val="22"/>
          <w:szCs w:val="22"/>
        </w:rPr>
      </w:pPr>
      <w:r w:rsidRPr="006729FB">
        <w:t>A.7.3.26.1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1290</w:t>
      </w:r>
    </w:p>
    <w:p w14:paraId="041628ED" w14:textId="77777777" w:rsidR="006729FB" w:rsidRDefault="006729FB">
      <w:pPr>
        <w:pStyle w:val="TOC4"/>
        <w:rPr>
          <w:rFonts w:asciiTheme="minorHAnsi" w:eastAsiaTheme="minorEastAsia" w:hAnsiTheme="minorHAnsi" w:cstheme="minorBidi"/>
          <w:sz w:val="22"/>
          <w:szCs w:val="22"/>
        </w:rPr>
      </w:pPr>
      <w:r w:rsidRPr="006729FB">
        <w:t>A.7.3.26.2</w:t>
      </w:r>
      <w:r w:rsidRPr="006729FB">
        <w:rPr>
          <w:rFonts w:asciiTheme="minorHAnsi" w:eastAsiaTheme="minorEastAsia" w:hAnsiTheme="minorHAnsi" w:cstheme="minorBidi"/>
          <w:sz w:val="22"/>
          <w:szCs w:val="22"/>
        </w:rPr>
        <w:tab/>
      </w:r>
      <w:r w:rsidRPr="00285BBA">
        <w:rPr>
          <w:snapToGrid w:val="0"/>
        </w:rPr>
        <w:t>Test Requirements</w:t>
      </w:r>
      <w:r>
        <w:tab/>
        <w:t>1293</w:t>
      </w:r>
    </w:p>
    <w:p w14:paraId="612CBD19" w14:textId="77777777" w:rsidR="006729FB" w:rsidRDefault="006729FB">
      <w:pPr>
        <w:pStyle w:val="TOC3"/>
        <w:rPr>
          <w:rFonts w:asciiTheme="minorHAnsi" w:eastAsiaTheme="minorEastAsia" w:hAnsiTheme="minorHAnsi" w:cstheme="minorBidi"/>
          <w:sz w:val="22"/>
          <w:szCs w:val="22"/>
        </w:rPr>
      </w:pPr>
      <w:r w:rsidRPr="006729FB">
        <w:t>A.7.3.27</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 xml:space="preserve">FDD Radio Link Monitoring Test for </w:t>
      </w:r>
      <w:r w:rsidRPr="00285BBA">
        <w:rPr>
          <w:rFonts w:eastAsia="MS Mincho"/>
        </w:rPr>
        <w:t>In</w:t>
      </w:r>
      <w:r w:rsidRPr="00285BBA">
        <w:rPr>
          <w:rFonts w:eastAsia="MS Mincho"/>
          <w:lang w:eastAsia="zh-CN"/>
        </w:rPr>
        <w:t>-sync</w:t>
      </w:r>
      <w:r>
        <w:rPr>
          <w:lang w:eastAsia="zh-CN"/>
        </w:rPr>
        <w:t xml:space="preserve"> for UE Category 0</w:t>
      </w:r>
      <w:r>
        <w:tab/>
        <w:t>1293</w:t>
      </w:r>
    </w:p>
    <w:p w14:paraId="0C5F6058" w14:textId="77777777" w:rsidR="006729FB" w:rsidRDefault="006729FB">
      <w:pPr>
        <w:pStyle w:val="TOC4"/>
        <w:rPr>
          <w:rFonts w:asciiTheme="minorHAnsi" w:eastAsiaTheme="minorEastAsia" w:hAnsiTheme="minorHAnsi" w:cstheme="minorBidi"/>
          <w:sz w:val="22"/>
          <w:szCs w:val="22"/>
        </w:rPr>
      </w:pPr>
      <w:r w:rsidRPr="006729FB">
        <w:t>A.7.3.27.1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1293</w:t>
      </w:r>
    </w:p>
    <w:p w14:paraId="41FFD7E6" w14:textId="77777777" w:rsidR="006729FB" w:rsidRDefault="006729FB">
      <w:pPr>
        <w:pStyle w:val="TOC4"/>
        <w:rPr>
          <w:rFonts w:asciiTheme="minorHAnsi" w:eastAsiaTheme="minorEastAsia" w:hAnsiTheme="minorHAnsi" w:cstheme="minorBidi"/>
          <w:sz w:val="22"/>
          <w:szCs w:val="22"/>
        </w:rPr>
      </w:pPr>
      <w:r w:rsidRPr="006729FB">
        <w:t>A.7.3.27.2</w:t>
      </w:r>
      <w:r w:rsidRPr="006729FB">
        <w:rPr>
          <w:rFonts w:asciiTheme="minorHAnsi" w:eastAsiaTheme="minorEastAsia" w:hAnsiTheme="minorHAnsi" w:cstheme="minorBidi"/>
          <w:sz w:val="22"/>
          <w:szCs w:val="22"/>
        </w:rPr>
        <w:tab/>
      </w:r>
      <w:r w:rsidRPr="00285BBA">
        <w:rPr>
          <w:snapToGrid w:val="0"/>
        </w:rPr>
        <w:t>Test Requirements</w:t>
      </w:r>
      <w:r>
        <w:tab/>
        <w:t>1296</w:t>
      </w:r>
    </w:p>
    <w:p w14:paraId="0F0A7AC9" w14:textId="77777777" w:rsidR="006729FB" w:rsidRDefault="006729FB">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20151789" w14:textId="77777777" w:rsidR="006729FB" w:rsidRDefault="006729FB">
      <w:pPr>
        <w:pStyle w:val="TOC4"/>
        <w:rPr>
          <w:rFonts w:asciiTheme="minorHAnsi" w:eastAsiaTheme="minorEastAsia" w:hAnsiTheme="minorHAnsi" w:cstheme="minorBidi"/>
          <w:sz w:val="22"/>
          <w:szCs w:val="22"/>
        </w:rPr>
      </w:pPr>
      <w:r w:rsidRPr="006729FB">
        <w:t>A.7.3.28.1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1296</w:t>
      </w:r>
    </w:p>
    <w:p w14:paraId="6434A42E" w14:textId="77777777" w:rsidR="006729FB" w:rsidRDefault="006729FB">
      <w:pPr>
        <w:pStyle w:val="TOC4"/>
        <w:rPr>
          <w:rFonts w:asciiTheme="minorHAnsi" w:eastAsiaTheme="minorEastAsia" w:hAnsiTheme="minorHAnsi" w:cstheme="minorBidi"/>
          <w:sz w:val="22"/>
          <w:szCs w:val="22"/>
        </w:rPr>
      </w:pPr>
      <w:r w:rsidRPr="006729FB">
        <w:t>A.7.3.28.2</w:t>
      </w:r>
      <w:r w:rsidRPr="006729FB">
        <w:rPr>
          <w:rFonts w:asciiTheme="minorHAnsi" w:eastAsiaTheme="minorEastAsia" w:hAnsiTheme="minorHAnsi" w:cstheme="minorBidi"/>
          <w:sz w:val="22"/>
          <w:szCs w:val="22"/>
        </w:rPr>
        <w:tab/>
      </w:r>
      <w:r w:rsidRPr="00285BBA">
        <w:rPr>
          <w:snapToGrid w:val="0"/>
        </w:rPr>
        <w:t>Test Requirements</w:t>
      </w:r>
      <w:r>
        <w:tab/>
        <w:t>1299</w:t>
      </w:r>
    </w:p>
    <w:p w14:paraId="528B6881" w14:textId="77777777" w:rsidR="006729FB" w:rsidRDefault="006729FB">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4934F700" w14:textId="77777777" w:rsidR="006729FB" w:rsidRDefault="006729FB">
      <w:pPr>
        <w:pStyle w:val="TOC4"/>
        <w:rPr>
          <w:rFonts w:asciiTheme="minorHAnsi" w:eastAsiaTheme="minorEastAsia" w:hAnsiTheme="minorHAnsi" w:cstheme="minorBidi"/>
          <w:sz w:val="22"/>
          <w:szCs w:val="22"/>
        </w:rPr>
      </w:pPr>
      <w:r w:rsidRPr="006729FB">
        <w:t>A.7.3.29.1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1299</w:t>
      </w:r>
    </w:p>
    <w:p w14:paraId="0FF4A88C" w14:textId="77777777" w:rsidR="006729FB" w:rsidRDefault="006729FB">
      <w:pPr>
        <w:pStyle w:val="TOC4"/>
        <w:rPr>
          <w:rFonts w:asciiTheme="minorHAnsi" w:eastAsiaTheme="minorEastAsia" w:hAnsiTheme="minorHAnsi" w:cstheme="minorBidi"/>
          <w:sz w:val="22"/>
          <w:szCs w:val="22"/>
        </w:rPr>
      </w:pPr>
      <w:r w:rsidRPr="006729FB">
        <w:t>A.7.3.29.2</w:t>
      </w:r>
      <w:r w:rsidRPr="006729FB">
        <w:rPr>
          <w:rFonts w:asciiTheme="minorHAnsi" w:eastAsiaTheme="minorEastAsia" w:hAnsiTheme="minorHAnsi" w:cstheme="minorBidi"/>
          <w:sz w:val="22"/>
          <w:szCs w:val="22"/>
        </w:rPr>
        <w:tab/>
      </w:r>
      <w:r w:rsidRPr="00285BBA">
        <w:rPr>
          <w:snapToGrid w:val="0"/>
        </w:rPr>
        <w:t>Test Requirements</w:t>
      </w:r>
      <w:r>
        <w:tab/>
        <w:t>1302</w:t>
      </w:r>
    </w:p>
    <w:p w14:paraId="37F2CBC4" w14:textId="77777777" w:rsidR="006729FB" w:rsidRDefault="006729FB">
      <w:pPr>
        <w:pStyle w:val="TOC3"/>
        <w:rPr>
          <w:rFonts w:asciiTheme="minorHAnsi" w:eastAsiaTheme="minorEastAsia" w:hAnsiTheme="minorHAnsi" w:cstheme="minorBidi"/>
          <w:sz w:val="22"/>
          <w:szCs w:val="22"/>
        </w:rPr>
      </w:pPr>
      <w:r w:rsidRPr="006729FB">
        <w:t>A.7.3.30</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HD-FDD</w:t>
      </w:r>
      <w:r w:rsidRPr="00285BBA">
        <w:rPr>
          <w:rFonts w:eastAsia="MS Mincho"/>
          <w:lang w:eastAsia="zh-CN"/>
        </w:rPr>
        <w:t xml:space="preserve"> Radio Link Monitoring Test for Out-of-sync</w:t>
      </w:r>
      <w:r>
        <w:rPr>
          <w:lang w:eastAsia="zh-CN"/>
        </w:rPr>
        <w:t xml:space="preserve"> for UE Category 0</w:t>
      </w:r>
      <w:r>
        <w:tab/>
        <w:t>1302</w:t>
      </w:r>
    </w:p>
    <w:p w14:paraId="787FEDEC" w14:textId="77777777" w:rsidR="006729FB" w:rsidRDefault="006729FB">
      <w:pPr>
        <w:pStyle w:val="TOC4"/>
        <w:rPr>
          <w:rFonts w:asciiTheme="minorHAnsi" w:eastAsiaTheme="minorEastAsia" w:hAnsiTheme="minorHAnsi" w:cstheme="minorBidi"/>
          <w:sz w:val="22"/>
          <w:szCs w:val="22"/>
        </w:rPr>
      </w:pPr>
      <w:r w:rsidRPr="006729FB">
        <w:t>A.7.3.30.1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1302</w:t>
      </w:r>
    </w:p>
    <w:p w14:paraId="5ED78120" w14:textId="77777777" w:rsidR="006729FB" w:rsidRDefault="006729FB">
      <w:pPr>
        <w:pStyle w:val="TOC4"/>
        <w:rPr>
          <w:rFonts w:asciiTheme="minorHAnsi" w:eastAsiaTheme="minorEastAsia" w:hAnsiTheme="minorHAnsi" w:cstheme="minorBidi"/>
          <w:sz w:val="22"/>
          <w:szCs w:val="22"/>
        </w:rPr>
      </w:pPr>
      <w:r w:rsidRPr="006729FB">
        <w:t>A.7.3.30.2</w:t>
      </w:r>
      <w:r w:rsidRPr="006729FB">
        <w:rPr>
          <w:rFonts w:asciiTheme="minorHAnsi" w:eastAsiaTheme="minorEastAsia" w:hAnsiTheme="minorHAnsi" w:cstheme="minorBidi"/>
          <w:sz w:val="22"/>
          <w:szCs w:val="22"/>
        </w:rPr>
        <w:tab/>
      </w:r>
      <w:r w:rsidRPr="00285BBA">
        <w:rPr>
          <w:snapToGrid w:val="0"/>
        </w:rPr>
        <w:t>Test Requirements</w:t>
      </w:r>
      <w:r>
        <w:tab/>
        <w:t>1305</w:t>
      </w:r>
    </w:p>
    <w:p w14:paraId="0C819559" w14:textId="77777777" w:rsidR="006729FB" w:rsidRDefault="006729FB">
      <w:pPr>
        <w:pStyle w:val="TOC3"/>
        <w:rPr>
          <w:rFonts w:asciiTheme="minorHAnsi" w:eastAsiaTheme="minorEastAsia" w:hAnsiTheme="minorHAnsi" w:cstheme="minorBidi"/>
          <w:sz w:val="22"/>
          <w:szCs w:val="22"/>
        </w:rPr>
      </w:pPr>
      <w:r w:rsidRPr="006729FB">
        <w:t>A.7.3.31</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HD-FDD</w:t>
      </w:r>
      <w:r w:rsidRPr="00285BBA">
        <w:rPr>
          <w:rFonts w:eastAsia="MS Mincho"/>
          <w:lang w:eastAsia="zh-CN"/>
        </w:rPr>
        <w:t xml:space="preserve"> Radio Link Monitoring Test for </w:t>
      </w:r>
      <w:r w:rsidRPr="00285BBA">
        <w:rPr>
          <w:rFonts w:eastAsia="MS Mincho"/>
        </w:rPr>
        <w:t>In</w:t>
      </w:r>
      <w:r w:rsidRPr="00285BBA">
        <w:rPr>
          <w:rFonts w:eastAsia="MS Mincho"/>
          <w:lang w:eastAsia="zh-CN"/>
        </w:rPr>
        <w:t>-sync</w:t>
      </w:r>
      <w:r>
        <w:rPr>
          <w:lang w:eastAsia="zh-CN"/>
        </w:rPr>
        <w:t xml:space="preserve"> for UE Category 0</w:t>
      </w:r>
      <w:r>
        <w:tab/>
        <w:t>1305</w:t>
      </w:r>
    </w:p>
    <w:p w14:paraId="624B404F" w14:textId="77777777" w:rsidR="006729FB" w:rsidRDefault="006729FB">
      <w:pPr>
        <w:pStyle w:val="TOC4"/>
        <w:rPr>
          <w:rFonts w:asciiTheme="minorHAnsi" w:eastAsiaTheme="minorEastAsia" w:hAnsiTheme="minorHAnsi" w:cstheme="minorBidi"/>
          <w:sz w:val="22"/>
          <w:szCs w:val="22"/>
        </w:rPr>
      </w:pPr>
      <w:r w:rsidRPr="006729FB">
        <w:t>A.7.3.31.1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1305</w:t>
      </w:r>
    </w:p>
    <w:p w14:paraId="7BEF13C0" w14:textId="77777777" w:rsidR="006729FB" w:rsidRDefault="006729FB">
      <w:pPr>
        <w:pStyle w:val="TOC4"/>
        <w:rPr>
          <w:rFonts w:asciiTheme="minorHAnsi" w:eastAsiaTheme="minorEastAsia" w:hAnsiTheme="minorHAnsi" w:cstheme="minorBidi"/>
          <w:sz w:val="22"/>
          <w:szCs w:val="22"/>
        </w:rPr>
      </w:pPr>
      <w:r w:rsidRPr="006729FB">
        <w:t>A.7.3.31.2</w:t>
      </w:r>
      <w:r w:rsidRPr="006729FB">
        <w:rPr>
          <w:rFonts w:asciiTheme="minorHAnsi" w:eastAsiaTheme="minorEastAsia" w:hAnsiTheme="minorHAnsi" w:cstheme="minorBidi"/>
          <w:sz w:val="22"/>
          <w:szCs w:val="22"/>
        </w:rPr>
        <w:tab/>
      </w:r>
      <w:r w:rsidRPr="00285BBA">
        <w:rPr>
          <w:snapToGrid w:val="0"/>
        </w:rPr>
        <w:t>Test Requirements</w:t>
      </w:r>
      <w:r>
        <w:tab/>
        <w:t>1308</w:t>
      </w:r>
    </w:p>
    <w:p w14:paraId="1DD5B306" w14:textId="77777777" w:rsidR="006729FB" w:rsidRDefault="006729FB">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2A41B3D7" w14:textId="77777777" w:rsidR="006729FB" w:rsidRDefault="006729FB">
      <w:pPr>
        <w:pStyle w:val="TOC4"/>
        <w:rPr>
          <w:rFonts w:asciiTheme="minorHAnsi" w:eastAsiaTheme="minorEastAsia" w:hAnsiTheme="minorHAnsi" w:cstheme="minorBidi"/>
          <w:sz w:val="22"/>
          <w:szCs w:val="22"/>
        </w:rPr>
      </w:pPr>
      <w:r w:rsidRPr="006729FB">
        <w:t>A.7.3.32.1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1308</w:t>
      </w:r>
    </w:p>
    <w:p w14:paraId="359CFD99" w14:textId="77777777" w:rsidR="006729FB" w:rsidRDefault="006729FB">
      <w:pPr>
        <w:pStyle w:val="TOC4"/>
        <w:rPr>
          <w:rFonts w:asciiTheme="minorHAnsi" w:eastAsiaTheme="minorEastAsia" w:hAnsiTheme="minorHAnsi" w:cstheme="minorBidi"/>
          <w:sz w:val="22"/>
          <w:szCs w:val="22"/>
        </w:rPr>
      </w:pPr>
      <w:r w:rsidRPr="006729FB">
        <w:t>A.7.3.32.2</w:t>
      </w:r>
      <w:r w:rsidRPr="006729FB">
        <w:rPr>
          <w:rFonts w:asciiTheme="minorHAnsi" w:eastAsiaTheme="minorEastAsia" w:hAnsiTheme="minorHAnsi" w:cstheme="minorBidi"/>
          <w:sz w:val="22"/>
          <w:szCs w:val="22"/>
        </w:rPr>
        <w:tab/>
      </w:r>
      <w:r w:rsidRPr="00285BBA">
        <w:rPr>
          <w:snapToGrid w:val="0"/>
        </w:rPr>
        <w:t>Test Requirements</w:t>
      </w:r>
      <w:r>
        <w:tab/>
        <w:t>1311</w:t>
      </w:r>
    </w:p>
    <w:p w14:paraId="62B99CCA" w14:textId="77777777" w:rsidR="006729FB" w:rsidRDefault="006729FB">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05C0D2CB" w14:textId="77777777" w:rsidR="006729FB" w:rsidRDefault="006729FB">
      <w:pPr>
        <w:pStyle w:val="TOC4"/>
        <w:rPr>
          <w:rFonts w:asciiTheme="minorHAnsi" w:eastAsiaTheme="minorEastAsia" w:hAnsiTheme="minorHAnsi" w:cstheme="minorBidi"/>
          <w:sz w:val="22"/>
          <w:szCs w:val="22"/>
        </w:rPr>
      </w:pPr>
      <w:r w:rsidRPr="006729FB">
        <w:t>A.7.3.33.1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1311</w:t>
      </w:r>
    </w:p>
    <w:p w14:paraId="51636E51" w14:textId="77777777" w:rsidR="006729FB" w:rsidRDefault="006729FB">
      <w:pPr>
        <w:pStyle w:val="TOC4"/>
        <w:rPr>
          <w:rFonts w:asciiTheme="minorHAnsi" w:eastAsiaTheme="minorEastAsia" w:hAnsiTheme="minorHAnsi" w:cstheme="minorBidi"/>
          <w:sz w:val="22"/>
          <w:szCs w:val="22"/>
        </w:rPr>
      </w:pPr>
      <w:r w:rsidRPr="006729FB">
        <w:t>A.7.3.33.2</w:t>
      </w:r>
      <w:r w:rsidRPr="006729FB">
        <w:rPr>
          <w:rFonts w:asciiTheme="minorHAnsi" w:eastAsiaTheme="minorEastAsia" w:hAnsiTheme="minorHAnsi" w:cstheme="minorBidi"/>
          <w:sz w:val="22"/>
          <w:szCs w:val="22"/>
        </w:rPr>
        <w:tab/>
      </w:r>
      <w:r w:rsidRPr="00285BBA">
        <w:rPr>
          <w:snapToGrid w:val="0"/>
        </w:rPr>
        <w:t>Test Requirements</w:t>
      </w:r>
      <w:r>
        <w:tab/>
        <w:t>1314</w:t>
      </w:r>
    </w:p>
    <w:p w14:paraId="6E8BF895" w14:textId="77777777" w:rsidR="006729FB" w:rsidRDefault="006729FB">
      <w:pPr>
        <w:pStyle w:val="TOC3"/>
        <w:rPr>
          <w:rFonts w:asciiTheme="minorHAnsi" w:eastAsiaTheme="minorEastAsia" w:hAnsiTheme="minorHAnsi" w:cstheme="minorBidi"/>
          <w:sz w:val="22"/>
          <w:szCs w:val="22"/>
        </w:rPr>
      </w:pPr>
      <w:r w:rsidRPr="006729FB">
        <w:t>A.7.3.34</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TDD</w:t>
      </w:r>
      <w:r w:rsidRPr="00285BBA">
        <w:rPr>
          <w:rFonts w:eastAsia="MS Mincho"/>
          <w:lang w:eastAsia="zh-CN"/>
        </w:rPr>
        <w:t xml:space="preserve"> Radio Link Monitoring Test for Out-of-sync</w:t>
      </w:r>
      <w:r>
        <w:rPr>
          <w:lang w:eastAsia="zh-CN"/>
        </w:rPr>
        <w:t xml:space="preserve"> for UE Category 0</w:t>
      </w:r>
      <w:r>
        <w:tab/>
        <w:t>1314</w:t>
      </w:r>
    </w:p>
    <w:p w14:paraId="0ACC6032" w14:textId="77777777" w:rsidR="006729FB" w:rsidRDefault="006729FB">
      <w:pPr>
        <w:pStyle w:val="TOC4"/>
        <w:rPr>
          <w:rFonts w:asciiTheme="minorHAnsi" w:eastAsiaTheme="minorEastAsia" w:hAnsiTheme="minorHAnsi" w:cstheme="minorBidi"/>
          <w:sz w:val="22"/>
          <w:szCs w:val="22"/>
        </w:rPr>
      </w:pPr>
      <w:r w:rsidRPr="006729FB">
        <w:t>A.7.3.34.1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1314</w:t>
      </w:r>
    </w:p>
    <w:p w14:paraId="5D931F93" w14:textId="77777777" w:rsidR="006729FB" w:rsidRDefault="006729FB">
      <w:pPr>
        <w:pStyle w:val="TOC4"/>
        <w:rPr>
          <w:rFonts w:asciiTheme="minorHAnsi" w:eastAsiaTheme="minorEastAsia" w:hAnsiTheme="minorHAnsi" w:cstheme="minorBidi"/>
          <w:sz w:val="22"/>
          <w:szCs w:val="22"/>
        </w:rPr>
      </w:pPr>
      <w:r w:rsidRPr="006729FB">
        <w:t>A.7.3.34.2</w:t>
      </w:r>
      <w:r w:rsidRPr="006729FB">
        <w:rPr>
          <w:rFonts w:asciiTheme="minorHAnsi" w:eastAsiaTheme="minorEastAsia" w:hAnsiTheme="minorHAnsi" w:cstheme="minorBidi"/>
          <w:sz w:val="22"/>
          <w:szCs w:val="22"/>
        </w:rPr>
        <w:tab/>
      </w:r>
      <w:r w:rsidRPr="00285BBA">
        <w:rPr>
          <w:snapToGrid w:val="0"/>
        </w:rPr>
        <w:t>Test Requirements</w:t>
      </w:r>
      <w:r>
        <w:tab/>
        <w:t>1317</w:t>
      </w:r>
    </w:p>
    <w:p w14:paraId="702F3A31" w14:textId="77777777" w:rsidR="006729FB" w:rsidRDefault="006729FB">
      <w:pPr>
        <w:pStyle w:val="TOC3"/>
        <w:rPr>
          <w:rFonts w:asciiTheme="minorHAnsi" w:eastAsiaTheme="minorEastAsia" w:hAnsiTheme="minorHAnsi" w:cstheme="minorBidi"/>
          <w:sz w:val="22"/>
          <w:szCs w:val="22"/>
        </w:rPr>
      </w:pPr>
      <w:r w:rsidRPr="006729FB">
        <w:t>A.7.3.35</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TDD</w:t>
      </w:r>
      <w:r w:rsidRPr="00285BBA">
        <w:rPr>
          <w:rFonts w:eastAsia="MS Mincho"/>
          <w:lang w:eastAsia="zh-CN"/>
        </w:rPr>
        <w:t xml:space="preserve"> Radio Link Monitoring Test for </w:t>
      </w:r>
      <w:r w:rsidRPr="00285BBA">
        <w:rPr>
          <w:rFonts w:eastAsia="MS Mincho"/>
        </w:rPr>
        <w:t>In</w:t>
      </w:r>
      <w:r w:rsidRPr="00285BBA">
        <w:rPr>
          <w:rFonts w:eastAsia="MS Mincho"/>
          <w:lang w:eastAsia="zh-CN"/>
        </w:rPr>
        <w:t>-sync</w:t>
      </w:r>
      <w:r>
        <w:rPr>
          <w:lang w:eastAsia="zh-CN"/>
        </w:rPr>
        <w:t xml:space="preserve"> for UE category 0</w:t>
      </w:r>
      <w:r>
        <w:tab/>
        <w:t>1317</w:t>
      </w:r>
    </w:p>
    <w:p w14:paraId="5ED86A4D" w14:textId="77777777" w:rsidR="006729FB" w:rsidRDefault="006729FB">
      <w:pPr>
        <w:pStyle w:val="TOC4"/>
        <w:rPr>
          <w:rFonts w:asciiTheme="minorHAnsi" w:eastAsiaTheme="minorEastAsia" w:hAnsiTheme="minorHAnsi" w:cstheme="minorBidi"/>
          <w:sz w:val="22"/>
          <w:szCs w:val="22"/>
        </w:rPr>
      </w:pPr>
      <w:r w:rsidRPr="006729FB">
        <w:t>A.7.3.35.1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1317</w:t>
      </w:r>
    </w:p>
    <w:p w14:paraId="2F72F998" w14:textId="77777777" w:rsidR="006729FB" w:rsidRDefault="006729FB">
      <w:pPr>
        <w:pStyle w:val="TOC4"/>
        <w:rPr>
          <w:rFonts w:asciiTheme="minorHAnsi" w:eastAsiaTheme="minorEastAsia" w:hAnsiTheme="minorHAnsi" w:cstheme="minorBidi"/>
          <w:sz w:val="22"/>
          <w:szCs w:val="22"/>
        </w:rPr>
      </w:pPr>
      <w:r w:rsidRPr="006729FB">
        <w:t>A.7.3.35.2</w:t>
      </w:r>
      <w:r w:rsidRPr="006729FB">
        <w:rPr>
          <w:rFonts w:asciiTheme="minorHAnsi" w:eastAsiaTheme="minorEastAsia" w:hAnsiTheme="minorHAnsi" w:cstheme="minorBidi"/>
          <w:sz w:val="22"/>
          <w:szCs w:val="22"/>
        </w:rPr>
        <w:tab/>
      </w:r>
      <w:r w:rsidRPr="00285BBA">
        <w:rPr>
          <w:snapToGrid w:val="0"/>
        </w:rPr>
        <w:t>Test Requirements</w:t>
      </w:r>
      <w:r>
        <w:tab/>
        <w:t>1320</w:t>
      </w:r>
    </w:p>
    <w:p w14:paraId="68DE0C17" w14:textId="77777777" w:rsidR="006729FB" w:rsidRDefault="006729FB">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2982C053" w14:textId="77777777" w:rsidR="006729FB" w:rsidRDefault="006729FB">
      <w:pPr>
        <w:pStyle w:val="TOC4"/>
        <w:rPr>
          <w:rFonts w:asciiTheme="minorHAnsi" w:eastAsiaTheme="minorEastAsia" w:hAnsiTheme="minorHAnsi" w:cstheme="minorBidi"/>
          <w:sz w:val="22"/>
          <w:szCs w:val="22"/>
        </w:rPr>
      </w:pPr>
      <w:r w:rsidRPr="006729FB">
        <w:t>A.7.3.36.1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1320</w:t>
      </w:r>
    </w:p>
    <w:p w14:paraId="1818EE32" w14:textId="77777777" w:rsidR="006729FB" w:rsidRDefault="006729FB">
      <w:pPr>
        <w:pStyle w:val="TOC4"/>
        <w:rPr>
          <w:rFonts w:asciiTheme="minorHAnsi" w:eastAsiaTheme="minorEastAsia" w:hAnsiTheme="minorHAnsi" w:cstheme="minorBidi"/>
          <w:sz w:val="22"/>
          <w:szCs w:val="22"/>
        </w:rPr>
      </w:pPr>
      <w:r w:rsidRPr="006729FB">
        <w:t>A.7.3.36.2</w:t>
      </w:r>
      <w:r w:rsidRPr="006729FB">
        <w:rPr>
          <w:rFonts w:asciiTheme="minorHAnsi" w:eastAsiaTheme="minorEastAsia" w:hAnsiTheme="minorHAnsi" w:cstheme="minorBidi"/>
          <w:sz w:val="22"/>
          <w:szCs w:val="22"/>
        </w:rPr>
        <w:tab/>
      </w:r>
      <w:r w:rsidRPr="00285BBA">
        <w:rPr>
          <w:snapToGrid w:val="0"/>
        </w:rPr>
        <w:t>Test Requirements</w:t>
      </w:r>
      <w:r>
        <w:tab/>
        <w:t>1323</w:t>
      </w:r>
    </w:p>
    <w:p w14:paraId="0F76B6EE" w14:textId="77777777" w:rsidR="006729FB" w:rsidRDefault="006729FB">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585475DE" w14:textId="77777777" w:rsidR="006729FB" w:rsidRDefault="006729FB">
      <w:pPr>
        <w:pStyle w:val="TOC4"/>
        <w:rPr>
          <w:rFonts w:asciiTheme="minorHAnsi" w:eastAsiaTheme="minorEastAsia" w:hAnsiTheme="minorHAnsi" w:cstheme="minorBidi"/>
          <w:sz w:val="22"/>
          <w:szCs w:val="22"/>
        </w:rPr>
      </w:pPr>
      <w:r w:rsidRPr="006729FB">
        <w:t>A.7.3.37.1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1323</w:t>
      </w:r>
    </w:p>
    <w:p w14:paraId="3B3AA256" w14:textId="77777777" w:rsidR="006729FB" w:rsidRDefault="006729FB">
      <w:pPr>
        <w:pStyle w:val="TOC4"/>
        <w:rPr>
          <w:rFonts w:asciiTheme="minorHAnsi" w:eastAsiaTheme="minorEastAsia" w:hAnsiTheme="minorHAnsi" w:cstheme="minorBidi"/>
          <w:sz w:val="22"/>
          <w:szCs w:val="22"/>
        </w:rPr>
      </w:pPr>
      <w:r w:rsidRPr="006729FB">
        <w:t>A.7.3.37.2</w:t>
      </w:r>
      <w:r w:rsidRPr="006729FB">
        <w:rPr>
          <w:rFonts w:asciiTheme="minorHAnsi" w:eastAsiaTheme="minorEastAsia" w:hAnsiTheme="minorHAnsi" w:cstheme="minorBidi"/>
          <w:sz w:val="22"/>
          <w:szCs w:val="22"/>
        </w:rPr>
        <w:tab/>
      </w:r>
      <w:r w:rsidRPr="00285BBA">
        <w:rPr>
          <w:snapToGrid w:val="0"/>
        </w:rPr>
        <w:t>Test Requirements</w:t>
      </w:r>
      <w:r>
        <w:tab/>
        <w:t>1326</w:t>
      </w:r>
    </w:p>
    <w:p w14:paraId="53728B2B" w14:textId="77777777" w:rsidR="006729FB" w:rsidRDefault="006729FB">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6C51C6DC" w14:textId="77777777" w:rsidR="006729FB" w:rsidRDefault="006729FB">
      <w:pPr>
        <w:pStyle w:val="TOC4"/>
        <w:rPr>
          <w:rFonts w:asciiTheme="minorHAnsi" w:eastAsiaTheme="minorEastAsia" w:hAnsiTheme="minorHAnsi" w:cstheme="minorBidi"/>
          <w:sz w:val="22"/>
          <w:szCs w:val="22"/>
        </w:rPr>
      </w:pPr>
      <w:r w:rsidRPr="006729FB">
        <w:t>A.7.3.38.1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1326</w:t>
      </w:r>
    </w:p>
    <w:p w14:paraId="1846E8C0" w14:textId="77777777" w:rsidR="006729FB" w:rsidRDefault="006729FB">
      <w:pPr>
        <w:pStyle w:val="TOC4"/>
        <w:rPr>
          <w:rFonts w:asciiTheme="minorHAnsi" w:eastAsiaTheme="minorEastAsia" w:hAnsiTheme="minorHAnsi" w:cstheme="minorBidi"/>
          <w:sz w:val="22"/>
          <w:szCs w:val="22"/>
        </w:rPr>
      </w:pPr>
      <w:r w:rsidRPr="006729FB">
        <w:t>A.7.3.38.2</w:t>
      </w:r>
      <w:r w:rsidRPr="006729FB">
        <w:rPr>
          <w:rFonts w:asciiTheme="minorHAnsi" w:eastAsiaTheme="minorEastAsia" w:hAnsiTheme="minorHAnsi" w:cstheme="minorBidi"/>
          <w:sz w:val="22"/>
          <w:szCs w:val="22"/>
        </w:rPr>
        <w:tab/>
      </w:r>
      <w:r w:rsidRPr="00285BBA">
        <w:rPr>
          <w:snapToGrid w:val="0"/>
          <w:lang w:eastAsia="zh-CN"/>
        </w:rPr>
        <w:t>Test Requirements</w:t>
      </w:r>
      <w:r>
        <w:tab/>
        <w:t>1329</w:t>
      </w:r>
    </w:p>
    <w:p w14:paraId="735BC6EB" w14:textId="77777777" w:rsidR="006729FB" w:rsidRDefault="006729FB">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22EB15EA" w14:textId="77777777" w:rsidR="006729FB" w:rsidRDefault="006729FB">
      <w:pPr>
        <w:pStyle w:val="TOC4"/>
        <w:rPr>
          <w:rFonts w:asciiTheme="minorHAnsi" w:eastAsiaTheme="minorEastAsia" w:hAnsiTheme="minorHAnsi" w:cstheme="minorBidi"/>
          <w:sz w:val="22"/>
          <w:szCs w:val="22"/>
        </w:rPr>
      </w:pPr>
      <w:r w:rsidRPr="006729FB">
        <w:t>A.7.3.39.1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1329</w:t>
      </w:r>
    </w:p>
    <w:p w14:paraId="2FB48541" w14:textId="77777777" w:rsidR="006729FB" w:rsidRDefault="006729FB">
      <w:pPr>
        <w:pStyle w:val="TOC4"/>
        <w:rPr>
          <w:rFonts w:asciiTheme="minorHAnsi" w:eastAsiaTheme="minorEastAsia" w:hAnsiTheme="minorHAnsi" w:cstheme="minorBidi"/>
          <w:sz w:val="22"/>
          <w:szCs w:val="22"/>
        </w:rPr>
      </w:pPr>
      <w:r w:rsidRPr="006729FB">
        <w:t>A.7.3.39.2</w:t>
      </w:r>
      <w:r w:rsidRPr="006729FB">
        <w:rPr>
          <w:rFonts w:asciiTheme="minorHAnsi" w:eastAsiaTheme="minorEastAsia" w:hAnsiTheme="minorHAnsi" w:cstheme="minorBidi"/>
          <w:sz w:val="22"/>
          <w:szCs w:val="22"/>
        </w:rPr>
        <w:tab/>
      </w:r>
      <w:r w:rsidRPr="00285BBA">
        <w:rPr>
          <w:snapToGrid w:val="0"/>
        </w:rPr>
        <w:t>Test Requirements</w:t>
      </w:r>
      <w:r>
        <w:tab/>
        <w:t>1332</w:t>
      </w:r>
    </w:p>
    <w:p w14:paraId="3B68E0E3" w14:textId="77777777" w:rsidR="006729FB" w:rsidRDefault="006729FB">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418828E0" w14:textId="77777777" w:rsidR="006729FB" w:rsidRDefault="006729FB">
      <w:pPr>
        <w:pStyle w:val="TOC4"/>
        <w:rPr>
          <w:rFonts w:asciiTheme="minorHAnsi" w:eastAsiaTheme="minorEastAsia" w:hAnsiTheme="minorHAnsi" w:cstheme="minorBidi"/>
          <w:sz w:val="22"/>
          <w:szCs w:val="22"/>
        </w:rPr>
      </w:pPr>
      <w:r w:rsidRPr="006729FB">
        <w:t>A.7.3.40.1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1333</w:t>
      </w:r>
    </w:p>
    <w:p w14:paraId="1F94ECFF" w14:textId="77777777" w:rsidR="006729FB" w:rsidRDefault="006729FB">
      <w:pPr>
        <w:pStyle w:val="TOC4"/>
        <w:rPr>
          <w:rFonts w:asciiTheme="minorHAnsi" w:eastAsiaTheme="minorEastAsia" w:hAnsiTheme="minorHAnsi" w:cstheme="minorBidi"/>
          <w:sz w:val="22"/>
          <w:szCs w:val="22"/>
        </w:rPr>
      </w:pPr>
      <w:r w:rsidRPr="006729FB">
        <w:lastRenderedPageBreak/>
        <w:t>A.7.3.40.2</w:t>
      </w:r>
      <w:r w:rsidRPr="006729FB">
        <w:rPr>
          <w:rFonts w:asciiTheme="minorHAnsi" w:eastAsiaTheme="minorEastAsia" w:hAnsiTheme="minorHAnsi" w:cstheme="minorBidi"/>
          <w:sz w:val="22"/>
          <w:szCs w:val="22"/>
        </w:rPr>
        <w:tab/>
      </w:r>
      <w:r w:rsidRPr="00285BBA">
        <w:rPr>
          <w:snapToGrid w:val="0"/>
          <w:lang w:eastAsia="zh-CN"/>
        </w:rPr>
        <w:t>Test Requirements</w:t>
      </w:r>
      <w:r>
        <w:tab/>
        <w:t>1335</w:t>
      </w:r>
    </w:p>
    <w:p w14:paraId="2F54C163" w14:textId="77777777" w:rsidR="006729FB" w:rsidRDefault="006729FB">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618BC921" w14:textId="77777777" w:rsidR="006729FB" w:rsidRDefault="006729FB">
      <w:pPr>
        <w:pStyle w:val="TOC4"/>
        <w:rPr>
          <w:rFonts w:asciiTheme="minorHAnsi" w:eastAsiaTheme="minorEastAsia" w:hAnsiTheme="minorHAnsi" w:cstheme="minorBidi"/>
          <w:sz w:val="22"/>
          <w:szCs w:val="22"/>
        </w:rPr>
      </w:pPr>
      <w:r w:rsidRPr="006729FB">
        <w:t>A.7.3.41.1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1336</w:t>
      </w:r>
    </w:p>
    <w:p w14:paraId="4AAFF2D8" w14:textId="77777777" w:rsidR="006729FB" w:rsidRDefault="006729FB">
      <w:pPr>
        <w:pStyle w:val="TOC4"/>
        <w:rPr>
          <w:rFonts w:asciiTheme="minorHAnsi" w:eastAsiaTheme="minorEastAsia" w:hAnsiTheme="minorHAnsi" w:cstheme="minorBidi"/>
          <w:sz w:val="22"/>
          <w:szCs w:val="22"/>
        </w:rPr>
      </w:pPr>
      <w:r w:rsidRPr="006729FB">
        <w:t>A.7.3.41.2</w:t>
      </w:r>
      <w:r w:rsidRPr="006729FB">
        <w:rPr>
          <w:rFonts w:asciiTheme="minorHAnsi" w:eastAsiaTheme="minorEastAsia" w:hAnsiTheme="minorHAnsi" w:cstheme="minorBidi"/>
          <w:sz w:val="22"/>
          <w:szCs w:val="22"/>
        </w:rPr>
        <w:tab/>
      </w:r>
      <w:r w:rsidRPr="00285BBA">
        <w:rPr>
          <w:snapToGrid w:val="0"/>
          <w:lang w:eastAsia="zh-CN"/>
        </w:rPr>
        <w:t>Test Requirements</w:t>
      </w:r>
      <w:r>
        <w:tab/>
        <w:t>1339</w:t>
      </w:r>
    </w:p>
    <w:p w14:paraId="5B042BF9" w14:textId="77777777" w:rsidR="006729FB" w:rsidRDefault="006729FB">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4A17D1B0" w14:textId="77777777" w:rsidR="006729FB" w:rsidRDefault="006729FB">
      <w:pPr>
        <w:pStyle w:val="TOC4"/>
        <w:rPr>
          <w:rFonts w:asciiTheme="minorHAnsi" w:eastAsiaTheme="minorEastAsia" w:hAnsiTheme="minorHAnsi" w:cstheme="minorBidi"/>
          <w:sz w:val="22"/>
          <w:szCs w:val="22"/>
        </w:rPr>
      </w:pPr>
      <w:r w:rsidRPr="006729FB">
        <w:t>A.7.3.42.1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1339</w:t>
      </w:r>
    </w:p>
    <w:p w14:paraId="0ED42BCD" w14:textId="77777777" w:rsidR="006729FB" w:rsidRDefault="006729FB">
      <w:pPr>
        <w:pStyle w:val="TOC4"/>
        <w:rPr>
          <w:rFonts w:asciiTheme="minorHAnsi" w:eastAsiaTheme="minorEastAsia" w:hAnsiTheme="minorHAnsi" w:cstheme="minorBidi"/>
          <w:sz w:val="22"/>
          <w:szCs w:val="22"/>
        </w:rPr>
      </w:pPr>
      <w:r w:rsidRPr="006729FB">
        <w:t>A.7.3.42.2</w:t>
      </w:r>
      <w:r w:rsidRPr="006729FB">
        <w:rPr>
          <w:rFonts w:asciiTheme="minorHAnsi" w:eastAsiaTheme="minorEastAsia" w:hAnsiTheme="minorHAnsi" w:cstheme="minorBidi"/>
          <w:sz w:val="22"/>
          <w:szCs w:val="22"/>
        </w:rPr>
        <w:tab/>
      </w:r>
      <w:r w:rsidRPr="00285BBA">
        <w:rPr>
          <w:snapToGrid w:val="0"/>
        </w:rPr>
        <w:t>Test Requirements</w:t>
      </w:r>
      <w:r>
        <w:tab/>
        <w:t>1342</w:t>
      </w:r>
    </w:p>
    <w:p w14:paraId="7CA1094C" w14:textId="77777777" w:rsidR="006729FB" w:rsidRDefault="006729FB">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48EEA0CB" w14:textId="77777777" w:rsidR="006729FB" w:rsidRDefault="006729FB">
      <w:pPr>
        <w:pStyle w:val="TOC4"/>
        <w:rPr>
          <w:rFonts w:asciiTheme="minorHAnsi" w:eastAsiaTheme="minorEastAsia" w:hAnsiTheme="minorHAnsi" w:cstheme="minorBidi"/>
          <w:sz w:val="22"/>
          <w:szCs w:val="22"/>
        </w:rPr>
      </w:pPr>
      <w:r w:rsidRPr="006729FB">
        <w:t>A.7.3.43.1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1342</w:t>
      </w:r>
    </w:p>
    <w:p w14:paraId="059B7313" w14:textId="77777777" w:rsidR="006729FB" w:rsidRDefault="006729FB">
      <w:pPr>
        <w:pStyle w:val="TOC4"/>
        <w:rPr>
          <w:rFonts w:asciiTheme="minorHAnsi" w:eastAsiaTheme="minorEastAsia" w:hAnsiTheme="minorHAnsi" w:cstheme="minorBidi"/>
          <w:sz w:val="22"/>
          <w:szCs w:val="22"/>
        </w:rPr>
      </w:pPr>
      <w:r w:rsidRPr="006729FB">
        <w:t>A.7.3.43.2</w:t>
      </w:r>
      <w:r w:rsidRPr="006729FB">
        <w:rPr>
          <w:rFonts w:asciiTheme="minorHAnsi" w:eastAsiaTheme="minorEastAsia" w:hAnsiTheme="minorHAnsi" w:cstheme="minorBidi"/>
          <w:sz w:val="22"/>
          <w:szCs w:val="22"/>
        </w:rPr>
        <w:tab/>
      </w:r>
      <w:r w:rsidRPr="00285BBA">
        <w:rPr>
          <w:snapToGrid w:val="0"/>
          <w:lang w:eastAsia="zh-CN"/>
        </w:rPr>
        <w:t>Test Requirements</w:t>
      </w:r>
      <w:r>
        <w:tab/>
        <w:t>1345</w:t>
      </w:r>
    </w:p>
    <w:p w14:paraId="379A65E3" w14:textId="77777777" w:rsidR="006729FB" w:rsidRDefault="006729FB">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394381F8" w14:textId="77777777" w:rsidR="006729FB" w:rsidRDefault="006729FB">
      <w:pPr>
        <w:pStyle w:val="TOC4"/>
        <w:rPr>
          <w:rFonts w:asciiTheme="minorHAnsi" w:eastAsiaTheme="minorEastAsia" w:hAnsiTheme="minorHAnsi" w:cstheme="minorBidi"/>
          <w:sz w:val="22"/>
          <w:szCs w:val="22"/>
        </w:rPr>
      </w:pPr>
      <w:r w:rsidRPr="006729FB">
        <w:t>A.7.3.44.1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1345</w:t>
      </w:r>
    </w:p>
    <w:p w14:paraId="6DDDCC06" w14:textId="77777777" w:rsidR="006729FB" w:rsidRDefault="006729FB">
      <w:pPr>
        <w:pStyle w:val="TOC4"/>
        <w:rPr>
          <w:rFonts w:asciiTheme="minorHAnsi" w:eastAsiaTheme="minorEastAsia" w:hAnsiTheme="minorHAnsi" w:cstheme="minorBidi"/>
          <w:sz w:val="22"/>
          <w:szCs w:val="22"/>
        </w:rPr>
      </w:pPr>
      <w:r w:rsidRPr="006729FB">
        <w:t>A.7.3.44.2</w:t>
      </w:r>
      <w:r w:rsidRPr="006729FB">
        <w:rPr>
          <w:rFonts w:asciiTheme="minorHAnsi" w:eastAsiaTheme="minorEastAsia" w:hAnsiTheme="minorHAnsi" w:cstheme="minorBidi"/>
          <w:sz w:val="22"/>
          <w:szCs w:val="22"/>
        </w:rPr>
        <w:tab/>
      </w:r>
      <w:r w:rsidRPr="00285BBA">
        <w:rPr>
          <w:snapToGrid w:val="0"/>
          <w:lang w:eastAsia="zh-CN"/>
        </w:rPr>
        <w:t>Test Requirements</w:t>
      </w:r>
      <w:r>
        <w:tab/>
        <w:t>1348</w:t>
      </w:r>
    </w:p>
    <w:p w14:paraId="70E90693" w14:textId="77777777" w:rsidR="006729FB" w:rsidRDefault="006729FB">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36AE341B" w14:textId="77777777" w:rsidR="006729FB" w:rsidRDefault="006729FB">
      <w:pPr>
        <w:pStyle w:val="TOC4"/>
        <w:rPr>
          <w:rFonts w:asciiTheme="minorHAnsi" w:eastAsiaTheme="minorEastAsia" w:hAnsiTheme="minorHAnsi" w:cstheme="minorBidi"/>
          <w:sz w:val="22"/>
          <w:szCs w:val="22"/>
        </w:rPr>
      </w:pPr>
      <w:r w:rsidRPr="006729FB">
        <w:t>A.7.3.45.1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1349</w:t>
      </w:r>
    </w:p>
    <w:p w14:paraId="5411CFA4" w14:textId="77777777" w:rsidR="006729FB" w:rsidRDefault="006729FB">
      <w:pPr>
        <w:pStyle w:val="TOC4"/>
        <w:rPr>
          <w:rFonts w:asciiTheme="minorHAnsi" w:eastAsiaTheme="minorEastAsia" w:hAnsiTheme="minorHAnsi" w:cstheme="minorBidi"/>
          <w:sz w:val="22"/>
          <w:szCs w:val="22"/>
        </w:rPr>
      </w:pPr>
      <w:r w:rsidRPr="006729FB">
        <w:t>A.7.3.45.2</w:t>
      </w:r>
      <w:r w:rsidRPr="006729FB">
        <w:rPr>
          <w:rFonts w:asciiTheme="minorHAnsi" w:eastAsiaTheme="minorEastAsia" w:hAnsiTheme="minorHAnsi" w:cstheme="minorBidi"/>
          <w:sz w:val="22"/>
          <w:szCs w:val="22"/>
        </w:rPr>
        <w:tab/>
      </w:r>
      <w:r w:rsidRPr="00285BBA">
        <w:rPr>
          <w:snapToGrid w:val="0"/>
          <w:lang w:eastAsia="zh-CN"/>
        </w:rPr>
        <w:t>Test Requirements</w:t>
      </w:r>
      <w:r>
        <w:tab/>
        <w:t>1351</w:t>
      </w:r>
    </w:p>
    <w:p w14:paraId="4A57ACA1" w14:textId="77777777" w:rsidR="006729FB" w:rsidRDefault="006729FB">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0868577" w14:textId="77777777" w:rsidR="006729FB" w:rsidRDefault="006729FB">
      <w:pPr>
        <w:pStyle w:val="TOC4"/>
        <w:rPr>
          <w:rFonts w:asciiTheme="minorHAnsi" w:eastAsiaTheme="minorEastAsia" w:hAnsiTheme="minorHAnsi" w:cstheme="minorBidi"/>
          <w:sz w:val="22"/>
          <w:szCs w:val="22"/>
        </w:rPr>
      </w:pPr>
      <w:r w:rsidRPr="006729FB">
        <w:t>A.7.3.46.1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1352</w:t>
      </w:r>
    </w:p>
    <w:p w14:paraId="63BAEC10" w14:textId="77777777" w:rsidR="006729FB" w:rsidRDefault="006729FB">
      <w:pPr>
        <w:pStyle w:val="TOC4"/>
        <w:rPr>
          <w:rFonts w:asciiTheme="minorHAnsi" w:eastAsiaTheme="minorEastAsia" w:hAnsiTheme="minorHAnsi" w:cstheme="minorBidi"/>
          <w:sz w:val="22"/>
          <w:szCs w:val="22"/>
        </w:rPr>
      </w:pPr>
      <w:r w:rsidRPr="006729FB">
        <w:t>A.7.3.46.2</w:t>
      </w:r>
      <w:r w:rsidRPr="006729FB">
        <w:rPr>
          <w:rFonts w:asciiTheme="minorHAnsi" w:eastAsiaTheme="minorEastAsia" w:hAnsiTheme="minorHAnsi" w:cstheme="minorBidi"/>
          <w:sz w:val="22"/>
          <w:szCs w:val="22"/>
        </w:rPr>
        <w:tab/>
      </w:r>
      <w:r w:rsidRPr="00285BBA">
        <w:rPr>
          <w:snapToGrid w:val="0"/>
          <w:lang w:eastAsia="zh-CN"/>
        </w:rPr>
        <w:t>Test Requirements</w:t>
      </w:r>
      <w:r>
        <w:tab/>
        <w:t>1355</w:t>
      </w:r>
    </w:p>
    <w:p w14:paraId="14FF06BE" w14:textId="77777777" w:rsidR="006729FB" w:rsidRDefault="006729FB">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16B27434" w14:textId="77777777" w:rsidR="006729FB" w:rsidRDefault="006729FB">
      <w:pPr>
        <w:pStyle w:val="TOC4"/>
        <w:rPr>
          <w:rFonts w:asciiTheme="minorHAnsi" w:eastAsiaTheme="minorEastAsia" w:hAnsiTheme="minorHAnsi" w:cstheme="minorBidi"/>
          <w:sz w:val="22"/>
          <w:szCs w:val="22"/>
        </w:rPr>
      </w:pPr>
      <w:r w:rsidRPr="006729FB">
        <w:t>A.7.3.47.1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1355</w:t>
      </w:r>
    </w:p>
    <w:p w14:paraId="5720A5D0" w14:textId="77777777" w:rsidR="006729FB" w:rsidRDefault="006729FB">
      <w:pPr>
        <w:pStyle w:val="TOC4"/>
        <w:rPr>
          <w:rFonts w:asciiTheme="minorHAnsi" w:eastAsiaTheme="minorEastAsia" w:hAnsiTheme="minorHAnsi" w:cstheme="minorBidi"/>
          <w:sz w:val="22"/>
          <w:szCs w:val="22"/>
        </w:rPr>
      </w:pPr>
      <w:r w:rsidRPr="006729FB">
        <w:t>A.7.3.47.2</w:t>
      </w:r>
      <w:r w:rsidRPr="006729FB">
        <w:rPr>
          <w:rFonts w:asciiTheme="minorHAnsi" w:eastAsiaTheme="minorEastAsia" w:hAnsiTheme="minorHAnsi" w:cstheme="minorBidi"/>
          <w:sz w:val="22"/>
          <w:szCs w:val="22"/>
        </w:rPr>
        <w:tab/>
      </w:r>
      <w:r w:rsidRPr="00285BBA">
        <w:rPr>
          <w:snapToGrid w:val="0"/>
          <w:lang w:eastAsia="zh-CN"/>
        </w:rPr>
        <w:t>Test Requirements</w:t>
      </w:r>
      <w:r>
        <w:tab/>
        <w:t>1358</w:t>
      </w:r>
    </w:p>
    <w:p w14:paraId="1A85FBE0" w14:textId="77777777" w:rsidR="006729FB" w:rsidRDefault="006729FB">
      <w:pPr>
        <w:pStyle w:val="TOC3"/>
        <w:rPr>
          <w:rFonts w:asciiTheme="minorHAnsi" w:eastAsiaTheme="minorEastAsia" w:hAnsiTheme="minorHAnsi" w:cstheme="minorBidi"/>
          <w:sz w:val="22"/>
          <w:szCs w:val="22"/>
        </w:rPr>
      </w:pPr>
      <w:r w:rsidRPr="006729FB">
        <w:t>A.7.3.48</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FDD Radio Link Monitoring Test for Out-of-sync</w:t>
      </w:r>
      <w:r>
        <w:rPr>
          <w:lang w:eastAsia="zh-CN"/>
        </w:rPr>
        <w:t xml:space="preserve"> for Cat-M1 UE in CEMode A</w:t>
      </w:r>
      <w:r>
        <w:tab/>
        <w:t>1358</w:t>
      </w:r>
    </w:p>
    <w:p w14:paraId="211C75A7" w14:textId="77777777" w:rsidR="006729FB" w:rsidRDefault="006729FB">
      <w:pPr>
        <w:pStyle w:val="TOC4"/>
        <w:rPr>
          <w:rFonts w:asciiTheme="minorHAnsi" w:eastAsiaTheme="minorEastAsia" w:hAnsiTheme="minorHAnsi" w:cstheme="minorBidi"/>
          <w:sz w:val="22"/>
          <w:szCs w:val="22"/>
        </w:rPr>
      </w:pPr>
      <w:r w:rsidRPr="006729FB">
        <w:t>A.7.3.48.1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1358</w:t>
      </w:r>
    </w:p>
    <w:p w14:paraId="5BDA40C3" w14:textId="77777777" w:rsidR="006729FB" w:rsidRDefault="006729FB">
      <w:pPr>
        <w:pStyle w:val="TOC4"/>
        <w:rPr>
          <w:rFonts w:asciiTheme="minorHAnsi" w:eastAsiaTheme="minorEastAsia" w:hAnsiTheme="minorHAnsi" w:cstheme="minorBidi"/>
          <w:sz w:val="22"/>
          <w:szCs w:val="22"/>
        </w:rPr>
      </w:pPr>
      <w:r w:rsidRPr="006729FB">
        <w:t>A.7.3.48.2</w:t>
      </w:r>
      <w:r w:rsidRPr="006729FB">
        <w:rPr>
          <w:rFonts w:asciiTheme="minorHAnsi" w:eastAsiaTheme="minorEastAsia" w:hAnsiTheme="minorHAnsi" w:cstheme="minorBidi"/>
          <w:sz w:val="22"/>
          <w:szCs w:val="22"/>
        </w:rPr>
        <w:tab/>
      </w:r>
      <w:r w:rsidRPr="00285BBA">
        <w:rPr>
          <w:snapToGrid w:val="0"/>
        </w:rPr>
        <w:t>Test Requirements</w:t>
      </w:r>
      <w:r>
        <w:tab/>
        <w:t>1361</w:t>
      </w:r>
    </w:p>
    <w:p w14:paraId="5EF3626A" w14:textId="77777777" w:rsidR="006729FB" w:rsidRDefault="006729FB">
      <w:pPr>
        <w:pStyle w:val="TOC3"/>
        <w:rPr>
          <w:rFonts w:asciiTheme="minorHAnsi" w:eastAsiaTheme="minorEastAsia" w:hAnsiTheme="minorHAnsi" w:cstheme="minorBidi"/>
          <w:sz w:val="22"/>
          <w:szCs w:val="22"/>
        </w:rPr>
      </w:pPr>
      <w:r w:rsidRPr="006729FB">
        <w:t>A.7.3.49</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FDD Radio Link Monitoring Test for In-Sync</w:t>
      </w:r>
      <w:r>
        <w:rPr>
          <w:lang w:eastAsia="zh-CN"/>
        </w:rPr>
        <w:t xml:space="preserve"> for Cat-M1 UE in CEMode A</w:t>
      </w:r>
      <w:r>
        <w:tab/>
        <w:t>1361</w:t>
      </w:r>
    </w:p>
    <w:p w14:paraId="3A1353BA" w14:textId="77777777" w:rsidR="006729FB" w:rsidRDefault="006729FB">
      <w:pPr>
        <w:pStyle w:val="TOC4"/>
        <w:rPr>
          <w:rFonts w:asciiTheme="minorHAnsi" w:eastAsiaTheme="minorEastAsia" w:hAnsiTheme="minorHAnsi" w:cstheme="minorBidi"/>
          <w:sz w:val="22"/>
          <w:szCs w:val="22"/>
        </w:rPr>
      </w:pPr>
      <w:r w:rsidRPr="006729FB">
        <w:t>A.7.3.49.1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1361</w:t>
      </w:r>
    </w:p>
    <w:p w14:paraId="127FCA89" w14:textId="77777777" w:rsidR="006729FB" w:rsidRDefault="006729FB">
      <w:pPr>
        <w:pStyle w:val="TOC4"/>
        <w:rPr>
          <w:rFonts w:asciiTheme="minorHAnsi" w:eastAsiaTheme="minorEastAsia" w:hAnsiTheme="minorHAnsi" w:cstheme="minorBidi"/>
          <w:sz w:val="22"/>
          <w:szCs w:val="22"/>
        </w:rPr>
      </w:pPr>
      <w:r w:rsidRPr="006729FB">
        <w:t>A.7.3.49.2</w:t>
      </w:r>
      <w:r w:rsidRPr="006729FB">
        <w:rPr>
          <w:rFonts w:asciiTheme="minorHAnsi" w:eastAsiaTheme="minorEastAsia" w:hAnsiTheme="minorHAnsi" w:cstheme="minorBidi"/>
          <w:sz w:val="22"/>
          <w:szCs w:val="22"/>
        </w:rPr>
        <w:tab/>
      </w:r>
      <w:r w:rsidRPr="00285BBA">
        <w:rPr>
          <w:snapToGrid w:val="0"/>
        </w:rPr>
        <w:t>Test Requirements</w:t>
      </w:r>
      <w:r>
        <w:tab/>
        <w:t>1364</w:t>
      </w:r>
    </w:p>
    <w:p w14:paraId="4B899394" w14:textId="77777777" w:rsidR="006729FB" w:rsidRDefault="006729FB">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77EF7C3D" w14:textId="77777777" w:rsidR="006729FB" w:rsidRDefault="006729FB">
      <w:pPr>
        <w:pStyle w:val="TOC4"/>
        <w:rPr>
          <w:rFonts w:asciiTheme="minorHAnsi" w:eastAsiaTheme="minorEastAsia" w:hAnsiTheme="minorHAnsi" w:cstheme="minorBidi"/>
          <w:sz w:val="22"/>
          <w:szCs w:val="22"/>
        </w:rPr>
      </w:pPr>
      <w:r w:rsidRPr="006729FB">
        <w:t>A.7.3.50.1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1364</w:t>
      </w:r>
    </w:p>
    <w:p w14:paraId="397E2A72" w14:textId="77777777" w:rsidR="006729FB" w:rsidRDefault="006729FB">
      <w:pPr>
        <w:pStyle w:val="TOC4"/>
        <w:rPr>
          <w:rFonts w:asciiTheme="minorHAnsi" w:eastAsiaTheme="minorEastAsia" w:hAnsiTheme="minorHAnsi" w:cstheme="minorBidi"/>
          <w:sz w:val="22"/>
          <w:szCs w:val="22"/>
        </w:rPr>
      </w:pPr>
      <w:r w:rsidRPr="006729FB">
        <w:t>A.7.3.50.2</w:t>
      </w:r>
      <w:r w:rsidRPr="006729FB">
        <w:rPr>
          <w:rFonts w:asciiTheme="minorHAnsi" w:eastAsiaTheme="minorEastAsia" w:hAnsiTheme="minorHAnsi" w:cstheme="minorBidi"/>
          <w:sz w:val="22"/>
          <w:szCs w:val="22"/>
        </w:rPr>
        <w:tab/>
      </w:r>
      <w:r w:rsidRPr="00285BBA">
        <w:rPr>
          <w:snapToGrid w:val="0"/>
        </w:rPr>
        <w:t>Test Requirements</w:t>
      </w:r>
      <w:r>
        <w:tab/>
        <w:t>1367</w:t>
      </w:r>
    </w:p>
    <w:p w14:paraId="382F1BAD" w14:textId="77777777" w:rsidR="006729FB" w:rsidRDefault="006729FB">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02458189" w14:textId="77777777" w:rsidR="006729FB" w:rsidRDefault="006729FB">
      <w:pPr>
        <w:pStyle w:val="TOC4"/>
        <w:rPr>
          <w:rFonts w:asciiTheme="minorHAnsi" w:eastAsiaTheme="minorEastAsia" w:hAnsiTheme="minorHAnsi" w:cstheme="minorBidi"/>
          <w:sz w:val="22"/>
          <w:szCs w:val="22"/>
        </w:rPr>
      </w:pPr>
      <w:r w:rsidRPr="006729FB">
        <w:t>A.7.3.51.1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1367</w:t>
      </w:r>
    </w:p>
    <w:p w14:paraId="3F871566" w14:textId="77777777" w:rsidR="006729FB" w:rsidRDefault="006729FB">
      <w:pPr>
        <w:pStyle w:val="TOC4"/>
        <w:rPr>
          <w:rFonts w:asciiTheme="minorHAnsi" w:eastAsiaTheme="minorEastAsia" w:hAnsiTheme="minorHAnsi" w:cstheme="minorBidi"/>
          <w:sz w:val="22"/>
          <w:szCs w:val="22"/>
        </w:rPr>
      </w:pPr>
      <w:r w:rsidRPr="006729FB">
        <w:t>A.7.3.51.2</w:t>
      </w:r>
      <w:r w:rsidRPr="006729FB">
        <w:rPr>
          <w:rFonts w:asciiTheme="minorHAnsi" w:eastAsiaTheme="minorEastAsia" w:hAnsiTheme="minorHAnsi" w:cstheme="minorBidi"/>
          <w:sz w:val="22"/>
          <w:szCs w:val="22"/>
        </w:rPr>
        <w:tab/>
      </w:r>
      <w:r w:rsidRPr="00285BBA">
        <w:rPr>
          <w:snapToGrid w:val="0"/>
        </w:rPr>
        <w:t>Test Requirements</w:t>
      </w:r>
      <w:r>
        <w:tab/>
        <w:t>1370</w:t>
      </w:r>
    </w:p>
    <w:p w14:paraId="3C4CBF7A" w14:textId="77777777" w:rsidR="006729FB" w:rsidRDefault="006729FB">
      <w:pPr>
        <w:pStyle w:val="TOC3"/>
        <w:rPr>
          <w:rFonts w:asciiTheme="minorHAnsi" w:eastAsiaTheme="minorEastAsia" w:hAnsiTheme="minorHAnsi" w:cstheme="minorBidi"/>
          <w:sz w:val="22"/>
          <w:szCs w:val="22"/>
        </w:rPr>
      </w:pPr>
      <w:r w:rsidRPr="006729FB">
        <w:t>A.7.3.52</w:t>
      </w:r>
      <w:r w:rsidRPr="006729FB">
        <w:rPr>
          <w:rFonts w:asciiTheme="minorHAnsi" w:hAnsiTheme="minorHAnsi" w:cstheme="minorBidi"/>
          <w:sz w:val="22"/>
          <w:szCs w:val="22"/>
        </w:rPr>
        <w:tab/>
      </w:r>
      <w:r w:rsidRPr="00285BBA">
        <w:rPr>
          <w:rFonts w:eastAsia="MS Mincho"/>
          <w:lang w:eastAsia="zh-CN"/>
        </w:rPr>
        <w:t>E-UTRAN HD-FDD Radio Link Monitoring Test for Out-of-sync for Cat-M1 UE in CEMode A</w:t>
      </w:r>
      <w:r>
        <w:tab/>
        <w:t>1370</w:t>
      </w:r>
    </w:p>
    <w:p w14:paraId="675A787F" w14:textId="77777777" w:rsidR="006729FB" w:rsidRDefault="006729FB">
      <w:pPr>
        <w:pStyle w:val="TOC4"/>
        <w:rPr>
          <w:rFonts w:asciiTheme="minorHAnsi" w:eastAsiaTheme="minorEastAsia" w:hAnsiTheme="minorHAnsi" w:cstheme="minorBidi"/>
          <w:sz w:val="22"/>
          <w:szCs w:val="22"/>
        </w:rPr>
      </w:pPr>
      <w:r w:rsidRPr="006729FB">
        <w:t>A.7.3.52.1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1370</w:t>
      </w:r>
    </w:p>
    <w:p w14:paraId="14CD7D6D" w14:textId="77777777" w:rsidR="006729FB" w:rsidRDefault="006729FB">
      <w:pPr>
        <w:pStyle w:val="TOC4"/>
        <w:rPr>
          <w:rFonts w:asciiTheme="minorHAnsi" w:eastAsiaTheme="minorEastAsia" w:hAnsiTheme="minorHAnsi" w:cstheme="minorBidi"/>
          <w:sz w:val="22"/>
          <w:szCs w:val="22"/>
        </w:rPr>
      </w:pPr>
      <w:r w:rsidRPr="006729FB">
        <w:t>A.7.3.52.2</w:t>
      </w:r>
      <w:r w:rsidRPr="006729FB">
        <w:rPr>
          <w:rFonts w:asciiTheme="minorHAnsi" w:eastAsiaTheme="minorEastAsia" w:hAnsiTheme="minorHAnsi" w:cstheme="minorBidi"/>
          <w:sz w:val="22"/>
          <w:szCs w:val="22"/>
        </w:rPr>
        <w:tab/>
      </w:r>
      <w:r w:rsidRPr="00285BBA">
        <w:rPr>
          <w:snapToGrid w:val="0"/>
        </w:rPr>
        <w:t>Test Requirements</w:t>
      </w:r>
      <w:r>
        <w:tab/>
        <w:t>1373</w:t>
      </w:r>
    </w:p>
    <w:p w14:paraId="2A51778B" w14:textId="77777777" w:rsidR="006729FB" w:rsidRDefault="006729FB">
      <w:pPr>
        <w:pStyle w:val="TOC3"/>
        <w:rPr>
          <w:rFonts w:asciiTheme="minorHAnsi" w:eastAsiaTheme="minorEastAsia" w:hAnsiTheme="minorHAnsi" w:cstheme="minorBidi"/>
          <w:sz w:val="22"/>
          <w:szCs w:val="22"/>
        </w:rPr>
      </w:pPr>
      <w:r w:rsidRPr="006729FB">
        <w:t>A.7.3.53</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HD-</w:t>
      </w:r>
      <w:r w:rsidRPr="00285BBA">
        <w:rPr>
          <w:rFonts w:eastAsia="MS Mincho"/>
          <w:lang w:eastAsia="zh-CN"/>
        </w:rPr>
        <w:t>FDD Radio Link Monitoring Test for In-Sync</w:t>
      </w:r>
      <w:r>
        <w:rPr>
          <w:lang w:eastAsia="zh-CN"/>
        </w:rPr>
        <w:t xml:space="preserve"> for Cat-M1 UE in CEMode A</w:t>
      </w:r>
      <w:r>
        <w:tab/>
        <w:t>1373</w:t>
      </w:r>
    </w:p>
    <w:p w14:paraId="1263EB23" w14:textId="77777777" w:rsidR="006729FB" w:rsidRDefault="006729FB">
      <w:pPr>
        <w:pStyle w:val="TOC4"/>
        <w:rPr>
          <w:rFonts w:asciiTheme="minorHAnsi" w:eastAsiaTheme="minorEastAsia" w:hAnsiTheme="minorHAnsi" w:cstheme="minorBidi"/>
          <w:sz w:val="22"/>
          <w:szCs w:val="22"/>
        </w:rPr>
      </w:pPr>
      <w:r w:rsidRPr="006729FB">
        <w:t>A.7.3.53.1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1373</w:t>
      </w:r>
    </w:p>
    <w:p w14:paraId="1E4056D0" w14:textId="77777777" w:rsidR="006729FB" w:rsidRDefault="006729FB">
      <w:pPr>
        <w:pStyle w:val="TOC4"/>
        <w:rPr>
          <w:rFonts w:asciiTheme="minorHAnsi" w:eastAsiaTheme="minorEastAsia" w:hAnsiTheme="minorHAnsi" w:cstheme="minorBidi"/>
          <w:sz w:val="22"/>
          <w:szCs w:val="22"/>
        </w:rPr>
      </w:pPr>
      <w:r w:rsidRPr="006729FB">
        <w:t>A.7.3.53.2</w:t>
      </w:r>
      <w:r w:rsidRPr="006729FB">
        <w:rPr>
          <w:rFonts w:asciiTheme="minorHAnsi" w:eastAsiaTheme="minorEastAsia" w:hAnsiTheme="minorHAnsi" w:cstheme="minorBidi"/>
          <w:sz w:val="22"/>
          <w:szCs w:val="22"/>
        </w:rPr>
        <w:tab/>
      </w:r>
      <w:r w:rsidRPr="00285BBA">
        <w:rPr>
          <w:snapToGrid w:val="0"/>
        </w:rPr>
        <w:t>Test Requirements</w:t>
      </w:r>
      <w:r>
        <w:tab/>
        <w:t>1376</w:t>
      </w:r>
    </w:p>
    <w:p w14:paraId="254F2CC6" w14:textId="77777777" w:rsidR="006729FB" w:rsidRDefault="006729FB">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69757F25" w14:textId="77777777" w:rsidR="006729FB" w:rsidRDefault="006729FB">
      <w:pPr>
        <w:pStyle w:val="TOC4"/>
        <w:rPr>
          <w:rFonts w:asciiTheme="minorHAnsi" w:eastAsiaTheme="minorEastAsia" w:hAnsiTheme="minorHAnsi" w:cstheme="minorBidi"/>
          <w:sz w:val="22"/>
          <w:szCs w:val="22"/>
        </w:rPr>
      </w:pPr>
      <w:r w:rsidRPr="006729FB">
        <w:t>A.7.3.54.1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1376</w:t>
      </w:r>
    </w:p>
    <w:p w14:paraId="5B9B98C3" w14:textId="77777777" w:rsidR="006729FB" w:rsidRDefault="006729FB">
      <w:pPr>
        <w:pStyle w:val="TOC4"/>
        <w:rPr>
          <w:rFonts w:asciiTheme="minorHAnsi" w:eastAsiaTheme="minorEastAsia" w:hAnsiTheme="minorHAnsi" w:cstheme="minorBidi"/>
          <w:sz w:val="22"/>
          <w:szCs w:val="22"/>
        </w:rPr>
      </w:pPr>
      <w:r w:rsidRPr="006729FB">
        <w:t>A.7.3.54.2</w:t>
      </w:r>
      <w:r w:rsidRPr="006729FB">
        <w:rPr>
          <w:rFonts w:asciiTheme="minorHAnsi" w:eastAsiaTheme="minorEastAsia" w:hAnsiTheme="minorHAnsi" w:cstheme="minorBidi"/>
          <w:sz w:val="22"/>
          <w:szCs w:val="22"/>
        </w:rPr>
        <w:tab/>
      </w:r>
      <w:r w:rsidRPr="00285BBA">
        <w:rPr>
          <w:snapToGrid w:val="0"/>
        </w:rPr>
        <w:t>Test Requirements</w:t>
      </w:r>
      <w:r>
        <w:tab/>
        <w:t>1379</w:t>
      </w:r>
    </w:p>
    <w:p w14:paraId="7B406760" w14:textId="77777777" w:rsidR="006729FB" w:rsidRDefault="006729FB">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70CAB559" w14:textId="77777777" w:rsidR="006729FB" w:rsidRDefault="006729FB">
      <w:pPr>
        <w:pStyle w:val="TOC4"/>
        <w:rPr>
          <w:rFonts w:asciiTheme="minorHAnsi" w:eastAsiaTheme="minorEastAsia" w:hAnsiTheme="minorHAnsi" w:cstheme="minorBidi"/>
          <w:sz w:val="22"/>
          <w:szCs w:val="22"/>
        </w:rPr>
      </w:pPr>
      <w:r w:rsidRPr="006729FB">
        <w:t>A.7.3.55.1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1379</w:t>
      </w:r>
    </w:p>
    <w:p w14:paraId="2B9C11B1" w14:textId="77777777" w:rsidR="006729FB" w:rsidRDefault="006729FB">
      <w:pPr>
        <w:pStyle w:val="TOC4"/>
        <w:rPr>
          <w:rFonts w:asciiTheme="minorHAnsi" w:eastAsiaTheme="minorEastAsia" w:hAnsiTheme="minorHAnsi" w:cstheme="minorBidi"/>
          <w:sz w:val="22"/>
          <w:szCs w:val="22"/>
        </w:rPr>
      </w:pPr>
      <w:r w:rsidRPr="006729FB">
        <w:t>A.7.3.55.2</w:t>
      </w:r>
      <w:r w:rsidRPr="006729FB">
        <w:rPr>
          <w:rFonts w:asciiTheme="minorHAnsi" w:eastAsiaTheme="minorEastAsia" w:hAnsiTheme="minorHAnsi" w:cstheme="minorBidi"/>
          <w:sz w:val="22"/>
          <w:szCs w:val="22"/>
        </w:rPr>
        <w:tab/>
      </w:r>
      <w:r w:rsidRPr="00285BBA">
        <w:rPr>
          <w:snapToGrid w:val="0"/>
        </w:rPr>
        <w:t>Test Requirements</w:t>
      </w:r>
      <w:r>
        <w:tab/>
        <w:t>1382</w:t>
      </w:r>
    </w:p>
    <w:p w14:paraId="1D5F7E9B" w14:textId="77777777" w:rsidR="006729FB" w:rsidRDefault="006729FB">
      <w:pPr>
        <w:pStyle w:val="TOC3"/>
        <w:rPr>
          <w:rFonts w:asciiTheme="minorHAnsi" w:eastAsiaTheme="minorEastAsia" w:hAnsiTheme="minorHAnsi" w:cstheme="minorBidi"/>
          <w:sz w:val="22"/>
          <w:szCs w:val="22"/>
        </w:rPr>
      </w:pPr>
      <w:r w:rsidRPr="006729FB">
        <w:t>A.7.3.56</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TDD</w:t>
      </w:r>
      <w:r w:rsidRPr="00285BBA">
        <w:rPr>
          <w:rFonts w:eastAsia="MS Mincho"/>
          <w:lang w:eastAsia="zh-CN"/>
        </w:rPr>
        <w:t xml:space="preserve"> Radio Link Monitoring Test for Out-of-sync</w:t>
      </w:r>
      <w:r>
        <w:rPr>
          <w:lang w:eastAsia="zh-CN"/>
        </w:rPr>
        <w:t xml:space="preserve"> for Cat-M1 UE in CEMode A</w:t>
      </w:r>
      <w:r>
        <w:tab/>
        <w:t>1382</w:t>
      </w:r>
    </w:p>
    <w:p w14:paraId="7388C8D6" w14:textId="77777777" w:rsidR="006729FB" w:rsidRDefault="006729FB">
      <w:pPr>
        <w:pStyle w:val="TOC4"/>
        <w:rPr>
          <w:rFonts w:asciiTheme="minorHAnsi" w:eastAsiaTheme="minorEastAsia" w:hAnsiTheme="minorHAnsi" w:cstheme="minorBidi"/>
          <w:sz w:val="22"/>
          <w:szCs w:val="22"/>
        </w:rPr>
      </w:pPr>
      <w:r w:rsidRPr="006729FB">
        <w:t>A.7.3.56.1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1382</w:t>
      </w:r>
    </w:p>
    <w:p w14:paraId="618DB359" w14:textId="77777777" w:rsidR="006729FB" w:rsidRDefault="006729FB">
      <w:pPr>
        <w:pStyle w:val="TOC4"/>
        <w:rPr>
          <w:rFonts w:asciiTheme="minorHAnsi" w:eastAsiaTheme="minorEastAsia" w:hAnsiTheme="minorHAnsi" w:cstheme="minorBidi"/>
          <w:sz w:val="22"/>
          <w:szCs w:val="22"/>
        </w:rPr>
      </w:pPr>
      <w:r w:rsidRPr="006729FB">
        <w:t>A.7.3.56.2</w:t>
      </w:r>
      <w:r w:rsidRPr="006729FB">
        <w:rPr>
          <w:rFonts w:asciiTheme="minorHAnsi" w:eastAsiaTheme="minorEastAsia" w:hAnsiTheme="minorHAnsi" w:cstheme="minorBidi"/>
          <w:sz w:val="22"/>
          <w:szCs w:val="22"/>
        </w:rPr>
        <w:tab/>
      </w:r>
      <w:r w:rsidRPr="00285BBA">
        <w:rPr>
          <w:snapToGrid w:val="0"/>
        </w:rPr>
        <w:t>Test Requirements</w:t>
      </w:r>
      <w:r>
        <w:tab/>
        <w:t>1385</w:t>
      </w:r>
    </w:p>
    <w:p w14:paraId="1426560B" w14:textId="77777777" w:rsidR="006729FB" w:rsidRDefault="006729FB">
      <w:pPr>
        <w:pStyle w:val="TOC3"/>
        <w:rPr>
          <w:rFonts w:asciiTheme="minorHAnsi" w:eastAsiaTheme="minorEastAsia" w:hAnsiTheme="minorHAnsi" w:cstheme="minorBidi"/>
          <w:sz w:val="22"/>
          <w:szCs w:val="22"/>
        </w:rPr>
      </w:pPr>
      <w:r w:rsidRPr="006729FB">
        <w:t>A.7.3.57</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w:t>
      </w:r>
      <w:r w:rsidRPr="00285BBA">
        <w:rPr>
          <w:rFonts w:eastAsia="MS Mincho"/>
          <w:lang w:eastAsia="zh-CN"/>
        </w:rPr>
        <w:t>DD Radio Link Monitoring Test for In-Sync</w:t>
      </w:r>
      <w:r>
        <w:rPr>
          <w:lang w:eastAsia="zh-CN"/>
        </w:rPr>
        <w:t xml:space="preserve"> for Cat-M1 UE in CEMode A</w:t>
      </w:r>
      <w:r>
        <w:tab/>
        <w:t>1385</w:t>
      </w:r>
    </w:p>
    <w:p w14:paraId="1DBFAF60" w14:textId="77777777" w:rsidR="006729FB" w:rsidRDefault="006729FB">
      <w:pPr>
        <w:pStyle w:val="TOC4"/>
        <w:rPr>
          <w:rFonts w:asciiTheme="minorHAnsi" w:eastAsiaTheme="minorEastAsia" w:hAnsiTheme="minorHAnsi" w:cstheme="minorBidi"/>
          <w:sz w:val="22"/>
          <w:szCs w:val="22"/>
        </w:rPr>
      </w:pPr>
      <w:r w:rsidRPr="006729FB">
        <w:t>A.7.3.57.1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1385</w:t>
      </w:r>
    </w:p>
    <w:p w14:paraId="5DB7C55F" w14:textId="77777777" w:rsidR="006729FB" w:rsidRDefault="006729FB">
      <w:pPr>
        <w:pStyle w:val="TOC4"/>
        <w:rPr>
          <w:rFonts w:asciiTheme="minorHAnsi" w:eastAsiaTheme="minorEastAsia" w:hAnsiTheme="minorHAnsi" w:cstheme="minorBidi"/>
          <w:sz w:val="22"/>
          <w:szCs w:val="22"/>
        </w:rPr>
      </w:pPr>
      <w:r w:rsidRPr="006729FB">
        <w:t>A.7.3.57.2</w:t>
      </w:r>
      <w:r w:rsidRPr="006729FB">
        <w:rPr>
          <w:rFonts w:asciiTheme="minorHAnsi" w:eastAsiaTheme="minorEastAsia" w:hAnsiTheme="minorHAnsi" w:cstheme="minorBidi"/>
          <w:sz w:val="22"/>
          <w:szCs w:val="22"/>
        </w:rPr>
        <w:tab/>
      </w:r>
      <w:r w:rsidRPr="00285BBA">
        <w:rPr>
          <w:snapToGrid w:val="0"/>
        </w:rPr>
        <w:t>Test Requirements</w:t>
      </w:r>
      <w:r>
        <w:tab/>
        <w:t>1388</w:t>
      </w:r>
    </w:p>
    <w:p w14:paraId="6E1BC2FF" w14:textId="77777777" w:rsidR="006729FB" w:rsidRDefault="006729FB">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3A14A9A6" w14:textId="77777777" w:rsidR="006729FB" w:rsidRDefault="006729FB">
      <w:pPr>
        <w:pStyle w:val="TOC4"/>
        <w:rPr>
          <w:rFonts w:asciiTheme="minorHAnsi" w:eastAsiaTheme="minorEastAsia" w:hAnsiTheme="minorHAnsi" w:cstheme="minorBidi"/>
          <w:sz w:val="22"/>
          <w:szCs w:val="22"/>
        </w:rPr>
      </w:pPr>
      <w:r w:rsidRPr="006729FB">
        <w:t>A.7.3.58.1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1388</w:t>
      </w:r>
    </w:p>
    <w:p w14:paraId="45BD0644" w14:textId="77777777" w:rsidR="006729FB" w:rsidRDefault="006729FB">
      <w:pPr>
        <w:pStyle w:val="TOC4"/>
        <w:rPr>
          <w:rFonts w:asciiTheme="minorHAnsi" w:eastAsiaTheme="minorEastAsia" w:hAnsiTheme="minorHAnsi" w:cstheme="minorBidi"/>
          <w:sz w:val="22"/>
          <w:szCs w:val="22"/>
        </w:rPr>
      </w:pPr>
      <w:r w:rsidRPr="006729FB">
        <w:t>A.7.3.58.2</w:t>
      </w:r>
      <w:r w:rsidRPr="006729FB">
        <w:rPr>
          <w:rFonts w:asciiTheme="minorHAnsi" w:eastAsiaTheme="minorEastAsia" w:hAnsiTheme="minorHAnsi" w:cstheme="minorBidi"/>
          <w:sz w:val="22"/>
          <w:szCs w:val="22"/>
        </w:rPr>
        <w:tab/>
      </w:r>
      <w:r w:rsidRPr="00285BBA">
        <w:rPr>
          <w:snapToGrid w:val="0"/>
        </w:rPr>
        <w:t>Test Requirements</w:t>
      </w:r>
      <w:r>
        <w:tab/>
        <w:t>1391</w:t>
      </w:r>
    </w:p>
    <w:p w14:paraId="7FA64B0C" w14:textId="77777777" w:rsidR="006729FB" w:rsidRDefault="006729FB">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2999FE3A" w14:textId="77777777" w:rsidR="006729FB" w:rsidRDefault="006729FB">
      <w:pPr>
        <w:pStyle w:val="TOC4"/>
        <w:rPr>
          <w:rFonts w:asciiTheme="minorHAnsi" w:eastAsiaTheme="minorEastAsia" w:hAnsiTheme="minorHAnsi" w:cstheme="minorBidi"/>
          <w:sz w:val="22"/>
          <w:szCs w:val="22"/>
        </w:rPr>
      </w:pPr>
      <w:r w:rsidRPr="006729FB">
        <w:t>A.7.3.59.1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1391</w:t>
      </w:r>
    </w:p>
    <w:p w14:paraId="13BABC15" w14:textId="77777777" w:rsidR="006729FB" w:rsidRDefault="006729FB">
      <w:pPr>
        <w:pStyle w:val="TOC4"/>
        <w:rPr>
          <w:rFonts w:asciiTheme="minorHAnsi" w:eastAsiaTheme="minorEastAsia" w:hAnsiTheme="minorHAnsi" w:cstheme="minorBidi"/>
          <w:sz w:val="22"/>
          <w:szCs w:val="22"/>
        </w:rPr>
      </w:pPr>
      <w:r w:rsidRPr="006729FB">
        <w:t>A.7.3.59.2</w:t>
      </w:r>
      <w:r w:rsidRPr="006729FB">
        <w:rPr>
          <w:rFonts w:asciiTheme="minorHAnsi" w:eastAsiaTheme="minorEastAsia" w:hAnsiTheme="minorHAnsi" w:cstheme="minorBidi"/>
          <w:sz w:val="22"/>
          <w:szCs w:val="22"/>
        </w:rPr>
        <w:tab/>
      </w:r>
      <w:r w:rsidRPr="00285BBA">
        <w:rPr>
          <w:snapToGrid w:val="0"/>
        </w:rPr>
        <w:t>Test Requirements</w:t>
      </w:r>
      <w:r>
        <w:tab/>
        <w:t>1394</w:t>
      </w:r>
    </w:p>
    <w:p w14:paraId="7DCE3044" w14:textId="77777777" w:rsidR="006729FB" w:rsidRDefault="006729FB">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6A1E9B35" w14:textId="77777777" w:rsidR="006729FB" w:rsidRDefault="006729FB">
      <w:pPr>
        <w:pStyle w:val="TOC4"/>
        <w:rPr>
          <w:rFonts w:asciiTheme="minorHAnsi" w:eastAsiaTheme="minorEastAsia" w:hAnsiTheme="minorHAnsi" w:cstheme="minorBidi"/>
          <w:sz w:val="22"/>
          <w:szCs w:val="22"/>
        </w:rPr>
      </w:pPr>
      <w:r w:rsidRPr="006729FB">
        <w:t>A.7.3.60.1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1394</w:t>
      </w:r>
    </w:p>
    <w:p w14:paraId="33353FDC" w14:textId="77777777" w:rsidR="006729FB" w:rsidRDefault="006729FB">
      <w:pPr>
        <w:pStyle w:val="TOC4"/>
        <w:rPr>
          <w:rFonts w:asciiTheme="minorHAnsi" w:eastAsiaTheme="minorEastAsia" w:hAnsiTheme="minorHAnsi" w:cstheme="minorBidi"/>
          <w:sz w:val="22"/>
          <w:szCs w:val="22"/>
        </w:rPr>
      </w:pPr>
      <w:r w:rsidRPr="006729FB">
        <w:t>A.7.3.60.2</w:t>
      </w:r>
      <w:r w:rsidRPr="006729FB">
        <w:rPr>
          <w:rFonts w:asciiTheme="minorHAnsi" w:eastAsiaTheme="minorEastAsia" w:hAnsiTheme="minorHAnsi" w:cstheme="minorBidi"/>
          <w:sz w:val="22"/>
          <w:szCs w:val="22"/>
        </w:rPr>
        <w:tab/>
      </w:r>
      <w:r w:rsidRPr="00285BBA">
        <w:rPr>
          <w:snapToGrid w:val="0"/>
        </w:rPr>
        <w:t>Test Requirements</w:t>
      </w:r>
      <w:r>
        <w:tab/>
        <w:t>1398</w:t>
      </w:r>
    </w:p>
    <w:p w14:paraId="1CDF9B36" w14:textId="77777777" w:rsidR="006729FB" w:rsidRDefault="006729FB">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49523A9D" w14:textId="77777777" w:rsidR="006729FB" w:rsidRDefault="006729FB">
      <w:pPr>
        <w:pStyle w:val="TOC4"/>
        <w:rPr>
          <w:rFonts w:asciiTheme="minorHAnsi" w:eastAsiaTheme="minorEastAsia" w:hAnsiTheme="minorHAnsi" w:cstheme="minorBidi"/>
          <w:sz w:val="22"/>
          <w:szCs w:val="22"/>
        </w:rPr>
      </w:pPr>
      <w:r w:rsidRPr="006729FB">
        <w:t>A.7.3.61.1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1398</w:t>
      </w:r>
    </w:p>
    <w:p w14:paraId="729F6443" w14:textId="77777777" w:rsidR="006729FB" w:rsidRDefault="006729FB">
      <w:pPr>
        <w:pStyle w:val="TOC4"/>
        <w:rPr>
          <w:rFonts w:asciiTheme="minorHAnsi" w:eastAsiaTheme="minorEastAsia" w:hAnsiTheme="minorHAnsi" w:cstheme="minorBidi"/>
          <w:sz w:val="22"/>
          <w:szCs w:val="22"/>
        </w:rPr>
      </w:pPr>
      <w:r w:rsidRPr="006729FB">
        <w:t>A.7.3.61.2</w:t>
      </w:r>
      <w:r w:rsidRPr="006729FB">
        <w:rPr>
          <w:rFonts w:asciiTheme="minorHAnsi" w:eastAsiaTheme="minorEastAsia" w:hAnsiTheme="minorHAnsi" w:cstheme="minorBidi"/>
          <w:sz w:val="22"/>
          <w:szCs w:val="22"/>
        </w:rPr>
        <w:tab/>
      </w:r>
      <w:r w:rsidRPr="00285BBA">
        <w:rPr>
          <w:snapToGrid w:val="0"/>
        </w:rPr>
        <w:t>Test Requirements</w:t>
      </w:r>
      <w:r>
        <w:tab/>
        <w:t>1402</w:t>
      </w:r>
    </w:p>
    <w:p w14:paraId="67D64643" w14:textId="77777777" w:rsidR="006729FB" w:rsidRDefault="006729FB">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22527626" w14:textId="77777777" w:rsidR="006729FB" w:rsidRDefault="006729FB">
      <w:pPr>
        <w:pStyle w:val="TOC4"/>
        <w:rPr>
          <w:rFonts w:asciiTheme="minorHAnsi" w:eastAsiaTheme="minorEastAsia" w:hAnsiTheme="minorHAnsi" w:cstheme="minorBidi"/>
          <w:sz w:val="22"/>
          <w:szCs w:val="22"/>
        </w:rPr>
      </w:pPr>
      <w:r w:rsidRPr="006729FB">
        <w:t>A.7.3.62.1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1402</w:t>
      </w:r>
    </w:p>
    <w:p w14:paraId="508B424E" w14:textId="77777777" w:rsidR="006729FB" w:rsidRDefault="006729FB">
      <w:pPr>
        <w:pStyle w:val="TOC4"/>
        <w:rPr>
          <w:rFonts w:asciiTheme="minorHAnsi" w:eastAsiaTheme="minorEastAsia" w:hAnsiTheme="minorHAnsi" w:cstheme="minorBidi"/>
          <w:sz w:val="22"/>
          <w:szCs w:val="22"/>
        </w:rPr>
      </w:pPr>
      <w:r w:rsidRPr="006729FB">
        <w:t>A.7.3.62.2</w:t>
      </w:r>
      <w:r w:rsidRPr="006729FB">
        <w:rPr>
          <w:rFonts w:asciiTheme="minorHAnsi" w:eastAsiaTheme="minorEastAsia" w:hAnsiTheme="minorHAnsi" w:cstheme="minorBidi"/>
          <w:sz w:val="22"/>
          <w:szCs w:val="22"/>
        </w:rPr>
        <w:tab/>
      </w:r>
      <w:r w:rsidRPr="00285BBA">
        <w:rPr>
          <w:snapToGrid w:val="0"/>
        </w:rPr>
        <w:t>Test Requirements</w:t>
      </w:r>
      <w:r>
        <w:tab/>
        <w:t>1406</w:t>
      </w:r>
    </w:p>
    <w:p w14:paraId="097B9483" w14:textId="77777777" w:rsidR="006729FB" w:rsidRDefault="006729FB">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64FD27D3" w14:textId="77777777" w:rsidR="006729FB" w:rsidRDefault="006729FB">
      <w:pPr>
        <w:pStyle w:val="TOC4"/>
        <w:rPr>
          <w:rFonts w:asciiTheme="minorHAnsi" w:eastAsiaTheme="minorEastAsia" w:hAnsiTheme="minorHAnsi" w:cstheme="minorBidi"/>
          <w:sz w:val="22"/>
          <w:szCs w:val="22"/>
        </w:rPr>
      </w:pPr>
      <w:r w:rsidRPr="006729FB">
        <w:t>A.7.3.63.1</w:t>
      </w:r>
      <w:r w:rsidRPr="006729FB">
        <w:rPr>
          <w:rFonts w:asciiTheme="minorHAnsi" w:eastAsiaTheme="minorEastAsia" w:hAnsiTheme="minorHAnsi" w:cstheme="minorBidi"/>
          <w:sz w:val="22"/>
          <w:szCs w:val="22"/>
        </w:rPr>
        <w:tab/>
      </w:r>
      <w:r w:rsidRPr="00285BBA">
        <w:rPr>
          <w:snapToGrid w:val="0"/>
          <w:lang w:eastAsia="sv-SE"/>
        </w:rPr>
        <w:t>Test Purpose and Environment</w:t>
      </w:r>
      <w:r>
        <w:tab/>
        <w:t>1406</w:t>
      </w:r>
    </w:p>
    <w:p w14:paraId="5EEDB95E" w14:textId="77777777" w:rsidR="006729FB" w:rsidRDefault="006729FB">
      <w:pPr>
        <w:pStyle w:val="TOC4"/>
        <w:rPr>
          <w:rFonts w:asciiTheme="minorHAnsi" w:eastAsiaTheme="minorEastAsia" w:hAnsiTheme="minorHAnsi" w:cstheme="minorBidi"/>
          <w:sz w:val="22"/>
          <w:szCs w:val="22"/>
        </w:rPr>
      </w:pPr>
      <w:r w:rsidRPr="006729FB">
        <w:t>A.7.3.63.2</w:t>
      </w:r>
      <w:r w:rsidRPr="006729FB">
        <w:rPr>
          <w:rFonts w:asciiTheme="minorHAnsi" w:eastAsiaTheme="minorEastAsia" w:hAnsiTheme="minorHAnsi" w:cstheme="minorBidi"/>
          <w:sz w:val="22"/>
          <w:szCs w:val="22"/>
        </w:rPr>
        <w:tab/>
      </w:r>
      <w:r w:rsidRPr="00285BBA">
        <w:rPr>
          <w:snapToGrid w:val="0"/>
          <w:lang w:eastAsia="sv-SE"/>
        </w:rPr>
        <w:t>Test Requirements</w:t>
      </w:r>
      <w:r>
        <w:tab/>
        <w:t>1410</w:t>
      </w:r>
    </w:p>
    <w:p w14:paraId="60ED44AE" w14:textId="77777777" w:rsidR="006729FB" w:rsidRDefault="006729F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0970B8E1" w14:textId="77777777" w:rsidR="006729FB" w:rsidRDefault="006729FB">
      <w:pPr>
        <w:pStyle w:val="TOC4"/>
        <w:rPr>
          <w:rFonts w:asciiTheme="minorHAnsi" w:eastAsiaTheme="minorEastAsia" w:hAnsiTheme="minorHAnsi" w:cstheme="minorBidi"/>
          <w:sz w:val="22"/>
          <w:szCs w:val="22"/>
        </w:rPr>
      </w:pPr>
      <w:r w:rsidRPr="006729FB">
        <w:t>A.7.3.64.1</w:t>
      </w:r>
      <w:r w:rsidRPr="006729FB">
        <w:rPr>
          <w:rFonts w:asciiTheme="minorHAnsi" w:eastAsiaTheme="minorEastAsia" w:hAnsiTheme="minorHAnsi" w:cstheme="minorBidi"/>
          <w:sz w:val="22"/>
          <w:szCs w:val="22"/>
        </w:rPr>
        <w:tab/>
      </w:r>
      <w:r w:rsidRPr="00285BBA">
        <w:rPr>
          <w:snapToGrid w:val="0"/>
        </w:rPr>
        <w:t>Test Purpose and Environment</w:t>
      </w:r>
      <w:r>
        <w:tab/>
        <w:t>1410</w:t>
      </w:r>
    </w:p>
    <w:p w14:paraId="44715845" w14:textId="77777777" w:rsidR="006729FB" w:rsidRDefault="006729FB">
      <w:pPr>
        <w:pStyle w:val="TOC4"/>
        <w:rPr>
          <w:rFonts w:asciiTheme="minorHAnsi" w:eastAsiaTheme="minorEastAsia" w:hAnsiTheme="minorHAnsi" w:cstheme="minorBidi"/>
          <w:sz w:val="22"/>
          <w:szCs w:val="22"/>
        </w:rPr>
      </w:pPr>
      <w:r w:rsidRPr="006729FB">
        <w:t>A.7.3.64.2</w:t>
      </w:r>
      <w:r w:rsidRPr="006729FB">
        <w:rPr>
          <w:rFonts w:asciiTheme="minorHAnsi" w:eastAsiaTheme="minorEastAsia" w:hAnsiTheme="minorHAnsi" w:cstheme="minorBidi"/>
          <w:sz w:val="22"/>
          <w:szCs w:val="22"/>
        </w:rPr>
        <w:tab/>
      </w:r>
      <w:r w:rsidRPr="00285BBA">
        <w:rPr>
          <w:snapToGrid w:val="0"/>
        </w:rPr>
        <w:t>Test Requirements</w:t>
      </w:r>
      <w:r>
        <w:tab/>
        <w:t>1413</w:t>
      </w:r>
    </w:p>
    <w:p w14:paraId="4B542250" w14:textId="77777777" w:rsidR="006729FB" w:rsidRDefault="006729FB">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75B52955" w14:textId="77777777" w:rsidR="006729FB" w:rsidRDefault="006729FB">
      <w:pPr>
        <w:pStyle w:val="TOC4"/>
        <w:rPr>
          <w:rFonts w:asciiTheme="minorHAnsi" w:eastAsiaTheme="minorEastAsia" w:hAnsiTheme="minorHAnsi" w:cstheme="minorBidi"/>
          <w:sz w:val="22"/>
          <w:szCs w:val="22"/>
        </w:rPr>
      </w:pPr>
      <w:r w:rsidRPr="006729FB">
        <w:t>A.7.3.65.1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1414</w:t>
      </w:r>
    </w:p>
    <w:p w14:paraId="41FF8CA7" w14:textId="77777777" w:rsidR="006729FB" w:rsidRDefault="006729FB">
      <w:pPr>
        <w:pStyle w:val="TOC4"/>
        <w:rPr>
          <w:rFonts w:asciiTheme="minorHAnsi" w:eastAsiaTheme="minorEastAsia" w:hAnsiTheme="minorHAnsi" w:cstheme="minorBidi"/>
          <w:sz w:val="22"/>
          <w:szCs w:val="22"/>
        </w:rPr>
      </w:pPr>
      <w:r w:rsidRPr="006729FB">
        <w:t>A.7.3.65.2</w:t>
      </w:r>
      <w:r w:rsidRPr="006729FB">
        <w:rPr>
          <w:rFonts w:asciiTheme="minorHAnsi" w:eastAsiaTheme="minorEastAsia" w:hAnsiTheme="minorHAnsi" w:cstheme="minorBidi"/>
          <w:sz w:val="22"/>
          <w:szCs w:val="22"/>
        </w:rPr>
        <w:tab/>
      </w:r>
      <w:r w:rsidRPr="00285BBA">
        <w:rPr>
          <w:snapToGrid w:val="0"/>
        </w:rPr>
        <w:t>Test Requirements</w:t>
      </w:r>
      <w:r>
        <w:tab/>
        <w:t>1417</w:t>
      </w:r>
    </w:p>
    <w:p w14:paraId="03C3B65E" w14:textId="77777777" w:rsidR="006729FB" w:rsidRDefault="006729FB">
      <w:pPr>
        <w:pStyle w:val="TOC3"/>
        <w:rPr>
          <w:rFonts w:asciiTheme="minorHAnsi" w:eastAsiaTheme="minorEastAsia" w:hAnsiTheme="minorHAnsi" w:cstheme="minorBidi"/>
          <w:sz w:val="22"/>
          <w:szCs w:val="22"/>
        </w:rPr>
      </w:pPr>
      <w:r w:rsidRPr="006729FB">
        <w:t>A.7.3.66</w:t>
      </w:r>
      <w:r w:rsidRPr="006729FB">
        <w:rPr>
          <w:rFonts w:asciiTheme="minorHAnsi" w:hAnsiTheme="minorHAnsi" w:cstheme="minorBidi"/>
          <w:sz w:val="22"/>
          <w:szCs w:val="22"/>
        </w:rPr>
        <w:tab/>
      </w:r>
      <w:r>
        <w:rPr>
          <w:lang w:eastAsia="zh-CN"/>
        </w:rPr>
        <w:t>HD-FDD</w:t>
      </w:r>
      <w:r w:rsidRPr="00285BBA">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0637E382" w14:textId="77777777" w:rsidR="006729FB" w:rsidRDefault="006729FB">
      <w:pPr>
        <w:pStyle w:val="TOC4"/>
        <w:rPr>
          <w:rFonts w:asciiTheme="minorHAnsi" w:eastAsiaTheme="minorEastAsia" w:hAnsiTheme="minorHAnsi" w:cstheme="minorBidi"/>
          <w:sz w:val="22"/>
          <w:szCs w:val="22"/>
        </w:rPr>
      </w:pPr>
      <w:r w:rsidRPr="006729FB">
        <w:t>A.7.3.66.1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1418</w:t>
      </w:r>
    </w:p>
    <w:p w14:paraId="291F9DE9" w14:textId="77777777" w:rsidR="006729FB" w:rsidRDefault="006729FB">
      <w:pPr>
        <w:pStyle w:val="TOC4"/>
        <w:rPr>
          <w:rFonts w:asciiTheme="minorHAnsi" w:eastAsiaTheme="minorEastAsia" w:hAnsiTheme="minorHAnsi" w:cstheme="minorBidi"/>
          <w:sz w:val="22"/>
          <w:szCs w:val="22"/>
        </w:rPr>
      </w:pPr>
      <w:r w:rsidRPr="006729FB">
        <w:t>A.7.3.66.2</w:t>
      </w:r>
      <w:r w:rsidRPr="006729FB">
        <w:rPr>
          <w:rFonts w:asciiTheme="minorHAnsi" w:eastAsiaTheme="minorEastAsia" w:hAnsiTheme="minorHAnsi" w:cstheme="minorBidi"/>
          <w:sz w:val="22"/>
          <w:szCs w:val="22"/>
        </w:rPr>
        <w:tab/>
      </w:r>
      <w:r w:rsidRPr="00285BBA">
        <w:rPr>
          <w:snapToGrid w:val="0"/>
        </w:rPr>
        <w:t>Test Requirements</w:t>
      </w:r>
      <w:r>
        <w:tab/>
        <w:t>1420</w:t>
      </w:r>
    </w:p>
    <w:p w14:paraId="3CF9C983" w14:textId="77777777" w:rsidR="006729FB" w:rsidRDefault="006729FB">
      <w:pPr>
        <w:pStyle w:val="TOC3"/>
        <w:rPr>
          <w:rFonts w:asciiTheme="minorHAnsi" w:eastAsiaTheme="minorEastAsia" w:hAnsiTheme="minorHAnsi" w:cstheme="minorBidi"/>
          <w:sz w:val="22"/>
          <w:szCs w:val="22"/>
        </w:rPr>
      </w:pPr>
      <w:r w:rsidRPr="006729FB">
        <w:t>A.7.3.67</w:t>
      </w:r>
      <w:r w:rsidRPr="006729FB">
        <w:rPr>
          <w:rFonts w:asciiTheme="minorHAnsi" w:hAnsiTheme="minorHAnsi" w:cstheme="minorBidi"/>
          <w:sz w:val="22"/>
          <w:szCs w:val="22"/>
        </w:rPr>
        <w:tab/>
      </w:r>
      <w:r>
        <w:rPr>
          <w:lang w:eastAsia="zh-CN"/>
        </w:rPr>
        <w:t>HD-FDD</w:t>
      </w:r>
      <w:r w:rsidRPr="00285BBA">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55B48692" w14:textId="77777777" w:rsidR="006729FB" w:rsidRDefault="006729FB">
      <w:pPr>
        <w:pStyle w:val="TOC4"/>
        <w:rPr>
          <w:rFonts w:asciiTheme="minorHAnsi" w:eastAsiaTheme="minorEastAsia" w:hAnsiTheme="minorHAnsi" w:cstheme="minorBidi"/>
          <w:sz w:val="22"/>
          <w:szCs w:val="22"/>
        </w:rPr>
      </w:pPr>
      <w:r w:rsidRPr="006729FB">
        <w:t>A.7.3.67.1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1421</w:t>
      </w:r>
    </w:p>
    <w:p w14:paraId="099B8308" w14:textId="77777777" w:rsidR="006729FB" w:rsidRDefault="006729FB">
      <w:pPr>
        <w:pStyle w:val="TOC4"/>
        <w:rPr>
          <w:rFonts w:asciiTheme="minorHAnsi" w:eastAsiaTheme="minorEastAsia" w:hAnsiTheme="minorHAnsi" w:cstheme="minorBidi"/>
          <w:sz w:val="22"/>
          <w:szCs w:val="22"/>
        </w:rPr>
      </w:pPr>
      <w:r w:rsidRPr="006729FB">
        <w:t>A.7.3.67.2</w:t>
      </w:r>
      <w:r w:rsidRPr="006729FB">
        <w:rPr>
          <w:rFonts w:asciiTheme="minorHAnsi" w:eastAsiaTheme="minorEastAsia" w:hAnsiTheme="minorHAnsi" w:cstheme="minorBidi"/>
          <w:sz w:val="22"/>
          <w:szCs w:val="22"/>
        </w:rPr>
        <w:tab/>
      </w:r>
      <w:r w:rsidRPr="00285BBA">
        <w:rPr>
          <w:snapToGrid w:val="0"/>
        </w:rPr>
        <w:t>Test Requirements</w:t>
      </w:r>
      <w:r>
        <w:tab/>
        <w:t>1424</w:t>
      </w:r>
    </w:p>
    <w:p w14:paraId="2DFE8447" w14:textId="77777777" w:rsidR="006729FB" w:rsidRDefault="006729FB">
      <w:pPr>
        <w:pStyle w:val="TOC3"/>
        <w:rPr>
          <w:rFonts w:asciiTheme="minorHAnsi" w:eastAsiaTheme="minorEastAsia" w:hAnsiTheme="minorHAnsi" w:cstheme="minorBidi"/>
          <w:sz w:val="22"/>
          <w:szCs w:val="22"/>
        </w:rPr>
      </w:pPr>
      <w:r w:rsidRPr="006729FB">
        <w:t>A.7.3.68</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 xml:space="preserve">FDD Early Out-of-sync reporting Test </w:t>
      </w:r>
      <w:r>
        <w:rPr>
          <w:lang w:eastAsia="zh-CN"/>
        </w:rPr>
        <w:t>for Cat-M1 UE in CEMode A</w:t>
      </w:r>
      <w:r>
        <w:tab/>
        <w:t>1425</w:t>
      </w:r>
    </w:p>
    <w:p w14:paraId="18255E61" w14:textId="77777777" w:rsidR="006729FB" w:rsidRDefault="006729FB">
      <w:pPr>
        <w:pStyle w:val="TOC4"/>
        <w:rPr>
          <w:rFonts w:asciiTheme="minorHAnsi" w:eastAsiaTheme="minorEastAsia" w:hAnsiTheme="minorHAnsi" w:cstheme="minorBidi"/>
          <w:sz w:val="22"/>
          <w:szCs w:val="22"/>
        </w:rPr>
      </w:pPr>
      <w:r w:rsidRPr="006729FB">
        <w:t>A.7.3.68.1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1425</w:t>
      </w:r>
    </w:p>
    <w:p w14:paraId="6CA266C2" w14:textId="77777777" w:rsidR="006729FB" w:rsidRDefault="006729FB">
      <w:pPr>
        <w:pStyle w:val="TOC4"/>
        <w:rPr>
          <w:rFonts w:asciiTheme="minorHAnsi" w:eastAsiaTheme="minorEastAsia" w:hAnsiTheme="minorHAnsi" w:cstheme="minorBidi"/>
          <w:sz w:val="22"/>
          <w:szCs w:val="22"/>
        </w:rPr>
      </w:pPr>
      <w:r w:rsidRPr="006729FB">
        <w:t>A.7.3.68.2</w:t>
      </w:r>
      <w:r w:rsidRPr="006729FB">
        <w:rPr>
          <w:rFonts w:asciiTheme="minorHAnsi" w:eastAsiaTheme="minorEastAsia" w:hAnsiTheme="minorHAnsi" w:cstheme="minorBidi"/>
          <w:sz w:val="22"/>
          <w:szCs w:val="22"/>
        </w:rPr>
        <w:tab/>
      </w:r>
      <w:r w:rsidRPr="00285BBA">
        <w:rPr>
          <w:snapToGrid w:val="0"/>
        </w:rPr>
        <w:t>Test Requirements</w:t>
      </w:r>
      <w:r>
        <w:tab/>
        <w:t>1427</w:t>
      </w:r>
    </w:p>
    <w:p w14:paraId="2D4D112C" w14:textId="77777777" w:rsidR="006729FB" w:rsidRDefault="006729FB">
      <w:pPr>
        <w:pStyle w:val="TOC3"/>
        <w:rPr>
          <w:rFonts w:asciiTheme="minorHAnsi" w:eastAsiaTheme="minorEastAsia" w:hAnsiTheme="minorHAnsi" w:cstheme="minorBidi"/>
          <w:sz w:val="22"/>
          <w:szCs w:val="22"/>
        </w:rPr>
      </w:pPr>
      <w:r w:rsidRPr="006729FB">
        <w:t>A.7.3.69</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HD-</w:t>
      </w:r>
      <w:r w:rsidRPr="00285BBA">
        <w:rPr>
          <w:rFonts w:eastAsia="MS Mincho"/>
          <w:lang w:eastAsia="zh-CN"/>
        </w:rPr>
        <w:t xml:space="preserve">FDD Early Out-of-sync reporting Test </w:t>
      </w:r>
      <w:r>
        <w:rPr>
          <w:lang w:eastAsia="zh-CN"/>
        </w:rPr>
        <w:t>for Cat-M1 UE in CEMode A</w:t>
      </w:r>
      <w:r>
        <w:tab/>
        <w:t>1427</w:t>
      </w:r>
    </w:p>
    <w:p w14:paraId="00987FA8" w14:textId="77777777" w:rsidR="006729FB" w:rsidRDefault="006729FB">
      <w:pPr>
        <w:pStyle w:val="TOC4"/>
        <w:rPr>
          <w:rFonts w:asciiTheme="minorHAnsi" w:eastAsiaTheme="minorEastAsia" w:hAnsiTheme="minorHAnsi" w:cstheme="minorBidi"/>
          <w:sz w:val="22"/>
          <w:szCs w:val="22"/>
        </w:rPr>
      </w:pPr>
      <w:r w:rsidRPr="006729FB">
        <w:t>A.7.3.69.1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1427</w:t>
      </w:r>
    </w:p>
    <w:p w14:paraId="75660C1F" w14:textId="77777777" w:rsidR="006729FB" w:rsidRDefault="006729FB">
      <w:pPr>
        <w:pStyle w:val="TOC4"/>
        <w:rPr>
          <w:rFonts w:asciiTheme="minorHAnsi" w:eastAsiaTheme="minorEastAsia" w:hAnsiTheme="minorHAnsi" w:cstheme="minorBidi"/>
          <w:sz w:val="22"/>
          <w:szCs w:val="22"/>
        </w:rPr>
      </w:pPr>
      <w:r w:rsidRPr="006729FB">
        <w:t>A.7.3.69.2</w:t>
      </w:r>
      <w:r w:rsidRPr="006729FB">
        <w:rPr>
          <w:rFonts w:asciiTheme="minorHAnsi" w:eastAsiaTheme="minorEastAsia" w:hAnsiTheme="minorHAnsi" w:cstheme="minorBidi"/>
          <w:sz w:val="22"/>
          <w:szCs w:val="22"/>
        </w:rPr>
        <w:tab/>
      </w:r>
      <w:r w:rsidRPr="00285BBA">
        <w:rPr>
          <w:snapToGrid w:val="0"/>
        </w:rPr>
        <w:t>Test Requirements</w:t>
      </w:r>
      <w:r>
        <w:tab/>
        <w:t>1429</w:t>
      </w:r>
    </w:p>
    <w:p w14:paraId="66EBF506" w14:textId="77777777" w:rsidR="006729FB" w:rsidRDefault="006729FB">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285BBA">
        <w:rPr>
          <w:rFonts w:eastAsia="MS Mincho"/>
          <w:lang w:eastAsia="zh-CN"/>
        </w:rPr>
        <w:t>A.7.3.70</w:t>
      </w:r>
      <w:r>
        <w:rPr>
          <w:rFonts w:asciiTheme="minorHAnsi" w:eastAsiaTheme="minorEastAsia" w:hAnsiTheme="minorHAnsi" w:cstheme="minorBidi"/>
          <w:sz w:val="22"/>
          <w:szCs w:val="22"/>
        </w:rPr>
        <w:tab/>
      </w:r>
      <w:r w:rsidRPr="00285BBA">
        <w:rPr>
          <w:rFonts w:eastAsia="MS Mincho"/>
          <w:lang w:eastAsia="zh-CN"/>
        </w:rPr>
        <w:t xml:space="preserve">E-UTRAN </w:t>
      </w:r>
      <w:r>
        <w:rPr>
          <w:lang w:eastAsia="zh-CN"/>
        </w:rPr>
        <w:t>TDD</w:t>
      </w:r>
      <w:r w:rsidRPr="00285BBA">
        <w:rPr>
          <w:rFonts w:eastAsia="MS Mincho"/>
          <w:lang w:eastAsia="zh-CN"/>
        </w:rPr>
        <w:t xml:space="preserve"> Early Out-of-sync reporting Test </w:t>
      </w:r>
      <w:r>
        <w:rPr>
          <w:lang w:eastAsia="zh-CN"/>
        </w:rPr>
        <w:t>for Cat-M1 UE in CEMode A</w:t>
      </w:r>
      <w:r>
        <w:tab/>
        <w:t>1429</w:t>
      </w:r>
    </w:p>
    <w:p w14:paraId="0523E4FD" w14:textId="77777777" w:rsidR="006729FB" w:rsidRDefault="006729FB">
      <w:pPr>
        <w:pStyle w:val="TOC4"/>
        <w:rPr>
          <w:rFonts w:asciiTheme="minorHAnsi" w:eastAsiaTheme="minorEastAsia" w:hAnsiTheme="minorHAnsi" w:cstheme="minorBidi"/>
          <w:sz w:val="22"/>
          <w:szCs w:val="22"/>
        </w:rPr>
      </w:pPr>
      <w:r w:rsidRPr="006729FB">
        <w:t>A.7.3.70.1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1429</w:t>
      </w:r>
    </w:p>
    <w:p w14:paraId="4D147069" w14:textId="77777777" w:rsidR="006729FB" w:rsidRDefault="006729FB">
      <w:pPr>
        <w:pStyle w:val="TOC4"/>
        <w:rPr>
          <w:rFonts w:asciiTheme="minorHAnsi" w:eastAsiaTheme="minorEastAsia" w:hAnsiTheme="minorHAnsi" w:cstheme="minorBidi"/>
          <w:sz w:val="22"/>
          <w:szCs w:val="22"/>
        </w:rPr>
      </w:pPr>
      <w:r w:rsidRPr="006729FB">
        <w:t>A.7.3.70.2</w:t>
      </w:r>
      <w:r w:rsidRPr="006729FB">
        <w:rPr>
          <w:rFonts w:asciiTheme="minorHAnsi" w:eastAsiaTheme="minorEastAsia" w:hAnsiTheme="minorHAnsi" w:cstheme="minorBidi"/>
          <w:sz w:val="22"/>
          <w:szCs w:val="22"/>
        </w:rPr>
        <w:tab/>
      </w:r>
      <w:r w:rsidRPr="00285BBA">
        <w:rPr>
          <w:snapToGrid w:val="0"/>
        </w:rPr>
        <w:t>Test Requirements</w:t>
      </w:r>
      <w:r>
        <w:tab/>
        <w:t>1431</w:t>
      </w:r>
    </w:p>
    <w:p w14:paraId="24295652" w14:textId="77777777" w:rsidR="006729FB" w:rsidRDefault="006729FB">
      <w:pPr>
        <w:pStyle w:val="TOC3"/>
        <w:rPr>
          <w:rFonts w:asciiTheme="minorHAnsi" w:eastAsiaTheme="minorEastAsia" w:hAnsiTheme="minorHAnsi" w:cstheme="minorBidi"/>
          <w:sz w:val="22"/>
          <w:szCs w:val="22"/>
        </w:rPr>
      </w:pPr>
      <w:r w:rsidRPr="006729FB">
        <w:t>A.7.3.71</w:t>
      </w:r>
      <w:r w:rsidRPr="006729FB">
        <w:rPr>
          <w:rFonts w:asciiTheme="minorHAnsi" w:hAnsiTheme="minorHAnsi" w:cstheme="minorBidi"/>
          <w:sz w:val="22"/>
          <w:szCs w:val="22"/>
        </w:rPr>
        <w:tab/>
      </w:r>
      <w:r w:rsidRPr="00285BBA">
        <w:rPr>
          <w:rFonts w:eastAsia="MS Mincho"/>
          <w:lang w:eastAsia="zh-CN"/>
        </w:rPr>
        <w:t>E-UTRAN FD-FDD Early In-Sync reporting Test for Cat-M1 UE in CEModeA</w:t>
      </w:r>
      <w:r>
        <w:tab/>
        <w:t>1431</w:t>
      </w:r>
    </w:p>
    <w:p w14:paraId="60E14A06" w14:textId="77777777" w:rsidR="006729FB" w:rsidRDefault="006729FB">
      <w:pPr>
        <w:pStyle w:val="TOC4"/>
        <w:rPr>
          <w:rFonts w:asciiTheme="minorHAnsi" w:eastAsiaTheme="minorEastAsia" w:hAnsiTheme="minorHAnsi" w:cstheme="minorBidi"/>
          <w:sz w:val="22"/>
          <w:szCs w:val="22"/>
        </w:rPr>
      </w:pPr>
      <w:r w:rsidRPr="006729FB">
        <w:t>A.7.3.71.1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1431</w:t>
      </w:r>
    </w:p>
    <w:p w14:paraId="3DE1B7E6" w14:textId="77777777" w:rsidR="006729FB" w:rsidRDefault="006729FB">
      <w:pPr>
        <w:pStyle w:val="TOC4"/>
        <w:rPr>
          <w:rFonts w:asciiTheme="minorHAnsi" w:eastAsiaTheme="minorEastAsia" w:hAnsiTheme="minorHAnsi" w:cstheme="minorBidi"/>
          <w:sz w:val="22"/>
          <w:szCs w:val="22"/>
        </w:rPr>
      </w:pPr>
      <w:r w:rsidRPr="006729FB">
        <w:t>A.7.3.71.2</w:t>
      </w:r>
      <w:r w:rsidRPr="006729FB">
        <w:rPr>
          <w:rFonts w:asciiTheme="minorHAnsi" w:eastAsiaTheme="minorEastAsia" w:hAnsiTheme="minorHAnsi" w:cstheme="minorBidi"/>
          <w:sz w:val="22"/>
          <w:szCs w:val="22"/>
        </w:rPr>
        <w:tab/>
      </w:r>
      <w:r w:rsidRPr="00285BBA">
        <w:rPr>
          <w:snapToGrid w:val="0"/>
        </w:rPr>
        <w:t>Test Requirements</w:t>
      </w:r>
      <w:r>
        <w:tab/>
        <w:t>1434</w:t>
      </w:r>
    </w:p>
    <w:p w14:paraId="1758C5BA" w14:textId="77777777" w:rsidR="006729FB" w:rsidRDefault="006729FB">
      <w:pPr>
        <w:pStyle w:val="TOC3"/>
        <w:rPr>
          <w:rFonts w:asciiTheme="minorHAnsi" w:eastAsiaTheme="minorEastAsia" w:hAnsiTheme="minorHAnsi" w:cstheme="minorBidi"/>
          <w:sz w:val="22"/>
          <w:szCs w:val="22"/>
        </w:rPr>
      </w:pPr>
      <w:r w:rsidRPr="006729FB">
        <w:t>A.7.3.72</w:t>
      </w:r>
      <w:r w:rsidRPr="006729FB">
        <w:rPr>
          <w:rFonts w:asciiTheme="minorHAnsi" w:hAnsiTheme="minorHAnsi" w:cstheme="minorBidi"/>
          <w:sz w:val="22"/>
          <w:szCs w:val="22"/>
        </w:rPr>
        <w:tab/>
      </w:r>
      <w:r w:rsidRPr="00285BBA">
        <w:rPr>
          <w:rFonts w:eastAsia="MS Mincho"/>
          <w:lang w:eastAsia="zh-CN"/>
        </w:rPr>
        <w:t>E-UTRAN HD-FDD Early In-Sync reporting Test for Cat-M1 UE in CEModeA</w:t>
      </w:r>
      <w:r>
        <w:tab/>
        <w:t>1434</w:t>
      </w:r>
    </w:p>
    <w:p w14:paraId="43A63BE0" w14:textId="77777777" w:rsidR="006729FB" w:rsidRDefault="006729FB">
      <w:pPr>
        <w:pStyle w:val="TOC4"/>
        <w:rPr>
          <w:rFonts w:asciiTheme="minorHAnsi" w:eastAsiaTheme="minorEastAsia" w:hAnsiTheme="minorHAnsi" w:cstheme="minorBidi"/>
          <w:sz w:val="22"/>
          <w:szCs w:val="22"/>
        </w:rPr>
      </w:pPr>
      <w:r w:rsidRPr="006729FB">
        <w:t>A.7.3.72.1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1434</w:t>
      </w:r>
    </w:p>
    <w:p w14:paraId="5B53C8E7" w14:textId="77777777" w:rsidR="006729FB" w:rsidRDefault="006729FB">
      <w:pPr>
        <w:pStyle w:val="TOC4"/>
        <w:rPr>
          <w:rFonts w:asciiTheme="minorHAnsi" w:eastAsiaTheme="minorEastAsia" w:hAnsiTheme="minorHAnsi" w:cstheme="minorBidi"/>
          <w:sz w:val="22"/>
          <w:szCs w:val="22"/>
        </w:rPr>
      </w:pPr>
      <w:r w:rsidRPr="006729FB">
        <w:t>A.7.3.72.2</w:t>
      </w:r>
      <w:r w:rsidRPr="006729FB">
        <w:rPr>
          <w:rFonts w:asciiTheme="minorHAnsi" w:eastAsiaTheme="minorEastAsia" w:hAnsiTheme="minorHAnsi" w:cstheme="minorBidi"/>
          <w:sz w:val="22"/>
          <w:szCs w:val="22"/>
        </w:rPr>
        <w:tab/>
      </w:r>
      <w:r w:rsidRPr="00285BBA">
        <w:rPr>
          <w:snapToGrid w:val="0"/>
        </w:rPr>
        <w:t>Test Requirements</w:t>
      </w:r>
      <w:r>
        <w:tab/>
        <w:t>1436</w:t>
      </w:r>
    </w:p>
    <w:p w14:paraId="384F3F87" w14:textId="77777777" w:rsidR="006729FB" w:rsidRDefault="006729FB">
      <w:pPr>
        <w:pStyle w:val="TOC3"/>
        <w:rPr>
          <w:rFonts w:asciiTheme="minorHAnsi" w:eastAsiaTheme="minorEastAsia" w:hAnsiTheme="minorHAnsi" w:cstheme="minorBidi"/>
          <w:sz w:val="22"/>
          <w:szCs w:val="22"/>
        </w:rPr>
      </w:pPr>
      <w:r w:rsidRPr="006729FB">
        <w:t>A.7.3.73</w:t>
      </w:r>
      <w:r w:rsidRPr="006729FB">
        <w:rPr>
          <w:rFonts w:asciiTheme="minorHAnsi" w:hAnsiTheme="minorHAnsi" w:cstheme="minorBidi"/>
          <w:sz w:val="22"/>
          <w:szCs w:val="22"/>
        </w:rPr>
        <w:tab/>
      </w:r>
      <w:r w:rsidRPr="00285BBA">
        <w:rPr>
          <w:rFonts w:eastAsia="MS Mincho"/>
          <w:lang w:eastAsia="zh-CN"/>
        </w:rPr>
        <w:t>E-UTRAN TDD Early In-Sync reporting Test for Cat-M1 UE in CEModeA</w:t>
      </w:r>
      <w:r>
        <w:tab/>
        <w:t>1436</w:t>
      </w:r>
    </w:p>
    <w:p w14:paraId="5344F050" w14:textId="77777777" w:rsidR="006729FB" w:rsidRDefault="006729FB">
      <w:pPr>
        <w:pStyle w:val="TOC4"/>
        <w:rPr>
          <w:rFonts w:asciiTheme="minorHAnsi" w:eastAsiaTheme="minorEastAsia" w:hAnsiTheme="minorHAnsi" w:cstheme="minorBidi"/>
          <w:sz w:val="22"/>
          <w:szCs w:val="22"/>
        </w:rPr>
      </w:pPr>
      <w:r w:rsidRPr="006729FB">
        <w:t>A.7.3.73.1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1436</w:t>
      </w:r>
    </w:p>
    <w:p w14:paraId="16C417D7" w14:textId="77777777" w:rsidR="006729FB" w:rsidRDefault="006729FB">
      <w:pPr>
        <w:pStyle w:val="TOC4"/>
        <w:rPr>
          <w:rFonts w:asciiTheme="minorHAnsi" w:eastAsiaTheme="minorEastAsia" w:hAnsiTheme="minorHAnsi" w:cstheme="minorBidi"/>
          <w:sz w:val="22"/>
          <w:szCs w:val="22"/>
        </w:rPr>
      </w:pPr>
      <w:r w:rsidRPr="006729FB">
        <w:t>A.7.3.73.2</w:t>
      </w:r>
      <w:r w:rsidRPr="006729FB">
        <w:rPr>
          <w:rFonts w:asciiTheme="minorHAnsi" w:eastAsiaTheme="minorEastAsia" w:hAnsiTheme="minorHAnsi" w:cstheme="minorBidi"/>
          <w:sz w:val="22"/>
          <w:szCs w:val="22"/>
        </w:rPr>
        <w:tab/>
      </w:r>
      <w:r w:rsidRPr="00285BBA">
        <w:rPr>
          <w:snapToGrid w:val="0"/>
        </w:rPr>
        <w:t>Test Requirements</w:t>
      </w:r>
      <w:r>
        <w:tab/>
        <w:t>1438</w:t>
      </w:r>
    </w:p>
    <w:p w14:paraId="7BD3405C" w14:textId="77777777" w:rsidR="006729FB" w:rsidRDefault="006729FB">
      <w:pPr>
        <w:pStyle w:val="TOC3"/>
        <w:rPr>
          <w:rFonts w:asciiTheme="minorHAnsi" w:eastAsiaTheme="minorEastAsia" w:hAnsiTheme="minorHAnsi" w:cstheme="minorBidi"/>
          <w:sz w:val="22"/>
          <w:szCs w:val="22"/>
        </w:rPr>
      </w:pPr>
      <w:r w:rsidRPr="006729FB">
        <w:t>A.7.3.74</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FDD Radio Link Monitoring Test for Out-of-sync</w:t>
      </w:r>
      <w:r>
        <w:rPr>
          <w:lang w:eastAsia="zh-CN"/>
        </w:rPr>
        <w:t xml:space="preserve"> for non-BL CE UE in CEMode A</w:t>
      </w:r>
      <w:r>
        <w:tab/>
        <w:t>1438</w:t>
      </w:r>
    </w:p>
    <w:p w14:paraId="7258FE88" w14:textId="77777777" w:rsidR="006729FB" w:rsidRDefault="006729FB">
      <w:pPr>
        <w:pStyle w:val="TOC4"/>
        <w:rPr>
          <w:rFonts w:asciiTheme="minorHAnsi" w:eastAsiaTheme="minorEastAsia" w:hAnsiTheme="minorHAnsi" w:cstheme="minorBidi"/>
          <w:sz w:val="22"/>
          <w:szCs w:val="22"/>
        </w:rPr>
      </w:pPr>
      <w:r w:rsidRPr="006729FB">
        <w:t>A.7.3.74.1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1438</w:t>
      </w:r>
    </w:p>
    <w:p w14:paraId="5B29A403" w14:textId="77777777" w:rsidR="006729FB" w:rsidRDefault="006729FB">
      <w:pPr>
        <w:pStyle w:val="TOC4"/>
        <w:rPr>
          <w:rFonts w:asciiTheme="minorHAnsi" w:eastAsiaTheme="minorEastAsia" w:hAnsiTheme="minorHAnsi" w:cstheme="minorBidi"/>
          <w:sz w:val="22"/>
          <w:szCs w:val="22"/>
        </w:rPr>
      </w:pPr>
      <w:r w:rsidRPr="006729FB">
        <w:t>A.7.3.74.2</w:t>
      </w:r>
      <w:r w:rsidRPr="006729FB">
        <w:rPr>
          <w:rFonts w:asciiTheme="minorHAnsi" w:eastAsiaTheme="minorEastAsia" w:hAnsiTheme="minorHAnsi" w:cstheme="minorBidi"/>
          <w:sz w:val="22"/>
          <w:szCs w:val="22"/>
        </w:rPr>
        <w:tab/>
      </w:r>
      <w:r w:rsidRPr="00285BBA">
        <w:rPr>
          <w:snapToGrid w:val="0"/>
        </w:rPr>
        <w:t>Test Requirements</w:t>
      </w:r>
      <w:r>
        <w:tab/>
        <w:t>1441</w:t>
      </w:r>
    </w:p>
    <w:p w14:paraId="6785E3A0" w14:textId="77777777" w:rsidR="006729FB" w:rsidRDefault="006729FB">
      <w:pPr>
        <w:pStyle w:val="TOC3"/>
        <w:rPr>
          <w:rFonts w:asciiTheme="minorHAnsi" w:eastAsiaTheme="minorEastAsia" w:hAnsiTheme="minorHAnsi" w:cstheme="minorBidi"/>
          <w:sz w:val="22"/>
          <w:szCs w:val="22"/>
        </w:rPr>
      </w:pPr>
      <w:r w:rsidRPr="006729FB">
        <w:lastRenderedPageBreak/>
        <w:t>A.7.3.75</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FDD Radio Link Monitoring Test for In-Sync</w:t>
      </w:r>
      <w:r>
        <w:rPr>
          <w:lang w:eastAsia="zh-CN"/>
        </w:rPr>
        <w:t xml:space="preserve"> for non-BL CE UE in CEMode A</w:t>
      </w:r>
      <w:r>
        <w:tab/>
        <w:t>1441</w:t>
      </w:r>
    </w:p>
    <w:p w14:paraId="167A577B" w14:textId="77777777" w:rsidR="006729FB" w:rsidRDefault="006729FB">
      <w:pPr>
        <w:pStyle w:val="TOC4"/>
        <w:rPr>
          <w:rFonts w:asciiTheme="minorHAnsi" w:eastAsiaTheme="minorEastAsia" w:hAnsiTheme="minorHAnsi" w:cstheme="minorBidi"/>
          <w:sz w:val="22"/>
          <w:szCs w:val="22"/>
        </w:rPr>
      </w:pPr>
      <w:r w:rsidRPr="006729FB">
        <w:t>A.7.3.75.1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1441</w:t>
      </w:r>
    </w:p>
    <w:p w14:paraId="6E7AC1CD" w14:textId="77777777" w:rsidR="006729FB" w:rsidRDefault="006729FB">
      <w:pPr>
        <w:pStyle w:val="TOC4"/>
        <w:rPr>
          <w:rFonts w:asciiTheme="minorHAnsi" w:eastAsiaTheme="minorEastAsia" w:hAnsiTheme="minorHAnsi" w:cstheme="minorBidi"/>
          <w:sz w:val="22"/>
          <w:szCs w:val="22"/>
        </w:rPr>
      </w:pPr>
      <w:r w:rsidRPr="006729FB">
        <w:t>A.7.3.75.2</w:t>
      </w:r>
      <w:r w:rsidRPr="006729FB">
        <w:rPr>
          <w:rFonts w:asciiTheme="minorHAnsi" w:eastAsiaTheme="minorEastAsia" w:hAnsiTheme="minorHAnsi" w:cstheme="minorBidi"/>
          <w:sz w:val="22"/>
          <w:szCs w:val="22"/>
        </w:rPr>
        <w:tab/>
      </w:r>
      <w:r w:rsidRPr="00285BBA">
        <w:rPr>
          <w:snapToGrid w:val="0"/>
        </w:rPr>
        <w:t>Test Requirements</w:t>
      </w:r>
      <w:r>
        <w:tab/>
        <w:t>1443</w:t>
      </w:r>
    </w:p>
    <w:p w14:paraId="7669D78C" w14:textId="77777777" w:rsidR="006729FB" w:rsidRDefault="006729FB">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557EFC49" w14:textId="77777777" w:rsidR="006729FB" w:rsidRDefault="006729FB">
      <w:pPr>
        <w:pStyle w:val="TOC4"/>
        <w:rPr>
          <w:rFonts w:asciiTheme="minorHAnsi" w:eastAsiaTheme="minorEastAsia" w:hAnsiTheme="minorHAnsi" w:cstheme="minorBidi"/>
          <w:sz w:val="22"/>
          <w:szCs w:val="22"/>
        </w:rPr>
      </w:pPr>
      <w:r w:rsidRPr="006729FB">
        <w:t>A.7.3.76.1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1444</w:t>
      </w:r>
    </w:p>
    <w:p w14:paraId="03A1620D" w14:textId="77777777" w:rsidR="006729FB" w:rsidRDefault="006729FB">
      <w:pPr>
        <w:pStyle w:val="TOC4"/>
        <w:rPr>
          <w:rFonts w:asciiTheme="minorHAnsi" w:eastAsiaTheme="minorEastAsia" w:hAnsiTheme="minorHAnsi" w:cstheme="minorBidi"/>
          <w:sz w:val="22"/>
          <w:szCs w:val="22"/>
        </w:rPr>
      </w:pPr>
      <w:r w:rsidRPr="006729FB">
        <w:t>A.7.3.76.2</w:t>
      </w:r>
      <w:r w:rsidRPr="006729FB">
        <w:rPr>
          <w:rFonts w:asciiTheme="minorHAnsi" w:eastAsiaTheme="minorEastAsia" w:hAnsiTheme="minorHAnsi" w:cstheme="minorBidi"/>
          <w:sz w:val="22"/>
          <w:szCs w:val="22"/>
        </w:rPr>
        <w:tab/>
      </w:r>
      <w:r w:rsidRPr="00285BBA">
        <w:rPr>
          <w:snapToGrid w:val="0"/>
        </w:rPr>
        <w:t>Test Requirements</w:t>
      </w:r>
      <w:r>
        <w:tab/>
        <w:t>1447</w:t>
      </w:r>
    </w:p>
    <w:p w14:paraId="613B44EB" w14:textId="77777777" w:rsidR="006729FB" w:rsidRDefault="006729FB">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39CFCE0D" w14:textId="77777777" w:rsidR="006729FB" w:rsidRDefault="006729FB">
      <w:pPr>
        <w:pStyle w:val="TOC4"/>
        <w:rPr>
          <w:rFonts w:asciiTheme="minorHAnsi" w:eastAsiaTheme="minorEastAsia" w:hAnsiTheme="minorHAnsi" w:cstheme="minorBidi"/>
          <w:sz w:val="22"/>
          <w:szCs w:val="22"/>
        </w:rPr>
      </w:pPr>
      <w:r w:rsidRPr="006729FB">
        <w:t>A.7.3.77.1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1447</w:t>
      </w:r>
    </w:p>
    <w:p w14:paraId="7420AB07" w14:textId="77777777" w:rsidR="006729FB" w:rsidRDefault="006729FB">
      <w:pPr>
        <w:pStyle w:val="TOC4"/>
        <w:rPr>
          <w:rFonts w:asciiTheme="minorHAnsi" w:eastAsiaTheme="minorEastAsia" w:hAnsiTheme="minorHAnsi" w:cstheme="minorBidi"/>
          <w:sz w:val="22"/>
          <w:szCs w:val="22"/>
        </w:rPr>
      </w:pPr>
      <w:r w:rsidRPr="006729FB">
        <w:t>A.7.3.77.2</w:t>
      </w:r>
      <w:r w:rsidRPr="006729FB">
        <w:rPr>
          <w:rFonts w:asciiTheme="minorHAnsi" w:eastAsiaTheme="minorEastAsia" w:hAnsiTheme="minorHAnsi" w:cstheme="minorBidi"/>
          <w:sz w:val="22"/>
          <w:szCs w:val="22"/>
        </w:rPr>
        <w:tab/>
      </w:r>
      <w:r w:rsidRPr="00285BBA">
        <w:rPr>
          <w:snapToGrid w:val="0"/>
        </w:rPr>
        <w:t>Test Requirements</w:t>
      </w:r>
      <w:r>
        <w:tab/>
        <w:t>1450</w:t>
      </w:r>
    </w:p>
    <w:p w14:paraId="244E115F" w14:textId="77777777" w:rsidR="006729FB" w:rsidRDefault="006729FB">
      <w:pPr>
        <w:pStyle w:val="TOC3"/>
        <w:rPr>
          <w:rFonts w:asciiTheme="minorHAnsi" w:eastAsiaTheme="minorEastAsia" w:hAnsiTheme="minorHAnsi" w:cstheme="minorBidi"/>
          <w:sz w:val="22"/>
          <w:szCs w:val="22"/>
        </w:rPr>
      </w:pPr>
      <w:r w:rsidRPr="006729FB">
        <w:t>A.7.3.78</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TDD</w:t>
      </w:r>
      <w:r w:rsidRPr="00285BBA">
        <w:rPr>
          <w:rFonts w:eastAsia="MS Mincho"/>
          <w:lang w:eastAsia="zh-CN"/>
        </w:rPr>
        <w:t xml:space="preserve"> Radio Link Monitoring Test for Out-of-sync</w:t>
      </w:r>
      <w:r>
        <w:rPr>
          <w:lang w:eastAsia="zh-CN"/>
        </w:rPr>
        <w:t xml:space="preserve"> for non-BL CE UE in CEMode A</w:t>
      </w:r>
      <w:r>
        <w:tab/>
        <w:t>1450</w:t>
      </w:r>
    </w:p>
    <w:p w14:paraId="61FD3DA8" w14:textId="77777777" w:rsidR="006729FB" w:rsidRDefault="006729FB">
      <w:pPr>
        <w:pStyle w:val="TOC4"/>
        <w:rPr>
          <w:rFonts w:asciiTheme="minorHAnsi" w:eastAsiaTheme="minorEastAsia" w:hAnsiTheme="minorHAnsi" w:cstheme="minorBidi"/>
          <w:sz w:val="22"/>
          <w:szCs w:val="22"/>
        </w:rPr>
      </w:pPr>
      <w:r w:rsidRPr="006729FB">
        <w:t>A.7.3.78.1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1450</w:t>
      </w:r>
    </w:p>
    <w:p w14:paraId="4B332F32" w14:textId="77777777" w:rsidR="006729FB" w:rsidRDefault="006729FB">
      <w:pPr>
        <w:pStyle w:val="TOC4"/>
        <w:rPr>
          <w:rFonts w:asciiTheme="minorHAnsi" w:eastAsiaTheme="minorEastAsia" w:hAnsiTheme="minorHAnsi" w:cstheme="minorBidi"/>
          <w:sz w:val="22"/>
          <w:szCs w:val="22"/>
        </w:rPr>
      </w:pPr>
      <w:r w:rsidRPr="006729FB">
        <w:t>A.7.3.78.2</w:t>
      </w:r>
      <w:r w:rsidRPr="006729FB">
        <w:rPr>
          <w:rFonts w:asciiTheme="minorHAnsi" w:eastAsiaTheme="minorEastAsia" w:hAnsiTheme="minorHAnsi" w:cstheme="minorBidi"/>
          <w:sz w:val="22"/>
          <w:szCs w:val="22"/>
        </w:rPr>
        <w:tab/>
      </w:r>
      <w:r w:rsidRPr="00285BBA">
        <w:rPr>
          <w:snapToGrid w:val="0"/>
        </w:rPr>
        <w:t>Test Requirements</w:t>
      </w:r>
      <w:r>
        <w:tab/>
        <w:t>1453</w:t>
      </w:r>
    </w:p>
    <w:p w14:paraId="05A670DA" w14:textId="77777777" w:rsidR="006729FB" w:rsidRDefault="006729FB">
      <w:pPr>
        <w:pStyle w:val="TOC3"/>
        <w:rPr>
          <w:rFonts w:asciiTheme="minorHAnsi" w:eastAsiaTheme="minorEastAsia" w:hAnsiTheme="minorHAnsi" w:cstheme="minorBidi"/>
          <w:sz w:val="22"/>
          <w:szCs w:val="22"/>
        </w:rPr>
      </w:pPr>
      <w:r w:rsidRPr="006729FB">
        <w:t>A.7.3.79</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w:t>
      </w:r>
      <w:r w:rsidRPr="00285BBA">
        <w:rPr>
          <w:rFonts w:eastAsia="MS Mincho"/>
          <w:lang w:eastAsia="zh-CN"/>
        </w:rPr>
        <w:t>DD Radio Link Monitoring Test for In-Sync</w:t>
      </w:r>
      <w:r>
        <w:rPr>
          <w:lang w:eastAsia="zh-CN"/>
        </w:rPr>
        <w:t xml:space="preserve"> for non-BL CE UE in CEMode A</w:t>
      </w:r>
      <w:r>
        <w:tab/>
        <w:t>1453</w:t>
      </w:r>
    </w:p>
    <w:p w14:paraId="5D440CF2" w14:textId="77777777" w:rsidR="006729FB" w:rsidRDefault="006729FB">
      <w:pPr>
        <w:pStyle w:val="TOC4"/>
        <w:rPr>
          <w:rFonts w:asciiTheme="minorHAnsi" w:eastAsiaTheme="minorEastAsia" w:hAnsiTheme="minorHAnsi" w:cstheme="minorBidi"/>
          <w:sz w:val="22"/>
          <w:szCs w:val="22"/>
        </w:rPr>
      </w:pPr>
      <w:r w:rsidRPr="006729FB">
        <w:t>A.7.3.79.1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1453</w:t>
      </w:r>
    </w:p>
    <w:p w14:paraId="16B19122" w14:textId="77777777" w:rsidR="006729FB" w:rsidRDefault="006729FB">
      <w:pPr>
        <w:pStyle w:val="TOC4"/>
        <w:rPr>
          <w:rFonts w:asciiTheme="minorHAnsi" w:eastAsiaTheme="minorEastAsia" w:hAnsiTheme="minorHAnsi" w:cstheme="minorBidi"/>
          <w:sz w:val="22"/>
          <w:szCs w:val="22"/>
        </w:rPr>
      </w:pPr>
      <w:r w:rsidRPr="006729FB">
        <w:t>A.7.3.79.2</w:t>
      </w:r>
      <w:r w:rsidRPr="006729FB">
        <w:rPr>
          <w:rFonts w:asciiTheme="minorHAnsi" w:eastAsiaTheme="minorEastAsia" w:hAnsiTheme="minorHAnsi" w:cstheme="minorBidi"/>
          <w:sz w:val="22"/>
          <w:szCs w:val="22"/>
        </w:rPr>
        <w:tab/>
      </w:r>
      <w:r w:rsidRPr="00285BBA">
        <w:rPr>
          <w:snapToGrid w:val="0"/>
        </w:rPr>
        <w:t>Test Requirements</w:t>
      </w:r>
      <w:r>
        <w:tab/>
        <w:t>1456</w:t>
      </w:r>
    </w:p>
    <w:p w14:paraId="35198A70" w14:textId="77777777" w:rsidR="006729FB" w:rsidRDefault="006729FB">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2FE0B04C" w14:textId="77777777" w:rsidR="006729FB" w:rsidRDefault="006729FB">
      <w:pPr>
        <w:pStyle w:val="TOC4"/>
        <w:rPr>
          <w:rFonts w:asciiTheme="minorHAnsi" w:eastAsiaTheme="minorEastAsia" w:hAnsiTheme="minorHAnsi" w:cstheme="minorBidi"/>
          <w:sz w:val="22"/>
          <w:szCs w:val="22"/>
        </w:rPr>
      </w:pPr>
      <w:r w:rsidRPr="006729FB">
        <w:t>A.7.3.80.1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1456</w:t>
      </w:r>
    </w:p>
    <w:p w14:paraId="59D823A2" w14:textId="77777777" w:rsidR="006729FB" w:rsidRDefault="006729FB">
      <w:pPr>
        <w:pStyle w:val="TOC4"/>
        <w:rPr>
          <w:rFonts w:asciiTheme="minorHAnsi" w:eastAsiaTheme="minorEastAsia" w:hAnsiTheme="minorHAnsi" w:cstheme="minorBidi"/>
          <w:sz w:val="22"/>
          <w:szCs w:val="22"/>
        </w:rPr>
      </w:pPr>
      <w:r w:rsidRPr="006729FB">
        <w:t>A.7.3.80.2</w:t>
      </w:r>
      <w:r w:rsidRPr="006729FB">
        <w:rPr>
          <w:rFonts w:asciiTheme="minorHAnsi" w:eastAsiaTheme="minorEastAsia" w:hAnsiTheme="minorHAnsi" w:cstheme="minorBidi"/>
          <w:sz w:val="22"/>
          <w:szCs w:val="22"/>
        </w:rPr>
        <w:tab/>
      </w:r>
      <w:r w:rsidRPr="00285BBA">
        <w:rPr>
          <w:snapToGrid w:val="0"/>
        </w:rPr>
        <w:t>Test Requirements</w:t>
      </w:r>
      <w:r>
        <w:tab/>
        <w:t>1459</w:t>
      </w:r>
    </w:p>
    <w:p w14:paraId="53DBD764" w14:textId="77777777" w:rsidR="006729FB" w:rsidRDefault="006729FB">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33E2F37E" w14:textId="77777777" w:rsidR="006729FB" w:rsidRDefault="006729FB">
      <w:pPr>
        <w:pStyle w:val="TOC4"/>
        <w:rPr>
          <w:rFonts w:asciiTheme="minorHAnsi" w:eastAsiaTheme="minorEastAsia" w:hAnsiTheme="minorHAnsi" w:cstheme="minorBidi"/>
          <w:sz w:val="22"/>
          <w:szCs w:val="22"/>
        </w:rPr>
      </w:pPr>
      <w:r w:rsidRPr="006729FB">
        <w:t>A.7.3.81.1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1459</w:t>
      </w:r>
    </w:p>
    <w:p w14:paraId="24A3EC49" w14:textId="77777777" w:rsidR="006729FB" w:rsidRDefault="006729FB">
      <w:pPr>
        <w:pStyle w:val="TOC4"/>
        <w:rPr>
          <w:rFonts w:asciiTheme="minorHAnsi" w:eastAsiaTheme="minorEastAsia" w:hAnsiTheme="minorHAnsi" w:cstheme="minorBidi"/>
          <w:sz w:val="22"/>
          <w:szCs w:val="22"/>
        </w:rPr>
      </w:pPr>
      <w:r w:rsidRPr="006729FB">
        <w:t>A.7.3.81.2</w:t>
      </w:r>
      <w:r w:rsidRPr="006729FB">
        <w:rPr>
          <w:rFonts w:asciiTheme="minorHAnsi" w:eastAsiaTheme="minorEastAsia" w:hAnsiTheme="minorHAnsi" w:cstheme="minorBidi"/>
          <w:sz w:val="22"/>
          <w:szCs w:val="22"/>
        </w:rPr>
        <w:tab/>
      </w:r>
      <w:r w:rsidRPr="00285BBA">
        <w:rPr>
          <w:snapToGrid w:val="0"/>
        </w:rPr>
        <w:t>Test Requirements</w:t>
      </w:r>
      <w:r>
        <w:tab/>
        <w:t>1462</w:t>
      </w:r>
    </w:p>
    <w:p w14:paraId="3FAC793F" w14:textId="77777777" w:rsidR="006729FB" w:rsidRDefault="006729FB">
      <w:pPr>
        <w:pStyle w:val="TOC3"/>
        <w:rPr>
          <w:rFonts w:asciiTheme="minorHAnsi" w:eastAsiaTheme="minorEastAsia" w:hAnsiTheme="minorHAnsi" w:cstheme="minorBidi"/>
          <w:sz w:val="22"/>
          <w:szCs w:val="22"/>
        </w:rPr>
      </w:pPr>
      <w:r w:rsidRPr="006729FB">
        <w:t>A.7.3.82</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FD-</w:t>
      </w:r>
      <w:r w:rsidRPr="00285BBA">
        <w:rPr>
          <w:rFonts w:eastAsia="MS Mincho"/>
          <w:lang w:eastAsia="zh-CN"/>
        </w:rPr>
        <w:t xml:space="preserve">FDD Early Out-of-sync reporting Test </w:t>
      </w:r>
      <w:r>
        <w:rPr>
          <w:lang w:eastAsia="zh-CN"/>
        </w:rPr>
        <w:t>for Cat-M1 UE in CEModeB</w:t>
      </w:r>
      <w:r>
        <w:tab/>
        <w:t>1462</w:t>
      </w:r>
    </w:p>
    <w:p w14:paraId="56B43FBA" w14:textId="77777777" w:rsidR="006729FB" w:rsidRDefault="006729FB">
      <w:pPr>
        <w:pStyle w:val="TOC4"/>
        <w:rPr>
          <w:rFonts w:asciiTheme="minorHAnsi" w:eastAsiaTheme="minorEastAsia" w:hAnsiTheme="minorHAnsi" w:cstheme="minorBidi"/>
          <w:sz w:val="22"/>
          <w:szCs w:val="22"/>
        </w:rPr>
      </w:pPr>
      <w:r w:rsidRPr="006729FB">
        <w:t>A.7.3.82.1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1462</w:t>
      </w:r>
    </w:p>
    <w:p w14:paraId="5BFD943E" w14:textId="77777777" w:rsidR="006729FB" w:rsidRDefault="006729FB">
      <w:pPr>
        <w:pStyle w:val="TOC4"/>
        <w:rPr>
          <w:rFonts w:asciiTheme="minorHAnsi" w:eastAsiaTheme="minorEastAsia" w:hAnsiTheme="minorHAnsi" w:cstheme="minorBidi"/>
          <w:sz w:val="22"/>
          <w:szCs w:val="22"/>
        </w:rPr>
      </w:pPr>
      <w:r w:rsidRPr="006729FB">
        <w:t>A.7.3.82.2</w:t>
      </w:r>
      <w:r w:rsidRPr="006729FB">
        <w:rPr>
          <w:rFonts w:asciiTheme="minorHAnsi" w:eastAsiaTheme="minorEastAsia" w:hAnsiTheme="minorHAnsi" w:cstheme="minorBidi"/>
          <w:sz w:val="22"/>
          <w:szCs w:val="22"/>
        </w:rPr>
        <w:tab/>
      </w:r>
      <w:r w:rsidRPr="00285BBA">
        <w:rPr>
          <w:snapToGrid w:val="0"/>
        </w:rPr>
        <w:t>Test Requirements</w:t>
      </w:r>
      <w:r>
        <w:tab/>
        <w:t>1465</w:t>
      </w:r>
    </w:p>
    <w:p w14:paraId="2A2CE7EA" w14:textId="77777777" w:rsidR="006729FB" w:rsidRDefault="006729FB">
      <w:pPr>
        <w:pStyle w:val="TOC3"/>
        <w:rPr>
          <w:rFonts w:asciiTheme="minorHAnsi" w:eastAsiaTheme="minorEastAsia" w:hAnsiTheme="minorHAnsi" w:cstheme="minorBidi"/>
          <w:sz w:val="22"/>
          <w:szCs w:val="22"/>
        </w:rPr>
      </w:pPr>
      <w:r w:rsidRPr="006729FB">
        <w:t>A.7.3.83</w:t>
      </w:r>
      <w:r w:rsidRPr="006729FB">
        <w:rPr>
          <w:rFonts w:asciiTheme="minorHAnsi" w:hAnsiTheme="minorHAnsi" w:cstheme="minorBidi"/>
          <w:sz w:val="22"/>
          <w:szCs w:val="22"/>
        </w:rPr>
        <w:tab/>
      </w:r>
      <w:r w:rsidRPr="00285BBA">
        <w:rPr>
          <w:rFonts w:eastAsia="MS Mincho"/>
          <w:lang w:eastAsia="zh-CN"/>
        </w:rPr>
        <w:t>E-UTRAN FD-FDD Early In-Sync reporting Test for Cat-M1 UE in CEModeB</w:t>
      </w:r>
      <w:r>
        <w:tab/>
        <w:t>1465</w:t>
      </w:r>
    </w:p>
    <w:p w14:paraId="17C9CA3C" w14:textId="77777777" w:rsidR="006729FB" w:rsidRDefault="006729FB">
      <w:pPr>
        <w:pStyle w:val="TOC4"/>
        <w:rPr>
          <w:rFonts w:asciiTheme="minorHAnsi" w:eastAsiaTheme="minorEastAsia" w:hAnsiTheme="minorHAnsi" w:cstheme="minorBidi"/>
          <w:sz w:val="22"/>
          <w:szCs w:val="22"/>
        </w:rPr>
      </w:pPr>
      <w:r w:rsidRPr="006729FB">
        <w:t>A.7.3.83.1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1465</w:t>
      </w:r>
    </w:p>
    <w:p w14:paraId="33602B8D" w14:textId="77777777" w:rsidR="006729FB" w:rsidRDefault="006729FB">
      <w:pPr>
        <w:pStyle w:val="TOC4"/>
        <w:rPr>
          <w:rFonts w:asciiTheme="minorHAnsi" w:eastAsiaTheme="minorEastAsia" w:hAnsiTheme="minorHAnsi" w:cstheme="minorBidi"/>
          <w:sz w:val="22"/>
          <w:szCs w:val="22"/>
        </w:rPr>
      </w:pPr>
      <w:r w:rsidRPr="006729FB">
        <w:t>A.7.3.83.2</w:t>
      </w:r>
      <w:r w:rsidRPr="006729FB">
        <w:rPr>
          <w:rFonts w:asciiTheme="minorHAnsi" w:eastAsiaTheme="minorEastAsia" w:hAnsiTheme="minorHAnsi" w:cstheme="minorBidi"/>
          <w:sz w:val="22"/>
          <w:szCs w:val="22"/>
        </w:rPr>
        <w:tab/>
      </w:r>
      <w:r w:rsidRPr="00285BBA">
        <w:rPr>
          <w:snapToGrid w:val="0"/>
        </w:rPr>
        <w:t>Test Requirements</w:t>
      </w:r>
      <w:r>
        <w:tab/>
        <w:t>1466</w:t>
      </w:r>
    </w:p>
    <w:p w14:paraId="0B738C34" w14:textId="77777777" w:rsidR="006729FB" w:rsidRDefault="006729FB">
      <w:pPr>
        <w:pStyle w:val="TOC3"/>
        <w:rPr>
          <w:rFonts w:asciiTheme="minorHAnsi" w:eastAsiaTheme="minorEastAsia" w:hAnsiTheme="minorHAnsi" w:cstheme="minorBidi"/>
          <w:sz w:val="22"/>
          <w:szCs w:val="22"/>
        </w:rPr>
      </w:pPr>
      <w:r w:rsidRPr="006729FB">
        <w:t>A.7.3.84</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HD-FDD</w:t>
      </w:r>
      <w:r w:rsidRPr="00285BBA">
        <w:rPr>
          <w:rFonts w:eastAsia="MS Mincho"/>
          <w:lang w:eastAsia="zh-CN"/>
        </w:rPr>
        <w:t xml:space="preserve"> Early Out-of-sync reporting Test </w:t>
      </w:r>
      <w:r>
        <w:rPr>
          <w:lang w:eastAsia="zh-CN"/>
        </w:rPr>
        <w:t>for Cat-M1 UE in CEModeB</w:t>
      </w:r>
      <w:r>
        <w:tab/>
        <w:t>1467</w:t>
      </w:r>
    </w:p>
    <w:p w14:paraId="6AD66168" w14:textId="77777777" w:rsidR="006729FB" w:rsidRDefault="006729FB">
      <w:pPr>
        <w:pStyle w:val="TOC4"/>
        <w:rPr>
          <w:rFonts w:asciiTheme="minorHAnsi" w:eastAsiaTheme="minorEastAsia" w:hAnsiTheme="minorHAnsi" w:cstheme="minorBidi"/>
          <w:sz w:val="22"/>
          <w:szCs w:val="22"/>
        </w:rPr>
      </w:pPr>
      <w:r w:rsidRPr="006729FB">
        <w:t>A.7.3.84.1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1467</w:t>
      </w:r>
    </w:p>
    <w:p w14:paraId="3D63CDAA" w14:textId="77777777" w:rsidR="006729FB" w:rsidRDefault="006729FB">
      <w:pPr>
        <w:pStyle w:val="TOC4"/>
        <w:rPr>
          <w:rFonts w:asciiTheme="minorHAnsi" w:eastAsiaTheme="minorEastAsia" w:hAnsiTheme="minorHAnsi" w:cstheme="minorBidi"/>
          <w:sz w:val="22"/>
          <w:szCs w:val="22"/>
        </w:rPr>
      </w:pPr>
      <w:r w:rsidRPr="006729FB">
        <w:t>A.7.3.84.2</w:t>
      </w:r>
      <w:r w:rsidRPr="006729FB">
        <w:rPr>
          <w:rFonts w:asciiTheme="minorHAnsi" w:eastAsiaTheme="minorEastAsia" w:hAnsiTheme="minorHAnsi" w:cstheme="minorBidi"/>
          <w:sz w:val="22"/>
          <w:szCs w:val="22"/>
        </w:rPr>
        <w:tab/>
      </w:r>
      <w:r w:rsidRPr="00285BBA">
        <w:rPr>
          <w:snapToGrid w:val="0"/>
        </w:rPr>
        <w:t>Test Requirements</w:t>
      </w:r>
      <w:r>
        <w:tab/>
        <w:t>1469</w:t>
      </w:r>
    </w:p>
    <w:p w14:paraId="38D5C867" w14:textId="77777777" w:rsidR="006729FB" w:rsidRDefault="006729FB">
      <w:pPr>
        <w:pStyle w:val="TOC3"/>
        <w:rPr>
          <w:rFonts w:asciiTheme="minorHAnsi" w:eastAsiaTheme="minorEastAsia" w:hAnsiTheme="minorHAnsi" w:cstheme="minorBidi"/>
          <w:sz w:val="22"/>
          <w:szCs w:val="22"/>
        </w:rPr>
      </w:pPr>
      <w:r w:rsidRPr="006729FB">
        <w:t>A.7.3.85</w:t>
      </w:r>
      <w:r w:rsidRPr="006729FB">
        <w:rPr>
          <w:rFonts w:asciiTheme="minorHAnsi" w:hAnsiTheme="minorHAnsi" w:cstheme="minorBidi"/>
          <w:sz w:val="22"/>
          <w:szCs w:val="22"/>
        </w:rPr>
        <w:tab/>
      </w:r>
      <w:r w:rsidRPr="00285BBA">
        <w:rPr>
          <w:rFonts w:eastAsia="MS Mincho"/>
          <w:lang w:eastAsia="zh-CN"/>
        </w:rPr>
        <w:t>E-UTRAN HD-FDD Early In-Sync reporting Test for Cat-M1 UE in CEModeB</w:t>
      </w:r>
      <w:r>
        <w:tab/>
        <w:t>1469</w:t>
      </w:r>
    </w:p>
    <w:p w14:paraId="7C75E27E" w14:textId="77777777" w:rsidR="006729FB" w:rsidRDefault="006729FB">
      <w:pPr>
        <w:pStyle w:val="TOC4"/>
        <w:rPr>
          <w:rFonts w:asciiTheme="minorHAnsi" w:eastAsiaTheme="minorEastAsia" w:hAnsiTheme="minorHAnsi" w:cstheme="minorBidi"/>
          <w:sz w:val="22"/>
          <w:szCs w:val="22"/>
        </w:rPr>
      </w:pPr>
      <w:r w:rsidRPr="006729FB">
        <w:t>A.7.3.85.1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1469</w:t>
      </w:r>
    </w:p>
    <w:p w14:paraId="517EFC20" w14:textId="77777777" w:rsidR="006729FB" w:rsidRDefault="006729FB">
      <w:pPr>
        <w:pStyle w:val="TOC4"/>
        <w:rPr>
          <w:rFonts w:asciiTheme="minorHAnsi" w:eastAsiaTheme="minorEastAsia" w:hAnsiTheme="minorHAnsi" w:cstheme="minorBidi"/>
          <w:sz w:val="22"/>
          <w:szCs w:val="22"/>
        </w:rPr>
      </w:pPr>
      <w:r w:rsidRPr="006729FB">
        <w:t>A.7.3.85.2</w:t>
      </w:r>
      <w:r w:rsidRPr="006729FB">
        <w:rPr>
          <w:rFonts w:asciiTheme="minorHAnsi" w:eastAsiaTheme="minorEastAsia" w:hAnsiTheme="minorHAnsi" w:cstheme="minorBidi"/>
          <w:sz w:val="22"/>
          <w:szCs w:val="22"/>
        </w:rPr>
        <w:tab/>
      </w:r>
      <w:r w:rsidRPr="00285BBA">
        <w:rPr>
          <w:snapToGrid w:val="0"/>
        </w:rPr>
        <w:t>Test Requirements</w:t>
      </w:r>
      <w:r>
        <w:tab/>
        <w:t>1470</w:t>
      </w:r>
    </w:p>
    <w:p w14:paraId="0F9B3750" w14:textId="77777777" w:rsidR="006729FB" w:rsidRDefault="006729FB">
      <w:pPr>
        <w:pStyle w:val="TOC3"/>
        <w:rPr>
          <w:rFonts w:asciiTheme="minorHAnsi" w:eastAsiaTheme="minorEastAsia" w:hAnsiTheme="minorHAnsi" w:cstheme="minorBidi"/>
          <w:sz w:val="22"/>
          <w:szCs w:val="22"/>
        </w:rPr>
      </w:pPr>
      <w:r w:rsidRPr="006729FB">
        <w:t>A.7.3.86</w:t>
      </w:r>
      <w:r w:rsidRPr="006729FB">
        <w:rPr>
          <w:rFonts w:asciiTheme="minorHAnsi" w:hAnsiTheme="minorHAnsi" w:cstheme="minorBidi"/>
          <w:sz w:val="22"/>
          <w:szCs w:val="22"/>
        </w:rPr>
        <w:tab/>
      </w:r>
      <w:r w:rsidRPr="00285BBA">
        <w:rPr>
          <w:rFonts w:eastAsia="MS Mincho"/>
          <w:lang w:eastAsia="zh-CN"/>
        </w:rPr>
        <w:t xml:space="preserve">E-UTRAN </w:t>
      </w:r>
      <w:r>
        <w:rPr>
          <w:lang w:eastAsia="zh-CN"/>
        </w:rPr>
        <w:t>TDD</w:t>
      </w:r>
      <w:r w:rsidRPr="00285BBA">
        <w:rPr>
          <w:rFonts w:eastAsia="MS Mincho"/>
          <w:lang w:eastAsia="zh-CN"/>
        </w:rPr>
        <w:t xml:space="preserve"> Early Out-of-sync reporting Test </w:t>
      </w:r>
      <w:r>
        <w:rPr>
          <w:lang w:eastAsia="zh-CN"/>
        </w:rPr>
        <w:t>for Cat-M1 UE in CEModeB</w:t>
      </w:r>
      <w:r>
        <w:tab/>
        <w:t>1471</w:t>
      </w:r>
    </w:p>
    <w:p w14:paraId="50A5A9D0" w14:textId="77777777" w:rsidR="006729FB" w:rsidRDefault="006729FB">
      <w:pPr>
        <w:pStyle w:val="TOC4"/>
        <w:rPr>
          <w:rFonts w:asciiTheme="minorHAnsi" w:eastAsiaTheme="minorEastAsia" w:hAnsiTheme="minorHAnsi" w:cstheme="minorBidi"/>
          <w:sz w:val="22"/>
          <w:szCs w:val="22"/>
        </w:rPr>
      </w:pPr>
      <w:r w:rsidRPr="006729FB">
        <w:t>A.7.3.86.1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1471</w:t>
      </w:r>
    </w:p>
    <w:p w14:paraId="7E7081C7" w14:textId="77777777" w:rsidR="006729FB" w:rsidRDefault="006729FB">
      <w:pPr>
        <w:pStyle w:val="TOC4"/>
        <w:rPr>
          <w:rFonts w:asciiTheme="minorHAnsi" w:eastAsiaTheme="minorEastAsia" w:hAnsiTheme="minorHAnsi" w:cstheme="minorBidi"/>
          <w:sz w:val="22"/>
          <w:szCs w:val="22"/>
        </w:rPr>
      </w:pPr>
      <w:r w:rsidRPr="006729FB">
        <w:t>A.7.3.86.2</w:t>
      </w:r>
      <w:r w:rsidRPr="006729FB">
        <w:rPr>
          <w:rFonts w:asciiTheme="minorHAnsi" w:eastAsiaTheme="minorEastAsia" w:hAnsiTheme="minorHAnsi" w:cstheme="minorBidi"/>
          <w:sz w:val="22"/>
          <w:szCs w:val="22"/>
        </w:rPr>
        <w:tab/>
      </w:r>
      <w:r w:rsidRPr="00285BBA">
        <w:rPr>
          <w:snapToGrid w:val="0"/>
        </w:rPr>
        <w:t>Test Requirements</w:t>
      </w:r>
      <w:r>
        <w:tab/>
        <w:t>1473</w:t>
      </w:r>
    </w:p>
    <w:p w14:paraId="3D2F9ABE" w14:textId="77777777" w:rsidR="006729FB" w:rsidRDefault="006729FB">
      <w:pPr>
        <w:pStyle w:val="TOC3"/>
        <w:rPr>
          <w:rFonts w:asciiTheme="minorHAnsi" w:eastAsiaTheme="minorEastAsia" w:hAnsiTheme="minorHAnsi" w:cstheme="minorBidi"/>
          <w:sz w:val="22"/>
          <w:szCs w:val="22"/>
        </w:rPr>
      </w:pPr>
      <w:r w:rsidRPr="006729FB">
        <w:t>A.7.3.87</w:t>
      </w:r>
      <w:r w:rsidRPr="006729FB">
        <w:rPr>
          <w:rFonts w:asciiTheme="minorHAnsi" w:hAnsiTheme="minorHAnsi" w:cstheme="minorBidi"/>
          <w:sz w:val="22"/>
          <w:szCs w:val="22"/>
        </w:rPr>
        <w:tab/>
      </w:r>
      <w:r w:rsidRPr="00285BBA">
        <w:rPr>
          <w:rFonts w:eastAsia="MS Mincho"/>
          <w:lang w:eastAsia="zh-CN"/>
        </w:rPr>
        <w:t>E-UTRAN TDD Early In-Sync reporting Test for Cat-M1 UE in CEModeB</w:t>
      </w:r>
      <w:r>
        <w:tab/>
        <w:t>1473</w:t>
      </w:r>
    </w:p>
    <w:p w14:paraId="665030C8" w14:textId="77777777" w:rsidR="006729FB" w:rsidRDefault="006729FB">
      <w:pPr>
        <w:pStyle w:val="TOC4"/>
        <w:rPr>
          <w:rFonts w:asciiTheme="minorHAnsi" w:eastAsiaTheme="minorEastAsia" w:hAnsiTheme="minorHAnsi" w:cstheme="minorBidi"/>
          <w:sz w:val="22"/>
          <w:szCs w:val="22"/>
        </w:rPr>
      </w:pPr>
      <w:r w:rsidRPr="006729FB">
        <w:t>A.7.3.87.1</w:t>
      </w:r>
      <w:r w:rsidRPr="006729FB">
        <w:rPr>
          <w:rFonts w:asciiTheme="minorHAnsi" w:eastAsiaTheme="minorEastAsia" w:hAnsiTheme="minorHAnsi" w:cstheme="minorBidi"/>
          <w:sz w:val="22"/>
          <w:szCs w:val="22"/>
        </w:rPr>
        <w:tab/>
      </w:r>
      <w:r w:rsidRPr="00285BBA">
        <w:rPr>
          <w:snapToGrid w:val="0"/>
          <w:lang w:eastAsia="zh-CN"/>
        </w:rPr>
        <w:t>Test Purpose and Environment</w:t>
      </w:r>
      <w:r>
        <w:tab/>
        <w:t>1473</w:t>
      </w:r>
    </w:p>
    <w:p w14:paraId="2D6C469E" w14:textId="77777777" w:rsidR="006729FB" w:rsidRDefault="006729FB">
      <w:pPr>
        <w:pStyle w:val="TOC4"/>
        <w:rPr>
          <w:rFonts w:asciiTheme="minorHAnsi" w:eastAsiaTheme="minorEastAsia" w:hAnsiTheme="minorHAnsi" w:cstheme="minorBidi"/>
          <w:sz w:val="22"/>
          <w:szCs w:val="22"/>
        </w:rPr>
      </w:pPr>
      <w:r w:rsidRPr="006729FB">
        <w:t>A.7.3.87.2</w:t>
      </w:r>
      <w:r w:rsidRPr="006729FB">
        <w:rPr>
          <w:rFonts w:asciiTheme="minorHAnsi" w:eastAsiaTheme="minorEastAsia" w:hAnsiTheme="minorHAnsi" w:cstheme="minorBidi"/>
          <w:sz w:val="22"/>
          <w:szCs w:val="22"/>
        </w:rPr>
        <w:tab/>
      </w:r>
      <w:r w:rsidRPr="00285BBA">
        <w:rPr>
          <w:snapToGrid w:val="0"/>
        </w:rPr>
        <w:t>Test Requirements</w:t>
      </w:r>
      <w:r>
        <w:tab/>
        <w:t>1475</w:t>
      </w:r>
    </w:p>
    <w:p w14:paraId="2DDDECB2" w14:textId="77777777" w:rsidR="006729FB" w:rsidRDefault="006729F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35CE4593" w14:textId="77777777" w:rsidR="006729FB" w:rsidRDefault="006729F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454FFB3C" w14:textId="77777777" w:rsidR="006729FB" w:rsidRDefault="006729FB">
      <w:pPr>
        <w:pStyle w:val="TOC4"/>
        <w:rPr>
          <w:rFonts w:asciiTheme="minorHAnsi" w:eastAsiaTheme="minorEastAsia" w:hAnsiTheme="minorHAnsi" w:cstheme="minorBidi"/>
          <w:sz w:val="22"/>
          <w:szCs w:val="22"/>
        </w:rPr>
      </w:pPr>
      <w:r w:rsidRPr="006729FB">
        <w:t>A.7.4.1.1</w:t>
      </w:r>
      <w:r w:rsidRPr="006729FB">
        <w:rPr>
          <w:rFonts w:asciiTheme="minorHAnsi" w:eastAsiaTheme="minorEastAsia" w:hAnsiTheme="minorHAnsi" w:cstheme="minorBidi"/>
          <w:sz w:val="22"/>
          <w:szCs w:val="22"/>
        </w:rPr>
        <w:tab/>
      </w:r>
      <w:r w:rsidRPr="00285BBA">
        <w:rPr>
          <w:snapToGrid w:val="0"/>
        </w:rPr>
        <w:t>Test Purpose and Environment</w:t>
      </w:r>
      <w:r>
        <w:tab/>
        <w:t>1476</w:t>
      </w:r>
    </w:p>
    <w:p w14:paraId="2865F6AE" w14:textId="77777777" w:rsidR="006729FB" w:rsidRDefault="006729FB">
      <w:pPr>
        <w:pStyle w:val="TOC4"/>
        <w:rPr>
          <w:rFonts w:asciiTheme="minorHAnsi" w:eastAsiaTheme="minorEastAsia" w:hAnsiTheme="minorHAnsi" w:cstheme="minorBidi"/>
          <w:sz w:val="22"/>
          <w:szCs w:val="22"/>
        </w:rPr>
      </w:pPr>
      <w:r w:rsidRPr="006729FB">
        <w:t>A.7.4.1.2</w:t>
      </w:r>
      <w:r w:rsidRPr="006729FB">
        <w:rPr>
          <w:rFonts w:asciiTheme="minorHAnsi" w:eastAsiaTheme="minorEastAsia" w:hAnsiTheme="minorHAnsi" w:cstheme="minorBidi"/>
          <w:sz w:val="22"/>
          <w:szCs w:val="22"/>
        </w:rPr>
        <w:tab/>
      </w:r>
      <w:r w:rsidRPr="00285BBA">
        <w:rPr>
          <w:snapToGrid w:val="0"/>
        </w:rPr>
        <w:t>Test Requirements</w:t>
      </w:r>
      <w:r>
        <w:tab/>
        <w:t>1478</w:t>
      </w:r>
    </w:p>
    <w:p w14:paraId="6AB5286E" w14:textId="77777777" w:rsidR="006729FB" w:rsidRDefault="006729F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42DCFF25" w14:textId="77777777" w:rsidR="006729FB" w:rsidRDefault="006729FB">
      <w:pPr>
        <w:pStyle w:val="TOC4"/>
        <w:rPr>
          <w:rFonts w:asciiTheme="minorHAnsi" w:eastAsiaTheme="minorEastAsia" w:hAnsiTheme="minorHAnsi" w:cstheme="minorBidi"/>
          <w:sz w:val="22"/>
          <w:szCs w:val="22"/>
        </w:rPr>
      </w:pPr>
      <w:r w:rsidRPr="006729FB">
        <w:t>A.7.4.2.1</w:t>
      </w:r>
      <w:r w:rsidRPr="006729FB">
        <w:rPr>
          <w:rFonts w:asciiTheme="minorHAnsi" w:eastAsiaTheme="minorEastAsia" w:hAnsiTheme="minorHAnsi" w:cstheme="minorBidi"/>
          <w:sz w:val="22"/>
          <w:szCs w:val="22"/>
        </w:rPr>
        <w:tab/>
      </w:r>
      <w:r w:rsidRPr="00285BBA">
        <w:rPr>
          <w:snapToGrid w:val="0"/>
        </w:rPr>
        <w:t>Test Purpose and Environment</w:t>
      </w:r>
      <w:r>
        <w:tab/>
        <w:t>1478</w:t>
      </w:r>
    </w:p>
    <w:p w14:paraId="3334F998" w14:textId="77777777" w:rsidR="006729FB" w:rsidRDefault="006729FB">
      <w:pPr>
        <w:pStyle w:val="TOC4"/>
        <w:rPr>
          <w:rFonts w:asciiTheme="minorHAnsi" w:eastAsiaTheme="minorEastAsia" w:hAnsiTheme="minorHAnsi" w:cstheme="minorBidi"/>
          <w:sz w:val="22"/>
          <w:szCs w:val="22"/>
        </w:rPr>
      </w:pPr>
      <w:r w:rsidRPr="006729FB">
        <w:t>A.7.4.2.2</w:t>
      </w:r>
      <w:r w:rsidRPr="006729FB">
        <w:rPr>
          <w:rFonts w:asciiTheme="minorHAnsi" w:eastAsiaTheme="minorEastAsia" w:hAnsiTheme="minorHAnsi" w:cstheme="minorBidi"/>
          <w:sz w:val="22"/>
          <w:szCs w:val="22"/>
        </w:rPr>
        <w:tab/>
      </w:r>
      <w:r w:rsidRPr="00285BBA">
        <w:rPr>
          <w:snapToGrid w:val="0"/>
        </w:rPr>
        <w:t>Test Requirements</w:t>
      </w:r>
      <w:r>
        <w:tab/>
        <w:t>1480</w:t>
      </w:r>
    </w:p>
    <w:p w14:paraId="12581D2E" w14:textId="77777777" w:rsidR="006729FB" w:rsidRDefault="006729F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596422D5" w14:textId="77777777" w:rsidR="006729FB" w:rsidRDefault="006729F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71993D43" w14:textId="77777777" w:rsidR="006729FB" w:rsidRDefault="006729FB">
      <w:pPr>
        <w:pStyle w:val="TOC4"/>
        <w:rPr>
          <w:rFonts w:asciiTheme="minorHAnsi" w:eastAsiaTheme="minorEastAsia" w:hAnsiTheme="minorHAnsi" w:cstheme="minorBidi"/>
          <w:sz w:val="22"/>
          <w:szCs w:val="22"/>
        </w:rPr>
      </w:pPr>
      <w:r w:rsidRPr="006729FB">
        <w:t>A.7.4.3.2</w:t>
      </w:r>
      <w:r w:rsidRPr="006729FB">
        <w:rPr>
          <w:rFonts w:asciiTheme="minorHAnsi" w:eastAsiaTheme="minorEastAsia" w:hAnsiTheme="minorHAnsi" w:cstheme="minorBidi"/>
          <w:sz w:val="22"/>
          <w:szCs w:val="22"/>
        </w:rPr>
        <w:tab/>
      </w:r>
      <w:r w:rsidRPr="00285BBA">
        <w:rPr>
          <w:snapToGrid w:val="0"/>
        </w:rPr>
        <w:t>Test Requirements</w:t>
      </w:r>
      <w:r>
        <w:tab/>
        <w:t>1482</w:t>
      </w:r>
    </w:p>
    <w:p w14:paraId="1ED02529" w14:textId="77777777" w:rsidR="006729FB" w:rsidRDefault="006729F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322E4613" w14:textId="77777777" w:rsidR="006729FB" w:rsidRDefault="006729FB">
      <w:pPr>
        <w:pStyle w:val="TOC4"/>
        <w:rPr>
          <w:rFonts w:asciiTheme="minorHAnsi" w:eastAsiaTheme="minorEastAsia" w:hAnsiTheme="minorHAnsi" w:cstheme="minorBidi"/>
          <w:sz w:val="22"/>
          <w:szCs w:val="22"/>
        </w:rPr>
      </w:pPr>
      <w:r w:rsidRPr="006729FB">
        <w:t>A.7.4.4.1</w:t>
      </w:r>
      <w:r w:rsidRPr="006729FB">
        <w:rPr>
          <w:rFonts w:asciiTheme="minorHAnsi" w:eastAsiaTheme="minorEastAsia" w:hAnsiTheme="minorHAnsi" w:cstheme="minorBidi"/>
          <w:sz w:val="22"/>
          <w:szCs w:val="22"/>
        </w:rPr>
        <w:tab/>
      </w:r>
      <w:r w:rsidRPr="00285BBA">
        <w:rPr>
          <w:snapToGrid w:val="0"/>
        </w:rPr>
        <w:t>Test Purpose and Environment</w:t>
      </w:r>
      <w:r>
        <w:tab/>
        <w:t>1482</w:t>
      </w:r>
    </w:p>
    <w:p w14:paraId="344318E0" w14:textId="77777777" w:rsidR="006729FB" w:rsidRDefault="006729FB">
      <w:pPr>
        <w:pStyle w:val="TOC4"/>
        <w:rPr>
          <w:rFonts w:asciiTheme="minorHAnsi" w:eastAsiaTheme="minorEastAsia" w:hAnsiTheme="minorHAnsi" w:cstheme="minorBidi"/>
          <w:sz w:val="22"/>
          <w:szCs w:val="22"/>
        </w:rPr>
      </w:pPr>
      <w:r w:rsidRPr="006729FB">
        <w:t>A.7.4.</w:t>
      </w:r>
      <w:r w:rsidRPr="006729FB">
        <w:rPr>
          <w:lang w:eastAsia="zh-CN"/>
        </w:rPr>
        <w:t>4</w:t>
      </w:r>
      <w:r w:rsidRPr="006729FB">
        <w:t>.2</w:t>
      </w:r>
      <w:r w:rsidRPr="006729FB">
        <w:rPr>
          <w:rFonts w:asciiTheme="minorHAnsi" w:eastAsiaTheme="minorEastAsia" w:hAnsiTheme="minorHAnsi" w:cstheme="minorBidi"/>
          <w:sz w:val="22"/>
          <w:szCs w:val="22"/>
        </w:rPr>
        <w:tab/>
      </w:r>
      <w:r w:rsidRPr="00285BBA">
        <w:rPr>
          <w:snapToGrid w:val="0"/>
        </w:rPr>
        <w:t>Test Requirements</w:t>
      </w:r>
      <w:r>
        <w:tab/>
        <w:t>1485</w:t>
      </w:r>
    </w:p>
    <w:p w14:paraId="0D1E1847" w14:textId="77777777" w:rsidR="006729FB" w:rsidRDefault="006729FB">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56961988" w14:textId="77777777" w:rsidR="006729FB" w:rsidRDefault="006729FB">
      <w:pPr>
        <w:pStyle w:val="TOC4"/>
        <w:rPr>
          <w:rFonts w:asciiTheme="minorHAnsi" w:eastAsiaTheme="minorEastAsia" w:hAnsiTheme="minorHAnsi" w:cstheme="minorBidi"/>
          <w:sz w:val="22"/>
          <w:szCs w:val="22"/>
        </w:rPr>
      </w:pPr>
      <w:r w:rsidRPr="006729FB">
        <w:lastRenderedPageBreak/>
        <w:t>A.7.4.5.1</w:t>
      </w:r>
      <w:r w:rsidRPr="006729FB">
        <w:rPr>
          <w:rFonts w:asciiTheme="minorHAnsi" w:eastAsiaTheme="minorEastAsia" w:hAnsiTheme="minorHAnsi" w:cstheme="minorBidi"/>
          <w:sz w:val="22"/>
          <w:szCs w:val="22"/>
        </w:rPr>
        <w:tab/>
      </w:r>
      <w:r w:rsidRPr="00285BBA">
        <w:rPr>
          <w:snapToGrid w:val="0"/>
        </w:rPr>
        <w:t>Test Purpose and Environment</w:t>
      </w:r>
      <w:r>
        <w:tab/>
        <w:t>1485</w:t>
      </w:r>
    </w:p>
    <w:p w14:paraId="575E6A05" w14:textId="77777777" w:rsidR="006729FB" w:rsidRDefault="006729FB">
      <w:pPr>
        <w:pStyle w:val="TOC4"/>
        <w:rPr>
          <w:rFonts w:asciiTheme="minorHAnsi" w:eastAsiaTheme="minorEastAsia" w:hAnsiTheme="minorHAnsi" w:cstheme="minorBidi"/>
          <w:sz w:val="22"/>
          <w:szCs w:val="22"/>
        </w:rPr>
      </w:pPr>
      <w:r w:rsidRPr="006729FB">
        <w:t>A.7.4.</w:t>
      </w:r>
      <w:r w:rsidRPr="006729FB">
        <w:rPr>
          <w:lang w:eastAsia="zh-CN"/>
        </w:rPr>
        <w:t>5</w:t>
      </w:r>
      <w:r w:rsidRPr="006729FB">
        <w:t>.2</w:t>
      </w:r>
      <w:r w:rsidRPr="006729FB">
        <w:rPr>
          <w:rFonts w:asciiTheme="minorHAnsi" w:eastAsiaTheme="minorEastAsia" w:hAnsiTheme="minorHAnsi" w:cstheme="minorBidi"/>
          <w:sz w:val="22"/>
          <w:szCs w:val="22"/>
        </w:rPr>
        <w:tab/>
      </w:r>
      <w:r w:rsidRPr="00285BBA">
        <w:rPr>
          <w:snapToGrid w:val="0"/>
        </w:rPr>
        <w:t>Test Requirements</w:t>
      </w:r>
      <w:r>
        <w:tab/>
        <w:t>1487</w:t>
      </w:r>
    </w:p>
    <w:p w14:paraId="5C162612" w14:textId="77777777" w:rsidR="006729FB" w:rsidRDefault="006729FB">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58BF5BBA" w14:textId="77777777" w:rsidR="006729FB" w:rsidRDefault="006729F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02ECA95" w14:textId="77777777" w:rsidR="006729FB" w:rsidRDefault="006729FB">
      <w:pPr>
        <w:pStyle w:val="TOC4"/>
        <w:rPr>
          <w:rFonts w:asciiTheme="minorHAnsi" w:eastAsiaTheme="minorEastAsia" w:hAnsiTheme="minorHAnsi" w:cstheme="minorBidi"/>
          <w:sz w:val="22"/>
          <w:szCs w:val="22"/>
        </w:rPr>
      </w:pPr>
      <w:r w:rsidRPr="006729FB">
        <w:t>A.7.</w:t>
      </w:r>
      <w:r w:rsidRPr="006729FB">
        <w:rPr>
          <w:lang w:eastAsia="zh-CN"/>
        </w:rPr>
        <w:t>4</w:t>
      </w:r>
      <w:r w:rsidRPr="006729FB">
        <w:t>.</w:t>
      </w:r>
      <w:r w:rsidRPr="006729FB">
        <w:rPr>
          <w:lang w:eastAsia="zh-CN"/>
        </w:rPr>
        <w:t>6.2</w:t>
      </w:r>
      <w:r w:rsidRPr="006729FB">
        <w:rPr>
          <w:rFonts w:asciiTheme="minorHAnsi" w:eastAsiaTheme="minorEastAsia" w:hAnsiTheme="minorHAnsi" w:cstheme="minorBidi"/>
          <w:sz w:val="22"/>
          <w:szCs w:val="22"/>
        </w:rPr>
        <w:tab/>
      </w:r>
      <w:r w:rsidRPr="00285BBA">
        <w:rPr>
          <w:snapToGrid w:val="0"/>
        </w:rPr>
        <w:t>Test Requirements</w:t>
      </w:r>
      <w:r>
        <w:tab/>
        <w:t>1489</w:t>
      </w:r>
    </w:p>
    <w:p w14:paraId="5E1E9210" w14:textId="77777777" w:rsidR="006729FB" w:rsidRDefault="006729FB">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55D66B25" w14:textId="77777777" w:rsidR="006729FB" w:rsidRDefault="006729F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1DD94389" w14:textId="77777777" w:rsidR="006729FB" w:rsidRDefault="006729FB">
      <w:pPr>
        <w:pStyle w:val="TOC4"/>
        <w:rPr>
          <w:rFonts w:asciiTheme="minorHAnsi" w:eastAsiaTheme="minorEastAsia" w:hAnsiTheme="minorHAnsi" w:cstheme="minorBidi"/>
          <w:sz w:val="22"/>
          <w:szCs w:val="22"/>
        </w:rPr>
      </w:pPr>
      <w:r w:rsidRPr="006729FB">
        <w:t>A.7.4.7</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1493</w:t>
      </w:r>
    </w:p>
    <w:p w14:paraId="3300911F" w14:textId="77777777" w:rsidR="006729FB" w:rsidRDefault="006729F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37CC2E80" w14:textId="77777777" w:rsidR="006729FB" w:rsidRDefault="006729F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F20AEFB" w14:textId="77777777" w:rsidR="006729FB" w:rsidRDefault="006729F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13E59BCB" w14:textId="77777777" w:rsidR="006729FB" w:rsidRDefault="006729F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6A966E98" w14:textId="77777777" w:rsidR="006729FB" w:rsidRDefault="006729F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281DB1BC" w14:textId="77777777" w:rsidR="006729FB" w:rsidRDefault="006729F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16383E15" w14:textId="77777777" w:rsidR="006729FB" w:rsidRDefault="006729F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06B27BBB" w14:textId="77777777" w:rsidR="006729FB" w:rsidRDefault="006729F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8416F15" w14:textId="77777777" w:rsidR="006729FB" w:rsidRDefault="006729F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514F2A4E" w14:textId="77777777" w:rsidR="006729FB" w:rsidRDefault="006729F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6516DC95" w14:textId="77777777" w:rsidR="006729FB" w:rsidRDefault="006729F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39192FB3" w14:textId="77777777" w:rsidR="006729FB" w:rsidRDefault="006729F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1647AB44" w14:textId="77777777" w:rsidR="006729FB" w:rsidRDefault="006729F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5681FCE2" w14:textId="77777777" w:rsidR="006729FB" w:rsidRDefault="006729F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53CF583F" w14:textId="77777777" w:rsidR="006729FB" w:rsidRDefault="006729F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5479432D" w14:textId="77777777" w:rsidR="006729FB" w:rsidRDefault="006729F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4B12EA77" w14:textId="77777777" w:rsidR="006729FB" w:rsidRDefault="006729F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2FB9BE42" w14:textId="77777777" w:rsidR="006729FB" w:rsidRDefault="006729F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03C4BA74" w14:textId="77777777" w:rsidR="006729FB" w:rsidRDefault="006729F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2D31AAC4" w14:textId="77777777" w:rsidR="006729FB" w:rsidRDefault="006729F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6570E4A3" w14:textId="77777777" w:rsidR="006729FB" w:rsidRDefault="006729F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37002D56" w14:textId="77777777" w:rsidR="006729FB" w:rsidRDefault="006729F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1CD81A34" w14:textId="77777777" w:rsidR="006729FB" w:rsidRDefault="006729F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29720E31" w14:textId="77777777" w:rsidR="006729FB" w:rsidRDefault="006729F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1797245A" w14:textId="77777777" w:rsidR="006729FB" w:rsidRDefault="006729F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1C5A4D2A" w14:textId="77777777" w:rsidR="006729FB" w:rsidRDefault="006729F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285BBA">
        <w:rPr>
          <w:lang w:val="en-US"/>
        </w:rPr>
        <w:t xml:space="preserve">Interruptions due to ProSe Direct Discovery reception on non-serving </w:t>
      </w:r>
      <w:r>
        <w:t>frequency</w:t>
      </w:r>
      <w:r>
        <w:tab/>
        <w:t>1510</w:t>
      </w:r>
    </w:p>
    <w:p w14:paraId="4F4F0E23" w14:textId="77777777" w:rsidR="006729FB" w:rsidRDefault="006729F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26DE324D" w14:textId="77777777" w:rsidR="006729FB" w:rsidRDefault="006729F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353C88CB" w14:textId="77777777" w:rsidR="006729FB" w:rsidRDefault="006729F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285BBA">
        <w:rPr>
          <w:lang w:val="en-US"/>
        </w:rPr>
        <w:t xml:space="preserve">Interruptions due to ProSe Direct Discovery transmission on non-serving </w:t>
      </w:r>
      <w:r>
        <w:t>frequency</w:t>
      </w:r>
      <w:r>
        <w:tab/>
        <w:t>1513</w:t>
      </w:r>
    </w:p>
    <w:p w14:paraId="6E589EE6" w14:textId="77777777" w:rsidR="006729FB" w:rsidRDefault="006729F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58D4BE83" w14:textId="77777777" w:rsidR="006729FB" w:rsidRDefault="006729F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749D8339" w14:textId="77777777" w:rsidR="006729FB" w:rsidRDefault="006729F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285BBA">
        <w:rPr>
          <w:lang w:val="en-US"/>
        </w:rPr>
        <w:t xml:space="preserve">Interruptions due to ProSe Direct Communication on non-serving </w:t>
      </w:r>
      <w:r>
        <w:t>frequency</w:t>
      </w:r>
      <w:r>
        <w:tab/>
        <w:t>1516</w:t>
      </w:r>
    </w:p>
    <w:p w14:paraId="59C02787" w14:textId="77777777" w:rsidR="006729FB" w:rsidRDefault="006729F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3BB94FC4" w14:textId="77777777" w:rsidR="006729FB" w:rsidRDefault="006729F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4F35F75B" w14:textId="77777777" w:rsidR="006729FB" w:rsidRDefault="006729F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645F4023" w14:textId="77777777" w:rsidR="006729FB" w:rsidRDefault="006729F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352C7600" w14:textId="77777777" w:rsidR="006729FB" w:rsidRDefault="006729F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05B7BE70" w14:textId="77777777" w:rsidR="006729FB" w:rsidRDefault="006729F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75117965" w14:textId="77777777" w:rsidR="006729FB" w:rsidRDefault="006729FB">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3A6B0610" w14:textId="77777777" w:rsidR="006729FB" w:rsidRDefault="006729F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6D45CB8" w14:textId="77777777" w:rsidR="006729FB" w:rsidRDefault="006729FB">
      <w:pPr>
        <w:pStyle w:val="TOC4"/>
        <w:rPr>
          <w:rFonts w:asciiTheme="minorHAnsi" w:eastAsiaTheme="minorEastAsia" w:hAnsiTheme="minorHAnsi" w:cstheme="minorBidi"/>
          <w:sz w:val="22"/>
          <w:szCs w:val="22"/>
        </w:rPr>
      </w:pPr>
      <w:r w:rsidRPr="006729FB">
        <w:t>A.7.6.1.2</w:t>
      </w:r>
      <w:r w:rsidRPr="006729FB">
        <w:rPr>
          <w:rFonts w:asciiTheme="minorHAnsi" w:eastAsiaTheme="minorEastAsia" w:hAnsiTheme="minorHAnsi" w:cstheme="minorBidi"/>
          <w:sz w:val="22"/>
          <w:szCs w:val="22"/>
        </w:rPr>
        <w:tab/>
      </w:r>
      <w:r w:rsidRPr="00285BBA">
        <w:rPr>
          <w:snapToGrid w:val="0"/>
        </w:rPr>
        <w:t>Test Requirements</w:t>
      </w:r>
      <w:r>
        <w:tab/>
        <w:t>1526</w:t>
      </w:r>
    </w:p>
    <w:p w14:paraId="0BF5CE92" w14:textId="77777777" w:rsidR="006729FB" w:rsidRDefault="006729FB">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700274B4" w14:textId="77777777" w:rsidR="006729FB" w:rsidRDefault="006729F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29440A0A" w14:textId="77777777" w:rsidR="006729FB" w:rsidRDefault="006729FB">
      <w:pPr>
        <w:pStyle w:val="TOC4"/>
        <w:rPr>
          <w:rFonts w:asciiTheme="minorHAnsi" w:eastAsiaTheme="minorEastAsia" w:hAnsiTheme="minorHAnsi" w:cstheme="minorBidi"/>
          <w:sz w:val="22"/>
          <w:szCs w:val="22"/>
        </w:rPr>
      </w:pPr>
      <w:r w:rsidRPr="006729FB">
        <w:t>A.7.6.2</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1529</w:t>
      </w:r>
    </w:p>
    <w:p w14:paraId="3241E3CC" w14:textId="05245B3C" w:rsidR="006729FB" w:rsidRDefault="006729F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24CCCB7F" w14:textId="77777777" w:rsidR="006729FB" w:rsidRDefault="006729F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5FA79E6D" w14:textId="77777777" w:rsidR="006729FB" w:rsidRDefault="006729FB">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3C75ACE4" w14:textId="77777777" w:rsidR="006729FB" w:rsidRDefault="006729FB">
      <w:pPr>
        <w:pStyle w:val="TOC4"/>
        <w:rPr>
          <w:rFonts w:asciiTheme="minorHAnsi" w:eastAsiaTheme="minorEastAsia" w:hAnsiTheme="minorHAnsi" w:cstheme="minorBidi"/>
          <w:sz w:val="22"/>
          <w:szCs w:val="22"/>
        </w:rPr>
      </w:pPr>
      <w:r w:rsidRPr="006729FB">
        <w:t>A.8.1.1.1</w:t>
      </w:r>
      <w:r w:rsidRPr="006729FB">
        <w:rPr>
          <w:rFonts w:asciiTheme="minorHAnsi" w:eastAsiaTheme="minorEastAsia" w:hAnsiTheme="minorHAnsi"/>
          <w:sz w:val="22"/>
          <w:szCs w:val="22"/>
        </w:rPr>
        <w:tab/>
      </w:r>
      <w:r w:rsidRPr="00285BBA">
        <w:rPr>
          <w:rFonts w:cs="v4.2.0"/>
          <w:snapToGrid w:val="0"/>
        </w:rPr>
        <w:t>Test Purpose and Environment</w:t>
      </w:r>
      <w:r>
        <w:tab/>
        <w:t>1529</w:t>
      </w:r>
    </w:p>
    <w:p w14:paraId="097672E2" w14:textId="77777777" w:rsidR="006729FB" w:rsidRDefault="006729FB">
      <w:pPr>
        <w:pStyle w:val="TOC4"/>
        <w:rPr>
          <w:rFonts w:asciiTheme="minorHAnsi" w:eastAsiaTheme="minorEastAsia" w:hAnsiTheme="minorHAnsi" w:cstheme="minorBidi"/>
          <w:sz w:val="22"/>
          <w:szCs w:val="22"/>
        </w:rPr>
      </w:pPr>
      <w:r w:rsidRPr="006729FB">
        <w:lastRenderedPageBreak/>
        <w:t>A.8.1.1.2</w:t>
      </w:r>
      <w:r w:rsidRPr="006729FB">
        <w:rPr>
          <w:rFonts w:asciiTheme="minorHAnsi" w:eastAsiaTheme="minorEastAsia" w:hAnsiTheme="minorHAnsi"/>
          <w:sz w:val="22"/>
          <w:szCs w:val="22"/>
        </w:rPr>
        <w:tab/>
      </w:r>
      <w:r w:rsidRPr="00285BBA">
        <w:rPr>
          <w:rFonts w:cs="v4.2.0"/>
          <w:snapToGrid w:val="0"/>
        </w:rPr>
        <w:t>Test Requirements</w:t>
      </w:r>
      <w:r>
        <w:tab/>
        <w:t>1531</w:t>
      </w:r>
    </w:p>
    <w:p w14:paraId="20220997" w14:textId="77777777" w:rsidR="006729FB" w:rsidRDefault="006729FB">
      <w:pPr>
        <w:pStyle w:val="TOC3"/>
        <w:rPr>
          <w:rFonts w:asciiTheme="minorHAnsi" w:eastAsiaTheme="minorEastAsia" w:hAnsiTheme="minorHAnsi" w:cstheme="minorBidi"/>
          <w:sz w:val="22"/>
          <w:szCs w:val="22"/>
        </w:rPr>
      </w:pPr>
      <w:r w:rsidRPr="006729FB">
        <w:t>A.8.1.2</w:t>
      </w:r>
      <w:r w:rsidRPr="006729FB">
        <w:rPr>
          <w:rFonts w:asciiTheme="minorHAnsi" w:eastAsiaTheme="minorEastAsia" w:hAnsiTheme="minorHAnsi"/>
          <w:sz w:val="22"/>
          <w:szCs w:val="22"/>
        </w:rPr>
        <w:tab/>
      </w:r>
      <w:r w:rsidRPr="00285BBA">
        <w:rPr>
          <w:rFonts w:cs="v4.2.0"/>
        </w:rPr>
        <w:t>E-UTRAN FDD-FDD intra-frequency event triggered reporting under fading propagation conditions in synchronous cells</w:t>
      </w:r>
      <w:r>
        <w:tab/>
        <w:t>1532</w:t>
      </w:r>
    </w:p>
    <w:p w14:paraId="54D6B641" w14:textId="77777777" w:rsidR="006729FB" w:rsidRDefault="006729FB">
      <w:pPr>
        <w:pStyle w:val="TOC4"/>
        <w:rPr>
          <w:rFonts w:asciiTheme="minorHAnsi" w:eastAsiaTheme="minorEastAsia" w:hAnsiTheme="minorHAnsi" w:cstheme="minorBidi"/>
          <w:sz w:val="22"/>
          <w:szCs w:val="22"/>
        </w:rPr>
      </w:pPr>
      <w:r w:rsidRPr="006729FB">
        <w:t>A.8.1.2.1</w:t>
      </w:r>
      <w:r w:rsidRPr="006729FB">
        <w:rPr>
          <w:rFonts w:asciiTheme="minorHAnsi" w:eastAsiaTheme="minorEastAsia" w:hAnsiTheme="minorHAnsi"/>
          <w:sz w:val="22"/>
          <w:szCs w:val="22"/>
        </w:rPr>
        <w:tab/>
      </w:r>
      <w:r w:rsidRPr="00285BBA">
        <w:rPr>
          <w:rFonts w:cs="v4.2.0"/>
          <w:snapToGrid w:val="0"/>
        </w:rPr>
        <w:t>Test Purpose and Environment</w:t>
      </w:r>
      <w:r>
        <w:tab/>
        <w:t>1532</w:t>
      </w:r>
    </w:p>
    <w:p w14:paraId="4C1AB1A1" w14:textId="77777777" w:rsidR="006729FB" w:rsidRDefault="006729FB">
      <w:pPr>
        <w:pStyle w:val="TOC4"/>
        <w:rPr>
          <w:rFonts w:asciiTheme="minorHAnsi" w:eastAsiaTheme="minorEastAsia" w:hAnsiTheme="minorHAnsi" w:cstheme="minorBidi"/>
          <w:sz w:val="22"/>
          <w:szCs w:val="22"/>
        </w:rPr>
      </w:pPr>
      <w:r w:rsidRPr="006729FB">
        <w:t>A.8.1.2.2</w:t>
      </w:r>
      <w:r w:rsidRPr="006729FB">
        <w:rPr>
          <w:rFonts w:asciiTheme="minorHAnsi" w:eastAsiaTheme="minorEastAsia" w:hAnsiTheme="minorHAnsi"/>
          <w:sz w:val="22"/>
          <w:szCs w:val="22"/>
        </w:rPr>
        <w:tab/>
      </w:r>
      <w:r w:rsidRPr="00285BBA">
        <w:rPr>
          <w:rFonts w:cs="v4.2.0"/>
          <w:snapToGrid w:val="0"/>
        </w:rPr>
        <w:t>Test Requirements</w:t>
      </w:r>
      <w:r>
        <w:tab/>
        <w:t>1533</w:t>
      </w:r>
    </w:p>
    <w:p w14:paraId="371D5B69" w14:textId="77777777" w:rsidR="006729FB" w:rsidRDefault="006729FB">
      <w:pPr>
        <w:pStyle w:val="TOC3"/>
        <w:rPr>
          <w:rFonts w:asciiTheme="minorHAnsi" w:eastAsiaTheme="minorEastAsia" w:hAnsiTheme="minorHAnsi" w:cstheme="minorBidi"/>
          <w:sz w:val="22"/>
          <w:szCs w:val="22"/>
        </w:rPr>
      </w:pPr>
      <w:r w:rsidRPr="006729FB">
        <w:t>A.8.1.3</w:t>
      </w:r>
      <w:r w:rsidRPr="006729FB">
        <w:rPr>
          <w:rFonts w:asciiTheme="minorHAnsi" w:eastAsiaTheme="minorEastAsia" w:hAnsiTheme="minorHAnsi"/>
          <w:sz w:val="22"/>
          <w:szCs w:val="22"/>
        </w:rPr>
        <w:tab/>
      </w:r>
      <w:r w:rsidRPr="00285BBA">
        <w:rPr>
          <w:rFonts w:cs="v4.2.0"/>
        </w:rPr>
        <w:t>E-UTRAN FDD-FDD intra-frequency event triggered reporting under fading propagation conditions in synchronous cells with DRX</w:t>
      </w:r>
      <w:r>
        <w:tab/>
        <w:t>1534</w:t>
      </w:r>
    </w:p>
    <w:p w14:paraId="7C489086" w14:textId="77777777" w:rsidR="006729FB" w:rsidRDefault="006729FB">
      <w:pPr>
        <w:pStyle w:val="TOC4"/>
        <w:rPr>
          <w:rFonts w:asciiTheme="minorHAnsi" w:eastAsiaTheme="minorEastAsia" w:hAnsiTheme="minorHAnsi" w:cstheme="minorBidi"/>
          <w:sz w:val="22"/>
          <w:szCs w:val="22"/>
        </w:rPr>
      </w:pPr>
      <w:r w:rsidRPr="006729FB">
        <w:t>A.8.1.3.</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1534</w:t>
      </w:r>
    </w:p>
    <w:p w14:paraId="06DD6C87" w14:textId="77777777" w:rsidR="006729FB" w:rsidRDefault="006729FB">
      <w:pPr>
        <w:pStyle w:val="TOC4"/>
        <w:rPr>
          <w:rFonts w:asciiTheme="minorHAnsi" w:eastAsiaTheme="minorEastAsia" w:hAnsiTheme="minorHAnsi" w:cstheme="minorBidi"/>
          <w:sz w:val="22"/>
          <w:szCs w:val="22"/>
        </w:rPr>
      </w:pPr>
      <w:r w:rsidRPr="006729FB">
        <w:t>A.8.1.3.2</w:t>
      </w:r>
      <w:r w:rsidRPr="006729FB">
        <w:rPr>
          <w:rFonts w:asciiTheme="minorHAnsi" w:eastAsiaTheme="minorEastAsia" w:hAnsiTheme="minorHAnsi"/>
          <w:sz w:val="22"/>
          <w:szCs w:val="22"/>
        </w:rPr>
        <w:tab/>
      </w:r>
      <w:r w:rsidRPr="00285BBA">
        <w:rPr>
          <w:rFonts w:cs="v4.2.0"/>
          <w:snapToGrid w:val="0"/>
        </w:rPr>
        <w:t>Test Requirements</w:t>
      </w:r>
      <w:r>
        <w:tab/>
        <w:t>1536</w:t>
      </w:r>
    </w:p>
    <w:p w14:paraId="779936A7" w14:textId="77777777" w:rsidR="006729FB" w:rsidRDefault="006729FB">
      <w:pPr>
        <w:pStyle w:val="TOC3"/>
        <w:rPr>
          <w:rFonts w:asciiTheme="minorHAnsi" w:eastAsiaTheme="minorEastAsia" w:hAnsiTheme="minorHAnsi" w:cstheme="minorBidi"/>
          <w:sz w:val="22"/>
          <w:szCs w:val="22"/>
        </w:rPr>
      </w:pPr>
      <w:r w:rsidRPr="006729FB">
        <w:t>A.8.1.4</w:t>
      </w:r>
      <w:r w:rsidRPr="006729FB">
        <w:rPr>
          <w:rFonts w:asciiTheme="minorHAnsi" w:eastAsiaTheme="minorEastAsia" w:hAnsiTheme="minorHAnsi"/>
          <w:sz w:val="22"/>
          <w:szCs w:val="22"/>
        </w:rPr>
        <w:tab/>
      </w:r>
      <w:r w:rsidRPr="00285BBA">
        <w:rPr>
          <w:rFonts w:cs="v4.2.0"/>
        </w:rPr>
        <w:t>Void</w:t>
      </w:r>
      <w:r>
        <w:tab/>
        <w:t>1536</w:t>
      </w:r>
    </w:p>
    <w:p w14:paraId="4BD2AD09" w14:textId="77777777" w:rsidR="006729FB" w:rsidRDefault="006729FB">
      <w:pPr>
        <w:pStyle w:val="TOC3"/>
        <w:rPr>
          <w:rFonts w:asciiTheme="minorHAnsi" w:eastAsiaTheme="minorEastAsia" w:hAnsiTheme="minorHAnsi" w:cstheme="minorBidi"/>
          <w:sz w:val="22"/>
          <w:szCs w:val="22"/>
        </w:rPr>
      </w:pPr>
      <w:r w:rsidRPr="006729FB">
        <w:t>A.8.1.5</w:t>
      </w:r>
      <w:r w:rsidRPr="006729FB">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6C452296" w14:textId="77777777" w:rsidR="006729FB" w:rsidRDefault="006729FB">
      <w:pPr>
        <w:pStyle w:val="TOC4"/>
        <w:rPr>
          <w:rFonts w:asciiTheme="minorHAnsi" w:eastAsiaTheme="minorEastAsia" w:hAnsiTheme="minorHAnsi" w:cstheme="minorBidi"/>
          <w:sz w:val="22"/>
          <w:szCs w:val="22"/>
        </w:rPr>
      </w:pPr>
      <w:r w:rsidRPr="006729FB">
        <w:t>A.8.1.5.1</w:t>
      </w:r>
      <w:r w:rsidRPr="006729FB">
        <w:rPr>
          <w:rFonts w:asciiTheme="minorHAnsi" w:eastAsiaTheme="minorEastAsia" w:hAnsiTheme="minorHAnsi" w:cstheme="minorBidi"/>
          <w:sz w:val="22"/>
          <w:szCs w:val="22"/>
        </w:rPr>
        <w:tab/>
      </w:r>
      <w:r w:rsidRPr="00285BBA">
        <w:rPr>
          <w:snapToGrid w:val="0"/>
        </w:rPr>
        <w:t>Test Purpose and Environment</w:t>
      </w:r>
      <w:r>
        <w:tab/>
        <w:t>1536</w:t>
      </w:r>
    </w:p>
    <w:p w14:paraId="334CB90C" w14:textId="77777777" w:rsidR="006729FB" w:rsidRDefault="006729FB">
      <w:pPr>
        <w:pStyle w:val="TOC4"/>
        <w:rPr>
          <w:rFonts w:asciiTheme="minorHAnsi" w:eastAsiaTheme="minorEastAsia" w:hAnsiTheme="minorHAnsi" w:cstheme="minorBidi"/>
          <w:sz w:val="22"/>
          <w:szCs w:val="22"/>
        </w:rPr>
      </w:pPr>
      <w:r w:rsidRPr="006729FB">
        <w:t>A.8.1.5.2</w:t>
      </w:r>
      <w:r w:rsidRPr="006729FB">
        <w:rPr>
          <w:rFonts w:asciiTheme="minorHAnsi" w:eastAsiaTheme="minorEastAsia" w:hAnsiTheme="minorHAnsi" w:cstheme="minorBidi"/>
          <w:sz w:val="22"/>
          <w:szCs w:val="22"/>
        </w:rPr>
        <w:tab/>
      </w:r>
      <w:r w:rsidRPr="00285BBA">
        <w:rPr>
          <w:snapToGrid w:val="0"/>
        </w:rPr>
        <w:t>Test Requirements</w:t>
      </w:r>
      <w:r>
        <w:tab/>
        <w:t>1538</w:t>
      </w:r>
    </w:p>
    <w:p w14:paraId="2163D236" w14:textId="77777777" w:rsidR="006729FB" w:rsidRDefault="006729FB">
      <w:pPr>
        <w:pStyle w:val="TOC3"/>
        <w:rPr>
          <w:rFonts w:asciiTheme="minorHAnsi" w:eastAsiaTheme="minorEastAsia" w:hAnsiTheme="minorHAnsi" w:cstheme="minorBidi"/>
          <w:sz w:val="22"/>
          <w:szCs w:val="22"/>
        </w:rPr>
      </w:pPr>
      <w:r w:rsidRPr="006729FB">
        <w:t>A.8.1.6</w:t>
      </w:r>
      <w:r w:rsidRPr="006729FB">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85BBA">
        <w:rPr>
          <w:rFonts w:cs="v4.2.0"/>
        </w:rPr>
        <w:t xml:space="preserve"> </w:t>
      </w:r>
      <w:r w:rsidRPr="00285BBA">
        <w:rPr>
          <w:rFonts w:cs="v4.2.0"/>
          <w:lang w:eastAsia="zh-CN"/>
        </w:rPr>
        <w:t>with DRX</w:t>
      </w:r>
      <w:r>
        <w:tab/>
        <w:t>1538</w:t>
      </w:r>
    </w:p>
    <w:p w14:paraId="0D8414B9" w14:textId="77777777" w:rsidR="006729FB" w:rsidRDefault="006729FB">
      <w:pPr>
        <w:pStyle w:val="TOC4"/>
        <w:rPr>
          <w:rFonts w:asciiTheme="minorHAnsi" w:eastAsiaTheme="minorEastAsia" w:hAnsiTheme="minorHAnsi" w:cstheme="minorBidi"/>
          <w:sz w:val="22"/>
          <w:szCs w:val="22"/>
        </w:rPr>
      </w:pPr>
      <w:r w:rsidRPr="006729FB">
        <w:t>A.8.1.6.1</w:t>
      </w:r>
      <w:r w:rsidRPr="006729FB">
        <w:rPr>
          <w:rFonts w:asciiTheme="minorHAnsi" w:eastAsiaTheme="minorEastAsia" w:hAnsiTheme="minorHAnsi" w:cstheme="minorBidi"/>
          <w:sz w:val="22"/>
          <w:szCs w:val="22"/>
        </w:rPr>
        <w:tab/>
      </w:r>
      <w:r w:rsidRPr="00285BBA">
        <w:rPr>
          <w:snapToGrid w:val="0"/>
        </w:rPr>
        <w:t>Test Purpose and Environment</w:t>
      </w:r>
      <w:r>
        <w:tab/>
        <w:t>1538</w:t>
      </w:r>
    </w:p>
    <w:p w14:paraId="1F1BAC0A" w14:textId="77777777" w:rsidR="006729FB" w:rsidRDefault="006729FB">
      <w:pPr>
        <w:pStyle w:val="TOC4"/>
        <w:rPr>
          <w:rFonts w:asciiTheme="minorHAnsi" w:eastAsiaTheme="minorEastAsia" w:hAnsiTheme="minorHAnsi" w:cstheme="minorBidi"/>
          <w:sz w:val="22"/>
          <w:szCs w:val="22"/>
        </w:rPr>
      </w:pPr>
      <w:r w:rsidRPr="006729FB">
        <w:t>A.8.1.6.2</w:t>
      </w:r>
      <w:r w:rsidRPr="006729FB">
        <w:rPr>
          <w:rFonts w:asciiTheme="minorHAnsi" w:eastAsiaTheme="minorEastAsia" w:hAnsiTheme="minorHAnsi" w:cstheme="minorBidi"/>
          <w:sz w:val="22"/>
          <w:szCs w:val="22"/>
        </w:rPr>
        <w:tab/>
      </w:r>
      <w:r w:rsidRPr="00285BBA">
        <w:rPr>
          <w:snapToGrid w:val="0"/>
        </w:rPr>
        <w:t>Test Requirements</w:t>
      </w:r>
      <w:r>
        <w:tab/>
        <w:t>1540</w:t>
      </w:r>
    </w:p>
    <w:p w14:paraId="03A3C345" w14:textId="77777777" w:rsidR="006729FB" w:rsidRDefault="006729F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3C86D40E" w14:textId="77777777" w:rsidR="006729FB" w:rsidRDefault="006729F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1B81FA73" w14:textId="77777777" w:rsidR="006729FB" w:rsidRDefault="006729F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6471CDB0" w14:textId="77777777" w:rsidR="006729FB" w:rsidRDefault="006729F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7CECD6D0" w14:textId="77777777" w:rsidR="006729FB" w:rsidRDefault="006729F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24F9EFC3" w14:textId="77777777" w:rsidR="006729FB" w:rsidRDefault="006729F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236FCB9B" w14:textId="77777777" w:rsidR="006729FB" w:rsidRDefault="006729F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2E2C2E4" w14:textId="77777777" w:rsidR="006729FB" w:rsidRDefault="006729FB">
      <w:pPr>
        <w:pStyle w:val="TOC4"/>
        <w:rPr>
          <w:rFonts w:asciiTheme="minorHAnsi" w:eastAsiaTheme="minorEastAsia" w:hAnsiTheme="minorHAnsi" w:cstheme="minorBidi"/>
          <w:sz w:val="22"/>
          <w:szCs w:val="22"/>
        </w:rPr>
      </w:pPr>
      <w:r w:rsidRPr="006729FB">
        <w:t>A.8.1.</w:t>
      </w:r>
      <w:r w:rsidRPr="006729FB">
        <w:rPr>
          <w:lang w:eastAsia="zh-CN"/>
        </w:rPr>
        <w:t>9</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1546</w:t>
      </w:r>
    </w:p>
    <w:p w14:paraId="205B668B" w14:textId="77777777" w:rsidR="006729FB" w:rsidRDefault="006729FB">
      <w:pPr>
        <w:pStyle w:val="TOC4"/>
        <w:rPr>
          <w:rFonts w:asciiTheme="minorHAnsi" w:eastAsiaTheme="minorEastAsia" w:hAnsiTheme="minorHAnsi" w:cstheme="minorBidi"/>
          <w:sz w:val="22"/>
          <w:szCs w:val="22"/>
        </w:rPr>
      </w:pPr>
      <w:r w:rsidRPr="006729FB">
        <w:t>A.8.1.</w:t>
      </w:r>
      <w:r w:rsidRPr="006729FB">
        <w:rPr>
          <w:lang w:eastAsia="zh-CN"/>
        </w:rPr>
        <w:t>9</w:t>
      </w:r>
      <w:r w:rsidRPr="006729FB">
        <w:t>.2</w:t>
      </w:r>
      <w:r w:rsidRPr="006729FB">
        <w:rPr>
          <w:rFonts w:asciiTheme="minorHAnsi" w:eastAsiaTheme="minorEastAsia" w:hAnsiTheme="minorHAnsi" w:cstheme="minorBidi"/>
          <w:sz w:val="22"/>
          <w:szCs w:val="22"/>
        </w:rPr>
        <w:tab/>
      </w:r>
      <w:r w:rsidRPr="00285BBA">
        <w:rPr>
          <w:snapToGrid w:val="0"/>
        </w:rPr>
        <w:t>Test Requirements</w:t>
      </w:r>
      <w:r>
        <w:tab/>
        <w:t>1546</w:t>
      </w:r>
    </w:p>
    <w:p w14:paraId="6D79A16F" w14:textId="77777777" w:rsidR="006729FB" w:rsidRDefault="006729F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6E330F57" w14:textId="77777777" w:rsidR="006729FB" w:rsidRDefault="006729FB">
      <w:pPr>
        <w:pStyle w:val="TOC4"/>
        <w:rPr>
          <w:rFonts w:asciiTheme="minorHAnsi" w:eastAsiaTheme="minorEastAsia" w:hAnsiTheme="minorHAnsi" w:cstheme="minorBidi"/>
          <w:sz w:val="22"/>
          <w:szCs w:val="22"/>
        </w:rPr>
      </w:pPr>
      <w:r w:rsidRPr="006729FB">
        <w:t>A.8.1.10.</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1546</w:t>
      </w:r>
    </w:p>
    <w:p w14:paraId="37E06BBA" w14:textId="77777777" w:rsidR="006729FB" w:rsidRDefault="006729FB">
      <w:pPr>
        <w:pStyle w:val="TOC4"/>
        <w:rPr>
          <w:rFonts w:asciiTheme="minorHAnsi" w:eastAsiaTheme="minorEastAsia" w:hAnsiTheme="minorHAnsi" w:cstheme="minorBidi"/>
          <w:sz w:val="22"/>
          <w:szCs w:val="22"/>
        </w:rPr>
      </w:pPr>
      <w:r w:rsidRPr="006729FB">
        <w:t>A.8.1.10.2</w:t>
      </w:r>
      <w:r w:rsidRPr="006729FB">
        <w:rPr>
          <w:rFonts w:asciiTheme="minorHAnsi" w:eastAsiaTheme="minorEastAsia" w:hAnsiTheme="minorHAnsi" w:cstheme="minorBidi"/>
          <w:sz w:val="22"/>
          <w:szCs w:val="22"/>
        </w:rPr>
        <w:tab/>
      </w:r>
      <w:r w:rsidRPr="00285BBA">
        <w:rPr>
          <w:snapToGrid w:val="0"/>
        </w:rPr>
        <w:t>Test Requirements</w:t>
      </w:r>
      <w:r>
        <w:tab/>
        <w:t>1547</w:t>
      </w:r>
    </w:p>
    <w:p w14:paraId="3791806F" w14:textId="77777777" w:rsidR="006729FB" w:rsidRDefault="006729F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63F8EF33" w14:textId="77777777" w:rsidR="006729FB" w:rsidRDefault="006729FB">
      <w:pPr>
        <w:pStyle w:val="TOC4"/>
        <w:rPr>
          <w:rFonts w:asciiTheme="minorHAnsi" w:eastAsiaTheme="minorEastAsia" w:hAnsiTheme="minorHAnsi" w:cstheme="minorBidi"/>
          <w:sz w:val="22"/>
          <w:szCs w:val="22"/>
        </w:rPr>
      </w:pPr>
      <w:r w:rsidRPr="006729FB">
        <w:t>A.8.1.11.1</w:t>
      </w:r>
      <w:r w:rsidRPr="006729FB">
        <w:rPr>
          <w:rFonts w:asciiTheme="minorHAnsi" w:eastAsiaTheme="minorEastAsia" w:hAnsiTheme="minorHAnsi"/>
          <w:sz w:val="22"/>
          <w:szCs w:val="22"/>
        </w:rPr>
        <w:tab/>
      </w:r>
      <w:r w:rsidRPr="00285BBA">
        <w:rPr>
          <w:rFonts w:cs="v4.2.0"/>
          <w:snapToGrid w:val="0"/>
        </w:rPr>
        <w:t>Test Purpose and Environment</w:t>
      </w:r>
      <w:r>
        <w:tab/>
        <w:t>1547</w:t>
      </w:r>
    </w:p>
    <w:p w14:paraId="5FFD5F4D" w14:textId="77777777" w:rsidR="006729FB" w:rsidRDefault="006729FB">
      <w:pPr>
        <w:pStyle w:val="TOC4"/>
        <w:rPr>
          <w:rFonts w:asciiTheme="minorHAnsi" w:eastAsiaTheme="minorEastAsia" w:hAnsiTheme="minorHAnsi" w:cstheme="minorBidi"/>
          <w:sz w:val="22"/>
          <w:szCs w:val="22"/>
        </w:rPr>
      </w:pPr>
      <w:r w:rsidRPr="006729FB">
        <w:t>A.8.1.11.2</w:t>
      </w:r>
      <w:r w:rsidRPr="006729FB">
        <w:rPr>
          <w:rFonts w:asciiTheme="minorHAnsi" w:eastAsiaTheme="minorEastAsia" w:hAnsiTheme="minorHAnsi"/>
          <w:sz w:val="22"/>
          <w:szCs w:val="22"/>
        </w:rPr>
        <w:tab/>
      </w:r>
      <w:r w:rsidRPr="00285BBA">
        <w:rPr>
          <w:rFonts w:cs="v4.2.0"/>
          <w:snapToGrid w:val="0"/>
        </w:rPr>
        <w:t>Test Requirements</w:t>
      </w:r>
      <w:r>
        <w:tab/>
        <w:t>1549</w:t>
      </w:r>
    </w:p>
    <w:p w14:paraId="163DFCC5" w14:textId="77777777" w:rsidR="006729FB" w:rsidRDefault="006729FB">
      <w:pPr>
        <w:pStyle w:val="TOC3"/>
        <w:rPr>
          <w:rFonts w:asciiTheme="minorHAnsi" w:eastAsiaTheme="minorEastAsia" w:hAnsiTheme="minorHAnsi" w:cstheme="minorBidi"/>
          <w:sz w:val="22"/>
          <w:szCs w:val="22"/>
        </w:rPr>
      </w:pPr>
      <w:r w:rsidRPr="006729FB">
        <w:t>A.8.1.12</w:t>
      </w:r>
      <w:r w:rsidRPr="006729FB">
        <w:rPr>
          <w:rFonts w:asciiTheme="minorHAnsi" w:eastAsiaTheme="minorEastAsia" w:hAnsiTheme="minorHAnsi"/>
          <w:sz w:val="22"/>
          <w:szCs w:val="22"/>
        </w:rPr>
        <w:tab/>
      </w:r>
      <w:r w:rsidRPr="00285BBA">
        <w:rPr>
          <w:rFonts w:cs="v4.2.0"/>
        </w:rPr>
        <w:t>E-UTRAN FDD-FDD intra-frequency event triggered reporting under fading propagation conditions in synchronous cells for UE category 0</w:t>
      </w:r>
      <w:r>
        <w:tab/>
        <w:t>1550</w:t>
      </w:r>
    </w:p>
    <w:p w14:paraId="6316C557" w14:textId="77777777" w:rsidR="006729FB" w:rsidRDefault="006729FB">
      <w:pPr>
        <w:pStyle w:val="TOC4"/>
        <w:rPr>
          <w:rFonts w:asciiTheme="minorHAnsi" w:eastAsiaTheme="minorEastAsia" w:hAnsiTheme="minorHAnsi" w:cstheme="minorBidi"/>
          <w:sz w:val="22"/>
          <w:szCs w:val="22"/>
        </w:rPr>
      </w:pPr>
      <w:r w:rsidRPr="006729FB">
        <w:t>A.8.1.12.1</w:t>
      </w:r>
      <w:r w:rsidRPr="006729FB">
        <w:rPr>
          <w:rFonts w:asciiTheme="minorHAnsi" w:eastAsiaTheme="minorEastAsia" w:hAnsiTheme="minorHAnsi"/>
          <w:sz w:val="22"/>
          <w:szCs w:val="22"/>
        </w:rPr>
        <w:tab/>
      </w:r>
      <w:r w:rsidRPr="00285BBA">
        <w:rPr>
          <w:rFonts w:cs="v4.2.0"/>
          <w:snapToGrid w:val="0"/>
        </w:rPr>
        <w:t>Test Purpose and Environment</w:t>
      </w:r>
      <w:r>
        <w:tab/>
        <w:t>1550</w:t>
      </w:r>
    </w:p>
    <w:p w14:paraId="7B9D8826" w14:textId="77777777" w:rsidR="006729FB" w:rsidRDefault="006729FB">
      <w:pPr>
        <w:pStyle w:val="TOC4"/>
        <w:rPr>
          <w:rFonts w:asciiTheme="minorHAnsi" w:eastAsiaTheme="minorEastAsia" w:hAnsiTheme="minorHAnsi" w:cstheme="minorBidi"/>
          <w:sz w:val="22"/>
          <w:szCs w:val="22"/>
        </w:rPr>
      </w:pPr>
      <w:r w:rsidRPr="006729FB">
        <w:t>A.8.1.12.2</w:t>
      </w:r>
      <w:r w:rsidRPr="006729FB">
        <w:rPr>
          <w:rFonts w:asciiTheme="minorHAnsi" w:eastAsiaTheme="minorEastAsia" w:hAnsiTheme="minorHAnsi"/>
          <w:sz w:val="22"/>
          <w:szCs w:val="22"/>
        </w:rPr>
        <w:tab/>
      </w:r>
      <w:r w:rsidRPr="00285BBA">
        <w:rPr>
          <w:rFonts w:cs="v4.2.0"/>
          <w:snapToGrid w:val="0"/>
        </w:rPr>
        <w:t>Test Requirements</w:t>
      </w:r>
      <w:r>
        <w:tab/>
        <w:t>1551</w:t>
      </w:r>
    </w:p>
    <w:p w14:paraId="657D0912" w14:textId="77777777" w:rsidR="006729FB" w:rsidRDefault="006729FB">
      <w:pPr>
        <w:pStyle w:val="TOC3"/>
        <w:rPr>
          <w:rFonts w:asciiTheme="minorHAnsi" w:eastAsiaTheme="minorEastAsia" w:hAnsiTheme="minorHAnsi" w:cstheme="minorBidi"/>
          <w:sz w:val="22"/>
          <w:szCs w:val="22"/>
        </w:rPr>
      </w:pPr>
      <w:r w:rsidRPr="006729FB">
        <w:t>A.8.1.13</w:t>
      </w:r>
      <w:r w:rsidRPr="006729FB">
        <w:rPr>
          <w:rFonts w:asciiTheme="minorHAnsi" w:eastAsiaTheme="minorEastAsia" w:hAnsiTheme="minorHAnsi"/>
          <w:sz w:val="22"/>
          <w:szCs w:val="22"/>
        </w:rPr>
        <w:tab/>
      </w:r>
      <w:r w:rsidRPr="00285BBA">
        <w:rPr>
          <w:rFonts w:cs="v4.2.0"/>
        </w:rPr>
        <w:t>E-UTRAN FDD-FDD intra-frequency event triggered reporting under fading propagation conditions in synchronous cells with DRX for UE category 0</w:t>
      </w:r>
      <w:r>
        <w:tab/>
        <w:t>1552</w:t>
      </w:r>
    </w:p>
    <w:p w14:paraId="08D1EDB4" w14:textId="77777777" w:rsidR="006729FB" w:rsidRDefault="006729FB">
      <w:pPr>
        <w:pStyle w:val="TOC4"/>
        <w:rPr>
          <w:rFonts w:asciiTheme="minorHAnsi" w:eastAsiaTheme="minorEastAsia" w:hAnsiTheme="minorHAnsi" w:cstheme="minorBidi"/>
          <w:sz w:val="22"/>
          <w:szCs w:val="22"/>
        </w:rPr>
      </w:pPr>
      <w:r w:rsidRPr="006729FB">
        <w:t>A.8.1.13.</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1552</w:t>
      </w:r>
    </w:p>
    <w:p w14:paraId="7898D706" w14:textId="77777777" w:rsidR="006729FB" w:rsidRDefault="006729FB">
      <w:pPr>
        <w:pStyle w:val="TOC4"/>
        <w:rPr>
          <w:rFonts w:asciiTheme="minorHAnsi" w:eastAsiaTheme="minorEastAsia" w:hAnsiTheme="minorHAnsi" w:cstheme="minorBidi"/>
          <w:sz w:val="22"/>
          <w:szCs w:val="22"/>
        </w:rPr>
      </w:pPr>
      <w:r w:rsidRPr="006729FB">
        <w:t>A.8.1.13.2</w:t>
      </w:r>
      <w:r w:rsidRPr="006729FB">
        <w:rPr>
          <w:rFonts w:asciiTheme="minorHAnsi" w:eastAsiaTheme="minorEastAsia" w:hAnsiTheme="minorHAnsi"/>
          <w:sz w:val="22"/>
          <w:szCs w:val="22"/>
        </w:rPr>
        <w:tab/>
      </w:r>
      <w:r w:rsidRPr="00285BBA">
        <w:rPr>
          <w:rFonts w:cs="v4.2.0"/>
          <w:snapToGrid w:val="0"/>
        </w:rPr>
        <w:t>Test Requirements</w:t>
      </w:r>
      <w:r>
        <w:tab/>
        <w:t>1554</w:t>
      </w:r>
    </w:p>
    <w:p w14:paraId="1A7DE9B5" w14:textId="77777777" w:rsidR="006729FB" w:rsidRDefault="006729F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6B7B8737" w14:textId="77777777" w:rsidR="006729FB" w:rsidRDefault="006729FB">
      <w:pPr>
        <w:pStyle w:val="TOC4"/>
        <w:rPr>
          <w:rFonts w:asciiTheme="minorHAnsi" w:eastAsiaTheme="minorEastAsia" w:hAnsiTheme="minorHAnsi" w:cstheme="minorBidi"/>
          <w:sz w:val="22"/>
          <w:szCs w:val="22"/>
        </w:rPr>
      </w:pPr>
      <w:r w:rsidRPr="006729FB">
        <w:t>A.8.1.14.1</w:t>
      </w:r>
      <w:r w:rsidRPr="006729FB">
        <w:rPr>
          <w:rFonts w:asciiTheme="minorHAnsi" w:eastAsiaTheme="minorEastAsia" w:hAnsiTheme="minorHAnsi"/>
          <w:sz w:val="22"/>
          <w:szCs w:val="22"/>
        </w:rPr>
        <w:tab/>
      </w:r>
      <w:r w:rsidRPr="00285BBA">
        <w:rPr>
          <w:rFonts w:cs="v4.2.0"/>
          <w:snapToGrid w:val="0"/>
        </w:rPr>
        <w:t>Test Purpose and Environment</w:t>
      </w:r>
      <w:r>
        <w:tab/>
        <w:t>1554</w:t>
      </w:r>
    </w:p>
    <w:p w14:paraId="7CFF273D" w14:textId="77777777" w:rsidR="006729FB" w:rsidRDefault="006729FB">
      <w:pPr>
        <w:pStyle w:val="TOC4"/>
        <w:rPr>
          <w:rFonts w:asciiTheme="minorHAnsi" w:eastAsiaTheme="minorEastAsia" w:hAnsiTheme="minorHAnsi" w:cstheme="minorBidi"/>
          <w:sz w:val="22"/>
          <w:szCs w:val="22"/>
        </w:rPr>
      </w:pPr>
      <w:r w:rsidRPr="006729FB">
        <w:t>A.8.1.14.2</w:t>
      </w:r>
      <w:r w:rsidRPr="006729FB">
        <w:rPr>
          <w:rFonts w:asciiTheme="minorHAnsi" w:eastAsiaTheme="minorEastAsia" w:hAnsiTheme="minorHAnsi"/>
          <w:sz w:val="22"/>
          <w:szCs w:val="22"/>
        </w:rPr>
        <w:tab/>
      </w:r>
      <w:r w:rsidRPr="00285BBA">
        <w:rPr>
          <w:rFonts w:cs="v4.2.0"/>
          <w:snapToGrid w:val="0"/>
        </w:rPr>
        <w:t>Test Requirements</w:t>
      </w:r>
      <w:r>
        <w:tab/>
        <w:t>1556</w:t>
      </w:r>
    </w:p>
    <w:p w14:paraId="63913C7B" w14:textId="77777777" w:rsidR="006729FB" w:rsidRDefault="006729FB">
      <w:pPr>
        <w:pStyle w:val="TOC3"/>
        <w:rPr>
          <w:rFonts w:asciiTheme="minorHAnsi" w:eastAsiaTheme="minorEastAsia" w:hAnsiTheme="minorHAnsi" w:cstheme="minorBidi"/>
          <w:sz w:val="22"/>
          <w:szCs w:val="22"/>
        </w:rPr>
      </w:pPr>
      <w:r w:rsidRPr="006729FB">
        <w:t>A.8.1.15</w:t>
      </w:r>
      <w:r w:rsidRPr="006729FB">
        <w:rPr>
          <w:rFonts w:asciiTheme="minorHAnsi" w:eastAsiaTheme="minorEastAsia" w:hAnsiTheme="minorHAnsi"/>
          <w:sz w:val="22"/>
          <w:szCs w:val="22"/>
        </w:rPr>
        <w:tab/>
      </w:r>
      <w:r w:rsidRPr="00285BBA">
        <w:rPr>
          <w:rFonts w:cs="v4.2.0"/>
        </w:rPr>
        <w:t>E-UTRAN HD-FDD intra-frequency event triggered reporting under fading propagation conditions in synchronous cells for UE category 0</w:t>
      </w:r>
      <w:r>
        <w:tab/>
        <w:t>1557</w:t>
      </w:r>
    </w:p>
    <w:p w14:paraId="55CA151F" w14:textId="77777777" w:rsidR="006729FB" w:rsidRDefault="006729FB">
      <w:pPr>
        <w:pStyle w:val="TOC4"/>
        <w:rPr>
          <w:rFonts w:asciiTheme="minorHAnsi" w:eastAsiaTheme="minorEastAsia" w:hAnsiTheme="minorHAnsi" w:cstheme="minorBidi"/>
          <w:sz w:val="22"/>
          <w:szCs w:val="22"/>
        </w:rPr>
      </w:pPr>
      <w:r w:rsidRPr="006729FB">
        <w:t>A.8.1.15.1</w:t>
      </w:r>
      <w:r w:rsidRPr="006729FB">
        <w:rPr>
          <w:rFonts w:asciiTheme="minorHAnsi" w:eastAsiaTheme="minorEastAsia" w:hAnsiTheme="minorHAnsi"/>
          <w:sz w:val="22"/>
          <w:szCs w:val="22"/>
        </w:rPr>
        <w:tab/>
      </w:r>
      <w:r w:rsidRPr="00285BBA">
        <w:rPr>
          <w:rFonts w:cs="v4.2.0"/>
          <w:snapToGrid w:val="0"/>
        </w:rPr>
        <w:t>Test Purpose and Environment</w:t>
      </w:r>
      <w:r>
        <w:tab/>
        <w:t>1557</w:t>
      </w:r>
    </w:p>
    <w:p w14:paraId="44992951" w14:textId="77777777" w:rsidR="006729FB" w:rsidRDefault="006729FB">
      <w:pPr>
        <w:pStyle w:val="TOC4"/>
        <w:rPr>
          <w:rFonts w:asciiTheme="minorHAnsi" w:eastAsiaTheme="minorEastAsia" w:hAnsiTheme="minorHAnsi" w:cstheme="minorBidi"/>
          <w:sz w:val="22"/>
          <w:szCs w:val="22"/>
        </w:rPr>
      </w:pPr>
      <w:r w:rsidRPr="006729FB">
        <w:t>A.8.1.15.2</w:t>
      </w:r>
      <w:r w:rsidRPr="006729FB">
        <w:rPr>
          <w:rFonts w:asciiTheme="minorHAnsi" w:eastAsiaTheme="minorEastAsia" w:hAnsiTheme="minorHAnsi"/>
          <w:sz w:val="22"/>
          <w:szCs w:val="22"/>
        </w:rPr>
        <w:tab/>
      </w:r>
      <w:r w:rsidRPr="00285BBA">
        <w:rPr>
          <w:rFonts w:cs="v4.2.0"/>
          <w:snapToGrid w:val="0"/>
        </w:rPr>
        <w:t>Test Requirements</w:t>
      </w:r>
      <w:r>
        <w:tab/>
        <w:t>1558</w:t>
      </w:r>
    </w:p>
    <w:p w14:paraId="42D2E736" w14:textId="77777777" w:rsidR="006729FB" w:rsidRDefault="006729FB">
      <w:pPr>
        <w:pStyle w:val="TOC3"/>
        <w:rPr>
          <w:rFonts w:asciiTheme="minorHAnsi" w:eastAsiaTheme="minorEastAsia" w:hAnsiTheme="minorHAnsi" w:cstheme="minorBidi"/>
          <w:sz w:val="22"/>
          <w:szCs w:val="22"/>
        </w:rPr>
      </w:pPr>
      <w:r w:rsidRPr="006729FB">
        <w:t>A.8.1.16</w:t>
      </w:r>
      <w:r w:rsidRPr="006729FB">
        <w:rPr>
          <w:rFonts w:asciiTheme="minorHAnsi" w:eastAsiaTheme="minorEastAsia" w:hAnsiTheme="minorHAnsi"/>
          <w:sz w:val="22"/>
          <w:szCs w:val="22"/>
        </w:rPr>
        <w:tab/>
      </w:r>
      <w:r w:rsidRPr="00285BBA">
        <w:rPr>
          <w:rFonts w:cs="v4.2.0"/>
        </w:rPr>
        <w:t>E-UTRAN HD-FDD intra-frequency event triggered reporting under fading propagation conditions in synchronous cells with DRX for UE category 0</w:t>
      </w:r>
      <w:r>
        <w:tab/>
        <w:t>1559</w:t>
      </w:r>
    </w:p>
    <w:p w14:paraId="2FFCD3D7" w14:textId="77777777" w:rsidR="006729FB" w:rsidRDefault="006729FB">
      <w:pPr>
        <w:pStyle w:val="TOC4"/>
        <w:rPr>
          <w:rFonts w:asciiTheme="minorHAnsi" w:eastAsiaTheme="minorEastAsia" w:hAnsiTheme="minorHAnsi" w:cstheme="minorBidi"/>
          <w:sz w:val="22"/>
          <w:szCs w:val="22"/>
        </w:rPr>
      </w:pPr>
      <w:r w:rsidRPr="006729FB">
        <w:t>A.8.1.16.</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1559</w:t>
      </w:r>
    </w:p>
    <w:p w14:paraId="1157B50D" w14:textId="77777777" w:rsidR="006729FB" w:rsidRDefault="006729FB">
      <w:pPr>
        <w:pStyle w:val="TOC4"/>
        <w:rPr>
          <w:rFonts w:asciiTheme="minorHAnsi" w:eastAsiaTheme="minorEastAsia" w:hAnsiTheme="minorHAnsi" w:cstheme="minorBidi"/>
          <w:sz w:val="22"/>
          <w:szCs w:val="22"/>
        </w:rPr>
      </w:pPr>
      <w:r w:rsidRPr="006729FB">
        <w:t>A.8.1.16.2</w:t>
      </w:r>
      <w:r w:rsidRPr="006729FB">
        <w:rPr>
          <w:rFonts w:asciiTheme="minorHAnsi" w:eastAsiaTheme="minorEastAsia" w:hAnsiTheme="minorHAnsi"/>
          <w:sz w:val="22"/>
          <w:szCs w:val="22"/>
        </w:rPr>
        <w:tab/>
      </w:r>
      <w:r w:rsidRPr="00285BBA">
        <w:rPr>
          <w:rFonts w:cs="v4.2.0"/>
          <w:snapToGrid w:val="0"/>
        </w:rPr>
        <w:t>Test Requirements</w:t>
      </w:r>
      <w:r>
        <w:tab/>
        <w:t>1561</w:t>
      </w:r>
    </w:p>
    <w:p w14:paraId="6CC9744F" w14:textId="77777777" w:rsidR="006729FB" w:rsidRDefault="006729F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77FEA92" w14:textId="77777777" w:rsidR="006729FB" w:rsidRDefault="006729FB">
      <w:pPr>
        <w:pStyle w:val="TOC3"/>
        <w:rPr>
          <w:rFonts w:asciiTheme="minorHAnsi" w:eastAsiaTheme="minorEastAsia" w:hAnsiTheme="minorHAnsi" w:cstheme="minorBidi"/>
          <w:sz w:val="22"/>
          <w:szCs w:val="22"/>
        </w:rPr>
      </w:pPr>
      <w:r w:rsidRPr="006729FB">
        <w:t>A.8.1.18</w:t>
      </w:r>
      <w:r w:rsidRPr="006729FB">
        <w:rPr>
          <w:rFonts w:asciiTheme="minorHAnsi" w:eastAsiaTheme="minorEastAsia" w:hAnsiTheme="minorHAnsi"/>
          <w:sz w:val="22"/>
          <w:szCs w:val="22"/>
        </w:rPr>
        <w:tab/>
      </w:r>
      <w:r w:rsidRPr="00285BBA">
        <w:rPr>
          <w:rFonts w:cs="v4.2.0"/>
        </w:rPr>
        <w:t>Void</w:t>
      </w:r>
      <w:r>
        <w:tab/>
        <w:t>1561</w:t>
      </w:r>
    </w:p>
    <w:p w14:paraId="51569DDB" w14:textId="77777777" w:rsidR="006729FB" w:rsidRDefault="006729FB">
      <w:pPr>
        <w:pStyle w:val="TOC3"/>
        <w:rPr>
          <w:rFonts w:asciiTheme="minorHAnsi" w:eastAsiaTheme="minorEastAsia" w:hAnsiTheme="minorHAnsi" w:cstheme="minorBidi"/>
          <w:sz w:val="22"/>
          <w:szCs w:val="22"/>
        </w:rPr>
      </w:pPr>
      <w:r w:rsidRPr="006729FB">
        <w:t>A.8.1.19</w:t>
      </w:r>
      <w:r w:rsidRPr="006729FB">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02F2CAF5" w14:textId="77777777" w:rsidR="006729FB" w:rsidRDefault="006729FB">
      <w:pPr>
        <w:pStyle w:val="TOC4"/>
        <w:rPr>
          <w:rFonts w:asciiTheme="minorHAnsi" w:eastAsiaTheme="minorEastAsia" w:hAnsiTheme="minorHAnsi" w:cstheme="minorBidi"/>
          <w:sz w:val="22"/>
          <w:szCs w:val="22"/>
        </w:rPr>
      </w:pPr>
      <w:r w:rsidRPr="006729FB">
        <w:lastRenderedPageBreak/>
        <w:t>A.8.1.19.1</w:t>
      </w:r>
      <w:r w:rsidRPr="006729FB">
        <w:rPr>
          <w:rFonts w:asciiTheme="minorHAnsi" w:eastAsiaTheme="minorEastAsia" w:hAnsiTheme="minorHAnsi" w:cstheme="minorBidi"/>
          <w:sz w:val="22"/>
          <w:szCs w:val="22"/>
        </w:rPr>
        <w:tab/>
      </w:r>
      <w:r w:rsidRPr="00285BBA">
        <w:rPr>
          <w:snapToGrid w:val="0"/>
        </w:rPr>
        <w:t>Test Purpose and Environment</w:t>
      </w:r>
      <w:r>
        <w:tab/>
        <w:t>1561</w:t>
      </w:r>
    </w:p>
    <w:p w14:paraId="3760B7CD" w14:textId="77777777" w:rsidR="006729FB" w:rsidRDefault="006729FB">
      <w:pPr>
        <w:pStyle w:val="TOC4"/>
        <w:rPr>
          <w:rFonts w:asciiTheme="minorHAnsi" w:eastAsiaTheme="minorEastAsia" w:hAnsiTheme="minorHAnsi" w:cstheme="minorBidi"/>
          <w:sz w:val="22"/>
          <w:szCs w:val="22"/>
        </w:rPr>
      </w:pPr>
      <w:r w:rsidRPr="006729FB">
        <w:t>A.8.1.19.2</w:t>
      </w:r>
      <w:r w:rsidRPr="006729FB">
        <w:rPr>
          <w:rFonts w:asciiTheme="minorHAnsi" w:eastAsiaTheme="minorEastAsia" w:hAnsiTheme="minorHAnsi" w:cstheme="minorBidi"/>
          <w:sz w:val="22"/>
          <w:szCs w:val="22"/>
        </w:rPr>
        <w:tab/>
      </w:r>
      <w:r w:rsidRPr="00285BBA">
        <w:rPr>
          <w:snapToGrid w:val="0"/>
        </w:rPr>
        <w:t>Test Requirements</w:t>
      </w:r>
      <w:r>
        <w:tab/>
        <w:t>1563</w:t>
      </w:r>
    </w:p>
    <w:p w14:paraId="1478000E" w14:textId="77777777" w:rsidR="006729FB" w:rsidRDefault="006729FB">
      <w:pPr>
        <w:pStyle w:val="TOC3"/>
        <w:rPr>
          <w:rFonts w:asciiTheme="minorHAnsi" w:eastAsiaTheme="minorEastAsia" w:hAnsiTheme="minorHAnsi" w:cstheme="minorBidi"/>
          <w:sz w:val="22"/>
          <w:szCs w:val="22"/>
        </w:rPr>
      </w:pPr>
      <w:r w:rsidRPr="006729FB">
        <w:t>A.8.1.20</w:t>
      </w:r>
      <w:r w:rsidRPr="006729FB">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85BBA">
        <w:rPr>
          <w:rFonts w:cs="v4.2.0"/>
        </w:rPr>
        <w:t xml:space="preserve"> </w:t>
      </w:r>
      <w:r w:rsidRPr="00285BBA">
        <w:rPr>
          <w:rFonts w:cs="v4.2.0"/>
          <w:lang w:eastAsia="zh-CN"/>
        </w:rPr>
        <w:t>with DRX for UE category 0</w:t>
      </w:r>
      <w:r>
        <w:tab/>
        <w:t>1564</w:t>
      </w:r>
    </w:p>
    <w:p w14:paraId="5AA6D5A0" w14:textId="77777777" w:rsidR="006729FB" w:rsidRDefault="006729FB">
      <w:pPr>
        <w:pStyle w:val="TOC4"/>
        <w:rPr>
          <w:rFonts w:asciiTheme="minorHAnsi" w:eastAsiaTheme="minorEastAsia" w:hAnsiTheme="minorHAnsi" w:cstheme="minorBidi"/>
          <w:sz w:val="22"/>
          <w:szCs w:val="22"/>
        </w:rPr>
      </w:pPr>
      <w:r w:rsidRPr="006729FB">
        <w:t>A.8.1.20.1</w:t>
      </w:r>
      <w:r w:rsidRPr="006729FB">
        <w:rPr>
          <w:rFonts w:asciiTheme="minorHAnsi" w:eastAsiaTheme="minorEastAsia" w:hAnsiTheme="minorHAnsi" w:cstheme="minorBidi"/>
          <w:sz w:val="22"/>
          <w:szCs w:val="22"/>
        </w:rPr>
        <w:tab/>
      </w:r>
      <w:r w:rsidRPr="00285BBA">
        <w:rPr>
          <w:snapToGrid w:val="0"/>
        </w:rPr>
        <w:t>Test Purpose and Environment</w:t>
      </w:r>
      <w:r>
        <w:tab/>
        <w:t>1564</w:t>
      </w:r>
    </w:p>
    <w:p w14:paraId="4D5E5256" w14:textId="77777777" w:rsidR="006729FB" w:rsidRDefault="006729FB">
      <w:pPr>
        <w:pStyle w:val="TOC4"/>
        <w:rPr>
          <w:rFonts w:asciiTheme="minorHAnsi" w:eastAsiaTheme="minorEastAsia" w:hAnsiTheme="minorHAnsi" w:cstheme="minorBidi"/>
          <w:sz w:val="22"/>
          <w:szCs w:val="22"/>
        </w:rPr>
      </w:pPr>
      <w:r w:rsidRPr="006729FB">
        <w:t>A.8.1.20.2</w:t>
      </w:r>
      <w:r w:rsidRPr="006729FB">
        <w:rPr>
          <w:rFonts w:asciiTheme="minorHAnsi" w:eastAsiaTheme="minorEastAsia" w:hAnsiTheme="minorHAnsi" w:cstheme="minorBidi"/>
          <w:sz w:val="22"/>
          <w:szCs w:val="22"/>
        </w:rPr>
        <w:tab/>
      </w:r>
      <w:r w:rsidRPr="00285BBA">
        <w:rPr>
          <w:snapToGrid w:val="0"/>
        </w:rPr>
        <w:t>Test Requirements</w:t>
      </w:r>
      <w:r>
        <w:tab/>
        <w:t>1566</w:t>
      </w:r>
    </w:p>
    <w:p w14:paraId="368986B5" w14:textId="77777777" w:rsidR="006729FB" w:rsidRDefault="006729FB">
      <w:pPr>
        <w:pStyle w:val="TOC3"/>
        <w:rPr>
          <w:rFonts w:asciiTheme="minorHAnsi" w:eastAsiaTheme="minorEastAsia" w:hAnsiTheme="minorHAnsi" w:cstheme="minorBidi"/>
          <w:sz w:val="22"/>
          <w:szCs w:val="22"/>
        </w:rPr>
      </w:pPr>
      <w:r w:rsidRPr="006729FB">
        <w:t>A.8.1.21</w:t>
      </w:r>
      <w:r w:rsidRPr="006729FB">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5501A2F2" w14:textId="77777777" w:rsidR="006729FB" w:rsidRDefault="006729FB">
      <w:pPr>
        <w:pStyle w:val="TOC4"/>
        <w:rPr>
          <w:rFonts w:asciiTheme="minorHAnsi" w:eastAsiaTheme="minorEastAsia" w:hAnsiTheme="minorHAnsi" w:cstheme="minorBidi"/>
          <w:sz w:val="22"/>
          <w:szCs w:val="22"/>
        </w:rPr>
      </w:pPr>
      <w:r w:rsidRPr="006729FB">
        <w:t>A.8.1.21.1</w:t>
      </w:r>
      <w:r w:rsidRPr="006729FB">
        <w:rPr>
          <w:rFonts w:asciiTheme="minorHAnsi" w:eastAsiaTheme="minorEastAsia" w:hAnsiTheme="minorHAnsi" w:cstheme="minorBidi"/>
          <w:sz w:val="22"/>
          <w:szCs w:val="22"/>
        </w:rPr>
        <w:tab/>
      </w:r>
      <w:r w:rsidRPr="00285BBA">
        <w:rPr>
          <w:snapToGrid w:val="0"/>
        </w:rPr>
        <w:t>Test Purpose and Environment</w:t>
      </w:r>
      <w:r>
        <w:tab/>
        <w:t>1566</w:t>
      </w:r>
    </w:p>
    <w:p w14:paraId="3AD50BE9" w14:textId="77777777" w:rsidR="006729FB" w:rsidRDefault="006729FB">
      <w:pPr>
        <w:pStyle w:val="TOC4"/>
        <w:rPr>
          <w:rFonts w:asciiTheme="minorHAnsi" w:eastAsiaTheme="minorEastAsia" w:hAnsiTheme="minorHAnsi" w:cstheme="minorBidi"/>
          <w:sz w:val="22"/>
          <w:szCs w:val="22"/>
        </w:rPr>
      </w:pPr>
      <w:r w:rsidRPr="006729FB">
        <w:t>A.8.1.21.2</w:t>
      </w:r>
      <w:r w:rsidRPr="006729FB">
        <w:rPr>
          <w:rFonts w:asciiTheme="minorHAnsi" w:eastAsiaTheme="minorEastAsia" w:hAnsiTheme="minorHAnsi" w:cstheme="minorBidi"/>
          <w:sz w:val="22"/>
          <w:szCs w:val="22"/>
        </w:rPr>
        <w:tab/>
      </w:r>
      <w:r w:rsidRPr="00285BBA">
        <w:rPr>
          <w:snapToGrid w:val="0"/>
        </w:rPr>
        <w:t>Test Requirements</w:t>
      </w:r>
      <w:r>
        <w:tab/>
        <w:t>1568</w:t>
      </w:r>
    </w:p>
    <w:p w14:paraId="1A36B600" w14:textId="77777777" w:rsidR="006729FB" w:rsidRDefault="006729FB">
      <w:pPr>
        <w:pStyle w:val="TOC3"/>
        <w:rPr>
          <w:rFonts w:asciiTheme="minorHAnsi" w:eastAsiaTheme="minorEastAsia" w:hAnsiTheme="minorHAnsi" w:cstheme="minorBidi"/>
          <w:sz w:val="22"/>
          <w:szCs w:val="22"/>
        </w:rPr>
      </w:pPr>
      <w:r w:rsidRPr="006729FB">
        <w:t>A.8.1.22</w:t>
      </w:r>
      <w:r w:rsidRPr="006729FB">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285BBA">
        <w:rPr>
          <w:rFonts w:cs="v4.2.0"/>
        </w:rPr>
        <w:t xml:space="preserve"> </w:t>
      </w:r>
      <w:r w:rsidRPr="00285BBA">
        <w:rPr>
          <w:rFonts w:cs="v4.2.0"/>
          <w:lang w:eastAsia="zh-CN"/>
        </w:rPr>
        <w:t>with DRX for UE category 0</w:t>
      </w:r>
      <w:r>
        <w:tab/>
        <w:t>1569</w:t>
      </w:r>
    </w:p>
    <w:p w14:paraId="3FF0D4FF" w14:textId="77777777" w:rsidR="006729FB" w:rsidRDefault="006729FB">
      <w:pPr>
        <w:pStyle w:val="TOC4"/>
        <w:rPr>
          <w:rFonts w:asciiTheme="minorHAnsi" w:eastAsiaTheme="minorEastAsia" w:hAnsiTheme="minorHAnsi" w:cstheme="minorBidi"/>
          <w:sz w:val="22"/>
          <w:szCs w:val="22"/>
        </w:rPr>
      </w:pPr>
      <w:r w:rsidRPr="006729FB">
        <w:t>A.8.1.22.1</w:t>
      </w:r>
      <w:r w:rsidRPr="006729FB">
        <w:rPr>
          <w:rFonts w:asciiTheme="minorHAnsi" w:eastAsiaTheme="minorEastAsia" w:hAnsiTheme="minorHAnsi" w:cstheme="minorBidi"/>
          <w:sz w:val="22"/>
          <w:szCs w:val="22"/>
        </w:rPr>
        <w:tab/>
      </w:r>
      <w:r w:rsidRPr="00285BBA">
        <w:rPr>
          <w:snapToGrid w:val="0"/>
        </w:rPr>
        <w:t>Test Purpose and Environment</w:t>
      </w:r>
      <w:r>
        <w:tab/>
        <w:t>1569</w:t>
      </w:r>
    </w:p>
    <w:p w14:paraId="152820EB" w14:textId="77777777" w:rsidR="006729FB" w:rsidRDefault="006729FB">
      <w:pPr>
        <w:pStyle w:val="TOC4"/>
        <w:rPr>
          <w:rFonts w:asciiTheme="minorHAnsi" w:eastAsiaTheme="minorEastAsia" w:hAnsiTheme="minorHAnsi" w:cstheme="minorBidi"/>
          <w:sz w:val="22"/>
          <w:szCs w:val="22"/>
        </w:rPr>
      </w:pPr>
      <w:r w:rsidRPr="006729FB">
        <w:t>A.8.1.22.2</w:t>
      </w:r>
      <w:r w:rsidRPr="006729FB">
        <w:rPr>
          <w:rFonts w:asciiTheme="minorHAnsi" w:eastAsiaTheme="minorEastAsia" w:hAnsiTheme="minorHAnsi" w:cstheme="minorBidi"/>
          <w:sz w:val="22"/>
          <w:szCs w:val="22"/>
        </w:rPr>
        <w:tab/>
      </w:r>
      <w:r w:rsidRPr="00285BBA">
        <w:rPr>
          <w:snapToGrid w:val="0"/>
        </w:rPr>
        <w:t>Test Requirements</w:t>
      </w:r>
      <w:r>
        <w:tab/>
        <w:t>1571</w:t>
      </w:r>
    </w:p>
    <w:p w14:paraId="3F838886" w14:textId="77777777" w:rsidR="006729FB" w:rsidRDefault="006729F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34195C84" w14:textId="77777777" w:rsidR="006729FB" w:rsidRDefault="006729FB">
      <w:pPr>
        <w:pStyle w:val="TOC4"/>
        <w:rPr>
          <w:rFonts w:asciiTheme="minorHAnsi" w:eastAsiaTheme="minorEastAsia" w:hAnsiTheme="minorHAnsi" w:cstheme="minorBidi"/>
          <w:sz w:val="22"/>
          <w:szCs w:val="22"/>
        </w:rPr>
      </w:pPr>
      <w:r w:rsidRPr="006729FB">
        <w:t>A.8.1.23.1</w:t>
      </w:r>
      <w:r w:rsidRPr="006729FB">
        <w:rPr>
          <w:rFonts w:asciiTheme="minorHAnsi" w:eastAsiaTheme="minorEastAsia" w:hAnsiTheme="minorHAnsi" w:cstheme="minorBidi"/>
          <w:sz w:val="22"/>
          <w:szCs w:val="22"/>
        </w:rPr>
        <w:tab/>
      </w:r>
      <w:r w:rsidRPr="00285BBA">
        <w:rPr>
          <w:snapToGrid w:val="0"/>
        </w:rPr>
        <w:t>Test Purpose and Environment</w:t>
      </w:r>
      <w:r>
        <w:tab/>
        <w:t>1571</w:t>
      </w:r>
    </w:p>
    <w:p w14:paraId="4BFEF3A4" w14:textId="77777777" w:rsidR="006729FB" w:rsidRDefault="006729FB">
      <w:pPr>
        <w:pStyle w:val="TOC4"/>
        <w:rPr>
          <w:rFonts w:asciiTheme="minorHAnsi" w:eastAsiaTheme="minorEastAsia" w:hAnsiTheme="minorHAnsi" w:cstheme="minorBidi"/>
          <w:sz w:val="22"/>
          <w:szCs w:val="22"/>
        </w:rPr>
      </w:pPr>
      <w:r w:rsidRPr="006729FB">
        <w:t>A.8.1.23.2</w:t>
      </w:r>
      <w:r w:rsidRPr="006729FB">
        <w:rPr>
          <w:rFonts w:asciiTheme="minorHAnsi" w:eastAsiaTheme="minorEastAsia" w:hAnsiTheme="minorHAnsi" w:cstheme="minorBidi"/>
          <w:sz w:val="22"/>
          <w:szCs w:val="22"/>
        </w:rPr>
        <w:tab/>
      </w:r>
      <w:r w:rsidRPr="00285BBA">
        <w:rPr>
          <w:snapToGrid w:val="0"/>
        </w:rPr>
        <w:t>Test Requirements</w:t>
      </w:r>
      <w:r>
        <w:tab/>
        <w:t>1572</w:t>
      </w:r>
    </w:p>
    <w:p w14:paraId="0ED5C38E" w14:textId="77777777" w:rsidR="006729FB" w:rsidRDefault="006729F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39BBE46B" w14:textId="77777777" w:rsidR="006729FB" w:rsidRDefault="006729FB">
      <w:pPr>
        <w:pStyle w:val="TOC4"/>
        <w:rPr>
          <w:rFonts w:asciiTheme="minorHAnsi" w:eastAsiaTheme="minorEastAsia" w:hAnsiTheme="minorHAnsi" w:cstheme="minorBidi"/>
          <w:sz w:val="22"/>
          <w:szCs w:val="22"/>
        </w:rPr>
      </w:pPr>
      <w:r w:rsidRPr="006729FB">
        <w:t>A.8.1.24.1</w:t>
      </w:r>
      <w:r w:rsidRPr="006729FB">
        <w:rPr>
          <w:rFonts w:asciiTheme="minorHAnsi" w:eastAsiaTheme="minorEastAsia" w:hAnsiTheme="minorHAnsi" w:cstheme="minorBidi"/>
          <w:sz w:val="22"/>
          <w:szCs w:val="22"/>
        </w:rPr>
        <w:tab/>
      </w:r>
      <w:r w:rsidRPr="00285BBA">
        <w:rPr>
          <w:snapToGrid w:val="0"/>
        </w:rPr>
        <w:t>Test Purpose and Environment</w:t>
      </w:r>
      <w:r>
        <w:tab/>
        <w:t>1573</w:t>
      </w:r>
    </w:p>
    <w:p w14:paraId="7836C1CC" w14:textId="77777777" w:rsidR="006729FB" w:rsidRDefault="006729FB">
      <w:pPr>
        <w:pStyle w:val="TOC4"/>
        <w:rPr>
          <w:rFonts w:asciiTheme="minorHAnsi" w:eastAsiaTheme="minorEastAsia" w:hAnsiTheme="minorHAnsi" w:cstheme="minorBidi"/>
          <w:sz w:val="22"/>
          <w:szCs w:val="22"/>
        </w:rPr>
      </w:pPr>
      <w:r w:rsidRPr="006729FB">
        <w:t>A.8.1.24.2</w:t>
      </w:r>
      <w:r w:rsidRPr="006729FB">
        <w:rPr>
          <w:rFonts w:asciiTheme="minorHAnsi" w:eastAsiaTheme="minorEastAsia" w:hAnsiTheme="minorHAnsi" w:cstheme="minorBidi"/>
          <w:sz w:val="22"/>
          <w:szCs w:val="22"/>
        </w:rPr>
        <w:tab/>
      </w:r>
      <w:r w:rsidRPr="00285BBA">
        <w:rPr>
          <w:snapToGrid w:val="0"/>
        </w:rPr>
        <w:t>Test Requirements</w:t>
      </w:r>
      <w:r>
        <w:tab/>
        <w:t>1575</w:t>
      </w:r>
    </w:p>
    <w:p w14:paraId="67B5A2A6" w14:textId="77777777" w:rsidR="006729FB" w:rsidRDefault="006729F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3E2D97BE" w14:textId="77777777" w:rsidR="006729FB" w:rsidRDefault="006729FB">
      <w:pPr>
        <w:pStyle w:val="TOC4"/>
        <w:rPr>
          <w:rFonts w:asciiTheme="minorHAnsi" w:eastAsiaTheme="minorEastAsia" w:hAnsiTheme="minorHAnsi" w:cstheme="minorBidi"/>
          <w:sz w:val="22"/>
          <w:szCs w:val="22"/>
        </w:rPr>
      </w:pPr>
      <w:r w:rsidRPr="006729FB">
        <w:t>A.8.1.25.</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1575</w:t>
      </w:r>
    </w:p>
    <w:p w14:paraId="76231AE7" w14:textId="77777777" w:rsidR="006729FB" w:rsidRDefault="006729FB">
      <w:pPr>
        <w:pStyle w:val="TOC4"/>
        <w:rPr>
          <w:rFonts w:asciiTheme="minorHAnsi" w:eastAsiaTheme="minorEastAsia" w:hAnsiTheme="minorHAnsi" w:cstheme="minorBidi"/>
          <w:sz w:val="22"/>
          <w:szCs w:val="22"/>
        </w:rPr>
      </w:pPr>
      <w:r w:rsidRPr="006729FB">
        <w:t>A.8.1.25.2</w:t>
      </w:r>
      <w:r w:rsidRPr="006729FB">
        <w:rPr>
          <w:rFonts w:asciiTheme="minorHAnsi" w:eastAsiaTheme="minorEastAsia" w:hAnsiTheme="minorHAnsi" w:cstheme="minorBidi"/>
          <w:sz w:val="22"/>
          <w:szCs w:val="22"/>
        </w:rPr>
        <w:tab/>
      </w:r>
      <w:r w:rsidRPr="00285BBA">
        <w:rPr>
          <w:snapToGrid w:val="0"/>
        </w:rPr>
        <w:t>Test Requirements</w:t>
      </w:r>
      <w:r>
        <w:tab/>
        <w:t>1577</w:t>
      </w:r>
    </w:p>
    <w:p w14:paraId="3BCC09AD" w14:textId="77777777" w:rsidR="006729FB" w:rsidRDefault="006729F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1D9C1222" w14:textId="77777777" w:rsidR="006729FB" w:rsidRDefault="006729F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0770657E" w14:textId="77777777" w:rsidR="006729FB" w:rsidRDefault="006729F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7DF23CA8" w14:textId="77777777" w:rsidR="006729FB" w:rsidRDefault="006729FB">
      <w:pPr>
        <w:pStyle w:val="TOC4"/>
        <w:rPr>
          <w:rFonts w:asciiTheme="minorHAnsi" w:eastAsiaTheme="minorEastAsia" w:hAnsiTheme="minorHAnsi" w:cstheme="minorBidi"/>
          <w:sz w:val="22"/>
          <w:szCs w:val="22"/>
        </w:rPr>
      </w:pPr>
      <w:r w:rsidRPr="006729FB">
        <w:t>A.8.1.27.1</w:t>
      </w:r>
      <w:r w:rsidRPr="006729FB">
        <w:rPr>
          <w:rFonts w:asciiTheme="minorHAnsi" w:eastAsiaTheme="minorEastAsia" w:hAnsiTheme="minorHAnsi" w:cstheme="minorBidi"/>
          <w:sz w:val="22"/>
          <w:szCs w:val="22"/>
        </w:rPr>
        <w:tab/>
      </w:r>
      <w:r w:rsidRPr="00285BBA">
        <w:rPr>
          <w:snapToGrid w:val="0"/>
        </w:rPr>
        <w:t>Test Purpose and Environment</w:t>
      </w:r>
      <w:r>
        <w:tab/>
        <w:t>1580</w:t>
      </w:r>
    </w:p>
    <w:p w14:paraId="510DE77A" w14:textId="77777777" w:rsidR="006729FB" w:rsidRDefault="006729FB">
      <w:pPr>
        <w:pStyle w:val="TOC4"/>
        <w:rPr>
          <w:rFonts w:asciiTheme="minorHAnsi" w:eastAsiaTheme="minorEastAsia" w:hAnsiTheme="minorHAnsi" w:cstheme="minorBidi"/>
          <w:sz w:val="22"/>
          <w:szCs w:val="22"/>
        </w:rPr>
      </w:pPr>
      <w:r w:rsidRPr="006729FB">
        <w:t>A.8.1.27.2</w:t>
      </w:r>
      <w:r w:rsidRPr="006729FB">
        <w:rPr>
          <w:rFonts w:asciiTheme="minorHAnsi" w:eastAsiaTheme="minorEastAsia" w:hAnsiTheme="minorHAnsi" w:cstheme="minorBidi"/>
          <w:sz w:val="22"/>
          <w:szCs w:val="22"/>
        </w:rPr>
        <w:tab/>
      </w:r>
      <w:r w:rsidRPr="00285BBA">
        <w:rPr>
          <w:snapToGrid w:val="0"/>
        </w:rPr>
        <w:t>Test Requirements</w:t>
      </w:r>
      <w:r>
        <w:tab/>
        <w:t>1582</w:t>
      </w:r>
    </w:p>
    <w:p w14:paraId="1D760345" w14:textId="77777777" w:rsidR="006729FB" w:rsidRDefault="006729F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536840A3" w14:textId="77777777" w:rsidR="006729FB" w:rsidRDefault="006729FB">
      <w:pPr>
        <w:pStyle w:val="TOC4"/>
        <w:rPr>
          <w:rFonts w:asciiTheme="minorHAnsi" w:eastAsiaTheme="minorEastAsia" w:hAnsiTheme="minorHAnsi" w:cstheme="minorBidi"/>
          <w:sz w:val="22"/>
          <w:szCs w:val="22"/>
        </w:rPr>
      </w:pPr>
      <w:r w:rsidRPr="006729FB">
        <w:t>A.8.1.28.</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1582</w:t>
      </w:r>
    </w:p>
    <w:p w14:paraId="61848D7F" w14:textId="77777777" w:rsidR="006729FB" w:rsidRDefault="006729FB">
      <w:pPr>
        <w:pStyle w:val="TOC4"/>
        <w:rPr>
          <w:rFonts w:asciiTheme="minorHAnsi" w:eastAsiaTheme="minorEastAsia" w:hAnsiTheme="minorHAnsi" w:cstheme="minorBidi"/>
          <w:sz w:val="22"/>
          <w:szCs w:val="22"/>
        </w:rPr>
      </w:pPr>
      <w:r w:rsidRPr="006729FB">
        <w:t>A.8.1.28.2</w:t>
      </w:r>
      <w:r w:rsidRPr="006729FB">
        <w:rPr>
          <w:rFonts w:asciiTheme="minorHAnsi" w:eastAsiaTheme="minorEastAsia" w:hAnsiTheme="minorHAnsi" w:cstheme="minorBidi"/>
          <w:sz w:val="22"/>
          <w:szCs w:val="22"/>
        </w:rPr>
        <w:tab/>
      </w:r>
      <w:r w:rsidRPr="00285BBA">
        <w:rPr>
          <w:snapToGrid w:val="0"/>
        </w:rPr>
        <w:t>Test Requirements</w:t>
      </w:r>
      <w:r>
        <w:tab/>
        <w:t>1584</w:t>
      </w:r>
    </w:p>
    <w:p w14:paraId="35352AA3" w14:textId="77777777" w:rsidR="006729FB" w:rsidRDefault="006729F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53B17F76" w14:textId="77777777" w:rsidR="006729FB" w:rsidRDefault="006729FB">
      <w:pPr>
        <w:pStyle w:val="TOC4"/>
        <w:rPr>
          <w:rFonts w:asciiTheme="minorHAnsi" w:eastAsiaTheme="minorEastAsia" w:hAnsiTheme="minorHAnsi" w:cstheme="minorBidi"/>
          <w:sz w:val="22"/>
          <w:szCs w:val="22"/>
        </w:rPr>
      </w:pPr>
      <w:r w:rsidRPr="006729FB">
        <w:t>A.8.1.29.1</w:t>
      </w:r>
      <w:r w:rsidRPr="006729FB">
        <w:rPr>
          <w:rFonts w:asciiTheme="minorHAnsi" w:eastAsiaTheme="minorEastAsia" w:hAnsiTheme="minorHAnsi" w:cstheme="minorBidi"/>
          <w:sz w:val="22"/>
          <w:szCs w:val="22"/>
        </w:rPr>
        <w:tab/>
      </w:r>
      <w:r w:rsidRPr="00285BBA">
        <w:rPr>
          <w:snapToGrid w:val="0"/>
        </w:rPr>
        <w:t>Test Purpose and Environment</w:t>
      </w:r>
      <w:r>
        <w:tab/>
        <w:t>1584</w:t>
      </w:r>
    </w:p>
    <w:p w14:paraId="5B73C04F" w14:textId="77777777" w:rsidR="006729FB" w:rsidRDefault="006729FB">
      <w:pPr>
        <w:pStyle w:val="TOC4"/>
        <w:rPr>
          <w:rFonts w:asciiTheme="minorHAnsi" w:eastAsiaTheme="minorEastAsia" w:hAnsiTheme="minorHAnsi" w:cstheme="minorBidi"/>
          <w:sz w:val="22"/>
          <w:szCs w:val="22"/>
        </w:rPr>
      </w:pPr>
      <w:r w:rsidRPr="006729FB">
        <w:t>A.8.1.29.2</w:t>
      </w:r>
      <w:r w:rsidRPr="006729FB">
        <w:rPr>
          <w:rFonts w:asciiTheme="minorHAnsi" w:eastAsiaTheme="minorEastAsia" w:hAnsiTheme="minorHAnsi" w:cstheme="minorBidi"/>
          <w:sz w:val="22"/>
          <w:szCs w:val="22"/>
        </w:rPr>
        <w:tab/>
      </w:r>
      <w:r w:rsidRPr="00285BBA">
        <w:rPr>
          <w:snapToGrid w:val="0"/>
        </w:rPr>
        <w:t>Test Requirements</w:t>
      </w:r>
      <w:r>
        <w:tab/>
        <w:t>1586</w:t>
      </w:r>
    </w:p>
    <w:p w14:paraId="02A58CDD" w14:textId="77777777" w:rsidR="006729FB" w:rsidRDefault="006729F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2419BEEC" w14:textId="77777777" w:rsidR="006729FB" w:rsidRDefault="006729FB">
      <w:pPr>
        <w:pStyle w:val="TOC4"/>
        <w:rPr>
          <w:rFonts w:asciiTheme="minorHAnsi" w:eastAsiaTheme="minorEastAsia" w:hAnsiTheme="minorHAnsi" w:cstheme="minorBidi"/>
          <w:sz w:val="22"/>
          <w:szCs w:val="22"/>
        </w:rPr>
      </w:pPr>
      <w:r w:rsidRPr="006729FB">
        <w:t>A.8.1.30.</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1587</w:t>
      </w:r>
    </w:p>
    <w:p w14:paraId="0ABE25E7" w14:textId="77777777" w:rsidR="006729FB" w:rsidRDefault="006729FB">
      <w:pPr>
        <w:pStyle w:val="TOC4"/>
        <w:rPr>
          <w:rFonts w:asciiTheme="minorHAnsi" w:eastAsiaTheme="minorEastAsia" w:hAnsiTheme="minorHAnsi" w:cstheme="minorBidi"/>
          <w:sz w:val="22"/>
          <w:szCs w:val="22"/>
        </w:rPr>
      </w:pPr>
      <w:r w:rsidRPr="006729FB">
        <w:t>A.8.1.30.2</w:t>
      </w:r>
      <w:r w:rsidRPr="006729FB">
        <w:rPr>
          <w:rFonts w:asciiTheme="minorHAnsi" w:eastAsiaTheme="minorEastAsia" w:hAnsiTheme="minorHAnsi" w:cstheme="minorBidi"/>
          <w:sz w:val="22"/>
          <w:szCs w:val="22"/>
        </w:rPr>
        <w:tab/>
      </w:r>
      <w:r w:rsidRPr="00285BBA">
        <w:rPr>
          <w:snapToGrid w:val="0"/>
        </w:rPr>
        <w:t>Test Requirements</w:t>
      </w:r>
      <w:r>
        <w:tab/>
        <w:t>1589</w:t>
      </w:r>
    </w:p>
    <w:p w14:paraId="3BC0C1F2" w14:textId="77777777" w:rsidR="006729FB" w:rsidRDefault="006729FB">
      <w:pPr>
        <w:pStyle w:val="TOC3"/>
        <w:rPr>
          <w:rFonts w:asciiTheme="minorHAnsi" w:eastAsiaTheme="minorEastAsia" w:hAnsiTheme="minorHAnsi" w:cstheme="minorBidi"/>
          <w:sz w:val="22"/>
          <w:szCs w:val="22"/>
        </w:rPr>
      </w:pPr>
      <w:r w:rsidRPr="006729FB">
        <w:t>A.8.1.31 E-UTRAN FDD-FDD intra-frequency event triggered reporting under fading propagation conditions in asynchronous cells for Cat-M1 UE in CEModeB</w:t>
      </w:r>
      <w:r w:rsidRPr="006729FB">
        <w:tab/>
      </w:r>
      <w:r>
        <w:t>1589</w:t>
      </w:r>
    </w:p>
    <w:p w14:paraId="6CDD2F23" w14:textId="77777777" w:rsidR="006729FB" w:rsidRDefault="006729FB">
      <w:pPr>
        <w:pStyle w:val="TOC4"/>
        <w:rPr>
          <w:rFonts w:asciiTheme="minorHAnsi" w:eastAsiaTheme="minorEastAsia" w:hAnsiTheme="minorHAnsi" w:cstheme="minorBidi"/>
          <w:sz w:val="22"/>
          <w:szCs w:val="22"/>
        </w:rPr>
      </w:pPr>
      <w:r w:rsidRPr="006729FB">
        <w:t>A.8.1.31.1</w:t>
      </w:r>
      <w:r w:rsidRPr="006729FB">
        <w:rPr>
          <w:rFonts w:asciiTheme="minorHAnsi" w:eastAsiaTheme="minorEastAsia" w:hAnsiTheme="minorHAnsi"/>
          <w:sz w:val="22"/>
          <w:szCs w:val="22"/>
        </w:rPr>
        <w:tab/>
      </w:r>
      <w:r w:rsidRPr="00285BBA">
        <w:rPr>
          <w:rFonts w:cs="v4.2.0"/>
          <w:snapToGrid w:val="0"/>
        </w:rPr>
        <w:t>Test Purpose and Environment</w:t>
      </w:r>
      <w:r>
        <w:tab/>
        <w:t>1589</w:t>
      </w:r>
    </w:p>
    <w:p w14:paraId="7C6643D4" w14:textId="77777777" w:rsidR="006729FB" w:rsidRDefault="006729FB">
      <w:pPr>
        <w:pStyle w:val="TOC4"/>
        <w:rPr>
          <w:rFonts w:asciiTheme="minorHAnsi" w:eastAsiaTheme="minorEastAsia" w:hAnsiTheme="minorHAnsi" w:cstheme="minorBidi"/>
          <w:sz w:val="22"/>
          <w:szCs w:val="22"/>
        </w:rPr>
      </w:pPr>
      <w:r w:rsidRPr="006729FB">
        <w:t>A.8.1.31.2</w:t>
      </w:r>
      <w:r w:rsidRPr="006729FB">
        <w:rPr>
          <w:rFonts w:asciiTheme="minorHAnsi" w:eastAsiaTheme="minorEastAsia" w:hAnsiTheme="minorHAnsi"/>
          <w:sz w:val="22"/>
          <w:szCs w:val="22"/>
        </w:rPr>
        <w:tab/>
      </w:r>
      <w:r w:rsidRPr="00285BBA">
        <w:rPr>
          <w:rFonts w:cs="v4.2.0"/>
          <w:snapToGrid w:val="0"/>
        </w:rPr>
        <w:t>Test Requirements</w:t>
      </w:r>
      <w:r>
        <w:tab/>
        <w:t>1591</w:t>
      </w:r>
    </w:p>
    <w:p w14:paraId="7A450E6E" w14:textId="77777777" w:rsidR="006729FB" w:rsidRDefault="006729FB">
      <w:pPr>
        <w:pStyle w:val="TOC3"/>
        <w:rPr>
          <w:rFonts w:asciiTheme="minorHAnsi" w:eastAsiaTheme="minorEastAsia" w:hAnsiTheme="minorHAnsi" w:cstheme="minorBidi"/>
          <w:sz w:val="22"/>
          <w:szCs w:val="22"/>
        </w:rPr>
      </w:pPr>
      <w:r w:rsidRPr="006729FB">
        <w:t xml:space="preserve">A.8.1.32 E-UTRAN FDD-FDD intra-frequency event triggered reporting under fading propagation conditions in synchronous cells for Cat-M1 UE in </w:t>
      </w:r>
      <w:r w:rsidRPr="006729FB">
        <w:rPr>
          <w:lang w:eastAsia="zh-CN"/>
        </w:rPr>
        <w:t>CEModeB</w:t>
      </w:r>
      <w:r w:rsidRPr="006729FB">
        <w:tab/>
      </w:r>
      <w:r>
        <w:t>1592</w:t>
      </w:r>
    </w:p>
    <w:p w14:paraId="464779E3" w14:textId="77777777" w:rsidR="006729FB" w:rsidRDefault="006729FB">
      <w:pPr>
        <w:pStyle w:val="TOC4"/>
        <w:rPr>
          <w:rFonts w:asciiTheme="minorHAnsi" w:eastAsiaTheme="minorEastAsia" w:hAnsiTheme="minorHAnsi" w:cstheme="minorBidi"/>
          <w:sz w:val="22"/>
          <w:szCs w:val="22"/>
        </w:rPr>
      </w:pPr>
      <w:r w:rsidRPr="006729FB">
        <w:t>A.8.1.32.1</w:t>
      </w:r>
      <w:r w:rsidRPr="006729FB">
        <w:rPr>
          <w:rFonts w:asciiTheme="minorHAnsi" w:eastAsiaTheme="minorEastAsia" w:hAnsiTheme="minorHAnsi"/>
          <w:sz w:val="22"/>
          <w:szCs w:val="22"/>
        </w:rPr>
        <w:tab/>
      </w:r>
      <w:r w:rsidRPr="00285BBA">
        <w:rPr>
          <w:rFonts w:cs="v4.2.0"/>
          <w:snapToGrid w:val="0"/>
        </w:rPr>
        <w:t>Test Purpose and Environment</w:t>
      </w:r>
      <w:r>
        <w:tab/>
        <w:t>1592</w:t>
      </w:r>
    </w:p>
    <w:p w14:paraId="3F1BD0E8" w14:textId="77777777" w:rsidR="006729FB" w:rsidRDefault="006729FB">
      <w:pPr>
        <w:pStyle w:val="TOC4"/>
        <w:rPr>
          <w:rFonts w:asciiTheme="minorHAnsi" w:eastAsiaTheme="minorEastAsia" w:hAnsiTheme="minorHAnsi" w:cstheme="minorBidi"/>
          <w:sz w:val="22"/>
          <w:szCs w:val="22"/>
        </w:rPr>
      </w:pPr>
      <w:r w:rsidRPr="006729FB">
        <w:t>A.8.1.32.2</w:t>
      </w:r>
      <w:r w:rsidRPr="006729FB">
        <w:rPr>
          <w:rFonts w:asciiTheme="minorHAnsi" w:eastAsiaTheme="minorEastAsia" w:hAnsiTheme="minorHAnsi"/>
          <w:sz w:val="22"/>
          <w:szCs w:val="22"/>
        </w:rPr>
        <w:tab/>
      </w:r>
      <w:r w:rsidRPr="00285BBA">
        <w:rPr>
          <w:rFonts w:cs="v4.2.0"/>
          <w:snapToGrid w:val="0"/>
        </w:rPr>
        <w:t>Test Requirements</w:t>
      </w:r>
      <w:r>
        <w:tab/>
        <w:t>1593</w:t>
      </w:r>
    </w:p>
    <w:p w14:paraId="292A2D26" w14:textId="77777777" w:rsidR="006729FB" w:rsidRDefault="006729F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5212CE9D" w14:textId="77777777" w:rsidR="006729FB" w:rsidRDefault="006729F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368D45A3" w14:textId="77777777" w:rsidR="006729FB" w:rsidRDefault="006729F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1595</w:t>
      </w:r>
    </w:p>
    <w:p w14:paraId="64B54791" w14:textId="77777777" w:rsidR="006729FB" w:rsidRDefault="006729FB">
      <w:pPr>
        <w:pStyle w:val="TOC3"/>
        <w:rPr>
          <w:rFonts w:asciiTheme="minorHAnsi" w:eastAsiaTheme="minorEastAsia" w:hAnsiTheme="minorHAnsi" w:cstheme="minorBidi"/>
          <w:sz w:val="22"/>
          <w:szCs w:val="22"/>
        </w:rPr>
      </w:pPr>
      <w:r w:rsidRPr="006729FB">
        <w:t>A.8.1.34</w:t>
      </w:r>
      <w:r w:rsidRPr="006729FB">
        <w:rPr>
          <w:rFonts w:asciiTheme="minorHAnsi" w:eastAsiaTheme="minorEastAsia" w:hAnsiTheme="minorHAnsi"/>
          <w:sz w:val="22"/>
          <w:szCs w:val="22"/>
        </w:rPr>
        <w:tab/>
      </w:r>
      <w:r w:rsidRPr="00285BBA">
        <w:rPr>
          <w:rFonts w:cs="v4.2.0"/>
        </w:rPr>
        <w:t xml:space="preserve">E-UTRAN HD-FDD intra-frequency event triggered reporting under fading propagation conditions in synchronous cells for Cat-M1 UE in </w:t>
      </w:r>
      <w:r w:rsidRPr="00285BBA">
        <w:rPr>
          <w:rFonts w:cs="v4.2.0"/>
          <w:lang w:eastAsia="zh-CN"/>
        </w:rPr>
        <w:t>CEModeB</w:t>
      </w:r>
      <w:r>
        <w:tab/>
        <w:t>1596</w:t>
      </w:r>
    </w:p>
    <w:p w14:paraId="19877F36" w14:textId="77777777" w:rsidR="006729FB" w:rsidRDefault="006729FB">
      <w:pPr>
        <w:pStyle w:val="TOC4"/>
        <w:rPr>
          <w:rFonts w:asciiTheme="minorHAnsi" w:eastAsiaTheme="minorEastAsia" w:hAnsiTheme="minorHAnsi" w:cstheme="minorBidi"/>
          <w:sz w:val="22"/>
          <w:szCs w:val="22"/>
        </w:rPr>
      </w:pPr>
      <w:r w:rsidRPr="006729FB">
        <w:t>A.8.1.34.1</w:t>
      </w:r>
      <w:r w:rsidRPr="006729FB">
        <w:rPr>
          <w:rFonts w:asciiTheme="minorHAnsi" w:eastAsiaTheme="minorEastAsia" w:hAnsiTheme="minorHAnsi"/>
          <w:sz w:val="22"/>
          <w:szCs w:val="22"/>
        </w:rPr>
        <w:tab/>
      </w:r>
      <w:r w:rsidRPr="00285BBA">
        <w:rPr>
          <w:rFonts w:cs="v4.2.0"/>
          <w:snapToGrid w:val="0"/>
        </w:rPr>
        <w:t>Test Purpose and Environment</w:t>
      </w:r>
      <w:r>
        <w:tab/>
        <w:t>1596</w:t>
      </w:r>
    </w:p>
    <w:p w14:paraId="7E2805EB" w14:textId="77777777" w:rsidR="006729FB" w:rsidRDefault="006729FB">
      <w:pPr>
        <w:pStyle w:val="TOC4"/>
        <w:rPr>
          <w:rFonts w:asciiTheme="minorHAnsi" w:eastAsiaTheme="minorEastAsia" w:hAnsiTheme="minorHAnsi" w:cstheme="minorBidi"/>
          <w:sz w:val="22"/>
          <w:szCs w:val="22"/>
        </w:rPr>
      </w:pPr>
      <w:r w:rsidRPr="006729FB">
        <w:t>A.8.1.34.2</w:t>
      </w:r>
      <w:r w:rsidRPr="006729FB">
        <w:rPr>
          <w:rFonts w:asciiTheme="minorHAnsi" w:eastAsiaTheme="minorEastAsia" w:hAnsiTheme="minorHAnsi"/>
          <w:sz w:val="22"/>
          <w:szCs w:val="22"/>
        </w:rPr>
        <w:tab/>
      </w:r>
      <w:r w:rsidRPr="00285BBA">
        <w:rPr>
          <w:rFonts w:cs="v4.2.0"/>
          <w:snapToGrid w:val="0"/>
        </w:rPr>
        <w:t>Test Requirements</w:t>
      </w:r>
      <w:r>
        <w:tab/>
        <w:t>1597</w:t>
      </w:r>
    </w:p>
    <w:p w14:paraId="6077F743" w14:textId="77777777" w:rsidR="006729FB" w:rsidRDefault="006729FB">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7555BEF2" w14:textId="77777777" w:rsidR="006729FB" w:rsidRDefault="006729FB">
      <w:pPr>
        <w:pStyle w:val="TOC4"/>
        <w:rPr>
          <w:rFonts w:asciiTheme="minorHAnsi" w:eastAsiaTheme="minorEastAsia" w:hAnsiTheme="minorHAnsi" w:cstheme="minorBidi"/>
          <w:sz w:val="22"/>
          <w:szCs w:val="22"/>
        </w:rPr>
      </w:pPr>
      <w:r w:rsidRPr="006729FB">
        <w:t>A.8.1.35.1</w:t>
      </w:r>
      <w:r w:rsidRPr="006729FB">
        <w:rPr>
          <w:rFonts w:asciiTheme="minorHAnsi" w:eastAsiaTheme="minorEastAsia" w:hAnsiTheme="minorHAnsi" w:cstheme="minorBidi"/>
          <w:sz w:val="22"/>
          <w:szCs w:val="22"/>
        </w:rPr>
        <w:tab/>
      </w:r>
      <w:r w:rsidRPr="00285BBA">
        <w:rPr>
          <w:snapToGrid w:val="0"/>
        </w:rPr>
        <w:t>Test Purpose and Environment</w:t>
      </w:r>
      <w:r>
        <w:tab/>
        <w:t>1598</w:t>
      </w:r>
    </w:p>
    <w:p w14:paraId="758B428C" w14:textId="77777777" w:rsidR="006729FB" w:rsidRDefault="006729FB">
      <w:pPr>
        <w:pStyle w:val="TOC4"/>
        <w:rPr>
          <w:rFonts w:asciiTheme="minorHAnsi" w:eastAsiaTheme="minorEastAsia" w:hAnsiTheme="minorHAnsi" w:cstheme="minorBidi"/>
          <w:sz w:val="22"/>
          <w:szCs w:val="22"/>
        </w:rPr>
      </w:pPr>
      <w:r w:rsidRPr="006729FB">
        <w:t>A.8.1.35.2</w:t>
      </w:r>
      <w:r w:rsidRPr="006729FB">
        <w:rPr>
          <w:rFonts w:asciiTheme="minorHAnsi" w:eastAsiaTheme="minorEastAsia" w:hAnsiTheme="minorHAnsi" w:cstheme="minorBidi"/>
          <w:sz w:val="22"/>
          <w:szCs w:val="22"/>
        </w:rPr>
        <w:tab/>
      </w:r>
      <w:r w:rsidRPr="00285BBA">
        <w:rPr>
          <w:snapToGrid w:val="0"/>
        </w:rPr>
        <w:t>Test Requirements</w:t>
      </w:r>
      <w:r>
        <w:tab/>
        <w:t>1599</w:t>
      </w:r>
    </w:p>
    <w:p w14:paraId="7A84DFC7" w14:textId="77777777" w:rsidR="006729FB" w:rsidRDefault="006729FB">
      <w:pPr>
        <w:pStyle w:val="TOC3"/>
        <w:rPr>
          <w:rFonts w:asciiTheme="minorHAnsi" w:eastAsiaTheme="minorEastAsia" w:hAnsiTheme="minorHAnsi" w:cstheme="minorBidi"/>
          <w:sz w:val="22"/>
          <w:szCs w:val="22"/>
        </w:rPr>
      </w:pPr>
      <w:r w:rsidRPr="006729FB">
        <w:t>A.8.1.36</w:t>
      </w:r>
      <w:r w:rsidRPr="006729FB">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689DD49" w14:textId="77777777" w:rsidR="006729FB" w:rsidRDefault="006729FB">
      <w:pPr>
        <w:pStyle w:val="TOC4"/>
        <w:rPr>
          <w:rFonts w:asciiTheme="minorHAnsi" w:eastAsiaTheme="minorEastAsia" w:hAnsiTheme="minorHAnsi" w:cstheme="minorBidi"/>
          <w:sz w:val="22"/>
          <w:szCs w:val="22"/>
        </w:rPr>
      </w:pPr>
      <w:r w:rsidRPr="006729FB">
        <w:t>A.8.1.36.1</w:t>
      </w:r>
      <w:r w:rsidRPr="006729FB">
        <w:rPr>
          <w:rFonts w:asciiTheme="minorHAnsi" w:eastAsiaTheme="minorEastAsia" w:hAnsiTheme="minorHAnsi" w:cstheme="minorBidi"/>
          <w:sz w:val="22"/>
          <w:szCs w:val="22"/>
        </w:rPr>
        <w:tab/>
      </w:r>
      <w:r w:rsidRPr="00285BBA">
        <w:rPr>
          <w:snapToGrid w:val="0"/>
        </w:rPr>
        <w:t>Test Purpose and Environment</w:t>
      </w:r>
      <w:r>
        <w:tab/>
        <w:t>1600</w:t>
      </w:r>
    </w:p>
    <w:p w14:paraId="01FB2D70" w14:textId="77777777" w:rsidR="006729FB" w:rsidRDefault="006729FB">
      <w:pPr>
        <w:pStyle w:val="TOC4"/>
        <w:rPr>
          <w:rFonts w:asciiTheme="minorHAnsi" w:eastAsiaTheme="minorEastAsia" w:hAnsiTheme="minorHAnsi" w:cstheme="minorBidi"/>
          <w:sz w:val="22"/>
          <w:szCs w:val="22"/>
        </w:rPr>
      </w:pPr>
      <w:r w:rsidRPr="006729FB">
        <w:t>A.8.1.36.2</w:t>
      </w:r>
      <w:r w:rsidRPr="006729FB">
        <w:rPr>
          <w:rFonts w:asciiTheme="minorHAnsi" w:eastAsiaTheme="minorEastAsia" w:hAnsiTheme="minorHAnsi" w:cstheme="minorBidi"/>
          <w:sz w:val="22"/>
          <w:szCs w:val="22"/>
        </w:rPr>
        <w:tab/>
      </w:r>
      <w:r w:rsidRPr="00285BBA">
        <w:rPr>
          <w:snapToGrid w:val="0"/>
        </w:rPr>
        <w:t>Test Requirements</w:t>
      </w:r>
      <w:r>
        <w:tab/>
        <w:t>1601</w:t>
      </w:r>
    </w:p>
    <w:p w14:paraId="1C0AD517" w14:textId="77777777" w:rsidR="006729FB" w:rsidRDefault="006729FB">
      <w:pPr>
        <w:pStyle w:val="TOC3"/>
        <w:rPr>
          <w:rFonts w:asciiTheme="minorHAnsi" w:eastAsiaTheme="minorEastAsia" w:hAnsiTheme="minorHAnsi" w:cstheme="minorBidi"/>
          <w:sz w:val="22"/>
          <w:szCs w:val="22"/>
        </w:rPr>
      </w:pPr>
      <w:r w:rsidRPr="006729FB">
        <w:t>A.8.1.37</w:t>
      </w:r>
      <w:r w:rsidRPr="006729FB">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669D9E0F" w14:textId="77777777" w:rsidR="006729FB" w:rsidRDefault="006729FB">
      <w:pPr>
        <w:pStyle w:val="TOC4"/>
        <w:rPr>
          <w:rFonts w:asciiTheme="minorHAnsi" w:eastAsiaTheme="minorEastAsia" w:hAnsiTheme="minorHAnsi" w:cstheme="minorBidi"/>
          <w:sz w:val="22"/>
          <w:szCs w:val="22"/>
        </w:rPr>
      </w:pPr>
      <w:r w:rsidRPr="006729FB">
        <w:t>A.8.1.37.1</w:t>
      </w:r>
      <w:r w:rsidRPr="006729FB">
        <w:rPr>
          <w:rFonts w:asciiTheme="minorHAnsi" w:eastAsiaTheme="minorEastAsia" w:hAnsiTheme="minorHAnsi" w:cstheme="minorBidi"/>
          <w:sz w:val="22"/>
          <w:szCs w:val="22"/>
        </w:rPr>
        <w:tab/>
      </w:r>
      <w:r w:rsidRPr="00285BBA">
        <w:rPr>
          <w:snapToGrid w:val="0"/>
        </w:rPr>
        <w:t>Test Purpose and Environment</w:t>
      </w:r>
      <w:r>
        <w:tab/>
        <w:t>1602</w:t>
      </w:r>
    </w:p>
    <w:p w14:paraId="47C599F6" w14:textId="77777777" w:rsidR="006729FB" w:rsidRDefault="006729FB">
      <w:pPr>
        <w:pStyle w:val="TOC4"/>
        <w:rPr>
          <w:rFonts w:asciiTheme="minorHAnsi" w:eastAsiaTheme="minorEastAsia" w:hAnsiTheme="minorHAnsi" w:cstheme="minorBidi"/>
          <w:sz w:val="22"/>
          <w:szCs w:val="22"/>
        </w:rPr>
      </w:pPr>
      <w:r w:rsidRPr="006729FB">
        <w:t>A.8.1.37.2</w:t>
      </w:r>
      <w:r w:rsidRPr="006729FB">
        <w:rPr>
          <w:rFonts w:asciiTheme="minorHAnsi" w:eastAsiaTheme="minorEastAsia" w:hAnsiTheme="minorHAnsi" w:cstheme="minorBidi"/>
          <w:sz w:val="22"/>
          <w:szCs w:val="22"/>
        </w:rPr>
        <w:tab/>
      </w:r>
      <w:r w:rsidRPr="00285BBA">
        <w:rPr>
          <w:snapToGrid w:val="0"/>
        </w:rPr>
        <w:t>Test Requirements</w:t>
      </w:r>
      <w:r>
        <w:tab/>
        <w:t>1604</w:t>
      </w:r>
    </w:p>
    <w:p w14:paraId="02B05D85" w14:textId="77777777" w:rsidR="006729FB" w:rsidRDefault="006729FB">
      <w:pPr>
        <w:pStyle w:val="TOC3"/>
        <w:rPr>
          <w:rFonts w:asciiTheme="minorHAnsi" w:eastAsiaTheme="minorEastAsia" w:hAnsiTheme="minorHAnsi" w:cstheme="minorBidi"/>
          <w:sz w:val="22"/>
          <w:szCs w:val="22"/>
        </w:rPr>
      </w:pPr>
      <w:r w:rsidRPr="006729FB">
        <w:t>A.8.1.38</w:t>
      </w:r>
      <w:r w:rsidRPr="006729FB">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4300610D" w14:textId="77777777" w:rsidR="006729FB" w:rsidRDefault="006729FB">
      <w:pPr>
        <w:pStyle w:val="TOC4"/>
        <w:rPr>
          <w:rFonts w:asciiTheme="minorHAnsi" w:eastAsiaTheme="minorEastAsia" w:hAnsiTheme="minorHAnsi" w:cstheme="minorBidi"/>
          <w:sz w:val="22"/>
          <w:szCs w:val="22"/>
        </w:rPr>
      </w:pPr>
      <w:r w:rsidRPr="006729FB">
        <w:t>A.8.1.38.1</w:t>
      </w:r>
      <w:r w:rsidRPr="006729FB">
        <w:rPr>
          <w:rFonts w:asciiTheme="minorHAnsi" w:eastAsiaTheme="minorEastAsia" w:hAnsiTheme="minorHAnsi" w:cstheme="minorBidi"/>
          <w:sz w:val="22"/>
          <w:szCs w:val="22"/>
        </w:rPr>
        <w:tab/>
      </w:r>
      <w:r w:rsidRPr="00285BBA">
        <w:rPr>
          <w:snapToGrid w:val="0"/>
        </w:rPr>
        <w:t>Test Purpose and Environment</w:t>
      </w:r>
      <w:r>
        <w:tab/>
        <w:t>1604</w:t>
      </w:r>
    </w:p>
    <w:p w14:paraId="0098103D" w14:textId="77777777" w:rsidR="006729FB" w:rsidRDefault="006729FB">
      <w:pPr>
        <w:pStyle w:val="TOC4"/>
        <w:rPr>
          <w:rFonts w:asciiTheme="minorHAnsi" w:eastAsiaTheme="minorEastAsia" w:hAnsiTheme="minorHAnsi" w:cstheme="minorBidi"/>
          <w:sz w:val="22"/>
          <w:szCs w:val="22"/>
        </w:rPr>
      </w:pPr>
      <w:r w:rsidRPr="006729FB">
        <w:t>A.8.1.38.2</w:t>
      </w:r>
      <w:r w:rsidRPr="006729FB">
        <w:rPr>
          <w:rFonts w:asciiTheme="minorHAnsi" w:eastAsiaTheme="minorEastAsia" w:hAnsiTheme="minorHAnsi" w:cstheme="minorBidi"/>
          <w:sz w:val="22"/>
          <w:szCs w:val="22"/>
        </w:rPr>
        <w:tab/>
      </w:r>
      <w:r w:rsidRPr="00285BBA">
        <w:rPr>
          <w:snapToGrid w:val="0"/>
        </w:rPr>
        <w:t>Test Requirements</w:t>
      </w:r>
      <w:r>
        <w:tab/>
        <w:t>1605</w:t>
      </w:r>
    </w:p>
    <w:p w14:paraId="64B3967A" w14:textId="77777777" w:rsidR="006729FB" w:rsidRDefault="006729FB">
      <w:pPr>
        <w:pStyle w:val="TOC3"/>
        <w:rPr>
          <w:rFonts w:asciiTheme="minorHAnsi" w:eastAsiaTheme="minorEastAsia" w:hAnsiTheme="minorHAnsi" w:cstheme="minorBidi"/>
          <w:sz w:val="22"/>
          <w:szCs w:val="22"/>
        </w:rPr>
      </w:pPr>
      <w:r w:rsidRPr="006729FB">
        <w:t>A.8.1.39</w:t>
      </w:r>
      <w:r w:rsidRPr="006729FB">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58A0A781" w14:textId="77777777" w:rsidR="006729FB" w:rsidRDefault="006729FB">
      <w:pPr>
        <w:pStyle w:val="TOC4"/>
        <w:rPr>
          <w:rFonts w:asciiTheme="minorHAnsi" w:eastAsiaTheme="minorEastAsia" w:hAnsiTheme="minorHAnsi" w:cstheme="minorBidi"/>
          <w:sz w:val="22"/>
          <w:szCs w:val="22"/>
        </w:rPr>
      </w:pPr>
      <w:r w:rsidRPr="006729FB">
        <w:t>A.8.1.39.1</w:t>
      </w:r>
      <w:r w:rsidRPr="006729FB">
        <w:rPr>
          <w:rFonts w:asciiTheme="minorHAnsi" w:eastAsiaTheme="minorEastAsia" w:hAnsiTheme="minorHAnsi" w:cstheme="minorBidi"/>
          <w:sz w:val="22"/>
          <w:szCs w:val="22"/>
        </w:rPr>
        <w:tab/>
      </w:r>
      <w:r w:rsidRPr="00285BBA">
        <w:rPr>
          <w:snapToGrid w:val="0"/>
        </w:rPr>
        <w:t>Test Purpose and Environment</w:t>
      </w:r>
      <w:r>
        <w:tab/>
        <w:t>1606</w:t>
      </w:r>
    </w:p>
    <w:p w14:paraId="2646D55C" w14:textId="77777777" w:rsidR="006729FB" w:rsidRDefault="006729FB">
      <w:pPr>
        <w:pStyle w:val="TOC4"/>
        <w:rPr>
          <w:rFonts w:asciiTheme="minorHAnsi" w:eastAsiaTheme="minorEastAsia" w:hAnsiTheme="minorHAnsi" w:cstheme="minorBidi"/>
          <w:sz w:val="22"/>
          <w:szCs w:val="22"/>
        </w:rPr>
      </w:pPr>
      <w:r w:rsidRPr="006729FB">
        <w:t>A.8.1.39.2</w:t>
      </w:r>
      <w:r w:rsidRPr="006729FB">
        <w:rPr>
          <w:rFonts w:asciiTheme="minorHAnsi" w:eastAsiaTheme="minorEastAsia" w:hAnsiTheme="minorHAnsi" w:cstheme="minorBidi"/>
          <w:sz w:val="22"/>
          <w:szCs w:val="22"/>
        </w:rPr>
        <w:tab/>
      </w:r>
      <w:r w:rsidRPr="00285BBA">
        <w:rPr>
          <w:snapToGrid w:val="0"/>
        </w:rPr>
        <w:t>Test Requirements</w:t>
      </w:r>
      <w:r>
        <w:tab/>
        <w:t>1608</w:t>
      </w:r>
    </w:p>
    <w:p w14:paraId="0673E791" w14:textId="77777777" w:rsidR="006729FB" w:rsidRDefault="006729FB">
      <w:pPr>
        <w:pStyle w:val="TOC3"/>
        <w:rPr>
          <w:rFonts w:asciiTheme="minorHAnsi" w:eastAsiaTheme="minorEastAsia" w:hAnsiTheme="minorHAnsi" w:cstheme="minorBidi"/>
          <w:sz w:val="22"/>
          <w:szCs w:val="22"/>
        </w:rPr>
      </w:pPr>
      <w:r w:rsidRPr="006729FB">
        <w:t>A.8.1.40</w:t>
      </w:r>
      <w:r w:rsidRPr="006729FB">
        <w:rPr>
          <w:rFonts w:asciiTheme="minorHAnsi" w:eastAsiaTheme="minorEastAsia" w:hAnsiTheme="minorHAnsi"/>
          <w:sz w:val="22"/>
          <w:szCs w:val="22"/>
        </w:rPr>
        <w:tab/>
      </w:r>
      <w:r w:rsidRPr="00285BBA">
        <w:rPr>
          <w:rFonts w:cs="Arial"/>
        </w:rPr>
        <w:t xml:space="preserve">E-UTRAN FDD-FDD intra-frequency event triggered reporting with DRX for UE configured with </w:t>
      </w:r>
      <w:r w:rsidRPr="00285BBA">
        <w:rPr>
          <w:rFonts w:cs="Arial"/>
          <w:i/>
        </w:rPr>
        <w:t>highSpeedEnhancedMeasFlag</w:t>
      </w:r>
      <w:r>
        <w:tab/>
        <w:t>1608</w:t>
      </w:r>
    </w:p>
    <w:p w14:paraId="2787618C" w14:textId="77777777" w:rsidR="006729FB" w:rsidRDefault="006729FB">
      <w:pPr>
        <w:pStyle w:val="TOC4"/>
        <w:rPr>
          <w:rFonts w:asciiTheme="minorHAnsi" w:eastAsiaTheme="minorEastAsia" w:hAnsiTheme="minorHAnsi" w:cstheme="minorBidi"/>
          <w:sz w:val="22"/>
          <w:szCs w:val="22"/>
        </w:rPr>
      </w:pPr>
      <w:r w:rsidRPr="006729FB">
        <w:t>A.8.1.40.</w:t>
      </w:r>
      <w:r w:rsidRPr="006729FB">
        <w:rPr>
          <w:lang w:eastAsia="zh-CN"/>
        </w:rPr>
        <w:t>1</w:t>
      </w:r>
      <w:r w:rsidRPr="006729FB">
        <w:rPr>
          <w:rFonts w:asciiTheme="minorHAnsi" w:eastAsiaTheme="minorEastAsia" w:hAnsiTheme="minorHAnsi"/>
          <w:sz w:val="22"/>
          <w:szCs w:val="22"/>
        </w:rPr>
        <w:tab/>
      </w:r>
      <w:r w:rsidRPr="00285BBA">
        <w:rPr>
          <w:rFonts w:cs="Arial"/>
          <w:snapToGrid w:val="0"/>
        </w:rPr>
        <w:t>Test Purpose and Environment</w:t>
      </w:r>
      <w:r>
        <w:tab/>
        <w:t>1608</w:t>
      </w:r>
    </w:p>
    <w:p w14:paraId="0FB5F05C" w14:textId="77777777" w:rsidR="006729FB" w:rsidRDefault="006729FB">
      <w:pPr>
        <w:pStyle w:val="TOC4"/>
        <w:rPr>
          <w:rFonts w:asciiTheme="minorHAnsi" w:eastAsiaTheme="minorEastAsia" w:hAnsiTheme="minorHAnsi" w:cstheme="minorBidi"/>
          <w:sz w:val="22"/>
          <w:szCs w:val="22"/>
        </w:rPr>
      </w:pPr>
      <w:r w:rsidRPr="006729FB">
        <w:t>A.8.1.40.2</w:t>
      </w:r>
      <w:r w:rsidRPr="006729FB">
        <w:rPr>
          <w:rFonts w:asciiTheme="minorHAnsi" w:eastAsiaTheme="minorEastAsia" w:hAnsiTheme="minorHAnsi"/>
          <w:sz w:val="22"/>
          <w:szCs w:val="22"/>
        </w:rPr>
        <w:tab/>
      </w:r>
      <w:r w:rsidRPr="00285BBA">
        <w:rPr>
          <w:rFonts w:cs="Arial"/>
          <w:snapToGrid w:val="0"/>
        </w:rPr>
        <w:t>Test Requirements</w:t>
      </w:r>
      <w:r>
        <w:tab/>
        <w:t>1610</w:t>
      </w:r>
    </w:p>
    <w:p w14:paraId="51D2AB40" w14:textId="77777777" w:rsidR="006729FB" w:rsidRDefault="006729F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285BBA">
        <w:rPr>
          <w:rFonts w:cs="v4.2.0"/>
        </w:rPr>
        <w:t>E-UTRAN FDD intra-frequency event triggered reporting for serving cell under fading propagation conditions for UE category M1 in CEModeA</w:t>
      </w:r>
      <w:r w:rsidRPr="00285BBA">
        <w:rPr>
          <w:rFonts w:cs="v4.2.0"/>
          <w:lang w:eastAsia="zh-CN"/>
        </w:rPr>
        <w:t xml:space="preserve"> without gap</w:t>
      </w:r>
      <w:r>
        <w:tab/>
        <w:t>1610</w:t>
      </w:r>
    </w:p>
    <w:p w14:paraId="1A008813" w14:textId="77777777" w:rsidR="006729FB" w:rsidRDefault="006729FB">
      <w:pPr>
        <w:pStyle w:val="TOC4"/>
        <w:rPr>
          <w:rFonts w:asciiTheme="minorHAnsi" w:eastAsiaTheme="minorEastAsia" w:hAnsiTheme="minorHAnsi" w:cstheme="minorBidi"/>
          <w:sz w:val="22"/>
          <w:szCs w:val="22"/>
        </w:rPr>
      </w:pPr>
      <w:r w:rsidRPr="006729FB">
        <w:t>A.8.1.41.1</w:t>
      </w:r>
      <w:r w:rsidRPr="006729FB">
        <w:rPr>
          <w:rFonts w:asciiTheme="minorHAnsi" w:eastAsiaTheme="minorEastAsia" w:hAnsiTheme="minorHAnsi" w:cstheme="minorBidi"/>
          <w:sz w:val="22"/>
          <w:szCs w:val="22"/>
        </w:rPr>
        <w:tab/>
      </w:r>
      <w:r w:rsidRPr="00285BBA">
        <w:rPr>
          <w:snapToGrid w:val="0"/>
        </w:rPr>
        <w:t>Test Purpose and Environment</w:t>
      </w:r>
      <w:r>
        <w:tab/>
        <w:t>1610</w:t>
      </w:r>
    </w:p>
    <w:p w14:paraId="217101DE" w14:textId="77777777" w:rsidR="006729FB" w:rsidRDefault="006729FB">
      <w:pPr>
        <w:pStyle w:val="TOC4"/>
        <w:rPr>
          <w:rFonts w:asciiTheme="minorHAnsi" w:eastAsiaTheme="minorEastAsia" w:hAnsiTheme="minorHAnsi" w:cstheme="minorBidi"/>
          <w:sz w:val="22"/>
          <w:szCs w:val="22"/>
        </w:rPr>
      </w:pPr>
      <w:r w:rsidRPr="006729FB">
        <w:t>A.8.1.41.2</w:t>
      </w:r>
      <w:r w:rsidRPr="006729FB">
        <w:rPr>
          <w:rFonts w:asciiTheme="minorHAnsi" w:eastAsiaTheme="minorEastAsia" w:hAnsiTheme="minorHAnsi" w:cstheme="minorBidi"/>
          <w:sz w:val="22"/>
          <w:szCs w:val="22"/>
        </w:rPr>
        <w:tab/>
      </w:r>
      <w:r w:rsidRPr="00285BBA">
        <w:rPr>
          <w:snapToGrid w:val="0"/>
        </w:rPr>
        <w:t>Test Requirement</w:t>
      </w:r>
      <w:r>
        <w:tab/>
        <w:t>1612</w:t>
      </w:r>
    </w:p>
    <w:p w14:paraId="076167A3" w14:textId="77777777" w:rsidR="006729FB" w:rsidRDefault="006729F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285BBA">
        <w:rPr>
          <w:rFonts w:cs="v4.2.0"/>
        </w:rPr>
        <w:t>E-UTRAN HD-FDD intra-frequency event triggered reporting for serving cell under fading propagation conditions for UE category M1 in CEModeA</w:t>
      </w:r>
      <w:r w:rsidRPr="00285BBA">
        <w:rPr>
          <w:rFonts w:cs="v4.2.0"/>
          <w:lang w:eastAsia="zh-CN"/>
        </w:rPr>
        <w:t xml:space="preserve"> without gap</w:t>
      </w:r>
      <w:r>
        <w:tab/>
        <w:t>1612</w:t>
      </w:r>
    </w:p>
    <w:p w14:paraId="3ED17E5B" w14:textId="77777777" w:rsidR="006729FB" w:rsidRDefault="006729FB">
      <w:pPr>
        <w:pStyle w:val="TOC4"/>
        <w:rPr>
          <w:rFonts w:asciiTheme="minorHAnsi" w:eastAsiaTheme="minorEastAsia" w:hAnsiTheme="minorHAnsi" w:cstheme="minorBidi"/>
          <w:sz w:val="22"/>
          <w:szCs w:val="22"/>
        </w:rPr>
      </w:pPr>
      <w:r w:rsidRPr="006729FB">
        <w:t>A.8.1.42.1</w:t>
      </w:r>
      <w:r w:rsidRPr="006729FB">
        <w:rPr>
          <w:rFonts w:asciiTheme="minorHAnsi" w:eastAsiaTheme="minorEastAsia" w:hAnsiTheme="minorHAnsi" w:cstheme="minorBidi"/>
          <w:sz w:val="22"/>
          <w:szCs w:val="22"/>
        </w:rPr>
        <w:tab/>
      </w:r>
      <w:r w:rsidRPr="00285BBA">
        <w:rPr>
          <w:snapToGrid w:val="0"/>
        </w:rPr>
        <w:t>Test Purpose and Environment</w:t>
      </w:r>
      <w:r>
        <w:tab/>
        <w:t>1612</w:t>
      </w:r>
    </w:p>
    <w:p w14:paraId="05E92DFF" w14:textId="77777777" w:rsidR="006729FB" w:rsidRDefault="006729FB">
      <w:pPr>
        <w:pStyle w:val="TOC4"/>
        <w:rPr>
          <w:rFonts w:asciiTheme="minorHAnsi" w:eastAsiaTheme="minorEastAsia" w:hAnsiTheme="minorHAnsi" w:cstheme="minorBidi"/>
          <w:sz w:val="22"/>
          <w:szCs w:val="22"/>
        </w:rPr>
      </w:pPr>
      <w:r w:rsidRPr="006729FB">
        <w:t>A.8.1.42.2</w:t>
      </w:r>
      <w:r w:rsidRPr="006729FB">
        <w:rPr>
          <w:rFonts w:asciiTheme="minorHAnsi" w:eastAsiaTheme="minorEastAsia" w:hAnsiTheme="minorHAnsi" w:cstheme="minorBidi"/>
          <w:sz w:val="22"/>
          <w:szCs w:val="22"/>
        </w:rPr>
        <w:tab/>
      </w:r>
      <w:r w:rsidRPr="00285BBA">
        <w:rPr>
          <w:snapToGrid w:val="0"/>
        </w:rPr>
        <w:t>Test Requirement</w:t>
      </w:r>
      <w:r>
        <w:tab/>
        <w:t>1613</w:t>
      </w:r>
    </w:p>
    <w:p w14:paraId="5D96474F" w14:textId="77777777" w:rsidR="006729FB" w:rsidRDefault="006729F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693A79F6" w14:textId="77777777" w:rsidR="006729FB" w:rsidRDefault="006729F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0365D186" w14:textId="77777777" w:rsidR="006729FB" w:rsidRDefault="006729FB">
      <w:pPr>
        <w:pStyle w:val="TOC4"/>
        <w:rPr>
          <w:rFonts w:asciiTheme="minorHAnsi" w:eastAsiaTheme="minorEastAsia" w:hAnsiTheme="minorHAnsi" w:cstheme="minorBidi"/>
          <w:sz w:val="22"/>
          <w:szCs w:val="22"/>
        </w:rPr>
      </w:pPr>
      <w:r w:rsidRPr="006729FB">
        <w:t>A.8.2.1.1</w:t>
      </w:r>
      <w:r w:rsidRPr="006729FB">
        <w:rPr>
          <w:rFonts w:asciiTheme="minorHAnsi" w:eastAsiaTheme="minorEastAsia" w:hAnsiTheme="minorHAnsi"/>
          <w:sz w:val="22"/>
          <w:szCs w:val="22"/>
        </w:rPr>
        <w:tab/>
      </w:r>
      <w:r w:rsidRPr="00285BBA">
        <w:rPr>
          <w:rFonts w:cs="v4.2.0"/>
          <w:snapToGrid w:val="0"/>
        </w:rPr>
        <w:t>Test Purpose and Environment</w:t>
      </w:r>
      <w:r>
        <w:tab/>
        <w:t>1614</w:t>
      </w:r>
    </w:p>
    <w:p w14:paraId="7423BE85" w14:textId="77777777" w:rsidR="006729FB" w:rsidRDefault="006729FB">
      <w:pPr>
        <w:pStyle w:val="TOC4"/>
        <w:rPr>
          <w:rFonts w:asciiTheme="minorHAnsi" w:eastAsiaTheme="minorEastAsia" w:hAnsiTheme="minorHAnsi" w:cstheme="minorBidi"/>
          <w:sz w:val="22"/>
          <w:szCs w:val="22"/>
        </w:rPr>
      </w:pPr>
      <w:r w:rsidRPr="006729FB">
        <w:t>A.8.2.1.2</w:t>
      </w:r>
      <w:r w:rsidRPr="006729FB">
        <w:rPr>
          <w:rFonts w:asciiTheme="minorHAnsi" w:eastAsiaTheme="minorEastAsia" w:hAnsiTheme="minorHAnsi"/>
          <w:sz w:val="22"/>
          <w:szCs w:val="22"/>
        </w:rPr>
        <w:tab/>
      </w:r>
      <w:r w:rsidRPr="00285BBA">
        <w:rPr>
          <w:rFonts w:cs="v4.2.0"/>
          <w:snapToGrid w:val="0"/>
        </w:rPr>
        <w:t>Test Requirements</w:t>
      </w:r>
      <w:r>
        <w:tab/>
        <w:t>1615</w:t>
      </w:r>
    </w:p>
    <w:p w14:paraId="1A50E10A" w14:textId="77777777" w:rsidR="006729FB" w:rsidRDefault="006729FB">
      <w:pPr>
        <w:pStyle w:val="TOC3"/>
        <w:rPr>
          <w:rFonts w:asciiTheme="minorHAnsi" w:eastAsiaTheme="minorEastAsia" w:hAnsiTheme="minorHAnsi" w:cstheme="minorBidi"/>
          <w:sz w:val="22"/>
          <w:szCs w:val="22"/>
        </w:rPr>
      </w:pPr>
      <w:r w:rsidRPr="006729FB">
        <w:t>A.8.2.2</w:t>
      </w:r>
      <w:r w:rsidRPr="006729FB">
        <w:rPr>
          <w:rFonts w:asciiTheme="minorHAnsi" w:eastAsiaTheme="minorEastAsia" w:hAnsiTheme="minorHAnsi"/>
          <w:sz w:val="22"/>
          <w:szCs w:val="22"/>
        </w:rPr>
        <w:tab/>
      </w:r>
      <w:r w:rsidRPr="00285BBA">
        <w:rPr>
          <w:rFonts w:cs="v4.2.0"/>
        </w:rPr>
        <w:t>E-UTRAN TDD-TDD intra-frequency event triggered reporting under fading propagation conditions in synchronous cells with DRX</w:t>
      </w:r>
      <w:r>
        <w:tab/>
        <w:t>1616</w:t>
      </w:r>
    </w:p>
    <w:p w14:paraId="2BD605B1" w14:textId="77777777" w:rsidR="006729FB" w:rsidRDefault="006729FB">
      <w:pPr>
        <w:pStyle w:val="TOC4"/>
        <w:rPr>
          <w:rFonts w:asciiTheme="minorHAnsi" w:eastAsiaTheme="minorEastAsia" w:hAnsiTheme="minorHAnsi" w:cstheme="minorBidi"/>
          <w:sz w:val="22"/>
          <w:szCs w:val="22"/>
        </w:rPr>
      </w:pPr>
      <w:r w:rsidRPr="006729FB">
        <w:t>A.8.2.2.</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1616</w:t>
      </w:r>
    </w:p>
    <w:p w14:paraId="4CA50E99" w14:textId="77777777" w:rsidR="006729FB" w:rsidRDefault="006729FB">
      <w:pPr>
        <w:pStyle w:val="TOC4"/>
        <w:rPr>
          <w:rFonts w:asciiTheme="minorHAnsi" w:eastAsiaTheme="minorEastAsia" w:hAnsiTheme="minorHAnsi" w:cstheme="minorBidi"/>
          <w:sz w:val="22"/>
          <w:szCs w:val="22"/>
        </w:rPr>
      </w:pPr>
      <w:r w:rsidRPr="006729FB">
        <w:t>A.8.2.2.2</w:t>
      </w:r>
      <w:r w:rsidRPr="006729FB">
        <w:rPr>
          <w:rFonts w:asciiTheme="minorHAnsi" w:eastAsiaTheme="minorEastAsia" w:hAnsiTheme="minorHAnsi"/>
          <w:sz w:val="22"/>
          <w:szCs w:val="22"/>
        </w:rPr>
        <w:tab/>
      </w:r>
      <w:r w:rsidRPr="00285BBA">
        <w:rPr>
          <w:rFonts w:cs="v4.2.0"/>
          <w:snapToGrid w:val="0"/>
        </w:rPr>
        <w:t>Test Requirements</w:t>
      </w:r>
      <w:r>
        <w:tab/>
        <w:t>1618</w:t>
      </w:r>
    </w:p>
    <w:p w14:paraId="732DDF5E" w14:textId="77777777" w:rsidR="006729FB" w:rsidRDefault="006729FB">
      <w:pPr>
        <w:pStyle w:val="TOC3"/>
        <w:rPr>
          <w:rFonts w:asciiTheme="minorHAnsi" w:eastAsiaTheme="minorEastAsia" w:hAnsiTheme="minorHAnsi" w:cstheme="minorBidi"/>
          <w:sz w:val="22"/>
          <w:szCs w:val="22"/>
        </w:rPr>
      </w:pPr>
      <w:r w:rsidRPr="006729FB">
        <w:t>A.8.2.3</w:t>
      </w:r>
      <w:r w:rsidRPr="006729FB">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85BBA">
        <w:rPr>
          <w:lang w:val="en-US"/>
        </w:rPr>
        <w:t>using autonomous gaps</w:t>
      </w:r>
      <w:r>
        <w:tab/>
        <w:t>1618</w:t>
      </w:r>
    </w:p>
    <w:p w14:paraId="41DF068B" w14:textId="77777777" w:rsidR="006729FB" w:rsidRDefault="006729FB">
      <w:pPr>
        <w:pStyle w:val="TOC4"/>
        <w:rPr>
          <w:rFonts w:asciiTheme="minorHAnsi" w:eastAsiaTheme="minorEastAsia" w:hAnsiTheme="minorHAnsi" w:cstheme="minorBidi"/>
          <w:sz w:val="22"/>
          <w:szCs w:val="22"/>
        </w:rPr>
      </w:pPr>
      <w:r w:rsidRPr="006729FB">
        <w:t>A.8.2.3.1</w:t>
      </w:r>
      <w:r w:rsidRPr="006729FB">
        <w:rPr>
          <w:rFonts w:asciiTheme="minorHAnsi" w:eastAsiaTheme="minorEastAsia" w:hAnsiTheme="minorHAnsi" w:cstheme="minorBidi"/>
          <w:sz w:val="22"/>
          <w:szCs w:val="22"/>
        </w:rPr>
        <w:tab/>
      </w:r>
      <w:r w:rsidRPr="00285BBA">
        <w:rPr>
          <w:snapToGrid w:val="0"/>
        </w:rPr>
        <w:t>Test Purpose and Environment</w:t>
      </w:r>
      <w:r>
        <w:tab/>
        <w:t>1618</w:t>
      </w:r>
    </w:p>
    <w:p w14:paraId="240AE3D4" w14:textId="77777777" w:rsidR="006729FB" w:rsidRDefault="006729FB">
      <w:pPr>
        <w:pStyle w:val="TOC4"/>
        <w:rPr>
          <w:rFonts w:asciiTheme="minorHAnsi" w:eastAsiaTheme="minorEastAsia" w:hAnsiTheme="minorHAnsi" w:cstheme="minorBidi"/>
          <w:sz w:val="22"/>
          <w:szCs w:val="22"/>
        </w:rPr>
      </w:pPr>
      <w:r w:rsidRPr="006729FB">
        <w:t>A.8.2.3.2</w:t>
      </w:r>
      <w:r w:rsidRPr="006729FB">
        <w:rPr>
          <w:rFonts w:asciiTheme="minorHAnsi" w:eastAsiaTheme="minorEastAsia" w:hAnsiTheme="minorHAnsi" w:cstheme="minorBidi"/>
          <w:sz w:val="22"/>
          <w:szCs w:val="22"/>
        </w:rPr>
        <w:tab/>
      </w:r>
      <w:r w:rsidRPr="00285BBA">
        <w:rPr>
          <w:snapToGrid w:val="0"/>
        </w:rPr>
        <w:t>Test Requirements</w:t>
      </w:r>
      <w:r>
        <w:tab/>
        <w:t>1620</w:t>
      </w:r>
    </w:p>
    <w:p w14:paraId="50D313FB" w14:textId="77777777" w:rsidR="006729FB" w:rsidRDefault="006729FB">
      <w:pPr>
        <w:pStyle w:val="TOC3"/>
        <w:rPr>
          <w:rFonts w:asciiTheme="minorHAnsi" w:eastAsiaTheme="minorEastAsia" w:hAnsiTheme="minorHAnsi" w:cstheme="minorBidi"/>
          <w:sz w:val="22"/>
          <w:szCs w:val="22"/>
        </w:rPr>
      </w:pPr>
      <w:r w:rsidRPr="006729FB">
        <w:t>A.8.2.4</w:t>
      </w:r>
      <w:r w:rsidRPr="006729FB">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85BBA">
        <w:rPr>
          <w:lang w:val="en-US"/>
        </w:rPr>
        <w:t>using autonomous gaps</w:t>
      </w:r>
      <w:r w:rsidRPr="00285BBA">
        <w:rPr>
          <w:lang w:val="en-US" w:eastAsia="zh-CN"/>
        </w:rPr>
        <w:t xml:space="preserve"> with DRX</w:t>
      </w:r>
      <w:r>
        <w:tab/>
        <w:t>1621</w:t>
      </w:r>
    </w:p>
    <w:p w14:paraId="4CB26777" w14:textId="77777777" w:rsidR="006729FB" w:rsidRDefault="006729FB">
      <w:pPr>
        <w:pStyle w:val="TOC4"/>
        <w:rPr>
          <w:rFonts w:asciiTheme="minorHAnsi" w:eastAsiaTheme="minorEastAsia" w:hAnsiTheme="minorHAnsi" w:cstheme="minorBidi"/>
          <w:sz w:val="22"/>
          <w:szCs w:val="22"/>
        </w:rPr>
      </w:pPr>
      <w:r w:rsidRPr="006729FB">
        <w:t>A.8.2.4.1</w:t>
      </w:r>
      <w:r w:rsidRPr="006729FB">
        <w:rPr>
          <w:rFonts w:asciiTheme="minorHAnsi" w:eastAsiaTheme="minorEastAsia" w:hAnsiTheme="minorHAnsi" w:cstheme="minorBidi"/>
          <w:sz w:val="22"/>
          <w:szCs w:val="22"/>
        </w:rPr>
        <w:tab/>
      </w:r>
      <w:r w:rsidRPr="00285BBA">
        <w:rPr>
          <w:snapToGrid w:val="0"/>
        </w:rPr>
        <w:t>Test Purpose and Environment</w:t>
      </w:r>
      <w:r>
        <w:tab/>
        <w:t>1621</w:t>
      </w:r>
    </w:p>
    <w:p w14:paraId="73380D8E" w14:textId="77777777" w:rsidR="006729FB" w:rsidRDefault="006729FB">
      <w:pPr>
        <w:pStyle w:val="TOC4"/>
        <w:rPr>
          <w:rFonts w:asciiTheme="minorHAnsi" w:eastAsiaTheme="minorEastAsia" w:hAnsiTheme="minorHAnsi" w:cstheme="minorBidi"/>
          <w:sz w:val="22"/>
          <w:szCs w:val="22"/>
        </w:rPr>
      </w:pPr>
      <w:r w:rsidRPr="006729FB">
        <w:t>A.8.2.4.2</w:t>
      </w:r>
      <w:r w:rsidRPr="006729FB">
        <w:rPr>
          <w:rFonts w:asciiTheme="minorHAnsi" w:eastAsiaTheme="minorEastAsia" w:hAnsiTheme="minorHAnsi" w:cstheme="minorBidi"/>
          <w:sz w:val="22"/>
          <w:szCs w:val="22"/>
        </w:rPr>
        <w:tab/>
      </w:r>
      <w:r w:rsidRPr="00285BBA">
        <w:rPr>
          <w:snapToGrid w:val="0"/>
        </w:rPr>
        <w:t>Test Requirements</w:t>
      </w:r>
      <w:r>
        <w:tab/>
        <w:t>1623</w:t>
      </w:r>
    </w:p>
    <w:p w14:paraId="486CEBCF" w14:textId="77777777" w:rsidR="006729FB" w:rsidRDefault="006729F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159F3B58" w14:textId="77777777" w:rsidR="006729FB" w:rsidRDefault="006729F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18B45BF7" w14:textId="77777777" w:rsidR="006729FB" w:rsidRDefault="006729F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5A38C0A9" w14:textId="77777777" w:rsidR="006729FB" w:rsidRDefault="006729F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4E43FA7F" w14:textId="77777777" w:rsidR="006729FB" w:rsidRDefault="006729F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20EDB195" w14:textId="77777777" w:rsidR="006729FB" w:rsidRDefault="006729F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59C253A1" w14:textId="77777777" w:rsidR="006729FB" w:rsidRDefault="006729FB">
      <w:pPr>
        <w:pStyle w:val="TOC3"/>
        <w:rPr>
          <w:rFonts w:asciiTheme="minorHAnsi" w:eastAsiaTheme="minorEastAsia" w:hAnsiTheme="minorHAnsi" w:cstheme="minorBidi"/>
          <w:sz w:val="22"/>
          <w:szCs w:val="22"/>
        </w:rPr>
      </w:pPr>
      <w:r w:rsidRPr="006729FB">
        <w:t>A.8.2.7</w:t>
      </w:r>
      <w:r w:rsidRPr="006729FB">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85BBA">
        <w:rPr>
          <w:lang w:val="en-US"/>
        </w:rPr>
        <w:t>using autonomous gaps</w:t>
      </w:r>
      <w:r>
        <w:tab/>
        <w:t>1630</w:t>
      </w:r>
    </w:p>
    <w:p w14:paraId="0F0F31AA" w14:textId="77777777" w:rsidR="006729FB" w:rsidRDefault="006729FB">
      <w:pPr>
        <w:pStyle w:val="TOC4"/>
        <w:rPr>
          <w:rFonts w:asciiTheme="minorHAnsi" w:eastAsiaTheme="minorEastAsia" w:hAnsiTheme="minorHAnsi" w:cstheme="minorBidi"/>
          <w:sz w:val="22"/>
          <w:szCs w:val="22"/>
        </w:rPr>
      </w:pPr>
      <w:r w:rsidRPr="006729FB">
        <w:t>A.8.2.7.1</w:t>
      </w:r>
      <w:r w:rsidRPr="006729FB">
        <w:rPr>
          <w:rFonts w:asciiTheme="minorHAnsi" w:eastAsiaTheme="minorEastAsia" w:hAnsiTheme="minorHAnsi" w:cstheme="minorBidi"/>
          <w:sz w:val="22"/>
          <w:szCs w:val="22"/>
        </w:rPr>
        <w:tab/>
      </w:r>
      <w:r w:rsidRPr="00285BBA">
        <w:rPr>
          <w:snapToGrid w:val="0"/>
        </w:rPr>
        <w:t>Test Purpose and Environment</w:t>
      </w:r>
      <w:r>
        <w:tab/>
        <w:t>1630</w:t>
      </w:r>
    </w:p>
    <w:p w14:paraId="54F108FE" w14:textId="77777777" w:rsidR="006729FB" w:rsidRDefault="006729FB">
      <w:pPr>
        <w:pStyle w:val="TOC4"/>
        <w:rPr>
          <w:rFonts w:asciiTheme="minorHAnsi" w:eastAsiaTheme="minorEastAsia" w:hAnsiTheme="minorHAnsi" w:cstheme="minorBidi"/>
          <w:sz w:val="22"/>
          <w:szCs w:val="22"/>
        </w:rPr>
      </w:pPr>
      <w:r w:rsidRPr="006729FB">
        <w:t>A.8.2.7.2</w:t>
      </w:r>
      <w:r w:rsidRPr="006729FB">
        <w:rPr>
          <w:rFonts w:asciiTheme="minorHAnsi" w:eastAsiaTheme="minorEastAsia" w:hAnsiTheme="minorHAnsi" w:cstheme="minorBidi"/>
          <w:sz w:val="22"/>
          <w:szCs w:val="22"/>
        </w:rPr>
        <w:tab/>
      </w:r>
      <w:r w:rsidRPr="00285BBA">
        <w:rPr>
          <w:snapToGrid w:val="0"/>
        </w:rPr>
        <w:t>Test Requirements</w:t>
      </w:r>
      <w:r>
        <w:tab/>
        <w:t>1631</w:t>
      </w:r>
    </w:p>
    <w:p w14:paraId="3DF2E7FE" w14:textId="77777777" w:rsidR="006729FB" w:rsidRDefault="006729FB">
      <w:pPr>
        <w:pStyle w:val="TOC3"/>
        <w:rPr>
          <w:rFonts w:asciiTheme="minorHAnsi" w:eastAsiaTheme="minorEastAsia" w:hAnsiTheme="minorHAnsi" w:cstheme="minorBidi"/>
          <w:sz w:val="22"/>
          <w:szCs w:val="22"/>
        </w:rPr>
      </w:pPr>
      <w:r w:rsidRPr="006729FB">
        <w:lastRenderedPageBreak/>
        <w:t>A.8.2.8</w:t>
      </w:r>
      <w:r w:rsidRPr="006729FB">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85BBA">
        <w:rPr>
          <w:lang w:val="en-US"/>
        </w:rPr>
        <w:t>using autonomous gaps</w:t>
      </w:r>
      <w:r w:rsidRPr="00285BBA">
        <w:rPr>
          <w:lang w:val="en-US" w:eastAsia="zh-CN"/>
        </w:rPr>
        <w:t xml:space="preserve"> with DRX</w:t>
      </w:r>
      <w:r>
        <w:tab/>
        <w:t>1632</w:t>
      </w:r>
    </w:p>
    <w:p w14:paraId="2ABACE72" w14:textId="77777777" w:rsidR="006729FB" w:rsidRDefault="006729FB">
      <w:pPr>
        <w:pStyle w:val="TOC4"/>
        <w:rPr>
          <w:rFonts w:asciiTheme="minorHAnsi" w:eastAsiaTheme="minorEastAsia" w:hAnsiTheme="minorHAnsi" w:cstheme="minorBidi"/>
          <w:sz w:val="22"/>
          <w:szCs w:val="22"/>
        </w:rPr>
      </w:pPr>
      <w:r w:rsidRPr="006729FB">
        <w:t>A.8.2.8.1</w:t>
      </w:r>
      <w:r w:rsidRPr="006729FB">
        <w:rPr>
          <w:rFonts w:asciiTheme="minorHAnsi" w:eastAsiaTheme="minorEastAsia" w:hAnsiTheme="minorHAnsi" w:cstheme="minorBidi"/>
          <w:sz w:val="22"/>
          <w:szCs w:val="22"/>
        </w:rPr>
        <w:tab/>
      </w:r>
      <w:r w:rsidRPr="00285BBA">
        <w:rPr>
          <w:snapToGrid w:val="0"/>
        </w:rPr>
        <w:t>Test Purpose and Environment</w:t>
      </w:r>
      <w:r>
        <w:tab/>
        <w:t>1632</w:t>
      </w:r>
    </w:p>
    <w:p w14:paraId="5B8EB6B7" w14:textId="77777777" w:rsidR="006729FB" w:rsidRDefault="006729FB">
      <w:pPr>
        <w:pStyle w:val="TOC4"/>
        <w:rPr>
          <w:rFonts w:asciiTheme="minorHAnsi" w:eastAsiaTheme="minorEastAsia" w:hAnsiTheme="minorHAnsi" w:cstheme="minorBidi"/>
          <w:sz w:val="22"/>
          <w:szCs w:val="22"/>
        </w:rPr>
      </w:pPr>
      <w:r w:rsidRPr="006729FB">
        <w:t>A.8.2.8.2</w:t>
      </w:r>
      <w:r w:rsidRPr="006729FB">
        <w:rPr>
          <w:rFonts w:asciiTheme="minorHAnsi" w:eastAsiaTheme="minorEastAsia" w:hAnsiTheme="minorHAnsi" w:cstheme="minorBidi"/>
          <w:sz w:val="22"/>
          <w:szCs w:val="22"/>
        </w:rPr>
        <w:tab/>
      </w:r>
      <w:r w:rsidRPr="00285BBA">
        <w:rPr>
          <w:snapToGrid w:val="0"/>
        </w:rPr>
        <w:t>Test Requirements</w:t>
      </w:r>
      <w:r>
        <w:tab/>
        <w:t>1634</w:t>
      </w:r>
    </w:p>
    <w:p w14:paraId="0D047961" w14:textId="77777777" w:rsidR="006729FB" w:rsidRDefault="006729FB">
      <w:pPr>
        <w:pStyle w:val="TOC3"/>
        <w:rPr>
          <w:rFonts w:asciiTheme="minorHAnsi" w:eastAsiaTheme="minorEastAsia" w:hAnsiTheme="minorHAnsi" w:cstheme="minorBidi"/>
          <w:sz w:val="22"/>
          <w:szCs w:val="22"/>
        </w:rPr>
      </w:pPr>
      <w:r w:rsidRPr="006729FB">
        <w:t>A.8.2.9</w:t>
      </w:r>
      <w:r w:rsidRPr="006729FB">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85BBA">
        <w:rPr>
          <w:lang w:val="en-US"/>
        </w:rPr>
        <w:t>using autonomous gaps for Cat-M1 UE in CEModeB</w:t>
      </w:r>
      <w:r>
        <w:tab/>
        <w:t>1634</w:t>
      </w:r>
    </w:p>
    <w:p w14:paraId="7FB12B1E" w14:textId="77777777" w:rsidR="006729FB" w:rsidRDefault="006729FB">
      <w:pPr>
        <w:pStyle w:val="TOC4"/>
        <w:rPr>
          <w:rFonts w:asciiTheme="minorHAnsi" w:eastAsiaTheme="minorEastAsia" w:hAnsiTheme="minorHAnsi" w:cstheme="minorBidi"/>
          <w:sz w:val="22"/>
          <w:szCs w:val="22"/>
        </w:rPr>
      </w:pPr>
      <w:r w:rsidRPr="006729FB">
        <w:t>A.8.2.9.1</w:t>
      </w:r>
      <w:r w:rsidRPr="006729FB">
        <w:rPr>
          <w:rFonts w:asciiTheme="minorHAnsi" w:eastAsiaTheme="minorEastAsia" w:hAnsiTheme="minorHAnsi" w:cstheme="minorBidi"/>
          <w:sz w:val="22"/>
          <w:szCs w:val="22"/>
        </w:rPr>
        <w:tab/>
      </w:r>
      <w:r w:rsidRPr="00285BBA">
        <w:rPr>
          <w:snapToGrid w:val="0"/>
        </w:rPr>
        <w:t>Test Purpose and Environment</w:t>
      </w:r>
      <w:r>
        <w:tab/>
        <w:t>1634</w:t>
      </w:r>
    </w:p>
    <w:p w14:paraId="4AD01688" w14:textId="77777777" w:rsidR="006729FB" w:rsidRDefault="006729FB">
      <w:pPr>
        <w:pStyle w:val="TOC4"/>
        <w:rPr>
          <w:rFonts w:asciiTheme="minorHAnsi" w:eastAsiaTheme="minorEastAsia" w:hAnsiTheme="minorHAnsi" w:cstheme="minorBidi"/>
          <w:sz w:val="22"/>
          <w:szCs w:val="22"/>
        </w:rPr>
      </w:pPr>
      <w:r w:rsidRPr="006729FB">
        <w:t>A.8.2.9.2</w:t>
      </w:r>
      <w:r w:rsidRPr="006729FB">
        <w:rPr>
          <w:rFonts w:asciiTheme="minorHAnsi" w:eastAsiaTheme="minorEastAsia" w:hAnsiTheme="minorHAnsi" w:cstheme="minorBidi"/>
          <w:sz w:val="22"/>
          <w:szCs w:val="22"/>
        </w:rPr>
        <w:tab/>
      </w:r>
      <w:r w:rsidRPr="00285BBA">
        <w:rPr>
          <w:snapToGrid w:val="0"/>
        </w:rPr>
        <w:t>Test Requirements</w:t>
      </w:r>
      <w:r>
        <w:tab/>
        <w:t>1636</w:t>
      </w:r>
    </w:p>
    <w:p w14:paraId="2BFD4A55" w14:textId="77777777" w:rsidR="006729FB" w:rsidRDefault="006729FB">
      <w:pPr>
        <w:pStyle w:val="TOC3"/>
        <w:rPr>
          <w:rFonts w:asciiTheme="minorHAnsi" w:eastAsiaTheme="minorEastAsia" w:hAnsiTheme="minorHAnsi" w:cstheme="minorBidi"/>
          <w:sz w:val="22"/>
          <w:szCs w:val="22"/>
        </w:rPr>
      </w:pPr>
      <w:r w:rsidRPr="006729FB">
        <w:t>A.8.2.10</w:t>
      </w:r>
      <w:r w:rsidRPr="006729FB">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85BBA">
        <w:rPr>
          <w:lang w:val="en-US"/>
        </w:rPr>
        <w:t>using autonomous gaps with DRX for Cat-M1 UE in CEModeB</w:t>
      </w:r>
      <w:r>
        <w:tab/>
        <w:t>1637</w:t>
      </w:r>
    </w:p>
    <w:p w14:paraId="2F195A13" w14:textId="77777777" w:rsidR="006729FB" w:rsidRDefault="006729FB">
      <w:pPr>
        <w:pStyle w:val="TOC4"/>
        <w:rPr>
          <w:rFonts w:asciiTheme="minorHAnsi" w:eastAsiaTheme="minorEastAsia" w:hAnsiTheme="minorHAnsi" w:cstheme="minorBidi"/>
          <w:sz w:val="22"/>
          <w:szCs w:val="22"/>
        </w:rPr>
      </w:pPr>
      <w:r w:rsidRPr="006729FB">
        <w:t>A.8.2.10.1</w:t>
      </w:r>
      <w:r w:rsidRPr="006729FB">
        <w:rPr>
          <w:rFonts w:asciiTheme="minorHAnsi" w:eastAsiaTheme="minorEastAsia" w:hAnsiTheme="minorHAnsi" w:cstheme="minorBidi"/>
          <w:sz w:val="22"/>
          <w:szCs w:val="22"/>
        </w:rPr>
        <w:tab/>
      </w:r>
      <w:r w:rsidRPr="00285BBA">
        <w:rPr>
          <w:snapToGrid w:val="0"/>
        </w:rPr>
        <w:t>Test Purpose and Environment</w:t>
      </w:r>
      <w:r>
        <w:tab/>
        <w:t>1637</w:t>
      </w:r>
    </w:p>
    <w:p w14:paraId="7AA15168" w14:textId="77777777" w:rsidR="006729FB" w:rsidRDefault="006729FB">
      <w:pPr>
        <w:pStyle w:val="TOC4"/>
        <w:rPr>
          <w:rFonts w:asciiTheme="minorHAnsi" w:eastAsiaTheme="minorEastAsia" w:hAnsiTheme="minorHAnsi" w:cstheme="minorBidi"/>
          <w:sz w:val="22"/>
          <w:szCs w:val="22"/>
        </w:rPr>
      </w:pPr>
      <w:r w:rsidRPr="006729FB">
        <w:t>A.8.2.10.2</w:t>
      </w:r>
      <w:r w:rsidRPr="006729FB">
        <w:rPr>
          <w:rFonts w:asciiTheme="minorHAnsi" w:eastAsiaTheme="minorEastAsia" w:hAnsiTheme="minorHAnsi" w:cstheme="minorBidi"/>
          <w:sz w:val="22"/>
          <w:szCs w:val="22"/>
        </w:rPr>
        <w:tab/>
      </w:r>
      <w:r w:rsidRPr="00285BBA">
        <w:rPr>
          <w:snapToGrid w:val="0"/>
        </w:rPr>
        <w:t>Test Requirements</w:t>
      </w:r>
      <w:r>
        <w:tab/>
        <w:t>1639</w:t>
      </w:r>
    </w:p>
    <w:p w14:paraId="19BD0010" w14:textId="77777777" w:rsidR="006729FB" w:rsidRDefault="006729FB">
      <w:pPr>
        <w:pStyle w:val="TOC3"/>
        <w:rPr>
          <w:rFonts w:asciiTheme="minorHAnsi" w:eastAsiaTheme="minorEastAsia" w:hAnsiTheme="minorHAnsi" w:cstheme="minorBidi"/>
          <w:sz w:val="22"/>
          <w:szCs w:val="22"/>
        </w:rPr>
      </w:pPr>
      <w:r w:rsidRPr="006729FB">
        <w:t>A.8.2.11</w:t>
      </w:r>
      <w:r w:rsidRPr="006729FB">
        <w:rPr>
          <w:rFonts w:asciiTheme="minorHAnsi" w:eastAsiaTheme="minorEastAsia" w:hAnsiTheme="minorHAnsi"/>
          <w:sz w:val="22"/>
          <w:szCs w:val="22"/>
        </w:rPr>
        <w:tab/>
      </w:r>
      <w:r w:rsidRPr="00285BBA">
        <w:rPr>
          <w:rFonts w:cs="Arial"/>
        </w:rPr>
        <w:t xml:space="preserve">E-UTRAN TDD-TDD intra-frequency event triggered reporting with DRX for UE configured with </w:t>
      </w:r>
      <w:r w:rsidRPr="00285BBA">
        <w:rPr>
          <w:rFonts w:cs="Arial"/>
          <w:i/>
        </w:rPr>
        <w:t>highSpeedEnhancedMeasFlag</w:t>
      </w:r>
      <w:r>
        <w:tab/>
        <w:t>1639</w:t>
      </w:r>
    </w:p>
    <w:p w14:paraId="02B83444" w14:textId="77777777" w:rsidR="006729FB" w:rsidRDefault="006729FB">
      <w:pPr>
        <w:pStyle w:val="TOC4"/>
        <w:rPr>
          <w:rFonts w:asciiTheme="minorHAnsi" w:eastAsiaTheme="minorEastAsia" w:hAnsiTheme="minorHAnsi" w:cstheme="minorBidi"/>
          <w:sz w:val="22"/>
          <w:szCs w:val="22"/>
        </w:rPr>
      </w:pPr>
      <w:r w:rsidRPr="006729FB">
        <w:t>A.8.2.11.</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1639</w:t>
      </w:r>
    </w:p>
    <w:p w14:paraId="6FB9CEFF" w14:textId="77777777" w:rsidR="006729FB" w:rsidRDefault="006729FB">
      <w:pPr>
        <w:pStyle w:val="TOC4"/>
        <w:rPr>
          <w:rFonts w:asciiTheme="minorHAnsi" w:eastAsiaTheme="minorEastAsia" w:hAnsiTheme="minorHAnsi" w:cstheme="minorBidi"/>
          <w:sz w:val="22"/>
          <w:szCs w:val="22"/>
        </w:rPr>
      </w:pPr>
      <w:r w:rsidRPr="006729FB">
        <w:t>A.8.2.11.2</w:t>
      </w:r>
      <w:r w:rsidRPr="006729FB">
        <w:rPr>
          <w:rFonts w:asciiTheme="minorHAnsi" w:eastAsiaTheme="minorEastAsia" w:hAnsiTheme="minorHAnsi"/>
          <w:sz w:val="22"/>
          <w:szCs w:val="22"/>
        </w:rPr>
        <w:tab/>
      </w:r>
      <w:r w:rsidRPr="00285BBA">
        <w:rPr>
          <w:rFonts w:cs="Arial"/>
          <w:snapToGrid w:val="0"/>
        </w:rPr>
        <w:t>Test Requirements</w:t>
      </w:r>
      <w:r>
        <w:tab/>
        <w:t>1641</w:t>
      </w:r>
    </w:p>
    <w:p w14:paraId="4646F29E" w14:textId="77777777" w:rsidR="006729FB" w:rsidRDefault="006729F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2AD66A0C" w14:textId="77777777" w:rsidR="006729FB" w:rsidRDefault="006729FB">
      <w:pPr>
        <w:pStyle w:val="TOC4"/>
        <w:rPr>
          <w:rFonts w:asciiTheme="minorHAnsi" w:eastAsiaTheme="minorEastAsia" w:hAnsiTheme="minorHAnsi" w:cstheme="minorBidi"/>
          <w:sz w:val="22"/>
          <w:szCs w:val="22"/>
        </w:rPr>
      </w:pPr>
      <w:r w:rsidRPr="006729FB">
        <w:t>A.8.2.12.1</w:t>
      </w:r>
      <w:r w:rsidRPr="006729FB">
        <w:rPr>
          <w:rFonts w:asciiTheme="minorHAnsi" w:eastAsiaTheme="minorEastAsia" w:hAnsiTheme="minorHAnsi"/>
          <w:sz w:val="22"/>
          <w:szCs w:val="22"/>
        </w:rPr>
        <w:tab/>
      </w:r>
      <w:r w:rsidRPr="00285BBA">
        <w:rPr>
          <w:rFonts w:cs="v4.2.0"/>
          <w:snapToGrid w:val="0"/>
        </w:rPr>
        <w:t>Test Purpose and Environment</w:t>
      </w:r>
      <w:r>
        <w:tab/>
        <w:t>1641</w:t>
      </w:r>
    </w:p>
    <w:p w14:paraId="7EAF0F3E" w14:textId="77777777" w:rsidR="006729FB" w:rsidRDefault="006729FB">
      <w:pPr>
        <w:pStyle w:val="TOC4"/>
        <w:rPr>
          <w:rFonts w:asciiTheme="minorHAnsi" w:eastAsiaTheme="minorEastAsia" w:hAnsiTheme="minorHAnsi" w:cstheme="minorBidi"/>
          <w:sz w:val="22"/>
          <w:szCs w:val="22"/>
        </w:rPr>
      </w:pPr>
      <w:r w:rsidRPr="006729FB">
        <w:t>A.8.2.12.2</w:t>
      </w:r>
      <w:r w:rsidRPr="006729FB">
        <w:rPr>
          <w:rFonts w:asciiTheme="minorHAnsi" w:eastAsiaTheme="minorEastAsia" w:hAnsiTheme="minorHAnsi"/>
          <w:sz w:val="22"/>
          <w:szCs w:val="22"/>
        </w:rPr>
        <w:tab/>
      </w:r>
      <w:r w:rsidRPr="00285BBA">
        <w:rPr>
          <w:rFonts w:cs="v4.2.0"/>
          <w:snapToGrid w:val="0"/>
        </w:rPr>
        <w:t>Test Requirements</w:t>
      </w:r>
      <w:r>
        <w:tab/>
        <w:t>1643</w:t>
      </w:r>
    </w:p>
    <w:p w14:paraId="1CE8C944" w14:textId="77777777" w:rsidR="006729FB" w:rsidRDefault="006729FB">
      <w:pPr>
        <w:pStyle w:val="TOC3"/>
        <w:rPr>
          <w:rFonts w:asciiTheme="minorHAnsi" w:eastAsiaTheme="minorEastAsia" w:hAnsiTheme="minorHAnsi" w:cstheme="minorBidi"/>
          <w:sz w:val="22"/>
          <w:szCs w:val="22"/>
        </w:rPr>
      </w:pPr>
      <w:r w:rsidRPr="006729FB">
        <w:t>A.8.2.13</w:t>
      </w:r>
      <w:r w:rsidRPr="006729FB">
        <w:rPr>
          <w:rFonts w:asciiTheme="minorHAnsi" w:eastAsiaTheme="minorEastAsia" w:hAnsiTheme="minorHAnsi"/>
          <w:sz w:val="22"/>
          <w:szCs w:val="22"/>
        </w:rPr>
        <w:tab/>
      </w:r>
      <w:r w:rsidRPr="00285BBA">
        <w:rPr>
          <w:rFonts w:cs="v4.2.0"/>
        </w:rPr>
        <w:t>E-UTRAN TDD-TDD intra-frequency event triggered reporting under fading propagation conditions in synchronous cells with DRX for UE category 0</w:t>
      </w:r>
      <w:r>
        <w:tab/>
        <w:t>1644</w:t>
      </w:r>
    </w:p>
    <w:p w14:paraId="297E0667" w14:textId="77777777" w:rsidR="006729FB" w:rsidRDefault="006729FB">
      <w:pPr>
        <w:pStyle w:val="TOC4"/>
        <w:rPr>
          <w:rFonts w:asciiTheme="minorHAnsi" w:eastAsiaTheme="minorEastAsia" w:hAnsiTheme="minorHAnsi" w:cstheme="minorBidi"/>
          <w:sz w:val="22"/>
          <w:szCs w:val="22"/>
        </w:rPr>
      </w:pPr>
      <w:r w:rsidRPr="006729FB">
        <w:t>A.8.2.13.</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1644</w:t>
      </w:r>
    </w:p>
    <w:p w14:paraId="62C868F2" w14:textId="77777777" w:rsidR="006729FB" w:rsidRDefault="006729FB">
      <w:pPr>
        <w:pStyle w:val="TOC4"/>
        <w:rPr>
          <w:rFonts w:asciiTheme="minorHAnsi" w:eastAsiaTheme="minorEastAsia" w:hAnsiTheme="minorHAnsi" w:cstheme="minorBidi"/>
          <w:sz w:val="22"/>
          <w:szCs w:val="22"/>
        </w:rPr>
      </w:pPr>
      <w:r w:rsidRPr="006729FB">
        <w:t>A.8.2.13.2</w:t>
      </w:r>
      <w:r w:rsidRPr="006729FB">
        <w:rPr>
          <w:rFonts w:asciiTheme="minorHAnsi" w:eastAsiaTheme="minorEastAsia" w:hAnsiTheme="minorHAnsi"/>
          <w:sz w:val="22"/>
          <w:szCs w:val="22"/>
        </w:rPr>
        <w:tab/>
      </w:r>
      <w:r w:rsidRPr="00285BBA">
        <w:rPr>
          <w:rFonts w:cs="v4.2.0"/>
          <w:snapToGrid w:val="0"/>
        </w:rPr>
        <w:t>Test Requirements</w:t>
      </w:r>
      <w:r>
        <w:tab/>
        <w:t>1646</w:t>
      </w:r>
    </w:p>
    <w:p w14:paraId="3D6EE95A" w14:textId="77777777" w:rsidR="006729FB" w:rsidRDefault="006729F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285BBA">
        <w:rPr>
          <w:rFonts w:cs="v4.2.0"/>
        </w:rPr>
        <w:t>E-UTRAN TDD intra-frequency event triggered reporting for serving cell under fading propagation conditions for UE category M1 in CEModeA</w:t>
      </w:r>
      <w:r w:rsidRPr="00285BBA">
        <w:rPr>
          <w:rFonts w:cs="v4.2.0"/>
          <w:lang w:eastAsia="zh-CN"/>
        </w:rPr>
        <w:t xml:space="preserve"> without gap</w:t>
      </w:r>
      <w:r>
        <w:tab/>
        <w:t>1646</w:t>
      </w:r>
    </w:p>
    <w:p w14:paraId="62FAE893" w14:textId="77777777" w:rsidR="006729FB" w:rsidRDefault="006729FB">
      <w:pPr>
        <w:pStyle w:val="TOC4"/>
        <w:rPr>
          <w:rFonts w:asciiTheme="minorHAnsi" w:eastAsiaTheme="minorEastAsia" w:hAnsiTheme="minorHAnsi" w:cstheme="minorBidi"/>
          <w:sz w:val="22"/>
          <w:szCs w:val="22"/>
        </w:rPr>
      </w:pPr>
      <w:r w:rsidRPr="006729FB">
        <w:t>A.8.2.14.1</w:t>
      </w:r>
      <w:r w:rsidRPr="006729FB">
        <w:rPr>
          <w:rFonts w:asciiTheme="minorHAnsi" w:eastAsiaTheme="minorEastAsia" w:hAnsiTheme="minorHAnsi" w:cstheme="minorBidi"/>
          <w:sz w:val="22"/>
          <w:szCs w:val="22"/>
        </w:rPr>
        <w:tab/>
      </w:r>
      <w:r w:rsidRPr="00285BBA">
        <w:rPr>
          <w:snapToGrid w:val="0"/>
        </w:rPr>
        <w:t>Test Purpose and Environment</w:t>
      </w:r>
      <w:r>
        <w:tab/>
        <w:t>1646</w:t>
      </w:r>
    </w:p>
    <w:p w14:paraId="4EB94929" w14:textId="77777777" w:rsidR="006729FB" w:rsidRDefault="006729FB">
      <w:pPr>
        <w:pStyle w:val="TOC4"/>
        <w:rPr>
          <w:rFonts w:asciiTheme="minorHAnsi" w:eastAsiaTheme="minorEastAsia" w:hAnsiTheme="minorHAnsi" w:cstheme="minorBidi"/>
          <w:sz w:val="22"/>
          <w:szCs w:val="22"/>
        </w:rPr>
      </w:pPr>
      <w:r w:rsidRPr="006729FB">
        <w:t>A.8.2.14.2</w:t>
      </w:r>
      <w:r w:rsidRPr="006729FB">
        <w:rPr>
          <w:rFonts w:asciiTheme="minorHAnsi" w:eastAsiaTheme="minorEastAsia" w:hAnsiTheme="minorHAnsi" w:cstheme="minorBidi"/>
          <w:sz w:val="22"/>
          <w:szCs w:val="22"/>
        </w:rPr>
        <w:tab/>
      </w:r>
      <w:r w:rsidRPr="00285BBA">
        <w:rPr>
          <w:snapToGrid w:val="0"/>
        </w:rPr>
        <w:t>Test Requirement</w:t>
      </w:r>
      <w:r>
        <w:tab/>
        <w:t>1648</w:t>
      </w:r>
    </w:p>
    <w:p w14:paraId="35388A1A" w14:textId="77777777" w:rsidR="006729FB" w:rsidRDefault="006729F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5516E9FA" w14:textId="77777777" w:rsidR="006729FB" w:rsidRDefault="006729F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6B1AF030" w14:textId="77777777" w:rsidR="006729FB" w:rsidRDefault="006729FB">
      <w:pPr>
        <w:pStyle w:val="TOC4"/>
        <w:rPr>
          <w:rFonts w:asciiTheme="minorHAnsi" w:eastAsiaTheme="minorEastAsia" w:hAnsiTheme="minorHAnsi" w:cstheme="minorBidi"/>
          <w:sz w:val="22"/>
          <w:szCs w:val="22"/>
        </w:rPr>
      </w:pPr>
      <w:r w:rsidRPr="006729FB">
        <w:t>A.8.3.1.1</w:t>
      </w:r>
      <w:r w:rsidRPr="006729FB">
        <w:rPr>
          <w:rFonts w:asciiTheme="minorHAnsi" w:eastAsiaTheme="minorEastAsia" w:hAnsiTheme="minorHAnsi"/>
          <w:sz w:val="22"/>
          <w:szCs w:val="22"/>
        </w:rPr>
        <w:tab/>
      </w:r>
      <w:r w:rsidRPr="00285BBA">
        <w:rPr>
          <w:rFonts w:cs="v4.2.0"/>
          <w:snapToGrid w:val="0"/>
        </w:rPr>
        <w:t>Test Purpose and Environment</w:t>
      </w:r>
      <w:r>
        <w:tab/>
        <w:t>1649</w:t>
      </w:r>
    </w:p>
    <w:p w14:paraId="037D4F83" w14:textId="77777777" w:rsidR="006729FB" w:rsidRDefault="006729FB">
      <w:pPr>
        <w:pStyle w:val="TOC4"/>
        <w:rPr>
          <w:rFonts w:asciiTheme="minorHAnsi" w:eastAsiaTheme="minorEastAsia" w:hAnsiTheme="minorHAnsi" w:cstheme="minorBidi"/>
          <w:sz w:val="22"/>
          <w:szCs w:val="22"/>
        </w:rPr>
      </w:pPr>
      <w:r w:rsidRPr="006729FB">
        <w:t>A.8.3.1.2</w:t>
      </w:r>
      <w:r w:rsidRPr="006729FB">
        <w:rPr>
          <w:rFonts w:asciiTheme="minorHAnsi" w:eastAsiaTheme="minorEastAsia" w:hAnsiTheme="minorHAnsi"/>
          <w:sz w:val="22"/>
          <w:szCs w:val="22"/>
        </w:rPr>
        <w:tab/>
      </w:r>
      <w:r w:rsidRPr="00285BBA">
        <w:rPr>
          <w:rFonts w:cs="v4.2.0"/>
          <w:snapToGrid w:val="0"/>
        </w:rPr>
        <w:t>Test Requirements</w:t>
      </w:r>
      <w:r>
        <w:tab/>
        <w:t>1650</w:t>
      </w:r>
    </w:p>
    <w:p w14:paraId="7960019E" w14:textId="77777777" w:rsidR="006729FB" w:rsidRDefault="006729FB">
      <w:pPr>
        <w:pStyle w:val="TOC3"/>
        <w:rPr>
          <w:rFonts w:asciiTheme="minorHAnsi" w:eastAsiaTheme="minorEastAsia" w:hAnsiTheme="minorHAnsi" w:cstheme="minorBidi"/>
          <w:sz w:val="22"/>
          <w:szCs w:val="22"/>
        </w:rPr>
      </w:pPr>
      <w:r w:rsidRPr="006729FB">
        <w:t>A.8.3.2</w:t>
      </w:r>
      <w:r w:rsidRPr="006729FB">
        <w:rPr>
          <w:rFonts w:asciiTheme="minorHAnsi" w:eastAsiaTheme="minorEastAsia" w:hAnsiTheme="minorHAnsi"/>
          <w:sz w:val="22"/>
          <w:szCs w:val="22"/>
        </w:rPr>
        <w:tab/>
      </w:r>
      <w:r w:rsidRPr="00285BBA">
        <w:rPr>
          <w:rFonts w:cs="v4.2.0"/>
        </w:rPr>
        <w:t>E-UTRAN FDD-FDD Inter-frequency event triggered reporting when DRX is used under fading propagation conditions in asynchronous cells</w:t>
      </w:r>
      <w:r>
        <w:tab/>
        <w:t>1651</w:t>
      </w:r>
    </w:p>
    <w:p w14:paraId="732B10F8" w14:textId="77777777" w:rsidR="006729FB" w:rsidRDefault="006729FB">
      <w:pPr>
        <w:pStyle w:val="TOC4"/>
        <w:rPr>
          <w:rFonts w:asciiTheme="minorHAnsi" w:eastAsiaTheme="minorEastAsia" w:hAnsiTheme="minorHAnsi" w:cstheme="minorBidi"/>
          <w:sz w:val="22"/>
          <w:szCs w:val="22"/>
        </w:rPr>
      </w:pPr>
      <w:r w:rsidRPr="006729FB">
        <w:t>A.8.3.2.1</w:t>
      </w:r>
      <w:r w:rsidRPr="006729FB">
        <w:rPr>
          <w:rFonts w:asciiTheme="minorHAnsi" w:eastAsiaTheme="minorEastAsia" w:hAnsiTheme="minorHAnsi"/>
          <w:sz w:val="22"/>
          <w:szCs w:val="22"/>
        </w:rPr>
        <w:tab/>
      </w:r>
      <w:r w:rsidRPr="00285BBA">
        <w:rPr>
          <w:rFonts w:cs="v4.2.0"/>
          <w:snapToGrid w:val="0"/>
        </w:rPr>
        <w:t>Test Purpose and Environment</w:t>
      </w:r>
      <w:r>
        <w:tab/>
        <w:t>1651</w:t>
      </w:r>
    </w:p>
    <w:p w14:paraId="5636DCA0" w14:textId="77777777" w:rsidR="006729FB" w:rsidRDefault="006729FB">
      <w:pPr>
        <w:pStyle w:val="TOC4"/>
        <w:rPr>
          <w:rFonts w:asciiTheme="minorHAnsi" w:eastAsiaTheme="minorEastAsia" w:hAnsiTheme="minorHAnsi" w:cstheme="minorBidi"/>
          <w:sz w:val="22"/>
          <w:szCs w:val="22"/>
        </w:rPr>
      </w:pPr>
      <w:r w:rsidRPr="006729FB">
        <w:t>A.8.3.2.2</w:t>
      </w:r>
      <w:r w:rsidRPr="006729FB">
        <w:rPr>
          <w:rFonts w:asciiTheme="minorHAnsi" w:eastAsiaTheme="minorEastAsia" w:hAnsiTheme="minorHAnsi"/>
          <w:sz w:val="22"/>
          <w:szCs w:val="22"/>
        </w:rPr>
        <w:tab/>
      </w:r>
      <w:r w:rsidRPr="00285BBA">
        <w:rPr>
          <w:rFonts w:cs="v4.2.0"/>
          <w:snapToGrid w:val="0"/>
        </w:rPr>
        <w:t>Test Requirements</w:t>
      </w:r>
      <w:r>
        <w:tab/>
        <w:t>1653</w:t>
      </w:r>
    </w:p>
    <w:p w14:paraId="11BABA93" w14:textId="77777777" w:rsidR="006729FB" w:rsidRDefault="006729FB">
      <w:pPr>
        <w:pStyle w:val="TOC3"/>
        <w:rPr>
          <w:rFonts w:asciiTheme="minorHAnsi" w:eastAsiaTheme="minorEastAsia" w:hAnsiTheme="minorHAnsi" w:cstheme="minorBidi"/>
          <w:sz w:val="22"/>
          <w:szCs w:val="22"/>
        </w:rPr>
      </w:pPr>
      <w:r w:rsidRPr="006729FB">
        <w:t>A.8.3.3</w:t>
      </w:r>
      <w:r w:rsidRPr="006729FB">
        <w:rPr>
          <w:rFonts w:asciiTheme="minorHAnsi" w:eastAsiaTheme="minorEastAsia" w:hAnsiTheme="minorHAnsi"/>
          <w:sz w:val="22"/>
          <w:szCs w:val="22"/>
        </w:rPr>
        <w:tab/>
      </w:r>
      <w:r w:rsidRPr="00285BBA">
        <w:rPr>
          <w:rFonts w:cs="v4.2.0"/>
        </w:rPr>
        <w:t>E-UTRAN FDD-FDD inter-frequency event triggered reporting under AWGN propagation conditions in asynchronous cells with DRX when L3 filtering is used</w:t>
      </w:r>
      <w:r>
        <w:tab/>
        <w:t>1653</w:t>
      </w:r>
    </w:p>
    <w:p w14:paraId="439441B7" w14:textId="77777777" w:rsidR="006729FB" w:rsidRDefault="006729FB">
      <w:pPr>
        <w:pStyle w:val="TOC4"/>
        <w:rPr>
          <w:rFonts w:asciiTheme="minorHAnsi" w:eastAsiaTheme="minorEastAsia" w:hAnsiTheme="minorHAnsi" w:cstheme="minorBidi"/>
          <w:sz w:val="22"/>
          <w:szCs w:val="22"/>
        </w:rPr>
      </w:pPr>
      <w:r w:rsidRPr="006729FB">
        <w:t>A.8.3.3.1</w:t>
      </w:r>
      <w:r w:rsidRPr="006729FB">
        <w:rPr>
          <w:rFonts w:asciiTheme="minorHAnsi" w:eastAsiaTheme="minorEastAsia" w:hAnsiTheme="minorHAnsi" w:cstheme="minorBidi"/>
          <w:sz w:val="22"/>
          <w:szCs w:val="22"/>
        </w:rPr>
        <w:tab/>
      </w:r>
      <w:r w:rsidRPr="00285BBA">
        <w:rPr>
          <w:snapToGrid w:val="0"/>
        </w:rPr>
        <w:t>Test Purpose and Environment</w:t>
      </w:r>
      <w:r>
        <w:tab/>
        <w:t>1653</w:t>
      </w:r>
    </w:p>
    <w:p w14:paraId="29A9D8AE" w14:textId="77777777" w:rsidR="006729FB" w:rsidRDefault="006729FB">
      <w:pPr>
        <w:pStyle w:val="TOC4"/>
        <w:rPr>
          <w:rFonts w:asciiTheme="minorHAnsi" w:eastAsiaTheme="minorEastAsia" w:hAnsiTheme="minorHAnsi" w:cstheme="minorBidi"/>
          <w:sz w:val="22"/>
          <w:szCs w:val="22"/>
        </w:rPr>
      </w:pPr>
      <w:r w:rsidRPr="006729FB">
        <w:t>A.8.3.3.2</w:t>
      </w:r>
      <w:r w:rsidRPr="006729FB">
        <w:rPr>
          <w:rFonts w:asciiTheme="minorHAnsi" w:eastAsiaTheme="minorEastAsia" w:hAnsiTheme="minorHAnsi"/>
          <w:sz w:val="22"/>
          <w:szCs w:val="22"/>
        </w:rPr>
        <w:tab/>
      </w:r>
      <w:r w:rsidRPr="00285BBA">
        <w:rPr>
          <w:rFonts w:cs="v4.2.0"/>
          <w:snapToGrid w:val="0"/>
        </w:rPr>
        <w:t>Test Requirements</w:t>
      </w:r>
      <w:r>
        <w:tab/>
        <w:t>1656</w:t>
      </w:r>
    </w:p>
    <w:p w14:paraId="73EA64D3" w14:textId="77777777" w:rsidR="006729FB" w:rsidRDefault="006729FB">
      <w:pPr>
        <w:pStyle w:val="TOC3"/>
        <w:rPr>
          <w:rFonts w:asciiTheme="minorHAnsi" w:eastAsiaTheme="minorEastAsia" w:hAnsiTheme="minorHAnsi" w:cstheme="minorBidi"/>
          <w:sz w:val="22"/>
          <w:szCs w:val="22"/>
        </w:rPr>
      </w:pPr>
      <w:r w:rsidRPr="006729FB">
        <w:t>A.8.3.4</w:t>
      </w:r>
      <w:r w:rsidRPr="006729FB">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022AD5C9" w14:textId="77777777" w:rsidR="006729FB" w:rsidRDefault="006729FB">
      <w:pPr>
        <w:pStyle w:val="TOC4"/>
        <w:rPr>
          <w:rFonts w:asciiTheme="minorHAnsi" w:eastAsiaTheme="minorEastAsia" w:hAnsiTheme="minorHAnsi" w:cstheme="minorBidi"/>
          <w:sz w:val="22"/>
          <w:szCs w:val="22"/>
        </w:rPr>
      </w:pPr>
      <w:r w:rsidRPr="006729FB">
        <w:t>A.8.3.4.1</w:t>
      </w:r>
      <w:r w:rsidRPr="006729FB">
        <w:rPr>
          <w:rFonts w:asciiTheme="minorHAnsi" w:eastAsiaTheme="minorEastAsia" w:hAnsiTheme="minorHAnsi" w:cstheme="minorBidi"/>
          <w:sz w:val="22"/>
          <w:szCs w:val="22"/>
        </w:rPr>
        <w:tab/>
      </w:r>
      <w:r w:rsidRPr="00285BBA">
        <w:rPr>
          <w:snapToGrid w:val="0"/>
        </w:rPr>
        <w:t>Test Purpose and Environment</w:t>
      </w:r>
      <w:r>
        <w:tab/>
        <w:t>1656</w:t>
      </w:r>
    </w:p>
    <w:p w14:paraId="40583F7C" w14:textId="77777777" w:rsidR="006729FB" w:rsidRDefault="006729FB">
      <w:pPr>
        <w:pStyle w:val="TOC4"/>
        <w:rPr>
          <w:rFonts w:asciiTheme="minorHAnsi" w:eastAsiaTheme="minorEastAsia" w:hAnsiTheme="minorHAnsi" w:cstheme="minorBidi"/>
          <w:sz w:val="22"/>
          <w:szCs w:val="22"/>
        </w:rPr>
      </w:pPr>
      <w:r w:rsidRPr="006729FB">
        <w:t>A.8.3.4.2</w:t>
      </w:r>
      <w:r w:rsidRPr="006729FB">
        <w:rPr>
          <w:rFonts w:asciiTheme="minorHAnsi" w:eastAsiaTheme="minorEastAsia" w:hAnsiTheme="minorHAnsi" w:cstheme="minorBidi"/>
          <w:sz w:val="22"/>
          <w:szCs w:val="22"/>
        </w:rPr>
        <w:tab/>
      </w:r>
      <w:r w:rsidRPr="00285BBA">
        <w:rPr>
          <w:snapToGrid w:val="0"/>
        </w:rPr>
        <w:t>Test Requirements</w:t>
      </w:r>
      <w:r>
        <w:tab/>
        <w:t>1658</w:t>
      </w:r>
    </w:p>
    <w:p w14:paraId="14884C1F" w14:textId="77777777" w:rsidR="006729FB" w:rsidRDefault="006729FB">
      <w:pPr>
        <w:pStyle w:val="TOC3"/>
        <w:rPr>
          <w:rFonts w:asciiTheme="minorHAnsi" w:eastAsiaTheme="minorEastAsia" w:hAnsiTheme="minorHAnsi" w:cstheme="minorBidi"/>
          <w:sz w:val="22"/>
          <w:szCs w:val="22"/>
        </w:rPr>
      </w:pPr>
      <w:r w:rsidRPr="006729FB">
        <w:t>A.8.3.5</w:t>
      </w:r>
      <w:r w:rsidRPr="006729FB">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BDD0419" w14:textId="77777777" w:rsidR="006729FB" w:rsidRDefault="006729FB">
      <w:pPr>
        <w:pStyle w:val="TOC4"/>
        <w:rPr>
          <w:rFonts w:asciiTheme="minorHAnsi" w:eastAsiaTheme="minorEastAsia" w:hAnsiTheme="minorHAnsi" w:cstheme="minorBidi"/>
          <w:sz w:val="22"/>
          <w:szCs w:val="22"/>
        </w:rPr>
      </w:pPr>
      <w:r w:rsidRPr="006729FB">
        <w:t>A.8.3.5.2</w:t>
      </w:r>
      <w:r w:rsidRPr="006729FB">
        <w:rPr>
          <w:rFonts w:asciiTheme="minorHAnsi" w:eastAsiaTheme="minorEastAsia" w:hAnsiTheme="minorHAnsi" w:cstheme="minorBidi"/>
          <w:sz w:val="22"/>
          <w:szCs w:val="22"/>
        </w:rPr>
        <w:tab/>
      </w:r>
      <w:r w:rsidRPr="00285BBA">
        <w:rPr>
          <w:snapToGrid w:val="0"/>
        </w:rPr>
        <w:t>Test Requirements</w:t>
      </w:r>
      <w:r>
        <w:tab/>
        <w:t>1660</w:t>
      </w:r>
    </w:p>
    <w:p w14:paraId="78F30DD1" w14:textId="77777777" w:rsidR="006729FB" w:rsidRDefault="006729F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1F6609DB" w14:textId="77777777" w:rsidR="006729FB" w:rsidRDefault="006729FB">
      <w:pPr>
        <w:pStyle w:val="TOC4"/>
        <w:rPr>
          <w:rFonts w:asciiTheme="minorHAnsi" w:eastAsiaTheme="minorEastAsia" w:hAnsiTheme="minorHAnsi" w:cstheme="minorBidi"/>
          <w:sz w:val="22"/>
          <w:szCs w:val="22"/>
        </w:rPr>
      </w:pPr>
      <w:r w:rsidRPr="006729FB">
        <w:t>A.8.3.6.1</w:t>
      </w:r>
      <w:r w:rsidRPr="006729FB">
        <w:rPr>
          <w:rFonts w:asciiTheme="minorHAnsi" w:eastAsiaTheme="minorEastAsia" w:hAnsiTheme="minorHAnsi" w:cstheme="minorBidi"/>
          <w:sz w:val="22"/>
          <w:szCs w:val="22"/>
        </w:rPr>
        <w:tab/>
      </w:r>
      <w:r w:rsidRPr="00285BBA">
        <w:rPr>
          <w:snapToGrid w:val="0"/>
        </w:rPr>
        <w:t>Test Purpose and Environment</w:t>
      </w:r>
      <w:r>
        <w:tab/>
        <w:t>1660</w:t>
      </w:r>
    </w:p>
    <w:p w14:paraId="2894E503" w14:textId="77777777" w:rsidR="006729FB" w:rsidRDefault="006729FB">
      <w:pPr>
        <w:pStyle w:val="TOC4"/>
        <w:rPr>
          <w:rFonts w:asciiTheme="minorHAnsi" w:eastAsiaTheme="minorEastAsia" w:hAnsiTheme="minorHAnsi" w:cstheme="minorBidi"/>
          <w:sz w:val="22"/>
          <w:szCs w:val="22"/>
        </w:rPr>
      </w:pPr>
      <w:r w:rsidRPr="006729FB">
        <w:t>A.8.3.6.2</w:t>
      </w:r>
      <w:r w:rsidRPr="006729FB">
        <w:rPr>
          <w:rFonts w:asciiTheme="minorHAnsi" w:eastAsiaTheme="minorEastAsia" w:hAnsiTheme="minorHAnsi" w:cstheme="minorBidi"/>
          <w:sz w:val="22"/>
          <w:szCs w:val="22"/>
        </w:rPr>
        <w:tab/>
      </w:r>
      <w:r w:rsidRPr="00285BBA">
        <w:rPr>
          <w:snapToGrid w:val="0"/>
        </w:rPr>
        <w:t>Test Requirements</w:t>
      </w:r>
      <w:r>
        <w:tab/>
        <w:t>1662</w:t>
      </w:r>
    </w:p>
    <w:p w14:paraId="73225E62" w14:textId="77777777" w:rsidR="006729FB" w:rsidRDefault="006729F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088BBB95" w14:textId="77777777" w:rsidR="006729FB" w:rsidRDefault="006729FB">
      <w:pPr>
        <w:pStyle w:val="TOC4"/>
        <w:rPr>
          <w:rFonts w:asciiTheme="minorHAnsi" w:eastAsiaTheme="minorEastAsia" w:hAnsiTheme="minorHAnsi" w:cstheme="minorBidi"/>
          <w:sz w:val="22"/>
          <w:szCs w:val="22"/>
        </w:rPr>
      </w:pPr>
      <w:r w:rsidRPr="006729FB">
        <w:t>A.8.3.7.1</w:t>
      </w:r>
      <w:r w:rsidRPr="006729FB">
        <w:rPr>
          <w:rFonts w:asciiTheme="minorHAnsi" w:eastAsiaTheme="minorEastAsia" w:hAnsiTheme="minorHAnsi" w:cstheme="minorBidi"/>
          <w:sz w:val="22"/>
          <w:szCs w:val="22"/>
        </w:rPr>
        <w:tab/>
      </w:r>
      <w:r w:rsidRPr="00285BBA">
        <w:rPr>
          <w:snapToGrid w:val="0"/>
        </w:rPr>
        <w:t>Test Purpose and Environment</w:t>
      </w:r>
      <w:r>
        <w:tab/>
        <w:t>1663</w:t>
      </w:r>
    </w:p>
    <w:p w14:paraId="73A7FED8" w14:textId="77777777" w:rsidR="006729FB" w:rsidRDefault="006729FB">
      <w:pPr>
        <w:pStyle w:val="TOC4"/>
        <w:rPr>
          <w:rFonts w:asciiTheme="minorHAnsi" w:eastAsiaTheme="minorEastAsia" w:hAnsiTheme="minorHAnsi" w:cstheme="minorBidi"/>
          <w:sz w:val="22"/>
          <w:szCs w:val="22"/>
        </w:rPr>
      </w:pPr>
      <w:r w:rsidRPr="006729FB">
        <w:t>A.8.3.7.2</w:t>
      </w:r>
      <w:r w:rsidRPr="006729FB">
        <w:rPr>
          <w:rFonts w:asciiTheme="minorHAnsi" w:eastAsiaTheme="minorEastAsia" w:hAnsiTheme="minorHAnsi"/>
          <w:sz w:val="22"/>
          <w:szCs w:val="22"/>
        </w:rPr>
        <w:tab/>
      </w:r>
      <w:r w:rsidRPr="00285BBA">
        <w:rPr>
          <w:rFonts w:cs="v4.2.0"/>
          <w:snapToGrid w:val="0"/>
        </w:rPr>
        <w:t>Test Requirements</w:t>
      </w:r>
      <w:r>
        <w:tab/>
        <w:t>1665</w:t>
      </w:r>
    </w:p>
    <w:p w14:paraId="0EE89BC2" w14:textId="77777777" w:rsidR="006729FB" w:rsidRDefault="006729F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0CAC1B8D" w14:textId="77777777" w:rsidR="006729FB" w:rsidRDefault="006729FB">
      <w:pPr>
        <w:pStyle w:val="TOC4"/>
        <w:rPr>
          <w:rFonts w:asciiTheme="minorHAnsi" w:eastAsiaTheme="minorEastAsia" w:hAnsiTheme="minorHAnsi" w:cstheme="minorBidi"/>
          <w:sz w:val="22"/>
          <w:szCs w:val="22"/>
        </w:rPr>
      </w:pPr>
      <w:r w:rsidRPr="006729FB">
        <w:t>A.8.3.</w:t>
      </w:r>
      <w:r w:rsidRPr="006729FB">
        <w:rPr>
          <w:lang w:eastAsia="zh-CN"/>
        </w:rPr>
        <w:t>8</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1666</w:t>
      </w:r>
    </w:p>
    <w:p w14:paraId="41A99AEF" w14:textId="77777777" w:rsidR="006729FB" w:rsidRDefault="006729FB">
      <w:pPr>
        <w:pStyle w:val="TOC4"/>
        <w:rPr>
          <w:rFonts w:asciiTheme="minorHAnsi" w:eastAsiaTheme="minorEastAsia" w:hAnsiTheme="minorHAnsi" w:cstheme="minorBidi"/>
          <w:sz w:val="22"/>
          <w:szCs w:val="22"/>
        </w:rPr>
      </w:pPr>
      <w:r w:rsidRPr="006729FB">
        <w:t>A.8.3.</w:t>
      </w:r>
      <w:r w:rsidRPr="006729FB">
        <w:rPr>
          <w:lang w:eastAsia="zh-CN"/>
        </w:rPr>
        <w:t>8</w:t>
      </w:r>
      <w:r w:rsidRPr="006729FB">
        <w:t>.2</w:t>
      </w:r>
      <w:r w:rsidRPr="006729FB">
        <w:rPr>
          <w:rFonts w:asciiTheme="minorHAnsi" w:eastAsiaTheme="minorEastAsia" w:hAnsiTheme="minorHAnsi" w:cstheme="minorBidi"/>
          <w:sz w:val="22"/>
          <w:szCs w:val="22"/>
        </w:rPr>
        <w:tab/>
      </w:r>
      <w:r w:rsidRPr="00285BBA">
        <w:rPr>
          <w:snapToGrid w:val="0"/>
        </w:rPr>
        <w:t>Test Requirements</w:t>
      </w:r>
      <w:r>
        <w:tab/>
        <w:t>1669</w:t>
      </w:r>
    </w:p>
    <w:p w14:paraId="22A98AD5" w14:textId="77777777" w:rsidR="006729FB" w:rsidRDefault="006729FB">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5D3FD635" w14:textId="77777777" w:rsidR="006729FB" w:rsidRDefault="006729FB">
      <w:pPr>
        <w:pStyle w:val="TOC4"/>
        <w:rPr>
          <w:rFonts w:asciiTheme="minorHAnsi" w:eastAsiaTheme="minorEastAsia" w:hAnsiTheme="minorHAnsi" w:cstheme="minorBidi"/>
          <w:sz w:val="22"/>
          <w:szCs w:val="22"/>
        </w:rPr>
      </w:pPr>
      <w:r w:rsidRPr="006729FB">
        <w:t>A.8.3.9.1</w:t>
      </w:r>
      <w:r w:rsidRPr="006729FB">
        <w:rPr>
          <w:rFonts w:asciiTheme="minorHAnsi" w:eastAsiaTheme="minorEastAsia" w:hAnsiTheme="minorHAnsi" w:cstheme="minorBidi"/>
          <w:sz w:val="22"/>
          <w:szCs w:val="22"/>
        </w:rPr>
        <w:tab/>
      </w:r>
      <w:r w:rsidRPr="00285BBA">
        <w:rPr>
          <w:snapToGrid w:val="0"/>
        </w:rPr>
        <w:t>Test Purpose and Environment</w:t>
      </w:r>
      <w:r>
        <w:tab/>
        <w:t>1669</w:t>
      </w:r>
    </w:p>
    <w:p w14:paraId="75099E5F" w14:textId="77777777" w:rsidR="006729FB" w:rsidRDefault="006729FB">
      <w:pPr>
        <w:pStyle w:val="TOC4"/>
        <w:rPr>
          <w:rFonts w:asciiTheme="minorHAnsi" w:eastAsiaTheme="minorEastAsia" w:hAnsiTheme="minorHAnsi" w:cstheme="minorBidi"/>
          <w:sz w:val="22"/>
          <w:szCs w:val="22"/>
        </w:rPr>
      </w:pPr>
      <w:r w:rsidRPr="006729FB">
        <w:t>A.8.3.9.2</w:t>
      </w:r>
      <w:r w:rsidRPr="006729FB">
        <w:rPr>
          <w:rFonts w:asciiTheme="minorHAnsi" w:eastAsiaTheme="minorEastAsia" w:hAnsiTheme="minorHAnsi" w:cstheme="minorBidi"/>
          <w:sz w:val="22"/>
          <w:szCs w:val="22"/>
        </w:rPr>
        <w:tab/>
      </w:r>
      <w:r w:rsidRPr="00285BBA">
        <w:rPr>
          <w:snapToGrid w:val="0"/>
        </w:rPr>
        <w:t>Test Requirements</w:t>
      </w:r>
      <w:r>
        <w:tab/>
        <w:t>1673</w:t>
      </w:r>
    </w:p>
    <w:p w14:paraId="0D0D8AAA" w14:textId="77777777" w:rsidR="006729FB" w:rsidRDefault="006729FB">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5B8D61D0" w14:textId="77777777" w:rsidR="006729FB" w:rsidRDefault="006729FB">
      <w:pPr>
        <w:pStyle w:val="TOC4"/>
        <w:rPr>
          <w:rFonts w:asciiTheme="minorHAnsi" w:eastAsiaTheme="minorEastAsia" w:hAnsiTheme="minorHAnsi" w:cstheme="minorBidi"/>
          <w:sz w:val="22"/>
          <w:szCs w:val="22"/>
        </w:rPr>
      </w:pPr>
      <w:r w:rsidRPr="006729FB">
        <w:t>A.8.3.10.1</w:t>
      </w:r>
      <w:r w:rsidRPr="006729FB">
        <w:rPr>
          <w:rFonts w:asciiTheme="minorHAnsi" w:eastAsiaTheme="minorEastAsia" w:hAnsiTheme="minorHAnsi"/>
          <w:sz w:val="22"/>
          <w:szCs w:val="22"/>
        </w:rPr>
        <w:tab/>
      </w:r>
      <w:r w:rsidRPr="00285BBA">
        <w:rPr>
          <w:rFonts w:cs="v4.2.0"/>
          <w:snapToGrid w:val="0"/>
        </w:rPr>
        <w:t>Test Purpose and Environment</w:t>
      </w:r>
      <w:r>
        <w:tab/>
        <w:t>1674</w:t>
      </w:r>
    </w:p>
    <w:p w14:paraId="59EE6265" w14:textId="77777777" w:rsidR="006729FB" w:rsidRDefault="006729FB">
      <w:pPr>
        <w:pStyle w:val="TOC4"/>
        <w:rPr>
          <w:rFonts w:asciiTheme="minorHAnsi" w:eastAsiaTheme="minorEastAsia" w:hAnsiTheme="minorHAnsi" w:cstheme="minorBidi"/>
          <w:sz w:val="22"/>
          <w:szCs w:val="22"/>
        </w:rPr>
      </w:pPr>
      <w:r w:rsidRPr="006729FB">
        <w:t>A.8.3.10.2</w:t>
      </w:r>
      <w:r w:rsidRPr="006729FB">
        <w:rPr>
          <w:rFonts w:asciiTheme="minorHAnsi" w:eastAsiaTheme="minorEastAsia" w:hAnsiTheme="minorHAnsi"/>
          <w:sz w:val="22"/>
          <w:szCs w:val="22"/>
        </w:rPr>
        <w:tab/>
      </w:r>
      <w:r w:rsidRPr="00285BBA">
        <w:rPr>
          <w:rFonts w:cs="v4.2.0"/>
          <w:snapToGrid w:val="0"/>
        </w:rPr>
        <w:t>Test Requirements</w:t>
      </w:r>
      <w:r>
        <w:tab/>
        <w:t>1675</w:t>
      </w:r>
    </w:p>
    <w:p w14:paraId="2941A3DF" w14:textId="77777777" w:rsidR="006729FB" w:rsidRDefault="006729F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56385A0F" w14:textId="77777777" w:rsidR="006729FB" w:rsidRDefault="006729FB">
      <w:pPr>
        <w:pStyle w:val="TOC4"/>
        <w:rPr>
          <w:rFonts w:asciiTheme="minorHAnsi" w:eastAsiaTheme="minorEastAsia" w:hAnsiTheme="minorHAnsi" w:cstheme="minorBidi"/>
          <w:sz w:val="22"/>
          <w:szCs w:val="22"/>
        </w:rPr>
      </w:pPr>
      <w:r w:rsidRPr="006729FB">
        <w:t>A.8.3.11.1</w:t>
      </w:r>
      <w:r w:rsidRPr="006729FB">
        <w:rPr>
          <w:rFonts w:asciiTheme="minorHAnsi" w:eastAsiaTheme="minorEastAsia" w:hAnsiTheme="minorHAnsi" w:cstheme="minorBidi"/>
          <w:sz w:val="22"/>
          <w:szCs w:val="22"/>
        </w:rPr>
        <w:tab/>
      </w:r>
      <w:r w:rsidRPr="00285BBA">
        <w:rPr>
          <w:snapToGrid w:val="0"/>
        </w:rPr>
        <w:t>Test Purpose and Environment</w:t>
      </w:r>
      <w:r>
        <w:tab/>
        <w:t>1676</w:t>
      </w:r>
    </w:p>
    <w:p w14:paraId="4AE3C631" w14:textId="77777777" w:rsidR="006729FB" w:rsidRDefault="006729FB">
      <w:pPr>
        <w:pStyle w:val="TOC4"/>
        <w:rPr>
          <w:rFonts w:asciiTheme="minorHAnsi" w:eastAsiaTheme="minorEastAsia" w:hAnsiTheme="minorHAnsi" w:cstheme="minorBidi"/>
          <w:sz w:val="22"/>
          <w:szCs w:val="22"/>
        </w:rPr>
      </w:pPr>
      <w:r w:rsidRPr="006729FB">
        <w:t>A.8.3.11.2</w:t>
      </w:r>
      <w:r w:rsidRPr="006729FB">
        <w:rPr>
          <w:rFonts w:asciiTheme="minorHAnsi" w:eastAsiaTheme="minorEastAsia" w:hAnsiTheme="minorHAnsi" w:cstheme="minorBidi"/>
          <w:sz w:val="22"/>
          <w:szCs w:val="22"/>
        </w:rPr>
        <w:tab/>
      </w:r>
      <w:r w:rsidRPr="00285BBA">
        <w:rPr>
          <w:snapToGrid w:val="0"/>
        </w:rPr>
        <w:t>Test Requirement</w:t>
      </w:r>
      <w:r>
        <w:tab/>
        <w:t>1677</w:t>
      </w:r>
    </w:p>
    <w:p w14:paraId="1F37305A" w14:textId="77777777" w:rsidR="006729FB" w:rsidRDefault="006729F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2346AB6A" w14:textId="77777777" w:rsidR="006729FB" w:rsidRDefault="006729FB">
      <w:pPr>
        <w:pStyle w:val="TOC4"/>
        <w:rPr>
          <w:rFonts w:asciiTheme="minorHAnsi" w:eastAsiaTheme="minorEastAsia" w:hAnsiTheme="minorHAnsi" w:cstheme="minorBidi"/>
          <w:sz w:val="22"/>
          <w:szCs w:val="22"/>
        </w:rPr>
      </w:pPr>
      <w:r w:rsidRPr="006729FB">
        <w:t>A.8.3.12.1</w:t>
      </w:r>
      <w:r w:rsidRPr="006729FB">
        <w:rPr>
          <w:rFonts w:asciiTheme="minorHAnsi" w:eastAsiaTheme="minorEastAsia" w:hAnsiTheme="minorHAnsi" w:cstheme="minorBidi"/>
          <w:sz w:val="22"/>
          <w:szCs w:val="22"/>
        </w:rPr>
        <w:tab/>
      </w:r>
      <w:r w:rsidRPr="00285BBA">
        <w:rPr>
          <w:snapToGrid w:val="0"/>
        </w:rPr>
        <w:t>Test Purpose and Environment</w:t>
      </w:r>
      <w:r>
        <w:tab/>
        <w:t>1678</w:t>
      </w:r>
    </w:p>
    <w:p w14:paraId="692AB641" w14:textId="77777777" w:rsidR="006729FB" w:rsidRDefault="006729FB">
      <w:pPr>
        <w:pStyle w:val="TOC4"/>
        <w:rPr>
          <w:rFonts w:asciiTheme="minorHAnsi" w:eastAsiaTheme="minorEastAsia" w:hAnsiTheme="minorHAnsi" w:cstheme="minorBidi"/>
          <w:sz w:val="22"/>
          <w:szCs w:val="22"/>
        </w:rPr>
      </w:pPr>
      <w:r w:rsidRPr="006729FB">
        <w:t>A.8.3.12.2</w:t>
      </w:r>
      <w:r w:rsidRPr="006729FB">
        <w:rPr>
          <w:rFonts w:asciiTheme="minorHAnsi" w:eastAsiaTheme="minorEastAsia" w:hAnsiTheme="minorHAnsi" w:cstheme="minorBidi"/>
          <w:sz w:val="22"/>
          <w:szCs w:val="22"/>
        </w:rPr>
        <w:tab/>
      </w:r>
      <w:r w:rsidRPr="00285BBA">
        <w:rPr>
          <w:snapToGrid w:val="0"/>
        </w:rPr>
        <w:t>Test Requirement</w:t>
      </w:r>
      <w:r>
        <w:tab/>
        <w:t>1679</w:t>
      </w:r>
    </w:p>
    <w:p w14:paraId="269ED706" w14:textId="77777777" w:rsidR="006729FB" w:rsidRDefault="006729F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36ABBAE0" w14:textId="77777777" w:rsidR="006729FB" w:rsidRDefault="006729FB">
      <w:pPr>
        <w:pStyle w:val="TOC4"/>
        <w:rPr>
          <w:rFonts w:asciiTheme="minorHAnsi" w:eastAsiaTheme="minorEastAsia" w:hAnsiTheme="minorHAnsi" w:cstheme="minorBidi"/>
          <w:sz w:val="22"/>
          <w:szCs w:val="22"/>
        </w:rPr>
      </w:pPr>
      <w:r w:rsidRPr="006729FB">
        <w:t>A.8.3.13.1</w:t>
      </w:r>
      <w:r w:rsidRPr="006729FB">
        <w:rPr>
          <w:rFonts w:asciiTheme="minorHAnsi" w:eastAsiaTheme="minorEastAsia" w:hAnsiTheme="minorHAnsi" w:cstheme="minorBidi"/>
          <w:sz w:val="22"/>
          <w:szCs w:val="22"/>
        </w:rPr>
        <w:tab/>
      </w:r>
      <w:r w:rsidRPr="00285BBA">
        <w:rPr>
          <w:snapToGrid w:val="0"/>
        </w:rPr>
        <w:t>Test Purpose and Environment</w:t>
      </w:r>
      <w:r>
        <w:tab/>
        <w:t>1680</w:t>
      </w:r>
    </w:p>
    <w:p w14:paraId="752CF7F7" w14:textId="77777777" w:rsidR="006729FB" w:rsidRDefault="006729FB">
      <w:pPr>
        <w:pStyle w:val="TOC4"/>
        <w:rPr>
          <w:rFonts w:asciiTheme="minorHAnsi" w:eastAsiaTheme="minorEastAsia" w:hAnsiTheme="minorHAnsi" w:cstheme="minorBidi"/>
          <w:sz w:val="22"/>
          <w:szCs w:val="22"/>
        </w:rPr>
      </w:pPr>
      <w:r w:rsidRPr="006729FB">
        <w:t>A.8.3.13.2</w:t>
      </w:r>
      <w:r w:rsidRPr="006729FB">
        <w:rPr>
          <w:rFonts w:asciiTheme="minorHAnsi" w:eastAsiaTheme="minorEastAsia" w:hAnsiTheme="minorHAnsi" w:cstheme="minorBidi"/>
          <w:sz w:val="22"/>
          <w:szCs w:val="22"/>
        </w:rPr>
        <w:tab/>
      </w:r>
      <w:r w:rsidRPr="00285BBA">
        <w:rPr>
          <w:snapToGrid w:val="0"/>
        </w:rPr>
        <w:t>Test Requirement</w:t>
      </w:r>
      <w:r>
        <w:tab/>
        <w:t>1681</w:t>
      </w:r>
    </w:p>
    <w:p w14:paraId="5931C1B4" w14:textId="77777777" w:rsidR="006729FB" w:rsidRDefault="006729F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64E103B6" w14:textId="77777777" w:rsidR="006729FB" w:rsidRDefault="006729FB">
      <w:pPr>
        <w:pStyle w:val="TOC4"/>
        <w:rPr>
          <w:rFonts w:asciiTheme="minorHAnsi" w:eastAsiaTheme="minorEastAsia" w:hAnsiTheme="minorHAnsi" w:cstheme="minorBidi"/>
          <w:sz w:val="22"/>
          <w:szCs w:val="22"/>
        </w:rPr>
      </w:pPr>
      <w:r w:rsidRPr="006729FB">
        <w:t>A.8.3.14.1</w:t>
      </w:r>
      <w:r w:rsidRPr="006729FB">
        <w:rPr>
          <w:rFonts w:asciiTheme="minorHAnsi" w:eastAsiaTheme="minorEastAsia" w:hAnsiTheme="minorHAnsi" w:cstheme="minorBidi"/>
          <w:sz w:val="22"/>
          <w:szCs w:val="22"/>
        </w:rPr>
        <w:tab/>
      </w:r>
      <w:r w:rsidRPr="00285BBA">
        <w:rPr>
          <w:snapToGrid w:val="0"/>
        </w:rPr>
        <w:t>Test Purpose and Environment</w:t>
      </w:r>
      <w:r>
        <w:tab/>
        <w:t>1682</w:t>
      </w:r>
    </w:p>
    <w:p w14:paraId="2758377C" w14:textId="77777777" w:rsidR="006729FB" w:rsidRDefault="006729FB">
      <w:pPr>
        <w:pStyle w:val="TOC4"/>
        <w:rPr>
          <w:rFonts w:asciiTheme="minorHAnsi" w:eastAsiaTheme="minorEastAsia" w:hAnsiTheme="minorHAnsi" w:cstheme="minorBidi"/>
          <w:sz w:val="22"/>
          <w:szCs w:val="22"/>
        </w:rPr>
      </w:pPr>
      <w:r w:rsidRPr="006729FB">
        <w:t>A.8.3.14.2</w:t>
      </w:r>
      <w:r w:rsidRPr="006729FB">
        <w:rPr>
          <w:rFonts w:asciiTheme="minorHAnsi" w:eastAsiaTheme="minorEastAsia" w:hAnsiTheme="minorHAnsi" w:cstheme="minorBidi"/>
          <w:sz w:val="22"/>
          <w:szCs w:val="22"/>
        </w:rPr>
        <w:tab/>
      </w:r>
      <w:r w:rsidRPr="00285BBA">
        <w:rPr>
          <w:snapToGrid w:val="0"/>
        </w:rPr>
        <w:t>Test Requirement</w:t>
      </w:r>
      <w:r>
        <w:tab/>
        <w:t>1683</w:t>
      </w:r>
    </w:p>
    <w:p w14:paraId="7E5545C4" w14:textId="77777777" w:rsidR="006729FB" w:rsidRDefault="006729F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28627979" w14:textId="77777777" w:rsidR="006729FB" w:rsidRDefault="006729FB">
      <w:pPr>
        <w:pStyle w:val="TOC4"/>
        <w:rPr>
          <w:rFonts w:asciiTheme="minorHAnsi" w:eastAsiaTheme="minorEastAsia" w:hAnsiTheme="minorHAnsi" w:cstheme="minorBidi"/>
          <w:sz w:val="22"/>
          <w:szCs w:val="22"/>
        </w:rPr>
      </w:pPr>
      <w:r w:rsidRPr="006729FB">
        <w:t>A.8.3.15.1</w:t>
      </w:r>
      <w:r w:rsidRPr="006729FB">
        <w:rPr>
          <w:rFonts w:asciiTheme="minorHAnsi" w:eastAsiaTheme="minorEastAsia" w:hAnsiTheme="minorHAnsi" w:cstheme="minorBidi"/>
          <w:sz w:val="22"/>
          <w:szCs w:val="22"/>
        </w:rPr>
        <w:tab/>
      </w:r>
      <w:r w:rsidRPr="00285BBA">
        <w:rPr>
          <w:snapToGrid w:val="0"/>
        </w:rPr>
        <w:t>Test Purpose and Environment</w:t>
      </w:r>
      <w:r>
        <w:tab/>
        <w:t>1684</w:t>
      </w:r>
    </w:p>
    <w:p w14:paraId="64DAE7CE" w14:textId="77777777" w:rsidR="006729FB" w:rsidRDefault="006729FB">
      <w:pPr>
        <w:pStyle w:val="TOC4"/>
        <w:rPr>
          <w:rFonts w:asciiTheme="minorHAnsi" w:eastAsiaTheme="minorEastAsia" w:hAnsiTheme="minorHAnsi" w:cstheme="minorBidi"/>
          <w:sz w:val="22"/>
          <w:szCs w:val="22"/>
        </w:rPr>
      </w:pPr>
      <w:r w:rsidRPr="006729FB">
        <w:t>A.8.3.15.2</w:t>
      </w:r>
      <w:r w:rsidRPr="006729FB">
        <w:rPr>
          <w:rFonts w:asciiTheme="minorHAnsi" w:eastAsiaTheme="minorEastAsia" w:hAnsiTheme="minorHAnsi" w:cstheme="minorBidi"/>
          <w:sz w:val="22"/>
          <w:szCs w:val="22"/>
        </w:rPr>
        <w:tab/>
      </w:r>
      <w:r w:rsidRPr="00285BBA">
        <w:rPr>
          <w:snapToGrid w:val="0"/>
        </w:rPr>
        <w:t>Test Requirement</w:t>
      </w:r>
      <w:r>
        <w:tab/>
        <w:t>1685</w:t>
      </w:r>
    </w:p>
    <w:p w14:paraId="3CFBA34D" w14:textId="77777777" w:rsidR="006729FB" w:rsidRDefault="006729F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1CB4962B" w14:textId="77777777" w:rsidR="006729FB" w:rsidRDefault="006729FB">
      <w:pPr>
        <w:pStyle w:val="TOC4"/>
        <w:rPr>
          <w:rFonts w:asciiTheme="minorHAnsi" w:eastAsiaTheme="minorEastAsia" w:hAnsiTheme="minorHAnsi" w:cstheme="minorBidi"/>
          <w:sz w:val="22"/>
          <w:szCs w:val="22"/>
        </w:rPr>
      </w:pPr>
      <w:r w:rsidRPr="006729FB">
        <w:t>A.8.3.16.1</w:t>
      </w:r>
      <w:r w:rsidRPr="006729FB">
        <w:rPr>
          <w:rFonts w:asciiTheme="minorHAnsi" w:eastAsiaTheme="minorEastAsia" w:hAnsiTheme="minorHAnsi" w:cstheme="minorBidi"/>
          <w:sz w:val="22"/>
          <w:szCs w:val="22"/>
        </w:rPr>
        <w:tab/>
      </w:r>
      <w:r w:rsidRPr="00285BBA">
        <w:rPr>
          <w:snapToGrid w:val="0"/>
        </w:rPr>
        <w:t>Test Purpose and Environment</w:t>
      </w:r>
      <w:r>
        <w:tab/>
        <w:t>1686</w:t>
      </w:r>
    </w:p>
    <w:p w14:paraId="56F1B740" w14:textId="77777777" w:rsidR="006729FB" w:rsidRDefault="006729FB">
      <w:pPr>
        <w:pStyle w:val="TOC4"/>
        <w:rPr>
          <w:rFonts w:asciiTheme="minorHAnsi" w:eastAsiaTheme="minorEastAsia" w:hAnsiTheme="minorHAnsi" w:cstheme="minorBidi"/>
          <w:sz w:val="22"/>
          <w:szCs w:val="22"/>
        </w:rPr>
      </w:pPr>
      <w:r w:rsidRPr="006729FB">
        <w:t>A.8.3.16.2</w:t>
      </w:r>
      <w:r w:rsidRPr="006729FB">
        <w:rPr>
          <w:rFonts w:asciiTheme="minorHAnsi" w:eastAsiaTheme="minorEastAsia" w:hAnsiTheme="minorHAnsi" w:cstheme="minorBidi"/>
          <w:sz w:val="22"/>
          <w:szCs w:val="22"/>
        </w:rPr>
        <w:tab/>
      </w:r>
      <w:r w:rsidRPr="00285BBA">
        <w:rPr>
          <w:snapToGrid w:val="0"/>
        </w:rPr>
        <w:t>Test Requirement</w:t>
      </w:r>
      <w:r>
        <w:tab/>
        <w:t>1688</w:t>
      </w:r>
    </w:p>
    <w:p w14:paraId="121004F8" w14:textId="77777777" w:rsidR="006729FB" w:rsidRDefault="006729F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0B9B5518" w14:textId="77777777" w:rsidR="006729FB" w:rsidRDefault="006729FB">
      <w:pPr>
        <w:pStyle w:val="TOC4"/>
        <w:rPr>
          <w:rFonts w:asciiTheme="minorHAnsi" w:eastAsiaTheme="minorEastAsia" w:hAnsiTheme="minorHAnsi" w:cstheme="minorBidi"/>
          <w:sz w:val="22"/>
          <w:szCs w:val="22"/>
        </w:rPr>
      </w:pPr>
      <w:r w:rsidRPr="006729FB">
        <w:t>A.8.3.17.1</w:t>
      </w:r>
      <w:r w:rsidRPr="006729FB">
        <w:rPr>
          <w:rFonts w:asciiTheme="minorHAnsi" w:eastAsiaTheme="minorEastAsia" w:hAnsiTheme="minorHAnsi" w:cstheme="minorBidi"/>
          <w:sz w:val="22"/>
          <w:szCs w:val="22"/>
        </w:rPr>
        <w:tab/>
      </w:r>
      <w:r w:rsidRPr="00285BBA">
        <w:rPr>
          <w:snapToGrid w:val="0"/>
        </w:rPr>
        <w:t>Test Purpose and Environment</w:t>
      </w:r>
      <w:r>
        <w:tab/>
        <w:t>1688</w:t>
      </w:r>
    </w:p>
    <w:p w14:paraId="611C39A2" w14:textId="77777777" w:rsidR="006729FB" w:rsidRDefault="006729FB">
      <w:pPr>
        <w:pStyle w:val="TOC4"/>
        <w:rPr>
          <w:rFonts w:asciiTheme="minorHAnsi" w:eastAsiaTheme="minorEastAsia" w:hAnsiTheme="minorHAnsi" w:cstheme="minorBidi"/>
          <w:sz w:val="22"/>
          <w:szCs w:val="22"/>
        </w:rPr>
      </w:pPr>
      <w:r w:rsidRPr="006729FB">
        <w:t>A.8.3.17.2</w:t>
      </w:r>
      <w:r w:rsidRPr="006729FB">
        <w:rPr>
          <w:rFonts w:asciiTheme="minorHAnsi" w:eastAsiaTheme="minorEastAsia" w:hAnsiTheme="minorHAnsi" w:cstheme="minorBidi"/>
          <w:sz w:val="22"/>
          <w:szCs w:val="22"/>
        </w:rPr>
        <w:tab/>
      </w:r>
      <w:r w:rsidRPr="00285BBA">
        <w:rPr>
          <w:snapToGrid w:val="0"/>
        </w:rPr>
        <w:t>Test Requirement</w:t>
      </w:r>
      <w:r>
        <w:tab/>
        <w:t>1691</w:t>
      </w:r>
    </w:p>
    <w:p w14:paraId="12DBD35F" w14:textId="77777777" w:rsidR="006729FB" w:rsidRDefault="006729F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16489CFC" w14:textId="77777777" w:rsidR="006729FB" w:rsidRDefault="006729FB">
      <w:pPr>
        <w:pStyle w:val="TOC4"/>
        <w:rPr>
          <w:rFonts w:asciiTheme="minorHAnsi" w:eastAsiaTheme="minorEastAsia" w:hAnsiTheme="minorHAnsi" w:cstheme="minorBidi"/>
          <w:sz w:val="22"/>
          <w:szCs w:val="22"/>
        </w:rPr>
      </w:pPr>
      <w:r w:rsidRPr="006729FB">
        <w:t>A.8.3.18.1</w:t>
      </w:r>
      <w:r w:rsidRPr="006729FB">
        <w:rPr>
          <w:rFonts w:asciiTheme="minorHAnsi" w:eastAsiaTheme="minorEastAsia" w:hAnsiTheme="minorHAnsi" w:cstheme="minorBidi"/>
          <w:sz w:val="22"/>
          <w:szCs w:val="22"/>
        </w:rPr>
        <w:tab/>
      </w:r>
      <w:r w:rsidRPr="00285BBA">
        <w:rPr>
          <w:snapToGrid w:val="0"/>
        </w:rPr>
        <w:t>Test Purpose and Environment</w:t>
      </w:r>
      <w:r>
        <w:tab/>
        <w:t>1691</w:t>
      </w:r>
    </w:p>
    <w:p w14:paraId="7ABB2F3C" w14:textId="77777777" w:rsidR="006729FB" w:rsidRDefault="006729FB">
      <w:pPr>
        <w:pStyle w:val="TOC4"/>
        <w:rPr>
          <w:rFonts w:asciiTheme="minorHAnsi" w:eastAsiaTheme="minorEastAsia" w:hAnsiTheme="minorHAnsi" w:cstheme="minorBidi"/>
          <w:sz w:val="22"/>
          <w:szCs w:val="22"/>
        </w:rPr>
      </w:pPr>
      <w:r w:rsidRPr="006729FB">
        <w:t>A.8.3.18.2</w:t>
      </w:r>
      <w:r w:rsidRPr="006729FB">
        <w:rPr>
          <w:rFonts w:asciiTheme="minorHAnsi" w:eastAsiaTheme="minorEastAsia" w:hAnsiTheme="minorHAnsi" w:cstheme="minorBidi"/>
          <w:sz w:val="22"/>
          <w:szCs w:val="22"/>
        </w:rPr>
        <w:tab/>
      </w:r>
      <w:r w:rsidRPr="00285BBA">
        <w:rPr>
          <w:snapToGrid w:val="0"/>
        </w:rPr>
        <w:t>Test Requirement</w:t>
      </w:r>
      <w:r>
        <w:tab/>
        <w:t>1694</w:t>
      </w:r>
    </w:p>
    <w:p w14:paraId="7A0FF9C5" w14:textId="77777777" w:rsidR="006729FB" w:rsidRDefault="006729F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51EDE6D6" w14:textId="77777777" w:rsidR="006729FB" w:rsidRDefault="006729FB">
      <w:pPr>
        <w:pStyle w:val="TOC4"/>
        <w:rPr>
          <w:rFonts w:asciiTheme="minorHAnsi" w:eastAsiaTheme="minorEastAsia" w:hAnsiTheme="minorHAnsi" w:cstheme="minorBidi"/>
          <w:sz w:val="22"/>
          <w:szCs w:val="22"/>
        </w:rPr>
      </w:pPr>
      <w:r w:rsidRPr="006729FB">
        <w:t>A.8.3.19.1</w:t>
      </w:r>
      <w:r w:rsidRPr="006729FB">
        <w:rPr>
          <w:rFonts w:asciiTheme="minorHAnsi" w:eastAsiaTheme="minorEastAsia" w:hAnsiTheme="minorHAnsi" w:cstheme="minorBidi"/>
          <w:sz w:val="22"/>
          <w:szCs w:val="22"/>
        </w:rPr>
        <w:tab/>
      </w:r>
      <w:r w:rsidRPr="00285BBA">
        <w:rPr>
          <w:snapToGrid w:val="0"/>
        </w:rPr>
        <w:t>Test Purpose and Environment</w:t>
      </w:r>
      <w:r>
        <w:tab/>
        <w:t>1694</w:t>
      </w:r>
    </w:p>
    <w:p w14:paraId="2EBD8BB7" w14:textId="77777777" w:rsidR="006729FB" w:rsidRDefault="006729FB">
      <w:pPr>
        <w:pStyle w:val="TOC4"/>
        <w:rPr>
          <w:rFonts w:asciiTheme="minorHAnsi" w:eastAsiaTheme="minorEastAsia" w:hAnsiTheme="minorHAnsi" w:cstheme="minorBidi"/>
          <w:sz w:val="22"/>
          <w:szCs w:val="22"/>
        </w:rPr>
      </w:pPr>
      <w:r w:rsidRPr="006729FB">
        <w:t>A.8.3.19.2</w:t>
      </w:r>
      <w:r w:rsidRPr="006729FB">
        <w:rPr>
          <w:rFonts w:asciiTheme="minorHAnsi" w:eastAsiaTheme="minorEastAsia" w:hAnsiTheme="minorHAnsi" w:cstheme="minorBidi"/>
          <w:sz w:val="22"/>
          <w:szCs w:val="22"/>
        </w:rPr>
        <w:tab/>
      </w:r>
      <w:r w:rsidRPr="00285BBA">
        <w:rPr>
          <w:snapToGrid w:val="0"/>
        </w:rPr>
        <w:t>Test Requirement</w:t>
      </w:r>
      <w:r>
        <w:tab/>
        <w:t>1697</w:t>
      </w:r>
    </w:p>
    <w:p w14:paraId="38A5BB81" w14:textId="77777777" w:rsidR="006729FB" w:rsidRDefault="006729F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49171D67" w14:textId="77777777" w:rsidR="006729FB" w:rsidRDefault="006729F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16CFD495" w14:textId="77777777" w:rsidR="006729FB" w:rsidRDefault="006729FB">
      <w:pPr>
        <w:pStyle w:val="TOC4"/>
        <w:rPr>
          <w:rFonts w:asciiTheme="minorHAnsi" w:eastAsiaTheme="minorEastAsia" w:hAnsiTheme="minorHAnsi" w:cstheme="minorBidi"/>
          <w:sz w:val="22"/>
          <w:szCs w:val="22"/>
        </w:rPr>
      </w:pPr>
      <w:r w:rsidRPr="006729FB">
        <w:t>A.8.4.1.1</w:t>
      </w:r>
      <w:r w:rsidRPr="006729FB">
        <w:rPr>
          <w:rFonts w:asciiTheme="minorHAnsi" w:eastAsiaTheme="minorEastAsia" w:hAnsiTheme="minorHAnsi"/>
          <w:sz w:val="22"/>
          <w:szCs w:val="22"/>
        </w:rPr>
        <w:tab/>
      </w:r>
      <w:r w:rsidRPr="00285BBA">
        <w:rPr>
          <w:rFonts w:cs="v4.2.0"/>
          <w:snapToGrid w:val="0"/>
        </w:rPr>
        <w:t>Test Purpose and Environment</w:t>
      </w:r>
      <w:r>
        <w:tab/>
        <w:t>1697</w:t>
      </w:r>
    </w:p>
    <w:p w14:paraId="3E1B1BA4" w14:textId="77777777" w:rsidR="006729FB" w:rsidRDefault="006729FB">
      <w:pPr>
        <w:pStyle w:val="TOC4"/>
        <w:rPr>
          <w:rFonts w:asciiTheme="minorHAnsi" w:eastAsiaTheme="minorEastAsia" w:hAnsiTheme="minorHAnsi" w:cstheme="minorBidi"/>
          <w:sz w:val="22"/>
          <w:szCs w:val="22"/>
        </w:rPr>
      </w:pPr>
      <w:r w:rsidRPr="006729FB">
        <w:t>A.8.4.1.2</w:t>
      </w:r>
      <w:r w:rsidRPr="006729FB">
        <w:rPr>
          <w:rFonts w:asciiTheme="minorHAnsi" w:eastAsiaTheme="minorEastAsia" w:hAnsiTheme="minorHAnsi"/>
          <w:sz w:val="22"/>
          <w:szCs w:val="22"/>
        </w:rPr>
        <w:tab/>
      </w:r>
      <w:r w:rsidRPr="00285BBA">
        <w:rPr>
          <w:rFonts w:cs="v4.2.0"/>
          <w:snapToGrid w:val="0"/>
        </w:rPr>
        <w:t>Test Requirements</w:t>
      </w:r>
      <w:r>
        <w:tab/>
        <w:t>1699</w:t>
      </w:r>
    </w:p>
    <w:p w14:paraId="31002F4E" w14:textId="77777777" w:rsidR="006729FB" w:rsidRDefault="006729FB">
      <w:pPr>
        <w:pStyle w:val="TOC3"/>
        <w:rPr>
          <w:rFonts w:asciiTheme="minorHAnsi" w:eastAsiaTheme="minorEastAsia" w:hAnsiTheme="minorHAnsi" w:cstheme="minorBidi"/>
          <w:sz w:val="22"/>
          <w:szCs w:val="22"/>
        </w:rPr>
      </w:pPr>
      <w:r w:rsidRPr="006729FB">
        <w:t>A.8.4.2</w:t>
      </w:r>
      <w:r w:rsidRPr="006729FB">
        <w:rPr>
          <w:rFonts w:asciiTheme="minorHAnsi" w:eastAsiaTheme="minorEastAsia" w:hAnsiTheme="minorHAnsi"/>
          <w:sz w:val="22"/>
          <w:szCs w:val="22"/>
        </w:rPr>
        <w:tab/>
      </w:r>
      <w:r w:rsidRPr="00285BBA">
        <w:rPr>
          <w:rFonts w:cs="v4.2.0"/>
        </w:rPr>
        <w:t>E-UTRAN TDD-TDD Inter-frequency event triggered reporting when DRX is used under fading propagation conditions in synchronous cells</w:t>
      </w:r>
      <w:r>
        <w:tab/>
        <w:t>1700</w:t>
      </w:r>
    </w:p>
    <w:p w14:paraId="6F239D2C" w14:textId="77777777" w:rsidR="006729FB" w:rsidRDefault="006729FB">
      <w:pPr>
        <w:pStyle w:val="TOC4"/>
        <w:rPr>
          <w:rFonts w:asciiTheme="minorHAnsi" w:eastAsiaTheme="minorEastAsia" w:hAnsiTheme="minorHAnsi" w:cstheme="minorBidi"/>
          <w:sz w:val="22"/>
          <w:szCs w:val="22"/>
        </w:rPr>
      </w:pPr>
      <w:r w:rsidRPr="006729FB">
        <w:t>A.8.4.2.1</w:t>
      </w:r>
      <w:r w:rsidRPr="006729FB">
        <w:rPr>
          <w:rFonts w:asciiTheme="minorHAnsi" w:eastAsiaTheme="minorEastAsia" w:hAnsiTheme="minorHAnsi"/>
          <w:sz w:val="22"/>
          <w:szCs w:val="22"/>
        </w:rPr>
        <w:tab/>
      </w:r>
      <w:r w:rsidRPr="00285BBA">
        <w:rPr>
          <w:rFonts w:cs="v4.2.0"/>
          <w:snapToGrid w:val="0"/>
        </w:rPr>
        <w:t>Test Purpose and Environment</w:t>
      </w:r>
      <w:r>
        <w:tab/>
        <w:t>1700</w:t>
      </w:r>
    </w:p>
    <w:p w14:paraId="44519905" w14:textId="77777777" w:rsidR="006729FB" w:rsidRDefault="006729FB">
      <w:pPr>
        <w:pStyle w:val="TOC4"/>
        <w:rPr>
          <w:rFonts w:asciiTheme="minorHAnsi" w:eastAsiaTheme="minorEastAsia" w:hAnsiTheme="minorHAnsi" w:cstheme="minorBidi"/>
          <w:sz w:val="22"/>
          <w:szCs w:val="22"/>
        </w:rPr>
      </w:pPr>
      <w:r w:rsidRPr="006729FB">
        <w:t>A.8.4.2.2</w:t>
      </w:r>
      <w:r w:rsidRPr="006729FB">
        <w:rPr>
          <w:rFonts w:asciiTheme="minorHAnsi" w:eastAsiaTheme="minorEastAsia" w:hAnsiTheme="minorHAnsi"/>
          <w:sz w:val="22"/>
          <w:szCs w:val="22"/>
        </w:rPr>
        <w:tab/>
      </w:r>
      <w:r w:rsidRPr="00285BBA">
        <w:rPr>
          <w:rFonts w:cs="v4.2.0"/>
          <w:snapToGrid w:val="0"/>
        </w:rPr>
        <w:t>Test Requirements</w:t>
      </w:r>
      <w:r>
        <w:tab/>
        <w:t>1702</w:t>
      </w:r>
    </w:p>
    <w:p w14:paraId="09682E5C" w14:textId="77777777" w:rsidR="006729FB" w:rsidRDefault="006729F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7CC73538" w14:textId="77777777" w:rsidR="006729FB" w:rsidRDefault="006729F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01518F39" w14:textId="77777777" w:rsidR="006729FB" w:rsidRDefault="006729F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30F02426" w14:textId="77777777" w:rsidR="006729FB" w:rsidRDefault="006729FB">
      <w:pPr>
        <w:pStyle w:val="TOC3"/>
        <w:rPr>
          <w:rFonts w:asciiTheme="minorHAnsi" w:eastAsiaTheme="minorEastAsia" w:hAnsiTheme="minorHAnsi" w:cstheme="minorBidi"/>
          <w:sz w:val="22"/>
          <w:szCs w:val="22"/>
        </w:rPr>
      </w:pPr>
      <w:r w:rsidRPr="006729FB">
        <w:t>A.8.4.</w:t>
      </w:r>
      <w:r w:rsidRPr="006729FB">
        <w:rPr>
          <w:lang w:eastAsia="zh-CN"/>
        </w:rPr>
        <w:t>4</w:t>
      </w:r>
      <w:r w:rsidRPr="006729FB">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285BBA">
        <w:rPr>
          <w:lang w:val="en-US"/>
        </w:rPr>
        <w:t>using autonomous gaps</w:t>
      </w:r>
      <w:r>
        <w:tab/>
        <w:t>1705</w:t>
      </w:r>
    </w:p>
    <w:p w14:paraId="07A78041" w14:textId="77777777" w:rsidR="006729FB" w:rsidRDefault="006729FB">
      <w:pPr>
        <w:pStyle w:val="TOC4"/>
        <w:rPr>
          <w:rFonts w:asciiTheme="minorHAnsi" w:eastAsiaTheme="minorEastAsia" w:hAnsiTheme="minorHAnsi" w:cstheme="minorBidi"/>
          <w:sz w:val="22"/>
          <w:szCs w:val="22"/>
        </w:rPr>
      </w:pPr>
      <w:r w:rsidRPr="006729FB">
        <w:t>A.8.4.</w:t>
      </w:r>
      <w:r w:rsidRPr="006729FB">
        <w:rPr>
          <w:lang w:eastAsia="zh-CN"/>
        </w:rPr>
        <w:t>4</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1705</w:t>
      </w:r>
    </w:p>
    <w:p w14:paraId="3FEFF04D" w14:textId="77777777" w:rsidR="006729FB" w:rsidRDefault="006729FB">
      <w:pPr>
        <w:pStyle w:val="TOC4"/>
        <w:rPr>
          <w:rFonts w:asciiTheme="minorHAnsi" w:eastAsiaTheme="minorEastAsia" w:hAnsiTheme="minorHAnsi" w:cstheme="minorBidi"/>
          <w:sz w:val="22"/>
          <w:szCs w:val="22"/>
        </w:rPr>
      </w:pPr>
      <w:r w:rsidRPr="006729FB">
        <w:t>A.8.4.</w:t>
      </w:r>
      <w:r w:rsidRPr="006729FB">
        <w:rPr>
          <w:lang w:eastAsia="zh-CN"/>
        </w:rPr>
        <w:t>4</w:t>
      </w:r>
      <w:r w:rsidRPr="006729FB">
        <w:t>.2</w:t>
      </w:r>
      <w:r w:rsidRPr="006729FB">
        <w:rPr>
          <w:rFonts w:asciiTheme="minorHAnsi" w:eastAsiaTheme="minorEastAsia" w:hAnsiTheme="minorHAnsi" w:cstheme="minorBidi"/>
          <w:sz w:val="22"/>
          <w:szCs w:val="22"/>
        </w:rPr>
        <w:tab/>
      </w:r>
      <w:r w:rsidRPr="00285BBA">
        <w:rPr>
          <w:snapToGrid w:val="0"/>
        </w:rPr>
        <w:t>Test Requirements</w:t>
      </w:r>
      <w:r>
        <w:tab/>
        <w:t>1707</w:t>
      </w:r>
    </w:p>
    <w:p w14:paraId="72E2A262" w14:textId="77777777" w:rsidR="006729FB" w:rsidRDefault="006729FB">
      <w:pPr>
        <w:pStyle w:val="TOC3"/>
        <w:rPr>
          <w:rFonts w:asciiTheme="minorHAnsi" w:eastAsiaTheme="minorEastAsia" w:hAnsiTheme="minorHAnsi" w:cstheme="minorBidi"/>
          <w:sz w:val="22"/>
          <w:szCs w:val="22"/>
        </w:rPr>
      </w:pPr>
      <w:r w:rsidRPr="006729FB">
        <w:lastRenderedPageBreak/>
        <w:t>A.8.4.</w:t>
      </w:r>
      <w:r w:rsidRPr="006729FB">
        <w:rPr>
          <w:lang w:eastAsia="zh-CN"/>
        </w:rPr>
        <w:t>5</w:t>
      </w:r>
      <w:r w:rsidRPr="006729FB">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285BBA">
        <w:rPr>
          <w:lang w:val="en-US"/>
        </w:rPr>
        <w:t>using autonomous gaps</w:t>
      </w:r>
      <w:r w:rsidRPr="00285BBA">
        <w:rPr>
          <w:lang w:val="en-US" w:eastAsia="zh-CN"/>
        </w:rPr>
        <w:t xml:space="preserve"> with DRX</w:t>
      </w:r>
      <w:r>
        <w:tab/>
        <w:t>1708</w:t>
      </w:r>
    </w:p>
    <w:p w14:paraId="7B7C7B0A" w14:textId="77777777" w:rsidR="006729FB" w:rsidRDefault="006729FB">
      <w:pPr>
        <w:pStyle w:val="TOC4"/>
        <w:rPr>
          <w:rFonts w:asciiTheme="minorHAnsi" w:eastAsiaTheme="minorEastAsia" w:hAnsiTheme="minorHAnsi" w:cstheme="minorBidi"/>
          <w:sz w:val="22"/>
          <w:szCs w:val="22"/>
        </w:rPr>
      </w:pPr>
      <w:r w:rsidRPr="006729FB">
        <w:t>A.8.4.</w:t>
      </w:r>
      <w:r w:rsidRPr="006729FB">
        <w:rPr>
          <w:lang w:eastAsia="zh-CN"/>
        </w:rPr>
        <w:t>5</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1708</w:t>
      </w:r>
    </w:p>
    <w:p w14:paraId="71892F22" w14:textId="77777777" w:rsidR="006729FB" w:rsidRDefault="006729FB">
      <w:pPr>
        <w:pStyle w:val="TOC4"/>
        <w:rPr>
          <w:rFonts w:asciiTheme="minorHAnsi" w:eastAsiaTheme="minorEastAsia" w:hAnsiTheme="minorHAnsi" w:cstheme="minorBidi"/>
          <w:sz w:val="22"/>
          <w:szCs w:val="22"/>
        </w:rPr>
      </w:pPr>
      <w:r w:rsidRPr="006729FB">
        <w:t>A.8.4.</w:t>
      </w:r>
      <w:r w:rsidRPr="006729FB">
        <w:rPr>
          <w:lang w:eastAsia="zh-CN"/>
        </w:rPr>
        <w:t>5</w:t>
      </w:r>
      <w:r w:rsidRPr="006729FB">
        <w:t>.2</w:t>
      </w:r>
      <w:r w:rsidRPr="006729FB">
        <w:rPr>
          <w:rFonts w:asciiTheme="minorHAnsi" w:eastAsiaTheme="minorEastAsia" w:hAnsiTheme="minorHAnsi" w:cstheme="minorBidi"/>
          <w:sz w:val="22"/>
          <w:szCs w:val="22"/>
        </w:rPr>
        <w:tab/>
      </w:r>
      <w:r w:rsidRPr="00285BBA">
        <w:rPr>
          <w:snapToGrid w:val="0"/>
        </w:rPr>
        <w:t>Test Requirements</w:t>
      </w:r>
      <w:r>
        <w:tab/>
        <w:t>1710</w:t>
      </w:r>
    </w:p>
    <w:p w14:paraId="36E218F9" w14:textId="77777777" w:rsidR="006729FB" w:rsidRDefault="006729F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1AE4D868" w14:textId="77777777" w:rsidR="006729FB" w:rsidRDefault="006729FB">
      <w:pPr>
        <w:pStyle w:val="TOC4"/>
        <w:rPr>
          <w:rFonts w:asciiTheme="minorHAnsi" w:eastAsiaTheme="minorEastAsia" w:hAnsiTheme="minorHAnsi" w:cstheme="minorBidi"/>
          <w:sz w:val="22"/>
          <w:szCs w:val="22"/>
        </w:rPr>
      </w:pPr>
      <w:r w:rsidRPr="006729FB">
        <w:t>A.8.4.</w:t>
      </w:r>
      <w:r w:rsidRPr="006729FB">
        <w:rPr>
          <w:lang w:eastAsia="zh-CN"/>
        </w:rPr>
        <w:t>6</w:t>
      </w:r>
      <w:r w:rsidRPr="006729FB">
        <w:t>.1</w:t>
      </w:r>
      <w:r w:rsidRPr="006729FB">
        <w:rPr>
          <w:rFonts w:asciiTheme="minorHAnsi" w:eastAsiaTheme="minorEastAsia" w:hAnsiTheme="minorHAnsi"/>
          <w:sz w:val="22"/>
          <w:szCs w:val="22"/>
        </w:rPr>
        <w:tab/>
      </w:r>
      <w:r w:rsidRPr="00285BBA">
        <w:rPr>
          <w:rFonts w:cs="v4.2.0"/>
          <w:snapToGrid w:val="0"/>
        </w:rPr>
        <w:t>Test Purpose and Environment</w:t>
      </w:r>
      <w:r>
        <w:tab/>
        <w:t>1710</w:t>
      </w:r>
    </w:p>
    <w:p w14:paraId="584EE05A" w14:textId="77777777" w:rsidR="006729FB" w:rsidRDefault="006729FB">
      <w:pPr>
        <w:pStyle w:val="TOC4"/>
        <w:rPr>
          <w:rFonts w:asciiTheme="minorHAnsi" w:eastAsiaTheme="minorEastAsia" w:hAnsiTheme="minorHAnsi" w:cstheme="minorBidi"/>
          <w:sz w:val="22"/>
          <w:szCs w:val="22"/>
        </w:rPr>
      </w:pPr>
      <w:r w:rsidRPr="006729FB">
        <w:t>A.8.4.</w:t>
      </w:r>
      <w:r w:rsidRPr="006729FB">
        <w:rPr>
          <w:lang w:eastAsia="zh-CN"/>
        </w:rPr>
        <w:t>6</w:t>
      </w:r>
      <w:r w:rsidRPr="006729FB">
        <w:t>.2</w:t>
      </w:r>
      <w:r w:rsidRPr="006729FB">
        <w:rPr>
          <w:rFonts w:asciiTheme="minorHAnsi" w:eastAsiaTheme="minorEastAsia" w:hAnsiTheme="minorHAnsi"/>
          <w:sz w:val="22"/>
          <w:szCs w:val="22"/>
        </w:rPr>
        <w:tab/>
      </w:r>
      <w:r w:rsidRPr="00285BBA">
        <w:rPr>
          <w:rFonts w:cs="v4.2.0"/>
          <w:snapToGrid w:val="0"/>
        </w:rPr>
        <w:t>Test Requirements</w:t>
      </w:r>
      <w:r>
        <w:tab/>
        <w:t>1711</w:t>
      </w:r>
    </w:p>
    <w:p w14:paraId="6501BCFA" w14:textId="77777777" w:rsidR="006729FB" w:rsidRDefault="006729F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0EBBAC53" w14:textId="77777777" w:rsidR="006729FB" w:rsidRDefault="006729FB">
      <w:pPr>
        <w:pStyle w:val="TOC4"/>
        <w:rPr>
          <w:rFonts w:asciiTheme="minorHAnsi" w:eastAsiaTheme="minorEastAsia" w:hAnsiTheme="minorHAnsi" w:cstheme="minorBidi"/>
          <w:sz w:val="22"/>
          <w:szCs w:val="22"/>
        </w:rPr>
      </w:pPr>
      <w:r w:rsidRPr="006729FB">
        <w:t>A.8.4.7.1</w:t>
      </w:r>
      <w:r w:rsidRPr="006729FB">
        <w:rPr>
          <w:rFonts w:asciiTheme="minorHAnsi" w:eastAsiaTheme="minorEastAsia" w:hAnsiTheme="minorHAnsi" w:cstheme="minorBidi"/>
          <w:sz w:val="22"/>
          <w:szCs w:val="22"/>
        </w:rPr>
        <w:tab/>
      </w:r>
      <w:r w:rsidRPr="00285BBA">
        <w:rPr>
          <w:snapToGrid w:val="0"/>
        </w:rPr>
        <w:t>Test Purpose and Environment</w:t>
      </w:r>
      <w:r>
        <w:tab/>
        <w:t>1711</w:t>
      </w:r>
    </w:p>
    <w:p w14:paraId="50CE9609" w14:textId="77777777" w:rsidR="006729FB" w:rsidRDefault="006729FB">
      <w:pPr>
        <w:pStyle w:val="TOC4"/>
        <w:rPr>
          <w:rFonts w:asciiTheme="minorHAnsi" w:eastAsiaTheme="minorEastAsia" w:hAnsiTheme="minorHAnsi" w:cstheme="minorBidi"/>
          <w:sz w:val="22"/>
          <w:szCs w:val="22"/>
        </w:rPr>
      </w:pPr>
      <w:r w:rsidRPr="006729FB">
        <w:t>A.8.4.7.2</w:t>
      </w:r>
      <w:r w:rsidRPr="006729FB">
        <w:rPr>
          <w:rFonts w:asciiTheme="minorHAnsi" w:eastAsiaTheme="minorEastAsia" w:hAnsiTheme="minorHAnsi"/>
          <w:sz w:val="22"/>
          <w:szCs w:val="22"/>
        </w:rPr>
        <w:tab/>
      </w:r>
      <w:r w:rsidRPr="00285BBA">
        <w:rPr>
          <w:rFonts w:cs="v4.2.0"/>
          <w:snapToGrid w:val="0"/>
        </w:rPr>
        <w:t>Test Requirements</w:t>
      </w:r>
      <w:r>
        <w:tab/>
        <w:t>1715</w:t>
      </w:r>
    </w:p>
    <w:p w14:paraId="205EC5B7" w14:textId="77777777" w:rsidR="006729FB" w:rsidRDefault="006729F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6ED3CD47"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4</w:t>
      </w:r>
      <w:r w:rsidRPr="006729FB">
        <w:t>.</w:t>
      </w:r>
      <w:r w:rsidRPr="006729FB">
        <w:rPr>
          <w:lang w:eastAsia="zh-CN"/>
        </w:rPr>
        <w:t>8</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1715</w:t>
      </w:r>
    </w:p>
    <w:p w14:paraId="4E7707CA"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4</w:t>
      </w:r>
      <w:r w:rsidRPr="006729FB">
        <w:t>.</w:t>
      </w:r>
      <w:r w:rsidRPr="006729FB">
        <w:rPr>
          <w:lang w:eastAsia="zh-CN"/>
        </w:rPr>
        <w:t>8</w:t>
      </w:r>
      <w:r w:rsidRPr="006729FB">
        <w:t>.2</w:t>
      </w:r>
      <w:r w:rsidRPr="006729FB">
        <w:rPr>
          <w:rFonts w:asciiTheme="minorHAnsi" w:eastAsiaTheme="minorEastAsia" w:hAnsiTheme="minorHAnsi" w:cstheme="minorBidi"/>
          <w:sz w:val="22"/>
          <w:szCs w:val="22"/>
        </w:rPr>
        <w:tab/>
      </w:r>
      <w:r w:rsidRPr="00285BBA">
        <w:rPr>
          <w:snapToGrid w:val="0"/>
        </w:rPr>
        <w:t>Test Requirements</w:t>
      </w:r>
      <w:r>
        <w:tab/>
        <w:t>1720</w:t>
      </w:r>
    </w:p>
    <w:p w14:paraId="4772B8E8" w14:textId="77777777" w:rsidR="006729FB" w:rsidRDefault="006729F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172C8509" w14:textId="77777777" w:rsidR="006729FB" w:rsidRDefault="006729FB">
      <w:pPr>
        <w:pStyle w:val="TOC4"/>
        <w:rPr>
          <w:rFonts w:asciiTheme="minorHAnsi" w:eastAsiaTheme="minorEastAsia" w:hAnsiTheme="minorHAnsi" w:cstheme="minorBidi"/>
          <w:sz w:val="22"/>
          <w:szCs w:val="22"/>
        </w:rPr>
      </w:pPr>
      <w:r w:rsidRPr="006729FB">
        <w:t>A.8.4.9.1</w:t>
      </w:r>
      <w:r w:rsidRPr="006729FB">
        <w:rPr>
          <w:rFonts w:asciiTheme="minorHAnsi" w:eastAsiaTheme="minorEastAsia" w:hAnsiTheme="minorHAnsi" w:cstheme="minorBidi"/>
          <w:sz w:val="22"/>
          <w:szCs w:val="22"/>
        </w:rPr>
        <w:tab/>
      </w:r>
      <w:r w:rsidRPr="00285BBA">
        <w:rPr>
          <w:snapToGrid w:val="0"/>
        </w:rPr>
        <w:t>Test Purpose and Environment</w:t>
      </w:r>
      <w:r>
        <w:tab/>
        <w:t>1720</w:t>
      </w:r>
    </w:p>
    <w:p w14:paraId="21F85B33" w14:textId="77777777" w:rsidR="006729FB" w:rsidRDefault="006729FB">
      <w:pPr>
        <w:pStyle w:val="TOC4"/>
        <w:rPr>
          <w:rFonts w:asciiTheme="minorHAnsi" w:eastAsiaTheme="minorEastAsia" w:hAnsiTheme="minorHAnsi" w:cstheme="minorBidi"/>
          <w:sz w:val="22"/>
          <w:szCs w:val="22"/>
        </w:rPr>
      </w:pPr>
      <w:r w:rsidRPr="006729FB">
        <w:t>A.8.4.9.2</w:t>
      </w:r>
      <w:r w:rsidRPr="006729FB">
        <w:rPr>
          <w:rFonts w:asciiTheme="minorHAnsi" w:eastAsiaTheme="minorEastAsia" w:hAnsiTheme="minorHAnsi" w:cstheme="minorBidi"/>
          <w:sz w:val="22"/>
          <w:szCs w:val="22"/>
        </w:rPr>
        <w:tab/>
      </w:r>
      <w:r w:rsidRPr="00285BBA">
        <w:rPr>
          <w:snapToGrid w:val="0"/>
        </w:rPr>
        <w:t>Test Requirements</w:t>
      </w:r>
      <w:r>
        <w:tab/>
        <w:t>1725</w:t>
      </w:r>
    </w:p>
    <w:p w14:paraId="4FCF7E74" w14:textId="77777777" w:rsidR="006729FB" w:rsidRDefault="006729F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66331A8E" w14:textId="77777777" w:rsidR="006729FB" w:rsidRDefault="006729FB">
      <w:pPr>
        <w:pStyle w:val="TOC4"/>
        <w:rPr>
          <w:rFonts w:asciiTheme="minorHAnsi" w:eastAsiaTheme="minorEastAsia" w:hAnsiTheme="minorHAnsi" w:cstheme="minorBidi"/>
          <w:sz w:val="22"/>
          <w:szCs w:val="22"/>
        </w:rPr>
      </w:pPr>
      <w:r w:rsidRPr="006729FB">
        <w:t>A.8.4.10.1</w:t>
      </w:r>
      <w:r w:rsidRPr="006729FB">
        <w:rPr>
          <w:rFonts w:asciiTheme="minorHAnsi" w:eastAsiaTheme="minorEastAsia" w:hAnsiTheme="minorHAnsi"/>
          <w:sz w:val="22"/>
          <w:szCs w:val="22"/>
        </w:rPr>
        <w:tab/>
      </w:r>
      <w:r w:rsidRPr="00285BBA">
        <w:rPr>
          <w:rFonts w:cs="v4.2.0"/>
          <w:snapToGrid w:val="0"/>
        </w:rPr>
        <w:t>Test Purpose and Environment</w:t>
      </w:r>
      <w:r>
        <w:tab/>
        <w:t>1725</w:t>
      </w:r>
    </w:p>
    <w:p w14:paraId="518EA170" w14:textId="77777777" w:rsidR="006729FB" w:rsidRDefault="006729FB">
      <w:pPr>
        <w:pStyle w:val="TOC4"/>
        <w:rPr>
          <w:rFonts w:asciiTheme="minorHAnsi" w:eastAsiaTheme="minorEastAsia" w:hAnsiTheme="minorHAnsi" w:cstheme="minorBidi"/>
          <w:sz w:val="22"/>
          <w:szCs w:val="22"/>
        </w:rPr>
      </w:pPr>
      <w:r w:rsidRPr="006729FB">
        <w:t>A.8.4.10.2</w:t>
      </w:r>
      <w:r w:rsidRPr="006729FB">
        <w:rPr>
          <w:rFonts w:asciiTheme="minorHAnsi" w:eastAsiaTheme="minorEastAsia" w:hAnsiTheme="minorHAnsi"/>
          <w:sz w:val="22"/>
          <w:szCs w:val="22"/>
        </w:rPr>
        <w:tab/>
      </w:r>
      <w:r w:rsidRPr="00285BBA">
        <w:rPr>
          <w:rFonts w:cs="v4.2.0"/>
          <w:snapToGrid w:val="0"/>
        </w:rPr>
        <w:t>Test Requirements</w:t>
      </w:r>
      <w:r>
        <w:tab/>
        <w:t>1727</w:t>
      </w:r>
    </w:p>
    <w:p w14:paraId="67D41615" w14:textId="77777777" w:rsidR="006729FB" w:rsidRDefault="006729F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4E602002" w14:textId="77777777" w:rsidR="006729FB" w:rsidRDefault="006729FB">
      <w:pPr>
        <w:pStyle w:val="TOC4"/>
        <w:rPr>
          <w:rFonts w:asciiTheme="minorHAnsi" w:eastAsiaTheme="minorEastAsia" w:hAnsiTheme="minorHAnsi" w:cstheme="minorBidi"/>
          <w:sz w:val="22"/>
          <w:szCs w:val="22"/>
        </w:rPr>
      </w:pPr>
      <w:r w:rsidRPr="006729FB">
        <w:t>A.8.4.11.1</w:t>
      </w:r>
      <w:r w:rsidRPr="006729FB">
        <w:rPr>
          <w:rFonts w:asciiTheme="minorHAnsi" w:eastAsiaTheme="minorEastAsia" w:hAnsiTheme="minorHAnsi" w:cstheme="minorBidi"/>
          <w:sz w:val="22"/>
          <w:szCs w:val="22"/>
        </w:rPr>
        <w:tab/>
      </w:r>
      <w:r w:rsidRPr="00285BBA">
        <w:rPr>
          <w:snapToGrid w:val="0"/>
        </w:rPr>
        <w:t>Test Purpose and Environment</w:t>
      </w:r>
      <w:r>
        <w:tab/>
        <w:t>1727</w:t>
      </w:r>
    </w:p>
    <w:p w14:paraId="58B8DAA5" w14:textId="77777777" w:rsidR="006729FB" w:rsidRDefault="006729FB">
      <w:pPr>
        <w:pStyle w:val="TOC4"/>
        <w:rPr>
          <w:rFonts w:asciiTheme="minorHAnsi" w:eastAsiaTheme="minorEastAsia" w:hAnsiTheme="minorHAnsi" w:cstheme="minorBidi"/>
          <w:sz w:val="22"/>
          <w:szCs w:val="22"/>
        </w:rPr>
      </w:pPr>
      <w:r w:rsidRPr="006729FB">
        <w:t>A.8.4.11.2</w:t>
      </w:r>
      <w:r w:rsidRPr="006729FB">
        <w:rPr>
          <w:rFonts w:asciiTheme="minorHAnsi" w:eastAsiaTheme="minorEastAsia" w:hAnsiTheme="minorHAnsi" w:cstheme="minorBidi"/>
          <w:sz w:val="22"/>
          <w:szCs w:val="22"/>
        </w:rPr>
        <w:tab/>
      </w:r>
      <w:r w:rsidRPr="00285BBA">
        <w:rPr>
          <w:snapToGrid w:val="0"/>
        </w:rPr>
        <w:t>Test Requirement</w:t>
      </w:r>
      <w:r>
        <w:tab/>
        <w:t>1729</w:t>
      </w:r>
    </w:p>
    <w:p w14:paraId="46A8D7B0" w14:textId="77777777" w:rsidR="006729FB" w:rsidRDefault="006729F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56675C6B" w14:textId="77777777" w:rsidR="006729FB" w:rsidRDefault="006729FB">
      <w:pPr>
        <w:pStyle w:val="TOC4"/>
        <w:rPr>
          <w:rFonts w:asciiTheme="minorHAnsi" w:eastAsiaTheme="minorEastAsia" w:hAnsiTheme="minorHAnsi" w:cstheme="minorBidi"/>
          <w:sz w:val="22"/>
          <w:szCs w:val="22"/>
        </w:rPr>
      </w:pPr>
      <w:r w:rsidRPr="006729FB">
        <w:t>A.8.4.12.1</w:t>
      </w:r>
      <w:r w:rsidRPr="006729FB">
        <w:rPr>
          <w:rFonts w:asciiTheme="minorHAnsi" w:eastAsiaTheme="minorEastAsia" w:hAnsiTheme="minorHAnsi" w:cstheme="minorBidi"/>
          <w:sz w:val="22"/>
          <w:szCs w:val="22"/>
        </w:rPr>
        <w:tab/>
      </w:r>
      <w:r w:rsidRPr="00285BBA">
        <w:rPr>
          <w:snapToGrid w:val="0"/>
        </w:rPr>
        <w:t>Test Purpose and Environment</w:t>
      </w:r>
      <w:r>
        <w:tab/>
        <w:t>1730</w:t>
      </w:r>
    </w:p>
    <w:p w14:paraId="56515AC6" w14:textId="77777777" w:rsidR="006729FB" w:rsidRDefault="006729FB">
      <w:pPr>
        <w:pStyle w:val="TOC4"/>
        <w:rPr>
          <w:rFonts w:asciiTheme="minorHAnsi" w:eastAsiaTheme="minorEastAsia" w:hAnsiTheme="minorHAnsi" w:cstheme="minorBidi"/>
          <w:sz w:val="22"/>
          <w:szCs w:val="22"/>
        </w:rPr>
      </w:pPr>
      <w:r w:rsidRPr="006729FB">
        <w:t>A.8.4.12.2</w:t>
      </w:r>
      <w:r w:rsidRPr="006729FB">
        <w:rPr>
          <w:rFonts w:asciiTheme="minorHAnsi" w:eastAsiaTheme="minorEastAsia" w:hAnsiTheme="minorHAnsi" w:cstheme="minorBidi"/>
          <w:sz w:val="22"/>
          <w:szCs w:val="22"/>
        </w:rPr>
        <w:tab/>
      </w:r>
      <w:r w:rsidRPr="00285BBA">
        <w:rPr>
          <w:snapToGrid w:val="0"/>
        </w:rPr>
        <w:t>Test Requirement</w:t>
      </w:r>
      <w:r>
        <w:tab/>
        <w:t>1731</w:t>
      </w:r>
    </w:p>
    <w:p w14:paraId="0A1438F9" w14:textId="77777777" w:rsidR="006729FB" w:rsidRDefault="006729F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44DA502B" w14:textId="77777777" w:rsidR="006729FB" w:rsidRDefault="006729FB">
      <w:pPr>
        <w:pStyle w:val="TOC4"/>
        <w:rPr>
          <w:rFonts w:asciiTheme="minorHAnsi" w:eastAsiaTheme="minorEastAsia" w:hAnsiTheme="minorHAnsi" w:cstheme="minorBidi"/>
          <w:sz w:val="22"/>
          <w:szCs w:val="22"/>
        </w:rPr>
      </w:pPr>
      <w:r w:rsidRPr="006729FB">
        <w:t>A.8.4.13.1</w:t>
      </w:r>
      <w:r w:rsidRPr="006729FB">
        <w:rPr>
          <w:rFonts w:asciiTheme="minorHAnsi" w:eastAsiaTheme="minorEastAsia" w:hAnsiTheme="minorHAnsi" w:cstheme="minorBidi"/>
          <w:sz w:val="22"/>
          <w:szCs w:val="22"/>
        </w:rPr>
        <w:tab/>
      </w:r>
      <w:r w:rsidRPr="00285BBA">
        <w:rPr>
          <w:snapToGrid w:val="0"/>
        </w:rPr>
        <w:t>Test Purpose and Environment</w:t>
      </w:r>
      <w:r>
        <w:tab/>
        <w:t>1732</w:t>
      </w:r>
    </w:p>
    <w:p w14:paraId="064265CE" w14:textId="77777777" w:rsidR="006729FB" w:rsidRDefault="006729FB">
      <w:pPr>
        <w:pStyle w:val="TOC4"/>
        <w:rPr>
          <w:rFonts w:asciiTheme="minorHAnsi" w:eastAsiaTheme="minorEastAsia" w:hAnsiTheme="minorHAnsi" w:cstheme="minorBidi"/>
          <w:sz w:val="22"/>
          <w:szCs w:val="22"/>
        </w:rPr>
      </w:pPr>
      <w:r w:rsidRPr="006729FB">
        <w:t>A.8.4.13.2</w:t>
      </w:r>
      <w:r w:rsidRPr="006729FB">
        <w:rPr>
          <w:rFonts w:asciiTheme="minorHAnsi" w:eastAsiaTheme="minorEastAsia" w:hAnsiTheme="minorHAnsi" w:cstheme="minorBidi"/>
          <w:sz w:val="22"/>
          <w:szCs w:val="22"/>
        </w:rPr>
        <w:tab/>
      </w:r>
      <w:r w:rsidRPr="00285BBA">
        <w:rPr>
          <w:snapToGrid w:val="0"/>
        </w:rPr>
        <w:t>Test Requirement</w:t>
      </w:r>
      <w:r>
        <w:tab/>
        <w:t>1733</w:t>
      </w:r>
    </w:p>
    <w:p w14:paraId="3C483DB1" w14:textId="77777777" w:rsidR="006729FB" w:rsidRDefault="006729F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3A738F6F" w14:textId="77777777" w:rsidR="006729FB" w:rsidRDefault="006729FB">
      <w:pPr>
        <w:pStyle w:val="TOC4"/>
        <w:rPr>
          <w:rFonts w:asciiTheme="minorHAnsi" w:eastAsiaTheme="minorEastAsia" w:hAnsiTheme="minorHAnsi" w:cstheme="minorBidi"/>
          <w:sz w:val="22"/>
          <w:szCs w:val="22"/>
        </w:rPr>
      </w:pPr>
      <w:r w:rsidRPr="006729FB">
        <w:t>A.8.4.14.1</w:t>
      </w:r>
      <w:r w:rsidRPr="006729FB">
        <w:rPr>
          <w:rFonts w:asciiTheme="minorHAnsi" w:eastAsiaTheme="minorEastAsia" w:hAnsiTheme="minorHAnsi" w:cstheme="minorBidi"/>
          <w:sz w:val="22"/>
          <w:szCs w:val="22"/>
        </w:rPr>
        <w:tab/>
      </w:r>
      <w:r w:rsidRPr="00285BBA">
        <w:rPr>
          <w:snapToGrid w:val="0"/>
        </w:rPr>
        <w:t>Test Purpose and Environment</w:t>
      </w:r>
      <w:r>
        <w:tab/>
        <w:t>1734</w:t>
      </w:r>
    </w:p>
    <w:p w14:paraId="7E5270E2" w14:textId="77777777" w:rsidR="006729FB" w:rsidRDefault="006729FB">
      <w:pPr>
        <w:pStyle w:val="TOC4"/>
        <w:rPr>
          <w:rFonts w:asciiTheme="minorHAnsi" w:eastAsiaTheme="minorEastAsia" w:hAnsiTheme="minorHAnsi" w:cstheme="minorBidi"/>
          <w:sz w:val="22"/>
          <w:szCs w:val="22"/>
        </w:rPr>
      </w:pPr>
      <w:r w:rsidRPr="006729FB">
        <w:t>A.8.4.14.2</w:t>
      </w:r>
      <w:r w:rsidRPr="006729FB">
        <w:rPr>
          <w:rFonts w:asciiTheme="minorHAnsi" w:eastAsiaTheme="minorEastAsia" w:hAnsiTheme="minorHAnsi" w:cstheme="minorBidi"/>
          <w:sz w:val="22"/>
          <w:szCs w:val="22"/>
        </w:rPr>
        <w:tab/>
      </w:r>
      <w:r w:rsidRPr="00285BBA">
        <w:rPr>
          <w:snapToGrid w:val="0"/>
        </w:rPr>
        <w:t>Test Requirement</w:t>
      </w:r>
      <w:r>
        <w:tab/>
        <w:t>1736</w:t>
      </w:r>
    </w:p>
    <w:p w14:paraId="3BC18CF5" w14:textId="77777777" w:rsidR="006729FB" w:rsidRDefault="006729F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0B495A6A" w14:textId="77777777" w:rsidR="006729FB" w:rsidRDefault="006729FB">
      <w:pPr>
        <w:pStyle w:val="TOC4"/>
        <w:rPr>
          <w:rFonts w:asciiTheme="minorHAnsi" w:eastAsiaTheme="minorEastAsia" w:hAnsiTheme="minorHAnsi" w:cstheme="minorBidi"/>
          <w:sz w:val="22"/>
          <w:szCs w:val="22"/>
        </w:rPr>
      </w:pPr>
      <w:r w:rsidRPr="006729FB">
        <w:t>A.8.4.15.1</w:t>
      </w:r>
      <w:r w:rsidRPr="006729FB">
        <w:rPr>
          <w:rFonts w:asciiTheme="minorHAnsi" w:eastAsiaTheme="minorEastAsia" w:hAnsiTheme="minorHAnsi" w:cstheme="minorBidi"/>
          <w:sz w:val="22"/>
          <w:szCs w:val="22"/>
        </w:rPr>
        <w:tab/>
      </w:r>
      <w:r w:rsidRPr="00285BBA">
        <w:rPr>
          <w:snapToGrid w:val="0"/>
        </w:rPr>
        <w:t>Test Purpose and Environment</w:t>
      </w:r>
      <w:r>
        <w:tab/>
        <w:t>1736</w:t>
      </w:r>
    </w:p>
    <w:p w14:paraId="181E4BF5" w14:textId="77777777" w:rsidR="006729FB" w:rsidRDefault="006729FB">
      <w:pPr>
        <w:pStyle w:val="TOC4"/>
        <w:rPr>
          <w:rFonts w:asciiTheme="minorHAnsi" w:eastAsiaTheme="minorEastAsia" w:hAnsiTheme="minorHAnsi" w:cstheme="minorBidi"/>
          <w:sz w:val="22"/>
          <w:szCs w:val="22"/>
        </w:rPr>
      </w:pPr>
      <w:r w:rsidRPr="006729FB">
        <w:t>A.8.4.15.2</w:t>
      </w:r>
      <w:r w:rsidRPr="006729FB">
        <w:rPr>
          <w:rFonts w:asciiTheme="minorHAnsi" w:eastAsiaTheme="minorEastAsia" w:hAnsiTheme="minorHAnsi" w:cstheme="minorBidi"/>
          <w:sz w:val="22"/>
          <w:szCs w:val="22"/>
        </w:rPr>
        <w:tab/>
      </w:r>
      <w:r w:rsidRPr="00285BBA">
        <w:rPr>
          <w:snapToGrid w:val="0"/>
        </w:rPr>
        <w:t>Test Requirement</w:t>
      </w:r>
      <w:r>
        <w:tab/>
        <w:t>1739</w:t>
      </w:r>
    </w:p>
    <w:p w14:paraId="5D54B95D" w14:textId="77777777" w:rsidR="006729FB" w:rsidRDefault="006729FB">
      <w:pPr>
        <w:pStyle w:val="TOC2"/>
        <w:rPr>
          <w:rFonts w:asciiTheme="minorHAnsi" w:eastAsiaTheme="minorEastAsia" w:hAnsiTheme="minorHAnsi" w:cstheme="minorBidi"/>
          <w:sz w:val="22"/>
          <w:szCs w:val="22"/>
        </w:rPr>
      </w:pPr>
      <w:r w:rsidRPr="006729FB">
        <w:t>A.8.5</w:t>
      </w:r>
      <w:r w:rsidRPr="006729FB">
        <w:rPr>
          <w:rFonts w:asciiTheme="minorHAnsi" w:eastAsiaTheme="minorEastAsia" w:hAnsiTheme="minorHAnsi" w:cstheme="minorBidi"/>
          <w:sz w:val="22"/>
          <w:szCs w:val="22"/>
        </w:rPr>
        <w:tab/>
      </w:r>
      <w:r w:rsidRPr="00EC0C0A">
        <w:t>E-UTRAN FDD - UTRAN FDD Measurements</w:t>
      </w:r>
      <w:r>
        <w:tab/>
        <w:t>1739</w:t>
      </w:r>
    </w:p>
    <w:p w14:paraId="165809F1" w14:textId="77777777" w:rsidR="006729FB" w:rsidRDefault="006729FB">
      <w:pPr>
        <w:pStyle w:val="TOC3"/>
        <w:rPr>
          <w:rFonts w:asciiTheme="minorHAnsi" w:eastAsiaTheme="minorEastAsia" w:hAnsiTheme="minorHAnsi" w:cstheme="minorBidi"/>
          <w:sz w:val="22"/>
          <w:szCs w:val="22"/>
        </w:rPr>
      </w:pPr>
      <w:r w:rsidRPr="006729FB">
        <w:t>A.8.5.1</w:t>
      </w:r>
      <w:r w:rsidRPr="006729FB">
        <w:rPr>
          <w:rFonts w:asciiTheme="minorHAnsi" w:eastAsiaTheme="minorEastAsia" w:hAnsiTheme="minorHAnsi"/>
          <w:sz w:val="22"/>
          <w:szCs w:val="22"/>
        </w:rPr>
        <w:tab/>
      </w:r>
      <w:r w:rsidRPr="00285BBA">
        <w:rPr>
          <w:rFonts w:cs="v4.2.0"/>
        </w:rPr>
        <w:t>E-UTRAN FDD - UTRAN FDD event triggered reporting under fading propagation conditions</w:t>
      </w:r>
      <w:r>
        <w:tab/>
        <w:t>1739</w:t>
      </w:r>
    </w:p>
    <w:p w14:paraId="4A821E45" w14:textId="77777777" w:rsidR="006729FB" w:rsidRDefault="006729FB">
      <w:pPr>
        <w:pStyle w:val="TOC4"/>
        <w:rPr>
          <w:rFonts w:asciiTheme="minorHAnsi" w:eastAsiaTheme="minorEastAsia" w:hAnsiTheme="minorHAnsi" w:cstheme="minorBidi"/>
          <w:sz w:val="22"/>
          <w:szCs w:val="22"/>
        </w:rPr>
      </w:pPr>
      <w:r w:rsidRPr="006729FB">
        <w:t>A.8.5.1.1</w:t>
      </w:r>
      <w:r w:rsidRPr="006729FB">
        <w:rPr>
          <w:rFonts w:asciiTheme="minorHAnsi" w:eastAsiaTheme="minorEastAsia" w:hAnsiTheme="minorHAnsi"/>
          <w:sz w:val="22"/>
          <w:szCs w:val="22"/>
        </w:rPr>
        <w:tab/>
      </w:r>
      <w:r w:rsidRPr="00285BBA">
        <w:rPr>
          <w:rFonts w:cs="v4.2.0"/>
          <w:snapToGrid w:val="0"/>
        </w:rPr>
        <w:t>Test Purpose and Environment</w:t>
      </w:r>
      <w:r>
        <w:tab/>
        <w:t>1739</w:t>
      </w:r>
    </w:p>
    <w:p w14:paraId="7CD00DFC" w14:textId="77777777" w:rsidR="006729FB" w:rsidRDefault="006729FB">
      <w:pPr>
        <w:pStyle w:val="TOC4"/>
        <w:rPr>
          <w:rFonts w:asciiTheme="minorHAnsi" w:eastAsiaTheme="minorEastAsia" w:hAnsiTheme="minorHAnsi" w:cstheme="minorBidi"/>
          <w:sz w:val="22"/>
          <w:szCs w:val="22"/>
        </w:rPr>
      </w:pPr>
      <w:r w:rsidRPr="006729FB">
        <w:t>A.8.5.1.2</w:t>
      </w:r>
      <w:r w:rsidRPr="006729FB">
        <w:rPr>
          <w:rFonts w:asciiTheme="minorHAnsi" w:eastAsiaTheme="minorEastAsia" w:hAnsiTheme="minorHAnsi"/>
          <w:sz w:val="22"/>
          <w:szCs w:val="22"/>
        </w:rPr>
        <w:tab/>
      </w:r>
      <w:r w:rsidRPr="00285BBA">
        <w:rPr>
          <w:rFonts w:cs="v4.2.0"/>
          <w:snapToGrid w:val="0"/>
        </w:rPr>
        <w:t>Test Requirements</w:t>
      </w:r>
      <w:r>
        <w:tab/>
        <w:t>1741</w:t>
      </w:r>
    </w:p>
    <w:p w14:paraId="54B58358" w14:textId="77777777" w:rsidR="006729FB" w:rsidRDefault="006729F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527C981E" w14:textId="77777777" w:rsidR="006729FB" w:rsidRDefault="006729FB">
      <w:pPr>
        <w:pStyle w:val="TOC4"/>
        <w:rPr>
          <w:rFonts w:asciiTheme="minorHAnsi" w:eastAsiaTheme="minorEastAsia" w:hAnsiTheme="minorHAnsi" w:cstheme="minorBidi"/>
          <w:sz w:val="22"/>
          <w:szCs w:val="22"/>
        </w:rPr>
      </w:pPr>
      <w:r w:rsidRPr="006729FB">
        <w:t>A.8.5.2.1</w:t>
      </w:r>
      <w:r w:rsidRPr="006729FB">
        <w:rPr>
          <w:rFonts w:asciiTheme="minorHAnsi" w:eastAsiaTheme="minorEastAsia" w:hAnsiTheme="minorHAnsi"/>
          <w:sz w:val="22"/>
          <w:szCs w:val="22"/>
        </w:rPr>
        <w:tab/>
      </w:r>
      <w:r w:rsidRPr="00285BBA">
        <w:rPr>
          <w:rFonts w:cs="v4.2.0"/>
          <w:snapToGrid w:val="0"/>
        </w:rPr>
        <w:t>Test Purpose and Environment</w:t>
      </w:r>
      <w:r>
        <w:tab/>
        <w:t>1741</w:t>
      </w:r>
    </w:p>
    <w:p w14:paraId="10E485E0" w14:textId="77777777" w:rsidR="006729FB" w:rsidRDefault="006729FB">
      <w:pPr>
        <w:pStyle w:val="TOC4"/>
        <w:rPr>
          <w:rFonts w:asciiTheme="minorHAnsi" w:eastAsiaTheme="minorEastAsia" w:hAnsiTheme="minorHAnsi" w:cstheme="minorBidi"/>
          <w:sz w:val="22"/>
          <w:szCs w:val="22"/>
        </w:rPr>
      </w:pPr>
      <w:r w:rsidRPr="006729FB">
        <w:t>A.8.5.2.2</w:t>
      </w:r>
      <w:r w:rsidRPr="006729FB">
        <w:rPr>
          <w:rFonts w:asciiTheme="minorHAnsi" w:eastAsiaTheme="minorEastAsia" w:hAnsiTheme="minorHAnsi"/>
          <w:sz w:val="22"/>
          <w:szCs w:val="22"/>
        </w:rPr>
        <w:tab/>
      </w:r>
      <w:r w:rsidRPr="00285BBA">
        <w:rPr>
          <w:rFonts w:cs="v4.2.0"/>
          <w:snapToGrid w:val="0"/>
        </w:rPr>
        <w:t>Test Requirements</w:t>
      </w:r>
      <w:r>
        <w:tab/>
        <w:t>1743</w:t>
      </w:r>
    </w:p>
    <w:p w14:paraId="29F0A716" w14:textId="77777777" w:rsidR="006729FB" w:rsidRDefault="006729FB">
      <w:pPr>
        <w:pStyle w:val="TOC3"/>
        <w:rPr>
          <w:rFonts w:asciiTheme="minorHAnsi" w:eastAsiaTheme="minorEastAsia" w:hAnsiTheme="minorHAnsi" w:cstheme="minorBidi"/>
          <w:sz w:val="22"/>
          <w:szCs w:val="22"/>
        </w:rPr>
      </w:pPr>
      <w:r w:rsidRPr="006729FB">
        <w:t>A.8.5.3</w:t>
      </w:r>
      <w:r w:rsidRPr="006729FB">
        <w:rPr>
          <w:rFonts w:asciiTheme="minorHAnsi" w:eastAsiaTheme="minorEastAsia" w:hAnsiTheme="minorHAnsi"/>
          <w:sz w:val="22"/>
          <w:szCs w:val="22"/>
        </w:rPr>
        <w:tab/>
      </w:r>
      <w:r w:rsidRPr="00285BBA">
        <w:rPr>
          <w:rFonts w:cs="v4.2.0"/>
        </w:rPr>
        <w:t>E-UTRAN FDD-UTRAN FDD event triggered reporting when DRX is used under fading propagation conditions</w:t>
      </w:r>
      <w:r>
        <w:tab/>
        <w:t>1743</w:t>
      </w:r>
    </w:p>
    <w:p w14:paraId="1046C020" w14:textId="77777777" w:rsidR="006729FB" w:rsidRDefault="006729FB">
      <w:pPr>
        <w:pStyle w:val="TOC4"/>
        <w:rPr>
          <w:rFonts w:asciiTheme="minorHAnsi" w:eastAsiaTheme="minorEastAsia" w:hAnsiTheme="minorHAnsi" w:cstheme="minorBidi"/>
          <w:sz w:val="22"/>
          <w:szCs w:val="22"/>
        </w:rPr>
      </w:pPr>
      <w:r w:rsidRPr="006729FB">
        <w:t>A.8.5.3.1</w:t>
      </w:r>
      <w:r w:rsidRPr="006729FB">
        <w:rPr>
          <w:rFonts w:asciiTheme="minorHAnsi" w:eastAsiaTheme="minorEastAsia" w:hAnsiTheme="minorHAnsi"/>
          <w:sz w:val="22"/>
          <w:szCs w:val="22"/>
        </w:rPr>
        <w:tab/>
      </w:r>
      <w:r w:rsidRPr="00285BBA">
        <w:rPr>
          <w:rFonts w:cs="v4.2.0"/>
          <w:snapToGrid w:val="0"/>
        </w:rPr>
        <w:t>Test Purpose and Environment</w:t>
      </w:r>
      <w:r>
        <w:tab/>
        <w:t>1743</w:t>
      </w:r>
    </w:p>
    <w:p w14:paraId="054549E5" w14:textId="77777777" w:rsidR="006729FB" w:rsidRDefault="006729FB">
      <w:pPr>
        <w:pStyle w:val="TOC4"/>
        <w:rPr>
          <w:rFonts w:asciiTheme="minorHAnsi" w:eastAsiaTheme="minorEastAsia" w:hAnsiTheme="minorHAnsi" w:cstheme="minorBidi"/>
          <w:sz w:val="22"/>
          <w:szCs w:val="22"/>
        </w:rPr>
      </w:pPr>
      <w:r w:rsidRPr="006729FB">
        <w:t>A.8.5.3.2</w:t>
      </w:r>
      <w:r w:rsidRPr="006729FB">
        <w:rPr>
          <w:rFonts w:asciiTheme="minorHAnsi" w:eastAsiaTheme="minorEastAsia" w:hAnsiTheme="minorHAnsi"/>
          <w:sz w:val="22"/>
          <w:szCs w:val="22"/>
        </w:rPr>
        <w:tab/>
      </w:r>
      <w:r w:rsidRPr="00285BBA">
        <w:rPr>
          <w:rFonts w:cs="v4.2.0"/>
          <w:snapToGrid w:val="0"/>
        </w:rPr>
        <w:t>Test Requirements</w:t>
      </w:r>
      <w:r>
        <w:tab/>
        <w:t>1746</w:t>
      </w:r>
    </w:p>
    <w:p w14:paraId="4E30877E" w14:textId="77777777" w:rsidR="006729FB" w:rsidRDefault="006729F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36CADA8B" w14:textId="77777777" w:rsidR="006729FB" w:rsidRDefault="006729FB">
      <w:pPr>
        <w:pStyle w:val="TOC4"/>
        <w:rPr>
          <w:rFonts w:asciiTheme="minorHAnsi" w:eastAsiaTheme="minorEastAsia" w:hAnsiTheme="minorHAnsi" w:cstheme="minorBidi"/>
          <w:sz w:val="22"/>
          <w:szCs w:val="22"/>
        </w:rPr>
      </w:pPr>
      <w:r w:rsidRPr="006729FB">
        <w:t>A.8.5.4.1</w:t>
      </w:r>
      <w:r w:rsidRPr="006729FB">
        <w:rPr>
          <w:rFonts w:asciiTheme="minorHAnsi" w:eastAsiaTheme="minorEastAsia" w:hAnsiTheme="minorHAnsi" w:cstheme="minorBidi"/>
          <w:sz w:val="22"/>
          <w:szCs w:val="22"/>
        </w:rPr>
        <w:tab/>
      </w:r>
      <w:r w:rsidRPr="00285BBA">
        <w:rPr>
          <w:snapToGrid w:val="0"/>
        </w:rPr>
        <w:t>Test Purpose and Environment</w:t>
      </w:r>
      <w:r>
        <w:tab/>
        <w:t>1746</w:t>
      </w:r>
    </w:p>
    <w:p w14:paraId="1F2EE44F" w14:textId="77777777" w:rsidR="006729FB" w:rsidRDefault="006729FB">
      <w:pPr>
        <w:pStyle w:val="TOC4"/>
        <w:rPr>
          <w:rFonts w:asciiTheme="minorHAnsi" w:eastAsiaTheme="minorEastAsia" w:hAnsiTheme="minorHAnsi" w:cstheme="minorBidi"/>
          <w:sz w:val="22"/>
          <w:szCs w:val="22"/>
        </w:rPr>
      </w:pPr>
      <w:r w:rsidRPr="006729FB">
        <w:t>A.8.5.4.2</w:t>
      </w:r>
      <w:r w:rsidRPr="006729FB">
        <w:rPr>
          <w:rFonts w:asciiTheme="minorHAnsi" w:eastAsiaTheme="minorEastAsia" w:hAnsiTheme="minorHAnsi" w:cstheme="minorBidi"/>
          <w:sz w:val="22"/>
          <w:szCs w:val="22"/>
        </w:rPr>
        <w:tab/>
      </w:r>
      <w:r w:rsidRPr="00285BBA">
        <w:rPr>
          <w:snapToGrid w:val="0"/>
        </w:rPr>
        <w:t>Test Requirements</w:t>
      </w:r>
      <w:r>
        <w:tab/>
        <w:t>1749</w:t>
      </w:r>
    </w:p>
    <w:p w14:paraId="64F96E0F" w14:textId="77777777" w:rsidR="006729FB" w:rsidRDefault="006729FB">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50001A9A" w14:textId="77777777" w:rsidR="006729FB" w:rsidRDefault="006729FB">
      <w:pPr>
        <w:pStyle w:val="TOC4"/>
        <w:rPr>
          <w:rFonts w:asciiTheme="minorHAnsi" w:eastAsiaTheme="minorEastAsia" w:hAnsiTheme="minorHAnsi" w:cstheme="minorBidi"/>
          <w:sz w:val="22"/>
          <w:szCs w:val="22"/>
        </w:rPr>
      </w:pPr>
      <w:r w:rsidRPr="006729FB">
        <w:t>A.8.5.</w:t>
      </w:r>
      <w:r w:rsidRPr="006729FB">
        <w:rPr>
          <w:lang w:eastAsia="zh-CN"/>
        </w:rPr>
        <w:t>5</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1749</w:t>
      </w:r>
    </w:p>
    <w:p w14:paraId="2F096807" w14:textId="77777777" w:rsidR="006729FB" w:rsidRDefault="006729FB">
      <w:pPr>
        <w:pStyle w:val="TOC4"/>
        <w:rPr>
          <w:rFonts w:asciiTheme="minorHAnsi" w:eastAsiaTheme="minorEastAsia" w:hAnsiTheme="minorHAnsi" w:cstheme="minorBidi"/>
          <w:sz w:val="22"/>
          <w:szCs w:val="22"/>
        </w:rPr>
      </w:pPr>
      <w:r w:rsidRPr="006729FB">
        <w:t>A.8.5.</w:t>
      </w:r>
      <w:r w:rsidRPr="006729FB">
        <w:rPr>
          <w:lang w:eastAsia="zh-CN"/>
        </w:rPr>
        <w:t>5</w:t>
      </w:r>
      <w:r w:rsidRPr="006729FB">
        <w:t>.2</w:t>
      </w:r>
      <w:r w:rsidRPr="006729FB">
        <w:rPr>
          <w:rFonts w:asciiTheme="minorHAnsi" w:eastAsiaTheme="minorEastAsia" w:hAnsiTheme="minorHAnsi" w:cstheme="minorBidi"/>
          <w:sz w:val="22"/>
          <w:szCs w:val="22"/>
        </w:rPr>
        <w:tab/>
      </w:r>
      <w:r w:rsidRPr="00285BBA">
        <w:rPr>
          <w:snapToGrid w:val="0"/>
        </w:rPr>
        <w:t>Test Requirements</w:t>
      </w:r>
      <w:r>
        <w:tab/>
        <w:t>1751</w:t>
      </w:r>
    </w:p>
    <w:p w14:paraId="16E8A578" w14:textId="77777777" w:rsidR="006729FB" w:rsidRDefault="006729F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7620A6A9" w14:textId="77777777" w:rsidR="006729FB" w:rsidRDefault="006729FB">
      <w:pPr>
        <w:pStyle w:val="TOC4"/>
        <w:rPr>
          <w:rFonts w:asciiTheme="minorHAnsi" w:eastAsiaTheme="minorEastAsia" w:hAnsiTheme="minorHAnsi" w:cstheme="minorBidi"/>
          <w:sz w:val="22"/>
          <w:szCs w:val="22"/>
        </w:rPr>
      </w:pPr>
      <w:r w:rsidRPr="006729FB">
        <w:t>A.8.5.6.1</w:t>
      </w:r>
      <w:r w:rsidRPr="006729FB">
        <w:rPr>
          <w:rFonts w:asciiTheme="minorHAnsi" w:eastAsiaTheme="minorEastAsia" w:hAnsiTheme="minorHAnsi" w:cstheme="minorBidi"/>
          <w:sz w:val="22"/>
          <w:szCs w:val="22"/>
        </w:rPr>
        <w:tab/>
      </w:r>
      <w:r w:rsidRPr="00285BBA">
        <w:rPr>
          <w:snapToGrid w:val="0"/>
        </w:rPr>
        <w:t>Test Purpose and Environment</w:t>
      </w:r>
      <w:r>
        <w:tab/>
        <w:t>1751</w:t>
      </w:r>
    </w:p>
    <w:p w14:paraId="5DA698D4" w14:textId="77777777" w:rsidR="006729FB" w:rsidRDefault="006729FB">
      <w:pPr>
        <w:pStyle w:val="TOC4"/>
        <w:rPr>
          <w:rFonts w:asciiTheme="minorHAnsi" w:eastAsiaTheme="minorEastAsia" w:hAnsiTheme="minorHAnsi" w:cstheme="minorBidi"/>
          <w:sz w:val="22"/>
          <w:szCs w:val="22"/>
        </w:rPr>
      </w:pPr>
      <w:r w:rsidRPr="006729FB">
        <w:t>A.8.5.6.2</w:t>
      </w:r>
      <w:r w:rsidRPr="006729FB">
        <w:rPr>
          <w:rFonts w:asciiTheme="minorHAnsi" w:eastAsiaTheme="minorEastAsia" w:hAnsiTheme="minorHAnsi" w:cstheme="minorBidi"/>
          <w:sz w:val="22"/>
          <w:szCs w:val="22"/>
        </w:rPr>
        <w:tab/>
      </w:r>
      <w:r w:rsidRPr="00285BBA">
        <w:rPr>
          <w:snapToGrid w:val="0"/>
        </w:rPr>
        <w:t>Test Requirements</w:t>
      </w:r>
      <w:r>
        <w:tab/>
        <w:t>1752</w:t>
      </w:r>
    </w:p>
    <w:p w14:paraId="5B41EB89" w14:textId="77777777" w:rsidR="006729FB" w:rsidRDefault="006729F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0AF5BD8A" w14:textId="77777777" w:rsidR="006729FB" w:rsidRDefault="006729FB">
      <w:pPr>
        <w:pStyle w:val="TOC4"/>
        <w:rPr>
          <w:rFonts w:asciiTheme="minorHAnsi" w:eastAsiaTheme="minorEastAsia" w:hAnsiTheme="minorHAnsi" w:cstheme="minorBidi"/>
          <w:sz w:val="22"/>
          <w:szCs w:val="22"/>
        </w:rPr>
      </w:pPr>
      <w:r w:rsidRPr="006729FB">
        <w:t>A.8.5.7.1</w:t>
      </w:r>
      <w:r w:rsidRPr="006729FB">
        <w:rPr>
          <w:rFonts w:asciiTheme="minorHAnsi" w:eastAsiaTheme="minorEastAsia" w:hAnsiTheme="minorHAnsi" w:cstheme="minorBidi"/>
          <w:sz w:val="22"/>
          <w:szCs w:val="22"/>
        </w:rPr>
        <w:tab/>
      </w:r>
      <w:r w:rsidRPr="00285BBA">
        <w:rPr>
          <w:snapToGrid w:val="0"/>
        </w:rPr>
        <w:t>Test Purpose and Environment</w:t>
      </w:r>
      <w:r>
        <w:tab/>
        <w:t>1753</w:t>
      </w:r>
    </w:p>
    <w:p w14:paraId="107517A6" w14:textId="77777777" w:rsidR="006729FB" w:rsidRDefault="006729FB">
      <w:pPr>
        <w:pStyle w:val="TOC4"/>
        <w:rPr>
          <w:rFonts w:asciiTheme="minorHAnsi" w:eastAsiaTheme="minorEastAsia" w:hAnsiTheme="minorHAnsi" w:cstheme="minorBidi"/>
          <w:sz w:val="22"/>
          <w:szCs w:val="22"/>
        </w:rPr>
      </w:pPr>
      <w:r w:rsidRPr="006729FB">
        <w:t>A.8.5.7.2</w:t>
      </w:r>
      <w:r w:rsidRPr="006729FB">
        <w:rPr>
          <w:rFonts w:asciiTheme="minorHAnsi" w:eastAsiaTheme="minorEastAsia" w:hAnsiTheme="minorHAnsi" w:cstheme="minorBidi"/>
          <w:sz w:val="22"/>
          <w:szCs w:val="22"/>
        </w:rPr>
        <w:tab/>
      </w:r>
      <w:r w:rsidRPr="00285BBA">
        <w:rPr>
          <w:snapToGrid w:val="0"/>
        </w:rPr>
        <w:t>Test Requirements</w:t>
      </w:r>
      <w:r>
        <w:tab/>
        <w:t>1753</w:t>
      </w:r>
    </w:p>
    <w:p w14:paraId="7718FDD7" w14:textId="77777777" w:rsidR="006729FB" w:rsidRDefault="006729F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14CF0656" w14:textId="77777777" w:rsidR="006729FB" w:rsidRDefault="006729FB">
      <w:pPr>
        <w:pStyle w:val="TOC4"/>
        <w:rPr>
          <w:rFonts w:asciiTheme="minorHAnsi" w:eastAsiaTheme="minorEastAsia" w:hAnsiTheme="minorHAnsi" w:cstheme="minorBidi"/>
          <w:sz w:val="22"/>
          <w:szCs w:val="22"/>
        </w:rPr>
      </w:pPr>
      <w:r w:rsidRPr="006729FB">
        <w:t>A.8.5.8.1</w:t>
      </w:r>
      <w:r w:rsidRPr="006729FB">
        <w:rPr>
          <w:rFonts w:asciiTheme="minorHAnsi" w:eastAsiaTheme="minorEastAsia" w:hAnsiTheme="minorHAnsi" w:cstheme="minorBidi"/>
          <w:sz w:val="22"/>
          <w:szCs w:val="22"/>
        </w:rPr>
        <w:tab/>
      </w:r>
      <w:r w:rsidRPr="00285BBA">
        <w:rPr>
          <w:snapToGrid w:val="0"/>
        </w:rPr>
        <w:t>Test Purpose and Environment</w:t>
      </w:r>
      <w:r>
        <w:tab/>
        <w:t>1753</w:t>
      </w:r>
    </w:p>
    <w:p w14:paraId="6532D400" w14:textId="77777777" w:rsidR="006729FB" w:rsidRDefault="006729FB">
      <w:pPr>
        <w:pStyle w:val="TOC4"/>
        <w:rPr>
          <w:rFonts w:asciiTheme="minorHAnsi" w:eastAsiaTheme="minorEastAsia" w:hAnsiTheme="minorHAnsi" w:cstheme="minorBidi"/>
          <w:sz w:val="22"/>
          <w:szCs w:val="22"/>
        </w:rPr>
      </w:pPr>
      <w:r w:rsidRPr="006729FB">
        <w:t>A.8.5.8.2</w:t>
      </w:r>
      <w:r w:rsidRPr="006729FB">
        <w:rPr>
          <w:rFonts w:asciiTheme="minorHAnsi" w:eastAsiaTheme="minorEastAsia" w:hAnsiTheme="minorHAnsi" w:cstheme="minorBidi"/>
          <w:sz w:val="22"/>
          <w:szCs w:val="22"/>
        </w:rPr>
        <w:tab/>
      </w:r>
      <w:r w:rsidRPr="00285BBA">
        <w:rPr>
          <w:snapToGrid w:val="0"/>
        </w:rPr>
        <w:t>Test Requirements</w:t>
      </w:r>
      <w:r>
        <w:tab/>
        <w:t>1756</w:t>
      </w:r>
    </w:p>
    <w:p w14:paraId="69FBFE22" w14:textId="77777777" w:rsidR="006729FB" w:rsidRDefault="006729FB">
      <w:pPr>
        <w:pStyle w:val="TOC2"/>
        <w:rPr>
          <w:rFonts w:asciiTheme="minorHAnsi" w:eastAsiaTheme="minorEastAsia" w:hAnsiTheme="minorHAnsi" w:cstheme="minorBidi"/>
          <w:sz w:val="22"/>
          <w:szCs w:val="22"/>
        </w:rPr>
      </w:pPr>
      <w:r w:rsidRPr="006729FB">
        <w:t>A.8.6</w:t>
      </w:r>
      <w:r w:rsidRPr="006729FB">
        <w:rPr>
          <w:rFonts w:asciiTheme="minorHAnsi" w:eastAsiaTheme="minorEastAsia" w:hAnsiTheme="minorHAnsi" w:cstheme="minorBidi"/>
          <w:sz w:val="22"/>
          <w:szCs w:val="22"/>
        </w:rPr>
        <w:tab/>
      </w:r>
      <w:r w:rsidRPr="00EC0C0A">
        <w:t>E-UTRAN TDD - UTRAN FDD Measurements</w:t>
      </w:r>
      <w:r>
        <w:tab/>
        <w:t>1756</w:t>
      </w:r>
    </w:p>
    <w:p w14:paraId="03513B0B" w14:textId="77777777" w:rsidR="006729FB" w:rsidRDefault="006729FB">
      <w:pPr>
        <w:pStyle w:val="TOC3"/>
        <w:rPr>
          <w:rFonts w:asciiTheme="minorHAnsi" w:eastAsiaTheme="minorEastAsia" w:hAnsiTheme="minorHAnsi" w:cstheme="minorBidi"/>
          <w:sz w:val="22"/>
          <w:szCs w:val="22"/>
        </w:rPr>
      </w:pPr>
      <w:r w:rsidRPr="006729FB">
        <w:t>A.8.6.1</w:t>
      </w:r>
      <w:r w:rsidRPr="006729FB">
        <w:rPr>
          <w:rFonts w:asciiTheme="minorHAnsi" w:eastAsiaTheme="minorEastAsia" w:hAnsiTheme="minorHAnsi"/>
          <w:sz w:val="22"/>
          <w:szCs w:val="22"/>
        </w:rPr>
        <w:tab/>
      </w:r>
      <w:r w:rsidRPr="00285BBA">
        <w:rPr>
          <w:rFonts w:cs="v4.2.0"/>
        </w:rPr>
        <w:t>E-UTRAN TDD - UTRAN FDD event triggered reporting under fading propagation conditions</w:t>
      </w:r>
      <w:r>
        <w:tab/>
        <w:t>1756</w:t>
      </w:r>
    </w:p>
    <w:p w14:paraId="5E52BC8F" w14:textId="77777777" w:rsidR="006729FB" w:rsidRDefault="006729FB">
      <w:pPr>
        <w:pStyle w:val="TOC4"/>
        <w:rPr>
          <w:rFonts w:asciiTheme="minorHAnsi" w:eastAsiaTheme="minorEastAsia" w:hAnsiTheme="minorHAnsi" w:cstheme="minorBidi"/>
          <w:sz w:val="22"/>
          <w:szCs w:val="22"/>
        </w:rPr>
      </w:pPr>
      <w:r w:rsidRPr="006729FB">
        <w:t>A.8.6.1.1</w:t>
      </w:r>
      <w:r w:rsidRPr="006729FB">
        <w:rPr>
          <w:rFonts w:asciiTheme="minorHAnsi" w:eastAsiaTheme="minorEastAsia" w:hAnsiTheme="minorHAnsi"/>
          <w:sz w:val="22"/>
          <w:szCs w:val="22"/>
        </w:rPr>
        <w:tab/>
      </w:r>
      <w:r w:rsidRPr="00285BBA">
        <w:rPr>
          <w:rFonts w:cs="v4.2.0"/>
          <w:snapToGrid w:val="0"/>
        </w:rPr>
        <w:t>Test Purpose and Environment</w:t>
      </w:r>
      <w:r>
        <w:tab/>
        <w:t>1756</w:t>
      </w:r>
    </w:p>
    <w:p w14:paraId="27189032" w14:textId="77777777" w:rsidR="006729FB" w:rsidRDefault="006729FB">
      <w:pPr>
        <w:pStyle w:val="TOC4"/>
        <w:rPr>
          <w:rFonts w:asciiTheme="minorHAnsi" w:eastAsiaTheme="minorEastAsia" w:hAnsiTheme="minorHAnsi" w:cstheme="minorBidi"/>
          <w:sz w:val="22"/>
          <w:szCs w:val="22"/>
        </w:rPr>
      </w:pPr>
      <w:r w:rsidRPr="006729FB">
        <w:t>A.8.6.1.2</w:t>
      </w:r>
      <w:r w:rsidRPr="006729FB">
        <w:rPr>
          <w:rFonts w:asciiTheme="minorHAnsi" w:eastAsiaTheme="minorEastAsia" w:hAnsiTheme="minorHAnsi"/>
          <w:sz w:val="22"/>
          <w:szCs w:val="22"/>
        </w:rPr>
        <w:tab/>
      </w:r>
      <w:r w:rsidRPr="00285BBA">
        <w:rPr>
          <w:rFonts w:cs="v4.2.0"/>
          <w:snapToGrid w:val="0"/>
        </w:rPr>
        <w:t>Test Requirements</w:t>
      </w:r>
      <w:r>
        <w:tab/>
        <w:t>1758</w:t>
      </w:r>
    </w:p>
    <w:p w14:paraId="74609B43" w14:textId="77777777" w:rsidR="006729FB" w:rsidRDefault="006729F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39315605"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6</w:t>
      </w:r>
      <w:r w:rsidRPr="006729FB">
        <w:t>.</w:t>
      </w:r>
      <w:r w:rsidRPr="006729FB">
        <w:rPr>
          <w:lang w:eastAsia="zh-CN"/>
        </w:rPr>
        <w:t>2</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1759</w:t>
      </w:r>
    </w:p>
    <w:p w14:paraId="34BDE13F"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6.2</w:t>
      </w:r>
      <w:r w:rsidRPr="006729FB">
        <w:t>.2</w:t>
      </w:r>
      <w:r w:rsidRPr="006729FB">
        <w:rPr>
          <w:rFonts w:asciiTheme="minorHAnsi" w:eastAsiaTheme="minorEastAsia" w:hAnsiTheme="minorHAnsi" w:cstheme="minorBidi"/>
          <w:sz w:val="22"/>
          <w:szCs w:val="22"/>
        </w:rPr>
        <w:tab/>
      </w:r>
      <w:r w:rsidRPr="00285BBA">
        <w:rPr>
          <w:snapToGrid w:val="0"/>
        </w:rPr>
        <w:t>Test Requirements</w:t>
      </w:r>
      <w:r>
        <w:tab/>
        <w:t>1761</w:t>
      </w:r>
    </w:p>
    <w:p w14:paraId="73770926" w14:textId="77777777" w:rsidR="006729FB" w:rsidRDefault="006729F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38A6D9C9" w14:textId="77777777" w:rsidR="006729FB" w:rsidRDefault="006729FB">
      <w:pPr>
        <w:pStyle w:val="TOC4"/>
        <w:rPr>
          <w:rFonts w:asciiTheme="minorHAnsi" w:eastAsiaTheme="minorEastAsia" w:hAnsiTheme="minorHAnsi" w:cstheme="minorBidi"/>
          <w:sz w:val="22"/>
          <w:szCs w:val="22"/>
        </w:rPr>
      </w:pPr>
      <w:r w:rsidRPr="006729FB">
        <w:t>A.8.6.3.1</w:t>
      </w:r>
      <w:r w:rsidRPr="006729FB">
        <w:rPr>
          <w:rFonts w:asciiTheme="minorHAnsi" w:eastAsiaTheme="minorEastAsia" w:hAnsiTheme="minorHAnsi" w:cstheme="minorBidi"/>
          <w:sz w:val="22"/>
          <w:szCs w:val="22"/>
        </w:rPr>
        <w:tab/>
      </w:r>
      <w:r w:rsidRPr="00285BBA">
        <w:rPr>
          <w:snapToGrid w:val="0"/>
        </w:rPr>
        <w:t>Test Purpose and Environment</w:t>
      </w:r>
      <w:r>
        <w:tab/>
        <w:t>1761</w:t>
      </w:r>
    </w:p>
    <w:p w14:paraId="73FDCBE8" w14:textId="77777777" w:rsidR="006729FB" w:rsidRDefault="006729FB">
      <w:pPr>
        <w:pStyle w:val="TOC4"/>
        <w:rPr>
          <w:rFonts w:asciiTheme="minorHAnsi" w:eastAsiaTheme="minorEastAsia" w:hAnsiTheme="minorHAnsi" w:cstheme="minorBidi"/>
          <w:sz w:val="22"/>
          <w:szCs w:val="22"/>
        </w:rPr>
      </w:pPr>
      <w:r w:rsidRPr="006729FB">
        <w:t>A.8.6.3.2</w:t>
      </w:r>
      <w:r w:rsidRPr="006729FB">
        <w:rPr>
          <w:rFonts w:asciiTheme="minorHAnsi" w:eastAsiaTheme="minorEastAsia" w:hAnsiTheme="minorHAnsi" w:cstheme="minorBidi"/>
          <w:sz w:val="22"/>
          <w:szCs w:val="22"/>
        </w:rPr>
        <w:tab/>
      </w:r>
      <w:r w:rsidRPr="00285BBA">
        <w:rPr>
          <w:snapToGrid w:val="0"/>
        </w:rPr>
        <w:t>Test Requirements</w:t>
      </w:r>
      <w:r>
        <w:tab/>
        <w:t>1764</w:t>
      </w:r>
    </w:p>
    <w:p w14:paraId="6A8485F4" w14:textId="77777777" w:rsidR="006729FB" w:rsidRDefault="006729F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7913D973" w14:textId="77777777" w:rsidR="006729FB" w:rsidRDefault="006729FB">
      <w:pPr>
        <w:pStyle w:val="TOC3"/>
        <w:rPr>
          <w:rFonts w:asciiTheme="minorHAnsi" w:eastAsiaTheme="minorEastAsia" w:hAnsiTheme="minorHAnsi" w:cstheme="minorBidi"/>
          <w:sz w:val="22"/>
          <w:szCs w:val="22"/>
        </w:rPr>
      </w:pPr>
      <w:r w:rsidRPr="006729FB">
        <w:t>A.8.</w:t>
      </w:r>
      <w:r w:rsidRPr="006729FB">
        <w:rPr>
          <w:lang w:eastAsia="zh-CN"/>
        </w:rPr>
        <w:t>7</w:t>
      </w:r>
      <w:r w:rsidRPr="006729FB">
        <w:t>.</w:t>
      </w:r>
      <w:r w:rsidRPr="006729FB">
        <w:rPr>
          <w:lang w:eastAsia="zh-CN"/>
        </w:rPr>
        <w:t>1</w:t>
      </w:r>
      <w:r w:rsidRPr="006729FB">
        <w:rPr>
          <w:rFonts w:asciiTheme="minorHAnsi" w:eastAsiaTheme="minorEastAsia" w:hAnsiTheme="minorHAnsi"/>
          <w:sz w:val="22"/>
          <w:szCs w:val="22"/>
        </w:rPr>
        <w:tab/>
      </w:r>
      <w:r w:rsidRPr="00285BBA">
        <w:rPr>
          <w:rFonts w:cs="v4.2.0"/>
        </w:rPr>
        <w:t>E-UTRA</w:t>
      </w:r>
      <w:r w:rsidRPr="00285BBA">
        <w:rPr>
          <w:rFonts w:cs="v4.2.0"/>
          <w:lang w:eastAsia="zh-CN"/>
        </w:rPr>
        <w:t>N</w:t>
      </w:r>
      <w:r w:rsidRPr="00285BBA">
        <w:rPr>
          <w:rFonts w:cs="v4.2.0"/>
        </w:rPr>
        <w:t xml:space="preserve"> TDD to UTRA</w:t>
      </w:r>
      <w:r w:rsidRPr="00285BBA">
        <w:rPr>
          <w:rFonts w:cs="v4.2.0"/>
          <w:lang w:eastAsia="zh-CN"/>
        </w:rPr>
        <w:t>N</w:t>
      </w:r>
      <w:r w:rsidRPr="00285BBA">
        <w:rPr>
          <w:rFonts w:cs="v4.2.0"/>
        </w:rPr>
        <w:t xml:space="preserve"> TDD cell search under fading propagation conditions</w:t>
      </w:r>
      <w:r>
        <w:tab/>
        <w:t>1764</w:t>
      </w:r>
    </w:p>
    <w:p w14:paraId="0989FBA1"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.1.1</w:t>
      </w:r>
      <w:r w:rsidRPr="006729FB">
        <w:rPr>
          <w:rFonts w:asciiTheme="minorHAnsi" w:eastAsiaTheme="minorEastAsia" w:hAnsiTheme="minorHAnsi"/>
          <w:sz w:val="22"/>
          <w:szCs w:val="22"/>
        </w:rPr>
        <w:tab/>
      </w:r>
      <w:r w:rsidRPr="00285BBA">
        <w:rPr>
          <w:rFonts w:cs="v4.2.0"/>
        </w:rPr>
        <w:t>Test Purpose and Environment</w:t>
      </w:r>
      <w:r>
        <w:tab/>
        <w:t>1764</w:t>
      </w:r>
    </w:p>
    <w:p w14:paraId="0D8703DE" w14:textId="77777777" w:rsidR="006729FB" w:rsidRDefault="006729FB">
      <w:pPr>
        <w:pStyle w:val="TOC5"/>
        <w:rPr>
          <w:rFonts w:asciiTheme="minorHAnsi" w:eastAsiaTheme="minorEastAsia" w:hAnsiTheme="minorHAnsi" w:cstheme="minorBidi"/>
          <w:sz w:val="22"/>
          <w:szCs w:val="22"/>
        </w:rPr>
      </w:pPr>
      <w:r w:rsidRPr="006729FB">
        <w:t>A.8.</w:t>
      </w:r>
      <w:r w:rsidRPr="006729FB">
        <w:rPr>
          <w:lang w:eastAsia="zh-CN"/>
        </w:rPr>
        <w:t>7</w:t>
      </w:r>
      <w:r w:rsidRPr="006729FB">
        <w:t>.1.1.1</w:t>
      </w:r>
      <w:r w:rsidRPr="006729FB">
        <w:rPr>
          <w:rFonts w:asciiTheme="minorHAnsi" w:eastAsiaTheme="minorEastAsia" w:hAnsiTheme="minorHAnsi"/>
          <w:sz w:val="22"/>
          <w:szCs w:val="22"/>
        </w:rPr>
        <w:tab/>
      </w:r>
      <w:r w:rsidRPr="00285BBA">
        <w:rPr>
          <w:rFonts w:cs="v4.2.0"/>
        </w:rPr>
        <w:t>Void</w:t>
      </w:r>
      <w:r>
        <w:tab/>
        <w:t>1764</w:t>
      </w:r>
    </w:p>
    <w:p w14:paraId="0FAC0DDB" w14:textId="77777777" w:rsidR="006729FB" w:rsidRDefault="006729F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569C327F" w14:textId="77777777" w:rsidR="006729FB" w:rsidRDefault="006729F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414A04DC"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.1.2</w:t>
      </w:r>
      <w:r w:rsidRPr="006729FB">
        <w:rPr>
          <w:rFonts w:asciiTheme="minorHAnsi" w:eastAsiaTheme="minorEastAsia" w:hAnsiTheme="minorHAnsi"/>
          <w:sz w:val="22"/>
          <w:szCs w:val="22"/>
        </w:rPr>
        <w:tab/>
      </w:r>
      <w:r w:rsidRPr="00285BBA">
        <w:rPr>
          <w:rFonts w:cs="v4.2.0"/>
        </w:rPr>
        <w:t>Test Requirements</w:t>
      </w:r>
      <w:r>
        <w:tab/>
        <w:t>1766</w:t>
      </w:r>
    </w:p>
    <w:p w14:paraId="4FA933C7" w14:textId="77777777" w:rsidR="006729FB" w:rsidRDefault="006729FB">
      <w:pPr>
        <w:pStyle w:val="TOC5"/>
        <w:rPr>
          <w:rFonts w:asciiTheme="minorHAnsi" w:eastAsiaTheme="minorEastAsia" w:hAnsiTheme="minorHAnsi" w:cstheme="minorBidi"/>
          <w:sz w:val="22"/>
          <w:szCs w:val="22"/>
        </w:rPr>
      </w:pPr>
      <w:r w:rsidRPr="006729FB">
        <w:t>A.8.</w:t>
      </w:r>
      <w:r w:rsidRPr="006729FB">
        <w:rPr>
          <w:lang w:eastAsia="zh-CN"/>
        </w:rPr>
        <w:t>7</w:t>
      </w:r>
      <w:r w:rsidRPr="006729FB">
        <w:t>.1.</w:t>
      </w:r>
      <w:r w:rsidRPr="006729FB">
        <w:rPr>
          <w:lang w:eastAsia="zh-CN"/>
        </w:rPr>
        <w:t>2</w:t>
      </w:r>
      <w:r w:rsidRPr="006729FB">
        <w:t>.1</w:t>
      </w:r>
      <w:r w:rsidRPr="006729FB">
        <w:rPr>
          <w:rFonts w:asciiTheme="minorHAnsi" w:eastAsiaTheme="minorEastAsia" w:hAnsiTheme="minorHAnsi"/>
          <w:sz w:val="22"/>
          <w:szCs w:val="22"/>
        </w:rPr>
        <w:tab/>
      </w:r>
      <w:r w:rsidRPr="00285BBA">
        <w:rPr>
          <w:rFonts w:cs="v4.2.0"/>
        </w:rPr>
        <w:t>Void</w:t>
      </w:r>
      <w:r>
        <w:tab/>
        <w:t>1766</w:t>
      </w:r>
    </w:p>
    <w:p w14:paraId="29343A8D" w14:textId="77777777" w:rsidR="006729FB" w:rsidRDefault="006729F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53B70438" w14:textId="77777777" w:rsidR="006729FB" w:rsidRDefault="006729FB">
      <w:pPr>
        <w:pStyle w:val="TOC5"/>
        <w:rPr>
          <w:rFonts w:asciiTheme="minorHAnsi" w:eastAsiaTheme="minorEastAsia" w:hAnsiTheme="minorHAnsi" w:cstheme="minorBidi"/>
          <w:sz w:val="22"/>
          <w:szCs w:val="22"/>
        </w:rPr>
      </w:pPr>
      <w:r w:rsidRPr="006729FB">
        <w:t>A.8.</w:t>
      </w:r>
      <w:r w:rsidRPr="006729FB">
        <w:rPr>
          <w:lang w:eastAsia="zh-CN"/>
        </w:rPr>
        <w:t>7</w:t>
      </w:r>
      <w:r w:rsidRPr="006729FB">
        <w:t>.1.</w:t>
      </w:r>
      <w:r w:rsidRPr="006729FB">
        <w:rPr>
          <w:lang w:eastAsia="zh-CN"/>
        </w:rPr>
        <w:t>2</w:t>
      </w:r>
      <w:r w:rsidRPr="006729FB">
        <w:t>.</w:t>
      </w:r>
      <w:r w:rsidRPr="006729FB">
        <w:rPr>
          <w:lang w:eastAsia="zh-CN"/>
        </w:rPr>
        <w:t>3</w:t>
      </w:r>
      <w:r w:rsidRPr="006729FB">
        <w:rPr>
          <w:rFonts w:asciiTheme="minorHAnsi" w:eastAsiaTheme="minorEastAsia" w:hAnsiTheme="minorHAnsi"/>
          <w:sz w:val="22"/>
          <w:szCs w:val="22"/>
        </w:rPr>
        <w:tab/>
      </w:r>
      <w:r w:rsidRPr="00285BBA">
        <w:rPr>
          <w:rFonts w:cs="v4.2.0"/>
          <w:lang w:eastAsia="zh-CN"/>
        </w:rPr>
        <w:t>Void</w:t>
      </w:r>
      <w:r>
        <w:tab/>
        <w:t>1766</w:t>
      </w:r>
    </w:p>
    <w:p w14:paraId="2F29BFBF" w14:textId="77777777" w:rsidR="006729FB" w:rsidRDefault="006729F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6FADCF56" w14:textId="77777777" w:rsidR="006729FB" w:rsidRDefault="006729F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79F804FC" w14:textId="77777777" w:rsidR="006729FB" w:rsidRDefault="006729F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3AE4235F" w14:textId="77777777" w:rsidR="006729FB" w:rsidRDefault="006729F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5D2DB5AC"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w:t>
      </w:r>
      <w:r w:rsidRPr="006729FB">
        <w:rPr>
          <w:lang w:eastAsia="zh-CN"/>
        </w:rPr>
        <w:t>3</w:t>
      </w:r>
      <w:r w:rsidRPr="006729FB">
        <w:t>.1</w:t>
      </w:r>
      <w:r w:rsidRPr="006729FB">
        <w:rPr>
          <w:rFonts w:asciiTheme="minorHAnsi" w:eastAsiaTheme="minorEastAsia" w:hAnsiTheme="minorHAnsi"/>
          <w:sz w:val="22"/>
          <w:szCs w:val="22"/>
        </w:rPr>
        <w:tab/>
      </w:r>
      <w:r w:rsidRPr="00285BBA">
        <w:rPr>
          <w:rFonts w:cs="v4.2.0"/>
          <w:snapToGrid w:val="0"/>
        </w:rPr>
        <w:t>Test Purpose and Environment</w:t>
      </w:r>
      <w:r>
        <w:tab/>
        <w:t>1770</w:t>
      </w:r>
    </w:p>
    <w:p w14:paraId="3D9F703C"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w:t>
      </w:r>
      <w:r w:rsidRPr="006729FB">
        <w:rPr>
          <w:lang w:eastAsia="zh-CN"/>
        </w:rPr>
        <w:t>3</w:t>
      </w:r>
      <w:r w:rsidRPr="006729FB">
        <w:t>.</w:t>
      </w:r>
      <w:r w:rsidRPr="006729FB">
        <w:rPr>
          <w:lang w:eastAsia="zh-CN"/>
        </w:rPr>
        <w:t>2</w:t>
      </w:r>
      <w:r w:rsidRPr="006729FB">
        <w:rPr>
          <w:rFonts w:asciiTheme="minorHAnsi" w:eastAsiaTheme="minorEastAsia" w:hAnsiTheme="minorHAnsi"/>
          <w:sz w:val="22"/>
          <w:szCs w:val="22"/>
        </w:rPr>
        <w:tab/>
      </w:r>
      <w:r w:rsidRPr="00285BBA">
        <w:rPr>
          <w:rFonts w:cs="v4.2.0"/>
          <w:snapToGrid w:val="0"/>
        </w:rPr>
        <w:t>Test P</w:t>
      </w:r>
      <w:r w:rsidRPr="00285BBA">
        <w:rPr>
          <w:rFonts w:cs="v4.2.0"/>
          <w:snapToGrid w:val="0"/>
          <w:lang w:eastAsia="zh-CN"/>
        </w:rPr>
        <w:t>arameters</w:t>
      </w:r>
      <w:r>
        <w:tab/>
        <w:t>1770</w:t>
      </w:r>
    </w:p>
    <w:p w14:paraId="28A18517"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w:t>
      </w:r>
      <w:r w:rsidRPr="006729FB">
        <w:rPr>
          <w:lang w:eastAsia="zh-CN"/>
        </w:rPr>
        <w:t>3</w:t>
      </w:r>
      <w:r w:rsidRPr="006729FB">
        <w:t>.</w:t>
      </w:r>
      <w:r w:rsidRPr="006729FB">
        <w:rPr>
          <w:lang w:eastAsia="zh-CN"/>
        </w:rPr>
        <w:t>3</w:t>
      </w:r>
      <w:r w:rsidRPr="006729FB">
        <w:rPr>
          <w:rFonts w:asciiTheme="minorHAnsi" w:eastAsiaTheme="minorEastAsia" w:hAnsiTheme="minorHAnsi"/>
          <w:sz w:val="22"/>
          <w:szCs w:val="22"/>
        </w:rPr>
        <w:tab/>
      </w:r>
      <w:r w:rsidRPr="00285BBA">
        <w:rPr>
          <w:rFonts w:cs="v4.2.0"/>
          <w:snapToGrid w:val="0"/>
        </w:rPr>
        <w:t>Test Requirements</w:t>
      </w:r>
      <w:r>
        <w:tab/>
        <w:t>1771</w:t>
      </w:r>
    </w:p>
    <w:p w14:paraId="577B8E48" w14:textId="77777777" w:rsidR="006729FB" w:rsidRDefault="006729F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3A0E5293"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.4.1</w:t>
      </w:r>
      <w:r w:rsidRPr="006729FB">
        <w:rPr>
          <w:rFonts w:asciiTheme="minorHAnsi" w:eastAsiaTheme="minorEastAsia" w:hAnsiTheme="minorHAnsi" w:cstheme="minorBidi"/>
          <w:sz w:val="22"/>
          <w:szCs w:val="22"/>
        </w:rPr>
        <w:tab/>
      </w:r>
      <w:r w:rsidRPr="00285BBA">
        <w:rPr>
          <w:snapToGrid w:val="0"/>
        </w:rPr>
        <w:t>Test Purpose and Environment</w:t>
      </w:r>
      <w:r>
        <w:tab/>
        <w:t>1772</w:t>
      </w:r>
    </w:p>
    <w:p w14:paraId="528292E4"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.4.</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1774</w:t>
      </w:r>
    </w:p>
    <w:p w14:paraId="764A0539" w14:textId="77777777" w:rsidR="006729FB" w:rsidRDefault="006729F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10B75817"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7</w:t>
      </w:r>
      <w:r w:rsidRPr="006729FB">
        <w:t>.</w:t>
      </w:r>
      <w:r w:rsidRPr="006729FB">
        <w:rPr>
          <w:lang w:eastAsia="zh-CN"/>
        </w:rPr>
        <w:t>5</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1774</w:t>
      </w:r>
    </w:p>
    <w:p w14:paraId="64BB31E9" w14:textId="77777777" w:rsidR="006729FB" w:rsidRDefault="006729F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7C76A363" w14:textId="77777777" w:rsidR="006729FB" w:rsidRDefault="006729F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6E6714CF" w14:textId="77777777" w:rsidR="006729FB" w:rsidRDefault="006729F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03962F2E" w14:textId="77777777" w:rsidR="006729FB" w:rsidRDefault="006729FB">
      <w:pPr>
        <w:pStyle w:val="TOC4"/>
        <w:rPr>
          <w:rFonts w:asciiTheme="minorHAnsi" w:eastAsiaTheme="minorEastAsia" w:hAnsiTheme="minorHAnsi" w:cstheme="minorBidi"/>
          <w:sz w:val="22"/>
          <w:szCs w:val="22"/>
        </w:rPr>
      </w:pPr>
      <w:r w:rsidRPr="006729FB">
        <w:t>A.8.7A.1.1</w:t>
      </w:r>
      <w:r w:rsidRPr="006729FB">
        <w:rPr>
          <w:rFonts w:asciiTheme="minorHAnsi" w:eastAsiaTheme="minorEastAsia" w:hAnsiTheme="minorHAnsi" w:cstheme="minorBidi"/>
          <w:sz w:val="22"/>
          <w:szCs w:val="22"/>
        </w:rPr>
        <w:tab/>
      </w:r>
      <w:r w:rsidRPr="00285BBA">
        <w:rPr>
          <w:snapToGrid w:val="0"/>
        </w:rPr>
        <w:t>Test Purpose and Environment</w:t>
      </w:r>
      <w:r>
        <w:tab/>
        <w:t>1776</w:t>
      </w:r>
    </w:p>
    <w:p w14:paraId="339CB36E" w14:textId="77777777" w:rsidR="006729FB" w:rsidRDefault="006729F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1D9C53E3" w14:textId="77777777" w:rsidR="006729FB" w:rsidRDefault="006729F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114AE58A" w14:textId="77777777" w:rsidR="006729FB" w:rsidRDefault="006729FB">
      <w:pPr>
        <w:pStyle w:val="TOC3"/>
        <w:rPr>
          <w:rFonts w:asciiTheme="minorHAnsi" w:eastAsiaTheme="minorEastAsia" w:hAnsiTheme="minorHAnsi" w:cstheme="minorBidi"/>
          <w:sz w:val="22"/>
          <w:szCs w:val="22"/>
        </w:rPr>
      </w:pPr>
      <w:r w:rsidRPr="006729FB">
        <w:t>A.8.8.1</w:t>
      </w:r>
      <w:r w:rsidRPr="006729FB">
        <w:rPr>
          <w:rFonts w:asciiTheme="minorHAnsi" w:eastAsiaTheme="minorEastAsia" w:hAnsiTheme="minorHAnsi"/>
          <w:sz w:val="22"/>
          <w:szCs w:val="22"/>
        </w:rPr>
        <w:tab/>
      </w:r>
      <w:r w:rsidRPr="00285BBA">
        <w:rPr>
          <w:rFonts w:cs="v4.2.0"/>
        </w:rPr>
        <w:t>E-UTRAN FDD – GSM event triggered reporting in AWGN</w:t>
      </w:r>
      <w:r>
        <w:tab/>
        <w:t>1779</w:t>
      </w:r>
    </w:p>
    <w:p w14:paraId="015489D9" w14:textId="77777777" w:rsidR="006729FB" w:rsidRDefault="006729FB">
      <w:pPr>
        <w:pStyle w:val="TOC4"/>
        <w:rPr>
          <w:rFonts w:asciiTheme="minorHAnsi" w:eastAsiaTheme="minorEastAsia" w:hAnsiTheme="minorHAnsi" w:cstheme="minorBidi"/>
          <w:sz w:val="22"/>
          <w:szCs w:val="22"/>
        </w:rPr>
      </w:pPr>
      <w:r w:rsidRPr="006729FB">
        <w:t>A.8.8.1.1</w:t>
      </w:r>
      <w:r w:rsidRPr="006729FB">
        <w:rPr>
          <w:rFonts w:asciiTheme="minorHAnsi" w:eastAsiaTheme="minorEastAsia" w:hAnsiTheme="minorHAnsi"/>
          <w:sz w:val="22"/>
          <w:szCs w:val="22"/>
        </w:rPr>
        <w:tab/>
      </w:r>
      <w:r w:rsidRPr="00285BBA">
        <w:rPr>
          <w:rFonts w:cs="v4.2.0"/>
          <w:snapToGrid w:val="0"/>
        </w:rPr>
        <w:t>Test Purpose and Environment</w:t>
      </w:r>
      <w:r>
        <w:tab/>
        <w:t>1779</w:t>
      </w:r>
    </w:p>
    <w:p w14:paraId="2338EB7A" w14:textId="77777777" w:rsidR="006729FB" w:rsidRDefault="006729FB">
      <w:pPr>
        <w:pStyle w:val="TOC4"/>
        <w:rPr>
          <w:rFonts w:asciiTheme="minorHAnsi" w:eastAsiaTheme="minorEastAsia" w:hAnsiTheme="minorHAnsi" w:cstheme="minorBidi"/>
          <w:sz w:val="22"/>
          <w:szCs w:val="22"/>
        </w:rPr>
      </w:pPr>
      <w:r w:rsidRPr="006729FB">
        <w:t>A.8.8.1.2</w:t>
      </w:r>
      <w:r w:rsidRPr="006729FB">
        <w:rPr>
          <w:rFonts w:asciiTheme="minorHAnsi" w:eastAsiaTheme="minorEastAsia" w:hAnsiTheme="minorHAnsi"/>
          <w:sz w:val="22"/>
          <w:szCs w:val="22"/>
        </w:rPr>
        <w:tab/>
      </w:r>
      <w:r w:rsidRPr="00285BBA">
        <w:rPr>
          <w:rFonts w:cs="v4.2.0"/>
          <w:snapToGrid w:val="0"/>
        </w:rPr>
        <w:t>Test Requirements</w:t>
      </w:r>
      <w:r>
        <w:tab/>
        <w:t>1781</w:t>
      </w:r>
    </w:p>
    <w:p w14:paraId="59AE7027" w14:textId="77777777" w:rsidR="006729FB" w:rsidRDefault="006729FB">
      <w:pPr>
        <w:pStyle w:val="TOC3"/>
        <w:rPr>
          <w:rFonts w:asciiTheme="minorHAnsi" w:eastAsiaTheme="minorEastAsia" w:hAnsiTheme="minorHAnsi" w:cstheme="minorBidi"/>
          <w:sz w:val="22"/>
          <w:szCs w:val="22"/>
        </w:rPr>
      </w:pPr>
      <w:r w:rsidRPr="006729FB">
        <w:t>A.8.8.2</w:t>
      </w:r>
      <w:r w:rsidRPr="006729FB">
        <w:rPr>
          <w:rFonts w:asciiTheme="minorHAnsi" w:eastAsiaTheme="minorEastAsia" w:hAnsiTheme="minorHAnsi"/>
          <w:sz w:val="22"/>
          <w:szCs w:val="22"/>
        </w:rPr>
        <w:tab/>
      </w:r>
      <w:r w:rsidRPr="00285BBA">
        <w:rPr>
          <w:rFonts w:cs="v4.2.0"/>
        </w:rPr>
        <w:t>E-UTRAN FDD-GSM event triggered reporting when DRX is used in AWGN</w:t>
      </w:r>
      <w:r>
        <w:tab/>
        <w:t>1781</w:t>
      </w:r>
    </w:p>
    <w:p w14:paraId="14115C6E" w14:textId="77777777" w:rsidR="006729FB" w:rsidRDefault="006729FB">
      <w:pPr>
        <w:pStyle w:val="TOC4"/>
        <w:rPr>
          <w:rFonts w:asciiTheme="minorHAnsi" w:eastAsiaTheme="minorEastAsia" w:hAnsiTheme="minorHAnsi" w:cstheme="minorBidi"/>
          <w:sz w:val="22"/>
          <w:szCs w:val="22"/>
        </w:rPr>
      </w:pPr>
      <w:r w:rsidRPr="006729FB">
        <w:lastRenderedPageBreak/>
        <w:t>A.8.8.2.1</w:t>
      </w:r>
      <w:r w:rsidRPr="006729FB">
        <w:rPr>
          <w:rFonts w:asciiTheme="minorHAnsi" w:eastAsiaTheme="minorEastAsia" w:hAnsiTheme="minorHAnsi"/>
          <w:sz w:val="22"/>
          <w:szCs w:val="22"/>
        </w:rPr>
        <w:tab/>
      </w:r>
      <w:r w:rsidRPr="00285BBA">
        <w:rPr>
          <w:rFonts w:cs="v4.2.0"/>
          <w:snapToGrid w:val="0"/>
        </w:rPr>
        <w:t>Test Purpose and Environment</w:t>
      </w:r>
      <w:r>
        <w:tab/>
        <w:t>1781</w:t>
      </w:r>
    </w:p>
    <w:p w14:paraId="79139211" w14:textId="77777777" w:rsidR="006729FB" w:rsidRDefault="006729FB">
      <w:pPr>
        <w:pStyle w:val="TOC4"/>
        <w:rPr>
          <w:rFonts w:asciiTheme="minorHAnsi" w:eastAsiaTheme="minorEastAsia" w:hAnsiTheme="minorHAnsi" w:cstheme="minorBidi"/>
          <w:sz w:val="22"/>
          <w:szCs w:val="22"/>
        </w:rPr>
      </w:pPr>
      <w:r w:rsidRPr="006729FB">
        <w:t>A.8.8.2.2</w:t>
      </w:r>
      <w:r w:rsidRPr="006729FB">
        <w:rPr>
          <w:rFonts w:asciiTheme="minorHAnsi" w:eastAsiaTheme="minorEastAsia" w:hAnsiTheme="minorHAnsi" w:cstheme="minorBidi"/>
          <w:sz w:val="22"/>
          <w:szCs w:val="22"/>
        </w:rPr>
        <w:tab/>
      </w:r>
      <w:r w:rsidRPr="00285BBA">
        <w:rPr>
          <w:snapToGrid w:val="0"/>
        </w:rPr>
        <w:t>Test Requirements</w:t>
      </w:r>
      <w:r>
        <w:tab/>
        <w:t>1783</w:t>
      </w:r>
    </w:p>
    <w:p w14:paraId="7ED79986" w14:textId="77777777" w:rsidR="006729FB" w:rsidRDefault="006729F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3029938E" w14:textId="77777777" w:rsidR="006729FB" w:rsidRDefault="006729FB">
      <w:pPr>
        <w:pStyle w:val="TOC4"/>
        <w:rPr>
          <w:rFonts w:asciiTheme="minorHAnsi" w:eastAsiaTheme="minorEastAsia" w:hAnsiTheme="minorHAnsi" w:cstheme="minorBidi"/>
          <w:sz w:val="22"/>
          <w:szCs w:val="22"/>
        </w:rPr>
      </w:pPr>
      <w:r w:rsidRPr="006729FB">
        <w:t>A.8.8.3.1</w:t>
      </w:r>
      <w:r w:rsidRPr="006729FB">
        <w:rPr>
          <w:rFonts w:asciiTheme="minorHAnsi" w:eastAsiaTheme="minorEastAsia" w:hAnsiTheme="minorHAnsi" w:cstheme="minorBidi"/>
          <w:sz w:val="22"/>
          <w:szCs w:val="22"/>
        </w:rPr>
        <w:tab/>
      </w:r>
      <w:r w:rsidRPr="00285BBA">
        <w:rPr>
          <w:snapToGrid w:val="0"/>
        </w:rPr>
        <w:t>Test Purpose and Environment</w:t>
      </w:r>
      <w:r>
        <w:tab/>
        <w:t>1784</w:t>
      </w:r>
    </w:p>
    <w:p w14:paraId="460E7B63" w14:textId="77777777" w:rsidR="006729FB" w:rsidRDefault="006729FB">
      <w:pPr>
        <w:pStyle w:val="TOC4"/>
        <w:rPr>
          <w:rFonts w:asciiTheme="minorHAnsi" w:eastAsiaTheme="minorEastAsia" w:hAnsiTheme="minorHAnsi" w:cstheme="minorBidi"/>
          <w:sz w:val="22"/>
          <w:szCs w:val="22"/>
        </w:rPr>
      </w:pPr>
      <w:r w:rsidRPr="006729FB">
        <w:t>A.8.8.3.2</w:t>
      </w:r>
      <w:r w:rsidRPr="006729FB">
        <w:rPr>
          <w:rFonts w:asciiTheme="minorHAnsi" w:eastAsiaTheme="minorEastAsia" w:hAnsiTheme="minorHAnsi" w:cstheme="minorBidi"/>
          <w:sz w:val="22"/>
          <w:szCs w:val="22"/>
        </w:rPr>
        <w:tab/>
      </w:r>
      <w:r w:rsidRPr="00285BBA">
        <w:rPr>
          <w:snapToGrid w:val="0"/>
        </w:rPr>
        <w:t>Test Requirements</w:t>
      </w:r>
      <w:r>
        <w:tab/>
        <w:t>1785</w:t>
      </w:r>
    </w:p>
    <w:p w14:paraId="34A065C6" w14:textId="77777777" w:rsidR="006729FB" w:rsidRDefault="006729FB">
      <w:pPr>
        <w:pStyle w:val="TOC2"/>
        <w:rPr>
          <w:rFonts w:asciiTheme="minorHAnsi" w:eastAsiaTheme="minorEastAsia" w:hAnsiTheme="minorHAnsi" w:cstheme="minorBidi"/>
          <w:sz w:val="22"/>
          <w:szCs w:val="22"/>
        </w:rPr>
      </w:pPr>
      <w:r w:rsidRPr="006729FB">
        <w:t>A.8.</w:t>
      </w:r>
      <w:r w:rsidRPr="006729FB">
        <w:rPr>
          <w:lang w:eastAsia="zh-CN"/>
        </w:rPr>
        <w:t>9</w:t>
      </w:r>
      <w:r w:rsidRPr="006729FB">
        <w:rPr>
          <w:rFonts w:asciiTheme="minorHAnsi" w:eastAsiaTheme="minorEastAsia" w:hAnsiTheme="minorHAnsi" w:cstheme="minorBidi"/>
          <w:sz w:val="22"/>
          <w:szCs w:val="22"/>
        </w:rPr>
        <w:tab/>
      </w:r>
      <w:r w:rsidRPr="00EC0C0A">
        <w:rPr>
          <w:lang w:eastAsia="zh-CN"/>
        </w:rPr>
        <w:t>E-UTRAN F</w:t>
      </w:r>
      <w:r w:rsidRPr="00EC0C0A">
        <w:t>DD</w:t>
      </w:r>
      <w:r w:rsidRPr="00EC0C0A">
        <w:rPr>
          <w:lang w:eastAsia="zh-CN"/>
        </w:rPr>
        <w:t xml:space="preserve"> </w:t>
      </w:r>
      <w:r w:rsidRPr="00EC0C0A">
        <w:t>-</w:t>
      </w:r>
      <w:r w:rsidRPr="00EC0C0A">
        <w:rPr>
          <w:lang w:eastAsia="zh-CN"/>
        </w:rPr>
        <w:t xml:space="preserve"> UTRAN T</w:t>
      </w:r>
      <w:r w:rsidRPr="00EC0C0A">
        <w:t>DD measurements</w:t>
      </w:r>
      <w:r>
        <w:tab/>
        <w:t>1786</w:t>
      </w:r>
    </w:p>
    <w:p w14:paraId="086D2A7C" w14:textId="77777777" w:rsidR="006729FB" w:rsidRDefault="006729FB">
      <w:pPr>
        <w:pStyle w:val="TOC3"/>
        <w:rPr>
          <w:rFonts w:asciiTheme="minorHAnsi" w:eastAsiaTheme="minorEastAsia" w:hAnsiTheme="minorHAnsi" w:cstheme="minorBidi"/>
          <w:sz w:val="22"/>
          <w:szCs w:val="22"/>
        </w:rPr>
      </w:pPr>
      <w:r w:rsidRPr="006729FB">
        <w:t>A.8.</w:t>
      </w:r>
      <w:r w:rsidRPr="006729FB">
        <w:rPr>
          <w:lang w:eastAsia="zh-CN"/>
        </w:rPr>
        <w:t>9</w:t>
      </w:r>
      <w:r w:rsidRPr="006729FB">
        <w:t>.1</w:t>
      </w:r>
      <w:r w:rsidRPr="006729FB">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285BBA">
        <w:rPr>
          <w:rFonts w:cs="v4.2.0"/>
        </w:rPr>
        <w:t xml:space="preserve"> </w:t>
      </w:r>
      <w:r w:rsidRPr="00285BBA">
        <w:rPr>
          <w:rFonts w:cs="v4.2.0"/>
          <w:lang w:eastAsia="zh-CN"/>
        </w:rPr>
        <w:t>e</w:t>
      </w:r>
      <w:r w:rsidRPr="00285BBA">
        <w:rPr>
          <w:rFonts w:cs="v4.2.0"/>
        </w:rPr>
        <w:t>vent triggered reporting in fading propagation conditions</w:t>
      </w:r>
      <w:r>
        <w:tab/>
        <w:t>1786</w:t>
      </w:r>
    </w:p>
    <w:p w14:paraId="5F038A72"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9</w:t>
      </w:r>
      <w:r w:rsidRPr="006729FB">
        <w:t>.1.1</w:t>
      </w:r>
      <w:r w:rsidRPr="006729FB">
        <w:rPr>
          <w:rFonts w:asciiTheme="minorHAnsi" w:eastAsiaTheme="minorEastAsia" w:hAnsiTheme="minorHAnsi"/>
          <w:sz w:val="22"/>
          <w:szCs w:val="22"/>
        </w:rPr>
        <w:tab/>
      </w:r>
      <w:r w:rsidRPr="00285BBA">
        <w:rPr>
          <w:rFonts w:cs="v4.2.0"/>
          <w:snapToGrid w:val="0"/>
        </w:rPr>
        <w:t>Test Purpose and Environment</w:t>
      </w:r>
      <w:r>
        <w:tab/>
        <w:t>1786</w:t>
      </w:r>
    </w:p>
    <w:p w14:paraId="25E3287C"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9</w:t>
      </w:r>
      <w:r w:rsidRPr="006729FB">
        <w:t>.1.2</w:t>
      </w:r>
      <w:r w:rsidRPr="006729FB">
        <w:rPr>
          <w:rFonts w:asciiTheme="minorHAnsi" w:eastAsiaTheme="minorEastAsia" w:hAnsiTheme="minorHAnsi"/>
          <w:sz w:val="22"/>
          <w:szCs w:val="22"/>
        </w:rPr>
        <w:tab/>
      </w:r>
      <w:r w:rsidRPr="00285BBA">
        <w:rPr>
          <w:rFonts w:cs="v4.2.0"/>
          <w:snapToGrid w:val="0"/>
        </w:rPr>
        <w:t>Test Requirements</w:t>
      </w:r>
      <w:r>
        <w:tab/>
        <w:t>1787</w:t>
      </w:r>
    </w:p>
    <w:p w14:paraId="1694D432" w14:textId="77777777" w:rsidR="006729FB" w:rsidRDefault="006729FB">
      <w:pPr>
        <w:pStyle w:val="TOC3"/>
        <w:rPr>
          <w:rFonts w:asciiTheme="minorHAnsi" w:eastAsiaTheme="minorEastAsia" w:hAnsiTheme="minorHAnsi" w:cstheme="minorBidi"/>
          <w:sz w:val="22"/>
          <w:szCs w:val="22"/>
        </w:rPr>
      </w:pPr>
      <w:r w:rsidRPr="006729FB">
        <w:t>A.8.</w:t>
      </w:r>
      <w:r w:rsidRPr="006729FB">
        <w:rPr>
          <w:lang w:eastAsia="zh-CN"/>
        </w:rPr>
        <w:t>9</w:t>
      </w:r>
      <w:r w:rsidRPr="006729FB">
        <w:t>.</w:t>
      </w:r>
      <w:r w:rsidRPr="006729FB">
        <w:rPr>
          <w:lang w:eastAsia="zh-CN"/>
        </w:rPr>
        <w:t>2</w:t>
      </w:r>
      <w:r w:rsidRPr="006729FB">
        <w:rPr>
          <w:rFonts w:asciiTheme="minorHAnsi" w:eastAsiaTheme="minorEastAsia" w:hAnsiTheme="minorHAnsi"/>
          <w:sz w:val="22"/>
          <w:szCs w:val="22"/>
        </w:rPr>
        <w:tab/>
      </w:r>
      <w:r w:rsidRPr="00285BBA">
        <w:rPr>
          <w:rFonts w:cs="v4.2.0"/>
        </w:rPr>
        <w:t>E-UTRA</w:t>
      </w:r>
      <w:r w:rsidRPr="00285BBA">
        <w:rPr>
          <w:rFonts w:cs="v4.2.0"/>
          <w:lang w:eastAsia="zh-CN"/>
        </w:rPr>
        <w:t>N</w:t>
      </w:r>
      <w:r w:rsidRPr="00285BBA">
        <w:rPr>
          <w:rFonts w:cs="v4.2.0"/>
        </w:rPr>
        <w:t xml:space="preserve"> </w:t>
      </w:r>
      <w:r w:rsidRPr="00285BBA">
        <w:rPr>
          <w:rFonts w:cs="v4.2.0"/>
          <w:lang w:eastAsia="zh-CN"/>
        </w:rPr>
        <w:t>F</w:t>
      </w:r>
      <w:r w:rsidRPr="00285BBA">
        <w:rPr>
          <w:rFonts w:cs="v4.2.0"/>
        </w:rPr>
        <w:t xml:space="preserve">DD </w:t>
      </w:r>
      <w:r w:rsidRPr="00285BBA">
        <w:rPr>
          <w:rFonts w:cs="v4.2.0"/>
          <w:lang w:eastAsia="zh-CN"/>
        </w:rPr>
        <w:t xml:space="preserve">- </w:t>
      </w:r>
      <w:r w:rsidRPr="00285BBA">
        <w:rPr>
          <w:rFonts w:cs="v4.2.0"/>
        </w:rPr>
        <w:t>UTRA</w:t>
      </w:r>
      <w:r w:rsidRPr="00285BBA">
        <w:rPr>
          <w:rFonts w:cs="v4.2.0"/>
          <w:lang w:eastAsia="zh-CN"/>
        </w:rPr>
        <w:t>N</w:t>
      </w:r>
      <w:r w:rsidRPr="00285BBA">
        <w:rPr>
          <w:rFonts w:cs="v4.2.0"/>
        </w:rPr>
        <w:t xml:space="preserve"> TDD </w:t>
      </w:r>
      <w:r>
        <w:t>enhanced cell identification under AWGN propagation conditions</w:t>
      </w:r>
      <w:r>
        <w:tab/>
        <w:t>1788</w:t>
      </w:r>
    </w:p>
    <w:p w14:paraId="669D5003" w14:textId="77777777" w:rsidR="006729FB" w:rsidRDefault="006729F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3C1378BA" w14:textId="77777777" w:rsidR="006729FB" w:rsidRDefault="006729F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520B5827" w14:textId="77777777" w:rsidR="006729FB" w:rsidRDefault="006729FB">
      <w:pPr>
        <w:pStyle w:val="TOC3"/>
        <w:rPr>
          <w:rFonts w:asciiTheme="minorHAnsi" w:eastAsiaTheme="minorEastAsia" w:hAnsiTheme="minorHAnsi" w:cstheme="minorBidi"/>
          <w:sz w:val="22"/>
          <w:szCs w:val="22"/>
        </w:rPr>
      </w:pPr>
      <w:r w:rsidRPr="006729FB">
        <w:t>A.8.10</w:t>
      </w:r>
      <w:r w:rsidRPr="006729FB">
        <w:rPr>
          <w:rFonts w:asciiTheme="minorHAnsi" w:eastAsiaTheme="minorEastAsia" w:hAnsiTheme="minorHAnsi"/>
          <w:sz w:val="22"/>
          <w:szCs w:val="22"/>
        </w:rPr>
        <w:tab/>
      </w:r>
      <w:r w:rsidRPr="00285BBA">
        <w:rPr>
          <w:rFonts w:cs="v4.2.0"/>
        </w:rPr>
        <w:t>E-UTRAN TDD – GSM Measurements</w:t>
      </w:r>
      <w:r>
        <w:tab/>
        <w:t>1790</w:t>
      </w:r>
    </w:p>
    <w:p w14:paraId="1841AF2E" w14:textId="77777777" w:rsidR="006729FB" w:rsidRDefault="006729F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2AEA377A" w14:textId="77777777" w:rsidR="006729FB" w:rsidRDefault="006729FB">
      <w:pPr>
        <w:pStyle w:val="TOC4"/>
        <w:rPr>
          <w:rFonts w:asciiTheme="minorHAnsi" w:eastAsiaTheme="minorEastAsia" w:hAnsiTheme="minorHAnsi" w:cstheme="minorBidi"/>
          <w:sz w:val="22"/>
          <w:szCs w:val="22"/>
        </w:rPr>
      </w:pPr>
      <w:r w:rsidRPr="006729FB">
        <w:t>A.8.10.1.1</w:t>
      </w:r>
      <w:r w:rsidRPr="006729FB">
        <w:rPr>
          <w:rFonts w:asciiTheme="minorHAnsi" w:eastAsiaTheme="minorEastAsia" w:hAnsiTheme="minorHAnsi"/>
          <w:sz w:val="22"/>
          <w:szCs w:val="22"/>
        </w:rPr>
        <w:tab/>
      </w:r>
      <w:r w:rsidRPr="00285BBA">
        <w:rPr>
          <w:rFonts w:cs="v4.2.0"/>
          <w:snapToGrid w:val="0"/>
        </w:rPr>
        <w:t>Test Purpose and Environment</w:t>
      </w:r>
      <w:r>
        <w:tab/>
        <w:t>1790</w:t>
      </w:r>
    </w:p>
    <w:p w14:paraId="765F0CE6" w14:textId="77777777" w:rsidR="006729FB" w:rsidRDefault="006729FB">
      <w:pPr>
        <w:pStyle w:val="TOC4"/>
        <w:rPr>
          <w:rFonts w:asciiTheme="minorHAnsi" w:eastAsiaTheme="minorEastAsia" w:hAnsiTheme="minorHAnsi" w:cstheme="minorBidi"/>
          <w:sz w:val="22"/>
          <w:szCs w:val="22"/>
        </w:rPr>
      </w:pPr>
      <w:r w:rsidRPr="006729FB">
        <w:t>A.8.10.1.2</w:t>
      </w:r>
      <w:r w:rsidRPr="006729FB">
        <w:rPr>
          <w:rFonts w:asciiTheme="minorHAnsi" w:eastAsiaTheme="minorEastAsia" w:hAnsiTheme="minorHAnsi"/>
          <w:sz w:val="22"/>
          <w:szCs w:val="22"/>
        </w:rPr>
        <w:tab/>
      </w:r>
      <w:r w:rsidRPr="00285BBA">
        <w:rPr>
          <w:rFonts w:cs="v4.2.0"/>
          <w:snapToGrid w:val="0"/>
        </w:rPr>
        <w:t>Test Requirements</w:t>
      </w:r>
      <w:r>
        <w:tab/>
        <w:t>1791</w:t>
      </w:r>
    </w:p>
    <w:p w14:paraId="377EBBA2" w14:textId="77777777" w:rsidR="006729FB" w:rsidRDefault="006729F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13F0F4DF" w14:textId="77777777" w:rsidR="006729FB" w:rsidRDefault="006729FB">
      <w:pPr>
        <w:pStyle w:val="TOC4"/>
        <w:rPr>
          <w:rFonts w:asciiTheme="minorHAnsi" w:eastAsiaTheme="minorEastAsia" w:hAnsiTheme="minorHAnsi" w:cstheme="minorBidi"/>
          <w:sz w:val="22"/>
          <w:szCs w:val="22"/>
        </w:rPr>
      </w:pPr>
      <w:r w:rsidRPr="006729FB">
        <w:t>A.8.10.2.1</w:t>
      </w:r>
      <w:r w:rsidRPr="006729FB">
        <w:rPr>
          <w:rFonts w:asciiTheme="minorHAnsi" w:eastAsiaTheme="minorEastAsia" w:hAnsiTheme="minorHAnsi"/>
          <w:sz w:val="22"/>
          <w:szCs w:val="22"/>
        </w:rPr>
        <w:tab/>
      </w:r>
      <w:r w:rsidRPr="00285BBA">
        <w:rPr>
          <w:rFonts w:cs="v4.2.0"/>
          <w:snapToGrid w:val="0"/>
        </w:rPr>
        <w:t>Test Purpose and Environment</w:t>
      </w:r>
      <w:r>
        <w:tab/>
        <w:t>1792</w:t>
      </w:r>
    </w:p>
    <w:p w14:paraId="1DEEB946" w14:textId="77777777" w:rsidR="006729FB" w:rsidRDefault="006729FB">
      <w:pPr>
        <w:pStyle w:val="TOC4"/>
        <w:rPr>
          <w:rFonts w:asciiTheme="minorHAnsi" w:eastAsiaTheme="minorEastAsia" w:hAnsiTheme="minorHAnsi" w:cstheme="minorBidi"/>
          <w:sz w:val="22"/>
          <w:szCs w:val="22"/>
        </w:rPr>
      </w:pPr>
      <w:r w:rsidRPr="006729FB">
        <w:t>A.8.10.2.2</w:t>
      </w:r>
      <w:r w:rsidRPr="006729FB">
        <w:rPr>
          <w:rFonts w:asciiTheme="minorHAnsi" w:eastAsiaTheme="minorEastAsia" w:hAnsiTheme="minorHAnsi"/>
          <w:sz w:val="22"/>
          <w:szCs w:val="22"/>
        </w:rPr>
        <w:tab/>
      </w:r>
      <w:r w:rsidRPr="00285BBA">
        <w:rPr>
          <w:rFonts w:cs="v4.2.0"/>
          <w:snapToGrid w:val="0"/>
        </w:rPr>
        <w:t>Test Requirements</w:t>
      </w:r>
      <w:r>
        <w:tab/>
        <w:t>1794</w:t>
      </w:r>
    </w:p>
    <w:p w14:paraId="6A4676FD" w14:textId="77777777" w:rsidR="006729FB" w:rsidRDefault="006729FB">
      <w:pPr>
        <w:pStyle w:val="TOC2"/>
        <w:rPr>
          <w:rFonts w:asciiTheme="minorHAnsi" w:eastAsiaTheme="minorEastAsia" w:hAnsiTheme="minorHAnsi" w:cstheme="minorBidi"/>
          <w:sz w:val="22"/>
          <w:szCs w:val="22"/>
        </w:rPr>
      </w:pPr>
      <w:r w:rsidRPr="006729FB">
        <w:t>A.8.11</w:t>
      </w:r>
      <w:r w:rsidRPr="006729FB">
        <w:rPr>
          <w:rFonts w:asciiTheme="minorHAnsi" w:hAnsiTheme="minorHAnsi" w:cstheme="minorBidi"/>
          <w:sz w:val="22"/>
          <w:szCs w:val="22"/>
        </w:rPr>
        <w:tab/>
      </w:r>
      <w:r w:rsidRPr="00285BBA">
        <w:rPr>
          <w:rFonts w:eastAsia="SimSun"/>
        </w:rPr>
        <w:t>Monitoring of Multiple Layers</w:t>
      </w:r>
      <w:r>
        <w:tab/>
        <w:t>1794</w:t>
      </w:r>
    </w:p>
    <w:p w14:paraId="2C4FA978" w14:textId="77777777" w:rsidR="006729FB" w:rsidRDefault="006729F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0725271B" w14:textId="77777777" w:rsidR="006729FB" w:rsidRDefault="006729FB">
      <w:pPr>
        <w:pStyle w:val="TOC4"/>
        <w:rPr>
          <w:rFonts w:asciiTheme="minorHAnsi" w:eastAsiaTheme="minorEastAsia" w:hAnsiTheme="minorHAnsi" w:cstheme="minorBidi"/>
          <w:sz w:val="22"/>
          <w:szCs w:val="22"/>
        </w:rPr>
      </w:pPr>
      <w:r w:rsidRPr="006729FB">
        <w:t>A.8.11.1.1</w:t>
      </w:r>
      <w:r w:rsidRPr="006729FB">
        <w:rPr>
          <w:rFonts w:asciiTheme="minorHAnsi" w:eastAsiaTheme="minorEastAsia" w:hAnsiTheme="minorHAnsi" w:cstheme="minorBidi"/>
          <w:sz w:val="22"/>
          <w:szCs w:val="22"/>
        </w:rPr>
        <w:tab/>
      </w:r>
      <w:r w:rsidRPr="00285BBA">
        <w:rPr>
          <w:snapToGrid w:val="0"/>
        </w:rPr>
        <w:t>Test Purpose and Environment</w:t>
      </w:r>
      <w:r>
        <w:tab/>
        <w:t>1794</w:t>
      </w:r>
    </w:p>
    <w:p w14:paraId="3759E75D" w14:textId="77777777" w:rsidR="006729FB" w:rsidRDefault="006729FB">
      <w:pPr>
        <w:pStyle w:val="TOC4"/>
        <w:rPr>
          <w:rFonts w:asciiTheme="minorHAnsi" w:eastAsiaTheme="minorEastAsia" w:hAnsiTheme="minorHAnsi" w:cstheme="minorBidi"/>
          <w:sz w:val="22"/>
          <w:szCs w:val="22"/>
        </w:rPr>
      </w:pPr>
      <w:r w:rsidRPr="006729FB">
        <w:t>A.8.11.1.2</w:t>
      </w:r>
      <w:r w:rsidRPr="006729FB">
        <w:rPr>
          <w:rFonts w:asciiTheme="minorHAnsi" w:eastAsiaTheme="minorEastAsia" w:hAnsiTheme="minorHAnsi" w:cstheme="minorBidi"/>
          <w:sz w:val="22"/>
          <w:szCs w:val="22"/>
        </w:rPr>
        <w:tab/>
      </w:r>
      <w:r w:rsidRPr="00285BBA">
        <w:rPr>
          <w:snapToGrid w:val="0"/>
        </w:rPr>
        <w:t>Test Requirements</w:t>
      </w:r>
      <w:r>
        <w:tab/>
        <w:t>1796</w:t>
      </w:r>
    </w:p>
    <w:p w14:paraId="0F0DA93D" w14:textId="77777777" w:rsidR="006729FB" w:rsidRDefault="006729F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1A224375" w14:textId="77777777" w:rsidR="006729FB" w:rsidRDefault="006729FB">
      <w:pPr>
        <w:pStyle w:val="TOC4"/>
        <w:rPr>
          <w:rFonts w:asciiTheme="minorHAnsi" w:eastAsiaTheme="minorEastAsia" w:hAnsiTheme="minorHAnsi" w:cstheme="minorBidi"/>
          <w:sz w:val="22"/>
          <w:szCs w:val="22"/>
        </w:rPr>
      </w:pPr>
      <w:r w:rsidRPr="006729FB">
        <w:t>A.8.11.2.1</w:t>
      </w:r>
      <w:r w:rsidRPr="006729FB">
        <w:rPr>
          <w:rFonts w:asciiTheme="minorHAnsi" w:eastAsiaTheme="minorEastAsia" w:hAnsiTheme="minorHAnsi"/>
          <w:sz w:val="22"/>
          <w:szCs w:val="22"/>
        </w:rPr>
        <w:tab/>
      </w:r>
      <w:r w:rsidRPr="00285BBA">
        <w:rPr>
          <w:rFonts w:cs="v4.2.0"/>
          <w:snapToGrid w:val="0"/>
        </w:rPr>
        <w:t>Test Purpose and Environment</w:t>
      </w:r>
      <w:r>
        <w:tab/>
        <w:t>1797</w:t>
      </w:r>
    </w:p>
    <w:p w14:paraId="2F829F1F" w14:textId="77777777" w:rsidR="006729FB" w:rsidRDefault="006729FB">
      <w:pPr>
        <w:pStyle w:val="TOC4"/>
        <w:rPr>
          <w:rFonts w:asciiTheme="minorHAnsi" w:eastAsiaTheme="minorEastAsia" w:hAnsiTheme="minorHAnsi" w:cstheme="minorBidi"/>
          <w:sz w:val="22"/>
          <w:szCs w:val="22"/>
        </w:rPr>
      </w:pPr>
      <w:r w:rsidRPr="006729FB">
        <w:t>A.8.11.2.2</w:t>
      </w:r>
      <w:r w:rsidRPr="006729FB">
        <w:rPr>
          <w:rFonts w:asciiTheme="minorHAnsi" w:eastAsiaTheme="minorEastAsia" w:hAnsiTheme="minorHAnsi"/>
          <w:sz w:val="22"/>
          <w:szCs w:val="22"/>
        </w:rPr>
        <w:tab/>
      </w:r>
      <w:r w:rsidRPr="00285BBA">
        <w:rPr>
          <w:rFonts w:cs="v4.2.0"/>
          <w:snapToGrid w:val="0"/>
        </w:rPr>
        <w:t>Test Requirements</w:t>
      </w:r>
      <w:r>
        <w:tab/>
        <w:t>1798</w:t>
      </w:r>
    </w:p>
    <w:p w14:paraId="411F23E8" w14:textId="77777777" w:rsidR="006729FB" w:rsidRDefault="006729FB">
      <w:pPr>
        <w:pStyle w:val="TOC3"/>
        <w:rPr>
          <w:rFonts w:asciiTheme="minorHAnsi" w:eastAsiaTheme="minorEastAsia" w:hAnsiTheme="minorHAnsi" w:cstheme="minorBidi"/>
          <w:sz w:val="22"/>
          <w:szCs w:val="22"/>
        </w:rPr>
      </w:pPr>
      <w:r w:rsidRPr="006729FB">
        <w:t>A.8.11.3</w:t>
      </w:r>
      <w:r w:rsidRPr="006729FB">
        <w:rPr>
          <w:rFonts w:asciiTheme="minorHAnsi" w:eastAsiaTheme="minorEastAsia" w:hAnsiTheme="minorHAnsi"/>
          <w:sz w:val="22"/>
          <w:szCs w:val="22"/>
        </w:rPr>
        <w:tab/>
      </w:r>
      <w:r w:rsidRPr="00285BBA">
        <w:rPr>
          <w:rFonts w:cs="v4.2.0"/>
        </w:rPr>
        <w:t>E-UTRAN FDD-FDD Inter-frequency and UTRAN FDD event triggered reporting under fading propagation conditions</w:t>
      </w:r>
      <w:r>
        <w:tab/>
        <w:t>1799</w:t>
      </w:r>
    </w:p>
    <w:p w14:paraId="62B1453C" w14:textId="77777777" w:rsidR="006729FB" w:rsidRDefault="006729FB">
      <w:pPr>
        <w:pStyle w:val="TOC4"/>
        <w:rPr>
          <w:rFonts w:asciiTheme="minorHAnsi" w:eastAsiaTheme="minorEastAsia" w:hAnsiTheme="minorHAnsi" w:cstheme="minorBidi"/>
          <w:sz w:val="22"/>
          <w:szCs w:val="22"/>
        </w:rPr>
      </w:pPr>
      <w:r w:rsidRPr="006729FB">
        <w:t>A.8.11.3.1</w:t>
      </w:r>
      <w:r w:rsidRPr="006729FB">
        <w:rPr>
          <w:rFonts w:asciiTheme="minorHAnsi" w:eastAsiaTheme="minorEastAsia" w:hAnsiTheme="minorHAnsi"/>
          <w:sz w:val="22"/>
          <w:szCs w:val="22"/>
        </w:rPr>
        <w:tab/>
      </w:r>
      <w:r w:rsidRPr="00285BBA">
        <w:rPr>
          <w:rFonts w:cs="v4.2.0"/>
          <w:snapToGrid w:val="0"/>
        </w:rPr>
        <w:t>Test Purpose and Environment</w:t>
      </w:r>
      <w:r>
        <w:tab/>
        <w:t>1799</w:t>
      </w:r>
    </w:p>
    <w:p w14:paraId="45B9F35A" w14:textId="77777777" w:rsidR="006729FB" w:rsidRDefault="006729FB">
      <w:pPr>
        <w:pStyle w:val="TOC4"/>
        <w:rPr>
          <w:rFonts w:asciiTheme="minorHAnsi" w:eastAsiaTheme="minorEastAsia" w:hAnsiTheme="minorHAnsi" w:cstheme="minorBidi"/>
          <w:sz w:val="22"/>
          <w:szCs w:val="22"/>
        </w:rPr>
      </w:pPr>
      <w:r w:rsidRPr="006729FB">
        <w:t>A.8.11.3.2</w:t>
      </w:r>
      <w:r w:rsidRPr="006729FB">
        <w:rPr>
          <w:rFonts w:asciiTheme="minorHAnsi" w:eastAsiaTheme="minorEastAsia" w:hAnsiTheme="minorHAnsi"/>
          <w:sz w:val="22"/>
          <w:szCs w:val="22"/>
        </w:rPr>
        <w:tab/>
      </w:r>
      <w:r w:rsidRPr="00285BBA">
        <w:rPr>
          <w:rFonts w:cs="v4.2.0"/>
          <w:snapToGrid w:val="0"/>
        </w:rPr>
        <w:t>Test Requirements</w:t>
      </w:r>
      <w:r>
        <w:tab/>
        <w:t>1801</w:t>
      </w:r>
    </w:p>
    <w:p w14:paraId="09B99466" w14:textId="77777777" w:rsidR="006729FB" w:rsidRDefault="006729F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2F7EB238" w14:textId="77777777" w:rsidR="006729FB" w:rsidRDefault="006729F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2A87EBC8" w14:textId="77777777" w:rsidR="006729FB" w:rsidRDefault="006729F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3B6D1E8A" w14:textId="77777777" w:rsidR="006729FB" w:rsidRDefault="006729FB">
      <w:pPr>
        <w:pStyle w:val="TOC3"/>
        <w:rPr>
          <w:rFonts w:asciiTheme="minorHAnsi" w:eastAsiaTheme="minorEastAsia" w:hAnsiTheme="minorHAnsi" w:cstheme="minorBidi"/>
          <w:sz w:val="22"/>
          <w:szCs w:val="22"/>
        </w:rPr>
      </w:pPr>
      <w:r w:rsidRPr="006729FB">
        <w:t>A.8.11.5</w:t>
      </w:r>
      <w:r w:rsidRPr="006729FB">
        <w:rPr>
          <w:rFonts w:asciiTheme="minorHAnsi" w:eastAsiaTheme="minorEastAsia" w:hAnsiTheme="minorHAnsi"/>
          <w:sz w:val="22"/>
          <w:szCs w:val="22"/>
        </w:rPr>
        <w:tab/>
      </w:r>
      <w:r w:rsidRPr="00285BBA">
        <w:rPr>
          <w:rFonts w:cs="v4.2.0"/>
        </w:rPr>
        <w:t>Combined E-UTRAN FDD – E-UTRA FDD and GSM cell search. E-UTRA cells in fading; GSM cell in static propagation conditions</w:t>
      </w:r>
      <w:r>
        <w:tab/>
        <w:t>1804</w:t>
      </w:r>
    </w:p>
    <w:p w14:paraId="64396787" w14:textId="77777777" w:rsidR="006729FB" w:rsidRDefault="006729FB">
      <w:pPr>
        <w:pStyle w:val="TOC4"/>
        <w:rPr>
          <w:rFonts w:asciiTheme="minorHAnsi" w:eastAsiaTheme="minorEastAsia" w:hAnsiTheme="minorHAnsi" w:cstheme="minorBidi"/>
          <w:sz w:val="22"/>
          <w:szCs w:val="22"/>
        </w:rPr>
      </w:pPr>
      <w:r w:rsidRPr="006729FB">
        <w:t>A.8.11.5.1</w:t>
      </w:r>
      <w:r w:rsidRPr="006729FB">
        <w:rPr>
          <w:rFonts w:asciiTheme="minorHAnsi" w:eastAsiaTheme="minorEastAsia" w:hAnsiTheme="minorHAnsi"/>
          <w:sz w:val="22"/>
          <w:szCs w:val="22"/>
        </w:rPr>
        <w:tab/>
      </w:r>
      <w:r w:rsidRPr="00285BBA">
        <w:rPr>
          <w:rFonts w:cs="v4.2.0"/>
          <w:snapToGrid w:val="0"/>
        </w:rPr>
        <w:t>Test Purpose and Environment</w:t>
      </w:r>
      <w:r>
        <w:tab/>
        <w:t>1804</w:t>
      </w:r>
    </w:p>
    <w:p w14:paraId="09458641" w14:textId="77777777" w:rsidR="006729FB" w:rsidRDefault="006729FB">
      <w:pPr>
        <w:pStyle w:val="TOC4"/>
        <w:rPr>
          <w:rFonts w:asciiTheme="minorHAnsi" w:eastAsiaTheme="minorEastAsia" w:hAnsiTheme="minorHAnsi" w:cstheme="minorBidi"/>
          <w:sz w:val="22"/>
          <w:szCs w:val="22"/>
        </w:rPr>
      </w:pPr>
      <w:r w:rsidRPr="006729FB">
        <w:t>A.8.11.5.2</w:t>
      </w:r>
      <w:r w:rsidRPr="006729FB">
        <w:rPr>
          <w:rFonts w:asciiTheme="minorHAnsi" w:eastAsiaTheme="minorEastAsia" w:hAnsiTheme="minorHAnsi"/>
          <w:sz w:val="22"/>
          <w:szCs w:val="22"/>
        </w:rPr>
        <w:tab/>
      </w:r>
      <w:r w:rsidRPr="00285BBA">
        <w:rPr>
          <w:rFonts w:cs="v4.2.0"/>
          <w:snapToGrid w:val="0"/>
        </w:rPr>
        <w:t>Test Requirements</w:t>
      </w:r>
      <w:r>
        <w:tab/>
        <w:t>1806</w:t>
      </w:r>
    </w:p>
    <w:p w14:paraId="4B3C27C8" w14:textId="77777777" w:rsidR="006729FB" w:rsidRDefault="006729FB">
      <w:pPr>
        <w:pStyle w:val="TOC3"/>
        <w:rPr>
          <w:rFonts w:asciiTheme="minorHAnsi" w:eastAsiaTheme="minorEastAsia" w:hAnsiTheme="minorHAnsi" w:cstheme="minorBidi"/>
          <w:sz w:val="22"/>
          <w:szCs w:val="22"/>
        </w:rPr>
      </w:pPr>
      <w:r w:rsidRPr="006729FB">
        <w:t>A.8.11.6</w:t>
      </w:r>
      <w:r w:rsidRPr="006729FB">
        <w:rPr>
          <w:rFonts w:asciiTheme="minorHAnsi" w:eastAsiaTheme="minorEastAsia" w:hAnsiTheme="minorHAnsi"/>
          <w:sz w:val="22"/>
          <w:szCs w:val="22"/>
        </w:rPr>
        <w:tab/>
      </w:r>
      <w:r w:rsidRPr="00285BBA">
        <w:rPr>
          <w:rFonts w:cs="v4.2.0"/>
        </w:rPr>
        <w:t>Combined E-UTRAN TDD – E-UTRA TDD and GSM cell search. E-UTRA cells in fading; GSM cell in static propagation conditions</w:t>
      </w:r>
      <w:r>
        <w:tab/>
        <w:t>1807</w:t>
      </w:r>
    </w:p>
    <w:p w14:paraId="5DCEF806" w14:textId="77777777" w:rsidR="006729FB" w:rsidRDefault="006729FB">
      <w:pPr>
        <w:pStyle w:val="TOC4"/>
        <w:rPr>
          <w:rFonts w:asciiTheme="minorHAnsi" w:eastAsiaTheme="minorEastAsia" w:hAnsiTheme="minorHAnsi" w:cstheme="minorBidi"/>
          <w:sz w:val="22"/>
          <w:szCs w:val="22"/>
        </w:rPr>
      </w:pPr>
      <w:r w:rsidRPr="006729FB">
        <w:t>A.8.11.6.1</w:t>
      </w:r>
      <w:r w:rsidRPr="006729FB">
        <w:rPr>
          <w:rFonts w:asciiTheme="minorHAnsi" w:eastAsiaTheme="minorEastAsia" w:hAnsiTheme="minorHAnsi"/>
          <w:sz w:val="22"/>
          <w:szCs w:val="22"/>
        </w:rPr>
        <w:tab/>
      </w:r>
      <w:r w:rsidRPr="00285BBA">
        <w:rPr>
          <w:rFonts w:cs="v4.2.0"/>
          <w:snapToGrid w:val="0"/>
        </w:rPr>
        <w:t>Test Purpose and Environment</w:t>
      </w:r>
      <w:r>
        <w:tab/>
        <w:t>1807</w:t>
      </w:r>
    </w:p>
    <w:p w14:paraId="680DEC3F" w14:textId="77777777" w:rsidR="006729FB" w:rsidRDefault="006729FB">
      <w:pPr>
        <w:pStyle w:val="TOC4"/>
        <w:rPr>
          <w:rFonts w:asciiTheme="minorHAnsi" w:eastAsiaTheme="minorEastAsia" w:hAnsiTheme="minorHAnsi" w:cstheme="minorBidi"/>
          <w:sz w:val="22"/>
          <w:szCs w:val="22"/>
        </w:rPr>
      </w:pPr>
      <w:r w:rsidRPr="006729FB">
        <w:t>A.8.11.6.2</w:t>
      </w:r>
      <w:r w:rsidRPr="006729FB">
        <w:rPr>
          <w:rFonts w:asciiTheme="minorHAnsi" w:eastAsiaTheme="minorEastAsia" w:hAnsiTheme="minorHAnsi"/>
          <w:sz w:val="22"/>
          <w:szCs w:val="22"/>
        </w:rPr>
        <w:tab/>
      </w:r>
      <w:r w:rsidRPr="00285BBA">
        <w:rPr>
          <w:rFonts w:cs="v4.2.0"/>
          <w:snapToGrid w:val="0"/>
        </w:rPr>
        <w:t>Test Requirements</w:t>
      </w:r>
      <w:r>
        <w:tab/>
        <w:t>1809</w:t>
      </w:r>
    </w:p>
    <w:p w14:paraId="792D2691" w14:textId="77777777" w:rsidR="006729FB" w:rsidRDefault="006729F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542D8847" w14:textId="77777777" w:rsidR="006729FB" w:rsidRDefault="006729F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71D1F284" w14:textId="77777777" w:rsidR="006729FB" w:rsidRDefault="006729F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1E51B348" w14:textId="77777777" w:rsidR="006729FB" w:rsidRDefault="006729F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3F57986A" w14:textId="77777777" w:rsidR="006729FB" w:rsidRDefault="006729F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1E7EEA62" w14:textId="77777777" w:rsidR="006729FB" w:rsidRDefault="006729F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05F27D35" w14:textId="77777777" w:rsidR="006729FB" w:rsidRDefault="006729F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42BA184B" w14:textId="77777777" w:rsidR="006729FB" w:rsidRDefault="006729F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7842DE5E" w14:textId="77777777" w:rsidR="006729FB" w:rsidRDefault="006729F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3859B648" w14:textId="77777777" w:rsidR="006729FB" w:rsidRDefault="006729F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64B2C4FE" w14:textId="77777777" w:rsidR="006729FB" w:rsidRDefault="006729F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393C2023" w14:textId="77777777" w:rsidR="006729FB" w:rsidRDefault="006729F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52A9ACB7" w14:textId="77777777" w:rsidR="006729FB" w:rsidRDefault="006729F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5253C5B1" w14:textId="77777777" w:rsidR="006729FB" w:rsidRDefault="006729F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72D3EFA3" w14:textId="77777777" w:rsidR="006729FB" w:rsidRDefault="006729F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479D4656" w14:textId="77777777" w:rsidR="006729FB" w:rsidRDefault="006729F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77A03079" w14:textId="77777777" w:rsidR="006729FB" w:rsidRDefault="006729F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57708CFD" w14:textId="77777777" w:rsidR="006729FB" w:rsidRDefault="006729F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13DDA9A5" w14:textId="77777777" w:rsidR="006729FB" w:rsidRDefault="006729F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39C1C95A" w14:textId="77777777" w:rsidR="006729FB" w:rsidRDefault="006729FB">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1835</w:t>
      </w:r>
    </w:p>
    <w:p w14:paraId="5A565431" w14:textId="77777777" w:rsidR="006729FB" w:rsidRDefault="006729F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3CE8B51E" w14:textId="77777777" w:rsidR="006729FB" w:rsidRDefault="006729F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46790728" w14:textId="77777777" w:rsidR="006729FB" w:rsidRDefault="006729F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2C145968" w14:textId="77777777" w:rsidR="006729FB" w:rsidRDefault="006729F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23B6B663" w14:textId="77777777" w:rsidR="006729FB" w:rsidRDefault="006729F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337FB202" w14:textId="77777777" w:rsidR="006729FB" w:rsidRDefault="006729FB">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1845</w:t>
      </w:r>
    </w:p>
    <w:p w14:paraId="44DCB97D" w14:textId="77777777" w:rsidR="006729FB" w:rsidRDefault="006729F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62C4C42E" w14:textId="77777777" w:rsidR="006729FB" w:rsidRDefault="006729F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31A6F566" w14:textId="77777777" w:rsidR="006729FB" w:rsidRDefault="006729F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6D2117FA" w14:textId="77777777" w:rsidR="006729FB" w:rsidRDefault="006729F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29A1CE6E" w14:textId="77777777" w:rsidR="006729FB" w:rsidRDefault="006729F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3F790822" w14:textId="77777777" w:rsidR="006729FB" w:rsidRDefault="006729F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2139E6B5" w14:textId="77777777" w:rsidR="006729FB" w:rsidRDefault="006729F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455465E0" w14:textId="77777777" w:rsidR="006729FB" w:rsidRDefault="006729F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51D51E16" w14:textId="77777777" w:rsidR="006729FB" w:rsidRDefault="006729F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77F0186B" w14:textId="77777777" w:rsidR="006729FB" w:rsidRDefault="006729F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50E5A653" w14:textId="77777777" w:rsidR="006729FB" w:rsidRDefault="006729F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152A95E5" w14:textId="77777777" w:rsidR="006729FB" w:rsidRDefault="006729F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1DC54092" w14:textId="77777777" w:rsidR="006729FB" w:rsidRDefault="006729F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334AD45E" w14:textId="77777777" w:rsidR="006729FB" w:rsidRDefault="006729F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58C1DDE2" w14:textId="77777777" w:rsidR="006729FB" w:rsidRDefault="006729F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206A08BC" w14:textId="77777777" w:rsidR="006729FB" w:rsidRDefault="006729F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1EDDE1C6" w14:textId="77777777" w:rsidR="006729FB" w:rsidRDefault="006729F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412B3BBA" w14:textId="77777777" w:rsidR="006729FB" w:rsidRDefault="006729F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329F1D65" w14:textId="77777777" w:rsidR="006729FB" w:rsidRDefault="006729F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1D3788D4" w14:textId="77777777" w:rsidR="006729FB" w:rsidRDefault="006729F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7688FE62" w14:textId="77777777" w:rsidR="006729FB" w:rsidRDefault="006729F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0093FFD9" w14:textId="77777777" w:rsidR="006729FB" w:rsidRDefault="006729F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48CAE041" w14:textId="77777777" w:rsidR="006729FB" w:rsidRDefault="006729F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2A09EED7" w14:textId="77777777" w:rsidR="006729FB" w:rsidRDefault="006729F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5A1C6926" w14:textId="77777777" w:rsidR="006729FB" w:rsidRDefault="006729F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0EFAB5BE" w14:textId="77777777" w:rsidR="006729FB" w:rsidRDefault="006729F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431AF2D2" w14:textId="77777777" w:rsidR="006729FB" w:rsidRDefault="006729F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7BE22FFD" w14:textId="77777777" w:rsidR="006729FB" w:rsidRDefault="006729F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2F57E49D" w14:textId="77777777" w:rsidR="006729FB" w:rsidRDefault="006729F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59EA1D7F" w14:textId="77777777" w:rsidR="006729FB" w:rsidRDefault="006729F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057A6F67" w14:textId="77777777" w:rsidR="006729FB" w:rsidRDefault="006729FB">
      <w:pPr>
        <w:pStyle w:val="TOC4"/>
        <w:rPr>
          <w:rFonts w:asciiTheme="minorHAnsi" w:eastAsiaTheme="minorEastAsia" w:hAnsiTheme="minorHAnsi" w:cstheme="minorBidi"/>
          <w:sz w:val="22"/>
          <w:szCs w:val="22"/>
        </w:rPr>
      </w:pPr>
      <w:r w:rsidRPr="006729FB">
        <w:t>A.8.14.1</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1898</w:t>
      </w:r>
    </w:p>
    <w:p w14:paraId="451062DD" w14:textId="77777777" w:rsidR="006729FB" w:rsidRDefault="006729FB">
      <w:pPr>
        <w:pStyle w:val="TOC4"/>
        <w:rPr>
          <w:rFonts w:asciiTheme="minorHAnsi" w:eastAsiaTheme="minorEastAsia" w:hAnsiTheme="minorHAnsi" w:cstheme="minorBidi"/>
          <w:sz w:val="22"/>
          <w:szCs w:val="22"/>
        </w:rPr>
      </w:pPr>
      <w:r w:rsidRPr="006729FB">
        <w:t>A.8.14.1.2</w:t>
      </w:r>
      <w:r w:rsidRPr="006729FB">
        <w:rPr>
          <w:rFonts w:asciiTheme="minorHAnsi" w:eastAsiaTheme="minorEastAsia" w:hAnsiTheme="minorHAnsi" w:cstheme="minorBidi"/>
          <w:sz w:val="22"/>
          <w:szCs w:val="22"/>
        </w:rPr>
        <w:tab/>
      </w:r>
      <w:r w:rsidRPr="00285BBA">
        <w:rPr>
          <w:snapToGrid w:val="0"/>
        </w:rPr>
        <w:t>Test Requirements</w:t>
      </w:r>
      <w:r>
        <w:tab/>
        <w:t>1900</w:t>
      </w:r>
    </w:p>
    <w:p w14:paraId="20AD84B7" w14:textId="77777777" w:rsidR="006729FB" w:rsidRDefault="006729F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3BC91E72" w14:textId="77777777" w:rsidR="006729FB" w:rsidRDefault="006729FB">
      <w:pPr>
        <w:pStyle w:val="TOC4"/>
        <w:rPr>
          <w:rFonts w:asciiTheme="minorHAnsi" w:eastAsiaTheme="minorEastAsia" w:hAnsiTheme="minorHAnsi" w:cstheme="minorBidi"/>
          <w:sz w:val="22"/>
          <w:szCs w:val="22"/>
        </w:rPr>
      </w:pPr>
      <w:r w:rsidRPr="006729FB">
        <w:t>A.8.14.2.1</w:t>
      </w:r>
      <w:r w:rsidRPr="006729FB">
        <w:rPr>
          <w:rFonts w:asciiTheme="minorHAnsi" w:eastAsiaTheme="minorEastAsia" w:hAnsiTheme="minorHAnsi" w:cstheme="minorBidi"/>
          <w:sz w:val="22"/>
          <w:szCs w:val="22"/>
        </w:rPr>
        <w:tab/>
      </w:r>
      <w:r w:rsidRPr="00285BBA">
        <w:rPr>
          <w:snapToGrid w:val="0"/>
        </w:rPr>
        <w:t>Test Purpose and Environment</w:t>
      </w:r>
      <w:r>
        <w:tab/>
        <w:t>1900</w:t>
      </w:r>
    </w:p>
    <w:p w14:paraId="2DA1DD92" w14:textId="77777777" w:rsidR="006729FB" w:rsidRDefault="006729FB">
      <w:pPr>
        <w:pStyle w:val="TOC4"/>
        <w:rPr>
          <w:rFonts w:asciiTheme="minorHAnsi" w:eastAsiaTheme="minorEastAsia" w:hAnsiTheme="minorHAnsi" w:cstheme="minorBidi"/>
          <w:sz w:val="22"/>
          <w:szCs w:val="22"/>
        </w:rPr>
      </w:pPr>
      <w:r w:rsidRPr="006729FB">
        <w:t>A.8.14.2.2</w:t>
      </w:r>
      <w:r w:rsidRPr="006729FB">
        <w:rPr>
          <w:rFonts w:asciiTheme="minorHAnsi" w:eastAsiaTheme="minorEastAsia" w:hAnsiTheme="minorHAnsi" w:cstheme="minorBidi"/>
          <w:sz w:val="22"/>
          <w:szCs w:val="22"/>
        </w:rPr>
        <w:tab/>
      </w:r>
      <w:r w:rsidRPr="00285BBA">
        <w:rPr>
          <w:snapToGrid w:val="0"/>
        </w:rPr>
        <w:t>Test Requirements</w:t>
      </w:r>
      <w:r>
        <w:tab/>
        <w:t>1903</w:t>
      </w:r>
    </w:p>
    <w:p w14:paraId="35BE01EE" w14:textId="77777777" w:rsidR="006729FB" w:rsidRDefault="006729FB">
      <w:pPr>
        <w:pStyle w:val="TOC3"/>
        <w:rPr>
          <w:rFonts w:asciiTheme="minorHAnsi" w:eastAsiaTheme="minorEastAsia" w:hAnsiTheme="minorHAnsi" w:cstheme="minorBidi"/>
          <w:sz w:val="22"/>
          <w:szCs w:val="22"/>
        </w:rPr>
      </w:pPr>
      <w:r w:rsidRPr="006729FB">
        <w:t>A.8.14.3</w:t>
      </w:r>
      <w:r w:rsidRPr="006729FB">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555CE3C6" w14:textId="77777777" w:rsidR="006729FB" w:rsidRDefault="006729FB">
      <w:pPr>
        <w:pStyle w:val="TOC4"/>
        <w:rPr>
          <w:rFonts w:asciiTheme="minorHAnsi" w:eastAsiaTheme="minorEastAsia" w:hAnsiTheme="minorHAnsi" w:cstheme="minorBidi"/>
          <w:sz w:val="22"/>
          <w:szCs w:val="22"/>
        </w:rPr>
      </w:pPr>
      <w:r w:rsidRPr="006729FB">
        <w:t>A.8.14.3.</w:t>
      </w:r>
      <w:r w:rsidRPr="006729FB">
        <w:rPr>
          <w:lang w:eastAsia="zh-CN"/>
        </w:rPr>
        <w:t>1</w:t>
      </w:r>
      <w:r w:rsidRPr="006729FB">
        <w:rPr>
          <w:rFonts w:asciiTheme="minorHAnsi" w:eastAsiaTheme="minorEastAsia" w:hAnsiTheme="minorHAnsi" w:cstheme="minorBidi"/>
          <w:sz w:val="22"/>
          <w:szCs w:val="22"/>
        </w:rPr>
        <w:tab/>
      </w:r>
      <w:r w:rsidRPr="00285BBA">
        <w:rPr>
          <w:snapToGrid w:val="0"/>
        </w:rPr>
        <w:t xml:space="preserve">Test </w:t>
      </w:r>
      <w:r w:rsidRPr="00285BBA">
        <w:rPr>
          <w:snapToGrid w:val="0"/>
          <w:lang w:eastAsia="zh-CN"/>
        </w:rPr>
        <w:t>Purpose and Environment</w:t>
      </w:r>
      <w:r>
        <w:tab/>
        <w:t>1903</w:t>
      </w:r>
    </w:p>
    <w:p w14:paraId="679AF460" w14:textId="77777777" w:rsidR="006729FB" w:rsidRDefault="006729FB">
      <w:pPr>
        <w:pStyle w:val="TOC4"/>
        <w:rPr>
          <w:rFonts w:asciiTheme="minorHAnsi" w:eastAsiaTheme="minorEastAsia" w:hAnsiTheme="minorHAnsi" w:cstheme="minorBidi"/>
          <w:sz w:val="22"/>
          <w:szCs w:val="22"/>
        </w:rPr>
      </w:pPr>
      <w:r w:rsidRPr="006729FB">
        <w:t>A.8.14.3.2</w:t>
      </w:r>
      <w:r w:rsidRPr="006729FB">
        <w:rPr>
          <w:rFonts w:asciiTheme="minorHAnsi" w:eastAsiaTheme="minorEastAsia" w:hAnsiTheme="minorHAnsi" w:cstheme="minorBidi"/>
          <w:sz w:val="22"/>
          <w:szCs w:val="22"/>
        </w:rPr>
        <w:tab/>
      </w:r>
      <w:r w:rsidRPr="00285BBA">
        <w:rPr>
          <w:snapToGrid w:val="0"/>
        </w:rPr>
        <w:t>Test Requirements</w:t>
      </w:r>
      <w:r>
        <w:tab/>
        <w:t>1905</w:t>
      </w:r>
    </w:p>
    <w:p w14:paraId="3E9DF1B9" w14:textId="77777777" w:rsidR="006729FB" w:rsidRDefault="006729F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4C4F20CB" w14:textId="77777777" w:rsidR="006729FB" w:rsidRDefault="006729F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12A9FCBE" w14:textId="77777777" w:rsidR="006729FB" w:rsidRDefault="006729FB">
      <w:pPr>
        <w:pStyle w:val="TOC4"/>
        <w:rPr>
          <w:rFonts w:asciiTheme="minorHAnsi" w:eastAsiaTheme="minorEastAsia" w:hAnsiTheme="minorHAnsi" w:cstheme="minorBidi"/>
          <w:sz w:val="22"/>
          <w:szCs w:val="22"/>
        </w:rPr>
      </w:pPr>
      <w:r w:rsidRPr="006729FB">
        <w:t>A.8.15.1.1</w:t>
      </w:r>
      <w:r w:rsidRPr="006729FB">
        <w:rPr>
          <w:rFonts w:asciiTheme="minorHAnsi" w:eastAsiaTheme="minorEastAsia" w:hAnsiTheme="minorHAnsi" w:cstheme="minorBidi"/>
          <w:sz w:val="22"/>
          <w:szCs w:val="22"/>
        </w:rPr>
        <w:tab/>
      </w:r>
      <w:r w:rsidRPr="00285BBA">
        <w:rPr>
          <w:snapToGrid w:val="0"/>
        </w:rPr>
        <w:t>Test Purpose and Environment</w:t>
      </w:r>
      <w:r>
        <w:tab/>
        <w:t>1906</w:t>
      </w:r>
    </w:p>
    <w:p w14:paraId="1E51B534" w14:textId="77777777" w:rsidR="006729FB" w:rsidRDefault="006729FB">
      <w:pPr>
        <w:pStyle w:val="TOC4"/>
        <w:rPr>
          <w:rFonts w:asciiTheme="minorHAnsi" w:eastAsiaTheme="minorEastAsia" w:hAnsiTheme="minorHAnsi" w:cstheme="minorBidi"/>
          <w:sz w:val="22"/>
          <w:szCs w:val="22"/>
        </w:rPr>
      </w:pPr>
      <w:r w:rsidRPr="006729FB">
        <w:t>A.8.15.1.2</w:t>
      </w:r>
      <w:r w:rsidRPr="006729FB">
        <w:rPr>
          <w:rFonts w:asciiTheme="minorHAnsi" w:eastAsiaTheme="minorEastAsia" w:hAnsiTheme="minorHAnsi" w:cstheme="minorBidi"/>
          <w:sz w:val="22"/>
          <w:szCs w:val="22"/>
        </w:rPr>
        <w:tab/>
      </w:r>
      <w:r w:rsidRPr="00285BBA">
        <w:rPr>
          <w:snapToGrid w:val="0"/>
        </w:rPr>
        <w:t>Test Requirements</w:t>
      </w:r>
      <w:r>
        <w:tab/>
        <w:t>1907</w:t>
      </w:r>
    </w:p>
    <w:p w14:paraId="3FA15DDD" w14:textId="77777777" w:rsidR="006729FB" w:rsidRDefault="006729F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2C9AB630"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15</w:t>
      </w:r>
      <w:r w:rsidRPr="006729FB">
        <w:t>.2.1</w:t>
      </w:r>
      <w:r w:rsidRPr="006729FB">
        <w:rPr>
          <w:rFonts w:asciiTheme="minorHAnsi" w:eastAsiaTheme="minorEastAsia" w:hAnsiTheme="minorHAnsi" w:cstheme="minorBidi"/>
          <w:sz w:val="22"/>
          <w:szCs w:val="22"/>
        </w:rPr>
        <w:tab/>
      </w:r>
      <w:r w:rsidRPr="00285BBA">
        <w:rPr>
          <w:snapToGrid w:val="0"/>
        </w:rPr>
        <w:t>Test Purpose and Environment</w:t>
      </w:r>
      <w:r>
        <w:tab/>
        <w:t>1907</w:t>
      </w:r>
    </w:p>
    <w:p w14:paraId="464C0D2E"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15</w:t>
      </w:r>
      <w:r w:rsidRPr="006729FB">
        <w:t>.2.2</w:t>
      </w:r>
      <w:r w:rsidRPr="006729FB">
        <w:rPr>
          <w:rFonts w:asciiTheme="minorHAnsi" w:eastAsiaTheme="minorEastAsia" w:hAnsiTheme="minorHAnsi" w:cstheme="minorBidi"/>
          <w:sz w:val="22"/>
          <w:szCs w:val="22"/>
        </w:rPr>
        <w:tab/>
      </w:r>
      <w:r w:rsidRPr="00285BBA">
        <w:rPr>
          <w:snapToGrid w:val="0"/>
        </w:rPr>
        <w:t>Test Requirements</w:t>
      </w:r>
      <w:r>
        <w:tab/>
        <w:t>1910</w:t>
      </w:r>
    </w:p>
    <w:p w14:paraId="6EA26AF6" w14:textId="77777777" w:rsidR="006729FB" w:rsidRDefault="006729FB">
      <w:pPr>
        <w:pStyle w:val="TOC3"/>
        <w:rPr>
          <w:rFonts w:asciiTheme="minorHAnsi" w:eastAsiaTheme="minorEastAsia" w:hAnsiTheme="minorHAnsi" w:cstheme="minorBidi"/>
          <w:sz w:val="22"/>
          <w:szCs w:val="22"/>
        </w:rPr>
      </w:pPr>
      <w:r w:rsidRPr="006729FB">
        <w:t>A.8.</w:t>
      </w:r>
      <w:r w:rsidRPr="006729FB">
        <w:rPr>
          <w:lang w:eastAsia="zh-CN"/>
        </w:rPr>
        <w:t>15.3</w:t>
      </w:r>
      <w:r w:rsidRPr="006729FB">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67EE439F"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15</w:t>
      </w:r>
      <w:r w:rsidRPr="006729FB">
        <w:t>.</w:t>
      </w:r>
      <w:r w:rsidRPr="006729FB">
        <w:rPr>
          <w:lang w:eastAsia="zh-CN"/>
        </w:rPr>
        <w:t>3</w:t>
      </w:r>
      <w:r w:rsidRPr="006729FB">
        <w:t>.</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1910</w:t>
      </w:r>
    </w:p>
    <w:p w14:paraId="3AA5061A" w14:textId="77777777" w:rsidR="006729FB" w:rsidRDefault="006729FB">
      <w:pPr>
        <w:pStyle w:val="TOC4"/>
        <w:rPr>
          <w:rFonts w:asciiTheme="minorHAnsi" w:eastAsiaTheme="minorEastAsia" w:hAnsiTheme="minorHAnsi" w:cstheme="minorBidi"/>
          <w:sz w:val="22"/>
          <w:szCs w:val="22"/>
        </w:rPr>
      </w:pPr>
      <w:r w:rsidRPr="006729FB">
        <w:lastRenderedPageBreak/>
        <w:t>A.8.</w:t>
      </w:r>
      <w:r w:rsidRPr="006729FB">
        <w:rPr>
          <w:lang w:eastAsia="zh-CN"/>
        </w:rPr>
        <w:t>15</w:t>
      </w:r>
      <w:r w:rsidRPr="006729FB">
        <w:t>.</w:t>
      </w:r>
      <w:r w:rsidRPr="006729FB">
        <w:rPr>
          <w:lang w:eastAsia="zh-CN"/>
        </w:rPr>
        <w:t>3</w:t>
      </w:r>
      <w:r w:rsidRPr="006729FB">
        <w:t>.</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1912</w:t>
      </w:r>
    </w:p>
    <w:p w14:paraId="67E7D707" w14:textId="77777777" w:rsidR="006729FB" w:rsidRDefault="006729F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4431219A" w14:textId="77777777" w:rsidR="006729FB" w:rsidRDefault="006729F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2BE2E6AA" w14:textId="77777777" w:rsidR="006729FB" w:rsidRDefault="006729F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3AB7D9CE" w14:textId="77777777" w:rsidR="006729FB" w:rsidRDefault="006729F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3A2B89B4" w14:textId="77777777" w:rsidR="006729FB" w:rsidRDefault="006729F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334E9E60" w14:textId="77777777" w:rsidR="006729FB" w:rsidRDefault="006729FB">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6A1E9680" w14:textId="77777777" w:rsidR="006729FB" w:rsidRDefault="006729F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32808D3C" w14:textId="77777777" w:rsidR="006729FB" w:rsidRDefault="006729F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08B6FD62" w14:textId="77777777" w:rsidR="006729FB" w:rsidRDefault="006729F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6F23501F"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16</w:t>
      </w:r>
      <w:r w:rsidRPr="006729FB">
        <w:t>.</w:t>
      </w:r>
      <w:r w:rsidRPr="006729FB">
        <w:rPr>
          <w:lang w:eastAsia="zh-CN"/>
        </w:rPr>
        <w:t>3.2</w:t>
      </w:r>
      <w:r w:rsidRPr="006729FB">
        <w:rPr>
          <w:rFonts w:asciiTheme="minorHAnsi" w:eastAsiaTheme="minorEastAsia" w:hAnsiTheme="minorHAnsi" w:cstheme="minorBidi"/>
          <w:sz w:val="22"/>
          <w:szCs w:val="22"/>
        </w:rPr>
        <w:tab/>
      </w:r>
      <w:r w:rsidRPr="00285BBA">
        <w:rPr>
          <w:snapToGrid w:val="0"/>
        </w:rPr>
        <w:t>Test Requirements</w:t>
      </w:r>
      <w:r>
        <w:tab/>
        <w:t>1919</w:t>
      </w:r>
    </w:p>
    <w:p w14:paraId="38C5A5F4" w14:textId="77777777" w:rsidR="006729FB" w:rsidRDefault="006729FB">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117C62AD" w14:textId="77777777" w:rsidR="006729FB" w:rsidRDefault="006729F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6BE242F0"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16</w:t>
      </w:r>
      <w:r w:rsidRPr="006729FB">
        <w:t>.</w:t>
      </w:r>
      <w:r w:rsidRPr="006729FB">
        <w:rPr>
          <w:lang w:eastAsia="zh-CN"/>
        </w:rPr>
        <w:t>3A.2</w:t>
      </w:r>
      <w:r w:rsidRPr="006729FB">
        <w:rPr>
          <w:rFonts w:asciiTheme="minorHAnsi" w:eastAsiaTheme="minorEastAsia" w:hAnsiTheme="minorHAnsi" w:cstheme="minorBidi"/>
          <w:sz w:val="22"/>
          <w:szCs w:val="22"/>
        </w:rPr>
        <w:tab/>
      </w:r>
      <w:r w:rsidRPr="00285BBA">
        <w:rPr>
          <w:snapToGrid w:val="0"/>
        </w:rPr>
        <w:t>Test Requirements</w:t>
      </w:r>
      <w:r>
        <w:tab/>
        <w:t>1921</w:t>
      </w:r>
    </w:p>
    <w:p w14:paraId="622EE4F3" w14:textId="77777777" w:rsidR="006729FB" w:rsidRDefault="006729F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3C12308B" w14:textId="77777777" w:rsidR="006729FB" w:rsidRDefault="006729F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20DD1E6A"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16</w:t>
      </w:r>
      <w:r w:rsidRPr="006729FB">
        <w:t>.</w:t>
      </w:r>
      <w:r w:rsidRPr="006729FB">
        <w:rPr>
          <w:lang w:eastAsia="zh-CN"/>
        </w:rPr>
        <w:t>4.2</w:t>
      </w:r>
      <w:r w:rsidRPr="006729FB">
        <w:rPr>
          <w:rFonts w:asciiTheme="minorHAnsi" w:eastAsiaTheme="minorEastAsia" w:hAnsiTheme="minorHAnsi" w:cstheme="minorBidi"/>
          <w:sz w:val="22"/>
          <w:szCs w:val="22"/>
        </w:rPr>
        <w:tab/>
      </w:r>
      <w:r w:rsidRPr="00285BBA">
        <w:rPr>
          <w:snapToGrid w:val="0"/>
        </w:rPr>
        <w:t>Test Requirements</w:t>
      </w:r>
      <w:r>
        <w:tab/>
        <w:t>1923</w:t>
      </w:r>
    </w:p>
    <w:p w14:paraId="5DE47AC8" w14:textId="77777777" w:rsidR="006729FB" w:rsidRDefault="006729F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2147464A" w14:textId="77777777" w:rsidR="006729FB" w:rsidRDefault="006729F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4660537C"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16</w:t>
      </w:r>
      <w:r w:rsidRPr="006729FB">
        <w:t>.</w:t>
      </w:r>
      <w:r w:rsidRPr="006729FB">
        <w:rPr>
          <w:lang w:eastAsia="zh-CN"/>
        </w:rPr>
        <w:t>4A.2</w:t>
      </w:r>
      <w:r w:rsidRPr="006729FB">
        <w:rPr>
          <w:rFonts w:asciiTheme="minorHAnsi" w:eastAsiaTheme="minorEastAsia" w:hAnsiTheme="minorHAnsi" w:cstheme="minorBidi"/>
          <w:sz w:val="22"/>
          <w:szCs w:val="22"/>
        </w:rPr>
        <w:tab/>
      </w:r>
      <w:r w:rsidRPr="00285BBA">
        <w:rPr>
          <w:snapToGrid w:val="0"/>
        </w:rPr>
        <w:t>Test Requirements</w:t>
      </w:r>
      <w:r>
        <w:tab/>
        <w:t>1926</w:t>
      </w:r>
    </w:p>
    <w:p w14:paraId="786F8446" w14:textId="77777777" w:rsidR="006729FB" w:rsidRDefault="006729F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69327587" w14:textId="77777777" w:rsidR="006729FB" w:rsidRDefault="006729F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4FD39EDF" w14:textId="77777777" w:rsidR="006729FB" w:rsidRDefault="006729F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0482C142" w14:textId="77777777" w:rsidR="006729FB" w:rsidRDefault="006729F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273CB833" w14:textId="77777777" w:rsidR="006729FB" w:rsidRDefault="006729F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F735158" w14:textId="77777777" w:rsidR="006729FB" w:rsidRDefault="006729F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66048E7C" w14:textId="77777777" w:rsidR="006729FB" w:rsidRDefault="006729F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57DB0C01" w14:textId="77777777" w:rsidR="006729FB" w:rsidRDefault="006729F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09685DDB" w14:textId="77777777" w:rsidR="006729FB" w:rsidRDefault="006729F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03E545B9" w14:textId="77777777" w:rsidR="006729FB" w:rsidRDefault="006729F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0DB06F4D" w14:textId="77777777" w:rsidR="006729FB" w:rsidRDefault="006729F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44AA8D14" w14:textId="77777777" w:rsidR="006729FB" w:rsidRDefault="006729F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5DF30344" w14:textId="77777777" w:rsidR="006729FB" w:rsidRDefault="006729F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4ED14116" w14:textId="77777777" w:rsidR="006729FB" w:rsidRDefault="006729F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4CBACCB9" w14:textId="77777777" w:rsidR="006729FB" w:rsidRDefault="006729F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354CA5FB" w14:textId="77777777" w:rsidR="006729FB" w:rsidRDefault="006729F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588860AE" w14:textId="77777777" w:rsidR="006729FB" w:rsidRDefault="006729F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02F1CC88" w14:textId="77777777" w:rsidR="006729FB" w:rsidRDefault="006729F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11401E4E" w14:textId="77777777" w:rsidR="006729FB" w:rsidRDefault="006729F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63D73FD9" w14:textId="77777777" w:rsidR="006729FB" w:rsidRDefault="006729F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53B94A70" w14:textId="77777777" w:rsidR="006729FB" w:rsidRDefault="006729F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06698607" w14:textId="77777777" w:rsidR="006729FB" w:rsidRDefault="006729F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19477E22" w14:textId="77777777" w:rsidR="006729FB" w:rsidRDefault="006729F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66BE8BAE" w14:textId="77777777" w:rsidR="006729FB" w:rsidRDefault="006729F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37018E4B" w14:textId="77777777" w:rsidR="006729FB" w:rsidRDefault="006729F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51BCA54B" w14:textId="77777777" w:rsidR="006729FB" w:rsidRDefault="006729F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4D1E041D" w14:textId="77777777" w:rsidR="006729FB" w:rsidRDefault="006729F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1390AC85" w14:textId="77777777" w:rsidR="006729FB" w:rsidRDefault="006729F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303737F2" w14:textId="77777777" w:rsidR="006729FB" w:rsidRDefault="006729F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5169F948" w14:textId="77777777" w:rsidR="006729FB" w:rsidRDefault="006729F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698D2C1A" w14:textId="77777777" w:rsidR="006729FB" w:rsidRDefault="006729FB">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67E1BF54" w14:textId="77777777" w:rsidR="006729FB" w:rsidRDefault="006729F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5A75EA35" w14:textId="77777777" w:rsidR="006729FB" w:rsidRDefault="006729F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78A6D448" w14:textId="77777777" w:rsidR="006729FB" w:rsidRDefault="006729F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332AD6FA" w14:textId="77777777" w:rsidR="006729FB" w:rsidRDefault="006729FB">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0D860260" w14:textId="77777777" w:rsidR="006729FB" w:rsidRDefault="006729F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6915D046" w14:textId="77777777" w:rsidR="006729FB" w:rsidRDefault="006729F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04E3FE80" w14:textId="77777777" w:rsidR="006729FB" w:rsidRDefault="006729F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39A72BA6" w14:textId="77777777" w:rsidR="006729FB" w:rsidRDefault="006729F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5D424D27" w14:textId="77777777" w:rsidR="006729FB" w:rsidRDefault="006729F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5396C6CE" w14:textId="77777777" w:rsidR="006729FB" w:rsidRDefault="006729FB">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A55AD6B" w14:textId="77777777" w:rsidR="006729FB" w:rsidRDefault="006729F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23EAC0E2" w14:textId="77777777" w:rsidR="006729FB" w:rsidRDefault="006729F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7FF65DDD" w14:textId="77777777" w:rsidR="006729FB" w:rsidRDefault="006729F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297BD73B" w14:textId="77777777" w:rsidR="006729FB" w:rsidRDefault="006729F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0EFCB44D" w14:textId="77777777" w:rsidR="006729FB" w:rsidRDefault="006729F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0F9D947D" w14:textId="77777777" w:rsidR="006729FB" w:rsidRDefault="006729F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B5640D3" w14:textId="77777777" w:rsidR="006729FB" w:rsidRDefault="006729F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2701A815" w14:textId="77777777" w:rsidR="006729FB" w:rsidRDefault="006729F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059A07C6" w14:textId="77777777" w:rsidR="006729FB" w:rsidRDefault="006729F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0128D7C1" w14:textId="77777777" w:rsidR="006729FB" w:rsidRDefault="006729F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16E9A9A8" w14:textId="77777777" w:rsidR="006729FB" w:rsidRDefault="006729F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1D1E61C2" w14:textId="77777777" w:rsidR="006729FB" w:rsidRDefault="006729F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19918A5" w14:textId="77777777" w:rsidR="006729FB" w:rsidRDefault="006729F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595346DF" w14:textId="77777777" w:rsidR="006729FB" w:rsidRDefault="006729F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6AD2C1CC" w14:textId="77777777" w:rsidR="006729FB" w:rsidRDefault="006729F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2619D1B" w14:textId="77777777" w:rsidR="006729FB" w:rsidRDefault="006729F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65D4E129" w14:textId="77777777" w:rsidR="006729FB" w:rsidRDefault="006729F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32CEBF42" w14:textId="77777777" w:rsidR="006729FB" w:rsidRDefault="006729F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408C06E4" w14:textId="77777777" w:rsidR="006729FB" w:rsidRDefault="006729F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56F13058" w14:textId="77777777" w:rsidR="006729FB" w:rsidRDefault="006729F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7DD87FCC" w14:textId="77777777" w:rsidR="006729FB" w:rsidRDefault="006729F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75ABC186" w14:textId="77777777" w:rsidR="006729FB" w:rsidRDefault="006729F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592C1ACE" w14:textId="77777777" w:rsidR="006729FB" w:rsidRDefault="006729F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0C0D24AF" w14:textId="77777777" w:rsidR="006729FB" w:rsidRDefault="006729F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6F450ADD" w14:textId="77777777" w:rsidR="006729FB" w:rsidRDefault="006729F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46BEB074" w14:textId="77777777" w:rsidR="006729FB" w:rsidRDefault="006729F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1C8428D6" w14:textId="77777777" w:rsidR="006729FB" w:rsidRDefault="006729F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151F534A" w14:textId="77777777" w:rsidR="006729FB" w:rsidRDefault="006729F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6DCB048A" w14:textId="77777777" w:rsidR="006729FB" w:rsidRDefault="006729F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207A06FD" w14:textId="77777777" w:rsidR="006729FB" w:rsidRDefault="006729F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046ADE46" w14:textId="77777777" w:rsidR="006729FB" w:rsidRDefault="006729F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12DDC60D" w14:textId="77777777" w:rsidR="006729FB" w:rsidRDefault="006729F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103910D" w14:textId="77777777" w:rsidR="006729FB" w:rsidRDefault="006729F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0E07FA1" w14:textId="77777777" w:rsidR="006729FB" w:rsidRDefault="006729F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1F8D3083" w14:textId="77777777" w:rsidR="006729FB" w:rsidRDefault="006729F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068AD015" w14:textId="77777777" w:rsidR="006729FB" w:rsidRDefault="006729F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165D7BD7" w14:textId="77777777" w:rsidR="006729FB" w:rsidRDefault="006729F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1B64A227" w14:textId="77777777" w:rsidR="006729FB" w:rsidRDefault="006729F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7EAD6ABC" w14:textId="77777777" w:rsidR="006729FB" w:rsidRDefault="006729F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5DE4B3D1" w14:textId="77777777" w:rsidR="006729FB" w:rsidRDefault="006729F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29D34D24" w14:textId="77777777" w:rsidR="006729FB" w:rsidRDefault="006729F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2A432D5B" w14:textId="77777777" w:rsidR="006729FB" w:rsidRDefault="006729F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6E2FB646" w14:textId="77777777" w:rsidR="006729FB" w:rsidRDefault="006729F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3770A0CE" w14:textId="77777777" w:rsidR="006729FB" w:rsidRDefault="006729F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76D5BE99" w14:textId="77777777" w:rsidR="006729FB" w:rsidRDefault="006729F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00FDE387" w14:textId="77777777" w:rsidR="006729FB" w:rsidRDefault="006729F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270E73E8" w14:textId="77777777" w:rsidR="006729FB" w:rsidRDefault="006729F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70815828" w14:textId="77777777" w:rsidR="006729FB" w:rsidRDefault="006729F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2D1FE9CF" w14:textId="77777777" w:rsidR="006729FB" w:rsidRDefault="006729F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3C598264" w14:textId="77777777" w:rsidR="006729FB" w:rsidRDefault="006729FB">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50EC0826" w14:textId="77777777" w:rsidR="006729FB" w:rsidRDefault="006729F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0A018122" w14:textId="77777777" w:rsidR="006729FB" w:rsidRDefault="006729F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76C3BB55" w14:textId="77777777" w:rsidR="006729FB" w:rsidRDefault="006729F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4DF69EBE" w14:textId="77777777" w:rsidR="006729FB" w:rsidRDefault="006729F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0934CA66" w14:textId="77777777" w:rsidR="006729FB" w:rsidRDefault="006729FB">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1958</w:t>
      </w:r>
    </w:p>
    <w:p w14:paraId="494569B2" w14:textId="77777777" w:rsidR="006729FB" w:rsidRDefault="006729F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06F4A5D0" w14:textId="77777777" w:rsidR="006729FB" w:rsidRDefault="006729F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7289CF5C" w14:textId="77777777" w:rsidR="006729FB" w:rsidRDefault="006729F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2BE50278" w14:textId="77777777" w:rsidR="006729FB" w:rsidRDefault="006729FB">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0B9C8DCA" w14:textId="77777777" w:rsidR="006729FB" w:rsidRDefault="006729F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0FF829D8" w14:textId="77777777" w:rsidR="006729FB" w:rsidRDefault="006729F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3E6A046F" w14:textId="77777777" w:rsidR="006729FB" w:rsidRDefault="006729F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0438DC50" w14:textId="77777777" w:rsidR="006729FB" w:rsidRDefault="006729F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14688F34" w14:textId="77777777" w:rsidR="006729FB" w:rsidRDefault="006729F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0A4A82D4" w14:textId="77777777" w:rsidR="006729FB" w:rsidRDefault="006729F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6789B6AF" w14:textId="77777777" w:rsidR="006729FB" w:rsidRDefault="006729F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29325634" w14:textId="77777777" w:rsidR="006729FB" w:rsidRDefault="006729F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0B21E1AF" w14:textId="77777777" w:rsidR="006729FB" w:rsidRDefault="006729F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2DDBB36B" w14:textId="77777777" w:rsidR="006729FB" w:rsidRDefault="006729F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607ED63A" w14:textId="77777777" w:rsidR="006729FB" w:rsidRDefault="006729FB">
      <w:pPr>
        <w:pStyle w:val="TOC4"/>
        <w:rPr>
          <w:rFonts w:asciiTheme="minorHAnsi" w:eastAsiaTheme="minorEastAsia" w:hAnsiTheme="minorHAnsi" w:cstheme="minorBidi"/>
          <w:sz w:val="22"/>
          <w:szCs w:val="22"/>
        </w:rPr>
      </w:pPr>
      <w:r w:rsidRPr="006729FB">
        <w:t>A.8.16.27.2</w:t>
      </w:r>
      <w:r w:rsidRPr="006729FB">
        <w:rPr>
          <w:rFonts w:asciiTheme="minorHAnsi" w:hAnsiTheme="minorHAnsi" w:cstheme="minorBidi"/>
          <w:sz w:val="22"/>
          <w:szCs w:val="22"/>
        </w:rPr>
        <w:tab/>
      </w:r>
      <w:r w:rsidRPr="00285BBA">
        <w:rPr>
          <w:rFonts w:eastAsia="SimSun"/>
          <w:lang w:eastAsia="zh-CN"/>
        </w:rPr>
        <w:t>Test Requirements</w:t>
      </w:r>
      <w:r>
        <w:tab/>
        <w:t>1975</w:t>
      </w:r>
    </w:p>
    <w:p w14:paraId="7CED5E69" w14:textId="77777777" w:rsidR="006729FB" w:rsidRDefault="006729F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394BDF33" w14:textId="77777777" w:rsidR="006729FB" w:rsidRDefault="006729F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2EBE8783" w14:textId="77777777" w:rsidR="006729FB" w:rsidRDefault="006729FB">
      <w:pPr>
        <w:pStyle w:val="TOC4"/>
        <w:rPr>
          <w:rFonts w:asciiTheme="minorHAnsi" w:eastAsiaTheme="minorEastAsia" w:hAnsiTheme="minorHAnsi" w:cstheme="minorBidi"/>
          <w:sz w:val="22"/>
          <w:szCs w:val="22"/>
        </w:rPr>
      </w:pPr>
      <w:r w:rsidRPr="006729FB">
        <w:t>A.8.16.28.2</w:t>
      </w:r>
      <w:r w:rsidRPr="006729FB">
        <w:rPr>
          <w:rFonts w:asciiTheme="minorHAnsi" w:hAnsiTheme="minorHAnsi" w:cstheme="minorBidi"/>
          <w:sz w:val="22"/>
          <w:szCs w:val="22"/>
        </w:rPr>
        <w:tab/>
      </w:r>
      <w:r w:rsidRPr="00285BBA">
        <w:rPr>
          <w:rFonts w:eastAsia="SimSun"/>
          <w:lang w:eastAsia="zh-CN"/>
        </w:rPr>
        <w:t>Test Requirements</w:t>
      </w:r>
      <w:r>
        <w:tab/>
        <w:t>1980</w:t>
      </w:r>
    </w:p>
    <w:p w14:paraId="5E617A37" w14:textId="77777777" w:rsidR="006729FB" w:rsidRDefault="006729F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5C9A70B6" w14:textId="77777777" w:rsidR="006729FB" w:rsidRDefault="006729F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2BE2E311" w14:textId="77777777" w:rsidR="006729FB" w:rsidRDefault="006729F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3A2DBAB3" w14:textId="77777777" w:rsidR="006729FB" w:rsidRDefault="006729F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07602F5C" w14:textId="77777777" w:rsidR="006729FB" w:rsidRDefault="006729F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10059718" w14:textId="77777777" w:rsidR="006729FB" w:rsidRDefault="006729F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41822FD0" w14:textId="77777777" w:rsidR="006729FB" w:rsidRDefault="006729F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3A710BF7" w14:textId="77777777" w:rsidR="006729FB" w:rsidRDefault="006729F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1DE4CE8F" w14:textId="77777777" w:rsidR="006729FB" w:rsidRDefault="006729FB">
      <w:pPr>
        <w:pStyle w:val="TOC4"/>
        <w:rPr>
          <w:rFonts w:asciiTheme="minorHAnsi" w:eastAsiaTheme="minorEastAsia" w:hAnsiTheme="minorHAnsi" w:cstheme="minorBidi"/>
          <w:sz w:val="22"/>
          <w:szCs w:val="22"/>
        </w:rPr>
      </w:pPr>
      <w:r w:rsidRPr="006729FB">
        <w:t>A.8.16.31</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1995</w:t>
      </w:r>
    </w:p>
    <w:p w14:paraId="6DD516E4" w14:textId="77777777" w:rsidR="006729FB" w:rsidRDefault="006729F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22DC2BF4" w14:textId="77777777" w:rsidR="006729FB" w:rsidRDefault="006729F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738F04AE" w14:textId="77777777" w:rsidR="006729FB" w:rsidRDefault="006729FB">
      <w:pPr>
        <w:pStyle w:val="TOC4"/>
        <w:rPr>
          <w:rFonts w:asciiTheme="minorHAnsi" w:eastAsiaTheme="minorEastAsia" w:hAnsiTheme="minorHAnsi" w:cstheme="minorBidi"/>
          <w:sz w:val="22"/>
          <w:szCs w:val="22"/>
        </w:rPr>
      </w:pPr>
      <w:r w:rsidRPr="006729FB">
        <w:t>A.8.16.32</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2000</w:t>
      </w:r>
    </w:p>
    <w:p w14:paraId="50B38DA2" w14:textId="77777777" w:rsidR="006729FB" w:rsidRDefault="006729F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134D5499" w14:textId="77777777" w:rsidR="006729FB" w:rsidRDefault="006729F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18B335C5" w14:textId="77777777" w:rsidR="006729FB" w:rsidRDefault="006729FB">
      <w:pPr>
        <w:pStyle w:val="TOC4"/>
        <w:rPr>
          <w:rFonts w:asciiTheme="minorHAnsi" w:eastAsiaTheme="minorEastAsia" w:hAnsiTheme="minorHAnsi" w:cstheme="minorBidi"/>
          <w:sz w:val="22"/>
          <w:szCs w:val="22"/>
        </w:rPr>
      </w:pPr>
      <w:r w:rsidRPr="006729FB">
        <w:t>A.8.16.33</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2005</w:t>
      </w:r>
    </w:p>
    <w:p w14:paraId="2E228548" w14:textId="77777777" w:rsidR="006729FB" w:rsidRDefault="006729F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7D5FF644" w14:textId="77777777" w:rsidR="006729FB" w:rsidRDefault="006729F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65778A1C" w14:textId="77777777" w:rsidR="006729FB" w:rsidRDefault="006729FB">
      <w:pPr>
        <w:pStyle w:val="TOC4"/>
        <w:rPr>
          <w:rFonts w:asciiTheme="minorHAnsi" w:eastAsiaTheme="minorEastAsia" w:hAnsiTheme="minorHAnsi" w:cstheme="minorBidi"/>
          <w:sz w:val="22"/>
          <w:szCs w:val="22"/>
        </w:rPr>
      </w:pPr>
      <w:r w:rsidRPr="006729FB">
        <w:t>A.8.16.34</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2010</w:t>
      </w:r>
    </w:p>
    <w:p w14:paraId="35FA344E" w14:textId="77777777" w:rsidR="006729FB" w:rsidRDefault="006729F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5AB56FE6" w14:textId="77777777" w:rsidR="006729FB" w:rsidRDefault="006729F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7D92A30B" w14:textId="77777777" w:rsidR="006729FB" w:rsidRDefault="006729F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7D85CAB0" w14:textId="77777777" w:rsidR="006729FB" w:rsidRDefault="006729F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10BDBF25" w14:textId="77777777" w:rsidR="006729FB" w:rsidRDefault="006729F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5A5AB5FF" w14:textId="77777777" w:rsidR="006729FB" w:rsidRDefault="006729F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6504E362" w14:textId="77777777" w:rsidR="006729FB" w:rsidRDefault="006729F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07940816" w14:textId="77777777" w:rsidR="006729FB" w:rsidRDefault="006729F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5506F388" w14:textId="77777777" w:rsidR="006729FB" w:rsidRDefault="006729F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06B98373" w14:textId="77777777" w:rsidR="006729FB" w:rsidRDefault="006729F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15F47A7E" w14:textId="77777777" w:rsidR="006729FB" w:rsidRDefault="006729F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5F0BF196" w14:textId="77777777" w:rsidR="006729FB" w:rsidRDefault="006729FB">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2021</w:t>
      </w:r>
    </w:p>
    <w:p w14:paraId="68400213" w14:textId="77777777" w:rsidR="006729FB" w:rsidRDefault="006729F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7A9C7308" w14:textId="77777777" w:rsidR="006729FB" w:rsidRDefault="006729F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5EF5FBD5" w14:textId="77777777" w:rsidR="006729FB" w:rsidRDefault="006729F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1DCAF306" w14:textId="77777777" w:rsidR="006729FB" w:rsidRDefault="006729FB">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0DD9DC17" w14:textId="77777777" w:rsidR="006729FB" w:rsidRDefault="006729F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79DD0697" w14:textId="77777777" w:rsidR="006729FB" w:rsidRDefault="006729F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2F52BD73" w14:textId="77777777" w:rsidR="006729FB" w:rsidRDefault="006729F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143AC284" w14:textId="77777777" w:rsidR="006729FB" w:rsidRDefault="006729F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2D44FE59" w14:textId="77777777" w:rsidR="006729FB" w:rsidRDefault="006729FB">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4ADE5F3E" w14:textId="77777777" w:rsidR="006729FB" w:rsidRDefault="006729F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4FF8AF3B" w14:textId="77777777" w:rsidR="006729FB" w:rsidRDefault="006729F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12673EE2" w14:textId="77777777" w:rsidR="006729FB" w:rsidRDefault="006729F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1DE40C6A" w14:textId="77777777" w:rsidR="006729FB" w:rsidRDefault="006729F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50BD0DB5" w14:textId="77777777" w:rsidR="006729FB" w:rsidRDefault="006729F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7FC3B25D" w14:textId="77777777" w:rsidR="006729FB" w:rsidRDefault="006729F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119EA348" w14:textId="77777777" w:rsidR="006729FB" w:rsidRDefault="006729F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0DEAC0A0" w14:textId="77777777" w:rsidR="006729FB" w:rsidRDefault="006729F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01EC67D6" w14:textId="77777777" w:rsidR="006729FB" w:rsidRDefault="006729F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65582893" w14:textId="77777777" w:rsidR="006729FB" w:rsidRDefault="006729F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02197337" w14:textId="77777777" w:rsidR="006729FB" w:rsidRDefault="006729F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2565A700" w14:textId="77777777" w:rsidR="006729FB" w:rsidRDefault="006729F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47C47050" w14:textId="77777777" w:rsidR="006729FB" w:rsidRDefault="006729F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56157837" w14:textId="77777777" w:rsidR="006729FB" w:rsidRDefault="006729F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10B1B6F1" w14:textId="77777777" w:rsidR="006729FB" w:rsidRDefault="006729F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0CC3F0AE" w14:textId="77777777" w:rsidR="006729FB" w:rsidRDefault="006729FB">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53F4EE5E" w14:textId="77777777" w:rsidR="006729FB" w:rsidRDefault="006729F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76697DF6" w14:textId="77777777" w:rsidR="006729FB" w:rsidRDefault="006729F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48124333" w14:textId="77777777" w:rsidR="006729FB" w:rsidRDefault="006729FB">
      <w:pPr>
        <w:pStyle w:val="TOC3"/>
        <w:rPr>
          <w:rFonts w:asciiTheme="minorHAnsi" w:eastAsiaTheme="minorEastAsia" w:hAnsiTheme="minorHAnsi" w:cstheme="minorBidi"/>
          <w:sz w:val="22"/>
          <w:szCs w:val="22"/>
        </w:rPr>
      </w:pPr>
      <w:r w:rsidRPr="006729FB">
        <w:t>A.8.16.48</w:t>
      </w:r>
      <w:r w:rsidRPr="006729FB">
        <w:rPr>
          <w:rFonts w:asciiTheme="minorHAnsi" w:hAnsiTheme="minorHAnsi" w:cstheme="minorBidi"/>
          <w:sz w:val="22"/>
          <w:szCs w:val="22"/>
        </w:rPr>
        <w:tab/>
      </w:r>
      <w:r w:rsidRPr="00285BBA">
        <w:rPr>
          <w:rFonts w:eastAsia="MS Mincho"/>
          <w:lang w:eastAsia="zh-CN"/>
        </w:rPr>
        <w:t>2DL/2UL TDD CA activation and deactivation of known PUCCH SCell without valid TA in non-DRX</w:t>
      </w:r>
      <w:r>
        <w:tab/>
        <w:t>2049</w:t>
      </w:r>
    </w:p>
    <w:p w14:paraId="7FA8C6AD" w14:textId="77777777" w:rsidR="006729FB" w:rsidRDefault="006729FB">
      <w:pPr>
        <w:pStyle w:val="TOC4"/>
        <w:rPr>
          <w:rFonts w:asciiTheme="minorHAnsi" w:eastAsiaTheme="minorEastAsia" w:hAnsiTheme="minorHAnsi" w:cstheme="minorBidi"/>
          <w:sz w:val="22"/>
          <w:szCs w:val="22"/>
        </w:rPr>
      </w:pPr>
      <w:r w:rsidRPr="006729FB">
        <w:t>A.8.16.48</w:t>
      </w:r>
      <w:r w:rsidRPr="006729FB">
        <w:rPr>
          <w:lang w:eastAsia="zh-CN"/>
        </w:rPr>
        <w:t>.1</w:t>
      </w:r>
      <w:r w:rsidRPr="006729FB">
        <w:rPr>
          <w:rFonts w:asciiTheme="minorHAnsi" w:hAnsiTheme="minorHAnsi" w:cstheme="minorBidi"/>
          <w:sz w:val="22"/>
          <w:szCs w:val="22"/>
        </w:rPr>
        <w:tab/>
      </w:r>
      <w:r w:rsidRPr="00285BBA">
        <w:rPr>
          <w:rFonts w:eastAsia="MS Mincho"/>
        </w:rPr>
        <w:t xml:space="preserve">Test </w:t>
      </w:r>
      <w:r w:rsidRPr="00285BBA">
        <w:rPr>
          <w:rFonts w:eastAsia="MS Mincho"/>
          <w:lang w:eastAsia="zh-CN"/>
        </w:rPr>
        <w:t>Purpose and Environment</w:t>
      </w:r>
      <w:r>
        <w:tab/>
        <w:t>2049</w:t>
      </w:r>
    </w:p>
    <w:p w14:paraId="08DAE22C" w14:textId="77777777" w:rsidR="006729FB" w:rsidRDefault="006729FB">
      <w:pPr>
        <w:pStyle w:val="TOC4"/>
        <w:rPr>
          <w:rFonts w:asciiTheme="minorHAnsi" w:eastAsiaTheme="minorEastAsia" w:hAnsiTheme="minorHAnsi" w:cstheme="minorBidi"/>
          <w:sz w:val="22"/>
          <w:szCs w:val="22"/>
        </w:rPr>
      </w:pPr>
      <w:r w:rsidRPr="006729FB">
        <w:t>A.8.16.48.2</w:t>
      </w:r>
      <w:r w:rsidRPr="006729FB">
        <w:rPr>
          <w:rFonts w:asciiTheme="minorHAnsi" w:hAnsiTheme="minorHAnsi" w:cstheme="minorBidi"/>
          <w:sz w:val="22"/>
          <w:szCs w:val="22"/>
        </w:rPr>
        <w:tab/>
      </w:r>
      <w:r w:rsidRPr="00285BBA">
        <w:rPr>
          <w:rFonts w:eastAsia="MS Mincho"/>
        </w:rPr>
        <w:t>Test Requirements</w:t>
      </w:r>
      <w:r>
        <w:tab/>
        <w:t>2051</w:t>
      </w:r>
    </w:p>
    <w:p w14:paraId="50236742" w14:textId="77777777" w:rsidR="006729FB" w:rsidRDefault="006729F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285BBA">
        <w:rPr>
          <w:lang w:val="en-US"/>
        </w:rPr>
        <w:t>2DL/2UL TDD-FDD CA (FDD PCell) activation and deactivation of known PUCCH SCell without valid TA in non-DRX</w:t>
      </w:r>
      <w:r>
        <w:tab/>
        <w:t>2052</w:t>
      </w:r>
    </w:p>
    <w:p w14:paraId="793D2E6F" w14:textId="77777777" w:rsidR="006729FB" w:rsidRDefault="006729F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3B2B41E6" w14:textId="77777777" w:rsidR="006729FB" w:rsidRDefault="006729F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58BEBDA" w14:textId="77777777" w:rsidR="006729FB" w:rsidRDefault="006729F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63E3AEC2" w14:textId="77777777" w:rsidR="006729FB" w:rsidRDefault="006729F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30B43AE5" w14:textId="77777777" w:rsidR="006729FB" w:rsidRDefault="006729F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0D4424AF" w14:textId="77777777" w:rsidR="006729FB" w:rsidRDefault="006729F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0A3FF79D" w14:textId="77777777" w:rsidR="006729FB" w:rsidRDefault="006729F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530AF1B0" w14:textId="77777777" w:rsidR="006729FB" w:rsidRDefault="006729F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65E6DADB" w14:textId="77777777" w:rsidR="006729FB" w:rsidRDefault="006729F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6466EF4E" w14:textId="77777777" w:rsidR="006729FB" w:rsidRDefault="006729F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5BF764D1" w14:textId="77777777" w:rsidR="006729FB" w:rsidRDefault="006729F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3CE38BD4" w14:textId="77777777" w:rsidR="006729FB" w:rsidRDefault="006729F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00781F0F" w14:textId="77777777" w:rsidR="006729FB" w:rsidRDefault="006729F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1B4C2A2A" w14:textId="77777777" w:rsidR="006729FB" w:rsidRDefault="006729FB">
      <w:pPr>
        <w:pStyle w:val="TOC4"/>
        <w:rPr>
          <w:rFonts w:asciiTheme="minorHAnsi" w:eastAsiaTheme="minorEastAsia" w:hAnsiTheme="minorHAnsi" w:cstheme="minorBidi"/>
          <w:sz w:val="22"/>
          <w:szCs w:val="22"/>
        </w:rPr>
      </w:pPr>
      <w:r w:rsidRPr="006729FB">
        <w:t>A.8.16.53.2</w:t>
      </w:r>
      <w:r w:rsidRPr="006729FB">
        <w:rPr>
          <w:rFonts w:asciiTheme="minorHAnsi" w:hAnsiTheme="minorHAnsi" w:cstheme="minorBidi"/>
          <w:sz w:val="22"/>
          <w:szCs w:val="22"/>
        </w:rPr>
        <w:tab/>
      </w:r>
      <w:r w:rsidRPr="00285BBA">
        <w:rPr>
          <w:rFonts w:eastAsia="SimSun"/>
          <w:lang w:eastAsia="zh-CN"/>
        </w:rPr>
        <w:t>Test Requirements</w:t>
      </w:r>
      <w:r>
        <w:tab/>
        <w:t>2072</w:t>
      </w:r>
    </w:p>
    <w:p w14:paraId="53FA4B13" w14:textId="77777777" w:rsidR="006729FB" w:rsidRDefault="006729F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441EF7A0" w14:textId="77777777" w:rsidR="006729FB" w:rsidRDefault="006729F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30E7D81" w14:textId="77777777" w:rsidR="006729FB" w:rsidRDefault="006729FB">
      <w:pPr>
        <w:pStyle w:val="TOC4"/>
        <w:rPr>
          <w:rFonts w:asciiTheme="minorHAnsi" w:eastAsiaTheme="minorEastAsia" w:hAnsiTheme="minorHAnsi" w:cstheme="minorBidi"/>
          <w:sz w:val="22"/>
          <w:szCs w:val="22"/>
        </w:rPr>
      </w:pPr>
      <w:r w:rsidRPr="006729FB">
        <w:t>A.8.16.54.2</w:t>
      </w:r>
      <w:r w:rsidRPr="006729FB">
        <w:rPr>
          <w:rFonts w:asciiTheme="minorHAnsi" w:hAnsiTheme="minorHAnsi" w:cstheme="minorBidi"/>
          <w:sz w:val="22"/>
          <w:szCs w:val="22"/>
        </w:rPr>
        <w:tab/>
      </w:r>
      <w:r w:rsidRPr="00285BBA">
        <w:rPr>
          <w:rFonts w:eastAsia="SimSun"/>
          <w:lang w:eastAsia="zh-CN"/>
        </w:rPr>
        <w:t>Test Requirements</w:t>
      </w:r>
      <w:r>
        <w:tab/>
        <w:t>2076</w:t>
      </w:r>
    </w:p>
    <w:p w14:paraId="0DF1A98A" w14:textId="77777777" w:rsidR="006729FB" w:rsidRDefault="006729F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0B01C75D" w14:textId="77777777" w:rsidR="006729FB" w:rsidRDefault="006729F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5E49DF0D" w14:textId="77777777" w:rsidR="006729FB" w:rsidRDefault="006729FB">
      <w:pPr>
        <w:pStyle w:val="TOC4"/>
        <w:rPr>
          <w:rFonts w:asciiTheme="minorHAnsi" w:eastAsiaTheme="minorEastAsia" w:hAnsiTheme="minorHAnsi" w:cstheme="minorBidi"/>
          <w:sz w:val="22"/>
          <w:szCs w:val="22"/>
        </w:rPr>
      </w:pPr>
      <w:r w:rsidRPr="006729FB">
        <w:lastRenderedPageBreak/>
        <w:t>A.8.16.55</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2083</w:t>
      </w:r>
    </w:p>
    <w:p w14:paraId="52FECC44" w14:textId="77777777" w:rsidR="006729FB" w:rsidRDefault="006729F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13EF1EAD" w14:textId="77777777" w:rsidR="006729FB" w:rsidRDefault="006729F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5778A1BF" w14:textId="77777777" w:rsidR="006729FB" w:rsidRDefault="006729FB">
      <w:pPr>
        <w:pStyle w:val="TOC4"/>
        <w:rPr>
          <w:rFonts w:asciiTheme="minorHAnsi" w:eastAsiaTheme="minorEastAsia" w:hAnsiTheme="minorHAnsi" w:cstheme="minorBidi"/>
          <w:sz w:val="22"/>
          <w:szCs w:val="22"/>
        </w:rPr>
      </w:pPr>
      <w:r w:rsidRPr="006729FB">
        <w:t>A.8.16.56</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2089</w:t>
      </w:r>
    </w:p>
    <w:p w14:paraId="49E2007E" w14:textId="77777777" w:rsidR="006729FB" w:rsidRDefault="006729FB">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7E39AF05" w14:textId="77777777" w:rsidR="006729FB" w:rsidRDefault="006729F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05FC5D70" w14:textId="77777777" w:rsidR="006729FB" w:rsidRDefault="006729F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3D9946AA" w14:textId="77777777" w:rsidR="006729FB" w:rsidRDefault="006729FB">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3C38AB58" w14:textId="77777777" w:rsidR="006729FB" w:rsidRDefault="006729F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651222A9" w14:textId="77777777" w:rsidR="006729FB" w:rsidRDefault="006729F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03C8A97B" w14:textId="77777777" w:rsidR="006729FB" w:rsidRDefault="006729FB">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441A7F5E" w14:textId="77777777" w:rsidR="006729FB" w:rsidRDefault="006729F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47950F04" w14:textId="77777777" w:rsidR="006729FB" w:rsidRDefault="006729F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3C6DEC70" w14:textId="77777777" w:rsidR="006729FB" w:rsidRDefault="006729F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60145250" w14:textId="77777777" w:rsidR="006729FB" w:rsidRDefault="006729F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06A6A7CC" w14:textId="77777777" w:rsidR="006729FB" w:rsidRDefault="006729F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428003B1" w14:textId="77777777" w:rsidR="006729FB" w:rsidRDefault="006729FB">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441A7B30" w14:textId="77777777" w:rsidR="006729FB" w:rsidRDefault="006729F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46F4AAC4" w14:textId="77777777" w:rsidR="006729FB" w:rsidRDefault="006729F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3348023D" w14:textId="77777777" w:rsidR="006729FB" w:rsidRDefault="006729FB">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6C8A9A40" w14:textId="77777777" w:rsidR="006729FB" w:rsidRDefault="006729F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1C4C7D04" w14:textId="77777777" w:rsidR="006729FB" w:rsidRDefault="006729F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3D64CE5B" w14:textId="77777777" w:rsidR="006729FB" w:rsidRDefault="006729F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5F4D52F9" w14:textId="77777777" w:rsidR="006729FB" w:rsidRDefault="006729F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3474F319" w14:textId="77777777" w:rsidR="006729FB" w:rsidRDefault="006729F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059EDB5B" w14:textId="77777777" w:rsidR="006729FB" w:rsidRDefault="006729F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3A51DA4C" w14:textId="77777777" w:rsidR="006729FB" w:rsidRDefault="006729F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71305DD6" w14:textId="77777777" w:rsidR="006729FB" w:rsidRDefault="006729F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678CDED7" w14:textId="77777777" w:rsidR="006729FB" w:rsidRDefault="006729F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224DC0F0" w14:textId="77777777" w:rsidR="006729FB" w:rsidRDefault="006729F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1BEF8112" w14:textId="77777777" w:rsidR="006729FB" w:rsidRDefault="006729FB">
      <w:pPr>
        <w:pStyle w:val="TOC4"/>
        <w:rPr>
          <w:rFonts w:asciiTheme="minorHAnsi" w:eastAsiaTheme="minorEastAsia" w:hAnsiTheme="minorHAnsi" w:cstheme="minorBidi"/>
          <w:sz w:val="22"/>
          <w:szCs w:val="22"/>
        </w:rPr>
      </w:pPr>
      <w:r w:rsidRPr="006729FB">
        <w:t>A.8.16.65.2</w:t>
      </w:r>
      <w:r w:rsidRPr="006729FB">
        <w:rPr>
          <w:rFonts w:asciiTheme="minorHAnsi" w:hAnsiTheme="minorHAnsi" w:cstheme="minorBidi"/>
          <w:sz w:val="22"/>
          <w:szCs w:val="22"/>
        </w:rPr>
        <w:tab/>
      </w:r>
      <w:r w:rsidRPr="00285BBA">
        <w:rPr>
          <w:rFonts w:eastAsia="SimSun"/>
          <w:lang w:eastAsia="zh-CN"/>
        </w:rPr>
        <w:t>Test Requirements</w:t>
      </w:r>
      <w:r>
        <w:tab/>
        <w:t>2123</w:t>
      </w:r>
    </w:p>
    <w:p w14:paraId="4E3746C3" w14:textId="77777777" w:rsidR="006729FB" w:rsidRDefault="006729F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39A27BA9" w14:textId="77777777" w:rsidR="006729FB" w:rsidRDefault="006729F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296ECD8D" w14:textId="77777777" w:rsidR="006729FB" w:rsidRDefault="006729FB">
      <w:pPr>
        <w:pStyle w:val="TOC4"/>
        <w:rPr>
          <w:rFonts w:asciiTheme="minorHAnsi" w:eastAsiaTheme="minorEastAsia" w:hAnsiTheme="minorHAnsi" w:cstheme="minorBidi"/>
          <w:sz w:val="22"/>
          <w:szCs w:val="22"/>
        </w:rPr>
      </w:pPr>
      <w:r w:rsidRPr="006729FB">
        <w:t>A.8.16.66.2</w:t>
      </w:r>
      <w:r w:rsidRPr="006729FB">
        <w:rPr>
          <w:rFonts w:asciiTheme="minorHAnsi" w:hAnsiTheme="minorHAnsi" w:cstheme="minorBidi"/>
          <w:sz w:val="22"/>
          <w:szCs w:val="22"/>
        </w:rPr>
        <w:tab/>
      </w:r>
      <w:r w:rsidRPr="00285BBA">
        <w:rPr>
          <w:rFonts w:eastAsia="SimSun"/>
          <w:lang w:eastAsia="zh-CN"/>
        </w:rPr>
        <w:t>Test Requirements</w:t>
      </w:r>
      <w:r>
        <w:tab/>
        <w:t>2128</w:t>
      </w:r>
    </w:p>
    <w:p w14:paraId="1AD054D2" w14:textId="77777777" w:rsidR="006729FB" w:rsidRDefault="006729F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4552B16A" w14:textId="77777777" w:rsidR="006729FB" w:rsidRDefault="006729F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106D0108" w14:textId="77777777" w:rsidR="006729FB" w:rsidRDefault="006729F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40CD5B5C" w14:textId="77777777" w:rsidR="006729FB" w:rsidRDefault="006729F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2136AEE4" w14:textId="77777777" w:rsidR="006729FB" w:rsidRDefault="006729F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49E02BD5" w14:textId="77777777" w:rsidR="006729FB" w:rsidRDefault="006729F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37FE5D66" w14:textId="77777777" w:rsidR="006729FB" w:rsidRDefault="006729FB">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3451F5C9" w14:textId="77777777" w:rsidR="006729FB" w:rsidRDefault="006729FB">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2138</w:t>
      </w:r>
    </w:p>
    <w:p w14:paraId="474EF0CB" w14:textId="77777777" w:rsidR="006729FB" w:rsidRDefault="006729F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3A786E3E" w14:textId="77777777" w:rsidR="006729FB" w:rsidRDefault="006729FB">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392A19D7" w14:textId="77777777" w:rsidR="006729FB" w:rsidRDefault="006729FB">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2142</w:t>
      </w:r>
    </w:p>
    <w:p w14:paraId="1F2E145D" w14:textId="77777777" w:rsidR="006729FB" w:rsidRDefault="006729F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45D003A9" w14:textId="77777777" w:rsidR="006729FB" w:rsidRDefault="006729F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82935FF" w14:textId="77777777" w:rsidR="006729FB" w:rsidRDefault="006729F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40095C0A" w14:textId="77777777" w:rsidR="006729FB" w:rsidRDefault="006729F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421CD4C2" w14:textId="77777777" w:rsidR="006729FB" w:rsidRDefault="006729F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671AEA3F" w14:textId="77777777" w:rsidR="006729FB" w:rsidRDefault="006729F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0E994F94" w14:textId="77777777" w:rsidR="006729FB" w:rsidRDefault="006729F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2A8E8854" w14:textId="77777777" w:rsidR="006729FB" w:rsidRDefault="006729F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3910D4C2" w14:textId="77777777" w:rsidR="006729FB" w:rsidRDefault="006729F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55BEF2F0" w14:textId="77777777" w:rsidR="006729FB" w:rsidRDefault="006729FB">
      <w:pPr>
        <w:pStyle w:val="TOC4"/>
        <w:rPr>
          <w:rFonts w:asciiTheme="minorHAnsi" w:eastAsiaTheme="minorEastAsia" w:hAnsiTheme="minorHAnsi" w:cstheme="minorBidi"/>
          <w:sz w:val="22"/>
          <w:szCs w:val="22"/>
        </w:rPr>
      </w:pPr>
      <w:r w:rsidRPr="006729FB">
        <w:lastRenderedPageBreak/>
        <w:t>A.8.16.73</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2163</w:t>
      </w:r>
    </w:p>
    <w:p w14:paraId="197AC093" w14:textId="77777777" w:rsidR="006729FB" w:rsidRDefault="006729F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153A83A6" w14:textId="77777777" w:rsidR="006729FB" w:rsidRDefault="006729F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00D92C48" w14:textId="77777777" w:rsidR="006729FB" w:rsidRDefault="006729FB">
      <w:pPr>
        <w:pStyle w:val="TOC4"/>
        <w:rPr>
          <w:rFonts w:asciiTheme="minorHAnsi" w:eastAsiaTheme="minorEastAsia" w:hAnsiTheme="minorHAnsi" w:cstheme="minorBidi"/>
          <w:sz w:val="22"/>
          <w:szCs w:val="22"/>
        </w:rPr>
      </w:pPr>
      <w:r w:rsidRPr="006729FB">
        <w:t>A.8.16.74</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2170</w:t>
      </w:r>
    </w:p>
    <w:p w14:paraId="268489BE" w14:textId="77777777" w:rsidR="006729FB" w:rsidRDefault="006729FB">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45A511B8" w14:textId="77777777" w:rsidR="006729FB" w:rsidRDefault="006729F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68A5A110" w14:textId="77777777" w:rsidR="006729FB" w:rsidRDefault="006729F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3520C379" w14:textId="77777777" w:rsidR="006729FB" w:rsidRDefault="006729F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44F7B892" w14:textId="77777777" w:rsidR="006729FB" w:rsidRDefault="006729F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E709B0B" w14:textId="77777777" w:rsidR="006729FB" w:rsidRDefault="006729F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70F8E550" w14:textId="77777777" w:rsidR="006729FB" w:rsidRDefault="006729FB">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178212B2" w14:textId="77777777" w:rsidR="006729FB" w:rsidRDefault="006729FB">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2182</w:t>
      </w:r>
    </w:p>
    <w:p w14:paraId="7413E80A" w14:textId="77777777" w:rsidR="006729FB" w:rsidRDefault="006729F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3AB9BC5F" w14:textId="77777777" w:rsidR="006729FB" w:rsidRDefault="006729FB">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027C625B" w14:textId="77777777" w:rsidR="006729FB" w:rsidRDefault="006729FB">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2186</w:t>
      </w:r>
    </w:p>
    <w:p w14:paraId="78D5E85D" w14:textId="77777777" w:rsidR="006729FB" w:rsidRDefault="006729F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4140378A" w14:textId="77777777" w:rsidR="006729FB" w:rsidRDefault="006729F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579F8E5C" w14:textId="77777777" w:rsidR="006729FB" w:rsidRDefault="006729F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1F254879" w14:textId="77777777" w:rsidR="006729FB" w:rsidRDefault="006729FB">
      <w:pPr>
        <w:pStyle w:val="TOC4"/>
        <w:rPr>
          <w:rFonts w:asciiTheme="minorHAnsi" w:eastAsiaTheme="minorEastAsia" w:hAnsiTheme="minorHAnsi" w:cstheme="minorBidi"/>
          <w:sz w:val="22"/>
          <w:szCs w:val="22"/>
        </w:rPr>
      </w:pPr>
      <w:r w:rsidRPr="006729FB">
        <w:t>A.8.16.79</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2196</w:t>
      </w:r>
    </w:p>
    <w:p w14:paraId="745A16C1" w14:textId="77777777" w:rsidR="006729FB" w:rsidRDefault="006729F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3F27F149" w14:textId="77777777" w:rsidR="006729FB" w:rsidRDefault="006729F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7A604B11" w14:textId="77777777" w:rsidR="006729FB" w:rsidRDefault="006729FB">
      <w:pPr>
        <w:pStyle w:val="TOC4"/>
        <w:rPr>
          <w:rFonts w:asciiTheme="minorHAnsi" w:eastAsiaTheme="minorEastAsia" w:hAnsiTheme="minorHAnsi" w:cstheme="minorBidi"/>
          <w:sz w:val="22"/>
          <w:szCs w:val="22"/>
        </w:rPr>
      </w:pPr>
      <w:r w:rsidRPr="006729FB">
        <w:t>A.8.16.80</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2203</w:t>
      </w:r>
    </w:p>
    <w:p w14:paraId="5B2CCB4D" w14:textId="77777777" w:rsidR="006729FB" w:rsidRDefault="006729F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60803A30" w14:textId="77777777" w:rsidR="006729FB" w:rsidRDefault="006729F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32452EE3" w14:textId="77777777" w:rsidR="006729FB" w:rsidRDefault="006729FB">
      <w:pPr>
        <w:pStyle w:val="TOC4"/>
        <w:rPr>
          <w:rFonts w:asciiTheme="minorHAnsi" w:eastAsiaTheme="minorEastAsia" w:hAnsiTheme="minorHAnsi" w:cstheme="minorBidi"/>
          <w:sz w:val="22"/>
          <w:szCs w:val="22"/>
        </w:rPr>
      </w:pPr>
      <w:r w:rsidRPr="006729FB">
        <w:t>A.8.16.81</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2209</w:t>
      </w:r>
    </w:p>
    <w:p w14:paraId="23248013" w14:textId="77777777" w:rsidR="006729FB" w:rsidRDefault="006729F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4A5228ED" w14:textId="77777777" w:rsidR="006729FB" w:rsidRDefault="006729F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4CF8E5A3" w14:textId="77777777" w:rsidR="006729FB" w:rsidRDefault="006729FB">
      <w:pPr>
        <w:pStyle w:val="TOC4"/>
        <w:rPr>
          <w:rFonts w:asciiTheme="minorHAnsi" w:eastAsiaTheme="minorEastAsia" w:hAnsiTheme="minorHAnsi" w:cstheme="minorBidi"/>
          <w:sz w:val="22"/>
          <w:szCs w:val="22"/>
        </w:rPr>
      </w:pPr>
      <w:r w:rsidRPr="006729FB">
        <w:t>A.8.16.82</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2215</w:t>
      </w:r>
    </w:p>
    <w:p w14:paraId="038E7A61" w14:textId="77777777" w:rsidR="006729FB" w:rsidRDefault="006729F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0BF99EC1" w14:textId="77777777" w:rsidR="006729FB" w:rsidRDefault="006729F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024BF87B" w14:textId="77777777" w:rsidR="006729FB" w:rsidRDefault="006729F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37883A29" w14:textId="77777777" w:rsidR="006729FB" w:rsidRDefault="006729F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002C0893" w14:textId="77777777" w:rsidR="006729FB" w:rsidRDefault="006729F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34519312" w14:textId="77777777" w:rsidR="006729FB" w:rsidRDefault="006729F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3883DEB3" w14:textId="77777777" w:rsidR="006729FB" w:rsidRDefault="006729F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360353FE" w14:textId="77777777" w:rsidR="006729FB" w:rsidRDefault="006729F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38B9FE62" w14:textId="77777777" w:rsidR="006729FB" w:rsidRDefault="006729F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5260B78A" w14:textId="77777777" w:rsidR="006729FB" w:rsidRDefault="006729F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636DFCFA" w14:textId="77777777" w:rsidR="006729FB" w:rsidRDefault="006729F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0D8EE67A" w14:textId="77777777" w:rsidR="006729FB" w:rsidRDefault="006729F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3E2CA020" w14:textId="77777777" w:rsidR="006729FB" w:rsidRDefault="006729F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5107C23E" w14:textId="77777777" w:rsidR="006729FB" w:rsidRDefault="006729F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31B39D77" w14:textId="77777777" w:rsidR="006729FB" w:rsidRDefault="006729F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52ACA902" w14:textId="77777777" w:rsidR="006729FB" w:rsidRDefault="006729F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44DC9635" w14:textId="77777777" w:rsidR="006729FB" w:rsidRDefault="006729F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5D7B38FB" w14:textId="77777777" w:rsidR="006729FB" w:rsidRDefault="006729F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5B45EB32" w14:textId="77777777" w:rsidR="006729FB" w:rsidRDefault="006729F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245CBA3A" w14:textId="77777777" w:rsidR="006729FB" w:rsidRDefault="006729F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14610D7A" w14:textId="77777777" w:rsidR="006729FB" w:rsidRDefault="006729FB">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6A4EC2F5" w14:textId="77777777" w:rsidR="006729FB" w:rsidRDefault="006729F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6A9A0F56" w14:textId="77777777" w:rsidR="006729FB" w:rsidRDefault="006729F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334B4A62" w14:textId="77777777" w:rsidR="006729FB" w:rsidRDefault="006729F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6A7159E8" w14:textId="77777777" w:rsidR="006729FB" w:rsidRDefault="006729F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1992FDFD" w14:textId="77777777" w:rsidR="006729FB" w:rsidRDefault="006729F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37268B2F" w14:textId="77777777" w:rsidR="006729FB" w:rsidRDefault="006729F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5CB64D5C" w14:textId="77777777" w:rsidR="006729FB" w:rsidRDefault="006729F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58C2A09B" w14:textId="77777777" w:rsidR="006729FB" w:rsidRDefault="006729F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3D984083" w14:textId="77777777" w:rsidR="006729FB" w:rsidRDefault="006729FB">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2236</w:t>
      </w:r>
    </w:p>
    <w:p w14:paraId="14EFB224" w14:textId="77777777" w:rsidR="006729FB" w:rsidRDefault="006729F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4A91CCAB" w14:textId="77777777" w:rsidR="006729FB" w:rsidRDefault="006729F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5665A1CC" w14:textId="77777777" w:rsidR="006729FB" w:rsidRDefault="006729F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13FCFB9C" w14:textId="77777777" w:rsidR="006729FB" w:rsidRDefault="006729F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6B4D43BF" w14:textId="77777777" w:rsidR="006729FB" w:rsidRDefault="006729FB">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E2CD972" w14:textId="77777777" w:rsidR="006729FB" w:rsidRDefault="006729F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699EA2FC" w14:textId="77777777" w:rsidR="006729FB" w:rsidRDefault="006729F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05DF7CB6" w14:textId="77777777" w:rsidR="006729FB" w:rsidRDefault="006729FB">
      <w:pPr>
        <w:pStyle w:val="TOC4"/>
        <w:rPr>
          <w:rFonts w:asciiTheme="minorHAnsi" w:eastAsiaTheme="minorEastAsia" w:hAnsiTheme="minorHAnsi" w:cstheme="minorBidi"/>
          <w:sz w:val="22"/>
          <w:szCs w:val="22"/>
        </w:rPr>
      </w:pPr>
      <w:r w:rsidRPr="006729FB">
        <w:t>A.8.18.1.2</w:t>
      </w:r>
      <w:r w:rsidRPr="006729FB">
        <w:rPr>
          <w:rFonts w:asciiTheme="minorHAnsi" w:eastAsiaTheme="minorEastAsia" w:hAnsiTheme="minorHAnsi" w:cstheme="minorBidi"/>
          <w:sz w:val="22"/>
          <w:szCs w:val="22"/>
        </w:rPr>
        <w:tab/>
      </w:r>
      <w:r w:rsidRPr="00285BBA">
        <w:rPr>
          <w:snapToGrid w:val="0"/>
        </w:rPr>
        <w:t>Test Requirements</w:t>
      </w:r>
      <w:r>
        <w:tab/>
        <w:t>2253</w:t>
      </w:r>
    </w:p>
    <w:p w14:paraId="69BFF974" w14:textId="77777777" w:rsidR="006729FB" w:rsidRDefault="006729F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04D1BED8" w14:textId="77777777" w:rsidR="006729FB" w:rsidRDefault="006729F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7D9326ED" w14:textId="77777777" w:rsidR="006729FB" w:rsidRDefault="006729FB">
      <w:pPr>
        <w:pStyle w:val="TOC4"/>
        <w:rPr>
          <w:rFonts w:asciiTheme="minorHAnsi" w:eastAsiaTheme="minorEastAsia" w:hAnsiTheme="minorHAnsi" w:cstheme="minorBidi"/>
          <w:sz w:val="22"/>
          <w:szCs w:val="22"/>
        </w:rPr>
      </w:pPr>
      <w:r w:rsidRPr="006729FB">
        <w:t>A.8.19.1.1</w:t>
      </w:r>
      <w:r w:rsidRPr="006729FB">
        <w:rPr>
          <w:rFonts w:asciiTheme="minorHAnsi" w:eastAsiaTheme="minorEastAsia" w:hAnsiTheme="minorHAnsi" w:cstheme="minorBidi"/>
          <w:sz w:val="22"/>
          <w:szCs w:val="22"/>
        </w:rPr>
        <w:tab/>
      </w:r>
      <w:r w:rsidRPr="00285BBA">
        <w:rPr>
          <w:snapToGrid w:val="0"/>
        </w:rPr>
        <w:t>Test Purpose and Environment</w:t>
      </w:r>
      <w:r>
        <w:tab/>
        <w:t>2253</w:t>
      </w:r>
    </w:p>
    <w:p w14:paraId="114956B9" w14:textId="77777777" w:rsidR="006729FB" w:rsidRDefault="006729FB">
      <w:pPr>
        <w:pStyle w:val="TOC4"/>
        <w:rPr>
          <w:rFonts w:asciiTheme="minorHAnsi" w:eastAsiaTheme="minorEastAsia" w:hAnsiTheme="minorHAnsi" w:cstheme="minorBidi"/>
          <w:sz w:val="22"/>
          <w:szCs w:val="22"/>
        </w:rPr>
      </w:pPr>
      <w:r w:rsidRPr="006729FB">
        <w:t>A.8.19.1.2</w:t>
      </w:r>
      <w:r w:rsidRPr="006729FB">
        <w:rPr>
          <w:rFonts w:asciiTheme="minorHAnsi" w:eastAsiaTheme="minorEastAsia" w:hAnsiTheme="minorHAnsi" w:cstheme="minorBidi"/>
          <w:sz w:val="22"/>
          <w:szCs w:val="22"/>
        </w:rPr>
        <w:tab/>
      </w:r>
      <w:r w:rsidRPr="00285BBA">
        <w:rPr>
          <w:snapToGrid w:val="0"/>
        </w:rPr>
        <w:t>Test Requirements</w:t>
      </w:r>
      <w:r>
        <w:tab/>
        <w:t>2254</w:t>
      </w:r>
    </w:p>
    <w:p w14:paraId="4590BE2A" w14:textId="77777777" w:rsidR="006729FB" w:rsidRDefault="006729F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5CDC2B9F" w14:textId="77777777" w:rsidR="006729FB" w:rsidRDefault="006729F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05824EDA" w14:textId="77777777" w:rsidR="006729FB" w:rsidRDefault="006729FB">
      <w:pPr>
        <w:pStyle w:val="TOC4"/>
        <w:rPr>
          <w:rFonts w:asciiTheme="minorHAnsi" w:eastAsiaTheme="minorEastAsia" w:hAnsiTheme="minorHAnsi" w:cstheme="minorBidi"/>
          <w:sz w:val="22"/>
          <w:szCs w:val="22"/>
        </w:rPr>
      </w:pPr>
      <w:r w:rsidRPr="006729FB">
        <w:t>A.8.20.1.1</w:t>
      </w:r>
      <w:r w:rsidRPr="006729FB">
        <w:rPr>
          <w:rFonts w:asciiTheme="minorHAnsi" w:eastAsiaTheme="minorEastAsia" w:hAnsiTheme="minorHAnsi" w:cstheme="minorBidi"/>
          <w:sz w:val="22"/>
          <w:szCs w:val="22"/>
        </w:rPr>
        <w:tab/>
      </w:r>
      <w:r w:rsidRPr="00285BBA">
        <w:rPr>
          <w:snapToGrid w:val="0"/>
        </w:rPr>
        <w:t>Test Purpose and Environment</w:t>
      </w:r>
      <w:r>
        <w:tab/>
        <w:t>2255</w:t>
      </w:r>
    </w:p>
    <w:p w14:paraId="7317BDBC" w14:textId="77777777" w:rsidR="006729FB" w:rsidRDefault="006729FB">
      <w:pPr>
        <w:pStyle w:val="TOC4"/>
        <w:rPr>
          <w:rFonts w:asciiTheme="minorHAnsi" w:eastAsiaTheme="minorEastAsia" w:hAnsiTheme="minorHAnsi" w:cstheme="minorBidi"/>
          <w:sz w:val="22"/>
          <w:szCs w:val="22"/>
        </w:rPr>
      </w:pPr>
      <w:r w:rsidRPr="006729FB">
        <w:t>A.8.20.1.2</w:t>
      </w:r>
      <w:r w:rsidRPr="006729FB">
        <w:rPr>
          <w:rFonts w:asciiTheme="minorHAnsi" w:eastAsiaTheme="minorEastAsia" w:hAnsiTheme="minorHAnsi" w:cstheme="minorBidi"/>
          <w:sz w:val="22"/>
          <w:szCs w:val="22"/>
        </w:rPr>
        <w:tab/>
      </w:r>
      <w:r w:rsidRPr="00285BBA">
        <w:rPr>
          <w:snapToGrid w:val="0"/>
        </w:rPr>
        <w:t>Test Requirements</w:t>
      </w:r>
      <w:r>
        <w:tab/>
        <w:t>2256</w:t>
      </w:r>
    </w:p>
    <w:p w14:paraId="70D6CC81" w14:textId="77777777" w:rsidR="006729FB" w:rsidRDefault="006729F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7B7070C3" w14:textId="77777777" w:rsidR="006729FB" w:rsidRDefault="006729FB">
      <w:pPr>
        <w:pStyle w:val="TOC4"/>
        <w:rPr>
          <w:rFonts w:asciiTheme="minorHAnsi" w:eastAsiaTheme="minorEastAsia" w:hAnsiTheme="minorHAnsi" w:cstheme="minorBidi"/>
          <w:sz w:val="22"/>
          <w:szCs w:val="22"/>
        </w:rPr>
      </w:pPr>
      <w:r w:rsidRPr="006729FB">
        <w:t>A.8.20.2.1</w:t>
      </w:r>
      <w:r w:rsidRPr="006729FB">
        <w:rPr>
          <w:rFonts w:asciiTheme="minorHAnsi" w:eastAsiaTheme="minorEastAsia" w:hAnsiTheme="minorHAnsi" w:cstheme="minorBidi"/>
          <w:sz w:val="22"/>
          <w:szCs w:val="22"/>
        </w:rPr>
        <w:tab/>
      </w:r>
      <w:r w:rsidRPr="00285BBA">
        <w:rPr>
          <w:snapToGrid w:val="0"/>
        </w:rPr>
        <w:t>Test Purpose and Environment</w:t>
      </w:r>
      <w:r>
        <w:tab/>
        <w:t>2257</w:t>
      </w:r>
    </w:p>
    <w:p w14:paraId="23A2EB71" w14:textId="77777777" w:rsidR="006729FB" w:rsidRDefault="006729FB">
      <w:pPr>
        <w:pStyle w:val="TOC4"/>
        <w:rPr>
          <w:rFonts w:asciiTheme="minorHAnsi" w:eastAsiaTheme="minorEastAsia" w:hAnsiTheme="minorHAnsi" w:cstheme="minorBidi"/>
          <w:sz w:val="22"/>
          <w:szCs w:val="22"/>
        </w:rPr>
      </w:pPr>
      <w:r w:rsidRPr="006729FB">
        <w:t>A.8.20.2.2</w:t>
      </w:r>
      <w:r w:rsidRPr="006729FB">
        <w:rPr>
          <w:rFonts w:asciiTheme="minorHAnsi" w:eastAsiaTheme="minorEastAsia" w:hAnsiTheme="minorHAnsi" w:cstheme="minorBidi"/>
          <w:sz w:val="22"/>
          <w:szCs w:val="22"/>
        </w:rPr>
        <w:tab/>
      </w:r>
      <w:r w:rsidRPr="00285BBA">
        <w:rPr>
          <w:snapToGrid w:val="0"/>
        </w:rPr>
        <w:t>Test Requirements</w:t>
      </w:r>
      <w:r>
        <w:tab/>
        <w:t>2258</w:t>
      </w:r>
    </w:p>
    <w:p w14:paraId="3C2F189B" w14:textId="77777777" w:rsidR="006729FB" w:rsidRDefault="006729F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75CFC1E1" w14:textId="77777777" w:rsidR="006729FB" w:rsidRDefault="006729FB">
      <w:pPr>
        <w:pStyle w:val="TOC4"/>
        <w:rPr>
          <w:rFonts w:asciiTheme="minorHAnsi" w:eastAsiaTheme="minorEastAsia" w:hAnsiTheme="minorHAnsi" w:cstheme="minorBidi"/>
          <w:sz w:val="22"/>
          <w:szCs w:val="22"/>
        </w:rPr>
      </w:pPr>
      <w:r w:rsidRPr="006729FB">
        <w:t>A.8.20.</w:t>
      </w:r>
      <w:r w:rsidRPr="006729FB">
        <w:rPr>
          <w:lang w:eastAsia="zh-CN"/>
        </w:rPr>
        <w:t>2A</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2259</w:t>
      </w:r>
    </w:p>
    <w:p w14:paraId="3E4DD132" w14:textId="77777777" w:rsidR="006729FB" w:rsidRDefault="006729FB">
      <w:pPr>
        <w:pStyle w:val="TOC4"/>
        <w:rPr>
          <w:rFonts w:asciiTheme="minorHAnsi" w:eastAsiaTheme="minorEastAsia" w:hAnsiTheme="minorHAnsi" w:cstheme="minorBidi"/>
          <w:sz w:val="22"/>
          <w:szCs w:val="22"/>
        </w:rPr>
      </w:pPr>
      <w:r w:rsidRPr="006729FB">
        <w:t>A.8.20.2</w:t>
      </w:r>
      <w:r w:rsidRPr="006729FB">
        <w:rPr>
          <w:lang w:eastAsia="zh-CN"/>
        </w:rPr>
        <w:t>A</w:t>
      </w:r>
      <w:r w:rsidRPr="006729FB">
        <w:t>.2</w:t>
      </w:r>
      <w:r w:rsidRPr="006729FB">
        <w:rPr>
          <w:rFonts w:asciiTheme="minorHAnsi" w:eastAsiaTheme="minorEastAsia" w:hAnsiTheme="minorHAnsi" w:cstheme="minorBidi"/>
          <w:sz w:val="22"/>
          <w:szCs w:val="22"/>
        </w:rPr>
        <w:tab/>
      </w:r>
      <w:r w:rsidRPr="00285BBA">
        <w:rPr>
          <w:snapToGrid w:val="0"/>
        </w:rPr>
        <w:t>Test Requirements</w:t>
      </w:r>
      <w:r>
        <w:tab/>
        <w:t>2259</w:t>
      </w:r>
    </w:p>
    <w:p w14:paraId="4A5F39C3" w14:textId="77777777" w:rsidR="006729FB" w:rsidRDefault="006729F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4237DC6F" w14:textId="77777777" w:rsidR="006729FB" w:rsidRDefault="006729FB">
      <w:pPr>
        <w:pStyle w:val="TOC4"/>
        <w:rPr>
          <w:rFonts w:asciiTheme="minorHAnsi" w:eastAsiaTheme="minorEastAsia" w:hAnsiTheme="minorHAnsi" w:cstheme="minorBidi"/>
          <w:sz w:val="22"/>
          <w:szCs w:val="22"/>
        </w:rPr>
      </w:pPr>
      <w:r w:rsidRPr="006729FB">
        <w:t>A.8.20.</w:t>
      </w:r>
      <w:r w:rsidRPr="006729FB">
        <w:rPr>
          <w:lang w:eastAsia="zh-CN"/>
        </w:rPr>
        <w:t>2B</w:t>
      </w:r>
      <w:r w:rsidRPr="006729FB">
        <w:t>.1</w:t>
      </w:r>
      <w:r w:rsidRPr="006729FB">
        <w:rPr>
          <w:rFonts w:asciiTheme="minorHAnsi" w:eastAsiaTheme="minorEastAsia" w:hAnsiTheme="minorHAnsi" w:cstheme="minorBidi"/>
          <w:sz w:val="22"/>
          <w:szCs w:val="22"/>
        </w:rPr>
        <w:tab/>
      </w:r>
      <w:r w:rsidRPr="00285BBA">
        <w:rPr>
          <w:snapToGrid w:val="0"/>
        </w:rPr>
        <w:t>Test Purpose and Environment</w:t>
      </w:r>
      <w:r>
        <w:tab/>
        <w:t>2259</w:t>
      </w:r>
    </w:p>
    <w:p w14:paraId="74106C0F" w14:textId="77777777" w:rsidR="006729FB" w:rsidRDefault="006729FB">
      <w:pPr>
        <w:pStyle w:val="TOC4"/>
        <w:rPr>
          <w:rFonts w:asciiTheme="minorHAnsi" w:eastAsiaTheme="minorEastAsia" w:hAnsiTheme="minorHAnsi" w:cstheme="minorBidi"/>
          <w:sz w:val="22"/>
          <w:szCs w:val="22"/>
        </w:rPr>
      </w:pPr>
      <w:r w:rsidRPr="006729FB">
        <w:t>A.8.20.2</w:t>
      </w:r>
      <w:r w:rsidRPr="006729FB">
        <w:rPr>
          <w:lang w:eastAsia="zh-CN"/>
        </w:rPr>
        <w:t>B</w:t>
      </w:r>
      <w:r w:rsidRPr="006729FB">
        <w:t>.2</w:t>
      </w:r>
      <w:r w:rsidRPr="006729FB">
        <w:rPr>
          <w:rFonts w:asciiTheme="minorHAnsi" w:eastAsiaTheme="minorEastAsia" w:hAnsiTheme="minorHAnsi" w:cstheme="minorBidi"/>
          <w:sz w:val="22"/>
          <w:szCs w:val="22"/>
        </w:rPr>
        <w:tab/>
      </w:r>
      <w:r w:rsidRPr="00285BBA">
        <w:rPr>
          <w:snapToGrid w:val="0"/>
        </w:rPr>
        <w:t>Test Requirements</w:t>
      </w:r>
      <w:r>
        <w:tab/>
        <w:t>2262</w:t>
      </w:r>
    </w:p>
    <w:p w14:paraId="350E5E35" w14:textId="77777777" w:rsidR="006729FB" w:rsidRDefault="006729F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0340DA52" w14:textId="77777777" w:rsidR="006729FB" w:rsidRDefault="006729FB">
      <w:pPr>
        <w:pStyle w:val="TOC4"/>
        <w:rPr>
          <w:rFonts w:asciiTheme="minorHAnsi" w:eastAsiaTheme="minorEastAsia" w:hAnsiTheme="minorHAnsi" w:cstheme="minorBidi"/>
          <w:sz w:val="22"/>
          <w:szCs w:val="22"/>
        </w:rPr>
      </w:pPr>
      <w:r w:rsidRPr="006729FB">
        <w:t>A.8.20.3.1</w:t>
      </w:r>
      <w:r w:rsidRPr="006729FB">
        <w:rPr>
          <w:rFonts w:asciiTheme="minorHAnsi" w:eastAsiaTheme="minorEastAsia" w:hAnsiTheme="minorHAnsi" w:cstheme="minorBidi"/>
          <w:sz w:val="22"/>
          <w:szCs w:val="22"/>
        </w:rPr>
        <w:tab/>
      </w:r>
      <w:r w:rsidRPr="00285BBA">
        <w:rPr>
          <w:snapToGrid w:val="0"/>
        </w:rPr>
        <w:t>Test Purpose and Environment</w:t>
      </w:r>
      <w:r>
        <w:tab/>
        <w:t>2262</w:t>
      </w:r>
    </w:p>
    <w:p w14:paraId="6A041EB4" w14:textId="77777777" w:rsidR="006729FB" w:rsidRDefault="006729FB">
      <w:pPr>
        <w:pStyle w:val="TOC4"/>
        <w:rPr>
          <w:rFonts w:asciiTheme="minorHAnsi" w:eastAsiaTheme="minorEastAsia" w:hAnsiTheme="minorHAnsi" w:cstheme="minorBidi"/>
          <w:sz w:val="22"/>
          <w:szCs w:val="22"/>
        </w:rPr>
      </w:pPr>
      <w:r w:rsidRPr="006729FB">
        <w:t>A.8.20.3.2</w:t>
      </w:r>
      <w:r w:rsidRPr="006729FB">
        <w:rPr>
          <w:rFonts w:asciiTheme="minorHAnsi" w:eastAsiaTheme="minorEastAsia" w:hAnsiTheme="minorHAnsi" w:cstheme="minorBidi"/>
          <w:sz w:val="22"/>
          <w:szCs w:val="22"/>
        </w:rPr>
        <w:tab/>
      </w:r>
      <w:r w:rsidRPr="00285BBA">
        <w:rPr>
          <w:snapToGrid w:val="0"/>
        </w:rPr>
        <w:t>Test Requirements</w:t>
      </w:r>
      <w:r>
        <w:tab/>
        <w:t>2264</w:t>
      </w:r>
    </w:p>
    <w:p w14:paraId="3B1AD1F5" w14:textId="77777777" w:rsidR="006729FB" w:rsidRDefault="006729F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0EF58A6F" w14:textId="77777777" w:rsidR="006729FB" w:rsidRDefault="006729F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7CCC8369" w14:textId="77777777" w:rsidR="006729FB" w:rsidRDefault="006729F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4CDA5119" w14:textId="77777777" w:rsidR="006729FB" w:rsidRDefault="006729F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6E6612F5" w14:textId="77777777" w:rsidR="006729FB" w:rsidRDefault="006729F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5CF229E7" w14:textId="77777777" w:rsidR="006729FB" w:rsidRDefault="006729F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513E6825" w14:textId="77777777" w:rsidR="006729FB" w:rsidRDefault="006729F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622E3C7D" w14:textId="77777777" w:rsidR="006729FB" w:rsidRDefault="006729F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22D37A94" w14:textId="77777777" w:rsidR="006729FB" w:rsidRDefault="006729F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6123A36" w14:textId="77777777" w:rsidR="006729FB" w:rsidRDefault="006729F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244FF72C" w14:textId="77777777" w:rsidR="006729FB" w:rsidRDefault="006729F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2ACA0663" w14:textId="77777777" w:rsidR="006729FB" w:rsidRDefault="006729F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2363CEAC" w14:textId="77777777" w:rsidR="006729FB" w:rsidRDefault="006729F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46FC53A2" w14:textId="77777777" w:rsidR="006729FB" w:rsidRDefault="006729F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59213BB3" w14:textId="77777777" w:rsidR="006729FB" w:rsidRDefault="006729F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6AFC37AA" w14:textId="77777777" w:rsidR="006729FB" w:rsidRDefault="006729F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68F05557" w14:textId="77777777" w:rsidR="006729FB" w:rsidRDefault="006729FB">
      <w:pPr>
        <w:pStyle w:val="TOC4"/>
        <w:rPr>
          <w:rFonts w:asciiTheme="minorHAnsi" w:eastAsiaTheme="minorEastAsia" w:hAnsiTheme="minorHAnsi" w:cstheme="minorBidi"/>
          <w:sz w:val="22"/>
          <w:szCs w:val="22"/>
        </w:rPr>
      </w:pPr>
      <w:r w:rsidRPr="006729FB">
        <w:t>A.8.21.1</w:t>
      </w:r>
      <w:r w:rsidRPr="006729FB">
        <w:rPr>
          <w:rFonts w:asciiTheme="minorHAnsi" w:eastAsiaTheme="minorEastAsia" w:hAnsiTheme="minorHAnsi"/>
          <w:sz w:val="22"/>
          <w:szCs w:val="22"/>
        </w:rPr>
        <w:tab/>
      </w:r>
      <w:r w:rsidRPr="00285BBA">
        <w:rPr>
          <w:rFonts w:cs="v4.2.0"/>
        </w:rPr>
        <w:t>Test Purpose and Environment</w:t>
      </w:r>
      <w:r>
        <w:tab/>
        <w:t>2269</w:t>
      </w:r>
    </w:p>
    <w:p w14:paraId="6706C9B0" w14:textId="77777777" w:rsidR="006729FB" w:rsidRDefault="006729FB">
      <w:pPr>
        <w:pStyle w:val="TOC3"/>
        <w:rPr>
          <w:rFonts w:asciiTheme="minorHAnsi" w:eastAsiaTheme="minorEastAsia" w:hAnsiTheme="minorHAnsi" w:cstheme="minorBidi"/>
          <w:sz w:val="22"/>
          <w:szCs w:val="22"/>
        </w:rPr>
      </w:pPr>
      <w:r>
        <w:t>A.8.21.2 Test Requirements</w:t>
      </w:r>
      <w:r>
        <w:tab/>
        <w:t>2273</w:t>
      </w:r>
    </w:p>
    <w:p w14:paraId="0A745209" w14:textId="77777777" w:rsidR="006729FB" w:rsidRDefault="006729FB">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2B7BE8BB" w14:textId="77777777" w:rsidR="006729FB" w:rsidRDefault="006729F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4B9C1005" w14:textId="77777777" w:rsidR="006729FB" w:rsidRDefault="006729FB">
      <w:pPr>
        <w:pStyle w:val="TOC4"/>
        <w:rPr>
          <w:rFonts w:asciiTheme="minorHAnsi" w:eastAsiaTheme="minorEastAsia" w:hAnsiTheme="minorHAnsi" w:cstheme="minorBidi"/>
          <w:sz w:val="22"/>
          <w:szCs w:val="22"/>
        </w:rPr>
      </w:pPr>
      <w:r w:rsidRPr="006729FB">
        <w:t>A.8.22.1.</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2273</w:t>
      </w:r>
    </w:p>
    <w:p w14:paraId="3D1F7199" w14:textId="77777777" w:rsidR="006729FB" w:rsidRDefault="006729FB">
      <w:pPr>
        <w:pStyle w:val="TOC4"/>
        <w:rPr>
          <w:rFonts w:asciiTheme="minorHAnsi" w:eastAsiaTheme="minorEastAsia" w:hAnsiTheme="minorHAnsi" w:cstheme="minorBidi"/>
          <w:sz w:val="22"/>
          <w:szCs w:val="22"/>
        </w:rPr>
      </w:pPr>
      <w:r w:rsidRPr="006729FB">
        <w:t>A.8.22.1.2</w:t>
      </w:r>
      <w:r w:rsidRPr="006729FB">
        <w:rPr>
          <w:rFonts w:asciiTheme="minorHAnsi" w:eastAsiaTheme="minorEastAsia" w:hAnsiTheme="minorHAnsi" w:cstheme="minorBidi"/>
          <w:sz w:val="22"/>
          <w:szCs w:val="22"/>
        </w:rPr>
        <w:tab/>
      </w:r>
      <w:r w:rsidRPr="00285BBA">
        <w:rPr>
          <w:snapToGrid w:val="0"/>
        </w:rPr>
        <w:t>Test Requirements</w:t>
      </w:r>
      <w:r>
        <w:tab/>
        <w:t>2276</w:t>
      </w:r>
    </w:p>
    <w:p w14:paraId="7A55D5FE" w14:textId="77777777" w:rsidR="006729FB" w:rsidRDefault="006729F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49FF6231" w14:textId="77777777" w:rsidR="006729FB" w:rsidRDefault="006729FB">
      <w:pPr>
        <w:pStyle w:val="TOC4"/>
        <w:rPr>
          <w:rFonts w:asciiTheme="minorHAnsi" w:eastAsiaTheme="minorEastAsia" w:hAnsiTheme="minorHAnsi" w:cstheme="minorBidi"/>
          <w:sz w:val="22"/>
          <w:szCs w:val="22"/>
        </w:rPr>
      </w:pPr>
      <w:r w:rsidRPr="006729FB">
        <w:t>A.8.22.2.</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2276</w:t>
      </w:r>
    </w:p>
    <w:p w14:paraId="6566C173" w14:textId="77777777" w:rsidR="006729FB" w:rsidRDefault="006729FB">
      <w:pPr>
        <w:pStyle w:val="TOC4"/>
        <w:rPr>
          <w:rFonts w:asciiTheme="minorHAnsi" w:eastAsiaTheme="minorEastAsia" w:hAnsiTheme="minorHAnsi" w:cstheme="minorBidi"/>
          <w:sz w:val="22"/>
          <w:szCs w:val="22"/>
        </w:rPr>
      </w:pPr>
      <w:r w:rsidRPr="006729FB">
        <w:t>A.8.22.2.2</w:t>
      </w:r>
      <w:r w:rsidRPr="006729FB">
        <w:rPr>
          <w:rFonts w:asciiTheme="minorHAnsi" w:eastAsiaTheme="minorEastAsia" w:hAnsiTheme="minorHAnsi" w:cstheme="minorBidi"/>
          <w:sz w:val="22"/>
          <w:szCs w:val="22"/>
        </w:rPr>
        <w:tab/>
      </w:r>
      <w:r w:rsidRPr="00285BBA">
        <w:rPr>
          <w:snapToGrid w:val="0"/>
        </w:rPr>
        <w:t>Test Requirements</w:t>
      </w:r>
      <w:r>
        <w:tab/>
        <w:t>2279</w:t>
      </w:r>
    </w:p>
    <w:p w14:paraId="321835D7" w14:textId="77777777" w:rsidR="006729FB" w:rsidRDefault="006729FB">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65D64382" w14:textId="77777777" w:rsidR="006729FB" w:rsidRDefault="006729FB">
      <w:pPr>
        <w:pStyle w:val="TOC4"/>
        <w:rPr>
          <w:rFonts w:asciiTheme="minorHAnsi" w:eastAsiaTheme="minorEastAsia" w:hAnsiTheme="minorHAnsi" w:cstheme="minorBidi"/>
          <w:sz w:val="22"/>
          <w:szCs w:val="22"/>
        </w:rPr>
      </w:pPr>
      <w:r w:rsidRPr="006729FB">
        <w:t>A.8.22.</w:t>
      </w:r>
      <w:r w:rsidRPr="006729FB">
        <w:rPr>
          <w:lang w:eastAsia="zh-CN"/>
        </w:rPr>
        <w:t>3</w:t>
      </w:r>
      <w:r w:rsidRPr="006729FB">
        <w:t>.</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2279</w:t>
      </w:r>
    </w:p>
    <w:p w14:paraId="67E8BA3A" w14:textId="77777777" w:rsidR="006729FB" w:rsidRDefault="006729FB">
      <w:pPr>
        <w:pStyle w:val="TOC4"/>
        <w:rPr>
          <w:rFonts w:asciiTheme="minorHAnsi" w:eastAsiaTheme="minorEastAsia" w:hAnsiTheme="minorHAnsi" w:cstheme="minorBidi"/>
          <w:sz w:val="22"/>
          <w:szCs w:val="22"/>
        </w:rPr>
      </w:pPr>
      <w:r w:rsidRPr="006729FB">
        <w:t>A.8.22.</w:t>
      </w:r>
      <w:r w:rsidRPr="006729FB">
        <w:rPr>
          <w:lang w:eastAsia="zh-CN"/>
        </w:rPr>
        <w:t>3</w:t>
      </w:r>
      <w:r w:rsidRPr="006729FB">
        <w:t>.2</w:t>
      </w:r>
      <w:r w:rsidRPr="006729FB">
        <w:rPr>
          <w:rFonts w:asciiTheme="minorHAnsi" w:eastAsiaTheme="minorEastAsia" w:hAnsiTheme="minorHAnsi" w:cstheme="minorBidi"/>
          <w:sz w:val="22"/>
          <w:szCs w:val="22"/>
        </w:rPr>
        <w:tab/>
      </w:r>
      <w:r w:rsidRPr="00285BBA">
        <w:rPr>
          <w:snapToGrid w:val="0"/>
        </w:rPr>
        <w:t>Test Requirements</w:t>
      </w:r>
      <w:r>
        <w:tab/>
        <w:t>2282</w:t>
      </w:r>
    </w:p>
    <w:p w14:paraId="663D2167" w14:textId="77777777" w:rsidR="006729FB" w:rsidRDefault="006729FB">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5237608E" w14:textId="77777777" w:rsidR="006729FB" w:rsidRDefault="006729FB">
      <w:pPr>
        <w:pStyle w:val="TOC4"/>
        <w:rPr>
          <w:rFonts w:asciiTheme="minorHAnsi" w:eastAsiaTheme="minorEastAsia" w:hAnsiTheme="minorHAnsi" w:cstheme="minorBidi"/>
          <w:sz w:val="22"/>
          <w:szCs w:val="22"/>
        </w:rPr>
      </w:pPr>
      <w:r w:rsidRPr="006729FB">
        <w:t>A.8.22.</w:t>
      </w:r>
      <w:r w:rsidRPr="006729FB">
        <w:rPr>
          <w:lang w:eastAsia="zh-CN"/>
        </w:rPr>
        <w:t>4</w:t>
      </w:r>
      <w:r w:rsidRPr="006729FB">
        <w:t>.</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2282</w:t>
      </w:r>
    </w:p>
    <w:p w14:paraId="31801642" w14:textId="77777777" w:rsidR="006729FB" w:rsidRDefault="006729FB">
      <w:pPr>
        <w:pStyle w:val="TOC4"/>
        <w:rPr>
          <w:rFonts w:asciiTheme="minorHAnsi" w:eastAsiaTheme="minorEastAsia" w:hAnsiTheme="minorHAnsi" w:cstheme="minorBidi"/>
          <w:sz w:val="22"/>
          <w:szCs w:val="22"/>
        </w:rPr>
      </w:pPr>
      <w:r w:rsidRPr="006729FB">
        <w:t>A.8.22.</w:t>
      </w:r>
      <w:r w:rsidRPr="006729FB">
        <w:rPr>
          <w:lang w:eastAsia="zh-CN"/>
        </w:rPr>
        <w:t>4</w:t>
      </w:r>
      <w:r w:rsidRPr="006729FB">
        <w:t>.2</w:t>
      </w:r>
      <w:r w:rsidRPr="006729FB">
        <w:rPr>
          <w:rFonts w:asciiTheme="minorHAnsi" w:eastAsiaTheme="minorEastAsia" w:hAnsiTheme="minorHAnsi" w:cstheme="minorBidi"/>
          <w:sz w:val="22"/>
          <w:szCs w:val="22"/>
        </w:rPr>
        <w:tab/>
      </w:r>
      <w:r w:rsidRPr="00285BBA">
        <w:rPr>
          <w:snapToGrid w:val="0"/>
        </w:rPr>
        <w:t>Test Requirements</w:t>
      </w:r>
      <w:r>
        <w:tab/>
        <w:t>2285</w:t>
      </w:r>
    </w:p>
    <w:p w14:paraId="19E2A052" w14:textId="77777777" w:rsidR="006729FB" w:rsidRDefault="006729F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285BBA">
        <w:rPr>
          <w:rFonts w:cs="v4.2.0"/>
        </w:rPr>
        <w:t>in DRX based on</w:t>
      </w:r>
      <w:r>
        <w:t xml:space="preserve"> CSI-RS based discovery signal</w:t>
      </w:r>
      <w:r>
        <w:tab/>
        <w:t>2285</w:t>
      </w:r>
    </w:p>
    <w:p w14:paraId="262D2210" w14:textId="77777777" w:rsidR="006729FB" w:rsidRDefault="006729FB">
      <w:pPr>
        <w:pStyle w:val="TOC4"/>
        <w:rPr>
          <w:rFonts w:asciiTheme="minorHAnsi" w:eastAsiaTheme="minorEastAsia" w:hAnsiTheme="minorHAnsi" w:cstheme="minorBidi"/>
          <w:sz w:val="22"/>
          <w:szCs w:val="22"/>
        </w:rPr>
      </w:pPr>
      <w:r w:rsidRPr="006729FB">
        <w:t>A.8.22.5.1</w:t>
      </w:r>
      <w:r w:rsidRPr="006729FB">
        <w:rPr>
          <w:rFonts w:asciiTheme="minorHAnsi" w:eastAsiaTheme="minorEastAsia" w:hAnsiTheme="minorHAnsi" w:cstheme="minorBidi"/>
          <w:sz w:val="22"/>
          <w:szCs w:val="22"/>
        </w:rPr>
        <w:tab/>
      </w:r>
      <w:r w:rsidRPr="00285BBA">
        <w:rPr>
          <w:snapToGrid w:val="0"/>
        </w:rPr>
        <w:t>Test Purpose and Environment</w:t>
      </w:r>
      <w:r>
        <w:tab/>
        <w:t>2285</w:t>
      </w:r>
    </w:p>
    <w:p w14:paraId="2C80831A" w14:textId="77777777" w:rsidR="006729FB" w:rsidRDefault="006729FB">
      <w:pPr>
        <w:pStyle w:val="TOC4"/>
        <w:rPr>
          <w:rFonts w:asciiTheme="minorHAnsi" w:eastAsiaTheme="minorEastAsia" w:hAnsiTheme="minorHAnsi" w:cstheme="minorBidi"/>
          <w:sz w:val="22"/>
          <w:szCs w:val="22"/>
        </w:rPr>
      </w:pPr>
      <w:r w:rsidRPr="006729FB">
        <w:t>A.8.22.5.2</w:t>
      </w:r>
      <w:r w:rsidRPr="006729FB">
        <w:rPr>
          <w:rFonts w:asciiTheme="minorHAnsi" w:eastAsiaTheme="minorEastAsia" w:hAnsiTheme="minorHAnsi" w:cstheme="minorBidi"/>
          <w:sz w:val="22"/>
          <w:szCs w:val="22"/>
        </w:rPr>
        <w:tab/>
      </w:r>
      <w:r w:rsidRPr="00285BBA">
        <w:rPr>
          <w:snapToGrid w:val="0"/>
        </w:rPr>
        <w:t>Test Requirements</w:t>
      </w:r>
      <w:r>
        <w:tab/>
        <w:t>2289</w:t>
      </w:r>
    </w:p>
    <w:p w14:paraId="59323444" w14:textId="77777777" w:rsidR="006729FB" w:rsidRDefault="006729F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285BBA">
        <w:rPr>
          <w:rFonts w:cs="v4.2.0"/>
        </w:rPr>
        <w:t>in DRX based on</w:t>
      </w:r>
      <w:r>
        <w:t xml:space="preserve"> CSI-RS based discovery signal</w:t>
      </w:r>
      <w:r>
        <w:tab/>
        <w:t>2289</w:t>
      </w:r>
    </w:p>
    <w:p w14:paraId="760BFAE7" w14:textId="77777777" w:rsidR="006729FB" w:rsidRDefault="006729FB">
      <w:pPr>
        <w:pStyle w:val="TOC4"/>
        <w:rPr>
          <w:rFonts w:asciiTheme="minorHAnsi" w:eastAsiaTheme="minorEastAsia" w:hAnsiTheme="minorHAnsi" w:cstheme="minorBidi"/>
          <w:sz w:val="22"/>
          <w:szCs w:val="22"/>
        </w:rPr>
      </w:pPr>
      <w:r w:rsidRPr="006729FB">
        <w:t>A.8.22.6.1</w:t>
      </w:r>
      <w:r w:rsidRPr="006729FB">
        <w:rPr>
          <w:rFonts w:asciiTheme="minorHAnsi" w:eastAsiaTheme="minorEastAsia" w:hAnsiTheme="minorHAnsi" w:cstheme="minorBidi"/>
          <w:sz w:val="22"/>
          <w:szCs w:val="22"/>
        </w:rPr>
        <w:tab/>
      </w:r>
      <w:r w:rsidRPr="00285BBA">
        <w:rPr>
          <w:snapToGrid w:val="0"/>
        </w:rPr>
        <w:t>Test Purpose and Environment</w:t>
      </w:r>
      <w:r>
        <w:tab/>
        <w:t>2289</w:t>
      </w:r>
    </w:p>
    <w:p w14:paraId="44A566D4" w14:textId="77777777" w:rsidR="006729FB" w:rsidRDefault="006729FB">
      <w:pPr>
        <w:pStyle w:val="TOC4"/>
        <w:rPr>
          <w:rFonts w:asciiTheme="minorHAnsi" w:eastAsiaTheme="minorEastAsia" w:hAnsiTheme="minorHAnsi" w:cstheme="minorBidi"/>
          <w:sz w:val="22"/>
          <w:szCs w:val="22"/>
        </w:rPr>
      </w:pPr>
      <w:r w:rsidRPr="006729FB">
        <w:t>A.8.22.6.2</w:t>
      </w:r>
      <w:r w:rsidRPr="006729FB">
        <w:rPr>
          <w:rFonts w:asciiTheme="minorHAnsi" w:eastAsiaTheme="minorEastAsia" w:hAnsiTheme="minorHAnsi"/>
          <w:sz w:val="22"/>
          <w:szCs w:val="22"/>
        </w:rPr>
        <w:tab/>
      </w:r>
      <w:r w:rsidRPr="00285BBA">
        <w:rPr>
          <w:rFonts w:cs="v4.2.0"/>
          <w:snapToGrid w:val="0"/>
        </w:rPr>
        <w:t>Test Requirements</w:t>
      </w:r>
      <w:r>
        <w:tab/>
        <w:t>2293</w:t>
      </w:r>
    </w:p>
    <w:p w14:paraId="1866B70C" w14:textId="77777777" w:rsidR="006729FB" w:rsidRDefault="006729F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285BBA">
        <w:rPr>
          <w:bCs/>
        </w:rPr>
        <w:t xml:space="preserve"> CSI-RS based discovery signal</w:t>
      </w:r>
      <w:r>
        <w:tab/>
        <w:t>2293</w:t>
      </w:r>
    </w:p>
    <w:p w14:paraId="37890DA5" w14:textId="77777777" w:rsidR="006729FB" w:rsidRDefault="006729FB">
      <w:pPr>
        <w:pStyle w:val="TOC4"/>
        <w:rPr>
          <w:rFonts w:asciiTheme="minorHAnsi" w:eastAsiaTheme="minorEastAsia" w:hAnsiTheme="minorHAnsi" w:cstheme="minorBidi"/>
          <w:sz w:val="22"/>
          <w:szCs w:val="22"/>
        </w:rPr>
      </w:pPr>
      <w:r w:rsidRPr="006729FB">
        <w:t>A.8.22.7.1</w:t>
      </w:r>
      <w:r w:rsidRPr="006729FB">
        <w:rPr>
          <w:rFonts w:asciiTheme="minorHAnsi" w:eastAsiaTheme="minorEastAsia" w:hAnsiTheme="minorHAnsi" w:cstheme="minorBidi"/>
          <w:sz w:val="22"/>
          <w:szCs w:val="22"/>
        </w:rPr>
        <w:tab/>
      </w:r>
      <w:r w:rsidRPr="00285BBA">
        <w:rPr>
          <w:snapToGrid w:val="0"/>
        </w:rPr>
        <w:t>Test Purpose and Environment</w:t>
      </w:r>
      <w:r>
        <w:tab/>
        <w:t>2293</w:t>
      </w:r>
    </w:p>
    <w:p w14:paraId="1FDD34F5" w14:textId="77777777" w:rsidR="006729FB" w:rsidRDefault="006729FB">
      <w:pPr>
        <w:pStyle w:val="TOC4"/>
        <w:rPr>
          <w:rFonts w:asciiTheme="minorHAnsi" w:eastAsiaTheme="minorEastAsia" w:hAnsiTheme="minorHAnsi" w:cstheme="minorBidi"/>
          <w:sz w:val="22"/>
          <w:szCs w:val="22"/>
        </w:rPr>
      </w:pPr>
      <w:r w:rsidRPr="006729FB">
        <w:t>A.8.22.7.2</w:t>
      </w:r>
      <w:r w:rsidRPr="006729FB">
        <w:rPr>
          <w:rFonts w:asciiTheme="minorHAnsi" w:eastAsiaTheme="minorEastAsia" w:hAnsiTheme="minorHAnsi" w:cstheme="minorBidi"/>
          <w:sz w:val="22"/>
          <w:szCs w:val="22"/>
        </w:rPr>
        <w:tab/>
      </w:r>
      <w:r w:rsidRPr="00285BBA">
        <w:rPr>
          <w:snapToGrid w:val="0"/>
        </w:rPr>
        <w:t>Test Requirements</w:t>
      </w:r>
      <w:r>
        <w:tab/>
        <w:t>2297</w:t>
      </w:r>
    </w:p>
    <w:p w14:paraId="04454F75" w14:textId="77777777" w:rsidR="006729FB" w:rsidRDefault="006729F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285BBA">
        <w:rPr>
          <w:bCs/>
        </w:rPr>
        <w:t>E-UTRAN TDD-TDD inter-frequency event triggered reporting under fading propagation condition in DRX based on CSI-RS based discovery signal</w:t>
      </w:r>
      <w:r>
        <w:tab/>
        <w:t>2297</w:t>
      </w:r>
    </w:p>
    <w:p w14:paraId="7205F4AC" w14:textId="77777777" w:rsidR="006729FB" w:rsidRDefault="006729FB">
      <w:pPr>
        <w:pStyle w:val="TOC4"/>
        <w:rPr>
          <w:rFonts w:asciiTheme="minorHAnsi" w:eastAsiaTheme="minorEastAsia" w:hAnsiTheme="minorHAnsi" w:cstheme="minorBidi"/>
          <w:sz w:val="22"/>
          <w:szCs w:val="22"/>
        </w:rPr>
      </w:pPr>
      <w:r w:rsidRPr="006729FB">
        <w:t>A.8.22.8.1</w:t>
      </w:r>
      <w:r w:rsidRPr="006729FB">
        <w:rPr>
          <w:rFonts w:asciiTheme="minorHAnsi" w:eastAsiaTheme="minorEastAsia" w:hAnsiTheme="minorHAnsi"/>
          <w:sz w:val="22"/>
          <w:szCs w:val="22"/>
        </w:rPr>
        <w:tab/>
      </w:r>
      <w:r w:rsidRPr="00285BBA">
        <w:rPr>
          <w:rFonts w:cs="v4.2.0"/>
          <w:snapToGrid w:val="0"/>
        </w:rPr>
        <w:t>Test Purpose and Environment</w:t>
      </w:r>
      <w:r>
        <w:tab/>
        <w:t>2297</w:t>
      </w:r>
    </w:p>
    <w:p w14:paraId="69885B06" w14:textId="77777777" w:rsidR="006729FB" w:rsidRDefault="006729FB">
      <w:pPr>
        <w:pStyle w:val="TOC4"/>
        <w:rPr>
          <w:rFonts w:asciiTheme="minorHAnsi" w:eastAsiaTheme="minorEastAsia" w:hAnsiTheme="minorHAnsi" w:cstheme="minorBidi"/>
          <w:sz w:val="22"/>
          <w:szCs w:val="22"/>
        </w:rPr>
      </w:pPr>
      <w:r w:rsidRPr="006729FB">
        <w:t>A.8.22.8.2</w:t>
      </w:r>
      <w:r w:rsidRPr="006729FB">
        <w:rPr>
          <w:rFonts w:asciiTheme="minorHAnsi" w:eastAsiaTheme="minorEastAsia" w:hAnsiTheme="minorHAnsi" w:cstheme="minorBidi"/>
          <w:sz w:val="22"/>
          <w:szCs w:val="22"/>
        </w:rPr>
        <w:tab/>
      </w:r>
      <w:r w:rsidRPr="00285BBA">
        <w:rPr>
          <w:snapToGrid w:val="0"/>
        </w:rPr>
        <w:t>Test Requirements</w:t>
      </w:r>
      <w:r>
        <w:tab/>
        <w:t>2301</w:t>
      </w:r>
    </w:p>
    <w:p w14:paraId="2F18EECA" w14:textId="77777777" w:rsidR="006729FB" w:rsidRDefault="006729F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6A8D8DA7" w14:textId="77777777" w:rsidR="006729FB" w:rsidRDefault="006729F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53802A71" w14:textId="77777777" w:rsidR="006729FB" w:rsidRDefault="006729F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76E904AB" w14:textId="77777777" w:rsidR="006729FB" w:rsidRDefault="006729F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6465093B" w14:textId="77777777" w:rsidR="006729FB" w:rsidRDefault="006729F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1320190B" w14:textId="77777777" w:rsidR="006729FB" w:rsidRDefault="006729F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516D7118" w14:textId="77777777" w:rsidR="006729FB" w:rsidRDefault="006729F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285BBA">
        <w:rPr>
          <w:bCs/>
        </w:rPr>
        <w:t>E-UTRAN FDD event triggered reporting under deactivated SCell in non-DRX based on CSI-RS based discovery signal</w:t>
      </w:r>
      <w:r>
        <w:tab/>
        <w:t>2307</w:t>
      </w:r>
    </w:p>
    <w:p w14:paraId="6E98851A" w14:textId="77777777" w:rsidR="006729FB" w:rsidRDefault="006729F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6C37190C" w14:textId="77777777" w:rsidR="006729FB" w:rsidRDefault="006729F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18C8E310" w14:textId="77777777" w:rsidR="006729FB" w:rsidRDefault="006729F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285BBA">
        <w:rPr>
          <w:bCs/>
        </w:rPr>
        <w:t>E-UTRAN TDD event triggered reporting under deactivated SCell in non-DRX based on CSI-RS based discovery signal</w:t>
      </w:r>
      <w:r>
        <w:tab/>
        <w:t>2310</w:t>
      </w:r>
    </w:p>
    <w:p w14:paraId="6DBBA078" w14:textId="77777777" w:rsidR="006729FB" w:rsidRDefault="006729F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52081C9F" w14:textId="77777777" w:rsidR="006729FB" w:rsidRDefault="006729F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1C3ED183" w14:textId="77777777" w:rsidR="006729FB" w:rsidRDefault="006729F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30F84896" w14:textId="77777777" w:rsidR="006729FB" w:rsidRDefault="006729F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40056C99" w14:textId="77777777" w:rsidR="006729FB" w:rsidRDefault="006729FB">
      <w:pPr>
        <w:pStyle w:val="TOC4"/>
        <w:rPr>
          <w:rFonts w:asciiTheme="minorHAnsi" w:eastAsiaTheme="minorEastAsia" w:hAnsiTheme="minorHAnsi" w:cstheme="minorBidi"/>
          <w:sz w:val="22"/>
          <w:szCs w:val="22"/>
        </w:rPr>
      </w:pPr>
      <w:r w:rsidRPr="006729FB">
        <w:t>A.8.23.1.1</w:t>
      </w:r>
      <w:r w:rsidRPr="006729FB">
        <w:rPr>
          <w:rFonts w:asciiTheme="minorHAnsi" w:eastAsiaTheme="minorEastAsia" w:hAnsiTheme="minorHAnsi" w:cstheme="minorBidi"/>
          <w:sz w:val="22"/>
          <w:szCs w:val="22"/>
        </w:rPr>
        <w:tab/>
      </w:r>
      <w:r w:rsidRPr="00285BBA">
        <w:rPr>
          <w:snapToGrid w:val="0"/>
        </w:rPr>
        <w:t>Test Purpose and Environment</w:t>
      </w:r>
      <w:r>
        <w:tab/>
        <w:t>2314</w:t>
      </w:r>
    </w:p>
    <w:p w14:paraId="2B23F5B6" w14:textId="77777777" w:rsidR="006729FB" w:rsidRDefault="006729FB">
      <w:pPr>
        <w:pStyle w:val="TOC4"/>
        <w:rPr>
          <w:rFonts w:asciiTheme="minorHAnsi" w:eastAsiaTheme="minorEastAsia" w:hAnsiTheme="minorHAnsi" w:cstheme="minorBidi"/>
          <w:sz w:val="22"/>
          <w:szCs w:val="22"/>
        </w:rPr>
      </w:pPr>
      <w:r w:rsidRPr="006729FB">
        <w:t>A.8.23.1.2</w:t>
      </w:r>
      <w:r w:rsidRPr="006729FB">
        <w:rPr>
          <w:rFonts w:asciiTheme="minorHAnsi" w:eastAsiaTheme="minorEastAsia" w:hAnsiTheme="minorHAnsi" w:cstheme="minorBidi"/>
          <w:sz w:val="22"/>
          <w:szCs w:val="22"/>
        </w:rPr>
        <w:tab/>
      </w:r>
      <w:r w:rsidRPr="00285BBA">
        <w:rPr>
          <w:snapToGrid w:val="0"/>
        </w:rPr>
        <w:t>Test Requirements</w:t>
      </w:r>
      <w:r>
        <w:tab/>
        <w:t>2317</w:t>
      </w:r>
    </w:p>
    <w:p w14:paraId="1D960F93" w14:textId="77777777" w:rsidR="006729FB" w:rsidRDefault="006729F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20E046AE" w14:textId="77777777" w:rsidR="006729FB" w:rsidRDefault="006729FB">
      <w:pPr>
        <w:pStyle w:val="TOC4"/>
        <w:rPr>
          <w:rFonts w:asciiTheme="minorHAnsi" w:eastAsiaTheme="minorEastAsia" w:hAnsiTheme="minorHAnsi" w:cstheme="minorBidi"/>
          <w:sz w:val="22"/>
          <w:szCs w:val="22"/>
        </w:rPr>
      </w:pPr>
      <w:r w:rsidRPr="006729FB">
        <w:t>A.8.23.2.1</w:t>
      </w:r>
      <w:r w:rsidRPr="006729FB">
        <w:rPr>
          <w:rFonts w:asciiTheme="minorHAnsi" w:eastAsiaTheme="minorEastAsia" w:hAnsiTheme="minorHAnsi" w:cstheme="minorBidi"/>
          <w:sz w:val="22"/>
          <w:szCs w:val="22"/>
        </w:rPr>
        <w:tab/>
      </w:r>
      <w:r w:rsidRPr="00285BBA">
        <w:rPr>
          <w:snapToGrid w:val="0"/>
        </w:rPr>
        <w:t>Test Purpose and Environment</w:t>
      </w:r>
      <w:r>
        <w:tab/>
        <w:t>2317</w:t>
      </w:r>
    </w:p>
    <w:p w14:paraId="5704579A" w14:textId="77777777" w:rsidR="006729FB" w:rsidRDefault="006729FB">
      <w:pPr>
        <w:pStyle w:val="TOC4"/>
        <w:rPr>
          <w:rFonts w:asciiTheme="minorHAnsi" w:eastAsiaTheme="minorEastAsia" w:hAnsiTheme="minorHAnsi" w:cstheme="minorBidi"/>
          <w:sz w:val="22"/>
          <w:szCs w:val="22"/>
        </w:rPr>
      </w:pPr>
      <w:r w:rsidRPr="006729FB">
        <w:t>A.8.23.2.2</w:t>
      </w:r>
      <w:r w:rsidRPr="006729FB">
        <w:rPr>
          <w:rFonts w:asciiTheme="minorHAnsi" w:eastAsiaTheme="minorEastAsia" w:hAnsiTheme="minorHAnsi" w:cstheme="minorBidi"/>
          <w:sz w:val="22"/>
          <w:szCs w:val="22"/>
        </w:rPr>
        <w:tab/>
      </w:r>
      <w:r w:rsidRPr="00285BBA">
        <w:rPr>
          <w:snapToGrid w:val="0"/>
        </w:rPr>
        <w:t>Test Requirements</w:t>
      </w:r>
      <w:r>
        <w:tab/>
        <w:t>2320</w:t>
      </w:r>
    </w:p>
    <w:p w14:paraId="5CA19958" w14:textId="77777777" w:rsidR="006729FB" w:rsidRDefault="006729F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3E849C1C" w14:textId="77777777" w:rsidR="006729FB" w:rsidRDefault="006729FB">
      <w:pPr>
        <w:pStyle w:val="TOC4"/>
        <w:rPr>
          <w:rFonts w:asciiTheme="minorHAnsi" w:eastAsiaTheme="minorEastAsia" w:hAnsiTheme="minorHAnsi" w:cstheme="minorBidi"/>
          <w:sz w:val="22"/>
          <w:szCs w:val="22"/>
        </w:rPr>
      </w:pPr>
      <w:r w:rsidRPr="006729FB">
        <w:t>A.8.23.3.1</w:t>
      </w:r>
      <w:r w:rsidRPr="006729FB">
        <w:rPr>
          <w:rFonts w:asciiTheme="minorHAnsi" w:eastAsiaTheme="minorEastAsia" w:hAnsiTheme="minorHAnsi" w:cstheme="minorBidi"/>
          <w:sz w:val="22"/>
          <w:szCs w:val="22"/>
        </w:rPr>
        <w:tab/>
      </w:r>
      <w:r w:rsidRPr="00285BBA">
        <w:rPr>
          <w:snapToGrid w:val="0"/>
        </w:rPr>
        <w:t>Test Purpose and Environment</w:t>
      </w:r>
      <w:r>
        <w:tab/>
        <w:t>2320</w:t>
      </w:r>
    </w:p>
    <w:p w14:paraId="0065C188" w14:textId="77777777" w:rsidR="006729FB" w:rsidRDefault="006729FB">
      <w:pPr>
        <w:pStyle w:val="TOC4"/>
        <w:rPr>
          <w:rFonts w:asciiTheme="minorHAnsi" w:eastAsiaTheme="minorEastAsia" w:hAnsiTheme="minorHAnsi" w:cstheme="minorBidi"/>
          <w:sz w:val="22"/>
          <w:szCs w:val="22"/>
        </w:rPr>
      </w:pPr>
      <w:r w:rsidRPr="006729FB">
        <w:t>A.8.23.3.2</w:t>
      </w:r>
      <w:r w:rsidRPr="006729FB">
        <w:rPr>
          <w:rFonts w:asciiTheme="minorHAnsi" w:eastAsiaTheme="minorEastAsia" w:hAnsiTheme="minorHAnsi" w:cstheme="minorBidi"/>
          <w:sz w:val="22"/>
          <w:szCs w:val="22"/>
        </w:rPr>
        <w:tab/>
      </w:r>
      <w:r w:rsidRPr="00285BBA">
        <w:rPr>
          <w:snapToGrid w:val="0"/>
        </w:rPr>
        <w:t>Test Requirements</w:t>
      </w:r>
      <w:r>
        <w:tab/>
        <w:t>2323</w:t>
      </w:r>
    </w:p>
    <w:p w14:paraId="5ABE2C56" w14:textId="77777777" w:rsidR="006729FB" w:rsidRDefault="006729F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4CB7C658" w14:textId="77777777" w:rsidR="006729FB" w:rsidRDefault="006729FB">
      <w:pPr>
        <w:pStyle w:val="TOC4"/>
        <w:rPr>
          <w:rFonts w:asciiTheme="minorHAnsi" w:eastAsiaTheme="minorEastAsia" w:hAnsiTheme="minorHAnsi" w:cstheme="minorBidi"/>
          <w:sz w:val="22"/>
          <w:szCs w:val="22"/>
        </w:rPr>
      </w:pPr>
      <w:r w:rsidRPr="006729FB">
        <w:t>A.8.23.4.1</w:t>
      </w:r>
      <w:r w:rsidRPr="006729FB">
        <w:rPr>
          <w:rFonts w:asciiTheme="minorHAnsi" w:eastAsiaTheme="minorEastAsia" w:hAnsiTheme="minorHAnsi" w:cstheme="minorBidi"/>
          <w:sz w:val="22"/>
          <w:szCs w:val="22"/>
        </w:rPr>
        <w:tab/>
      </w:r>
      <w:r w:rsidRPr="00285BBA">
        <w:rPr>
          <w:snapToGrid w:val="0"/>
        </w:rPr>
        <w:t>Test Purpose and Environment</w:t>
      </w:r>
      <w:r>
        <w:tab/>
        <w:t>2323</w:t>
      </w:r>
    </w:p>
    <w:p w14:paraId="414103CC" w14:textId="77777777" w:rsidR="006729FB" w:rsidRDefault="006729FB">
      <w:pPr>
        <w:pStyle w:val="TOC4"/>
        <w:rPr>
          <w:rFonts w:asciiTheme="minorHAnsi" w:eastAsiaTheme="minorEastAsia" w:hAnsiTheme="minorHAnsi" w:cstheme="minorBidi"/>
          <w:sz w:val="22"/>
          <w:szCs w:val="22"/>
        </w:rPr>
      </w:pPr>
      <w:r w:rsidRPr="006729FB">
        <w:t>A.8.23.4.2</w:t>
      </w:r>
      <w:r w:rsidRPr="006729FB">
        <w:rPr>
          <w:rFonts w:asciiTheme="minorHAnsi" w:eastAsiaTheme="minorEastAsia" w:hAnsiTheme="minorHAnsi" w:cstheme="minorBidi"/>
          <w:sz w:val="22"/>
          <w:szCs w:val="22"/>
        </w:rPr>
        <w:tab/>
      </w:r>
      <w:r w:rsidRPr="00285BBA">
        <w:rPr>
          <w:snapToGrid w:val="0"/>
        </w:rPr>
        <w:t>Test Requirements</w:t>
      </w:r>
      <w:r>
        <w:tab/>
        <w:t>2326</w:t>
      </w:r>
    </w:p>
    <w:p w14:paraId="763B7D2D" w14:textId="77777777" w:rsidR="006729FB" w:rsidRDefault="006729FB">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633E1FE8" w14:textId="77777777" w:rsidR="006729FB" w:rsidRDefault="006729FB">
      <w:pPr>
        <w:pStyle w:val="TOC4"/>
        <w:rPr>
          <w:rFonts w:asciiTheme="minorHAnsi" w:eastAsiaTheme="minorEastAsia" w:hAnsiTheme="minorHAnsi" w:cstheme="minorBidi"/>
          <w:sz w:val="22"/>
          <w:szCs w:val="22"/>
        </w:rPr>
      </w:pPr>
      <w:r w:rsidRPr="006729FB">
        <w:t>A.8.23.5.1</w:t>
      </w:r>
      <w:r w:rsidRPr="006729FB">
        <w:rPr>
          <w:rFonts w:asciiTheme="minorHAnsi" w:eastAsiaTheme="minorEastAsia" w:hAnsiTheme="minorHAnsi" w:cstheme="minorBidi"/>
          <w:sz w:val="22"/>
          <w:szCs w:val="22"/>
        </w:rPr>
        <w:tab/>
      </w:r>
      <w:r w:rsidRPr="00285BBA">
        <w:rPr>
          <w:snapToGrid w:val="0"/>
        </w:rPr>
        <w:t>Test Purpose and Environment</w:t>
      </w:r>
      <w:r>
        <w:tab/>
        <w:t>2326</w:t>
      </w:r>
    </w:p>
    <w:p w14:paraId="615AEB29" w14:textId="77777777" w:rsidR="006729FB" w:rsidRDefault="006729FB">
      <w:pPr>
        <w:pStyle w:val="TOC4"/>
        <w:rPr>
          <w:rFonts w:asciiTheme="minorHAnsi" w:eastAsiaTheme="minorEastAsia" w:hAnsiTheme="minorHAnsi" w:cstheme="minorBidi"/>
          <w:sz w:val="22"/>
          <w:szCs w:val="22"/>
        </w:rPr>
      </w:pPr>
      <w:r w:rsidRPr="006729FB">
        <w:t>A.8.23.5.2</w:t>
      </w:r>
      <w:r w:rsidRPr="006729FB">
        <w:rPr>
          <w:rFonts w:asciiTheme="minorHAnsi" w:eastAsiaTheme="minorEastAsia" w:hAnsiTheme="minorHAnsi" w:cstheme="minorBidi"/>
          <w:sz w:val="22"/>
          <w:szCs w:val="22"/>
        </w:rPr>
        <w:tab/>
      </w:r>
      <w:r w:rsidRPr="00285BBA">
        <w:rPr>
          <w:snapToGrid w:val="0"/>
        </w:rPr>
        <w:t>Test Requirements</w:t>
      </w:r>
      <w:r>
        <w:tab/>
        <w:t>2329</w:t>
      </w:r>
    </w:p>
    <w:p w14:paraId="77FC629A" w14:textId="77777777" w:rsidR="006729FB" w:rsidRDefault="006729F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285F9E90" w14:textId="77777777" w:rsidR="006729FB" w:rsidRDefault="006729FB">
      <w:pPr>
        <w:pStyle w:val="TOC4"/>
        <w:rPr>
          <w:rFonts w:asciiTheme="minorHAnsi" w:eastAsiaTheme="minorEastAsia" w:hAnsiTheme="minorHAnsi" w:cstheme="minorBidi"/>
          <w:sz w:val="22"/>
          <w:szCs w:val="22"/>
        </w:rPr>
      </w:pPr>
      <w:r w:rsidRPr="006729FB">
        <w:t>A.8.23.6.1</w:t>
      </w:r>
      <w:r w:rsidRPr="006729FB">
        <w:rPr>
          <w:rFonts w:asciiTheme="minorHAnsi" w:eastAsiaTheme="minorEastAsia" w:hAnsiTheme="minorHAnsi" w:cstheme="minorBidi"/>
          <w:sz w:val="22"/>
          <w:szCs w:val="22"/>
        </w:rPr>
        <w:tab/>
      </w:r>
      <w:r w:rsidRPr="00285BBA">
        <w:rPr>
          <w:snapToGrid w:val="0"/>
        </w:rPr>
        <w:t>Test Purpose and Environment</w:t>
      </w:r>
      <w:r>
        <w:tab/>
        <w:t>2329</w:t>
      </w:r>
    </w:p>
    <w:p w14:paraId="7752D473" w14:textId="77777777" w:rsidR="006729FB" w:rsidRDefault="006729FB">
      <w:pPr>
        <w:pStyle w:val="TOC4"/>
        <w:rPr>
          <w:rFonts w:asciiTheme="minorHAnsi" w:eastAsiaTheme="minorEastAsia" w:hAnsiTheme="minorHAnsi" w:cstheme="minorBidi"/>
          <w:sz w:val="22"/>
          <w:szCs w:val="22"/>
        </w:rPr>
      </w:pPr>
      <w:r w:rsidRPr="006729FB">
        <w:t>A.8.23.6.2</w:t>
      </w:r>
      <w:r w:rsidRPr="006729FB">
        <w:rPr>
          <w:rFonts w:asciiTheme="minorHAnsi" w:eastAsiaTheme="minorEastAsia" w:hAnsiTheme="minorHAnsi" w:cstheme="minorBidi"/>
          <w:sz w:val="22"/>
          <w:szCs w:val="22"/>
        </w:rPr>
        <w:tab/>
      </w:r>
      <w:r w:rsidRPr="00285BBA">
        <w:rPr>
          <w:snapToGrid w:val="0"/>
        </w:rPr>
        <w:t>Test Requirements</w:t>
      </w:r>
      <w:r>
        <w:tab/>
        <w:t>2332</w:t>
      </w:r>
    </w:p>
    <w:p w14:paraId="3FAD2D53" w14:textId="77777777" w:rsidR="006729FB" w:rsidRDefault="006729F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71B09234" w14:textId="77777777" w:rsidR="006729FB" w:rsidRDefault="006729F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1DE5D8EB" w14:textId="77777777" w:rsidR="006729FB" w:rsidRDefault="006729F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15BF64F3" w14:textId="77777777" w:rsidR="006729FB" w:rsidRDefault="006729FB">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2335</w:t>
      </w:r>
    </w:p>
    <w:p w14:paraId="6A906CE1" w14:textId="77777777" w:rsidR="006729FB" w:rsidRDefault="006729F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41ADF331" w14:textId="77777777" w:rsidR="006729FB" w:rsidRDefault="006729F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49577784" w14:textId="77777777" w:rsidR="006729FB" w:rsidRDefault="006729F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3B90DF31" w14:textId="77777777" w:rsidR="006729FB" w:rsidRDefault="006729FB">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3FCF2548" w14:textId="77777777" w:rsidR="006729FB" w:rsidRDefault="006729F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08D603C4" w14:textId="77777777" w:rsidR="006729FB" w:rsidRDefault="006729F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55B2A0E" w14:textId="77777777" w:rsidR="006729FB" w:rsidRDefault="006729FB">
      <w:pPr>
        <w:pStyle w:val="TOC4"/>
        <w:rPr>
          <w:rFonts w:asciiTheme="minorHAnsi" w:eastAsiaTheme="minorEastAsia" w:hAnsiTheme="minorHAnsi" w:cstheme="minorBidi"/>
          <w:sz w:val="22"/>
          <w:szCs w:val="22"/>
        </w:rPr>
      </w:pPr>
      <w:r w:rsidRPr="006729FB">
        <w:t>A.8.23.10.1</w:t>
      </w:r>
      <w:r w:rsidRPr="006729FB">
        <w:rPr>
          <w:rFonts w:asciiTheme="minorHAnsi" w:eastAsiaTheme="minorEastAsia" w:hAnsiTheme="minorHAnsi" w:cstheme="minorBidi"/>
          <w:sz w:val="22"/>
          <w:szCs w:val="22"/>
        </w:rPr>
        <w:tab/>
      </w:r>
      <w:r w:rsidRPr="00285BBA">
        <w:rPr>
          <w:snapToGrid w:val="0"/>
        </w:rPr>
        <w:t>Test Purpose and Environment</w:t>
      </w:r>
      <w:r>
        <w:tab/>
        <w:t>2341</w:t>
      </w:r>
    </w:p>
    <w:p w14:paraId="6569293C" w14:textId="77777777" w:rsidR="006729FB" w:rsidRDefault="006729FB">
      <w:pPr>
        <w:pStyle w:val="TOC4"/>
        <w:rPr>
          <w:rFonts w:asciiTheme="minorHAnsi" w:eastAsiaTheme="minorEastAsia" w:hAnsiTheme="minorHAnsi" w:cstheme="minorBidi"/>
          <w:sz w:val="22"/>
          <w:szCs w:val="22"/>
        </w:rPr>
      </w:pPr>
      <w:r w:rsidRPr="006729FB">
        <w:t>A.8.23.10.2</w:t>
      </w:r>
      <w:r w:rsidRPr="006729FB">
        <w:rPr>
          <w:rFonts w:asciiTheme="minorHAnsi" w:eastAsiaTheme="minorEastAsia" w:hAnsiTheme="minorHAnsi" w:cstheme="minorBidi"/>
          <w:sz w:val="22"/>
          <w:szCs w:val="22"/>
        </w:rPr>
        <w:tab/>
      </w:r>
      <w:r w:rsidRPr="00285BBA">
        <w:rPr>
          <w:snapToGrid w:val="0"/>
        </w:rPr>
        <w:t>Test Requirements</w:t>
      </w:r>
      <w:r>
        <w:tab/>
        <w:t>2344</w:t>
      </w:r>
    </w:p>
    <w:p w14:paraId="0E5FCDF3" w14:textId="77777777" w:rsidR="006729FB" w:rsidRDefault="006729F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0C6C8D04" w14:textId="77777777" w:rsidR="006729FB" w:rsidRDefault="006729FB">
      <w:pPr>
        <w:pStyle w:val="TOC4"/>
        <w:rPr>
          <w:rFonts w:asciiTheme="minorHAnsi" w:eastAsiaTheme="minorEastAsia" w:hAnsiTheme="minorHAnsi" w:cstheme="minorBidi"/>
          <w:sz w:val="22"/>
          <w:szCs w:val="22"/>
        </w:rPr>
      </w:pPr>
      <w:r w:rsidRPr="006729FB">
        <w:t>A.8.23.11.1</w:t>
      </w:r>
      <w:r w:rsidRPr="006729FB">
        <w:rPr>
          <w:rFonts w:asciiTheme="minorHAnsi" w:eastAsiaTheme="minorEastAsia" w:hAnsiTheme="minorHAnsi" w:cstheme="minorBidi"/>
          <w:sz w:val="22"/>
          <w:szCs w:val="22"/>
        </w:rPr>
        <w:tab/>
      </w:r>
      <w:r w:rsidRPr="00285BBA">
        <w:rPr>
          <w:snapToGrid w:val="0"/>
        </w:rPr>
        <w:t>Test Purpose and Environment</w:t>
      </w:r>
      <w:r>
        <w:tab/>
        <w:t>2344</w:t>
      </w:r>
    </w:p>
    <w:p w14:paraId="3B6A8C99" w14:textId="77777777" w:rsidR="006729FB" w:rsidRDefault="006729FB">
      <w:pPr>
        <w:pStyle w:val="TOC4"/>
        <w:rPr>
          <w:rFonts w:asciiTheme="minorHAnsi" w:eastAsiaTheme="minorEastAsia" w:hAnsiTheme="minorHAnsi" w:cstheme="minorBidi"/>
          <w:sz w:val="22"/>
          <w:szCs w:val="22"/>
        </w:rPr>
      </w:pPr>
      <w:r w:rsidRPr="006729FB">
        <w:t>A.8.23.11.2</w:t>
      </w:r>
      <w:r w:rsidRPr="006729FB">
        <w:rPr>
          <w:rFonts w:asciiTheme="minorHAnsi" w:eastAsiaTheme="minorEastAsia" w:hAnsiTheme="minorHAnsi" w:cstheme="minorBidi"/>
          <w:sz w:val="22"/>
          <w:szCs w:val="22"/>
        </w:rPr>
        <w:tab/>
      </w:r>
      <w:r w:rsidRPr="00285BBA">
        <w:rPr>
          <w:snapToGrid w:val="0"/>
        </w:rPr>
        <w:t>Test Requirements</w:t>
      </w:r>
      <w:r>
        <w:tab/>
        <w:t>2347</w:t>
      </w:r>
    </w:p>
    <w:p w14:paraId="01A0A1A0" w14:textId="77777777" w:rsidR="006729FB" w:rsidRDefault="006729F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0A653B03" w14:textId="77777777" w:rsidR="006729FB" w:rsidRDefault="006729FB">
      <w:pPr>
        <w:pStyle w:val="TOC4"/>
        <w:rPr>
          <w:rFonts w:asciiTheme="minorHAnsi" w:eastAsiaTheme="minorEastAsia" w:hAnsiTheme="minorHAnsi" w:cstheme="minorBidi"/>
          <w:sz w:val="22"/>
          <w:szCs w:val="22"/>
        </w:rPr>
      </w:pPr>
      <w:r w:rsidRPr="006729FB">
        <w:t>A.8.23.12.1</w:t>
      </w:r>
      <w:r w:rsidRPr="006729FB">
        <w:rPr>
          <w:rFonts w:asciiTheme="minorHAnsi" w:eastAsiaTheme="minorEastAsia" w:hAnsiTheme="minorHAnsi" w:cstheme="minorBidi"/>
          <w:sz w:val="22"/>
          <w:szCs w:val="22"/>
        </w:rPr>
        <w:tab/>
      </w:r>
      <w:r w:rsidRPr="00285BBA">
        <w:rPr>
          <w:snapToGrid w:val="0"/>
        </w:rPr>
        <w:t>Test Purpose and Environment</w:t>
      </w:r>
      <w:r>
        <w:tab/>
        <w:t>2347</w:t>
      </w:r>
    </w:p>
    <w:p w14:paraId="6895AB4B" w14:textId="77777777" w:rsidR="006729FB" w:rsidRDefault="006729FB">
      <w:pPr>
        <w:pStyle w:val="TOC4"/>
        <w:rPr>
          <w:rFonts w:asciiTheme="minorHAnsi" w:eastAsiaTheme="minorEastAsia" w:hAnsiTheme="minorHAnsi" w:cstheme="minorBidi"/>
          <w:sz w:val="22"/>
          <w:szCs w:val="22"/>
        </w:rPr>
      </w:pPr>
      <w:r w:rsidRPr="006729FB">
        <w:t>A.8.23.12.2</w:t>
      </w:r>
      <w:r w:rsidRPr="006729FB">
        <w:rPr>
          <w:rFonts w:asciiTheme="minorHAnsi" w:eastAsiaTheme="minorEastAsia" w:hAnsiTheme="minorHAnsi" w:cstheme="minorBidi"/>
          <w:sz w:val="22"/>
          <w:szCs w:val="22"/>
        </w:rPr>
        <w:tab/>
      </w:r>
      <w:r w:rsidRPr="00285BBA">
        <w:rPr>
          <w:snapToGrid w:val="0"/>
        </w:rPr>
        <w:t>Test Requirements</w:t>
      </w:r>
      <w:r>
        <w:tab/>
        <w:t>2350</w:t>
      </w:r>
    </w:p>
    <w:p w14:paraId="50D95358" w14:textId="77777777" w:rsidR="006729FB" w:rsidRDefault="006729F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3C5F3920" w14:textId="77777777" w:rsidR="006729FB" w:rsidRDefault="006729FB">
      <w:pPr>
        <w:pStyle w:val="TOC4"/>
        <w:rPr>
          <w:rFonts w:asciiTheme="minorHAnsi" w:eastAsiaTheme="minorEastAsia" w:hAnsiTheme="minorHAnsi" w:cstheme="minorBidi"/>
          <w:sz w:val="22"/>
          <w:szCs w:val="22"/>
        </w:rPr>
      </w:pPr>
      <w:r w:rsidRPr="006729FB">
        <w:t>A.8.23.13.1</w:t>
      </w:r>
      <w:r w:rsidRPr="006729FB">
        <w:rPr>
          <w:rFonts w:asciiTheme="minorHAnsi" w:eastAsiaTheme="minorEastAsia" w:hAnsiTheme="minorHAnsi" w:cstheme="minorBidi"/>
          <w:sz w:val="22"/>
          <w:szCs w:val="22"/>
        </w:rPr>
        <w:tab/>
      </w:r>
      <w:r w:rsidRPr="00285BBA">
        <w:rPr>
          <w:snapToGrid w:val="0"/>
        </w:rPr>
        <w:t>Test Purpose and Environment</w:t>
      </w:r>
      <w:r>
        <w:tab/>
        <w:t>2350</w:t>
      </w:r>
    </w:p>
    <w:p w14:paraId="2C1F5884" w14:textId="77777777" w:rsidR="006729FB" w:rsidRDefault="006729FB">
      <w:pPr>
        <w:pStyle w:val="TOC4"/>
        <w:rPr>
          <w:rFonts w:asciiTheme="minorHAnsi" w:eastAsiaTheme="minorEastAsia" w:hAnsiTheme="minorHAnsi" w:cstheme="minorBidi"/>
          <w:sz w:val="22"/>
          <w:szCs w:val="22"/>
        </w:rPr>
      </w:pPr>
      <w:r w:rsidRPr="006729FB">
        <w:t>A.8.23.13.2</w:t>
      </w:r>
      <w:r w:rsidRPr="006729FB">
        <w:rPr>
          <w:rFonts w:asciiTheme="minorHAnsi" w:eastAsiaTheme="minorEastAsia" w:hAnsiTheme="minorHAnsi" w:cstheme="minorBidi"/>
          <w:sz w:val="22"/>
          <w:szCs w:val="22"/>
        </w:rPr>
        <w:tab/>
      </w:r>
      <w:r w:rsidRPr="00285BBA">
        <w:rPr>
          <w:snapToGrid w:val="0"/>
        </w:rPr>
        <w:t>Test Requirements</w:t>
      </w:r>
      <w:r>
        <w:tab/>
        <w:t>2353</w:t>
      </w:r>
    </w:p>
    <w:p w14:paraId="49939C44" w14:textId="77777777" w:rsidR="006729FB" w:rsidRDefault="006729F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3EDEAE27" w14:textId="77777777" w:rsidR="006729FB" w:rsidRDefault="006729F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7FCBD2A6" w14:textId="77777777" w:rsidR="006729FB" w:rsidRDefault="006729F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495D2B42" w14:textId="77777777" w:rsidR="006729FB" w:rsidRDefault="006729F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16514DAF" w14:textId="77777777" w:rsidR="006729FB" w:rsidRDefault="006729F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481DE9B9" w14:textId="77777777" w:rsidR="006729FB" w:rsidRDefault="006729F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3E9C2C0F" w14:textId="77777777" w:rsidR="006729FB" w:rsidRDefault="006729F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08530ABA" w14:textId="77777777" w:rsidR="006729FB" w:rsidRDefault="006729FB">
      <w:pPr>
        <w:pStyle w:val="TOC4"/>
        <w:rPr>
          <w:rFonts w:asciiTheme="minorHAnsi" w:eastAsiaTheme="minorEastAsia" w:hAnsiTheme="minorHAnsi" w:cstheme="minorBidi"/>
          <w:sz w:val="22"/>
          <w:szCs w:val="22"/>
        </w:rPr>
      </w:pPr>
      <w:r w:rsidRPr="006729FB">
        <w:t>A.8.23.16.1</w:t>
      </w:r>
      <w:r w:rsidRPr="006729FB">
        <w:rPr>
          <w:rFonts w:asciiTheme="minorHAnsi" w:eastAsiaTheme="minorEastAsia" w:hAnsiTheme="minorHAnsi" w:cstheme="minorBidi"/>
          <w:sz w:val="22"/>
          <w:szCs w:val="22"/>
        </w:rPr>
        <w:tab/>
      </w:r>
      <w:r w:rsidRPr="00285BBA">
        <w:rPr>
          <w:snapToGrid w:val="0"/>
        </w:rPr>
        <w:t>Test Purpose and Environment</w:t>
      </w:r>
      <w:r>
        <w:tab/>
        <w:t>2359</w:t>
      </w:r>
    </w:p>
    <w:p w14:paraId="74CF3BC9" w14:textId="77777777" w:rsidR="006729FB" w:rsidRDefault="006729FB">
      <w:pPr>
        <w:pStyle w:val="TOC4"/>
        <w:rPr>
          <w:rFonts w:asciiTheme="minorHAnsi" w:eastAsiaTheme="minorEastAsia" w:hAnsiTheme="minorHAnsi" w:cstheme="minorBidi"/>
          <w:sz w:val="22"/>
          <w:szCs w:val="22"/>
        </w:rPr>
      </w:pPr>
      <w:r w:rsidRPr="006729FB">
        <w:t>A.8.23.16.2</w:t>
      </w:r>
      <w:r w:rsidRPr="006729FB">
        <w:rPr>
          <w:rFonts w:asciiTheme="minorHAnsi" w:eastAsiaTheme="minorEastAsia" w:hAnsiTheme="minorHAnsi" w:cstheme="minorBidi"/>
          <w:sz w:val="22"/>
          <w:szCs w:val="22"/>
        </w:rPr>
        <w:tab/>
      </w:r>
      <w:r w:rsidRPr="00285BBA">
        <w:rPr>
          <w:snapToGrid w:val="0"/>
        </w:rPr>
        <w:t>Test Requirements</w:t>
      </w:r>
      <w:r>
        <w:tab/>
        <w:t>2360</w:t>
      </w:r>
    </w:p>
    <w:p w14:paraId="4D359364" w14:textId="77777777" w:rsidR="006729FB" w:rsidRDefault="006729F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1B644975" w14:textId="77777777" w:rsidR="006729FB" w:rsidRDefault="006729FB">
      <w:pPr>
        <w:pStyle w:val="TOC4"/>
        <w:rPr>
          <w:rFonts w:asciiTheme="minorHAnsi" w:eastAsiaTheme="minorEastAsia" w:hAnsiTheme="minorHAnsi" w:cstheme="minorBidi"/>
          <w:sz w:val="22"/>
          <w:szCs w:val="22"/>
        </w:rPr>
      </w:pPr>
      <w:r w:rsidRPr="006729FB">
        <w:t>A.8.23.17.1</w:t>
      </w:r>
      <w:r w:rsidRPr="006729FB">
        <w:rPr>
          <w:rFonts w:asciiTheme="minorHAnsi" w:eastAsiaTheme="minorEastAsia" w:hAnsiTheme="minorHAnsi" w:cstheme="minorBidi"/>
          <w:sz w:val="22"/>
          <w:szCs w:val="22"/>
        </w:rPr>
        <w:tab/>
      </w:r>
      <w:r w:rsidRPr="00285BBA">
        <w:rPr>
          <w:snapToGrid w:val="0"/>
        </w:rPr>
        <w:t>Test Purpose and Environment</w:t>
      </w:r>
      <w:r>
        <w:tab/>
        <w:t>2361</w:t>
      </w:r>
    </w:p>
    <w:p w14:paraId="7162D715" w14:textId="77777777" w:rsidR="006729FB" w:rsidRDefault="006729FB">
      <w:pPr>
        <w:pStyle w:val="TOC4"/>
        <w:rPr>
          <w:rFonts w:asciiTheme="minorHAnsi" w:eastAsiaTheme="minorEastAsia" w:hAnsiTheme="minorHAnsi" w:cstheme="minorBidi"/>
          <w:sz w:val="22"/>
          <w:szCs w:val="22"/>
        </w:rPr>
      </w:pPr>
      <w:r w:rsidRPr="006729FB">
        <w:t>A.8.23.17.2</w:t>
      </w:r>
      <w:r w:rsidRPr="006729FB">
        <w:rPr>
          <w:rFonts w:asciiTheme="minorHAnsi" w:eastAsiaTheme="minorEastAsia" w:hAnsiTheme="minorHAnsi" w:cstheme="minorBidi"/>
          <w:sz w:val="22"/>
          <w:szCs w:val="22"/>
        </w:rPr>
        <w:tab/>
      </w:r>
      <w:r w:rsidRPr="00285BBA">
        <w:rPr>
          <w:snapToGrid w:val="0"/>
        </w:rPr>
        <w:t>Test Requirements</w:t>
      </w:r>
      <w:r>
        <w:tab/>
        <w:t>2363</w:t>
      </w:r>
    </w:p>
    <w:p w14:paraId="77E228B4" w14:textId="77777777" w:rsidR="006729FB" w:rsidRDefault="006729FB">
      <w:pPr>
        <w:pStyle w:val="TOC3"/>
        <w:rPr>
          <w:rFonts w:asciiTheme="minorHAnsi" w:eastAsiaTheme="minorEastAsia" w:hAnsiTheme="minorHAnsi" w:cstheme="minorBidi"/>
          <w:sz w:val="22"/>
          <w:szCs w:val="22"/>
        </w:rPr>
      </w:pPr>
      <w:r w:rsidRPr="006729FB">
        <w:t>A.8.23.18</w:t>
      </w:r>
      <w:r w:rsidRPr="006729FB">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A4066C5" w14:textId="77777777" w:rsidR="006729FB" w:rsidRDefault="006729FB">
      <w:pPr>
        <w:pStyle w:val="TOC4"/>
        <w:rPr>
          <w:rFonts w:asciiTheme="minorHAnsi" w:eastAsiaTheme="minorEastAsia" w:hAnsiTheme="minorHAnsi" w:cstheme="minorBidi"/>
          <w:sz w:val="22"/>
          <w:szCs w:val="22"/>
        </w:rPr>
      </w:pPr>
      <w:r w:rsidRPr="006729FB">
        <w:t>A.8.23.18.1</w:t>
      </w:r>
      <w:r w:rsidRPr="006729FB">
        <w:rPr>
          <w:rFonts w:asciiTheme="minorHAnsi" w:eastAsiaTheme="minorEastAsia" w:hAnsiTheme="minorHAnsi" w:cstheme="minorBidi"/>
          <w:sz w:val="22"/>
          <w:szCs w:val="22"/>
        </w:rPr>
        <w:tab/>
      </w:r>
      <w:r w:rsidRPr="00285BBA">
        <w:rPr>
          <w:snapToGrid w:val="0"/>
        </w:rPr>
        <w:t>Test Purpose and Environment</w:t>
      </w:r>
      <w:r>
        <w:tab/>
        <w:t>2363</w:t>
      </w:r>
    </w:p>
    <w:p w14:paraId="53B36443" w14:textId="77777777" w:rsidR="006729FB" w:rsidRDefault="006729FB">
      <w:pPr>
        <w:pStyle w:val="TOC4"/>
        <w:rPr>
          <w:rFonts w:asciiTheme="minorHAnsi" w:eastAsiaTheme="minorEastAsia" w:hAnsiTheme="minorHAnsi" w:cstheme="minorBidi"/>
          <w:sz w:val="22"/>
          <w:szCs w:val="22"/>
        </w:rPr>
      </w:pPr>
      <w:r w:rsidRPr="006729FB">
        <w:t>A.8.23.18.2</w:t>
      </w:r>
      <w:r w:rsidRPr="006729FB">
        <w:rPr>
          <w:rFonts w:asciiTheme="minorHAnsi" w:eastAsiaTheme="minorEastAsia" w:hAnsiTheme="minorHAnsi" w:cstheme="minorBidi"/>
          <w:sz w:val="22"/>
          <w:szCs w:val="22"/>
        </w:rPr>
        <w:tab/>
      </w:r>
      <w:r w:rsidRPr="00285BBA">
        <w:rPr>
          <w:snapToGrid w:val="0"/>
        </w:rPr>
        <w:t>Test Requirements</w:t>
      </w:r>
      <w:r>
        <w:tab/>
        <w:t>2364</w:t>
      </w:r>
    </w:p>
    <w:p w14:paraId="241A503C" w14:textId="77777777" w:rsidR="006729FB" w:rsidRDefault="006729FB">
      <w:pPr>
        <w:pStyle w:val="TOC3"/>
        <w:rPr>
          <w:rFonts w:asciiTheme="minorHAnsi" w:eastAsiaTheme="minorEastAsia" w:hAnsiTheme="minorHAnsi" w:cstheme="minorBidi"/>
          <w:sz w:val="22"/>
          <w:szCs w:val="22"/>
        </w:rPr>
      </w:pPr>
      <w:r w:rsidRPr="006729FB">
        <w:t>A.8.23.19</w:t>
      </w:r>
      <w:r w:rsidRPr="006729FB">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2084C4DF" w14:textId="77777777" w:rsidR="006729FB" w:rsidRDefault="006729FB">
      <w:pPr>
        <w:pStyle w:val="TOC4"/>
        <w:rPr>
          <w:rFonts w:asciiTheme="minorHAnsi" w:eastAsiaTheme="minorEastAsia" w:hAnsiTheme="minorHAnsi" w:cstheme="minorBidi"/>
          <w:sz w:val="22"/>
          <w:szCs w:val="22"/>
        </w:rPr>
      </w:pPr>
      <w:r w:rsidRPr="006729FB">
        <w:t>A.8.23.19.1</w:t>
      </w:r>
      <w:r w:rsidRPr="006729FB">
        <w:rPr>
          <w:rFonts w:asciiTheme="minorHAnsi" w:eastAsiaTheme="minorEastAsia" w:hAnsiTheme="minorHAnsi" w:cstheme="minorBidi"/>
          <w:sz w:val="22"/>
          <w:szCs w:val="22"/>
        </w:rPr>
        <w:tab/>
      </w:r>
      <w:r w:rsidRPr="00285BBA">
        <w:rPr>
          <w:snapToGrid w:val="0"/>
        </w:rPr>
        <w:t>Test Purpose and Environment</w:t>
      </w:r>
      <w:r>
        <w:tab/>
        <w:t>2365</w:t>
      </w:r>
    </w:p>
    <w:p w14:paraId="208165E5" w14:textId="77777777" w:rsidR="006729FB" w:rsidRDefault="006729FB">
      <w:pPr>
        <w:pStyle w:val="TOC4"/>
        <w:rPr>
          <w:rFonts w:asciiTheme="minorHAnsi" w:eastAsiaTheme="minorEastAsia" w:hAnsiTheme="minorHAnsi" w:cstheme="minorBidi"/>
          <w:sz w:val="22"/>
          <w:szCs w:val="22"/>
        </w:rPr>
      </w:pPr>
      <w:r w:rsidRPr="006729FB">
        <w:t>A.8.23.19.2</w:t>
      </w:r>
      <w:r w:rsidRPr="006729FB">
        <w:rPr>
          <w:rFonts w:asciiTheme="minorHAnsi" w:eastAsiaTheme="minorEastAsia" w:hAnsiTheme="minorHAnsi" w:cstheme="minorBidi"/>
          <w:sz w:val="22"/>
          <w:szCs w:val="22"/>
        </w:rPr>
        <w:tab/>
      </w:r>
      <w:r w:rsidRPr="00285BBA">
        <w:rPr>
          <w:snapToGrid w:val="0"/>
        </w:rPr>
        <w:t>Test Requirements</w:t>
      </w:r>
      <w:r>
        <w:tab/>
        <w:t>2366</w:t>
      </w:r>
    </w:p>
    <w:p w14:paraId="1F2ED597" w14:textId="77777777" w:rsidR="006729FB" w:rsidRDefault="006729FB">
      <w:pPr>
        <w:pStyle w:val="TOC3"/>
        <w:rPr>
          <w:rFonts w:asciiTheme="minorHAnsi" w:eastAsiaTheme="minorEastAsia" w:hAnsiTheme="minorHAnsi" w:cstheme="minorBidi"/>
          <w:sz w:val="22"/>
          <w:szCs w:val="22"/>
        </w:rPr>
      </w:pPr>
      <w:r w:rsidRPr="006729FB">
        <w:t>A.8.23.20</w:t>
      </w:r>
      <w:r w:rsidRPr="006729FB">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62C4BBB3" w14:textId="77777777" w:rsidR="006729FB" w:rsidRDefault="006729FB">
      <w:pPr>
        <w:pStyle w:val="TOC4"/>
        <w:rPr>
          <w:rFonts w:asciiTheme="minorHAnsi" w:eastAsiaTheme="minorEastAsia" w:hAnsiTheme="minorHAnsi" w:cstheme="minorBidi"/>
          <w:sz w:val="22"/>
          <w:szCs w:val="22"/>
        </w:rPr>
      </w:pPr>
      <w:r w:rsidRPr="006729FB">
        <w:t>A.8.23.20.1</w:t>
      </w:r>
      <w:r w:rsidRPr="006729FB">
        <w:rPr>
          <w:rFonts w:asciiTheme="minorHAnsi" w:eastAsiaTheme="minorEastAsia" w:hAnsiTheme="minorHAnsi" w:cstheme="minorBidi"/>
          <w:sz w:val="22"/>
          <w:szCs w:val="22"/>
        </w:rPr>
        <w:tab/>
      </w:r>
      <w:r w:rsidRPr="00285BBA">
        <w:rPr>
          <w:snapToGrid w:val="0"/>
        </w:rPr>
        <w:t>Test Purpose and Environment</w:t>
      </w:r>
      <w:r>
        <w:tab/>
        <w:t>2367</w:t>
      </w:r>
    </w:p>
    <w:p w14:paraId="3061A48F" w14:textId="77777777" w:rsidR="006729FB" w:rsidRDefault="006729FB">
      <w:pPr>
        <w:pStyle w:val="TOC4"/>
        <w:rPr>
          <w:rFonts w:asciiTheme="minorHAnsi" w:eastAsiaTheme="minorEastAsia" w:hAnsiTheme="minorHAnsi" w:cstheme="minorBidi"/>
          <w:sz w:val="22"/>
          <w:szCs w:val="22"/>
        </w:rPr>
      </w:pPr>
      <w:r w:rsidRPr="006729FB">
        <w:t>A.8.23.20.2</w:t>
      </w:r>
      <w:r w:rsidRPr="006729FB">
        <w:rPr>
          <w:rFonts w:asciiTheme="minorHAnsi" w:eastAsiaTheme="minorEastAsia" w:hAnsiTheme="minorHAnsi" w:cstheme="minorBidi"/>
          <w:sz w:val="22"/>
          <w:szCs w:val="22"/>
        </w:rPr>
        <w:tab/>
      </w:r>
      <w:r w:rsidRPr="00285BBA">
        <w:rPr>
          <w:snapToGrid w:val="0"/>
        </w:rPr>
        <w:t>Test Requirements</w:t>
      </w:r>
      <w:r>
        <w:tab/>
        <w:t>2368</w:t>
      </w:r>
    </w:p>
    <w:p w14:paraId="2CF2D652" w14:textId="77777777" w:rsidR="006729FB" w:rsidRDefault="006729FB">
      <w:pPr>
        <w:pStyle w:val="TOC3"/>
        <w:rPr>
          <w:rFonts w:asciiTheme="minorHAnsi" w:eastAsiaTheme="minorEastAsia" w:hAnsiTheme="minorHAnsi" w:cstheme="minorBidi"/>
          <w:sz w:val="22"/>
          <w:szCs w:val="22"/>
        </w:rPr>
      </w:pPr>
      <w:r w:rsidRPr="006729FB">
        <w:t>A.8.23.21</w:t>
      </w:r>
      <w:r w:rsidRPr="006729FB">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7B14CF7E" w14:textId="77777777" w:rsidR="006729FB" w:rsidRDefault="006729FB">
      <w:pPr>
        <w:pStyle w:val="TOC4"/>
        <w:rPr>
          <w:rFonts w:asciiTheme="minorHAnsi" w:eastAsiaTheme="minorEastAsia" w:hAnsiTheme="minorHAnsi" w:cstheme="minorBidi"/>
          <w:sz w:val="22"/>
          <w:szCs w:val="22"/>
        </w:rPr>
      </w:pPr>
      <w:r w:rsidRPr="006729FB">
        <w:t>A.8.23.21.1</w:t>
      </w:r>
      <w:r w:rsidRPr="006729FB">
        <w:rPr>
          <w:rFonts w:asciiTheme="minorHAnsi" w:eastAsiaTheme="minorEastAsia" w:hAnsiTheme="minorHAnsi" w:cstheme="minorBidi"/>
          <w:sz w:val="22"/>
          <w:szCs w:val="22"/>
        </w:rPr>
        <w:tab/>
      </w:r>
      <w:r w:rsidRPr="00285BBA">
        <w:rPr>
          <w:snapToGrid w:val="0"/>
        </w:rPr>
        <w:t>Test Purpose and Environment</w:t>
      </w:r>
      <w:r>
        <w:tab/>
        <w:t>2369</w:t>
      </w:r>
    </w:p>
    <w:p w14:paraId="68690E74" w14:textId="77777777" w:rsidR="006729FB" w:rsidRDefault="006729FB">
      <w:pPr>
        <w:pStyle w:val="TOC4"/>
        <w:rPr>
          <w:rFonts w:asciiTheme="minorHAnsi" w:eastAsiaTheme="minorEastAsia" w:hAnsiTheme="minorHAnsi" w:cstheme="minorBidi"/>
          <w:sz w:val="22"/>
          <w:szCs w:val="22"/>
        </w:rPr>
      </w:pPr>
      <w:r w:rsidRPr="006729FB">
        <w:t>A.8.23.21</w:t>
      </w:r>
      <w:r w:rsidRPr="006729FB">
        <w:rPr>
          <w:snapToGrid w:val="0"/>
        </w:rPr>
        <w:t>.2</w:t>
      </w:r>
      <w:r w:rsidRPr="006729FB">
        <w:rPr>
          <w:rFonts w:asciiTheme="minorHAnsi" w:eastAsiaTheme="minorEastAsia" w:hAnsiTheme="minorHAnsi"/>
          <w:sz w:val="22"/>
          <w:szCs w:val="22"/>
        </w:rPr>
        <w:tab/>
      </w:r>
      <w:r w:rsidRPr="00285BBA">
        <w:rPr>
          <w:snapToGrid w:val="0"/>
        </w:rPr>
        <w:t>Test Requirements</w:t>
      </w:r>
      <w:r>
        <w:tab/>
        <w:t>2370</w:t>
      </w:r>
    </w:p>
    <w:p w14:paraId="215C77BF" w14:textId="77777777" w:rsidR="006729FB" w:rsidRDefault="006729FB">
      <w:pPr>
        <w:pStyle w:val="TOC3"/>
        <w:rPr>
          <w:rFonts w:asciiTheme="minorHAnsi" w:eastAsiaTheme="minorEastAsia" w:hAnsiTheme="minorHAnsi" w:cstheme="minorBidi"/>
          <w:sz w:val="22"/>
          <w:szCs w:val="22"/>
        </w:rPr>
      </w:pPr>
      <w:r w:rsidRPr="006729FB">
        <w:t>A.8.23.22</w:t>
      </w:r>
      <w:r w:rsidRPr="006729FB">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736A9AAC" w14:textId="77777777" w:rsidR="006729FB" w:rsidRDefault="006729FB">
      <w:pPr>
        <w:pStyle w:val="TOC4"/>
        <w:rPr>
          <w:rFonts w:asciiTheme="minorHAnsi" w:eastAsiaTheme="minorEastAsia" w:hAnsiTheme="minorHAnsi" w:cstheme="minorBidi"/>
          <w:sz w:val="22"/>
          <w:szCs w:val="22"/>
        </w:rPr>
      </w:pPr>
      <w:r w:rsidRPr="006729FB">
        <w:t>A.8.23.22.1</w:t>
      </w:r>
      <w:r w:rsidRPr="006729FB">
        <w:rPr>
          <w:rFonts w:asciiTheme="minorHAnsi" w:eastAsiaTheme="minorEastAsia" w:hAnsiTheme="minorHAnsi" w:cstheme="minorBidi"/>
          <w:sz w:val="22"/>
          <w:szCs w:val="22"/>
        </w:rPr>
        <w:tab/>
      </w:r>
      <w:r w:rsidRPr="00285BBA">
        <w:rPr>
          <w:snapToGrid w:val="0"/>
        </w:rPr>
        <w:t>Test Purpose and Environment</w:t>
      </w:r>
      <w:r>
        <w:tab/>
        <w:t>2371</w:t>
      </w:r>
    </w:p>
    <w:p w14:paraId="5BBCB2D7" w14:textId="77777777" w:rsidR="006729FB" w:rsidRDefault="006729FB">
      <w:pPr>
        <w:pStyle w:val="TOC4"/>
        <w:rPr>
          <w:rFonts w:asciiTheme="minorHAnsi" w:eastAsiaTheme="minorEastAsia" w:hAnsiTheme="minorHAnsi" w:cstheme="minorBidi"/>
          <w:sz w:val="22"/>
          <w:szCs w:val="22"/>
        </w:rPr>
      </w:pPr>
      <w:r w:rsidRPr="006729FB">
        <w:t>A.8.23.22</w:t>
      </w:r>
      <w:r w:rsidRPr="006729FB">
        <w:rPr>
          <w:snapToGrid w:val="0"/>
        </w:rPr>
        <w:t>.2</w:t>
      </w:r>
      <w:r w:rsidRPr="006729FB">
        <w:rPr>
          <w:rFonts w:asciiTheme="minorHAnsi" w:eastAsiaTheme="minorEastAsia" w:hAnsiTheme="minorHAnsi"/>
          <w:sz w:val="22"/>
          <w:szCs w:val="22"/>
        </w:rPr>
        <w:tab/>
      </w:r>
      <w:r w:rsidRPr="00285BBA">
        <w:rPr>
          <w:snapToGrid w:val="0"/>
        </w:rPr>
        <w:t>Test Requirements</w:t>
      </w:r>
      <w:r>
        <w:tab/>
        <w:t>2373</w:t>
      </w:r>
    </w:p>
    <w:p w14:paraId="7125D3C5" w14:textId="77777777" w:rsidR="006729FB" w:rsidRDefault="006729FB">
      <w:pPr>
        <w:pStyle w:val="TOC3"/>
        <w:rPr>
          <w:rFonts w:asciiTheme="minorHAnsi" w:eastAsiaTheme="minorEastAsia" w:hAnsiTheme="minorHAnsi" w:cstheme="minorBidi"/>
          <w:sz w:val="22"/>
          <w:szCs w:val="22"/>
        </w:rPr>
      </w:pPr>
      <w:r w:rsidRPr="006729FB">
        <w:t>A.8.23.23</w:t>
      </w:r>
      <w:r w:rsidRPr="006729FB">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33A1B76" w14:textId="77777777" w:rsidR="006729FB" w:rsidRDefault="006729FB">
      <w:pPr>
        <w:pStyle w:val="TOC4"/>
        <w:rPr>
          <w:rFonts w:asciiTheme="minorHAnsi" w:eastAsiaTheme="minorEastAsia" w:hAnsiTheme="minorHAnsi" w:cstheme="minorBidi"/>
          <w:sz w:val="22"/>
          <w:szCs w:val="22"/>
        </w:rPr>
      </w:pPr>
      <w:r w:rsidRPr="006729FB">
        <w:t>A.8.23.23.1</w:t>
      </w:r>
      <w:r w:rsidRPr="006729FB">
        <w:rPr>
          <w:rFonts w:asciiTheme="minorHAnsi" w:eastAsiaTheme="minorEastAsia" w:hAnsiTheme="minorHAnsi" w:cstheme="minorBidi"/>
          <w:sz w:val="22"/>
          <w:szCs w:val="22"/>
        </w:rPr>
        <w:tab/>
      </w:r>
      <w:r w:rsidRPr="00285BBA">
        <w:rPr>
          <w:snapToGrid w:val="0"/>
        </w:rPr>
        <w:t>Test Purpose and Environment</w:t>
      </w:r>
      <w:r>
        <w:tab/>
        <w:t>2373</w:t>
      </w:r>
    </w:p>
    <w:p w14:paraId="773C511C" w14:textId="77777777" w:rsidR="006729FB" w:rsidRDefault="006729FB">
      <w:pPr>
        <w:pStyle w:val="TOC4"/>
        <w:rPr>
          <w:rFonts w:asciiTheme="minorHAnsi" w:eastAsiaTheme="minorEastAsia" w:hAnsiTheme="minorHAnsi" w:cstheme="minorBidi"/>
          <w:sz w:val="22"/>
          <w:szCs w:val="22"/>
        </w:rPr>
      </w:pPr>
      <w:r w:rsidRPr="006729FB">
        <w:t>A.8.23.23.2</w:t>
      </w:r>
      <w:r w:rsidRPr="006729FB">
        <w:rPr>
          <w:rFonts w:asciiTheme="minorHAnsi" w:eastAsiaTheme="minorEastAsia" w:hAnsiTheme="minorHAnsi" w:cstheme="minorBidi"/>
          <w:sz w:val="22"/>
          <w:szCs w:val="22"/>
        </w:rPr>
        <w:tab/>
      </w:r>
      <w:r w:rsidRPr="00285BBA">
        <w:rPr>
          <w:snapToGrid w:val="0"/>
        </w:rPr>
        <w:t>Test Requirements</w:t>
      </w:r>
      <w:r>
        <w:tab/>
        <w:t>2375</w:t>
      </w:r>
    </w:p>
    <w:p w14:paraId="600097CE" w14:textId="77777777" w:rsidR="006729FB" w:rsidRDefault="006729F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11CCA4C3" w14:textId="77777777" w:rsidR="006729FB" w:rsidRDefault="006729FB">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72D98808" w14:textId="77777777" w:rsidR="006729FB" w:rsidRDefault="006729F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1E4487C8" w14:textId="77777777" w:rsidR="006729FB" w:rsidRDefault="006729F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4619B449" w14:textId="77777777" w:rsidR="006729FB" w:rsidRDefault="006729FB">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32629F0" w14:textId="77777777" w:rsidR="006729FB" w:rsidRDefault="006729F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4A23B8B9" w14:textId="77777777" w:rsidR="006729FB" w:rsidRDefault="006729F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5772778F" w14:textId="77777777" w:rsidR="006729FB" w:rsidRDefault="006729F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5D61876F" w14:textId="77777777" w:rsidR="006729FB" w:rsidRDefault="006729F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0195890A" w14:textId="77777777" w:rsidR="006729FB" w:rsidRDefault="006729F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60B704B2" w14:textId="77777777" w:rsidR="006729FB" w:rsidRDefault="006729F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683C061E" w14:textId="77777777" w:rsidR="006729FB" w:rsidRDefault="006729F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61C38FF4" w14:textId="77777777" w:rsidR="006729FB" w:rsidRDefault="006729F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2676626D" w14:textId="77777777" w:rsidR="006729FB" w:rsidRDefault="006729F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26AAC0D2" w14:textId="77777777" w:rsidR="006729FB" w:rsidRDefault="006729F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7FB40E3A" w14:textId="77777777" w:rsidR="006729FB" w:rsidRDefault="006729F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3992D463" w14:textId="77777777" w:rsidR="006729FB" w:rsidRDefault="006729F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50EAA39E" w14:textId="77777777" w:rsidR="006729FB" w:rsidRDefault="006729F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5493D371" w14:textId="77777777" w:rsidR="006729FB" w:rsidRDefault="006729F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4623773C" w14:textId="77777777" w:rsidR="006729FB" w:rsidRDefault="006729F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59A202D3" w14:textId="77777777" w:rsidR="006729FB" w:rsidRDefault="006729F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3753442D" w14:textId="77777777" w:rsidR="006729FB" w:rsidRDefault="006729F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106B3EED" w14:textId="77777777" w:rsidR="006729FB" w:rsidRDefault="006729F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7D59D5FF" w14:textId="77777777" w:rsidR="006729FB" w:rsidRDefault="006729F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7A7397E9" w14:textId="77777777" w:rsidR="006729FB" w:rsidRDefault="006729F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3F97C4A6" w14:textId="77777777" w:rsidR="006729FB" w:rsidRDefault="006729F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C5FE9A6" w14:textId="77777777" w:rsidR="006729FB" w:rsidRDefault="006729F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46935ADF" w14:textId="77777777" w:rsidR="006729FB" w:rsidRDefault="006729F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1E12077D" w14:textId="77777777" w:rsidR="006729FB" w:rsidRDefault="006729F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34B5FE28" w14:textId="77777777" w:rsidR="006729FB" w:rsidRDefault="006729F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44E423C4" w14:textId="77777777" w:rsidR="006729FB" w:rsidRDefault="006729F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7F3CEADE" w14:textId="77777777" w:rsidR="006729FB" w:rsidRDefault="006729FB">
      <w:pPr>
        <w:pStyle w:val="TOC4"/>
        <w:rPr>
          <w:rFonts w:asciiTheme="minorHAnsi" w:eastAsiaTheme="minorEastAsia" w:hAnsiTheme="minorHAnsi" w:cstheme="minorBidi"/>
          <w:sz w:val="22"/>
          <w:szCs w:val="22"/>
        </w:rPr>
      </w:pPr>
      <w:r w:rsidRPr="006729FB">
        <w:t>A.8.25.1.2</w:t>
      </w:r>
      <w:r w:rsidRPr="006729FB">
        <w:rPr>
          <w:rFonts w:asciiTheme="minorHAnsi" w:hAnsiTheme="minorHAnsi" w:cstheme="minorBidi"/>
          <w:sz w:val="22"/>
          <w:szCs w:val="22"/>
        </w:rPr>
        <w:tab/>
      </w:r>
      <w:r w:rsidRPr="00285BBA">
        <w:rPr>
          <w:rFonts w:eastAsia="SimSun"/>
          <w:lang w:eastAsia="zh-CN"/>
        </w:rPr>
        <w:t>Test Requirements</w:t>
      </w:r>
      <w:r>
        <w:tab/>
        <w:t>2404</w:t>
      </w:r>
    </w:p>
    <w:p w14:paraId="5F0B5097" w14:textId="77777777" w:rsidR="006729FB" w:rsidRDefault="006729F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501F9A21" w14:textId="77777777" w:rsidR="006729FB" w:rsidRDefault="006729F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6768C5B1" w14:textId="77777777" w:rsidR="006729FB" w:rsidRDefault="006729FB">
      <w:pPr>
        <w:pStyle w:val="TOC4"/>
        <w:rPr>
          <w:rFonts w:asciiTheme="minorHAnsi" w:eastAsiaTheme="minorEastAsia" w:hAnsiTheme="minorHAnsi" w:cstheme="minorBidi"/>
          <w:sz w:val="22"/>
          <w:szCs w:val="22"/>
        </w:rPr>
      </w:pPr>
      <w:r w:rsidRPr="006729FB">
        <w:t>A.8.25.2.2</w:t>
      </w:r>
      <w:r w:rsidRPr="006729FB">
        <w:rPr>
          <w:rFonts w:asciiTheme="minorHAnsi" w:hAnsiTheme="minorHAnsi" w:cstheme="minorBidi"/>
          <w:sz w:val="22"/>
          <w:szCs w:val="22"/>
        </w:rPr>
        <w:tab/>
      </w:r>
      <w:r w:rsidRPr="00285BBA">
        <w:rPr>
          <w:rFonts w:eastAsia="SimSun"/>
          <w:lang w:eastAsia="zh-CN"/>
        </w:rPr>
        <w:t>Test Requirements</w:t>
      </w:r>
      <w:r>
        <w:tab/>
        <w:t>2406</w:t>
      </w:r>
    </w:p>
    <w:p w14:paraId="3975121C" w14:textId="77777777" w:rsidR="006729FB" w:rsidRDefault="006729FB">
      <w:pPr>
        <w:pStyle w:val="TOC2"/>
        <w:rPr>
          <w:rFonts w:asciiTheme="minorHAnsi" w:eastAsiaTheme="minorEastAsia" w:hAnsiTheme="minorHAnsi" w:cstheme="minorBidi"/>
          <w:sz w:val="22"/>
          <w:szCs w:val="22"/>
        </w:rPr>
      </w:pPr>
      <w:r>
        <w:t>A.8.</w:t>
      </w:r>
      <w:r>
        <w:rPr>
          <w:lang w:eastAsia="zh-CN"/>
        </w:rPr>
        <w:t>26 Frame Structure 3 (FS3)</w:t>
      </w:r>
      <w:r>
        <w:tab/>
        <w:t>2406</w:t>
      </w:r>
    </w:p>
    <w:p w14:paraId="5B448AD8" w14:textId="77777777" w:rsidR="006729FB" w:rsidRDefault="006729F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6F8F7607" w14:textId="77777777" w:rsidR="006729FB" w:rsidRDefault="006729F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6DAFEA85" w14:textId="77777777" w:rsidR="006729FB" w:rsidRDefault="006729F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10C4D373" w14:textId="77777777" w:rsidR="006729FB" w:rsidRDefault="006729F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69F0A23D" w14:textId="77777777" w:rsidR="006729FB" w:rsidRDefault="006729F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4F8CF898" w14:textId="77777777" w:rsidR="006729FB" w:rsidRDefault="006729F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6E29B16A" w14:textId="77777777" w:rsidR="006729FB" w:rsidRDefault="006729F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50881350" w14:textId="77777777" w:rsidR="006729FB" w:rsidRDefault="006729F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0F59BBCF"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26</w:t>
      </w:r>
      <w:r w:rsidRPr="006729FB">
        <w:t>.</w:t>
      </w:r>
      <w:r w:rsidRPr="006729FB">
        <w:rPr>
          <w:lang w:eastAsia="zh-CN"/>
        </w:rPr>
        <w:t>3.2</w:t>
      </w:r>
      <w:r w:rsidRPr="006729FB">
        <w:rPr>
          <w:rFonts w:asciiTheme="minorHAnsi" w:eastAsiaTheme="minorEastAsia" w:hAnsiTheme="minorHAnsi" w:cstheme="minorBidi"/>
          <w:sz w:val="22"/>
          <w:szCs w:val="22"/>
        </w:rPr>
        <w:tab/>
      </w:r>
      <w:r w:rsidRPr="00285BBA">
        <w:rPr>
          <w:snapToGrid w:val="0"/>
        </w:rPr>
        <w:t>Test Requirements</w:t>
      </w:r>
      <w:r>
        <w:tab/>
        <w:t>2415</w:t>
      </w:r>
    </w:p>
    <w:p w14:paraId="00869C37" w14:textId="77777777" w:rsidR="006729FB" w:rsidRDefault="006729F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47239D4E" w14:textId="77777777" w:rsidR="006729FB" w:rsidRDefault="006729FB">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3C56A370" w14:textId="77777777" w:rsidR="006729FB" w:rsidRDefault="006729FB">
      <w:pPr>
        <w:pStyle w:val="TOC4"/>
        <w:rPr>
          <w:rFonts w:asciiTheme="minorHAnsi" w:eastAsiaTheme="minorEastAsia" w:hAnsiTheme="minorHAnsi" w:cstheme="minorBidi"/>
          <w:sz w:val="22"/>
          <w:szCs w:val="22"/>
        </w:rPr>
      </w:pPr>
      <w:r w:rsidRPr="006729FB">
        <w:t>A.8.26.3A</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2419</w:t>
      </w:r>
    </w:p>
    <w:p w14:paraId="62C8C66B" w14:textId="77777777" w:rsidR="006729FB" w:rsidRDefault="006729F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4B70E2B1" w14:textId="77777777" w:rsidR="006729FB" w:rsidRDefault="006729F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44B588C0" w14:textId="77777777" w:rsidR="006729FB" w:rsidRDefault="006729FB">
      <w:pPr>
        <w:pStyle w:val="TOC4"/>
        <w:rPr>
          <w:rFonts w:asciiTheme="minorHAnsi" w:eastAsiaTheme="minorEastAsia" w:hAnsiTheme="minorHAnsi" w:cstheme="minorBidi"/>
          <w:sz w:val="22"/>
          <w:szCs w:val="22"/>
        </w:rPr>
      </w:pPr>
      <w:r w:rsidRPr="006729FB">
        <w:t>A.8.</w:t>
      </w:r>
      <w:r w:rsidRPr="006729FB">
        <w:rPr>
          <w:lang w:eastAsia="zh-CN"/>
        </w:rPr>
        <w:t>26</w:t>
      </w:r>
      <w:r w:rsidRPr="006729FB">
        <w:t>.</w:t>
      </w:r>
      <w:r w:rsidRPr="006729FB">
        <w:rPr>
          <w:lang w:eastAsia="zh-CN"/>
        </w:rPr>
        <w:t>4.2</w:t>
      </w:r>
      <w:r w:rsidRPr="006729FB">
        <w:rPr>
          <w:rFonts w:asciiTheme="minorHAnsi" w:eastAsiaTheme="minorEastAsia" w:hAnsiTheme="minorHAnsi" w:cstheme="minorBidi"/>
          <w:sz w:val="22"/>
          <w:szCs w:val="22"/>
        </w:rPr>
        <w:tab/>
      </w:r>
      <w:r w:rsidRPr="00285BBA">
        <w:rPr>
          <w:snapToGrid w:val="0"/>
        </w:rPr>
        <w:t>Test Requirements</w:t>
      </w:r>
      <w:r>
        <w:tab/>
        <w:t>2423</w:t>
      </w:r>
    </w:p>
    <w:p w14:paraId="034C0F89" w14:textId="77777777" w:rsidR="006729FB" w:rsidRDefault="006729F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17FCAFD2" w14:textId="77777777" w:rsidR="006729FB" w:rsidRDefault="006729F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3F1D5D8" w14:textId="77777777" w:rsidR="006729FB" w:rsidRDefault="006729FB">
      <w:pPr>
        <w:pStyle w:val="TOC4"/>
        <w:rPr>
          <w:rFonts w:asciiTheme="minorHAnsi" w:eastAsiaTheme="minorEastAsia" w:hAnsiTheme="minorHAnsi" w:cstheme="minorBidi"/>
          <w:sz w:val="22"/>
          <w:szCs w:val="22"/>
        </w:rPr>
      </w:pPr>
      <w:r w:rsidRPr="006729FB">
        <w:t>A.8.26.4A</w:t>
      </w:r>
      <w:r w:rsidRPr="006729FB">
        <w:rPr>
          <w:lang w:eastAsia="zh-CN"/>
        </w:rPr>
        <w:t>.2</w:t>
      </w:r>
      <w:r w:rsidRPr="006729FB">
        <w:rPr>
          <w:rFonts w:asciiTheme="minorHAnsi" w:eastAsiaTheme="minorEastAsia" w:hAnsiTheme="minorHAnsi" w:cstheme="minorBidi"/>
          <w:sz w:val="22"/>
          <w:szCs w:val="22"/>
        </w:rPr>
        <w:tab/>
      </w:r>
      <w:r w:rsidRPr="00285BBA">
        <w:rPr>
          <w:snapToGrid w:val="0"/>
        </w:rPr>
        <w:t>Test Requirements</w:t>
      </w:r>
      <w:r>
        <w:tab/>
        <w:t>2427</w:t>
      </w:r>
    </w:p>
    <w:p w14:paraId="7FA5A60B" w14:textId="77777777" w:rsidR="006729FB" w:rsidRDefault="006729FB">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10DFE764" w14:textId="77777777" w:rsidR="006729FB" w:rsidRDefault="006729FB">
      <w:pPr>
        <w:pStyle w:val="TOC4"/>
        <w:rPr>
          <w:rFonts w:asciiTheme="minorHAnsi" w:eastAsiaTheme="minorEastAsia" w:hAnsiTheme="minorHAnsi" w:cstheme="minorBidi"/>
          <w:sz w:val="22"/>
          <w:szCs w:val="22"/>
        </w:rPr>
      </w:pPr>
      <w:r w:rsidRPr="006729FB">
        <w:t>A.8.26.5.</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2427</w:t>
      </w:r>
    </w:p>
    <w:p w14:paraId="78BC9050" w14:textId="77777777" w:rsidR="006729FB" w:rsidRDefault="006729FB">
      <w:pPr>
        <w:pStyle w:val="TOC4"/>
        <w:rPr>
          <w:rFonts w:asciiTheme="minorHAnsi" w:eastAsiaTheme="minorEastAsia" w:hAnsiTheme="minorHAnsi" w:cstheme="minorBidi"/>
          <w:sz w:val="22"/>
          <w:szCs w:val="22"/>
        </w:rPr>
      </w:pPr>
      <w:r w:rsidRPr="006729FB">
        <w:t>A.8.26.5.2</w:t>
      </w:r>
      <w:r w:rsidRPr="006729FB">
        <w:rPr>
          <w:rFonts w:asciiTheme="minorHAnsi" w:eastAsiaTheme="minorEastAsia" w:hAnsiTheme="minorHAnsi" w:cstheme="minorBidi"/>
          <w:sz w:val="22"/>
          <w:szCs w:val="22"/>
        </w:rPr>
        <w:tab/>
      </w:r>
      <w:r w:rsidRPr="00285BBA">
        <w:rPr>
          <w:snapToGrid w:val="0"/>
        </w:rPr>
        <w:t>Test Requirements</w:t>
      </w:r>
      <w:r>
        <w:tab/>
        <w:t>2431</w:t>
      </w:r>
    </w:p>
    <w:p w14:paraId="74F9349C" w14:textId="77777777" w:rsidR="006729FB" w:rsidRDefault="006729FB">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17644613" w14:textId="77777777" w:rsidR="006729FB" w:rsidRDefault="006729FB">
      <w:pPr>
        <w:pStyle w:val="TOC4"/>
        <w:rPr>
          <w:rFonts w:asciiTheme="minorHAnsi" w:eastAsiaTheme="minorEastAsia" w:hAnsiTheme="minorHAnsi" w:cstheme="minorBidi"/>
          <w:sz w:val="22"/>
          <w:szCs w:val="22"/>
        </w:rPr>
      </w:pPr>
      <w:r w:rsidRPr="006729FB">
        <w:t>A.8.26.5A.</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2431</w:t>
      </w:r>
    </w:p>
    <w:p w14:paraId="7CE1150D" w14:textId="77777777" w:rsidR="006729FB" w:rsidRDefault="006729FB">
      <w:pPr>
        <w:pStyle w:val="TOC4"/>
        <w:rPr>
          <w:rFonts w:asciiTheme="minorHAnsi" w:eastAsiaTheme="minorEastAsia" w:hAnsiTheme="minorHAnsi" w:cstheme="minorBidi"/>
          <w:sz w:val="22"/>
          <w:szCs w:val="22"/>
        </w:rPr>
      </w:pPr>
      <w:r w:rsidRPr="006729FB">
        <w:t>A.8.26.5A.2</w:t>
      </w:r>
      <w:r w:rsidRPr="006729FB">
        <w:rPr>
          <w:rFonts w:asciiTheme="minorHAnsi" w:eastAsiaTheme="minorEastAsia" w:hAnsiTheme="minorHAnsi" w:cstheme="minorBidi"/>
          <w:sz w:val="22"/>
          <w:szCs w:val="22"/>
        </w:rPr>
        <w:tab/>
      </w:r>
      <w:r w:rsidRPr="00285BBA">
        <w:rPr>
          <w:snapToGrid w:val="0"/>
        </w:rPr>
        <w:t>Test Requirements</w:t>
      </w:r>
      <w:r>
        <w:tab/>
        <w:t>2435</w:t>
      </w:r>
    </w:p>
    <w:p w14:paraId="61F17EDE" w14:textId="77777777" w:rsidR="006729FB" w:rsidRDefault="006729F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089D0143" w14:textId="77777777" w:rsidR="006729FB" w:rsidRDefault="006729FB">
      <w:pPr>
        <w:pStyle w:val="TOC4"/>
        <w:rPr>
          <w:rFonts w:asciiTheme="minorHAnsi" w:eastAsiaTheme="minorEastAsia" w:hAnsiTheme="minorHAnsi" w:cstheme="minorBidi"/>
          <w:sz w:val="22"/>
          <w:szCs w:val="22"/>
        </w:rPr>
      </w:pPr>
      <w:r w:rsidRPr="006729FB">
        <w:t>A.8.26.6.</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2435</w:t>
      </w:r>
    </w:p>
    <w:p w14:paraId="0A462F6D" w14:textId="77777777" w:rsidR="006729FB" w:rsidRDefault="006729FB">
      <w:pPr>
        <w:pStyle w:val="TOC4"/>
        <w:rPr>
          <w:rFonts w:asciiTheme="minorHAnsi" w:eastAsiaTheme="minorEastAsia" w:hAnsiTheme="minorHAnsi" w:cstheme="minorBidi"/>
          <w:sz w:val="22"/>
          <w:szCs w:val="22"/>
        </w:rPr>
      </w:pPr>
      <w:r w:rsidRPr="006729FB">
        <w:t>A.8.26.6.2</w:t>
      </w:r>
      <w:r w:rsidRPr="006729FB">
        <w:rPr>
          <w:rFonts w:asciiTheme="minorHAnsi" w:eastAsiaTheme="minorEastAsia" w:hAnsiTheme="minorHAnsi" w:cstheme="minorBidi"/>
          <w:sz w:val="22"/>
          <w:szCs w:val="22"/>
        </w:rPr>
        <w:tab/>
      </w:r>
      <w:r w:rsidRPr="00285BBA">
        <w:rPr>
          <w:snapToGrid w:val="0"/>
        </w:rPr>
        <w:t>Test Requirements</w:t>
      </w:r>
      <w:r>
        <w:tab/>
        <w:t>2439</w:t>
      </w:r>
    </w:p>
    <w:p w14:paraId="41961209" w14:textId="77777777" w:rsidR="006729FB" w:rsidRDefault="006729F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353EA7E8" w14:textId="77777777" w:rsidR="006729FB" w:rsidRDefault="006729FB">
      <w:pPr>
        <w:pStyle w:val="TOC4"/>
        <w:rPr>
          <w:rFonts w:asciiTheme="minorHAnsi" w:eastAsiaTheme="minorEastAsia" w:hAnsiTheme="minorHAnsi" w:cstheme="minorBidi"/>
          <w:sz w:val="22"/>
          <w:szCs w:val="22"/>
        </w:rPr>
      </w:pPr>
      <w:r w:rsidRPr="006729FB">
        <w:t>A.8.26.6A.</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2439</w:t>
      </w:r>
    </w:p>
    <w:p w14:paraId="3FBC3171" w14:textId="77777777" w:rsidR="006729FB" w:rsidRDefault="006729FB">
      <w:pPr>
        <w:pStyle w:val="TOC4"/>
        <w:rPr>
          <w:rFonts w:asciiTheme="minorHAnsi" w:eastAsiaTheme="minorEastAsia" w:hAnsiTheme="minorHAnsi" w:cstheme="minorBidi"/>
          <w:sz w:val="22"/>
          <w:szCs w:val="22"/>
        </w:rPr>
      </w:pPr>
      <w:r w:rsidRPr="006729FB">
        <w:t>A.8.26.6A.2</w:t>
      </w:r>
      <w:r w:rsidRPr="006729FB">
        <w:rPr>
          <w:rFonts w:asciiTheme="minorHAnsi" w:eastAsiaTheme="minorEastAsia" w:hAnsiTheme="minorHAnsi" w:cstheme="minorBidi"/>
          <w:sz w:val="22"/>
          <w:szCs w:val="22"/>
        </w:rPr>
        <w:tab/>
      </w:r>
      <w:r w:rsidRPr="00285BBA">
        <w:rPr>
          <w:snapToGrid w:val="0"/>
        </w:rPr>
        <w:t>Test Requirements</w:t>
      </w:r>
      <w:r>
        <w:tab/>
        <w:t>2443</w:t>
      </w:r>
    </w:p>
    <w:p w14:paraId="31C1A4CD" w14:textId="77777777" w:rsidR="006729FB" w:rsidRDefault="006729F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6CDC23C3" w14:textId="77777777" w:rsidR="006729FB" w:rsidRDefault="006729FB">
      <w:pPr>
        <w:pStyle w:val="TOC4"/>
        <w:rPr>
          <w:rFonts w:asciiTheme="minorHAnsi" w:eastAsiaTheme="minorEastAsia" w:hAnsiTheme="minorHAnsi" w:cstheme="minorBidi"/>
          <w:sz w:val="22"/>
          <w:szCs w:val="22"/>
        </w:rPr>
      </w:pPr>
      <w:r w:rsidRPr="006729FB">
        <w:t>A.8.26.7.</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2443</w:t>
      </w:r>
    </w:p>
    <w:p w14:paraId="5454E121" w14:textId="77777777" w:rsidR="006729FB" w:rsidRDefault="006729FB">
      <w:pPr>
        <w:pStyle w:val="TOC4"/>
        <w:rPr>
          <w:rFonts w:asciiTheme="minorHAnsi" w:eastAsiaTheme="minorEastAsia" w:hAnsiTheme="minorHAnsi" w:cstheme="minorBidi"/>
          <w:sz w:val="22"/>
          <w:szCs w:val="22"/>
        </w:rPr>
      </w:pPr>
      <w:r w:rsidRPr="006729FB">
        <w:t>A.8.26.7.2</w:t>
      </w:r>
      <w:r w:rsidRPr="006729FB">
        <w:rPr>
          <w:rFonts w:asciiTheme="minorHAnsi" w:eastAsiaTheme="minorEastAsia" w:hAnsiTheme="minorHAnsi" w:cstheme="minorBidi"/>
          <w:sz w:val="22"/>
          <w:szCs w:val="22"/>
        </w:rPr>
        <w:tab/>
      </w:r>
      <w:r w:rsidRPr="00285BBA">
        <w:rPr>
          <w:snapToGrid w:val="0"/>
        </w:rPr>
        <w:t>Test Requirements</w:t>
      </w:r>
      <w:r>
        <w:tab/>
        <w:t>2446</w:t>
      </w:r>
    </w:p>
    <w:p w14:paraId="574DA167" w14:textId="77777777" w:rsidR="006729FB" w:rsidRDefault="006729F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5835D444" w14:textId="77777777" w:rsidR="006729FB" w:rsidRDefault="006729FB">
      <w:pPr>
        <w:pStyle w:val="TOC4"/>
        <w:rPr>
          <w:rFonts w:asciiTheme="minorHAnsi" w:eastAsiaTheme="minorEastAsia" w:hAnsiTheme="minorHAnsi" w:cstheme="minorBidi"/>
          <w:sz w:val="22"/>
          <w:szCs w:val="22"/>
        </w:rPr>
      </w:pPr>
      <w:r w:rsidRPr="006729FB">
        <w:t>A.8.26.8.</w:t>
      </w:r>
      <w:r w:rsidRPr="006729FB">
        <w:rPr>
          <w:lang w:eastAsia="zh-CN"/>
        </w:rPr>
        <w:t>1</w:t>
      </w:r>
      <w:r w:rsidRPr="006729FB">
        <w:rPr>
          <w:rFonts w:asciiTheme="minorHAnsi" w:eastAsiaTheme="minorEastAsia" w:hAnsiTheme="minorHAnsi" w:cstheme="minorBidi"/>
          <w:sz w:val="22"/>
          <w:szCs w:val="22"/>
        </w:rPr>
        <w:tab/>
      </w:r>
      <w:r w:rsidRPr="00285BBA">
        <w:rPr>
          <w:snapToGrid w:val="0"/>
        </w:rPr>
        <w:t>Test Purpose and Environment</w:t>
      </w:r>
      <w:r>
        <w:tab/>
        <w:t>2446</w:t>
      </w:r>
    </w:p>
    <w:p w14:paraId="241D2B77" w14:textId="77777777" w:rsidR="006729FB" w:rsidRDefault="006729FB">
      <w:pPr>
        <w:pStyle w:val="TOC4"/>
        <w:rPr>
          <w:rFonts w:asciiTheme="minorHAnsi" w:eastAsiaTheme="minorEastAsia" w:hAnsiTheme="minorHAnsi" w:cstheme="minorBidi"/>
          <w:sz w:val="22"/>
          <w:szCs w:val="22"/>
        </w:rPr>
      </w:pPr>
      <w:r w:rsidRPr="006729FB">
        <w:t>A.8.26.8.2</w:t>
      </w:r>
      <w:r w:rsidRPr="006729FB">
        <w:rPr>
          <w:rFonts w:asciiTheme="minorHAnsi" w:eastAsiaTheme="minorEastAsia" w:hAnsiTheme="minorHAnsi" w:cstheme="minorBidi"/>
          <w:sz w:val="22"/>
          <w:szCs w:val="22"/>
        </w:rPr>
        <w:tab/>
      </w:r>
      <w:r w:rsidRPr="00285BBA">
        <w:rPr>
          <w:snapToGrid w:val="0"/>
        </w:rPr>
        <w:t>Test Requirements</w:t>
      </w:r>
      <w:r>
        <w:tab/>
        <w:t>2450</w:t>
      </w:r>
    </w:p>
    <w:p w14:paraId="0E194A40" w14:textId="77777777" w:rsidR="006729FB" w:rsidRDefault="006729F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B4240CE" w14:textId="77777777" w:rsidR="006729FB" w:rsidRDefault="006729FB">
      <w:pPr>
        <w:pStyle w:val="TOC4"/>
        <w:rPr>
          <w:rFonts w:asciiTheme="minorHAnsi" w:eastAsiaTheme="minorEastAsia" w:hAnsiTheme="minorHAnsi" w:cstheme="minorBidi"/>
          <w:sz w:val="22"/>
          <w:szCs w:val="22"/>
        </w:rPr>
      </w:pPr>
      <w:r w:rsidRPr="006729FB">
        <w:t>A.8.26.9.1</w:t>
      </w:r>
      <w:r w:rsidRPr="006729FB">
        <w:rPr>
          <w:rFonts w:asciiTheme="minorHAnsi" w:eastAsiaTheme="minorEastAsia" w:hAnsiTheme="minorHAnsi"/>
          <w:sz w:val="22"/>
          <w:szCs w:val="22"/>
        </w:rPr>
        <w:tab/>
      </w:r>
      <w:r w:rsidRPr="00285BBA">
        <w:rPr>
          <w:rFonts w:cs="v4.2.0"/>
          <w:snapToGrid w:val="0"/>
        </w:rPr>
        <w:t>Test Purpose and Environment</w:t>
      </w:r>
      <w:r>
        <w:tab/>
        <w:t>2450</w:t>
      </w:r>
    </w:p>
    <w:p w14:paraId="37BD0A95" w14:textId="77777777" w:rsidR="006729FB" w:rsidRDefault="006729FB">
      <w:pPr>
        <w:pStyle w:val="TOC4"/>
        <w:rPr>
          <w:rFonts w:asciiTheme="minorHAnsi" w:eastAsiaTheme="minorEastAsia" w:hAnsiTheme="minorHAnsi" w:cstheme="minorBidi"/>
          <w:sz w:val="22"/>
          <w:szCs w:val="22"/>
        </w:rPr>
      </w:pPr>
      <w:r w:rsidRPr="006729FB">
        <w:t>A.8.26.9.2</w:t>
      </w:r>
      <w:r w:rsidRPr="006729FB">
        <w:rPr>
          <w:rFonts w:asciiTheme="minorHAnsi" w:eastAsiaTheme="minorEastAsia" w:hAnsiTheme="minorHAnsi"/>
          <w:sz w:val="22"/>
          <w:szCs w:val="22"/>
        </w:rPr>
        <w:tab/>
      </w:r>
      <w:r w:rsidRPr="00285BBA">
        <w:rPr>
          <w:rFonts w:cs="v4.2.0"/>
          <w:snapToGrid w:val="0"/>
        </w:rPr>
        <w:t>Test Requirements</w:t>
      </w:r>
      <w:r>
        <w:tab/>
        <w:t>2453</w:t>
      </w:r>
    </w:p>
    <w:p w14:paraId="6A4BD7C2" w14:textId="77777777" w:rsidR="006729FB" w:rsidRDefault="006729F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7AA12150" w14:textId="77777777" w:rsidR="006729FB" w:rsidRDefault="006729FB">
      <w:pPr>
        <w:pStyle w:val="TOC4"/>
        <w:rPr>
          <w:rFonts w:asciiTheme="minorHAnsi" w:eastAsiaTheme="minorEastAsia" w:hAnsiTheme="minorHAnsi" w:cstheme="minorBidi"/>
          <w:sz w:val="22"/>
          <w:szCs w:val="22"/>
        </w:rPr>
      </w:pPr>
      <w:r w:rsidRPr="006729FB">
        <w:t>A.8.26.10.1</w:t>
      </w:r>
      <w:r w:rsidRPr="006729FB">
        <w:rPr>
          <w:rFonts w:asciiTheme="minorHAnsi" w:eastAsiaTheme="minorEastAsia" w:hAnsiTheme="minorHAnsi" w:cstheme="minorBidi"/>
          <w:sz w:val="22"/>
          <w:szCs w:val="22"/>
        </w:rPr>
        <w:tab/>
      </w:r>
      <w:r w:rsidRPr="00285BBA">
        <w:rPr>
          <w:snapToGrid w:val="0"/>
        </w:rPr>
        <w:t>Test Purpose and Environment</w:t>
      </w:r>
      <w:r>
        <w:tab/>
        <w:t>2453</w:t>
      </w:r>
    </w:p>
    <w:p w14:paraId="1287F33A" w14:textId="77777777" w:rsidR="006729FB" w:rsidRDefault="006729FB">
      <w:pPr>
        <w:pStyle w:val="TOC4"/>
        <w:rPr>
          <w:rFonts w:asciiTheme="minorHAnsi" w:eastAsiaTheme="minorEastAsia" w:hAnsiTheme="minorHAnsi" w:cstheme="minorBidi"/>
          <w:sz w:val="22"/>
          <w:szCs w:val="22"/>
        </w:rPr>
      </w:pPr>
      <w:r w:rsidRPr="006729FB">
        <w:t>A.8.26.10.2</w:t>
      </w:r>
      <w:r w:rsidRPr="006729FB">
        <w:rPr>
          <w:rFonts w:asciiTheme="minorHAnsi" w:eastAsiaTheme="minorEastAsia" w:hAnsiTheme="minorHAnsi"/>
          <w:sz w:val="22"/>
          <w:szCs w:val="22"/>
        </w:rPr>
        <w:tab/>
      </w:r>
      <w:r w:rsidRPr="00285BBA">
        <w:rPr>
          <w:rFonts w:cs="v4.2.0"/>
          <w:snapToGrid w:val="0"/>
        </w:rPr>
        <w:t>Test Requirements</w:t>
      </w:r>
      <w:r>
        <w:tab/>
        <w:t>2456</w:t>
      </w:r>
    </w:p>
    <w:p w14:paraId="048AA09C" w14:textId="2304989B" w:rsidR="006729FB" w:rsidRDefault="006729F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55403E69" w14:textId="77777777" w:rsidR="006729FB" w:rsidRDefault="006729F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1CA735C3" w14:textId="77777777" w:rsidR="006729FB" w:rsidRDefault="006729F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55C637BB" w14:textId="77777777" w:rsidR="006729FB" w:rsidRDefault="006729F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3054DC1F" w14:textId="77777777" w:rsidR="006729FB" w:rsidRDefault="006729F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428D6D46" w14:textId="77777777" w:rsidR="006729FB" w:rsidRDefault="006729F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2459</w:t>
      </w:r>
    </w:p>
    <w:p w14:paraId="46A5F25E" w14:textId="77777777" w:rsidR="006729FB" w:rsidRDefault="006729F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2459</w:t>
      </w:r>
    </w:p>
    <w:p w14:paraId="674FD51D" w14:textId="77777777" w:rsidR="006729FB" w:rsidRDefault="006729F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2459</w:t>
      </w:r>
    </w:p>
    <w:p w14:paraId="7CAFB8FC" w14:textId="77777777" w:rsidR="006729FB" w:rsidRDefault="006729F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2459</w:t>
      </w:r>
    </w:p>
    <w:p w14:paraId="7C589A9F" w14:textId="77777777" w:rsidR="006729FB" w:rsidRDefault="006729F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2460</w:t>
      </w:r>
    </w:p>
    <w:p w14:paraId="6E30C85C" w14:textId="77777777" w:rsidR="006729FB" w:rsidRDefault="006729F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2461</w:t>
      </w:r>
    </w:p>
    <w:p w14:paraId="60836256" w14:textId="77777777" w:rsidR="006729FB" w:rsidRDefault="006729F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2461</w:t>
      </w:r>
    </w:p>
    <w:p w14:paraId="2B607341" w14:textId="77777777" w:rsidR="006729FB" w:rsidRDefault="006729F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2461</w:t>
      </w:r>
    </w:p>
    <w:p w14:paraId="2E3261AD" w14:textId="77777777" w:rsidR="006729FB" w:rsidRDefault="006729F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2463</w:t>
      </w:r>
    </w:p>
    <w:p w14:paraId="5DD9F440" w14:textId="77777777" w:rsidR="006729FB" w:rsidRDefault="006729F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2463</w:t>
      </w:r>
    </w:p>
    <w:p w14:paraId="0D7C2341" w14:textId="77777777" w:rsidR="006729FB" w:rsidRDefault="006729F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2463</w:t>
      </w:r>
    </w:p>
    <w:p w14:paraId="6E612C95" w14:textId="77777777" w:rsidR="006729FB" w:rsidRDefault="006729F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2463</w:t>
      </w:r>
    </w:p>
    <w:p w14:paraId="20F84445" w14:textId="77777777" w:rsidR="006729FB" w:rsidRDefault="006729F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2465</w:t>
      </w:r>
    </w:p>
    <w:p w14:paraId="6F5FD385" w14:textId="77777777" w:rsidR="006729FB" w:rsidRDefault="006729F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p>
    <w:p w14:paraId="4A4287F5" w14:textId="77777777" w:rsidR="006729FB" w:rsidRDefault="006729FB">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2466</w:t>
      </w:r>
    </w:p>
    <w:p w14:paraId="7566988B" w14:textId="77777777" w:rsidR="006729FB" w:rsidRDefault="006729F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2466</w:t>
      </w:r>
    </w:p>
    <w:p w14:paraId="7BF704D4" w14:textId="77777777" w:rsidR="006729FB" w:rsidRDefault="006729F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2467</w:t>
      </w:r>
    </w:p>
    <w:p w14:paraId="4E812E6D" w14:textId="77777777" w:rsidR="006729FB" w:rsidRDefault="006729FB">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2468</w:t>
      </w:r>
    </w:p>
    <w:p w14:paraId="4CDEFDB7" w14:textId="77777777" w:rsidR="006729FB" w:rsidRDefault="006729F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2468</w:t>
      </w:r>
    </w:p>
    <w:p w14:paraId="21B82176" w14:textId="77777777" w:rsidR="006729FB" w:rsidRDefault="006729F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2468</w:t>
      </w:r>
    </w:p>
    <w:p w14:paraId="2FE86663" w14:textId="77777777" w:rsidR="006729FB" w:rsidRDefault="006729F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2470</w:t>
      </w:r>
    </w:p>
    <w:p w14:paraId="01ACB87D" w14:textId="77777777" w:rsidR="006729FB" w:rsidRDefault="006729F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2470</w:t>
      </w:r>
    </w:p>
    <w:p w14:paraId="5A2E42B0" w14:textId="77777777" w:rsidR="006729FB" w:rsidRDefault="006729F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2470</w:t>
      </w:r>
    </w:p>
    <w:p w14:paraId="3BC14B62" w14:textId="77777777" w:rsidR="006729FB" w:rsidRDefault="006729F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2470</w:t>
      </w:r>
    </w:p>
    <w:p w14:paraId="0175B93C" w14:textId="77777777" w:rsidR="006729FB" w:rsidRDefault="006729FB">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2472</w:t>
      </w:r>
    </w:p>
    <w:p w14:paraId="1C4FE2FA" w14:textId="77777777" w:rsidR="006729FB" w:rsidRDefault="006729F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2472</w:t>
      </w:r>
    </w:p>
    <w:p w14:paraId="3FC362CB" w14:textId="77777777" w:rsidR="006729FB" w:rsidRDefault="006729F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2472</w:t>
      </w:r>
    </w:p>
    <w:p w14:paraId="45B1E026" w14:textId="77777777" w:rsidR="006729FB" w:rsidRDefault="006729F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2472</w:t>
      </w:r>
    </w:p>
    <w:p w14:paraId="53F0DE3B" w14:textId="77777777" w:rsidR="006729FB" w:rsidRDefault="006729FB">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2475</w:t>
      </w:r>
    </w:p>
    <w:p w14:paraId="5A8A61C3" w14:textId="77777777" w:rsidR="006729FB" w:rsidRDefault="006729F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2475</w:t>
      </w:r>
    </w:p>
    <w:p w14:paraId="09D55800" w14:textId="77777777" w:rsidR="006729FB" w:rsidRDefault="006729F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2475</w:t>
      </w:r>
    </w:p>
    <w:p w14:paraId="589DA987" w14:textId="77777777" w:rsidR="006729FB" w:rsidRDefault="006729F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2475</w:t>
      </w:r>
    </w:p>
    <w:p w14:paraId="337D7C5B" w14:textId="77777777" w:rsidR="006729FB" w:rsidRDefault="006729F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2478</w:t>
      </w:r>
    </w:p>
    <w:p w14:paraId="70188081" w14:textId="77777777" w:rsidR="006729FB" w:rsidRDefault="006729F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2478</w:t>
      </w:r>
    </w:p>
    <w:p w14:paraId="7706BFB5" w14:textId="77777777" w:rsidR="006729FB" w:rsidRDefault="006729F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2478</w:t>
      </w:r>
    </w:p>
    <w:p w14:paraId="58F583DB" w14:textId="77777777" w:rsidR="006729FB" w:rsidRDefault="006729F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2478</w:t>
      </w:r>
    </w:p>
    <w:p w14:paraId="5DD04133" w14:textId="77777777" w:rsidR="006729FB" w:rsidRDefault="006729F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2480</w:t>
      </w:r>
    </w:p>
    <w:p w14:paraId="196216CC" w14:textId="77777777" w:rsidR="006729FB" w:rsidRDefault="006729F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2480</w:t>
      </w:r>
    </w:p>
    <w:p w14:paraId="63115EB5" w14:textId="77777777" w:rsidR="006729FB" w:rsidRDefault="006729F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2480</w:t>
      </w:r>
    </w:p>
    <w:p w14:paraId="2C6B3459" w14:textId="77777777" w:rsidR="006729FB" w:rsidRDefault="006729F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2480</w:t>
      </w:r>
    </w:p>
    <w:p w14:paraId="27C41812" w14:textId="77777777" w:rsidR="006729FB" w:rsidRDefault="006729F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2483</w:t>
      </w:r>
    </w:p>
    <w:p w14:paraId="28DC26EF" w14:textId="77777777" w:rsidR="006729FB" w:rsidRDefault="006729F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2483</w:t>
      </w:r>
    </w:p>
    <w:p w14:paraId="20CE61BD" w14:textId="77777777" w:rsidR="006729FB" w:rsidRDefault="006729F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2483</w:t>
      </w:r>
    </w:p>
    <w:p w14:paraId="28884B01" w14:textId="77777777" w:rsidR="006729FB" w:rsidRDefault="006729F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2483</w:t>
      </w:r>
    </w:p>
    <w:p w14:paraId="0FB239D0" w14:textId="77777777" w:rsidR="006729FB" w:rsidRDefault="006729F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2484</w:t>
      </w:r>
    </w:p>
    <w:p w14:paraId="436088E0" w14:textId="77777777" w:rsidR="006729FB" w:rsidRDefault="006729F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2484</w:t>
      </w:r>
    </w:p>
    <w:p w14:paraId="696FC892" w14:textId="77777777" w:rsidR="006729FB" w:rsidRDefault="006729FB">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2484</w:t>
      </w:r>
    </w:p>
    <w:p w14:paraId="006E8905" w14:textId="77777777" w:rsidR="006729FB" w:rsidRDefault="006729F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2484</w:t>
      </w:r>
    </w:p>
    <w:p w14:paraId="2B8B4196" w14:textId="77777777" w:rsidR="006729FB" w:rsidRDefault="006729F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2485</w:t>
      </w:r>
    </w:p>
    <w:p w14:paraId="185FD6E3" w14:textId="77777777" w:rsidR="006729FB" w:rsidRDefault="006729F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2485</w:t>
      </w:r>
    </w:p>
    <w:p w14:paraId="2FC374B5" w14:textId="77777777" w:rsidR="006729FB" w:rsidRDefault="006729F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2485</w:t>
      </w:r>
    </w:p>
    <w:p w14:paraId="7861025A" w14:textId="77777777" w:rsidR="006729FB" w:rsidRDefault="006729F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2485</w:t>
      </w:r>
    </w:p>
    <w:p w14:paraId="3CA440E7" w14:textId="77777777" w:rsidR="006729FB" w:rsidRDefault="006729F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2488</w:t>
      </w:r>
    </w:p>
    <w:p w14:paraId="045AA614" w14:textId="77777777" w:rsidR="006729FB" w:rsidRDefault="006729F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2488</w:t>
      </w:r>
    </w:p>
    <w:p w14:paraId="24A1FDAC" w14:textId="77777777" w:rsidR="006729FB" w:rsidRDefault="006729F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2488</w:t>
      </w:r>
    </w:p>
    <w:p w14:paraId="758D6FFF" w14:textId="77777777" w:rsidR="006729FB" w:rsidRDefault="006729F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2488</w:t>
      </w:r>
    </w:p>
    <w:p w14:paraId="4E0E7289" w14:textId="77777777" w:rsidR="006729FB" w:rsidRDefault="006729F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2490</w:t>
      </w:r>
    </w:p>
    <w:p w14:paraId="1B4CD700" w14:textId="77777777" w:rsidR="006729FB" w:rsidRDefault="006729F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2491</w:t>
      </w:r>
    </w:p>
    <w:p w14:paraId="6DE0DDAF" w14:textId="77777777" w:rsidR="006729FB" w:rsidRDefault="006729F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2491</w:t>
      </w:r>
    </w:p>
    <w:p w14:paraId="66A575BD" w14:textId="77777777" w:rsidR="006729FB" w:rsidRDefault="006729F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2491</w:t>
      </w:r>
    </w:p>
    <w:p w14:paraId="74A2B48A" w14:textId="77777777" w:rsidR="006729FB" w:rsidRDefault="006729F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2492</w:t>
      </w:r>
    </w:p>
    <w:p w14:paraId="20F50D04" w14:textId="77777777" w:rsidR="006729FB" w:rsidRDefault="006729F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2492</w:t>
      </w:r>
    </w:p>
    <w:p w14:paraId="74012818" w14:textId="77777777" w:rsidR="006729FB" w:rsidRDefault="006729F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2492</w:t>
      </w:r>
    </w:p>
    <w:p w14:paraId="6B6C1228" w14:textId="77777777" w:rsidR="006729FB" w:rsidRDefault="006729F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2493</w:t>
      </w:r>
    </w:p>
    <w:p w14:paraId="2C018909" w14:textId="77777777" w:rsidR="006729FB" w:rsidRDefault="006729F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2494</w:t>
      </w:r>
    </w:p>
    <w:p w14:paraId="51F2E587" w14:textId="77777777" w:rsidR="006729FB" w:rsidRDefault="006729FB">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2494</w:t>
      </w:r>
    </w:p>
    <w:p w14:paraId="6E5C3BEA" w14:textId="77777777" w:rsidR="006729FB" w:rsidRDefault="006729F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2494</w:t>
      </w:r>
    </w:p>
    <w:p w14:paraId="637371F9" w14:textId="77777777" w:rsidR="006729FB" w:rsidRDefault="006729F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2494</w:t>
      </w:r>
    </w:p>
    <w:p w14:paraId="5EE841EF" w14:textId="77777777" w:rsidR="006729FB" w:rsidRDefault="006729F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2495</w:t>
      </w:r>
    </w:p>
    <w:p w14:paraId="0F365DEC" w14:textId="77777777" w:rsidR="006729FB" w:rsidRDefault="006729F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2495</w:t>
      </w:r>
    </w:p>
    <w:p w14:paraId="33BDD005" w14:textId="77777777" w:rsidR="006729FB" w:rsidRDefault="006729FB">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2496</w:t>
      </w:r>
    </w:p>
    <w:p w14:paraId="13E22CE1" w14:textId="77777777" w:rsidR="006729FB" w:rsidRDefault="006729F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2496</w:t>
      </w:r>
    </w:p>
    <w:p w14:paraId="66E07E24" w14:textId="77777777" w:rsidR="006729FB" w:rsidRDefault="006729F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2496</w:t>
      </w:r>
    </w:p>
    <w:p w14:paraId="4D541314" w14:textId="77777777" w:rsidR="006729FB" w:rsidRDefault="006729FB">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2496</w:t>
      </w:r>
    </w:p>
    <w:p w14:paraId="2D6CC49A" w14:textId="77777777" w:rsidR="006729FB" w:rsidRDefault="006729FB">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2496</w:t>
      </w:r>
    </w:p>
    <w:p w14:paraId="40BF15B9" w14:textId="77777777" w:rsidR="006729FB" w:rsidRDefault="006729F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2496</w:t>
      </w:r>
    </w:p>
    <w:p w14:paraId="7DB12282" w14:textId="77777777" w:rsidR="006729FB" w:rsidRDefault="006729F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2497</w:t>
      </w:r>
    </w:p>
    <w:p w14:paraId="0F85E04C" w14:textId="77777777" w:rsidR="006729FB" w:rsidRDefault="006729F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2498</w:t>
      </w:r>
    </w:p>
    <w:p w14:paraId="1DFA7BE2" w14:textId="77777777" w:rsidR="006729FB" w:rsidRDefault="006729F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2498</w:t>
      </w:r>
    </w:p>
    <w:p w14:paraId="2D6F5063" w14:textId="77777777" w:rsidR="006729FB" w:rsidRDefault="006729F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p>
    <w:p w14:paraId="226BC427" w14:textId="77777777" w:rsidR="006729FB" w:rsidRDefault="006729F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2498</w:t>
      </w:r>
    </w:p>
    <w:p w14:paraId="1B50CC02" w14:textId="77777777" w:rsidR="006729FB" w:rsidRDefault="006729F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2498</w:t>
      </w:r>
    </w:p>
    <w:p w14:paraId="05AF3947" w14:textId="77777777" w:rsidR="006729FB" w:rsidRDefault="006729F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2498</w:t>
      </w:r>
    </w:p>
    <w:p w14:paraId="2E351663" w14:textId="77777777" w:rsidR="006729FB" w:rsidRDefault="006729F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2499</w:t>
      </w:r>
    </w:p>
    <w:p w14:paraId="45A89347" w14:textId="77777777" w:rsidR="006729FB" w:rsidRDefault="006729FB">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2502</w:t>
      </w:r>
    </w:p>
    <w:p w14:paraId="6F26F749" w14:textId="77777777" w:rsidR="006729FB" w:rsidRDefault="006729FB">
      <w:pPr>
        <w:pStyle w:val="TOC3"/>
        <w:rPr>
          <w:rFonts w:asciiTheme="minorHAnsi" w:eastAsiaTheme="minorEastAsia" w:hAnsiTheme="minorHAnsi" w:cstheme="minorBidi"/>
          <w:sz w:val="22"/>
          <w:szCs w:val="22"/>
        </w:rPr>
      </w:pPr>
      <w:r>
        <w:t>A.9.1.23 RSRP for E-UTRAN TDD-FDD Carrier Aggregation with PCell in TDD</w:t>
      </w:r>
      <w:r>
        <w:tab/>
        <w:t>2502</w:t>
      </w:r>
    </w:p>
    <w:p w14:paraId="44E9AC52" w14:textId="77777777" w:rsidR="006729FB" w:rsidRDefault="006729F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2502</w:t>
      </w:r>
    </w:p>
    <w:p w14:paraId="5384A8EB" w14:textId="77777777" w:rsidR="006729FB" w:rsidRDefault="006729F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2502</w:t>
      </w:r>
    </w:p>
    <w:p w14:paraId="23512520" w14:textId="77777777" w:rsidR="006729FB" w:rsidRDefault="006729FB">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2504</w:t>
      </w:r>
    </w:p>
    <w:p w14:paraId="7B0A09B9" w14:textId="77777777" w:rsidR="006729FB" w:rsidRDefault="006729F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2505</w:t>
      </w:r>
    </w:p>
    <w:p w14:paraId="4B23FAE3" w14:textId="77777777" w:rsidR="006729FB" w:rsidRDefault="006729FB">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2505</w:t>
      </w:r>
    </w:p>
    <w:p w14:paraId="3E5CB9E5" w14:textId="77777777" w:rsidR="006729FB" w:rsidRDefault="006729F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2505</w:t>
      </w:r>
    </w:p>
    <w:p w14:paraId="06546175" w14:textId="77777777" w:rsidR="006729FB" w:rsidRDefault="006729F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2505</w:t>
      </w:r>
    </w:p>
    <w:p w14:paraId="6E2B821E" w14:textId="77777777" w:rsidR="006729FB" w:rsidRDefault="006729F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2506</w:t>
      </w:r>
    </w:p>
    <w:p w14:paraId="162BB715" w14:textId="77777777" w:rsidR="006729FB" w:rsidRDefault="006729F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2506</w:t>
      </w:r>
    </w:p>
    <w:p w14:paraId="261B4F9C" w14:textId="77777777" w:rsidR="006729FB" w:rsidRDefault="006729F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2506</w:t>
      </w:r>
    </w:p>
    <w:p w14:paraId="00C9E93F" w14:textId="77777777" w:rsidR="006729FB" w:rsidRDefault="006729F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2508</w:t>
      </w:r>
    </w:p>
    <w:p w14:paraId="5D05B3A2" w14:textId="77777777" w:rsidR="006729FB" w:rsidRDefault="006729F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2508</w:t>
      </w:r>
    </w:p>
    <w:p w14:paraId="3EC92BF7" w14:textId="77777777" w:rsidR="006729FB" w:rsidRDefault="006729F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2508</w:t>
      </w:r>
    </w:p>
    <w:p w14:paraId="46A86711" w14:textId="77777777" w:rsidR="006729FB" w:rsidRDefault="006729F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2508</w:t>
      </w:r>
    </w:p>
    <w:p w14:paraId="4586C3D4" w14:textId="77777777" w:rsidR="006729FB" w:rsidRDefault="006729F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2510</w:t>
      </w:r>
    </w:p>
    <w:p w14:paraId="5E136EE3" w14:textId="77777777" w:rsidR="006729FB" w:rsidRDefault="006729F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2510</w:t>
      </w:r>
    </w:p>
    <w:p w14:paraId="2A91D042" w14:textId="77777777" w:rsidR="006729FB" w:rsidRDefault="006729F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2510</w:t>
      </w:r>
    </w:p>
    <w:p w14:paraId="36EF4CFE" w14:textId="77777777" w:rsidR="006729FB" w:rsidRDefault="006729F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2510</w:t>
      </w:r>
    </w:p>
    <w:p w14:paraId="15697E06" w14:textId="77777777" w:rsidR="006729FB" w:rsidRDefault="006729F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2512</w:t>
      </w:r>
    </w:p>
    <w:p w14:paraId="0B14662E" w14:textId="77777777" w:rsidR="006729FB" w:rsidRDefault="006729F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2512</w:t>
      </w:r>
    </w:p>
    <w:p w14:paraId="28A09674" w14:textId="77777777" w:rsidR="006729FB" w:rsidRDefault="006729F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2512</w:t>
      </w:r>
    </w:p>
    <w:p w14:paraId="33B8AC45" w14:textId="77777777" w:rsidR="006729FB" w:rsidRDefault="006729F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2512</w:t>
      </w:r>
    </w:p>
    <w:p w14:paraId="4EB59B86" w14:textId="77777777" w:rsidR="006729FB" w:rsidRDefault="006729F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2514</w:t>
      </w:r>
    </w:p>
    <w:p w14:paraId="281C2FF5" w14:textId="77777777" w:rsidR="006729FB" w:rsidRDefault="006729F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2514</w:t>
      </w:r>
    </w:p>
    <w:p w14:paraId="5C68A065" w14:textId="77777777" w:rsidR="006729FB" w:rsidRDefault="006729F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2514</w:t>
      </w:r>
    </w:p>
    <w:p w14:paraId="34DE2D17" w14:textId="77777777" w:rsidR="006729FB" w:rsidRDefault="006729F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2514</w:t>
      </w:r>
    </w:p>
    <w:p w14:paraId="4A74A27F" w14:textId="77777777" w:rsidR="006729FB" w:rsidRDefault="006729F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2516</w:t>
      </w:r>
    </w:p>
    <w:p w14:paraId="778AC57D" w14:textId="77777777" w:rsidR="006729FB" w:rsidRDefault="006729F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2516</w:t>
      </w:r>
    </w:p>
    <w:p w14:paraId="21C74712" w14:textId="77777777" w:rsidR="006729FB" w:rsidRDefault="006729F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2516</w:t>
      </w:r>
    </w:p>
    <w:p w14:paraId="74FE3E59" w14:textId="77777777" w:rsidR="006729FB" w:rsidRDefault="006729F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2516</w:t>
      </w:r>
    </w:p>
    <w:p w14:paraId="58AAE11B" w14:textId="77777777" w:rsidR="006729FB" w:rsidRDefault="006729F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2518</w:t>
      </w:r>
    </w:p>
    <w:p w14:paraId="2E8A9D8E" w14:textId="77777777" w:rsidR="006729FB" w:rsidRDefault="006729F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2518</w:t>
      </w:r>
    </w:p>
    <w:p w14:paraId="16CB14C6" w14:textId="77777777" w:rsidR="006729FB" w:rsidRDefault="006729F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2518</w:t>
      </w:r>
    </w:p>
    <w:p w14:paraId="07E8AEA6" w14:textId="77777777" w:rsidR="006729FB" w:rsidRDefault="006729F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2518</w:t>
      </w:r>
    </w:p>
    <w:p w14:paraId="0480CB0F" w14:textId="77777777" w:rsidR="006729FB" w:rsidRDefault="006729F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2520</w:t>
      </w:r>
    </w:p>
    <w:p w14:paraId="5BFAAD21" w14:textId="77777777" w:rsidR="006729FB" w:rsidRDefault="006729F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2520</w:t>
      </w:r>
    </w:p>
    <w:p w14:paraId="3AD0AB0C" w14:textId="77777777" w:rsidR="006729FB" w:rsidRDefault="006729F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2520</w:t>
      </w:r>
    </w:p>
    <w:p w14:paraId="723EBFF3" w14:textId="77777777" w:rsidR="006729FB" w:rsidRDefault="006729F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2520</w:t>
      </w:r>
    </w:p>
    <w:p w14:paraId="6C56D040" w14:textId="77777777" w:rsidR="006729FB" w:rsidRDefault="006729F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2523</w:t>
      </w:r>
    </w:p>
    <w:p w14:paraId="59801492" w14:textId="77777777" w:rsidR="006729FB" w:rsidRDefault="006729F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2523</w:t>
      </w:r>
    </w:p>
    <w:p w14:paraId="21A1FF7B" w14:textId="77777777" w:rsidR="006729FB" w:rsidRDefault="006729F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2523</w:t>
      </w:r>
    </w:p>
    <w:p w14:paraId="5ED2CE60" w14:textId="77777777" w:rsidR="006729FB" w:rsidRDefault="006729F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2523</w:t>
      </w:r>
    </w:p>
    <w:p w14:paraId="584417A8" w14:textId="77777777" w:rsidR="006729FB" w:rsidRDefault="006729F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2525</w:t>
      </w:r>
    </w:p>
    <w:p w14:paraId="474C7F9E" w14:textId="77777777" w:rsidR="006729FB" w:rsidRDefault="006729F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2525</w:t>
      </w:r>
    </w:p>
    <w:p w14:paraId="5CC8A657" w14:textId="77777777" w:rsidR="006729FB" w:rsidRDefault="006729F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2525</w:t>
      </w:r>
    </w:p>
    <w:p w14:paraId="18A23E8F" w14:textId="77777777" w:rsidR="006729FB" w:rsidRDefault="006729F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2525</w:t>
      </w:r>
    </w:p>
    <w:p w14:paraId="2346BD75" w14:textId="77777777" w:rsidR="006729FB" w:rsidRDefault="006729FB">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2527</w:t>
      </w:r>
    </w:p>
    <w:p w14:paraId="6BDEEC3F" w14:textId="77777777" w:rsidR="006729FB" w:rsidRDefault="006729F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2527</w:t>
      </w:r>
    </w:p>
    <w:p w14:paraId="621A164F" w14:textId="77777777" w:rsidR="006729FB" w:rsidRDefault="006729F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2527</w:t>
      </w:r>
    </w:p>
    <w:p w14:paraId="1DD6C46B" w14:textId="77777777" w:rsidR="006729FB" w:rsidRDefault="006729F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2527</w:t>
      </w:r>
    </w:p>
    <w:p w14:paraId="533A100A" w14:textId="77777777" w:rsidR="006729FB" w:rsidRDefault="006729F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2529</w:t>
      </w:r>
    </w:p>
    <w:p w14:paraId="7586414C" w14:textId="77777777" w:rsidR="006729FB" w:rsidRDefault="006729F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2530</w:t>
      </w:r>
    </w:p>
    <w:p w14:paraId="3A83EF81" w14:textId="77777777" w:rsidR="006729FB" w:rsidRDefault="006729F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2530</w:t>
      </w:r>
    </w:p>
    <w:p w14:paraId="7287FB1B" w14:textId="77777777" w:rsidR="006729FB" w:rsidRDefault="006729F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2530</w:t>
      </w:r>
    </w:p>
    <w:p w14:paraId="65B93371" w14:textId="77777777" w:rsidR="006729FB" w:rsidRDefault="006729FB">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2532</w:t>
      </w:r>
    </w:p>
    <w:p w14:paraId="0CF760FA" w14:textId="77777777" w:rsidR="006729FB" w:rsidRDefault="006729FB">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2532</w:t>
      </w:r>
    </w:p>
    <w:p w14:paraId="09501204" w14:textId="77777777" w:rsidR="006729FB" w:rsidRDefault="006729F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2532</w:t>
      </w:r>
    </w:p>
    <w:p w14:paraId="5FCFE9F6" w14:textId="77777777" w:rsidR="006729FB" w:rsidRDefault="006729F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2532</w:t>
      </w:r>
    </w:p>
    <w:p w14:paraId="464F5949" w14:textId="77777777" w:rsidR="006729FB" w:rsidRDefault="006729FB">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2534</w:t>
      </w:r>
    </w:p>
    <w:p w14:paraId="6D2113F8" w14:textId="77777777" w:rsidR="006729FB" w:rsidRDefault="006729FB">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2535</w:t>
      </w:r>
    </w:p>
    <w:p w14:paraId="2907F1C1" w14:textId="77777777" w:rsidR="006729FB" w:rsidRDefault="006729F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2535</w:t>
      </w:r>
    </w:p>
    <w:p w14:paraId="30D238E1" w14:textId="77777777" w:rsidR="006729FB" w:rsidRDefault="006729F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2535</w:t>
      </w:r>
    </w:p>
    <w:p w14:paraId="0BDCD952" w14:textId="77777777" w:rsidR="006729FB" w:rsidRDefault="006729F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2537</w:t>
      </w:r>
    </w:p>
    <w:p w14:paraId="3289E081" w14:textId="77777777" w:rsidR="006729FB" w:rsidRDefault="006729F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2538</w:t>
      </w:r>
    </w:p>
    <w:p w14:paraId="6E7673CD" w14:textId="77777777" w:rsidR="006729FB" w:rsidRDefault="006729F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2538</w:t>
      </w:r>
    </w:p>
    <w:p w14:paraId="51456F7D" w14:textId="77777777" w:rsidR="006729FB" w:rsidRDefault="006729F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2538</w:t>
      </w:r>
    </w:p>
    <w:p w14:paraId="6FD2FD87" w14:textId="77777777" w:rsidR="006729FB" w:rsidRDefault="006729F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2542</w:t>
      </w:r>
    </w:p>
    <w:p w14:paraId="0C550C32" w14:textId="77777777" w:rsidR="006729FB" w:rsidRDefault="006729F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2542</w:t>
      </w:r>
    </w:p>
    <w:p w14:paraId="35C1A039" w14:textId="77777777" w:rsidR="006729FB" w:rsidRDefault="006729F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2542</w:t>
      </w:r>
    </w:p>
    <w:p w14:paraId="602C7E2D" w14:textId="77777777" w:rsidR="006729FB" w:rsidRDefault="006729F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2542</w:t>
      </w:r>
    </w:p>
    <w:p w14:paraId="25F16B87" w14:textId="77777777" w:rsidR="006729FB" w:rsidRDefault="006729F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2547</w:t>
      </w:r>
    </w:p>
    <w:p w14:paraId="39B6D217" w14:textId="77777777" w:rsidR="006729FB" w:rsidRDefault="006729F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2547</w:t>
      </w:r>
    </w:p>
    <w:p w14:paraId="35A6911A" w14:textId="77777777" w:rsidR="006729FB" w:rsidRDefault="006729F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2547</w:t>
      </w:r>
    </w:p>
    <w:p w14:paraId="521956A1" w14:textId="77777777" w:rsidR="006729FB" w:rsidRDefault="006729F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2547</w:t>
      </w:r>
    </w:p>
    <w:p w14:paraId="311D4391" w14:textId="77777777" w:rsidR="006729FB" w:rsidRDefault="006729F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2549</w:t>
      </w:r>
    </w:p>
    <w:p w14:paraId="4AB5ECCA" w14:textId="77777777" w:rsidR="006729FB" w:rsidRDefault="006729F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2549</w:t>
      </w:r>
    </w:p>
    <w:p w14:paraId="4049D66D" w14:textId="77777777" w:rsidR="006729FB" w:rsidRDefault="006729F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2549</w:t>
      </w:r>
    </w:p>
    <w:p w14:paraId="6BB3F3A7" w14:textId="77777777" w:rsidR="006729FB" w:rsidRDefault="006729F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2549</w:t>
      </w:r>
    </w:p>
    <w:p w14:paraId="7197489F" w14:textId="77777777" w:rsidR="006729FB" w:rsidRDefault="006729F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2551</w:t>
      </w:r>
    </w:p>
    <w:p w14:paraId="53C9FECF" w14:textId="77777777" w:rsidR="006729FB" w:rsidRDefault="006729F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2551</w:t>
      </w:r>
    </w:p>
    <w:p w14:paraId="07413F91" w14:textId="77777777" w:rsidR="006729FB" w:rsidRDefault="006729F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2551</w:t>
      </w:r>
    </w:p>
    <w:p w14:paraId="6D305485" w14:textId="77777777" w:rsidR="006729FB" w:rsidRDefault="006729F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2551</w:t>
      </w:r>
    </w:p>
    <w:p w14:paraId="72277104" w14:textId="77777777" w:rsidR="006729FB" w:rsidRDefault="006729F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2552</w:t>
      </w:r>
    </w:p>
    <w:p w14:paraId="6E27ACA6" w14:textId="77777777" w:rsidR="006729FB" w:rsidRDefault="006729FB">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2553</w:t>
      </w:r>
    </w:p>
    <w:p w14:paraId="03174270" w14:textId="77777777" w:rsidR="006729FB" w:rsidRDefault="006729F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2553</w:t>
      </w:r>
    </w:p>
    <w:p w14:paraId="2E5C65FB" w14:textId="77777777" w:rsidR="006729FB" w:rsidRDefault="006729F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2553</w:t>
      </w:r>
    </w:p>
    <w:p w14:paraId="29C116DE" w14:textId="77777777" w:rsidR="006729FB" w:rsidRDefault="006729F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2557</w:t>
      </w:r>
    </w:p>
    <w:p w14:paraId="6F971478" w14:textId="77777777" w:rsidR="006729FB" w:rsidRDefault="006729FB">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2557</w:t>
      </w:r>
    </w:p>
    <w:p w14:paraId="11F926EC" w14:textId="77777777" w:rsidR="006729FB" w:rsidRDefault="006729F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2557</w:t>
      </w:r>
    </w:p>
    <w:p w14:paraId="1E56F1CB" w14:textId="77777777" w:rsidR="006729FB" w:rsidRDefault="006729F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2557</w:t>
      </w:r>
    </w:p>
    <w:p w14:paraId="0886CC38" w14:textId="77777777" w:rsidR="006729FB" w:rsidRDefault="006729F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2561</w:t>
      </w:r>
    </w:p>
    <w:p w14:paraId="36554128" w14:textId="77777777" w:rsidR="006729FB" w:rsidRDefault="006729FB">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2561</w:t>
      </w:r>
    </w:p>
    <w:p w14:paraId="7FB179F0" w14:textId="77777777" w:rsidR="006729FB" w:rsidRDefault="006729F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2561</w:t>
      </w:r>
    </w:p>
    <w:p w14:paraId="569FE74B" w14:textId="77777777" w:rsidR="006729FB" w:rsidRDefault="006729F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2561</w:t>
      </w:r>
    </w:p>
    <w:p w14:paraId="4F7912DE" w14:textId="77777777" w:rsidR="006729FB" w:rsidRDefault="006729F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2567</w:t>
      </w:r>
    </w:p>
    <w:p w14:paraId="72D5BAB1" w14:textId="77777777" w:rsidR="006729FB" w:rsidRDefault="006729FB">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2567</w:t>
      </w:r>
    </w:p>
    <w:p w14:paraId="0C6815A9" w14:textId="77777777" w:rsidR="006729FB" w:rsidRDefault="006729F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2567</w:t>
      </w:r>
    </w:p>
    <w:p w14:paraId="1013A387" w14:textId="77777777" w:rsidR="006729FB" w:rsidRDefault="006729F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2568</w:t>
      </w:r>
    </w:p>
    <w:p w14:paraId="5C752F2F" w14:textId="77777777" w:rsidR="006729FB" w:rsidRDefault="006729F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2574</w:t>
      </w:r>
    </w:p>
    <w:p w14:paraId="16A0004F" w14:textId="77777777" w:rsidR="006729FB" w:rsidRDefault="006729FB">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2574</w:t>
      </w:r>
    </w:p>
    <w:p w14:paraId="13388F33" w14:textId="77777777" w:rsidR="006729FB" w:rsidRDefault="006729F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2574</w:t>
      </w:r>
    </w:p>
    <w:p w14:paraId="7BDA495A" w14:textId="77777777" w:rsidR="006729FB" w:rsidRDefault="006729F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2575</w:t>
      </w:r>
    </w:p>
    <w:p w14:paraId="003CF9E2" w14:textId="77777777" w:rsidR="006729FB" w:rsidRDefault="006729F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2582</w:t>
      </w:r>
    </w:p>
    <w:p w14:paraId="3E4B1411" w14:textId="77777777" w:rsidR="006729FB" w:rsidRDefault="006729FB">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2583</w:t>
      </w:r>
    </w:p>
    <w:p w14:paraId="614D9629" w14:textId="77777777" w:rsidR="006729FB" w:rsidRDefault="006729F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2583</w:t>
      </w:r>
    </w:p>
    <w:p w14:paraId="78867DC8" w14:textId="77777777" w:rsidR="006729FB" w:rsidRDefault="006729F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2583</w:t>
      </w:r>
    </w:p>
    <w:p w14:paraId="5A944828" w14:textId="77777777" w:rsidR="006729FB" w:rsidRDefault="006729FB">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2590</w:t>
      </w:r>
    </w:p>
    <w:p w14:paraId="05A112F5" w14:textId="77777777" w:rsidR="006729FB" w:rsidRDefault="006729F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2591</w:t>
      </w:r>
    </w:p>
    <w:p w14:paraId="0F60EE1D" w14:textId="77777777" w:rsidR="006729FB" w:rsidRDefault="006729F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2591</w:t>
      </w:r>
    </w:p>
    <w:p w14:paraId="149B8F5A" w14:textId="77777777" w:rsidR="006729FB" w:rsidRDefault="006729F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2591</w:t>
      </w:r>
    </w:p>
    <w:p w14:paraId="2ED727BE" w14:textId="77777777" w:rsidR="006729FB" w:rsidRDefault="006729F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2596</w:t>
      </w:r>
    </w:p>
    <w:p w14:paraId="0F1C78C5" w14:textId="77777777" w:rsidR="006729FB" w:rsidRDefault="006729F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2596</w:t>
      </w:r>
    </w:p>
    <w:p w14:paraId="5251E1C0" w14:textId="77777777" w:rsidR="006729FB" w:rsidRDefault="006729F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2596</w:t>
      </w:r>
    </w:p>
    <w:p w14:paraId="2A4E67D4" w14:textId="77777777" w:rsidR="006729FB" w:rsidRDefault="006729F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2596</w:t>
      </w:r>
    </w:p>
    <w:p w14:paraId="1CF20B22" w14:textId="77777777" w:rsidR="006729FB" w:rsidRDefault="006729F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2600</w:t>
      </w:r>
    </w:p>
    <w:p w14:paraId="0CA1C609" w14:textId="77777777" w:rsidR="006729FB" w:rsidRDefault="006729F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2601</w:t>
      </w:r>
    </w:p>
    <w:p w14:paraId="353700F7" w14:textId="77777777" w:rsidR="006729FB" w:rsidRDefault="006729FB">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2601</w:t>
      </w:r>
    </w:p>
    <w:p w14:paraId="1A2CD854" w14:textId="77777777" w:rsidR="006729FB" w:rsidRDefault="006729F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2601</w:t>
      </w:r>
    </w:p>
    <w:p w14:paraId="4573C4C4" w14:textId="77777777" w:rsidR="006729FB" w:rsidRDefault="006729F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2603</w:t>
      </w:r>
    </w:p>
    <w:p w14:paraId="05505A2A" w14:textId="77777777" w:rsidR="006729FB" w:rsidRDefault="006729F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2603</w:t>
      </w:r>
    </w:p>
    <w:p w14:paraId="769FB141" w14:textId="77777777" w:rsidR="006729FB" w:rsidRDefault="006729FB">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2603</w:t>
      </w:r>
    </w:p>
    <w:p w14:paraId="67600D10" w14:textId="77777777" w:rsidR="006729FB" w:rsidRDefault="006729F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2603</w:t>
      </w:r>
    </w:p>
    <w:p w14:paraId="6AE201CA" w14:textId="77777777" w:rsidR="006729FB" w:rsidRDefault="006729F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2604</w:t>
      </w:r>
    </w:p>
    <w:p w14:paraId="7B6BA08F" w14:textId="77777777" w:rsidR="006729FB" w:rsidRDefault="006729F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2604</w:t>
      </w:r>
    </w:p>
    <w:p w14:paraId="6AFB89A7" w14:textId="77777777" w:rsidR="006729FB" w:rsidRDefault="006729F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2604</w:t>
      </w:r>
    </w:p>
    <w:p w14:paraId="4EDCC7AC" w14:textId="77777777" w:rsidR="006729FB" w:rsidRDefault="006729F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2605</w:t>
      </w:r>
    </w:p>
    <w:p w14:paraId="06E50301" w14:textId="77777777" w:rsidR="006729FB" w:rsidRDefault="006729F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2607</w:t>
      </w:r>
    </w:p>
    <w:p w14:paraId="1AB0F7F6" w14:textId="77777777" w:rsidR="006729FB" w:rsidRDefault="006729F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2607</w:t>
      </w:r>
    </w:p>
    <w:p w14:paraId="12254D7F" w14:textId="77777777" w:rsidR="006729FB" w:rsidRDefault="006729F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2607</w:t>
      </w:r>
    </w:p>
    <w:p w14:paraId="3C1AAC4C" w14:textId="77777777" w:rsidR="006729FB" w:rsidRDefault="006729F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2607</w:t>
      </w:r>
    </w:p>
    <w:p w14:paraId="6650AB0F" w14:textId="77777777" w:rsidR="006729FB" w:rsidRDefault="006729F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2608</w:t>
      </w:r>
    </w:p>
    <w:p w14:paraId="3FBF5B48" w14:textId="77777777" w:rsidR="006729FB" w:rsidRDefault="006729F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2609</w:t>
      </w:r>
    </w:p>
    <w:p w14:paraId="2B1DA429" w14:textId="77777777" w:rsidR="006729FB" w:rsidRDefault="006729F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2609</w:t>
      </w:r>
    </w:p>
    <w:p w14:paraId="2B2F8BEB" w14:textId="77777777" w:rsidR="006729FB" w:rsidRDefault="006729F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2609</w:t>
      </w:r>
    </w:p>
    <w:p w14:paraId="5A1773BC" w14:textId="77777777" w:rsidR="006729FB" w:rsidRDefault="006729F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2611</w:t>
      </w:r>
    </w:p>
    <w:p w14:paraId="50BFEA6F" w14:textId="77777777" w:rsidR="006729FB" w:rsidRDefault="006729FB">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2611</w:t>
      </w:r>
    </w:p>
    <w:p w14:paraId="6D9176D1" w14:textId="77777777" w:rsidR="006729FB" w:rsidRDefault="006729F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2611</w:t>
      </w:r>
    </w:p>
    <w:p w14:paraId="00882F9C" w14:textId="77777777" w:rsidR="006729FB" w:rsidRDefault="006729F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2611</w:t>
      </w:r>
    </w:p>
    <w:p w14:paraId="03971492" w14:textId="77777777" w:rsidR="006729FB" w:rsidRDefault="006729F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2614</w:t>
      </w:r>
    </w:p>
    <w:p w14:paraId="55FCCE8D" w14:textId="77777777" w:rsidR="006729FB" w:rsidRDefault="006729FB">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2614</w:t>
      </w:r>
    </w:p>
    <w:p w14:paraId="5E8CCE52" w14:textId="77777777" w:rsidR="006729FB" w:rsidRDefault="006729F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2614</w:t>
      </w:r>
    </w:p>
    <w:p w14:paraId="5AD40B3C" w14:textId="77777777" w:rsidR="006729FB" w:rsidRDefault="006729F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2614</w:t>
      </w:r>
    </w:p>
    <w:p w14:paraId="13BFE8C6" w14:textId="77777777" w:rsidR="006729FB" w:rsidRDefault="006729F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2616</w:t>
      </w:r>
    </w:p>
    <w:p w14:paraId="44519D97" w14:textId="77777777" w:rsidR="006729FB" w:rsidRDefault="006729F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2617</w:t>
      </w:r>
    </w:p>
    <w:p w14:paraId="0A178366" w14:textId="77777777" w:rsidR="006729FB" w:rsidRDefault="006729F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2617</w:t>
      </w:r>
    </w:p>
    <w:p w14:paraId="431895DA" w14:textId="77777777" w:rsidR="006729FB" w:rsidRDefault="006729F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2617</w:t>
      </w:r>
    </w:p>
    <w:p w14:paraId="2139B612" w14:textId="77777777" w:rsidR="006729FB" w:rsidRDefault="006729F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2619</w:t>
      </w:r>
    </w:p>
    <w:p w14:paraId="3E0A9D44" w14:textId="77777777" w:rsidR="006729FB" w:rsidRDefault="006729F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2619</w:t>
      </w:r>
    </w:p>
    <w:p w14:paraId="3840138B" w14:textId="77777777" w:rsidR="006729FB" w:rsidRDefault="006729F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2619</w:t>
      </w:r>
    </w:p>
    <w:p w14:paraId="0D3A8D2C" w14:textId="77777777" w:rsidR="006729FB" w:rsidRDefault="006729F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2619</w:t>
      </w:r>
    </w:p>
    <w:p w14:paraId="1A468403" w14:textId="77777777" w:rsidR="006729FB" w:rsidRDefault="006729F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2620</w:t>
      </w:r>
    </w:p>
    <w:p w14:paraId="1E433551" w14:textId="77777777" w:rsidR="006729FB" w:rsidRDefault="006729F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2620</w:t>
      </w:r>
    </w:p>
    <w:p w14:paraId="1361302E" w14:textId="77777777" w:rsidR="006729FB" w:rsidRDefault="006729F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2620</w:t>
      </w:r>
    </w:p>
    <w:p w14:paraId="128220B1" w14:textId="77777777" w:rsidR="006729FB" w:rsidRDefault="006729F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2621</w:t>
      </w:r>
    </w:p>
    <w:p w14:paraId="252CE0D2" w14:textId="77777777" w:rsidR="006729FB" w:rsidRDefault="006729F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2623</w:t>
      </w:r>
    </w:p>
    <w:p w14:paraId="45B9ACCF" w14:textId="77777777" w:rsidR="006729FB" w:rsidRDefault="006729F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2623</w:t>
      </w:r>
    </w:p>
    <w:p w14:paraId="7F2756D7" w14:textId="77777777" w:rsidR="006729FB" w:rsidRDefault="006729F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2623</w:t>
      </w:r>
    </w:p>
    <w:p w14:paraId="233B678D" w14:textId="77777777" w:rsidR="006729FB" w:rsidRDefault="006729F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2623</w:t>
      </w:r>
    </w:p>
    <w:p w14:paraId="39004000" w14:textId="77777777" w:rsidR="006729FB" w:rsidRDefault="006729FB">
      <w:pPr>
        <w:pStyle w:val="TOC4"/>
        <w:rPr>
          <w:rFonts w:asciiTheme="minorHAnsi" w:eastAsiaTheme="minorEastAsia" w:hAnsiTheme="minorHAnsi" w:cstheme="minorBidi"/>
          <w:sz w:val="22"/>
          <w:szCs w:val="22"/>
        </w:rPr>
      </w:pPr>
      <w:r>
        <w:t>A.9.1.58</w:t>
      </w:r>
      <w:r>
        <w:rPr>
          <w:lang w:eastAsia="zh-CN"/>
        </w:rPr>
        <w:t>A</w:t>
      </w:r>
      <w:r>
        <w:t>.3</w:t>
      </w:r>
      <w:r w:rsidRPr="006729FB">
        <w:rPr>
          <w:rFonts w:eastAsiaTheme="minorEastAsia" w:cstheme="minorBidi"/>
          <w:szCs w:val="22"/>
        </w:rPr>
        <w:tab/>
      </w:r>
      <w:r>
        <w:t>Test Requirements</w:t>
      </w:r>
      <w:r>
        <w:tab/>
        <w:t>2624</w:t>
      </w:r>
    </w:p>
    <w:p w14:paraId="59A4072E" w14:textId="77777777" w:rsidR="006729FB" w:rsidRDefault="006729F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2624</w:t>
      </w:r>
    </w:p>
    <w:p w14:paraId="04B45EFC" w14:textId="77777777" w:rsidR="006729FB" w:rsidRDefault="006729F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2624</w:t>
      </w:r>
    </w:p>
    <w:p w14:paraId="16AC92E9" w14:textId="77777777" w:rsidR="006729FB" w:rsidRDefault="006729F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2625</w:t>
      </w:r>
    </w:p>
    <w:p w14:paraId="758CB24F" w14:textId="77777777" w:rsidR="006729FB" w:rsidRDefault="006729F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2627</w:t>
      </w:r>
    </w:p>
    <w:p w14:paraId="31A16D59" w14:textId="77777777" w:rsidR="006729FB" w:rsidRDefault="006729F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2627</w:t>
      </w:r>
    </w:p>
    <w:p w14:paraId="18ECB17F" w14:textId="77777777" w:rsidR="006729FB" w:rsidRDefault="006729F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2627</w:t>
      </w:r>
    </w:p>
    <w:p w14:paraId="4B621786" w14:textId="77777777" w:rsidR="006729FB" w:rsidRDefault="006729F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2627</w:t>
      </w:r>
    </w:p>
    <w:p w14:paraId="0D2D46F9" w14:textId="77777777" w:rsidR="006729FB" w:rsidRDefault="006729F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2629</w:t>
      </w:r>
    </w:p>
    <w:p w14:paraId="1D088963" w14:textId="77777777" w:rsidR="006729FB" w:rsidRDefault="006729F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2630</w:t>
      </w:r>
    </w:p>
    <w:p w14:paraId="6B8B6704" w14:textId="77777777" w:rsidR="006729FB" w:rsidRDefault="006729FB">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2630</w:t>
      </w:r>
    </w:p>
    <w:p w14:paraId="5DFBEC4D" w14:textId="77777777" w:rsidR="006729FB" w:rsidRDefault="006729F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2630</w:t>
      </w:r>
    </w:p>
    <w:p w14:paraId="24A53CE3" w14:textId="77777777" w:rsidR="006729FB" w:rsidRDefault="006729F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2632</w:t>
      </w:r>
    </w:p>
    <w:p w14:paraId="721D8E0E" w14:textId="77777777" w:rsidR="006729FB" w:rsidRDefault="006729F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2632</w:t>
      </w:r>
    </w:p>
    <w:p w14:paraId="72DF94C3" w14:textId="77777777" w:rsidR="006729FB" w:rsidRDefault="006729F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2632</w:t>
      </w:r>
    </w:p>
    <w:p w14:paraId="065AE96A" w14:textId="77777777" w:rsidR="006729FB" w:rsidRDefault="006729F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2632</w:t>
      </w:r>
    </w:p>
    <w:p w14:paraId="68B942A0" w14:textId="77777777" w:rsidR="006729FB" w:rsidRDefault="006729F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2634</w:t>
      </w:r>
    </w:p>
    <w:p w14:paraId="263DDA08" w14:textId="77777777" w:rsidR="006729FB" w:rsidRDefault="006729F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2634</w:t>
      </w:r>
    </w:p>
    <w:p w14:paraId="2DE21995" w14:textId="77777777" w:rsidR="006729FB" w:rsidRDefault="006729FB">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2634</w:t>
      </w:r>
    </w:p>
    <w:p w14:paraId="55FC3734" w14:textId="77777777" w:rsidR="006729FB" w:rsidRDefault="006729FB">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2634</w:t>
      </w:r>
    </w:p>
    <w:p w14:paraId="47DEAA12" w14:textId="77777777" w:rsidR="006729FB" w:rsidRDefault="006729FB">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2636</w:t>
      </w:r>
    </w:p>
    <w:p w14:paraId="442F48C2" w14:textId="77777777" w:rsidR="006729FB" w:rsidRDefault="006729F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2636</w:t>
      </w:r>
    </w:p>
    <w:p w14:paraId="65071A9C" w14:textId="77777777" w:rsidR="006729FB" w:rsidRDefault="006729F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2636</w:t>
      </w:r>
    </w:p>
    <w:p w14:paraId="5C94AE3C" w14:textId="77777777" w:rsidR="006729FB" w:rsidRDefault="006729F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2636</w:t>
      </w:r>
    </w:p>
    <w:p w14:paraId="4EED0C49" w14:textId="77777777" w:rsidR="006729FB" w:rsidRDefault="006729FB">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2637</w:t>
      </w:r>
    </w:p>
    <w:p w14:paraId="76FD3A36" w14:textId="77777777" w:rsidR="006729FB" w:rsidRDefault="006729F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2638</w:t>
      </w:r>
    </w:p>
    <w:p w14:paraId="6BAF26D2" w14:textId="77777777" w:rsidR="006729FB" w:rsidRDefault="006729F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2638</w:t>
      </w:r>
    </w:p>
    <w:p w14:paraId="39713436" w14:textId="77777777" w:rsidR="006729FB" w:rsidRDefault="006729F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2638</w:t>
      </w:r>
    </w:p>
    <w:p w14:paraId="46ECC113" w14:textId="77777777" w:rsidR="006729FB" w:rsidRDefault="006729F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2642</w:t>
      </w:r>
    </w:p>
    <w:p w14:paraId="03B7DE5B" w14:textId="77777777" w:rsidR="006729FB" w:rsidRDefault="006729F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2642</w:t>
      </w:r>
    </w:p>
    <w:p w14:paraId="3FDA047A" w14:textId="77777777" w:rsidR="006729FB" w:rsidRDefault="006729F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2642</w:t>
      </w:r>
    </w:p>
    <w:p w14:paraId="29EA97BC" w14:textId="77777777" w:rsidR="006729FB" w:rsidRDefault="006729F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2646</w:t>
      </w:r>
    </w:p>
    <w:p w14:paraId="27CBD1DA" w14:textId="77777777" w:rsidR="006729FB" w:rsidRDefault="006729F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2646</w:t>
      </w:r>
    </w:p>
    <w:p w14:paraId="513E67C5" w14:textId="77777777" w:rsidR="006729FB" w:rsidRDefault="006729F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2646</w:t>
      </w:r>
    </w:p>
    <w:p w14:paraId="621FC6A8" w14:textId="77777777" w:rsidR="006729FB" w:rsidRDefault="006729F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2646</w:t>
      </w:r>
    </w:p>
    <w:p w14:paraId="78150FEB" w14:textId="77777777" w:rsidR="006729FB" w:rsidRDefault="006729F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2647</w:t>
      </w:r>
    </w:p>
    <w:p w14:paraId="5B1091FF" w14:textId="77777777" w:rsidR="006729FB" w:rsidRDefault="006729F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2648</w:t>
      </w:r>
    </w:p>
    <w:p w14:paraId="25BDC592" w14:textId="77777777" w:rsidR="006729FB" w:rsidRDefault="006729F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2648</w:t>
      </w:r>
    </w:p>
    <w:p w14:paraId="7C513506" w14:textId="77777777" w:rsidR="006729FB" w:rsidRDefault="006729F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2648</w:t>
      </w:r>
    </w:p>
    <w:p w14:paraId="526C0FDB" w14:textId="77777777" w:rsidR="006729FB" w:rsidRDefault="006729F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2648</w:t>
      </w:r>
    </w:p>
    <w:p w14:paraId="16A914F6" w14:textId="77777777" w:rsidR="006729FB" w:rsidRDefault="006729F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2650</w:t>
      </w:r>
    </w:p>
    <w:p w14:paraId="6F95D105" w14:textId="77777777" w:rsidR="006729FB" w:rsidRDefault="006729F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2650</w:t>
      </w:r>
    </w:p>
    <w:p w14:paraId="61809ABC" w14:textId="77777777" w:rsidR="006729FB" w:rsidRDefault="006729F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2650</w:t>
      </w:r>
    </w:p>
    <w:p w14:paraId="1DBD0A1F" w14:textId="77777777" w:rsidR="006729FB" w:rsidRDefault="006729F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2650</w:t>
      </w:r>
    </w:p>
    <w:p w14:paraId="783A0958" w14:textId="77777777" w:rsidR="006729FB" w:rsidRDefault="006729F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2652</w:t>
      </w:r>
    </w:p>
    <w:p w14:paraId="65857D1D" w14:textId="77777777" w:rsidR="006729FB" w:rsidRDefault="006729F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2652</w:t>
      </w:r>
    </w:p>
    <w:p w14:paraId="4D1D9D06" w14:textId="77777777" w:rsidR="006729FB" w:rsidRDefault="006729F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2652</w:t>
      </w:r>
    </w:p>
    <w:p w14:paraId="041DC0B5" w14:textId="77777777" w:rsidR="006729FB" w:rsidRDefault="006729F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2652</w:t>
      </w:r>
    </w:p>
    <w:p w14:paraId="047684D9" w14:textId="77777777" w:rsidR="006729FB" w:rsidRDefault="006729F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2654</w:t>
      </w:r>
    </w:p>
    <w:p w14:paraId="51D328EF" w14:textId="77777777" w:rsidR="006729FB" w:rsidRDefault="006729F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2654</w:t>
      </w:r>
    </w:p>
    <w:p w14:paraId="2CD64A31" w14:textId="77777777" w:rsidR="006729FB" w:rsidRDefault="006729F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2654</w:t>
      </w:r>
    </w:p>
    <w:p w14:paraId="33E90CD3" w14:textId="77777777" w:rsidR="006729FB" w:rsidRDefault="006729FB">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2654</w:t>
      </w:r>
    </w:p>
    <w:p w14:paraId="0E9DB806" w14:textId="77777777" w:rsidR="006729FB" w:rsidRDefault="006729F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2657</w:t>
      </w:r>
    </w:p>
    <w:p w14:paraId="53A96897" w14:textId="77777777" w:rsidR="006729FB" w:rsidRDefault="006729F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2657</w:t>
      </w:r>
    </w:p>
    <w:p w14:paraId="251E3B5A" w14:textId="77777777" w:rsidR="006729FB" w:rsidRDefault="006729F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2657</w:t>
      </w:r>
    </w:p>
    <w:p w14:paraId="13D7C503" w14:textId="77777777" w:rsidR="006729FB" w:rsidRDefault="006729F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2657</w:t>
      </w:r>
    </w:p>
    <w:p w14:paraId="57ADCB58" w14:textId="77777777" w:rsidR="006729FB" w:rsidRDefault="006729F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2659</w:t>
      </w:r>
    </w:p>
    <w:p w14:paraId="415EE535" w14:textId="77777777" w:rsidR="006729FB" w:rsidRDefault="006729F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2660</w:t>
      </w:r>
    </w:p>
    <w:p w14:paraId="708BEDDB" w14:textId="77777777" w:rsidR="006729FB" w:rsidRDefault="006729F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2660</w:t>
      </w:r>
    </w:p>
    <w:p w14:paraId="4330CEF6" w14:textId="77777777" w:rsidR="006729FB" w:rsidRDefault="006729F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2660</w:t>
      </w:r>
    </w:p>
    <w:p w14:paraId="42809C7E" w14:textId="77777777" w:rsidR="006729FB" w:rsidRDefault="006729F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2662</w:t>
      </w:r>
    </w:p>
    <w:p w14:paraId="5B00618B" w14:textId="77777777" w:rsidR="006729FB" w:rsidRDefault="006729F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2662</w:t>
      </w:r>
    </w:p>
    <w:p w14:paraId="38AAEE2F" w14:textId="77777777" w:rsidR="006729FB" w:rsidRDefault="006729F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2662</w:t>
      </w:r>
    </w:p>
    <w:p w14:paraId="10804F01" w14:textId="77777777" w:rsidR="006729FB" w:rsidRDefault="006729F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2662</w:t>
      </w:r>
    </w:p>
    <w:p w14:paraId="2563893F" w14:textId="77777777" w:rsidR="006729FB" w:rsidRDefault="006729F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2664</w:t>
      </w:r>
    </w:p>
    <w:p w14:paraId="7694EBFB" w14:textId="77777777" w:rsidR="006729FB" w:rsidRDefault="006729F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2664</w:t>
      </w:r>
    </w:p>
    <w:p w14:paraId="4A2E01EE" w14:textId="77777777" w:rsidR="006729FB" w:rsidRDefault="006729F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2664</w:t>
      </w:r>
    </w:p>
    <w:p w14:paraId="620CEA24" w14:textId="77777777" w:rsidR="006729FB" w:rsidRDefault="006729F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2664</w:t>
      </w:r>
    </w:p>
    <w:p w14:paraId="247F4963" w14:textId="77777777" w:rsidR="006729FB" w:rsidRDefault="006729F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2667</w:t>
      </w:r>
    </w:p>
    <w:p w14:paraId="422F1A6E" w14:textId="77777777" w:rsidR="006729FB" w:rsidRDefault="006729F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2667</w:t>
      </w:r>
    </w:p>
    <w:p w14:paraId="2415C208" w14:textId="77777777" w:rsidR="006729FB" w:rsidRDefault="006729F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2667</w:t>
      </w:r>
    </w:p>
    <w:p w14:paraId="71C17F1A" w14:textId="77777777" w:rsidR="006729FB" w:rsidRDefault="006729F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2667</w:t>
      </w:r>
    </w:p>
    <w:p w14:paraId="2735EC40" w14:textId="77777777" w:rsidR="006729FB" w:rsidRDefault="006729F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2670</w:t>
      </w:r>
    </w:p>
    <w:p w14:paraId="5AB52AFD" w14:textId="77777777" w:rsidR="006729FB" w:rsidRDefault="006729F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2670</w:t>
      </w:r>
    </w:p>
    <w:p w14:paraId="733F20A5" w14:textId="77777777" w:rsidR="006729FB" w:rsidRDefault="006729F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2670</w:t>
      </w:r>
    </w:p>
    <w:p w14:paraId="57D459FE" w14:textId="77777777" w:rsidR="006729FB" w:rsidRDefault="006729F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2670</w:t>
      </w:r>
    </w:p>
    <w:p w14:paraId="088D4F73" w14:textId="77777777" w:rsidR="006729FB" w:rsidRDefault="006729F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2673</w:t>
      </w:r>
    </w:p>
    <w:p w14:paraId="302DB104" w14:textId="77777777" w:rsidR="006729FB" w:rsidRDefault="006729F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2673</w:t>
      </w:r>
    </w:p>
    <w:p w14:paraId="63ECAFCE" w14:textId="77777777" w:rsidR="006729FB" w:rsidRDefault="006729F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2673</w:t>
      </w:r>
    </w:p>
    <w:p w14:paraId="0A216B60" w14:textId="77777777" w:rsidR="006729FB" w:rsidRDefault="006729F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2673</w:t>
      </w:r>
    </w:p>
    <w:p w14:paraId="3F20E6D1" w14:textId="77777777" w:rsidR="006729FB" w:rsidRDefault="006729F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2676</w:t>
      </w:r>
    </w:p>
    <w:p w14:paraId="6C43A874" w14:textId="77777777" w:rsidR="006729FB" w:rsidRDefault="006729F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2676</w:t>
      </w:r>
    </w:p>
    <w:p w14:paraId="7AA263BF" w14:textId="77777777" w:rsidR="006729FB" w:rsidRDefault="006729FB">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2676</w:t>
      </w:r>
    </w:p>
    <w:p w14:paraId="42D98F19" w14:textId="77777777" w:rsidR="006729FB" w:rsidRDefault="006729F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2676</w:t>
      </w:r>
    </w:p>
    <w:p w14:paraId="2F537D89" w14:textId="77777777" w:rsidR="006729FB" w:rsidRDefault="006729F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2677</w:t>
      </w:r>
    </w:p>
    <w:p w14:paraId="3103C73D" w14:textId="77777777" w:rsidR="006729FB" w:rsidRDefault="006729F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2677</w:t>
      </w:r>
    </w:p>
    <w:p w14:paraId="78FF3A29" w14:textId="77777777" w:rsidR="006729FB" w:rsidRDefault="006729FB">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2677</w:t>
      </w:r>
    </w:p>
    <w:p w14:paraId="72673047" w14:textId="77777777" w:rsidR="006729FB" w:rsidRDefault="006729F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2677</w:t>
      </w:r>
    </w:p>
    <w:p w14:paraId="7BB3F785" w14:textId="77777777" w:rsidR="006729FB" w:rsidRDefault="006729F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2678</w:t>
      </w:r>
    </w:p>
    <w:p w14:paraId="422BA087" w14:textId="77777777" w:rsidR="006729FB" w:rsidRPr="00EC0C0A" w:rsidRDefault="006729FB">
      <w:pPr>
        <w:pStyle w:val="TOC3"/>
        <w:rPr>
          <w:rFonts w:asciiTheme="minorHAnsi" w:eastAsiaTheme="minorEastAsia" w:hAnsiTheme="minorHAnsi" w:cstheme="minorBidi"/>
          <w:sz w:val="22"/>
          <w:szCs w:val="22"/>
          <w:lang w:val="fi-FI"/>
        </w:rPr>
      </w:pPr>
      <w:r w:rsidRPr="00285BBA">
        <w:rPr>
          <w:lang w:val="fi-FI"/>
        </w:rPr>
        <w:t>A.9.2.13</w:t>
      </w:r>
      <w:r w:rsidRPr="00EC0C0A">
        <w:rPr>
          <w:rFonts w:asciiTheme="minorHAnsi" w:eastAsiaTheme="minorEastAsia" w:hAnsiTheme="minorHAnsi" w:cstheme="minorBidi"/>
          <w:sz w:val="22"/>
          <w:szCs w:val="22"/>
          <w:lang w:val="fi-FI"/>
        </w:rPr>
        <w:tab/>
      </w:r>
      <w:r w:rsidRPr="00285BBA">
        <w:rPr>
          <w:lang w:val="fi-FI"/>
        </w:rPr>
        <w:t>Void</w:t>
      </w:r>
      <w:r w:rsidRPr="00EC0C0A">
        <w:rPr>
          <w:lang w:val="fi-FI"/>
        </w:rPr>
        <w:tab/>
        <w:t>2679</w:t>
      </w:r>
    </w:p>
    <w:p w14:paraId="1EBA3496" w14:textId="77777777" w:rsidR="006729FB" w:rsidRPr="00EC0C0A" w:rsidRDefault="006729FB">
      <w:pPr>
        <w:pStyle w:val="TOC4"/>
        <w:rPr>
          <w:rFonts w:asciiTheme="minorHAnsi" w:eastAsiaTheme="minorEastAsia" w:hAnsiTheme="minorHAnsi" w:cstheme="minorBidi"/>
          <w:sz w:val="22"/>
          <w:szCs w:val="22"/>
          <w:lang w:val="fi-FI"/>
        </w:rPr>
      </w:pPr>
      <w:r w:rsidRPr="00285BBA">
        <w:rPr>
          <w:lang w:val="fi-FI"/>
        </w:rPr>
        <w:t>A.9.2.13.1</w:t>
      </w:r>
      <w:r w:rsidRPr="00EC0C0A">
        <w:rPr>
          <w:rFonts w:asciiTheme="minorHAnsi" w:eastAsiaTheme="minorEastAsia" w:hAnsiTheme="minorHAnsi" w:cstheme="minorBidi"/>
          <w:sz w:val="22"/>
          <w:szCs w:val="22"/>
          <w:lang w:val="fi-FI"/>
        </w:rPr>
        <w:tab/>
      </w:r>
      <w:r w:rsidRPr="00285BBA">
        <w:rPr>
          <w:lang w:val="fi-FI"/>
        </w:rPr>
        <w:t>Void</w:t>
      </w:r>
      <w:r w:rsidRPr="00EC0C0A">
        <w:rPr>
          <w:lang w:val="fi-FI"/>
        </w:rPr>
        <w:tab/>
        <w:t>2679</w:t>
      </w:r>
    </w:p>
    <w:p w14:paraId="6880144A" w14:textId="77777777" w:rsidR="006729FB" w:rsidRPr="00EC0C0A" w:rsidRDefault="006729FB">
      <w:pPr>
        <w:pStyle w:val="TOC4"/>
        <w:rPr>
          <w:rFonts w:asciiTheme="minorHAnsi" w:eastAsiaTheme="minorEastAsia" w:hAnsiTheme="minorHAnsi" w:cstheme="minorBidi"/>
          <w:sz w:val="22"/>
          <w:szCs w:val="22"/>
          <w:lang w:val="fi-FI"/>
        </w:rPr>
      </w:pPr>
      <w:r w:rsidRPr="00285BBA">
        <w:rPr>
          <w:lang w:val="fi-FI"/>
        </w:rPr>
        <w:t>A.9.2.13.2</w:t>
      </w:r>
      <w:r w:rsidRPr="00EC0C0A">
        <w:rPr>
          <w:rFonts w:asciiTheme="minorHAnsi" w:eastAsiaTheme="minorEastAsia" w:hAnsiTheme="minorHAnsi" w:cstheme="minorBidi"/>
          <w:sz w:val="22"/>
          <w:szCs w:val="22"/>
          <w:lang w:val="fi-FI"/>
        </w:rPr>
        <w:tab/>
      </w:r>
      <w:r w:rsidRPr="00285BBA">
        <w:rPr>
          <w:lang w:val="fi-FI"/>
        </w:rPr>
        <w:t>Void</w:t>
      </w:r>
      <w:r w:rsidRPr="00EC0C0A">
        <w:rPr>
          <w:lang w:val="fi-FI"/>
        </w:rPr>
        <w:tab/>
        <w:t>2679</w:t>
      </w:r>
    </w:p>
    <w:p w14:paraId="149744C2" w14:textId="77777777" w:rsidR="006729FB" w:rsidRPr="00EC0C0A" w:rsidRDefault="006729FB">
      <w:pPr>
        <w:pStyle w:val="TOC4"/>
        <w:rPr>
          <w:rFonts w:asciiTheme="minorHAnsi" w:eastAsiaTheme="minorEastAsia" w:hAnsiTheme="minorHAnsi" w:cstheme="minorBidi"/>
          <w:sz w:val="22"/>
          <w:szCs w:val="22"/>
          <w:lang w:val="fi-FI"/>
        </w:rPr>
      </w:pPr>
      <w:r w:rsidRPr="00285BBA">
        <w:rPr>
          <w:lang w:val="fi-FI"/>
        </w:rPr>
        <w:t>A.9.2.13.3</w:t>
      </w:r>
      <w:r w:rsidRPr="00EC0C0A">
        <w:rPr>
          <w:rFonts w:asciiTheme="minorHAnsi" w:eastAsiaTheme="minorEastAsia" w:hAnsiTheme="minorHAnsi" w:cstheme="minorBidi"/>
          <w:sz w:val="22"/>
          <w:szCs w:val="22"/>
          <w:lang w:val="fi-FI"/>
        </w:rPr>
        <w:tab/>
      </w:r>
      <w:r w:rsidRPr="00285BBA">
        <w:rPr>
          <w:lang w:val="fi-FI"/>
        </w:rPr>
        <w:t>Void</w:t>
      </w:r>
      <w:r w:rsidRPr="00EC0C0A">
        <w:rPr>
          <w:lang w:val="fi-FI"/>
        </w:rPr>
        <w:tab/>
        <w:t>2679</w:t>
      </w:r>
    </w:p>
    <w:p w14:paraId="0A359335" w14:textId="77777777" w:rsidR="006729FB" w:rsidRPr="00EC0C0A" w:rsidRDefault="006729FB">
      <w:pPr>
        <w:pStyle w:val="TOC3"/>
        <w:rPr>
          <w:rFonts w:asciiTheme="minorHAnsi" w:eastAsiaTheme="minorEastAsia" w:hAnsiTheme="minorHAnsi" w:cstheme="minorBidi"/>
          <w:sz w:val="22"/>
          <w:szCs w:val="22"/>
          <w:lang w:val="fi-FI"/>
        </w:rPr>
      </w:pPr>
      <w:r w:rsidRPr="00285BBA">
        <w:rPr>
          <w:lang w:val="fi-FI"/>
        </w:rPr>
        <w:t>A.9.2.14</w:t>
      </w:r>
      <w:r w:rsidRPr="00EC0C0A">
        <w:rPr>
          <w:rFonts w:asciiTheme="minorHAnsi" w:eastAsiaTheme="minorEastAsia" w:hAnsiTheme="minorHAnsi" w:cstheme="minorBidi"/>
          <w:sz w:val="22"/>
          <w:szCs w:val="22"/>
          <w:lang w:val="fi-FI"/>
        </w:rPr>
        <w:tab/>
      </w:r>
      <w:r w:rsidRPr="00285BBA">
        <w:rPr>
          <w:lang w:val="fi-FI"/>
        </w:rPr>
        <w:t>Void</w:t>
      </w:r>
      <w:r w:rsidRPr="00EC0C0A">
        <w:rPr>
          <w:lang w:val="fi-FI"/>
        </w:rPr>
        <w:tab/>
        <w:t>2679</w:t>
      </w:r>
    </w:p>
    <w:p w14:paraId="445D0BBB" w14:textId="77777777" w:rsidR="006729FB" w:rsidRPr="00EC0C0A" w:rsidRDefault="006729FB">
      <w:pPr>
        <w:pStyle w:val="TOC4"/>
        <w:rPr>
          <w:rFonts w:asciiTheme="minorHAnsi" w:eastAsiaTheme="minorEastAsia" w:hAnsiTheme="minorHAnsi" w:cstheme="minorBidi"/>
          <w:sz w:val="22"/>
          <w:szCs w:val="22"/>
          <w:lang w:val="fi-FI"/>
        </w:rPr>
      </w:pPr>
      <w:r w:rsidRPr="00285BBA">
        <w:rPr>
          <w:lang w:val="fi-FI"/>
        </w:rPr>
        <w:t>A.9.2.14.1</w:t>
      </w:r>
      <w:r w:rsidRPr="00EC0C0A">
        <w:rPr>
          <w:rFonts w:asciiTheme="minorHAnsi" w:eastAsiaTheme="minorEastAsia" w:hAnsiTheme="minorHAnsi" w:cstheme="minorBidi"/>
          <w:sz w:val="22"/>
          <w:szCs w:val="22"/>
          <w:lang w:val="fi-FI"/>
        </w:rPr>
        <w:tab/>
      </w:r>
      <w:r w:rsidRPr="00285BBA">
        <w:rPr>
          <w:lang w:val="fi-FI"/>
        </w:rPr>
        <w:t>Void</w:t>
      </w:r>
      <w:r w:rsidRPr="00EC0C0A">
        <w:rPr>
          <w:lang w:val="fi-FI"/>
        </w:rPr>
        <w:tab/>
        <w:t>2679</w:t>
      </w:r>
    </w:p>
    <w:p w14:paraId="4097D69B" w14:textId="77777777" w:rsidR="006729FB" w:rsidRDefault="006729FB">
      <w:pPr>
        <w:pStyle w:val="TOC4"/>
        <w:rPr>
          <w:rFonts w:asciiTheme="minorHAnsi" w:eastAsiaTheme="minorEastAsia" w:hAnsiTheme="minorHAnsi" w:cstheme="minorBidi"/>
          <w:sz w:val="22"/>
          <w:szCs w:val="22"/>
        </w:rPr>
      </w:pPr>
      <w:r w:rsidRPr="00EC0C0A">
        <w:t>A.9.2.14.2</w:t>
      </w:r>
      <w:r>
        <w:rPr>
          <w:rFonts w:asciiTheme="minorHAnsi" w:eastAsiaTheme="minorEastAsia" w:hAnsiTheme="minorHAnsi" w:cstheme="minorBidi"/>
          <w:sz w:val="22"/>
          <w:szCs w:val="22"/>
        </w:rPr>
        <w:tab/>
      </w:r>
      <w:r w:rsidRPr="00EC0C0A">
        <w:t>Void</w:t>
      </w:r>
      <w:r>
        <w:tab/>
        <w:t>2679</w:t>
      </w:r>
    </w:p>
    <w:p w14:paraId="1C10D1B3" w14:textId="77777777" w:rsidR="006729FB" w:rsidRDefault="006729F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2679</w:t>
      </w:r>
    </w:p>
    <w:p w14:paraId="4C498E41" w14:textId="77777777" w:rsidR="006729FB" w:rsidRDefault="006729F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2679</w:t>
      </w:r>
    </w:p>
    <w:p w14:paraId="3CE31F5E" w14:textId="77777777" w:rsidR="006729FB" w:rsidRDefault="006729F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2679</w:t>
      </w:r>
    </w:p>
    <w:p w14:paraId="70372520" w14:textId="77777777" w:rsidR="006729FB" w:rsidRDefault="006729F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2679</w:t>
      </w:r>
    </w:p>
    <w:p w14:paraId="0E981D83" w14:textId="77777777" w:rsidR="006729FB" w:rsidRDefault="006729F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2682</w:t>
      </w:r>
    </w:p>
    <w:p w14:paraId="7CB0D8D1" w14:textId="77777777" w:rsidR="006729FB" w:rsidRDefault="006729F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2682</w:t>
      </w:r>
    </w:p>
    <w:p w14:paraId="277ACCE7" w14:textId="77777777" w:rsidR="006729FB" w:rsidRDefault="006729F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2682</w:t>
      </w:r>
    </w:p>
    <w:p w14:paraId="2D1380E0" w14:textId="77777777" w:rsidR="006729FB" w:rsidRDefault="006729F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2682</w:t>
      </w:r>
    </w:p>
    <w:p w14:paraId="6043EBBD" w14:textId="77777777" w:rsidR="006729FB" w:rsidRDefault="006729F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2685</w:t>
      </w:r>
    </w:p>
    <w:p w14:paraId="28B78DC0" w14:textId="77777777" w:rsidR="006729FB" w:rsidRDefault="006729F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2685</w:t>
      </w:r>
    </w:p>
    <w:p w14:paraId="24C5BB4B" w14:textId="77777777" w:rsidR="006729FB" w:rsidRDefault="006729F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2685</w:t>
      </w:r>
    </w:p>
    <w:p w14:paraId="50AEFD18" w14:textId="77777777" w:rsidR="006729FB" w:rsidRDefault="006729F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2685</w:t>
      </w:r>
    </w:p>
    <w:p w14:paraId="64305B2E" w14:textId="77777777" w:rsidR="006729FB" w:rsidRDefault="006729F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2687</w:t>
      </w:r>
    </w:p>
    <w:p w14:paraId="2E26EF45" w14:textId="77777777" w:rsidR="006729FB" w:rsidRDefault="006729F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2687</w:t>
      </w:r>
    </w:p>
    <w:p w14:paraId="26B5F1B3" w14:textId="77777777" w:rsidR="006729FB" w:rsidRDefault="006729F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2687</w:t>
      </w:r>
    </w:p>
    <w:p w14:paraId="2D062C61" w14:textId="77777777" w:rsidR="006729FB" w:rsidRDefault="006729FB">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2687</w:t>
      </w:r>
    </w:p>
    <w:p w14:paraId="60E16299" w14:textId="77777777" w:rsidR="006729FB" w:rsidRDefault="006729F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2689</w:t>
      </w:r>
    </w:p>
    <w:p w14:paraId="41906DDC" w14:textId="77777777" w:rsidR="006729FB" w:rsidRDefault="006729F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2689</w:t>
      </w:r>
    </w:p>
    <w:p w14:paraId="5CD36870" w14:textId="77777777" w:rsidR="006729FB" w:rsidRDefault="006729F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2689</w:t>
      </w:r>
    </w:p>
    <w:p w14:paraId="355A7086" w14:textId="77777777" w:rsidR="006729FB" w:rsidRDefault="006729F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2689</w:t>
      </w:r>
    </w:p>
    <w:p w14:paraId="699B845E" w14:textId="77777777" w:rsidR="006729FB" w:rsidRDefault="006729F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2691</w:t>
      </w:r>
    </w:p>
    <w:p w14:paraId="0E31F320" w14:textId="77777777" w:rsidR="006729FB" w:rsidRDefault="006729F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2691</w:t>
      </w:r>
    </w:p>
    <w:p w14:paraId="2D48D876" w14:textId="77777777" w:rsidR="006729FB" w:rsidRDefault="006729F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2691</w:t>
      </w:r>
    </w:p>
    <w:p w14:paraId="5EA4E56E" w14:textId="77777777" w:rsidR="006729FB" w:rsidRDefault="006729F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2691</w:t>
      </w:r>
    </w:p>
    <w:p w14:paraId="7702A07F" w14:textId="77777777" w:rsidR="006729FB" w:rsidRDefault="006729F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2693</w:t>
      </w:r>
    </w:p>
    <w:p w14:paraId="3AD42BC9" w14:textId="77777777" w:rsidR="006729FB" w:rsidRDefault="006729F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2693</w:t>
      </w:r>
    </w:p>
    <w:p w14:paraId="78A09D66" w14:textId="77777777" w:rsidR="006729FB" w:rsidRDefault="006729F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2693</w:t>
      </w:r>
    </w:p>
    <w:p w14:paraId="44C35B06" w14:textId="77777777" w:rsidR="006729FB" w:rsidRDefault="006729F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2693</w:t>
      </w:r>
    </w:p>
    <w:p w14:paraId="1587D085" w14:textId="77777777" w:rsidR="006729FB" w:rsidRDefault="006729F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2695</w:t>
      </w:r>
    </w:p>
    <w:p w14:paraId="165741E8" w14:textId="77777777" w:rsidR="006729FB" w:rsidRDefault="006729F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2695</w:t>
      </w:r>
    </w:p>
    <w:p w14:paraId="2C880E9D" w14:textId="77777777" w:rsidR="006729FB" w:rsidRDefault="006729F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2695</w:t>
      </w:r>
    </w:p>
    <w:p w14:paraId="7AA572C0" w14:textId="77777777" w:rsidR="006729FB" w:rsidRDefault="006729F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2695</w:t>
      </w:r>
    </w:p>
    <w:p w14:paraId="38302829" w14:textId="77777777" w:rsidR="006729FB" w:rsidRDefault="006729F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2696</w:t>
      </w:r>
    </w:p>
    <w:p w14:paraId="2A8182D7" w14:textId="77777777" w:rsidR="006729FB" w:rsidRDefault="006729F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2696</w:t>
      </w:r>
    </w:p>
    <w:p w14:paraId="458532B2" w14:textId="77777777" w:rsidR="006729FB" w:rsidRDefault="006729F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2696</w:t>
      </w:r>
    </w:p>
    <w:p w14:paraId="21F6A02C" w14:textId="77777777" w:rsidR="006729FB" w:rsidRDefault="006729F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2696</w:t>
      </w:r>
    </w:p>
    <w:p w14:paraId="0D6B72BB" w14:textId="77777777" w:rsidR="006729FB" w:rsidRDefault="006729F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2698</w:t>
      </w:r>
    </w:p>
    <w:p w14:paraId="6E1D32FE" w14:textId="77777777" w:rsidR="006729FB" w:rsidRDefault="006729F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2698</w:t>
      </w:r>
    </w:p>
    <w:p w14:paraId="713A29EA" w14:textId="77777777" w:rsidR="006729FB" w:rsidRDefault="006729F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2698</w:t>
      </w:r>
    </w:p>
    <w:p w14:paraId="5F66E8B9" w14:textId="77777777" w:rsidR="006729FB" w:rsidRDefault="006729F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2698</w:t>
      </w:r>
    </w:p>
    <w:p w14:paraId="09FADEA5" w14:textId="77777777" w:rsidR="006729FB" w:rsidRDefault="006729F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2698</w:t>
      </w:r>
    </w:p>
    <w:p w14:paraId="783C26D2" w14:textId="77777777" w:rsidR="006729FB" w:rsidRDefault="006729F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2699</w:t>
      </w:r>
    </w:p>
    <w:p w14:paraId="36AA400C" w14:textId="77777777" w:rsidR="006729FB" w:rsidRDefault="006729F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2699</w:t>
      </w:r>
    </w:p>
    <w:p w14:paraId="3C67ECA5" w14:textId="77777777" w:rsidR="006729FB" w:rsidRDefault="006729F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2699</w:t>
      </w:r>
    </w:p>
    <w:p w14:paraId="79EE3913" w14:textId="77777777" w:rsidR="006729FB" w:rsidRDefault="006729F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2702</w:t>
      </w:r>
    </w:p>
    <w:p w14:paraId="43108484" w14:textId="77777777" w:rsidR="006729FB" w:rsidRDefault="006729F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2702</w:t>
      </w:r>
    </w:p>
    <w:p w14:paraId="6BB8841B" w14:textId="77777777" w:rsidR="006729FB" w:rsidRDefault="006729FB">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2702</w:t>
      </w:r>
    </w:p>
    <w:p w14:paraId="20B0FCF1" w14:textId="77777777" w:rsidR="006729FB" w:rsidRDefault="006729F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2702</w:t>
      </w:r>
    </w:p>
    <w:p w14:paraId="40E46A37" w14:textId="77777777" w:rsidR="006729FB" w:rsidRDefault="006729F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2705</w:t>
      </w:r>
    </w:p>
    <w:p w14:paraId="15CB9075" w14:textId="77777777" w:rsidR="006729FB" w:rsidRDefault="006729F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2705</w:t>
      </w:r>
    </w:p>
    <w:p w14:paraId="3D718F21" w14:textId="77777777" w:rsidR="006729FB" w:rsidRDefault="006729FB">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2705</w:t>
      </w:r>
    </w:p>
    <w:p w14:paraId="488CA86C" w14:textId="77777777" w:rsidR="006729FB" w:rsidRDefault="006729F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2705</w:t>
      </w:r>
    </w:p>
    <w:p w14:paraId="5726235B" w14:textId="77777777" w:rsidR="006729FB" w:rsidRDefault="006729F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2706</w:t>
      </w:r>
    </w:p>
    <w:p w14:paraId="6D273804" w14:textId="77777777" w:rsidR="006729FB" w:rsidRDefault="006729F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2706</w:t>
      </w:r>
    </w:p>
    <w:p w14:paraId="149CE91E" w14:textId="77777777" w:rsidR="006729FB" w:rsidRDefault="006729F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2706</w:t>
      </w:r>
    </w:p>
    <w:p w14:paraId="62A7DA85" w14:textId="77777777" w:rsidR="006729FB" w:rsidRDefault="006729F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2706</w:t>
      </w:r>
    </w:p>
    <w:p w14:paraId="5C770A1D" w14:textId="77777777" w:rsidR="006729FB" w:rsidRDefault="006729F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2708</w:t>
      </w:r>
    </w:p>
    <w:p w14:paraId="5DCBE6A8" w14:textId="77777777" w:rsidR="006729FB" w:rsidRDefault="006729F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2708</w:t>
      </w:r>
    </w:p>
    <w:p w14:paraId="725C98FD" w14:textId="77777777" w:rsidR="006729FB" w:rsidRDefault="006729F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2708</w:t>
      </w:r>
    </w:p>
    <w:p w14:paraId="65661992" w14:textId="77777777" w:rsidR="006729FB" w:rsidRDefault="006729F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2708</w:t>
      </w:r>
    </w:p>
    <w:p w14:paraId="18EFD307" w14:textId="77777777" w:rsidR="006729FB" w:rsidRDefault="006729F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2710</w:t>
      </w:r>
    </w:p>
    <w:p w14:paraId="437F76FB" w14:textId="77777777" w:rsidR="006729FB" w:rsidRDefault="006729F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2710</w:t>
      </w:r>
    </w:p>
    <w:p w14:paraId="0C0440F2" w14:textId="77777777" w:rsidR="006729FB" w:rsidRDefault="006729F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2710</w:t>
      </w:r>
    </w:p>
    <w:p w14:paraId="1A3C3B83" w14:textId="77777777" w:rsidR="006729FB" w:rsidRDefault="006729F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2710</w:t>
      </w:r>
    </w:p>
    <w:p w14:paraId="13C3E1E4" w14:textId="77777777" w:rsidR="006729FB" w:rsidRDefault="006729F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2712</w:t>
      </w:r>
    </w:p>
    <w:p w14:paraId="5CBD9E60" w14:textId="77777777" w:rsidR="006729FB" w:rsidRDefault="006729F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2712</w:t>
      </w:r>
    </w:p>
    <w:p w14:paraId="7171ABB4" w14:textId="77777777" w:rsidR="006729FB" w:rsidRDefault="006729F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2712</w:t>
      </w:r>
    </w:p>
    <w:p w14:paraId="30D508A2" w14:textId="77777777" w:rsidR="006729FB" w:rsidRDefault="006729F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2712</w:t>
      </w:r>
    </w:p>
    <w:p w14:paraId="77B90C95" w14:textId="77777777" w:rsidR="006729FB" w:rsidRDefault="006729F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2714</w:t>
      </w:r>
    </w:p>
    <w:p w14:paraId="1124B940" w14:textId="77777777" w:rsidR="006729FB" w:rsidRDefault="006729F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2714</w:t>
      </w:r>
    </w:p>
    <w:p w14:paraId="48E38F50" w14:textId="77777777" w:rsidR="006729FB" w:rsidRDefault="006729F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2714</w:t>
      </w:r>
    </w:p>
    <w:p w14:paraId="5CFDB957" w14:textId="77777777" w:rsidR="006729FB" w:rsidRDefault="006729F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2714</w:t>
      </w:r>
    </w:p>
    <w:p w14:paraId="0CBC312D" w14:textId="77777777" w:rsidR="006729FB" w:rsidRDefault="006729F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2716</w:t>
      </w:r>
    </w:p>
    <w:p w14:paraId="2AB73469" w14:textId="77777777" w:rsidR="006729FB" w:rsidRDefault="006729F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2716</w:t>
      </w:r>
    </w:p>
    <w:p w14:paraId="5162684D" w14:textId="77777777" w:rsidR="006729FB" w:rsidRDefault="006729F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2716</w:t>
      </w:r>
    </w:p>
    <w:p w14:paraId="474828BD" w14:textId="77777777" w:rsidR="006729FB" w:rsidRDefault="006729FB">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2716</w:t>
      </w:r>
    </w:p>
    <w:p w14:paraId="364FC18A" w14:textId="77777777" w:rsidR="006729FB" w:rsidRDefault="006729F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2718</w:t>
      </w:r>
    </w:p>
    <w:p w14:paraId="2CC08DAC" w14:textId="77777777" w:rsidR="006729FB" w:rsidRDefault="006729F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2718</w:t>
      </w:r>
    </w:p>
    <w:p w14:paraId="7207BE59" w14:textId="77777777" w:rsidR="006729FB" w:rsidRDefault="006729F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2718</w:t>
      </w:r>
    </w:p>
    <w:p w14:paraId="2E1E4562" w14:textId="77777777" w:rsidR="006729FB" w:rsidRDefault="006729F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2718</w:t>
      </w:r>
    </w:p>
    <w:p w14:paraId="5A588D8D" w14:textId="77777777" w:rsidR="006729FB" w:rsidRDefault="006729F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2720</w:t>
      </w:r>
    </w:p>
    <w:p w14:paraId="123B48F8" w14:textId="77777777" w:rsidR="006729FB" w:rsidRDefault="006729F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2720</w:t>
      </w:r>
    </w:p>
    <w:p w14:paraId="076B1768" w14:textId="77777777" w:rsidR="006729FB" w:rsidRDefault="006729F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2720</w:t>
      </w:r>
    </w:p>
    <w:p w14:paraId="326DA4EF" w14:textId="77777777" w:rsidR="006729FB" w:rsidRDefault="006729F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2720</w:t>
      </w:r>
    </w:p>
    <w:p w14:paraId="335D287C" w14:textId="77777777" w:rsidR="006729FB" w:rsidRDefault="006729F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2722</w:t>
      </w:r>
    </w:p>
    <w:p w14:paraId="17E6F7B6" w14:textId="77777777" w:rsidR="006729FB" w:rsidRDefault="006729F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2722</w:t>
      </w:r>
    </w:p>
    <w:p w14:paraId="12B9D2B8" w14:textId="77777777" w:rsidR="006729FB" w:rsidRDefault="006729F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2722</w:t>
      </w:r>
    </w:p>
    <w:p w14:paraId="7DD588E6" w14:textId="77777777" w:rsidR="006729FB" w:rsidRDefault="006729F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2722</w:t>
      </w:r>
    </w:p>
    <w:p w14:paraId="03F1D845" w14:textId="77777777" w:rsidR="006729FB" w:rsidRDefault="006729F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2723</w:t>
      </w:r>
    </w:p>
    <w:p w14:paraId="70027427" w14:textId="77777777" w:rsidR="006729FB" w:rsidRDefault="006729F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2724</w:t>
      </w:r>
    </w:p>
    <w:p w14:paraId="292EF900" w14:textId="77777777" w:rsidR="006729FB" w:rsidRDefault="006729F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2724</w:t>
      </w:r>
    </w:p>
    <w:p w14:paraId="0A134028" w14:textId="77777777" w:rsidR="006729FB" w:rsidRDefault="006729F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2724</w:t>
      </w:r>
    </w:p>
    <w:p w14:paraId="1F90F921" w14:textId="77777777" w:rsidR="006729FB" w:rsidRDefault="006729F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2725</w:t>
      </w:r>
    </w:p>
    <w:p w14:paraId="17B21C1D" w14:textId="77777777" w:rsidR="006729FB" w:rsidRDefault="006729F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2726</w:t>
      </w:r>
    </w:p>
    <w:p w14:paraId="26ED560F" w14:textId="77777777" w:rsidR="006729FB" w:rsidRDefault="006729F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2726</w:t>
      </w:r>
    </w:p>
    <w:p w14:paraId="7A0B48E6" w14:textId="77777777" w:rsidR="006729FB" w:rsidRDefault="006729F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2726</w:t>
      </w:r>
    </w:p>
    <w:p w14:paraId="1DF89C63" w14:textId="77777777" w:rsidR="006729FB" w:rsidRDefault="006729F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2729</w:t>
      </w:r>
    </w:p>
    <w:p w14:paraId="65944D1E" w14:textId="77777777" w:rsidR="006729FB" w:rsidRDefault="006729F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2729</w:t>
      </w:r>
    </w:p>
    <w:p w14:paraId="055F58DC" w14:textId="77777777" w:rsidR="006729FB" w:rsidRDefault="006729F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2729</w:t>
      </w:r>
    </w:p>
    <w:p w14:paraId="35E0A50C" w14:textId="77777777" w:rsidR="006729FB" w:rsidRDefault="006729F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2729</w:t>
      </w:r>
    </w:p>
    <w:p w14:paraId="06288EE3" w14:textId="77777777" w:rsidR="006729FB" w:rsidRDefault="006729F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2732</w:t>
      </w:r>
    </w:p>
    <w:p w14:paraId="5CFE3F8E" w14:textId="77777777" w:rsidR="006729FB" w:rsidRDefault="006729F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2732</w:t>
      </w:r>
    </w:p>
    <w:p w14:paraId="20D9010E" w14:textId="77777777" w:rsidR="006729FB" w:rsidRDefault="006729F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2732</w:t>
      </w:r>
    </w:p>
    <w:p w14:paraId="400A4117" w14:textId="77777777" w:rsidR="006729FB" w:rsidRDefault="006729F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2732</w:t>
      </w:r>
    </w:p>
    <w:p w14:paraId="646FE260" w14:textId="77777777" w:rsidR="006729FB" w:rsidRDefault="006729F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2734</w:t>
      </w:r>
    </w:p>
    <w:p w14:paraId="334C609B" w14:textId="77777777" w:rsidR="006729FB" w:rsidRDefault="006729F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2734</w:t>
      </w:r>
    </w:p>
    <w:p w14:paraId="1422EB16" w14:textId="77777777" w:rsidR="006729FB" w:rsidRDefault="006729FB">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2734</w:t>
      </w:r>
    </w:p>
    <w:p w14:paraId="1AA15721" w14:textId="77777777" w:rsidR="006729FB" w:rsidRDefault="006729F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2735</w:t>
      </w:r>
    </w:p>
    <w:p w14:paraId="3A983FF1" w14:textId="77777777" w:rsidR="006729FB" w:rsidRDefault="006729F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2737</w:t>
      </w:r>
    </w:p>
    <w:p w14:paraId="7DD9C7CE" w14:textId="77777777" w:rsidR="006729FB" w:rsidRDefault="006729F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2737</w:t>
      </w:r>
    </w:p>
    <w:p w14:paraId="26D32013" w14:textId="77777777" w:rsidR="006729FB" w:rsidRDefault="006729FB">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2737</w:t>
      </w:r>
    </w:p>
    <w:p w14:paraId="0C8244A9" w14:textId="77777777" w:rsidR="006729FB" w:rsidRDefault="006729F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2737</w:t>
      </w:r>
    </w:p>
    <w:p w14:paraId="7C90AD01" w14:textId="77777777" w:rsidR="006729FB" w:rsidRDefault="006729F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2739</w:t>
      </w:r>
    </w:p>
    <w:p w14:paraId="554A069C" w14:textId="77777777" w:rsidR="006729FB" w:rsidRDefault="006729F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2739</w:t>
      </w:r>
    </w:p>
    <w:p w14:paraId="13EC6345" w14:textId="77777777" w:rsidR="006729FB" w:rsidRDefault="006729F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2739</w:t>
      </w:r>
    </w:p>
    <w:p w14:paraId="6EA90450" w14:textId="77777777" w:rsidR="006729FB" w:rsidRDefault="006729F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2739</w:t>
      </w:r>
    </w:p>
    <w:p w14:paraId="65175E62" w14:textId="77777777" w:rsidR="006729FB" w:rsidRDefault="006729F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2741</w:t>
      </w:r>
    </w:p>
    <w:p w14:paraId="4C8CB00A" w14:textId="77777777" w:rsidR="006729FB" w:rsidRDefault="006729F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2741</w:t>
      </w:r>
    </w:p>
    <w:p w14:paraId="4C4A52B0" w14:textId="77777777" w:rsidR="006729FB" w:rsidRDefault="006729F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2741</w:t>
      </w:r>
    </w:p>
    <w:p w14:paraId="5A5308B8" w14:textId="77777777" w:rsidR="006729FB" w:rsidRDefault="006729F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2741</w:t>
      </w:r>
    </w:p>
    <w:p w14:paraId="3E82726E" w14:textId="77777777" w:rsidR="006729FB" w:rsidRDefault="006729F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2743</w:t>
      </w:r>
    </w:p>
    <w:p w14:paraId="2D6CBBE8" w14:textId="77777777" w:rsidR="006729FB" w:rsidRDefault="006729F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2743</w:t>
      </w:r>
    </w:p>
    <w:p w14:paraId="3F7173DF" w14:textId="77777777" w:rsidR="006729FB" w:rsidRDefault="006729F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2743</w:t>
      </w:r>
    </w:p>
    <w:p w14:paraId="7E76FB83" w14:textId="77777777" w:rsidR="006729FB" w:rsidRDefault="006729F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14:paraId="359BD810" w14:textId="77777777" w:rsidR="006729FB" w:rsidRDefault="006729F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2746</w:t>
      </w:r>
    </w:p>
    <w:p w14:paraId="36BCA0E0" w14:textId="77777777" w:rsidR="006729FB" w:rsidRDefault="006729F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2746</w:t>
      </w:r>
    </w:p>
    <w:p w14:paraId="7D747AA7" w14:textId="77777777" w:rsidR="006729FB" w:rsidRDefault="006729F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2747</w:t>
      </w:r>
    </w:p>
    <w:p w14:paraId="78924B3B" w14:textId="77777777" w:rsidR="006729FB" w:rsidRDefault="006729F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2747</w:t>
      </w:r>
    </w:p>
    <w:p w14:paraId="1F5D0C4C" w14:textId="77777777" w:rsidR="006729FB" w:rsidRDefault="006729F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2750</w:t>
      </w:r>
    </w:p>
    <w:p w14:paraId="4FAD8ECF" w14:textId="77777777" w:rsidR="006729FB" w:rsidRDefault="006729F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2750</w:t>
      </w:r>
    </w:p>
    <w:p w14:paraId="504C74D0" w14:textId="77777777" w:rsidR="006729FB" w:rsidRDefault="006729F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2751</w:t>
      </w:r>
    </w:p>
    <w:p w14:paraId="202A32B2" w14:textId="77777777" w:rsidR="006729FB" w:rsidRDefault="006729F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2751</w:t>
      </w:r>
    </w:p>
    <w:p w14:paraId="0DE7960F" w14:textId="77777777" w:rsidR="006729FB" w:rsidRDefault="006729F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2754</w:t>
      </w:r>
    </w:p>
    <w:p w14:paraId="08746431" w14:textId="77777777" w:rsidR="006729FB" w:rsidRDefault="006729F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2754</w:t>
      </w:r>
    </w:p>
    <w:p w14:paraId="74345BC1" w14:textId="77777777" w:rsidR="006729FB" w:rsidRDefault="006729F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2754</w:t>
      </w:r>
    </w:p>
    <w:p w14:paraId="17B0DE8C" w14:textId="77777777" w:rsidR="006729FB" w:rsidRDefault="006729F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2754</w:t>
      </w:r>
    </w:p>
    <w:p w14:paraId="775655D5" w14:textId="77777777" w:rsidR="006729FB" w:rsidRDefault="006729F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2757</w:t>
      </w:r>
    </w:p>
    <w:p w14:paraId="4627B654" w14:textId="77777777" w:rsidR="006729FB" w:rsidRDefault="006729FB">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2757</w:t>
      </w:r>
    </w:p>
    <w:p w14:paraId="7C8A885B" w14:textId="77777777" w:rsidR="006729FB" w:rsidRDefault="006729F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2757</w:t>
      </w:r>
    </w:p>
    <w:p w14:paraId="699E1513" w14:textId="77777777" w:rsidR="006729FB" w:rsidRDefault="006729F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2757</w:t>
      </w:r>
    </w:p>
    <w:p w14:paraId="709B6A38" w14:textId="77777777" w:rsidR="006729FB" w:rsidRDefault="006729F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2761</w:t>
      </w:r>
    </w:p>
    <w:p w14:paraId="1546CAE7" w14:textId="77777777" w:rsidR="006729FB" w:rsidRDefault="006729F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2762</w:t>
      </w:r>
    </w:p>
    <w:p w14:paraId="57E2AA67" w14:textId="77777777" w:rsidR="006729FB" w:rsidRDefault="006729F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2762</w:t>
      </w:r>
    </w:p>
    <w:p w14:paraId="2DB00AE2" w14:textId="77777777" w:rsidR="006729FB" w:rsidRDefault="006729F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2762</w:t>
      </w:r>
    </w:p>
    <w:p w14:paraId="559E554B" w14:textId="77777777" w:rsidR="006729FB" w:rsidRDefault="006729F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2766</w:t>
      </w:r>
    </w:p>
    <w:p w14:paraId="363B0C3E" w14:textId="77777777" w:rsidR="006729FB" w:rsidRDefault="006729F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2766</w:t>
      </w:r>
    </w:p>
    <w:p w14:paraId="125172E1" w14:textId="77777777" w:rsidR="006729FB" w:rsidRDefault="006729F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2766</w:t>
      </w:r>
    </w:p>
    <w:p w14:paraId="59B0D8BC" w14:textId="77777777" w:rsidR="006729FB" w:rsidRDefault="006729F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2767</w:t>
      </w:r>
    </w:p>
    <w:p w14:paraId="70778A92" w14:textId="77777777" w:rsidR="006729FB" w:rsidRDefault="006729F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2770</w:t>
      </w:r>
    </w:p>
    <w:p w14:paraId="350C00EB" w14:textId="77777777" w:rsidR="006729FB" w:rsidRDefault="006729F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2770</w:t>
      </w:r>
    </w:p>
    <w:p w14:paraId="288C1735" w14:textId="77777777" w:rsidR="006729FB" w:rsidRDefault="006729F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2770</w:t>
      </w:r>
    </w:p>
    <w:p w14:paraId="21630BF2" w14:textId="77777777" w:rsidR="006729FB" w:rsidRDefault="006729F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2770</w:t>
      </w:r>
    </w:p>
    <w:p w14:paraId="6FCE0586" w14:textId="77777777" w:rsidR="006729FB" w:rsidRDefault="006729F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2772</w:t>
      </w:r>
    </w:p>
    <w:p w14:paraId="4DB6D1E0" w14:textId="77777777" w:rsidR="006729FB" w:rsidRDefault="006729F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2773</w:t>
      </w:r>
    </w:p>
    <w:p w14:paraId="799E634D" w14:textId="77777777" w:rsidR="006729FB" w:rsidRDefault="006729F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2773</w:t>
      </w:r>
    </w:p>
    <w:p w14:paraId="4C547483" w14:textId="77777777" w:rsidR="006729FB" w:rsidRDefault="006729F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2773</w:t>
      </w:r>
    </w:p>
    <w:p w14:paraId="5F06A306" w14:textId="77777777" w:rsidR="006729FB" w:rsidRDefault="006729F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2777</w:t>
      </w:r>
    </w:p>
    <w:p w14:paraId="1CA90A6D" w14:textId="77777777" w:rsidR="006729FB" w:rsidRDefault="006729F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2778</w:t>
      </w:r>
    </w:p>
    <w:p w14:paraId="1C01CAFF" w14:textId="77777777" w:rsidR="006729FB" w:rsidRDefault="006729F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2778</w:t>
      </w:r>
    </w:p>
    <w:p w14:paraId="0BD5527C" w14:textId="77777777" w:rsidR="006729FB" w:rsidRDefault="006729F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2778</w:t>
      </w:r>
    </w:p>
    <w:p w14:paraId="11CA1B38" w14:textId="77777777" w:rsidR="006729FB" w:rsidRDefault="006729F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2782</w:t>
      </w:r>
    </w:p>
    <w:p w14:paraId="1182E15A" w14:textId="77777777" w:rsidR="006729FB" w:rsidRDefault="006729FB">
      <w:pPr>
        <w:pStyle w:val="TOC2"/>
        <w:rPr>
          <w:rFonts w:asciiTheme="minorHAnsi" w:eastAsiaTheme="minorEastAsia" w:hAnsiTheme="minorHAnsi" w:cstheme="minorBidi"/>
          <w:sz w:val="22"/>
          <w:szCs w:val="22"/>
        </w:rPr>
      </w:pPr>
      <w:r w:rsidRPr="00285BBA">
        <w:rPr>
          <w:rFonts w:eastAsia="SimSun"/>
          <w:lang w:val="sv-SE" w:eastAsia="zh-CN"/>
        </w:rPr>
        <w:t>A.9.3</w:t>
      </w:r>
      <w:r>
        <w:rPr>
          <w:rFonts w:asciiTheme="minorHAnsi" w:eastAsiaTheme="minorEastAsia" w:hAnsiTheme="minorHAnsi" w:cstheme="minorBidi"/>
          <w:sz w:val="22"/>
          <w:szCs w:val="22"/>
        </w:rPr>
        <w:tab/>
      </w:r>
      <w:r w:rsidRPr="00285BBA">
        <w:rPr>
          <w:rFonts w:eastAsia="SimSun"/>
          <w:lang w:val="sv-SE" w:eastAsia="zh-CN"/>
        </w:rPr>
        <w:t>UTRAN FDD CPICH RSCP</w:t>
      </w:r>
      <w:r>
        <w:tab/>
        <w:t>2782</w:t>
      </w:r>
    </w:p>
    <w:p w14:paraId="650C0166" w14:textId="77777777" w:rsidR="006729FB" w:rsidRDefault="006729FB">
      <w:pPr>
        <w:pStyle w:val="TOC3"/>
        <w:rPr>
          <w:rFonts w:asciiTheme="minorHAnsi" w:eastAsiaTheme="minorEastAsia" w:hAnsiTheme="minorHAnsi" w:cstheme="minorBidi"/>
          <w:sz w:val="22"/>
          <w:szCs w:val="22"/>
        </w:rPr>
      </w:pPr>
      <w:r w:rsidRPr="00285BBA">
        <w:rPr>
          <w:lang w:val="sv-SE"/>
        </w:rPr>
        <w:t>A.9.3.1</w:t>
      </w:r>
      <w:r>
        <w:rPr>
          <w:rFonts w:asciiTheme="minorHAnsi" w:eastAsiaTheme="minorEastAsia" w:hAnsiTheme="minorHAnsi" w:cstheme="minorBidi"/>
          <w:sz w:val="22"/>
          <w:szCs w:val="22"/>
        </w:rPr>
        <w:tab/>
      </w:r>
      <w:r w:rsidRPr="00285BBA">
        <w:rPr>
          <w:bCs/>
          <w:lang w:val="sv-SE"/>
        </w:rPr>
        <w:t>E-UTRAN FDD</w:t>
      </w:r>
      <w:r>
        <w:tab/>
        <w:t>2782</w:t>
      </w:r>
    </w:p>
    <w:p w14:paraId="189E9FBE"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A.9.3.1.1</w:t>
      </w:r>
      <w:r>
        <w:rPr>
          <w:rFonts w:asciiTheme="minorHAnsi" w:eastAsiaTheme="minorEastAsia" w:hAnsiTheme="minorHAnsi" w:cstheme="minorBidi"/>
          <w:sz w:val="22"/>
          <w:szCs w:val="22"/>
        </w:rPr>
        <w:tab/>
      </w:r>
      <w:r w:rsidRPr="00285BBA">
        <w:rPr>
          <w:rFonts w:cs="v4.2.0"/>
          <w:snapToGrid w:val="0"/>
        </w:rPr>
        <w:t>Test Purpose and Environment</w:t>
      </w:r>
      <w:r>
        <w:tab/>
        <w:t>2782</w:t>
      </w:r>
    </w:p>
    <w:p w14:paraId="1862EEE7" w14:textId="77777777" w:rsidR="006729FB" w:rsidRDefault="006729FB">
      <w:pPr>
        <w:pStyle w:val="TOC4"/>
        <w:rPr>
          <w:rFonts w:asciiTheme="minorHAnsi" w:eastAsiaTheme="minorEastAsia" w:hAnsiTheme="minorHAnsi" w:cstheme="minorBidi"/>
          <w:sz w:val="22"/>
          <w:szCs w:val="22"/>
        </w:rPr>
      </w:pPr>
      <w:r w:rsidRPr="00285BBA">
        <w:rPr>
          <w:snapToGrid w:val="0"/>
        </w:rPr>
        <w:t>A.9.3.1.2</w:t>
      </w:r>
      <w:r>
        <w:rPr>
          <w:rFonts w:asciiTheme="minorHAnsi" w:eastAsiaTheme="minorEastAsia" w:hAnsiTheme="minorHAnsi" w:cstheme="minorBidi"/>
          <w:sz w:val="22"/>
          <w:szCs w:val="22"/>
        </w:rPr>
        <w:tab/>
      </w:r>
      <w:r w:rsidRPr="00285BBA">
        <w:rPr>
          <w:snapToGrid w:val="0"/>
        </w:rPr>
        <w:t>Parameters</w:t>
      </w:r>
      <w:r>
        <w:tab/>
        <w:t>2782</w:t>
      </w:r>
    </w:p>
    <w:p w14:paraId="2673D435"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A.9.3.1.3</w:t>
      </w:r>
      <w:r>
        <w:rPr>
          <w:rFonts w:asciiTheme="minorHAnsi" w:eastAsiaTheme="minorEastAsia" w:hAnsiTheme="minorHAnsi" w:cstheme="minorBidi"/>
          <w:sz w:val="22"/>
          <w:szCs w:val="22"/>
        </w:rPr>
        <w:tab/>
      </w:r>
      <w:r w:rsidRPr="00285BBA">
        <w:rPr>
          <w:rFonts w:cs="v4.2.0"/>
          <w:snapToGrid w:val="0"/>
        </w:rPr>
        <w:t>Test Requirements</w:t>
      </w:r>
      <w:r>
        <w:tab/>
        <w:t>2785</w:t>
      </w:r>
    </w:p>
    <w:p w14:paraId="44A0C940" w14:textId="77777777" w:rsidR="006729FB" w:rsidRDefault="006729FB">
      <w:pPr>
        <w:pStyle w:val="TOC4"/>
        <w:rPr>
          <w:rFonts w:asciiTheme="minorHAnsi" w:eastAsiaTheme="minorEastAsia" w:hAnsiTheme="minorHAnsi" w:cstheme="minorBidi"/>
          <w:sz w:val="22"/>
          <w:szCs w:val="22"/>
        </w:rPr>
      </w:pPr>
      <w:r>
        <w:t xml:space="preserve">A.9.3.2 </w:t>
      </w:r>
      <w:r w:rsidRPr="00285BBA">
        <w:rPr>
          <w:bCs/>
        </w:rPr>
        <w:t>E-UTRAN TDD</w:t>
      </w:r>
      <w:r>
        <w:tab/>
        <w:t>2785</w:t>
      </w:r>
    </w:p>
    <w:p w14:paraId="6755677A"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A.9.3.2.1</w:t>
      </w:r>
      <w:r>
        <w:rPr>
          <w:rFonts w:asciiTheme="minorHAnsi" w:eastAsiaTheme="minorEastAsia" w:hAnsiTheme="minorHAnsi" w:cstheme="minorBidi"/>
          <w:sz w:val="22"/>
          <w:szCs w:val="22"/>
        </w:rPr>
        <w:tab/>
      </w:r>
      <w:r w:rsidRPr="00285BBA">
        <w:rPr>
          <w:rFonts w:cs="v4.2.0"/>
          <w:snapToGrid w:val="0"/>
        </w:rPr>
        <w:t>Test Purpose and Environment</w:t>
      </w:r>
      <w:r>
        <w:tab/>
        <w:t>2785</w:t>
      </w:r>
    </w:p>
    <w:p w14:paraId="526F9B3F" w14:textId="77777777" w:rsidR="006729FB" w:rsidRDefault="006729FB">
      <w:pPr>
        <w:pStyle w:val="TOC4"/>
        <w:rPr>
          <w:rFonts w:asciiTheme="minorHAnsi" w:eastAsiaTheme="minorEastAsia" w:hAnsiTheme="minorHAnsi" w:cstheme="minorBidi"/>
          <w:sz w:val="22"/>
          <w:szCs w:val="22"/>
        </w:rPr>
      </w:pPr>
      <w:r w:rsidRPr="00285BBA">
        <w:rPr>
          <w:snapToGrid w:val="0"/>
        </w:rPr>
        <w:lastRenderedPageBreak/>
        <w:t>A.9.3.2.2</w:t>
      </w:r>
      <w:r>
        <w:rPr>
          <w:rFonts w:asciiTheme="minorHAnsi" w:eastAsiaTheme="minorEastAsia" w:hAnsiTheme="minorHAnsi" w:cstheme="minorBidi"/>
          <w:sz w:val="22"/>
          <w:szCs w:val="22"/>
        </w:rPr>
        <w:tab/>
      </w:r>
      <w:r w:rsidRPr="00285BBA">
        <w:rPr>
          <w:snapToGrid w:val="0"/>
        </w:rPr>
        <w:t>Parameters</w:t>
      </w:r>
      <w:r>
        <w:tab/>
        <w:t>2785</w:t>
      </w:r>
    </w:p>
    <w:p w14:paraId="1EA39741"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A.9.3.2.3</w:t>
      </w:r>
      <w:r>
        <w:rPr>
          <w:rFonts w:asciiTheme="minorHAnsi" w:eastAsiaTheme="minorEastAsia" w:hAnsiTheme="minorHAnsi" w:cstheme="minorBidi"/>
          <w:sz w:val="22"/>
          <w:szCs w:val="22"/>
        </w:rPr>
        <w:tab/>
      </w:r>
      <w:r w:rsidRPr="00285BBA">
        <w:rPr>
          <w:rFonts w:cs="v4.2.0"/>
          <w:snapToGrid w:val="0"/>
        </w:rPr>
        <w:t>Test Requirements</w:t>
      </w:r>
      <w:r>
        <w:tab/>
        <w:t>2788</w:t>
      </w:r>
    </w:p>
    <w:p w14:paraId="04EE6A84" w14:textId="77777777" w:rsidR="006729FB" w:rsidRDefault="006729FB">
      <w:pPr>
        <w:pStyle w:val="TOC3"/>
        <w:rPr>
          <w:rFonts w:asciiTheme="minorHAnsi" w:eastAsiaTheme="minorEastAsia" w:hAnsiTheme="minorHAnsi" w:cstheme="minorBidi"/>
          <w:sz w:val="22"/>
          <w:szCs w:val="22"/>
        </w:rPr>
      </w:pPr>
      <w:r w:rsidRPr="00285BBA">
        <w:rPr>
          <w:lang w:val="de-DE"/>
        </w:rPr>
        <w:t>A.9.3.</w:t>
      </w:r>
      <w:r w:rsidRPr="00285BBA">
        <w:rPr>
          <w:lang w:val="de-DE" w:eastAsia="zh-CN"/>
        </w:rPr>
        <w:t>3</w:t>
      </w:r>
      <w:r>
        <w:rPr>
          <w:rFonts w:asciiTheme="minorHAnsi" w:eastAsiaTheme="minorEastAsia" w:hAnsiTheme="minorHAnsi" w:cstheme="minorBidi"/>
          <w:sz w:val="22"/>
          <w:szCs w:val="22"/>
        </w:rPr>
        <w:tab/>
      </w:r>
      <w:r w:rsidRPr="00285BBA">
        <w:rPr>
          <w:lang w:val="de-DE"/>
        </w:rPr>
        <w:t>E-UTRAN FDD</w:t>
      </w:r>
      <w:r w:rsidRPr="00285BBA">
        <w:rPr>
          <w:lang w:val="de-DE" w:eastAsia="zh-CN"/>
        </w:rPr>
        <w:t xml:space="preserve"> for 5MHz Bandwidth</w:t>
      </w:r>
      <w:r>
        <w:tab/>
        <w:t>2788</w:t>
      </w:r>
    </w:p>
    <w:p w14:paraId="4978EB85" w14:textId="77777777" w:rsidR="006729FB" w:rsidRDefault="006729FB">
      <w:pPr>
        <w:pStyle w:val="TOC4"/>
        <w:rPr>
          <w:rFonts w:asciiTheme="minorHAnsi" w:eastAsiaTheme="minorEastAsia" w:hAnsiTheme="minorHAnsi" w:cstheme="minorBidi"/>
          <w:sz w:val="22"/>
          <w:szCs w:val="22"/>
        </w:rPr>
      </w:pPr>
      <w:r w:rsidRPr="00285BBA">
        <w:rPr>
          <w:snapToGrid w:val="0"/>
        </w:rPr>
        <w:t>A.9.3.</w:t>
      </w:r>
      <w:r w:rsidRPr="00285BBA">
        <w:rPr>
          <w:snapToGrid w:val="0"/>
          <w:lang w:eastAsia="zh-CN"/>
        </w:rPr>
        <w:t>3</w:t>
      </w:r>
      <w:r w:rsidRPr="00285BBA">
        <w:rPr>
          <w:snapToGrid w:val="0"/>
        </w:rPr>
        <w:t>.1</w:t>
      </w:r>
      <w:r>
        <w:rPr>
          <w:rFonts w:asciiTheme="minorHAnsi" w:eastAsiaTheme="minorEastAsia" w:hAnsiTheme="minorHAnsi" w:cstheme="minorBidi"/>
          <w:sz w:val="22"/>
          <w:szCs w:val="22"/>
        </w:rPr>
        <w:tab/>
      </w:r>
      <w:r w:rsidRPr="00285BBA">
        <w:rPr>
          <w:snapToGrid w:val="0"/>
        </w:rPr>
        <w:t>Test Purpose and Environment</w:t>
      </w:r>
      <w:r>
        <w:tab/>
        <w:t>2788</w:t>
      </w:r>
    </w:p>
    <w:p w14:paraId="3EF0358B" w14:textId="77777777" w:rsidR="006729FB" w:rsidRDefault="006729FB">
      <w:pPr>
        <w:pStyle w:val="TOC4"/>
        <w:rPr>
          <w:rFonts w:asciiTheme="minorHAnsi" w:eastAsiaTheme="minorEastAsia" w:hAnsiTheme="minorHAnsi" w:cstheme="minorBidi"/>
          <w:sz w:val="22"/>
          <w:szCs w:val="22"/>
        </w:rPr>
      </w:pPr>
      <w:r w:rsidRPr="00285BBA">
        <w:rPr>
          <w:snapToGrid w:val="0"/>
        </w:rPr>
        <w:t>A.9.3.</w:t>
      </w:r>
      <w:r w:rsidRPr="00285BBA">
        <w:rPr>
          <w:snapToGrid w:val="0"/>
          <w:lang w:eastAsia="zh-CN"/>
        </w:rPr>
        <w:t>3</w:t>
      </w:r>
      <w:r w:rsidRPr="00285BBA">
        <w:rPr>
          <w:snapToGrid w:val="0"/>
        </w:rPr>
        <w:t>.2</w:t>
      </w:r>
      <w:r>
        <w:rPr>
          <w:rFonts w:asciiTheme="minorHAnsi" w:eastAsiaTheme="minorEastAsia" w:hAnsiTheme="minorHAnsi" w:cstheme="minorBidi"/>
          <w:sz w:val="22"/>
          <w:szCs w:val="22"/>
        </w:rPr>
        <w:tab/>
      </w:r>
      <w:r w:rsidRPr="00285BBA">
        <w:rPr>
          <w:snapToGrid w:val="0"/>
        </w:rPr>
        <w:t>Parameters</w:t>
      </w:r>
      <w:r>
        <w:tab/>
        <w:t>2788</w:t>
      </w:r>
    </w:p>
    <w:p w14:paraId="2042E260" w14:textId="77777777" w:rsidR="006729FB" w:rsidRDefault="006729FB">
      <w:pPr>
        <w:pStyle w:val="TOC4"/>
        <w:rPr>
          <w:rFonts w:asciiTheme="minorHAnsi" w:eastAsiaTheme="minorEastAsia" w:hAnsiTheme="minorHAnsi" w:cstheme="minorBidi"/>
          <w:sz w:val="22"/>
          <w:szCs w:val="22"/>
        </w:rPr>
      </w:pPr>
      <w:r w:rsidRPr="00285BBA">
        <w:rPr>
          <w:snapToGrid w:val="0"/>
        </w:rPr>
        <w:t>A.9.3.</w:t>
      </w:r>
      <w:r w:rsidRPr="00285BBA">
        <w:rPr>
          <w:snapToGrid w:val="0"/>
          <w:lang w:eastAsia="zh-CN"/>
        </w:rPr>
        <w:t>3</w:t>
      </w:r>
      <w:r w:rsidRPr="00285BBA">
        <w:rPr>
          <w:snapToGrid w:val="0"/>
        </w:rPr>
        <w:t>.3</w:t>
      </w:r>
      <w:r>
        <w:rPr>
          <w:rFonts w:asciiTheme="minorHAnsi" w:eastAsiaTheme="minorEastAsia" w:hAnsiTheme="minorHAnsi" w:cstheme="minorBidi"/>
          <w:sz w:val="22"/>
          <w:szCs w:val="22"/>
        </w:rPr>
        <w:tab/>
      </w:r>
      <w:r w:rsidRPr="00285BBA">
        <w:rPr>
          <w:snapToGrid w:val="0"/>
        </w:rPr>
        <w:t>Test Requirements</w:t>
      </w:r>
      <w:r>
        <w:tab/>
        <w:t>2789</w:t>
      </w:r>
    </w:p>
    <w:p w14:paraId="40F33E4A" w14:textId="77777777" w:rsidR="006729FB" w:rsidRDefault="006729FB">
      <w:pPr>
        <w:pStyle w:val="TOC2"/>
        <w:rPr>
          <w:rFonts w:asciiTheme="minorHAnsi" w:eastAsiaTheme="minorEastAsia" w:hAnsiTheme="minorHAnsi" w:cstheme="minorBidi"/>
          <w:sz w:val="22"/>
          <w:szCs w:val="22"/>
        </w:rPr>
      </w:pPr>
      <w:r w:rsidRPr="00285BBA">
        <w:rPr>
          <w:rFonts w:eastAsia="SimSun"/>
        </w:rPr>
        <w:t>A.9.4</w:t>
      </w:r>
      <w:r>
        <w:rPr>
          <w:rFonts w:asciiTheme="minorHAnsi" w:eastAsiaTheme="minorEastAsia" w:hAnsiTheme="minorHAnsi" w:cstheme="minorBidi"/>
          <w:sz w:val="22"/>
          <w:szCs w:val="22"/>
        </w:rPr>
        <w:tab/>
      </w:r>
      <w:r w:rsidRPr="00285BBA">
        <w:rPr>
          <w:rFonts w:eastAsia="SimSun"/>
        </w:rPr>
        <w:t>UTRAN FDD CPICH Ec/No</w:t>
      </w:r>
      <w:r>
        <w:tab/>
        <w:t>2790</w:t>
      </w:r>
    </w:p>
    <w:p w14:paraId="4EA96650" w14:textId="77777777" w:rsidR="006729FB" w:rsidRDefault="006729F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2790</w:t>
      </w:r>
    </w:p>
    <w:p w14:paraId="53C6E533"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A.9.4.1.1</w:t>
      </w:r>
      <w:r>
        <w:rPr>
          <w:rFonts w:asciiTheme="minorHAnsi" w:eastAsiaTheme="minorEastAsia" w:hAnsiTheme="minorHAnsi" w:cstheme="minorBidi"/>
          <w:sz w:val="22"/>
          <w:szCs w:val="22"/>
        </w:rPr>
        <w:tab/>
      </w:r>
      <w:r w:rsidRPr="00285BBA">
        <w:rPr>
          <w:rFonts w:cs="v4.2.0"/>
          <w:snapToGrid w:val="0"/>
        </w:rPr>
        <w:t>Test Purpose and Environment</w:t>
      </w:r>
      <w:r>
        <w:tab/>
        <w:t>2790</w:t>
      </w:r>
    </w:p>
    <w:p w14:paraId="1053C313" w14:textId="77777777" w:rsidR="006729FB" w:rsidRDefault="006729FB">
      <w:pPr>
        <w:pStyle w:val="TOC4"/>
        <w:rPr>
          <w:rFonts w:asciiTheme="minorHAnsi" w:eastAsiaTheme="minorEastAsia" w:hAnsiTheme="minorHAnsi" w:cstheme="minorBidi"/>
          <w:sz w:val="22"/>
          <w:szCs w:val="22"/>
        </w:rPr>
      </w:pPr>
      <w:r w:rsidRPr="00285BBA">
        <w:rPr>
          <w:snapToGrid w:val="0"/>
        </w:rPr>
        <w:t>A.9.4.1.2</w:t>
      </w:r>
      <w:r>
        <w:rPr>
          <w:rFonts w:asciiTheme="minorHAnsi" w:eastAsiaTheme="minorEastAsia" w:hAnsiTheme="minorHAnsi" w:cstheme="minorBidi"/>
          <w:sz w:val="22"/>
          <w:szCs w:val="22"/>
        </w:rPr>
        <w:tab/>
      </w:r>
      <w:r w:rsidRPr="00285BBA">
        <w:rPr>
          <w:snapToGrid w:val="0"/>
        </w:rPr>
        <w:t>Parameters</w:t>
      </w:r>
      <w:r>
        <w:tab/>
        <w:t>2790</w:t>
      </w:r>
    </w:p>
    <w:p w14:paraId="786F78CE"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A.9.4.1.3</w:t>
      </w:r>
      <w:r>
        <w:rPr>
          <w:rFonts w:asciiTheme="minorHAnsi" w:eastAsiaTheme="minorEastAsia" w:hAnsiTheme="minorHAnsi" w:cstheme="minorBidi"/>
          <w:sz w:val="22"/>
          <w:szCs w:val="22"/>
        </w:rPr>
        <w:tab/>
      </w:r>
      <w:r w:rsidRPr="00285BBA">
        <w:rPr>
          <w:rFonts w:cs="v4.2.0"/>
          <w:snapToGrid w:val="0"/>
        </w:rPr>
        <w:t>Test Requirements</w:t>
      </w:r>
      <w:r>
        <w:tab/>
        <w:t>2792</w:t>
      </w:r>
    </w:p>
    <w:p w14:paraId="677A6CEC" w14:textId="77777777" w:rsidR="006729FB" w:rsidRDefault="006729FB">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2793</w:t>
      </w:r>
    </w:p>
    <w:p w14:paraId="5EB17DC3"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A.9.4.2.1</w:t>
      </w:r>
      <w:r>
        <w:rPr>
          <w:rFonts w:asciiTheme="minorHAnsi" w:eastAsiaTheme="minorEastAsia" w:hAnsiTheme="minorHAnsi" w:cstheme="minorBidi"/>
          <w:sz w:val="22"/>
          <w:szCs w:val="22"/>
        </w:rPr>
        <w:tab/>
      </w:r>
      <w:r w:rsidRPr="00285BBA">
        <w:rPr>
          <w:rFonts w:cs="v4.2.0"/>
          <w:snapToGrid w:val="0"/>
        </w:rPr>
        <w:t>Test Purpose and Environment</w:t>
      </w:r>
      <w:r>
        <w:tab/>
        <w:t>2793</w:t>
      </w:r>
    </w:p>
    <w:p w14:paraId="5A328E7C" w14:textId="77777777" w:rsidR="006729FB" w:rsidRDefault="006729FB">
      <w:pPr>
        <w:pStyle w:val="TOC4"/>
        <w:rPr>
          <w:rFonts w:asciiTheme="minorHAnsi" w:eastAsiaTheme="minorEastAsia" w:hAnsiTheme="minorHAnsi" w:cstheme="minorBidi"/>
          <w:sz w:val="22"/>
          <w:szCs w:val="22"/>
        </w:rPr>
      </w:pPr>
      <w:r w:rsidRPr="00285BBA">
        <w:rPr>
          <w:snapToGrid w:val="0"/>
        </w:rPr>
        <w:t>A.9.4.2.2</w:t>
      </w:r>
      <w:r>
        <w:rPr>
          <w:rFonts w:asciiTheme="minorHAnsi" w:eastAsiaTheme="minorEastAsia" w:hAnsiTheme="minorHAnsi" w:cstheme="minorBidi"/>
          <w:sz w:val="22"/>
          <w:szCs w:val="22"/>
        </w:rPr>
        <w:tab/>
      </w:r>
      <w:r w:rsidRPr="00285BBA">
        <w:rPr>
          <w:snapToGrid w:val="0"/>
        </w:rPr>
        <w:t>Parameters</w:t>
      </w:r>
      <w:r>
        <w:tab/>
        <w:t>2793</w:t>
      </w:r>
    </w:p>
    <w:p w14:paraId="6091136C" w14:textId="77777777" w:rsidR="006729FB" w:rsidRDefault="006729FB">
      <w:pPr>
        <w:pStyle w:val="TOC4"/>
        <w:rPr>
          <w:rFonts w:asciiTheme="minorHAnsi" w:eastAsiaTheme="minorEastAsia" w:hAnsiTheme="minorHAnsi" w:cstheme="minorBidi"/>
          <w:sz w:val="22"/>
          <w:szCs w:val="22"/>
        </w:rPr>
      </w:pPr>
      <w:r w:rsidRPr="00285BBA">
        <w:rPr>
          <w:rFonts w:cs="v4.2.0"/>
          <w:snapToGrid w:val="0"/>
        </w:rPr>
        <w:t>A.9.4.2.3</w:t>
      </w:r>
      <w:r>
        <w:rPr>
          <w:rFonts w:asciiTheme="minorHAnsi" w:eastAsiaTheme="minorEastAsia" w:hAnsiTheme="minorHAnsi" w:cstheme="minorBidi"/>
          <w:sz w:val="22"/>
          <w:szCs w:val="22"/>
        </w:rPr>
        <w:tab/>
      </w:r>
      <w:r w:rsidRPr="00285BBA">
        <w:rPr>
          <w:rFonts w:cs="v4.2.0"/>
          <w:snapToGrid w:val="0"/>
        </w:rPr>
        <w:t>Test Requirements</w:t>
      </w:r>
      <w:r>
        <w:tab/>
        <w:t>2795</w:t>
      </w:r>
    </w:p>
    <w:p w14:paraId="38A2F10C" w14:textId="77777777" w:rsidR="006729FB" w:rsidRDefault="006729FB">
      <w:pPr>
        <w:pStyle w:val="TOC3"/>
        <w:rPr>
          <w:rFonts w:asciiTheme="minorHAnsi" w:eastAsiaTheme="minorEastAsia" w:hAnsiTheme="minorHAnsi" w:cstheme="minorBidi"/>
          <w:sz w:val="22"/>
          <w:szCs w:val="22"/>
        </w:rPr>
      </w:pPr>
      <w:r w:rsidRPr="00285BBA">
        <w:rPr>
          <w:lang w:val="de-DE"/>
        </w:rPr>
        <w:t>A.9.</w:t>
      </w:r>
      <w:r w:rsidRPr="00285BBA">
        <w:rPr>
          <w:lang w:val="de-DE" w:eastAsia="zh-CN"/>
        </w:rPr>
        <w:t>4</w:t>
      </w:r>
      <w:r w:rsidRPr="00285BBA">
        <w:rPr>
          <w:lang w:val="de-DE"/>
        </w:rPr>
        <w:t>.</w:t>
      </w:r>
      <w:r w:rsidRPr="00285BBA">
        <w:rPr>
          <w:lang w:val="de-DE" w:eastAsia="zh-CN"/>
        </w:rPr>
        <w:t>3</w:t>
      </w:r>
      <w:r>
        <w:rPr>
          <w:rFonts w:asciiTheme="minorHAnsi" w:eastAsiaTheme="minorEastAsia" w:hAnsiTheme="minorHAnsi" w:cstheme="minorBidi"/>
          <w:sz w:val="22"/>
          <w:szCs w:val="22"/>
        </w:rPr>
        <w:tab/>
      </w:r>
      <w:r w:rsidRPr="00285BBA">
        <w:rPr>
          <w:lang w:val="de-DE"/>
        </w:rPr>
        <w:t>E-UTRAN FDD</w:t>
      </w:r>
      <w:r w:rsidRPr="00285BBA">
        <w:rPr>
          <w:lang w:val="de-DE" w:eastAsia="zh-CN"/>
        </w:rPr>
        <w:t xml:space="preserve"> for 5MHz Bandwidth</w:t>
      </w:r>
      <w:r>
        <w:tab/>
        <w:t>2796</w:t>
      </w:r>
    </w:p>
    <w:p w14:paraId="5E0638E4" w14:textId="77777777" w:rsidR="006729FB" w:rsidRDefault="006729FB">
      <w:pPr>
        <w:pStyle w:val="TOC4"/>
        <w:rPr>
          <w:rFonts w:asciiTheme="minorHAnsi" w:eastAsiaTheme="minorEastAsia" w:hAnsiTheme="minorHAnsi" w:cstheme="minorBidi"/>
          <w:sz w:val="22"/>
          <w:szCs w:val="22"/>
        </w:rPr>
      </w:pPr>
      <w:r w:rsidRPr="00285BBA">
        <w:rPr>
          <w:snapToGrid w:val="0"/>
        </w:rPr>
        <w:t>A.9.</w:t>
      </w:r>
      <w:r w:rsidRPr="00285BBA">
        <w:rPr>
          <w:snapToGrid w:val="0"/>
          <w:lang w:eastAsia="zh-CN"/>
        </w:rPr>
        <w:t>4</w:t>
      </w:r>
      <w:r w:rsidRPr="00285BBA">
        <w:rPr>
          <w:snapToGrid w:val="0"/>
        </w:rPr>
        <w:t>.</w:t>
      </w:r>
      <w:r w:rsidRPr="00285BBA">
        <w:rPr>
          <w:snapToGrid w:val="0"/>
          <w:lang w:eastAsia="zh-CN"/>
        </w:rPr>
        <w:t>3</w:t>
      </w:r>
      <w:r w:rsidRPr="00285BBA">
        <w:rPr>
          <w:snapToGrid w:val="0"/>
        </w:rPr>
        <w:t>.1</w:t>
      </w:r>
      <w:r>
        <w:rPr>
          <w:rFonts w:asciiTheme="minorHAnsi" w:eastAsiaTheme="minorEastAsia" w:hAnsiTheme="minorHAnsi" w:cstheme="minorBidi"/>
          <w:sz w:val="22"/>
          <w:szCs w:val="22"/>
        </w:rPr>
        <w:tab/>
      </w:r>
      <w:r w:rsidRPr="00285BBA">
        <w:rPr>
          <w:snapToGrid w:val="0"/>
        </w:rPr>
        <w:t>Test Purpose and Environment</w:t>
      </w:r>
      <w:r>
        <w:tab/>
        <w:t>2796</w:t>
      </w:r>
    </w:p>
    <w:p w14:paraId="2FC1735F" w14:textId="77777777" w:rsidR="006729FB" w:rsidRDefault="006729FB">
      <w:pPr>
        <w:pStyle w:val="TOC4"/>
        <w:rPr>
          <w:rFonts w:asciiTheme="minorHAnsi" w:eastAsiaTheme="minorEastAsia" w:hAnsiTheme="minorHAnsi" w:cstheme="minorBidi"/>
          <w:sz w:val="22"/>
          <w:szCs w:val="22"/>
        </w:rPr>
      </w:pPr>
      <w:r w:rsidRPr="00285BBA">
        <w:rPr>
          <w:snapToGrid w:val="0"/>
        </w:rPr>
        <w:t>A.9.</w:t>
      </w:r>
      <w:r w:rsidRPr="00285BBA">
        <w:rPr>
          <w:snapToGrid w:val="0"/>
          <w:lang w:eastAsia="zh-CN"/>
        </w:rPr>
        <w:t>4</w:t>
      </w:r>
      <w:r w:rsidRPr="00285BBA">
        <w:rPr>
          <w:snapToGrid w:val="0"/>
        </w:rPr>
        <w:t>.</w:t>
      </w:r>
      <w:r w:rsidRPr="00285BBA">
        <w:rPr>
          <w:snapToGrid w:val="0"/>
          <w:lang w:eastAsia="zh-CN"/>
        </w:rPr>
        <w:t>3</w:t>
      </w:r>
      <w:r w:rsidRPr="00285BBA">
        <w:rPr>
          <w:snapToGrid w:val="0"/>
        </w:rPr>
        <w:t>.2</w:t>
      </w:r>
      <w:r>
        <w:rPr>
          <w:rFonts w:asciiTheme="minorHAnsi" w:eastAsiaTheme="minorEastAsia" w:hAnsiTheme="minorHAnsi" w:cstheme="minorBidi"/>
          <w:sz w:val="22"/>
          <w:szCs w:val="22"/>
        </w:rPr>
        <w:tab/>
      </w:r>
      <w:r w:rsidRPr="00285BBA">
        <w:rPr>
          <w:snapToGrid w:val="0"/>
        </w:rPr>
        <w:t>Parameters</w:t>
      </w:r>
      <w:r>
        <w:tab/>
        <w:t>2796</w:t>
      </w:r>
    </w:p>
    <w:p w14:paraId="2B73D69C" w14:textId="77777777" w:rsidR="006729FB" w:rsidRDefault="006729FB">
      <w:pPr>
        <w:pStyle w:val="TOC4"/>
        <w:rPr>
          <w:rFonts w:asciiTheme="minorHAnsi" w:eastAsiaTheme="minorEastAsia" w:hAnsiTheme="minorHAnsi" w:cstheme="minorBidi"/>
          <w:sz w:val="22"/>
          <w:szCs w:val="22"/>
        </w:rPr>
      </w:pPr>
      <w:r w:rsidRPr="00285BBA">
        <w:rPr>
          <w:snapToGrid w:val="0"/>
        </w:rPr>
        <w:t>A.9.</w:t>
      </w:r>
      <w:r w:rsidRPr="00285BBA">
        <w:rPr>
          <w:snapToGrid w:val="0"/>
          <w:lang w:eastAsia="zh-CN"/>
        </w:rPr>
        <w:t>4</w:t>
      </w:r>
      <w:r w:rsidRPr="00285BBA">
        <w:rPr>
          <w:snapToGrid w:val="0"/>
        </w:rPr>
        <w:t>.</w:t>
      </w:r>
      <w:r w:rsidRPr="00285BBA">
        <w:rPr>
          <w:snapToGrid w:val="0"/>
          <w:lang w:eastAsia="zh-CN"/>
        </w:rPr>
        <w:t>3</w:t>
      </w:r>
      <w:r w:rsidRPr="00285BBA">
        <w:rPr>
          <w:snapToGrid w:val="0"/>
        </w:rPr>
        <w:t>.3</w:t>
      </w:r>
      <w:r>
        <w:rPr>
          <w:rFonts w:asciiTheme="minorHAnsi" w:eastAsiaTheme="minorEastAsia" w:hAnsiTheme="minorHAnsi" w:cstheme="minorBidi"/>
          <w:sz w:val="22"/>
          <w:szCs w:val="22"/>
        </w:rPr>
        <w:tab/>
      </w:r>
      <w:r w:rsidRPr="00285BBA">
        <w:rPr>
          <w:snapToGrid w:val="0"/>
        </w:rPr>
        <w:t>Test Requirements</w:t>
      </w:r>
      <w:r>
        <w:tab/>
        <w:t>2797</w:t>
      </w:r>
    </w:p>
    <w:p w14:paraId="15FCE302" w14:textId="77777777" w:rsidR="006729FB" w:rsidRDefault="006729F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2797</w:t>
      </w:r>
    </w:p>
    <w:p w14:paraId="219D9061" w14:textId="77777777" w:rsidR="006729FB" w:rsidRDefault="006729F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2797</w:t>
      </w:r>
    </w:p>
    <w:p w14:paraId="34B8AC1C" w14:textId="77777777" w:rsidR="006729FB" w:rsidRDefault="006729F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2797</w:t>
      </w:r>
    </w:p>
    <w:p w14:paraId="2BAF83F7" w14:textId="77777777" w:rsidR="006729FB" w:rsidRDefault="006729F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2797</w:t>
      </w:r>
    </w:p>
    <w:p w14:paraId="076673C0" w14:textId="77777777" w:rsidR="006729FB" w:rsidRDefault="006729F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2799</w:t>
      </w:r>
    </w:p>
    <w:p w14:paraId="00733823" w14:textId="77777777" w:rsidR="006729FB" w:rsidRDefault="006729F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2800</w:t>
      </w:r>
    </w:p>
    <w:p w14:paraId="5F3D50B5" w14:textId="77777777" w:rsidR="006729FB" w:rsidRDefault="006729F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2800</w:t>
      </w:r>
    </w:p>
    <w:p w14:paraId="4E4E2039" w14:textId="77777777" w:rsidR="006729FB" w:rsidRDefault="006729F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2800</w:t>
      </w:r>
    </w:p>
    <w:p w14:paraId="2637024D" w14:textId="77777777" w:rsidR="006729FB" w:rsidRDefault="006729F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2801</w:t>
      </w:r>
    </w:p>
    <w:p w14:paraId="2760046A" w14:textId="77777777" w:rsidR="006729FB" w:rsidRDefault="006729FB">
      <w:pPr>
        <w:pStyle w:val="TOC2"/>
        <w:rPr>
          <w:rFonts w:asciiTheme="minorHAnsi" w:eastAsiaTheme="minorEastAsia" w:hAnsiTheme="minorHAnsi" w:cstheme="minorBidi"/>
          <w:sz w:val="22"/>
          <w:szCs w:val="22"/>
        </w:rPr>
      </w:pPr>
      <w:r w:rsidRPr="00285BBA">
        <w:rPr>
          <w:lang w:val="it-IT"/>
        </w:rPr>
        <w:t>A.9.6</w:t>
      </w:r>
      <w:r>
        <w:rPr>
          <w:rFonts w:asciiTheme="minorHAnsi" w:eastAsiaTheme="minorEastAsia" w:hAnsiTheme="minorHAnsi" w:cstheme="minorBidi"/>
          <w:sz w:val="22"/>
          <w:szCs w:val="22"/>
        </w:rPr>
        <w:tab/>
      </w:r>
      <w:r w:rsidRPr="00285BBA">
        <w:rPr>
          <w:lang w:val="it-IT"/>
        </w:rPr>
        <w:t>GSM Carrier RSSI</w:t>
      </w:r>
      <w:r>
        <w:tab/>
        <w:t>2802</w:t>
      </w:r>
    </w:p>
    <w:p w14:paraId="29961214" w14:textId="77777777" w:rsidR="006729FB" w:rsidRDefault="006729FB">
      <w:pPr>
        <w:pStyle w:val="TOC3"/>
        <w:rPr>
          <w:rFonts w:asciiTheme="minorHAnsi" w:eastAsiaTheme="minorEastAsia" w:hAnsiTheme="minorHAnsi" w:cstheme="minorBidi"/>
          <w:sz w:val="22"/>
          <w:szCs w:val="22"/>
        </w:rPr>
      </w:pPr>
      <w:r w:rsidRPr="00285BBA">
        <w:rPr>
          <w:bCs/>
          <w:lang w:val="it-IT"/>
        </w:rPr>
        <w:t>A.9.6.1</w:t>
      </w:r>
      <w:r>
        <w:rPr>
          <w:rFonts w:asciiTheme="minorHAnsi" w:eastAsiaTheme="minorEastAsia" w:hAnsiTheme="minorHAnsi" w:cstheme="minorBidi"/>
          <w:sz w:val="22"/>
          <w:szCs w:val="22"/>
        </w:rPr>
        <w:tab/>
      </w:r>
      <w:r w:rsidRPr="00285BBA">
        <w:rPr>
          <w:bCs/>
          <w:lang w:val="it-IT"/>
        </w:rPr>
        <w:t>E-UTRAN FDD</w:t>
      </w:r>
      <w:r>
        <w:tab/>
        <w:t>2802</w:t>
      </w:r>
    </w:p>
    <w:p w14:paraId="7D404C40" w14:textId="77777777" w:rsidR="006729FB" w:rsidRDefault="006729FB">
      <w:pPr>
        <w:pStyle w:val="TOC4"/>
        <w:rPr>
          <w:rFonts w:asciiTheme="minorHAnsi" w:eastAsiaTheme="minorEastAsia" w:hAnsiTheme="minorHAnsi" w:cstheme="minorBidi"/>
          <w:sz w:val="22"/>
          <w:szCs w:val="22"/>
        </w:rPr>
      </w:pPr>
      <w:r w:rsidRPr="00285BBA">
        <w:rPr>
          <w:bCs/>
        </w:rPr>
        <w:t>A.9.6.1.1</w:t>
      </w:r>
      <w:r>
        <w:rPr>
          <w:rFonts w:asciiTheme="minorHAnsi" w:eastAsiaTheme="minorEastAsia" w:hAnsiTheme="minorHAnsi" w:cstheme="minorBidi"/>
          <w:sz w:val="22"/>
          <w:szCs w:val="22"/>
        </w:rPr>
        <w:tab/>
      </w:r>
      <w:r w:rsidRPr="00285BBA">
        <w:rPr>
          <w:bCs/>
        </w:rPr>
        <w:t>Test Purpose and Environment</w:t>
      </w:r>
      <w:r>
        <w:tab/>
        <w:t>2802</w:t>
      </w:r>
    </w:p>
    <w:p w14:paraId="26BA1BED" w14:textId="77777777" w:rsidR="006729FB" w:rsidRDefault="006729FB">
      <w:pPr>
        <w:pStyle w:val="TOC4"/>
        <w:rPr>
          <w:rFonts w:asciiTheme="minorHAnsi" w:eastAsiaTheme="minorEastAsia" w:hAnsiTheme="minorHAnsi" w:cstheme="minorBidi"/>
          <w:sz w:val="22"/>
          <w:szCs w:val="22"/>
        </w:rPr>
      </w:pPr>
      <w:r w:rsidRPr="00285BBA">
        <w:rPr>
          <w:bCs/>
        </w:rPr>
        <w:t>A.9.6.1.2</w:t>
      </w:r>
      <w:r>
        <w:rPr>
          <w:rFonts w:asciiTheme="minorHAnsi" w:eastAsiaTheme="minorEastAsia" w:hAnsiTheme="minorHAnsi" w:cstheme="minorBidi"/>
          <w:sz w:val="22"/>
          <w:szCs w:val="22"/>
        </w:rPr>
        <w:tab/>
      </w:r>
      <w:r w:rsidRPr="00285BBA">
        <w:rPr>
          <w:bCs/>
        </w:rPr>
        <w:t>Test Requirements</w:t>
      </w:r>
      <w:r>
        <w:tab/>
        <w:t>2803</w:t>
      </w:r>
    </w:p>
    <w:p w14:paraId="4CCE237F" w14:textId="77777777" w:rsidR="006729FB" w:rsidRDefault="006729FB">
      <w:pPr>
        <w:pStyle w:val="TOC3"/>
        <w:rPr>
          <w:rFonts w:asciiTheme="minorHAnsi" w:eastAsiaTheme="minorEastAsia" w:hAnsiTheme="minorHAnsi" w:cstheme="minorBidi"/>
          <w:sz w:val="22"/>
          <w:szCs w:val="22"/>
        </w:rPr>
      </w:pPr>
      <w:r w:rsidRPr="00285BBA">
        <w:rPr>
          <w:bCs/>
        </w:rPr>
        <w:t>A.9.6.2</w:t>
      </w:r>
      <w:r>
        <w:rPr>
          <w:rFonts w:asciiTheme="minorHAnsi" w:eastAsiaTheme="minorEastAsia" w:hAnsiTheme="minorHAnsi" w:cstheme="minorBidi"/>
          <w:sz w:val="22"/>
          <w:szCs w:val="22"/>
        </w:rPr>
        <w:tab/>
      </w:r>
      <w:r w:rsidRPr="00285BBA">
        <w:rPr>
          <w:bCs/>
        </w:rPr>
        <w:t>E-UTRAN TDD</w:t>
      </w:r>
      <w:r>
        <w:tab/>
        <w:t>2803</w:t>
      </w:r>
    </w:p>
    <w:p w14:paraId="1B349528" w14:textId="77777777" w:rsidR="006729FB" w:rsidRDefault="006729FB">
      <w:pPr>
        <w:pStyle w:val="TOC4"/>
        <w:rPr>
          <w:rFonts w:asciiTheme="minorHAnsi" w:eastAsiaTheme="minorEastAsia" w:hAnsiTheme="minorHAnsi" w:cstheme="minorBidi"/>
          <w:sz w:val="22"/>
          <w:szCs w:val="22"/>
        </w:rPr>
      </w:pPr>
      <w:r w:rsidRPr="00285BBA">
        <w:rPr>
          <w:bCs/>
        </w:rPr>
        <w:t>A.9.6.2.1</w:t>
      </w:r>
      <w:r>
        <w:rPr>
          <w:rFonts w:asciiTheme="minorHAnsi" w:eastAsiaTheme="minorEastAsia" w:hAnsiTheme="minorHAnsi" w:cstheme="minorBidi"/>
          <w:sz w:val="22"/>
          <w:szCs w:val="22"/>
        </w:rPr>
        <w:tab/>
      </w:r>
      <w:r w:rsidRPr="00285BBA">
        <w:rPr>
          <w:bCs/>
        </w:rPr>
        <w:t>Test Purpose and Environment</w:t>
      </w:r>
      <w:r>
        <w:tab/>
        <w:t>2803</w:t>
      </w:r>
    </w:p>
    <w:p w14:paraId="4B4AE716" w14:textId="77777777" w:rsidR="006729FB" w:rsidRDefault="006729FB">
      <w:pPr>
        <w:pStyle w:val="TOC4"/>
        <w:rPr>
          <w:rFonts w:asciiTheme="minorHAnsi" w:eastAsiaTheme="minorEastAsia" w:hAnsiTheme="minorHAnsi" w:cstheme="minorBidi"/>
          <w:sz w:val="22"/>
          <w:szCs w:val="22"/>
        </w:rPr>
      </w:pPr>
      <w:r w:rsidRPr="00285BBA">
        <w:rPr>
          <w:bCs/>
        </w:rPr>
        <w:t>A.9.6.2.2</w:t>
      </w:r>
      <w:r>
        <w:rPr>
          <w:rFonts w:asciiTheme="minorHAnsi" w:eastAsiaTheme="minorEastAsia" w:hAnsiTheme="minorHAnsi" w:cstheme="minorBidi"/>
          <w:sz w:val="22"/>
          <w:szCs w:val="22"/>
        </w:rPr>
        <w:tab/>
      </w:r>
      <w:r w:rsidRPr="00285BBA">
        <w:rPr>
          <w:bCs/>
        </w:rPr>
        <w:t>Test Requirements</w:t>
      </w:r>
      <w:r>
        <w:tab/>
        <w:t>2806</w:t>
      </w:r>
    </w:p>
    <w:p w14:paraId="139022BE" w14:textId="77777777" w:rsidR="006729FB" w:rsidRDefault="006729F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285BBA">
        <w:rPr>
          <w:b/>
        </w:rPr>
        <w:t>–</w:t>
      </w:r>
      <w:r w:rsidRPr="00285BBA">
        <w:rPr>
          <w:b/>
          <w:lang w:eastAsia="zh-CN"/>
        </w:rPr>
        <w:t xml:space="preserve"> </w:t>
      </w:r>
      <w:r>
        <w:rPr>
          <w:lang w:eastAsia="zh-CN"/>
        </w:rPr>
        <w:t>Tx Time Difference</w:t>
      </w:r>
      <w:r>
        <w:tab/>
        <w:t>2806</w:t>
      </w:r>
    </w:p>
    <w:p w14:paraId="1B918E25" w14:textId="77777777" w:rsidR="006729FB" w:rsidRDefault="006729F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285BBA">
        <w:rPr>
          <w:b/>
        </w:rPr>
        <w:t>–</w:t>
      </w:r>
      <w:r w:rsidRPr="00285BBA">
        <w:rPr>
          <w:b/>
          <w:lang w:eastAsia="zh-CN"/>
        </w:rPr>
        <w:t xml:space="preserve"> </w:t>
      </w:r>
      <w:r>
        <w:rPr>
          <w:lang w:eastAsia="zh-CN"/>
        </w:rPr>
        <w:t>Tx time difference</w:t>
      </w:r>
      <w:r>
        <w:t xml:space="preserve"> case</w:t>
      </w:r>
      <w:r>
        <w:tab/>
        <w:t>2806</w:t>
      </w:r>
    </w:p>
    <w:p w14:paraId="3A06E0FB" w14:textId="77777777" w:rsidR="006729FB" w:rsidRDefault="006729F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2806</w:t>
      </w:r>
    </w:p>
    <w:p w14:paraId="34F1D839" w14:textId="77777777" w:rsidR="006729FB" w:rsidRDefault="006729F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2806</w:t>
      </w:r>
    </w:p>
    <w:p w14:paraId="3D00D0C8" w14:textId="77777777" w:rsidR="006729FB" w:rsidRDefault="006729F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2808</w:t>
      </w:r>
    </w:p>
    <w:p w14:paraId="63566CD5" w14:textId="77777777" w:rsidR="006729FB" w:rsidRDefault="006729F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285BBA">
        <w:rPr>
          <w:b/>
        </w:rPr>
        <w:t>–</w:t>
      </w:r>
      <w:r w:rsidRPr="00285BBA">
        <w:rPr>
          <w:b/>
          <w:lang w:eastAsia="zh-CN"/>
        </w:rPr>
        <w:t xml:space="preserve"> </w:t>
      </w:r>
      <w:r>
        <w:rPr>
          <w:lang w:eastAsia="zh-CN"/>
        </w:rPr>
        <w:t>Tx time difference</w:t>
      </w:r>
      <w:r>
        <w:t xml:space="preserve"> case</w:t>
      </w:r>
      <w:r>
        <w:tab/>
        <w:t>2808</w:t>
      </w:r>
    </w:p>
    <w:p w14:paraId="059A21F7" w14:textId="77777777" w:rsidR="006729FB" w:rsidRDefault="006729F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2808</w:t>
      </w:r>
    </w:p>
    <w:p w14:paraId="0515BA81" w14:textId="77777777" w:rsidR="006729FB" w:rsidRDefault="006729F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2808</w:t>
      </w:r>
    </w:p>
    <w:p w14:paraId="2DA09C10" w14:textId="77777777" w:rsidR="006729FB" w:rsidRDefault="006729F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2810</w:t>
      </w:r>
    </w:p>
    <w:p w14:paraId="058FEA4F" w14:textId="77777777" w:rsidR="006729FB" w:rsidRDefault="006729F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2810</w:t>
      </w:r>
    </w:p>
    <w:p w14:paraId="7D1C79AA" w14:textId="77777777" w:rsidR="006729FB" w:rsidRDefault="006729F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2810</w:t>
      </w:r>
    </w:p>
    <w:p w14:paraId="48746BF6" w14:textId="77777777" w:rsidR="006729FB" w:rsidRDefault="006729F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2810</w:t>
      </w:r>
    </w:p>
    <w:p w14:paraId="355EAA4A" w14:textId="77777777" w:rsidR="006729FB" w:rsidRDefault="006729F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2813</w:t>
      </w:r>
    </w:p>
    <w:p w14:paraId="0BB79E45" w14:textId="77777777" w:rsidR="006729FB" w:rsidRDefault="006729F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2813</w:t>
      </w:r>
    </w:p>
    <w:p w14:paraId="1E3F7830"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2813</w:t>
      </w:r>
    </w:p>
    <w:p w14:paraId="03F288FB"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2813</w:t>
      </w:r>
    </w:p>
    <w:p w14:paraId="0A7DB9DD"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2816</w:t>
      </w:r>
    </w:p>
    <w:p w14:paraId="144FFB00" w14:textId="77777777" w:rsidR="006729FB" w:rsidRDefault="006729F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285BBA">
        <w:rPr>
          <w:b/>
        </w:rPr>
        <w:t>–</w:t>
      </w:r>
      <w:r>
        <w:rPr>
          <w:lang w:eastAsia="zh-CN"/>
        </w:rPr>
        <w:t>Tx time difference</w:t>
      </w:r>
      <w:r>
        <w:t xml:space="preserve"> under Time Domain Measurement Resource Restriction with CRS Assistance Information and Non-MBSFN ABS</w:t>
      </w:r>
      <w:r>
        <w:tab/>
        <w:t>2816</w:t>
      </w:r>
    </w:p>
    <w:p w14:paraId="5B5CECD1"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2816</w:t>
      </w:r>
    </w:p>
    <w:p w14:paraId="16F5E226"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2816</w:t>
      </w:r>
    </w:p>
    <w:p w14:paraId="71F18592"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2819</w:t>
      </w:r>
    </w:p>
    <w:p w14:paraId="599E33F7" w14:textId="77777777" w:rsidR="006729FB" w:rsidRDefault="006729F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2819</w:t>
      </w:r>
    </w:p>
    <w:p w14:paraId="253C635F"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2819</w:t>
      </w:r>
    </w:p>
    <w:p w14:paraId="18BD08C8" w14:textId="77777777" w:rsidR="006729FB" w:rsidRDefault="006729FB">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2819</w:t>
      </w:r>
    </w:p>
    <w:p w14:paraId="2706AF42" w14:textId="77777777" w:rsidR="006729FB" w:rsidRDefault="006729F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2822</w:t>
      </w:r>
    </w:p>
    <w:p w14:paraId="467E3F35" w14:textId="77777777" w:rsidR="006729FB" w:rsidRDefault="006729F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2822</w:t>
      </w:r>
    </w:p>
    <w:p w14:paraId="744BB1FD" w14:textId="77777777" w:rsidR="006729FB" w:rsidRDefault="006729F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2822</w:t>
      </w:r>
    </w:p>
    <w:p w14:paraId="16F819AB" w14:textId="77777777" w:rsidR="006729FB" w:rsidRDefault="006729FB">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2822</w:t>
      </w:r>
    </w:p>
    <w:p w14:paraId="46FD782F" w14:textId="77777777" w:rsidR="006729FB" w:rsidRDefault="006729F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2823</w:t>
      </w:r>
    </w:p>
    <w:p w14:paraId="04F86C5C" w14:textId="77777777" w:rsidR="006729FB" w:rsidRDefault="006729F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2824</w:t>
      </w:r>
    </w:p>
    <w:p w14:paraId="4961AB43" w14:textId="77777777" w:rsidR="006729FB" w:rsidRDefault="006729F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2824</w:t>
      </w:r>
    </w:p>
    <w:p w14:paraId="42F3F8C4" w14:textId="77777777" w:rsidR="006729FB" w:rsidRDefault="006729F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2824</w:t>
      </w:r>
    </w:p>
    <w:p w14:paraId="249B3F5C" w14:textId="77777777" w:rsidR="006729FB" w:rsidRDefault="006729F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2825</w:t>
      </w:r>
    </w:p>
    <w:p w14:paraId="72DA8330" w14:textId="77777777" w:rsidR="006729FB" w:rsidRDefault="006729F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2825</w:t>
      </w:r>
    </w:p>
    <w:p w14:paraId="43E7AF50" w14:textId="77777777" w:rsidR="006729FB" w:rsidRDefault="006729FB">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2825</w:t>
      </w:r>
    </w:p>
    <w:p w14:paraId="2A3D790A" w14:textId="77777777" w:rsidR="006729FB" w:rsidRDefault="006729F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2825</w:t>
      </w:r>
    </w:p>
    <w:p w14:paraId="13593A78" w14:textId="77777777" w:rsidR="006729FB" w:rsidRDefault="006729F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2826</w:t>
      </w:r>
    </w:p>
    <w:p w14:paraId="6124CC28" w14:textId="77777777" w:rsidR="006729FB" w:rsidRDefault="006729F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2827</w:t>
      </w:r>
    </w:p>
    <w:p w14:paraId="5BB90E12" w14:textId="77777777" w:rsidR="006729FB" w:rsidRDefault="006729F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2827</w:t>
      </w:r>
    </w:p>
    <w:p w14:paraId="655DA5D3"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2827</w:t>
      </w:r>
    </w:p>
    <w:p w14:paraId="54AF6EF6"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14:paraId="6940AF01"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2829</w:t>
      </w:r>
    </w:p>
    <w:p w14:paraId="718698D2" w14:textId="77777777" w:rsidR="006729FB" w:rsidRDefault="006729F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2830</w:t>
      </w:r>
    </w:p>
    <w:p w14:paraId="53A199DD"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2830</w:t>
      </w:r>
    </w:p>
    <w:p w14:paraId="79988A93"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14:paraId="6C091AB1"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2832</w:t>
      </w:r>
    </w:p>
    <w:p w14:paraId="3451EAB8"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3</w:t>
      </w:r>
      <w:r>
        <w:rPr>
          <w:rFonts w:asciiTheme="minorHAnsi" w:eastAsiaTheme="minorEastAsia" w:hAnsiTheme="minorHAnsi" w:cstheme="minorBidi"/>
          <w:sz w:val="22"/>
          <w:szCs w:val="22"/>
        </w:rPr>
        <w:tab/>
      </w:r>
      <w:r w:rsidRPr="00285BBA">
        <w:rPr>
          <w:lang w:val="en-US" w:eastAsia="zh-CN"/>
        </w:rPr>
        <w:t>E-UTRAN FDD-FDD RSTD inter frequency case</w:t>
      </w:r>
      <w:r>
        <w:tab/>
        <w:t>2833</w:t>
      </w:r>
    </w:p>
    <w:p w14:paraId="45A65668"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2833</w:t>
      </w:r>
    </w:p>
    <w:p w14:paraId="194DAB26"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53ABA2B3"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2835</w:t>
      </w:r>
    </w:p>
    <w:p w14:paraId="7A8D9B52"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4</w:t>
      </w:r>
      <w:r>
        <w:rPr>
          <w:rFonts w:asciiTheme="minorHAnsi" w:eastAsiaTheme="minorEastAsia" w:hAnsiTheme="minorHAnsi" w:cstheme="minorBidi"/>
          <w:sz w:val="22"/>
          <w:szCs w:val="22"/>
        </w:rPr>
        <w:tab/>
      </w:r>
      <w:r w:rsidRPr="00285BBA">
        <w:rPr>
          <w:lang w:val="en-US" w:eastAsia="zh-CN"/>
        </w:rPr>
        <w:t>E-UTRAN TDD-TDD RSTD inter frequency case</w:t>
      </w:r>
      <w:r>
        <w:tab/>
        <w:t>2836</w:t>
      </w:r>
    </w:p>
    <w:p w14:paraId="258C8104"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2836</w:t>
      </w:r>
    </w:p>
    <w:p w14:paraId="1A3E4368"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1ACB529"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39AED191"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5</w:t>
      </w:r>
      <w:r>
        <w:rPr>
          <w:rFonts w:asciiTheme="minorHAnsi" w:eastAsiaTheme="minorEastAsia" w:hAnsiTheme="minorHAnsi" w:cstheme="minorBidi"/>
          <w:sz w:val="22"/>
          <w:szCs w:val="22"/>
        </w:rPr>
        <w:tab/>
      </w:r>
      <w:r w:rsidRPr="00285BBA">
        <w:rPr>
          <w:lang w:val="en-US" w:eastAsia="zh-CN"/>
        </w:rPr>
        <w:t>E-UTRAN FDD RSTD Measurement Accuracy in Carrier Aggregation</w:t>
      </w:r>
      <w:r>
        <w:tab/>
        <w:t>2839</w:t>
      </w:r>
    </w:p>
    <w:p w14:paraId="02AA8231"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2839</w:t>
      </w:r>
    </w:p>
    <w:p w14:paraId="62515576"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65486A88"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6</w:t>
      </w:r>
      <w:r>
        <w:rPr>
          <w:rFonts w:asciiTheme="minorHAnsi" w:eastAsiaTheme="minorEastAsia" w:hAnsiTheme="minorHAnsi" w:cstheme="minorBidi"/>
          <w:sz w:val="22"/>
          <w:szCs w:val="22"/>
        </w:rPr>
        <w:tab/>
      </w:r>
      <w:r w:rsidRPr="00285BBA">
        <w:rPr>
          <w:lang w:val="en-US" w:eastAsia="zh-CN"/>
        </w:rPr>
        <w:t>E-UTRAN TDD RSTD Measurement Accuracy in Carrier Aggregation</w:t>
      </w:r>
      <w:r>
        <w:tab/>
        <w:t>2841</w:t>
      </w:r>
    </w:p>
    <w:p w14:paraId="262BCC02"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2841</w:t>
      </w:r>
    </w:p>
    <w:p w14:paraId="793E3214"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621422CC"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7</w:t>
      </w:r>
      <w:r>
        <w:rPr>
          <w:rFonts w:asciiTheme="minorHAnsi" w:eastAsiaTheme="minorEastAsia" w:hAnsiTheme="minorHAnsi" w:cstheme="minorBidi"/>
          <w:sz w:val="22"/>
          <w:szCs w:val="22"/>
        </w:rPr>
        <w:tab/>
      </w:r>
      <w:r w:rsidRPr="00285BBA">
        <w:rPr>
          <w:lang w:val="en-US" w:eastAsia="zh-CN"/>
        </w:rPr>
        <w:t>E-UTRAN FDD RSTD Measurement Accuracy in Carrier Aggregation for 20MHz bandwidth</w:t>
      </w:r>
      <w:r>
        <w:tab/>
        <w:t>2844</w:t>
      </w:r>
    </w:p>
    <w:p w14:paraId="3987DDED"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2844</w:t>
      </w:r>
    </w:p>
    <w:p w14:paraId="2C59A391"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05E4BCAF"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8</w:t>
      </w:r>
      <w:r>
        <w:rPr>
          <w:rFonts w:asciiTheme="minorHAnsi" w:eastAsiaTheme="minorEastAsia" w:hAnsiTheme="minorHAnsi" w:cstheme="minorBidi"/>
          <w:sz w:val="22"/>
          <w:szCs w:val="22"/>
        </w:rPr>
        <w:tab/>
      </w:r>
      <w:r w:rsidRPr="00285BBA">
        <w:rPr>
          <w:lang w:val="en-US" w:eastAsia="zh-CN"/>
        </w:rPr>
        <w:t>E-UTRAN TDD RSTD Measurement Accuracy in Carrier Aggregation for 20MHz bandwidth</w:t>
      </w:r>
      <w:r>
        <w:tab/>
        <w:t>2845</w:t>
      </w:r>
    </w:p>
    <w:p w14:paraId="3327323C"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2845</w:t>
      </w:r>
    </w:p>
    <w:p w14:paraId="01BEE52B"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136A4D09"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9</w:t>
      </w:r>
      <w:r>
        <w:rPr>
          <w:rFonts w:asciiTheme="minorHAnsi" w:eastAsiaTheme="minorEastAsia" w:hAnsiTheme="minorHAnsi" w:cstheme="minorBidi"/>
          <w:sz w:val="22"/>
          <w:szCs w:val="22"/>
        </w:rPr>
        <w:tab/>
      </w:r>
      <w:r w:rsidRPr="00285BBA">
        <w:rPr>
          <w:lang w:val="en-US" w:eastAsia="zh-CN"/>
        </w:rPr>
        <w:t>E-UTRAN FDD RSTD Measurement Accuracy in Carrier Aggregation for 10MHz+5MHz</w:t>
      </w:r>
      <w:r>
        <w:tab/>
        <w:t>2846</w:t>
      </w:r>
    </w:p>
    <w:p w14:paraId="7019FE67"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2846</w:t>
      </w:r>
    </w:p>
    <w:p w14:paraId="3041A5BD"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618001ED" w14:textId="77777777" w:rsidR="006729FB" w:rsidRDefault="006729FB">
      <w:pPr>
        <w:pStyle w:val="TOC3"/>
        <w:rPr>
          <w:rFonts w:asciiTheme="minorHAnsi" w:eastAsiaTheme="minorEastAsia" w:hAnsiTheme="minorHAnsi" w:cstheme="minorBidi"/>
          <w:sz w:val="22"/>
          <w:szCs w:val="22"/>
        </w:rPr>
      </w:pPr>
      <w:r w:rsidRPr="00285BBA">
        <w:rPr>
          <w:lang w:val="en-US"/>
        </w:rPr>
        <w:t>A.9.</w:t>
      </w:r>
      <w:r w:rsidRPr="00285BBA">
        <w:rPr>
          <w:lang w:val="en-US" w:eastAsia="zh-CN"/>
        </w:rPr>
        <w:t>8</w:t>
      </w:r>
      <w:r w:rsidRPr="00285BBA">
        <w:rPr>
          <w:lang w:val="en-US"/>
        </w:rPr>
        <w:t>.</w:t>
      </w:r>
      <w:r w:rsidRPr="00285BBA">
        <w:rPr>
          <w:lang w:val="en-US" w:eastAsia="zh-CN"/>
        </w:rPr>
        <w:t>10</w:t>
      </w:r>
      <w:r>
        <w:rPr>
          <w:rFonts w:asciiTheme="minorHAnsi" w:eastAsiaTheme="minorEastAsia" w:hAnsiTheme="minorHAnsi" w:cstheme="minorBidi"/>
          <w:sz w:val="22"/>
          <w:szCs w:val="22"/>
        </w:rPr>
        <w:tab/>
      </w:r>
      <w:r w:rsidRPr="00285BBA">
        <w:rPr>
          <w:lang w:val="en-US" w:eastAsia="zh-CN"/>
        </w:rPr>
        <w:t>E-UTRAN TDD RSTD Measurement Accuracy in Carrier Aggregation for 10MHz+5MHz</w:t>
      </w:r>
      <w:r>
        <w:tab/>
        <w:t>2847</w:t>
      </w:r>
    </w:p>
    <w:p w14:paraId="06D6B8C4"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2847</w:t>
      </w:r>
    </w:p>
    <w:p w14:paraId="767AFE9B"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6786847B" w14:textId="77777777" w:rsidR="006729FB" w:rsidRDefault="006729FB">
      <w:pPr>
        <w:pStyle w:val="TOC3"/>
        <w:rPr>
          <w:rFonts w:asciiTheme="minorHAnsi" w:eastAsiaTheme="minorEastAsia" w:hAnsiTheme="minorHAnsi" w:cstheme="minorBidi"/>
          <w:sz w:val="22"/>
          <w:szCs w:val="22"/>
        </w:rPr>
      </w:pPr>
      <w:r w:rsidRPr="00285BBA">
        <w:rPr>
          <w:lang w:val="en-US"/>
        </w:rPr>
        <w:t>A.9.8.11</w:t>
      </w:r>
      <w:r>
        <w:rPr>
          <w:rFonts w:asciiTheme="minorHAnsi" w:eastAsiaTheme="minorEastAsia" w:hAnsiTheme="minorHAnsi" w:cstheme="minorBidi"/>
          <w:sz w:val="22"/>
          <w:szCs w:val="22"/>
        </w:rPr>
        <w:tab/>
      </w:r>
      <w:r w:rsidRPr="00285BBA">
        <w:rPr>
          <w:lang w:val="en-US" w:eastAsia="zh-CN"/>
        </w:rPr>
        <w:t>E-UTRAN FDD RSTD Measurement Accuracy in Carrier Aggregation for 5 + 5MHz bandwidth</w:t>
      </w:r>
      <w:r>
        <w:tab/>
        <w:t>2847</w:t>
      </w:r>
    </w:p>
    <w:p w14:paraId="2E954C69" w14:textId="77777777" w:rsidR="006729FB" w:rsidRDefault="006729F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2847</w:t>
      </w:r>
    </w:p>
    <w:p w14:paraId="30A116F0" w14:textId="77777777" w:rsidR="006729FB" w:rsidRDefault="006729F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2EF9B0E8" w14:textId="77777777" w:rsidR="006729FB" w:rsidRDefault="006729FB">
      <w:pPr>
        <w:pStyle w:val="TOC3"/>
        <w:rPr>
          <w:rFonts w:asciiTheme="minorHAnsi" w:eastAsiaTheme="minorEastAsia" w:hAnsiTheme="minorHAnsi" w:cstheme="minorBidi"/>
          <w:sz w:val="22"/>
          <w:szCs w:val="22"/>
        </w:rPr>
      </w:pPr>
      <w:r w:rsidRPr="00285BBA">
        <w:rPr>
          <w:lang w:val="en-US"/>
        </w:rPr>
        <w:t>A.9.8.12</w:t>
      </w:r>
      <w:r>
        <w:rPr>
          <w:rFonts w:asciiTheme="minorHAnsi" w:eastAsiaTheme="minorEastAsia" w:hAnsiTheme="minorHAnsi" w:cstheme="minorBidi"/>
          <w:sz w:val="22"/>
          <w:szCs w:val="22"/>
        </w:rPr>
        <w:tab/>
      </w:r>
      <w:r w:rsidRPr="00285BBA">
        <w:rPr>
          <w:lang w:val="en-US" w:eastAsia="zh-CN"/>
        </w:rPr>
        <w:t>E-UTRAN TDD RSTD Measurement Accuracy in Carrier Aggregation for 5+5MHz bandwidth</w:t>
      </w:r>
      <w:r>
        <w:tab/>
        <w:t>2848</w:t>
      </w:r>
    </w:p>
    <w:p w14:paraId="3C048534" w14:textId="77777777" w:rsidR="006729FB" w:rsidRDefault="006729F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2848</w:t>
      </w:r>
    </w:p>
    <w:p w14:paraId="1476FC54" w14:textId="77777777" w:rsidR="006729FB" w:rsidRDefault="006729F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33BACD3A" w14:textId="77777777" w:rsidR="006729FB" w:rsidRDefault="006729F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2849</w:t>
      </w:r>
    </w:p>
    <w:p w14:paraId="205FF214" w14:textId="77777777" w:rsidR="006729FB" w:rsidRDefault="006729F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2849</w:t>
      </w:r>
    </w:p>
    <w:p w14:paraId="1BD6B219" w14:textId="77777777" w:rsidR="006729FB" w:rsidRDefault="006729F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167B31D7" w14:textId="77777777" w:rsidR="006729FB" w:rsidRDefault="006729FB">
      <w:pPr>
        <w:pStyle w:val="TOC3"/>
        <w:rPr>
          <w:rFonts w:asciiTheme="minorHAnsi" w:eastAsiaTheme="minorEastAsia" w:hAnsiTheme="minorHAnsi" w:cstheme="minorBidi"/>
          <w:sz w:val="22"/>
          <w:szCs w:val="22"/>
        </w:rPr>
      </w:pPr>
      <w:r w:rsidRPr="00285BBA">
        <w:rPr>
          <w:lang w:val="en-US"/>
        </w:rPr>
        <w:t>A.9.8.14</w:t>
      </w:r>
      <w:r>
        <w:rPr>
          <w:rFonts w:asciiTheme="minorHAnsi" w:eastAsiaTheme="minorEastAsia" w:hAnsiTheme="minorHAnsi" w:cstheme="minorBidi"/>
          <w:sz w:val="22"/>
          <w:szCs w:val="22"/>
        </w:rPr>
        <w:tab/>
      </w:r>
      <w:r w:rsidRPr="00285BBA">
        <w:rPr>
          <w:lang w:val="en-US" w:eastAsia="zh-CN"/>
        </w:rPr>
        <w:t>E-UTRAN FDD RSTD Measurement Accuracy in 3DL Carrier Aggregation</w:t>
      </w:r>
      <w:r>
        <w:tab/>
        <w:t>2850</w:t>
      </w:r>
    </w:p>
    <w:p w14:paraId="0F33C6E5" w14:textId="77777777" w:rsidR="006729FB" w:rsidRDefault="006729F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2850</w:t>
      </w:r>
    </w:p>
    <w:p w14:paraId="50620519" w14:textId="77777777" w:rsidR="006729FB" w:rsidRDefault="006729F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5B6A7BFA" w14:textId="77777777" w:rsidR="006729FB" w:rsidRDefault="006729FB">
      <w:pPr>
        <w:pStyle w:val="TOC3"/>
        <w:rPr>
          <w:rFonts w:asciiTheme="minorHAnsi" w:eastAsiaTheme="minorEastAsia" w:hAnsiTheme="minorHAnsi" w:cstheme="minorBidi"/>
          <w:sz w:val="22"/>
          <w:szCs w:val="22"/>
        </w:rPr>
      </w:pPr>
      <w:r w:rsidRPr="00285BBA">
        <w:rPr>
          <w:lang w:val="en-US"/>
        </w:rPr>
        <w:t>A.9.8.15</w:t>
      </w:r>
      <w:r>
        <w:rPr>
          <w:rFonts w:asciiTheme="minorHAnsi" w:eastAsiaTheme="minorEastAsia" w:hAnsiTheme="minorHAnsi" w:cstheme="minorBidi"/>
          <w:sz w:val="22"/>
          <w:szCs w:val="22"/>
        </w:rPr>
        <w:tab/>
      </w:r>
      <w:r w:rsidRPr="00285BBA">
        <w:rPr>
          <w:lang w:val="en-US" w:eastAsia="zh-CN"/>
        </w:rPr>
        <w:t>E-UTRAN TDD RSTD Measurement Accuracy in 3DL Carrier Aggregation</w:t>
      </w:r>
      <w:r>
        <w:tab/>
        <w:t>2855</w:t>
      </w:r>
    </w:p>
    <w:p w14:paraId="1F23153E" w14:textId="77777777" w:rsidR="006729FB" w:rsidRDefault="006729FB">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2855</w:t>
      </w:r>
    </w:p>
    <w:p w14:paraId="1FF2A2D3" w14:textId="77777777" w:rsidR="006729FB" w:rsidRDefault="006729F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3A5D2E14" w14:textId="77777777" w:rsidR="006729FB" w:rsidRDefault="006729F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2859</w:t>
      </w:r>
    </w:p>
    <w:p w14:paraId="23BD7C4D" w14:textId="77777777" w:rsidR="006729FB" w:rsidRDefault="006729F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2859</w:t>
      </w:r>
    </w:p>
    <w:p w14:paraId="375650F1"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056C0585" w14:textId="77777777" w:rsidR="006729FB" w:rsidRDefault="006729F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2862</w:t>
      </w:r>
    </w:p>
    <w:p w14:paraId="1C1C7C3C" w14:textId="77777777" w:rsidR="006729FB" w:rsidRDefault="006729F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2862</w:t>
      </w:r>
    </w:p>
    <w:p w14:paraId="0BD6D720"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14:paraId="4C07AB7C" w14:textId="77777777" w:rsidR="006729FB" w:rsidRDefault="006729F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2865</w:t>
      </w:r>
    </w:p>
    <w:p w14:paraId="5D4A8B1D" w14:textId="77777777" w:rsidR="006729FB" w:rsidRDefault="006729F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2865</w:t>
      </w:r>
    </w:p>
    <w:p w14:paraId="0FC7B3ED"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B4E3D25" w14:textId="77777777" w:rsidR="006729FB" w:rsidRDefault="006729FB">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2868</w:t>
      </w:r>
    </w:p>
    <w:p w14:paraId="038CC189" w14:textId="77777777" w:rsidR="006729FB" w:rsidRDefault="006729F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2868</w:t>
      </w:r>
    </w:p>
    <w:p w14:paraId="49E95972" w14:textId="77777777" w:rsidR="006729FB" w:rsidRDefault="006729F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14:paraId="1819387E" w14:textId="77777777" w:rsidR="006729FB" w:rsidRDefault="006729F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2871</w:t>
      </w:r>
    </w:p>
    <w:p w14:paraId="1A98F798" w14:textId="77777777" w:rsidR="006729FB" w:rsidRDefault="006729F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2871</w:t>
      </w:r>
    </w:p>
    <w:p w14:paraId="795F3012" w14:textId="77777777" w:rsidR="006729FB" w:rsidRDefault="006729F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53C42909" w14:textId="77777777" w:rsidR="006729FB" w:rsidRDefault="006729F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2873</w:t>
      </w:r>
    </w:p>
    <w:p w14:paraId="276719E9" w14:textId="77777777" w:rsidR="006729FB" w:rsidRDefault="006729F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2873</w:t>
      </w:r>
    </w:p>
    <w:p w14:paraId="3959B8BE" w14:textId="77777777" w:rsidR="006729FB" w:rsidRDefault="006729F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4211143C" w14:textId="77777777" w:rsidR="006729FB" w:rsidRDefault="006729F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2876</w:t>
      </w:r>
    </w:p>
    <w:p w14:paraId="24421904" w14:textId="77777777" w:rsidR="006729FB" w:rsidRDefault="006729F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2876</w:t>
      </w:r>
    </w:p>
    <w:p w14:paraId="16C6726A" w14:textId="77777777" w:rsidR="006729FB" w:rsidRDefault="006729F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56201CAE" w14:textId="77777777" w:rsidR="006729FB" w:rsidRDefault="006729F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2880</w:t>
      </w:r>
    </w:p>
    <w:p w14:paraId="28F926B0" w14:textId="77777777" w:rsidR="006729FB" w:rsidRDefault="006729F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2880</w:t>
      </w:r>
    </w:p>
    <w:p w14:paraId="794E01DB" w14:textId="77777777" w:rsidR="006729FB" w:rsidRDefault="006729F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40AA192F" w14:textId="77777777" w:rsidR="006729FB" w:rsidRDefault="006729F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2882</w:t>
      </w:r>
    </w:p>
    <w:p w14:paraId="5894E5D5" w14:textId="77777777" w:rsidR="006729FB" w:rsidRDefault="006729F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2882</w:t>
      </w:r>
    </w:p>
    <w:p w14:paraId="6341FA56" w14:textId="77777777" w:rsidR="006729FB" w:rsidRDefault="006729F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752DACE6" w14:textId="77777777" w:rsidR="006729FB" w:rsidRDefault="006729F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2885</w:t>
      </w:r>
    </w:p>
    <w:p w14:paraId="744EF6D4" w14:textId="77777777" w:rsidR="006729FB" w:rsidRDefault="006729F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2885</w:t>
      </w:r>
    </w:p>
    <w:p w14:paraId="146005D9" w14:textId="77777777" w:rsidR="006729FB" w:rsidRDefault="006729F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42CD1FC9" w14:textId="77777777" w:rsidR="006729FB" w:rsidRDefault="006729F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2889</w:t>
      </w:r>
    </w:p>
    <w:p w14:paraId="52494693" w14:textId="77777777" w:rsidR="006729FB" w:rsidRDefault="006729F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2889</w:t>
      </w:r>
    </w:p>
    <w:p w14:paraId="60254619" w14:textId="77777777" w:rsidR="006729FB" w:rsidRDefault="006729F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2891</w:t>
      </w:r>
    </w:p>
    <w:p w14:paraId="10FF1EFA" w14:textId="77777777" w:rsidR="006729FB" w:rsidRDefault="006729F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2891</w:t>
      </w:r>
    </w:p>
    <w:p w14:paraId="265413E5" w14:textId="77777777" w:rsidR="006729FB" w:rsidRDefault="006729F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2891</w:t>
      </w:r>
    </w:p>
    <w:p w14:paraId="028BFF14" w14:textId="77777777" w:rsidR="006729FB" w:rsidRDefault="006729F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2894</w:t>
      </w:r>
    </w:p>
    <w:p w14:paraId="4FC54F4C" w14:textId="77777777" w:rsidR="006729FB" w:rsidRDefault="006729F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2894</w:t>
      </w:r>
    </w:p>
    <w:p w14:paraId="5F7FF6D1" w14:textId="77777777" w:rsidR="006729FB" w:rsidRDefault="006729F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2894</w:t>
      </w:r>
    </w:p>
    <w:p w14:paraId="4B2CA976" w14:textId="77777777" w:rsidR="006729FB" w:rsidRDefault="006729F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0B6DDF2C" w14:textId="77777777" w:rsidR="006729FB" w:rsidRDefault="006729F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2897</w:t>
      </w:r>
    </w:p>
    <w:p w14:paraId="11176385" w14:textId="77777777" w:rsidR="006729FB" w:rsidRDefault="006729F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2897</w:t>
      </w:r>
    </w:p>
    <w:p w14:paraId="49519233" w14:textId="77777777" w:rsidR="006729FB" w:rsidRDefault="006729F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2900</w:t>
      </w:r>
    </w:p>
    <w:p w14:paraId="596280CC" w14:textId="77777777" w:rsidR="006729FB" w:rsidRDefault="006729F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2901</w:t>
      </w:r>
    </w:p>
    <w:p w14:paraId="32F3FCE2" w14:textId="77777777" w:rsidR="006729FB" w:rsidRDefault="006729F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2901</w:t>
      </w:r>
    </w:p>
    <w:p w14:paraId="55393DB8" w14:textId="77777777" w:rsidR="006729FB" w:rsidRDefault="006729F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2903</w:t>
      </w:r>
    </w:p>
    <w:p w14:paraId="1001B0F6" w14:textId="77777777" w:rsidR="006729FB" w:rsidRDefault="006729F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2904</w:t>
      </w:r>
    </w:p>
    <w:p w14:paraId="2BEE7D2C" w14:textId="77777777" w:rsidR="006729FB" w:rsidRDefault="006729F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2904</w:t>
      </w:r>
    </w:p>
    <w:p w14:paraId="7744D679" w14:textId="77777777" w:rsidR="006729FB" w:rsidRDefault="006729F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2907</w:t>
      </w:r>
    </w:p>
    <w:p w14:paraId="26E4E9D4" w14:textId="77777777" w:rsidR="006729FB" w:rsidRDefault="006729F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2907</w:t>
      </w:r>
    </w:p>
    <w:p w14:paraId="36EB25E2" w14:textId="77777777" w:rsidR="006729FB" w:rsidRDefault="006729F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2907</w:t>
      </w:r>
    </w:p>
    <w:p w14:paraId="76192DF5" w14:textId="77777777" w:rsidR="006729FB" w:rsidRDefault="006729F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2907</w:t>
      </w:r>
    </w:p>
    <w:p w14:paraId="3F050E8F" w14:textId="77777777" w:rsidR="006729FB" w:rsidRDefault="006729F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2907</w:t>
      </w:r>
    </w:p>
    <w:p w14:paraId="400C55D9" w14:textId="77777777" w:rsidR="006729FB" w:rsidRDefault="006729F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2909</w:t>
      </w:r>
    </w:p>
    <w:p w14:paraId="34462DC4" w14:textId="77777777" w:rsidR="006729FB" w:rsidRDefault="006729F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2909</w:t>
      </w:r>
    </w:p>
    <w:p w14:paraId="03567A12" w14:textId="77777777" w:rsidR="006729FB" w:rsidRDefault="006729F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2909</w:t>
      </w:r>
    </w:p>
    <w:p w14:paraId="2795AB0E" w14:textId="77777777" w:rsidR="006729FB" w:rsidRDefault="006729F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2909</w:t>
      </w:r>
    </w:p>
    <w:p w14:paraId="33CFF980" w14:textId="77777777" w:rsidR="006729FB" w:rsidRDefault="006729F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2911</w:t>
      </w:r>
    </w:p>
    <w:p w14:paraId="4CA36CEE" w14:textId="77777777" w:rsidR="006729FB" w:rsidRDefault="006729F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2911</w:t>
      </w:r>
    </w:p>
    <w:p w14:paraId="3496C09A" w14:textId="77777777" w:rsidR="006729FB" w:rsidRDefault="006729F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2911</w:t>
      </w:r>
    </w:p>
    <w:p w14:paraId="16679B21" w14:textId="77777777" w:rsidR="006729FB" w:rsidRDefault="006729FB">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2911</w:t>
      </w:r>
    </w:p>
    <w:p w14:paraId="1FB709E5" w14:textId="77777777" w:rsidR="006729FB" w:rsidRDefault="006729FB">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2911</w:t>
      </w:r>
    </w:p>
    <w:p w14:paraId="4C0365EA" w14:textId="77777777" w:rsidR="006729FB" w:rsidRDefault="006729F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285BBA">
        <w:rPr>
          <w:snapToGrid w:val="0"/>
        </w:rPr>
        <w:t>Test Requirements</w:t>
      </w:r>
      <w:r>
        <w:tab/>
        <w:t>2913</w:t>
      </w:r>
    </w:p>
    <w:p w14:paraId="3969A60A" w14:textId="77777777" w:rsidR="006729FB" w:rsidRDefault="006729FB">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2913</w:t>
      </w:r>
    </w:p>
    <w:p w14:paraId="251393EB" w14:textId="77777777" w:rsidR="006729FB" w:rsidRDefault="006729FB">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2913</w:t>
      </w:r>
    </w:p>
    <w:p w14:paraId="7B1E6061" w14:textId="77777777" w:rsidR="006729FB" w:rsidRDefault="006729FB">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2913</w:t>
      </w:r>
    </w:p>
    <w:p w14:paraId="57646A6A" w14:textId="77777777" w:rsidR="006729FB" w:rsidRDefault="006729FB">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2913</w:t>
      </w:r>
    </w:p>
    <w:p w14:paraId="4253440B" w14:textId="77777777" w:rsidR="006729FB" w:rsidRDefault="006729F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2913</w:t>
      </w:r>
    </w:p>
    <w:p w14:paraId="0F66242E" w14:textId="77777777" w:rsidR="006729FB" w:rsidRDefault="006729F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2913</w:t>
      </w:r>
    </w:p>
    <w:p w14:paraId="5C86A571" w14:textId="77777777" w:rsidR="006729FB" w:rsidRDefault="006729F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2913</w:t>
      </w:r>
    </w:p>
    <w:p w14:paraId="3485CAC0" w14:textId="77777777" w:rsidR="006729FB" w:rsidRDefault="006729F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2915</w:t>
      </w:r>
    </w:p>
    <w:p w14:paraId="0BBFF468" w14:textId="77777777" w:rsidR="006729FB" w:rsidRDefault="006729F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2915</w:t>
      </w:r>
    </w:p>
    <w:p w14:paraId="5E0FE64A" w14:textId="77777777" w:rsidR="006729FB" w:rsidRDefault="006729F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2915</w:t>
      </w:r>
    </w:p>
    <w:p w14:paraId="23027AAE" w14:textId="77777777" w:rsidR="006729FB" w:rsidRDefault="006729F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2915</w:t>
      </w:r>
    </w:p>
    <w:p w14:paraId="312917DD" w14:textId="77777777" w:rsidR="006729FB" w:rsidRDefault="006729F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2917</w:t>
      </w:r>
    </w:p>
    <w:p w14:paraId="10854B09" w14:textId="77777777" w:rsidR="006729FB" w:rsidRDefault="006729F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2917</w:t>
      </w:r>
    </w:p>
    <w:p w14:paraId="649C5243" w14:textId="77777777" w:rsidR="006729FB" w:rsidRDefault="006729F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2917</w:t>
      </w:r>
    </w:p>
    <w:p w14:paraId="5C0CC4CE" w14:textId="77777777" w:rsidR="006729FB" w:rsidRDefault="006729F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2917</w:t>
      </w:r>
    </w:p>
    <w:p w14:paraId="70E70553" w14:textId="77777777" w:rsidR="006729FB" w:rsidRDefault="006729F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2919</w:t>
      </w:r>
    </w:p>
    <w:p w14:paraId="69C42FF8" w14:textId="77777777" w:rsidR="006729FB" w:rsidRDefault="006729F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2919</w:t>
      </w:r>
    </w:p>
    <w:p w14:paraId="26712FD0" w14:textId="77777777" w:rsidR="006729FB" w:rsidRDefault="006729F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2919</w:t>
      </w:r>
    </w:p>
    <w:p w14:paraId="5F43F58F" w14:textId="77777777" w:rsidR="006729FB" w:rsidRDefault="006729F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2919</w:t>
      </w:r>
    </w:p>
    <w:p w14:paraId="4D30553A" w14:textId="77777777" w:rsidR="006729FB" w:rsidRDefault="006729F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2921</w:t>
      </w:r>
    </w:p>
    <w:p w14:paraId="52426996" w14:textId="77777777" w:rsidR="006729FB" w:rsidRDefault="006729F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2921</w:t>
      </w:r>
    </w:p>
    <w:p w14:paraId="58D97F53" w14:textId="77777777" w:rsidR="006729FB" w:rsidRDefault="006729F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2921</w:t>
      </w:r>
    </w:p>
    <w:p w14:paraId="2AF67935" w14:textId="77777777" w:rsidR="006729FB" w:rsidRDefault="006729F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2921</w:t>
      </w:r>
    </w:p>
    <w:p w14:paraId="4C94A8DD" w14:textId="77777777" w:rsidR="006729FB" w:rsidRDefault="006729F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2921</w:t>
      </w:r>
    </w:p>
    <w:p w14:paraId="7E1F127A" w14:textId="77777777" w:rsidR="006729FB" w:rsidRDefault="006729F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2923</w:t>
      </w:r>
    </w:p>
    <w:p w14:paraId="0914DD9E" w14:textId="77777777" w:rsidR="006729FB" w:rsidRDefault="006729F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2923</w:t>
      </w:r>
    </w:p>
    <w:p w14:paraId="00869D4A" w14:textId="77777777" w:rsidR="006729FB" w:rsidRDefault="006729F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2923</w:t>
      </w:r>
    </w:p>
    <w:p w14:paraId="474CDDC6" w14:textId="77777777" w:rsidR="006729FB" w:rsidRDefault="006729F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2923</w:t>
      </w:r>
    </w:p>
    <w:p w14:paraId="6AE4D01E" w14:textId="77777777" w:rsidR="006729FB" w:rsidRDefault="006729F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2926</w:t>
      </w:r>
    </w:p>
    <w:p w14:paraId="6710F65F" w14:textId="77777777" w:rsidR="006729FB" w:rsidRDefault="006729F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2926</w:t>
      </w:r>
    </w:p>
    <w:p w14:paraId="10C894DF" w14:textId="77777777" w:rsidR="006729FB" w:rsidRDefault="006729F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2926</w:t>
      </w:r>
    </w:p>
    <w:p w14:paraId="7A03FA3D" w14:textId="77777777" w:rsidR="006729FB" w:rsidRDefault="006729F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2926</w:t>
      </w:r>
    </w:p>
    <w:p w14:paraId="05A3DE17" w14:textId="77777777" w:rsidR="006729FB" w:rsidRDefault="006729F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2929</w:t>
      </w:r>
    </w:p>
    <w:p w14:paraId="7A8BC96E" w14:textId="77777777" w:rsidR="006729FB" w:rsidRDefault="006729F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2929</w:t>
      </w:r>
    </w:p>
    <w:p w14:paraId="5FBB8030" w14:textId="77777777" w:rsidR="006729FB" w:rsidRDefault="006729F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2929</w:t>
      </w:r>
    </w:p>
    <w:p w14:paraId="37319BC3" w14:textId="77777777" w:rsidR="006729FB" w:rsidRDefault="006729F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2929</w:t>
      </w:r>
    </w:p>
    <w:p w14:paraId="05315804" w14:textId="77777777" w:rsidR="006729FB" w:rsidRDefault="006729F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2933</w:t>
      </w:r>
    </w:p>
    <w:p w14:paraId="510A5291" w14:textId="77777777" w:rsidR="006729FB" w:rsidRDefault="006729F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2934</w:t>
      </w:r>
    </w:p>
    <w:p w14:paraId="140E5899" w14:textId="77777777" w:rsidR="006729FB" w:rsidRDefault="006729F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2934</w:t>
      </w:r>
    </w:p>
    <w:p w14:paraId="0569A9D8" w14:textId="77777777" w:rsidR="006729FB" w:rsidRDefault="006729F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2934</w:t>
      </w:r>
    </w:p>
    <w:p w14:paraId="41A58927" w14:textId="77777777" w:rsidR="006729FB" w:rsidRDefault="006729F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2938</w:t>
      </w:r>
    </w:p>
    <w:p w14:paraId="068B742A" w14:textId="77777777" w:rsidR="006729FB" w:rsidRDefault="006729F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2938</w:t>
      </w:r>
    </w:p>
    <w:p w14:paraId="2EF41E50" w14:textId="77777777" w:rsidR="006729FB" w:rsidRDefault="006729F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2938</w:t>
      </w:r>
    </w:p>
    <w:p w14:paraId="663BBF99" w14:textId="77777777" w:rsidR="006729FB" w:rsidRDefault="006729F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2938</w:t>
      </w:r>
    </w:p>
    <w:p w14:paraId="1D3236F0" w14:textId="77777777" w:rsidR="006729FB" w:rsidRDefault="006729F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2941</w:t>
      </w:r>
    </w:p>
    <w:p w14:paraId="2A724D4F" w14:textId="77777777" w:rsidR="006729FB" w:rsidRDefault="006729F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2941</w:t>
      </w:r>
    </w:p>
    <w:p w14:paraId="7E0CAB68" w14:textId="77777777" w:rsidR="006729FB" w:rsidRDefault="006729F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2941</w:t>
      </w:r>
    </w:p>
    <w:p w14:paraId="4718C192" w14:textId="77777777" w:rsidR="006729FB" w:rsidRDefault="006729F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2941</w:t>
      </w:r>
    </w:p>
    <w:p w14:paraId="1BC6E392" w14:textId="77777777" w:rsidR="006729FB" w:rsidRDefault="006729F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2941</w:t>
      </w:r>
    </w:p>
    <w:p w14:paraId="3815103C" w14:textId="77777777" w:rsidR="006729FB" w:rsidRDefault="006729F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2942</w:t>
      </w:r>
    </w:p>
    <w:p w14:paraId="1B1CB07B" w14:textId="77777777" w:rsidR="006729FB" w:rsidRDefault="006729F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2942</w:t>
      </w:r>
    </w:p>
    <w:p w14:paraId="36AB1AA1" w14:textId="77777777" w:rsidR="006729FB" w:rsidRDefault="006729F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2942</w:t>
      </w:r>
    </w:p>
    <w:p w14:paraId="5D2951F3" w14:textId="77777777" w:rsidR="006729FB" w:rsidRDefault="006729F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2942</w:t>
      </w:r>
    </w:p>
    <w:p w14:paraId="1539D1B7" w14:textId="77777777" w:rsidR="006729FB" w:rsidRDefault="006729F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2943</w:t>
      </w:r>
    </w:p>
    <w:p w14:paraId="662F0550" w14:textId="77777777" w:rsidR="006729FB" w:rsidRDefault="006729F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2943</w:t>
      </w:r>
    </w:p>
    <w:p w14:paraId="34EBB1DE" w14:textId="77777777" w:rsidR="006729FB" w:rsidRDefault="006729F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2943</w:t>
      </w:r>
    </w:p>
    <w:p w14:paraId="51136964" w14:textId="77777777" w:rsidR="006729FB" w:rsidRDefault="006729FB">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2943</w:t>
      </w:r>
    </w:p>
    <w:p w14:paraId="70BEEFB3" w14:textId="77777777" w:rsidR="006729FB" w:rsidRDefault="006729FB">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2944</w:t>
      </w:r>
    </w:p>
    <w:p w14:paraId="67FEA614" w14:textId="77777777" w:rsidR="006729FB" w:rsidRDefault="006729F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2945</w:t>
      </w:r>
    </w:p>
    <w:p w14:paraId="2F363771" w14:textId="77777777" w:rsidR="006729FB" w:rsidRDefault="006729F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2945</w:t>
      </w:r>
    </w:p>
    <w:p w14:paraId="4DF9AC49" w14:textId="77777777" w:rsidR="006729FB" w:rsidRDefault="006729F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2946</w:t>
      </w:r>
    </w:p>
    <w:p w14:paraId="7E535C3C" w14:textId="77777777" w:rsidR="006729FB" w:rsidRDefault="006729FB">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2946</w:t>
      </w:r>
    </w:p>
    <w:p w14:paraId="5F066354" w14:textId="77777777" w:rsidR="006729FB" w:rsidRDefault="006729F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2946</w:t>
      </w:r>
    </w:p>
    <w:p w14:paraId="131D7F56" w14:textId="77777777" w:rsidR="006729FB" w:rsidRDefault="006729F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2948</w:t>
      </w:r>
    </w:p>
    <w:p w14:paraId="6DAAB658" w14:textId="77777777" w:rsidR="006729FB" w:rsidRDefault="006729F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2949</w:t>
      </w:r>
    </w:p>
    <w:p w14:paraId="49223F56" w14:textId="77777777" w:rsidR="006729FB" w:rsidRDefault="006729F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2949</w:t>
      </w:r>
    </w:p>
    <w:p w14:paraId="41E49956" w14:textId="77777777" w:rsidR="006729FB" w:rsidRDefault="006729F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2951</w:t>
      </w:r>
    </w:p>
    <w:p w14:paraId="79DB62F0" w14:textId="77777777" w:rsidR="006729FB" w:rsidRDefault="006729F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2951</w:t>
      </w:r>
    </w:p>
    <w:p w14:paraId="706F8433" w14:textId="77777777" w:rsidR="006729FB" w:rsidRDefault="006729F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2951</w:t>
      </w:r>
    </w:p>
    <w:p w14:paraId="012F91D7" w14:textId="77777777" w:rsidR="006729FB" w:rsidRDefault="006729F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2951</w:t>
      </w:r>
    </w:p>
    <w:p w14:paraId="18FA9B95" w14:textId="77777777" w:rsidR="006729FB" w:rsidRDefault="006729F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2952</w:t>
      </w:r>
    </w:p>
    <w:p w14:paraId="612F58A1" w14:textId="77777777" w:rsidR="006729FB" w:rsidRDefault="006729F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285BBA">
        <w:rPr>
          <w:lang w:val="en-US"/>
        </w:rPr>
        <w:t>Interruptions due to V2V sidelink communication</w:t>
      </w:r>
      <w:r>
        <w:tab/>
        <w:t>2952</w:t>
      </w:r>
    </w:p>
    <w:p w14:paraId="7067F1FD" w14:textId="77777777" w:rsidR="006729FB" w:rsidRDefault="006729F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2952</w:t>
      </w:r>
    </w:p>
    <w:p w14:paraId="5EBB62CE" w14:textId="77777777" w:rsidR="006729FB" w:rsidRDefault="006729F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2954</w:t>
      </w:r>
    </w:p>
    <w:p w14:paraId="55CA6841" w14:textId="77777777" w:rsidR="006729FB" w:rsidRDefault="006729FB">
      <w:pPr>
        <w:pStyle w:val="TOC1"/>
        <w:rPr>
          <w:rFonts w:asciiTheme="minorHAnsi" w:eastAsiaTheme="minorEastAsia" w:hAnsiTheme="minorHAnsi" w:cstheme="minorBidi"/>
          <w:szCs w:val="22"/>
        </w:rPr>
      </w:pPr>
      <w:r>
        <w:t>A.12</w:t>
      </w:r>
      <w:r>
        <w:tab/>
        <w:t>2954</w:t>
      </w:r>
    </w:p>
    <w:p w14:paraId="510E6346" w14:textId="77777777" w:rsidR="006729FB" w:rsidRDefault="006729F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2954</w:t>
      </w:r>
    </w:p>
    <w:p w14:paraId="30035038" w14:textId="77777777" w:rsidR="006729FB" w:rsidRDefault="006729F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2954</w:t>
      </w:r>
    </w:p>
    <w:p w14:paraId="0A293B61" w14:textId="77777777" w:rsidR="006729FB" w:rsidRDefault="006729F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2954</w:t>
      </w:r>
    </w:p>
    <w:p w14:paraId="6AD7B334" w14:textId="77777777" w:rsidR="006729FB" w:rsidRDefault="006729F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7002D038" w14:textId="77777777" w:rsidR="006729FB" w:rsidRDefault="006729F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2956</w:t>
      </w:r>
    </w:p>
    <w:p w14:paraId="36FAD7C6" w14:textId="77777777" w:rsidR="006729FB" w:rsidRDefault="006729F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2956</w:t>
      </w:r>
    </w:p>
    <w:p w14:paraId="5034A244" w14:textId="77777777" w:rsidR="006729FB" w:rsidRDefault="006729F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2956</w:t>
      </w:r>
    </w:p>
    <w:p w14:paraId="0E41F4A8" w14:textId="77777777" w:rsidR="006729FB" w:rsidRDefault="006729F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2957</w:t>
      </w:r>
    </w:p>
    <w:p w14:paraId="13537E5E" w14:textId="77777777" w:rsidR="006729FB" w:rsidRDefault="006729F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2957</w:t>
      </w:r>
    </w:p>
    <w:p w14:paraId="05238B82" w14:textId="77777777" w:rsidR="006729FB" w:rsidRDefault="006729F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2957</w:t>
      </w:r>
    </w:p>
    <w:p w14:paraId="3FABA5E9" w14:textId="77777777" w:rsidR="006729FB" w:rsidRDefault="006729F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2958</w:t>
      </w:r>
    </w:p>
    <w:p w14:paraId="3708B183" w14:textId="77777777" w:rsidR="006729FB" w:rsidRDefault="006729F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2959</w:t>
      </w:r>
    </w:p>
    <w:p w14:paraId="638ECE92" w14:textId="77777777" w:rsidR="006729FB" w:rsidRDefault="006729F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2959</w:t>
      </w:r>
    </w:p>
    <w:p w14:paraId="7897AB06" w14:textId="77777777" w:rsidR="006729FB" w:rsidRDefault="006729F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2960</w:t>
      </w:r>
    </w:p>
    <w:p w14:paraId="6D890C46" w14:textId="77777777" w:rsidR="006729FB" w:rsidRDefault="006729F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2960</w:t>
      </w:r>
    </w:p>
    <w:p w14:paraId="3DA8C673" w14:textId="77777777" w:rsidR="006729FB" w:rsidRDefault="006729F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2960</w:t>
      </w:r>
    </w:p>
    <w:p w14:paraId="0ED20EB6" w14:textId="77777777" w:rsidR="006729FB" w:rsidRDefault="006729F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2960</w:t>
      </w:r>
    </w:p>
    <w:p w14:paraId="2B8B02EE" w14:textId="77777777" w:rsidR="006729FB" w:rsidRDefault="006729F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2962</w:t>
      </w:r>
    </w:p>
    <w:p w14:paraId="0EFC41C0" w14:textId="77777777" w:rsidR="006729FB" w:rsidRDefault="006729F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2963</w:t>
      </w:r>
    </w:p>
    <w:p w14:paraId="7E731BB1" w14:textId="77777777" w:rsidR="006729FB" w:rsidRDefault="006729F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2963</w:t>
      </w:r>
    </w:p>
    <w:p w14:paraId="20FA574E" w14:textId="77777777" w:rsidR="006729FB" w:rsidRDefault="006729F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2965</w:t>
      </w:r>
    </w:p>
    <w:p w14:paraId="3EF40482" w14:textId="77777777" w:rsidR="006729FB" w:rsidRDefault="006729F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2965</w:t>
      </w:r>
    </w:p>
    <w:p w14:paraId="325DB968" w14:textId="77777777" w:rsidR="006729FB" w:rsidRDefault="006729F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2965</w:t>
      </w:r>
    </w:p>
    <w:p w14:paraId="509E9DE0" w14:textId="77777777" w:rsidR="006729FB" w:rsidRDefault="006729F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2967</w:t>
      </w:r>
    </w:p>
    <w:p w14:paraId="701B8512" w14:textId="77777777" w:rsidR="006729FB" w:rsidRDefault="006729F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2967</w:t>
      </w:r>
    </w:p>
    <w:p w14:paraId="6ACCF68D" w14:textId="77777777" w:rsidR="006729FB" w:rsidRDefault="006729F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2967</w:t>
      </w:r>
    </w:p>
    <w:p w14:paraId="541B7888" w14:textId="77777777" w:rsidR="006729FB" w:rsidRDefault="006729F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2969</w:t>
      </w:r>
    </w:p>
    <w:p w14:paraId="3CEBD63E" w14:textId="77777777" w:rsidR="006729FB" w:rsidRDefault="006729F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2969</w:t>
      </w:r>
    </w:p>
    <w:p w14:paraId="3E86E463" w14:textId="77777777" w:rsidR="006729FB" w:rsidRDefault="006729F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2969</w:t>
      </w:r>
    </w:p>
    <w:p w14:paraId="57F477F7" w14:textId="77777777" w:rsidR="006729FB" w:rsidRDefault="006729F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2969</w:t>
      </w:r>
    </w:p>
    <w:p w14:paraId="58AB1BF1" w14:textId="77777777" w:rsidR="006729FB" w:rsidRDefault="006729F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2971</w:t>
      </w:r>
    </w:p>
    <w:p w14:paraId="375BC4E4" w14:textId="77777777" w:rsidR="006729FB" w:rsidRDefault="006729F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2971</w:t>
      </w:r>
    </w:p>
    <w:p w14:paraId="569D3E96" w14:textId="77777777" w:rsidR="006729FB" w:rsidRDefault="006729F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2971</w:t>
      </w:r>
    </w:p>
    <w:p w14:paraId="6976DF93" w14:textId="77777777" w:rsidR="006729FB" w:rsidRDefault="006729F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2973</w:t>
      </w:r>
    </w:p>
    <w:p w14:paraId="106BF780" w14:textId="77777777" w:rsidR="006729FB" w:rsidRDefault="006729FB">
      <w:pPr>
        <w:pStyle w:val="TOC8"/>
        <w:rPr>
          <w:rFonts w:asciiTheme="minorHAnsi" w:eastAsiaTheme="minorEastAsia" w:hAnsiTheme="minorHAnsi" w:cstheme="minorBidi"/>
          <w:b w:val="0"/>
          <w:szCs w:val="22"/>
        </w:rPr>
      </w:pPr>
      <w:r>
        <w:lastRenderedPageBreak/>
        <w:t>Annex B (normative): Conditions for RRM requirements applicability for operating bands</w:t>
      </w:r>
      <w:r>
        <w:tab/>
        <w:t>2974</w:t>
      </w:r>
    </w:p>
    <w:p w14:paraId="1902AEF6" w14:textId="77777777" w:rsidR="006729FB" w:rsidRDefault="006729F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2974</w:t>
      </w:r>
    </w:p>
    <w:p w14:paraId="16FED575" w14:textId="77777777" w:rsidR="006729FB" w:rsidRDefault="006729F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2974</w:t>
      </w:r>
    </w:p>
    <w:p w14:paraId="494FA4EC" w14:textId="77777777" w:rsidR="006729FB" w:rsidRDefault="006729F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2974</w:t>
      </w:r>
    </w:p>
    <w:p w14:paraId="0F76CD26" w14:textId="77777777" w:rsidR="006729FB" w:rsidRDefault="006729F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2974</w:t>
      </w:r>
    </w:p>
    <w:p w14:paraId="5BA8F55B" w14:textId="77777777" w:rsidR="006729FB" w:rsidRDefault="006729FB">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2976</w:t>
      </w:r>
    </w:p>
    <w:p w14:paraId="7BD999FE" w14:textId="77777777" w:rsidR="006729FB" w:rsidRDefault="006729F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2976</w:t>
      </w:r>
    </w:p>
    <w:p w14:paraId="65F5A1BA" w14:textId="77777777" w:rsidR="006729FB" w:rsidRDefault="006729F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2977</w:t>
      </w:r>
    </w:p>
    <w:p w14:paraId="1B4A5189" w14:textId="77777777" w:rsidR="006729FB" w:rsidRDefault="006729F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2977</w:t>
      </w:r>
    </w:p>
    <w:p w14:paraId="0D26BD01" w14:textId="77777777" w:rsidR="006729FB" w:rsidRDefault="006729FB">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2977</w:t>
      </w:r>
    </w:p>
    <w:p w14:paraId="222D86BD" w14:textId="77777777" w:rsidR="006729FB" w:rsidRDefault="006729FB">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2978</w:t>
      </w:r>
    </w:p>
    <w:p w14:paraId="4796BD0D" w14:textId="77777777" w:rsidR="006729FB" w:rsidRDefault="006729F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2980</w:t>
      </w:r>
    </w:p>
    <w:p w14:paraId="7CDF84FE" w14:textId="77777777" w:rsidR="006729FB" w:rsidRDefault="006729F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2980</w:t>
      </w:r>
    </w:p>
    <w:p w14:paraId="25FE0C58" w14:textId="77777777" w:rsidR="006729FB" w:rsidRDefault="006729F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2980</w:t>
      </w:r>
    </w:p>
    <w:p w14:paraId="1E2C606A" w14:textId="77777777" w:rsidR="006729FB" w:rsidRDefault="006729F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2981</w:t>
      </w:r>
    </w:p>
    <w:p w14:paraId="277B912F" w14:textId="77777777" w:rsidR="006729FB" w:rsidRDefault="006729F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2981</w:t>
      </w:r>
    </w:p>
    <w:p w14:paraId="4A7D8746" w14:textId="77777777" w:rsidR="006729FB" w:rsidRDefault="006729F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2981</w:t>
      </w:r>
    </w:p>
    <w:p w14:paraId="4CBB620B" w14:textId="77777777" w:rsidR="006729FB" w:rsidRDefault="006729F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2982</w:t>
      </w:r>
    </w:p>
    <w:p w14:paraId="4BAD2320" w14:textId="77777777" w:rsidR="006729FB" w:rsidRDefault="006729F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2982</w:t>
      </w:r>
    </w:p>
    <w:p w14:paraId="4C296861" w14:textId="77777777" w:rsidR="006729FB" w:rsidRDefault="006729F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2982</w:t>
      </w:r>
    </w:p>
    <w:p w14:paraId="6B961E56" w14:textId="77777777" w:rsidR="006729FB" w:rsidRDefault="006729F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2983</w:t>
      </w:r>
    </w:p>
    <w:p w14:paraId="7916C5EB" w14:textId="77777777" w:rsidR="006729FB" w:rsidRDefault="006729F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2983</w:t>
      </w:r>
    </w:p>
    <w:p w14:paraId="79B3D229" w14:textId="77777777" w:rsidR="006729FB" w:rsidRDefault="006729F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2984</w:t>
      </w:r>
    </w:p>
    <w:p w14:paraId="02927099" w14:textId="77777777" w:rsidR="006729FB" w:rsidRDefault="006729F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2984</w:t>
      </w:r>
    </w:p>
    <w:p w14:paraId="46F6613E" w14:textId="77777777" w:rsidR="006729FB" w:rsidRDefault="006729F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2984</w:t>
      </w:r>
    </w:p>
    <w:p w14:paraId="74FD6230" w14:textId="77777777" w:rsidR="006729FB" w:rsidRDefault="006729F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2985</w:t>
      </w:r>
    </w:p>
    <w:p w14:paraId="37ACB40A" w14:textId="77777777" w:rsidR="006729FB" w:rsidRDefault="006729F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2985</w:t>
      </w:r>
    </w:p>
    <w:p w14:paraId="7783ACFC" w14:textId="77777777" w:rsidR="006729FB" w:rsidRDefault="006729F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2985</w:t>
      </w:r>
    </w:p>
    <w:p w14:paraId="11903915" w14:textId="77777777" w:rsidR="006729FB" w:rsidRDefault="006729F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2986</w:t>
      </w:r>
    </w:p>
    <w:p w14:paraId="64EAA614" w14:textId="77777777" w:rsidR="006729FB" w:rsidRDefault="006729F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2986</w:t>
      </w:r>
    </w:p>
    <w:p w14:paraId="18F24A19" w14:textId="77777777" w:rsidR="006729FB" w:rsidRDefault="006729F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2986</w:t>
      </w:r>
    </w:p>
    <w:p w14:paraId="22116C16" w14:textId="77777777" w:rsidR="006729FB" w:rsidRDefault="006729F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2986</w:t>
      </w:r>
    </w:p>
    <w:p w14:paraId="116C5B04" w14:textId="77777777" w:rsidR="006729FB" w:rsidRDefault="006729F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2987</w:t>
      </w:r>
    </w:p>
    <w:p w14:paraId="04EC65D3" w14:textId="77777777" w:rsidR="006729FB" w:rsidRDefault="006729F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2988</w:t>
      </w:r>
    </w:p>
    <w:p w14:paraId="7C0AFA0F" w14:textId="77777777" w:rsidR="006729FB" w:rsidRDefault="006729F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2988</w:t>
      </w:r>
    </w:p>
    <w:p w14:paraId="4C280A4F" w14:textId="77777777" w:rsidR="006729FB" w:rsidRDefault="006729F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2989</w:t>
      </w:r>
    </w:p>
    <w:p w14:paraId="37205217" w14:textId="77777777" w:rsidR="006729FB" w:rsidRDefault="006729F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2989</w:t>
      </w:r>
    </w:p>
    <w:p w14:paraId="6DFA0A94" w14:textId="77777777" w:rsidR="006729FB" w:rsidRDefault="006729F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2991</w:t>
      </w:r>
    </w:p>
    <w:p w14:paraId="2C74C1E2" w14:textId="77777777" w:rsidR="006729FB" w:rsidRDefault="006729F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2991</w:t>
      </w:r>
    </w:p>
    <w:p w14:paraId="163EC728" w14:textId="77777777" w:rsidR="006729FB" w:rsidRDefault="006729F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2991</w:t>
      </w:r>
    </w:p>
    <w:p w14:paraId="016B0B06" w14:textId="77777777" w:rsidR="006729FB" w:rsidRDefault="006729F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2991</w:t>
      </w:r>
    </w:p>
    <w:p w14:paraId="02928F38" w14:textId="77777777" w:rsidR="006729FB" w:rsidRDefault="006729F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2992</w:t>
      </w:r>
    </w:p>
    <w:p w14:paraId="4B8D0700" w14:textId="77777777" w:rsidR="006729FB" w:rsidRDefault="006729F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2992</w:t>
      </w:r>
    </w:p>
    <w:p w14:paraId="7C525E0D" w14:textId="77777777" w:rsidR="006729FB" w:rsidRDefault="006729FB">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2994</w:t>
      </w:r>
    </w:p>
    <w:p w14:paraId="7EEF2283" w14:textId="77777777" w:rsidR="006729FB" w:rsidRDefault="006729F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2994</w:t>
      </w:r>
    </w:p>
    <w:p w14:paraId="370BFD4B" w14:textId="77777777" w:rsidR="006729FB" w:rsidRDefault="006729F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2994</w:t>
      </w:r>
    </w:p>
    <w:p w14:paraId="6200E9E8" w14:textId="77777777" w:rsidR="006729FB" w:rsidRDefault="006729F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2994</w:t>
      </w:r>
    </w:p>
    <w:p w14:paraId="581A43F1" w14:textId="77777777" w:rsidR="006729FB" w:rsidRDefault="006729F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2994</w:t>
      </w:r>
    </w:p>
    <w:p w14:paraId="02AD6C84" w14:textId="77777777" w:rsidR="006729FB" w:rsidRDefault="006729F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2994</w:t>
      </w:r>
    </w:p>
    <w:p w14:paraId="5228B003" w14:textId="77777777" w:rsidR="006729FB" w:rsidRDefault="006729F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2994</w:t>
      </w:r>
    </w:p>
    <w:p w14:paraId="7DF5356F" w14:textId="77777777" w:rsidR="006729FB" w:rsidRDefault="006729F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2995</w:t>
      </w:r>
    </w:p>
    <w:p w14:paraId="430FEC12" w14:textId="77777777" w:rsidR="006729FB" w:rsidRDefault="006729FB">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2995</w:t>
      </w:r>
    </w:p>
    <w:p w14:paraId="54E0350C" w14:textId="77777777" w:rsidR="006729FB" w:rsidRDefault="006729F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2995</w:t>
      </w:r>
    </w:p>
    <w:p w14:paraId="385FE447" w14:textId="77777777" w:rsidR="006729FB" w:rsidRDefault="006729F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2995</w:t>
      </w:r>
    </w:p>
    <w:p w14:paraId="51C5463E" w14:textId="77777777" w:rsidR="006729FB" w:rsidRDefault="006729F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2995</w:t>
      </w:r>
    </w:p>
    <w:p w14:paraId="1824992F" w14:textId="77777777" w:rsidR="006729FB" w:rsidRDefault="006729FB">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2996</w:t>
      </w:r>
    </w:p>
    <w:p w14:paraId="4F155FB0" w14:textId="77777777" w:rsidR="006729FB" w:rsidRDefault="006729F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2996</w:t>
      </w:r>
    </w:p>
    <w:p w14:paraId="0204C4F3" w14:textId="77777777" w:rsidR="006729FB" w:rsidRDefault="006729F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2996</w:t>
      </w:r>
    </w:p>
    <w:p w14:paraId="0C0441DF" w14:textId="77777777" w:rsidR="006729FB" w:rsidRDefault="006729F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2996</w:t>
      </w:r>
    </w:p>
    <w:p w14:paraId="1A5FC635"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2996</w:t>
      </w:r>
    </w:p>
    <w:p w14:paraId="6743A094"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2996</w:t>
      </w:r>
    </w:p>
    <w:p w14:paraId="28744DB5" w14:textId="77777777" w:rsidR="006729FB" w:rsidRDefault="006729F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2997</w:t>
      </w:r>
    </w:p>
    <w:p w14:paraId="10D5E52F"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2997</w:t>
      </w:r>
    </w:p>
    <w:p w14:paraId="78C5FA09"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2997</w:t>
      </w:r>
    </w:p>
    <w:p w14:paraId="5E1633CA" w14:textId="77777777" w:rsidR="006729FB" w:rsidRDefault="006729F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2998</w:t>
      </w:r>
    </w:p>
    <w:p w14:paraId="14CDA46D"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p>
    <w:p w14:paraId="3029AD7C"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p>
    <w:p w14:paraId="49F13740" w14:textId="77777777" w:rsidR="006729FB" w:rsidRDefault="006729F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2998</w:t>
      </w:r>
    </w:p>
    <w:p w14:paraId="45E17DD9"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2998</w:t>
      </w:r>
    </w:p>
    <w:p w14:paraId="76A5C160" w14:textId="77777777" w:rsidR="006729FB" w:rsidRDefault="006729F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2998</w:t>
      </w:r>
    </w:p>
    <w:p w14:paraId="4FF86E05" w14:textId="77777777" w:rsidR="006729FB" w:rsidRDefault="006729F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2998</w:t>
      </w:r>
    </w:p>
    <w:p w14:paraId="08A19042" w14:textId="77777777" w:rsidR="006729FB" w:rsidRDefault="006729F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2998</w:t>
      </w:r>
    </w:p>
    <w:p w14:paraId="3927F0AB" w14:textId="77777777" w:rsidR="006729FB" w:rsidRDefault="006729F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2998</w:t>
      </w:r>
    </w:p>
    <w:p w14:paraId="4C48AEE8" w14:textId="77777777" w:rsidR="006729FB" w:rsidRDefault="006729F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2999</w:t>
      </w:r>
    </w:p>
    <w:p w14:paraId="1B6ACB82" w14:textId="77777777" w:rsidR="006729FB" w:rsidRDefault="006729F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p>
    <w:p w14:paraId="6B0DE9CE" w14:textId="77777777" w:rsidR="006729FB" w:rsidRDefault="006729F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2999</w:t>
      </w:r>
    </w:p>
    <w:p w14:paraId="0FCF6ACA" w14:textId="77777777" w:rsidR="006729FB" w:rsidRDefault="006729F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2999</w:t>
      </w:r>
    </w:p>
    <w:p w14:paraId="2340910A" w14:textId="77777777" w:rsidR="006729FB" w:rsidRDefault="006729F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2999</w:t>
      </w:r>
    </w:p>
    <w:p w14:paraId="7F08F54F" w14:textId="77777777" w:rsidR="006729FB" w:rsidRDefault="006729F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2999</w:t>
      </w:r>
    </w:p>
    <w:p w14:paraId="15B7DF3F" w14:textId="77777777" w:rsidR="006729FB" w:rsidRDefault="006729F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3000</w:t>
      </w:r>
    </w:p>
    <w:p w14:paraId="49FC3DFE" w14:textId="77777777" w:rsidR="006729FB" w:rsidRDefault="006729F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p>
    <w:p w14:paraId="6CE30566" w14:textId="77777777" w:rsidR="006729FB" w:rsidRDefault="006729F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3000</w:t>
      </w:r>
    </w:p>
    <w:p w14:paraId="5C5308DF" w14:textId="77777777" w:rsidR="006729FB" w:rsidRDefault="006729F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3000</w:t>
      </w:r>
    </w:p>
    <w:p w14:paraId="788845B9" w14:textId="77777777" w:rsidR="006729FB" w:rsidRDefault="006729F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3000</w:t>
      </w:r>
    </w:p>
    <w:p w14:paraId="1EE7CDEF" w14:textId="77777777" w:rsidR="006729FB" w:rsidRDefault="006729F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3000</w:t>
      </w:r>
    </w:p>
    <w:p w14:paraId="3DD409E3" w14:textId="77777777" w:rsidR="006729FB" w:rsidRDefault="006729F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3001</w:t>
      </w:r>
    </w:p>
    <w:p w14:paraId="0A8C2EEC" w14:textId="77777777" w:rsidR="006729FB" w:rsidRDefault="006729F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3EF0C4F6" w14:textId="77777777" w:rsidR="006729FB" w:rsidRDefault="006729F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p>
    <w:p w14:paraId="35C0F82B" w14:textId="77777777" w:rsidR="006729FB" w:rsidRDefault="006729F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p>
    <w:p w14:paraId="46FD6B8D" w14:textId="77777777" w:rsidR="006729FB" w:rsidRDefault="006729F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3001</w:t>
      </w:r>
    </w:p>
    <w:p w14:paraId="0313E993" w14:textId="77777777" w:rsidR="006729FB" w:rsidRDefault="006729F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3001</w:t>
      </w:r>
    </w:p>
    <w:p w14:paraId="2DF46EB7" w14:textId="77777777" w:rsidR="006729FB" w:rsidRDefault="006729F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3001</w:t>
      </w:r>
    </w:p>
    <w:p w14:paraId="154832CF" w14:textId="77777777" w:rsidR="006729FB" w:rsidRDefault="006729F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3002</w:t>
      </w:r>
    </w:p>
    <w:p w14:paraId="0DD1EEE4" w14:textId="77777777" w:rsidR="006729FB" w:rsidRDefault="006729FB">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3002</w:t>
      </w:r>
    </w:p>
    <w:p w14:paraId="49C66370" w14:textId="77777777" w:rsidR="006729FB" w:rsidRDefault="006729F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3002</w:t>
      </w:r>
    </w:p>
    <w:p w14:paraId="5AE1ABE2" w14:textId="77777777" w:rsidR="006729FB" w:rsidRDefault="006729F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3002</w:t>
      </w:r>
    </w:p>
    <w:p w14:paraId="1E8BE208" w14:textId="77777777" w:rsidR="006729FB" w:rsidRDefault="006729F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3002</w:t>
      </w:r>
    </w:p>
    <w:p w14:paraId="776B1A14" w14:textId="77777777" w:rsidR="006729FB" w:rsidRDefault="006729F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3003</w:t>
      </w:r>
    </w:p>
    <w:p w14:paraId="62D474EA" w14:textId="77777777" w:rsidR="006729FB" w:rsidRDefault="006729F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3003</w:t>
      </w:r>
    </w:p>
    <w:p w14:paraId="0B961465" w14:textId="77777777" w:rsidR="006729FB" w:rsidRDefault="006729F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3003</w:t>
      </w:r>
    </w:p>
    <w:p w14:paraId="179922F0" w14:textId="77777777" w:rsidR="006729FB" w:rsidRDefault="006729F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3003</w:t>
      </w:r>
    </w:p>
    <w:p w14:paraId="68DE0629" w14:textId="77777777" w:rsidR="006729FB" w:rsidRDefault="006729FB">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3003</w:t>
      </w:r>
    </w:p>
    <w:p w14:paraId="289F3CD8" w14:textId="77777777" w:rsidR="006729FB" w:rsidRDefault="006729F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3003</w:t>
      </w:r>
    </w:p>
    <w:p w14:paraId="7FEDFE29" w14:textId="77777777" w:rsidR="006729FB" w:rsidRDefault="006729FB">
      <w:pPr>
        <w:pStyle w:val="TOC3"/>
        <w:rPr>
          <w:rFonts w:asciiTheme="minorHAnsi" w:eastAsiaTheme="minorEastAsia" w:hAnsiTheme="minorHAnsi" w:cstheme="minorBidi"/>
          <w:sz w:val="22"/>
          <w:szCs w:val="22"/>
        </w:rPr>
      </w:pPr>
      <w:r w:rsidRPr="00285BBA">
        <w:rPr>
          <w:rFonts w:eastAsia="MS Mincho"/>
        </w:rPr>
        <w:t>B.4.3.1</w:t>
      </w:r>
      <w:r>
        <w:rPr>
          <w:rFonts w:asciiTheme="minorHAnsi" w:eastAsiaTheme="minorEastAsia" w:hAnsiTheme="minorHAnsi" w:cstheme="minorBidi"/>
          <w:sz w:val="22"/>
          <w:szCs w:val="22"/>
        </w:rPr>
        <w:tab/>
      </w:r>
      <w:r w:rsidRPr="00285BBA">
        <w:rPr>
          <w:rFonts w:eastAsia="MS Mincho"/>
        </w:rPr>
        <w:t>Inter-band carrier aggregation</w:t>
      </w:r>
      <w:r>
        <w:tab/>
        <w:t>3003</w:t>
      </w:r>
    </w:p>
    <w:p w14:paraId="683C66F9" w14:textId="77777777" w:rsidR="006729FB" w:rsidRDefault="006729F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3003</w:t>
      </w:r>
    </w:p>
    <w:p w14:paraId="704756DD" w14:textId="77777777" w:rsidR="006729FB" w:rsidRDefault="006729F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3004</w:t>
      </w:r>
    </w:p>
    <w:p w14:paraId="7BDC5883" w14:textId="77777777" w:rsidR="006729FB" w:rsidRDefault="006729F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3004</w:t>
      </w:r>
    </w:p>
    <w:p w14:paraId="4F3CA016" w14:textId="77777777" w:rsidR="006729FB" w:rsidRDefault="006729F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3004</w:t>
      </w:r>
    </w:p>
    <w:p w14:paraId="63D647A1" w14:textId="77777777" w:rsidR="006729FB" w:rsidRDefault="006729F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3004</w:t>
      </w:r>
    </w:p>
    <w:p w14:paraId="2E86CAF3" w14:textId="77777777" w:rsidR="006729FB" w:rsidRDefault="006729F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3005</w:t>
      </w:r>
    </w:p>
    <w:p w14:paraId="04248F7E" w14:textId="77777777" w:rsidR="006729FB" w:rsidRDefault="006729F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3005</w:t>
      </w:r>
    </w:p>
    <w:p w14:paraId="09A185A1" w14:textId="77777777" w:rsidR="006729FB" w:rsidRDefault="006729F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3006</w:t>
      </w:r>
    </w:p>
    <w:p w14:paraId="14903574" w14:textId="77777777" w:rsidR="006729FB" w:rsidRDefault="006729F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3006</w:t>
      </w:r>
    </w:p>
    <w:p w14:paraId="7B5F4CF3" w14:textId="77777777" w:rsidR="006729FB" w:rsidRDefault="006729F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3006</w:t>
      </w:r>
    </w:p>
    <w:p w14:paraId="1217EDC2" w14:textId="77777777" w:rsidR="006729FB" w:rsidRDefault="006729F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3006</w:t>
      </w:r>
    </w:p>
    <w:p w14:paraId="3B08D91C" w14:textId="77777777" w:rsidR="006729FB" w:rsidRDefault="006729F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3006</w:t>
      </w:r>
    </w:p>
    <w:p w14:paraId="5D7DD266" w14:textId="77777777" w:rsidR="006729FB" w:rsidRDefault="006729F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3007</w:t>
      </w:r>
    </w:p>
    <w:p w14:paraId="3EFD7AFB" w14:textId="77777777" w:rsidR="006729FB" w:rsidRDefault="006729F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3007</w:t>
      </w:r>
    </w:p>
    <w:p w14:paraId="1D63C68D" w14:textId="77777777" w:rsidR="006729FB" w:rsidRDefault="006729FB">
      <w:pPr>
        <w:pStyle w:val="TOC8"/>
        <w:rPr>
          <w:rFonts w:asciiTheme="minorHAnsi" w:eastAsiaTheme="minorEastAsia" w:hAnsiTheme="minorHAnsi" w:cstheme="minorBidi"/>
          <w:b w:val="0"/>
          <w:szCs w:val="22"/>
        </w:rPr>
      </w:pPr>
      <w:r>
        <w:t>Annex C (informative): Change history:</w:t>
      </w:r>
      <w:r>
        <w:tab/>
        <w:t>3008</w:t>
      </w:r>
    </w:p>
    <w:p w14:paraId="4EEFB6C0" w14:textId="17C4E11F" w:rsidR="004D51F6" w:rsidRDefault="006729FB" w:rsidP="005F6A6A">
      <w:pPr>
        <w:rPr>
          <w:rFonts w:cs="v4.2.0"/>
          <w:noProof/>
          <w:sz w:val="22"/>
          <w:szCs w:val="22"/>
          <w:lang w:val="en-US"/>
        </w:rPr>
      </w:pPr>
      <w:r>
        <w:rPr>
          <w:rFonts w:cs="v4.2.0"/>
          <w:noProof/>
          <w:sz w:val="22"/>
        </w:rPr>
        <w:fldChar w:fldCharType="end"/>
      </w:r>
    </w:p>
    <w:p w14:paraId="5D42B5F2" w14:textId="5E49926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281A34">
        <w:rPr>
          <w:noProof/>
        </w:rPr>
        <w:instrText>h</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81A34">
        <w:rPr>
          <w:rFonts w:eastAsia="Malgun Gothic"/>
          <w:noProof/>
        </w:rPr>
        <w:instrText>h</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81A34">
        <w:rPr>
          <w:rFonts w:eastAsia="Malgun Gothic"/>
          <w:noProof/>
        </w:rPr>
        <w:instrText>h</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81A34">
        <w:rPr>
          <w:noProof/>
        </w:rPr>
        <w:instrText>h</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2963" w14:textId="77777777" w:rsidR="006729FB" w:rsidRDefault="0067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89EEE" w14:textId="77777777" w:rsidR="006729FB" w:rsidRDefault="0067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94667" w14:textId="77777777" w:rsidR="006729FB" w:rsidRDefault="006729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C1E83" w14:textId="77777777" w:rsidR="006729FB" w:rsidRDefault="00672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B2504" w14:textId="77777777" w:rsidR="006729FB" w:rsidRDefault="0067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2511E" w14:textId="77777777" w:rsidR="006729FB" w:rsidRDefault="006729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08C8CA6B"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t>3GPP TS 36.133 V14.17.0 (2020-12)</w:t>
    </w:r>
    <w:r>
      <w:fldChar w:fldCharType="end"/>
    </w:r>
  </w:p>
  <w:p w14:paraId="2B2C6DA3" w14:textId="134076BA"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EC0C0A">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9F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729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6729F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729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729F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6729FB"/>
    <w:pPr>
      <w:ind w:left="1701" w:hanging="1701"/>
      <w:outlineLvl w:val="4"/>
    </w:pPr>
    <w:rPr>
      <w:sz w:val="22"/>
    </w:rPr>
  </w:style>
  <w:style w:type="paragraph" w:styleId="Heading6">
    <w:name w:val="heading 6"/>
    <w:aliases w:val="T1,Header 6"/>
    <w:basedOn w:val="H6"/>
    <w:next w:val="Normal"/>
    <w:link w:val="Heading6Char"/>
    <w:qFormat/>
    <w:rsid w:val="006729FB"/>
    <w:pPr>
      <w:outlineLvl w:val="5"/>
    </w:pPr>
  </w:style>
  <w:style w:type="paragraph" w:styleId="Heading7">
    <w:name w:val="heading 7"/>
    <w:basedOn w:val="H6"/>
    <w:next w:val="Normal"/>
    <w:link w:val="Heading7Char"/>
    <w:qFormat/>
    <w:rsid w:val="006729FB"/>
    <w:pPr>
      <w:outlineLvl w:val="6"/>
    </w:pPr>
  </w:style>
  <w:style w:type="paragraph" w:styleId="Heading8">
    <w:name w:val="heading 8"/>
    <w:basedOn w:val="Heading1"/>
    <w:next w:val="Normal"/>
    <w:link w:val="Heading8Char"/>
    <w:qFormat/>
    <w:rsid w:val="006729FB"/>
    <w:pPr>
      <w:ind w:left="0" w:firstLine="0"/>
      <w:outlineLvl w:val="7"/>
    </w:pPr>
  </w:style>
  <w:style w:type="paragraph" w:styleId="Heading9">
    <w:name w:val="heading 9"/>
    <w:aliases w:val="Figure Heading,FH"/>
    <w:basedOn w:val="Heading8"/>
    <w:next w:val="Normal"/>
    <w:link w:val="Heading9Char"/>
    <w:qFormat/>
    <w:rsid w:val="006729FB"/>
    <w:pPr>
      <w:outlineLvl w:val="8"/>
    </w:pPr>
  </w:style>
  <w:style w:type="character" w:default="1" w:styleId="DefaultParagraphFont">
    <w:name w:val="Default Paragraph Font"/>
    <w:semiHidden/>
    <w:rsid w:val="006729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29F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6729FB"/>
    <w:pPr>
      <w:ind w:left="1985" w:hanging="1985"/>
      <w:outlineLvl w:val="9"/>
    </w:pPr>
    <w:rPr>
      <w:sz w:val="20"/>
    </w:rPr>
  </w:style>
  <w:style w:type="paragraph" w:customStyle="1" w:styleId="B1">
    <w:name w:val="B1"/>
    <w:basedOn w:val="List"/>
    <w:link w:val="B1Char"/>
    <w:rsid w:val="006729FB"/>
  </w:style>
  <w:style w:type="paragraph" w:styleId="List">
    <w:name w:val="List"/>
    <w:basedOn w:val="Normal"/>
    <w:rsid w:val="006729FB"/>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6729FB"/>
  </w:style>
  <w:style w:type="paragraph" w:customStyle="1" w:styleId="ZA">
    <w:name w:val="ZA"/>
    <w:rsid w:val="006729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729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729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729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729FB"/>
    <w:pPr>
      <w:framePr w:wrap="notBeside" w:y="16161"/>
    </w:pPr>
  </w:style>
  <w:style w:type="paragraph" w:customStyle="1" w:styleId="FP">
    <w:name w:val="FP"/>
    <w:basedOn w:val="Normal"/>
    <w:rsid w:val="006729FB"/>
    <w:pPr>
      <w:spacing w:after="0"/>
    </w:pPr>
  </w:style>
  <w:style w:type="paragraph" w:customStyle="1" w:styleId="TT">
    <w:name w:val="TT"/>
    <w:basedOn w:val="Heading1"/>
    <w:next w:val="Normal"/>
    <w:rsid w:val="006729FB"/>
    <w:pPr>
      <w:outlineLvl w:val="9"/>
    </w:pPr>
  </w:style>
  <w:style w:type="paragraph" w:styleId="TOC1">
    <w:name w:val="toc 1"/>
    <w:uiPriority w:val="39"/>
    <w:rsid w:val="006729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6729FB"/>
    <w:pPr>
      <w:keepNext w:val="0"/>
      <w:spacing w:before="0"/>
      <w:ind w:left="851" w:hanging="851"/>
    </w:pPr>
    <w:rPr>
      <w:sz w:val="20"/>
    </w:rPr>
  </w:style>
  <w:style w:type="paragraph" w:styleId="TOC3">
    <w:name w:val="toc 3"/>
    <w:basedOn w:val="TOC2"/>
    <w:uiPriority w:val="39"/>
    <w:rsid w:val="006729FB"/>
    <w:pPr>
      <w:ind w:left="1134" w:hanging="1134"/>
    </w:pPr>
  </w:style>
  <w:style w:type="paragraph" w:styleId="TOC4">
    <w:name w:val="toc 4"/>
    <w:basedOn w:val="TOC3"/>
    <w:uiPriority w:val="39"/>
    <w:rsid w:val="006729FB"/>
    <w:pPr>
      <w:ind w:left="1418" w:hanging="1418"/>
    </w:pPr>
  </w:style>
  <w:style w:type="paragraph" w:customStyle="1" w:styleId="B2">
    <w:name w:val="B2"/>
    <w:basedOn w:val="List2"/>
    <w:link w:val="B2Char"/>
    <w:rsid w:val="006729FB"/>
  </w:style>
  <w:style w:type="paragraph" w:styleId="List2">
    <w:name w:val="List 2"/>
    <w:basedOn w:val="List"/>
    <w:rsid w:val="006729FB"/>
    <w:pPr>
      <w:ind w:left="851"/>
    </w:pPr>
  </w:style>
  <w:style w:type="paragraph" w:customStyle="1" w:styleId="B3">
    <w:name w:val="B3"/>
    <w:basedOn w:val="List3"/>
    <w:link w:val="B3Char"/>
    <w:rsid w:val="006729FB"/>
  </w:style>
  <w:style w:type="paragraph" w:styleId="List3">
    <w:name w:val="List 3"/>
    <w:basedOn w:val="List2"/>
    <w:rsid w:val="006729FB"/>
    <w:pPr>
      <w:ind w:left="1135"/>
    </w:pPr>
  </w:style>
  <w:style w:type="paragraph" w:customStyle="1" w:styleId="NO">
    <w:name w:val="NO"/>
    <w:basedOn w:val="Normal"/>
    <w:link w:val="NOChar"/>
    <w:rsid w:val="006729FB"/>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6729FB"/>
    <w:pPr>
      <w:ind w:left="1418"/>
    </w:pPr>
  </w:style>
  <w:style w:type="paragraph" w:styleId="List5">
    <w:name w:val="List 5"/>
    <w:basedOn w:val="List4"/>
    <w:rsid w:val="006729FB"/>
    <w:pPr>
      <w:ind w:left="1702"/>
    </w:pPr>
  </w:style>
  <w:style w:type="paragraph" w:customStyle="1" w:styleId="EX">
    <w:name w:val="EX"/>
    <w:basedOn w:val="Normal"/>
    <w:rsid w:val="006729FB"/>
    <w:pPr>
      <w:keepLines/>
      <w:ind w:left="1702" w:hanging="1418"/>
    </w:pPr>
  </w:style>
  <w:style w:type="paragraph" w:customStyle="1" w:styleId="EW">
    <w:name w:val="EW"/>
    <w:basedOn w:val="EX"/>
    <w:rsid w:val="006729FB"/>
    <w:pPr>
      <w:spacing w:after="0"/>
    </w:pPr>
  </w:style>
  <w:style w:type="paragraph" w:customStyle="1" w:styleId="TAC">
    <w:name w:val="TAC"/>
    <w:basedOn w:val="TAL"/>
    <w:link w:val="TACChar"/>
    <w:rsid w:val="006729FB"/>
    <w:pPr>
      <w:jc w:val="center"/>
    </w:pPr>
  </w:style>
  <w:style w:type="paragraph" w:customStyle="1" w:styleId="TAL">
    <w:name w:val="TAL"/>
    <w:basedOn w:val="Normal"/>
    <w:link w:val="TALCar"/>
    <w:rsid w:val="006729F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6729FB"/>
    <w:rPr>
      <w:color w:val="FF0000"/>
    </w:rPr>
  </w:style>
  <w:style w:type="paragraph" w:customStyle="1" w:styleId="EQ">
    <w:name w:val="EQ"/>
    <w:basedOn w:val="Normal"/>
    <w:next w:val="Normal"/>
    <w:rsid w:val="006729FB"/>
    <w:pPr>
      <w:keepLines/>
      <w:tabs>
        <w:tab w:val="center" w:pos="4536"/>
        <w:tab w:val="right" w:pos="9072"/>
      </w:tabs>
    </w:pPr>
    <w:rPr>
      <w:noProof/>
    </w:rPr>
  </w:style>
  <w:style w:type="paragraph" w:customStyle="1" w:styleId="TF">
    <w:name w:val="TF"/>
    <w:basedOn w:val="TH"/>
    <w:link w:val="TFChar"/>
    <w:rsid w:val="006729FB"/>
    <w:pPr>
      <w:keepNext w:val="0"/>
      <w:spacing w:before="0" w:after="240"/>
    </w:pPr>
  </w:style>
  <w:style w:type="paragraph" w:customStyle="1" w:styleId="TH">
    <w:name w:val="TH"/>
    <w:basedOn w:val="Normal"/>
    <w:link w:val="THChar"/>
    <w:rsid w:val="006729F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6729FB"/>
    <w:pPr>
      <w:spacing w:before="180"/>
      <w:ind w:left="2693" w:hanging="2693"/>
    </w:pPr>
    <w:rPr>
      <w:b/>
    </w:rPr>
  </w:style>
  <w:style w:type="paragraph" w:styleId="TOC5">
    <w:name w:val="toc 5"/>
    <w:basedOn w:val="TOC4"/>
    <w:uiPriority w:val="39"/>
    <w:rsid w:val="006729FB"/>
    <w:pPr>
      <w:ind w:left="1701" w:hanging="1701"/>
    </w:pPr>
  </w:style>
  <w:style w:type="paragraph" w:customStyle="1" w:styleId="ZH">
    <w:name w:val="ZH"/>
    <w:rsid w:val="006729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6729FB"/>
    <w:pPr>
      <w:ind w:left="1418" w:hanging="1418"/>
    </w:pPr>
  </w:style>
  <w:style w:type="paragraph" w:customStyle="1" w:styleId="LD">
    <w:name w:val="LD"/>
    <w:rsid w:val="006729F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729FB"/>
    <w:pPr>
      <w:spacing w:after="0"/>
    </w:pPr>
  </w:style>
  <w:style w:type="paragraph" w:styleId="TOC6">
    <w:name w:val="toc 6"/>
    <w:basedOn w:val="TOC5"/>
    <w:next w:val="Normal"/>
    <w:uiPriority w:val="39"/>
    <w:rsid w:val="006729FB"/>
    <w:pPr>
      <w:ind w:left="1985" w:hanging="1985"/>
    </w:pPr>
  </w:style>
  <w:style w:type="paragraph" w:styleId="TOC7">
    <w:name w:val="toc 7"/>
    <w:basedOn w:val="TOC6"/>
    <w:next w:val="Normal"/>
    <w:uiPriority w:val="39"/>
    <w:rsid w:val="006729FB"/>
    <w:pPr>
      <w:ind w:left="2268" w:hanging="2268"/>
    </w:pPr>
  </w:style>
  <w:style w:type="paragraph" w:customStyle="1" w:styleId="NF">
    <w:name w:val="NF"/>
    <w:basedOn w:val="NO"/>
    <w:rsid w:val="006729FB"/>
    <w:pPr>
      <w:keepNext/>
      <w:spacing w:after="0"/>
    </w:pPr>
    <w:rPr>
      <w:rFonts w:ascii="Arial" w:hAnsi="Arial"/>
      <w:sz w:val="18"/>
    </w:rPr>
  </w:style>
  <w:style w:type="paragraph" w:customStyle="1" w:styleId="PL">
    <w:name w:val="PL"/>
    <w:link w:val="PLChar"/>
    <w:rsid w:val="00672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29FB"/>
    <w:pPr>
      <w:jc w:val="right"/>
    </w:pPr>
  </w:style>
  <w:style w:type="paragraph" w:customStyle="1" w:styleId="ZD">
    <w:name w:val="ZD"/>
    <w:rsid w:val="006729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729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729FB"/>
  </w:style>
  <w:style w:type="paragraph" w:customStyle="1" w:styleId="B5">
    <w:name w:val="B5"/>
    <w:basedOn w:val="List5"/>
    <w:rsid w:val="006729FB"/>
  </w:style>
  <w:style w:type="paragraph" w:customStyle="1" w:styleId="ZTD">
    <w:name w:val="ZTD"/>
    <w:basedOn w:val="ZB"/>
    <w:rsid w:val="006729F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6729FB"/>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6729FB"/>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6729FB"/>
    <w:rPr>
      <w:b/>
      <w:position w:val="6"/>
      <w:sz w:val="16"/>
    </w:rPr>
  </w:style>
  <w:style w:type="paragraph" w:styleId="Footer">
    <w:name w:val="footer"/>
    <w:basedOn w:val="Header"/>
    <w:link w:val="FooterChar"/>
    <w:rsid w:val="006729F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29F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6729FB"/>
  </w:style>
  <w:style w:type="paragraph" w:styleId="Index2">
    <w:name w:val="index 2"/>
    <w:basedOn w:val="Index1"/>
    <w:semiHidden/>
    <w:rsid w:val="006729FB"/>
    <w:pPr>
      <w:ind w:left="284"/>
    </w:pPr>
  </w:style>
  <w:style w:type="paragraph" w:styleId="Index1">
    <w:name w:val="index 1"/>
    <w:basedOn w:val="Normal"/>
    <w:semiHidden/>
    <w:rsid w:val="006729FB"/>
    <w:pPr>
      <w:keepLines/>
      <w:spacing w:after="0"/>
    </w:pPr>
  </w:style>
  <w:style w:type="paragraph" w:styleId="ListNumber2">
    <w:name w:val="List Number 2"/>
    <w:basedOn w:val="ListNumber"/>
    <w:rsid w:val="006729FB"/>
    <w:pPr>
      <w:ind w:left="851"/>
    </w:pPr>
  </w:style>
  <w:style w:type="paragraph" w:styleId="ListNumber">
    <w:name w:val="List Number"/>
    <w:basedOn w:val="List"/>
    <w:rsid w:val="006729F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729FB"/>
    <w:pPr>
      <w:keepLines/>
      <w:spacing w:after="0"/>
      <w:ind w:left="454" w:hanging="454"/>
    </w:pPr>
    <w:rPr>
      <w:sz w:val="16"/>
    </w:rPr>
  </w:style>
  <w:style w:type="paragraph" w:styleId="ListBullet2">
    <w:name w:val="List Bullet 2"/>
    <w:basedOn w:val="ListBullet"/>
    <w:rsid w:val="006729FB"/>
    <w:pPr>
      <w:ind w:left="851"/>
    </w:pPr>
  </w:style>
  <w:style w:type="paragraph" w:styleId="ListBullet3">
    <w:name w:val="List Bullet 3"/>
    <w:basedOn w:val="ListBullet2"/>
    <w:rsid w:val="006729FB"/>
    <w:pPr>
      <w:ind w:left="1135"/>
    </w:pPr>
  </w:style>
  <w:style w:type="paragraph" w:styleId="ListBullet4">
    <w:name w:val="List Bullet 4"/>
    <w:basedOn w:val="ListBullet3"/>
    <w:rsid w:val="006729FB"/>
    <w:pPr>
      <w:ind w:left="1418"/>
    </w:pPr>
  </w:style>
  <w:style w:type="paragraph" w:styleId="ListBullet5">
    <w:name w:val="List Bullet 5"/>
    <w:basedOn w:val="ListBullet4"/>
    <w:rsid w:val="006729F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249</TotalTime>
  <Pages>77</Pages>
  <Words>35765</Words>
  <Characters>203865</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16</cp:revision>
  <dcterms:created xsi:type="dcterms:W3CDTF">2020-06-25T08:51:00Z</dcterms:created>
  <dcterms:modified xsi:type="dcterms:W3CDTF">2021-01-09T13:03:00Z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