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0320" w14:textId="22098E43" w:rsidR="000225C1" w:rsidRPr="00B2339F" w:rsidRDefault="000225C1" w:rsidP="00A37AF8">
      <w:pPr>
        <w:pStyle w:val="ZA"/>
        <w:framePr w:wrap="notBeside"/>
      </w:pPr>
      <w:bookmarkStart w:id="0" w:name="page1"/>
      <w:r w:rsidRPr="00B2339F">
        <w:rPr>
          <w:sz w:val="64"/>
        </w:rPr>
        <w:t xml:space="preserve">3GPP TS 36.113 </w:t>
      </w:r>
      <w:r w:rsidR="00CD294F" w:rsidRPr="00B2339F">
        <w:t>V</w:t>
      </w:r>
      <w:r w:rsidR="005C0AD7" w:rsidRPr="00B2339F">
        <w:t>1</w:t>
      </w:r>
      <w:r w:rsidR="00944C08" w:rsidRPr="00B2339F">
        <w:t>5</w:t>
      </w:r>
      <w:r w:rsidR="00CD294F" w:rsidRPr="00B2339F">
        <w:t>.</w:t>
      </w:r>
      <w:r w:rsidR="009A4E5E">
        <w:t>5</w:t>
      </w:r>
      <w:r w:rsidR="00DC5844" w:rsidRPr="00B2339F">
        <w:t>.</w:t>
      </w:r>
      <w:r w:rsidR="0019199C" w:rsidRPr="00B2339F">
        <w:t>0</w:t>
      </w:r>
      <w:r w:rsidRPr="00B2339F">
        <w:t xml:space="preserve"> </w:t>
      </w:r>
      <w:r w:rsidR="00CD294F" w:rsidRPr="00B2339F">
        <w:rPr>
          <w:sz w:val="32"/>
        </w:rPr>
        <w:t>(</w:t>
      </w:r>
      <w:r w:rsidR="00A37AF8" w:rsidRPr="00B2339F">
        <w:rPr>
          <w:rFonts w:cs="v5.0.0"/>
          <w:sz w:val="32"/>
        </w:rPr>
        <w:t>20</w:t>
      </w:r>
      <w:r w:rsidR="009A4E5E">
        <w:rPr>
          <w:rFonts w:cs="v5.0.0"/>
          <w:sz w:val="32"/>
        </w:rPr>
        <w:t>23</w:t>
      </w:r>
      <w:r w:rsidR="00A37AF8" w:rsidRPr="00B2339F">
        <w:rPr>
          <w:rFonts w:cs="v5.0.0"/>
          <w:sz w:val="32"/>
        </w:rPr>
        <w:t>-</w:t>
      </w:r>
      <w:r w:rsidR="00CA04FE">
        <w:rPr>
          <w:rFonts w:cs="v5.0.0"/>
          <w:sz w:val="32"/>
        </w:rPr>
        <w:t>0</w:t>
      </w:r>
      <w:r w:rsidR="009A4E5E">
        <w:rPr>
          <w:rFonts w:cs="v5.0.0"/>
          <w:sz w:val="32"/>
        </w:rPr>
        <w:t>3</w:t>
      </w:r>
      <w:r w:rsidRPr="00B2339F">
        <w:rPr>
          <w:sz w:val="32"/>
        </w:rPr>
        <w:t>)</w:t>
      </w:r>
    </w:p>
    <w:p w14:paraId="6AE6A156" w14:textId="77777777" w:rsidR="000225C1" w:rsidRPr="00B2339F" w:rsidRDefault="000225C1">
      <w:pPr>
        <w:pStyle w:val="ZB"/>
        <w:framePr w:wrap="notBeside"/>
      </w:pPr>
      <w:r w:rsidRPr="00B2339F">
        <w:t>Technical Specification</w:t>
      </w:r>
    </w:p>
    <w:p w14:paraId="2CC861B8" w14:textId="77777777" w:rsidR="000225C1" w:rsidRPr="00B2339F" w:rsidRDefault="000225C1">
      <w:pPr>
        <w:pStyle w:val="ZT"/>
        <w:framePr w:wrap="notBeside"/>
      </w:pPr>
      <w:r w:rsidRPr="00B2339F">
        <w:t>3rd Generation Partnership Project;</w:t>
      </w:r>
    </w:p>
    <w:p w14:paraId="1E59A4E4" w14:textId="77777777" w:rsidR="000225C1" w:rsidRPr="00B2339F" w:rsidRDefault="000225C1">
      <w:pPr>
        <w:pStyle w:val="ZT"/>
        <w:framePr w:wrap="notBeside"/>
      </w:pPr>
      <w:r w:rsidRPr="00B2339F">
        <w:t>Technical Specification Group Radio Access Network;</w:t>
      </w:r>
    </w:p>
    <w:p w14:paraId="70177885" w14:textId="77777777" w:rsidR="000225C1" w:rsidRPr="00B2339F" w:rsidRDefault="000225C1">
      <w:pPr>
        <w:pStyle w:val="ZT"/>
        <w:framePr w:wrap="notBeside"/>
      </w:pPr>
      <w:r w:rsidRPr="00B2339F">
        <w:t>Evolved Universal Terrestrial Radio Access (E-UTRA);</w:t>
      </w:r>
    </w:p>
    <w:p w14:paraId="4F778146" w14:textId="77777777" w:rsidR="000225C1" w:rsidRPr="00B2339F" w:rsidRDefault="000225C1">
      <w:pPr>
        <w:pStyle w:val="ZT"/>
        <w:framePr w:wrap="notBeside"/>
        <w:rPr>
          <w:rFonts w:cs="v4.2.0"/>
        </w:rPr>
      </w:pPr>
      <w:r w:rsidRPr="00B2339F">
        <w:rPr>
          <w:rFonts w:cs="v4.2.0"/>
        </w:rPr>
        <w:t>Base Station (BS) and repeater</w:t>
      </w:r>
      <w:r w:rsidRPr="00B2339F">
        <w:rPr>
          <w:rFonts w:cs="v4.2.0"/>
        </w:rPr>
        <w:br/>
        <w:t>ElectroMagnetic Compatibility (EMC)</w:t>
      </w:r>
    </w:p>
    <w:p w14:paraId="36A7371E" w14:textId="77777777" w:rsidR="000225C1" w:rsidRPr="00B2339F" w:rsidRDefault="000225C1">
      <w:pPr>
        <w:pStyle w:val="ZT"/>
        <w:framePr w:wrap="notBeside"/>
      </w:pPr>
      <w:r w:rsidRPr="00B2339F">
        <w:t>(</w:t>
      </w:r>
      <w:r w:rsidRPr="00B2339F">
        <w:rPr>
          <w:rStyle w:val="ZGSM"/>
        </w:rPr>
        <w:t xml:space="preserve">Release </w:t>
      </w:r>
      <w:r w:rsidR="00530445" w:rsidRPr="00B2339F">
        <w:rPr>
          <w:rStyle w:val="ZGSM"/>
        </w:rPr>
        <w:t>1</w:t>
      </w:r>
      <w:r w:rsidR="00944C08" w:rsidRPr="00B2339F">
        <w:rPr>
          <w:rStyle w:val="ZGSM"/>
        </w:rPr>
        <w:t>5</w:t>
      </w:r>
      <w:r w:rsidRPr="00B2339F">
        <w:t>)</w:t>
      </w:r>
    </w:p>
    <w:p w14:paraId="47FA47D3" w14:textId="77777777" w:rsidR="000225C1" w:rsidRPr="00B2339F" w:rsidRDefault="000225C1">
      <w:pPr>
        <w:pStyle w:val="ZT"/>
        <w:framePr w:wrap="notBeside"/>
        <w:rPr>
          <w:i/>
          <w:sz w:val="28"/>
        </w:rPr>
      </w:pPr>
    </w:p>
    <w:p w14:paraId="67A23FE5" w14:textId="77777777" w:rsidR="00944C08" w:rsidRPr="00B2339F" w:rsidRDefault="00A436CA" w:rsidP="00944C08">
      <w:pPr>
        <w:pStyle w:val="ZU"/>
        <w:framePr w:wrap="notBeside"/>
        <w:tabs>
          <w:tab w:val="right" w:pos="10206"/>
        </w:tabs>
        <w:jc w:val="left"/>
      </w:pPr>
      <w:r w:rsidRPr="00B2339F">
        <w:rPr>
          <w:i/>
        </w:rPr>
        <w:drawing>
          <wp:inline distT="0" distB="0" distL="0" distR="0" wp14:anchorId="63FA29D1" wp14:editId="0F2331E3">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944C08" w:rsidRPr="00B2339F">
        <w:tab/>
      </w:r>
      <w:r w:rsidRPr="00B2339F">
        <w:drawing>
          <wp:inline distT="0" distB="0" distL="0" distR="0" wp14:anchorId="543D87B6" wp14:editId="578C3E7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67A10A7" w14:textId="77777777" w:rsidR="00441D42" w:rsidRPr="00B2339F" w:rsidRDefault="00441D42">
      <w:pPr>
        <w:pStyle w:val="ZU"/>
        <w:framePr w:wrap="notBeside"/>
        <w:tabs>
          <w:tab w:val="right" w:pos="10206"/>
        </w:tabs>
        <w:jc w:val="left"/>
      </w:pPr>
    </w:p>
    <w:p w14:paraId="23DDB60E" w14:textId="77777777" w:rsidR="000225C1" w:rsidRPr="00B2339F" w:rsidRDefault="000225C1">
      <w:pPr>
        <w:framePr w:h="1636" w:hRule="exact" w:wrap="notBeside" w:vAnchor="page" w:hAnchor="margin" w:y="15121"/>
        <w:jc w:val="both"/>
        <w:rPr>
          <w:sz w:val="16"/>
        </w:rPr>
      </w:pPr>
      <w:r w:rsidRPr="00B2339F">
        <w:rPr>
          <w:sz w:val="16"/>
        </w:rPr>
        <w:t>The present document has been developed within the 3</w:t>
      </w:r>
      <w:r w:rsidRPr="00B2339F">
        <w:rPr>
          <w:sz w:val="16"/>
          <w:vertAlign w:val="superscript"/>
        </w:rPr>
        <w:t>rd</w:t>
      </w:r>
      <w:r w:rsidRPr="00B2339F">
        <w:rPr>
          <w:sz w:val="16"/>
        </w:rPr>
        <w:t xml:space="preserve"> Generation Partnership Project (3GPP</w:t>
      </w:r>
      <w:r w:rsidRPr="00B2339F">
        <w:rPr>
          <w:sz w:val="16"/>
          <w:vertAlign w:val="superscript"/>
        </w:rPr>
        <w:t xml:space="preserve"> TM</w:t>
      </w:r>
      <w:r w:rsidRPr="00B2339F">
        <w:rPr>
          <w:sz w:val="16"/>
        </w:rPr>
        <w:t>) and may be further elaborated for the purposes of 3GPP.</w:t>
      </w:r>
      <w:r w:rsidRPr="00B2339F">
        <w:rPr>
          <w:sz w:val="16"/>
        </w:rPr>
        <w:tab/>
      </w:r>
      <w:r w:rsidRPr="00B2339F">
        <w:rPr>
          <w:sz w:val="16"/>
        </w:rPr>
        <w:br/>
        <w:t>The present document has not been subject to any approval process by the 3GPP</w:t>
      </w:r>
      <w:r w:rsidRPr="00B2339F">
        <w:rPr>
          <w:sz w:val="16"/>
          <w:vertAlign w:val="superscript"/>
        </w:rPr>
        <w:t xml:space="preserve"> </w:t>
      </w:r>
      <w:r w:rsidRPr="00B2339F">
        <w:rPr>
          <w:sz w:val="16"/>
        </w:rPr>
        <w:t>Organizational Partners and shall not be implemented.</w:t>
      </w:r>
      <w:r w:rsidRPr="00B2339F">
        <w:rPr>
          <w:sz w:val="16"/>
        </w:rPr>
        <w:tab/>
      </w:r>
      <w:r w:rsidRPr="00B2339F">
        <w:rPr>
          <w:sz w:val="16"/>
        </w:rPr>
        <w:br/>
        <w:t>This Specification is provided for future development work within 3GPP</w:t>
      </w:r>
      <w:r w:rsidRPr="00B2339F">
        <w:rPr>
          <w:sz w:val="16"/>
          <w:vertAlign w:val="superscript"/>
        </w:rPr>
        <w:t xml:space="preserve"> </w:t>
      </w:r>
      <w:r w:rsidRPr="00B2339F">
        <w:rPr>
          <w:sz w:val="16"/>
        </w:rPr>
        <w:t>only. The Organizational Partners accept no liability for any use of this Specification.</w:t>
      </w:r>
      <w:r w:rsidRPr="00B2339F">
        <w:rPr>
          <w:sz w:val="16"/>
        </w:rPr>
        <w:br/>
        <w:t>Specifications and reports for implementation of the 3GPP</w:t>
      </w:r>
      <w:r w:rsidRPr="00B2339F">
        <w:rPr>
          <w:sz w:val="16"/>
          <w:vertAlign w:val="superscript"/>
        </w:rPr>
        <w:t xml:space="preserve"> TM</w:t>
      </w:r>
      <w:r w:rsidRPr="00B2339F">
        <w:rPr>
          <w:sz w:val="16"/>
        </w:rPr>
        <w:t xml:space="preserve"> system should be obtained via the 3GPP Organizational Partners' Publications Offices.</w:t>
      </w:r>
    </w:p>
    <w:p w14:paraId="0B9DF355" w14:textId="77777777" w:rsidR="000225C1" w:rsidRPr="00B2339F" w:rsidRDefault="000225C1">
      <w:pPr>
        <w:pStyle w:val="ZV"/>
        <w:framePr w:wrap="notBeside"/>
      </w:pPr>
    </w:p>
    <w:bookmarkEnd w:id="0"/>
    <w:p w14:paraId="458CB8DA" w14:textId="77777777" w:rsidR="000225C1" w:rsidRPr="00B2339F" w:rsidRDefault="000225C1">
      <w:pPr>
        <w:sectPr w:rsidR="000225C1" w:rsidRPr="00B2339F">
          <w:footnotePr>
            <w:numRestart w:val="eachSect"/>
          </w:footnotePr>
          <w:pgSz w:w="11907" w:h="16840"/>
          <w:pgMar w:top="2268" w:right="851" w:bottom="10773" w:left="851" w:header="0" w:footer="0" w:gutter="0"/>
          <w:cols w:space="720"/>
        </w:sectPr>
      </w:pPr>
    </w:p>
    <w:p w14:paraId="429C6D25" w14:textId="77777777" w:rsidR="000225C1" w:rsidRPr="00B2339F" w:rsidRDefault="000225C1">
      <w:pPr>
        <w:pStyle w:val="Guidance"/>
        <w:rPr>
          <w:color w:val="auto"/>
        </w:rPr>
      </w:pPr>
      <w:bookmarkStart w:id="1" w:name="page2"/>
    </w:p>
    <w:p w14:paraId="0613F824" w14:textId="77777777" w:rsidR="000225C1" w:rsidRPr="00B2339F" w:rsidRDefault="000225C1"/>
    <w:p w14:paraId="47232C6F" w14:textId="77777777" w:rsidR="000225C1" w:rsidRPr="00B2339F" w:rsidRDefault="000225C1">
      <w:pPr>
        <w:pStyle w:val="Guidance"/>
        <w:rPr>
          <w:color w:val="auto"/>
        </w:rPr>
      </w:pPr>
    </w:p>
    <w:p w14:paraId="2B6C705F" w14:textId="77777777" w:rsidR="000225C1" w:rsidRPr="00B2339F" w:rsidRDefault="000225C1"/>
    <w:p w14:paraId="7A1FC260" w14:textId="77777777" w:rsidR="000225C1" w:rsidRPr="00B2339F" w:rsidRDefault="000225C1">
      <w:pPr>
        <w:pStyle w:val="FP"/>
        <w:framePr w:wrap="notBeside" w:hAnchor="margin" w:yAlign="center"/>
        <w:spacing w:after="240"/>
        <w:ind w:left="2835" w:right="2835"/>
        <w:jc w:val="center"/>
        <w:rPr>
          <w:rFonts w:ascii="Arial" w:hAnsi="Arial"/>
          <w:b/>
          <w:i/>
        </w:rPr>
      </w:pPr>
      <w:r w:rsidRPr="00B2339F">
        <w:rPr>
          <w:rFonts w:ascii="Arial" w:hAnsi="Arial"/>
          <w:b/>
          <w:i/>
        </w:rPr>
        <w:t>3GPP</w:t>
      </w:r>
    </w:p>
    <w:p w14:paraId="2F70E339" w14:textId="77777777" w:rsidR="000225C1" w:rsidRPr="00B2339F" w:rsidRDefault="000225C1">
      <w:pPr>
        <w:pStyle w:val="FP"/>
        <w:framePr w:wrap="notBeside" w:hAnchor="margin" w:yAlign="center"/>
        <w:pBdr>
          <w:bottom w:val="single" w:sz="6" w:space="1" w:color="auto"/>
        </w:pBdr>
        <w:ind w:left="2835" w:right="2835"/>
        <w:jc w:val="center"/>
      </w:pPr>
      <w:r w:rsidRPr="00B2339F">
        <w:t>Postal address</w:t>
      </w:r>
    </w:p>
    <w:p w14:paraId="18C9CF69" w14:textId="77777777" w:rsidR="000225C1" w:rsidRPr="00B2339F" w:rsidRDefault="000225C1">
      <w:pPr>
        <w:pStyle w:val="FP"/>
        <w:framePr w:wrap="notBeside" w:hAnchor="margin" w:yAlign="center"/>
        <w:ind w:left="2835" w:right="2835"/>
        <w:jc w:val="center"/>
        <w:rPr>
          <w:rFonts w:ascii="Arial" w:hAnsi="Arial"/>
          <w:sz w:val="18"/>
        </w:rPr>
      </w:pPr>
    </w:p>
    <w:p w14:paraId="1126B07C"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3GPP support office address</w:t>
      </w:r>
    </w:p>
    <w:p w14:paraId="144D4783"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650 Route des Lucioles - Sophia Antipolis</w:t>
      </w:r>
    </w:p>
    <w:p w14:paraId="73BD247C"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Valbonne - FRANCE</w:t>
      </w:r>
    </w:p>
    <w:p w14:paraId="3A2D9638" w14:textId="77777777" w:rsidR="000225C1" w:rsidRPr="00B2339F" w:rsidRDefault="000225C1">
      <w:pPr>
        <w:pStyle w:val="FP"/>
        <w:framePr w:wrap="notBeside" w:hAnchor="margin" w:yAlign="center"/>
        <w:spacing w:after="20"/>
        <w:ind w:left="2835" w:right="2835"/>
        <w:jc w:val="center"/>
        <w:rPr>
          <w:rFonts w:ascii="Arial" w:hAnsi="Arial"/>
          <w:sz w:val="18"/>
        </w:rPr>
      </w:pPr>
      <w:r w:rsidRPr="00B2339F">
        <w:rPr>
          <w:rFonts w:ascii="Arial" w:hAnsi="Arial"/>
          <w:sz w:val="18"/>
        </w:rPr>
        <w:t>Tel.: +33 4 92 94 42 00 Fax: +33 4 93 65 47 16</w:t>
      </w:r>
    </w:p>
    <w:p w14:paraId="01E8AEDA"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Internet</w:t>
      </w:r>
    </w:p>
    <w:p w14:paraId="56887FC4" w14:textId="77777777" w:rsidR="000225C1" w:rsidRPr="00B2339F" w:rsidRDefault="000225C1">
      <w:pPr>
        <w:pStyle w:val="FP"/>
        <w:framePr w:wrap="notBeside" w:hAnchor="margin" w:yAlign="center"/>
        <w:ind w:left="2835" w:right="2835"/>
        <w:jc w:val="center"/>
        <w:rPr>
          <w:rFonts w:ascii="Arial" w:hAnsi="Arial"/>
          <w:sz w:val="18"/>
        </w:rPr>
      </w:pPr>
      <w:r w:rsidRPr="00B2339F">
        <w:rPr>
          <w:rFonts w:ascii="Arial" w:hAnsi="Arial"/>
          <w:sz w:val="18"/>
        </w:rPr>
        <w:t>http://www.3gpp.org</w:t>
      </w:r>
    </w:p>
    <w:p w14:paraId="4D9A603D" w14:textId="77777777" w:rsidR="000225C1" w:rsidRPr="00B2339F" w:rsidRDefault="000225C1"/>
    <w:p w14:paraId="366AF36E" w14:textId="77777777" w:rsidR="007934B9" w:rsidRPr="00B2339F"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B2339F">
        <w:rPr>
          <w:rFonts w:ascii="Arial" w:hAnsi="Arial"/>
          <w:b/>
          <w:i/>
          <w:noProof/>
        </w:rPr>
        <w:t>Copyright Notification</w:t>
      </w:r>
    </w:p>
    <w:p w14:paraId="400992AF" w14:textId="77777777" w:rsidR="007934B9" w:rsidRPr="00B2339F" w:rsidRDefault="007934B9" w:rsidP="007934B9">
      <w:pPr>
        <w:pStyle w:val="FP"/>
        <w:framePr w:h="3057" w:hRule="exact" w:wrap="notBeside" w:vAnchor="page" w:hAnchor="margin" w:y="12605"/>
        <w:jc w:val="center"/>
        <w:rPr>
          <w:noProof/>
        </w:rPr>
      </w:pPr>
      <w:r w:rsidRPr="00B2339F">
        <w:rPr>
          <w:noProof/>
        </w:rPr>
        <w:t>No part may be reproduced except as authorized by written permission.</w:t>
      </w:r>
      <w:r w:rsidRPr="00B2339F">
        <w:rPr>
          <w:noProof/>
        </w:rPr>
        <w:br/>
        <w:t>The copyright and the foregoing restriction extend to reproduction in all media.</w:t>
      </w:r>
    </w:p>
    <w:p w14:paraId="4A4D279A" w14:textId="77777777" w:rsidR="007934B9" w:rsidRPr="00B2339F" w:rsidRDefault="007934B9" w:rsidP="007934B9">
      <w:pPr>
        <w:pStyle w:val="FP"/>
        <w:framePr w:h="3057" w:hRule="exact" w:wrap="notBeside" w:vAnchor="page" w:hAnchor="margin" w:y="12605"/>
        <w:jc w:val="center"/>
        <w:rPr>
          <w:noProof/>
        </w:rPr>
      </w:pPr>
    </w:p>
    <w:p w14:paraId="0CF52B98" w14:textId="56E39F51" w:rsidR="007934B9" w:rsidRPr="00B2339F" w:rsidRDefault="007934B9" w:rsidP="007934B9">
      <w:pPr>
        <w:pStyle w:val="FP"/>
        <w:framePr w:h="3057" w:hRule="exact" w:wrap="notBeside" w:vAnchor="page" w:hAnchor="margin" w:y="12605"/>
        <w:jc w:val="center"/>
        <w:rPr>
          <w:noProof/>
          <w:sz w:val="18"/>
        </w:rPr>
      </w:pPr>
      <w:r w:rsidRPr="00B2339F">
        <w:rPr>
          <w:noProof/>
          <w:sz w:val="18"/>
        </w:rPr>
        <w:t>© 20</w:t>
      </w:r>
      <w:r w:rsidR="009A4E5E">
        <w:rPr>
          <w:noProof/>
          <w:sz w:val="18"/>
        </w:rPr>
        <w:t>23</w:t>
      </w:r>
      <w:r w:rsidRPr="00B2339F">
        <w:rPr>
          <w:noProof/>
          <w:sz w:val="18"/>
        </w:rPr>
        <w:t>, 3GPP Organizational Partners (ARIB, ATIS, CCSA, ETSI, TSDSI, TTA, TTC).</w:t>
      </w:r>
      <w:bookmarkStart w:id="2" w:name="copyrightaddon"/>
      <w:bookmarkEnd w:id="2"/>
    </w:p>
    <w:p w14:paraId="3496283B" w14:textId="77777777" w:rsidR="007934B9" w:rsidRPr="00B2339F" w:rsidRDefault="007934B9" w:rsidP="007934B9">
      <w:pPr>
        <w:pStyle w:val="FP"/>
        <w:framePr w:h="3057" w:hRule="exact" w:wrap="notBeside" w:vAnchor="page" w:hAnchor="margin" w:y="12605"/>
        <w:jc w:val="center"/>
        <w:rPr>
          <w:noProof/>
          <w:sz w:val="18"/>
        </w:rPr>
      </w:pPr>
      <w:r w:rsidRPr="00B2339F">
        <w:rPr>
          <w:noProof/>
          <w:sz w:val="18"/>
        </w:rPr>
        <w:t>All rights reserved.</w:t>
      </w:r>
    </w:p>
    <w:p w14:paraId="7F923A3E" w14:textId="77777777" w:rsidR="007934B9" w:rsidRPr="00B2339F" w:rsidRDefault="007934B9" w:rsidP="007934B9">
      <w:pPr>
        <w:pStyle w:val="FP"/>
        <w:framePr w:h="3057" w:hRule="exact" w:wrap="notBeside" w:vAnchor="page" w:hAnchor="margin" w:y="12605"/>
        <w:rPr>
          <w:noProof/>
          <w:sz w:val="18"/>
        </w:rPr>
      </w:pPr>
    </w:p>
    <w:p w14:paraId="27D1626C" w14:textId="77777777" w:rsidR="007934B9" w:rsidRPr="00B2339F" w:rsidRDefault="007934B9" w:rsidP="007934B9">
      <w:pPr>
        <w:pStyle w:val="FP"/>
        <w:framePr w:h="3057" w:hRule="exact" w:wrap="notBeside" w:vAnchor="page" w:hAnchor="margin" w:y="12605"/>
        <w:rPr>
          <w:noProof/>
          <w:sz w:val="18"/>
        </w:rPr>
      </w:pPr>
      <w:r w:rsidRPr="00B2339F">
        <w:rPr>
          <w:noProof/>
          <w:sz w:val="18"/>
        </w:rPr>
        <w:t>UMTS™ is a Trade Mark of ETSI registered for the benefit of its members</w:t>
      </w:r>
    </w:p>
    <w:p w14:paraId="26B9937D" w14:textId="77777777" w:rsidR="007934B9" w:rsidRPr="00B2339F" w:rsidRDefault="007934B9" w:rsidP="007934B9">
      <w:pPr>
        <w:pStyle w:val="FP"/>
        <w:framePr w:h="3057" w:hRule="exact" w:wrap="notBeside" w:vAnchor="page" w:hAnchor="margin" w:y="12605"/>
        <w:rPr>
          <w:noProof/>
          <w:sz w:val="18"/>
        </w:rPr>
      </w:pPr>
      <w:r w:rsidRPr="00B2339F">
        <w:rPr>
          <w:noProof/>
          <w:sz w:val="18"/>
        </w:rPr>
        <w:t>3GPP™ is a Trade Mark of ETSI registered for the benefit of its Members and of the 3GPP Organizational Partners</w:t>
      </w:r>
      <w:r w:rsidRPr="00B2339F">
        <w:rPr>
          <w:noProof/>
          <w:sz w:val="18"/>
        </w:rPr>
        <w:br/>
        <w:t>LTE™ is a Trade Mark of ETSI registered for the benefit of its Members and of the 3GPP Organizational Partners</w:t>
      </w:r>
    </w:p>
    <w:p w14:paraId="385BFC7A" w14:textId="77777777" w:rsidR="007934B9" w:rsidRPr="00B2339F" w:rsidRDefault="007934B9" w:rsidP="007934B9">
      <w:pPr>
        <w:pStyle w:val="FP"/>
        <w:framePr w:h="3057" w:hRule="exact" w:wrap="notBeside" w:vAnchor="page" w:hAnchor="margin" w:y="12605"/>
        <w:rPr>
          <w:noProof/>
          <w:sz w:val="18"/>
        </w:rPr>
      </w:pPr>
      <w:r w:rsidRPr="00B2339F">
        <w:rPr>
          <w:noProof/>
          <w:sz w:val="18"/>
        </w:rPr>
        <w:t>GSM® and the GSM logo are registered and owned by the GSM Association</w:t>
      </w:r>
    </w:p>
    <w:p w14:paraId="3BF19489" w14:textId="77777777" w:rsidR="000225C1" w:rsidRPr="00B2339F" w:rsidRDefault="000225C1"/>
    <w:bookmarkEnd w:id="1"/>
    <w:p w14:paraId="3DDC18CC" w14:textId="77777777" w:rsidR="000225C1" w:rsidRPr="00B2339F" w:rsidRDefault="000225C1">
      <w:pPr>
        <w:pStyle w:val="TT"/>
      </w:pPr>
      <w:r w:rsidRPr="00B2339F">
        <w:br w:type="page"/>
      </w:r>
      <w:r w:rsidRPr="00B2339F">
        <w:lastRenderedPageBreak/>
        <w:t>Contents</w:t>
      </w:r>
    </w:p>
    <w:p w14:paraId="67CB8AFB" w14:textId="09C6154B" w:rsidR="00880EA9" w:rsidRDefault="00880EA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_Toc131612150 \h </w:instrText>
      </w:r>
      <w:r>
        <w:fldChar w:fldCharType="separate"/>
      </w:r>
      <w:r>
        <w:t>5</w:t>
      </w:r>
      <w:r>
        <w:fldChar w:fldCharType="end"/>
      </w:r>
    </w:p>
    <w:p w14:paraId="069FBAAB" w14:textId="6E8310BA" w:rsidR="00880EA9" w:rsidRDefault="00880EA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_Toc131612151 \h </w:instrText>
      </w:r>
      <w:r>
        <w:fldChar w:fldCharType="separate"/>
      </w:r>
      <w:r>
        <w:t>6</w:t>
      </w:r>
      <w:r>
        <w:fldChar w:fldCharType="end"/>
      </w:r>
    </w:p>
    <w:p w14:paraId="38C8F2C9" w14:textId="71F566FE" w:rsidR="00880EA9" w:rsidRDefault="00880EA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_Toc131612152 \h </w:instrText>
      </w:r>
      <w:r>
        <w:fldChar w:fldCharType="separate"/>
      </w:r>
      <w:r>
        <w:t>6</w:t>
      </w:r>
      <w:r>
        <w:fldChar w:fldCharType="end"/>
      </w:r>
    </w:p>
    <w:p w14:paraId="1016D97F" w14:textId="385DD547" w:rsidR="00880EA9" w:rsidRDefault="00880EA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_Toc131612153 \h </w:instrText>
      </w:r>
      <w:r>
        <w:fldChar w:fldCharType="separate"/>
      </w:r>
      <w:r>
        <w:t>7</w:t>
      </w:r>
      <w:r>
        <w:fldChar w:fldCharType="end"/>
      </w:r>
    </w:p>
    <w:p w14:paraId="57A293C2" w14:textId="7A23983A" w:rsidR="00880EA9" w:rsidRDefault="00880EA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_Toc131612154 \h </w:instrText>
      </w:r>
      <w:r>
        <w:fldChar w:fldCharType="separate"/>
      </w:r>
      <w:r>
        <w:t>7</w:t>
      </w:r>
      <w:r>
        <w:fldChar w:fldCharType="end"/>
      </w:r>
    </w:p>
    <w:p w14:paraId="130B6347" w14:textId="2AC18ECF" w:rsidR="00880EA9" w:rsidRDefault="00880EA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_Toc131612155 \h </w:instrText>
      </w:r>
      <w:r>
        <w:fldChar w:fldCharType="separate"/>
      </w:r>
      <w:r>
        <w:t>10</w:t>
      </w:r>
      <w:r>
        <w:fldChar w:fldCharType="end"/>
      </w:r>
    </w:p>
    <w:p w14:paraId="36EC608D" w14:textId="61AB1BE1" w:rsidR="00880EA9" w:rsidRDefault="00880EA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_Toc131612156 \h </w:instrText>
      </w:r>
      <w:r>
        <w:fldChar w:fldCharType="separate"/>
      </w:r>
      <w:r>
        <w:t>10</w:t>
      </w:r>
      <w:r>
        <w:fldChar w:fldCharType="end"/>
      </w:r>
    </w:p>
    <w:p w14:paraId="2540DF2F" w14:textId="56A9B8E4" w:rsidR="00880EA9" w:rsidRDefault="00880EA9">
      <w:pPr>
        <w:pStyle w:val="TOC1"/>
        <w:rPr>
          <w:rFonts w:asciiTheme="minorHAnsi" w:eastAsiaTheme="minorEastAsia" w:hAnsiTheme="minorHAnsi" w:cstheme="minorBidi"/>
          <w:szCs w:val="22"/>
        </w:rPr>
      </w:pPr>
      <w:r w:rsidRPr="006303C6">
        <w:rPr>
          <w:rFonts w:cs="v4.2.0"/>
        </w:rPr>
        <w:t>4</w:t>
      </w:r>
      <w:r>
        <w:rPr>
          <w:rFonts w:asciiTheme="minorHAnsi" w:eastAsiaTheme="minorEastAsia" w:hAnsiTheme="minorHAnsi" w:cstheme="minorBidi"/>
          <w:szCs w:val="22"/>
        </w:rPr>
        <w:tab/>
      </w:r>
      <w:r w:rsidRPr="006303C6">
        <w:rPr>
          <w:rFonts w:cs="v4.2.0"/>
        </w:rPr>
        <w:t>Test conditions</w:t>
      </w:r>
      <w:r>
        <w:tab/>
      </w:r>
      <w:r>
        <w:fldChar w:fldCharType="begin"/>
      </w:r>
      <w:r>
        <w:instrText xml:space="preserve"> PAGEREF _Toc131612157 \h </w:instrText>
      </w:r>
      <w:r>
        <w:fldChar w:fldCharType="separate"/>
      </w:r>
      <w:r>
        <w:t>10</w:t>
      </w:r>
      <w:r>
        <w:fldChar w:fldCharType="end"/>
      </w:r>
    </w:p>
    <w:p w14:paraId="44BEDF5F" w14:textId="15A1039A" w:rsidR="00880EA9" w:rsidRDefault="00880EA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_Toc131612158 \h </w:instrText>
      </w:r>
      <w:r>
        <w:fldChar w:fldCharType="separate"/>
      </w:r>
      <w:r>
        <w:t>10</w:t>
      </w:r>
      <w:r>
        <w:fldChar w:fldCharType="end"/>
      </w:r>
    </w:p>
    <w:p w14:paraId="698C1C6C" w14:textId="6AE009E4" w:rsidR="00880EA9" w:rsidRDefault="00880EA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_Toc131612159 \h </w:instrText>
      </w:r>
      <w:r>
        <w:fldChar w:fldCharType="separate"/>
      </w:r>
      <w:r>
        <w:t>10</w:t>
      </w:r>
      <w:r>
        <w:fldChar w:fldCharType="end"/>
      </w:r>
    </w:p>
    <w:p w14:paraId="3F2B3E11" w14:textId="5BDADCF1" w:rsidR="00880EA9" w:rsidRDefault="00880EA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Multiple enclosure BS solution</w:t>
      </w:r>
      <w:r>
        <w:tab/>
      </w:r>
      <w:r>
        <w:fldChar w:fldCharType="begin"/>
      </w:r>
      <w:r>
        <w:instrText xml:space="preserve"> PAGEREF _Toc131612160 \h </w:instrText>
      </w:r>
      <w:r>
        <w:fldChar w:fldCharType="separate"/>
      </w:r>
      <w:r>
        <w:t>11</w:t>
      </w:r>
      <w:r>
        <w:fldChar w:fldCharType="end"/>
      </w:r>
    </w:p>
    <w:p w14:paraId="78F8DC0D" w14:textId="312E07FC" w:rsidR="00880EA9" w:rsidRDefault="00880EA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_Toc131612161 \h </w:instrText>
      </w:r>
      <w:r>
        <w:fldChar w:fldCharType="separate"/>
      </w:r>
      <w:r>
        <w:t>11</w:t>
      </w:r>
      <w:r>
        <w:fldChar w:fldCharType="end"/>
      </w:r>
    </w:p>
    <w:p w14:paraId="7E1EE2AB" w14:textId="1F68B345" w:rsidR="00880EA9" w:rsidRDefault="00880EA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Test condition for Repeater</w:t>
      </w:r>
      <w:r>
        <w:tab/>
      </w:r>
      <w:r>
        <w:fldChar w:fldCharType="begin"/>
      </w:r>
      <w:r>
        <w:instrText xml:space="preserve"> PAGEREF _Toc131612162 \h </w:instrText>
      </w:r>
      <w:r>
        <w:fldChar w:fldCharType="separate"/>
      </w:r>
      <w:r>
        <w:t>11</w:t>
      </w:r>
      <w:r>
        <w:fldChar w:fldCharType="end"/>
      </w:r>
    </w:p>
    <w:p w14:paraId="01EAB562" w14:textId="1C34ED54" w:rsidR="00880EA9" w:rsidRDefault="00880EA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Arrangements for test signals for repeaters</w:t>
      </w:r>
      <w:r>
        <w:tab/>
      </w:r>
      <w:r>
        <w:fldChar w:fldCharType="begin"/>
      </w:r>
      <w:r>
        <w:instrText xml:space="preserve"> PAGEREF _Toc131612163 \h </w:instrText>
      </w:r>
      <w:r>
        <w:fldChar w:fldCharType="separate"/>
      </w:r>
      <w:r>
        <w:t>11</w:t>
      </w:r>
      <w:r>
        <w:fldChar w:fldCharType="end"/>
      </w:r>
    </w:p>
    <w:p w14:paraId="243D1C70" w14:textId="42E897D6" w:rsidR="00880EA9" w:rsidRDefault="00880EA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Exclusion bands</w:t>
      </w:r>
      <w:r>
        <w:tab/>
      </w:r>
      <w:r>
        <w:fldChar w:fldCharType="begin"/>
      </w:r>
      <w:r>
        <w:instrText xml:space="preserve"> PAGEREF _Toc131612164 \h </w:instrText>
      </w:r>
      <w:r>
        <w:fldChar w:fldCharType="separate"/>
      </w:r>
      <w:r>
        <w:t>12</w:t>
      </w:r>
      <w:r>
        <w:fldChar w:fldCharType="end"/>
      </w:r>
    </w:p>
    <w:p w14:paraId="5778B221" w14:textId="63403563" w:rsidR="00880EA9" w:rsidRDefault="00880EA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Transmitter exclusion band</w:t>
      </w:r>
      <w:r>
        <w:tab/>
      </w:r>
      <w:r>
        <w:fldChar w:fldCharType="begin"/>
      </w:r>
      <w:r>
        <w:instrText xml:space="preserve"> PAGEREF _Toc131612165 \h </w:instrText>
      </w:r>
      <w:r>
        <w:fldChar w:fldCharType="separate"/>
      </w:r>
      <w:r>
        <w:t>12</w:t>
      </w:r>
      <w:r>
        <w:fldChar w:fldCharType="end"/>
      </w:r>
    </w:p>
    <w:p w14:paraId="4C568ABB" w14:textId="5E77D63E" w:rsidR="00880EA9" w:rsidRDefault="00880EA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Receiver exclusion band</w:t>
      </w:r>
      <w:r>
        <w:tab/>
      </w:r>
      <w:r>
        <w:fldChar w:fldCharType="begin"/>
      </w:r>
      <w:r>
        <w:instrText xml:space="preserve"> PAGEREF _Toc131612166 \h </w:instrText>
      </w:r>
      <w:r>
        <w:fldChar w:fldCharType="separate"/>
      </w:r>
      <w:r>
        <w:t>12</w:t>
      </w:r>
      <w:r>
        <w:fldChar w:fldCharType="end"/>
      </w:r>
    </w:p>
    <w:p w14:paraId="2F15139B" w14:textId="73C95BE6" w:rsidR="00880EA9" w:rsidRDefault="00880EA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BS test configurations</w:t>
      </w:r>
      <w:r>
        <w:tab/>
      </w:r>
      <w:r>
        <w:fldChar w:fldCharType="begin"/>
      </w:r>
      <w:r>
        <w:instrText xml:space="preserve"> PAGEREF _Toc131612167 \h </w:instrText>
      </w:r>
      <w:r>
        <w:fldChar w:fldCharType="separate"/>
      </w:r>
      <w:r>
        <w:t>12</w:t>
      </w:r>
      <w:r>
        <w:fldChar w:fldCharType="end"/>
      </w:r>
    </w:p>
    <w:p w14:paraId="569DFBD2" w14:textId="1A0BFF24" w:rsidR="00880EA9" w:rsidRDefault="00880EA9">
      <w:pPr>
        <w:pStyle w:val="TOC1"/>
        <w:rPr>
          <w:rFonts w:asciiTheme="minorHAnsi" w:eastAsiaTheme="minorEastAsia" w:hAnsiTheme="minorHAnsi" w:cstheme="minorBidi"/>
          <w:szCs w:val="22"/>
        </w:rPr>
      </w:pPr>
      <w:r w:rsidRPr="006303C6">
        <w:rPr>
          <w:rFonts w:cs="v4.2.0"/>
        </w:rPr>
        <w:t>5</w:t>
      </w:r>
      <w:r>
        <w:rPr>
          <w:rFonts w:asciiTheme="minorHAnsi" w:eastAsiaTheme="minorEastAsia" w:hAnsiTheme="minorHAnsi" w:cstheme="minorBidi"/>
          <w:szCs w:val="22"/>
        </w:rPr>
        <w:tab/>
      </w:r>
      <w:r w:rsidRPr="006303C6">
        <w:rPr>
          <w:rFonts w:cs="v4.2.0"/>
        </w:rPr>
        <w:t>Performance assessment</w:t>
      </w:r>
      <w:r>
        <w:tab/>
      </w:r>
      <w:r>
        <w:fldChar w:fldCharType="begin"/>
      </w:r>
      <w:r>
        <w:instrText xml:space="preserve"> PAGEREF _Toc131612168 \h </w:instrText>
      </w:r>
      <w:r>
        <w:fldChar w:fldCharType="separate"/>
      </w:r>
      <w:r>
        <w:t>13</w:t>
      </w:r>
      <w:r>
        <w:fldChar w:fldCharType="end"/>
      </w:r>
    </w:p>
    <w:p w14:paraId="05D29151" w14:textId="28C7C5E1" w:rsidR="00880EA9" w:rsidRDefault="00880EA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_Toc131612169 \h </w:instrText>
      </w:r>
      <w:r>
        <w:fldChar w:fldCharType="separate"/>
      </w:r>
      <w:r>
        <w:t>13</w:t>
      </w:r>
      <w:r>
        <w:fldChar w:fldCharType="end"/>
      </w:r>
    </w:p>
    <w:p w14:paraId="7A1D84B9" w14:textId="2E102486" w:rsidR="00880EA9" w:rsidRDefault="00880EA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Assessment of throughput in Downlink</w:t>
      </w:r>
      <w:r>
        <w:tab/>
      </w:r>
      <w:r>
        <w:fldChar w:fldCharType="begin"/>
      </w:r>
      <w:r>
        <w:instrText xml:space="preserve"> PAGEREF _Toc131612170 \h </w:instrText>
      </w:r>
      <w:r>
        <w:fldChar w:fldCharType="separate"/>
      </w:r>
      <w:r>
        <w:t>13</w:t>
      </w:r>
      <w:r>
        <w:fldChar w:fldCharType="end"/>
      </w:r>
    </w:p>
    <w:p w14:paraId="5979A52A" w14:textId="69480E80" w:rsidR="00880EA9" w:rsidRDefault="00880EA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Assessment of throughput in Uplink</w:t>
      </w:r>
      <w:r>
        <w:tab/>
      </w:r>
      <w:r>
        <w:fldChar w:fldCharType="begin"/>
      </w:r>
      <w:r>
        <w:instrText xml:space="preserve"> PAGEREF _Toc131612171 \h </w:instrText>
      </w:r>
      <w:r>
        <w:fldChar w:fldCharType="separate"/>
      </w:r>
      <w:r>
        <w:t>13</w:t>
      </w:r>
      <w:r>
        <w:fldChar w:fldCharType="end"/>
      </w:r>
    </w:p>
    <w:p w14:paraId="2AC2351E" w14:textId="340B1440" w:rsidR="00880EA9" w:rsidRDefault="00880EA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Ancillary equipment</w:t>
      </w:r>
      <w:r>
        <w:tab/>
      </w:r>
      <w:r>
        <w:fldChar w:fldCharType="begin"/>
      </w:r>
      <w:r>
        <w:instrText xml:space="preserve"> PAGEREF _Toc131612172 \h </w:instrText>
      </w:r>
      <w:r>
        <w:fldChar w:fldCharType="separate"/>
      </w:r>
      <w:r>
        <w:t>14</w:t>
      </w:r>
      <w:r>
        <w:fldChar w:fldCharType="end"/>
      </w:r>
    </w:p>
    <w:p w14:paraId="777C9936" w14:textId="316D141C" w:rsidR="00880EA9" w:rsidRDefault="00880EA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Repeaters</w:t>
      </w:r>
      <w:r>
        <w:tab/>
      </w:r>
      <w:r>
        <w:fldChar w:fldCharType="begin"/>
      </w:r>
      <w:r>
        <w:instrText xml:space="preserve"> PAGEREF _Toc131612173 \h </w:instrText>
      </w:r>
      <w:r>
        <w:fldChar w:fldCharType="separate"/>
      </w:r>
      <w:r>
        <w:t>14</w:t>
      </w:r>
      <w:r>
        <w:fldChar w:fldCharType="end"/>
      </w:r>
    </w:p>
    <w:p w14:paraId="020E9A3E" w14:textId="7255A31B" w:rsidR="00880EA9" w:rsidRDefault="00880EA9">
      <w:pPr>
        <w:pStyle w:val="TOC1"/>
        <w:rPr>
          <w:rFonts w:asciiTheme="minorHAnsi" w:eastAsiaTheme="minorEastAsia" w:hAnsiTheme="minorHAnsi" w:cstheme="minorBidi"/>
          <w:szCs w:val="22"/>
        </w:rPr>
      </w:pPr>
      <w:r w:rsidRPr="006303C6">
        <w:rPr>
          <w:rFonts w:cs="v4.2.0"/>
        </w:rPr>
        <w:t>6</w:t>
      </w:r>
      <w:r>
        <w:rPr>
          <w:rFonts w:asciiTheme="minorHAnsi" w:eastAsiaTheme="minorEastAsia" w:hAnsiTheme="minorHAnsi" w:cstheme="minorBidi"/>
          <w:szCs w:val="22"/>
        </w:rPr>
        <w:tab/>
      </w:r>
      <w:r w:rsidRPr="006303C6">
        <w:rPr>
          <w:rFonts w:cs="v4.2.0"/>
        </w:rPr>
        <w:t>Performance Criteria</w:t>
      </w:r>
      <w:r>
        <w:tab/>
      </w:r>
      <w:r>
        <w:fldChar w:fldCharType="begin"/>
      </w:r>
      <w:r>
        <w:instrText xml:space="preserve"> PAGEREF _Toc131612174 \h </w:instrText>
      </w:r>
      <w:r>
        <w:fldChar w:fldCharType="separate"/>
      </w:r>
      <w:r>
        <w:t>14</w:t>
      </w:r>
      <w:r>
        <w:fldChar w:fldCharType="end"/>
      </w:r>
    </w:p>
    <w:p w14:paraId="053FE61D" w14:textId="7E7CBC7F" w:rsidR="00880EA9" w:rsidRDefault="00880EA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 for BS</w:t>
      </w:r>
      <w:r>
        <w:tab/>
      </w:r>
      <w:r>
        <w:fldChar w:fldCharType="begin"/>
      </w:r>
      <w:r>
        <w:instrText xml:space="preserve"> PAGEREF _Toc131612175 \h </w:instrText>
      </w:r>
      <w:r>
        <w:fldChar w:fldCharType="separate"/>
      </w:r>
      <w:r>
        <w:t>14</w:t>
      </w:r>
      <w:r>
        <w:fldChar w:fldCharType="end"/>
      </w:r>
    </w:p>
    <w:p w14:paraId="7F6B92BE" w14:textId="4CF4FC0B" w:rsidR="00880EA9" w:rsidRDefault="00880EA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 for BS</w:t>
      </w:r>
      <w:r>
        <w:tab/>
      </w:r>
      <w:r>
        <w:fldChar w:fldCharType="begin"/>
      </w:r>
      <w:r>
        <w:instrText xml:space="preserve"> PAGEREF _Toc131612176 \h </w:instrText>
      </w:r>
      <w:r>
        <w:fldChar w:fldCharType="separate"/>
      </w:r>
      <w:r>
        <w:t>15</w:t>
      </w:r>
      <w:r>
        <w:fldChar w:fldCharType="end"/>
      </w:r>
    </w:p>
    <w:p w14:paraId="5CE97A4C" w14:textId="4191DCDE" w:rsidR="00880EA9" w:rsidRDefault="00880EA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Performance criteria for continuous phenomena for Ancillary equipment</w:t>
      </w:r>
      <w:r>
        <w:tab/>
      </w:r>
      <w:r>
        <w:fldChar w:fldCharType="begin"/>
      </w:r>
      <w:r>
        <w:instrText xml:space="preserve"> PAGEREF _Toc131612177 \h </w:instrText>
      </w:r>
      <w:r>
        <w:fldChar w:fldCharType="separate"/>
      </w:r>
      <w:r>
        <w:t>17</w:t>
      </w:r>
      <w:r>
        <w:fldChar w:fldCharType="end"/>
      </w:r>
    </w:p>
    <w:p w14:paraId="0405AD46" w14:textId="482A17D1" w:rsidR="00880EA9" w:rsidRDefault="00880EA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Performance criteria for transient phenomena for Ancillary equipment</w:t>
      </w:r>
      <w:r>
        <w:tab/>
      </w:r>
      <w:r>
        <w:fldChar w:fldCharType="begin"/>
      </w:r>
      <w:r>
        <w:instrText xml:space="preserve"> PAGEREF _Toc131612178 \h </w:instrText>
      </w:r>
      <w:r>
        <w:fldChar w:fldCharType="separate"/>
      </w:r>
      <w:r>
        <w:t>17</w:t>
      </w:r>
      <w:r>
        <w:fldChar w:fldCharType="end"/>
      </w:r>
    </w:p>
    <w:p w14:paraId="68D50CFA" w14:textId="475C10B6" w:rsidR="00880EA9" w:rsidRDefault="00880EA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Performance criteria for continuous phenomena for repeaters</w:t>
      </w:r>
      <w:r>
        <w:tab/>
      </w:r>
      <w:r>
        <w:fldChar w:fldCharType="begin"/>
      </w:r>
      <w:r>
        <w:instrText xml:space="preserve"> PAGEREF _Toc131612179 \h </w:instrText>
      </w:r>
      <w:r>
        <w:fldChar w:fldCharType="separate"/>
      </w:r>
      <w:r>
        <w:t>17</w:t>
      </w:r>
      <w:r>
        <w:fldChar w:fldCharType="end"/>
      </w:r>
    </w:p>
    <w:p w14:paraId="505FB5A6" w14:textId="509091C4" w:rsidR="00880EA9" w:rsidRDefault="00880EA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Performance criteria for transient phenomena for repeaters</w:t>
      </w:r>
      <w:r>
        <w:tab/>
      </w:r>
      <w:r>
        <w:fldChar w:fldCharType="begin"/>
      </w:r>
      <w:r>
        <w:instrText xml:space="preserve"> PAGEREF _Toc131612180 \h </w:instrText>
      </w:r>
      <w:r>
        <w:fldChar w:fldCharType="separate"/>
      </w:r>
      <w:r>
        <w:t>17</w:t>
      </w:r>
      <w:r>
        <w:fldChar w:fldCharType="end"/>
      </w:r>
    </w:p>
    <w:p w14:paraId="02C8918D" w14:textId="6C54A41E" w:rsidR="00880EA9" w:rsidRDefault="00880EA9">
      <w:pPr>
        <w:pStyle w:val="TOC1"/>
        <w:rPr>
          <w:rFonts w:asciiTheme="minorHAnsi" w:eastAsiaTheme="minorEastAsia" w:hAnsiTheme="minorHAnsi" w:cstheme="minorBidi"/>
          <w:szCs w:val="22"/>
        </w:rPr>
      </w:pPr>
      <w:r w:rsidRPr="006303C6">
        <w:rPr>
          <w:rFonts w:cs="v4.2.0"/>
        </w:rPr>
        <w:t>7</w:t>
      </w:r>
      <w:r>
        <w:rPr>
          <w:rFonts w:asciiTheme="minorHAnsi" w:eastAsiaTheme="minorEastAsia" w:hAnsiTheme="minorHAnsi" w:cstheme="minorBidi"/>
          <w:szCs w:val="22"/>
        </w:rPr>
        <w:tab/>
      </w:r>
      <w:r w:rsidRPr="006303C6">
        <w:rPr>
          <w:rFonts w:cs="v4.2.0"/>
        </w:rPr>
        <w:t>Applicability overview</w:t>
      </w:r>
      <w:r>
        <w:tab/>
      </w:r>
      <w:r>
        <w:fldChar w:fldCharType="begin"/>
      </w:r>
      <w:r>
        <w:instrText xml:space="preserve"> PAGEREF _Toc131612181 \h </w:instrText>
      </w:r>
      <w:r>
        <w:fldChar w:fldCharType="separate"/>
      </w:r>
      <w:r>
        <w:t>18</w:t>
      </w:r>
      <w:r>
        <w:fldChar w:fldCharType="end"/>
      </w:r>
    </w:p>
    <w:p w14:paraId="63848571" w14:textId="69934125" w:rsidR="00880EA9" w:rsidRDefault="00880EA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_Toc131612182 \h </w:instrText>
      </w:r>
      <w:r>
        <w:fldChar w:fldCharType="separate"/>
      </w:r>
      <w:r>
        <w:t>18</w:t>
      </w:r>
      <w:r>
        <w:fldChar w:fldCharType="end"/>
      </w:r>
    </w:p>
    <w:p w14:paraId="6E003B3C" w14:textId="346FC52A" w:rsidR="00880EA9" w:rsidRDefault="00880EA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_Toc131612183 \h </w:instrText>
      </w:r>
      <w:r>
        <w:fldChar w:fldCharType="separate"/>
      </w:r>
      <w:r>
        <w:t>18</w:t>
      </w:r>
      <w:r>
        <w:fldChar w:fldCharType="end"/>
      </w:r>
    </w:p>
    <w:p w14:paraId="19ED4EF5" w14:textId="27C4AB35" w:rsidR="00880EA9" w:rsidRDefault="00880EA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Applicability of requirements in TS 37.113</w:t>
      </w:r>
      <w:r>
        <w:tab/>
      </w:r>
      <w:r>
        <w:fldChar w:fldCharType="begin"/>
      </w:r>
      <w:r>
        <w:instrText xml:space="preserve"> PAGEREF _Toc131612184 \h </w:instrText>
      </w:r>
      <w:r>
        <w:fldChar w:fldCharType="separate"/>
      </w:r>
      <w:r>
        <w:t>19</w:t>
      </w:r>
      <w:r>
        <w:fldChar w:fldCharType="end"/>
      </w:r>
    </w:p>
    <w:p w14:paraId="3FFABEAF" w14:textId="223C36F8" w:rsidR="00880EA9" w:rsidRDefault="00880EA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Emission</w:t>
      </w:r>
      <w:r>
        <w:tab/>
      </w:r>
      <w:r>
        <w:fldChar w:fldCharType="begin"/>
      </w:r>
      <w:r>
        <w:instrText xml:space="preserve"> PAGEREF _Toc131612185 \h </w:instrText>
      </w:r>
      <w:r>
        <w:fldChar w:fldCharType="separate"/>
      </w:r>
      <w:r>
        <w:t>19</w:t>
      </w:r>
      <w:r>
        <w:fldChar w:fldCharType="end"/>
      </w:r>
    </w:p>
    <w:p w14:paraId="11720376" w14:textId="4809C1CA" w:rsidR="00880EA9" w:rsidRDefault="00880EA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_Toc131612186 \h </w:instrText>
      </w:r>
      <w:r>
        <w:fldChar w:fldCharType="separate"/>
      </w:r>
      <w:r>
        <w:t>19</w:t>
      </w:r>
      <w:r>
        <w:fldChar w:fldCharType="end"/>
      </w:r>
    </w:p>
    <w:p w14:paraId="5DFB8F12" w14:textId="4043776D" w:rsidR="00880EA9" w:rsidRDefault="00880EA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 from Base station, Repeater and ancillary equipment</w:t>
      </w:r>
      <w:r>
        <w:tab/>
      </w:r>
      <w:r>
        <w:fldChar w:fldCharType="begin"/>
      </w:r>
      <w:r>
        <w:instrText xml:space="preserve"> PAGEREF _Toc131612187 \h </w:instrText>
      </w:r>
      <w:r>
        <w:fldChar w:fldCharType="separate"/>
      </w:r>
      <w:r>
        <w:t>20</w:t>
      </w:r>
      <w:r>
        <w:fldChar w:fldCharType="end"/>
      </w:r>
    </w:p>
    <w:p w14:paraId="16AC9124" w14:textId="381C71E5" w:rsidR="00880EA9" w:rsidRDefault="00880EA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Radiated emission, Base stations and Repeater</w:t>
      </w:r>
      <w:r>
        <w:tab/>
      </w:r>
      <w:r>
        <w:fldChar w:fldCharType="begin"/>
      </w:r>
      <w:r>
        <w:instrText xml:space="preserve"> PAGEREF _Toc131612188 \h </w:instrText>
      </w:r>
      <w:r>
        <w:fldChar w:fldCharType="separate"/>
      </w:r>
      <w:r>
        <w:t>20</w:t>
      </w:r>
      <w:r>
        <w:fldChar w:fldCharType="end"/>
      </w:r>
    </w:p>
    <w:p w14:paraId="7548BF42" w14:textId="3D443C74" w:rsidR="00880EA9" w:rsidRDefault="00880EA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Definition</w:t>
      </w:r>
      <w:r>
        <w:tab/>
      </w:r>
      <w:r>
        <w:fldChar w:fldCharType="begin"/>
      </w:r>
      <w:r>
        <w:instrText xml:space="preserve"> PAGEREF _Toc131612189 \h </w:instrText>
      </w:r>
      <w:r>
        <w:fldChar w:fldCharType="separate"/>
      </w:r>
      <w:r>
        <w:t>20</w:t>
      </w:r>
      <w:r>
        <w:fldChar w:fldCharType="end"/>
      </w:r>
    </w:p>
    <w:p w14:paraId="02DE3520" w14:textId="67D4F189" w:rsidR="00880EA9" w:rsidRDefault="00880EA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Test method</w:t>
      </w:r>
      <w:r>
        <w:tab/>
      </w:r>
      <w:r>
        <w:fldChar w:fldCharType="begin"/>
      </w:r>
      <w:r>
        <w:instrText xml:space="preserve"> PAGEREF _Toc131612190 \h </w:instrText>
      </w:r>
      <w:r>
        <w:fldChar w:fldCharType="separate"/>
      </w:r>
      <w:r>
        <w:t>20</w:t>
      </w:r>
      <w:r>
        <w:fldChar w:fldCharType="end"/>
      </w:r>
    </w:p>
    <w:p w14:paraId="21A8C0B4" w14:textId="42F9FB3E" w:rsidR="00880EA9" w:rsidRDefault="00880EA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Limits</w:t>
      </w:r>
      <w:r>
        <w:tab/>
      </w:r>
      <w:r>
        <w:fldChar w:fldCharType="begin"/>
      </w:r>
      <w:r>
        <w:instrText xml:space="preserve"> PAGEREF _Toc131612191 \h </w:instrText>
      </w:r>
      <w:r>
        <w:fldChar w:fldCharType="separate"/>
      </w:r>
      <w:r>
        <w:t>21</w:t>
      </w:r>
      <w:r>
        <w:fldChar w:fldCharType="end"/>
      </w:r>
    </w:p>
    <w:p w14:paraId="61F57615" w14:textId="5D60A78D" w:rsidR="00880EA9" w:rsidRDefault="00880EA9">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_Toc131612192 \h </w:instrText>
      </w:r>
      <w:r>
        <w:fldChar w:fldCharType="separate"/>
      </w:r>
      <w:r>
        <w:t>21</w:t>
      </w:r>
      <w:r>
        <w:fldChar w:fldCharType="end"/>
      </w:r>
    </w:p>
    <w:p w14:paraId="20BFF96B" w14:textId="7C4A96AC" w:rsidR="00880EA9" w:rsidRDefault="00880EA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Radiated emission, Ancillary equipment</w:t>
      </w:r>
      <w:r>
        <w:tab/>
      </w:r>
      <w:r>
        <w:fldChar w:fldCharType="begin"/>
      </w:r>
      <w:r>
        <w:instrText xml:space="preserve"> PAGEREF _Toc131612193 \h </w:instrText>
      </w:r>
      <w:r>
        <w:fldChar w:fldCharType="separate"/>
      </w:r>
      <w:r>
        <w:t>22</w:t>
      </w:r>
      <w:r>
        <w:fldChar w:fldCharType="end"/>
      </w:r>
    </w:p>
    <w:p w14:paraId="7FD04606" w14:textId="3C219A0F" w:rsidR="00880EA9" w:rsidRDefault="00880EA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Definition</w:t>
      </w:r>
      <w:r>
        <w:tab/>
      </w:r>
      <w:r>
        <w:fldChar w:fldCharType="begin"/>
      </w:r>
      <w:r>
        <w:instrText xml:space="preserve"> PAGEREF _Toc131612194 \h </w:instrText>
      </w:r>
      <w:r>
        <w:fldChar w:fldCharType="separate"/>
      </w:r>
      <w:r>
        <w:t>22</w:t>
      </w:r>
      <w:r>
        <w:fldChar w:fldCharType="end"/>
      </w:r>
    </w:p>
    <w:p w14:paraId="741B514F" w14:textId="2AC6BA90" w:rsidR="00880EA9" w:rsidRDefault="00880EA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Test method</w:t>
      </w:r>
      <w:r>
        <w:tab/>
      </w:r>
      <w:r>
        <w:fldChar w:fldCharType="begin"/>
      </w:r>
      <w:r>
        <w:instrText xml:space="preserve"> PAGEREF _Toc131612195 \h </w:instrText>
      </w:r>
      <w:r>
        <w:fldChar w:fldCharType="separate"/>
      </w:r>
      <w:r>
        <w:t>22</w:t>
      </w:r>
      <w:r>
        <w:fldChar w:fldCharType="end"/>
      </w:r>
    </w:p>
    <w:p w14:paraId="570B2AB9" w14:textId="15B4526C" w:rsidR="00880EA9" w:rsidRDefault="00880EA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Limits</w:t>
      </w:r>
      <w:r>
        <w:tab/>
      </w:r>
      <w:r>
        <w:fldChar w:fldCharType="begin"/>
      </w:r>
      <w:r>
        <w:instrText xml:space="preserve"> PAGEREF _Toc131612196 \h </w:instrText>
      </w:r>
      <w:r>
        <w:fldChar w:fldCharType="separate"/>
      </w:r>
      <w:r>
        <w:t>22</w:t>
      </w:r>
      <w:r>
        <w:fldChar w:fldCharType="end"/>
      </w:r>
    </w:p>
    <w:p w14:paraId="6272F21E" w14:textId="30C1B455" w:rsidR="00880EA9" w:rsidRDefault="00880EA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_Toc131612197 \h </w:instrText>
      </w:r>
      <w:r>
        <w:fldChar w:fldCharType="separate"/>
      </w:r>
      <w:r>
        <w:t>22</w:t>
      </w:r>
      <w:r>
        <w:fldChar w:fldCharType="end"/>
      </w:r>
    </w:p>
    <w:p w14:paraId="6EBF4CDA" w14:textId="3E8FD31C" w:rsidR="00880EA9" w:rsidRDefault="00880EA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_Toc131612198 \h </w:instrText>
      </w:r>
      <w:r>
        <w:fldChar w:fldCharType="separate"/>
      </w:r>
      <w:r>
        <w:t>22</w:t>
      </w:r>
      <w:r>
        <w:fldChar w:fldCharType="end"/>
      </w:r>
    </w:p>
    <w:p w14:paraId="3BF42CE0" w14:textId="2FBB1704" w:rsidR="00880EA9" w:rsidRDefault="00880EA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_Toc131612199 \h </w:instrText>
      </w:r>
      <w:r>
        <w:fldChar w:fldCharType="separate"/>
      </w:r>
      <w:r>
        <w:t>23</w:t>
      </w:r>
      <w:r>
        <w:fldChar w:fldCharType="end"/>
      </w:r>
    </w:p>
    <w:p w14:paraId="216A5396" w14:textId="3869DC9F" w:rsidR="00880EA9" w:rsidRDefault="00880EA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_Toc131612200 \h </w:instrText>
      </w:r>
      <w:r>
        <w:fldChar w:fldCharType="separate"/>
      </w:r>
      <w:r>
        <w:t>23</w:t>
      </w:r>
      <w:r>
        <w:fldChar w:fldCharType="end"/>
      </w:r>
    </w:p>
    <w:p w14:paraId="07155C8A" w14:textId="019F9308" w:rsidR="00880EA9" w:rsidRDefault="00880EA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_Toc131612201 \h </w:instrText>
      </w:r>
      <w:r>
        <w:fldChar w:fldCharType="separate"/>
      </w:r>
      <w:r>
        <w:t>23</w:t>
      </w:r>
      <w:r>
        <w:fldChar w:fldCharType="end"/>
      </w:r>
    </w:p>
    <w:p w14:paraId="598BD2B4" w14:textId="65F7FC62" w:rsidR="00880EA9" w:rsidRDefault="00880EA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_Toc131612202 \h </w:instrText>
      </w:r>
      <w:r>
        <w:fldChar w:fldCharType="separate"/>
      </w:r>
      <w:r>
        <w:t>23</w:t>
      </w:r>
      <w:r>
        <w:fldChar w:fldCharType="end"/>
      </w:r>
    </w:p>
    <w:p w14:paraId="641F228C" w14:textId="375B10E1" w:rsidR="00880EA9" w:rsidRDefault="00880EA9">
      <w:pPr>
        <w:pStyle w:val="TOC3"/>
        <w:rPr>
          <w:rFonts w:asciiTheme="minorHAnsi" w:eastAsiaTheme="minorEastAsia" w:hAnsiTheme="minorHAnsi" w:cstheme="minorBidi"/>
          <w:sz w:val="22"/>
          <w:szCs w:val="22"/>
        </w:rPr>
      </w:pPr>
      <w:r>
        <w:lastRenderedPageBreak/>
        <w:t>8.4.2</w:t>
      </w:r>
      <w:r>
        <w:rPr>
          <w:rFonts w:asciiTheme="minorHAnsi" w:eastAsiaTheme="minorEastAsia" w:hAnsiTheme="minorHAnsi" w:cstheme="minorBidi"/>
          <w:sz w:val="22"/>
          <w:szCs w:val="22"/>
        </w:rPr>
        <w:tab/>
      </w:r>
      <w:r>
        <w:t>Test method</w:t>
      </w:r>
      <w:r>
        <w:tab/>
      </w:r>
      <w:r>
        <w:fldChar w:fldCharType="begin"/>
      </w:r>
      <w:r>
        <w:instrText xml:space="preserve"> PAGEREF _Toc131612203 \h </w:instrText>
      </w:r>
      <w:r>
        <w:fldChar w:fldCharType="separate"/>
      </w:r>
      <w:r>
        <w:t>23</w:t>
      </w:r>
      <w:r>
        <w:fldChar w:fldCharType="end"/>
      </w:r>
    </w:p>
    <w:p w14:paraId="197D48ED" w14:textId="257AF64D" w:rsidR="00880EA9" w:rsidRDefault="00880EA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_Toc131612204 \h </w:instrText>
      </w:r>
      <w:r>
        <w:fldChar w:fldCharType="separate"/>
      </w:r>
      <w:r>
        <w:t>23</w:t>
      </w:r>
      <w:r>
        <w:fldChar w:fldCharType="end"/>
      </w:r>
    </w:p>
    <w:p w14:paraId="76636D6F" w14:textId="7448A5AC" w:rsidR="00880EA9" w:rsidRDefault="00880EA9">
      <w:pPr>
        <w:pStyle w:val="TOC2"/>
        <w:rPr>
          <w:rFonts w:asciiTheme="minorHAnsi" w:eastAsiaTheme="minorEastAsia" w:hAnsiTheme="minorHAnsi" w:cstheme="minorBidi"/>
          <w:sz w:val="22"/>
          <w:szCs w:val="22"/>
        </w:rPr>
      </w:pPr>
      <w:r w:rsidRPr="006303C6">
        <w:rPr>
          <w:lang w:val="fr-FR"/>
        </w:rPr>
        <w:t>8.5</w:t>
      </w:r>
      <w:r>
        <w:rPr>
          <w:rFonts w:asciiTheme="minorHAnsi" w:eastAsiaTheme="minorEastAsia" w:hAnsiTheme="minorHAnsi" w:cstheme="minorBidi"/>
          <w:sz w:val="22"/>
          <w:szCs w:val="22"/>
        </w:rPr>
        <w:tab/>
      </w:r>
      <w:r w:rsidRPr="006303C6">
        <w:rPr>
          <w:lang w:val="fr-FR"/>
        </w:rPr>
        <w:t>Harmonic Current emissions (AC mains input port)</w:t>
      </w:r>
      <w:r>
        <w:tab/>
      </w:r>
      <w:r>
        <w:fldChar w:fldCharType="begin"/>
      </w:r>
      <w:r>
        <w:instrText xml:space="preserve"> PAGEREF _Toc131612205 \h </w:instrText>
      </w:r>
      <w:r>
        <w:fldChar w:fldCharType="separate"/>
      </w:r>
      <w:r>
        <w:t>24</w:t>
      </w:r>
      <w:r>
        <w:fldChar w:fldCharType="end"/>
      </w:r>
    </w:p>
    <w:p w14:paraId="5F6A2426" w14:textId="4F2DA244" w:rsidR="00880EA9" w:rsidRDefault="00880EA9">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_Toc131612206 \h </w:instrText>
      </w:r>
      <w:r>
        <w:fldChar w:fldCharType="separate"/>
      </w:r>
      <w:r>
        <w:t>24</w:t>
      </w:r>
      <w:r>
        <w:fldChar w:fldCharType="end"/>
      </w:r>
    </w:p>
    <w:p w14:paraId="05F9A425" w14:textId="4D1F1CFC" w:rsidR="00880EA9" w:rsidRDefault="00880EA9">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Telecommunication ports</w:t>
      </w:r>
      <w:r>
        <w:tab/>
      </w:r>
      <w:r>
        <w:fldChar w:fldCharType="begin"/>
      </w:r>
      <w:r>
        <w:instrText xml:space="preserve"> PAGEREF _Toc131612207 \h </w:instrText>
      </w:r>
      <w:r>
        <w:fldChar w:fldCharType="separate"/>
      </w:r>
      <w:r>
        <w:t>24</w:t>
      </w:r>
      <w:r>
        <w:fldChar w:fldCharType="end"/>
      </w:r>
    </w:p>
    <w:p w14:paraId="551AC6DA" w14:textId="67EE5D65" w:rsidR="00880EA9" w:rsidRDefault="00880EA9">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Definition</w:t>
      </w:r>
      <w:r>
        <w:tab/>
      </w:r>
      <w:r>
        <w:fldChar w:fldCharType="begin"/>
      </w:r>
      <w:r>
        <w:instrText xml:space="preserve"> PAGEREF _Toc131612208 \h </w:instrText>
      </w:r>
      <w:r>
        <w:fldChar w:fldCharType="separate"/>
      </w:r>
      <w:r>
        <w:t>24</w:t>
      </w:r>
      <w:r>
        <w:fldChar w:fldCharType="end"/>
      </w:r>
    </w:p>
    <w:p w14:paraId="7F4B87DC" w14:textId="1723859B" w:rsidR="00880EA9" w:rsidRDefault="00880EA9">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Test method</w:t>
      </w:r>
      <w:r>
        <w:tab/>
      </w:r>
      <w:r>
        <w:fldChar w:fldCharType="begin"/>
      </w:r>
      <w:r>
        <w:instrText xml:space="preserve"> PAGEREF _Toc131612209 \h </w:instrText>
      </w:r>
      <w:r>
        <w:fldChar w:fldCharType="separate"/>
      </w:r>
      <w:r>
        <w:t>24</w:t>
      </w:r>
      <w:r>
        <w:fldChar w:fldCharType="end"/>
      </w:r>
    </w:p>
    <w:p w14:paraId="0FA80DFE" w14:textId="2471ED58" w:rsidR="00880EA9" w:rsidRDefault="00880EA9">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Limits</w:t>
      </w:r>
      <w:r>
        <w:tab/>
      </w:r>
      <w:r>
        <w:fldChar w:fldCharType="begin"/>
      </w:r>
      <w:r>
        <w:instrText xml:space="preserve"> PAGEREF _Toc131612210 \h </w:instrText>
      </w:r>
      <w:r>
        <w:fldChar w:fldCharType="separate"/>
      </w:r>
      <w:r>
        <w:t>25</w:t>
      </w:r>
      <w:r>
        <w:fldChar w:fldCharType="end"/>
      </w:r>
    </w:p>
    <w:p w14:paraId="3D2D818C" w14:textId="44368152" w:rsidR="00880EA9" w:rsidRDefault="00880EA9">
      <w:pPr>
        <w:pStyle w:val="TOC1"/>
        <w:rPr>
          <w:rFonts w:asciiTheme="minorHAnsi" w:eastAsiaTheme="minorEastAsia" w:hAnsiTheme="minorHAnsi" w:cstheme="minorBidi"/>
          <w:szCs w:val="22"/>
        </w:rPr>
      </w:pPr>
      <w:r w:rsidRPr="006303C6">
        <w:rPr>
          <w:rFonts w:cs="v4.2.0"/>
        </w:rPr>
        <w:t>9</w:t>
      </w:r>
      <w:r>
        <w:rPr>
          <w:rFonts w:asciiTheme="minorHAnsi" w:eastAsiaTheme="minorEastAsia" w:hAnsiTheme="minorHAnsi" w:cstheme="minorBidi"/>
          <w:szCs w:val="22"/>
        </w:rPr>
        <w:tab/>
      </w:r>
      <w:r w:rsidRPr="006303C6">
        <w:rPr>
          <w:rFonts w:cs="v4.2.0"/>
        </w:rPr>
        <w:t>Immunity</w:t>
      </w:r>
      <w:r>
        <w:tab/>
      </w:r>
      <w:r>
        <w:fldChar w:fldCharType="begin"/>
      </w:r>
      <w:r>
        <w:instrText xml:space="preserve"> PAGEREF _Toc131612211 \h </w:instrText>
      </w:r>
      <w:r>
        <w:fldChar w:fldCharType="separate"/>
      </w:r>
      <w:r>
        <w:t>25</w:t>
      </w:r>
      <w:r>
        <w:fldChar w:fldCharType="end"/>
      </w:r>
    </w:p>
    <w:p w14:paraId="15CF9B26" w14:textId="2CB6B400" w:rsidR="00880EA9" w:rsidRDefault="00880EA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methods and levels for immunity tests</w:t>
      </w:r>
      <w:r>
        <w:tab/>
      </w:r>
      <w:r>
        <w:fldChar w:fldCharType="begin"/>
      </w:r>
      <w:r>
        <w:instrText xml:space="preserve"> PAGEREF _Toc131612212 \h </w:instrText>
      </w:r>
      <w:r>
        <w:fldChar w:fldCharType="separate"/>
      </w:r>
      <w:r>
        <w:t>25</w:t>
      </w:r>
      <w:r>
        <w:fldChar w:fldCharType="end"/>
      </w:r>
    </w:p>
    <w:p w14:paraId="587FB8A0" w14:textId="3EAB2ABD" w:rsidR="00880EA9" w:rsidRDefault="00880EA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Test configurations</w:t>
      </w:r>
      <w:r>
        <w:tab/>
      </w:r>
      <w:r>
        <w:fldChar w:fldCharType="begin"/>
      </w:r>
      <w:r>
        <w:instrText xml:space="preserve"> PAGEREF _Toc131612213 \h </w:instrText>
      </w:r>
      <w:r>
        <w:fldChar w:fldCharType="separate"/>
      </w:r>
      <w:r>
        <w:t>25</w:t>
      </w:r>
      <w:r>
        <w:fldChar w:fldCharType="end"/>
      </w:r>
    </w:p>
    <w:p w14:paraId="36DAB854" w14:textId="18079B12" w:rsidR="00880EA9" w:rsidRDefault="00880EA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_Toc131612214 \h </w:instrText>
      </w:r>
      <w:r>
        <w:fldChar w:fldCharType="separate"/>
      </w:r>
      <w:r>
        <w:t>26</w:t>
      </w:r>
      <w:r>
        <w:fldChar w:fldCharType="end"/>
      </w:r>
    </w:p>
    <w:p w14:paraId="7FDE3F0F" w14:textId="67ACAA6C" w:rsidR="00880EA9" w:rsidRDefault="00880EA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_Toc131612215 \h </w:instrText>
      </w:r>
      <w:r>
        <w:fldChar w:fldCharType="separate"/>
      </w:r>
      <w:r>
        <w:t>26</w:t>
      </w:r>
      <w:r>
        <w:fldChar w:fldCharType="end"/>
      </w:r>
    </w:p>
    <w:p w14:paraId="0C262CC5" w14:textId="7B9D76A6" w:rsidR="00880EA9" w:rsidRDefault="00880EA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_Toc131612216 \h </w:instrText>
      </w:r>
      <w:r>
        <w:fldChar w:fldCharType="separate"/>
      </w:r>
      <w:r>
        <w:t>26</w:t>
      </w:r>
      <w:r>
        <w:fldChar w:fldCharType="end"/>
      </w:r>
    </w:p>
    <w:p w14:paraId="2F904108" w14:textId="4E971211" w:rsidR="00880EA9" w:rsidRDefault="00880EA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_Toc131612217 \h </w:instrText>
      </w:r>
      <w:r>
        <w:fldChar w:fldCharType="separate"/>
      </w:r>
      <w:r>
        <w:t>27</w:t>
      </w:r>
      <w:r>
        <w:fldChar w:fldCharType="end"/>
      </w:r>
    </w:p>
    <w:p w14:paraId="4C1BA3FA" w14:textId="3E0B5F06" w:rsidR="00880EA9" w:rsidRDefault="00880EA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Electrostatic discharge</w:t>
      </w:r>
      <w:r>
        <w:tab/>
      </w:r>
      <w:r>
        <w:fldChar w:fldCharType="begin"/>
      </w:r>
      <w:r>
        <w:instrText xml:space="preserve"> PAGEREF _Toc131612218 \h </w:instrText>
      </w:r>
      <w:r>
        <w:fldChar w:fldCharType="separate"/>
      </w:r>
      <w:r>
        <w:t>27</w:t>
      </w:r>
      <w:r>
        <w:fldChar w:fldCharType="end"/>
      </w:r>
    </w:p>
    <w:p w14:paraId="5B6E8004" w14:textId="265346BF" w:rsidR="00880EA9" w:rsidRDefault="00880EA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_Toc131612219 \h </w:instrText>
      </w:r>
      <w:r>
        <w:fldChar w:fldCharType="separate"/>
      </w:r>
      <w:r>
        <w:t>27</w:t>
      </w:r>
      <w:r>
        <w:fldChar w:fldCharType="end"/>
      </w:r>
    </w:p>
    <w:p w14:paraId="3931FD42" w14:textId="5EDE43E7" w:rsidR="00880EA9" w:rsidRDefault="00880EA9">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_Toc131612220 \h </w:instrText>
      </w:r>
      <w:r>
        <w:fldChar w:fldCharType="separate"/>
      </w:r>
      <w:r>
        <w:t>27</w:t>
      </w:r>
      <w:r>
        <w:fldChar w:fldCharType="end"/>
      </w:r>
    </w:p>
    <w:p w14:paraId="4DCDA4B8" w14:textId="02BB12A9" w:rsidR="00880EA9" w:rsidRDefault="00880EA9">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_Toc131612221 \h </w:instrText>
      </w:r>
      <w:r>
        <w:fldChar w:fldCharType="separate"/>
      </w:r>
      <w:r>
        <w:t>27</w:t>
      </w:r>
      <w:r>
        <w:fldChar w:fldCharType="end"/>
      </w:r>
    </w:p>
    <w:p w14:paraId="6534F538" w14:textId="05832432" w:rsidR="00880EA9" w:rsidRDefault="00880EA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Fast transients common mode</w:t>
      </w:r>
      <w:r>
        <w:tab/>
      </w:r>
      <w:r>
        <w:fldChar w:fldCharType="begin"/>
      </w:r>
      <w:r>
        <w:instrText xml:space="preserve"> PAGEREF _Toc131612222 \h </w:instrText>
      </w:r>
      <w:r>
        <w:fldChar w:fldCharType="separate"/>
      </w:r>
      <w:r>
        <w:t>27</w:t>
      </w:r>
      <w:r>
        <w:fldChar w:fldCharType="end"/>
      </w:r>
    </w:p>
    <w:p w14:paraId="3BB03F09" w14:textId="6AEBF3EA" w:rsidR="00880EA9" w:rsidRDefault="00880EA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_Toc131612223 \h </w:instrText>
      </w:r>
      <w:r>
        <w:fldChar w:fldCharType="separate"/>
      </w:r>
      <w:r>
        <w:t>28</w:t>
      </w:r>
      <w:r>
        <w:fldChar w:fldCharType="end"/>
      </w:r>
    </w:p>
    <w:p w14:paraId="736F0000" w14:textId="2F34DC74" w:rsidR="00880EA9" w:rsidRDefault="00880EA9">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_Toc131612224 \h </w:instrText>
      </w:r>
      <w:r>
        <w:fldChar w:fldCharType="separate"/>
      </w:r>
      <w:r>
        <w:t>28</w:t>
      </w:r>
      <w:r>
        <w:fldChar w:fldCharType="end"/>
      </w:r>
    </w:p>
    <w:p w14:paraId="04600800" w14:textId="010A86FE" w:rsidR="00880EA9" w:rsidRDefault="00880EA9">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_Toc131612225 \h </w:instrText>
      </w:r>
      <w:r>
        <w:fldChar w:fldCharType="separate"/>
      </w:r>
      <w:r>
        <w:t>28</w:t>
      </w:r>
      <w:r>
        <w:fldChar w:fldCharType="end"/>
      </w:r>
    </w:p>
    <w:p w14:paraId="731F8F2F" w14:textId="436F7E4D" w:rsidR="00880EA9" w:rsidRDefault="00880EA9">
      <w:pPr>
        <w:pStyle w:val="TOC2"/>
        <w:rPr>
          <w:rFonts w:asciiTheme="minorHAnsi" w:eastAsiaTheme="minorEastAsia" w:hAnsiTheme="minorHAnsi" w:cstheme="minorBidi"/>
          <w:sz w:val="22"/>
          <w:szCs w:val="22"/>
        </w:rPr>
      </w:pPr>
      <w:r w:rsidRPr="006303C6">
        <w:rPr>
          <w:lang w:val="fr-FR"/>
        </w:rPr>
        <w:t>9.6</w:t>
      </w:r>
      <w:r>
        <w:rPr>
          <w:rFonts w:asciiTheme="minorHAnsi" w:eastAsiaTheme="minorEastAsia" w:hAnsiTheme="minorHAnsi" w:cstheme="minorBidi"/>
          <w:sz w:val="22"/>
          <w:szCs w:val="22"/>
        </w:rPr>
        <w:tab/>
      </w:r>
      <w:r w:rsidRPr="006303C6">
        <w:rPr>
          <w:lang w:val="fr-FR"/>
        </w:rPr>
        <w:t>RF common mode (0,15 MHz - 80 MHz)</w:t>
      </w:r>
      <w:r>
        <w:tab/>
      </w:r>
      <w:r>
        <w:fldChar w:fldCharType="begin"/>
      </w:r>
      <w:r>
        <w:instrText xml:space="preserve"> PAGEREF _Toc131612226 \h </w:instrText>
      </w:r>
      <w:r>
        <w:fldChar w:fldCharType="separate"/>
      </w:r>
      <w:r>
        <w:t>28</w:t>
      </w:r>
      <w:r>
        <w:fldChar w:fldCharType="end"/>
      </w:r>
    </w:p>
    <w:p w14:paraId="1CC4FE34" w14:textId="1083C8C5" w:rsidR="00880EA9" w:rsidRDefault="00880EA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_Toc131612227 \h </w:instrText>
      </w:r>
      <w:r>
        <w:fldChar w:fldCharType="separate"/>
      </w:r>
      <w:r>
        <w:t>28</w:t>
      </w:r>
      <w:r>
        <w:fldChar w:fldCharType="end"/>
      </w:r>
    </w:p>
    <w:p w14:paraId="4C58DBBE" w14:textId="350E5A00" w:rsidR="00880EA9" w:rsidRDefault="00880EA9">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_Toc131612228 \h </w:instrText>
      </w:r>
      <w:r>
        <w:fldChar w:fldCharType="separate"/>
      </w:r>
      <w:r>
        <w:t>29</w:t>
      </w:r>
      <w:r>
        <w:fldChar w:fldCharType="end"/>
      </w:r>
    </w:p>
    <w:p w14:paraId="07F2F379" w14:textId="47F01D0D" w:rsidR="00880EA9" w:rsidRDefault="00880EA9">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_Toc131612229 \h </w:instrText>
      </w:r>
      <w:r>
        <w:fldChar w:fldCharType="separate"/>
      </w:r>
      <w:r>
        <w:t>29</w:t>
      </w:r>
      <w:r>
        <w:fldChar w:fldCharType="end"/>
      </w:r>
    </w:p>
    <w:p w14:paraId="0E732E92" w14:textId="3AA8A930" w:rsidR="00880EA9" w:rsidRDefault="00880EA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_Toc131612230 \h </w:instrText>
      </w:r>
      <w:r>
        <w:fldChar w:fldCharType="separate"/>
      </w:r>
      <w:r>
        <w:t>29</w:t>
      </w:r>
      <w:r>
        <w:fldChar w:fldCharType="end"/>
      </w:r>
    </w:p>
    <w:p w14:paraId="73CE40B2" w14:textId="179019E6" w:rsidR="00880EA9" w:rsidRDefault="00880EA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_Toc131612231 \h </w:instrText>
      </w:r>
      <w:r>
        <w:fldChar w:fldCharType="separate"/>
      </w:r>
      <w:r>
        <w:t>29</w:t>
      </w:r>
      <w:r>
        <w:fldChar w:fldCharType="end"/>
      </w:r>
    </w:p>
    <w:p w14:paraId="4A94EC91" w14:textId="3693C0F5" w:rsidR="00880EA9" w:rsidRDefault="00880EA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_Toc131612232 \h </w:instrText>
      </w:r>
      <w:r>
        <w:fldChar w:fldCharType="separate"/>
      </w:r>
      <w:r>
        <w:t>29</w:t>
      </w:r>
      <w:r>
        <w:fldChar w:fldCharType="end"/>
      </w:r>
    </w:p>
    <w:p w14:paraId="4E4452E9" w14:textId="0768B666" w:rsidR="00880EA9" w:rsidRDefault="00880EA9">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_Toc131612233 \h </w:instrText>
      </w:r>
      <w:r>
        <w:fldChar w:fldCharType="separate"/>
      </w:r>
      <w:r>
        <w:t>30</w:t>
      </w:r>
      <w:r>
        <w:fldChar w:fldCharType="end"/>
      </w:r>
    </w:p>
    <w:p w14:paraId="2E2DA57D" w14:textId="4AA93894" w:rsidR="00880EA9" w:rsidRDefault="00880EA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_Toc131612234 \h </w:instrText>
      </w:r>
      <w:r>
        <w:fldChar w:fldCharType="separate"/>
      </w:r>
      <w:r>
        <w:t>30</w:t>
      </w:r>
      <w:r>
        <w:fldChar w:fldCharType="end"/>
      </w:r>
    </w:p>
    <w:p w14:paraId="28327504" w14:textId="54854C96" w:rsidR="00880EA9" w:rsidRDefault="00880EA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_Toc131612235 \h </w:instrText>
      </w:r>
      <w:r>
        <w:fldChar w:fldCharType="separate"/>
      </w:r>
      <w:r>
        <w:t>30</w:t>
      </w:r>
      <w:r>
        <w:fldChar w:fldCharType="end"/>
      </w:r>
    </w:p>
    <w:p w14:paraId="32BFF4AB" w14:textId="6B54BF6D" w:rsidR="00880EA9" w:rsidRDefault="00880EA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_Toc131612236 \h </w:instrText>
      </w:r>
      <w:r>
        <w:fldChar w:fldCharType="separate"/>
      </w:r>
      <w:r>
        <w:t>30</w:t>
      </w:r>
      <w:r>
        <w:fldChar w:fldCharType="end"/>
      </w:r>
    </w:p>
    <w:p w14:paraId="091A1246" w14:textId="2217D3D7" w:rsidR="00880EA9" w:rsidRDefault="00880EA9">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Test method for telecommunication ports directly connected to outdoor cables</w:t>
      </w:r>
      <w:r>
        <w:tab/>
      </w:r>
      <w:r>
        <w:fldChar w:fldCharType="begin"/>
      </w:r>
      <w:r>
        <w:instrText xml:space="preserve"> PAGEREF _Toc131612237 \h </w:instrText>
      </w:r>
      <w:r>
        <w:fldChar w:fldCharType="separate"/>
      </w:r>
      <w:r>
        <w:t>30</w:t>
      </w:r>
      <w:r>
        <w:fldChar w:fldCharType="end"/>
      </w:r>
    </w:p>
    <w:p w14:paraId="483BCC37" w14:textId="17A908E7" w:rsidR="00880EA9" w:rsidRDefault="00880EA9">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Test method for telecommunication ports connected to indoor cables</w:t>
      </w:r>
      <w:r>
        <w:tab/>
      </w:r>
      <w:r>
        <w:fldChar w:fldCharType="begin"/>
      </w:r>
      <w:r>
        <w:instrText xml:space="preserve"> PAGEREF _Toc131612238 \h </w:instrText>
      </w:r>
      <w:r>
        <w:fldChar w:fldCharType="separate"/>
      </w:r>
      <w:r>
        <w:t>31</w:t>
      </w:r>
      <w:r>
        <w:fldChar w:fldCharType="end"/>
      </w:r>
    </w:p>
    <w:p w14:paraId="39162A14" w14:textId="7E95A72C" w:rsidR="00880EA9" w:rsidRDefault="00880EA9">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Test method for AC power ports</w:t>
      </w:r>
      <w:r>
        <w:tab/>
      </w:r>
      <w:r>
        <w:fldChar w:fldCharType="begin"/>
      </w:r>
      <w:r>
        <w:instrText xml:space="preserve"> PAGEREF _Toc131612239 \h </w:instrText>
      </w:r>
      <w:r>
        <w:fldChar w:fldCharType="separate"/>
      </w:r>
      <w:r>
        <w:t>31</w:t>
      </w:r>
      <w:r>
        <w:fldChar w:fldCharType="end"/>
      </w:r>
    </w:p>
    <w:p w14:paraId="225921C7" w14:textId="2728FD86" w:rsidR="00880EA9" w:rsidRDefault="00880EA9">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_Toc131612240 \h </w:instrText>
      </w:r>
      <w:r>
        <w:fldChar w:fldCharType="separate"/>
      </w:r>
      <w:r>
        <w:t>31</w:t>
      </w:r>
      <w:r>
        <w:fldChar w:fldCharType="end"/>
      </w:r>
    </w:p>
    <w:p w14:paraId="507180F8" w14:textId="54198801" w:rsidR="00880EA9" w:rsidRDefault="00880EA9">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_Toc131612241 \h </w:instrText>
      </w:r>
      <w:r>
        <w:fldChar w:fldCharType="separate"/>
      </w:r>
      <w:r>
        <w:t>32</w:t>
      </w:r>
      <w:r>
        <w:fldChar w:fldCharType="end"/>
      </w:r>
    </w:p>
    <w:p w14:paraId="4FB894F4" w14:textId="2D6D9458" w:rsidR="000225C1" w:rsidRPr="00B2339F" w:rsidRDefault="00880EA9">
      <w:r>
        <w:rPr>
          <w:noProof/>
          <w:sz w:val="22"/>
        </w:rPr>
        <w:fldChar w:fldCharType="end"/>
      </w:r>
    </w:p>
    <w:p w14:paraId="77373765" w14:textId="77777777" w:rsidR="000225C1" w:rsidRPr="00B2339F" w:rsidRDefault="000225C1">
      <w:pPr>
        <w:pStyle w:val="Heading1"/>
      </w:pPr>
      <w:r w:rsidRPr="00B2339F">
        <w:br w:type="page"/>
      </w:r>
      <w:bookmarkStart w:id="3" w:name="_Toc20994526"/>
      <w:bookmarkStart w:id="4" w:name="_Toc131612056"/>
      <w:bookmarkStart w:id="5" w:name="_Toc131612150"/>
      <w:r w:rsidRPr="00B2339F">
        <w:lastRenderedPageBreak/>
        <w:t>Foreword</w:t>
      </w:r>
      <w:bookmarkEnd w:id="3"/>
      <w:bookmarkEnd w:id="4"/>
      <w:bookmarkEnd w:id="5"/>
    </w:p>
    <w:p w14:paraId="1C5506F8" w14:textId="77777777" w:rsidR="000225C1" w:rsidRPr="00B2339F" w:rsidRDefault="000225C1">
      <w:r w:rsidRPr="00B2339F">
        <w:t>This Technical Specification has been produced by the 3</w:t>
      </w:r>
      <w:r w:rsidRPr="00B2339F">
        <w:rPr>
          <w:vertAlign w:val="superscript"/>
        </w:rPr>
        <w:t>rd</w:t>
      </w:r>
      <w:r w:rsidRPr="00B2339F">
        <w:t xml:space="preserve"> Generation Partnership Project (3GPP).</w:t>
      </w:r>
    </w:p>
    <w:p w14:paraId="04F91384" w14:textId="77777777" w:rsidR="000225C1" w:rsidRPr="00B2339F" w:rsidRDefault="000225C1">
      <w:r w:rsidRPr="00B233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6E6400" w14:textId="77777777" w:rsidR="000225C1" w:rsidRPr="00B2339F" w:rsidRDefault="000225C1">
      <w:pPr>
        <w:pStyle w:val="B1"/>
      </w:pPr>
      <w:r w:rsidRPr="00B2339F">
        <w:t>Version x.y.z</w:t>
      </w:r>
    </w:p>
    <w:p w14:paraId="3FFF44EB" w14:textId="77777777" w:rsidR="000225C1" w:rsidRPr="00B2339F" w:rsidRDefault="000225C1">
      <w:pPr>
        <w:pStyle w:val="B1"/>
      </w:pPr>
      <w:r w:rsidRPr="00B2339F">
        <w:t>where:</w:t>
      </w:r>
    </w:p>
    <w:p w14:paraId="3F03BAF2" w14:textId="77777777" w:rsidR="000225C1" w:rsidRPr="00B2339F" w:rsidRDefault="000225C1">
      <w:pPr>
        <w:pStyle w:val="B2"/>
      </w:pPr>
      <w:r w:rsidRPr="00B2339F">
        <w:t>x</w:t>
      </w:r>
      <w:r w:rsidRPr="00B2339F">
        <w:tab/>
        <w:t>the first digit:</w:t>
      </w:r>
    </w:p>
    <w:p w14:paraId="0D27AC03" w14:textId="77777777" w:rsidR="000225C1" w:rsidRPr="00B2339F" w:rsidRDefault="000225C1">
      <w:pPr>
        <w:pStyle w:val="B3"/>
      </w:pPr>
      <w:r w:rsidRPr="00B2339F">
        <w:t>1</w:t>
      </w:r>
      <w:r w:rsidRPr="00B2339F">
        <w:tab/>
        <w:t>presented to TSG for information;</w:t>
      </w:r>
    </w:p>
    <w:p w14:paraId="45FE9740" w14:textId="77777777" w:rsidR="000225C1" w:rsidRPr="00B2339F" w:rsidRDefault="000225C1">
      <w:pPr>
        <w:pStyle w:val="B3"/>
      </w:pPr>
      <w:r w:rsidRPr="00B2339F">
        <w:t>2</w:t>
      </w:r>
      <w:r w:rsidRPr="00B2339F">
        <w:tab/>
        <w:t>presented to TSG for approval;</w:t>
      </w:r>
    </w:p>
    <w:p w14:paraId="52FD59E0" w14:textId="77777777" w:rsidR="000225C1" w:rsidRPr="00B2339F" w:rsidRDefault="000225C1">
      <w:pPr>
        <w:pStyle w:val="B3"/>
      </w:pPr>
      <w:r w:rsidRPr="00B2339F">
        <w:t>3</w:t>
      </w:r>
      <w:r w:rsidRPr="00B2339F">
        <w:tab/>
        <w:t>or greater indicates TSG approved document under change control.</w:t>
      </w:r>
    </w:p>
    <w:p w14:paraId="5C6DC83B" w14:textId="77777777" w:rsidR="000225C1" w:rsidRPr="00B2339F" w:rsidRDefault="000225C1">
      <w:pPr>
        <w:pStyle w:val="B2"/>
      </w:pPr>
      <w:r w:rsidRPr="00B2339F">
        <w:t>y</w:t>
      </w:r>
      <w:r w:rsidRPr="00B2339F">
        <w:tab/>
        <w:t>the second digit is incremented for all changes of substance, i.e. technical enhancements, corrections, updates, etc.</w:t>
      </w:r>
    </w:p>
    <w:p w14:paraId="7AA761D0" w14:textId="77777777" w:rsidR="000225C1" w:rsidRPr="00B2339F" w:rsidRDefault="000225C1">
      <w:pPr>
        <w:pStyle w:val="B2"/>
      </w:pPr>
      <w:r w:rsidRPr="00B2339F">
        <w:t>z</w:t>
      </w:r>
      <w:r w:rsidRPr="00B2339F">
        <w:tab/>
        <w:t>the third digit is incremented when editorial only changes have been incorporated in the document.</w:t>
      </w:r>
    </w:p>
    <w:p w14:paraId="0260555D" w14:textId="77777777" w:rsidR="000225C1" w:rsidRPr="00B2339F" w:rsidRDefault="000225C1">
      <w:pPr>
        <w:pStyle w:val="Heading1"/>
      </w:pPr>
      <w:r w:rsidRPr="00B2339F">
        <w:br w:type="page"/>
      </w:r>
      <w:bookmarkStart w:id="6" w:name="_Toc20994527"/>
      <w:bookmarkStart w:id="7" w:name="_Toc131612057"/>
      <w:bookmarkStart w:id="8" w:name="_Toc131612151"/>
      <w:r w:rsidRPr="00B2339F">
        <w:lastRenderedPageBreak/>
        <w:t>1</w:t>
      </w:r>
      <w:r w:rsidRPr="00B2339F">
        <w:tab/>
        <w:t>Scope</w:t>
      </w:r>
      <w:bookmarkEnd w:id="6"/>
      <w:bookmarkEnd w:id="7"/>
      <w:bookmarkEnd w:id="8"/>
    </w:p>
    <w:p w14:paraId="44B77A5F" w14:textId="77777777" w:rsidR="000225C1" w:rsidRPr="00B2339F" w:rsidRDefault="000225C1">
      <w:pPr>
        <w:rPr>
          <w:rFonts w:cs="v4.2.0"/>
        </w:rPr>
      </w:pPr>
      <w:r w:rsidRPr="00B2339F">
        <w:rPr>
          <w:rFonts w:cs="v4.2.0"/>
        </w:rPr>
        <w:t>The present document covers the assessment of E-UTRA</w:t>
      </w:r>
      <w:r w:rsidR="004E50E9" w:rsidRPr="00B2339F">
        <w:rPr>
          <w:rFonts w:cs="v5.0.0"/>
        </w:rPr>
        <w:t>, E-UTRA with NB-IoT or NB-IoT</w:t>
      </w:r>
      <w:r w:rsidRPr="00B2339F">
        <w:rPr>
          <w:rFonts w:cs="v4.2.0"/>
        </w:rPr>
        <w:t xml:space="preserve"> base stations, repeaters and associated ancillary equipment in respect of Electromagnetic Compatibility (EMC). </w:t>
      </w:r>
    </w:p>
    <w:p w14:paraId="4DDE6116" w14:textId="77777777" w:rsidR="000225C1" w:rsidRPr="00B2339F" w:rsidRDefault="000225C1">
      <w:pPr>
        <w:rPr>
          <w:rFonts w:cs="v4.2.0"/>
        </w:rPr>
      </w:pPr>
      <w:r w:rsidRPr="00B2339F">
        <w:rPr>
          <w:rFonts w:cs="v4.2.0"/>
        </w:rPr>
        <w:t>The present document specifies the applicable test conditions, performance assessment and performance criteria for E-UTRA</w:t>
      </w:r>
      <w:r w:rsidR="004E50E9" w:rsidRPr="00B2339F">
        <w:rPr>
          <w:rFonts w:cs="v5.0.0"/>
        </w:rPr>
        <w:t>, E-UTRA with NB-IoT or NB-IoT</w:t>
      </w:r>
      <w:r w:rsidRPr="00B2339F">
        <w:rPr>
          <w:rFonts w:cs="v4.2.0"/>
        </w:rPr>
        <w:t xml:space="preserve"> base stations, repeaters and associated ancillary equipment in one of the following categories:</w:t>
      </w:r>
    </w:p>
    <w:p w14:paraId="673F59EA" w14:textId="77777777" w:rsidR="000225C1" w:rsidRPr="00B2339F" w:rsidRDefault="005B053F">
      <w:pPr>
        <w:ind w:left="568" w:hanging="284"/>
        <w:rPr>
          <w:rFonts w:cs="v4.2.0"/>
        </w:rPr>
      </w:pPr>
      <w:r w:rsidRPr="00B2339F">
        <w:rPr>
          <w:rFonts w:cs="v4.2.0"/>
        </w:rPr>
        <w:t>-</w:t>
      </w:r>
      <w:r w:rsidRPr="00B2339F">
        <w:rPr>
          <w:rFonts w:cs="v4.2.0"/>
        </w:rPr>
        <w:tab/>
        <w:t>base s</w:t>
      </w:r>
      <w:r w:rsidR="000225C1" w:rsidRPr="00B2339F">
        <w:rPr>
          <w:rFonts w:cs="v4.2.0"/>
        </w:rPr>
        <w:t>ations of E-UTRA</w:t>
      </w:r>
      <w:r w:rsidR="004E50E9" w:rsidRPr="00B2339F">
        <w:rPr>
          <w:rFonts w:cs="v5.0.0"/>
        </w:rPr>
        <w:t>, E-UTRA with NB-IoT or NB-IoT</w:t>
      </w:r>
      <w:r w:rsidR="000225C1" w:rsidRPr="00B2339F">
        <w:rPr>
          <w:rFonts w:cs="v4.2.0"/>
        </w:rPr>
        <w:t xml:space="preserve"> meeting the requirements of TS 36.104 [2], with conformance demonstrated by compliance to TS 36.141 [3].</w:t>
      </w:r>
    </w:p>
    <w:p w14:paraId="04694672" w14:textId="77777777" w:rsidR="000225C1" w:rsidRPr="00B2339F" w:rsidRDefault="000225C1">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55C02E1F" w14:textId="77777777" w:rsidR="000225C1" w:rsidRPr="00B2339F" w:rsidRDefault="000225C1">
      <w:pPr>
        <w:rPr>
          <w:rFonts w:cs="v4.2.0"/>
        </w:rPr>
      </w:pPr>
      <w:r w:rsidRPr="00B2339F">
        <w:rPr>
          <w:rFonts w:cs="v4.2.0"/>
        </w:rPr>
        <w:t>Technical requirements related to the antenna port of E-UTRA</w:t>
      </w:r>
      <w:r w:rsidR="004E50E9"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48B649A2" w14:textId="77777777" w:rsidR="000225C1" w:rsidRPr="00B2339F" w:rsidRDefault="000225C1">
      <w:pPr>
        <w:rPr>
          <w:rFonts w:cs="v4.2.0"/>
        </w:rPr>
      </w:pPr>
      <w:r w:rsidRPr="00B2339F">
        <w:rPr>
          <w:rFonts w:cs="v4.2.0"/>
        </w:rPr>
        <w:t xml:space="preserve">The environment classification used in the present document refers to the </w:t>
      </w:r>
      <w:r w:rsidR="0019199C" w:rsidRPr="00B2339F">
        <w:t>residential, commercial and light industrial</w:t>
      </w:r>
      <w:r w:rsidR="0019199C" w:rsidRPr="00B2339F">
        <w:rPr>
          <w:rFonts w:cs="v4.2.0"/>
        </w:rPr>
        <w:t xml:space="preserve"> </w:t>
      </w:r>
      <w:r w:rsidRPr="00B2339F">
        <w:rPr>
          <w:rFonts w:cs="v4.2.0"/>
        </w:rPr>
        <w:t>environment classification used in IEC 61000-6-1 [6] and IEC 61000-6-3 [7].</w:t>
      </w:r>
    </w:p>
    <w:p w14:paraId="143394AF" w14:textId="77777777" w:rsidR="000225C1" w:rsidRPr="00B2339F" w:rsidRDefault="000225C1">
      <w:pPr>
        <w:rPr>
          <w:rFonts w:cs="v4.2.0"/>
        </w:rPr>
      </w:pPr>
      <w:r w:rsidRPr="00B2339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9DBC655" w14:textId="77777777" w:rsidR="000225C1" w:rsidRPr="00B2339F" w:rsidRDefault="000225C1">
      <w:pPr>
        <w:pStyle w:val="Heading1"/>
      </w:pPr>
      <w:bookmarkStart w:id="9" w:name="_Toc20994528"/>
      <w:bookmarkStart w:id="10" w:name="_Toc131612058"/>
      <w:bookmarkStart w:id="11" w:name="_Toc131612152"/>
      <w:r w:rsidRPr="00B2339F">
        <w:t>2</w:t>
      </w:r>
      <w:r w:rsidRPr="00B2339F">
        <w:tab/>
        <w:t>References</w:t>
      </w:r>
      <w:bookmarkEnd w:id="9"/>
      <w:bookmarkEnd w:id="10"/>
      <w:bookmarkEnd w:id="11"/>
    </w:p>
    <w:p w14:paraId="1F546CAB" w14:textId="77777777" w:rsidR="000225C1" w:rsidRPr="00B2339F" w:rsidRDefault="000225C1">
      <w:r w:rsidRPr="00B2339F">
        <w:t>The following documents contain provisions which, through reference in this text, constitute provisions of the present document.</w:t>
      </w:r>
    </w:p>
    <w:p w14:paraId="04D9A208" w14:textId="77777777" w:rsidR="00582160" w:rsidRPr="00B2339F" w:rsidRDefault="00582160" w:rsidP="00582160">
      <w:pPr>
        <w:pStyle w:val="B1"/>
      </w:pPr>
      <w:r w:rsidRPr="00B2339F">
        <w:t>-</w:t>
      </w:r>
      <w:r w:rsidRPr="00B2339F">
        <w:tab/>
        <w:t>References are either specific (identified by date of publication, edition number, version number, etc.) or non</w:t>
      </w:r>
      <w:r w:rsidRPr="00B2339F">
        <w:noBreakHyphen/>
        <w:t>specific.</w:t>
      </w:r>
    </w:p>
    <w:p w14:paraId="2C29D271" w14:textId="77777777" w:rsidR="00582160" w:rsidRPr="00B2339F" w:rsidRDefault="00582160" w:rsidP="00582160">
      <w:pPr>
        <w:pStyle w:val="B1"/>
      </w:pPr>
      <w:r w:rsidRPr="00B2339F">
        <w:t>-</w:t>
      </w:r>
      <w:r w:rsidRPr="00B2339F">
        <w:tab/>
        <w:t>For a specific reference, subsequent revisions do not apply.</w:t>
      </w:r>
    </w:p>
    <w:p w14:paraId="5B7B021B" w14:textId="77777777" w:rsidR="00582160" w:rsidRPr="00B2339F" w:rsidRDefault="00582160" w:rsidP="00582160">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90CA379" w14:textId="77777777" w:rsidR="000225C1" w:rsidRPr="00B2339F" w:rsidRDefault="000225C1">
      <w:pPr>
        <w:keepLines/>
        <w:ind w:left="1702" w:hanging="1418"/>
      </w:pPr>
      <w:r w:rsidRPr="00B2339F">
        <w:t>[1]</w:t>
      </w:r>
      <w:r w:rsidRPr="00B2339F">
        <w:tab/>
        <w:t>3GPP TR 21.905: "Vocabulary for 3GPP Specifications".</w:t>
      </w:r>
    </w:p>
    <w:p w14:paraId="14E80E62" w14:textId="77777777" w:rsidR="000225C1" w:rsidRPr="00B2339F" w:rsidRDefault="000225C1">
      <w:pPr>
        <w:keepLines/>
        <w:ind w:left="1702" w:hanging="1418"/>
      </w:pPr>
      <w:r w:rsidRPr="00B2339F">
        <w:t>[2]</w:t>
      </w:r>
      <w:r w:rsidRPr="00B2339F">
        <w:tab/>
        <w:t>3GPP TR 36.104: "Evolved Universal Terrestrial Radio Access (E-UTRA); Base Station (BS) radio transmission and reception".</w:t>
      </w:r>
    </w:p>
    <w:p w14:paraId="257C8CA3" w14:textId="77777777" w:rsidR="000225C1" w:rsidRPr="00B2339F" w:rsidRDefault="000225C1">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362C042F" w14:textId="77777777" w:rsidR="000225C1" w:rsidRPr="00B2339F" w:rsidRDefault="000225C1">
      <w:pPr>
        <w:keepLines/>
        <w:ind w:left="1702" w:hanging="1418"/>
      </w:pPr>
      <w:r w:rsidRPr="00B2339F">
        <w:t>[4]</w:t>
      </w:r>
      <w:r w:rsidRPr="00B2339F">
        <w:tab/>
        <w:t>3GPP TR 36.106: "Evolved Universal Terrestrial Radio Access (E-UTRA); Repeater radio transmission and reception".</w:t>
      </w:r>
    </w:p>
    <w:p w14:paraId="51A9570A" w14:textId="77777777" w:rsidR="000225C1" w:rsidRPr="00B2339F" w:rsidRDefault="000225C1">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87CFDE9" w14:textId="77777777" w:rsidR="000225C1" w:rsidRPr="00B2339F" w:rsidRDefault="000225C1">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1E25C756" w14:textId="77777777" w:rsidR="000225C1" w:rsidRPr="00B2339F" w:rsidRDefault="000225C1" w:rsidP="0019199C">
      <w:pPr>
        <w:keepLines/>
        <w:ind w:left="1702" w:hanging="1418"/>
        <w:rPr>
          <w:rFonts w:cs="v4.2.0"/>
        </w:rPr>
      </w:pPr>
      <w:r w:rsidRPr="00B2339F">
        <w:rPr>
          <w:rFonts w:cs="v4.2.0"/>
        </w:rPr>
        <w:t>[7]</w:t>
      </w:r>
      <w:r w:rsidRPr="00B2339F">
        <w:rPr>
          <w:rFonts w:cs="v4.2.0"/>
        </w:rPr>
        <w:tab/>
        <w:t>IEC 61000-6-3:</w:t>
      </w:r>
      <w:r w:rsidR="0019199C" w:rsidRPr="00B2339F">
        <w:t>2006/AMD1:2010:</w:t>
      </w:r>
      <w:r w:rsidRPr="00B2339F">
        <w:rPr>
          <w:rFonts w:cs="v4.2.0"/>
        </w:rPr>
        <w:t xml:space="preserve"> "Electromagnetic compatibility (EMC) - Part 6: Generic standards - Section 3: Emission standard for residential, commercial and light industrial environments".</w:t>
      </w:r>
    </w:p>
    <w:p w14:paraId="2A5CF31A" w14:textId="77777777" w:rsidR="000225C1" w:rsidRPr="00B2339F" w:rsidRDefault="000225C1">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14:paraId="4AE70383" w14:textId="77777777" w:rsidR="000225C1" w:rsidRPr="00B2339F" w:rsidRDefault="000225C1">
      <w:pPr>
        <w:pStyle w:val="EX"/>
      </w:pPr>
      <w:r w:rsidRPr="00B2339F">
        <w:lastRenderedPageBreak/>
        <w:t>[9]</w:t>
      </w:r>
      <w:r w:rsidRPr="00B2339F">
        <w:tab/>
        <w:t>3GPP TR 36.101: "Evolved Universal Terrestrial Radio Access (E-UTRA); User Equipment (UE) radio transmission and reception".</w:t>
      </w:r>
    </w:p>
    <w:p w14:paraId="1B7E94FB" w14:textId="77777777" w:rsidR="000225C1" w:rsidRPr="00B2339F" w:rsidRDefault="000225C1">
      <w:pPr>
        <w:pStyle w:val="EX"/>
      </w:pPr>
      <w:r w:rsidRPr="00B2339F">
        <w:t>[10]</w:t>
      </w:r>
      <w:r w:rsidRPr="00B2339F">
        <w:tab/>
        <w:t>ITU-R Rec. SM.329: "Unwanted emissions in the spurious domain".</w:t>
      </w:r>
    </w:p>
    <w:p w14:paraId="6226133C" w14:textId="77777777" w:rsidR="000225C1" w:rsidRPr="00B2339F" w:rsidRDefault="000225C1">
      <w:pPr>
        <w:pStyle w:val="EX"/>
      </w:pPr>
      <w:r w:rsidRPr="00B2339F">
        <w:t>[11]</w:t>
      </w:r>
      <w:r w:rsidRPr="00B2339F">
        <w:tab/>
      </w:r>
      <w:r w:rsidR="00A65800" w:rsidRPr="00B2339F">
        <w:t>Void</w:t>
      </w:r>
    </w:p>
    <w:p w14:paraId="69BCCB85" w14:textId="77777777" w:rsidR="000225C1" w:rsidRPr="00B2339F" w:rsidRDefault="000225C1">
      <w:pPr>
        <w:pStyle w:val="EX"/>
      </w:pPr>
      <w:r w:rsidRPr="00B2339F">
        <w:t>[12]</w:t>
      </w:r>
      <w:r w:rsidRPr="00B2339F">
        <w:tab/>
      </w:r>
      <w:r w:rsidR="00D7130F">
        <w:t>Void</w:t>
      </w:r>
    </w:p>
    <w:p w14:paraId="0AD8AEA5" w14:textId="77777777" w:rsidR="000225C1" w:rsidRPr="00B2339F" w:rsidRDefault="000225C1">
      <w:pPr>
        <w:pStyle w:val="EX"/>
      </w:pPr>
      <w:r w:rsidRPr="00B2339F">
        <w:t>[13]</w:t>
      </w:r>
      <w:r w:rsidRPr="00B2339F">
        <w:tab/>
        <w:t>IEC 61000-3-2 (2004): "Electromagnetic compatibility (EMC) - Part 3: Limits - Section 2: Limits for harmonic current emissions (equipment input current ≤ 16 A)".</w:t>
      </w:r>
    </w:p>
    <w:p w14:paraId="35B0B70D" w14:textId="77777777" w:rsidR="000225C1" w:rsidRPr="00B2339F" w:rsidRDefault="000225C1">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576B2FA9" w14:textId="77777777" w:rsidR="000225C1" w:rsidRPr="00B2339F" w:rsidRDefault="000225C1">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46103A3D" w14:textId="77777777" w:rsidR="000225C1" w:rsidRPr="00B2339F" w:rsidRDefault="000225C1">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779719D0" w14:textId="77777777" w:rsidR="000225C1" w:rsidRPr="00B2339F" w:rsidRDefault="000225C1">
      <w:pPr>
        <w:pStyle w:val="EX"/>
      </w:pPr>
      <w:r w:rsidRPr="00B2339F">
        <w:t>[17]</w:t>
      </w:r>
      <w:r w:rsidRPr="00B2339F">
        <w:tab/>
        <w:t>IEC 61000-4-3: "Electromagnetic compatibility (EMC) - Part 4: Testing and measurement techniques - Section 3: Radiated, radio-frequency electromagnetic field immunity test".</w:t>
      </w:r>
    </w:p>
    <w:p w14:paraId="7AC630BA" w14:textId="77777777" w:rsidR="000225C1" w:rsidRPr="00B2339F" w:rsidRDefault="000225C1">
      <w:pPr>
        <w:pStyle w:val="EX"/>
      </w:pPr>
      <w:r w:rsidRPr="00B2339F">
        <w:t>[18]</w:t>
      </w:r>
      <w:r w:rsidRPr="00B2339F">
        <w:tab/>
        <w:t>IEC 61000-4-2: "Electromagnetic compatibility (EMC) - Part 4: Testing and measurement techniques - Section 2: Electrostatic discharge immunity test".</w:t>
      </w:r>
    </w:p>
    <w:p w14:paraId="20484CA1" w14:textId="77777777" w:rsidR="000225C1" w:rsidRPr="00B2339F" w:rsidRDefault="000225C1">
      <w:pPr>
        <w:pStyle w:val="EX"/>
      </w:pPr>
      <w:r w:rsidRPr="00B2339F">
        <w:t>[19]</w:t>
      </w:r>
      <w:r w:rsidRPr="00B2339F">
        <w:tab/>
        <w:t>IEC 61000-4-4: "Electromagnetic compatibility (EMC) - Part 4: Testing and measurement techniques - Section 4: Electrical fast transient/burst immunity test".</w:t>
      </w:r>
    </w:p>
    <w:p w14:paraId="10B0761D" w14:textId="77777777" w:rsidR="000225C1" w:rsidRPr="00B2339F" w:rsidRDefault="000225C1">
      <w:pPr>
        <w:pStyle w:val="EX"/>
      </w:pPr>
      <w:r w:rsidRPr="00B2339F">
        <w:t>[20]</w:t>
      </w:r>
      <w:r w:rsidRPr="00B2339F">
        <w:tab/>
        <w:t>IEC 61000-4-6: "Electromagnetic compatibility (EMC) - Part 4: Testing and measurement techniques - Section 6: Immunity to contacted disturbances, induced by radio frequency fields".</w:t>
      </w:r>
    </w:p>
    <w:p w14:paraId="5CAFDDCC" w14:textId="77777777" w:rsidR="000225C1" w:rsidRPr="00B2339F" w:rsidRDefault="000225C1">
      <w:pPr>
        <w:pStyle w:val="EX"/>
      </w:pPr>
      <w:r w:rsidRPr="00B2339F">
        <w:t>[21]</w:t>
      </w:r>
      <w:r w:rsidRPr="00B2339F">
        <w:tab/>
        <w:t>IEC 61000-4-11: "Electromagnetic compatibility (EMC) - Part 4: Testing and measurement techniques - Section 11: Voltage dips, short interruptions and voltage variations. Immunity tests".</w:t>
      </w:r>
    </w:p>
    <w:p w14:paraId="61DCBBD7" w14:textId="77777777" w:rsidR="000225C1" w:rsidRPr="00B2339F" w:rsidRDefault="000225C1">
      <w:pPr>
        <w:pStyle w:val="EX"/>
      </w:pPr>
      <w:r w:rsidRPr="00B2339F">
        <w:t>[22]</w:t>
      </w:r>
      <w:r w:rsidRPr="00B2339F">
        <w:tab/>
        <w:t>IEC 61000-4-5: "Electromagnetic compatibility (EMC) - Part 4: Testing and measurement techniques - Section 5: Surge immunity test".</w:t>
      </w:r>
    </w:p>
    <w:p w14:paraId="6C1F140D" w14:textId="77777777" w:rsidR="000225C1" w:rsidRPr="00B2339F" w:rsidRDefault="000225C1">
      <w:pPr>
        <w:pStyle w:val="EX"/>
      </w:pPr>
      <w:r w:rsidRPr="00B2339F">
        <w:t>[23]</w:t>
      </w:r>
      <w:r w:rsidRPr="00B2339F">
        <w:tab/>
        <w:t>ITU-R Recommendation SM.1539 (2001): "Variation of the boundary between the out-of-band and spurious domains required for the application of Recommendations ITU-R SM.1541 and ITU-R SM.329".</w:t>
      </w:r>
    </w:p>
    <w:p w14:paraId="7F51149B" w14:textId="77777777" w:rsidR="002C42DF" w:rsidRPr="00B2339F" w:rsidRDefault="002C42DF">
      <w:pPr>
        <w:pStyle w:val="EX"/>
      </w:pPr>
      <w:r w:rsidRPr="00B2339F">
        <w:t>[24]</w:t>
      </w:r>
      <w:r w:rsidRPr="00B2339F">
        <w:tab/>
        <w:t>3GPP TS 37.113: "E-UTRA, UTRA and GSM/EDGE; Multi-Standard Radio (MSR) Base Station (BS) Electromagnetic Compatibility (EMC)".</w:t>
      </w:r>
    </w:p>
    <w:p w14:paraId="64906F13" w14:textId="4E5CB17C" w:rsidR="00A65800" w:rsidRDefault="00A65800">
      <w:pPr>
        <w:pStyle w:val="EX"/>
      </w:pPr>
      <w:r w:rsidRPr="00B2339F">
        <w:t>[25]</w:t>
      </w:r>
      <w:r w:rsidRPr="00B2339F">
        <w:tab/>
        <w:t xml:space="preserve">CISPR 32: </w:t>
      </w:r>
      <w:r w:rsidR="00464E30" w:rsidRPr="00B2339F">
        <w:t>"</w:t>
      </w:r>
      <w:r w:rsidRPr="00B2339F">
        <w:t>Electromagnetic compatibility of multimedia equipment - Emission requirements</w:t>
      </w:r>
      <w:r w:rsidR="00464E30" w:rsidRPr="00B2339F">
        <w:t>"</w:t>
      </w:r>
      <w:r w:rsidRPr="00B2339F">
        <w:t>.</w:t>
      </w:r>
    </w:p>
    <w:p w14:paraId="5511C15B" w14:textId="48951472" w:rsidR="00095016" w:rsidRPr="00B2339F" w:rsidRDefault="00095016">
      <w:pPr>
        <w:pStyle w:val="EX"/>
        <w:rPr>
          <w:rFonts w:cs="v5.0.0"/>
        </w:rPr>
      </w:pPr>
      <w:r>
        <w:t>[26]</w:t>
      </w:r>
      <w:r>
        <w:tab/>
        <w:t>IEC 61000-4-21: "</w:t>
      </w:r>
      <w:r w:rsidRPr="0066716B">
        <w:t xml:space="preserve">Electromagnetic Compatibility (EMC) Part 4-21: Testing </w:t>
      </w:r>
      <w:r>
        <w:t>a</w:t>
      </w:r>
      <w:r w:rsidRPr="0066716B">
        <w:t>nd Measurement Techniques Reverberation Chamber Test Methods</w:t>
      </w:r>
      <w:r>
        <w:t>".</w:t>
      </w:r>
    </w:p>
    <w:p w14:paraId="140213FB" w14:textId="77777777" w:rsidR="000225C1" w:rsidRPr="00B2339F" w:rsidRDefault="000225C1">
      <w:pPr>
        <w:pStyle w:val="Heading1"/>
      </w:pPr>
      <w:bookmarkStart w:id="12" w:name="_Toc20994529"/>
      <w:bookmarkStart w:id="13" w:name="_Toc131612059"/>
      <w:bookmarkStart w:id="14" w:name="_Toc131612153"/>
      <w:r w:rsidRPr="00B2339F">
        <w:t>3</w:t>
      </w:r>
      <w:r w:rsidRPr="00B2339F">
        <w:tab/>
        <w:t>Definitions, symbols and abbreviations</w:t>
      </w:r>
      <w:bookmarkEnd w:id="12"/>
      <w:bookmarkEnd w:id="13"/>
      <w:bookmarkEnd w:id="14"/>
    </w:p>
    <w:p w14:paraId="2EC54320" w14:textId="77777777" w:rsidR="00FD041C" w:rsidRPr="00B2339F" w:rsidRDefault="00FD041C" w:rsidP="00FD041C">
      <w:pPr>
        <w:pStyle w:val="Heading2"/>
      </w:pPr>
      <w:bookmarkStart w:id="15" w:name="_Toc20994530"/>
      <w:bookmarkStart w:id="16" w:name="_Toc131612060"/>
      <w:bookmarkStart w:id="17" w:name="_Toc131612154"/>
      <w:r w:rsidRPr="00B2339F">
        <w:t>3.1</w:t>
      </w:r>
      <w:r w:rsidRPr="00B2339F">
        <w:tab/>
        <w:t>Definitions</w:t>
      </w:r>
      <w:bookmarkEnd w:id="15"/>
      <w:bookmarkEnd w:id="16"/>
      <w:bookmarkEnd w:id="17"/>
    </w:p>
    <w:p w14:paraId="60ACEC47" w14:textId="77777777" w:rsidR="00FD041C" w:rsidRPr="00B2339F" w:rsidRDefault="00FD041C" w:rsidP="00FD041C">
      <w:r w:rsidRPr="00B2339F">
        <w:t>For the purposes of the present document, the terms and definitions given in TR 21.905 [1] and the following apply. A term defined in the present document takes precedence over the definition of the same term, if any, in TR 21.905 [1].</w:t>
      </w:r>
    </w:p>
    <w:p w14:paraId="64F14ED6" w14:textId="77777777" w:rsidR="00FD041C" w:rsidRPr="00B2339F" w:rsidRDefault="00FD041C" w:rsidP="00FD041C">
      <w:pPr>
        <w:rPr>
          <w:rFonts w:cs="v4.2.0"/>
        </w:rPr>
      </w:pPr>
      <w:r w:rsidRPr="00B2339F">
        <w:rPr>
          <w:rFonts w:cs="v4.2.0"/>
          <w:b/>
        </w:rPr>
        <w:t>Ancillary equipment:</w:t>
      </w:r>
      <w:r w:rsidRPr="00B2339F">
        <w:rPr>
          <w:rFonts w:cs="v4.2.0"/>
        </w:rPr>
        <w:t xml:space="preserve"> Equipment (apparatus), used in connection with a receiver, transmitter or transceiver is considered as an ancillary equipment (apparatus) if:</w:t>
      </w:r>
    </w:p>
    <w:p w14:paraId="186A48ED" w14:textId="77777777" w:rsidR="00FD041C" w:rsidRPr="00B2339F" w:rsidRDefault="00FD041C" w:rsidP="00FD041C">
      <w:pPr>
        <w:ind w:left="568" w:hanging="284"/>
        <w:rPr>
          <w:rFonts w:cs="v4.2.0"/>
        </w:rPr>
      </w:pPr>
      <w:r w:rsidRPr="00B2339F">
        <w:rPr>
          <w:rFonts w:cs="v4.2.0"/>
        </w:rPr>
        <w:lastRenderedPageBreak/>
        <w:t>-</w:t>
      </w:r>
      <w:r w:rsidRPr="00B2339F">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407C7621" w14:textId="77777777" w:rsidR="00FD041C" w:rsidRPr="00B2339F" w:rsidRDefault="00FD041C" w:rsidP="00FD041C">
      <w:pPr>
        <w:ind w:left="568" w:hanging="284"/>
        <w:rPr>
          <w:rFonts w:cs="v4.2.0"/>
        </w:rPr>
      </w:pPr>
      <w:r w:rsidRPr="00B2339F">
        <w:rPr>
          <w:rFonts w:cs="v4.2.0"/>
        </w:rPr>
        <w:t>-</w:t>
      </w:r>
      <w:r w:rsidRPr="00B2339F">
        <w:rPr>
          <w:rFonts w:cs="v4.2.0"/>
        </w:rPr>
        <w:tab/>
        <w:t xml:space="preserve">the equipment cannot be used on a </w:t>
      </w:r>
      <w:r w:rsidR="006576D8" w:rsidRPr="00B2339F">
        <w:rPr>
          <w:rFonts w:cs="v4.2.0"/>
        </w:rPr>
        <w:t xml:space="preserve">stand-alone </w:t>
      </w:r>
      <w:r w:rsidRPr="00B2339F">
        <w:rPr>
          <w:rFonts w:cs="v4.2.0"/>
        </w:rPr>
        <w:t>basis to provide user functions independently of a receiver, transmitter or transceiver; and</w:t>
      </w:r>
    </w:p>
    <w:p w14:paraId="01CC9527" w14:textId="77777777" w:rsidR="00FD041C" w:rsidRPr="00B2339F" w:rsidRDefault="00FD041C" w:rsidP="00FD041C">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(i.e. it is not a sub</w:t>
      </w:r>
      <w:r w:rsidRPr="00B2339F">
        <w:rPr>
          <w:rFonts w:cs="v4.2.0"/>
        </w:rPr>
        <w:noBreakHyphen/>
        <w:t>unit of the main equipment essential to the main equipment basic functions).</w:t>
      </w:r>
    </w:p>
    <w:p w14:paraId="20829F62" w14:textId="77777777" w:rsidR="00FD041C" w:rsidRPr="00B2339F" w:rsidRDefault="00FD041C" w:rsidP="00FD041C">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(e.g. via an AC/DC converter or power supply) by AC mains network, or an extended local DC mains network.</w:t>
      </w:r>
    </w:p>
    <w:p w14:paraId="4E293E81" w14:textId="77777777" w:rsidR="00FD041C" w:rsidRPr="00B2339F" w:rsidRDefault="00FD041C" w:rsidP="00FD041C">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F4FCBC8" w14:textId="77777777" w:rsidR="00FD041C" w:rsidRPr="00B2339F" w:rsidRDefault="00FD041C" w:rsidP="00FD041C">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5349873B" w14:textId="77777777" w:rsidR="00FD041C" w:rsidRPr="00B2339F" w:rsidRDefault="00FD041C" w:rsidP="00FD041C">
      <w:pPr>
        <w:rPr>
          <w:rFonts w:cs="v4.2.0"/>
          <w:b/>
        </w:rPr>
      </w:pPr>
      <w:r w:rsidRPr="00B2339F">
        <w:rPr>
          <w:b/>
        </w:rPr>
        <w:t xml:space="preserve">Maximum throughput: </w:t>
      </w:r>
      <w:r w:rsidRPr="00B2339F">
        <w:rPr>
          <w:bCs/>
        </w:rPr>
        <w:t>The maximum achievable throughput for a reference measurement channel.</w:t>
      </w:r>
    </w:p>
    <w:p w14:paraId="46D5B887" w14:textId="77777777" w:rsidR="006576D8" w:rsidRPr="00B2339F" w:rsidRDefault="006576D8" w:rsidP="006576D8">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1014E192" w14:textId="77777777" w:rsidR="004E50E9" w:rsidRPr="00B2339F" w:rsidRDefault="004E50E9" w:rsidP="004E50E9">
      <w:pPr>
        <w:tabs>
          <w:tab w:val="left" w:pos="2448"/>
          <w:tab w:val="left" w:pos="9468"/>
        </w:tabs>
      </w:pPr>
      <w:r w:rsidRPr="00B2339F">
        <w:rPr>
          <w:b/>
        </w:rPr>
        <w:t>NB-IoT In-band operation:</w:t>
      </w:r>
      <w:r w:rsidRPr="00B2339F">
        <w:t xml:space="preserve"> NB-IoT is operating in-band when it utilizes the resource block(s) within a normal E-UTRA carrier</w:t>
      </w:r>
    </w:p>
    <w:p w14:paraId="0C1E5F4E" w14:textId="77777777" w:rsidR="004E50E9" w:rsidRPr="00B2339F" w:rsidRDefault="004E50E9" w:rsidP="004E50E9">
      <w:r w:rsidRPr="00B2339F">
        <w:rPr>
          <w:b/>
        </w:rPr>
        <w:t>NB-IoT guard band operation:</w:t>
      </w:r>
      <w:r w:rsidRPr="00B2339F">
        <w:t xml:space="preserve"> NB-IoT is operating in guard band when it utilizes the unused resource block(s) within a E-UTRA carrier</w:t>
      </w:r>
      <w:r w:rsidR="00464E30">
        <w:t>'</w:t>
      </w:r>
      <w:r w:rsidRPr="00B2339F">
        <w:t>s guard-band.</w:t>
      </w:r>
    </w:p>
    <w:p w14:paraId="043AEED5" w14:textId="77777777" w:rsidR="004E50E9" w:rsidRPr="00B2339F" w:rsidRDefault="004E50E9" w:rsidP="004E50E9">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63E91D65" w14:textId="77777777" w:rsidR="00FD041C" w:rsidRPr="00B2339F" w:rsidRDefault="00FD041C" w:rsidP="00FD041C">
      <w:pPr>
        <w:rPr>
          <w:rFonts w:cs="v4.2.0"/>
        </w:rPr>
      </w:pPr>
      <w:r w:rsidRPr="00B2339F">
        <w:rPr>
          <w:rFonts w:cs="v4.2.0"/>
          <w:b/>
        </w:rPr>
        <w:t>Radio communications equipment :</w:t>
      </w:r>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119987E" w14:textId="77777777" w:rsidR="00FD041C" w:rsidRPr="00B2339F" w:rsidRDefault="00FD041C" w:rsidP="00FD041C">
      <w:pPr>
        <w:rPr>
          <w:rFonts w:cs="v4.2.0"/>
          <w:bCs/>
        </w:rPr>
      </w:pPr>
      <w:r w:rsidRPr="00B2339F">
        <w:rPr>
          <w:rFonts w:cs="v4.2.0"/>
          <w:b/>
        </w:rPr>
        <w:t xml:space="preserve">Radio equipment: </w:t>
      </w:r>
      <w:r w:rsidRPr="00B2339F">
        <w:rPr>
          <w:rFonts w:cs="v4.2.0"/>
          <w:bCs/>
        </w:rPr>
        <w:t>Equipment which contains Radio digital unit and Radio unit.</w:t>
      </w:r>
    </w:p>
    <w:p w14:paraId="4DFBC35C" w14:textId="77777777" w:rsidR="00FD041C" w:rsidRPr="00B2339F" w:rsidRDefault="00FD041C" w:rsidP="00FD041C">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4E8272FE" w14:textId="77777777" w:rsidR="00FD041C" w:rsidRDefault="00FD041C" w:rsidP="00FD041C">
      <w:pPr>
        <w:rPr>
          <w:rFonts w:cs="v4.2.0"/>
          <w:bCs/>
        </w:rPr>
      </w:pPr>
      <w:r w:rsidRPr="00B2339F">
        <w:rPr>
          <w:rFonts w:cs="v4.2.0"/>
          <w:b/>
        </w:rPr>
        <w:t xml:space="preserve">Radio unit: </w:t>
      </w:r>
      <w:r w:rsidRPr="00B2339F">
        <w:rPr>
          <w:rFonts w:cs="v4.2.0"/>
          <w:bCs/>
        </w:rPr>
        <w:t>Equipment which contains transmitter and</w:t>
      </w:r>
      <w:r w:rsidR="009061E2" w:rsidRPr="00B2339F">
        <w:rPr>
          <w:rFonts w:cs="v4.2.0"/>
          <w:bCs/>
        </w:rPr>
        <w:t>/or</w:t>
      </w:r>
      <w:r w:rsidRPr="00B2339F">
        <w:rPr>
          <w:rFonts w:cs="v4.2.0"/>
          <w:bCs/>
        </w:rPr>
        <w:t xml:space="preserve"> receiver.</w:t>
      </w:r>
    </w:p>
    <w:p w14:paraId="7D826604" w14:textId="77777777" w:rsidR="00CA04FE" w:rsidRPr="00B2339F" w:rsidRDefault="00CA04FE" w:rsidP="00FD041C">
      <w:pPr>
        <w:rPr>
          <w:rFonts w:cs="v4.2.0"/>
          <w:bCs/>
        </w:rPr>
      </w:pPr>
      <w:r w:rsidRPr="004E4DC6">
        <w:rPr>
          <w:b/>
        </w:rPr>
        <w:t xml:space="preserve">receiver exclusion band: </w:t>
      </w:r>
      <w:r w:rsidR="00C87335">
        <w:t>B</w:t>
      </w:r>
      <w:r w:rsidRPr="004E4DC6">
        <w:t xml:space="preserve">and of frequencies over which no tests of radiated immunity of a receiver are made, and </w:t>
      </w:r>
      <w:r>
        <w:t xml:space="preserve">is </w:t>
      </w:r>
      <w:r w:rsidRPr="004E4DC6">
        <w:t>expressed relative to the BS receive band</w:t>
      </w:r>
      <w:r w:rsidR="00C87335">
        <w:t>.</w:t>
      </w:r>
    </w:p>
    <w:p w14:paraId="0E90AF4D" w14:textId="77777777" w:rsidR="00FD041C" w:rsidRPr="00B2339F" w:rsidRDefault="00FD041C" w:rsidP="00FD041C">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5FA1DC96" w14:textId="77777777" w:rsidR="00FD041C" w:rsidRPr="00B2339F" w:rsidRDefault="00FD041C" w:rsidP="00FD041C">
      <w:pPr>
        <w:rPr>
          <w:rFonts w:cs="v4.2.0"/>
          <w:bCs/>
        </w:rPr>
      </w:pPr>
      <w:r w:rsidRPr="00B2339F">
        <w:rPr>
          <w:rFonts w:cs="v4.2.0"/>
          <w:b/>
        </w:rPr>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5F98487F" w14:textId="77777777" w:rsidR="00FD041C" w:rsidRPr="00B2339F" w:rsidRDefault="00FD041C" w:rsidP="00FD041C">
      <w:pPr>
        <w:rPr>
          <w:rFonts w:cs="v4.2.0"/>
          <w:b/>
        </w:rPr>
      </w:pPr>
      <w:r w:rsidRPr="00B2339F">
        <w:rPr>
          <w:rFonts w:cs="v4.2.0"/>
          <w:b/>
        </w:rPr>
        <w:t>Repeater:</w:t>
      </w:r>
      <w:r w:rsidRPr="00B2339F">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B2339F">
        <w:t xml:space="preserve"> In operating bands specified with only down-link or up-link, only the up-link or down-link as specified for the operating band is repeated.</w:t>
      </w:r>
    </w:p>
    <w:p w14:paraId="70222074" w14:textId="77777777" w:rsidR="00FD041C" w:rsidRPr="00B2339F" w:rsidRDefault="00FD041C" w:rsidP="00FD041C">
      <w:pPr>
        <w:rPr>
          <w:rFonts w:cs="v4.2.0"/>
          <w:b/>
        </w:rPr>
      </w:pPr>
      <w:r w:rsidRPr="00B2339F">
        <w:rPr>
          <w:rFonts w:cs="v4.2.0"/>
          <w:b/>
        </w:rPr>
        <w:t xml:space="preserve">Signal and control : </w:t>
      </w:r>
      <w:r w:rsidRPr="00B2339F">
        <w:rPr>
          <w:rFonts w:cs="v4.2.0"/>
        </w:rPr>
        <w:t>Port which carries information or control signals, excluding antenna ports.</w:t>
      </w:r>
    </w:p>
    <w:p w14:paraId="6843E6B1" w14:textId="77777777" w:rsidR="00FD041C" w:rsidRPr="00B2339F" w:rsidRDefault="00FD041C" w:rsidP="00FD041C">
      <w:pPr>
        <w:rPr>
          <w:rFonts w:cs="v4.2.0"/>
        </w:rPr>
      </w:pPr>
      <w:r w:rsidRPr="00B2339F">
        <w:rPr>
          <w:rFonts w:cs="v4.2.0"/>
          <w:b/>
        </w:rPr>
        <w:lastRenderedPageBreak/>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0FF60B84" w14:textId="77777777" w:rsidR="00FD041C" w:rsidRPr="00B2339F" w:rsidRDefault="00FD041C" w:rsidP="00FD041C">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6D247A0D" w14:textId="77777777" w:rsidR="00FD041C" w:rsidRPr="00B2339F" w:rsidRDefault="00FD041C" w:rsidP="00FD041C">
      <w:pPr>
        <w:rPr>
          <w:rFonts w:cs="v4.2.0"/>
        </w:rPr>
      </w:pPr>
      <w:r w:rsidRPr="00B2339F">
        <w:rPr>
          <w:rFonts w:cs="v4.2.0"/>
          <w:b/>
        </w:rPr>
        <w:t>Transient phenomena:</w:t>
      </w:r>
      <w:r w:rsidRPr="00B2339F">
        <w:rPr>
          <w:rFonts w:cs="v4.2.0"/>
        </w:rPr>
        <w:t xml:space="preserve"> Pertaining to or designating a phenomena or a quantity which varies between two consecutive steady states during a time interval short compared with the time-scale of interest (IEC 60050-161 [8]).</w:t>
      </w:r>
    </w:p>
    <w:p w14:paraId="2B6B4048" w14:textId="77777777" w:rsidR="00FD041C" w:rsidRPr="00B2339F" w:rsidRDefault="00FD041C" w:rsidP="00FD041C">
      <w:pPr>
        <w:rPr>
          <w:rFonts w:cs="v4.2.0"/>
          <w:bCs/>
        </w:rPr>
      </w:pPr>
      <w:r w:rsidRPr="00B2339F">
        <w:rPr>
          <w:rFonts w:cs="v4.2.0"/>
          <w:b/>
        </w:rPr>
        <w:t xml:space="preserve">Transmitter exclusion band: </w:t>
      </w:r>
      <w:r w:rsidR="00CA04FE">
        <w:rPr>
          <w:rFonts w:cs="v4.2.0"/>
          <w:bCs/>
        </w:rPr>
        <w:t>B</w:t>
      </w:r>
      <w:r w:rsidRPr="00B2339F">
        <w:rPr>
          <w:rFonts w:cs="v4.2.0"/>
          <w:bCs/>
        </w:rPr>
        <w:t>and of frequencies over which no tests of radiated immunity of a transmitter are made</w:t>
      </w:r>
      <w:r w:rsidR="00CA04FE">
        <w:rPr>
          <w:rFonts w:cs="v4.2.0"/>
          <w:bCs/>
        </w:rPr>
        <w:t xml:space="preserve"> and</w:t>
      </w:r>
      <w:r w:rsidRPr="00B2339F">
        <w:rPr>
          <w:rFonts w:cs="v4.2.0"/>
          <w:bCs/>
        </w:rPr>
        <w:t xml:space="preserve"> is expressed relative to the carrier frequencies used (the carrier frequencies of the base stations activated transmitter(s)</w:t>
      </w:r>
      <w:r w:rsidR="00CA04FE">
        <w:rPr>
          <w:rFonts w:cs="v4.2.0"/>
          <w:bCs/>
        </w:rPr>
        <w:t>)</w:t>
      </w:r>
      <w:r w:rsidRPr="00B2339F">
        <w:rPr>
          <w:rFonts w:cs="v4.2.0"/>
          <w:bCs/>
        </w:rPr>
        <w:t>.</w:t>
      </w:r>
    </w:p>
    <w:p w14:paraId="4C8DD1DD" w14:textId="77777777" w:rsidR="00FD041C" w:rsidRPr="00B2339F" w:rsidRDefault="00A436CA" w:rsidP="00FD041C">
      <w:pPr>
        <w:pStyle w:val="TH"/>
      </w:pPr>
      <w:r w:rsidRPr="00B2339F">
        <w:rPr>
          <w:noProof/>
        </w:rPr>
        <w:drawing>
          <wp:inline distT="0" distB="0" distL="0" distR="0" wp14:anchorId="3A44290D" wp14:editId="63E7B3CF">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77B8DE9A" w14:textId="77777777" w:rsidR="00FD041C" w:rsidRPr="00B2339F" w:rsidRDefault="00FD041C" w:rsidP="00FD041C">
      <w:pPr>
        <w:pStyle w:val="TF"/>
      </w:pPr>
      <w:r w:rsidRPr="00B2339F">
        <w:t>Figure 3.1.1: Examples of ports</w:t>
      </w:r>
      <w:r w:rsidRPr="00B2339F">
        <w:rPr>
          <w:noProof/>
        </w:rPr>
        <w:t xml:space="preserve"> </w:t>
      </w:r>
    </w:p>
    <w:p w14:paraId="0A40B98D" w14:textId="77777777" w:rsidR="00FD041C" w:rsidRPr="00B2339F" w:rsidRDefault="00FD041C" w:rsidP="00944C08"/>
    <w:bookmarkStart w:id="18" w:name="_MON_1267436080"/>
    <w:bookmarkStart w:id="19" w:name="_MON_1267436084"/>
    <w:bookmarkStart w:id="20" w:name="_MON_1267436121"/>
    <w:bookmarkStart w:id="21" w:name="_MON_1267436124"/>
    <w:bookmarkStart w:id="22" w:name="_MON_1267436134"/>
    <w:bookmarkStart w:id="23" w:name="_MON_1267436137"/>
    <w:bookmarkStart w:id="24" w:name="_MON_1267436172"/>
    <w:bookmarkStart w:id="25" w:name="_MON_1267436192"/>
    <w:bookmarkStart w:id="26" w:name="_MON_1267436213"/>
    <w:bookmarkStart w:id="27" w:name="_MON_1267436218"/>
    <w:bookmarkStart w:id="28" w:name="_MON_1267437234"/>
    <w:bookmarkStart w:id="29" w:name="_MON_1267437766"/>
    <w:bookmarkStart w:id="30" w:name="_MON_1267437773"/>
    <w:bookmarkStart w:id="31" w:name="_MON_1267437802"/>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267435394"/>
    <w:bookmarkEnd w:id="32"/>
    <w:p w14:paraId="701B1695" w14:textId="77777777" w:rsidR="00FD041C" w:rsidRPr="00B2339F" w:rsidRDefault="00FD041C" w:rsidP="00FD041C">
      <w:pPr>
        <w:pStyle w:val="TH"/>
      </w:pPr>
      <w:r w:rsidRPr="00B2339F">
        <w:object w:dxaOrig="3959" w:dyaOrig="2356" w14:anchorId="4AE9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8pt" o:ole="">
            <v:imagedata r:id="rId11" o:title=""/>
          </v:shape>
          <o:OLEObject Type="Embed" ProgID="Word.Picture.8" ShapeID="_x0000_i1025" DrawAspect="Content" ObjectID="_1742224915" r:id="rId12"/>
        </w:object>
      </w:r>
    </w:p>
    <w:p w14:paraId="5A3E5374" w14:textId="77777777" w:rsidR="00FD041C" w:rsidRPr="00B2339F" w:rsidRDefault="00FD041C" w:rsidP="00FD041C">
      <w:pPr>
        <w:pStyle w:val="TF"/>
      </w:pPr>
      <w:bookmarkStart w:id="33" w:name="_Ref193695499"/>
      <w:r w:rsidRPr="00B2339F">
        <w:t>Figure 3</w:t>
      </w:r>
      <w:bookmarkEnd w:id="33"/>
      <w:r w:rsidRPr="00B2339F">
        <w:t>.1.2:  BS with single enclosure solution</w:t>
      </w:r>
    </w:p>
    <w:bookmarkStart w:id="34" w:name="_MON_1267436087"/>
    <w:bookmarkStart w:id="35" w:name="_MON_1267437284"/>
    <w:bookmarkStart w:id="36" w:name="_MON_1267437776"/>
    <w:bookmarkStart w:id="37" w:name="_MON_1267437783"/>
    <w:bookmarkStart w:id="38" w:name="_MON_1267437813"/>
    <w:bookmarkEnd w:id="34"/>
    <w:bookmarkEnd w:id="35"/>
    <w:bookmarkEnd w:id="36"/>
    <w:bookmarkEnd w:id="37"/>
    <w:bookmarkEnd w:id="38"/>
    <w:bookmarkStart w:id="39" w:name="_MON_1267435672"/>
    <w:bookmarkEnd w:id="39"/>
    <w:p w14:paraId="241476C3" w14:textId="77777777" w:rsidR="00FD041C" w:rsidRPr="00B2339F" w:rsidRDefault="00FD041C" w:rsidP="00FD041C">
      <w:pPr>
        <w:pStyle w:val="TH"/>
      </w:pPr>
      <w:r w:rsidRPr="00B2339F">
        <w:object w:dxaOrig="7020" w:dyaOrig="2714" w14:anchorId="0B86AFA9">
          <v:shape id="_x0000_i1026" type="#_x0000_t75" style="width:351pt;height:135.5pt" o:ole="">
            <v:imagedata r:id="rId13" o:title=""/>
          </v:shape>
          <o:OLEObject Type="Embed" ProgID="Word.Picture.8" ShapeID="_x0000_i1026" DrawAspect="Content" ObjectID="_1742224916" r:id="rId14"/>
        </w:object>
      </w:r>
    </w:p>
    <w:p w14:paraId="401CE6B7" w14:textId="77777777" w:rsidR="00FD041C" w:rsidRPr="00B2339F" w:rsidRDefault="00FD041C" w:rsidP="00FD041C">
      <w:pPr>
        <w:pStyle w:val="TF"/>
      </w:pPr>
      <w:bookmarkStart w:id="40" w:name="_Ref193695514"/>
      <w:r w:rsidRPr="00B2339F">
        <w:t>Figure 3.1.</w:t>
      </w:r>
      <w:bookmarkEnd w:id="40"/>
      <w:r w:rsidRPr="00B2339F">
        <w:t>3:  BS with multiple enclosure solution</w:t>
      </w:r>
    </w:p>
    <w:p w14:paraId="2FCBC616" w14:textId="77777777" w:rsidR="000225C1" w:rsidRPr="00B2339F" w:rsidRDefault="000225C1">
      <w:pPr>
        <w:pStyle w:val="Heading2"/>
      </w:pPr>
      <w:bookmarkStart w:id="41" w:name="_Toc20994531"/>
      <w:bookmarkStart w:id="42" w:name="_Toc131612061"/>
      <w:bookmarkStart w:id="43" w:name="_Toc131612155"/>
      <w:r w:rsidRPr="00B2339F">
        <w:lastRenderedPageBreak/>
        <w:t>3.2</w:t>
      </w:r>
      <w:r w:rsidRPr="00B2339F">
        <w:tab/>
        <w:t>Symbols</w:t>
      </w:r>
      <w:bookmarkEnd w:id="41"/>
      <w:bookmarkEnd w:id="42"/>
      <w:bookmarkEnd w:id="43"/>
    </w:p>
    <w:p w14:paraId="377AF809" w14:textId="77777777" w:rsidR="000225C1" w:rsidRPr="00B2339F" w:rsidRDefault="000225C1">
      <w:pPr>
        <w:keepNext/>
      </w:pPr>
      <w:r w:rsidRPr="00B2339F">
        <w:t>For the purposes of the present document, the following symbols apply:</w:t>
      </w:r>
    </w:p>
    <w:p w14:paraId="038A3409" w14:textId="77777777" w:rsidR="000225C1" w:rsidRDefault="000225C1" w:rsidP="00464E30">
      <w:pPr>
        <w:pStyle w:val="EW"/>
      </w:pPr>
      <w:r w:rsidRPr="00B2339F">
        <w:t>BW</w:t>
      </w:r>
      <w:r w:rsidRPr="00B2339F">
        <w:rPr>
          <w:vertAlign w:val="subscript"/>
        </w:rPr>
        <w:t>Channel</w:t>
      </w:r>
      <w:r w:rsidRPr="00B2339F">
        <w:tab/>
        <w:t>Channel bandwidth</w:t>
      </w:r>
    </w:p>
    <w:p w14:paraId="67FAEAAD" w14:textId="77777777" w:rsidR="00CA04FE" w:rsidRPr="004E4DC6" w:rsidRDefault="00CA04FE" w:rsidP="00CA04FE">
      <w:pPr>
        <w:pStyle w:val="EW"/>
      </w:pPr>
      <w:r w:rsidRPr="004E4DC6">
        <w:rPr>
          <w:lang w:val="en-US"/>
        </w:rPr>
        <w:t>Δf</w:t>
      </w:r>
      <w:r w:rsidRPr="004E4DC6">
        <w:rPr>
          <w:vertAlign w:val="subscript"/>
          <w:lang w:val="en-US"/>
        </w:rPr>
        <w:t>OOB</w:t>
      </w:r>
      <w:r w:rsidRPr="004E4DC6">
        <w:rPr>
          <w:vertAlign w:val="subscript"/>
          <w:lang w:val="en-US" w:eastAsia="zh-CN"/>
        </w:rPr>
        <w:tab/>
      </w:r>
      <w:r w:rsidRPr="004E4DC6">
        <w:t xml:space="preserve">Maximum offset of the </w:t>
      </w:r>
      <w:r w:rsidRPr="004E4DC6">
        <w:rPr>
          <w:rFonts w:cs="v5.0.0"/>
        </w:rPr>
        <w:t xml:space="preserve">out-of-band </w:t>
      </w:r>
      <w:r w:rsidRPr="004E4DC6">
        <w:rPr>
          <w:rFonts w:cs="v5.0.0" w:hint="eastAsia"/>
          <w:lang w:val="en-US" w:eastAsia="zh-CN"/>
        </w:rPr>
        <w:t>boundary</w:t>
      </w:r>
      <w:r w:rsidRPr="004E4DC6">
        <w:t xml:space="preserve"> from the uplink </w:t>
      </w:r>
      <w:r w:rsidRPr="00EA4CE6">
        <w:rPr>
          <w:iCs/>
        </w:rPr>
        <w:t>operating band</w:t>
      </w:r>
      <w:r w:rsidRPr="004E4DC6">
        <w:t xml:space="preserve"> edge</w:t>
      </w:r>
    </w:p>
    <w:p w14:paraId="2009CB89" w14:textId="77777777" w:rsidR="00CA04FE" w:rsidRPr="004E4DC6" w:rsidRDefault="00CA04FE" w:rsidP="00CA04FE">
      <w:pPr>
        <w:pStyle w:val="EW"/>
        <w:rPr>
          <w:vertAlign w:val="subscript"/>
        </w:rPr>
      </w:pPr>
      <w:r w:rsidRPr="004E4DC6">
        <w:t>F</w:t>
      </w:r>
      <w:r w:rsidRPr="004E4DC6">
        <w:rPr>
          <w:vertAlign w:val="subscript"/>
        </w:rPr>
        <w:t>UL,low</w:t>
      </w:r>
      <w:r w:rsidRPr="004E4DC6">
        <w:rPr>
          <w:vertAlign w:val="subscript"/>
          <w:lang w:val="en-US" w:eastAsia="zh-CN"/>
        </w:rPr>
        <w:tab/>
      </w:r>
      <w:r w:rsidRPr="004E4DC6">
        <w:t xml:space="preserve">The lowest frequency of the </w:t>
      </w:r>
      <w:r w:rsidRPr="004E4DC6">
        <w:rPr>
          <w:rFonts w:hint="eastAsia"/>
          <w:lang w:val="en-US" w:eastAsia="zh-CN"/>
        </w:rPr>
        <w:t>up</w:t>
      </w:r>
      <w:r w:rsidRPr="004E4DC6">
        <w:t xml:space="preserve">link </w:t>
      </w:r>
      <w:r w:rsidRPr="00EA4CE6">
        <w:rPr>
          <w:iCs/>
        </w:rPr>
        <w:t>operating band</w:t>
      </w:r>
    </w:p>
    <w:p w14:paraId="32D214B2" w14:textId="77777777" w:rsidR="00CA04FE" w:rsidRPr="00B2339F" w:rsidRDefault="00CA04FE" w:rsidP="00CA04FE">
      <w:pPr>
        <w:keepLines/>
        <w:ind w:left="1702" w:hanging="1418"/>
      </w:pPr>
      <w:r w:rsidRPr="004E4DC6">
        <w:rPr>
          <w:rFonts w:cs="Arial"/>
        </w:rPr>
        <w:t>F</w:t>
      </w:r>
      <w:r w:rsidRPr="004E4DC6">
        <w:rPr>
          <w:rFonts w:cs="Arial"/>
          <w:vertAlign w:val="subscript"/>
        </w:rPr>
        <w:t>UL,high</w:t>
      </w:r>
      <w:r w:rsidRPr="004E4DC6">
        <w:rPr>
          <w:vertAlign w:val="subscript"/>
          <w:lang w:val="en-US" w:eastAsia="zh-CN"/>
        </w:rPr>
        <w:tab/>
      </w:r>
      <w:r w:rsidRPr="004E4DC6">
        <w:t xml:space="preserve">The highest frequency of the </w:t>
      </w:r>
      <w:r w:rsidRPr="004E4DC6">
        <w:rPr>
          <w:rFonts w:hint="eastAsia"/>
          <w:lang w:val="en-US" w:eastAsia="zh-CN"/>
        </w:rPr>
        <w:t>up</w:t>
      </w:r>
      <w:r w:rsidRPr="004E4DC6">
        <w:t xml:space="preserve">link </w:t>
      </w:r>
      <w:r w:rsidRPr="00EA4CE6">
        <w:rPr>
          <w:iCs/>
        </w:rPr>
        <w:t>operating band</w:t>
      </w:r>
    </w:p>
    <w:p w14:paraId="4070C6E8" w14:textId="77777777" w:rsidR="000225C1" w:rsidRPr="00B2339F" w:rsidRDefault="000225C1" w:rsidP="00464E30"/>
    <w:p w14:paraId="418B8EBE" w14:textId="77777777" w:rsidR="000225C1" w:rsidRPr="00B2339F" w:rsidRDefault="000225C1">
      <w:pPr>
        <w:pStyle w:val="Heading2"/>
      </w:pPr>
      <w:bookmarkStart w:id="44" w:name="_Toc20994532"/>
      <w:bookmarkStart w:id="45" w:name="_Toc131612062"/>
      <w:bookmarkStart w:id="46" w:name="_Toc131612156"/>
      <w:r w:rsidRPr="00B2339F">
        <w:t>3.3</w:t>
      </w:r>
      <w:r w:rsidRPr="00B2339F">
        <w:tab/>
        <w:t>Abbreviations</w:t>
      </w:r>
      <w:bookmarkEnd w:id="44"/>
      <w:bookmarkEnd w:id="45"/>
      <w:bookmarkEnd w:id="46"/>
    </w:p>
    <w:p w14:paraId="21EFEE69" w14:textId="77777777" w:rsidR="000225C1" w:rsidRPr="00B2339F" w:rsidRDefault="000225C1">
      <w:pPr>
        <w:keepNext/>
      </w:pPr>
      <w:r w:rsidRPr="00B2339F">
        <w:t>For the purposes of the present document, the abbreviations given in TR 21.905 [1] and the following apply. An abbreviation defined in the present document takes precedence over the definition of the same abbreviation, if any, in TR 21.905 [1].</w:t>
      </w:r>
    </w:p>
    <w:p w14:paraId="0C99EE64" w14:textId="77777777" w:rsidR="000225C1" w:rsidRPr="00B2339F" w:rsidRDefault="000225C1" w:rsidP="004E50E9">
      <w:pPr>
        <w:pStyle w:val="EW"/>
      </w:pPr>
      <w:r w:rsidRPr="00B2339F">
        <w:t>AC</w:t>
      </w:r>
      <w:r w:rsidRPr="00B2339F">
        <w:tab/>
        <w:t>Alternating Current</w:t>
      </w:r>
    </w:p>
    <w:p w14:paraId="085B274E" w14:textId="77777777" w:rsidR="000225C1" w:rsidRPr="00B2339F" w:rsidRDefault="000225C1" w:rsidP="004E50E9">
      <w:pPr>
        <w:pStyle w:val="EW"/>
      </w:pPr>
      <w:r w:rsidRPr="00B2339F">
        <w:t>AMN</w:t>
      </w:r>
      <w:r w:rsidRPr="00B2339F">
        <w:tab/>
        <w:t>Artificial Mains Network</w:t>
      </w:r>
    </w:p>
    <w:p w14:paraId="2BFF9EEC" w14:textId="77777777" w:rsidR="000225C1" w:rsidRPr="00B2339F" w:rsidRDefault="000225C1" w:rsidP="004E50E9">
      <w:pPr>
        <w:pStyle w:val="EW"/>
      </w:pPr>
      <w:r w:rsidRPr="00B2339F">
        <w:t>CDN</w:t>
      </w:r>
      <w:r w:rsidRPr="00B2339F">
        <w:tab/>
        <w:t>Coupling/Decoupling Network</w:t>
      </w:r>
    </w:p>
    <w:p w14:paraId="0880976F" w14:textId="77777777" w:rsidR="000225C1" w:rsidRPr="00B2339F" w:rsidRDefault="000225C1" w:rsidP="004E50E9">
      <w:pPr>
        <w:pStyle w:val="EW"/>
      </w:pPr>
      <w:r w:rsidRPr="00B2339F">
        <w:t>DC</w:t>
      </w:r>
      <w:r w:rsidRPr="00B2339F">
        <w:tab/>
        <w:t>Direct Current</w:t>
      </w:r>
    </w:p>
    <w:p w14:paraId="483E2CAE" w14:textId="77777777" w:rsidR="000225C1" w:rsidRPr="00B2339F" w:rsidRDefault="000225C1" w:rsidP="004E50E9">
      <w:pPr>
        <w:pStyle w:val="EW"/>
      </w:pPr>
      <w:r w:rsidRPr="00B2339F">
        <w:t>E-UTRA</w:t>
      </w:r>
      <w:r w:rsidRPr="00B2339F">
        <w:tab/>
        <w:t>Evolved Universal Terrestrial Radio Access</w:t>
      </w:r>
    </w:p>
    <w:p w14:paraId="1444E143" w14:textId="77777777" w:rsidR="000225C1" w:rsidRPr="00B2339F" w:rsidRDefault="000225C1" w:rsidP="004E50E9">
      <w:pPr>
        <w:pStyle w:val="EW"/>
      </w:pPr>
      <w:r w:rsidRPr="00B2339F">
        <w:t>EMC</w:t>
      </w:r>
      <w:r w:rsidRPr="00B2339F">
        <w:tab/>
        <w:t>Electromagnetic Compatibility</w:t>
      </w:r>
    </w:p>
    <w:p w14:paraId="318276D8" w14:textId="77777777" w:rsidR="000225C1" w:rsidRPr="00B2339F" w:rsidRDefault="000225C1" w:rsidP="004E50E9">
      <w:pPr>
        <w:pStyle w:val="EW"/>
      </w:pPr>
      <w:r w:rsidRPr="00B2339F">
        <w:t>EPC</w:t>
      </w:r>
      <w:r w:rsidRPr="00B2339F">
        <w:tab/>
        <w:t>Evolved Packet Core</w:t>
      </w:r>
    </w:p>
    <w:p w14:paraId="75161C73" w14:textId="77777777" w:rsidR="000225C1" w:rsidRPr="00B2339F" w:rsidRDefault="000225C1" w:rsidP="004E50E9">
      <w:pPr>
        <w:pStyle w:val="EW"/>
      </w:pPr>
      <w:r w:rsidRPr="00B2339F">
        <w:t>ESD</w:t>
      </w:r>
      <w:r w:rsidRPr="00B2339F">
        <w:tab/>
        <w:t xml:space="preserve">Electrostatic </w:t>
      </w:r>
      <w:r w:rsidR="00A65800" w:rsidRPr="00B2339F">
        <w:t>D</w:t>
      </w:r>
      <w:r w:rsidRPr="00B2339F">
        <w:t>ischarge</w:t>
      </w:r>
    </w:p>
    <w:p w14:paraId="6C4E5BC4" w14:textId="77777777" w:rsidR="000225C1" w:rsidRPr="00B2339F" w:rsidRDefault="000225C1" w:rsidP="004E50E9">
      <w:pPr>
        <w:pStyle w:val="EW"/>
      </w:pPr>
      <w:r w:rsidRPr="00B2339F">
        <w:t>EUT</w:t>
      </w:r>
      <w:r w:rsidRPr="00B2339F">
        <w:tab/>
        <w:t>Equipment Under Test</w:t>
      </w:r>
    </w:p>
    <w:p w14:paraId="15234EF0" w14:textId="77777777" w:rsidR="000225C1" w:rsidRPr="00B2339F" w:rsidRDefault="000225C1" w:rsidP="004E50E9">
      <w:pPr>
        <w:pStyle w:val="EW"/>
      </w:pPr>
      <w:r w:rsidRPr="00B2339F">
        <w:t>FRC</w:t>
      </w:r>
      <w:r w:rsidRPr="00B2339F">
        <w:tab/>
        <w:t>Fixed Reference Channel</w:t>
      </w:r>
    </w:p>
    <w:p w14:paraId="069813D9" w14:textId="77777777" w:rsidR="004E50E9" w:rsidRPr="00B2339F" w:rsidRDefault="004E50E9" w:rsidP="004E50E9">
      <w:pPr>
        <w:pStyle w:val="EW"/>
      </w:pPr>
      <w:r w:rsidRPr="00B2339F">
        <w:t>NB-IoT</w:t>
      </w:r>
      <w:r w:rsidRPr="00B2339F">
        <w:tab/>
        <w:t>Narrowband – Internet of Things</w:t>
      </w:r>
    </w:p>
    <w:p w14:paraId="133E2A53" w14:textId="77777777" w:rsidR="000225C1" w:rsidRPr="00B2339F" w:rsidRDefault="000225C1" w:rsidP="004E50E9">
      <w:pPr>
        <w:pStyle w:val="EW"/>
      </w:pPr>
      <w:r w:rsidRPr="00B2339F">
        <w:t>RF</w:t>
      </w:r>
      <w:r w:rsidRPr="00B2339F">
        <w:tab/>
        <w:t>Radio frequency</w:t>
      </w:r>
    </w:p>
    <w:p w14:paraId="52EA785C" w14:textId="77777777" w:rsidR="00CA04FE" w:rsidRDefault="000225C1" w:rsidP="00464E30">
      <w:pPr>
        <w:pStyle w:val="EW"/>
      </w:pPr>
      <w:r w:rsidRPr="00B2339F">
        <w:t>rms</w:t>
      </w:r>
      <w:r w:rsidRPr="00B2339F">
        <w:tab/>
        <w:t>root mean square</w:t>
      </w:r>
    </w:p>
    <w:p w14:paraId="081842D5" w14:textId="77777777" w:rsidR="00CA04FE" w:rsidRPr="004E4DC6" w:rsidRDefault="00CA04FE" w:rsidP="00CA04FE">
      <w:pPr>
        <w:pStyle w:val="EW"/>
      </w:pPr>
      <w:r w:rsidRPr="004E4DC6">
        <w:t>SDL</w:t>
      </w:r>
      <w:r w:rsidRPr="004E4DC6">
        <w:tab/>
        <w:t>Supplementary Downlink</w:t>
      </w:r>
    </w:p>
    <w:p w14:paraId="25C89DF4" w14:textId="77777777" w:rsidR="000225C1" w:rsidRPr="00B2339F" w:rsidRDefault="000225C1" w:rsidP="00464E30"/>
    <w:p w14:paraId="1C605270" w14:textId="77777777" w:rsidR="000225C1" w:rsidRPr="00B2339F" w:rsidRDefault="000225C1">
      <w:pPr>
        <w:pStyle w:val="Heading1"/>
        <w:rPr>
          <w:rFonts w:cs="v4.2.0"/>
        </w:rPr>
      </w:pPr>
      <w:bookmarkStart w:id="47" w:name="_Toc20994533"/>
      <w:bookmarkStart w:id="48" w:name="_Toc131612063"/>
      <w:bookmarkStart w:id="49" w:name="_Toc131612157"/>
      <w:r w:rsidRPr="00B2339F">
        <w:rPr>
          <w:rFonts w:cs="v4.2.0"/>
        </w:rPr>
        <w:t>4</w:t>
      </w:r>
      <w:r w:rsidRPr="00B2339F">
        <w:rPr>
          <w:rFonts w:cs="v4.2.0"/>
        </w:rPr>
        <w:tab/>
        <w:t>Test conditions</w:t>
      </w:r>
      <w:bookmarkEnd w:id="47"/>
      <w:bookmarkEnd w:id="48"/>
      <w:bookmarkEnd w:id="49"/>
    </w:p>
    <w:p w14:paraId="36476064" w14:textId="77777777" w:rsidR="000225C1" w:rsidRPr="00B2339F" w:rsidRDefault="000225C1">
      <w:pPr>
        <w:pStyle w:val="Heading2"/>
      </w:pPr>
      <w:bookmarkStart w:id="50" w:name="_Toc20994534"/>
      <w:bookmarkStart w:id="51" w:name="_Toc131612064"/>
      <w:bookmarkStart w:id="52" w:name="_Toc131612158"/>
      <w:r w:rsidRPr="00B2339F">
        <w:t>4.1</w:t>
      </w:r>
      <w:r w:rsidRPr="00B2339F">
        <w:tab/>
        <w:t>General</w:t>
      </w:r>
      <w:bookmarkEnd w:id="50"/>
      <w:bookmarkEnd w:id="51"/>
      <w:bookmarkEnd w:id="52"/>
    </w:p>
    <w:p w14:paraId="6B499DAA" w14:textId="77777777" w:rsidR="000225C1" w:rsidRPr="00B2339F" w:rsidRDefault="000225C1">
      <w:pPr>
        <w:rPr>
          <w:rFonts w:cs="v4.2.0"/>
        </w:rPr>
      </w:pPr>
      <w:r w:rsidRPr="00B2339F">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2326B96" w14:textId="77777777" w:rsidR="000225C1" w:rsidRPr="00B2339F" w:rsidRDefault="000225C1">
      <w:pPr>
        <w:rPr>
          <w:rFonts w:cs="v4.2.0"/>
        </w:rPr>
      </w:pPr>
      <w:r w:rsidRPr="00B2339F">
        <w:rPr>
          <w:rFonts w:cs="v4.2.0"/>
        </w:rPr>
        <w:t xml:space="preserve">For an EUT which contains more than one BS, it is sufficient to perform tests relating to </w:t>
      </w:r>
      <w:r w:rsidR="006576D8" w:rsidRPr="00B2339F">
        <w:rPr>
          <w:rFonts w:cs="v4.2.0"/>
        </w:rPr>
        <w:t xml:space="preserve">each type of port </w:t>
      </w:r>
      <w:r w:rsidRPr="00B2339F">
        <w:rPr>
          <w:rFonts w:cs="v4.2.0"/>
        </w:rPr>
        <w:t>of each representative type of the BS forming part of the EUT.</w:t>
      </w:r>
    </w:p>
    <w:p w14:paraId="63561176" w14:textId="77777777" w:rsidR="006576D8" w:rsidRPr="00B2339F" w:rsidRDefault="006576D8" w:rsidP="006576D8">
      <w:pPr>
        <w:rPr>
          <w:rFonts w:cs="v4.2.0"/>
        </w:rPr>
      </w:pPr>
      <w:r w:rsidRPr="00B2339F">
        <w:t xml:space="preserve">For BS capable of multi-band operation, the requirements in the present document apply for each supported operating band unless otherwise stated. </w:t>
      </w:r>
      <w:r w:rsidRPr="00B2339F">
        <w:rPr>
          <w:rFonts w:cs="v4.2.0"/>
        </w:rPr>
        <w:t>Operating bands shall be activated according to the test configuration in subclause 4.6</w:t>
      </w:r>
      <w:r w:rsidRPr="00B2339F">
        <w:t>.</w:t>
      </w:r>
      <w:r w:rsidRPr="00B2339F">
        <w:rPr>
          <w:rFonts w:cs="v4.2.0"/>
        </w:rPr>
        <w:t xml:space="preserve"> Tests shall be performed relating to each type of port and all bands shall be assessed during the tests.</w:t>
      </w:r>
    </w:p>
    <w:p w14:paraId="77E8D001" w14:textId="77777777" w:rsidR="00FD041C" w:rsidRPr="00B2339F" w:rsidRDefault="00FD041C" w:rsidP="00FD041C">
      <w:pPr>
        <w:pStyle w:val="Heading2"/>
      </w:pPr>
      <w:bookmarkStart w:id="53" w:name="_Toc20994535"/>
      <w:bookmarkStart w:id="54" w:name="_Toc131612065"/>
      <w:bookmarkStart w:id="55" w:name="_Toc131612159"/>
      <w:r w:rsidRPr="00B2339F">
        <w:t>4.2</w:t>
      </w:r>
      <w:r w:rsidRPr="00B2339F">
        <w:tab/>
        <w:t>Arrangements for establishing a communication link</w:t>
      </w:r>
      <w:bookmarkEnd w:id="53"/>
      <w:bookmarkEnd w:id="54"/>
      <w:bookmarkEnd w:id="55"/>
    </w:p>
    <w:p w14:paraId="3980BC09" w14:textId="77777777" w:rsidR="00FD041C" w:rsidRPr="00B2339F" w:rsidRDefault="00FD041C" w:rsidP="00FD041C">
      <w:pPr>
        <w:rPr>
          <w:rFonts w:cs="v4.2.0"/>
        </w:rPr>
      </w:pPr>
      <w:r w:rsidRPr="00B2339F">
        <w:rPr>
          <w:rFonts w:cs="v4.2.0"/>
        </w:rPr>
        <w:t>The wanted RF input signal nominal frequency shall be selected by setting the E-UTRA Absolute Radio Frequency Channel Number (EARFCN) to an appropriate number.</w:t>
      </w:r>
    </w:p>
    <w:p w14:paraId="1ABA80E9" w14:textId="77777777" w:rsidR="00FD041C" w:rsidRPr="00B2339F" w:rsidRDefault="00FD041C" w:rsidP="00FD041C">
      <w:pPr>
        <w:rPr>
          <w:rFonts w:cs="v4.2.0"/>
        </w:rPr>
      </w:pPr>
      <w:r w:rsidRPr="00B2339F">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7FF023BC" w14:textId="77777777" w:rsidR="00FD041C" w:rsidRPr="00B2339F" w:rsidRDefault="00FD041C" w:rsidP="00FD041C">
      <w:pPr>
        <w:rPr>
          <w:rFonts w:cs="v4.2.0"/>
        </w:rPr>
      </w:pPr>
      <w:r w:rsidRPr="00B2339F">
        <w:rPr>
          <w:rFonts w:cs="v4.2.0"/>
        </w:rPr>
        <w:t>When the EUT is required to be in the transmit/receive mode, the following conditions shall be met:</w:t>
      </w:r>
    </w:p>
    <w:p w14:paraId="3A97F33C" w14:textId="77777777" w:rsidR="00FD041C" w:rsidRPr="00B2339F" w:rsidRDefault="00FD041C" w:rsidP="00FD041C">
      <w:pPr>
        <w:ind w:left="568" w:hanging="284"/>
        <w:rPr>
          <w:rFonts w:cs="v4.2.0"/>
        </w:rPr>
      </w:pPr>
      <w:r w:rsidRPr="00B2339F">
        <w:rPr>
          <w:rFonts w:cs="v4.2.0"/>
        </w:rPr>
        <w:lastRenderedPageBreak/>
        <w:t>-</w:t>
      </w:r>
      <w:r w:rsidRPr="00B2339F">
        <w:rPr>
          <w:rFonts w:cs="v4.2.0"/>
        </w:rPr>
        <w:tab/>
        <w:t>the EUT shall be commanded to operate at maximum rated transmit power;</w:t>
      </w:r>
    </w:p>
    <w:p w14:paraId="725B1C16" w14:textId="77777777" w:rsidR="00FD041C" w:rsidRPr="00B2339F" w:rsidRDefault="00FD041C" w:rsidP="00FD041C">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2C516949" w14:textId="77777777" w:rsidR="00FD041C" w:rsidRPr="00B2339F" w:rsidRDefault="00FD041C" w:rsidP="00FD041C">
      <w:pPr>
        <w:ind w:left="568" w:hanging="284"/>
        <w:rPr>
          <w:rFonts w:cs="v4.2.0"/>
        </w:rPr>
      </w:pPr>
      <w:r w:rsidRPr="00B2339F">
        <w:rPr>
          <w:rFonts w:cs="v4.2.0"/>
        </w:rPr>
        <w:t>-</w:t>
      </w:r>
      <w:r w:rsidRPr="00B2339F">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B2339F">
        <w:rPr>
          <w:rFonts w:cs="v4.2.0"/>
        </w:rPr>
        <w:sym w:font="Symbol" w:char="F05B"/>
      </w:r>
      <w:r w:rsidRPr="00B2339F">
        <w:rPr>
          <w:rFonts w:cs="v4.2.0"/>
        </w:rPr>
        <w:t>3</w:t>
      </w:r>
      <w:r w:rsidRPr="00B2339F">
        <w:rPr>
          <w:rFonts w:cs="v4.2.0"/>
        </w:rPr>
        <w:sym w:font="Symbol" w:char="F05D"/>
      </w:r>
      <w:r w:rsidRPr="00B2339F">
        <w:rPr>
          <w:rFonts w:cs="v4.2.0"/>
        </w:rPr>
        <w:t xml:space="preserve"> to provide a stable communication link.</w:t>
      </w:r>
    </w:p>
    <w:p w14:paraId="4A40E192" w14:textId="77777777" w:rsidR="00FD041C" w:rsidRPr="00B2339F" w:rsidRDefault="00FD041C" w:rsidP="00FD041C">
      <w:pPr>
        <w:rPr>
          <w:rFonts w:cs="v4.2.0"/>
        </w:rPr>
      </w:pPr>
      <w:r w:rsidRPr="00B2339F">
        <w:rPr>
          <w:rFonts w:cs="v4.2.0"/>
        </w:rPr>
        <w:t>For immunity tests subclause 4.3 shall apply and the conditions shall be as follows.</w:t>
      </w:r>
    </w:p>
    <w:p w14:paraId="361A85E4" w14:textId="77777777" w:rsidR="00FD041C" w:rsidRPr="00B2339F" w:rsidRDefault="00FD041C" w:rsidP="00FD041C">
      <w:pPr>
        <w:pStyle w:val="Heading3"/>
      </w:pPr>
      <w:bookmarkStart w:id="56" w:name="_Toc20994536"/>
      <w:bookmarkStart w:id="57" w:name="_Toc131612066"/>
      <w:bookmarkStart w:id="58" w:name="_Toc131612160"/>
      <w:r w:rsidRPr="00B2339F">
        <w:t>4.2.1</w:t>
      </w:r>
      <w:r w:rsidRPr="00B2339F">
        <w:tab/>
        <w:t>Multiple enclosure BS solution</w:t>
      </w:r>
      <w:bookmarkEnd w:id="56"/>
      <w:bookmarkEnd w:id="57"/>
      <w:bookmarkEnd w:id="58"/>
    </w:p>
    <w:p w14:paraId="328F4C3A" w14:textId="77777777" w:rsidR="007D4F54" w:rsidRPr="00B2339F" w:rsidRDefault="00FD041C" w:rsidP="007D4F54">
      <w:r w:rsidRPr="00B2339F">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3E6C2317" w14:textId="77777777" w:rsidR="000225C1" w:rsidRPr="00B2339F" w:rsidRDefault="000225C1" w:rsidP="007D4F54">
      <w:pPr>
        <w:pStyle w:val="Heading2"/>
      </w:pPr>
      <w:bookmarkStart w:id="59" w:name="_Toc20994537"/>
      <w:bookmarkStart w:id="60" w:name="_Toc131612067"/>
      <w:bookmarkStart w:id="61" w:name="_Toc131612161"/>
      <w:r w:rsidRPr="00B2339F">
        <w:t>4.3</w:t>
      </w:r>
      <w:r w:rsidRPr="00B2339F">
        <w:tab/>
        <w:t>Narrow band responses on receivers</w:t>
      </w:r>
      <w:bookmarkEnd w:id="59"/>
      <w:bookmarkEnd w:id="60"/>
      <w:bookmarkEnd w:id="61"/>
    </w:p>
    <w:p w14:paraId="558AF0E9" w14:textId="77777777" w:rsidR="000225C1" w:rsidRPr="00B2339F" w:rsidRDefault="000225C1">
      <w:pPr>
        <w:rPr>
          <w:rFonts w:cs="v4.2.0"/>
        </w:rPr>
      </w:pPr>
      <w:r w:rsidRPr="00B2339F">
        <w:rPr>
          <w:rFonts w:cs="v4.2.0"/>
        </w:rPr>
        <w:t>Responses on receivers or duplex transceivers occurring during the immunity test at discrete frequencies which are narrow band responses (spurious responses), are identified by the following method:</w:t>
      </w:r>
    </w:p>
    <w:p w14:paraId="4E490664" w14:textId="77777777" w:rsidR="000225C1" w:rsidRPr="00B2339F" w:rsidRDefault="000225C1">
      <w:pPr>
        <w:ind w:left="568" w:hanging="284"/>
        <w:rPr>
          <w:rFonts w:cs="v4.2.0"/>
        </w:rPr>
      </w:pPr>
      <w:r w:rsidRPr="00B2339F">
        <w:rPr>
          <w:rFonts w:cs="v4.2.0"/>
        </w:rPr>
        <w:t>-</w:t>
      </w:r>
      <w:r w:rsidRPr="00B2339F">
        <w:rPr>
          <w:rFonts w:cs="v4.2.0"/>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B2339F">
        <w:t>BW</w:t>
      </w:r>
      <w:r w:rsidRPr="00B2339F">
        <w:rPr>
          <w:vertAlign w:val="subscript"/>
        </w:rPr>
        <w:t>Channel</w:t>
      </w:r>
      <w:r w:rsidRPr="00B2339F">
        <w:rPr>
          <w:rFonts w:cs="v4.2.0"/>
        </w:rPr>
        <w:t xml:space="preserve"> MHz, where </w:t>
      </w:r>
      <w:r w:rsidRPr="00B2339F">
        <w:t>BW</w:t>
      </w:r>
      <w:r w:rsidRPr="00B2339F">
        <w:rPr>
          <w:vertAlign w:val="subscript"/>
        </w:rPr>
        <w:t>Channel</w:t>
      </w:r>
      <w:r w:rsidRPr="00B2339F">
        <w:rPr>
          <w:rFonts w:cs="v4.2.0"/>
        </w:rPr>
        <w:t xml:space="preserve"> is the channel bandwidth as defined in TS 36.104 [2];</w:t>
      </w:r>
    </w:p>
    <w:p w14:paraId="62870BCF" w14:textId="77777777" w:rsidR="000225C1" w:rsidRPr="00B2339F" w:rsidRDefault="000225C1">
      <w:pPr>
        <w:ind w:left="568" w:hanging="284"/>
        <w:rPr>
          <w:rFonts w:cs="v4.2.0"/>
        </w:rPr>
      </w:pPr>
      <w:r w:rsidRPr="00B2339F">
        <w:rPr>
          <w:rFonts w:cs="v4.2.0"/>
        </w:rPr>
        <w:t>-</w:t>
      </w:r>
      <w:r w:rsidRPr="00B2339F">
        <w:rPr>
          <w:rFonts w:cs="v4.2.0"/>
        </w:rPr>
        <w:tab/>
        <w:t xml:space="preserve">if the deviation disappears in either or both of the above 2 x </w:t>
      </w:r>
      <w:r w:rsidRPr="00B2339F">
        <w:t>BW</w:t>
      </w:r>
      <w:r w:rsidRPr="00B2339F">
        <w:rPr>
          <w:vertAlign w:val="subscript"/>
        </w:rPr>
        <w:t>Channel</w:t>
      </w:r>
      <w:r w:rsidRPr="00B2339F">
        <w:rPr>
          <w:rFonts w:cs="v4.2.0"/>
        </w:rPr>
        <w:t> MHz offset cases, then the response is considered as a narrow band response;</w:t>
      </w:r>
    </w:p>
    <w:p w14:paraId="71DCEA19" w14:textId="77777777" w:rsidR="000225C1" w:rsidRPr="00B2339F" w:rsidRDefault="000225C1">
      <w:pPr>
        <w:ind w:left="568" w:hanging="284"/>
        <w:rPr>
          <w:rFonts w:cs="v4.2.0"/>
        </w:rPr>
      </w:pPr>
      <w:r w:rsidRPr="00B2339F">
        <w:rPr>
          <w:rFonts w:cs="v4.2.0"/>
        </w:rPr>
        <w:t>-</w:t>
      </w:r>
      <w:r w:rsidRPr="00B2339F">
        <w:rPr>
          <w:rFonts w:cs="v4.2.0"/>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B2339F">
        <w:t>BW</w:t>
      </w:r>
      <w:r w:rsidRPr="00B2339F">
        <w:rPr>
          <w:vertAlign w:val="subscript"/>
        </w:rPr>
        <w:t>Channel</w:t>
      </w:r>
      <w:r w:rsidRPr="00B2339F">
        <w:rPr>
          <w:rFonts w:cs="v4.2.0"/>
        </w:rPr>
        <w:t> MHz;</w:t>
      </w:r>
    </w:p>
    <w:p w14:paraId="430DC27C" w14:textId="77777777" w:rsidR="000225C1" w:rsidRPr="00B2339F" w:rsidRDefault="000225C1">
      <w:pPr>
        <w:ind w:left="568" w:hanging="284"/>
        <w:rPr>
          <w:rFonts w:cs="v4.2.0"/>
          <w:b/>
        </w:rPr>
      </w:pPr>
      <w:r w:rsidRPr="00B2339F">
        <w:rPr>
          <w:rFonts w:cs="v4.2.0"/>
        </w:rPr>
        <w:t>-</w:t>
      </w:r>
      <w:r w:rsidRPr="00B2339F">
        <w:rPr>
          <w:rFonts w:cs="v4.2.0"/>
        </w:rPr>
        <w:tab/>
        <w:t>if the deviation does not disappear with the increased and/or decreased frequency, the phenomenon is considered wide band and therefore an EMC problem and the equipment fails the test.</w:t>
      </w:r>
    </w:p>
    <w:p w14:paraId="01EADD34" w14:textId="77777777" w:rsidR="000225C1" w:rsidRPr="00B2339F" w:rsidRDefault="000225C1">
      <w:pPr>
        <w:rPr>
          <w:rFonts w:cs="v4.2.0"/>
        </w:rPr>
      </w:pPr>
      <w:r w:rsidRPr="00B2339F">
        <w:rPr>
          <w:rFonts w:cs="v4.2.0"/>
        </w:rPr>
        <w:t>Narrow band responses are disregarded.</w:t>
      </w:r>
    </w:p>
    <w:p w14:paraId="2A34B250" w14:textId="77777777" w:rsidR="006576D8" w:rsidRPr="00B2339F" w:rsidRDefault="006576D8">
      <w:pPr>
        <w:rPr>
          <w:rFonts w:cs="v4.2.0"/>
        </w:rPr>
      </w:pPr>
      <w:r w:rsidRPr="00B2339F">
        <w:t xml:space="preserve">For BS capable of multi-band operation, </w:t>
      </w:r>
      <w:r w:rsidRPr="00B2339F">
        <w:rPr>
          <w:rFonts w:cs="v4.2.0"/>
        </w:rPr>
        <w:t>all supported operating bands shall be considered for narrowband responses.</w:t>
      </w:r>
    </w:p>
    <w:p w14:paraId="42A9772A" w14:textId="77777777" w:rsidR="000225C1" w:rsidRPr="00B2339F" w:rsidRDefault="000225C1">
      <w:pPr>
        <w:pStyle w:val="Heading2"/>
      </w:pPr>
      <w:bookmarkStart w:id="62" w:name="_Toc20994538"/>
      <w:bookmarkStart w:id="63" w:name="_Toc131612068"/>
      <w:bookmarkStart w:id="64" w:name="_Toc131612162"/>
      <w:r w:rsidRPr="00B2339F">
        <w:t>4.4</w:t>
      </w:r>
      <w:r w:rsidRPr="00B2339F">
        <w:tab/>
        <w:t>Test condition for Repeater</w:t>
      </w:r>
      <w:bookmarkEnd w:id="62"/>
      <w:bookmarkEnd w:id="63"/>
      <w:bookmarkEnd w:id="64"/>
    </w:p>
    <w:p w14:paraId="7A4D5767" w14:textId="77777777" w:rsidR="000225C1" w:rsidRPr="00B2339F" w:rsidRDefault="000225C1">
      <w:pPr>
        <w:rPr>
          <w:rFonts w:cs="v4.2.0"/>
        </w:rPr>
      </w:pPr>
      <w:r w:rsidRPr="00B2339F">
        <w:rPr>
          <w:rFonts w:cs="v4.2.0"/>
        </w:rPr>
        <w:t>The wanted RF input signal nominal frequency shall be selected by setting the Absolute Radio Frequency Channel Number (ARFCN) to an appropriate number within the operating band of the Repeater.</w:t>
      </w:r>
    </w:p>
    <w:p w14:paraId="041EFFC2" w14:textId="77777777" w:rsidR="000225C1" w:rsidRPr="00B2339F" w:rsidRDefault="000225C1">
      <w:pPr>
        <w:rPr>
          <w:rFonts w:cs="v4.2.0"/>
        </w:rPr>
      </w:pPr>
      <w:r w:rsidRPr="00B2339F">
        <w:rPr>
          <w:rFonts w:cs="v4.2.0"/>
        </w:rPr>
        <w:t>The Repeater path shall be tested with a suitable test system capable of measuring RF performance criteria (hereafter called "the test system"). The test system shall be located outside of the test environment.</w:t>
      </w:r>
    </w:p>
    <w:p w14:paraId="34467A56" w14:textId="77777777" w:rsidR="000225C1" w:rsidRPr="00B2339F" w:rsidRDefault="000225C1">
      <w:pPr>
        <w:rPr>
          <w:rFonts w:cs="v4.2.0"/>
        </w:rPr>
      </w:pPr>
      <w:r w:rsidRPr="00B2339F">
        <w:rPr>
          <w:rFonts w:cs="v4.2.0"/>
        </w:rPr>
        <w:t>When the EUT is required to be in the operational mode, the following conditions shall be met:</w:t>
      </w:r>
    </w:p>
    <w:p w14:paraId="0ED00C50" w14:textId="77777777" w:rsidR="000225C1" w:rsidRPr="00B2339F" w:rsidRDefault="000225C1">
      <w:pPr>
        <w:ind w:left="568" w:hanging="284"/>
        <w:rPr>
          <w:rFonts w:cs="v4.2.0"/>
        </w:rPr>
      </w:pPr>
      <w:r w:rsidRPr="00B2339F">
        <w:rPr>
          <w:rFonts w:cs="v4.2.0"/>
        </w:rPr>
        <w:t>-</w:t>
      </w:r>
      <w:r w:rsidRPr="00B2339F">
        <w:rPr>
          <w:rFonts w:cs="v4.2.0"/>
        </w:rPr>
        <w:tab/>
        <w:t>the EUT shall be commanded to operate at maximum rated gain;</w:t>
      </w:r>
    </w:p>
    <w:p w14:paraId="5E750F16" w14:textId="77777777" w:rsidR="000225C1" w:rsidRPr="00B2339F" w:rsidRDefault="000225C1">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4BD09768" w14:textId="77777777" w:rsidR="000225C1" w:rsidRPr="00B2339F" w:rsidRDefault="000225C1">
      <w:pPr>
        <w:rPr>
          <w:rFonts w:cs="v4.2.0"/>
        </w:rPr>
      </w:pPr>
      <w:r w:rsidRPr="00B2339F">
        <w:rPr>
          <w:rFonts w:cs="v4.2.0"/>
        </w:rPr>
        <w:t>For immunity tests conditions subclause 4.3 shall apply.</w:t>
      </w:r>
    </w:p>
    <w:p w14:paraId="1C4D5783" w14:textId="77777777" w:rsidR="000225C1" w:rsidRPr="00B2339F" w:rsidRDefault="000225C1">
      <w:pPr>
        <w:pStyle w:val="Heading3"/>
      </w:pPr>
      <w:bookmarkStart w:id="65" w:name="_Toc20994539"/>
      <w:bookmarkStart w:id="66" w:name="_Toc131612069"/>
      <w:bookmarkStart w:id="67" w:name="_Toc131612163"/>
      <w:r w:rsidRPr="00B2339F">
        <w:t>4.4.1</w:t>
      </w:r>
      <w:r w:rsidRPr="00B2339F">
        <w:tab/>
        <w:t>Arrangements for test signals for repeaters</w:t>
      </w:r>
      <w:bookmarkEnd w:id="65"/>
      <w:bookmarkEnd w:id="66"/>
      <w:bookmarkEnd w:id="67"/>
    </w:p>
    <w:p w14:paraId="5E22F130" w14:textId="77777777" w:rsidR="000225C1" w:rsidRPr="00B2339F" w:rsidRDefault="000225C1">
      <w:pPr>
        <w:rPr>
          <w:rFonts w:cs="v4.2.0"/>
        </w:rPr>
      </w:pPr>
      <w:r w:rsidRPr="00B2339F">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B2339F">
        <w:rPr>
          <w:rFonts w:cs="v4.2.0"/>
        </w:rPr>
        <w:lastRenderedPageBreak/>
        <w:t>shall either be repeated with a wanted signal coupled to the other antenna port, or a single test shall be performed with the specified input signals being simultaneously coupled to both antenna ports.</w:t>
      </w:r>
    </w:p>
    <w:p w14:paraId="7D8BABE8" w14:textId="77777777" w:rsidR="000225C1" w:rsidRPr="00B2339F" w:rsidRDefault="000225C1">
      <w:pPr>
        <w:pStyle w:val="Heading2"/>
      </w:pPr>
      <w:bookmarkStart w:id="68" w:name="_Toc20994540"/>
      <w:bookmarkStart w:id="69" w:name="_Toc131612070"/>
      <w:bookmarkStart w:id="70" w:name="_Toc131612164"/>
      <w:r w:rsidRPr="00B2339F">
        <w:t>4.5</w:t>
      </w:r>
      <w:r w:rsidRPr="00B2339F">
        <w:tab/>
        <w:t>Exclusion bands</w:t>
      </w:r>
      <w:bookmarkEnd w:id="68"/>
      <w:bookmarkEnd w:id="69"/>
      <w:bookmarkEnd w:id="70"/>
    </w:p>
    <w:p w14:paraId="724ECB94" w14:textId="77777777" w:rsidR="000225C1" w:rsidRPr="00B2339F" w:rsidRDefault="000225C1">
      <w:pPr>
        <w:pStyle w:val="Heading3"/>
      </w:pPr>
      <w:bookmarkStart w:id="71" w:name="_Toc20994541"/>
      <w:bookmarkStart w:id="72" w:name="_Toc131612071"/>
      <w:bookmarkStart w:id="73" w:name="_Toc131612165"/>
      <w:r w:rsidRPr="00B2339F">
        <w:t>4.5.1</w:t>
      </w:r>
      <w:r w:rsidRPr="00B2339F">
        <w:tab/>
        <w:t>Transmitter exclusion band</w:t>
      </w:r>
      <w:bookmarkEnd w:id="71"/>
      <w:bookmarkEnd w:id="72"/>
      <w:bookmarkEnd w:id="73"/>
    </w:p>
    <w:p w14:paraId="53E4E6F9" w14:textId="77777777" w:rsidR="000225C1" w:rsidRPr="00B2339F" w:rsidRDefault="000225C1">
      <w:r w:rsidRPr="00B2339F">
        <w:t xml:space="preserve">For the purpose of EMC specifications there shall be a transmitter exclusion band. </w:t>
      </w:r>
    </w:p>
    <w:p w14:paraId="0F7DC231" w14:textId="77777777" w:rsidR="000225C1" w:rsidRPr="00B2339F" w:rsidRDefault="000225C1">
      <w:pPr>
        <w:ind w:left="568" w:hanging="284"/>
      </w:pPr>
      <w:r w:rsidRPr="00B2339F">
        <w:t>-</w:t>
      </w:r>
      <w:r w:rsidRPr="00B2339F">
        <w:tab/>
        <w:t xml:space="preserve">Lower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MHz to upper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 MHz</w:t>
      </w:r>
      <w:r w:rsidRPr="00B2339F">
        <w:rPr>
          <w:rFonts w:cs="v4.2.0"/>
        </w:rPr>
        <w:t xml:space="preserve">, where </w:t>
      </w:r>
      <w:r w:rsidRPr="00B2339F">
        <w:t>BW</w:t>
      </w:r>
      <w:r w:rsidRPr="00B2339F">
        <w:rPr>
          <w:vertAlign w:val="subscript"/>
        </w:rPr>
        <w:t>Channel</w:t>
      </w:r>
      <w:r w:rsidRPr="00B2339F">
        <w:rPr>
          <w:rFonts w:cs="v4.2.0"/>
        </w:rPr>
        <w:t xml:space="preserve"> is the channel bandwidth as defined in TS 36.104 [2]</w:t>
      </w:r>
      <w:r w:rsidRPr="00B2339F">
        <w:t>.</w:t>
      </w:r>
    </w:p>
    <w:p w14:paraId="668F7C35" w14:textId="77777777" w:rsidR="000225C1" w:rsidRPr="00B2339F" w:rsidRDefault="000225C1">
      <w:pPr>
        <w:pStyle w:val="Heading3"/>
      </w:pPr>
      <w:bookmarkStart w:id="74" w:name="_Toc20994542"/>
      <w:bookmarkStart w:id="75" w:name="_Toc131612072"/>
      <w:bookmarkStart w:id="76" w:name="_Toc131612166"/>
      <w:r w:rsidRPr="00B2339F">
        <w:t>4.5.2</w:t>
      </w:r>
      <w:r w:rsidRPr="00B2339F">
        <w:tab/>
        <w:t>Receiver exclusion band</w:t>
      </w:r>
      <w:bookmarkEnd w:id="74"/>
      <w:bookmarkEnd w:id="75"/>
      <w:bookmarkEnd w:id="76"/>
    </w:p>
    <w:p w14:paraId="299CF61D" w14:textId="77777777" w:rsidR="00CA04FE" w:rsidRPr="004E4DC6" w:rsidRDefault="000225C1" w:rsidP="00CA04FE">
      <w:pPr>
        <w:rPr>
          <w:lang w:val="en-US"/>
        </w:rPr>
      </w:pPr>
      <w:r w:rsidRPr="00B2339F">
        <w:t xml:space="preserve">The receiver exclusion band for base stations </w:t>
      </w:r>
      <w:r w:rsidR="00CA04FE" w:rsidRPr="004E4DC6">
        <w:rPr>
          <w:lang w:val="en-US"/>
        </w:rPr>
        <w:t xml:space="preserve">is the </w:t>
      </w:r>
      <w:r w:rsidR="00CA04FE" w:rsidRPr="004E4DC6">
        <w:rPr>
          <w:rFonts w:hint="eastAsia"/>
          <w:lang w:val="en-US" w:eastAsia="zh-CN"/>
        </w:rPr>
        <w:t xml:space="preserve">frequency range </w:t>
      </w:r>
      <w:r w:rsidR="00CA04FE" w:rsidRPr="004E4DC6">
        <w:rPr>
          <w:lang w:val="en-US"/>
        </w:rPr>
        <w:t>over which no tests of radiated i</w:t>
      </w:r>
      <w:r w:rsidR="00CA04FE">
        <w:rPr>
          <w:lang w:val="en-US"/>
        </w:rPr>
        <w:t xml:space="preserve">mmunity of a receiver are made. </w:t>
      </w:r>
      <w:r w:rsidR="00CA04FE" w:rsidRPr="004E4DC6">
        <w:rPr>
          <w:lang w:val="en-US" w:eastAsia="zh-CN"/>
        </w:rPr>
        <w:t xml:space="preserve">The </w:t>
      </w:r>
      <w:r w:rsidR="00CA04FE" w:rsidRPr="00915608">
        <w:rPr>
          <w:rFonts w:hint="eastAsia"/>
          <w:lang w:val="en-US" w:eastAsia="zh-CN"/>
        </w:rPr>
        <w:t xml:space="preserve">receiver </w:t>
      </w:r>
      <w:r w:rsidR="00CA04FE" w:rsidRPr="00915608">
        <w:rPr>
          <w:lang w:val="en-US" w:eastAsia="zh-CN"/>
        </w:rPr>
        <w:t>exclusion band</w:t>
      </w:r>
      <w:r w:rsidR="00CA04FE" w:rsidRPr="004E4DC6">
        <w:rPr>
          <w:lang w:val="en-US" w:eastAsia="zh-CN"/>
        </w:rPr>
        <w:t xml:space="preserve"> </w:t>
      </w:r>
      <w:r w:rsidR="00CA04FE" w:rsidRPr="004E4DC6">
        <w:rPr>
          <w:rFonts w:hint="eastAsia"/>
          <w:lang w:val="en-US" w:eastAsia="zh-CN"/>
        </w:rPr>
        <w:t>is defined as</w:t>
      </w:r>
      <w:r w:rsidR="00CA04FE" w:rsidRPr="004E4DC6">
        <w:rPr>
          <w:lang w:val="en-US" w:eastAsia="zh-CN"/>
        </w:rPr>
        <w:t>:</w:t>
      </w:r>
    </w:p>
    <w:p w14:paraId="059A8FDB" w14:textId="77777777" w:rsidR="00CA04FE" w:rsidRPr="004E4DC6" w:rsidRDefault="00CA04FE" w:rsidP="00CA04FE">
      <w:pPr>
        <w:pStyle w:val="EQ"/>
      </w:pPr>
      <w:r w:rsidRPr="004E4DC6">
        <w:tab/>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Δf</w:t>
      </w:r>
      <w:r w:rsidRPr="004E4DC6">
        <w:rPr>
          <w:vertAlign w:val="subscript"/>
        </w:rPr>
        <w:t>OOB</w:t>
      </w:r>
      <w:r>
        <w:rPr>
          <w:vertAlign w:val="subscript"/>
        </w:rPr>
        <w:t xml:space="preserve"> </w:t>
      </w:r>
      <w:r w:rsidRPr="004E4DC6">
        <w:t>&lt;</w:t>
      </w:r>
      <w:r>
        <w:t xml:space="preserve"> </w:t>
      </w:r>
      <w:r w:rsidRPr="004E4DC6">
        <w: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Δf</w:t>
      </w:r>
      <w:r w:rsidRPr="004E4DC6">
        <w:rPr>
          <w:vertAlign w:val="subscript"/>
        </w:rPr>
        <w:t>OOB</w:t>
      </w:r>
    </w:p>
    <w:p w14:paraId="158D6574" w14:textId="77777777" w:rsidR="00CA04FE" w:rsidRPr="004E4DC6" w:rsidRDefault="00CA04FE" w:rsidP="00CA04FE">
      <w:pPr>
        <w:rPr>
          <w:lang w:val="en-US" w:eastAsia="zh-CN"/>
        </w:rPr>
      </w:pPr>
      <w:r w:rsidRPr="004E4DC6">
        <w:rPr>
          <w:lang w:val="en-US" w:eastAsia="zh-CN"/>
        </w:rPr>
        <w:t>Where:</w:t>
      </w:r>
    </w:p>
    <w:p w14:paraId="6C79E303" w14:textId="77777777" w:rsidR="00CA04FE" w:rsidRPr="004E4DC6" w:rsidRDefault="00CA04FE" w:rsidP="00CA04FE">
      <w:pPr>
        <w:rPr>
          <w:lang w:val="en-US" w:eastAsia="zh-CN"/>
        </w:rPr>
      </w:pPr>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915608">
        <w:rPr>
          <w:iCs/>
          <w:lang w:val="en-US" w:eastAsia="zh-CN"/>
        </w:rPr>
        <w:t>operating band</w:t>
      </w:r>
      <w:r>
        <w:rPr>
          <w:lang w:val="en-US" w:eastAsia="zh-CN"/>
        </w:rPr>
        <w:t xml:space="preserve"> in TS 36.104 [2</w:t>
      </w:r>
      <w:r w:rsidRPr="004E4DC6">
        <w:rPr>
          <w:lang w:val="en-US" w:eastAsia="zh-CN"/>
        </w:rPr>
        <w:t>]</w:t>
      </w:r>
      <w:r>
        <w:rPr>
          <w:rFonts w:hint="eastAsia"/>
          <w:lang w:val="en-US" w:eastAsia="zh-CN"/>
        </w:rPr>
        <w:t>, subclause</w:t>
      </w:r>
      <w:r w:rsidR="00C87335">
        <w:rPr>
          <w:lang w:val="en-US" w:eastAsia="zh-CN"/>
        </w:rPr>
        <w:t> </w:t>
      </w:r>
      <w:r>
        <w:rPr>
          <w:rFonts w:hint="eastAsia"/>
          <w:lang w:val="en-US" w:eastAsia="zh-CN"/>
        </w:rPr>
        <w:t>5.</w:t>
      </w:r>
      <w:r>
        <w:rPr>
          <w:lang w:val="en-US" w:eastAsia="zh-CN"/>
        </w:rPr>
        <w:t>5</w:t>
      </w:r>
      <w:r w:rsidRPr="004E4DC6">
        <w:rPr>
          <w:lang w:val="en-US" w:eastAsia="zh-CN"/>
        </w:rPr>
        <w:t>.</w:t>
      </w:r>
    </w:p>
    <w:p w14:paraId="1B06DC0F" w14:textId="77777777" w:rsidR="00CA04FE" w:rsidRPr="004646E5" w:rsidRDefault="00CA04FE" w:rsidP="00CA04FE">
      <w:pPr>
        <w:rPr>
          <w:lang w:val="en-US" w:eastAsia="zh-CN"/>
        </w:rPr>
      </w:pPr>
      <w:r>
        <w:rPr>
          <w:lang w:val="en-US" w:eastAsia="zh-CN"/>
        </w:rPr>
        <w:t>For E-UTRA, t</w:t>
      </w:r>
      <w:r w:rsidRPr="004E4DC6">
        <w:rPr>
          <w:lang w:val="en-US" w:eastAsia="zh-CN"/>
        </w:rPr>
        <w:t xml:space="preserve">he value of </w:t>
      </w:r>
      <w:r w:rsidRPr="004646E5">
        <w:rPr>
          <w:lang w:val="en-US" w:eastAsia="zh-CN"/>
        </w:rPr>
        <w:t>Δf</w:t>
      </w:r>
      <w:r w:rsidRPr="004646E5">
        <w:rPr>
          <w:vertAlign w:val="subscript"/>
          <w:lang w:val="en-US" w:eastAsia="zh-CN"/>
        </w:rPr>
        <w:t>OOB</w:t>
      </w:r>
      <w:r w:rsidRPr="004646E5">
        <w:rPr>
          <w:lang w:val="en-US" w:eastAsia="zh-CN"/>
        </w:rPr>
        <w:t xml:space="preserve"> is </w:t>
      </w:r>
      <w:r>
        <w:rPr>
          <w:lang w:val="en-US" w:eastAsia="zh-CN"/>
        </w:rPr>
        <w:t>20 MHz</w:t>
      </w:r>
      <w:r w:rsidRPr="004646E5">
        <w:rPr>
          <w:lang w:val="en-US" w:eastAsia="zh-CN"/>
        </w:rPr>
        <w:t>.</w:t>
      </w:r>
    </w:p>
    <w:p w14:paraId="7134E990" w14:textId="77777777" w:rsidR="00CA04FE" w:rsidRPr="00915608" w:rsidRDefault="006576D8" w:rsidP="00CA04FE">
      <w:pPr>
        <w:rPr>
          <w:lang w:val="en-US"/>
        </w:rPr>
      </w:pPr>
      <w:r w:rsidRPr="00B2339F">
        <w:rPr>
          <w:lang w:val="en-US"/>
        </w:rPr>
        <w:t>For BS capable of multi-band operation, the total receiver exclusion band shall be the combination of the exclusion bands for each operating band supported by the BS.</w:t>
      </w:r>
    </w:p>
    <w:p w14:paraId="15F12968" w14:textId="77777777" w:rsidR="00CA04FE" w:rsidRPr="00915608" w:rsidRDefault="00CA04FE" w:rsidP="00CA04FE">
      <w:pPr>
        <w:pStyle w:val="NO"/>
        <w:rPr>
          <w:lang w:val="en-US"/>
        </w:rPr>
      </w:pPr>
      <w:r w:rsidRPr="00915608">
        <w:t>NOTE</w:t>
      </w:r>
      <w:r w:rsidRPr="00915608">
        <w:rPr>
          <w:rFonts w:hint="eastAsia"/>
          <w:lang w:val="en-US" w:eastAsia="zh-CN"/>
        </w:rPr>
        <w:t xml:space="preserve"> 1</w:t>
      </w:r>
      <w:r w:rsidRPr="00915608">
        <w:t>:</w:t>
      </w:r>
      <w:r w:rsidRPr="00915608">
        <w:tab/>
      </w:r>
      <w:r w:rsidRPr="00915608">
        <w:rPr>
          <w:lang w:val="en-US"/>
        </w:rPr>
        <w:t>The receiver exclusion bands do not apply for SDL bands.</w:t>
      </w:r>
    </w:p>
    <w:p w14:paraId="5FCE4A6E" w14:textId="77777777" w:rsidR="006576D8" w:rsidRPr="00B2339F" w:rsidRDefault="00CA04FE" w:rsidP="00464E30">
      <w:pPr>
        <w:pStyle w:val="NO"/>
        <w:rPr>
          <w:lang w:val="en-US"/>
        </w:rPr>
      </w:pPr>
      <w:r w:rsidRPr="00915608">
        <w:rPr>
          <w:rFonts w:hint="eastAsia"/>
          <w:lang w:val="en-US" w:eastAsia="zh-CN"/>
        </w:rPr>
        <w:t>NOTE 2:</w:t>
      </w:r>
      <w:r w:rsidRPr="00915608">
        <w:rPr>
          <w:rFonts w:hint="eastAsia"/>
          <w:lang w:val="en-US" w:eastAsia="zh-CN"/>
        </w:rPr>
        <w:tab/>
      </w:r>
      <w:r w:rsidRPr="00915608">
        <w:rPr>
          <w:lang w:val="en-US"/>
        </w:rPr>
        <w:t>The receiver exclusion bands do not apply for Band 47</w:t>
      </w:r>
      <w:r>
        <w:rPr>
          <w:lang w:val="en-US"/>
        </w:rPr>
        <w:t>.</w:t>
      </w:r>
    </w:p>
    <w:p w14:paraId="080A3B07" w14:textId="77777777" w:rsidR="006576D8" w:rsidRPr="00B2339F" w:rsidRDefault="006576D8" w:rsidP="006576D8">
      <w:pPr>
        <w:pStyle w:val="Heading2"/>
      </w:pPr>
      <w:bookmarkStart w:id="77" w:name="_Toc20994543"/>
      <w:bookmarkStart w:id="78" w:name="_Toc131612073"/>
      <w:bookmarkStart w:id="79" w:name="_Toc131612167"/>
      <w:r w:rsidRPr="00B2339F">
        <w:t>4.6</w:t>
      </w:r>
      <w:r w:rsidRPr="00B2339F">
        <w:tab/>
        <w:t>BS test configurations</w:t>
      </w:r>
      <w:bookmarkEnd w:id="77"/>
      <w:bookmarkEnd w:id="78"/>
      <w:bookmarkEnd w:id="79"/>
    </w:p>
    <w:p w14:paraId="0B871F96" w14:textId="77777777" w:rsidR="006576D8" w:rsidRPr="00B2339F" w:rsidRDefault="006576D8" w:rsidP="006576D8">
      <w:r w:rsidRPr="00B2339F">
        <w:t>The present clause defines the BS test configurations that shall be used for demonstrating conformance. A single E</w:t>
      </w:r>
      <w:r w:rsidRPr="00B2339F">
        <w:noBreakHyphen/>
        <w:t xml:space="preserve">UTRA carrier shall be used for testing of single-carrier capable BS. For other </w:t>
      </w:r>
      <w:r w:rsidR="004E50E9" w:rsidRPr="00B2339F">
        <w:rPr>
          <w:rFonts w:hint="eastAsia"/>
          <w:lang w:eastAsia="zh-CN"/>
        </w:rPr>
        <w:t xml:space="preserve">E-UTRA </w:t>
      </w:r>
      <w:r w:rsidRPr="00B2339F">
        <w:t xml:space="preserve">BS types, the test configurations in Table 4.6.1 shall be used. </w:t>
      </w:r>
      <w:r w:rsidRPr="00B2339F">
        <w:rPr>
          <w:snapToGrid w:val="0"/>
        </w:rPr>
        <w:t>The test configurations (ETCx) are defined in TS 36.141 [3], subclause 4.10.</w:t>
      </w:r>
    </w:p>
    <w:p w14:paraId="59D37F21" w14:textId="77777777" w:rsidR="006576D8" w:rsidRPr="00B2339F" w:rsidRDefault="006576D8" w:rsidP="006576D8">
      <w:pPr>
        <w:pStyle w:val="TH"/>
      </w:pPr>
      <w:r w:rsidRPr="00B2339F">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6576D8" w:rsidRPr="00B2339F" w14:paraId="012126FF" w14:textId="77777777" w:rsidTr="00496684">
        <w:trPr>
          <w:tblHeader/>
          <w:jc w:val="center"/>
        </w:trPr>
        <w:tc>
          <w:tcPr>
            <w:tcW w:w="1788" w:type="dxa"/>
          </w:tcPr>
          <w:p w14:paraId="21C0F353" w14:textId="77777777" w:rsidR="006576D8" w:rsidRPr="00B2339F" w:rsidRDefault="006576D8" w:rsidP="006576D8">
            <w:pPr>
              <w:pStyle w:val="TAH"/>
              <w:rPr>
                <w:rFonts w:cs="Arial"/>
                <w:lang w:eastAsia="ja-JP"/>
              </w:rPr>
            </w:pPr>
            <w:r w:rsidRPr="00B2339F">
              <w:rPr>
                <w:rFonts w:cs="Arial"/>
                <w:lang w:eastAsia="en-US"/>
              </w:rPr>
              <w:t>BS test case</w:t>
            </w:r>
          </w:p>
        </w:tc>
        <w:tc>
          <w:tcPr>
            <w:tcW w:w="2046" w:type="dxa"/>
            <w:vAlign w:val="center"/>
          </w:tcPr>
          <w:p w14:paraId="024384EF" w14:textId="77777777" w:rsidR="006576D8" w:rsidRPr="00B2339F" w:rsidRDefault="006576D8" w:rsidP="006576D8">
            <w:pPr>
              <w:pStyle w:val="TAH"/>
              <w:rPr>
                <w:rFonts w:cs="Arial"/>
                <w:lang w:eastAsia="en-US"/>
              </w:rPr>
            </w:pPr>
            <w:r w:rsidRPr="00B2339F">
              <w:rPr>
                <w:rFonts w:cs="Arial"/>
                <w:lang w:eastAsia="en-US"/>
              </w:rPr>
              <w:t>BS capable of multi-carrier and/or CA operation in contiguous spectrum in single band only</w:t>
            </w:r>
          </w:p>
        </w:tc>
        <w:tc>
          <w:tcPr>
            <w:tcW w:w="2146" w:type="dxa"/>
            <w:vAlign w:val="center"/>
          </w:tcPr>
          <w:p w14:paraId="734F66C4" w14:textId="77777777" w:rsidR="006576D8" w:rsidRPr="00B2339F" w:rsidRDefault="006576D8" w:rsidP="006576D8">
            <w:pPr>
              <w:pStyle w:val="TAH"/>
              <w:rPr>
                <w:rFonts w:cs="Arial"/>
                <w:lang w:eastAsia="en-US"/>
              </w:rPr>
            </w:pPr>
            <w:r w:rsidRPr="00B2339F">
              <w:rPr>
                <w:rFonts w:cs="Arial"/>
                <w:lang w:eastAsia="en-US"/>
              </w:rPr>
              <w:t>BS capable of multi-carrier and/or CA operation in both contiguous and non-contiguous spectrum in single band</w:t>
            </w:r>
          </w:p>
        </w:tc>
        <w:tc>
          <w:tcPr>
            <w:tcW w:w="2180" w:type="dxa"/>
            <w:vAlign w:val="center"/>
          </w:tcPr>
          <w:p w14:paraId="482651E9" w14:textId="77777777" w:rsidR="006576D8" w:rsidRPr="00B2339F" w:rsidRDefault="006576D8" w:rsidP="006576D8">
            <w:pPr>
              <w:pStyle w:val="TAH"/>
              <w:rPr>
                <w:rFonts w:cs="Arial"/>
                <w:lang w:val="sv-SE" w:eastAsia="en-US"/>
              </w:rPr>
            </w:pPr>
            <w:r w:rsidRPr="00B2339F">
              <w:rPr>
                <w:rFonts w:cs="Arial"/>
                <w:lang w:val="sv-SE" w:eastAsia="en-US"/>
              </w:rPr>
              <w:t>BS capable of multi-band operation</w:t>
            </w:r>
          </w:p>
        </w:tc>
      </w:tr>
      <w:tr w:rsidR="006576D8" w:rsidRPr="00B2339F" w14:paraId="146B5AF5" w14:textId="77777777" w:rsidTr="00496684">
        <w:trPr>
          <w:jc w:val="center"/>
        </w:trPr>
        <w:tc>
          <w:tcPr>
            <w:tcW w:w="1788" w:type="dxa"/>
          </w:tcPr>
          <w:p w14:paraId="6FE1C5D2" w14:textId="77777777" w:rsidR="006576D8" w:rsidRPr="00B2339F" w:rsidRDefault="006576D8" w:rsidP="006576D8">
            <w:pPr>
              <w:pStyle w:val="TAC"/>
              <w:rPr>
                <w:rFonts w:cs="Arial"/>
                <w:lang w:eastAsia="en-US"/>
              </w:rPr>
            </w:pPr>
            <w:r w:rsidRPr="00B2339F">
              <w:rPr>
                <w:rFonts w:cs="Arial"/>
                <w:lang w:eastAsia="en-US"/>
              </w:rPr>
              <w:t>Emission tests</w:t>
            </w:r>
          </w:p>
        </w:tc>
        <w:tc>
          <w:tcPr>
            <w:tcW w:w="2046" w:type="dxa"/>
          </w:tcPr>
          <w:p w14:paraId="436F0A8B" w14:textId="77777777" w:rsidR="006576D8" w:rsidRPr="00B2339F" w:rsidRDefault="006576D8" w:rsidP="006576D8">
            <w:pPr>
              <w:pStyle w:val="TAC"/>
              <w:rPr>
                <w:rFonts w:cs="Arial"/>
                <w:lang w:eastAsia="ja-JP"/>
              </w:rPr>
            </w:pPr>
            <w:r w:rsidRPr="00B2339F">
              <w:rPr>
                <w:rFonts w:cs="Arial"/>
                <w:snapToGrid w:val="0"/>
                <w:lang w:eastAsia="zh-CN"/>
              </w:rPr>
              <w:t>ETC1</w:t>
            </w:r>
          </w:p>
        </w:tc>
        <w:tc>
          <w:tcPr>
            <w:tcW w:w="2146" w:type="dxa"/>
          </w:tcPr>
          <w:p w14:paraId="15F44240" w14:textId="77777777" w:rsidR="006576D8" w:rsidRPr="00B2339F" w:rsidRDefault="006576D8" w:rsidP="006576D8">
            <w:pPr>
              <w:pStyle w:val="TAC"/>
              <w:rPr>
                <w:rFonts w:cs="Arial"/>
                <w:lang w:eastAsia="ja-JP"/>
              </w:rPr>
            </w:pPr>
            <w:r w:rsidRPr="00B2339F">
              <w:rPr>
                <w:rFonts w:cs="Arial"/>
                <w:lang w:eastAsia="ja-JP"/>
              </w:rPr>
              <w:t>ETC3</w:t>
            </w:r>
          </w:p>
        </w:tc>
        <w:tc>
          <w:tcPr>
            <w:tcW w:w="2180" w:type="dxa"/>
          </w:tcPr>
          <w:p w14:paraId="569E5D3A" w14:textId="77777777" w:rsidR="006576D8" w:rsidRPr="00B2339F" w:rsidRDefault="006576D8" w:rsidP="006576D8">
            <w:pPr>
              <w:pStyle w:val="TAC"/>
              <w:rPr>
                <w:rFonts w:cs="Arial"/>
                <w:lang w:eastAsia="ja-JP"/>
              </w:rPr>
            </w:pPr>
            <w:r w:rsidRPr="00B2339F">
              <w:rPr>
                <w:rFonts w:cs="Arial"/>
                <w:lang w:eastAsia="ja-JP"/>
              </w:rPr>
              <w:t>ETC1/3 (Note 1), ETC5</w:t>
            </w:r>
          </w:p>
        </w:tc>
      </w:tr>
      <w:tr w:rsidR="006576D8" w:rsidRPr="00B2339F" w14:paraId="4B88BACF" w14:textId="77777777" w:rsidTr="00496684">
        <w:trPr>
          <w:jc w:val="center"/>
        </w:trPr>
        <w:tc>
          <w:tcPr>
            <w:tcW w:w="1788" w:type="dxa"/>
          </w:tcPr>
          <w:p w14:paraId="758D1728" w14:textId="77777777" w:rsidR="006576D8" w:rsidRPr="00B2339F" w:rsidRDefault="006576D8" w:rsidP="006576D8">
            <w:pPr>
              <w:pStyle w:val="TAC"/>
              <w:rPr>
                <w:rFonts w:cs="Arial"/>
                <w:lang w:eastAsia="en-US"/>
              </w:rPr>
            </w:pPr>
            <w:r w:rsidRPr="00B2339F">
              <w:rPr>
                <w:rFonts w:cs="Arial"/>
                <w:lang w:eastAsia="en-US"/>
              </w:rPr>
              <w:t xml:space="preserve">Immunity tests </w:t>
            </w:r>
          </w:p>
        </w:tc>
        <w:tc>
          <w:tcPr>
            <w:tcW w:w="2046" w:type="dxa"/>
          </w:tcPr>
          <w:p w14:paraId="40BE558A" w14:textId="77777777" w:rsidR="006576D8" w:rsidRPr="00B2339F" w:rsidRDefault="006576D8" w:rsidP="006576D8">
            <w:pPr>
              <w:pStyle w:val="TAC"/>
              <w:rPr>
                <w:rFonts w:cs="Arial"/>
                <w:lang w:eastAsia="en-US"/>
              </w:rPr>
            </w:pPr>
            <w:r w:rsidRPr="00B2339F">
              <w:rPr>
                <w:rFonts w:cs="Arial"/>
                <w:snapToGrid w:val="0"/>
                <w:lang w:eastAsia="zh-CN"/>
              </w:rPr>
              <w:t>ETC1</w:t>
            </w:r>
          </w:p>
        </w:tc>
        <w:tc>
          <w:tcPr>
            <w:tcW w:w="2146" w:type="dxa"/>
          </w:tcPr>
          <w:p w14:paraId="60E45A49" w14:textId="77777777" w:rsidR="006576D8" w:rsidRPr="00B2339F" w:rsidRDefault="006576D8" w:rsidP="006576D8">
            <w:pPr>
              <w:pStyle w:val="TAC"/>
              <w:rPr>
                <w:rFonts w:cs="Arial"/>
                <w:lang w:eastAsia="en-US"/>
              </w:rPr>
            </w:pPr>
            <w:r w:rsidRPr="00B2339F">
              <w:rPr>
                <w:rFonts w:cs="Arial"/>
                <w:lang w:eastAsia="en-US"/>
              </w:rPr>
              <w:t>ETC3</w:t>
            </w:r>
          </w:p>
        </w:tc>
        <w:tc>
          <w:tcPr>
            <w:tcW w:w="2180" w:type="dxa"/>
          </w:tcPr>
          <w:p w14:paraId="3368837A" w14:textId="77777777" w:rsidR="006576D8" w:rsidRPr="00B2339F" w:rsidRDefault="006576D8" w:rsidP="006576D8">
            <w:pPr>
              <w:pStyle w:val="TAC"/>
              <w:rPr>
                <w:rFonts w:cs="Arial"/>
                <w:lang w:eastAsia="en-US"/>
              </w:rPr>
            </w:pPr>
            <w:r w:rsidRPr="00B2339F">
              <w:rPr>
                <w:rFonts w:cs="Arial"/>
                <w:lang w:eastAsia="en-US"/>
              </w:rPr>
              <w:t>ETC1/3 (Note 1), ETC5</w:t>
            </w:r>
          </w:p>
        </w:tc>
      </w:tr>
      <w:tr w:rsidR="006576D8" w:rsidRPr="00B2339F" w14:paraId="01854CAA" w14:textId="77777777" w:rsidTr="00496684">
        <w:trPr>
          <w:jc w:val="center"/>
        </w:trPr>
        <w:tc>
          <w:tcPr>
            <w:tcW w:w="8160" w:type="dxa"/>
            <w:gridSpan w:val="4"/>
          </w:tcPr>
          <w:p w14:paraId="577368B8" w14:textId="77777777" w:rsidR="006576D8" w:rsidRPr="00B2339F" w:rsidRDefault="006576D8" w:rsidP="006576D8">
            <w:pPr>
              <w:pStyle w:val="TAN"/>
              <w:rPr>
                <w:rFonts w:cs="Arial"/>
                <w:lang w:eastAsia="en-US"/>
              </w:rPr>
            </w:pPr>
            <w:r w:rsidRPr="00B2339F">
              <w:rPr>
                <w:rFonts w:cs="Arial"/>
                <w:lang w:eastAsia="ja-JP"/>
              </w:rPr>
              <w:t>NOTE 1:</w:t>
            </w:r>
            <w:r w:rsidRPr="00B2339F">
              <w:rPr>
                <w:rFonts w:cs="Arial"/>
                <w:lang w:eastAsia="ja-JP"/>
              </w:rPr>
              <w:tab/>
              <w:t>ETC1 or ETC3 shall be applied in each supported operating band according to the respective capability in each band, as defined in the 2</w:t>
            </w:r>
            <w:r w:rsidRPr="00B2339F">
              <w:rPr>
                <w:rFonts w:cs="Arial"/>
                <w:vertAlign w:val="superscript"/>
                <w:lang w:eastAsia="ja-JP"/>
              </w:rPr>
              <w:t>nd</w:t>
            </w:r>
            <w:r w:rsidRPr="00B2339F">
              <w:rPr>
                <w:rFonts w:cs="Arial"/>
                <w:lang w:eastAsia="ja-JP"/>
              </w:rPr>
              <w:t xml:space="preserve"> and 3</w:t>
            </w:r>
            <w:r w:rsidRPr="00B2339F">
              <w:rPr>
                <w:rFonts w:cs="Arial"/>
                <w:vertAlign w:val="superscript"/>
                <w:lang w:eastAsia="ja-JP"/>
              </w:rPr>
              <w:t>rd</w:t>
            </w:r>
            <w:r w:rsidRPr="00B2339F">
              <w:rPr>
                <w:rFonts w:cs="Arial"/>
                <w:lang w:eastAsia="ja-JP"/>
              </w:rPr>
              <w:t xml:space="preserve"> column of the table.</w:t>
            </w:r>
          </w:p>
        </w:tc>
      </w:tr>
    </w:tbl>
    <w:p w14:paraId="71DAC5DC" w14:textId="77777777" w:rsidR="004E50E9" w:rsidRPr="00B2339F" w:rsidRDefault="004E50E9" w:rsidP="004E50E9">
      <w:pPr>
        <w:rPr>
          <w:lang w:eastAsia="zh-CN"/>
        </w:rPr>
      </w:pPr>
    </w:p>
    <w:p w14:paraId="70E57A49" w14:textId="77777777" w:rsidR="004E50E9" w:rsidRPr="00B2339F" w:rsidRDefault="004E50E9" w:rsidP="004E50E9">
      <w:pPr>
        <w:rPr>
          <w:snapToGrid w:val="0"/>
          <w:lang w:eastAsia="zh-CN"/>
        </w:rPr>
      </w:pPr>
      <w:r w:rsidRPr="00B2339F">
        <w:rPr>
          <w:rFonts w:hint="eastAsia"/>
          <w:lang w:eastAsia="zh-CN"/>
        </w:rPr>
        <w:t>A</w:t>
      </w:r>
      <w:r w:rsidRPr="00B2339F">
        <w:t xml:space="preserve"> </w:t>
      </w:r>
      <w:r w:rsidRPr="00B2339F">
        <w:rPr>
          <w:rFonts w:hint="eastAsia"/>
          <w:lang w:eastAsia="zh-CN"/>
        </w:rPr>
        <w:t xml:space="preserve">NB-IoT standalone </w:t>
      </w:r>
      <w:r w:rsidRPr="00B2339F">
        <w:t xml:space="preserve">single carrier shall be used </w:t>
      </w:r>
      <w:r w:rsidRPr="00B2339F">
        <w:rPr>
          <w:rFonts w:hint="eastAsia"/>
          <w:lang w:eastAsia="zh-CN"/>
        </w:rPr>
        <w:t>f</w:t>
      </w:r>
      <w:r w:rsidRPr="00B2339F">
        <w:t xml:space="preserve">or </w:t>
      </w:r>
      <w:r w:rsidRPr="00B2339F">
        <w:rPr>
          <w:rFonts w:hint="eastAsia"/>
          <w:lang w:eastAsia="zh-CN"/>
        </w:rPr>
        <w:t xml:space="preserve">testing of </w:t>
      </w:r>
      <w:r w:rsidRPr="00B2339F">
        <w:t xml:space="preserve">BS </w:t>
      </w:r>
      <w:r w:rsidRPr="00B2339F">
        <w:rPr>
          <w:snapToGrid w:val="0"/>
          <w:lang w:eastAsia="zh-CN"/>
        </w:rPr>
        <w:t xml:space="preserve">declared to be capable of </w:t>
      </w:r>
      <w:r w:rsidRPr="00B2339F">
        <w:t>single carrier operation only</w:t>
      </w:r>
      <w:r w:rsidRPr="00B2339F">
        <w:rPr>
          <w:rFonts w:hint="eastAsia"/>
          <w:lang w:eastAsia="zh-CN"/>
        </w:rPr>
        <w:t>.</w:t>
      </w:r>
      <w:r w:rsidRPr="00B2339F">
        <w:t xml:space="preserve"> For other </w:t>
      </w:r>
      <w:r w:rsidRPr="00B2339F">
        <w:rPr>
          <w:rFonts w:hint="eastAsia"/>
          <w:lang w:eastAsia="zh-CN"/>
        </w:rPr>
        <w:t xml:space="preserve">NB-IoT </w:t>
      </w:r>
      <w:r w:rsidRPr="00B2339F">
        <w:t>BS types, the test configurations in Table 4.6.1</w:t>
      </w:r>
      <w:r w:rsidRPr="00B2339F">
        <w:rPr>
          <w:rFonts w:hint="eastAsia"/>
          <w:lang w:eastAsia="zh-CN"/>
        </w:rPr>
        <w:t>a</w:t>
      </w:r>
      <w:r w:rsidRPr="00B2339F">
        <w:t xml:space="preserve"> shall be used. </w:t>
      </w:r>
      <w:r w:rsidRPr="00B2339F">
        <w:rPr>
          <w:snapToGrid w:val="0"/>
        </w:rPr>
        <w:t>The test configurations (ETCx) are defined in TS 36.141 [3], subclause 4.10.</w:t>
      </w:r>
    </w:p>
    <w:p w14:paraId="2E914785" w14:textId="77777777" w:rsidR="004E50E9" w:rsidRPr="00B2339F" w:rsidRDefault="004E50E9" w:rsidP="004E50E9">
      <w:pPr>
        <w:pStyle w:val="TH"/>
      </w:pPr>
      <w:r w:rsidRPr="00B2339F">
        <w:lastRenderedPageBreak/>
        <w:t>Table 4.6.1</w:t>
      </w:r>
      <w:r w:rsidRPr="00B2339F">
        <w:rPr>
          <w:rFonts w:hint="eastAsia"/>
          <w:lang w:eastAsia="zh-CN"/>
        </w:rPr>
        <w:t>a</w:t>
      </w:r>
      <w:r w:rsidRPr="00B2339F">
        <w:t xml:space="preserve">: Test configurations for </w:t>
      </w:r>
      <w:r w:rsidRPr="00B2339F">
        <w:rPr>
          <w:rFonts w:hint="eastAsia"/>
        </w:rPr>
        <w:t>NB-IoT</w:t>
      </w:r>
      <w:r w:rsidRPr="00B2339F">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4E50E9" w:rsidRPr="00B2339F" w14:paraId="61EC291A" w14:textId="77777777" w:rsidTr="004E50E9">
        <w:trPr>
          <w:tblHeader/>
          <w:jc w:val="center"/>
        </w:trPr>
        <w:tc>
          <w:tcPr>
            <w:tcW w:w="1442" w:type="dxa"/>
          </w:tcPr>
          <w:p w14:paraId="16717CAE" w14:textId="77777777" w:rsidR="004E50E9" w:rsidRPr="00B2339F" w:rsidRDefault="004E50E9" w:rsidP="004E50E9">
            <w:pPr>
              <w:pStyle w:val="TAH"/>
              <w:rPr>
                <w:rFonts w:cs="Arial"/>
                <w:lang w:eastAsia="ja-JP"/>
              </w:rPr>
            </w:pPr>
            <w:r w:rsidRPr="00B2339F">
              <w:rPr>
                <w:rFonts w:cs="Arial"/>
                <w:lang w:eastAsia="ja-JP"/>
              </w:rPr>
              <w:t>BS test case</w:t>
            </w:r>
          </w:p>
        </w:tc>
        <w:tc>
          <w:tcPr>
            <w:tcW w:w="1843" w:type="dxa"/>
          </w:tcPr>
          <w:p w14:paraId="1AC8DE01" w14:textId="77777777" w:rsidR="004E50E9" w:rsidRPr="00B2339F" w:rsidRDefault="004E50E9" w:rsidP="004E50E9">
            <w:pPr>
              <w:pStyle w:val="TAH"/>
              <w:rPr>
                <w:rFonts w:cs="Arial"/>
                <w:lang w:eastAsia="ja-JP"/>
              </w:rPr>
            </w:pPr>
            <w:r w:rsidRPr="00B2339F">
              <w:rPr>
                <w:snapToGrid w:val="0"/>
                <w:lang w:eastAsia="zh-CN"/>
              </w:rPr>
              <w:t>NB-IoT standalone BS capable of multi-carrier in contiguous spectrum in single band</w:t>
            </w:r>
            <w:r w:rsidRPr="00B2339F">
              <w:rPr>
                <w:rFonts w:hint="eastAsia"/>
                <w:snapToGrid w:val="0"/>
                <w:lang w:eastAsia="zh-CN"/>
              </w:rPr>
              <w:t xml:space="preserve"> only</w:t>
            </w:r>
          </w:p>
        </w:tc>
        <w:tc>
          <w:tcPr>
            <w:tcW w:w="2126" w:type="dxa"/>
          </w:tcPr>
          <w:p w14:paraId="26F98815" w14:textId="77777777" w:rsidR="004E50E9" w:rsidRPr="00B2339F" w:rsidRDefault="004E50E9" w:rsidP="004E50E9">
            <w:pPr>
              <w:pStyle w:val="TAH"/>
              <w:rPr>
                <w:snapToGrid w:val="0"/>
                <w:lang w:eastAsia="zh-CN"/>
              </w:rPr>
            </w:pPr>
            <w:r w:rsidRPr="00B2339F">
              <w:rPr>
                <w:snapToGrid w:val="0"/>
                <w:lang w:eastAsia="zh-CN"/>
              </w:rPr>
              <w:t>E-UTRA and NB-IoT standalone BS capable of multi-carrier in contiguous spectrum in single band only</w:t>
            </w:r>
          </w:p>
        </w:tc>
        <w:tc>
          <w:tcPr>
            <w:tcW w:w="1985" w:type="dxa"/>
          </w:tcPr>
          <w:p w14:paraId="4DE65E8D" w14:textId="77777777" w:rsidR="004E50E9" w:rsidRPr="00B2339F" w:rsidRDefault="004E50E9" w:rsidP="004E50E9">
            <w:pPr>
              <w:pStyle w:val="TAH"/>
              <w:rPr>
                <w:rFonts w:cs="Arial"/>
                <w:lang w:eastAsia="ja-JP"/>
              </w:rPr>
            </w:pPr>
            <w:r w:rsidRPr="00B2339F">
              <w:rPr>
                <w:snapToGrid w:val="0"/>
                <w:lang w:eastAsia="zh-CN"/>
              </w:rPr>
              <w:t>E-UTRA with NB-IoT operating in-band BS capable of multi-carrier in contiguous spectrum in single band</w:t>
            </w:r>
            <w:r w:rsidRPr="00B2339F">
              <w:rPr>
                <w:rFonts w:hint="eastAsia"/>
                <w:snapToGrid w:val="0"/>
                <w:lang w:eastAsia="zh-CN"/>
              </w:rPr>
              <w:t xml:space="preserve"> only</w:t>
            </w:r>
          </w:p>
        </w:tc>
        <w:tc>
          <w:tcPr>
            <w:tcW w:w="2577" w:type="dxa"/>
          </w:tcPr>
          <w:p w14:paraId="19C627A8" w14:textId="77777777" w:rsidR="004E50E9" w:rsidRPr="00B2339F" w:rsidRDefault="004E50E9" w:rsidP="004E50E9">
            <w:pPr>
              <w:pStyle w:val="TAH"/>
              <w:rPr>
                <w:rFonts w:cs="Arial"/>
                <w:snapToGrid w:val="0"/>
                <w:lang w:eastAsia="zh-CN"/>
              </w:rPr>
            </w:pPr>
            <w:r w:rsidRPr="00B2339F">
              <w:rPr>
                <w:snapToGrid w:val="0"/>
                <w:lang w:eastAsia="zh-CN"/>
              </w:rPr>
              <w:t>E-UTRA with NB-IoT operating</w:t>
            </w:r>
            <w:r w:rsidRPr="00B2339F">
              <w:rPr>
                <w:rFonts w:cs="Arial"/>
                <w:snapToGrid w:val="0"/>
                <w:lang w:eastAsia="zh-CN"/>
              </w:rPr>
              <w:t xml:space="preserve"> </w:t>
            </w:r>
            <w:r w:rsidRPr="00B2339F">
              <w:rPr>
                <w:rFonts w:cs="Arial" w:hint="eastAsia"/>
                <w:snapToGrid w:val="0"/>
                <w:lang w:eastAsia="zh-CN"/>
              </w:rPr>
              <w:t xml:space="preserve">in </w:t>
            </w:r>
            <w:r w:rsidRPr="00B2339F">
              <w:rPr>
                <w:rFonts w:cs="Arial"/>
                <w:snapToGrid w:val="0"/>
                <w:lang w:eastAsia="zh-CN"/>
              </w:rPr>
              <w:t>guard band or NB-IoT operating in-band and in guard band</w:t>
            </w:r>
            <w:r w:rsidRPr="00B2339F">
              <w:rPr>
                <w:snapToGrid w:val="0"/>
                <w:lang w:eastAsia="zh-CN"/>
              </w:rPr>
              <w:t xml:space="preserve"> BS capable of multi-carrier in contiguous spectrum in single band</w:t>
            </w:r>
            <w:r w:rsidRPr="00B2339F">
              <w:rPr>
                <w:rFonts w:hint="eastAsia"/>
                <w:snapToGrid w:val="0"/>
                <w:lang w:eastAsia="zh-CN"/>
              </w:rPr>
              <w:t xml:space="preserve"> only</w:t>
            </w:r>
          </w:p>
        </w:tc>
      </w:tr>
      <w:tr w:rsidR="004E50E9" w:rsidRPr="00B2339F" w14:paraId="00C844F5" w14:textId="77777777" w:rsidTr="004E50E9">
        <w:trPr>
          <w:jc w:val="center"/>
        </w:trPr>
        <w:tc>
          <w:tcPr>
            <w:tcW w:w="1442" w:type="dxa"/>
          </w:tcPr>
          <w:p w14:paraId="3BF1B8D1" w14:textId="77777777" w:rsidR="004E50E9" w:rsidRPr="00B2339F" w:rsidRDefault="004E50E9" w:rsidP="001E4644">
            <w:pPr>
              <w:pStyle w:val="TAC"/>
              <w:rPr>
                <w:rFonts w:cs="Arial"/>
                <w:lang w:eastAsia="ja-JP"/>
              </w:rPr>
            </w:pPr>
            <w:r w:rsidRPr="00B2339F">
              <w:rPr>
                <w:rFonts w:cs="Arial"/>
                <w:lang w:eastAsia="ja-JP"/>
              </w:rPr>
              <w:t>Emission tests</w:t>
            </w:r>
          </w:p>
        </w:tc>
        <w:tc>
          <w:tcPr>
            <w:tcW w:w="1843" w:type="dxa"/>
          </w:tcPr>
          <w:p w14:paraId="434BF2C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53ACC53B"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26175096"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677B5066" w14:textId="77777777" w:rsidR="004E50E9" w:rsidRPr="00B2339F" w:rsidRDefault="004E50E9" w:rsidP="001E4644">
            <w:pPr>
              <w:pStyle w:val="TAC"/>
              <w:rPr>
                <w:rFonts w:cs="Arial"/>
                <w:lang w:eastAsia="zh-CN"/>
              </w:rPr>
            </w:pPr>
            <w:r w:rsidRPr="00B2339F">
              <w:rPr>
                <w:rFonts w:cs="Arial" w:hint="eastAsia"/>
                <w:lang w:eastAsia="zh-CN"/>
              </w:rPr>
              <w:t>ETC9</w:t>
            </w:r>
          </w:p>
        </w:tc>
      </w:tr>
      <w:tr w:rsidR="004E50E9" w:rsidRPr="00B2339F" w14:paraId="71F02947" w14:textId="77777777" w:rsidTr="004E50E9">
        <w:trPr>
          <w:jc w:val="center"/>
        </w:trPr>
        <w:tc>
          <w:tcPr>
            <w:tcW w:w="1442" w:type="dxa"/>
          </w:tcPr>
          <w:p w14:paraId="1E0A0DB3" w14:textId="77777777" w:rsidR="004E50E9" w:rsidRPr="00B2339F" w:rsidRDefault="004E50E9" w:rsidP="001E4644">
            <w:pPr>
              <w:pStyle w:val="TAC"/>
              <w:rPr>
                <w:rFonts w:cs="Arial"/>
                <w:lang w:eastAsia="ja-JP"/>
              </w:rPr>
            </w:pPr>
            <w:r w:rsidRPr="00B2339F">
              <w:rPr>
                <w:rFonts w:cs="Arial"/>
                <w:lang w:eastAsia="ja-JP"/>
              </w:rPr>
              <w:t xml:space="preserve">Immunity tests </w:t>
            </w:r>
          </w:p>
        </w:tc>
        <w:tc>
          <w:tcPr>
            <w:tcW w:w="1843" w:type="dxa"/>
          </w:tcPr>
          <w:p w14:paraId="02BC4354"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0B6FAE7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5683FABC"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2036D0AC" w14:textId="77777777" w:rsidR="004E50E9" w:rsidRPr="00B2339F" w:rsidRDefault="004E50E9" w:rsidP="001E4644">
            <w:pPr>
              <w:pStyle w:val="TAC"/>
              <w:rPr>
                <w:rFonts w:cs="Arial"/>
                <w:lang w:eastAsia="zh-CN"/>
              </w:rPr>
            </w:pPr>
            <w:r w:rsidRPr="00B2339F">
              <w:rPr>
                <w:rFonts w:cs="Arial" w:hint="eastAsia"/>
                <w:lang w:eastAsia="zh-CN"/>
              </w:rPr>
              <w:t>ETC9</w:t>
            </w:r>
          </w:p>
        </w:tc>
      </w:tr>
    </w:tbl>
    <w:p w14:paraId="256C7DFC" w14:textId="77777777" w:rsidR="001331E2" w:rsidRPr="00B2339F" w:rsidRDefault="001331E2" w:rsidP="006576D8">
      <w:pPr>
        <w:rPr>
          <w:snapToGrid w:val="0"/>
        </w:rPr>
      </w:pPr>
    </w:p>
    <w:p w14:paraId="4E29E352" w14:textId="77777777" w:rsidR="00FD041C" w:rsidRPr="00B2339F" w:rsidRDefault="00FD041C" w:rsidP="00FD041C">
      <w:pPr>
        <w:pStyle w:val="Heading1"/>
        <w:rPr>
          <w:rFonts w:cs="v4.2.0"/>
        </w:rPr>
      </w:pPr>
      <w:bookmarkStart w:id="80" w:name="_Toc20994544"/>
      <w:bookmarkStart w:id="81" w:name="_Toc131612074"/>
      <w:bookmarkStart w:id="82" w:name="_Toc131612168"/>
      <w:r w:rsidRPr="00B2339F">
        <w:rPr>
          <w:rFonts w:cs="v4.2.0"/>
        </w:rPr>
        <w:t>5</w:t>
      </w:r>
      <w:r w:rsidRPr="00B2339F">
        <w:rPr>
          <w:rFonts w:cs="v4.2.0"/>
        </w:rPr>
        <w:tab/>
        <w:t>Performance assessment</w:t>
      </w:r>
      <w:bookmarkEnd w:id="80"/>
      <w:bookmarkEnd w:id="81"/>
      <w:bookmarkEnd w:id="82"/>
    </w:p>
    <w:p w14:paraId="38029229" w14:textId="77777777" w:rsidR="00FD041C" w:rsidRPr="00B2339F" w:rsidRDefault="00FD041C" w:rsidP="00FD041C">
      <w:pPr>
        <w:pStyle w:val="Heading2"/>
      </w:pPr>
      <w:bookmarkStart w:id="83" w:name="_Toc20994545"/>
      <w:bookmarkStart w:id="84" w:name="_Toc131612075"/>
      <w:bookmarkStart w:id="85" w:name="_Toc131612169"/>
      <w:r w:rsidRPr="00B2339F">
        <w:t>5.1</w:t>
      </w:r>
      <w:r w:rsidRPr="00B2339F">
        <w:tab/>
        <w:t>General</w:t>
      </w:r>
      <w:bookmarkEnd w:id="83"/>
      <w:bookmarkEnd w:id="84"/>
      <w:bookmarkEnd w:id="85"/>
    </w:p>
    <w:p w14:paraId="55AE12C6" w14:textId="77777777" w:rsidR="00FD041C" w:rsidRPr="00B2339F" w:rsidRDefault="00FD041C" w:rsidP="00FD041C">
      <w:pPr>
        <w:rPr>
          <w:rFonts w:cs="v4.2.0"/>
        </w:rPr>
      </w:pPr>
      <w:r w:rsidRPr="00B2339F">
        <w:rPr>
          <w:rFonts w:cs="v4.2.0"/>
        </w:rPr>
        <w:t>Following information shall be recorded in or annexed to the test report:</w:t>
      </w:r>
    </w:p>
    <w:p w14:paraId="121314A4" w14:textId="77777777" w:rsidR="00FD041C" w:rsidRPr="00B2339F" w:rsidRDefault="00FD041C" w:rsidP="006576D8">
      <w:pPr>
        <w:pStyle w:val="B1"/>
      </w:pPr>
      <w:r w:rsidRPr="00B2339F">
        <w:t>-</w:t>
      </w:r>
      <w:r w:rsidRPr="00B2339F">
        <w:tab/>
        <w:t>the primary functions of the radio equipment to be tested during and after the EMC testing;</w:t>
      </w:r>
    </w:p>
    <w:p w14:paraId="010BA1D6" w14:textId="77777777" w:rsidR="00FD041C" w:rsidRPr="00B2339F" w:rsidRDefault="00FD041C" w:rsidP="006576D8">
      <w:pPr>
        <w:pStyle w:val="B1"/>
      </w:pPr>
      <w:r w:rsidRPr="00B2339F">
        <w:t>-</w:t>
      </w:r>
      <w:r w:rsidRPr="00B2339F">
        <w:tab/>
        <w:t>the intended functions of the radio equipment which shall be in accordance with the documentation accompanying the equipment;</w:t>
      </w:r>
    </w:p>
    <w:p w14:paraId="364C4272" w14:textId="77777777" w:rsidR="00FD041C" w:rsidRPr="00B2339F" w:rsidRDefault="00FD041C" w:rsidP="006576D8">
      <w:pPr>
        <w:pStyle w:val="B1"/>
      </w:pPr>
      <w:r w:rsidRPr="00B2339F">
        <w:t>-</w:t>
      </w:r>
      <w:r w:rsidRPr="00B2339F">
        <w:tab/>
        <w:t>the method to be used to verify that a communications link is established and maintained;</w:t>
      </w:r>
    </w:p>
    <w:p w14:paraId="269DCFA1" w14:textId="77777777" w:rsidR="00FD041C" w:rsidRPr="00B2339F" w:rsidRDefault="00FD041C" w:rsidP="006576D8">
      <w:pPr>
        <w:pStyle w:val="B1"/>
      </w:pPr>
      <w:r w:rsidRPr="00B2339F">
        <w:t>-</w:t>
      </w:r>
      <w:r w:rsidRPr="00B2339F">
        <w:tab/>
        <w:t>the user-control functions and stored data that are required for normal operation and the method to be used to assess whether these have been lost after EMC stress;</w:t>
      </w:r>
    </w:p>
    <w:p w14:paraId="0F332BFB" w14:textId="77777777" w:rsidR="00FD041C" w:rsidRPr="00B2339F" w:rsidRDefault="00FD041C" w:rsidP="006576D8">
      <w:pPr>
        <w:pStyle w:val="B1"/>
      </w:pPr>
      <w:r w:rsidRPr="00B2339F">
        <w:t>-</w:t>
      </w:r>
      <w:r w:rsidRPr="00B2339F">
        <w:tab/>
        <w:t>the ancillary equipment to be combined with the radio equipment for testing (where applicable);</w:t>
      </w:r>
    </w:p>
    <w:p w14:paraId="392B0384" w14:textId="77777777" w:rsidR="00FD041C" w:rsidRPr="00B2339F" w:rsidRDefault="00FD041C" w:rsidP="006576D8">
      <w:pPr>
        <w:pStyle w:val="B1"/>
      </w:pPr>
      <w:r w:rsidRPr="00B2339F">
        <w:t>-</w:t>
      </w:r>
      <w:r w:rsidRPr="00B2339F">
        <w:tab/>
        <w:t>the information about ancillary equipment intended to be used with the radio equipment;</w:t>
      </w:r>
    </w:p>
    <w:p w14:paraId="4232B5CC" w14:textId="77777777" w:rsidR="006576D8" w:rsidRPr="00B2339F" w:rsidRDefault="006576D8" w:rsidP="006576D8">
      <w:pPr>
        <w:pStyle w:val="B1"/>
      </w:pPr>
      <w:r w:rsidRPr="00B2339F">
        <w:t>-</w:t>
      </w:r>
      <w:r w:rsidRPr="00B2339F">
        <w:tab/>
        <w:t>information about the common and/or band-specific active RF components and other HW blocks for a communication link in BS capable of multi-band operation;</w:t>
      </w:r>
    </w:p>
    <w:p w14:paraId="2E751A98" w14:textId="77777777" w:rsidR="00FD041C" w:rsidRPr="00B2339F" w:rsidRDefault="00FD041C" w:rsidP="006576D8">
      <w:pPr>
        <w:pStyle w:val="B1"/>
      </w:pPr>
      <w:r w:rsidRPr="00B2339F">
        <w:t>-</w:t>
      </w:r>
      <w:r w:rsidRPr="00B2339F">
        <w:tab/>
        <w:t>an exhaustive list of ports, classified as either power or signal/control. Power ports shall further be classified as AC or DC power.</w:t>
      </w:r>
    </w:p>
    <w:p w14:paraId="5D89F7A2" w14:textId="77777777" w:rsidR="00FD041C" w:rsidRPr="00B2339F" w:rsidRDefault="00FD041C" w:rsidP="006576D8">
      <w:r w:rsidRPr="00B2339F">
        <w:t xml:space="preserve">Performance assessment of a BS with multiple enclosures may be done separately for the BS part with the Radio digital unit and the Radio unit respectively, according to the manufacturer's choice. </w:t>
      </w:r>
    </w:p>
    <w:p w14:paraId="10EDE775" w14:textId="77777777" w:rsidR="000225C1" w:rsidRPr="00B2339F" w:rsidRDefault="006576D8" w:rsidP="006576D8">
      <w:r w:rsidRPr="00B2339F">
        <w:rPr>
          <w:rFonts w:cs="v4.2.0"/>
        </w:rPr>
        <w:t xml:space="preserve">A communication link used by more than one operating band shall be assessed on all </w:t>
      </w:r>
      <w:r w:rsidRPr="00B2339F">
        <w:t xml:space="preserve">operating </w:t>
      </w:r>
      <w:r w:rsidRPr="00B2339F">
        <w:rPr>
          <w:rFonts w:cs="v4.2.0"/>
        </w:rPr>
        <w:t>bands. Communication link(s) and/or radio performance parameters for the operating bands can during the test be assessed simultaneously or separately for each band, depending on the test environment capability.</w:t>
      </w:r>
    </w:p>
    <w:p w14:paraId="11D532AC" w14:textId="77777777" w:rsidR="000225C1" w:rsidRPr="00B2339F" w:rsidRDefault="000225C1">
      <w:pPr>
        <w:pStyle w:val="Heading2"/>
      </w:pPr>
      <w:bookmarkStart w:id="86" w:name="_Toc20994546"/>
      <w:bookmarkStart w:id="87" w:name="_Toc131612076"/>
      <w:bookmarkStart w:id="88" w:name="_Toc131612170"/>
      <w:r w:rsidRPr="00B2339F">
        <w:t>5.2</w:t>
      </w:r>
      <w:r w:rsidRPr="00B2339F">
        <w:tab/>
        <w:t>Assessment of throughput in Downlink</w:t>
      </w:r>
      <w:bookmarkEnd w:id="86"/>
      <w:bookmarkEnd w:id="87"/>
      <w:bookmarkEnd w:id="88"/>
    </w:p>
    <w:p w14:paraId="3B05A8AE" w14:textId="77777777" w:rsidR="000225C1" w:rsidRPr="00B2339F" w:rsidRDefault="000225C1">
      <w:pPr>
        <w:rPr>
          <w:rFonts w:cs="v4.2.0"/>
        </w:rPr>
      </w:pPr>
      <w:r w:rsidRPr="00B2339F">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6324FDE4" w14:textId="77777777" w:rsidR="000225C1" w:rsidRPr="00B2339F" w:rsidRDefault="000225C1">
      <w:pPr>
        <w:pStyle w:val="Heading2"/>
      </w:pPr>
      <w:bookmarkStart w:id="89" w:name="_Toc20994547"/>
      <w:bookmarkStart w:id="90" w:name="_Toc131612077"/>
      <w:bookmarkStart w:id="91" w:name="_Toc131612171"/>
      <w:r w:rsidRPr="00B2339F">
        <w:t>5.3</w:t>
      </w:r>
      <w:r w:rsidRPr="00B2339F">
        <w:tab/>
        <w:t>Assessment of throughput in Uplink</w:t>
      </w:r>
      <w:bookmarkEnd w:id="89"/>
      <w:bookmarkEnd w:id="90"/>
      <w:bookmarkEnd w:id="91"/>
    </w:p>
    <w:p w14:paraId="1D2CF623" w14:textId="77777777" w:rsidR="000225C1" w:rsidRPr="00B2339F" w:rsidRDefault="000225C1">
      <w:pPr>
        <w:rPr>
          <w:rFonts w:cs="v4.2.0"/>
        </w:rPr>
      </w:pPr>
      <w:r w:rsidRPr="00B2339F">
        <w:rPr>
          <w:rFonts w:cs="v4.2.0"/>
        </w:rPr>
        <w:t>The value of the throughput at the output of the receiver shall be monitored at S1 interface by using suitable test equipment.</w:t>
      </w:r>
    </w:p>
    <w:p w14:paraId="60EB5C2D" w14:textId="77777777" w:rsidR="000225C1" w:rsidRPr="00B2339F" w:rsidRDefault="000225C1">
      <w:pPr>
        <w:pStyle w:val="Heading2"/>
      </w:pPr>
      <w:bookmarkStart w:id="92" w:name="_Toc20994548"/>
      <w:bookmarkStart w:id="93" w:name="_Toc131612078"/>
      <w:bookmarkStart w:id="94" w:name="_Toc131612172"/>
      <w:r w:rsidRPr="00B2339F">
        <w:lastRenderedPageBreak/>
        <w:t>5.4</w:t>
      </w:r>
      <w:r w:rsidRPr="00B2339F">
        <w:tab/>
        <w:t>Ancillary equipment</w:t>
      </w:r>
      <w:bookmarkEnd w:id="92"/>
      <w:bookmarkEnd w:id="93"/>
      <w:bookmarkEnd w:id="94"/>
    </w:p>
    <w:p w14:paraId="403C24C8" w14:textId="77777777" w:rsidR="000225C1" w:rsidRPr="00B2339F" w:rsidRDefault="000225C1">
      <w:pPr>
        <w:rPr>
          <w:rFonts w:cs="v4.2.0"/>
        </w:rPr>
      </w:pPr>
      <w:r w:rsidRPr="00B2339F">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5E5BDEDA" w14:textId="77777777" w:rsidR="000225C1" w:rsidRPr="00B2339F" w:rsidRDefault="000225C1">
      <w:pPr>
        <w:pStyle w:val="Heading2"/>
      </w:pPr>
      <w:bookmarkStart w:id="95" w:name="_Toc20994549"/>
      <w:bookmarkStart w:id="96" w:name="_Toc131612079"/>
      <w:bookmarkStart w:id="97" w:name="_Toc131612173"/>
      <w:r w:rsidRPr="00B2339F">
        <w:t>5.5</w:t>
      </w:r>
      <w:r w:rsidRPr="00B2339F">
        <w:tab/>
        <w:t>Repeaters</w:t>
      </w:r>
      <w:bookmarkEnd w:id="95"/>
      <w:bookmarkEnd w:id="96"/>
      <w:bookmarkEnd w:id="97"/>
    </w:p>
    <w:p w14:paraId="05813501" w14:textId="77777777" w:rsidR="000225C1" w:rsidRPr="00B2339F" w:rsidRDefault="000225C1">
      <w:pPr>
        <w:rPr>
          <w:rFonts w:cs="v4.2.0"/>
        </w:rPr>
      </w:pPr>
      <w:r w:rsidRPr="00B2339F">
        <w:rPr>
          <w:rFonts w:cs="v4.2.0"/>
        </w:rPr>
        <w:t>The parameter used for assessment of performance of a repeater is the gain within the operating band.</w:t>
      </w:r>
    </w:p>
    <w:p w14:paraId="48DB18BE" w14:textId="77777777" w:rsidR="000225C1" w:rsidRPr="00B2339F" w:rsidRDefault="000225C1">
      <w:pPr>
        <w:pStyle w:val="Heading1"/>
        <w:rPr>
          <w:rFonts w:cs="v4.2.0"/>
        </w:rPr>
      </w:pPr>
      <w:bookmarkStart w:id="98" w:name="_Toc20994550"/>
      <w:bookmarkStart w:id="99" w:name="_Toc131612080"/>
      <w:bookmarkStart w:id="100" w:name="_Toc131612174"/>
      <w:r w:rsidRPr="00B2339F">
        <w:rPr>
          <w:rFonts w:cs="v4.2.0"/>
        </w:rPr>
        <w:t>6</w:t>
      </w:r>
      <w:r w:rsidRPr="00B2339F">
        <w:rPr>
          <w:rFonts w:cs="v4.2.0"/>
        </w:rPr>
        <w:tab/>
        <w:t>Performance Criteria</w:t>
      </w:r>
      <w:bookmarkEnd w:id="98"/>
      <w:bookmarkEnd w:id="99"/>
      <w:bookmarkEnd w:id="100"/>
    </w:p>
    <w:p w14:paraId="1850FF67" w14:textId="77777777" w:rsidR="000225C1" w:rsidRPr="00B2339F" w:rsidRDefault="000225C1">
      <w:pPr>
        <w:pStyle w:val="Heading2"/>
      </w:pPr>
      <w:bookmarkStart w:id="101" w:name="_Toc20994551"/>
      <w:bookmarkStart w:id="102" w:name="_Toc131612081"/>
      <w:bookmarkStart w:id="103" w:name="_Toc131612175"/>
      <w:r w:rsidRPr="00B2339F">
        <w:t>6.1</w:t>
      </w:r>
      <w:r w:rsidRPr="00B2339F">
        <w:tab/>
        <w:t>Performance criteria for continuous phenomena for BS</w:t>
      </w:r>
      <w:bookmarkEnd w:id="101"/>
      <w:bookmarkEnd w:id="102"/>
      <w:bookmarkEnd w:id="103"/>
    </w:p>
    <w:p w14:paraId="7662C5BE" w14:textId="77777777" w:rsidR="000225C1" w:rsidRPr="00B2339F" w:rsidRDefault="000225C1">
      <w:pPr>
        <w:rPr>
          <w:rFonts w:cs="v4.2.0"/>
        </w:rPr>
      </w:pPr>
      <w:r w:rsidRPr="00B2339F">
        <w:rPr>
          <w:rFonts w:cs="v4.2.0"/>
        </w:rPr>
        <w:t>The test should, where possible, be performed using a bearer with the characteristics of data rate and throughput defined in Table 6.1.1</w:t>
      </w:r>
      <w:r w:rsidR="004E50E9" w:rsidRPr="00B2339F">
        <w:rPr>
          <w:rFonts w:cs="v4.2.0" w:hint="eastAsia"/>
          <w:lang w:eastAsia="zh-CN"/>
        </w:rPr>
        <w:t xml:space="preserve"> and Table 6.1.1a</w:t>
      </w:r>
      <w:r w:rsidRPr="00B2339F">
        <w:rPr>
          <w:rFonts w:cs="v4.2.0"/>
        </w:rPr>
        <w:t>. If the test is not performed using one of these bearers (for, example, of none of them are supported by the BS), the characteristics of the bearer used shall be recorded in the test report.</w:t>
      </w:r>
    </w:p>
    <w:p w14:paraId="4648F41F" w14:textId="77777777" w:rsidR="000225C1" w:rsidRPr="00B2339F" w:rsidRDefault="000225C1">
      <w:pPr>
        <w:rPr>
          <w:rFonts w:cs="v4.2.0"/>
        </w:rPr>
      </w:pPr>
      <w:r w:rsidRPr="00B2339F">
        <w:t>The throughput in Table 6.1.1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w:t>
      </w:r>
      <w:r w:rsidR="004E50E9" w:rsidRPr="00B2339F">
        <w:rPr>
          <w:rFonts w:cs="v4.2.0" w:hint="eastAsia"/>
          <w:lang w:eastAsia="zh-CN"/>
        </w:rPr>
        <w:t>1</w:t>
      </w:r>
      <w:r w:rsidR="004E50E9" w:rsidRPr="00B2339F">
        <w:rPr>
          <w:rFonts w:cs="v4.2.0"/>
        </w:rPr>
        <w:t>.1</w:t>
      </w:r>
      <w:r w:rsidR="004E50E9" w:rsidRPr="00B2339F">
        <w:rPr>
          <w:rFonts w:cs="v4.2.0" w:hint="eastAsia"/>
          <w:lang w:eastAsia="zh-CN"/>
        </w:rPr>
        <w:t>a</w:t>
      </w:r>
      <w:r w:rsidRPr="00B2339F">
        <w:t xml:space="preserve"> is stated relative to the maximum throughput of the FRC. </w:t>
      </w:r>
      <w:r w:rsidR="004E50E9" w:rsidRPr="00B2339F">
        <w:rPr>
          <w:rFonts w:hint="eastAsia"/>
          <w:lang w:eastAsia="zh-CN"/>
        </w:rPr>
        <w:t>For E-UTRA 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77CA2AE4" w14:textId="77777777" w:rsidR="000225C1" w:rsidRPr="00B2339F" w:rsidRDefault="000225C1">
      <w:pPr>
        <w:rPr>
          <w:rFonts w:cs="v4.2.0"/>
        </w:rPr>
      </w:pPr>
      <w:r w:rsidRPr="00B2339F">
        <w:rPr>
          <w:rFonts w:cs="v4.2.0"/>
        </w:rPr>
        <w:t>The BS Uplink and Downlink paths shall each meet the performance criteria defined in Table 6.1.1</w:t>
      </w:r>
      <w:r w:rsidR="004E50E9" w:rsidRPr="00B2339F">
        <w:rPr>
          <w:rFonts w:cs="v4.2.0" w:hint="eastAsia"/>
          <w:lang w:eastAsia="zh-CN"/>
        </w:rPr>
        <w:t xml:space="preserve"> and Table 6.1.1a</w:t>
      </w:r>
      <w:r w:rsidRPr="00B2339F">
        <w:rPr>
          <w:rFonts w:cs="v4.2.0"/>
        </w:rPr>
        <w:t xml:space="preserve"> during the test. If the Uplink and Downlink paths are evaluated as a one loop then the criteria is two times the throughput reduction shown in Table 6.1.1</w:t>
      </w:r>
      <w:r w:rsidR="004E50E9" w:rsidRPr="00B2339F">
        <w:rPr>
          <w:rFonts w:cs="v4.2.0" w:hint="eastAsia"/>
          <w:lang w:eastAsia="zh-CN"/>
        </w:rPr>
        <w:t xml:space="preserve"> and Table 6.1.1a</w:t>
      </w:r>
      <w:r w:rsidRPr="00B2339F">
        <w:rPr>
          <w:rFonts w:cs="v4.2.0"/>
        </w:rPr>
        <w:t>. After each test case BS shall operate as intended with no loss of user control function, stored data and the communication link shall be maintained.</w:t>
      </w:r>
    </w:p>
    <w:p w14:paraId="21DC60AB" w14:textId="77777777" w:rsidR="000225C1" w:rsidRPr="00B2339F" w:rsidRDefault="000225C1">
      <w:pPr>
        <w:pStyle w:val="TH"/>
      </w:pPr>
      <w:r w:rsidRPr="00B2339F">
        <w:t xml:space="preserve">Table 6.1.1: BS </w:t>
      </w:r>
      <w:r w:rsidR="004E50E9" w:rsidRPr="00B2339F">
        <w:rPr>
          <w:rFonts w:hint="eastAsia"/>
          <w:lang w:eastAsia="zh-CN"/>
        </w:rPr>
        <w:t xml:space="preserve">E-UTRA </w:t>
      </w:r>
      <w:r w:rsidRPr="00B2339F">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0225C1" w:rsidRPr="00B2339F" w14:paraId="1B155AC1" w14:textId="77777777">
        <w:trPr>
          <w:jc w:val="center"/>
        </w:trPr>
        <w:tc>
          <w:tcPr>
            <w:tcW w:w="1878" w:type="dxa"/>
          </w:tcPr>
          <w:p w14:paraId="1E755312" w14:textId="77777777" w:rsidR="000225C1" w:rsidRPr="00B2339F" w:rsidRDefault="000225C1" w:rsidP="008A064A">
            <w:pPr>
              <w:pStyle w:val="TAH"/>
              <w:rPr>
                <w:rFonts w:cs="Arial"/>
                <w:lang w:val="it-IT"/>
              </w:rPr>
            </w:pPr>
            <w:r w:rsidRPr="00B2339F">
              <w:rPr>
                <w:rFonts w:cs="Arial"/>
                <w:lang w:val="it-IT" w:eastAsia="en-US"/>
              </w:rPr>
              <w:t>E-UTRA Channel Bandwidth [MHz]</w:t>
            </w:r>
          </w:p>
        </w:tc>
        <w:tc>
          <w:tcPr>
            <w:tcW w:w="1949" w:type="dxa"/>
          </w:tcPr>
          <w:p w14:paraId="16008FF1" w14:textId="77777777" w:rsidR="000225C1" w:rsidRPr="00B2339F" w:rsidRDefault="000225C1" w:rsidP="008A064A">
            <w:pPr>
              <w:pStyle w:val="TAH"/>
              <w:rPr>
                <w:rFonts w:cs="v4.2.0"/>
              </w:rPr>
            </w:pPr>
            <w:r w:rsidRPr="00B2339F">
              <w:rPr>
                <w:rFonts w:cs="v4.2.0"/>
              </w:rPr>
              <w:t>Bearer Information Data Rate</w:t>
            </w:r>
          </w:p>
        </w:tc>
        <w:tc>
          <w:tcPr>
            <w:tcW w:w="2313" w:type="dxa"/>
          </w:tcPr>
          <w:p w14:paraId="2E9EBF15"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1,2</w:t>
            </w:r>
            <w:r w:rsidRPr="00B2339F">
              <w:rPr>
                <w:rFonts w:cs="v4.2.0"/>
              </w:rPr>
              <w:t xml:space="preserve"> </w:t>
            </w:r>
          </w:p>
        </w:tc>
      </w:tr>
      <w:tr w:rsidR="000225C1" w:rsidRPr="00B2339F" w14:paraId="68E352BC" w14:textId="77777777">
        <w:trPr>
          <w:jc w:val="center"/>
        </w:trPr>
        <w:tc>
          <w:tcPr>
            <w:tcW w:w="1878" w:type="dxa"/>
          </w:tcPr>
          <w:p w14:paraId="1D475497" w14:textId="77777777" w:rsidR="000225C1" w:rsidRPr="00B2339F" w:rsidRDefault="000225C1" w:rsidP="008A064A">
            <w:pPr>
              <w:pStyle w:val="TAC"/>
              <w:rPr>
                <w:rFonts w:cs="Arial"/>
              </w:rPr>
            </w:pPr>
            <w:r w:rsidRPr="00B2339F">
              <w:rPr>
                <w:rFonts w:cs="Arial"/>
              </w:rPr>
              <w:t>1.4</w:t>
            </w:r>
          </w:p>
        </w:tc>
        <w:tc>
          <w:tcPr>
            <w:tcW w:w="1949" w:type="dxa"/>
          </w:tcPr>
          <w:p w14:paraId="5484DA5A" w14:textId="77777777" w:rsidR="000225C1" w:rsidRPr="00B2339F" w:rsidRDefault="000225C1" w:rsidP="008A064A">
            <w:pPr>
              <w:pStyle w:val="TAC"/>
              <w:rPr>
                <w:rFonts w:cs="Arial"/>
              </w:rPr>
            </w:pPr>
            <w:r w:rsidRPr="00B2339F">
              <w:rPr>
                <w:rFonts w:cs="Arial"/>
                <w:bCs/>
                <w:lang w:eastAsia="en-US"/>
              </w:rPr>
              <w:t>FRC A1-1 in Annex A.1 in TS 36.104 [2]</w:t>
            </w:r>
          </w:p>
        </w:tc>
        <w:tc>
          <w:tcPr>
            <w:tcW w:w="2313" w:type="dxa"/>
          </w:tcPr>
          <w:p w14:paraId="07B9A310" w14:textId="77777777" w:rsidR="000225C1" w:rsidRPr="00B2339F" w:rsidRDefault="000225C1" w:rsidP="008A064A">
            <w:pPr>
              <w:pStyle w:val="TAC"/>
              <w:rPr>
                <w:rFonts w:cs="Arial"/>
              </w:rPr>
            </w:pPr>
            <w:r w:rsidRPr="00B2339F">
              <w:rPr>
                <w:rFonts w:cs="Arial"/>
              </w:rPr>
              <w:t>Throughput &gt; 95 %</w:t>
            </w:r>
          </w:p>
          <w:p w14:paraId="77B153A8" w14:textId="77777777" w:rsidR="000225C1" w:rsidRPr="00B2339F" w:rsidRDefault="000225C1" w:rsidP="008A064A">
            <w:pPr>
              <w:pStyle w:val="TAC"/>
              <w:rPr>
                <w:rFonts w:cs="Arial"/>
              </w:rPr>
            </w:pPr>
            <w:r w:rsidRPr="00B2339F">
              <w:rPr>
                <w:rFonts w:cs="Arial"/>
              </w:rPr>
              <w:t>No loss of service</w:t>
            </w:r>
          </w:p>
        </w:tc>
      </w:tr>
      <w:tr w:rsidR="000225C1" w:rsidRPr="00B2339F" w14:paraId="21A85172" w14:textId="77777777">
        <w:trPr>
          <w:jc w:val="center"/>
        </w:trPr>
        <w:tc>
          <w:tcPr>
            <w:tcW w:w="1878" w:type="dxa"/>
          </w:tcPr>
          <w:p w14:paraId="73E9D621" w14:textId="77777777" w:rsidR="000225C1" w:rsidRPr="00B2339F" w:rsidRDefault="000225C1" w:rsidP="008A064A">
            <w:pPr>
              <w:pStyle w:val="TAC"/>
              <w:rPr>
                <w:rFonts w:cs="Arial"/>
              </w:rPr>
            </w:pPr>
            <w:r w:rsidRPr="00B2339F">
              <w:rPr>
                <w:rFonts w:cs="Arial"/>
              </w:rPr>
              <w:t>3</w:t>
            </w:r>
          </w:p>
        </w:tc>
        <w:tc>
          <w:tcPr>
            <w:tcW w:w="1949" w:type="dxa"/>
          </w:tcPr>
          <w:p w14:paraId="6CC8960A" w14:textId="77777777" w:rsidR="000225C1" w:rsidRPr="00B2339F" w:rsidRDefault="000225C1" w:rsidP="008A064A">
            <w:pPr>
              <w:pStyle w:val="TAC"/>
              <w:rPr>
                <w:rFonts w:cs="Arial"/>
              </w:rPr>
            </w:pPr>
            <w:r w:rsidRPr="00B2339F">
              <w:rPr>
                <w:rFonts w:cs="Arial"/>
                <w:bCs/>
                <w:lang w:eastAsia="en-US"/>
              </w:rPr>
              <w:t>FRC A1-2 in Annex A.1 in TS 36.104 [2]</w:t>
            </w:r>
          </w:p>
        </w:tc>
        <w:tc>
          <w:tcPr>
            <w:tcW w:w="2313" w:type="dxa"/>
          </w:tcPr>
          <w:p w14:paraId="6630E6C1" w14:textId="77777777" w:rsidR="000225C1" w:rsidRPr="00B2339F" w:rsidRDefault="000225C1" w:rsidP="008A064A">
            <w:pPr>
              <w:pStyle w:val="TAC"/>
              <w:rPr>
                <w:rFonts w:cs="Arial"/>
              </w:rPr>
            </w:pPr>
            <w:r w:rsidRPr="00B2339F">
              <w:rPr>
                <w:rFonts w:cs="Arial"/>
              </w:rPr>
              <w:t>Throughput &gt; 95 %</w:t>
            </w:r>
          </w:p>
          <w:p w14:paraId="7D117451" w14:textId="77777777" w:rsidR="000225C1" w:rsidRPr="00B2339F" w:rsidRDefault="000225C1" w:rsidP="008A064A">
            <w:pPr>
              <w:pStyle w:val="TAC"/>
              <w:rPr>
                <w:rFonts w:cs="Arial"/>
              </w:rPr>
            </w:pPr>
            <w:r w:rsidRPr="00B2339F">
              <w:rPr>
                <w:rFonts w:cs="Arial"/>
              </w:rPr>
              <w:t>No loss of service</w:t>
            </w:r>
          </w:p>
        </w:tc>
      </w:tr>
      <w:tr w:rsidR="004E50E9" w:rsidRPr="00B2339F" w14:paraId="44C46C8A" w14:textId="77777777" w:rsidTr="001E4644">
        <w:trPr>
          <w:jc w:val="center"/>
        </w:trPr>
        <w:tc>
          <w:tcPr>
            <w:tcW w:w="1878" w:type="dxa"/>
            <w:vAlign w:val="center"/>
          </w:tcPr>
          <w:p w14:paraId="51494C5E" w14:textId="77777777" w:rsidR="004E50E9" w:rsidRPr="00B2339F" w:rsidRDefault="004E50E9" w:rsidP="001E4644">
            <w:pPr>
              <w:pStyle w:val="TAC"/>
              <w:rPr>
                <w:rFonts w:cs="Arial"/>
              </w:rPr>
            </w:pPr>
            <w:r w:rsidRPr="00B2339F">
              <w:rPr>
                <w:rFonts w:cs="Arial" w:hint="eastAsia"/>
                <w:lang w:eastAsia="zh-CN"/>
              </w:rPr>
              <w:t>3</w:t>
            </w:r>
          </w:p>
        </w:tc>
        <w:tc>
          <w:tcPr>
            <w:tcW w:w="1949" w:type="dxa"/>
            <w:vAlign w:val="center"/>
          </w:tcPr>
          <w:p w14:paraId="040396B5"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313" w:type="dxa"/>
          </w:tcPr>
          <w:p w14:paraId="18B94817" w14:textId="77777777" w:rsidR="004E50E9" w:rsidRPr="00B2339F" w:rsidRDefault="004E50E9" w:rsidP="001E4644">
            <w:pPr>
              <w:pStyle w:val="TAC"/>
              <w:rPr>
                <w:rFonts w:cs="Arial"/>
              </w:rPr>
            </w:pPr>
            <w:r w:rsidRPr="00B2339F">
              <w:rPr>
                <w:rFonts w:cs="Arial"/>
              </w:rPr>
              <w:t>Throughput &gt; 95 %</w:t>
            </w:r>
          </w:p>
          <w:p w14:paraId="170F65E3" w14:textId="77777777" w:rsidR="004E50E9" w:rsidRPr="00B2339F" w:rsidRDefault="004E50E9" w:rsidP="001E4644">
            <w:pPr>
              <w:pStyle w:val="TAC"/>
              <w:rPr>
                <w:rFonts w:cs="Arial"/>
              </w:rPr>
            </w:pPr>
            <w:r w:rsidRPr="00B2339F">
              <w:rPr>
                <w:rFonts w:cs="Arial"/>
              </w:rPr>
              <w:t>No loss of service</w:t>
            </w:r>
          </w:p>
        </w:tc>
      </w:tr>
      <w:tr w:rsidR="000225C1" w:rsidRPr="00B2339F" w14:paraId="5C3CA3A0" w14:textId="77777777">
        <w:trPr>
          <w:jc w:val="center"/>
        </w:trPr>
        <w:tc>
          <w:tcPr>
            <w:tcW w:w="1878" w:type="dxa"/>
          </w:tcPr>
          <w:p w14:paraId="3E84B104" w14:textId="77777777" w:rsidR="000225C1" w:rsidRPr="00B2339F" w:rsidRDefault="000225C1" w:rsidP="008A064A">
            <w:pPr>
              <w:pStyle w:val="TAC"/>
              <w:rPr>
                <w:rFonts w:cs="Arial"/>
              </w:rPr>
            </w:pPr>
            <w:r w:rsidRPr="00B2339F">
              <w:rPr>
                <w:rFonts w:cs="Arial"/>
              </w:rPr>
              <w:t>5</w:t>
            </w:r>
          </w:p>
        </w:tc>
        <w:tc>
          <w:tcPr>
            <w:tcW w:w="1949" w:type="dxa"/>
          </w:tcPr>
          <w:p w14:paraId="0387B9DA" w14:textId="77777777" w:rsidR="000225C1" w:rsidRPr="00B2339F" w:rsidRDefault="000225C1" w:rsidP="008A064A">
            <w:pPr>
              <w:pStyle w:val="TAC"/>
              <w:rPr>
                <w:rFonts w:cs="Arial"/>
              </w:rPr>
            </w:pPr>
            <w:r w:rsidRPr="00B2339F">
              <w:rPr>
                <w:rFonts w:cs="Arial"/>
                <w:bCs/>
                <w:lang w:eastAsia="en-US"/>
              </w:rPr>
              <w:t>FRC A1-3 in Annex A.1 in TS 36.104 [2]</w:t>
            </w:r>
          </w:p>
        </w:tc>
        <w:tc>
          <w:tcPr>
            <w:tcW w:w="2313" w:type="dxa"/>
          </w:tcPr>
          <w:p w14:paraId="08F19A0B" w14:textId="77777777" w:rsidR="000225C1" w:rsidRPr="00B2339F" w:rsidRDefault="000225C1" w:rsidP="008A064A">
            <w:pPr>
              <w:pStyle w:val="TAC"/>
              <w:rPr>
                <w:rFonts w:cs="Arial"/>
              </w:rPr>
            </w:pPr>
            <w:r w:rsidRPr="00B2339F">
              <w:rPr>
                <w:rFonts w:cs="Arial"/>
              </w:rPr>
              <w:t>Throughput &gt; 95 %</w:t>
            </w:r>
          </w:p>
          <w:p w14:paraId="37AF542A" w14:textId="77777777" w:rsidR="000225C1" w:rsidRPr="00B2339F" w:rsidRDefault="000225C1" w:rsidP="008A064A">
            <w:pPr>
              <w:pStyle w:val="TAC"/>
              <w:rPr>
                <w:rFonts w:cs="Arial"/>
              </w:rPr>
            </w:pPr>
            <w:r w:rsidRPr="00B2339F">
              <w:rPr>
                <w:rFonts w:cs="Arial"/>
              </w:rPr>
              <w:t>No loss of service</w:t>
            </w:r>
          </w:p>
        </w:tc>
      </w:tr>
      <w:tr w:rsidR="004E50E9" w:rsidRPr="00B2339F" w14:paraId="7087C8FA" w14:textId="77777777" w:rsidTr="001E4644">
        <w:trPr>
          <w:jc w:val="center"/>
        </w:trPr>
        <w:tc>
          <w:tcPr>
            <w:tcW w:w="1878" w:type="dxa"/>
            <w:vAlign w:val="center"/>
          </w:tcPr>
          <w:p w14:paraId="1D5E1F32" w14:textId="77777777" w:rsidR="004E50E9" w:rsidRPr="00B2339F" w:rsidRDefault="004E50E9" w:rsidP="001E4644">
            <w:pPr>
              <w:pStyle w:val="TAC"/>
              <w:rPr>
                <w:rFonts w:cs="Arial"/>
              </w:rPr>
            </w:pPr>
            <w:r w:rsidRPr="00B2339F">
              <w:rPr>
                <w:rFonts w:cs="Arial" w:hint="eastAsia"/>
                <w:lang w:eastAsia="zh-CN"/>
              </w:rPr>
              <w:t>5</w:t>
            </w:r>
          </w:p>
        </w:tc>
        <w:tc>
          <w:tcPr>
            <w:tcW w:w="1949" w:type="dxa"/>
            <w:vAlign w:val="center"/>
          </w:tcPr>
          <w:p w14:paraId="3EDF947C"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313" w:type="dxa"/>
          </w:tcPr>
          <w:p w14:paraId="2250324A" w14:textId="77777777" w:rsidR="004E50E9" w:rsidRPr="00B2339F" w:rsidRDefault="004E50E9" w:rsidP="001E4644">
            <w:pPr>
              <w:pStyle w:val="TAC"/>
              <w:rPr>
                <w:rFonts w:cs="Arial"/>
              </w:rPr>
            </w:pPr>
            <w:r w:rsidRPr="00B2339F">
              <w:rPr>
                <w:rFonts w:cs="Arial"/>
              </w:rPr>
              <w:t>Throughput &gt; 95 %</w:t>
            </w:r>
          </w:p>
          <w:p w14:paraId="79A6012B" w14:textId="77777777" w:rsidR="004E50E9" w:rsidRPr="00B2339F" w:rsidRDefault="004E50E9" w:rsidP="001E4644">
            <w:pPr>
              <w:pStyle w:val="TAC"/>
              <w:rPr>
                <w:rFonts w:cs="Arial"/>
              </w:rPr>
            </w:pPr>
            <w:r w:rsidRPr="00B2339F">
              <w:rPr>
                <w:rFonts w:cs="Arial"/>
              </w:rPr>
              <w:t>No loss of service</w:t>
            </w:r>
          </w:p>
        </w:tc>
      </w:tr>
      <w:tr w:rsidR="000225C1" w:rsidRPr="00B2339F" w14:paraId="677818F3" w14:textId="77777777">
        <w:trPr>
          <w:jc w:val="center"/>
        </w:trPr>
        <w:tc>
          <w:tcPr>
            <w:tcW w:w="1878" w:type="dxa"/>
          </w:tcPr>
          <w:p w14:paraId="2436107D" w14:textId="77777777" w:rsidR="000225C1" w:rsidRPr="00B2339F" w:rsidRDefault="000225C1" w:rsidP="008A064A">
            <w:pPr>
              <w:pStyle w:val="TAC"/>
              <w:rPr>
                <w:rFonts w:cs="Arial"/>
              </w:rPr>
            </w:pPr>
            <w:r w:rsidRPr="00B2339F">
              <w:rPr>
                <w:rFonts w:cs="Arial"/>
              </w:rPr>
              <w:t>10</w:t>
            </w:r>
          </w:p>
        </w:tc>
        <w:tc>
          <w:tcPr>
            <w:tcW w:w="1949" w:type="dxa"/>
          </w:tcPr>
          <w:p w14:paraId="49235404"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6B5AF7AA"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Pr>
          <w:p w14:paraId="1BDC2946" w14:textId="77777777" w:rsidR="000225C1" w:rsidRPr="00B2339F" w:rsidRDefault="000225C1" w:rsidP="008A064A">
            <w:pPr>
              <w:pStyle w:val="TAC"/>
              <w:rPr>
                <w:rFonts w:cs="Arial"/>
              </w:rPr>
            </w:pPr>
            <w:r w:rsidRPr="00B2339F">
              <w:rPr>
                <w:rFonts w:cs="Arial"/>
              </w:rPr>
              <w:t>Throughput &gt; 95 %</w:t>
            </w:r>
          </w:p>
          <w:p w14:paraId="68282749" w14:textId="77777777" w:rsidR="000225C1" w:rsidRPr="00B2339F" w:rsidRDefault="000225C1" w:rsidP="008A064A">
            <w:pPr>
              <w:pStyle w:val="TAC"/>
              <w:rPr>
                <w:rFonts w:cs="Arial"/>
              </w:rPr>
            </w:pPr>
            <w:r w:rsidRPr="00B2339F">
              <w:rPr>
                <w:rFonts w:cs="Arial"/>
              </w:rPr>
              <w:t>No loss of service</w:t>
            </w:r>
          </w:p>
        </w:tc>
      </w:tr>
      <w:tr w:rsidR="000225C1" w:rsidRPr="00B2339F" w14:paraId="35DFCFB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0561FEAB" w14:textId="77777777" w:rsidR="000225C1" w:rsidRPr="00B2339F" w:rsidRDefault="000225C1" w:rsidP="008A064A">
            <w:pPr>
              <w:pStyle w:val="TAC"/>
              <w:rPr>
                <w:rFonts w:cs="Arial"/>
              </w:rPr>
            </w:pPr>
            <w:r w:rsidRPr="00B2339F">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1B73982D"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3CA1B6B6" w14:textId="77777777" w:rsidR="000225C1" w:rsidRPr="00B2339F" w:rsidRDefault="000225C1" w:rsidP="008A064A">
            <w:pPr>
              <w:pStyle w:val="TAC"/>
              <w:rPr>
                <w:rFonts w:cs="Arial"/>
              </w:rPr>
            </w:pPr>
            <w:r w:rsidRPr="00B2339F">
              <w:rPr>
                <w:rFonts w:cs="Arial"/>
              </w:rPr>
              <w:t>Throughput &gt; 95 %</w:t>
            </w:r>
          </w:p>
          <w:p w14:paraId="22EB3F15" w14:textId="77777777" w:rsidR="000225C1" w:rsidRPr="00B2339F" w:rsidRDefault="000225C1" w:rsidP="008A064A">
            <w:pPr>
              <w:pStyle w:val="TAC"/>
              <w:rPr>
                <w:rFonts w:cs="Arial"/>
              </w:rPr>
            </w:pPr>
            <w:r w:rsidRPr="00B2339F">
              <w:rPr>
                <w:rFonts w:cs="Arial"/>
              </w:rPr>
              <w:t>No loss of service</w:t>
            </w:r>
          </w:p>
        </w:tc>
      </w:tr>
      <w:tr w:rsidR="000225C1" w:rsidRPr="00B2339F" w14:paraId="6CC5FF5A"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6314798" w14:textId="77777777" w:rsidR="000225C1" w:rsidRPr="00B2339F" w:rsidRDefault="000225C1" w:rsidP="008A064A">
            <w:pPr>
              <w:pStyle w:val="TAC"/>
              <w:rPr>
                <w:rFonts w:cs="Arial"/>
              </w:rPr>
            </w:pPr>
            <w:r w:rsidRPr="00B2339F">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0B948C6E"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5CDC1540"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0228286C" w14:textId="77777777" w:rsidR="000225C1" w:rsidRPr="00B2339F" w:rsidRDefault="000225C1" w:rsidP="008A064A">
            <w:pPr>
              <w:pStyle w:val="TAC"/>
              <w:rPr>
                <w:rFonts w:cs="Arial"/>
              </w:rPr>
            </w:pPr>
            <w:r w:rsidRPr="00B2339F">
              <w:rPr>
                <w:rFonts w:cs="Arial"/>
              </w:rPr>
              <w:t>Throughput &gt; 95 %</w:t>
            </w:r>
          </w:p>
          <w:p w14:paraId="59A3677D" w14:textId="77777777" w:rsidR="000225C1" w:rsidRPr="00B2339F" w:rsidRDefault="000225C1" w:rsidP="008A064A">
            <w:pPr>
              <w:pStyle w:val="TAC"/>
              <w:rPr>
                <w:rFonts w:cs="Arial"/>
              </w:rPr>
            </w:pPr>
            <w:r w:rsidRPr="00B2339F">
              <w:rPr>
                <w:rFonts w:cs="Arial"/>
              </w:rPr>
              <w:t>No loss of service</w:t>
            </w:r>
          </w:p>
        </w:tc>
      </w:tr>
    </w:tbl>
    <w:p w14:paraId="02E2017B" w14:textId="77777777" w:rsidR="004E50E9" w:rsidRPr="00B2339F" w:rsidRDefault="004E50E9" w:rsidP="004E50E9">
      <w:pPr>
        <w:rPr>
          <w:lang w:eastAsia="zh-CN"/>
        </w:rPr>
      </w:pPr>
    </w:p>
    <w:p w14:paraId="335F80CF" w14:textId="77777777" w:rsidR="004E50E9" w:rsidRPr="00B2339F" w:rsidRDefault="004E50E9" w:rsidP="004E50E9">
      <w:pPr>
        <w:pStyle w:val="TH"/>
        <w:rPr>
          <w:lang w:eastAsia="zh-CN"/>
        </w:rPr>
      </w:pPr>
      <w:r w:rsidRPr="00B2339F">
        <w:lastRenderedPageBreak/>
        <w:t>Table 6.1.</w:t>
      </w:r>
      <w:r w:rsidRPr="00B2339F">
        <w:rPr>
          <w:rFonts w:hint="eastAsia"/>
          <w:lang w:eastAsia="zh-CN"/>
        </w:rPr>
        <w:t>1a</w:t>
      </w:r>
      <w:r w:rsidRPr="00B2339F">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4E50E9" w:rsidRPr="00B2339F" w14:paraId="110DED14" w14:textId="77777777" w:rsidTr="004E50E9">
        <w:trPr>
          <w:jc w:val="center"/>
        </w:trPr>
        <w:tc>
          <w:tcPr>
            <w:tcW w:w="2050" w:type="dxa"/>
          </w:tcPr>
          <w:p w14:paraId="71DD56B9" w14:textId="77777777" w:rsidR="004E50E9" w:rsidRPr="00B2339F" w:rsidRDefault="004E50E9" w:rsidP="001E4644">
            <w:pPr>
              <w:pStyle w:val="TAH"/>
              <w:rPr>
                <w:rFonts w:cs="Arial"/>
                <w:lang w:eastAsia="ja-JP"/>
              </w:rPr>
            </w:pPr>
            <w:r w:rsidRPr="00B2339F">
              <w:rPr>
                <w:rFonts w:cs="Arial"/>
                <w:lang w:eastAsia="ja-JP"/>
              </w:rPr>
              <w:t>NB-IoT</w:t>
            </w:r>
          </w:p>
          <w:p w14:paraId="5354D9A9" w14:textId="77777777" w:rsidR="004E50E9" w:rsidRPr="00B2339F" w:rsidRDefault="004E50E9" w:rsidP="001E4644">
            <w:pPr>
              <w:pStyle w:val="TAH"/>
              <w:rPr>
                <w:rFonts w:cs="Arial"/>
                <w:lang w:eastAsia="ja-JP"/>
              </w:rPr>
            </w:pPr>
            <w:r w:rsidRPr="00B2339F">
              <w:rPr>
                <w:rFonts w:cs="Arial"/>
                <w:lang w:eastAsia="ja-JP"/>
              </w:rPr>
              <w:t>Sub-carrier spacing</w:t>
            </w:r>
          </w:p>
          <w:p w14:paraId="792F1C4E" w14:textId="77777777" w:rsidR="004E50E9" w:rsidRPr="00B2339F" w:rsidRDefault="004E50E9" w:rsidP="001E4644">
            <w:pPr>
              <w:pStyle w:val="TAH"/>
              <w:rPr>
                <w:rFonts w:cs="v4.2.0"/>
                <w:lang w:val="it-IT"/>
              </w:rPr>
            </w:pPr>
            <w:r w:rsidRPr="00B2339F">
              <w:rPr>
                <w:rFonts w:cs="Arial"/>
                <w:lang w:val="it-IT" w:eastAsia="ja-JP"/>
              </w:rPr>
              <w:t>[kHz]</w:t>
            </w:r>
          </w:p>
        </w:tc>
        <w:tc>
          <w:tcPr>
            <w:tcW w:w="1909" w:type="dxa"/>
          </w:tcPr>
          <w:p w14:paraId="1F5DDC77" w14:textId="77777777" w:rsidR="004E50E9" w:rsidRPr="00B2339F" w:rsidRDefault="004E50E9" w:rsidP="001E4644">
            <w:pPr>
              <w:pStyle w:val="TAH"/>
              <w:rPr>
                <w:rFonts w:cs="Arial"/>
                <w:bCs/>
              </w:rPr>
            </w:pPr>
            <w:r w:rsidRPr="00B2339F">
              <w:rPr>
                <w:rFonts w:cs="v4.2.0"/>
              </w:rPr>
              <w:t>Bearer Information Data Rate</w:t>
            </w:r>
          </w:p>
        </w:tc>
        <w:tc>
          <w:tcPr>
            <w:tcW w:w="2409" w:type="dxa"/>
          </w:tcPr>
          <w:p w14:paraId="6EDF8C15"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7B0D5CD9" w14:textId="77777777" w:rsidTr="004E50E9">
        <w:trPr>
          <w:jc w:val="center"/>
        </w:trPr>
        <w:tc>
          <w:tcPr>
            <w:tcW w:w="2050" w:type="dxa"/>
          </w:tcPr>
          <w:p w14:paraId="5E4CDE06" w14:textId="77777777" w:rsidR="004E50E9" w:rsidRPr="00B2339F" w:rsidRDefault="004E50E9" w:rsidP="004E50E9">
            <w:pPr>
              <w:pStyle w:val="TAC"/>
              <w:rPr>
                <w:lang w:eastAsia="ja-JP"/>
              </w:rPr>
            </w:pPr>
            <w:r w:rsidRPr="00B2339F">
              <w:rPr>
                <w:lang w:eastAsia="ja-JP"/>
              </w:rPr>
              <w:t>15</w:t>
            </w:r>
          </w:p>
        </w:tc>
        <w:tc>
          <w:tcPr>
            <w:tcW w:w="1909" w:type="dxa"/>
            <w:vAlign w:val="center"/>
          </w:tcPr>
          <w:p w14:paraId="45EE6A24" w14:textId="77777777" w:rsidR="004E50E9" w:rsidRPr="00B2339F" w:rsidRDefault="004E50E9" w:rsidP="004E50E9">
            <w:pPr>
              <w:pStyle w:val="TAC"/>
              <w:rPr>
                <w:rFonts w:cs="v4.2.0"/>
              </w:rPr>
            </w:pPr>
            <w:r w:rsidRPr="00B2339F">
              <w:rPr>
                <w:lang w:eastAsia="ja-JP"/>
              </w:rPr>
              <w:t>FRC A14-1 in Annex A.14 in TS 36.104 [2]</w:t>
            </w:r>
          </w:p>
        </w:tc>
        <w:tc>
          <w:tcPr>
            <w:tcW w:w="2409" w:type="dxa"/>
          </w:tcPr>
          <w:p w14:paraId="666AB860" w14:textId="77777777" w:rsidR="004E50E9" w:rsidRPr="00B2339F" w:rsidRDefault="004E50E9" w:rsidP="004E50E9">
            <w:pPr>
              <w:pStyle w:val="TAC"/>
            </w:pPr>
            <w:r w:rsidRPr="00B2339F">
              <w:t>Throughput &gt; 95 %</w:t>
            </w:r>
          </w:p>
          <w:p w14:paraId="273017CA" w14:textId="77777777" w:rsidR="004E50E9" w:rsidRPr="00B2339F" w:rsidRDefault="004E50E9" w:rsidP="004E50E9">
            <w:pPr>
              <w:pStyle w:val="TAC"/>
            </w:pPr>
            <w:r w:rsidRPr="00B2339F">
              <w:t>No loss of service</w:t>
            </w:r>
          </w:p>
        </w:tc>
      </w:tr>
      <w:tr w:rsidR="004E50E9" w:rsidRPr="00B2339F" w14:paraId="645824DA" w14:textId="77777777" w:rsidTr="004E50E9">
        <w:trPr>
          <w:jc w:val="center"/>
        </w:trPr>
        <w:tc>
          <w:tcPr>
            <w:tcW w:w="2050" w:type="dxa"/>
          </w:tcPr>
          <w:p w14:paraId="4AAFE113" w14:textId="77777777" w:rsidR="004E50E9" w:rsidRPr="00B2339F" w:rsidRDefault="004E50E9" w:rsidP="004E50E9">
            <w:pPr>
              <w:pStyle w:val="TAC"/>
              <w:rPr>
                <w:lang w:eastAsia="ja-JP"/>
              </w:rPr>
            </w:pPr>
            <w:r w:rsidRPr="00B2339F">
              <w:rPr>
                <w:lang w:eastAsia="ja-JP"/>
              </w:rPr>
              <w:t>3.75</w:t>
            </w:r>
          </w:p>
        </w:tc>
        <w:tc>
          <w:tcPr>
            <w:tcW w:w="1909" w:type="dxa"/>
            <w:vAlign w:val="center"/>
          </w:tcPr>
          <w:p w14:paraId="585A73A3" w14:textId="77777777" w:rsidR="004E50E9" w:rsidRPr="00B2339F" w:rsidRDefault="004E50E9" w:rsidP="004E50E9">
            <w:pPr>
              <w:pStyle w:val="TAC"/>
              <w:rPr>
                <w:rFonts w:cs="v4.2.0"/>
              </w:rPr>
            </w:pPr>
            <w:r w:rsidRPr="00B2339F">
              <w:rPr>
                <w:lang w:eastAsia="ja-JP"/>
              </w:rPr>
              <w:t>FRC A14-2 in Annex A.14 in TS 36.104 [2]</w:t>
            </w:r>
          </w:p>
        </w:tc>
        <w:tc>
          <w:tcPr>
            <w:tcW w:w="2409" w:type="dxa"/>
          </w:tcPr>
          <w:p w14:paraId="211316F9" w14:textId="77777777" w:rsidR="004E50E9" w:rsidRPr="00B2339F" w:rsidRDefault="004E50E9" w:rsidP="004E50E9">
            <w:pPr>
              <w:pStyle w:val="TAC"/>
            </w:pPr>
            <w:r w:rsidRPr="00B2339F">
              <w:t>Throughput &gt; 95 %</w:t>
            </w:r>
          </w:p>
          <w:p w14:paraId="7465115D" w14:textId="77777777" w:rsidR="004E50E9" w:rsidRPr="00B2339F" w:rsidRDefault="004E50E9" w:rsidP="004E50E9">
            <w:pPr>
              <w:pStyle w:val="TAC"/>
            </w:pPr>
            <w:r w:rsidRPr="00B2339F">
              <w:t>No loss of service</w:t>
            </w:r>
          </w:p>
        </w:tc>
      </w:tr>
    </w:tbl>
    <w:p w14:paraId="248ABA01" w14:textId="77777777" w:rsidR="000225C1" w:rsidRPr="00B2339F" w:rsidRDefault="000225C1"/>
    <w:p w14:paraId="790E8709" w14:textId="77777777" w:rsidR="000225C1" w:rsidRPr="00B2339F" w:rsidRDefault="000225C1" w:rsidP="007240CB">
      <w:pPr>
        <w:pStyle w:val="NO"/>
      </w:pPr>
      <w:r w:rsidRPr="00B2339F">
        <w:t>NOTE 1:</w:t>
      </w:r>
      <w:r w:rsidRPr="00B2339F">
        <w:tab/>
        <w:t>The performance criteria, Throughput &gt; 95 % / No loss of service, applies also if a bearer with another characteristics is used in the test.</w:t>
      </w:r>
    </w:p>
    <w:p w14:paraId="3D5F59D5" w14:textId="77777777" w:rsidR="000225C1" w:rsidRPr="00B2339F" w:rsidRDefault="000225C1" w:rsidP="007240CB">
      <w:pPr>
        <w:pStyle w:val="NO"/>
      </w:pPr>
      <w:r w:rsidRPr="00B2339F">
        <w:t>NOTE 2:</w:t>
      </w:r>
      <w:r w:rsidRPr="00B2339F">
        <w:tab/>
        <w:t>The performance criteria, Throughput &gt; 90 % / No loss of service, applies instead if the Uplink and Downlink paths are evaluated as a one loop.</w:t>
      </w:r>
    </w:p>
    <w:p w14:paraId="0E061A12"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1B22E847"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2535A710" w14:textId="77777777" w:rsidR="000225C1" w:rsidRPr="00B2339F" w:rsidRDefault="000225C1">
      <w:pPr>
        <w:pStyle w:val="Heading2"/>
      </w:pPr>
      <w:bookmarkStart w:id="104" w:name="_Toc20994552"/>
      <w:bookmarkStart w:id="105" w:name="_Toc131612082"/>
      <w:bookmarkStart w:id="106" w:name="_Toc131612176"/>
      <w:r w:rsidRPr="00B2339F">
        <w:t>6.2</w:t>
      </w:r>
      <w:r w:rsidRPr="00B2339F">
        <w:tab/>
        <w:t>Performance criteria for transient phenomena for BS</w:t>
      </w:r>
      <w:bookmarkEnd w:id="104"/>
      <w:bookmarkEnd w:id="105"/>
      <w:bookmarkEnd w:id="106"/>
    </w:p>
    <w:p w14:paraId="1656DE4B" w14:textId="77777777" w:rsidR="000225C1" w:rsidRPr="00B2339F" w:rsidRDefault="000225C1">
      <w:pPr>
        <w:rPr>
          <w:rFonts w:cs="v4.2.0"/>
        </w:rPr>
      </w:pPr>
      <w:r w:rsidRPr="00B2339F">
        <w:rPr>
          <w:rFonts w:cs="v4.2.0"/>
        </w:rPr>
        <w:t>The test should be, where possible, be performed using a bearer with the characteristics of data rate and throughput defined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If the test is not performed using one of these bearers (for, example, of none of them are supported by the BS), the characteristics of the bearer used shall be recorded.</w:t>
      </w:r>
    </w:p>
    <w:p w14:paraId="1D9A8FAE" w14:textId="77777777" w:rsidR="000225C1" w:rsidRPr="00B2339F" w:rsidRDefault="000225C1">
      <w:pPr>
        <w:rPr>
          <w:rFonts w:cs="v4.2.0"/>
        </w:rPr>
      </w:pPr>
      <w:r w:rsidRPr="00B2339F">
        <w:t>The throughput in Table 6.2.1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6.2.1</w:t>
      </w:r>
      <w:r w:rsidR="004E50E9" w:rsidRPr="00B2339F">
        <w:rPr>
          <w:rFonts w:cs="v4.2.0" w:hint="eastAsia"/>
          <w:lang w:eastAsia="zh-CN"/>
        </w:rPr>
        <w:t>a</w:t>
      </w:r>
      <w:r w:rsidRPr="00B2339F">
        <w:t xml:space="preserve"> is stated relative to the maximum throughput of the FRC. </w:t>
      </w:r>
      <w:r w:rsidR="004E50E9" w:rsidRPr="00B2339F">
        <w:rPr>
          <w:lang w:eastAsia="zh-CN"/>
        </w:rPr>
        <w:t>F</w:t>
      </w:r>
      <w:r w:rsidR="004E50E9" w:rsidRPr="00B2339F">
        <w:rPr>
          <w:rFonts w:hint="eastAsia"/>
          <w:lang w:eastAsia="zh-CN"/>
        </w:rPr>
        <w:t xml:space="preserve">or E-UTRA </w:t>
      </w:r>
      <w:r w:rsidR="004E50E9" w:rsidRPr="00B2339F">
        <w:t>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4D86D509" w14:textId="77777777" w:rsidR="000225C1" w:rsidRPr="00B2339F" w:rsidRDefault="000225C1">
      <w:pPr>
        <w:rPr>
          <w:rFonts w:cs="v4.2.0"/>
        </w:rPr>
      </w:pPr>
      <w:r w:rsidRPr="00B2339F">
        <w:rPr>
          <w:rFonts w:cs="v4.2.0"/>
        </w:rPr>
        <w:t xml:space="preserve">The BS Uplink and Downlink paths shall each meet the performance criteria defined in Table 6.2.1 </w:t>
      </w:r>
      <w:r w:rsidR="004E50E9" w:rsidRPr="00B2339F">
        <w:rPr>
          <w:rFonts w:cs="v4.2.0" w:hint="eastAsia"/>
          <w:lang w:eastAsia="zh-CN"/>
        </w:rPr>
        <w:t xml:space="preserve">and Table </w:t>
      </w:r>
      <w:r w:rsidR="004E50E9" w:rsidRPr="00B2339F">
        <w:rPr>
          <w:rFonts w:cs="v4.2.0"/>
        </w:rPr>
        <w:t>6.2.1</w:t>
      </w:r>
      <w:r w:rsidR="004E50E9" w:rsidRPr="00B2339F">
        <w:rPr>
          <w:rFonts w:cs="v4.2.0" w:hint="eastAsia"/>
          <w:lang w:eastAsia="zh-CN"/>
        </w:rPr>
        <w:t>a</w:t>
      </w:r>
      <w:r w:rsidR="004E50E9" w:rsidRPr="00B2339F">
        <w:rPr>
          <w:rFonts w:cs="v4.2.0"/>
        </w:rPr>
        <w:t xml:space="preserve"> </w:t>
      </w:r>
      <w:r w:rsidRPr="00B2339F">
        <w:rPr>
          <w:rFonts w:cs="v4.2.0"/>
        </w:rPr>
        <w:t>during the test. If the Uplink and Downlink paths are evaluated as a one loop then the criteria is two times the throughput reduction shown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After each test case BS shall operate as intended with no loss of user control function, stored data and the communication link shall be maintained.</w:t>
      </w:r>
    </w:p>
    <w:p w14:paraId="48A79768" w14:textId="77777777" w:rsidR="000225C1" w:rsidRPr="00B2339F" w:rsidRDefault="000225C1">
      <w:pPr>
        <w:pStyle w:val="TH"/>
      </w:pPr>
      <w:r w:rsidRPr="00B2339F">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0225C1" w:rsidRPr="00B2339F" w14:paraId="32E081CB" w14:textId="77777777" w:rsidTr="004E50E9">
        <w:trPr>
          <w:jc w:val="center"/>
        </w:trPr>
        <w:tc>
          <w:tcPr>
            <w:tcW w:w="1822" w:type="dxa"/>
          </w:tcPr>
          <w:p w14:paraId="60684227" w14:textId="77777777" w:rsidR="000225C1" w:rsidRPr="00B2339F" w:rsidRDefault="000225C1" w:rsidP="008A064A">
            <w:pPr>
              <w:pStyle w:val="TAH"/>
              <w:rPr>
                <w:rFonts w:cs="v4.2.0"/>
                <w:lang w:val="it-IT"/>
              </w:rPr>
            </w:pPr>
            <w:r w:rsidRPr="00B2339F">
              <w:rPr>
                <w:rFonts w:cs="Arial"/>
                <w:lang w:val="it-IT" w:eastAsia="en-US"/>
              </w:rPr>
              <w:t>E-UTRA Channel Bandwidth [MHz]</w:t>
            </w:r>
          </w:p>
        </w:tc>
        <w:tc>
          <w:tcPr>
            <w:tcW w:w="1984" w:type="dxa"/>
          </w:tcPr>
          <w:p w14:paraId="1ABEB60D" w14:textId="77777777" w:rsidR="000225C1" w:rsidRPr="00B2339F" w:rsidRDefault="000225C1" w:rsidP="008A064A">
            <w:pPr>
              <w:pStyle w:val="TAH"/>
              <w:rPr>
                <w:rFonts w:cs="Arial"/>
                <w:bCs/>
              </w:rPr>
            </w:pPr>
            <w:r w:rsidRPr="00B2339F">
              <w:rPr>
                <w:rFonts w:cs="v4.2.0"/>
              </w:rPr>
              <w:t>Bearer Information Data Rate</w:t>
            </w:r>
          </w:p>
        </w:tc>
        <w:tc>
          <w:tcPr>
            <w:tcW w:w="2956" w:type="dxa"/>
          </w:tcPr>
          <w:p w14:paraId="215AC912"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0225C1" w:rsidRPr="00B2339F" w14:paraId="7FDD6B56" w14:textId="77777777" w:rsidTr="004E50E9">
        <w:trPr>
          <w:jc w:val="center"/>
        </w:trPr>
        <w:tc>
          <w:tcPr>
            <w:tcW w:w="1822" w:type="dxa"/>
          </w:tcPr>
          <w:p w14:paraId="69E022CF" w14:textId="77777777" w:rsidR="000225C1" w:rsidRPr="00B2339F" w:rsidRDefault="000225C1" w:rsidP="008A064A">
            <w:pPr>
              <w:pStyle w:val="TAC"/>
              <w:rPr>
                <w:rFonts w:cs="Arial"/>
              </w:rPr>
            </w:pPr>
            <w:r w:rsidRPr="00B2339F">
              <w:rPr>
                <w:rFonts w:cs="Arial"/>
              </w:rPr>
              <w:t>1.4</w:t>
            </w:r>
          </w:p>
        </w:tc>
        <w:tc>
          <w:tcPr>
            <w:tcW w:w="1984" w:type="dxa"/>
          </w:tcPr>
          <w:p w14:paraId="56A445C6" w14:textId="77777777" w:rsidR="000225C1" w:rsidRPr="00B2339F" w:rsidRDefault="000225C1" w:rsidP="008A064A">
            <w:pPr>
              <w:pStyle w:val="TAC"/>
              <w:rPr>
                <w:rFonts w:cs="Arial"/>
                <w:bCs/>
              </w:rPr>
            </w:pPr>
            <w:r w:rsidRPr="00B2339F">
              <w:rPr>
                <w:rFonts w:cs="Arial"/>
                <w:bCs/>
                <w:lang w:eastAsia="en-US"/>
              </w:rPr>
              <w:t>FRC A1-1 in Annex A.1 in TS 36.104 [2]</w:t>
            </w:r>
          </w:p>
        </w:tc>
        <w:tc>
          <w:tcPr>
            <w:tcW w:w="2956" w:type="dxa"/>
          </w:tcPr>
          <w:p w14:paraId="7715B051" w14:textId="77777777" w:rsidR="000225C1" w:rsidRPr="00B2339F" w:rsidRDefault="000225C1" w:rsidP="008A064A">
            <w:pPr>
              <w:pStyle w:val="TAC"/>
              <w:rPr>
                <w:rFonts w:cs="Arial"/>
              </w:rPr>
            </w:pPr>
            <w:r w:rsidRPr="00B2339F">
              <w:rPr>
                <w:rFonts w:cs="Arial"/>
              </w:rPr>
              <w:t xml:space="preserve">Throughput &lt; 95 % temporarily, </w:t>
            </w:r>
          </w:p>
          <w:p w14:paraId="161A0924" w14:textId="77777777" w:rsidR="000225C1" w:rsidRPr="00B2339F" w:rsidRDefault="000225C1" w:rsidP="008A064A">
            <w:pPr>
              <w:pStyle w:val="TAC"/>
              <w:rPr>
                <w:rFonts w:cs="Arial"/>
              </w:rPr>
            </w:pPr>
            <w:r w:rsidRPr="00B2339F">
              <w:rPr>
                <w:rFonts w:cs="Arial"/>
              </w:rPr>
              <w:t>however the communication link shall be maintained</w:t>
            </w:r>
          </w:p>
        </w:tc>
      </w:tr>
      <w:tr w:rsidR="000225C1" w:rsidRPr="00B2339F" w14:paraId="70E5DA6A" w14:textId="77777777" w:rsidTr="004E50E9">
        <w:trPr>
          <w:jc w:val="center"/>
        </w:trPr>
        <w:tc>
          <w:tcPr>
            <w:tcW w:w="1822" w:type="dxa"/>
          </w:tcPr>
          <w:p w14:paraId="6C6BCA76" w14:textId="77777777" w:rsidR="000225C1" w:rsidRPr="00B2339F" w:rsidRDefault="000225C1" w:rsidP="008A064A">
            <w:pPr>
              <w:pStyle w:val="TAC"/>
              <w:rPr>
                <w:rFonts w:cs="Arial"/>
              </w:rPr>
            </w:pPr>
            <w:r w:rsidRPr="00B2339F">
              <w:rPr>
                <w:rFonts w:cs="Arial"/>
              </w:rPr>
              <w:t>3</w:t>
            </w:r>
          </w:p>
        </w:tc>
        <w:tc>
          <w:tcPr>
            <w:tcW w:w="1984" w:type="dxa"/>
          </w:tcPr>
          <w:p w14:paraId="7E42F365" w14:textId="77777777" w:rsidR="000225C1" w:rsidRPr="00B2339F" w:rsidRDefault="000225C1" w:rsidP="008A064A">
            <w:pPr>
              <w:pStyle w:val="TAC"/>
              <w:rPr>
                <w:rFonts w:cs="Arial"/>
              </w:rPr>
            </w:pPr>
            <w:r w:rsidRPr="00B2339F">
              <w:rPr>
                <w:rFonts w:cs="Arial"/>
                <w:bCs/>
                <w:lang w:eastAsia="en-US"/>
              </w:rPr>
              <w:t>FRC A1-2 in Annex A.1 in TS 36.104 [2]</w:t>
            </w:r>
          </w:p>
        </w:tc>
        <w:tc>
          <w:tcPr>
            <w:tcW w:w="2956" w:type="dxa"/>
          </w:tcPr>
          <w:p w14:paraId="6980647F" w14:textId="77777777" w:rsidR="000225C1" w:rsidRPr="00B2339F" w:rsidRDefault="000225C1" w:rsidP="008A064A">
            <w:pPr>
              <w:pStyle w:val="TAC"/>
              <w:rPr>
                <w:rFonts w:cs="Arial"/>
              </w:rPr>
            </w:pPr>
            <w:r w:rsidRPr="00B2339F">
              <w:rPr>
                <w:rFonts w:cs="Arial"/>
              </w:rPr>
              <w:t xml:space="preserve">Throughput &lt; 95 % temporarily, </w:t>
            </w:r>
          </w:p>
          <w:p w14:paraId="7D9C513F" w14:textId="77777777" w:rsidR="000225C1" w:rsidRPr="00B2339F" w:rsidRDefault="000225C1" w:rsidP="008A064A">
            <w:pPr>
              <w:pStyle w:val="TAC"/>
              <w:rPr>
                <w:rFonts w:cs="Arial"/>
              </w:rPr>
            </w:pPr>
            <w:r w:rsidRPr="00B2339F">
              <w:rPr>
                <w:rFonts w:cs="Arial"/>
              </w:rPr>
              <w:t>however the communication link shall be maintained</w:t>
            </w:r>
          </w:p>
        </w:tc>
      </w:tr>
      <w:tr w:rsidR="004E50E9" w:rsidRPr="00B2339F" w14:paraId="6ECFB1B0" w14:textId="77777777" w:rsidTr="004E50E9">
        <w:trPr>
          <w:jc w:val="center"/>
        </w:trPr>
        <w:tc>
          <w:tcPr>
            <w:tcW w:w="1822" w:type="dxa"/>
            <w:vAlign w:val="center"/>
          </w:tcPr>
          <w:p w14:paraId="3CF91084" w14:textId="77777777" w:rsidR="004E50E9" w:rsidRPr="00B2339F" w:rsidRDefault="004E50E9" w:rsidP="001E4644">
            <w:pPr>
              <w:pStyle w:val="TAC"/>
              <w:rPr>
                <w:rFonts w:cs="Arial"/>
              </w:rPr>
            </w:pPr>
            <w:r w:rsidRPr="00B2339F">
              <w:rPr>
                <w:rFonts w:cs="Arial" w:hint="eastAsia"/>
                <w:lang w:eastAsia="zh-CN"/>
              </w:rPr>
              <w:t>3</w:t>
            </w:r>
          </w:p>
        </w:tc>
        <w:tc>
          <w:tcPr>
            <w:tcW w:w="1984" w:type="dxa"/>
            <w:vAlign w:val="center"/>
          </w:tcPr>
          <w:p w14:paraId="39FB631B"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956" w:type="dxa"/>
          </w:tcPr>
          <w:p w14:paraId="7C15E3C3"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39FCB0E4" w14:textId="77777777" w:rsidTr="004E50E9">
        <w:trPr>
          <w:jc w:val="center"/>
        </w:trPr>
        <w:tc>
          <w:tcPr>
            <w:tcW w:w="1822" w:type="dxa"/>
          </w:tcPr>
          <w:p w14:paraId="30E0A4E6" w14:textId="77777777" w:rsidR="000225C1" w:rsidRPr="00B2339F" w:rsidRDefault="000225C1" w:rsidP="008A064A">
            <w:pPr>
              <w:pStyle w:val="TAC"/>
              <w:rPr>
                <w:rFonts w:cs="Arial"/>
              </w:rPr>
            </w:pPr>
            <w:r w:rsidRPr="00B2339F">
              <w:rPr>
                <w:rFonts w:cs="Arial"/>
              </w:rPr>
              <w:t>5</w:t>
            </w:r>
          </w:p>
        </w:tc>
        <w:tc>
          <w:tcPr>
            <w:tcW w:w="1984" w:type="dxa"/>
          </w:tcPr>
          <w:p w14:paraId="3522DE0D" w14:textId="77777777" w:rsidR="000225C1" w:rsidRPr="00B2339F" w:rsidRDefault="000225C1" w:rsidP="008A064A">
            <w:pPr>
              <w:pStyle w:val="TAC"/>
              <w:rPr>
                <w:rFonts w:cs="Arial"/>
              </w:rPr>
            </w:pPr>
            <w:r w:rsidRPr="00B2339F">
              <w:rPr>
                <w:rFonts w:cs="Arial"/>
                <w:bCs/>
                <w:lang w:eastAsia="en-US"/>
              </w:rPr>
              <w:t>FRC A1-3 in Annex A.1 in TS 36.104 [2]</w:t>
            </w:r>
          </w:p>
        </w:tc>
        <w:tc>
          <w:tcPr>
            <w:tcW w:w="2956" w:type="dxa"/>
          </w:tcPr>
          <w:p w14:paraId="15AD720A"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4E50E9" w:rsidRPr="00B2339F" w14:paraId="4224EFF9" w14:textId="77777777" w:rsidTr="004E50E9">
        <w:trPr>
          <w:jc w:val="center"/>
        </w:trPr>
        <w:tc>
          <w:tcPr>
            <w:tcW w:w="1822" w:type="dxa"/>
            <w:vAlign w:val="center"/>
          </w:tcPr>
          <w:p w14:paraId="2E1AEAB4" w14:textId="77777777" w:rsidR="004E50E9" w:rsidRPr="00B2339F" w:rsidRDefault="004E50E9" w:rsidP="001E4644">
            <w:pPr>
              <w:pStyle w:val="TAC"/>
              <w:rPr>
                <w:rFonts w:cs="Arial"/>
              </w:rPr>
            </w:pPr>
            <w:r w:rsidRPr="00B2339F">
              <w:rPr>
                <w:rFonts w:cs="Arial" w:hint="eastAsia"/>
                <w:lang w:eastAsia="zh-CN"/>
              </w:rPr>
              <w:t>5</w:t>
            </w:r>
          </w:p>
        </w:tc>
        <w:tc>
          <w:tcPr>
            <w:tcW w:w="1984" w:type="dxa"/>
            <w:vAlign w:val="center"/>
          </w:tcPr>
          <w:p w14:paraId="59AAC6FE"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956" w:type="dxa"/>
          </w:tcPr>
          <w:p w14:paraId="07A0E2AE"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479E88DC" w14:textId="77777777" w:rsidTr="004E50E9">
        <w:trPr>
          <w:jc w:val="center"/>
        </w:trPr>
        <w:tc>
          <w:tcPr>
            <w:tcW w:w="1822" w:type="dxa"/>
          </w:tcPr>
          <w:p w14:paraId="1E16F73B" w14:textId="77777777" w:rsidR="000225C1" w:rsidRPr="00B2339F" w:rsidRDefault="000225C1" w:rsidP="008A064A">
            <w:pPr>
              <w:pStyle w:val="TAC"/>
              <w:rPr>
                <w:rFonts w:cs="Arial"/>
              </w:rPr>
            </w:pPr>
            <w:r w:rsidRPr="00B2339F">
              <w:rPr>
                <w:rFonts w:cs="Arial"/>
              </w:rPr>
              <w:t>10</w:t>
            </w:r>
          </w:p>
        </w:tc>
        <w:tc>
          <w:tcPr>
            <w:tcW w:w="1984" w:type="dxa"/>
          </w:tcPr>
          <w:p w14:paraId="721748C1"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024F0868"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2D022DA9"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42C3A9D9" w14:textId="77777777" w:rsidTr="004E50E9">
        <w:trPr>
          <w:jc w:val="center"/>
        </w:trPr>
        <w:tc>
          <w:tcPr>
            <w:tcW w:w="1822" w:type="dxa"/>
          </w:tcPr>
          <w:p w14:paraId="27F52FF2" w14:textId="77777777" w:rsidR="000225C1" w:rsidRPr="00B2339F" w:rsidRDefault="000225C1" w:rsidP="008A064A">
            <w:pPr>
              <w:pStyle w:val="TAC"/>
              <w:rPr>
                <w:rFonts w:cs="Arial"/>
              </w:rPr>
            </w:pPr>
            <w:r w:rsidRPr="00B2339F">
              <w:rPr>
                <w:rFonts w:cs="Arial"/>
              </w:rPr>
              <w:t>15</w:t>
            </w:r>
          </w:p>
        </w:tc>
        <w:tc>
          <w:tcPr>
            <w:tcW w:w="1984" w:type="dxa"/>
          </w:tcPr>
          <w:p w14:paraId="043D3075"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956" w:type="dxa"/>
          </w:tcPr>
          <w:p w14:paraId="3A78AE4E"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3242088C" w14:textId="77777777" w:rsidTr="004E50E9">
        <w:trPr>
          <w:jc w:val="center"/>
        </w:trPr>
        <w:tc>
          <w:tcPr>
            <w:tcW w:w="1822" w:type="dxa"/>
          </w:tcPr>
          <w:p w14:paraId="6757B68E" w14:textId="77777777" w:rsidR="000225C1" w:rsidRPr="00B2339F" w:rsidRDefault="000225C1" w:rsidP="008A064A">
            <w:pPr>
              <w:pStyle w:val="TAC"/>
              <w:rPr>
                <w:rFonts w:cs="Arial"/>
              </w:rPr>
            </w:pPr>
            <w:r w:rsidRPr="00B2339F">
              <w:rPr>
                <w:rFonts w:cs="Arial"/>
              </w:rPr>
              <w:t>20</w:t>
            </w:r>
          </w:p>
        </w:tc>
        <w:tc>
          <w:tcPr>
            <w:tcW w:w="1984" w:type="dxa"/>
          </w:tcPr>
          <w:p w14:paraId="2B0365CA"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3C64C80E"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015B9A7B"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bl>
    <w:p w14:paraId="2A4EAE9D" w14:textId="77777777" w:rsidR="004E50E9" w:rsidRPr="00B2339F" w:rsidRDefault="004E50E9" w:rsidP="004E50E9">
      <w:pPr>
        <w:rPr>
          <w:lang w:eastAsia="zh-CN"/>
        </w:rPr>
      </w:pPr>
    </w:p>
    <w:p w14:paraId="278D9484" w14:textId="77777777" w:rsidR="004E50E9" w:rsidRPr="00B2339F" w:rsidRDefault="004E50E9" w:rsidP="004E50E9">
      <w:pPr>
        <w:pStyle w:val="TH"/>
      </w:pPr>
      <w:r w:rsidRPr="00B2339F">
        <w:t>Table 6.2.1</w:t>
      </w:r>
      <w:r w:rsidRPr="00B2339F">
        <w:rPr>
          <w:rFonts w:hint="eastAsia"/>
          <w:lang w:eastAsia="zh-CN"/>
        </w:rPr>
        <w:t>a</w:t>
      </w:r>
      <w:r w:rsidRPr="00B2339F">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4E50E9" w:rsidRPr="00B2339F" w14:paraId="123B071A" w14:textId="77777777" w:rsidTr="001E4644">
        <w:trPr>
          <w:jc w:val="center"/>
        </w:trPr>
        <w:tc>
          <w:tcPr>
            <w:tcW w:w="1903" w:type="dxa"/>
          </w:tcPr>
          <w:p w14:paraId="7D87551E" w14:textId="77777777" w:rsidR="004E50E9" w:rsidRPr="00B2339F" w:rsidRDefault="004E50E9" w:rsidP="001E4644">
            <w:pPr>
              <w:pStyle w:val="TAH"/>
              <w:rPr>
                <w:rFonts w:cs="Arial"/>
                <w:lang w:eastAsia="ja-JP"/>
              </w:rPr>
            </w:pPr>
            <w:r w:rsidRPr="00B2339F">
              <w:rPr>
                <w:rFonts w:cs="Arial"/>
                <w:lang w:eastAsia="ja-JP"/>
              </w:rPr>
              <w:t>NB-IoT</w:t>
            </w:r>
          </w:p>
          <w:p w14:paraId="4BD95B31" w14:textId="77777777" w:rsidR="004E50E9" w:rsidRPr="00B2339F" w:rsidRDefault="004E50E9" w:rsidP="001E4644">
            <w:pPr>
              <w:pStyle w:val="TAH"/>
              <w:rPr>
                <w:rFonts w:cs="Arial"/>
                <w:lang w:eastAsia="ja-JP"/>
              </w:rPr>
            </w:pPr>
            <w:r w:rsidRPr="00B2339F">
              <w:rPr>
                <w:rFonts w:cs="Arial"/>
                <w:lang w:eastAsia="ja-JP"/>
              </w:rPr>
              <w:t>Sub-carrier spacing</w:t>
            </w:r>
          </w:p>
          <w:p w14:paraId="6C8C4FA0" w14:textId="77777777" w:rsidR="004E50E9" w:rsidRPr="00B2339F" w:rsidRDefault="004E50E9" w:rsidP="001E4644">
            <w:pPr>
              <w:pStyle w:val="TAH"/>
              <w:rPr>
                <w:rFonts w:cs="v4.2.0"/>
                <w:lang w:val="it-IT"/>
              </w:rPr>
            </w:pPr>
            <w:r w:rsidRPr="00B2339F">
              <w:rPr>
                <w:rFonts w:cs="Arial"/>
                <w:lang w:val="it-IT" w:eastAsia="ja-JP"/>
              </w:rPr>
              <w:t>[kHz]</w:t>
            </w:r>
          </w:p>
        </w:tc>
        <w:tc>
          <w:tcPr>
            <w:tcW w:w="1903" w:type="dxa"/>
          </w:tcPr>
          <w:p w14:paraId="5DD78B62" w14:textId="77777777" w:rsidR="004E50E9" w:rsidRPr="00B2339F" w:rsidRDefault="004E50E9" w:rsidP="001E4644">
            <w:pPr>
              <w:pStyle w:val="TAH"/>
              <w:rPr>
                <w:rFonts w:cs="Arial"/>
                <w:bCs/>
              </w:rPr>
            </w:pPr>
            <w:r w:rsidRPr="00B2339F">
              <w:rPr>
                <w:rFonts w:cs="v4.2.0"/>
              </w:rPr>
              <w:t>Bearer Information Data Rate</w:t>
            </w:r>
          </w:p>
        </w:tc>
        <w:tc>
          <w:tcPr>
            <w:tcW w:w="2956" w:type="dxa"/>
          </w:tcPr>
          <w:p w14:paraId="310B1BEC"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546FB54B" w14:textId="77777777" w:rsidTr="001E4644">
        <w:trPr>
          <w:jc w:val="center"/>
        </w:trPr>
        <w:tc>
          <w:tcPr>
            <w:tcW w:w="1903" w:type="dxa"/>
          </w:tcPr>
          <w:p w14:paraId="7D8C262A" w14:textId="77777777" w:rsidR="004E50E9" w:rsidRPr="00B2339F" w:rsidRDefault="004E50E9" w:rsidP="004E50E9">
            <w:pPr>
              <w:pStyle w:val="TAC"/>
              <w:rPr>
                <w:lang w:eastAsia="ja-JP"/>
              </w:rPr>
            </w:pPr>
            <w:r w:rsidRPr="00B2339F">
              <w:rPr>
                <w:lang w:eastAsia="ja-JP"/>
              </w:rPr>
              <w:t>15</w:t>
            </w:r>
          </w:p>
        </w:tc>
        <w:tc>
          <w:tcPr>
            <w:tcW w:w="1903" w:type="dxa"/>
          </w:tcPr>
          <w:p w14:paraId="04A12288" w14:textId="77777777" w:rsidR="004E50E9" w:rsidRPr="00B2339F" w:rsidRDefault="004E50E9" w:rsidP="004E50E9">
            <w:pPr>
              <w:pStyle w:val="TAC"/>
              <w:rPr>
                <w:lang w:eastAsia="ja-JP"/>
              </w:rPr>
            </w:pPr>
            <w:r w:rsidRPr="00B2339F">
              <w:rPr>
                <w:lang w:eastAsia="ja-JP"/>
              </w:rPr>
              <w:t>FRC A14-1 in Annex A.14 in TS 36.104 [2]</w:t>
            </w:r>
          </w:p>
        </w:tc>
        <w:tc>
          <w:tcPr>
            <w:tcW w:w="2956" w:type="dxa"/>
          </w:tcPr>
          <w:p w14:paraId="34B665E4" w14:textId="77777777" w:rsidR="004E50E9" w:rsidRPr="00B2339F" w:rsidRDefault="004E50E9" w:rsidP="004E50E9">
            <w:pPr>
              <w:pStyle w:val="TAC"/>
            </w:pPr>
            <w:r w:rsidRPr="00B2339F">
              <w:t>Throughput &lt; 95 % temporarily, however the communication link shall be maintained</w:t>
            </w:r>
          </w:p>
        </w:tc>
      </w:tr>
      <w:tr w:rsidR="004E50E9" w:rsidRPr="00B2339F" w14:paraId="735B3775" w14:textId="77777777" w:rsidTr="001E4644">
        <w:trPr>
          <w:jc w:val="center"/>
        </w:trPr>
        <w:tc>
          <w:tcPr>
            <w:tcW w:w="1903" w:type="dxa"/>
          </w:tcPr>
          <w:p w14:paraId="5C8AD370" w14:textId="77777777" w:rsidR="004E50E9" w:rsidRPr="00B2339F" w:rsidRDefault="004E50E9" w:rsidP="004E50E9">
            <w:pPr>
              <w:pStyle w:val="TAC"/>
              <w:rPr>
                <w:lang w:eastAsia="ja-JP"/>
              </w:rPr>
            </w:pPr>
            <w:r w:rsidRPr="00B2339F">
              <w:rPr>
                <w:lang w:eastAsia="ja-JP"/>
              </w:rPr>
              <w:t>3.75</w:t>
            </w:r>
          </w:p>
        </w:tc>
        <w:tc>
          <w:tcPr>
            <w:tcW w:w="1903" w:type="dxa"/>
          </w:tcPr>
          <w:p w14:paraId="54DE5DAE" w14:textId="77777777" w:rsidR="004E50E9" w:rsidRPr="00B2339F" w:rsidRDefault="004E50E9" w:rsidP="004E50E9">
            <w:pPr>
              <w:pStyle w:val="TAC"/>
              <w:rPr>
                <w:lang w:eastAsia="zh-CN"/>
              </w:rPr>
            </w:pPr>
            <w:r w:rsidRPr="00B2339F">
              <w:rPr>
                <w:lang w:eastAsia="ja-JP"/>
              </w:rPr>
              <w:t>FRC A14-</w:t>
            </w:r>
            <w:r w:rsidRPr="00B2339F">
              <w:rPr>
                <w:rFonts w:hint="eastAsia"/>
                <w:lang w:eastAsia="zh-CN"/>
              </w:rPr>
              <w:t>2</w:t>
            </w:r>
            <w:r w:rsidRPr="00B2339F">
              <w:rPr>
                <w:lang w:eastAsia="ja-JP"/>
              </w:rPr>
              <w:t xml:space="preserve"> in Annex A.14</w:t>
            </w:r>
            <w:r w:rsidRPr="00B2339F">
              <w:rPr>
                <w:rFonts w:hint="eastAsia"/>
                <w:lang w:eastAsia="zh-CN"/>
              </w:rPr>
              <w:t xml:space="preserve"> </w:t>
            </w:r>
            <w:r w:rsidRPr="00B2339F">
              <w:rPr>
                <w:lang w:eastAsia="ja-JP"/>
              </w:rPr>
              <w:t xml:space="preserve">in TS 36.104 [2] </w:t>
            </w:r>
          </w:p>
        </w:tc>
        <w:tc>
          <w:tcPr>
            <w:tcW w:w="2956" w:type="dxa"/>
          </w:tcPr>
          <w:p w14:paraId="71BCCEEC" w14:textId="77777777" w:rsidR="004E50E9" w:rsidRPr="00B2339F" w:rsidRDefault="004E50E9" w:rsidP="004E50E9">
            <w:pPr>
              <w:pStyle w:val="TAC"/>
            </w:pPr>
            <w:r w:rsidRPr="00B2339F">
              <w:t>Throughput &lt; 95 % temporarily, however the communication link shall be maintained</w:t>
            </w:r>
          </w:p>
        </w:tc>
      </w:tr>
    </w:tbl>
    <w:p w14:paraId="0D6B69EF" w14:textId="77777777" w:rsidR="000225C1" w:rsidRPr="00B2339F" w:rsidRDefault="000225C1"/>
    <w:p w14:paraId="6CCBB4FD" w14:textId="77777777" w:rsidR="000225C1" w:rsidRPr="00B2339F" w:rsidRDefault="000225C1" w:rsidP="007240CB">
      <w:pPr>
        <w:pStyle w:val="NO"/>
      </w:pPr>
      <w:r w:rsidRPr="00B2339F">
        <w:t>NOTE 1:</w:t>
      </w:r>
      <w:r w:rsidRPr="00B2339F">
        <w:tab/>
        <w:t>The performance criteria, Throughput &lt; 95 % temporarily / however the communication link shall be maintained, applies also if a bearer with another characteristics is used in the test.</w:t>
      </w:r>
    </w:p>
    <w:p w14:paraId="5DEB2C78" w14:textId="77777777" w:rsidR="000225C1" w:rsidRPr="00B2339F" w:rsidRDefault="000225C1" w:rsidP="007240CB">
      <w:pPr>
        <w:pStyle w:val="NO"/>
      </w:pPr>
      <w:r w:rsidRPr="00B2339F">
        <w:t>NOTE 2:</w:t>
      </w:r>
      <w:r w:rsidRPr="00B2339F">
        <w:tab/>
        <w:t>The performance criteria, Throughput &lt; 90 % temporarily / however the communication link shall be maintained, applies instead if the Uplink and Downlink paths are evaluated as a one loop.</w:t>
      </w:r>
    </w:p>
    <w:p w14:paraId="2215DA6D"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3B69517A"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526792E8" w14:textId="77777777" w:rsidR="000225C1" w:rsidRPr="00B2339F" w:rsidRDefault="000225C1">
      <w:pPr>
        <w:pStyle w:val="Heading2"/>
      </w:pPr>
      <w:bookmarkStart w:id="107" w:name="_Toc20994553"/>
      <w:bookmarkStart w:id="108" w:name="_Toc131612083"/>
      <w:bookmarkStart w:id="109" w:name="_Toc131612177"/>
      <w:r w:rsidRPr="00B2339F">
        <w:lastRenderedPageBreak/>
        <w:t>6.3</w:t>
      </w:r>
      <w:r w:rsidRPr="00B2339F">
        <w:tab/>
        <w:t>Performance criteria for continuous phenomena for Ancillary equipment</w:t>
      </w:r>
      <w:bookmarkEnd w:id="107"/>
      <w:bookmarkEnd w:id="108"/>
      <w:bookmarkEnd w:id="109"/>
    </w:p>
    <w:p w14:paraId="6A7BA319" w14:textId="77777777" w:rsidR="000225C1" w:rsidRPr="00B2339F" w:rsidRDefault="000225C1">
      <w:pPr>
        <w:rPr>
          <w:rFonts w:cs="v4.2.0"/>
        </w:rPr>
      </w:pPr>
      <w:r w:rsidRPr="00B2339F">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42CE79A" w14:textId="77777777" w:rsidR="000225C1" w:rsidRPr="00B2339F" w:rsidRDefault="000225C1">
      <w:pPr>
        <w:pStyle w:val="Heading2"/>
      </w:pPr>
      <w:bookmarkStart w:id="110" w:name="_Toc20994554"/>
      <w:bookmarkStart w:id="111" w:name="_Toc131612084"/>
      <w:bookmarkStart w:id="112" w:name="_Toc131612178"/>
      <w:r w:rsidRPr="00B2339F">
        <w:t>6.4</w:t>
      </w:r>
      <w:r w:rsidRPr="00B2339F">
        <w:tab/>
        <w:t>Performance criteria for transient phenomena for Ancillary equipment</w:t>
      </w:r>
      <w:bookmarkEnd w:id="110"/>
      <w:bookmarkEnd w:id="111"/>
      <w:bookmarkEnd w:id="112"/>
    </w:p>
    <w:p w14:paraId="69BDB989" w14:textId="77777777" w:rsidR="000225C1" w:rsidRPr="00B2339F" w:rsidRDefault="000225C1">
      <w:pPr>
        <w:rPr>
          <w:rFonts w:cs="v4.2.0"/>
        </w:rPr>
      </w:pPr>
      <w:r w:rsidRPr="00B2339F">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E83BE9F" w14:textId="77777777" w:rsidR="000225C1" w:rsidRPr="00B2339F" w:rsidRDefault="000225C1">
      <w:pPr>
        <w:pStyle w:val="Heading2"/>
      </w:pPr>
      <w:bookmarkStart w:id="113" w:name="_Toc20994555"/>
      <w:bookmarkStart w:id="114" w:name="_Toc131612085"/>
      <w:bookmarkStart w:id="115" w:name="_Toc131612179"/>
      <w:r w:rsidRPr="00B2339F">
        <w:t>6.5</w:t>
      </w:r>
      <w:r w:rsidRPr="00B2339F">
        <w:tab/>
        <w:t>Performance criteria for continuous phenomena for repeaters</w:t>
      </w:r>
      <w:bookmarkEnd w:id="113"/>
      <w:bookmarkEnd w:id="114"/>
      <w:bookmarkEnd w:id="115"/>
    </w:p>
    <w:p w14:paraId="0F34AB49" w14:textId="77777777" w:rsidR="000225C1" w:rsidRPr="00B2339F" w:rsidRDefault="000225C1">
      <w:pPr>
        <w:rPr>
          <w:rFonts w:cs="v4.2.0"/>
        </w:rPr>
      </w:pPr>
      <w:r w:rsidRPr="00B2339F">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29BDAF8" w14:textId="77777777" w:rsidR="000225C1" w:rsidRPr="00B2339F" w:rsidRDefault="000225C1">
      <w:pPr>
        <w:pStyle w:val="Heading2"/>
      </w:pPr>
      <w:bookmarkStart w:id="116" w:name="_Toc20994556"/>
      <w:bookmarkStart w:id="117" w:name="_Toc131612086"/>
      <w:bookmarkStart w:id="118" w:name="_Toc131612180"/>
      <w:r w:rsidRPr="00B2339F">
        <w:t>6.6</w:t>
      </w:r>
      <w:r w:rsidRPr="00B2339F">
        <w:tab/>
        <w:t>Performance criteria for transient phenomena for repeaters</w:t>
      </w:r>
      <w:bookmarkEnd w:id="116"/>
      <w:bookmarkEnd w:id="117"/>
      <w:bookmarkEnd w:id="118"/>
    </w:p>
    <w:p w14:paraId="602C58EC" w14:textId="77777777" w:rsidR="000225C1" w:rsidRPr="00B2339F" w:rsidRDefault="000225C1">
      <w:pPr>
        <w:rPr>
          <w:rFonts w:cs="v4.2.0"/>
        </w:rPr>
      </w:pPr>
      <w:r w:rsidRPr="00B2339F">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05C4741" w14:textId="77777777" w:rsidR="00FD041C" w:rsidRPr="00B2339F" w:rsidRDefault="00FD041C" w:rsidP="00FD041C">
      <w:pPr>
        <w:pStyle w:val="Heading1"/>
        <w:rPr>
          <w:rFonts w:cs="v4.2.0"/>
        </w:rPr>
      </w:pPr>
      <w:bookmarkStart w:id="119" w:name="_Toc20994557"/>
      <w:bookmarkStart w:id="120" w:name="_Toc131612087"/>
      <w:bookmarkStart w:id="121" w:name="_Toc131612181"/>
      <w:r w:rsidRPr="00B2339F">
        <w:rPr>
          <w:rFonts w:cs="v4.2.0"/>
        </w:rPr>
        <w:lastRenderedPageBreak/>
        <w:t>7</w:t>
      </w:r>
      <w:r w:rsidRPr="00B2339F">
        <w:rPr>
          <w:rFonts w:cs="v4.2.0"/>
        </w:rPr>
        <w:tab/>
        <w:t>Applicability overview</w:t>
      </w:r>
      <w:bookmarkEnd w:id="119"/>
      <w:bookmarkEnd w:id="120"/>
      <w:bookmarkEnd w:id="121"/>
    </w:p>
    <w:p w14:paraId="0F264336" w14:textId="77777777" w:rsidR="00FD041C" w:rsidRPr="00B2339F" w:rsidRDefault="00FD041C" w:rsidP="00FD041C">
      <w:pPr>
        <w:pStyle w:val="Heading2"/>
      </w:pPr>
      <w:bookmarkStart w:id="122" w:name="_Toc20994558"/>
      <w:bookmarkStart w:id="123" w:name="_Toc131612088"/>
      <w:bookmarkStart w:id="124" w:name="_Toc131612182"/>
      <w:r w:rsidRPr="00B2339F">
        <w:t>7.1</w:t>
      </w:r>
      <w:r w:rsidRPr="00B2339F">
        <w:tab/>
        <w:t>Emission</w:t>
      </w:r>
      <w:bookmarkEnd w:id="122"/>
      <w:bookmarkEnd w:id="123"/>
      <w:bookmarkEnd w:id="124"/>
    </w:p>
    <w:p w14:paraId="49ED23BE" w14:textId="77777777" w:rsidR="00FD041C" w:rsidRPr="00B2339F" w:rsidRDefault="00FD041C" w:rsidP="00FD041C">
      <w:pPr>
        <w:pStyle w:val="TH"/>
      </w:pPr>
      <w:r w:rsidRPr="00B2339F">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FD041C" w:rsidRPr="00B2339F" w14:paraId="7C824EC7" w14:textId="77777777">
        <w:trPr>
          <w:cantSplit/>
          <w:jc w:val="center"/>
        </w:trPr>
        <w:tc>
          <w:tcPr>
            <w:tcW w:w="1669" w:type="dxa"/>
            <w:vMerge w:val="restart"/>
            <w:tcBorders>
              <w:top w:val="single" w:sz="4" w:space="0" w:color="auto"/>
              <w:left w:val="single" w:sz="4" w:space="0" w:color="auto"/>
              <w:right w:val="single" w:sz="4" w:space="0" w:color="auto"/>
            </w:tcBorders>
          </w:tcPr>
          <w:p w14:paraId="2981018C" w14:textId="77777777" w:rsidR="00FD041C" w:rsidRPr="00B2339F" w:rsidRDefault="00FD041C" w:rsidP="008A064A">
            <w:pPr>
              <w:pStyle w:val="TAH"/>
              <w:rPr>
                <w:rFonts w:cs="Arial"/>
              </w:rPr>
            </w:pPr>
          </w:p>
          <w:p w14:paraId="55252350" w14:textId="77777777" w:rsidR="00FD041C" w:rsidRPr="00B2339F" w:rsidRDefault="00FD041C" w:rsidP="008A064A">
            <w:pPr>
              <w:pStyle w:val="TAH"/>
              <w:rPr>
                <w:rFonts w:cs="Arial"/>
              </w:rPr>
            </w:pPr>
            <w:r w:rsidRPr="00B2339F">
              <w:rPr>
                <w:rFonts w:cs="Arial"/>
              </w:rPr>
              <w:t>Phenomenon</w:t>
            </w:r>
          </w:p>
        </w:tc>
        <w:tc>
          <w:tcPr>
            <w:tcW w:w="1559" w:type="dxa"/>
            <w:vMerge w:val="restart"/>
            <w:tcBorders>
              <w:top w:val="single" w:sz="4" w:space="0" w:color="auto"/>
              <w:left w:val="single" w:sz="4" w:space="0" w:color="auto"/>
              <w:right w:val="single" w:sz="4" w:space="0" w:color="auto"/>
            </w:tcBorders>
          </w:tcPr>
          <w:p w14:paraId="0CC88A88" w14:textId="77777777" w:rsidR="00FD041C" w:rsidRPr="00B2339F" w:rsidRDefault="00FD041C" w:rsidP="008A064A">
            <w:pPr>
              <w:pStyle w:val="TAH"/>
              <w:rPr>
                <w:rFonts w:cs="Arial"/>
              </w:rPr>
            </w:pPr>
          </w:p>
          <w:p w14:paraId="04774E6A" w14:textId="77777777" w:rsidR="00FD041C" w:rsidRPr="00B2339F" w:rsidRDefault="00FD041C" w:rsidP="008A064A">
            <w:pPr>
              <w:pStyle w:val="TAH"/>
              <w:rPr>
                <w:rFonts w:cs="Arial"/>
              </w:rPr>
            </w:pPr>
            <w:r w:rsidRPr="00B2339F">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7007E52A" w14:textId="77777777" w:rsidR="00FD041C" w:rsidRPr="00B2339F" w:rsidRDefault="00FD041C" w:rsidP="008A064A">
            <w:pPr>
              <w:pStyle w:val="TAH"/>
              <w:rPr>
                <w:rFonts w:cs="Arial"/>
              </w:rPr>
            </w:pPr>
            <w:r w:rsidRPr="00B2339F">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79EF5FFC" w14:textId="77777777" w:rsidR="00FD041C" w:rsidRPr="00B2339F" w:rsidRDefault="00FD041C" w:rsidP="008A064A">
            <w:pPr>
              <w:pStyle w:val="TAH"/>
              <w:rPr>
                <w:rFonts w:cs="Arial"/>
              </w:rPr>
            </w:pPr>
            <w:r w:rsidRPr="00B2339F">
              <w:rPr>
                <w:rFonts w:cs="Arial"/>
              </w:rPr>
              <w:t>Reference</w:t>
            </w:r>
          </w:p>
          <w:p w14:paraId="6F423DC1" w14:textId="77777777" w:rsidR="00FD041C" w:rsidRPr="00B2339F" w:rsidRDefault="00FD041C" w:rsidP="008A064A">
            <w:pPr>
              <w:pStyle w:val="TAH"/>
              <w:rPr>
                <w:rFonts w:cs="Arial"/>
              </w:rPr>
            </w:pPr>
            <w:r w:rsidRPr="00B2339F">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5B481504" w14:textId="77777777" w:rsidR="00FD041C" w:rsidRPr="00B2339F" w:rsidRDefault="00FD041C" w:rsidP="008A064A">
            <w:pPr>
              <w:pStyle w:val="TAH"/>
              <w:rPr>
                <w:rFonts w:cs="Arial"/>
              </w:rPr>
            </w:pPr>
            <w:r w:rsidRPr="00B2339F">
              <w:rPr>
                <w:rFonts w:cs="Arial"/>
              </w:rPr>
              <w:t>Reference</w:t>
            </w:r>
          </w:p>
          <w:p w14:paraId="775B16B0" w14:textId="77777777" w:rsidR="00FD041C" w:rsidRPr="00B2339F" w:rsidRDefault="00FD041C" w:rsidP="008A064A">
            <w:pPr>
              <w:pStyle w:val="TAH"/>
              <w:rPr>
                <w:rFonts w:cs="Arial"/>
              </w:rPr>
            </w:pPr>
            <w:r w:rsidRPr="00B2339F">
              <w:rPr>
                <w:rFonts w:cs="Arial"/>
              </w:rPr>
              <w:t>Standard</w:t>
            </w:r>
          </w:p>
        </w:tc>
      </w:tr>
      <w:tr w:rsidR="00FD041C" w:rsidRPr="00B2339F" w14:paraId="6E0C1D3F" w14:textId="77777777">
        <w:trPr>
          <w:cantSplit/>
          <w:jc w:val="center"/>
        </w:trPr>
        <w:tc>
          <w:tcPr>
            <w:tcW w:w="1669" w:type="dxa"/>
            <w:vMerge/>
            <w:tcBorders>
              <w:left w:val="single" w:sz="4" w:space="0" w:color="auto"/>
              <w:right w:val="single" w:sz="4" w:space="0" w:color="auto"/>
            </w:tcBorders>
          </w:tcPr>
          <w:p w14:paraId="2E15176A" w14:textId="77777777" w:rsidR="00FD041C" w:rsidRPr="00B2339F"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7A2FFF5E" w14:textId="77777777" w:rsidR="00FD041C" w:rsidRPr="00B2339F" w:rsidRDefault="00FD041C" w:rsidP="000225C1">
            <w:pPr>
              <w:keepNext/>
              <w:keepLines/>
              <w:jc w:val="center"/>
              <w:rPr>
                <w:rFonts w:ascii="Arial" w:hAnsi="Arial"/>
                <w:b/>
                <w:sz w:val="18"/>
              </w:rPr>
            </w:pPr>
          </w:p>
        </w:tc>
        <w:tc>
          <w:tcPr>
            <w:tcW w:w="1134" w:type="dxa"/>
            <w:tcBorders>
              <w:left w:val="single" w:sz="4" w:space="0" w:color="auto"/>
            </w:tcBorders>
          </w:tcPr>
          <w:p w14:paraId="1E64AC64" w14:textId="77777777" w:rsidR="00FD041C" w:rsidRPr="00B2339F" w:rsidRDefault="00FD041C" w:rsidP="008A064A">
            <w:pPr>
              <w:pStyle w:val="TAH"/>
              <w:rPr>
                <w:rFonts w:cs="Arial"/>
              </w:rPr>
            </w:pPr>
            <w:r w:rsidRPr="00B2339F">
              <w:rPr>
                <w:rFonts w:cs="Arial"/>
              </w:rPr>
              <w:t xml:space="preserve">BS equipment </w:t>
            </w:r>
          </w:p>
        </w:tc>
        <w:tc>
          <w:tcPr>
            <w:tcW w:w="1195" w:type="dxa"/>
          </w:tcPr>
          <w:p w14:paraId="173639E5" w14:textId="77777777" w:rsidR="00FD041C" w:rsidRPr="00B2339F" w:rsidRDefault="00FD041C" w:rsidP="008A064A">
            <w:pPr>
              <w:pStyle w:val="TAH"/>
              <w:rPr>
                <w:rFonts w:cs="Arial"/>
              </w:rPr>
            </w:pPr>
            <w:r w:rsidRPr="00B2339F">
              <w:rPr>
                <w:rFonts w:cs="Arial"/>
              </w:rPr>
              <w:t xml:space="preserve">Ancillary equipment </w:t>
            </w:r>
          </w:p>
        </w:tc>
        <w:tc>
          <w:tcPr>
            <w:tcW w:w="1042" w:type="dxa"/>
            <w:tcBorders>
              <w:right w:val="single" w:sz="4" w:space="0" w:color="auto"/>
            </w:tcBorders>
          </w:tcPr>
          <w:p w14:paraId="1657B733" w14:textId="77777777" w:rsidR="00FD041C" w:rsidRPr="00B2339F" w:rsidRDefault="00FD041C" w:rsidP="008A064A">
            <w:pPr>
              <w:pStyle w:val="TAH"/>
              <w:rPr>
                <w:rFonts w:cs="Arial"/>
              </w:rPr>
            </w:pPr>
            <w:r w:rsidRPr="00B2339F">
              <w:rPr>
                <w:rFonts w:cs="Arial"/>
              </w:rPr>
              <w:t>Repeater</w:t>
            </w:r>
          </w:p>
        </w:tc>
        <w:tc>
          <w:tcPr>
            <w:tcW w:w="1131" w:type="dxa"/>
            <w:vMerge/>
            <w:tcBorders>
              <w:left w:val="single" w:sz="4" w:space="0" w:color="auto"/>
              <w:right w:val="single" w:sz="4" w:space="0" w:color="auto"/>
            </w:tcBorders>
          </w:tcPr>
          <w:p w14:paraId="3E1BCB10" w14:textId="77777777" w:rsidR="00FD041C" w:rsidRPr="00B2339F"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4B49ECBE" w14:textId="77777777" w:rsidR="00FD041C" w:rsidRPr="00B2339F" w:rsidRDefault="00FD041C" w:rsidP="000225C1">
            <w:pPr>
              <w:keepNext/>
              <w:keepLines/>
              <w:jc w:val="center"/>
              <w:rPr>
                <w:rFonts w:ascii="Arial" w:hAnsi="Arial"/>
                <w:b/>
                <w:sz w:val="18"/>
              </w:rPr>
            </w:pPr>
          </w:p>
        </w:tc>
      </w:tr>
      <w:tr w:rsidR="00FD041C" w:rsidRPr="00B2339F" w14:paraId="7D21BF1B" w14:textId="77777777">
        <w:trPr>
          <w:cantSplit/>
          <w:jc w:val="center"/>
        </w:trPr>
        <w:tc>
          <w:tcPr>
            <w:tcW w:w="1669" w:type="dxa"/>
            <w:tcBorders>
              <w:top w:val="nil"/>
            </w:tcBorders>
          </w:tcPr>
          <w:p w14:paraId="61CAED20" w14:textId="77777777" w:rsidR="00FD041C" w:rsidRPr="00B2339F" w:rsidRDefault="00FD041C" w:rsidP="00A65800">
            <w:pPr>
              <w:pStyle w:val="TAC"/>
              <w:rPr>
                <w:rFonts w:cs="Arial"/>
              </w:rPr>
            </w:pPr>
            <w:r w:rsidRPr="00B2339F">
              <w:rPr>
                <w:rFonts w:cs="Arial"/>
              </w:rPr>
              <w:t>Radiated emission</w:t>
            </w:r>
            <w:r w:rsidR="002C4506" w:rsidRPr="00B2339F">
              <w:rPr>
                <w:rFonts w:cs="Arial"/>
              </w:rPr>
              <w:t xml:space="preserve">  (NOTE)</w:t>
            </w:r>
          </w:p>
        </w:tc>
        <w:tc>
          <w:tcPr>
            <w:tcW w:w="1559" w:type="dxa"/>
            <w:tcBorders>
              <w:top w:val="nil"/>
            </w:tcBorders>
          </w:tcPr>
          <w:p w14:paraId="40F7CC8D" w14:textId="77777777" w:rsidR="00FD041C" w:rsidRPr="00B2339F" w:rsidRDefault="00FD041C" w:rsidP="008A064A">
            <w:pPr>
              <w:pStyle w:val="TAC"/>
              <w:rPr>
                <w:rFonts w:cs="Arial"/>
              </w:rPr>
            </w:pPr>
            <w:r w:rsidRPr="00B2339F">
              <w:rPr>
                <w:rFonts w:cs="Arial"/>
              </w:rPr>
              <w:t>Enclosure</w:t>
            </w:r>
          </w:p>
        </w:tc>
        <w:tc>
          <w:tcPr>
            <w:tcW w:w="1134" w:type="dxa"/>
          </w:tcPr>
          <w:p w14:paraId="7D6F1496" w14:textId="77777777" w:rsidR="00FD041C" w:rsidRPr="00B2339F" w:rsidRDefault="00FD041C" w:rsidP="008A064A">
            <w:pPr>
              <w:pStyle w:val="TAC"/>
              <w:rPr>
                <w:rFonts w:cs="Arial"/>
              </w:rPr>
            </w:pPr>
            <w:r w:rsidRPr="00B2339F">
              <w:rPr>
                <w:rFonts w:cs="Arial"/>
              </w:rPr>
              <w:t>applicable</w:t>
            </w:r>
          </w:p>
        </w:tc>
        <w:tc>
          <w:tcPr>
            <w:tcW w:w="1195" w:type="dxa"/>
          </w:tcPr>
          <w:p w14:paraId="2975B6C1" w14:textId="77777777" w:rsidR="00FD041C" w:rsidRPr="00B2339F" w:rsidRDefault="00FD041C" w:rsidP="008A064A">
            <w:pPr>
              <w:pStyle w:val="TAC"/>
              <w:rPr>
                <w:rFonts w:cs="Arial"/>
              </w:rPr>
            </w:pPr>
          </w:p>
        </w:tc>
        <w:tc>
          <w:tcPr>
            <w:tcW w:w="1042" w:type="dxa"/>
          </w:tcPr>
          <w:p w14:paraId="23F0D21F" w14:textId="77777777" w:rsidR="00FD041C" w:rsidRPr="00B2339F" w:rsidRDefault="00FD041C" w:rsidP="008A064A">
            <w:pPr>
              <w:pStyle w:val="TAC"/>
              <w:rPr>
                <w:rFonts w:cs="Arial"/>
              </w:rPr>
            </w:pPr>
            <w:r w:rsidRPr="00B2339F">
              <w:rPr>
                <w:rFonts w:cs="Arial"/>
              </w:rPr>
              <w:t>applicable</w:t>
            </w:r>
          </w:p>
        </w:tc>
        <w:tc>
          <w:tcPr>
            <w:tcW w:w="1131" w:type="dxa"/>
            <w:tcBorders>
              <w:top w:val="nil"/>
            </w:tcBorders>
          </w:tcPr>
          <w:p w14:paraId="68B9B817" w14:textId="77777777" w:rsidR="00FD041C" w:rsidRPr="00B2339F" w:rsidRDefault="00FD041C" w:rsidP="008A064A">
            <w:pPr>
              <w:pStyle w:val="TAC"/>
              <w:rPr>
                <w:rFonts w:cs="Arial"/>
              </w:rPr>
            </w:pPr>
            <w:r w:rsidRPr="00B2339F">
              <w:rPr>
                <w:rFonts w:cs="Arial"/>
              </w:rPr>
              <w:t>8.2.1</w:t>
            </w:r>
          </w:p>
        </w:tc>
        <w:tc>
          <w:tcPr>
            <w:tcW w:w="2127" w:type="dxa"/>
            <w:tcBorders>
              <w:top w:val="nil"/>
            </w:tcBorders>
          </w:tcPr>
          <w:p w14:paraId="37D8397A" w14:textId="77777777" w:rsidR="00FD041C" w:rsidRPr="00B2339F" w:rsidRDefault="00FD041C" w:rsidP="008A064A">
            <w:pPr>
              <w:pStyle w:val="TAC"/>
              <w:rPr>
                <w:rFonts w:cs="Arial"/>
              </w:rPr>
            </w:pPr>
            <w:r w:rsidRPr="00B2339F">
              <w:rPr>
                <w:rFonts w:cs="Arial"/>
              </w:rPr>
              <w:t>ITU-R SM.329 [10]</w:t>
            </w:r>
          </w:p>
        </w:tc>
      </w:tr>
      <w:tr w:rsidR="00A65800" w:rsidRPr="00B2339F" w14:paraId="60BA2821" w14:textId="77777777">
        <w:trPr>
          <w:cantSplit/>
          <w:jc w:val="center"/>
        </w:trPr>
        <w:tc>
          <w:tcPr>
            <w:tcW w:w="1669" w:type="dxa"/>
            <w:tcBorders>
              <w:bottom w:val="nil"/>
            </w:tcBorders>
          </w:tcPr>
          <w:p w14:paraId="12AD5B15" w14:textId="77777777" w:rsidR="00A65800" w:rsidRPr="00B2339F" w:rsidRDefault="00A65800" w:rsidP="008A064A">
            <w:pPr>
              <w:pStyle w:val="TAC"/>
              <w:rPr>
                <w:rFonts w:cs="Arial"/>
              </w:rPr>
            </w:pPr>
            <w:r w:rsidRPr="00B2339F">
              <w:rPr>
                <w:rFonts w:cs="Arial"/>
              </w:rPr>
              <w:t>Radiated emission</w:t>
            </w:r>
          </w:p>
        </w:tc>
        <w:tc>
          <w:tcPr>
            <w:tcW w:w="1559" w:type="dxa"/>
            <w:tcBorders>
              <w:bottom w:val="nil"/>
            </w:tcBorders>
          </w:tcPr>
          <w:p w14:paraId="1F8BFA3D" w14:textId="77777777" w:rsidR="00A65800" w:rsidRPr="00B2339F" w:rsidRDefault="00A65800" w:rsidP="008A064A">
            <w:pPr>
              <w:pStyle w:val="TAC"/>
              <w:rPr>
                <w:rFonts w:cs="Arial"/>
              </w:rPr>
            </w:pPr>
            <w:r w:rsidRPr="00B2339F">
              <w:rPr>
                <w:rFonts w:cs="Arial"/>
              </w:rPr>
              <w:t>Enclosure</w:t>
            </w:r>
          </w:p>
        </w:tc>
        <w:tc>
          <w:tcPr>
            <w:tcW w:w="1134" w:type="dxa"/>
          </w:tcPr>
          <w:p w14:paraId="580BC62F" w14:textId="77777777" w:rsidR="00A65800" w:rsidRPr="00B2339F" w:rsidRDefault="00A65800" w:rsidP="008A064A">
            <w:pPr>
              <w:pStyle w:val="TAC"/>
              <w:rPr>
                <w:rFonts w:cs="Arial"/>
              </w:rPr>
            </w:pPr>
          </w:p>
        </w:tc>
        <w:tc>
          <w:tcPr>
            <w:tcW w:w="1195" w:type="dxa"/>
          </w:tcPr>
          <w:p w14:paraId="56BED29D" w14:textId="77777777" w:rsidR="00A65800" w:rsidRPr="00B2339F" w:rsidRDefault="00A65800" w:rsidP="008A064A">
            <w:pPr>
              <w:pStyle w:val="TAC"/>
              <w:rPr>
                <w:rFonts w:cs="Arial"/>
              </w:rPr>
            </w:pPr>
            <w:r w:rsidRPr="00B2339F">
              <w:rPr>
                <w:rFonts w:cs="Arial"/>
              </w:rPr>
              <w:t>applicable</w:t>
            </w:r>
          </w:p>
        </w:tc>
        <w:tc>
          <w:tcPr>
            <w:tcW w:w="1042" w:type="dxa"/>
          </w:tcPr>
          <w:p w14:paraId="71A2AD32" w14:textId="77777777" w:rsidR="00A65800" w:rsidRPr="00B2339F" w:rsidRDefault="00A65800" w:rsidP="008A064A">
            <w:pPr>
              <w:pStyle w:val="TAC"/>
              <w:rPr>
                <w:rFonts w:cs="Arial"/>
              </w:rPr>
            </w:pPr>
          </w:p>
        </w:tc>
        <w:tc>
          <w:tcPr>
            <w:tcW w:w="1131" w:type="dxa"/>
          </w:tcPr>
          <w:p w14:paraId="08DB410B" w14:textId="77777777" w:rsidR="00A65800" w:rsidRPr="00B2339F" w:rsidRDefault="00A65800" w:rsidP="008A064A">
            <w:pPr>
              <w:pStyle w:val="TAC"/>
              <w:rPr>
                <w:rFonts w:cs="Arial"/>
              </w:rPr>
            </w:pPr>
            <w:r w:rsidRPr="00B2339F">
              <w:rPr>
                <w:rFonts w:cs="Arial"/>
              </w:rPr>
              <w:t>8.2.2</w:t>
            </w:r>
          </w:p>
        </w:tc>
        <w:tc>
          <w:tcPr>
            <w:tcW w:w="2127" w:type="dxa"/>
          </w:tcPr>
          <w:p w14:paraId="5E5AE96F" w14:textId="77777777" w:rsidR="00A65800" w:rsidRPr="00B2339F" w:rsidRDefault="00A65800" w:rsidP="008A064A">
            <w:pPr>
              <w:pStyle w:val="TAC"/>
              <w:rPr>
                <w:rFonts w:cs="Arial"/>
              </w:rPr>
            </w:pPr>
            <w:r w:rsidRPr="00B2339F">
              <w:rPr>
                <w:rFonts w:cs="Arial"/>
              </w:rPr>
              <w:t>CISPR 32 [25]</w:t>
            </w:r>
          </w:p>
        </w:tc>
      </w:tr>
      <w:tr w:rsidR="00A65800" w:rsidRPr="00B2339F" w14:paraId="466E8B09" w14:textId="77777777">
        <w:trPr>
          <w:cantSplit/>
          <w:jc w:val="center"/>
        </w:trPr>
        <w:tc>
          <w:tcPr>
            <w:tcW w:w="1669" w:type="dxa"/>
            <w:tcBorders>
              <w:bottom w:val="nil"/>
            </w:tcBorders>
          </w:tcPr>
          <w:p w14:paraId="60A26DE7" w14:textId="77777777" w:rsidR="00A65800" w:rsidRPr="00B2339F" w:rsidRDefault="00A65800" w:rsidP="008A064A">
            <w:pPr>
              <w:pStyle w:val="TAC"/>
              <w:rPr>
                <w:rFonts w:cs="Arial"/>
              </w:rPr>
            </w:pPr>
            <w:r w:rsidRPr="00B2339F">
              <w:rPr>
                <w:rFonts w:cs="Arial"/>
              </w:rPr>
              <w:t>Conducted emission</w:t>
            </w:r>
          </w:p>
        </w:tc>
        <w:tc>
          <w:tcPr>
            <w:tcW w:w="1559" w:type="dxa"/>
            <w:tcBorders>
              <w:bottom w:val="nil"/>
            </w:tcBorders>
          </w:tcPr>
          <w:p w14:paraId="525F10AE" w14:textId="77777777" w:rsidR="00A65800" w:rsidRPr="00B2339F" w:rsidRDefault="00A65800" w:rsidP="008A064A">
            <w:pPr>
              <w:pStyle w:val="TAC"/>
              <w:rPr>
                <w:rFonts w:cs="Arial"/>
              </w:rPr>
            </w:pPr>
            <w:r w:rsidRPr="00B2339F">
              <w:rPr>
                <w:rFonts w:cs="Arial"/>
              </w:rPr>
              <w:t>DC power input/output port</w:t>
            </w:r>
          </w:p>
        </w:tc>
        <w:tc>
          <w:tcPr>
            <w:tcW w:w="1134" w:type="dxa"/>
          </w:tcPr>
          <w:p w14:paraId="240FD448" w14:textId="77777777" w:rsidR="00A65800" w:rsidRPr="00B2339F" w:rsidRDefault="00A65800" w:rsidP="008A064A">
            <w:pPr>
              <w:pStyle w:val="TAC"/>
              <w:rPr>
                <w:rFonts w:cs="Arial"/>
              </w:rPr>
            </w:pPr>
            <w:r w:rsidRPr="00B2339F">
              <w:rPr>
                <w:rFonts w:cs="Arial"/>
              </w:rPr>
              <w:t>applicable</w:t>
            </w:r>
          </w:p>
        </w:tc>
        <w:tc>
          <w:tcPr>
            <w:tcW w:w="1195" w:type="dxa"/>
          </w:tcPr>
          <w:p w14:paraId="0E4F854F" w14:textId="77777777" w:rsidR="00A65800" w:rsidRPr="00B2339F" w:rsidRDefault="00A65800" w:rsidP="008A064A">
            <w:pPr>
              <w:pStyle w:val="TAC"/>
              <w:rPr>
                <w:rFonts w:cs="Arial"/>
              </w:rPr>
            </w:pPr>
            <w:r w:rsidRPr="00B2339F">
              <w:rPr>
                <w:rFonts w:cs="Arial"/>
              </w:rPr>
              <w:t>applicable</w:t>
            </w:r>
          </w:p>
        </w:tc>
        <w:tc>
          <w:tcPr>
            <w:tcW w:w="1042" w:type="dxa"/>
          </w:tcPr>
          <w:p w14:paraId="1BB9CF30" w14:textId="77777777" w:rsidR="00A65800" w:rsidRPr="00B2339F" w:rsidRDefault="00A65800" w:rsidP="008A064A">
            <w:pPr>
              <w:pStyle w:val="TAC"/>
              <w:rPr>
                <w:rFonts w:cs="Arial"/>
              </w:rPr>
            </w:pPr>
            <w:r w:rsidRPr="00B2339F">
              <w:rPr>
                <w:rFonts w:cs="Arial"/>
              </w:rPr>
              <w:t>applicable</w:t>
            </w:r>
          </w:p>
        </w:tc>
        <w:tc>
          <w:tcPr>
            <w:tcW w:w="1131" w:type="dxa"/>
          </w:tcPr>
          <w:p w14:paraId="424E33B6" w14:textId="77777777" w:rsidR="00A65800" w:rsidRPr="00B2339F" w:rsidRDefault="00A65800" w:rsidP="008A064A">
            <w:pPr>
              <w:pStyle w:val="TAC"/>
              <w:rPr>
                <w:rFonts w:cs="Arial"/>
              </w:rPr>
            </w:pPr>
            <w:r w:rsidRPr="00B2339F">
              <w:rPr>
                <w:rFonts w:cs="Arial"/>
              </w:rPr>
              <w:t>8.3</w:t>
            </w:r>
          </w:p>
        </w:tc>
        <w:tc>
          <w:tcPr>
            <w:tcW w:w="2127" w:type="dxa"/>
          </w:tcPr>
          <w:p w14:paraId="4D22ADB3" w14:textId="77777777" w:rsidR="00A65800" w:rsidRPr="00B2339F" w:rsidRDefault="00A65800" w:rsidP="008A064A">
            <w:pPr>
              <w:pStyle w:val="TAC"/>
              <w:rPr>
                <w:rFonts w:cs="Arial"/>
              </w:rPr>
            </w:pPr>
            <w:r w:rsidRPr="00B2339F">
              <w:rPr>
                <w:rFonts w:cs="Arial"/>
              </w:rPr>
              <w:t xml:space="preserve">CISPR 32 [25], </w:t>
            </w:r>
            <w:r w:rsidRPr="00B2339F">
              <w:rPr>
                <w:rFonts w:cs="Arial"/>
              </w:rPr>
              <w:br/>
              <w:t>CISPR 16</w:t>
            </w:r>
            <w:r w:rsidRPr="00B2339F">
              <w:rPr>
                <w:rFonts w:cs="Arial"/>
              </w:rPr>
              <w:noBreakHyphen/>
              <w:t>1-1 [12]</w:t>
            </w:r>
          </w:p>
        </w:tc>
      </w:tr>
      <w:tr w:rsidR="00A65800" w:rsidRPr="00B2339F" w14:paraId="77B8352A" w14:textId="77777777">
        <w:trPr>
          <w:cantSplit/>
          <w:jc w:val="center"/>
        </w:trPr>
        <w:tc>
          <w:tcPr>
            <w:tcW w:w="1669" w:type="dxa"/>
          </w:tcPr>
          <w:p w14:paraId="19D8BE66" w14:textId="77777777" w:rsidR="00A65800" w:rsidRPr="00B2339F" w:rsidRDefault="00A65800" w:rsidP="008A064A">
            <w:pPr>
              <w:pStyle w:val="TAC"/>
              <w:rPr>
                <w:rFonts w:cs="Arial"/>
              </w:rPr>
            </w:pPr>
            <w:r w:rsidRPr="00B2339F">
              <w:rPr>
                <w:rFonts w:cs="Arial"/>
              </w:rPr>
              <w:t>Conducted emission</w:t>
            </w:r>
          </w:p>
        </w:tc>
        <w:tc>
          <w:tcPr>
            <w:tcW w:w="1559" w:type="dxa"/>
            <w:tcBorders>
              <w:left w:val="nil"/>
              <w:bottom w:val="nil"/>
            </w:tcBorders>
          </w:tcPr>
          <w:p w14:paraId="2B0D18A3" w14:textId="77777777" w:rsidR="00A65800" w:rsidRPr="00B2339F" w:rsidRDefault="00A65800" w:rsidP="008A064A">
            <w:pPr>
              <w:pStyle w:val="TAC"/>
              <w:rPr>
                <w:rFonts w:cs="Arial"/>
                <w:lang w:val="fr-FR"/>
              </w:rPr>
            </w:pPr>
            <w:r w:rsidRPr="00B2339F">
              <w:rPr>
                <w:rFonts w:cs="Arial"/>
                <w:lang w:val="fr-FR"/>
              </w:rPr>
              <w:t>AC mains input/output port</w:t>
            </w:r>
          </w:p>
        </w:tc>
        <w:tc>
          <w:tcPr>
            <w:tcW w:w="1134" w:type="dxa"/>
          </w:tcPr>
          <w:p w14:paraId="3076E6EE" w14:textId="77777777" w:rsidR="00A65800" w:rsidRPr="00B2339F" w:rsidRDefault="00A65800" w:rsidP="008A064A">
            <w:pPr>
              <w:pStyle w:val="TAC"/>
              <w:rPr>
                <w:rFonts w:cs="Arial"/>
              </w:rPr>
            </w:pPr>
            <w:r w:rsidRPr="00B2339F">
              <w:rPr>
                <w:rFonts w:cs="Arial"/>
              </w:rPr>
              <w:t>applicable</w:t>
            </w:r>
          </w:p>
        </w:tc>
        <w:tc>
          <w:tcPr>
            <w:tcW w:w="1195" w:type="dxa"/>
          </w:tcPr>
          <w:p w14:paraId="5C85F766" w14:textId="77777777" w:rsidR="00A65800" w:rsidRPr="00B2339F" w:rsidRDefault="00A65800" w:rsidP="008A064A">
            <w:pPr>
              <w:pStyle w:val="TAC"/>
              <w:rPr>
                <w:rFonts w:cs="Arial"/>
              </w:rPr>
            </w:pPr>
            <w:r w:rsidRPr="00B2339F">
              <w:rPr>
                <w:rFonts w:cs="Arial"/>
              </w:rPr>
              <w:t>applicable</w:t>
            </w:r>
          </w:p>
        </w:tc>
        <w:tc>
          <w:tcPr>
            <w:tcW w:w="1042" w:type="dxa"/>
          </w:tcPr>
          <w:p w14:paraId="1A70F413" w14:textId="77777777" w:rsidR="00A65800" w:rsidRPr="00B2339F" w:rsidRDefault="00A65800" w:rsidP="008A064A">
            <w:pPr>
              <w:pStyle w:val="TAC"/>
              <w:rPr>
                <w:rFonts w:cs="Arial"/>
              </w:rPr>
            </w:pPr>
            <w:r w:rsidRPr="00B2339F">
              <w:rPr>
                <w:rFonts w:cs="Arial"/>
              </w:rPr>
              <w:t>applicable</w:t>
            </w:r>
          </w:p>
        </w:tc>
        <w:tc>
          <w:tcPr>
            <w:tcW w:w="1131" w:type="dxa"/>
          </w:tcPr>
          <w:p w14:paraId="7A504594" w14:textId="77777777" w:rsidR="00A65800" w:rsidRPr="00B2339F" w:rsidRDefault="00A65800" w:rsidP="008A064A">
            <w:pPr>
              <w:pStyle w:val="TAC"/>
              <w:rPr>
                <w:rFonts w:cs="Arial"/>
              </w:rPr>
            </w:pPr>
            <w:r w:rsidRPr="00B2339F">
              <w:rPr>
                <w:rFonts w:cs="Arial"/>
              </w:rPr>
              <w:t>8.4</w:t>
            </w:r>
          </w:p>
        </w:tc>
        <w:tc>
          <w:tcPr>
            <w:tcW w:w="2127" w:type="dxa"/>
          </w:tcPr>
          <w:p w14:paraId="748A464F" w14:textId="77777777" w:rsidR="00A65800" w:rsidRPr="00B2339F" w:rsidRDefault="00A65800" w:rsidP="008A064A">
            <w:pPr>
              <w:pStyle w:val="TAC"/>
              <w:rPr>
                <w:rFonts w:cs="Arial"/>
              </w:rPr>
            </w:pPr>
            <w:r w:rsidRPr="00B2339F">
              <w:rPr>
                <w:rFonts w:cs="Arial"/>
              </w:rPr>
              <w:t>CISPR 32 [25]</w:t>
            </w:r>
          </w:p>
        </w:tc>
      </w:tr>
      <w:tr w:rsidR="00A65800" w:rsidRPr="00B2339F" w14:paraId="32B63025" w14:textId="77777777">
        <w:trPr>
          <w:cantSplit/>
          <w:jc w:val="center"/>
        </w:trPr>
        <w:tc>
          <w:tcPr>
            <w:tcW w:w="1669" w:type="dxa"/>
          </w:tcPr>
          <w:p w14:paraId="70DC7ED2" w14:textId="77777777" w:rsidR="00A65800" w:rsidRPr="00B2339F" w:rsidRDefault="00A65800" w:rsidP="008A064A">
            <w:pPr>
              <w:pStyle w:val="TAC"/>
              <w:rPr>
                <w:rFonts w:cs="Arial"/>
              </w:rPr>
            </w:pPr>
            <w:r w:rsidRPr="00B2339F">
              <w:rPr>
                <w:rFonts w:cs="Arial"/>
              </w:rPr>
              <w:t>Harmonic current emissions</w:t>
            </w:r>
          </w:p>
        </w:tc>
        <w:tc>
          <w:tcPr>
            <w:tcW w:w="1559" w:type="dxa"/>
            <w:tcBorders>
              <w:left w:val="nil"/>
            </w:tcBorders>
          </w:tcPr>
          <w:p w14:paraId="55FA3426" w14:textId="77777777" w:rsidR="00A65800" w:rsidRPr="00B2339F" w:rsidRDefault="00A65800" w:rsidP="008A064A">
            <w:pPr>
              <w:pStyle w:val="TAC"/>
              <w:rPr>
                <w:rFonts w:cs="Arial"/>
              </w:rPr>
            </w:pPr>
            <w:r w:rsidRPr="00B2339F">
              <w:rPr>
                <w:rFonts w:cs="Arial"/>
              </w:rPr>
              <w:t>AC mains input port</w:t>
            </w:r>
          </w:p>
        </w:tc>
        <w:tc>
          <w:tcPr>
            <w:tcW w:w="1134" w:type="dxa"/>
          </w:tcPr>
          <w:p w14:paraId="7AAF8B5D" w14:textId="77777777" w:rsidR="00A65800" w:rsidRPr="00B2339F" w:rsidRDefault="00A65800" w:rsidP="008A064A">
            <w:pPr>
              <w:pStyle w:val="TAC"/>
              <w:rPr>
                <w:rFonts w:cs="Arial"/>
              </w:rPr>
            </w:pPr>
            <w:r w:rsidRPr="00B2339F">
              <w:rPr>
                <w:rFonts w:cs="Arial"/>
              </w:rPr>
              <w:t>applicable</w:t>
            </w:r>
          </w:p>
        </w:tc>
        <w:tc>
          <w:tcPr>
            <w:tcW w:w="1195" w:type="dxa"/>
          </w:tcPr>
          <w:p w14:paraId="3B826EC3" w14:textId="77777777" w:rsidR="00A65800" w:rsidRPr="00B2339F" w:rsidRDefault="00A65800" w:rsidP="008A064A">
            <w:pPr>
              <w:pStyle w:val="TAC"/>
              <w:rPr>
                <w:rFonts w:cs="Arial"/>
              </w:rPr>
            </w:pPr>
            <w:r w:rsidRPr="00B2339F">
              <w:rPr>
                <w:rFonts w:cs="Arial"/>
              </w:rPr>
              <w:t xml:space="preserve"> applicable</w:t>
            </w:r>
          </w:p>
        </w:tc>
        <w:tc>
          <w:tcPr>
            <w:tcW w:w="1042" w:type="dxa"/>
          </w:tcPr>
          <w:p w14:paraId="15E011F9" w14:textId="77777777" w:rsidR="00A65800" w:rsidRPr="00B2339F" w:rsidRDefault="00A65800" w:rsidP="008A064A">
            <w:pPr>
              <w:pStyle w:val="TAC"/>
              <w:rPr>
                <w:rFonts w:cs="Arial"/>
              </w:rPr>
            </w:pPr>
            <w:r w:rsidRPr="00B2339F">
              <w:rPr>
                <w:rFonts w:cs="Arial"/>
              </w:rPr>
              <w:t>applicable</w:t>
            </w:r>
          </w:p>
        </w:tc>
        <w:tc>
          <w:tcPr>
            <w:tcW w:w="1131" w:type="dxa"/>
          </w:tcPr>
          <w:p w14:paraId="501E3CD9" w14:textId="77777777" w:rsidR="00A65800" w:rsidRPr="00B2339F" w:rsidRDefault="00A65800" w:rsidP="008A064A">
            <w:pPr>
              <w:pStyle w:val="TAC"/>
              <w:rPr>
                <w:rFonts w:cs="Arial"/>
              </w:rPr>
            </w:pPr>
            <w:r w:rsidRPr="00B2339F">
              <w:rPr>
                <w:rFonts w:cs="Arial"/>
              </w:rPr>
              <w:t>8.5</w:t>
            </w:r>
          </w:p>
        </w:tc>
        <w:tc>
          <w:tcPr>
            <w:tcW w:w="2127" w:type="dxa"/>
          </w:tcPr>
          <w:p w14:paraId="33111DEF" w14:textId="77777777" w:rsidR="00A65800" w:rsidRPr="00B2339F" w:rsidRDefault="00A65800" w:rsidP="008A064A">
            <w:pPr>
              <w:pStyle w:val="TAC"/>
              <w:rPr>
                <w:rFonts w:cs="Arial"/>
              </w:rPr>
            </w:pPr>
            <w:r w:rsidRPr="00B2339F">
              <w:rPr>
                <w:rFonts w:cs="Arial"/>
              </w:rPr>
              <w:t>IEC 61000-3-2 [13] or</w:t>
            </w:r>
            <w:r w:rsidRPr="00B2339F">
              <w:rPr>
                <w:rFonts w:cs="Arial"/>
              </w:rPr>
              <w:br/>
              <w:t xml:space="preserve"> IEC 61000-3-12 [14]</w:t>
            </w:r>
          </w:p>
        </w:tc>
      </w:tr>
      <w:tr w:rsidR="00A65800" w:rsidRPr="00B2339F" w14:paraId="214481D8" w14:textId="77777777">
        <w:trPr>
          <w:cantSplit/>
          <w:trHeight w:val="643"/>
          <w:jc w:val="center"/>
        </w:trPr>
        <w:tc>
          <w:tcPr>
            <w:tcW w:w="1669" w:type="dxa"/>
          </w:tcPr>
          <w:p w14:paraId="1261B883" w14:textId="77777777" w:rsidR="00A65800" w:rsidRPr="00B2339F" w:rsidRDefault="00A65800" w:rsidP="008A064A">
            <w:pPr>
              <w:pStyle w:val="TAC"/>
              <w:rPr>
                <w:rFonts w:cs="Arial"/>
              </w:rPr>
            </w:pPr>
            <w:r w:rsidRPr="00B2339F">
              <w:rPr>
                <w:rFonts w:cs="Arial"/>
              </w:rPr>
              <w:t>Voltage fluctuations and flicker</w:t>
            </w:r>
          </w:p>
        </w:tc>
        <w:tc>
          <w:tcPr>
            <w:tcW w:w="1559" w:type="dxa"/>
            <w:tcBorders>
              <w:left w:val="nil"/>
            </w:tcBorders>
          </w:tcPr>
          <w:p w14:paraId="49F02E7D" w14:textId="77777777" w:rsidR="00A65800" w:rsidRPr="00B2339F" w:rsidRDefault="00A65800" w:rsidP="008A064A">
            <w:pPr>
              <w:pStyle w:val="TAC"/>
              <w:rPr>
                <w:rFonts w:cs="Arial"/>
              </w:rPr>
            </w:pPr>
            <w:r w:rsidRPr="00B2339F">
              <w:rPr>
                <w:rFonts w:cs="Arial"/>
              </w:rPr>
              <w:t>AC mains input port</w:t>
            </w:r>
          </w:p>
        </w:tc>
        <w:tc>
          <w:tcPr>
            <w:tcW w:w="1134" w:type="dxa"/>
          </w:tcPr>
          <w:p w14:paraId="1E345465" w14:textId="77777777" w:rsidR="00A65800" w:rsidRPr="00B2339F" w:rsidRDefault="00A65800" w:rsidP="008A064A">
            <w:pPr>
              <w:pStyle w:val="TAC"/>
              <w:rPr>
                <w:rFonts w:cs="Arial"/>
              </w:rPr>
            </w:pPr>
            <w:r w:rsidRPr="00B2339F">
              <w:rPr>
                <w:rFonts w:cs="Arial"/>
              </w:rPr>
              <w:t>applicable</w:t>
            </w:r>
          </w:p>
        </w:tc>
        <w:tc>
          <w:tcPr>
            <w:tcW w:w="1195" w:type="dxa"/>
          </w:tcPr>
          <w:p w14:paraId="58965825" w14:textId="77777777" w:rsidR="00A65800" w:rsidRPr="00B2339F" w:rsidRDefault="00A65800" w:rsidP="008A064A">
            <w:pPr>
              <w:pStyle w:val="TAC"/>
              <w:rPr>
                <w:rFonts w:cs="Arial"/>
              </w:rPr>
            </w:pPr>
            <w:r w:rsidRPr="00B2339F">
              <w:rPr>
                <w:rFonts w:cs="Arial"/>
              </w:rPr>
              <w:t>applicable</w:t>
            </w:r>
          </w:p>
        </w:tc>
        <w:tc>
          <w:tcPr>
            <w:tcW w:w="1042" w:type="dxa"/>
          </w:tcPr>
          <w:p w14:paraId="1AC058CA" w14:textId="77777777" w:rsidR="00A65800" w:rsidRPr="00B2339F" w:rsidRDefault="00A65800" w:rsidP="008A064A">
            <w:pPr>
              <w:pStyle w:val="TAC"/>
              <w:rPr>
                <w:rFonts w:cs="Arial"/>
              </w:rPr>
            </w:pPr>
            <w:r w:rsidRPr="00B2339F">
              <w:rPr>
                <w:rFonts w:cs="Arial"/>
              </w:rPr>
              <w:t>applicable</w:t>
            </w:r>
          </w:p>
        </w:tc>
        <w:tc>
          <w:tcPr>
            <w:tcW w:w="1131" w:type="dxa"/>
          </w:tcPr>
          <w:p w14:paraId="601AEC96" w14:textId="77777777" w:rsidR="00A65800" w:rsidRPr="00B2339F" w:rsidRDefault="00A65800" w:rsidP="008A064A">
            <w:pPr>
              <w:pStyle w:val="TAC"/>
              <w:rPr>
                <w:rFonts w:cs="Arial"/>
              </w:rPr>
            </w:pPr>
            <w:r w:rsidRPr="00B2339F">
              <w:rPr>
                <w:rFonts w:cs="Arial"/>
              </w:rPr>
              <w:t>8.6</w:t>
            </w:r>
          </w:p>
        </w:tc>
        <w:tc>
          <w:tcPr>
            <w:tcW w:w="2127" w:type="dxa"/>
          </w:tcPr>
          <w:p w14:paraId="03F320F8" w14:textId="77777777" w:rsidR="00A65800" w:rsidRPr="00B2339F" w:rsidRDefault="00A65800" w:rsidP="00A65800">
            <w:pPr>
              <w:pStyle w:val="TAC"/>
              <w:rPr>
                <w:rFonts w:cs="Arial"/>
              </w:rPr>
            </w:pPr>
            <w:r w:rsidRPr="00B2339F">
              <w:rPr>
                <w:rFonts w:cs="Arial"/>
              </w:rPr>
              <w:t>IEC 61000-3-3 [15]</w:t>
            </w:r>
            <w:r w:rsidRPr="00B2339F">
              <w:rPr>
                <w:rFonts w:eastAsia="SimSun" w:cs="Arial"/>
                <w:lang w:eastAsia="zh-CN"/>
              </w:rPr>
              <w:t xml:space="preserve"> or</w:t>
            </w:r>
            <w:r w:rsidRPr="00B2339F">
              <w:rPr>
                <w:rFonts w:eastAsia="SimSun" w:cs="Arial"/>
                <w:lang w:eastAsia="zh-CN"/>
              </w:rPr>
              <w:br/>
              <w:t xml:space="preserve"> IEC 61000-3-11 [16]</w:t>
            </w:r>
          </w:p>
        </w:tc>
      </w:tr>
      <w:tr w:rsidR="00A65800" w:rsidRPr="00B2339F" w14:paraId="54CB617B" w14:textId="77777777">
        <w:trPr>
          <w:cantSplit/>
          <w:trHeight w:val="643"/>
          <w:jc w:val="center"/>
        </w:trPr>
        <w:tc>
          <w:tcPr>
            <w:tcW w:w="1669" w:type="dxa"/>
          </w:tcPr>
          <w:p w14:paraId="5C35F457" w14:textId="77777777" w:rsidR="00A65800" w:rsidRPr="00B2339F" w:rsidRDefault="00A65800" w:rsidP="008A064A">
            <w:pPr>
              <w:pStyle w:val="TAC"/>
              <w:rPr>
                <w:rFonts w:cs="Arial"/>
              </w:rPr>
            </w:pPr>
            <w:r w:rsidRPr="00B2339F">
              <w:rPr>
                <w:rFonts w:cs="Arial"/>
              </w:rPr>
              <w:t>Conducted emission</w:t>
            </w:r>
          </w:p>
        </w:tc>
        <w:tc>
          <w:tcPr>
            <w:tcW w:w="1559" w:type="dxa"/>
            <w:tcBorders>
              <w:left w:val="nil"/>
            </w:tcBorders>
          </w:tcPr>
          <w:p w14:paraId="1CEB8247" w14:textId="77777777" w:rsidR="00A65800" w:rsidRPr="00B2339F" w:rsidRDefault="00A65800" w:rsidP="008A064A">
            <w:pPr>
              <w:pStyle w:val="TAC"/>
              <w:rPr>
                <w:rFonts w:cs="Arial"/>
              </w:rPr>
            </w:pPr>
            <w:r w:rsidRPr="00B2339F">
              <w:rPr>
                <w:rFonts w:cs="Arial"/>
              </w:rPr>
              <w:t>Telecommunica-tion port</w:t>
            </w:r>
          </w:p>
        </w:tc>
        <w:tc>
          <w:tcPr>
            <w:tcW w:w="1134" w:type="dxa"/>
          </w:tcPr>
          <w:p w14:paraId="11F19B03" w14:textId="77777777" w:rsidR="00A65800" w:rsidRPr="00B2339F" w:rsidRDefault="00A65800" w:rsidP="008A064A">
            <w:pPr>
              <w:pStyle w:val="TAC"/>
              <w:rPr>
                <w:rFonts w:cs="Arial"/>
              </w:rPr>
            </w:pPr>
            <w:r w:rsidRPr="00B2339F">
              <w:rPr>
                <w:rFonts w:cs="Arial"/>
              </w:rPr>
              <w:t>applicable</w:t>
            </w:r>
            <w:r w:rsidRPr="00B2339F">
              <w:rPr>
                <w:rFonts w:cs="Arial"/>
              </w:rPr>
              <w:br/>
            </w:r>
          </w:p>
        </w:tc>
        <w:tc>
          <w:tcPr>
            <w:tcW w:w="1195" w:type="dxa"/>
          </w:tcPr>
          <w:p w14:paraId="7CD484EC" w14:textId="77777777" w:rsidR="00A65800" w:rsidRPr="00B2339F" w:rsidRDefault="00A65800" w:rsidP="008A064A">
            <w:pPr>
              <w:pStyle w:val="TAC"/>
              <w:rPr>
                <w:rFonts w:cs="Arial"/>
              </w:rPr>
            </w:pPr>
            <w:r w:rsidRPr="00B2339F">
              <w:rPr>
                <w:rFonts w:cs="Arial"/>
              </w:rPr>
              <w:t>applicable</w:t>
            </w:r>
          </w:p>
        </w:tc>
        <w:tc>
          <w:tcPr>
            <w:tcW w:w="1042" w:type="dxa"/>
          </w:tcPr>
          <w:p w14:paraId="7FFC52D5" w14:textId="77777777" w:rsidR="00A65800" w:rsidRPr="00B2339F" w:rsidRDefault="00A65800" w:rsidP="008A064A">
            <w:pPr>
              <w:pStyle w:val="TAC"/>
              <w:rPr>
                <w:rFonts w:cs="Arial"/>
              </w:rPr>
            </w:pPr>
            <w:r w:rsidRPr="00B2339F">
              <w:rPr>
                <w:rFonts w:cs="Arial"/>
              </w:rPr>
              <w:t>applicable</w:t>
            </w:r>
          </w:p>
        </w:tc>
        <w:tc>
          <w:tcPr>
            <w:tcW w:w="1131" w:type="dxa"/>
          </w:tcPr>
          <w:p w14:paraId="0E02B463" w14:textId="77777777" w:rsidR="00A65800" w:rsidRPr="00B2339F" w:rsidRDefault="00A65800" w:rsidP="008A064A">
            <w:pPr>
              <w:pStyle w:val="TAC"/>
              <w:rPr>
                <w:rFonts w:cs="Arial"/>
              </w:rPr>
            </w:pPr>
            <w:r w:rsidRPr="00B2339F">
              <w:rPr>
                <w:rFonts w:cs="Arial"/>
              </w:rPr>
              <w:t>8.7</w:t>
            </w:r>
          </w:p>
        </w:tc>
        <w:tc>
          <w:tcPr>
            <w:tcW w:w="2127" w:type="dxa"/>
          </w:tcPr>
          <w:p w14:paraId="18CEE8F3" w14:textId="77777777" w:rsidR="00A65800" w:rsidRPr="00B2339F" w:rsidRDefault="00A65800" w:rsidP="008A064A">
            <w:pPr>
              <w:pStyle w:val="TAC"/>
              <w:rPr>
                <w:rFonts w:cs="Arial"/>
              </w:rPr>
            </w:pPr>
            <w:r w:rsidRPr="00B2339F">
              <w:rPr>
                <w:rFonts w:cs="Arial"/>
              </w:rPr>
              <w:t>CISPR 32 [25]</w:t>
            </w:r>
          </w:p>
        </w:tc>
      </w:tr>
      <w:tr w:rsidR="00A65800" w:rsidRPr="00B2339F" w14:paraId="35F85AA4" w14:textId="77777777">
        <w:trPr>
          <w:cantSplit/>
          <w:trHeight w:val="470"/>
          <w:jc w:val="center"/>
        </w:trPr>
        <w:tc>
          <w:tcPr>
            <w:tcW w:w="9857" w:type="dxa"/>
            <w:gridSpan w:val="7"/>
          </w:tcPr>
          <w:p w14:paraId="19679629" w14:textId="77777777" w:rsidR="00A65800" w:rsidRPr="00B2339F" w:rsidRDefault="00A65800" w:rsidP="00A65800">
            <w:pPr>
              <w:pStyle w:val="TAN"/>
              <w:rPr>
                <w:rFonts w:cs="Arial"/>
              </w:rPr>
            </w:pPr>
            <w:r w:rsidRPr="00B2339F">
              <w:rPr>
                <w:rFonts w:cs="Arial"/>
              </w:rPr>
              <w:t>N</w:t>
            </w:r>
            <w:r w:rsidRPr="00B2339F">
              <w:rPr>
                <w:rFonts w:cs="Arial"/>
                <w:lang w:eastAsia="zh-CN"/>
              </w:rPr>
              <w:t>OTE</w:t>
            </w:r>
            <w:r w:rsidRPr="00B2339F">
              <w:rPr>
                <w:rFonts w:cs="Arial"/>
              </w:rPr>
              <w:t>:</w:t>
            </w:r>
            <w:r w:rsidRPr="00B2339F">
              <w:rPr>
                <w:rFonts w:cs="Arial"/>
              </w:rPr>
              <w:tab/>
              <w:t xml:space="preserve">The radiated emissions requirement for the BS </w:t>
            </w:r>
            <w:r w:rsidRPr="00B2339F">
              <w:rPr>
                <w:rFonts w:cs="Arial"/>
                <w:lang w:eastAsia="zh-CN"/>
              </w:rPr>
              <w:t>equipment</w:t>
            </w:r>
            <w:r w:rsidRPr="00B2339F">
              <w:rPr>
                <w:rFonts w:cs="Arial"/>
              </w:rPr>
              <w:t xml:space="preserve"> covers radiated emissions in the spurious domain. Note that in ETSI standards and in 3GPP GERAN specifications it is considered a part of radio aspects.</w:t>
            </w:r>
          </w:p>
        </w:tc>
      </w:tr>
    </w:tbl>
    <w:p w14:paraId="13BA24D1" w14:textId="77777777" w:rsidR="00FD041C" w:rsidRPr="00B2339F" w:rsidRDefault="00FD041C" w:rsidP="00FD041C"/>
    <w:p w14:paraId="6723143B" w14:textId="77777777" w:rsidR="000225C1" w:rsidRPr="00B2339F" w:rsidRDefault="000225C1">
      <w:pPr>
        <w:pStyle w:val="Heading2"/>
      </w:pPr>
      <w:bookmarkStart w:id="125" w:name="_Toc20994559"/>
      <w:bookmarkStart w:id="126" w:name="_Toc131612089"/>
      <w:bookmarkStart w:id="127" w:name="_Toc131612183"/>
      <w:r w:rsidRPr="00B2339F">
        <w:t>7.2</w:t>
      </w:r>
      <w:r w:rsidRPr="00B2339F">
        <w:tab/>
        <w:t>Immunity</w:t>
      </w:r>
      <w:bookmarkEnd w:id="125"/>
      <w:bookmarkEnd w:id="126"/>
      <w:bookmarkEnd w:id="127"/>
    </w:p>
    <w:p w14:paraId="47CBFF03" w14:textId="77777777" w:rsidR="000225C1" w:rsidRPr="00B2339F" w:rsidRDefault="000225C1">
      <w:pPr>
        <w:pStyle w:val="TH"/>
      </w:pPr>
      <w:r w:rsidRPr="00B2339F">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0225C1" w:rsidRPr="00B2339F" w14:paraId="47CF3645" w14:textId="77777777">
        <w:trPr>
          <w:cantSplit/>
          <w:jc w:val="center"/>
        </w:trPr>
        <w:tc>
          <w:tcPr>
            <w:tcW w:w="1762" w:type="dxa"/>
            <w:vMerge w:val="restart"/>
            <w:tcBorders>
              <w:top w:val="single" w:sz="4" w:space="0" w:color="auto"/>
              <w:left w:val="single" w:sz="4" w:space="0" w:color="auto"/>
              <w:right w:val="single" w:sz="4" w:space="0" w:color="auto"/>
            </w:tcBorders>
          </w:tcPr>
          <w:p w14:paraId="7802FF49" w14:textId="77777777" w:rsidR="000225C1" w:rsidRPr="00B2339F" w:rsidRDefault="000225C1" w:rsidP="008A064A">
            <w:pPr>
              <w:pStyle w:val="TAH"/>
              <w:rPr>
                <w:rFonts w:cs="Arial"/>
              </w:rPr>
            </w:pPr>
          </w:p>
          <w:p w14:paraId="2608949F" w14:textId="77777777" w:rsidR="000225C1" w:rsidRPr="00B2339F" w:rsidRDefault="000225C1" w:rsidP="008A064A">
            <w:pPr>
              <w:pStyle w:val="TAH"/>
              <w:rPr>
                <w:rFonts w:cs="Arial"/>
              </w:rPr>
            </w:pPr>
            <w:r w:rsidRPr="00B2339F">
              <w:rPr>
                <w:rFonts w:cs="Arial"/>
              </w:rPr>
              <w:t>Phenomenon</w:t>
            </w:r>
          </w:p>
        </w:tc>
        <w:tc>
          <w:tcPr>
            <w:tcW w:w="1851" w:type="dxa"/>
            <w:vMerge w:val="restart"/>
            <w:tcBorders>
              <w:top w:val="single" w:sz="4" w:space="0" w:color="auto"/>
              <w:left w:val="single" w:sz="4" w:space="0" w:color="auto"/>
              <w:right w:val="single" w:sz="4" w:space="0" w:color="auto"/>
            </w:tcBorders>
          </w:tcPr>
          <w:p w14:paraId="323A7067" w14:textId="77777777" w:rsidR="000225C1" w:rsidRPr="00B2339F" w:rsidRDefault="000225C1" w:rsidP="008A064A">
            <w:pPr>
              <w:pStyle w:val="TAH"/>
              <w:rPr>
                <w:rFonts w:cs="Arial"/>
              </w:rPr>
            </w:pPr>
          </w:p>
          <w:p w14:paraId="06F6F4B1" w14:textId="77777777" w:rsidR="000225C1" w:rsidRPr="00B2339F" w:rsidRDefault="000225C1" w:rsidP="008A064A">
            <w:pPr>
              <w:pStyle w:val="TAH"/>
              <w:rPr>
                <w:rFonts w:cs="Arial"/>
              </w:rPr>
            </w:pPr>
            <w:r w:rsidRPr="00B2339F">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4B15D289" w14:textId="77777777" w:rsidR="000225C1" w:rsidRPr="00B2339F" w:rsidRDefault="000225C1" w:rsidP="008A064A">
            <w:pPr>
              <w:pStyle w:val="TAH"/>
              <w:rPr>
                <w:rFonts w:cs="Arial"/>
              </w:rPr>
            </w:pPr>
            <w:r w:rsidRPr="00B2339F">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F3AC05E" w14:textId="77777777" w:rsidR="000225C1" w:rsidRPr="00B2339F" w:rsidRDefault="000225C1" w:rsidP="008A064A">
            <w:pPr>
              <w:pStyle w:val="TAH"/>
              <w:rPr>
                <w:rFonts w:cs="Arial"/>
              </w:rPr>
            </w:pPr>
            <w:r w:rsidRPr="00B2339F">
              <w:rPr>
                <w:rFonts w:cs="Arial"/>
              </w:rPr>
              <w:t>Reference</w:t>
            </w:r>
          </w:p>
          <w:p w14:paraId="2BF28D86" w14:textId="77777777" w:rsidR="000225C1" w:rsidRPr="00B2339F" w:rsidRDefault="000225C1" w:rsidP="008A064A">
            <w:pPr>
              <w:pStyle w:val="TAH"/>
              <w:rPr>
                <w:rFonts w:cs="Arial"/>
              </w:rPr>
            </w:pPr>
            <w:r w:rsidRPr="00B2339F">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32C0A13" w14:textId="77777777" w:rsidR="000225C1" w:rsidRPr="00B2339F" w:rsidRDefault="000225C1" w:rsidP="008A064A">
            <w:pPr>
              <w:pStyle w:val="TAH"/>
              <w:rPr>
                <w:rFonts w:cs="Arial"/>
              </w:rPr>
            </w:pPr>
            <w:r w:rsidRPr="00B2339F">
              <w:rPr>
                <w:rFonts w:cs="Arial"/>
              </w:rPr>
              <w:t>Reference</w:t>
            </w:r>
          </w:p>
          <w:p w14:paraId="1B8B3DD1" w14:textId="77777777" w:rsidR="000225C1" w:rsidRPr="00B2339F" w:rsidRDefault="000225C1" w:rsidP="008A064A">
            <w:pPr>
              <w:pStyle w:val="TAH"/>
              <w:rPr>
                <w:rFonts w:cs="Arial"/>
              </w:rPr>
            </w:pPr>
            <w:r w:rsidRPr="00B2339F">
              <w:rPr>
                <w:rFonts w:cs="Arial"/>
              </w:rPr>
              <w:t>standard</w:t>
            </w:r>
          </w:p>
        </w:tc>
      </w:tr>
      <w:tr w:rsidR="000225C1" w:rsidRPr="00B2339F" w14:paraId="7E7A0BAC" w14:textId="77777777">
        <w:trPr>
          <w:cantSplit/>
          <w:jc w:val="center"/>
        </w:trPr>
        <w:tc>
          <w:tcPr>
            <w:tcW w:w="1762" w:type="dxa"/>
            <w:vMerge/>
            <w:tcBorders>
              <w:left w:val="single" w:sz="4" w:space="0" w:color="auto"/>
              <w:right w:val="single" w:sz="4" w:space="0" w:color="auto"/>
            </w:tcBorders>
          </w:tcPr>
          <w:p w14:paraId="7361C982" w14:textId="77777777" w:rsidR="000225C1" w:rsidRPr="00B2339F"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097C7545" w14:textId="77777777" w:rsidR="000225C1" w:rsidRPr="00B2339F" w:rsidRDefault="000225C1">
            <w:pPr>
              <w:keepNext/>
              <w:keepLines/>
              <w:jc w:val="center"/>
              <w:rPr>
                <w:rFonts w:ascii="Arial" w:hAnsi="Arial" w:cs="v4.2.0"/>
                <w:b/>
                <w:sz w:val="18"/>
              </w:rPr>
            </w:pPr>
          </w:p>
        </w:tc>
        <w:tc>
          <w:tcPr>
            <w:tcW w:w="1080" w:type="dxa"/>
            <w:tcBorders>
              <w:left w:val="single" w:sz="4" w:space="0" w:color="auto"/>
            </w:tcBorders>
          </w:tcPr>
          <w:p w14:paraId="06AB810E" w14:textId="77777777" w:rsidR="000225C1" w:rsidRPr="00B2339F" w:rsidRDefault="000225C1" w:rsidP="008A064A">
            <w:pPr>
              <w:pStyle w:val="TAH"/>
              <w:rPr>
                <w:rFonts w:cs="Arial"/>
              </w:rPr>
            </w:pPr>
            <w:r w:rsidRPr="00B2339F">
              <w:rPr>
                <w:rFonts w:cs="Arial"/>
              </w:rPr>
              <w:t xml:space="preserve">BS equipment </w:t>
            </w:r>
          </w:p>
        </w:tc>
        <w:tc>
          <w:tcPr>
            <w:tcW w:w="1080" w:type="dxa"/>
          </w:tcPr>
          <w:p w14:paraId="7C82B745" w14:textId="77777777" w:rsidR="000225C1" w:rsidRPr="00B2339F" w:rsidRDefault="000225C1" w:rsidP="008A064A">
            <w:pPr>
              <w:pStyle w:val="TAH"/>
              <w:rPr>
                <w:rFonts w:cs="Arial"/>
              </w:rPr>
            </w:pPr>
            <w:r w:rsidRPr="00B2339F">
              <w:rPr>
                <w:rFonts w:cs="Arial"/>
              </w:rPr>
              <w:t>Ancillary equipment</w:t>
            </w:r>
          </w:p>
        </w:tc>
        <w:tc>
          <w:tcPr>
            <w:tcW w:w="1080" w:type="dxa"/>
            <w:tcBorders>
              <w:right w:val="single" w:sz="4" w:space="0" w:color="auto"/>
            </w:tcBorders>
          </w:tcPr>
          <w:p w14:paraId="3DBDD351" w14:textId="77777777" w:rsidR="000225C1" w:rsidRPr="00B2339F" w:rsidRDefault="000225C1" w:rsidP="008A064A">
            <w:pPr>
              <w:pStyle w:val="TAH"/>
              <w:rPr>
                <w:rFonts w:cs="Arial"/>
              </w:rPr>
            </w:pPr>
            <w:r w:rsidRPr="00B2339F">
              <w:rPr>
                <w:rFonts w:cs="Arial"/>
              </w:rPr>
              <w:t>Repeater</w:t>
            </w:r>
          </w:p>
        </w:tc>
        <w:tc>
          <w:tcPr>
            <w:tcW w:w="1080" w:type="dxa"/>
            <w:vMerge/>
            <w:tcBorders>
              <w:left w:val="single" w:sz="4" w:space="0" w:color="auto"/>
              <w:right w:val="single" w:sz="4" w:space="0" w:color="auto"/>
            </w:tcBorders>
          </w:tcPr>
          <w:p w14:paraId="3660B101" w14:textId="77777777" w:rsidR="000225C1" w:rsidRPr="00B2339F"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6734064" w14:textId="77777777" w:rsidR="000225C1" w:rsidRPr="00B2339F" w:rsidRDefault="000225C1">
            <w:pPr>
              <w:keepNext/>
              <w:keepLines/>
              <w:jc w:val="center"/>
              <w:rPr>
                <w:rFonts w:ascii="Arial" w:hAnsi="Arial" w:cs="v4.2.0"/>
                <w:b/>
                <w:sz w:val="18"/>
              </w:rPr>
            </w:pPr>
          </w:p>
        </w:tc>
      </w:tr>
      <w:tr w:rsidR="000225C1" w:rsidRPr="00B2339F" w14:paraId="08D5D215" w14:textId="77777777">
        <w:trPr>
          <w:cantSplit/>
          <w:jc w:val="center"/>
        </w:trPr>
        <w:tc>
          <w:tcPr>
            <w:tcW w:w="1762" w:type="dxa"/>
          </w:tcPr>
          <w:p w14:paraId="2B1ED366" w14:textId="77777777" w:rsidR="000225C1" w:rsidRPr="00B2339F" w:rsidRDefault="000225C1" w:rsidP="00A65800">
            <w:pPr>
              <w:pStyle w:val="TAC"/>
              <w:rPr>
                <w:rFonts w:cs="Arial"/>
              </w:rPr>
            </w:pPr>
            <w:r w:rsidRPr="00B2339F">
              <w:rPr>
                <w:rFonts w:cs="Arial"/>
              </w:rPr>
              <w:t>RF electro</w:t>
            </w:r>
            <w:r w:rsidRPr="00B2339F">
              <w:rPr>
                <w:rFonts w:cs="Arial"/>
              </w:rPr>
              <w:softHyphen/>
              <w:t xml:space="preserve">magnetic field (80 - </w:t>
            </w:r>
            <w:r w:rsidR="00A65800" w:rsidRPr="00B2339F">
              <w:rPr>
                <w:rFonts w:cs="Arial"/>
              </w:rPr>
              <w:t>6000 </w:t>
            </w:r>
            <w:r w:rsidRPr="00B2339F">
              <w:rPr>
                <w:rFonts w:cs="Arial"/>
              </w:rPr>
              <w:t>MHz)</w:t>
            </w:r>
          </w:p>
        </w:tc>
        <w:tc>
          <w:tcPr>
            <w:tcW w:w="1851" w:type="dxa"/>
          </w:tcPr>
          <w:p w14:paraId="58A0CB17" w14:textId="77777777" w:rsidR="000225C1" w:rsidRPr="00B2339F" w:rsidRDefault="000225C1" w:rsidP="008A064A">
            <w:pPr>
              <w:pStyle w:val="TAC"/>
              <w:rPr>
                <w:rFonts w:cs="Arial"/>
              </w:rPr>
            </w:pPr>
            <w:r w:rsidRPr="00B2339F">
              <w:rPr>
                <w:rFonts w:cs="Arial"/>
              </w:rPr>
              <w:t>Enclosure</w:t>
            </w:r>
          </w:p>
        </w:tc>
        <w:tc>
          <w:tcPr>
            <w:tcW w:w="1080" w:type="dxa"/>
          </w:tcPr>
          <w:p w14:paraId="2B9C25CC" w14:textId="77777777" w:rsidR="000225C1" w:rsidRPr="00B2339F" w:rsidRDefault="000225C1" w:rsidP="008A064A">
            <w:pPr>
              <w:pStyle w:val="TAC"/>
              <w:rPr>
                <w:rFonts w:cs="Arial"/>
              </w:rPr>
            </w:pPr>
            <w:r w:rsidRPr="00B2339F">
              <w:rPr>
                <w:rFonts w:cs="Arial"/>
              </w:rPr>
              <w:t>applicable</w:t>
            </w:r>
          </w:p>
        </w:tc>
        <w:tc>
          <w:tcPr>
            <w:tcW w:w="1080" w:type="dxa"/>
          </w:tcPr>
          <w:p w14:paraId="2062C0ED" w14:textId="77777777" w:rsidR="000225C1" w:rsidRPr="00B2339F" w:rsidRDefault="000225C1" w:rsidP="008A064A">
            <w:pPr>
              <w:pStyle w:val="TAC"/>
              <w:rPr>
                <w:rFonts w:cs="Arial"/>
              </w:rPr>
            </w:pPr>
            <w:r w:rsidRPr="00B2339F">
              <w:rPr>
                <w:rFonts w:cs="Arial"/>
              </w:rPr>
              <w:t>applicable</w:t>
            </w:r>
          </w:p>
        </w:tc>
        <w:tc>
          <w:tcPr>
            <w:tcW w:w="1080" w:type="dxa"/>
          </w:tcPr>
          <w:p w14:paraId="07901852" w14:textId="77777777" w:rsidR="000225C1" w:rsidRPr="00B2339F" w:rsidRDefault="000225C1" w:rsidP="008A064A">
            <w:pPr>
              <w:pStyle w:val="TAC"/>
              <w:rPr>
                <w:rFonts w:cs="Arial"/>
              </w:rPr>
            </w:pPr>
            <w:r w:rsidRPr="00B2339F">
              <w:rPr>
                <w:rFonts w:cs="Arial"/>
              </w:rPr>
              <w:t>applicable</w:t>
            </w:r>
          </w:p>
        </w:tc>
        <w:tc>
          <w:tcPr>
            <w:tcW w:w="1080" w:type="dxa"/>
          </w:tcPr>
          <w:p w14:paraId="3E01BB8F" w14:textId="77777777" w:rsidR="000225C1" w:rsidRPr="00B2339F" w:rsidRDefault="000225C1" w:rsidP="008A064A">
            <w:pPr>
              <w:pStyle w:val="TAC"/>
              <w:rPr>
                <w:rFonts w:cs="Arial"/>
              </w:rPr>
            </w:pPr>
            <w:r w:rsidRPr="00B2339F">
              <w:rPr>
                <w:rFonts w:cs="Arial"/>
              </w:rPr>
              <w:t>9.3</w:t>
            </w:r>
          </w:p>
        </w:tc>
        <w:tc>
          <w:tcPr>
            <w:tcW w:w="1813" w:type="dxa"/>
          </w:tcPr>
          <w:p w14:paraId="63853882"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3 [17]</w:t>
            </w:r>
          </w:p>
        </w:tc>
      </w:tr>
      <w:tr w:rsidR="000225C1" w:rsidRPr="00B2339F" w14:paraId="039F643F" w14:textId="77777777">
        <w:trPr>
          <w:cantSplit/>
          <w:jc w:val="center"/>
        </w:trPr>
        <w:tc>
          <w:tcPr>
            <w:tcW w:w="1762" w:type="dxa"/>
          </w:tcPr>
          <w:p w14:paraId="0DE936F7" w14:textId="77777777" w:rsidR="000225C1" w:rsidRPr="00B2339F" w:rsidRDefault="000225C1" w:rsidP="008A064A">
            <w:pPr>
              <w:pStyle w:val="TAC"/>
              <w:rPr>
                <w:rFonts w:cs="Arial"/>
              </w:rPr>
            </w:pPr>
            <w:r w:rsidRPr="00B2339F">
              <w:rPr>
                <w:rFonts w:cs="Arial"/>
              </w:rPr>
              <w:t>Electrostatic discharge</w:t>
            </w:r>
          </w:p>
        </w:tc>
        <w:tc>
          <w:tcPr>
            <w:tcW w:w="1851" w:type="dxa"/>
          </w:tcPr>
          <w:p w14:paraId="46EE5235" w14:textId="77777777" w:rsidR="000225C1" w:rsidRPr="00B2339F" w:rsidRDefault="000225C1" w:rsidP="008A064A">
            <w:pPr>
              <w:pStyle w:val="TAC"/>
              <w:rPr>
                <w:rFonts w:cs="Arial"/>
              </w:rPr>
            </w:pPr>
            <w:r w:rsidRPr="00B2339F">
              <w:rPr>
                <w:rFonts w:cs="Arial"/>
              </w:rPr>
              <w:t>Enclosure</w:t>
            </w:r>
          </w:p>
        </w:tc>
        <w:tc>
          <w:tcPr>
            <w:tcW w:w="1080" w:type="dxa"/>
          </w:tcPr>
          <w:p w14:paraId="3FD4A919" w14:textId="77777777" w:rsidR="000225C1" w:rsidRPr="00B2339F" w:rsidRDefault="000225C1" w:rsidP="008A064A">
            <w:pPr>
              <w:pStyle w:val="TAC"/>
              <w:rPr>
                <w:rFonts w:cs="Arial"/>
              </w:rPr>
            </w:pPr>
            <w:r w:rsidRPr="00B2339F">
              <w:rPr>
                <w:rFonts w:cs="Arial"/>
              </w:rPr>
              <w:t>applicable</w:t>
            </w:r>
          </w:p>
        </w:tc>
        <w:tc>
          <w:tcPr>
            <w:tcW w:w="1080" w:type="dxa"/>
          </w:tcPr>
          <w:p w14:paraId="5C6808DC" w14:textId="77777777" w:rsidR="000225C1" w:rsidRPr="00B2339F" w:rsidRDefault="000225C1" w:rsidP="008A064A">
            <w:pPr>
              <w:pStyle w:val="TAC"/>
              <w:rPr>
                <w:rFonts w:cs="Arial"/>
              </w:rPr>
            </w:pPr>
            <w:r w:rsidRPr="00B2339F">
              <w:rPr>
                <w:rFonts w:cs="Arial"/>
              </w:rPr>
              <w:t>applicable</w:t>
            </w:r>
          </w:p>
        </w:tc>
        <w:tc>
          <w:tcPr>
            <w:tcW w:w="1080" w:type="dxa"/>
          </w:tcPr>
          <w:p w14:paraId="1E28C587" w14:textId="77777777" w:rsidR="000225C1" w:rsidRPr="00B2339F" w:rsidRDefault="000225C1" w:rsidP="008A064A">
            <w:pPr>
              <w:pStyle w:val="TAC"/>
              <w:rPr>
                <w:rFonts w:cs="Arial"/>
              </w:rPr>
            </w:pPr>
            <w:r w:rsidRPr="00B2339F">
              <w:rPr>
                <w:rFonts w:cs="Arial"/>
              </w:rPr>
              <w:t>applicable</w:t>
            </w:r>
          </w:p>
        </w:tc>
        <w:tc>
          <w:tcPr>
            <w:tcW w:w="1080" w:type="dxa"/>
          </w:tcPr>
          <w:p w14:paraId="1D2E8B36" w14:textId="77777777" w:rsidR="000225C1" w:rsidRPr="00B2339F" w:rsidRDefault="000225C1" w:rsidP="008A064A">
            <w:pPr>
              <w:pStyle w:val="TAC"/>
              <w:rPr>
                <w:rFonts w:cs="Arial"/>
              </w:rPr>
            </w:pPr>
            <w:r w:rsidRPr="00B2339F">
              <w:rPr>
                <w:rFonts w:cs="Arial"/>
              </w:rPr>
              <w:t>9.4</w:t>
            </w:r>
          </w:p>
        </w:tc>
        <w:tc>
          <w:tcPr>
            <w:tcW w:w="1813" w:type="dxa"/>
          </w:tcPr>
          <w:p w14:paraId="1D9F4ED1"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2 [18]</w:t>
            </w:r>
          </w:p>
        </w:tc>
      </w:tr>
      <w:tr w:rsidR="000225C1" w:rsidRPr="00B2339F" w14:paraId="25031459" w14:textId="77777777">
        <w:trPr>
          <w:cantSplit/>
          <w:jc w:val="center"/>
        </w:trPr>
        <w:tc>
          <w:tcPr>
            <w:tcW w:w="1762" w:type="dxa"/>
          </w:tcPr>
          <w:p w14:paraId="14D580D5" w14:textId="77777777" w:rsidR="000225C1" w:rsidRPr="00B2339F" w:rsidRDefault="000225C1" w:rsidP="008A064A">
            <w:pPr>
              <w:pStyle w:val="TAC"/>
              <w:rPr>
                <w:rFonts w:cs="Arial"/>
              </w:rPr>
            </w:pPr>
            <w:r w:rsidRPr="00B2339F">
              <w:rPr>
                <w:rFonts w:cs="Arial"/>
              </w:rPr>
              <w:t>Fast transients common mode</w:t>
            </w:r>
          </w:p>
        </w:tc>
        <w:tc>
          <w:tcPr>
            <w:tcW w:w="1851" w:type="dxa"/>
          </w:tcPr>
          <w:p w14:paraId="5DBC2AD7"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16C4748B" w14:textId="77777777" w:rsidR="000225C1" w:rsidRPr="00B2339F" w:rsidRDefault="000225C1" w:rsidP="008A064A">
            <w:pPr>
              <w:pStyle w:val="TAC"/>
              <w:rPr>
                <w:rFonts w:cs="Arial"/>
              </w:rPr>
            </w:pPr>
            <w:r w:rsidRPr="00B2339F">
              <w:rPr>
                <w:rFonts w:cs="Arial"/>
              </w:rPr>
              <w:t>applicable</w:t>
            </w:r>
          </w:p>
        </w:tc>
        <w:tc>
          <w:tcPr>
            <w:tcW w:w="1080" w:type="dxa"/>
          </w:tcPr>
          <w:p w14:paraId="09B7A455" w14:textId="77777777" w:rsidR="000225C1" w:rsidRPr="00B2339F" w:rsidRDefault="000225C1" w:rsidP="008A064A">
            <w:pPr>
              <w:pStyle w:val="TAC"/>
              <w:rPr>
                <w:rFonts w:cs="Arial"/>
              </w:rPr>
            </w:pPr>
            <w:r w:rsidRPr="00B2339F">
              <w:rPr>
                <w:rFonts w:cs="Arial"/>
              </w:rPr>
              <w:t>applicable</w:t>
            </w:r>
          </w:p>
        </w:tc>
        <w:tc>
          <w:tcPr>
            <w:tcW w:w="1080" w:type="dxa"/>
          </w:tcPr>
          <w:p w14:paraId="65280E51" w14:textId="77777777" w:rsidR="000225C1" w:rsidRPr="00B2339F" w:rsidRDefault="000225C1" w:rsidP="008A064A">
            <w:pPr>
              <w:pStyle w:val="TAC"/>
              <w:rPr>
                <w:rFonts w:cs="Arial"/>
              </w:rPr>
            </w:pPr>
            <w:r w:rsidRPr="00B2339F">
              <w:rPr>
                <w:rFonts w:cs="Arial"/>
              </w:rPr>
              <w:t>applicable</w:t>
            </w:r>
          </w:p>
        </w:tc>
        <w:tc>
          <w:tcPr>
            <w:tcW w:w="1080" w:type="dxa"/>
          </w:tcPr>
          <w:p w14:paraId="4CBA3788" w14:textId="77777777" w:rsidR="000225C1" w:rsidRPr="00B2339F" w:rsidRDefault="000225C1" w:rsidP="008A064A">
            <w:pPr>
              <w:pStyle w:val="TAC"/>
              <w:rPr>
                <w:rFonts w:cs="Arial"/>
              </w:rPr>
            </w:pPr>
            <w:r w:rsidRPr="00B2339F">
              <w:rPr>
                <w:rFonts w:cs="Arial"/>
              </w:rPr>
              <w:t>9.5</w:t>
            </w:r>
          </w:p>
        </w:tc>
        <w:tc>
          <w:tcPr>
            <w:tcW w:w="1813" w:type="dxa"/>
          </w:tcPr>
          <w:p w14:paraId="1EF12AC9"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4 [19]</w:t>
            </w:r>
          </w:p>
        </w:tc>
      </w:tr>
      <w:tr w:rsidR="000225C1" w:rsidRPr="00B2339F" w14:paraId="276D41E3" w14:textId="77777777">
        <w:trPr>
          <w:cantSplit/>
          <w:jc w:val="center"/>
        </w:trPr>
        <w:tc>
          <w:tcPr>
            <w:tcW w:w="1762" w:type="dxa"/>
          </w:tcPr>
          <w:p w14:paraId="02305E12" w14:textId="77777777" w:rsidR="000225C1" w:rsidRPr="00B2339F" w:rsidRDefault="000225C1" w:rsidP="008A064A">
            <w:pPr>
              <w:pStyle w:val="TAC"/>
              <w:rPr>
                <w:rFonts w:cs="Arial"/>
              </w:rPr>
            </w:pPr>
            <w:r w:rsidRPr="00B2339F">
              <w:rPr>
                <w:rFonts w:cs="Arial"/>
              </w:rPr>
              <w:t>RF common mode</w:t>
            </w:r>
          </w:p>
          <w:p w14:paraId="149593CF" w14:textId="77777777" w:rsidR="000225C1" w:rsidRPr="00B2339F" w:rsidRDefault="000225C1" w:rsidP="008A064A">
            <w:pPr>
              <w:pStyle w:val="TAC"/>
              <w:rPr>
                <w:rFonts w:cs="Arial"/>
              </w:rPr>
            </w:pPr>
            <w:r w:rsidRPr="00B2339F">
              <w:rPr>
                <w:rFonts w:cs="Arial"/>
              </w:rPr>
              <w:t>0,15 - 80 MHz</w:t>
            </w:r>
          </w:p>
        </w:tc>
        <w:tc>
          <w:tcPr>
            <w:tcW w:w="1851" w:type="dxa"/>
          </w:tcPr>
          <w:p w14:paraId="495439AD"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3F358BA6" w14:textId="77777777" w:rsidR="000225C1" w:rsidRPr="00B2339F" w:rsidRDefault="000225C1" w:rsidP="008A064A">
            <w:pPr>
              <w:pStyle w:val="TAC"/>
              <w:rPr>
                <w:rFonts w:cs="Arial"/>
              </w:rPr>
            </w:pPr>
            <w:r w:rsidRPr="00B2339F">
              <w:rPr>
                <w:rFonts w:cs="Arial"/>
              </w:rPr>
              <w:t>applicable</w:t>
            </w:r>
          </w:p>
        </w:tc>
        <w:tc>
          <w:tcPr>
            <w:tcW w:w="1080" w:type="dxa"/>
          </w:tcPr>
          <w:p w14:paraId="043B2511" w14:textId="77777777" w:rsidR="000225C1" w:rsidRPr="00B2339F" w:rsidRDefault="000225C1" w:rsidP="008A064A">
            <w:pPr>
              <w:pStyle w:val="TAC"/>
              <w:rPr>
                <w:rFonts w:cs="Arial"/>
              </w:rPr>
            </w:pPr>
            <w:r w:rsidRPr="00B2339F">
              <w:rPr>
                <w:rFonts w:cs="Arial"/>
              </w:rPr>
              <w:t>applicable</w:t>
            </w:r>
          </w:p>
        </w:tc>
        <w:tc>
          <w:tcPr>
            <w:tcW w:w="1080" w:type="dxa"/>
          </w:tcPr>
          <w:p w14:paraId="6C09B4C5" w14:textId="77777777" w:rsidR="000225C1" w:rsidRPr="00B2339F" w:rsidRDefault="000225C1" w:rsidP="008A064A">
            <w:pPr>
              <w:pStyle w:val="TAC"/>
              <w:rPr>
                <w:rFonts w:cs="Arial"/>
              </w:rPr>
            </w:pPr>
            <w:r w:rsidRPr="00B2339F">
              <w:rPr>
                <w:rFonts w:cs="Arial"/>
              </w:rPr>
              <w:t>applicable</w:t>
            </w:r>
          </w:p>
        </w:tc>
        <w:tc>
          <w:tcPr>
            <w:tcW w:w="1080" w:type="dxa"/>
          </w:tcPr>
          <w:p w14:paraId="4B68E13A" w14:textId="77777777" w:rsidR="000225C1" w:rsidRPr="00B2339F" w:rsidRDefault="000225C1" w:rsidP="008A064A">
            <w:pPr>
              <w:pStyle w:val="TAC"/>
              <w:rPr>
                <w:rFonts w:cs="Arial"/>
              </w:rPr>
            </w:pPr>
            <w:r w:rsidRPr="00B2339F">
              <w:rPr>
                <w:rFonts w:cs="Arial"/>
              </w:rPr>
              <w:t>9.6</w:t>
            </w:r>
          </w:p>
        </w:tc>
        <w:tc>
          <w:tcPr>
            <w:tcW w:w="1813" w:type="dxa"/>
          </w:tcPr>
          <w:p w14:paraId="11954B0F"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6 [20]</w:t>
            </w:r>
          </w:p>
        </w:tc>
      </w:tr>
      <w:tr w:rsidR="000225C1" w:rsidRPr="00B2339F" w14:paraId="2F87557D" w14:textId="77777777">
        <w:trPr>
          <w:cantSplit/>
          <w:jc w:val="center"/>
        </w:trPr>
        <w:tc>
          <w:tcPr>
            <w:tcW w:w="1762" w:type="dxa"/>
          </w:tcPr>
          <w:p w14:paraId="2585673A" w14:textId="77777777" w:rsidR="000225C1" w:rsidRPr="00B2339F" w:rsidRDefault="000225C1" w:rsidP="008A064A">
            <w:pPr>
              <w:pStyle w:val="TAC"/>
              <w:rPr>
                <w:rFonts w:cs="Arial"/>
              </w:rPr>
            </w:pPr>
            <w:r w:rsidRPr="00B2339F">
              <w:rPr>
                <w:rFonts w:cs="Arial"/>
              </w:rPr>
              <w:t>Voltage dips and interruptions</w:t>
            </w:r>
          </w:p>
        </w:tc>
        <w:tc>
          <w:tcPr>
            <w:tcW w:w="1851" w:type="dxa"/>
          </w:tcPr>
          <w:p w14:paraId="09D5D3AC" w14:textId="77777777" w:rsidR="000225C1" w:rsidRPr="00B2339F" w:rsidRDefault="000225C1" w:rsidP="008A064A">
            <w:pPr>
              <w:pStyle w:val="TAC"/>
              <w:rPr>
                <w:rFonts w:cs="Arial"/>
              </w:rPr>
            </w:pPr>
            <w:r w:rsidRPr="00B2339F">
              <w:rPr>
                <w:rFonts w:cs="Arial"/>
              </w:rPr>
              <w:t>AC mains power input ports</w:t>
            </w:r>
          </w:p>
        </w:tc>
        <w:tc>
          <w:tcPr>
            <w:tcW w:w="1080" w:type="dxa"/>
          </w:tcPr>
          <w:p w14:paraId="6B26186A" w14:textId="77777777" w:rsidR="000225C1" w:rsidRPr="00B2339F" w:rsidRDefault="000225C1" w:rsidP="008A064A">
            <w:pPr>
              <w:pStyle w:val="TAC"/>
              <w:rPr>
                <w:rFonts w:cs="Arial"/>
              </w:rPr>
            </w:pPr>
            <w:r w:rsidRPr="00B2339F">
              <w:rPr>
                <w:rFonts w:cs="Arial"/>
              </w:rPr>
              <w:t>applicable</w:t>
            </w:r>
          </w:p>
        </w:tc>
        <w:tc>
          <w:tcPr>
            <w:tcW w:w="1080" w:type="dxa"/>
          </w:tcPr>
          <w:p w14:paraId="2F839DC9" w14:textId="77777777" w:rsidR="000225C1" w:rsidRPr="00B2339F" w:rsidRDefault="000225C1" w:rsidP="008A064A">
            <w:pPr>
              <w:pStyle w:val="TAC"/>
              <w:rPr>
                <w:rFonts w:cs="Arial"/>
              </w:rPr>
            </w:pPr>
            <w:r w:rsidRPr="00B2339F">
              <w:rPr>
                <w:rFonts w:cs="Arial"/>
              </w:rPr>
              <w:t>applicable</w:t>
            </w:r>
          </w:p>
        </w:tc>
        <w:tc>
          <w:tcPr>
            <w:tcW w:w="1080" w:type="dxa"/>
          </w:tcPr>
          <w:p w14:paraId="6748E47C" w14:textId="77777777" w:rsidR="000225C1" w:rsidRPr="00B2339F" w:rsidRDefault="000225C1" w:rsidP="008A064A">
            <w:pPr>
              <w:pStyle w:val="TAC"/>
              <w:rPr>
                <w:rFonts w:cs="Arial"/>
              </w:rPr>
            </w:pPr>
            <w:r w:rsidRPr="00B2339F">
              <w:rPr>
                <w:rFonts w:cs="Arial"/>
              </w:rPr>
              <w:t>applicable</w:t>
            </w:r>
          </w:p>
        </w:tc>
        <w:tc>
          <w:tcPr>
            <w:tcW w:w="1080" w:type="dxa"/>
          </w:tcPr>
          <w:p w14:paraId="72725949" w14:textId="77777777" w:rsidR="000225C1" w:rsidRPr="00B2339F" w:rsidRDefault="000225C1" w:rsidP="008A064A">
            <w:pPr>
              <w:pStyle w:val="TAC"/>
              <w:rPr>
                <w:rFonts w:cs="Arial"/>
              </w:rPr>
            </w:pPr>
            <w:r w:rsidRPr="00B2339F">
              <w:rPr>
                <w:rFonts w:cs="Arial"/>
              </w:rPr>
              <w:t>9.7</w:t>
            </w:r>
          </w:p>
        </w:tc>
        <w:tc>
          <w:tcPr>
            <w:tcW w:w="1813" w:type="dxa"/>
          </w:tcPr>
          <w:p w14:paraId="27D84978"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11 [21]</w:t>
            </w:r>
          </w:p>
        </w:tc>
      </w:tr>
      <w:tr w:rsidR="000225C1" w:rsidRPr="00B2339F" w14:paraId="6882507B" w14:textId="77777777">
        <w:trPr>
          <w:cantSplit/>
          <w:jc w:val="center"/>
        </w:trPr>
        <w:tc>
          <w:tcPr>
            <w:tcW w:w="1762" w:type="dxa"/>
          </w:tcPr>
          <w:p w14:paraId="75E76E87" w14:textId="77777777" w:rsidR="000225C1" w:rsidRPr="00B2339F" w:rsidRDefault="000225C1" w:rsidP="008A064A">
            <w:pPr>
              <w:pStyle w:val="TAC"/>
              <w:rPr>
                <w:rFonts w:cs="Arial"/>
              </w:rPr>
            </w:pPr>
            <w:r w:rsidRPr="00B2339F">
              <w:rPr>
                <w:rFonts w:cs="Arial"/>
              </w:rPr>
              <w:t>Surges, common and differential mode</w:t>
            </w:r>
          </w:p>
        </w:tc>
        <w:tc>
          <w:tcPr>
            <w:tcW w:w="1851" w:type="dxa"/>
          </w:tcPr>
          <w:p w14:paraId="4A88343E" w14:textId="77777777" w:rsidR="000225C1" w:rsidRPr="00B2339F" w:rsidRDefault="000225C1" w:rsidP="008A064A">
            <w:pPr>
              <w:pStyle w:val="TAC"/>
              <w:rPr>
                <w:rFonts w:cs="Arial"/>
              </w:rPr>
            </w:pPr>
            <w:r w:rsidRPr="00B2339F">
              <w:rPr>
                <w:rFonts w:cs="Arial"/>
              </w:rPr>
              <w:t xml:space="preserve"> AC power input ports and telecommunications port</w:t>
            </w:r>
          </w:p>
        </w:tc>
        <w:tc>
          <w:tcPr>
            <w:tcW w:w="1080" w:type="dxa"/>
          </w:tcPr>
          <w:p w14:paraId="66490A75" w14:textId="77777777" w:rsidR="000225C1" w:rsidRPr="00B2339F" w:rsidRDefault="000225C1" w:rsidP="008A064A">
            <w:pPr>
              <w:pStyle w:val="TAC"/>
              <w:rPr>
                <w:rFonts w:cs="Arial"/>
              </w:rPr>
            </w:pPr>
            <w:r w:rsidRPr="00B2339F">
              <w:rPr>
                <w:rFonts w:cs="Arial"/>
              </w:rPr>
              <w:t>applicable</w:t>
            </w:r>
          </w:p>
        </w:tc>
        <w:tc>
          <w:tcPr>
            <w:tcW w:w="1080" w:type="dxa"/>
          </w:tcPr>
          <w:p w14:paraId="1B2325D7" w14:textId="77777777" w:rsidR="000225C1" w:rsidRPr="00B2339F" w:rsidRDefault="000225C1" w:rsidP="008A064A">
            <w:pPr>
              <w:pStyle w:val="TAC"/>
              <w:rPr>
                <w:rFonts w:cs="Arial"/>
              </w:rPr>
            </w:pPr>
            <w:r w:rsidRPr="00B2339F">
              <w:rPr>
                <w:rFonts w:cs="Arial"/>
              </w:rPr>
              <w:t>applicable</w:t>
            </w:r>
          </w:p>
        </w:tc>
        <w:tc>
          <w:tcPr>
            <w:tcW w:w="1080" w:type="dxa"/>
          </w:tcPr>
          <w:p w14:paraId="2E6F5BD5" w14:textId="77777777" w:rsidR="000225C1" w:rsidRPr="00B2339F" w:rsidRDefault="000225C1" w:rsidP="008A064A">
            <w:pPr>
              <w:pStyle w:val="TAC"/>
              <w:rPr>
                <w:rFonts w:cs="Arial"/>
              </w:rPr>
            </w:pPr>
            <w:r w:rsidRPr="00B2339F">
              <w:rPr>
                <w:rFonts w:cs="Arial"/>
              </w:rPr>
              <w:t xml:space="preserve">applicable </w:t>
            </w:r>
          </w:p>
        </w:tc>
        <w:tc>
          <w:tcPr>
            <w:tcW w:w="1080" w:type="dxa"/>
          </w:tcPr>
          <w:p w14:paraId="0122D319" w14:textId="77777777" w:rsidR="000225C1" w:rsidRPr="00B2339F" w:rsidRDefault="000225C1" w:rsidP="008A064A">
            <w:pPr>
              <w:pStyle w:val="TAC"/>
              <w:rPr>
                <w:rFonts w:cs="Arial"/>
              </w:rPr>
            </w:pPr>
            <w:r w:rsidRPr="00B2339F">
              <w:rPr>
                <w:rFonts w:cs="Arial"/>
              </w:rPr>
              <w:t>9.8</w:t>
            </w:r>
          </w:p>
        </w:tc>
        <w:tc>
          <w:tcPr>
            <w:tcW w:w="1813" w:type="dxa"/>
          </w:tcPr>
          <w:p w14:paraId="30091BF5"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5 [22]</w:t>
            </w:r>
          </w:p>
        </w:tc>
      </w:tr>
    </w:tbl>
    <w:p w14:paraId="6A567927" w14:textId="77777777" w:rsidR="000225C1" w:rsidRPr="00B2339F" w:rsidRDefault="000225C1">
      <w:pPr>
        <w:rPr>
          <w:rFonts w:cs="v4.2.0"/>
        </w:rPr>
      </w:pPr>
    </w:p>
    <w:p w14:paraId="1272B612" w14:textId="77777777" w:rsidR="00B665A0" w:rsidRPr="00B2339F" w:rsidRDefault="00B665A0" w:rsidP="00B665A0">
      <w:pPr>
        <w:pStyle w:val="Heading2"/>
      </w:pPr>
      <w:bookmarkStart w:id="128" w:name="_Toc20994560"/>
      <w:bookmarkStart w:id="129" w:name="_Toc131612090"/>
      <w:bookmarkStart w:id="130" w:name="_Toc131612184"/>
      <w:r w:rsidRPr="00B2339F">
        <w:lastRenderedPageBreak/>
        <w:t>7.3</w:t>
      </w:r>
      <w:r w:rsidRPr="00B2339F">
        <w:tab/>
        <w:t>Applicability of requirements in TS 37.113</w:t>
      </w:r>
      <w:bookmarkEnd w:id="128"/>
      <w:bookmarkEnd w:id="129"/>
      <w:bookmarkEnd w:id="130"/>
    </w:p>
    <w:p w14:paraId="55BF8F67" w14:textId="77777777" w:rsidR="00B665A0" w:rsidRPr="00B2339F" w:rsidRDefault="00B665A0" w:rsidP="00B665A0">
      <w:pPr>
        <w:rPr>
          <w:rFonts w:eastAsia="SimSun"/>
        </w:rPr>
      </w:pPr>
      <w:r w:rsidRPr="00B2339F">
        <w:rPr>
          <w:rFonts w:eastAsia="SimSun"/>
        </w:rPr>
        <w:t xml:space="preserve">For a BS that is </w:t>
      </w:r>
      <w:r w:rsidR="00366E99" w:rsidRPr="00B2339F">
        <w:rPr>
          <w:rFonts w:hint="eastAsia"/>
          <w:lang w:eastAsia="zh-CN"/>
        </w:rPr>
        <w:t>E-</w:t>
      </w:r>
      <w:r w:rsidRPr="00B2339F">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30ED4B78" w14:textId="77777777" w:rsidR="00B665A0" w:rsidRPr="00B2339F" w:rsidRDefault="00B665A0" w:rsidP="00B665A0">
      <w:pPr>
        <w:pStyle w:val="TH"/>
      </w:pPr>
      <w:r w:rsidRPr="00B2339F">
        <w:t>Table 7.3.1: Alternative emission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B665A0" w:rsidRPr="00B2339F" w14:paraId="0130441F" w14:textId="77777777" w:rsidTr="009D7E40">
        <w:tc>
          <w:tcPr>
            <w:tcW w:w="2589" w:type="dxa"/>
          </w:tcPr>
          <w:p w14:paraId="1A750766" w14:textId="77777777" w:rsidR="00B665A0" w:rsidRPr="00B2339F" w:rsidRDefault="00B665A0" w:rsidP="00F60A4D">
            <w:pPr>
              <w:pStyle w:val="TAH"/>
              <w:rPr>
                <w:rFonts w:cs="Arial"/>
                <w:lang w:eastAsia="en-US"/>
              </w:rPr>
            </w:pPr>
            <w:r w:rsidRPr="00B2339F">
              <w:rPr>
                <w:rFonts w:cs="Arial"/>
                <w:lang w:eastAsia="en-US"/>
              </w:rPr>
              <w:t>Phenomenon</w:t>
            </w:r>
          </w:p>
        </w:tc>
        <w:tc>
          <w:tcPr>
            <w:tcW w:w="1984" w:type="dxa"/>
          </w:tcPr>
          <w:p w14:paraId="16A98E80"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01CC920E"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200BD67D"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3B277097" w14:textId="77777777" w:rsidTr="009D7E40">
        <w:tc>
          <w:tcPr>
            <w:tcW w:w="2589" w:type="dxa"/>
          </w:tcPr>
          <w:p w14:paraId="33B2010D" w14:textId="77777777" w:rsidR="00B665A0" w:rsidRPr="00B2339F" w:rsidDel="00014DAC" w:rsidRDefault="00B665A0" w:rsidP="00F60A4D">
            <w:pPr>
              <w:pStyle w:val="TAL"/>
              <w:rPr>
                <w:rFonts w:cs="Arial"/>
                <w:lang w:eastAsia="en-US"/>
              </w:rPr>
            </w:pPr>
            <w:r w:rsidRPr="00B2339F">
              <w:rPr>
                <w:rFonts w:cs="v4.2.0"/>
                <w:lang w:eastAsia="en-US"/>
              </w:rPr>
              <w:t>Radiated emission</w:t>
            </w:r>
          </w:p>
        </w:tc>
        <w:tc>
          <w:tcPr>
            <w:tcW w:w="1984" w:type="dxa"/>
          </w:tcPr>
          <w:p w14:paraId="4EDF1482" w14:textId="77777777" w:rsidR="00B665A0" w:rsidRPr="00B2339F" w:rsidRDefault="00B665A0" w:rsidP="00F60A4D">
            <w:pPr>
              <w:pStyle w:val="TAL"/>
              <w:rPr>
                <w:rFonts w:cs="Arial"/>
                <w:lang w:eastAsia="en-US"/>
              </w:rPr>
            </w:pPr>
            <w:r w:rsidRPr="00B2339F">
              <w:rPr>
                <w:rFonts w:cs="Arial"/>
                <w:lang w:eastAsia="en-US"/>
              </w:rPr>
              <w:t>Enclosure</w:t>
            </w:r>
          </w:p>
        </w:tc>
        <w:tc>
          <w:tcPr>
            <w:tcW w:w="2041" w:type="dxa"/>
          </w:tcPr>
          <w:p w14:paraId="5F229AD3" w14:textId="77777777" w:rsidR="00B665A0" w:rsidRPr="00B2339F" w:rsidRDefault="00B665A0" w:rsidP="00F60A4D">
            <w:pPr>
              <w:pStyle w:val="TAC"/>
              <w:rPr>
                <w:rFonts w:cs="Arial"/>
                <w:lang w:eastAsia="en-US"/>
              </w:rPr>
            </w:pPr>
            <w:r w:rsidRPr="00B2339F">
              <w:rPr>
                <w:rFonts w:cs="Arial"/>
              </w:rPr>
              <w:t>8.2.1</w:t>
            </w:r>
          </w:p>
        </w:tc>
        <w:tc>
          <w:tcPr>
            <w:tcW w:w="2168" w:type="dxa"/>
          </w:tcPr>
          <w:p w14:paraId="4D9A7FD8" w14:textId="77777777" w:rsidR="00B665A0" w:rsidRPr="00B2339F" w:rsidRDefault="00B665A0" w:rsidP="00F60A4D">
            <w:pPr>
              <w:pStyle w:val="TAC"/>
              <w:rPr>
                <w:rFonts w:cs="Arial"/>
                <w:lang w:eastAsia="en-US"/>
              </w:rPr>
            </w:pPr>
            <w:r w:rsidRPr="00B2339F">
              <w:rPr>
                <w:rFonts w:cs="v4.2.0"/>
                <w:lang w:eastAsia="en-US"/>
              </w:rPr>
              <w:t>8.2.1</w:t>
            </w:r>
          </w:p>
        </w:tc>
      </w:tr>
      <w:tr w:rsidR="00B665A0" w:rsidRPr="00B2339F" w14:paraId="66442476" w14:textId="77777777" w:rsidTr="009D7E40">
        <w:tc>
          <w:tcPr>
            <w:tcW w:w="2589" w:type="dxa"/>
          </w:tcPr>
          <w:p w14:paraId="731712A4"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573309D9" w14:textId="77777777" w:rsidR="00B665A0" w:rsidRPr="00B2339F" w:rsidRDefault="00B665A0" w:rsidP="00F60A4D">
            <w:pPr>
              <w:pStyle w:val="TAL"/>
              <w:rPr>
                <w:rFonts w:cs="Arial"/>
                <w:lang w:eastAsia="en-US"/>
              </w:rPr>
            </w:pPr>
            <w:r w:rsidRPr="00B2339F">
              <w:rPr>
                <w:rFonts w:cs="Arial"/>
                <w:lang w:eastAsia="en-US"/>
              </w:rPr>
              <w:t>DC power input/output port</w:t>
            </w:r>
          </w:p>
        </w:tc>
        <w:tc>
          <w:tcPr>
            <w:tcW w:w="2041" w:type="dxa"/>
          </w:tcPr>
          <w:p w14:paraId="5C0DB5CD" w14:textId="77777777" w:rsidR="00B665A0" w:rsidRPr="00B2339F" w:rsidRDefault="00B665A0" w:rsidP="00F60A4D">
            <w:pPr>
              <w:pStyle w:val="TAC"/>
              <w:rPr>
                <w:rFonts w:cs="Arial"/>
                <w:lang w:eastAsia="en-US"/>
              </w:rPr>
            </w:pPr>
            <w:r w:rsidRPr="00B2339F">
              <w:rPr>
                <w:rFonts w:cs="Arial"/>
              </w:rPr>
              <w:t>8.3</w:t>
            </w:r>
          </w:p>
        </w:tc>
        <w:tc>
          <w:tcPr>
            <w:tcW w:w="2168" w:type="dxa"/>
          </w:tcPr>
          <w:p w14:paraId="15046FDD" w14:textId="77777777" w:rsidR="00B665A0" w:rsidRPr="00B2339F" w:rsidRDefault="00B665A0" w:rsidP="00F60A4D">
            <w:pPr>
              <w:pStyle w:val="TAC"/>
              <w:rPr>
                <w:rFonts w:cs="Arial"/>
                <w:lang w:eastAsia="en-US"/>
              </w:rPr>
            </w:pPr>
            <w:r w:rsidRPr="00B2339F">
              <w:rPr>
                <w:rFonts w:cs="v4.2.0"/>
                <w:lang w:eastAsia="en-US"/>
              </w:rPr>
              <w:t>8.3</w:t>
            </w:r>
          </w:p>
        </w:tc>
      </w:tr>
      <w:tr w:rsidR="00B665A0" w:rsidRPr="00B2339F" w14:paraId="736225FA" w14:textId="77777777" w:rsidTr="009D7E40">
        <w:tc>
          <w:tcPr>
            <w:tcW w:w="2589" w:type="dxa"/>
          </w:tcPr>
          <w:p w14:paraId="5F379F07"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73DCB96A" w14:textId="77777777" w:rsidR="00B665A0" w:rsidRPr="00B2339F" w:rsidRDefault="00B665A0" w:rsidP="00F60A4D">
            <w:pPr>
              <w:pStyle w:val="TAL"/>
              <w:rPr>
                <w:rFonts w:cs="Arial"/>
                <w:lang w:val="fr-FR" w:eastAsia="en-US"/>
              </w:rPr>
            </w:pPr>
            <w:r w:rsidRPr="00B2339F">
              <w:rPr>
                <w:rFonts w:cs="Arial"/>
                <w:lang w:val="fr-FR" w:eastAsia="en-US"/>
              </w:rPr>
              <w:t>AC mains input/output port</w:t>
            </w:r>
          </w:p>
        </w:tc>
        <w:tc>
          <w:tcPr>
            <w:tcW w:w="2041" w:type="dxa"/>
          </w:tcPr>
          <w:p w14:paraId="75C20A98" w14:textId="77777777" w:rsidR="00B665A0" w:rsidRPr="00B2339F" w:rsidRDefault="00B665A0" w:rsidP="00F60A4D">
            <w:pPr>
              <w:pStyle w:val="TAC"/>
              <w:rPr>
                <w:rFonts w:cs="Arial"/>
                <w:lang w:eastAsia="en-US"/>
              </w:rPr>
            </w:pPr>
            <w:r w:rsidRPr="00B2339F">
              <w:rPr>
                <w:rFonts w:cs="Arial"/>
              </w:rPr>
              <w:t>8.4</w:t>
            </w:r>
          </w:p>
        </w:tc>
        <w:tc>
          <w:tcPr>
            <w:tcW w:w="2168" w:type="dxa"/>
          </w:tcPr>
          <w:p w14:paraId="301D696C" w14:textId="77777777" w:rsidR="00B665A0" w:rsidRPr="00B2339F" w:rsidRDefault="00B665A0" w:rsidP="00F60A4D">
            <w:pPr>
              <w:pStyle w:val="TAC"/>
              <w:rPr>
                <w:rFonts w:cs="Arial"/>
                <w:lang w:eastAsia="en-US"/>
              </w:rPr>
            </w:pPr>
            <w:r w:rsidRPr="00B2339F">
              <w:rPr>
                <w:rFonts w:cs="v4.2.0"/>
                <w:lang w:eastAsia="en-US"/>
              </w:rPr>
              <w:t>8.4</w:t>
            </w:r>
          </w:p>
        </w:tc>
      </w:tr>
      <w:tr w:rsidR="00B665A0" w:rsidRPr="00B2339F" w14:paraId="6874F71A" w14:textId="77777777" w:rsidTr="009D7E40">
        <w:tc>
          <w:tcPr>
            <w:tcW w:w="2589" w:type="dxa"/>
          </w:tcPr>
          <w:p w14:paraId="1757EE8B" w14:textId="77777777" w:rsidR="00B665A0" w:rsidRPr="00B2339F" w:rsidRDefault="00B665A0" w:rsidP="00F60A4D">
            <w:pPr>
              <w:pStyle w:val="TAL"/>
              <w:rPr>
                <w:rFonts w:cs="Arial"/>
                <w:lang w:eastAsia="en-US"/>
              </w:rPr>
            </w:pPr>
            <w:r w:rsidRPr="00B2339F">
              <w:rPr>
                <w:rFonts w:cs="v4.2.0"/>
                <w:lang w:eastAsia="en-US"/>
              </w:rPr>
              <w:t>Harmonic current emissions</w:t>
            </w:r>
          </w:p>
        </w:tc>
        <w:tc>
          <w:tcPr>
            <w:tcW w:w="1984" w:type="dxa"/>
          </w:tcPr>
          <w:p w14:paraId="236714C1"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4493E3D0" w14:textId="77777777" w:rsidR="00B665A0" w:rsidRPr="00B2339F" w:rsidRDefault="00B665A0" w:rsidP="00F60A4D">
            <w:pPr>
              <w:pStyle w:val="TAC"/>
              <w:rPr>
                <w:rFonts w:cs="Arial"/>
                <w:lang w:eastAsia="en-US"/>
              </w:rPr>
            </w:pPr>
            <w:r w:rsidRPr="00B2339F">
              <w:rPr>
                <w:rFonts w:cs="Arial"/>
              </w:rPr>
              <w:t>8.5</w:t>
            </w:r>
          </w:p>
        </w:tc>
        <w:tc>
          <w:tcPr>
            <w:tcW w:w="2168" w:type="dxa"/>
          </w:tcPr>
          <w:p w14:paraId="78978923" w14:textId="77777777" w:rsidR="00B665A0" w:rsidRPr="00B2339F" w:rsidRDefault="00B665A0" w:rsidP="00F60A4D">
            <w:pPr>
              <w:pStyle w:val="TAC"/>
              <w:rPr>
                <w:rFonts w:cs="Arial"/>
                <w:lang w:eastAsia="en-US"/>
              </w:rPr>
            </w:pPr>
            <w:r w:rsidRPr="00B2339F">
              <w:rPr>
                <w:rFonts w:cs="v4.2.0"/>
                <w:lang w:eastAsia="en-US"/>
              </w:rPr>
              <w:t>8.5</w:t>
            </w:r>
          </w:p>
        </w:tc>
      </w:tr>
      <w:tr w:rsidR="00B665A0" w:rsidRPr="00B2339F" w14:paraId="78FC788F" w14:textId="77777777" w:rsidTr="009D7E40">
        <w:tc>
          <w:tcPr>
            <w:tcW w:w="2589" w:type="dxa"/>
          </w:tcPr>
          <w:p w14:paraId="6A389628" w14:textId="77777777" w:rsidR="00B665A0" w:rsidRPr="00B2339F" w:rsidRDefault="00B665A0" w:rsidP="00F60A4D">
            <w:pPr>
              <w:pStyle w:val="TAL"/>
              <w:rPr>
                <w:rFonts w:cs="Arial"/>
                <w:lang w:eastAsia="en-US"/>
              </w:rPr>
            </w:pPr>
            <w:r w:rsidRPr="00B2339F">
              <w:rPr>
                <w:rFonts w:cs="v4.2.0"/>
                <w:lang w:eastAsia="en-US"/>
              </w:rPr>
              <w:t>Voltage fluctuations and flicker</w:t>
            </w:r>
          </w:p>
        </w:tc>
        <w:tc>
          <w:tcPr>
            <w:tcW w:w="1984" w:type="dxa"/>
          </w:tcPr>
          <w:p w14:paraId="17E56416"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563D5484" w14:textId="77777777" w:rsidR="00B665A0" w:rsidRPr="00B2339F" w:rsidRDefault="00B665A0" w:rsidP="00F60A4D">
            <w:pPr>
              <w:pStyle w:val="TAC"/>
              <w:rPr>
                <w:rFonts w:cs="Arial"/>
                <w:lang w:eastAsia="en-US"/>
              </w:rPr>
            </w:pPr>
            <w:r w:rsidRPr="00B2339F">
              <w:rPr>
                <w:rFonts w:cs="Arial"/>
              </w:rPr>
              <w:t>8.6</w:t>
            </w:r>
          </w:p>
        </w:tc>
        <w:tc>
          <w:tcPr>
            <w:tcW w:w="2168" w:type="dxa"/>
          </w:tcPr>
          <w:p w14:paraId="09E03275" w14:textId="77777777" w:rsidR="00B665A0" w:rsidRPr="00B2339F" w:rsidRDefault="00B665A0" w:rsidP="00F60A4D">
            <w:pPr>
              <w:pStyle w:val="TAC"/>
              <w:rPr>
                <w:rFonts w:cs="Arial"/>
                <w:lang w:eastAsia="en-US"/>
              </w:rPr>
            </w:pPr>
            <w:r w:rsidRPr="00B2339F">
              <w:rPr>
                <w:rFonts w:cs="v4.2.0"/>
                <w:lang w:eastAsia="en-US"/>
              </w:rPr>
              <w:t>8.6</w:t>
            </w:r>
          </w:p>
        </w:tc>
      </w:tr>
      <w:tr w:rsidR="00B665A0" w:rsidRPr="00B2339F" w14:paraId="6F33E351" w14:textId="77777777" w:rsidTr="009D7E40">
        <w:tc>
          <w:tcPr>
            <w:tcW w:w="2589" w:type="dxa"/>
          </w:tcPr>
          <w:p w14:paraId="08A9FFC9" w14:textId="77777777" w:rsidR="00B665A0" w:rsidRPr="00B2339F" w:rsidRDefault="00B665A0" w:rsidP="00F60A4D">
            <w:pPr>
              <w:pStyle w:val="TAL"/>
              <w:rPr>
                <w:rFonts w:cs="Arial"/>
                <w:lang w:eastAsia="en-US"/>
              </w:rPr>
            </w:pPr>
            <w:r w:rsidRPr="00B2339F">
              <w:rPr>
                <w:rFonts w:cs="Arial"/>
                <w:lang w:eastAsia="en-US"/>
              </w:rPr>
              <w:t>Conducted emission</w:t>
            </w:r>
          </w:p>
        </w:tc>
        <w:tc>
          <w:tcPr>
            <w:tcW w:w="1984" w:type="dxa"/>
          </w:tcPr>
          <w:p w14:paraId="7CC682FB" w14:textId="77777777" w:rsidR="00B665A0" w:rsidRPr="00B2339F" w:rsidRDefault="00B665A0" w:rsidP="00F60A4D">
            <w:pPr>
              <w:pStyle w:val="TAL"/>
              <w:rPr>
                <w:rFonts w:cs="Arial"/>
                <w:lang w:eastAsia="en-US"/>
              </w:rPr>
            </w:pPr>
            <w:r w:rsidRPr="00B2339F">
              <w:rPr>
                <w:rFonts w:cs="Arial"/>
                <w:lang w:eastAsia="en-US"/>
              </w:rPr>
              <w:t>Telecommunication port</w:t>
            </w:r>
          </w:p>
        </w:tc>
        <w:tc>
          <w:tcPr>
            <w:tcW w:w="2041" w:type="dxa"/>
          </w:tcPr>
          <w:p w14:paraId="669BC387" w14:textId="77777777" w:rsidR="00B665A0" w:rsidRPr="00B2339F" w:rsidRDefault="00B665A0" w:rsidP="00F60A4D">
            <w:pPr>
              <w:pStyle w:val="TAC"/>
              <w:rPr>
                <w:rFonts w:cs="Arial"/>
                <w:lang w:eastAsia="en-US"/>
              </w:rPr>
            </w:pPr>
            <w:r w:rsidRPr="00B2339F">
              <w:rPr>
                <w:rFonts w:cs="Arial"/>
              </w:rPr>
              <w:t>8.7</w:t>
            </w:r>
          </w:p>
        </w:tc>
        <w:tc>
          <w:tcPr>
            <w:tcW w:w="2168" w:type="dxa"/>
          </w:tcPr>
          <w:p w14:paraId="00A90510" w14:textId="77777777" w:rsidR="00B665A0" w:rsidRPr="00B2339F" w:rsidRDefault="00B665A0" w:rsidP="00F60A4D">
            <w:pPr>
              <w:pStyle w:val="TAC"/>
              <w:rPr>
                <w:rFonts w:cs="Arial"/>
                <w:lang w:eastAsia="en-US"/>
              </w:rPr>
            </w:pPr>
            <w:r w:rsidRPr="00B2339F">
              <w:rPr>
                <w:rFonts w:cs="Arial"/>
                <w:lang w:eastAsia="en-US"/>
              </w:rPr>
              <w:t>8.7</w:t>
            </w:r>
          </w:p>
        </w:tc>
      </w:tr>
    </w:tbl>
    <w:p w14:paraId="34A49696" w14:textId="77777777" w:rsidR="00B665A0" w:rsidRPr="00B2339F" w:rsidRDefault="00B665A0" w:rsidP="00B665A0">
      <w:pPr>
        <w:pStyle w:val="B1"/>
        <w:rPr>
          <w:lang w:eastAsia="zh-CN"/>
        </w:rPr>
      </w:pPr>
    </w:p>
    <w:p w14:paraId="2931B6C2" w14:textId="77777777" w:rsidR="00B665A0" w:rsidRPr="00B2339F" w:rsidRDefault="00B665A0" w:rsidP="00B665A0">
      <w:pPr>
        <w:pStyle w:val="TH"/>
      </w:pPr>
      <w:r w:rsidRPr="00B2339F">
        <w:t>Table 7.3.2: Alternative immunity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B665A0" w:rsidRPr="00B2339F" w14:paraId="7CFE5603" w14:textId="77777777" w:rsidTr="009D7E40">
        <w:tc>
          <w:tcPr>
            <w:tcW w:w="2305" w:type="dxa"/>
          </w:tcPr>
          <w:p w14:paraId="733D0824" w14:textId="77777777" w:rsidR="00B665A0" w:rsidRPr="00B2339F" w:rsidRDefault="00B665A0" w:rsidP="00F60A4D">
            <w:pPr>
              <w:pStyle w:val="TAH"/>
              <w:rPr>
                <w:rFonts w:cs="Arial"/>
                <w:lang w:eastAsia="en-US"/>
              </w:rPr>
            </w:pPr>
            <w:r w:rsidRPr="00B2339F">
              <w:rPr>
                <w:rFonts w:cs="Arial"/>
                <w:lang w:eastAsia="en-US"/>
              </w:rPr>
              <w:t>Phenomenon</w:t>
            </w:r>
          </w:p>
        </w:tc>
        <w:tc>
          <w:tcPr>
            <w:tcW w:w="2410" w:type="dxa"/>
          </w:tcPr>
          <w:p w14:paraId="076E3ADA"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2AD474B8"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338E812C"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2A09B0C3" w14:textId="77777777" w:rsidTr="009D7E40">
        <w:tc>
          <w:tcPr>
            <w:tcW w:w="2305" w:type="dxa"/>
          </w:tcPr>
          <w:p w14:paraId="4436B9E9" w14:textId="77777777" w:rsidR="00B665A0" w:rsidRPr="00B2339F" w:rsidDel="00014DAC" w:rsidRDefault="00B665A0" w:rsidP="00A65800">
            <w:pPr>
              <w:pStyle w:val="TAL"/>
              <w:rPr>
                <w:rFonts w:cs="Arial"/>
                <w:lang w:eastAsia="en-US"/>
              </w:rPr>
            </w:pPr>
            <w:r w:rsidRPr="00B2339F">
              <w:rPr>
                <w:rFonts w:cs="Arial"/>
                <w:lang w:eastAsia="en-US"/>
              </w:rPr>
              <w:t>RF electro</w:t>
            </w:r>
            <w:r w:rsidRPr="00B2339F">
              <w:rPr>
                <w:rFonts w:cs="Arial"/>
                <w:lang w:eastAsia="en-US"/>
              </w:rPr>
              <w:softHyphen/>
              <w:t xml:space="preserve">magnetic field (80 - </w:t>
            </w:r>
            <w:r w:rsidR="00A65800" w:rsidRPr="00B2339F">
              <w:rPr>
                <w:rFonts w:cs="Arial"/>
                <w:lang w:eastAsia="en-US"/>
              </w:rPr>
              <w:t>6000 </w:t>
            </w:r>
            <w:r w:rsidRPr="00B2339F">
              <w:rPr>
                <w:rFonts w:cs="Arial"/>
                <w:lang w:eastAsia="en-US"/>
              </w:rPr>
              <w:t>MHz)</w:t>
            </w:r>
          </w:p>
        </w:tc>
        <w:tc>
          <w:tcPr>
            <w:tcW w:w="2410" w:type="dxa"/>
          </w:tcPr>
          <w:p w14:paraId="0286ED33"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0D4670EE" w14:textId="77777777" w:rsidR="00B665A0" w:rsidRPr="00B2339F" w:rsidRDefault="00B665A0" w:rsidP="00F60A4D">
            <w:pPr>
              <w:pStyle w:val="TAC"/>
              <w:rPr>
                <w:rFonts w:cs="Arial"/>
                <w:lang w:eastAsia="en-US"/>
              </w:rPr>
            </w:pPr>
            <w:r w:rsidRPr="00B2339F">
              <w:rPr>
                <w:rFonts w:cs="v4.2.0"/>
                <w:lang w:eastAsia="en-US"/>
              </w:rPr>
              <w:t>9.3</w:t>
            </w:r>
          </w:p>
        </w:tc>
        <w:tc>
          <w:tcPr>
            <w:tcW w:w="2168" w:type="dxa"/>
          </w:tcPr>
          <w:p w14:paraId="6267252A" w14:textId="77777777" w:rsidR="00B665A0" w:rsidRPr="00B2339F" w:rsidRDefault="00B665A0" w:rsidP="00F60A4D">
            <w:pPr>
              <w:pStyle w:val="TAC"/>
              <w:rPr>
                <w:rFonts w:cs="Arial"/>
                <w:lang w:eastAsia="en-US"/>
              </w:rPr>
            </w:pPr>
            <w:r w:rsidRPr="00B2339F">
              <w:rPr>
                <w:rFonts w:cs="v4.2.0"/>
                <w:lang w:eastAsia="en-US"/>
              </w:rPr>
              <w:t>9.2</w:t>
            </w:r>
          </w:p>
        </w:tc>
      </w:tr>
      <w:tr w:rsidR="00B665A0" w:rsidRPr="00B2339F" w14:paraId="132037B8" w14:textId="77777777" w:rsidTr="009D7E40">
        <w:tc>
          <w:tcPr>
            <w:tcW w:w="2305" w:type="dxa"/>
          </w:tcPr>
          <w:p w14:paraId="50CF04B4" w14:textId="77777777" w:rsidR="00B665A0" w:rsidRPr="00B2339F" w:rsidRDefault="00B665A0" w:rsidP="00F60A4D">
            <w:pPr>
              <w:pStyle w:val="TAL"/>
              <w:rPr>
                <w:rFonts w:cs="Arial"/>
                <w:lang w:eastAsia="en-US"/>
              </w:rPr>
            </w:pPr>
            <w:r w:rsidRPr="00B2339F">
              <w:rPr>
                <w:rFonts w:cs="Arial"/>
                <w:lang w:eastAsia="en-US"/>
              </w:rPr>
              <w:t>Electrostatic discharge</w:t>
            </w:r>
          </w:p>
        </w:tc>
        <w:tc>
          <w:tcPr>
            <w:tcW w:w="2410" w:type="dxa"/>
          </w:tcPr>
          <w:p w14:paraId="30F43B64"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2497488A" w14:textId="77777777" w:rsidR="00B665A0" w:rsidRPr="00B2339F" w:rsidRDefault="00B665A0" w:rsidP="00F60A4D">
            <w:pPr>
              <w:pStyle w:val="TAC"/>
              <w:rPr>
                <w:rFonts w:cs="Arial"/>
                <w:lang w:eastAsia="en-US"/>
              </w:rPr>
            </w:pPr>
            <w:r w:rsidRPr="00B2339F">
              <w:rPr>
                <w:rFonts w:cs="v4.2.0"/>
                <w:lang w:eastAsia="en-US"/>
              </w:rPr>
              <w:t>9.4</w:t>
            </w:r>
          </w:p>
        </w:tc>
        <w:tc>
          <w:tcPr>
            <w:tcW w:w="2168" w:type="dxa"/>
          </w:tcPr>
          <w:p w14:paraId="5AC6AE79" w14:textId="77777777" w:rsidR="00B665A0" w:rsidRPr="00B2339F" w:rsidRDefault="00B665A0" w:rsidP="00F60A4D">
            <w:pPr>
              <w:pStyle w:val="TAC"/>
              <w:rPr>
                <w:rFonts w:cs="Arial"/>
                <w:lang w:eastAsia="en-US"/>
              </w:rPr>
            </w:pPr>
            <w:r w:rsidRPr="00B2339F">
              <w:rPr>
                <w:rFonts w:cs="v4.2.0"/>
                <w:lang w:eastAsia="en-US"/>
              </w:rPr>
              <w:t>9.3</w:t>
            </w:r>
          </w:p>
        </w:tc>
      </w:tr>
      <w:tr w:rsidR="00B665A0" w:rsidRPr="00B2339F" w14:paraId="32F284A0" w14:textId="77777777" w:rsidTr="009D7E40">
        <w:tc>
          <w:tcPr>
            <w:tcW w:w="2305" w:type="dxa"/>
          </w:tcPr>
          <w:p w14:paraId="56064690" w14:textId="77777777" w:rsidR="00B665A0" w:rsidRPr="00B2339F" w:rsidRDefault="00B665A0" w:rsidP="00F60A4D">
            <w:pPr>
              <w:pStyle w:val="TAL"/>
              <w:rPr>
                <w:rFonts w:cs="Arial"/>
                <w:lang w:eastAsia="en-US"/>
              </w:rPr>
            </w:pPr>
            <w:r w:rsidRPr="00B2339F">
              <w:rPr>
                <w:rFonts w:cs="Arial"/>
                <w:lang w:eastAsia="en-US"/>
              </w:rPr>
              <w:t>Fast transients common mode</w:t>
            </w:r>
          </w:p>
        </w:tc>
        <w:tc>
          <w:tcPr>
            <w:tcW w:w="2410" w:type="dxa"/>
          </w:tcPr>
          <w:p w14:paraId="49CDEF68"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7C66549A" w14:textId="77777777" w:rsidR="00B665A0" w:rsidRPr="00B2339F" w:rsidRDefault="00B665A0" w:rsidP="00F60A4D">
            <w:pPr>
              <w:pStyle w:val="TAC"/>
              <w:rPr>
                <w:rFonts w:cs="Arial"/>
                <w:lang w:eastAsia="en-US"/>
              </w:rPr>
            </w:pPr>
            <w:r w:rsidRPr="00B2339F">
              <w:rPr>
                <w:rFonts w:cs="v4.2.0"/>
                <w:lang w:eastAsia="en-US"/>
              </w:rPr>
              <w:t>9.5</w:t>
            </w:r>
          </w:p>
        </w:tc>
        <w:tc>
          <w:tcPr>
            <w:tcW w:w="2168" w:type="dxa"/>
          </w:tcPr>
          <w:p w14:paraId="7CC88064" w14:textId="77777777" w:rsidR="00B665A0" w:rsidRPr="00B2339F" w:rsidRDefault="00B665A0" w:rsidP="00F60A4D">
            <w:pPr>
              <w:pStyle w:val="TAC"/>
              <w:rPr>
                <w:rFonts w:cs="Arial"/>
                <w:lang w:eastAsia="en-US"/>
              </w:rPr>
            </w:pPr>
            <w:r w:rsidRPr="00B2339F">
              <w:rPr>
                <w:rFonts w:cs="v4.2.0"/>
                <w:lang w:eastAsia="en-US"/>
              </w:rPr>
              <w:t>9.4</w:t>
            </w:r>
          </w:p>
        </w:tc>
      </w:tr>
      <w:tr w:rsidR="00B665A0" w:rsidRPr="00B2339F" w14:paraId="5985100B" w14:textId="77777777" w:rsidTr="009D7E40">
        <w:tc>
          <w:tcPr>
            <w:tcW w:w="2305" w:type="dxa"/>
          </w:tcPr>
          <w:p w14:paraId="1CD6B130" w14:textId="77777777" w:rsidR="00B665A0" w:rsidRPr="00B2339F" w:rsidRDefault="00B665A0" w:rsidP="00F60A4D">
            <w:pPr>
              <w:pStyle w:val="TAL"/>
              <w:rPr>
                <w:rFonts w:cs="Arial"/>
                <w:lang w:eastAsia="en-US"/>
              </w:rPr>
            </w:pPr>
            <w:r w:rsidRPr="00B2339F">
              <w:rPr>
                <w:rFonts w:cs="Arial"/>
                <w:lang w:eastAsia="en-US"/>
              </w:rPr>
              <w:t>RF common mode (0,15 - 80 MHz)</w:t>
            </w:r>
          </w:p>
        </w:tc>
        <w:tc>
          <w:tcPr>
            <w:tcW w:w="2410" w:type="dxa"/>
          </w:tcPr>
          <w:p w14:paraId="735847B7"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1CC42A0C" w14:textId="77777777" w:rsidR="00B665A0" w:rsidRPr="00B2339F" w:rsidRDefault="00B665A0" w:rsidP="00F60A4D">
            <w:pPr>
              <w:pStyle w:val="TAC"/>
              <w:rPr>
                <w:rFonts w:cs="Arial"/>
                <w:lang w:eastAsia="en-US"/>
              </w:rPr>
            </w:pPr>
            <w:r w:rsidRPr="00B2339F">
              <w:rPr>
                <w:rFonts w:cs="v4.2.0"/>
                <w:lang w:eastAsia="en-US"/>
              </w:rPr>
              <w:t>9.6</w:t>
            </w:r>
          </w:p>
        </w:tc>
        <w:tc>
          <w:tcPr>
            <w:tcW w:w="2168" w:type="dxa"/>
          </w:tcPr>
          <w:p w14:paraId="2C8DDDDC" w14:textId="77777777" w:rsidR="00B665A0" w:rsidRPr="00B2339F" w:rsidRDefault="00B665A0" w:rsidP="00F60A4D">
            <w:pPr>
              <w:pStyle w:val="TAC"/>
              <w:rPr>
                <w:rFonts w:cs="Arial"/>
                <w:lang w:eastAsia="en-US"/>
              </w:rPr>
            </w:pPr>
            <w:r w:rsidRPr="00B2339F">
              <w:rPr>
                <w:rFonts w:cs="v4.2.0"/>
                <w:lang w:eastAsia="en-US"/>
              </w:rPr>
              <w:t>9.5</w:t>
            </w:r>
          </w:p>
        </w:tc>
      </w:tr>
      <w:tr w:rsidR="00B665A0" w:rsidRPr="00B2339F" w14:paraId="3FA78FE9" w14:textId="77777777" w:rsidTr="009D7E40">
        <w:tc>
          <w:tcPr>
            <w:tcW w:w="2305" w:type="dxa"/>
          </w:tcPr>
          <w:p w14:paraId="60C56F01" w14:textId="77777777" w:rsidR="00B665A0" w:rsidRPr="00B2339F" w:rsidRDefault="00B665A0" w:rsidP="00F60A4D">
            <w:pPr>
              <w:pStyle w:val="TAL"/>
              <w:rPr>
                <w:rFonts w:cs="Arial"/>
                <w:lang w:eastAsia="en-US"/>
              </w:rPr>
            </w:pPr>
            <w:r w:rsidRPr="00B2339F">
              <w:rPr>
                <w:rFonts w:cs="Arial"/>
                <w:lang w:eastAsia="en-US"/>
              </w:rPr>
              <w:t>Voltage dips and interruptions</w:t>
            </w:r>
          </w:p>
        </w:tc>
        <w:tc>
          <w:tcPr>
            <w:tcW w:w="2410" w:type="dxa"/>
          </w:tcPr>
          <w:p w14:paraId="1140609E" w14:textId="77777777" w:rsidR="00B665A0" w:rsidRPr="00B2339F" w:rsidRDefault="00B665A0" w:rsidP="00F60A4D">
            <w:pPr>
              <w:pStyle w:val="TAL"/>
              <w:rPr>
                <w:rFonts w:cs="v4.2.0"/>
                <w:lang w:eastAsia="en-US"/>
              </w:rPr>
            </w:pPr>
            <w:r w:rsidRPr="00B2339F">
              <w:rPr>
                <w:rFonts w:cs="v4.2.0"/>
                <w:lang w:eastAsia="en-US"/>
              </w:rPr>
              <w:t>AC mains power input ports</w:t>
            </w:r>
          </w:p>
        </w:tc>
        <w:tc>
          <w:tcPr>
            <w:tcW w:w="2041" w:type="dxa"/>
          </w:tcPr>
          <w:p w14:paraId="6DC74C69" w14:textId="77777777" w:rsidR="00B665A0" w:rsidRPr="00B2339F" w:rsidRDefault="00B665A0" w:rsidP="00F60A4D">
            <w:pPr>
              <w:pStyle w:val="TAC"/>
              <w:rPr>
                <w:rFonts w:cs="Arial"/>
                <w:lang w:eastAsia="en-US"/>
              </w:rPr>
            </w:pPr>
            <w:r w:rsidRPr="00B2339F">
              <w:rPr>
                <w:rFonts w:cs="v4.2.0"/>
                <w:lang w:eastAsia="en-US"/>
              </w:rPr>
              <w:t>9.7</w:t>
            </w:r>
          </w:p>
        </w:tc>
        <w:tc>
          <w:tcPr>
            <w:tcW w:w="2168" w:type="dxa"/>
          </w:tcPr>
          <w:p w14:paraId="11CB4F22" w14:textId="77777777" w:rsidR="00B665A0" w:rsidRPr="00B2339F" w:rsidRDefault="00B665A0" w:rsidP="00F60A4D">
            <w:pPr>
              <w:pStyle w:val="TAC"/>
              <w:rPr>
                <w:rFonts w:cs="Arial"/>
                <w:lang w:eastAsia="en-US"/>
              </w:rPr>
            </w:pPr>
            <w:r w:rsidRPr="00B2339F">
              <w:rPr>
                <w:rFonts w:cs="v4.2.0"/>
                <w:lang w:eastAsia="en-US"/>
              </w:rPr>
              <w:t>9.6</w:t>
            </w:r>
          </w:p>
        </w:tc>
      </w:tr>
      <w:tr w:rsidR="00B665A0" w:rsidRPr="00B2339F" w14:paraId="4FBBA5F0" w14:textId="77777777" w:rsidTr="009D7E40">
        <w:tc>
          <w:tcPr>
            <w:tcW w:w="2305" w:type="dxa"/>
          </w:tcPr>
          <w:p w14:paraId="1A48BF34" w14:textId="77777777" w:rsidR="00B665A0" w:rsidRPr="00B2339F" w:rsidRDefault="00B665A0" w:rsidP="00F60A4D">
            <w:pPr>
              <w:pStyle w:val="TAL"/>
              <w:rPr>
                <w:rFonts w:cs="Arial"/>
                <w:lang w:eastAsia="en-US"/>
              </w:rPr>
            </w:pPr>
            <w:r w:rsidRPr="00B2339F">
              <w:rPr>
                <w:rFonts w:cs="Arial"/>
                <w:lang w:eastAsia="en-US"/>
              </w:rPr>
              <w:t>Surges, common and differential mode</w:t>
            </w:r>
          </w:p>
        </w:tc>
        <w:tc>
          <w:tcPr>
            <w:tcW w:w="2410" w:type="dxa"/>
          </w:tcPr>
          <w:p w14:paraId="73DBF465" w14:textId="77777777" w:rsidR="00B665A0" w:rsidRPr="00B2339F" w:rsidRDefault="00B665A0" w:rsidP="00F60A4D">
            <w:pPr>
              <w:pStyle w:val="TAL"/>
              <w:rPr>
                <w:rFonts w:cs="v4.2.0"/>
                <w:lang w:eastAsia="en-US"/>
              </w:rPr>
            </w:pPr>
            <w:r w:rsidRPr="00B2339F">
              <w:rPr>
                <w:rFonts w:cs="v4.2.0"/>
                <w:lang w:eastAsia="en-US"/>
              </w:rPr>
              <w:t>AC power input ports and telecommunications port</w:t>
            </w:r>
          </w:p>
        </w:tc>
        <w:tc>
          <w:tcPr>
            <w:tcW w:w="2041" w:type="dxa"/>
          </w:tcPr>
          <w:p w14:paraId="583BC3F8" w14:textId="77777777" w:rsidR="00B665A0" w:rsidRPr="00B2339F" w:rsidRDefault="00B665A0" w:rsidP="00F60A4D">
            <w:pPr>
              <w:pStyle w:val="TAC"/>
              <w:rPr>
                <w:rFonts w:cs="Arial"/>
                <w:lang w:eastAsia="en-US"/>
              </w:rPr>
            </w:pPr>
            <w:r w:rsidRPr="00B2339F">
              <w:rPr>
                <w:rFonts w:cs="v4.2.0"/>
                <w:lang w:eastAsia="en-US"/>
              </w:rPr>
              <w:t>9.8</w:t>
            </w:r>
          </w:p>
        </w:tc>
        <w:tc>
          <w:tcPr>
            <w:tcW w:w="2168" w:type="dxa"/>
          </w:tcPr>
          <w:p w14:paraId="07D9F5E9" w14:textId="77777777" w:rsidR="00B665A0" w:rsidRPr="00B2339F" w:rsidRDefault="00B665A0" w:rsidP="00F60A4D">
            <w:pPr>
              <w:pStyle w:val="TAC"/>
              <w:rPr>
                <w:rFonts w:cs="Arial"/>
                <w:lang w:eastAsia="en-US"/>
              </w:rPr>
            </w:pPr>
            <w:r w:rsidRPr="00B2339F">
              <w:rPr>
                <w:rFonts w:cs="v4.2.0"/>
                <w:lang w:eastAsia="en-US"/>
              </w:rPr>
              <w:t>9.7</w:t>
            </w:r>
          </w:p>
        </w:tc>
      </w:tr>
    </w:tbl>
    <w:p w14:paraId="6CD9CE2A" w14:textId="77777777" w:rsidR="00B665A0" w:rsidRPr="00B2339F" w:rsidRDefault="00B665A0" w:rsidP="00B665A0"/>
    <w:p w14:paraId="7AC70343" w14:textId="77777777" w:rsidR="000225C1" w:rsidRPr="00B2339F" w:rsidRDefault="000225C1">
      <w:pPr>
        <w:pStyle w:val="Heading1"/>
      </w:pPr>
      <w:bookmarkStart w:id="131" w:name="_Toc20994561"/>
      <w:bookmarkStart w:id="132" w:name="_Toc131612091"/>
      <w:bookmarkStart w:id="133" w:name="_Toc131612185"/>
      <w:r w:rsidRPr="00B2339F">
        <w:t>8</w:t>
      </w:r>
      <w:r w:rsidRPr="00B2339F">
        <w:tab/>
        <w:t>Emission</w:t>
      </w:r>
      <w:bookmarkEnd w:id="131"/>
      <w:bookmarkEnd w:id="132"/>
      <w:bookmarkEnd w:id="133"/>
    </w:p>
    <w:p w14:paraId="3FD511A8" w14:textId="77777777" w:rsidR="000225C1" w:rsidRPr="00B2339F" w:rsidRDefault="000225C1">
      <w:pPr>
        <w:pStyle w:val="Heading2"/>
      </w:pPr>
      <w:bookmarkStart w:id="134" w:name="_Toc20994562"/>
      <w:bookmarkStart w:id="135" w:name="_Toc131612092"/>
      <w:bookmarkStart w:id="136" w:name="_Toc131612186"/>
      <w:r w:rsidRPr="00B2339F">
        <w:t>8.1</w:t>
      </w:r>
      <w:r w:rsidRPr="00B2339F">
        <w:tab/>
        <w:t>Test configurations</w:t>
      </w:r>
      <w:bookmarkEnd w:id="134"/>
      <w:bookmarkEnd w:id="135"/>
      <w:bookmarkEnd w:id="136"/>
    </w:p>
    <w:p w14:paraId="6C133EA8" w14:textId="77777777" w:rsidR="000225C1" w:rsidRPr="00B2339F" w:rsidRDefault="000225C1">
      <w:pPr>
        <w:rPr>
          <w:rFonts w:cs="v4.2.0"/>
        </w:rPr>
      </w:pPr>
      <w:r w:rsidRPr="00B2339F">
        <w:rPr>
          <w:rFonts w:cs="v4.2.0"/>
        </w:rPr>
        <w:t>This subclause defines the configurations for emission tests as follows:</w:t>
      </w:r>
    </w:p>
    <w:p w14:paraId="3957B110" w14:textId="77777777" w:rsidR="000225C1" w:rsidRPr="00B2339F" w:rsidRDefault="000225C1">
      <w:pPr>
        <w:ind w:left="568" w:hanging="284"/>
        <w:rPr>
          <w:rFonts w:cs="v4.2.0"/>
        </w:rPr>
      </w:pPr>
      <w:r w:rsidRPr="00B2339F">
        <w:rPr>
          <w:rFonts w:cs="v4.2.0"/>
        </w:rPr>
        <w:t>-</w:t>
      </w:r>
      <w:r w:rsidRPr="00B2339F">
        <w:rPr>
          <w:rFonts w:cs="v4.2.0"/>
        </w:rPr>
        <w:tab/>
        <w:t>the equipment shall be tested under normal test conditions as specified in the functional standards;</w:t>
      </w:r>
    </w:p>
    <w:p w14:paraId="74307A5E" w14:textId="77777777" w:rsidR="000225C1" w:rsidRPr="00B2339F" w:rsidRDefault="000225C1">
      <w:pPr>
        <w:ind w:left="568" w:hanging="284"/>
        <w:rPr>
          <w:rFonts w:cs="v4.2.0"/>
        </w:rPr>
      </w:pPr>
      <w:r w:rsidRPr="00B2339F">
        <w:rPr>
          <w:rFonts w:cs="v4.2.0"/>
        </w:rPr>
        <w:t>-</w:t>
      </w:r>
      <w:r w:rsidRPr="00B2339F">
        <w:rPr>
          <w:rFonts w:cs="v4.2.0"/>
        </w:rPr>
        <w:tab/>
        <w:t>the test configuration shall be as close to normal intended use as possible;</w:t>
      </w:r>
    </w:p>
    <w:p w14:paraId="02D353E6" w14:textId="77777777" w:rsidR="000225C1" w:rsidRPr="00B2339F" w:rsidRDefault="000225C1">
      <w:pPr>
        <w:ind w:left="568" w:hanging="284"/>
        <w:rPr>
          <w:rFonts w:cs="v4.2.0"/>
        </w:rPr>
      </w:pPr>
      <w:r w:rsidRPr="00B2339F">
        <w:rPr>
          <w:rFonts w:cs="v4.2.0"/>
        </w:rPr>
        <w:t>-</w:t>
      </w:r>
      <w:r w:rsidRPr="00B2339F">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004659D4" w14:textId="77777777" w:rsidR="000225C1" w:rsidRPr="00B2339F" w:rsidRDefault="000225C1">
      <w:pPr>
        <w:ind w:left="568" w:hanging="284"/>
        <w:rPr>
          <w:rFonts w:cs="v4.2.0"/>
        </w:rPr>
      </w:pPr>
      <w:r w:rsidRPr="00B2339F">
        <w:rPr>
          <w:rFonts w:cs="v4.2.0"/>
        </w:rPr>
        <w:t>-</w:t>
      </w:r>
      <w:r w:rsidRPr="00B2339F">
        <w:rPr>
          <w:rFonts w:cs="v4.2.0"/>
        </w:rPr>
        <w:tab/>
        <w:t>if the equipment has a large number of ports, then a sufficient number shall be selected to simulate actual operation conditions and to ensure that all the different types of termination are tested;</w:t>
      </w:r>
    </w:p>
    <w:p w14:paraId="25F0C122" w14:textId="77777777" w:rsidR="000225C1" w:rsidRPr="00B2339F" w:rsidRDefault="000225C1">
      <w:pPr>
        <w:ind w:left="568" w:hanging="284"/>
        <w:rPr>
          <w:rFonts w:cs="v4.2.0"/>
        </w:rPr>
      </w:pPr>
      <w:r w:rsidRPr="00B2339F">
        <w:rPr>
          <w:rFonts w:cs="v4.2.0"/>
        </w:rPr>
        <w:lastRenderedPageBreak/>
        <w:t>-</w:t>
      </w:r>
      <w:r w:rsidRPr="00B2339F">
        <w:rPr>
          <w:rFonts w:cs="v4.2.0"/>
        </w:rPr>
        <w:tab/>
        <w:t>the test conditions, test configuration and mode of operation shall be recorded in the test report;</w:t>
      </w:r>
    </w:p>
    <w:p w14:paraId="202DF8C9" w14:textId="77777777" w:rsidR="000225C1" w:rsidRPr="00B2339F" w:rsidRDefault="000225C1">
      <w:pPr>
        <w:ind w:left="568" w:hanging="284"/>
        <w:rPr>
          <w:rFonts w:cs="v4.2.0"/>
        </w:rPr>
      </w:pPr>
      <w:r w:rsidRPr="00B2339F">
        <w:rPr>
          <w:rFonts w:cs="v4.2.0"/>
        </w:rPr>
        <w:t>-</w:t>
      </w:r>
      <w:r w:rsidRPr="00B2339F">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EADEC85" w14:textId="77777777" w:rsidR="000225C1" w:rsidRPr="00B2339F" w:rsidRDefault="000225C1">
      <w:pPr>
        <w:ind w:left="568" w:hanging="284"/>
        <w:rPr>
          <w:rFonts w:cs="v4.2.0"/>
        </w:rPr>
      </w:pPr>
      <w:r w:rsidRPr="00B2339F">
        <w:rPr>
          <w:rFonts w:cs="v4.2.0"/>
        </w:rPr>
        <w:t>-</w:t>
      </w:r>
      <w:r w:rsidRPr="00B2339F">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577852" w14:textId="77777777" w:rsidR="000225C1" w:rsidRPr="00B2339F" w:rsidRDefault="000225C1">
      <w:pPr>
        <w:ind w:left="568" w:hanging="284"/>
        <w:rPr>
          <w:rFonts w:cs="v4.2.0"/>
        </w:rPr>
      </w:pPr>
      <w:r w:rsidRPr="00B2339F">
        <w:rPr>
          <w:rFonts w:cs="v4.2.0"/>
        </w:rPr>
        <w:t>-</w:t>
      </w:r>
      <w:r w:rsidRPr="00B2339F">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63AF98A2" w14:textId="77777777" w:rsidR="000225C1" w:rsidRPr="00B2339F" w:rsidRDefault="000225C1">
      <w:pPr>
        <w:pStyle w:val="Heading2"/>
      </w:pPr>
      <w:bookmarkStart w:id="137" w:name="_Toc20994563"/>
      <w:bookmarkStart w:id="138" w:name="_Toc131612093"/>
      <w:bookmarkStart w:id="139" w:name="_Toc131612187"/>
      <w:r w:rsidRPr="00B2339F">
        <w:t>8.2</w:t>
      </w:r>
      <w:r w:rsidRPr="00B2339F">
        <w:tab/>
        <w:t>Radiated emission from Base station, Repeater and ancillary equipment</w:t>
      </w:r>
      <w:bookmarkEnd w:id="137"/>
      <w:bookmarkEnd w:id="138"/>
      <w:bookmarkEnd w:id="139"/>
    </w:p>
    <w:p w14:paraId="627F7D8E" w14:textId="77777777" w:rsidR="000225C1" w:rsidRPr="00B2339F" w:rsidRDefault="000225C1">
      <w:pPr>
        <w:pStyle w:val="Heading3"/>
      </w:pPr>
      <w:bookmarkStart w:id="140" w:name="_Toc20994564"/>
      <w:bookmarkStart w:id="141" w:name="_Toc131612094"/>
      <w:bookmarkStart w:id="142" w:name="_Toc131612188"/>
      <w:r w:rsidRPr="00B2339F">
        <w:t>8.2.1</w:t>
      </w:r>
      <w:r w:rsidRPr="00B2339F">
        <w:tab/>
        <w:t>Radiated emission, Base stations and Repeater</w:t>
      </w:r>
      <w:bookmarkEnd w:id="140"/>
      <w:bookmarkEnd w:id="141"/>
      <w:bookmarkEnd w:id="142"/>
    </w:p>
    <w:p w14:paraId="50009058" w14:textId="77777777" w:rsidR="000225C1" w:rsidRPr="00B2339F" w:rsidRDefault="000225C1">
      <w:pPr>
        <w:rPr>
          <w:rFonts w:cs="v4.2.0"/>
        </w:rPr>
      </w:pPr>
      <w:r w:rsidRPr="00B2339F">
        <w:rPr>
          <w:rFonts w:cs="v4.2.0"/>
        </w:rPr>
        <w:t>This test is applicable to Base station and Repeater. This test shall be performed on a representative configuration of the Base station or Repeater.</w:t>
      </w:r>
    </w:p>
    <w:p w14:paraId="40AE5F0E" w14:textId="77777777" w:rsidR="000225C1" w:rsidRPr="00B2339F" w:rsidRDefault="000225C1">
      <w:pPr>
        <w:pStyle w:val="Heading4"/>
      </w:pPr>
      <w:bookmarkStart w:id="143" w:name="_Toc20994565"/>
      <w:bookmarkStart w:id="144" w:name="_Toc131612095"/>
      <w:bookmarkStart w:id="145" w:name="_Toc131612189"/>
      <w:r w:rsidRPr="00B2339F">
        <w:t>8.2.1.1</w:t>
      </w:r>
      <w:r w:rsidRPr="00B2339F">
        <w:tab/>
        <w:t>Definition</w:t>
      </w:r>
      <w:bookmarkEnd w:id="143"/>
      <w:bookmarkEnd w:id="144"/>
      <w:bookmarkEnd w:id="145"/>
    </w:p>
    <w:p w14:paraId="7C8162D1" w14:textId="77777777" w:rsidR="000225C1" w:rsidRPr="00B2339F" w:rsidRDefault="000225C1">
      <w:pPr>
        <w:rPr>
          <w:rFonts w:cs="v4.2.0"/>
        </w:rPr>
      </w:pPr>
      <w:r w:rsidRPr="00B2339F">
        <w:rPr>
          <w:rFonts w:cs="v4.2.0"/>
        </w:rPr>
        <w:t>This test assesses the ability of BS and Repeater to limit unwanted emission from the enclosure port.</w:t>
      </w:r>
    </w:p>
    <w:p w14:paraId="0AB8D7C0" w14:textId="77777777" w:rsidR="000225C1" w:rsidRPr="00B2339F" w:rsidRDefault="000225C1">
      <w:pPr>
        <w:pStyle w:val="Heading4"/>
      </w:pPr>
      <w:bookmarkStart w:id="146" w:name="_Toc20994566"/>
      <w:bookmarkStart w:id="147" w:name="_Toc131612096"/>
      <w:bookmarkStart w:id="148" w:name="_Toc131612190"/>
      <w:r w:rsidRPr="00B2339F">
        <w:t>8.2.1.2</w:t>
      </w:r>
      <w:r w:rsidRPr="00B2339F">
        <w:tab/>
        <w:t>Test method</w:t>
      </w:r>
      <w:bookmarkEnd w:id="146"/>
      <w:bookmarkEnd w:id="147"/>
      <w:bookmarkEnd w:id="148"/>
    </w:p>
    <w:p w14:paraId="7039A2E9" w14:textId="77777777" w:rsidR="000225C1" w:rsidRPr="00B2339F" w:rsidRDefault="000225C1">
      <w:pPr>
        <w:ind w:left="568" w:hanging="284"/>
        <w:rPr>
          <w:rFonts w:cs="v4.2.0"/>
        </w:rPr>
      </w:pPr>
      <w:r w:rsidRPr="00B2339F">
        <w:rPr>
          <w:rFonts w:cs="v4.2.0"/>
        </w:rPr>
        <w:t>a)</w:t>
      </w:r>
      <w:r w:rsidRPr="00B2339F">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E2BAD64" w14:textId="77777777" w:rsidR="000225C1" w:rsidRPr="00B2339F" w:rsidRDefault="000225C1">
      <w:pPr>
        <w:ind w:left="568" w:hanging="284"/>
        <w:rPr>
          <w:rFonts w:cs="v4.2.0"/>
        </w:rPr>
      </w:pPr>
      <w:r w:rsidRPr="00B2339F">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CA7D323" w14:textId="77777777" w:rsidR="000225C1" w:rsidRPr="00B2339F" w:rsidRDefault="000225C1">
      <w:pPr>
        <w:keepLines/>
        <w:ind w:left="1135" w:hanging="851"/>
        <w:rPr>
          <w:rFonts w:cs="v4.2.0"/>
        </w:rPr>
      </w:pPr>
      <w:r w:rsidRPr="00B2339F">
        <w:rPr>
          <w:rFonts w:cs="v4.2.0"/>
        </w:rPr>
        <w:t>NOTE:</w:t>
      </w:r>
      <w:r w:rsidRPr="00B2339F">
        <w:rPr>
          <w:rFonts w:cs="v4.2.0"/>
        </w:rPr>
        <w:tab/>
        <w:t>Effective radiated power (e.r.p.) refers to the radiation of a half wave tuned dipole instead of an isotropic antenna. There is a constant difference of 2,15 dB between e.i.r.p. and e.r.p.</w:t>
      </w:r>
    </w:p>
    <w:p w14:paraId="6D5B984A" w14:textId="77777777" w:rsidR="000225C1" w:rsidRPr="00B2339F" w:rsidRDefault="000225C1">
      <w:pPr>
        <w:keepLines/>
        <w:tabs>
          <w:tab w:val="center" w:pos="4536"/>
          <w:tab w:val="right" w:pos="9072"/>
        </w:tabs>
        <w:rPr>
          <w:rFonts w:cs="v4.2.0"/>
          <w:noProof/>
        </w:rPr>
      </w:pPr>
      <w:r w:rsidRPr="00B2339F">
        <w:rPr>
          <w:rFonts w:cs="v4.2.0"/>
          <w:noProof/>
        </w:rPr>
        <w:tab/>
        <w:t xml:space="preserve">e.r.p. (dBm) </w:t>
      </w:r>
      <w:r w:rsidRPr="00B2339F">
        <w:rPr>
          <w:rFonts w:ascii="Symbol" w:hAnsi="Symbol" w:cs="v4.2.0"/>
          <w:noProof/>
        </w:rPr>
        <w:t></w:t>
      </w:r>
      <w:r w:rsidRPr="00B2339F">
        <w:rPr>
          <w:rFonts w:cs="v4.2.0"/>
          <w:noProof/>
        </w:rPr>
        <w:t xml:space="preserve"> e.i.r.p. (dBm) </w:t>
      </w:r>
      <w:r w:rsidRPr="00B2339F">
        <w:rPr>
          <w:rFonts w:ascii="Symbol" w:hAnsi="Symbol" w:cs="v4.2.0"/>
          <w:noProof/>
        </w:rPr>
        <w:t></w:t>
      </w:r>
      <w:r w:rsidRPr="00B2339F">
        <w:rPr>
          <w:rFonts w:cs="v4.2.0"/>
          <w:noProof/>
        </w:rPr>
        <w:t xml:space="preserve"> 2,15</w:t>
      </w:r>
      <w:r w:rsidRPr="00B2339F">
        <w:rPr>
          <w:rFonts w:cs="v4.2.0"/>
          <w:noProof/>
        </w:rPr>
        <w:tab/>
        <w:t>Ref: ITU-R SM.329 ANNEX 1 [10].</w:t>
      </w:r>
    </w:p>
    <w:p w14:paraId="6DEE4006" w14:textId="77777777" w:rsidR="000225C1" w:rsidRPr="00B2339F" w:rsidRDefault="000225C1">
      <w:pPr>
        <w:tabs>
          <w:tab w:val="left" w:pos="644"/>
        </w:tabs>
        <w:ind w:left="644" w:hanging="360"/>
        <w:rPr>
          <w:rFonts w:cs="v4.2.0"/>
        </w:rPr>
      </w:pPr>
      <w:r w:rsidRPr="00B2339F">
        <w:rPr>
          <w:rFonts w:cs="v4.2.0"/>
        </w:rPr>
        <w:t>b)</w:t>
      </w:r>
      <w:r w:rsidRPr="00B2339F">
        <w:rPr>
          <w:rFonts w:cs="v4.2.0"/>
        </w:rPr>
        <w:tab/>
        <w:t xml:space="preserve">The BS shall transmit with maximum power declared by the manufacturer with all transmitters active. Set the base station to transmit a signal as stated for measurement of spurious emission in the TS 36.141 [3]. </w:t>
      </w:r>
    </w:p>
    <w:p w14:paraId="681B0ACE" w14:textId="77777777" w:rsidR="000225C1" w:rsidRPr="00B2339F" w:rsidRDefault="000225C1">
      <w:pPr>
        <w:ind w:left="568" w:hanging="284"/>
        <w:rPr>
          <w:rFonts w:cs="v4.2.0"/>
        </w:rPr>
      </w:pPr>
      <w:r w:rsidRPr="00B2339F">
        <w:rPr>
          <w:rFonts w:cs="v4.2.0"/>
        </w:rPr>
        <w:tab/>
        <w:t>In case of a Repeater the gain and the output power shall be set to the maximum value as declared by the manufacturer.</w:t>
      </w:r>
    </w:p>
    <w:p w14:paraId="707A7EF0" w14:textId="77777777" w:rsidR="000225C1" w:rsidRPr="00B2339F" w:rsidRDefault="000225C1">
      <w:pPr>
        <w:ind w:left="568" w:hanging="284"/>
        <w:rPr>
          <w:rFonts w:cs="v4.2.0"/>
        </w:rPr>
      </w:pPr>
      <w:r w:rsidRPr="00B2339F">
        <w:rPr>
          <w:rFonts w:cs="v4.2.0"/>
        </w:rPr>
        <w:t>c)</w:t>
      </w:r>
      <w:r w:rsidRPr="00B2339F">
        <w:rPr>
          <w:rFonts w:cs="v4.2.0"/>
        </w:rPr>
        <w:tab/>
        <w:t xml:space="preserve">The received power shall be measured over the frequency range 30 MHz to 12.75 GHz, excluding 2.5 x </w:t>
      </w:r>
      <w:r w:rsidRPr="00B2339F">
        <w:t>BW</w:t>
      </w:r>
      <w:r w:rsidRPr="00B2339F">
        <w:rPr>
          <w:vertAlign w:val="subscript"/>
        </w:rPr>
        <w:t>Channel</w:t>
      </w:r>
      <w:r w:rsidRPr="00B2339F">
        <w:rPr>
          <w:rFonts w:cs="v4.2.0"/>
        </w:rPr>
        <w:t xml:space="preserve"> MHz below the first carrier frequency to 2.5 x </w:t>
      </w:r>
      <w:r w:rsidRPr="00B2339F">
        <w:t>BW</w:t>
      </w:r>
      <w:r w:rsidRPr="00B2339F">
        <w:rPr>
          <w:vertAlign w:val="subscript"/>
        </w:rPr>
        <w:t>Channel</w:t>
      </w:r>
      <w:r w:rsidRPr="00B2339F">
        <w:rPr>
          <w:rFonts w:cs="v4.2.0"/>
        </w:rPr>
        <w:t xml:space="preserve"> MHz above the last carrier frequency used, where </w:t>
      </w:r>
      <w:r w:rsidRPr="00B2339F">
        <w:t>BW</w:t>
      </w:r>
      <w:r w:rsidRPr="00B2339F">
        <w:rPr>
          <w:vertAlign w:val="subscript"/>
        </w:rPr>
        <w:t>Channel</w:t>
      </w:r>
      <w:r w:rsidRPr="00B2339F">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664B1ED" w14:textId="77777777" w:rsidR="000225C1" w:rsidRPr="00B2339F" w:rsidRDefault="000225C1">
      <w:pPr>
        <w:pStyle w:val="Heading4"/>
      </w:pPr>
      <w:bookmarkStart w:id="149" w:name="_Toc20994567"/>
      <w:bookmarkStart w:id="150" w:name="_Toc131612097"/>
      <w:bookmarkStart w:id="151" w:name="_Toc131612191"/>
      <w:r w:rsidRPr="00B2339F">
        <w:lastRenderedPageBreak/>
        <w:t>8.2.1.3</w:t>
      </w:r>
      <w:r w:rsidRPr="00B2339F">
        <w:tab/>
        <w:t>Limits</w:t>
      </w:r>
      <w:bookmarkEnd w:id="149"/>
      <w:bookmarkEnd w:id="150"/>
      <w:bookmarkEnd w:id="151"/>
    </w:p>
    <w:p w14:paraId="000AAAF1" w14:textId="77777777" w:rsidR="000225C1" w:rsidRPr="00B2339F" w:rsidRDefault="000225C1">
      <w:r w:rsidRPr="00B2339F">
        <w:t>The frequency boundary and reference bandwidths for the detailed transitions of the limits between the requirements for out of band emissions and spurious emissions are based on ITU-R Recommendations SM.329 [10] and SM.1539 [23].</w:t>
      </w:r>
    </w:p>
    <w:p w14:paraId="344C8ADC" w14:textId="77777777" w:rsidR="000225C1" w:rsidRPr="00B2339F" w:rsidRDefault="000225C1">
      <w:pPr>
        <w:rPr>
          <w:rFonts w:cs="v4.2.0"/>
        </w:rPr>
      </w:pPr>
      <w:r w:rsidRPr="00B2339F">
        <w:rPr>
          <w:rFonts w:cs="v4.2.0"/>
        </w:rPr>
        <w:t>The BS or the Repeater shall meet the limits below:</w:t>
      </w:r>
    </w:p>
    <w:p w14:paraId="7777F34F" w14:textId="77777777" w:rsidR="000225C1" w:rsidRPr="00B2339F" w:rsidRDefault="000225C1">
      <w:pPr>
        <w:pStyle w:val="TH"/>
      </w:pPr>
      <w:r w:rsidRPr="00B2339F">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225C1" w:rsidRPr="00B2339F" w14:paraId="41F97D09" w14:textId="77777777">
        <w:trPr>
          <w:cantSplit/>
          <w:jc w:val="center"/>
        </w:trPr>
        <w:tc>
          <w:tcPr>
            <w:tcW w:w="2765" w:type="dxa"/>
          </w:tcPr>
          <w:p w14:paraId="4FBE1FED" w14:textId="77777777" w:rsidR="000225C1" w:rsidRPr="00B2339F" w:rsidRDefault="000225C1" w:rsidP="008A064A">
            <w:pPr>
              <w:pStyle w:val="TAH"/>
              <w:rPr>
                <w:rFonts w:cs="Arial"/>
              </w:rPr>
            </w:pPr>
            <w:r w:rsidRPr="00B2339F">
              <w:rPr>
                <w:rFonts w:cs="Arial"/>
              </w:rPr>
              <w:t>Frequency range</w:t>
            </w:r>
          </w:p>
        </w:tc>
        <w:tc>
          <w:tcPr>
            <w:tcW w:w="3580" w:type="dxa"/>
          </w:tcPr>
          <w:p w14:paraId="4BDB953F" w14:textId="77777777" w:rsidR="000225C1" w:rsidRPr="00B2339F" w:rsidRDefault="000225C1" w:rsidP="008A064A">
            <w:pPr>
              <w:pStyle w:val="TAH"/>
              <w:rPr>
                <w:rFonts w:cs="Arial"/>
              </w:rPr>
            </w:pPr>
            <w:r w:rsidRPr="00B2339F">
              <w:rPr>
                <w:rFonts w:cs="Arial"/>
              </w:rPr>
              <w:t>Minimum requirement (e.r.p.)/Reference Bandwidth</w:t>
            </w:r>
          </w:p>
        </w:tc>
      </w:tr>
      <w:tr w:rsidR="000225C1" w:rsidRPr="00B2339F" w14:paraId="78600512" w14:textId="77777777">
        <w:trPr>
          <w:cantSplit/>
          <w:jc w:val="center"/>
        </w:trPr>
        <w:tc>
          <w:tcPr>
            <w:tcW w:w="2765" w:type="dxa"/>
          </w:tcPr>
          <w:p w14:paraId="1B3E925F" w14:textId="77777777" w:rsidR="000225C1" w:rsidRPr="00B2339F" w:rsidRDefault="000225C1" w:rsidP="008A064A">
            <w:pPr>
              <w:pStyle w:val="TAC"/>
              <w:rPr>
                <w:rFonts w:cs="Arial"/>
              </w:rPr>
            </w:pPr>
            <w:r w:rsidRPr="00B2339F">
              <w:rPr>
                <w:rFonts w:cs="Arial"/>
              </w:rPr>
              <w:t>30 MHz</w:t>
            </w:r>
            <w:r w:rsidRPr="00B2339F">
              <w:rPr>
                <w:rFonts w:cs="Arial"/>
              </w:rPr>
              <w:sym w:font="Symbol" w:char="F0A3"/>
            </w:r>
            <w:r w:rsidRPr="00B2339F">
              <w:rPr>
                <w:rFonts w:cs="Arial"/>
              </w:rPr>
              <w:t xml:space="preserve"> f &lt;1000 MHz</w:t>
            </w:r>
          </w:p>
        </w:tc>
        <w:tc>
          <w:tcPr>
            <w:tcW w:w="3580" w:type="dxa"/>
          </w:tcPr>
          <w:p w14:paraId="4A8200A8" w14:textId="77777777" w:rsidR="000225C1" w:rsidRPr="00B2339F" w:rsidRDefault="000225C1" w:rsidP="008A064A">
            <w:pPr>
              <w:pStyle w:val="TAC"/>
              <w:rPr>
                <w:rFonts w:cs="Arial"/>
              </w:rPr>
            </w:pPr>
            <w:r w:rsidRPr="00B2339F">
              <w:rPr>
                <w:rFonts w:cs="Arial"/>
              </w:rPr>
              <w:t>-36 dBm/100 kHz</w:t>
            </w:r>
          </w:p>
        </w:tc>
      </w:tr>
      <w:tr w:rsidR="000225C1" w:rsidRPr="00B2339F" w14:paraId="0416D0D6" w14:textId="77777777">
        <w:trPr>
          <w:cantSplit/>
          <w:jc w:val="center"/>
        </w:trPr>
        <w:tc>
          <w:tcPr>
            <w:tcW w:w="2765" w:type="dxa"/>
          </w:tcPr>
          <w:p w14:paraId="16AF6DCA" w14:textId="77777777" w:rsidR="000225C1" w:rsidRPr="00B2339F" w:rsidRDefault="000225C1" w:rsidP="008A064A">
            <w:pPr>
              <w:pStyle w:val="TAC"/>
              <w:rPr>
                <w:rFonts w:cs="Arial"/>
              </w:rPr>
            </w:pPr>
            <w:r w:rsidRPr="00B2339F">
              <w:rPr>
                <w:rFonts w:cs="Arial"/>
              </w:rPr>
              <w:t>1 GHz</w:t>
            </w:r>
            <w:r w:rsidRPr="00B2339F">
              <w:rPr>
                <w:rFonts w:cs="Arial"/>
              </w:rPr>
              <w:sym w:font="Symbol" w:char="F0A3"/>
            </w:r>
            <w:r w:rsidRPr="00B2339F">
              <w:rPr>
                <w:rFonts w:cs="Arial"/>
              </w:rPr>
              <w:t xml:space="preserve"> f &lt;12,75 GHz</w:t>
            </w:r>
          </w:p>
        </w:tc>
        <w:tc>
          <w:tcPr>
            <w:tcW w:w="3580" w:type="dxa"/>
          </w:tcPr>
          <w:p w14:paraId="6313A7BC" w14:textId="77777777" w:rsidR="000225C1" w:rsidRPr="00B2339F" w:rsidRDefault="000225C1" w:rsidP="008A064A">
            <w:pPr>
              <w:pStyle w:val="TAC"/>
              <w:rPr>
                <w:rFonts w:cs="Arial"/>
              </w:rPr>
            </w:pPr>
            <w:r w:rsidRPr="00B2339F">
              <w:rPr>
                <w:rFonts w:cs="Arial"/>
              </w:rPr>
              <w:t>-30 dBm/ 1MHz</w:t>
            </w:r>
          </w:p>
        </w:tc>
      </w:tr>
      <w:tr w:rsidR="000225C1" w:rsidRPr="00B2339F" w14:paraId="3BF38F0E" w14:textId="77777777">
        <w:trPr>
          <w:cantSplit/>
          <w:jc w:val="center"/>
        </w:trPr>
        <w:tc>
          <w:tcPr>
            <w:tcW w:w="2765" w:type="dxa"/>
          </w:tcPr>
          <w:p w14:paraId="7A5646AE" w14:textId="77777777" w:rsidR="000225C1" w:rsidRPr="00B2339F" w:rsidRDefault="000225C1" w:rsidP="008A064A">
            <w:pPr>
              <w:pStyle w:val="TAC"/>
              <w:rPr>
                <w:rFonts w:cs="Arial"/>
              </w:rPr>
            </w:pPr>
            <w:r w:rsidRPr="00B2339F">
              <w:rPr>
                <w:rFonts w:cs="Arial"/>
              </w:rPr>
              <w:t xml:space="preserve">Fc1 - 2.5 x </w:t>
            </w:r>
            <w:r w:rsidRPr="00B2339F">
              <w:rPr>
                <w:rFonts w:cs="Arial"/>
                <w:lang w:eastAsia="en-US"/>
              </w:rPr>
              <w:t>BW</w:t>
            </w:r>
            <w:r w:rsidRPr="00B2339F">
              <w:rPr>
                <w:rFonts w:cs="Arial"/>
                <w:vertAlign w:val="subscript"/>
                <w:lang w:eastAsia="en-US"/>
              </w:rPr>
              <w:t>Channel</w:t>
            </w:r>
            <w:r w:rsidRPr="00B2339F">
              <w:rPr>
                <w:rFonts w:cs="Arial"/>
              </w:rPr>
              <w:t xml:space="preserve"> MHz &lt; f &lt; Fc2 + 2.5 x </w:t>
            </w:r>
            <w:r w:rsidRPr="00B2339F">
              <w:rPr>
                <w:rFonts w:cs="Arial"/>
                <w:lang w:eastAsia="en-US"/>
              </w:rPr>
              <w:t>BW</w:t>
            </w:r>
            <w:r w:rsidRPr="00B2339F">
              <w:rPr>
                <w:rFonts w:cs="Arial"/>
                <w:vertAlign w:val="subscript"/>
                <w:lang w:eastAsia="en-US"/>
              </w:rPr>
              <w:t>Channel</w:t>
            </w:r>
            <w:r w:rsidRPr="00B2339F">
              <w:rPr>
                <w:rFonts w:cs="Arial"/>
              </w:rPr>
              <w:t xml:space="preserve"> MHz</w:t>
            </w:r>
            <w:r w:rsidR="006576D8" w:rsidRPr="00B2339F">
              <w:rPr>
                <w:rFonts w:cs="Arial"/>
              </w:rPr>
              <w:t xml:space="preserve"> </w:t>
            </w:r>
            <w:r w:rsidR="006576D8" w:rsidRPr="00B2339F">
              <w:rPr>
                <w:rFonts w:cs="Arial"/>
              </w:rPr>
              <w:br/>
              <w:t>(Note 1)</w:t>
            </w:r>
          </w:p>
        </w:tc>
        <w:tc>
          <w:tcPr>
            <w:tcW w:w="3580" w:type="dxa"/>
          </w:tcPr>
          <w:p w14:paraId="5AE2701A" w14:textId="77777777" w:rsidR="000225C1" w:rsidRPr="00B2339F" w:rsidRDefault="000225C1" w:rsidP="008A064A">
            <w:pPr>
              <w:pStyle w:val="TAC"/>
              <w:rPr>
                <w:rFonts w:cs="Arial"/>
              </w:rPr>
            </w:pPr>
            <w:r w:rsidRPr="00B2339F">
              <w:rPr>
                <w:rFonts w:cs="Arial"/>
              </w:rPr>
              <w:t>Not defined</w:t>
            </w:r>
          </w:p>
        </w:tc>
      </w:tr>
      <w:tr w:rsidR="006576D8" w:rsidRPr="00B2339F" w14:paraId="3A3633D5" w14:textId="77777777" w:rsidTr="00496684">
        <w:trPr>
          <w:cantSplit/>
          <w:jc w:val="center"/>
        </w:trPr>
        <w:tc>
          <w:tcPr>
            <w:tcW w:w="6345" w:type="dxa"/>
            <w:gridSpan w:val="2"/>
          </w:tcPr>
          <w:p w14:paraId="09C3DE5C" w14:textId="77777777" w:rsidR="006576D8" w:rsidRPr="00B2339F" w:rsidRDefault="006576D8" w:rsidP="006576D8">
            <w:pPr>
              <w:pStyle w:val="TAN"/>
              <w:rPr>
                <w:rFonts w:cs="Arial"/>
              </w:rPr>
            </w:pPr>
            <w:r w:rsidRPr="00B2339F">
              <w:rPr>
                <w:rFonts w:cs="Arial"/>
                <w:lang w:eastAsia="en-US"/>
              </w:rPr>
              <w:t>NOTE 1:</w:t>
            </w:r>
            <w:r w:rsidRPr="00B2339F">
              <w:rPr>
                <w:rFonts w:cs="Arial"/>
                <w:lang w:eastAsia="en-US"/>
              </w:rPr>
              <w:tab/>
              <w:t>For BS capable of multi-band operation, the frequency ranges relating to the carriers of all supported bands apply.</w:t>
            </w:r>
          </w:p>
        </w:tc>
      </w:tr>
    </w:tbl>
    <w:p w14:paraId="4C6F4600" w14:textId="77777777" w:rsidR="000225C1" w:rsidRPr="00B2339F" w:rsidRDefault="000225C1"/>
    <w:p w14:paraId="63DD3CBF" w14:textId="77777777" w:rsidR="000225C1" w:rsidRPr="00B2339F" w:rsidRDefault="000225C1">
      <w:r w:rsidRPr="00B2339F">
        <w:t>Key:</w:t>
      </w:r>
    </w:p>
    <w:p w14:paraId="397067EB" w14:textId="77777777" w:rsidR="000225C1" w:rsidRPr="00B2339F" w:rsidRDefault="000225C1">
      <w:pPr>
        <w:ind w:left="568" w:hanging="284"/>
      </w:pPr>
      <w:r w:rsidRPr="00B2339F">
        <w:t>Fc1:</w:t>
      </w:r>
      <w:r w:rsidRPr="00B2339F">
        <w:tab/>
        <w:t>Center frequency of first carrier frequency used by the BS and repeater.</w:t>
      </w:r>
    </w:p>
    <w:p w14:paraId="284F77DE" w14:textId="77777777" w:rsidR="000225C1" w:rsidRPr="00B2339F" w:rsidRDefault="000225C1">
      <w:pPr>
        <w:ind w:left="568" w:hanging="284"/>
      </w:pPr>
      <w:r w:rsidRPr="00B2339F">
        <w:t>Fc2:</w:t>
      </w:r>
      <w:r w:rsidRPr="00B2339F">
        <w:tab/>
        <w:t>Center frequency of last carrier frequency used by the BS and repeater.</w:t>
      </w:r>
    </w:p>
    <w:p w14:paraId="0BB63CCB" w14:textId="77777777" w:rsidR="000225C1" w:rsidRPr="00B2339F" w:rsidRDefault="000225C1">
      <w:pPr>
        <w:ind w:left="568" w:hanging="284"/>
      </w:pPr>
      <w:r w:rsidRPr="00B2339F">
        <w:t>BW</w:t>
      </w:r>
      <w:r w:rsidRPr="00B2339F">
        <w:rPr>
          <w:vertAlign w:val="subscript"/>
        </w:rPr>
        <w:t>Channel</w:t>
      </w:r>
      <w:r w:rsidRPr="00B2339F">
        <w:rPr>
          <w:rFonts w:cs="v4.2.0"/>
        </w:rPr>
        <w:t>: Channel bandwidth as defined in TS 36.104 [2].</w:t>
      </w:r>
    </w:p>
    <w:p w14:paraId="6946F39D" w14:textId="77777777" w:rsidR="000225C1" w:rsidRPr="00B2339F" w:rsidRDefault="000225C1">
      <w:pPr>
        <w:pStyle w:val="Heading4"/>
      </w:pPr>
      <w:bookmarkStart w:id="152" w:name="_Toc20994568"/>
      <w:bookmarkStart w:id="153" w:name="_Toc131612098"/>
      <w:bookmarkStart w:id="154" w:name="_Toc131612192"/>
      <w:r w:rsidRPr="00B2339F">
        <w:t>8.2.1.4</w:t>
      </w:r>
      <w:r w:rsidRPr="00B2339F">
        <w:tab/>
        <w:t>Interpretation of the measurement results</w:t>
      </w:r>
      <w:bookmarkEnd w:id="152"/>
      <w:bookmarkEnd w:id="153"/>
      <w:bookmarkEnd w:id="154"/>
    </w:p>
    <w:p w14:paraId="61FCACE5" w14:textId="77777777" w:rsidR="000225C1" w:rsidRPr="00B2339F" w:rsidRDefault="000225C1">
      <w:pPr>
        <w:keepNext/>
        <w:keepLines/>
      </w:pPr>
      <w:r w:rsidRPr="00B2339F">
        <w:t>The interpretation of the results recorded in a test report for the radiated emission measurements described in the present document shall be as follows:</w:t>
      </w:r>
    </w:p>
    <w:p w14:paraId="3581A562" w14:textId="77777777" w:rsidR="000225C1" w:rsidRPr="00B2339F" w:rsidRDefault="000225C1">
      <w:pPr>
        <w:keepNext/>
        <w:keepLines/>
        <w:ind w:left="568" w:hanging="284"/>
      </w:pPr>
      <w:r w:rsidRPr="00B2339F">
        <w:t>-</w:t>
      </w:r>
      <w:r w:rsidRPr="00B2339F">
        <w:tab/>
        <w:t>the measured value related to the corresponding limit will be used to decide whether an equipment meets the requirements of the present document;</w:t>
      </w:r>
    </w:p>
    <w:p w14:paraId="49B2726C" w14:textId="77777777" w:rsidR="000225C1" w:rsidRPr="00B2339F" w:rsidRDefault="000225C1">
      <w:pPr>
        <w:keepNext/>
        <w:keepLines/>
        <w:ind w:left="568" w:hanging="284"/>
      </w:pPr>
      <w:r w:rsidRPr="00B2339F">
        <w:t>-</w:t>
      </w:r>
      <w:r w:rsidRPr="00B2339F">
        <w:tab/>
        <w:t>the value of the measurement uncertainty for the measurement of each parameter shall be included in the test report;</w:t>
      </w:r>
    </w:p>
    <w:p w14:paraId="5DDC808F" w14:textId="77777777" w:rsidR="000225C1" w:rsidRPr="00B2339F" w:rsidRDefault="000225C1">
      <w:pPr>
        <w:keepNext/>
        <w:keepLines/>
        <w:ind w:left="568" w:hanging="284"/>
      </w:pPr>
      <w:r w:rsidRPr="00B2339F">
        <w:t>-</w:t>
      </w:r>
      <w:r w:rsidRPr="00B2339F">
        <w:tab/>
        <w:t>the recorded value of the measurement uncertainty shall be, for each measurement, equal to or lower than the figures in Table 8.2.2 for BS and repeater.</w:t>
      </w:r>
    </w:p>
    <w:p w14:paraId="6F3CDA4B" w14:textId="77777777" w:rsidR="000225C1" w:rsidRPr="00B2339F" w:rsidRDefault="000225C1">
      <w:r w:rsidRPr="00B2339F">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F621D" w14:textId="77777777" w:rsidR="000225C1" w:rsidRPr="00B2339F" w:rsidRDefault="000225C1">
      <w:r w:rsidRPr="00B2339F">
        <w:t xml:space="preserve">A confidence level of 95% is the measurement uncertainty tolerance interval for a specific measurement that contains 95% of the performance of a population of test equipment. </w:t>
      </w:r>
    </w:p>
    <w:p w14:paraId="73B3B78B" w14:textId="77777777" w:rsidR="000225C1" w:rsidRPr="00B2339F" w:rsidRDefault="000225C1">
      <w:pPr>
        <w:pStyle w:val="TH"/>
      </w:pPr>
      <w:r w:rsidRPr="00B2339F">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225C1" w:rsidRPr="00B2339F" w14:paraId="76AEE87D" w14:textId="77777777">
        <w:trPr>
          <w:jc w:val="center"/>
        </w:trPr>
        <w:tc>
          <w:tcPr>
            <w:tcW w:w="4833" w:type="dxa"/>
          </w:tcPr>
          <w:p w14:paraId="50953480" w14:textId="77777777" w:rsidR="000225C1" w:rsidRPr="00B2339F" w:rsidRDefault="000225C1" w:rsidP="008A064A">
            <w:pPr>
              <w:pStyle w:val="TAH"/>
              <w:rPr>
                <w:rFonts w:cs="Arial"/>
              </w:rPr>
            </w:pPr>
            <w:r w:rsidRPr="00B2339F">
              <w:rPr>
                <w:rFonts w:cs="Arial"/>
              </w:rPr>
              <w:t>Parameter</w:t>
            </w:r>
          </w:p>
        </w:tc>
        <w:tc>
          <w:tcPr>
            <w:tcW w:w="1843" w:type="dxa"/>
          </w:tcPr>
          <w:p w14:paraId="070BE6A6" w14:textId="77777777" w:rsidR="000225C1" w:rsidRPr="00B2339F" w:rsidRDefault="000225C1" w:rsidP="008A064A">
            <w:pPr>
              <w:pStyle w:val="TAH"/>
              <w:rPr>
                <w:rFonts w:cs="Arial"/>
              </w:rPr>
            </w:pPr>
            <w:r w:rsidRPr="00B2339F">
              <w:rPr>
                <w:rFonts w:cs="Arial"/>
              </w:rPr>
              <w:t>Uncertainty for EUT dimension ≤ 1 m</w:t>
            </w:r>
          </w:p>
        </w:tc>
        <w:tc>
          <w:tcPr>
            <w:tcW w:w="1854" w:type="dxa"/>
          </w:tcPr>
          <w:p w14:paraId="6E9C211B" w14:textId="77777777" w:rsidR="000225C1" w:rsidRPr="00B2339F" w:rsidRDefault="000225C1" w:rsidP="008A064A">
            <w:pPr>
              <w:pStyle w:val="TAH"/>
              <w:rPr>
                <w:rFonts w:cs="Arial"/>
              </w:rPr>
            </w:pPr>
            <w:r w:rsidRPr="00B2339F">
              <w:rPr>
                <w:rFonts w:cs="Arial"/>
              </w:rPr>
              <w:t>Uncertainty for EUT dimension &gt;1 m</w:t>
            </w:r>
          </w:p>
        </w:tc>
      </w:tr>
      <w:tr w:rsidR="000225C1" w:rsidRPr="00B2339F" w14:paraId="10A07B19" w14:textId="77777777">
        <w:trPr>
          <w:jc w:val="center"/>
        </w:trPr>
        <w:tc>
          <w:tcPr>
            <w:tcW w:w="4833" w:type="dxa"/>
          </w:tcPr>
          <w:p w14:paraId="2F1A01F7" w14:textId="77777777" w:rsidR="000225C1" w:rsidRPr="00B2339F" w:rsidRDefault="000225C1" w:rsidP="008A064A">
            <w:pPr>
              <w:pStyle w:val="TAL"/>
              <w:rPr>
                <w:rFonts w:cs="Arial"/>
              </w:rPr>
            </w:pPr>
            <w:r w:rsidRPr="00B2339F">
              <w:rPr>
                <w:rFonts w:cs="Arial"/>
              </w:rPr>
              <w:t>Effective radiated RF power between 30 MHz to 180 MHz</w:t>
            </w:r>
          </w:p>
        </w:tc>
        <w:tc>
          <w:tcPr>
            <w:tcW w:w="1843" w:type="dxa"/>
            <w:vAlign w:val="center"/>
          </w:tcPr>
          <w:p w14:paraId="13CA32A1"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4F05126B"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396EB001" w14:textId="77777777">
        <w:trPr>
          <w:jc w:val="center"/>
        </w:trPr>
        <w:tc>
          <w:tcPr>
            <w:tcW w:w="4833" w:type="dxa"/>
          </w:tcPr>
          <w:p w14:paraId="779F3AF5" w14:textId="77777777" w:rsidR="000225C1" w:rsidRPr="00B2339F" w:rsidRDefault="000225C1" w:rsidP="008A064A">
            <w:pPr>
              <w:pStyle w:val="TAL"/>
              <w:rPr>
                <w:rFonts w:cs="Arial"/>
              </w:rPr>
            </w:pPr>
            <w:r w:rsidRPr="00B2339F">
              <w:rPr>
                <w:rFonts w:cs="Arial"/>
              </w:rPr>
              <w:t>Effective radiated RF power between 180 MHz to 4 GHz</w:t>
            </w:r>
          </w:p>
        </w:tc>
        <w:tc>
          <w:tcPr>
            <w:tcW w:w="1843" w:type="dxa"/>
            <w:vAlign w:val="center"/>
          </w:tcPr>
          <w:p w14:paraId="32A5B0C8" w14:textId="77777777" w:rsidR="000225C1" w:rsidRPr="00B2339F" w:rsidRDefault="000225C1" w:rsidP="008A064A">
            <w:pPr>
              <w:pStyle w:val="TAC"/>
              <w:rPr>
                <w:rFonts w:cs="Arial"/>
              </w:rPr>
            </w:pPr>
            <w:r w:rsidRPr="00B2339F">
              <w:rPr>
                <w:rFonts w:cs="Arial"/>
              </w:rPr>
              <w:sym w:font="Symbol" w:char="F0B1"/>
            </w:r>
            <w:r w:rsidRPr="00B2339F">
              <w:rPr>
                <w:rFonts w:cs="Arial"/>
              </w:rPr>
              <w:t>4 dB</w:t>
            </w:r>
          </w:p>
        </w:tc>
        <w:tc>
          <w:tcPr>
            <w:tcW w:w="1854" w:type="dxa"/>
            <w:vAlign w:val="center"/>
          </w:tcPr>
          <w:p w14:paraId="197BB22A"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22014F0D" w14:textId="77777777">
        <w:trPr>
          <w:jc w:val="center"/>
        </w:trPr>
        <w:tc>
          <w:tcPr>
            <w:tcW w:w="4833" w:type="dxa"/>
          </w:tcPr>
          <w:p w14:paraId="6662D96C" w14:textId="77777777" w:rsidR="000225C1" w:rsidRPr="00B2339F" w:rsidRDefault="000225C1" w:rsidP="008A064A">
            <w:pPr>
              <w:pStyle w:val="TAL"/>
              <w:rPr>
                <w:rFonts w:cs="Arial"/>
              </w:rPr>
            </w:pPr>
            <w:r w:rsidRPr="00B2339F">
              <w:rPr>
                <w:rFonts w:cs="Arial"/>
              </w:rPr>
              <w:t>Effective radiated RF power between 4 GHz to 12,75 GHz</w:t>
            </w:r>
          </w:p>
        </w:tc>
        <w:tc>
          <w:tcPr>
            <w:tcW w:w="1843" w:type="dxa"/>
            <w:vAlign w:val="center"/>
          </w:tcPr>
          <w:p w14:paraId="793BF3E0"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0C07CAF2" w14:textId="77777777" w:rsidR="000225C1" w:rsidRPr="00B2339F" w:rsidRDefault="000225C1" w:rsidP="008A064A">
            <w:pPr>
              <w:pStyle w:val="TAC"/>
              <w:rPr>
                <w:rFonts w:cs="Arial"/>
              </w:rPr>
            </w:pPr>
            <w:r w:rsidRPr="00B2339F">
              <w:rPr>
                <w:rFonts w:cs="Arial"/>
              </w:rPr>
              <w:sym w:font="Symbol" w:char="F0B1"/>
            </w:r>
            <w:r w:rsidRPr="00B2339F">
              <w:rPr>
                <w:rFonts w:cs="Arial"/>
              </w:rPr>
              <w:t>9* dB</w:t>
            </w:r>
          </w:p>
        </w:tc>
      </w:tr>
      <w:tr w:rsidR="000225C1" w:rsidRPr="00B2339F" w14:paraId="3B897B7B" w14:textId="77777777">
        <w:trPr>
          <w:cantSplit/>
          <w:jc w:val="center"/>
        </w:trPr>
        <w:tc>
          <w:tcPr>
            <w:tcW w:w="8530" w:type="dxa"/>
            <w:gridSpan w:val="3"/>
          </w:tcPr>
          <w:p w14:paraId="274274D9" w14:textId="77777777" w:rsidR="000225C1" w:rsidRPr="00B2339F" w:rsidRDefault="000225C1" w:rsidP="008A064A">
            <w:pPr>
              <w:pStyle w:val="TAN"/>
              <w:rPr>
                <w:rFonts w:cs="Arial"/>
              </w:rPr>
            </w:pPr>
            <w:r w:rsidRPr="00B2339F">
              <w:rPr>
                <w:rFonts w:cs="Arial"/>
              </w:rPr>
              <w:t>*Note:</w:t>
            </w:r>
            <w:r w:rsidR="008A064A" w:rsidRPr="00B2339F">
              <w:rPr>
                <w:rFonts w:cs="Arial"/>
              </w:rPr>
              <w:tab/>
            </w:r>
            <w:r w:rsidRPr="00B2339F">
              <w:rPr>
                <w:rFonts w:cs="Arial"/>
              </w:rPr>
              <w:t xml:space="preserve">This value may be reduced to </w:t>
            </w:r>
            <w:r w:rsidRPr="00B2339F">
              <w:rPr>
                <w:rFonts w:cs="Arial"/>
              </w:rPr>
              <w:sym w:font="Symbol" w:char="F0B1"/>
            </w:r>
            <w:r w:rsidRPr="00B2339F">
              <w:rPr>
                <w:rFonts w:cs="Arial"/>
              </w:rPr>
              <w:t>6 dB when further information on the potential radiation characteristic of the EUT is available.</w:t>
            </w:r>
          </w:p>
        </w:tc>
      </w:tr>
    </w:tbl>
    <w:p w14:paraId="2452DE93" w14:textId="77777777" w:rsidR="000225C1" w:rsidRPr="00B2339F" w:rsidRDefault="000225C1"/>
    <w:p w14:paraId="1A316C6B" w14:textId="77777777" w:rsidR="000225C1" w:rsidRPr="00B2339F" w:rsidRDefault="000225C1">
      <w:pPr>
        <w:keepLines/>
        <w:tabs>
          <w:tab w:val="left" w:pos="1080"/>
        </w:tabs>
        <w:ind w:left="1080" w:hanging="796"/>
      </w:pPr>
      <w:r w:rsidRPr="00B2339F">
        <w:t>NOTE:</w:t>
      </w:r>
      <w:r w:rsidRPr="00B2339F">
        <w:tab/>
        <w:t>If the Test System for a test is known to have a measurement uncertainty greater than that specified in Table 8.2.2, this equipment can still be used, provided that an adjustment is made follows:</w:t>
      </w:r>
    </w:p>
    <w:p w14:paraId="7519157E" w14:textId="77777777" w:rsidR="000225C1" w:rsidRPr="00B2339F" w:rsidRDefault="000225C1">
      <w:pPr>
        <w:keepLines/>
        <w:tabs>
          <w:tab w:val="left" w:pos="1080"/>
        </w:tabs>
        <w:ind w:left="1080" w:hanging="796"/>
      </w:pPr>
      <w:r w:rsidRPr="00B2339F">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5E5A6DB2" w14:textId="77777777" w:rsidR="000225C1" w:rsidRPr="00B2339F" w:rsidRDefault="000225C1">
      <w:pPr>
        <w:pStyle w:val="Heading3"/>
      </w:pPr>
      <w:bookmarkStart w:id="155" w:name="_Toc20994569"/>
      <w:bookmarkStart w:id="156" w:name="_Toc131612099"/>
      <w:bookmarkStart w:id="157" w:name="_Toc131612193"/>
      <w:r w:rsidRPr="00B2339F">
        <w:t>8.2.2</w:t>
      </w:r>
      <w:r w:rsidRPr="00B2339F">
        <w:tab/>
        <w:t>Radiated emission, Ancillary equipment</w:t>
      </w:r>
      <w:bookmarkEnd w:id="155"/>
      <w:bookmarkEnd w:id="156"/>
      <w:bookmarkEnd w:id="157"/>
    </w:p>
    <w:p w14:paraId="4E2F274C" w14:textId="77777777" w:rsidR="000225C1" w:rsidRPr="00B2339F" w:rsidRDefault="000225C1">
      <w:pPr>
        <w:rPr>
          <w:rFonts w:cs="v4.2.0"/>
        </w:rPr>
      </w:pPr>
      <w:r w:rsidRPr="00B2339F">
        <w:rPr>
          <w:rFonts w:cs="v4.2.0"/>
        </w:rPr>
        <w:t>This test is applicable to ancillary equipment. This test shall be performed on a representative configuration of the ancillary equipment.</w:t>
      </w:r>
    </w:p>
    <w:p w14:paraId="02035C17" w14:textId="77777777" w:rsidR="000225C1" w:rsidRPr="00B2339F" w:rsidRDefault="000225C1">
      <w:pPr>
        <w:pStyle w:val="Heading4"/>
      </w:pPr>
      <w:bookmarkStart w:id="158" w:name="_Toc20994570"/>
      <w:bookmarkStart w:id="159" w:name="_Toc131612100"/>
      <w:bookmarkStart w:id="160" w:name="_Toc131612194"/>
      <w:r w:rsidRPr="00B2339F">
        <w:t>8.2.2.1</w:t>
      </w:r>
      <w:r w:rsidRPr="00B2339F">
        <w:tab/>
        <w:t>Definition</w:t>
      </w:r>
      <w:bookmarkEnd w:id="158"/>
      <w:bookmarkEnd w:id="159"/>
      <w:bookmarkEnd w:id="160"/>
    </w:p>
    <w:p w14:paraId="55F08AC9" w14:textId="77777777" w:rsidR="000225C1" w:rsidRPr="00B2339F" w:rsidRDefault="000225C1">
      <w:pPr>
        <w:rPr>
          <w:rFonts w:cs="v4.2.0"/>
        </w:rPr>
      </w:pPr>
      <w:r w:rsidRPr="00B2339F">
        <w:rPr>
          <w:rFonts w:cs="v4.2.0"/>
        </w:rPr>
        <w:t>This test assesses the ability of ancillary equipment to limit unwanted emission from the enclosure port.</w:t>
      </w:r>
    </w:p>
    <w:p w14:paraId="08093637" w14:textId="77777777" w:rsidR="000225C1" w:rsidRPr="00B2339F" w:rsidRDefault="000225C1">
      <w:pPr>
        <w:pStyle w:val="Heading4"/>
      </w:pPr>
      <w:bookmarkStart w:id="161" w:name="_Toc20994571"/>
      <w:bookmarkStart w:id="162" w:name="_Toc131612101"/>
      <w:bookmarkStart w:id="163" w:name="_Toc131612195"/>
      <w:r w:rsidRPr="00B2339F">
        <w:t>8.2.2.2</w:t>
      </w:r>
      <w:r w:rsidRPr="00B2339F">
        <w:tab/>
        <w:t>Test method</w:t>
      </w:r>
      <w:bookmarkEnd w:id="161"/>
      <w:bookmarkEnd w:id="162"/>
      <w:bookmarkEnd w:id="163"/>
    </w:p>
    <w:p w14:paraId="64718364"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xml:space="preserve"> </w:t>
      </w:r>
      <w:r w:rsidRPr="00B2339F">
        <w:rPr>
          <w:rFonts w:cs="v4.2.0"/>
        </w:rPr>
        <w:sym w:font="Symbol" w:char="F05B"/>
      </w:r>
      <w:r w:rsidR="00A65800" w:rsidRPr="00B2339F">
        <w:rPr>
          <w:rFonts w:cs="v4.2.0"/>
        </w:rPr>
        <w:t>25</w:t>
      </w:r>
      <w:r w:rsidRPr="00B2339F">
        <w:rPr>
          <w:rFonts w:cs="v4.2.0"/>
        </w:rPr>
        <w:sym w:font="Symbol" w:char="F05D"/>
      </w:r>
      <w:r w:rsidRPr="00B2339F">
        <w:rPr>
          <w:rFonts w:cs="v4.2.0"/>
        </w:rPr>
        <w:t>.</w:t>
      </w:r>
    </w:p>
    <w:p w14:paraId="71CA81FF" w14:textId="77777777" w:rsidR="000225C1" w:rsidRPr="00B2339F" w:rsidRDefault="000225C1">
      <w:pPr>
        <w:pStyle w:val="Heading4"/>
      </w:pPr>
      <w:bookmarkStart w:id="164" w:name="_Toc20994572"/>
      <w:bookmarkStart w:id="165" w:name="_Toc131612102"/>
      <w:bookmarkStart w:id="166" w:name="_Toc131612196"/>
      <w:r w:rsidRPr="00B2339F">
        <w:t>8.</w:t>
      </w:r>
      <w:r w:rsidR="001E5339" w:rsidRPr="00B2339F">
        <w:t>2</w:t>
      </w:r>
      <w:r w:rsidRPr="00B2339F">
        <w:t>.2.3</w:t>
      </w:r>
      <w:r w:rsidRPr="00B2339F">
        <w:tab/>
        <w:t>Limits</w:t>
      </w:r>
      <w:bookmarkEnd w:id="164"/>
      <w:bookmarkEnd w:id="165"/>
      <w:bookmarkEnd w:id="166"/>
    </w:p>
    <w:p w14:paraId="00E9F858" w14:textId="77777777" w:rsidR="000225C1" w:rsidRPr="00B2339F" w:rsidRDefault="000225C1">
      <w:pPr>
        <w:rPr>
          <w:rFonts w:cs="v4.2.0"/>
        </w:rPr>
      </w:pPr>
      <w:r w:rsidRPr="00B2339F">
        <w:rPr>
          <w:rFonts w:cs="v4.2.0"/>
        </w:rPr>
        <w:t xml:space="preserve">The ancillary equipment shall meet the limits according to </w:t>
      </w:r>
      <w:r w:rsidR="00A65800" w:rsidRPr="00B2339F">
        <w:rPr>
          <w:rFonts w:cs="v4.2.0"/>
        </w:rPr>
        <w:t>CISPR 32</w:t>
      </w:r>
      <w:r w:rsidRPr="00B2339F">
        <w:rPr>
          <w:rFonts w:cs="v4.2.0"/>
        </w:rPr>
        <w:t xml:space="preserve"> </w:t>
      </w:r>
      <w:r w:rsidRPr="00B2339F">
        <w:rPr>
          <w:rFonts w:cs="v4.2.0"/>
        </w:rPr>
        <w:sym w:font="Symbol" w:char="F05B"/>
      </w:r>
      <w:r w:rsidR="00A65800" w:rsidRPr="00B2339F">
        <w:rPr>
          <w:rFonts w:cs="v4.2.0"/>
        </w:rPr>
        <w:t>25</w:t>
      </w:r>
      <w:r w:rsidRPr="00B2339F">
        <w:rPr>
          <w:rFonts w:cs="v4.2.0"/>
        </w:rPr>
        <w:sym w:font="Symbol" w:char="F05D"/>
      </w:r>
      <w:r w:rsidRPr="00B2339F">
        <w:rPr>
          <w:rFonts w:cs="v4.2.0"/>
        </w:rPr>
        <w:t xml:space="preserve"> shown in Table 8.2.3 and Table 8.2.4.</w:t>
      </w:r>
    </w:p>
    <w:p w14:paraId="2AE9003E" w14:textId="77777777" w:rsidR="000225C1" w:rsidRPr="00B2339F" w:rsidRDefault="000225C1">
      <w:pPr>
        <w:pStyle w:val="TH"/>
      </w:pPr>
      <w:r w:rsidRPr="00B2339F">
        <w:t xml:space="preserve">Table 8.2.3: Limits for radiated emissions from ancillary equipment, measured on a </w:t>
      </w:r>
      <w:r w:rsidR="001E5339" w:rsidRPr="00B2339F">
        <w:t>stand-alone</w:t>
      </w:r>
      <w:r w:rsidRPr="00B2339F">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0225C1" w:rsidRPr="00B2339F" w14:paraId="1CEE7DFE" w14:textId="77777777">
        <w:trPr>
          <w:cantSplit/>
          <w:jc w:val="center"/>
        </w:trPr>
        <w:tc>
          <w:tcPr>
            <w:tcW w:w="2765" w:type="dxa"/>
          </w:tcPr>
          <w:p w14:paraId="47BB0DCF" w14:textId="77777777" w:rsidR="000225C1" w:rsidRPr="00B2339F" w:rsidRDefault="000225C1" w:rsidP="008A064A">
            <w:pPr>
              <w:pStyle w:val="TAH"/>
              <w:rPr>
                <w:rFonts w:cs="Arial"/>
              </w:rPr>
            </w:pPr>
            <w:r w:rsidRPr="00B2339F">
              <w:rPr>
                <w:rFonts w:cs="Arial"/>
              </w:rPr>
              <w:t>Frequency range</w:t>
            </w:r>
          </w:p>
        </w:tc>
        <w:tc>
          <w:tcPr>
            <w:tcW w:w="2765" w:type="dxa"/>
          </w:tcPr>
          <w:p w14:paraId="6E0DA7E2" w14:textId="77777777" w:rsidR="000225C1" w:rsidRPr="00B2339F" w:rsidRDefault="000225C1" w:rsidP="008A064A">
            <w:pPr>
              <w:pStyle w:val="TAH"/>
              <w:rPr>
                <w:rFonts w:cs="Arial"/>
              </w:rPr>
            </w:pPr>
            <w:r w:rsidRPr="00B2339F">
              <w:rPr>
                <w:rFonts w:cs="Arial"/>
              </w:rPr>
              <w:t>Quasi-peak</w:t>
            </w:r>
          </w:p>
        </w:tc>
      </w:tr>
      <w:tr w:rsidR="000225C1" w:rsidRPr="00B2339F" w14:paraId="23618B82" w14:textId="77777777">
        <w:trPr>
          <w:cantSplit/>
          <w:jc w:val="center"/>
        </w:trPr>
        <w:tc>
          <w:tcPr>
            <w:tcW w:w="2765" w:type="dxa"/>
          </w:tcPr>
          <w:p w14:paraId="04643A8A" w14:textId="77777777" w:rsidR="000225C1" w:rsidRPr="00B2339F" w:rsidRDefault="000225C1" w:rsidP="008A064A">
            <w:pPr>
              <w:pStyle w:val="TAC"/>
              <w:rPr>
                <w:rFonts w:cs="Arial"/>
              </w:rPr>
            </w:pPr>
            <w:r w:rsidRPr="00B2339F">
              <w:rPr>
                <w:rFonts w:cs="Arial"/>
              </w:rPr>
              <w:t>30 MHz</w:t>
            </w:r>
            <w:r w:rsidRPr="00B2339F">
              <w:rPr>
                <w:rFonts w:cs="Arial"/>
              </w:rPr>
              <w:noBreakHyphen/>
              <w:t>230 MHz</w:t>
            </w:r>
          </w:p>
        </w:tc>
        <w:tc>
          <w:tcPr>
            <w:tcW w:w="2765" w:type="dxa"/>
          </w:tcPr>
          <w:p w14:paraId="14267BA1" w14:textId="77777777" w:rsidR="000225C1" w:rsidRPr="00B2339F" w:rsidRDefault="000225C1" w:rsidP="008A064A">
            <w:pPr>
              <w:pStyle w:val="TAC"/>
              <w:rPr>
                <w:rFonts w:cs="Arial"/>
              </w:rPr>
            </w:pPr>
            <w:r w:rsidRPr="00B2339F">
              <w:rPr>
                <w:rFonts w:cs="Arial"/>
              </w:rPr>
              <w:t>30 dBµV/m</w:t>
            </w:r>
          </w:p>
        </w:tc>
      </w:tr>
      <w:tr w:rsidR="000225C1" w:rsidRPr="00B2339F" w14:paraId="32F6799E" w14:textId="77777777">
        <w:trPr>
          <w:cantSplit/>
          <w:jc w:val="center"/>
        </w:trPr>
        <w:tc>
          <w:tcPr>
            <w:tcW w:w="2765" w:type="dxa"/>
          </w:tcPr>
          <w:p w14:paraId="7031C0A8" w14:textId="77777777" w:rsidR="000225C1" w:rsidRPr="00B2339F" w:rsidRDefault="000225C1" w:rsidP="008A064A">
            <w:pPr>
              <w:pStyle w:val="TAC"/>
              <w:rPr>
                <w:rFonts w:cs="Arial"/>
              </w:rPr>
            </w:pPr>
            <w:r w:rsidRPr="00B2339F">
              <w:rPr>
                <w:rFonts w:cs="Arial"/>
              </w:rPr>
              <w:t>230 MHz</w:t>
            </w:r>
            <w:r w:rsidRPr="00B2339F">
              <w:rPr>
                <w:rFonts w:cs="Arial"/>
              </w:rPr>
              <w:noBreakHyphen/>
              <w:t>1000 MHz</w:t>
            </w:r>
          </w:p>
        </w:tc>
        <w:tc>
          <w:tcPr>
            <w:tcW w:w="2765" w:type="dxa"/>
          </w:tcPr>
          <w:p w14:paraId="3FB8E358" w14:textId="77777777" w:rsidR="000225C1" w:rsidRPr="00B2339F" w:rsidRDefault="000225C1" w:rsidP="008A064A">
            <w:pPr>
              <w:pStyle w:val="TAC"/>
              <w:rPr>
                <w:rFonts w:cs="Arial"/>
              </w:rPr>
            </w:pPr>
            <w:r w:rsidRPr="00B2339F">
              <w:rPr>
                <w:rFonts w:cs="Arial"/>
              </w:rPr>
              <w:t>37 dBµV/m</w:t>
            </w:r>
          </w:p>
        </w:tc>
      </w:tr>
    </w:tbl>
    <w:p w14:paraId="34A4634A" w14:textId="77777777" w:rsidR="000225C1" w:rsidRPr="00B2339F" w:rsidRDefault="000225C1">
      <w:pPr>
        <w:rPr>
          <w:rFonts w:cs="v4.2.0"/>
        </w:rPr>
      </w:pPr>
    </w:p>
    <w:p w14:paraId="2181CCE6" w14:textId="77777777" w:rsidR="000225C1" w:rsidRPr="00B2339F" w:rsidRDefault="000225C1">
      <w:pPr>
        <w:pStyle w:val="TH"/>
      </w:pPr>
      <w:r w:rsidRPr="00B2339F">
        <w:t xml:space="preserve">Table 8.2.4: Limits for radiated emissions from ancillary equipment, measured on a stand-alone basis </w:t>
      </w:r>
      <w:r w:rsidRPr="00B2339F">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0225C1" w:rsidRPr="00B2339F" w14:paraId="35AE741D" w14:textId="77777777">
        <w:tc>
          <w:tcPr>
            <w:tcW w:w="2184" w:type="dxa"/>
          </w:tcPr>
          <w:p w14:paraId="0B9E642E" w14:textId="77777777" w:rsidR="000225C1" w:rsidRPr="00B2339F" w:rsidRDefault="000225C1" w:rsidP="008A064A">
            <w:pPr>
              <w:pStyle w:val="TAH"/>
              <w:rPr>
                <w:rFonts w:cs="Arial"/>
              </w:rPr>
            </w:pPr>
            <w:r w:rsidRPr="00B2339F">
              <w:rPr>
                <w:rFonts w:cs="Arial"/>
              </w:rPr>
              <w:t>Frequency range</w:t>
            </w:r>
          </w:p>
          <w:p w14:paraId="5675FD45" w14:textId="77777777" w:rsidR="000225C1" w:rsidRPr="00B2339F" w:rsidRDefault="000225C1" w:rsidP="008A064A">
            <w:pPr>
              <w:pStyle w:val="TAH"/>
              <w:rPr>
                <w:rFonts w:cs="Arial"/>
              </w:rPr>
            </w:pPr>
            <w:r w:rsidRPr="00B2339F">
              <w:rPr>
                <w:rFonts w:cs="Arial"/>
              </w:rPr>
              <w:t>GHz</w:t>
            </w:r>
          </w:p>
        </w:tc>
        <w:tc>
          <w:tcPr>
            <w:tcW w:w="3285" w:type="dxa"/>
          </w:tcPr>
          <w:p w14:paraId="078221A0" w14:textId="77777777" w:rsidR="000225C1" w:rsidRPr="00B2339F" w:rsidRDefault="000225C1" w:rsidP="008A064A">
            <w:pPr>
              <w:pStyle w:val="TAH"/>
              <w:rPr>
                <w:rFonts w:cs="Arial"/>
              </w:rPr>
            </w:pPr>
            <w:r w:rsidRPr="00B2339F">
              <w:rPr>
                <w:rFonts w:cs="Arial"/>
              </w:rPr>
              <w:t>Average limit</w:t>
            </w:r>
          </w:p>
          <w:p w14:paraId="2650BDA2" w14:textId="77777777" w:rsidR="000225C1" w:rsidRPr="00B2339F" w:rsidRDefault="000225C1" w:rsidP="008A064A">
            <w:pPr>
              <w:pStyle w:val="TAH"/>
              <w:rPr>
                <w:rFonts w:cs="Arial"/>
              </w:rPr>
            </w:pPr>
            <w:r w:rsidRPr="00B2339F">
              <w:rPr>
                <w:rFonts w:cs="Arial"/>
              </w:rPr>
              <w:t>dBµV/m</w:t>
            </w:r>
          </w:p>
        </w:tc>
        <w:tc>
          <w:tcPr>
            <w:tcW w:w="3285" w:type="dxa"/>
          </w:tcPr>
          <w:p w14:paraId="0287C6C6" w14:textId="77777777" w:rsidR="000225C1" w:rsidRPr="00B2339F" w:rsidRDefault="000225C1" w:rsidP="008A064A">
            <w:pPr>
              <w:pStyle w:val="TAH"/>
              <w:rPr>
                <w:rFonts w:cs="Arial"/>
              </w:rPr>
            </w:pPr>
            <w:r w:rsidRPr="00B2339F">
              <w:rPr>
                <w:rFonts w:cs="Arial"/>
              </w:rPr>
              <w:t>Peak limit</w:t>
            </w:r>
          </w:p>
          <w:p w14:paraId="2DE14205" w14:textId="77777777" w:rsidR="000225C1" w:rsidRPr="00B2339F" w:rsidRDefault="000225C1" w:rsidP="008A064A">
            <w:pPr>
              <w:pStyle w:val="TAH"/>
              <w:rPr>
                <w:rFonts w:cs="Arial"/>
              </w:rPr>
            </w:pPr>
            <w:r w:rsidRPr="00B2339F">
              <w:rPr>
                <w:rFonts w:cs="Arial"/>
              </w:rPr>
              <w:t>dBµV/m</w:t>
            </w:r>
          </w:p>
        </w:tc>
      </w:tr>
      <w:tr w:rsidR="000225C1" w:rsidRPr="00B2339F" w14:paraId="48457E4C" w14:textId="77777777">
        <w:tc>
          <w:tcPr>
            <w:tcW w:w="2184" w:type="dxa"/>
          </w:tcPr>
          <w:p w14:paraId="00A95328" w14:textId="77777777" w:rsidR="000225C1" w:rsidRPr="00B2339F" w:rsidRDefault="000225C1" w:rsidP="008A064A">
            <w:pPr>
              <w:pStyle w:val="TAC"/>
              <w:rPr>
                <w:rFonts w:cs="Arial"/>
              </w:rPr>
            </w:pPr>
            <w:r w:rsidRPr="00B2339F">
              <w:rPr>
                <w:rFonts w:cs="Arial"/>
              </w:rPr>
              <w:t>1 to 3</w:t>
            </w:r>
          </w:p>
        </w:tc>
        <w:tc>
          <w:tcPr>
            <w:tcW w:w="3285" w:type="dxa"/>
          </w:tcPr>
          <w:p w14:paraId="7AE7D81B" w14:textId="77777777" w:rsidR="000225C1" w:rsidRPr="00B2339F" w:rsidRDefault="000225C1" w:rsidP="008A064A">
            <w:pPr>
              <w:pStyle w:val="TAC"/>
              <w:rPr>
                <w:rFonts w:cs="Arial"/>
              </w:rPr>
            </w:pPr>
            <w:r w:rsidRPr="00B2339F">
              <w:rPr>
                <w:rFonts w:cs="Arial"/>
              </w:rPr>
              <w:t>50</w:t>
            </w:r>
          </w:p>
        </w:tc>
        <w:tc>
          <w:tcPr>
            <w:tcW w:w="3285" w:type="dxa"/>
          </w:tcPr>
          <w:p w14:paraId="2B5A74F4" w14:textId="77777777" w:rsidR="000225C1" w:rsidRPr="00B2339F" w:rsidRDefault="000225C1" w:rsidP="008A064A">
            <w:pPr>
              <w:pStyle w:val="TAC"/>
              <w:rPr>
                <w:rFonts w:cs="Arial"/>
              </w:rPr>
            </w:pPr>
            <w:r w:rsidRPr="00B2339F">
              <w:rPr>
                <w:rFonts w:cs="Arial"/>
              </w:rPr>
              <w:t>70</w:t>
            </w:r>
          </w:p>
        </w:tc>
      </w:tr>
      <w:tr w:rsidR="000225C1" w:rsidRPr="00B2339F" w14:paraId="1A9B666A" w14:textId="77777777">
        <w:tc>
          <w:tcPr>
            <w:tcW w:w="2184" w:type="dxa"/>
          </w:tcPr>
          <w:p w14:paraId="2D0AF24B" w14:textId="77777777" w:rsidR="000225C1" w:rsidRPr="00B2339F" w:rsidRDefault="000225C1" w:rsidP="008A064A">
            <w:pPr>
              <w:pStyle w:val="TAC"/>
              <w:rPr>
                <w:rFonts w:cs="Arial"/>
              </w:rPr>
            </w:pPr>
            <w:r w:rsidRPr="00B2339F">
              <w:rPr>
                <w:rFonts w:cs="Arial"/>
              </w:rPr>
              <w:t>3 to 6</w:t>
            </w:r>
          </w:p>
        </w:tc>
        <w:tc>
          <w:tcPr>
            <w:tcW w:w="3285" w:type="dxa"/>
          </w:tcPr>
          <w:p w14:paraId="17FDE211" w14:textId="77777777" w:rsidR="000225C1" w:rsidRPr="00B2339F" w:rsidRDefault="000225C1" w:rsidP="008A064A">
            <w:pPr>
              <w:pStyle w:val="TAC"/>
              <w:rPr>
                <w:rFonts w:cs="Arial"/>
              </w:rPr>
            </w:pPr>
            <w:r w:rsidRPr="00B2339F">
              <w:rPr>
                <w:rFonts w:cs="Arial"/>
              </w:rPr>
              <w:t>54</w:t>
            </w:r>
          </w:p>
        </w:tc>
        <w:tc>
          <w:tcPr>
            <w:tcW w:w="3285" w:type="dxa"/>
          </w:tcPr>
          <w:p w14:paraId="01D67036" w14:textId="77777777" w:rsidR="000225C1" w:rsidRPr="00B2339F" w:rsidRDefault="000225C1" w:rsidP="008A064A">
            <w:pPr>
              <w:pStyle w:val="TAC"/>
              <w:rPr>
                <w:rFonts w:cs="Arial"/>
              </w:rPr>
            </w:pPr>
            <w:r w:rsidRPr="00B2339F">
              <w:rPr>
                <w:rFonts w:cs="Arial"/>
              </w:rPr>
              <w:t>74</w:t>
            </w:r>
          </w:p>
        </w:tc>
      </w:tr>
      <w:tr w:rsidR="000225C1" w:rsidRPr="00B2339F" w14:paraId="6EC6D7E5" w14:textId="77777777">
        <w:trPr>
          <w:cantSplit/>
        </w:trPr>
        <w:tc>
          <w:tcPr>
            <w:tcW w:w="8754" w:type="dxa"/>
            <w:gridSpan w:val="3"/>
          </w:tcPr>
          <w:p w14:paraId="56B4BD16" w14:textId="77777777" w:rsidR="000225C1" w:rsidRPr="00B2339F" w:rsidRDefault="000225C1" w:rsidP="008A064A">
            <w:pPr>
              <w:pStyle w:val="TAN"/>
              <w:rPr>
                <w:rFonts w:cs="Arial"/>
              </w:rPr>
            </w:pPr>
            <w:r w:rsidRPr="00B2339F">
              <w:rPr>
                <w:rFonts w:cs="Arial"/>
              </w:rPr>
              <w:t>Note:</w:t>
            </w:r>
            <w:r w:rsidRPr="00B2339F">
              <w:rPr>
                <w:rFonts w:cs="Arial"/>
              </w:rPr>
              <w:tab/>
              <w:t>The lower limit applies at the transition frequency.</w:t>
            </w:r>
          </w:p>
        </w:tc>
      </w:tr>
    </w:tbl>
    <w:p w14:paraId="5D556367" w14:textId="77777777" w:rsidR="000225C1" w:rsidRPr="00B2339F" w:rsidRDefault="000225C1">
      <w:pPr>
        <w:rPr>
          <w:rFonts w:cs="v4.2.0"/>
        </w:rPr>
      </w:pPr>
    </w:p>
    <w:p w14:paraId="2FD33FF5" w14:textId="77777777" w:rsidR="000225C1" w:rsidRPr="00B2339F" w:rsidRDefault="000225C1">
      <w:pPr>
        <w:pStyle w:val="Heading2"/>
      </w:pPr>
      <w:bookmarkStart w:id="167" w:name="_Toc20994573"/>
      <w:bookmarkStart w:id="168" w:name="_Toc131612103"/>
      <w:bookmarkStart w:id="169" w:name="_Toc131612197"/>
      <w:r w:rsidRPr="00B2339F">
        <w:t>8.3</w:t>
      </w:r>
      <w:r w:rsidRPr="00B2339F">
        <w:tab/>
        <w:t>Conducted emission DC power input/output port</w:t>
      </w:r>
      <w:bookmarkEnd w:id="167"/>
      <w:bookmarkEnd w:id="168"/>
      <w:bookmarkEnd w:id="169"/>
    </w:p>
    <w:p w14:paraId="5649762A" w14:textId="77777777" w:rsidR="000225C1" w:rsidRPr="00B2339F" w:rsidRDefault="000225C1">
      <w:pPr>
        <w:rPr>
          <w:rFonts w:cs="v4.2.0"/>
        </w:rPr>
      </w:pPr>
      <w:r w:rsidRPr="00B2339F">
        <w:rPr>
          <w:rFonts w:cs="v4.2.0"/>
        </w:rPr>
        <w:t>This test is applicable to equipment which may have DC cables longer than 3 m.</w:t>
      </w:r>
    </w:p>
    <w:p w14:paraId="5B471321" w14:textId="77777777" w:rsidR="000225C1" w:rsidRPr="00B2339F" w:rsidRDefault="000225C1">
      <w:pPr>
        <w:rPr>
          <w:rFonts w:cs="v4.2.0"/>
        </w:rPr>
      </w:pPr>
      <w:r w:rsidRPr="00B2339F">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0B5CC14" w14:textId="77777777" w:rsidR="000225C1" w:rsidRPr="00B2339F" w:rsidRDefault="000225C1">
      <w:pPr>
        <w:rPr>
          <w:rFonts w:cs="v4.2.0"/>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6962F51A" w14:textId="77777777" w:rsidR="000225C1" w:rsidRPr="00B2339F" w:rsidRDefault="000225C1">
      <w:pPr>
        <w:pStyle w:val="Heading3"/>
      </w:pPr>
      <w:bookmarkStart w:id="170" w:name="_Toc20994574"/>
      <w:bookmarkStart w:id="171" w:name="_Toc131612104"/>
      <w:bookmarkStart w:id="172" w:name="_Toc131612198"/>
      <w:r w:rsidRPr="00B2339F">
        <w:t>8.3.1</w:t>
      </w:r>
      <w:r w:rsidRPr="00B2339F">
        <w:tab/>
        <w:t>Definition</w:t>
      </w:r>
      <w:bookmarkEnd w:id="170"/>
      <w:bookmarkEnd w:id="171"/>
      <w:bookmarkEnd w:id="172"/>
    </w:p>
    <w:p w14:paraId="1461DE7C" w14:textId="77777777" w:rsidR="000225C1" w:rsidRPr="00B2339F" w:rsidRDefault="000225C1">
      <w:pPr>
        <w:rPr>
          <w:rFonts w:cs="v4.2.0"/>
        </w:rPr>
      </w:pPr>
      <w:r w:rsidRPr="00B2339F">
        <w:rPr>
          <w:rFonts w:cs="v4.2.0"/>
        </w:rPr>
        <w:t>This test assesses the ability of radio equipment and ancillary equipment to limit internal noise from the DC power input/output ports.</w:t>
      </w:r>
    </w:p>
    <w:p w14:paraId="09A0EE14" w14:textId="77777777" w:rsidR="000225C1" w:rsidRPr="00B2339F" w:rsidRDefault="000225C1">
      <w:pPr>
        <w:pStyle w:val="Heading3"/>
      </w:pPr>
      <w:bookmarkStart w:id="173" w:name="_Toc20994575"/>
      <w:bookmarkStart w:id="174" w:name="_Toc131612105"/>
      <w:bookmarkStart w:id="175" w:name="_Toc131612199"/>
      <w:r w:rsidRPr="00B2339F">
        <w:lastRenderedPageBreak/>
        <w:t>8.3.2</w:t>
      </w:r>
      <w:r w:rsidRPr="00B2339F">
        <w:tab/>
        <w:t>Test method</w:t>
      </w:r>
      <w:bookmarkEnd w:id="173"/>
      <w:bookmarkEnd w:id="174"/>
      <w:bookmarkEnd w:id="175"/>
    </w:p>
    <w:p w14:paraId="7DDA1D20"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 and the Artificial Mains Network (AMN) shall be connected to a DC power source.</w:t>
      </w:r>
    </w:p>
    <w:p w14:paraId="339C46BE" w14:textId="77777777" w:rsidR="000225C1" w:rsidRPr="00B2339F" w:rsidRDefault="000225C1">
      <w:pPr>
        <w:rPr>
          <w:rFonts w:cs="v4.2.0"/>
        </w:rPr>
      </w:pPr>
      <w:r w:rsidRPr="00B2339F">
        <w:rPr>
          <w:rFonts w:cs="v4.2.0"/>
        </w:rPr>
        <w:t>In the case of DC output ports, the ports shall be connected via a</w:t>
      </w:r>
      <w:r w:rsidR="00A65800" w:rsidRPr="00B2339F">
        <w:rPr>
          <w:rFonts w:cs="v4.2.0"/>
        </w:rPr>
        <w:t>n</w:t>
      </w:r>
      <w:r w:rsidRPr="00B2339F">
        <w:rPr>
          <w:rFonts w:cs="v4.2.0"/>
        </w:rPr>
        <w:t xml:space="preserve"> AMN to a load drawing the rated current of the source.</w:t>
      </w:r>
    </w:p>
    <w:p w14:paraId="0D52B314" w14:textId="77777777" w:rsidR="000225C1" w:rsidRPr="00B2339F" w:rsidRDefault="000225C1">
      <w:pPr>
        <w:rPr>
          <w:rFonts w:cs="v4.2.0"/>
        </w:rPr>
      </w:pPr>
      <w:r w:rsidRPr="00B2339F">
        <w:rPr>
          <w:rFonts w:cs="v4.2.0"/>
        </w:rPr>
        <w:t xml:space="preserve">A measuring receiver shall be connected to each AMN measurement port in turn and the conducted emission recorded. </w:t>
      </w:r>
    </w:p>
    <w:p w14:paraId="38ACC7C1" w14:textId="77777777" w:rsidR="000225C1" w:rsidRPr="00B2339F" w:rsidRDefault="000225C1">
      <w:pPr>
        <w:rPr>
          <w:rFonts w:cs="v4.2.0"/>
        </w:rPr>
      </w:pPr>
      <w:r w:rsidRPr="00B2339F">
        <w:rPr>
          <w:rFonts w:cs="v4.2.0"/>
        </w:rPr>
        <w:t xml:space="preserve">The equipment shall be installed with a ground plane as defined in </w:t>
      </w:r>
      <w:r w:rsidR="00A65800" w:rsidRPr="00B2339F">
        <w:rPr>
          <w:rFonts w:cs="v4.2.0"/>
        </w:rPr>
        <w:t>CISPR 32</w:t>
      </w:r>
      <w:r w:rsidRPr="00B2339F">
        <w:rPr>
          <w:rFonts w:cs="v4.2.0"/>
        </w:rPr>
        <w:t> [</w:t>
      </w:r>
      <w:r w:rsidR="00A65800" w:rsidRPr="00B2339F">
        <w:rPr>
          <w:rFonts w:cs="v4.2.0"/>
        </w:rPr>
        <w:t>25</w:t>
      </w:r>
      <w:r w:rsidRPr="00B2339F">
        <w:rPr>
          <w:rFonts w:cs="v4.2.0"/>
        </w:rPr>
        <w:t>]. The reference earth point of the AMNs shall be connected to the reference ground plane with a conductor as short as possible.</w:t>
      </w:r>
    </w:p>
    <w:p w14:paraId="57780783" w14:textId="77777777" w:rsidR="000225C1" w:rsidRPr="00B2339F" w:rsidRDefault="000225C1">
      <w:pPr>
        <w:rPr>
          <w:rFonts w:cs="v4.2.0"/>
        </w:rPr>
      </w:pPr>
      <w:r w:rsidRPr="00B2339F">
        <w:rPr>
          <w:rFonts w:cs="v4.2.0"/>
        </w:rPr>
        <w:t>The measurement receiver shall be in accordance with the requirements of section one of CISPR 16</w:t>
      </w:r>
      <w:r w:rsidRPr="00B2339F">
        <w:rPr>
          <w:rFonts w:cs="v4.2.0"/>
        </w:rPr>
        <w:noBreakHyphen/>
        <w:t>1-1 [12].</w:t>
      </w:r>
    </w:p>
    <w:p w14:paraId="32C5029C" w14:textId="77777777" w:rsidR="000225C1" w:rsidRPr="00B2339F" w:rsidRDefault="000225C1">
      <w:pPr>
        <w:pStyle w:val="Heading3"/>
      </w:pPr>
      <w:bookmarkStart w:id="176" w:name="_Toc20994576"/>
      <w:bookmarkStart w:id="177" w:name="_Toc131612106"/>
      <w:bookmarkStart w:id="178" w:name="_Toc131612200"/>
      <w:r w:rsidRPr="00B2339F">
        <w:t>8.3.3</w:t>
      </w:r>
      <w:r w:rsidRPr="00B2339F">
        <w:tab/>
        <w:t>Limits</w:t>
      </w:r>
      <w:bookmarkEnd w:id="176"/>
      <w:bookmarkEnd w:id="177"/>
      <w:bookmarkEnd w:id="178"/>
    </w:p>
    <w:p w14:paraId="4B01E23A" w14:textId="77777777" w:rsidR="000225C1" w:rsidRPr="00B2339F" w:rsidRDefault="000225C1">
      <w:pPr>
        <w:rPr>
          <w:rFonts w:cs="v4.2.0"/>
        </w:rPr>
      </w:pPr>
      <w:r w:rsidRPr="00B2339F">
        <w:rPr>
          <w:rFonts w:cs="v4.2.0"/>
        </w:rPr>
        <w:t>The equipment shall meet the limits below (including the average limit and the quasi</w:t>
      </w:r>
      <w:r w:rsidRPr="00B2339F">
        <w:rPr>
          <w:rFonts w:cs="v4.2.0"/>
        </w:rPr>
        <w:noBreakHyphen/>
        <w:t>peak limit) when using, respectively, an average detector receiver and a quasi</w:t>
      </w:r>
      <w:r w:rsidRPr="00B2339F">
        <w:rPr>
          <w:rFonts w:cs="v4.2.0"/>
        </w:rPr>
        <w:noBreakHyphen/>
        <w:t>peak detector receiver and measured in accordance with the method described in subclause 8.3.2 above. If the average limit is met when using a quasi</w:t>
      </w:r>
      <w:r w:rsidRPr="00B2339F">
        <w:rPr>
          <w:rFonts w:cs="v4.2.0"/>
        </w:rPr>
        <w:noBreakHyphen/>
        <w:t>peak detector, the equipment shall be deemed to meet both limits and measurement with the average detector receiver is not necessary.</w:t>
      </w:r>
    </w:p>
    <w:p w14:paraId="2250B6D2" w14:textId="77777777" w:rsidR="000225C1" w:rsidRPr="00B2339F" w:rsidRDefault="000225C1">
      <w:pPr>
        <w:rPr>
          <w:rFonts w:cs="v4.2.0"/>
        </w:rPr>
      </w:pPr>
      <w:r w:rsidRPr="00B2339F">
        <w:rPr>
          <w:rFonts w:cs="v4.2.0"/>
        </w:rPr>
        <w:t>The equipment shall meet the limits given in Table 8.3.1.</w:t>
      </w:r>
    </w:p>
    <w:p w14:paraId="0D825169" w14:textId="77777777" w:rsidR="000225C1" w:rsidRPr="00B2339F" w:rsidRDefault="000225C1">
      <w:pPr>
        <w:pStyle w:val="TH"/>
      </w:pPr>
      <w:r w:rsidRPr="00B2339F">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31F63381" w14:textId="77777777">
        <w:trPr>
          <w:cantSplit/>
          <w:jc w:val="center"/>
        </w:trPr>
        <w:tc>
          <w:tcPr>
            <w:tcW w:w="2765" w:type="dxa"/>
          </w:tcPr>
          <w:p w14:paraId="5B79E8AF" w14:textId="77777777" w:rsidR="000225C1" w:rsidRPr="00B2339F" w:rsidRDefault="000225C1" w:rsidP="008A064A">
            <w:pPr>
              <w:pStyle w:val="TAH"/>
              <w:rPr>
                <w:rFonts w:cs="Arial"/>
              </w:rPr>
            </w:pPr>
            <w:r w:rsidRPr="00B2339F">
              <w:rPr>
                <w:rFonts w:cs="Arial"/>
              </w:rPr>
              <w:t>Frequency range</w:t>
            </w:r>
          </w:p>
        </w:tc>
        <w:tc>
          <w:tcPr>
            <w:tcW w:w="2765" w:type="dxa"/>
          </w:tcPr>
          <w:p w14:paraId="6EE05C9C" w14:textId="77777777" w:rsidR="000225C1" w:rsidRPr="00B2339F" w:rsidRDefault="000225C1" w:rsidP="008A064A">
            <w:pPr>
              <w:pStyle w:val="TAH"/>
              <w:rPr>
                <w:rFonts w:cs="Arial"/>
              </w:rPr>
            </w:pPr>
            <w:r w:rsidRPr="00B2339F">
              <w:rPr>
                <w:rFonts w:cs="Arial"/>
              </w:rPr>
              <w:t>Quasi-peak</w:t>
            </w:r>
          </w:p>
        </w:tc>
        <w:tc>
          <w:tcPr>
            <w:tcW w:w="2765" w:type="dxa"/>
          </w:tcPr>
          <w:p w14:paraId="304DC11D" w14:textId="77777777" w:rsidR="000225C1" w:rsidRPr="00B2339F" w:rsidRDefault="000225C1" w:rsidP="008A064A">
            <w:pPr>
              <w:pStyle w:val="TAH"/>
              <w:rPr>
                <w:rFonts w:cs="Arial"/>
              </w:rPr>
            </w:pPr>
            <w:r w:rsidRPr="00B2339F">
              <w:rPr>
                <w:rFonts w:cs="Arial"/>
              </w:rPr>
              <w:t>Average</w:t>
            </w:r>
          </w:p>
        </w:tc>
      </w:tr>
      <w:tr w:rsidR="000225C1" w:rsidRPr="00B2339F" w14:paraId="7EA1C6CE" w14:textId="77777777">
        <w:trPr>
          <w:cantSplit/>
          <w:jc w:val="center"/>
        </w:trPr>
        <w:tc>
          <w:tcPr>
            <w:tcW w:w="2765" w:type="dxa"/>
          </w:tcPr>
          <w:p w14:paraId="4D2297A8" w14:textId="77777777" w:rsidR="000225C1" w:rsidRPr="00B2339F" w:rsidRDefault="000225C1" w:rsidP="008A064A">
            <w:pPr>
              <w:pStyle w:val="TAC"/>
              <w:rPr>
                <w:rFonts w:cs="Arial"/>
              </w:rPr>
            </w:pPr>
            <w:r w:rsidRPr="00B2339F">
              <w:rPr>
                <w:rFonts w:cs="Arial"/>
              </w:rPr>
              <w:t>&gt;0,15</w:t>
            </w:r>
            <w:r w:rsidRPr="00B2339F">
              <w:rPr>
                <w:rFonts w:cs="Arial"/>
              </w:rPr>
              <w:noBreakHyphen/>
              <w:t>0,5MHz</w:t>
            </w:r>
          </w:p>
        </w:tc>
        <w:tc>
          <w:tcPr>
            <w:tcW w:w="2765" w:type="dxa"/>
          </w:tcPr>
          <w:p w14:paraId="4320DFEC" w14:textId="77777777" w:rsidR="000225C1" w:rsidRPr="00B2339F" w:rsidRDefault="000225C1" w:rsidP="008A064A">
            <w:pPr>
              <w:pStyle w:val="TAC"/>
              <w:rPr>
                <w:rFonts w:cs="Arial"/>
              </w:rPr>
            </w:pPr>
            <w:r w:rsidRPr="00B2339F">
              <w:rPr>
                <w:rFonts w:cs="Arial"/>
              </w:rPr>
              <w:t>79dBµV</w:t>
            </w:r>
          </w:p>
        </w:tc>
        <w:tc>
          <w:tcPr>
            <w:tcW w:w="2765" w:type="dxa"/>
          </w:tcPr>
          <w:p w14:paraId="5F3B3D0B" w14:textId="77777777" w:rsidR="000225C1" w:rsidRPr="00B2339F" w:rsidRDefault="000225C1" w:rsidP="008A064A">
            <w:pPr>
              <w:pStyle w:val="TAC"/>
              <w:rPr>
                <w:rFonts w:cs="Arial"/>
              </w:rPr>
            </w:pPr>
            <w:r w:rsidRPr="00B2339F">
              <w:rPr>
                <w:rFonts w:cs="Arial"/>
              </w:rPr>
              <w:t>66dBµV</w:t>
            </w:r>
          </w:p>
        </w:tc>
      </w:tr>
      <w:tr w:rsidR="000225C1" w:rsidRPr="00B2339F" w14:paraId="5ADA96C9" w14:textId="77777777">
        <w:trPr>
          <w:cantSplit/>
          <w:jc w:val="center"/>
        </w:trPr>
        <w:tc>
          <w:tcPr>
            <w:tcW w:w="2765" w:type="dxa"/>
          </w:tcPr>
          <w:p w14:paraId="1F54B7B0" w14:textId="77777777" w:rsidR="000225C1" w:rsidRPr="00B2339F" w:rsidRDefault="000225C1" w:rsidP="008A064A">
            <w:pPr>
              <w:pStyle w:val="TAC"/>
              <w:rPr>
                <w:rFonts w:cs="Arial"/>
              </w:rPr>
            </w:pPr>
            <w:r w:rsidRPr="00B2339F">
              <w:rPr>
                <w:rFonts w:cs="Arial"/>
              </w:rPr>
              <w:t>&gt;0,5</w:t>
            </w:r>
            <w:r w:rsidRPr="00B2339F">
              <w:rPr>
                <w:rFonts w:cs="Arial"/>
              </w:rPr>
              <w:noBreakHyphen/>
              <w:t>30 MHz</w:t>
            </w:r>
          </w:p>
        </w:tc>
        <w:tc>
          <w:tcPr>
            <w:tcW w:w="2765" w:type="dxa"/>
          </w:tcPr>
          <w:p w14:paraId="10178F51" w14:textId="77777777" w:rsidR="000225C1" w:rsidRPr="00B2339F" w:rsidRDefault="000225C1" w:rsidP="008A064A">
            <w:pPr>
              <w:pStyle w:val="TAC"/>
              <w:rPr>
                <w:rFonts w:cs="Arial"/>
              </w:rPr>
            </w:pPr>
            <w:r w:rsidRPr="00B2339F">
              <w:rPr>
                <w:rFonts w:cs="Arial"/>
              </w:rPr>
              <w:t>73dBµV</w:t>
            </w:r>
          </w:p>
        </w:tc>
        <w:tc>
          <w:tcPr>
            <w:tcW w:w="2765" w:type="dxa"/>
          </w:tcPr>
          <w:p w14:paraId="72E1C8A0" w14:textId="77777777" w:rsidR="000225C1" w:rsidRPr="00B2339F" w:rsidRDefault="000225C1" w:rsidP="008A064A">
            <w:pPr>
              <w:pStyle w:val="TAC"/>
              <w:rPr>
                <w:rFonts w:cs="Arial"/>
              </w:rPr>
            </w:pPr>
            <w:r w:rsidRPr="00B2339F">
              <w:rPr>
                <w:rFonts w:cs="Arial"/>
              </w:rPr>
              <w:t>60dBµV</w:t>
            </w:r>
          </w:p>
        </w:tc>
      </w:tr>
    </w:tbl>
    <w:p w14:paraId="0ED7962F" w14:textId="77777777" w:rsidR="000225C1" w:rsidRPr="00B2339F" w:rsidRDefault="000225C1">
      <w:pPr>
        <w:rPr>
          <w:rFonts w:cs="v4.2.0"/>
        </w:rPr>
      </w:pPr>
    </w:p>
    <w:p w14:paraId="7FA93188" w14:textId="77777777" w:rsidR="000225C1" w:rsidRPr="00B2339F" w:rsidRDefault="000225C1">
      <w:pPr>
        <w:pStyle w:val="Heading2"/>
      </w:pPr>
      <w:bookmarkStart w:id="179" w:name="_Toc20994577"/>
      <w:bookmarkStart w:id="180" w:name="_Toc131612107"/>
      <w:bookmarkStart w:id="181" w:name="_Toc131612201"/>
      <w:r w:rsidRPr="00B2339F">
        <w:t>8.4</w:t>
      </w:r>
      <w:r w:rsidRPr="00B2339F">
        <w:tab/>
        <w:t>Conducted emissions, AC mains power input/output port</w:t>
      </w:r>
      <w:bookmarkEnd w:id="179"/>
      <w:bookmarkEnd w:id="180"/>
      <w:bookmarkEnd w:id="181"/>
    </w:p>
    <w:p w14:paraId="18DE31E8" w14:textId="77777777" w:rsidR="000225C1" w:rsidRPr="00B2339F" w:rsidRDefault="000225C1">
      <w:pPr>
        <w:rPr>
          <w:rFonts w:cs="v4.2.0"/>
        </w:rPr>
      </w:pPr>
      <w:r w:rsidRPr="00B2339F">
        <w:rPr>
          <w:rFonts w:cs="v4.2.0"/>
        </w:rPr>
        <w:t>This test is applicable to equipment powered by the AC mains.</w:t>
      </w:r>
    </w:p>
    <w:p w14:paraId="1F2D62BB" w14:textId="77777777" w:rsidR="000225C1" w:rsidRPr="00B2339F" w:rsidRDefault="000225C1">
      <w:pPr>
        <w:rPr>
          <w:rFonts w:cs="v4.2.0"/>
        </w:rPr>
      </w:pPr>
      <w:r w:rsidRPr="00B2339F">
        <w:rPr>
          <w:rFonts w:cs="v4.2.0"/>
        </w:rPr>
        <w:t>This test is not applicable to AC output ports which are connected directly (or via a circuit breaker) to the AC power port of the EUT.</w:t>
      </w:r>
    </w:p>
    <w:p w14:paraId="2B31646B" w14:textId="77777777" w:rsidR="000225C1" w:rsidRPr="00B2339F" w:rsidRDefault="000225C1">
      <w:pPr>
        <w:rPr>
          <w:rFonts w:ascii="Arial" w:hAnsi="Arial" w:cs="v4.2.0"/>
          <w:sz w:val="32"/>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20E63776" w14:textId="77777777" w:rsidR="000225C1" w:rsidRPr="00B2339F" w:rsidRDefault="000225C1">
      <w:pPr>
        <w:pStyle w:val="Heading3"/>
      </w:pPr>
      <w:bookmarkStart w:id="182" w:name="_Toc20994578"/>
      <w:bookmarkStart w:id="183" w:name="_Toc131612108"/>
      <w:bookmarkStart w:id="184" w:name="_Toc131612202"/>
      <w:r w:rsidRPr="00B2339F">
        <w:t>8.4.1</w:t>
      </w:r>
      <w:r w:rsidRPr="00B2339F">
        <w:tab/>
        <w:t>Definition</w:t>
      </w:r>
      <w:bookmarkEnd w:id="182"/>
      <w:bookmarkEnd w:id="183"/>
      <w:bookmarkEnd w:id="184"/>
    </w:p>
    <w:p w14:paraId="3AEA747F" w14:textId="77777777" w:rsidR="000225C1" w:rsidRPr="00B2339F" w:rsidRDefault="000225C1">
      <w:pPr>
        <w:rPr>
          <w:rFonts w:cs="v4.2.0"/>
        </w:rPr>
      </w:pPr>
      <w:r w:rsidRPr="00B2339F">
        <w:rPr>
          <w:rFonts w:cs="v4.2.0"/>
        </w:rPr>
        <w:t>This test assesses the ability of radio equipment and ancillary equipment to limit internal noise from the AC mains power input/output ports.</w:t>
      </w:r>
    </w:p>
    <w:p w14:paraId="4F8402AE" w14:textId="77777777" w:rsidR="000225C1" w:rsidRPr="00B2339F" w:rsidRDefault="000225C1">
      <w:pPr>
        <w:pStyle w:val="Heading3"/>
      </w:pPr>
      <w:bookmarkStart w:id="185" w:name="_Toc20994579"/>
      <w:bookmarkStart w:id="186" w:name="_Toc131612109"/>
      <w:bookmarkStart w:id="187" w:name="_Toc131612203"/>
      <w:r w:rsidRPr="00B2339F">
        <w:t>8.4.2</w:t>
      </w:r>
      <w:r w:rsidRPr="00B2339F">
        <w:tab/>
        <w:t>Test method</w:t>
      </w:r>
      <w:bookmarkEnd w:id="185"/>
      <w:bookmarkEnd w:id="186"/>
      <w:bookmarkEnd w:id="187"/>
    </w:p>
    <w:p w14:paraId="16679F2F"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w:t>
      </w:r>
    </w:p>
    <w:p w14:paraId="20529CFA" w14:textId="77777777" w:rsidR="000225C1" w:rsidRPr="00B2339F" w:rsidRDefault="000225C1">
      <w:pPr>
        <w:pStyle w:val="Heading3"/>
      </w:pPr>
      <w:bookmarkStart w:id="188" w:name="_Toc20994580"/>
      <w:bookmarkStart w:id="189" w:name="_Toc131612110"/>
      <w:bookmarkStart w:id="190" w:name="_Toc131612204"/>
      <w:r w:rsidRPr="00B2339F">
        <w:t>8.4.3</w:t>
      </w:r>
      <w:r w:rsidRPr="00B2339F">
        <w:tab/>
        <w:t>Limits</w:t>
      </w:r>
      <w:bookmarkEnd w:id="188"/>
      <w:bookmarkEnd w:id="189"/>
      <w:bookmarkEnd w:id="190"/>
    </w:p>
    <w:p w14:paraId="1C5CE090" w14:textId="77777777" w:rsidR="000225C1" w:rsidRPr="00B2339F" w:rsidRDefault="000225C1">
      <w:pPr>
        <w:rPr>
          <w:rFonts w:cs="v4.2.0"/>
        </w:rPr>
      </w:pPr>
      <w:r w:rsidRPr="00B2339F">
        <w:rPr>
          <w:rFonts w:cs="v4.2.0"/>
        </w:rPr>
        <w:t>The equipment shall meet the limits below (including the average limit and the quasi</w:t>
      </w:r>
      <w:r w:rsidRPr="00B2339F">
        <w:rPr>
          <w:rFonts w:cs="v4.2.0"/>
        </w:rPr>
        <w:noBreakHyphen/>
        <w:t>peak limit) when using, respectively, an average detector receiver and a quasi</w:t>
      </w:r>
      <w:r w:rsidRPr="00B2339F">
        <w:rPr>
          <w:rFonts w:cs="v4.2.0"/>
        </w:rPr>
        <w:noBreakHyphen/>
        <w:t>peak detector receiver and measured in accordance with the method described in subclause 8.4.2 above. If the average limit is met when using a quasi</w:t>
      </w:r>
      <w:r w:rsidRPr="00B2339F">
        <w:rPr>
          <w:rFonts w:cs="v4.2.0"/>
        </w:rPr>
        <w:noBreakHyphen/>
        <w:t>peak detector, the equipment shall be deemed to meet both limits and measurement with the average detector receiver is not necessary.</w:t>
      </w:r>
    </w:p>
    <w:p w14:paraId="321FC191" w14:textId="77777777" w:rsidR="000225C1" w:rsidRPr="00B2339F" w:rsidRDefault="000225C1">
      <w:pPr>
        <w:pStyle w:val="TH"/>
      </w:pPr>
      <w:r w:rsidRPr="00B2339F">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7F0FF78B" w14:textId="77777777">
        <w:trPr>
          <w:cantSplit/>
          <w:jc w:val="center"/>
        </w:trPr>
        <w:tc>
          <w:tcPr>
            <w:tcW w:w="2765" w:type="dxa"/>
          </w:tcPr>
          <w:p w14:paraId="07519592" w14:textId="77777777" w:rsidR="000225C1" w:rsidRPr="00B2339F" w:rsidRDefault="000225C1" w:rsidP="008A064A">
            <w:pPr>
              <w:pStyle w:val="TAH"/>
              <w:rPr>
                <w:rFonts w:cs="Arial"/>
              </w:rPr>
            </w:pPr>
            <w:r w:rsidRPr="00B2339F">
              <w:rPr>
                <w:rFonts w:cs="Arial"/>
              </w:rPr>
              <w:t>Frequency range</w:t>
            </w:r>
          </w:p>
        </w:tc>
        <w:tc>
          <w:tcPr>
            <w:tcW w:w="2765" w:type="dxa"/>
          </w:tcPr>
          <w:p w14:paraId="5FE3B6DD" w14:textId="77777777" w:rsidR="000225C1" w:rsidRPr="00B2339F" w:rsidRDefault="000225C1" w:rsidP="008A064A">
            <w:pPr>
              <w:pStyle w:val="TAH"/>
              <w:rPr>
                <w:rFonts w:cs="Arial"/>
              </w:rPr>
            </w:pPr>
            <w:r w:rsidRPr="00B2339F">
              <w:rPr>
                <w:rFonts w:cs="Arial"/>
              </w:rPr>
              <w:t>Quasi-peak</w:t>
            </w:r>
          </w:p>
        </w:tc>
        <w:tc>
          <w:tcPr>
            <w:tcW w:w="2765" w:type="dxa"/>
          </w:tcPr>
          <w:p w14:paraId="3DEB184C" w14:textId="77777777" w:rsidR="000225C1" w:rsidRPr="00B2339F" w:rsidRDefault="000225C1" w:rsidP="008A064A">
            <w:pPr>
              <w:pStyle w:val="TAH"/>
              <w:rPr>
                <w:rFonts w:cs="Arial"/>
              </w:rPr>
            </w:pPr>
            <w:r w:rsidRPr="00B2339F">
              <w:rPr>
                <w:rFonts w:cs="Arial"/>
              </w:rPr>
              <w:t>Average</w:t>
            </w:r>
          </w:p>
        </w:tc>
      </w:tr>
      <w:tr w:rsidR="000225C1" w:rsidRPr="00B2339F" w14:paraId="0E2158B3" w14:textId="77777777">
        <w:trPr>
          <w:cantSplit/>
          <w:jc w:val="center"/>
        </w:trPr>
        <w:tc>
          <w:tcPr>
            <w:tcW w:w="2765" w:type="dxa"/>
          </w:tcPr>
          <w:p w14:paraId="22988AD5" w14:textId="77777777" w:rsidR="000225C1" w:rsidRPr="00B2339F" w:rsidRDefault="000225C1" w:rsidP="008A064A">
            <w:pPr>
              <w:pStyle w:val="TAC"/>
              <w:rPr>
                <w:rFonts w:cs="Arial"/>
              </w:rPr>
            </w:pPr>
            <w:r w:rsidRPr="00B2339F">
              <w:rPr>
                <w:rFonts w:cs="Arial"/>
              </w:rPr>
              <w:t>&gt; 0,15</w:t>
            </w:r>
            <w:r w:rsidRPr="00B2339F">
              <w:rPr>
                <w:rFonts w:cs="Arial"/>
              </w:rPr>
              <w:noBreakHyphen/>
              <w:t>0,5 MHz</w:t>
            </w:r>
          </w:p>
        </w:tc>
        <w:tc>
          <w:tcPr>
            <w:tcW w:w="2765" w:type="dxa"/>
          </w:tcPr>
          <w:p w14:paraId="5112C041" w14:textId="77777777" w:rsidR="000225C1" w:rsidRPr="00B2339F" w:rsidRDefault="000225C1" w:rsidP="008A064A">
            <w:pPr>
              <w:pStyle w:val="TAC"/>
              <w:rPr>
                <w:rFonts w:cs="Arial"/>
              </w:rPr>
            </w:pPr>
            <w:r w:rsidRPr="00B2339F">
              <w:rPr>
                <w:rFonts w:cs="Arial"/>
              </w:rPr>
              <w:t>66 - 56 dBµV</w:t>
            </w:r>
          </w:p>
        </w:tc>
        <w:tc>
          <w:tcPr>
            <w:tcW w:w="2765" w:type="dxa"/>
          </w:tcPr>
          <w:p w14:paraId="57666444" w14:textId="77777777" w:rsidR="000225C1" w:rsidRPr="00B2339F" w:rsidRDefault="000225C1" w:rsidP="008A064A">
            <w:pPr>
              <w:pStyle w:val="TAC"/>
              <w:rPr>
                <w:rFonts w:cs="Arial"/>
              </w:rPr>
            </w:pPr>
            <w:r w:rsidRPr="00B2339F">
              <w:rPr>
                <w:rFonts w:cs="Arial"/>
              </w:rPr>
              <w:t>56 - 46 dBµV</w:t>
            </w:r>
          </w:p>
        </w:tc>
      </w:tr>
      <w:tr w:rsidR="000225C1" w:rsidRPr="00B2339F" w14:paraId="307ACC66" w14:textId="77777777">
        <w:trPr>
          <w:cantSplit/>
          <w:jc w:val="center"/>
        </w:trPr>
        <w:tc>
          <w:tcPr>
            <w:tcW w:w="2765" w:type="dxa"/>
          </w:tcPr>
          <w:p w14:paraId="30549642" w14:textId="77777777" w:rsidR="000225C1" w:rsidRPr="00B2339F" w:rsidRDefault="000225C1" w:rsidP="008A064A">
            <w:pPr>
              <w:pStyle w:val="TAC"/>
              <w:rPr>
                <w:rFonts w:cs="Arial"/>
              </w:rPr>
            </w:pPr>
            <w:r w:rsidRPr="00B2339F">
              <w:rPr>
                <w:rFonts w:cs="Arial"/>
              </w:rPr>
              <w:t>&gt; 0.5- 5 MHz</w:t>
            </w:r>
          </w:p>
        </w:tc>
        <w:tc>
          <w:tcPr>
            <w:tcW w:w="2765" w:type="dxa"/>
          </w:tcPr>
          <w:p w14:paraId="3815238A" w14:textId="77777777" w:rsidR="000225C1" w:rsidRPr="00B2339F" w:rsidRDefault="000225C1" w:rsidP="008A064A">
            <w:pPr>
              <w:pStyle w:val="TAC"/>
              <w:rPr>
                <w:rFonts w:cs="Arial"/>
              </w:rPr>
            </w:pPr>
            <w:r w:rsidRPr="00B2339F">
              <w:rPr>
                <w:rFonts w:cs="Arial"/>
              </w:rPr>
              <w:t>56 dBµV</w:t>
            </w:r>
          </w:p>
        </w:tc>
        <w:tc>
          <w:tcPr>
            <w:tcW w:w="2765" w:type="dxa"/>
          </w:tcPr>
          <w:p w14:paraId="1E013C80" w14:textId="77777777" w:rsidR="000225C1" w:rsidRPr="00B2339F" w:rsidRDefault="000225C1" w:rsidP="008A064A">
            <w:pPr>
              <w:pStyle w:val="TAC"/>
              <w:rPr>
                <w:rFonts w:cs="Arial"/>
              </w:rPr>
            </w:pPr>
            <w:r w:rsidRPr="00B2339F">
              <w:rPr>
                <w:rFonts w:cs="Arial"/>
              </w:rPr>
              <w:t>46 dBµV</w:t>
            </w:r>
          </w:p>
        </w:tc>
      </w:tr>
      <w:tr w:rsidR="000225C1" w:rsidRPr="00B2339F" w14:paraId="3FD45D7C" w14:textId="77777777">
        <w:trPr>
          <w:cantSplit/>
          <w:jc w:val="center"/>
        </w:trPr>
        <w:tc>
          <w:tcPr>
            <w:tcW w:w="2765" w:type="dxa"/>
          </w:tcPr>
          <w:p w14:paraId="72002CFC" w14:textId="77777777" w:rsidR="000225C1" w:rsidRPr="00B2339F" w:rsidRDefault="000225C1" w:rsidP="008A064A">
            <w:pPr>
              <w:pStyle w:val="TAC"/>
              <w:rPr>
                <w:rFonts w:cs="Arial"/>
              </w:rPr>
            </w:pPr>
            <w:r w:rsidRPr="00B2339F">
              <w:rPr>
                <w:rFonts w:cs="Arial"/>
              </w:rPr>
              <w:t>&gt; 5</w:t>
            </w:r>
            <w:r w:rsidRPr="00B2339F">
              <w:rPr>
                <w:rFonts w:cs="Arial"/>
              </w:rPr>
              <w:noBreakHyphen/>
              <w:t>30 MHz</w:t>
            </w:r>
          </w:p>
        </w:tc>
        <w:tc>
          <w:tcPr>
            <w:tcW w:w="2765" w:type="dxa"/>
          </w:tcPr>
          <w:p w14:paraId="0BCAA7C7" w14:textId="77777777" w:rsidR="000225C1" w:rsidRPr="00B2339F" w:rsidRDefault="000225C1" w:rsidP="008A064A">
            <w:pPr>
              <w:pStyle w:val="TAC"/>
              <w:rPr>
                <w:rFonts w:cs="Arial"/>
              </w:rPr>
            </w:pPr>
            <w:r w:rsidRPr="00B2339F">
              <w:rPr>
                <w:rFonts w:cs="Arial"/>
              </w:rPr>
              <w:t>60 dBµV</w:t>
            </w:r>
          </w:p>
        </w:tc>
        <w:tc>
          <w:tcPr>
            <w:tcW w:w="2765" w:type="dxa"/>
          </w:tcPr>
          <w:p w14:paraId="789323E1" w14:textId="77777777" w:rsidR="000225C1" w:rsidRPr="00B2339F" w:rsidRDefault="000225C1" w:rsidP="008A064A">
            <w:pPr>
              <w:pStyle w:val="TAC"/>
              <w:rPr>
                <w:rFonts w:cs="Arial"/>
              </w:rPr>
            </w:pPr>
            <w:r w:rsidRPr="00B2339F">
              <w:rPr>
                <w:rFonts w:cs="Arial"/>
              </w:rPr>
              <w:t>50 dBµV</w:t>
            </w:r>
          </w:p>
        </w:tc>
      </w:tr>
      <w:tr w:rsidR="000225C1" w:rsidRPr="00B2339F" w14:paraId="6645F450" w14:textId="77777777">
        <w:trPr>
          <w:cantSplit/>
          <w:jc w:val="center"/>
        </w:trPr>
        <w:tc>
          <w:tcPr>
            <w:tcW w:w="8295" w:type="dxa"/>
            <w:gridSpan w:val="3"/>
          </w:tcPr>
          <w:p w14:paraId="51132381" w14:textId="77777777" w:rsidR="000225C1" w:rsidRPr="00B2339F" w:rsidRDefault="000225C1" w:rsidP="008A064A">
            <w:pPr>
              <w:pStyle w:val="TAN"/>
              <w:rPr>
                <w:rFonts w:cs="Arial"/>
              </w:rPr>
            </w:pPr>
            <w:r w:rsidRPr="00B2339F">
              <w:rPr>
                <w:rFonts w:cs="Arial"/>
              </w:rPr>
              <w:t>NOTE:</w:t>
            </w:r>
            <w:r w:rsidRPr="00B2339F">
              <w:rPr>
                <w:rFonts w:cs="Arial"/>
              </w:rPr>
              <w:tab/>
              <w:t>The limit decreases linearly with the logarithm of the frequency in the range 0,15 MHz to 0,50 MHz.</w:t>
            </w:r>
          </w:p>
        </w:tc>
      </w:tr>
    </w:tbl>
    <w:p w14:paraId="24BA82D9" w14:textId="77777777" w:rsidR="000225C1" w:rsidRPr="00B2339F" w:rsidRDefault="000225C1">
      <w:pPr>
        <w:rPr>
          <w:rFonts w:cs="v4.2.0"/>
        </w:rPr>
      </w:pPr>
    </w:p>
    <w:p w14:paraId="223A73E2" w14:textId="77777777" w:rsidR="000225C1" w:rsidRPr="00B2339F" w:rsidRDefault="000225C1">
      <w:pPr>
        <w:rPr>
          <w:rFonts w:cs="v4.2.0"/>
        </w:rPr>
      </w:pPr>
      <w:r w:rsidRPr="00B2339F">
        <w:rPr>
          <w:rFonts w:cs="v4.2.0"/>
        </w:rPr>
        <w:t xml:space="preserve">Alternatively, for equipment intended to be used in telecommunication centres the limits given in Table 8.4.2 shall be used. </w:t>
      </w:r>
    </w:p>
    <w:p w14:paraId="377C6FA8" w14:textId="77777777" w:rsidR="000225C1" w:rsidRPr="00B2339F" w:rsidRDefault="000225C1">
      <w:pPr>
        <w:pStyle w:val="TH"/>
      </w:pPr>
      <w:r w:rsidRPr="00B2339F">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2A7F492E" w14:textId="77777777">
        <w:trPr>
          <w:cantSplit/>
          <w:jc w:val="center"/>
        </w:trPr>
        <w:tc>
          <w:tcPr>
            <w:tcW w:w="2765" w:type="dxa"/>
          </w:tcPr>
          <w:p w14:paraId="3BD44F9B" w14:textId="77777777" w:rsidR="000225C1" w:rsidRPr="00B2339F" w:rsidRDefault="000225C1" w:rsidP="008A064A">
            <w:pPr>
              <w:pStyle w:val="TAH"/>
              <w:rPr>
                <w:rFonts w:cs="Arial"/>
              </w:rPr>
            </w:pPr>
            <w:r w:rsidRPr="00B2339F">
              <w:rPr>
                <w:rFonts w:cs="Arial"/>
              </w:rPr>
              <w:t>Frequency range</w:t>
            </w:r>
          </w:p>
        </w:tc>
        <w:tc>
          <w:tcPr>
            <w:tcW w:w="2765" w:type="dxa"/>
          </w:tcPr>
          <w:p w14:paraId="5AFEC366" w14:textId="77777777" w:rsidR="000225C1" w:rsidRPr="00B2339F" w:rsidRDefault="000225C1" w:rsidP="008A064A">
            <w:pPr>
              <w:pStyle w:val="TAH"/>
              <w:rPr>
                <w:rFonts w:cs="Arial"/>
              </w:rPr>
            </w:pPr>
            <w:r w:rsidRPr="00B2339F">
              <w:rPr>
                <w:rFonts w:cs="Arial"/>
              </w:rPr>
              <w:t>Quasi-peak</w:t>
            </w:r>
          </w:p>
        </w:tc>
        <w:tc>
          <w:tcPr>
            <w:tcW w:w="2765" w:type="dxa"/>
          </w:tcPr>
          <w:p w14:paraId="7A9B14F1" w14:textId="77777777" w:rsidR="000225C1" w:rsidRPr="00B2339F" w:rsidRDefault="000225C1" w:rsidP="008A064A">
            <w:pPr>
              <w:pStyle w:val="TAH"/>
              <w:rPr>
                <w:rFonts w:cs="Arial"/>
              </w:rPr>
            </w:pPr>
            <w:r w:rsidRPr="00B2339F">
              <w:rPr>
                <w:rFonts w:cs="Arial"/>
              </w:rPr>
              <w:t>Average</w:t>
            </w:r>
          </w:p>
        </w:tc>
      </w:tr>
      <w:tr w:rsidR="000225C1" w:rsidRPr="00B2339F" w14:paraId="4885E32D" w14:textId="77777777">
        <w:trPr>
          <w:cantSplit/>
          <w:jc w:val="center"/>
        </w:trPr>
        <w:tc>
          <w:tcPr>
            <w:tcW w:w="2765" w:type="dxa"/>
          </w:tcPr>
          <w:p w14:paraId="70272547" w14:textId="77777777" w:rsidR="000225C1" w:rsidRPr="00B2339F" w:rsidRDefault="000225C1" w:rsidP="008A064A">
            <w:pPr>
              <w:pStyle w:val="TAC"/>
              <w:rPr>
                <w:rFonts w:cs="Arial"/>
              </w:rPr>
            </w:pPr>
            <w:r w:rsidRPr="00B2339F">
              <w:rPr>
                <w:rFonts w:cs="Arial"/>
              </w:rPr>
              <w:t>&gt;0,15</w:t>
            </w:r>
            <w:r w:rsidRPr="00B2339F">
              <w:rPr>
                <w:rFonts w:cs="Arial"/>
              </w:rPr>
              <w:noBreakHyphen/>
              <w:t>0,5MHz</w:t>
            </w:r>
          </w:p>
        </w:tc>
        <w:tc>
          <w:tcPr>
            <w:tcW w:w="2765" w:type="dxa"/>
          </w:tcPr>
          <w:p w14:paraId="28CDFE25" w14:textId="77777777" w:rsidR="000225C1" w:rsidRPr="00B2339F" w:rsidRDefault="000225C1" w:rsidP="008A064A">
            <w:pPr>
              <w:pStyle w:val="TAC"/>
              <w:rPr>
                <w:rFonts w:cs="Arial"/>
              </w:rPr>
            </w:pPr>
            <w:r w:rsidRPr="00B2339F">
              <w:rPr>
                <w:rFonts w:cs="Arial"/>
              </w:rPr>
              <w:t>79dBµV</w:t>
            </w:r>
          </w:p>
        </w:tc>
        <w:tc>
          <w:tcPr>
            <w:tcW w:w="2765" w:type="dxa"/>
          </w:tcPr>
          <w:p w14:paraId="019B93E8" w14:textId="77777777" w:rsidR="000225C1" w:rsidRPr="00B2339F" w:rsidRDefault="000225C1" w:rsidP="008A064A">
            <w:pPr>
              <w:pStyle w:val="TAC"/>
              <w:rPr>
                <w:rFonts w:cs="Arial"/>
              </w:rPr>
            </w:pPr>
            <w:r w:rsidRPr="00B2339F">
              <w:rPr>
                <w:rFonts w:cs="Arial"/>
              </w:rPr>
              <w:t>66dBµV</w:t>
            </w:r>
          </w:p>
        </w:tc>
      </w:tr>
      <w:tr w:rsidR="000225C1" w:rsidRPr="00B2339F" w14:paraId="0AA62520" w14:textId="77777777">
        <w:trPr>
          <w:cantSplit/>
          <w:jc w:val="center"/>
        </w:trPr>
        <w:tc>
          <w:tcPr>
            <w:tcW w:w="2765" w:type="dxa"/>
          </w:tcPr>
          <w:p w14:paraId="53692285" w14:textId="77777777" w:rsidR="000225C1" w:rsidRPr="00B2339F" w:rsidRDefault="000225C1" w:rsidP="008A064A">
            <w:pPr>
              <w:pStyle w:val="TAC"/>
              <w:rPr>
                <w:rFonts w:cs="Arial"/>
              </w:rPr>
            </w:pPr>
            <w:r w:rsidRPr="00B2339F">
              <w:rPr>
                <w:rFonts w:cs="Arial"/>
              </w:rPr>
              <w:t>&gt;0,5</w:t>
            </w:r>
            <w:r w:rsidRPr="00B2339F">
              <w:rPr>
                <w:rFonts w:cs="Arial"/>
              </w:rPr>
              <w:noBreakHyphen/>
              <w:t>30 MHz</w:t>
            </w:r>
          </w:p>
        </w:tc>
        <w:tc>
          <w:tcPr>
            <w:tcW w:w="2765" w:type="dxa"/>
          </w:tcPr>
          <w:p w14:paraId="035E2036" w14:textId="77777777" w:rsidR="000225C1" w:rsidRPr="00B2339F" w:rsidRDefault="000225C1" w:rsidP="008A064A">
            <w:pPr>
              <w:pStyle w:val="TAC"/>
              <w:rPr>
                <w:rFonts w:cs="Arial"/>
              </w:rPr>
            </w:pPr>
            <w:r w:rsidRPr="00B2339F">
              <w:rPr>
                <w:rFonts w:cs="Arial"/>
              </w:rPr>
              <w:t>73dBµV</w:t>
            </w:r>
          </w:p>
        </w:tc>
        <w:tc>
          <w:tcPr>
            <w:tcW w:w="2765" w:type="dxa"/>
          </w:tcPr>
          <w:p w14:paraId="4D066D91" w14:textId="77777777" w:rsidR="000225C1" w:rsidRPr="00B2339F" w:rsidRDefault="000225C1" w:rsidP="008A064A">
            <w:pPr>
              <w:pStyle w:val="TAC"/>
              <w:rPr>
                <w:rFonts w:cs="Arial"/>
              </w:rPr>
            </w:pPr>
            <w:r w:rsidRPr="00B2339F">
              <w:rPr>
                <w:rFonts w:cs="Arial"/>
              </w:rPr>
              <w:t>60dBµV</w:t>
            </w:r>
          </w:p>
        </w:tc>
      </w:tr>
    </w:tbl>
    <w:p w14:paraId="22EB011D" w14:textId="77777777" w:rsidR="000225C1" w:rsidRPr="00B2339F" w:rsidRDefault="000225C1">
      <w:pPr>
        <w:rPr>
          <w:rFonts w:cs="v4.2.0"/>
        </w:rPr>
      </w:pPr>
    </w:p>
    <w:p w14:paraId="2C9669C3" w14:textId="77777777" w:rsidR="000225C1" w:rsidRPr="00B2339F" w:rsidRDefault="000225C1">
      <w:pPr>
        <w:pStyle w:val="Heading2"/>
        <w:rPr>
          <w:lang w:val="fr-FR"/>
        </w:rPr>
      </w:pPr>
      <w:bookmarkStart w:id="191" w:name="_Toc20994581"/>
      <w:bookmarkStart w:id="192" w:name="_Toc131612111"/>
      <w:bookmarkStart w:id="193" w:name="_Toc131612205"/>
      <w:r w:rsidRPr="00B2339F">
        <w:rPr>
          <w:lang w:val="fr-FR"/>
        </w:rPr>
        <w:t>8.5</w:t>
      </w:r>
      <w:r w:rsidRPr="00B2339F">
        <w:rPr>
          <w:lang w:val="fr-FR"/>
        </w:rPr>
        <w:tab/>
        <w:t>Harmonic Current emissions (AC mains input port)</w:t>
      </w:r>
      <w:bookmarkEnd w:id="191"/>
      <w:bookmarkEnd w:id="192"/>
      <w:bookmarkEnd w:id="193"/>
    </w:p>
    <w:p w14:paraId="21642878"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2 [13] for harmonic current emission apply for equipment covered by the scope of the present document. For equipment with an input current of greater than 16 A per phase, IEC 61000-3-12 [14] applies.</w:t>
      </w:r>
    </w:p>
    <w:p w14:paraId="1A715A23" w14:textId="77777777" w:rsidR="000225C1" w:rsidRPr="00B2339F" w:rsidRDefault="000225C1">
      <w:pPr>
        <w:pStyle w:val="Heading2"/>
      </w:pPr>
      <w:bookmarkStart w:id="194" w:name="_Toc20994582"/>
      <w:bookmarkStart w:id="195" w:name="_Toc131612112"/>
      <w:bookmarkStart w:id="196" w:name="_Toc131612206"/>
      <w:r w:rsidRPr="00B2339F">
        <w:t>8.6</w:t>
      </w:r>
      <w:r w:rsidRPr="00B2339F">
        <w:tab/>
        <w:t>Voltage fluctuations and flicker (AC mains input port)</w:t>
      </w:r>
      <w:bookmarkEnd w:id="194"/>
      <w:bookmarkEnd w:id="195"/>
      <w:bookmarkEnd w:id="196"/>
    </w:p>
    <w:p w14:paraId="099BC2B1"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3 [15] for voltage fluctuations and flicker apply for equipment covered by the scope of the present document. For equipment with an input current of greater than 16 A per phase, IEC 61000-3-12 [14] applies.</w:t>
      </w:r>
    </w:p>
    <w:p w14:paraId="3788A8D6" w14:textId="77777777" w:rsidR="000225C1" w:rsidRPr="00B2339F" w:rsidRDefault="000225C1">
      <w:pPr>
        <w:pStyle w:val="Heading2"/>
      </w:pPr>
      <w:bookmarkStart w:id="197" w:name="_Toc20994583"/>
      <w:bookmarkStart w:id="198" w:name="_Toc131612113"/>
      <w:bookmarkStart w:id="199" w:name="_Toc131612207"/>
      <w:r w:rsidRPr="00B2339F">
        <w:t>8.7</w:t>
      </w:r>
      <w:r w:rsidRPr="00B2339F">
        <w:tab/>
        <w:t>Telecommunication ports</w:t>
      </w:r>
      <w:bookmarkEnd w:id="197"/>
      <w:bookmarkEnd w:id="198"/>
      <w:bookmarkEnd w:id="199"/>
    </w:p>
    <w:p w14:paraId="10C1FDD9" w14:textId="77777777" w:rsidR="000225C1" w:rsidRPr="00B2339F" w:rsidRDefault="000225C1">
      <w:r w:rsidRPr="00B2339F">
        <w:t>This test is applicable for radio equipment and/or ancillary equipment for fixed use which have telecommunication ports.</w:t>
      </w:r>
    </w:p>
    <w:p w14:paraId="7D343B14" w14:textId="77777777" w:rsidR="000225C1" w:rsidRPr="00B2339F" w:rsidRDefault="000225C1">
      <w:r w:rsidRPr="00B2339F">
        <w:t>This test shall be performed on a representative configuration of radio equipment, the associated ancillary equipment, or a representative configuration of the combination of radio and ancillary equipment.</w:t>
      </w:r>
    </w:p>
    <w:p w14:paraId="57CB78E2" w14:textId="77777777" w:rsidR="000225C1" w:rsidRPr="00B2339F" w:rsidRDefault="000225C1">
      <w:pPr>
        <w:pStyle w:val="Heading3"/>
      </w:pPr>
      <w:bookmarkStart w:id="200" w:name="_Toc20994584"/>
      <w:bookmarkStart w:id="201" w:name="_Toc131612114"/>
      <w:bookmarkStart w:id="202" w:name="_Toc131612208"/>
      <w:r w:rsidRPr="00B2339F">
        <w:t>8.7.1</w:t>
      </w:r>
      <w:r w:rsidRPr="00B2339F">
        <w:tab/>
        <w:t>Definition</w:t>
      </w:r>
      <w:bookmarkEnd w:id="200"/>
      <w:bookmarkEnd w:id="201"/>
      <w:bookmarkEnd w:id="202"/>
    </w:p>
    <w:p w14:paraId="33E95171" w14:textId="77777777" w:rsidR="000225C1" w:rsidRPr="00B2339F" w:rsidRDefault="000225C1">
      <w:r w:rsidRPr="00B2339F">
        <w:t>This test assesses the EUT unwanted emission present at the telecommunication ports.</w:t>
      </w:r>
    </w:p>
    <w:p w14:paraId="18E61FA4" w14:textId="77777777" w:rsidR="000225C1" w:rsidRPr="00B2339F" w:rsidRDefault="000225C1">
      <w:pPr>
        <w:pStyle w:val="Heading3"/>
      </w:pPr>
      <w:bookmarkStart w:id="203" w:name="_Toc20994585"/>
      <w:bookmarkStart w:id="204" w:name="_Toc131612115"/>
      <w:bookmarkStart w:id="205" w:name="_Toc131612209"/>
      <w:r w:rsidRPr="00B2339F">
        <w:t>8.7.2</w:t>
      </w:r>
      <w:r w:rsidRPr="00B2339F">
        <w:tab/>
        <w:t>Test method</w:t>
      </w:r>
      <w:bookmarkEnd w:id="203"/>
      <w:bookmarkEnd w:id="204"/>
      <w:bookmarkEnd w:id="205"/>
    </w:p>
    <w:p w14:paraId="4F5883E9" w14:textId="77777777" w:rsidR="000225C1" w:rsidRPr="00B2339F" w:rsidRDefault="000225C1">
      <w:r w:rsidRPr="00B2339F">
        <w:t xml:space="preserve">The test method shall be in accordance with </w:t>
      </w:r>
      <w:r w:rsidR="009D416D" w:rsidRPr="00B2339F">
        <w:t>CISPR 32</w:t>
      </w:r>
      <w:r w:rsidRPr="00B2339F">
        <w:t xml:space="preserve"> [</w:t>
      </w:r>
      <w:r w:rsidR="009D416D" w:rsidRPr="00B2339F">
        <w:t>25</w:t>
      </w:r>
      <w:r w:rsidRPr="00B2339F">
        <w:t>].</w:t>
      </w:r>
    </w:p>
    <w:p w14:paraId="11C9575E" w14:textId="77777777" w:rsidR="000225C1" w:rsidRPr="00B2339F" w:rsidRDefault="000225C1">
      <w:pPr>
        <w:rPr>
          <w:sz w:val="32"/>
        </w:rPr>
      </w:pPr>
      <w:r w:rsidRPr="00B2339F">
        <w:t>The measurement frequency range extends from 150 kHz to 30 MHz. When the EUT is a transmitter operating at frequencies below 30 MHz, then the exclusion band for transmitters applies (see subclause 4.5) for measurements in the transmit mode of operation.</w:t>
      </w:r>
    </w:p>
    <w:p w14:paraId="74295CD4" w14:textId="77777777" w:rsidR="000225C1" w:rsidRPr="00B2339F" w:rsidRDefault="000225C1">
      <w:pPr>
        <w:pStyle w:val="Heading3"/>
      </w:pPr>
      <w:bookmarkStart w:id="206" w:name="_Toc20994586"/>
      <w:bookmarkStart w:id="207" w:name="_Toc131612116"/>
      <w:bookmarkStart w:id="208" w:name="_Toc131612210"/>
      <w:r w:rsidRPr="00B2339F">
        <w:lastRenderedPageBreak/>
        <w:t>8.7.3</w:t>
      </w:r>
      <w:r w:rsidRPr="00B2339F">
        <w:tab/>
        <w:t>Limits</w:t>
      </w:r>
      <w:bookmarkEnd w:id="206"/>
      <w:bookmarkEnd w:id="207"/>
      <w:bookmarkEnd w:id="208"/>
    </w:p>
    <w:p w14:paraId="71DB2D3E" w14:textId="77777777" w:rsidR="000225C1" w:rsidRPr="00B2339F" w:rsidRDefault="000225C1">
      <w:pPr>
        <w:keepNext/>
      </w:pPr>
      <w:r w:rsidRPr="00B2339F">
        <w:t xml:space="preserve">The telecommunication ports shall meet the limits according to </w:t>
      </w:r>
      <w:r w:rsidR="009D416D" w:rsidRPr="00B2339F">
        <w:t>CISPR 32</w:t>
      </w:r>
      <w:r w:rsidRPr="00B2339F">
        <w:t> [</w:t>
      </w:r>
      <w:r w:rsidR="009D416D" w:rsidRPr="00B2339F">
        <w:t>25</w:t>
      </w:r>
      <w:r w:rsidRPr="00B2339F">
        <w:t>] shown in Table 8.7.1.</w:t>
      </w:r>
    </w:p>
    <w:p w14:paraId="0063AA06" w14:textId="77777777" w:rsidR="000225C1" w:rsidRPr="00B2339F" w:rsidRDefault="000225C1">
      <w:pPr>
        <w:pStyle w:val="TH"/>
      </w:pPr>
      <w:r w:rsidRPr="00B2339F">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0225C1" w:rsidRPr="00B2339F" w14:paraId="7F0755F0" w14:textId="77777777">
        <w:trPr>
          <w:cantSplit/>
          <w:jc w:val="center"/>
        </w:trPr>
        <w:tc>
          <w:tcPr>
            <w:tcW w:w="2249" w:type="dxa"/>
            <w:tcBorders>
              <w:top w:val="single" w:sz="6" w:space="0" w:color="auto"/>
              <w:left w:val="single" w:sz="6" w:space="0" w:color="auto"/>
              <w:right w:val="single" w:sz="6" w:space="0" w:color="auto"/>
            </w:tcBorders>
          </w:tcPr>
          <w:p w14:paraId="0A7E5D75" w14:textId="77777777" w:rsidR="000225C1" w:rsidRPr="00B2339F" w:rsidRDefault="000225C1" w:rsidP="008A064A">
            <w:pPr>
              <w:pStyle w:val="TAH"/>
              <w:rPr>
                <w:rFonts w:cs="Arial"/>
              </w:rPr>
            </w:pPr>
            <w:r w:rsidRPr="00B2339F">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2CD40A9A"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5DA78788"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1A4724F3" w14:textId="77777777">
        <w:trPr>
          <w:cantSplit/>
          <w:jc w:val="center"/>
        </w:trPr>
        <w:tc>
          <w:tcPr>
            <w:tcW w:w="2249" w:type="dxa"/>
            <w:tcBorders>
              <w:left w:val="single" w:sz="6" w:space="0" w:color="auto"/>
              <w:bottom w:val="single" w:sz="6" w:space="0" w:color="auto"/>
              <w:right w:val="single" w:sz="6" w:space="0" w:color="auto"/>
            </w:tcBorders>
          </w:tcPr>
          <w:p w14:paraId="5778E580" w14:textId="77777777" w:rsidR="000225C1" w:rsidRPr="00B2339F" w:rsidRDefault="000225C1" w:rsidP="008A064A">
            <w:pPr>
              <w:pStyle w:val="TAH"/>
              <w:rPr>
                <w:rFonts w:cs="Arial"/>
              </w:rPr>
            </w:pPr>
            <w:r w:rsidRPr="00B2339F">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4094F84" w14:textId="77777777" w:rsidR="000225C1" w:rsidRPr="00B2339F" w:rsidRDefault="000225C1" w:rsidP="008A064A">
            <w:pPr>
              <w:pStyle w:val="TAH"/>
              <w:rPr>
                <w:rFonts w:cs="Arial"/>
              </w:rPr>
            </w:pPr>
            <w:r w:rsidRPr="00B2339F">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043C6A00" w14:textId="77777777" w:rsidR="000225C1" w:rsidRPr="00B2339F" w:rsidRDefault="000225C1" w:rsidP="008A064A">
            <w:pPr>
              <w:pStyle w:val="TAH"/>
              <w:rPr>
                <w:rFonts w:cs="Arial"/>
              </w:rPr>
            </w:pPr>
            <w:r w:rsidRPr="00B2339F">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1CBB3CD2" w14:textId="77777777" w:rsidR="000225C1" w:rsidRPr="00B2339F" w:rsidRDefault="000225C1" w:rsidP="008A064A">
            <w:pPr>
              <w:pStyle w:val="TAH"/>
              <w:rPr>
                <w:rFonts w:cs="Arial"/>
              </w:rPr>
            </w:pPr>
            <w:r w:rsidRPr="00B2339F">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56190E51" w14:textId="77777777" w:rsidR="000225C1" w:rsidRPr="00B2339F" w:rsidRDefault="000225C1" w:rsidP="008A064A">
            <w:pPr>
              <w:pStyle w:val="TAH"/>
              <w:rPr>
                <w:rFonts w:cs="Arial"/>
              </w:rPr>
            </w:pPr>
            <w:r w:rsidRPr="00B2339F">
              <w:rPr>
                <w:rFonts w:cs="Arial"/>
              </w:rPr>
              <w:t>Average</w:t>
            </w:r>
          </w:p>
        </w:tc>
      </w:tr>
      <w:tr w:rsidR="000225C1" w:rsidRPr="00B2339F" w14:paraId="25E32E36"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36614ADB" w14:textId="77777777" w:rsidR="000225C1" w:rsidRPr="00B2339F" w:rsidRDefault="000225C1" w:rsidP="008A064A">
            <w:pPr>
              <w:pStyle w:val="TAC"/>
              <w:rPr>
                <w:rFonts w:cs="Arial"/>
              </w:rPr>
            </w:pPr>
            <w:r w:rsidRPr="00B2339F">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4D817F76" w14:textId="77777777" w:rsidR="000225C1" w:rsidRPr="00B2339F" w:rsidRDefault="000225C1" w:rsidP="008A064A">
            <w:pPr>
              <w:pStyle w:val="TAC"/>
              <w:rPr>
                <w:rFonts w:cs="Arial"/>
              </w:rPr>
            </w:pPr>
            <w:r w:rsidRPr="00B2339F">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C03ABC7" w14:textId="77777777" w:rsidR="000225C1" w:rsidRPr="00B2339F" w:rsidRDefault="000225C1" w:rsidP="008A064A">
            <w:pPr>
              <w:pStyle w:val="TAC"/>
              <w:rPr>
                <w:rFonts w:cs="Arial"/>
              </w:rPr>
            </w:pPr>
            <w:r w:rsidRPr="00B2339F">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33E1F04C" w14:textId="77777777" w:rsidR="000225C1" w:rsidRPr="00B2339F" w:rsidRDefault="000225C1" w:rsidP="008A064A">
            <w:pPr>
              <w:pStyle w:val="TAC"/>
              <w:rPr>
                <w:rFonts w:cs="Arial"/>
              </w:rPr>
            </w:pPr>
            <w:r w:rsidRPr="00B2339F">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DCC68F3" w14:textId="77777777" w:rsidR="000225C1" w:rsidRPr="00B2339F" w:rsidRDefault="000225C1" w:rsidP="008A064A">
            <w:pPr>
              <w:pStyle w:val="TAC"/>
              <w:rPr>
                <w:rFonts w:cs="Arial"/>
              </w:rPr>
            </w:pPr>
            <w:r w:rsidRPr="00B2339F">
              <w:rPr>
                <w:rFonts w:cs="Arial"/>
              </w:rPr>
              <w:t>30 to 20</w:t>
            </w:r>
          </w:p>
        </w:tc>
      </w:tr>
      <w:tr w:rsidR="000225C1" w:rsidRPr="00B2339F" w14:paraId="5F1BA344"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177091E1" w14:textId="77777777" w:rsidR="000225C1" w:rsidRPr="00B2339F" w:rsidRDefault="000225C1" w:rsidP="008A064A">
            <w:pPr>
              <w:pStyle w:val="TAC"/>
              <w:rPr>
                <w:rFonts w:cs="Arial"/>
              </w:rPr>
            </w:pPr>
            <w:r w:rsidRPr="00B2339F">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54992A6C" w14:textId="77777777" w:rsidR="000225C1" w:rsidRPr="00B2339F" w:rsidRDefault="000225C1" w:rsidP="008A064A">
            <w:pPr>
              <w:pStyle w:val="TAC"/>
              <w:rPr>
                <w:rFonts w:cs="Arial"/>
              </w:rPr>
            </w:pPr>
            <w:r w:rsidRPr="00B2339F">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2FD483B" w14:textId="77777777" w:rsidR="000225C1" w:rsidRPr="00B2339F" w:rsidRDefault="000225C1" w:rsidP="008A064A">
            <w:pPr>
              <w:pStyle w:val="TAC"/>
              <w:rPr>
                <w:rFonts w:cs="Arial"/>
              </w:rPr>
            </w:pPr>
            <w:r w:rsidRPr="00B2339F">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19C8AE7E" w14:textId="77777777" w:rsidR="000225C1" w:rsidRPr="00B2339F" w:rsidRDefault="000225C1" w:rsidP="008A064A">
            <w:pPr>
              <w:pStyle w:val="TAC"/>
              <w:rPr>
                <w:rFonts w:cs="Arial"/>
              </w:rPr>
            </w:pPr>
            <w:r w:rsidRPr="00B2339F">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42DACDF2" w14:textId="77777777" w:rsidR="000225C1" w:rsidRPr="00B2339F" w:rsidRDefault="000225C1" w:rsidP="008A064A">
            <w:pPr>
              <w:pStyle w:val="TAC"/>
              <w:rPr>
                <w:rFonts w:cs="Arial"/>
              </w:rPr>
            </w:pPr>
            <w:r w:rsidRPr="00B2339F">
              <w:rPr>
                <w:rFonts w:cs="Arial"/>
              </w:rPr>
              <w:t>20</w:t>
            </w:r>
          </w:p>
        </w:tc>
      </w:tr>
      <w:tr w:rsidR="000225C1" w:rsidRPr="00B2339F" w14:paraId="3359473C"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42534630"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0FB87B27"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030E87E4" w14:textId="77777777" w:rsidR="000225C1" w:rsidRPr="00B2339F" w:rsidRDefault="000225C1"/>
    <w:p w14:paraId="5F7FE70E" w14:textId="77777777" w:rsidR="000225C1" w:rsidRPr="00B2339F" w:rsidRDefault="000225C1">
      <w:r w:rsidRPr="00B2339F">
        <w:t>Alternatively, for equipment intended to be used in telecommunication centres only, the limits given in Table 8.7.2 may be used.</w:t>
      </w:r>
    </w:p>
    <w:p w14:paraId="48CFEAE4" w14:textId="77777777" w:rsidR="000225C1" w:rsidRPr="00B2339F" w:rsidRDefault="000225C1">
      <w:pPr>
        <w:pStyle w:val="TH"/>
      </w:pPr>
      <w:r w:rsidRPr="00B2339F">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0225C1" w:rsidRPr="00B2339F" w14:paraId="0FAB7125" w14:textId="77777777">
        <w:trPr>
          <w:cantSplit/>
          <w:jc w:val="center"/>
        </w:trPr>
        <w:tc>
          <w:tcPr>
            <w:tcW w:w="2268" w:type="dxa"/>
            <w:tcBorders>
              <w:top w:val="single" w:sz="6" w:space="0" w:color="auto"/>
              <w:left w:val="single" w:sz="6" w:space="0" w:color="auto"/>
              <w:right w:val="single" w:sz="6" w:space="0" w:color="auto"/>
            </w:tcBorders>
          </w:tcPr>
          <w:p w14:paraId="6B72FF66" w14:textId="77777777" w:rsidR="000225C1" w:rsidRPr="00B2339F" w:rsidRDefault="000225C1" w:rsidP="008A064A">
            <w:pPr>
              <w:pStyle w:val="TAH"/>
              <w:rPr>
                <w:rFonts w:cs="Arial"/>
              </w:rPr>
            </w:pPr>
            <w:r w:rsidRPr="00B2339F">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35BCCC57"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6F7E8D1"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029E50FC" w14:textId="77777777">
        <w:trPr>
          <w:cantSplit/>
          <w:jc w:val="center"/>
        </w:trPr>
        <w:tc>
          <w:tcPr>
            <w:tcW w:w="2268" w:type="dxa"/>
            <w:tcBorders>
              <w:left w:val="single" w:sz="6" w:space="0" w:color="auto"/>
              <w:bottom w:val="single" w:sz="6" w:space="0" w:color="auto"/>
              <w:right w:val="single" w:sz="6" w:space="0" w:color="auto"/>
            </w:tcBorders>
          </w:tcPr>
          <w:p w14:paraId="3F205C67" w14:textId="77777777" w:rsidR="000225C1" w:rsidRPr="00B2339F" w:rsidRDefault="000225C1" w:rsidP="008A064A">
            <w:pPr>
              <w:pStyle w:val="TAH"/>
              <w:rPr>
                <w:rFonts w:cs="Arial"/>
              </w:rPr>
            </w:pPr>
            <w:r w:rsidRPr="00B2339F">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5785AB97"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3E14A755" w14:textId="77777777" w:rsidR="000225C1" w:rsidRPr="00B2339F" w:rsidRDefault="000225C1" w:rsidP="008A064A">
            <w:pPr>
              <w:pStyle w:val="TAH"/>
              <w:rPr>
                <w:rFonts w:cs="Arial"/>
              </w:rPr>
            </w:pPr>
            <w:r w:rsidRPr="00B2339F">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39643BCD"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5556EBBB" w14:textId="77777777" w:rsidR="000225C1" w:rsidRPr="00B2339F" w:rsidRDefault="000225C1" w:rsidP="008A064A">
            <w:pPr>
              <w:pStyle w:val="TAH"/>
              <w:rPr>
                <w:rFonts w:cs="Arial"/>
              </w:rPr>
            </w:pPr>
            <w:r w:rsidRPr="00B2339F">
              <w:rPr>
                <w:rFonts w:cs="Arial"/>
              </w:rPr>
              <w:t>Average</w:t>
            </w:r>
          </w:p>
        </w:tc>
      </w:tr>
      <w:tr w:rsidR="000225C1" w:rsidRPr="00B2339F" w14:paraId="2E5C9D5E"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E95842E" w14:textId="77777777" w:rsidR="000225C1" w:rsidRPr="00B2339F" w:rsidRDefault="000225C1" w:rsidP="008A064A">
            <w:pPr>
              <w:pStyle w:val="TAC"/>
              <w:rPr>
                <w:rFonts w:cs="Arial"/>
              </w:rPr>
            </w:pPr>
            <w:r w:rsidRPr="00B2339F">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18FC87C5" w14:textId="77777777" w:rsidR="000225C1" w:rsidRPr="00B2339F" w:rsidRDefault="000225C1" w:rsidP="008A064A">
            <w:pPr>
              <w:pStyle w:val="TAC"/>
              <w:rPr>
                <w:rFonts w:cs="Arial"/>
              </w:rPr>
            </w:pPr>
            <w:r w:rsidRPr="00B2339F">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2AF15DBF" w14:textId="77777777" w:rsidR="000225C1" w:rsidRPr="00B2339F" w:rsidRDefault="000225C1" w:rsidP="008A064A">
            <w:pPr>
              <w:pStyle w:val="TAC"/>
              <w:rPr>
                <w:rFonts w:cs="Arial"/>
              </w:rPr>
            </w:pPr>
            <w:r w:rsidRPr="00B2339F">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8A61F50" w14:textId="77777777" w:rsidR="000225C1" w:rsidRPr="00B2339F" w:rsidRDefault="000225C1" w:rsidP="008A064A">
            <w:pPr>
              <w:pStyle w:val="TAC"/>
              <w:rPr>
                <w:rFonts w:cs="Arial"/>
              </w:rPr>
            </w:pPr>
            <w:r w:rsidRPr="00B2339F">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680BF902" w14:textId="77777777" w:rsidR="000225C1" w:rsidRPr="00B2339F" w:rsidRDefault="000225C1" w:rsidP="008A064A">
            <w:pPr>
              <w:pStyle w:val="TAC"/>
              <w:rPr>
                <w:rFonts w:cs="Arial"/>
              </w:rPr>
            </w:pPr>
            <w:r w:rsidRPr="00B2339F">
              <w:rPr>
                <w:rFonts w:cs="Arial"/>
              </w:rPr>
              <w:t>40 to 30</w:t>
            </w:r>
          </w:p>
        </w:tc>
      </w:tr>
      <w:tr w:rsidR="000225C1" w:rsidRPr="00B2339F" w14:paraId="598DECFB"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20DD83F" w14:textId="77777777" w:rsidR="000225C1" w:rsidRPr="00B2339F" w:rsidRDefault="000225C1" w:rsidP="008A064A">
            <w:pPr>
              <w:pStyle w:val="TAC"/>
              <w:rPr>
                <w:rFonts w:cs="Arial"/>
              </w:rPr>
            </w:pPr>
            <w:r w:rsidRPr="00B2339F">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582DAC19" w14:textId="77777777" w:rsidR="000225C1" w:rsidRPr="00B2339F" w:rsidRDefault="000225C1" w:rsidP="008A064A">
            <w:pPr>
              <w:pStyle w:val="TAC"/>
              <w:rPr>
                <w:rFonts w:cs="Arial"/>
              </w:rPr>
            </w:pPr>
            <w:r w:rsidRPr="00B2339F">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6B30124C" w14:textId="77777777" w:rsidR="000225C1" w:rsidRPr="00B2339F" w:rsidRDefault="000225C1" w:rsidP="008A064A">
            <w:pPr>
              <w:pStyle w:val="TAC"/>
              <w:rPr>
                <w:rFonts w:cs="Arial"/>
              </w:rPr>
            </w:pPr>
            <w:r w:rsidRPr="00B2339F">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2E3AD7EF" w14:textId="77777777" w:rsidR="000225C1" w:rsidRPr="00B2339F" w:rsidRDefault="000225C1" w:rsidP="008A064A">
            <w:pPr>
              <w:pStyle w:val="TAC"/>
              <w:rPr>
                <w:rFonts w:cs="Arial"/>
              </w:rPr>
            </w:pPr>
            <w:r w:rsidRPr="00B2339F">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227ABC13" w14:textId="77777777" w:rsidR="000225C1" w:rsidRPr="00B2339F" w:rsidRDefault="000225C1" w:rsidP="008A064A">
            <w:pPr>
              <w:pStyle w:val="TAC"/>
              <w:rPr>
                <w:rFonts w:cs="Arial"/>
              </w:rPr>
            </w:pPr>
            <w:r w:rsidRPr="00B2339F">
              <w:rPr>
                <w:rFonts w:cs="Arial"/>
              </w:rPr>
              <w:t>30</w:t>
            </w:r>
          </w:p>
        </w:tc>
      </w:tr>
      <w:tr w:rsidR="000225C1" w:rsidRPr="00B2339F" w14:paraId="55EB6541"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34C94F59"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29F5CDF8"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4298575D" w14:textId="77777777" w:rsidR="000225C1" w:rsidRPr="00B2339F" w:rsidRDefault="000225C1">
      <w:pPr>
        <w:rPr>
          <w:rFonts w:cs="v4.2.0"/>
        </w:rPr>
      </w:pPr>
    </w:p>
    <w:p w14:paraId="695C6213" w14:textId="77777777" w:rsidR="000225C1" w:rsidRPr="00B2339F" w:rsidRDefault="000225C1">
      <w:pPr>
        <w:pStyle w:val="Heading1"/>
        <w:rPr>
          <w:rFonts w:cs="v4.2.0"/>
        </w:rPr>
      </w:pPr>
      <w:bookmarkStart w:id="209" w:name="_Toc20994587"/>
      <w:bookmarkStart w:id="210" w:name="_Toc131612117"/>
      <w:bookmarkStart w:id="211" w:name="_Toc131612211"/>
      <w:r w:rsidRPr="00B2339F">
        <w:rPr>
          <w:rFonts w:cs="v4.2.0"/>
        </w:rPr>
        <w:t>9</w:t>
      </w:r>
      <w:r w:rsidRPr="00B2339F">
        <w:rPr>
          <w:rFonts w:cs="v4.2.0"/>
        </w:rPr>
        <w:tab/>
        <w:t>Immunity</w:t>
      </w:r>
      <w:bookmarkEnd w:id="209"/>
      <w:bookmarkEnd w:id="210"/>
      <w:bookmarkEnd w:id="211"/>
    </w:p>
    <w:p w14:paraId="182B6432" w14:textId="77777777" w:rsidR="000225C1" w:rsidRPr="00B2339F" w:rsidRDefault="000225C1">
      <w:pPr>
        <w:pStyle w:val="Heading2"/>
      </w:pPr>
      <w:bookmarkStart w:id="212" w:name="_Toc20994588"/>
      <w:bookmarkStart w:id="213" w:name="_Toc131612118"/>
      <w:bookmarkStart w:id="214" w:name="_Toc131612212"/>
      <w:r w:rsidRPr="00B2339F">
        <w:t>9.1</w:t>
      </w:r>
      <w:r w:rsidRPr="00B2339F">
        <w:tab/>
        <w:t>Test methods and levels for immunity tests</w:t>
      </w:r>
      <w:bookmarkEnd w:id="212"/>
      <w:bookmarkEnd w:id="213"/>
      <w:bookmarkEnd w:id="214"/>
    </w:p>
    <w:p w14:paraId="53AF9E37" w14:textId="77777777" w:rsidR="000225C1" w:rsidRPr="00B2339F" w:rsidRDefault="000225C1">
      <w:pPr>
        <w:pStyle w:val="Heading2"/>
      </w:pPr>
      <w:bookmarkStart w:id="215" w:name="_Toc20994589"/>
      <w:bookmarkStart w:id="216" w:name="_Toc131612119"/>
      <w:bookmarkStart w:id="217" w:name="_Toc131612213"/>
      <w:r w:rsidRPr="00B2339F">
        <w:t>9.2</w:t>
      </w:r>
      <w:r w:rsidRPr="00B2339F">
        <w:tab/>
        <w:t>Test configurations</w:t>
      </w:r>
      <w:bookmarkEnd w:id="215"/>
      <w:bookmarkEnd w:id="216"/>
      <w:bookmarkEnd w:id="217"/>
    </w:p>
    <w:p w14:paraId="13558BD6" w14:textId="77777777" w:rsidR="000225C1" w:rsidRPr="00B2339F" w:rsidRDefault="000225C1">
      <w:pPr>
        <w:rPr>
          <w:rFonts w:cs="v4.2.0"/>
        </w:rPr>
      </w:pPr>
      <w:r w:rsidRPr="00B2339F">
        <w:rPr>
          <w:rFonts w:cs="v4.2.0"/>
        </w:rPr>
        <w:t>This subclause defines the configurations for immunity tests as follows:</w:t>
      </w:r>
    </w:p>
    <w:p w14:paraId="53E23AC7" w14:textId="77777777" w:rsidR="000225C1" w:rsidRPr="00B2339F" w:rsidRDefault="000225C1">
      <w:pPr>
        <w:ind w:left="568" w:hanging="284"/>
        <w:rPr>
          <w:rFonts w:cs="v4.2.0"/>
        </w:rPr>
      </w:pPr>
      <w:r w:rsidRPr="00B2339F">
        <w:rPr>
          <w:rFonts w:cs="v4.2.0"/>
        </w:rPr>
        <w:t>-</w:t>
      </w:r>
      <w:r w:rsidRPr="00B2339F">
        <w:rPr>
          <w:rFonts w:cs="v4.2.0"/>
        </w:rPr>
        <w:tab/>
        <w:t>the equipment shall be tested under normal test conditions as specified in the functional standards;</w:t>
      </w:r>
    </w:p>
    <w:p w14:paraId="28F5BA50" w14:textId="77777777" w:rsidR="000225C1" w:rsidRPr="00B2339F" w:rsidRDefault="000225C1">
      <w:pPr>
        <w:ind w:left="568" w:hanging="284"/>
        <w:rPr>
          <w:rFonts w:cs="v4.2.0"/>
        </w:rPr>
      </w:pPr>
      <w:r w:rsidRPr="00B2339F">
        <w:rPr>
          <w:rFonts w:cs="v4.2.0"/>
        </w:rPr>
        <w:t>-</w:t>
      </w:r>
      <w:r w:rsidRPr="00B2339F">
        <w:rPr>
          <w:rFonts w:cs="v4.2.0"/>
        </w:rPr>
        <w:tab/>
        <w:t>the test configuration shall be as close to normal intended use as possible;</w:t>
      </w:r>
    </w:p>
    <w:p w14:paraId="75F9569E" w14:textId="77777777" w:rsidR="000225C1" w:rsidRPr="00B2339F" w:rsidRDefault="000225C1">
      <w:pPr>
        <w:ind w:left="568" w:hanging="284"/>
        <w:rPr>
          <w:rFonts w:cs="v4.2.0"/>
        </w:rPr>
      </w:pPr>
      <w:r w:rsidRPr="00B2339F">
        <w:rPr>
          <w:rFonts w:cs="v4.2.0"/>
        </w:rPr>
        <w:t>-</w:t>
      </w:r>
      <w:r w:rsidRPr="00B2339F">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797CD724" w14:textId="77777777" w:rsidR="000225C1" w:rsidRPr="00B2339F" w:rsidRDefault="000225C1">
      <w:pPr>
        <w:ind w:left="568" w:hanging="284"/>
        <w:rPr>
          <w:rFonts w:cs="v4.2.0"/>
        </w:rPr>
      </w:pPr>
      <w:r w:rsidRPr="00B2339F">
        <w:rPr>
          <w:rFonts w:cs="v4.2.0"/>
        </w:rPr>
        <w:t>-</w:t>
      </w:r>
      <w:r w:rsidRPr="00B2339F">
        <w:rPr>
          <w:rFonts w:cs="v4.2.0"/>
        </w:rPr>
        <w:tab/>
        <w:t>if the equipment has a large number of ports, then a sufficient number shall be selected to simulate actual operation conditions and to ensure that all the different types of termination are tested;</w:t>
      </w:r>
    </w:p>
    <w:p w14:paraId="45568813" w14:textId="77777777" w:rsidR="000225C1" w:rsidRPr="00B2339F" w:rsidRDefault="000225C1">
      <w:pPr>
        <w:ind w:left="568" w:hanging="284"/>
        <w:rPr>
          <w:rFonts w:cs="v4.2.0"/>
        </w:rPr>
      </w:pPr>
      <w:r w:rsidRPr="00B2339F">
        <w:rPr>
          <w:rFonts w:cs="v4.2.0"/>
        </w:rPr>
        <w:t>-</w:t>
      </w:r>
      <w:r w:rsidRPr="00B2339F">
        <w:rPr>
          <w:rFonts w:cs="v4.2.0"/>
        </w:rPr>
        <w:tab/>
        <w:t>the test conditions, test configuration and mode of operation shall be recorded in the test report;</w:t>
      </w:r>
    </w:p>
    <w:p w14:paraId="23AF0E75" w14:textId="77777777" w:rsidR="000225C1" w:rsidRPr="00B2339F" w:rsidRDefault="000225C1">
      <w:pPr>
        <w:ind w:left="568" w:hanging="284"/>
        <w:rPr>
          <w:rFonts w:cs="v4.2.0"/>
        </w:rPr>
      </w:pPr>
      <w:r w:rsidRPr="00B2339F">
        <w:rPr>
          <w:rFonts w:cs="v4.2.0"/>
        </w:rPr>
        <w:t>-</w:t>
      </w:r>
      <w:r w:rsidRPr="00B2339F">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DCA51E8" w14:textId="77777777" w:rsidR="000225C1" w:rsidRPr="00B2339F" w:rsidRDefault="000225C1">
      <w:pPr>
        <w:keepLines/>
        <w:ind w:left="568" w:hanging="284"/>
        <w:rPr>
          <w:rFonts w:cs="v4.2.0"/>
        </w:rPr>
      </w:pPr>
      <w:r w:rsidRPr="00B2339F">
        <w:rPr>
          <w:rFonts w:cs="v4.2.0"/>
        </w:rPr>
        <w:lastRenderedPageBreak/>
        <w:t>-</w:t>
      </w:r>
      <w:r w:rsidRPr="00B2339F">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5B4FBFD" w14:textId="77777777" w:rsidR="000225C1" w:rsidRPr="00B2339F" w:rsidRDefault="000225C1">
      <w:pPr>
        <w:ind w:left="568" w:hanging="284"/>
        <w:rPr>
          <w:rFonts w:cs="v4.2.0"/>
        </w:rPr>
      </w:pPr>
      <w:r w:rsidRPr="00B2339F">
        <w:rPr>
          <w:rFonts w:cs="v4.2.0"/>
        </w:rPr>
        <w:t>-</w:t>
      </w:r>
      <w:r w:rsidRPr="00B2339F">
        <w:rPr>
          <w:rFonts w:cs="v4.2.0"/>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B33D00F" w14:textId="77777777" w:rsidR="000225C1" w:rsidRPr="00B2339F" w:rsidRDefault="000225C1">
      <w:pPr>
        <w:ind w:left="567" w:hanging="283"/>
      </w:pPr>
      <w:r w:rsidRPr="00B2339F">
        <w:t>-</w:t>
      </w:r>
      <w:r w:rsidRPr="00B2339F">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7DC19D4C" w14:textId="77777777" w:rsidR="001E5339" w:rsidRPr="00B2339F" w:rsidRDefault="001E5339">
      <w:pPr>
        <w:ind w:left="567" w:hanging="283"/>
      </w:pPr>
      <w:r w:rsidRPr="00B2339F">
        <w:t>-</w:t>
      </w:r>
      <w:r w:rsidRPr="00B2339F">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7BC6240" w14:textId="77777777" w:rsidR="001E5339" w:rsidRPr="00B2339F" w:rsidRDefault="001E5339">
      <w:pPr>
        <w:ind w:left="567" w:hanging="283"/>
      </w:pPr>
    </w:p>
    <w:bookmarkStart w:id="218" w:name="_MON_1267334903"/>
    <w:bookmarkEnd w:id="218"/>
    <w:p w14:paraId="6111EB9E" w14:textId="77777777" w:rsidR="000225C1" w:rsidRPr="00B2339F" w:rsidRDefault="000225C1" w:rsidP="001E5339">
      <w:pPr>
        <w:pStyle w:val="TH"/>
      </w:pPr>
      <w:r w:rsidRPr="00B2339F">
        <w:object w:dxaOrig="8639" w:dyaOrig="2174" w14:anchorId="490D997F">
          <v:shape id="_x0000_i1027" type="#_x0000_t75" style="width:6in;height:108.5pt" o:ole="" filled="t">
            <v:imagedata r:id="rId15" o:title=""/>
          </v:shape>
          <o:OLEObject Type="Embed" ProgID="Word.Picture.8" ShapeID="_x0000_i1027" DrawAspect="Content" ObjectID="_1742224917" r:id="rId16"/>
        </w:object>
      </w:r>
    </w:p>
    <w:p w14:paraId="0788F959" w14:textId="77777777" w:rsidR="000225C1" w:rsidRPr="00B2339F" w:rsidRDefault="000225C1">
      <w:pPr>
        <w:pStyle w:val="TF"/>
      </w:pPr>
      <w:r w:rsidRPr="00B2339F">
        <w:t>Figure 9.2.1: Communication link set up for BS immunity measurement</w:t>
      </w:r>
    </w:p>
    <w:p w14:paraId="2CD282DB" w14:textId="77777777" w:rsidR="000225C1" w:rsidRPr="00B2339F" w:rsidRDefault="000225C1">
      <w:pPr>
        <w:pStyle w:val="Heading2"/>
      </w:pPr>
      <w:bookmarkStart w:id="219" w:name="_Toc20994590"/>
      <w:bookmarkStart w:id="220" w:name="_Toc131612120"/>
      <w:bookmarkStart w:id="221" w:name="_Toc131612214"/>
      <w:r w:rsidRPr="00B2339F">
        <w:t>9.3</w:t>
      </w:r>
      <w:r w:rsidRPr="00B2339F">
        <w:tab/>
        <w:t xml:space="preserve">RF electromagnetic field (80 MHz - </w:t>
      </w:r>
      <w:r w:rsidR="009D416D" w:rsidRPr="00B2339F">
        <w:t>60</w:t>
      </w:r>
      <w:r w:rsidRPr="00B2339F">
        <w:t>00 MHz)</w:t>
      </w:r>
      <w:bookmarkEnd w:id="219"/>
      <w:bookmarkEnd w:id="220"/>
      <w:bookmarkEnd w:id="221"/>
    </w:p>
    <w:p w14:paraId="22F2D5E4" w14:textId="77777777" w:rsidR="000225C1" w:rsidRPr="00B2339F" w:rsidRDefault="000225C1">
      <w:pPr>
        <w:rPr>
          <w:rFonts w:cs="v4.2.0"/>
        </w:rPr>
      </w:pPr>
      <w:r w:rsidRPr="00B2339F">
        <w:rPr>
          <w:rFonts w:cs="v4.2.0"/>
        </w:rPr>
        <w:t>The test shall be performed on a representative configuration of the equipment, the associated ancillary equipment, or representative configuration of the combination of radio and ancillary equipment.</w:t>
      </w:r>
    </w:p>
    <w:p w14:paraId="5904467F" w14:textId="77777777" w:rsidR="000225C1" w:rsidRPr="00B2339F" w:rsidRDefault="000225C1">
      <w:pPr>
        <w:pStyle w:val="Heading3"/>
      </w:pPr>
      <w:bookmarkStart w:id="222" w:name="_Toc20994591"/>
      <w:bookmarkStart w:id="223" w:name="_Toc131612121"/>
      <w:bookmarkStart w:id="224" w:name="_Toc131612215"/>
      <w:r w:rsidRPr="00B2339F">
        <w:t>9.3.1</w:t>
      </w:r>
      <w:r w:rsidRPr="00B2339F">
        <w:tab/>
        <w:t>Definition</w:t>
      </w:r>
      <w:bookmarkEnd w:id="222"/>
      <w:bookmarkEnd w:id="223"/>
      <w:bookmarkEnd w:id="224"/>
    </w:p>
    <w:p w14:paraId="14115898"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field disturbance at the enclosure.</w:t>
      </w:r>
    </w:p>
    <w:p w14:paraId="78808C9E" w14:textId="77777777" w:rsidR="000225C1" w:rsidRPr="00B2339F" w:rsidRDefault="000225C1">
      <w:pPr>
        <w:pStyle w:val="Heading3"/>
      </w:pPr>
      <w:bookmarkStart w:id="225" w:name="_Toc20994592"/>
      <w:bookmarkStart w:id="226" w:name="_Toc131612122"/>
      <w:bookmarkStart w:id="227" w:name="_Toc131612216"/>
      <w:r w:rsidRPr="00B2339F">
        <w:t>9.3.2</w:t>
      </w:r>
      <w:r w:rsidRPr="00B2339F">
        <w:tab/>
        <w:t>Test method and level</w:t>
      </w:r>
      <w:bookmarkEnd w:id="225"/>
      <w:bookmarkEnd w:id="226"/>
      <w:bookmarkEnd w:id="227"/>
    </w:p>
    <w:p w14:paraId="52C239B7" w14:textId="77777777" w:rsidR="00095016" w:rsidRPr="006238E1" w:rsidRDefault="00095016" w:rsidP="0009501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5F5522CD" w14:textId="149B0127" w:rsidR="000225C1" w:rsidRPr="00B2339F" w:rsidRDefault="00095016" w:rsidP="00095016">
      <w:r>
        <w:t>T</w:t>
      </w:r>
      <w:r w:rsidRPr="00B2339F">
        <w:t>he following requirements shall apply:</w:t>
      </w:r>
    </w:p>
    <w:p w14:paraId="6024EF4F" w14:textId="77777777" w:rsidR="000225C1" w:rsidRPr="00B2339F" w:rsidRDefault="000225C1">
      <w:pPr>
        <w:ind w:left="568" w:hanging="284"/>
        <w:rPr>
          <w:rFonts w:cs="v4.2.0"/>
        </w:rPr>
      </w:pPr>
      <w:r w:rsidRPr="00B2339F">
        <w:rPr>
          <w:rFonts w:cs="v4.2.0"/>
        </w:rPr>
        <w:t>-</w:t>
      </w:r>
      <w:r w:rsidRPr="00B2339F">
        <w:rPr>
          <w:rFonts w:cs="v4.2.0"/>
        </w:rPr>
        <w:tab/>
        <w:t>the test level shall be 3 V/m amplitude modulated to a depth of 80 % by a sinusoidal audio signal of 1 kHz;</w:t>
      </w:r>
    </w:p>
    <w:p w14:paraId="03FD8591" w14:textId="77777777" w:rsidR="000225C1" w:rsidRPr="00B2339F" w:rsidRDefault="000225C1">
      <w:pPr>
        <w:ind w:left="568" w:hanging="284"/>
        <w:rPr>
          <w:rFonts w:cs="v4.2.0"/>
        </w:rPr>
      </w:pPr>
      <w:r w:rsidRPr="00B2339F">
        <w:rPr>
          <w:rFonts w:cs="v4.2.0"/>
        </w:rPr>
        <w:t>-</w:t>
      </w:r>
      <w:r w:rsidRPr="00B2339F">
        <w:rPr>
          <w:rFonts w:cs="v4.2.0"/>
        </w:rPr>
        <w:tab/>
        <w:t>the stepped frequency increments shall be 1 % of the momentary frequency;</w:t>
      </w:r>
    </w:p>
    <w:p w14:paraId="2FF9B350" w14:textId="77777777" w:rsidR="000225C1" w:rsidRPr="00B2339F" w:rsidRDefault="000225C1">
      <w:pPr>
        <w:ind w:left="568" w:hanging="284"/>
        <w:rPr>
          <w:rFonts w:cs="v4.2.0"/>
        </w:rPr>
      </w:pPr>
      <w:r w:rsidRPr="00B2339F">
        <w:rPr>
          <w:rFonts w:cs="v4.2.0"/>
        </w:rPr>
        <w:t>-</w:t>
      </w:r>
      <w:r w:rsidRPr="00B2339F">
        <w:rPr>
          <w:rFonts w:cs="v4.2.0"/>
        </w:rPr>
        <w:tab/>
        <w:t xml:space="preserve">the test shall be performed over the frequency range 80 MHz - </w:t>
      </w:r>
      <w:r w:rsidR="009D416D" w:rsidRPr="00B2339F">
        <w:rPr>
          <w:rFonts w:cs="v4.2.0"/>
        </w:rPr>
        <w:t>60</w:t>
      </w:r>
      <w:r w:rsidRPr="00B2339F">
        <w:rPr>
          <w:rFonts w:cs="v4.2.0"/>
        </w:rPr>
        <w:t>00 MHz;</w:t>
      </w:r>
    </w:p>
    <w:p w14:paraId="1960E147" w14:textId="77777777" w:rsidR="000225C1" w:rsidRPr="00B2339F" w:rsidRDefault="000225C1">
      <w:pPr>
        <w:ind w:left="568" w:hanging="284"/>
        <w:rPr>
          <w:rFonts w:cs="v4.2.0"/>
        </w:rPr>
      </w:pPr>
      <w:r w:rsidRPr="00B2339F">
        <w:rPr>
          <w:rFonts w:cs="v4.2.0"/>
        </w:rPr>
        <w:t>-</w:t>
      </w:r>
      <w:r w:rsidRPr="00B2339F">
        <w:rPr>
          <w:rFonts w:cs="v4.2.0"/>
        </w:rPr>
        <w:tab/>
        <w:t xml:space="preserve">responses in </w:t>
      </w:r>
      <w:r w:rsidR="001E5339" w:rsidRPr="00B2339F">
        <w:rPr>
          <w:rFonts w:cs="v4.2.0"/>
        </w:rPr>
        <w:t>stand-alone</w:t>
      </w:r>
      <w:r w:rsidRPr="00B2339F">
        <w:rPr>
          <w:rFonts w:cs="v4.2.0"/>
        </w:rPr>
        <w:t xml:space="preserve"> receivers or receivers which are part of transceivers occurring at discrete frequencies which are narrow band responses, shall be disregarded, see subclause 4.3;</w:t>
      </w:r>
    </w:p>
    <w:p w14:paraId="34AF12C5" w14:textId="77777777" w:rsidR="000225C1" w:rsidRPr="00B2339F" w:rsidRDefault="000225C1">
      <w:pPr>
        <w:ind w:left="568" w:hanging="284"/>
        <w:rPr>
          <w:rFonts w:cs="v4.2.0"/>
        </w:rPr>
      </w:pPr>
      <w:r w:rsidRPr="00B2339F">
        <w:rPr>
          <w:rFonts w:cs="v4.2.0"/>
        </w:rPr>
        <w:lastRenderedPageBreak/>
        <w:t>-</w:t>
      </w:r>
      <w:r w:rsidRPr="00B2339F">
        <w:rPr>
          <w:rFonts w:cs="v4.2.0"/>
        </w:rPr>
        <w:tab/>
        <w:t>the frequencies selected during the test shall be recorded in the test report.</w:t>
      </w:r>
    </w:p>
    <w:p w14:paraId="3B6FEF53" w14:textId="77777777" w:rsidR="000225C1" w:rsidRPr="00B2339F" w:rsidRDefault="000225C1">
      <w:pPr>
        <w:pStyle w:val="Heading3"/>
      </w:pPr>
      <w:bookmarkStart w:id="228" w:name="_Toc20994593"/>
      <w:bookmarkStart w:id="229" w:name="_Toc131612123"/>
      <w:bookmarkStart w:id="230" w:name="_Toc131612217"/>
      <w:r w:rsidRPr="00B2339F">
        <w:t>9.3.3</w:t>
      </w:r>
      <w:r w:rsidRPr="00B2339F">
        <w:tab/>
        <w:t>Performance criteria</w:t>
      </w:r>
      <w:bookmarkEnd w:id="228"/>
      <w:bookmarkEnd w:id="229"/>
      <w:bookmarkEnd w:id="230"/>
    </w:p>
    <w:p w14:paraId="503D223C" w14:textId="77777777" w:rsidR="000225C1" w:rsidRPr="00B2339F" w:rsidRDefault="000225C1">
      <w:pPr>
        <w:rPr>
          <w:rFonts w:cs="v4.2.0"/>
          <w:b/>
          <w:bCs/>
        </w:rPr>
      </w:pPr>
      <w:r w:rsidRPr="00B2339F">
        <w:rPr>
          <w:rFonts w:cs="v4.2.0"/>
          <w:b/>
          <w:bCs/>
        </w:rPr>
        <w:t>Base station:</w:t>
      </w:r>
    </w:p>
    <w:p w14:paraId="545744E4" w14:textId="77777777" w:rsidR="000225C1" w:rsidRPr="00B2339F" w:rsidRDefault="000225C1">
      <w:pPr>
        <w:rPr>
          <w:rFonts w:cs="v4.2.0"/>
        </w:rPr>
      </w:pPr>
      <w:r w:rsidRPr="00B2339F">
        <w:rPr>
          <w:rFonts w:cs="v4.2.0"/>
        </w:rPr>
        <w:tab/>
        <w:t>The performance criteria of subclause 6.1 shall apply.</w:t>
      </w:r>
    </w:p>
    <w:p w14:paraId="32FACAA7" w14:textId="77777777" w:rsidR="000225C1" w:rsidRPr="00B2339F" w:rsidRDefault="000225C1">
      <w:pPr>
        <w:rPr>
          <w:rFonts w:cs="v4.2.0"/>
          <w:b/>
          <w:bCs/>
        </w:rPr>
      </w:pPr>
      <w:r w:rsidRPr="00B2339F">
        <w:rPr>
          <w:rFonts w:cs="v4.2.0"/>
          <w:b/>
          <w:bCs/>
        </w:rPr>
        <w:t>Ancillary equipment:</w:t>
      </w:r>
    </w:p>
    <w:p w14:paraId="5A3D2AC1" w14:textId="77777777" w:rsidR="000225C1" w:rsidRPr="00B2339F" w:rsidRDefault="000225C1">
      <w:pPr>
        <w:rPr>
          <w:rFonts w:cs="v4.2.0"/>
        </w:rPr>
      </w:pPr>
      <w:r w:rsidRPr="00B2339F">
        <w:rPr>
          <w:rFonts w:cs="v4.2.0"/>
        </w:rPr>
        <w:tab/>
        <w:t>The performance criteria of subclause 6.3 shall apply.</w:t>
      </w:r>
    </w:p>
    <w:p w14:paraId="779E0FE4" w14:textId="77777777" w:rsidR="000225C1" w:rsidRPr="00B2339F" w:rsidRDefault="000225C1">
      <w:pPr>
        <w:rPr>
          <w:rFonts w:cs="v4.2.0"/>
          <w:b/>
          <w:bCs/>
        </w:rPr>
      </w:pPr>
      <w:r w:rsidRPr="00B2339F">
        <w:rPr>
          <w:rFonts w:cs="v4.2.0"/>
          <w:b/>
          <w:bCs/>
        </w:rPr>
        <w:t>Repeater:</w:t>
      </w:r>
    </w:p>
    <w:p w14:paraId="05D49F9C" w14:textId="77777777" w:rsidR="000225C1" w:rsidRPr="00B2339F" w:rsidRDefault="000225C1">
      <w:pPr>
        <w:rPr>
          <w:rFonts w:cs="v4.2.0"/>
        </w:rPr>
      </w:pPr>
      <w:r w:rsidRPr="00B2339F">
        <w:rPr>
          <w:rFonts w:cs="v4.2.0"/>
        </w:rPr>
        <w:tab/>
        <w:t>The performance criteria of subclause 6.5 shall apply.</w:t>
      </w:r>
    </w:p>
    <w:p w14:paraId="48FBC7DD" w14:textId="77777777" w:rsidR="000225C1" w:rsidRPr="00B2339F" w:rsidRDefault="000225C1">
      <w:pPr>
        <w:pStyle w:val="Heading2"/>
      </w:pPr>
      <w:bookmarkStart w:id="231" w:name="_Toc20994594"/>
      <w:bookmarkStart w:id="232" w:name="_Toc131612124"/>
      <w:bookmarkStart w:id="233" w:name="_Toc131612218"/>
      <w:r w:rsidRPr="00B2339F">
        <w:t>9.4</w:t>
      </w:r>
      <w:r w:rsidRPr="00B2339F">
        <w:tab/>
        <w:t>Electrostatic discharge</w:t>
      </w:r>
      <w:bookmarkEnd w:id="231"/>
      <w:bookmarkEnd w:id="232"/>
      <w:bookmarkEnd w:id="233"/>
    </w:p>
    <w:p w14:paraId="7E2F38DB" w14:textId="77777777" w:rsidR="000225C1" w:rsidRPr="00B2339F" w:rsidRDefault="000225C1">
      <w:pPr>
        <w:rPr>
          <w:rFonts w:cs="v4.2.0"/>
        </w:rPr>
      </w:pPr>
      <w:r w:rsidRPr="00B2339F">
        <w:rPr>
          <w:rFonts w:cs="v4.2.0"/>
        </w:rPr>
        <w:t>The test shall be performed on a representative configuration of the radio equipment, the associated ancillary equipment, or representative configuration of the combination of radio and ancillary equipment.</w:t>
      </w:r>
    </w:p>
    <w:p w14:paraId="74A52603" w14:textId="77777777" w:rsidR="000225C1" w:rsidRPr="00B2339F" w:rsidRDefault="000225C1">
      <w:pPr>
        <w:pStyle w:val="Heading3"/>
      </w:pPr>
      <w:bookmarkStart w:id="234" w:name="_Toc20994595"/>
      <w:bookmarkStart w:id="235" w:name="_Toc131612125"/>
      <w:bookmarkStart w:id="236" w:name="_Toc131612219"/>
      <w:r w:rsidRPr="00B2339F">
        <w:t>9.4.1</w:t>
      </w:r>
      <w:r w:rsidRPr="00B2339F">
        <w:tab/>
        <w:t>Definition</w:t>
      </w:r>
      <w:bookmarkEnd w:id="234"/>
      <w:bookmarkEnd w:id="235"/>
      <w:bookmarkEnd w:id="236"/>
    </w:p>
    <w:p w14:paraId="7EB0360D" w14:textId="77777777" w:rsidR="000225C1" w:rsidRPr="00B2339F" w:rsidRDefault="000225C1">
      <w:pPr>
        <w:rPr>
          <w:rFonts w:cs="v4.2.0"/>
        </w:rPr>
      </w:pPr>
      <w:r w:rsidRPr="00B2339F">
        <w:rPr>
          <w:rFonts w:cs="v4.2.0"/>
        </w:rPr>
        <w:t>This test assesses the ability of radio equipment and ancillary equipment to operate as intended in the event of an electrostatic discharge.</w:t>
      </w:r>
    </w:p>
    <w:p w14:paraId="49167F64" w14:textId="77777777" w:rsidR="000225C1" w:rsidRPr="00B2339F" w:rsidRDefault="000225C1">
      <w:pPr>
        <w:pStyle w:val="Heading3"/>
      </w:pPr>
      <w:bookmarkStart w:id="237" w:name="_Toc20994596"/>
      <w:bookmarkStart w:id="238" w:name="_Toc131612126"/>
      <w:bookmarkStart w:id="239" w:name="_Toc131612220"/>
      <w:r w:rsidRPr="00B2339F">
        <w:t>9.4.2</w:t>
      </w:r>
      <w:r w:rsidRPr="00B2339F">
        <w:tab/>
        <w:t>Test method and level</w:t>
      </w:r>
      <w:bookmarkEnd w:id="237"/>
      <w:bookmarkEnd w:id="238"/>
      <w:bookmarkEnd w:id="239"/>
    </w:p>
    <w:p w14:paraId="7F22041A"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2 [18]:</w:t>
      </w:r>
    </w:p>
    <w:p w14:paraId="57046569" w14:textId="77777777" w:rsidR="000225C1" w:rsidRPr="00B2339F" w:rsidRDefault="000225C1">
      <w:pPr>
        <w:ind w:left="568" w:hanging="284"/>
        <w:rPr>
          <w:rFonts w:cs="v4.2.0"/>
        </w:rPr>
      </w:pPr>
      <w:r w:rsidRPr="00B2339F">
        <w:rPr>
          <w:rFonts w:cs="v4.2.0"/>
        </w:rPr>
        <w:t>-</w:t>
      </w:r>
      <w:r w:rsidRPr="00B2339F">
        <w:rPr>
          <w:rFonts w:cs="v4.2.0"/>
        </w:rPr>
        <w:tab/>
        <w:t>for contact discharge, the equipment shall pass at ±4 kV;</w:t>
      </w:r>
    </w:p>
    <w:p w14:paraId="5EB352AC" w14:textId="77777777" w:rsidR="000225C1" w:rsidRPr="00B2339F" w:rsidRDefault="000225C1">
      <w:pPr>
        <w:ind w:left="568" w:hanging="284"/>
        <w:rPr>
          <w:rFonts w:cs="v4.2.0"/>
        </w:rPr>
      </w:pPr>
      <w:r w:rsidRPr="00B2339F">
        <w:rPr>
          <w:rFonts w:cs="v4.2.0"/>
        </w:rPr>
        <w:t>-</w:t>
      </w:r>
      <w:r w:rsidRPr="00B2339F">
        <w:rPr>
          <w:rFonts w:cs="v4.2.0"/>
        </w:rPr>
        <w:tab/>
        <w:t>for air discharge shall pass at ±8 kV;</w:t>
      </w:r>
    </w:p>
    <w:p w14:paraId="20776F0C" w14:textId="77777777" w:rsidR="000225C1" w:rsidRPr="00B2339F" w:rsidRDefault="000225C1">
      <w:pPr>
        <w:ind w:left="568" w:hanging="284"/>
        <w:rPr>
          <w:rFonts w:cs="v4.2.0"/>
        </w:rPr>
      </w:pPr>
      <w:r w:rsidRPr="00B2339F">
        <w:rPr>
          <w:rFonts w:cs="v4.2.0"/>
        </w:rPr>
        <w:t>-</w:t>
      </w:r>
      <w:r w:rsidRPr="00B2339F">
        <w:rPr>
          <w:rFonts w:cs="v4.2.0"/>
        </w:rPr>
        <w:tab/>
        <w:t>electrostatic discharge shall be applied to all exposed surfaces of the EUT except where the user documentation specially indicates a requirement for appropriate protective measures.</w:t>
      </w:r>
    </w:p>
    <w:p w14:paraId="20EBDBAE" w14:textId="77777777" w:rsidR="000225C1" w:rsidRPr="00B2339F" w:rsidRDefault="000225C1">
      <w:pPr>
        <w:keepLines/>
        <w:ind w:left="1135" w:hanging="851"/>
        <w:rPr>
          <w:rFonts w:cs="v4.2.0"/>
        </w:rPr>
      </w:pPr>
      <w:r w:rsidRPr="00B2339F">
        <w:rPr>
          <w:rFonts w:cs="v4.2.0"/>
        </w:rPr>
        <w:t>NOTE:</w:t>
      </w:r>
      <w:r w:rsidRPr="00B2339F">
        <w:rPr>
          <w:rFonts w:cs="v4.2.0"/>
        </w:rPr>
        <w:tab/>
        <w:t>Ensure that the EUT is fully discharged between each ESD exposure.</w:t>
      </w:r>
    </w:p>
    <w:p w14:paraId="13575E28" w14:textId="77777777" w:rsidR="000225C1" w:rsidRPr="00B2339F" w:rsidRDefault="000225C1">
      <w:pPr>
        <w:pStyle w:val="Heading3"/>
      </w:pPr>
      <w:bookmarkStart w:id="240" w:name="_Toc20994597"/>
      <w:bookmarkStart w:id="241" w:name="_Toc131612127"/>
      <w:bookmarkStart w:id="242" w:name="_Toc131612221"/>
      <w:r w:rsidRPr="00B2339F">
        <w:t>9.4.3</w:t>
      </w:r>
      <w:r w:rsidRPr="00B2339F">
        <w:tab/>
        <w:t>Performance criteria</w:t>
      </w:r>
      <w:bookmarkEnd w:id="240"/>
      <w:bookmarkEnd w:id="241"/>
      <w:bookmarkEnd w:id="242"/>
    </w:p>
    <w:p w14:paraId="19C3E400" w14:textId="77777777" w:rsidR="000225C1" w:rsidRPr="00B2339F" w:rsidRDefault="000225C1">
      <w:pPr>
        <w:rPr>
          <w:rFonts w:cs="v4.2.0"/>
          <w:b/>
          <w:bCs/>
        </w:rPr>
      </w:pPr>
      <w:r w:rsidRPr="00B2339F">
        <w:rPr>
          <w:rFonts w:cs="v4.2.0"/>
          <w:b/>
          <w:bCs/>
        </w:rPr>
        <w:t>Base station:</w:t>
      </w:r>
    </w:p>
    <w:p w14:paraId="0B0E81B6" w14:textId="77777777" w:rsidR="000225C1" w:rsidRPr="00B2339F" w:rsidRDefault="000225C1">
      <w:pPr>
        <w:rPr>
          <w:rFonts w:cs="v4.2.0"/>
        </w:rPr>
      </w:pPr>
      <w:r w:rsidRPr="00B2339F">
        <w:rPr>
          <w:rFonts w:cs="v4.2.0"/>
        </w:rPr>
        <w:tab/>
        <w:t>The performance criteria of subclause 6.2 shall apply.</w:t>
      </w:r>
    </w:p>
    <w:p w14:paraId="4692CEF3" w14:textId="77777777" w:rsidR="000225C1" w:rsidRPr="00B2339F" w:rsidRDefault="000225C1">
      <w:pPr>
        <w:rPr>
          <w:rFonts w:cs="v4.2.0"/>
          <w:b/>
          <w:bCs/>
        </w:rPr>
      </w:pPr>
      <w:r w:rsidRPr="00B2339F">
        <w:rPr>
          <w:rFonts w:cs="v4.2.0"/>
          <w:b/>
          <w:bCs/>
        </w:rPr>
        <w:t>Ancillary equipment:</w:t>
      </w:r>
    </w:p>
    <w:p w14:paraId="091A2416" w14:textId="77777777" w:rsidR="000225C1" w:rsidRPr="00B2339F" w:rsidRDefault="000225C1">
      <w:pPr>
        <w:rPr>
          <w:rFonts w:cs="v4.2.0"/>
        </w:rPr>
      </w:pPr>
      <w:r w:rsidRPr="00B2339F">
        <w:rPr>
          <w:rFonts w:cs="v4.2.0"/>
        </w:rPr>
        <w:tab/>
        <w:t>The performance criteria of subclause 6.4 shall apply.</w:t>
      </w:r>
    </w:p>
    <w:p w14:paraId="4AE7115F" w14:textId="77777777" w:rsidR="000225C1" w:rsidRPr="00B2339F" w:rsidRDefault="000225C1">
      <w:pPr>
        <w:rPr>
          <w:rFonts w:cs="v4.2.0"/>
          <w:b/>
          <w:bCs/>
        </w:rPr>
      </w:pPr>
      <w:r w:rsidRPr="00B2339F">
        <w:rPr>
          <w:rFonts w:cs="v4.2.0"/>
          <w:b/>
          <w:bCs/>
        </w:rPr>
        <w:t>Repeater:</w:t>
      </w:r>
    </w:p>
    <w:p w14:paraId="1D9237E4" w14:textId="77777777" w:rsidR="000225C1" w:rsidRPr="00B2339F" w:rsidRDefault="000225C1">
      <w:pPr>
        <w:rPr>
          <w:rFonts w:cs="v4.2.0"/>
        </w:rPr>
      </w:pPr>
      <w:r w:rsidRPr="00B2339F">
        <w:rPr>
          <w:rFonts w:cs="v4.2.0"/>
        </w:rPr>
        <w:tab/>
        <w:t>The performance criteria of subclause 6.6 shall apply.</w:t>
      </w:r>
    </w:p>
    <w:p w14:paraId="0D76D928" w14:textId="77777777" w:rsidR="000225C1" w:rsidRPr="00B2339F" w:rsidRDefault="000225C1">
      <w:pPr>
        <w:pStyle w:val="Heading2"/>
      </w:pPr>
      <w:bookmarkStart w:id="243" w:name="_Toc20994598"/>
      <w:bookmarkStart w:id="244" w:name="_Toc131612128"/>
      <w:bookmarkStart w:id="245" w:name="_Toc131612222"/>
      <w:r w:rsidRPr="00B2339F">
        <w:t>9.5</w:t>
      </w:r>
      <w:r w:rsidRPr="00B2339F">
        <w:tab/>
        <w:t>Fast transients common mode</w:t>
      </w:r>
      <w:bookmarkEnd w:id="243"/>
      <w:bookmarkEnd w:id="244"/>
      <w:bookmarkEnd w:id="245"/>
    </w:p>
    <w:p w14:paraId="23759745" w14:textId="77777777" w:rsidR="000225C1" w:rsidRPr="00B2339F" w:rsidRDefault="000225C1">
      <w:pPr>
        <w:rPr>
          <w:rFonts w:cs="v4.2.0"/>
        </w:rPr>
      </w:pPr>
      <w:r w:rsidRPr="00B2339F">
        <w:rPr>
          <w:rFonts w:cs="v4.2.0"/>
        </w:rPr>
        <w:t>The test shall be performed on AC mains power input ports.</w:t>
      </w:r>
    </w:p>
    <w:p w14:paraId="7138ED55" w14:textId="77777777" w:rsidR="000225C1" w:rsidRPr="00B2339F" w:rsidRDefault="000225C1">
      <w:pPr>
        <w:rPr>
          <w:rFonts w:cs="v4.2.0"/>
        </w:rPr>
      </w:pPr>
      <w:r w:rsidRPr="00B2339F">
        <w:rPr>
          <w:rFonts w:cs="v4.2.0"/>
        </w:rPr>
        <w:t>This test shall be performed on signal ports, telecommunication ports, control ports and DC power input/output ports if the cables may be longer than 3 m.</w:t>
      </w:r>
    </w:p>
    <w:p w14:paraId="2FF5C9B8" w14:textId="77777777" w:rsidR="000225C1" w:rsidRPr="00B2339F" w:rsidRDefault="000225C1">
      <w:pPr>
        <w:rPr>
          <w:rFonts w:cs="v4.2.0"/>
        </w:rPr>
      </w:pPr>
      <w:r w:rsidRPr="00B2339F">
        <w:rPr>
          <w:rFonts w:cs="v4.2.0"/>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03486ACB"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0C35A426" w14:textId="77777777" w:rsidR="000225C1" w:rsidRPr="00B2339F" w:rsidRDefault="000225C1">
      <w:pPr>
        <w:pStyle w:val="Heading3"/>
      </w:pPr>
      <w:bookmarkStart w:id="246" w:name="_Toc20994599"/>
      <w:bookmarkStart w:id="247" w:name="_Toc131612129"/>
      <w:bookmarkStart w:id="248" w:name="_Toc131612223"/>
      <w:r w:rsidRPr="00B2339F">
        <w:t>9.5.1</w:t>
      </w:r>
      <w:r w:rsidRPr="00B2339F">
        <w:tab/>
        <w:t>Definition</w:t>
      </w:r>
      <w:bookmarkEnd w:id="246"/>
      <w:bookmarkEnd w:id="247"/>
      <w:bookmarkEnd w:id="248"/>
    </w:p>
    <w:p w14:paraId="00E6F457" w14:textId="77777777" w:rsidR="000225C1" w:rsidRPr="00B2339F" w:rsidRDefault="000225C1">
      <w:pPr>
        <w:rPr>
          <w:rFonts w:cs="v4.2.0"/>
        </w:rPr>
      </w:pPr>
      <w:r w:rsidRPr="00B2339F">
        <w:rPr>
          <w:rFonts w:cs="v4.2.0"/>
        </w:rPr>
        <w:t>This test assesses the ability of radio equipment and ancillary equipment to operate as intended in the event of fast transients present on one of the input/output ports.</w:t>
      </w:r>
    </w:p>
    <w:p w14:paraId="3738705C" w14:textId="77777777" w:rsidR="000225C1" w:rsidRPr="00B2339F" w:rsidRDefault="000225C1">
      <w:pPr>
        <w:pStyle w:val="Heading3"/>
      </w:pPr>
      <w:bookmarkStart w:id="249" w:name="_Toc20994600"/>
      <w:bookmarkStart w:id="250" w:name="_Toc131612130"/>
      <w:bookmarkStart w:id="251" w:name="_Toc131612224"/>
      <w:r w:rsidRPr="00B2339F">
        <w:t>9.5.2</w:t>
      </w:r>
      <w:r w:rsidRPr="00B2339F">
        <w:tab/>
        <w:t>Test method and level</w:t>
      </w:r>
      <w:bookmarkEnd w:id="249"/>
      <w:bookmarkEnd w:id="250"/>
      <w:bookmarkEnd w:id="251"/>
    </w:p>
    <w:p w14:paraId="0B3B3DF0"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4 [19]:</w:t>
      </w:r>
    </w:p>
    <w:p w14:paraId="7AC3E74B" w14:textId="77777777" w:rsidR="000225C1" w:rsidRPr="00B2339F" w:rsidRDefault="000225C1">
      <w:pPr>
        <w:ind w:left="568" w:hanging="284"/>
        <w:rPr>
          <w:rFonts w:cs="v4.2.0"/>
        </w:rPr>
      </w:pPr>
      <w:r w:rsidRPr="00B2339F">
        <w:rPr>
          <w:rFonts w:cs="v4.2.0"/>
        </w:rPr>
        <w:t>-</w:t>
      </w:r>
      <w:r w:rsidRPr="00B2339F">
        <w:rPr>
          <w:rFonts w:cs="v4.2.0"/>
        </w:rPr>
        <w:tab/>
        <w:t>the test level for signal ports, telecommunication ports and control ports shall be 0,5 kV open circuit voltage as given in IEC 61000</w:t>
      </w:r>
      <w:r w:rsidRPr="00B2339F">
        <w:rPr>
          <w:rFonts w:cs="v4.2.0"/>
        </w:rPr>
        <w:noBreakHyphen/>
        <w:t>4</w:t>
      </w:r>
      <w:r w:rsidRPr="00B2339F">
        <w:rPr>
          <w:rFonts w:cs="v4.2.0"/>
        </w:rPr>
        <w:noBreakHyphen/>
        <w:t>4 [19];</w:t>
      </w:r>
    </w:p>
    <w:p w14:paraId="488D108C" w14:textId="77777777" w:rsidR="000225C1" w:rsidRPr="00B2339F" w:rsidRDefault="000225C1">
      <w:pPr>
        <w:ind w:left="568" w:hanging="284"/>
        <w:rPr>
          <w:rFonts w:cs="v4.2.0"/>
        </w:rPr>
      </w:pPr>
      <w:r w:rsidRPr="00B2339F">
        <w:rPr>
          <w:rFonts w:cs="v4.2.0"/>
        </w:rPr>
        <w:t>-</w:t>
      </w:r>
      <w:r w:rsidRPr="00B2339F">
        <w:rPr>
          <w:rFonts w:cs="v4.2.0"/>
        </w:rPr>
        <w:tab/>
        <w:t>the test level for DC power input/output ports shall be 0.5 kV open circuit voltage as given in IEC 61000</w:t>
      </w:r>
      <w:r w:rsidRPr="00B2339F">
        <w:rPr>
          <w:rFonts w:cs="v4.2.0"/>
        </w:rPr>
        <w:noBreakHyphen/>
        <w:t>4</w:t>
      </w:r>
      <w:r w:rsidRPr="00B2339F">
        <w:rPr>
          <w:rFonts w:cs="v4.2.0"/>
        </w:rPr>
        <w:noBreakHyphen/>
        <w:t>4 [19];</w:t>
      </w:r>
    </w:p>
    <w:p w14:paraId="66C09EB4" w14:textId="77777777" w:rsidR="000225C1" w:rsidRPr="00B2339F" w:rsidRDefault="000225C1">
      <w:pPr>
        <w:ind w:left="568" w:hanging="284"/>
        <w:rPr>
          <w:rFonts w:cs="v4.2.0"/>
        </w:rPr>
      </w:pPr>
      <w:r w:rsidRPr="00B2339F">
        <w:rPr>
          <w:rFonts w:cs="v4.2.0"/>
        </w:rPr>
        <w:t>-</w:t>
      </w:r>
      <w:r w:rsidRPr="00B2339F">
        <w:rPr>
          <w:rFonts w:cs="v4.2.0"/>
        </w:rPr>
        <w:tab/>
        <w:t>the test level for AC mains power input ports shall be 1 kV open circuit voltage as given in IEC 61000</w:t>
      </w:r>
      <w:r w:rsidRPr="00B2339F">
        <w:rPr>
          <w:rFonts w:cs="v4.2.0"/>
        </w:rPr>
        <w:noBreakHyphen/>
        <w:t>4</w:t>
      </w:r>
      <w:r w:rsidRPr="00B2339F">
        <w:rPr>
          <w:rFonts w:cs="v4.2.0"/>
        </w:rPr>
        <w:noBreakHyphen/>
        <w:t>4 [19].</w:t>
      </w:r>
    </w:p>
    <w:p w14:paraId="0695430D" w14:textId="77777777" w:rsidR="000225C1" w:rsidRPr="00B2339F" w:rsidRDefault="000225C1">
      <w:pPr>
        <w:rPr>
          <w:rFonts w:cs="v4.2.0"/>
        </w:rPr>
      </w:pPr>
      <w:r w:rsidRPr="00B2339F">
        <w:rPr>
          <w:rFonts w:cs="v4.2.0"/>
        </w:rPr>
        <w:t>For AC and DC power input ports the transients shall be applied (in parallel) to all the conductors in the cable with reference to the cabinet reference earth (true common mode) and the source impedance shall be 50 </w:t>
      </w:r>
      <w:r w:rsidRPr="00B2339F">
        <w:rPr>
          <w:rFonts w:cs="v4.2.0"/>
        </w:rPr>
        <w:sym w:font="Symbol" w:char="F057"/>
      </w:r>
      <w:r w:rsidRPr="00B2339F">
        <w:rPr>
          <w:rFonts w:cs="v4.2.0"/>
        </w:rPr>
        <w:t>.</w:t>
      </w:r>
    </w:p>
    <w:p w14:paraId="2739ED2A" w14:textId="77777777" w:rsidR="000225C1" w:rsidRPr="00B2339F" w:rsidRDefault="000225C1">
      <w:pPr>
        <w:pStyle w:val="Heading3"/>
      </w:pPr>
      <w:bookmarkStart w:id="252" w:name="_Toc20994601"/>
      <w:bookmarkStart w:id="253" w:name="_Toc131612131"/>
      <w:bookmarkStart w:id="254" w:name="_Toc131612225"/>
      <w:r w:rsidRPr="00B2339F">
        <w:t>9.5.3</w:t>
      </w:r>
      <w:r w:rsidRPr="00B2339F">
        <w:tab/>
        <w:t>Performance criteria</w:t>
      </w:r>
      <w:bookmarkEnd w:id="252"/>
      <w:bookmarkEnd w:id="253"/>
      <w:bookmarkEnd w:id="254"/>
    </w:p>
    <w:p w14:paraId="744C3ADF" w14:textId="77777777" w:rsidR="000225C1" w:rsidRPr="00B2339F" w:rsidRDefault="000225C1">
      <w:pPr>
        <w:rPr>
          <w:rFonts w:cs="v4.2.0"/>
          <w:b/>
          <w:bCs/>
        </w:rPr>
      </w:pPr>
      <w:r w:rsidRPr="00B2339F">
        <w:rPr>
          <w:rFonts w:cs="v4.2.0"/>
          <w:b/>
          <w:bCs/>
        </w:rPr>
        <w:t>Base station:</w:t>
      </w:r>
    </w:p>
    <w:p w14:paraId="2B7B7C51" w14:textId="77777777" w:rsidR="000225C1" w:rsidRPr="00B2339F" w:rsidRDefault="000225C1">
      <w:pPr>
        <w:rPr>
          <w:rFonts w:cs="v4.2.0"/>
        </w:rPr>
      </w:pPr>
      <w:r w:rsidRPr="00B2339F">
        <w:rPr>
          <w:rFonts w:cs="v4.2.0"/>
        </w:rPr>
        <w:tab/>
        <w:t>The performance criteria of subclause 6.2 shall apply.</w:t>
      </w:r>
    </w:p>
    <w:p w14:paraId="3B5CFA48" w14:textId="77777777" w:rsidR="000225C1" w:rsidRPr="00B2339F" w:rsidRDefault="000225C1">
      <w:pPr>
        <w:rPr>
          <w:rFonts w:cs="v4.2.0"/>
          <w:b/>
          <w:bCs/>
        </w:rPr>
      </w:pPr>
      <w:r w:rsidRPr="00B2339F">
        <w:rPr>
          <w:rFonts w:cs="v4.2.0"/>
          <w:b/>
          <w:bCs/>
        </w:rPr>
        <w:t>Ancillary equipment:</w:t>
      </w:r>
    </w:p>
    <w:p w14:paraId="78FA613D" w14:textId="77777777" w:rsidR="000225C1" w:rsidRPr="00B2339F" w:rsidRDefault="000225C1">
      <w:pPr>
        <w:rPr>
          <w:rFonts w:cs="v4.2.0"/>
        </w:rPr>
      </w:pPr>
      <w:r w:rsidRPr="00B2339F">
        <w:rPr>
          <w:rFonts w:cs="v4.2.0"/>
        </w:rPr>
        <w:tab/>
        <w:t>The performance criteria of subclause 6.4 shall apply.</w:t>
      </w:r>
    </w:p>
    <w:p w14:paraId="38714D22" w14:textId="77777777" w:rsidR="000225C1" w:rsidRPr="00B2339F" w:rsidRDefault="000225C1">
      <w:pPr>
        <w:rPr>
          <w:rFonts w:cs="v4.2.0"/>
          <w:b/>
          <w:bCs/>
        </w:rPr>
      </w:pPr>
      <w:r w:rsidRPr="00B2339F">
        <w:rPr>
          <w:rFonts w:cs="v4.2.0"/>
          <w:b/>
          <w:bCs/>
        </w:rPr>
        <w:t>Repeater:</w:t>
      </w:r>
    </w:p>
    <w:p w14:paraId="6DA8E173" w14:textId="77777777" w:rsidR="000225C1" w:rsidRPr="00B2339F" w:rsidRDefault="000225C1">
      <w:pPr>
        <w:rPr>
          <w:rFonts w:cs="v4.2.0"/>
        </w:rPr>
      </w:pPr>
      <w:r w:rsidRPr="00B2339F">
        <w:rPr>
          <w:rFonts w:cs="v4.2.0"/>
        </w:rPr>
        <w:tab/>
        <w:t>The performance criteria of subclause 6.6 shall apply.</w:t>
      </w:r>
    </w:p>
    <w:p w14:paraId="02DDD94A" w14:textId="77777777" w:rsidR="000225C1" w:rsidRPr="00B2339F" w:rsidRDefault="000225C1">
      <w:pPr>
        <w:pStyle w:val="Heading2"/>
        <w:rPr>
          <w:lang w:val="fr-FR"/>
        </w:rPr>
      </w:pPr>
      <w:bookmarkStart w:id="255" w:name="_Toc20994602"/>
      <w:bookmarkStart w:id="256" w:name="_Toc131612132"/>
      <w:bookmarkStart w:id="257" w:name="_Toc131612226"/>
      <w:r w:rsidRPr="00B2339F">
        <w:rPr>
          <w:lang w:val="fr-FR"/>
        </w:rPr>
        <w:t>9.6</w:t>
      </w:r>
      <w:r w:rsidRPr="00B2339F">
        <w:rPr>
          <w:lang w:val="fr-FR"/>
        </w:rPr>
        <w:tab/>
        <w:t>RF common mode (0,15 MHz - 80 MHz)</w:t>
      </w:r>
      <w:bookmarkEnd w:id="255"/>
      <w:bookmarkEnd w:id="256"/>
      <w:bookmarkEnd w:id="257"/>
    </w:p>
    <w:p w14:paraId="13E59D90" w14:textId="77777777" w:rsidR="000225C1" w:rsidRPr="00B2339F" w:rsidRDefault="000225C1">
      <w:pPr>
        <w:rPr>
          <w:rFonts w:cs="v4.2.0"/>
        </w:rPr>
      </w:pPr>
      <w:r w:rsidRPr="00B2339F">
        <w:rPr>
          <w:rFonts w:cs="v4.2.0"/>
        </w:rPr>
        <w:t>The test shall be performed on AC mains power input/output ports.</w:t>
      </w:r>
    </w:p>
    <w:p w14:paraId="6ADA6133" w14:textId="77777777" w:rsidR="000225C1" w:rsidRPr="00B2339F" w:rsidRDefault="000225C1">
      <w:pPr>
        <w:rPr>
          <w:rFonts w:cs="v4.2.0"/>
        </w:rPr>
      </w:pPr>
      <w:r w:rsidRPr="00B2339F">
        <w:rPr>
          <w:rFonts w:cs="v4.2.0"/>
        </w:rPr>
        <w:t>This test shall be performed on signal ports, telecommunication ports, control and DC power input/output ports, which may have cables longer than 3 m.</w:t>
      </w:r>
    </w:p>
    <w:p w14:paraId="56CFC1BC" w14:textId="77777777" w:rsidR="000225C1" w:rsidRPr="00B2339F" w:rsidRDefault="000225C1">
      <w:pPr>
        <w:rPr>
          <w:rFonts w:cs="v4.2.0"/>
        </w:rPr>
      </w:pPr>
      <w:r w:rsidRPr="00B2339F">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7B482BD3"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1AC63863" w14:textId="1987FE4D" w:rsidR="000225C1" w:rsidRPr="00B2339F" w:rsidRDefault="00095016">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416DF5D2" w14:textId="77777777" w:rsidR="000225C1" w:rsidRPr="00B2339F" w:rsidRDefault="000225C1">
      <w:pPr>
        <w:pStyle w:val="Heading3"/>
      </w:pPr>
      <w:bookmarkStart w:id="258" w:name="_Toc20994603"/>
      <w:bookmarkStart w:id="259" w:name="_Toc131612133"/>
      <w:bookmarkStart w:id="260" w:name="_Toc131612227"/>
      <w:r w:rsidRPr="00B2339F">
        <w:t>9.6.1</w:t>
      </w:r>
      <w:r w:rsidRPr="00B2339F">
        <w:tab/>
        <w:t>Definition</w:t>
      </w:r>
      <w:bookmarkEnd w:id="258"/>
      <w:bookmarkEnd w:id="259"/>
      <w:bookmarkEnd w:id="260"/>
    </w:p>
    <w:p w14:paraId="327C5A8C"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disturbance.</w:t>
      </w:r>
    </w:p>
    <w:p w14:paraId="67AA7DDB" w14:textId="77777777" w:rsidR="000225C1" w:rsidRPr="00B2339F" w:rsidRDefault="000225C1">
      <w:pPr>
        <w:pStyle w:val="Heading3"/>
      </w:pPr>
      <w:bookmarkStart w:id="261" w:name="_Toc20994604"/>
      <w:bookmarkStart w:id="262" w:name="_Toc131612134"/>
      <w:bookmarkStart w:id="263" w:name="_Toc131612228"/>
      <w:r w:rsidRPr="00B2339F">
        <w:lastRenderedPageBreak/>
        <w:t>9.6.2</w:t>
      </w:r>
      <w:r w:rsidRPr="00B2339F">
        <w:tab/>
        <w:t>Test method and level</w:t>
      </w:r>
      <w:bookmarkEnd w:id="261"/>
      <w:bookmarkEnd w:id="262"/>
      <w:bookmarkEnd w:id="263"/>
    </w:p>
    <w:p w14:paraId="12AB21F6"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6 [20]:</w:t>
      </w:r>
    </w:p>
    <w:p w14:paraId="4A42A751" w14:textId="77777777" w:rsidR="000225C1" w:rsidRPr="00B2339F" w:rsidRDefault="000225C1">
      <w:pPr>
        <w:ind w:left="568" w:hanging="284"/>
        <w:rPr>
          <w:rFonts w:cs="v4.2.0"/>
        </w:rPr>
      </w:pPr>
      <w:r w:rsidRPr="00B2339F">
        <w:rPr>
          <w:rFonts w:cs="v4.2.0"/>
        </w:rPr>
        <w:t>-</w:t>
      </w:r>
      <w:r w:rsidRPr="00B2339F">
        <w:rPr>
          <w:rFonts w:cs="v4.2.0"/>
        </w:rPr>
        <w:tab/>
        <w:t>the test signal shall be amplitude modulated to a depth of 80 % by a sinusoidal audio signal of 1 kHz;</w:t>
      </w:r>
    </w:p>
    <w:p w14:paraId="7A19BD2B" w14:textId="77777777" w:rsidR="000225C1" w:rsidRPr="00B2339F" w:rsidRDefault="000225C1">
      <w:pPr>
        <w:ind w:left="568" w:hanging="284"/>
        <w:rPr>
          <w:rFonts w:cs="v4.2.0"/>
        </w:rPr>
      </w:pPr>
      <w:r w:rsidRPr="00B2339F">
        <w:rPr>
          <w:rFonts w:cs="v4.2.0"/>
        </w:rPr>
        <w:t>-</w:t>
      </w:r>
      <w:r w:rsidRPr="00B2339F">
        <w:rPr>
          <w:rFonts w:cs="v4.2.0"/>
        </w:rPr>
        <w:tab/>
        <w:t>the stepped frequency increments shall be 50 kHz in the frequency range 150 kHz to 5 MHz and 1% frequency increment of the momentary frequency in the frequency range 5 MHz to 80 MHz;</w:t>
      </w:r>
    </w:p>
    <w:p w14:paraId="487B064B" w14:textId="77777777" w:rsidR="000225C1" w:rsidRPr="00B2339F" w:rsidRDefault="000225C1">
      <w:pPr>
        <w:ind w:left="568" w:hanging="284"/>
        <w:rPr>
          <w:rFonts w:cs="v4.2.0"/>
        </w:rPr>
      </w:pPr>
      <w:r w:rsidRPr="00B2339F">
        <w:rPr>
          <w:rFonts w:cs="v4.2.0"/>
        </w:rPr>
        <w:t>-</w:t>
      </w:r>
      <w:r w:rsidRPr="00B2339F">
        <w:rPr>
          <w:rFonts w:cs="v4.2.0"/>
        </w:rPr>
        <w:tab/>
        <w:t>the test level shall be severity level 2 as given in IEC 61000</w:t>
      </w:r>
      <w:r w:rsidRPr="00B2339F">
        <w:rPr>
          <w:rFonts w:cs="v4.2.0"/>
        </w:rPr>
        <w:noBreakHyphen/>
        <w:t>4</w:t>
      </w:r>
      <w:r w:rsidRPr="00B2339F">
        <w:rPr>
          <w:rFonts w:cs="v4.2.0"/>
        </w:rPr>
        <w:noBreakHyphen/>
        <w:t>6 [20] corresponding to 3 V rms, at a transfer impedance of 150 Ω;</w:t>
      </w:r>
    </w:p>
    <w:p w14:paraId="32AD45D6" w14:textId="77777777" w:rsidR="000225C1" w:rsidRPr="00B2339F" w:rsidRDefault="000225C1">
      <w:pPr>
        <w:ind w:left="568" w:hanging="284"/>
        <w:rPr>
          <w:rFonts w:cs="v4.2.0"/>
        </w:rPr>
      </w:pPr>
      <w:r w:rsidRPr="00B2339F">
        <w:rPr>
          <w:rFonts w:cs="v4.2.0"/>
        </w:rPr>
        <w:t>-</w:t>
      </w:r>
      <w:r w:rsidRPr="00B2339F">
        <w:rPr>
          <w:rFonts w:cs="v4.2.0"/>
        </w:rPr>
        <w:tab/>
        <w:t>the test shall be performed over the frequency range 150 kHz - 80 MHz;</w:t>
      </w:r>
    </w:p>
    <w:p w14:paraId="3C5CED5F" w14:textId="77777777" w:rsidR="000225C1" w:rsidRPr="00B2339F" w:rsidRDefault="000225C1">
      <w:pPr>
        <w:ind w:left="567" w:hanging="283"/>
        <w:rPr>
          <w:rFonts w:cs="v4.2.0"/>
        </w:rPr>
      </w:pPr>
      <w:r w:rsidRPr="00B2339F">
        <w:rPr>
          <w:rFonts w:cs="v4.2.0"/>
        </w:rPr>
        <w:t>-</w:t>
      </w:r>
      <w:r w:rsidRPr="00B2339F">
        <w:rPr>
          <w:rFonts w:cs="v4.2.0"/>
        </w:rPr>
        <w:tab/>
        <w:t>the injection method to be used shall be selected according to the basic standard IEC 61000-4-6 [20];</w:t>
      </w:r>
    </w:p>
    <w:p w14:paraId="540B2C0E" w14:textId="77777777" w:rsidR="000225C1" w:rsidRPr="00B2339F" w:rsidRDefault="000225C1">
      <w:pPr>
        <w:ind w:left="568" w:hanging="284"/>
        <w:rPr>
          <w:rFonts w:cs="v4.2.0"/>
        </w:rPr>
      </w:pPr>
      <w:r w:rsidRPr="00B2339F">
        <w:rPr>
          <w:rFonts w:cs="v4.2.0"/>
        </w:rPr>
        <w:t>-</w:t>
      </w:r>
      <w:r w:rsidRPr="00B2339F">
        <w:rPr>
          <w:rFonts w:cs="v4.2.0"/>
        </w:rPr>
        <w:tab/>
        <w:t xml:space="preserve">responses of </w:t>
      </w:r>
      <w:r w:rsidR="001E5339" w:rsidRPr="00B2339F">
        <w:rPr>
          <w:rFonts w:cs="v4.2.0"/>
        </w:rPr>
        <w:t>stand-alone</w:t>
      </w:r>
      <w:r w:rsidRPr="00B2339F">
        <w:rPr>
          <w:rFonts w:cs="v4.2.0"/>
        </w:rPr>
        <w:t xml:space="preserve"> receivers or receivers which are part of transceivers occurring at discrete frequencies which are narrow band responses, shall be disregarded, see subclause 4.3;</w:t>
      </w:r>
    </w:p>
    <w:p w14:paraId="4BA5E70F" w14:textId="77777777" w:rsidR="000225C1" w:rsidRPr="00B2339F" w:rsidRDefault="000225C1">
      <w:pPr>
        <w:ind w:left="568" w:hanging="284"/>
        <w:rPr>
          <w:rFonts w:cs="v4.2.0"/>
        </w:rPr>
      </w:pPr>
      <w:r w:rsidRPr="00B2339F">
        <w:rPr>
          <w:rFonts w:cs="v4.2.0"/>
        </w:rPr>
        <w:t>-</w:t>
      </w:r>
      <w:r w:rsidRPr="00B2339F">
        <w:rPr>
          <w:rFonts w:cs="v4.2.0"/>
        </w:rPr>
        <w:tab/>
        <w:t>the frequencies of the immunity test signal selected and used during the test shall be recorded in the test report.</w:t>
      </w:r>
    </w:p>
    <w:p w14:paraId="369DF95A" w14:textId="77777777" w:rsidR="000225C1" w:rsidRPr="00B2339F" w:rsidRDefault="000225C1">
      <w:pPr>
        <w:pStyle w:val="Heading3"/>
      </w:pPr>
      <w:bookmarkStart w:id="264" w:name="_Toc20994605"/>
      <w:bookmarkStart w:id="265" w:name="_Toc131612135"/>
      <w:bookmarkStart w:id="266" w:name="_Toc131612229"/>
      <w:r w:rsidRPr="00B2339F">
        <w:t>9.6.3</w:t>
      </w:r>
      <w:r w:rsidRPr="00B2339F">
        <w:tab/>
        <w:t>Performance criteria</w:t>
      </w:r>
      <w:bookmarkEnd w:id="264"/>
      <w:bookmarkEnd w:id="265"/>
      <w:bookmarkEnd w:id="266"/>
    </w:p>
    <w:p w14:paraId="6573AF6F" w14:textId="77777777" w:rsidR="000225C1" w:rsidRPr="00B2339F" w:rsidRDefault="000225C1">
      <w:pPr>
        <w:rPr>
          <w:rFonts w:cs="v4.2.0"/>
          <w:b/>
          <w:bCs/>
        </w:rPr>
      </w:pPr>
      <w:r w:rsidRPr="00B2339F">
        <w:rPr>
          <w:rFonts w:cs="v4.2.0"/>
          <w:b/>
          <w:bCs/>
        </w:rPr>
        <w:t>Base station:</w:t>
      </w:r>
    </w:p>
    <w:p w14:paraId="221E28F1" w14:textId="77777777" w:rsidR="000225C1" w:rsidRPr="00B2339F" w:rsidRDefault="000225C1">
      <w:pPr>
        <w:rPr>
          <w:rFonts w:cs="v4.2.0"/>
        </w:rPr>
      </w:pPr>
      <w:r w:rsidRPr="00B2339F">
        <w:rPr>
          <w:rFonts w:cs="v4.2.0"/>
        </w:rPr>
        <w:tab/>
        <w:t>The performance criteria of subclause 6.1 shall apply.</w:t>
      </w:r>
    </w:p>
    <w:p w14:paraId="7A156370" w14:textId="77777777" w:rsidR="000225C1" w:rsidRPr="00B2339F" w:rsidRDefault="000225C1">
      <w:pPr>
        <w:rPr>
          <w:rFonts w:cs="v4.2.0"/>
          <w:b/>
          <w:bCs/>
        </w:rPr>
      </w:pPr>
      <w:r w:rsidRPr="00B2339F">
        <w:rPr>
          <w:rFonts w:cs="v4.2.0"/>
          <w:b/>
          <w:bCs/>
        </w:rPr>
        <w:t>Ancillary equipment:</w:t>
      </w:r>
    </w:p>
    <w:p w14:paraId="2194C13E" w14:textId="77777777" w:rsidR="000225C1" w:rsidRPr="00B2339F" w:rsidRDefault="000225C1">
      <w:pPr>
        <w:rPr>
          <w:rFonts w:cs="v4.2.0"/>
        </w:rPr>
      </w:pPr>
      <w:r w:rsidRPr="00B2339F">
        <w:rPr>
          <w:rFonts w:cs="v4.2.0"/>
        </w:rPr>
        <w:tab/>
        <w:t>The performance criteria of subclause 6.3 shall apply.</w:t>
      </w:r>
    </w:p>
    <w:p w14:paraId="62C61D3F" w14:textId="77777777" w:rsidR="000225C1" w:rsidRPr="00B2339F" w:rsidRDefault="000225C1">
      <w:pPr>
        <w:rPr>
          <w:rFonts w:cs="v4.2.0"/>
          <w:b/>
          <w:bCs/>
        </w:rPr>
      </w:pPr>
      <w:r w:rsidRPr="00B2339F">
        <w:rPr>
          <w:rFonts w:cs="v4.2.0"/>
          <w:b/>
          <w:bCs/>
        </w:rPr>
        <w:t>Repeater:</w:t>
      </w:r>
    </w:p>
    <w:p w14:paraId="655CDCCA" w14:textId="77777777" w:rsidR="000225C1" w:rsidRPr="00B2339F" w:rsidRDefault="000225C1">
      <w:pPr>
        <w:rPr>
          <w:rFonts w:cs="v4.2.0"/>
        </w:rPr>
      </w:pPr>
      <w:r w:rsidRPr="00B2339F">
        <w:rPr>
          <w:rFonts w:cs="v4.2.0"/>
        </w:rPr>
        <w:tab/>
        <w:t>The performance criteria of subclause 6.5 shall apply.</w:t>
      </w:r>
    </w:p>
    <w:p w14:paraId="368F2898" w14:textId="77777777" w:rsidR="000225C1" w:rsidRPr="00B2339F" w:rsidRDefault="000225C1">
      <w:pPr>
        <w:pStyle w:val="Heading2"/>
      </w:pPr>
      <w:bookmarkStart w:id="267" w:name="_Toc20994606"/>
      <w:bookmarkStart w:id="268" w:name="_Toc131612136"/>
      <w:bookmarkStart w:id="269" w:name="_Toc131612230"/>
      <w:r w:rsidRPr="00B2339F">
        <w:t>9.7</w:t>
      </w:r>
      <w:r w:rsidRPr="00B2339F">
        <w:tab/>
        <w:t>Voltage dips and interruptions</w:t>
      </w:r>
      <w:bookmarkEnd w:id="267"/>
      <w:bookmarkEnd w:id="268"/>
      <w:bookmarkEnd w:id="269"/>
    </w:p>
    <w:p w14:paraId="2D1528AF" w14:textId="77777777" w:rsidR="000225C1" w:rsidRPr="00B2339F" w:rsidRDefault="000225C1">
      <w:pPr>
        <w:rPr>
          <w:rFonts w:cs="v4.2.0"/>
        </w:rPr>
      </w:pPr>
      <w:r w:rsidRPr="00B2339F">
        <w:rPr>
          <w:rFonts w:cs="v4.2.0"/>
        </w:rPr>
        <w:t>The tests shall be performed on AC mains power input ports.</w:t>
      </w:r>
    </w:p>
    <w:p w14:paraId="1FC696C5"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2092CB33" w14:textId="77777777" w:rsidR="000225C1" w:rsidRPr="00B2339F" w:rsidRDefault="000225C1">
      <w:pPr>
        <w:pStyle w:val="Heading3"/>
      </w:pPr>
      <w:bookmarkStart w:id="270" w:name="_Toc20994607"/>
      <w:bookmarkStart w:id="271" w:name="_Toc131612137"/>
      <w:bookmarkStart w:id="272" w:name="_Toc131612231"/>
      <w:r w:rsidRPr="00B2339F">
        <w:t>9.7.1</w:t>
      </w:r>
      <w:r w:rsidRPr="00B2339F">
        <w:tab/>
        <w:t>Definition</w:t>
      </w:r>
      <w:bookmarkEnd w:id="270"/>
      <w:bookmarkEnd w:id="271"/>
      <w:bookmarkEnd w:id="272"/>
    </w:p>
    <w:p w14:paraId="3A8A2FE1" w14:textId="77777777" w:rsidR="000225C1" w:rsidRPr="00B2339F" w:rsidRDefault="000225C1">
      <w:pPr>
        <w:rPr>
          <w:rFonts w:cs="v4.2.0"/>
        </w:rPr>
      </w:pPr>
      <w:r w:rsidRPr="00B2339F">
        <w:rPr>
          <w:rFonts w:cs="v4.2.0"/>
        </w:rPr>
        <w:t>These tests assess the ability of radio equipment and ancillary equipment to operate as intended in the event of voltage dips and interruptions present on the AC mains power input ports.</w:t>
      </w:r>
    </w:p>
    <w:p w14:paraId="625BA819" w14:textId="77777777" w:rsidR="000225C1" w:rsidRPr="00B2339F" w:rsidRDefault="000225C1">
      <w:pPr>
        <w:pStyle w:val="Heading3"/>
      </w:pPr>
      <w:bookmarkStart w:id="273" w:name="_Toc20994608"/>
      <w:bookmarkStart w:id="274" w:name="_Toc131612138"/>
      <w:bookmarkStart w:id="275" w:name="_Toc131612232"/>
      <w:r w:rsidRPr="00B2339F">
        <w:t>9.7.2</w:t>
      </w:r>
      <w:r w:rsidRPr="00B2339F">
        <w:tab/>
        <w:t>Test method and level</w:t>
      </w:r>
      <w:bookmarkEnd w:id="273"/>
      <w:bookmarkEnd w:id="274"/>
      <w:bookmarkEnd w:id="275"/>
    </w:p>
    <w:p w14:paraId="714CAD5B" w14:textId="77777777" w:rsidR="000225C1" w:rsidRPr="00B2339F" w:rsidRDefault="000225C1">
      <w:pPr>
        <w:rPr>
          <w:rFonts w:cs="v4.2.0"/>
        </w:rPr>
      </w:pPr>
      <w:r w:rsidRPr="00B2339F">
        <w:rPr>
          <w:rFonts w:cs="v4.2.0"/>
        </w:rPr>
        <w:t>The following requirements shall apply.</w:t>
      </w:r>
    </w:p>
    <w:p w14:paraId="25A379F1"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11 [21].</w:t>
      </w:r>
    </w:p>
    <w:p w14:paraId="0B89CC06" w14:textId="77777777" w:rsidR="000225C1" w:rsidRPr="00B2339F" w:rsidRDefault="000225C1">
      <w:pPr>
        <w:rPr>
          <w:rFonts w:cs="v4.2.0"/>
        </w:rPr>
      </w:pPr>
      <w:r w:rsidRPr="00B2339F">
        <w:rPr>
          <w:rFonts w:cs="v4.2.0"/>
        </w:rPr>
        <w:t>The test levels shall be:</w:t>
      </w:r>
    </w:p>
    <w:p w14:paraId="4064C1DE" w14:textId="77777777" w:rsidR="000225C1" w:rsidRPr="00B2339F" w:rsidRDefault="000225C1">
      <w:pPr>
        <w:ind w:left="568" w:hanging="284"/>
        <w:rPr>
          <w:rFonts w:cs="v4.2.0"/>
        </w:rPr>
      </w:pPr>
      <w:r w:rsidRPr="00B2339F">
        <w:rPr>
          <w:rFonts w:cs="v4.2.0"/>
        </w:rPr>
        <w:t>-</w:t>
      </w:r>
      <w:r w:rsidRPr="00B2339F">
        <w:rPr>
          <w:rFonts w:cs="v4.2.0"/>
        </w:rPr>
        <w:tab/>
        <w:t>a voltage dip corresponding to a reduction of the supply voltage of 30 % for 10 ms;</w:t>
      </w:r>
    </w:p>
    <w:p w14:paraId="746E4A9F" w14:textId="77777777" w:rsidR="000225C1" w:rsidRPr="00B2339F" w:rsidRDefault="000225C1">
      <w:pPr>
        <w:ind w:left="568" w:hanging="284"/>
        <w:rPr>
          <w:rFonts w:cs="v4.2.0"/>
        </w:rPr>
      </w:pPr>
      <w:r w:rsidRPr="00B2339F">
        <w:rPr>
          <w:rFonts w:cs="v4.2.0"/>
        </w:rPr>
        <w:t>-</w:t>
      </w:r>
      <w:r w:rsidRPr="00B2339F">
        <w:rPr>
          <w:rFonts w:cs="v4.2.0"/>
        </w:rPr>
        <w:tab/>
        <w:t>a voltage dip corresponding to a reduction of the supply voltage of 60 % for 100 ms;</w:t>
      </w:r>
    </w:p>
    <w:p w14:paraId="4631A1F5" w14:textId="77777777" w:rsidR="000225C1" w:rsidRPr="00B2339F" w:rsidRDefault="000225C1">
      <w:pPr>
        <w:ind w:left="568" w:hanging="284"/>
        <w:rPr>
          <w:rFonts w:cs="v4.2.0"/>
        </w:rPr>
      </w:pPr>
      <w:r w:rsidRPr="00B2339F">
        <w:rPr>
          <w:rFonts w:cs="v4.2.0"/>
        </w:rPr>
        <w:t>-</w:t>
      </w:r>
      <w:r w:rsidRPr="00B2339F">
        <w:rPr>
          <w:rFonts w:cs="v4.2.0"/>
        </w:rPr>
        <w:tab/>
        <w:t>a voltage interruption corresponding to a reduction of the supply voltage of &gt; 95 % for 5 000 ms.</w:t>
      </w:r>
    </w:p>
    <w:p w14:paraId="791F18EE" w14:textId="77777777" w:rsidR="000225C1" w:rsidRPr="00B2339F" w:rsidRDefault="000225C1">
      <w:pPr>
        <w:pStyle w:val="Heading3"/>
      </w:pPr>
      <w:bookmarkStart w:id="276" w:name="_Toc20994609"/>
      <w:bookmarkStart w:id="277" w:name="_Toc131612139"/>
      <w:bookmarkStart w:id="278" w:name="_Toc131612233"/>
      <w:r w:rsidRPr="00B2339F">
        <w:lastRenderedPageBreak/>
        <w:t>9.7.3</w:t>
      </w:r>
      <w:r w:rsidRPr="00B2339F">
        <w:tab/>
        <w:t>Performance criteria</w:t>
      </w:r>
      <w:bookmarkEnd w:id="276"/>
      <w:bookmarkEnd w:id="277"/>
      <w:bookmarkEnd w:id="278"/>
    </w:p>
    <w:p w14:paraId="390C5600" w14:textId="77777777" w:rsidR="000225C1" w:rsidRPr="00B2339F" w:rsidRDefault="000225C1">
      <w:pPr>
        <w:rPr>
          <w:rFonts w:cs="v4.2.0"/>
        </w:rPr>
      </w:pPr>
      <w:r w:rsidRPr="00B2339F">
        <w:rPr>
          <w:rFonts w:cs="v4.2.0"/>
        </w:rPr>
        <w:t xml:space="preserve">For a voltage dip corresponding to a reduction of the supply voltage of 30 % for 10 ms the performance criteria for transient phenomena shall be applied: </w:t>
      </w:r>
    </w:p>
    <w:p w14:paraId="294C1B70" w14:textId="77777777" w:rsidR="000225C1" w:rsidRPr="00B2339F" w:rsidRDefault="000225C1">
      <w:pPr>
        <w:ind w:left="568" w:hanging="284"/>
      </w:pPr>
      <w:r w:rsidRPr="00B2339F">
        <w:t>-</w:t>
      </w:r>
      <w:r w:rsidRPr="00B2339F">
        <w:tab/>
        <w:t>Criteria 6.2 for base station</w:t>
      </w:r>
    </w:p>
    <w:p w14:paraId="67C55E91" w14:textId="77777777" w:rsidR="000225C1" w:rsidRPr="00B2339F" w:rsidRDefault="000225C1">
      <w:pPr>
        <w:ind w:left="568" w:hanging="284"/>
      </w:pPr>
      <w:r w:rsidRPr="00B2339F">
        <w:t>-</w:t>
      </w:r>
      <w:r w:rsidRPr="00B2339F">
        <w:tab/>
        <w:t>Criteria 6.4 for ancillary equipment</w:t>
      </w:r>
    </w:p>
    <w:p w14:paraId="19C9DA70" w14:textId="77777777" w:rsidR="000225C1" w:rsidRPr="00B2339F" w:rsidRDefault="000225C1">
      <w:pPr>
        <w:ind w:left="568" w:hanging="284"/>
      </w:pPr>
      <w:r w:rsidRPr="00B2339F">
        <w:t>-</w:t>
      </w:r>
      <w:r w:rsidRPr="00B2339F">
        <w:tab/>
        <w:t>Criteria 6.6 for repeater</w:t>
      </w:r>
    </w:p>
    <w:p w14:paraId="6FCDB488" w14:textId="77777777" w:rsidR="000225C1" w:rsidRPr="00B2339F" w:rsidRDefault="000225C1">
      <w:pPr>
        <w:rPr>
          <w:rFonts w:cs="v4.2.0"/>
        </w:rPr>
      </w:pPr>
      <w:r w:rsidRPr="00B2339F">
        <w:rPr>
          <w:rFonts w:cs="v4.2.0"/>
        </w:rPr>
        <w:t>For a voltage dip corresponding to a reduction of the supply voltage of 60 % for 100 ms and/or a voltage interruption corresponding to a reduction of the supply voltage of &gt; 95 % for 5 000 ms, the following applies:</w:t>
      </w:r>
    </w:p>
    <w:p w14:paraId="4193A7F0" w14:textId="77777777" w:rsidR="000225C1" w:rsidRPr="00B2339F" w:rsidRDefault="000225C1">
      <w:pPr>
        <w:ind w:left="568" w:hanging="284"/>
      </w:pPr>
      <w:r w:rsidRPr="00B2339F">
        <w:t>1.</w:t>
      </w:r>
      <w:r w:rsidRPr="00B2339F">
        <w:tab/>
        <w:t>In the case where the equipment is fitted with or connected to a battery back-up, the following performance criteria shall be applied:</w:t>
      </w:r>
    </w:p>
    <w:p w14:paraId="589E76A1" w14:textId="77777777" w:rsidR="000225C1" w:rsidRPr="00B2339F" w:rsidRDefault="000225C1">
      <w:pPr>
        <w:ind w:left="851" w:hanging="284"/>
      </w:pPr>
      <w:r w:rsidRPr="00B2339F">
        <w:t>-</w:t>
      </w:r>
      <w:r w:rsidRPr="00B2339F">
        <w:tab/>
        <w:t>Criteria 6.2 for base station</w:t>
      </w:r>
    </w:p>
    <w:p w14:paraId="5239F387" w14:textId="77777777" w:rsidR="000225C1" w:rsidRPr="00B2339F" w:rsidRDefault="000225C1">
      <w:pPr>
        <w:ind w:left="851" w:hanging="284"/>
      </w:pPr>
      <w:r w:rsidRPr="00B2339F">
        <w:t>-</w:t>
      </w:r>
      <w:r w:rsidRPr="00B2339F">
        <w:tab/>
        <w:t>Criteria 6.4 for ancillary equipment</w:t>
      </w:r>
    </w:p>
    <w:p w14:paraId="1440513F" w14:textId="77777777" w:rsidR="000225C1" w:rsidRPr="00B2339F" w:rsidRDefault="000225C1">
      <w:pPr>
        <w:ind w:left="851" w:hanging="284"/>
      </w:pPr>
      <w:r w:rsidRPr="00B2339F">
        <w:t>-</w:t>
      </w:r>
      <w:r w:rsidRPr="00B2339F">
        <w:tab/>
        <w:t>Criteria 6.6 for repeater</w:t>
      </w:r>
    </w:p>
    <w:p w14:paraId="02799124" w14:textId="77777777" w:rsidR="000225C1" w:rsidRPr="00B2339F" w:rsidRDefault="000225C1">
      <w:pPr>
        <w:ind w:left="568" w:hanging="284"/>
      </w:pPr>
      <w:r w:rsidRPr="00B2339F">
        <w:t>2.</w:t>
      </w:r>
      <w:r w:rsidRPr="00B2339F">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0CC1CED9" w14:textId="77777777" w:rsidR="000225C1" w:rsidRPr="00B2339F" w:rsidRDefault="000225C1">
      <w:pPr>
        <w:ind w:left="851" w:hanging="284"/>
      </w:pPr>
      <w:r w:rsidRPr="00B2339F">
        <w:t>-</w:t>
      </w:r>
      <w:r w:rsidRPr="00B2339F">
        <w:tab/>
        <w:t>No unintentional responses shall occur at the end of the test</w:t>
      </w:r>
    </w:p>
    <w:p w14:paraId="02291A3A" w14:textId="77777777" w:rsidR="000225C1" w:rsidRPr="00B2339F" w:rsidRDefault="000225C1">
      <w:pPr>
        <w:ind w:left="851" w:hanging="284"/>
        <w:rPr>
          <w:rFonts w:cs="v4.2.0"/>
        </w:rPr>
      </w:pPr>
      <w:r w:rsidRPr="00B2339F">
        <w:t>-</w:t>
      </w:r>
      <w:r w:rsidRPr="00B2339F">
        <w:tab/>
        <w:t>In the event of loss of communications link or in the event of loss of user data, this fact shall be recorded in the test report</w:t>
      </w:r>
    </w:p>
    <w:p w14:paraId="7DDFE0CC" w14:textId="77777777" w:rsidR="000225C1" w:rsidRPr="00B2339F" w:rsidRDefault="000225C1">
      <w:pPr>
        <w:pStyle w:val="Heading2"/>
      </w:pPr>
      <w:bookmarkStart w:id="279" w:name="_Toc20994610"/>
      <w:bookmarkStart w:id="280" w:name="_Toc131612140"/>
      <w:bookmarkStart w:id="281" w:name="_Toc131612234"/>
      <w:r w:rsidRPr="00B2339F">
        <w:t>9.8</w:t>
      </w:r>
      <w:r w:rsidRPr="00B2339F">
        <w:tab/>
        <w:t>Surges, common and differential mode</w:t>
      </w:r>
      <w:bookmarkEnd w:id="279"/>
      <w:bookmarkEnd w:id="280"/>
      <w:bookmarkEnd w:id="281"/>
    </w:p>
    <w:p w14:paraId="10BFFCD6" w14:textId="77777777" w:rsidR="000225C1" w:rsidRPr="00B2339F" w:rsidRDefault="000225C1">
      <w:pPr>
        <w:rPr>
          <w:rFonts w:cs="v4.2.0"/>
        </w:rPr>
      </w:pPr>
      <w:r w:rsidRPr="00B2339F">
        <w:rPr>
          <w:rFonts w:cs="v4.2.0"/>
        </w:rPr>
        <w:t>The tests shall be performed on AC mains power input ports.</w:t>
      </w:r>
    </w:p>
    <w:p w14:paraId="305351AB" w14:textId="77777777" w:rsidR="000225C1" w:rsidRPr="00B2339F" w:rsidRDefault="000225C1">
      <w:pPr>
        <w:rPr>
          <w:rFonts w:cs="v4.2.0"/>
        </w:rPr>
      </w:pPr>
      <w:r w:rsidRPr="00B2339F">
        <w:rPr>
          <w:rFonts w:cs="v4.2.0"/>
        </w:rPr>
        <w:t>This test shall be additionally performed on telecommunication ports.</w:t>
      </w:r>
    </w:p>
    <w:p w14:paraId="0770E23E"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10A42531" w14:textId="77777777" w:rsidR="000225C1" w:rsidRPr="00B2339F" w:rsidRDefault="000225C1">
      <w:pPr>
        <w:pStyle w:val="Heading3"/>
      </w:pPr>
      <w:bookmarkStart w:id="282" w:name="_Toc20994611"/>
      <w:bookmarkStart w:id="283" w:name="_Toc131612141"/>
      <w:bookmarkStart w:id="284" w:name="_Toc131612235"/>
      <w:r w:rsidRPr="00B2339F">
        <w:t>9.8.1</w:t>
      </w:r>
      <w:r w:rsidRPr="00B2339F">
        <w:tab/>
        <w:t>Definition</w:t>
      </w:r>
      <w:bookmarkEnd w:id="282"/>
      <w:bookmarkEnd w:id="283"/>
      <w:bookmarkEnd w:id="284"/>
    </w:p>
    <w:p w14:paraId="043372EA" w14:textId="77777777" w:rsidR="000225C1" w:rsidRPr="00B2339F" w:rsidRDefault="000225C1">
      <w:pPr>
        <w:rPr>
          <w:rFonts w:cs="v4.2.0"/>
        </w:rPr>
      </w:pPr>
      <w:r w:rsidRPr="00B2339F">
        <w:rPr>
          <w:rFonts w:cs="v4.2.0"/>
        </w:rPr>
        <w:t>These tests assess the ability of radio equipment and ancillary equipment to operate as intended in the event of surges being present at the AC mains power input ports and telecommunication ports.</w:t>
      </w:r>
    </w:p>
    <w:p w14:paraId="44CC31A1" w14:textId="77777777" w:rsidR="000225C1" w:rsidRPr="00B2339F" w:rsidRDefault="000225C1">
      <w:pPr>
        <w:pStyle w:val="Heading3"/>
      </w:pPr>
      <w:bookmarkStart w:id="285" w:name="_Toc20994612"/>
      <w:bookmarkStart w:id="286" w:name="_Toc131612142"/>
      <w:bookmarkStart w:id="287" w:name="_Toc131612236"/>
      <w:r w:rsidRPr="00B2339F">
        <w:t>9.8.2</w:t>
      </w:r>
      <w:r w:rsidRPr="00B2339F">
        <w:tab/>
        <w:t>Test method and level</w:t>
      </w:r>
      <w:bookmarkEnd w:id="285"/>
      <w:bookmarkEnd w:id="286"/>
      <w:bookmarkEnd w:id="287"/>
    </w:p>
    <w:p w14:paraId="6898D749" w14:textId="77777777" w:rsidR="000225C1" w:rsidRPr="00B2339F" w:rsidRDefault="000225C1">
      <w:pPr>
        <w:rPr>
          <w:rFonts w:cs="v4.2.0"/>
        </w:rPr>
      </w:pPr>
      <w:r w:rsidRPr="00B2339F">
        <w:rPr>
          <w:rFonts w:cs="v4.2.0"/>
        </w:rPr>
        <w:t>The test method shall be in accordance with IEC 61000-4-5 [22].</w:t>
      </w:r>
    </w:p>
    <w:p w14:paraId="4A87F7A4" w14:textId="77777777" w:rsidR="000225C1" w:rsidRPr="00B2339F" w:rsidRDefault="000225C1">
      <w:r w:rsidRPr="00B2339F">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5D342C89" w14:textId="77777777" w:rsidR="000225C1" w:rsidRPr="00B2339F" w:rsidRDefault="000225C1">
      <w:pPr>
        <w:pStyle w:val="Heading4"/>
      </w:pPr>
      <w:bookmarkStart w:id="288" w:name="_Toc20994613"/>
      <w:bookmarkStart w:id="289" w:name="_Toc131612143"/>
      <w:bookmarkStart w:id="290" w:name="_Toc131612237"/>
      <w:r w:rsidRPr="00B2339F">
        <w:t>9.8.2.1</w:t>
      </w:r>
      <w:r w:rsidRPr="00B2339F">
        <w:tab/>
        <w:t>Test method for telecommunication ports directly connected to outdoor cables</w:t>
      </w:r>
      <w:bookmarkEnd w:id="288"/>
      <w:bookmarkEnd w:id="289"/>
      <w:bookmarkEnd w:id="290"/>
    </w:p>
    <w:p w14:paraId="359D7B6E" w14:textId="77777777" w:rsidR="000225C1" w:rsidRPr="00B2339F" w:rsidRDefault="000225C1">
      <w:r w:rsidRPr="00B2339F">
        <w:t>The test level for telecommunications ports, intended to be directly connected to the telecommunications network via outdoor cables, shall be 1 kV line to ground as given in IEC 61000-4-5 [</w:t>
      </w:r>
      <w:r w:rsidRPr="00B2339F">
        <w:rPr>
          <w:noProof/>
        </w:rPr>
        <w:t>22</w:t>
      </w:r>
      <w:r w:rsidRPr="00B2339F">
        <w:t>], however, in telecommunications centres 0,5 kV line to ground shall be used. In this case the total output impedance of the surge generator shall be in accordance with the basic standard IEC 61000-4-5 [</w:t>
      </w:r>
      <w:r w:rsidRPr="00B2339F">
        <w:rPr>
          <w:noProof/>
        </w:rPr>
        <w:t>22</w:t>
      </w:r>
      <w:r w:rsidRPr="00B2339F">
        <w:t>].</w:t>
      </w:r>
    </w:p>
    <w:p w14:paraId="759507DE" w14:textId="77777777" w:rsidR="000225C1" w:rsidRPr="00B2339F" w:rsidRDefault="000225C1">
      <w:r w:rsidRPr="00B2339F">
        <w:lastRenderedPageBreak/>
        <w:t xml:space="preserve">The test generator shall provide the 1,2/50 </w:t>
      </w:r>
      <w:r w:rsidRPr="00B2339F">
        <w:sym w:font="Symbol" w:char="F06D"/>
      </w:r>
      <w:r w:rsidRPr="00B2339F">
        <w:t>s pulse as defined in IEC 61000-4-5 [</w:t>
      </w:r>
      <w:r w:rsidRPr="00B2339F">
        <w:rPr>
          <w:noProof/>
        </w:rPr>
        <w:t>22</w:t>
      </w:r>
      <w:r w:rsidRPr="00B2339F">
        <w:t>].</w:t>
      </w:r>
    </w:p>
    <w:p w14:paraId="715BD8D7" w14:textId="77777777" w:rsidR="000225C1" w:rsidRPr="00B2339F" w:rsidRDefault="000225C1">
      <w:pPr>
        <w:pStyle w:val="Heading4"/>
      </w:pPr>
      <w:bookmarkStart w:id="291" w:name="_Toc20994614"/>
      <w:bookmarkStart w:id="292" w:name="_Toc131612144"/>
      <w:bookmarkStart w:id="293" w:name="_Toc131612238"/>
      <w:r w:rsidRPr="00B2339F">
        <w:t>9.8.2.2</w:t>
      </w:r>
      <w:r w:rsidRPr="00B2339F">
        <w:tab/>
        <w:t>Test method for telecommunication ports connected to indoor cables</w:t>
      </w:r>
      <w:bookmarkEnd w:id="291"/>
      <w:bookmarkEnd w:id="292"/>
      <w:bookmarkEnd w:id="293"/>
    </w:p>
    <w:p w14:paraId="6B9AA06C" w14:textId="77777777" w:rsidR="000225C1" w:rsidRPr="00B2339F" w:rsidRDefault="000225C1">
      <w:r w:rsidRPr="00B2339F">
        <w:t>The test level for telecommunication ports, intended to be connected to indoor cables (longer than 10 m) shall be 0,5 kV line to ground. In this case the total output impedance of the surge generator shall be in accordance with the basic standard IEC 61000-4-5 [</w:t>
      </w:r>
      <w:r w:rsidRPr="00B2339F">
        <w:rPr>
          <w:noProof/>
        </w:rPr>
        <w:t>22</w:t>
      </w:r>
      <w:r w:rsidRPr="00B2339F">
        <w:t>].</w:t>
      </w:r>
    </w:p>
    <w:p w14:paraId="260933DD"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A177D07" w14:textId="77777777" w:rsidR="000225C1" w:rsidRPr="00B2339F" w:rsidRDefault="000225C1">
      <w:pPr>
        <w:pStyle w:val="Heading4"/>
      </w:pPr>
      <w:bookmarkStart w:id="294" w:name="_Toc20994615"/>
      <w:bookmarkStart w:id="295" w:name="_Toc131612145"/>
      <w:bookmarkStart w:id="296" w:name="_Toc131612239"/>
      <w:r w:rsidRPr="00B2339F">
        <w:t>9.8.2.3</w:t>
      </w:r>
      <w:r w:rsidRPr="00B2339F">
        <w:tab/>
        <w:t>Test method for AC power ports</w:t>
      </w:r>
      <w:bookmarkEnd w:id="294"/>
      <w:bookmarkEnd w:id="295"/>
      <w:bookmarkEnd w:id="296"/>
    </w:p>
    <w:p w14:paraId="022443EC" w14:textId="77777777" w:rsidR="000225C1" w:rsidRPr="00B2339F" w:rsidRDefault="000225C1">
      <w:r w:rsidRPr="00B2339F">
        <w:t>The test level for AC power input ports shall be 2 kV line to ground, and 1 kV line to line, with the output impedance of the surge generator as given in IEC 61000-4-5 [</w:t>
      </w:r>
      <w:r w:rsidRPr="00B2339F">
        <w:rPr>
          <w:noProof/>
        </w:rPr>
        <w:t>22</w:t>
      </w:r>
      <w:r w:rsidRPr="00B2339F">
        <w:t>].</w:t>
      </w:r>
    </w:p>
    <w:p w14:paraId="444E680F" w14:textId="77777777" w:rsidR="000225C1" w:rsidRPr="00B2339F" w:rsidRDefault="000225C1">
      <w:r w:rsidRPr="00B2339F">
        <w:t>In telecommunication centres 1 kV line to ground and 0,5 kV line to line shall be used.</w:t>
      </w:r>
    </w:p>
    <w:p w14:paraId="0EFAF18E"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C11807E" w14:textId="77777777" w:rsidR="000225C1" w:rsidRPr="00B2339F" w:rsidRDefault="000225C1">
      <w:pPr>
        <w:pStyle w:val="Heading3"/>
      </w:pPr>
      <w:bookmarkStart w:id="297" w:name="_Toc20994616"/>
      <w:bookmarkStart w:id="298" w:name="_Toc131612146"/>
      <w:bookmarkStart w:id="299" w:name="_Toc131612240"/>
      <w:r w:rsidRPr="00B2339F">
        <w:t>9.8.3</w:t>
      </w:r>
      <w:r w:rsidRPr="00B2339F">
        <w:tab/>
        <w:t>Performance criteria</w:t>
      </w:r>
      <w:bookmarkEnd w:id="297"/>
      <w:bookmarkEnd w:id="298"/>
      <w:bookmarkEnd w:id="299"/>
    </w:p>
    <w:p w14:paraId="567B4C8C" w14:textId="77777777" w:rsidR="000225C1" w:rsidRPr="00B2339F" w:rsidRDefault="000225C1">
      <w:pPr>
        <w:rPr>
          <w:rFonts w:cs="v4.2.0"/>
          <w:b/>
          <w:bCs/>
        </w:rPr>
      </w:pPr>
      <w:r w:rsidRPr="00B2339F">
        <w:rPr>
          <w:rFonts w:cs="v4.2.0"/>
          <w:b/>
          <w:bCs/>
        </w:rPr>
        <w:t>Base station:</w:t>
      </w:r>
    </w:p>
    <w:p w14:paraId="53346A7A" w14:textId="77777777" w:rsidR="000225C1" w:rsidRPr="00B2339F" w:rsidRDefault="000225C1">
      <w:pPr>
        <w:rPr>
          <w:rFonts w:cs="v4.2.0"/>
        </w:rPr>
      </w:pPr>
      <w:r w:rsidRPr="00B2339F">
        <w:rPr>
          <w:rFonts w:cs="v4.2.0"/>
        </w:rPr>
        <w:tab/>
        <w:t>The performance criteria of subclause 6.2 shall apply.</w:t>
      </w:r>
    </w:p>
    <w:p w14:paraId="1CE5BF70" w14:textId="77777777" w:rsidR="000225C1" w:rsidRPr="00B2339F" w:rsidRDefault="000225C1">
      <w:pPr>
        <w:rPr>
          <w:rFonts w:cs="v4.2.0"/>
          <w:b/>
          <w:bCs/>
        </w:rPr>
      </w:pPr>
      <w:r w:rsidRPr="00B2339F">
        <w:rPr>
          <w:rFonts w:cs="v4.2.0"/>
          <w:b/>
          <w:bCs/>
        </w:rPr>
        <w:t>Ancillary equipment:</w:t>
      </w:r>
    </w:p>
    <w:p w14:paraId="34EDDB7E" w14:textId="77777777" w:rsidR="000225C1" w:rsidRPr="00B2339F" w:rsidRDefault="000225C1">
      <w:pPr>
        <w:rPr>
          <w:rFonts w:cs="v4.2.0"/>
        </w:rPr>
      </w:pPr>
      <w:r w:rsidRPr="00B2339F">
        <w:rPr>
          <w:rFonts w:cs="v4.2.0"/>
        </w:rPr>
        <w:tab/>
        <w:t>The performance criteria of subclause 6.4 shall apply.</w:t>
      </w:r>
    </w:p>
    <w:p w14:paraId="240A4645" w14:textId="77777777" w:rsidR="000225C1" w:rsidRPr="00B2339F" w:rsidRDefault="000225C1">
      <w:pPr>
        <w:rPr>
          <w:rFonts w:cs="v4.2.0"/>
          <w:b/>
          <w:bCs/>
        </w:rPr>
      </w:pPr>
      <w:r w:rsidRPr="00B2339F">
        <w:rPr>
          <w:rFonts w:cs="v4.2.0"/>
          <w:b/>
          <w:bCs/>
        </w:rPr>
        <w:t>Repeater:</w:t>
      </w:r>
    </w:p>
    <w:p w14:paraId="39368235" w14:textId="77777777" w:rsidR="000225C1" w:rsidRPr="00B2339F" w:rsidRDefault="000225C1">
      <w:pPr>
        <w:rPr>
          <w:rFonts w:cs="v4.2.0"/>
        </w:rPr>
      </w:pPr>
      <w:r w:rsidRPr="00B2339F">
        <w:rPr>
          <w:rFonts w:cs="v4.2.0"/>
        </w:rPr>
        <w:tab/>
        <w:t>The performance criteria of subclause 6.6 shall apply.</w:t>
      </w:r>
    </w:p>
    <w:p w14:paraId="7B2E0D7B" w14:textId="77777777" w:rsidR="000225C1" w:rsidRPr="00B2339F" w:rsidRDefault="000225C1">
      <w:pPr>
        <w:pStyle w:val="Heading8"/>
      </w:pPr>
      <w:bookmarkStart w:id="300" w:name="historyclause"/>
      <w:r w:rsidRPr="00B2339F">
        <w:br w:type="page"/>
      </w:r>
      <w:bookmarkStart w:id="301" w:name="_Toc20994617"/>
      <w:bookmarkStart w:id="302" w:name="_Toc131612147"/>
      <w:bookmarkStart w:id="303" w:name="_Toc131612241"/>
      <w:r w:rsidRPr="00B2339F">
        <w:lastRenderedPageBreak/>
        <w:t>Annex A (informative):</w:t>
      </w:r>
      <w:r w:rsidRPr="00B2339F">
        <w:br/>
        <w:t>Change history</w:t>
      </w:r>
      <w:bookmarkEnd w:id="301"/>
      <w:bookmarkEnd w:id="302"/>
      <w:bookmarkEnd w:id="303"/>
    </w:p>
    <w:bookmarkEnd w:id="300"/>
    <w:p w14:paraId="30C82CE8" w14:textId="77777777"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14:paraId="763EEB84" w14:textId="77777777" w:rsidTr="00E44440">
        <w:trPr>
          <w:cantSplit/>
        </w:trPr>
        <w:tc>
          <w:tcPr>
            <w:tcW w:w="8505" w:type="dxa"/>
            <w:gridSpan w:val="8"/>
            <w:tcBorders>
              <w:bottom w:val="nil"/>
            </w:tcBorders>
            <w:shd w:val="solid" w:color="FFFFFF" w:fill="auto"/>
          </w:tcPr>
          <w:p w14:paraId="0A6F98A0" w14:textId="77777777" w:rsidR="000225C1" w:rsidRPr="00B2339F" w:rsidRDefault="000225C1">
            <w:pPr>
              <w:pStyle w:val="TAL"/>
              <w:jc w:val="center"/>
              <w:rPr>
                <w:rFonts w:cs="Arial"/>
                <w:b/>
                <w:sz w:val="16"/>
                <w:lang w:eastAsia="en-US"/>
              </w:rPr>
            </w:pPr>
            <w:r w:rsidRPr="00B2339F">
              <w:rPr>
                <w:rFonts w:cs="Arial"/>
                <w:b/>
                <w:lang w:eastAsia="en-US"/>
              </w:rPr>
              <w:lastRenderedPageBreak/>
              <w:t>Change history</w:t>
            </w:r>
          </w:p>
        </w:tc>
      </w:tr>
      <w:tr w:rsidR="00E44440" w:rsidRPr="00B2339F" w14:paraId="7A29A759" w14:textId="77777777" w:rsidTr="004E50E9">
        <w:tc>
          <w:tcPr>
            <w:tcW w:w="800" w:type="dxa"/>
            <w:shd w:val="pct10" w:color="auto" w:fill="FFFFFF"/>
          </w:tcPr>
          <w:p w14:paraId="66DE2C66" w14:textId="77777777"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14:paraId="745A3239" w14:textId="77777777"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14:paraId="4345A77F" w14:textId="77777777"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14:paraId="62379777" w14:textId="77777777"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14:paraId="09BA9264" w14:textId="77777777"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14:paraId="558EB7DB" w14:textId="77777777"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14:paraId="5F3028DE" w14:textId="77777777"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14:paraId="559CC475" w14:textId="77777777"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14:paraId="6C6EFA7C" w14:textId="77777777" w:rsidTr="004E50E9">
        <w:tc>
          <w:tcPr>
            <w:tcW w:w="800" w:type="dxa"/>
            <w:shd w:val="solid" w:color="FFFFFF" w:fill="auto"/>
          </w:tcPr>
          <w:p w14:paraId="2B06024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14:paraId="209275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14:paraId="2DA7E938"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14:paraId="1DAAD73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3E0E6870" w14:textId="77777777" w:rsidR="00E44440" w:rsidRPr="00B2339F" w:rsidRDefault="00E44440" w:rsidP="004E50E9">
            <w:pPr>
              <w:pStyle w:val="TAL"/>
              <w:rPr>
                <w:snapToGrid w:val="0"/>
                <w:sz w:val="16"/>
                <w:szCs w:val="16"/>
                <w:lang w:eastAsia="en-US"/>
              </w:rPr>
            </w:pPr>
          </w:p>
        </w:tc>
        <w:tc>
          <w:tcPr>
            <w:tcW w:w="422" w:type="dxa"/>
            <w:shd w:val="solid" w:color="FFFFFF" w:fill="auto"/>
          </w:tcPr>
          <w:p w14:paraId="49C97145"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00B431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14:paraId="5B19160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14:paraId="7C03F5B8" w14:textId="77777777" w:rsidTr="004E50E9">
        <w:tc>
          <w:tcPr>
            <w:tcW w:w="800" w:type="dxa"/>
            <w:shd w:val="solid" w:color="FFFFFF" w:fill="auto"/>
          </w:tcPr>
          <w:p w14:paraId="788C4F1F"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14:paraId="39C43DA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14:paraId="387D8D4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14:paraId="43A1A85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2BC32F3A" w14:textId="77777777" w:rsidR="00E44440" w:rsidRPr="00B2339F" w:rsidRDefault="00E44440" w:rsidP="004E50E9">
            <w:pPr>
              <w:pStyle w:val="TAL"/>
              <w:rPr>
                <w:snapToGrid w:val="0"/>
                <w:sz w:val="16"/>
                <w:szCs w:val="16"/>
                <w:lang w:eastAsia="en-US"/>
              </w:rPr>
            </w:pPr>
          </w:p>
        </w:tc>
        <w:tc>
          <w:tcPr>
            <w:tcW w:w="422" w:type="dxa"/>
            <w:shd w:val="solid" w:color="FFFFFF" w:fill="auto"/>
          </w:tcPr>
          <w:p w14:paraId="79F78AF3"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289A860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4B14E7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14:paraId="1CD0C6C6" w14:textId="77777777" w:rsidTr="004E50E9">
        <w:tc>
          <w:tcPr>
            <w:tcW w:w="800" w:type="dxa"/>
            <w:shd w:val="solid" w:color="FFFFFF" w:fill="auto"/>
          </w:tcPr>
          <w:p w14:paraId="3EF68A75"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14:paraId="132A72A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14:paraId="5E7D942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14:paraId="12A9CFC6" w14:textId="77777777" w:rsidR="00E44440" w:rsidRPr="00B2339F" w:rsidRDefault="00E44440" w:rsidP="004E50E9">
            <w:pPr>
              <w:pStyle w:val="TAL"/>
              <w:rPr>
                <w:snapToGrid w:val="0"/>
                <w:sz w:val="16"/>
                <w:szCs w:val="16"/>
                <w:lang w:eastAsia="en-US"/>
              </w:rPr>
            </w:pPr>
          </w:p>
        </w:tc>
        <w:tc>
          <w:tcPr>
            <w:tcW w:w="287" w:type="dxa"/>
            <w:shd w:val="solid" w:color="FFFFFF" w:fill="auto"/>
          </w:tcPr>
          <w:p w14:paraId="1794A178" w14:textId="77777777" w:rsidR="00E44440" w:rsidRPr="00B2339F" w:rsidRDefault="00E44440" w:rsidP="004E50E9">
            <w:pPr>
              <w:pStyle w:val="TAL"/>
              <w:rPr>
                <w:snapToGrid w:val="0"/>
                <w:sz w:val="16"/>
                <w:szCs w:val="16"/>
                <w:lang w:eastAsia="en-US"/>
              </w:rPr>
            </w:pPr>
          </w:p>
        </w:tc>
        <w:tc>
          <w:tcPr>
            <w:tcW w:w="422" w:type="dxa"/>
            <w:shd w:val="solid" w:color="FFFFFF" w:fill="auto"/>
          </w:tcPr>
          <w:p w14:paraId="3C033776"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2736C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14:paraId="0118506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14:paraId="227C945D" w14:textId="77777777" w:rsidTr="004E50E9">
        <w:tc>
          <w:tcPr>
            <w:tcW w:w="800" w:type="dxa"/>
            <w:shd w:val="solid" w:color="FFFFFF" w:fill="auto"/>
          </w:tcPr>
          <w:p w14:paraId="1066677C"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14:paraId="439CBEF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14:paraId="6F5649A0"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14:paraId="5C538372"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14:paraId="0AE6A4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14:paraId="4D37098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376672C" w14:textId="77777777"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14:paraId="0060F3FB"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14:paraId="04FE4698" w14:textId="77777777" w:rsidTr="004E50E9">
        <w:tc>
          <w:tcPr>
            <w:tcW w:w="800" w:type="dxa"/>
            <w:shd w:val="solid" w:color="FFFFFF" w:fill="auto"/>
          </w:tcPr>
          <w:p w14:paraId="205485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14:paraId="659C40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14:paraId="366D5826"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14:paraId="1BDB8572"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14:paraId="4F9B1F82" w14:textId="77777777" w:rsidR="00E44440" w:rsidRPr="00B2339F" w:rsidRDefault="00E44440" w:rsidP="004E50E9">
            <w:pPr>
              <w:pStyle w:val="TAL"/>
              <w:rPr>
                <w:snapToGrid w:val="0"/>
                <w:sz w:val="16"/>
                <w:szCs w:val="16"/>
                <w:lang w:eastAsia="en-US"/>
              </w:rPr>
            </w:pPr>
          </w:p>
        </w:tc>
        <w:tc>
          <w:tcPr>
            <w:tcW w:w="422" w:type="dxa"/>
            <w:shd w:val="solid" w:color="FFFFFF" w:fill="auto"/>
          </w:tcPr>
          <w:p w14:paraId="0D14A7C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C763AB0" w14:textId="77777777"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14:paraId="0EB65C4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14:paraId="027A8E4A" w14:textId="77777777" w:rsidTr="004E50E9">
        <w:tc>
          <w:tcPr>
            <w:tcW w:w="800" w:type="dxa"/>
            <w:shd w:val="solid" w:color="FFFFFF" w:fill="auto"/>
          </w:tcPr>
          <w:p w14:paraId="29E6D6F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17D084F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358AA28C" w14:textId="77777777" w:rsidR="00E44440" w:rsidRPr="00B2339F" w:rsidRDefault="00E44440" w:rsidP="004E50E9">
            <w:pPr>
              <w:pStyle w:val="TAL"/>
              <w:rPr>
                <w:snapToGrid w:val="0"/>
                <w:sz w:val="16"/>
                <w:szCs w:val="16"/>
                <w:lang w:eastAsia="ja-JP"/>
              </w:rPr>
            </w:pPr>
            <w:r w:rsidRPr="00B2339F">
              <w:rPr>
                <w:sz w:val="16"/>
                <w:szCs w:val="16"/>
              </w:rPr>
              <w:t>RP-091286</w:t>
            </w:r>
          </w:p>
        </w:tc>
        <w:tc>
          <w:tcPr>
            <w:tcW w:w="567" w:type="dxa"/>
            <w:shd w:val="solid" w:color="FFFFFF" w:fill="auto"/>
            <w:vAlign w:val="bottom"/>
          </w:tcPr>
          <w:p w14:paraId="228A9706" w14:textId="77777777" w:rsidR="00E44440" w:rsidRPr="00B2339F" w:rsidRDefault="00E44440" w:rsidP="004E50E9">
            <w:pPr>
              <w:pStyle w:val="TAL"/>
              <w:rPr>
                <w:snapToGrid w:val="0"/>
                <w:sz w:val="16"/>
                <w:szCs w:val="16"/>
                <w:lang w:eastAsia="ja-JP"/>
              </w:rPr>
            </w:pPr>
            <w:r w:rsidRPr="00B2339F">
              <w:rPr>
                <w:sz w:val="16"/>
                <w:szCs w:val="16"/>
              </w:rPr>
              <w:t>003</w:t>
            </w:r>
          </w:p>
        </w:tc>
        <w:tc>
          <w:tcPr>
            <w:tcW w:w="287" w:type="dxa"/>
            <w:shd w:val="solid" w:color="FFFFFF" w:fill="auto"/>
          </w:tcPr>
          <w:p w14:paraId="39D08391"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0F5428F8"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AB47D06" w14:textId="77777777" w:rsidR="00E44440" w:rsidRPr="00B2339F" w:rsidRDefault="00E44440" w:rsidP="004E50E9">
            <w:pPr>
              <w:pStyle w:val="TAL"/>
              <w:rPr>
                <w:snapToGrid w:val="0"/>
                <w:sz w:val="16"/>
                <w:szCs w:val="16"/>
                <w:lang w:eastAsia="ja-JP"/>
              </w:rPr>
            </w:pPr>
            <w:r w:rsidRPr="00B2339F">
              <w:rPr>
                <w:sz w:val="16"/>
                <w:szCs w:val="16"/>
              </w:rPr>
              <w:t>Introduction of Extended LTE1500 requirements for TS36.113 (Technically endorsed at RAN 4 52bis in R4-093634)</w:t>
            </w:r>
          </w:p>
        </w:tc>
        <w:tc>
          <w:tcPr>
            <w:tcW w:w="708" w:type="dxa"/>
            <w:shd w:val="solid" w:color="FFFFFF" w:fill="auto"/>
          </w:tcPr>
          <w:p w14:paraId="692D1B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2D8EA674" w14:textId="77777777" w:rsidTr="004E50E9">
        <w:tc>
          <w:tcPr>
            <w:tcW w:w="800" w:type="dxa"/>
            <w:shd w:val="solid" w:color="FFFFFF" w:fill="auto"/>
          </w:tcPr>
          <w:p w14:paraId="32B156E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58604B6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013919E4" w14:textId="77777777" w:rsidR="00E44440" w:rsidRPr="00B2339F" w:rsidRDefault="00E44440" w:rsidP="004E50E9">
            <w:pPr>
              <w:pStyle w:val="TAL"/>
              <w:rPr>
                <w:snapToGrid w:val="0"/>
                <w:sz w:val="16"/>
                <w:szCs w:val="16"/>
                <w:lang w:eastAsia="ja-JP"/>
              </w:rPr>
            </w:pPr>
            <w:r w:rsidRPr="00B2339F">
              <w:rPr>
                <w:sz w:val="16"/>
                <w:szCs w:val="16"/>
              </w:rPr>
              <w:t>RP-091271</w:t>
            </w:r>
          </w:p>
        </w:tc>
        <w:tc>
          <w:tcPr>
            <w:tcW w:w="567" w:type="dxa"/>
            <w:shd w:val="solid" w:color="FFFFFF" w:fill="auto"/>
            <w:vAlign w:val="bottom"/>
          </w:tcPr>
          <w:p w14:paraId="06A2FC26" w14:textId="77777777" w:rsidR="00E44440" w:rsidRPr="00B2339F" w:rsidRDefault="00E44440" w:rsidP="004E50E9">
            <w:pPr>
              <w:pStyle w:val="TAL"/>
              <w:rPr>
                <w:snapToGrid w:val="0"/>
                <w:sz w:val="16"/>
                <w:szCs w:val="16"/>
                <w:lang w:eastAsia="ja-JP"/>
              </w:rPr>
            </w:pPr>
            <w:r w:rsidRPr="00B2339F">
              <w:rPr>
                <w:sz w:val="16"/>
                <w:szCs w:val="16"/>
              </w:rPr>
              <w:t>005</w:t>
            </w:r>
          </w:p>
        </w:tc>
        <w:tc>
          <w:tcPr>
            <w:tcW w:w="287" w:type="dxa"/>
            <w:shd w:val="solid" w:color="FFFFFF" w:fill="auto"/>
          </w:tcPr>
          <w:p w14:paraId="35AFF9C0"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3B0D05B6"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7DA0F23A" w14:textId="77777777" w:rsidR="00E44440" w:rsidRPr="00B2339F" w:rsidRDefault="00E44440" w:rsidP="004E50E9">
            <w:pPr>
              <w:pStyle w:val="TAL"/>
              <w:rPr>
                <w:snapToGrid w:val="0"/>
                <w:sz w:val="16"/>
                <w:szCs w:val="16"/>
                <w:lang w:eastAsia="ja-JP"/>
              </w:rPr>
            </w:pPr>
            <w:r w:rsidRPr="00B2339F">
              <w:rPr>
                <w:sz w:val="16"/>
                <w:szCs w:val="16"/>
              </w:rPr>
              <w:t>BS emission applicability correction (Technically endorsed at RAN 4 52bis in R4-093641)</w:t>
            </w:r>
          </w:p>
        </w:tc>
        <w:tc>
          <w:tcPr>
            <w:tcW w:w="708" w:type="dxa"/>
            <w:shd w:val="solid" w:color="FFFFFF" w:fill="auto"/>
          </w:tcPr>
          <w:p w14:paraId="2279967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017CF8A2" w14:textId="77777777" w:rsidTr="004E50E9">
        <w:tc>
          <w:tcPr>
            <w:tcW w:w="800" w:type="dxa"/>
            <w:shd w:val="solid" w:color="FFFFFF" w:fill="auto"/>
          </w:tcPr>
          <w:p w14:paraId="54948BB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61C050E1"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29EBB56F" w14:textId="77777777" w:rsidR="00E44440" w:rsidRPr="00B2339F" w:rsidRDefault="00E44440" w:rsidP="004E50E9">
            <w:pPr>
              <w:pStyle w:val="TAL"/>
              <w:rPr>
                <w:snapToGrid w:val="0"/>
                <w:sz w:val="16"/>
                <w:szCs w:val="16"/>
                <w:lang w:eastAsia="ja-JP"/>
              </w:rPr>
            </w:pPr>
            <w:r w:rsidRPr="00B2339F">
              <w:rPr>
                <w:sz w:val="16"/>
                <w:szCs w:val="16"/>
              </w:rPr>
              <w:t>RP-091284</w:t>
            </w:r>
          </w:p>
        </w:tc>
        <w:tc>
          <w:tcPr>
            <w:tcW w:w="567" w:type="dxa"/>
            <w:shd w:val="solid" w:color="FFFFFF" w:fill="auto"/>
            <w:vAlign w:val="bottom"/>
          </w:tcPr>
          <w:p w14:paraId="529C3A2A" w14:textId="77777777" w:rsidR="00E44440" w:rsidRPr="00B2339F" w:rsidRDefault="00E44440" w:rsidP="004E50E9">
            <w:pPr>
              <w:pStyle w:val="TAL"/>
              <w:rPr>
                <w:snapToGrid w:val="0"/>
                <w:sz w:val="16"/>
                <w:szCs w:val="16"/>
                <w:lang w:eastAsia="ja-JP"/>
              </w:rPr>
            </w:pPr>
            <w:r w:rsidRPr="00B2339F">
              <w:rPr>
                <w:sz w:val="16"/>
                <w:szCs w:val="16"/>
              </w:rPr>
              <w:t>006</w:t>
            </w:r>
          </w:p>
        </w:tc>
        <w:tc>
          <w:tcPr>
            <w:tcW w:w="287" w:type="dxa"/>
            <w:shd w:val="solid" w:color="FFFFFF" w:fill="auto"/>
          </w:tcPr>
          <w:p w14:paraId="4E704B1A"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44FE0939"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60B4B54F" w14:textId="77777777" w:rsidR="00E44440" w:rsidRPr="00B2339F" w:rsidRDefault="00E44440" w:rsidP="004E50E9">
            <w:pPr>
              <w:pStyle w:val="TAL"/>
              <w:rPr>
                <w:snapToGrid w:val="0"/>
                <w:sz w:val="16"/>
                <w:szCs w:val="16"/>
                <w:lang w:eastAsia="ja-JP"/>
              </w:rPr>
            </w:pPr>
            <w:r w:rsidRPr="00B2339F">
              <w:rPr>
                <w:sz w:val="16"/>
                <w:szCs w:val="16"/>
              </w:rPr>
              <w:t>Introduction of EU 800 MHz band in TS 36.113 (Technically endorsed at RAN 4 52bis in R4-093642)</w:t>
            </w:r>
          </w:p>
        </w:tc>
        <w:tc>
          <w:tcPr>
            <w:tcW w:w="708" w:type="dxa"/>
            <w:shd w:val="solid" w:color="FFFFFF" w:fill="auto"/>
          </w:tcPr>
          <w:p w14:paraId="0F9C7D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7058B376" w14:textId="77777777" w:rsidTr="004E50E9">
        <w:tc>
          <w:tcPr>
            <w:tcW w:w="800" w:type="dxa"/>
            <w:shd w:val="solid" w:color="FFFFFF" w:fill="auto"/>
          </w:tcPr>
          <w:p w14:paraId="325B1B2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6C2E22ED"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0FECF6D" w14:textId="77777777"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14:paraId="0A686B6F"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14:paraId="62EE24D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650829B0"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0534402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14:paraId="408CB06A" w14:textId="77777777"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14:paraId="4B8B82B3" w14:textId="77777777" w:rsidTr="004E50E9">
        <w:tc>
          <w:tcPr>
            <w:tcW w:w="800" w:type="dxa"/>
            <w:shd w:val="solid" w:color="FFFFFF" w:fill="auto"/>
          </w:tcPr>
          <w:p w14:paraId="15E9B7B9"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4239DF71"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13DC479" w14:textId="77777777"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14:paraId="79A7284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14:paraId="1CC203B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5A155321"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7F22F60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14:paraId="7B461B20" w14:textId="77777777"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14:paraId="6D3882E8" w14:textId="77777777" w:rsidTr="004E50E9">
        <w:tc>
          <w:tcPr>
            <w:tcW w:w="800" w:type="dxa"/>
            <w:shd w:val="solid" w:color="FFFFFF" w:fill="auto"/>
          </w:tcPr>
          <w:p w14:paraId="4221F268"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2B5D5068"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35E26A57" w14:textId="77777777"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14:paraId="4A166D29" w14:textId="77777777"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14:paraId="5966AAC4"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52B1F81E"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888BB7" w14:textId="77777777"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14:paraId="6164A5C6"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473B7C19" w14:textId="77777777" w:rsidTr="004E50E9">
        <w:tc>
          <w:tcPr>
            <w:tcW w:w="800" w:type="dxa"/>
            <w:shd w:val="solid" w:color="FFFFFF" w:fill="auto"/>
          </w:tcPr>
          <w:p w14:paraId="2C02E04A"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056340D7"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4BBB364C" w14:textId="77777777"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14:paraId="681ED24E" w14:textId="77777777"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14:paraId="0176EC3B" w14:textId="77777777"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14:paraId="4A514A81"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BA4241D" w14:textId="77777777"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14:paraId="530A2508"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16B5038" w14:textId="77777777" w:rsidTr="004E50E9">
        <w:tc>
          <w:tcPr>
            <w:tcW w:w="800" w:type="dxa"/>
            <w:shd w:val="solid" w:color="FFFFFF" w:fill="auto"/>
          </w:tcPr>
          <w:p w14:paraId="50149CE7"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41D4313F"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047203E0" w14:textId="77777777"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14:paraId="250B4E84" w14:textId="77777777"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14:paraId="3DCFE2E3"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6B3FFC7F"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C692C5" w14:textId="77777777"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14:paraId="2CF94225"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E91C67E" w14:textId="77777777" w:rsidTr="004E50E9">
        <w:tc>
          <w:tcPr>
            <w:tcW w:w="800" w:type="dxa"/>
            <w:shd w:val="solid" w:color="FFFFFF" w:fill="auto"/>
          </w:tcPr>
          <w:p w14:paraId="3CF158D3" w14:textId="77777777"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14:paraId="11E96076" w14:textId="77777777"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14:paraId="41263F1F" w14:textId="77777777"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14:paraId="73506133" w14:textId="77777777"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14:paraId="6DADD2AB" w14:textId="77777777"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14:paraId="4077CEC0" w14:textId="77777777" w:rsidR="00E44440" w:rsidRPr="00B2339F" w:rsidRDefault="00E44440" w:rsidP="004E50E9">
            <w:pPr>
              <w:pStyle w:val="TAL"/>
              <w:rPr>
                <w:sz w:val="16"/>
                <w:szCs w:val="16"/>
                <w:lang w:eastAsia="ja-JP"/>
              </w:rPr>
            </w:pPr>
          </w:p>
        </w:tc>
        <w:tc>
          <w:tcPr>
            <w:tcW w:w="3969" w:type="dxa"/>
            <w:shd w:val="solid" w:color="FFFFFF" w:fill="auto"/>
          </w:tcPr>
          <w:p w14:paraId="4F43737E"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14:paraId="69B27725" w14:textId="77777777"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14:paraId="71A41C2E" w14:textId="77777777" w:rsidTr="004E50E9">
        <w:tc>
          <w:tcPr>
            <w:tcW w:w="800" w:type="dxa"/>
            <w:shd w:val="solid" w:color="FFFFFF" w:fill="auto"/>
          </w:tcPr>
          <w:p w14:paraId="3978B9DF"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677F81A4"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219D646B" w14:textId="77777777"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14:paraId="2E222FAB" w14:textId="77777777"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14:paraId="708B81F1" w14:textId="77777777"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14:paraId="3304FE0D" w14:textId="77777777" w:rsidR="00E44440" w:rsidRPr="00B2339F" w:rsidRDefault="00E44440" w:rsidP="004E50E9">
            <w:pPr>
              <w:pStyle w:val="TAL"/>
              <w:rPr>
                <w:sz w:val="16"/>
                <w:szCs w:val="16"/>
                <w:lang w:eastAsia="ja-JP"/>
              </w:rPr>
            </w:pPr>
          </w:p>
        </w:tc>
        <w:tc>
          <w:tcPr>
            <w:tcW w:w="3969" w:type="dxa"/>
            <w:shd w:val="solid" w:color="FFFFFF" w:fill="auto"/>
          </w:tcPr>
          <w:p w14:paraId="61930A2B" w14:textId="77777777"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14:paraId="60F9FE78"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7A249EA0" w14:textId="77777777" w:rsidTr="004E50E9">
        <w:tc>
          <w:tcPr>
            <w:tcW w:w="800" w:type="dxa"/>
            <w:shd w:val="solid" w:color="FFFFFF" w:fill="auto"/>
          </w:tcPr>
          <w:p w14:paraId="3FDA01B4"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29802CEF"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35489ECC" w14:textId="77777777"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14:paraId="3E00C702" w14:textId="77777777"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14:paraId="3EDF7BD5"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14:paraId="1E9E67A2" w14:textId="77777777" w:rsidR="00E44440" w:rsidRPr="00B2339F" w:rsidRDefault="00E44440" w:rsidP="004E50E9">
            <w:pPr>
              <w:pStyle w:val="TAL"/>
              <w:rPr>
                <w:sz w:val="16"/>
                <w:szCs w:val="16"/>
                <w:lang w:eastAsia="ja-JP"/>
              </w:rPr>
            </w:pPr>
          </w:p>
        </w:tc>
        <w:tc>
          <w:tcPr>
            <w:tcW w:w="3969" w:type="dxa"/>
            <w:shd w:val="solid" w:color="FFFFFF" w:fill="auto"/>
          </w:tcPr>
          <w:p w14:paraId="3DFA6FBE" w14:textId="77777777"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14:paraId="4B9DA736"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461204F3" w14:textId="77777777" w:rsidTr="004E50E9">
        <w:tc>
          <w:tcPr>
            <w:tcW w:w="800" w:type="dxa"/>
            <w:shd w:val="solid" w:color="FFFFFF" w:fill="auto"/>
          </w:tcPr>
          <w:p w14:paraId="69E6626C" w14:textId="77777777"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14:paraId="465AC4A4" w14:textId="77777777"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14:paraId="2336A7A3" w14:textId="77777777"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14:paraId="02C9ECD0" w14:textId="77777777"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14:paraId="178E9DD0"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5548FB85" w14:textId="77777777" w:rsidR="00E44440" w:rsidRPr="00B2339F" w:rsidRDefault="00E44440" w:rsidP="004E50E9">
            <w:pPr>
              <w:pStyle w:val="TAL"/>
              <w:rPr>
                <w:sz w:val="16"/>
                <w:szCs w:val="16"/>
                <w:lang w:eastAsia="ja-JP"/>
              </w:rPr>
            </w:pPr>
          </w:p>
        </w:tc>
        <w:tc>
          <w:tcPr>
            <w:tcW w:w="3969" w:type="dxa"/>
            <w:shd w:val="solid" w:color="FFFFFF" w:fill="auto"/>
          </w:tcPr>
          <w:p w14:paraId="6BE60EAE" w14:textId="77777777"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14:paraId="73CE2298" w14:textId="77777777"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14:paraId="138E278E" w14:textId="77777777" w:rsidTr="004E50E9">
        <w:tc>
          <w:tcPr>
            <w:tcW w:w="800" w:type="dxa"/>
            <w:shd w:val="solid" w:color="FFFFFF" w:fill="auto"/>
          </w:tcPr>
          <w:p w14:paraId="3C54AF20" w14:textId="77777777"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14:paraId="17CF3818" w14:textId="77777777"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14:paraId="03A79F8E" w14:textId="77777777"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14:paraId="50A0ABDA" w14:textId="77777777"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14:paraId="3EEDBC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41751401" w14:textId="77777777" w:rsidR="00E44440" w:rsidRPr="00B2339F" w:rsidRDefault="00E44440" w:rsidP="004E50E9">
            <w:pPr>
              <w:pStyle w:val="TAL"/>
              <w:rPr>
                <w:sz w:val="16"/>
                <w:szCs w:val="16"/>
                <w:lang w:eastAsia="ja-JP"/>
              </w:rPr>
            </w:pPr>
          </w:p>
        </w:tc>
        <w:tc>
          <w:tcPr>
            <w:tcW w:w="3969" w:type="dxa"/>
            <w:shd w:val="solid" w:color="FFFFFF" w:fill="auto"/>
          </w:tcPr>
          <w:p w14:paraId="438D50A4" w14:textId="77777777"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14:paraId="1F5B7B19" w14:textId="77777777"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14:paraId="4686859C" w14:textId="77777777" w:rsidTr="004E50E9">
        <w:tc>
          <w:tcPr>
            <w:tcW w:w="800" w:type="dxa"/>
            <w:shd w:val="solid" w:color="FFFFFF" w:fill="auto"/>
            <w:vAlign w:val="bottom"/>
          </w:tcPr>
          <w:p w14:paraId="4F903246"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69E59067"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6E1AB9E" w14:textId="77777777"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14:paraId="3A818AF7" w14:textId="77777777"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14:paraId="16BCF2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69BF8B91"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745A18FB"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14:paraId="3F7D572F"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278C6E11" w14:textId="77777777" w:rsidTr="004E50E9">
        <w:tc>
          <w:tcPr>
            <w:tcW w:w="800" w:type="dxa"/>
            <w:shd w:val="solid" w:color="FFFFFF" w:fill="auto"/>
            <w:vAlign w:val="bottom"/>
          </w:tcPr>
          <w:p w14:paraId="31C07BDA"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05C2D4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B425A95"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2B99D2C8" w14:textId="77777777"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14:paraId="47381587"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D9EB1D6"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C1937C1" w14:textId="77777777"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14:paraId="4E7CDF39"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5C0C7AD" w14:textId="77777777" w:rsidTr="004E50E9">
        <w:tc>
          <w:tcPr>
            <w:tcW w:w="800" w:type="dxa"/>
            <w:shd w:val="solid" w:color="FFFFFF" w:fill="auto"/>
            <w:vAlign w:val="bottom"/>
          </w:tcPr>
          <w:p w14:paraId="51674C47"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02E6324A"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5423E2F9"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7FC75D19" w14:textId="77777777"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14:paraId="1E4B757B"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FE6AAA7"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F2DA0A2" w14:textId="77777777"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14:paraId="74784A21"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5F4878FD" w14:textId="77777777" w:rsidTr="004E50E9">
        <w:tc>
          <w:tcPr>
            <w:tcW w:w="800" w:type="dxa"/>
            <w:shd w:val="solid" w:color="FFFFFF" w:fill="auto"/>
            <w:vAlign w:val="bottom"/>
          </w:tcPr>
          <w:p w14:paraId="0FB92313"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C83409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625256B2" w14:textId="77777777"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14:paraId="0BD4C315" w14:textId="77777777"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14:paraId="7C4CBCFD"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26FB373D"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0E82E66C" w14:textId="77777777"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14:paraId="4ECE66BE"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7C3C9D3" w14:textId="77777777" w:rsidTr="004E50E9">
        <w:tc>
          <w:tcPr>
            <w:tcW w:w="800" w:type="dxa"/>
            <w:shd w:val="solid" w:color="FFFFFF" w:fill="auto"/>
            <w:vAlign w:val="bottom"/>
          </w:tcPr>
          <w:p w14:paraId="7A566650" w14:textId="77777777"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14:paraId="5F9FF42F" w14:textId="77777777"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14:paraId="1667A949" w14:textId="77777777"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14:paraId="21D612D0" w14:textId="77777777"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14:paraId="2C9C7F5E"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14:paraId="0ACF0FC5"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449CAB25" w14:textId="77777777"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14:paraId="495E7538" w14:textId="77777777"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14:paraId="78338805" w14:textId="77777777" w:rsidTr="004E50E9">
        <w:tc>
          <w:tcPr>
            <w:tcW w:w="800" w:type="dxa"/>
            <w:shd w:val="solid" w:color="FFFFFF" w:fill="auto"/>
          </w:tcPr>
          <w:p w14:paraId="3D226D62"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6CCB183F"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466E2C50" w14:textId="77777777"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14:paraId="0BA6C39F" w14:textId="77777777"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14:paraId="17AB53FA" w14:textId="77777777" w:rsidR="00E44440" w:rsidRPr="00B2339F" w:rsidRDefault="00E44440" w:rsidP="004E50E9">
            <w:pPr>
              <w:pStyle w:val="TAL"/>
              <w:rPr>
                <w:sz w:val="16"/>
                <w:szCs w:val="16"/>
                <w:lang w:eastAsia="en-US"/>
              </w:rPr>
            </w:pPr>
          </w:p>
        </w:tc>
        <w:tc>
          <w:tcPr>
            <w:tcW w:w="422" w:type="dxa"/>
            <w:shd w:val="solid" w:color="FFFFFF" w:fill="auto"/>
          </w:tcPr>
          <w:p w14:paraId="22C14D8D" w14:textId="77777777" w:rsidR="00E44440" w:rsidRPr="00B2339F" w:rsidRDefault="00E44440" w:rsidP="004E50E9">
            <w:pPr>
              <w:pStyle w:val="TAL"/>
              <w:rPr>
                <w:sz w:val="16"/>
                <w:szCs w:val="16"/>
                <w:lang w:eastAsia="en-US"/>
              </w:rPr>
            </w:pPr>
          </w:p>
        </w:tc>
        <w:tc>
          <w:tcPr>
            <w:tcW w:w="3969" w:type="dxa"/>
            <w:shd w:val="solid" w:color="FFFFFF" w:fill="auto"/>
          </w:tcPr>
          <w:p w14:paraId="6CC8E8BF" w14:textId="77777777"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14:paraId="7295CF03"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657B024F" w14:textId="77777777" w:rsidTr="004E50E9">
        <w:tc>
          <w:tcPr>
            <w:tcW w:w="800" w:type="dxa"/>
            <w:shd w:val="solid" w:color="FFFFFF" w:fill="auto"/>
          </w:tcPr>
          <w:p w14:paraId="6BF6113D"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5A0040E1"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56C5CAFC" w14:textId="77777777"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14:paraId="7D08F7D1" w14:textId="77777777"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14:paraId="5C17F7B2" w14:textId="77777777" w:rsidR="00E44440" w:rsidRPr="00B2339F" w:rsidRDefault="00E44440" w:rsidP="004E50E9">
            <w:pPr>
              <w:pStyle w:val="TAL"/>
              <w:rPr>
                <w:sz w:val="16"/>
                <w:szCs w:val="16"/>
                <w:lang w:eastAsia="en-US"/>
              </w:rPr>
            </w:pPr>
          </w:p>
        </w:tc>
        <w:tc>
          <w:tcPr>
            <w:tcW w:w="422" w:type="dxa"/>
            <w:shd w:val="solid" w:color="FFFFFF" w:fill="auto"/>
          </w:tcPr>
          <w:p w14:paraId="1E8661BA" w14:textId="77777777" w:rsidR="00E44440" w:rsidRPr="00B2339F" w:rsidRDefault="00E44440" w:rsidP="004E50E9">
            <w:pPr>
              <w:pStyle w:val="TAL"/>
              <w:rPr>
                <w:sz w:val="16"/>
                <w:szCs w:val="16"/>
                <w:lang w:eastAsia="en-US"/>
              </w:rPr>
            </w:pPr>
          </w:p>
        </w:tc>
        <w:tc>
          <w:tcPr>
            <w:tcW w:w="3969" w:type="dxa"/>
            <w:shd w:val="solid" w:color="FFFFFF" w:fill="auto"/>
          </w:tcPr>
          <w:p w14:paraId="245FCBED" w14:textId="77777777"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14:paraId="0A1F1526"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5D81D0A2" w14:textId="77777777" w:rsidTr="004E50E9">
        <w:tc>
          <w:tcPr>
            <w:tcW w:w="800" w:type="dxa"/>
            <w:shd w:val="solid" w:color="FFFFFF" w:fill="auto"/>
          </w:tcPr>
          <w:p w14:paraId="3B1470AF" w14:textId="77777777"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14:paraId="1A33B734" w14:textId="77777777"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14:paraId="4D080042" w14:textId="77777777"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14:paraId="46FED0EC" w14:textId="77777777"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14:paraId="38A1CB9F"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320D5D17" w14:textId="77777777" w:rsidR="00E44440" w:rsidRPr="00B2339F" w:rsidRDefault="00E44440" w:rsidP="004E50E9">
            <w:pPr>
              <w:pStyle w:val="TAL"/>
              <w:rPr>
                <w:sz w:val="16"/>
                <w:szCs w:val="16"/>
                <w:lang w:eastAsia="en-US"/>
              </w:rPr>
            </w:pPr>
          </w:p>
        </w:tc>
        <w:tc>
          <w:tcPr>
            <w:tcW w:w="3969" w:type="dxa"/>
            <w:shd w:val="solid" w:color="FFFFFF" w:fill="auto"/>
          </w:tcPr>
          <w:p w14:paraId="45B91C63" w14:textId="77777777"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14:paraId="6982E46B" w14:textId="77777777"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14:paraId="3967E7BD" w14:textId="77777777" w:rsidTr="004E50E9">
        <w:tc>
          <w:tcPr>
            <w:tcW w:w="800" w:type="dxa"/>
            <w:shd w:val="solid" w:color="FFFFFF" w:fill="auto"/>
          </w:tcPr>
          <w:p w14:paraId="582DC90B" w14:textId="77777777"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14:paraId="6F867DF0" w14:textId="77777777"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14:paraId="159A6351" w14:textId="77777777"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14:paraId="5EE0C91B" w14:textId="77777777"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14:paraId="708FF0DD" w14:textId="77777777"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14:paraId="5D18493E" w14:textId="77777777" w:rsidR="00E44440" w:rsidRPr="00B2339F" w:rsidRDefault="00E44440" w:rsidP="004E50E9">
            <w:pPr>
              <w:pStyle w:val="TAL"/>
              <w:rPr>
                <w:sz w:val="16"/>
                <w:szCs w:val="16"/>
                <w:lang w:eastAsia="en-US"/>
              </w:rPr>
            </w:pPr>
          </w:p>
        </w:tc>
        <w:tc>
          <w:tcPr>
            <w:tcW w:w="3969" w:type="dxa"/>
            <w:shd w:val="solid" w:color="FFFFFF" w:fill="auto"/>
          </w:tcPr>
          <w:p w14:paraId="07BEAC37" w14:textId="77777777"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14:paraId="38E1618B" w14:textId="77777777"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14:paraId="7392F6EC" w14:textId="77777777" w:rsidTr="004E50E9">
        <w:tc>
          <w:tcPr>
            <w:tcW w:w="800" w:type="dxa"/>
            <w:shd w:val="solid" w:color="FFFFFF" w:fill="auto"/>
          </w:tcPr>
          <w:p w14:paraId="62321A1F" w14:textId="77777777"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14:paraId="3720F6A5" w14:textId="77777777"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14:paraId="06A2FA8D" w14:textId="77777777"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14:paraId="3572A833" w14:textId="77777777"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14:paraId="0AAB701E"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6DF8DC3A" w14:textId="77777777" w:rsidR="00E44440" w:rsidRPr="00B2339F" w:rsidRDefault="00E44440" w:rsidP="004E50E9">
            <w:pPr>
              <w:pStyle w:val="TAL"/>
              <w:rPr>
                <w:sz w:val="16"/>
                <w:szCs w:val="16"/>
                <w:lang w:eastAsia="en-US"/>
              </w:rPr>
            </w:pPr>
          </w:p>
        </w:tc>
        <w:tc>
          <w:tcPr>
            <w:tcW w:w="3969" w:type="dxa"/>
            <w:shd w:val="solid" w:color="FFFFFF" w:fill="auto"/>
          </w:tcPr>
          <w:p w14:paraId="7F259926" w14:textId="77777777"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14:paraId="60713F36" w14:textId="77777777"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14:paraId="54E51DEA" w14:textId="77777777" w:rsidTr="004E50E9">
        <w:tc>
          <w:tcPr>
            <w:tcW w:w="800" w:type="dxa"/>
            <w:shd w:val="solid" w:color="FFFFFF" w:fill="auto"/>
          </w:tcPr>
          <w:p w14:paraId="6817A2AF"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6DC90397"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539BA6E6" w14:textId="77777777"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14:paraId="155EA6E4" w14:textId="77777777"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14:paraId="6B352A6E" w14:textId="77777777" w:rsidR="00E44440" w:rsidRPr="00B2339F" w:rsidRDefault="00E44440" w:rsidP="004E50E9">
            <w:pPr>
              <w:pStyle w:val="TAL"/>
              <w:rPr>
                <w:sz w:val="16"/>
                <w:szCs w:val="16"/>
                <w:lang w:eastAsia="en-US"/>
              </w:rPr>
            </w:pPr>
          </w:p>
        </w:tc>
        <w:tc>
          <w:tcPr>
            <w:tcW w:w="422" w:type="dxa"/>
            <w:shd w:val="solid" w:color="FFFFFF" w:fill="auto"/>
          </w:tcPr>
          <w:p w14:paraId="71A9A13D" w14:textId="77777777" w:rsidR="00E44440" w:rsidRPr="00B2339F" w:rsidRDefault="00E44440" w:rsidP="004E50E9">
            <w:pPr>
              <w:pStyle w:val="TAL"/>
              <w:rPr>
                <w:sz w:val="16"/>
                <w:szCs w:val="16"/>
                <w:lang w:eastAsia="en-US"/>
              </w:rPr>
            </w:pPr>
          </w:p>
        </w:tc>
        <w:tc>
          <w:tcPr>
            <w:tcW w:w="3969" w:type="dxa"/>
            <w:shd w:val="solid" w:color="FFFFFF" w:fill="auto"/>
          </w:tcPr>
          <w:p w14:paraId="139B94ED" w14:textId="77777777"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14:paraId="52AD1400"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51842BA5" w14:textId="77777777" w:rsidTr="004E50E9">
        <w:tc>
          <w:tcPr>
            <w:tcW w:w="800" w:type="dxa"/>
            <w:shd w:val="solid" w:color="FFFFFF" w:fill="auto"/>
          </w:tcPr>
          <w:p w14:paraId="74B972A5"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9701F94"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D781927" w14:textId="77777777"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14:paraId="7369C355" w14:textId="77777777"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14:paraId="3B778FBC" w14:textId="77777777" w:rsidR="00E44440" w:rsidRPr="00B2339F" w:rsidRDefault="00E44440" w:rsidP="004E50E9">
            <w:pPr>
              <w:pStyle w:val="TAL"/>
              <w:rPr>
                <w:sz w:val="16"/>
                <w:szCs w:val="16"/>
                <w:lang w:eastAsia="en-US"/>
              </w:rPr>
            </w:pPr>
          </w:p>
        </w:tc>
        <w:tc>
          <w:tcPr>
            <w:tcW w:w="422" w:type="dxa"/>
            <w:shd w:val="solid" w:color="FFFFFF" w:fill="auto"/>
          </w:tcPr>
          <w:p w14:paraId="74D202E0" w14:textId="77777777" w:rsidR="00E44440" w:rsidRPr="00B2339F" w:rsidRDefault="00E44440" w:rsidP="004E50E9">
            <w:pPr>
              <w:pStyle w:val="TAL"/>
              <w:rPr>
                <w:sz w:val="16"/>
                <w:szCs w:val="16"/>
                <w:lang w:eastAsia="en-US"/>
              </w:rPr>
            </w:pPr>
          </w:p>
        </w:tc>
        <w:tc>
          <w:tcPr>
            <w:tcW w:w="3969" w:type="dxa"/>
            <w:shd w:val="solid" w:color="FFFFFF" w:fill="auto"/>
          </w:tcPr>
          <w:p w14:paraId="37C53493" w14:textId="77777777"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14:paraId="237EC624"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00DA33AD" w14:textId="77777777" w:rsidTr="004E50E9">
        <w:tc>
          <w:tcPr>
            <w:tcW w:w="800" w:type="dxa"/>
            <w:shd w:val="solid" w:color="FFFFFF" w:fill="auto"/>
          </w:tcPr>
          <w:p w14:paraId="568B273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336D483F"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027960BF" w14:textId="77777777"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14:paraId="05813A49" w14:textId="77777777"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14:paraId="49A5AD28" w14:textId="77777777" w:rsidR="00E44440" w:rsidRPr="00B2339F" w:rsidRDefault="00E44440" w:rsidP="004E50E9">
            <w:pPr>
              <w:pStyle w:val="TAL"/>
              <w:rPr>
                <w:sz w:val="16"/>
                <w:szCs w:val="16"/>
                <w:lang w:eastAsia="en-US"/>
              </w:rPr>
            </w:pPr>
          </w:p>
        </w:tc>
        <w:tc>
          <w:tcPr>
            <w:tcW w:w="422" w:type="dxa"/>
            <w:shd w:val="solid" w:color="FFFFFF" w:fill="auto"/>
          </w:tcPr>
          <w:p w14:paraId="73F0AF8F" w14:textId="77777777" w:rsidR="00E44440" w:rsidRPr="00B2339F" w:rsidRDefault="00E44440" w:rsidP="004E50E9">
            <w:pPr>
              <w:pStyle w:val="TAL"/>
              <w:rPr>
                <w:sz w:val="16"/>
                <w:szCs w:val="16"/>
                <w:lang w:eastAsia="en-US"/>
              </w:rPr>
            </w:pPr>
          </w:p>
        </w:tc>
        <w:tc>
          <w:tcPr>
            <w:tcW w:w="3969" w:type="dxa"/>
            <w:shd w:val="solid" w:color="FFFFFF" w:fill="auto"/>
          </w:tcPr>
          <w:p w14:paraId="738C0246" w14:textId="77777777"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14:paraId="5D40250C"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135F9327" w14:textId="77777777" w:rsidTr="004E50E9">
        <w:tc>
          <w:tcPr>
            <w:tcW w:w="800" w:type="dxa"/>
            <w:shd w:val="solid" w:color="FFFFFF" w:fill="auto"/>
          </w:tcPr>
          <w:p w14:paraId="4DFD200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2C39960"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4DFA01D" w14:textId="77777777"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14:paraId="320E40C5" w14:textId="77777777"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14:paraId="67D793F0" w14:textId="77777777" w:rsidR="00E44440" w:rsidRPr="00B2339F" w:rsidRDefault="00E44440" w:rsidP="004E50E9">
            <w:pPr>
              <w:pStyle w:val="TAL"/>
              <w:rPr>
                <w:sz w:val="16"/>
                <w:szCs w:val="16"/>
                <w:lang w:eastAsia="en-US"/>
              </w:rPr>
            </w:pPr>
          </w:p>
        </w:tc>
        <w:tc>
          <w:tcPr>
            <w:tcW w:w="422" w:type="dxa"/>
            <w:shd w:val="solid" w:color="FFFFFF" w:fill="auto"/>
          </w:tcPr>
          <w:p w14:paraId="54535E3D" w14:textId="77777777" w:rsidR="00E44440" w:rsidRPr="00B2339F" w:rsidRDefault="00E44440" w:rsidP="004E50E9">
            <w:pPr>
              <w:pStyle w:val="TAL"/>
              <w:rPr>
                <w:sz w:val="16"/>
                <w:szCs w:val="16"/>
                <w:lang w:eastAsia="en-US"/>
              </w:rPr>
            </w:pPr>
          </w:p>
        </w:tc>
        <w:tc>
          <w:tcPr>
            <w:tcW w:w="3969" w:type="dxa"/>
            <w:shd w:val="solid" w:color="FFFFFF" w:fill="auto"/>
          </w:tcPr>
          <w:p w14:paraId="1D533443" w14:textId="77777777"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14:paraId="1C08A99C" w14:textId="77777777"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14:paraId="75BB3532" w14:textId="77777777" w:rsidTr="004E50E9">
        <w:tc>
          <w:tcPr>
            <w:tcW w:w="800" w:type="dxa"/>
            <w:shd w:val="solid" w:color="FFFFFF" w:fill="auto"/>
          </w:tcPr>
          <w:p w14:paraId="549CEB99"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30741C6"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872FFB3" w14:textId="77777777"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14:paraId="1EC86DC4" w14:textId="77777777"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14:paraId="0A27B5B9"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3073328E" w14:textId="77777777"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14:paraId="4E673BD7" w14:textId="77777777"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14:paraId="696F812B"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14:paraId="7CAFC67A" w14:textId="77777777" w:rsidTr="004E50E9">
        <w:tc>
          <w:tcPr>
            <w:tcW w:w="800" w:type="dxa"/>
            <w:shd w:val="solid" w:color="FFFFFF" w:fill="auto"/>
          </w:tcPr>
          <w:p w14:paraId="29F4B28E"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B72C0F0"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C60785F" w14:textId="77777777"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14:paraId="4BF6D5C3" w14:textId="77777777"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14:paraId="5773806A"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051255E7" w14:textId="77777777"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14:paraId="2B7627E8" w14:textId="77777777"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14:paraId="6EE5B077"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14:paraId="42CE70A6" w14:textId="77777777" w:rsidTr="004E50E9">
        <w:tc>
          <w:tcPr>
            <w:tcW w:w="800" w:type="dxa"/>
            <w:shd w:val="solid" w:color="FFFFFF" w:fill="auto"/>
          </w:tcPr>
          <w:p w14:paraId="7E5E4342" w14:textId="77777777"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14:paraId="01472E72" w14:textId="77777777"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14:paraId="22CD7B72" w14:textId="77777777" w:rsidR="00A668D8" w:rsidRPr="00B2339F" w:rsidRDefault="00A668D8" w:rsidP="004E50E9">
            <w:pPr>
              <w:pStyle w:val="TAL"/>
              <w:rPr>
                <w:sz w:val="16"/>
                <w:szCs w:val="16"/>
                <w:lang w:eastAsia="ja-JP"/>
              </w:rPr>
            </w:pPr>
          </w:p>
        </w:tc>
        <w:tc>
          <w:tcPr>
            <w:tcW w:w="567" w:type="dxa"/>
            <w:shd w:val="solid" w:color="FFFFFF" w:fill="auto"/>
          </w:tcPr>
          <w:p w14:paraId="40058873" w14:textId="77777777" w:rsidR="00A668D8" w:rsidRPr="00B2339F" w:rsidRDefault="00A668D8" w:rsidP="004E50E9">
            <w:pPr>
              <w:pStyle w:val="TAL"/>
              <w:rPr>
                <w:sz w:val="16"/>
                <w:szCs w:val="16"/>
                <w:lang w:eastAsia="ja-JP"/>
              </w:rPr>
            </w:pPr>
          </w:p>
        </w:tc>
        <w:tc>
          <w:tcPr>
            <w:tcW w:w="287" w:type="dxa"/>
            <w:shd w:val="solid" w:color="FFFFFF" w:fill="auto"/>
          </w:tcPr>
          <w:p w14:paraId="2F50866C" w14:textId="77777777" w:rsidR="00A668D8" w:rsidRPr="00B2339F" w:rsidRDefault="00A668D8" w:rsidP="004E50E9">
            <w:pPr>
              <w:pStyle w:val="TAL"/>
              <w:rPr>
                <w:sz w:val="16"/>
                <w:szCs w:val="16"/>
                <w:lang w:eastAsia="ja-JP"/>
              </w:rPr>
            </w:pPr>
          </w:p>
        </w:tc>
        <w:tc>
          <w:tcPr>
            <w:tcW w:w="422" w:type="dxa"/>
            <w:shd w:val="solid" w:color="FFFFFF" w:fill="auto"/>
          </w:tcPr>
          <w:p w14:paraId="3F41A8EA" w14:textId="77777777" w:rsidR="00A668D8" w:rsidRPr="00B2339F" w:rsidRDefault="00A668D8" w:rsidP="004E50E9">
            <w:pPr>
              <w:pStyle w:val="TAL"/>
              <w:rPr>
                <w:sz w:val="16"/>
                <w:szCs w:val="16"/>
                <w:lang w:eastAsia="ja-JP"/>
              </w:rPr>
            </w:pPr>
          </w:p>
        </w:tc>
        <w:tc>
          <w:tcPr>
            <w:tcW w:w="3969" w:type="dxa"/>
            <w:shd w:val="solid" w:color="FFFFFF" w:fill="auto"/>
          </w:tcPr>
          <w:p w14:paraId="54F9DE04" w14:textId="77777777"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14:paraId="10C72476" w14:textId="77777777"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14:paraId="345249EC" w14:textId="77777777" w:rsidTr="004E50E9">
        <w:tc>
          <w:tcPr>
            <w:tcW w:w="800" w:type="dxa"/>
            <w:shd w:val="solid" w:color="FFFFFF" w:fill="auto"/>
          </w:tcPr>
          <w:p w14:paraId="04C46979"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7E0F0046"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208A7BE9"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14:paraId="7BC0647F" w14:textId="77777777"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14:paraId="1EDC4796" w14:textId="77777777"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03B30B41" w14:textId="77777777"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14:paraId="06C37437" w14:textId="77777777"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14:paraId="134E0CE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14:paraId="1A08D27F" w14:textId="77777777" w:rsidTr="004E50E9">
        <w:tc>
          <w:tcPr>
            <w:tcW w:w="800" w:type="dxa"/>
            <w:shd w:val="solid" w:color="FFFFFF" w:fill="auto"/>
          </w:tcPr>
          <w:p w14:paraId="53EA9F33"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6AEA57C5"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3B35FE27"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14:paraId="2163F310" w14:textId="77777777"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14:paraId="12707E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00C273AA"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3EDBF642" w14:textId="77777777"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14:paraId="17830FF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14:paraId="233633B3" w14:textId="77777777" w:rsidTr="004E50E9">
        <w:tc>
          <w:tcPr>
            <w:tcW w:w="800" w:type="dxa"/>
            <w:shd w:val="solid" w:color="FFFFFF" w:fill="auto"/>
          </w:tcPr>
          <w:p w14:paraId="5F802275"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51B6D7EA"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6E861E0C"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14:paraId="2A3B9DBC" w14:textId="77777777"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14:paraId="4C1EF403"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A83F234"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12EF89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14:paraId="0A8B75E3"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14:paraId="0E7D113B" w14:textId="77777777" w:rsidTr="004E50E9">
        <w:tc>
          <w:tcPr>
            <w:tcW w:w="800" w:type="dxa"/>
            <w:shd w:val="solid" w:color="FFFFFF" w:fill="auto"/>
          </w:tcPr>
          <w:p w14:paraId="716A1046" w14:textId="77777777"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CFF3AC1"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367DB230"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14:paraId="0F29BE7F" w14:textId="77777777"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14:paraId="4F7DC68F" w14:textId="77777777"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27372D2C" w14:textId="77777777"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14:paraId="0ACCC6EE" w14:textId="77777777"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14:paraId="6CF8590C" w14:textId="77777777"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14:paraId="4985FE25" w14:textId="77777777" w:rsidTr="004E50E9">
        <w:tc>
          <w:tcPr>
            <w:tcW w:w="800" w:type="dxa"/>
            <w:shd w:val="solid" w:color="FFFFFF" w:fill="auto"/>
          </w:tcPr>
          <w:p w14:paraId="6F0ABF40" w14:textId="77777777"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A57EAA5"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69D18119"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14:paraId="25528F06" w14:textId="77777777"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14:paraId="6B45A514" w14:textId="77777777" w:rsidR="006A29F6" w:rsidRPr="00B2339F" w:rsidRDefault="006A29F6" w:rsidP="004E50E9">
            <w:pPr>
              <w:pStyle w:val="TAL"/>
              <w:rPr>
                <w:rFonts w:cs="Arial"/>
                <w:sz w:val="16"/>
                <w:szCs w:val="16"/>
                <w:lang w:eastAsia="en-US"/>
              </w:rPr>
            </w:pPr>
          </w:p>
        </w:tc>
        <w:tc>
          <w:tcPr>
            <w:tcW w:w="422" w:type="dxa"/>
            <w:shd w:val="solid" w:color="FFFFFF" w:fill="auto"/>
          </w:tcPr>
          <w:p w14:paraId="69DAF08A" w14:textId="77777777"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0F4ADD24" w14:textId="77777777"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14:paraId="46125CFC" w14:textId="77777777"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14:paraId="2A7BBA13" w14:textId="77777777" w:rsidTr="004E50E9">
        <w:tc>
          <w:tcPr>
            <w:tcW w:w="800" w:type="dxa"/>
            <w:shd w:val="solid" w:color="FFFFFF" w:fill="auto"/>
          </w:tcPr>
          <w:p w14:paraId="3473C009" w14:textId="77777777"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14:paraId="579AF701" w14:textId="77777777"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14:paraId="6F02C41E" w14:textId="77777777"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14:paraId="582A9C2C" w14:textId="77777777"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14:paraId="75B625C3" w14:textId="77777777" w:rsidR="007240CB" w:rsidRPr="00B2339F" w:rsidRDefault="007240CB" w:rsidP="004E50E9">
            <w:pPr>
              <w:pStyle w:val="TAL"/>
              <w:rPr>
                <w:rFonts w:cs="Arial"/>
                <w:sz w:val="16"/>
                <w:szCs w:val="16"/>
                <w:lang w:eastAsia="en-US"/>
              </w:rPr>
            </w:pPr>
          </w:p>
        </w:tc>
        <w:tc>
          <w:tcPr>
            <w:tcW w:w="422" w:type="dxa"/>
            <w:shd w:val="solid" w:color="FFFFFF" w:fill="auto"/>
          </w:tcPr>
          <w:p w14:paraId="67D3AB9D" w14:textId="77777777"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14:paraId="3E6B96F4" w14:textId="77777777"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14:paraId="408ADE37" w14:textId="77777777"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14:paraId="32779BD1" w14:textId="77777777" w:rsidTr="004E50E9">
        <w:tc>
          <w:tcPr>
            <w:tcW w:w="800" w:type="dxa"/>
            <w:shd w:val="solid" w:color="FFFFFF" w:fill="auto"/>
          </w:tcPr>
          <w:p w14:paraId="679E396D"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C0DF239"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7E12568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14:paraId="208FB4B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14:paraId="4413D72C" w14:textId="77777777" w:rsidR="00944C08" w:rsidRPr="00B2339F" w:rsidRDefault="00944C08" w:rsidP="004E50E9">
            <w:pPr>
              <w:pStyle w:val="TAL"/>
              <w:rPr>
                <w:rFonts w:cs="Arial"/>
                <w:sz w:val="16"/>
                <w:szCs w:val="16"/>
                <w:lang w:eastAsia="en-US"/>
              </w:rPr>
            </w:pPr>
          </w:p>
        </w:tc>
        <w:tc>
          <w:tcPr>
            <w:tcW w:w="422" w:type="dxa"/>
            <w:shd w:val="solid" w:color="FFFFFF" w:fill="auto"/>
          </w:tcPr>
          <w:p w14:paraId="483289E7"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5E1315E"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14:paraId="3B2FC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414993D" w14:textId="77777777" w:rsidTr="004E50E9">
        <w:tc>
          <w:tcPr>
            <w:tcW w:w="800" w:type="dxa"/>
            <w:shd w:val="solid" w:color="FFFFFF" w:fill="auto"/>
          </w:tcPr>
          <w:p w14:paraId="31A15C92"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66916F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8A3F2D3"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14:paraId="24A77FB7"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14:paraId="48DB5B02" w14:textId="77777777" w:rsidR="00944C08" w:rsidRPr="00B2339F" w:rsidRDefault="00944C08" w:rsidP="004E50E9">
            <w:pPr>
              <w:pStyle w:val="TAL"/>
              <w:rPr>
                <w:rFonts w:cs="Arial"/>
                <w:sz w:val="16"/>
                <w:szCs w:val="16"/>
                <w:lang w:eastAsia="en-US"/>
              </w:rPr>
            </w:pPr>
          </w:p>
        </w:tc>
        <w:tc>
          <w:tcPr>
            <w:tcW w:w="422" w:type="dxa"/>
            <w:shd w:val="solid" w:color="FFFFFF" w:fill="auto"/>
          </w:tcPr>
          <w:p w14:paraId="223F392A"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6E80C723" w14:textId="77777777"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14:paraId="5D648379"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EDD32C" w14:textId="77777777" w:rsidTr="004E50E9">
        <w:tc>
          <w:tcPr>
            <w:tcW w:w="800" w:type="dxa"/>
            <w:shd w:val="solid" w:color="FFFFFF" w:fill="auto"/>
          </w:tcPr>
          <w:p w14:paraId="5547A2A9"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837FDA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70A6B0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14:paraId="45B894FA"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14:paraId="553825D1" w14:textId="77777777" w:rsidR="00944C08" w:rsidRPr="00B2339F" w:rsidRDefault="00944C08" w:rsidP="004E50E9">
            <w:pPr>
              <w:pStyle w:val="TAL"/>
              <w:rPr>
                <w:rFonts w:cs="Arial"/>
                <w:sz w:val="16"/>
                <w:szCs w:val="16"/>
                <w:lang w:eastAsia="en-US"/>
              </w:rPr>
            </w:pPr>
          </w:p>
        </w:tc>
        <w:tc>
          <w:tcPr>
            <w:tcW w:w="422" w:type="dxa"/>
            <w:shd w:val="solid" w:color="FFFFFF" w:fill="auto"/>
          </w:tcPr>
          <w:p w14:paraId="660FAB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02314388"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14:paraId="36F86956"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750378" w14:textId="77777777" w:rsidTr="004E50E9">
        <w:tc>
          <w:tcPr>
            <w:tcW w:w="800" w:type="dxa"/>
            <w:shd w:val="solid" w:color="FFFFFF" w:fill="auto"/>
          </w:tcPr>
          <w:p w14:paraId="28CB220B"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3E5B892"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6EE671D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14:paraId="19A9EC7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14:paraId="26E092D4"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106D98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77E278D"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14:paraId="1DC039C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43D48817" w14:textId="77777777" w:rsidTr="004E50E9">
        <w:tc>
          <w:tcPr>
            <w:tcW w:w="800" w:type="dxa"/>
            <w:shd w:val="solid" w:color="FFFFFF" w:fill="auto"/>
          </w:tcPr>
          <w:p w14:paraId="0E1308AF"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0B40DF3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2C11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14:paraId="5421AE36"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14:paraId="2B25286F"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4B8CE37E"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77004950"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14:paraId="61097B8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14:paraId="112B4C77" w14:textId="77777777" w:rsidTr="004E50E9">
        <w:tc>
          <w:tcPr>
            <w:tcW w:w="800" w:type="dxa"/>
            <w:shd w:val="solid" w:color="FFFFFF" w:fill="auto"/>
          </w:tcPr>
          <w:p w14:paraId="4B75ADFA"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7CA01E91"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25C19D35"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14:paraId="0FB8CFE6"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14:paraId="400C75A2"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3909A1D7"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419294B7" w14:textId="77777777"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14:paraId="2F6001A1"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14:paraId="703F07C1" w14:textId="77777777" w:rsidTr="004E50E9">
        <w:tc>
          <w:tcPr>
            <w:tcW w:w="800" w:type="dxa"/>
            <w:shd w:val="solid" w:color="FFFFFF" w:fill="auto"/>
          </w:tcPr>
          <w:p w14:paraId="452135F1"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261F27AF"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144222D8"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14:paraId="483F69C5"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14:paraId="43C99856"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7E5F90E"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3C905172" w14:textId="77777777"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14:paraId="07916792"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14:paraId="55562BCB" w14:textId="77777777" w:rsidTr="004E50E9">
        <w:tc>
          <w:tcPr>
            <w:tcW w:w="800" w:type="dxa"/>
            <w:shd w:val="solid" w:color="FFFFFF" w:fill="auto"/>
          </w:tcPr>
          <w:p w14:paraId="3D196E66" w14:textId="77777777"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14:paraId="13AD1F7E" w14:textId="77777777"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739DCF7B" w14:textId="77777777"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14:paraId="082D900F" w14:textId="77777777"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14:paraId="56FC31FD" w14:textId="77777777"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416AD00" w14:textId="77777777"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14:paraId="14F796AB" w14:textId="77777777"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14:paraId="795BE467" w14:textId="77777777"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14:paraId="355BA6DF" w14:textId="77777777" w:rsidTr="004E50E9">
        <w:tc>
          <w:tcPr>
            <w:tcW w:w="800" w:type="dxa"/>
            <w:shd w:val="solid" w:color="FFFFFF" w:fill="auto"/>
          </w:tcPr>
          <w:p w14:paraId="65DAE5A2" w14:textId="77777777"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14:paraId="19A85E5B" w14:textId="77777777"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6B388F1D" w14:textId="77777777"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14:paraId="73D7455E" w14:textId="77777777"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14:paraId="248D0E7A" w14:textId="77777777"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52712461" w14:textId="77777777"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14:paraId="598D70B5" w14:textId="77777777"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14:paraId="2229B6EF" w14:textId="77777777"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14:paraId="07A90547" w14:textId="77777777" w:rsidTr="004E50E9">
        <w:tc>
          <w:tcPr>
            <w:tcW w:w="800" w:type="dxa"/>
            <w:shd w:val="solid" w:color="FFFFFF" w:fill="auto"/>
          </w:tcPr>
          <w:p w14:paraId="181D8DC2" w14:textId="77777777"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14:paraId="40D40FA9" w14:textId="77777777"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2269AB7A" w14:textId="77777777"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14:paraId="4AE41C12" w14:textId="77777777"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14:paraId="2C15B396" w14:textId="77777777"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7973B30" w14:textId="77777777"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14:paraId="5FC67508" w14:textId="77777777"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14:paraId="5B849084" w14:textId="77777777"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14:paraId="58DC9B77" w14:textId="77777777" w:rsidTr="004E50E9">
        <w:tc>
          <w:tcPr>
            <w:tcW w:w="800" w:type="dxa"/>
            <w:shd w:val="solid" w:color="FFFFFF" w:fill="auto"/>
          </w:tcPr>
          <w:p w14:paraId="7A3C28CA" w14:textId="77777777"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14:paraId="70F5CFD5" w14:textId="77777777"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14:paraId="2133015D" w14:textId="77777777"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14:paraId="3CC7FE50" w14:textId="77777777"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14:paraId="5F741F5F" w14:textId="77777777"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14:paraId="04E47753" w14:textId="77777777"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14:paraId="4BC26FA3" w14:textId="77777777"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14:paraId="7D419ACD" w14:textId="77777777"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CA04FE" w:rsidRPr="00B2339F" w14:paraId="04183EA5" w14:textId="77777777" w:rsidTr="00D62DBA">
        <w:tc>
          <w:tcPr>
            <w:tcW w:w="800" w:type="dxa"/>
            <w:shd w:val="solid" w:color="FFFFFF" w:fill="auto"/>
          </w:tcPr>
          <w:p w14:paraId="2244FAC6" w14:textId="77777777" w:rsidR="00CA04FE" w:rsidRPr="00B2339F" w:rsidRDefault="00CA04FE" w:rsidP="00D62DBA">
            <w:pPr>
              <w:pStyle w:val="TAL"/>
              <w:rPr>
                <w:rFonts w:cs="Arial"/>
                <w:sz w:val="16"/>
                <w:szCs w:val="16"/>
              </w:rPr>
            </w:pPr>
            <w:r>
              <w:rPr>
                <w:rFonts w:cs="Arial"/>
                <w:sz w:val="16"/>
                <w:szCs w:val="16"/>
              </w:rPr>
              <w:t>2019-09</w:t>
            </w:r>
          </w:p>
        </w:tc>
        <w:tc>
          <w:tcPr>
            <w:tcW w:w="800" w:type="dxa"/>
            <w:shd w:val="solid" w:color="FFFFFF" w:fill="auto"/>
          </w:tcPr>
          <w:p w14:paraId="4B554FE7" w14:textId="77777777" w:rsidR="00CA04FE" w:rsidRPr="00B2339F" w:rsidRDefault="00CA04FE" w:rsidP="00D62DBA">
            <w:pPr>
              <w:pStyle w:val="TAL"/>
              <w:rPr>
                <w:rFonts w:cs="Arial"/>
                <w:sz w:val="16"/>
                <w:szCs w:val="16"/>
                <w:lang w:eastAsia="en-US"/>
              </w:rPr>
            </w:pPr>
            <w:r>
              <w:rPr>
                <w:rFonts w:cs="Arial"/>
                <w:sz w:val="16"/>
                <w:szCs w:val="16"/>
                <w:lang w:eastAsia="en-US"/>
              </w:rPr>
              <w:t>RAN#85</w:t>
            </w:r>
          </w:p>
        </w:tc>
        <w:tc>
          <w:tcPr>
            <w:tcW w:w="952" w:type="dxa"/>
            <w:shd w:val="solid" w:color="FFFFFF" w:fill="auto"/>
          </w:tcPr>
          <w:p w14:paraId="22E71FD2" w14:textId="77777777" w:rsidR="00CA04FE" w:rsidRPr="00B2339F" w:rsidRDefault="00CA04FE" w:rsidP="00D62DBA">
            <w:pPr>
              <w:pStyle w:val="TAL"/>
              <w:rPr>
                <w:rFonts w:cs="Arial"/>
                <w:sz w:val="16"/>
                <w:szCs w:val="16"/>
                <w:lang w:eastAsia="en-US"/>
              </w:rPr>
            </w:pPr>
            <w:r w:rsidRPr="00CA04FE">
              <w:rPr>
                <w:rFonts w:cs="Arial"/>
                <w:sz w:val="16"/>
                <w:szCs w:val="16"/>
                <w:lang w:eastAsia="en-US"/>
              </w:rPr>
              <w:t>RP-192056</w:t>
            </w:r>
          </w:p>
        </w:tc>
        <w:tc>
          <w:tcPr>
            <w:tcW w:w="567" w:type="dxa"/>
            <w:shd w:val="solid" w:color="FFFFFF" w:fill="auto"/>
          </w:tcPr>
          <w:p w14:paraId="17BC7908" w14:textId="77777777" w:rsidR="00CA04FE" w:rsidRPr="00B2339F" w:rsidRDefault="00CA04FE" w:rsidP="00D62DBA">
            <w:pPr>
              <w:pStyle w:val="TAL"/>
              <w:rPr>
                <w:rFonts w:cs="Arial"/>
                <w:sz w:val="16"/>
                <w:szCs w:val="16"/>
                <w:lang w:eastAsia="en-US"/>
              </w:rPr>
            </w:pPr>
            <w:r>
              <w:rPr>
                <w:rFonts w:cs="Arial"/>
                <w:sz w:val="16"/>
                <w:szCs w:val="16"/>
                <w:lang w:eastAsia="en-US"/>
              </w:rPr>
              <w:t>0080</w:t>
            </w:r>
          </w:p>
        </w:tc>
        <w:tc>
          <w:tcPr>
            <w:tcW w:w="287" w:type="dxa"/>
            <w:shd w:val="solid" w:color="FFFFFF" w:fill="auto"/>
          </w:tcPr>
          <w:p w14:paraId="347BF529" w14:textId="77777777" w:rsidR="00CA04FE" w:rsidRPr="00B2339F" w:rsidRDefault="00CA04FE" w:rsidP="00D62DBA">
            <w:pPr>
              <w:pStyle w:val="TAL"/>
              <w:rPr>
                <w:rFonts w:cs="Arial"/>
                <w:sz w:val="16"/>
                <w:szCs w:val="16"/>
                <w:lang w:eastAsia="en-US"/>
              </w:rPr>
            </w:pPr>
          </w:p>
        </w:tc>
        <w:tc>
          <w:tcPr>
            <w:tcW w:w="422" w:type="dxa"/>
            <w:shd w:val="solid" w:color="FFFFFF" w:fill="auto"/>
          </w:tcPr>
          <w:p w14:paraId="1278E3CA" w14:textId="77777777" w:rsidR="00CA04FE" w:rsidRPr="00B2339F" w:rsidRDefault="00CA04FE" w:rsidP="00D62DBA">
            <w:pPr>
              <w:pStyle w:val="TAL"/>
              <w:rPr>
                <w:rFonts w:cs="Arial"/>
                <w:sz w:val="16"/>
                <w:szCs w:val="16"/>
              </w:rPr>
            </w:pPr>
            <w:r>
              <w:rPr>
                <w:rFonts w:cs="Arial"/>
                <w:sz w:val="16"/>
                <w:szCs w:val="16"/>
              </w:rPr>
              <w:t>F</w:t>
            </w:r>
          </w:p>
        </w:tc>
        <w:tc>
          <w:tcPr>
            <w:tcW w:w="3969" w:type="dxa"/>
            <w:shd w:val="solid" w:color="FFFFFF" w:fill="auto"/>
          </w:tcPr>
          <w:p w14:paraId="42C77135" w14:textId="77777777" w:rsidR="00CA04FE" w:rsidRPr="00B2339F" w:rsidRDefault="00CA04FE" w:rsidP="00D62DBA">
            <w:pPr>
              <w:pStyle w:val="TAL"/>
              <w:rPr>
                <w:rFonts w:cs="Arial"/>
                <w:sz w:val="16"/>
                <w:szCs w:val="16"/>
                <w:lang w:eastAsia="en-US"/>
              </w:rPr>
            </w:pPr>
            <w:r w:rsidRPr="00CA04FE">
              <w:rPr>
                <w:rFonts w:cs="Arial"/>
                <w:sz w:val="16"/>
                <w:szCs w:val="16"/>
                <w:lang w:eastAsia="en-US"/>
              </w:rPr>
              <w:t>CR to TS 36.113: correction of Rx exclusion band into equation-based approach, Rel 15</w:t>
            </w:r>
          </w:p>
        </w:tc>
        <w:tc>
          <w:tcPr>
            <w:tcW w:w="708" w:type="dxa"/>
            <w:shd w:val="solid" w:color="FFFFFF" w:fill="auto"/>
          </w:tcPr>
          <w:p w14:paraId="784EDA43" w14:textId="77777777" w:rsidR="00CA04FE" w:rsidRPr="00B2339F" w:rsidRDefault="00CA04FE" w:rsidP="00D62DBA">
            <w:pPr>
              <w:pStyle w:val="TAL"/>
              <w:rPr>
                <w:rFonts w:cs="Arial"/>
                <w:sz w:val="16"/>
                <w:szCs w:val="16"/>
                <w:lang w:eastAsia="en-US"/>
              </w:rPr>
            </w:pPr>
            <w:r>
              <w:rPr>
                <w:rFonts w:cs="Arial"/>
                <w:sz w:val="16"/>
                <w:szCs w:val="16"/>
                <w:lang w:eastAsia="en-US"/>
              </w:rPr>
              <w:t>15.4</w:t>
            </w:r>
            <w:r w:rsidRPr="00B2339F">
              <w:rPr>
                <w:rFonts w:cs="Arial"/>
                <w:sz w:val="16"/>
                <w:szCs w:val="16"/>
                <w:lang w:eastAsia="en-US"/>
              </w:rPr>
              <w:t>.0</w:t>
            </w:r>
          </w:p>
        </w:tc>
      </w:tr>
      <w:tr w:rsidR="009A4E5E" w:rsidRPr="00B2339F" w14:paraId="5100BCA6" w14:textId="77777777" w:rsidTr="00D62DBA">
        <w:tc>
          <w:tcPr>
            <w:tcW w:w="800" w:type="dxa"/>
            <w:shd w:val="solid" w:color="FFFFFF" w:fill="auto"/>
          </w:tcPr>
          <w:p w14:paraId="49E00616" w14:textId="3009EE72" w:rsidR="009A4E5E" w:rsidRDefault="009A4E5E" w:rsidP="00D62DBA">
            <w:pPr>
              <w:pStyle w:val="TAL"/>
              <w:rPr>
                <w:rFonts w:cs="Arial"/>
                <w:sz w:val="16"/>
                <w:szCs w:val="16"/>
              </w:rPr>
            </w:pPr>
            <w:r>
              <w:rPr>
                <w:rFonts w:cs="Arial"/>
                <w:sz w:val="16"/>
                <w:szCs w:val="16"/>
              </w:rPr>
              <w:lastRenderedPageBreak/>
              <w:t>2023-03</w:t>
            </w:r>
          </w:p>
        </w:tc>
        <w:tc>
          <w:tcPr>
            <w:tcW w:w="800" w:type="dxa"/>
            <w:shd w:val="solid" w:color="FFFFFF" w:fill="auto"/>
          </w:tcPr>
          <w:p w14:paraId="32565BED" w14:textId="0360F491" w:rsidR="009A4E5E" w:rsidRDefault="009A4E5E" w:rsidP="00D62DBA">
            <w:pPr>
              <w:pStyle w:val="TAL"/>
              <w:rPr>
                <w:rFonts w:cs="Arial"/>
                <w:sz w:val="16"/>
                <w:szCs w:val="16"/>
                <w:lang w:eastAsia="en-US"/>
              </w:rPr>
            </w:pPr>
            <w:r>
              <w:rPr>
                <w:rFonts w:cs="Arial"/>
                <w:sz w:val="16"/>
                <w:szCs w:val="16"/>
                <w:lang w:eastAsia="en-US"/>
              </w:rPr>
              <w:t>RAN#99</w:t>
            </w:r>
          </w:p>
        </w:tc>
        <w:tc>
          <w:tcPr>
            <w:tcW w:w="952" w:type="dxa"/>
            <w:shd w:val="solid" w:color="FFFFFF" w:fill="auto"/>
          </w:tcPr>
          <w:p w14:paraId="36115616" w14:textId="09F070FB" w:rsidR="009A4E5E" w:rsidRPr="00CA04FE" w:rsidRDefault="009A4E5E" w:rsidP="00D62DBA">
            <w:pPr>
              <w:pStyle w:val="TAL"/>
              <w:rPr>
                <w:rFonts w:cs="Arial"/>
                <w:sz w:val="16"/>
                <w:szCs w:val="16"/>
                <w:lang w:eastAsia="en-US"/>
              </w:rPr>
            </w:pPr>
            <w:r w:rsidRPr="009A4E5E">
              <w:rPr>
                <w:rFonts w:cs="Arial"/>
                <w:sz w:val="16"/>
                <w:szCs w:val="16"/>
                <w:lang w:eastAsia="en-US"/>
              </w:rPr>
              <w:t>RP-230505</w:t>
            </w:r>
          </w:p>
        </w:tc>
        <w:tc>
          <w:tcPr>
            <w:tcW w:w="567" w:type="dxa"/>
            <w:shd w:val="solid" w:color="FFFFFF" w:fill="auto"/>
          </w:tcPr>
          <w:p w14:paraId="52204C4E" w14:textId="7CD1B353" w:rsidR="009A4E5E" w:rsidRDefault="009A4E5E" w:rsidP="00D62DBA">
            <w:pPr>
              <w:pStyle w:val="TAL"/>
              <w:rPr>
                <w:rFonts w:cs="Arial"/>
                <w:sz w:val="16"/>
                <w:szCs w:val="16"/>
                <w:lang w:eastAsia="en-US"/>
              </w:rPr>
            </w:pPr>
            <w:r w:rsidRPr="009A4E5E">
              <w:rPr>
                <w:rFonts w:cs="Arial"/>
                <w:sz w:val="16"/>
                <w:szCs w:val="16"/>
                <w:lang w:eastAsia="en-US"/>
              </w:rPr>
              <w:t>0087</w:t>
            </w:r>
          </w:p>
        </w:tc>
        <w:tc>
          <w:tcPr>
            <w:tcW w:w="287" w:type="dxa"/>
            <w:shd w:val="solid" w:color="FFFFFF" w:fill="auto"/>
          </w:tcPr>
          <w:p w14:paraId="3C1C1CA9" w14:textId="77777777" w:rsidR="009A4E5E" w:rsidRPr="00B2339F" w:rsidRDefault="009A4E5E" w:rsidP="00D62DBA">
            <w:pPr>
              <w:pStyle w:val="TAL"/>
              <w:rPr>
                <w:rFonts w:cs="Arial"/>
                <w:sz w:val="16"/>
                <w:szCs w:val="16"/>
                <w:lang w:eastAsia="en-US"/>
              </w:rPr>
            </w:pPr>
          </w:p>
        </w:tc>
        <w:tc>
          <w:tcPr>
            <w:tcW w:w="422" w:type="dxa"/>
            <w:shd w:val="solid" w:color="FFFFFF" w:fill="auto"/>
          </w:tcPr>
          <w:p w14:paraId="1D844E72" w14:textId="3439F4B0" w:rsidR="009A4E5E" w:rsidRDefault="009A4E5E" w:rsidP="00D62DBA">
            <w:pPr>
              <w:pStyle w:val="TAL"/>
              <w:rPr>
                <w:rFonts w:cs="Arial"/>
                <w:sz w:val="16"/>
                <w:szCs w:val="16"/>
              </w:rPr>
            </w:pPr>
            <w:r>
              <w:rPr>
                <w:rFonts w:cs="Arial"/>
                <w:sz w:val="16"/>
                <w:szCs w:val="16"/>
              </w:rPr>
              <w:t>F</w:t>
            </w:r>
          </w:p>
        </w:tc>
        <w:tc>
          <w:tcPr>
            <w:tcW w:w="3969" w:type="dxa"/>
            <w:shd w:val="solid" w:color="FFFFFF" w:fill="auto"/>
          </w:tcPr>
          <w:p w14:paraId="77C23717" w14:textId="498B9E9C" w:rsidR="009A4E5E" w:rsidRPr="00CA04FE" w:rsidRDefault="009A4E5E" w:rsidP="00D62DBA">
            <w:pPr>
              <w:pStyle w:val="TAL"/>
              <w:rPr>
                <w:rFonts w:cs="Arial"/>
                <w:sz w:val="16"/>
                <w:szCs w:val="16"/>
                <w:lang w:eastAsia="en-US"/>
              </w:rPr>
            </w:pPr>
            <w:r w:rsidRPr="009A4E5E">
              <w:rPr>
                <w:rFonts w:cs="Arial"/>
                <w:sz w:val="16"/>
                <w:szCs w:val="16"/>
                <w:lang w:eastAsia="en-US"/>
              </w:rPr>
              <w:t>TS 36.113: Corrections in clause 2 References and clause 9 Immunity</w:t>
            </w:r>
          </w:p>
        </w:tc>
        <w:tc>
          <w:tcPr>
            <w:tcW w:w="708" w:type="dxa"/>
            <w:shd w:val="solid" w:color="FFFFFF" w:fill="auto"/>
          </w:tcPr>
          <w:p w14:paraId="70C858BA" w14:textId="3A564B3B" w:rsidR="009A4E5E" w:rsidRDefault="009A4E5E" w:rsidP="00D62DBA">
            <w:pPr>
              <w:pStyle w:val="TAL"/>
              <w:rPr>
                <w:rFonts w:cs="Arial"/>
                <w:sz w:val="16"/>
                <w:szCs w:val="16"/>
                <w:lang w:eastAsia="en-US"/>
              </w:rPr>
            </w:pPr>
            <w:r>
              <w:rPr>
                <w:rFonts w:cs="Arial"/>
                <w:sz w:val="16"/>
                <w:szCs w:val="16"/>
                <w:lang w:eastAsia="en-US"/>
              </w:rPr>
              <w:t>15.5.0</w:t>
            </w:r>
          </w:p>
        </w:tc>
      </w:tr>
    </w:tbl>
    <w:p w14:paraId="3127EE9F" w14:textId="77777777"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575C2" w14:textId="77777777" w:rsidR="00733AEB" w:rsidRDefault="00733AEB">
      <w:r>
        <w:separator/>
      </w:r>
    </w:p>
  </w:endnote>
  <w:endnote w:type="continuationSeparator" w:id="0">
    <w:p w14:paraId="0C0D669E" w14:textId="77777777" w:rsidR="00733AEB" w:rsidRDefault="0073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D52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A5F9" w14:textId="77777777" w:rsidR="00733AEB" w:rsidRDefault="00733AEB">
      <w:r>
        <w:separator/>
      </w:r>
    </w:p>
  </w:footnote>
  <w:footnote w:type="continuationSeparator" w:id="0">
    <w:p w14:paraId="74089692" w14:textId="77777777" w:rsidR="00733AEB" w:rsidRDefault="0073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02F" w14:textId="74DB9E75"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880EA9">
      <w:t>3GPP TS 36.113 V15.5.0 (2023-03)</w:t>
    </w:r>
    <w:r>
      <w:fldChar w:fldCharType="end"/>
    </w:r>
  </w:p>
  <w:p w14:paraId="3DAD574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3DF9D6FF" w14:textId="41E685AA" w:rsidR="009761AF" w:rsidRDefault="009761AF">
    <w:pPr>
      <w:pStyle w:val="Header"/>
      <w:framePr w:wrap="auto" w:vAnchor="text" w:hAnchor="margin" w:y="1"/>
      <w:widowControl/>
    </w:pPr>
    <w:r>
      <w:fldChar w:fldCharType="begin"/>
    </w:r>
    <w:r>
      <w:instrText xml:space="preserve"> STYLEREF ZGSM </w:instrText>
    </w:r>
    <w:r>
      <w:fldChar w:fldCharType="separate"/>
    </w:r>
    <w:r w:rsidR="00880EA9">
      <w:t>Release 15</w:t>
    </w:r>
    <w:r>
      <w:fldChar w:fldCharType="end"/>
    </w:r>
  </w:p>
  <w:p w14:paraId="34B9C1D0"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6617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232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640681">
    <w:abstractNumId w:val="2"/>
  </w:num>
  <w:num w:numId="4" w16cid:durableId="196163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947B9"/>
    <w:rsid w:val="00095016"/>
    <w:rsid w:val="00095445"/>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4B92"/>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E2614"/>
    <w:rsid w:val="00411C64"/>
    <w:rsid w:val="004201C2"/>
    <w:rsid w:val="004350C3"/>
    <w:rsid w:val="00441D42"/>
    <w:rsid w:val="00464E30"/>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73904"/>
    <w:rsid w:val="00582160"/>
    <w:rsid w:val="0059064A"/>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3AEB"/>
    <w:rsid w:val="0073525E"/>
    <w:rsid w:val="00793448"/>
    <w:rsid w:val="007934B9"/>
    <w:rsid w:val="007A11B8"/>
    <w:rsid w:val="007A14AE"/>
    <w:rsid w:val="007B02C8"/>
    <w:rsid w:val="007C0A50"/>
    <w:rsid w:val="007D26DA"/>
    <w:rsid w:val="007D4F54"/>
    <w:rsid w:val="007E30F3"/>
    <w:rsid w:val="007E7414"/>
    <w:rsid w:val="007F30AE"/>
    <w:rsid w:val="008067C1"/>
    <w:rsid w:val="00807563"/>
    <w:rsid w:val="00855BC1"/>
    <w:rsid w:val="00860616"/>
    <w:rsid w:val="00880EA9"/>
    <w:rsid w:val="008947EE"/>
    <w:rsid w:val="008A064A"/>
    <w:rsid w:val="008A4084"/>
    <w:rsid w:val="008B7321"/>
    <w:rsid w:val="008C5578"/>
    <w:rsid w:val="008D23F8"/>
    <w:rsid w:val="0090278C"/>
    <w:rsid w:val="009061E2"/>
    <w:rsid w:val="00912C58"/>
    <w:rsid w:val="00913F45"/>
    <w:rsid w:val="00927208"/>
    <w:rsid w:val="00931FC3"/>
    <w:rsid w:val="00944C08"/>
    <w:rsid w:val="00952BC9"/>
    <w:rsid w:val="00973B6B"/>
    <w:rsid w:val="009761AF"/>
    <w:rsid w:val="00997B1C"/>
    <w:rsid w:val="009A4E5E"/>
    <w:rsid w:val="009C2645"/>
    <w:rsid w:val="009D416D"/>
    <w:rsid w:val="009D7E40"/>
    <w:rsid w:val="009E00B3"/>
    <w:rsid w:val="009E5DB3"/>
    <w:rsid w:val="009F6373"/>
    <w:rsid w:val="00A0229F"/>
    <w:rsid w:val="00A07341"/>
    <w:rsid w:val="00A24AC7"/>
    <w:rsid w:val="00A26957"/>
    <w:rsid w:val="00A37AF8"/>
    <w:rsid w:val="00A436CA"/>
    <w:rsid w:val="00A5084A"/>
    <w:rsid w:val="00A6060B"/>
    <w:rsid w:val="00A65800"/>
    <w:rsid w:val="00A668D8"/>
    <w:rsid w:val="00A855AD"/>
    <w:rsid w:val="00A85DCE"/>
    <w:rsid w:val="00AB4FE7"/>
    <w:rsid w:val="00AC2718"/>
    <w:rsid w:val="00B021CE"/>
    <w:rsid w:val="00B23108"/>
    <w:rsid w:val="00B2339F"/>
    <w:rsid w:val="00B665A0"/>
    <w:rsid w:val="00B70284"/>
    <w:rsid w:val="00B72375"/>
    <w:rsid w:val="00BB72F3"/>
    <w:rsid w:val="00BC20B5"/>
    <w:rsid w:val="00BD5943"/>
    <w:rsid w:val="00BE535E"/>
    <w:rsid w:val="00C01F7E"/>
    <w:rsid w:val="00C107A7"/>
    <w:rsid w:val="00C128F8"/>
    <w:rsid w:val="00C14D30"/>
    <w:rsid w:val="00C253FE"/>
    <w:rsid w:val="00C270E2"/>
    <w:rsid w:val="00C32F26"/>
    <w:rsid w:val="00C5244B"/>
    <w:rsid w:val="00C87335"/>
    <w:rsid w:val="00C9094C"/>
    <w:rsid w:val="00C93454"/>
    <w:rsid w:val="00C9607B"/>
    <w:rsid w:val="00C964E7"/>
    <w:rsid w:val="00CA04FE"/>
    <w:rsid w:val="00CC0230"/>
    <w:rsid w:val="00CC7B1B"/>
    <w:rsid w:val="00CD294F"/>
    <w:rsid w:val="00CD4EE1"/>
    <w:rsid w:val="00D0600F"/>
    <w:rsid w:val="00D41C8E"/>
    <w:rsid w:val="00D61E04"/>
    <w:rsid w:val="00D62DBA"/>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A780F"/>
  <w15:chartTrackingRefBased/>
  <w15:docId w15:val="{69842274-BA43-48FA-87B5-B2B57896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E5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A4E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A4E5E"/>
    <w:pPr>
      <w:pBdr>
        <w:top w:val="none" w:sz="0" w:space="0" w:color="auto"/>
      </w:pBdr>
      <w:spacing w:before="180"/>
      <w:outlineLvl w:val="1"/>
    </w:pPr>
    <w:rPr>
      <w:sz w:val="32"/>
    </w:rPr>
  </w:style>
  <w:style w:type="paragraph" w:styleId="Heading3">
    <w:name w:val="heading 3"/>
    <w:basedOn w:val="Heading2"/>
    <w:next w:val="Normal"/>
    <w:qFormat/>
    <w:rsid w:val="009A4E5E"/>
    <w:pPr>
      <w:spacing w:before="120"/>
      <w:outlineLvl w:val="2"/>
    </w:pPr>
    <w:rPr>
      <w:sz w:val="28"/>
    </w:rPr>
  </w:style>
  <w:style w:type="paragraph" w:styleId="Heading4">
    <w:name w:val="heading 4"/>
    <w:basedOn w:val="Heading3"/>
    <w:next w:val="Normal"/>
    <w:qFormat/>
    <w:rsid w:val="009A4E5E"/>
    <w:pPr>
      <w:ind w:left="1418" w:hanging="1418"/>
      <w:outlineLvl w:val="3"/>
    </w:pPr>
    <w:rPr>
      <w:sz w:val="24"/>
    </w:rPr>
  </w:style>
  <w:style w:type="paragraph" w:styleId="Heading5">
    <w:name w:val="heading 5"/>
    <w:basedOn w:val="Heading4"/>
    <w:next w:val="Normal"/>
    <w:qFormat/>
    <w:rsid w:val="009A4E5E"/>
    <w:pPr>
      <w:ind w:left="1701" w:hanging="1701"/>
      <w:outlineLvl w:val="4"/>
    </w:pPr>
    <w:rPr>
      <w:sz w:val="22"/>
    </w:rPr>
  </w:style>
  <w:style w:type="paragraph" w:styleId="Heading6">
    <w:name w:val="heading 6"/>
    <w:basedOn w:val="H6"/>
    <w:next w:val="Normal"/>
    <w:qFormat/>
    <w:rsid w:val="009A4E5E"/>
    <w:pPr>
      <w:outlineLvl w:val="5"/>
    </w:pPr>
  </w:style>
  <w:style w:type="paragraph" w:styleId="Heading7">
    <w:name w:val="heading 7"/>
    <w:basedOn w:val="H6"/>
    <w:next w:val="Normal"/>
    <w:qFormat/>
    <w:rsid w:val="009A4E5E"/>
    <w:pPr>
      <w:outlineLvl w:val="6"/>
    </w:pPr>
  </w:style>
  <w:style w:type="paragraph" w:styleId="Heading8">
    <w:name w:val="heading 8"/>
    <w:basedOn w:val="Heading1"/>
    <w:next w:val="Normal"/>
    <w:qFormat/>
    <w:rsid w:val="009A4E5E"/>
    <w:pPr>
      <w:ind w:left="0" w:firstLine="0"/>
      <w:outlineLvl w:val="7"/>
    </w:pPr>
  </w:style>
  <w:style w:type="paragraph" w:styleId="Heading9">
    <w:name w:val="heading 9"/>
    <w:basedOn w:val="Heading8"/>
    <w:next w:val="Normal"/>
    <w:qFormat/>
    <w:rsid w:val="009A4E5E"/>
    <w:pPr>
      <w:outlineLvl w:val="8"/>
    </w:pPr>
  </w:style>
  <w:style w:type="character" w:default="1" w:styleId="DefaultParagraphFont">
    <w:name w:val="Default Paragraph Font"/>
    <w:semiHidden/>
    <w:rsid w:val="009A4E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E5E"/>
  </w:style>
  <w:style w:type="paragraph" w:customStyle="1" w:styleId="H6">
    <w:name w:val="H6"/>
    <w:basedOn w:val="Heading5"/>
    <w:next w:val="Normal"/>
    <w:rsid w:val="009A4E5E"/>
    <w:pPr>
      <w:ind w:left="1985" w:hanging="1985"/>
      <w:outlineLvl w:val="9"/>
    </w:pPr>
    <w:rPr>
      <w:sz w:val="20"/>
    </w:rPr>
  </w:style>
  <w:style w:type="paragraph" w:styleId="TOC9">
    <w:name w:val="toc 9"/>
    <w:basedOn w:val="TOC8"/>
    <w:semiHidden/>
    <w:rsid w:val="009A4E5E"/>
    <w:pPr>
      <w:ind w:left="1418" w:hanging="1418"/>
    </w:pPr>
  </w:style>
  <w:style w:type="paragraph" w:styleId="TOC8">
    <w:name w:val="toc 8"/>
    <w:basedOn w:val="TOC1"/>
    <w:uiPriority w:val="39"/>
    <w:rsid w:val="009A4E5E"/>
    <w:pPr>
      <w:spacing w:before="180"/>
      <w:ind w:left="2693" w:hanging="2693"/>
    </w:pPr>
    <w:rPr>
      <w:b/>
    </w:rPr>
  </w:style>
  <w:style w:type="paragraph" w:styleId="TOC1">
    <w:name w:val="toc 1"/>
    <w:uiPriority w:val="39"/>
    <w:rsid w:val="009A4E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4E5E"/>
    <w:pPr>
      <w:keepLines/>
      <w:tabs>
        <w:tab w:val="center" w:pos="4536"/>
        <w:tab w:val="right" w:pos="9072"/>
      </w:tabs>
    </w:pPr>
    <w:rPr>
      <w:noProof/>
    </w:rPr>
  </w:style>
  <w:style w:type="character" w:customStyle="1" w:styleId="ZGSM">
    <w:name w:val="ZGSM"/>
    <w:rsid w:val="009A4E5E"/>
  </w:style>
  <w:style w:type="paragraph" w:styleId="Header">
    <w:name w:val="header"/>
    <w:aliases w:val="header odd,header,header odd1,header odd2,header odd3,header odd4,header odd5,header odd6"/>
    <w:rsid w:val="009A4E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4E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A4E5E"/>
    <w:pPr>
      <w:ind w:left="1701" w:hanging="1701"/>
    </w:pPr>
  </w:style>
  <w:style w:type="paragraph" w:styleId="TOC4">
    <w:name w:val="toc 4"/>
    <w:basedOn w:val="TOC3"/>
    <w:uiPriority w:val="39"/>
    <w:rsid w:val="009A4E5E"/>
    <w:pPr>
      <w:ind w:left="1418" w:hanging="1418"/>
    </w:pPr>
  </w:style>
  <w:style w:type="paragraph" w:styleId="TOC3">
    <w:name w:val="toc 3"/>
    <w:basedOn w:val="TOC2"/>
    <w:uiPriority w:val="39"/>
    <w:rsid w:val="009A4E5E"/>
    <w:pPr>
      <w:ind w:left="1134" w:hanging="1134"/>
    </w:pPr>
  </w:style>
  <w:style w:type="paragraph" w:styleId="TOC2">
    <w:name w:val="toc 2"/>
    <w:basedOn w:val="TOC1"/>
    <w:uiPriority w:val="39"/>
    <w:rsid w:val="009A4E5E"/>
    <w:pPr>
      <w:keepNext w:val="0"/>
      <w:spacing w:before="0"/>
      <w:ind w:left="851" w:hanging="851"/>
    </w:pPr>
    <w:rPr>
      <w:sz w:val="20"/>
    </w:rPr>
  </w:style>
  <w:style w:type="paragraph" w:styleId="Index1">
    <w:name w:val="index 1"/>
    <w:basedOn w:val="Normal"/>
    <w:semiHidden/>
    <w:rsid w:val="009A4E5E"/>
    <w:pPr>
      <w:keepLines/>
      <w:spacing w:after="0"/>
    </w:pPr>
  </w:style>
  <w:style w:type="paragraph" w:styleId="Index2">
    <w:name w:val="index 2"/>
    <w:basedOn w:val="Index1"/>
    <w:semiHidden/>
    <w:rsid w:val="009A4E5E"/>
    <w:pPr>
      <w:ind w:left="284"/>
    </w:pPr>
  </w:style>
  <w:style w:type="paragraph" w:customStyle="1" w:styleId="TT">
    <w:name w:val="TT"/>
    <w:basedOn w:val="Heading1"/>
    <w:next w:val="Normal"/>
    <w:rsid w:val="009A4E5E"/>
    <w:pPr>
      <w:outlineLvl w:val="9"/>
    </w:pPr>
  </w:style>
  <w:style w:type="paragraph" w:styleId="Footer">
    <w:name w:val="footer"/>
    <w:basedOn w:val="Header"/>
    <w:rsid w:val="009A4E5E"/>
    <w:pPr>
      <w:jc w:val="center"/>
    </w:pPr>
    <w:rPr>
      <w:i/>
    </w:rPr>
  </w:style>
  <w:style w:type="character" w:styleId="FootnoteReference">
    <w:name w:val="footnote reference"/>
    <w:basedOn w:val="DefaultParagraphFont"/>
    <w:semiHidden/>
    <w:rsid w:val="009A4E5E"/>
    <w:rPr>
      <w:b/>
      <w:position w:val="6"/>
      <w:sz w:val="16"/>
    </w:rPr>
  </w:style>
  <w:style w:type="paragraph" w:styleId="FootnoteText">
    <w:name w:val="footnote text"/>
    <w:basedOn w:val="Normal"/>
    <w:semiHidden/>
    <w:rsid w:val="009A4E5E"/>
    <w:pPr>
      <w:keepLines/>
      <w:spacing w:after="0"/>
      <w:ind w:left="454" w:hanging="454"/>
    </w:pPr>
    <w:rPr>
      <w:sz w:val="16"/>
    </w:rPr>
  </w:style>
  <w:style w:type="paragraph" w:customStyle="1" w:styleId="NF">
    <w:name w:val="NF"/>
    <w:basedOn w:val="NO"/>
    <w:rsid w:val="009A4E5E"/>
    <w:pPr>
      <w:keepNext/>
      <w:spacing w:after="0"/>
    </w:pPr>
    <w:rPr>
      <w:rFonts w:ascii="Arial" w:hAnsi="Arial"/>
      <w:sz w:val="18"/>
    </w:rPr>
  </w:style>
  <w:style w:type="paragraph" w:customStyle="1" w:styleId="NO">
    <w:name w:val="NO"/>
    <w:basedOn w:val="Normal"/>
    <w:rsid w:val="009A4E5E"/>
    <w:pPr>
      <w:keepLines/>
      <w:ind w:left="1135" w:hanging="851"/>
    </w:pPr>
  </w:style>
  <w:style w:type="paragraph" w:customStyle="1" w:styleId="PL">
    <w:name w:val="PL"/>
    <w:rsid w:val="009A4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4E5E"/>
    <w:pPr>
      <w:jc w:val="right"/>
    </w:pPr>
  </w:style>
  <w:style w:type="paragraph" w:customStyle="1" w:styleId="TAL">
    <w:name w:val="TAL"/>
    <w:basedOn w:val="Normal"/>
    <w:link w:val="TALChar"/>
    <w:rsid w:val="009A4E5E"/>
    <w:pPr>
      <w:keepNext/>
      <w:keepLines/>
      <w:spacing w:after="0"/>
    </w:pPr>
    <w:rPr>
      <w:rFonts w:ascii="Arial" w:hAnsi="Arial"/>
      <w:sz w:val="18"/>
    </w:rPr>
  </w:style>
  <w:style w:type="paragraph" w:styleId="ListNumber2">
    <w:name w:val="List Number 2"/>
    <w:basedOn w:val="ListNumber"/>
    <w:rsid w:val="009A4E5E"/>
    <w:pPr>
      <w:ind w:left="851"/>
    </w:pPr>
  </w:style>
  <w:style w:type="paragraph" w:styleId="ListNumber">
    <w:name w:val="List Number"/>
    <w:basedOn w:val="List"/>
    <w:rsid w:val="009A4E5E"/>
  </w:style>
  <w:style w:type="paragraph" w:styleId="List">
    <w:name w:val="List"/>
    <w:basedOn w:val="Normal"/>
    <w:rsid w:val="009A4E5E"/>
    <w:pPr>
      <w:ind w:left="568" w:hanging="284"/>
    </w:pPr>
  </w:style>
  <w:style w:type="paragraph" w:customStyle="1" w:styleId="TAH">
    <w:name w:val="TAH"/>
    <w:basedOn w:val="TAC"/>
    <w:link w:val="TAHCar"/>
    <w:rsid w:val="009A4E5E"/>
    <w:rPr>
      <w:b/>
    </w:rPr>
  </w:style>
  <w:style w:type="paragraph" w:customStyle="1" w:styleId="TAC">
    <w:name w:val="TAC"/>
    <w:basedOn w:val="TAL"/>
    <w:link w:val="TACChar"/>
    <w:rsid w:val="009A4E5E"/>
    <w:pPr>
      <w:jc w:val="center"/>
    </w:pPr>
  </w:style>
  <w:style w:type="paragraph" w:customStyle="1" w:styleId="LD">
    <w:name w:val="LD"/>
    <w:rsid w:val="009A4E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A4E5E"/>
    <w:pPr>
      <w:keepLines/>
      <w:ind w:left="1702" w:hanging="1418"/>
    </w:pPr>
  </w:style>
  <w:style w:type="paragraph" w:customStyle="1" w:styleId="FP">
    <w:name w:val="FP"/>
    <w:basedOn w:val="Normal"/>
    <w:rsid w:val="009A4E5E"/>
    <w:pPr>
      <w:spacing w:after="0"/>
    </w:pPr>
  </w:style>
  <w:style w:type="paragraph" w:customStyle="1" w:styleId="NW">
    <w:name w:val="NW"/>
    <w:basedOn w:val="NO"/>
    <w:rsid w:val="009A4E5E"/>
    <w:pPr>
      <w:spacing w:after="0"/>
    </w:pPr>
  </w:style>
  <w:style w:type="paragraph" w:customStyle="1" w:styleId="EW">
    <w:name w:val="EW"/>
    <w:basedOn w:val="EX"/>
    <w:rsid w:val="009A4E5E"/>
    <w:pPr>
      <w:spacing w:after="0"/>
    </w:pPr>
  </w:style>
  <w:style w:type="paragraph" w:customStyle="1" w:styleId="B1">
    <w:name w:val="B1"/>
    <w:basedOn w:val="List"/>
    <w:link w:val="B1Char"/>
    <w:rsid w:val="009A4E5E"/>
  </w:style>
  <w:style w:type="paragraph" w:styleId="TOC6">
    <w:name w:val="toc 6"/>
    <w:basedOn w:val="TOC5"/>
    <w:next w:val="Normal"/>
    <w:semiHidden/>
    <w:rsid w:val="009A4E5E"/>
    <w:pPr>
      <w:ind w:left="1985" w:hanging="1985"/>
    </w:pPr>
  </w:style>
  <w:style w:type="paragraph" w:styleId="TOC7">
    <w:name w:val="toc 7"/>
    <w:basedOn w:val="TOC6"/>
    <w:next w:val="Normal"/>
    <w:semiHidden/>
    <w:rsid w:val="009A4E5E"/>
    <w:pPr>
      <w:ind w:left="2268" w:hanging="2268"/>
    </w:pPr>
  </w:style>
  <w:style w:type="paragraph" w:styleId="ListBullet2">
    <w:name w:val="List Bullet 2"/>
    <w:basedOn w:val="ListBullet"/>
    <w:rsid w:val="009A4E5E"/>
    <w:pPr>
      <w:ind w:left="851"/>
    </w:pPr>
  </w:style>
  <w:style w:type="paragraph" w:styleId="ListBullet">
    <w:name w:val="List Bullet"/>
    <w:basedOn w:val="List"/>
    <w:rsid w:val="009A4E5E"/>
  </w:style>
  <w:style w:type="paragraph" w:customStyle="1" w:styleId="EditorsNote">
    <w:name w:val="Editor's Note"/>
    <w:basedOn w:val="NO"/>
    <w:rsid w:val="009A4E5E"/>
    <w:rPr>
      <w:color w:val="FF0000"/>
    </w:rPr>
  </w:style>
  <w:style w:type="paragraph" w:customStyle="1" w:styleId="TH">
    <w:name w:val="TH"/>
    <w:basedOn w:val="Normal"/>
    <w:link w:val="THChar"/>
    <w:rsid w:val="009A4E5E"/>
    <w:pPr>
      <w:keepNext/>
      <w:keepLines/>
      <w:spacing w:before="60"/>
      <w:jc w:val="center"/>
    </w:pPr>
    <w:rPr>
      <w:rFonts w:ascii="Arial" w:hAnsi="Arial"/>
      <w:b/>
    </w:rPr>
  </w:style>
  <w:style w:type="paragraph" w:customStyle="1" w:styleId="ZA">
    <w:name w:val="ZA"/>
    <w:rsid w:val="009A4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4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4E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4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A4E5E"/>
    <w:pPr>
      <w:ind w:left="851" w:hanging="851"/>
    </w:pPr>
  </w:style>
  <w:style w:type="paragraph" w:customStyle="1" w:styleId="ZH">
    <w:name w:val="ZH"/>
    <w:rsid w:val="009A4E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A4E5E"/>
    <w:pPr>
      <w:keepNext w:val="0"/>
      <w:spacing w:before="0" w:after="240"/>
    </w:pPr>
  </w:style>
  <w:style w:type="paragraph" w:customStyle="1" w:styleId="ZG">
    <w:name w:val="ZG"/>
    <w:rsid w:val="009A4E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4E5E"/>
    <w:pPr>
      <w:ind w:left="1135"/>
    </w:pPr>
  </w:style>
  <w:style w:type="paragraph" w:styleId="List2">
    <w:name w:val="List 2"/>
    <w:basedOn w:val="List"/>
    <w:rsid w:val="009A4E5E"/>
    <w:pPr>
      <w:ind w:left="851"/>
    </w:pPr>
  </w:style>
  <w:style w:type="paragraph" w:styleId="List3">
    <w:name w:val="List 3"/>
    <w:basedOn w:val="List2"/>
    <w:rsid w:val="009A4E5E"/>
    <w:pPr>
      <w:ind w:left="1135"/>
    </w:pPr>
  </w:style>
  <w:style w:type="paragraph" w:styleId="List4">
    <w:name w:val="List 4"/>
    <w:basedOn w:val="List3"/>
    <w:rsid w:val="009A4E5E"/>
    <w:pPr>
      <w:ind w:left="1418"/>
    </w:pPr>
  </w:style>
  <w:style w:type="paragraph" w:styleId="List5">
    <w:name w:val="List 5"/>
    <w:basedOn w:val="List4"/>
    <w:rsid w:val="009A4E5E"/>
    <w:pPr>
      <w:ind w:left="1702"/>
    </w:pPr>
  </w:style>
  <w:style w:type="paragraph" w:styleId="ListBullet4">
    <w:name w:val="List Bullet 4"/>
    <w:basedOn w:val="ListBullet3"/>
    <w:rsid w:val="009A4E5E"/>
    <w:pPr>
      <w:ind w:left="1418"/>
    </w:pPr>
  </w:style>
  <w:style w:type="paragraph" w:styleId="ListBullet5">
    <w:name w:val="List Bullet 5"/>
    <w:basedOn w:val="ListBullet4"/>
    <w:rsid w:val="009A4E5E"/>
    <w:pPr>
      <w:ind w:left="1702"/>
    </w:pPr>
  </w:style>
  <w:style w:type="paragraph" w:customStyle="1" w:styleId="B2">
    <w:name w:val="B2"/>
    <w:basedOn w:val="List2"/>
    <w:rsid w:val="009A4E5E"/>
  </w:style>
  <w:style w:type="paragraph" w:customStyle="1" w:styleId="B3">
    <w:name w:val="B3"/>
    <w:basedOn w:val="List3"/>
    <w:rsid w:val="009A4E5E"/>
  </w:style>
  <w:style w:type="paragraph" w:customStyle="1" w:styleId="B4">
    <w:name w:val="B4"/>
    <w:basedOn w:val="List4"/>
    <w:rsid w:val="009A4E5E"/>
  </w:style>
  <w:style w:type="paragraph" w:customStyle="1" w:styleId="B5">
    <w:name w:val="B5"/>
    <w:basedOn w:val="List5"/>
    <w:rsid w:val="009A4E5E"/>
  </w:style>
  <w:style w:type="paragraph" w:customStyle="1" w:styleId="ZTD">
    <w:name w:val="ZTD"/>
    <w:basedOn w:val="ZB"/>
    <w:rsid w:val="009A4E5E"/>
    <w:pPr>
      <w:framePr w:hRule="auto" w:wrap="notBeside" w:y="852"/>
    </w:pPr>
    <w:rPr>
      <w:i w:val="0"/>
      <w:sz w:val="40"/>
    </w:rPr>
  </w:style>
  <w:style w:type="paragraph" w:customStyle="1" w:styleId="ZV">
    <w:name w:val="ZV"/>
    <w:basedOn w:val="ZU"/>
    <w:rsid w:val="009A4E5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 w:type="paragraph" w:styleId="Revision">
    <w:name w:val="Revision"/>
    <w:hidden/>
    <w:uiPriority w:val="99"/>
    <w:semiHidden/>
    <w:rsid w:val="00CA04FE"/>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E0064-FD90-424F-8416-FE0C4F44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11820</Words>
  <Characters>67380</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15)</dc:subject>
  <dc:creator>MCC Support</dc:creator>
  <cp:keywords/>
  <dc:description/>
  <cp:lastModifiedBy>MCC</cp:lastModifiedBy>
  <cp:revision>6</cp:revision>
  <dcterms:created xsi:type="dcterms:W3CDTF">2023-04-05T16:19:00Z</dcterms:created>
  <dcterms:modified xsi:type="dcterms:W3CDTF">2023-04-05T16:35:00Z</dcterms:modified>
</cp:coreProperties>
</file>