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C03F8" w14:textId="7838A545"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D81C1B" w:rsidRPr="00760004">
        <w:rPr>
          <w:noProof w:val="0"/>
        </w:rPr>
        <w:t>6</w:t>
      </w:r>
      <w:r w:rsidRPr="00760004">
        <w:rPr>
          <w:noProof w:val="0"/>
        </w:rPr>
        <w:t>.</w:t>
      </w:r>
      <w:r w:rsidR="0083482E">
        <w:rPr>
          <w:noProof w:val="0"/>
        </w:rPr>
        <w:t>7</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0579D7">
        <w:rPr>
          <w:noProof w:val="0"/>
          <w:sz w:val="32"/>
        </w:rPr>
        <w:t>1</w:t>
      </w:r>
      <w:r w:rsidRPr="00760004">
        <w:rPr>
          <w:noProof w:val="0"/>
          <w:sz w:val="32"/>
        </w:rPr>
        <w:t>-</w:t>
      </w:r>
      <w:r w:rsidR="000579D7">
        <w:rPr>
          <w:noProof w:val="0"/>
          <w:sz w:val="32"/>
        </w:rPr>
        <w:t>0</w:t>
      </w:r>
      <w:r w:rsidR="0083482E">
        <w:rPr>
          <w:noProof w:val="0"/>
          <w:sz w:val="32"/>
        </w:rPr>
        <w:t>6</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10F6A9FF" w:rsidR="000A0C7C" w:rsidRPr="00760004" w:rsidRDefault="000A0C7C" w:rsidP="000A0C7C">
      <w:pPr>
        <w:pStyle w:val="ZT"/>
        <w:framePr w:wrap="notBeside"/>
        <w:rPr>
          <w:i/>
          <w:sz w:val="28"/>
        </w:rPr>
      </w:pPr>
      <w:r w:rsidRPr="00760004">
        <w:t>(</w:t>
      </w:r>
      <w:r w:rsidRPr="00760004">
        <w:rPr>
          <w:rStyle w:val="ZGSM"/>
        </w:rPr>
        <w:t>Release 1</w:t>
      </w:r>
      <w:r w:rsidR="00D81C1B" w:rsidRPr="00760004">
        <w:rPr>
          <w:rStyle w:val="ZGSM"/>
        </w:rPr>
        <w:t>6</w:t>
      </w:r>
      <w:r w:rsidRPr="00760004">
        <w:t>)</w:t>
      </w:r>
    </w:p>
    <w:bookmarkEnd w:id="0"/>
    <w:p w14:paraId="38FD8303" w14:textId="77777777" w:rsidR="003443CA" w:rsidRPr="00760004" w:rsidRDefault="003443CA" w:rsidP="003443CA">
      <w:pPr>
        <w:pStyle w:val="ZU"/>
        <w:framePr w:h="2641" w:hRule="exact" w:wrap="notBeside"/>
        <w:tabs>
          <w:tab w:val="right" w:pos="10206"/>
        </w:tabs>
        <w:jc w:val="left"/>
        <w:rPr>
          <w:noProof w:val="0"/>
          <w:color w:val="0000FF"/>
        </w:rPr>
      </w:pPr>
      <w:r w:rsidRPr="00760004">
        <w:rPr>
          <w:noProof w:val="0"/>
          <w:color w:val="0000FF"/>
        </w:rPr>
        <w:tab/>
      </w:r>
      <w:r w:rsidRPr="00760004">
        <w:rPr>
          <w:noProof w:val="0"/>
          <w:color w:val="0000FF"/>
        </w:rPr>
        <w:tab/>
      </w:r>
      <w:r w:rsidRPr="00760004">
        <w:rPr>
          <w:noProof w:val="0"/>
          <w:color w:val="0000FF"/>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760004">
        <w:rPr>
          <w:i/>
          <w:noProof w:val="0"/>
        </w:rPr>
        <w:t xml:space="preserve">  </w:t>
      </w:r>
      <w:r w:rsidRPr="00760004">
        <w:rPr>
          <w:i/>
          <w:lang w:eastAsia="en-GB"/>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760004">
        <w:rPr>
          <w:noProof w:val="0"/>
          <w:color w:val="0000FF"/>
        </w:rPr>
        <w:tab/>
      </w:r>
      <w:r w:rsidRPr="00760004">
        <w:rPr>
          <w:lang w:eastAsia="en-GB"/>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650 Route des Lucioles - Sophia Antipolis</w:t>
      </w:r>
    </w:p>
    <w:p w14:paraId="2B8F2B3F"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77777777"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15592D23"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0579D7">
        <w:rPr>
          <w:sz w:val="18"/>
        </w:rPr>
        <w:t>1</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514627C3" w14:textId="4D1A4C17" w:rsidR="00B45E5B" w:rsidRDefault="00B45E5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_Toc74851961 \h </w:instrText>
      </w:r>
      <w:r>
        <w:fldChar w:fldCharType="separate"/>
      </w:r>
      <w:r>
        <w:t>8</w:t>
      </w:r>
      <w:r>
        <w:fldChar w:fldCharType="end"/>
      </w:r>
    </w:p>
    <w:p w14:paraId="0B70495F" w14:textId="204AFF2D" w:rsidR="00B45E5B" w:rsidRDefault="00B45E5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_Toc74851962 \h </w:instrText>
      </w:r>
      <w:r>
        <w:fldChar w:fldCharType="separate"/>
      </w:r>
      <w:r>
        <w:t>8</w:t>
      </w:r>
      <w:r>
        <w:fldChar w:fldCharType="end"/>
      </w:r>
    </w:p>
    <w:p w14:paraId="6DBB79B5" w14:textId="3CD9DBD4" w:rsidR="00B45E5B" w:rsidRDefault="00B45E5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_Toc74851963 \h </w:instrText>
      </w:r>
      <w:r>
        <w:fldChar w:fldCharType="separate"/>
      </w:r>
      <w:r>
        <w:t>9</w:t>
      </w:r>
      <w:r>
        <w:fldChar w:fldCharType="end"/>
      </w:r>
    </w:p>
    <w:p w14:paraId="4C38F76F" w14:textId="55FD8F33" w:rsidR="00B45E5B" w:rsidRDefault="00B45E5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_Toc74851964 \h </w:instrText>
      </w:r>
      <w:r>
        <w:fldChar w:fldCharType="separate"/>
      </w:r>
      <w:r>
        <w:t>9</w:t>
      </w:r>
      <w:r>
        <w:fldChar w:fldCharType="end"/>
      </w:r>
    </w:p>
    <w:p w14:paraId="40793FB5" w14:textId="7CFDE426" w:rsidR="00B45E5B" w:rsidRDefault="00B45E5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_Toc74851965 \h </w:instrText>
      </w:r>
      <w:r>
        <w:fldChar w:fldCharType="separate"/>
      </w:r>
      <w:r>
        <w:t>11</w:t>
      </w:r>
      <w:r>
        <w:fldChar w:fldCharType="end"/>
      </w:r>
    </w:p>
    <w:p w14:paraId="068DC931" w14:textId="204877B2" w:rsidR="00B45E5B" w:rsidRDefault="00B45E5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_Toc74851966 \h </w:instrText>
      </w:r>
      <w:r>
        <w:fldChar w:fldCharType="separate"/>
      </w:r>
      <w:r>
        <w:t>11</w:t>
      </w:r>
      <w:r>
        <w:fldChar w:fldCharType="end"/>
      </w:r>
    </w:p>
    <w:p w14:paraId="086C0664" w14:textId="4261D426" w:rsidR="00B45E5B" w:rsidRDefault="00B45E5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_Toc74851967 \h </w:instrText>
      </w:r>
      <w:r>
        <w:fldChar w:fldCharType="separate"/>
      </w:r>
      <w:r>
        <w:t>11</w:t>
      </w:r>
      <w:r>
        <w:fldChar w:fldCharType="end"/>
      </w:r>
    </w:p>
    <w:p w14:paraId="333DD689" w14:textId="172F5746" w:rsidR="00B45E5B" w:rsidRDefault="00B45E5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_Toc74851968 \h </w:instrText>
      </w:r>
      <w:r>
        <w:fldChar w:fldCharType="separate"/>
      </w:r>
      <w:r>
        <w:t>11</w:t>
      </w:r>
      <w:r>
        <w:fldChar w:fldCharType="end"/>
      </w:r>
    </w:p>
    <w:p w14:paraId="665C260D" w14:textId="665775A3" w:rsidR="00B45E5B" w:rsidRDefault="00B45E5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_Toc74851969 \h </w:instrText>
      </w:r>
      <w:r>
        <w:fldChar w:fldCharType="separate"/>
      </w:r>
      <w:r>
        <w:t>12</w:t>
      </w:r>
      <w:r>
        <w:fldChar w:fldCharType="end"/>
      </w:r>
    </w:p>
    <w:p w14:paraId="782CAA38" w14:textId="728CE292" w:rsidR="00B45E5B" w:rsidRDefault="00B45E5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_Toc74851970 \h </w:instrText>
      </w:r>
      <w:r>
        <w:fldChar w:fldCharType="separate"/>
      </w:r>
      <w:r>
        <w:t>12</w:t>
      </w:r>
      <w:r>
        <w:fldChar w:fldCharType="end"/>
      </w:r>
    </w:p>
    <w:p w14:paraId="648B1CF4" w14:textId="436DB552" w:rsidR="00B45E5B" w:rsidRDefault="00B45E5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_Toc74851971 \h </w:instrText>
      </w:r>
      <w:r>
        <w:fldChar w:fldCharType="separate"/>
      </w:r>
      <w:r>
        <w:t>13</w:t>
      </w:r>
      <w:r>
        <w:fldChar w:fldCharType="end"/>
      </w:r>
    </w:p>
    <w:p w14:paraId="47E2AB29" w14:textId="75F2A1C9" w:rsidR="00B45E5B" w:rsidRDefault="00B45E5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_Toc74851972 \h </w:instrText>
      </w:r>
      <w:r>
        <w:fldChar w:fldCharType="separate"/>
      </w:r>
      <w:r>
        <w:t>14</w:t>
      </w:r>
      <w:r>
        <w:fldChar w:fldCharType="end"/>
      </w:r>
    </w:p>
    <w:p w14:paraId="5DCD1AA9" w14:textId="6A59F125" w:rsidR="00B45E5B" w:rsidRDefault="00B45E5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_Toc74851973 \h </w:instrText>
      </w:r>
      <w:r>
        <w:fldChar w:fldCharType="separate"/>
      </w:r>
      <w:r>
        <w:t>15</w:t>
      </w:r>
      <w:r>
        <w:fldChar w:fldCharType="end"/>
      </w:r>
    </w:p>
    <w:p w14:paraId="2084AC46" w14:textId="4E0EE279" w:rsidR="00B45E5B" w:rsidRDefault="00B45E5B">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_Toc74851974 \h </w:instrText>
      </w:r>
      <w:r>
        <w:fldChar w:fldCharType="separate"/>
      </w:r>
      <w:r>
        <w:t>15</w:t>
      </w:r>
      <w:r>
        <w:fldChar w:fldCharType="end"/>
      </w:r>
    </w:p>
    <w:p w14:paraId="1CD1BBF8" w14:textId="299C003C" w:rsidR="00B45E5B" w:rsidRDefault="00B45E5B">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_Toc74851975 \h </w:instrText>
      </w:r>
      <w:r>
        <w:fldChar w:fldCharType="separate"/>
      </w:r>
      <w:r>
        <w:t>15</w:t>
      </w:r>
      <w:r>
        <w:fldChar w:fldCharType="end"/>
      </w:r>
    </w:p>
    <w:p w14:paraId="3524D7F6" w14:textId="11FA22A1" w:rsidR="00B45E5B" w:rsidRDefault="00B45E5B">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Delivery type</w:t>
      </w:r>
      <w:r>
        <w:tab/>
      </w:r>
      <w:r>
        <w:fldChar w:fldCharType="begin" w:fldLock="1"/>
      </w:r>
      <w:r>
        <w:instrText xml:space="preserve"> PAGEREF _Toc74851976 \h </w:instrText>
      </w:r>
      <w:r>
        <w:fldChar w:fldCharType="separate"/>
      </w:r>
      <w:r>
        <w:t>15</w:t>
      </w:r>
      <w:r>
        <w:fldChar w:fldCharType="end"/>
      </w:r>
    </w:p>
    <w:p w14:paraId="617DBB0D" w14:textId="697FE8AB" w:rsidR="00B45E5B" w:rsidRDefault="00B45E5B">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_Toc74851977 \h </w:instrText>
      </w:r>
      <w:r>
        <w:fldChar w:fldCharType="separate"/>
      </w:r>
      <w:r>
        <w:t>15</w:t>
      </w:r>
      <w:r>
        <w:fldChar w:fldCharType="end"/>
      </w:r>
    </w:p>
    <w:p w14:paraId="2F7DD4E4" w14:textId="5E63E970" w:rsidR="00B45E5B" w:rsidRDefault="00B45E5B">
      <w:pPr>
        <w:pStyle w:val="TOC3"/>
        <w:rPr>
          <w:rFonts w:asciiTheme="minorHAnsi" w:eastAsiaTheme="minorEastAsia" w:hAnsiTheme="minorHAnsi" w:cstheme="minorBidi"/>
          <w:sz w:val="22"/>
          <w:szCs w:val="22"/>
          <w:lang w:eastAsia="en-GB"/>
        </w:rPr>
      </w:pPr>
      <w:r>
        <w:t>4.4.5</w:t>
      </w:r>
      <w:r>
        <w:rPr>
          <w:rFonts w:asciiTheme="minorHAnsi" w:eastAsiaTheme="minorEastAsia" w:hAnsiTheme="minorHAnsi" w:cstheme="minorBidi"/>
          <w:sz w:val="22"/>
          <w:szCs w:val="22"/>
          <w:lang w:eastAsia="en-GB"/>
        </w:rPr>
        <w:tab/>
      </w:r>
      <w:r>
        <w:t>LALS Triggering</w:t>
      </w:r>
      <w:r>
        <w:tab/>
      </w:r>
      <w:r>
        <w:fldChar w:fldCharType="begin" w:fldLock="1"/>
      </w:r>
      <w:r>
        <w:instrText xml:space="preserve"> PAGEREF _Toc74851978 \h </w:instrText>
      </w:r>
      <w:r>
        <w:fldChar w:fldCharType="separate"/>
      </w:r>
      <w:r>
        <w:t>15</w:t>
      </w:r>
      <w:r>
        <w:fldChar w:fldCharType="end"/>
      </w:r>
    </w:p>
    <w:p w14:paraId="095CE947" w14:textId="051E58BC" w:rsidR="00B45E5B" w:rsidRDefault="00B45E5B">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Roaming Interception</w:t>
      </w:r>
      <w:r>
        <w:tab/>
      </w:r>
      <w:r>
        <w:fldChar w:fldCharType="begin" w:fldLock="1"/>
      </w:r>
      <w:r>
        <w:instrText xml:space="preserve"> PAGEREF _Toc74851979 \h </w:instrText>
      </w:r>
      <w:r>
        <w:fldChar w:fldCharType="separate"/>
      </w:r>
      <w:r>
        <w:t>16</w:t>
      </w:r>
      <w:r>
        <w:fldChar w:fldCharType="end"/>
      </w:r>
    </w:p>
    <w:p w14:paraId="4C6DEFFB" w14:textId="6B93ABD0" w:rsidR="00B45E5B" w:rsidRDefault="00B45E5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_Toc74851980 \h </w:instrText>
      </w:r>
      <w:r>
        <w:fldChar w:fldCharType="separate"/>
      </w:r>
      <w:r>
        <w:t>16</w:t>
      </w:r>
      <w:r>
        <w:fldChar w:fldCharType="end"/>
      </w:r>
    </w:p>
    <w:p w14:paraId="309C49F3" w14:textId="6B4D062B" w:rsidR="00B45E5B" w:rsidRDefault="00B45E5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_Toc74851981 \h </w:instrText>
      </w:r>
      <w:r>
        <w:fldChar w:fldCharType="separate"/>
      </w:r>
      <w:r>
        <w:t>16</w:t>
      </w:r>
      <w:r>
        <w:fldChar w:fldCharType="end"/>
      </w:r>
    </w:p>
    <w:p w14:paraId="76CDB9FA" w14:textId="308A78A6" w:rsidR="00B45E5B" w:rsidRDefault="00B45E5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_Toc74851982 \h </w:instrText>
      </w:r>
      <w:r>
        <w:fldChar w:fldCharType="separate"/>
      </w:r>
      <w:r>
        <w:t>16</w:t>
      </w:r>
      <w:r>
        <w:fldChar w:fldCharType="end"/>
      </w:r>
    </w:p>
    <w:p w14:paraId="4D64AFB2" w14:textId="47638925" w:rsidR="00B45E5B" w:rsidRDefault="00B45E5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_Toc74851983 \h </w:instrText>
      </w:r>
      <w:r>
        <w:fldChar w:fldCharType="separate"/>
      </w:r>
      <w:r>
        <w:t>16</w:t>
      </w:r>
      <w:r>
        <w:fldChar w:fldCharType="end"/>
      </w:r>
    </w:p>
    <w:p w14:paraId="2AB50D84" w14:textId="12A21157" w:rsidR="00B45E5B" w:rsidRDefault="00B45E5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_Toc74851984 \h </w:instrText>
      </w:r>
      <w:r>
        <w:fldChar w:fldCharType="separate"/>
      </w:r>
      <w:r>
        <w:t>16</w:t>
      </w:r>
      <w:r>
        <w:fldChar w:fldCharType="end"/>
      </w:r>
    </w:p>
    <w:p w14:paraId="7ED45039" w14:textId="323A1D15" w:rsidR="00B45E5B" w:rsidRDefault="00B45E5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_Toc74851985 \h </w:instrText>
      </w:r>
      <w:r>
        <w:fldChar w:fldCharType="separate"/>
      </w:r>
      <w:r>
        <w:t>17</w:t>
      </w:r>
      <w:r>
        <w:fldChar w:fldCharType="end"/>
      </w:r>
    </w:p>
    <w:p w14:paraId="3216A1A7" w14:textId="67D43523" w:rsidR="00B45E5B" w:rsidRDefault="00B45E5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_Toc74851986 \h </w:instrText>
      </w:r>
      <w:r>
        <w:fldChar w:fldCharType="separate"/>
      </w:r>
      <w:r>
        <w:t>17</w:t>
      </w:r>
      <w:r>
        <w:fldChar w:fldCharType="end"/>
      </w:r>
    </w:p>
    <w:p w14:paraId="294462C1" w14:textId="6E74C014" w:rsidR="00B45E5B" w:rsidRDefault="00B45E5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_Toc74851987 \h </w:instrText>
      </w:r>
      <w:r>
        <w:fldChar w:fldCharType="separate"/>
      </w:r>
      <w:r>
        <w:t>17</w:t>
      </w:r>
      <w:r>
        <w:fldChar w:fldCharType="end"/>
      </w:r>
    </w:p>
    <w:p w14:paraId="3F8D4CD9" w14:textId="7DAC246E" w:rsidR="00B45E5B" w:rsidRDefault="00B45E5B">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_Toc74851988 \h </w:instrText>
      </w:r>
      <w:r>
        <w:fldChar w:fldCharType="separate"/>
      </w:r>
      <w:r>
        <w:t>17</w:t>
      </w:r>
      <w:r>
        <w:fldChar w:fldCharType="end"/>
      </w:r>
    </w:p>
    <w:p w14:paraId="2AC9E64B" w14:textId="27F9B708" w:rsidR="00B45E5B" w:rsidRDefault="00B45E5B">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Usage for realising LI_XEM1</w:t>
      </w:r>
      <w:r>
        <w:tab/>
      </w:r>
      <w:r>
        <w:fldChar w:fldCharType="begin" w:fldLock="1"/>
      </w:r>
      <w:r>
        <w:instrText xml:space="preserve"> PAGEREF _Toc74851989 \h </w:instrText>
      </w:r>
      <w:r>
        <w:fldChar w:fldCharType="separate"/>
      </w:r>
      <w:r>
        <w:t>18</w:t>
      </w:r>
      <w:r>
        <w:fldChar w:fldCharType="end"/>
      </w:r>
    </w:p>
    <w:p w14:paraId="1E948D56" w14:textId="4FB35823" w:rsidR="00B45E5B" w:rsidRDefault="00B45E5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_Toc74851990 \h </w:instrText>
      </w:r>
      <w:r>
        <w:fldChar w:fldCharType="separate"/>
      </w:r>
      <w:r>
        <w:t>18</w:t>
      </w:r>
      <w:r>
        <w:fldChar w:fldCharType="end"/>
      </w:r>
    </w:p>
    <w:p w14:paraId="43FED7A9" w14:textId="446F65E1" w:rsidR="00B45E5B" w:rsidRDefault="00B45E5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_Toc74851991 \h </w:instrText>
      </w:r>
      <w:r>
        <w:fldChar w:fldCharType="separate"/>
      </w:r>
      <w:r>
        <w:t>18</w:t>
      </w:r>
      <w:r>
        <w:fldChar w:fldCharType="end"/>
      </w:r>
    </w:p>
    <w:p w14:paraId="22A449CF" w14:textId="12EBD39C" w:rsidR="00B45E5B" w:rsidRDefault="00B45E5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_Toc74851992 \h </w:instrText>
      </w:r>
      <w:r>
        <w:fldChar w:fldCharType="separate"/>
      </w:r>
      <w:r>
        <w:t>19</w:t>
      </w:r>
      <w:r>
        <w:fldChar w:fldCharType="end"/>
      </w:r>
    </w:p>
    <w:p w14:paraId="13B054C2" w14:textId="43D72EBD" w:rsidR="00B45E5B" w:rsidRDefault="00B45E5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_Toc74851993 \h </w:instrText>
      </w:r>
      <w:r>
        <w:fldChar w:fldCharType="separate"/>
      </w:r>
      <w:r>
        <w:t>19</w:t>
      </w:r>
      <w:r>
        <w:fldChar w:fldCharType="end"/>
      </w:r>
    </w:p>
    <w:p w14:paraId="6EB03FAF" w14:textId="5E621C5C" w:rsidR="00B45E5B" w:rsidRDefault="00B45E5B">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_Toc74851994 \h </w:instrText>
      </w:r>
      <w:r>
        <w:fldChar w:fldCharType="separate"/>
      </w:r>
      <w:r>
        <w:t>19</w:t>
      </w:r>
      <w:r>
        <w:fldChar w:fldCharType="end"/>
      </w:r>
    </w:p>
    <w:p w14:paraId="7A881907" w14:textId="0114BF86" w:rsidR="00B45E5B" w:rsidRDefault="00B45E5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_Toc74851995 \h </w:instrText>
      </w:r>
      <w:r>
        <w:fldChar w:fldCharType="separate"/>
      </w:r>
      <w:r>
        <w:t>19</w:t>
      </w:r>
      <w:r>
        <w:fldChar w:fldCharType="end"/>
      </w:r>
    </w:p>
    <w:p w14:paraId="52351681" w14:textId="7024B4C5" w:rsidR="00B45E5B" w:rsidRDefault="00B45E5B">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_Toc74851996 \h </w:instrText>
      </w:r>
      <w:r>
        <w:fldChar w:fldCharType="separate"/>
      </w:r>
      <w:r>
        <w:t>19</w:t>
      </w:r>
      <w:r>
        <w:fldChar w:fldCharType="end"/>
      </w:r>
    </w:p>
    <w:p w14:paraId="59AD4188" w14:textId="6F2E702F" w:rsidR="00B45E5B" w:rsidRDefault="00B45E5B">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_Toc74851997 \h </w:instrText>
      </w:r>
      <w:r>
        <w:fldChar w:fldCharType="separate"/>
      </w:r>
      <w:r>
        <w:t>19</w:t>
      </w:r>
      <w:r>
        <w:fldChar w:fldCharType="end"/>
      </w:r>
    </w:p>
    <w:p w14:paraId="66B7E31C" w14:textId="12C9284F" w:rsidR="00B45E5B" w:rsidRDefault="00B45E5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_Toc74851998 \h </w:instrText>
      </w:r>
      <w:r>
        <w:fldChar w:fldCharType="separate"/>
      </w:r>
      <w:r>
        <w:t>20</w:t>
      </w:r>
      <w:r>
        <w:fldChar w:fldCharType="end"/>
      </w:r>
    </w:p>
    <w:p w14:paraId="379087CF" w14:textId="4D9B8B3B" w:rsidR="00B45E5B" w:rsidRDefault="00B45E5B">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_Toc74851999 \h </w:instrText>
      </w:r>
      <w:r>
        <w:fldChar w:fldCharType="separate"/>
      </w:r>
      <w:r>
        <w:t>20</w:t>
      </w:r>
      <w:r>
        <w:fldChar w:fldCharType="end"/>
      </w:r>
    </w:p>
    <w:p w14:paraId="3EB6D37C" w14:textId="425714F5" w:rsidR="00B45E5B" w:rsidRDefault="00B45E5B">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_Toc74852000 \h </w:instrText>
      </w:r>
      <w:r>
        <w:fldChar w:fldCharType="separate"/>
      </w:r>
      <w:r>
        <w:t>20</w:t>
      </w:r>
      <w:r>
        <w:fldChar w:fldCharType="end"/>
      </w:r>
    </w:p>
    <w:p w14:paraId="06DC1A3C" w14:textId="05C26CF8" w:rsidR="00B45E5B" w:rsidRDefault="00B45E5B">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_Toc74852001 \h </w:instrText>
      </w:r>
      <w:r>
        <w:fldChar w:fldCharType="separate"/>
      </w:r>
      <w:r>
        <w:t>20</w:t>
      </w:r>
      <w:r>
        <w:fldChar w:fldCharType="end"/>
      </w:r>
    </w:p>
    <w:p w14:paraId="44E72FA3" w14:textId="33D589F5" w:rsidR="00B45E5B" w:rsidRDefault="00B45E5B">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_Toc74852002 \h </w:instrText>
      </w:r>
      <w:r>
        <w:fldChar w:fldCharType="separate"/>
      </w:r>
      <w:r>
        <w:t>20</w:t>
      </w:r>
      <w:r>
        <w:fldChar w:fldCharType="end"/>
      </w:r>
    </w:p>
    <w:p w14:paraId="741B50C3" w14:textId="2F13B3AE" w:rsidR="00B45E5B" w:rsidRDefault="00B45E5B">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IRI Target Identifiers</w:t>
      </w:r>
      <w:r>
        <w:tab/>
      </w:r>
      <w:r>
        <w:fldChar w:fldCharType="begin" w:fldLock="1"/>
      </w:r>
      <w:r>
        <w:instrText xml:space="preserve"> PAGEREF _Toc74852003 \h </w:instrText>
      </w:r>
      <w:r>
        <w:fldChar w:fldCharType="separate"/>
      </w:r>
      <w:r>
        <w:t>20</w:t>
      </w:r>
      <w:r>
        <w:fldChar w:fldCharType="end"/>
      </w:r>
    </w:p>
    <w:p w14:paraId="56F62CCB" w14:textId="0088A01E" w:rsidR="00B45E5B" w:rsidRDefault="00B45E5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_Toc74852004 \h </w:instrText>
      </w:r>
      <w:r>
        <w:fldChar w:fldCharType="separate"/>
      </w:r>
      <w:r>
        <w:t>20</w:t>
      </w:r>
      <w:r>
        <w:fldChar w:fldCharType="end"/>
      </w:r>
    </w:p>
    <w:p w14:paraId="3D214D93" w14:textId="0B8174EF" w:rsidR="00B45E5B" w:rsidRDefault="00B45E5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_Toc74852005 \h </w:instrText>
      </w:r>
      <w:r>
        <w:fldChar w:fldCharType="separate"/>
      </w:r>
      <w:r>
        <w:t>20</w:t>
      </w:r>
      <w:r>
        <w:fldChar w:fldCharType="end"/>
      </w:r>
    </w:p>
    <w:p w14:paraId="41A9D479" w14:textId="1F7066D8" w:rsidR="00B45E5B" w:rsidRDefault="00B45E5B">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_Toc74852006 \h </w:instrText>
      </w:r>
      <w:r>
        <w:fldChar w:fldCharType="separate"/>
      </w:r>
      <w:r>
        <w:t>21</w:t>
      </w:r>
      <w:r>
        <w:fldChar w:fldCharType="end"/>
      </w:r>
    </w:p>
    <w:p w14:paraId="2B48F828" w14:textId="1AADFB97" w:rsidR="00B45E5B" w:rsidRDefault="00B45E5B">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Protocols for LI_HIQR</w:t>
      </w:r>
      <w:r>
        <w:tab/>
      </w:r>
      <w:r>
        <w:fldChar w:fldCharType="begin" w:fldLock="1"/>
      </w:r>
      <w:r>
        <w:instrText xml:space="preserve"> PAGEREF _Toc74852007 \h </w:instrText>
      </w:r>
      <w:r>
        <w:fldChar w:fldCharType="separate"/>
      </w:r>
      <w:r>
        <w:t>21</w:t>
      </w:r>
      <w:r>
        <w:fldChar w:fldCharType="end"/>
      </w:r>
    </w:p>
    <w:p w14:paraId="2964D3F9" w14:textId="738990DC" w:rsidR="00B45E5B" w:rsidRDefault="00B45E5B">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_Toc74852008 \h </w:instrText>
      </w:r>
      <w:r>
        <w:fldChar w:fldCharType="separate"/>
      </w:r>
      <w:r>
        <w:t>21</w:t>
      </w:r>
      <w:r>
        <w:fldChar w:fldCharType="end"/>
      </w:r>
    </w:p>
    <w:p w14:paraId="1C24CF33" w14:textId="20866B44" w:rsidR="00B45E5B" w:rsidRDefault="00B45E5B">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Usage for realising LI_HIQR</w:t>
      </w:r>
      <w:r>
        <w:tab/>
      </w:r>
      <w:r>
        <w:fldChar w:fldCharType="begin" w:fldLock="1"/>
      </w:r>
      <w:r>
        <w:instrText xml:space="preserve"> PAGEREF _Toc74852009 \h </w:instrText>
      </w:r>
      <w:r>
        <w:fldChar w:fldCharType="separate"/>
      </w:r>
      <w:r>
        <w:t>21</w:t>
      </w:r>
      <w:r>
        <w:fldChar w:fldCharType="end"/>
      </w:r>
    </w:p>
    <w:p w14:paraId="4B2DA5E7" w14:textId="281AB8AE" w:rsidR="00B45E5B" w:rsidRDefault="00B45E5B">
      <w:pPr>
        <w:pStyle w:val="TOC4"/>
        <w:rPr>
          <w:rFonts w:asciiTheme="minorHAnsi" w:eastAsiaTheme="minorEastAsia" w:hAnsiTheme="minorHAnsi" w:cstheme="minorBidi"/>
          <w:sz w:val="22"/>
          <w:szCs w:val="22"/>
          <w:lang w:eastAsia="en-GB"/>
        </w:rPr>
      </w:pPr>
      <w:r>
        <w:t>5.7.2.1</w:t>
      </w:r>
      <w:r>
        <w:rPr>
          <w:rFonts w:asciiTheme="minorHAnsi" w:eastAsiaTheme="minorEastAsia" w:hAnsiTheme="minorHAnsi" w:cstheme="minorBidi"/>
          <w:sz w:val="22"/>
          <w:szCs w:val="22"/>
          <w:lang w:eastAsia="en-GB"/>
        </w:rPr>
        <w:tab/>
      </w:r>
      <w:r>
        <w:t>Request structure</w:t>
      </w:r>
      <w:r>
        <w:tab/>
      </w:r>
      <w:r>
        <w:fldChar w:fldCharType="begin" w:fldLock="1"/>
      </w:r>
      <w:r>
        <w:instrText xml:space="preserve"> PAGEREF _Toc74852010 \h </w:instrText>
      </w:r>
      <w:r>
        <w:fldChar w:fldCharType="separate"/>
      </w:r>
      <w:r>
        <w:t>21</w:t>
      </w:r>
      <w:r>
        <w:fldChar w:fldCharType="end"/>
      </w:r>
    </w:p>
    <w:p w14:paraId="3142689C" w14:textId="5484FB5C" w:rsidR="00B45E5B" w:rsidRDefault="00B45E5B">
      <w:pPr>
        <w:pStyle w:val="TOC4"/>
        <w:rPr>
          <w:rFonts w:asciiTheme="minorHAnsi" w:eastAsiaTheme="minorEastAsia" w:hAnsiTheme="minorHAnsi" w:cstheme="minorBidi"/>
          <w:sz w:val="22"/>
          <w:szCs w:val="22"/>
          <w:lang w:eastAsia="en-GB"/>
        </w:rPr>
      </w:pPr>
      <w:r>
        <w:t>5.7.2.2</w:t>
      </w:r>
      <w:r>
        <w:rPr>
          <w:rFonts w:asciiTheme="minorHAnsi" w:eastAsiaTheme="minorEastAsia" w:hAnsiTheme="minorHAnsi" w:cstheme="minorBidi"/>
          <w:sz w:val="22"/>
          <w:szCs w:val="22"/>
          <w:lang w:eastAsia="en-GB"/>
        </w:rPr>
        <w:tab/>
      </w:r>
      <w:r>
        <w:t>Request parameters</w:t>
      </w:r>
      <w:r>
        <w:tab/>
      </w:r>
      <w:r>
        <w:fldChar w:fldCharType="begin" w:fldLock="1"/>
      </w:r>
      <w:r>
        <w:instrText xml:space="preserve"> PAGEREF _Toc74852011 \h </w:instrText>
      </w:r>
      <w:r>
        <w:fldChar w:fldCharType="separate"/>
      </w:r>
      <w:r>
        <w:t>22</w:t>
      </w:r>
      <w:r>
        <w:fldChar w:fldCharType="end"/>
      </w:r>
    </w:p>
    <w:p w14:paraId="5BB3EC68" w14:textId="24E05CD6" w:rsidR="00B45E5B" w:rsidRDefault="00B45E5B">
      <w:pPr>
        <w:pStyle w:val="TOC4"/>
        <w:rPr>
          <w:rFonts w:asciiTheme="minorHAnsi" w:eastAsiaTheme="minorEastAsia" w:hAnsiTheme="minorHAnsi" w:cstheme="minorBidi"/>
          <w:sz w:val="22"/>
          <w:szCs w:val="22"/>
          <w:lang w:eastAsia="en-GB"/>
        </w:rPr>
      </w:pPr>
      <w:r>
        <w:t>5.7.2.3</w:t>
      </w:r>
      <w:r>
        <w:rPr>
          <w:rFonts w:asciiTheme="minorHAnsi" w:eastAsiaTheme="minorEastAsia" w:hAnsiTheme="minorHAnsi" w:cstheme="minorBidi"/>
          <w:sz w:val="22"/>
          <w:szCs w:val="22"/>
          <w:lang w:eastAsia="en-GB"/>
        </w:rPr>
        <w:tab/>
      </w:r>
      <w:r>
        <w:t>Response structure</w:t>
      </w:r>
      <w:r>
        <w:tab/>
      </w:r>
      <w:r>
        <w:fldChar w:fldCharType="begin" w:fldLock="1"/>
      </w:r>
      <w:r>
        <w:instrText xml:space="preserve"> PAGEREF _Toc74852012 \h </w:instrText>
      </w:r>
      <w:r>
        <w:fldChar w:fldCharType="separate"/>
      </w:r>
      <w:r>
        <w:t>23</w:t>
      </w:r>
      <w:r>
        <w:fldChar w:fldCharType="end"/>
      </w:r>
    </w:p>
    <w:p w14:paraId="2081336A" w14:textId="3E3D489B" w:rsidR="00B45E5B" w:rsidRDefault="00B45E5B">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Protocols for LI_XQR</w:t>
      </w:r>
      <w:r>
        <w:tab/>
      </w:r>
      <w:r>
        <w:fldChar w:fldCharType="begin" w:fldLock="1"/>
      </w:r>
      <w:r>
        <w:instrText xml:space="preserve"> PAGEREF _Toc74852013 \h </w:instrText>
      </w:r>
      <w:r>
        <w:fldChar w:fldCharType="separate"/>
      </w:r>
      <w:r>
        <w:t>24</w:t>
      </w:r>
      <w:r>
        <w:fldChar w:fldCharType="end"/>
      </w:r>
    </w:p>
    <w:p w14:paraId="179E36FD" w14:textId="54CC1968" w:rsidR="00B45E5B" w:rsidRDefault="00B45E5B">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_Toc74852014 \h </w:instrText>
      </w:r>
      <w:r>
        <w:fldChar w:fldCharType="separate"/>
      </w:r>
      <w:r>
        <w:t>24</w:t>
      </w:r>
      <w:r>
        <w:fldChar w:fldCharType="end"/>
      </w:r>
    </w:p>
    <w:p w14:paraId="2BB03458" w14:textId="3E8FDB2F" w:rsidR="00B45E5B" w:rsidRDefault="00B45E5B">
      <w:pPr>
        <w:pStyle w:val="TOC3"/>
        <w:rPr>
          <w:rFonts w:asciiTheme="minorHAnsi" w:eastAsiaTheme="minorEastAsia" w:hAnsiTheme="minorHAnsi" w:cstheme="minorBidi"/>
          <w:sz w:val="22"/>
          <w:szCs w:val="22"/>
          <w:lang w:eastAsia="en-GB"/>
        </w:rPr>
      </w:pPr>
      <w:r>
        <w:lastRenderedPageBreak/>
        <w:t>5.8.2</w:t>
      </w:r>
      <w:r>
        <w:rPr>
          <w:rFonts w:asciiTheme="minorHAnsi" w:eastAsiaTheme="minorEastAsia" w:hAnsiTheme="minorHAnsi" w:cstheme="minorBidi"/>
          <w:sz w:val="22"/>
          <w:szCs w:val="22"/>
          <w:lang w:eastAsia="en-GB"/>
        </w:rPr>
        <w:tab/>
      </w:r>
      <w:r>
        <w:t>IdentityAssociation requests</w:t>
      </w:r>
      <w:r>
        <w:tab/>
      </w:r>
      <w:r>
        <w:fldChar w:fldCharType="begin" w:fldLock="1"/>
      </w:r>
      <w:r>
        <w:instrText xml:space="preserve"> PAGEREF _Toc74852015 \h </w:instrText>
      </w:r>
      <w:r>
        <w:fldChar w:fldCharType="separate"/>
      </w:r>
      <w:r>
        <w:t>24</w:t>
      </w:r>
      <w:r>
        <w:fldChar w:fldCharType="end"/>
      </w:r>
    </w:p>
    <w:p w14:paraId="21D4E2CC" w14:textId="249028E5" w:rsidR="00B45E5B" w:rsidRDefault="00B45E5B">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OngoingIdentityAssociation requests</w:t>
      </w:r>
      <w:r>
        <w:tab/>
      </w:r>
      <w:r>
        <w:fldChar w:fldCharType="begin" w:fldLock="1"/>
      </w:r>
      <w:r>
        <w:instrText xml:space="preserve"> PAGEREF _Toc74852016 \h </w:instrText>
      </w:r>
      <w:r>
        <w:fldChar w:fldCharType="separate"/>
      </w:r>
      <w:r>
        <w:t>24</w:t>
      </w:r>
      <w:r>
        <w:fldChar w:fldCharType="end"/>
      </w:r>
    </w:p>
    <w:p w14:paraId="7F0D62E1" w14:textId="46F6E597" w:rsidR="00B45E5B" w:rsidRDefault="00B45E5B">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Protocols for LI_XER</w:t>
      </w:r>
      <w:r>
        <w:tab/>
      </w:r>
      <w:r>
        <w:fldChar w:fldCharType="begin" w:fldLock="1"/>
      </w:r>
      <w:r>
        <w:instrText xml:space="preserve"> PAGEREF _Toc74852017 \h </w:instrText>
      </w:r>
      <w:r>
        <w:fldChar w:fldCharType="separate"/>
      </w:r>
      <w:r>
        <w:t>25</w:t>
      </w:r>
      <w:r>
        <w:fldChar w:fldCharType="end"/>
      </w:r>
    </w:p>
    <w:p w14:paraId="3F974979" w14:textId="20C137AA" w:rsidR="00B45E5B" w:rsidRDefault="00B45E5B">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Protocols for LI_ST interface</w:t>
      </w:r>
      <w:r>
        <w:tab/>
      </w:r>
      <w:r>
        <w:fldChar w:fldCharType="begin" w:fldLock="1"/>
      </w:r>
      <w:r>
        <w:instrText xml:space="preserve"> PAGEREF _Toc74852018 \h </w:instrText>
      </w:r>
      <w:r>
        <w:fldChar w:fldCharType="separate"/>
      </w:r>
      <w:r>
        <w:t>25</w:t>
      </w:r>
      <w:r>
        <w:fldChar w:fldCharType="end"/>
      </w:r>
    </w:p>
    <w:p w14:paraId="29EA8AFD" w14:textId="3AA8551C" w:rsidR="00B45E5B" w:rsidRDefault="00B45E5B">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_Toc74852019 \h </w:instrText>
      </w:r>
      <w:r>
        <w:fldChar w:fldCharType="separate"/>
      </w:r>
      <w:r>
        <w:t>25</w:t>
      </w:r>
      <w:r>
        <w:fldChar w:fldCharType="end"/>
      </w:r>
    </w:p>
    <w:p w14:paraId="25E2D232" w14:textId="30D117BB" w:rsidR="00B45E5B" w:rsidRDefault="00B45E5B">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Storage</w:t>
      </w:r>
      <w:r>
        <w:tab/>
      </w:r>
      <w:r>
        <w:fldChar w:fldCharType="begin" w:fldLock="1"/>
      </w:r>
      <w:r>
        <w:instrText xml:space="preserve"> PAGEREF _Toc74852020 \h </w:instrText>
      </w:r>
      <w:r>
        <w:fldChar w:fldCharType="separate"/>
      </w:r>
      <w:r>
        <w:t>25</w:t>
      </w:r>
      <w:r>
        <w:fldChar w:fldCharType="end"/>
      </w:r>
    </w:p>
    <w:p w14:paraId="09A68A2E" w14:textId="1348F1CB" w:rsidR="00B45E5B" w:rsidRDefault="00B45E5B">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Retrieval</w:t>
      </w:r>
      <w:r>
        <w:tab/>
      </w:r>
      <w:r>
        <w:fldChar w:fldCharType="begin" w:fldLock="1"/>
      </w:r>
      <w:r>
        <w:instrText xml:space="preserve"> PAGEREF _Toc74852021 \h </w:instrText>
      </w:r>
      <w:r>
        <w:fldChar w:fldCharType="separate"/>
      </w:r>
      <w:r>
        <w:t>25</w:t>
      </w:r>
      <w:r>
        <w:fldChar w:fldCharType="end"/>
      </w:r>
    </w:p>
    <w:p w14:paraId="550FBB29" w14:textId="693714D7" w:rsidR="00B45E5B" w:rsidRDefault="00B45E5B">
      <w:pPr>
        <w:pStyle w:val="TOC3"/>
        <w:rPr>
          <w:rFonts w:asciiTheme="minorHAnsi" w:eastAsiaTheme="minorEastAsia" w:hAnsiTheme="minorHAnsi" w:cstheme="minorBidi"/>
          <w:sz w:val="22"/>
          <w:szCs w:val="22"/>
          <w:lang w:eastAsia="en-GB"/>
        </w:rPr>
      </w:pPr>
      <w:r>
        <w:t>5.10.4</w:t>
      </w:r>
      <w:r>
        <w:rPr>
          <w:rFonts w:asciiTheme="minorHAnsi" w:eastAsiaTheme="minorEastAsia" w:hAnsiTheme="minorHAnsi" w:cstheme="minorBidi"/>
          <w:sz w:val="22"/>
          <w:szCs w:val="22"/>
          <w:lang w:eastAsia="en-GB"/>
        </w:rPr>
        <w:tab/>
      </w:r>
      <w:r>
        <w:t>Removal</w:t>
      </w:r>
      <w:r>
        <w:tab/>
      </w:r>
      <w:r>
        <w:fldChar w:fldCharType="begin" w:fldLock="1"/>
      </w:r>
      <w:r>
        <w:instrText xml:space="preserve"> PAGEREF _Toc74852022 \h </w:instrText>
      </w:r>
      <w:r>
        <w:fldChar w:fldCharType="separate"/>
      </w:r>
      <w:r>
        <w:t>26</w:t>
      </w:r>
      <w:r>
        <w:fldChar w:fldCharType="end"/>
      </w:r>
    </w:p>
    <w:p w14:paraId="578BF36D" w14:textId="4331700B" w:rsidR="00B45E5B" w:rsidRDefault="00B45E5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_Toc74852023 \h </w:instrText>
      </w:r>
      <w:r>
        <w:fldChar w:fldCharType="separate"/>
      </w:r>
      <w:r>
        <w:t>26</w:t>
      </w:r>
      <w:r>
        <w:fldChar w:fldCharType="end"/>
      </w:r>
    </w:p>
    <w:p w14:paraId="2F068D24" w14:textId="05F0C3D4" w:rsidR="00B45E5B" w:rsidRDefault="00B45E5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_Toc74852024 \h </w:instrText>
      </w:r>
      <w:r>
        <w:fldChar w:fldCharType="separate"/>
      </w:r>
      <w:r>
        <w:t>26</w:t>
      </w:r>
      <w:r>
        <w:fldChar w:fldCharType="end"/>
      </w:r>
    </w:p>
    <w:p w14:paraId="2961712D" w14:textId="009167D1" w:rsidR="00B45E5B" w:rsidRDefault="00B45E5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_Toc74852025 \h </w:instrText>
      </w:r>
      <w:r>
        <w:fldChar w:fldCharType="separate"/>
      </w:r>
      <w:r>
        <w:t>26</w:t>
      </w:r>
      <w:r>
        <w:fldChar w:fldCharType="end"/>
      </w:r>
    </w:p>
    <w:p w14:paraId="1A3F8FAF" w14:textId="24EF6B35" w:rsidR="00B45E5B" w:rsidRDefault="00B45E5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_Toc74852026 \h </w:instrText>
      </w:r>
      <w:r>
        <w:fldChar w:fldCharType="separate"/>
      </w:r>
      <w:r>
        <w:t>26</w:t>
      </w:r>
      <w:r>
        <w:fldChar w:fldCharType="end"/>
      </w:r>
    </w:p>
    <w:p w14:paraId="1377F93B" w14:textId="4004DD5F" w:rsidR="00B45E5B" w:rsidRDefault="00B45E5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_Toc74852027 \h </w:instrText>
      </w:r>
      <w:r>
        <w:fldChar w:fldCharType="separate"/>
      </w:r>
      <w:r>
        <w:t>26</w:t>
      </w:r>
      <w:r>
        <w:fldChar w:fldCharType="end"/>
      </w:r>
    </w:p>
    <w:p w14:paraId="7CA0F8F0" w14:textId="446CC1C6" w:rsidR="00B45E5B" w:rsidRDefault="00B45E5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_Toc74852028 \h </w:instrText>
      </w:r>
      <w:r>
        <w:fldChar w:fldCharType="separate"/>
      </w:r>
      <w:r>
        <w:t>26</w:t>
      </w:r>
      <w:r>
        <w:fldChar w:fldCharType="end"/>
      </w:r>
    </w:p>
    <w:p w14:paraId="467B0B58" w14:textId="64DB27AB" w:rsidR="00B45E5B" w:rsidRDefault="00B45E5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_Toc74852029 \h </w:instrText>
      </w:r>
      <w:r>
        <w:fldChar w:fldCharType="separate"/>
      </w:r>
      <w:r>
        <w:t>27</w:t>
      </w:r>
      <w:r>
        <w:fldChar w:fldCharType="end"/>
      </w:r>
    </w:p>
    <w:p w14:paraId="796F080E" w14:textId="0F5BF49D" w:rsidR="00B45E5B" w:rsidRDefault="00B45E5B">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_Toc74852030 \h </w:instrText>
      </w:r>
      <w:r>
        <w:fldChar w:fldCharType="separate"/>
      </w:r>
      <w:r>
        <w:t>27</w:t>
      </w:r>
      <w:r>
        <w:fldChar w:fldCharType="end"/>
      </w:r>
    </w:p>
    <w:p w14:paraId="3395002A" w14:textId="5C4AA294" w:rsidR="00B45E5B" w:rsidRDefault="00B45E5B">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_Toc74852031 \h </w:instrText>
      </w:r>
      <w:r>
        <w:fldChar w:fldCharType="separate"/>
      </w:r>
      <w:r>
        <w:t>27</w:t>
      </w:r>
      <w:r>
        <w:fldChar w:fldCharType="end"/>
      </w:r>
    </w:p>
    <w:p w14:paraId="7634277E" w14:textId="0D728AC1" w:rsidR="00B45E5B" w:rsidRDefault="00B45E5B">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_Toc74852032 \h </w:instrText>
      </w:r>
      <w:r>
        <w:fldChar w:fldCharType="separate"/>
      </w:r>
      <w:r>
        <w:t>28</w:t>
      </w:r>
      <w:r>
        <w:fldChar w:fldCharType="end"/>
      </w:r>
    </w:p>
    <w:p w14:paraId="49DBFD9D" w14:textId="26C03F67" w:rsidR="00B45E5B" w:rsidRDefault="00B45E5B">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_Toc74852033 \h </w:instrText>
      </w:r>
      <w:r>
        <w:fldChar w:fldCharType="separate"/>
      </w:r>
      <w:r>
        <w:t>29</w:t>
      </w:r>
      <w:r>
        <w:fldChar w:fldCharType="end"/>
      </w:r>
    </w:p>
    <w:p w14:paraId="179D5F28" w14:textId="57C0605B" w:rsidR="00B45E5B" w:rsidRDefault="00B45E5B">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_Toc74852034 \h </w:instrText>
      </w:r>
      <w:r>
        <w:fldChar w:fldCharType="separate"/>
      </w:r>
      <w:r>
        <w:t>30</w:t>
      </w:r>
      <w:r>
        <w:fldChar w:fldCharType="end"/>
      </w:r>
    </w:p>
    <w:p w14:paraId="0B584352" w14:textId="74D212FD" w:rsidR="00B45E5B" w:rsidRDefault="00B45E5B">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_Toc74852035 \h </w:instrText>
      </w:r>
      <w:r>
        <w:fldChar w:fldCharType="separate"/>
      </w:r>
      <w:r>
        <w:t>31</w:t>
      </w:r>
      <w:r>
        <w:fldChar w:fldCharType="end"/>
      </w:r>
    </w:p>
    <w:p w14:paraId="541B66B2" w14:textId="13BE9A31" w:rsidR="00B45E5B" w:rsidRDefault="00B45E5B">
      <w:pPr>
        <w:pStyle w:val="TOC5"/>
        <w:rPr>
          <w:rFonts w:asciiTheme="minorHAnsi" w:eastAsiaTheme="minorEastAsia" w:hAnsiTheme="minorHAnsi" w:cstheme="minorBidi"/>
          <w:sz w:val="22"/>
          <w:szCs w:val="22"/>
          <w:lang w:eastAsia="en-GB"/>
        </w:rPr>
      </w:pPr>
      <w:r>
        <w:t>6.2.2.2.7</w:t>
      </w:r>
      <w:r>
        <w:rPr>
          <w:rFonts w:asciiTheme="minorHAnsi" w:eastAsiaTheme="minorEastAsia" w:hAnsiTheme="minorHAnsi" w:cstheme="minorBidi"/>
          <w:sz w:val="22"/>
          <w:szCs w:val="22"/>
          <w:lang w:eastAsia="en-GB"/>
        </w:rPr>
        <w:tab/>
      </w:r>
      <w:r>
        <w:t>AMF identifier association</w:t>
      </w:r>
      <w:r>
        <w:tab/>
      </w:r>
      <w:r>
        <w:fldChar w:fldCharType="begin" w:fldLock="1"/>
      </w:r>
      <w:r>
        <w:instrText xml:space="preserve"> PAGEREF _Toc74852036 \h </w:instrText>
      </w:r>
      <w:r>
        <w:fldChar w:fldCharType="separate"/>
      </w:r>
      <w:r>
        <w:t>32</w:t>
      </w:r>
      <w:r>
        <w:fldChar w:fldCharType="end"/>
      </w:r>
    </w:p>
    <w:p w14:paraId="3A3FA690" w14:textId="48DE180A" w:rsidR="00B45E5B" w:rsidRDefault="00B45E5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_Toc74852037 \h </w:instrText>
      </w:r>
      <w:r>
        <w:fldChar w:fldCharType="separate"/>
      </w:r>
      <w:r>
        <w:t>32</w:t>
      </w:r>
      <w:r>
        <w:fldChar w:fldCharType="end"/>
      </w:r>
    </w:p>
    <w:p w14:paraId="36E5AB5E" w14:textId="6C3B75DA" w:rsidR="00B45E5B" w:rsidRDefault="00B45E5B">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_Toc74852038 \h </w:instrText>
      </w:r>
      <w:r>
        <w:fldChar w:fldCharType="separate"/>
      </w:r>
      <w:r>
        <w:t>33</w:t>
      </w:r>
      <w:r>
        <w:fldChar w:fldCharType="end"/>
      </w:r>
    </w:p>
    <w:p w14:paraId="23EC12D0" w14:textId="2D8055B4" w:rsidR="00B45E5B" w:rsidRDefault="00B45E5B">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Identifier Reporting for AMF</w:t>
      </w:r>
      <w:r>
        <w:tab/>
      </w:r>
      <w:r>
        <w:fldChar w:fldCharType="begin" w:fldLock="1"/>
      </w:r>
      <w:r>
        <w:instrText xml:space="preserve"> PAGEREF _Toc74852039 \h </w:instrText>
      </w:r>
      <w:r>
        <w:fldChar w:fldCharType="separate"/>
      </w:r>
      <w:r>
        <w:t>33</w:t>
      </w:r>
      <w:r>
        <w:fldChar w:fldCharType="end"/>
      </w:r>
    </w:p>
    <w:p w14:paraId="329A6AFD" w14:textId="0C8F1750" w:rsidR="00B45E5B" w:rsidRDefault="00B45E5B">
      <w:pPr>
        <w:pStyle w:val="TOC4"/>
        <w:rPr>
          <w:rFonts w:asciiTheme="minorHAnsi" w:eastAsiaTheme="minorEastAsia" w:hAnsiTheme="minorHAnsi" w:cstheme="minorBidi"/>
          <w:sz w:val="22"/>
          <w:szCs w:val="22"/>
          <w:lang w:eastAsia="en-GB"/>
        </w:rPr>
      </w:pPr>
      <w:r>
        <w:t>6.2.2A.1</w:t>
      </w:r>
      <w:r>
        <w:rPr>
          <w:rFonts w:asciiTheme="minorHAnsi" w:eastAsiaTheme="minorEastAsia" w:hAnsiTheme="minorHAnsi" w:cstheme="minorBidi"/>
          <w:sz w:val="22"/>
          <w:szCs w:val="22"/>
          <w:lang w:eastAsia="en-GB"/>
        </w:rPr>
        <w:tab/>
      </w:r>
      <w:r>
        <w:t>Activation of reporting over LI_XEM1</w:t>
      </w:r>
      <w:r>
        <w:tab/>
      </w:r>
      <w:r>
        <w:fldChar w:fldCharType="begin" w:fldLock="1"/>
      </w:r>
      <w:r>
        <w:instrText xml:space="preserve"> PAGEREF _Toc74852040 \h </w:instrText>
      </w:r>
      <w:r>
        <w:fldChar w:fldCharType="separate"/>
      </w:r>
      <w:r>
        <w:t>33</w:t>
      </w:r>
      <w:r>
        <w:fldChar w:fldCharType="end"/>
      </w:r>
    </w:p>
    <w:p w14:paraId="690732F1" w14:textId="56D9DECE" w:rsidR="00B45E5B" w:rsidRDefault="00B45E5B">
      <w:pPr>
        <w:pStyle w:val="TOC4"/>
        <w:rPr>
          <w:rFonts w:asciiTheme="minorHAnsi" w:eastAsiaTheme="minorEastAsia" w:hAnsiTheme="minorHAnsi" w:cstheme="minorBidi"/>
          <w:sz w:val="22"/>
          <w:szCs w:val="22"/>
          <w:lang w:eastAsia="en-GB"/>
        </w:rPr>
      </w:pPr>
      <w:r>
        <w:t>6.2.2A.2</w:t>
      </w:r>
      <w:r>
        <w:rPr>
          <w:rFonts w:asciiTheme="minorHAnsi" w:eastAsiaTheme="minorEastAsia" w:hAnsiTheme="minorHAnsi" w:cstheme="minorBidi"/>
          <w:sz w:val="22"/>
          <w:szCs w:val="22"/>
          <w:lang w:eastAsia="en-GB"/>
        </w:rPr>
        <w:tab/>
      </w:r>
      <w:r>
        <w:t>Generation of records over LI_XER</w:t>
      </w:r>
      <w:r>
        <w:tab/>
      </w:r>
      <w:r>
        <w:fldChar w:fldCharType="begin" w:fldLock="1"/>
      </w:r>
      <w:r>
        <w:instrText xml:space="preserve"> PAGEREF _Toc74852041 \h </w:instrText>
      </w:r>
      <w:r>
        <w:fldChar w:fldCharType="separate"/>
      </w:r>
      <w:r>
        <w:t>33</w:t>
      </w:r>
      <w:r>
        <w:fldChar w:fldCharType="end"/>
      </w:r>
    </w:p>
    <w:p w14:paraId="543A28E2" w14:textId="3983618C" w:rsidR="00B45E5B" w:rsidRDefault="00B45E5B">
      <w:pPr>
        <w:pStyle w:val="TOC5"/>
        <w:rPr>
          <w:rFonts w:asciiTheme="minorHAnsi" w:eastAsiaTheme="minorEastAsia" w:hAnsiTheme="minorHAnsi" w:cstheme="minorBidi"/>
          <w:sz w:val="22"/>
          <w:szCs w:val="22"/>
          <w:lang w:eastAsia="en-GB"/>
        </w:rPr>
      </w:pPr>
      <w:r>
        <w:t>6.2.2A.2.2</w:t>
      </w:r>
      <w:r>
        <w:rPr>
          <w:rFonts w:asciiTheme="minorHAnsi" w:eastAsiaTheme="minorEastAsia" w:hAnsiTheme="minorHAnsi" w:cstheme="minorBidi"/>
          <w:sz w:val="22"/>
          <w:szCs w:val="22"/>
          <w:lang w:eastAsia="en-GB"/>
        </w:rPr>
        <w:tab/>
      </w:r>
      <w:r>
        <w:t>Association Events</w:t>
      </w:r>
      <w:r>
        <w:tab/>
      </w:r>
      <w:r>
        <w:fldChar w:fldCharType="begin" w:fldLock="1"/>
      </w:r>
      <w:r>
        <w:instrText xml:space="preserve"> PAGEREF _Toc74852042 \h </w:instrText>
      </w:r>
      <w:r>
        <w:fldChar w:fldCharType="separate"/>
      </w:r>
      <w:r>
        <w:t>34</w:t>
      </w:r>
      <w:r>
        <w:fldChar w:fldCharType="end"/>
      </w:r>
    </w:p>
    <w:p w14:paraId="563F3E11" w14:textId="74BE2195" w:rsidR="00B45E5B" w:rsidRDefault="00B45E5B">
      <w:pPr>
        <w:pStyle w:val="TOC5"/>
        <w:rPr>
          <w:rFonts w:asciiTheme="minorHAnsi" w:eastAsiaTheme="minorEastAsia" w:hAnsiTheme="minorHAnsi" w:cstheme="minorBidi"/>
          <w:sz w:val="22"/>
          <w:szCs w:val="22"/>
          <w:lang w:eastAsia="en-GB"/>
        </w:rPr>
      </w:pPr>
      <w:r>
        <w:t>6.2.2A.2.3</w:t>
      </w:r>
      <w:r>
        <w:rPr>
          <w:rFonts w:asciiTheme="minorHAnsi" w:eastAsiaTheme="minorEastAsia" w:hAnsiTheme="minorHAnsi" w:cstheme="minorBidi"/>
          <w:sz w:val="22"/>
          <w:szCs w:val="22"/>
          <w:lang w:eastAsia="en-GB"/>
        </w:rPr>
        <w:tab/>
      </w:r>
      <w:r>
        <w:t>Transmission to the ICF</w:t>
      </w:r>
      <w:r>
        <w:tab/>
      </w:r>
      <w:r>
        <w:fldChar w:fldCharType="begin" w:fldLock="1"/>
      </w:r>
      <w:r>
        <w:instrText xml:space="preserve"> PAGEREF _Toc74852043 \h </w:instrText>
      </w:r>
      <w:r>
        <w:fldChar w:fldCharType="separate"/>
      </w:r>
      <w:r>
        <w:t>35</w:t>
      </w:r>
      <w:r>
        <w:fldChar w:fldCharType="end"/>
      </w:r>
    </w:p>
    <w:p w14:paraId="533CF574" w14:textId="6EE7A299" w:rsidR="00B45E5B" w:rsidRDefault="00B45E5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_Toc74852044 \h </w:instrText>
      </w:r>
      <w:r>
        <w:fldChar w:fldCharType="separate"/>
      </w:r>
      <w:r>
        <w:t>35</w:t>
      </w:r>
      <w:r>
        <w:fldChar w:fldCharType="end"/>
      </w:r>
    </w:p>
    <w:p w14:paraId="64A156D4" w14:textId="6FCC4136" w:rsidR="00B45E5B" w:rsidRDefault="00B45E5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_Toc74852045 \h </w:instrText>
      </w:r>
      <w:r>
        <w:fldChar w:fldCharType="separate"/>
      </w:r>
      <w:r>
        <w:t>35</w:t>
      </w:r>
      <w:r>
        <w:fldChar w:fldCharType="end"/>
      </w:r>
    </w:p>
    <w:p w14:paraId="1C8CEE3E" w14:textId="5B3837DD" w:rsidR="00B45E5B" w:rsidRDefault="00B45E5B">
      <w:pPr>
        <w:pStyle w:val="TOC5"/>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_Toc74852046 \h </w:instrText>
      </w:r>
      <w:r>
        <w:fldChar w:fldCharType="separate"/>
      </w:r>
      <w:r>
        <w:t>35</w:t>
      </w:r>
      <w:r>
        <w:fldChar w:fldCharType="end"/>
      </w:r>
    </w:p>
    <w:p w14:paraId="659C713A" w14:textId="08803D39" w:rsidR="00B45E5B" w:rsidRDefault="00B45E5B">
      <w:pPr>
        <w:pStyle w:val="TOC5"/>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Provisioning of the IRI-POI, IRI-TF and CC-TF in the SMF</w:t>
      </w:r>
      <w:r>
        <w:tab/>
      </w:r>
      <w:r>
        <w:fldChar w:fldCharType="begin" w:fldLock="1"/>
      </w:r>
      <w:r>
        <w:instrText xml:space="preserve"> PAGEREF _Toc74852047 \h </w:instrText>
      </w:r>
      <w:r>
        <w:fldChar w:fldCharType="separate"/>
      </w:r>
      <w:r>
        <w:t>35</w:t>
      </w:r>
      <w:r>
        <w:fldChar w:fldCharType="end"/>
      </w:r>
    </w:p>
    <w:p w14:paraId="3DB09A75" w14:textId="14896DB6" w:rsidR="00B45E5B" w:rsidRDefault="00B45E5B">
      <w:pPr>
        <w:pStyle w:val="TOC5"/>
        <w:rPr>
          <w:rFonts w:asciiTheme="minorHAnsi" w:eastAsiaTheme="minorEastAsia" w:hAnsiTheme="minorHAnsi" w:cstheme="minorBidi"/>
          <w:sz w:val="22"/>
          <w:szCs w:val="22"/>
          <w:lang w:eastAsia="en-GB"/>
        </w:rPr>
      </w:pPr>
      <w:r w:rsidRPr="00B45E5B">
        <w:t>6.2.3.1.3</w:t>
      </w:r>
      <w:r w:rsidRPr="00B45E5B">
        <w:rPr>
          <w:rFonts w:asciiTheme="minorHAnsi" w:hAnsiTheme="minorHAnsi" w:cstheme="minorBidi"/>
          <w:sz w:val="22"/>
          <w:szCs w:val="22"/>
          <w:lang w:eastAsia="en-GB"/>
        </w:rPr>
        <w:tab/>
      </w:r>
      <w:r w:rsidRPr="00964457">
        <w:rPr>
          <w:rFonts w:eastAsiaTheme="minorHAnsi"/>
          <w:lang w:val="en-US"/>
        </w:rPr>
        <w:t>Provisioning of the MDF2</w:t>
      </w:r>
      <w:r>
        <w:tab/>
      </w:r>
      <w:r>
        <w:fldChar w:fldCharType="begin" w:fldLock="1"/>
      </w:r>
      <w:r>
        <w:instrText xml:space="preserve"> PAGEREF _Toc74852048 \h </w:instrText>
      </w:r>
      <w:r>
        <w:fldChar w:fldCharType="separate"/>
      </w:r>
      <w:r>
        <w:t>36</w:t>
      </w:r>
      <w:r>
        <w:fldChar w:fldCharType="end"/>
      </w:r>
    </w:p>
    <w:p w14:paraId="3B2252EB" w14:textId="007C8CC1" w:rsidR="00B45E5B" w:rsidRDefault="00B45E5B">
      <w:pPr>
        <w:pStyle w:val="TOC5"/>
        <w:rPr>
          <w:rFonts w:asciiTheme="minorHAnsi" w:eastAsiaTheme="minorEastAsia" w:hAnsiTheme="minorHAnsi" w:cstheme="minorBidi"/>
          <w:sz w:val="22"/>
          <w:szCs w:val="22"/>
          <w:lang w:eastAsia="en-GB"/>
        </w:rPr>
      </w:pPr>
      <w:r w:rsidRPr="00B45E5B">
        <w:t>6.2.3.1.4</w:t>
      </w:r>
      <w:r w:rsidRPr="00B45E5B">
        <w:rPr>
          <w:rFonts w:asciiTheme="minorHAnsi" w:hAnsiTheme="minorHAnsi" w:cstheme="minorBidi"/>
          <w:sz w:val="22"/>
          <w:szCs w:val="22"/>
          <w:lang w:eastAsia="en-GB"/>
        </w:rPr>
        <w:tab/>
      </w:r>
      <w:r w:rsidRPr="00964457">
        <w:rPr>
          <w:rFonts w:eastAsiaTheme="minorHAnsi"/>
          <w:lang w:val="en-US"/>
        </w:rPr>
        <w:t>Provisioning of the MDF3</w:t>
      </w:r>
      <w:r>
        <w:tab/>
      </w:r>
      <w:r>
        <w:fldChar w:fldCharType="begin" w:fldLock="1"/>
      </w:r>
      <w:r>
        <w:instrText xml:space="preserve"> PAGEREF _Toc74852049 \h </w:instrText>
      </w:r>
      <w:r>
        <w:fldChar w:fldCharType="separate"/>
      </w:r>
      <w:r>
        <w:t>37</w:t>
      </w:r>
      <w:r>
        <w:fldChar w:fldCharType="end"/>
      </w:r>
    </w:p>
    <w:p w14:paraId="2ED3E819" w14:textId="08EE6883" w:rsidR="00B45E5B" w:rsidRDefault="00B45E5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_Toc74852050 \h </w:instrText>
      </w:r>
      <w:r>
        <w:fldChar w:fldCharType="separate"/>
      </w:r>
      <w:r>
        <w:t>38</w:t>
      </w:r>
      <w:r>
        <w:fldChar w:fldCharType="end"/>
      </w:r>
    </w:p>
    <w:p w14:paraId="127BE20C" w14:textId="227870D3" w:rsidR="00B45E5B" w:rsidRDefault="00B45E5B">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_Toc74852051 \h </w:instrText>
      </w:r>
      <w:r>
        <w:fldChar w:fldCharType="separate"/>
      </w:r>
      <w:r>
        <w:t>38</w:t>
      </w:r>
      <w:r>
        <w:fldChar w:fldCharType="end"/>
      </w:r>
    </w:p>
    <w:p w14:paraId="359BAD78" w14:textId="7C9547B8" w:rsidR="00B45E5B" w:rsidRDefault="00B45E5B">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_Toc74852052 \h </w:instrText>
      </w:r>
      <w:r>
        <w:fldChar w:fldCharType="separate"/>
      </w:r>
      <w:r>
        <w:t>38</w:t>
      </w:r>
      <w:r>
        <w:fldChar w:fldCharType="end"/>
      </w:r>
    </w:p>
    <w:p w14:paraId="305A9688" w14:textId="461D4AE0" w:rsidR="00B45E5B" w:rsidRDefault="00B45E5B">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_Toc74852053 \h </w:instrText>
      </w:r>
      <w:r>
        <w:fldChar w:fldCharType="separate"/>
      </w:r>
      <w:r>
        <w:t>39</w:t>
      </w:r>
      <w:r>
        <w:fldChar w:fldCharType="end"/>
      </w:r>
    </w:p>
    <w:p w14:paraId="1E4DB341" w14:textId="480AE8D4" w:rsidR="00B45E5B" w:rsidRDefault="00B45E5B">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_Toc74852054 \h </w:instrText>
      </w:r>
      <w:r>
        <w:fldChar w:fldCharType="separate"/>
      </w:r>
      <w:r>
        <w:t>40</w:t>
      </w:r>
      <w:r>
        <w:fldChar w:fldCharType="end"/>
      </w:r>
    </w:p>
    <w:p w14:paraId="25E281E8" w14:textId="1550BB8D" w:rsidR="00B45E5B" w:rsidRDefault="00B45E5B">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_Toc74852055 \h </w:instrText>
      </w:r>
      <w:r>
        <w:fldChar w:fldCharType="separate"/>
      </w:r>
      <w:r>
        <w:t>41</w:t>
      </w:r>
      <w:r>
        <w:fldChar w:fldCharType="end"/>
      </w:r>
    </w:p>
    <w:p w14:paraId="7D9E6B15" w14:textId="6D0FCB0D" w:rsidR="00B45E5B" w:rsidRDefault="00B45E5B">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_Toc74852056 \h </w:instrText>
      </w:r>
      <w:r>
        <w:fldChar w:fldCharType="separate"/>
      </w:r>
      <w:r>
        <w:t>42</w:t>
      </w:r>
      <w:r>
        <w:fldChar w:fldCharType="end"/>
      </w:r>
    </w:p>
    <w:p w14:paraId="417F019C" w14:textId="629AF206" w:rsidR="00B45E5B" w:rsidRDefault="00B45E5B">
      <w:pPr>
        <w:pStyle w:val="TOC5"/>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MA PDU sessions</w:t>
      </w:r>
      <w:r>
        <w:tab/>
      </w:r>
      <w:r>
        <w:fldChar w:fldCharType="begin" w:fldLock="1"/>
      </w:r>
      <w:r>
        <w:instrText xml:space="preserve"> PAGEREF _Toc74852057 \h </w:instrText>
      </w:r>
      <w:r>
        <w:fldChar w:fldCharType="separate"/>
      </w:r>
      <w:r>
        <w:t>43</w:t>
      </w:r>
      <w:r>
        <w:fldChar w:fldCharType="end"/>
      </w:r>
    </w:p>
    <w:p w14:paraId="406D969D" w14:textId="74E09427" w:rsidR="00B45E5B" w:rsidRDefault="00B45E5B">
      <w:pPr>
        <w:pStyle w:val="TOC5"/>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PDU to MA PDU session modification</w:t>
      </w:r>
      <w:r>
        <w:tab/>
      </w:r>
      <w:r>
        <w:fldChar w:fldCharType="begin" w:fldLock="1"/>
      </w:r>
      <w:r>
        <w:instrText xml:space="preserve"> PAGEREF _Toc74852058 \h </w:instrText>
      </w:r>
      <w:r>
        <w:fldChar w:fldCharType="separate"/>
      </w:r>
      <w:r>
        <w:t>51</w:t>
      </w:r>
      <w:r>
        <w:fldChar w:fldCharType="end"/>
      </w:r>
    </w:p>
    <w:p w14:paraId="4737CFD0" w14:textId="3C80FAE0" w:rsidR="00B45E5B" w:rsidRDefault="00B45E5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_Toc74852059 \h </w:instrText>
      </w:r>
      <w:r>
        <w:fldChar w:fldCharType="separate"/>
      </w:r>
      <w:r>
        <w:t>52</w:t>
      </w:r>
      <w:r>
        <w:fldChar w:fldCharType="end"/>
      </w:r>
    </w:p>
    <w:p w14:paraId="432C430B" w14:textId="07583A67" w:rsidR="00B45E5B" w:rsidRDefault="00B45E5B">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_Toc74852060 \h </w:instrText>
      </w:r>
      <w:r>
        <w:fldChar w:fldCharType="separate"/>
      </w:r>
      <w:r>
        <w:t>52</w:t>
      </w:r>
      <w:r>
        <w:fldChar w:fldCharType="end"/>
      </w:r>
    </w:p>
    <w:p w14:paraId="1414C6BB" w14:textId="2300DC5A" w:rsidR="00B45E5B" w:rsidRDefault="00B45E5B">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_Toc74852061 \h </w:instrText>
      </w:r>
      <w:r>
        <w:fldChar w:fldCharType="separate"/>
      </w:r>
      <w:r>
        <w:t>54</w:t>
      </w:r>
      <w:r>
        <w:fldChar w:fldCharType="end"/>
      </w:r>
    </w:p>
    <w:p w14:paraId="7C189D37" w14:textId="782F9BE3" w:rsidR="00B45E5B" w:rsidRDefault="00B45E5B">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_Toc74852062 \h </w:instrText>
      </w:r>
      <w:r>
        <w:fldChar w:fldCharType="separate"/>
      </w:r>
      <w:r>
        <w:t>54</w:t>
      </w:r>
      <w:r>
        <w:fldChar w:fldCharType="end"/>
      </w:r>
    </w:p>
    <w:p w14:paraId="57544A67" w14:textId="723DC50B" w:rsidR="00B45E5B" w:rsidRDefault="00B45E5B">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_Toc74852063 \h </w:instrText>
      </w:r>
      <w:r>
        <w:fldChar w:fldCharType="separate"/>
      </w:r>
      <w:r>
        <w:t>54</w:t>
      </w:r>
      <w:r>
        <w:fldChar w:fldCharType="end"/>
      </w:r>
    </w:p>
    <w:p w14:paraId="57B74255" w14:textId="583F3E9F" w:rsidR="00B45E5B" w:rsidRDefault="00B45E5B">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_Toc74852064 \h </w:instrText>
      </w:r>
      <w:r>
        <w:fldChar w:fldCharType="separate"/>
      </w:r>
      <w:r>
        <w:t>56</w:t>
      </w:r>
      <w:r>
        <w:fldChar w:fldCharType="end"/>
      </w:r>
    </w:p>
    <w:p w14:paraId="2C78ACD1" w14:textId="264760FC" w:rsidR="00B45E5B" w:rsidRDefault="00B45E5B">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_Toc74852065 \h </w:instrText>
      </w:r>
      <w:r>
        <w:fldChar w:fldCharType="separate"/>
      </w:r>
      <w:r>
        <w:t>56</w:t>
      </w:r>
      <w:r>
        <w:fldChar w:fldCharType="end"/>
      </w:r>
    </w:p>
    <w:p w14:paraId="2C8AA405" w14:textId="7B4C807E" w:rsidR="00B45E5B" w:rsidRDefault="00B45E5B">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_Toc74852066 \h </w:instrText>
      </w:r>
      <w:r>
        <w:fldChar w:fldCharType="separate"/>
      </w:r>
      <w:r>
        <w:t>56</w:t>
      </w:r>
      <w:r>
        <w:fldChar w:fldCharType="end"/>
      </w:r>
    </w:p>
    <w:p w14:paraId="5DC32257" w14:textId="3677E06F" w:rsidR="00B45E5B" w:rsidRDefault="00B45E5B">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_Toc74852067 \h </w:instrText>
      </w:r>
      <w:r>
        <w:fldChar w:fldCharType="separate"/>
      </w:r>
      <w:r>
        <w:t>56</w:t>
      </w:r>
      <w:r>
        <w:fldChar w:fldCharType="end"/>
      </w:r>
    </w:p>
    <w:p w14:paraId="22094B3C" w14:textId="42EDE4DA" w:rsidR="00B45E5B" w:rsidRDefault="00B45E5B">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_Toc74852068 \h </w:instrText>
      </w:r>
      <w:r>
        <w:fldChar w:fldCharType="separate"/>
      </w:r>
      <w:r>
        <w:t>58</w:t>
      </w:r>
      <w:r>
        <w:fldChar w:fldCharType="end"/>
      </w:r>
    </w:p>
    <w:p w14:paraId="5997F84A" w14:textId="5EA859E6" w:rsidR="00B45E5B" w:rsidRDefault="00B45E5B">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_Toc74852069 \h </w:instrText>
      </w:r>
      <w:r>
        <w:fldChar w:fldCharType="separate"/>
      </w:r>
      <w:r>
        <w:t>60</w:t>
      </w:r>
      <w:r>
        <w:fldChar w:fldCharType="end"/>
      </w:r>
    </w:p>
    <w:p w14:paraId="361D1144" w14:textId="19B51DE7" w:rsidR="00B45E5B" w:rsidRDefault="00B45E5B">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_Toc74852070 \h </w:instrText>
      </w:r>
      <w:r>
        <w:fldChar w:fldCharType="separate"/>
      </w:r>
      <w:r>
        <w:t>60</w:t>
      </w:r>
      <w:r>
        <w:fldChar w:fldCharType="end"/>
      </w:r>
    </w:p>
    <w:p w14:paraId="142C2424" w14:textId="327477BA" w:rsidR="00B45E5B" w:rsidRDefault="00B45E5B">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_Toc74852071 \h </w:instrText>
      </w:r>
      <w:r>
        <w:fldChar w:fldCharType="separate"/>
      </w:r>
      <w:r>
        <w:t>61</w:t>
      </w:r>
      <w:r>
        <w:fldChar w:fldCharType="end"/>
      </w:r>
    </w:p>
    <w:p w14:paraId="7C7322A9" w14:textId="43F87600" w:rsidR="00B45E5B" w:rsidRDefault="00B45E5B">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w:t>
      </w:r>
      <w:r>
        <w:tab/>
      </w:r>
      <w:r>
        <w:fldChar w:fldCharType="begin" w:fldLock="1"/>
      </w:r>
      <w:r>
        <w:instrText xml:space="preserve"> PAGEREF _Toc74852072 \h </w:instrText>
      </w:r>
      <w:r>
        <w:fldChar w:fldCharType="separate"/>
      </w:r>
      <w:r>
        <w:t>61</w:t>
      </w:r>
      <w:r>
        <w:fldChar w:fldCharType="end"/>
      </w:r>
    </w:p>
    <w:p w14:paraId="6805A654" w14:textId="44E0BF14" w:rsidR="00B45E5B" w:rsidRDefault="00B45E5B">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Sharing LI state information over LI_ST</w:t>
      </w:r>
      <w:r>
        <w:tab/>
      </w:r>
      <w:r>
        <w:fldChar w:fldCharType="begin" w:fldLock="1"/>
      </w:r>
      <w:r>
        <w:instrText xml:space="preserve"> PAGEREF _Toc74852073 \h </w:instrText>
      </w:r>
      <w:r>
        <w:fldChar w:fldCharType="separate"/>
      </w:r>
      <w:r>
        <w:t>62</w:t>
      </w:r>
      <w:r>
        <w:fldChar w:fldCharType="end"/>
      </w:r>
    </w:p>
    <w:p w14:paraId="3BCAC4F3" w14:textId="3F4064F9" w:rsidR="00B45E5B" w:rsidRDefault="00B45E5B">
      <w:pPr>
        <w:pStyle w:val="TOC5"/>
        <w:rPr>
          <w:rFonts w:asciiTheme="minorHAnsi" w:eastAsiaTheme="minorEastAsia" w:hAnsiTheme="minorHAnsi" w:cstheme="minorBidi"/>
          <w:sz w:val="22"/>
          <w:szCs w:val="22"/>
          <w:lang w:eastAsia="en-GB"/>
        </w:rPr>
      </w:pPr>
      <w:r w:rsidRPr="00B45E5B">
        <w:t>6.2.3.10.1</w:t>
      </w:r>
      <w:r w:rsidRPr="00B45E5B">
        <w:rPr>
          <w:rFonts w:asciiTheme="minorHAnsi" w:eastAsiaTheme="minorEastAsia" w:hAnsiTheme="minorHAnsi" w:cstheme="minorBidi"/>
          <w:sz w:val="22"/>
          <w:szCs w:val="22"/>
          <w:lang w:eastAsia="en-GB"/>
        </w:rPr>
        <w:tab/>
      </w:r>
      <w:r w:rsidRPr="00964457">
        <w:rPr>
          <w:lang w:val="en-US"/>
        </w:rPr>
        <w:t>Overview</w:t>
      </w:r>
      <w:r>
        <w:tab/>
      </w:r>
      <w:r>
        <w:fldChar w:fldCharType="begin" w:fldLock="1"/>
      </w:r>
      <w:r>
        <w:instrText xml:space="preserve"> PAGEREF _Toc74852074 \h </w:instrText>
      </w:r>
      <w:r>
        <w:fldChar w:fldCharType="separate"/>
      </w:r>
      <w:r>
        <w:t>62</w:t>
      </w:r>
      <w:r>
        <w:fldChar w:fldCharType="end"/>
      </w:r>
    </w:p>
    <w:p w14:paraId="6CF26F59" w14:textId="1140DD08" w:rsidR="00B45E5B" w:rsidRDefault="00B45E5B">
      <w:pPr>
        <w:pStyle w:val="TOC5"/>
        <w:rPr>
          <w:rFonts w:asciiTheme="minorHAnsi" w:eastAsiaTheme="minorEastAsia" w:hAnsiTheme="minorHAnsi" w:cstheme="minorBidi"/>
          <w:sz w:val="22"/>
          <w:szCs w:val="22"/>
          <w:lang w:eastAsia="en-GB"/>
        </w:rPr>
      </w:pPr>
      <w:r w:rsidRPr="00B45E5B">
        <w:t>6.2.3.10.2</w:t>
      </w:r>
      <w:r w:rsidRPr="00B45E5B">
        <w:rPr>
          <w:rFonts w:asciiTheme="minorHAnsi" w:eastAsiaTheme="minorEastAsia" w:hAnsiTheme="minorHAnsi" w:cstheme="minorBidi"/>
          <w:sz w:val="22"/>
          <w:szCs w:val="22"/>
          <w:lang w:eastAsia="en-GB"/>
        </w:rPr>
        <w:tab/>
      </w:r>
      <w:r w:rsidRPr="00964457">
        <w:rPr>
          <w:lang w:val="en-US"/>
        </w:rPr>
        <w:t>Storing LI state</w:t>
      </w:r>
      <w:r>
        <w:tab/>
      </w:r>
      <w:r>
        <w:fldChar w:fldCharType="begin" w:fldLock="1"/>
      </w:r>
      <w:r>
        <w:instrText xml:space="preserve"> PAGEREF _Toc74852075 \h </w:instrText>
      </w:r>
      <w:r>
        <w:fldChar w:fldCharType="separate"/>
      </w:r>
      <w:r>
        <w:t>62</w:t>
      </w:r>
      <w:r>
        <w:fldChar w:fldCharType="end"/>
      </w:r>
    </w:p>
    <w:p w14:paraId="2BA697B4" w14:textId="47ADFA33" w:rsidR="00B45E5B" w:rsidRDefault="00B45E5B">
      <w:pPr>
        <w:pStyle w:val="TOC5"/>
        <w:rPr>
          <w:rFonts w:asciiTheme="minorHAnsi" w:eastAsiaTheme="minorEastAsia" w:hAnsiTheme="minorHAnsi" w:cstheme="minorBidi"/>
          <w:sz w:val="22"/>
          <w:szCs w:val="22"/>
          <w:lang w:eastAsia="en-GB"/>
        </w:rPr>
      </w:pPr>
      <w:r w:rsidRPr="00B45E5B">
        <w:lastRenderedPageBreak/>
        <w:t>6.2.3.10.3</w:t>
      </w:r>
      <w:r w:rsidRPr="00B45E5B">
        <w:rPr>
          <w:rFonts w:asciiTheme="minorHAnsi" w:eastAsiaTheme="minorEastAsia" w:hAnsiTheme="minorHAnsi" w:cstheme="minorBidi"/>
          <w:sz w:val="22"/>
          <w:szCs w:val="22"/>
          <w:lang w:eastAsia="en-GB"/>
        </w:rPr>
        <w:tab/>
      </w:r>
      <w:r w:rsidRPr="00964457">
        <w:rPr>
          <w:lang w:val="en-US"/>
        </w:rPr>
        <w:t>Retrieving LI state</w:t>
      </w:r>
      <w:r>
        <w:tab/>
      </w:r>
      <w:r>
        <w:fldChar w:fldCharType="begin" w:fldLock="1"/>
      </w:r>
      <w:r>
        <w:instrText xml:space="preserve"> PAGEREF _Toc74852076 \h </w:instrText>
      </w:r>
      <w:r>
        <w:fldChar w:fldCharType="separate"/>
      </w:r>
      <w:r>
        <w:t>63</w:t>
      </w:r>
      <w:r>
        <w:fldChar w:fldCharType="end"/>
      </w:r>
    </w:p>
    <w:p w14:paraId="31169D4C" w14:textId="2FB8CDC8" w:rsidR="00B45E5B" w:rsidRDefault="00B45E5B">
      <w:pPr>
        <w:pStyle w:val="TOC5"/>
        <w:rPr>
          <w:rFonts w:asciiTheme="minorHAnsi" w:eastAsiaTheme="minorEastAsia" w:hAnsiTheme="minorHAnsi" w:cstheme="minorBidi"/>
          <w:sz w:val="22"/>
          <w:szCs w:val="22"/>
          <w:lang w:eastAsia="en-GB"/>
        </w:rPr>
      </w:pPr>
      <w:r w:rsidRPr="00B45E5B">
        <w:t>6.2.3.10.4</w:t>
      </w:r>
      <w:r w:rsidRPr="00B45E5B">
        <w:rPr>
          <w:rFonts w:asciiTheme="minorHAnsi" w:eastAsiaTheme="minorEastAsia" w:hAnsiTheme="minorHAnsi" w:cstheme="minorBidi"/>
          <w:sz w:val="22"/>
          <w:szCs w:val="22"/>
          <w:lang w:eastAsia="en-GB"/>
        </w:rPr>
        <w:tab/>
      </w:r>
      <w:r w:rsidRPr="00964457">
        <w:rPr>
          <w:lang w:val="en-US"/>
        </w:rPr>
        <w:t>Removing LI state</w:t>
      </w:r>
      <w:r>
        <w:tab/>
      </w:r>
      <w:r>
        <w:fldChar w:fldCharType="begin" w:fldLock="1"/>
      </w:r>
      <w:r>
        <w:instrText xml:space="preserve"> PAGEREF _Toc74852077 \h </w:instrText>
      </w:r>
      <w:r>
        <w:fldChar w:fldCharType="separate"/>
      </w:r>
      <w:r>
        <w:t>63</w:t>
      </w:r>
      <w:r>
        <w:fldChar w:fldCharType="end"/>
      </w:r>
    </w:p>
    <w:p w14:paraId="4B9D3C55" w14:textId="0D67AF04" w:rsidR="00B45E5B" w:rsidRDefault="00B45E5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_Toc74852078 \h </w:instrText>
      </w:r>
      <w:r>
        <w:fldChar w:fldCharType="separate"/>
      </w:r>
      <w:r>
        <w:t>63</w:t>
      </w:r>
      <w:r>
        <w:fldChar w:fldCharType="end"/>
      </w:r>
    </w:p>
    <w:p w14:paraId="6A206CE8" w14:textId="04E371D0" w:rsidR="00B45E5B" w:rsidRDefault="00B45E5B">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_Toc74852079 \h </w:instrText>
      </w:r>
      <w:r>
        <w:fldChar w:fldCharType="separate"/>
      </w:r>
      <w:r>
        <w:t>63</w:t>
      </w:r>
      <w:r>
        <w:fldChar w:fldCharType="end"/>
      </w:r>
    </w:p>
    <w:p w14:paraId="78FEECED" w14:textId="25312EFD" w:rsidR="00B45E5B" w:rsidRDefault="00B45E5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_Toc74852080 \h </w:instrText>
      </w:r>
      <w:r>
        <w:fldChar w:fldCharType="separate"/>
      </w:r>
      <w:r>
        <w:t>63</w:t>
      </w:r>
      <w:r>
        <w:fldChar w:fldCharType="end"/>
      </w:r>
    </w:p>
    <w:p w14:paraId="66D42879" w14:textId="1FE12CE4" w:rsidR="00B45E5B" w:rsidRDefault="00B45E5B">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_Toc74852081 \h </w:instrText>
      </w:r>
      <w:r>
        <w:fldChar w:fldCharType="separate"/>
      </w:r>
      <w:r>
        <w:t>63</w:t>
      </w:r>
      <w:r>
        <w:fldChar w:fldCharType="end"/>
      </w:r>
    </w:p>
    <w:p w14:paraId="742184D8" w14:textId="6DD8BE79" w:rsidR="00B45E5B" w:rsidRDefault="00B45E5B">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_Toc74852082 \h </w:instrText>
      </w:r>
      <w:r>
        <w:fldChar w:fldCharType="separate"/>
      </w:r>
      <w:r>
        <w:t>65</w:t>
      </w:r>
      <w:r>
        <w:fldChar w:fldCharType="end"/>
      </w:r>
    </w:p>
    <w:p w14:paraId="44F238F8" w14:textId="04C322B0" w:rsidR="00B45E5B" w:rsidRDefault="00B45E5B">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_Toc74852083 \h </w:instrText>
      </w:r>
      <w:r>
        <w:fldChar w:fldCharType="separate"/>
      </w:r>
      <w:r>
        <w:t>65</w:t>
      </w:r>
      <w:r>
        <w:fldChar w:fldCharType="end"/>
      </w:r>
    </w:p>
    <w:p w14:paraId="1B806E84" w14:textId="68592DD0" w:rsidR="00B45E5B" w:rsidRDefault="00B45E5B">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_Toc74852084 \h </w:instrText>
      </w:r>
      <w:r>
        <w:fldChar w:fldCharType="separate"/>
      </w:r>
      <w:r>
        <w:t>68</w:t>
      </w:r>
      <w:r>
        <w:fldChar w:fldCharType="end"/>
      </w:r>
    </w:p>
    <w:p w14:paraId="291C916D" w14:textId="32A5E533" w:rsidR="00B45E5B" w:rsidRDefault="00B45E5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_Toc74852085 \h </w:instrText>
      </w:r>
      <w:r>
        <w:fldChar w:fldCharType="separate"/>
      </w:r>
      <w:r>
        <w:t>68</w:t>
      </w:r>
      <w:r>
        <w:fldChar w:fldCharType="end"/>
      </w:r>
    </w:p>
    <w:p w14:paraId="4803C369" w14:textId="2A274ECF" w:rsidR="00B45E5B" w:rsidRDefault="00B45E5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_Toc74852086 \h </w:instrText>
      </w:r>
      <w:r>
        <w:fldChar w:fldCharType="separate"/>
      </w:r>
      <w:r>
        <w:t>68</w:t>
      </w:r>
      <w:r>
        <w:fldChar w:fldCharType="end"/>
      </w:r>
    </w:p>
    <w:p w14:paraId="536C718E" w14:textId="42402660" w:rsidR="00B45E5B" w:rsidRDefault="00B45E5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_Toc74852087 \h </w:instrText>
      </w:r>
      <w:r>
        <w:fldChar w:fldCharType="separate"/>
      </w:r>
      <w:r>
        <w:t>68</w:t>
      </w:r>
      <w:r>
        <w:fldChar w:fldCharType="end"/>
      </w:r>
    </w:p>
    <w:p w14:paraId="024D2955" w14:textId="0D4061CE" w:rsidR="00B45E5B" w:rsidRDefault="00B45E5B">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LI at MME</w:t>
      </w:r>
      <w:r>
        <w:tab/>
      </w:r>
      <w:r>
        <w:fldChar w:fldCharType="begin" w:fldLock="1"/>
      </w:r>
      <w:r>
        <w:instrText xml:space="preserve"> PAGEREF _Toc74852088 \h </w:instrText>
      </w:r>
      <w:r>
        <w:fldChar w:fldCharType="separate"/>
      </w:r>
      <w:r>
        <w:t>69</w:t>
      </w:r>
      <w:r>
        <w:fldChar w:fldCharType="end"/>
      </w:r>
    </w:p>
    <w:p w14:paraId="65376610" w14:textId="4E2D46F4" w:rsidR="00B45E5B" w:rsidRDefault="00B45E5B">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_Toc74852089 \h </w:instrText>
      </w:r>
      <w:r>
        <w:fldChar w:fldCharType="separate"/>
      </w:r>
      <w:r>
        <w:t>69</w:t>
      </w:r>
      <w:r>
        <w:fldChar w:fldCharType="end"/>
      </w:r>
    </w:p>
    <w:p w14:paraId="195358E5" w14:textId="42B72BB0" w:rsidR="00B45E5B" w:rsidRDefault="00B45E5B">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_Toc74852090 \h </w:instrText>
      </w:r>
      <w:r>
        <w:fldChar w:fldCharType="separate"/>
      </w:r>
      <w:r>
        <w:t>69</w:t>
      </w:r>
      <w:r>
        <w:fldChar w:fldCharType="end"/>
      </w:r>
    </w:p>
    <w:p w14:paraId="2D8614F2" w14:textId="6620FB3E" w:rsidR="00B45E5B" w:rsidRDefault="00B45E5B">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_Toc74852091 \h </w:instrText>
      </w:r>
      <w:r>
        <w:fldChar w:fldCharType="separate"/>
      </w:r>
      <w:r>
        <w:t>69</w:t>
      </w:r>
      <w:r>
        <w:fldChar w:fldCharType="end"/>
      </w:r>
    </w:p>
    <w:p w14:paraId="0BDE53E5" w14:textId="7AA84A60" w:rsidR="00B45E5B" w:rsidRDefault="00B45E5B">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MME identifier association</w:t>
      </w:r>
      <w:r>
        <w:tab/>
      </w:r>
      <w:r>
        <w:fldChar w:fldCharType="begin" w:fldLock="1"/>
      </w:r>
      <w:r>
        <w:instrText xml:space="preserve"> PAGEREF _Toc74852092 \h </w:instrText>
      </w:r>
      <w:r>
        <w:fldChar w:fldCharType="separate"/>
      </w:r>
      <w:r>
        <w:t>69</w:t>
      </w:r>
      <w:r>
        <w:fldChar w:fldCharType="end"/>
      </w:r>
    </w:p>
    <w:p w14:paraId="6B4532B5" w14:textId="42F0329B" w:rsidR="00B45E5B" w:rsidRDefault="00B45E5B">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_Toc74852093 \h </w:instrText>
      </w:r>
      <w:r>
        <w:fldChar w:fldCharType="separate"/>
      </w:r>
      <w:r>
        <w:t>70</w:t>
      </w:r>
      <w:r>
        <w:fldChar w:fldCharType="end"/>
      </w:r>
    </w:p>
    <w:p w14:paraId="58B744A3" w14:textId="76CC9C2F" w:rsidR="00B45E5B" w:rsidRDefault="00B45E5B">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LI at SGW/PGW and ePDG</w:t>
      </w:r>
      <w:r>
        <w:tab/>
      </w:r>
      <w:r>
        <w:fldChar w:fldCharType="begin" w:fldLock="1"/>
      </w:r>
      <w:r>
        <w:instrText xml:space="preserve"> PAGEREF _Toc74852094 \h </w:instrText>
      </w:r>
      <w:r>
        <w:fldChar w:fldCharType="separate"/>
      </w:r>
      <w:r>
        <w:t>70</w:t>
      </w:r>
      <w:r>
        <w:fldChar w:fldCharType="end"/>
      </w:r>
    </w:p>
    <w:p w14:paraId="09D0F6DD" w14:textId="42C6FCA7" w:rsidR="00B45E5B" w:rsidRDefault="00B45E5B">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_Toc74852095 \h </w:instrText>
      </w:r>
      <w:r>
        <w:fldChar w:fldCharType="separate"/>
      </w:r>
      <w:r>
        <w:t>70</w:t>
      </w:r>
      <w:r>
        <w:fldChar w:fldCharType="end"/>
      </w:r>
    </w:p>
    <w:p w14:paraId="309B2100" w14:textId="26EC836A" w:rsidR="00B45E5B" w:rsidRDefault="00B45E5B">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_Toc74852096 \h </w:instrText>
      </w:r>
      <w:r>
        <w:fldChar w:fldCharType="separate"/>
      </w:r>
      <w:r>
        <w:t>70</w:t>
      </w:r>
      <w:r>
        <w:fldChar w:fldCharType="end"/>
      </w:r>
    </w:p>
    <w:p w14:paraId="4A4DD6FD" w14:textId="6CB4F3EF" w:rsidR="00B45E5B" w:rsidRDefault="00B45E5B">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Generation of xCC at CC-POI in the SGW/PGW and ePDG over LI_X3</w:t>
      </w:r>
      <w:r>
        <w:tab/>
      </w:r>
      <w:r>
        <w:fldChar w:fldCharType="begin" w:fldLock="1"/>
      </w:r>
      <w:r>
        <w:instrText xml:space="preserve"> PAGEREF _Toc74852097 \h </w:instrText>
      </w:r>
      <w:r>
        <w:fldChar w:fldCharType="separate"/>
      </w:r>
      <w:r>
        <w:t>71</w:t>
      </w:r>
      <w:r>
        <w:fldChar w:fldCharType="end"/>
      </w:r>
    </w:p>
    <w:p w14:paraId="273D8785" w14:textId="73C08655" w:rsidR="00B45E5B" w:rsidRDefault="00B45E5B">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_Toc74852098 \h </w:instrText>
      </w:r>
      <w:r>
        <w:fldChar w:fldCharType="separate"/>
      </w:r>
      <w:r>
        <w:t>71</w:t>
      </w:r>
      <w:r>
        <w:fldChar w:fldCharType="end"/>
      </w:r>
    </w:p>
    <w:p w14:paraId="7E84CA76" w14:textId="3F577A58" w:rsidR="00B45E5B" w:rsidRDefault="00B45E5B">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_Toc74852099 \h </w:instrText>
      </w:r>
      <w:r>
        <w:fldChar w:fldCharType="separate"/>
      </w:r>
      <w:r>
        <w:t>71</w:t>
      </w:r>
      <w:r>
        <w:fldChar w:fldCharType="end"/>
      </w:r>
    </w:p>
    <w:p w14:paraId="47580634" w14:textId="3D6D15FE" w:rsidR="00B45E5B" w:rsidRDefault="00B45E5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_Toc74852100 \h </w:instrText>
      </w:r>
      <w:r>
        <w:fldChar w:fldCharType="separate"/>
      </w:r>
      <w:r>
        <w:t>71</w:t>
      </w:r>
      <w:r>
        <w:fldChar w:fldCharType="end"/>
      </w:r>
    </w:p>
    <w:p w14:paraId="16F2E41E" w14:textId="155DCD66" w:rsidR="00B45E5B" w:rsidRDefault="00B45E5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_Toc74852101 \h </w:instrText>
      </w:r>
      <w:r>
        <w:fldChar w:fldCharType="separate"/>
      </w:r>
      <w:r>
        <w:t>72</w:t>
      </w:r>
      <w:r>
        <w:fldChar w:fldCharType="end"/>
      </w:r>
    </w:p>
    <w:p w14:paraId="7F260399" w14:textId="0891761A" w:rsidR="00B45E5B" w:rsidRDefault="00B45E5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_Toc74852102 \h </w:instrText>
      </w:r>
      <w:r>
        <w:fldChar w:fldCharType="separate"/>
      </w:r>
      <w:r>
        <w:t>72</w:t>
      </w:r>
      <w:r>
        <w:fldChar w:fldCharType="end"/>
      </w:r>
    </w:p>
    <w:p w14:paraId="70650754" w14:textId="4CC0ADF1" w:rsidR="00B45E5B" w:rsidRDefault="00B45E5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_Toc74852103 \h </w:instrText>
      </w:r>
      <w:r>
        <w:fldChar w:fldCharType="separate"/>
      </w:r>
      <w:r>
        <w:t>72</w:t>
      </w:r>
      <w:r>
        <w:fldChar w:fldCharType="end"/>
      </w:r>
    </w:p>
    <w:p w14:paraId="6ED7205E" w14:textId="1E69B72F" w:rsidR="00B45E5B" w:rsidRDefault="00B45E5B">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_Toc74852104 \h </w:instrText>
      </w:r>
      <w:r>
        <w:fldChar w:fldCharType="separate"/>
      </w:r>
      <w:r>
        <w:t>72</w:t>
      </w:r>
      <w:r>
        <w:fldChar w:fldCharType="end"/>
      </w:r>
    </w:p>
    <w:p w14:paraId="4E01A3EB" w14:textId="6CC6BF71" w:rsidR="00B45E5B" w:rsidRDefault="00B45E5B">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_Toc74852105 \h </w:instrText>
      </w:r>
      <w:r>
        <w:fldChar w:fldCharType="separate"/>
      </w:r>
      <w:r>
        <w:t>72</w:t>
      </w:r>
      <w:r>
        <w:fldChar w:fldCharType="end"/>
      </w:r>
    </w:p>
    <w:p w14:paraId="2FFA4C42" w14:textId="13C5AB07" w:rsidR="00B45E5B" w:rsidRDefault="00B45E5B">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_Toc74852106 \h </w:instrText>
      </w:r>
      <w:r>
        <w:fldChar w:fldCharType="separate"/>
      </w:r>
      <w:r>
        <w:t>72</w:t>
      </w:r>
      <w:r>
        <w:fldChar w:fldCharType="end"/>
      </w:r>
    </w:p>
    <w:p w14:paraId="304C4A4F" w14:textId="42706907" w:rsidR="00B45E5B" w:rsidRDefault="00B45E5B">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_Toc74852107 \h </w:instrText>
      </w:r>
      <w:r>
        <w:fldChar w:fldCharType="separate"/>
      </w:r>
      <w:r>
        <w:t>72</w:t>
      </w:r>
      <w:r>
        <w:fldChar w:fldCharType="end"/>
      </w:r>
    </w:p>
    <w:p w14:paraId="79CB735D" w14:textId="00347AF3" w:rsidR="00B45E5B" w:rsidRDefault="00B45E5B">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_Toc74852108 \h </w:instrText>
      </w:r>
      <w:r>
        <w:fldChar w:fldCharType="separate"/>
      </w:r>
      <w:r>
        <w:t>72</w:t>
      </w:r>
      <w:r>
        <w:fldChar w:fldCharType="end"/>
      </w:r>
    </w:p>
    <w:p w14:paraId="0D15BF9C" w14:textId="243D07B3" w:rsidR="00B45E5B" w:rsidRDefault="00B45E5B">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_Toc74852109 \h </w:instrText>
      </w:r>
      <w:r>
        <w:fldChar w:fldCharType="separate"/>
      </w:r>
      <w:r>
        <w:t>72</w:t>
      </w:r>
      <w:r>
        <w:fldChar w:fldCharType="end"/>
      </w:r>
    </w:p>
    <w:p w14:paraId="16646ADD" w14:textId="7A3576A6" w:rsidR="00B45E5B" w:rsidRDefault="00B45E5B">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_Toc74852110 \h </w:instrText>
      </w:r>
      <w:r>
        <w:fldChar w:fldCharType="separate"/>
      </w:r>
      <w:r>
        <w:t>72</w:t>
      </w:r>
      <w:r>
        <w:fldChar w:fldCharType="end"/>
      </w:r>
    </w:p>
    <w:p w14:paraId="256453B0" w14:textId="44F2F643" w:rsidR="00B45E5B" w:rsidRDefault="00B45E5B">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_Toc74852111 \h </w:instrText>
      </w:r>
      <w:r>
        <w:fldChar w:fldCharType="separate"/>
      </w:r>
      <w:r>
        <w:t>73</w:t>
      </w:r>
      <w:r>
        <w:fldChar w:fldCharType="end"/>
      </w:r>
    </w:p>
    <w:p w14:paraId="14EB51A5" w14:textId="3822C4A9" w:rsidR="00B45E5B" w:rsidRDefault="00B45E5B">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_Toc74852112 \h </w:instrText>
      </w:r>
      <w:r>
        <w:fldChar w:fldCharType="separate"/>
      </w:r>
      <w:r>
        <w:t>74</w:t>
      </w:r>
      <w:r>
        <w:fldChar w:fldCharType="end"/>
      </w:r>
    </w:p>
    <w:p w14:paraId="22A7DE17" w14:textId="1E0E564A" w:rsidR="00B45E5B" w:rsidRDefault="00B45E5B">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_Toc74852113 \h </w:instrText>
      </w:r>
      <w:r>
        <w:fldChar w:fldCharType="separate"/>
      </w:r>
      <w:r>
        <w:t>75</w:t>
      </w:r>
      <w:r>
        <w:fldChar w:fldCharType="end"/>
      </w:r>
    </w:p>
    <w:p w14:paraId="1CFFE635" w14:textId="474AFEA0" w:rsidR="00B45E5B" w:rsidRDefault="00B45E5B">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_Toc74852114 \h </w:instrText>
      </w:r>
      <w:r>
        <w:fldChar w:fldCharType="separate"/>
      </w:r>
      <w:r>
        <w:t>75</w:t>
      </w:r>
      <w:r>
        <w:fldChar w:fldCharType="end"/>
      </w:r>
    </w:p>
    <w:p w14:paraId="202F4E88" w14:textId="2D2CF958" w:rsidR="00B45E5B" w:rsidRDefault="00B45E5B">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_Toc74852115 \h </w:instrText>
      </w:r>
      <w:r>
        <w:fldChar w:fldCharType="separate"/>
      </w:r>
      <w:r>
        <w:t>75</w:t>
      </w:r>
      <w:r>
        <w:fldChar w:fldCharType="end"/>
      </w:r>
    </w:p>
    <w:p w14:paraId="51E471A0" w14:textId="51AB73FE" w:rsidR="00B45E5B" w:rsidRDefault="00B45E5B">
      <w:pPr>
        <w:pStyle w:val="TOC4"/>
        <w:rPr>
          <w:rFonts w:asciiTheme="minorHAnsi" w:eastAsiaTheme="minorEastAsia" w:hAnsiTheme="minorHAnsi" w:cstheme="minorBidi"/>
          <w:sz w:val="22"/>
          <w:szCs w:val="22"/>
          <w:lang w:eastAsia="en-GB"/>
        </w:rPr>
      </w:pPr>
      <w:r>
        <w:t>7.2.3.1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_Toc74852116 \h </w:instrText>
      </w:r>
      <w:r>
        <w:fldChar w:fldCharType="separate"/>
      </w:r>
      <w:r>
        <w:t>75</w:t>
      </w:r>
      <w:r>
        <w:fldChar w:fldCharType="end"/>
      </w:r>
    </w:p>
    <w:p w14:paraId="43E7E622" w14:textId="2F7E62A8" w:rsidR="00B45E5B" w:rsidRDefault="00B45E5B">
      <w:pPr>
        <w:pStyle w:val="TOC4"/>
        <w:rPr>
          <w:rFonts w:asciiTheme="minorHAnsi" w:eastAsiaTheme="minorEastAsia" w:hAnsiTheme="minorHAnsi" w:cstheme="minorBidi"/>
          <w:sz w:val="22"/>
          <w:szCs w:val="22"/>
          <w:lang w:eastAsia="en-GB"/>
        </w:rPr>
      </w:pPr>
      <w:r>
        <w:t>7.2.3.2</w:t>
      </w:r>
      <w:r>
        <w:rPr>
          <w:rFonts w:asciiTheme="minorHAnsi" w:eastAsiaTheme="minorEastAsia" w:hAnsiTheme="minorHAnsi" w:cstheme="minorBidi"/>
          <w:sz w:val="22"/>
          <w:szCs w:val="22"/>
          <w:lang w:eastAsia="en-GB"/>
        </w:rPr>
        <w:tab/>
      </w:r>
      <w:r>
        <w:t xml:space="preserve"> Provisioning over LI_X1</w:t>
      </w:r>
      <w:r>
        <w:tab/>
      </w:r>
      <w:r>
        <w:fldChar w:fldCharType="begin" w:fldLock="1"/>
      </w:r>
      <w:r>
        <w:instrText xml:space="preserve"> PAGEREF _Toc74852117 \h </w:instrText>
      </w:r>
      <w:r>
        <w:fldChar w:fldCharType="separate"/>
      </w:r>
      <w:r>
        <w:t>76</w:t>
      </w:r>
      <w:r>
        <w:fldChar w:fldCharType="end"/>
      </w:r>
    </w:p>
    <w:p w14:paraId="32748C7B" w14:textId="7223DAE9" w:rsidR="00B45E5B" w:rsidRDefault="00B45E5B">
      <w:pPr>
        <w:pStyle w:val="TOC4"/>
        <w:rPr>
          <w:rFonts w:asciiTheme="minorHAnsi" w:eastAsiaTheme="minorEastAsia" w:hAnsiTheme="minorHAnsi" w:cstheme="minorBidi"/>
          <w:sz w:val="22"/>
          <w:szCs w:val="22"/>
          <w:lang w:eastAsia="en-GB"/>
        </w:rPr>
      </w:pPr>
      <w:r>
        <w:t>7.2.3.3</w:t>
      </w:r>
      <w:r>
        <w:rPr>
          <w:rFonts w:asciiTheme="minorHAnsi" w:eastAsiaTheme="minorEastAsia" w:hAnsiTheme="minorHAnsi" w:cstheme="minorBidi"/>
          <w:sz w:val="22"/>
          <w:szCs w:val="22"/>
          <w:lang w:eastAsia="en-GB"/>
        </w:rPr>
        <w:tab/>
      </w:r>
      <w:r>
        <w:t xml:space="preserve"> Generation of xIRI over LI_X2</w:t>
      </w:r>
      <w:r>
        <w:tab/>
      </w:r>
      <w:r>
        <w:fldChar w:fldCharType="begin" w:fldLock="1"/>
      </w:r>
      <w:r>
        <w:instrText xml:space="preserve"> PAGEREF _Toc74852118 \h </w:instrText>
      </w:r>
      <w:r>
        <w:fldChar w:fldCharType="separate"/>
      </w:r>
      <w:r>
        <w:t>76</w:t>
      </w:r>
      <w:r>
        <w:fldChar w:fldCharType="end"/>
      </w:r>
    </w:p>
    <w:p w14:paraId="3C3E1444" w14:textId="37CEBED7" w:rsidR="00B45E5B" w:rsidRDefault="00B45E5B">
      <w:pPr>
        <w:pStyle w:val="TOC4"/>
        <w:rPr>
          <w:rFonts w:asciiTheme="minorHAnsi" w:eastAsiaTheme="minorEastAsia" w:hAnsiTheme="minorHAnsi" w:cstheme="minorBidi"/>
          <w:sz w:val="22"/>
          <w:szCs w:val="22"/>
          <w:lang w:eastAsia="en-GB"/>
        </w:rPr>
      </w:pPr>
      <w:r>
        <w:t>7.2.3.4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_Toc74852119 \h </w:instrText>
      </w:r>
      <w:r>
        <w:fldChar w:fldCharType="separate"/>
      </w:r>
      <w:r>
        <w:t>76</w:t>
      </w:r>
      <w:r>
        <w:fldChar w:fldCharType="end"/>
      </w:r>
    </w:p>
    <w:p w14:paraId="349C366B" w14:textId="49C94070" w:rsidR="00B45E5B" w:rsidRDefault="00B45E5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_Toc74852120 \h </w:instrText>
      </w:r>
      <w:r>
        <w:fldChar w:fldCharType="separate"/>
      </w:r>
      <w:r>
        <w:t>76</w:t>
      </w:r>
      <w:r>
        <w:fldChar w:fldCharType="end"/>
      </w:r>
    </w:p>
    <w:p w14:paraId="67E065CF" w14:textId="3C36B5A2" w:rsidR="00B45E5B" w:rsidRDefault="00B45E5B">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_Toc74852121 \h </w:instrText>
      </w:r>
      <w:r>
        <w:fldChar w:fldCharType="separate"/>
      </w:r>
      <w:r>
        <w:t>76</w:t>
      </w:r>
      <w:r>
        <w:fldChar w:fldCharType="end"/>
      </w:r>
    </w:p>
    <w:p w14:paraId="26AEA638" w14:textId="5E3341A0" w:rsidR="00B45E5B" w:rsidRDefault="00B45E5B">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_Toc74852122 \h </w:instrText>
      </w:r>
      <w:r>
        <w:fldChar w:fldCharType="separate"/>
      </w:r>
      <w:r>
        <w:t>76</w:t>
      </w:r>
      <w:r>
        <w:fldChar w:fldCharType="end"/>
      </w:r>
    </w:p>
    <w:p w14:paraId="152B7B07" w14:textId="5A3F67C1" w:rsidR="00B45E5B" w:rsidRDefault="00B45E5B">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_Toc74852123 \h </w:instrText>
      </w:r>
      <w:r>
        <w:fldChar w:fldCharType="separate"/>
      </w:r>
      <w:r>
        <w:t>77</w:t>
      </w:r>
      <w:r>
        <w:fldChar w:fldCharType="end"/>
      </w:r>
    </w:p>
    <w:p w14:paraId="401B765D" w14:textId="3DB7288A" w:rsidR="00B45E5B" w:rsidRDefault="00B45E5B">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_Toc74852124 \h </w:instrText>
      </w:r>
      <w:r>
        <w:fldChar w:fldCharType="separate"/>
      </w:r>
      <w:r>
        <w:t>77</w:t>
      </w:r>
      <w:r>
        <w:fldChar w:fldCharType="end"/>
      </w:r>
    </w:p>
    <w:p w14:paraId="789897D0" w14:textId="0DCC67BA" w:rsidR="00B45E5B" w:rsidRDefault="00B45E5B">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_Toc74852125 \h </w:instrText>
      </w:r>
      <w:r>
        <w:fldChar w:fldCharType="separate"/>
      </w:r>
      <w:r>
        <w:t>77</w:t>
      </w:r>
      <w:r>
        <w:fldChar w:fldCharType="end"/>
      </w:r>
    </w:p>
    <w:p w14:paraId="1104F216" w14:textId="7F8E9600" w:rsidR="00B45E5B" w:rsidRDefault="00B45E5B">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_Toc74852126 \h </w:instrText>
      </w:r>
      <w:r>
        <w:fldChar w:fldCharType="separate"/>
      </w:r>
      <w:r>
        <w:t>78</w:t>
      </w:r>
      <w:r>
        <w:fldChar w:fldCharType="end"/>
      </w:r>
    </w:p>
    <w:p w14:paraId="05C802A6" w14:textId="30CCEDDD" w:rsidR="00B45E5B" w:rsidRDefault="00B45E5B">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_Toc74852127 \h </w:instrText>
      </w:r>
      <w:r>
        <w:fldChar w:fldCharType="separate"/>
      </w:r>
      <w:r>
        <w:t>79</w:t>
      </w:r>
      <w:r>
        <w:fldChar w:fldCharType="end"/>
      </w:r>
    </w:p>
    <w:p w14:paraId="651A46CF" w14:textId="4F2F8A16" w:rsidR="00B45E5B" w:rsidRDefault="00B45E5B">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_Toc74852128 \h </w:instrText>
      </w:r>
      <w:r>
        <w:fldChar w:fldCharType="separate"/>
      </w:r>
      <w:r>
        <w:t>80</w:t>
      </w:r>
      <w:r>
        <w:fldChar w:fldCharType="end"/>
      </w:r>
    </w:p>
    <w:p w14:paraId="3C1B6F5B" w14:textId="6D553E9D" w:rsidR="00B45E5B" w:rsidRDefault="00B45E5B">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_Toc74852129 \h </w:instrText>
      </w:r>
      <w:r>
        <w:fldChar w:fldCharType="separate"/>
      </w:r>
      <w:r>
        <w:t>80</w:t>
      </w:r>
      <w:r>
        <w:fldChar w:fldCharType="end"/>
      </w:r>
    </w:p>
    <w:p w14:paraId="038BCF14" w14:textId="436EF9BA" w:rsidR="00B45E5B" w:rsidRDefault="00B45E5B">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_Toc74852130 \h </w:instrText>
      </w:r>
      <w:r>
        <w:fldChar w:fldCharType="separate"/>
      </w:r>
      <w:r>
        <w:t>80</w:t>
      </w:r>
      <w:r>
        <w:fldChar w:fldCharType="end"/>
      </w:r>
    </w:p>
    <w:p w14:paraId="2593DDA7" w14:textId="5EA7678C" w:rsidR="00B45E5B" w:rsidRDefault="00B45E5B">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_Toc74852131 \h </w:instrText>
      </w:r>
      <w:r>
        <w:fldChar w:fldCharType="separate"/>
      </w:r>
      <w:r>
        <w:t>80</w:t>
      </w:r>
      <w:r>
        <w:fldChar w:fldCharType="end"/>
      </w:r>
    </w:p>
    <w:p w14:paraId="34AB09AA" w14:textId="3088DC8F" w:rsidR="00B45E5B" w:rsidRDefault="00B45E5B">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_Toc74852132 \h </w:instrText>
      </w:r>
      <w:r>
        <w:fldChar w:fldCharType="separate"/>
      </w:r>
      <w:r>
        <w:t>80</w:t>
      </w:r>
      <w:r>
        <w:fldChar w:fldCharType="end"/>
      </w:r>
    </w:p>
    <w:p w14:paraId="209E88DD" w14:textId="7A2AD50B" w:rsidR="00B45E5B" w:rsidRDefault="00B45E5B">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_Toc74852133 \h </w:instrText>
      </w:r>
      <w:r>
        <w:fldChar w:fldCharType="separate"/>
      </w:r>
      <w:r>
        <w:t>80</w:t>
      </w:r>
      <w:r>
        <w:fldChar w:fldCharType="end"/>
      </w:r>
    </w:p>
    <w:p w14:paraId="7CF55269" w14:textId="412B9C9E" w:rsidR="00B45E5B" w:rsidRDefault="00B45E5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Messaging</w:t>
      </w:r>
      <w:r>
        <w:tab/>
      </w:r>
      <w:r>
        <w:fldChar w:fldCharType="begin" w:fldLock="1"/>
      </w:r>
      <w:r>
        <w:instrText xml:space="preserve"> PAGEREF _Toc74852134 \h </w:instrText>
      </w:r>
      <w:r>
        <w:fldChar w:fldCharType="separate"/>
      </w:r>
      <w:r>
        <w:t>81</w:t>
      </w:r>
      <w:r>
        <w:fldChar w:fldCharType="end"/>
      </w:r>
    </w:p>
    <w:p w14:paraId="6A6774F6" w14:textId="264C7CF6" w:rsidR="00B45E5B" w:rsidRDefault="00B45E5B">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_Toc74852135 \h </w:instrText>
      </w:r>
      <w:r>
        <w:fldChar w:fldCharType="separate"/>
      </w:r>
      <w:r>
        <w:t>81</w:t>
      </w:r>
      <w:r>
        <w:fldChar w:fldCharType="end"/>
      </w:r>
    </w:p>
    <w:p w14:paraId="1DFEF416" w14:textId="1D1A6A60" w:rsidR="00B45E5B" w:rsidRDefault="00B45E5B">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LI at the MMS Proxy-Relay</w:t>
      </w:r>
      <w:r>
        <w:tab/>
      </w:r>
      <w:r>
        <w:fldChar w:fldCharType="begin" w:fldLock="1"/>
      </w:r>
      <w:r>
        <w:instrText xml:space="preserve"> PAGEREF _Toc74852136 \h </w:instrText>
      </w:r>
      <w:r>
        <w:fldChar w:fldCharType="separate"/>
      </w:r>
      <w:r>
        <w:t>81</w:t>
      </w:r>
      <w:r>
        <w:fldChar w:fldCharType="end"/>
      </w:r>
    </w:p>
    <w:p w14:paraId="58E6A6FD" w14:textId="6B7067F3" w:rsidR="00B45E5B" w:rsidRDefault="00B45E5B">
      <w:pPr>
        <w:pStyle w:val="TOC4"/>
        <w:rPr>
          <w:rFonts w:asciiTheme="minorHAnsi" w:eastAsiaTheme="minorEastAsia" w:hAnsiTheme="minorHAnsi" w:cstheme="minorBidi"/>
          <w:sz w:val="22"/>
          <w:szCs w:val="22"/>
          <w:lang w:eastAsia="en-GB"/>
        </w:rPr>
      </w:pPr>
      <w:r>
        <w:lastRenderedPageBreak/>
        <w:t>7.4.2.1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_Toc74852137 \h </w:instrText>
      </w:r>
      <w:r>
        <w:fldChar w:fldCharType="separate"/>
      </w:r>
      <w:r>
        <w:t>81</w:t>
      </w:r>
      <w:r>
        <w:fldChar w:fldCharType="end"/>
      </w:r>
    </w:p>
    <w:p w14:paraId="23A11E30" w14:textId="607C8A31" w:rsidR="00B45E5B" w:rsidRDefault="00B45E5B">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_Toc74852138 \h </w:instrText>
      </w:r>
      <w:r>
        <w:fldChar w:fldCharType="separate"/>
      </w:r>
      <w:r>
        <w:t>81</w:t>
      </w:r>
      <w:r>
        <w:fldChar w:fldCharType="end"/>
      </w:r>
    </w:p>
    <w:p w14:paraId="770FEEF3" w14:textId="0A73244B" w:rsidR="00B45E5B" w:rsidRDefault="00B45E5B">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Generation of xCC over LI_X3</w:t>
      </w:r>
      <w:r>
        <w:tab/>
      </w:r>
      <w:r>
        <w:fldChar w:fldCharType="begin" w:fldLock="1"/>
      </w:r>
      <w:r>
        <w:instrText xml:space="preserve"> PAGEREF _Toc74852139 \h </w:instrText>
      </w:r>
      <w:r>
        <w:fldChar w:fldCharType="separate"/>
      </w:r>
      <w:r>
        <w:t>81</w:t>
      </w:r>
      <w:r>
        <w:fldChar w:fldCharType="end"/>
      </w:r>
    </w:p>
    <w:p w14:paraId="394EE67A" w14:textId="7ECE9399" w:rsidR="00B45E5B" w:rsidRDefault="00B45E5B">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MMS Record Generation Cases</w:t>
      </w:r>
      <w:r>
        <w:tab/>
      </w:r>
      <w:r>
        <w:fldChar w:fldCharType="begin" w:fldLock="1"/>
      </w:r>
      <w:r>
        <w:instrText xml:space="preserve"> PAGEREF _Toc74852140 \h </w:instrText>
      </w:r>
      <w:r>
        <w:fldChar w:fldCharType="separate"/>
      </w:r>
      <w:r>
        <w:t>81</w:t>
      </w:r>
      <w:r>
        <w:fldChar w:fldCharType="end"/>
      </w:r>
    </w:p>
    <w:p w14:paraId="22EC9616" w14:textId="0D490CBC" w:rsidR="00B45E5B" w:rsidRDefault="00B45E5B">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MMS Records</w:t>
      </w:r>
      <w:r>
        <w:tab/>
      </w:r>
      <w:r>
        <w:fldChar w:fldCharType="begin" w:fldLock="1"/>
      </w:r>
      <w:r>
        <w:instrText xml:space="preserve"> PAGEREF _Toc74852141 \h </w:instrText>
      </w:r>
      <w:r>
        <w:fldChar w:fldCharType="separate"/>
      </w:r>
      <w:r>
        <w:t>82</w:t>
      </w:r>
      <w:r>
        <w:fldChar w:fldCharType="end"/>
      </w:r>
    </w:p>
    <w:p w14:paraId="69469392" w14:textId="56E7FACD" w:rsidR="00B45E5B" w:rsidRDefault="00B45E5B">
      <w:pPr>
        <w:pStyle w:val="TOC4"/>
        <w:rPr>
          <w:rFonts w:asciiTheme="minorHAnsi" w:eastAsiaTheme="minorEastAsia" w:hAnsiTheme="minorHAnsi" w:cstheme="minorBidi"/>
          <w:sz w:val="22"/>
          <w:szCs w:val="22"/>
          <w:lang w:eastAsia="en-GB"/>
        </w:rPr>
      </w:pPr>
      <w:r>
        <w:t>7.4.3.1</w:t>
      </w:r>
      <w:r>
        <w:rPr>
          <w:rFonts w:asciiTheme="minorHAnsi" w:eastAsiaTheme="minorEastAsia" w:hAnsiTheme="minorHAnsi" w:cstheme="minorBidi"/>
          <w:sz w:val="22"/>
          <w:szCs w:val="22"/>
          <w:lang w:eastAsia="en-GB"/>
        </w:rPr>
        <w:tab/>
      </w:r>
      <w:r>
        <w:t>MMSSend</w:t>
      </w:r>
      <w:r>
        <w:tab/>
      </w:r>
      <w:r>
        <w:fldChar w:fldCharType="begin" w:fldLock="1"/>
      </w:r>
      <w:r>
        <w:instrText xml:space="preserve"> PAGEREF _Toc74852142 \h </w:instrText>
      </w:r>
      <w:r>
        <w:fldChar w:fldCharType="separate"/>
      </w:r>
      <w:r>
        <w:t>82</w:t>
      </w:r>
      <w:r>
        <w:fldChar w:fldCharType="end"/>
      </w:r>
    </w:p>
    <w:p w14:paraId="5398301D" w14:textId="2305A1FD" w:rsidR="00B45E5B" w:rsidRDefault="00B45E5B">
      <w:pPr>
        <w:pStyle w:val="TOC4"/>
        <w:rPr>
          <w:rFonts w:asciiTheme="minorHAnsi" w:eastAsiaTheme="minorEastAsia" w:hAnsiTheme="minorHAnsi" w:cstheme="minorBidi"/>
          <w:sz w:val="22"/>
          <w:szCs w:val="22"/>
          <w:lang w:eastAsia="en-GB"/>
        </w:rPr>
      </w:pPr>
      <w:r>
        <w:t>7.4.3.2</w:t>
      </w:r>
      <w:r>
        <w:rPr>
          <w:rFonts w:asciiTheme="minorHAnsi" w:eastAsiaTheme="minorEastAsia" w:hAnsiTheme="minorHAnsi" w:cstheme="minorBidi"/>
          <w:sz w:val="22"/>
          <w:szCs w:val="22"/>
          <w:lang w:eastAsia="en-GB"/>
        </w:rPr>
        <w:tab/>
      </w:r>
      <w:r>
        <w:t>MMSSendByNonLocalTarget</w:t>
      </w:r>
      <w:r>
        <w:tab/>
      </w:r>
      <w:r>
        <w:fldChar w:fldCharType="begin" w:fldLock="1"/>
      </w:r>
      <w:r>
        <w:instrText xml:space="preserve"> PAGEREF _Toc74852143 \h </w:instrText>
      </w:r>
      <w:r>
        <w:fldChar w:fldCharType="separate"/>
      </w:r>
      <w:r>
        <w:t>84</w:t>
      </w:r>
      <w:r>
        <w:fldChar w:fldCharType="end"/>
      </w:r>
    </w:p>
    <w:p w14:paraId="107AADD7" w14:textId="630A8A0E" w:rsidR="00B45E5B" w:rsidRDefault="00B45E5B">
      <w:pPr>
        <w:pStyle w:val="TOC4"/>
        <w:rPr>
          <w:rFonts w:asciiTheme="minorHAnsi" w:eastAsiaTheme="minorEastAsia" w:hAnsiTheme="minorHAnsi" w:cstheme="minorBidi"/>
          <w:sz w:val="22"/>
          <w:szCs w:val="22"/>
          <w:lang w:eastAsia="en-GB"/>
        </w:rPr>
      </w:pPr>
      <w:r>
        <w:t>7.4.3.3</w:t>
      </w:r>
      <w:r>
        <w:rPr>
          <w:rFonts w:asciiTheme="minorHAnsi" w:eastAsiaTheme="minorEastAsia" w:hAnsiTheme="minorHAnsi" w:cstheme="minorBidi"/>
          <w:sz w:val="22"/>
          <w:szCs w:val="22"/>
          <w:lang w:eastAsia="en-GB"/>
        </w:rPr>
        <w:tab/>
      </w:r>
      <w:r>
        <w:t>MMSNotification</w:t>
      </w:r>
      <w:r>
        <w:tab/>
      </w:r>
      <w:r>
        <w:fldChar w:fldCharType="begin" w:fldLock="1"/>
      </w:r>
      <w:r>
        <w:instrText xml:space="preserve"> PAGEREF _Toc74852144 \h </w:instrText>
      </w:r>
      <w:r>
        <w:fldChar w:fldCharType="separate"/>
      </w:r>
      <w:r>
        <w:t>86</w:t>
      </w:r>
      <w:r>
        <w:fldChar w:fldCharType="end"/>
      </w:r>
    </w:p>
    <w:p w14:paraId="4D6BDAC2" w14:textId="6E3E671A" w:rsidR="00B45E5B" w:rsidRDefault="00B45E5B">
      <w:pPr>
        <w:pStyle w:val="TOC4"/>
        <w:rPr>
          <w:rFonts w:asciiTheme="minorHAnsi" w:eastAsiaTheme="minorEastAsia" w:hAnsiTheme="minorHAnsi" w:cstheme="minorBidi"/>
          <w:sz w:val="22"/>
          <w:szCs w:val="22"/>
          <w:lang w:eastAsia="en-GB"/>
        </w:rPr>
      </w:pPr>
      <w:r>
        <w:t>7.4.3.4</w:t>
      </w:r>
      <w:r>
        <w:rPr>
          <w:rFonts w:asciiTheme="minorHAnsi" w:eastAsiaTheme="minorEastAsia" w:hAnsiTheme="minorHAnsi" w:cstheme="minorBidi"/>
          <w:sz w:val="22"/>
          <w:szCs w:val="22"/>
          <w:lang w:eastAsia="en-GB"/>
        </w:rPr>
        <w:tab/>
      </w:r>
      <w:r>
        <w:t>MMSSendToNonLocalTarget</w:t>
      </w:r>
      <w:r>
        <w:tab/>
      </w:r>
      <w:r>
        <w:fldChar w:fldCharType="begin" w:fldLock="1"/>
      </w:r>
      <w:r>
        <w:instrText xml:space="preserve"> PAGEREF _Toc74852145 \h </w:instrText>
      </w:r>
      <w:r>
        <w:fldChar w:fldCharType="separate"/>
      </w:r>
      <w:r>
        <w:t>86</w:t>
      </w:r>
      <w:r>
        <w:fldChar w:fldCharType="end"/>
      </w:r>
    </w:p>
    <w:p w14:paraId="3DB43385" w14:textId="3855DFCF" w:rsidR="00B45E5B" w:rsidRDefault="00B45E5B">
      <w:pPr>
        <w:pStyle w:val="TOC4"/>
        <w:rPr>
          <w:rFonts w:asciiTheme="minorHAnsi" w:eastAsiaTheme="minorEastAsia" w:hAnsiTheme="minorHAnsi" w:cstheme="minorBidi"/>
          <w:sz w:val="22"/>
          <w:szCs w:val="22"/>
          <w:lang w:eastAsia="en-GB"/>
        </w:rPr>
      </w:pPr>
      <w:r>
        <w:t>7.4.3.5</w:t>
      </w:r>
      <w:r>
        <w:rPr>
          <w:rFonts w:asciiTheme="minorHAnsi" w:eastAsiaTheme="minorEastAsia" w:hAnsiTheme="minorHAnsi" w:cstheme="minorBidi"/>
          <w:sz w:val="22"/>
          <w:szCs w:val="22"/>
          <w:lang w:eastAsia="en-GB"/>
        </w:rPr>
        <w:tab/>
      </w:r>
      <w:r>
        <w:t>MMSNotificationResponse</w:t>
      </w:r>
      <w:r>
        <w:tab/>
      </w:r>
      <w:r>
        <w:fldChar w:fldCharType="begin" w:fldLock="1"/>
      </w:r>
      <w:r>
        <w:instrText xml:space="preserve"> PAGEREF _Toc74852146 \h </w:instrText>
      </w:r>
      <w:r>
        <w:fldChar w:fldCharType="separate"/>
      </w:r>
      <w:r>
        <w:t>88</w:t>
      </w:r>
      <w:r>
        <w:fldChar w:fldCharType="end"/>
      </w:r>
    </w:p>
    <w:p w14:paraId="45295680" w14:textId="1EEF12B0" w:rsidR="00B45E5B" w:rsidRDefault="00B45E5B">
      <w:pPr>
        <w:pStyle w:val="TOC4"/>
        <w:rPr>
          <w:rFonts w:asciiTheme="minorHAnsi" w:eastAsiaTheme="minorEastAsia" w:hAnsiTheme="minorHAnsi" w:cstheme="minorBidi"/>
          <w:sz w:val="22"/>
          <w:szCs w:val="22"/>
          <w:lang w:eastAsia="en-GB"/>
        </w:rPr>
      </w:pPr>
      <w:r>
        <w:t>7.4.3.6</w:t>
      </w:r>
      <w:r>
        <w:rPr>
          <w:rFonts w:asciiTheme="minorHAnsi" w:eastAsiaTheme="minorEastAsia" w:hAnsiTheme="minorHAnsi" w:cstheme="minorBidi"/>
          <w:sz w:val="22"/>
          <w:szCs w:val="22"/>
          <w:lang w:eastAsia="en-GB"/>
        </w:rPr>
        <w:tab/>
      </w:r>
      <w:r>
        <w:t>MMSRetrieval</w:t>
      </w:r>
      <w:r>
        <w:tab/>
      </w:r>
      <w:r>
        <w:fldChar w:fldCharType="begin" w:fldLock="1"/>
      </w:r>
      <w:r>
        <w:instrText xml:space="preserve"> PAGEREF _Toc74852147 \h </w:instrText>
      </w:r>
      <w:r>
        <w:fldChar w:fldCharType="separate"/>
      </w:r>
      <w:r>
        <w:t>88</w:t>
      </w:r>
      <w:r>
        <w:fldChar w:fldCharType="end"/>
      </w:r>
    </w:p>
    <w:p w14:paraId="5DE83687" w14:textId="70F65DC9" w:rsidR="00B45E5B" w:rsidRDefault="00B45E5B">
      <w:pPr>
        <w:pStyle w:val="TOC4"/>
        <w:rPr>
          <w:rFonts w:asciiTheme="minorHAnsi" w:eastAsiaTheme="minorEastAsia" w:hAnsiTheme="minorHAnsi" w:cstheme="minorBidi"/>
          <w:sz w:val="22"/>
          <w:szCs w:val="22"/>
          <w:lang w:eastAsia="en-GB"/>
        </w:rPr>
      </w:pPr>
      <w:r>
        <w:t>7.4.3.7</w:t>
      </w:r>
      <w:r>
        <w:rPr>
          <w:rFonts w:asciiTheme="minorHAnsi" w:eastAsiaTheme="minorEastAsia" w:hAnsiTheme="minorHAnsi" w:cstheme="minorBidi"/>
          <w:sz w:val="22"/>
          <w:szCs w:val="22"/>
          <w:lang w:eastAsia="en-GB"/>
        </w:rPr>
        <w:tab/>
      </w:r>
      <w:r>
        <w:t>MMSDeliveryAck</w:t>
      </w:r>
      <w:r>
        <w:tab/>
      </w:r>
      <w:r>
        <w:fldChar w:fldCharType="begin" w:fldLock="1"/>
      </w:r>
      <w:r>
        <w:instrText xml:space="preserve"> PAGEREF _Toc74852148 \h </w:instrText>
      </w:r>
      <w:r>
        <w:fldChar w:fldCharType="separate"/>
      </w:r>
      <w:r>
        <w:t>90</w:t>
      </w:r>
      <w:r>
        <w:fldChar w:fldCharType="end"/>
      </w:r>
    </w:p>
    <w:p w14:paraId="3080C491" w14:textId="3FE3F4C7" w:rsidR="00B45E5B" w:rsidRDefault="00B45E5B">
      <w:pPr>
        <w:pStyle w:val="TOC4"/>
        <w:rPr>
          <w:rFonts w:asciiTheme="minorHAnsi" w:eastAsiaTheme="minorEastAsia" w:hAnsiTheme="minorHAnsi" w:cstheme="minorBidi"/>
          <w:sz w:val="22"/>
          <w:szCs w:val="22"/>
          <w:lang w:eastAsia="en-GB"/>
        </w:rPr>
      </w:pPr>
      <w:r>
        <w:t>7.4.3.8</w:t>
      </w:r>
      <w:r>
        <w:rPr>
          <w:rFonts w:asciiTheme="minorHAnsi" w:eastAsiaTheme="minorEastAsia" w:hAnsiTheme="minorHAnsi" w:cstheme="minorBidi"/>
          <w:sz w:val="22"/>
          <w:szCs w:val="22"/>
          <w:lang w:eastAsia="en-GB"/>
        </w:rPr>
        <w:tab/>
      </w:r>
      <w:r>
        <w:t>MMSForward</w:t>
      </w:r>
      <w:r>
        <w:tab/>
      </w:r>
      <w:r>
        <w:fldChar w:fldCharType="begin" w:fldLock="1"/>
      </w:r>
      <w:r>
        <w:instrText xml:space="preserve"> PAGEREF _Toc74852149 \h </w:instrText>
      </w:r>
      <w:r>
        <w:fldChar w:fldCharType="separate"/>
      </w:r>
      <w:r>
        <w:t>90</w:t>
      </w:r>
      <w:r>
        <w:fldChar w:fldCharType="end"/>
      </w:r>
    </w:p>
    <w:p w14:paraId="5701BB40" w14:textId="56A713F0" w:rsidR="00B45E5B" w:rsidRDefault="00B45E5B">
      <w:pPr>
        <w:pStyle w:val="TOC4"/>
        <w:rPr>
          <w:rFonts w:asciiTheme="minorHAnsi" w:eastAsiaTheme="minorEastAsia" w:hAnsiTheme="minorHAnsi" w:cstheme="minorBidi"/>
          <w:sz w:val="22"/>
          <w:szCs w:val="22"/>
          <w:lang w:eastAsia="en-GB"/>
        </w:rPr>
      </w:pPr>
      <w:r>
        <w:t>7.4.3.9</w:t>
      </w:r>
      <w:r>
        <w:rPr>
          <w:rFonts w:asciiTheme="minorHAnsi" w:eastAsiaTheme="minorEastAsia" w:hAnsiTheme="minorHAnsi" w:cstheme="minorBidi"/>
          <w:sz w:val="22"/>
          <w:szCs w:val="22"/>
          <w:lang w:eastAsia="en-GB"/>
        </w:rPr>
        <w:tab/>
      </w:r>
      <w:r>
        <w:t>MMSDeleteFromRelay</w:t>
      </w:r>
      <w:r>
        <w:tab/>
      </w:r>
      <w:r>
        <w:fldChar w:fldCharType="begin" w:fldLock="1"/>
      </w:r>
      <w:r>
        <w:instrText xml:space="preserve"> PAGEREF _Toc74852150 \h </w:instrText>
      </w:r>
      <w:r>
        <w:fldChar w:fldCharType="separate"/>
      </w:r>
      <w:r>
        <w:t>92</w:t>
      </w:r>
      <w:r>
        <w:fldChar w:fldCharType="end"/>
      </w:r>
    </w:p>
    <w:p w14:paraId="78797883" w14:textId="2FC93433" w:rsidR="00B45E5B" w:rsidRDefault="00B45E5B">
      <w:pPr>
        <w:pStyle w:val="TOC4"/>
        <w:rPr>
          <w:rFonts w:asciiTheme="minorHAnsi" w:eastAsiaTheme="minorEastAsia" w:hAnsiTheme="minorHAnsi" w:cstheme="minorBidi"/>
          <w:sz w:val="22"/>
          <w:szCs w:val="22"/>
          <w:lang w:eastAsia="en-GB"/>
        </w:rPr>
      </w:pPr>
      <w:r>
        <w:t>7.4.3.10</w:t>
      </w:r>
      <w:r>
        <w:rPr>
          <w:rFonts w:asciiTheme="minorHAnsi" w:eastAsiaTheme="minorEastAsia" w:hAnsiTheme="minorHAnsi" w:cstheme="minorBidi"/>
          <w:sz w:val="22"/>
          <w:szCs w:val="22"/>
          <w:lang w:eastAsia="en-GB"/>
        </w:rPr>
        <w:tab/>
      </w:r>
      <w:r>
        <w:t>MMSMBoxStore</w:t>
      </w:r>
      <w:r>
        <w:tab/>
      </w:r>
      <w:r>
        <w:fldChar w:fldCharType="begin" w:fldLock="1"/>
      </w:r>
      <w:r>
        <w:instrText xml:space="preserve"> PAGEREF _Toc74852151 \h </w:instrText>
      </w:r>
      <w:r>
        <w:fldChar w:fldCharType="separate"/>
      </w:r>
      <w:r>
        <w:t>93</w:t>
      </w:r>
      <w:r>
        <w:fldChar w:fldCharType="end"/>
      </w:r>
    </w:p>
    <w:p w14:paraId="671139DD" w14:textId="05270BC7" w:rsidR="00B45E5B" w:rsidRDefault="00B45E5B">
      <w:pPr>
        <w:pStyle w:val="TOC4"/>
        <w:rPr>
          <w:rFonts w:asciiTheme="minorHAnsi" w:eastAsiaTheme="minorEastAsia" w:hAnsiTheme="minorHAnsi" w:cstheme="minorBidi"/>
          <w:sz w:val="22"/>
          <w:szCs w:val="22"/>
          <w:lang w:eastAsia="en-GB"/>
        </w:rPr>
      </w:pPr>
      <w:r>
        <w:t>7.4.3.11</w:t>
      </w:r>
      <w:r>
        <w:rPr>
          <w:rFonts w:asciiTheme="minorHAnsi" w:eastAsiaTheme="minorEastAsia" w:hAnsiTheme="minorHAnsi" w:cstheme="minorBidi"/>
          <w:sz w:val="22"/>
          <w:szCs w:val="22"/>
          <w:lang w:eastAsia="en-GB"/>
        </w:rPr>
        <w:tab/>
      </w:r>
      <w:r>
        <w:t>MMSMBoxUpload</w:t>
      </w:r>
      <w:r>
        <w:tab/>
      </w:r>
      <w:r>
        <w:fldChar w:fldCharType="begin" w:fldLock="1"/>
      </w:r>
      <w:r>
        <w:instrText xml:space="preserve"> PAGEREF _Toc74852152 \h </w:instrText>
      </w:r>
      <w:r>
        <w:fldChar w:fldCharType="separate"/>
      </w:r>
      <w:r>
        <w:t>93</w:t>
      </w:r>
      <w:r>
        <w:fldChar w:fldCharType="end"/>
      </w:r>
    </w:p>
    <w:p w14:paraId="1AE5D24B" w14:textId="12ED70F7" w:rsidR="00B45E5B" w:rsidRDefault="00B45E5B">
      <w:pPr>
        <w:pStyle w:val="TOC4"/>
        <w:rPr>
          <w:rFonts w:asciiTheme="minorHAnsi" w:eastAsiaTheme="minorEastAsia" w:hAnsiTheme="minorHAnsi" w:cstheme="minorBidi"/>
          <w:sz w:val="22"/>
          <w:szCs w:val="22"/>
          <w:lang w:eastAsia="en-GB"/>
        </w:rPr>
      </w:pPr>
      <w:r>
        <w:t>7.4.3.12</w:t>
      </w:r>
      <w:r>
        <w:rPr>
          <w:rFonts w:asciiTheme="minorHAnsi" w:eastAsiaTheme="minorEastAsia" w:hAnsiTheme="minorHAnsi" w:cstheme="minorBidi"/>
          <w:sz w:val="22"/>
          <w:szCs w:val="22"/>
          <w:lang w:eastAsia="en-GB"/>
        </w:rPr>
        <w:tab/>
      </w:r>
      <w:r>
        <w:t>MMSMBoxDelete</w:t>
      </w:r>
      <w:r>
        <w:tab/>
      </w:r>
      <w:r>
        <w:fldChar w:fldCharType="begin" w:fldLock="1"/>
      </w:r>
      <w:r>
        <w:instrText xml:space="preserve"> PAGEREF _Toc74852153 \h </w:instrText>
      </w:r>
      <w:r>
        <w:fldChar w:fldCharType="separate"/>
      </w:r>
      <w:r>
        <w:t>94</w:t>
      </w:r>
      <w:r>
        <w:fldChar w:fldCharType="end"/>
      </w:r>
    </w:p>
    <w:p w14:paraId="7DC13626" w14:textId="25B8F791" w:rsidR="00B45E5B" w:rsidRDefault="00B45E5B">
      <w:pPr>
        <w:pStyle w:val="TOC4"/>
        <w:rPr>
          <w:rFonts w:asciiTheme="minorHAnsi" w:eastAsiaTheme="minorEastAsia" w:hAnsiTheme="minorHAnsi" w:cstheme="minorBidi"/>
          <w:sz w:val="22"/>
          <w:szCs w:val="22"/>
          <w:lang w:eastAsia="en-GB"/>
        </w:rPr>
      </w:pPr>
      <w:r>
        <w:t>7.4.3.13</w:t>
      </w:r>
      <w:r>
        <w:rPr>
          <w:rFonts w:asciiTheme="minorHAnsi" w:eastAsiaTheme="minorEastAsia" w:hAnsiTheme="minorHAnsi" w:cstheme="minorBidi"/>
          <w:sz w:val="22"/>
          <w:szCs w:val="22"/>
          <w:lang w:eastAsia="en-GB"/>
        </w:rPr>
        <w:tab/>
      </w:r>
      <w:r>
        <w:t>MMSDeliveryReport</w:t>
      </w:r>
      <w:r>
        <w:tab/>
      </w:r>
      <w:r>
        <w:fldChar w:fldCharType="begin" w:fldLock="1"/>
      </w:r>
      <w:r>
        <w:instrText xml:space="preserve"> PAGEREF _Toc74852154 \h </w:instrText>
      </w:r>
      <w:r>
        <w:fldChar w:fldCharType="separate"/>
      </w:r>
      <w:r>
        <w:t>94</w:t>
      </w:r>
      <w:r>
        <w:fldChar w:fldCharType="end"/>
      </w:r>
    </w:p>
    <w:p w14:paraId="784744C4" w14:textId="2A5877C4" w:rsidR="00B45E5B" w:rsidRDefault="00B45E5B">
      <w:pPr>
        <w:pStyle w:val="TOC4"/>
        <w:rPr>
          <w:rFonts w:asciiTheme="minorHAnsi" w:eastAsiaTheme="minorEastAsia" w:hAnsiTheme="minorHAnsi" w:cstheme="minorBidi"/>
          <w:sz w:val="22"/>
          <w:szCs w:val="22"/>
          <w:lang w:eastAsia="en-GB"/>
        </w:rPr>
      </w:pPr>
      <w:r>
        <w:t>7.4.3.14</w:t>
      </w:r>
      <w:r>
        <w:rPr>
          <w:rFonts w:asciiTheme="minorHAnsi" w:eastAsiaTheme="minorEastAsia" w:hAnsiTheme="minorHAnsi" w:cstheme="minorBidi"/>
          <w:sz w:val="22"/>
          <w:szCs w:val="22"/>
          <w:lang w:eastAsia="en-GB"/>
        </w:rPr>
        <w:tab/>
      </w:r>
      <w:r>
        <w:t>MMSDeliveryReportNonLocalTarget</w:t>
      </w:r>
      <w:r>
        <w:tab/>
      </w:r>
      <w:r>
        <w:fldChar w:fldCharType="begin" w:fldLock="1"/>
      </w:r>
      <w:r>
        <w:instrText xml:space="preserve"> PAGEREF _Toc74852155 \h </w:instrText>
      </w:r>
      <w:r>
        <w:fldChar w:fldCharType="separate"/>
      </w:r>
      <w:r>
        <w:t>95</w:t>
      </w:r>
      <w:r>
        <w:fldChar w:fldCharType="end"/>
      </w:r>
    </w:p>
    <w:p w14:paraId="612601DF" w14:textId="00EFF4CA" w:rsidR="00B45E5B" w:rsidRDefault="00B45E5B">
      <w:pPr>
        <w:pStyle w:val="TOC4"/>
        <w:rPr>
          <w:rFonts w:asciiTheme="minorHAnsi" w:eastAsiaTheme="minorEastAsia" w:hAnsiTheme="minorHAnsi" w:cstheme="minorBidi"/>
          <w:sz w:val="22"/>
          <w:szCs w:val="22"/>
          <w:lang w:eastAsia="en-GB"/>
        </w:rPr>
      </w:pPr>
      <w:r>
        <w:t>7.4.3.15</w:t>
      </w:r>
      <w:r>
        <w:rPr>
          <w:rFonts w:asciiTheme="minorHAnsi" w:eastAsiaTheme="minorEastAsia" w:hAnsiTheme="minorHAnsi" w:cstheme="minorBidi"/>
          <w:sz w:val="22"/>
          <w:szCs w:val="22"/>
          <w:lang w:eastAsia="en-GB"/>
        </w:rPr>
        <w:tab/>
      </w:r>
      <w:r>
        <w:t>MMSReadReport</w:t>
      </w:r>
      <w:r>
        <w:tab/>
      </w:r>
      <w:r>
        <w:fldChar w:fldCharType="begin" w:fldLock="1"/>
      </w:r>
      <w:r>
        <w:instrText xml:space="preserve"> PAGEREF _Toc74852156 \h </w:instrText>
      </w:r>
      <w:r>
        <w:fldChar w:fldCharType="separate"/>
      </w:r>
      <w:r>
        <w:t>96</w:t>
      </w:r>
      <w:r>
        <w:fldChar w:fldCharType="end"/>
      </w:r>
    </w:p>
    <w:p w14:paraId="0A22ACCB" w14:textId="23767D76" w:rsidR="00B45E5B" w:rsidRDefault="00B45E5B">
      <w:pPr>
        <w:pStyle w:val="TOC4"/>
        <w:rPr>
          <w:rFonts w:asciiTheme="minorHAnsi" w:eastAsiaTheme="minorEastAsia" w:hAnsiTheme="minorHAnsi" w:cstheme="minorBidi"/>
          <w:sz w:val="22"/>
          <w:szCs w:val="22"/>
          <w:lang w:eastAsia="en-GB"/>
        </w:rPr>
      </w:pPr>
      <w:r>
        <w:t>7.4.3.16</w:t>
      </w:r>
      <w:r>
        <w:rPr>
          <w:rFonts w:asciiTheme="minorHAnsi" w:eastAsiaTheme="minorEastAsia" w:hAnsiTheme="minorHAnsi" w:cstheme="minorBidi"/>
          <w:sz w:val="22"/>
          <w:szCs w:val="22"/>
          <w:lang w:eastAsia="en-GB"/>
        </w:rPr>
        <w:tab/>
      </w:r>
      <w:r>
        <w:t>MMSReadReportNonLocalTarget</w:t>
      </w:r>
      <w:r>
        <w:tab/>
      </w:r>
      <w:r>
        <w:fldChar w:fldCharType="begin" w:fldLock="1"/>
      </w:r>
      <w:r>
        <w:instrText xml:space="preserve"> PAGEREF _Toc74852157 \h </w:instrText>
      </w:r>
      <w:r>
        <w:fldChar w:fldCharType="separate"/>
      </w:r>
      <w:r>
        <w:t>97</w:t>
      </w:r>
      <w:r>
        <w:fldChar w:fldCharType="end"/>
      </w:r>
    </w:p>
    <w:p w14:paraId="6F4BA6FC" w14:textId="40F6A267" w:rsidR="00B45E5B" w:rsidRDefault="00B45E5B">
      <w:pPr>
        <w:pStyle w:val="TOC4"/>
        <w:rPr>
          <w:rFonts w:asciiTheme="minorHAnsi" w:eastAsiaTheme="minorEastAsia" w:hAnsiTheme="minorHAnsi" w:cstheme="minorBidi"/>
          <w:sz w:val="22"/>
          <w:szCs w:val="22"/>
          <w:lang w:eastAsia="en-GB"/>
        </w:rPr>
      </w:pPr>
      <w:r>
        <w:t>7.4.3.17</w:t>
      </w:r>
      <w:r>
        <w:rPr>
          <w:rFonts w:asciiTheme="minorHAnsi" w:eastAsiaTheme="minorEastAsia" w:hAnsiTheme="minorHAnsi" w:cstheme="minorBidi"/>
          <w:sz w:val="22"/>
          <w:szCs w:val="22"/>
          <w:lang w:eastAsia="en-GB"/>
        </w:rPr>
        <w:tab/>
      </w:r>
      <w:r>
        <w:t>MMSCancel</w:t>
      </w:r>
      <w:r>
        <w:tab/>
      </w:r>
      <w:r>
        <w:fldChar w:fldCharType="begin" w:fldLock="1"/>
      </w:r>
      <w:r>
        <w:instrText xml:space="preserve"> PAGEREF _Toc74852158 \h </w:instrText>
      </w:r>
      <w:r>
        <w:fldChar w:fldCharType="separate"/>
      </w:r>
      <w:r>
        <w:t>98</w:t>
      </w:r>
      <w:r>
        <w:fldChar w:fldCharType="end"/>
      </w:r>
    </w:p>
    <w:p w14:paraId="4451F713" w14:textId="11DACBC4" w:rsidR="00B45E5B" w:rsidRDefault="00B45E5B">
      <w:pPr>
        <w:pStyle w:val="TOC4"/>
        <w:rPr>
          <w:rFonts w:asciiTheme="minorHAnsi" w:eastAsiaTheme="minorEastAsia" w:hAnsiTheme="minorHAnsi" w:cstheme="minorBidi"/>
          <w:sz w:val="22"/>
          <w:szCs w:val="22"/>
          <w:lang w:eastAsia="en-GB"/>
        </w:rPr>
      </w:pPr>
      <w:r>
        <w:t>7.4.3.18</w:t>
      </w:r>
      <w:r>
        <w:rPr>
          <w:rFonts w:asciiTheme="minorHAnsi" w:eastAsiaTheme="minorEastAsia" w:hAnsiTheme="minorHAnsi" w:cstheme="minorBidi"/>
          <w:sz w:val="22"/>
          <w:szCs w:val="22"/>
          <w:lang w:eastAsia="en-GB"/>
        </w:rPr>
        <w:tab/>
      </w:r>
      <w:r>
        <w:t>MMSMBoxViewRequest</w:t>
      </w:r>
      <w:r>
        <w:tab/>
      </w:r>
      <w:r>
        <w:fldChar w:fldCharType="begin" w:fldLock="1"/>
      </w:r>
      <w:r>
        <w:instrText xml:space="preserve"> PAGEREF _Toc74852159 \h </w:instrText>
      </w:r>
      <w:r>
        <w:fldChar w:fldCharType="separate"/>
      </w:r>
      <w:r>
        <w:t>98</w:t>
      </w:r>
      <w:r>
        <w:fldChar w:fldCharType="end"/>
      </w:r>
    </w:p>
    <w:p w14:paraId="1780728A" w14:textId="106CEDC4" w:rsidR="00B45E5B" w:rsidRDefault="00B45E5B">
      <w:pPr>
        <w:pStyle w:val="TOC4"/>
        <w:rPr>
          <w:rFonts w:asciiTheme="minorHAnsi" w:eastAsiaTheme="minorEastAsia" w:hAnsiTheme="minorHAnsi" w:cstheme="minorBidi"/>
          <w:sz w:val="22"/>
          <w:szCs w:val="22"/>
          <w:lang w:eastAsia="en-GB"/>
        </w:rPr>
      </w:pPr>
      <w:r>
        <w:t>7.4.3.19</w:t>
      </w:r>
      <w:r>
        <w:rPr>
          <w:rFonts w:asciiTheme="minorHAnsi" w:eastAsiaTheme="minorEastAsia" w:hAnsiTheme="minorHAnsi" w:cstheme="minorBidi"/>
          <w:sz w:val="22"/>
          <w:szCs w:val="22"/>
          <w:lang w:eastAsia="en-GB"/>
        </w:rPr>
        <w:tab/>
      </w:r>
      <w:r>
        <w:t>MMSMBoxViewResponse</w:t>
      </w:r>
      <w:r>
        <w:tab/>
      </w:r>
      <w:r>
        <w:fldChar w:fldCharType="begin" w:fldLock="1"/>
      </w:r>
      <w:r>
        <w:instrText xml:space="preserve"> PAGEREF _Toc74852160 \h </w:instrText>
      </w:r>
      <w:r>
        <w:fldChar w:fldCharType="separate"/>
      </w:r>
      <w:r>
        <w:t>99</w:t>
      </w:r>
      <w:r>
        <w:fldChar w:fldCharType="end"/>
      </w:r>
    </w:p>
    <w:p w14:paraId="35B6DB6B" w14:textId="08B6D7C8" w:rsidR="00B45E5B" w:rsidRDefault="00B45E5B">
      <w:pPr>
        <w:pStyle w:val="TOC4"/>
        <w:rPr>
          <w:rFonts w:asciiTheme="minorHAnsi" w:eastAsiaTheme="minorEastAsia" w:hAnsiTheme="minorHAnsi" w:cstheme="minorBidi"/>
          <w:sz w:val="22"/>
          <w:szCs w:val="22"/>
          <w:lang w:eastAsia="en-GB"/>
        </w:rPr>
      </w:pPr>
      <w:r>
        <w:t>7.4.3.20</w:t>
      </w:r>
      <w:r>
        <w:rPr>
          <w:rFonts w:asciiTheme="minorHAnsi" w:eastAsiaTheme="minorEastAsia" w:hAnsiTheme="minorHAnsi" w:cstheme="minorBidi"/>
          <w:sz w:val="22"/>
          <w:szCs w:val="22"/>
          <w:lang w:eastAsia="en-GB"/>
        </w:rPr>
        <w:tab/>
      </w:r>
      <w:r>
        <w:t>MMBoxDescription</w:t>
      </w:r>
      <w:r>
        <w:tab/>
      </w:r>
      <w:r>
        <w:fldChar w:fldCharType="begin" w:fldLock="1"/>
      </w:r>
      <w:r>
        <w:instrText xml:space="preserve"> PAGEREF _Toc74852161 \h </w:instrText>
      </w:r>
      <w:r>
        <w:fldChar w:fldCharType="separate"/>
      </w:r>
      <w:r>
        <w:t>100</w:t>
      </w:r>
      <w:r>
        <w:fldChar w:fldCharType="end"/>
      </w:r>
    </w:p>
    <w:p w14:paraId="430C760E" w14:textId="3CA3C9EC" w:rsidR="00B45E5B" w:rsidRDefault="00B45E5B">
      <w:pPr>
        <w:pStyle w:val="TOC4"/>
        <w:rPr>
          <w:rFonts w:asciiTheme="minorHAnsi" w:eastAsiaTheme="minorEastAsia" w:hAnsiTheme="minorHAnsi" w:cstheme="minorBidi"/>
          <w:sz w:val="22"/>
          <w:szCs w:val="22"/>
          <w:lang w:eastAsia="en-GB"/>
        </w:rPr>
      </w:pPr>
      <w:r>
        <w:t>7.4.3.21</w:t>
      </w:r>
      <w:r>
        <w:rPr>
          <w:rFonts w:asciiTheme="minorHAnsi" w:eastAsiaTheme="minorEastAsia" w:hAnsiTheme="minorHAnsi" w:cstheme="minorBidi"/>
          <w:sz w:val="22"/>
          <w:szCs w:val="22"/>
          <w:lang w:eastAsia="en-GB"/>
        </w:rPr>
        <w:tab/>
      </w:r>
      <w:r>
        <w:t>MMS Content</w:t>
      </w:r>
      <w:r>
        <w:tab/>
      </w:r>
      <w:r>
        <w:fldChar w:fldCharType="begin" w:fldLock="1"/>
      </w:r>
      <w:r>
        <w:instrText xml:space="preserve"> PAGEREF _Toc74852162 \h </w:instrText>
      </w:r>
      <w:r>
        <w:fldChar w:fldCharType="separate"/>
      </w:r>
      <w:r>
        <w:t>102</w:t>
      </w:r>
      <w:r>
        <w:fldChar w:fldCharType="end"/>
      </w:r>
    </w:p>
    <w:p w14:paraId="5019DD4A" w14:textId="08390532" w:rsidR="00B45E5B" w:rsidRDefault="00B45E5B">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IRI and CC Generation</w:t>
      </w:r>
      <w:r>
        <w:tab/>
      </w:r>
      <w:r>
        <w:fldChar w:fldCharType="begin" w:fldLock="1"/>
      </w:r>
      <w:r>
        <w:instrText xml:space="preserve"> PAGEREF _Toc74852163 \h </w:instrText>
      </w:r>
      <w:r>
        <w:fldChar w:fldCharType="separate"/>
      </w:r>
      <w:r>
        <w:t>102</w:t>
      </w:r>
      <w:r>
        <w:fldChar w:fldCharType="end"/>
      </w:r>
    </w:p>
    <w:p w14:paraId="0B4B306F" w14:textId="773C6EFE" w:rsidR="00B45E5B" w:rsidRDefault="00B45E5B">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_Toc74852164 \h </w:instrText>
      </w:r>
      <w:r>
        <w:fldChar w:fldCharType="separate"/>
      </w:r>
      <w:r>
        <w:t>102</w:t>
      </w:r>
      <w:r>
        <w:fldChar w:fldCharType="end"/>
      </w:r>
    </w:p>
    <w:p w14:paraId="5E8DCFEA" w14:textId="040BE84B" w:rsidR="00B45E5B" w:rsidRDefault="00B45E5B">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_Toc74852165 \h </w:instrText>
      </w:r>
      <w:r>
        <w:fldChar w:fldCharType="separate"/>
      </w:r>
      <w:r>
        <w:t>102</w:t>
      </w:r>
      <w:r>
        <w:fldChar w:fldCharType="end"/>
      </w:r>
    </w:p>
    <w:p w14:paraId="016E29B1" w14:textId="504CA8D7" w:rsidR="00B45E5B" w:rsidRDefault="00B45E5B">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PTC service</w:t>
      </w:r>
      <w:r>
        <w:tab/>
      </w:r>
      <w:r>
        <w:fldChar w:fldCharType="begin" w:fldLock="1"/>
      </w:r>
      <w:r>
        <w:instrText xml:space="preserve"> PAGEREF _Toc74852166 \h </w:instrText>
      </w:r>
      <w:r>
        <w:fldChar w:fldCharType="separate"/>
      </w:r>
      <w:r>
        <w:t>102</w:t>
      </w:r>
      <w:r>
        <w:fldChar w:fldCharType="end"/>
      </w:r>
    </w:p>
    <w:p w14:paraId="7A420B11" w14:textId="66FEFD6E" w:rsidR="00B45E5B" w:rsidRDefault="00B45E5B">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_Toc74852167 \h </w:instrText>
      </w:r>
      <w:r>
        <w:fldChar w:fldCharType="separate"/>
      </w:r>
      <w:r>
        <w:t>102</w:t>
      </w:r>
      <w:r>
        <w:fldChar w:fldCharType="end"/>
      </w:r>
    </w:p>
    <w:p w14:paraId="52AF8BFA" w14:textId="5B4D1D86" w:rsidR="00B45E5B" w:rsidRDefault="00B45E5B">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_Toc74852168 \h </w:instrText>
      </w:r>
      <w:r>
        <w:fldChar w:fldCharType="separate"/>
      </w:r>
      <w:r>
        <w:t>103</w:t>
      </w:r>
      <w:r>
        <w:fldChar w:fldCharType="end"/>
      </w:r>
    </w:p>
    <w:p w14:paraId="3399E47E" w14:textId="26403BB2" w:rsidR="00B45E5B" w:rsidRDefault="00B45E5B">
      <w:pPr>
        <w:pStyle w:val="TOC4"/>
        <w:rPr>
          <w:rFonts w:asciiTheme="minorHAnsi" w:eastAsiaTheme="minorEastAsia" w:hAnsiTheme="minorHAnsi" w:cstheme="minorBidi"/>
          <w:sz w:val="22"/>
          <w:szCs w:val="22"/>
          <w:lang w:eastAsia="en-GB"/>
        </w:rPr>
      </w:pPr>
      <w:r>
        <w:t>7.5.1.2</w:t>
      </w:r>
      <w:r>
        <w:rPr>
          <w:rFonts w:asciiTheme="minorHAnsi" w:eastAsiaTheme="minorEastAsia" w:hAnsiTheme="minorHAnsi" w:cstheme="minorBidi"/>
          <w:sz w:val="22"/>
          <w:szCs w:val="22"/>
          <w:lang w:eastAsia="en-GB"/>
        </w:rPr>
        <w:tab/>
      </w:r>
      <w:r>
        <w:t>Generating xIRI over LI_X2</w:t>
      </w:r>
      <w:r>
        <w:tab/>
      </w:r>
      <w:r>
        <w:fldChar w:fldCharType="begin" w:fldLock="1"/>
      </w:r>
      <w:r>
        <w:instrText xml:space="preserve"> PAGEREF _Toc74852169 \h </w:instrText>
      </w:r>
      <w:r>
        <w:fldChar w:fldCharType="separate"/>
      </w:r>
      <w:r>
        <w:t>103</w:t>
      </w:r>
      <w:r>
        <w:fldChar w:fldCharType="end"/>
      </w:r>
    </w:p>
    <w:p w14:paraId="31DF741D" w14:textId="05AEE70D" w:rsidR="00B45E5B" w:rsidRDefault="00B45E5B">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IRI events</w:t>
      </w:r>
      <w:r>
        <w:tab/>
      </w:r>
      <w:r>
        <w:fldChar w:fldCharType="begin" w:fldLock="1"/>
      </w:r>
      <w:r>
        <w:instrText xml:space="preserve"> PAGEREF _Toc74852170 \h </w:instrText>
      </w:r>
      <w:r>
        <w:fldChar w:fldCharType="separate"/>
      </w:r>
      <w:r>
        <w:t>103</w:t>
      </w:r>
      <w:r>
        <w:fldChar w:fldCharType="end"/>
      </w:r>
    </w:p>
    <w:p w14:paraId="64765B2B" w14:textId="4F16C666" w:rsidR="00B45E5B" w:rsidRDefault="00B45E5B">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PTC registration</w:t>
      </w:r>
      <w:r>
        <w:tab/>
      </w:r>
      <w:r>
        <w:fldChar w:fldCharType="begin" w:fldLock="1"/>
      </w:r>
      <w:r>
        <w:instrText xml:space="preserve"> PAGEREF _Toc74852171 \h </w:instrText>
      </w:r>
      <w:r>
        <w:fldChar w:fldCharType="separate"/>
      </w:r>
      <w:r>
        <w:t>103</w:t>
      </w:r>
      <w:r>
        <w:fldChar w:fldCharType="end"/>
      </w:r>
    </w:p>
    <w:p w14:paraId="2B946A46" w14:textId="1076640C" w:rsidR="00B45E5B" w:rsidRDefault="00B45E5B">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PTC session initiation</w:t>
      </w:r>
      <w:r>
        <w:tab/>
      </w:r>
      <w:r>
        <w:fldChar w:fldCharType="begin" w:fldLock="1"/>
      </w:r>
      <w:r>
        <w:instrText xml:space="preserve"> PAGEREF _Toc74852172 \h </w:instrText>
      </w:r>
      <w:r>
        <w:fldChar w:fldCharType="separate"/>
      </w:r>
      <w:r>
        <w:t>103</w:t>
      </w:r>
      <w:r>
        <w:fldChar w:fldCharType="end"/>
      </w:r>
    </w:p>
    <w:p w14:paraId="77BDB740" w14:textId="11ABDCBB" w:rsidR="00B45E5B" w:rsidRDefault="00B45E5B">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PTC session abandon attempt</w:t>
      </w:r>
      <w:r>
        <w:tab/>
      </w:r>
      <w:r>
        <w:fldChar w:fldCharType="begin" w:fldLock="1"/>
      </w:r>
      <w:r>
        <w:instrText xml:space="preserve"> PAGEREF _Toc74852173 \h </w:instrText>
      </w:r>
      <w:r>
        <w:fldChar w:fldCharType="separate"/>
      </w:r>
      <w:r>
        <w:t>104</w:t>
      </w:r>
      <w:r>
        <w:fldChar w:fldCharType="end"/>
      </w:r>
    </w:p>
    <w:p w14:paraId="442BF874" w14:textId="3D82CE69" w:rsidR="00B45E5B" w:rsidRDefault="00B45E5B">
      <w:pPr>
        <w:pStyle w:val="TOC4"/>
        <w:rPr>
          <w:rFonts w:asciiTheme="minorHAnsi" w:eastAsiaTheme="minorEastAsia" w:hAnsiTheme="minorHAnsi" w:cstheme="minorBidi"/>
          <w:sz w:val="22"/>
          <w:szCs w:val="22"/>
          <w:lang w:eastAsia="en-GB"/>
        </w:rPr>
      </w:pPr>
      <w:r>
        <w:t>7.5.2.4</w:t>
      </w:r>
      <w:r>
        <w:rPr>
          <w:rFonts w:asciiTheme="minorHAnsi" w:eastAsiaTheme="minorEastAsia" w:hAnsiTheme="minorHAnsi" w:cstheme="minorBidi"/>
          <w:sz w:val="22"/>
          <w:szCs w:val="22"/>
          <w:lang w:eastAsia="en-GB"/>
        </w:rPr>
        <w:tab/>
      </w:r>
      <w:r>
        <w:t>PTC session start</w:t>
      </w:r>
      <w:r>
        <w:tab/>
      </w:r>
      <w:r>
        <w:fldChar w:fldCharType="begin" w:fldLock="1"/>
      </w:r>
      <w:r>
        <w:instrText xml:space="preserve"> PAGEREF _Toc74852174 \h </w:instrText>
      </w:r>
      <w:r>
        <w:fldChar w:fldCharType="separate"/>
      </w:r>
      <w:r>
        <w:t>105</w:t>
      </w:r>
      <w:r>
        <w:fldChar w:fldCharType="end"/>
      </w:r>
    </w:p>
    <w:p w14:paraId="65E74AB0" w14:textId="6D209625" w:rsidR="00B45E5B" w:rsidRDefault="00B45E5B">
      <w:pPr>
        <w:pStyle w:val="TOC4"/>
        <w:rPr>
          <w:rFonts w:asciiTheme="minorHAnsi" w:eastAsiaTheme="minorEastAsia" w:hAnsiTheme="minorHAnsi" w:cstheme="minorBidi"/>
          <w:sz w:val="22"/>
          <w:szCs w:val="22"/>
          <w:lang w:eastAsia="en-GB"/>
        </w:rPr>
      </w:pPr>
      <w:r>
        <w:t>7.5.2.5</w:t>
      </w:r>
      <w:r>
        <w:rPr>
          <w:rFonts w:asciiTheme="minorHAnsi" w:eastAsiaTheme="minorEastAsia" w:hAnsiTheme="minorHAnsi" w:cstheme="minorBidi"/>
          <w:sz w:val="22"/>
          <w:szCs w:val="22"/>
          <w:lang w:eastAsia="en-GB"/>
        </w:rPr>
        <w:tab/>
      </w:r>
      <w:r>
        <w:t>PTC session end</w:t>
      </w:r>
      <w:r>
        <w:tab/>
      </w:r>
      <w:r>
        <w:fldChar w:fldCharType="begin" w:fldLock="1"/>
      </w:r>
      <w:r>
        <w:instrText xml:space="preserve"> PAGEREF _Toc74852175 \h </w:instrText>
      </w:r>
      <w:r>
        <w:fldChar w:fldCharType="separate"/>
      </w:r>
      <w:r>
        <w:t>105</w:t>
      </w:r>
      <w:r>
        <w:fldChar w:fldCharType="end"/>
      </w:r>
    </w:p>
    <w:p w14:paraId="752925E4" w14:textId="3785495A" w:rsidR="00B45E5B" w:rsidRDefault="00B45E5B">
      <w:pPr>
        <w:pStyle w:val="TOC4"/>
        <w:rPr>
          <w:rFonts w:asciiTheme="minorHAnsi" w:eastAsiaTheme="minorEastAsia" w:hAnsiTheme="minorHAnsi" w:cstheme="minorBidi"/>
          <w:sz w:val="22"/>
          <w:szCs w:val="22"/>
          <w:lang w:eastAsia="en-GB"/>
        </w:rPr>
      </w:pPr>
      <w:r>
        <w:t>7.5.2.6</w:t>
      </w:r>
      <w:r>
        <w:rPr>
          <w:rFonts w:asciiTheme="minorHAnsi" w:eastAsiaTheme="minorEastAsia" w:hAnsiTheme="minorHAnsi" w:cstheme="minorBidi"/>
          <w:sz w:val="22"/>
          <w:szCs w:val="22"/>
          <w:lang w:eastAsia="en-GB"/>
        </w:rPr>
        <w:tab/>
      </w:r>
      <w:r>
        <w:t>PTC start of interception</w:t>
      </w:r>
      <w:r>
        <w:tab/>
      </w:r>
      <w:r>
        <w:fldChar w:fldCharType="begin" w:fldLock="1"/>
      </w:r>
      <w:r>
        <w:instrText xml:space="preserve"> PAGEREF _Toc74852176 \h </w:instrText>
      </w:r>
      <w:r>
        <w:fldChar w:fldCharType="separate"/>
      </w:r>
      <w:r>
        <w:t>106</w:t>
      </w:r>
      <w:r>
        <w:fldChar w:fldCharType="end"/>
      </w:r>
    </w:p>
    <w:p w14:paraId="469F8181" w14:textId="539920B9" w:rsidR="00B45E5B" w:rsidRDefault="00B45E5B">
      <w:pPr>
        <w:pStyle w:val="TOC4"/>
        <w:rPr>
          <w:rFonts w:asciiTheme="minorHAnsi" w:eastAsiaTheme="minorEastAsia" w:hAnsiTheme="minorHAnsi" w:cstheme="minorBidi"/>
          <w:sz w:val="22"/>
          <w:szCs w:val="22"/>
          <w:lang w:eastAsia="en-GB"/>
        </w:rPr>
      </w:pPr>
      <w:r>
        <w:t>7.5.2.7</w:t>
      </w:r>
      <w:r>
        <w:rPr>
          <w:rFonts w:asciiTheme="minorHAnsi" w:eastAsiaTheme="minorEastAsia" w:hAnsiTheme="minorHAnsi" w:cstheme="minorBidi"/>
          <w:sz w:val="22"/>
          <w:szCs w:val="22"/>
          <w:lang w:eastAsia="en-GB"/>
        </w:rPr>
        <w:tab/>
      </w:r>
      <w:r>
        <w:t>PTC pre-established session</w:t>
      </w:r>
      <w:r>
        <w:tab/>
      </w:r>
      <w:r>
        <w:fldChar w:fldCharType="begin" w:fldLock="1"/>
      </w:r>
      <w:r>
        <w:instrText xml:space="preserve"> PAGEREF _Toc74852177 \h </w:instrText>
      </w:r>
      <w:r>
        <w:fldChar w:fldCharType="separate"/>
      </w:r>
      <w:r>
        <w:t>107</w:t>
      </w:r>
      <w:r>
        <w:fldChar w:fldCharType="end"/>
      </w:r>
    </w:p>
    <w:p w14:paraId="70381E6F" w14:textId="2851B1A8" w:rsidR="00B45E5B" w:rsidRDefault="00B45E5B">
      <w:pPr>
        <w:pStyle w:val="TOC4"/>
        <w:rPr>
          <w:rFonts w:asciiTheme="minorHAnsi" w:eastAsiaTheme="minorEastAsia" w:hAnsiTheme="minorHAnsi" w:cstheme="minorBidi"/>
          <w:sz w:val="22"/>
          <w:szCs w:val="22"/>
          <w:lang w:eastAsia="en-GB"/>
        </w:rPr>
      </w:pPr>
      <w:r>
        <w:t>7.5.2.8</w:t>
      </w:r>
      <w:r>
        <w:rPr>
          <w:rFonts w:asciiTheme="minorHAnsi" w:eastAsiaTheme="minorEastAsia" w:hAnsiTheme="minorHAnsi" w:cstheme="minorBidi"/>
          <w:sz w:val="22"/>
          <w:szCs w:val="22"/>
          <w:lang w:eastAsia="en-GB"/>
        </w:rPr>
        <w:tab/>
      </w:r>
      <w:r>
        <w:t>PTC instant personal alert</w:t>
      </w:r>
      <w:r>
        <w:tab/>
      </w:r>
      <w:r>
        <w:fldChar w:fldCharType="begin" w:fldLock="1"/>
      </w:r>
      <w:r>
        <w:instrText xml:space="preserve"> PAGEREF _Toc74852178 \h </w:instrText>
      </w:r>
      <w:r>
        <w:fldChar w:fldCharType="separate"/>
      </w:r>
      <w:r>
        <w:t>108</w:t>
      </w:r>
      <w:r>
        <w:fldChar w:fldCharType="end"/>
      </w:r>
    </w:p>
    <w:p w14:paraId="33F469BB" w14:textId="3E02F2B6" w:rsidR="00B45E5B" w:rsidRDefault="00B45E5B">
      <w:pPr>
        <w:pStyle w:val="TOC4"/>
        <w:rPr>
          <w:rFonts w:asciiTheme="minorHAnsi" w:eastAsiaTheme="minorEastAsia" w:hAnsiTheme="minorHAnsi" w:cstheme="minorBidi"/>
          <w:sz w:val="22"/>
          <w:szCs w:val="22"/>
          <w:lang w:eastAsia="en-GB"/>
        </w:rPr>
      </w:pPr>
      <w:r>
        <w:t>7.5.2.9</w:t>
      </w:r>
      <w:r>
        <w:rPr>
          <w:rFonts w:asciiTheme="minorHAnsi" w:eastAsiaTheme="minorEastAsia" w:hAnsiTheme="minorHAnsi" w:cstheme="minorBidi"/>
          <w:sz w:val="22"/>
          <w:szCs w:val="22"/>
          <w:lang w:eastAsia="en-GB"/>
        </w:rPr>
        <w:tab/>
      </w:r>
      <w:r>
        <w:t>PTC party join</w:t>
      </w:r>
      <w:r>
        <w:tab/>
      </w:r>
      <w:r>
        <w:fldChar w:fldCharType="begin" w:fldLock="1"/>
      </w:r>
      <w:r>
        <w:instrText xml:space="preserve"> PAGEREF _Toc74852179 \h </w:instrText>
      </w:r>
      <w:r>
        <w:fldChar w:fldCharType="separate"/>
      </w:r>
      <w:r>
        <w:t>108</w:t>
      </w:r>
      <w:r>
        <w:fldChar w:fldCharType="end"/>
      </w:r>
    </w:p>
    <w:p w14:paraId="428909DE" w14:textId="5C0375F0" w:rsidR="00B45E5B" w:rsidRDefault="00B45E5B">
      <w:pPr>
        <w:pStyle w:val="TOC4"/>
        <w:rPr>
          <w:rFonts w:asciiTheme="minorHAnsi" w:eastAsiaTheme="minorEastAsia" w:hAnsiTheme="minorHAnsi" w:cstheme="minorBidi"/>
          <w:sz w:val="22"/>
          <w:szCs w:val="22"/>
          <w:lang w:eastAsia="en-GB"/>
        </w:rPr>
      </w:pPr>
      <w:r>
        <w:t>7.5.2.10</w:t>
      </w:r>
      <w:r>
        <w:rPr>
          <w:rFonts w:asciiTheme="minorHAnsi" w:eastAsiaTheme="minorEastAsia" w:hAnsiTheme="minorHAnsi" w:cstheme="minorBidi"/>
          <w:sz w:val="22"/>
          <w:szCs w:val="22"/>
          <w:lang w:eastAsia="en-GB"/>
        </w:rPr>
        <w:tab/>
      </w:r>
      <w:r>
        <w:t>PTC party drop</w:t>
      </w:r>
      <w:r>
        <w:tab/>
      </w:r>
      <w:r>
        <w:fldChar w:fldCharType="begin" w:fldLock="1"/>
      </w:r>
      <w:r>
        <w:instrText xml:space="preserve"> PAGEREF _Toc74852180 \h </w:instrText>
      </w:r>
      <w:r>
        <w:fldChar w:fldCharType="separate"/>
      </w:r>
      <w:r>
        <w:t>109</w:t>
      </w:r>
      <w:r>
        <w:fldChar w:fldCharType="end"/>
      </w:r>
    </w:p>
    <w:p w14:paraId="1E4C68CF" w14:textId="6A3BDBD8" w:rsidR="00B45E5B" w:rsidRDefault="00B45E5B">
      <w:pPr>
        <w:pStyle w:val="TOC4"/>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PTC party hold</w:t>
      </w:r>
      <w:r>
        <w:tab/>
      </w:r>
      <w:r>
        <w:fldChar w:fldCharType="begin" w:fldLock="1"/>
      </w:r>
      <w:r>
        <w:instrText xml:space="preserve"> PAGEREF _Toc74852181 \h </w:instrText>
      </w:r>
      <w:r>
        <w:fldChar w:fldCharType="separate"/>
      </w:r>
      <w:r>
        <w:t>109</w:t>
      </w:r>
      <w:r>
        <w:fldChar w:fldCharType="end"/>
      </w:r>
    </w:p>
    <w:p w14:paraId="745D9AE6" w14:textId="79F02632" w:rsidR="00B45E5B" w:rsidRDefault="00B45E5B">
      <w:pPr>
        <w:pStyle w:val="TOC4"/>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PTC media modification</w:t>
      </w:r>
      <w:r>
        <w:tab/>
      </w:r>
      <w:r>
        <w:fldChar w:fldCharType="begin" w:fldLock="1"/>
      </w:r>
      <w:r>
        <w:instrText xml:space="preserve"> PAGEREF _Toc74852182 \h </w:instrText>
      </w:r>
      <w:r>
        <w:fldChar w:fldCharType="separate"/>
      </w:r>
      <w:r>
        <w:t>110</w:t>
      </w:r>
      <w:r>
        <w:fldChar w:fldCharType="end"/>
      </w:r>
    </w:p>
    <w:p w14:paraId="460C5141" w14:textId="023D99FE" w:rsidR="00B45E5B" w:rsidRDefault="00B45E5B">
      <w:pPr>
        <w:pStyle w:val="TOC4"/>
        <w:rPr>
          <w:rFonts w:asciiTheme="minorHAnsi" w:eastAsiaTheme="minorEastAsia" w:hAnsiTheme="minorHAnsi" w:cstheme="minorBidi"/>
          <w:sz w:val="22"/>
          <w:szCs w:val="22"/>
          <w:lang w:eastAsia="en-GB"/>
        </w:rPr>
      </w:pPr>
      <w:r>
        <w:t>7.5.2.13</w:t>
      </w:r>
      <w:r>
        <w:rPr>
          <w:rFonts w:asciiTheme="minorHAnsi" w:eastAsiaTheme="minorEastAsia" w:hAnsiTheme="minorHAnsi" w:cstheme="minorBidi"/>
          <w:sz w:val="22"/>
          <w:szCs w:val="22"/>
          <w:lang w:eastAsia="en-GB"/>
        </w:rPr>
        <w:tab/>
      </w:r>
      <w:r>
        <w:t>PTC group advertisement</w:t>
      </w:r>
      <w:r>
        <w:tab/>
      </w:r>
      <w:r>
        <w:fldChar w:fldCharType="begin" w:fldLock="1"/>
      </w:r>
      <w:r>
        <w:instrText xml:space="preserve"> PAGEREF _Toc74852183 \h </w:instrText>
      </w:r>
      <w:r>
        <w:fldChar w:fldCharType="separate"/>
      </w:r>
      <w:r>
        <w:t>110</w:t>
      </w:r>
      <w:r>
        <w:fldChar w:fldCharType="end"/>
      </w:r>
    </w:p>
    <w:p w14:paraId="61961370" w14:textId="01F24CCA" w:rsidR="00B45E5B" w:rsidRDefault="00B45E5B">
      <w:pPr>
        <w:pStyle w:val="TOC4"/>
        <w:rPr>
          <w:rFonts w:asciiTheme="minorHAnsi" w:eastAsiaTheme="minorEastAsia" w:hAnsiTheme="minorHAnsi" w:cstheme="minorBidi"/>
          <w:sz w:val="22"/>
          <w:szCs w:val="22"/>
          <w:lang w:eastAsia="en-GB"/>
        </w:rPr>
      </w:pPr>
      <w:r>
        <w:t>7.5.2.14</w:t>
      </w:r>
      <w:r>
        <w:rPr>
          <w:rFonts w:asciiTheme="minorHAnsi" w:eastAsiaTheme="minorEastAsia" w:hAnsiTheme="minorHAnsi" w:cstheme="minorBidi"/>
          <w:sz w:val="22"/>
          <w:szCs w:val="22"/>
          <w:lang w:eastAsia="en-GB"/>
        </w:rPr>
        <w:tab/>
      </w:r>
      <w:r>
        <w:t>PTC floor control</w:t>
      </w:r>
      <w:r>
        <w:tab/>
      </w:r>
      <w:r>
        <w:fldChar w:fldCharType="begin" w:fldLock="1"/>
      </w:r>
      <w:r>
        <w:instrText xml:space="preserve"> PAGEREF _Toc74852184 \h </w:instrText>
      </w:r>
      <w:r>
        <w:fldChar w:fldCharType="separate"/>
      </w:r>
      <w:r>
        <w:t>111</w:t>
      </w:r>
      <w:r>
        <w:fldChar w:fldCharType="end"/>
      </w:r>
    </w:p>
    <w:p w14:paraId="55748DF2" w14:textId="4967E996" w:rsidR="00B45E5B" w:rsidRDefault="00B45E5B">
      <w:pPr>
        <w:pStyle w:val="TOC4"/>
        <w:rPr>
          <w:rFonts w:asciiTheme="minorHAnsi" w:eastAsiaTheme="minorEastAsia" w:hAnsiTheme="minorHAnsi" w:cstheme="minorBidi"/>
          <w:sz w:val="22"/>
          <w:szCs w:val="22"/>
          <w:lang w:eastAsia="en-GB"/>
        </w:rPr>
      </w:pPr>
      <w:r>
        <w:t>7.5.2.15</w:t>
      </w:r>
      <w:r>
        <w:rPr>
          <w:rFonts w:asciiTheme="minorHAnsi" w:eastAsiaTheme="minorEastAsia" w:hAnsiTheme="minorHAnsi" w:cstheme="minorBidi"/>
          <w:sz w:val="22"/>
          <w:szCs w:val="22"/>
          <w:lang w:eastAsia="en-GB"/>
        </w:rPr>
        <w:tab/>
      </w:r>
      <w:r>
        <w:t>PTC target presence</w:t>
      </w:r>
      <w:r>
        <w:tab/>
      </w:r>
      <w:r>
        <w:fldChar w:fldCharType="begin" w:fldLock="1"/>
      </w:r>
      <w:r>
        <w:instrText xml:space="preserve"> PAGEREF _Toc74852185 \h </w:instrText>
      </w:r>
      <w:r>
        <w:fldChar w:fldCharType="separate"/>
      </w:r>
      <w:r>
        <w:t>112</w:t>
      </w:r>
      <w:r>
        <w:fldChar w:fldCharType="end"/>
      </w:r>
    </w:p>
    <w:p w14:paraId="73766A15" w14:textId="2569D06E" w:rsidR="00B45E5B" w:rsidRDefault="00B45E5B">
      <w:pPr>
        <w:pStyle w:val="TOC4"/>
        <w:rPr>
          <w:rFonts w:asciiTheme="minorHAnsi" w:eastAsiaTheme="minorEastAsia" w:hAnsiTheme="minorHAnsi" w:cstheme="minorBidi"/>
          <w:sz w:val="22"/>
          <w:szCs w:val="22"/>
          <w:lang w:eastAsia="en-GB"/>
        </w:rPr>
      </w:pPr>
      <w:r>
        <w:t>7.5.2.16</w:t>
      </w:r>
      <w:r>
        <w:rPr>
          <w:rFonts w:asciiTheme="minorHAnsi" w:eastAsiaTheme="minorEastAsia" w:hAnsiTheme="minorHAnsi" w:cstheme="minorBidi"/>
          <w:sz w:val="22"/>
          <w:szCs w:val="22"/>
          <w:lang w:eastAsia="en-GB"/>
        </w:rPr>
        <w:tab/>
      </w:r>
      <w:r>
        <w:t>PTC participant presence</w:t>
      </w:r>
      <w:r>
        <w:tab/>
      </w:r>
      <w:r>
        <w:fldChar w:fldCharType="begin" w:fldLock="1"/>
      </w:r>
      <w:r>
        <w:instrText xml:space="preserve"> PAGEREF _Toc74852186 \h </w:instrText>
      </w:r>
      <w:r>
        <w:fldChar w:fldCharType="separate"/>
      </w:r>
      <w:r>
        <w:t>113</w:t>
      </w:r>
      <w:r>
        <w:fldChar w:fldCharType="end"/>
      </w:r>
    </w:p>
    <w:p w14:paraId="20D09A6C" w14:textId="3CC928D6" w:rsidR="00B45E5B" w:rsidRDefault="00B45E5B">
      <w:pPr>
        <w:pStyle w:val="TOC4"/>
        <w:rPr>
          <w:rFonts w:asciiTheme="minorHAnsi" w:eastAsiaTheme="minorEastAsia" w:hAnsiTheme="minorHAnsi" w:cstheme="minorBidi"/>
          <w:sz w:val="22"/>
          <w:szCs w:val="22"/>
          <w:lang w:eastAsia="en-GB"/>
        </w:rPr>
      </w:pPr>
      <w:r>
        <w:t>7.5.2.17</w:t>
      </w:r>
      <w:r>
        <w:rPr>
          <w:rFonts w:asciiTheme="minorHAnsi" w:eastAsiaTheme="minorEastAsia" w:hAnsiTheme="minorHAnsi" w:cstheme="minorBidi"/>
          <w:sz w:val="22"/>
          <w:szCs w:val="22"/>
          <w:lang w:eastAsia="en-GB"/>
        </w:rPr>
        <w:tab/>
      </w:r>
      <w:r>
        <w:t>PTC list management</w:t>
      </w:r>
      <w:r>
        <w:tab/>
      </w:r>
      <w:r>
        <w:fldChar w:fldCharType="begin" w:fldLock="1"/>
      </w:r>
      <w:r>
        <w:instrText xml:space="preserve"> PAGEREF _Toc74852187 \h </w:instrText>
      </w:r>
      <w:r>
        <w:fldChar w:fldCharType="separate"/>
      </w:r>
      <w:r>
        <w:t>113</w:t>
      </w:r>
      <w:r>
        <w:fldChar w:fldCharType="end"/>
      </w:r>
    </w:p>
    <w:p w14:paraId="7DC0DF32" w14:textId="131485AF" w:rsidR="00B45E5B" w:rsidRDefault="00B45E5B">
      <w:pPr>
        <w:pStyle w:val="TOC4"/>
        <w:rPr>
          <w:rFonts w:asciiTheme="minorHAnsi" w:eastAsiaTheme="minorEastAsia" w:hAnsiTheme="minorHAnsi" w:cstheme="minorBidi"/>
          <w:sz w:val="22"/>
          <w:szCs w:val="22"/>
          <w:lang w:eastAsia="en-GB"/>
        </w:rPr>
      </w:pPr>
      <w:r>
        <w:t>7.5.2.18</w:t>
      </w:r>
      <w:r>
        <w:rPr>
          <w:rFonts w:asciiTheme="minorHAnsi" w:eastAsiaTheme="minorEastAsia" w:hAnsiTheme="minorHAnsi" w:cstheme="minorBidi"/>
          <w:sz w:val="22"/>
          <w:szCs w:val="22"/>
          <w:lang w:eastAsia="en-GB"/>
        </w:rPr>
        <w:tab/>
      </w:r>
      <w:r>
        <w:t>PTC access policy</w:t>
      </w:r>
      <w:r>
        <w:tab/>
      </w:r>
      <w:r>
        <w:fldChar w:fldCharType="begin" w:fldLock="1"/>
      </w:r>
      <w:r>
        <w:instrText xml:space="preserve"> PAGEREF _Toc74852188 \h </w:instrText>
      </w:r>
      <w:r>
        <w:fldChar w:fldCharType="separate"/>
      </w:r>
      <w:r>
        <w:t>114</w:t>
      </w:r>
      <w:r>
        <w:fldChar w:fldCharType="end"/>
      </w:r>
    </w:p>
    <w:p w14:paraId="6B3F89AE" w14:textId="7A7D1019" w:rsidR="00B45E5B" w:rsidRDefault="00B45E5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Identifier Association Reporting</w:t>
      </w:r>
      <w:r>
        <w:tab/>
      </w:r>
      <w:r>
        <w:fldChar w:fldCharType="begin" w:fldLock="1"/>
      </w:r>
      <w:r>
        <w:instrText xml:space="preserve"> PAGEREF _Toc74852189 \h </w:instrText>
      </w:r>
      <w:r>
        <w:fldChar w:fldCharType="separate"/>
      </w:r>
      <w:r>
        <w:t>115</w:t>
      </w:r>
      <w:r>
        <w:fldChar w:fldCharType="end"/>
      </w:r>
    </w:p>
    <w:p w14:paraId="7F91D69D" w14:textId="498DE715" w:rsidR="00B45E5B" w:rsidRDefault="00B45E5B">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_Toc74852190 \h </w:instrText>
      </w:r>
      <w:r>
        <w:fldChar w:fldCharType="separate"/>
      </w:r>
      <w:r>
        <w:t>115</w:t>
      </w:r>
      <w:r>
        <w:fldChar w:fldCharType="end"/>
      </w:r>
    </w:p>
    <w:p w14:paraId="18E32F5C" w14:textId="46292136" w:rsidR="00B45E5B" w:rsidRDefault="00B45E5B">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ICF</w:t>
      </w:r>
      <w:r>
        <w:tab/>
      </w:r>
      <w:r>
        <w:fldChar w:fldCharType="begin" w:fldLock="1"/>
      </w:r>
      <w:r>
        <w:instrText xml:space="preserve"> PAGEREF _Toc74852191 \h </w:instrText>
      </w:r>
      <w:r>
        <w:fldChar w:fldCharType="separate"/>
      </w:r>
      <w:r>
        <w:t>116</w:t>
      </w:r>
      <w:r>
        <w:fldChar w:fldCharType="end"/>
      </w:r>
    </w:p>
    <w:p w14:paraId="5E9CACAB" w14:textId="3A630F50" w:rsidR="00B45E5B" w:rsidRDefault="00B45E5B">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_Toc74852192 \h </w:instrText>
      </w:r>
      <w:r>
        <w:fldChar w:fldCharType="separate"/>
      </w:r>
      <w:r>
        <w:t>116</w:t>
      </w:r>
      <w:r>
        <w:fldChar w:fldCharType="end"/>
      </w:r>
    </w:p>
    <w:p w14:paraId="3B990A91" w14:textId="210C4F18" w:rsidR="00B45E5B" w:rsidRDefault="00B45E5B">
      <w:pPr>
        <w:pStyle w:val="TOC4"/>
        <w:rPr>
          <w:rFonts w:asciiTheme="minorHAnsi" w:eastAsiaTheme="minorEastAsia" w:hAnsiTheme="minorHAnsi" w:cstheme="minorBidi"/>
          <w:sz w:val="22"/>
          <w:szCs w:val="22"/>
          <w:lang w:eastAsia="en-GB"/>
        </w:rPr>
      </w:pPr>
      <w:r>
        <w:t>7.6.2.2</w:t>
      </w:r>
      <w:r>
        <w:rPr>
          <w:rFonts w:asciiTheme="minorHAnsi" w:eastAsiaTheme="minorEastAsia" w:hAnsiTheme="minorHAnsi" w:cstheme="minorBidi"/>
          <w:sz w:val="22"/>
          <w:szCs w:val="22"/>
          <w:lang w:eastAsia="en-GB"/>
        </w:rPr>
        <w:tab/>
      </w:r>
      <w:r>
        <w:t>ICF receipt of records over LI_XER</w:t>
      </w:r>
      <w:r>
        <w:tab/>
      </w:r>
      <w:r>
        <w:fldChar w:fldCharType="begin" w:fldLock="1"/>
      </w:r>
      <w:r>
        <w:instrText xml:space="preserve"> PAGEREF _Toc74852193 \h </w:instrText>
      </w:r>
      <w:r>
        <w:fldChar w:fldCharType="separate"/>
      </w:r>
      <w:r>
        <w:t>116</w:t>
      </w:r>
      <w:r>
        <w:fldChar w:fldCharType="end"/>
      </w:r>
    </w:p>
    <w:p w14:paraId="79372C79" w14:textId="3CC9AC64" w:rsidR="00B45E5B" w:rsidRDefault="00B45E5B">
      <w:pPr>
        <w:pStyle w:val="TOC4"/>
        <w:rPr>
          <w:rFonts w:asciiTheme="minorHAnsi" w:eastAsiaTheme="minorEastAsia" w:hAnsiTheme="minorHAnsi" w:cstheme="minorBidi"/>
          <w:sz w:val="22"/>
          <w:szCs w:val="22"/>
          <w:lang w:eastAsia="en-GB"/>
        </w:rPr>
      </w:pPr>
      <w:r>
        <w:t>7.6.2.3</w:t>
      </w:r>
      <w:r>
        <w:rPr>
          <w:rFonts w:asciiTheme="minorHAnsi" w:eastAsiaTheme="minorEastAsia" w:hAnsiTheme="minorHAnsi" w:cstheme="minorBidi"/>
          <w:sz w:val="22"/>
          <w:szCs w:val="22"/>
          <w:lang w:eastAsia="en-GB"/>
        </w:rPr>
        <w:tab/>
      </w:r>
      <w:r>
        <w:t>ICF Query and Response over LI_XQR</w:t>
      </w:r>
      <w:r>
        <w:tab/>
      </w:r>
      <w:r>
        <w:fldChar w:fldCharType="begin" w:fldLock="1"/>
      </w:r>
      <w:r>
        <w:instrText xml:space="preserve"> PAGEREF _Toc74852194 \h </w:instrText>
      </w:r>
      <w:r>
        <w:fldChar w:fldCharType="separate"/>
      </w:r>
      <w:r>
        <w:t>116</w:t>
      </w:r>
      <w:r>
        <w:fldChar w:fldCharType="end"/>
      </w:r>
    </w:p>
    <w:p w14:paraId="54B208F4" w14:textId="0DE20649" w:rsidR="00B45E5B" w:rsidRDefault="00B45E5B">
      <w:pPr>
        <w:pStyle w:val="TOC4"/>
        <w:rPr>
          <w:rFonts w:asciiTheme="minorHAnsi" w:eastAsiaTheme="minorEastAsia" w:hAnsiTheme="minorHAnsi" w:cstheme="minorBidi"/>
          <w:sz w:val="22"/>
          <w:szCs w:val="22"/>
          <w:lang w:eastAsia="en-GB"/>
        </w:rPr>
      </w:pPr>
      <w:r>
        <w:t>7.6.2.4</w:t>
      </w:r>
      <w:r>
        <w:rPr>
          <w:rFonts w:asciiTheme="minorHAnsi" w:eastAsiaTheme="minorEastAsia" w:hAnsiTheme="minorHAnsi" w:cstheme="minorBidi"/>
          <w:sz w:val="22"/>
          <w:szCs w:val="22"/>
          <w:lang w:eastAsia="en-GB"/>
        </w:rPr>
        <w:tab/>
      </w:r>
      <w:r>
        <w:t>ICF Identifier Association Event Handling</w:t>
      </w:r>
      <w:r>
        <w:tab/>
      </w:r>
      <w:r>
        <w:fldChar w:fldCharType="begin" w:fldLock="1"/>
      </w:r>
      <w:r>
        <w:instrText xml:space="preserve"> PAGEREF _Toc74852195 \h </w:instrText>
      </w:r>
      <w:r>
        <w:fldChar w:fldCharType="separate"/>
      </w:r>
      <w:r>
        <w:t>116</w:t>
      </w:r>
      <w:r>
        <w:fldChar w:fldCharType="end"/>
      </w:r>
    </w:p>
    <w:p w14:paraId="4D0E612A" w14:textId="19C8DD42" w:rsidR="00B45E5B" w:rsidRDefault="00B45E5B">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IQF</w:t>
      </w:r>
      <w:r>
        <w:tab/>
      </w:r>
      <w:r>
        <w:fldChar w:fldCharType="begin" w:fldLock="1"/>
      </w:r>
      <w:r>
        <w:instrText xml:space="preserve"> PAGEREF _Toc74852196 \h </w:instrText>
      </w:r>
      <w:r>
        <w:fldChar w:fldCharType="separate"/>
      </w:r>
      <w:r>
        <w:t>117</w:t>
      </w:r>
      <w:r>
        <w:fldChar w:fldCharType="end"/>
      </w:r>
    </w:p>
    <w:p w14:paraId="3BB27102" w14:textId="4A079BAF" w:rsidR="00B45E5B" w:rsidRDefault="00B45E5B">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_Toc74852197 \h </w:instrText>
      </w:r>
      <w:r>
        <w:fldChar w:fldCharType="separate"/>
      </w:r>
      <w:r>
        <w:t>117</w:t>
      </w:r>
      <w:r>
        <w:fldChar w:fldCharType="end"/>
      </w:r>
    </w:p>
    <w:p w14:paraId="47A63105" w14:textId="4AF7ADB9" w:rsidR="00B45E5B" w:rsidRDefault="00B45E5B">
      <w:pPr>
        <w:pStyle w:val="TOC4"/>
        <w:rPr>
          <w:rFonts w:asciiTheme="minorHAnsi" w:eastAsiaTheme="minorEastAsia" w:hAnsiTheme="minorHAnsi" w:cstheme="minorBidi"/>
          <w:sz w:val="22"/>
          <w:szCs w:val="22"/>
          <w:lang w:eastAsia="en-GB"/>
        </w:rPr>
      </w:pPr>
      <w:r>
        <w:t>7.6.3.2</w:t>
      </w:r>
      <w:r>
        <w:rPr>
          <w:rFonts w:asciiTheme="minorHAnsi" w:eastAsiaTheme="minorEastAsia" w:hAnsiTheme="minorHAnsi" w:cstheme="minorBidi"/>
          <w:sz w:val="22"/>
          <w:szCs w:val="22"/>
          <w:lang w:eastAsia="en-GB"/>
        </w:rPr>
        <w:tab/>
      </w:r>
      <w:r>
        <w:t>IQF Query and Response over LI_HIQR</w:t>
      </w:r>
      <w:r>
        <w:tab/>
      </w:r>
      <w:r>
        <w:fldChar w:fldCharType="begin" w:fldLock="1"/>
      </w:r>
      <w:r>
        <w:instrText xml:space="preserve"> PAGEREF _Toc74852198 \h </w:instrText>
      </w:r>
      <w:r>
        <w:fldChar w:fldCharType="separate"/>
      </w:r>
      <w:r>
        <w:t>117</w:t>
      </w:r>
      <w:r>
        <w:fldChar w:fldCharType="end"/>
      </w:r>
    </w:p>
    <w:p w14:paraId="4DB357BF" w14:textId="5B5DE95F" w:rsidR="00B45E5B" w:rsidRDefault="00B45E5B">
      <w:pPr>
        <w:pStyle w:val="TOC4"/>
        <w:rPr>
          <w:rFonts w:asciiTheme="minorHAnsi" w:eastAsiaTheme="minorEastAsia" w:hAnsiTheme="minorHAnsi" w:cstheme="minorBidi"/>
          <w:sz w:val="22"/>
          <w:szCs w:val="22"/>
          <w:lang w:eastAsia="en-GB"/>
        </w:rPr>
      </w:pPr>
      <w:r>
        <w:lastRenderedPageBreak/>
        <w:t>7.6.3.3</w:t>
      </w:r>
      <w:r>
        <w:rPr>
          <w:rFonts w:asciiTheme="minorHAnsi" w:eastAsiaTheme="minorEastAsia" w:hAnsiTheme="minorHAnsi" w:cstheme="minorBidi"/>
          <w:sz w:val="22"/>
          <w:szCs w:val="22"/>
          <w:lang w:eastAsia="en-GB"/>
        </w:rPr>
        <w:tab/>
      </w:r>
      <w:r>
        <w:t>IQF Query and Response over LI_XQR</w:t>
      </w:r>
      <w:r>
        <w:tab/>
      </w:r>
      <w:r>
        <w:fldChar w:fldCharType="begin" w:fldLock="1"/>
      </w:r>
      <w:r>
        <w:instrText xml:space="preserve"> PAGEREF _Toc74852199 \h </w:instrText>
      </w:r>
      <w:r>
        <w:fldChar w:fldCharType="separate"/>
      </w:r>
      <w:r>
        <w:t>117</w:t>
      </w:r>
      <w:r>
        <w:fldChar w:fldCharType="end"/>
      </w:r>
    </w:p>
    <w:p w14:paraId="743A0670" w14:textId="6384C986" w:rsidR="00B45E5B" w:rsidRDefault="00B45E5B" w:rsidP="00B45E5B">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_Toc74852200 \h </w:instrText>
      </w:r>
      <w:r>
        <w:fldChar w:fldCharType="separate"/>
      </w:r>
      <w:r>
        <w:t>118</w:t>
      </w:r>
      <w:r>
        <w:fldChar w:fldCharType="end"/>
      </w:r>
    </w:p>
    <w:p w14:paraId="7115DE89" w14:textId="165C391C" w:rsidR="00B45E5B" w:rsidRDefault="00B45E5B" w:rsidP="00B45E5B">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_Toc74852201 \h </w:instrText>
      </w:r>
      <w:r>
        <w:fldChar w:fldCharType="separate"/>
      </w:r>
      <w:r>
        <w:t>156</w:t>
      </w:r>
      <w:r>
        <w:fldChar w:fldCharType="end"/>
      </w:r>
    </w:p>
    <w:p w14:paraId="6F0724AE" w14:textId="51D17DBA" w:rsidR="00B45E5B" w:rsidRDefault="00B45E5B" w:rsidP="00B45E5B">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_Toc74852202 \h </w:instrText>
      </w:r>
      <w:r>
        <w:fldChar w:fldCharType="separate"/>
      </w:r>
      <w:r>
        <w:t>158</w:t>
      </w:r>
      <w:r>
        <w:fldChar w:fldCharType="end"/>
      </w:r>
    </w:p>
    <w:p w14:paraId="00170B3F" w14:textId="130506B1" w:rsidR="00B45E5B" w:rsidRDefault="00B45E5B" w:rsidP="00B45E5B">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_Toc74852203 \h </w:instrText>
      </w:r>
      <w:r>
        <w:fldChar w:fldCharType="separate"/>
      </w:r>
      <w:r>
        <w:t>163</w:t>
      </w:r>
      <w:r>
        <w:fldChar w:fldCharType="end"/>
      </w:r>
    </w:p>
    <w:p w14:paraId="0F170FE2" w14:textId="220AB6DC" w:rsidR="00B45E5B" w:rsidRDefault="00B45E5B">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_Toc74852204 \h </w:instrText>
      </w:r>
      <w:r>
        <w:fldChar w:fldCharType="separate"/>
      </w:r>
      <w:r>
        <w:t>163</w:t>
      </w:r>
      <w:r>
        <w:fldChar w:fldCharType="end"/>
      </w:r>
    </w:p>
    <w:p w14:paraId="02C91A16" w14:textId="462EC7E2" w:rsidR="00B45E5B" w:rsidRDefault="00B45E5B">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_Toc74852205 \h </w:instrText>
      </w:r>
      <w:r>
        <w:fldChar w:fldCharType="separate"/>
      </w:r>
      <w:r>
        <w:t>163</w:t>
      </w:r>
      <w:r>
        <w:fldChar w:fldCharType="end"/>
      </w:r>
    </w:p>
    <w:p w14:paraId="77FA7BF9" w14:textId="384A7E62" w:rsidR="00B45E5B" w:rsidRDefault="00B45E5B">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_Toc74852206 \h </w:instrText>
      </w:r>
      <w:r>
        <w:fldChar w:fldCharType="separate"/>
      </w:r>
      <w:r>
        <w:t>163</w:t>
      </w:r>
      <w:r>
        <w:fldChar w:fldCharType="end"/>
      </w:r>
    </w:p>
    <w:p w14:paraId="5F730021" w14:textId="7DD85BEB" w:rsidR="00B45E5B" w:rsidRDefault="00B45E5B">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_Toc74852207 \h </w:instrText>
      </w:r>
      <w:r>
        <w:fldChar w:fldCharType="separate"/>
      </w:r>
      <w:r>
        <w:t>164</w:t>
      </w:r>
      <w:r>
        <w:fldChar w:fldCharType="end"/>
      </w:r>
    </w:p>
    <w:p w14:paraId="59D8D651" w14:textId="3A63E823" w:rsidR="00B45E5B" w:rsidRDefault="00B45E5B" w:rsidP="00B45E5B">
      <w:pPr>
        <w:pStyle w:val="TOC8"/>
        <w:rPr>
          <w:rFonts w:asciiTheme="minorHAnsi" w:eastAsiaTheme="minorEastAsia" w:hAnsiTheme="minorHAnsi" w:cstheme="minorBidi"/>
          <w:b w:val="0"/>
          <w:szCs w:val="22"/>
          <w:lang w:eastAsia="en-GB"/>
        </w:rPr>
      </w:pPr>
      <w:r>
        <w:t>Annex E (normative):</w:t>
      </w:r>
      <w:r>
        <w:tab/>
        <w:t>XSD Schema for Identity Association</w:t>
      </w:r>
      <w:r>
        <w:tab/>
      </w:r>
      <w:r>
        <w:fldChar w:fldCharType="begin" w:fldLock="1"/>
      </w:r>
      <w:r>
        <w:instrText xml:space="preserve"> PAGEREF _Toc74852208 \h </w:instrText>
      </w:r>
      <w:r>
        <w:fldChar w:fldCharType="separate"/>
      </w:r>
      <w:r>
        <w:t>165</w:t>
      </w:r>
      <w:r>
        <w:fldChar w:fldCharType="end"/>
      </w:r>
    </w:p>
    <w:p w14:paraId="6EA2C394" w14:textId="09E94A7D" w:rsidR="00B45E5B" w:rsidRDefault="00B45E5B" w:rsidP="00B45E5B">
      <w:pPr>
        <w:pStyle w:val="TOC8"/>
        <w:rPr>
          <w:rFonts w:asciiTheme="minorHAnsi" w:eastAsiaTheme="minorEastAsia" w:hAnsiTheme="minorHAnsi" w:cstheme="minorBidi"/>
          <w:b w:val="0"/>
          <w:szCs w:val="22"/>
          <w:lang w:eastAsia="en-GB"/>
        </w:rPr>
      </w:pPr>
      <w:r>
        <w:t>Annex F (normative):</w:t>
      </w:r>
      <w:r>
        <w:tab/>
        <w:t>ASN.1 schema for LI_XER messages</w:t>
      </w:r>
      <w:r>
        <w:tab/>
      </w:r>
      <w:r>
        <w:fldChar w:fldCharType="begin" w:fldLock="1"/>
      </w:r>
      <w:r>
        <w:instrText xml:space="preserve"> PAGEREF _Toc74852209 \h </w:instrText>
      </w:r>
      <w:r>
        <w:fldChar w:fldCharType="separate"/>
      </w:r>
      <w:r>
        <w:t>167</w:t>
      </w:r>
      <w:r>
        <w:fldChar w:fldCharType="end"/>
      </w:r>
    </w:p>
    <w:p w14:paraId="75360304" w14:textId="4EC6CB5D" w:rsidR="00B45E5B" w:rsidRDefault="00B45E5B" w:rsidP="00B45E5B">
      <w:pPr>
        <w:pStyle w:val="TOC8"/>
        <w:rPr>
          <w:rFonts w:asciiTheme="minorHAnsi" w:eastAsiaTheme="minorEastAsia" w:hAnsiTheme="minorHAnsi" w:cstheme="minorBidi"/>
          <w:b w:val="0"/>
          <w:szCs w:val="22"/>
          <w:lang w:eastAsia="en-GB"/>
        </w:rPr>
      </w:pPr>
      <w:r>
        <w:t>Annex G (normative):</w:t>
      </w:r>
      <w:r>
        <w:tab/>
        <w:t>XSD Schema for State Transfers</w:t>
      </w:r>
      <w:r>
        <w:tab/>
      </w:r>
      <w:r>
        <w:fldChar w:fldCharType="begin" w:fldLock="1"/>
      </w:r>
      <w:r>
        <w:instrText xml:space="preserve"> PAGEREF _Toc74852210 \h </w:instrText>
      </w:r>
      <w:r>
        <w:fldChar w:fldCharType="separate"/>
      </w:r>
      <w:r>
        <w:t>168</w:t>
      </w:r>
      <w:r>
        <w:fldChar w:fldCharType="end"/>
      </w:r>
    </w:p>
    <w:p w14:paraId="341EB334" w14:textId="7031EBAF" w:rsidR="00B45E5B" w:rsidRDefault="00B45E5B" w:rsidP="00B45E5B">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_Toc74852211 \h </w:instrText>
      </w:r>
      <w:r>
        <w:fldChar w:fldCharType="separate"/>
      </w:r>
      <w:r>
        <w:t>170</w:t>
      </w:r>
      <w:r>
        <w:fldChar w:fldCharType="end"/>
      </w:r>
    </w:p>
    <w:p w14:paraId="31C72BFF" w14:textId="18CDAA62" w:rsidR="00080512" w:rsidRPr="00760004" w:rsidRDefault="00B45E5B">
      <w:r>
        <w:rPr>
          <w:noProof/>
          <w:sz w:val="22"/>
        </w:rPr>
        <w:fldChar w:fldCharType="end"/>
      </w:r>
    </w:p>
    <w:p w14:paraId="40EFAA15" w14:textId="77777777" w:rsidR="00080512" w:rsidRPr="00760004" w:rsidRDefault="00080512">
      <w:pPr>
        <w:pStyle w:val="Heading1"/>
      </w:pPr>
      <w:r w:rsidRPr="00760004">
        <w:br w:type="page"/>
      </w:r>
      <w:bookmarkStart w:id="3" w:name="_Toc74851961"/>
      <w:r w:rsidRPr="00760004">
        <w:lastRenderedPageBreak/>
        <w:t>Foreword</w:t>
      </w:r>
      <w:bookmarkEnd w:id="3"/>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760004" w:rsidRDefault="00080512">
      <w:pPr>
        <w:pStyle w:val="B1"/>
      </w:pPr>
      <w:r w:rsidRPr="00760004">
        <w:t>Version x.y.z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4" w:name="_Toc74851962"/>
      <w:r w:rsidRPr="00760004">
        <w:t>Introduction</w:t>
      </w:r>
      <w:bookmarkEnd w:id="4"/>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5" w:name="_Toc74851963"/>
      <w:r w:rsidRPr="00760004">
        <w:lastRenderedPageBreak/>
        <w:t>1</w:t>
      </w:r>
      <w:r w:rsidRPr="00760004">
        <w:tab/>
        <w:t>Scope</w:t>
      </w:r>
      <w:bookmarkEnd w:id="5"/>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6" w:name="_Toc74851964"/>
      <w:r w:rsidRPr="00760004">
        <w:t>2</w:t>
      </w:r>
      <w:r w:rsidRPr="00760004">
        <w:tab/>
        <w:t>References</w:t>
      </w:r>
      <w:bookmarkEnd w:id="6"/>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7" w:name="OLE_LINK1"/>
      <w:bookmarkStart w:id="8" w:name="OLE_LINK2"/>
      <w:bookmarkStart w:id="9" w:name="OLE_LINK3"/>
      <w:bookmarkStart w:id="10"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7"/>
    <w:bookmarkEnd w:id="8"/>
    <w:bookmarkEnd w:id="9"/>
    <w:bookmarkEnd w:id="10"/>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791291">
      <w:pPr>
        <w:keepLines/>
        <w:ind w:left="1702" w:hanging="1418"/>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791291">
      <w:pPr>
        <w:keepLines/>
        <w:ind w:left="1702" w:hanging="1418"/>
      </w:pPr>
      <w:r w:rsidRPr="00760004">
        <w:t>[5]</w:t>
      </w:r>
      <w:r w:rsidRPr="00760004">
        <w:tab/>
        <w:t>3GPP TS 33.127: "</w:t>
      </w:r>
      <w:r w:rsidR="00DC41CF" w:rsidRPr="00760004">
        <w:t>Lawful Interception (LI) Architecture and Functions</w:t>
      </w:r>
      <w:r w:rsidRPr="00760004">
        <w:t>".</w:t>
      </w:r>
    </w:p>
    <w:p w14:paraId="1E6078F0" w14:textId="2FED3FC2" w:rsidR="00B8430B" w:rsidRPr="00760004" w:rsidRDefault="00B8430B" w:rsidP="00791291">
      <w:pPr>
        <w:keepLines/>
        <w:ind w:left="1702" w:hanging="1418"/>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 xml:space="preserve"> Lawful Interception (LI); Interface for warrant information</w:t>
      </w:r>
      <w:r w:rsidR="005456BD" w:rsidRPr="00760004">
        <w:t>"</w:t>
      </w:r>
      <w:r w:rsidRPr="00760004">
        <w:t>.</w:t>
      </w:r>
    </w:p>
    <w:p w14:paraId="7DBC4655" w14:textId="569B1FCA" w:rsidR="00C41FC4" w:rsidRPr="00760004" w:rsidRDefault="00C41FC4" w:rsidP="00C41FC4">
      <w:pPr>
        <w:keepLines/>
        <w:ind w:left="1702" w:hanging="1418"/>
      </w:pPr>
      <w:r w:rsidRPr="00760004">
        <w:t>[7]</w:t>
      </w:r>
      <w:r w:rsidRPr="00760004">
        <w:tab/>
        <w:t>ETSI TS 103 221-1: "Lawful Interception (LI); Internal Network Interfaces; Part 1: X1".</w:t>
      </w:r>
    </w:p>
    <w:p w14:paraId="3AE323E4" w14:textId="77777777" w:rsidR="00C41FC4" w:rsidRPr="00760004" w:rsidRDefault="00C41FC4" w:rsidP="00C41FC4">
      <w:pPr>
        <w:keepLines/>
        <w:ind w:left="1702" w:hanging="1418"/>
      </w:pPr>
      <w:r w:rsidRPr="00760004">
        <w:t>[8]</w:t>
      </w:r>
      <w:r w:rsidRPr="00760004">
        <w:tab/>
        <w:t>ETSI TS 103 221-2: "Lawful Interception (LI); Internal Network Interfaces; Part 2: X2/X3".</w:t>
      </w:r>
    </w:p>
    <w:p w14:paraId="41751991" w14:textId="36E4A2CB" w:rsidR="002A63A6" w:rsidRPr="00760004" w:rsidRDefault="00C41FC4" w:rsidP="00C41FC4">
      <w:pPr>
        <w:keepLines/>
        <w:ind w:left="1702" w:hanging="1418"/>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A63A6">
      <w:pPr>
        <w:keepLines/>
        <w:ind w:left="1702" w:hanging="1418"/>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A63A6">
      <w:pPr>
        <w:keepLines/>
        <w:ind w:left="1702" w:hanging="1418"/>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A63A6">
      <w:pPr>
        <w:keepLines/>
        <w:ind w:left="1702" w:hanging="1418"/>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695A5E">
      <w:pPr>
        <w:pStyle w:val="EX"/>
      </w:pPr>
      <w:r w:rsidRPr="00760004">
        <w:t>[13]</w:t>
      </w:r>
      <w:r w:rsidRPr="00760004">
        <w:tab/>
        <w:t>3GPP TS 24.501: "Non-Access-Stratum (NAS) protocol for 5G System (5GS)".</w:t>
      </w:r>
    </w:p>
    <w:p w14:paraId="7C97F3AF" w14:textId="574F41A7" w:rsidR="00772B8D" w:rsidRPr="00760004" w:rsidRDefault="00772B8D" w:rsidP="00695A5E">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695A5E">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695A5E">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A63A6">
      <w:pPr>
        <w:keepLines/>
        <w:ind w:left="1702" w:hanging="1418"/>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EC4A25">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6C7663">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5B7299DB" w:rsidR="006C7663" w:rsidRPr="00760004" w:rsidRDefault="006C7663" w:rsidP="006C7663">
      <w:pPr>
        <w:pStyle w:val="EX"/>
      </w:pPr>
      <w:r w:rsidRPr="00760004">
        <w:t>[20]</w:t>
      </w:r>
      <w:r w:rsidRPr="00760004">
        <w:tab/>
      </w:r>
      <w:r w:rsidR="00D52B1D" w:rsidRPr="00760004">
        <w:t xml:space="preserve">OMA-TS-MLP-V3_5-20181211-C: "Open Mobile Alliance; Mobile Location Protocol, Candidate Version 3.5", </w:t>
      </w:r>
      <w:hyperlink r:id="rId14" w:history="1">
        <w:r w:rsidR="00D52B1D" w:rsidRPr="00760004">
          <w:rPr>
            <w:rStyle w:val="Hyperlink"/>
          </w:rPr>
          <w:t>https://www.openmobilealliance.org/release/MLS/V1_4-20181211-C/OMA-TS-MLP-V3_5-20181211-C.pdf</w:t>
        </w:r>
      </w:hyperlink>
      <w:r w:rsidR="00D52B1D" w:rsidRPr="00760004">
        <w:t xml:space="preserve">. </w:t>
      </w:r>
    </w:p>
    <w:p w14:paraId="4AF1BC40" w14:textId="7193E30B" w:rsidR="006C7C4E" w:rsidRPr="00760004" w:rsidRDefault="006C7C4E" w:rsidP="006C7C4E">
      <w:pPr>
        <w:pStyle w:val="EX"/>
      </w:pPr>
      <w:r w:rsidRPr="00760004">
        <w:t>[21]</w:t>
      </w:r>
      <w:r w:rsidRPr="00760004">
        <w:tab/>
        <w:t>3GPP TS 29.540: "5G System; SMS Services; Stage 3".</w:t>
      </w:r>
    </w:p>
    <w:p w14:paraId="36CFBEE3" w14:textId="471A6F92" w:rsidR="006C7C4E" w:rsidRPr="00760004" w:rsidRDefault="006C7C4E" w:rsidP="006C7C4E">
      <w:pPr>
        <w:pStyle w:val="EX"/>
      </w:pPr>
      <w:r w:rsidRPr="00760004">
        <w:t>[22]</w:t>
      </w:r>
      <w:r w:rsidRPr="00760004">
        <w:tab/>
        <w:t>3GPP TS 29.518: "5G System; Access and Mobility Management Services; Stage 3".</w:t>
      </w:r>
    </w:p>
    <w:p w14:paraId="73F0E10F" w14:textId="7E7BA098" w:rsidR="00457937" w:rsidRPr="00760004" w:rsidRDefault="00457937" w:rsidP="00457937">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457937">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A00427">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9A5EC1">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760004" w:rsidRDefault="009A5EC1" w:rsidP="009A5EC1">
      <w:pPr>
        <w:pStyle w:val="EX"/>
      </w:pPr>
      <w:r w:rsidRPr="00760004">
        <w:t>[27]</w:t>
      </w:r>
      <w:r w:rsidRPr="00760004">
        <w:tab/>
        <w:t>IETF RFC 2460</w:t>
      </w:r>
      <w:r w:rsidR="008D22DF" w:rsidRPr="00760004">
        <w:t>:</w:t>
      </w:r>
      <w:r w:rsidRPr="00760004">
        <w:t xml:space="preserve"> "Internet Protocol, Version 6 (IPv6) Specification".</w:t>
      </w:r>
    </w:p>
    <w:p w14:paraId="092B49C6" w14:textId="1288C8F8" w:rsidR="009A5EC1" w:rsidRPr="00760004" w:rsidRDefault="009A5EC1" w:rsidP="009A5EC1">
      <w:pPr>
        <w:pStyle w:val="EX"/>
      </w:pPr>
      <w:r w:rsidRPr="00760004">
        <w:t>[28]</w:t>
      </w:r>
      <w:r w:rsidRPr="00760004">
        <w:tab/>
        <w:t>IETF RFC 793</w:t>
      </w:r>
      <w:r w:rsidR="008D22DF" w:rsidRPr="00760004">
        <w:t>:</w:t>
      </w:r>
      <w:r w:rsidRPr="00760004">
        <w:t xml:space="preserve"> "T</w:t>
      </w:r>
      <w:r w:rsidR="005A1CA9">
        <w:t>ransmission Control Protocol</w:t>
      </w:r>
      <w:r w:rsidRPr="00760004">
        <w:t>".</w:t>
      </w:r>
    </w:p>
    <w:p w14:paraId="5CB9F93C" w14:textId="4A609449" w:rsidR="009A5EC1" w:rsidRPr="00760004" w:rsidRDefault="009A5EC1" w:rsidP="009A5EC1">
      <w:pPr>
        <w:pStyle w:val="EX"/>
      </w:pPr>
      <w:r w:rsidRPr="00760004">
        <w:t>[29]</w:t>
      </w:r>
      <w:r w:rsidRPr="00760004">
        <w:tab/>
        <w:t>IETF RFC 768</w:t>
      </w:r>
      <w:r w:rsidR="008D22DF" w:rsidRPr="00760004">
        <w:t>:</w:t>
      </w:r>
      <w:r w:rsidRPr="00760004">
        <w:t xml:space="preserve"> "User Datagram Protocol".</w:t>
      </w:r>
    </w:p>
    <w:p w14:paraId="659B5780" w14:textId="762593AD" w:rsidR="009A5EC1" w:rsidRPr="00760004" w:rsidRDefault="009A5EC1" w:rsidP="009A5EC1">
      <w:pPr>
        <w:pStyle w:val="EX"/>
      </w:pPr>
      <w:r w:rsidRPr="00760004">
        <w:t>[30]</w:t>
      </w:r>
      <w:r w:rsidRPr="00760004">
        <w:tab/>
        <w:t>IETF RFC 4340</w:t>
      </w:r>
      <w:r w:rsidR="008D22DF" w:rsidRPr="00760004">
        <w:t>:</w:t>
      </w:r>
      <w:r w:rsidRPr="00760004">
        <w:t xml:space="preserve"> "Datagram Congestion Control Protocol (DCCP)".</w:t>
      </w:r>
    </w:p>
    <w:p w14:paraId="1378A823" w14:textId="1A9F47EA" w:rsidR="009A5EC1" w:rsidRPr="00760004" w:rsidRDefault="009A5EC1" w:rsidP="009A5EC1">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9A5EC1">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9A5EC1">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9A5EC1">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907D44">
      <w:pPr>
        <w:pStyle w:val="EX"/>
      </w:pPr>
      <w:r w:rsidRPr="00760004">
        <w:t>[35]</w:t>
      </w:r>
      <w:r w:rsidRPr="00760004">
        <w:tab/>
        <w:t>Open Geospatial Consortium OGC 05-010: "URNs of definitions in ogc namespace".</w:t>
      </w:r>
    </w:p>
    <w:p w14:paraId="2878922C" w14:textId="376D6D8C" w:rsidR="00F8700E" w:rsidRPr="00760004" w:rsidRDefault="00F8700E" w:rsidP="00907D44">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907D44">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907D44">
      <w:pPr>
        <w:pStyle w:val="EX"/>
      </w:pPr>
      <w:r w:rsidRPr="00760004">
        <w:t>[38]</w:t>
      </w:r>
      <w:r w:rsidRPr="00760004">
        <w:tab/>
        <w:t>3GPP TS 36.413: "S1 Application Protocol (S1AP)".</w:t>
      </w:r>
    </w:p>
    <w:p w14:paraId="16380CDF" w14:textId="77777777" w:rsidR="00D67B19" w:rsidRPr="00760004" w:rsidRDefault="00D67B19" w:rsidP="00D67B19">
      <w:pPr>
        <w:pStyle w:val="EX"/>
      </w:pPr>
      <w:r w:rsidRPr="00760004">
        <w:t>[39]</w:t>
      </w:r>
      <w:r w:rsidRPr="00760004">
        <w:tab/>
        <w:t>OMA-TS-MMS_ENC-V1_3-20110913-A: "Multimedia Messaging Service Encapsulation Protocol".</w:t>
      </w:r>
    </w:p>
    <w:p w14:paraId="7F5278B0" w14:textId="77777777" w:rsidR="00D67B19" w:rsidRPr="00760004" w:rsidRDefault="00D67B19" w:rsidP="00D67B19">
      <w:pPr>
        <w:pStyle w:val="EX"/>
      </w:pPr>
      <w:r w:rsidRPr="00760004">
        <w:t>[40]</w:t>
      </w:r>
      <w:r w:rsidRPr="00760004">
        <w:tab/>
        <w:t>3GPP TS 23.140: "Multimedia Messaging Protocol. Functional Description. Stage 2".</w:t>
      </w:r>
    </w:p>
    <w:p w14:paraId="5A1E13F8" w14:textId="1E869921" w:rsidR="00354D29" w:rsidRPr="00760004" w:rsidRDefault="00354D29" w:rsidP="00354D29">
      <w:pPr>
        <w:pStyle w:val="EX"/>
      </w:pPr>
      <w:r w:rsidRPr="00760004">
        <w:t>[41]</w:t>
      </w:r>
      <w:r w:rsidRPr="00760004">
        <w:tab/>
        <w:t>3GPP TS 38.415: "NG-RAN; PDU Session User Plane Protocol".</w:t>
      </w:r>
    </w:p>
    <w:p w14:paraId="6ECF61CE" w14:textId="3952F79F" w:rsidR="003F1FC0" w:rsidRDefault="003F1FC0" w:rsidP="003F1FC0">
      <w:pPr>
        <w:pStyle w:val="EX"/>
      </w:pPr>
      <w:r>
        <w:t>[42]</w:t>
      </w:r>
      <w:r>
        <w:tab/>
        <w:t>3GPP TS 23.273</w:t>
      </w:r>
      <w:r w:rsidRPr="00591C0D">
        <w:t>: "</w:t>
      </w:r>
      <w:r>
        <w:t>5G System (5GS) Location Services (LCS); Stage 2</w:t>
      </w:r>
      <w:r w:rsidRPr="00591C0D">
        <w:t>".</w:t>
      </w:r>
    </w:p>
    <w:p w14:paraId="1607D2E7" w14:textId="28EB8EB4" w:rsidR="00343163" w:rsidRDefault="00343163" w:rsidP="00343163">
      <w:pPr>
        <w:pStyle w:val="EX"/>
      </w:pPr>
      <w:r>
        <w:t>[43]</w:t>
      </w:r>
      <w:r>
        <w:tab/>
      </w:r>
      <w:r w:rsidRPr="00760004">
        <w:t>IETF RFC 4</w:t>
      </w:r>
      <w:r>
        <w:t>566</w:t>
      </w:r>
      <w:r w:rsidRPr="00760004">
        <w:t>: "</w:t>
      </w:r>
      <w:r w:rsidR="00CD1B55">
        <w:t>SDP: Session Description Protocol</w:t>
      </w:r>
      <w:r w:rsidRPr="00760004">
        <w:t>"</w:t>
      </w:r>
      <w:r>
        <w:t>.</w:t>
      </w:r>
    </w:p>
    <w:p w14:paraId="60A3BA4A" w14:textId="7AC0818B" w:rsidR="00343163" w:rsidRDefault="00343163" w:rsidP="00343163">
      <w:pPr>
        <w:pStyle w:val="EX"/>
      </w:pPr>
      <w:r>
        <w:t>[44]</w:t>
      </w:r>
      <w:r>
        <w:tab/>
        <w:t xml:space="preserve">3GPP TS 24.193: "Stage 3: </w:t>
      </w:r>
      <w:r w:rsidRPr="00527183">
        <w:t>Access Traffic Steering, Switching and Splitting (ATSSS)</w:t>
      </w:r>
      <w:r>
        <w:t>".</w:t>
      </w:r>
    </w:p>
    <w:p w14:paraId="5B6B156C" w14:textId="464E3728" w:rsidR="002D067C" w:rsidRDefault="002D067C" w:rsidP="002D067C">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9C6ABB">
      <w:pPr>
        <w:pStyle w:val="EX"/>
      </w:pPr>
      <w:r>
        <w:t>[46]</w:t>
      </w:r>
      <w:r>
        <w:tab/>
        <w:t>3GPP TS 24.011: "Point-to-Point (PP) Short Message Service (SMS) support on mobile radio interface".</w:t>
      </w:r>
    </w:p>
    <w:p w14:paraId="30D833AA" w14:textId="031A3774" w:rsidR="009C6ABB" w:rsidRDefault="009C6ABB" w:rsidP="009C6ABB">
      <w:pPr>
        <w:pStyle w:val="EX"/>
      </w:pPr>
      <w:r>
        <w:t>[47]</w:t>
      </w:r>
      <w:r>
        <w:tab/>
        <w:t>3GPP TS 29.002: "</w:t>
      </w:r>
      <w:r w:rsidRPr="00D57197">
        <w:t>Mobile Application Part (MAP) specification</w:t>
      </w:r>
      <w:r>
        <w:t>".</w:t>
      </w:r>
    </w:p>
    <w:p w14:paraId="4E338015" w14:textId="1993C7FC" w:rsidR="00BE6DDD" w:rsidRDefault="00BE6DDD" w:rsidP="00BE6DDD">
      <w:pPr>
        <w:pStyle w:val="EX"/>
      </w:pPr>
      <w:r>
        <w:t>[48]</w:t>
      </w:r>
      <w:r>
        <w:tab/>
        <w:t>3GPP TS 29.504: "5G System; Unified Data Repository Services; Stage 3</w:t>
      </w:r>
      <w:r w:rsidRPr="0087442E">
        <w:t>".</w:t>
      </w:r>
    </w:p>
    <w:p w14:paraId="28C5864A" w14:textId="11BD658F" w:rsidR="00BE6DDD" w:rsidRDefault="00BE6DDD" w:rsidP="00BE6DDD">
      <w:pPr>
        <w:pStyle w:val="EX"/>
      </w:pPr>
      <w:r>
        <w:lastRenderedPageBreak/>
        <w:t>[49]</w:t>
      </w:r>
      <w:r>
        <w:tab/>
        <w:t>3GPP TS 29.505: "5G System; Usage of the Unified Data Repository services for Subscription Data; Stage 3</w:t>
      </w:r>
      <w:r w:rsidRPr="0087442E">
        <w:t>".</w:t>
      </w:r>
    </w:p>
    <w:p w14:paraId="29EDD054" w14:textId="0A4142F2" w:rsidR="00DE3308" w:rsidRDefault="00DE3308" w:rsidP="00BE6DDD">
      <w:pPr>
        <w:pStyle w:val="EX"/>
      </w:pPr>
      <w:r>
        <w:t>[50]</w:t>
      </w:r>
      <w:r>
        <w:tab/>
      </w:r>
      <w:r w:rsidR="009C4C8F">
        <w:t>3GPP TS 29.598: "5G System; Unstructured Data Storage Services; Stage3".</w:t>
      </w:r>
    </w:p>
    <w:p w14:paraId="4D3B5C4A" w14:textId="2F828386" w:rsidR="00EC4A25" w:rsidRPr="00760004" w:rsidRDefault="00EC4A25" w:rsidP="009903CB">
      <w:pPr>
        <w:pStyle w:val="EX"/>
        <w:ind w:left="0" w:firstLine="0"/>
      </w:pPr>
    </w:p>
    <w:p w14:paraId="79506962" w14:textId="77777777" w:rsidR="00080512" w:rsidRPr="00760004" w:rsidRDefault="00080512">
      <w:pPr>
        <w:pStyle w:val="Heading1"/>
      </w:pPr>
      <w:bookmarkStart w:id="11" w:name="_Toc74851965"/>
      <w:r w:rsidRPr="00760004">
        <w:t>3</w:t>
      </w:r>
      <w:r w:rsidRPr="00760004">
        <w:tab/>
        <w:t xml:space="preserve">Definitions, </w:t>
      </w:r>
      <w:r w:rsidR="008028A4" w:rsidRPr="00760004">
        <w:t>symbols and abbreviations</w:t>
      </w:r>
      <w:bookmarkEnd w:id="11"/>
    </w:p>
    <w:p w14:paraId="1CE7C106" w14:textId="77777777" w:rsidR="00080512" w:rsidRPr="00760004" w:rsidRDefault="00080512">
      <w:pPr>
        <w:pStyle w:val="Heading2"/>
      </w:pPr>
      <w:bookmarkStart w:id="12" w:name="_Toc74851966"/>
      <w:r w:rsidRPr="00760004">
        <w:t>3.1</w:t>
      </w:r>
      <w:r w:rsidRPr="00760004">
        <w:tab/>
        <w:t>Definitions</w:t>
      </w:r>
      <w:bookmarkEnd w:id="12"/>
    </w:p>
    <w:p w14:paraId="01E4D6BB" w14:textId="561B1BBF" w:rsidR="00080512" w:rsidRPr="00760004" w:rsidRDefault="00080512">
      <w:r w:rsidRPr="00760004">
        <w:t xml:space="preserve">For the purposes of the present document, the terms and definitions given in </w:t>
      </w:r>
      <w:bookmarkStart w:id="13" w:name="OLE_LINK6"/>
      <w:bookmarkStart w:id="14" w:name="OLE_LINK7"/>
      <w:bookmarkStart w:id="15" w:name="OLE_LINK8"/>
      <w:r w:rsidR="00DF62CD" w:rsidRPr="00760004">
        <w:t xml:space="preserve">3GPP </w:t>
      </w:r>
      <w:bookmarkEnd w:id="13"/>
      <w:bookmarkEnd w:id="14"/>
      <w:bookmarkEnd w:id="15"/>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16" w:name="_Toc74851967"/>
      <w:r w:rsidRPr="00760004">
        <w:t>3.2</w:t>
      </w:r>
      <w:r w:rsidRPr="00760004">
        <w:tab/>
        <w:t>Symbols</w:t>
      </w:r>
      <w:bookmarkEnd w:id="16"/>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17" w:name="_Toc74851968"/>
      <w:r w:rsidRPr="00760004">
        <w:t>3.3</w:t>
      </w:r>
      <w:r w:rsidRPr="00760004">
        <w:tab/>
        <w:t>Abbreviations</w:t>
      </w:r>
      <w:bookmarkEnd w:id="17"/>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791291">
      <w:pPr>
        <w:keepLines/>
        <w:spacing w:after="0"/>
        <w:ind w:left="1702" w:hanging="1418"/>
        <w:jc w:val="both"/>
      </w:pPr>
      <w:r w:rsidRPr="00760004">
        <w:t>ADMF</w:t>
      </w:r>
      <w:r w:rsidRPr="00760004">
        <w:tab/>
        <w:t>LI Administration Function</w:t>
      </w:r>
    </w:p>
    <w:p w14:paraId="100C4CD4" w14:textId="77777777" w:rsidR="002875A1" w:rsidRPr="00760004" w:rsidRDefault="002875A1" w:rsidP="00791291">
      <w:pPr>
        <w:keepLines/>
        <w:spacing w:after="0"/>
        <w:ind w:left="1702" w:hanging="1418"/>
        <w:jc w:val="both"/>
      </w:pPr>
      <w:r w:rsidRPr="00760004">
        <w:t>CC</w:t>
      </w:r>
      <w:r w:rsidRPr="00760004">
        <w:tab/>
        <w:t>Content of Communication</w:t>
      </w:r>
    </w:p>
    <w:p w14:paraId="74066C86" w14:textId="77777777" w:rsidR="00791291" w:rsidRPr="00760004" w:rsidRDefault="00791291" w:rsidP="00791291">
      <w:pPr>
        <w:keepLines/>
        <w:spacing w:after="0"/>
        <w:ind w:left="1702" w:hanging="1418"/>
        <w:jc w:val="both"/>
      </w:pPr>
      <w:r w:rsidRPr="00760004">
        <w:t>CSP</w:t>
      </w:r>
      <w:r w:rsidRPr="00760004">
        <w:tab/>
        <w:t>Communication Service Provider</w:t>
      </w:r>
    </w:p>
    <w:p w14:paraId="357E3DA0" w14:textId="77777777" w:rsidR="00E170F0" w:rsidRPr="00760004" w:rsidRDefault="00E170F0" w:rsidP="00791291">
      <w:pPr>
        <w:keepLines/>
        <w:tabs>
          <w:tab w:val="left" w:pos="1695"/>
        </w:tabs>
        <w:spacing w:after="0"/>
        <w:ind w:left="1702" w:hanging="1418"/>
        <w:jc w:val="both"/>
      </w:pPr>
      <w:r w:rsidRPr="00760004">
        <w:t>CUPS</w:t>
      </w:r>
      <w:r w:rsidRPr="00760004">
        <w:tab/>
        <w:t>Control and User Plane Separation</w:t>
      </w:r>
    </w:p>
    <w:p w14:paraId="49C45845" w14:textId="77777777" w:rsidR="005E1765" w:rsidRDefault="005E1765" w:rsidP="005E1765">
      <w:pPr>
        <w:keepLines/>
        <w:spacing w:after="0"/>
        <w:ind w:left="1702" w:hanging="1418"/>
        <w:jc w:val="both"/>
      </w:pPr>
      <w:r>
        <w:t>ICF</w:t>
      </w:r>
      <w:r>
        <w:tab/>
        <w:t>Identifier Caching Function</w:t>
      </w:r>
    </w:p>
    <w:p w14:paraId="0C7B22EA" w14:textId="77777777" w:rsidR="005E1765" w:rsidRDefault="005E1765" w:rsidP="005E1765">
      <w:pPr>
        <w:keepLines/>
        <w:spacing w:after="0"/>
        <w:ind w:left="1702" w:hanging="1418"/>
        <w:jc w:val="both"/>
      </w:pPr>
      <w:r>
        <w:t>IEF</w:t>
      </w:r>
      <w:r>
        <w:tab/>
        <w:t>Identifier Event Function</w:t>
      </w:r>
    </w:p>
    <w:p w14:paraId="6AF7284C" w14:textId="77777777" w:rsidR="005E1765" w:rsidRDefault="005E1765" w:rsidP="005E1765">
      <w:pPr>
        <w:keepLines/>
        <w:spacing w:after="0"/>
        <w:ind w:left="1702" w:hanging="1418"/>
        <w:jc w:val="both"/>
      </w:pPr>
      <w:r>
        <w:t>IQF</w:t>
      </w:r>
      <w:r>
        <w:tab/>
        <w:t>Identifier Query Function</w:t>
      </w:r>
    </w:p>
    <w:p w14:paraId="12CAF9A4" w14:textId="77777777" w:rsidR="00791291" w:rsidRPr="00760004" w:rsidRDefault="00791291" w:rsidP="00791291">
      <w:pPr>
        <w:keepLines/>
        <w:spacing w:after="0"/>
        <w:ind w:left="1702" w:hanging="1418"/>
        <w:jc w:val="both"/>
      </w:pPr>
      <w:r w:rsidRPr="00760004">
        <w:t>IRI</w:t>
      </w:r>
      <w:r w:rsidRPr="00760004">
        <w:tab/>
        <w:t>Intercept Related Information</w:t>
      </w:r>
    </w:p>
    <w:p w14:paraId="4170407D" w14:textId="113CF227" w:rsidR="002875A1" w:rsidRPr="00760004" w:rsidRDefault="00791291" w:rsidP="009903CB">
      <w:pPr>
        <w:keepLines/>
        <w:spacing w:after="0"/>
        <w:ind w:left="1702" w:hanging="1418"/>
        <w:jc w:val="both"/>
      </w:pPr>
      <w:r w:rsidRPr="00760004">
        <w:t xml:space="preserve">LALS </w:t>
      </w:r>
      <w:r w:rsidRPr="00760004">
        <w:tab/>
        <w:t>Lawful Access Location Services</w:t>
      </w:r>
    </w:p>
    <w:p w14:paraId="0A66C212" w14:textId="77777777" w:rsidR="000A578B" w:rsidRPr="00760004" w:rsidRDefault="000A578B" w:rsidP="00791291">
      <w:pPr>
        <w:keepLines/>
        <w:spacing w:after="0"/>
        <w:ind w:left="1702" w:hanging="1418"/>
        <w:jc w:val="both"/>
      </w:pPr>
      <w:r w:rsidRPr="00760004">
        <w:t>LEA</w:t>
      </w:r>
      <w:r w:rsidRPr="00760004">
        <w:tab/>
        <w:t>Law Enforcement Agency</w:t>
      </w:r>
    </w:p>
    <w:p w14:paraId="232FEB08" w14:textId="6CF0C640" w:rsidR="00791291" w:rsidRPr="00760004" w:rsidRDefault="00791291" w:rsidP="00791291">
      <w:pPr>
        <w:keepLines/>
        <w:spacing w:after="0"/>
        <w:ind w:left="1702" w:hanging="1418"/>
        <w:jc w:val="both"/>
      </w:pPr>
      <w:r w:rsidRPr="00760004">
        <w:t>LEMF</w:t>
      </w:r>
      <w:r w:rsidRPr="00760004">
        <w:tab/>
        <w:t xml:space="preserve">Law Enforcement Monitoring </w:t>
      </w:r>
      <w:r w:rsidR="006D731B" w:rsidRPr="00760004">
        <w:t>Facility</w:t>
      </w:r>
    </w:p>
    <w:p w14:paraId="0058581E" w14:textId="77777777" w:rsidR="00791291" w:rsidRPr="00760004" w:rsidRDefault="00791291" w:rsidP="00791291">
      <w:pPr>
        <w:keepLines/>
        <w:spacing w:after="0"/>
        <w:ind w:left="1702" w:hanging="1418"/>
        <w:jc w:val="both"/>
      </w:pPr>
      <w:r w:rsidRPr="00760004">
        <w:t>LI</w:t>
      </w:r>
      <w:r w:rsidRPr="00760004">
        <w:tab/>
        <w:t>Lawful Interception</w:t>
      </w:r>
    </w:p>
    <w:p w14:paraId="583931F1" w14:textId="77777777" w:rsidR="00791291" w:rsidRPr="00760004" w:rsidRDefault="00791291" w:rsidP="00791291">
      <w:pPr>
        <w:keepLines/>
        <w:spacing w:after="0"/>
        <w:ind w:left="1702" w:hanging="1418"/>
        <w:jc w:val="both"/>
      </w:pPr>
      <w:r w:rsidRPr="00760004">
        <w:t>LICF</w:t>
      </w:r>
      <w:r w:rsidRPr="00760004">
        <w:tab/>
        <w:t>Lawful Interception Control Function</w:t>
      </w:r>
    </w:p>
    <w:p w14:paraId="4E678797" w14:textId="77777777" w:rsidR="006D731B" w:rsidRPr="00760004" w:rsidRDefault="006D731B" w:rsidP="006D731B">
      <w:pPr>
        <w:keepLines/>
        <w:spacing w:after="0"/>
        <w:ind w:left="1702" w:hanging="1418"/>
        <w:jc w:val="both"/>
      </w:pPr>
      <w:r w:rsidRPr="00760004">
        <w:t>LI_HI1</w:t>
      </w:r>
      <w:r w:rsidRPr="00760004">
        <w:tab/>
        <w:t>LI_Handover Interface 1</w:t>
      </w:r>
    </w:p>
    <w:p w14:paraId="74C99B1F" w14:textId="77777777" w:rsidR="006D731B" w:rsidRPr="00760004" w:rsidRDefault="006D731B" w:rsidP="006D731B">
      <w:pPr>
        <w:keepLines/>
        <w:spacing w:after="0"/>
        <w:ind w:left="1702" w:hanging="1418"/>
        <w:jc w:val="both"/>
      </w:pPr>
      <w:r w:rsidRPr="00760004">
        <w:t>LI_HI2</w:t>
      </w:r>
      <w:r w:rsidRPr="00760004">
        <w:tab/>
        <w:t>LI_Handover Interface 2</w:t>
      </w:r>
    </w:p>
    <w:p w14:paraId="7550EA59" w14:textId="5D52852E" w:rsidR="006D731B" w:rsidRPr="00760004" w:rsidRDefault="006D731B" w:rsidP="006D731B">
      <w:pPr>
        <w:keepLines/>
        <w:spacing w:after="0"/>
        <w:ind w:left="1702" w:hanging="1418"/>
        <w:jc w:val="both"/>
      </w:pPr>
      <w:r w:rsidRPr="00760004">
        <w:t>LI_HI3</w:t>
      </w:r>
      <w:r w:rsidRPr="00760004">
        <w:tab/>
        <w:t>LI_Handover Interface 3</w:t>
      </w:r>
    </w:p>
    <w:p w14:paraId="41CC2C19" w14:textId="48EBBA90" w:rsidR="003275DA" w:rsidRPr="00760004" w:rsidRDefault="003275DA" w:rsidP="006D731B">
      <w:pPr>
        <w:keepLines/>
        <w:spacing w:after="0"/>
        <w:ind w:left="1702" w:hanging="1418"/>
        <w:jc w:val="both"/>
      </w:pPr>
      <w:r w:rsidRPr="00760004">
        <w:t>LI_HI4</w:t>
      </w:r>
      <w:r w:rsidRPr="00760004">
        <w:tab/>
        <w:t>LI_Handover Interface 4</w:t>
      </w:r>
    </w:p>
    <w:p w14:paraId="5DA6F122" w14:textId="77777777" w:rsidR="00BB647F" w:rsidRDefault="00BB647F" w:rsidP="00BB647F">
      <w:pPr>
        <w:keepLines/>
        <w:spacing w:after="0"/>
        <w:ind w:left="1702" w:hanging="1418"/>
        <w:jc w:val="both"/>
      </w:pPr>
      <w:r>
        <w:t>LI_HIQR</w:t>
      </w:r>
      <w:r>
        <w:tab/>
        <w:t>Lawful Interception Handover Interface Query Response</w:t>
      </w:r>
    </w:p>
    <w:p w14:paraId="3C3B3C5D" w14:textId="77777777" w:rsidR="006D731B" w:rsidRPr="00760004" w:rsidRDefault="006D731B" w:rsidP="00791291">
      <w:pPr>
        <w:keepLines/>
        <w:spacing w:after="0"/>
        <w:ind w:left="1702" w:hanging="1418"/>
        <w:jc w:val="both"/>
      </w:pPr>
      <w:r w:rsidRPr="00760004">
        <w:t>LIPF</w:t>
      </w:r>
      <w:r w:rsidRPr="00760004">
        <w:tab/>
        <w:t>Lawful Interception Provisioning Function</w:t>
      </w:r>
    </w:p>
    <w:p w14:paraId="47878225" w14:textId="77777777" w:rsidR="00791291" w:rsidRPr="00760004" w:rsidRDefault="00791291" w:rsidP="00791291">
      <w:pPr>
        <w:keepLines/>
        <w:spacing w:after="0"/>
        <w:ind w:left="1702" w:hanging="1418"/>
        <w:jc w:val="both"/>
      </w:pPr>
      <w:r w:rsidRPr="00760004">
        <w:t>LIR</w:t>
      </w:r>
      <w:r w:rsidRPr="00760004">
        <w:tab/>
        <w:t>Location Immediate Request</w:t>
      </w:r>
    </w:p>
    <w:p w14:paraId="34988E6C" w14:textId="77777777" w:rsidR="000A578B" w:rsidRPr="00760004" w:rsidRDefault="000A578B" w:rsidP="00791291">
      <w:pPr>
        <w:keepLines/>
        <w:spacing w:after="0"/>
        <w:ind w:left="1702" w:hanging="1418"/>
        <w:jc w:val="both"/>
      </w:pPr>
      <w:r w:rsidRPr="00760004">
        <w:t>LI_SI</w:t>
      </w:r>
      <w:r w:rsidRPr="00760004">
        <w:tab/>
        <w:t xml:space="preserve">Lawful Interception System Information </w:t>
      </w:r>
      <w:r w:rsidR="00DD6161" w:rsidRPr="00760004">
        <w:t>I</w:t>
      </w:r>
      <w:r w:rsidRPr="00760004">
        <w:t>nterface</w:t>
      </w:r>
    </w:p>
    <w:p w14:paraId="7D3581BB" w14:textId="77777777" w:rsidR="00B833C1" w:rsidRDefault="00B833C1" w:rsidP="00B833C1">
      <w:pPr>
        <w:keepLines/>
        <w:spacing w:after="0"/>
        <w:ind w:left="1702" w:hanging="1418"/>
        <w:jc w:val="both"/>
      </w:pPr>
      <w:r>
        <w:t>LISSF</w:t>
      </w:r>
      <w:r>
        <w:tab/>
        <w:t>Lawful Interception State Storage Function</w:t>
      </w:r>
    </w:p>
    <w:p w14:paraId="08BEE743" w14:textId="77777777" w:rsidR="00B833C1" w:rsidRDefault="00B833C1" w:rsidP="00B833C1">
      <w:pPr>
        <w:keepLines/>
        <w:spacing w:after="0"/>
        <w:ind w:left="1702" w:hanging="1418"/>
        <w:jc w:val="both"/>
      </w:pPr>
      <w:r>
        <w:t>LI_ST</w:t>
      </w:r>
      <w:r>
        <w:tab/>
        <w:t>Lawful Interception State Transfer Interface</w:t>
      </w:r>
    </w:p>
    <w:p w14:paraId="2216B302" w14:textId="77777777" w:rsidR="00791291" w:rsidRPr="00760004" w:rsidRDefault="00791291" w:rsidP="00791291">
      <w:pPr>
        <w:keepLines/>
        <w:spacing w:after="0"/>
        <w:ind w:left="1702" w:hanging="1418"/>
        <w:jc w:val="both"/>
      </w:pPr>
      <w:r w:rsidRPr="00760004">
        <w:t>LI_X1</w:t>
      </w:r>
      <w:r w:rsidRPr="00760004">
        <w:tab/>
        <w:t>Lawful Interception Internal Interface 1</w:t>
      </w:r>
    </w:p>
    <w:p w14:paraId="5BDE1A62" w14:textId="77777777" w:rsidR="00791291" w:rsidRPr="00760004" w:rsidRDefault="00791291" w:rsidP="00791291">
      <w:pPr>
        <w:keepLines/>
        <w:spacing w:after="0"/>
        <w:ind w:left="1702" w:hanging="1418"/>
        <w:jc w:val="both"/>
      </w:pPr>
      <w:r w:rsidRPr="00760004">
        <w:t>LI_X2</w:t>
      </w:r>
      <w:r w:rsidRPr="00760004">
        <w:tab/>
        <w:t>Lawful Interception Internal Interface 2</w:t>
      </w:r>
    </w:p>
    <w:p w14:paraId="72A70674" w14:textId="77777777" w:rsidR="00791291" w:rsidRPr="00760004" w:rsidRDefault="00791291" w:rsidP="00791291">
      <w:pPr>
        <w:keepLines/>
        <w:spacing w:after="0"/>
        <w:ind w:left="1702" w:hanging="1418"/>
        <w:jc w:val="both"/>
      </w:pPr>
      <w:r w:rsidRPr="00760004">
        <w:t>LI_X3</w:t>
      </w:r>
      <w:r w:rsidRPr="00760004">
        <w:tab/>
        <w:t>Lawful Interception Internal Interface 3</w:t>
      </w:r>
    </w:p>
    <w:p w14:paraId="3A1C43A2" w14:textId="77777777" w:rsidR="00EB3B93" w:rsidRDefault="00EB3B93" w:rsidP="00EB3B93">
      <w:pPr>
        <w:keepLines/>
        <w:spacing w:after="0"/>
        <w:ind w:left="1702" w:hanging="1418"/>
        <w:jc w:val="both"/>
      </w:pPr>
      <w:r>
        <w:t>LI_XEM1</w:t>
      </w:r>
      <w:r>
        <w:tab/>
        <w:t>Lawful Interception Internal Interface Event Management Interface 1</w:t>
      </w:r>
    </w:p>
    <w:p w14:paraId="695B749E" w14:textId="77FED394" w:rsidR="00EB3B93" w:rsidRDefault="00EB3B93" w:rsidP="00EB3B93">
      <w:pPr>
        <w:keepLines/>
        <w:spacing w:after="0"/>
        <w:ind w:left="1702" w:hanging="1418"/>
        <w:jc w:val="both"/>
      </w:pPr>
      <w:r>
        <w:t>LI_XER</w:t>
      </w:r>
      <w:r>
        <w:tab/>
        <w:t>Lawful Interception Internal Interface Event Record</w:t>
      </w:r>
    </w:p>
    <w:p w14:paraId="7495B846" w14:textId="77777777" w:rsidR="00EB3B93" w:rsidRDefault="00EB3B93" w:rsidP="00EB3B93">
      <w:pPr>
        <w:keepLines/>
        <w:spacing w:after="0"/>
        <w:ind w:left="1702" w:hanging="1418"/>
        <w:jc w:val="both"/>
      </w:pPr>
      <w:r>
        <w:lastRenderedPageBreak/>
        <w:t>LI_XQR</w:t>
      </w:r>
      <w:r>
        <w:tab/>
        <w:t>Lawful Interception Internal Interface Query Response</w:t>
      </w:r>
    </w:p>
    <w:p w14:paraId="43503399" w14:textId="77777777" w:rsidR="00791291" w:rsidRPr="00760004" w:rsidRDefault="00791291" w:rsidP="00791291">
      <w:pPr>
        <w:keepLines/>
        <w:spacing w:after="0"/>
        <w:ind w:left="1702" w:hanging="1418"/>
        <w:jc w:val="both"/>
      </w:pPr>
      <w:r w:rsidRPr="00760004">
        <w:t>LTF</w:t>
      </w:r>
      <w:r w:rsidRPr="00760004">
        <w:tab/>
        <w:t>Location Triggering Function</w:t>
      </w:r>
    </w:p>
    <w:p w14:paraId="76D85A7B" w14:textId="6BF28719" w:rsidR="00791291" w:rsidRPr="00760004" w:rsidRDefault="00791291" w:rsidP="00791291">
      <w:pPr>
        <w:keepLines/>
        <w:spacing w:after="0"/>
        <w:ind w:left="1702" w:hanging="1418"/>
        <w:jc w:val="both"/>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791291">
      <w:pPr>
        <w:keepLines/>
        <w:spacing w:after="0"/>
        <w:ind w:left="1702" w:hanging="1418"/>
        <w:jc w:val="both"/>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791291">
      <w:pPr>
        <w:keepLines/>
        <w:spacing w:after="0"/>
        <w:ind w:left="1702" w:hanging="1418"/>
        <w:jc w:val="both"/>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791291">
      <w:pPr>
        <w:keepLines/>
        <w:spacing w:after="0"/>
        <w:ind w:left="1702" w:hanging="1418"/>
        <w:jc w:val="both"/>
      </w:pPr>
      <w:r w:rsidRPr="00760004">
        <w:t>MM</w:t>
      </w:r>
      <w:r w:rsidRPr="00760004">
        <w:tab/>
      </w:r>
      <w:r w:rsidR="00452E64" w:rsidRPr="00760004">
        <w:t>Multimedia Message</w:t>
      </w:r>
    </w:p>
    <w:p w14:paraId="267355C8" w14:textId="55D4BE29" w:rsidR="00DB2482" w:rsidRPr="00760004" w:rsidRDefault="00DB2482" w:rsidP="00791291">
      <w:pPr>
        <w:keepLines/>
        <w:spacing w:after="0"/>
        <w:ind w:left="1702" w:hanging="1418"/>
        <w:jc w:val="both"/>
      </w:pPr>
      <w:r w:rsidRPr="00760004">
        <w:t>MMS</w:t>
      </w:r>
      <w:r w:rsidRPr="00760004">
        <w:tab/>
      </w:r>
      <w:r w:rsidR="00452E64" w:rsidRPr="00760004">
        <w:t>Multimedia Message Service</w:t>
      </w:r>
    </w:p>
    <w:p w14:paraId="437700FA" w14:textId="580DDA0F" w:rsidR="00791291" w:rsidRPr="00760004" w:rsidRDefault="00791291" w:rsidP="00791291">
      <w:pPr>
        <w:keepLines/>
        <w:spacing w:after="0"/>
        <w:ind w:left="1702" w:hanging="1418"/>
        <w:jc w:val="both"/>
      </w:pPr>
      <w:r w:rsidRPr="00760004">
        <w:t>NPLI</w:t>
      </w:r>
      <w:r w:rsidRPr="00760004">
        <w:tab/>
        <w:t>Network Provided Location Information</w:t>
      </w:r>
    </w:p>
    <w:p w14:paraId="204647DA" w14:textId="7894BA75" w:rsidR="008E39BE" w:rsidRPr="00760004" w:rsidRDefault="008E39BE" w:rsidP="00791291">
      <w:pPr>
        <w:keepLines/>
        <w:spacing w:after="0"/>
        <w:ind w:left="1702" w:hanging="1418"/>
        <w:jc w:val="both"/>
      </w:pPr>
      <w:r w:rsidRPr="00760004">
        <w:t>O&amp;M</w:t>
      </w:r>
      <w:r w:rsidRPr="00760004">
        <w:tab/>
        <w:t>Operations and Management</w:t>
      </w:r>
    </w:p>
    <w:p w14:paraId="55AF5EAD" w14:textId="77777777" w:rsidR="00791291" w:rsidRPr="00760004" w:rsidRDefault="00791291" w:rsidP="00791291">
      <w:pPr>
        <w:keepLines/>
        <w:spacing w:after="0"/>
        <w:ind w:left="1702" w:hanging="1418"/>
        <w:jc w:val="both"/>
      </w:pPr>
      <w:r w:rsidRPr="00760004">
        <w:t>POI</w:t>
      </w:r>
      <w:r w:rsidRPr="00760004">
        <w:tab/>
        <w:t>Point Of Interception</w:t>
      </w:r>
    </w:p>
    <w:p w14:paraId="66B116AB" w14:textId="77777777" w:rsidR="00CD1B55" w:rsidRDefault="00CD1B55" w:rsidP="00791291">
      <w:pPr>
        <w:keepLines/>
        <w:spacing w:after="0"/>
        <w:ind w:left="1702" w:hanging="1418"/>
        <w:jc w:val="both"/>
      </w:pPr>
      <w:r>
        <w:t>SDP</w:t>
      </w:r>
      <w:r>
        <w:tab/>
        <w:t>Session Description Protocol</w:t>
      </w:r>
    </w:p>
    <w:p w14:paraId="5C389B71" w14:textId="62D02890" w:rsidR="000A578B" w:rsidRPr="00760004" w:rsidRDefault="000A578B" w:rsidP="00791291">
      <w:pPr>
        <w:keepLines/>
        <w:spacing w:after="0"/>
        <w:ind w:left="1702" w:hanging="1418"/>
        <w:jc w:val="both"/>
      </w:pPr>
      <w:r w:rsidRPr="00760004">
        <w:t>SIRF</w:t>
      </w:r>
      <w:r w:rsidRPr="00760004">
        <w:tab/>
        <w:t xml:space="preserve">System Information </w:t>
      </w:r>
      <w:r w:rsidR="002875A1" w:rsidRPr="00760004">
        <w:t>Retrieval</w:t>
      </w:r>
      <w:r w:rsidRPr="00760004">
        <w:t xml:space="preserve"> Function </w:t>
      </w:r>
    </w:p>
    <w:p w14:paraId="28B115E5" w14:textId="52B6192F" w:rsidR="00D60DC9" w:rsidRPr="00760004" w:rsidRDefault="00654F67" w:rsidP="009C05D9">
      <w:pPr>
        <w:keepLines/>
        <w:spacing w:after="0"/>
        <w:ind w:left="1702" w:hanging="1418"/>
        <w:jc w:val="both"/>
      </w:pPr>
      <w:r w:rsidRPr="00760004">
        <w:t>SOI</w:t>
      </w:r>
      <w:r w:rsidRPr="00760004">
        <w:tab/>
        <w:t>Start Of Interception</w:t>
      </w:r>
    </w:p>
    <w:p w14:paraId="2CA1A824" w14:textId="13A63A22" w:rsidR="00791291" w:rsidRPr="00760004" w:rsidRDefault="00791291" w:rsidP="00791291">
      <w:pPr>
        <w:keepLines/>
        <w:spacing w:after="0"/>
        <w:ind w:left="1702" w:hanging="1418"/>
        <w:jc w:val="both"/>
      </w:pPr>
      <w:r w:rsidRPr="00760004">
        <w:t>TF</w:t>
      </w:r>
      <w:r w:rsidRPr="00760004">
        <w:tab/>
        <w:t>T</w:t>
      </w:r>
      <w:r w:rsidR="003010AE" w:rsidRPr="00760004">
        <w:t>riggering</w:t>
      </w:r>
      <w:r w:rsidRPr="00760004">
        <w:t xml:space="preserve"> Function</w:t>
      </w:r>
    </w:p>
    <w:p w14:paraId="7307BC9B" w14:textId="77777777" w:rsidR="008E5C91" w:rsidRDefault="008E5C91" w:rsidP="008E5C91">
      <w:pPr>
        <w:pStyle w:val="EW"/>
      </w:pPr>
      <w:r>
        <w:t>TNGF</w:t>
      </w:r>
      <w:r>
        <w:tab/>
        <w:t>Trusted Non-3GPP Gateway Function</w:t>
      </w:r>
    </w:p>
    <w:p w14:paraId="0ADB8252" w14:textId="77777777" w:rsidR="008E5C91" w:rsidRDefault="008E5C91" w:rsidP="008E5C91">
      <w:pPr>
        <w:pStyle w:val="EW"/>
      </w:pPr>
      <w:r>
        <w:t>TWIF</w:t>
      </w:r>
      <w:r>
        <w:tab/>
        <w:t>Trusted WLAN Interworking Function</w:t>
      </w:r>
    </w:p>
    <w:p w14:paraId="2FAE1F0D" w14:textId="542DDB59" w:rsidR="002F1E51" w:rsidRPr="00760004" w:rsidRDefault="002F1E51" w:rsidP="00791291">
      <w:pPr>
        <w:pStyle w:val="EW"/>
      </w:pPr>
      <w:r w:rsidRPr="00760004">
        <w:t>xCC</w:t>
      </w:r>
      <w:r w:rsidRPr="00760004">
        <w:tab/>
      </w:r>
      <w:r w:rsidR="00E45B5D" w:rsidRPr="00760004">
        <w:t>LI_</w:t>
      </w:r>
      <w:r w:rsidRPr="00760004">
        <w:t>X3 Communications Content.</w:t>
      </w:r>
    </w:p>
    <w:p w14:paraId="20447AC4" w14:textId="770627A3" w:rsidR="002F1E51" w:rsidRPr="00760004" w:rsidRDefault="002F1E51" w:rsidP="00791291">
      <w:pPr>
        <w:pStyle w:val="EW"/>
      </w:pPr>
      <w:r w:rsidRPr="00760004">
        <w:t>xIRI</w:t>
      </w:r>
      <w:r w:rsidRPr="00760004">
        <w:tab/>
      </w:r>
      <w:r w:rsidR="00E45B5D" w:rsidRPr="00760004">
        <w:t>LI_</w:t>
      </w:r>
      <w:r w:rsidRPr="00760004">
        <w:t>X2 Intercept Related Information</w:t>
      </w:r>
    </w:p>
    <w:p w14:paraId="07901F7C" w14:textId="77777777" w:rsidR="00F71AE2" w:rsidRPr="00760004" w:rsidRDefault="00F71AE2" w:rsidP="00791291">
      <w:pPr>
        <w:pStyle w:val="EW"/>
      </w:pPr>
    </w:p>
    <w:p w14:paraId="10FAE09E" w14:textId="00ADD8AB" w:rsidR="006B08E2" w:rsidRPr="00760004" w:rsidRDefault="00080512">
      <w:pPr>
        <w:pStyle w:val="Heading1"/>
      </w:pPr>
      <w:bookmarkStart w:id="18" w:name="_Toc74851969"/>
      <w:r w:rsidRPr="00760004">
        <w:t>4</w:t>
      </w:r>
      <w:r w:rsidRPr="00760004">
        <w:tab/>
      </w:r>
      <w:r w:rsidR="006B08E2" w:rsidRPr="00760004">
        <w:t>General</w:t>
      </w:r>
      <w:bookmarkEnd w:id="18"/>
    </w:p>
    <w:p w14:paraId="7F2FD2FA" w14:textId="56280346" w:rsidR="006B08E2" w:rsidRPr="00760004" w:rsidRDefault="006B08E2" w:rsidP="006B08E2">
      <w:pPr>
        <w:pStyle w:val="Heading2"/>
      </w:pPr>
      <w:bookmarkStart w:id="19" w:name="_Toc74851970"/>
      <w:r w:rsidRPr="00760004">
        <w:t>4.1</w:t>
      </w:r>
      <w:r w:rsidRPr="00760004">
        <w:tab/>
        <w:t>Introduction</w:t>
      </w:r>
      <w:bookmarkEnd w:id="19"/>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20"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95.65pt" o:ole="">
            <v:imagedata r:id="rId15" o:title=""/>
          </v:shape>
          <o:OLEObject Type="Embed" ProgID="Visio.Drawing.15" ShapeID="_x0000_i1025" DrawAspect="Content" ObjectID="_1685964746" r:id="rId16"/>
        </w:object>
      </w:r>
      <w:bookmarkEnd w:id="20"/>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21" w:name="_Toc74851971"/>
      <w:r w:rsidRPr="00760004">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21"/>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lastRenderedPageBreak/>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478216FD" w14:textId="77777777" w:rsidTr="004F49AC">
        <w:trPr>
          <w:jc w:val="center"/>
        </w:trPr>
        <w:tc>
          <w:tcPr>
            <w:tcW w:w="1271" w:type="dxa"/>
          </w:tcPr>
          <w:p w14:paraId="15A88A38" w14:textId="77777777" w:rsidR="00716BA7" w:rsidRPr="00760004" w:rsidRDefault="00716BA7" w:rsidP="004F49AC">
            <w:pPr>
              <w:pStyle w:val="TAH"/>
            </w:pPr>
            <w:r w:rsidRPr="00760004">
              <w:t>Interface</w:t>
            </w:r>
          </w:p>
        </w:tc>
        <w:tc>
          <w:tcPr>
            <w:tcW w:w="3402" w:type="dxa"/>
          </w:tcPr>
          <w:p w14:paraId="7DCB553D" w14:textId="77777777" w:rsidR="00716BA7" w:rsidRPr="00760004" w:rsidRDefault="00716BA7" w:rsidP="004F49AC">
            <w:pPr>
              <w:pStyle w:val="TAH"/>
            </w:pPr>
            <w:r w:rsidRPr="00760004">
              <w:t>Description</w:t>
            </w:r>
          </w:p>
        </w:tc>
        <w:tc>
          <w:tcPr>
            <w:tcW w:w="3051" w:type="dxa"/>
          </w:tcPr>
          <w:p w14:paraId="7C920FA0" w14:textId="77777777" w:rsidR="00716BA7" w:rsidRPr="00760004" w:rsidRDefault="00716BA7" w:rsidP="004F49AC">
            <w:pPr>
              <w:pStyle w:val="TAH"/>
            </w:pPr>
            <w:r w:rsidRPr="00760004">
              <w:t>Protocol used to realise interface</w:t>
            </w:r>
          </w:p>
        </w:tc>
        <w:tc>
          <w:tcPr>
            <w:tcW w:w="1627" w:type="dxa"/>
          </w:tcPr>
          <w:p w14:paraId="0A6E60BE" w14:textId="77777777" w:rsidR="00716BA7" w:rsidRPr="00760004" w:rsidRDefault="00716BA7" w:rsidP="004F49AC">
            <w:pPr>
              <w:pStyle w:val="TAH"/>
              <w:jc w:val="left"/>
            </w:pPr>
            <w:r w:rsidRPr="00760004">
              <w:t>Usage</w:t>
            </w:r>
          </w:p>
        </w:tc>
      </w:tr>
      <w:tr w:rsidR="00716BA7" w:rsidRPr="00760004" w14:paraId="28DC1E7C" w14:textId="77777777" w:rsidTr="004F49AC">
        <w:trPr>
          <w:jc w:val="center"/>
        </w:trPr>
        <w:tc>
          <w:tcPr>
            <w:tcW w:w="1271" w:type="dxa"/>
          </w:tcPr>
          <w:p w14:paraId="64B8CA10" w14:textId="77777777" w:rsidR="00716BA7" w:rsidRPr="00760004" w:rsidRDefault="00716BA7" w:rsidP="004F49AC">
            <w:pPr>
              <w:pStyle w:val="TAL"/>
            </w:pPr>
            <w:r w:rsidRPr="00760004">
              <w:t>LI_SI</w:t>
            </w:r>
          </w:p>
        </w:tc>
        <w:tc>
          <w:tcPr>
            <w:tcW w:w="3402" w:type="dxa"/>
          </w:tcPr>
          <w:p w14:paraId="202CC612" w14:textId="1ADEBD4A" w:rsidR="00716BA7" w:rsidRPr="00760004" w:rsidRDefault="00285BB4" w:rsidP="004F49AC">
            <w:pPr>
              <w:pStyle w:val="TAL"/>
            </w:pPr>
            <w:r w:rsidRPr="00760004">
              <w:t>Used to p</w:t>
            </w:r>
            <w:r w:rsidR="00716BA7" w:rsidRPr="00760004">
              <w:t>rovide system information to the LIPF from the SIRF</w:t>
            </w:r>
            <w:r w:rsidR="009076CD" w:rsidRPr="00760004">
              <w:t>.</w:t>
            </w:r>
          </w:p>
        </w:tc>
        <w:tc>
          <w:tcPr>
            <w:tcW w:w="3051" w:type="dxa"/>
          </w:tcPr>
          <w:p w14:paraId="70B7567C" w14:textId="02CA2E5B" w:rsidR="00716BA7" w:rsidRPr="00760004" w:rsidRDefault="00716BA7" w:rsidP="004F49AC">
            <w:pPr>
              <w:pStyle w:val="TAL"/>
            </w:pPr>
            <w:r w:rsidRPr="00760004">
              <w:t>Out of scope of the present document</w:t>
            </w:r>
            <w:r w:rsidR="009076CD" w:rsidRPr="00760004">
              <w:t>.</w:t>
            </w:r>
          </w:p>
        </w:tc>
        <w:tc>
          <w:tcPr>
            <w:tcW w:w="1627" w:type="dxa"/>
          </w:tcPr>
          <w:p w14:paraId="447DCADB" w14:textId="77777777" w:rsidR="00716BA7" w:rsidRPr="00760004" w:rsidRDefault="00716BA7" w:rsidP="004F49AC">
            <w:pPr>
              <w:pStyle w:val="TAL"/>
            </w:pPr>
          </w:p>
        </w:tc>
      </w:tr>
      <w:tr w:rsidR="00716BA7" w:rsidRPr="00760004" w14:paraId="4752DB1A" w14:textId="77777777" w:rsidTr="004F49AC">
        <w:trPr>
          <w:jc w:val="center"/>
        </w:trPr>
        <w:tc>
          <w:tcPr>
            <w:tcW w:w="1271" w:type="dxa"/>
          </w:tcPr>
          <w:p w14:paraId="1F8A363E" w14:textId="77777777" w:rsidR="00716BA7" w:rsidRPr="00760004" w:rsidRDefault="00716BA7" w:rsidP="004F49AC">
            <w:pPr>
              <w:pStyle w:val="TAL"/>
            </w:pPr>
            <w:r w:rsidRPr="00760004">
              <w:t>LI_X1</w:t>
            </w:r>
          </w:p>
        </w:tc>
        <w:tc>
          <w:tcPr>
            <w:tcW w:w="3402" w:type="dxa"/>
          </w:tcPr>
          <w:p w14:paraId="144FAF09" w14:textId="139FA103" w:rsidR="00716BA7" w:rsidRPr="00760004" w:rsidRDefault="00716BA7" w:rsidP="004F49AC">
            <w:pPr>
              <w:pStyle w:val="TAL"/>
            </w:pPr>
            <w:r w:rsidRPr="00760004">
              <w:t>Used to configure and audit Directly-</w:t>
            </w:r>
            <w:r w:rsidR="00285BB4" w:rsidRPr="00760004">
              <w:t>provisioned</w:t>
            </w:r>
            <w:r w:rsidRPr="00760004">
              <w:t xml:space="preserve"> POIs, TFs and MDFs.</w:t>
            </w:r>
          </w:p>
        </w:tc>
        <w:tc>
          <w:tcPr>
            <w:tcW w:w="3051" w:type="dxa"/>
          </w:tcPr>
          <w:p w14:paraId="4FFA9CD3" w14:textId="1306E86C"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C5F191A" w14:textId="34491428" w:rsidR="00716BA7" w:rsidRPr="00760004" w:rsidRDefault="00716BA7" w:rsidP="004F49AC">
            <w:pPr>
              <w:pStyle w:val="TAL"/>
            </w:pPr>
            <w:r w:rsidRPr="00760004">
              <w:t xml:space="preserve">See </w:t>
            </w:r>
            <w:r w:rsidR="009316D8" w:rsidRPr="00760004">
              <w:t xml:space="preserve">clause </w:t>
            </w:r>
            <w:r w:rsidRPr="00760004">
              <w:t>5.2.2</w:t>
            </w:r>
          </w:p>
        </w:tc>
      </w:tr>
      <w:tr w:rsidR="00716BA7" w:rsidRPr="00760004" w14:paraId="47EAC0F2" w14:textId="77777777" w:rsidTr="004F49AC">
        <w:trPr>
          <w:jc w:val="center"/>
        </w:trPr>
        <w:tc>
          <w:tcPr>
            <w:tcW w:w="1271" w:type="dxa"/>
          </w:tcPr>
          <w:p w14:paraId="50AC5A6C" w14:textId="77777777" w:rsidR="00716BA7" w:rsidRPr="00760004" w:rsidRDefault="00716BA7" w:rsidP="004F49AC">
            <w:pPr>
              <w:pStyle w:val="TAL"/>
            </w:pPr>
            <w:r w:rsidRPr="00760004">
              <w:t>LI_X1 (Management)</w:t>
            </w:r>
          </w:p>
        </w:tc>
        <w:tc>
          <w:tcPr>
            <w:tcW w:w="3402" w:type="dxa"/>
          </w:tcPr>
          <w:p w14:paraId="7F15C33D" w14:textId="5A736262" w:rsidR="00716BA7" w:rsidRPr="00760004" w:rsidRDefault="00716BA7" w:rsidP="004F49AC">
            <w:pPr>
              <w:pStyle w:val="TAL"/>
            </w:pPr>
            <w:r w:rsidRPr="00760004">
              <w:t>Used to audit Triggered POIs</w:t>
            </w:r>
            <w:r w:rsidR="009076CD" w:rsidRPr="00760004">
              <w:t>.</w:t>
            </w:r>
          </w:p>
        </w:tc>
        <w:tc>
          <w:tcPr>
            <w:tcW w:w="3051" w:type="dxa"/>
          </w:tcPr>
          <w:p w14:paraId="00EFEB7B" w14:textId="08B91E0B"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0F298BF4" w14:textId="729713FA" w:rsidR="00716BA7" w:rsidRPr="00760004" w:rsidRDefault="00716BA7" w:rsidP="004F49AC">
            <w:pPr>
              <w:pStyle w:val="TAL"/>
            </w:pPr>
            <w:r w:rsidRPr="00760004">
              <w:t xml:space="preserve">See </w:t>
            </w:r>
            <w:r w:rsidR="009316D8" w:rsidRPr="00760004">
              <w:t xml:space="preserve">clause </w:t>
            </w:r>
            <w:r w:rsidRPr="00760004">
              <w:t>5.2.3</w:t>
            </w:r>
          </w:p>
        </w:tc>
      </w:tr>
      <w:tr w:rsidR="00716BA7" w:rsidRPr="00760004" w14:paraId="1CE256BC" w14:textId="77777777" w:rsidTr="004F49AC">
        <w:trPr>
          <w:jc w:val="center"/>
        </w:trPr>
        <w:tc>
          <w:tcPr>
            <w:tcW w:w="1271" w:type="dxa"/>
          </w:tcPr>
          <w:p w14:paraId="13F8D6D3" w14:textId="77777777" w:rsidR="00716BA7" w:rsidRPr="00760004" w:rsidRDefault="00716BA7" w:rsidP="004F49AC">
            <w:pPr>
              <w:pStyle w:val="TAL"/>
            </w:pPr>
            <w:r w:rsidRPr="00760004">
              <w:t>LI_X2</w:t>
            </w:r>
          </w:p>
        </w:tc>
        <w:tc>
          <w:tcPr>
            <w:tcW w:w="3402" w:type="dxa"/>
          </w:tcPr>
          <w:p w14:paraId="4C5622C9" w14:textId="7DCABC4F" w:rsidR="00716BA7" w:rsidRPr="00760004" w:rsidRDefault="00285BB4" w:rsidP="004F49AC">
            <w:pPr>
              <w:pStyle w:val="TAL"/>
            </w:pPr>
            <w:r w:rsidRPr="00760004">
              <w:t>Used to p</w:t>
            </w:r>
            <w:r w:rsidR="00716BA7" w:rsidRPr="00760004">
              <w:t>ass xIRI from IRI-POIs to the MDF2</w:t>
            </w:r>
            <w:r w:rsidR="009076CD" w:rsidRPr="00760004">
              <w:t>.</w:t>
            </w:r>
          </w:p>
        </w:tc>
        <w:tc>
          <w:tcPr>
            <w:tcW w:w="3051" w:type="dxa"/>
          </w:tcPr>
          <w:p w14:paraId="1F815376" w14:textId="0B48A449"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3F6B928F" w14:textId="257EA2DC" w:rsidR="00716BA7" w:rsidRPr="00760004" w:rsidRDefault="00716BA7" w:rsidP="004F49AC">
            <w:pPr>
              <w:pStyle w:val="TAL"/>
            </w:pPr>
            <w:r w:rsidRPr="00760004">
              <w:t xml:space="preserve">See </w:t>
            </w:r>
            <w:r w:rsidR="009316D8" w:rsidRPr="00760004">
              <w:t xml:space="preserve">clause </w:t>
            </w:r>
            <w:r w:rsidRPr="00760004">
              <w:t>5.3.2</w:t>
            </w:r>
          </w:p>
        </w:tc>
      </w:tr>
      <w:tr w:rsidR="00716BA7" w:rsidRPr="00760004" w14:paraId="5AA104A7" w14:textId="77777777" w:rsidTr="004F49AC">
        <w:trPr>
          <w:jc w:val="center"/>
        </w:trPr>
        <w:tc>
          <w:tcPr>
            <w:tcW w:w="1271" w:type="dxa"/>
          </w:tcPr>
          <w:p w14:paraId="32263B85" w14:textId="07A710A1" w:rsidR="00716BA7" w:rsidRPr="00760004" w:rsidRDefault="00716BA7" w:rsidP="004F49AC">
            <w:pPr>
              <w:pStyle w:val="TAL"/>
            </w:pPr>
            <w:r w:rsidRPr="00760004">
              <w:t>L</w:t>
            </w:r>
            <w:r w:rsidR="00285BB4" w:rsidRPr="00760004">
              <w:t>I</w:t>
            </w:r>
            <w:r w:rsidRPr="00760004">
              <w:t>_X3</w:t>
            </w:r>
          </w:p>
        </w:tc>
        <w:tc>
          <w:tcPr>
            <w:tcW w:w="3402" w:type="dxa"/>
          </w:tcPr>
          <w:p w14:paraId="7FC63341" w14:textId="0422F0EF" w:rsidR="00716BA7" w:rsidRPr="00760004" w:rsidRDefault="00285BB4" w:rsidP="004F49AC">
            <w:pPr>
              <w:pStyle w:val="TAL"/>
            </w:pPr>
            <w:r w:rsidRPr="00760004">
              <w:t>Used to p</w:t>
            </w:r>
            <w:r w:rsidR="00716BA7" w:rsidRPr="00760004">
              <w:t>ass xCC from CC-POIs to the MDF3</w:t>
            </w:r>
            <w:r w:rsidR="009076CD" w:rsidRPr="00760004">
              <w:t>.</w:t>
            </w:r>
          </w:p>
        </w:tc>
        <w:tc>
          <w:tcPr>
            <w:tcW w:w="3051" w:type="dxa"/>
          </w:tcPr>
          <w:p w14:paraId="71A951ED" w14:textId="173F798B" w:rsidR="00716BA7" w:rsidRPr="00760004" w:rsidRDefault="00716BA7" w:rsidP="003531E0">
            <w:pPr>
              <w:pStyle w:val="TAL"/>
            </w:pPr>
            <w:r w:rsidRPr="00760004">
              <w:t>ETSI TS 103 221-2 [</w:t>
            </w:r>
            <w:r w:rsidR="003531E0" w:rsidRPr="00760004">
              <w:t>8</w:t>
            </w:r>
            <w:r w:rsidRPr="00760004">
              <w:t>]</w:t>
            </w:r>
            <w:r w:rsidR="009076CD" w:rsidRPr="00760004">
              <w:t>.</w:t>
            </w:r>
          </w:p>
        </w:tc>
        <w:tc>
          <w:tcPr>
            <w:tcW w:w="1627" w:type="dxa"/>
          </w:tcPr>
          <w:p w14:paraId="07B8E11F" w14:textId="13AB4BB7" w:rsidR="00716BA7" w:rsidRPr="00760004" w:rsidRDefault="00716BA7" w:rsidP="004F49AC">
            <w:pPr>
              <w:pStyle w:val="TAL"/>
            </w:pPr>
            <w:r w:rsidRPr="00760004">
              <w:t xml:space="preserve">See </w:t>
            </w:r>
            <w:r w:rsidR="009316D8" w:rsidRPr="00760004">
              <w:t xml:space="preserve">clause </w:t>
            </w:r>
            <w:r w:rsidRPr="00760004">
              <w:t>5.3.3</w:t>
            </w:r>
          </w:p>
        </w:tc>
      </w:tr>
      <w:tr w:rsidR="00716BA7" w:rsidRPr="00760004" w14:paraId="471CB433" w14:textId="77777777" w:rsidTr="004F49AC">
        <w:trPr>
          <w:jc w:val="center"/>
        </w:trPr>
        <w:tc>
          <w:tcPr>
            <w:tcW w:w="1271" w:type="dxa"/>
          </w:tcPr>
          <w:p w14:paraId="6E3C62D1" w14:textId="483A947E" w:rsidR="00716BA7" w:rsidRPr="00760004" w:rsidRDefault="00716BA7" w:rsidP="004F49AC">
            <w:pPr>
              <w:pStyle w:val="TAL"/>
            </w:pPr>
            <w:r w:rsidRPr="00760004">
              <w:t>LI_T</w:t>
            </w:r>
            <w:r w:rsidR="002A63A6" w:rsidRPr="00760004">
              <w:t>2</w:t>
            </w:r>
          </w:p>
        </w:tc>
        <w:tc>
          <w:tcPr>
            <w:tcW w:w="3402" w:type="dxa"/>
          </w:tcPr>
          <w:p w14:paraId="1DA7D833" w14:textId="2ACEFA2D" w:rsidR="00716BA7" w:rsidRPr="00760004" w:rsidRDefault="00285BB4" w:rsidP="004F49AC">
            <w:pPr>
              <w:pStyle w:val="TAL"/>
            </w:pPr>
            <w:r w:rsidRPr="00760004">
              <w:t>Used to p</w:t>
            </w:r>
            <w:r w:rsidR="00716BA7" w:rsidRPr="00760004">
              <w:t xml:space="preserve">ass triggering information from the </w:t>
            </w:r>
            <w:r w:rsidR="002A63A6" w:rsidRPr="00760004">
              <w:t>IRI-</w:t>
            </w:r>
            <w:r w:rsidR="00716BA7" w:rsidRPr="00760004">
              <w:t xml:space="preserve">TF to a Triggered </w:t>
            </w:r>
            <w:r w:rsidR="002A63A6" w:rsidRPr="00760004">
              <w:t>IRI-</w:t>
            </w:r>
            <w:r w:rsidR="00716BA7" w:rsidRPr="00760004">
              <w:t>POI</w:t>
            </w:r>
            <w:r w:rsidR="009076CD" w:rsidRPr="00760004">
              <w:t>.</w:t>
            </w:r>
          </w:p>
        </w:tc>
        <w:tc>
          <w:tcPr>
            <w:tcW w:w="3051" w:type="dxa"/>
          </w:tcPr>
          <w:p w14:paraId="4B1DE223" w14:textId="6C235218" w:rsidR="00716BA7" w:rsidRPr="00760004" w:rsidRDefault="00716BA7" w:rsidP="004F49AC">
            <w:pPr>
              <w:pStyle w:val="TAL"/>
            </w:pPr>
            <w:r w:rsidRPr="00760004">
              <w:t>ETSI TS 103 221-1 [</w:t>
            </w:r>
            <w:r w:rsidR="009D040C" w:rsidRPr="00760004">
              <w:t>7</w:t>
            </w:r>
            <w:r w:rsidRPr="00760004">
              <w:t>]</w:t>
            </w:r>
            <w:r w:rsidR="009076CD" w:rsidRPr="00760004">
              <w:t>.</w:t>
            </w:r>
          </w:p>
        </w:tc>
        <w:tc>
          <w:tcPr>
            <w:tcW w:w="1627" w:type="dxa"/>
          </w:tcPr>
          <w:p w14:paraId="547928BD" w14:textId="2D8457D7" w:rsidR="00716BA7" w:rsidRPr="00760004" w:rsidRDefault="00716BA7" w:rsidP="004F49AC">
            <w:pPr>
              <w:pStyle w:val="TAL"/>
            </w:pPr>
            <w:r w:rsidRPr="00760004">
              <w:t xml:space="preserve">See </w:t>
            </w:r>
            <w:r w:rsidR="009316D8" w:rsidRPr="00760004">
              <w:t xml:space="preserve">clause </w:t>
            </w:r>
            <w:r w:rsidRPr="00760004">
              <w:t>5.2.4</w:t>
            </w:r>
          </w:p>
        </w:tc>
      </w:tr>
      <w:tr w:rsidR="002A63A6" w:rsidRPr="00760004" w14:paraId="62F9A955" w14:textId="77777777" w:rsidTr="004F49AC">
        <w:trPr>
          <w:jc w:val="center"/>
        </w:trPr>
        <w:tc>
          <w:tcPr>
            <w:tcW w:w="1271" w:type="dxa"/>
          </w:tcPr>
          <w:p w14:paraId="6D47D624" w14:textId="3BE4E246" w:rsidR="002A63A6" w:rsidRPr="00760004" w:rsidRDefault="002A63A6" w:rsidP="002A63A6">
            <w:pPr>
              <w:pStyle w:val="TAL"/>
            </w:pPr>
            <w:r w:rsidRPr="00760004">
              <w:t>LI_T3</w:t>
            </w:r>
          </w:p>
        </w:tc>
        <w:tc>
          <w:tcPr>
            <w:tcW w:w="3402" w:type="dxa"/>
          </w:tcPr>
          <w:p w14:paraId="77EF151E" w14:textId="141C6395" w:rsidR="002A63A6" w:rsidRPr="00760004" w:rsidRDefault="00285BB4" w:rsidP="002A63A6">
            <w:pPr>
              <w:pStyle w:val="TAL"/>
            </w:pPr>
            <w:r w:rsidRPr="00760004">
              <w:t>Used to p</w:t>
            </w:r>
            <w:r w:rsidR="002A63A6" w:rsidRPr="00760004">
              <w:t>ass triggering information from a CC-TF to a Triggered CC-POI</w:t>
            </w:r>
            <w:r w:rsidR="009076CD" w:rsidRPr="00760004">
              <w:t>.</w:t>
            </w:r>
          </w:p>
        </w:tc>
        <w:tc>
          <w:tcPr>
            <w:tcW w:w="3051" w:type="dxa"/>
          </w:tcPr>
          <w:p w14:paraId="2A0A0B6C" w14:textId="5C9900B4" w:rsidR="002A63A6" w:rsidRPr="00760004" w:rsidRDefault="002A63A6" w:rsidP="002A63A6">
            <w:pPr>
              <w:pStyle w:val="TAL"/>
            </w:pPr>
            <w:r w:rsidRPr="00760004">
              <w:t>ETSI TS 103 221-1 [7]</w:t>
            </w:r>
            <w:r w:rsidR="009076CD" w:rsidRPr="00760004">
              <w:t>.</w:t>
            </w:r>
          </w:p>
        </w:tc>
        <w:tc>
          <w:tcPr>
            <w:tcW w:w="1627" w:type="dxa"/>
          </w:tcPr>
          <w:p w14:paraId="5E64FAE2" w14:textId="492A9AF6" w:rsidR="002A63A6" w:rsidRPr="00760004" w:rsidRDefault="002A63A6" w:rsidP="002A63A6">
            <w:pPr>
              <w:pStyle w:val="TAL"/>
            </w:pPr>
            <w:r w:rsidRPr="00760004">
              <w:t xml:space="preserve">See </w:t>
            </w:r>
            <w:r w:rsidR="009316D8" w:rsidRPr="00760004">
              <w:t xml:space="preserve">clause </w:t>
            </w:r>
            <w:r w:rsidRPr="00760004">
              <w:t>5.2.4</w:t>
            </w:r>
          </w:p>
        </w:tc>
      </w:tr>
      <w:tr w:rsidR="00C43DEB" w:rsidRPr="00760004" w14:paraId="143640AB" w14:textId="77777777" w:rsidTr="004F49AC">
        <w:trPr>
          <w:jc w:val="center"/>
        </w:trPr>
        <w:tc>
          <w:tcPr>
            <w:tcW w:w="1271" w:type="dxa"/>
          </w:tcPr>
          <w:p w14:paraId="39A979BA" w14:textId="5C3CBCB6" w:rsidR="00C43DEB" w:rsidRPr="00760004" w:rsidRDefault="00C43DEB" w:rsidP="00C43DEB">
            <w:pPr>
              <w:pStyle w:val="TAL"/>
            </w:pPr>
            <w:r>
              <w:t>LI_XQR</w:t>
            </w:r>
          </w:p>
        </w:tc>
        <w:tc>
          <w:tcPr>
            <w:tcW w:w="3402" w:type="dxa"/>
          </w:tcPr>
          <w:p w14:paraId="35AF9E87" w14:textId="21207FBD" w:rsidR="00C43DEB" w:rsidRPr="00760004" w:rsidRDefault="00C43DEB" w:rsidP="00C43DEB">
            <w:pPr>
              <w:pStyle w:val="TAL"/>
            </w:pPr>
            <w:r>
              <w:t>Used to pass queries from IQF to ICF and responses from ICF to IQF.</w:t>
            </w:r>
          </w:p>
        </w:tc>
        <w:tc>
          <w:tcPr>
            <w:tcW w:w="3051" w:type="dxa"/>
          </w:tcPr>
          <w:p w14:paraId="2D615F3C" w14:textId="76D14588" w:rsidR="00C43DEB" w:rsidRPr="00760004" w:rsidRDefault="00C43DEB" w:rsidP="00C43DEB">
            <w:pPr>
              <w:pStyle w:val="TAL"/>
            </w:pPr>
            <w:r>
              <w:t>ETSI TS 103 221-1 [7].</w:t>
            </w:r>
          </w:p>
        </w:tc>
        <w:tc>
          <w:tcPr>
            <w:tcW w:w="1627" w:type="dxa"/>
          </w:tcPr>
          <w:p w14:paraId="0B8F5180" w14:textId="5565645F" w:rsidR="00C43DEB" w:rsidRPr="00760004" w:rsidRDefault="00C43DEB" w:rsidP="00C43DEB">
            <w:pPr>
              <w:pStyle w:val="TAL"/>
            </w:pPr>
            <w:r w:rsidRPr="005C0BB1">
              <w:t xml:space="preserve">See </w:t>
            </w:r>
            <w:r>
              <w:t>c</w:t>
            </w:r>
            <w:r w:rsidRPr="005C0BB1">
              <w:t xml:space="preserve">lause </w:t>
            </w:r>
            <w:r>
              <w:t>5.8</w:t>
            </w:r>
          </w:p>
        </w:tc>
      </w:tr>
      <w:tr w:rsidR="00C43DEB" w:rsidRPr="00760004" w14:paraId="200CAB3A" w14:textId="77777777" w:rsidTr="004F49AC">
        <w:trPr>
          <w:jc w:val="center"/>
        </w:trPr>
        <w:tc>
          <w:tcPr>
            <w:tcW w:w="1271" w:type="dxa"/>
          </w:tcPr>
          <w:p w14:paraId="6D6619F7" w14:textId="2DC874FE" w:rsidR="00C43DEB" w:rsidRPr="00760004" w:rsidRDefault="00C43DEB" w:rsidP="00C43DEB">
            <w:pPr>
              <w:pStyle w:val="TAL"/>
            </w:pPr>
            <w:r>
              <w:t>LI_XER</w:t>
            </w:r>
          </w:p>
        </w:tc>
        <w:tc>
          <w:tcPr>
            <w:tcW w:w="3402" w:type="dxa"/>
          </w:tcPr>
          <w:p w14:paraId="00FF035C" w14:textId="7E3CFE00" w:rsidR="00C43DEB" w:rsidRPr="00760004" w:rsidRDefault="00C43DEB" w:rsidP="00C43DEB">
            <w:pPr>
              <w:pStyle w:val="TAL"/>
            </w:pPr>
            <w:r>
              <w:t>Used to pass identifier association event records from IEFs to ICF.</w:t>
            </w:r>
          </w:p>
        </w:tc>
        <w:tc>
          <w:tcPr>
            <w:tcW w:w="3051" w:type="dxa"/>
          </w:tcPr>
          <w:p w14:paraId="52307FD1" w14:textId="08EE9E03" w:rsidR="00C43DEB" w:rsidRPr="00760004" w:rsidRDefault="00C43DEB" w:rsidP="00C43DEB">
            <w:pPr>
              <w:pStyle w:val="TAL"/>
            </w:pPr>
            <w:r w:rsidRPr="005C0BB1">
              <w:t xml:space="preserve">See Clause </w:t>
            </w:r>
            <w:r>
              <w:t>5.9.</w:t>
            </w:r>
          </w:p>
        </w:tc>
        <w:tc>
          <w:tcPr>
            <w:tcW w:w="1627" w:type="dxa"/>
          </w:tcPr>
          <w:p w14:paraId="29A452E4" w14:textId="02B01C3B" w:rsidR="00C43DEB" w:rsidRPr="00760004" w:rsidRDefault="00C43DEB" w:rsidP="00C43DEB">
            <w:pPr>
              <w:pStyle w:val="TAL"/>
            </w:pPr>
            <w:r w:rsidRPr="005C0BB1">
              <w:t xml:space="preserve">See </w:t>
            </w:r>
            <w:r>
              <w:t>c</w:t>
            </w:r>
            <w:r w:rsidRPr="005C0BB1">
              <w:t xml:space="preserve">lause </w:t>
            </w:r>
            <w:r>
              <w:t>5.9</w:t>
            </w:r>
          </w:p>
        </w:tc>
      </w:tr>
      <w:tr w:rsidR="00C43DEB" w:rsidRPr="00760004" w14:paraId="126DAFBD" w14:textId="77777777" w:rsidTr="004F49AC">
        <w:trPr>
          <w:jc w:val="center"/>
        </w:trPr>
        <w:tc>
          <w:tcPr>
            <w:tcW w:w="1271" w:type="dxa"/>
          </w:tcPr>
          <w:p w14:paraId="7FD99EB2" w14:textId="3937AE71" w:rsidR="00C43DEB" w:rsidRPr="00760004" w:rsidRDefault="00C43DEB" w:rsidP="00C43DEB">
            <w:pPr>
              <w:pStyle w:val="TAL"/>
            </w:pPr>
            <w:r>
              <w:t>LI_XEM1</w:t>
            </w:r>
          </w:p>
        </w:tc>
        <w:tc>
          <w:tcPr>
            <w:tcW w:w="3402" w:type="dxa"/>
          </w:tcPr>
          <w:p w14:paraId="5AAA0587" w14:textId="282C08EF" w:rsidR="00C43DEB" w:rsidRPr="00760004" w:rsidRDefault="00C43DEB" w:rsidP="00C43DEB">
            <w:pPr>
              <w:pStyle w:val="TAL"/>
            </w:pPr>
            <w:r>
              <w:t>Used by the LICF/LIPF to manage IEFs and ICF.</w:t>
            </w:r>
          </w:p>
        </w:tc>
        <w:tc>
          <w:tcPr>
            <w:tcW w:w="3051" w:type="dxa"/>
          </w:tcPr>
          <w:p w14:paraId="47A2F76A" w14:textId="3C5F882D" w:rsidR="00C43DEB" w:rsidRPr="00760004" w:rsidRDefault="00C43DEB" w:rsidP="00C43DEB">
            <w:pPr>
              <w:pStyle w:val="TAL"/>
            </w:pPr>
            <w:r>
              <w:t>ETSI TS 103 221-1 [7].</w:t>
            </w:r>
          </w:p>
        </w:tc>
        <w:tc>
          <w:tcPr>
            <w:tcW w:w="1627" w:type="dxa"/>
          </w:tcPr>
          <w:p w14:paraId="51FA8283" w14:textId="37F7E789" w:rsidR="00C43DEB" w:rsidRPr="00760004" w:rsidRDefault="00C43DEB" w:rsidP="00C43DEB">
            <w:pPr>
              <w:pStyle w:val="TAL"/>
            </w:pPr>
            <w:r w:rsidRPr="00CC236D">
              <w:t xml:space="preserve">See </w:t>
            </w:r>
            <w:r>
              <w:t>c</w:t>
            </w:r>
            <w:r w:rsidRPr="00CC236D">
              <w:t>lause 5.2.7</w:t>
            </w:r>
          </w:p>
        </w:tc>
      </w:tr>
      <w:tr w:rsidR="00C43DEB" w:rsidRPr="00760004" w14:paraId="54E403E1" w14:textId="77777777" w:rsidTr="004F49AC">
        <w:trPr>
          <w:jc w:val="center"/>
        </w:trPr>
        <w:tc>
          <w:tcPr>
            <w:tcW w:w="1271" w:type="dxa"/>
          </w:tcPr>
          <w:p w14:paraId="3339E4B1" w14:textId="77777777" w:rsidR="00C43DEB" w:rsidRPr="00760004" w:rsidRDefault="00C43DEB" w:rsidP="00C43DEB">
            <w:pPr>
              <w:pStyle w:val="TAL"/>
            </w:pPr>
            <w:r w:rsidRPr="00760004">
              <w:t>LI_ADMF</w:t>
            </w:r>
          </w:p>
        </w:tc>
        <w:tc>
          <w:tcPr>
            <w:tcW w:w="3402" w:type="dxa"/>
          </w:tcPr>
          <w:p w14:paraId="4F071DD0" w14:textId="370969FF" w:rsidR="00C43DEB" w:rsidRPr="00760004" w:rsidRDefault="00C43DEB" w:rsidP="00C43DEB">
            <w:pPr>
              <w:pStyle w:val="TAL"/>
            </w:pPr>
            <w:r w:rsidRPr="00760004">
              <w:t>Used to pass intercept provisioning information form the LICF to the LIPF.</w:t>
            </w:r>
          </w:p>
        </w:tc>
        <w:tc>
          <w:tcPr>
            <w:tcW w:w="3051" w:type="dxa"/>
          </w:tcPr>
          <w:p w14:paraId="5F0F814A" w14:textId="5A8F5356" w:rsidR="00C43DEB" w:rsidRPr="00760004" w:rsidRDefault="00C43DEB" w:rsidP="00C43DEB">
            <w:pPr>
              <w:pStyle w:val="TAL"/>
            </w:pPr>
            <w:r w:rsidRPr="00760004">
              <w:t>Out of scope of the present document.</w:t>
            </w:r>
          </w:p>
        </w:tc>
        <w:tc>
          <w:tcPr>
            <w:tcW w:w="1627" w:type="dxa"/>
          </w:tcPr>
          <w:p w14:paraId="70DFCDB8" w14:textId="77777777" w:rsidR="00C43DEB" w:rsidRPr="00760004" w:rsidRDefault="00C43DEB" w:rsidP="00C43DEB">
            <w:pPr>
              <w:pStyle w:val="TAL"/>
            </w:pPr>
          </w:p>
        </w:tc>
      </w:tr>
      <w:tr w:rsidR="00C43DEB" w:rsidRPr="00760004" w14:paraId="63331E0C" w14:textId="77777777" w:rsidTr="004F49AC">
        <w:trPr>
          <w:jc w:val="center"/>
        </w:trPr>
        <w:tc>
          <w:tcPr>
            <w:tcW w:w="1271" w:type="dxa"/>
          </w:tcPr>
          <w:p w14:paraId="4A75A847" w14:textId="77777777" w:rsidR="00C43DEB" w:rsidRPr="00760004" w:rsidRDefault="00C43DEB" w:rsidP="00C43DEB">
            <w:pPr>
              <w:pStyle w:val="TAL"/>
            </w:pPr>
            <w:r w:rsidRPr="00760004">
              <w:t>LI_MDF</w:t>
            </w:r>
          </w:p>
        </w:tc>
        <w:tc>
          <w:tcPr>
            <w:tcW w:w="3402" w:type="dxa"/>
          </w:tcPr>
          <w:p w14:paraId="1EC587F5" w14:textId="77777777" w:rsidR="00C43DEB" w:rsidRPr="00760004" w:rsidRDefault="00C43DEB" w:rsidP="00C43DEB">
            <w:pPr>
              <w:pStyle w:val="TAL"/>
            </w:pPr>
            <w:r w:rsidRPr="00760004">
              <w:t>Used by MDF2 and MDF3 in interactions necessary to correctly generate CC and IRI from xCC and xIRI.</w:t>
            </w:r>
          </w:p>
        </w:tc>
        <w:tc>
          <w:tcPr>
            <w:tcW w:w="3051" w:type="dxa"/>
          </w:tcPr>
          <w:p w14:paraId="1AFD8584" w14:textId="0A8780B1" w:rsidR="00C43DEB" w:rsidRPr="00760004" w:rsidRDefault="00C43DEB" w:rsidP="00C43DEB">
            <w:pPr>
              <w:pStyle w:val="TAL"/>
            </w:pPr>
            <w:r w:rsidRPr="00760004">
              <w:t>Out of scope of the present document.</w:t>
            </w:r>
          </w:p>
        </w:tc>
        <w:tc>
          <w:tcPr>
            <w:tcW w:w="1627" w:type="dxa"/>
          </w:tcPr>
          <w:p w14:paraId="0AF7E5AF" w14:textId="77777777" w:rsidR="00C43DEB" w:rsidRPr="00760004" w:rsidRDefault="00C43DEB" w:rsidP="00C43DEB">
            <w:pPr>
              <w:pStyle w:val="TAL"/>
            </w:pPr>
          </w:p>
        </w:tc>
      </w:tr>
      <w:tr w:rsidR="00C43DEB" w:rsidRPr="00760004" w14:paraId="4055CFF9" w14:textId="77777777" w:rsidTr="004F49AC">
        <w:trPr>
          <w:jc w:val="center"/>
        </w:trPr>
        <w:tc>
          <w:tcPr>
            <w:tcW w:w="1271" w:type="dxa"/>
          </w:tcPr>
          <w:p w14:paraId="19F5DCE6" w14:textId="78C315EC" w:rsidR="00C43DEB" w:rsidRPr="00760004" w:rsidRDefault="00C43DEB" w:rsidP="00C43DEB">
            <w:pPr>
              <w:pStyle w:val="TAL"/>
            </w:pPr>
            <w:r>
              <w:t>LI_IQF</w:t>
            </w:r>
          </w:p>
        </w:tc>
        <w:tc>
          <w:tcPr>
            <w:tcW w:w="3402" w:type="dxa"/>
          </w:tcPr>
          <w:p w14:paraId="0828177C" w14:textId="6F2CE742" w:rsidR="00C43DEB" w:rsidRPr="00760004" w:rsidRDefault="00C43DEB" w:rsidP="00C43DEB">
            <w:pPr>
              <w:pStyle w:val="TAL"/>
            </w:pPr>
            <w:r>
              <w:t>Used to pass information related to IEFs and ICF to IQF.</w:t>
            </w:r>
          </w:p>
        </w:tc>
        <w:tc>
          <w:tcPr>
            <w:tcW w:w="3051" w:type="dxa"/>
          </w:tcPr>
          <w:p w14:paraId="05199ECE" w14:textId="28B0B7CE" w:rsidR="00C43DEB" w:rsidRPr="00760004" w:rsidRDefault="00C43DEB" w:rsidP="00C43DEB">
            <w:pPr>
              <w:pStyle w:val="TAL"/>
            </w:pPr>
            <w:r>
              <w:t>Out of scope of the present document.</w:t>
            </w:r>
          </w:p>
        </w:tc>
        <w:tc>
          <w:tcPr>
            <w:tcW w:w="1627" w:type="dxa"/>
          </w:tcPr>
          <w:p w14:paraId="42EE0580" w14:textId="77777777" w:rsidR="00C43DEB" w:rsidRPr="00760004" w:rsidRDefault="00C43DEB" w:rsidP="00C43DEB">
            <w:pPr>
              <w:pStyle w:val="TAL"/>
            </w:pPr>
          </w:p>
        </w:tc>
      </w:tr>
      <w:tr w:rsidR="0082475C" w:rsidRPr="00760004" w14:paraId="6DF929C9" w14:textId="77777777" w:rsidTr="004F49AC">
        <w:trPr>
          <w:jc w:val="center"/>
        </w:trPr>
        <w:tc>
          <w:tcPr>
            <w:tcW w:w="1271" w:type="dxa"/>
          </w:tcPr>
          <w:p w14:paraId="2B9EA0D7" w14:textId="69BB3094" w:rsidR="0082475C" w:rsidRDefault="0082475C" w:rsidP="0082475C">
            <w:pPr>
              <w:pStyle w:val="TAL"/>
            </w:pPr>
            <w:r>
              <w:t>LI_ST</w:t>
            </w:r>
          </w:p>
        </w:tc>
        <w:tc>
          <w:tcPr>
            <w:tcW w:w="3402" w:type="dxa"/>
          </w:tcPr>
          <w:p w14:paraId="7F8D3397" w14:textId="4D43894A" w:rsidR="0082475C" w:rsidRDefault="0082475C" w:rsidP="0082475C">
            <w:pPr>
              <w:pStyle w:val="TAL"/>
            </w:pPr>
            <w:r>
              <w:t>Used to transfer LI state information to and from the LISSF.</w:t>
            </w:r>
          </w:p>
        </w:tc>
        <w:tc>
          <w:tcPr>
            <w:tcW w:w="3051" w:type="dxa"/>
          </w:tcPr>
          <w:p w14:paraId="67011FBD" w14:textId="32F6A876" w:rsidR="0082475C" w:rsidRDefault="0082475C" w:rsidP="0082475C">
            <w:pPr>
              <w:pStyle w:val="TAL"/>
            </w:pPr>
            <w:r>
              <w:t>3GPP TS 29.598 [50].</w:t>
            </w:r>
          </w:p>
        </w:tc>
        <w:tc>
          <w:tcPr>
            <w:tcW w:w="1627" w:type="dxa"/>
          </w:tcPr>
          <w:p w14:paraId="312B877A" w14:textId="3BA982C5" w:rsidR="0082475C" w:rsidRPr="00760004" w:rsidRDefault="0082475C" w:rsidP="0082475C">
            <w:pPr>
              <w:pStyle w:val="TAL"/>
            </w:pPr>
            <w:r>
              <w:t>See clauses 5.10 and 6.2.3.10</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22" w:name="_Toc74851972"/>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22"/>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655EF0A4"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273749">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273749">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273749">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273749">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23" w:name="_Toc74851973"/>
      <w:r w:rsidRPr="00760004">
        <w:lastRenderedPageBreak/>
        <w:t>4.</w:t>
      </w:r>
      <w:r w:rsidR="00A57A41" w:rsidRPr="00760004">
        <w:t>4</w:t>
      </w:r>
      <w:r w:rsidRPr="00760004">
        <w:tab/>
        <w:t>Service scoping</w:t>
      </w:r>
      <w:bookmarkEnd w:id="23"/>
    </w:p>
    <w:p w14:paraId="52E0B320" w14:textId="20231B7C" w:rsidR="00343497" w:rsidRPr="00760004" w:rsidRDefault="00343497" w:rsidP="00A57A41">
      <w:pPr>
        <w:pStyle w:val="Heading3"/>
      </w:pPr>
      <w:bookmarkStart w:id="24" w:name="_Toc74851974"/>
      <w:r w:rsidRPr="00760004">
        <w:t>4.</w:t>
      </w:r>
      <w:r w:rsidR="00090ABC" w:rsidRPr="00760004">
        <w:t>4</w:t>
      </w:r>
      <w:r w:rsidRPr="00760004">
        <w:t>.1</w:t>
      </w:r>
      <w:r w:rsidRPr="00760004">
        <w:tab/>
        <w:t>General</w:t>
      </w:r>
      <w:bookmarkEnd w:id="24"/>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25" w:name="_Toc74851975"/>
      <w:r w:rsidRPr="00760004">
        <w:t>4.</w:t>
      </w:r>
      <w:r w:rsidR="00A57A41" w:rsidRPr="00760004">
        <w:t>4</w:t>
      </w:r>
      <w:r w:rsidRPr="00760004">
        <w:t>.2</w:t>
      </w:r>
      <w:r w:rsidRPr="00760004">
        <w:tab/>
        <w:t>CSP service type</w:t>
      </w:r>
      <w:bookmarkEnd w:id="25"/>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7777777" w:rsidR="00343497" w:rsidRPr="00760004" w:rsidRDefault="00343497" w:rsidP="00343497">
      <w:pPr>
        <w:pStyle w:val="B1"/>
      </w:pPr>
      <w:r w:rsidRPr="00760004">
        <w:t>-</w:t>
      </w:r>
      <w:r w:rsidRPr="00760004">
        <w:tab/>
        <w:t>LALS (the Target Positioning service, per TS 33.127 [5], clause 7.3.3.2).</w:t>
      </w:r>
    </w:p>
    <w:p w14:paraId="3CDA59BF" w14:textId="77777777" w:rsidR="00343497" w:rsidRPr="00760004" w:rsidRDefault="00343497" w:rsidP="00343497">
      <w:r w:rsidRPr="00760004">
        <w:t>The LIPF shall be able to provision the POI, TFs and the MDF2/MDF3 according to the CSP service type(s) applicable to a warrant.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04DC71B7" w14:textId="495CE3BD" w:rsidR="00343497" w:rsidRPr="00760004" w:rsidRDefault="00343497" w:rsidP="00A57A41">
      <w:pPr>
        <w:pStyle w:val="Heading3"/>
      </w:pPr>
      <w:bookmarkStart w:id="26" w:name="_Toc74851976"/>
      <w:r w:rsidRPr="00760004">
        <w:t>4.</w:t>
      </w:r>
      <w:r w:rsidR="00C65CD9" w:rsidRPr="00760004">
        <w:t>4</w:t>
      </w:r>
      <w:r w:rsidRPr="00760004">
        <w:t>.3</w:t>
      </w:r>
      <w:r w:rsidRPr="00760004">
        <w:tab/>
        <w:t>Delivery type</w:t>
      </w:r>
      <w:bookmarkEnd w:id="26"/>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27" w:name="_Toc74851977"/>
      <w:r w:rsidRPr="00760004">
        <w:t>4.</w:t>
      </w:r>
      <w:r w:rsidR="00C65CD9" w:rsidRPr="00760004">
        <w:t>4</w:t>
      </w:r>
      <w:r w:rsidRPr="00760004">
        <w:t>.4</w:t>
      </w:r>
      <w:r w:rsidRPr="00760004">
        <w:tab/>
        <w:t>Location Reporting</w:t>
      </w:r>
      <w:bookmarkEnd w:id="27"/>
    </w:p>
    <w:p w14:paraId="134B1D3A" w14:textId="77777777" w:rsidR="00343497" w:rsidRPr="00760004" w:rsidRDefault="00343497" w:rsidP="00343497">
      <w:pPr>
        <w:pStyle w:val="B1"/>
      </w:pPr>
      <w:r w:rsidRPr="00760004">
        <w:t>-</w:t>
      </w:r>
      <w:r w:rsidRPr="00760004">
        <w:tab/>
        <w:t>Report location only at the beginning and end of a session.</w:t>
      </w:r>
    </w:p>
    <w:p w14:paraId="43AD060C" w14:textId="77777777" w:rsidR="00343497" w:rsidRPr="00760004" w:rsidRDefault="00343497" w:rsidP="00343497">
      <w:pPr>
        <w:pStyle w:val="B1"/>
      </w:pPr>
      <w:r w:rsidRPr="00760004">
        <w:t>-</w:t>
      </w:r>
      <w:r w:rsidRPr="00760004">
        <w:tab/>
        <w:t>Report location every time the target location information is detected at the POI (including location update with no physical change of location).</w:t>
      </w:r>
    </w:p>
    <w:p w14:paraId="5FCDDB3D" w14:textId="77777777" w:rsidR="00343497" w:rsidRPr="00760004" w:rsidRDefault="00343497" w:rsidP="00343497">
      <w:r w:rsidRPr="00760004">
        <w:t>The LIPF shall be able to provision the POI and the MDF2 with an indication of which location reporting type is applicable to a warrant.</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28" w:name="_Toc74851978"/>
      <w:r w:rsidRPr="00760004">
        <w:t>4.</w:t>
      </w:r>
      <w:r w:rsidR="00C65CD9" w:rsidRPr="00760004">
        <w:t>4</w:t>
      </w:r>
      <w:r w:rsidRPr="00760004">
        <w:t>.5</w:t>
      </w:r>
      <w:r w:rsidRPr="00760004">
        <w:tab/>
        <w:t>LALS Triggering</w:t>
      </w:r>
      <w:bookmarkEnd w:id="28"/>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29" w:name="_Toc74851979"/>
      <w:r w:rsidRPr="00760004">
        <w:lastRenderedPageBreak/>
        <w:t>4.</w:t>
      </w:r>
      <w:r w:rsidR="00C65CD9" w:rsidRPr="00760004">
        <w:t>4</w:t>
      </w:r>
      <w:r w:rsidRPr="00760004">
        <w:t>.6</w:t>
      </w:r>
      <w:r w:rsidRPr="00760004">
        <w:tab/>
        <w:t>Roaming Interception</w:t>
      </w:r>
      <w:bookmarkEnd w:id="2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30" w:name="_Toc74851980"/>
      <w:r w:rsidRPr="00760004">
        <w:t>5</w:t>
      </w:r>
      <w:r w:rsidRPr="00760004">
        <w:tab/>
        <w:t>Transport and Communications Protocol</w:t>
      </w:r>
      <w:bookmarkEnd w:id="30"/>
    </w:p>
    <w:p w14:paraId="50E43008" w14:textId="5294423F" w:rsidR="003431E2" w:rsidRPr="00760004" w:rsidRDefault="003431E2" w:rsidP="003431E2">
      <w:pPr>
        <w:pStyle w:val="Heading2"/>
      </w:pPr>
      <w:bookmarkStart w:id="31" w:name="_Toc74851981"/>
      <w:r w:rsidRPr="00760004">
        <w:t>5.1</w:t>
      </w:r>
      <w:r w:rsidRPr="00760004">
        <w:tab/>
        <w:t>General</w:t>
      </w:r>
      <w:bookmarkEnd w:id="31"/>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32" w:name="_Toc74851982"/>
      <w:r w:rsidRPr="00760004">
        <w:t>5.2</w:t>
      </w:r>
      <w:r w:rsidRPr="00760004">
        <w:tab/>
        <w:t>Protocols for LI_X1 and LI_T interfaces</w:t>
      </w:r>
      <w:bookmarkEnd w:id="32"/>
    </w:p>
    <w:p w14:paraId="2B24FA44" w14:textId="05250609" w:rsidR="00716BA7" w:rsidRPr="00760004" w:rsidRDefault="00716BA7" w:rsidP="00716BA7">
      <w:pPr>
        <w:pStyle w:val="Heading3"/>
      </w:pPr>
      <w:bookmarkStart w:id="33" w:name="_Toc74851983"/>
      <w:r w:rsidRPr="00760004">
        <w:t>5.2.1</w:t>
      </w:r>
      <w:r w:rsidRPr="00760004">
        <w:tab/>
        <w:t>General usage of ETSI TS 103 221-1</w:t>
      </w:r>
      <w:bookmarkEnd w:id="33"/>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34DBB077" w:rsidR="000530E6" w:rsidRPr="00760004" w:rsidRDefault="000530E6" w:rsidP="000530E6">
      <w:r w:rsidRPr="00760004">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7A868A21" w14:textId="57CC746C" w:rsidR="004B1943" w:rsidRDefault="004B1943" w:rsidP="004B1943">
      <w:r w:rsidRPr="00411CB0">
        <w:t>In general, and unless otherwise specified, the function playing the role of the NE</w:t>
      </w:r>
      <w:r>
        <w:t xml:space="preserve"> (i</w:t>
      </w:r>
      <w:r w:rsidR="006E6BC0">
        <w:t xml:space="preserve">.e </w:t>
      </w:r>
      <w:r w:rsidR="006E6BC0" w:rsidRPr="00E13E08">
        <w:t xml:space="preserve">IRI-POI, </w:t>
      </w:r>
      <w:r w:rsidR="006E6BC0">
        <w:t xml:space="preserve">IRI-TF, </w:t>
      </w:r>
      <w:r w:rsidR="006E6BC0" w:rsidRPr="00E13E08">
        <w:t xml:space="preserve">CC-TF, </w:t>
      </w:r>
      <w:r w:rsidR="006E6BC0">
        <w:t>CC-POI</w:t>
      </w:r>
      <w:r w:rsidR="006E6BC0" w:rsidRPr="00E13E08">
        <w:t>, MDF2 or MDF3</w:t>
      </w:r>
      <w:r w:rsidRPr="00E13E08">
        <w:t>)</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77777777" w:rsidR="004B1943" w:rsidRDefault="004B1943" w:rsidP="004B1943">
      <w:pPr>
        <w:pStyle w:val="B1"/>
      </w:pPr>
      <w:r>
        <w:t>-</w:t>
      </w:r>
      <w:r>
        <w:tab/>
      </w:r>
      <w:r w:rsidRPr="00411CB0">
        <w:t>Reject ActivateTask/ModifyTask messages that contain DIDs</w:t>
      </w:r>
      <w:r>
        <w:t xml:space="preserve"> that reference Destinations that have not been created via a CreateDestination message</w:t>
      </w:r>
      <w:r w:rsidRPr="00411CB0">
        <w:t>; Destinations shall be created before they are used.</w:t>
      </w:r>
    </w:p>
    <w:p w14:paraId="0F889978" w14:textId="5E7DFB8B"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315C65">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34" w:name="_Toc74851984"/>
      <w:r>
        <w:t>5.2.2</w:t>
      </w:r>
      <w:r>
        <w:tab/>
        <w:t>Usage for realising LI_X1</w:t>
      </w:r>
      <w:bookmarkEnd w:id="34"/>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043735B2" w14:textId="77777777" w:rsidR="00E74F85" w:rsidRDefault="00E74F85" w:rsidP="00E74F85">
      <w:r>
        <w:t>In general, and unless otherwise specified, the ADMF shall:</w:t>
      </w:r>
    </w:p>
    <w:p w14:paraId="55139826" w14:textId="77777777" w:rsidR="00E74F85" w:rsidRDefault="00E74F85" w:rsidP="00E74F85">
      <w:pPr>
        <w:pStyle w:val="B1"/>
      </w:pPr>
      <w:r>
        <w:lastRenderedPageBreak/>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6BC0C344" w14:textId="77777777" w:rsidR="00E74F85" w:rsidRDefault="00E74F85" w:rsidP="00E74F85">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5D100342" w14:textId="77777777" w:rsidR="00E74F85" w:rsidRDefault="00E74F85" w:rsidP="00E74F85">
      <w:pPr>
        <w:pStyle w:val="B1"/>
        <w:ind w:left="0" w:firstLine="0"/>
      </w:pPr>
      <w:r>
        <w:t>When both the above are required to meet the requirements of the warrant, the ADMF shall send each independently to each relevant function.</w:t>
      </w:r>
    </w:p>
    <w:p w14:paraId="48DCD795" w14:textId="77777777"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35" w:name="_Toc74851985"/>
      <w:r w:rsidRPr="00760004">
        <w:t>5.2.3</w:t>
      </w:r>
      <w:r w:rsidRPr="00760004">
        <w:tab/>
        <w:t>Usage for realising LI_X1 (</w:t>
      </w:r>
      <w:r w:rsidR="007A1F03" w:rsidRPr="00760004">
        <w:t>m</w:t>
      </w:r>
      <w:r w:rsidRPr="00760004">
        <w:t>anagement)</w:t>
      </w:r>
      <w:bookmarkEnd w:id="35"/>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36" w:name="_Toc74851986"/>
      <w:r w:rsidRPr="00760004">
        <w:t>5.2.4</w:t>
      </w:r>
      <w:r w:rsidRPr="00760004">
        <w:tab/>
        <w:t>Service scoping</w:t>
      </w:r>
      <w:bookmarkEnd w:id="36"/>
    </w:p>
    <w:p w14:paraId="7B41A4B5" w14:textId="4EAF8C9D"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as described in Clause 6.2.1.2 and Annex C of ETSI TS 103 221-1 [7].</w:t>
      </w:r>
    </w:p>
    <w:p w14:paraId="1F8AB058" w14:textId="4FCBD2E5" w:rsidR="00716BA7" w:rsidRPr="00760004" w:rsidRDefault="00716BA7" w:rsidP="00716BA7">
      <w:pPr>
        <w:pStyle w:val="Heading3"/>
      </w:pPr>
      <w:bookmarkStart w:id="37" w:name="_Toc74851987"/>
      <w:r w:rsidRPr="00760004">
        <w:t>5.2.</w:t>
      </w:r>
      <w:r w:rsidR="002624E1" w:rsidRPr="00760004">
        <w:t>5</w:t>
      </w:r>
      <w:r w:rsidRPr="00760004">
        <w:tab/>
        <w:t>Usage for realising LI_T2</w:t>
      </w:r>
      <w:bookmarkEnd w:id="37"/>
    </w:p>
    <w:p w14:paraId="268E6C73" w14:textId="77777777" w:rsidR="00561C9F" w:rsidRDefault="00561C9F" w:rsidP="00561C9F">
      <w:r>
        <w:t>For the purposes of realising LI_T2 between an IRI-TF and a triggered IRI-POI, the IRI-TF plays the role of the "ADMF" as defined in the ETSI TS 103 221-1 [7] reference model (clause 4.2), and the triggered IRI-POI plays the role of the "NE".</w:t>
      </w:r>
    </w:p>
    <w:p w14:paraId="40E33FA2" w14:textId="77777777" w:rsidR="00561C9F" w:rsidRDefault="00561C9F" w:rsidP="00561C9F">
      <w:r>
        <w:t>In case the IRI-TF receives from the triggered IRI-POI an error in the answer to a triggering message, the IRI-TF shall send a ReportTaskIssue message to the LIPF. In such case, the failure of LI shall not impact the target's or other users' services.</w:t>
      </w:r>
    </w:p>
    <w:p w14:paraId="690D0B1B" w14:textId="77777777" w:rsidR="00561C9F" w:rsidRDefault="00561C9F" w:rsidP="00561C9F">
      <w:r>
        <w:t>Unless otherwise specified, an IRI-TF shall set the Product ID field in any ActivateTask or ModifyTask message issued to a triggered IRI-POI (see ETSI TS 103 221-1 [7] clause 6.2.1.2). The IRI-TF shall set the Product ID to the XID of the Task object associated with the interception at the IRI-TF in order to allow correlation of LI product at the MDF2.</w:t>
      </w:r>
    </w:p>
    <w:p w14:paraId="1C28842D" w14:textId="77777777" w:rsidR="00561C9F" w:rsidRDefault="00561C9F" w:rsidP="00561C9F">
      <w:r>
        <w:t>Unless otherwise specified, the TF shall include the MDF2 as the X2 delivery destination in the trigger sent using the ActivateTask/ModifyTask with "X2Only".</w:t>
      </w:r>
    </w:p>
    <w:p w14:paraId="3470022C" w14:textId="77777777" w:rsidR="00561C9F" w:rsidRDefault="00561C9F" w:rsidP="00561C9F">
      <w:r>
        <w:t>When 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38" w:name="_Toc74851988"/>
      <w:r w:rsidRPr="00760004">
        <w:t>5.2.</w:t>
      </w:r>
      <w:r w:rsidR="002624E1" w:rsidRPr="00760004">
        <w:t>6</w:t>
      </w:r>
      <w:r w:rsidRPr="00760004">
        <w:tab/>
        <w:t>Usage for realising LI_T3</w:t>
      </w:r>
      <w:bookmarkEnd w:id="38"/>
    </w:p>
    <w:p w14:paraId="653E8E39" w14:textId="77777777" w:rsidR="00E83120" w:rsidRDefault="00E83120" w:rsidP="00E83120">
      <w:r>
        <w:t>For the purposes of realising LI_T3 between a CC-TF and a triggered CC-POI, the CC-TF plays the role of the "ADMF" as defined in the ETSI TS 103 221-1 [7] reference model (clause 4.2), and the triggered CC-POI plays the role of the "NE".</w:t>
      </w:r>
    </w:p>
    <w:p w14:paraId="2BE301BE" w14:textId="77777777" w:rsidR="00E83120" w:rsidRPr="009E64B9" w:rsidRDefault="00E83120" w:rsidP="00E83120">
      <w:r>
        <w:t>In case the CC-TF receives from the triggered CC-POI an error in the answer to a triggering message, the CC-TF shall send a ReportTaskIssue message to the LIPF. In such case, the failure of LI shall not impact the target's or other users' services.</w:t>
      </w:r>
    </w:p>
    <w:p w14:paraId="3EC6921E" w14:textId="77777777" w:rsidR="00E83120" w:rsidRDefault="00E83120" w:rsidP="00E83120">
      <w:r>
        <w:t>Unless otherwise specified, a CC-TF shall set the Product ID field in any ActivateTask or ModifyTask message issued to a triggered CC-POI (see ETSI TS 103 221-1 [7] clause 6.2.1.2). The CC-TF shall set the Product ID to the XID of the Task object associated with the interception at the CC-TF in order to allow correlation of LI product at the MDF3.</w:t>
      </w:r>
    </w:p>
    <w:p w14:paraId="6D292588" w14:textId="77777777" w:rsidR="00E83120" w:rsidRDefault="00E83120" w:rsidP="00E83120">
      <w:r>
        <w:t>Unless otherwise specified, the TF shall include MDF3 as the X3 delivery destination in the trigger sent using the ActivateTask/ModifyTask with "X3Only".</w:t>
      </w:r>
    </w:p>
    <w:p w14:paraId="62E0564C" w14:textId="77777777" w:rsidR="00E83120" w:rsidRDefault="00E83120" w:rsidP="00E83120">
      <w:r>
        <w:lastRenderedPageBreak/>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39" w:name="_Toc74851989"/>
      <w:r>
        <w:t>5.2.7</w:t>
      </w:r>
      <w:r>
        <w:tab/>
        <w:t>Usage for realising LI_XEM1</w:t>
      </w:r>
      <w:bookmarkEnd w:id="3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7B4F8510" w14:textId="77777777" w:rsidR="005946C6" w:rsidRPr="00CE0181" w:rsidRDefault="005946C6" w:rsidP="005946C6">
      <w:pPr>
        <w:pStyle w:val="TH"/>
      </w:pPr>
      <w:r>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273749">
        <w:trPr>
          <w:jc w:val="center"/>
        </w:trPr>
        <w:tc>
          <w:tcPr>
            <w:tcW w:w="2693" w:type="dxa"/>
          </w:tcPr>
          <w:p w14:paraId="34B0C195"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273749">
            <w:pPr>
              <w:pStyle w:val="TAH"/>
            </w:pPr>
            <w:r>
              <w:t>Description</w:t>
            </w:r>
          </w:p>
        </w:tc>
        <w:tc>
          <w:tcPr>
            <w:tcW w:w="708" w:type="dxa"/>
          </w:tcPr>
          <w:p w14:paraId="0876859A" w14:textId="77777777" w:rsidR="005946C6" w:rsidRPr="00CE0181" w:rsidRDefault="005946C6" w:rsidP="00273749">
            <w:pPr>
              <w:pStyle w:val="TAH"/>
            </w:pPr>
            <w:r w:rsidRPr="00CE0181">
              <w:t>M/C/O</w:t>
            </w:r>
          </w:p>
        </w:tc>
      </w:tr>
      <w:tr w:rsidR="005946C6" w:rsidRPr="00CE0181" w14:paraId="3FCD59A1" w14:textId="77777777" w:rsidTr="00273749">
        <w:trPr>
          <w:jc w:val="center"/>
        </w:trPr>
        <w:tc>
          <w:tcPr>
            <w:tcW w:w="2693" w:type="dxa"/>
          </w:tcPr>
          <w:p w14:paraId="2758B3BC" w14:textId="77777777" w:rsidR="005946C6" w:rsidRPr="00CE0181" w:rsidRDefault="005946C6" w:rsidP="00273749">
            <w:pPr>
              <w:pStyle w:val="TAL"/>
            </w:pPr>
            <w:r w:rsidRPr="00CE0181">
              <w:t>XID</w:t>
            </w:r>
          </w:p>
        </w:tc>
        <w:tc>
          <w:tcPr>
            <w:tcW w:w="6521" w:type="dxa"/>
          </w:tcPr>
          <w:p w14:paraId="10F4014D" w14:textId="77777777" w:rsidR="005946C6" w:rsidRPr="00CE0181" w:rsidRDefault="005946C6" w:rsidP="00273749">
            <w:pPr>
              <w:pStyle w:val="TAL"/>
            </w:pPr>
            <w:r>
              <w:t>Shall be set to a value assigned by the LIPF.</w:t>
            </w:r>
          </w:p>
        </w:tc>
        <w:tc>
          <w:tcPr>
            <w:tcW w:w="708" w:type="dxa"/>
          </w:tcPr>
          <w:p w14:paraId="7BE29DD1" w14:textId="77777777" w:rsidR="005946C6" w:rsidRPr="00CE0181" w:rsidRDefault="005946C6" w:rsidP="00273749">
            <w:pPr>
              <w:pStyle w:val="TAL"/>
            </w:pPr>
            <w:r w:rsidRPr="00CE0181">
              <w:t>M</w:t>
            </w:r>
          </w:p>
        </w:tc>
      </w:tr>
      <w:tr w:rsidR="005946C6" w:rsidRPr="00CE0181" w14:paraId="62017876" w14:textId="77777777" w:rsidTr="00273749">
        <w:trPr>
          <w:jc w:val="center"/>
        </w:trPr>
        <w:tc>
          <w:tcPr>
            <w:tcW w:w="2693" w:type="dxa"/>
          </w:tcPr>
          <w:p w14:paraId="43F45552" w14:textId="77777777" w:rsidR="005946C6" w:rsidRPr="00CE0181" w:rsidRDefault="005946C6" w:rsidP="00273749">
            <w:pPr>
              <w:pStyle w:val="TAL"/>
            </w:pPr>
            <w:r w:rsidRPr="00CE0181">
              <w:t>TargetIdentifiers</w:t>
            </w:r>
          </w:p>
        </w:tc>
        <w:tc>
          <w:tcPr>
            <w:tcW w:w="6521" w:type="dxa"/>
          </w:tcPr>
          <w:p w14:paraId="0F7A10D8" w14:textId="77777777" w:rsidR="005946C6" w:rsidRPr="00CE0181" w:rsidRDefault="005946C6" w:rsidP="00273749">
            <w:pPr>
              <w:pStyle w:val="TAL"/>
            </w:pPr>
            <w:r>
              <w:t>Shall contain a single Target Identifier of type "IdentityAssociation" (see table 5.2.7-2)</w:t>
            </w:r>
          </w:p>
        </w:tc>
        <w:tc>
          <w:tcPr>
            <w:tcW w:w="708" w:type="dxa"/>
          </w:tcPr>
          <w:p w14:paraId="58E4F114" w14:textId="77777777" w:rsidR="005946C6" w:rsidRPr="00CE0181" w:rsidRDefault="005946C6" w:rsidP="00273749">
            <w:pPr>
              <w:pStyle w:val="TAL"/>
            </w:pPr>
            <w:r w:rsidRPr="00CE0181">
              <w:t>M</w:t>
            </w:r>
          </w:p>
        </w:tc>
      </w:tr>
      <w:tr w:rsidR="005946C6" w:rsidRPr="00CE0181" w14:paraId="646164E2" w14:textId="77777777" w:rsidTr="00273749">
        <w:trPr>
          <w:jc w:val="center"/>
        </w:trPr>
        <w:tc>
          <w:tcPr>
            <w:tcW w:w="2693" w:type="dxa"/>
          </w:tcPr>
          <w:p w14:paraId="6D772BCB" w14:textId="77777777" w:rsidR="005946C6" w:rsidRPr="00CE0181" w:rsidRDefault="005946C6" w:rsidP="00273749">
            <w:pPr>
              <w:pStyle w:val="TAL"/>
            </w:pPr>
            <w:r w:rsidRPr="00CE0181">
              <w:t>DeliveryType</w:t>
            </w:r>
          </w:p>
        </w:tc>
        <w:tc>
          <w:tcPr>
            <w:tcW w:w="6521" w:type="dxa"/>
          </w:tcPr>
          <w:p w14:paraId="0FD7FE4A" w14:textId="77777777" w:rsidR="005946C6" w:rsidRPr="00CE0181" w:rsidRDefault="005946C6" w:rsidP="00273749">
            <w:pPr>
              <w:pStyle w:val="TAL"/>
            </w:pPr>
            <w:r w:rsidRPr="00CE0181">
              <w:t xml:space="preserve">Set to </w:t>
            </w:r>
            <w:r>
              <w:t>"</w:t>
            </w:r>
            <w:r w:rsidRPr="00CE0181">
              <w:t>X2Only</w:t>
            </w:r>
            <w:r>
              <w:t>".</w:t>
            </w:r>
          </w:p>
        </w:tc>
        <w:tc>
          <w:tcPr>
            <w:tcW w:w="708" w:type="dxa"/>
          </w:tcPr>
          <w:p w14:paraId="6C4313F4" w14:textId="77777777" w:rsidR="005946C6" w:rsidRPr="00CE0181" w:rsidRDefault="005946C6" w:rsidP="00273749">
            <w:pPr>
              <w:pStyle w:val="TAL"/>
            </w:pPr>
            <w:r w:rsidRPr="00CE0181">
              <w:t>M</w:t>
            </w:r>
          </w:p>
        </w:tc>
      </w:tr>
      <w:tr w:rsidR="005946C6" w:rsidRPr="00CE0181" w14:paraId="6BC2D617" w14:textId="77777777" w:rsidTr="00273749">
        <w:trPr>
          <w:jc w:val="center"/>
        </w:trPr>
        <w:tc>
          <w:tcPr>
            <w:tcW w:w="2693" w:type="dxa"/>
          </w:tcPr>
          <w:p w14:paraId="07682C03" w14:textId="77777777" w:rsidR="005946C6" w:rsidRPr="00CE0181" w:rsidRDefault="005946C6" w:rsidP="00273749">
            <w:pPr>
              <w:pStyle w:val="TAL"/>
            </w:pPr>
            <w:r w:rsidRPr="00CE0181">
              <w:t>ListOfDIDs</w:t>
            </w:r>
          </w:p>
        </w:tc>
        <w:tc>
          <w:tcPr>
            <w:tcW w:w="6521" w:type="dxa"/>
          </w:tcPr>
          <w:p w14:paraId="426D36DF" w14:textId="77777777" w:rsidR="005946C6" w:rsidRPr="00CE0181" w:rsidRDefault="005946C6" w:rsidP="00273749">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273749">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4536"/>
        <w:gridCol w:w="2565"/>
      </w:tblGrid>
      <w:tr w:rsidR="005946C6" w14:paraId="4EDC0FAA" w14:textId="77777777" w:rsidTr="00273749">
        <w:trPr>
          <w:trHeight w:val="248"/>
          <w:jc w:val="center"/>
        </w:trPr>
        <w:tc>
          <w:tcPr>
            <w:tcW w:w="2830" w:type="dxa"/>
          </w:tcPr>
          <w:p w14:paraId="0F240C4F" w14:textId="77777777" w:rsidR="005946C6" w:rsidRDefault="005946C6" w:rsidP="00273749">
            <w:pPr>
              <w:pStyle w:val="TAH"/>
            </w:pPr>
            <w:r>
              <w:t>Identifier type</w:t>
            </w:r>
          </w:p>
        </w:tc>
        <w:tc>
          <w:tcPr>
            <w:tcW w:w="4536" w:type="dxa"/>
          </w:tcPr>
          <w:p w14:paraId="74F8E07A" w14:textId="7C71798C" w:rsidR="005946C6" w:rsidRDefault="005946C6" w:rsidP="00273749">
            <w:pPr>
              <w:pStyle w:val="TAH"/>
            </w:pPr>
            <w:r>
              <w:t>ETSI TS 103 221-1 [7] TargetIdentifier type</w:t>
            </w:r>
          </w:p>
        </w:tc>
        <w:tc>
          <w:tcPr>
            <w:tcW w:w="2565" w:type="dxa"/>
          </w:tcPr>
          <w:p w14:paraId="0AC8A7DA" w14:textId="77777777" w:rsidR="005946C6" w:rsidRDefault="005946C6" w:rsidP="00273749">
            <w:pPr>
              <w:pStyle w:val="TAH"/>
            </w:pPr>
            <w:r>
              <w:t>Definition</w:t>
            </w:r>
          </w:p>
        </w:tc>
      </w:tr>
      <w:tr w:rsidR="005946C6" w14:paraId="47A29583" w14:textId="77777777" w:rsidTr="00273749">
        <w:trPr>
          <w:trHeight w:val="248"/>
          <w:jc w:val="center"/>
        </w:trPr>
        <w:tc>
          <w:tcPr>
            <w:tcW w:w="2830" w:type="dxa"/>
          </w:tcPr>
          <w:p w14:paraId="6B51D2CF" w14:textId="77777777" w:rsidR="005946C6" w:rsidRDefault="005946C6" w:rsidP="00273749">
            <w:pPr>
              <w:pStyle w:val="TAL"/>
            </w:pPr>
            <w:r w:rsidRPr="001C088F">
              <w:t>IdentityAssociationTargetIdentifier</w:t>
            </w:r>
          </w:p>
        </w:tc>
        <w:tc>
          <w:tcPr>
            <w:tcW w:w="4536" w:type="dxa"/>
          </w:tcPr>
          <w:p w14:paraId="3D11382D" w14:textId="77777777" w:rsidR="005946C6" w:rsidRDefault="005946C6" w:rsidP="00273749">
            <w:pPr>
              <w:pStyle w:val="TAL"/>
            </w:pPr>
            <w:r>
              <w:t xml:space="preserve">TargetIdentifierExtension / </w:t>
            </w:r>
            <w:r w:rsidRPr="001C088F">
              <w:t>IdentityAssociationTargetIdentifier</w:t>
            </w:r>
          </w:p>
        </w:tc>
        <w:tc>
          <w:tcPr>
            <w:tcW w:w="2565" w:type="dxa"/>
          </w:tcPr>
          <w:p w14:paraId="58A4DC41" w14:textId="77777777" w:rsidR="005946C6" w:rsidRDefault="005946C6" w:rsidP="00273749">
            <w:pPr>
              <w:pStyle w:val="TAL"/>
            </w:pPr>
            <w:r>
              <w:t>Empty tag (see XSD schema)</w:t>
            </w:r>
          </w:p>
        </w:tc>
      </w:tr>
    </w:tbl>
    <w:p w14:paraId="434E8BA5" w14:textId="77777777" w:rsidR="005946C6" w:rsidRDefault="005946C6" w:rsidP="005946C6"/>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273749">
        <w:trPr>
          <w:jc w:val="center"/>
        </w:trPr>
        <w:tc>
          <w:tcPr>
            <w:tcW w:w="2693" w:type="dxa"/>
          </w:tcPr>
          <w:p w14:paraId="7C75D3D8" w14:textId="77777777" w:rsidR="005946C6" w:rsidRPr="00CE0181" w:rsidRDefault="005946C6" w:rsidP="00273749">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273749">
            <w:pPr>
              <w:pStyle w:val="TAH"/>
            </w:pPr>
            <w:r>
              <w:t>Description</w:t>
            </w:r>
          </w:p>
        </w:tc>
        <w:tc>
          <w:tcPr>
            <w:tcW w:w="708" w:type="dxa"/>
          </w:tcPr>
          <w:p w14:paraId="58978C8A" w14:textId="77777777" w:rsidR="005946C6" w:rsidRPr="00CE0181" w:rsidRDefault="005946C6" w:rsidP="00273749">
            <w:pPr>
              <w:pStyle w:val="TAH"/>
            </w:pPr>
            <w:r w:rsidRPr="00CE0181">
              <w:t>M/C/O</w:t>
            </w:r>
          </w:p>
        </w:tc>
      </w:tr>
      <w:tr w:rsidR="005946C6" w:rsidRPr="00CE0181" w14:paraId="0D1617FF" w14:textId="77777777" w:rsidTr="00273749">
        <w:trPr>
          <w:jc w:val="center"/>
        </w:trPr>
        <w:tc>
          <w:tcPr>
            <w:tcW w:w="2693" w:type="dxa"/>
          </w:tcPr>
          <w:p w14:paraId="55F9B6AC" w14:textId="77777777" w:rsidR="005946C6" w:rsidRPr="00CE0181" w:rsidRDefault="005946C6" w:rsidP="00273749">
            <w:pPr>
              <w:pStyle w:val="TAL"/>
            </w:pPr>
            <w:r w:rsidRPr="00CE0181">
              <w:t>XID</w:t>
            </w:r>
          </w:p>
        </w:tc>
        <w:tc>
          <w:tcPr>
            <w:tcW w:w="6521" w:type="dxa"/>
          </w:tcPr>
          <w:p w14:paraId="67E1BC4C" w14:textId="77777777" w:rsidR="005946C6" w:rsidRPr="00CE0181" w:rsidRDefault="005946C6" w:rsidP="00273749">
            <w:pPr>
              <w:pStyle w:val="TAL"/>
            </w:pPr>
            <w:r>
              <w:t>Shall be set to the value assigned by the LIPF</w:t>
            </w:r>
          </w:p>
        </w:tc>
        <w:tc>
          <w:tcPr>
            <w:tcW w:w="708" w:type="dxa"/>
          </w:tcPr>
          <w:p w14:paraId="5A01AB51" w14:textId="77777777" w:rsidR="005946C6" w:rsidRPr="00CE0181" w:rsidRDefault="005946C6" w:rsidP="00273749">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77777777" w:rsidR="005946C6" w:rsidRPr="00E93843" w:rsidRDefault="005946C6" w:rsidP="005946C6">
      <w:pPr>
        <w:pStyle w:val="NO"/>
      </w:pPr>
      <w:r>
        <w:t>NOTE:</w:t>
      </w:r>
      <w:r>
        <w:tab/>
        <w:t>The IEF may receive multiple ActivateTask messages conforming to 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40" w:name="_Toc74851990"/>
      <w:r w:rsidRPr="00760004">
        <w:t>5.3</w:t>
      </w:r>
      <w:r w:rsidRPr="00760004">
        <w:tab/>
        <w:t>Protocols for LI_X2 and LI_X3</w:t>
      </w:r>
      <w:bookmarkEnd w:id="40"/>
    </w:p>
    <w:p w14:paraId="327E5FED" w14:textId="43D6A55B" w:rsidR="00716BA7" w:rsidRPr="00760004" w:rsidRDefault="00716BA7" w:rsidP="00716BA7">
      <w:pPr>
        <w:pStyle w:val="Heading3"/>
      </w:pPr>
      <w:bookmarkStart w:id="41" w:name="_Toc74851991"/>
      <w:r w:rsidRPr="00760004">
        <w:t>5.3.1</w:t>
      </w:r>
      <w:r w:rsidRPr="00760004">
        <w:tab/>
        <w:t>General usage of ETSI TS 103 221-2</w:t>
      </w:r>
      <w:bookmarkEnd w:id="41"/>
    </w:p>
    <w:p w14:paraId="153A0BD9" w14:textId="0FDE99E3" w:rsidR="000530E6" w:rsidRPr="00760004" w:rsidRDefault="000530E6" w:rsidP="000530E6">
      <w:r w:rsidRPr="00760004">
        <w:t>Functions having an LI</w:t>
      </w:r>
      <w:r w:rsidR="00315C65">
        <w:t>_</w:t>
      </w:r>
      <w:r w:rsidRPr="00760004">
        <w:t>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B99C3C" w:rsidR="00B50F57" w:rsidRPr="00760004" w:rsidRDefault="00B50F57" w:rsidP="00B50F57">
      <w:r w:rsidRPr="00760004">
        <w:t>The xIRI and the xCC sent using ETSI TS 103 221-2 [8] shall contain the appropriate XID as received in the relevant LI_X1 provisioning message (or LI_T2/3 triggering message, as appropriate).</w:t>
      </w:r>
    </w:p>
    <w:p w14:paraId="790C49F7" w14:textId="03F98D16" w:rsidR="00716BA7" w:rsidRPr="00760004" w:rsidRDefault="00716BA7" w:rsidP="00BE2C0E">
      <w:pPr>
        <w:pStyle w:val="Heading3"/>
      </w:pPr>
      <w:bookmarkStart w:id="42" w:name="_Toc74851992"/>
      <w:r w:rsidRPr="00760004">
        <w:lastRenderedPageBreak/>
        <w:t>5.3.2</w:t>
      </w:r>
      <w:r w:rsidRPr="00760004">
        <w:tab/>
        <w:t>Usage for realising LI_X2</w:t>
      </w:r>
      <w:bookmarkEnd w:id="42"/>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5D3A3FBA" w:rsidR="00B50F57" w:rsidRPr="00760004" w:rsidRDefault="00B50F57" w:rsidP="00B50F57">
      <w:r w:rsidRPr="00760004">
        <w:t xml:space="preserve">Unless otherwise specified, the LI_X2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30987EE8" w:rsidR="003F4C54" w:rsidRDefault="003F4C54" w:rsidP="003F4C54">
      <w:r>
        <w:t>Unless otherwise specified, the LI_X2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7966EC74" w14:textId="5ADC2CD8" w:rsidR="00716BA7" w:rsidRPr="00760004" w:rsidRDefault="00716BA7" w:rsidP="00BE2C0E">
      <w:pPr>
        <w:pStyle w:val="Heading3"/>
      </w:pPr>
      <w:bookmarkStart w:id="43" w:name="_Toc74851993"/>
      <w:r w:rsidRPr="00760004">
        <w:t>5.3.3</w:t>
      </w:r>
      <w:r w:rsidRPr="00760004">
        <w:tab/>
        <w:t>Usage for realising LI_X3</w:t>
      </w:r>
      <w:bookmarkEnd w:id="43"/>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44" w:name="_Toc74851994"/>
      <w:r w:rsidRPr="00760004">
        <w:t>5.3.4</w:t>
      </w:r>
      <w:r w:rsidRPr="00760004">
        <w:tab/>
        <w:t>Service scoping</w:t>
      </w:r>
      <w:bookmarkEnd w:id="44"/>
    </w:p>
    <w:p w14:paraId="440FD8EB" w14:textId="5C50E809" w:rsidR="00EC2B09" w:rsidRPr="000F0EC4" w:rsidRDefault="005D54D1" w:rsidP="000F0EC4">
      <w:r w:rsidRPr="00760004">
        <w:t>When applicable, the POIs shall deliver the xIRIs/xCC to MDF2/MDF3 over LI_X2/LI_X3 according to the service scoping as provisioned by the LIPF to them (see clause 4.4).</w:t>
      </w:r>
    </w:p>
    <w:p w14:paraId="497D7C05" w14:textId="77777777" w:rsidR="00716BA7" w:rsidRPr="00760004" w:rsidRDefault="00716BA7" w:rsidP="00716BA7">
      <w:pPr>
        <w:pStyle w:val="Heading2"/>
      </w:pPr>
      <w:bookmarkStart w:id="45" w:name="_Toc74851995"/>
      <w:r w:rsidRPr="00760004">
        <w:t>5.4</w:t>
      </w:r>
      <w:r w:rsidRPr="00760004">
        <w:tab/>
        <w:t>Protocols for LI_HI1</w:t>
      </w:r>
      <w:bookmarkEnd w:id="45"/>
    </w:p>
    <w:p w14:paraId="6E0B9BEA" w14:textId="2BCD212C" w:rsidR="00716BA7" w:rsidRPr="00760004" w:rsidRDefault="00716BA7" w:rsidP="00716BA7">
      <w:pPr>
        <w:pStyle w:val="Heading3"/>
      </w:pPr>
      <w:bookmarkStart w:id="46" w:name="_Toc74851996"/>
      <w:r w:rsidRPr="00760004">
        <w:t>5.</w:t>
      </w:r>
      <w:r w:rsidR="0022431F" w:rsidRPr="00760004">
        <w:t>4</w:t>
      </w:r>
      <w:r w:rsidRPr="00760004">
        <w:t>.1</w:t>
      </w:r>
      <w:r w:rsidRPr="00760004">
        <w:tab/>
        <w:t>General</w:t>
      </w:r>
      <w:bookmarkEnd w:id="4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47" w:name="_Toc74851997"/>
      <w:r w:rsidRPr="00760004">
        <w:t>5.4.2</w:t>
      </w:r>
      <w:r w:rsidRPr="00760004">
        <w:tab/>
        <w:t>Service scoping</w:t>
      </w:r>
      <w:bookmarkEnd w:id="47"/>
    </w:p>
    <w:p w14:paraId="5C118C63" w14:textId="076B9A9E" w:rsidR="005B40B9" w:rsidRPr="00760004" w:rsidRDefault="005B40B9" w:rsidP="005B40B9">
      <w:r w:rsidRPr="00760004">
        <w:t>LEAs shall be able to provide the service scoping as applicable to the warrant to the CSP over the LI_HI1 interface (see clause 4.4).</w:t>
      </w:r>
    </w:p>
    <w:p w14:paraId="480DB7B3" w14:textId="77777777" w:rsidR="00716BA7" w:rsidRPr="00760004" w:rsidRDefault="00716BA7" w:rsidP="00716BA7">
      <w:pPr>
        <w:pStyle w:val="Heading2"/>
      </w:pPr>
      <w:bookmarkStart w:id="48" w:name="_Toc74851998"/>
      <w:r w:rsidRPr="00760004">
        <w:lastRenderedPageBreak/>
        <w:t>5.5</w:t>
      </w:r>
      <w:r w:rsidRPr="00760004">
        <w:tab/>
        <w:t>Protocols for LI_HI2 and LI_HI3</w:t>
      </w:r>
      <w:bookmarkEnd w:id="48"/>
    </w:p>
    <w:p w14:paraId="514D2192" w14:textId="2548EEBC" w:rsidR="00716BA7" w:rsidRPr="00760004" w:rsidRDefault="00716BA7" w:rsidP="00716BA7">
      <w:pPr>
        <w:pStyle w:val="Heading3"/>
      </w:pPr>
      <w:bookmarkStart w:id="49" w:name="_Toc74851999"/>
      <w:r w:rsidRPr="00760004">
        <w:t>5.</w:t>
      </w:r>
      <w:r w:rsidR="0022431F" w:rsidRPr="00760004">
        <w:t>5</w:t>
      </w:r>
      <w:r w:rsidRPr="00760004">
        <w:t>.1</w:t>
      </w:r>
      <w:r w:rsidRPr="00760004">
        <w:tab/>
        <w:t>General</w:t>
      </w:r>
      <w:bookmarkEnd w:id="49"/>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50" w:name="_Toc74852000"/>
      <w:r w:rsidRPr="00760004">
        <w:t>5.5.2</w:t>
      </w:r>
      <w:r w:rsidRPr="00760004">
        <w:tab/>
        <w:t>Usage for realising LI_HI2</w:t>
      </w:r>
      <w:bookmarkEnd w:id="50"/>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74B9EE55" w14:textId="2D3163DF" w:rsidR="0022431F" w:rsidRPr="00760004" w:rsidRDefault="0022431F" w:rsidP="0022431F">
      <w:pPr>
        <w:pStyle w:val="Heading3"/>
      </w:pPr>
      <w:bookmarkStart w:id="51" w:name="_Toc74852001"/>
      <w:r w:rsidRPr="00760004">
        <w:t>5.5.3</w:t>
      </w:r>
      <w:r w:rsidRPr="00760004">
        <w:tab/>
        <w:t>Usage for realising LI_HI3</w:t>
      </w:r>
      <w:bookmarkEnd w:id="51"/>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5A945752" w14:textId="77777777" w:rsidR="006370BC" w:rsidRPr="00760004" w:rsidRDefault="006370BC" w:rsidP="006370BC">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52" w:name="_Toc74852002"/>
      <w:r w:rsidRPr="00760004">
        <w:t>5.5.4</w:t>
      </w:r>
      <w:r w:rsidRPr="00760004">
        <w:tab/>
        <w:t>Service scoping</w:t>
      </w:r>
      <w:bookmarkEnd w:id="52"/>
    </w:p>
    <w:p w14:paraId="724A965F" w14:textId="77777777" w:rsidR="007B5B9A" w:rsidRPr="00760004" w:rsidRDefault="007B5B9A" w:rsidP="007B5B9A">
      <w:r w:rsidRPr="00760004">
        <w:t>The MDF2 and MDF3 shall be able to deliver the IRI messages and the CC to the LEMF over LI_HI2 and LI_HI3 respectively, according to the service scoping (see clause 4.4).</w:t>
      </w:r>
    </w:p>
    <w:p w14:paraId="769CBE5C" w14:textId="77777777" w:rsidR="00E03491" w:rsidRDefault="00E03491" w:rsidP="00E03491">
      <w:pPr>
        <w:pStyle w:val="Heading3"/>
      </w:pPr>
      <w:bookmarkStart w:id="53" w:name="_Toc74852003"/>
      <w:r>
        <w:t>5.5.5</w:t>
      </w:r>
      <w:r>
        <w:tab/>
        <w:t>IRI Target Identifiers</w:t>
      </w:r>
      <w:bookmarkEnd w:id="53"/>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54" w:name="_Hlk52956882"/>
      <w:r>
        <w:t xml:space="preserve">" </w:t>
      </w:r>
      <w:bookmarkEnd w:id="54"/>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55" w:name="_Toc74852004"/>
      <w:r w:rsidRPr="00760004">
        <w:t>5.6</w:t>
      </w:r>
      <w:r w:rsidRPr="00760004">
        <w:tab/>
        <w:t>Protocols for LI_HI4</w:t>
      </w:r>
      <w:bookmarkEnd w:id="55"/>
    </w:p>
    <w:p w14:paraId="6C58328F" w14:textId="0D9C89CF" w:rsidR="004F49AC" w:rsidRPr="00760004" w:rsidRDefault="004F49AC" w:rsidP="004F49AC">
      <w:pPr>
        <w:pStyle w:val="Heading3"/>
      </w:pPr>
      <w:bookmarkStart w:id="56" w:name="_Toc74852005"/>
      <w:r w:rsidRPr="00760004">
        <w:t>5.</w:t>
      </w:r>
      <w:r w:rsidR="0022431F" w:rsidRPr="00760004">
        <w:t>6</w:t>
      </w:r>
      <w:r w:rsidRPr="00760004">
        <w:t>.1</w:t>
      </w:r>
      <w:r w:rsidRPr="00760004">
        <w:tab/>
        <w:t>General</w:t>
      </w:r>
      <w:bookmarkEnd w:id="56"/>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lastRenderedPageBreak/>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57" w:name="_Toc74852006"/>
      <w:r w:rsidRPr="00760004">
        <w:t>5.6.2</w:t>
      </w:r>
      <w:r w:rsidRPr="00760004">
        <w:tab/>
        <w:t>Usage for realising LI_HI4</w:t>
      </w:r>
      <w:bookmarkEnd w:id="57"/>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695D2BFD"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as the contents of the </w:t>
      </w:r>
      <w:r w:rsidR="00BA45AC" w:rsidRPr="00760004">
        <w:t>operatorLeaMessage</w:t>
      </w:r>
      <w:r w:rsidRPr="00760004">
        <w:t xml:space="preserve"> field.</w:t>
      </w:r>
    </w:p>
    <w:p w14:paraId="6A83A2A3" w14:textId="0A3FDDDF" w:rsidR="0022431F" w:rsidRPr="00760004" w:rsidRDefault="0022431F" w:rsidP="0022431F">
      <w:r w:rsidRPr="00760004">
        <w:t xml:space="preserve">The MDF2/3 shall support generation </w:t>
      </w:r>
      <w:r w:rsidR="00860A22" w:rsidRPr="00760004">
        <w:t xml:space="preserve">LI Notification messages </w:t>
      </w:r>
      <w:r w:rsidRPr="00760004">
        <w:t>for at least the following events:</w:t>
      </w:r>
    </w:p>
    <w:p w14:paraId="69777B47" w14:textId="7FF53DF7" w:rsidR="00DC7DB2" w:rsidRPr="00760004" w:rsidRDefault="00437FE9" w:rsidP="00437FE9">
      <w:pPr>
        <w:pStyle w:val="B1"/>
      </w:pPr>
      <w:r w:rsidRPr="00760004">
        <w:t>-</w:t>
      </w:r>
      <w:r w:rsidRPr="00760004">
        <w:tab/>
      </w:r>
      <w:r w:rsidR="0022431F" w:rsidRPr="00760004">
        <w:t>Activation of an interception at the MDF2/3 via LI_X1</w:t>
      </w:r>
      <w:r w:rsidR="008957FD" w:rsidRPr="00760004">
        <w:t>.</w:t>
      </w:r>
    </w:p>
    <w:p w14:paraId="57033642" w14:textId="5DFEE6E1" w:rsidR="0022431F" w:rsidRPr="00760004" w:rsidRDefault="00437FE9" w:rsidP="00437FE9">
      <w:pPr>
        <w:pStyle w:val="B1"/>
      </w:pPr>
      <w:r w:rsidRPr="00760004">
        <w:t>-</w:t>
      </w:r>
      <w:r w:rsidRPr="00760004">
        <w:tab/>
      </w:r>
      <w:r w:rsidR="0022431F" w:rsidRPr="00760004">
        <w:t>Modification of an interception at the MDF2/3 via LI_X1</w:t>
      </w:r>
      <w:r w:rsidR="008957FD" w:rsidRPr="00760004">
        <w:t>.</w:t>
      </w:r>
    </w:p>
    <w:p w14:paraId="31456329" w14:textId="0A102A0B" w:rsidR="0022431F" w:rsidRPr="00760004" w:rsidRDefault="00437FE9" w:rsidP="00437FE9">
      <w:pPr>
        <w:pStyle w:val="B1"/>
      </w:pPr>
      <w:r w:rsidRPr="00760004">
        <w:t>-</w:t>
      </w:r>
      <w:r w:rsidRPr="00760004">
        <w:tab/>
      </w:r>
      <w:r w:rsidR="0022431F" w:rsidRPr="00760004">
        <w:t>Deletion of an interception at the MDF2/3 via LI_X1.</w:t>
      </w:r>
    </w:p>
    <w:p w14:paraId="496ADB91" w14:textId="77777777" w:rsidR="00180AD2" w:rsidRDefault="00180AD2" w:rsidP="00180AD2">
      <w:pPr>
        <w:pStyle w:val="Heading2"/>
      </w:pPr>
      <w:bookmarkStart w:id="58" w:name="_Toc74852007"/>
      <w:r>
        <w:t>5.7</w:t>
      </w:r>
      <w:r>
        <w:tab/>
        <w:t>Protocols for LI_HIQR</w:t>
      </w:r>
      <w:bookmarkEnd w:id="58"/>
    </w:p>
    <w:p w14:paraId="2376258A" w14:textId="77777777" w:rsidR="00180AD2" w:rsidRDefault="00180AD2" w:rsidP="00180AD2">
      <w:pPr>
        <w:pStyle w:val="Heading3"/>
      </w:pPr>
      <w:bookmarkStart w:id="59" w:name="_Toc74852008"/>
      <w:r>
        <w:t>5.7.1</w:t>
      </w:r>
      <w:r>
        <w:tab/>
        <w:t>General</w:t>
      </w:r>
      <w:bookmarkEnd w:id="59"/>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t>In the event of a conflict between ETSI TS 103 120 [6] and the present document, the terms of the present document shall apply.</w:t>
      </w:r>
    </w:p>
    <w:p w14:paraId="6188206D" w14:textId="77777777" w:rsidR="00180AD2" w:rsidRDefault="00180AD2" w:rsidP="00180AD2">
      <w:pPr>
        <w:pStyle w:val="Heading3"/>
      </w:pPr>
      <w:bookmarkStart w:id="60" w:name="_Toc74852009"/>
      <w:r>
        <w:t>5.7.2</w:t>
      </w:r>
      <w:r>
        <w:tab/>
        <w:t>Usage for realising LI_HIQR</w:t>
      </w:r>
      <w:bookmarkEnd w:id="60"/>
    </w:p>
    <w:p w14:paraId="3E50D4AF" w14:textId="77777777" w:rsidR="00180AD2" w:rsidRPr="007356F8" w:rsidRDefault="00180AD2" w:rsidP="00180AD2">
      <w:pPr>
        <w:pStyle w:val="Heading4"/>
      </w:pPr>
      <w:bookmarkStart w:id="61" w:name="_Toc74852010"/>
      <w:r>
        <w:t>5.7.2.1</w:t>
      </w:r>
      <w:r>
        <w:tab/>
        <w:t>Request structure</w:t>
      </w:r>
      <w:bookmarkEnd w:id="61"/>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273749">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273749">
            <w:pPr>
              <w:pStyle w:val="TAH"/>
              <w:rPr>
                <w:lang w:val="en-US"/>
              </w:rPr>
            </w:pPr>
            <w:r>
              <w:rPr>
                <w:lang w:val="en-US"/>
              </w:rPr>
              <w:t>M/C/O</w:t>
            </w:r>
          </w:p>
        </w:tc>
      </w:tr>
      <w:tr w:rsidR="00180AD2" w14:paraId="133A063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273749">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273749">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273749">
            <w:pPr>
              <w:pStyle w:val="TAL"/>
              <w:jc w:val="center"/>
              <w:rPr>
                <w:lang w:val="en-US"/>
              </w:rPr>
            </w:pPr>
            <w:r>
              <w:rPr>
                <w:lang w:val="en-US"/>
              </w:rPr>
              <w:t>M</w:t>
            </w:r>
          </w:p>
        </w:tc>
      </w:tr>
      <w:tr w:rsidR="00180AD2" w14:paraId="3415F6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273749">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273749">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273749">
            <w:pPr>
              <w:pStyle w:val="TAL"/>
              <w:jc w:val="center"/>
              <w:rPr>
                <w:lang w:val="en-US"/>
              </w:rPr>
            </w:pPr>
            <w:r>
              <w:rPr>
                <w:lang w:val="en-US"/>
              </w:rPr>
              <w:t>M</w:t>
            </w:r>
          </w:p>
        </w:tc>
      </w:tr>
      <w:tr w:rsidR="00180AD2" w14:paraId="4412728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273749">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273749">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273749">
            <w:pPr>
              <w:pStyle w:val="TAL"/>
              <w:jc w:val="center"/>
              <w:rPr>
                <w:lang w:val="en-US"/>
              </w:rPr>
            </w:pPr>
            <w:r>
              <w:rPr>
                <w:lang w:val="en-US"/>
              </w:rPr>
              <w:t>M</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273749">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273749">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273749">
            <w:pPr>
              <w:pStyle w:val="TAH"/>
              <w:rPr>
                <w:lang w:val="en-US"/>
              </w:rPr>
            </w:pPr>
            <w:r>
              <w:rPr>
                <w:lang w:val="en-US"/>
              </w:rPr>
              <w:t>M/C/O</w:t>
            </w:r>
          </w:p>
        </w:tc>
      </w:tr>
      <w:tr w:rsidR="00180AD2" w14:paraId="6EFA4588"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273749">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25FC1968" w:rsidR="00180AD2" w:rsidRDefault="00180AD2" w:rsidP="00273749">
            <w:pPr>
              <w:pStyle w:val="TAL"/>
              <w:rPr>
                <w:lang w:val="en-US"/>
              </w:rPr>
            </w:pPr>
            <w:r>
              <w:rPr>
                <w:lang w:val="en-US"/>
              </w:rPr>
              <w:t xml:space="preserve">Shall be set to one of the </w:t>
            </w:r>
            <w:r w:rsidR="00A4295F">
              <w:rPr>
                <w:lang w:val="en-US"/>
              </w:rPr>
              <w:t xml:space="preserve">RequestType </w:t>
            </w:r>
            <w:r>
              <w:rPr>
                <w:lang w:val="en-US"/>
              </w:rPr>
              <w:t>values as defined in 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273749">
            <w:pPr>
              <w:pStyle w:val="TAL"/>
              <w:jc w:val="center"/>
              <w:rPr>
                <w:lang w:val="en-US"/>
              </w:rPr>
            </w:pPr>
            <w:r>
              <w:rPr>
                <w:lang w:val="en-US"/>
              </w:rPr>
              <w:t>M</w:t>
            </w:r>
          </w:p>
        </w:tc>
      </w:tr>
      <w:tr w:rsidR="00180AD2" w14:paraId="72ADBC3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273749">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7E1CD4A6" w:rsidR="00180AD2" w:rsidRDefault="00180AD2" w:rsidP="00273749">
            <w:pPr>
              <w:pStyle w:val="TAL"/>
              <w:rPr>
                <w:lang w:val="en-US"/>
              </w:rPr>
            </w:pPr>
            <w:r>
              <w:rPr>
                <w:lang w:val="en-US"/>
              </w:rPr>
              <w:t xml:space="preserve">When the </w:t>
            </w:r>
            <w:r w:rsidR="00A4295F">
              <w:rPr>
                <w:lang w:val="en-US"/>
              </w:rPr>
              <w:t>R</w:t>
            </w:r>
            <w:r>
              <w:rPr>
                <w:lang w:val="en-US"/>
              </w:rPr>
              <w:t>equestValues provides a temporary identity, this field shall be set to the observation time of that temporary identity.</w:t>
            </w:r>
          </w:p>
          <w:p w14:paraId="58802858" w14:textId="77777777" w:rsidR="00C36C12" w:rsidRDefault="00180AD2" w:rsidP="00C36C12">
            <w:pPr>
              <w:pStyle w:val="TAL"/>
              <w:rPr>
                <w:lang w:val="en-US"/>
              </w:rPr>
            </w:pPr>
            <w:r>
              <w:rPr>
                <w:lang w:val="en-US"/>
              </w:rPr>
              <w:t>When the requestValues provides a permanent identity, this is the time at which the LEA requires that the permanent to temporary association is applicable.</w:t>
            </w:r>
          </w:p>
          <w:p w14:paraId="3F429CEF" w14:textId="47989148" w:rsidR="00180AD2" w:rsidRDefault="00C36C12" w:rsidP="00C36C12">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24986489" w:rsidR="00180AD2" w:rsidRDefault="00C36C12" w:rsidP="00273749">
            <w:pPr>
              <w:pStyle w:val="TAL"/>
              <w:jc w:val="center"/>
              <w:rPr>
                <w:lang w:val="en-US"/>
              </w:rPr>
            </w:pPr>
            <w:r>
              <w:rPr>
                <w:lang w:val="en-US"/>
              </w:rPr>
              <w:t>C</w:t>
            </w:r>
          </w:p>
        </w:tc>
      </w:tr>
      <w:tr w:rsidR="00180AD2" w14:paraId="0F911ABD"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273749">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273749">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273749">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lastRenderedPageBreak/>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273749">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273749">
            <w:pPr>
              <w:pStyle w:val="TAH"/>
              <w:rPr>
                <w:lang w:val="en-US"/>
              </w:rPr>
            </w:pPr>
            <w:r>
              <w:rPr>
                <w:lang w:val="en-US"/>
              </w:rPr>
              <w:t>Dictionary Name</w:t>
            </w:r>
          </w:p>
        </w:tc>
      </w:tr>
      <w:tr w:rsidR="00180AD2" w14:paraId="56C5BE71"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273749">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273749">
            <w:pPr>
              <w:pStyle w:val="TAL"/>
              <w:rPr>
                <w:lang w:val="en-US"/>
              </w:rPr>
            </w:pPr>
            <w:r>
              <w:rPr>
                <w:lang w:val="en-US"/>
              </w:rPr>
              <w:t>RequestType</w:t>
            </w:r>
          </w:p>
        </w:tc>
      </w:tr>
      <w:tr w:rsidR="00180AD2" w14:paraId="4332BBBD"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273749">
            <w:pPr>
              <w:pStyle w:val="TAL"/>
              <w:rPr>
                <w:lang w:val="en-US"/>
              </w:rPr>
            </w:pPr>
          </w:p>
        </w:tc>
      </w:tr>
      <w:tr w:rsidR="00180AD2" w14:paraId="51FF497B" w14:textId="77777777" w:rsidTr="00273749">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273749">
            <w:pPr>
              <w:pStyle w:val="TAH"/>
              <w:rPr>
                <w:lang w:val="en-US"/>
              </w:rPr>
            </w:pPr>
            <w:r>
              <w:rPr>
                <w:lang w:val="en-US"/>
              </w:rPr>
              <w:t>Defined DictionaryEntries</w:t>
            </w:r>
          </w:p>
        </w:tc>
      </w:tr>
      <w:tr w:rsidR="00180AD2" w14:paraId="62C9466F"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273749">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273749">
            <w:pPr>
              <w:pStyle w:val="TAH"/>
              <w:rPr>
                <w:lang w:val="en-US"/>
              </w:rPr>
            </w:pPr>
            <w:r>
              <w:rPr>
                <w:lang w:val="en-US"/>
              </w:rPr>
              <w:t>Meaning</w:t>
            </w:r>
          </w:p>
        </w:tc>
      </w:tr>
      <w:tr w:rsidR="00180AD2" w:rsidRPr="00F17E73" w14:paraId="71B41169"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273749">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4CFE8F7B" w:rsidR="00180AD2" w:rsidRDefault="00180AD2" w:rsidP="00273749">
            <w:pPr>
              <w:pStyle w:val="TAL"/>
              <w:rPr>
                <w:lang w:val="en-US"/>
              </w:rPr>
            </w:pPr>
            <w:r>
              <w:rPr>
                <w:lang w:val="en-US"/>
              </w:rPr>
              <w:t>A request for a single Identity</w:t>
            </w:r>
            <w:r w:rsidR="00AE2E78">
              <w:rPr>
                <w:lang w:val="en-US"/>
              </w:rPr>
              <w:t>ResponseDetails</w:t>
            </w:r>
            <w:r>
              <w:rPr>
                <w:lang w:val="en-US"/>
              </w:rPr>
              <w:t xml:space="preserve"> response to the query provided</w:t>
            </w:r>
          </w:p>
        </w:tc>
      </w:tr>
      <w:tr w:rsidR="00180AD2" w:rsidRPr="00F17E73" w14:paraId="5B83A183" w14:textId="77777777" w:rsidTr="00273749">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273749">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7D41F042" w:rsidR="00180AD2" w:rsidRDefault="00180AD2" w:rsidP="00273749">
            <w:pPr>
              <w:pStyle w:val="TAL"/>
              <w:rPr>
                <w:lang w:val="en-US"/>
              </w:rPr>
            </w:pPr>
            <w:r>
              <w:rPr>
                <w:lang w:val="en-US"/>
              </w:rPr>
              <w:t>A request for an ongoing series of Identity</w:t>
            </w:r>
            <w:r w:rsidR="00332F38">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62" w:name="_Toc74852011"/>
      <w:r>
        <w:t>5.7.2.2</w:t>
      </w:r>
      <w:r>
        <w:tab/>
        <w:t>Request parameters</w:t>
      </w:r>
      <w:bookmarkEnd w:id="62"/>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77777777" w:rsidR="00180AD2" w:rsidRDefault="00180AD2" w:rsidP="00180AD2">
      <w:pPr>
        <w:pStyle w:val="B1"/>
      </w:pPr>
      <w:r>
        <w:t>-</w:t>
      </w:r>
      <w:r>
        <w:tab/>
        <w:t>SUCI, given as defined in Table 5.7.2-4 below.</w:t>
      </w:r>
    </w:p>
    <w:p w14:paraId="4A6036D0" w14:textId="036BD2AD" w:rsidR="00180AD2" w:rsidRDefault="00180AD2" w:rsidP="00180AD2">
      <w:pPr>
        <w:pStyle w:val="B1"/>
      </w:pPr>
      <w:r>
        <w:t>-</w:t>
      </w:r>
      <w:r>
        <w:tab/>
        <w:t>5G-S-TMSI, given as defined in Table 5.7.2-4 below</w:t>
      </w:r>
      <w:r w:rsidR="00BB64E0">
        <w:t>.</w:t>
      </w:r>
    </w:p>
    <w:p w14:paraId="6823996F" w14:textId="6E70F0EC" w:rsidR="00180AD2" w:rsidRDefault="00180AD2" w:rsidP="00180AD2">
      <w:pPr>
        <w:pStyle w:val="B1"/>
      </w:pPr>
      <w:r>
        <w:t>-</w:t>
      </w:r>
      <w:r>
        <w:tab/>
        <w:t>5G-GUTI, given as defined in Table 5.7.2-4 below</w:t>
      </w:r>
      <w:r w:rsidR="00BB64E0">
        <w:t>.</w:t>
      </w:r>
    </w:p>
    <w:p w14:paraId="54CCFA56" w14:textId="77777777" w:rsidR="00250D5D" w:rsidRDefault="00250D5D" w:rsidP="00250D5D">
      <w:r>
        <w:t>If the RequestType is "OngoingIdentityAssociation" (see Table 5.7.2-3), SUPI is the only valid identity type in the RequestValues field. If the RequestType is “OngoingIdentityAssociation” and any other identity type is provided, the IQF shall signal the error by setting the LDTaskObject Status to "Invalid" (see TS 103 120 [6] clause 8.3.3).</w:t>
      </w:r>
    </w:p>
    <w:p w14:paraId="38C2294A" w14:textId="77777777" w:rsidR="00180AD2" w:rsidRDefault="00180AD2" w:rsidP="00180AD2">
      <w:r>
        <w:t>If a temporary identity is provided, the following shall also be present as RequestValues:</w:t>
      </w:r>
    </w:p>
    <w:p w14:paraId="0BB6E04A" w14:textId="77777777" w:rsidR="00180AD2" w:rsidRDefault="00180AD2" w:rsidP="00180AD2">
      <w:pPr>
        <w:pStyle w:val="B1"/>
      </w:pPr>
      <w:r>
        <w:t>-</w:t>
      </w:r>
      <w:r>
        <w:tab/>
        <w:t>CellIdentity, given as defined in Table 5.7.2-4 below.</w:t>
      </w:r>
    </w:p>
    <w:p w14:paraId="01C739A6" w14:textId="77777777" w:rsidR="00180AD2" w:rsidRDefault="00180AD2" w:rsidP="00180AD2">
      <w:pPr>
        <w:pStyle w:val="B1"/>
      </w:pPr>
      <w:r>
        <w:t>-</w:t>
      </w:r>
      <w:r>
        <w:tab/>
        <w:t>TrackingAreaIdentity, given as defined in 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273749">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273749">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273749">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273749">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273749">
            <w:pPr>
              <w:pStyle w:val="TAH"/>
              <w:keepNext w:val="0"/>
              <w:rPr>
                <w:rFonts w:cs="Arial"/>
                <w:lang w:val="en-US"/>
              </w:rPr>
            </w:pPr>
            <w:r>
              <w:rPr>
                <w:rFonts w:cs="Arial"/>
                <w:lang w:val="en-US"/>
              </w:rPr>
              <w:t>Format</w:t>
            </w:r>
          </w:p>
        </w:tc>
      </w:tr>
      <w:tr w:rsidR="00180AD2" w14:paraId="5931EB82"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273749">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273749">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273749">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273749">
            <w:pPr>
              <w:pStyle w:val="TAL"/>
              <w:keepNext w:val="0"/>
              <w:rPr>
                <w:lang w:val="en-US"/>
              </w:rPr>
            </w:pPr>
            <w:r>
              <w:rPr>
                <w:lang w:val="en-US"/>
              </w:rPr>
              <w:t>5GSTMSI</w:t>
            </w:r>
          </w:p>
          <w:p w14:paraId="2254C353" w14:textId="77777777" w:rsidR="00180AD2" w:rsidRPr="006A233F" w:rsidRDefault="00180AD2" w:rsidP="00273749">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273749">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273749">
            <w:pPr>
              <w:pStyle w:val="TAL"/>
              <w:keepNext w:val="0"/>
              <w:rPr>
                <w:lang w:val="en-US"/>
              </w:rPr>
            </w:pPr>
          </w:p>
          <w:p w14:paraId="600F1BF0" w14:textId="6E905013" w:rsidR="00BB64E0" w:rsidRDefault="00BB64E0" w:rsidP="00273749">
            <w:pPr>
              <w:pStyle w:val="TAL"/>
              <w:keepNext w:val="0"/>
            </w:pPr>
            <w:r>
              <w:t>-</w:t>
            </w:r>
            <w:r>
              <w:tab/>
            </w:r>
            <w:r w:rsidR="006C5CE6">
              <w:rPr>
                <w:lang w:val="en-US"/>
              </w:rPr>
              <w:t>The string "5gstmsi".</w:t>
            </w:r>
          </w:p>
          <w:p w14:paraId="31F20326" w14:textId="0683C9B3" w:rsidR="00440758" w:rsidRDefault="00440758" w:rsidP="00273749">
            <w:pPr>
              <w:pStyle w:val="TAL"/>
              <w:keepNext w:val="0"/>
            </w:pPr>
            <w:r>
              <w:t>-</w:t>
            </w:r>
            <w:r>
              <w:tab/>
            </w:r>
            <w:r w:rsidR="006C5CE6">
              <w:rPr>
                <w:lang w:val="en-US"/>
              </w:rPr>
              <w:t>The AMF Set ID given as three hexadecimal digits (10 bits).</w:t>
            </w:r>
          </w:p>
          <w:p w14:paraId="7A417A8B" w14:textId="09C9A2F0" w:rsidR="00440758" w:rsidRDefault="00440758" w:rsidP="00273749">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273749">
            <w:pPr>
              <w:pStyle w:val="TAL"/>
              <w:keepNext w:val="0"/>
              <w:rPr>
                <w:rFonts w:cs="Arial"/>
                <w:lang w:val="en-US"/>
              </w:rPr>
            </w:pPr>
            <w:r>
              <w:rPr>
                <w:rFonts w:cs="Arial"/>
                <w:lang w:val="en-US"/>
              </w:rPr>
              <w:t>Matches regular expression:</w:t>
            </w:r>
          </w:p>
          <w:p w14:paraId="0199425A" w14:textId="77777777" w:rsidR="00180AD2" w:rsidRDefault="00180AD2" w:rsidP="00273749">
            <w:pPr>
              <w:pStyle w:val="TAL"/>
              <w:keepNext w:val="0"/>
              <w:rPr>
                <w:rFonts w:cs="Arial"/>
                <w:lang w:val="en-US"/>
              </w:rPr>
            </w:pPr>
          </w:p>
          <w:p w14:paraId="6F933149" w14:textId="3D25B770" w:rsidR="00180AD2" w:rsidRPr="00BA5B23" w:rsidRDefault="00180AD2" w:rsidP="00273749">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273749">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273749">
            <w:pPr>
              <w:pStyle w:val="TAL"/>
              <w:keepNext w:val="0"/>
              <w:rPr>
                <w:lang w:val="en-US"/>
              </w:rPr>
            </w:pPr>
            <w:r>
              <w:rPr>
                <w:lang w:val="en-US"/>
              </w:rPr>
              <w:t>As defined in TS 23.003 [19] clause 2.10. Given as a hyphen separated concatenation of:</w:t>
            </w:r>
          </w:p>
          <w:p w14:paraId="46A925C2" w14:textId="77777777" w:rsidR="006C5CE6" w:rsidRDefault="006C5CE6" w:rsidP="00273749">
            <w:pPr>
              <w:pStyle w:val="TAL"/>
              <w:keepNext w:val="0"/>
              <w:rPr>
                <w:lang w:val="en-US"/>
              </w:rPr>
            </w:pPr>
          </w:p>
          <w:p w14:paraId="06D4FFE1" w14:textId="2B0A7253" w:rsidR="006C5CE6" w:rsidRDefault="006C5CE6" w:rsidP="00273749">
            <w:pPr>
              <w:pStyle w:val="TAL"/>
              <w:keepNext w:val="0"/>
            </w:pPr>
            <w:r>
              <w:lastRenderedPageBreak/>
              <w:t>-</w:t>
            </w:r>
            <w:r>
              <w:tab/>
            </w:r>
            <w:r>
              <w:rPr>
                <w:lang w:val="en-US"/>
              </w:rPr>
              <w:t>The string "5gguti".</w:t>
            </w:r>
          </w:p>
          <w:p w14:paraId="5CE81D2B" w14:textId="7832AE7B" w:rsidR="00180AD2" w:rsidRDefault="006C5CE6" w:rsidP="00273749">
            <w:pPr>
              <w:pStyle w:val="TAL"/>
              <w:keepNext w:val="0"/>
            </w:pPr>
            <w:r>
              <w:t>-</w:t>
            </w:r>
            <w:r>
              <w:tab/>
            </w:r>
            <w:r>
              <w:rPr>
                <w:lang w:val="en-US"/>
              </w:rPr>
              <w:t>MCC given as a three decimal digits.</w:t>
            </w:r>
          </w:p>
          <w:p w14:paraId="03C30120" w14:textId="2B060682" w:rsidR="006C5CE6" w:rsidRDefault="006C5CE6" w:rsidP="00273749">
            <w:pPr>
              <w:pStyle w:val="TAL"/>
              <w:keepNext w:val="0"/>
            </w:pPr>
            <w:r>
              <w:t>-</w:t>
            </w:r>
            <w:r>
              <w:tab/>
            </w:r>
            <w:r>
              <w:rPr>
                <w:lang w:val="en-US"/>
              </w:rPr>
              <w:t>MNC given as a two or three digit decimal digits</w:t>
            </w:r>
          </w:p>
          <w:p w14:paraId="71856115" w14:textId="5DF3F306" w:rsidR="006C5CE6" w:rsidRDefault="006C5CE6" w:rsidP="00273749">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273749">
            <w:pPr>
              <w:pStyle w:val="TAL"/>
              <w:keepNext w:val="0"/>
              <w:rPr>
                <w:rFonts w:cs="Arial"/>
                <w:lang w:val="en-US"/>
              </w:rPr>
            </w:pPr>
            <w:r>
              <w:rPr>
                <w:rFonts w:cs="Arial"/>
                <w:lang w:val="en-US"/>
              </w:rPr>
              <w:lastRenderedPageBreak/>
              <w:t>Matches regular expression:</w:t>
            </w:r>
          </w:p>
          <w:p w14:paraId="0A5CAE81" w14:textId="77777777" w:rsidR="00180AD2" w:rsidRDefault="00180AD2" w:rsidP="00273749">
            <w:pPr>
              <w:pStyle w:val="TAL"/>
              <w:keepNext w:val="0"/>
              <w:rPr>
                <w:rFonts w:cs="Arial"/>
                <w:lang w:val="en-US"/>
              </w:rPr>
            </w:pPr>
          </w:p>
          <w:p w14:paraId="209F36B3" w14:textId="19EEBA53" w:rsidR="00180AD2" w:rsidRPr="00BA5B23" w:rsidRDefault="00180AD2" w:rsidP="00273749">
            <w:pPr>
              <w:pStyle w:val="TAL"/>
              <w:keepNext w:val="0"/>
              <w:rPr>
                <w:rFonts w:cs="Arial"/>
                <w:szCs w:val="18"/>
                <w:lang w:val="en-US"/>
              </w:rPr>
            </w:pPr>
            <w:r w:rsidRPr="005F5C06">
              <w:rPr>
                <w:rFonts w:cs="Arial"/>
                <w:color w:val="201F1E"/>
                <w:szCs w:val="18"/>
                <w:lang w:val="de-DE"/>
              </w:rPr>
              <w:lastRenderedPageBreak/>
              <w:t>^(5gguti-([0-9]{3})-([0-9]{2,3})-([0-9A-Fa-f]{2})-([0-3][0-9A-Fa-f]{2})-([0-3][0-9A-Fa-f])-([0-9A-Fa-f]{8}))$</w:t>
            </w:r>
          </w:p>
        </w:tc>
      </w:tr>
      <w:tr w:rsidR="00180AD2" w14:paraId="6AF53EFC"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273749">
            <w:pPr>
              <w:pStyle w:val="TAL"/>
              <w:keepNext w:val="0"/>
              <w:rPr>
                <w:lang w:val="en-US"/>
              </w:rPr>
            </w:pPr>
            <w:r>
              <w:rPr>
                <w:lang w:val="en-US"/>
              </w:rPr>
              <w:lastRenderedPageBreak/>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273749">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273749">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273749">
            <w:pPr>
              <w:pStyle w:val="TAL"/>
              <w:keepNext w:val="0"/>
              <w:rPr>
                <w:rFonts w:cs="Arial"/>
                <w:lang w:val="en-US"/>
              </w:rPr>
            </w:pPr>
            <w:r>
              <w:rPr>
                <w:rFonts w:cs="Arial"/>
                <w:lang w:val="en-US"/>
              </w:rPr>
              <w:t>TS 29.571 [17] clause 5.4.2</w:t>
            </w:r>
          </w:p>
        </w:tc>
      </w:tr>
      <w:tr w:rsidR="00180AD2" w14:paraId="1D0894F9" w14:textId="77777777" w:rsidTr="00273749">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273749">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273749">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273749">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273749">
            <w:pPr>
              <w:pStyle w:val="TAL"/>
              <w:keepNext w:val="0"/>
              <w:rPr>
                <w:rFonts w:cs="Arial"/>
                <w:lang w:val="en-US"/>
              </w:rPr>
            </w:pPr>
            <w:r>
              <w:rPr>
                <w:rFonts w:cs="Arial"/>
                <w:lang w:val="en-US"/>
              </w:rPr>
              <w:t>TS 29.571 [17] clause 5.4.2</w:t>
            </w:r>
          </w:p>
        </w:tc>
      </w:tr>
    </w:tbl>
    <w:p w14:paraId="7640E852" w14:textId="77777777" w:rsidR="00180AD2" w:rsidRDefault="00180AD2" w:rsidP="00180AD2"/>
    <w:p w14:paraId="331D864E" w14:textId="77777777" w:rsidR="00180AD2" w:rsidRPr="007356F8" w:rsidRDefault="00180AD2" w:rsidP="00180AD2">
      <w:pPr>
        <w:pStyle w:val="Heading4"/>
      </w:pPr>
      <w:bookmarkStart w:id="63" w:name="_Toc74852012"/>
      <w:r>
        <w:t>5.7.2.3</w:t>
      </w:r>
      <w:r>
        <w:tab/>
        <w:t>Response structure</w:t>
      </w:r>
      <w:bookmarkEnd w:id="63"/>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29C16DCD" w14:textId="73BC5FCC" w:rsidR="00664A97" w:rsidRDefault="00664A97" w:rsidP="00664A97">
      <w:r>
        <w:t>LI_HIQR responses and updates are represented as XML following the IdentityResponseDetails type definition (see Annex E)</w:t>
      </w:r>
      <w:r w:rsidR="002D64E4">
        <w:t>.</w:t>
      </w:r>
    </w:p>
    <w:p w14:paraId="7C9E0BFD" w14:textId="77777777" w:rsidR="00664A97" w:rsidRDefault="00664A97" w:rsidP="00664A97">
      <w:r>
        <w:t>Responses and updates are delivered within a DELIVER request (see ETSI TS 103 120 [6] clause 6.4.10) containing a DELIVERY object (see ETSI TS 103 120 [6] clause 10).</w:t>
      </w:r>
    </w:p>
    <w:p w14:paraId="563EE3CB" w14:textId="39D0EDB6" w:rsidR="00664A97" w:rsidRDefault="00664A97" w:rsidP="00664A97">
      <w:r>
        <w:t>IdentityResponseDetails contain IdentityAssociation records. The fields of each IdentityAssociationRecord shall be set as follows.</w:t>
      </w:r>
    </w:p>
    <w:p w14:paraId="493EC3C7" w14:textId="77777777" w:rsidR="00180AD2" w:rsidRDefault="00180AD2" w:rsidP="00180AD2">
      <w:pPr>
        <w:pStyle w:val="TH"/>
      </w:pPr>
      <w:r>
        <w:t>Table 5.7.2-5: IdentityAssociationRecord</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514"/>
        <w:gridCol w:w="851"/>
      </w:tblGrid>
      <w:tr w:rsidR="00180AD2" w14:paraId="03346100"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07E996FE" w14:textId="77777777" w:rsidR="00180AD2" w:rsidRDefault="00180AD2" w:rsidP="00273749">
            <w:pPr>
              <w:pStyle w:val="TAH"/>
              <w:rPr>
                <w:lang w:val="en-US"/>
              </w:rPr>
            </w:pPr>
            <w:r>
              <w:rPr>
                <w:lang w:val="en-US"/>
              </w:rPr>
              <w:t>Field</w:t>
            </w:r>
          </w:p>
        </w:tc>
        <w:tc>
          <w:tcPr>
            <w:tcW w:w="6514" w:type="dxa"/>
            <w:tcBorders>
              <w:top w:val="single" w:sz="4" w:space="0" w:color="auto"/>
              <w:left w:val="single" w:sz="4" w:space="0" w:color="auto"/>
              <w:bottom w:val="single" w:sz="4" w:space="0" w:color="auto"/>
              <w:right w:val="single" w:sz="4" w:space="0" w:color="auto"/>
            </w:tcBorders>
            <w:shd w:val="clear" w:color="auto" w:fill="D9D9D9"/>
            <w:hideMark/>
          </w:tcPr>
          <w:p w14:paraId="27523EC1" w14:textId="77777777" w:rsidR="00180AD2" w:rsidRDefault="00180AD2" w:rsidP="00273749">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93E3999" w14:textId="77777777" w:rsidR="00180AD2" w:rsidRDefault="00180AD2" w:rsidP="00273749">
            <w:pPr>
              <w:pStyle w:val="TAH"/>
              <w:rPr>
                <w:lang w:val="en-US"/>
              </w:rPr>
            </w:pPr>
            <w:r>
              <w:rPr>
                <w:lang w:val="en-US"/>
              </w:rPr>
              <w:t>M/C/O</w:t>
            </w:r>
          </w:p>
        </w:tc>
      </w:tr>
      <w:tr w:rsidR="00180AD2" w14:paraId="493B8A1A"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0B79FC3E" w14:textId="77777777" w:rsidR="00180AD2" w:rsidRDefault="00180AD2" w:rsidP="00273749">
            <w:pPr>
              <w:pStyle w:val="TAL"/>
              <w:rPr>
                <w:lang w:val="en-US"/>
              </w:rPr>
            </w:pPr>
            <w:r>
              <w:rPr>
                <w:lang w:val="en-US"/>
              </w:rPr>
              <w:t>SUPI</w:t>
            </w:r>
          </w:p>
        </w:tc>
        <w:tc>
          <w:tcPr>
            <w:tcW w:w="6514" w:type="dxa"/>
            <w:tcBorders>
              <w:top w:val="single" w:sz="4" w:space="0" w:color="auto"/>
              <w:left w:val="single" w:sz="4" w:space="0" w:color="auto"/>
              <w:bottom w:val="single" w:sz="4" w:space="0" w:color="auto"/>
              <w:right w:val="single" w:sz="4" w:space="0" w:color="auto"/>
            </w:tcBorders>
            <w:hideMark/>
          </w:tcPr>
          <w:p w14:paraId="61CE95B0" w14:textId="77777777" w:rsidR="00180AD2" w:rsidRDefault="00180AD2" w:rsidP="00273749">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tcPr>
          <w:p w14:paraId="4D51767D" w14:textId="77777777" w:rsidR="00180AD2" w:rsidRDefault="00180AD2" w:rsidP="00273749">
            <w:pPr>
              <w:pStyle w:val="TAL"/>
              <w:jc w:val="center"/>
              <w:rPr>
                <w:lang w:val="en-US"/>
              </w:rPr>
            </w:pPr>
            <w:r>
              <w:rPr>
                <w:lang w:val="en-US"/>
              </w:rPr>
              <w:t>M</w:t>
            </w:r>
          </w:p>
        </w:tc>
      </w:tr>
      <w:tr w:rsidR="00180AD2" w14:paraId="42DCBD7E"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0C2DE87B" w14:textId="77777777" w:rsidR="00180AD2" w:rsidRDefault="00180AD2" w:rsidP="00273749">
            <w:pPr>
              <w:pStyle w:val="TAL"/>
              <w:rPr>
                <w:lang w:val="en-US"/>
              </w:rPr>
            </w:pPr>
            <w:r>
              <w:rPr>
                <w:lang w:val="en-US"/>
              </w:rPr>
              <w:t>SUCI</w:t>
            </w:r>
          </w:p>
        </w:tc>
        <w:tc>
          <w:tcPr>
            <w:tcW w:w="6514" w:type="dxa"/>
            <w:tcBorders>
              <w:top w:val="single" w:sz="4" w:space="0" w:color="auto"/>
              <w:left w:val="single" w:sz="4" w:space="0" w:color="auto"/>
              <w:bottom w:val="single" w:sz="4" w:space="0" w:color="auto"/>
              <w:right w:val="single" w:sz="4" w:space="0" w:color="auto"/>
            </w:tcBorders>
          </w:tcPr>
          <w:p w14:paraId="583C72C6" w14:textId="77777777" w:rsidR="00180AD2" w:rsidRDefault="00180AD2" w:rsidP="00273749">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tcPr>
          <w:p w14:paraId="220C09B2" w14:textId="77777777" w:rsidR="00180AD2" w:rsidRDefault="00180AD2" w:rsidP="00273749">
            <w:pPr>
              <w:pStyle w:val="TAL"/>
              <w:jc w:val="center"/>
              <w:rPr>
                <w:lang w:val="en-US"/>
              </w:rPr>
            </w:pPr>
            <w:r>
              <w:rPr>
                <w:lang w:val="en-US"/>
              </w:rPr>
              <w:t>C</w:t>
            </w:r>
          </w:p>
        </w:tc>
      </w:tr>
      <w:tr w:rsidR="00180AD2" w14:paraId="7D9A0802"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295E5DB9" w14:textId="77777777" w:rsidR="00180AD2" w:rsidRDefault="00180AD2" w:rsidP="00273749">
            <w:pPr>
              <w:pStyle w:val="TAL"/>
              <w:rPr>
                <w:lang w:val="en-US"/>
              </w:rPr>
            </w:pPr>
            <w:r>
              <w:rPr>
                <w:lang w:val="en-US"/>
              </w:rPr>
              <w:t>5G-GUTI</w:t>
            </w:r>
          </w:p>
        </w:tc>
        <w:tc>
          <w:tcPr>
            <w:tcW w:w="6514" w:type="dxa"/>
            <w:tcBorders>
              <w:top w:val="single" w:sz="4" w:space="0" w:color="auto"/>
              <w:left w:val="single" w:sz="4" w:space="0" w:color="auto"/>
              <w:bottom w:val="single" w:sz="4" w:space="0" w:color="auto"/>
              <w:right w:val="single" w:sz="4" w:space="0" w:color="auto"/>
            </w:tcBorders>
            <w:hideMark/>
          </w:tcPr>
          <w:p w14:paraId="243E389B" w14:textId="0112A759" w:rsidR="00180AD2" w:rsidRDefault="00180AD2" w:rsidP="00273749">
            <w:pPr>
              <w:pStyle w:val="TAL"/>
              <w:rPr>
                <w:lang w:val="en-US"/>
              </w:rPr>
            </w:pPr>
            <w:r>
              <w:rPr>
                <w:lang w:val="en-US"/>
              </w:rPr>
              <w:t>5G GUTI associated with the provided identity</w:t>
            </w:r>
            <w:r w:rsidR="00836D37">
              <w:rPr>
                <w:lang w:val="en-US"/>
              </w:rPr>
              <w:t>,</w:t>
            </w:r>
            <w:r w:rsidR="00836D37">
              <w:t xml:space="preserve"> provided in the form given in the request (see Table 5.7.2-4)</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20E6735" w14:textId="77777777" w:rsidR="00180AD2" w:rsidRDefault="00180AD2" w:rsidP="00273749">
            <w:pPr>
              <w:pStyle w:val="TAL"/>
              <w:jc w:val="center"/>
              <w:rPr>
                <w:lang w:val="en-US"/>
              </w:rPr>
            </w:pPr>
            <w:r>
              <w:rPr>
                <w:lang w:val="en-US"/>
              </w:rPr>
              <w:t>M</w:t>
            </w:r>
          </w:p>
        </w:tc>
      </w:tr>
      <w:tr w:rsidR="00180AD2" w14:paraId="1809B8CC"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193237EE" w14:textId="77777777" w:rsidR="00180AD2" w:rsidRDefault="00180AD2" w:rsidP="00273749">
            <w:pPr>
              <w:pStyle w:val="TAL"/>
              <w:rPr>
                <w:lang w:val="en-US"/>
              </w:rPr>
            </w:pPr>
            <w:r>
              <w:rPr>
                <w:lang w:val="en-US"/>
              </w:rPr>
              <w:t>PEI</w:t>
            </w:r>
          </w:p>
        </w:tc>
        <w:tc>
          <w:tcPr>
            <w:tcW w:w="6514" w:type="dxa"/>
            <w:tcBorders>
              <w:top w:val="single" w:sz="4" w:space="0" w:color="auto"/>
              <w:left w:val="single" w:sz="4" w:space="0" w:color="auto"/>
              <w:bottom w:val="single" w:sz="4" w:space="0" w:color="auto"/>
              <w:right w:val="single" w:sz="4" w:space="0" w:color="auto"/>
            </w:tcBorders>
          </w:tcPr>
          <w:p w14:paraId="369871F7" w14:textId="77777777" w:rsidR="00180AD2" w:rsidRPr="00284586" w:rsidRDefault="00180AD2" w:rsidP="00273749">
            <w:pPr>
              <w:pStyle w:val="TAL"/>
            </w:pPr>
            <w:r>
              <w:t>PEI associated with the provided identity during the association period, if known</w:t>
            </w:r>
          </w:p>
        </w:tc>
        <w:tc>
          <w:tcPr>
            <w:tcW w:w="851" w:type="dxa"/>
            <w:tcBorders>
              <w:top w:val="single" w:sz="4" w:space="0" w:color="auto"/>
              <w:left w:val="single" w:sz="4" w:space="0" w:color="auto"/>
              <w:bottom w:val="single" w:sz="4" w:space="0" w:color="auto"/>
              <w:right w:val="single" w:sz="4" w:space="0" w:color="auto"/>
            </w:tcBorders>
          </w:tcPr>
          <w:p w14:paraId="1158D5AB" w14:textId="77777777" w:rsidR="00180AD2" w:rsidRDefault="00180AD2" w:rsidP="00273749">
            <w:pPr>
              <w:pStyle w:val="TAL"/>
              <w:jc w:val="center"/>
            </w:pPr>
            <w:r>
              <w:t>C</w:t>
            </w:r>
          </w:p>
        </w:tc>
      </w:tr>
      <w:tr w:rsidR="00180AD2" w14:paraId="52B96B45"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hideMark/>
          </w:tcPr>
          <w:p w14:paraId="48031C03" w14:textId="77777777" w:rsidR="00180AD2" w:rsidRDefault="00180AD2" w:rsidP="00273749">
            <w:pPr>
              <w:pStyle w:val="TAL"/>
              <w:rPr>
                <w:lang w:val="en-US"/>
              </w:rPr>
            </w:pPr>
            <w:r>
              <w:rPr>
                <w:lang w:val="en-US"/>
              </w:rPr>
              <w:t>AssociationStartTime</w:t>
            </w:r>
          </w:p>
        </w:tc>
        <w:tc>
          <w:tcPr>
            <w:tcW w:w="6514" w:type="dxa"/>
            <w:tcBorders>
              <w:top w:val="single" w:sz="4" w:space="0" w:color="auto"/>
              <w:left w:val="single" w:sz="4" w:space="0" w:color="auto"/>
              <w:bottom w:val="single" w:sz="4" w:space="0" w:color="auto"/>
              <w:right w:val="single" w:sz="4" w:space="0" w:color="auto"/>
            </w:tcBorders>
            <w:hideMark/>
          </w:tcPr>
          <w:p w14:paraId="3A5677E1" w14:textId="23E2B4C8" w:rsidR="00180AD2" w:rsidRDefault="00180AD2" w:rsidP="00273749">
            <w:pPr>
              <w:pStyle w:val="TAL"/>
              <w:rPr>
                <w:lang w:val="en-US"/>
              </w:rPr>
            </w:pPr>
            <w:r>
              <w:rPr>
                <w:lang w:val="en-US"/>
              </w:rPr>
              <w:t>The time that the association between the SUPI and the temporary identity became valid. (See NOTE).</w:t>
            </w:r>
          </w:p>
        </w:tc>
        <w:tc>
          <w:tcPr>
            <w:tcW w:w="851" w:type="dxa"/>
            <w:tcBorders>
              <w:top w:val="single" w:sz="4" w:space="0" w:color="auto"/>
              <w:left w:val="single" w:sz="4" w:space="0" w:color="auto"/>
              <w:bottom w:val="single" w:sz="4" w:space="0" w:color="auto"/>
              <w:right w:val="single" w:sz="4" w:space="0" w:color="auto"/>
            </w:tcBorders>
          </w:tcPr>
          <w:p w14:paraId="2241D5F2" w14:textId="77777777" w:rsidR="00180AD2" w:rsidRDefault="00180AD2" w:rsidP="00273749">
            <w:pPr>
              <w:pStyle w:val="TAL"/>
              <w:jc w:val="center"/>
              <w:rPr>
                <w:lang w:val="en-US"/>
              </w:rPr>
            </w:pPr>
            <w:r>
              <w:rPr>
                <w:lang w:val="en-US"/>
              </w:rPr>
              <w:t>M</w:t>
            </w:r>
          </w:p>
        </w:tc>
      </w:tr>
      <w:tr w:rsidR="00180AD2" w14:paraId="6109B55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2E552569" w14:textId="77777777" w:rsidR="00180AD2" w:rsidRDefault="00180AD2" w:rsidP="00273749">
            <w:pPr>
              <w:pStyle w:val="TAL"/>
              <w:rPr>
                <w:lang w:val="en-US"/>
              </w:rPr>
            </w:pPr>
            <w:r>
              <w:rPr>
                <w:lang w:val="en-US"/>
              </w:rPr>
              <w:t>AssociationEndTime</w:t>
            </w:r>
          </w:p>
        </w:tc>
        <w:tc>
          <w:tcPr>
            <w:tcW w:w="6514" w:type="dxa"/>
            <w:tcBorders>
              <w:top w:val="single" w:sz="4" w:space="0" w:color="auto"/>
              <w:left w:val="single" w:sz="4" w:space="0" w:color="auto"/>
              <w:bottom w:val="single" w:sz="4" w:space="0" w:color="auto"/>
              <w:right w:val="single" w:sz="4" w:space="0" w:color="auto"/>
            </w:tcBorders>
          </w:tcPr>
          <w:p w14:paraId="138903D7" w14:textId="22DD8B17" w:rsidR="00180AD2" w:rsidRDefault="00180AD2" w:rsidP="00273749">
            <w:pPr>
              <w:pStyle w:val="TAL"/>
              <w:rPr>
                <w:lang w:val="en-US"/>
              </w:rPr>
            </w:pPr>
            <w:r>
              <w:rPr>
                <w:lang w:val="en-US"/>
              </w:rPr>
              <w:t>The time that the association between the SUPI and the temporary identity ceased to be valid. Shall be omitted if the association is still valid</w:t>
            </w:r>
            <w:r w:rsidR="00F7484B">
              <w:rPr>
                <w:lang w:val="en-US"/>
              </w:rPr>
              <w:t xml:space="preserve"> (s</w:t>
            </w:r>
            <w:r>
              <w:rPr>
                <w:lang w:val="en-US"/>
              </w:rPr>
              <w:t>ee NOTE).</w:t>
            </w:r>
          </w:p>
        </w:tc>
        <w:tc>
          <w:tcPr>
            <w:tcW w:w="851" w:type="dxa"/>
            <w:tcBorders>
              <w:top w:val="single" w:sz="4" w:space="0" w:color="auto"/>
              <w:left w:val="single" w:sz="4" w:space="0" w:color="auto"/>
              <w:bottom w:val="single" w:sz="4" w:space="0" w:color="auto"/>
              <w:right w:val="single" w:sz="4" w:space="0" w:color="auto"/>
            </w:tcBorders>
          </w:tcPr>
          <w:p w14:paraId="0A6508A7" w14:textId="77777777" w:rsidR="00180AD2" w:rsidRDefault="00180AD2" w:rsidP="00273749">
            <w:pPr>
              <w:pStyle w:val="TAL"/>
              <w:jc w:val="center"/>
              <w:rPr>
                <w:lang w:val="en-US"/>
              </w:rPr>
            </w:pPr>
            <w:r>
              <w:rPr>
                <w:lang w:val="en-US"/>
              </w:rPr>
              <w:t>C</w:t>
            </w:r>
          </w:p>
        </w:tc>
      </w:tr>
      <w:tr w:rsidR="00B21C87" w14:paraId="0E6FC0F3" w14:textId="77777777" w:rsidTr="00273749">
        <w:trPr>
          <w:jc w:val="center"/>
        </w:trPr>
        <w:tc>
          <w:tcPr>
            <w:tcW w:w="1986" w:type="dxa"/>
            <w:tcBorders>
              <w:top w:val="single" w:sz="4" w:space="0" w:color="auto"/>
              <w:left w:val="single" w:sz="4" w:space="0" w:color="auto"/>
              <w:bottom w:val="single" w:sz="4" w:space="0" w:color="auto"/>
              <w:right w:val="single" w:sz="4" w:space="0" w:color="auto"/>
            </w:tcBorders>
          </w:tcPr>
          <w:p w14:paraId="5BCBD2F7" w14:textId="1790BCB6" w:rsidR="00B21C87" w:rsidRDefault="00B21C87" w:rsidP="00B21C87">
            <w:pPr>
              <w:pStyle w:val="TAL"/>
              <w:rPr>
                <w:lang w:val="en-US"/>
              </w:rPr>
            </w:pPr>
            <w:r>
              <w:rPr>
                <w:lang w:val="en-US"/>
              </w:rPr>
              <w:t>FiveGSTAIList</w:t>
            </w:r>
          </w:p>
        </w:tc>
        <w:tc>
          <w:tcPr>
            <w:tcW w:w="6514" w:type="dxa"/>
            <w:tcBorders>
              <w:top w:val="single" w:sz="4" w:space="0" w:color="auto"/>
              <w:left w:val="single" w:sz="4" w:space="0" w:color="auto"/>
              <w:bottom w:val="single" w:sz="4" w:space="0" w:color="auto"/>
              <w:right w:val="single" w:sz="4" w:space="0" w:color="auto"/>
            </w:tcBorders>
          </w:tcPr>
          <w:p w14:paraId="35692745" w14:textId="16B5A5C1" w:rsidR="00B21C87" w:rsidRDefault="00B21C87" w:rsidP="00B21C87">
            <w:pPr>
              <w:pStyle w:val="TAL"/>
              <w:rPr>
                <w:lang w:val="en-US"/>
              </w:rPr>
            </w:pPr>
            <w:r w:rsidRPr="00E4046A">
              <w:t xml:space="preserve">List of tracking areas associated with the registration area within which the UE </w:t>
            </w:r>
            <w:r>
              <w:t>was or is</w:t>
            </w:r>
            <w:r w:rsidRPr="00E4046A">
              <w:t xml:space="preserve"> 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1E145E3B" w14:textId="0B307A4D" w:rsidR="00B21C87" w:rsidRDefault="00B21C87" w:rsidP="00B21C87">
            <w:pPr>
              <w:pStyle w:val="TAL"/>
              <w:jc w:val="center"/>
              <w:rPr>
                <w:lang w:val="en-US"/>
              </w:rPr>
            </w:pPr>
            <w:r>
              <w:rPr>
                <w:lang w:val="en-US"/>
              </w:rPr>
              <w:t>C</w:t>
            </w:r>
          </w:p>
        </w:tc>
      </w:tr>
      <w:tr w:rsidR="00B21C87" w14:paraId="1C1F10F0" w14:textId="77777777" w:rsidTr="00273749">
        <w:trPr>
          <w:jc w:val="center"/>
        </w:trPr>
        <w:tc>
          <w:tcPr>
            <w:tcW w:w="9351" w:type="dxa"/>
            <w:gridSpan w:val="3"/>
            <w:tcBorders>
              <w:top w:val="single" w:sz="4" w:space="0" w:color="auto"/>
              <w:left w:val="single" w:sz="4" w:space="0" w:color="auto"/>
              <w:bottom w:val="single" w:sz="4" w:space="0" w:color="auto"/>
              <w:right w:val="single" w:sz="4" w:space="0" w:color="auto"/>
            </w:tcBorders>
          </w:tcPr>
          <w:p w14:paraId="4C7E1601" w14:textId="7BB66942" w:rsidR="00B21C87" w:rsidRPr="00CC236D" w:rsidRDefault="00B21C87" w:rsidP="00B21C87">
            <w:pPr>
              <w:pStyle w:val="NO"/>
            </w:pPr>
            <w:r w:rsidRPr="00B34E31">
              <w:t>N</w:t>
            </w:r>
            <w:r>
              <w:t>OTE</w:t>
            </w:r>
            <w:r w:rsidRPr="00B34E31">
              <w:t>:</w:t>
            </w:r>
            <w:r>
              <w:tab/>
            </w:r>
            <w:r w:rsidR="00A94D6B" w:rsidRPr="00DB579A">
              <w:t>The AssociationStartTime and AssociationEndTime represent the lifespan of the SUPI to 5G-GUTI association. When a SUCI is present, the AssociationStartTime also represents the time of the SUCI</w:t>
            </w:r>
            <w:r w:rsidR="00A94D6B">
              <w:t>'</w:t>
            </w:r>
            <w:r w:rsidR="00A94D6B" w:rsidRPr="00DB579A">
              <w:t>s validity</w:t>
            </w:r>
            <w:r>
              <w:t>.</w:t>
            </w:r>
          </w:p>
        </w:tc>
      </w:tr>
    </w:tbl>
    <w:p w14:paraId="6ED9823A" w14:textId="77777777" w:rsidR="00180AD2" w:rsidRDefault="00180AD2" w:rsidP="00180AD2"/>
    <w:p w14:paraId="77C290B7" w14:textId="77777777" w:rsidR="00056879" w:rsidRDefault="00056879" w:rsidP="00056879">
      <w:r>
        <w:t>If no association is found which matches the criteria provided in the LI_XQR request, then the LI_XQR response contains zero IdentityAssocationRecords. Similarly, the LI_HIQR response contains zero IdentityAssociationRecords.</w:t>
      </w:r>
    </w:p>
    <w:p w14:paraId="7E36C5BF" w14:textId="77777777" w:rsidR="00056879" w:rsidRDefault="00056879" w:rsidP="00056879">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164D279A" w14:textId="77777777" w:rsidR="00056879" w:rsidRDefault="00056879" w:rsidP="00056879">
      <w:r>
        <w:t>In the case of ongoing updates, the presence of the AssociationEndTime indicates the SUPI to 5G-GUTI identity disassociation. Such updates shall only happen when no new association is replacing the outgoing one.</w:t>
      </w:r>
    </w:p>
    <w:p w14:paraId="46C32562" w14:textId="21BE7167" w:rsidR="00180AD2" w:rsidRDefault="00180AD2" w:rsidP="00180AD2">
      <w:r>
        <w:t>The DeliveryObject Reference field (see ETSI TS 103 120 [6] clause 10.2.1) shall be set to the Reference of the LDTaskObject used in the request, to provide correlation between request and response.</w:t>
      </w:r>
    </w:p>
    <w:p w14:paraId="477DF545" w14:textId="77777777" w:rsidR="00180AD2" w:rsidRDefault="00180AD2" w:rsidP="00180AD2">
      <w:r>
        <w:lastRenderedPageBreak/>
        <w:t>The content manifest (see ETSI TS 103 120 [6] clause 10.2.2) shall be set to indicate the present document, using the following Specification Dictionary extension.</w:t>
      </w:r>
    </w:p>
    <w:p w14:paraId="46373BA5" w14:textId="77777777" w:rsidR="00180AD2" w:rsidRDefault="00180AD2" w:rsidP="00180AD2">
      <w:pPr>
        <w:pStyle w:val="TH"/>
      </w:pPr>
      <w:r>
        <w:t>Table 5.7.2-6: Specification Dictionary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0"/>
        <w:gridCol w:w="7366"/>
      </w:tblGrid>
      <w:tr w:rsidR="00180AD2" w14:paraId="03372F7F"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F81224" w14:textId="77777777" w:rsidR="00180AD2" w:rsidRDefault="00180AD2" w:rsidP="00273749">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DCC9D0" w14:textId="77777777" w:rsidR="00180AD2" w:rsidRDefault="00180AD2" w:rsidP="00273749">
            <w:pPr>
              <w:pStyle w:val="TAH"/>
              <w:rPr>
                <w:lang w:val="en-US"/>
              </w:rPr>
            </w:pPr>
            <w:r>
              <w:rPr>
                <w:lang w:val="en-US"/>
              </w:rPr>
              <w:t>Dictionary Name</w:t>
            </w:r>
          </w:p>
        </w:tc>
      </w:tr>
      <w:tr w:rsidR="00180AD2" w14:paraId="0A61E6D8"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7725C338" w14:textId="77777777" w:rsidR="00180AD2" w:rsidRDefault="00180AD2" w:rsidP="00273749">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EBF425D" w14:textId="77777777" w:rsidR="00180AD2" w:rsidRDefault="00180AD2" w:rsidP="00273749">
            <w:pPr>
              <w:pStyle w:val="TAL"/>
              <w:rPr>
                <w:lang w:val="en-US"/>
              </w:rPr>
            </w:pPr>
            <w:r>
              <w:rPr>
                <w:lang w:val="en-US"/>
              </w:rPr>
              <w:t>ManifestSpecification.</w:t>
            </w:r>
          </w:p>
        </w:tc>
      </w:tr>
      <w:tr w:rsidR="00180AD2" w14:paraId="33AD8DFB"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68E1A616" w14:textId="77777777" w:rsidR="00180AD2" w:rsidRDefault="00180AD2" w:rsidP="00273749">
            <w:pPr>
              <w:pStyle w:val="TAL"/>
              <w:rPr>
                <w:lang w:val="en-US"/>
              </w:rPr>
            </w:pPr>
          </w:p>
        </w:tc>
      </w:tr>
      <w:tr w:rsidR="00180AD2" w14:paraId="62721BF4" w14:textId="77777777" w:rsidTr="00273749">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42CB6EB" w14:textId="77777777" w:rsidR="00180AD2" w:rsidRDefault="00180AD2" w:rsidP="00273749">
            <w:pPr>
              <w:pStyle w:val="TAH"/>
              <w:rPr>
                <w:lang w:val="en-US"/>
              </w:rPr>
            </w:pPr>
            <w:r>
              <w:rPr>
                <w:lang w:val="en-US"/>
              </w:rPr>
              <w:t>Defined DictionaryEntries</w:t>
            </w:r>
          </w:p>
        </w:tc>
      </w:tr>
      <w:tr w:rsidR="00180AD2" w14:paraId="192FD38C"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A73D86" w14:textId="77777777" w:rsidR="00180AD2" w:rsidRDefault="00180AD2" w:rsidP="00273749">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F02E60" w14:textId="77777777" w:rsidR="00180AD2" w:rsidRDefault="00180AD2" w:rsidP="00273749">
            <w:pPr>
              <w:pStyle w:val="TAH"/>
              <w:rPr>
                <w:lang w:val="en-US"/>
              </w:rPr>
            </w:pPr>
            <w:r>
              <w:rPr>
                <w:lang w:val="en-US"/>
              </w:rPr>
              <w:t>Meaning</w:t>
            </w:r>
          </w:p>
        </w:tc>
      </w:tr>
      <w:tr w:rsidR="00180AD2" w14:paraId="1047D903" w14:textId="77777777" w:rsidTr="00273749">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5AD35DF4" w14:textId="77777777" w:rsidR="00180AD2" w:rsidRDefault="00180AD2" w:rsidP="00273749">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79C8328A" w14:textId="443F3C60" w:rsidR="00180AD2" w:rsidRDefault="00327CBF" w:rsidP="00273749">
            <w:pPr>
              <w:pStyle w:val="TAH"/>
              <w:jc w:val="left"/>
              <w:rPr>
                <w:b w:val="0"/>
                <w:bCs/>
                <w:lang w:val="en-US"/>
              </w:rPr>
            </w:pPr>
            <w:r>
              <w:rPr>
                <w:b w:val="0"/>
                <w:bCs/>
                <w:lang w:val="en-US"/>
              </w:rPr>
              <w:t>The delivery contains IdentityResponseDetails</w:t>
            </w:r>
            <w:r w:rsidR="00180AD2">
              <w:rPr>
                <w:b w:val="0"/>
                <w:bCs/>
                <w:lang w:val="en-US"/>
              </w:rPr>
              <w:t xml:space="preserve"> (see Annex E)</w:t>
            </w:r>
          </w:p>
        </w:tc>
      </w:tr>
    </w:tbl>
    <w:p w14:paraId="2F5D0BC0" w14:textId="77777777" w:rsidR="00180AD2" w:rsidRDefault="00180AD2" w:rsidP="00180AD2"/>
    <w:p w14:paraId="3D28771B" w14:textId="77777777" w:rsidR="00180AD2" w:rsidRDefault="00180AD2" w:rsidP="00180AD2">
      <w:pPr>
        <w:pStyle w:val="Heading2"/>
      </w:pPr>
      <w:bookmarkStart w:id="64" w:name="_Toc74852013"/>
      <w:bookmarkStart w:id="65" w:name="_Hlk54857791"/>
      <w:r>
        <w:t>5.8</w:t>
      </w:r>
      <w:r>
        <w:tab/>
        <w:t>Protocols for LI_XQR</w:t>
      </w:r>
      <w:bookmarkEnd w:id="64"/>
    </w:p>
    <w:p w14:paraId="4F7037A9" w14:textId="37D6E713" w:rsidR="00572D03" w:rsidRPr="009A53F9" w:rsidRDefault="00572D03" w:rsidP="00572D03">
      <w:pPr>
        <w:pStyle w:val="Heading3"/>
      </w:pPr>
      <w:bookmarkStart w:id="66" w:name="_Toc74852014"/>
      <w:bookmarkEnd w:id="65"/>
      <w:r>
        <w:t>5.8.1</w:t>
      </w:r>
      <w:r w:rsidR="00546820">
        <w:tab/>
      </w:r>
      <w:r>
        <w:t>General</w:t>
      </w:r>
      <w:bookmarkEnd w:id="66"/>
    </w:p>
    <w:p w14:paraId="0653A50C" w14:textId="77777777" w:rsidR="006D5B7A" w:rsidRDefault="00180AD2" w:rsidP="00180AD2">
      <w:r>
        <w:t>LI_XQR requests are realised using TS 103 221-1 [7] to transport the IdentityAssociationRequest and IdentityAssociationResponse messages (which are derived from the X1RequestMessage and X1ResponseMessage definitions in TS 103 221-1 [7]) as described in Annex E.</w:t>
      </w:r>
    </w:p>
    <w:p w14:paraId="2BDFBF65" w14:textId="1EBBB7DE" w:rsidR="00930918" w:rsidRDefault="00930918" w:rsidP="00930918">
      <w:pPr>
        <w:pStyle w:val="Heading3"/>
      </w:pPr>
      <w:bookmarkStart w:id="67" w:name="_Toc74852015"/>
      <w:r>
        <w:t>5.8.2</w:t>
      </w:r>
      <w:r w:rsidR="00546820">
        <w:tab/>
      </w:r>
      <w:r>
        <w:t>IdentityAssociation requests</w:t>
      </w:r>
      <w:bookmarkEnd w:id="67"/>
    </w:p>
    <w:p w14:paraId="546E193B" w14:textId="3BEACE0C" w:rsidR="00180AD2" w:rsidRDefault="00930918" w:rsidP="00930918">
      <w:r>
        <w:t>For requests with RequestType "IdentityAssociation" (see Table 5.7.2-3), the IQF issues an</w:t>
      </w:r>
      <w:r w:rsidDel="009A53F9">
        <w:t xml:space="preserve"> </w:t>
      </w:r>
      <w:r>
        <w:t>IdentityAssociationRequest message populated with a RequestDetails structure as follows.</w:t>
      </w:r>
    </w:p>
    <w:p w14:paraId="1ECABEC8" w14:textId="008C0FB1" w:rsidR="00180AD2" w:rsidRPr="00CE0181" w:rsidRDefault="00180AD2" w:rsidP="00180AD2">
      <w:pPr>
        <w:pStyle w:val="TH"/>
      </w:pPr>
      <w:r w:rsidRPr="008C30E0">
        <w:t xml:space="preserve">Table </w:t>
      </w:r>
      <w:r>
        <w:t>5.8</w:t>
      </w:r>
      <w:r w:rsidRPr="008C30E0">
        <w:t xml:space="preserve">-1: </w:t>
      </w:r>
      <w:r w:rsidR="00546820">
        <w:t xml:space="preserve">RequestDetails structure </w:t>
      </w:r>
      <w:r w:rsidRPr="00CE0181">
        <w:t xml:space="preserve">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80AD2" w:rsidRPr="00CE0181" w14:paraId="3E9236F2" w14:textId="77777777" w:rsidTr="00803A6F">
        <w:trPr>
          <w:jc w:val="center"/>
        </w:trPr>
        <w:tc>
          <w:tcPr>
            <w:tcW w:w="2972" w:type="dxa"/>
          </w:tcPr>
          <w:p w14:paraId="6305CA08" w14:textId="16CBF01B" w:rsidR="00180AD2" w:rsidRPr="00CE0181" w:rsidRDefault="00180AD2" w:rsidP="00273749">
            <w:pPr>
              <w:pStyle w:val="TAH"/>
            </w:pPr>
            <w:r>
              <w:t xml:space="preserve">ETSI </w:t>
            </w:r>
            <w:r w:rsidRPr="00CE0181">
              <w:t xml:space="preserve">TS 103 221-1 </w:t>
            </w:r>
            <w:r w:rsidR="00803A6F">
              <w:t xml:space="preserve">[7] </w:t>
            </w:r>
            <w:r>
              <w:t>f</w:t>
            </w:r>
            <w:r w:rsidRPr="00CE0181">
              <w:t>ield name</w:t>
            </w:r>
          </w:p>
        </w:tc>
        <w:tc>
          <w:tcPr>
            <w:tcW w:w="6242" w:type="dxa"/>
          </w:tcPr>
          <w:p w14:paraId="70248AC4" w14:textId="77777777" w:rsidR="00180AD2" w:rsidRPr="00CE0181" w:rsidRDefault="00180AD2" w:rsidP="00273749">
            <w:pPr>
              <w:pStyle w:val="TAH"/>
            </w:pPr>
            <w:r>
              <w:t>Description</w:t>
            </w:r>
          </w:p>
        </w:tc>
        <w:tc>
          <w:tcPr>
            <w:tcW w:w="708" w:type="dxa"/>
          </w:tcPr>
          <w:p w14:paraId="44EC76B1" w14:textId="77777777" w:rsidR="00180AD2" w:rsidRPr="00CE0181" w:rsidRDefault="00180AD2" w:rsidP="00273749">
            <w:pPr>
              <w:pStyle w:val="TAH"/>
            </w:pPr>
            <w:r w:rsidRPr="00CE0181">
              <w:t>M/C/O</w:t>
            </w:r>
          </w:p>
        </w:tc>
      </w:tr>
      <w:tr w:rsidR="00F47F16" w:rsidRPr="00CE0181" w14:paraId="31D792B0" w14:textId="77777777" w:rsidTr="00146478">
        <w:trPr>
          <w:jc w:val="center"/>
        </w:trPr>
        <w:tc>
          <w:tcPr>
            <w:tcW w:w="2972" w:type="dxa"/>
          </w:tcPr>
          <w:p w14:paraId="44CB7704" w14:textId="77777777" w:rsidR="00F47F16" w:rsidRDefault="00F47F16" w:rsidP="00146478">
            <w:pPr>
              <w:pStyle w:val="TAL"/>
              <w:rPr>
                <w:lang w:val="en-US"/>
              </w:rPr>
            </w:pPr>
            <w:r>
              <w:rPr>
                <w:lang w:val="en-US"/>
              </w:rPr>
              <w:t>Type</w:t>
            </w:r>
          </w:p>
        </w:tc>
        <w:tc>
          <w:tcPr>
            <w:tcW w:w="6242" w:type="dxa"/>
          </w:tcPr>
          <w:p w14:paraId="4CA1B94E" w14:textId="36F20211" w:rsidR="00F47F16" w:rsidRDefault="006D293E" w:rsidP="00146478">
            <w:pPr>
              <w:pStyle w:val="TAL"/>
              <w:rPr>
                <w:lang w:val="en-US"/>
              </w:rPr>
            </w:pPr>
            <w:r>
              <w:rPr>
                <w:lang w:val="en-US"/>
              </w:rPr>
              <w:t>Shall be set to the RequestType value "IdentityAssociation" as defined in Table 5.7.2-3</w:t>
            </w:r>
            <w:r w:rsidR="00F47F16">
              <w:rPr>
                <w:lang w:val="en-US"/>
              </w:rPr>
              <w:t>.</w:t>
            </w:r>
          </w:p>
        </w:tc>
        <w:tc>
          <w:tcPr>
            <w:tcW w:w="708" w:type="dxa"/>
          </w:tcPr>
          <w:p w14:paraId="734ED1E7" w14:textId="77777777" w:rsidR="00F47F16" w:rsidRDefault="00F47F16" w:rsidP="00146478">
            <w:pPr>
              <w:pStyle w:val="TAL"/>
            </w:pPr>
            <w:r>
              <w:rPr>
                <w:lang w:val="en-US"/>
              </w:rPr>
              <w:t>M</w:t>
            </w:r>
          </w:p>
        </w:tc>
      </w:tr>
      <w:tr w:rsidR="00180AD2" w:rsidRPr="00CE0181" w14:paraId="46E8C2AA" w14:textId="77777777" w:rsidTr="00803A6F">
        <w:trPr>
          <w:jc w:val="center"/>
        </w:trPr>
        <w:tc>
          <w:tcPr>
            <w:tcW w:w="2972" w:type="dxa"/>
          </w:tcPr>
          <w:p w14:paraId="0A52C92B" w14:textId="77777777" w:rsidR="00180AD2" w:rsidRDefault="00180AD2" w:rsidP="00273749">
            <w:pPr>
              <w:pStyle w:val="TAL"/>
            </w:pPr>
            <w:r>
              <w:rPr>
                <w:lang w:val="en-US"/>
              </w:rPr>
              <w:t>ObservedTime</w:t>
            </w:r>
          </w:p>
        </w:tc>
        <w:tc>
          <w:tcPr>
            <w:tcW w:w="6242" w:type="dxa"/>
          </w:tcPr>
          <w:p w14:paraId="24FC35A3" w14:textId="77777777" w:rsidR="00180AD2" w:rsidRDefault="00180AD2" w:rsidP="00273749">
            <w:pPr>
              <w:pStyle w:val="TAL"/>
            </w:pPr>
            <w:r>
              <w:rPr>
                <w:lang w:val="en-US"/>
              </w:rPr>
              <w:t>Observation time as provided over LI_HIQR (see clause 5.7.2)</w:t>
            </w:r>
          </w:p>
        </w:tc>
        <w:tc>
          <w:tcPr>
            <w:tcW w:w="708" w:type="dxa"/>
          </w:tcPr>
          <w:p w14:paraId="7AA27ED6" w14:textId="77777777" w:rsidR="00180AD2" w:rsidRPr="00CE0181" w:rsidRDefault="00180AD2" w:rsidP="00273749">
            <w:pPr>
              <w:pStyle w:val="TAL"/>
            </w:pPr>
            <w:r>
              <w:t>M</w:t>
            </w:r>
          </w:p>
        </w:tc>
      </w:tr>
      <w:tr w:rsidR="00180AD2" w:rsidRPr="00CE0181" w14:paraId="036C5CC1" w14:textId="77777777" w:rsidTr="00803A6F">
        <w:trPr>
          <w:jc w:val="center"/>
        </w:trPr>
        <w:tc>
          <w:tcPr>
            <w:tcW w:w="2972" w:type="dxa"/>
          </w:tcPr>
          <w:p w14:paraId="6A80D563" w14:textId="77777777" w:rsidR="00180AD2" w:rsidRPr="00CE0181" w:rsidRDefault="00180AD2" w:rsidP="00273749">
            <w:pPr>
              <w:pStyle w:val="TAL"/>
            </w:pPr>
            <w:r>
              <w:t>RequestValues</w:t>
            </w:r>
          </w:p>
        </w:tc>
        <w:tc>
          <w:tcPr>
            <w:tcW w:w="6242" w:type="dxa"/>
          </w:tcPr>
          <w:p w14:paraId="6B872ACD" w14:textId="77777777" w:rsidR="00180AD2" w:rsidRPr="00CE0181" w:rsidRDefault="00180AD2" w:rsidP="00273749">
            <w:pPr>
              <w:pStyle w:val="TAL"/>
            </w:pPr>
            <w:r>
              <w:t>Set to the target identifier plus additional information specified in the LI_HIQR request (see clause 5.7.2)</w:t>
            </w:r>
          </w:p>
        </w:tc>
        <w:tc>
          <w:tcPr>
            <w:tcW w:w="708" w:type="dxa"/>
          </w:tcPr>
          <w:p w14:paraId="3B81F3A2" w14:textId="77777777" w:rsidR="00180AD2" w:rsidRPr="00CE0181" w:rsidRDefault="00180AD2" w:rsidP="00273749">
            <w:pPr>
              <w:pStyle w:val="TAL"/>
            </w:pPr>
            <w:r w:rsidRPr="00CE0181">
              <w:t>M</w:t>
            </w:r>
          </w:p>
        </w:tc>
      </w:tr>
    </w:tbl>
    <w:p w14:paraId="6F2F15DA" w14:textId="77777777" w:rsidR="00180AD2" w:rsidRDefault="00180AD2" w:rsidP="00180AD2"/>
    <w:p w14:paraId="7C663FCE" w14:textId="77777777" w:rsidR="00180AD2" w:rsidRDefault="00180AD2" w:rsidP="00180AD2">
      <w:r>
        <w:t>Successful LI_XQR responses are returned using the IdentityAssociationResponse message. Error conditions are reported using the normal error reporting mechanisms described in TS 103 221-1 [7].</w:t>
      </w:r>
    </w:p>
    <w:p w14:paraId="28753947" w14:textId="00212BDD" w:rsidR="00180AD2" w:rsidRDefault="00180AD2" w:rsidP="00180AD2">
      <w:r>
        <w:t>LI_XQR query responses are represented in XML following the IdentityAssociationResponse schema (see Annex E). The fields of the IdentityAssociationResponse record shall be populated as described in Table 5.7.2-5.</w:t>
      </w:r>
    </w:p>
    <w:p w14:paraId="7721033A" w14:textId="77777777" w:rsidR="00CF7B9C" w:rsidRDefault="00CF7B9C" w:rsidP="00CF7B9C">
      <w:pPr>
        <w:pStyle w:val="Heading3"/>
      </w:pPr>
      <w:bookmarkStart w:id="68" w:name="_Toc74852016"/>
      <w:r>
        <w:t>5.8.3</w:t>
      </w:r>
      <w:r>
        <w:tab/>
        <w:t>OngoingIdentityAssociation requests</w:t>
      </w:r>
      <w:bookmarkEnd w:id="68"/>
    </w:p>
    <w:p w14:paraId="4885AE59" w14:textId="77777777" w:rsidR="00CF7B9C" w:rsidRDefault="00CF7B9C" w:rsidP="00CF7B9C">
      <w:r>
        <w:t xml:space="preserve">For requests with RequestType "OngoingIdentityAssociation", the IQF shall activate a request for ongoing updates at the ICF by sending it an </w:t>
      </w:r>
      <w:r w:rsidRPr="000258F6">
        <w:t>ActivateAssociationUpdates</w:t>
      </w:r>
      <w:r>
        <w:t xml:space="preserve"> message populated as follows:</w:t>
      </w:r>
    </w:p>
    <w:p w14:paraId="4B7E63EC" w14:textId="77777777" w:rsidR="00CF7B9C" w:rsidRPr="00CE0181" w:rsidRDefault="00CF7B9C" w:rsidP="00CF7B9C">
      <w:pPr>
        <w:pStyle w:val="TH"/>
      </w:pPr>
      <w:r w:rsidRPr="008C30E0">
        <w:t xml:space="preserve">Table </w:t>
      </w:r>
      <w:r>
        <w:t>5.8</w:t>
      </w:r>
      <w:r w:rsidRPr="008C30E0">
        <w:t>-</w:t>
      </w:r>
      <w:r>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CF7B9C" w:rsidRPr="00CE0181" w14:paraId="52482F8D" w14:textId="77777777" w:rsidTr="00F1165C">
        <w:trPr>
          <w:jc w:val="center"/>
        </w:trPr>
        <w:tc>
          <w:tcPr>
            <w:tcW w:w="2972" w:type="dxa"/>
          </w:tcPr>
          <w:p w14:paraId="4ACC3B89" w14:textId="77777777" w:rsidR="00CF7B9C" w:rsidRPr="00CE0181" w:rsidRDefault="00CF7B9C" w:rsidP="00F1165C">
            <w:pPr>
              <w:pStyle w:val="TAH"/>
            </w:pPr>
            <w:r>
              <w:t>Field name</w:t>
            </w:r>
          </w:p>
        </w:tc>
        <w:tc>
          <w:tcPr>
            <w:tcW w:w="6242" w:type="dxa"/>
          </w:tcPr>
          <w:p w14:paraId="1814D8B4" w14:textId="77777777" w:rsidR="00CF7B9C" w:rsidRPr="00CE0181" w:rsidRDefault="00CF7B9C" w:rsidP="00F1165C">
            <w:pPr>
              <w:pStyle w:val="TAH"/>
            </w:pPr>
            <w:r>
              <w:t>Description</w:t>
            </w:r>
          </w:p>
        </w:tc>
        <w:tc>
          <w:tcPr>
            <w:tcW w:w="708" w:type="dxa"/>
          </w:tcPr>
          <w:p w14:paraId="72CA3460" w14:textId="77777777" w:rsidR="00CF7B9C" w:rsidRPr="00CE0181" w:rsidRDefault="00CF7B9C" w:rsidP="00F1165C">
            <w:pPr>
              <w:pStyle w:val="TAH"/>
            </w:pPr>
            <w:r w:rsidRPr="00CE0181">
              <w:t>M/C/O</w:t>
            </w:r>
          </w:p>
        </w:tc>
      </w:tr>
      <w:tr w:rsidR="00CF7B9C" w:rsidRPr="00CE0181" w14:paraId="10738871" w14:textId="77777777" w:rsidTr="00F1165C">
        <w:trPr>
          <w:jc w:val="center"/>
        </w:trPr>
        <w:tc>
          <w:tcPr>
            <w:tcW w:w="2972" w:type="dxa"/>
          </w:tcPr>
          <w:p w14:paraId="3655049F" w14:textId="77777777" w:rsidR="00CF7B9C" w:rsidRDefault="00CF7B9C" w:rsidP="00F1165C">
            <w:pPr>
              <w:pStyle w:val="TAL"/>
              <w:rPr>
                <w:lang w:val="en-US"/>
              </w:rPr>
            </w:pPr>
            <w:r>
              <w:rPr>
                <w:lang w:val="en-US"/>
              </w:rPr>
              <w:t>OngoingAssociationTaskID</w:t>
            </w:r>
          </w:p>
        </w:tc>
        <w:tc>
          <w:tcPr>
            <w:tcW w:w="6242" w:type="dxa"/>
          </w:tcPr>
          <w:p w14:paraId="769F1DC7" w14:textId="77777777" w:rsidR="00CF7B9C" w:rsidRDefault="00CF7B9C" w:rsidP="00F1165C">
            <w:pPr>
              <w:pStyle w:val="TAL"/>
              <w:rPr>
                <w:lang w:val="en-US"/>
              </w:rPr>
            </w:pPr>
            <w:r>
              <w:rPr>
                <w:lang w:val="en-US"/>
              </w:rPr>
              <w:t>Unique identifier for this request allocated by the IQF</w:t>
            </w:r>
          </w:p>
        </w:tc>
        <w:tc>
          <w:tcPr>
            <w:tcW w:w="708" w:type="dxa"/>
          </w:tcPr>
          <w:p w14:paraId="51464936" w14:textId="77777777" w:rsidR="00CF7B9C" w:rsidRDefault="00CF7B9C" w:rsidP="00F1165C">
            <w:pPr>
              <w:pStyle w:val="TAL"/>
            </w:pPr>
            <w:r>
              <w:rPr>
                <w:lang w:val="en-US"/>
              </w:rPr>
              <w:t>M</w:t>
            </w:r>
          </w:p>
        </w:tc>
      </w:tr>
      <w:tr w:rsidR="00CF7B9C" w:rsidRPr="00CE0181" w14:paraId="3B2AFFC7" w14:textId="77777777" w:rsidTr="00F1165C">
        <w:trPr>
          <w:jc w:val="center"/>
        </w:trPr>
        <w:tc>
          <w:tcPr>
            <w:tcW w:w="2972" w:type="dxa"/>
          </w:tcPr>
          <w:p w14:paraId="3B461923" w14:textId="77777777" w:rsidR="00CF7B9C" w:rsidRDefault="00CF7B9C" w:rsidP="00F1165C">
            <w:pPr>
              <w:pStyle w:val="TAL"/>
            </w:pPr>
            <w:r>
              <w:rPr>
                <w:lang w:val="en-US"/>
              </w:rPr>
              <w:t>SUPI</w:t>
            </w:r>
          </w:p>
        </w:tc>
        <w:tc>
          <w:tcPr>
            <w:tcW w:w="6242" w:type="dxa"/>
          </w:tcPr>
          <w:p w14:paraId="0B3F3580" w14:textId="77777777" w:rsidR="00CF7B9C" w:rsidRDefault="00CF7B9C" w:rsidP="00F1165C">
            <w:pPr>
              <w:pStyle w:val="TAL"/>
            </w:pPr>
            <w:r>
              <w:rPr>
                <w:lang w:val="en-US"/>
              </w:rPr>
              <w:t>Permanent identifier for which ongoing identity association updates shall be issued.</w:t>
            </w:r>
          </w:p>
        </w:tc>
        <w:tc>
          <w:tcPr>
            <w:tcW w:w="708" w:type="dxa"/>
          </w:tcPr>
          <w:p w14:paraId="12F4248D" w14:textId="77777777" w:rsidR="00CF7B9C" w:rsidRPr="00CE0181" w:rsidRDefault="00CF7B9C" w:rsidP="00F1165C">
            <w:pPr>
              <w:pStyle w:val="TAL"/>
            </w:pPr>
            <w:r>
              <w:t>M</w:t>
            </w:r>
          </w:p>
        </w:tc>
      </w:tr>
    </w:tbl>
    <w:p w14:paraId="7BA344DD" w14:textId="77777777" w:rsidR="00CF7B9C" w:rsidRDefault="00CF7B9C" w:rsidP="00CF7B9C"/>
    <w:p w14:paraId="4195CEBE" w14:textId="77777777" w:rsidR="00CF7B9C" w:rsidRDefault="00CF7B9C" w:rsidP="00CF7B9C">
      <w:r>
        <w:t xml:space="preserve">The ICF shall acknowledge receipt of the ActivateAssociationUpdates message by responding with a </w:t>
      </w:r>
      <w:r w:rsidRPr="000258F6">
        <w:t>ActivateAssociationUpdatesAcknowledgement</w:t>
      </w:r>
      <w:r>
        <w:t xml:space="preserve"> response (see Annex E) containing an IdentityAssociationRecord representing the association active at the time 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63624B5B" w14:textId="452545F0" w:rsidR="00CF7B9C" w:rsidRDefault="00CF7B9C" w:rsidP="00CF7B9C">
      <w:r>
        <w:lastRenderedPageBreak/>
        <w:t>When a request with RequestType "OngoingIdentityAssociation" is terminated over LI_HIQR (see Table 5.7.2-3), the IQF shall issue a DeactivateAssociationUpdates message (see Annex E) with the appropriate OngoingAssociationTaskID populated. On termination of the request, the ICF shall respond with a DeactivateAssociationUpdatesAcknowledgement message.</w:t>
      </w:r>
    </w:p>
    <w:p w14:paraId="4CF1BFCB" w14:textId="77777777" w:rsidR="00CF7B9C" w:rsidRDefault="00CF7B9C" w:rsidP="00CF7B9C">
      <w:r>
        <w:t>While a request with RequestType "OngoingIdentityAssociation" is active, the ICF shall generate an IdentityAssociationUpdate message every time the ICF receives an IEFAssociationRecord or IEFDeassociationRecord over LI_IEF for the relevant identifier. The message shall contain an IdentityAssociationRecord as described in 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69" w:name="_Toc74852017"/>
      <w:r>
        <w:t>5.9</w:t>
      </w:r>
      <w:r>
        <w:tab/>
        <w:t>Protocols for LI_XER</w:t>
      </w:r>
      <w:bookmarkEnd w:id="69"/>
    </w:p>
    <w:p w14:paraId="405DFBF2" w14:textId="77777777" w:rsidR="00180AD2" w:rsidRDefault="00180AD2" w:rsidP="00180AD2">
      <w:r>
        <w:t>LI_XER records are realised using a TLS connection as defined in clause 6.2.2A.2.3, with records BER-encoded as defined in Annex F.</w:t>
      </w:r>
    </w:p>
    <w:p w14:paraId="7990EDEF" w14:textId="77777777" w:rsidR="001F35DC" w:rsidRDefault="001F35DC" w:rsidP="001F35DC">
      <w:pPr>
        <w:pStyle w:val="Heading2"/>
      </w:pPr>
      <w:bookmarkStart w:id="70" w:name="_Toc74852018"/>
      <w:r>
        <w:t>5.10</w:t>
      </w:r>
      <w:r>
        <w:tab/>
        <w:t>Protocols for LI_ST interface</w:t>
      </w:r>
      <w:bookmarkEnd w:id="70"/>
    </w:p>
    <w:p w14:paraId="4804EF45" w14:textId="75B3E434" w:rsidR="001F35DC" w:rsidRDefault="001F35DC" w:rsidP="001F35DC">
      <w:pPr>
        <w:pStyle w:val="Heading3"/>
      </w:pPr>
      <w:bookmarkStart w:id="71" w:name="_Toc74852019"/>
      <w:r>
        <w:t>5.10.1</w:t>
      </w:r>
      <w:r>
        <w:tab/>
        <w:t>Overview</w:t>
      </w:r>
      <w:bookmarkEnd w:id="71"/>
    </w:p>
    <w:p w14:paraId="005C173E" w14:textId="77777777" w:rsidR="001F35DC" w:rsidRDefault="001F35DC" w:rsidP="001F35DC">
      <w:r w:rsidRPr="005155CE">
        <w:t xml:space="preserve">LI_ST shall be realised using </w:t>
      </w:r>
      <w:r>
        <w:t xml:space="preserve">a dedicated separate instance of </w:t>
      </w:r>
      <w:r w:rsidRPr="005155CE">
        <w:t>the Nudsf_DataRepository</w:t>
      </w:r>
      <w:r>
        <w:t xml:space="preserve"> service as defined in TS 29.598 [50] subject to the following terms.</w:t>
      </w:r>
    </w:p>
    <w:p w14:paraId="67F44B96" w14:textId="77777777" w:rsidR="001F35DC" w:rsidRDefault="001F35DC" w:rsidP="001F35DC">
      <w:r>
        <w:t>The LISSF shall adopt the role of the NF Service Provider as described in TS 29.598 [50] clause 5.2.1. The LISSF may be realised as a standalone function or within the ADMF. In either case it shall meet the requirements set out in TS 33.127 [5] clause 6.2.3.8.</w:t>
      </w:r>
    </w:p>
    <w:p w14:paraId="22049DD3" w14:textId="77777777" w:rsidR="001F35DC" w:rsidRDefault="001F35DC" w:rsidP="001F35DC">
      <w:r>
        <w:t>An LI function may only store state over LI_ST using an LISSF identified by the LIPF via LI_X0. The LIPF shall provide the necessary details for connection, including the relevant apiRoot, apiVersion, realmId and storageId values (see TS 29.598 [50] clause 6.1.3.1) and any necessary keys for authentication.</w:t>
      </w:r>
    </w:p>
    <w:p w14:paraId="262771D5" w14:textId="02CC1F71" w:rsidR="001F35DC" w:rsidRDefault="001F35DC" w:rsidP="001F35DC">
      <w:pPr>
        <w:pStyle w:val="Heading3"/>
      </w:pPr>
      <w:bookmarkStart w:id="72" w:name="_Toc74852020"/>
      <w:r>
        <w:t>5.10.2</w:t>
      </w:r>
      <w:r>
        <w:tab/>
        <w:t>Storage</w:t>
      </w:r>
      <w:bookmarkEnd w:id="72"/>
    </w:p>
    <w:p w14:paraId="5246CB79" w14:textId="77777777" w:rsidR="001F35DC" w:rsidRDefault="001F35DC" w:rsidP="001F35DC">
      <w:r>
        <w:t>When an LI function wishes to store LI state in the LISSF, it shall perform the Record Create service operation as described in TS 29.598 [50] clause 5.2.2.3.1. Unless otherwise specified, the recordId shall be a randomly-assigned UUID. The record metadata shall include at least the following information as tag value pairs (see TS 29.598 [50] clause 6.1.6.2.3)</w:t>
      </w:r>
    </w:p>
    <w:p w14:paraId="00F8CBA9" w14:textId="77777777" w:rsidR="001F35DC" w:rsidRPr="001A1E56" w:rsidRDefault="001F35DC" w:rsidP="001F35DC">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1F35DC" w14:paraId="3321F97C" w14:textId="77777777" w:rsidTr="00F1165C">
        <w:trPr>
          <w:jc w:val="center"/>
        </w:trPr>
        <w:tc>
          <w:tcPr>
            <w:tcW w:w="2405" w:type="dxa"/>
          </w:tcPr>
          <w:p w14:paraId="63A9B8AE" w14:textId="77777777" w:rsidR="001F35DC" w:rsidRDefault="001F35DC" w:rsidP="00F1165C">
            <w:pPr>
              <w:pStyle w:val="TAH"/>
            </w:pPr>
            <w:r>
              <w:t>Field Name</w:t>
            </w:r>
          </w:p>
        </w:tc>
        <w:tc>
          <w:tcPr>
            <w:tcW w:w="6809" w:type="dxa"/>
          </w:tcPr>
          <w:p w14:paraId="011EE473" w14:textId="77777777" w:rsidR="001F35DC" w:rsidRDefault="001F35DC" w:rsidP="00F1165C">
            <w:pPr>
              <w:pStyle w:val="TAH"/>
            </w:pPr>
            <w:r>
              <w:t>Description</w:t>
            </w:r>
          </w:p>
        </w:tc>
        <w:tc>
          <w:tcPr>
            <w:tcW w:w="708" w:type="dxa"/>
          </w:tcPr>
          <w:p w14:paraId="192ECAAC" w14:textId="77777777" w:rsidR="001F35DC" w:rsidRDefault="001F35DC" w:rsidP="00F1165C">
            <w:pPr>
              <w:pStyle w:val="TAH"/>
            </w:pPr>
            <w:r>
              <w:t>M/C/O</w:t>
            </w:r>
          </w:p>
        </w:tc>
      </w:tr>
      <w:tr w:rsidR="001F35DC" w14:paraId="7607DAFA" w14:textId="77777777" w:rsidTr="00F1165C">
        <w:trPr>
          <w:jc w:val="center"/>
        </w:trPr>
        <w:tc>
          <w:tcPr>
            <w:tcW w:w="2405" w:type="dxa"/>
          </w:tcPr>
          <w:p w14:paraId="396CD696" w14:textId="77777777" w:rsidR="001F35DC" w:rsidRDefault="001F35DC" w:rsidP="00F1165C">
            <w:pPr>
              <w:pStyle w:val="TAL"/>
            </w:pPr>
            <w:r>
              <w:t>NFInstanceID</w:t>
            </w:r>
          </w:p>
        </w:tc>
        <w:tc>
          <w:tcPr>
            <w:tcW w:w="6809" w:type="dxa"/>
          </w:tcPr>
          <w:p w14:paraId="1F711418" w14:textId="21827AB0" w:rsidR="001F35DC" w:rsidRDefault="001F35DC" w:rsidP="00F1165C">
            <w:pPr>
              <w:pStyle w:val="TAL"/>
            </w:pPr>
            <w:r>
              <w:t>The NF instance ID associated with the NF in which the LI function is located, if applicable (see TS 29.571 [17] clause 5.3.2</w:t>
            </w:r>
            <w:r w:rsidR="00BD60A7">
              <w:t>)</w:t>
            </w:r>
            <w:r>
              <w:t>.</w:t>
            </w:r>
          </w:p>
        </w:tc>
        <w:tc>
          <w:tcPr>
            <w:tcW w:w="708" w:type="dxa"/>
          </w:tcPr>
          <w:p w14:paraId="501CA58C" w14:textId="77777777" w:rsidR="001F35DC" w:rsidRDefault="001F35DC" w:rsidP="00F1165C">
            <w:pPr>
              <w:pStyle w:val="TAL"/>
            </w:pPr>
            <w:r>
              <w:t>C</w:t>
            </w:r>
          </w:p>
        </w:tc>
      </w:tr>
      <w:tr w:rsidR="001F35DC" w14:paraId="2C137B6A" w14:textId="77777777" w:rsidTr="00F1165C">
        <w:trPr>
          <w:jc w:val="center"/>
        </w:trPr>
        <w:tc>
          <w:tcPr>
            <w:tcW w:w="2405" w:type="dxa"/>
          </w:tcPr>
          <w:p w14:paraId="266890F9" w14:textId="77777777" w:rsidR="001F35DC" w:rsidRDefault="001F35DC" w:rsidP="00F1165C">
            <w:pPr>
              <w:pStyle w:val="TAL"/>
            </w:pPr>
            <w:r>
              <w:t>NEID</w:t>
            </w:r>
          </w:p>
        </w:tc>
        <w:tc>
          <w:tcPr>
            <w:tcW w:w="6809" w:type="dxa"/>
          </w:tcPr>
          <w:p w14:paraId="148E6685" w14:textId="77777777" w:rsidR="001F35DC" w:rsidRDefault="001F35DC" w:rsidP="00F1165C">
            <w:pPr>
              <w:pStyle w:val="TAL"/>
            </w:pPr>
            <w:r>
              <w:t>The LI_X1 identifier associated with the LI function.</w:t>
            </w:r>
          </w:p>
        </w:tc>
        <w:tc>
          <w:tcPr>
            <w:tcW w:w="708" w:type="dxa"/>
          </w:tcPr>
          <w:p w14:paraId="35FFA96D" w14:textId="77777777" w:rsidR="001F35DC" w:rsidRDefault="001F35DC" w:rsidP="00F1165C">
            <w:pPr>
              <w:pStyle w:val="TAL"/>
            </w:pPr>
            <w:r>
              <w:t>M</w:t>
            </w:r>
          </w:p>
        </w:tc>
      </w:tr>
      <w:tr w:rsidR="001F35DC" w14:paraId="1D30A7F9" w14:textId="77777777" w:rsidTr="00F1165C">
        <w:trPr>
          <w:jc w:val="center"/>
        </w:trPr>
        <w:tc>
          <w:tcPr>
            <w:tcW w:w="2405" w:type="dxa"/>
          </w:tcPr>
          <w:p w14:paraId="0272498F" w14:textId="77777777" w:rsidR="001F35DC" w:rsidRDefault="001F35DC" w:rsidP="00F1165C">
            <w:pPr>
              <w:pStyle w:val="TAL"/>
            </w:pPr>
            <w:r>
              <w:t>XID</w:t>
            </w:r>
          </w:p>
        </w:tc>
        <w:tc>
          <w:tcPr>
            <w:tcW w:w="6809" w:type="dxa"/>
          </w:tcPr>
          <w:p w14:paraId="757CA154" w14:textId="77777777" w:rsidR="001F35DC" w:rsidRDefault="001F35DC" w:rsidP="00F1165C">
            <w:pPr>
              <w:pStyle w:val="TAL"/>
            </w:pPr>
            <w:r>
              <w:t>XID for the task that the state is associated with, if applicable.</w:t>
            </w:r>
          </w:p>
        </w:tc>
        <w:tc>
          <w:tcPr>
            <w:tcW w:w="708" w:type="dxa"/>
          </w:tcPr>
          <w:p w14:paraId="4945FE11" w14:textId="77777777" w:rsidR="001F35DC" w:rsidRDefault="001F35DC" w:rsidP="00F1165C">
            <w:pPr>
              <w:pStyle w:val="TAL"/>
            </w:pPr>
            <w:r>
              <w:t>C</w:t>
            </w:r>
          </w:p>
        </w:tc>
      </w:tr>
      <w:tr w:rsidR="001F35DC" w14:paraId="06DBCBEA" w14:textId="77777777" w:rsidTr="00F1165C">
        <w:trPr>
          <w:jc w:val="center"/>
        </w:trPr>
        <w:tc>
          <w:tcPr>
            <w:tcW w:w="2405" w:type="dxa"/>
          </w:tcPr>
          <w:p w14:paraId="6EA8AE1B" w14:textId="77777777" w:rsidR="001F35DC" w:rsidRDefault="001F35DC" w:rsidP="00F1165C">
            <w:pPr>
              <w:pStyle w:val="TAL"/>
            </w:pPr>
            <w:r>
              <w:t>DID</w:t>
            </w:r>
          </w:p>
        </w:tc>
        <w:tc>
          <w:tcPr>
            <w:tcW w:w="6809" w:type="dxa"/>
          </w:tcPr>
          <w:p w14:paraId="582C39EB" w14:textId="77777777" w:rsidR="001F35DC" w:rsidRDefault="001F35DC" w:rsidP="00F1165C">
            <w:pPr>
              <w:pStyle w:val="TAL"/>
            </w:pPr>
            <w:r>
              <w:t>DID for the destination that the state is associated with, if applicable.</w:t>
            </w:r>
          </w:p>
        </w:tc>
        <w:tc>
          <w:tcPr>
            <w:tcW w:w="708" w:type="dxa"/>
          </w:tcPr>
          <w:p w14:paraId="33B6CCCE" w14:textId="77777777" w:rsidR="001F35DC" w:rsidRDefault="001F35DC" w:rsidP="00F1165C">
            <w:pPr>
              <w:pStyle w:val="TAL"/>
            </w:pPr>
            <w:r>
              <w:t>C</w:t>
            </w:r>
          </w:p>
        </w:tc>
      </w:tr>
    </w:tbl>
    <w:p w14:paraId="392A71A7" w14:textId="77777777" w:rsidR="001F35DC" w:rsidRDefault="001F35DC" w:rsidP="001F35DC"/>
    <w:p w14:paraId="2C56DC80" w14:textId="77777777" w:rsidR="001F35DC" w:rsidRDefault="001F35DC" w:rsidP="001F35DC">
      <w:r>
        <w:t>Further details on the contents of the Record Blocks is given in the relevant clauses.</w:t>
      </w:r>
    </w:p>
    <w:p w14:paraId="1B55E342" w14:textId="77777777" w:rsidR="001F35DC" w:rsidRDefault="001F35DC" w:rsidP="001F35DC">
      <w:r>
        <w:t>The LIPF shall always be able to store records in the LISSF.</w:t>
      </w:r>
    </w:p>
    <w:p w14:paraId="48FC1CC3" w14:textId="5BBFE2AE" w:rsidR="001F35DC" w:rsidRDefault="001F35DC" w:rsidP="001F35DC">
      <w:pPr>
        <w:pStyle w:val="Heading3"/>
      </w:pPr>
      <w:bookmarkStart w:id="73" w:name="_Toc74852021"/>
      <w:r>
        <w:t>5.10.3</w:t>
      </w:r>
      <w:r w:rsidR="002E52C2">
        <w:tab/>
      </w:r>
      <w:r>
        <w:t>Retrieval</w:t>
      </w:r>
      <w:bookmarkEnd w:id="73"/>
    </w:p>
    <w:p w14:paraId="0AE8511D" w14:textId="77777777" w:rsidR="001F35DC" w:rsidRDefault="001F35DC" w:rsidP="001F35DC">
      <w:r>
        <w:t>When an LI function wishes to retrieve records from the LISSF and knows the RecordID of the relevant state information, it shall perform a Record Retrieval operation as described in TS 29.598 [50] clause 5.2.2.2.2. If the LI function does not know the RecordID, it shall perform a search as described in TS 29.598 [50] clause 5.2.2.2.6 using appropriate search criteria. The details for choosing search criteria are specific to each LI function and are therefore given in later clauses specific to that LI function.</w:t>
      </w:r>
    </w:p>
    <w:p w14:paraId="0D7C8B12" w14:textId="77777777" w:rsidR="001F35DC" w:rsidRDefault="001F35DC" w:rsidP="001F35DC">
      <w:r>
        <w:lastRenderedPageBreak/>
        <w:t>The LIPF shall always be able to retrieve records from the LISSF.</w:t>
      </w:r>
    </w:p>
    <w:p w14:paraId="7DEFFA97" w14:textId="4AC456A0" w:rsidR="001F35DC" w:rsidRDefault="001F35DC" w:rsidP="001F35DC">
      <w:pPr>
        <w:pStyle w:val="Heading3"/>
      </w:pPr>
      <w:bookmarkStart w:id="74" w:name="_Toc74852022"/>
      <w:r>
        <w:t>5.10.4</w:t>
      </w:r>
      <w:r w:rsidR="002E52C2">
        <w:tab/>
      </w:r>
      <w:r>
        <w:t>Removal</w:t>
      </w:r>
      <w:bookmarkEnd w:id="74"/>
    </w:p>
    <w:p w14:paraId="7A6D76E0" w14:textId="77777777" w:rsidR="001F35DC" w:rsidRDefault="001F35DC" w:rsidP="001F35DC">
      <w:r>
        <w:t>When an LI function wishes to remove records from the LISSF, it shall perform a Record Delete service operation as described in TS 29.598 [50] clause 5.2.2.5.</w:t>
      </w:r>
    </w:p>
    <w:p w14:paraId="547671AD" w14:textId="77777777" w:rsidR="001F35DC" w:rsidRDefault="001F35DC" w:rsidP="001F35DC">
      <w:r>
        <w:t>The LIPF shall always be able to remove records from the LISSF.</w:t>
      </w:r>
    </w:p>
    <w:p w14:paraId="32B7C330" w14:textId="30A4C372" w:rsidR="002E303B" w:rsidRPr="00760004" w:rsidRDefault="003431E2" w:rsidP="002E303B">
      <w:pPr>
        <w:pStyle w:val="Heading1"/>
      </w:pPr>
      <w:bookmarkStart w:id="75" w:name="_Toc74852023"/>
      <w:r w:rsidRPr="00760004">
        <w:t>6</w:t>
      </w:r>
      <w:r w:rsidR="002E303B" w:rsidRPr="00760004">
        <w:tab/>
        <w:t>Network Layer Based Interception</w:t>
      </w:r>
      <w:bookmarkEnd w:id="75"/>
    </w:p>
    <w:p w14:paraId="2F2AE169" w14:textId="57AB71B3" w:rsidR="00716BA7" w:rsidRPr="00760004" w:rsidRDefault="00716BA7" w:rsidP="00716BA7">
      <w:pPr>
        <w:pStyle w:val="Heading2"/>
      </w:pPr>
      <w:bookmarkStart w:id="76" w:name="_Toc74852024"/>
      <w:r w:rsidRPr="00760004">
        <w:t>6.1</w:t>
      </w:r>
      <w:r w:rsidRPr="00760004">
        <w:tab/>
        <w:t>Introduction</w:t>
      </w:r>
      <w:bookmarkEnd w:id="76"/>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77" w:name="_Toc74852025"/>
      <w:r w:rsidRPr="00760004">
        <w:t>6.2</w:t>
      </w:r>
      <w:r w:rsidRPr="00760004">
        <w:tab/>
        <w:t>5G</w:t>
      </w:r>
      <w:bookmarkEnd w:id="77"/>
    </w:p>
    <w:p w14:paraId="41946991" w14:textId="115DA9A5" w:rsidR="00716BA7" w:rsidRPr="00760004" w:rsidRDefault="00716BA7" w:rsidP="00716BA7">
      <w:pPr>
        <w:pStyle w:val="Heading3"/>
      </w:pPr>
      <w:bookmarkStart w:id="78" w:name="_Toc74852026"/>
      <w:r w:rsidRPr="00760004">
        <w:t>6.2.1</w:t>
      </w:r>
      <w:r w:rsidRPr="00760004">
        <w:tab/>
        <w:t>General</w:t>
      </w:r>
      <w:bookmarkEnd w:id="78"/>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79" w:name="_Toc74852027"/>
      <w:r w:rsidRPr="00760004">
        <w:t>6.2.2</w:t>
      </w:r>
      <w:r w:rsidRPr="00760004">
        <w:tab/>
        <w:t>LI at AMF</w:t>
      </w:r>
      <w:bookmarkEnd w:id="79"/>
    </w:p>
    <w:p w14:paraId="194AEFDD" w14:textId="290091E8" w:rsidR="00716BA7" w:rsidRPr="00760004" w:rsidRDefault="00716BA7" w:rsidP="00716BA7">
      <w:pPr>
        <w:pStyle w:val="Heading4"/>
      </w:pPr>
      <w:bookmarkStart w:id="80" w:name="_Toc74852028"/>
      <w:r w:rsidRPr="00760004">
        <w:t>6.2.2.1</w:t>
      </w:r>
      <w:r w:rsidRPr="00760004">
        <w:tab/>
        <w:t>Provis</w:t>
      </w:r>
      <w:r w:rsidR="008957FD" w:rsidRPr="00760004">
        <w:t>i</w:t>
      </w:r>
      <w:r w:rsidRPr="00760004">
        <w:t>oning over LI_X1</w:t>
      </w:r>
      <w:bookmarkEnd w:id="80"/>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lastRenderedPageBreak/>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273749">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273749">
            <w:pPr>
              <w:pStyle w:val="TAH"/>
            </w:pPr>
            <w:r>
              <w:t>Description</w:t>
            </w:r>
          </w:p>
        </w:tc>
        <w:tc>
          <w:tcPr>
            <w:tcW w:w="708" w:type="dxa"/>
          </w:tcPr>
          <w:p w14:paraId="53258AAA" w14:textId="77777777" w:rsidR="00021DF2" w:rsidRPr="00CE0181" w:rsidRDefault="00021DF2" w:rsidP="00273749">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273749">
            <w:pPr>
              <w:pStyle w:val="TAL"/>
            </w:pPr>
            <w:r w:rsidRPr="00CE0181">
              <w:t>XID</w:t>
            </w:r>
          </w:p>
        </w:tc>
        <w:tc>
          <w:tcPr>
            <w:tcW w:w="6242" w:type="dxa"/>
          </w:tcPr>
          <w:p w14:paraId="7BED7D56" w14:textId="77777777" w:rsidR="00021DF2" w:rsidRPr="00CE0181" w:rsidRDefault="00021DF2" w:rsidP="00273749">
            <w:pPr>
              <w:pStyle w:val="TAL"/>
            </w:pPr>
            <w:r w:rsidRPr="00CE0181">
              <w:t>XID assigned by LIPF</w:t>
            </w:r>
            <w:r>
              <w:t>.</w:t>
            </w:r>
          </w:p>
        </w:tc>
        <w:tc>
          <w:tcPr>
            <w:tcW w:w="708" w:type="dxa"/>
          </w:tcPr>
          <w:p w14:paraId="60EE52E3" w14:textId="77777777" w:rsidR="00021DF2" w:rsidRPr="00CE0181" w:rsidRDefault="00021DF2" w:rsidP="00273749">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273749">
            <w:pPr>
              <w:pStyle w:val="TAL"/>
            </w:pPr>
            <w:r w:rsidRPr="00CE0181">
              <w:t>TargetIdentifiers</w:t>
            </w:r>
          </w:p>
        </w:tc>
        <w:tc>
          <w:tcPr>
            <w:tcW w:w="6242" w:type="dxa"/>
          </w:tcPr>
          <w:p w14:paraId="4A6D2528" w14:textId="77777777" w:rsidR="00021DF2" w:rsidRPr="00CE0181" w:rsidRDefault="00021DF2" w:rsidP="00273749">
            <w:pPr>
              <w:pStyle w:val="TAL"/>
            </w:pPr>
            <w:r>
              <w:t>One of the target identifiers listed in the paragraph above.</w:t>
            </w:r>
          </w:p>
        </w:tc>
        <w:tc>
          <w:tcPr>
            <w:tcW w:w="708" w:type="dxa"/>
          </w:tcPr>
          <w:p w14:paraId="58373FB4" w14:textId="77777777" w:rsidR="00021DF2" w:rsidRPr="00CE0181" w:rsidRDefault="00021DF2" w:rsidP="00273749">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273749">
            <w:pPr>
              <w:pStyle w:val="TAL"/>
            </w:pPr>
            <w:r w:rsidRPr="00CE0181">
              <w:t>DeliveryType</w:t>
            </w:r>
          </w:p>
        </w:tc>
        <w:tc>
          <w:tcPr>
            <w:tcW w:w="6242" w:type="dxa"/>
          </w:tcPr>
          <w:p w14:paraId="046C784D" w14:textId="77777777" w:rsidR="00021DF2" w:rsidRPr="00CE0181" w:rsidRDefault="00021DF2" w:rsidP="00273749">
            <w:pPr>
              <w:pStyle w:val="TAL"/>
            </w:pPr>
            <w:r w:rsidRPr="00CE0181">
              <w:t xml:space="preserve">Set to </w:t>
            </w:r>
            <w:r>
              <w:t>"</w:t>
            </w:r>
            <w:r w:rsidRPr="00CE0181">
              <w:t>X2Only</w:t>
            </w:r>
            <w:r>
              <w:t>".</w:t>
            </w:r>
          </w:p>
        </w:tc>
        <w:tc>
          <w:tcPr>
            <w:tcW w:w="708" w:type="dxa"/>
          </w:tcPr>
          <w:p w14:paraId="504FE7BB" w14:textId="77777777" w:rsidR="00021DF2" w:rsidRPr="00CE0181" w:rsidRDefault="00021DF2" w:rsidP="00273749">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273749">
            <w:pPr>
              <w:pStyle w:val="TAL"/>
            </w:pPr>
            <w:r w:rsidRPr="00CE0181">
              <w:t>ListOfDIDs</w:t>
            </w:r>
          </w:p>
        </w:tc>
        <w:tc>
          <w:tcPr>
            <w:tcW w:w="6242" w:type="dxa"/>
          </w:tcPr>
          <w:p w14:paraId="3D03B052" w14:textId="77777777" w:rsidR="00021DF2" w:rsidRPr="00CE0181" w:rsidRDefault="00021DF2" w:rsidP="00273749">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273749">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273749">
            <w:pPr>
              <w:pStyle w:val="TAL"/>
            </w:pPr>
            <w:r w:rsidRPr="00CE0181">
              <w:t>TaskDetailsExtensions/</w:t>
            </w:r>
          </w:p>
          <w:p w14:paraId="42CBFE14" w14:textId="77777777" w:rsidR="00021DF2" w:rsidRPr="00CE0181" w:rsidRDefault="00021DF2" w:rsidP="00273749">
            <w:pPr>
              <w:pStyle w:val="TAL"/>
            </w:pPr>
            <w:r>
              <w:t>IdentifierAssociationExtensions</w:t>
            </w:r>
          </w:p>
        </w:tc>
        <w:tc>
          <w:tcPr>
            <w:tcW w:w="6242" w:type="dxa"/>
          </w:tcPr>
          <w:p w14:paraId="26DF106C" w14:textId="77777777" w:rsidR="00021DF2" w:rsidRPr="00CE0181" w:rsidRDefault="00021DF2" w:rsidP="00273749">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273749">
            <w:pPr>
              <w:pStyle w:val="TAL"/>
            </w:pPr>
            <w:r>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273749">
        <w:trPr>
          <w:jc w:val="center"/>
        </w:trPr>
        <w:tc>
          <w:tcPr>
            <w:tcW w:w="2693" w:type="dxa"/>
          </w:tcPr>
          <w:p w14:paraId="45D25B57" w14:textId="77777777" w:rsidR="00021DF2" w:rsidRPr="00CE0181" w:rsidRDefault="00021DF2" w:rsidP="00273749">
            <w:pPr>
              <w:pStyle w:val="TAH"/>
            </w:pPr>
            <w:r>
              <w:t>Field Name</w:t>
            </w:r>
          </w:p>
        </w:tc>
        <w:tc>
          <w:tcPr>
            <w:tcW w:w="6521" w:type="dxa"/>
          </w:tcPr>
          <w:p w14:paraId="3206E39C" w14:textId="77777777" w:rsidR="00021DF2" w:rsidRPr="00CE0181" w:rsidRDefault="00021DF2" w:rsidP="00273749">
            <w:pPr>
              <w:pStyle w:val="TAH"/>
            </w:pPr>
            <w:r>
              <w:t>Description</w:t>
            </w:r>
          </w:p>
        </w:tc>
        <w:tc>
          <w:tcPr>
            <w:tcW w:w="708" w:type="dxa"/>
          </w:tcPr>
          <w:p w14:paraId="4D56AAB1" w14:textId="77777777" w:rsidR="00021DF2" w:rsidRPr="00CE0181" w:rsidRDefault="00021DF2" w:rsidP="00273749">
            <w:pPr>
              <w:pStyle w:val="TAH"/>
            </w:pPr>
            <w:r w:rsidRPr="00CE0181">
              <w:t>M/C/O</w:t>
            </w:r>
          </w:p>
        </w:tc>
      </w:tr>
      <w:tr w:rsidR="00021DF2" w:rsidRPr="00CE0181" w14:paraId="7B38DA82" w14:textId="77777777" w:rsidTr="00273749">
        <w:trPr>
          <w:jc w:val="center"/>
        </w:trPr>
        <w:tc>
          <w:tcPr>
            <w:tcW w:w="2693" w:type="dxa"/>
          </w:tcPr>
          <w:p w14:paraId="5CA8FFAD" w14:textId="77777777" w:rsidR="00021DF2" w:rsidRPr="00CE0181" w:rsidRDefault="00021DF2" w:rsidP="00273749">
            <w:pPr>
              <w:pStyle w:val="TAL"/>
            </w:pPr>
            <w:bookmarkStart w:id="81" w:name="_Hlk47015859"/>
            <w:r>
              <w:t>EventsGenerated</w:t>
            </w:r>
          </w:p>
        </w:tc>
        <w:tc>
          <w:tcPr>
            <w:tcW w:w="6521" w:type="dxa"/>
          </w:tcPr>
          <w:p w14:paraId="5A6588B5" w14:textId="77777777" w:rsidR="00021DF2" w:rsidRDefault="00021DF2" w:rsidP="00273749">
            <w:pPr>
              <w:pStyle w:val="TAL"/>
            </w:pPr>
            <w:r>
              <w:t>One of the following values:</w:t>
            </w:r>
          </w:p>
          <w:p w14:paraId="043A6113" w14:textId="6BFE79DB" w:rsidR="00021DF2" w:rsidRDefault="00021DF2" w:rsidP="00273749">
            <w:pPr>
              <w:pStyle w:val="TAL"/>
            </w:pPr>
          </w:p>
          <w:p w14:paraId="1C95C976" w14:textId="414415A2" w:rsidR="00170BDE" w:rsidRDefault="00170BDE" w:rsidP="00273749">
            <w:pPr>
              <w:pStyle w:val="TAL"/>
            </w:pPr>
            <w:r w:rsidRPr="00760004">
              <w:t>-</w:t>
            </w:r>
            <w:r w:rsidRPr="00760004">
              <w:tab/>
            </w:r>
            <w:r w:rsidR="008B4526">
              <w:t>IdentifierAssociation</w:t>
            </w:r>
          </w:p>
          <w:p w14:paraId="7EE01CC0" w14:textId="551904F8" w:rsidR="00170BDE" w:rsidRDefault="00170BDE" w:rsidP="00273749">
            <w:pPr>
              <w:pStyle w:val="TAL"/>
            </w:pPr>
            <w:r w:rsidRPr="00760004">
              <w:t>-</w:t>
            </w:r>
            <w:r w:rsidRPr="00760004">
              <w:tab/>
            </w:r>
            <w:r w:rsidR="008B4526">
              <w:t>All</w:t>
            </w:r>
          </w:p>
          <w:p w14:paraId="46C62D56" w14:textId="77777777" w:rsidR="008B4526" w:rsidRDefault="008B4526" w:rsidP="00273749">
            <w:pPr>
              <w:pStyle w:val="TAL"/>
            </w:pPr>
          </w:p>
          <w:p w14:paraId="21DC4036" w14:textId="18F33F0A" w:rsidR="00021DF2" w:rsidRPr="00CE0181" w:rsidRDefault="00021DF2" w:rsidP="00273749">
            <w:pPr>
              <w:pStyle w:val="TAL"/>
            </w:pPr>
            <w:r>
              <w:t>See clause 6.2.2.2.1 for the interpretation of this field.</w:t>
            </w:r>
          </w:p>
        </w:tc>
        <w:tc>
          <w:tcPr>
            <w:tcW w:w="708" w:type="dxa"/>
          </w:tcPr>
          <w:p w14:paraId="19981A62" w14:textId="77777777" w:rsidR="00021DF2" w:rsidRPr="00CE0181" w:rsidRDefault="00021DF2" w:rsidP="00273749">
            <w:pPr>
              <w:pStyle w:val="TAL"/>
            </w:pPr>
            <w:r>
              <w:t>M</w:t>
            </w:r>
          </w:p>
        </w:tc>
      </w:tr>
      <w:bookmarkEnd w:id="81"/>
    </w:tbl>
    <w:p w14:paraId="4F239890" w14:textId="77777777" w:rsidR="00021DF2" w:rsidRDefault="00021DF2" w:rsidP="00021DF2"/>
    <w:p w14:paraId="49C1201F" w14:textId="77777777" w:rsidR="00716BA7" w:rsidRPr="00760004" w:rsidRDefault="00716BA7" w:rsidP="00716BA7">
      <w:pPr>
        <w:pStyle w:val="Heading4"/>
      </w:pPr>
      <w:bookmarkStart w:id="82" w:name="_Toc74852029"/>
      <w:r w:rsidRPr="00760004">
        <w:t>6.2.2.2</w:t>
      </w:r>
      <w:r w:rsidRPr="00760004">
        <w:tab/>
        <w:t>Generation of xIRI over LI_X2</w:t>
      </w:r>
      <w:bookmarkEnd w:id="82"/>
    </w:p>
    <w:p w14:paraId="58F370E3" w14:textId="1D237726" w:rsidR="005E25E0" w:rsidRPr="00760004" w:rsidRDefault="005E25E0" w:rsidP="009903CB">
      <w:pPr>
        <w:pStyle w:val="Heading5"/>
      </w:pPr>
      <w:bookmarkStart w:id="83" w:name="_Toc74852030"/>
      <w:r w:rsidRPr="00760004">
        <w:t>6.2.2.2.1</w:t>
      </w:r>
      <w:r w:rsidRPr="00760004">
        <w:tab/>
        <w:t>General</w:t>
      </w:r>
      <w:bookmarkEnd w:id="83"/>
    </w:p>
    <w:p w14:paraId="0AEE2A15" w14:textId="77777777" w:rsidR="00B50F57" w:rsidRPr="00760004" w:rsidRDefault="00B50F57" w:rsidP="00B50F57">
      <w:r w:rsidRPr="00760004">
        <w:t>The IRI-POI present in the AMF shall send the xIRIs over LI_X2 for each of the events listed in TS 33.127 [5] clause 6.2.2.4, the details of which are described in the following sub-clauses.</w:t>
      </w:r>
    </w:p>
    <w:p w14:paraId="4BB8BAC5" w14:textId="30C9D20C" w:rsidR="00074618" w:rsidRPr="00760004" w:rsidRDefault="00074618" w:rsidP="00B9163B">
      <w:r w:rsidRPr="00760004">
        <w:t>If the AMF receives one or more cell IDs in an N2 message (as specified in TS 38.413 [23]), the POI associated with the AMF shall report all of them.</w:t>
      </w:r>
    </w:p>
    <w:p w14:paraId="6DC5DB27" w14:textId="735EEB75" w:rsidR="00685ABF" w:rsidRDefault="00685ABF" w:rsidP="00685ABF">
      <w:r>
        <w:t>The IRI-POI in the AMF shall only generate xIRI containing AMFIdentifierAssociation records when the IdentifierAssocationExtensions parameter has been received over LI_X1 (see clause 6.2.2.1). If the IdentifierAssocationExtensions parameter is not received for a specific target the IRI-POI shall not generate AMFIdentifierAssociation records for that target. The AMF shall generate records according to the value of the EventsGenerated sub-parameter (see Table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40E0BB40" w:rsidR="00685ABF" w:rsidRDefault="00685ABF" w:rsidP="00685ABF">
      <w:pPr>
        <w:pStyle w:val="B1"/>
      </w:pPr>
      <w:r>
        <w:t>-</w:t>
      </w:r>
      <w:r>
        <w:tab/>
        <w:t>All: All AMF record types shall be generated.</w:t>
      </w:r>
    </w:p>
    <w:p w14:paraId="6D7D9DB4" w14:textId="62CFFF09" w:rsidR="00716BA7" w:rsidRPr="00760004" w:rsidRDefault="00716BA7" w:rsidP="008F0ED8">
      <w:pPr>
        <w:pStyle w:val="Heading5"/>
      </w:pPr>
      <w:bookmarkStart w:id="84" w:name="_Toc74852031"/>
      <w:r w:rsidRPr="00760004">
        <w:t>6.2.2.</w:t>
      </w:r>
      <w:r w:rsidR="00B9163B" w:rsidRPr="00760004">
        <w:t>2.</w:t>
      </w:r>
      <w:r w:rsidR="005E25E0" w:rsidRPr="00760004">
        <w:t>2</w:t>
      </w:r>
      <w:r w:rsidRPr="00760004">
        <w:tab/>
        <w:t>Registration</w:t>
      </w:r>
      <w:bookmarkEnd w:id="84"/>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4C55FA9F"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6C7C7F03" w:rsidR="004D1031" w:rsidRPr="00760004" w:rsidRDefault="004D1031" w:rsidP="004D1031">
            <w:pPr>
              <w:pStyle w:val="TAL"/>
            </w:pPr>
            <w:r w:rsidRPr="00760004">
              <w:t xml:space="preserve">UE's local IP address used to reach the N3IWF, </w:t>
            </w:r>
            <w:r w:rsidR="00AA1018">
              <w:t>TNGF or TWIF,</w:t>
            </w:r>
            <w:r w:rsidR="00AA1018" w:rsidRPr="00760004">
              <w:t xml:space="preserve"> </w:t>
            </w:r>
            <w:r w:rsidRPr="00760004">
              <w:t>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7C283564" w:rsidR="008E0E43" w:rsidRPr="008109D3" w:rsidRDefault="008E0E43" w:rsidP="00273749">
            <w:pPr>
              <w:pStyle w:val="TAL"/>
            </w:pPr>
            <w:r>
              <w:t>List of tracking areas associated with the registration area within which the UE is current registered, see TS 24.501 [13], clause 9.11.3.4</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273749">
            <w:pPr>
              <w:pStyle w:val="TAL"/>
            </w:pPr>
            <w:r>
              <w:t>C</w:t>
            </w:r>
          </w:p>
        </w:tc>
      </w:tr>
      <w:tr w:rsidR="008E0E43" w14:paraId="45C933D4" w14:textId="77777777" w:rsidTr="00273749">
        <w:trPr>
          <w:jc w:val="center"/>
        </w:trPr>
        <w:tc>
          <w:tcPr>
            <w:tcW w:w="9922" w:type="dxa"/>
            <w:gridSpan w:val="3"/>
          </w:tcPr>
          <w:p w14:paraId="27FA3B7F" w14:textId="77777777" w:rsidR="008E0E43" w:rsidRDefault="008E0E43" w:rsidP="00273749">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85" w:name="_Toc74852032"/>
      <w:r w:rsidRPr="00760004">
        <w:t>6.2.2.2.</w:t>
      </w:r>
      <w:r w:rsidR="00617534" w:rsidRPr="00760004">
        <w:t>3</w:t>
      </w:r>
      <w:r w:rsidRPr="00760004">
        <w:tab/>
        <w:t>Deregistration</w:t>
      </w:r>
      <w:bookmarkEnd w:id="85"/>
    </w:p>
    <w:p w14:paraId="69F5694E" w14:textId="6D5BE80C"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26B69792" w:rsidR="00E22654" w:rsidRPr="0076000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5465F9A" w14:textId="4DF3D445" w:rsidR="00573177" w:rsidRPr="00760004" w:rsidRDefault="00573177" w:rsidP="00160265">
      <w:pPr>
        <w:pStyle w:val="TH"/>
      </w:pPr>
      <w:r w:rsidRPr="00760004">
        <w:lastRenderedPageBreak/>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042619C2"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1E85034B"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DB08AB1"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59610D" w:rsidRPr="00760004" w14:paraId="01B00B18" w14:textId="77777777" w:rsidTr="005E28E0">
        <w:trPr>
          <w:jc w:val="center"/>
        </w:trPr>
        <w:tc>
          <w:tcPr>
            <w:tcW w:w="9922" w:type="dxa"/>
            <w:gridSpan w:val="3"/>
          </w:tcPr>
          <w:p w14:paraId="2791066B" w14:textId="7F9AD4BB" w:rsidR="0059610D" w:rsidRPr="00760004" w:rsidRDefault="0059610D" w:rsidP="00CF7EBC">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86" w:name="_Toc74852033"/>
      <w:r w:rsidRPr="00760004">
        <w:t>6.2.2.2.</w:t>
      </w:r>
      <w:r w:rsidR="004455E4" w:rsidRPr="00760004">
        <w:t>4</w:t>
      </w:r>
      <w:r w:rsidRPr="00760004">
        <w:tab/>
        <w:t xml:space="preserve">Location </w:t>
      </w:r>
      <w:r w:rsidR="00F56869" w:rsidRPr="00760004">
        <w:t>u</w:t>
      </w:r>
      <w:r w:rsidRPr="00760004">
        <w:t>pdate</w:t>
      </w:r>
      <w:bookmarkEnd w:id="86"/>
    </w:p>
    <w:p w14:paraId="69AF9532" w14:textId="38AC04A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target’s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4066FB7A"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3GPP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3GPP TS 23.502 [4], clause 4.9.1.3). </w:t>
      </w:r>
    </w:p>
    <w:p w14:paraId="203AB2F4" w14:textId="1C00754B"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w:t>
      </w:r>
      <w:r w:rsidR="00D47D80" w:rsidRPr="00760004">
        <w:rPr>
          <w:lang w:eastAsia="ja-JP"/>
        </w:rPr>
        <w:t>'</w:t>
      </w:r>
      <w:r w:rsidRPr="00760004">
        <w:rPr>
          <w:lang w:eastAsia="ja-JP"/>
        </w:rPr>
        <w:t>s UE, as described in 3GPP TS 37.340 [37], clause 10.</w:t>
      </w:r>
    </w:p>
    <w:p w14:paraId="5F0B40A4" w14:textId="1FC69ECC"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 xml:space="preserve">may trigger the generation of an xIRI AMFLocationUpdate record. </w:t>
      </w:r>
    </w:p>
    <w:p w14:paraId="4DBBCB3D" w14:textId="4BFAF4C7"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C53AA5" w:rsidRPr="00760004" w14:paraId="21948BF0" w14:textId="77777777" w:rsidTr="00F72C87">
        <w:trPr>
          <w:jc w:val="center"/>
        </w:trPr>
        <w:tc>
          <w:tcPr>
            <w:tcW w:w="2693" w:type="dxa"/>
          </w:tcPr>
          <w:p w14:paraId="7C64457B" w14:textId="0A0F21CA" w:rsidR="00C53AA5" w:rsidRPr="00760004" w:rsidRDefault="00E42066" w:rsidP="00C53AA5">
            <w:pPr>
              <w:pStyle w:val="TAL"/>
            </w:pPr>
            <w:r w:rsidRPr="00760004">
              <w:t>g</w:t>
            </w:r>
            <w:r w:rsidR="00E22B30" w:rsidRPr="00760004">
              <w:t>UTI</w:t>
            </w:r>
          </w:p>
        </w:tc>
        <w:tc>
          <w:tcPr>
            <w:tcW w:w="6521" w:type="dxa"/>
          </w:tcPr>
          <w:p w14:paraId="2DCA820F" w14:textId="25248C03" w:rsidR="00C53AA5" w:rsidRPr="00760004" w:rsidRDefault="00C53AA5" w:rsidP="008C0455">
            <w:pPr>
              <w:pStyle w:val="TAL"/>
            </w:pPr>
            <w:r w:rsidRPr="00760004">
              <w:t>5G-GUTI associated with the location update, if available, see TS 24.501 [13].</w:t>
            </w:r>
          </w:p>
        </w:tc>
        <w:tc>
          <w:tcPr>
            <w:tcW w:w="708" w:type="dxa"/>
          </w:tcPr>
          <w:p w14:paraId="4CEC5563" w14:textId="4B8AB695" w:rsidR="00C53AA5" w:rsidRPr="00760004" w:rsidRDefault="00C53AA5" w:rsidP="00C53AA5">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78129F72"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2B61CF1B"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23CABE2A"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 clause 6.4.6.2.4).</w:t>
            </w:r>
          </w:p>
        </w:tc>
        <w:tc>
          <w:tcPr>
            <w:tcW w:w="708" w:type="dxa"/>
          </w:tcPr>
          <w:p w14:paraId="54CCAA6F" w14:textId="429DA92E" w:rsidR="00C53AA5" w:rsidRPr="00760004" w:rsidRDefault="00C53AA5" w:rsidP="00C53AA5">
            <w:pPr>
              <w:pStyle w:val="TAL"/>
            </w:pPr>
            <w:r w:rsidRPr="00760004">
              <w:t>M</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87" w:name="_Toc74852034"/>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87"/>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69D37E7" w:rsidR="00F96618" w:rsidRPr="00760004" w:rsidRDefault="00F96618" w:rsidP="008C0455">
            <w:pPr>
              <w:pStyle w:val="TAL"/>
            </w:pPr>
            <w:r w:rsidRPr="00760004">
              <w:t>Specifies the result of registration, see TS 24.501 [13]</w:t>
            </w:r>
            <w:r w:rsidR="00D47E7D" w:rsidRPr="00760004">
              <w:t>,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08E70A83" w14:textId="567AD23D" w:rsidR="00684AC5"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p w14:paraId="2355B8A5" w14:textId="41B79731" w:rsidR="006B1DF0" w:rsidRPr="00760004" w:rsidRDefault="00684AC5" w:rsidP="00E0715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rejected NSSAI (see TS 24.501 [13] clause 9.11.3.46).</w:t>
            </w:r>
          </w:p>
          <w:p w14:paraId="55B18EFA" w14:textId="6F6858BA" w:rsidR="00D47E7D" w:rsidRPr="00760004" w:rsidRDefault="006B1DF0" w:rsidP="00D47E7D">
            <w:pPr>
              <w:pStyle w:val="TAL"/>
            </w:pPr>
            <w:r w:rsidRPr="00760004">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667B6B71" w:rsidR="00D47E7D" w:rsidRPr="00760004" w:rsidRDefault="00D47E7D" w:rsidP="00D47E7D">
            <w:pPr>
              <w:pStyle w:val="TAL"/>
            </w:pPr>
            <w:r w:rsidRPr="00760004">
              <w:t>SUPI associated with the registration (see clause 6.2.2.4)</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D47E7D" w:rsidRPr="00760004" w14:paraId="780E162F" w14:textId="77777777" w:rsidTr="00F72C87">
        <w:trPr>
          <w:jc w:val="center"/>
        </w:trPr>
        <w:tc>
          <w:tcPr>
            <w:tcW w:w="2693" w:type="dxa"/>
          </w:tcPr>
          <w:p w14:paraId="2767A8FE" w14:textId="5948EE88" w:rsidR="00D47E7D" w:rsidRPr="00760004" w:rsidRDefault="00037B23" w:rsidP="00D47E7D">
            <w:pPr>
              <w:pStyle w:val="TAL"/>
            </w:pPr>
            <w:r w:rsidRPr="00760004">
              <w:t>p</w:t>
            </w:r>
            <w:r w:rsidR="00E22B30" w:rsidRPr="00760004">
              <w:t>EI</w:t>
            </w:r>
          </w:p>
        </w:tc>
        <w:tc>
          <w:tcPr>
            <w:tcW w:w="6521" w:type="dxa"/>
          </w:tcPr>
          <w:p w14:paraId="4ECACDA0" w14:textId="6B36A7A0" w:rsidR="00D47E7D" w:rsidRPr="00760004" w:rsidRDefault="00D47E7D" w:rsidP="00D47E7D">
            <w:pPr>
              <w:pStyle w:val="TAL"/>
            </w:pPr>
            <w:r w:rsidRPr="00760004">
              <w:t>PEI provided by the UE during the registration</w:t>
            </w:r>
            <w:r w:rsidR="00E55DD5" w:rsidRPr="00760004">
              <w:t>, if available.</w:t>
            </w:r>
          </w:p>
        </w:tc>
        <w:tc>
          <w:tcPr>
            <w:tcW w:w="708" w:type="dxa"/>
          </w:tcPr>
          <w:p w14:paraId="553F4A31" w14:textId="1750EF81" w:rsidR="00D47E7D" w:rsidRPr="00760004" w:rsidRDefault="00E55DD5" w:rsidP="00D47E7D">
            <w:pPr>
              <w:pStyle w:val="TAL"/>
            </w:pPr>
            <w:r w:rsidRPr="00760004">
              <w:t>C</w:t>
            </w:r>
          </w:p>
        </w:tc>
      </w:tr>
      <w:tr w:rsidR="00D47E7D" w:rsidRPr="00760004" w14:paraId="646210EA" w14:textId="77777777" w:rsidTr="00F72C87">
        <w:trPr>
          <w:jc w:val="center"/>
        </w:trPr>
        <w:tc>
          <w:tcPr>
            <w:tcW w:w="2693" w:type="dxa"/>
          </w:tcPr>
          <w:p w14:paraId="3D5DC256" w14:textId="5DF3BAAF" w:rsidR="00D47E7D" w:rsidRPr="00760004" w:rsidRDefault="00037B23" w:rsidP="00D47E7D">
            <w:pPr>
              <w:pStyle w:val="TAL"/>
            </w:pPr>
            <w:r w:rsidRPr="00760004">
              <w:t>g</w:t>
            </w:r>
            <w:r w:rsidR="00E22B30" w:rsidRPr="00760004">
              <w:t>PSI</w:t>
            </w:r>
          </w:p>
        </w:tc>
        <w:tc>
          <w:tcPr>
            <w:tcW w:w="6521" w:type="dxa"/>
          </w:tcPr>
          <w:p w14:paraId="50F52433" w14:textId="3199BC80" w:rsidR="00D47E7D" w:rsidRPr="00760004" w:rsidRDefault="00D47E7D" w:rsidP="00D47E7D">
            <w:pPr>
              <w:pStyle w:val="TAL"/>
            </w:pPr>
            <w:r w:rsidRPr="00760004">
              <w:t>GPSI obtained in the registration, if available as part of the subscription profile.</w:t>
            </w:r>
          </w:p>
        </w:tc>
        <w:tc>
          <w:tcPr>
            <w:tcW w:w="708" w:type="dxa"/>
          </w:tcPr>
          <w:p w14:paraId="677A92E4" w14:textId="71E13AC9" w:rsidR="00D47E7D" w:rsidRPr="00760004" w:rsidRDefault="00D47E7D" w:rsidP="00D47E7D">
            <w:pPr>
              <w:pStyle w:val="TAL"/>
            </w:pPr>
            <w:r w:rsidRPr="00760004">
              <w:t>C</w:t>
            </w:r>
          </w:p>
        </w:tc>
      </w:tr>
      <w:tr w:rsidR="00D47E7D" w:rsidRPr="00760004" w14:paraId="1FA54DEE" w14:textId="77777777" w:rsidTr="00F72C87">
        <w:trPr>
          <w:jc w:val="center"/>
        </w:trPr>
        <w:tc>
          <w:tcPr>
            <w:tcW w:w="2693" w:type="dxa"/>
          </w:tcPr>
          <w:p w14:paraId="45389040" w14:textId="6A4DBF43" w:rsidR="00D47E7D" w:rsidRPr="00760004" w:rsidRDefault="00037B23" w:rsidP="00D47E7D">
            <w:pPr>
              <w:pStyle w:val="TAL"/>
            </w:pPr>
            <w:r w:rsidRPr="00760004">
              <w:t>g</w:t>
            </w:r>
            <w:r w:rsidR="00E22B30" w:rsidRPr="00760004">
              <w:t>UTI</w:t>
            </w:r>
          </w:p>
        </w:tc>
        <w:tc>
          <w:tcPr>
            <w:tcW w:w="6521" w:type="dxa"/>
          </w:tcPr>
          <w:p w14:paraId="2602D399" w14:textId="1120C498" w:rsidR="00D47E7D" w:rsidRPr="00760004" w:rsidRDefault="00D47E7D" w:rsidP="008C0455">
            <w:pPr>
              <w:pStyle w:val="TAL"/>
            </w:pPr>
            <w:r w:rsidRPr="00760004">
              <w:t>5G-GUTI provided as outcome of initial registration or used in other cases, see TS 24.501 [13], clause 5.5.1.2.2.</w:t>
            </w:r>
          </w:p>
        </w:tc>
        <w:tc>
          <w:tcPr>
            <w:tcW w:w="708" w:type="dxa"/>
          </w:tcPr>
          <w:p w14:paraId="557C6115" w14:textId="4C88E407" w:rsidR="00D47E7D" w:rsidRPr="00760004" w:rsidRDefault="00D47E7D" w:rsidP="00D47E7D">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7981C928" w:rsidR="00EC4A30" w:rsidRPr="00760004" w:rsidRDefault="00D47E7D" w:rsidP="00EC4A30">
            <w:pPr>
              <w:pStyle w:val="TAL"/>
            </w:pPr>
            <w:r w:rsidRPr="00760004">
              <w:t>Location information,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181BFB05" w:rsidR="00DB0A3B" w:rsidRPr="00760004" w:rsidRDefault="00DB0A3B" w:rsidP="00DB0A3B">
            <w:pPr>
              <w:pStyle w:val="TAL"/>
            </w:pPr>
            <w:r w:rsidRPr="00760004">
              <w:t xml:space="preserve">UE's local IP address used to reach the N3IWF, </w:t>
            </w:r>
            <w:r w:rsidR="00AA1018">
              <w:t>TNGF or TWIF,</w:t>
            </w:r>
            <w:r w:rsidR="00AA1018" w:rsidRPr="00760004">
              <w:t xml:space="preserve"> </w:t>
            </w:r>
            <w:r w:rsidRPr="00760004">
              <w:t>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77777777" w:rsidR="00DB0A3B" w:rsidRPr="00760004" w:rsidRDefault="00DB0A3B" w:rsidP="00DB0A3B">
            <w:pPr>
              <w:pStyle w:val="TAL"/>
            </w:pPr>
            <w:r w:rsidRPr="00760004">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C73D12"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C73D12" w:rsidRDefault="00C73D12" w:rsidP="00273749">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6A0249C5" w:rsidR="00C73D12" w:rsidRDefault="00C73D12" w:rsidP="00273749">
            <w:pPr>
              <w:pStyle w:val="TAL"/>
            </w:pPr>
            <w:r>
              <w:t>List of tracking areas associated with the registration area within which the UE is current registered, see TS 24.501 [13], clause 9.11.3.4 (see NOTE)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C73D12" w:rsidRDefault="00C73D12" w:rsidP="00273749">
            <w:pPr>
              <w:pStyle w:val="TAL"/>
            </w:pPr>
            <w:r>
              <w:t>C</w:t>
            </w:r>
          </w:p>
        </w:tc>
      </w:tr>
      <w:tr w:rsidR="00C73D12" w14:paraId="42DA139B" w14:textId="77777777" w:rsidTr="00273749">
        <w:trPr>
          <w:jc w:val="center"/>
        </w:trPr>
        <w:tc>
          <w:tcPr>
            <w:tcW w:w="9922" w:type="dxa"/>
            <w:gridSpan w:val="3"/>
          </w:tcPr>
          <w:p w14:paraId="55CD5F9E" w14:textId="75EECB0A" w:rsidR="00C73D12" w:rsidRDefault="00C73D12" w:rsidP="00273749">
            <w:pPr>
              <w:pStyle w:val="NO"/>
            </w:pPr>
            <w:r>
              <w:t>NOTE:</w:t>
            </w:r>
            <w:r>
              <w:tab/>
              <w:t>List shall be included each time there is a change to the registration area.</w:t>
            </w:r>
          </w:p>
        </w:tc>
      </w:tr>
    </w:tbl>
    <w:p w14:paraId="3EE143DE" w14:textId="48C741A3" w:rsidR="00DC53DE" w:rsidRPr="00760004" w:rsidRDefault="00DC53DE" w:rsidP="00DC53DE">
      <w:pPr>
        <w:tabs>
          <w:tab w:val="left" w:pos="5736"/>
        </w:tabs>
      </w:pPr>
    </w:p>
    <w:p w14:paraId="5166204A" w14:textId="403BD975"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(see ETSI TS 103 221-2 [8] clause 5.2.6).</w:t>
      </w:r>
    </w:p>
    <w:p w14:paraId="6DA14612" w14:textId="1C3E2133" w:rsidR="00DC53DE" w:rsidRPr="00760004" w:rsidRDefault="00DC53DE" w:rsidP="00DC53DE">
      <w:pPr>
        <w:pStyle w:val="Heading5"/>
      </w:pPr>
      <w:bookmarkStart w:id="88" w:name="_Toc74852035"/>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88"/>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rsidRPr="00760004"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89" w:name="_Toc74852036"/>
      <w:r>
        <w:t>6.2.2.2.7</w:t>
      </w:r>
      <w:r>
        <w:tab/>
        <w:t>AMF identifier association</w:t>
      </w:r>
      <w:bookmarkEnd w:id="89"/>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BF5E15" w14:paraId="51497774"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273749">
            <w:pPr>
              <w:pStyle w:val="TAH"/>
            </w:pPr>
            <w:r>
              <w:t>M/C/O</w:t>
            </w:r>
          </w:p>
        </w:tc>
      </w:tr>
      <w:tr w:rsidR="00BF5E15" w14:paraId="2F8AC89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273749">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273749">
            <w:pPr>
              <w:pStyle w:val="TAL"/>
            </w:pPr>
            <w:r>
              <w:t>M</w:t>
            </w:r>
          </w:p>
        </w:tc>
      </w:tr>
      <w:tr w:rsidR="00BF5E15" w14:paraId="28FF99E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273749">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273749">
            <w:pPr>
              <w:pStyle w:val="TAL"/>
            </w:pPr>
            <w:r>
              <w:t>C</w:t>
            </w:r>
          </w:p>
        </w:tc>
      </w:tr>
      <w:tr w:rsidR="00BF5E15" w14:paraId="6AF6040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273749">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273749">
            <w:pPr>
              <w:pStyle w:val="TAL"/>
            </w:pPr>
            <w:r>
              <w:t>C</w:t>
            </w:r>
          </w:p>
        </w:tc>
      </w:tr>
      <w:tr w:rsidR="00BF5E15" w14:paraId="683B3B6B"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273749">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273749">
            <w:pPr>
              <w:pStyle w:val="TAL"/>
            </w:pPr>
            <w:r>
              <w:t>C</w:t>
            </w:r>
          </w:p>
        </w:tc>
      </w:tr>
      <w:tr w:rsidR="00BF5E15" w14:paraId="2CFC0C4E"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1240A5C2" w:rsidR="00BF5E15" w:rsidRDefault="00BF5E15" w:rsidP="00273749">
            <w:pPr>
              <w:pStyle w:val="TAL"/>
            </w:pPr>
            <w:r>
              <w:t>5G-GUTI used in the procedure, see TS 24.501 [13], clause 9.11.3.4.</w:t>
            </w:r>
          </w:p>
        </w:tc>
        <w:tc>
          <w:tcPr>
            <w:tcW w:w="715" w:type="dxa"/>
            <w:gridSpan w:val="2"/>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273749">
            <w:pPr>
              <w:pStyle w:val="TAL"/>
            </w:pPr>
            <w:r>
              <w:t>M</w:t>
            </w:r>
          </w:p>
        </w:tc>
      </w:tr>
      <w:tr w:rsidR="00BF5E15" w14:paraId="669553B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273749">
            <w:pPr>
              <w:pStyle w:val="TAL"/>
            </w:pPr>
            <w:r>
              <w:t>Location information available when identifier association occurs.</w:t>
            </w:r>
          </w:p>
          <w:p w14:paraId="2084819B" w14:textId="77777777" w:rsidR="00BF5E15" w:rsidRDefault="00BF5E15"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273749">
            <w:pPr>
              <w:pStyle w:val="TAL"/>
            </w:pPr>
            <w:r>
              <w:t>M</w:t>
            </w:r>
          </w:p>
        </w:tc>
      </w:tr>
      <w:tr w:rsidR="00BF5E15" w14:paraId="1F6B35D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77777777" w:rsidR="00BF5E15" w:rsidRDefault="00BF5E15" w:rsidP="00273749">
            <w:pPr>
              <w:pStyle w:val="TAL"/>
            </w:pPr>
            <w:r>
              <w:t>List of tracking areas associated with the registration area within which the UE is current registered, see TS 24.501 [13], clause 9.11.3.4. (See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273749">
            <w:pPr>
              <w:pStyle w:val="TAL"/>
            </w:pPr>
            <w:r>
              <w:t>C</w:t>
            </w:r>
          </w:p>
        </w:tc>
      </w:tr>
      <w:tr w:rsidR="00BF5E15" w14:paraId="6789B673"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273749">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273749">
            <w:pPr>
              <w:pStyle w:val="NO"/>
            </w:pPr>
            <w:r>
              <w:t>NOTE 2:</w:t>
            </w:r>
            <w:r>
              <w:tab/>
              <w:t xml:space="preserve">List shall be included each time there is a change to the registration area. </w:t>
            </w:r>
          </w:p>
        </w:tc>
      </w:tr>
    </w:tbl>
    <w:p w14:paraId="7DAA375B" w14:textId="77777777" w:rsidR="00573177" w:rsidRPr="00760004" w:rsidRDefault="00573177" w:rsidP="00573177">
      <w:pPr>
        <w:pStyle w:val="Heading4"/>
      </w:pPr>
      <w:bookmarkStart w:id="90" w:name="_Toc74852037"/>
      <w:r w:rsidRPr="00760004">
        <w:t>6.2.2.3</w:t>
      </w:r>
      <w:r w:rsidRPr="00760004">
        <w:tab/>
        <w:t>Generation of IRI over LI_HI2</w:t>
      </w:r>
      <w:bookmarkEnd w:id="90"/>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Pr="00760004" w:rsidRDefault="006C2C35" w:rsidP="006C2C35">
      <w:r w:rsidRPr="00760004">
        <w:t>The timestamp field of the psHeader structure shall be set to the time at which the AMF event was observed (i.e. the timestamp field of the X2 PDU).</w:t>
      </w:r>
    </w:p>
    <w:p w14:paraId="66F16695" w14:textId="09EBA4F9" w:rsidR="009A29B3" w:rsidRPr="00760004" w:rsidRDefault="009A29B3" w:rsidP="009A29B3">
      <w:pPr>
        <w:rPr>
          <w:lang w:eastAsia="en-GB"/>
        </w:rPr>
      </w:pPr>
      <w:r w:rsidRPr="00760004">
        <w:rPr>
          <w:lang w:eastAsia="en-GB"/>
        </w:rPr>
        <w:t>Table 6.</w:t>
      </w:r>
      <w:r w:rsidR="00772F06" w:rsidRPr="00760004">
        <w:rPr>
          <w:lang w:eastAsia="en-GB"/>
        </w:rPr>
        <w:t>2.2-6</w:t>
      </w:r>
      <w:r w:rsidRPr="00760004">
        <w:rPr>
          <w:lang w:eastAsia="en-GB"/>
        </w:rPr>
        <w:t xml:space="preserve"> shows the IRI type (see ETSI TS 102 232-1 [9] clause 5.2.10) to be used for each IRI message</w:t>
      </w:r>
      <w:r w:rsidR="00772F06" w:rsidRPr="00760004">
        <w:rPr>
          <w:lang w:eastAsia="en-GB"/>
        </w:rPr>
        <w:t>.</w:t>
      </w:r>
    </w:p>
    <w:p w14:paraId="55F94050" w14:textId="2008CDAE" w:rsidR="009A29B3" w:rsidRPr="00760004" w:rsidRDefault="009A29B3" w:rsidP="00584BD3">
      <w:pPr>
        <w:pStyle w:val="TH"/>
        <w:rPr>
          <w:lang w:eastAsia="en-GB"/>
        </w:rPr>
      </w:pPr>
      <w:r w:rsidRPr="00760004">
        <w:rPr>
          <w:lang w:eastAsia="en-GB"/>
        </w:rPr>
        <w:lastRenderedPageBreak/>
        <w:t>Table 6.</w:t>
      </w:r>
      <w:r w:rsidR="00772F06" w:rsidRPr="00760004">
        <w:rPr>
          <w:lang w:eastAsia="en-GB"/>
        </w:rPr>
        <w:t>2.2-</w:t>
      </w:r>
      <w:r w:rsidR="003E0BD4" w:rsidRPr="00760004">
        <w:rPr>
          <w:lang w:eastAsia="en-GB"/>
        </w:rPr>
        <w:t>6</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CE7226">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CE722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273749">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273749">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Pr="00760004" w:rsidRDefault="00573177" w:rsidP="00573177">
      <w:pPr>
        <w:pStyle w:val="Heading4"/>
      </w:pPr>
      <w:bookmarkStart w:id="91" w:name="_Toc74852038"/>
      <w:r w:rsidRPr="00760004">
        <w:t>6.2.2.4</w:t>
      </w:r>
      <w:r w:rsidRPr="00760004">
        <w:tab/>
        <w:t xml:space="preserve">Identity </w:t>
      </w:r>
      <w:r w:rsidR="006D247A" w:rsidRPr="00760004">
        <w:t>p</w:t>
      </w:r>
      <w:r w:rsidRPr="00760004">
        <w:t>rivacy</w:t>
      </w:r>
      <w:bookmarkEnd w:id="91"/>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92" w:name="_Toc74852039"/>
      <w:r>
        <w:t>6.2.2A</w:t>
      </w:r>
      <w:r>
        <w:tab/>
        <w:t>Identifier Reporting for AMF</w:t>
      </w:r>
      <w:bookmarkEnd w:id="92"/>
    </w:p>
    <w:p w14:paraId="7FA30025" w14:textId="77777777" w:rsidR="00FE4475" w:rsidRDefault="00FE4475" w:rsidP="00FE4475">
      <w:pPr>
        <w:pStyle w:val="Heading4"/>
      </w:pPr>
      <w:bookmarkStart w:id="93" w:name="_Toc74852040"/>
      <w:r>
        <w:t>6.2.2A.1</w:t>
      </w:r>
      <w:r>
        <w:tab/>
        <w:t>Activation of reporting over LI_XEM1</w:t>
      </w:r>
      <w:bookmarkEnd w:id="93"/>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94" w:name="_Toc74852041"/>
      <w:r>
        <w:t>6.2.2A.2</w:t>
      </w:r>
      <w:r>
        <w:tab/>
        <w:t>Generation of records over LI_XER</w:t>
      </w:r>
      <w:bookmarkEnd w:id="94"/>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296A2B19"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77777777" w:rsidR="00FE4475" w:rsidRDefault="00FE4475" w:rsidP="00FE4475">
      <w:pPr>
        <w:pStyle w:val="NO"/>
      </w:pPr>
      <w:r>
        <w:lastRenderedPageBreak/>
        <w:t>NOTE 2:</w:t>
      </w:r>
      <w:r>
        <w:tab/>
        <w:t>As SUCIs are single use and only valid for a single authentication, they are only be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95" w:name="_Toc74852042"/>
      <w:r w:rsidRPr="00484981">
        <w:t>6.2.2</w:t>
      </w:r>
      <w:r>
        <w:t>A</w:t>
      </w:r>
      <w:r w:rsidRPr="00484981">
        <w:t>.</w:t>
      </w:r>
      <w:r>
        <w:t>2</w:t>
      </w:r>
      <w:r w:rsidRPr="00484981">
        <w:t>.</w:t>
      </w:r>
      <w:r>
        <w:t>2</w:t>
      </w:r>
      <w:r w:rsidRPr="00484981">
        <w:tab/>
      </w:r>
      <w:r>
        <w:t>Association Events</w:t>
      </w:r>
      <w:bookmarkEnd w:id="95"/>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273749">
            <w:pPr>
              <w:pStyle w:val="TAH"/>
            </w:pPr>
            <w:r>
              <w:t>M/C/O</w:t>
            </w:r>
          </w:p>
        </w:tc>
      </w:tr>
      <w:tr w:rsidR="00FE4475" w14:paraId="6725D9E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273749">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273749">
            <w:pPr>
              <w:pStyle w:val="TAL"/>
            </w:pPr>
            <w:r>
              <w:t>M</w:t>
            </w:r>
          </w:p>
        </w:tc>
      </w:tr>
      <w:tr w:rsidR="00FE4475" w14:paraId="7AA7427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273749">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273749">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273749">
            <w:pPr>
              <w:pStyle w:val="TAL"/>
            </w:pPr>
            <w:r>
              <w:t>M</w:t>
            </w:r>
          </w:p>
        </w:tc>
      </w:tr>
      <w:tr w:rsidR="00FE4475" w14:paraId="44C0B522"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273749">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273749">
            <w:pPr>
              <w:pStyle w:val="TAL"/>
            </w:pPr>
            <w:r w:rsidRPr="00EA3028">
              <w:t>Time at which the identifier association event occurred.</w:t>
            </w:r>
          </w:p>
          <w:p w14:paraId="27367EF1" w14:textId="77777777" w:rsidR="00FE4475" w:rsidRDefault="00FE4475" w:rsidP="00273749">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273749">
            <w:pPr>
              <w:pStyle w:val="TAL"/>
            </w:pPr>
            <w:r w:rsidRPr="00CC236D">
              <w:t>M</w:t>
            </w:r>
          </w:p>
        </w:tc>
      </w:tr>
      <w:tr w:rsidR="00FE4475" w14:paraId="38422596"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273749">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77777777" w:rsidR="00FE4475" w:rsidRDefault="00FE4475" w:rsidP="00273749">
            <w:pPr>
              <w:pStyle w:val="TAL"/>
            </w:pPr>
            <w:r>
              <w:t>Last known TAI associated with the SUPI. Encoded as per TS 24.501 [13] clause 9.1.3.8,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273749">
            <w:pPr>
              <w:pStyle w:val="TAL"/>
            </w:pPr>
            <w:r>
              <w:t>M</w:t>
            </w:r>
          </w:p>
        </w:tc>
      </w:tr>
      <w:tr w:rsidR="00FE4475" w14:paraId="32E7C838"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273749">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273749">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273749">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273749">
            <w:pPr>
              <w:pStyle w:val="TAL"/>
            </w:pPr>
            <w:r>
              <w:t>M</w:t>
            </w:r>
          </w:p>
        </w:tc>
      </w:tr>
      <w:tr w:rsidR="00FE4475" w14:paraId="177555FD"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273749">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77777777" w:rsidR="00FE4475" w:rsidRDefault="00FE4475" w:rsidP="00273749">
            <w:pPr>
              <w:pStyle w:val="TAL"/>
            </w:pPr>
            <w:r>
              <w:t xml:space="preserve">ueLocationTimestamp(s) of nCGIs if available in AMF as per TS 29 .571 [17] clause 5.4.4.9. </w:t>
            </w:r>
          </w:p>
          <w:p w14:paraId="013CF99C" w14:textId="77777777" w:rsidR="00FE4475" w:rsidRDefault="00FE4475" w:rsidP="00273749">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273749">
            <w:pPr>
              <w:pStyle w:val="TAL"/>
            </w:pPr>
            <w:r>
              <w:t>M</w:t>
            </w:r>
          </w:p>
        </w:tc>
      </w:tr>
      <w:tr w:rsidR="00FE4475" w14:paraId="06084BF9"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273749">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77777777" w:rsidR="00FE4475" w:rsidRDefault="00FE4475" w:rsidP="00273749">
            <w:pPr>
              <w:pStyle w:val="TAL"/>
            </w:pPr>
            <w:r>
              <w:t>SUCI shall be provided when event is triggered by association of a SUCI to a SUPI.</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273749">
            <w:pPr>
              <w:pStyle w:val="TAL"/>
            </w:pPr>
            <w:r>
              <w:t>C</w:t>
            </w:r>
          </w:p>
        </w:tc>
      </w:tr>
      <w:tr w:rsidR="00FE4475" w14:paraId="557BFF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77777777" w:rsidR="00FE4475" w:rsidRDefault="00FE4475" w:rsidP="00273749">
            <w:pPr>
              <w:pStyle w:val="TAL"/>
            </w:pPr>
            <w:r>
              <w:t>PEI, (See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273749">
            <w:pPr>
              <w:pStyle w:val="TAL"/>
            </w:pPr>
            <w:r>
              <w:t>C</w:t>
            </w:r>
          </w:p>
        </w:tc>
      </w:tr>
      <w:tr w:rsidR="00FE4475" w14:paraId="47D79715"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273749">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77777777" w:rsidR="00FE4475" w:rsidRDefault="00FE4475" w:rsidP="00273749">
            <w:pPr>
              <w:pStyle w:val="TAL"/>
            </w:pPr>
            <w:r>
              <w:t>List of tracking areas associated with the registration area within which the UE is current registered, see TS 24.501 [13], clause 9.11.3.4. (See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273749">
            <w:pPr>
              <w:pStyle w:val="TAL"/>
            </w:pPr>
            <w:r>
              <w:t>C</w:t>
            </w:r>
          </w:p>
        </w:tc>
      </w:tr>
      <w:tr w:rsidR="00FE4475" w14:paraId="42C580D2" w14:textId="77777777" w:rsidTr="00273749">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77777777" w:rsidR="00FE4475" w:rsidRDefault="00FE4475" w:rsidP="00273749">
            <w:pPr>
              <w:pStyle w:val="NO"/>
            </w:pPr>
            <w:bookmarkStart w:id="96" w:name="_Hlk55229191"/>
            <w:r>
              <w:t>NOTE 1:</w:t>
            </w:r>
            <w:r>
              <w:tab/>
              <w:t>Shall be provided in first association record to ICF after PEI is available and following any change of PEI.</w:t>
            </w:r>
            <w:bookmarkEnd w:id="96"/>
          </w:p>
          <w:p w14:paraId="0E07228F" w14:textId="77777777" w:rsidR="00FE4475" w:rsidRDefault="00FE4475" w:rsidP="00273749">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lastRenderedPageBreak/>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273749">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273749">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2421B2CC"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273749">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273749">
            <w:pPr>
              <w:keepNext/>
              <w:keepLines/>
              <w:spacing w:after="0"/>
              <w:rPr>
                <w:rFonts w:ascii="Arial" w:hAnsi="Arial"/>
                <w:sz w:val="18"/>
              </w:rPr>
            </w:pPr>
            <w:r>
              <w:t>M</w:t>
            </w:r>
          </w:p>
        </w:tc>
      </w:tr>
      <w:tr w:rsidR="00FE4475" w:rsidRPr="00AA60C3" w14:paraId="401094AF"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273749">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273749">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10B20B91"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273749">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3CAAC0B2" w14:textId="77777777" w:rsidR="00FE4475" w:rsidRPr="00AA60C3" w:rsidRDefault="00FE4475" w:rsidP="00273749">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Pr>
                <w:rFonts w:ascii="Arial" w:hAnsi="Arial"/>
                <w:sz w:val="18"/>
              </w:rPr>
              <w:t> Given as a sequence of PLMNID (encoded as per TS 38.413 [23] clause 9.3.3.5) and NCI (encoded as per TS 38.413 [23] clause 9.3.1.7)</w:t>
            </w:r>
          </w:p>
          <w:p w14:paraId="7DAF44DA" w14:textId="77777777" w:rsidR="00FE4475" w:rsidRPr="00AA60C3" w:rsidRDefault="00FE4475" w:rsidP="00273749">
            <w:pPr>
              <w:keepNext/>
              <w:keepLines/>
              <w:spacing w:after="0"/>
              <w:rPr>
                <w:rFonts w:ascii="Arial" w:hAnsi="Arial"/>
                <w:sz w:val="18"/>
              </w:rPr>
            </w:pP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273749">
            <w:pPr>
              <w:keepNext/>
              <w:keepLines/>
              <w:spacing w:after="0"/>
              <w:rPr>
                <w:rFonts w:ascii="Arial" w:hAnsi="Arial"/>
                <w:sz w:val="18"/>
              </w:rPr>
            </w:pPr>
            <w:r w:rsidRPr="00AA60C3">
              <w:rPr>
                <w:rFonts w:ascii="Arial" w:hAnsi="Arial"/>
                <w:sz w:val="18"/>
              </w:rPr>
              <w:t>M</w:t>
            </w:r>
          </w:p>
        </w:tc>
      </w:tr>
      <w:tr w:rsidR="00FE4475" w:rsidRPr="00AA60C3" w14:paraId="3639E8AE" w14:textId="77777777" w:rsidTr="00273749">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77777777" w:rsidR="00FE4475" w:rsidRDefault="00FE4475" w:rsidP="00273749">
            <w:pPr>
              <w:pStyle w:val="TAL"/>
            </w:pPr>
            <w:r>
              <w:t xml:space="preserve">ueLocationTimestamp(s) of nCGIs if available in AMF as per TS 29 .571 [17] clause 5.4.4.9. </w:t>
            </w:r>
          </w:p>
          <w:p w14:paraId="644B367D" w14:textId="77777777" w:rsidR="00FE4475" w:rsidRPr="00CC68AF" w:rsidRDefault="00FE4475" w:rsidP="00273749">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273749">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97" w:name="_Toc74852043"/>
      <w:r w:rsidRPr="00484981">
        <w:t>6.2.2</w:t>
      </w:r>
      <w:r>
        <w:t>A</w:t>
      </w:r>
      <w:r w:rsidRPr="00484981">
        <w:t>.</w:t>
      </w:r>
      <w:r>
        <w:t>2</w:t>
      </w:r>
      <w:r w:rsidRPr="00484981">
        <w:t>.</w:t>
      </w:r>
      <w:r>
        <w:t>3</w:t>
      </w:r>
      <w:r w:rsidRPr="00484981">
        <w:tab/>
      </w:r>
      <w:r>
        <w:t>Transmission to the ICF</w:t>
      </w:r>
      <w:bookmarkEnd w:id="97"/>
    </w:p>
    <w:p w14:paraId="7EA2029C" w14:textId="7777777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98" w:name="_Toc74852044"/>
      <w:r w:rsidRPr="00760004">
        <w:t>6.2.3</w:t>
      </w:r>
      <w:r w:rsidRPr="00760004">
        <w:tab/>
        <w:t>LI for SMF/UPF</w:t>
      </w:r>
      <w:bookmarkEnd w:id="98"/>
    </w:p>
    <w:p w14:paraId="3A64619E" w14:textId="77777777" w:rsidR="00905A61" w:rsidRPr="00027916" w:rsidRDefault="00905A61" w:rsidP="00905A61">
      <w:pPr>
        <w:pStyle w:val="Heading4"/>
      </w:pPr>
      <w:bookmarkStart w:id="99" w:name="_Toc74852045"/>
      <w:r>
        <w:t>6.2.3.1</w:t>
      </w:r>
      <w:r>
        <w:tab/>
        <w:t>Provisioning over LI_X1</w:t>
      </w:r>
      <w:bookmarkEnd w:id="99"/>
    </w:p>
    <w:p w14:paraId="35DDD4D3" w14:textId="31D51B3F" w:rsidR="00905A61" w:rsidRDefault="00905A61" w:rsidP="00905A61">
      <w:pPr>
        <w:pStyle w:val="Heading5"/>
      </w:pPr>
      <w:bookmarkStart w:id="100" w:name="_Toc74852046"/>
      <w:r>
        <w:t>6.2.3.1.1</w:t>
      </w:r>
      <w:r>
        <w:tab/>
        <w:t>General</w:t>
      </w:r>
      <w:bookmarkEnd w:id="100"/>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127E7B70"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reporting, the IRI-TF in the SMF shall be provisioned in accordance with clause 6.2.3.1.2 and the MDF2 shall be provisioned in accordance with clause 6.2.3.1.3. If approach 2 described in clause 6.2.3.9 is used for packet header reporting, the CC-TF in the SMF shall be provisioned in accordance with clause 6.2.3.1.2, the MDF2 shall be provisioned in accordance with clause 6.2.3.1.3, and the MDF3 shall be provisioned in accordance with clause 6.2.3.1.4.</w:t>
      </w:r>
    </w:p>
    <w:p w14:paraId="453DF513" w14:textId="7A071637" w:rsidR="00905A61" w:rsidRPr="006B24EA" w:rsidRDefault="00905A61" w:rsidP="00905A61">
      <w:pPr>
        <w:pStyle w:val="Heading5"/>
      </w:pPr>
      <w:bookmarkStart w:id="101" w:name="_Toc74852047"/>
      <w:r>
        <w:t>6.2.3.1.2</w:t>
      </w:r>
      <w:r>
        <w:tab/>
        <w:t>Provisioning of the IRI-POI, IRI-TF and CC-TF in the SMF</w:t>
      </w:r>
      <w:bookmarkEnd w:id="101"/>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lastRenderedPageBreak/>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2A2CDE">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2A2CDE">
            <w:pPr>
              <w:pStyle w:val="TAH"/>
            </w:pPr>
            <w:r>
              <w:t>Description</w:t>
            </w:r>
          </w:p>
        </w:tc>
        <w:tc>
          <w:tcPr>
            <w:tcW w:w="708" w:type="dxa"/>
          </w:tcPr>
          <w:p w14:paraId="6898F0B6" w14:textId="77777777" w:rsidR="00905A61" w:rsidRPr="007B1D70" w:rsidRDefault="00905A61" w:rsidP="002A2CDE">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2A2CDE">
            <w:pPr>
              <w:pStyle w:val="TAL"/>
            </w:pPr>
            <w:r>
              <w:t>XID</w:t>
            </w:r>
          </w:p>
        </w:tc>
        <w:tc>
          <w:tcPr>
            <w:tcW w:w="6242" w:type="dxa"/>
          </w:tcPr>
          <w:p w14:paraId="4CA48ECA" w14:textId="77777777" w:rsidR="00905A61" w:rsidRDefault="00905A61" w:rsidP="002A2CDE">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2A2CDE">
            <w:pPr>
              <w:pStyle w:val="TAL"/>
            </w:pPr>
            <w:r>
              <w:t>M</w:t>
            </w:r>
          </w:p>
        </w:tc>
      </w:tr>
      <w:tr w:rsidR="00905A61" w14:paraId="0FBCEB8A" w14:textId="77777777" w:rsidTr="00905A61">
        <w:trPr>
          <w:jc w:val="center"/>
        </w:trPr>
        <w:tc>
          <w:tcPr>
            <w:tcW w:w="2972" w:type="dxa"/>
          </w:tcPr>
          <w:p w14:paraId="7321C653" w14:textId="77777777" w:rsidR="00905A61" w:rsidRDefault="00905A61" w:rsidP="002A2CDE">
            <w:pPr>
              <w:pStyle w:val="TAL"/>
            </w:pPr>
            <w:r>
              <w:t>TargetIdentifiers</w:t>
            </w:r>
          </w:p>
        </w:tc>
        <w:tc>
          <w:tcPr>
            <w:tcW w:w="6242" w:type="dxa"/>
          </w:tcPr>
          <w:p w14:paraId="71C24421" w14:textId="77777777" w:rsidR="00905A61" w:rsidRDefault="00905A61" w:rsidP="002A2CDE">
            <w:pPr>
              <w:pStyle w:val="TAL"/>
            </w:pPr>
            <w:r>
              <w:t>One or more of the target identifiers listed in the paragraph above.</w:t>
            </w:r>
          </w:p>
        </w:tc>
        <w:tc>
          <w:tcPr>
            <w:tcW w:w="708" w:type="dxa"/>
          </w:tcPr>
          <w:p w14:paraId="44BC8812" w14:textId="77777777" w:rsidR="00905A61" w:rsidRDefault="00905A61" w:rsidP="002A2CDE">
            <w:pPr>
              <w:pStyle w:val="TAL"/>
            </w:pPr>
            <w:r>
              <w:t>M</w:t>
            </w:r>
          </w:p>
        </w:tc>
      </w:tr>
      <w:tr w:rsidR="00905A61" w14:paraId="46679359" w14:textId="77777777" w:rsidTr="00905A61">
        <w:trPr>
          <w:jc w:val="center"/>
        </w:trPr>
        <w:tc>
          <w:tcPr>
            <w:tcW w:w="2972" w:type="dxa"/>
          </w:tcPr>
          <w:p w14:paraId="5DA4CE2B" w14:textId="77777777" w:rsidR="00905A61" w:rsidRDefault="00905A61" w:rsidP="002A2CDE">
            <w:pPr>
              <w:pStyle w:val="TAL"/>
            </w:pPr>
            <w:r>
              <w:t>DeliveryType</w:t>
            </w:r>
          </w:p>
        </w:tc>
        <w:tc>
          <w:tcPr>
            <w:tcW w:w="6242" w:type="dxa"/>
          </w:tcPr>
          <w:p w14:paraId="16863AF0" w14:textId="77777777" w:rsidR="00905A61" w:rsidRDefault="00905A61" w:rsidP="002A2CDE">
            <w:pPr>
              <w:pStyle w:val="TAL"/>
            </w:pPr>
            <w:r>
              <w:t>Set to “X2Only”, “X3Only” or “X2andX3” as needed to meet the requirements of the warrant.</w:t>
            </w:r>
            <w:r w:rsidRPr="00666E00">
              <w:t xml:space="preserve"> (NOTE: "X2Only" for IRI-POI, IRI-TF and "X3Only" for CC-TF can also be also be used).</w:t>
            </w:r>
          </w:p>
        </w:tc>
        <w:tc>
          <w:tcPr>
            <w:tcW w:w="708" w:type="dxa"/>
          </w:tcPr>
          <w:p w14:paraId="368FD192" w14:textId="77777777" w:rsidR="00905A61" w:rsidRDefault="00905A61" w:rsidP="002A2CDE">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2A2CDE">
            <w:pPr>
              <w:pStyle w:val="TAL"/>
            </w:pPr>
            <w:r w:rsidRPr="00CE0181">
              <w:t>TaskDetailsExtensions/</w:t>
            </w:r>
          </w:p>
          <w:p w14:paraId="42AA237E" w14:textId="77777777" w:rsidR="00905A61" w:rsidRDefault="00905A61" w:rsidP="002A2CDE">
            <w:pPr>
              <w:pStyle w:val="TAL"/>
            </w:pPr>
            <w:r>
              <w:t>HeaderReporting</w:t>
            </w:r>
          </w:p>
        </w:tc>
        <w:tc>
          <w:tcPr>
            <w:tcW w:w="6242" w:type="dxa"/>
          </w:tcPr>
          <w:p w14:paraId="14207371"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the packet header reporting is required. Only permitted to be sent to the IRI-TF.</w:t>
            </w:r>
          </w:p>
        </w:tc>
        <w:tc>
          <w:tcPr>
            <w:tcW w:w="708" w:type="dxa"/>
          </w:tcPr>
          <w:p w14:paraId="3BF96149" w14:textId="77777777" w:rsidR="00905A61" w:rsidRDefault="00905A61" w:rsidP="002A2CDE">
            <w:pPr>
              <w:pStyle w:val="TAL"/>
            </w:pPr>
            <w:r>
              <w:t>C</w:t>
            </w:r>
          </w:p>
        </w:tc>
      </w:tr>
      <w:tr w:rsidR="00905A61" w14:paraId="71930B46" w14:textId="77777777" w:rsidTr="00905A61">
        <w:trPr>
          <w:jc w:val="center"/>
        </w:trPr>
        <w:tc>
          <w:tcPr>
            <w:tcW w:w="2972" w:type="dxa"/>
          </w:tcPr>
          <w:p w14:paraId="0C0892E7" w14:textId="77777777" w:rsidR="00905A61" w:rsidRDefault="00905A61" w:rsidP="002A2CDE">
            <w:pPr>
              <w:pStyle w:val="TAL"/>
            </w:pPr>
            <w:r>
              <w:t>ListOfDIDs</w:t>
            </w:r>
          </w:p>
        </w:tc>
        <w:tc>
          <w:tcPr>
            <w:tcW w:w="6242" w:type="dxa"/>
          </w:tcPr>
          <w:p w14:paraId="3FF84CEF" w14:textId="77777777" w:rsidR="00905A61" w:rsidRDefault="00905A61" w:rsidP="002A2CDE">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2A2CDE">
            <w:pPr>
              <w:pStyle w:val="TAL"/>
            </w:pPr>
            <w:r>
              <w:t>M</w:t>
            </w:r>
          </w:p>
        </w:tc>
      </w:tr>
    </w:tbl>
    <w:p w14:paraId="77A17A6D" w14:textId="77777777" w:rsidR="00FE44EB" w:rsidRDefault="00FE44EB" w:rsidP="00905A61">
      <w:pPr>
        <w:keepNext/>
      </w:pPr>
    </w:p>
    <w:p w14:paraId="31247571" w14:textId="7BB8B26A" w:rsidR="00905A61" w:rsidRDefault="00905A61" w:rsidP="00905A61">
      <w:pPr>
        <w:keepNext/>
      </w:pPr>
      <w:r w:rsidRPr="00F773EB">
        <w:t>If packet</w:t>
      </w:r>
      <w:r>
        <w:t xml:space="preserve"> header reporting is required, parameters specified in t</w:t>
      </w:r>
      <w:r w:rsidRPr="00F773EB">
        <w:t xml:space="preserve">able </w:t>
      </w:r>
      <w:r w:rsidRPr="00020C2C">
        <w:t>6.2.3-</w:t>
      </w:r>
      <w:r>
        <w:t>10</w:t>
      </w:r>
      <w:r w:rsidRPr="00020C2C">
        <w:t xml:space="preserve">: ActivatePDHReporting </w:t>
      </w:r>
      <w:r>
        <w:t>p</w:t>
      </w:r>
      <w:r w:rsidRPr="00020C2C">
        <w:t>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102" w:name="_Toc74852048"/>
      <w:r>
        <w:rPr>
          <w:rFonts w:eastAsiaTheme="minorHAnsi"/>
          <w:lang w:val="en-US"/>
        </w:rPr>
        <w:t>6.2.3.1.3</w:t>
      </w:r>
      <w:r>
        <w:rPr>
          <w:rFonts w:eastAsiaTheme="minorHAnsi"/>
          <w:lang w:val="en-US"/>
        </w:rPr>
        <w:tab/>
        <w:t>Provisioning of the MDF2</w:t>
      </w:r>
      <w:bookmarkEnd w:id="102"/>
    </w:p>
    <w:p w14:paraId="50709130" w14:textId="3655EC37"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r>
        <w:t xml:space="preserve"> </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lastRenderedPageBreak/>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2A2CDE">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2A2CDE">
            <w:pPr>
              <w:pStyle w:val="TAH"/>
            </w:pPr>
            <w:r>
              <w:t>Description</w:t>
            </w:r>
          </w:p>
        </w:tc>
        <w:tc>
          <w:tcPr>
            <w:tcW w:w="708" w:type="dxa"/>
          </w:tcPr>
          <w:p w14:paraId="636C4763" w14:textId="77777777" w:rsidR="00905A61" w:rsidRPr="007B1D70" w:rsidRDefault="00905A61" w:rsidP="002A2CDE">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2A2CDE">
            <w:pPr>
              <w:pStyle w:val="TAL"/>
            </w:pPr>
            <w:r>
              <w:t>XID</w:t>
            </w:r>
          </w:p>
        </w:tc>
        <w:tc>
          <w:tcPr>
            <w:tcW w:w="6242" w:type="dxa"/>
          </w:tcPr>
          <w:p w14:paraId="7E677747" w14:textId="77777777" w:rsidR="00905A61" w:rsidRDefault="00905A61" w:rsidP="002A2CDE">
            <w:pPr>
              <w:pStyle w:val="TAL"/>
            </w:pPr>
            <w:r>
              <w:t>XID assigned by LIPF.</w:t>
            </w:r>
          </w:p>
        </w:tc>
        <w:tc>
          <w:tcPr>
            <w:tcW w:w="708" w:type="dxa"/>
          </w:tcPr>
          <w:p w14:paraId="6257E450" w14:textId="77777777" w:rsidR="00905A61" w:rsidRDefault="00905A61" w:rsidP="002A2CDE">
            <w:pPr>
              <w:pStyle w:val="TAL"/>
            </w:pPr>
            <w:r>
              <w:t>M</w:t>
            </w:r>
          </w:p>
        </w:tc>
      </w:tr>
      <w:tr w:rsidR="00905A61" w14:paraId="6268E82C" w14:textId="77777777" w:rsidTr="000F60E1">
        <w:trPr>
          <w:jc w:val="center"/>
        </w:trPr>
        <w:tc>
          <w:tcPr>
            <w:tcW w:w="2972" w:type="dxa"/>
          </w:tcPr>
          <w:p w14:paraId="5D430411" w14:textId="77777777" w:rsidR="00905A61" w:rsidRDefault="00905A61" w:rsidP="002A2CDE">
            <w:pPr>
              <w:pStyle w:val="TAL"/>
            </w:pPr>
            <w:r>
              <w:t>TargetIdentifiers</w:t>
            </w:r>
          </w:p>
        </w:tc>
        <w:tc>
          <w:tcPr>
            <w:tcW w:w="6242" w:type="dxa"/>
          </w:tcPr>
          <w:p w14:paraId="6EFFE0C1" w14:textId="77777777" w:rsidR="00905A61" w:rsidRDefault="00905A61" w:rsidP="002A2CDE">
            <w:pPr>
              <w:pStyle w:val="TAL"/>
            </w:pPr>
            <w:r>
              <w:t>One or more of the target identifiers listed in the paragraph above.</w:t>
            </w:r>
          </w:p>
        </w:tc>
        <w:tc>
          <w:tcPr>
            <w:tcW w:w="708" w:type="dxa"/>
          </w:tcPr>
          <w:p w14:paraId="695E517C" w14:textId="77777777" w:rsidR="00905A61" w:rsidRDefault="00905A61" w:rsidP="002A2CDE">
            <w:pPr>
              <w:pStyle w:val="TAL"/>
            </w:pPr>
            <w:r>
              <w:t>M</w:t>
            </w:r>
          </w:p>
        </w:tc>
      </w:tr>
      <w:tr w:rsidR="00905A61" w14:paraId="1D550069" w14:textId="77777777" w:rsidTr="000F60E1">
        <w:trPr>
          <w:jc w:val="center"/>
        </w:trPr>
        <w:tc>
          <w:tcPr>
            <w:tcW w:w="2972" w:type="dxa"/>
          </w:tcPr>
          <w:p w14:paraId="6D9FCFED" w14:textId="77777777" w:rsidR="00905A61" w:rsidRDefault="00905A61" w:rsidP="002A2CDE">
            <w:pPr>
              <w:pStyle w:val="TAL"/>
            </w:pPr>
            <w:r>
              <w:t>DeliveryType</w:t>
            </w:r>
          </w:p>
        </w:tc>
        <w:tc>
          <w:tcPr>
            <w:tcW w:w="6242" w:type="dxa"/>
          </w:tcPr>
          <w:p w14:paraId="26F89F2D" w14:textId="77777777" w:rsidR="00905A61" w:rsidRDefault="00905A61" w:rsidP="002A2CDE">
            <w:pPr>
              <w:pStyle w:val="TAL"/>
            </w:pPr>
            <w:r>
              <w:t>Set to “X2Only”, “X3Only” or “X2andX3” as needed to meet the requirements of the warrant. (Ignored by the MDF2).</w:t>
            </w:r>
          </w:p>
        </w:tc>
        <w:tc>
          <w:tcPr>
            <w:tcW w:w="708" w:type="dxa"/>
          </w:tcPr>
          <w:p w14:paraId="2AFF405D" w14:textId="77777777" w:rsidR="00905A61" w:rsidRDefault="00905A61" w:rsidP="002A2CDE">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2A2CDE">
            <w:pPr>
              <w:pStyle w:val="TAL"/>
            </w:pPr>
            <w:r w:rsidRPr="00CE0181">
              <w:t>TaskDetailsExtensions/</w:t>
            </w:r>
          </w:p>
          <w:p w14:paraId="783F5AF2" w14:textId="77777777" w:rsidR="00905A61" w:rsidRDefault="00905A61" w:rsidP="002A2CDE">
            <w:pPr>
              <w:pStyle w:val="TAL"/>
            </w:pPr>
            <w:r>
              <w:t>HeaderReporting</w:t>
            </w:r>
          </w:p>
        </w:tc>
        <w:tc>
          <w:tcPr>
            <w:tcW w:w="6242" w:type="dxa"/>
          </w:tcPr>
          <w:p w14:paraId="3190E2C9"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1E591003" w14:textId="77777777" w:rsidR="00905A61" w:rsidRDefault="00905A61" w:rsidP="002A2CDE">
            <w:pPr>
              <w:pStyle w:val="TAL"/>
            </w:pPr>
            <w:r>
              <w:t>C</w:t>
            </w:r>
          </w:p>
        </w:tc>
      </w:tr>
      <w:tr w:rsidR="00905A61" w14:paraId="4E0BCBF9" w14:textId="77777777" w:rsidTr="000F60E1">
        <w:trPr>
          <w:jc w:val="center"/>
        </w:trPr>
        <w:tc>
          <w:tcPr>
            <w:tcW w:w="2972" w:type="dxa"/>
          </w:tcPr>
          <w:p w14:paraId="6C610FC3" w14:textId="77777777" w:rsidR="00905A61" w:rsidRDefault="00905A61" w:rsidP="002A2CDE">
            <w:pPr>
              <w:pStyle w:val="TAL"/>
            </w:pPr>
            <w:r>
              <w:t>ListOfDIDs</w:t>
            </w:r>
          </w:p>
        </w:tc>
        <w:tc>
          <w:tcPr>
            <w:tcW w:w="6242" w:type="dxa"/>
          </w:tcPr>
          <w:p w14:paraId="62A69231" w14:textId="77777777" w:rsidR="00905A61" w:rsidRDefault="00905A61" w:rsidP="002A2CDE">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2A2CDE">
            <w:pPr>
              <w:pStyle w:val="TAL"/>
            </w:pPr>
            <w:r>
              <w:t>M</w:t>
            </w:r>
          </w:p>
        </w:tc>
      </w:tr>
      <w:tr w:rsidR="00905A61" w14:paraId="116F55D9" w14:textId="77777777" w:rsidTr="000F60E1">
        <w:trPr>
          <w:jc w:val="center"/>
        </w:trPr>
        <w:tc>
          <w:tcPr>
            <w:tcW w:w="2972" w:type="dxa"/>
          </w:tcPr>
          <w:p w14:paraId="359CEDA5" w14:textId="77777777" w:rsidR="00905A61" w:rsidRDefault="00905A61" w:rsidP="002A2CDE">
            <w:pPr>
              <w:pStyle w:val="TAL"/>
            </w:pPr>
            <w:r>
              <w:t>ListOfMediationDetails</w:t>
            </w:r>
          </w:p>
        </w:tc>
        <w:tc>
          <w:tcPr>
            <w:tcW w:w="6242" w:type="dxa"/>
          </w:tcPr>
          <w:p w14:paraId="605592C7" w14:textId="0BBBF45C" w:rsidR="00905A61" w:rsidRDefault="00905A61" w:rsidP="002A2CDE">
            <w:pPr>
              <w:pStyle w:val="TAL"/>
            </w:pPr>
            <w:r>
              <w:t>Sequence of Mediation Details, See Table 6.2.3-</w:t>
            </w:r>
            <w:r w:rsidR="000F60E1">
              <w:t>0C</w:t>
            </w:r>
            <w:r>
              <w:t>.</w:t>
            </w:r>
          </w:p>
        </w:tc>
        <w:tc>
          <w:tcPr>
            <w:tcW w:w="708" w:type="dxa"/>
          </w:tcPr>
          <w:p w14:paraId="4DECD334" w14:textId="77777777" w:rsidR="00905A61" w:rsidRDefault="00905A61" w:rsidP="002A2CDE">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2A2CDE">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2A2CDE">
            <w:pPr>
              <w:pStyle w:val="TAH"/>
            </w:pPr>
            <w:r>
              <w:t>Description</w:t>
            </w:r>
          </w:p>
        </w:tc>
        <w:tc>
          <w:tcPr>
            <w:tcW w:w="708" w:type="dxa"/>
          </w:tcPr>
          <w:p w14:paraId="7F5AF240" w14:textId="77777777" w:rsidR="00905A61" w:rsidRPr="00CE0181" w:rsidRDefault="00905A61" w:rsidP="002A2CDE">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2A2CDE">
            <w:pPr>
              <w:pStyle w:val="TAL"/>
            </w:pPr>
            <w:r>
              <w:t>LIID</w:t>
            </w:r>
          </w:p>
        </w:tc>
        <w:tc>
          <w:tcPr>
            <w:tcW w:w="6242" w:type="dxa"/>
          </w:tcPr>
          <w:p w14:paraId="09865950" w14:textId="77777777" w:rsidR="00905A61" w:rsidRPr="00CE0181" w:rsidRDefault="00905A61" w:rsidP="002A2CDE">
            <w:pPr>
              <w:pStyle w:val="TAL"/>
            </w:pPr>
            <w:r>
              <w:t>Lawful Intercept ID associated with the task.</w:t>
            </w:r>
          </w:p>
        </w:tc>
        <w:tc>
          <w:tcPr>
            <w:tcW w:w="708" w:type="dxa"/>
          </w:tcPr>
          <w:p w14:paraId="021D070A" w14:textId="77777777" w:rsidR="00905A61" w:rsidRPr="00CE0181" w:rsidRDefault="00905A61" w:rsidP="002A2CDE">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2A2CDE">
            <w:pPr>
              <w:pStyle w:val="TAL"/>
            </w:pPr>
            <w:r>
              <w:t>DeliveryType</w:t>
            </w:r>
          </w:p>
        </w:tc>
        <w:tc>
          <w:tcPr>
            <w:tcW w:w="6242" w:type="dxa"/>
          </w:tcPr>
          <w:p w14:paraId="57C6825A" w14:textId="77777777" w:rsidR="00905A61" w:rsidRPr="00CE0181" w:rsidRDefault="00905A61" w:rsidP="002A2CDE">
            <w:pPr>
              <w:pStyle w:val="TAL"/>
            </w:pPr>
            <w:r>
              <w:t>Set to "HI2Only".</w:t>
            </w:r>
          </w:p>
        </w:tc>
        <w:tc>
          <w:tcPr>
            <w:tcW w:w="708" w:type="dxa"/>
          </w:tcPr>
          <w:p w14:paraId="7583A609" w14:textId="77777777" w:rsidR="00905A61" w:rsidRPr="00CE0181" w:rsidRDefault="00905A61" w:rsidP="002A2CDE">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2A2CDE">
            <w:pPr>
              <w:pStyle w:val="TAL"/>
            </w:pPr>
            <w:r>
              <w:t>ListOfDIDs</w:t>
            </w:r>
          </w:p>
        </w:tc>
        <w:tc>
          <w:tcPr>
            <w:tcW w:w="6242" w:type="dxa"/>
          </w:tcPr>
          <w:p w14:paraId="2A25E058" w14:textId="77777777" w:rsidR="00905A61" w:rsidRDefault="00905A61"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2A2CDE">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2A2CDE">
            <w:pPr>
              <w:pStyle w:val="TAL"/>
            </w:pPr>
            <w:r>
              <w:t>ServiceScoping</w:t>
            </w:r>
          </w:p>
        </w:tc>
        <w:tc>
          <w:tcPr>
            <w:tcW w:w="6242" w:type="dxa"/>
          </w:tcPr>
          <w:p w14:paraId="3BCE6F8F"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799A8295" w14:textId="77777777" w:rsidR="00905A61" w:rsidRPr="00CE0181" w:rsidRDefault="00905A61" w:rsidP="002A2CDE">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103" w:name="_Toc74852049"/>
      <w:r>
        <w:rPr>
          <w:rFonts w:eastAsiaTheme="minorHAnsi"/>
          <w:lang w:val="en-US"/>
        </w:rPr>
        <w:t>6.2.3.1.</w:t>
      </w:r>
      <w:r w:rsidR="00113338">
        <w:rPr>
          <w:rFonts w:eastAsiaTheme="minorHAnsi"/>
          <w:lang w:val="en-US"/>
        </w:rPr>
        <w:t>4</w:t>
      </w:r>
      <w:r>
        <w:rPr>
          <w:rFonts w:eastAsiaTheme="minorHAnsi"/>
          <w:lang w:val="en-US"/>
        </w:rPr>
        <w:tab/>
        <w:t>Provisioning of the MDF3</w:t>
      </w:r>
      <w:bookmarkEnd w:id="103"/>
    </w:p>
    <w:p w14:paraId="24BB7F70" w14:textId="16AA6DF2"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6.2.3.5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lastRenderedPageBreak/>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2A2CDE">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2A2CDE">
            <w:pPr>
              <w:pStyle w:val="TAH"/>
            </w:pPr>
            <w:r>
              <w:t>Description</w:t>
            </w:r>
          </w:p>
        </w:tc>
        <w:tc>
          <w:tcPr>
            <w:tcW w:w="708" w:type="dxa"/>
          </w:tcPr>
          <w:p w14:paraId="22D6DEE7" w14:textId="77777777" w:rsidR="00905A61" w:rsidRPr="007B1D70" w:rsidRDefault="00905A61" w:rsidP="002A2CDE">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2A2CDE">
            <w:pPr>
              <w:pStyle w:val="TAL"/>
            </w:pPr>
            <w:r>
              <w:t>XID</w:t>
            </w:r>
          </w:p>
        </w:tc>
        <w:tc>
          <w:tcPr>
            <w:tcW w:w="6100" w:type="dxa"/>
          </w:tcPr>
          <w:p w14:paraId="5B2976D5" w14:textId="77777777" w:rsidR="00905A61" w:rsidRDefault="00905A61" w:rsidP="002A2CDE">
            <w:pPr>
              <w:pStyle w:val="TAL"/>
            </w:pPr>
            <w:r>
              <w:t>XID assigned by LIPF.</w:t>
            </w:r>
          </w:p>
        </w:tc>
        <w:tc>
          <w:tcPr>
            <w:tcW w:w="708" w:type="dxa"/>
          </w:tcPr>
          <w:p w14:paraId="60C0A05E" w14:textId="77777777" w:rsidR="00905A61" w:rsidRDefault="00905A61" w:rsidP="002A2CDE">
            <w:pPr>
              <w:pStyle w:val="TAL"/>
            </w:pPr>
            <w:r>
              <w:t>M</w:t>
            </w:r>
          </w:p>
        </w:tc>
      </w:tr>
      <w:tr w:rsidR="00905A61" w14:paraId="50724167" w14:textId="77777777" w:rsidTr="0059471F">
        <w:trPr>
          <w:jc w:val="center"/>
        </w:trPr>
        <w:tc>
          <w:tcPr>
            <w:tcW w:w="3114" w:type="dxa"/>
          </w:tcPr>
          <w:p w14:paraId="05E95400" w14:textId="77777777" w:rsidR="00905A61" w:rsidRDefault="00905A61" w:rsidP="002A2CDE">
            <w:pPr>
              <w:pStyle w:val="TAL"/>
            </w:pPr>
            <w:r>
              <w:t>TargetIdentifiers</w:t>
            </w:r>
          </w:p>
        </w:tc>
        <w:tc>
          <w:tcPr>
            <w:tcW w:w="6100" w:type="dxa"/>
          </w:tcPr>
          <w:p w14:paraId="634843FD" w14:textId="77777777" w:rsidR="00905A61" w:rsidRDefault="00905A61" w:rsidP="002A2CDE">
            <w:pPr>
              <w:pStyle w:val="TAL"/>
            </w:pPr>
            <w:r>
              <w:t>One or more of the target identifiers listed in the paragraph above.</w:t>
            </w:r>
          </w:p>
        </w:tc>
        <w:tc>
          <w:tcPr>
            <w:tcW w:w="708" w:type="dxa"/>
          </w:tcPr>
          <w:p w14:paraId="66651F65" w14:textId="77777777" w:rsidR="00905A61" w:rsidRDefault="00905A61" w:rsidP="002A2CDE">
            <w:pPr>
              <w:pStyle w:val="TAL"/>
            </w:pPr>
            <w:r>
              <w:t>M</w:t>
            </w:r>
          </w:p>
        </w:tc>
      </w:tr>
      <w:tr w:rsidR="00905A61" w14:paraId="5FDEECF4" w14:textId="77777777" w:rsidTr="0059471F">
        <w:trPr>
          <w:jc w:val="center"/>
        </w:trPr>
        <w:tc>
          <w:tcPr>
            <w:tcW w:w="3114" w:type="dxa"/>
          </w:tcPr>
          <w:p w14:paraId="4A43F2D8" w14:textId="77777777" w:rsidR="00905A61" w:rsidRDefault="00905A61" w:rsidP="002A2CDE">
            <w:pPr>
              <w:pStyle w:val="TAL"/>
            </w:pPr>
            <w:r>
              <w:t>DeliveryType</w:t>
            </w:r>
          </w:p>
        </w:tc>
        <w:tc>
          <w:tcPr>
            <w:tcW w:w="6100" w:type="dxa"/>
          </w:tcPr>
          <w:p w14:paraId="2BC82DEC" w14:textId="77777777" w:rsidR="00905A61" w:rsidRDefault="00905A61" w:rsidP="002A2CDE">
            <w:pPr>
              <w:pStyle w:val="TAL"/>
            </w:pPr>
            <w:r>
              <w:t>Set to “X2Only”, “X3Only” or “X2andX3” as needed to meet the requirements of the warrant.</w:t>
            </w:r>
          </w:p>
        </w:tc>
        <w:tc>
          <w:tcPr>
            <w:tcW w:w="708" w:type="dxa"/>
          </w:tcPr>
          <w:p w14:paraId="39968E54" w14:textId="77777777" w:rsidR="00905A61" w:rsidRDefault="00905A61" w:rsidP="002A2CDE">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2A2CDE">
            <w:pPr>
              <w:pStyle w:val="TAL"/>
            </w:pPr>
            <w:r w:rsidRPr="00CE0181">
              <w:t>TaskDetailsExtensions/</w:t>
            </w:r>
          </w:p>
          <w:p w14:paraId="41488063" w14:textId="77777777" w:rsidR="00905A61" w:rsidRDefault="00905A61" w:rsidP="002A2CDE">
            <w:pPr>
              <w:pStyle w:val="TAL"/>
            </w:pPr>
            <w:r>
              <w:t>HeaderReporting</w:t>
            </w:r>
          </w:p>
        </w:tc>
        <w:tc>
          <w:tcPr>
            <w:tcW w:w="6100" w:type="dxa"/>
          </w:tcPr>
          <w:p w14:paraId="15723EA5" w14:textId="77777777" w:rsidR="00905A61" w:rsidRDefault="00905A61" w:rsidP="002A2CDE">
            <w:pPr>
              <w:pStyle w:val="TAL"/>
            </w:pPr>
            <w:r>
              <w:t xml:space="preserve">Header reporting-specific tag to be carried in the </w:t>
            </w:r>
            <w:r w:rsidRPr="0025309B">
              <w:rPr>
                <w:i/>
              </w:rPr>
              <w:t>TaskDetailsExtensions</w:t>
            </w:r>
            <w:r>
              <w:t xml:space="preserve"> field of ETSI TS 103 221-1 [7].  See Table 6.2.3-10. This field shall be present if packet header reporting is required.</w:t>
            </w:r>
          </w:p>
        </w:tc>
        <w:tc>
          <w:tcPr>
            <w:tcW w:w="708" w:type="dxa"/>
          </w:tcPr>
          <w:p w14:paraId="5AD9E9E6" w14:textId="77777777" w:rsidR="00905A61" w:rsidRDefault="00905A61" w:rsidP="002A2CDE">
            <w:pPr>
              <w:pStyle w:val="TAL"/>
            </w:pPr>
            <w:r>
              <w:t>C</w:t>
            </w:r>
          </w:p>
        </w:tc>
      </w:tr>
      <w:tr w:rsidR="00905A61" w14:paraId="177085BB" w14:textId="77777777" w:rsidTr="0059471F">
        <w:trPr>
          <w:jc w:val="center"/>
        </w:trPr>
        <w:tc>
          <w:tcPr>
            <w:tcW w:w="3114" w:type="dxa"/>
          </w:tcPr>
          <w:p w14:paraId="129122C6" w14:textId="77777777" w:rsidR="00905A61" w:rsidRDefault="00905A61" w:rsidP="002A2CDE">
            <w:pPr>
              <w:pStyle w:val="TAL"/>
            </w:pPr>
            <w:r>
              <w:t>ListOfDIDs</w:t>
            </w:r>
          </w:p>
        </w:tc>
        <w:tc>
          <w:tcPr>
            <w:tcW w:w="6100" w:type="dxa"/>
          </w:tcPr>
          <w:p w14:paraId="64EFCB16" w14:textId="77777777" w:rsidR="00905A61" w:rsidRDefault="00905A61" w:rsidP="002A2CDE">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2A2CDE">
            <w:pPr>
              <w:pStyle w:val="TAL"/>
            </w:pPr>
            <w:r>
              <w:t>M</w:t>
            </w:r>
          </w:p>
        </w:tc>
      </w:tr>
      <w:tr w:rsidR="00905A61" w14:paraId="7809C7DA" w14:textId="77777777" w:rsidTr="0059471F">
        <w:trPr>
          <w:jc w:val="center"/>
        </w:trPr>
        <w:tc>
          <w:tcPr>
            <w:tcW w:w="3114" w:type="dxa"/>
          </w:tcPr>
          <w:p w14:paraId="52C70A7C" w14:textId="77777777" w:rsidR="00905A61" w:rsidRDefault="00905A61" w:rsidP="002A2CDE">
            <w:pPr>
              <w:pStyle w:val="TAL"/>
            </w:pPr>
            <w:r>
              <w:t>ListOfMediationDetails</w:t>
            </w:r>
          </w:p>
        </w:tc>
        <w:tc>
          <w:tcPr>
            <w:tcW w:w="6100" w:type="dxa"/>
          </w:tcPr>
          <w:p w14:paraId="38EA0FB0" w14:textId="20B96CA9" w:rsidR="00905A61" w:rsidRDefault="00905A61" w:rsidP="002A2CDE">
            <w:pPr>
              <w:pStyle w:val="TAL"/>
            </w:pPr>
            <w:r>
              <w:t>Sequence of Mediation Details, See Table 6.2.3-</w:t>
            </w:r>
            <w:r w:rsidR="0059471F">
              <w:t>0E</w:t>
            </w:r>
            <w:r>
              <w:t>.</w:t>
            </w:r>
          </w:p>
        </w:tc>
        <w:tc>
          <w:tcPr>
            <w:tcW w:w="708" w:type="dxa"/>
          </w:tcPr>
          <w:p w14:paraId="0668A836" w14:textId="77777777" w:rsidR="00905A61" w:rsidRDefault="00905A61" w:rsidP="002A2CDE">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2A2CDE">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2A2CDE">
            <w:pPr>
              <w:pStyle w:val="TAH"/>
            </w:pPr>
            <w:r>
              <w:t>Description</w:t>
            </w:r>
          </w:p>
        </w:tc>
        <w:tc>
          <w:tcPr>
            <w:tcW w:w="708" w:type="dxa"/>
          </w:tcPr>
          <w:p w14:paraId="610A1BF1" w14:textId="77777777" w:rsidR="00905A61" w:rsidRPr="00CE0181" w:rsidRDefault="00905A61" w:rsidP="002A2CDE">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2A2CDE">
            <w:pPr>
              <w:pStyle w:val="TAL"/>
            </w:pPr>
            <w:r>
              <w:t>LIID</w:t>
            </w:r>
          </w:p>
        </w:tc>
        <w:tc>
          <w:tcPr>
            <w:tcW w:w="6100" w:type="dxa"/>
          </w:tcPr>
          <w:p w14:paraId="23B393E9" w14:textId="77777777" w:rsidR="00905A61" w:rsidRPr="00CE0181" w:rsidRDefault="00905A61" w:rsidP="002A2CDE">
            <w:pPr>
              <w:pStyle w:val="TAL"/>
            </w:pPr>
            <w:r>
              <w:t>Lawful Intercept ID associated with the task.</w:t>
            </w:r>
          </w:p>
        </w:tc>
        <w:tc>
          <w:tcPr>
            <w:tcW w:w="708" w:type="dxa"/>
          </w:tcPr>
          <w:p w14:paraId="3B3E20D8" w14:textId="77777777" w:rsidR="00905A61" w:rsidRPr="00CE0181" w:rsidRDefault="00905A61" w:rsidP="002A2CDE">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2A2CDE">
            <w:pPr>
              <w:pStyle w:val="TAL"/>
            </w:pPr>
            <w:r>
              <w:t>DeliveryType</w:t>
            </w:r>
          </w:p>
        </w:tc>
        <w:tc>
          <w:tcPr>
            <w:tcW w:w="6100" w:type="dxa"/>
          </w:tcPr>
          <w:p w14:paraId="633C783A" w14:textId="77777777" w:rsidR="00905A61" w:rsidRPr="00CE0181" w:rsidRDefault="00905A61" w:rsidP="002A2CDE">
            <w:pPr>
              <w:pStyle w:val="TAL"/>
            </w:pPr>
            <w:r>
              <w:t>Set to "HI3Only".</w:t>
            </w:r>
          </w:p>
        </w:tc>
        <w:tc>
          <w:tcPr>
            <w:tcW w:w="708" w:type="dxa"/>
          </w:tcPr>
          <w:p w14:paraId="21DD3CB0" w14:textId="77777777" w:rsidR="00905A61" w:rsidRPr="00CE0181" w:rsidRDefault="00905A61" w:rsidP="002A2CDE">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2A2CDE">
            <w:pPr>
              <w:pStyle w:val="TAL"/>
            </w:pPr>
            <w:r>
              <w:t>ListOfDIDs</w:t>
            </w:r>
          </w:p>
        </w:tc>
        <w:tc>
          <w:tcPr>
            <w:tcW w:w="6100" w:type="dxa"/>
          </w:tcPr>
          <w:p w14:paraId="635BB7E7" w14:textId="77777777" w:rsidR="00905A61" w:rsidRDefault="00905A61" w:rsidP="002A2CDE">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2A2CDE">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2A2CDE">
            <w:pPr>
              <w:pStyle w:val="TAL"/>
            </w:pPr>
            <w:r>
              <w:t>ServiceScoping</w:t>
            </w:r>
          </w:p>
        </w:tc>
        <w:tc>
          <w:tcPr>
            <w:tcW w:w="6100" w:type="dxa"/>
          </w:tcPr>
          <w:p w14:paraId="016A4F12" w14:textId="77777777" w:rsidR="00905A61" w:rsidRDefault="00905A61"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6681B69" w14:textId="77777777" w:rsidR="00905A61" w:rsidRPr="00CE0181" w:rsidRDefault="00905A61" w:rsidP="002A2CDE">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104" w:name="_Toc74852050"/>
      <w:r w:rsidRPr="00760004">
        <w:t>6.2.3.</w:t>
      </w:r>
      <w:r w:rsidR="000D4C6D" w:rsidRPr="00760004">
        <w:t>2</w:t>
      </w:r>
      <w:r w:rsidRPr="00760004">
        <w:tab/>
        <w:t xml:space="preserve">Generation of xIRI at </w:t>
      </w:r>
      <w:r w:rsidR="005C6EC0" w:rsidRPr="00760004">
        <w:t xml:space="preserve">IRI-POI in </w:t>
      </w:r>
      <w:r w:rsidRPr="00760004">
        <w:t>SMF over LI_X2</w:t>
      </w:r>
      <w:bookmarkEnd w:id="104"/>
    </w:p>
    <w:p w14:paraId="1072A605" w14:textId="63C0E948" w:rsidR="000D4C6D" w:rsidRPr="00760004" w:rsidRDefault="000D4C6D" w:rsidP="00FC1C6A">
      <w:pPr>
        <w:pStyle w:val="Heading5"/>
      </w:pPr>
      <w:bookmarkStart w:id="105" w:name="_Toc74852051"/>
      <w:r w:rsidRPr="00760004">
        <w:t>6.2.3.2.1</w:t>
      </w:r>
      <w:r w:rsidRPr="00760004">
        <w:tab/>
        <w:t>General</w:t>
      </w:r>
      <w:bookmarkEnd w:id="105"/>
    </w:p>
    <w:p w14:paraId="265FC141" w14:textId="77777777" w:rsidR="006C2C35" w:rsidRPr="00760004" w:rsidRDefault="006C2C35" w:rsidP="006C2C35">
      <w:r w:rsidRPr="00760004">
        <w:t>The IRI-POI present in the SMF shall send the xIRIs over LI_X2 for each of the events listed in TS 33.127 [5] clause 6.2.3.3, the details of which are described in the following sub-clauses.</w:t>
      </w:r>
    </w:p>
    <w:p w14:paraId="1B05662C" w14:textId="7C60C7EC" w:rsidR="000D4C6D" w:rsidRPr="00760004" w:rsidRDefault="000D4C6D" w:rsidP="000D4C6D">
      <w:pPr>
        <w:pStyle w:val="Heading5"/>
      </w:pPr>
      <w:bookmarkStart w:id="106" w:name="_Toc74852052"/>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106"/>
    </w:p>
    <w:p w14:paraId="36DB4F4B" w14:textId="557B23BB"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 xml:space="preserve">when the IRI-POI present in the SMF detects that a PDU session has been established for the target UE. </w:t>
      </w:r>
      <w:r w:rsidR="006301D0" w:rsidRPr="00760004">
        <w:t>The IRI-POI present in the SMF shall generate the xIRI for the following events:</w:t>
      </w:r>
    </w:p>
    <w:p w14:paraId="12EB269F" w14:textId="76B0D00C" w:rsidR="006301D0" w:rsidRPr="00760004" w:rsidRDefault="006F2252" w:rsidP="00E13879">
      <w:pPr>
        <w:pStyle w:val="B1"/>
      </w:pPr>
      <w:r w:rsidRPr="00760004">
        <w:t>-</w:t>
      </w:r>
      <w:r w:rsidRPr="00760004">
        <w:tab/>
      </w:r>
      <w:r w:rsidR="006301D0" w:rsidRPr="00760004">
        <w:t xml:space="preserve">For a non-roaming scenario, the SMF (or for a roaming scenario, V-SMF in the VPLMN), sends the N1 NAS message (via AMF) PDU SESSION ESTABLISHMENT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p>
    <w:p w14:paraId="5448860A" w14:textId="2502E426" w:rsidR="006301D0" w:rsidRPr="00760004"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5F7BC5BB" w:rsidR="00C47D31" w:rsidRPr="00760004" w:rsidRDefault="00C47D31" w:rsidP="00C47D31">
            <w:pPr>
              <w:pStyle w:val="TAL"/>
            </w:pPr>
            <w:r w:rsidRPr="00760004">
              <w:t>Contains the F-TEID identifying the GTP tunnel used to encapsulate the traffic,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563AECE1"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5.12.2.2.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2D9E4915" w:rsidR="00C47D31" w:rsidRPr="00760004" w:rsidRDefault="00C47D31" w:rsidP="00C47D31">
            <w:pPr>
              <w:pStyle w:val="TAL"/>
            </w:pPr>
            <w:r w:rsidRPr="00760004">
              <w:t>UE endpoint address(es) if available</w:t>
            </w:r>
            <w:r w:rsidR="00BF0EAB"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3941F468" w:rsidR="00C47D31" w:rsidRPr="00760004" w:rsidRDefault="00C47D31" w:rsidP="00C47D31">
            <w:pPr>
              <w:pStyle w:val="TAL"/>
            </w:pPr>
            <w:r w:rsidRPr="00760004">
              <w:t xml:space="preserve">UE's local IP address used to reach the N3IWF, </w:t>
            </w:r>
            <w:r w:rsidR="007D2DD1">
              <w:t>TNGF or TWIF,</w:t>
            </w:r>
            <w:r w:rsidR="007D2DD1" w:rsidRPr="00760004">
              <w:t xml:space="preserve"> </w:t>
            </w:r>
            <w:r w:rsidRPr="00760004">
              <w:t>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C47D31" w:rsidRPr="00760004" w14:paraId="3692A49D" w14:textId="77777777" w:rsidTr="000D4C6D">
        <w:trPr>
          <w:jc w:val="center"/>
        </w:trPr>
        <w:tc>
          <w:tcPr>
            <w:tcW w:w="2693" w:type="dxa"/>
          </w:tcPr>
          <w:p w14:paraId="5607F85F" w14:textId="023537EC" w:rsidR="00C47D31" w:rsidRPr="00760004" w:rsidRDefault="00C47D31" w:rsidP="00C47D31">
            <w:pPr>
              <w:pStyle w:val="TAL"/>
            </w:pPr>
            <w:r w:rsidRPr="00760004">
              <w:t>location</w:t>
            </w:r>
          </w:p>
        </w:tc>
        <w:tc>
          <w:tcPr>
            <w:tcW w:w="6521" w:type="dxa"/>
          </w:tcPr>
          <w:p w14:paraId="2A633944" w14:textId="77777777" w:rsidR="00C47D31" w:rsidRPr="00760004" w:rsidRDefault="00C47D31" w:rsidP="00C47D31">
            <w:pPr>
              <w:pStyle w:val="TAL"/>
            </w:pPr>
            <w:r w:rsidRPr="00760004">
              <w:t>Location information provided by the AMF, if available</w:t>
            </w:r>
            <w:r w:rsidR="00BF0EAB" w:rsidRPr="00760004">
              <w:t>.</w:t>
            </w:r>
          </w:p>
          <w:p w14:paraId="0AD04907" w14:textId="5519A653" w:rsidR="005273A5" w:rsidRPr="00760004" w:rsidRDefault="005273A5" w:rsidP="00C47D3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738E5653" w14:textId="77777777" w:rsidR="00C47D31" w:rsidRPr="00760004" w:rsidRDefault="00C47D31" w:rsidP="00C47D31">
            <w:pPr>
              <w:pStyle w:val="TAL"/>
            </w:pPr>
            <w:r w:rsidRPr="00760004">
              <w:t>C</w:t>
            </w:r>
          </w:p>
        </w:tc>
      </w:tr>
      <w:tr w:rsidR="00C47D31" w:rsidRPr="00760004" w14:paraId="58BA3639" w14:textId="77777777" w:rsidTr="000D4C6D">
        <w:trPr>
          <w:jc w:val="center"/>
        </w:trPr>
        <w:tc>
          <w:tcPr>
            <w:tcW w:w="2693" w:type="dxa"/>
          </w:tcPr>
          <w:p w14:paraId="32C1FB9E" w14:textId="4EAF0BC3" w:rsidR="00C47D31" w:rsidRPr="00760004" w:rsidRDefault="00C47D31" w:rsidP="00C47D31">
            <w:pPr>
              <w:pStyle w:val="TAL"/>
              <w:rPr>
                <w:highlight w:val="yellow"/>
              </w:rPr>
            </w:pPr>
            <w:r w:rsidRPr="00760004">
              <w:t>d</w:t>
            </w:r>
            <w:r w:rsidR="00E22B30" w:rsidRPr="00760004">
              <w:t>NN</w:t>
            </w:r>
          </w:p>
        </w:tc>
        <w:tc>
          <w:tcPr>
            <w:tcW w:w="6521" w:type="dxa"/>
          </w:tcPr>
          <w:p w14:paraId="56DEBB68" w14:textId="32AC7848" w:rsidR="00C47D31" w:rsidRPr="00760004" w:rsidRDefault="00C47D31" w:rsidP="009B6C49">
            <w:pPr>
              <w:pStyle w:val="TAL"/>
            </w:pPr>
            <w:r w:rsidRPr="00760004">
              <w:t>Data Network Name associated with the target traffic, as defined in TS 23.003</w:t>
            </w:r>
            <w:r w:rsidR="007F38E8" w:rsidRPr="00760004">
              <w:t>[19]</w:t>
            </w:r>
            <w:r w:rsidRPr="00760004">
              <w:t xml:space="preserve"> clause 9A and described in TS 23.501 [</w:t>
            </w:r>
            <w:r w:rsidR="009B6C49" w:rsidRPr="00760004">
              <w:t>2</w:t>
            </w:r>
            <w:r w:rsidRPr="00760004">
              <w:t>] clause 4.3.2.2</w:t>
            </w:r>
            <w:r w:rsidR="00BF0EAB" w:rsidRPr="00760004">
              <w:t>.</w:t>
            </w:r>
          </w:p>
        </w:tc>
        <w:tc>
          <w:tcPr>
            <w:tcW w:w="708" w:type="dxa"/>
          </w:tcPr>
          <w:p w14:paraId="39C86AE9" w14:textId="77777777" w:rsidR="00C47D31" w:rsidRPr="00760004" w:rsidRDefault="00C47D31" w:rsidP="00C47D31">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732FFBBB" w:rsidR="00C47D31" w:rsidRPr="00760004" w:rsidRDefault="00C47D31" w:rsidP="00C47D31">
            <w:pPr>
              <w:pStyle w:val="TAL"/>
            </w:pPr>
            <w:r w:rsidRPr="00760004">
              <w:t>Identifier of the AMF associated with the target UE, as defined in TS 23.003 [</w:t>
            </w:r>
            <w:r w:rsidR="007F38E8" w:rsidRPr="00760004">
              <w:t>19</w:t>
            </w:r>
            <w:r w:rsidRPr="00760004">
              <w:t>] clause 2.10.1 when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16AEA544" w14:textId="0F474262" w:rsidR="00C47D31" w:rsidRPr="00760004" w:rsidRDefault="00C47D31" w:rsidP="008C0455">
            <w:pPr>
              <w:pStyle w:val="TAL"/>
            </w:pPr>
            <w:r w:rsidRPr="00760004">
              <w:t>Type of request as described in TS 24.501 [13] clause 9.11.3.47 if available.</w:t>
            </w:r>
            <w:r w:rsidR="00A73369" w:rsidRPr="00760004">
              <w:t xml:space="preserve"> In the case where the network does not support Multi Access (MA) PDU sessions, but receives a MA PDU session request, a request type of “Initial request” shall be reported.</w:t>
            </w:r>
          </w:p>
        </w:tc>
        <w:tc>
          <w:tcPr>
            <w:tcW w:w="708" w:type="dxa"/>
          </w:tcPr>
          <w:p w14:paraId="4506EE48" w14:textId="016826BD" w:rsidR="00C47D31" w:rsidRPr="00760004" w:rsidRDefault="00C47D31" w:rsidP="00C47D31">
            <w:pPr>
              <w:pStyle w:val="TAL"/>
            </w:pPr>
            <w:r w:rsidRPr="00760004">
              <w:t>C</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146478">
        <w:trPr>
          <w:jc w:val="center"/>
        </w:trPr>
        <w:tc>
          <w:tcPr>
            <w:tcW w:w="2693" w:type="dxa"/>
          </w:tcPr>
          <w:p w14:paraId="71E6F9ED" w14:textId="77777777" w:rsidR="0033675B" w:rsidRPr="00760004" w:rsidRDefault="0033675B" w:rsidP="00146478">
            <w:pPr>
              <w:pStyle w:val="TAL"/>
            </w:pPr>
            <w:r>
              <w:t>uEEPSPDNConnection</w:t>
            </w:r>
          </w:p>
        </w:tc>
        <w:tc>
          <w:tcPr>
            <w:tcW w:w="6521" w:type="dxa"/>
          </w:tcPr>
          <w:p w14:paraId="450EDDCD" w14:textId="77777777" w:rsidR="0033675B" w:rsidRPr="00760004" w:rsidRDefault="0033675B" w:rsidP="00146478">
            <w:pPr>
              <w:pStyle w:val="TAL"/>
            </w:pPr>
            <w:r>
              <w:rPr>
                <w:rFonts w:cs="Arial"/>
                <w:szCs w:val="18"/>
              </w:rPr>
              <w:t>This IE shall be present, if available, during an EPS to 5GS Idle mode mobility or handover using the N26 interface. When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146478">
            <w:pPr>
              <w:pStyle w:val="TAL"/>
            </w:pPr>
            <w:r>
              <w:t>C</w:t>
            </w:r>
          </w:p>
        </w:tc>
      </w:tr>
      <w:tr w:rsidR="00FB0DE5" w:rsidRPr="00760004" w14:paraId="60F9EC23" w14:textId="77777777" w:rsidTr="00D308F3">
        <w:trPr>
          <w:jc w:val="center"/>
        </w:trPr>
        <w:tc>
          <w:tcPr>
            <w:tcW w:w="9922" w:type="dxa"/>
            <w:gridSpan w:val="3"/>
          </w:tcPr>
          <w:p w14:paraId="4E77B224" w14:textId="59BD2873" w:rsidR="00FB0DE5" w:rsidRPr="00760004" w:rsidRDefault="00FB0DE5" w:rsidP="00CF7EBC">
            <w:pPr>
              <w:pStyle w:val="NO"/>
            </w:pPr>
            <w:r w:rsidRPr="00760004">
              <w:t>NOTE:</w:t>
            </w:r>
            <w:r w:rsidRPr="00760004">
              <w:tab/>
              <w:t>At least one of the SUPI, PEI or GPSI fields shall be present.</w:t>
            </w:r>
          </w:p>
        </w:tc>
      </w:tr>
    </w:tbl>
    <w:p w14:paraId="39CD24D5" w14:textId="1D2D8F12" w:rsidR="000D4C6D" w:rsidRPr="00760004" w:rsidRDefault="000D4C6D" w:rsidP="000D4C6D">
      <w:pPr>
        <w:pStyle w:val="Heading5"/>
      </w:pPr>
      <w:bookmarkStart w:id="107" w:name="_Toc74852053"/>
      <w:r w:rsidRPr="00760004">
        <w:t>6.2.3.2.3</w:t>
      </w:r>
      <w:r w:rsidRPr="00760004">
        <w:tab/>
        <w:t xml:space="preserve">PDU </w:t>
      </w:r>
      <w:r w:rsidR="00BF0EAB" w:rsidRPr="00760004">
        <w:t>s</w:t>
      </w:r>
      <w:r w:rsidRPr="00760004">
        <w:t xml:space="preserve">ession </w:t>
      </w:r>
      <w:r w:rsidR="00BF0EAB" w:rsidRPr="00760004">
        <w:t>m</w:t>
      </w:r>
      <w:r w:rsidRPr="00760004">
        <w:t>odification</w:t>
      </w:r>
      <w:bookmarkEnd w:id="107"/>
    </w:p>
    <w:p w14:paraId="0254CEB3" w14:textId="32BAF23B" w:rsidR="00681D8B" w:rsidRPr="00760004"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PDU session has been modified for the target UE. </w:t>
      </w:r>
      <w:r w:rsidR="00681D8B" w:rsidRPr="00760004">
        <w:t>The IRI-POI present in the SMF shall generate the xIRI for the following events:</w:t>
      </w:r>
    </w:p>
    <w:p w14:paraId="0A8A5BD5" w14:textId="07A72CE5" w:rsidR="00681D8B" w:rsidRPr="00760004" w:rsidRDefault="00BF0EAB" w:rsidP="00020C2C">
      <w:pPr>
        <w:pStyle w:val="B1"/>
      </w:pPr>
      <w:r w:rsidRPr="00760004">
        <w:t>-</w:t>
      </w:r>
      <w:r w:rsidRPr="00760004">
        <w:tab/>
      </w:r>
      <w:r w:rsidR="00681D8B" w:rsidRPr="00760004">
        <w:t>For a non-roaming scenario, the SMF (or for a roaming scenario, V-SMF in the VPLMN), receives the N1 NAS message (via AMF) PDU SESSION MODIFICATION COMMAND COMPLETE from the UE and the 5G</w:t>
      </w:r>
      <w:r w:rsidR="00E45B5D" w:rsidRPr="00760004">
        <w:t>SM</w:t>
      </w:r>
      <w:r w:rsidR="00681D8B" w:rsidRPr="00760004">
        <w:t xml:space="preserve"> state within the SMF is returned to PDU </w:t>
      </w:r>
      <w:r w:rsidR="00E45B5D" w:rsidRPr="00760004">
        <w:t>SESSION ACTIVE</w:t>
      </w:r>
      <w:r w:rsidR="00681D8B" w:rsidRPr="00760004">
        <w:t xml:space="preserve"> (see TS 24.501</w:t>
      </w:r>
      <w:r w:rsidR="003531E0" w:rsidRPr="00760004">
        <w:t xml:space="preserve"> [13]</w:t>
      </w:r>
      <w:r w:rsidR="00681D8B" w:rsidRPr="00760004">
        <w:t>). This applies to the following two cases:</w:t>
      </w:r>
    </w:p>
    <w:p w14:paraId="78F1B3B3" w14:textId="3D0FE227" w:rsidR="00681D8B" w:rsidRPr="00760004" w:rsidRDefault="00BF0EAB" w:rsidP="00BF0EAB">
      <w:pPr>
        <w:pStyle w:val="B2"/>
      </w:pPr>
      <w:r w:rsidRPr="00760004">
        <w:t>-</w:t>
      </w:r>
      <w:r w:rsidRPr="00760004">
        <w:tab/>
      </w:r>
      <w:r w:rsidR="00681D8B" w:rsidRPr="00760004">
        <w:t>UE initiated PDU session modification</w:t>
      </w:r>
      <w:r w:rsidR="005D7FCC" w:rsidRPr="00760004">
        <w:t>.</w:t>
      </w:r>
    </w:p>
    <w:p w14:paraId="6B87C922" w14:textId="7E96784D" w:rsidR="00681D8B" w:rsidRPr="00760004" w:rsidRDefault="00BF0EAB" w:rsidP="00BF0EAB">
      <w:pPr>
        <w:pStyle w:val="B2"/>
      </w:pPr>
      <w:r w:rsidRPr="00760004">
        <w:t>-</w:t>
      </w:r>
      <w:r w:rsidRPr="00760004">
        <w:tab/>
      </w:r>
      <w:r w:rsidR="00681D8B" w:rsidRPr="00760004">
        <w:t>Network (VPLMN) initiated PDU session modification.</w:t>
      </w:r>
    </w:p>
    <w:p w14:paraId="533C1CA7" w14:textId="344D2E96" w:rsidR="00681D8B" w:rsidRPr="00760004" w:rsidRDefault="009651F1" w:rsidP="00BF0EAB">
      <w:pPr>
        <w:pStyle w:val="B1"/>
      </w:pPr>
      <w:r w:rsidRPr="00760004">
        <w:t>-</w:t>
      </w:r>
      <w:r w:rsidRPr="00760004">
        <w:tab/>
      </w:r>
      <w:r w:rsidR="00681D8B" w:rsidRPr="00760004">
        <w:t xml:space="preserve">For a non-roaming scenario, the SMF (or for a roaming scenario, V-SMF in the VPLMN), sends the N1 NAS message (via AMF) PDU SESSION ESTABLISHMENT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lastRenderedPageBreak/>
        <w:t>-</w:t>
      </w:r>
      <w:r w:rsidRPr="00760004">
        <w:tab/>
      </w:r>
      <w:r w:rsidR="00681D8B" w:rsidRPr="00760004">
        <w:t>Handover from one access type to another access type happens (e.g. 3GPP to non-3GPP).</w:t>
      </w:r>
    </w:p>
    <w:p w14:paraId="3981808D" w14:textId="666476D3"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48329F" w:rsidRPr="00760004">
        <w:t>r</w:t>
      </w:r>
      <w:r w:rsidR="00681D8B" w:rsidRPr="00760004">
        <w:t>esponse message with n1SmInfoFromUe IE containing the PDU SESSION MODIFICATION COMMAND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1000FCC6"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01070A" w:rsidRPr="00760004">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01070A" w:rsidRPr="00760004">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7C2D3133" w:rsidR="00681D8B" w:rsidRPr="00760004" w:rsidRDefault="009651F1" w:rsidP="009651F1">
      <w:pPr>
        <w:pStyle w:val="B2"/>
      </w:pPr>
      <w:r w:rsidRPr="00760004">
        <w:t>-</w:t>
      </w:r>
      <w:r w:rsidRPr="00760004">
        <w:tab/>
      </w:r>
      <w:r w:rsidR="00681D8B" w:rsidRPr="00760004">
        <w:t>Handover from one access type to another access type happens (e.g. 3GPP to non-3GPP).</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146478">
        <w:trPr>
          <w:jc w:val="center"/>
        </w:trPr>
        <w:tc>
          <w:tcPr>
            <w:tcW w:w="2693" w:type="dxa"/>
          </w:tcPr>
          <w:p w14:paraId="5831D569" w14:textId="77777777" w:rsidR="004227F2" w:rsidRPr="00760004" w:rsidRDefault="004227F2" w:rsidP="00146478">
            <w:pPr>
              <w:pStyle w:val="TAH"/>
            </w:pPr>
            <w:r w:rsidRPr="00760004">
              <w:t>Field name</w:t>
            </w:r>
          </w:p>
        </w:tc>
        <w:tc>
          <w:tcPr>
            <w:tcW w:w="6521" w:type="dxa"/>
          </w:tcPr>
          <w:p w14:paraId="0AD50BBE" w14:textId="77777777" w:rsidR="004227F2" w:rsidRPr="00760004" w:rsidRDefault="004227F2" w:rsidP="00146478">
            <w:pPr>
              <w:pStyle w:val="TAH"/>
            </w:pPr>
            <w:r w:rsidRPr="00760004">
              <w:t>Description</w:t>
            </w:r>
          </w:p>
        </w:tc>
        <w:tc>
          <w:tcPr>
            <w:tcW w:w="708" w:type="dxa"/>
          </w:tcPr>
          <w:p w14:paraId="2A302F66" w14:textId="77777777" w:rsidR="004227F2" w:rsidRPr="00760004" w:rsidRDefault="004227F2" w:rsidP="00146478">
            <w:pPr>
              <w:pStyle w:val="TAH"/>
            </w:pPr>
            <w:r w:rsidRPr="00760004">
              <w:t>M/C/O</w:t>
            </w:r>
          </w:p>
        </w:tc>
      </w:tr>
      <w:tr w:rsidR="004227F2" w:rsidRPr="00760004" w14:paraId="11ABD1A5" w14:textId="77777777" w:rsidTr="00146478">
        <w:trPr>
          <w:jc w:val="center"/>
        </w:trPr>
        <w:tc>
          <w:tcPr>
            <w:tcW w:w="2693" w:type="dxa"/>
          </w:tcPr>
          <w:p w14:paraId="6091B6B0" w14:textId="77777777" w:rsidR="004227F2" w:rsidRPr="00760004" w:rsidRDefault="004227F2" w:rsidP="00146478">
            <w:pPr>
              <w:pStyle w:val="TAL"/>
            </w:pPr>
            <w:r w:rsidRPr="00760004">
              <w:t>sUPI</w:t>
            </w:r>
          </w:p>
        </w:tc>
        <w:tc>
          <w:tcPr>
            <w:tcW w:w="6521" w:type="dxa"/>
          </w:tcPr>
          <w:p w14:paraId="511A5FA5" w14:textId="77777777" w:rsidR="004227F2" w:rsidRPr="00760004" w:rsidRDefault="004227F2"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146478">
            <w:pPr>
              <w:pStyle w:val="TAL"/>
            </w:pPr>
            <w:r w:rsidRPr="00760004">
              <w:t>C</w:t>
            </w:r>
          </w:p>
        </w:tc>
      </w:tr>
      <w:tr w:rsidR="004227F2" w:rsidRPr="00760004" w14:paraId="2F35BB4E" w14:textId="77777777" w:rsidTr="00146478">
        <w:trPr>
          <w:jc w:val="center"/>
        </w:trPr>
        <w:tc>
          <w:tcPr>
            <w:tcW w:w="2693" w:type="dxa"/>
          </w:tcPr>
          <w:p w14:paraId="07964FEE" w14:textId="77777777" w:rsidR="004227F2" w:rsidRPr="00760004" w:rsidRDefault="004227F2" w:rsidP="00146478">
            <w:pPr>
              <w:pStyle w:val="TAL"/>
            </w:pPr>
            <w:r w:rsidRPr="00760004">
              <w:t>sUPIUnauthenticated</w:t>
            </w:r>
          </w:p>
        </w:tc>
        <w:tc>
          <w:tcPr>
            <w:tcW w:w="6521" w:type="dxa"/>
          </w:tcPr>
          <w:p w14:paraId="2C851EA6" w14:textId="77777777" w:rsidR="004227F2" w:rsidRPr="00760004" w:rsidRDefault="004227F2" w:rsidP="00146478">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146478">
            <w:pPr>
              <w:pStyle w:val="TAL"/>
            </w:pPr>
            <w:r w:rsidRPr="00760004">
              <w:t>C</w:t>
            </w:r>
          </w:p>
        </w:tc>
      </w:tr>
      <w:tr w:rsidR="004227F2" w:rsidRPr="00760004" w14:paraId="2B1A0BF3" w14:textId="77777777" w:rsidTr="00146478">
        <w:trPr>
          <w:jc w:val="center"/>
        </w:trPr>
        <w:tc>
          <w:tcPr>
            <w:tcW w:w="2693" w:type="dxa"/>
          </w:tcPr>
          <w:p w14:paraId="3B5F6565" w14:textId="77777777" w:rsidR="004227F2" w:rsidRPr="00760004" w:rsidRDefault="004227F2" w:rsidP="00146478">
            <w:pPr>
              <w:pStyle w:val="TAL"/>
            </w:pPr>
            <w:r w:rsidRPr="00760004">
              <w:t>pEI</w:t>
            </w:r>
          </w:p>
        </w:tc>
        <w:tc>
          <w:tcPr>
            <w:tcW w:w="6521" w:type="dxa"/>
          </w:tcPr>
          <w:p w14:paraId="55C1A729" w14:textId="77777777" w:rsidR="004227F2" w:rsidRPr="00760004" w:rsidRDefault="004227F2" w:rsidP="00146478">
            <w:pPr>
              <w:pStyle w:val="TAL"/>
            </w:pPr>
            <w:r w:rsidRPr="00760004">
              <w:t>PEI associated with the PDU session if available.</w:t>
            </w:r>
          </w:p>
        </w:tc>
        <w:tc>
          <w:tcPr>
            <w:tcW w:w="708" w:type="dxa"/>
          </w:tcPr>
          <w:p w14:paraId="0136B713" w14:textId="77777777" w:rsidR="004227F2" w:rsidRPr="00760004" w:rsidRDefault="004227F2" w:rsidP="00146478">
            <w:pPr>
              <w:pStyle w:val="TAL"/>
            </w:pPr>
            <w:r w:rsidRPr="00760004">
              <w:t>C</w:t>
            </w:r>
          </w:p>
        </w:tc>
      </w:tr>
      <w:tr w:rsidR="004227F2" w:rsidRPr="00760004" w14:paraId="31B82B9E" w14:textId="77777777" w:rsidTr="00146478">
        <w:trPr>
          <w:jc w:val="center"/>
        </w:trPr>
        <w:tc>
          <w:tcPr>
            <w:tcW w:w="2693" w:type="dxa"/>
          </w:tcPr>
          <w:p w14:paraId="21493E06" w14:textId="77777777" w:rsidR="004227F2" w:rsidRPr="00760004" w:rsidRDefault="004227F2" w:rsidP="00146478">
            <w:pPr>
              <w:pStyle w:val="TAL"/>
            </w:pPr>
            <w:r w:rsidRPr="00760004">
              <w:t>gPSI</w:t>
            </w:r>
          </w:p>
        </w:tc>
        <w:tc>
          <w:tcPr>
            <w:tcW w:w="6521" w:type="dxa"/>
          </w:tcPr>
          <w:p w14:paraId="11DD3BDE" w14:textId="77777777" w:rsidR="004227F2" w:rsidRPr="00760004" w:rsidRDefault="004227F2" w:rsidP="00146478">
            <w:pPr>
              <w:pStyle w:val="TAL"/>
            </w:pPr>
            <w:r w:rsidRPr="00760004">
              <w:t>GPSI associated with the PDU session if available.</w:t>
            </w:r>
          </w:p>
        </w:tc>
        <w:tc>
          <w:tcPr>
            <w:tcW w:w="708" w:type="dxa"/>
          </w:tcPr>
          <w:p w14:paraId="6F4E8102" w14:textId="77777777" w:rsidR="004227F2" w:rsidRPr="00760004" w:rsidRDefault="004227F2" w:rsidP="00146478">
            <w:pPr>
              <w:pStyle w:val="TAL"/>
            </w:pPr>
            <w:r w:rsidRPr="00760004">
              <w:t>C</w:t>
            </w:r>
          </w:p>
        </w:tc>
      </w:tr>
      <w:tr w:rsidR="004227F2" w:rsidRPr="00760004" w14:paraId="2C166D86" w14:textId="77777777" w:rsidTr="00146478">
        <w:trPr>
          <w:jc w:val="center"/>
        </w:trPr>
        <w:tc>
          <w:tcPr>
            <w:tcW w:w="2693" w:type="dxa"/>
          </w:tcPr>
          <w:p w14:paraId="016E0E44" w14:textId="77777777" w:rsidR="004227F2" w:rsidRPr="00760004" w:rsidRDefault="004227F2" w:rsidP="00146478">
            <w:pPr>
              <w:pStyle w:val="TAL"/>
            </w:pPr>
            <w:r w:rsidRPr="00760004">
              <w:t>sNSSAI</w:t>
            </w:r>
          </w:p>
        </w:tc>
        <w:tc>
          <w:tcPr>
            <w:tcW w:w="6521" w:type="dxa"/>
          </w:tcPr>
          <w:p w14:paraId="7625ED37" w14:textId="77777777" w:rsidR="004227F2" w:rsidRPr="00760004" w:rsidRDefault="004227F2" w:rsidP="00146478">
            <w:pPr>
              <w:pStyle w:val="TAL"/>
            </w:pPr>
            <w:r w:rsidRPr="00760004">
              <w:t>Slice identifier associated with the PDU session, if available. See TS 23.003 [19] clause 28.4.2 and TS 23.501 [2] clause 5.12.2.2.</w:t>
            </w:r>
          </w:p>
        </w:tc>
        <w:tc>
          <w:tcPr>
            <w:tcW w:w="708" w:type="dxa"/>
          </w:tcPr>
          <w:p w14:paraId="280A3EC2" w14:textId="77777777" w:rsidR="004227F2" w:rsidRPr="00760004" w:rsidRDefault="004227F2" w:rsidP="00146478">
            <w:pPr>
              <w:pStyle w:val="TAL"/>
            </w:pPr>
            <w:r w:rsidRPr="00760004">
              <w:t>C</w:t>
            </w:r>
          </w:p>
        </w:tc>
      </w:tr>
      <w:tr w:rsidR="004227F2" w:rsidRPr="00760004" w14:paraId="09134216" w14:textId="77777777" w:rsidTr="00146478">
        <w:trPr>
          <w:jc w:val="center"/>
        </w:trPr>
        <w:tc>
          <w:tcPr>
            <w:tcW w:w="2693" w:type="dxa"/>
          </w:tcPr>
          <w:p w14:paraId="7374675F" w14:textId="77777777" w:rsidR="004227F2" w:rsidRPr="00760004" w:rsidRDefault="004227F2" w:rsidP="00146478">
            <w:pPr>
              <w:pStyle w:val="TAL"/>
            </w:pPr>
            <w:r w:rsidRPr="00760004">
              <w:t>non3GPPAccessEndpoint</w:t>
            </w:r>
          </w:p>
        </w:tc>
        <w:tc>
          <w:tcPr>
            <w:tcW w:w="6521" w:type="dxa"/>
          </w:tcPr>
          <w:p w14:paraId="53AEA278" w14:textId="40E197CB" w:rsidR="004227F2" w:rsidRPr="00760004" w:rsidRDefault="004227F2" w:rsidP="00146478">
            <w:pPr>
              <w:pStyle w:val="TAL"/>
            </w:pPr>
            <w:r w:rsidRPr="00760004">
              <w:t xml:space="preserve">UE's local IP address used to reach the N3IWF, </w:t>
            </w:r>
            <w:r w:rsidR="00E13D8E">
              <w:t>TNGF or TWIF,</w:t>
            </w:r>
            <w:r w:rsidR="00E13D8E" w:rsidRPr="00760004">
              <w:t xml:space="preserve"> </w:t>
            </w:r>
            <w:r w:rsidRPr="00760004">
              <w:t>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146478">
            <w:pPr>
              <w:pStyle w:val="TAL"/>
            </w:pPr>
            <w:r w:rsidRPr="00760004">
              <w:t>C</w:t>
            </w:r>
          </w:p>
        </w:tc>
      </w:tr>
      <w:tr w:rsidR="004227F2" w:rsidRPr="00760004" w14:paraId="3C50DFF5" w14:textId="77777777" w:rsidTr="00146478">
        <w:trPr>
          <w:jc w:val="center"/>
        </w:trPr>
        <w:tc>
          <w:tcPr>
            <w:tcW w:w="2693" w:type="dxa"/>
          </w:tcPr>
          <w:p w14:paraId="42DAF5DF" w14:textId="77777777" w:rsidR="004227F2" w:rsidRPr="00760004" w:rsidRDefault="004227F2" w:rsidP="00146478">
            <w:pPr>
              <w:pStyle w:val="TAL"/>
            </w:pPr>
            <w:r w:rsidRPr="00760004">
              <w:t>location</w:t>
            </w:r>
          </w:p>
        </w:tc>
        <w:tc>
          <w:tcPr>
            <w:tcW w:w="6521" w:type="dxa"/>
          </w:tcPr>
          <w:p w14:paraId="65174879" w14:textId="77777777" w:rsidR="004227F2" w:rsidRPr="00760004" w:rsidRDefault="004227F2" w:rsidP="00146478">
            <w:pPr>
              <w:pStyle w:val="TAL"/>
            </w:pPr>
            <w:r w:rsidRPr="00760004">
              <w:t>Location information provided by the AMF, if available.</w:t>
            </w:r>
          </w:p>
          <w:p w14:paraId="49442957" w14:textId="77777777" w:rsidR="004227F2" w:rsidRPr="00760004" w:rsidRDefault="004227F2"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6F2D136" w14:textId="77777777" w:rsidR="004227F2" w:rsidRPr="00760004" w:rsidRDefault="004227F2" w:rsidP="00146478">
            <w:pPr>
              <w:pStyle w:val="TAL"/>
            </w:pPr>
            <w:r w:rsidRPr="00760004">
              <w:t>C</w:t>
            </w:r>
          </w:p>
        </w:tc>
      </w:tr>
      <w:tr w:rsidR="004227F2" w:rsidRPr="00760004" w14:paraId="6D8BD298" w14:textId="77777777" w:rsidTr="00146478">
        <w:trPr>
          <w:jc w:val="center"/>
        </w:trPr>
        <w:tc>
          <w:tcPr>
            <w:tcW w:w="2693" w:type="dxa"/>
          </w:tcPr>
          <w:p w14:paraId="05AC7D98" w14:textId="77777777" w:rsidR="004227F2" w:rsidRPr="00760004" w:rsidRDefault="004227F2" w:rsidP="00146478">
            <w:pPr>
              <w:pStyle w:val="TAL"/>
            </w:pPr>
            <w:r>
              <w:rPr>
                <w:lang w:eastAsia="zh-CN"/>
              </w:rPr>
              <w:t>requestType</w:t>
            </w:r>
          </w:p>
        </w:tc>
        <w:tc>
          <w:tcPr>
            <w:tcW w:w="6521" w:type="dxa"/>
          </w:tcPr>
          <w:p w14:paraId="455ADD8D" w14:textId="77777777" w:rsidR="004227F2" w:rsidRPr="00760004" w:rsidRDefault="004227F2" w:rsidP="00146478">
            <w:pPr>
              <w:pStyle w:val="TAL"/>
            </w:pPr>
            <w:r w:rsidRPr="001B7444">
              <w:rPr>
                <w:rFonts w:cs="Arial"/>
                <w:szCs w:val="18"/>
                <w:lang w:eastAsia="zh-CN"/>
              </w:rPr>
              <w:t>Type of request as described in TS 24.501 [13] clause 9.11.3.47 if available.</w:t>
            </w:r>
          </w:p>
        </w:tc>
        <w:tc>
          <w:tcPr>
            <w:tcW w:w="708" w:type="dxa"/>
          </w:tcPr>
          <w:p w14:paraId="49F23FF1" w14:textId="77777777" w:rsidR="004227F2" w:rsidRPr="00760004" w:rsidRDefault="004227F2" w:rsidP="00146478">
            <w:pPr>
              <w:pStyle w:val="TAL"/>
            </w:pPr>
            <w:r w:rsidRPr="00760004">
              <w:t>C</w:t>
            </w:r>
          </w:p>
        </w:tc>
      </w:tr>
      <w:tr w:rsidR="004227F2" w:rsidRPr="00760004" w14:paraId="5E152BBE" w14:textId="77777777" w:rsidTr="00146478">
        <w:trPr>
          <w:jc w:val="center"/>
        </w:trPr>
        <w:tc>
          <w:tcPr>
            <w:tcW w:w="2693" w:type="dxa"/>
          </w:tcPr>
          <w:p w14:paraId="281B0D74" w14:textId="77777777" w:rsidR="004227F2" w:rsidRPr="00760004" w:rsidRDefault="004227F2" w:rsidP="00146478">
            <w:pPr>
              <w:pStyle w:val="TAL"/>
            </w:pPr>
            <w:r w:rsidRPr="00760004">
              <w:t>accessType</w:t>
            </w:r>
          </w:p>
        </w:tc>
        <w:tc>
          <w:tcPr>
            <w:tcW w:w="6521" w:type="dxa"/>
          </w:tcPr>
          <w:p w14:paraId="30DFD4E9" w14:textId="77777777" w:rsidR="004227F2" w:rsidRPr="00760004" w:rsidRDefault="004227F2" w:rsidP="00146478">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146478">
            <w:pPr>
              <w:pStyle w:val="TAL"/>
            </w:pPr>
            <w:r>
              <w:t>C</w:t>
            </w:r>
          </w:p>
        </w:tc>
      </w:tr>
      <w:tr w:rsidR="004227F2" w:rsidRPr="00760004" w14:paraId="6C768285" w14:textId="77777777" w:rsidTr="00146478">
        <w:trPr>
          <w:jc w:val="center"/>
        </w:trPr>
        <w:tc>
          <w:tcPr>
            <w:tcW w:w="2693" w:type="dxa"/>
          </w:tcPr>
          <w:p w14:paraId="6D3C05B7" w14:textId="77777777" w:rsidR="004227F2" w:rsidRPr="00760004" w:rsidRDefault="004227F2" w:rsidP="00146478">
            <w:pPr>
              <w:pStyle w:val="TAL"/>
            </w:pPr>
            <w:r w:rsidRPr="00760004">
              <w:t>rATType</w:t>
            </w:r>
          </w:p>
        </w:tc>
        <w:tc>
          <w:tcPr>
            <w:tcW w:w="6521" w:type="dxa"/>
          </w:tcPr>
          <w:p w14:paraId="32B43AB0" w14:textId="77777777" w:rsidR="004227F2" w:rsidRPr="00760004" w:rsidRDefault="004227F2" w:rsidP="00146478">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146478">
            <w:pPr>
              <w:pStyle w:val="TAL"/>
            </w:pPr>
            <w:r w:rsidRPr="00760004">
              <w:t>C</w:t>
            </w:r>
          </w:p>
        </w:tc>
      </w:tr>
      <w:tr w:rsidR="004227F2" w:rsidRPr="00760004" w14:paraId="0CE4E4F5" w14:textId="77777777" w:rsidTr="00146478">
        <w:trPr>
          <w:jc w:val="center"/>
        </w:trPr>
        <w:tc>
          <w:tcPr>
            <w:tcW w:w="2693" w:type="dxa"/>
          </w:tcPr>
          <w:p w14:paraId="197A09CD" w14:textId="77777777" w:rsidR="004227F2" w:rsidRPr="00760004" w:rsidRDefault="004227F2" w:rsidP="00146478">
            <w:pPr>
              <w:pStyle w:val="TAL"/>
            </w:pPr>
            <w:r w:rsidRPr="00760004">
              <w:t>pDUSessionID</w:t>
            </w:r>
          </w:p>
        </w:tc>
        <w:tc>
          <w:tcPr>
            <w:tcW w:w="6521" w:type="dxa"/>
          </w:tcPr>
          <w:p w14:paraId="79D6BD15" w14:textId="0327C30E" w:rsidR="004227F2" w:rsidRPr="00760004" w:rsidRDefault="004227F2" w:rsidP="0014647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146478">
            <w:pPr>
              <w:pStyle w:val="TAL"/>
            </w:pPr>
            <w:r>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108" w:name="_Toc74852054"/>
      <w:r w:rsidRPr="00760004">
        <w:t>6.2.3.2.4</w:t>
      </w:r>
      <w:r w:rsidRPr="00760004">
        <w:tab/>
        <w:t xml:space="preserve">PDU </w:t>
      </w:r>
      <w:r w:rsidR="00684377" w:rsidRPr="00760004">
        <w:t>s</w:t>
      </w:r>
      <w:r w:rsidRPr="00760004">
        <w:t xml:space="preserve">ession </w:t>
      </w:r>
      <w:r w:rsidR="00684377" w:rsidRPr="00760004">
        <w:t>r</w:t>
      </w:r>
      <w:r w:rsidRPr="00760004">
        <w:t>elease</w:t>
      </w:r>
      <w:bookmarkEnd w:id="108"/>
    </w:p>
    <w:p w14:paraId="2D63A546" w14:textId="4C9A69A6" w:rsidR="00CD7D94" w:rsidRPr="00760004"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 xml:space="preserve">when the IRI-POI present in the SMF detects that </w:t>
      </w:r>
      <w:r w:rsidR="00CD7D94" w:rsidRPr="00760004">
        <w:t xml:space="preserve">a </w:t>
      </w:r>
      <w:r w:rsidRPr="00760004">
        <w:t>PDU session</w:t>
      </w:r>
      <w:r w:rsidR="00CD7D94" w:rsidRPr="00760004">
        <w:t xml:space="preserve"> been released. The IRI-POI present in the SMF shall generate </w:t>
      </w:r>
      <w:r w:rsidR="00DF6245" w:rsidRPr="00760004">
        <w:t xml:space="preserve">the xIRI </w:t>
      </w:r>
      <w:r w:rsidR="00CD7D94" w:rsidRPr="00760004">
        <w:t>for the following events:</w:t>
      </w:r>
    </w:p>
    <w:p w14:paraId="62C83EFA" w14:textId="3250960A" w:rsidR="00CD7D94" w:rsidRPr="00760004" w:rsidRDefault="002B56C2" w:rsidP="002B56C2">
      <w:pPr>
        <w:pStyle w:val="B1"/>
      </w:pPr>
      <w:r w:rsidRPr="00760004">
        <w:t>-</w:t>
      </w:r>
      <w:r w:rsidRPr="00760004">
        <w:tab/>
      </w:r>
      <w:r w:rsidR="00CD7D94" w:rsidRPr="00760004">
        <w:t xml:space="preserve">For a non-roaming scenario, the SMF (or for a roaming scenario, V-SMF in the VPLMN), receives the N1 NAS message (via AMF) PDU SESSION RELEASE COMMAND COMPLETE from the UE and the 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This applies to the following two cases:</w:t>
      </w:r>
    </w:p>
    <w:p w14:paraId="3724E0C7" w14:textId="3498854C" w:rsidR="00CD7D94" w:rsidRPr="00760004" w:rsidRDefault="0001070A" w:rsidP="0001070A">
      <w:pPr>
        <w:pStyle w:val="B2"/>
      </w:pPr>
      <w:r w:rsidRPr="00760004">
        <w:t>-</w:t>
      </w:r>
      <w:r w:rsidRPr="00760004">
        <w:tab/>
      </w:r>
      <w:r w:rsidR="00CD7D94" w:rsidRPr="00760004">
        <w:t>UE initiated PDU session release</w:t>
      </w:r>
      <w:r w:rsidR="005D7FCC" w:rsidRPr="00760004">
        <w:t>.</w:t>
      </w:r>
    </w:p>
    <w:p w14:paraId="1CCFF19C" w14:textId="4759C882" w:rsidR="00CD7D94" w:rsidRPr="00760004" w:rsidRDefault="0001070A" w:rsidP="0001070A">
      <w:pPr>
        <w:pStyle w:val="B2"/>
      </w:pPr>
      <w:r w:rsidRPr="00760004">
        <w:t>-</w:t>
      </w:r>
      <w:r w:rsidRPr="00760004">
        <w:tab/>
      </w:r>
      <w:r w:rsidR="00CD7D94" w:rsidRPr="00760004">
        <w:t>Network initiated PDU session release.</w:t>
      </w:r>
    </w:p>
    <w:p w14:paraId="7074B3CD" w14:textId="53A97194" w:rsidR="00CD7D94" w:rsidRPr="00760004" w:rsidRDefault="008B3C79" w:rsidP="008B3C79">
      <w:pPr>
        <w:pStyle w:val="B1"/>
      </w:pPr>
      <w:r w:rsidRPr="00760004">
        <w:t>-</w:t>
      </w:r>
      <w:r w:rsidRPr="00760004">
        <w:tab/>
      </w:r>
      <w:r w:rsidR="00CD7D94" w:rsidRPr="00760004">
        <w:t>For a non-roaming scenario, the SMF (or for a roaming scenario, V-SMF in the VPLMN), receives the N1 NAS message (via AMF) PDU SESSION MODIFICATION COMMAND REJECT from the UE with the cause value #43 indicating an invalid PDU Session ID and the</w:t>
      </w:r>
      <w:r w:rsidR="008828A9" w:rsidRPr="00760004">
        <w:t xml:space="preserve"> </w:t>
      </w:r>
      <w:r w:rsidR="00CD7D94" w:rsidRPr="00760004">
        <w:t xml:space="preserve">5GSM state within the SMF is changed to PDU </w:t>
      </w:r>
      <w:r w:rsidR="007B2EC0" w:rsidRPr="00760004">
        <w:t>SESSION INACTIVE</w:t>
      </w:r>
      <w:r w:rsidR="00CD7D94" w:rsidRPr="00760004">
        <w:t xml:space="preserve"> (see TS 24.501</w:t>
      </w:r>
      <w:r w:rsidR="003531E0" w:rsidRPr="00760004">
        <w:t xml:space="preserve"> [13]</w:t>
      </w:r>
      <w:r w:rsidR="00CD7D94" w:rsidRPr="00760004">
        <w:t xml:space="preserve">). This applies to the case where the UE rejects a PDU </w:t>
      </w:r>
      <w:r w:rsidR="007B2EC0" w:rsidRPr="00760004">
        <w:t xml:space="preserve">SESSION </w:t>
      </w:r>
      <w:r w:rsidR="007B2EC0" w:rsidRPr="00760004">
        <w:lastRenderedPageBreak/>
        <w:t>MODIFICATION COMMAND</w:t>
      </w:r>
      <w:r w:rsidR="00CD7D94" w:rsidRPr="00760004">
        <w:t xml:space="preserve"> as it finds that the indicated PDU </w:t>
      </w:r>
      <w:r w:rsidR="004E5404" w:rsidRPr="00760004">
        <w:t>s</w:t>
      </w:r>
      <w:r w:rsidR="00CD7D94" w:rsidRPr="00760004">
        <w:t xml:space="preserve">ession ID is invalid. The </w:t>
      </w:r>
      <w:r w:rsidR="007B2EC0" w:rsidRPr="00760004">
        <w:t xml:space="preserve">5GSM </w:t>
      </w:r>
      <w:r w:rsidR="00CD7D94" w:rsidRPr="00760004">
        <w:t xml:space="preserve">state is changed to PDU </w:t>
      </w:r>
      <w:r w:rsidR="007B2EC0" w:rsidRPr="00760004">
        <w:t>SESSION INACTIVE</w:t>
      </w:r>
      <w:r w:rsidR="00CD7D94" w:rsidRPr="00760004">
        <w:t xml:space="preserve"> within the SMF.</w:t>
      </w:r>
    </w:p>
    <w:p w14:paraId="4822C046" w14:textId="594BFA88"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COMMAND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3C4A30E8" w14:textId="33B64C1E" w:rsidR="00CD7D94" w:rsidRPr="00760004" w:rsidRDefault="004D4387" w:rsidP="004D4387">
      <w:pPr>
        <w:pStyle w:val="B1"/>
      </w:pPr>
      <w:r w:rsidRPr="00760004">
        <w:t>-</w:t>
      </w:r>
      <w:r w:rsidRPr="00760004">
        <w:tab/>
      </w:r>
      <w:r w:rsidR="00CD7D94" w:rsidRPr="00760004">
        <w:t xml:space="preserve">For a home-routed roaming scenario, the SMF in the HPLMN (i.e. H-SMF) receives the N16: Nsmf_PDU_Session_Update </w:t>
      </w:r>
      <w:r w:rsidR="00FE5F6D" w:rsidRPr="00760004">
        <w:t>r</w:t>
      </w:r>
      <w:r w:rsidR="00CD7D94" w:rsidRPr="00760004">
        <w:t>esponse message with n1SmInfoFromUe IE containing the PDU SESSION MODIFICATION COMMAND REJECT (see TS 29.502</w:t>
      </w:r>
      <w:r w:rsidR="00947163" w:rsidRPr="00760004">
        <w:t xml:space="preserve"> [16]</w:t>
      </w:r>
      <w:r w:rsidR="00CD7D94" w:rsidRPr="00760004">
        <w:t xml:space="preserve">) from the V-SMF with the cause value #43 indicating an </w:t>
      </w:r>
      <w:r w:rsidR="007B2EC0" w:rsidRPr="00760004">
        <w:t>I</w:t>
      </w:r>
      <w:r w:rsidR="00CD7D94" w:rsidRPr="00760004">
        <w:t>nvalid PDU Session ID.</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9E962BD" w14:textId="77777777" w:rsidR="007362A4" w:rsidRPr="00760004" w:rsidRDefault="007362A4" w:rsidP="007362A4">
            <w:pPr>
              <w:pStyle w:val="TAL"/>
            </w:pPr>
            <w:r w:rsidRPr="00760004">
              <w:t>Location information, if available.</w:t>
            </w:r>
          </w:p>
          <w:p w14:paraId="1B6022AC" w14:textId="565942E2" w:rsidR="007362A4" w:rsidRPr="00760004" w:rsidRDefault="007362A4" w:rsidP="007362A4">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14647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14647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146478">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109" w:name="_Toc74852055"/>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109"/>
    </w:p>
    <w:p w14:paraId="3B4F1AA0" w14:textId="0BD31EF9" w:rsidR="000102A9" w:rsidRPr="00760004" w:rsidRDefault="000D4C6D" w:rsidP="000D4C6D">
      <w:r w:rsidRPr="00760004">
        <w:t>The IRI</w:t>
      </w:r>
      <w:r w:rsidR="00FC1B8E" w:rsidRPr="00760004">
        <w:t>-</w:t>
      </w:r>
      <w:r w:rsidRPr="00760004">
        <w:t xml:space="preserve">POI in the SMF shall generate an </w:t>
      </w:r>
      <w:r w:rsidR="00DF6245" w:rsidRPr="00760004">
        <w:t>xIRI containing an SMFStartOfInterceptionWithEstablishedPDUSession record</w:t>
      </w:r>
      <w:r w:rsidR="0090345D" w:rsidRPr="00760004">
        <w:t xml:space="preserve"> </w:t>
      </w:r>
      <w:r w:rsidRPr="00760004">
        <w:t>when the IRI-POI present in the SMF detects that a PDU session has already been established for the target UE when interception starts.</w:t>
      </w:r>
    </w:p>
    <w:p w14:paraId="06FA4006" w14:textId="77777777" w:rsidR="006C2C35" w:rsidRPr="00760004" w:rsidRDefault="006C2C35" w:rsidP="006C2C35">
      <w:r w:rsidRPr="00760004">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Pr="00760004" w:rsidRDefault="006C2C35" w:rsidP="006C2C35">
      <w:pPr>
        <w:pStyle w:val="B1"/>
      </w:pPr>
      <w:r w:rsidRPr="00760004">
        <w:t>-</w:t>
      </w:r>
      <w:r w:rsidRPr="00760004">
        <w:tab/>
        <w:t>The 5GSM state within the SMF for that UE is 5GSM: PDU SESSION ACTIVE or PDU SESSION MODIFICATION PENDING.</w:t>
      </w:r>
    </w:p>
    <w:p w14:paraId="7251B3A1" w14:textId="77777777" w:rsidR="006C2C35" w:rsidRPr="00760004" w:rsidRDefault="006C2C35" w:rsidP="006C2C35">
      <w:pPr>
        <w:pStyle w:val="NO"/>
      </w:pPr>
      <w:r w:rsidRPr="00760004">
        <w:t>NOTE:</w:t>
      </w:r>
      <w:r w:rsidRPr="00760004">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Pr="00760004" w:rsidRDefault="006C2C35" w:rsidP="006C2C35">
      <w:r w:rsidRPr="00760004">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lastRenderedPageBreak/>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0F0CE67E" w:rsidR="00FC1B8E" w:rsidRPr="00760004" w:rsidRDefault="00FC1B8E" w:rsidP="00FC1B8E">
            <w:pPr>
              <w:pStyle w:val="TAL"/>
            </w:pPr>
            <w:r w:rsidRPr="00760004">
              <w:t>Contains the F-TEID identifying the tunnel used to encapsulate the traffic,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3504DB66"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5.12.2.2.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357555B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758B8AC3" w:rsidR="00FC1B8E" w:rsidRPr="00760004" w:rsidRDefault="00FC1B8E" w:rsidP="00FC1B8E">
            <w:pPr>
              <w:pStyle w:val="TAL"/>
            </w:pPr>
            <w:r w:rsidRPr="00760004">
              <w:t xml:space="preserve">UE's local IP address used to reach the N3IWF, </w:t>
            </w:r>
            <w:r w:rsidR="00E47338">
              <w:t>TNGF or TWIF,</w:t>
            </w:r>
            <w:r w:rsidR="00E47338" w:rsidRPr="00760004">
              <w:t xml:space="preserve"> </w:t>
            </w:r>
            <w:r w:rsidRPr="00760004">
              <w:t>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766A4F75" w14:textId="77777777" w:rsidR="00FC1B8E" w:rsidRPr="00760004" w:rsidRDefault="00FC1B8E" w:rsidP="00FC1B8E">
            <w:pPr>
              <w:pStyle w:val="TAL"/>
            </w:pPr>
            <w:r w:rsidRPr="00760004">
              <w:t>Location information provided by the AMF at session establishment, if available</w:t>
            </w:r>
            <w:r w:rsidR="00615E70" w:rsidRPr="00760004">
              <w:t>.</w:t>
            </w:r>
          </w:p>
          <w:p w14:paraId="2C5576E9" w14:textId="02ACD261" w:rsidR="005273A5" w:rsidRPr="00760004" w:rsidRDefault="005273A5" w:rsidP="00FC1B8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3D628AD2"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23.501 [</w:t>
            </w:r>
            <w:r w:rsidR="009B6C49" w:rsidRPr="00760004">
              <w:t>2</w:t>
            </w:r>
            <w:r w:rsidRPr="00760004">
              <w:t>] clause 4.3.2.2</w:t>
            </w:r>
            <w:r w:rsidR="00615E70" w:rsidRPr="00760004">
              <w:t>.</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8746C6A" w:rsidR="00FC1B8E" w:rsidRPr="00760004" w:rsidRDefault="00FC1B8E" w:rsidP="008C0455">
            <w:pPr>
              <w:pStyle w:val="TAL"/>
            </w:pPr>
            <w:r w:rsidRPr="00760004">
              <w:t>Type of request as described in TS 24.501 [13] clause 9.11.3.47 if available.</w:t>
            </w:r>
          </w:p>
        </w:tc>
        <w:tc>
          <w:tcPr>
            <w:tcW w:w="708" w:type="dxa"/>
          </w:tcPr>
          <w:p w14:paraId="10A128E6" w14:textId="17941C04" w:rsidR="00FC1B8E" w:rsidRPr="00760004" w:rsidRDefault="00FC1B8E" w:rsidP="00FC1B8E">
            <w:pPr>
              <w:pStyle w:val="TAL"/>
            </w:pPr>
            <w:r w:rsidRPr="00760004">
              <w:t>C</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2A2CDE">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2A2CDE">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2A2CDE">
            <w:pPr>
              <w:pStyle w:val="TAL"/>
            </w:pPr>
            <w:r>
              <w:t>C</w:t>
            </w:r>
          </w:p>
        </w:tc>
      </w:tr>
    </w:tbl>
    <w:p w14:paraId="76520284" w14:textId="023ACF98" w:rsidR="000D4C6D" w:rsidRPr="00760004" w:rsidRDefault="000D4C6D" w:rsidP="000D4C6D"/>
    <w:p w14:paraId="147EB3DC" w14:textId="2965180B"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(see ETSI TS 103 221-2 [8] clause 5.2.6).</w:t>
      </w:r>
    </w:p>
    <w:p w14:paraId="62EE25E1" w14:textId="727BB9EF" w:rsidR="00457937" w:rsidRPr="00760004" w:rsidRDefault="00457937" w:rsidP="00457937">
      <w:pPr>
        <w:pStyle w:val="Heading5"/>
      </w:pPr>
      <w:bookmarkStart w:id="110" w:name="_Toc74852056"/>
      <w:r w:rsidRPr="00760004">
        <w:t>6.2.3.2.6</w:t>
      </w:r>
      <w:r w:rsidRPr="00760004">
        <w:tab/>
        <w:t>SMF unsuccessful procedure</w:t>
      </w:r>
      <w:bookmarkEnd w:id="110"/>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lastRenderedPageBreak/>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rsidRPr="00760004"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509468F2" w:rsidR="00457937" w:rsidRPr="00760004" w:rsidRDefault="00457937" w:rsidP="005371E1">
            <w:pPr>
              <w:pStyle w:val="TAL"/>
            </w:pPr>
            <w:r w:rsidRPr="00760004">
              <w:t xml:space="preserve">UE's local IP address used to reach the N3IWF, </w:t>
            </w:r>
            <w:r w:rsidR="00E47338">
              <w:t>TNGF or TWIF,</w:t>
            </w:r>
            <w:r w:rsidR="00E47338" w:rsidRPr="00760004">
              <w:t xml:space="preserve"> </w:t>
            </w:r>
            <w:r w:rsidRPr="00760004">
              <w:t>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Pr="00760004" w:rsidRDefault="00457937" w:rsidP="005371E1">
            <w:pPr>
              <w:pStyle w:val="TAL"/>
            </w:pPr>
            <w:r w:rsidRPr="00760004">
              <w:t>Location information provided by the AMF, if available.</w:t>
            </w:r>
          </w:p>
          <w:p w14:paraId="031D596B" w14:textId="0D70E019" w:rsidR="005273A5" w:rsidRPr="00760004" w:rsidRDefault="005273A5" w:rsidP="005371E1">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Pr="00760004" w:rsidRDefault="00457937" w:rsidP="005371E1">
            <w:pPr>
              <w:pStyle w:val="TAL"/>
            </w:pPr>
            <w:r w:rsidRPr="00760004">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Pr="00760004" w:rsidRDefault="00457937" w:rsidP="005371E1">
            <w:pPr>
              <w:pStyle w:val="TAL"/>
            </w:pPr>
            <w:r w:rsidRPr="00760004">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111" w:name="_Toc74852057"/>
      <w:r>
        <w:t>6.2.3.2.7</w:t>
      </w:r>
      <w:r>
        <w:tab/>
        <w:t>MA PDU sessions</w:t>
      </w:r>
      <w:bookmarkEnd w:id="111"/>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05C85F65"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lastRenderedPageBreak/>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shall generate the xIRI for the following events:</w:t>
      </w:r>
    </w:p>
    <w:p w14:paraId="1C5128D7" w14:textId="77777777" w:rsidR="00F97886" w:rsidRDefault="00F97886" w:rsidP="00F97886">
      <w:pPr>
        <w:pStyle w:val="B1"/>
      </w:pPr>
      <w:r>
        <w:t>-</w:t>
      </w:r>
      <w:r>
        <w:tab/>
        <w:t>For a non-roaming scenario</w:t>
      </w:r>
      <w:r w:rsidDel="002104CB">
        <w:t xml:space="preserve"> </w:t>
      </w:r>
      <w:r>
        <w:t xml:space="preserve">, the </w:t>
      </w:r>
      <w:r w:rsidRPr="00DD3068">
        <w:t xml:space="preserve">SMF sends </w:t>
      </w:r>
      <w:r>
        <w:t xml:space="preserve">the N1 NAS message (via AMF) </w:t>
      </w:r>
      <w:r w:rsidRPr="00DD3068">
        <w:t xml:space="preserve">PDU Session Establishment Accept to the UE for a new PDU session </w:t>
      </w:r>
      <w:r>
        <w:t xml:space="preserve">and the 5G Session Management (5GSM) state within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77777777"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273749">
        <w:trPr>
          <w:jc w:val="center"/>
        </w:trPr>
        <w:tc>
          <w:tcPr>
            <w:tcW w:w="2693" w:type="dxa"/>
          </w:tcPr>
          <w:p w14:paraId="483F23AD" w14:textId="77777777" w:rsidR="00F97886" w:rsidRDefault="00F97886" w:rsidP="00273749">
            <w:pPr>
              <w:pStyle w:val="TAH"/>
            </w:pPr>
            <w:r>
              <w:t>Field name</w:t>
            </w:r>
          </w:p>
        </w:tc>
        <w:tc>
          <w:tcPr>
            <w:tcW w:w="6521" w:type="dxa"/>
          </w:tcPr>
          <w:p w14:paraId="39487D63" w14:textId="77777777" w:rsidR="00F97886" w:rsidRDefault="00F97886" w:rsidP="00273749">
            <w:pPr>
              <w:pStyle w:val="TAH"/>
            </w:pPr>
            <w:r>
              <w:t>Description</w:t>
            </w:r>
          </w:p>
        </w:tc>
        <w:tc>
          <w:tcPr>
            <w:tcW w:w="708" w:type="dxa"/>
          </w:tcPr>
          <w:p w14:paraId="2CFF1B21" w14:textId="77777777" w:rsidR="00F97886" w:rsidRDefault="00F97886" w:rsidP="00273749">
            <w:pPr>
              <w:pStyle w:val="TAH"/>
            </w:pPr>
            <w:r>
              <w:t>M/C/O</w:t>
            </w:r>
          </w:p>
        </w:tc>
      </w:tr>
      <w:tr w:rsidR="00F97886" w14:paraId="4A234DD1" w14:textId="77777777" w:rsidTr="00273749">
        <w:trPr>
          <w:jc w:val="center"/>
        </w:trPr>
        <w:tc>
          <w:tcPr>
            <w:tcW w:w="2693" w:type="dxa"/>
          </w:tcPr>
          <w:p w14:paraId="61A7EF3A" w14:textId="77777777" w:rsidR="00F97886" w:rsidRDefault="00F97886" w:rsidP="00273749">
            <w:pPr>
              <w:pStyle w:val="TAL"/>
            </w:pPr>
            <w:r>
              <w:t>sUPI</w:t>
            </w:r>
          </w:p>
        </w:tc>
        <w:tc>
          <w:tcPr>
            <w:tcW w:w="6521" w:type="dxa"/>
          </w:tcPr>
          <w:p w14:paraId="02915DEA"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273749">
            <w:pPr>
              <w:pStyle w:val="TAL"/>
            </w:pPr>
            <w:r>
              <w:t>C</w:t>
            </w:r>
          </w:p>
        </w:tc>
      </w:tr>
      <w:tr w:rsidR="00F97886" w14:paraId="72E3B23F" w14:textId="77777777" w:rsidTr="00273749">
        <w:trPr>
          <w:jc w:val="center"/>
        </w:trPr>
        <w:tc>
          <w:tcPr>
            <w:tcW w:w="2693" w:type="dxa"/>
          </w:tcPr>
          <w:p w14:paraId="476D3027" w14:textId="77777777" w:rsidR="00F97886" w:rsidRDefault="00F97886" w:rsidP="00273749">
            <w:pPr>
              <w:pStyle w:val="TAL"/>
            </w:pPr>
            <w:r>
              <w:t>sUPIUnauthenticated</w:t>
            </w:r>
          </w:p>
        </w:tc>
        <w:tc>
          <w:tcPr>
            <w:tcW w:w="6521" w:type="dxa"/>
          </w:tcPr>
          <w:p w14:paraId="42DD313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273749">
            <w:pPr>
              <w:pStyle w:val="TAL"/>
            </w:pPr>
            <w:r>
              <w:t>C</w:t>
            </w:r>
          </w:p>
        </w:tc>
      </w:tr>
      <w:tr w:rsidR="00F97886" w14:paraId="29D1C3B0" w14:textId="77777777" w:rsidTr="00273749">
        <w:trPr>
          <w:jc w:val="center"/>
        </w:trPr>
        <w:tc>
          <w:tcPr>
            <w:tcW w:w="2693" w:type="dxa"/>
          </w:tcPr>
          <w:p w14:paraId="243A0ECE" w14:textId="77777777" w:rsidR="00F97886" w:rsidRDefault="00F97886" w:rsidP="00273749">
            <w:pPr>
              <w:pStyle w:val="TAL"/>
            </w:pPr>
            <w:r>
              <w:t>pEI</w:t>
            </w:r>
          </w:p>
        </w:tc>
        <w:tc>
          <w:tcPr>
            <w:tcW w:w="6521" w:type="dxa"/>
          </w:tcPr>
          <w:p w14:paraId="6256A84F" w14:textId="77777777" w:rsidR="00F97886" w:rsidRDefault="00F97886" w:rsidP="00273749">
            <w:pPr>
              <w:pStyle w:val="TAL"/>
            </w:pPr>
            <w:r>
              <w:t>PEI associated with the PDU session if available (see NOTE).</w:t>
            </w:r>
          </w:p>
        </w:tc>
        <w:tc>
          <w:tcPr>
            <w:tcW w:w="708" w:type="dxa"/>
          </w:tcPr>
          <w:p w14:paraId="3183D6BC" w14:textId="77777777" w:rsidR="00F97886" w:rsidRDefault="00F97886" w:rsidP="00273749">
            <w:pPr>
              <w:pStyle w:val="TAL"/>
            </w:pPr>
            <w:r>
              <w:t>C</w:t>
            </w:r>
          </w:p>
        </w:tc>
      </w:tr>
      <w:tr w:rsidR="00F97886" w14:paraId="609D5801" w14:textId="77777777" w:rsidTr="00273749">
        <w:trPr>
          <w:jc w:val="center"/>
        </w:trPr>
        <w:tc>
          <w:tcPr>
            <w:tcW w:w="2693" w:type="dxa"/>
          </w:tcPr>
          <w:p w14:paraId="6F4D0529" w14:textId="77777777" w:rsidR="00F97886" w:rsidRDefault="00F97886" w:rsidP="00273749">
            <w:pPr>
              <w:pStyle w:val="TAL"/>
            </w:pPr>
            <w:r>
              <w:t>gPSI</w:t>
            </w:r>
          </w:p>
        </w:tc>
        <w:tc>
          <w:tcPr>
            <w:tcW w:w="6521" w:type="dxa"/>
          </w:tcPr>
          <w:p w14:paraId="78CBE802" w14:textId="77777777" w:rsidR="00F97886" w:rsidRDefault="00F97886" w:rsidP="00273749">
            <w:pPr>
              <w:pStyle w:val="TAL"/>
            </w:pPr>
            <w:r>
              <w:t>GPSI associated with the PDU session if available (see NOTE).</w:t>
            </w:r>
          </w:p>
        </w:tc>
        <w:tc>
          <w:tcPr>
            <w:tcW w:w="708" w:type="dxa"/>
          </w:tcPr>
          <w:p w14:paraId="41908724" w14:textId="77777777" w:rsidR="00F97886" w:rsidRDefault="00F97886" w:rsidP="00273749">
            <w:pPr>
              <w:pStyle w:val="TAL"/>
            </w:pPr>
            <w:r>
              <w:t>C</w:t>
            </w:r>
          </w:p>
        </w:tc>
      </w:tr>
      <w:tr w:rsidR="00F97886" w14:paraId="62795DEC" w14:textId="77777777" w:rsidTr="00273749">
        <w:trPr>
          <w:jc w:val="center"/>
        </w:trPr>
        <w:tc>
          <w:tcPr>
            <w:tcW w:w="2693" w:type="dxa"/>
          </w:tcPr>
          <w:p w14:paraId="0F45F5BC" w14:textId="77777777" w:rsidR="00F97886" w:rsidRDefault="00F97886" w:rsidP="00273749">
            <w:pPr>
              <w:pStyle w:val="TAL"/>
            </w:pPr>
            <w:r>
              <w:t>pDUSessionID</w:t>
            </w:r>
          </w:p>
        </w:tc>
        <w:tc>
          <w:tcPr>
            <w:tcW w:w="6521" w:type="dxa"/>
          </w:tcPr>
          <w:p w14:paraId="09F0D8D5" w14:textId="77777777" w:rsidR="00F97886" w:rsidRPr="00507617" w:rsidRDefault="00F97886" w:rsidP="00273749">
            <w:pPr>
              <w:pStyle w:val="TAL"/>
              <w:rPr>
                <w:highlight w:val="yellow"/>
              </w:rPr>
            </w:pPr>
            <w:r>
              <w:t>PDU Session ID See clause 9.4 of TS 24.501 [13]. Identifies a new PDU session.</w:t>
            </w:r>
          </w:p>
        </w:tc>
        <w:tc>
          <w:tcPr>
            <w:tcW w:w="708" w:type="dxa"/>
          </w:tcPr>
          <w:p w14:paraId="77BB2B4F" w14:textId="77777777" w:rsidR="00F97886" w:rsidRDefault="00F97886" w:rsidP="00273749">
            <w:pPr>
              <w:pStyle w:val="TAL"/>
            </w:pPr>
            <w:r>
              <w:t>M</w:t>
            </w:r>
          </w:p>
        </w:tc>
      </w:tr>
      <w:tr w:rsidR="00F97886" w14:paraId="768C9B7C" w14:textId="77777777" w:rsidTr="00273749">
        <w:trPr>
          <w:jc w:val="center"/>
        </w:trPr>
        <w:tc>
          <w:tcPr>
            <w:tcW w:w="2693" w:type="dxa"/>
          </w:tcPr>
          <w:p w14:paraId="65151A0C" w14:textId="77777777" w:rsidR="00F97886" w:rsidRDefault="00F97886" w:rsidP="00273749">
            <w:pPr>
              <w:pStyle w:val="TAL"/>
            </w:pPr>
            <w:r>
              <w:t>pDUSessionType</w:t>
            </w:r>
          </w:p>
        </w:tc>
        <w:tc>
          <w:tcPr>
            <w:tcW w:w="6521" w:type="dxa"/>
          </w:tcPr>
          <w:p w14:paraId="75952D1A" w14:textId="77777777" w:rsidR="00F97886" w:rsidRDefault="00F97886" w:rsidP="00273749">
            <w:pPr>
              <w:pStyle w:val="TAL"/>
            </w:pPr>
            <w:r>
              <w:t>Identifies selected PDU session type, see TS 24.501 [13] clause 9.11.4.11.</w:t>
            </w:r>
          </w:p>
        </w:tc>
        <w:tc>
          <w:tcPr>
            <w:tcW w:w="708" w:type="dxa"/>
          </w:tcPr>
          <w:p w14:paraId="76F02A1D" w14:textId="77777777" w:rsidR="00F97886" w:rsidRDefault="00F97886" w:rsidP="00273749">
            <w:pPr>
              <w:pStyle w:val="TAL"/>
            </w:pPr>
            <w:r>
              <w:t>M</w:t>
            </w:r>
          </w:p>
        </w:tc>
      </w:tr>
      <w:tr w:rsidR="00F97886" w14:paraId="1D5BD1C9" w14:textId="77777777" w:rsidTr="00273749">
        <w:trPr>
          <w:jc w:val="center"/>
        </w:trPr>
        <w:tc>
          <w:tcPr>
            <w:tcW w:w="2693" w:type="dxa"/>
          </w:tcPr>
          <w:p w14:paraId="0B35D51E" w14:textId="77777777" w:rsidR="00F97886" w:rsidRPr="00D92CEA" w:rsidRDefault="00F97886" w:rsidP="00273749">
            <w:pPr>
              <w:pStyle w:val="TAL"/>
            </w:pPr>
            <w:r w:rsidRPr="00D92CEA">
              <w:t>accessInfo</w:t>
            </w:r>
          </w:p>
        </w:tc>
        <w:tc>
          <w:tcPr>
            <w:tcW w:w="6521" w:type="dxa"/>
          </w:tcPr>
          <w:p w14:paraId="2B3D971F" w14:textId="7F7ED662" w:rsidR="00F97886" w:rsidRPr="00D92CEA" w:rsidRDefault="00F97886" w:rsidP="00273749">
            <w:pPr>
              <w:pStyle w:val="TAL"/>
            </w:pPr>
            <w:r w:rsidRPr="00D92CEA">
              <w:t>Identifies the access(es) associated with the PDU session including the information for each specific access (see Table 6.2.3-</w:t>
            </w:r>
            <w:r w:rsidR="009848C5">
              <w:t>5B</w:t>
            </w:r>
            <w:r w:rsidRPr="00D92CEA">
              <w:t>)</w:t>
            </w:r>
          </w:p>
        </w:tc>
        <w:tc>
          <w:tcPr>
            <w:tcW w:w="708" w:type="dxa"/>
          </w:tcPr>
          <w:p w14:paraId="74DB5514" w14:textId="77777777" w:rsidR="00F97886" w:rsidRPr="00D92CEA" w:rsidRDefault="00F97886" w:rsidP="00273749">
            <w:pPr>
              <w:pStyle w:val="TAL"/>
            </w:pPr>
            <w:r w:rsidRPr="00D92CEA">
              <w:t>M</w:t>
            </w:r>
          </w:p>
        </w:tc>
      </w:tr>
      <w:tr w:rsidR="00F97886" w14:paraId="0ACE448D" w14:textId="77777777" w:rsidTr="00273749">
        <w:trPr>
          <w:jc w:val="center"/>
        </w:trPr>
        <w:tc>
          <w:tcPr>
            <w:tcW w:w="2693" w:type="dxa"/>
          </w:tcPr>
          <w:p w14:paraId="668BC6B0" w14:textId="77777777" w:rsidR="00F97886" w:rsidRPr="005739BD" w:rsidRDefault="00F97886" w:rsidP="00273749">
            <w:pPr>
              <w:pStyle w:val="TAL"/>
            </w:pPr>
            <w:r w:rsidRPr="005739BD">
              <w:t>sNSSAI</w:t>
            </w:r>
          </w:p>
        </w:tc>
        <w:tc>
          <w:tcPr>
            <w:tcW w:w="6521" w:type="dxa"/>
          </w:tcPr>
          <w:p w14:paraId="1B523065" w14:textId="77777777" w:rsidR="00F97886" w:rsidRPr="005739BD" w:rsidRDefault="00F97886" w:rsidP="00273749">
            <w:pPr>
              <w:pStyle w:val="TAL"/>
            </w:pPr>
            <w:r w:rsidRPr="00452513">
              <w:t>Slice identifiers associated with the PDU session, if available. See TS 23.003 [19] clause 28.4.2 and TS 23.501 [2] clause 5.12.2.2.</w:t>
            </w:r>
          </w:p>
        </w:tc>
        <w:tc>
          <w:tcPr>
            <w:tcW w:w="708" w:type="dxa"/>
          </w:tcPr>
          <w:p w14:paraId="3B176018" w14:textId="77777777" w:rsidR="00F97886" w:rsidRPr="005739BD" w:rsidRDefault="00F97886" w:rsidP="00273749">
            <w:pPr>
              <w:pStyle w:val="TAL"/>
            </w:pPr>
            <w:r w:rsidRPr="005739BD">
              <w:t>C</w:t>
            </w:r>
          </w:p>
        </w:tc>
      </w:tr>
      <w:tr w:rsidR="00F97886" w14:paraId="1FDFEC85" w14:textId="77777777" w:rsidTr="00273749">
        <w:trPr>
          <w:jc w:val="center"/>
        </w:trPr>
        <w:tc>
          <w:tcPr>
            <w:tcW w:w="2693" w:type="dxa"/>
          </w:tcPr>
          <w:p w14:paraId="262881CF" w14:textId="77777777" w:rsidR="00F97886" w:rsidRDefault="00F97886" w:rsidP="00273749">
            <w:pPr>
              <w:pStyle w:val="TAL"/>
            </w:pPr>
            <w:r>
              <w:t>uEEndpoint</w:t>
            </w:r>
          </w:p>
        </w:tc>
        <w:tc>
          <w:tcPr>
            <w:tcW w:w="6521" w:type="dxa"/>
          </w:tcPr>
          <w:p w14:paraId="7B089898" w14:textId="77777777" w:rsidR="00F97886" w:rsidRDefault="00F97886" w:rsidP="00273749">
            <w:pPr>
              <w:pStyle w:val="TAL"/>
            </w:pPr>
            <w:r>
              <w:t>UE endpoint address(es) if available.</w:t>
            </w:r>
          </w:p>
        </w:tc>
        <w:tc>
          <w:tcPr>
            <w:tcW w:w="708" w:type="dxa"/>
          </w:tcPr>
          <w:p w14:paraId="13D2FA7B" w14:textId="77777777" w:rsidR="00F97886" w:rsidRDefault="00F97886" w:rsidP="00273749">
            <w:pPr>
              <w:pStyle w:val="TAL"/>
            </w:pPr>
            <w:r>
              <w:t>C</w:t>
            </w:r>
          </w:p>
        </w:tc>
      </w:tr>
      <w:tr w:rsidR="00F97886" w14:paraId="4964DC65" w14:textId="77777777" w:rsidTr="00273749">
        <w:trPr>
          <w:jc w:val="center"/>
        </w:trPr>
        <w:tc>
          <w:tcPr>
            <w:tcW w:w="2693" w:type="dxa"/>
          </w:tcPr>
          <w:p w14:paraId="6C8167C1" w14:textId="77777777" w:rsidR="00F97886" w:rsidRPr="005739BD" w:rsidRDefault="00F97886" w:rsidP="00273749">
            <w:pPr>
              <w:pStyle w:val="TAL"/>
            </w:pPr>
            <w:r w:rsidRPr="005739BD">
              <w:t>location</w:t>
            </w:r>
          </w:p>
        </w:tc>
        <w:tc>
          <w:tcPr>
            <w:tcW w:w="6521" w:type="dxa"/>
          </w:tcPr>
          <w:p w14:paraId="3B765538" w14:textId="77777777" w:rsidR="00F97886" w:rsidRPr="005739BD" w:rsidRDefault="00F97886" w:rsidP="00273749">
            <w:pPr>
              <w:pStyle w:val="TAL"/>
            </w:pPr>
            <w:r w:rsidRPr="00452513">
              <w:t>Location information provided by the AMF, if available.</w:t>
            </w:r>
          </w:p>
          <w:p w14:paraId="45B013CB" w14:textId="77777777" w:rsidR="00F97886" w:rsidRPr="005739BD" w:rsidRDefault="00F97886" w:rsidP="00273749">
            <w:pPr>
              <w:pStyle w:val="TAL"/>
            </w:pPr>
            <w:r w:rsidRPr="005739BD">
              <w:t xml:space="preserve">Encoded as a </w:t>
            </w:r>
            <w:r w:rsidRPr="005739BD">
              <w:rPr>
                <w:i/>
              </w:rPr>
              <w:t>userLocation</w:t>
            </w:r>
            <w:r w:rsidRPr="005739BD">
              <w:t xml:space="preserve"> parameter (</w:t>
            </w:r>
            <w:r w:rsidRPr="005739BD">
              <w:rPr>
                <w:i/>
              </w:rPr>
              <w:t>location&gt;locationInfo&gt;userLocation</w:t>
            </w:r>
            <w:r w:rsidRPr="005739BD">
              <w:t>), see Annex A.</w:t>
            </w:r>
          </w:p>
        </w:tc>
        <w:tc>
          <w:tcPr>
            <w:tcW w:w="708" w:type="dxa"/>
          </w:tcPr>
          <w:p w14:paraId="0EF43368" w14:textId="77777777" w:rsidR="00F97886" w:rsidRPr="005739BD" w:rsidRDefault="00F97886" w:rsidP="00273749">
            <w:pPr>
              <w:pStyle w:val="TAL"/>
            </w:pPr>
            <w:r w:rsidRPr="005739BD">
              <w:t>C</w:t>
            </w:r>
          </w:p>
        </w:tc>
      </w:tr>
      <w:tr w:rsidR="00F97886" w14:paraId="26752C5C" w14:textId="77777777" w:rsidTr="00273749">
        <w:trPr>
          <w:jc w:val="center"/>
        </w:trPr>
        <w:tc>
          <w:tcPr>
            <w:tcW w:w="2693" w:type="dxa"/>
          </w:tcPr>
          <w:p w14:paraId="3D67F0B3" w14:textId="77777777" w:rsidR="00F97886" w:rsidRPr="001B5952" w:rsidRDefault="00F97886" w:rsidP="00273749">
            <w:pPr>
              <w:pStyle w:val="TAL"/>
              <w:rPr>
                <w:highlight w:val="yellow"/>
              </w:rPr>
            </w:pPr>
            <w:r>
              <w:t>dNN</w:t>
            </w:r>
          </w:p>
        </w:tc>
        <w:tc>
          <w:tcPr>
            <w:tcW w:w="6521" w:type="dxa"/>
          </w:tcPr>
          <w:p w14:paraId="5789CCFB" w14:textId="77777777" w:rsidR="00F97886" w:rsidRPr="008A3777" w:rsidRDefault="00F97886" w:rsidP="00273749">
            <w:pPr>
              <w:pStyle w:val="TAL"/>
            </w:pPr>
            <w:r w:rsidRPr="00395123">
              <w:t>Data Network Name associated with the target traffic, as defined in TS 23.003</w:t>
            </w:r>
            <w:r>
              <w:t>[19]</w:t>
            </w:r>
            <w:r w:rsidRPr="00395123">
              <w:t xml:space="preserve"> clause 9A</w:t>
            </w:r>
            <w:r>
              <w:t xml:space="preserve"> and described in TS 23.501 [2] clause 4.3.2.2.</w:t>
            </w:r>
          </w:p>
        </w:tc>
        <w:tc>
          <w:tcPr>
            <w:tcW w:w="708" w:type="dxa"/>
          </w:tcPr>
          <w:p w14:paraId="5C899DBC" w14:textId="77777777" w:rsidR="00F97886" w:rsidRPr="001B5952" w:rsidRDefault="00F97886" w:rsidP="00273749">
            <w:pPr>
              <w:pStyle w:val="TAL"/>
              <w:rPr>
                <w:highlight w:val="yellow"/>
              </w:rPr>
            </w:pPr>
            <w:r w:rsidRPr="008A3777">
              <w:t>M</w:t>
            </w:r>
          </w:p>
        </w:tc>
      </w:tr>
      <w:tr w:rsidR="00F97886" w14:paraId="75E7B91F" w14:textId="77777777" w:rsidTr="00273749">
        <w:trPr>
          <w:jc w:val="center"/>
        </w:trPr>
        <w:tc>
          <w:tcPr>
            <w:tcW w:w="2693" w:type="dxa"/>
          </w:tcPr>
          <w:p w14:paraId="783390F2" w14:textId="77777777" w:rsidR="00F97886" w:rsidRPr="00395123" w:rsidRDefault="00F97886" w:rsidP="00273749">
            <w:pPr>
              <w:pStyle w:val="TAL"/>
            </w:pPr>
            <w:r>
              <w:t>aMFID</w:t>
            </w:r>
          </w:p>
        </w:tc>
        <w:tc>
          <w:tcPr>
            <w:tcW w:w="6521" w:type="dxa"/>
          </w:tcPr>
          <w:p w14:paraId="6D4C97B6" w14:textId="77777777" w:rsidR="00F97886" w:rsidRPr="00395123" w:rsidRDefault="00F97886" w:rsidP="00273749">
            <w:pPr>
              <w:pStyle w:val="TAL"/>
            </w:pPr>
            <w:r>
              <w:t>Identifier of the AMF associated with the target UE, as defined in TS 23.003 [19] clause 2.10.1 when available.</w:t>
            </w:r>
          </w:p>
        </w:tc>
        <w:tc>
          <w:tcPr>
            <w:tcW w:w="708" w:type="dxa"/>
          </w:tcPr>
          <w:p w14:paraId="2E650E70" w14:textId="77777777" w:rsidR="00F97886" w:rsidRDefault="00F97886" w:rsidP="00273749">
            <w:pPr>
              <w:pStyle w:val="TAL"/>
              <w:rPr>
                <w:highlight w:val="yellow"/>
              </w:rPr>
            </w:pPr>
            <w:r>
              <w:t>C</w:t>
            </w:r>
          </w:p>
        </w:tc>
      </w:tr>
      <w:tr w:rsidR="00F97886" w14:paraId="2BB3D4A6" w14:textId="77777777" w:rsidTr="00273749">
        <w:trPr>
          <w:jc w:val="center"/>
        </w:trPr>
        <w:tc>
          <w:tcPr>
            <w:tcW w:w="2693" w:type="dxa"/>
          </w:tcPr>
          <w:p w14:paraId="55B5E3AE" w14:textId="77777777" w:rsidR="00F97886" w:rsidRDefault="00F97886" w:rsidP="00273749">
            <w:pPr>
              <w:pStyle w:val="TAL"/>
            </w:pPr>
            <w:r>
              <w:t>hSMFURI</w:t>
            </w:r>
          </w:p>
        </w:tc>
        <w:tc>
          <w:tcPr>
            <w:tcW w:w="6521" w:type="dxa"/>
          </w:tcPr>
          <w:p w14:paraId="3DEC6925" w14:textId="77777777" w:rsidR="00F97886" w:rsidRDefault="00F97886" w:rsidP="00273749">
            <w:pPr>
              <w:pStyle w:val="TAL"/>
            </w:pPr>
            <w:r>
              <w:t>URI of the Nsmf_PDUSession service of the selected H-SMF, if available. See TS 29.502 [16] clause 6.1.6.2.2.</w:t>
            </w:r>
          </w:p>
        </w:tc>
        <w:tc>
          <w:tcPr>
            <w:tcW w:w="708" w:type="dxa"/>
          </w:tcPr>
          <w:p w14:paraId="318A8F9A" w14:textId="77777777" w:rsidR="00F97886" w:rsidRDefault="00F97886" w:rsidP="00273749">
            <w:pPr>
              <w:pStyle w:val="TAL"/>
            </w:pPr>
            <w:r>
              <w:t>C</w:t>
            </w:r>
          </w:p>
        </w:tc>
      </w:tr>
      <w:tr w:rsidR="00F97886" w14:paraId="51776804" w14:textId="77777777" w:rsidTr="00273749">
        <w:trPr>
          <w:jc w:val="center"/>
        </w:trPr>
        <w:tc>
          <w:tcPr>
            <w:tcW w:w="2693" w:type="dxa"/>
          </w:tcPr>
          <w:p w14:paraId="2CF1A5A5" w14:textId="77777777" w:rsidR="00F97886" w:rsidRDefault="00F97886" w:rsidP="00273749">
            <w:pPr>
              <w:pStyle w:val="TAL"/>
            </w:pPr>
            <w:r>
              <w:t>requestType</w:t>
            </w:r>
          </w:p>
        </w:tc>
        <w:tc>
          <w:tcPr>
            <w:tcW w:w="6521" w:type="dxa"/>
          </w:tcPr>
          <w:p w14:paraId="4D6C6D67" w14:textId="77777777" w:rsidR="00F97886" w:rsidRDefault="00F97886" w:rsidP="00273749">
            <w:pPr>
              <w:pStyle w:val="TAL"/>
            </w:pPr>
            <w:r>
              <w:t xml:space="preserve">Type of request as described in TS 24.501 [13] clause 9.11.3.47 if available. </w:t>
            </w:r>
          </w:p>
        </w:tc>
        <w:tc>
          <w:tcPr>
            <w:tcW w:w="708" w:type="dxa"/>
          </w:tcPr>
          <w:p w14:paraId="53ADE6AD" w14:textId="77777777" w:rsidR="00F97886" w:rsidRPr="008A3777" w:rsidRDefault="00F97886" w:rsidP="00273749">
            <w:pPr>
              <w:pStyle w:val="TAL"/>
            </w:pPr>
            <w:r>
              <w:t>C</w:t>
            </w:r>
          </w:p>
        </w:tc>
      </w:tr>
      <w:tr w:rsidR="00F97886" w14:paraId="41EF2F75" w14:textId="77777777" w:rsidTr="00273749">
        <w:trPr>
          <w:jc w:val="center"/>
        </w:trPr>
        <w:tc>
          <w:tcPr>
            <w:tcW w:w="2693" w:type="dxa"/>
          </w:tcPr>
          <w:p w14:paraId="6CDE543E" w14:textId="77777777" w:rsidR="00F97886" w:rsidRDefault="00F97886" w:rsidP="00273749">
            <w:pPr>
              <w:pStyle w:val="TAL"/>
            </w:pPr>
            <w:r>
              <w:t>sMPDUDNRequest</w:t>
            </w:r>
          </w:p>
        </w:tc>
        <w:tc>
          <w:tcPr>
            <w:tcW w:w="6521" w:type="dxa"/>
          </w:tcPr>
          <w:p w14:paraId="2852B2DB" w14:textId="77777777" w:rsidR="00F97886" w:rsidRDefault="00F97886" w:rsidP="00273749">
            <w:pPr>
              <w:pStyle w:val="TAL"/>
            </w:pPr>
            <w:r>
              <w:t>Contents of the SM PDU DN Request container, if available, as described in TS 24.501 [13] clause 9.11.4.15.</w:t>
            </w:r>
          </w:p>
        </w:tc>
        <w:tc>
          <w:tcPr>
            <w:tcW w:w="708" w:type="dxa"/>
          </w:tcPr>
          <w:p w14:paraId="07A4376E" w14:textId="77777777" w:rsidR="00F97886" w:rsidRDefault="00F97886" w:rsidP="00273749">
            <w:pPr>
              <w:pStyle w:val="TAL"/>
            </w:pPr>
            <w:r>
              <w:t>C</w:t>
            </w:r>
          </w:p>
        </w:tc>
      </w:tr>
      <w:tr w:rsidR="00F97886" w14:paraId="70C161DB" w14:textId="77777777" w:rsidTr="00273749">
        <w:trPr>
          <w:jc w:val="center"/>
        </w:trPr>
        <w:tc>
          <w:tcPr>
            <w:tcW w:w="2693" w:type="dxa"/>
          </w:tcPr>
          <w:p w14:paraId="0FFC73B3" w14:textId="77777777" w:rsidR="00F97886" w:rsidRDefault="00F97886" w:rsidP="00273749">
            <w:pPr>
              <w:pStyle w:val="TAL"/>
            </w:pPr>
            <w:r>
              <w:t>servingNetwork</w:t>
            </w:r>
          </w:p>
        </w:tc>
        <w:tc>
          <w:tcPr>
            <w:tcW w:w="6521" w:type="dxa"/>
          </w:tcPr>
          <w:p w14:paraId="62EF457C"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273749">
            <w:pPr>
              <w:pStyle w:val="TAL"/>
            </w:pPr>
            <w:r>
              <w:t>M</w:t>
            </w:r>
          </w:p>
        </w:tc>
      </w:tr>
      <w:tr w:rsidR="00F97886" w14:paraId="50C98335" w14:textId="77777777" w:rsidTr="00273749">
        <w:trPr>
          <w:jc w:val="center"/>
        </w:trPr>
        <w:tc>
          <w:tcPr>
            <w:tcW w:w="2693" w:type="dxa"/>
          </w:tcPr>
          <w:p w14:paraId="45D4016C"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4079A4"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5DC45A4F" w14:textId="77777777" w:rsidR="00F97886" w:rsidRDefault="00F97886" w:rsidP="00273749">
            <w:pPr>
              <w:pStyle w:val="TAL"/>
            </w:pPr>
            <w:r>
              <w:t>C</w:t>
            </w:r>
          </w:p>
        </w:tc>
      </w:tr>
      <w:tr w:rsidR="00F97886" w14:paraId="6B92143E" w14:textId="77777777" w:rsidTr="00273749">
        <w:trPr>
          <w:jc w:val="center"/>
        </w:trPr>
        <w:tc>
          <w:tcPr>
            <w:tcW w:w="2693" w:type="dxa"/>
          </w:tcPr>
          <w:p w14:paraId="5DBB616B"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1930613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clause 4.22.3 of</w:t>
            </w:r>
            <w:r w:rsidR="000A62C9">
              <w:rPr>
                <w:rFonts w:cs="Arial"/>
                <w:szCs w:val="18"/>
                <w:lang w:eastAsia="zh-CN"/>
              </w:rPr>
              <w:t xml:space="preserve"> </w:t>
            </w:r>
            <w:r w:rsidRPr="00391799">
              <w:rPr>
                <w:rFonts w:cs="Arial"/>
                <w:szCs w:val="18"/>
                <w:lang w:eastAsia="zh-CN"/>
              </w:rPr>
              <w:t>TS 23.502 [4]). Include if known.</w:t>
            </w:r>
          </w:p>
        </w:tc>
        <w:tc>
          <w:tcPr>
            <w:tcW w:w="708" w:type="dxa"/>
          </w:tcPr>
          <w:p w14:paraId="0CCE90B4" w14:textId="77777777" w:rsidR="00F97886" w:rsidRDefault="00F97886" w:rsidP="00273749">
            <w:pPr>
              <w:pStyle w:val="TAL"/>
            </w:pPr>
            <w:r>
              <w:t>C</w:t>
            </w:r>
          </w:p>
        </w:tc>
      </w:tr>
      <w:tr w:rsidR="00F97886" w14:paraId="7A9460FF" w14:textId="77777777" w:rsidTr="00273749">
        <w:trPr>
          <w:jc w:val="center"/>
        </w:trPr>
        <w:tc>
          <w:tcPr>
            <w:tcW w:w="2693" w:type="dxa"/>
          </w:tcPr>
          <w:p w14:paraId="5E1F79F8" w14:textId="77777777" w:rsidR="00F97886" w:rsidRPr="009A3DFB" w:rsidRDefault="00F97886" w:rsidP="00273749">
            <w:pPr>
              <w:pStyle w:val="TAL"/>
              <w:rPr>
                <w:lang w:eastAsia="zh-CN"/>
              </w:rPr>
            </w:pPr>
            <w:r>
              <w:rPr>
                <w:lang w:eastAsia="zh-CN"/>
              </w:rPr>
              <w:t>ePSPDNCnxInfo</w:t>
            </w:r>
          </w:p>
        </w:tc>
        <w:tc>
          <w:tcPr>
            <w:tcW w:w="6521" w:type="dxa"/>
          </w:tcPr>
          <w:p w14:paraId="78970B36" w14:textId="77777777" w:rsidR="00F97886" w:rsidRPr="009A3DFB"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F97886" w:rsidRDefault="00F97886" w:rsidP="00273749">
            <w:pPr>
              <w:pStyle w:val="TAL"/>
            </w:pPr>
            <w:r>
              <w:t>C</w:t>
            </w:r>
          </w:p>
        </w:tc>
      </w:tr>
      <w:tr w:rsidR="00F97886" w14:paraId="2B2C2D71" w14:textId="77777777" w:rsidTr="00273749">
        <w:trPr>
          <w:jc w:val="center"/>
        </w:trPr>
        <w:tc>
          <w:tcPr>
            <w:tcW w:w="2693" w:type="dxa"/>
          </w:tcPr>
          <w:p w14:paraId="295A017C" w14:textId="77777777" w:rsidR="00F97886" w:rsidRDefault="00F97886" w:rsidP="00273749">
            <w:pPr>
              <w:pStyle w:val="TAL"/>
              <w:rPr>
                <w:lang w:eastAsia="zh-CN"/>
              </w:rPr>
            </w:pPr>
            <w:r w:rsidRPr="00000DD1">
              <w:rPr>
                <w:lang w:eastAsia="zh-CN"/>
              </w:rPr>
              <w:t>mAAcceptedIndication</w:t>
            </w:r>
          </w:p>
        </w:tc>
        <w:tc>
          <w:tcPr>
            <w:tcW w:w="6521" w:type="dxa"/>
          </w:tcPr>
          <w:p w14:paraId="7CF7CCC8" w14:textId="5D404452"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49781396" w14:textId="77777777" w:rsidR="00F97886" w:rsidRDefault="00F97886" w:rsidP="00273749">
            <w:pPr>
              <w:pStyle w:val="TAL"/>
              <w:rPr>
                <w:rFonts w:cs="Arial"/>
                <w:szCs w:val="18"/>
                <w:lang w:eastAsia="zh-CN"/>
              </w:rPr>
            </w:pPr>
            <w:r>
              <w:rPr>
                <w:rFonts w:cs="Arial"/>
                <w:szCs w:val="18"/>
                <w:lang w:eastAsia="zh-CN"/>
              </w:rPr>
              <w:t>It shall be set as follows:</w:t>
            </w:r>
          </w:p>
          <w:p w14:paraId="1E942FF2" w14:textId="77777777"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F97886" w:rsidRDefault="00F97886" w:rsidP="00273749">
            <w:pPr>
              <w:pStyle w:val="TAL"/>
            </w:pPr>
            <w:r>
              <w:t>M</w:t>
            </w:r>
          </w:p>
        </w:tc>
      </w:tr>
      <w:tr w:rsidR="00F97886" w14:paraId="50999A24" w14:textId="77777777" w:rsidTr="00273749">
        <w:trPr>
          <w:jc w:val="center"/>
        </w:trPr>
        <w:tc>
          <w:tcPr>
            <w:tcW w:w="2693" w:type="dxa"/>
          </w:tcPr>
          <w:p w14:paraId="58D81201" w14:textId="77777777" w:rsidR="00F97886" w:rsidRDefault="00F97886" w:rsidP="00273749">
            <w:pPr>
              <w:pStyle w:val="TAL"/>
              <w:rPr>
                <w:lang w:eastAsia="zh-CN"/>
              </w:rPr>
            </w:pPr>
            <w:r>
              <w:rPr>
                <w:lang w:eastAsia="zh-CN"/>
              </w:rPr>
              <w:t>aTSSSContainer</w:t>
            </w:r>
          </w:p>
        </w:tc>
        <w:tc>
          <w:tcPr>
            <w:tcW w:w="6521" w:type="dxa"/>
          </w:tcPr>
          <w:p w14:paraId="743794EA" w14:textId="77777777" w:rsidR="00F97886" w:rsidRDefault="00F97886" w:rsidP="00273749">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9.11.4.22 of 24.501[13].</w:t>
            </w:r>
          </w:p>
        </w:tc>
        <w:tc>
          <w:tcPr>
            <w:tcW w:w="708" w:type="dxa"/>
          </w:tcPr>
          <w:p w14:paraId="1358CC12" w14:textId="77777777" w:rsidR="00F97886" w:rsidRDefault="00F97886" w:rsidP="00273749">
            <w:pPr>
              <w:pStyle w:val="TAL"/>
            </w:pPr>
            <w:r>
              <w:t>C</w:t>
            </w:r>
          </w:p>
        </w:tc>
      </w:tr>
      <w:tr w:rsidR="00F97886" w14:paraId="3CE5C6CF" w14:textId="77777777" w:rsidTr="00273749">
        <w:trPr>
          <w:jc w:val="center"/>
        </w:trPr>
        <w:tc>
          <w:tcPr>
            <w:tcW w:w="9922" w:type="dxa"/>
            <w:gridSpan w:val="3"/>
          </w:tcPr>
          <w:p w14:paraId="2FBB3B7C" w14:textId="77777777" w:rsidR="00F97886" w:rsidRDefault="00F97886" w:rsidP="00273749">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lastRenderedPageBreak/>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273749">
        <w:trPr>
          <w:jc w:val="center"/>
        </w:trPr>
        <w:tc>
          <w:tcPr>
            <w:tcW w:w="2693" w:type="dxa"/>
          </w:tcPr>
          <w:p w14:paraId="2A4C6A95" w14:textId="77777777" w:rsidR="00F97886" w:rsidRDefault="00F97886" w:rsidP="00273749">
            <w:pPr>
              <w:pStyle w:val="TAH"/>
            </w:pPr>
            <w:r>
              <w:t>Field name</w:t>
            </w:r>
          </w:p>
        </w:tc>
        <w:tc>
          <w:tcPr>
            <w:tcW w:w="6521" w:type="dxa"/>
          </w:tcPr>
          <w:p w14:paraId="50A1AC5F" w14:textId="77777777" w:rsidR="00F97886" w:rsidRDefault="00F97886" w:rsidP="00273749">
            <w:pPr>
              <w:pStyle w:val="TAH"/>
            </w:pPr>
            <w:r>
              <w:t>Description</w:t>
            </w:r>
          </w:p>
        </w:tc>
        <w:tc>
          <w:tcPr>
            <w:tcW w:w="708" w:type="dxa"/>
          </w:tcPr>
          <w:p w14:paraId="655E94F9" w14:textId="77777777" w:rsidR="00F97886" w:rsidRDefault="00F97886" w:rsidP="00273749">
            <w:pPr>
              <w:pStyle w:val="TAH"/>
            </w:pPr>
            <w:r>
              <w:t>M/C/O</w:t>
            </w:r>
          </w:p>
        </w:tc>
      </w:tr>
      <w:tr w:rsidR="00F97886" w14:paraId="628AB033" w14:textId="77777777" w:rsidTr="00273749">
        <w:trPr>
          <w:jc w:val="center"/>
        </w:trPr>
        <w:tc>
          <w:tcPr>
            <w:tcW w:w="2693" w:type="dxa"/>
          </w:tcPr>
          <w:p w14:paraId="45E861B6" w14:textId="77777777" w:rsidR="00F97886" w:rsidRPr="00D92CEA" w:rsidRDefault="00F97886" w:rsidP="00273749">
            <w:pPr>
              <w:pStyle w:val="TAL"/>
            </w:pPr>
            <w:r w:rsidRPr="00D92CEA">
              <w:t>accessType</w:t>
            </w:r>
          </w:p>
        </w:tc>
        <w:tc>
          <w:tcPr>
            <w:tcW w:w="6521" w:type="dxa"/>
          </w:tcPr>
          <w:p w14:paraId="7EF95E74" w14:textId="77777777" w:rsidR="00F97886" w:rsidRPr="00D92CEA" w:rsidRDefault="00F97886" w:rsidP="00273749">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273749">
            <w:pPr>
              <w:pStyle w:val="TAL"/>
            </w:pPr>
            <w:r w:rsidRPr="00D92CEA">
              <w:t>M</w:t>
            </w:r>
          </w:p>
        </w:tc>
      </w:tr>
      <w:tr w:rsidR="00F97886" w14:paraId="5FE0BDDE" w14:textId="77777777" w:rsidTr="00273749">
        <w:trPr>
          <w:jc w:val="center"/>
        </w:trPr>
        <w:tc>
          <w:tcPr>
            <w:tcW w:w="2693" w:type="dxa"/>
          </w:tcPr>
          <w:p w14:paraId="7D96782E" w14:textId="77777777" w:rsidR="00F97886" w:rsidRPr="00D92CEA" w:rsidRDefault="00F97886" w:rsidP="00273749">
            <w:pPr>
              <w:pStyle w:val="TAL"/>
            </w:pPr>
            <w:r w:rsidRPr="00D92CEA">
              <w:t>rATType</w:t>
            </w:r>
          </w:p>
        </w:tc>
        <w:tc>
          <w:tcPr>
            <w:tcW w:w="6521" w:type="dxa"/>
          </w:tcPr>
          <w:p w14:paraId="108D6CE2" w14:textId="77777777" w:rsidR="00F97886" w:rsidRPr="00D92CEA" w:rsidRDefault="00F97886" w:rsidP="00273749">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273749">
            <w:pPr>
              <w:pStyle w:val="TAL"/>
            </w:pPr>
            <w:r>
              <w:t>C</w:t>
            </w:r>
          </w:p>
        </w:tc>
      </w:tr>
      <w:tr w:rsidR="00F97886" w14:paraId="01C1FCF4" w14:textId="77777777" w:rsidTr="00273749">
        <w:trPr>
          <w:jc w:val="center"/>
        </w:trPr>
        <w:tc>
          <w:tcPr>
            <w:tcW w:w="2693" w:type="dxa"/>
          </w:tcPr>
          <w:p w14:paraId="4BE0DAAB" w14:textId="77777777" w:rsidR="00F97886" w:rsidRPr="00D92CEA" w:rsidRDefault="00F97886" w:rsidP="00273749">
            <w:pPr>
              <w:pStyle w:val="TAL"/>
            </w:pPr>
            <w:r w:rsidRPr="00D92CEA">
              <w:t>gTPTunnelID</w:t>
            </w:r>
          </w:p>
        </w:tc>
        <w:tc>
          <w:tcPr>
            <w:tcW w:w="6521" w:type="dxa"/>
          </w:tcPr>
          <w:p w14:paraId="0C31B6FA" w14:textId="77777777" w:rsidR="00F97886" w:rsidRPr="00D92CEA" w:rsidRDefault="00F97886" w:rsidP="00273749">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273749">
            <w:pPr>
              <w:pStyle w:val="TAL"/>
            </w:pPr>
            <w:r w:rsidRPr="00D92CEA">
              <w:t>M</w:t>
            </w:r>
          </w:p>
        </w:tc>
      </w:tr>
      <w:tr w:rsidR="00F97886" w14:paraId="478F2642" w14:textId="77777777" w:rsidTr="00273749">
        <w:trPr>
          <w:jc w:val="center"/>
        </w:trPr>
        <w:tc>
          <w:tcPr>
            <w:tcW w:w="2693" w:type="dxa"/>
          </w:tcPr>
          <w:p w14:paraId="0A11D537" w14:textId="77777777" w:rsidR="00F97886" w:rsidRPr="00D92CEA" w:rsidRDefault="00F97886" w:rsidP="00273749">
            <w:pPr>
              <w:pStyle w:val="TAL"/>
            </w:pPr>
            <w:r w:rsidRPr="00D92CEA">
              <w:t>non3GPPAccessEndpoint</w:t>
            </w:r>
          </w:p>
        </w:tc>
        <w:tc>
          <w:tcPr>
            <w:tcW w:w="6521" w:type="dxa"/>
          </w:tcPr>
          <w:p w14:paraId="692D57C7" w14:textId="315DFCBF" w:rsidR="00F97886" w:rsidRPr="00D92CEA" w:rsidRDefault="00F97886" w:rsidP="00273749">
            <w:pPr>
              <w:pStyle w:val="TAL"/>
            </w:pPr>
            <w:r w:rsidRPr="00D92CEA">
              <w:t xml:space="preserve">UE's local IP address used to reach the N3IWF, </w:t>
            </w:r>
            <w:r w:rsidR="007E38A2">
              <w:t>TNGF or TWIF,</w:t>
            </w:r>
            <w:r w:rsidR="007E38A2" w:rsidRPr="00760004">
              <w:t xml:space="preserve"> </w:t>
            </w:r>
            <w:r w:rsidRPr="00D92CEA">
              <w:t>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273749">
            <w:pPr>
              <w:pStyle w:val="TAL"/>
            </w:pPr>
            <w:r w:rsidRPr="00D92CEA">
              <w:t>C</w:t>
            </w:r>
          </w:p>
        </w:tc>
      </w:tr>
      <w:tr w:rsidR="00F97886" w14:paraId="00E293CB" w14:textId="77777777" w:rsidTr="00273749">
        <w:trPr>
          <w:jc w:val="center"/>
        </w:trPr>
        <w:tc>
          <w:tcPr>
            <w:tcW w:w="2693" w:type="dxa"/>
          </w:tcPr>
          <w:p w14:paraId="59BB9987" w14:textId="77777777" w:rsidR="00F97886" w:rsidRPr="00D92CEA" w:rsidRDefault="00F97886" w:rsidP="00273749">
            <w:pPr>
              <w:pStyle w:val="TAL"/>
            </w:pPr>
            <w:r w:rsidRPr="00D92CEA">
              <w:t>establishmentStatus</w:t>
            </w:r>
          </w:p>
        </w:tc>
        <w:tc>
          <w:tcPr>
            <w:tcW w:w="6521" w:type="dxa"/>
          </w:tcPr>
          <w:p w14:paraId="0CFDAAEF" w14:textId="77777777" w:rsidR="00F97886" w:rsidRPr="00D92CEA" w:rsidRDefault="00F97886" w:rsidP="00273749">
            <w:pPr>
              <w:pStyle w:val="TAL"/>
            </w:pPr>
            <w:r w:rsidRPr="00D92CEA">
              <w:t>Indicates whether the access type is established or released.</w:t>
            </w:r>
          </w:p>
        </w:tc>
        <w:tc>
          <w:tcPr>
            <w:tcW w:w="708" w:type="dxa"/>
          </w:tcPr>
          <w:p w14:paraId="7A9352F6" w14:textId="77777777" w:rsidR="00F97886" w:rsidRPr="00D92CEA" w:rsidRDefault="00F97886" w:rsidP="00273749">
            <w:pPr>
              <w:pStyle w:val="TAL"/>
            </w:pPr>
            <w:r w:rsidRPr="00D92CEA">
              <w:t>M</w:t>
            </w:r>
          </w:p>
        </w:tc>
      </w:tr>
      <w:tr w:rsidR="00F97886" w14:paraId="25324DD5" w14:textId="77777777" w:rsidTr="00273749">
        <w:trPr>
          <w:jc w:val="center"/>
        </w:trPr>
        <w:tc>
          <w:tcPr>
            <w:tcW w:w="2693" w:type="dxa"/>
          </w:tcPr>
          <w:p w14:paraId="0F4C7FEE" w14:textId="77777777" w:rsidR="00F97886" w:rsidRDefault="00F97886" w:rsidP="00273749">
            <w:pPr>
              <w:pStyle w:val="TAL"/>
              <w:rPr>
                <w:highlight w:val="cyan"/>
              </w:rPr>
            </w:pPr>
            <w:r>
              <w:rPr>
                <w:lang w:eastAsia="zh-CN"/>
              </w:rPr>
              <w:t>aNTypeToReactivate</w:t>
            </w:r>
          </w:p>
        </w:tc>
        <w:tc>
          <w:tcPr>
            <w:tcW w:w="6521" w:type="dxa"/>
          </w:tcPr>
          <w:p w14:paraId="04D4953F" w14:textId="77777777" w:rsidR="00F97886" w:rsidRDefault="00F97886" w:rsidP="00273749">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273749">
            <w:pPr>
              <w:pStyle w:val="TAL"/>
              <w:rPr>
                <w:highlight w:val="cyan"/>
              </w:rPr>
            </w:pPr>
            <w:r>
              <w:t>C</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7CA8FF93" w14:textId="77777777" w:rsidR="00F97886" w:rsidRDefault="00F97886" w:rsidP="00F97886">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cases for an MA-Upgrade-Allowed PDU session:</w:t>
      </w:r>
    </w:p>
    <w:p w14:paraId="7A61AB47" w14:textId="77777777" w:rsidR="00F97886" w:rsidRDefault="00F97886" w:rsidP="00F97886">
      <w:pPr>
        <w:pStyle w:val="B2"/>
      </w:pPr>
      <w:r>
        <w:t>-</w:t>
      </w:r>
      <w:r>
        <w:tab/>
        <w:t>UE initiated PDU session modification.</w:t>
      </w:r>
    </w:p>
    <w:p w14:paraId="0FF4ACD2" w14:textId="77777777" w:rsidR="00F97886" w:rsidRDefault="00F97886" w:rsidP="00F97886">
      <w:pPr>
        <w:pStyle w:val="B2"/>
      </w:pPr>
      <w:r>
        <w:t>-</w:t>
      </w:r>
      <w:r>
        <w:tab/>
        <w:t>Network (VPLMN) initiated PDU session modification.</w:t>
      </w:r>
    </w:p>
    <w:p w14:paraId="3896A8AA" w14:textId="77777777" w:rsidR="00F97886" w:rsidRDefault="00F97886" w:rsidP="00F97886">
      <w:pPr>
        <w:pStyle w:val="B2"/>
      </w:pPr>
      <w:r>
        <w:t>-</w:t>
      </w:r>
      <w:r>
        <w:tab/>
        <w:t>Upgrade to an MA PDU session.</w:t>
      </w:r>
    </w:p>
    <w:p w14:paraId="06D15A54" w14:textId="77777777" w:rsidR="00F97886" w:rsidRDefault="00F97886" w:rsidP="00F97886">
      <w:pPr>
        <w:pStyle w:val="B1"/>
      </w:pPr>
      <w:r>
        <w:t>-</w:t>
      </w:r>
      <w:r>
        <w:tab/>
        <w:t>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Default="00F97886" w:rsidP="00F97886">
      <w:pPr>
        <w:pStyle w:val="B2"/>
      </w:pPr>
      <w:r>
        <w:t>-</w:t>
      </w:r>
      <w:r>
        <w:tab/>
        <w:t>A single access type is released from an MA PDU session, but the MA PDU session continues.</w:t>
      </w:r>
    </w:p>
    <w:p w14:paraId="424F64DD" w14:textId="77777777" w:rsidR="00F97886" w:rsidRDefault="00F97886" w:rsidP="00F97886">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77777777" w:rsidR="00F97886" w:rsidRDefault="00F97886" w:rsidP="00F97886">
      <w:pPr>
        <w:pStyle w:val="B1"/>
      </w:pPr>
      <w:r>
        <w:t>-</w:t>
      </w:r>
      <w:r>
        <w:tab/>
        <w:t>For a home-routed roaming scenario, the SMF in the HPLMN (i.e. H-SMF) receives the N16: Nsmf_PDU_Session_Update response message with n1SmInfoFromUe IE containing the PDU SESSION MODIFICATION COMMAND COMPLETE (see TS 29.502 [16]). This applies to the following cases for an MA-Upgrade-Allowed PDU session:</w:t>
      </w:r>
    </w:p>
    <w:p w14:paraId="46D3474D" w14:textId="77777777" w:rsidR="00F97886" w:rsidRDefault="00F97886" w:rsidP="00F97886">
      <w:pPr>
        <w:pStyle w:val="B2"/>
      </w:pPr>
      <w:r>
        <w:t>-</w:t>
      </w:r>
      <w:r>
        <w:tab/>
        <w:t>UE initiated PDU session modification.</w:t>
      </w:r>
    </w:p>
    <w:p w14:paraId="3263400C" w14:textId="77777777" w:rsidR="00F97886" w:rsidRDefault="00F97886" w:rsidP="00F97886">
      <w:pPr>
        <w:pStyle w:val="B2"/>
      </w:pPr>
      <w:r>
        <w:t>-</w:t>
      </w:r>
      <w:r>
        <w:tab/>
        <w:t>Network (VPLMN) initiated PDU session modification.</w:t>
      </w:r>
    </w:p>
    <w:p w14:paraId="249CD57E" w14:textId="77777777" w:rsidR="00F97886" w:rsidRDefault="00F97886" w:rsidP="00F97886">
      <w:pPr>
        <w:pStyle w:val="B2"/>
      </w:pPr>
      <w:r>
        <w:t>-</w:t>
      </w:r>
      <w:r>
        <w:tab/>
        <w:t>Network (HPLMN) initiated PDU session modification.</w:t>
      </w:r>
    </w:p>
    <w:p w14:paraId="2FB7010A" w14:textId="77777777" w:rsidR="00F97886" w:rsidRDefault="00F97886" w:rsidP="00F97886">
      <w:pPr>
        <w:pStyle w:val="B2"/>
      </w:pPr>
      <w:r>
        <w:t>-</w:t>
      </w:r>
      <w:r>
        <w:tab/>
        <w:t>Upgrade to an MA PDU session.</w:t>
      </w:r>
    </w:p>
    <w:p w14:paraId="1AAFB44D" w14:textId="77777777" w:rsidR="00F97886" w:rsidRDefault="00F97886" w:rsidP="00F97886">
      <w:pPr>
        <w:pStyle w:val="B1"/>
      </w:pPr>
      <w:r>
        <w:lastRenderedPageBreak/>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77777777" w:rsidR="00F97886" w:rsidRDefault="00F97886" w:rsidP="00F97886">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77777777" w:rsidR="00F97886" w:rsidRDefault="00F97886" w:rsidP="00F97886">
      <w:pPr>
        <w:pStyle w:val="B2"/>
      </w:pPr>
      <w:r>
        <w:t>-</w:t>
      </w:r>
      <w:r>
        <w:tab/>
        <w:t>Handover from one access type to another access type happens (e.g. 3GPP to non-3GPP) for an MA-Upgrade-Allowed PDU session.</w:t>
      </w:r>
    </w:p>
    <w:p w14:paraId="3F9A90C8" w14:textId="77777777" w:rsidR="00F97886" w:rsidRDefault="00F97886" w:rsidP="00F97886">
      <w:pPr>
        <w:pStyle w:val="B2"/>
      </w:pPr>
      <w:r>
        <w:t>-</w:t>
      </w:r>
      <w:r>
        <w:tab/>
        <w:t>MA PDU Session establishment over second access type.</w:t>
      </w:r>
    </w:p>
    <w:p w14:paraId="52C16595" w14:textId="26EDA397" w:rsidR="00F97886" w:rsidRPr="001A1E56" w:rsidRDefault="00F97886" w:rsidP="00F97886">
      <w:pPr>
        <w:pStyle w:val="TH"/>
      </w:pPr>
      <w:r w:rsidRPr="001A1E56">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273749">
        <w:trPr>
          <w:jc w:val="center"/>
        </w:trPr>
        <w:tc>
          <w:tcPr>
            <w:tcW w:w="2693" w:type="dxa"/>
          </w:tcPr>
          <w:p w14:paraId="6062E58F" w14:textId="77777777" w:rsidR="00F97886" w:rsidRDefault="00F97886" w:rsidP="00273749">
            <w:pPr>
              <w:pStyle w:val="TAH"/>
            </w:pPr>
            <w:r>
              <w:t>Field name</w:t>
            </w:r>
          </w:p>
        </w:tc>
        <w:tc>
          <w:tcPr>
            <w:tcW w:w="6521" w:type="dxa"/>
          </w:tcPr>
          <w:p w14:paraId="4D0D9662" w14:textId="77777777" w:rsidR="00F97886" w:rsidRDefault="00F97886" w:rsidP="00273749">
            <w:pPr>
              <w:pStyle w:val="TAH"/>
            </w:pPr>
            <w:r>
              <w:t>Description</w:t>
            </w:r>
          </w:p>
        </w:tc>
        <w:tc>
          <w:tcPr>
            <w:tcW w:w="708" w:type="dxa"/>
          </w:tcPr>
          <w:p w14:paraId="1D4F1BF9" w14:textId="77777777" w:rsidR="00F97886" w:rsidRDefault="00F97886" w:rsidP="00273749">
            <w:pPr>
              <w:pStyle w:val="TAH"/>
            </w:pPr>
            <w:r>
              <w:t>M/C/O</w:t>
            </w:r>
          </w:p>
        </w:tc>
      </w:tr>
      <w:tr w:rsidR="00F97886" w14:paraId="3487BABF" w14:textId="77777777" w:rsidTr="00273749">
        <w:trPr>
          <w:jc w:val="center"/>
        </w:trPr>
        <w:tc>
          <w:tcPr>
            <w:tcW w:w="2693" w:type="dxa"/>
          </w:tcPr>
          <w:p w14:paraId="7B0C27A3" w14:textId="77777777" w:rsidR="00F97886" w:rsidRDefault="00F97886" w:rsidP="00273749">
            <w:pPr>
              <w:pStyle w:val="TAL"/>
            </w:pPr>
            <w:r>
              <w:t>sUPI</w:t>
            </w:r>
          </w:p>
        </w:tc>
        <w:tc>
          <w:tcPr>
            <w:tcW w:w="6521" w:type="dxa"/>
          </w:tcPr>
          <w:p w14:paraId="1C598071"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273749">
            <w:pPr>
              <w:pStyle w:val="TAL"/>
            </w:pPr>
            <w:r>
              <w:t>C</w:t>
            </w:r>
          </w:p>
        </w:tc>
      </w:tr>
      <w:tr w:rsidR="00F97886" w14:paraId="1E76EC2D" w14:textId="77777777" w:rsidTr="00273749">
        <w:trPr>
          <w:jc w:val="center"/>
        </w:trPr>
        <w:tc>
          <w:tcPr>
            <w:tcW w:w="2693" w:type="dxa"/>
          </w:tcPr>
          <w:p w14:paraId="5613F6B2" w14:textId="77777777" w:rsidR="00F97886" w:rsidRDefault="00F97886" w:rsidP="00273749">
            <w:pPr>
              <w:pStyle w:val="TAL"/>
            </w:pPr>
            <w:r>
              <w:t>sUPIUnauthenticated</w:t>
            </w:r>
          </w:p>
        </w:tc>
        <w:tc>
          <w:tcPr>
            <w:tcW w:w="6521" w:type="dxa"/>
          </w:tcPr>
          <w:p w14:paraId="56EBE52D" w14:textId="77777777" w:rsidR="00F97886" w:rsidRDefault="00F97886" w:rsidP="00273749">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273749">
            <w:pPr>
              <w:pStyle w:val="TAL"/>
            </w:pPr>
            <w:r>
              <w:t>C</w:t>
            </w:r>
          </w:p>
        </w:tc>
      </w:tr>
      <w:tr w:rsidR="00F97886" w14:paraId="2944EA3C" w14:textId="77777777" w:rsidTr="00273749">
        <w:trPr>
          <w:jc w:val="center"/>
        </w:trPr>
        <w:tc>
          <w:tcPr>
            <w:tcW w:w="2693" w:type="dxa"/>
          </w:tcPr>
          <w:p w14:paraId="534F4BF2" w14:textId="77777777" w:rsidR="00F97886" w:rsidRDefault="00F97886" w:rsidP="00273749">
            <w:pPr>
              <w:pStyle w:val="TAL"/>
            </w:pPr>
            <w:r>
              <w:t>pEI</w:t>
            </w:r>
          </w:p>
        </w:tc>
        <w:tc>
          <w:tcPr>
            <w:tcW w:w="6521" w:type="dxa"/>
          </w:tcPr>
          <w:p w14:paraId="24215556" w14:textId="77777777" w:rsidR="00F97886" w:rsidRDefault="00F97886" w:rsidP="00273749">
            <w:pPr>
              <w:pStyle w:val="TAL"/>
            </w:pPr>
            <w:r>
              <w:t>PEI associated with the PDU session if available.</w:t>
            </w:r>
          </w:p>
        </w:tc>
        <w:tc>
          <w:tcPr>
            <w:tcW w:w="708" w:type="dxa"/>
          </w:tcPr>
          <w:p w14:paraId="2DD39697" w14:textId="77777777" w:rsidR="00F97886" w:rsidRDefault="00F97886" w:rsidP="00273749">
            <w:pPr>
              <w:pStyle w:val="TAL"/>
            </w:pPr>
            <w:r>
              <w:t>C</w:t>
            </w:r>
          </w:p>
        </w:tc>
      </w:tr>
      <w:tr w:rsidR="00F97886" w14:paraId="31B097CE" w14:textId="77777777" w:rsidTr="00273749">
        <w:trPr>
          <w:jc w:val="center"/>
        </w:trPr>
        <w:tc>
          <w:tcPr>
            <w:tcW w:w="2693" w:type="dxa"/>
          </w:tcPr>
          <w:p w14:paraId="53DACF4B" w14:textId="77777777" w:rsidR="00F97886" w:rsidRDefault="00F97886" w:rsidP="00273749">
            <w:pPr>
              <w:pStyle w:val="TAL"/>
            </w:pPr>
            <w:r>
              <w:t>gPSI</w:t>
            </w:r>
          </w:p>
        </w:tc>
        <w:tc>
          <w:tcPr>
            <w:tcW w:w="6521" w:type="dxa"/>
          </w:tcPr>
          <w:p w14:paraId="0C4F65BD" w14:textId="77777777" w:rsidR="00F97886" w:rsidRDefault="00F97886" w:rsidP="00273749">
            <w:pPr>
              <w:pStyle w:val="TAL"/>
            </w:pPr>
            <w:r>
              <w:t>GPSI associated with the PDU session if available.</w:t>
            </w:r>
          </w:p>
        </w:tc>
        <w:tc>
          <w:tcPr>
            <w:tcW w:w="708" w:type="dxa"/>
          </w:tcPr>
          <w:p w14:paraId="5CFEAFF1" w14:textId="77777777" w:rsidR="00F97886" w:rsidRDefault="00F97886" w:rsidP="00273749">
            <w:pPr>
              <w:pStyle w:val="TAL"/>
            </w:pPr>
            <w:r>
              <w:t>C</w:t>
            </w:r>
          </w:p>
        </w:tc>
      </w:tr>
      <w:tr w:rsidR="00F97886" w14:paraId="3A1A1D77" w14:textId="77777777" w:rsidTr="00273749">
        <w:trPr>
          <w:jc w:val="center"/>
        </w:trPr>
        <w:tc>
          <w:tcPr>
            <w:tcW w:w="2693" w:type="dxa"/>
          </w:tcPr>
          <w:p w14:paraId="5EBC78D9" w14:textId="77777777" w:rsidR="00F97886" w:rsidRDefault="00F97886" w:rsidP="00273749">
            <w:pPr>
              <w:pStyle w:val="TAL"/>
            </w:pPr>
            <w:r>
              <w:t>pDUSessionID</w:t>
            </w:r>
          </w:p>
        </w:tc>
        <w:tc>
          <w:tcPr>
            <w:tcW w:w="6521" w:type="dxa"/>
          </w:tcPr>
          <w:p w14:paraId="7F7513D1" w14:textId="77777777" w:rsidR="00F97886" w:rsidRDefault="00F97886" w:rsidP="00273749">
            <w:pPr>
              <w:pStyle w:val="TAL"/>
            </w:pPr>
            <w:r>
              <w:t>PDU Session ID See clause 9.4 of TS 24.501 [13].</w:t>
            </w:r>
          </w:p>
        </w:tc>
        <w:tc>
          <w:tcPr>
            <w:tcW w:w="708" w:type="dxa"/>
          </w:tcPr>
          <w:p w14:paraId="498623D9" w14:textId="77777777" w:rsidR="00F97886" w:rsidRDefault="00F97886" w:rsidP="00273749">
            <w:pPr>
              <w:pStyle w:val="TAL"/>
            </w:pPr>
            <w:r>
              <w:t>M</w:t>
            </w:r>
          </w:p>
        </w:tc>
      </w:tr>
      <w:tr w:rsidR="00F97886" w14:paraId="6B2FB27E" w14:textId="77777777" w:rsidTr="00273749">
        <w:trPr>
          <w:jc w:val="center"/>
        </w:trPr>
        <w:tc>
          <w:tcPr>
            <w:tcW w:w="2693" w:type="dxa"/>
          </w:tcPr>
          <w:p w14:paraId="16E92BB6" w14:textId="77777777" w:rsidR="00F97886" w:rsidRPr="002E631F" w:rsidRDefault="00F97886" w:rsidP="00273749">
            <w:pPr>
              <w:pStyle w:val="TAL"/>
            </w:pPr>
            <w:r w:rsidRPr="002E631F">
              <w:t>accessInfo</w:t>
            </w:r>
          </w:p>
        </w:tc>
        <w:tc>
          <w:tcPr>
            <w:tcW w:w="6521" w:type="dxa"/>
          </w:tcPr>
          <w:p w14:paraId="0A3E918E" w14:textId="2A597DF3" w:rsidR="00F97886" w:rsidRPr="00D92CEA" w:rsidRDefault="00F97886" w:rsidP="00273749">
            <w:pPr>
              <w:pStyle w:val="TAL"/>
            </w:pPr>
            <w:r w:rsidRPr="00D92CEA">
              <w:t>Identifies the access(es) associated with the PDU session including the information for each specific access (see Table 6.2.3-</w:t>
            </w:r>
            <w:r w:rsidR="00306D1D">
              <w:t>5B</w:t>
            </w:r>
            <w:r w:rsidRPr="00D92CEA">
              <w:t>)</w:t>
            </w:r>
            <w:r w:rsidRPr="002E631F">
              <w:t xml:space="preserve"> being modified.  </w:t>
            </w:r>
          </w:p>
        </w:tc>
        <w:tc>
          <w:tcPr>
            <w:tcW w:w="708" w:type="dxa"/>
          </w:tcPr>
          <w:p w14:paraId="1D629D0D" w14:textId="77777777" w:rsidR="00F97886" w:rsidRPr="002E631F" w:rsidRDefault="00F97886" w:rsidP="00273749">
            <w:pPr>
              <w:pStyle w:val="TAL"/>
            </w:pPr>
            <w:r w:rsidRPr="00452513">
              <w:t>C</w:t>
            </w:r>
          </w:p>
        </w:tc>
      </w:tr>
      <w:tr w:rsidR="00F97886" w14:paraId="19D1B45B" w14:textId="77777777" w:rsidTr="00273749">
        <w:trPr>
          <w:jc w:val="center"/>
        </w:trPr>
        <w:tc>
          <w:tcPr>
            <w:tcW w:w="2693" w:type="dxa"/>
          </w:tcPr>
          <w:p w14:paraId="1FDF8383" w14:textId="77777777" w:rsidR="00F97886" w:rsidRDefault="00F97886" w:rsidP="00273749">
            <w:pPr>
              <w:pStyle w:val="TAL"/>
            </w:pPr>
            <w:r>
              <w:t>sNSSAI</w:t>
            </w:r>
          </w:p>
        </w:tc>
        <w:tc>
          <w:tcPr>
            <w:tcW w:w="6521" w:type="dxa"/>
          </w:tcPr>
          <w:p w14:paraId="5CC4F641"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0B280843" w14:textId="77777777" w:rsidR="00F97886" w:rsidRDefault="00F97886" w:rsidP="00273749">
            <w:pPr>
              <w:pStyle w:val="TAL"/>
            </w:pPr>
            <w:r>
              <w:t>C</w:t>
            </w:r>
          </w:p>
        </w:tc>
      </w:tr>
      <w:tr w:rsidR="00F97886" w14:paraId="5CC4A757" w14:textId="77777777" w:rsidTr="00273749">
        <w:trPr>
          <w:jc w:val="center"/>
        </w:trPr>
        <w:tc>
          <w:tcPr>
            <w:tcW w:w="2693" w:type="dxa"/>
          </w:tcPr>
          <w:p w14:paraId="1D00BB83" w14:textId="77777777" w:rsidR="00F97886" w:rsidRDefault="00F97886" w:rsidP="00273749">
            <w:pPr>
              <w:pStyle w:val="TAL"/>
            </w:pPr>
            <w:r>
              <w:t>location</w:t>
            </w:r>
          </w:p>
        </w:tc>
        <w:tc>
          <w:tcPr>
            <w:tcW w:w="6521" w:type="dxa"/>
          </w:tcPr>
          <w:p w14:paraId="402649C3" w14:textId="77777777" w:rsidR="00F97886" w:rsidRDefault="00F97886" w:rsidP="00273749">
            <w:pPr>
              <w:pStyle w:val="TAL"/>
            </w:pPr>
            <w:r>
              <w:t>Location information provided by the AMF, if available.</w:t>
            </w:r>
          </w:p>
          <w:p w14:paraId="17E88806"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4EB6FAE9" w14:textId="77777777" w:rsidR="00F97886" w:rsidRDefault="00F97886" w:rsidP="00273749">
            <w:pPr>
              <w:pStyle w:val="TAL"/>
            </w:pPr>
            <w:r>
              <w:t>C</w:t>
            </w:r>
          </w:p>
        </w:tc>
      </w:tr>
      <w:tr w:rsidR="00F97886" w14:paraId="764217C5" w14:textId="77777777" w:rsidTr="00273749">
        <w:trPr>
          <w:jc w:val="center"/>
        </w:trPr>
        <w:tc>
          <w:tcPr>
            <w:tcW w:w="2693" w:type="dxa"/>
          </w:tcPr>
          <w:p w14:paraId="7F54A79E" w14:textId="77777777" w:rsidR="00F97886" w:rsidRDefault="00F97886" w:rsidP="00273749">
            <w:pPr>
              <w:pStyle w:val="TAL"/>
            </w:pPr>
            <w:r>
              <w:t>requestType</w:t>
            </w:r>
          </w:p>
        </w:tc>
        <w:tc>
          <w:tcPr>
            <w:tcW w:w="6521" w:type="dxa"/>
          </w:tcPr>
          <w:p w14:paraId="6DAF51A1" w14:textId="77777777" w:rsidR="00F97886" w:rsidRDefault="00F97886" w:rsidP="00273749">
            <w:pPr>
              <w:pStyle w:val="TAL"/>
            </w:pPr>
            <w:r>
              <w:t xml:space="preserve">Type of request as described in TS 24.501 [13] clause 9.11.3.47 if available. </w:t>
            </w:r>
          </w:p>
        </w:tc>
        <w:tc>
          <w:tcPr>
            <w:tcW w:w="708" w:type="dxa"/>
          </w:tcPr>
          <w:p w14:paraId="79DB89CB" w14:textId="77777777" w:rsidR="00F97886" w:rsidRDefault="00F97886" w:rsidP="00273749">
            <w:pPr>
              <w:pStyle w:val="TAL"/>
            </w:pPr>
            <w:r>
              <w:t>C</w:t>
            </w:r>
          </w:p>
        </w:tc>
      </w:tr>
      <w:tr w:rsidR="00F97886" w14:paraId="6C681831" w14:textId="77777777" w:rsidTr="00273749">
        <w:trPr>
          <w:jc w:val="center"/>
        </w:trPr>
        <w:tc>
          <w:tcPr>
            <w:tcW w:w="2693" w:type="dxa"/>
          </w:tcPr>
          <w:p w14:paraId="6096D77A" w14:textId="77777777" w:rsidR="00F97886" w:rsidRDefault="00F97886" w:rsidP="00273749">
            <w:pPr>
              <w:pStyle w:val="TAL"/>
            </w:pPr>
            <w:r>
              <w:t>servingNetwork</w:t>
            </w:r>
          </w:p>
        </w:tc>
        <w:tc>
          <w:tcPr>
            <w:tcW w:w="6521" w:type="dxa"/>
          </w:tcPr>
          <w:p w14:paraId="15D5475A"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321F0DFB" w14:textId="77777777" w:rsidR="00F97886" w:rsidRDefault="00F97886" w:rsidP="00273749">
            <w:pPr>
              <w:pStyle w:val="TAL"/>
            </w:pPr>
            <w:r>
              <w:t>M</w:t>
            </w:r>
          </w:p>
        </w:tc>
      </w:tr>
      <w:tr w:rsidR="00F97886" w14:paraId="64AD4620" w14:textId="77777777" w:rsidTr="00273749">
        <w:trPr>
          <w:jc w:val="center"/>
        </w:trPr>
        <w:tc>
          <w:tcPr>
            <w:tcW w:w="2693" w:type="dxa"/>
          </w:tcPr>
          <w:p w14:paraId="707510F9" w14:textId="77777777" w:rsidR="00F97886" w:rsidRDefault="00F97886" w:rsidP="00273749">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5619265A" w14:textId="6AE10309" w:rsidR="00F97886" w:rsidRDefault="00F97886" w:rsidP="00273749">
            <w:pPr>
              <w:pStyle w:val="TAL"/>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 </w:t>
            </w:r>
          </w:p>
        </w:tc>
        <w:tc>
          <w:tcPr>
            <w:tcW w:w="708" w:type="dxa"/>
          </w:tcPr>
          <w:p w14:paraId="1DE13B51" w14:textId="77777777" w:rsidR="00F97886" w:rsidRDefault="00F97886" w:rsidP="00273749">
            <w:pPr>
              <w:pStyle w:val="TAL"/>
            </w:pPr>
            <w:r>
              <w:t>C</w:t>
            </w:r>
          </w:p>
        </w:tc>
      </w:tr>
      <w:tr w:rsidR="00F97886" w14:paraId="752CD764" w14:textId="77777777" w:rsidTr="00273749">
        <w:trPr>
          <w:jc w:val="center"/>
        </w:trPr>
        <w:tc>
          <w:tcPr>
            <w:tcW w:w="2693" w:type="dxa"/>
          </w:tcPr>
          <w:p w14:paraId="66682033" w14:textId="77777777" w:rsidR="00F97886"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43A837EB" w14:textId="77777777"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3GPP TS 23.502 [4]). Include if known.</w:t>
            </w:r>
          </w:p>
        </w:tc>
        <w:tc>
          <w:tcPr>
            <w:tcW w:w="708" w:type="dxa"/>
          </w:tcPr>
          <w:p w14:paraId="277601B9" w14:textId="77777777" w:rsidR="00F97886" w:rsidRDefault="00F97886" w:rsidP="00273749">
            <w:pPr>
              <w:pStyle w:val="TAL"/>
            </w:pPr>
            <w:r>
              <w:t>C</w:t>
            </w:r>
          </w:p>
        </w:tc>
      </w:tr>
      <w:tr w:rsidR="00F97886" w14:paraId="6FAABDFC" w14:textId="77777777" w:rsidTr="00273749">
        <w:trPr>
          <w:jc w:val="center"/>
        </w:trPr>
        <w:tc>
          <w:tcPr>
            <w:tcW w:w="2693" w:type="dxa"/>
          </w:tcPr>
          <w:p w14:paraId="54501894" w14:textId="77777777" w:rsidR="00F97886" w:rsidRPr="009A3DFB" w:rsidRDefault="00F97886" w:rsidP="00273749">
            <w:pPr>
              <w:pStyle w:val="TAL"/>
              <w:rPr>
                <w:lang w:eastAsia="zh-CN"/>
              </w:rPr>
            </w:pPr>
            <w:r>
              <w:rPr>
                <w:lang w:eastAsia="zh-CN"/>
              </w:rPr>
              <w:t>ePSPDNCnxInfo</w:t>
            </w:r>
          </w:p>
        </w:tc>
        <w:tc>
          <w:tcPr>
            <w:tcW w:w="6521" w:type="dxa"/>
          </w:tcPr>
          <w:p w14:paraId="1FCBCC58" w14:textId="77777777"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273749">
            <w:pPr>
              <w:pStyle w:val="TAL"/>
            </w:pPr>
            <w:r>
              <w:t>C</w:t>
            </w:r>
          </w:p>
        </w:tc>
      </w:tr>
      <w:tr w:rsidR="00F97886" w14:paraId="020A39FF" w14:textId="77777777" w:rsidTr="00273749">
        <w:trPr>
          <w:jc w:val="center"/>
        </w:trPr>
        <w:tc>
          <w:tcPr>
            <w:tcW w:w="2693" w:type="dxa"/>
          </w:tcPr>
          <w:p w14:paraId="0447541A" w14:textId="77777777" w:rsidR="00F97886" w:rsidRDefault="00F97886" w:rsidP="00273749">
            <w:pPr>
              <w:pStyle w:val="TAL"/>
              <w:rPr>
                <w:lang w:eastAsia="zh-CN"/>
              </w:rPr>
            </w:pPr>
            <w:r w:rsidRPr="00000DD1">
              <w:rPr>
                <w:lang w:eastAsia="zh-CN"/>
              </w:rPr>
              <w:t>mAAcceptedIndication</w:t>
            </w:r>
          </w:p>
        </w:tc>
        <w:tc>
          <w:tcPr>
            <w:tcW w:w="6521" w:type="dxa"/>
          </w:tcPr>
          <w:p w14:paraId="3F721E1F" w14:textId="546064EA"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273749">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273749">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273749">
            <w:pPr>
              <w:pStyle w:val="TAL"/>
            </w:pPr>
            <w:r>
              <w:t>M</w:t>
            </w:r>
          </w:p>
        </w:tc>
      </w:tr>
      <w:tr w:rsidR="00F97886" w14:paraId="2CEE7439" w14:textId="77777777" w:rsidTr="00273749">
        <w:trPr>
          <w:jc w:val="center"/>
        </w:trPr>
        <w:tc>
          <w:tcPr>
            <w:tcW w:w="2693" w:type="dxa"/>
          </w:tcPr>
          <w:p w14:paraId="5D5F9DEA" w14:textId="77777777" w:rsidR="00F97886" w:rsidRDefault="00F97886" w:rsidP="00273749">
            <w:pPr>
              <w:pStyle w:val="TAL"/>
              <w:rPr>
                <w:lang w:eastAsia="zh-CN"/>
              </w:rPr>
            </w:pPr>
            <w:r>
              <w:rPr>
                <w:lang w:eastAsia="zh-CN"/>
              </w:rPr>
              <w:t>aTSSS</w:t>
            </w:r>
            <w:r w:rsidRPr="00CC63F2">
              <w:rPr>
                <w:lang w:eastAsia="zh-CN"/>
              </w:rPr>
              <w:t>Container</w:t>
            </w:r>
          </w:p>
        </w:tc>
        <w:tc>
          <w:tcPr>
            <w:tcW w:w="6521" w:type="dxa"/>
          </w:tcPr>
          <w:p w14:paraId="3839EF48" w14:textId="7788F41A"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273749">
            <w:pPr>
              <w:pStyle w:val="TAL"/>
            </w:pPr>
            <w:r>
              <w:t>C</w:t>
            </w:r>
          </w:p>
        </w:tc>
      </w:tr>
    </w:tbl>
    <w:p w14:paraId="52ED66E7" w14:textId="77777777" w:rsidR="00F97886" w:rsidRDefault="00F97886" w:rsidP="00F97886"/>
    <w:p w14:paraId="031865E4" w14:textId="77777777" w:rsidR="00F97886" w:rsidRPr="009310CF" w:rsidRDefault="00F97886" w:rsidP="004663CD">
      <w:pPr>
        <w:pStyle w:val="H6"/>
      </w:pPr>
      <w:r w:rsidRPr="009310CF">
        <w:t>6.</w:t>
      </w:r>
      <w:r>
        <w:t>2</w:t>
      </w:r>
      <w:r w:rsidRPr="009310CF">
        <w:t>.3.</w:t>
      </w:r>
      <w:r>
        <w:t>2</w:t>
      </w:r>
      <w:r w:rsidRPr="009310CF">
        <w:t>.</w:t>
      </w:r>
      <w:r>
        <w:t>7</w:t>
      </w:r>
      <w:r w:rsidRPr="009310CF">
        <w:t>.</w:t>
      </w:r>
      <w:r>
        <w:t>4</w:t>
      </w:r>
      <w:r w:rsidRPr="009310CF">
        <w:tab/>
      </w:r>
      <w:r>
        <w:t>MA PDU session release</w:t>
      </w:r>
    </w:p>
    <w:p w14:paraId="5A099B4B" w14:textId="77777777" w:rsidR="00F97886" w:rsidRDefault="00F97886" w:rsidP="00F97886">
      <w:r>
        <w:t>The IRI-POI in the SMF shall generate an xIRI containing an SMFMAPDUSessionRelease record when the IRI-POI present in the SMF detects that an MA PDU session has been released. The IRI-POI present in the SMF shall generate the xIRI for the following events:</w:t>
      </w:r>
    </w:p>
    <w:p w14:paraId="3D976052" w14:textId="77777777" w:rsidR="00F97886" w:rsidRDefault="00F97886" w:rsidP="00F97886">
      <w:pPr>
        <w:pStyle w:val="B1"/>
      </w:pPr>
      <w:r>
        <w:lastRenderedPageBreak/>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356EC9F" w14:textId="77777777" w:rsidR="00F97886" w:rsidRDefault="00F97886" w:rsidP="00F97886">
      <w:pPr>
        <w:pStyle w:val="B2"/>
      </w:pPr>
      <w:r>
        <w:t>-</w:t>
      </w:r>
      <w:r>
        <w:tab/>
        <w:t>UE initiated PDU session release.</w:t>
      </w:r>
    </w:p>
    <w:p w14:paraId="68C090DC" w14:textId="77777777" w:rsidR="00F97886" w:rsidRDefault="00F97886" w:rsidP="00F97886">
      <w:pPr>
        <w:pStyle w:val="B2"/>
      </w:pPr>
      <w:r>
        <w:t>-</w:t>
      </w:r>
      <w:r>
        <w:tab/>
        <w:t>Network initiated PDU session release.</w:t>
      </w:r>
    </w:p>
    <w:p w14:paraId="3E8246ED" w14:textId="77777777" w:rsidR="00F97886" w:rsidRDefault="00F97886" w:rsidP="00F97886">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26E7C75E" w14:textId="77777777" w:rsidR="00F97886" w:rsidRDefault="00F97886" w:rsidP="00F97886">
      <w:pPr>
        <w:pStyle w:val="B2"/>
      </w:pPr>
      <w:r>
        <w:t>-</w:t>
      </w:r>
      <w:r>
        <w:tab/>
        <w:t>UE initiated PDU session release of a single access for an MA PDU session; (VPLMN considers MA PDU session fully released while HPLMN considers MA PDU session active).</w:t>
      </w:r>
    </w:p>
    <w:p w14:paraId="24D82FC0" w14:textId="77777777" w:rsidR="00F97886" w:rsidRDefault="00F97886" w:rsidP="00F97886">
      <w:pPr>
        <w:pStyle w:val="B2"/>
      </w:pPr>
      <w:r>
        <w:t>-</w:t>
      </w:r>
      <w:r>
        <w:tab/>
        <w:t>Network initiated PDU session release of a single access for an MA PDU session; (VPLMN considers MA PDU session fully released while HPLMN considers MA PDU session active).</w:t>
      </w:r>
    </w:p>
    <w:p w14:paraId="14ACA0FC" w14:textId="77777777" w:rsidR="00F97886" w:rsidRDefault="00F97886" w:rsidP="00F97886">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3DA89AEB"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RELEASE COMMAND COMPLETE (see TS 29.502 [16]) from the V-SMF. This applies to the following three cases for an MA PDU session that is either </w:t>
      </w:r>
      <w:r>
        <w:rPr>
          <w:rFonts w:cs="Arial"/>
          <w:szCs w:val="18"/>
          <w:lang w:eastAsia="zh-CN"/>
        </w:rPr>
        <w:t xml:space="preserve">MA-Confirmed </w:t>
      </w:r>
      <w:r>
        <w:t>or MA-Upgrade-Allowed:</w:t>
      </w:r>
    </w:p>
    <w:p w14:paraId="084C0C21" w14:textId="77777777" w:rsidR="00F97886" w:rsidRDefault="00F97886" w:rsidP="00F97886">
      <w:pPr>
        <w:pStyle w:val="B2"/>
      </w:pPr>
      <w:r>
        <w:t>-</w:t>
      </w:r>
      <w:r>
        <w:tab/>
        <w:t>UE initiated PDU session release.</w:t>
      </w:r>
    </w:p>
    <w:p w14:paraId="687A10E6" w14:textId="77777777" w:rsidR="00F97886" w:rsidRDefault="00F97886" w:rsidP="00F97886">
      <w:pPr>
        <w:pStyle w:val="B2"/>
      </w:pPr>
      <w:r>
        <w:t>-</w:t>
      </w:r>
      <w:r>
        <w:tab/>
        <w:t>Network (VPLMN) initiated PDU session release.</w:t>
      </w:r>
    </w:p>
    <w:p w14:paraId="2DE72943" w14:textId="77777777" w:rsidR="00F97886" w:rsidRDefault="00F97886" w:rsidP="00F97886">
      <w:pPr>
        <w:pStyle w:val="B2"/>
      </w:pPr>
      <w:r>
        <w:t>-</w:t>
      </w:r>
      <w:r>
        <w:tab/>
        <w:t>Network (HPLMN) initiated PDU session release.</w:t>
      </w:r>
    </w:p>
    <w:p w14:paraId="1826C3C9" w14:textId="77777777" w:rsidR="00F97886" w:rsidRDefault="00F97886" w:rsidP="00F97886">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273749">
        <w:trPr>
          <w:jc w:val="center"/>
        </w:trPr>
        <w:tc>
          <w:tcPr>
            <w:tcW w:w="2693" w:type="dxa"/>
          </w:tcPr>
          <w:p w14:paraId="278E8AE7" w14:textId="77777777" w:rsidR="00F97886" w:rsidRDefault="00F97886" w:rsidP="00273749">
            <w:pPr>
              <w:pStyle w:val="TAH"/>
            </w:pPr>
            <w:r>
              <w:t>Field name</w:t>
            </w:r>
          </w:p>
        </w:tc>
        <w:tc>
          <w:tcPr>
            <w:tcW w:w="6521" w:type="dxa"/>
          </w:tcPr>
          <w:p w14:paraId="22737CB0" w14:textId="77777777" w:rsidR="00F97886" w:rsidRDefault="00F97886" w:rsidP="00273749">
            <w:pPr>
              <w:pStyle w:val="TAH"/>
            </w:pPr>
            <w:r>
              <w:t>Description</w:t>
            </w:r>
          </w:p>
        </w:tc>
        <w:tc>
          <w:tcPr>
            <w:tcW w:w="708" w:type="dxa"/>
          </w:tcPr>
          <w:p w14:paraId="43832B54" w14:textId="77777777" w:rsidR="00F97886" w:rsidRDefault="00F97886" w:rsidP="00273749">
            <w:pPr>
              <w:pStyle w:val="TAH"/>
            </w:pPr>
            <w:r>
              <w:t>M/C/O</w:t>
            </w:r>
          </w:p>
        </w:tc>
      </w:tr>
      <w:tr w:rsidR="00F97886" w14:paraId="64617043" w14:textId="77777777" w:rsidTr="00273749">
        <w:trPr>
          <w:jc w:val="center"/>
        </w:trPr>
        <w:tc>
          <w:tcPr>
            <w:tcW w:w="2693" w:type="dxa"/>
          </w:tcPr>
          <w:p w14:paraId="25CB3DB8" w14:textId="77777777" w:rsidR="00F97886" w:rsidRDefault="00F97886" w:rsidP="00273749">
            <w:pPr>
              <w:pStyle w:val="TAL"/>
            </w:pPr>
            <w:r>
              <w:t>sUPI</w:t>
            </w:r>
          </w:p>
        </w:tc>
        <w:tc>
          <w:tcPr>
            <w:tcW w:w="6521" w:type="dxa"/>
          </w:tcPr>
          <w:p w14:paraId="010B78EA" w14:textId="77777777" w:rsidR="00F97886" w:rsidRDefault="00F97886" w:rsidP="00273749">
            <w:pPr>
              <w:pStyle w:val="TAL"/>
            </w:pPr>
            <w:r>
              <w:t>SUPI associated with the PDU session.</w:t>
            </w:r>
          </w:p>
        </w:tc>
        <w:tc>
          <w:tcPr>
            <w:tcW w:w="708" w:type="dxa"/>
          </w:tcPr>
          <w:p w14:paraId="302A5DE9" w14:textId="77777777" w:rsidR="00F97886" w:rsidRDefault="00F97886" w:rsidP="00273749">
            <w:pPr>
              <w:pStyle w:val="TAL"/>
            </w:pPr>
            <w:r>
              <w:t>M</w:t>
            </w:r>
          </w:p>
        </w:tc>
      </w:tr>
      <w:tr w:rsidR="00F97886" w14:paraId="4B7C7D34" w14:textId="77777777" w:rsidTr="00273749">
        <w:trPr>
          <w:jc w:val="center"/>
        </w:trPr>
        <w:tc>
          <w:tcPr>
            <w:tcW w:w="2693" w:type="dxa"/>
          </w:tcPr>
          <w:p w14:paraId="091C9DA9" w14:textId="77777777" w:rsidR="00F97886" w:rsidRDefault="00F97886" w:rsidP="00273749">
            <w:pPr>
              <w:pStyle w:val="TAL"/>
            </w:pPr>
            <w:r>
              <w:t>pEI</w:t>
            </w:r>
          </w:p>
        </w:tc>
        <w:tc>
          <w:tcPr>
            <w:tcW w:w="6521" w:type="dxa"/>
          </w:tcPr>
          <w:p w14:paraId="29D919FD" w14:textId="77777777" w:rsidR="00F97886" w:rsidRDefault="00F97886" w:rsidP="00273749">
            <w:pPr>
              <w:pStyle w:val="TAL"/>
            </w:pPr>
            <w:r>
              <w:t>PEI associated with the PDU session if available.</w:t>
            </w:r>
          </w:p>
        </w:tc>
        <w:tc>
          <w:tcPr>
            <w:tcW w:w="708" w:type="dxa"/>
          </w:tcPr>
          <w:p w14:paraId="08C6BE3A" w14:textId="77777777" w:rsidR="00F97886" w:rsidRDefault="00F97886" w:rsidP="00273749">
            <w:pPr>
              <w:pStyle w:val="TAL"/>
            </w:pPr>
            <w:r>
              <w:t>C</w:t>
            </w:r>
          </w:p>
        </w:tc>
      </w:tr>
      <w:tr w:rsidR="00F97886" w14:paraId="79B730E0" w14:textId="77777777" w:rsidTr="00273749">
        <w:trPr>
          <w:jc w:val="center"/>
        </w:trPr>
        <w:tc>
          <w:tcPr>
            <w:tcW w:w="2693" w:type="dxa"/>
          </w:tcPr>
          <w:p w14:paraId="01DC0E55" w14:textId="77777777" w:rsidR="00F97886" w:rsidRDefault="00F97886" w:rsidP="00273749">
            <w:pPr>
              <w:pStyle w:val="TAL"/>
            </w:pPr>
            <w:r>
              <w:t>gPSI</w:t>
            </w:r>
          </w:p>
        </w:tc>
        <w:tc>
          <w:tcPr>
            <w:tcW w:w="6521" w:type="dxa"/>
          </w:tcPr>
          <w:p w14:paraId="721E8F91" w14:textId="77777777" w:rsidR="00F97886" w:rsidRDefault="00F97886" w:rsidP="00273749">
            <w:pPr>
              <w:pStyle w:val="TAL"/>
            </w:pPr>
            <w:r>
              <w:t>GPSI associated with the PDU session if available.</w:t>
            </w:r>
          </w:p>
        </w:tc>
        <w:tc>
          <w:tcPr>
            <w:tcW w:w="708" w:type="dxa"/>
          </w:tcPr>
          <w:p w14:paraId="1976B2D4" w14:textId="77777777" w:rsidR="00F97886" w:rsidRDefault="00F97886" w:rsidP="00273749">
            <w:pPr>
              <w:pStyle w:val="TAL"/>
            </w:pPr>
            <w:r>
              <w:t>C</w:t>
            </w:r>
          </w:p>
        </w:tc>
      </w:tr>
      <w:tr w:rsidR="00F97886" w14:paraId="61A68432" w14:textId="77777777" w:rsidTr="00273749">
        <w:trPr>
          <w:jc w:val="center"/>
        </w:trPr>
        <w:tc>
          <w:tcPr>
            <w:tcW w:w="2693" w:type="dxa"/>
          </w:tcPr>
          <w:p w14:paraId="03DAF49E" w14:textId="77777777" w:rsidR="00F97886" w:rsidRDefault="00F97886" w:rsidP="00273749">
            <w:pPr>
              <w:pStyle w:val="TAL"/>
            </w:pPr>
            <w:r>
              <w:t>pDUSessionID</w:t>
            </w:r>
          </w:p>
        </w:tc>
        <w:tc>
          <w:tcPr>
            <w:tcW w:w="6521" w:type="dxa"/>
          </w:tcPr>
          <w:p w14:paraId="01E712F7" w14:textId="77777777" w:rsidR="00F97886" w:rsidRDefault="00F97886" w:rsidP="00273749">
            <w:pPr>
              <w:pStyle w:val="TAL"/>
            </w:pPr>
            <w:r>
              <w:t>PDU Session ID as assigned by the AMF.</w:t>
            </w:r>
          </w:p>
        </w:tc>
        <w:tc>
          <w:tcPr>
            <w:tcW w:w="708" w:type="dxa"/>
          </w:tcPr>
          <w:p w14:paraId="18CF3EBC" w14:textId="77777777" w:rsidR="00F97886" w:rsidRDefault="00F97886" w:rsidP="00273749">
            <w:pPr>
              <w:pStyle w:val="TAL"/>
            </w:pPr>
            <w:r>
              <w:t>M</w:t>
            </w:r>
          </w:p>
        </w:tc>
      </w:tr>
      <w:tr w:rsidR="00F97886" w14:paraId="6F79CD68" w14:textId="77777777" w:rsidTr="00273749">
        <w:trPr>
          <w:jc w:val="center"/>
        </w:trPr>
        <w:tc>
          <w:tcPr>
            <w:tcW w:w="2693" w:type="dxa"/>
          </w:tcPr>
          <w:p w14:paraId="4C2A5119" w14:textId="77777777" w:rsidR="00F97886" w:rsidRDefault="00F97886" w:rsidP="00273749">
            <w:pPr>
              <w:pStyle w:val="TAL"/>
            </w:pPr>
            <w:r>
              <w:t>timeOfFirstPacket</w:t>
            </w:r>
          </w:p>
        </w:tc>
        <w:tc>
          <w:tcPr>
            <w:tcW w:w="6521" w:type="dxa"/>
          </w:tcPr>
          <w:p w14:paraId="0E760B3F" w14:textId="77777777" w:rsidR="00F97886" w:rsidRDefault="00F97886" w:rsidP="00273749">
            <w:pPr>
              <w:pStyle w:val="TAL"/>
            </w:pPr>
            <w:r>
              <w:t>Time of first packet for the PDU session.</w:t>
            </w:r>
          </w:p>
        </w:tc>
        <w:tc>
          <w:tcPr>
            <w:tcW w:w="708" w:type="dxa"/>
          </w:tcPr>
          <w:p w14:paraId="619A1739" w14:textId="77777777" w:rsidR="00F97886" w:rsidRDefault="00F97886" w:rsidP="00273749">
            <w:pPr>
              <w:pStyle w:val="TAL"/>
            </w:pPr>
            <w:r>
              <w:t>C</w:t>
            </w:r>
          </w:p>
        </w:tc>
      </w:tr>
      <w:tr w:rsidR="00F97886" w14:paraId="2ECD1127" w14:textId="77777777" w:rsidTr="00273749">
        <w:trPr>
          <w:jc w:val="center"/>
        </w:trPr>
        <w:tc>
          <w:tcPr>
            <w:tcW w:w="2693" w:type="dxa"/>
          </w:tcPr>
          <w:p w14:paraId="2EC9F79B" w14:textId="77777777" w:rsidR="00F97886" w:rsidRDefault="00F97886" w:rsidP="00273749">
            <w:pPr>
              <w:pStyle w:val="TAL"/>
            </w:pPr>
            <w:r>
              <w:t>timeOfLastPacket</w:t>
            </w:r>
          </w:p>
        </w:tc>
        <w:tc>
          <w:tcPr>
            <w:tcW w:w="6521" w:type="dxa"/>
          </w:tcPr>
          <w:p w14:paraId="152CD3A5" w14:textId="77777777" w:rsidR="00F97886" w:rsidRDefault="00F97886" w:rsidP="00273749">
            <w:pPr>
              <w:pStyle w:val="TAL"/>
            </w:pPr>
            <w:r>
              <w:t>Time of last packet for the PDU session.</w:t>
            </w:r>
          </w:p>
        </w:tc>
        <w:tc>
          <w:tcPr>
            <w:tcW w:w="708" w:type="dxa"/>
          </w:tcPr>
          <w:p w14:paraId="73C02EB7" w14:textId="77777777" w:rsidR="00F97886" w:rsidRDefault="00F97886" w:rsidP="00273749">
            <w:pPr>
              <w:pStyle w:val="TAL"/>
            </w:pPr>
            <w:r>
              <w:t>C</w:t>
            </w:r>
          </w:p>
        </w:tc>
      </w:tr>
      <w:tr w:rsidR="00F97886" w14:paraId="68697C6D" w14:textId="77777777" w:rsidTr="00273749">
        <w:trPr>
          <w:jc w:val="center"/>
        </w:trPr>
        <w:tc>
          <w:tcPr>
            <w:tcW w:w="2693" w:type="dxa"/>
          </w:tcPr>
          <w:p w14:paraId="0C17C396" w14:textId="77777777" w:rsidR="00F97886" w:rsidRDefault="00F97886" w:rsidP="00273749">
            <w:pPr>
              <w:pStyle w:val="TAL"/>
            </w:pPr>
            <w:r>
              <w:t>uplinkVolume</w:t>
            </w:r>
          </w:p>
        </w:tc>
        <w:tc>
          <w:tcPr>
            <w:tcW w:w="6521" w:type="dxa"/>
          </w:tcPr>
          <w:p w14:paraId="06B710BC" w14:textId="77777777" w:rsidR="00F97886" w:rsidRDefault="00F97886" w:rsidP="00273749">
            <w:pPr>
              <w:pStyle w:val="TAL"/>
            </w:pPr>
            <w:r>
              <w:t>Number of uplink octets for the PDU session.</w:t>
            </w:r>
          </w:p>
        </w:tc>
        <w:tc>
          <w:tcPr>
            <w:tcW w:w="708" w:type="dxa"/>
          </w:tcPr>
          <w:p w14:paraId="3809BB76" w14:textId="77777777" w:rsidR="00F97886" w:rsidRDefault="00F97886" w:rsidP="00273749">
            <w:pPr>
              <w:pStyle w:val="TAL"/>
            </w:pPr>
            <w:r>
              <w:t>C</w:t>
            </w:r>
          </w:p>
        </w:tc>
      </w:tr>
      <w:tr w:rsidR="00F97886" w14:paraId="384DDCB7" w14:textId="77777777" w:rsidTr="00273749">
        <w:trPr>
          <w:jc w:val="center"/>
        </w:trPr>
        <w:tc>
          <w:tcPr>
            <w:tcW w:w="2693" w:type="dxa"/>
          </w:tcPr>
          <w:p w14:paraId="31D74448" w14:textId="77777777" w:rsidR="00F97886" w:rsidRDefault="00F97886" w:rsidP="00273749">
            <w:pPr>
              <w:pStyle w:val="TAL"/>
            </w:pPr>
            <w:r>
              <w:t>downlinkVolume</w:t>
            </w:r>
          </w:p>
        </w:tc>
        <w:tc>
          <w:tcPr>
            <w:tcW w:w="6521" w:type="dxa"/>
          </w:tcPr>
          <w:p w14:paraId="2A633A1A" w14:textId="77777777" w:rsidR="00F97886" w:rsidRDefault="00F97886" w:rsidP="00273749">
            <w:pPr>
              <w:pStyle w:val="TAL"/>
            </w:pPr>
            <w:r>
              <w:t>Number of downlink octets for the PDU session.</w:t>
            </w:r>
          </w:p>
        </w:tc>
        <w:tc>
          <w:tcPr>
            <w:tcW w:w="708" w:type="dxa"/>
          </w:tcPr>
          <w:p w14:paraId="3BB8B6E9" w14:textId="77777777" w:rsidR="00F97886" w:rsidRDefault="00F97886" w:rsidP="00273749">
            <w:pPr>
              <w:pStyle w:val="TAL"/>
            </w:pPr>
            <w:r>
              <w:t>C</w:t>
            </w:r>
          </w:p>
        </w:tc>
      </w:tr>
      <w:tr w:rsidR="00F97886" w14:paraId="554F9201" w14:textId="77777777" w:rsidTr="00273749">
        <w:trPr>
          <w:jc w:val="center"/>
        </w:trPr>
        <w:tc>
          <w:tcPr>
            <w:tcW w:w="2693" w:type="dxa"/>
          </w:tcPr>
          <w:p w14:paraId="1E192AAE" w14:textId="77777777" w:rsidR="00F97886" w:rsidRDefault="00F97886" w:rsidP="00273749">
            <w:pPr>
              <w:pStyle w:val="TAL"/>
            </w:pPr>
            <w:r>
              <w:t>location</w:t>
            </w:r>
          </w:p>
        </w:tc>
        <w:tc>
          <w:tcPr>
            <w:tcW w:w="6521" w:type="dxa"/>
          </w:tcPr>
          <w:p w14:paraId="468712A7" w14:textId="77777777" w:rsidR="00F97886" w:rsidRDefault="00F97886" w:rsidP="00273749">
            <w:pPr>
              <w:pStyle w:val="TAL"/>
            </w:pPr>
            <w:r>
              <w:t>Location information, if available.</w:t>
            </w:r>
          </w:p>
          <w:p w14:paraId="46E36869"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D295286" w14:textId="77777777" w:rsidR="00F97886" w:rsidRDefault="00F97886" w:rsidP="00273749">
            <w:pPr>
              <w:pStyle w:val="TAL"/>
            </w:pPr>
            <w:r>
              <w:t>C</w:t>
            </w:r>
          </w:p>
        </w:tc>
      </w:tr>
      <w:tr w:rsidR="00F97886" w14:paraId="55D70A9D" w14:textId="77777777" w:rsidTr="00273749">
        <w:trPr>
          <w:jc w:val="center"/>
        </w:trPr>
        <w:tc>
          <w:tcPr>
            <w:tcW w:w="2693" w:type="dxa"/>
          </w:tcPr>
          <w:p w14:paraId="68A11A76" w14:textId="77777777" w:rsidR="00F97886" w:rsidRDefault="00F97886" w:rsidP="00273749">
            <w:pPr>
              <w:pStyle w:val="TAL"/>
            </w:pPr>
            <w:r>
              <w:t>cause</w:t>
            </w:r>
          </w:p>
        </w:tc>
        <w:tc>
          <w:tcPr>
            <w:tcW w:w="6521" w:type="dxa"/>
          </w:tcPr>
          <w:p w14:paraId="07810281" w14:textId="77777777" w:rsidR="00F97886" w:rsidRDefault="00F97886" w:rsidP="00273749">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273749">
            <w:pPr>
              <w:pStyle w:val="TAL"/>
            </w:pPr>
            <w:r>
              <w:t>C</w:t>
            </w:r>
          </w:p>
        </w:tc>
      </w:tr>
    </w:tbl>
    <w:p w14:paraId="35BF1E4D" w14:textId="77777777" w:rsidR="00F97886" w:rsidRDefault="00F97886" w:rsidP="00F97886"/>
    <w:p w14:paraId="3BB892BB" w14:textId="77777777" w:rsidR="00F97886" w:rsidRPr="009310CF" w:rsidRDefault="00F97886" w:rsidP="00490A87">
      <w:pPr>
        <w:pStyle w:val="H6"/>
      </w:pPr>
      <w:r w:rsidRPr="009310CF">
        <w:lastRenderedPageBreak/>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Default="00F97886" w:rsidP="00F97886">
      <w:r>
        <w:t>The IRI-POI in the SMF shall generate an xIRI containing an SMFStartOfInterceptionWithEstablishedMAPDUSession record when the IRI-POI present in the SMF detects that a MA PDU session has already been established for the target UE when interception starts.</w:t>
      </w:r>
    </w:p>
    <w:p w14:paraId="21649080" w14:textId="77777777" w:rsidR="00F97886" w:rsidRDefault="00F97886" w:rsidP="00F97886">
      <w:r>
        <w:t xml:space="preserve">In a non-roaming scenario, the IRI-POI in the SMF (or in a roaming scenario, the IRI-POI in the V-SMF in the VPLMN)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A083007" w14:textId="77777777" w:rsidR="00F97886" w:rsidRDefault="00F97886" w:rsidP="00F97886">
      <w:pPr>
        <w:pStyle w:val="B1"/>
      </w:pPr>
      <w:r>
        <w:t>-</w:t>
      </w:r>
      <w:r>
        <w:tab/>
        <w:t>The 5GSM state within the SMF for that UE is 5GSM: PDU SESSION ACTIVE or PDU SESSION MODIFICATION PENDING.</w:t>
      </w:r>
    </w:p>
    <w:p w14:paraId="172758DC" w14:textId="77777777" w:rsidR="00F97886" w:rsidRDefault="00F97886" w:rsidP="00F97886">
      <w:pPr>
        <w:pStyle w:val="NO"/>
      </w:pPr>
      <w:r>
        <w:t>NOTE:</w:t>
      </w:r>
      <w:r>
        <w:tab/>
        <w:t>The above trigger happens when the SMF (V-SMF in VPLMN) had not sent an N1 NAS message PDU SESSION RELEASE COMMAND to the UE to release the entire MA PDU session and the SMF (V-SMF in the VPLMN) had previously sent an N1 NAS message PDU SESSION ESTABLISHMENT ACCEPT to that UE for the same MA 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77777777" w:rsidR="00F97886" w:rsidRDefault="00F97886" w:rsidP="00F97886">
      <w:r>
        <w:t>The IRI-POI in the SMF shall generate the xIRI containing the SMFStartOfInterceptionWithEstablishedMAPDUSession record for each of the MA PDU sessions (that meets the above criteria) associated with the newly identified target UEs.</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273749">
        <w:trPr>
          <w:jc w:val="center"/>
        </w:trPr>
        <w:tc>
          <w:tcPr>
            <w:tcW w:w="2693" w:type="dxa"/>
          </w:tcPr>
          <w:p w14:paraId="3B70DCEA" w14:textId="77777777" w:rsidR="00F97886" w:rsidRDefault="00F97886" w:rsidP="00273749">
            <w:pPr>
              <w:pStyle w:val="TAH"/>
            </w:pPr>
            <w:r>
              <w:t>Field name</w:t>
            </w:r>
          </w:p>
        </w:tc>
        <w:tc>
          <w:tcPr>
            <w:tcW w:w="6521" w:type="dxa"/>
          </w:tcPr>
          <w:p w14:paraId="73D7CBE8" w14:textId="77777777" w:rsidR="00F97886" w:rsidRDefault="00F97886" w:rsidP="00273749">
            <w:pPr>
              <w:pStyle w:val="TAH"/>
            </w:pPr>
            <w:r>
              <w:t>Description</w:t>
            </w:r>
          </w:p>
        </w:tc>
        <w:tc>
          <w:tcPr>
            <w:tcW w:w="708" w:type="dxa"/>
          </w:tcPr>
          <w:p w14:paraId="38B66763" w14:textId="77777777" w:rsidR="00F97886" w:rsidRDefault="00F97886" w:rsidP="00273749">
            <w:pPr>
              <w:pStyle w:val="TAH"/>
            </w:pPr>
            <w:r>
              <w:t>M/C/O</w:t>
            </w:r>
          </w:p>
        </w:tc>
      </w:tr>
      <w:tr w:rsidR="00F97886" w14:paraId="335EBCE3" w14:textId="77777777" w:rsidTr="00273749">
        <w:trPr>
          <w:jc w:val="center"/>
        </w:trPr>
        <w:tc>
          <w:tcPr>
            <w:tcW w:w="2693" w:type="dxa"/>
          </w:tcPr>
          <w:p w14:paraId="1893383D" w14:textId="77777777" w:rsidR="00F97886" w:rsidRDefault="00F97886" w:rsidP="00273749">
            <w:pPr>
              <w:pStyle w:val="TAL"/>
            </w:pPr>
            <w:r>
              <w:t>sUPI</w:t>
            </w:r>
          </w:p>
        </w:tc>
        <w:tc>
          <w:tcPr>
            <w:tcW w:w="6521" w:type="dxa"/>
          </w:tcPr>
          <w:p w14:paraId="62E130FC" w14:textId="77777777" w:rsidR="00F97886" w:rsidRDefault="00F97886" w:rsidP="00273749">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273749">
            <w:pPr>
              <w:pStyle w:val="TAL"/>
            </w:pPr>
            <w:r>
              <w:t>C</w:t>
            </w:r>
          </w:p>
        </w:tc>
      </w:tr>
      <w:tr w:rsidR="00F97886" w14:paraId="18F5F239" w14:textId="77777777" w:rsidTr="00273749">
        <w:trPr>
          <w:jc w:val="center"/>
        </w:trPr>
        <w:tc>
          <w:tcPr>
            <w:tcW w:w="2693" w:type="dxa"/>
          </w:tcPr>
          <w:p w14:paraId="54812582" w14:textId="77777777" w:rsidR="00F97886" w:rsidRDefault="00F97886" w:rsidP="00273749">
            <w:pPr>
              <w:pStyle w:val="TAL"/>
            </w:pPr>
            <w:r>
              <w:t>sUPIUnauthenticated</w:t>
            </w:r>
          </w:p>
        </w:tc>
        <w:tc>
          <w:tcPr>
            <w:tcW w:w="6521" w:type="dxa"/>
          </w:tcPr>
          <w:p w14:paraId="7988CC48"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273749">
            <w:pPr>
              <w:pStyle w:val="TAL"/>
            </w:pPr>
            <w:r>
              <w:t>C</w:t>
            </w:r>
          </w:p>
        </w:tc>
      </w:tr>
      <w:tr w:rsidR="00F97886" w14:paraId="0C4C5419" w14:textId="77777777" w:rsidTr="00273749">
        <w:trPr>
          <w:jc w:val="center"/>
        </w:trPr>
        <w:tc>
          <w:tcPr>
            <w:tcW w:w="2693" w:type="dxa"/>
          </w:tcPr>
          <w:p w14:paraId="2E5A42A2" w14:textId="77777777" w:rsidR="00F97886" w:rsidRDefault="00F97886" w:rsidP="00273749">
            <w:pPr>
              <w:pStyle w:val="TAL"/>
            </w:pPr>
            <w:r>
              <w:t>pEI</w:t>
            </w:r>
          </w:p>
        </w:tc>
        <w:tc>
          <w:tcPr>
            <w:tcW w:w="6521" w:type="dxa"/>
          </w:tcPr>
          <w:p w14:paraId="57BB1718" w14:textId="77777777" w:rsidR="00F97886" w:rsidRDefault="00F97886" w:rsidP="00273749">
            <w:pPr>
              <w:pStyle w:val="TAL"/>
            </w:pPr>
            <w:r>
              <w:t>PEI associated with the PDU session if available.</w:t>
            </w:r>
          </w:p>
        </w:tc>
        <w:tc>
          <w:tcPr>
            <w:tcW w:w="708" w:type="dxa"/>
          </w:tcPr>
          <w:p w14:paraId="3F71D02E" w14:textId="77777777" w:rsidR="00F97886" w:rsidRDefault="00F97886" w:rsidP="00273749">
            <w:pPr>
              <w:pStyle w:val="TAL"/>
            </w:pPr>
            <w:r>
              <w:t>C</w:t>
            </w:r>
          </w:p>
        </w:tc>
      </w:tr>
      <w:tr w:rsidR="00F97886" w14:paraId="18D96C1F" w14:textId="77777777" w:rsidTr="00273749">
        <w:trPr>
          <w:jc w:val="center"/>
        </w:trPr>
        <w:tc>
          <w:tcPr>
            <w:tcW w:w="2693" w:type="dxa"/>
          </w:tcPr>
          <w:p w14:paraId="6742FF53" w14:textId="77777777" w:rsidR="00F97886" w:rsidRDefault="00F97886" w:rsidP="00273749">
            <w:pPr>
              <w:pStyle w:val="TAL"/>
            </w:pPr>
            <w:r>
              <w:t>gPSI</w:t>
            </w:r>
          </w:p>
        </w:tc>
        <w:tc>
          <w:tcPr>
            <w:tcW w:w="6521" w:type="dxa"/>
          </w:tcPr>
          <w:p w14:paraId="1049EE7E" w14:textId="77777777" w:rsidR="00F97886" w:rsidRDefault="00F97886" w:rsidP="00273749">
            <w:pPr>
              <w:pStyle w:val="TAL"/>
            </w:pPr>
            <w:r>
              <w:t>GPSI associated with the PDU session if available.</w:t>
            </w:r>
          </w:p>
        </w:tc>
        <w:tc>
          <w:tcPr>
            <w:tcW w:w="708" w:type="dxa"/>
          </w:tcPr>
          <w:p w14:paraId="7F4F1B5B" w14:textId="77777777" w:rsidR="00F97886" w:rsidRDefault="00F97886" w:rsidP="00273749">
            <w:pPr>
              <w:pStyle w:val="TAL"/>
            </w:pPr>
            <w:r>
              <w:t>C</w:t>
            </w:r>
          </w:p>
        </w:tc>
      </w:tr>
      <w:tr w:rsidR="00F97886" w14:paraId="7C7AE057" w14:textId="77777777" w:rsidTr="00273749">
        <w:trPr>
          <w:jc w:val="center"/>
        </w:trPr>
        <w:tc>
          <w:tcPr>
            <w:tcW w:w="2693" w:type="dxa"/>
          </w:tcPr>
          <w:p w14:paraId="681590B0" w14:textId="77777777" w:rsidR="00F97886" w:rsidRDefault="00F97886" w:rsidP="00273749">
            <w:pPr>
              <w:pStyle w:val="TAL"/>
            </w:pPr>
            <w:r>
              <w:t>pDUSessionID</w:t>
            </w:r>
          </w:p>
        </w:tc>
        <w:tc>
          <w:tcPr>
            <w:tcW w:w="6521" w:type="dxa"/>
          </w:tcPr>
          <w:p w14:paraId="1E5CAF51" w14:textId="77777777" w:rsidR="00F97886" w:rsidRDefault="00F97886" w:rsidP="00273749">
            <w:pPr>
              <w:pStyle w:val="TAL"/>
            </w:pPr>
            <w:r>
              <w:t>PDU Session ID as assigned by the AMF, as defined in TS 24.007 [14] clause 11.2.3.1b.</w:t>
            </w:r>
          </w:p>
        </w:tc>
        <w:tc>
          <w:tcPr>
            <w:tcW w:w="708" w:type="dxa"/>
          </w:tcPr>
          <w:p w14:paraId="64BE882C" w14:textId="77777777" w:rsidR="00F97886" w:rsidRDefault="00F97886" w:rsidP="00273749">
            <w:pPr>
              <w:pStyle w:val="TAL"/>
            </w:pPr>
            <w:r>
              <w:t>M</w:t>
            </w:r>
          </w:p>
        </w:tc>
      </w:tr>
      <w:tr w:rsidR="00F97886" w14:paraId="4913A3F4" w14:textId="77777777" w:rsidTr="00273749">
        <w:trPr>
          <w:jc w:val="center"/>
        </w:trPr>
        <w:tc>
          <w:tcPr>
            <w:tcW w:w="2693" w:type="dxa"/>
          </w:tcPr>
          <w:p w14:paraId="10FD5A13" w14:textId="77777777" w:rsidR="00F97886" w:rsidRDefault="00F97886" w:rsidP="00273749">
            <w:pPr>
              <w:pStyle w:val="TAL"/>
            </w:pPr>
            <w:r>
              <w:t>pDUSessionType</w:t>
            </w:r>
          </w:p>
        </w:tc>
        <w:tc>
          <w:tcPr>
            <w:tcW w:w="6521" w:type="dxa"/>
          </w:tcPr>
          <w:p w14:paraId="6275571A" w14:textId="77777777" w:rsidR="00F97886" w:rsidRDefault="00F97886" w:rsidP="00273749">
            <w:pPr>
              <w:pStyle w:val="TAL"/>
            </w:pPr>
            <w:r>
              <w:t>Identifies selected PDU session type, see TS 24.501 [13] clause 9.11.4.11.</w:t>
            </w:r>
          </w:p>
        </w:tc>
        <w:tc>
          <w:tcPr>
            <w:tcW w:w="708" w:type="dxa"/>
          </w:tcPr>
          <w:p w14:paraId="4A9B763B" w14:textId="77777777" w:rsidR="00F97886" w:rsidRDefault="00F97886" w:rsidP="00273749">
            <w:pPr>
              <w:pStyle w:val="TAL"/>
            </w:pPr>
            <w:r>
              <w:t>M</w:t>
            </w:r>
          </w:p>
        </w:tc>
      </w:tr>
      <w:tr w:rsidR="00F97886" w14:paraId="6919A2B0" w14:textId="77777777" w:rsidTr="00273749">
        <w:trPr>
          <w:jc w:val="center"/>
        </w:trPr>
        <w:tc>
          <w:tcPr>
            <w:tcW w:w="2693" w:type="dxa"/>
          </w:tcPr>
          <w:p w14:paraId="11859E69" w14:textId="77777777" w:rsidR="00F97886" w:rsidRPr="00F85978" w:rsidRDefault="00F97886" w:rsidP="00273749">
            <w:pPr>
              <w:pStyle w:val="TAL"/>
            </w:pPr>
            <w:r w:rsidRPr="00F85978">
              <w:t>accessInfo</w:t>
            </w:r>
          </w:p>
        </w:tc>
        <w:tc>
          <w:tcPr>
            <w:tcW w:w="6521" w:type="dxa"/>
          </w:tcPr>
          <w:p w14:paraId="4E1AE2A8" w14:textId="7FD0D7FE" w:rsidR="00F97886" w:rsidRPr="00F85978" w:rsidRDefault="00F97886" w:rsidP="00273749">
            <w:pPr>
              <w:pStyle w:val="TAL"/>
            </w:pPr>
            <w:r w:rsidRPr="00F85978">
              <w:t>Identifies the access(es) associated with the PDU session including the information for each specific access (see Table 6.2.3-</w:t>
            </w:r>
            <w:r w:rsidR="0039396D">
              <w:t>5B</w:t>
            </w:r>
            <w:r w:rsidRPr="00F85978">
              <w:t>)</w:t>
            </w:r>
            <w:r w:rsidR="00490A87">
              <w:t>.</w:t>
            </w:r>
          </w:p>
        </w:tc>
        <w:tc>
          <w:tcPr>
            <w:tcW w:w="708" w:type="dxa"/>
          </w:tcPr>
          <w:p w14:paraId="78762FEE" w14:textId="77777777" w:rsidR="00F97886" w:rsidRPr="00F85978" w:rsidRDefault="00F97886" w:rsidP="00273749">
            <w:pPr>
              <w:pStyle w:val="TAL"/>
            </w:pPr>
            <w:r w:rsidRPr="00F85978">
              <w:t>M</w:t>
            </w:r>
          </w:p>
        </w:tc>
      </w:tr>
      <w:tr w:rsidR="00F97886" w14:paraId="7504FFD9" w14:textId="77777777" w:rsidTr="00273749">
        <w:trPr>
          <w:jc w:val="center"/>
        </w:trPr>
        <w:tc>
          <w:tcPr>
            <w:tcW w:w="2693" w:type="dxa"/>
          </w:tcPr>
          <w:p w14:paraId="17832311" w14:textId="77777777" w:rsidR="00F97886" w:rsidRDefault="00F97886" w:rsidP="00273749">
            <w:pPr>
              <w:pStyle w:val="TAL"/>
            </w:pPr>
            <w:r>
              <w:t>sNSSAI</w:t>
            </w:r>
          </w:p>
        </w:tc>
        <w:tc>
          <w:tcPr>
            <w:tcW w:w="6521" w:type="dxa"/>
          </w:tcPr>
          <w:p w14:paraId="1CE4F096" w14:textId="77777777" w:rsidR="00F97886" w:rsidRDefault="00F97886" w:rsidP="00273749">
            <w:pPr>
              <w:pStyle w:val="TAL"/>
            </w:pPr>
            <w:r>
              <w:t>Slice identifier associated with the PDU session, if available. See TS 23.003 [19] clause 28.4.2 and TS 23.501 [2] clause 5.12.2.2.</w:t>
            </w:r>
          </w:p>
        </w:tc>
        <w:tc>
          <w:tcPr>
            <w:tcW w:w="708" w:type="dxa"/>
          </w:tcPr>
          <w:p w14:paraId="15EE60D1" w14:textId="77777777" w:rsidR="00F97886" w:rsidRDefault="00F97886" w:rsidP="00273749">
            <w:pPr>
              <w:pStyle w:val="TAL"/>
            </w:pPr>
            <w:r>
              <w:t>C</w:t>
            </w:r>
          </w:p>
        </w:tc>
      </w:tr>
      <w:tr w:rsidR="00F97886" w14:paraId="3C0F6BEF" w14:textId="77777777" w:rsidTr="00273749">
        <w:trPr>
          <w:jc w:val="center"/>
        </w:trPr>
        <w:tc>
          <w:tcPr>
            <w:tcW w:w="2693" w:type="dxa"/>
          </w:tcPr>
          <w:p w14:paraId="5BD82470" w14:textId="77777777" w:rsidR="00F97886" w:rsidRDefault="00F97886" w:rsidP="00273749">
            <w:pPr>
              <w:pStyle w:val="TAL"/>
            </w:pPr>
            <w:r>
              <w:t>uEEndpoint</w:t>
            </w:r>
          </w:p>
        </w:tc>
        <w:tc>
          <w:tcPr>
            <w:tcW w:w="6521" w:type="dxa"/>
          </w:tcPr>
          <w:p w14:paraId="0DFAB93A" w14:textId="77777777" w:rsidR="00F97886" w:rsidRDefault="00F97886" w:rsidP="00273749">
            <w:pPr>
              <w:pStyle w:val="TAL"/>
            </w:pPr>
            <w:r>
              <w:t>UE endpoint address(es) if available. IP addresses are given as 4 octets (for IPv4) or 16 octets (for IPv6) with the most significant octet first (network byte order). MAC addresses are given as 6 octets with the most significant octet first.</w:t>
            </w:r>
          </w:p>
        </w:tc>
        <w:tc>
          <w:tcPr>
            <w:tcW w:w="708" w:type="dxa"/>
          </w:tcPr>
          <w:p w14:paraId="66A0A60F" w14:textId="77777777" w:rsidR="00F97886" w:rsidRDefault="00F97886" w:rsidP="00273749">
            <w:pPr>
              <w:pStyle w:val="TAL"/>
            </w:pPr>
            <w:r>
              <w:t>C</w:t>
            </w:r>
          </w:p>
        </w:tc>
      </w:tr>
      <w:tr w:rsidR="00F97886" w14:paraId="4E8920C9" w14:textId="77777777" w:rsidTr="00273749">
        <w:trPr>
          <w:jc w:val="center"/>
        </w:trPr>
        <w:tc>
          <w:tcPr>
            <w:tcW w:w="2693" w:type="dxa"/>
          </w:tcPr>
          <w:p w14:paraId="36AC8B8A" w14:textId="77777777" w:rsidR="00F97886" w:rsidRDefault="00F97886" w:rsidP="00273749">
            <w:pPr>
              <w:pStyle w:val="TAL"/>
            </w:pPr>
            <w:r>
              <w:t>location</w:t>
            </w:r>
          </w:p>
        </w:tc>
        <w:tc>
          <w:tcPr>
            <w:tcW w:w="6521" w:type="dxa"/>
          </w:tcPr>
          <w:p w14:paraId="1471ED33" w14:textId="77777777" w:rsidR="00F97886" w:rsidRDefault="00F97886" w:rsidP="00273749">
            <w:pPr>
              <w:pStyle w:val="TAL"/>
            </w:pPr>
            <w:r>
              <w:t>Location information provided by the AMF at session establishment, if available.</w:t>
            </w:r>
          </w:p>
          <w:p w14:paraId="71A57C9D"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4AA90FD" w14:textId="77777777" w:rsidR="00F97886" w:rsidRDefault="00F97886" w:rsidP="00273749">
            <w:pPr>
              <w:pStyle w:val="TAL"/>
            </w:pPr>
            <w:r>
              <w:t>C</w:t>
            </w:r>
          </w:p>
        </w:tc>
      </w:tr>
      <w:tr w:rsidR="00F97886" w14:paraId="41CE60DB" w14:textId="77777777" w:rsidTr="00273749">
        <w:trPr>
          <w:jc w:val="center"/>
        </w:trPr>
        <w:tc>
          <w:tcPr>
            <w:tcW w:w="2693" w:type="dxa"/>
          </w:tcPr>
          <w:p w14:paraId="7DBBA7FE" w14:textId="77777777" w:rsidR="00F97886" w:rsidRDefault="00F97886" w:rsidP="00273749">
            <w:pPr>
              <w:pStyle w:val="TAL"/>
            </w:pPr>
            <w:r>
              <w:t>dNN</w:t>
            </w:r>
          </w:p>
        </w:tc>
        <w:tc>
          <w:tcPr>
            <w:tcW w:w="6521" w:type="dxa"/>
          </w:tcPr>
          <w:p w14:paraId="2328A779" w14:textId="77777777" w:rsidR="00F97886" w:rsidRDefault="00F97886" w:rsidP="00273749">
            <w:pPr>
              <w:pStyle w:val="TAL"/>
            </w:pPr>
            <w:r w:rsidRPr="00395123">
              <w:t>Data Network Name associated with the target traffic, as defined in TS 23.003 [</w:t>
            </w:r>
            <w:r>
              <w:t>19</w:t>
            </w:r>
            <w:r w:rsidRPr="00395123">
              <w:t>] clause 9A</w:t>
            </w:r>
            <w:r>
              <w:t xml:space="preserve"> and described in TS 23.501 [2] clause 4.3.2.2.</w:t>
            </w:r>
          </w:p>
        </w:tc>
        <w:tc>
          <w:tcPr>
            <w:tcW w:w="708" w:type="dxa"/>
          </w:tcPr>
          <w:p w14:paraId="69AD8B85" w14:textId="77777777" w:rsidR="00F97886" w:rsidRDefault="00F97886" w:rsidP="00273749">
            <w:pPr>
              <w:pStyle w:val="TAL"/>
            </w:pPr>
            <w:r w:rsidRPr="008A3777">
              <w:t>M</w:t>
            </w:r>
          </w:p>
        </w:tc>
      </w:tr>
      <w:tr w:rsidR="00F97886" w14:paraId="72DE0DEB" w14:textId="77777777" w:rsidTr="00273749">
        <w:trPr>
          <w:jc w:val="center"/>
        </w:trPr>
        <w:tc>
          <w:tcPr>
            <w:tcW w:w="2693" w:type="dxa"/>
          </w:tcPr>
          <w:p w14:paraId="25668ED9" w14:textId="77777777" w:rsidR="00F97886" w:rsidRDefault="00F97886" w:rsidP="00273749">
            <w:pPr>
              <w:pStyle w:val="TAL"/>
            </w:pPr>
            <w:r>
              <w:t>aMFID</w:t>
            </w:r>
          </w:p>
        </w:tc>
        <w:tc>
          <w:tcPr>
            <w:tcW w:w="6521" w:type="dxa"/>
          </w:tcPr>
          <w:p w14:paraId="6A82D3C6" w14:textId="77777777" w:rsidR="00F97886" w:rsidRDefault="00F97886" w:rsidP="00273749">
            <w:pPr>
              <w:pStyle w:val="TAL"/>
            </w:pPr>
            <w:r>
              <w:t>Identifier of the AMF associated with the target UE, as defined in TS 23.003 [19] clause 2.10.1, if available.</w:t>
            </w:r>
          </w:p>
        </w:tc>
        <w:tc>
          <w:tcPr>
            <w:tcW w:w="708" w:type="dxa"/>
          </w:tcPr>
          <w:p w14:paraId="380354EE" w14:textId="77777777" w:rsidR="00F97886" w:rsidRDefault="00F97886" w:rsidP="00273749">
            <w:pPr>
              <w:pStyle w:val="TAL"/>
            </w:pPr>
            <w:r>
              <w:t>C</w:t>
            </w:r>
          </w:p>
        </w:tc>
      </w:tr>
      <w:tr w:rsidR="00F97886" w14:paraId="04759321" w14:textId="77777777" w:rsidTr="00273749">
        <w:trPr>
          <w:jc w:val="center"/>
        </w:trPr>
        <w:tc>
          <w:tcPr>
            <w:tcW w:w="2693" w:type="dxa"/>
          </w:tcPr>
          <w:p w14:paraId="4BC8D9F2" w14:textId="77777777" w:rsidR="00F97886" w:rsidRDefault="00F97886" w:rsidP="00273749">
            <w:pPr>
              <w:pStyle w:val="TAL"/>
            </w:pPr>
            <w:r>
              <w:t>hSMFURI</w:t>
            </w:r>
          </w:p>
        </w:tc>
        <w:tc>
          <w:tcPr>
            <w:tcW w:w="6521" w:type="dxa"/>
          </w:tcPr>
          <w:p w14:paraId="735DF034" w14:textId="77777777" w:rsidR="00F97886" w:rsidRDefault="00F97886" w:rsidP="00273749">
            <w:pPr>
              <w:pStyle w:val="TAL"/>
            </w:pPr>
            <w:r>
              <w:t>URI of the Nsmf_PDUSession service of the selected H-SMF, if available. See TS 29.502 [16] clause 6.1.6.2.2.</w:t>
            </w:r>
          </w:p>
        </w:tc>
        <w:tc>
          <w:tcPr>
            <w:tcW w:w="708" w:type="dxa"/>
          </w:tcPr>
          <w:p w14:paraId="75D4EC2E" w14:textId="77777777" w:rsidR="00F97886" w:rsidRDefault="00F97886" w:rsidP="00273749">
            <w:pPr>
              <w:pStyle w:val="TAL"/>
            </w:pPr>
            <w:r>
              <w:t>C</w:t>
            </w:r>
          </w:p>
        </w:tc>
      </w:tr>
      <w:tr w:rsidR="00F97886" w14:paraId="5A0C580B" w14:textId="77777777" w:rsidTr="00273749">
        <w:trPr>
          <w:jc w:val="center"/>
        </w:trPr>
        <w:tc>
          <w:tcPr>
            <w:tcW w:w="2693" w:type="dxa"/>
          </w:tcPr>
          <w:p w14:paraId="2D9A1A8D" w14:textId="77777777" w:rsidR="00F97886" w:rsidRDefault="00F97886" w:rsidP="00273749">
            <w:pPr>
              <w:pStyle w:val="TAL"/>
            </w:pPr>
            <w:r>
              <w:t>requestType</w:t>
            </w:r>
          </w:p>
        </w:tc>
        <w:tc>
          <w:tcPr>
            <w:tcW w:w="6521" w:type="dxa"/>
          </w:tcPr>
          <w:p w14:paraId="0BF96A98" w14:textId="77777777" w:rsidR="00F97886" w:rsidRDefault="00F97886" w:rsidP="00273749">
            <w:pPr>
              <w:pStyle w:val="TAL"/>
            </w:pPr>
            <w:r>
              <w:t>Type of request as described in TS 24.501 [13] clause 9.11.3.47 if available.</w:t>
            </w:r>
          </w:p>
        </w:tc>
        <w:tc>
          <w:tcPr>
            <w:tcW w:w="708" w:type="dxa"/>
          </w:tcPr>
          <w:p w14:paraId="7A7AF4C0" w14:textId="77777777" w:rsidR="00F97886" w:rsidRDefault="00F97886" w:rsidP="00273749">
            <w:pPr>
              <w:pStyle w:val="TAL"/>
            </w:pPr>
            <w:r>
              <w:t>C</w:t>
            </w:r>
          </w:p>
        </w:tc>
      </w:tr>
      <w:tr w:rsidR="00F97886" w14:paraId="0B6EE9B7" w14:textId="77777777" w:rsidTr="00273749">
        <w:trPr>
          <w:jc w:val="center"/>
        </w:trPr>
        <w:tc>
          <w:tcPr>
            <w:tcW w:w="2693" w:type="dxa"/>
          </w:tcPr>
          <w:p w14:paraId="269A8639" w14:textId="77777777" w:rsidR="00F97886" w:rsidRDefault="00F97886" w:rsidP="00273749">
            <w:pPr>
              <w:pStyle w:val="TAL"/>
            </w:pPr>
            <w:r>
              <w:t>sMPDUDNRequest</w:t>
            </w:r>
          </w:p>
        </w:tc>
        <w:tc>
          <w:tcPr>
            <w:tcW w:w="6521" w:type="dxa"/>
          </w:tcPr>
          <w:p w14:paraId="111C0596" w14:textId="77777777" w:rsidR="00F97886" w:rsidRDefault="00F97886" w:rsidP="00273749">
            <w:pPr>
              <w:pStyle w:val="TAL"/>
            </w:pPr>
            <w:r>
              <w:t>Contents of the SM PDU DN request container, if available, as described in TS 24.501 [13] clause 9.11.4.15.</w:t>
            </w:r>
          </w:p>
        </w:tc>
        <w:tc>
          <w:tcPr>
            <w:tcW w:w="708" w:type="dxa"/>
          </w:tcPr>
          <w:p w14:paraId="7B0F0CE7" w14:textId="77777777" w:rsidR="00F97886" w:rsidRDefault="00F97886" w:rsidP="00273749">
            <w:pPr>
              <w:pStyle w:val="TAL"/>
            </w:pPr>
            <w:r>
              <w:t>C</w:t>
            </w:r>
          </w:p>
        </w:tc>
      </w:tr>
      <w:tr w:rsidR="00F97886" w14:paraId="2C58BD33" w14:textId="77777777" w:rsidTr="00273749">
        <w:trPr>
          <w:jc w:val="center"/>
        </w:trPr>
        <w:tc>
          <w:tcPr>
            <w:tcW w:w="2693" w:type="dxa"/>
          </w:tcPr>
          <w:p w14:paraId="3908C542" w14:textId="77777777" w:rsidR="00F97886" w:rsidRDefault="00F97886" w:rsidP="00273749">
            <w:pPr>
              <w:pStyle w:val="TAL"/>
            </w:pPr>
            <w:r>
              <w:t>servingNetwork</w:t>
            </w:r>
          </w:p>
        </w:tc>
        <w:tc>
          <w:tcPr>
            <w:tcW w:w="6521" w:type="dxa"/>
          </w:tcPr>
          <w:p w14:paraId="20843C29" w14:textId="77777777" w:rsidR="00F97886" w:rsidRDefault="00F97886" w:rsidP="00273749">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273749">
            <w:pPr>
              <w:pStyle w:val="TAL"/>
            </w:pPr>
            <w:r>
              <w:t>M</w:t>
            </w:r>
          </w:p>
        </w:tc>
      </w:tr>
      <w:tr w:rsidR="00F97886" w14:paraId="202EA433" w14:textId="77777777" w:rsidTr="00273749">
        <w:trPr>
          <w:jc w:val="center"/>
        </w:trPr>
        <w:tc>
          <w:tcPr>
            <w:tcW w:w="2693" w:type="dxa"/>
          </w:tcPr>
          <w:p w14:paraId="635F0B31" w14:textId="77777777" w:rsidR="00F97886" w:rsidRDefault="00F97886" w:rsidP="00273749">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6F2C59DA" w:rsidR="00F97886" w:rsidRDefault="00F97886" w:rsidP="00273749">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See </w:t>
            </w:r>
            <w:r>
              <w:rPr>
                <w:rFonts w:cs="Arial"/>
                <w:szCs w:val="18"/>
                <w:lang w:eastAsia="zh-CN"/>
              </w:rPr>
              <w:t>clause</w:t>
            </w:r>
            <w:r w:rsidRPr="00D165B3">
              <w:rPr>
                <w:rFonts w:cs="Arial"/>
                <w:szCs w:val="18"/>
                <w:lang w:eastAsia="zh-CN"/>
              </w:rPr>
              <w:t xml:space="preserve">s </w:t>
            </w:r>
            <w:r w:rsidRPr="009A3DFB">
              <w:rPr>
                <w:rFonts w:cs="Arial"/>
                <w:szCs w:val="18"/>
                <w:lang w:eastAsia="zh-CN"/>
              </w:rPr>
              <w:t>4.3.2.2.1 and</w:t>
            </w:r>
            <w:r w:rsidRPr="00D165B3">
              <w:rPr>
                <w:rFonts w:cs="Arial"/>
                <w:szCs w:val="18"/>
                <w:lang w:eastAsia="zh-CN"/>
              </w:rPr>
              <w:t xml:space="preserve"> 4.3.5.2 of </w:t>
            </w:r>
            <w:r>
              <w:rPr>
                <w:rFonts w:cs="Arial"/>
                <w:szCs w:val="18"/>
                <w:lang w:eastAsia="zh-CN"/>
              </w:rPr>
              <w:t>TS 2</w:t>
            </w:r>
            <w:r w:rsidRPr="00D165B3">
              <w:rPr>
                <w:rFonts w:cs="Arial"/>
                <w:szCs w:val="18"/>
                <w:lang w:eastAsia="zh-CN"/>
              </w:rPr>
              <w:t>3.502</w:t>
            </w:r>
            <w:r>
              <w:rPr>
                <w:rFonts w:cs="Arial"/>
                <w:szCs w:val="18"/>
                <w:lang w:eastAsia="zh-CN"/>
              </w:rPr>
              <w:t> </w:t>
            </w:r>
            <w:r w:rsidRPr="00D165B3">
              <w:rPr>
                <w:rFonts w:cs="Arial"/>
                <w:szCs w:val="18"/>
                <w:lang w:eastAsia="zh-CN"/>
              </w:rPr>
              <w:t>[</w:t>
            </w:r>
            <w:r>
              <w:rPr>
                <w:rFonts w:cs="Arial"/>
                <w:szCs w:val="18"/>
                <w:lang w:eastAsia="zh-CN"/>
              </w:rPr>
              <w:t>4</w:t>
            </w:r>
            <w:r w:rsidRPr="00D165B3">
              <w:rPr>
                <w:rFonts w:cs="Arial"/>
                <w:szCs w:val="18"/>
                <w:lang w:eastAsia="zh-CN"/>
              </w:rPr>
              <w:t>]</w:t>
            </w:r>
            <w:r>
              <w:rPr>
                <w:rFonts w:cs="Arial"/>
                <w:szCs w:val="18"/>
                <w:lang w:eastAsia="zh-CN"/>
              </w:rPr>
              <w:t xml:space="preserve"> and clause 6.4.1.2 of TS 24.501 [13]</w:t>
            </w:r>
            <w:r w:rsidRPr="00D165B3">
              <w:rPr>
                <w:rFonts w:cs="Arial"/>
                <w:szCs w:val="18"/>
                <w:lang w:eastAsia="zh-CN"/>
              </w:rPr>
              <w:t>.</w:t>
            </w:r>
            <w:r>
              <w:rPr>
                <w:rFonts w:cs="Arial"/>
                <w:szCs w:val="18"/>
                <w:lang w:eastAsia="zh-CN"/>
              </w:rPr>
              <w:t xml:space="preserve"> Include if known.</w:t>
            </w:r>
          </w:p>
        </w:tc>
        <w:tc>
          <w:tcPr>
            <w:tcW w:w="708" w:type="dxa"/>
          </w:tcPr>
          <w:p w14:paraId="595154CA" w14:textId="77777777" w:rsidR="00F97886" w:rsidRDefault="00F97886" w:rsidP="00273749">
            <w:pPr>
              <w:pStyle w:val="TAL"/>
            </w:pPr>
            <w:r>
              <w:t>C</w:t>
            </w:r>
          </w:p>
        </w:tc>
      </w:tr>
      <w:tr w:rsidR="00F97886" w14:paraId="5BDE6F07" w14:textId="77777777" w:rsidTr="00273749">
        <w:trPr>
          <w:jc w:val="center"/>
        </w:trPr>
        <w:tc>
          <w:tcPr>
            <w:tcW w:w="2693" w:type="dxa"/>
          </w:tcPr>
          <w:p w14:paraId="385DF1B3" w14:textId="77777777" w:rsidR="00F97886" w:rsidRPr="00D165B3" w:rsidRDefault="00F97886" w:rsidP="00273749">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D79AAF1" w:rsidR="00F97886" w:rsidRDefault="00F97886" w:rsidP="00273749">
            <w:pPr>
              <w:pStyle w:val="TAL"/>
              <w:rPr>
                <w:rFonts w:cs="Arial"/>
                <w:szCs w:val="18"/>
                <w:lang w:eastAsia="zh-CN"/>
              </w:rPr>
            </w:pPr>
            <w:r w:rsidRPr="00391799">
              <w:rPr>
                <w:rFonts w:cs="Arial"/>
                <w:szCs w:val="18"/>
                <w:lang w:eastAsia="zh-CN"/>
              </w:rPr>
              <w:t>Indicates whether the PDU session is allowed to be upgraded to MA PDU session (see clause 4.22.3 of TS 23.502 [4]). Include if known.</w:t>
            </w:r>
          </w:p>
        </w:tc>
        <w:tc>
          <w:tcPr>
            <w:tcW w:w="708" w:type="dxa"/>
          </w:tcPr>
          <w:p w14:paraId="45760659" w14:textId="77777777" w:rsidR="00F97886" w:rsidRDefault="00F97886" w:rsidP="00273749">
            <w:pPr>
              <w:pStyle w:val="TAL"/>
            </w:pPr>
            <w:r>
              <w:t>C</w:t>
            </w:r>
          </w:p>
        </w:tc>
      </w:tr>
      <w:tr w:rsidR="00F97886" w14:paraId="67A5EE62" w14:textId="77777777" w:rsidTr="00273749">
        <w:trPr>
          <w:jc w:val="center"/>
        </w:trPr>
        <w:tc>
          <w:tcPr>
            <w:tcW w:w="2693" w:type="dxa"/>
          </w:tcPr>
          <w:p w14:paraId="7F56528E" w14:textId="77777777" w:rsidR="00F97886" w:rsidRPr="009A3DFB" w:rsidRDefault="00F97886" w:rsidP="00273749">
            <w:pPr>
              <w:pStyle w:val="TAL"/>
              <w:rPr>
                <w:lang w:eastAsia="zh-CN"/>
              </w:rPr>
            </w:pPr>
            <w:r>
              <w:rPr>
                <w:lang w:eastAsia="zh-CN"/>
              </w:rPr>
              <w:t>ePSPDNCnxInfo</w:t>
            </w:r>
          </w:p>
        </w:tc>
        <w:tc>
          <w:tcPr>
            <w:tcW w:w="6521" w:type="dxa"/>
          </w:tcPr>
          <w:p w14:paraId="2DAA0AD2" w14:textId="2F5D12E3" w:rsidR="00F97886" w:rsidRPr="00391799" w:rsidRDefault="00F97886" w:rsidP="00273749">
            <w:pPr>
              <w:pStyle w:val="TAL"/>
              <w:rPr>
                <w:rFonts w:cs="Arial"/>
                <w:szCs w:val="18"/>
                <w:lang w:eastAsia="zh-CN"/>
              </w:rPr>
            </w:pPr>
            <w:r>
              <w:rPr>
                <w:rFonts w:cs="Arial"/>
                <w:szCs w:val="18"/>
                <w:lang w:eastAsia="zh-CN"/>
              </w:rPr>
              <w:t xml:space="preserve">Indicates if the PDU session may be moved to EPS during its lifetime (see TS 29.502 [16] clause </w:t>
            </w:r>
            <w:r>
              <w:t>6.1.6.2.31). Include if known.</w:t>
            </w:r>
          </w:p>
        </w:tc>
        <w:tc>
          <w:tcPr>
            <w:tcW w:w="708" w:type="dxa"/>
          </w:tcPr>
          <w:p w14:paraId="6F6DF03B" w14:textId="77777777" w:rsidR="00F97886" w:rsidRDefault="00F97886" w:rsidP="00273749">
            <w:pPr>
              <w:pStyle w:val="TAL"/>
            </w:pPr>
            <w:r>
              <w:t>C</w:t>
            </w:r>
          </w:p>
        </w:tc>
      </w:tr>
      <w:tr w:rsidR="00F97886" w14:paraId="5A98133F" w14:textId="77777777" w:rsidTr="00273749">
        <w:trPr>
          <w:jc w:val="center"/>
        </w:trPr>
        <w:tc>
          <w:tcPr>
            <w:tcW w:w="2693" w:type="dxa"/>
          </w:tcPr>
          <w:p w14:paraId="63B7159E" w14:textId="77777777" w:rsidR="00F97886" w:rsidRDefault="00F97886" w:rsidP="00273749">
            <w:pPr>
              <w:pStyle w:val="TAL"/>
              <w:rPr>
                <w:lang w:eastAsia="zh-CN"/>
              </w:rPr>
            </w:pPr>
            <w:r w:rsidRPr="009B3C4B">
              <w:rPr>
                <w:lang w:eastAsia="zh-CN"/>
              </w:rPr>
              <w:t>mAAcceptedIndication</w:t>
            </w:r>
          </w:p>
        </w:tc>
        <w:tc>
          <w:tcPr>
            <w:tcW w:w="6521" w:type="dxa"/>
          </w:tcPr>
          <w:p w14:paraId="01C53D72" w14:textId="41998598" w:rsidR="00F97886" w:rsidRDefault="00F97886" w:rsidP="00273749">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an MA PDU session (see clauses 4.22.2 and 4.22.3 of TS 23.502 [4]).</w:t>
            </w:r>
          </w:p>
          <w:p w14:paraId="06D2F93D" w14:textId="77777777" w:rsidR="00F97886" w:rsidRDefault="00F97886" w:rsidP="00273749">
            <w:pPr>
              <w:pStyle w:val="TAL"/>
              <w:rPr>
                <w:rFonts w:cs="Arial"/>
                <w:szCs w:val="18"/>
                <w:lang w:eastAsia="zh-CN"/>
              </w:rPr>
            </w:pPr>
            <w:r>
              <w:rPr>
                <w:rFonts w:cs="Arial"/>
                <w:szCs w:val="18"/>
                <w:lang w:eastAsia="zh-CN"/>
              </w:rPr>
              <w:t>It shall be set as follows:</w:t>
            </w:r>
          </w:p>
          <w:p w14:paraId="66B03CD4" w14:textId="67B4D941" w:rsidR="00F97886" w:rsidRPr="00346A4D" w:rsidRDefault="00F97886" w:rsidP="00273749">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r w:rsidR="00490A87">
              <w:rPr>
                <w:rFonts w:cs="Arial"/>
                <w:szCs w:val="18"/>
                <w:lang w:eastAsia="zh-CN"/>
              </w:rPr>
              <w:t>.</w:t>
            </w:r>
          </w:p>
          <w:p w14:paraId="121A6D2C" w14:textId="77777777" w:rsidR="00F97886" w:rsidRDefault="00F97886" w:rsidP="00273749">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1ADAE536" w14:textId="77777777" w:rsidR="00F97886" w:rsidRDefault="00F97886" w:rsidP="00273749">
            <w:pPr>
              <w:pStyle w:val="TAL"/>
            </w:pPr>
            <w:r>
              <w:t>M</w:t>
            </w:r>
          </w:p>
        </w:tc>
      </w:tr>
      <w:tr w:rsidR="00F97886" w14:paraId="0BFABB51" w14:textId="77777777" w:rsidTr="00273749">
        <w:trPr>
          <w:jc w:val="center"/>
        </w:trPr>
        <w:tc>
          <w:tcPr>
            <w:tcW w:w="2693" w:type="dxa"/>
          </w:tcPr>
          <w:p w14:paraId="17272E6F" w14:textId="77777777" w:rsidR="00F97886" w:rsidRDefault="00F97886" w:rsidP="00273749">
            <w:pPr>
              <w:pStyle w:val="TAL"/>
              <w:rPr>
                <w:lang w:eastAsia="zh-CN"/>
              </w:rPr>
            </w:pPr>
            <w:r>
              <w:rPr>
                <w:lang w:eastAsia="zh-CN"/>
              </w:rPr>
              <w:t>aTSSS</w:t>
            </w:r>
            <w:r w:rsidRPr="00037833">
              <w:rPr>
                <w:lang w:eastAsia="zh-CN"/>
              </w:rPr>
              <w:t>Container</w:t>
            </w:r>
          </w:p>
        </w:tc>
        <w:tc>
          <w:tcPr>
            <w:tcW w:w="6521" w:type="dxa"/>
          </w:tcPr>
          <w:p w14:paraId="552D03EE" w14:textId="0F3999CC" w:rsidR="00F97886" w:rsidRDefault="00F97886" w:rsidP="00273749">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490A87">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490A87">
              <w:rPr>
                <w:rFonts w:cs="Arial"/>
                <w:szCs w:val="18"/>
                <w:lang w:eastAsia="zh-CN"/>
              </w:rPr>
              <w:t xml:space="preserve"> </w:t>
            </w:r>
            <w:r>
              <w:rPr>
                <w:rFonts w:cs="Arial"/>
                <w:szCs w:val="18"/>
                <w:lang w:eastAsia="zh-CN"/>
              </w:rPr>
              <w:t xml:space="preserve">[13]. </w:t>
            </w:r>
          </w:p>
        </w:tc>
        <w:tc>
          <w:tcPr>
            <w:tcW w:w="708" w:type="dxa"/>
          </w:tcPr>
          <w:p w14:paraId="3AFCB6B9" w14:textId="77777777" w:rsidR="00F97886" w:rsidRDefault="00F97886" w:rsidP="00273749">
            <w:pPr>
              <w:pStyle w:val="TAL"/>
            </w:pPr>
            <w:r>
              <w:t>C</w:t>
            </w:r>
          </w:p>
        </w:tc>
      </w:tr>
    </w:tbl>
    <w:p w14:paraId="2CF0B951" w14:textId="77777777" w:rsidR="00F97886" w:rsidRDefault="00F97886" w:rsidP="00F97886"/>
    <w:p w14:paraId="2A021651" w14:textId="77777777" w:rsidR="00F97886" w:rsidRPr="00505CF0" w:rsidRDefault="00F97886" w:rsidP="00F97886">
      <w:r w:rsidRPr="00505CF0">
        <w:t xml:space="preserve">The IRI-POI present in the SMF </w:t>
      </w:r>
      <w:r>
        <w:t>generating an xIRI containing a SMFStartOfInterceptionWithEstablishedMAPDUSession record</w:t>
      </w:r>
      <w:r w:rsidRPr="00505CF0">
        <w:t xml:space="preserve"> shall set the Payload Direction field in the PDU header to not applicable (see ETSI TS 103 221-2 [8] clause 5.2.6).</w:t>
      </w:r>
    </w:p>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lastRenderedPageBreak/>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F97886" w14:paraId="38BEBB67"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273749">
            <w:pPr>
              <w:pStyle w:val="TAH"/>
            </w:pPr>
            <w:r>
              <w:t>M/C/O</w:t>
            </w:r>
          </w:p>
        </w:tc>
      </w:tr>
      <w:tr w:rsidR="00F97886" w14:paraId="2E6B895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273749">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273749">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273749">
            <w:pPr>
              <w:pStyle w:val="TAL"/>
            </w:pPr>
            <w:r>
              <w:t>M</w:t>
            </w:r>
          </w:p>
        </w:tc>
      </w:tr>
      <w:tr w:rsidR="00F97886" w:rsidRPr="00F966BF" w14:paraId="3ECB41E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273749">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273749">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273749">
            <w:pPr>
              <w:pStyle w:val="TAL"/>
            </w:pPr>
            <w:r>
              <w:t>M</w:t>
            </w:r>
          </w:p>
        </w:tc>
      </w:tr>
      <w:tr w:rsidR="00F97886" w14:paraId="76688F5A"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273749">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273749">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273749">
            <w:pPr>
              <w:pStyle w:val="TAL"/>
            </w:pPr>
            <w:r>
              <w:t>C</w:t>
            </w:r>
          </w:p>
        </w:tc>
      </w:tr>
      <w:tr w:rsidR="00F97886" w14:paraId="7F7F64CE"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273749">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273749">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273749">
            <w:pPr>
              <w:pStyle w:val="TAL"/>
            </w:pPr>
            <w:r>
              <w:t>M</w:t>
            </w:r>
          </w:p>
        </w:tc>
      </w:tr>
      <w:tr w:rsidR="00F97886" w14:paraId="592B64A8"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273749">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273749">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273749">
            <w:pPr>
              <w:pStyle w:val="TAL"/>
            </w:pPr>
            <w:r>
              <w:t>C</w:t>
            </w:r>
          </w:p>
        </w:tc>
      </w:tr>
      <w:tr w:rsidR="00F97886" w14:paraId="6384F8A0"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273749">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273749">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273749">
            <w:pPr>
              <w:pStyle w:val="TAL"/>
            </w:pPr>
            <w:r>
              <w:t>C</w:t>
            </w:r>
          </w:p>
        </w:tc>
      </w:tr>
      <w:tr w:rsidR="00F97886" w14:paraId="1B3604FF"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273749">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273749">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273749">
            <w:pPr>
              <w:pStyle w:val="TAL"/>
            </w:pPr>
            <w:r>
              <w:t>C</w:t>
            </w:r>
          </w:p>
        </w:tc>
      </w:tr>
      <w:tr w:rsidR="00F97886" w14:paraId="3795E63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273749">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273749">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273749">
            <w:pPr>
              <w:pStyle w:val="TAL"/>
            </w:pPr>
            <w:r>
              <w:t>C</w:t>
            </w:r>
          </w:p>
        </w:tc>
      </w:tr>
      <w:tr w:rsidR="00F97886" w14:paraId="30C8A53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273749">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7777777" w:rsidR="00F97886" w:rsidRPr="00374A8F" w:rsidRDefault="00F97886" w:rsidP="00273749">
            <w:pPr>
              <w:pStyle w:val="TAL"/>
            </w:pPr>
            <w:r>
              <w:t>PDU Session ID See clause 9.4 of TS 24.501 [13], if available.</w:t>
            </w:r>
          </w:p>
        </w:tc>
        <w:tc>
          <w:tcPr>
            <w:tcW w:w="715" w:type="dxa"/>
            <w:gridSpan w:val="2"/>
            <w:tcBorders>
              <w:top w:val="single" w:sz="4" w:space="0" w:color="auto"/>
              <w:left w:val="single" w:sz="4" w:space="0" w:color="auto"/>
              <w:bottom w:val="single" w:sz="4" w:space="0" w:color="auto"/>
              <w:right w:val="single" w:sz="4" w:space="0" w:color="auto"/>
            </w:tcBorders>
          </w:tcPr>
          <w:p w14:paraId="53E26EFC" w14:textId="77777777" w:rsidR="00F97886" w:rsidRDefault="00F97886" w:rsidP="00273749">
            <w:pPr>
              <w:pStyle w:val="TAL"/>
            </w:pPr>
            <w:r>
              <w:t>C</w:t>
            </w:r>
          </w:p>
        </w:tc>
      </w:tr>
      <w:tr w:rsidR="00F97886" w14:paraId="36C9B158"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273749">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4690D869" w:rsidR="00F97886" w:rsidRPr="00855804" w:rsidRDefault="00F97886" w:rsidP="00273749">
            <w:pPr>
              <w:pStyle w:val="TAL"/>
            </w:pPr>
            <w:r w:rsidRPr="00855804">
              <w:t>Identifies the access(es) associated with the PDU session including the information for each specific access (see Table 6.2.3-</w:t>
            </w:r>
            <w:r w:rsidR="005F72AD">
              <w:t>5B</w:t>
            </w:r>
            <w:r w:rsidRPr="00855804">
              <w:t>)</w:t>
            </w:r>
            <w:r w:rsidR="00C52020">
              <w:t>.</w:t>
            </w:r>
          </w:p>
        </w:tc>
        <w:tc>
          <w:tcPr>
            <w:tcW w:w="715" w:type="dxa"/>
            <w:gridSpan w:val="2"/>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273749">
            <w:pPr>
              <w:pStyle w:val="TAL"/>
            </w:pPr>
            <w:r w:rsidRPr="00855804">
              <w:t>M</w:t>
            </w:r>
          </w:p>
        </w:tc>
      </w:tr>
      <w:tr w:rsidR="00F97886" w14:paraId="3956817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273749">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273749">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14F2954E" w14:textId="77777777" w:rsidR="00F97886" w:rsidRDefault="00F97886" w:rsidP="00273749">
            <w:pPr>
              <w:pStyle w:val="TAL"/>
            </w:pPr>
            <w:r>
              <w:t>C</w:t>
            </w:r>
          </w:p>
        </w:tc>
      </w:tr>
      <w:tr w:rsidR="00F97886" w14:paraId="5766C6A6"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7F9FC71A" w14:textId="77777777" w:rsidR="00F97886" w:rsidRDefault="00F97886" w:rsidP="00273749">
            <w:pPr>
              <w:pStyle w:val="TAL"/>
            </w:pPr>
            <w:r>
              <w:t>Location information provided by the AMF, if available.</w:t>
            </w:r>
          </w:p>
          <w:p w14:paraId="2FA63A8A" w14:textId="77777777" w:rsidR="00F97886" w:rsidRDefault="00F97886" w:rsidP="00273749">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2090FC" w14:textId="77777777" w:rsidR="00F97886" w:rsidRDefault="00F97886" w:rsidP="00273749">
            <w:pPr>
              <w:pStyle w:val="TAL"/>
            </w:pPr>
            <w:r>
              <w:t>C</w:t>
            </w:r>
          </w:p>
        </w:tc>
      </w:tr>
      <w:tr w:rsidR="00F97886" w14:paraId="27EBFFC1"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273749">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77777777" w:rsidR="00F97886" w:rsidRDefault="00F97886" w:rsidP="00273749">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273749">
            <w:pPr>
              <w:pStyle w:val="TAL"/>
            </w:pPr>
            <w:r>
              <w:t>C</w:t>
            </w:r>
          </w:p>
        </w:tc>
      </w:tr>
      <w:tr w:rsidR="00F97886" w14:paraId="0EE08249"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273749">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273749">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273749">
            <w:pPr>
              <w:pStyle w:val="TAL"/>
            </w:pPr>
            <w:r>
              <w:t>C</w:t>
            </w:r>
          </w:p>
        </w:tc>
      </w:tr>
      <w:tr w:rsidR="00F97886" w14:paraId="7B783565"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273749">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273749">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4ECF22D5" w14:textId="77777777" w:rsidR="00F97886" w:rsidRDefault="00F97886" w:rsidP="00273749">
            <w:pPr>
              <w:pStyle w:val="TAL"/>
            </w:pPr>
            <w:r>
              <w:t>C</w:t>
            </w:r>
          </w:p>
        </w:tc>
      </w:tr>
      <w:tr w:rsidR="00F97886" w14:paraId="0B7B2C6D"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273749">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5A63D7A1" w14:textId="77777777" w:rsidR="00F97886" w:rsidRDefault="00F97886" w:rsidP="00273749">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43541374" w14:textId="77777777" w:rsidR="00F97886" w:rsidRDefault="00F97886" w:rsidP="00273749">
            <w:pPr>
              <w:pStyle w:val="TAL"/>
            </w:pPr>
            <w:r>
              <w:t>C</w:t>
            </w:r>
          </w:p>
        </w:tc>
      </w:tr>
      <w:tr w:rsidR="00F97886" w14:paraId="32F8DB1C"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273749">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273749">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7B597C0C" w14:textId="77777777" w:rsidR="00F97886" w:rsidRDefault="00F97886" w:rsidP="00273749">
            <w:pPr>
              <w:pStyle w:val="TAL"/>
            </w:pPr>
            <w:r>
              <w:t>C</w:t>
            </w:r>
          </w:p>
        </w:tc>
      </w:tr>
      <w:tr w:rsidR="00F97886" w14:paraId="1BE5D618" w14:textId="77777777" w:rsidTr="00273749">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0FFA99AA" w14:textId="77777777" w:rsidR="00F97886" w:rsidRDefault="00F97886" w:rsidP="00273749">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78DCEE13" w:rsidR="00B52960" w:rsidRPr="00760004" w:rsidRDefault="00B52960" w:rsidP="00B52960">
      <w:pPr>
        <w:pStyle w:val="Heading5"/>
      </w:pPr>
      <w:bookmarkStart w:id="112" w:name="_Toc74852058"/>
      <w:r w:rsidRPr="00760004">
        <w:t>6.2.3.2.</w:t>
      </w:r>
      <w:r w:rsidR="00216886">
        <w:t>8</w:t>
      </w:r>
      <w:r w:rsidRPr="00760004">
        <w:tab/>
      </w:r>
      <w:r>
        <w:t>PDU to MA PDU session modification</w:t>
      </w:r>
      <w:bookmarkEnd w:id="112"/>
    </w:p>
    <w:p w14:paraId="408A7E7A" w14:textId="5E30ADE1" w:rsidR="00B52960"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0C8B7DB0" w14:textId="4C6A5334" w:rsidR="00297E06" w:rsidRPr="00F00976" w:rsidRDefault="00297E06" w:rsidP="00297E06">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0311747C" w14:textId="77777777" w:rsidR="00B52960" w:rsidRPr="00243D47"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4FAE5D89" w14:textId="54E16FE8" w:rsidR="00B52960" w:rsidRDefault="00B52960" w:rsidP="00B52960">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678F031A" w14:textId="39E33456" w:rsidR="00297E06" w:rsidRPr="003C4CC2" w:rsidRDefault="00297E06" w:rsidP="00297E06">
      <w:pPr>
        <w:pStyle w:val="List"/>
      </w:pPr>
      <w:r>
        <w:t>2.</w:t>
      </w:r>
      <w:r>
        <w:tab/>
      </w:r>
      <w:r w:rsidRPr="00E61AFC">
        <w:rPr>
          <w:color w:val="201F1E"/>
          <w:bdr w:val="none" w:sz="0" w:space="0" w:color="auto" w:frame="1"/>
        </w:rPr>
        <w:t>SMF receives the PDU SESSION MODIFICATION REQUEST from the UE (clause 8.2.10 in TS 24.501 [13]) that includes one of the following:</w:t>
      </w:r>
    </w:p>
    <w:p w14:paraId="1ADE0CF5" w14:textId="091391BD" w:rsidR="00B52960" w:rsidRPr="003C4CC2" w:rsidRDefault="00B52960" w:rsidP="00B52960">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53A3D9F6" w14:textId="73AC20ED" w:rsidR="00B52960" w:rsidRDefault="00B52960" w:rsidP="00B52960">
      <w:pPr>
        <w:pStyle w:val="B2"/>
        <w:rPr>
          <w:bdr w:val="none" w:sz="0" w:space="0" w:color="auto" w:frame="1"/>
        </w:rPr>
      </w:pPr>
      <w:r>
        <w:rPr>
          <w:bdr w:val="none" w:sz="0" w:space="0" w:color="auto" w:frame="1"/>
        </w:rPr>
        <w:lastRenderedPageBreak/>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2D7823C7" w14:textId="29CF3039" w:rsidR="00297E06" w:rsidRDefault="00297E06" w:rsidP="00297E06">
      <w:pPr>
        <w:pStyle w:val="List"/>
        <w:rPr>
          <w:color w:val="201F1E"/>
          <w:bdr w:val="none" w:sz="0" w:space="0" w:color="auto" w:frame="1"/>
        </w:rPr>
      </w:pPr>
      <w:r>
        <w:t>3.</w:t>
      </w:r>
      <w:r>
        <w:tab/>
      </w:r>
      <w:r w:rsidRPr="00A91662">
        <w:rPr>
          <w:color w:val="201F1E"/>
          <w:bdr w:val="none" w:sz="0" w:space="0" w:color="auto" w:frame="1"/>
        </w:rPr>
        <w:t>SMF sends a PDU SESSION MODIFICATION COMMAND to the UE that includes the ATSSS IE (clause 6.4.2.3 in TS 24.501 [13]).</w:t>
      </w:r>
    </w:p>
    <w:p w14:paraId="0C79CBDC" w14:textId="4A2AE7DA" w:rsidR="00297E06" w:rsidRDefault="00297E06" w:rsidP="00297E06">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(clause 8.3.10.1 in TS 24.501 [13])</w:t>
      </w:r>
      <w:r w:rsidRPr="003C4CC2">
        <w:rPr>
          <w:color w:val="201F1E"/>
          <w:bdr w:val="none" w:sz="0" w:space="0" w:color="auto" w:frame="1"/>
        </w:rPr>
        <w:t>.</w:t>
      </w:r>
    </w:p>
    <w:p w14:paraId="170E3978" w14:textId="37BC1717" w:rsidR="00297E06" w:rsidRDefault="00297E06" w:rsidP="00297E06">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146478">
        <w:trPr>
          <w:jc w:val="center"/>
        </w:trPr>
        <w:tc>
          <w:tcPr>
            <w:tcW w:w="2693" w:type="dxa"/>
          </w:tcPr>
          <w:p w14:paraId="6D0B0A80" w14:textId="77777777" w:rsidR="00B52960" w:rsidRPr="00760004" w:rsidRDefault="00B52960" w:rsidP="00146478">
            <w:pPr>
              <w:pStyle w:val="TAH"/>
            </w:pPr>
            <w:r w:rsidRPr="00760004">
              <w:t>Field name</w:t>
            </w:r>
          </w:p>
        </w:tc>
        <w:tc>
          <w:tcPr>
            <w:tcW w:w="6521" w:type="dxa"/>
          </w:tcPr>
          <w:p w14:paraId="5B9EC337" w14:textId="77777777" w:rsidR="00B52960" w:rsidRPr="00760004" w:rsidRDefault="00B52960" w:rsidP="00146478">
            <w:pPr>
              <w:pStyle w:val="TAH"/>
            </w:pPr>
            <w:r w:rsidRPr="00760004">
              <w:t>Description</w:t>
            </w:r>
          </w:p>
        </w:tc>
        <w:tc>
          <w:tcPr>
            <w:tcW w:w="708" w:type="dxa"/>
          </w:tcPr>
          <w:p w14:paraId="74B3F26A" w14:textId="77777777" w:rsidR="00B52960" w:rsidRPr="00760004" w:rsidRDefault="00B52960" w:rsidP="00146478">
            <w:pPr>
              <w:pStyle w:val="TAH"/>
            </w:pPr>
            <w:r w:rsidRPr="00760004">
              <w:t>M/C/O</w:t>
            </w:r>
          </w:p>
        </w:tc>
      </w:tr>
      <w:tr w:rsidR="00B52960" w:rsidRPr="00760004" w14:paraId="49D37168" w14:textId="77777777" w:rsidTr="00146478">
        <w:trPr>
          <w:jc w:val="center"/>
        </w:trPr>
        <w:tc>
          <w:tcPr>
            <w:tcW w:w="2693" w:type="dxa"/>
          </w:tcPr>
          <w:p w14:paraId="444DF4A9" w14:textId="77777777" w:rsidR="00B52960" w:rsidRPr="00760004" w:rsidRDefault="00B52960" w:rsidP="00146478">
            <w:pPr>
              <w:pStyle w:val="TAL"/>
            </w:pPr>
            <w:r w:rsidRPr="00760004">
              <w:t>sUPI</w:t>
            </w:r>
          </w:p>
        </w:tc>
        <w:tc>
          <w:tcPr>
            <w:tcW w:w="6521" w:type="dxa"/>
          </w:tcPr>
          <w:p w14:paraId="7DAFBF2C" w14:textId="77777777" w:rsidR="00B52960" w:rsidRPr="00760004" w:rsidRDefault="00B52960" w:rsidP="0014647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146478">
            <w:pPr>
              <w:pStyle w:val="TAL"/>
            </w:pPr>
            <w:r w:rsidRPr="00760004">
              <w:t>C</w:t>
            </w:r>
          </w:p>
        </w:tc>
      </w:tr>
      <w:tr w:rsidR="00B52960" w:rsidRPr="00760004" w14:paraId="7843293F" w14:textId="77777777" w:rsidTr="00146478">
        <w:trPr>
          <w:jc w:val="center"/>
        </w:trPr>
        <w:tc>
          <w:tcPr>
            <w:tcW w:w="2693" w:type="dxa"/>
          </w:tcPr>
          <w:p w14:paraId="4FB290C6" w14:textId="77777777" w:rsidR="00B52960" w:rsidRPr="00760004" w:rsidRDefault="00B52960" w:rsidP="00146478">
            <w:pPr>
              <w:pStyle w:val="TAL"/>
            </w:pPr>
            <w:r w:rsidRPr="00760004">
              <w:t>sUPIUnauthenticated</w:t>
            </w:r>
          </w:p>
        </w:tc>
        <w:tc>
          <w:tcPr>
            <w:tcW w:w="6521" w:type="dxa"/>
          </w:tcPr>
          <w:p w14:paraId="1068EEA6" w14:textId="5B7289F9" w:rsidR="00B52960" w:rsidRPr="00760004" w:rsidRDefault="00B52960" w:rsidP="00146478">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146478">
            <w:pPr>
              <w:pStyle w:val="TAL"/>
            </w:pPr>
            <w:r w:rsidRPr="00760004">
              <w:t>C</w:t>
            </w:r>
          </w:p>
        </w:tc>
      </w:tr>
      <w:tr w:rsidR="00B52960" w:rsidRPr="00760004" w14:paraId="1E022BC4" w14:textId="77777777" w:rsidTr="00146478">
        <w:trPr>
          <w:jc w:val="center"/>
        </w:trPr>
        <w:tc>
          <w:tcPr>
            <w:tcW w:w="2693" w:type="dxa"/>
          </w:tcPr>
          <w:p w14:paraId="439253C4" w14:textId="77777777" w:rsidR="00B52960" w:rsidRPr="00760004" w:rsidRDefault="00B52960" w:rsidP="00146478">
            <w:pPr>
              <w:pStyle w:val="TAL"/>
            </w:pPr>
            <w:r w:rsidRPr="00760004">
              <w:t>pEI</w:t>
            </w:r>
          </w:p>
        </w:tc>
        <w:tc>
          <w:tcPr>
            <w:tcW w:w="6521" w:type="dxa"/>
          </w:tcPr>
          <w:p w14:paraId="5FA46609" w14:textId="77777777" w:rsidR="00B52960" w:rsidRPr="00760004" w:rsidRDefault="00B52960" w:rsidP="00146478">
            <w:pPr>
              <w:pStyle w:val="TAL"/>
            </w:pPr>
            <w:r w:rsidRPr="00760004">
              <w:t>PEI associated with the PDU session if available.</w:t>
            </w:r>
          </w:p>
        </w:tc>
        <w:tc>
          <w:tcPr>
            <w:tcW w:w="708" w:type="dxa"/>
          </w:tcPr>
          <w:p w14:paraId="40EB4D52" w14:textId="77777777" w:rsidR="00B52960" w:rsidRPr="00760004" w:rsidRDefault="00B52960" w:rsidP="00146478">
            <w:pPr>
              <w:pStyle w:val="TAL"/>
            </w:pPr>
            <w:r w:rsidRPr="00760004">
              <w:t>C</w:t>
            </w:r>
          </w:p>
        </w:tc>
      </w:tr>
      <w:tr w:rsidR="00B52960" w:rsidRPr="00760004" w14:paraId="311C65D4" w14:textId="77777777" w:rsidTr="00146478">
        <w:trPr>
          <w:jc w:val="center"/>
        </w:trPr>
        <w:tc>
          <w:tcPr>
            <w:tcW w:w="2693" w:type="dxa"/>
          </w:tcPr>
          <w:p w14:paraId="5455C409" w14:textId="77777777" w:rsidR="00B52960" w:rsidRPr="00760004" w:rsidRDefault="00B52960" w:rsidP="00146478">
            <w:pPr>
              <w:pStyle w:val="TAL"/>
            </w:pPr>
            <w:r w:rsidRPr="00760004">
              <w:t>gPSI</w:t>
            </w:r>
          </w:p>
        </w:tc>
        <w:tc>
          <w:tcPr>
            <w:tcW w:w="6521" w:type="dxa"/>
          </w:tcPr>
          <w:p w14:paraId="794E7232" w14:textId="77777777" w:rsidR="00B52960" w:rsidRPr="00760004" w:rsidRDefault="00B52960" w:rsidP="00146478">
            <w:pPr>
              <w:pStyle w:val="TAL"/>
            </w:pPr>
            <w:r w:rsidRPr="00760004">
              <w:t>GPSI associated with the PDU session if available.</w:t>
            </w:r>
          </w:p>
        </w:tc>
        <w:tc>
          <w:tcPr>
            <w:tcW w:w="708" w:type="dxa"/>
          </w:tcPr>
          <w:p w14:paraId="517FDBB4" w14:textId="77777777" w:rsidR="00B52960" w:rsidRPr="00760004" w:rsidRDefault="00B52960" w:rsidP="00146478">
            <w:pPr>
              <w:pStyle w:val="TAL"/>
            </w:pPr>
            <w:r w:rsidRPr="00760004">
              <w:t>C</w:t>
            </w:r>
          </w:p>
        </w:tc>
      </w:tr>
      <w:tr w:rsidR="00B52960" w:rsidRPr="00760004" w14:paraId="4F0E9F94" w14:textId="77777777" w:rsidTr="00146478">
        <w:trPr>
          <w:jc w:val="center"/>
        </w:trPr>
        <w:tc>
          <w:tcPr>
            <w:tcW w:w="2693" w:type="dxa"/>
          </w:tcPr>
          <w:p w14:paraId="297B3CE6" w14:textId="77777777" w:rsidR="00B52960" w:rsidRPr="00760004" w:rsidRDefault="00B52960" w:rsidP="00146478">
            <w:pPr>
              <w:pStyle w:val="TAL"/>
            </w:pPr>
            <w:r w:rsidRPr="00760004">
              <w:t>sNSSAI</w:t>
            </w:r>
          </w:p>
        </w:tc>
        <w:tc>
          <w:tcPr>
            <w:tcW w:w="6521" w:type="dxa"/>
          </w:tcPr>
          <w:p w14:paraId="77DC16F2" w14:textId="77777777" w:rsidR="00B52960" w:rsidRPr="00760004" w:rsidRDefault="00B52960" w:rsidP="00146478">
            <w:pPr>
              <w:pStyle w:val="TAL"/>
            </w:pPr>
            <w:r w:rsidRPr="00760004">
              <w:t>Slice identifier associated with the PDU session, if available. See TS 23.003 [19] clause 28.4.2 and TS 23.501 [2] clause 5.12.2.2.</w:t>
            </w:r>
          </w:p>
        </w:tc>
        <w:tc>
          <w:tcPr>
            <w:tcW w:w="708" w:type="dxa"/>
          </w:tcPr>
          <w:p w14:paraId="5169487C" w14:textId="77777777" w:rsidR="00B52960" w:rsidRPr="00760004" w:rsidRDefault="00B52960" w:rsidP="00146478">
            <w:pPr>
              <w:pStyle w:val="TAL"/>
            </w:pPr>
            <w:r w:rsidRPr="00760004">
              <w:t>C</w:t>
            </w:r>
          </w:p>
        </w:tc>
      </w:tr>
      <w:tr w:rsidR="00B52960" w:rsidRPr="00760004" w14:paraId="20B749B3" w14:textId="77777777" w:rsidTr="00146478">
        <w:trPr>
          <w:jc w:val="center"/>
        </w:trPr>
        <w:tc>
          <w:tcPr>
            <w:tcW w:w="2693" w:type="dxa"/>
          </w:tcPr>
          <w:p w14:paraId="7F0CC522" w14:textId="77777777" w:rsidR="00B52960" w:rsidRPr="00760004" w:rsidRDefault="00B52960" w:rsidP="00146478">
            <w:pPr>
              <w:pStyle w:val="TAL"/>
            </w:pPr>
            <w:r w:rsidRPr="00760004">
              <w:t>non3GPPAccessEndpoint</w:t>
            </w:r>
          </w:p>
        </w:tc>
        <w:tc>
          <w:tcPr>
            <w:tcW w:w="6521" w:type="dxa"/>
          </w:tcPr>
          <w:p w14:paraId="27F3976C" w14:textId="062B675B" w:rsidR="00B52960" w:rsidRPr="00760004" w:rsidRDefault="00B52960" w:rsidP="00146478">
            <w:pPr>
              <w:pStyle w:val="TAL"/>
            </w:pPr>
            <w:r w:rsidRPr="00760004">
              <w:t xml:space="preserve">UE's local IP address used to reach the N3IWF, </w:t>
            </w:r>
            <w:r w:rsidR="00DE4F51">
              <w:t>TNGF or TWIF,</w:t>
            </w:r>
            <w:r w:rsidR="00DE4F51" w:rsidRPr="00760004">
              <w:t xml:space="preserve"> </w:t>
            </w:r>
            <w:r w:rsidRPr="00760004">
              <w:t>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146478">
            <w:pPr>
              <w:pStyle w:val="TAL"/>
            </w:pPr>
            <w:r w:rsidRPr="00760004">
              <w:t>C</w:t>
            </w:r>
          </w:p>
        </w:tc>
      </w:tr>
      <w:tr w:rsidR="00B52960" w:rsidRPr="00760004" w14:paraId="5D8330D1" w14:textId="77777777" w:rsidTr="00146478">
        <w:trPr>
          <w:jc w:val="center"/>
        </w:trPr>
        <w:tc>
          <w:tcPr>
            <w:tcW w:w="2693" w:type="dxa"/>
          </w:tcPr>
          <w:p w14:paraId="32931432" w14:textId="77777777" w:rsidR="00B52960" w:rsidRPr="00760004" w:rsidRDefault="00B52960" w:rsidP="00146478">
            <w:pPr>
              <w:pStyle w:val="TAL"/>
            </w:pPr>
            <w:r w:rsidRPr="00760004">
              <w:t>location</w:t>
            </w:r>
          </w:p>
        </w:tc>
        <w:tc>
          <w:tcPr>
            <w:tcW w:w="6521" w:type="dxa"/>
          </w:tcPr>
          <w:p w14:paraId="4F7A9688" w14:textId="77777777" w:rsidR="00B52960" w:rsidRPr="00760004" w:rsidRDefault="00B52960" w:rsidP="00146478">
            <w:pPr>
              <w:pStyle w:val="TAL"/>
            </w:pPr>
            <w:r w:rsidRPr="00760004">
              <w:t>Location information provided by the AMF, if available.</w:t>
            </w:r>
          </w:p>
          <w:p w14:paraId="2CEDCD7A" w14:textId="77777777" w:rsidR="00B52960" w:rsidRPr="00760004" w:rsidRDefault="00B52960" w:rsidP="00146478">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39F094A4" w14:textId="77777777" w:rsidR="00B52960" w:rsidRPr="00760004" w:rsidRDefault="00B52960" w:rsidP="00146478">
            <w:pPr>
              <w:pStyle w:val="TAL"/>
            </w:pPr>
            <w:r w:rsidRPr="00760004">
              <w:t>C</w:t>
            </w:r>
          </w:p>
        </w:tc>
      </w:tr>
      <w:tr w:rsidR="00B52960" w:rsidRPr="00760004" w14:paraId="772AF919" w14:textId="77777777" w:rsidTr="00146478">
        <w:trPr>
          <w:jc w:val="center"/>
        </w:trPr>
        <w:tc>
          <w:tcPr>
            <w:tcW w:w="2693" w:type="dxa"/>
          </w:tcPr>
          <w:p w14:paraId="0CF4A895" w14:textId="77777777" w:rsidR="00B52960" w:rsidRPr="00760004" w:rsidRDefault="00B52960" w:rsidP="00146478">
            <w:pPr>
              <w:pStyle w:val="TAL"/>
            </w:pPr>
            <w:r>
              <w:rPr>
                <w:lang w:eastAsia="zh-CN"/>
              </w:rPr>
              <w:t>requestType</w:t>
            </w:r>
          </w:p>
        </w:tc>
        <w:tc>
          <w:tcPr>
            <w:tcW w:w="6521" w:type="dxa"/>
          </w:tcPr>
          <w:p w14:paraId="20F409C3" w14:textId="77777777" w:rsidR="00B52960" w:rsidRPr="00760004" w:rsidRDefault="00B52960" w:rsidP="00146478">
            <w:pPr>
              <w:pStyle w:val="TAL"/>
            </w:pPr>
            <w:r w:rsidRPr="001B7444">
              <w:rPr>
                <w:rFonts w:cs="Arial"/>
                <w:szCs w:val="18"/>
                <w:lang w:eastAsia="zh-CN"/>
              </w:rPr>
              <w:t>Type of request as described in TS 24.501 [13] clause 9.11.3.47</w:t>
            </w:r>
            <w:r>
              <w:rPr>
                <w:rFonts w:cs="Arial"/>
                <w:szCs w:val="18"/>
                <w:lang w:eastAsia="zh-CN"/>
              </w:rPr>
              <w:t>.</w:t>
            </w:r>
          </w:p>
        </w:tc>
        <w:tc>
          <w:tcPr>
            <w:tcW w:w="708" w:type="dxa"/>
          </w:tcPr>
          <w:p w14:paraId="4D274911" w14:textId="77777777" w:rsidR="00B52960" w:rsidRPr="00760004" w:rsidRDefault="00B52960" w:rsidP="00146478">
            <w:pPr>
              <w:pStyle w:val="TAL"/>
            </w:pPr>
            <w:r>
              <w:t>M</w:t>
            </w:r>
          </w:p>
        </w:tc>
      </w:tr>
      <w:tr w:rsidR="00B52960" w:rsidRPr="00760004" w14:paraId="2C17C644" w14:textId="77777777" w:rsidTr="00146478">
        <w:trPr>
          <w:jc w:val="center"/>
        </w:trPr>
        <w:tc>
          <w:tcPr>
            <w:tcW w:w="2693" w:type="dxa"/>
          </w:tcPr>
          <w:p w14:paraId="46A331D0" w14:textId="77777777" w:rsidR="00B52960" w:rsidRPr="00760004" w:rsidRDefault="00B52960" w:rsidP="00146478">
            <w:pPr>
              <w:pStyle w:val="TAL"/>
            </w:pPr>
            <w:r w:rsidRPr="00760004">
              <w:t>accessType</w:t>
            </w:r>
          </w:p>
        </w:tc>
        <w:tc>
          <w:tcPr>
            <w:tcW w:w="6521" w:type="dxa"/>
          </w:tcPr>
          <w:p w14:paraId="7DBACA9B" w14:textId="77777777" w:rsidR="00B52960" w:rsidRPr="00760004" w:rsidRDefault="00B52960" w:rsidP="00146478">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146478">
            <w:pPr>
              <w:pStyle w:val="TAL"/>
            </w:pPr>
            <w:r>
              <w:t>C</w:t>
            </w:r>
          </w:p>
        </w:tc>
      </w:tr>
      <w:tr w:rsidR="00B52960" w:rsidRPr="00760004" w14:paraId="6CCCDF69" w14:textId="77777777" w:rsidTr="00146478">
        <w:trPr>
          <w:jc w:val="center"/>
        </w:trPr>
        <w:tc>
          <w:tcPr>
            <w:tcW w:w="2693" w:type="dxa"/>
          </w:tcPr>
          <w:p w14:paraId="271DFA45" w14:textId="77777777" w:rsidR="00B52960" w:rsidRPr="00760004" w:rsidRDefault="00B52960" w:rsidP="00146478">
            <w:pPr>
              <w:pStyle w:val="TAL"/>
            </w:pPr>
            <w:r w:rsidRPr="00760004">
              <w:t>rATType</w:t>
            </w:r>
          </w:p>
        </w:tc>
        <w:tc>
          <w:tcPr>
            <w:tcW w:w="6521" w:type="dxa"/>
          </w:tcPr>
          <w:p w14:paraId="4416F232" w14:textId="77777777" w:rsidR="00B52960" w:rsidRPr="00760004" w:rsidRDefault="00B52960" w:rsidP="00146478">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146478">
            <w:pPr>
              <w:pStyle w:val="TAL"/>
            </w:pPr>
            <w:r w:rsidRPr="00760004">
              <w:t>C</w:t>
            </w:r>
          </w:p>
        </w:tc>
      </w:tr>
      <w:tr w:rsidR="00B52960" w:rsidRPr="00760004" w14:paraId="1E29D85A" w14:textId="77777777" w:rsidTr="00146478">
        <w:trPr>
          <w:jc w:val="center"/>
        </w:trPr>
        <w:tc>
          <w:tcPr>
            <w:tcW w:w="2693" w:type="dxa"/>
          </w:tcPr>
          <w:p w14:paraId="0AA3ACEB" w14:textId="77777777" w:rsidR="00B52960" w:rsidRPr="00760004" w:rsidRDefault="00B52960" w:rsidP="00146478">
            <w:pPr>
              <w:pStyle w:val="TAL"/>
            </w:pPr>
            <w:r w:rsidRPr="00760004">
              <w:t>pDUSessionID</w:t>
            </w:r>
          </w:p>
        </w:tc>
        <w:tc>
          <w:tcPr>
            <w:tcW w:w="6521" w:type="dxa"/>
          </w:tcPr>
          <w:p w14:paraId="442D6AE5" w14:textId="77777777" w:rsidR="00B52960" w:rsidRPr="00760004" w:rsidRDefault="00B52960" w:rsidP="00146478">
            <w:pPr>
              <w:pStyle w:val="TAL"/>
              <w:rPr>
                <w:highlight w:val="yellow"/>
              </w:rPr>
            </w:pPr>
            <w:r w:rsidRPr="00760004">
              <w:t xml:space="preserve">PDU Session ID See TS 24.501 </w:t>
            </w:r>
            <w:r>
              <w:t xml:space="preserve">[13] </w:t>
            </w:r>
            <w:r w:rsidRPr="00760004">
              <w:t>clause 9.4.</w:t>
            </w:r>
          </w:p>
        </w:tc>
        <w:tc>
          <w:tcPr>
            <w:tcW w:w="708" w:type="dxa"/>
          </w:tcPr>
          <w:p w14:paraId="1D6A9D86" w14:textId="77777777" w:rsidR="00B52960" w:rsidRPr="00760004" w:rsidRDefault="00B52960" w:rsidP="00146478">
            <w:pPr>
              <w:pStyle w:val="TAL"/>
            </w:pPr>
            <w:r w:rsidRPr="00760004">
              <w:t>M</w:t>
            </w:r>
          </w:p>
        </w:tc>
      </w:tr>
      <w:tr w:rsidR="00B52960" w:rsidRPr="00760004" w14:paraId="08EFEBC8" w14:textId="77777777" w:rsidTr="00146478">
        <w:trPr>
          <w:jc w:val="center"/>
        </w:trPr>
        <w:tc>
          <w:tcPr>
            <w:tcW w:w="2693" w:type="dxa"/>
          </w:tcPr>
          <w:p w14:paraId="465DB0CA" w14:textId="77777777" w:rsidR="00B52960" w:rsidRPr="00760004" w:rsidRDefault="00B52960" w:rsidP="00146478">
            <w:pPr>
              <w:pStyle w:val="TAL"/>
            </w:pPr>
            <w:r>
              <w:t>requestIndication</w:t>
            </w:r>
          </w:p>
        </w:tc>
        <w:tc>
          <w:tcPr>
            <w:tcW w:w="6521" w:type="dxa"/>
          </w:tcPr>
          <w:p w14:paraId="135402C9" w14:textId="1C7D5D5B" w:rsidR="00B52960" w:rsidRPr="00760004" w:rsidRDefault="00B52960" w:rsidP="00146478">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146478">
            <w:pPr>
              <w:pStyle w:val="TAL"/>
            </w:pPr>
            <w:r>
              <w:t>M</w:t>
            </w:r>
          </w:p>
        </w:tc>
      </w:tr>
      <w:tr w:rsidR="00B52960" w:rsidRPr="00760004" w14:paraId="60921B0B" w14:textId="77777777" w:rsidTr="00146478">
        <w:trPr>
          <w:jc w:val="center"/>
        </w:trPr>
        <w:tc>
          <w:tcPr>
            <w:tcW w:w="2693" w:type="dxa"/>
          </w:tcPr>
          <w:p w14:paraId="77350E0D" w14:textId="77777777" w:rsidR="00B52960" w:rsidRDefault="00B52960" w:rsidP="00146478">
            <w:pPr>
              <w:pStyle w:val="TAL"/>
            </w:pPr>
            <w:r>
              <w:rPr>
                <w:lang w:eastAsia="zh-CN"/>
              </w:rPr>
              <w:t>aTSSSContainer</w:t>
            </w:r>
          </w:p>
        </w:tc>
        <w:tc>
          <w:tcPr>
            <w:tcW w:w="6521" w:type="dxa"/>
          </w:tcPr>
          <w:p w14:paraId="496903FB" w14:textId="0BC117E5" w:rsidR="00B52960" w:rsidRDefault="00B52960" w:rsidP="00146478">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146478">
            <w:pPr>
              <w:pStyle w:val="TAL"/>
            </w:pPr>
            <w:r>
              <w:t>M</w:t>
            </w:r>
          </w:p>
        </w:tc>
      </w:tr>
    </w:tbl>
    <w:p w14:paraId="6459EC0F" w14:textId="77777777" w:rsidR="00D15505" w:rsidRDefault="00D15505" w:rsidP="00D15505"/>
    <w:p w14:paraId="5BDCAB25" w14:textId="7C41647F" w:rsidR="00573177" w:rsidRPr="00760004" w:rsidRDefault="00573177" w:rsidP="00573177">
      <w:pPr>
        <w:pStyle w:val="Heading4"/>
      </w:pPr>
      <w:bookmarkStart w:id="113" w:name="_Toc74852059"/>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113"/>
    </w:p>
    <w:p w14:paraId="3FEA2F50" w14:textId="5064345F" w:rsidR="00270C31" w:rsidRPr="00760004" w:rsidRDefault="00270C31" w:rsidP="009C05D9">
      <w:pPr>
        <w:pStyle w:val="Heading5"/>
      </w:pPr>
      <w:bookmarkStart w:id="114" w:name="_Toc74852060"/>
      <w:r w:rsidRPr="00760004">
        <w:t>6.2.3.3.1</w:t>
      </w:r>
      <w:r w:rsidRPr="00760004">
        <w:tab/>
        <w:t>LI_T3 interface specifics</w:t>
      </w:r>
      <w:bookmarkEnd w:id="114"/>
    </w:p>
    <w:p w14:paraId="3B9E943E" w14:textId="4175177D" w:rsidR="00573177" w:rsidRPr="00760004" w:rsidRDefault="00573177" w:rsidP="00573177">
      <w:r w:rsidRPr="00760004">
        <w:t>When interception of communication contents is required</w:t>
      </w:r>
      <w:r w:rsidR="00E12994" w:rsidRPr="00E12994">
        <w:t xml:space="preserve"> </w:t>
      </w:r>
      <w:r w:rsidR="00E12994">
        <w:t xml:space="preserve">or the delivery of packet header information is required and approach 2 </w:t>
      </w:r>
      <w:r w:rsidR="00E12994" w:rsidRPr="001132E5">
        <w:t>described in clause 6.2.3.5 is used</w:t>
      </w:r>
      <w:r w:rsidRPr="00760004">
        <w:t>, the CC-TF present in the SMF sends a trigger to the CC-POI present in the UPF over the LI_T3 interface.</w:t>
      </w:r>
    </w:p>
    <w:p w14:paraId="012DB53A" w14:textId="1AB12C09" w:rsidR="000D4C6D" w:rsidRPr="00760004" w:rsidRDefault="005273A5" w:rsidP="000D4C6D">
      <w:r w:rsidRPr="00760004">
        <w:t>When the CC-TF in the SMF detects that a PDU session is being established for a target UE (i.e. when the SMF sends the N4: Session Establishment Request),</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lastRenderedPageBreak/>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FE0A87E"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1B1D6DD0" w14:textId="77777777" w:rsidR="000D4C6D" w:rsidRPr="00760004" w:rsidRDefault="000D4C6D" w:rsidP="000D4C6D"/>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C9370B" w:rsidRPr="00760004" w14:paraId="0FA12997" w14:textId="77777777" w:rsidTr="00C73889">
        <w:trPr>
          <w:trHeight w:val="248"/>
          <w:jc w:val="center"/>
        </w:trPr>
        <w:tc>
          <w:tcPr>
            <w:tcW w:w="1861" w:type="dxa"/>
          </w:tcPr>
          <w:p w14:paraId="2849B584" w14:textId="77777777" w:rsidR="00C9370B" w:rsidRPr="00760004" w:rsidRDefault="00C9370B" w:rsidP="00EC4A30">
            <w:pPr>
              <w:pStyle w:val="TAL"/>
            </w:pPr>
            <w:r w:rsidRPr="00760004">
              <w:t>UE IP Address</w:t>
            </w:r>
          </w:p>
        </w:tc>
        <w:tc>
          <w:tcPr>
            <w:tcW w:w="1116" w:type="dxa"/>
          </w:tcPr>
          <w:p w14:paraId="15829327" w14:textId="3E490514" w:rsidR="00C9370B" w:rsidRPr="00760004" w:rsidRDefault="00FA284E" w:rsidP="00EC4A30">
            <w:pPr>
              <w:pStyle w:val="TAL"/>
            </w:pPr>
            <w:r>
              <w:t>ETSI</w:t>
            </w:r>
          </w:p>
        </w:tc>
        <w:tc>
          <w:tcPr>
            <w:tcW w:w="3269" w:type="dxa"/>
          </w:tcPr>
          <w:p w14:paraId="2EC541AD" w14:textId="4EFB308E" w:rsidR="00C9370B" w:rsidRPr="00760004" w:rsidRDefault="00C9370B" w:rsidP="00EC4A30">
            <w:pPr>
              <w:pStyle w:val="TAL"/>
            </w:pPr>
            <w:r w:rsidRPr="00760004">
              <w:t>ipAddress</w:t>
            </w:r>
          </w:p>
        </w:tc>
        <w:tc>
          <w:tcPr>
            <w:tcW w:w="3677" w:type="dxa"/>
          </w:tcPr>
          <w:p w14:paraId="60755094" w14:textId="77777777" w:rsidR="00C9370B" w:rsidRPr="00760004" w:rsidRDefault="00C9370B" w:rsidP="00EC4A30">
            <w:pPr>
              <w:pStyle w:val="TAL"/>
            </w:pPr>
            <w:r w:rsidRPr="00760004">
              <w:t>See ETSI TS 103 221-1 [7]</w:t>
            </w:r>
          </w:p>
        </w:tc>
      </w:tr>
      <w:tr w:rsidR="00C9370B" w:rsidRPr="00760004" w14:paraId="3301D9CD" w14:textId="77777777" w:rsidTr="00C73889">
        <w:trPr>
          <w:trHeight w:val="248"/>
          <w:jc w:val="center"/>
        </w:trPr>
        <w:tc>
          <w:tcPr>
            <w:tcW w:w="1861" w:type="dxa"/>
          </w:tcPr>
          <w:p w14:paraId="34C547F1" w14:textId="77777777" w:rsidR="00C9370B" w:rsidRPr="00760004" w:rsidRDefault="00C9370B" w:rsidP="00EC4A30">
            <w:pPr>
              <w:pStyle w:val="TAL"/>
            </w:pPr>
            <w:r w:rsidRPr="00760004">
              <w:t>UE IP Address and port</w:t>
            </w:r>
          </w:p>
        </w:tc>
        <w:tc>
          <w:tcPr>
            <w:tcW w:w="1116" w:type="dxa"/>
          </w:tcPr>
          <w:p w14:paraId="6D033D2C" w14:textId="12F07A44" w:rsidR="00C9370B" w:rsidRPr="00760004" w:rsidRDefault="00FA284E" w:rsidP="00EC4A30">
            <w:pPr>
              <w:pStyle w:val="TAL"/>
            </w:pPr>
            <w:r>
              <w:t>ETSI</w:t>
            </w:r>
          </w:p>
        </w:tc>
        <w:tc>
          <w:tcPr>
            <w:tcW w:w="3269" w:type="dxa"/>
          </w:tcPr>
          <w:p w14:paraId="0F65CA56" w14:textId="08096F65" w:rsidR="00C9370B" w:rsidRPr="00760004" w:rsidRDefault="00C9370B" w:rsidP="00EC4A30">
            <w:pPr>
              <w:pStyle w:val="TAL"/>
            </w:pPr>
            <w:r w:rsidRPr="00760004">
              <w:t>ipAddressPort</w:t>
            </w:r>
          </w:p>
        </w:tc>
        <w:tc>
          <w:tcPr>
            <w:tcW w:w="3677" w:type="dxa"/>
          </w:tcPr>
          <w:p w14:paraId="4F0FFA4A" w14:textId="77777777" w:rsidR="00C9370B" w:rsidRPr="00760004" w:rsidRDefault="00C9370B" w:rsidP="00EC4A30">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4650E63A"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 xml:space="preserve">(i.e. when the SMF sends the N4 Session Modification Request to the UPF)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6407C4BB"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in 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140D072E" w:rsidR="00504E53" w:rsidRPr="00760004" w:rsidRDefault="00504E53" w:rsidP="00504E53">
      <w:r w:rsidRPr="00760004">
        <w:t>When the CC-TF in the SMF detects that a targeted PDU session is changing (</w:t>
      </w:r>
      <w:r w:rsidR="00A13DEE">
        <w:t>i.e.</w:t>
      </w:r>
      <w:r w:rsidRPr="00760004">
        <w:t xml:space="preserv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Pr="00760004" w:rsidRDefault="000D4C6D" w:rsidP="00720AF2">
      <w:r w:rsidRPr="00760004">
        <w:lastRenderedPageBreak/>
        <w:t>When the CC-TF in the SMF detects that the PDU session has been released</w:t>
      </w:r>
      <w:r w:rsidR="001C6163" w:rsidRPr="00760004">
        <w:t xml:space="preserve"> (i.e. when the SMF sends the N4: Session Release Request to the UPF)</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7777777" w:rsidR="00610663" w:rsidRPr="00760004" w:rsidRDefault="00610663" w:rsidP="00720AF2">
      <w:pPr>
        <w:spacing w:before="100" w:beforeAutospacing="1" w:after="100" w:afterAutospacing="1"/>
      </w:pPr>
      <w:r w:rsidRPr="00760004">
        <w:t>By default, interception shall occur at the anchor UPF as described in 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115" w:name="_Toc74852061"/>
      <w:r w:rsidRPr="00760004">
        <w:t>6.2.3.3.2</w:t>
      </w:r>
      <w:r w:rsidRPr="00760004">
        <w:tab/>
        <w:t>CC interception with multi-homed PDU session</w:t>
      </w:r>
      <w:bookmarkEnd w:id="115"/>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116" w:name="_Toc74852062"/>
      <w:r w:rsidRPr="00760004">
        <w:t>6.2.3.3.3</w:t>
      </w:r>
      <w:r w:rsidRPr="00760004">
        <w:tab/>
        <w:t>CC Interception only at PDU Session Anchor UPFs</w:t>
      </w:r>
      <w:bookmarkEnd w:id="116"/>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760004" w:rsidRDefault="00F80CC4" w:rsidP="00F80CC4">
      <w:pPr>
        <w:pStyle w:val="Heading4"/>
      </w:pPr>
      <w:bookmarkStart w:id="117" w:name="_Toc74852063"/>
      <w:r w:rsidRPr="00760004">
        <w:t>6.2.3.4</w:t>
      </w:r>
      <w:r w:rsidR="00AE635B" w:rsidRPr="00760004">
        <w:tab/>
      </w:r>
      <w:r w:rsidRPr="00760004">
        <w:t>IRI-POI</w:t>
      </w:r>
      <w:r w:rsidR="00C02FA8" w:rsidRPr="00760004">
        <w:t xml:space="preserve"> in UPF</w:t>
      </w:r>
      <w:r w:rsidRPr="00760004">
        <w:t xml:space="preserve"> triggering over LI_T2</w:t>
      </w:r>
      <w:bookmarkEnd w:id="117"/>
    </w:p>
    <w:p w14:paraId="3246956D" w14:textId="77777777" w:rsidR="00A72F6E" w:rsidRPr="00CD3E6E" w:rsidRDefault="00A72F6E" w:rsidP="00A72F6E">
      <w:r>
        <w:t xml:space="preserve">When interception of packet data headers is required, if approach 1 as described in clause 6.2.3.9 is used for packet data header reporting is used, the IRI-TF in the SMF shall send a trigger to the IRI-POI in the UPF over the LI_T2 interface, </w:t>
      </w:r>
      <w:r>
        <w:lastRenderedPageBreak/>
        <w:t>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910F85D"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A5C2377"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See Table 6.2.3-10</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77F52164" w14:textId="278CE9BD" w:rsidR="00F80CC4" w:rsidRPr="00760004" w:rsidRDefault="00F80CC4" w:rsidP="00F80CC4">
      <w:pPr>
        <w:pStyle w:val="TH"/>
      </w:pPr>
      <w:r w:rsidRPr="00760004">
        <w:t>Table 6.2.3</w:t>
      </w:r>
      <w:r w:rsidR="004457CD" w:rsidRPr="00760004">
        <w:t>-10</w:t>
      </w:r>
      <w:r w:rsidRPr="00760004">
        <w:t>: ActivatePDHReporting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6A515EA" w14:textId="77777777" w:rsidTr="00094580">
        <w:trPr>
          <w:jc w:val="center"/>
        </w:trPr>
        <w:tc>
          <w:tcPr>
            <w:tcW w:w="2693" w:type="dxa"/>
          </w:tcPr>
          <w:p w14:paraId="120EF629" w14:textId="77777777" w:rsidR="00F80CC4" w:rsidRPr="00760004" w:rsidRDefault="00F80CC4" w:rsidP="00094580">
            <w:pPr>
              <w:pStyle w:val="TAH"/>
            </w:pPr>
            <w:r w:rsidRPr="00760004">
              <w:t>Field name</w:t>
            </w:r>
          </w:p>
        </w:tc>
        <w:tc>
          <w:tcPr>
            <w:tcW w:w="6521" w:type="dxa"/>
          </w:tcPr>
          <w:p w14:paraId="63064E0C" w14:textId="77777777" w:rsidR="00F80CC4" w:rsidRPr="00760004" w:rsidRDefault="00F80CC4" w:rsidP="00094580">
            <w:pPr>
              <w:pStyle w:val="TAH"/>
            </w:pPr>
            <w:r w:rsidRPr="00760004">
              <w:t>Description</w:t>
            </w:r>
          </w:p>
        </w:tc>
        <w:tc>
          <w:tcPr>
            <w:tcW w:w="708" w:type="dxa"/>
          </w:tcPr>
          <w:p w14:paraId="03ED0352" w14:textId="77777777" w:rsidR="00F80CC4" w:rsidRPr="00760004" w:rsidRDefault="00F80CC4" w:rsidP="00094580">
            <w:pPr>
              <w:pStyle w:val="TAH"/>
            </w:pPr>
            <w:r w:rsidRPr="00760004">
              <w:t>M/C/O</w:t>
            </w:r>
          </w:p>
        </w:tc>
      </w:tr>
      <w:tr w:rsidR="00F80CC4" w:rsidRPr="00760004" w14:paraId="70D2167C" w14:textId="77777777" w:rsidTr="00094580">
        <w:trPr>
          <w:jc w:val="center"/>
        </w:trPr>
        <w:tc>
          <w:tcPr>
            <w:tcW w:w="2693" w:type="dxa"/>
          </w:tcPr>
          <w:p w14:paraId="76468387" w14:textId="77777777" w:rsidR="00F80CC4" w:rsidRPr="00760004" w:rsidRDefault="00F80CC4" w:rsidP="00094580">
            <w:pPr>
              <w:pStyle w:val="TAL"/>
            </w:pPr>
            <w:r w:rsidRPr="00760004">
              <w:t>pDHType</w:t>
            </w:r>
          </w:p>
        </w:tc>
        <w:tc>
          <w:tcPr>
            <w:tcW w:w="6521" w:type="dxa"/>
          </w:tcPr>
          <w:p w14:paraId="0A30C3DD" w14:textId="25A4B7AA" w:rsidR="00F80CC4" w:rsidRPr="00760004" w:rsidRDefault="00F80CC4" w:rsidP="00094580">
            <w:pPr>
              <w:pStyle w:val="TAL"/>
            </w:pPr>
            <w:r w:rsidRPr="00760004">
              <w:t>This field shall be set to either:</w:t>
            </w:r>
          </w:p>
          <w:p w14:paraId="3B26C335" w14:textId="598E1D23" w:rsidR="002017DB" w:rsidRPr="00760004" w:rsidRDefault="002017DB" w:rsidP="002017DB">
            <w:pPr>
              <w:pStyle w:val="B1"/>
              <w:spacing w:after="0"/>
              <w:rPr>
                <w:rFonts w:ascii="Arial" w:hAnsi="Arial" w:cs="Arial"/>
                <w:sz w:val="18"/>
                <w:szCs w:val="18"/>
              </w:rPr>
            </w:pPr>
            <w:r w:rsidRPr="00760004">
              <w:t>-</w:t>
            </w:r>
            <w:r w:rsidRPr="00760004">
              <w:tab/>
            </w:r>
            <w:r w:rsidR="00127125">
              <w:rPr>
                <w:rFonts w:ascii="Arial" w:hAnsi="Arial" w:cs="Arial"/>
                <w:sz w:val="18"/>
                <w:szCs w:val="18"/>
              </w:rPr>
              <w:t>"</w:t>
            </w:r>
            <w:r w:rsidRPr="00760004">
              <w:rPr>
                <w:rFonts w:ascii="Arial" w:hAnsi="Arial" w:cs="Arial"/>
                <w:sz w:val="18"/>
                <w:szCs w:val="18"/>
              </w:rPr>
              <w:t>PDHR,</w:t>
            </w:r>
            <w:r w:rsidR="00683F1C">
              <w:rPr>
                <w:rFonts w:ascii="Arial" w:hAnsi="Arial" w:cs="Arial"/>
                <w:sz w:val="18"/>
                <w:szCs w:val="18"/>
              </w:rPr>
              <w:t>"</w:t>
            </w:r>
            <w:r w:rsidRPr="00760004">
              <w:rPr>
                <w:rFonts w:ascii="Arial" w:hAnsi="Arial" w:cs="Arial"/>
                <w:sz w:val="18"/>
                <w:szCs w:val="18"/>
              </w:rPr>
              <w:t xml:space="preserve"> for packet-by-packet reporting.</w:t>
            </w:r>
          </w:p>
          <w:p w14:paraId="44969834" w14:textId="30229A23" w:rsidR="00F80CC4" w:rsidRPr="00760004" w:rsidRDefault="002017DB" w:rsidP="002017DB">
            <w:pPr>
              <w:pStyle w:val="B1"/>
              <w:spacing w:after="0"/>
            </w:pPr>
            <w:r w:rsidRPr="00760004">
              <w:rPr>
                <w:rFonts w:ascii="Arial" w:hAnsi="Arial" w:cs="Arial"/>
                <w:sz w:val="18"/>
                <w:szCs w:val="18"/>
              </w:rPr>
              <w:t>-</w:t>
            </w:r>
            <w:r w:rsidRPr="00760004">
              <w:rPr>
                <w:rFonts w:ascii="Arial" w:hAnsi="Arial" w:cs="Arial"/>
                <w:sz w:val="18"/>
                <w:szCs w:val="18"/>
              </w:rPr>
              <w:tab/>
            </w:r>
            <w:r w:rsidR="00127125">
              <w:rPr>
                <w:rFonts w:ascii="Arial" w:hAnsi="Arial" w:cs="Arial"/>
                <w:sz w:val="18"/>
                <w:szCs w:val="18"/>
              </w:rPr>
              <w:t>"</w:t>
            </w:r>
            <w:r w:rsidRPr="00760004">
              <w:rPr>
                <w:rFonts w:ascii="Arial" w:hAnsi="Arial" w:cs="Arial"/>
                <w:sz w:val="18"/>
                <w:szCs w:val="18"/>
              </w:rPr>
              <w:t>PDSR,</w:t>
            </w:r>
            <w:r w:rsidR="00127125">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059D1CA" w14:textId="77777777" w:rsidR="00F80CC4" w:rsidRPr="00760004" w:rsidRDefault="00F80CC4" w:rsidP="00094580">
            <w:pPr>
              <w:pStyle w:val="TAL"/>
            </w:pPr>
            <w:r w:rsidRPr="00760004">
              <w:t>M</w:t>
            </w:r>
          </w:p>
        </w:tc>
      </w:tr>
      <w:tr w:rsidR="00F80CC4" w:rsidRPr="00760004" w14:paraId="481146BB" w14:textId="77777777" w:rsidTr="00094580">
        <w:trPr>
          <w:jc w:val="center"/>
        </w:trPr>
        <w:tc>
          <w:tcPr>
            <w:tcW w:w="2693" w:type="dxa"/>
          </w:tcPr>
          <w:p w14:paraId="46B586A9" w14:textId="77777777" w:rsidR="00F80CC4" w:rsidRPr="00760004" w:rsidRDefault="00F80CC4" w:rsidP="00094580">
            <w:pPr>
              <w:pStyle w:val="TAL"/>
            </w:pPr>
            <w:r w:rsidRPr="00760004">
              <w:t>pDSRType</w:t>
            </w:r>
          </w:p>
        </w:tc>
        <w:tc>
          <w:tcPr>
            <w:tcW w:w="6521" w:type="dxa"/>
          </w:tcPr>
          <w:p w14:paraId="3CFBE5B9" w14:textId="096DBAD7" w:rsidR="00F80CC4" w:rsidRPr="000C5FD1" w:rsidRDefault="00F80CC4" w:rsidP="00094580">
            <w:pPr>
              <w:pStyle w:val="TAL"/>
              <w:rPr>
                <w:rFonts w:cs="Arial"/>
                <w:szCs w:val="18"/>
              </w:rPr>
            </w:pPr>
            <w:r w:rsidRPr="000C5FD1">
              <w:rPr>
                <w:rFonts w:cs="Arial"/>
                <w:szCs w:val="18"/>
              </w:rPr>
              <w:t xml:space="preserve">If pDHType is PDSR, this field shall be set to </w:t>
            </w:r>
            <w:r w:rsidR="003D49D0" w:rsidRPr="000C5FD1">
              <w:rPr>
                <w:rFonts w:cs="Arial"/>
                <w:szCs w:val="18"/>
              </w:rPr>
              <w:t xml:space="preserve">at least </w:t>
            </w:r>
            <w:r w:rsidRPr="000C5FD1">
              <w:rPr>
                <w:rFonts w:cs="Arial"/>
                <w:szCs w:val="18"/>
              </w:rPr>
              <w:t>one of the following triggers:</w:t>
            </w:r>
          </w:p>
          <w:p w14:paraId="2E43E14C" w14:textId="56941487"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r>
            <w:r w:rsidR="00F80537" w:rsidRPr="000C5FD1">
              <w:rPr>
                <w:rFonts w:ascii="Arial" w:hAnsi="Arial" w:cs="Arial"/>
                <w:sz w:val="18"/>
                <w:szCs w:val="18"/>
                <w:lang w:val="en-GB"/>
              </w:rPr>
              <w:t>timer expiry (along with a timer value and unit).</w:t>
            </w:r>
          </w:p>
          <w:p w14:paraId="6B55B995" w14:textId="5D0AA23F" w:rsidR="002017DB" w:rsidRPr="000C5FD1" w:rsidRDefault="002017DB" w:rsidP="002017DB">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r>
            <w:r w:rsidR="00F80537" w:rsidRPr="000C5FD1">
              <w:rPr>
                <w:rFonts w:ascii="Arial" w:hAnsi="Arial" w:cs="Arial"/>
                <w:sz w:val="18"/>
                <w:szCs w:val="18"/>
                <w:lang w:val="en-GB"/>
              </w:rPr>
              <w:t>packet count (along with a value for the number of packets detected before a summary is to be triggered).</w:t>
            </w:r>
          </w:p>
          <w:p w14:paraId="1A8F4029" w14:textId="20D2DF57" w:rsidR="00F80CC4" w:rsidRPr="000C5FD1" w:rsidRDefault="002017DB" w:rsidP="00F80537">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49D3658" w14:textId="4D530B1D" w:rsidR="00F80CC4" w:rsidRPr="00760004" w:rsidRDefault="00F80CC4" w:rsidP="00094580">
            <w:pPr>
              <w:pStyle w:val="TAL"/>
            </w:pPr>
            <w:r w:rsidRPr="000C5FD1">
              <w:rPr>
                <w:rFonts w:cs="Arial"/>
                <w:szCs w:val="18"/>
              </w:rPr>
              <w:t xml:space="preserve">Summary reports shall not be cumulative, </w:t>
            </w:r>
            <w:r w:rsidR="00A13DEE">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sidR="00A13DEE">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1E3A9275" w14:textId="77777777" w:rsidR="00F80CC4" w:rsidRPr="00760004" w:rsidRDefault="00F80CC4" w:rsidP="00094580">
            <w:pPr>
              <w:pStyle w:val="TAL"/>
            </w:pPr>
            <w:r w:rsidRPr="00760004">
              <w:t>C</w:t>
            </w:r>
          </w:p>
        </w:tc>
      </w:tr>
    </w:tbl>
    <w:p w14:paraId="59D33E90" w14:textId="77777777" w:rsidR="00F80CC4" w:rsidRPr="00760004" w:rsidRDefault="00F80CC4" w:rsidP="00F80CC4"/>
    <w:p w14:paraId="1813F0DC" w14:textId="5887B25B" w:rsidR="00F80CC4" w:rsidRPr="00760004" w:rsidRDefault="00F80CC4" w:rsidP="004457CD">
      <w:r w:rsidRPr="00760004">
        <w:t>When the IRI-TF</w:t>
      </w:r>
      <w:r w:rsidR="00D308F3" w:rsidRPr="00760004">
        <w:t xml:space="preserve"> in the SMF</w:t>
      </w:r>
      <w:r w:rsidRPr="00760004">
        <w:t xml:space="preserve"> detects that a targeted PDU session has changed 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497EA147" w:rsidR="00F80CC4" w:rsidRPr="00760004" w:rsidRDefault="00F80CC4" w:rsidP="00020C2C">
            <w:pPr>
              <w:pStyle w:val="NO"/>
            </w:pPr>
            <w:r w:rsidRPr="00760004">
              <w:t>NOTE: See notes on TargetIdentifiers in 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79A2585B" w:rsidR="00F80CC4" w:rsidRPr="00760004" w:rsidRDefault="00F80CC4" w:rsidP="00020C2C">
      <w:r w:rsidRPr="00760004">
        <w:lastRenderedPageBreak/>
        <w:t>When the IRI-</w:t>
      </w:r>
      <w:r w:rsidR="00E3280C">
        <w:t>TF</w:t>
      </w:r>
      <w:r w:rsidR="00D308F3" w:rsidRPr="00760004">
        <w:t xml:space="preserve"> in the SMF</w:t>
      </w:r>
      <w:r w:rsidRPr="00760004">
        <w:t xml:space="preserve"> detects that the PDU session has been released 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6722AECC" w14:textId="47C85237" w:rsidR="00F04BFD" w:rsidRDefault="00F04BFD" w:rsidP="00F04BFD">
      <w:r>
        <w:t>When interception of packet data headers is required for a target UE and when the IRI-POI present in the SMF generates the xIRI containing an SMFStartOfInterceptionWithEstablishedPDUSession record, if approach 1 described in clause 6.2.3.9 is used for packet data header information reporting, then the IRI-TF present in the SMF shall send an activation message to the IRI-POI present in the UPF to generate</w:t>
      </w:r>
      <w:r w:rsidRPr="003D0664">
        <w:t xml:space="preserve"> </w:t>
      </w:r>
      <w:r>
        <w:t>the Packet Data Header report related xIRIs from the user plane packets of that PDU session.</w:t>
      </w:r>
    </w:p>
    <w:p w14:paraId="11C6E7E7" w14:textId="12CA5E24" w:rsidR="000D4C6D" w:rsidRPr="00760004" w:rsidRDefault="000D4C6D" w:rsidP="00247B0F">
      <w:pPr>
        <w:pStyle w:val="Heading4"/>
      </w:pPr>
      <w:bookmarkStart w:id="118" w:name="_Toc74852064"/>
      <w:r w:rsidRPr="00760004">
        <w:t>6.2.3.</w:t>
      </w:r>
      <w:r w:rsidR="00F80CC4" w:rsidRPr="00760004">
        <w:t>5</w:t>
      </w:r>
      <w:r w:rsidRPr="00760004">
        <w:tab/>
        <w:t>Generation of xIRI at UPF over LI_X2</w:t>
      </w:r>
      <w:bookmarkEnd w:id="118"/>
    </w:p>
    <w:p w14:paraId="172E527E" w14:textId="0E7CE588" w:rsidR="00F80CC4" w:rsidRPr="00760004" w:rsidRDefault="00F80CC4" w:rsidP="00F80CC4">
      <w:pPr>
        <w:pStyle w:val="Heading5"/>
      </w:pPr>
      <w:bookmarkStart w:id="119" w:name="_Toc74852065"/>
      <w:r w:rsidRPr="00760004">
        <w:t>6.2.3.</w:t>
      </w:r>
      <w:r w:rsidR="00FB0DE5" w:rsidRPr="00760004">
        <w:t>5</w:t>
      </w:r>
      <w:r w:rsidRPr="00760004">
        <w:t>.1</w:t>
      </w:r>
      <w:r w:rsidR="00AE635B" w:rsidRPr="00760004">
        <w:tab/>
      </w:r>
      <w:r w:rsidRPr="00760004">
        <w:t>Packet data header reporting</w:t>
      </w:r>
      <w:bookmarkEnd w:id="119"/>
    </w:p>
    <w:p w14:paraId="04E521CE" w14:textId="0F4100AF" w:rsidR="00F80CC4" w:rsidRPr="00760004" w:rsidRDefault="00F80CC4" w:rsidP="00F80CC4">
      <w:pPr>
        <w:pStyle w:val="EditorsNote"/>
        <w:ind w:left="0" w:firstLine="0"/>
        <w:rPr>
          <w:color w:val="auto"/>
        </w:rPr>
      </w:pPr>
      <w:r w:rsidRPr="00760004">
        <w:rPr>
          <w:color w:val="auto"/>
        </w:rPr>
        <w:t>The IRI-POI</w:t>
      </w:r>
      <w:r w:rsidR="00F47C47" w:rsidRPr="00760004">
        <w:rPr>
          <w:color w:val="auto"/>
        </w:rPr>
        <w:t xml:space="preserve"> in the UPF</w:t>
      </w:r>
      <w:r w:rsidRPr="00760004">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120" w:name="_Toc74852066"/>
      <w:r w:rsidRPr="00760004">
        <w:t>6.2.3.</w:t>
      </w:r>
      <w:r w:rsidR="00FB0DE5" w:rsidRPr="00760004">
        <w:t>5</w:t>
      </w:r>
      <w:r w:rsidRPr="00760004">
        <w:t>.2</w:t>
      </w:r>
      <w:r w:rsidR="00AE635B" w:rsidRPr="00760004">
        <w:tab/>
      </w:r>
      <w:r w:rsidRPr="00760004">
        <w:t>Fragmentation</w:t>
      </w:r>
      <w:bookmarkEnd w:id="120"/>
    </w:p>
    <w:p w14:paraId="0FA95B16" w14:textId="4BC402A1" w:rsidR="00F80CC4" w:rsidRPr="00760004" w:rsidRDefault="00F80CC4" w:rsidP="00F80CC4">
      <w:pPr>
        <w:pStyle w:val="EditorsNote"/>
        <w:ind w:left="0" w:firstLine="0"/>
        <w:rPr>
          <w:color w:val="auto"/>
        </w:rPr>
      </w:pPr>
      <w:r w:rsidRPr="00760004">
        <w:rPr>
          <w:color w:val="auto"/>
        </w:rPr>
        <w:t>If the IRI-POI</w:t>
      </w:r>
      <w:r w:rsidR="00F47C47" w:rsidRPr="00760004">
        <w:rPr>
          <w:color w:val="auto"/>
        </w:rPr>
        <w:t xml:space="preserve"> in the UPF</w:t>
      </w:r>
      <w:r w:rsidRPr="00760004">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F80CC4">
      <w:pPr>
        <w:pStyle w:val="EditorsNote"/>
        <w:ind w:left="0" w:firstLine="0"/>
        <w:rPr>
          <w:color w:val="auto"/>
        </w:rPr>
      </w:pPr>
      <w:r w:rsidRPr="00760004">
        <w:rPr>
          <w:color w:val="auto"/>
        </w:rPr>
        <w:t xml:space="preserve">In this case, the </w:t>
      </w:r>
      <w:r w:rsidR="00247B0F" w:rsidRPr="00760004">
        <w:rPr>
          <w:color w:val="auto"/>
        </w:rPr>
        <w:t>IRI</w:t>
      </w:r>
      <w:r w:rsidRPr="00760004">
        <w:rPr>
          <w:color w:val="auto"/>
        </w:rPr>
        <w:t>-POI</w:t>
      </w:r>
      <w:r w:rsidR="00F47C47" w:rsidRPr="00760004">
        <w:rPr>
          <w:color w:val="auto"/>
        </w:rPr>
        <w:t xml:space="preserve"> in the UPF</w:t>
      </w:r>
      <w:r w:rsidRPr="00760004">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rPr>
          <w:color w:val="auto"/>
        </w:rPr>
        <w:t xml:space="preserve">subsequent </w:t>
      </w:r>
      <w:r w:rsidRPr="00760004">
        <w:rPr>
          <w:color w:val="auto"/>
        </w:rPr>
        <w:t xml:space="preserve">fragments are reported without port information. This technique relieves the </w:t>
      </w:r>
      <w:r w:rsidR="00F47C47" w:rsidRPr="00760004">
        <w:rPr>
          <w:color w:val="auto"/>
        </w:rPr>
        <w:t xml:space="preserve">IRI-POI in the </w:t>
      </w:r>
      <w:r w:rsidRPr="00760004">
        <w:rPr>
          <w:color w:val="auto"/>
        </w:rPr>
        <w:t>UPF from having to reassemble the original IP packet (at line speed) at the cost of accuracy of the reported fields.</w:t>
      </w:r>
    </w:p>
    <w:p w14:paraId="6FFB9AAF" w14:textId="744E814B" w:rsidR="00F80CC4" w:rsidRPr="00760004" w:rsidRDefault="00F80CC4" w:rsidP="00F80CC4">
      <w:pPr>
        <w:pStyle w:val="Heading5"/>
      </w:pPr>
      <w:bookmarkStart w:id="121" w:name="_Toc74852067"/>
      <w:r w:rsidRPr="00760004">
        <w:t>6.2.3.</w:t>
      </w:r>
      <w:r w:rsidR="00FB0DE5" w:rsidRPr="00760004">
        <w:t>5</w:t>
      </w:r>
      <w:r w:rsidRPr="00760004">
        <w:t>.3</w:t>
      </w:r>
      <w:r w:rsidR="00AE635B" w:rsidRPr="00760004">
        <w:tab/>
      </w:r>
      <w:r w:rsidRPr="00760004">
        <w:t>Packet Data Header Reporting (PDHR)</w:t>
      </w:r>
      <w:bookmarkEnd w:id="121"/>
    </w:p>
    <w:p w14:paraId="226A2868" w14:textId="24364D66" w:rsidR="00F80CC4" w:rsidRPr="00760004" w:rsidRDefault="00F80CC4" w:rsidP="00F80CC4">
      <w:pPr>
        <w:pStyle w:val="EditorsNote"/>
        <w:ind w:left="0" w:firstLine="0"/>
        <w:rPr>
          <w:color w:val="auto"/>
        </w:rPr>
      </w:pPr>
      <w:r w:rsidRPr="00760004">
        <w:rPr>
          <w:color w:val="auto"/>
        </w:rPr>
        <w:t>If the per-packet form of packet data header reporting, i.e. PDHR, is used, the IRI-POI</w:t>
      </w:r>
      <w:r w:rsidR="00F47C47" w:rsidRPr="00760004">
        <w:rPr>
          <w:color w:val="auto"/>
        </w:rPr>
        <w:t xml:space="preserve"> in the UPF</w:t>
      </w:r>
      <w:r w:rsidRPr="00760004">
        <w:rPr>
          <w:color w:val="auto"/>
        </w:rPr>
        <w:t xml:space="preserve"> extracts the following information from each packet</w:t>
      </w:r>
      <w:r w:rsidR="005837B4" w:rsidRPr="00760004">
        <w:rPr>
          <w:color w:val="auto"/>
        </w:rPr>
        <w:t>.</w:t>
      </w:r>
    </w:p>
    <w:p w14:paraId="5D9CE8EF" w14:textId="51041C43" w:rsidR="00F80CC4" w:rsidRPr="00760004" w:rsidRDefault="00F80CC4" w:rsidP="00F80CC4">
      <w:pPr>
        <w:pStyle w:val="TH"/>
      </w:pPr>
      <w:r w:rsidRPr="00760004">
        <w:lastRenderedPageBreak/>
        <w:t>Table 6.2.3-</w:t>
      </w:r>
      <w:r w:rsidR="00FB0DE5" w:rsidRPr="00760004">
        <w:t>1</w:t>
      </w:r>
      <w:r w:rsidR="004457CD" w:rsidRPr="00760004">
        <w:t>2</w:t>
      </w:r>
      <w:r w:rsidRPr="00760004">
        <w:t xml:space="preserve">: </w:t>
      </w:r>
      <w:r w:rsidR="00601731" w:rsidRPr="00760004">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4D568C2F" w14:textId="77777777" w:rsidTr="00094580">
        <w:trPr>
          <w:trHeight w:val="287"/>
        </w:trPr>
        <w:tc>
          <w:tcPr>
            <w:tcW w:w="2335" w:type="dxa"/>
          </w:tcPr>
          <w:p w14:paraId="67A0F9C8" w14:textId="77777777" w:rsidR="00F80CC4" w:rsidRPr="00760004" w:rsidRDefault="00F80CC4" w:rsidP="00094580">
            <w:pPr>
              <w:pStyle w:val="TAH"/>
            </w:pPr>
            <w:r w:rsidRPr="00760004">
              <w:t>Field name</w:t>
            </w:r>
          </w:p>
        </w:tc>
        <w:tc>
          <w:tcPr>
            <w:tcW w:w="6879" w:type="dxa"/>
          </w:tcPr>
          <w:p w14:paraId="259B4925" w14:textId="77777777" w:rsidR="00F80CC4" w:rsidRPr="00760004" w:rsidRDefault="00F80CC4" w:rsidP="00094580">
            <w:pPr>
              <w:pStyle w:val="TAH"/>
            </w:pPr>
            <w:r w:rsidRPr="00760004">
              <w:t>Description</w:t>
            </w:r>
          </w:p>
        </w:tc>
        <w:tc>
          <w:tcPr>
            <w:tcW w:w="708" w:type="dxa"/>
          </w:tcPr>
          <w:p w14:paraId="5151E1F6" w14:textId="77777777" w:rsidR="00F80CC4" w:rsidRPr="00760004" w:rsidRDefault="00F80CC4" w:rsidP="00094580">
            <w:pPr>
              <w:pStyle w:val="TAH"/>
            </w:pPr>
            <w:r w:rsidRPr="00760004">
              <w:t>M/C/O</w:t>
            </w:r>
          </w:p>
        </w:tc>
      </w:tr>
      <w:tr w:rsidR="00F80CC4" w:rsidRPr="00760004" w14:paraId="6ED7B70B" w14:textId="77777777" w:rsidTr="00094580">
        <w:tc>
          <w:tcPr>
            <w:tcW w:w="2335" w:type="dxa"/>
          </w:tcPr>
          <w:p w14:paraId="0C4CBD8C" w14:textId="77777777" w:rsidR="00F80CC4" w:rsidRPr="00760004" w:rsidRDefault="00F80CC4" w:rsidP="00094580">
            <w:pPr>
              <w:pStyle w:val="TAL"/>
              <w:jc w:val="both"/>
            </w:pPr>
            <w:r w:rsidRPr="00760004">
              <w:t>pDUSessionID</w:t>
            </w:r>
          </w:p>
        </w:tc>
        <w:tc>
          <w:tcPr>
            <w:tcW w:w="6879" w:type="dxa"/>
          </w:tcPr>
          <w:p w14:paraId="7710487F" w14:textId="3F72C36D" w:rsidR="00F80CC4" w:rsidRPr="00760004" w:rsidRDefault="00C25A95" w:rsidP="00094580">
            <w:pPr>
              <w:pStyle w:val="TAL"/>
            </w:pPr>
            <w:r>
              <w:t>The PDU Session ID value 255 shall be used by the sender; the receiver shall ignore the parameter (see NOTE</w:t>
            </w:r>
            <w:r w:rsidR="00BC21BE">
              <w:t>)</w:t>
            </w:r>
            <w:r w:rsidR="00F80CC4" w:rsidRPr="00760004">
              <w:t>.</w:t>
            </w:r>
          </w:p>
        </w:tc>
        <w:tc>
          <w:tcPr>
            <w:tcW w:w="708" w:type="dxa"/>
          </w:tcPr>
          <w:p w14:paraId="46BA2985" w14:textId="77777777" w:rsidR="00F80CC4" w:rsidRPr="00760004" w:rsidRDefault="00F80CC4" w:rsidP="00094580">
            <w:pPr>
              <w:pStyle w:val="TAL"/>
            </w:pPr>
            <w:r w:rsidRPr="00760004">
              <w:t>M</w:t>
            </w:r>
          </w:p>
        </w:tc>
      </w:tr>
      <w:tr w:rsidR="00F80CC4" w:rsidRPr="00760004" w14:paraId="258FA4FF" w14:textId="77777777" w:rsidTr="00094580">
        <w:tc>
          <w:tcPr>
            <w:tcW w:w="2335" w:type="dxa"/>
          </w:tcPr>
          <w:p w14:paraId="64961821" w14:textId="77777777" w:rsidR="00F80CC4" w:rsidRPr="00760004" w:rsidRDefault="00F80CC4" w:rsidP="00094580">
            <w:pPr>
              <w:pStyle w:val="TAL"/>
              <w:jc w:val="both"/>
            </w:pPr>
            <w:r w:rsidRPr="00760004">
              <w:t>sourceIPAddress</w:t>
            </w:r>
          </w:p>
        </w:tc>
        <w:tc>
          <w:tcPr>
            <w:tcW w:w="6879" w:type="dxa"/>
          </w:tcPr>
          <w:p w14:paraId="6D28A2FF"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B01F7E3" w14:textId="77777777" w:rsidR="00F80CC4" w:rsidRPr="00760004" w:rsidRDefault="00F80CC4" w:rsidP="00094580">
            <w:pPr>
              <w:pStyle w:val="TAL"/>
            </w:pPr>
            <w:r w:rsidRPr="00760004">
              <w:t>M</w:t>
            </w:r>
          </w:p>
        </w:tc>
      </w:tr>
      <w:tr w:rsidR="00F80CC4" w:rsidRPr="00760004" w14:paraId="110D19EE" w14:textId="77777777" w:rsidTr="00094580">
        <w:tc>
          <w:tcPr>
            <w:tcW w:w="2335" w:type="dxa"/>
          </w:tcPr>
          <w:p w14:paraId="12B982D6" w14:textId="21E7AC99" w:rsidR="00F80CC4" w:rsidRPr="00760004" w:rsidRDefault="00F80CC4" w:rsidP="00094580">
            <w:pPr>
              <w:pStyle w:val="TAL"/>
              <w:jc w:val="both"/>
            </w:pPr>
            <w:r w:rsidRPr="00760004">
              <w:t>sourcePort</w:t>
            </w:r>
          </w:p>
        </w:tc>
        <w:tc>
          <w:tcPr>
            <w:tcW w:w="6879" w:type="dxa"/>
          </w:tcPr>
          <w:p w14:paraId="71DD080F" w14:textId="3FDB06EF"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0A5E39A" w14:textId="36FE4220"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051E6A46" w14:textId="57613CC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58C85E33" w14:textId="75ACEF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519378F5" w14:textId="2A0426AB"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219432D0" w14:textId="5EDEAE28"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4D6E06F1" w14:textId="77777777" w:rsidR="00F80CC4" w:rsidRPr="00760004" w:rsidRDefault="00F80CC4" w:rsidP="00094580">
            <w:pPr>
              <w:pStyle w:val="TAL"/>
            </w:pPr>
            <w:r w:rsidRPr="00760004">
              <w:t>C</w:t>
            </w:r>
          </w:p>
        </w:tc>
      </w:tr>
      <w:tr w:rsidR="00F80CC4" w:rsidRPr="00760004" w14:paraId="1E7A59E2" w14:textId="77777777" w:rsidTr="00094580">
        <w:tc>
          <w:tcPr>
            <w:tcW w:w="2335" w:type="dxa"/>
          </w:tcPr>
          <w:p w14:paraId="3EA872CA" w14:textId="4FD51BE5"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5F48731E" w14:textId="77777777" w:rsidR="00F80CC4" w:rsidRPr="00760004" w:rsidRDefault="00F80CC4" w:rsidP="00094580">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79752787" w14:textId="77777777" w:rsidR="00F80CC4" w:rsidRPr="00760004" w:rsidRDefault="00F80CC4" w:rsidP="00094580">
            <w:pPr>
              <w:pStyle w:val="TAL"/>
            </w:pPr>
            <w:r w:rsidRPr="00760004">
              <w:t>M</w:t>
            </w:r>
          </w:p>
        </w:tc>
      </w:tr>
      <w:tr w:rsidR="00F80CC4" w:rsidRPr="00760004" w14:paraId="6B9BAA97" w14:textId="77777777" w:rsidTr="00094580">
        <w:tc>
          <w:tcPr>
            <w:tcW w:w="2335" w:type="dxa"/>
          </w:tcPr>
          <w:p w14:paraId="56D7060C" w14:textId="3D9C0C20" w:rsidR="00F80CC4" w:rsidRPr="00760004" w:rsidRDefault="00F80CC4" w:rsidP="00094580">
            <w:pPr>
              <w:pStyle w:val="TAL"/>
              <w:jc w:val="both"/>
            </w:pPr>
            <w:r w:rsidRPr="00760004">
              <w:t>destinationPort</w:t>
            </w:r>
          </w:p>
        </w:tc>
        <w:tc>
          <w:tcPr>
            <w:tcW w:w="6879" w:type="dxa"/>
          </w:tcPr>
          <w:p w14:paraId="120FD720" w14:textId="31B3AE06" w:rsidR="00F80CC4" w:rsidRPr="00760004" w:rsidRDefault="00F80CC4" w:rsidP="00094580">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527DC2B" w14:textId="5A95CC9C"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9331B24" w14:textId="214F1092"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D5EA56E" w14:textId="7CF40B21"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2801E0BA" w14:textId="561FA929" w:rsidR="00F80CC4"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B170D92" w14:textId="7010FCBB" w:rsidR="00F80CC4" w:rsidRPr="00760004" w:rsidRDefault="00F80CC4" w:rsidP="00094580">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6E70773F" w14:textId="77777777" w:rsidR="00F80CC4" w:rsidRPr="00760004" w:rsidRDefault="00F80CC4" w:rsidP="00094580">
            <w:pPr>
              <w:pStyle w:val="TAL"/>
            </w:pPr>
            <w:r w:rsidRPr="00760004">
              <w:t>C</w:t>
            </w:r>
          </w:p>
        </w:tc>
      </w:tr>
      <w:tr w:rsidR="00F80CC4" w:rsidRPr="00760004" w14:paraId="400AF557" w14:textId="77777777" w:rsidTr="00094580">
        <w:tc>
          <w:tcPr>
            <w:tcW w:w="2335" w:type="dxa"/>
          </w:tcPr>
          <w:p w14:paraId="4DEC42B0" w14:textId="184A19B0" w:rsidR="00F80CC4" w:rsidRPr="00760004" w:rsidRDefault="006927DD" w:rsidP="00094580">
            <w:pPr>
              <w:pStyle w:val="TAL"/>
              <w:jc w:val="both"/>
            </w:pPr>
            <w:r w:rsidRPr="00760004">
              <w:t>n</w:t>
            </w:r>
            <w:r w:rsidR="00F80CC4" w:rsidRPr="00760004">
              <w:t>extLayerProtocol</w:t>
            </w:r>
          </w:p>
        </w:tc>
        <w:tc>
          <w:tcPr>
            <w:tcW w:w="6879" w:type="dxa"/>
          </w:tcPr>
          <w:p w14:paraId="7BC74010" w14:textId="2DC9CEF7" w:rsidR="00F80CC4" w:rsidRPr="00760004" w:rsidRDefault="00F80CC4" w:rsidP="00094580">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sidR="00BC21BE">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p>
        </w:tc>
        <w:tc>
          <w:tcPr>
            <w:tcW w:w="708" w:type="dxa"/>
          </w:tcPr>
          <w:p w14:paraId="25F195C2" w14:textId="77777777" w:rsidR="00F80CC4" w:rsidRPr="00760004" w:rsidRDefault="00F80CC4" w:rsidP="00094580">
            <w:pPr>
              <w:pStyle w:val="TAL"/>
            </w:pPr>
            <w:r w:rsidRPr="00760004">
              <w:t>M</w:t>
            </w:r>
          </w:p>
        </w:tc>
      </w:tr>
      <w:tr w:rsidR="00F80CC4" w:rsidRPr="00760004" w14:paraId="7670ADD2" w14:textId="77777777" w:rsidTr="00094580">
        <w:tc>
          <w:tcPr>
            <w:tcW w:w="2335" w:type="dxa"/>
          </w:tcPr>
          <w:p w14:paraId="7F72D77A" w14:textId="7347A17E" w:rsidR="00F80CC4" w:rsidRPr="00760004" w:rsidRDefault="006927DD" w:rsidP="00094580">
            <w:pPr>
              <w:pStyle w:val="TAL"/>
              <w:jc w:val="both"/>
            </w:pPr>
            <w:r w:rsidRPr="00760004">
              <w:t>iPv6</w:t>
            </w:r>
            <w:r w:rsidR="00F80CC4" w:rsidRPr="00760004">
              <w:t>flowLabel</w:t>
            </w:r>
          </w:p>
        </w:tc>
        <w:tc>
          <w:tcPr>
            <w:tcW w:w="6879" w:type="dxa"/>
          </w:tcPr>
          <w:p w14:paraId="73C17175" w14:textId="63038A66" w:rsidR="00F80CC4" w:rsidRPr="00760004" w:rsidRDefault="00F80CC4" w:rsidP="00094580">
            <w:pPr>
              <w:pStyle w:val="TAL"/>
            </w:pPr>
            <w:r w:rsidRPr="00760004">
              <w:t>If the IP addresses in the report are IPv6, this field shall contain the 20-bit IPv6 “Flow Label” as defined in:</w:t>
            </w:r>
          </w:p>
          <w:p w14:paraId="19E163D7" w14:textId="3C421062" w:rsidR="00E73668" w:rsidRPr="00760004" w:rsidRDefault="00E73668" w:rsidP="00E73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D4B6EB1" w14:textId="65729E71" w:rsidR="00F80CC4" w:rsidRPr="00760004" w:rsidRDefault="00E73668" w:rsidP="00E73668">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51E26CB1" w14:textId="77777777" w:rsidR="00F80CC4" w:rsidRPr="00760004" w:rsidRDefault="00F80CC4" w:rsidP="00094580">
            <w:pPr>
              <w:pStyle w:val="TAL"/>
            </w:pPr>
            <w:r w:rsidRPr="00760004">
              <w:t>C</w:t>
            </w:r>
          </w:p>
        </w:tc>
      </w:tr>
      <w:tr w:rsidR="00F80CC4" w:rsidRPr="00760004" w14:paraId="1069A2F5" w14:textId="77777777" w:rsidTr="00094580">
        <w:tc>
          <w:tcPr>
            <w:tcW w:w="2335" w:type="dxa"/>
          </w:tcPr>
          <w:p w14:paraId="5BC9443A" w14:textId="77777777" w:rsidR="00F80CC4" w:rsidRPr="00760004" w:rsidRDefault="00F80CC4" w:rsidP="00094580">
            <w:pPr>
              <w:pStyle w:val="TAL"/>
              <w:jc w:val="both"/>
            </w:pPr>
            <w:r w:rsidRPr="00760004">
              <w:t>direction</w:t>
            </w:r>
          </w:p>
        </w:tc>
        <w:tc>
          <w:tcPr>
            <w:tcW w:w="6879" w:type="dxa"/>
          </w:tcPr>
          <w:p w14:paraId="534B577C"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0C6817E7" w14:textId="77777777" w:rsidR="00F80CC4" w:rsidRPr="00760004" w:rsidRDefault="00F80CC4" w:rsidP="00094580">
            <w:pPr>
              <w:pStyle w:val="TAL"/>
            </w:pPr>
            <w:r w:rsidRPr="00760004">
              <w:t>M</w:t>
            </w:r>
          </w:p>
        </w:tc>
      </w:tr>
      <w:tr w:rsidR="00F80CC4" w:rsidRPr="00760004" w14:paraId="7EECAFA8" w14:textId="77777777" w:rsidTr="00094580">
        <w:tc>
          <w:tcPr>
            <w:tcW w:w="2335" w:type="dxa"/>
          </w:tcPr>
          <w:p w14:paraId="3F9D40A9" w14:textId="77777777" w:rsidR="00F80CC4" w:rsidRPr="00760004" w:rsidRDefault="00F80CC4" w:rsidP="00094580">
            <w:pPr>
              <w:pStyle w:val="TAL"/>
              <w:jc w:val="both"/>
            </w:pPr>
            <w:r w:rsidRPr="00760004">
              <w:t>packetSize</w:t>
            </w:r>
          </w:p>
        </w:tc>
        <w:tc>
          <w:tcPr>
            <w:tcW w:w="6879" w:type="dxa"/>
          </w:tcPr>
          <w:p w14:paraId="0EC65AF4" w14:textId="77777777" w:rsidR="00F80CC4" w:rsidRPr="00760004" w:rsidRDefault="00F80CC4" w:rsidP="00094580">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A9C0806" w14:textId="77777777" w:rsidR="00F80CC4" w:rsidRPr="00760004" w:rsidRDefault="00F80CC4" w:rsidP="00094580">
            <w:pPr>
              <w:pStyle w:val="TAL"/>
            </w:pPr>
            <w:r w:rsidRPr="00760004">
              <w:t>M</w:t>
            </w:r>
          </w:p>
        </w:tc>
      </w:tr>
      <w:tr w:rsidR="00DD11DC" w14:paraId="01613A06" w14:textId="77777777" w:rsidTr="00273749">
        <w:tc>
          <w:tcPr>
            <w:tcW w:w="9922" w:type="dxa"/>
            <w:gridSpan w:val="3"/>
          </w:tcPr>
          <w:p w14:paraId="260AA4CE" w14:textId="186238C4" w:rsidR="00DD11DC" w:rsidRDefault="00DD11DC" w:rsidP="00DD11DC">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591BCC4C" w14:textId="77777777" w:rsidR="00F80CC4" w:rsidRPr="00760004" w:rsidRDefault="00F80CC4" w:rsidP="00020C2C"/>
    <w:p w14:paraId="3C976061" w14:textId="490BBAB6" w:rsidR="00F80CC4" w:rsidRPr="00760004" w:rsidRDefault="00F80CC4" w:rsidP="00F80CC4">
      <w:pPr>
        <w:pStyle w:val="Heading5"/>
      </w:pPr>
      <w:bookmarkStart w:id="122" w:name="_Toc74852068"/>
      <w:r w:rsidRPr="00760004">
        <w:lastRenderedPageBreak/>
        <w:t>6.2.3.</w:t>
      </w:r>
      <w:r w:rsidR="004D38BD" w:rsidRPr="00760004">
        <w:t>5</w:t>
      </w:r>
      <w:r w:rsidRPr="00760004">
        <w:t>.4</w:t>
      </w:r>
      <w:r w:rsidR="00AE635B" w:rsidRPr="00760004">
        <w:tab/>
      </w:r>
      <w:r w:rsidRPr="00760004">
        <w:t>Packet Data Summary Reporting (PDSR)</w:t>
      </w:r>
      <w:bookmarkEnd w:id="122"/>
    </w:p>
    <w:p w14:paraId="16594D6C" w14:textId="55CD7B01" w:rsidR="00F80CC4" w:rsidRPr="00760004" w:rsidRDefault="00F80CC4" w:rsidP="00F80CC4">
      <w:pPr>
        <w:pStyle w:val="EditorsNote"/>
        <w:keepNext/>
        <w:ind w:left="0" w:firstLine="0"/>
        <w:jc w:val="both"/>
        <w:rPr>
          <w:color w:val="auto"/>
        </w:rPr>
      </w:pPr>
      <w:r w:rsidRPr="00760004">
        <w:rPr>
          <w:color w:val="auto"/>
        </w:rPr>
        <w:t>If the summary form of the packet data header reporting, i.e. PDSR, is used, the IRI-POI</w:t>
      </w:r>
      <w:r w:rsidR="00F47C47" w:rsidRPr="00760004">
        <w:rPr>
          <w:color w:val="auto"/>
        </w:rPr>
        <w:t xml:space="preserve"> in the UPF</w:t>
      </w:r>
      <w:r w:rsidRPr="00760004">
        <w:rPr>
          <w:color w:val="auto"/>
        </w:rPr>
        <w:t xml:space="preserve"> extracts from each packet the following information and aggregates it in summaries</w:t>
      </w:r>
      <w:r w:rsidR="002D3003" w:rsidRPr="0061677D">
        <w:rPr>
          <w:color w:val="auto"/>
        </w:rPr>
        <w:t xml:space="preserve"> which are delivered over LI_X2 according to the pDSRType field defined in the ActivatePDHReporting Parameters of the ActivateTask message received from the IRI-TF (see </w:t>
      </w:r>
      <w:r w:rsidR="0061677D" w:rsidRPr="0061677D">
        <w:rPr>
          <w:color w:val="auto"/>
        </w:rPr>
        <w:t xml:space="preserve">clause </w:t>
      </w:r>
      <w:r w:rsidR="002D3003" w:rsidRPr="0061677D">
        <w:rPr>
          <w:color w:val="auto"/>
        </w:rPr>
        <w:t>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t>
      </w:r>
    </w:p>
    <w:p w14:paraId="7AFBD616" w14:textId="1C56EC18" w:rsidR="00F80CC4" w:rsidRPr="00760004" w:rsidRDefault="00F80CC4" w:rsidP="00F80CC4">
      <w:pPr>
        <w:pStyle w:val="TH"/>
      </w:pPr>
      <w:r w:rsidRPr="00760004">
        <w:t>Table 6.2.3-1</w:t>
      </w:r>
      <w:r w:rsidR="004457CD" w:rsidRPr="00760004">
        <w:t>3</w:t>
      </w:r>
      <w:r w:rsidRPr="00760004">
        <w:t xml:space="preserve">: </w:t>
      </w:r>
      <w:r w:rsidR="00601731" w:rsidRPr="00760004">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rsidRPr="00760004" w14:paraId="3C403981" w14:textId="77777777" w:rsidTr="00094580">
        <w:trPr>
          <w:trHeight w:val="287"/>
          <w:jc w:val="center"/>
        </w:trPr>
        <w:tc>
          <w:tcPr>
            <w:tcW w:w="2335" w:type="dxa"/>
          </w:tcPr>
          <w:p w14:paraId="2A51107D" w14:textId="77777777" w:rsidR="00F80CC4" w:rsidRPr="00760004" w:rsidRDefault="00F80CC4" w:rsidP="00094580">
            <w:pPr>
              <w:pStyle w:val="TAH"/>
            </w:pPr>
            <w:r w:rsidRPr="00760004">
              <w:lastRenderedPageBreak/>
              <w:t>Field name</w:t>
            </w:r>
          </w:p>
        </w:tc>
        <w:tc>
          <w:tcPr>
            <w:tcW w:w="6879" w:type="dxa"/>
          </w:tcPr>
          <w:p w14:paraId="02F2670D" w14:textId="77777777" w:rsidR="00F80CC4" w:rsidRPr="00760004" w:rsidRDefault="00F80CC4" w:rsidP="00094580">
            <w:pPr>
              <w:pStyle w:val="TAH"/>
            </w:pPr>
            <w:r w:rsidRPr="00760004">
              <w:t>Description</w:t>
            </w:r>
          </w:p>
        </w:tc>
        <w:tc>
          <w:tcPr>
            <w:tcW w:w="708" w:type="dxa"/>
          </w:tcPr>
          <w:p w14:paraId="286816D2" w14:textId="77777777" w:rsidR="00F80CC4" w:rsidRPr="00760004" w:rsidRDefault="00F80CC4" w:rsidP="00094580">
            <w:pPr>
              <w:pStyle w:val="TAH"/>
            </w:pPr>
            <w:r w:rsidRPr="00760004">
              <w:t>M/C/O</w:t>
            </w:r>
          </w:p>
        </w:tc>
      </w:tr>
      <w:tr w:rsidR="00F80CC4" w:rsidRPr="00760004" w14:paraId="00791D88" w14:textId="77777777" w:rsidTr="00094580">
        <w:trPr>
          <w:jc w:val="center"/>
        </w:trPr>
        <w:tc>
          <w:tcPr>
            <w:tcW w:w="2335" w:type="dxa"/>
          </w:tcPr>
          <w:p w14:paraId="06EAD1B9" w14:textId="77777777" w:rsidR="00F80CC4" w:rsidRPr="00760004" w:rsidRDefault="00F80CC4" w:rsidP="00094580">
            <w:pPr>
              <w:pStyle w:val="TAL"/>
              <w:jc w:val="both"/>
            </w:pPr>
            <w:r w:rsidRPr="00760004">
              <w:t>pDUSessionID</w:t>
            </w:r>
          </w:p>
        </w:tc>
        <w:tc>
          <w:tcPr>
            <w:tcW w:w="6879" w:type="dxa"/>
          </w:tcPr>
          <w:p w14:paraId="797C6119" w14:textId="0FDD6CB6" w:rsidR="00F80CC4" w:rsidRPr="00760004" w:rsidRDefault="00EC431C" w:rsidP="00094580">
            <w:pPr>
              <w:pStyle w:val="TAL"/>
            </w:pPr>
            <w:r>
              <w:t>The PDU Session ID value 255 shall be used; the receiver shall ignore the parameter (see NOTE)</w:t>
            </w:r>
            <w:r w:rsidR="00F80CC4" w:rsidRPr="00760004">
              <w:t>.</w:t>
            </w:r>
          </w:p>
        </w:tc>
        <w:tc>
          <w:tcPr>
            <w:tcW w:w="708" w:type="dxa"/>
          </w:tcPr>
          <w:p w14:paraId="33A5F372" w14:textId="77777777" w:rsidR="00F80CC4" w:rsidRPr="00760004" w:rsidRDefault="00F80CC4" w:rsidP="00094580">
            <w:pPr>
              <w:pStyle w:val="TAL"/>
            </w:pPr>
            <w:r w:rsidRPr="00760004">
              <w:t>M</w:t>
            </w:r>
          </w:p>
        </w:tc>
      </w:tr>
      <w:tr w:rsidR="00F80CC4" w:rsidRPr="00760004" w14:paraId="3F1FED36" w14:textId="77777777" w:rsidTr="00094580">
        <w:trPr>
          <w:jc w:val="center"/>
        </w:trPr>
        <w:tc>
          <w:tcPr>
            <w:tcW w:w="2335" w:type="dxa"/>
          </w:tcPr>
          <w:p w14:paraId="416E97F7" w14:textId="77777777" w:rsidR="00F80CC4" w:rsidRPr="00760004" w:rsidRDefault="00F80CC4" w:rsidP="00094580">
            <w:pPr>
              <w:pStyle w:val="TAL"/>
              <w:jc w:val="both"/>
            </w:pPr>
            <w:r w:rsidRPr="00760004">
              <w:t>sourceIPAddress</w:t>
            </w:r>
          </w:p>
        </w:tc>
        <w:tc>
          <w:tcPr>
            <w:tcW w:w="6879" w:type="dxa"/>
          </w:tcPr>
          <w:p w14:paraId="4AC8A2FE" w14:textId="77777777" w:rsidR="00F80CC4" w:rsidRPr="00760004" w:rsidRDefault="00F80CC4"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E21BB6D" w14:textId="77777777" w:rsidR="00F80CC4" w:rsidRPr="00760004" w:rsidRDefault="00F80CC4" w:rsidP="00094580">
            <w:pPr>
              <w:pStyle w:val="TAL"/>
            </w:pPr>
            <w:r w:rsidRPr="00760004">
              <w:t>M</w:t>
            </w:r>
          </w:p>
        </w:tc>
      </w:tr>
      <w:tr w:rsidR="00F80CC4" w:rsidRPr="00760004" w14:paraId="66FE2FFF" w14:textId="77777777" w:rsidTr="00094580">
        <w:trPr>
          <w:jc w:val="center"/>
        </w:trPr>
        <w:tc>
          <w:tcPr>
            <w:tcW w:w="2335" w:type="dxa"/>
          </w:tcPr>
          <w:p w14:paraId="46DBF554" w14:textId="6DC83BAB" w:rsidR="00F80CC4" w:rsidRPr="00760004" w:rsidRDefault="00F80CC4" w:rsidP="00094580">
            <w:pPr>
              <w:pStyle w:val="TAL"/>
              <w:jc w:val="both"/>
            </w:pPr>
            <w:r w:rsidRPr="00760004">
              <w:t>sourcePort</w:t>
            </w:r>
          </w:p>
        </w:tc>
        <w:tc>
          <w:tcPr>
            <w:tcW w:w="6879" w:type="dxa"/>
          </w:tcPr>
          <w:p w14:paraId="7F5F60A4" w14:textId="77777777" w:rsidR="00F80CC4" w:rsidRPr="00760004" w:rsidRDefault="00F80CC4"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5948F745"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5F4302C2"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28CDAD83" w14:textId="77777777"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58636AE" w14:textId="3C44AE7A" w:rsidR="00E73668" w:rsidRPr="00760004" w:rsidRDefault="00E73668"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7908C250" w14:textId="773F7F4B" w:rsidR="00F80CC4" w:rsidRPr="00760004" w:rsidRDefault="00F80CC4" w:rsidP="00094580">
            <w:pPr>
              <w:pStyle w:val="TAL"/>
            </w:pPr>
            <w:r w:rsidRPr="00760004">
              <w:t>For further details on Layer four protocols, see IANA</w:t>
            </w:r>
            <w:r w:rsidR="00E73668" w:rsidRPr="00760004">
              <w:t xml:space="preserve"> </w:t>
            </w:r>
            <w:r w:rsidRPr="00760004">
              <w:t>[32].</w:t>
            </w:r>
          </w:p>
        </w:tc>
        <w:tc>
          <w:tcPr>
            <w:tcW w:w="708" w:type="dxa"/>
          </w:tcPr>
          <w:p w14:paraId="60137F0E" w14:textId="77777777" w:rsidR="00F80CC4" w:rsidRPr="00760004" w:rsidRDefault="00F80CC4" w:rsidP="00094580">
            <w:pPr>
              <w:pStyle w:val="TAL"/>
            </w:pPr>
            <w:r w:rsidRPr="00760004">
              <w:t>C</w:t>
            </w:r>
          </w:p>
        </w:tc>
      </w:tr>
      <w:tr w:rsidR="00F80CC4" w:rsidRPr="00760004" w14:paraId="5F5B5498" w14:textId="77777777" w:rsidTr="00094580">
        <w:trPr>
          <w:jc w:val="center"/>
        </w:trPr>
        <w:tc>
          <w:tcPr>
            <w:tcW w:w="2335" w:type="dxa"/>
          </w:tcPr>
          <w:p w14:paraId="408449C4" w14:textId="35A5FAF2" w:rsidR="00F80CC4" w:rsidRPr="00760004" w:rsidRDefault="00F80CC4" w:rsidP="00094580">
            <w:pPr>
              <w:pStyle w:val="TAL"/>
              <w:jc w:val="both"/>
            </w:pPr>
            <w:r w:rsidRPr="00760004">
              <w:t>destinationI</w:t>
            </w:r>
            <w:r w:rsidR="006927DD" w:rsidRPr="00760004">
              <w:t>P</w:t>
            </w:r>
            <w:r w:rsidRPr="00760004">
              <w:t>Address</w:t>
            </w:r>
          </w:p>
        </w:tc>
        <w:tc>
          <w:tcPr>
            <w:tcW w:w="6879" w:type="dxa"/>
          </w:tcPr>
          <w:p w14:paraId="2E0EAEE8" w14:textId="77777777" w:rsidR="00F80CC4" w:rsidRPr="00760004" w:rsidRDefault="00F80CC4"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0458D7CC" w14:textId="77777777" w:rsidR="00F80CC4" w:rsidRPr="00760004" w:rsidRDefault="00F80CC4" w:rsidP="00094580">
            <w:pPr>
              <w:pStyle w:val="TAL"/>
            </w:pPr>
            <w:r w:rsidRPr="00760004">
              <w:t>M</w:t>
            </w:r>
          </w:p>
        </w:tc>
      </w:tr>
      <w:tr w:rsidR="00F80CC4" w:rsidRPr="00760004" w14:paraId="12A7D8DC" w14:textId="77777777" w:rsidTr="00094580">
        <w:trPr>
          <w:jc w:val="center"/>
        </w:trPr>
        <w:tc>
          <w:tcPr>
            <w:tcW w:w="2335" w:type="dxa"/>
          </w:tcPr>
          <w:p w14:paraId="4DC940DB" w14:textId="3B98D814" w:rsidR="00F80CC4" w:rsidRPr="00760004" w:rsidRDefault="00F80CC4" w:rsidP="00094580">
            <w:pPr>
              <w:pStyle w:val="TAL"/>
              <w:jc w:val="both"/>
            </w:pPr>
            <w:r w:rsidRPr="00760004">
              <w:t>destinationPort</w:t>
            </w:r>
          </w:p>
        </w:tc>
        <w:tc>
          <w:tcPr>
            <w:tcW w:w="6879" w:type="dxa"/>
          </w:tcPr>
          <w:p w14:paraId="3CC9F224" w14:textId="77777777" w:rsidR="00F80CC4" w:rsidRPr="00760004" w:rsidRDefault="00F80CC4"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8592AD8" w14:textId="0D2BDA75"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a</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Transmission Control Protocol (</w:t>
            </w:r>
            <w:r w:rsidR="00E73668" w:rsidRPr="00760004">
              <w:rPr>
                <w:rFonts w:ascii="Arial" w:hAnsi="Arial" w:cs="Arial"/>
                <w:b/>
                <w:sz w:val="18"/>
                <w:szCs w:val="18"/>
                <w:lang w:val="en-GB"/>
              </w:rPr>
              <w:t>TCP</w:t>
            </w:r>
            <w:r w:rsidR="00E73668" w:rsidRPr="00760004">
              <w:rPr>
                <w:rFonts w:ascii="Arial" w:hAnsi="Arial" w:cs="Arial"/>
                <w:sz w:val="18"/>
                <w:szCs w:val="18"/>
                <w:lang w:val="en-GB"/>
              </w:rPr>
              <w:t>), IP “Protocol” field decimal “6”; see IETF RFC 793</w:t>
            </w:r>
            <w:r w:rsidR="00E73668" w:rsidRPr="00760004" w:rsidDel="00C138B8">
              <w:rPr>
                <w:rFonts w:ascii="Arial" w:hAnsi="Arial" w:cs="Arial"/>
                <w:i/>
                <w:sz w:val="18"/>
                <w:szCs w:val="18"/>
                <w:lang w:val="en-GB"/>
              </w:rPr>
              <w:t xml:space="preserve"> </w:t>
            </w:r>
            <w:r w:rsidR="00E73668" w:rsidRPr="00760004">
              <w:rPr>
                <w:rFonts w:ascii="Arial" w:hAnsi="Arial" w:cs="Arial"/>
                <w:sz w:val="18"/>
                <w:szCs w:val="18"/>
                <w:lang w:val="en-GB"/>
              </w:rPr>
              <w:t>[28].</w:t>
            </w:r>
          </w:p>
          <w:p w14:paraId="5FCD554B" w14:textId="61113EA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b</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User Datagram Protocol (</w:t>
            </w:r>
            <w:r w:rsidR="00E73668" w:rsidRPr="00760004">
              <w:rPr>
                <w:rFonts w:ascii="Arial" w:hAnsi="Arial" w:cs="Arial"/>
                <w:b/>
                <w:sz w:val="18"/>
                <w:szCs w:val="18"/>
                <w:lang w:val="en-GB"/>
              </w:rPr>
              <w:t>UDP</w:t>
            </w:r>
            <w:r w:rsidR="00E73668" w:rsidRPr="00760004">
              <w:rPr>
                <w:rFonts w:ascii="Arial" w:hAnsi="Arial" w:cs="Arial"/>
                <w:sz w:val="18"/>
                <w:szCs w:val="18"/>
                <w:lang w:val="en-GB"/>
              </w:rPr>
              <w:t>), IP “Protocol” field decimal “17”; see IETF RFC 768</w:t>
            </w:r>
            <w:r w:rsidR="00E73668" w:rsidRPr="00760004" w:rsidDel="004D38BD">
              <w:rPr>
                <w:rFonts w:ascii="Arial" w:hAnsi="Arial" w:cs="Arial"/>
                <w:sz w:val="18"/>
                <w:szCs w:val="18"/>
                <w:lang w:val="en-GB"/>
              </w:rPr>
              <w:t xml:space="preserve"> </w:t>
            </w:r>
            <w:r w:rsidR="00E73668" w:rsidRPr="00760004">
              <w:rPr>
                <w:rFonts w:ascii="Arial" w:hAnsi="Arial" w:cs="Arial"/>
                <w:sz w:val="18"/>
                <w:szCs w:val="18"/>
                <w:lang w:val="en-GB"/>
              </w:rPr>
              <w:t>[29].</w:t>
            </w:r>
          </w:p>
          <w:p w14:paraId="634DFA42" w14:textId="4CDECF74"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c</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Datagram Congestion Control Protocol (</w:t>
            </w:r>
            <w:r w:rsidR="00E73668" w:rsidRPr="00760004">
              <w:rPr>
                <w:rFonts w:ascii="Arial" w:hAnsi="Arial" w:cs="Arial"/>
                <w:b/>
                <w:sz w:val="18"/>
                <w:szCs w:val="18"/>
                <w:lang w:val="en-GB"/>
              </w:rPr>
              <w:t>DCCP</w:t>
            </w:r>
            <w:r w:rsidR="00E73668" w:rsidRPr="00760004">
              <w:rPr>
                <w:rFonts w:ascii="Arial" w:hAnsi="Arial" w:cs="Arial"/>
                <w:sz w:val="18"/>
                <w:szCs w:val="18"/>
                <w:lang w:val="en-GB"/>
              </w:rPr>
              <w:t>), IP “Protocol” field decimal “33”; see IETF RFC 4340</w:t>
            </w:r>
            <w:r w:rsidR="00E73668" w:rsidRPr="00760004" w:rsidDel="004D38BD">
              <w:rPr>
                <w:rFonts w:ascii="Arial" w:hAnsi="Arial" w:cs="Arial"/>
                <w:i/>
                <w:sz w:val="18"/>
                <w:szCs w:val="18"/>
                <w:lang w:val="en-GB"/>
              </w:rPr>
              <w:t xml:space="preserve"> </w:t>
            </w:r>
            <w:r w:rsidR="00E73668" w:rsidRPr="00760004">
              <w:rPr>
                <w:rFonts w:ascii="Arial" w:hAnsi="Arial" w:cs="Arial"/>
                <w:sz w:val="18"/>
                <w:szCs w:val="18"/>
                <w:lang w:val="en-GB"/>
              </w:rPr>
              <w:t>[30].</w:t>
            </w:r>
          </w:p>
          <w:p w14:paraId="418691EA" w14:textId="7098C788" w:rsidR="00E73668" w:rsidRPr="00760004" w:rsidRDefault="007031A8" w:rsidP="00E73668">
            <w:pPr>
              <w:pStyle w:val="ListParagraph"/>
              <w:rPr>
                <w:rFonts w:ascii="Arial" w:hAnsi="Arial" w:cs="Arial"/>
                <w:sz w:val="18"/>
                <w:szCs w:val="18"/>
                <w:lang w:val="en-GB"/>
              </w:rPr>
            </w:pPr>
            <w:r>
              <w:rPr>
                <w:rFonts w:ascii="Arial" w:hAnsi="Arial" w:cs="Arial"/>
                <w:sz w:val="18"/>
                <w:szCs w:val="18"/>
                <w:lang w:val="en-GB"/>
              </w:rPr>
              <w:t>d</w:t>
            </w:r>
            <w:r w:rsidR="00E73668" w:rsidRPr="00760004">
              <w:rPr>
                <w:rFonts w:ascii="Arial" w:hAnsi="Arial" w:cs="Arial"/>
                <w:sz w:val="18"/>
                <w:szCs w:val="18"/>
                <w:lang w:val="en-GB"/>
              </w:rPr>
              <w:t xml:space="preserve">) </w:t>
            </w:r>
            <w:r w:rsidR="00E73668" w:rsidRPr="00760004">
              <w:rPr>
                <w:rFonts w:ascii="Arial" w:hAnsi="Arial" w:cs="Arial"/>
                <w:sz w:val="18"/>
                <w:szCs w:val="18"/>
                <w:lang w:val="en-GB"/>
              </w:rPr>
              <w:tab/>
              <w:t>Stream Control Transmission Protocol (</w:t>
            </w:r>
            <w:r w:rsidR="00E73668" w:rsidRPr="00760004">
              <w:rPr>
                <w:rFonts w:ascii="Arial" w:hAnsi="Arial" w:cs="Arial"/>
                <w:b/>
                <w:sz w:val="18"/>
                <w:szCs w:val="18"/>
                <w:lang w:val="en-GB"/>
              </w:rPr>
              <w:t>SCTP</w:t>
            </w:r>
            <w:r w:rsidR="00E73668" w:rsidRPr="00760004">
              <w:rPr>
                <w:rFonts w:ascii="Arial" w:hAnsi="Arial" w:cs="Arial"/>
                <w:sz w:val="18"/>
                <w:szCs w:val="18"/>
                <w:lang w:val="en-GB"/>
              </w:rPr>
              <w:t>), IP “Protocol” field decimal “132”; Stream Control Transmission Protocol</w:t>
            </w:r>
            <w:r w:rsidR="00E73668" w:rsidRPr="00760004" w:rsidDel="00C138B8">
              <w:rPr>
                <w:rFonts w:ascii="Arial" w:hAnsi="Arial" w:cs="Arial"/>
                <w:sz w:val="18"/>
                <w:szCs w:val="18"/>
                <w:lang w:val="en-GB"/>
              </w:rPr>
              <w:t xml:space="preserve"> </w:t>
            </w:r>
            <w:r w:rsidR="00E73668" w:rsidRPr="00760004">
              <w:rPr>
                <w:rFonts w:ascii="Arial" w:hAnsi="Arial" w:cs="Arial"/>
                <w:sz w:val="18"/>
                <w:szCs w:val="18"/>
                <w:lang w:val="en-GB"/>
              </w:rPr>
              <w:t>[31].</w:t>
            </w:r>
          </w:p>
          <w:p w14:paraId="46715004" w14:textId="443B4294" w:rsidR="00F80CC4" w:rsidRPr="00760004" w:rsidRDefault="00F80CC4" w:rsidP="00094580">
            <w:pPr>
              <w:pStyle w:val="TAL"/>
            </w:pPr>
            <w:r w:rsidRPr="00760004">
              <w:t>For further details on Layer four protocols, see IANA</w:t>
            </w:r>
            <w:r w:rsidR="00B74D23" w:rsidRPr="00760004">
              <w:rPr>
                <w:i/>
              </w:rPr>
              <w:t xml:space="preserve"> </w:t>
            </w:r>
            <w:r w:rsidRPr="00760004">
              <w:t>[32].</w:t>
            </w:r>
          </w:p>
        </w:tc>
        <w:tc>
          <w:tcPr>
            <w:tcW w:w="708" w:type="dxa"/>
          </w:tcPr>
          <w:p w14:paraId="0417731D" w14:textId="77777777" w:rsidR="00F80CC4" w:rsidRPr="00760004" w:rsidRDefault="00F80CC4" w:rsidP="00094580">
            <w:pPr>
              <w:pStyle w:val="TAL"/>
            </w:pPr>
            <w:r w:rsidRPr="00760004">
              <w:t>C</w:t>
            </w:r>
          </w:p>
        </w:tc>
      </w:tr>
      <w:tr w:rsidR="00F80CC4" w:rsidRPr="00760004" w14:paraId="101F6815" w14:textId="77777777" w:rsidTr="00094580">
        <w:trPr>
          <w:jc w:val="center"/>
        </w:trPr>
        <w:tc>
          <w:tcPr>
            <w:tcW w:w="2335" w:type="dxa"/>
          </w:tcPr>
          <w:p w14:paraId="4C3721AD" w14:textId="71A639A6" w:rsidR="00F80CC4" w:rsidRPr="00760004" w:rsidRDefault="006927DD" w:rsidP="00094580">
            <w:pPr>
              <w:pStyle w:val="TAL"/>
              <w:jc w:val="both"/>
            </w:pPr>
            <w:r w:rsidRPr="00760004">
              <w:t>n</w:t>
            </w:r>
            <w:r w:rsidR="00F80CC4" w:rsidRPr="00760004">
              <w:t>extLayerProtocol</w:t>
            </w:r>
          </w:p>
        </w:tc>
        <w:tc>
          <w:tcPr>
            <w:tcW w:w="6879" w:type="dxa"/>
          </w:tcPr>
          <w:p w14:paraId="7A13B4B3" w14:textId="3B05BF06" w:rsidR="00F80CC4" w:rsidRPr="00760004" w:rsidRDefault="00F80CC4"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p>
        </w:tc>
        <w:tc>
          <w:tcPr>
            <w:tcW w:w="708" w:type="dxa"/>
          </w:tcPr>
          <w:p w14:paraId="61082279" w14:textId="77777777" w:rsidR="00F80CC4" w:rsidRPr="00760004" w:rsidRDefault="00F80CC4" w:rsidP="00094580">
            <w:pPr>
              <w:pStyle w:val="TAL"/>
            </w:pPr>
            <w:r w:rsidRPr="00760004">
              <w:t>M</w:t>
            </w:r>
          </w:p>
        </w:tc>
      </w:tr>
      <w:tr w:rsidR="00F80CC4" w:rsidRPr="00760004" w14:paraId="763BB447" w14:textId="77777777" w:rsidTr="00094580">
        <w:trPr>
          <w:jc w:val="center"/>
        </w:trPr>
        <w:tc>
          <w:tcPr>
            <w:tcW w:w="2335" w:type="dxa"/>
          </w:tcPr>
          <w:p w14:paraId="1FE8A53A" w14:textId="42E849C5" w:rsidR="00F80CC4" w:rsidRPr="00760004" w:rsidRDefault="006927DD" w:rsidP="00094580">
            <w:pPr>
              <w:pStyle w:val="TAL"/>
              <w:jc w:val="both"/>
            </w:pPr>
            <w:r w:rsidRPr="00760004">
              <w:t>iPv6</w:t>
            </w:r>
            <w:r w:rsidR="00F80CC4" w:rsidRPr="00760004">
              <w:t>flowLabel</w:t>
            </w:r>
          </w:p>
        </w:tc>
        <w:tc>
          <w:tcPr>
            <w:tcW w:w="6879" w:type="dxa"/>
          </w:tcPr>
          <w:p w14:paraId="3B17735E" w14:textId="7513C9F7" w:rsidR="00F80CC4" w:rsidRPr="00760004" w:rsidRDefault="00F80CC4" w:rsidP="00094580">
            <w:pPr>
              <w:pStyle w:val="TAL"/>
            </w:pPr>
            <w:r w:rsidRPr="00760004">
              <w:t xml:space="preserve">If the IP addresses in the report are IPv6, this field shall contain the 20-bit IPv6 “Flow Label” as defined in IPv6 </w:t>
            </w:r>
            <w:r w:rsidR="00B74D23" w:rsidRPr="00760004">
              <w:t xml:space="preserve">IETF RFC 2460 </w:t>
            </w:r>
            <w:r w:rsidRPr="00760004">
              <w:t xml:space="preserve">[27] and the </w:t>
            </w:r>
            <w:r w:rsidRPr="00760004">
              <w:rPr>
                <w:i/>
              </w:rPr>
              <w:t>IPV6 Flow Label Specification</w:t>
            </w:r>
            <w:r w:rsidRPr="00760004">
              <w:t xml:space="preserve"> IETF RFC 6437 [33].</w:t>
            </w:r>
          </w:p>
        </w:tc>
        <w:tc>
          <w:tcPr>
            <w:tcW w:w="708" w:type="dxa"/>
          </w:tcPr>
          <w:p w14:paraId="0DB1BA10" w14:textId="77777777" w:rsidR="00F80CC4" w:rsidRPr="00760004" w:rsidRDefault="00F80CC4" w:rsidP="00094580">
            <w:pPr>
              <w:pStyle w:val="TAL"/>
            </w:pPr>
            <w:r w:rsidRPr="00760004">
              <w:t>C</w:t>
            </w:r>
          </w:p>
        </w:tc>
      </w:tr>
      <w:tr w:rsidR="00F80CC4" w:rsidRPr="00760004" w14:paraId="1F2A940C" w14:textId="77777777" w:rsidTr="00094580">
        <w:trPr>
          <w:jc w:val="center"/>
        </w:trPr>
        <w:tc>
          <w:tcPr>
            <w:tcW w:w="2335" w:type="dxa"/>
          </w:tcPr>
          <w:p w14:paraId="6B7FF809" w14:textId="77777777" w:rsidR="00F80CC4" w:rsidRPr="00760004" w:rsidRDefault="00F80CC4" w:rsidP="00094580">
            <w:pPr>
              <w:pStyle w:val="TAL"/>
              <w:jc w:val="both"/>
            </w:pPr>
            <w:r w:rsidRPr="00760004">
              <w:t>direction</w:t>
            </w:r>
          </w:p>
        </w:tc>
        <w:tc>
          <w:tcPr>
            <w:tcW w:w="6879" w:type="dxa"/>
          </w:tcPr>
          <w:p w14:paraId="275B4F02" w14:textId="77777777" w:rsidR="00F80CC4" w:rsidRPr="00760004" w:rsidRDefault="00F80CC4" w:rsidP="00094580">
            <w:pPr>
              <w:pStyle w:val="TAL"/>
            </w:pPr>
            <w:r w:rsidRPr="00760004">
              <w:t>Shall contain the direction of the intercepted packet, and it indicates either “from target” or “to target.”</w:t>
            </w:r>
          </w:p>
        </w:tc>
        <w:tc>
          <w:tcPr>
            <w:tcW w:w="708" w:type="dxa"/>
          </w:tcPr>
          <w:p w14:paraId="74F2BC31" w14:textId="77777777" w:rsidR="00F80CC4" w:rsidRPr="00760004" w:rsidRDefault="00F80CC4" w:rsidP="00094580">
            <w:pPr>
              <w:pStyle w:val="TAL"/>
            </w:pPr>
            <w:r w:rsidRPr="00760004">
              <w:t>M</w:t>
            </w:r>
          </w:p>
        </w:tc>
      </w:tr>
      <w:tr w:rsidR="00F80CC4" w:rsidRPr="00760004" w14:paraId="3CAA902D" w14:textId="77777777" w:rsidTr="00094580">
        <w:trPr>
          <w:jc w:val="center"/>
        </w:trPr>
        <w:tc>
          <w:tcPr>
            <w:tcW w:w="2335" w:type="dxa"/>
          </w:tcPr>
          <w:p w14:paraId="3F7E47BB" w14:textId="10FE92F6" w:rsidR="00F80CC4" w:rsidRPr="00760004" w:rsidRDefault="006927DD" w:rsidP="00094580">
            <w:pPr>
              <w:pStyle w:val="TAL"/>
              <w:jc w:val="both"/>
            </w:pPr>
            <w:r w:rsidRPr="00760004">
              <w:t>pDSRS</w:t>
            </w:r>
            <w:r w:rsidR="00F80CC4" w:rsidRPr="00760004">
              <w:t>ummaryTrigger</w:t>
            </w:r>
          </w:p>
        </w:tc>
        <w:tc>
          <w:tcPr>
            <w:tcW w:w="6879" w:type="dxa"/>
          </w:tcPr>
          <w:p w14:paraId="6A92B3B0" w14:textId="00B84724" w:rsidR="00F80CC4" w:rsidRPr="00760004" w:rsidRDefault="00F80CC4" w:rsidP="00094580">
            <w:pPr>
              <w:pStyle w:val="TAL"/>
            </w:pPr>
            <w:r w:rsidRPr="00760004">
              <w:t xml:space="preserve">Shall contain the trigger that caused the summary report to be </w:t>
            </w:r>
            <w:r w:rsidR="003B62A2" w:rsidRPr="00760004">
              <w:t>generated</w:t>
            </w:r>
            <w:r w:rsidRPr="00760004">
              <w:t>, which is one of the following:</w:t>
            </w:r>
          </w:p>
          <w:p w14:paraId="388DD8FD" w14:textId="471B35C1"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731B3C7F" w14:textId="18E9CA80" w:rsidR="00D0682A" w:rsidRPr="0076000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E4554C0" w14:textId="77777777" w:rsidR="00F80CC4" w:rsidRDefault="00D0682A"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3DB04AA1" w14:textId="77777777" w:rsidR="003558B2" w:rsidRDefault="003558B2"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220899A" w14:textId="375980D2" w:rsidR="003558B2" w:rsidRPr="00760004" w:rsidRDefault="003558B2"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54B8143" w14:textId="77777777" w:rsidR="00F80CC4" w:rsidRPr="00760004" w:rsidRDefault="00F80CC4" w:rsidP="00094580">
            <w:pPr>
              <w:pStyle w:val="TAL"/>
            </w:pPr>
            <w:r w:rsidRPr="00760004">
              <w:t>M</w:t>
            </w:r>
          </w:p>
        </w:tc>
      </w:tr>
      <w:tr w:rsidR="00F80CC4" w:rsidRPr="00760004" w14:paraId="795233CC" w14:textId="77777777" w:rsidTr="00094580">
        <w:trPr>
          <w:jc w:val="center"/>
        </w:trPr>
        <w:tc>
          <w:tcPr>
            <w:tcW w:w="2335" w:type="dxa"/>
          </w:tcPr>
          <w:p w14:paraId="7669E7F5" w14:textId="77777777" w:rsidR="00F80CC4" w:rsidRPr="00760004" w:rsidRDefault="00F80CC4" w:rsidP="00094580">
            <w:pPr>
              <w:pStyle w:val="TAL"/>
              <w:jc w:val="both"/>
            </w:pPr>
            <w:r w:rsidRPr="00760004">
              <w:t>firstPacketTimestamp</w:t>
            </w:r>
          </w:p>
        </w:tc>
        <w:tc>
          <w:tcPr>
            <w:tcW w:w="6879" w:type="dxa"/>
          </w:tcPr>
          <w:p w14:paraId="57F4AB7F" w14:textId="667E1827"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first packet in the set represented by this summary.</w:t>
            </w:r>
          </w:p>
        </w:tc>
        <w:tc>
          <w:tcPr>
            <w:tcW w:w="708" w:type="dxa"/>
          </w:tcPr>
          <w:p w14:paraId="60640CF6" w14:textId="77777777" w:rsidR="00F80CC4" w:rsidRPr="00760004" w:rsidRDefault="00F80CC4" w:rsidP="00094580">
            <w:pPr>
              <w:pStyle w:val="TAL"/>
            </w:pPr>
            <w:r w:rsidRPr="00760004">
              <w:t>M</w:t>
            </w:r>
          </w:p>
        </w:tc>
      </w:tr>
      <w:tr w:rsidR="00F80CC4" w:rsidRPr="00760004" w14:paraId="5CC4AF5F" w14:textId="77777777" w:rsidTr="00094580">
        <w:trPr>
          <w:jc w:val="center"/>
        </w:trPr>
        <w:tc>
          <w:tcPr>
            <w:tcW w:w="2335" w:type="dxa"/>
          </w:tcPr>
          <w:p w14:paraId="619A11AB" w14:textId="77777777" w:rsidR="00F80CC4" w:rsidRPr="00760004" w:rsidRDefault="00F80CC4" w:rsidP="00094580">
            <w:pPr>
              <w:pStyle w:val="TAL"/>
              <w:jc w:val="both"/>
            </w:pPr>
            <w:r w:rsidRPr="00760004">
              <w:t>lastPacketTimestamp</w:t>
            </w:r>
          </w:p>
        </w:tc>
        <w:tc>
          <w:tcPr>
            <w:tcW w:w="6879" w:type="dxa"/>
          </w:tcPr>
          <w:p w14:paraId="6EA4B0FF" w14:textId="0E717B3E" w:rsidR="00F80CC4" w:rsidRPr="00760004" w:rsidRDefault="00F80CC4" w:rsidP="00094580">
            <w:pPr>
              <w:pStyle w:val="TAL"/>
            </w:pPr>
            <w:r w:rsidRPr="00760004">
              <w:t>Shall contain the timestamp that represents the time that the IRI-POI</w:t>
            </w:r>
            <w:r w:rsidR="00F47C47" w:rsidRPr="00760004">
              <w:t xml:space="preserve"> in the UPF</w:t>
            </w:r>
            <w:r w:rsidRPr="00760004">
              <w:t xml:space="preserve"> detected the last packet in the set represented by this summary.</w:t>
            </w:r>
          </w:p>
        </w:tc>
        <w:tc>
          <w:tcPr>
            <w:tcW w:w="708" w:type="dxa"/>
          </w:tcPr>
          <w:p w14:paraId="3F272BB6" w14:textId="77777777" w:rsidR="00F80CC4" w:rsidRPr="00760004" w:rsidRDefault="00F80CC4" w:rsidP="00094580">
            <w:pPr>
              <w:pStyle w:val="TAL"/>
            </w:pPr>
            <w:r w:rsidRPr="00760004">
              <w:t>M</w:t>
            </w:r>
          </w:p>
        </w:tc>
      </w:tr>
      <w:tr w:rsidR="00F80CC4" w:rsidRPr="00760004" w14:paraId="7439D677" w14:textId="77777777" w:rsidTr="00094580">
        <w:trPr>
          <w:jc w:val="center"/>
        </w:trPr>
        <w:tc>
          <w:tcPr>
            <w:tcW w:w="2335" w:type="dxa"/>
          </w:tcPr>
          <w:p w14:paraId="0088A994" w14:textId="77777777" w:rsidR="00F80CC4" w:rsidRPr="00760004" w:rsidRDefault="00F80CC4" w:rsidP="00094580">
            <w:pPr>
              <w:pStyle w:val="TAL"/>
              <w:jc w:val="both"/>
            </w:pPr>
            <w:r w:rsidRPr="00760004">
              <w:t>packetCount</w:t>
            </w:r>
          </w:p>
        </w:tc>
        <w:tc>
          <w:tcPr>
            <w:tcW w:w="6879" w:type="dxa"/>
          </w:tcPr>
          <w:p w14:paraId="15DE52FB" w14:textId="31B7B0EE" w:rsidR="00F80CC4" w:rsidRPr="00760004" w:rsidRDefault="00F80CC4" w:rsidP="00094580">
            <w:pPr>
              <w:pStyle w:val="TAL"/>
            </w:pPr>
            <w:r w:rsidRPr="00760004">
              <w:t>Shall contain the number of packets detected during the creation of this summary</w:t>
            </w:r>
            <w:r w:rsidR="00B321BF" w:rsidRPr="00760004">
              <w:t>.</w:t>
            </w:r>
          </w:p>
        </w:tc>
        <w:tc>
          <w:tcPr>
            <w:tcW w:w="708" w:type="dxa"/>
          </w:tcPr>
          <w:p w14:paraId="0D223437" w14:textId="77777777" w:rsidR="00F80CC4" w:rsidRPr="00760004" w:rsidRDefault="00F80CC4" w:rsidP="00094580">
            <w:pPr>
              <w:pStyle w:val="TAL"/>
            </w:pPr>
            <w:r w:rsidRPr="00760004">
              <w:t>M</w:t>
            </w:r>
          </w:p>
        </w:tc>
      </w:tr>
      <w:tr w:rsidR="00F80CC4" w:rsidRPr="00760004" w14:paraId="3A2C36A5" w14:textId="77777777" w:rsidTr="00094580">
        <w:trPr>
          <w:jc w:val="center"/>
        </w:trPr>
        <w:tc>
          <w:tcPr>
            <w:tcW w:w="2335" w:type="dxa"/>
          </w:tcPr>
          <w:p w14:paraId="69E5896D" w14:textId="77777777" w:rsidR="00F80CC4" w:rsidRPr="00760004" w:rsidRDefault="00F80CC4" w:rsidP="00094580">
            <w:pPr>
              <w:pStyle w:val="TAL"/>
              <w:jc w:val="both"/>
            </w:pPr>
            <w:r w:rsidRPr="00760004">
              <w:t>byteCount</w:t>
            </w:r>
          </w:p>
        </w:tc>
        <w:tc>
          <w:tcPr>
            <w:tcW w:w="6879" w:type="dxa"/>
          </w:tcPr>
          <w:p w14:paraId="25D61C4D" w14:textId="3A3C0B21" w:rsidR="00F80CC4" w:rsidRPr="00760004" w:rsidRDefault="00F80CC4"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w:t>
            </w:r>
            <w:r w:rsidR="00B74D23" w:rsidRPr="00760004">
              <w:t xml:space="preserve"> </w:t>
            </w:r>
            <w:r w:rsidRPr="00760004">
              <w:t xml:space="preserve">[34],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2208798F" w14:textId="77777777" w:rsidR="00F80CC4" w:rsidRPr="00760004" w:rsidRDefault="00F80CC4" w:rsidP="00094580">
            <w:pPr>
              <w:pStyle w:val="TAL"/>
            </w:pPr>
            <w:r w:rsidRPr="00760004">
              <w:t>M</w:t>
            </w:r>
          </w:p>
        </w:tc>
      </w:tr>
      <w:tr w:rsidR="000A29D1" w14:paraId="111659C9" w14:textId="77777777" w:rsidTr="00273749">
        <w:tblPrEx>
          <w:jc w:val="left"/>
        </w:tblPrEx>
        <w:tc>
          <w:tcPr>
            <w:tcW w:w="9922" w:type="dxa"/>
            <w:gridSpan w:val="3"/>
          </w:tcPr>
          <w:p w14:paraId="4A073202" w14:textId="77777777" w:rsidR="000A29D1" w:rsidRDefault="000A29D1" w:rsidP="00273749">
            <w:pPr>
              <w:pStyle w:val="NO"/>
            </w:pPr>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35C763B0" w14:textId="77777777" w:rsidR="00F80CC4" w:rsidRPr="00760004" w:rsidRDefault="00F80CC4" w:rsidP="009C05D9">
      <w:pPr>
        <w:pStyle w:val="EditorsNote"/>
        <w:ind w:left="0" w:firstLine="0"/>
        <w:rPr>
          <w:color w:val="auto"/>
          <w:highlight w:val="yellow"/>
        </w:rPr>
      </w:pPr>
    </w:p>
    <w:p w14:paraId="7D74CC31" w14:textId="3904EFBE" w:rsidR="00573177" w:rsidRPr="00760004" w:rsidRDefault="00573177" w:rsidP="00573177">
      <w:pPr>
        <w:pStyle w:val="Heading4"/>
      </w:pPr>
      <w:bookmarkStart w:id="123" w:name="_Toc74852069"/>
      <w:r w:rsidRPr="00760004">
        <w:lastRenderedPageBreak/>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123"/>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454DFC69" w:rsidR="0076660F" w:rsidRDefault="0076660F" w:rsidP="0076660F">
      <w:r>
        <w:t>The CC-POI present in the UPF shall set the payload format to indicate the appropriate payload type (5 for IPv4 Packet, 6 for IPv6 Packet, 7 for Ethernet frame or 12 for GTP-U Packet as described in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2885E3FD" w14:textId="77777777" w:rsidR="00980A90" w:rsidRDefault="00980A90" w:rsidP="00980A90">
      <w:pPr>
        <w:rPr>
          <w:lang w:val="en-US"/>
        </w:rPr>
      </w:pPr>
      <w:r>
        <w:t>T</w:t>
      </w:r>
      <w:r>
        <w:rPr>
          <w:lang w:val="en-US"/>
        </w:rPr>
        <w:t xml:space="preserve">he CC-POI present </w:t>
      </w:r>
      <w:bookmarkStart w:id="124" w:name="_Hlk64560746"/>
      <w:r>
        <w:rPr>
          <w:lang w:val="en-US"/>
        </w:rPr>
        <w:t>in the UPF may use the Additional XID Related Information attributes to facilitate efficient delivery of xCC, as specified in ETSI TS 103 221-2 [8] clause 5.3.22.</w:t>
      </w:r>
      <w:bookmarkEnd w:id="124"/>
    </w:p>
    <w:p w14:paraId="48CE1FEF" w14:textId="1F32FD6D" w:rsidR="00573177" w:rsidRPr="00760004" w:rsidRDefault="00573177" w:rsidP="00573177">
      <w:pPr>
        <w:pStyle w:val="Heading4"/>
      </w:pPr>
      <w:bookmarkStart w:id="125" w:name="_Toc74852070"/>
      <w:r w:rsidRPr="00760004">
        <w:t>6.2.3.</w:t>
      </w:r>
      <w:r w:rsidR="00F80CC4" w:rsidRPr="00760004">
        <w:t>7</w:t>
      </w:r>
      <w:r w:rsidRPr="00760004">
        <w:tab/>
        <w:t>Generation of IRI over LI_HI2</w:t>
      </w:r>
      <w:bookmarkEnd w:id="125"/>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087A9A87" w14:textId="63AB7115" w:rsidR="000C7E9D" w:rsidRPr="00760004" w:rsidRDefault="000C7E9D" w:rsidP="000C7E9D">
      <w:pPr>
        <w:rPr>
          <w:lang w:eastAsia="en-GB"/>
        </w:rPr>
      </w:pPr>
      <w:r w:rsidRPr="00760004">
        <w:rPr>
          <w:lang w:eastAsia="en-GB"/>
        </w:rPr>
        <w:t>Tables 6.2.3-14 shows the IRI type (see ETSI TS 102 232-1 [9] clause 5.2.10) to be used for each record type</w:t>
      </w:r>
      <w:r w:rsidR="00636097" w:rsidRPr="00760004">
        <w:rPr>
          <w:lang w:eastAsia="en-GB"/>
        </w:rPr>
        <w:t>.</w:t>
      </w:r>
    </w:p>
    <w:p w14:paraId="6286D79A" w14:textId="4080E2A9" w:rsidR="000C7E9D" w:rsidRPr="00760004" w:rsidRDefault="000C7E9D"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273749">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273749">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273749">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273749">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273749">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273749">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273749">
            <w:pPr>
              <w:pStyle w:val="TAL"/>
              <w:rPr>
                <w:lang w:eastAsia="en-GB"/>
              </w:rPr>
            </w:pPr>
            <w:r w:rsidRPr="00277AC9">
              <w:rPr>
                <w:lang w:eastAsia="en-GB"/>
              </w:rPr>
              <w:t>REPORT</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 xml:space="preserve">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w:t>
      </w:r>
      <w:r>
        <w:lastRenderedPageBreak/>
        <w:t>SMFStartOfInterceptionWithEstablishedMAPDUSession record for each of the established MA PDU sessions to the LEMF associated with the new warrant.</w:t>
      </w:r>
    </w:p>
    <w:p w14:paraId="10D2AA9D" w14:textId="77777777" w:rsidR="00EC58D9" w:rsidRDefault="00EC58D9" w:rsidP="00EC58D9">
      <w:r>
        <w:t xml:space="preserve">When the delivery of packet header information is required and approach 2 </w:t>
      </w:r>
      <w:r w:rsidRPr="00867F56">
        <w:t>described in clause 6.2.3.9 is used,</w:t>
      </w:r>
      <w:r>
        <w:t xml:space="preserve"> the MDF2 shall generate the IRI message and send it over LI_HI2 without undue delay when xCC is received over LI_MDF from the MDF3.  The MDF2 shall generate packet data header information as described in clause 6.2.3.5.</w:t>
      </w:r>
    </w:p>
    <w:p w14:paraId="68B0F2AC" w14:textId="5021A184" w:rsidR="00573177" w:rsidRPr="00760004" w:rsidRDefault="00573177" w:rsidP="00573177">
      <w:pPr>
        <w:pStyle w:val="Heading4"/>
      </w:pPr>
      <w:bookmarkStart w:id="126" w:name="_Toc74852071"/>
      <w:r w:rsidRPr="00760004">
        <w:t>6.2.3.</w:t>
      </w:r>
      <w:r w:rsidR="00F80CC4" w:rsidRPr="00760004">
        <w:t>8</w:t>
      </w:r>
      <w:r w:rsidRPr="00760004">
        <w:tab/>
        <w:t>Generation of CC over LI_HI3</w:t>
      </w:r>
      <w:bookmarkEnd w:id="126"/>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25979973"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The extendedUPFCCPDU field as described in 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6B745C">
        <w:trPr>
          <w:jc w:val="center"/>
        </w:trPr>
        <w:tc>
          <w:tcPr>
            <w:tcW w:w="2556" w:type="dxa"/>
          </w:tcPr>
          <w:p w14:paraId="7023DD2C" w14:textId="77777777" w:rsidR="00D2168A" w:rsidRPr="00760004" w:rsidRDefault="00D2168A" w:rsidP="006B745C">
            <w:pPr>
              <w:pStyle w:val="TAH"/>
            </w:pPr>
            <w:r w:rsidRPr="00760004">
              <w:t>Field name</w:t>
            </w:r>
          </w:p>
        </w:tc>
        <w:tc>
          <w:tcPr>
            <w:tcW w:w="6521" w:type="dxa"/>
          </w:tcPr>
          <w:p w14:paraId="2AE8D92C" w14:textId="77777777" w:rsidR="00D2168A" w:rsidRPr="00760004" w:rsidRDefault="00D2168A" w:rsidP="006B745C">
            <w:pPr>
              <w:pStyle w:val="TAH"/>
            </w:pPr>
            <w:r w:rsidRPr="00760004">
              <w:t>Description</w:t>
            </w:r>
          </w:p>
        </w:tc>
        <w:tc>
          <w:tcPr>
            <w:tcW w:w="708" w:type="dxa"/>
          </w:tcPr>
          <w:p w14:paraId="41E02DF3" w14:textId="77777777" w:rsidR="00D2168A" w:rsidRPr="00760004" w:rsidRDefault="00D2168A" w:rsidP="006B745C">
            <w:pPr>
              <w:pStyle w:val="TAH"/>
            </w:pPr>
            <w:r w:rsidRPr="00760004">
              <w:t>M/C/O</w:t>
            </w:r>
          </w:p>
        </w:tc>
      </w:tr>
      <w:tr w:rsidR="00D2168A" w:rsidRPr="00760004" w14:paraId="5FCBB568" w14:textId="77777777" w:rsidTr="006B745C">
        <w:trPr>
          <w:jc w:val="center"/>
        </w:trPr>
        <w:tc>
          <w:tcPr>
            <w:tcW w:w="2556" w:type="dxa"/>
          </w:tcPr>
          <w:p w14:paraId="16519BD8" w14:textId="77777777" w:rsidR="00D2168A" w:rsidRPr="00760004" w:rsidRDefault="00D2168A" w:rsidP="006B745C">
            <w:pPr>
              <w:pStyle w:val="TAL"/>
            </w:pPr>
            <w:r w:rsidRPr="00760004">
              <w:t>payload</w:t>
            </w:r>
          </w:p>
        </w:tc>
        <w:tc>
          <w:tcPr>
            <w:tcW w:w="6521" w:type="dxa"/>
          </w:tcPr>
          <w:p w14:paraId="53D47267" w14:textId="77777777" w:rsidR="00D2168A" w:rsidRPr="00760004" w:rsidRDefault="00D2168A" w:rsidP="006B745C">
            <w:pPr>
              <w:pStyle w:val="TAL"/>
            </w:pPr>
            <w:r w:rsidRPr="00760004">
              <w:t>Payload of the GTP-U packet without GTP-U encapsulation. Content shall be supplied according to Table 6.2.3-16.</w:t>
            </w:r>
          </w:p>
        </w:tc>
        <w:tc>
          <w:tcPr>
            <w:tcW w:w="708" w:type="dxa"/>
          </w:tcPr>
          <w:p w14:paraId="1835B775" w14:textId="77777777" w:rsidR="00D2168A" w:rsidRPr="00760004" w:rsidRDefault="00D2168A" w:rsidP="006B745C">
            <w:pPr>
              <w:pStyle w:val="TAL"/>
            </w:pPr>
            <w:r w:rsidRPr="00760004">
              <w:t>M</w:t>
            </w:r>
          </w:p>
        </w:tc>
      </w:tr>
      <w:tr w:rsidR="00D2168A" w:rsidRPr="00760004" w14:paraId="25F203DE" w14:textId="77777777" w:rsidTr="006B745C">
        <w:trPr>
          <w:jc w:val="center"/>
        </w:trPr>
        <w:tc>
          <w:tcPr>
            <w:tcW w:w="2556" w:type="dxa"/>
          </w:tcPr>
          <w:p w14:paraId="24FB2F93" w14:textId="77777777" w:rsidR="00D2168A" w:rsidRPr="00760004" w:rsidRDefault="00D2168A" w:rsidP="006B745C">
            <w:pPr>
              <w:pStyle w:val="TAL"/>
            </w:pPr>
            <w:r w:rsidRPr="00760004">
              <w:t>qFI</w:t>
            </w:r>
          </w:p>
        </w:tc>
        <w:tc>
          <w:tcPr>
            <w:tcW w:w="6521" w:type="dxa"/>
          </w:tcPr>
          <w:p w14:paraId="535CD73E" w14:textId="77777777" w:rsidR="00D2168A" w:rsidRPr="00760004" w:rsidRDefault="00D2168A" w:rsidP="006B745C">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6B745C">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6B745C">
        <w:trPr>
          <w:jc w:val="center"/>
        </w:trPr>
        <w:tc>
          <w:tcPr>
            <w:tcW w:w="2552" w:type="dxa"/>
          </w:tcPr>
          <w:p w14:paraId="1B54759D" w14:textId="77777777" w:rsidR="00D2168A" w:rsidRPr="00760004" w:rsidRDefault="00D2168A" w:rsidP="006B745C">
            <w:pPr>
              <w:pStyle w:val="TAH"/>
            </w:pPr>
            <w:r w:rsidRPr="00760004">
              <w:t>Field name</w:t>
            </w:r>
          </w:p>
        </w:tc>
        <w:tc>
          <w:tcPr>
            <w:tcW w:w="6951" w:type="dxa"/>
          </w:tcPr>
          <w:p w14:paraId="1230C687" w14:textId="77777777" w:rsidR="00D2168A" w:rsidRPr="00760004" w:rsidRDefault="00D2168A" w:rsidP="006B745C">
            <w:pPr>
              <w:pStyle w:val="TAH"/>
            </w:pPr>
            <w:r w:rsidRPr="00760004">
              <w:t>Description</w:t>
            </w:r>
          </w:p>
        </w:tc>
      </w:tr>
      <w:tr w:rsidR="00D2168A" w:rsidRPr="00760004" w14:paraId="5DCAC4E3" w14:textId="77777777" w:rsidTr="006B745C">
        <w:trPr>
          <w:jc w:val="center"/>
        </w:trPr>
        <w:tc>
          <w:tcPr>
            <w:tcW w:w="2552" w:type="dxa"/>
          </w:tcPr>
          <w:p w14:paraId="60B34BA8" w14:textId="77777777" w:rsidR="00D2168A" w:rsidRPr="00760004" w:rsidRDefault="00D2168A" w:rsidP="006B745C">
            <w:pPr>
              <w:pStyle w:val="TAL"/>
            </w:pPr>
            <w:r w:rsidRPr="00760004">
              <w:t>uPFIPCC</w:t>
            </w:r>
          </w:p>
        </w:tc>
        <w:tc>
          <w:tcPr>
            <w:tcW w:w="6951" w:type="dxa"/>
          </w:tcPr>
          <w:p w14:paraId="596A4AF7" w14:textId="77777777" w:rsidR="00D2168A" w:rsidRPr="00760004" w:rsidRDefault="00D2168A" w:rsidP="006B745C">
            <w:pPr>
              <w:pStyle w:val="TAL"/>
            </w:pPr>
            <w:r w:rsidRPr="00760004">
              <w:t>Contains an IPv4 or IPv6 packet</w:t>
            </w:r>
          </w:p>
        </w:tc>
      </w:tr>
      <w:tr w:rsidR="00D2168A" w:rsidRPr="00760004" w14:paraId="384D47D9" w14:textId="77777777" w:rsidTr="006B745C">
        <w:trPr>
          <w:jc w:val="center"/>
        </w:trPr>
        <w:tc>
          <w:tcPr>
            <w:tcW w:w="2552" w:type="dxa"/>
          </w:tcPr>
          <w:p w14:paraId="46F02C87" w14:textId="77777777" w:rsidR="00D2168A" w:rsidRPr="00760004" w:rsidRDefault="00D2168A" w:rsidP="006B745C">
            <w:pPr>
              <w:pStyle w:val="TAL"/>
            </w:pPr>
            <w:r w:rsidRPr="00760004">
              <w:t>uPFEthernetCC</w:t>
            </w:r>
          </w:p>
        </w:tc>
        <w:tc>
          <w:tcPr>
            <w:tcW w:w="6951" w:type="dxa"/>
          </w:tcPr>
          <w:p w14:paraId="06E91EBF" w14:textId="77777777" w:rsidR="00D2168A" w:rsidRPr="00760004" w:rsidRDefault="00D2168A" w:rsidP="006B745C">
            <w:pPr>
              <w:pStyle w:val="TAL"/>
            </w:pPr>
            <w:r w:rsidRPr="00760004">
              <w:t>Contains an Ethernet frame</w:t>
            </w:r>
          </w:p>
        </w:tc>
      </w:tr>
      <w:tr w:rsidR="00D2168A" w:rsidRPr="00760004" w14:paraId="11E1A879" w14:textId="77777777" w:rsidTr="006B745C">
        <w:trPr>
          <w:jc w:val="center"/>
        </w:trPr>
        <w:tc>
          <w:tcPr>
            <w:tcW w:w="2552" w:type="dxa"/>
          </w:tcPr>
          <w:p w14:paraId="07CA2E18" w14:textId="77777777" w:rsidR="00D2168A" w:rsidRPr="00760004" w:rsidRDefault="00D2168A" w:rsidP="006B745C">
            <w:pPr>
              <w:pStyle w:val="TAL"/>
            </w:pPr>
            <w:r w:rsidRPr="00760004">
              <w:t>uPFUnstructuredCC</w:t>
            </w:r>
          </w:p>
        </w:tc>
        <w:tc>
          <w:tcPr>
            <w:tcW w:w="6951" w:type="dxa"/>
          </w:tcPr>
          <w:p w14:paraId="72571586" w14:textId="77777777" w:rsidR="00D2168A" w:rsidRPr="00760004" w:rsidRDefault="00D2168A" w:rsidP="006B745C">
            <w:pPr>
              <w:pStyle w:val="TAL"/>
            </w:pPr>
            <w:r w:rsidRPr="00760004">
              <w:t>Contains an unstructured packet</w:t>
            </w:r>
          </w:p>
        </w:tc>
      </w:tr>
    </w:tbl>
    <w:p w14:paraId="37F274D5" w14:textId="6CD526A8" w:rsidR="00094580" w:rsidRPr="00760004" w:rsidRDefault="00094580" w:rsidP="00094580">
      <w:pPr>
        <w:pStyle w:val="Heading4"/>
        <w:jc w:val="both"/>
      </w:pPr>
      <w:bookmarkStart w:id="127" w:name="_Toc74852072"/>
      <w:r w:rsidRPr="00760004">
        <w:t>6.2.3.9</w:t>
      </w:r>
      <w:r w:rsidRPr="00760004">
        <w:tab/>
        <w:t>Packet Data Information Reporting</w:t>
      </w:r>
      <w:bookmarkEnd w:id="127"/>
    </w:p>
    <w:p w14:paraId="5B6A3942" w14:textId="77777777" w:rsidR="00B83AD4" w:rsidRDefault="00B83AD4" w:rsidP="00B83AD4">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5238759" w14:textId="39BEEBE1" w:rsidR="00B83AD4" w:rsidRDefault="00B83AD4" w:rsidP="00B83AD4">
      <w:pPr>
        <w:pStyle w:val="B1"/>
      </w:pPr>
      <w:r>
        <w:t>-</w:t>
      </w:r>
      <w:r>
        <w:tab/>
        <w:t>Packet Data Header Reporting (PDHR).</w:t>
      </w:r>
    </w:p>
    <w:p w14:paraId="0F0C2A2A" w14:textId="39FE53BA" w:rsidR="00B83AD4" w:rsidRDefault="00B83AD4" w:rsidP="00B83AD4">
      <w:pPr>
        <w:pStyle w:val="B1"/>
      </w:pPr>
      <w:r>
        <w:t>-</w:t>
      </w:r>
      <w:r>
        <w:tab/>
        <w:t>Packet Data Summary Reporting (PDSR).</w:t>
      </w:r>
    </w:p>
    <w:p w14:paraId="60BA5603" w14:textId="7CD9F556" w:rsidR="00B83AD4" w:rsidRDefault="00B83AD4" w:rsidP="00B83AD4">
      <w:pPr>
        <w:pStyle w:val="NO"/>
      </w:pPr>
      <w:r>
        <w:t xml:space="preserve">NOTE: </w:t>
      </w:r>
      <w:r>
        <w:tab/>
        <w:t>Packet Data Header Reporting is done using the IRI mess</w:t>
      </w:r>
      <w:r w:rsidR="00615EEA">
        <w:t>a</w:t>
      </w:r>
      <w:r>
        <w:t>ges containing the PDHeaderReport record and the Packet Data Summary Reporting is done using the IRI messages containing the PDSummaryReport record.</w:t>
      </w:r>
    </w:p>
    <w:p w14:paraId="6782993D" w14:textId="77777777" w:rsidR="00B83AD4" w:rsidRDefault="00B83AD4" w:rsidP="00B83AD4">
      <w:r>
        <w:t>TS 33.127 [5] clause 6.2.3.1 provides two approaches for the generation of such IRI messages.</w:t>
      </w:r>
    </w:p>
    <w:p w14:paraId="183DA56F" w14:textId="77777777" w:rsidR="00B83AD4" w:rsidRDefault="00B83AD4" w:rsidP="00B83AD4">
      <w:r>
        <w:t xml:space="preserve">In approach 1, the IRI-TF present in the SMF triggers the IRI-POI present in the UPF to construct and deliver xIRIs to the MDF2 as described in clause 6.2.3.4. The details of these xIRIs are described in </w:t>
      </w:r>
      <w:r w:rsidRPr="005D2024">
        <w:t>clause 6.2.3.</w:t>
      </w:r>
      <w:r>
        <w:t>5.</w:t>
      </w:r>
    </w:p>
    <w:p w14:paraId="21C13FBB" w14:textId="24DF2573" w:rsidR="00914A2D" w:rsidRDefault="00914A2D" w:rsidP="00914A2D">
      <w:r>
        <w:t xml:space="preserve">In approach 2, the CC-TF present in the SMF triggers the CC-POI present in the UPF to deliver the xCC to the MDF3 as described in clause </w:t>
      </w:r>
      <w:r w:rsidRPr="00CB3B90">
        <w:t>6.2.3.</w:t>
      </w:r>
      <w:r>
        <w:t xml:space="preserve">6.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w:t>
      </w:r>
      <w:r w:rsidR="00363119">
        <w:t>s</w:t>
      </w:r>
      <w:r w:rsidRPr="005D2024">
        <w:t xml:space="preserve"> 6.2.3.</w:t>
      </w:r>
      <w:r>
        <w:t>5.3 and 6.2.3.5.4</w:t>
      </w:r>
      <w:r w:rsidRPr="005D2024">
        <w:t>, table</w:t>
      </w:r>
      <w:r w:rsidR="00363119">
        <w:t>s</w:t>
      </w:r>
      <w:r w:rsidRPr="005D2024">
        <w:t xml:space="preserve"> 6.2.3-</w:t>
      </w:r>
      <w:r>
        <w:t>12 and 6.2.3-13</w:t>
      </w:r>
      <w:r w:rsidRPr="005D2024">
        <w:t>.</w:t>
      </w:r>
      <w:r>
        <w:t xml:space="preserve"> Note that in approach 2, the MDF2 generates these IRI messages containing PDHeaderReport </w:t>
      </w:r>
      <w:r>
        <w:lastRenderedPageBreak/>
        <w:t>and PDSummaryReport records without receiving the equivalent xIRI from an IRI-POI. The actions of MDF2, MDF3 and CC-TF in SMF are managed as part of the intercept data provisioned to them over the LI_X1 interface.</w:t>
      </w:r>
    </w:p>
    <w:p w14:paraId="643CAA16" w14:textId="77777777" w:rsidR="00B55007" w:rsidRDefault="00B55007" w:rsidP="00B55007">
      <w:pPr>
        <w:pStyle w:val="Heading4"/>
      </w:pPr>
      <w:bookmarkStart w:id="128" w:name="_Toc74852073"/>
      <w:r>
        <w:t>6.2.3.10</w:t>
      </w:r>
      <w:r>
        <w:tab/>
        <w:t>Sharing LI state information over LI_ST</w:t>
      </w:r>
      <w:bookmarkEnd w:id="128"/>
    </w:p>
    <w:p w14:paraId="0655F1BA" w14:textId="5CFE8A71" w:rsidR="00B55007" w:rsidRDefault="00B55007" w:rsidP="00B55007">
      <w:pPr>
        <w:pStyle w:val="Heading5"/>
        <w:rPr>
          <w:lang w:val="en-US"/>
        </w:rPr>
      </w:pPr>
      <w:bookmarkStart w:id="129" w:name="_Toc74852074"/>
      <w:r>
        <w:rPr>
          <w:lang w:val="en-US"/>
        </w:rPr>
        <w:t>6.2.3.10.1</w:t>
      </w:r>
      <w:r w:rsidR="0020659E">
        <w:rPr>
          <w:lang w:val="en-US"/>
        </w:rPr>
        <w:tab/>
      </w:r>
      <w:r>
        <w:rPr>
          <w:lang w:val="en-US"/>
        </w:rPr>
        <w:t>Overview</w:t>
      </w:r>
      <w:bookmarkEnd w:id="129"/>
    </w:p>
    <w:p w14:paraId="2A2716FB" w14:textId="77777777" w:rsidR="00B55007" w:rsidRDefault="00B55007" w:rsidP="00B55007">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38A96DAE" w14:textId="77777777" w:rsidR="00B55007" w:rsidRDefault="00B55007" w:rsidP="00B55007">
      <w:pPr>
        <w:rPr>
          <w:lang w:val="en-US"/>
        </w:rPr>
      </w:pPr>
      <w:r>
        <w:rPr>
          <w:lang w:val="en-US"/>
        </w:rPr>
        <w:t>POIs in SMFs in SMF sets need to share LI state information to avoid losing track of the CorrelationIDs and sequence numbers used in the generation of xIRI when the interception is moved to another POI in the same SMF set.</w:t>
      </w:r>
    </w:p>
    <w:p w14:paraId="56E18586" w14:textId="77777777" w:rsidR="00B55007" w:rsidRPr="00587B41" w:rsidRDefault="00B55007" w:rsidP="00B55007">
      <w:r>
        <w:t>The LIPF may request, store or remove any LI state records</w:t>
      </w:r>
      <w:r w:rsidRPr="00A008B2">
        <w:t xml:space="preserve"> </w:t>
      </w:r>
      <w:r>
        <w:t>at any moment. The LIPF may revoke the credentials of any LI function to use the LI_ST function via LI_X0.</w:t>
      </w:r>
    </w:p>
    <w:p w14:paraId="24CC534D" w14:textId="2198D9FC" w:rsidR="00B55007" w:rsidRPr="00236CD5" w:rsidRDefault="00B55007" w:rsidP="00B55007">
      <w:pPr>
        <w:pStyle w:val="Heading5"/>
        <w:rPr>
          <w:lang w:val="en-US"/>
        </w:rPr>
      </w:pPr>
      <w:bookmarkStart w:id="130" w:name="_Toc74852075"/>
      <w:r>
        <w:rPr>
          <w:lang w:val="en-US"/>
        </w:rPr>
        <w:t>6.2.3.10.2</w:t>
      </w:r>
      <w:r w:rsidR="0020659E">
        <w:rPr>
          <w:lang w:val="en-US"/>
        </w:rPr>
        <w:tab/>
      </w:r>
      <w:r>
        <w:rPr>
          <w:lang w:val="en-US"/>
        </w:rPr>
        <w:t>Storing LI state</w:t>
      </w:r>
      <w:bookmarkEnd w:id="130"/>
    </w:p>
    <w:p w14:paraId="4DA480D9" w14:textId="77777777" w:rsidR="00B55007" w:rsidRDefault="00B55007" w:rsidP="00B55007">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3AEFD06F" w14:textId="77777777" w:rsidR="00B55007" w:rsidRDefault="00B55007" w:rsidP="00B55007">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D1C16BB" w14:textId="77777777" w:rsidR="00B55007" w:rsidRDefault="00B55007" w:rsidP="00B55007">
      <w:r>
        <w:t>When storing state, the LI function in the SMF shall use the state storage procedure specified in clause 5.10.2. During this procedure, the LI function shall add the following metadata to the RecordMeta for the record.</w:t>
      </w:r>
    </w:p>
    <w:p w14:paraId="59A0C6B2" w14:textId="77777777" w:rsidR="00B55007" w:rsidRPr="001A1E56" w:rsidRDefault="00B55007" w:rsidP="00B55007">
      <w:pPr>
        <w:pStyle w:val="TH"/>
      </w:pPr>
      <w:r w:rsidRPr="001A1E56">
        <w:t xml:space="preserve">Table </w:t>
      </w:r>
      <w:r>
        <w:t>6</w:t>
      </w:r>
      <w:r w:rsidRPr="001A1E56">
        <w:t>.</w:t>
      </w:r>
      <w:r>
        <w:t>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3820E9B2" w14:textId="77777777" w:rsidTr="00F1165C">
        <w:trPr>
          <w:jc w:val="center"/>
        </w:trPr>
        <w:tc>
          <w:tcPr>
            <w:tcW w:w="2405" w:type="dxa"/>
          </w:tcPr>
          <w:p w14:paraId="07F36E70" w14:textId="77777777" w:rsidR="00B55007" w:rsidRDefault="00B55007" w:rsidP="00F1165C">
            <w:pPr>
              <w:pStyle w:val="TAH"/>
            </w:pPr>
            <w:r>
              <w:t>Field Name</w:t>
            </w:r>
          </w:p>
        </w:tc>
        <w:tc>
          <w:tcPr>
            <w:tcW w:w="6809" w:type="dxa"/>
          </w:tcPr>
          <w:p w14:paraId="20E07503" w14:textId="77777777" w:rsidR="00B55007" w:rsidRDefault="00B55007" w:rsidP="00F1165C">
            <w:pPr>
              <w:pStyle w:val="TAH"/>
            </w:pPr>
            <w:r>
              <w:t>Description</w:t>
            </w:r>
          </w:p>
        </w:tc>
        <w:tc>
          <w:tcPr>
            <w:tcW w:w="708" w:type="dxa"/>
          </w:tcPr>
          <w:p w14:paraId="5DF5C204" w14:textId="77777777" w:rsidR="00B55007" w:rsidRDefault="00B55007" w:rsidP="00F1165C">
            <w:pPr>
              <w:pStyle w:val="TAH"/>
            </w:pPr>
            <w:r>
              <w:t>M/C/O</w:t>
            </w:r>
          </w:p>
        </w:tc>
      </w:tr>
      <w:tr w:rsidR="00B55007" w14:paraId="4B66D437" w14:textId="77777777" w:rsidTr="00F1165C">
        <w:trPr>
          <w:jc w:val="center"/>
        </w:trPr>
        <w:tc>
          <w:tcPr>
            <w:tcW w:w="2405" w:type="dxa"/>
          </w:tcPr>
          <w:p w14:paraId="61B22E20" w14:textId="77777777" w:rsidR="00B55007" w:rsidRDefault="00B55007" w:rsidP="00F1165C">
            <w:pPr>
              <w:pStyle w:val="TAL"/>
            </w:pPr>
            <w:r>
              <w:t>PDUSessionID</w:t>
            </w:r>
          </w:p>
        </w:tc>
        <w:tc>
          <w:tcPr>
            <w:tcW w:w="6809" w:type="dxa"/>
          </w:tcPr>
          <w:p w14:paraId="0BA06103" w14:textId="77777777" w:rsidR="00B55007" w:rsidRDefault="00B55007" w:rsidP="00F1165C">
            <w:pPr>
              <w:pStyle w:val="TAL"/>
            </w:pPr>
            <w:r>
              <w:t>Identifier for the PDU session related to task.</w:t>
            </w:r>
          </w:p>
        </w:tc>
        <w:tc>
          <w:tcPr>
            <w:tcW w:w="708" w:type="dxa"/>
          </w:tcPr>
          <w:p w14:paraId="22B66C56" w14:textId="77777777" w:rsidR="00B55007" w:rsidRDefault="00B55007" w:rsidP="00F1165C">
            <w:pPr>
              <w:pStyle w:val="TAL"/>
            </w:pPr>
            <w:r>
              <w:t>M</w:t>
            </w:r>
          </w:p>
        </w:tc>
      </w:tr>
      <w:tr w:rsidR="00B55007" w14:paraId="059F324D" w14:textId="77777777" w:rsidTr="00F1165C">
        <w:trPr>
          <w:jc w:val="center"/>
        </w:trPr>
        <w:tc>
          <w:tcPr>
            <w:tcW w:w="2405" w:type="dxa"/>
          </w:tcPr>
          <w:p w14:paraId="42E82BEE" w14:textId="77777777" w:rsidR="00B55007" w:rsidRDefault="00B55007" w:rsidP="00F1165C">
            <w:pPr>
              <w:pStyle w:val="TAL"/>
            </w:pPr>
            <w:r>
              <w:t>UDSFRecordID</w:t>
            </w:r>
          </w:p>
        </w:tc>
        <w:tc>
          <w:tcPr>
            <w:tcW w:w="6809" w:type="dxa"/>
          </w:tcPr>
          <w:p w14:paraId="5FEA1D27" w14:textId="77777777" w:rsidR="00B55007" w:rsidRDefault="00B55007" w:rsidP="00F1165C">
            <w:pPr>
              <w:pStyle w:val="TAL"/>
            </w:pPr>
            <w:r>
              <w:t>The recordID used by the parent SMF to store the associated SMF session information in the UDSF.</w:t>
            </w:r>
          </w:p>
        </w:tc>
        <w:tc>
          <w:tcPr>
            <w:tcW w:w="708" w:type="dxa"/>
          </w:tcPr>
          <w:p w14:paraId="336D5D40" w14:textId="77777777" w:rsidR="00B55007" w:rsidRDefault="00B55007" w:rsidP="00F1165C">
            <w:pPr>
              <w:pStyle w:val="TAL"/>
            </w:pPr>
            <w:r>
              <w:t>M</w:t>
            </w:r>
          </w:p>
        </w:tc>
      </w:tr>
      <w:tr w:rsidR="00B55007" w14:paraId="0CBA7E1A" w14:textId="77777777" w:rsidTr="00F1165C">
        <w:trPr>
          <w:jc w:val="center"/>
        </w:trPr>
        <w:tc>
          <w:tcPr>
            <w:tcW w:w="2405" w:type="dxa"/>
          </w:tcPr>
          <w:p w14:paraId="4759637A" w14:textId="77777777" w:rsidR="00B55007" w:rsidRDefault="00B55007" w:rsidP="00F1165C">
            <w:pPr>
              <w:pStyle w:val="TAL"/>
            </w:pPr>
            <w:r>
              <w:t>LIStateRecordType</w:t>
            </w:r>
          </w:p>
        </w:tc>
        <w:tc>
          <w:tcPr>
            <w:tcW w:w="6809" w:type="dxa"/>
          </w:tcPr>
          <w:p w14:paraId="4B4A1F4E" w14:textId="77777777" w:rsidR="00B55007" w:rsidRDefault="00B55007" w:rsidP="00F1165C">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59FC0F5" w14:textId="77777777" w:rsidR="00B55007" w:rsidRDefault="00B55007" w:rsidP="00F1165C">
            <w:pPr>
              <w:pStyle w:val="TAL"/>
            </w:pPr>
            <w:r>
              <w:t>M</w:t>
            </w:r>
          </w:p>
        </w:tc>
      </w:tr>
    </w:tbl>
    <w:p w14:paraId="6984721A" w14:textId="77777777" w:rsidR="00B55007" w:rsidRDefault="00B55007" w:rsidP="00B55007"/>
    <w:p w14:paraId="191A344D" w14:textId="33F50E73" w:rsidR="00B55007" w:rsidRDefault="00B55007" w:rsidP="00B55007">
      <w:r>
        <w:t xml:space="preserve">The TF shall store the following information as the first record block (see TS 29.598 [50] clause 6.1.3.3.3.2), encoded as XML following the XSD schema given in Annex </w:t>
      </w:r>
      <w:r w:rsidR="002A5CA1">
        <w:t>G</w:t>
      </w:r>
      <w:r>
        <w:t>.</w:t>
      </w:r>
    </w:p>
    <w:p w14:paraId="1D55342F" w14:textId="77777777" w:rsidR="00B55007" w:rsidRPr="001A1E56" w:rsidRDefault="00B55007" w:rsidP="00B55007">
      <w:pPr>
        <w:pStyle w:val="TH"/>
      </w:pPr>
      <w:r w:rsidRPr="001A1E56">
        <w:t xml:space="preserve">Table </w:t>
      </w:r>
      <w:r>
        <w:t>6</w:t>
      </w:r>
      <w:r w:rsidRPr="001A1E56">
        <w:t>.</w:t>
      </w:r>
      <w:r>
        <w:t>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7C3C34D5" w14:textId="77777777" w:rsidTr="00F1165C">
        <w:trPr>
          <w:jc w:val="center"/>
        </w:trPr>
        <w:tc>
          <w:tcPr>
            <w:tcW w:w="2405" w:type="dxa"/>
          </w:tcPr>
          <w:p w14:paraId="68BFAA1E" w14:textId="77777777" w:rsidR="00B55007" w:rsidRDefault="00B55007" w:rsidP="00F1165C">
            <w:pPr>
              <w:pStyle w:val="TAH"/>
            </w:pPr>
            <w:r>
              <w:t>Field Name</w:t>
            </w:r>
          </w:p>
        </w:tc>
        <w:tc>
          <w:tcPr>
            <w:tcW w:w="6809" w:type="dxa"/>
          </w:tcPr>
          <w:p w14:paraId="1BEE1FD6" w14:textId="77777777" w:rsidR="00B55007" w:rsidRDefault="00B55007" w:rsidP="00F1165C">
            <w:pPr>
              <w:pStyle w:val="TAH"/>
            </w:pPr>
            <w:r>
              <w:t>Description</w:t>
            </w:r>
          </w:p>
        </w:tc>
        <w:tc>
          <w:tcPr>
            <w:tcW w:w="708" w:type="dxa"/>
          </w:tcPr>
          <w:p w14:paraId="19480D8A" w14:textId="77777777" w:rsidR="00B55007" w:rsidRDefault="00B55007" w:rsidP="00F1165C">
            <w:pPr>
              <w:pStyle w:val="TAH"/>
            </w:pPr>
            <w:r>
              <w:t>M/C/O</w:t>
            </w:r>
          </w:p>
        </w:tc>
      </w:tr>
      <w:tr w:rsidR="00B55007" w14:paraId="0D813F5C" w14:textId="77777777" w:rsidTr="00F1165C">
        <w:trPr>
          <w:jc w:val="center"/>
        </w:trPr>
        <w:tc>
          <w:tcPr>
            <w:tcW w:w="2405" w:type="dxa"/>
          </w:tcPr>
          <w:p w14:paraId="2CC3B715" w14:textId="77777777" w:rsidR="00B55007" w:rsidRDefault="00B55007" w:rsidP="00F1165C">
            <w:pPr>
              <w:pStyle w:val="TAL"/>
            </w:pPr>
            <w:r>
              <w:t>PDUSessionID</w:t>
            </w:r>
          </w:p>
        </w:tc>
        <w:tc>
          <w:tcPr>
            <w:tcW w:w="6809" w:type="dxa"/>
          </w:tcPr>
          <w:p w14:paraId="6B536317" w14:textId="77777777" w:rsidR="00B55007" w:rsidRDefault="00B55007" w:rsidP="00F1165C">
            <w:pPr>
              <w:pStyle w:val="TAL"/>
            </w:pPr>
            <w:r>
              <w:t>Identifier for the PDU session related to task.</w:t>
            </w:r>
          </w:p>
        </w:tc>
        <w:tc>
          <w:tcPr>
            <w:tcW w:w="708" w:type="dxa"/>
          </w:tcPr>
          <w:p w14:paraId="790D479D" w14:textId="77777777" w:rsidR="00B55007" w:rsidRDefault="00B55007" w:rsidP="00F1165C">
            <w:pPr>
              <w:pStyle w:val="TAL"/>
            </w:pPr>
            <w:r>
              <w:t>M</w:t>
            </w:r>
          </w:p>
        </w:tc>
      </w:tr>
      <w:tr w:rsidR="00B55007" w14:paraId="4A174CB7" w14:textId="77777777" w:rsidTr="00F1165C">
        <w:trPr>
          <w:jc w:val="center"/>
        </w:trPr>
        <w:tc>
          <w:tcPr>
            <w:tcW w:w="2405" w:type="dxa"/>
          </w:tcPr>
          <w:p w14:paraId="32686080" w14:textId="77777777" w:rsidR="00B55007" w:rsidRDefault="00B55007" w:rsidP="00F1165C">
            <w:pPr>
              <w:pStyle w:val="TAL"/>
            </w:pPr>
            <w:r>
              <w:t>XID</w:t>
            </w:r>
          </w:p>
        </w:tc>
        <w:tc>
          <w:tcPr>
            <w:tcW w:w="6809" w:type="dxa"/>
          </w:tcPr>
          <w:p w14:paraId="694ACB31" w14:textId="77777777" w:rsidR="00B55007" w:rsidRDefault="00B55007" w:rsidP="00F1165C">
            <w:pPr>
              <w:pStyle w:val="TAL"/>
            </w:pPr>
            <w:r>
              <w:t>XID of the task object associated with the interception at the TF in SMF.</w:t>
            </w:r>
          </w:p>
        </w:tc>
        <w:tc>
          <w:tcPr>
            <w:tcW w:w="708" w:type="dxa"/>
          </w:tcPr>
          <w:p w14:paraId="7561F595" w14:textId="77777777" w:rsidR="00B55007" w:rsidRDefault="00B55007" w:rsidP="00F1165C">
            <w:pPr>
              <w:pStyle w:val="TAL"/>
            </w:pPr>
            <w:r>
              <w:t>M</w:t>
            </w:r>
          </w:p>
        </w:tc>
      </w:tr>
      <w:tr w:rsidR="00B55007" w14:paraId="539B2C66" w14:textId="77777777" w:rsidTr="00F1165C">
        <w:trPr>
          <w:jc w:val="center"/>
        </w:trPr>
        <w:tc>
          <w:tcPr>
            <w:tcW w:w="2405" w:type="dxa"/>
          </w:tcPr>
          <w:p w14:paraId="7AE6DE6C" w14:textId="77777777" w:rsidR="00B55007" w:rsidRDefault="00B55007" w:rsidP="00F1165C">
            <w:pPr>
              <w:pStyle w:val="TAL"/>
            </w:pPr>
            <w:r>
              <w:t>CorrelationID</w:t>
            </w:r>
          </w:p>
        </w:tc>
        <w:tc>
          <w:tcPr>
            <w:tcW w:w="6809" w:type="dxa"/>
          </w:tcPr>
          <w:p w14:paraId="05EFBC31" w14:textId="77777777" w:rsidR="00B55007" w:rsidRDefault="00B55007" w:rsidP="00F1165C">
            <w:pPr>
              <w:pStyle w:val="TAL"/>
            </w:pPr>
            <w:r>
              <w:t>Correlation ID to assign to interception product generated by the POI in the UPF.</w:t>
            </w:r>
          </w:p>
        </w:tc>
        <w:tc>
          <w:tcPr>
            <w:tcW w:w="708" w:type="dxa"/>
          </w:tcPr>
          <w:p w14:paraId="59134717" w14:textId="77777777" w:rsidR="00B55007" w:rsidRDefault="00B55007" w:rsidP="00F1165C">
            <w:pPr>
              <w:pStyle w:val="TAL"/>
            </w:pPr>
            <w:r>
              <w:t>M</w:t>
            </w:r>
          </w:p>
        </w:tc>
      </w:tr>
      <w:tr w:rsidR="00B55007" w14:paraId="4B5588F2" w14:textId="77777777" w:rsidTr="00F1165C">
        <w:trPr>
          <w:jc w:val="center"/>
        </w:trPr>
        <w:tc>
          <w:tcPr>
            <w:tcW w:w="2405" w:type="dxa"/>
          </w:tcPr>
          <w:p w14:paraId="0303263E" w14:textId="77777777" w:rsidR="00B55007" w:rsidRDefault="00B55007" w:rsidP="00F1165C">
            <w:pPr>
              <w:pStyle w:val="TAL"/>
            </w:pPr>
            <w:r>
              <w:t>TriggeredTasks</w:t>
            </w:r>
          </w:p>
        </w:tc>
        <w:tc>
          <w:tcPr>
            <w:tcW w:w="6809" w:type="dxa"/>
          </w:tcPr>
          <w:p w14:paraId="2ADEBC31" w14:textId="77777777" w:rsidR="00B55007" w:rsidRDefault="00B55007" w:rsidP="00F1165C">
            <w:pPr>
              <w:pStyle w:val="TAL"/>
            </w:pPr>
            <w:r>
              <w:t>Collection of information about tasks that the TF in SMF has activated in triggered POIs in UPF due to interception for this PDU session. As a list of TriggeredTask, see Table 6.2.3.</w:t>
            </w:r>
            <w:r>
              <w:rPr>
                <w:lang w:val="en-US"/>
              </w:rPr>
              <w:t>10</w:t>
            </w:r>
            <w:r>
              <w:t>.2-3 below.</w:t>
            </w:r>
          </w:p>
        </w:tc>
        <w:tc>
          <w:tcPr>
            <w:tcW w:w="708" w:type="dxa"/>
          </w:tcPr>
          <w:p w14:paraId="3DE668F6" w14:textId="77777777" w:rsidR="00B55007" w:rsidRDefault="00B55007" w:rsidP="00F1165C">
            <w:pPr>
              <w:pStyle w:val="TAL"/>
            </w:pPr>
            <w:r>
              <w:t>M</w:t>
            </w:r>
          </w:p>
        </w:tc>
      </w:tr>
    </w:tbl>
    <w:p w14:paraId="2B73951D" w14:textId="77777777" w:rsidR="00B55007" w:rsidRDefault="00B55007" w:rsidP="00B55007"/>
    <w:p w14:paraId="0C2C5447" w14:textId="77777777" w:rsidR="00B55007" w:rsidRPr="001A1E56" w:rsidRDefault="00B55007" w:rsidP="00B55007">
      <w:pPr>
        <w:pStyle w:val="TH"/>
      </w:pPr>
      <w:r w:rsidRPr="001A1E56">
        <w:t xml:space="preserve">Table </w:t>
      </w:r>
      <w:r>
        <w:t>6</w:t>
      </w:r>
      <w:r w:rsidRPr="001A1E56">
        <w:t>.</w:t>
      </w:r>
      <w:r>
        <w:t>2.3.</w:t>
      </w:r>
      <w:r>
        <w:rPr>
          <w:lang w:val="en-US"/>
        </w:rPr>
        <w:t>10</w:t>
      </w:r>
      <w:r>
        <w:t>.2-3: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519A1880" w14:textId="77777777" w:rsidTr="00F1165C">
        <w:trPr>
          <w:jc w:val="center"/>
        </w:trPr>
        <w:tc>
          <w:tcPr>
            <w:tcW w:w="2405" w:type="dxa"/>
          </w:tcPr>
          <w:p w14:paraId="1BA9D9FF" w14:textId="77777777" w:rsidR="00B55007" w:rsidRDefault="00B55007" w:rsidP="00F1165C">
            <w:pPr>
              <w:pStyle w:val="TAH"/>
            </w:pPr>
            <w:r>
              <w:t>Field Name</w:t>
            </w:r>
          </w:p>
        </w:tc>
        <w:tc>
          <w:tcPr>
            <w:tcW w:w="6809" w:type="dxa"/>
          </w:tcPr>
          <w:p w14:paraId="5E1CD9EF" w14:textId="77777777" w:rsidR="00B55007" w:rsidRDefault="00B55007" w:rsidP="00F1165C">
            <w:pPr>
              <w:pStyle w:val="TAH"/>
            </w:pPr>
            <w:r>
              <w:t>Description</w:t>
            </w:r>
          </w:p>
        </w:tc>
        <w:tc>
          <w:tcPr>
            <w:tcW w:w="708" w:type="dxa"/>
          </w:tcPr>
          <w:p w14:paraId="13E19EE9" w14:textId="77777777" w:rsidR="00B55007" w:rsidRDefault="00B55007" w:rsidP="00F1165C">
            <w:pPr>
              <w:pStyle w:val="TAH"/>
            </w:pPr>
            <w:r>
              <w:t>M/C/O</w:t>
            </w:r>
          </w:p>
        </w:tc>
      </w:tr>
      <w:tr w:rsidR="00B55007" w14:paraId="3CFEF960" w14:textId="77777777" w:rsidTr="00F1165C">
        <w:trPr>
          <w:jc w:val="center"/>
        </w:trPr>
        <w:tc>
          <w:tcPr>
            <w:tcW w:w="2405" w:type="dxa"/>
          </w:tcPr>
          <w:p w14:paraId="1FAAC7C2" w14:textId="77777777" w:rsidR="00B55007" w:rsidRDefault="00B55007" w:rsidP="00F1165C">
            <w:pPr>
              <w:pStyle w:val="TAL"/>
            </w:pPr>
            <w:r>
              <w:t>XID</w:t>
            </w:r>
          </w:p>
        </w:tc>
        <w:tc>
          <w:tcPr>
            <w:tcW w:w="6809" w:type="dxa"/>
          </w:tcPr>
          <w:p w14:paraId="75BE2E79" w14:textId="77777777" w:rsidR="00B55007" w:rsidRDefault="00B55007" w:rsidP="00F1165C">
            <w:pPr>
              <w:pStyle w:val="TAL"/>
            </w:pPr>
            <w:r>
              <w:t>XID of the task object associated with the interception at the triggered POI in UPF.</w:t>
            </w:r>
          </w:p>
        </w:tc>
        <w:tc>
          <w:tcPr>
            <w:tcW w:w="708" w:type="dxa"/>
          </w:tcPr>
          <w:p w14:paraId="1C09BF5C" w14:textId="77777777" w:rsidR="00B55007" w:rsidRDefault="00B55007" w:rsidP="00F1165C">
            <w:pPr>
              <w:pStyle w:val="TAL"/>
            </w:pPr>
            <w:r>
              <w:t>M</w:t>
            </w:r>
          </w:p>
        </w:tc>
      </w:tr>
      <w:tr w:rsidR="00B55007" w14:paraId="45DCACEE" w14:textId="77777777" w:rsidTr="00F1165C">
        <w:trPr>
          <w:jc w:val="center"/>
        </w:trPr>
        <w:tc>
          <w:tcPr>
            <w:tcW w:w="2405" w:type="dxa"/>
          </w:tcPr>
          <w:p w14:paraId="1CB1A042" w14:textId="77777777" w:rsidR="00B55007" w:rsidRDefault="00B55007" w:rsidP="00F1165C">
            <w:pPr>
              <w:pStyle w:val="TAL"/>
            </w:pPr>
            <w:r>
              <w:t>NEID</w:t>
            </w:r>
          </w:p>
        </w:tc>
        <w:tc>
          <w:tcPr>
            <w:tcW w:w="6809" w:type="dxa"/>
          </w:tcPr>
          <w:p w14:paraId="655DC949" w14:textId="77777777" w:rsidR="00B55007" w:rsidRDefault="00B55007" w:rsidP="00F1165C">
            <w:pPr>
              <w:pStyle w:val="TAL"/>
            </w:pPr>
            <w:r>
              <w:t>NEID used in LI_T2/LI_T3 communication by the triggered POI in UPF.</w:t>
            </w:r>
          </w:p>
        </w:tc>
        <w:tc>
          <w:tcPr>
            <w:tcW w:w="708" w:type="dxa"/>
          </w:tcPr>
          <w:p w14:paraId="59FFD008" w14:textId="77777777" w:rsidR="00B55007" w:rsidRDefault="00B55007" w:rsidP="00F1165C">
            <w:pPr>
              <w:pStyle w:val="TAL"/>
            </w:pPr>
            <w:r>
              <w:t>M</w:t>
            </w:r>
          </w:p>
        </w:tc>
      </w:tr>
    </w:tbl>
    <w:p w14:paraId="48AEFA39" w14:textId="77777777" w:rsidR="00B55007" w:rsidRDefault="00B55007" w:rsidP="00B55007"/>
    <w:p w14:paraId="7BC22F20" w14:textId="77777777" w:rsidR="00B55007" w:rsidRDefault="00B55007" w:rsidP="00B55007">
      <w:r>
        <w:t>The TF needs to specify the XID in order to avoid removing the LI state related to the same ProductID but a different task in the UPF POI, for example if there is more than one PDU session.</w:t>
      </w:r>
    </w:p>
    <w:p w14:paraId="6396D755" w14:textId="6A25CEF3" w:rsidR="00B55007" w:rsidRDefault="00B55007" w:rsidP="00B55007">
      <w:r>
        <w:t xml:space="preserve">The SMF POI shall store the following information as the first record block (see TS 29.598 [50] clause 6.1.3.3.3.2), encoded as XML following the XSD schema given in Annex </w:t>
      </w:r>
      <w:r w:rsidR="002A5CA1">
        <w:t>G</w:t>
      </w:r>
      <w:r>
        <w:t>.</w:t>
      </w:r>
    </w:p>
    <w:p w14:paraId="2CCFC9B2" w14:textId="77777777" w:rsidR="00B55007" w:rsidRDefault="00B55007" w:rsidP="00B55007">
      <w:pPr>
        <w:pStyle w:val="TH"/>
      </w:pPr>
      <w:r w:rsidRPr="001A1E56">
        <w:lastRenderedPageBreak/>
        <w:t xml:space="preserve">Table </w:t>
      </w:r>
      <w:r>
        <w:t>6</w:t>
      </w:r>
      <w:r w:rsidRPr="001A1E56">
        <w:t>.</w:t>
      </w:r>
      <w:r>
        <w:t>2.3.</w:t>
      </w:r>
      <w:r>
        <w:rPr>
          <w:lang w:val="en-US"/>
        </w:rPr>
        <w:t>10</w:t>
      </w:r>
      <w:r>
        <w:t>.2-4: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55007" w14:paraId="6272A3FE" w14:textId="77777777" w:rsidTr="00F1165C">
        <w:trPr>
          <w:jc w:val="center"/>
        </w:trPr>
        <w:tc>
          <w:tcPr>
            <w:tcW w:w="2405" w:type="dxa"/>
          </w:tcPr>
          <w:p w14:paraId="3A798822" w14:textId="77777777" w:rsidR="00B55007" w:rsidRDefault="00B55007" w:rsidP="00F1165C">
            <w:pPr>
              <w:pStyle w:val="TAH"/>
            </w:pPr>
            <w:r>
              <w:t>Field Name</w:t>
            </w:r>
          </w:p>
        </w:tc>
        <w:tc>
          <w:tcPr>
            <w:tcW w:w="6809" w:type="dxa"/>
          </w:tcPr>
          <w:p w14:paraId="63684B5A" w14:textId="77777777" w:rsidR="00B55007" w:rsidRDefault="00B55007" w:rsidP="00F1165C">
            <w:pPr>
              <w:pStyle w:val="TAH"/>
            </w:pPr>
            <w:r>
              <w:t>Description</w:t>
            </w:r>
          </w:p>
        </w:tc>
        <w:tc>
          <w:tcPr>
            <w:tcW w:w="708" w:type="dxa"/>
          </w:tcPr>
          <w:p w14:paraId="331FB515" w14:textId="77777777" w:rsidR="00B55007" w:rsidRDefault="00B55007" w:rsidP="00F1165C">
            <w:pPr>
              <w:pStyle w:val="TAH"/>
            </w:pPr>
            <w:r>
              <w:t>M/C/O</w:t>
            </w:r>
          </w:p>
        </w:tc>
      </w:tr>
      <w:tr w:rsidR="00B55007" w14:paraId="5FB40872" w14:textId="77777777" w:rsidTr="00F1165C">
        <w:trPr>
          <w:jc w:val="center"/>
        </w:trPr>
        <w:tc>
          <w:tcPr>
            <w:tcW w:w="2405" w:type="dxa"/>
          </w:tcPr>
          <w:p w14:paraId="630A3E68" w14:textId="77777777" w:rsidR="00B55007" w:rsidRDefault="00B55007" w:rsidP="00F1165C">
            <w:pPr>
              <w:pStyle w:val="TAL"/>
            </w:pPr>
            <w:r>
              <w:t>PDUSessionID</w:t>
            </w:r>
          </w:p>
        </w:tc>
        <w:tc>
          <w:tcPr>
            <w:tcW w:w="6809" w:type="dxa"/>
          </w:tcPr>
          <w:p w14:paraId="1B0914A5" w14:textId="77777777" w:rsidR="00B55007" w:rsidRDefault="00B55007" w:rsidP="00F1165C">
            <w:pPr>
              <w:pStyle w:val="TAL"/>
            </w:pPr>
            <w:r>
              <w:t>Identifier for the PDU session related to task.</w:t>
            </w:r>
          </w:p>
        </w:tc>
        <w:tc>
          <w:tcPr>
            <w:tcW w:w="708" w:type="dxa"/>
          </w:tcPr>
          <w:p w14:paraId="4669B0E5" w14:textId="77777777" w:rsidR="00B55007" w:rsidRDefault="00B55007" w:rsidP="00F1165C">
            <w:pPr>
              <w:pStyle w:val="TAL"/>
            </w:pPr>
            <w:r>
              <w:t>M</w:t>
            </w:r>
          </w:p>
        </w:tc>
      </w:tr>
      <w:tr w:rsidR="00B55007" w14:paraId="726DF4B7" w14:textId="77777777" w:rsidTr="00F1165C">
        <w:trPr>
          <w:jc w:val="center"/>
        </w:trPr>
        <w:tc>
          <w:tcPr>
            <w:tcW w:w="2405" w:type="dxa"/>
          </w:tcPr>
          <w:p w14:paraId="18B4F3A7" w14:textId="77777777" w:rsidR="00B55007" w:rsidRDefault="00B55007" w:rsidP="00F1165C">
            <w:pPr>
              <w:pStyle w:val="TAL"/>
            </w:pPr>
            <w:r>
              <w:t>XID</w:t>
            </w:r>
          </w:p>
        </w:tc>
        <w:tc>
          <w:tcPr>
            <w:tcW w:w="6809" w:type="dxa"/>
          </w:tcPr>
          <w:p w14:paraId="70F41945" w14:textId="77777777" w:rsidR="00B55007" w:rsidRDefault="00B55007" w:rsidP="00F1165C">
            <w:pPr>
              <w:pStyle w:val="TAL"/>
            </w:pPr>
            <w:r>
              <w:t>XID of the task object associated with the interception at the POI in SMF.</w:t>
            </w:r>
          </w:p>
        </w:tc>
        <w:tc>
          <w:tcPr>
            <w:tcW w:w="708" w:type="dxa"/>
          </w:tcPr>
          <w:p w14:paraId="5F7A5078" w14:textId="77777777" w:rsidR="00B55007" w:rsidRDefault="00B55007" w:rsidP="00F1165C">
            <w:pPr>
              <w:pStyle w:val="TAL"/>
            </w:pPr>
            <w:r>
              <w:t>M</w:t>
            </w:r>
          </w:p>
        </w:tc>
      </w:tr>
      <w:tr w:rsidR="00B55007" w14:paraId="35779A3F" w14:textId="77777777" w:rsidTr="00F1165C">
        <w:trPr>
          <w:jc w:val="center"/>
        </w:trPr>
        <w:tc>
          <w:tcPr>
            <w:tcW w:w="2405" w:type="dxa"/>
          </w:tcPr>
          <w:p w14:paraId="7F520A9C" w14:textId="77777777" w:rsidR="00B55007" w:rsidRDefault="00B55007" w:rsidP="00F1165C">
            <w:pPr>
              <w:pStyle w:val="TAL"/>
            </w:pPr>
            <w:r>
              <w:t>SequenceNumber</w:t>
            </w:r>
          </w:p>
        </w:tc>
        <w:tc>
          <w:tcPr>
            <w:tcW w:w="6809" w:type="dxa"/>
          </w:tcPr>
          <w:p w14:paraId="096E05E0" w14:textId="77777777" w:rsidR="00B55007" w:rsidRDefault="00B55007" w:rsidP="00F1165C">
            <w:pPr>
              <w:pStyle w:val="TAL"/>
            </w:pPr>
            <w:r>
              <w:t>Last sequence number used in the generation of xIRI.</w:t>
            </w:r>
          </w:p>
        </w:tc>
        <w:tc>
          <w:tcPr>
            <w:tcW w:w="708" w:type="dxa"/>
          </w:tcPr>
          <w:p w14:paraId="5CE417F3" w14:textId="77777777" w:rsidR="00B55007" w:rsidRDefault="00B55007" w:rsidP="00F1165C">
            <w:pPr>
              <w:pStyle w:val="TAL"/>
            </w:pPr>
            <w:r>
              <w:t>M</w:t>
            </w:r>
          </w:p>
        </w:tc>
      </w:tr>
      <w:tr w:rsidR="00B55007" w14:paraId="7BEB9947" w14:textId="77777777" w:rsidTr="00F1165C">
        <w:trPr>
          <w:jc w:val="center"/>
        </w:trPr>
        <w:tc>
          <w:tcPr>
            <w:tcW w:w="2405" w:type="dxa"/>
          </w:tcPr>
          <w:p w14:paraId="48653BFA" w14:textId="77777777" w:rsidR="00B55007" w:rsidRDefault="00B55007" w:rsidP="00F1165C">
            <w:pPr>
              <w:pStyle w:val="TAL"/>
            </w:pPr>
            <w:r>
              <w:t>CorrelationID</w:t>
            </w:r>
          </w:p>
        </w:tc>
        <w:tc>
          <w:tcPr>
            <w:tcW w:w="6809" w:type="dxa"/>
          </w:tcPr>
          <w:p w14:paraId="6EBABE88" w14:textId="77777777" w:rsidR="00B55007" w:rsidRDefault="00B55007" w:rsidP="00F1165C">
            <w:pPr>
              <w:pStyle w:val="TAL"/>
            </w:pPr>
            <w:r>
              <w:t>Correlation ID to assign to interception product generated by the POI in the SMF.</w:t>
            </w:r>
          </w:p>
        </w:tc>
        <w:tc>
          <w:tcPr>
            <w:tcW w:w="708" w:type="dxa"/>
          </w:tcPr>
          <w:p w14:paraId="0D2C6A02" w14:textId="77777777" w:rsidR="00B55007" w:rsidRDefault="00B55007" w:rsidP="00F1165C">
            <w:pPr>
              <w:pStyle w:val="TAL"/>
            </w:pPr>
            <w:r>
              <w:t>M</w:t>
            </w:r>
          </w:p>
        </w:tc>
      </w:tr>
    </w:tbl>
    <w:p w14:paraId="18642EBC" w14:textId="77777777" w:rsidR="00B55007" w:rsidRDefault="00B55007" w:rsidP="00B55007"/>
    <w:p w14:paraId="5661922D" w14:textId="0FF9B34E" w:rsidR="00B55007" w:rsidRPr="00946717" w:rsidRDefault="00B55007" w:rsidP="00B55007">
      <w:pPr>
        <w:pStyle w:val="Heading5"/>
        <w:rPr>
          <w:lang w:val="en-US"/>
        </w:rPr>
      </w:pPr>
      <w:bookmarkStart w:id="131" w:name="_Toc74852076"/>
      <w:r>
        <w:rPr>
          <w:lang w:val="en-US"/>
        </w:rPr>
        <w:t>6.2.3.10.3</w:t>
      </w:r>
      <w:r w:rsidR="0032525E">
        <w:rPr>
          <w:lang w:val="en-US"/>
        </w:rPr>
        <w:tab/>
      </w:r>
      <w:r>
        <w:rPr>
          <w:lang w:val="en-US"/>
        </w:rPr>
        <w:t>Retrieving LI state</w:t>
      </w:r>
      <w:bookmarkEnd w:id="131"/>
    </w:p>
    <w:p w14:paraId="7831A4CE" w14:textId="77777777" w:rsidR="00B55007" w:rsidRDefault="00B55007" w:rsidP="00B55007">
      <w:r>
        <w:t xml:space="preserve">When the TF in an SMF in an SMF set is provisioned by the LIPF with a specific XID and access to an LISSF function, the TF shall use the LISSF to retrieve LI state information. </w:t>
      </w:r>
    </w:p>
    <w:p w14:paraId="238C7896" w14:textId="77777777" w:rsidR="00B55007" w:rsidRDefault="00B55007" w:rsidP="00B55007">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5EFACECF" w14:textId="77777777" w:rsidR="00B55007" w:rsidRDefault="00B55007" w:rsidP="00B55007">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132" w:name="_Hlk72478687"/>
    </w:p>
    <w:bookmarkEnd w:id="132"/>
    <w:p w14:paraId="56DCBD81" w14:textId="77777777" w:rsidR="00B55007" w:rsidRDefault="00B55007" w:rsidP="00B55007">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6D5EE3B0" w14:textId="664B1D7E" w:rsidR="00B55007" w:rsidRDefault="00B55007" w:rsidP="00B55007">
      <w:pPr>
        <w:pStyle w:val="Heading5"/>
        <w:rPr>
          <w:lang w:val="en-US"/>
        </w:rPr>
      </w:pPr>
      <w:bookmarkStart w:id="133" w:name="_Toc74852077"/>
      <w:r>
        <w:rPr>
          <w:lang w:val="en-US"/>
        </w:rPr>
        <w:t>6.2.3.10.4</w:t>
      </w:r>
      <w:r w:rsidR="00A50B15">
        <w:rPr>
          <w:lang w:val="en-US"/>
        </w:rPr>
        <w:tab/>
      </w:r>
      <w:r>
        <w:rPr>
          <w:lang w:val="en-US"/>
        </w:rPr>
        <w:t>Removing LI state</w:t>
      </w:r>
      <w:bookmarkEnd w:id="133"/>
    </w:p>
    <w:p w14:paraId="6C51D15E" w14:textId="77777777" w:rsidR="00B55007" w:rsidRDefault="00B55007" w:rsidP="00B55007">
      <w:r>
        <w:t>When a task is deactivated successfully in the UPF POI, the TF shall remove the LI state record from the LISSF as described in clause 5.10.4.</w:t>
      </w:r>
    </w:p>
    <w:p w14:paraId="19D9FBDC" w14:textId="77777777" w:rsidR="00B55007" w:rsidRDefault="00B55007" w:rsidP="00B55007">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134" w:name="_Toc74852078"/>
      <w:r w:rsidRPr="00760004">
        <w:t>6.2.4</w:t>
      </w:r>
      <w:r w:rsidRPr="00760004">
        <w:tab/>
        <w:t>LI at UDM for 5G</w:t>
      </w:r>
      <w:bookmarkEnd w:id="134"/>
    </w:p>
    <w:p w14:paraId="267C87E3" w14:textId="77777777" w:rsidR="00573177" w:rsidRPr="00760004" w:rsidRDefault="00573177" w:rsidP="00573177">
      <w:pPr>
        <w:pStyle w:val="Heading4"/>
      </w:pPr>
      <w:bookmarkStart w:id="135" w:name="_Toc74852079"/>
      <w:r w:rsidRPr="00760004">
        <w:t>6.2.4.1</w:t>
      </w:r>
      <w:r w:rsidRPr="00760004">
        <w:tab/>
        <w:t>General description</w:t>
      </w:r>
      <w:bookmarkEnd w:id="135"/>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136" w:name="_Toc74852080"/>
      <w:r w:rsidRPr="00760004">
        <w:rPr>
          <w:szCs w:val="22"/>
        </w:rPr>
        <w:t>6.2.5</w:t>
      </w:r>
      <w:r w:rsidRPr="00760004">
        <w:rPr>
          <w:szCs w:val="22"/>
        </w:rPr>
        <w:tab/>
        <w:t>LI at SMSF</w:t>
      </w:r>
      <w:bookmarkEnd w:id="136"/>
    </w:p>
    <w:p w14:paraId="6D767928" w14:textId="208BCEB7" w:rsidR="00573177" w:rsidRPr="00760004" w:rsidRDefault="00573177" w:rsidP="00573177">
      <w:pPr>
        <w:pStyle w:val="Heading4"/>
        <w:rPr>
          <w:szCs w:val="22"/>
        </w:rPr>
      </w:pPr>
      <w:bookmarkStart w:id="137" w:name="_Toc74852081"/>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137"/>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lastRenderedPageBreak/>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2A2CDE">
            <w:pPr>
              <w:pStyle w:val="TAH"/>
            </w:pPr>
            <w:r>
              <w:t>Description</w:t>
            </w:r>
          </w:p>
        </w:tc>
        <w:tc>
          <w:tcPr>
            <w:tcW w:w="708" w:type="dxa"/>
          </w:tcPr>
          <w:p w14:paraId="43D3A35D" w14:textId="77777777" w:rsidR="00D550D2" w:rsidRPr="00CE0181" w:rsidRDefault="00D550D2" w:rsidP="002A2CDE">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2A2CDE">
            <w:pPr>
              <w:pStyle w:val="TAL"/>
            </w:pPr>
            <w:r w:rsidRPr="00CE0181">
              <w:t>XID</w:t>
            </w:r>
          </w:p>
        </w:tc>
        <w:tc>
          <w:tcPr>
            <w:tcW w:w="6242" w:type="dxa"/>
          </w:tcPr>
          <w:p w14:paraId="6941EE0D" w14:textId="77777777" w:rsidR="00D550D2" w:rsidRPr="00CE0181" w:rsidRDefault="00D550D2" w:rsidP="002A2CDE">
            <w:pPr>
              <w:pStyle w:val="TAL"/>
            </w:pPr>
            <w:r w:rsidRPr="00CE0181">
              <w:t>XID assigned by LIPF</w:t>
            </w:r>
            <w:r>
              <w:t>.</w:t>
            </w:r>
          </w:p>
        </w:tc>
        <w:tc>
          <w:tcPr>
            <w:tcW w:w="708" w:type="dxa"/>
          </w:tcPr>
          <w:p w14:paraId="21564BA1" w14:textId="77777777" w:rsidR="00D550D2" w:rsidRPr="00CE0181" w:rsidRDefault="00D550D2" w:rsidP="002A2CDE">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2A2CDE">
            <w:pPr>
              <w:pStyle w:val="TAL"/>
            </w:pPr>
            <w:r w:rsidRPr="00CE0181">
              <w:t>TargetIdentifiers</w:t>
            </w:r>
          </w:p>
        </w:tc>
        <w:tc>
          <w:tcPr>
            <w:tcW w:w="6242" w:type="dxa"/>
          </w:tcPr>
          <w:p w14:paraId="0C9EF0F3" w14:textId="77777777" w:rsidR="00D550D2" w:rsidRPr="00CE0181" w:rsidRDefault="00D550D2" w:rsidP="002A2CDE">
            <w:pPr>
              <w:pStyle w:val="TAL"/>
            </w:pPr>
            <w:r>
              <w:t>One of the target identifiers listed in the paragraph above.</w:t>
            </w:r>
          </w:p>
        </w:tc>
        <w:tc>
          <w:tcPr>
            <w:tcW w:w="708" w:type="dxa"/>
          </w:tcPr>
          <w:p w14:paraId="488E61E9" w14:textId="77777777" w:rsidR="00D550D2" w:rsidRPr="00CE0181" w:rsidRDefault="00D550D2" w:rsidP="002A2CDE">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2A2CDE">
            <w:pPr>
              <w:pStyle w:val="TAL"/>
            </w:pPr>
            <w:r w:rsidRPr="00CE0181">
              <w:t>DeliveryType</w:t>
            </w:r>
          </w:p>
        </w:tc>
        <w:tc>
          <w:tcPr>
            <w:tcW w:w="6242" w:type="dxa"/>
          </w:tcPr>
          <w:p w14:paraId="06F6CEEB" w14:textId="77777777" w:rsidR="00D550D2" w:rsidRPr="00CE0181" w:rsidRDefault="00D550D2" w:rsidP="002A2CDE">
            <w:pPr>
              <w:pStyle w:val="TAL"/>
            </w:pPr>
            <w:r w:rsidRPr="00CE0181">
              <w:t>Set to “X2Only”</w:t>
            </w:r>
            <w:r>
              <w:t>.</w:t>
            </w:r>
          </w:p>
        </w:tc>
        <w:tc>
          <w:tcPr>
            <w:tcW w:w="708" w:type="dxa"/>
          </w:tcPr>
          <w:p w14:paraId="456CBE86" w14:textId="77777777" w:rsidR="00D550D2" w:rsidRPr="00CE0181" w:rsidRDefault="00D550D2" w:rsidP="002A2CDE">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2A2CDE">
            <w:pPr>
              <w:pStyle w:val="TAL"/>
            </w:pPr>
            <w:r w:rsidRPr="00CE0181">
              <w:t>ListOfDIDs</w:t>
            </w:r>
          </w:p>
        </w:tc>
        <w:tc>
          <w:tcPr>
            <w:tcW w:w="6242" w:type="dxa"/>
          </w:tcPr>
          <w:p w14:paraId="6093D1B3"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2A2CDE">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2A2CDE">
            <w:pPr>
              <w:pStyle w:val="TAL"/>
            </w:pPr>
            <w:r w:rsidRPr="00CE0181">
              <w:t>TaskDetailsExtensions/</w:t>
            </w:r>
          </w:p>
          <w:p w14:paraId="3F3AB454" w14:textId="77777777" w:rsidR="00D550D2" w:rsidRPr="00CE0181" w:rsidRDefault="00D550D2" w:rsidP="002A2CDE">
            <w:pPr>
              <w:pStyle w:val="TAL"/>
            </w:pPr>
            <w:r>
              <w:t>SMSFExtensions</w:t>
            </w:r>
          </w:p>
        </w:tc>
        <w:tc>
          <w:tcPr>
            <w:tcW w:w="6242" w:type="dxa"/>
          </w:tcPr>
          <w:p w14:paraId="4A24D6FA" w14:textId="574C554B" w:rsidR="00D550D2" w:rsidRPr="00CE0181" w:rsidRDefault="00D550D2" w:rsidP="002A2CDE">
            <w:pPr>
              <w:pStyle w:val="TAL"/>
            </w:pPr>
            <w:r>
              <w:t>This field shall be included if the delivery of the full TPDU is not authorised. See Table 6.2.5-2.</w:t>
            </w:r>
          </w:p>
        </w:tc>
        <w:tc>
          <w:tcPr>
            <w:tcW w:w="708" w:type="dxa"/>
          </w:tcPr>
          <w:p w14:paraId="02581435" w14:textId="77777777" w:rsidR="00D550D2" w:rsidRPr="00CE0181" w:rsidRDefault="00D550D2" w:rsidP="002A2CDE">
            <w:pPr>
              <w:pStyle w:val="TAL"/>
            </w:pPr>
            <w:r>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2A2CDE">
            <w:pPr>
              <w:pStyle w:val="TAH"/>
            </w:pPr>
            <w:r>
              <w:t>Field Name</w:t>
            </w:r>
          </w:p>
        </w:tc>
        <w:tc>
          <w:tcPr>
            <w:tcW w:w="6242" w:type="dxa"/>
          </w:tcPr>
          <w:p w14:paraId="31BA15C9" w14:textId="77777777" w:rsidR="00D550D2" w:rsidRPr="00CE0181" w:rsidRDefault="00D550D2" w:rsidP="002A2CDE">
            <w:pPr>
              <w:pStyle w:val="TAH"/>
            </w:pPr>
            <w:r>
              <w:t>Description</w:t>
            </w:r>
          </w:p>
        </w:tc>
        <w:tc>
          <w:tcPr>
            <w:tcW w:w="708" w:type="dxa"/>
          </w:tcPr>
          <w:p w14:paraId="4AE28EB2" w14:textId="77777777" w:rsidR="00D550D2" w:rsidRPr="00CE0181" w:rsidRDefault="00D550D2" w:rsidP="002A2CDE">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2A2CDE">
            <w:pPr>
              <w:pStyle w:val="TAL"/>
            </w:pPr>
            <w:r w:rsidRPr="0024277B">
              <w:t>TruncateTPUserData</w:t>
            </w:r>
          </w:p>
        </w:tc>
        <w:tc>
          <w:tcPr>
            <w:tcW w:w="6242" w:type="dxa"/>
          </w:tcPr>
          <w:p w14:paraId="09B76EB0" w14:textId="3674F9AC" w:rsidR="00D550D2" w:rsidRPr="00CE0181" w:rsidRDefault="00D550D2" w:rsidP="002A2CDE">
            <w:pPr>
              <w:pStyle w:val="TAL"/>
            </w:pPr>
            <w:r>
              <w:t xml:space="preserve">If included, the truncatedSMSTPDU field of the </w:t>
            </w:r>
            <w:r w:rsidRPr="003C0606">
              <w:t>sMSTPDUData (as described in</w:t>
            </w:r>
            <w:r>
              <w:t xml:space="preserve"> 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2A2CDE">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23521633" w:rsidR="00D550D2" w:rsidRPr="00CE0181" w:rsidRDefault="00D550D2" w:rsidP="00D550D2">
      <w:pPr>
        <w:pStyle w:val="TH"/>
      </w:pPr>
      <w:r>
        <w:t>Table 6.2.5-3</w:t>
      </w:r>
      <w:r w:rsidRPr="00CE0181">
        <w:t xml:space="preserve">: ActivateTask message for </w:t>
      </w:r>
      <w:r>
        <w:t xml:space="preserve">MDF2 </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2A2CDE">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2A2CDE">
            <w:pPr>
              <w:pStyle w:val="TAH"/>
            </w:pPr>
            <w:r>
              <w:t>Description</w:t>
            </w:r>
          </w:p>
        </w:tc>
        <w:tc>
          <w:tcPr>
            <w:tcW w:w="708" w:type="dxa"/>
          </w:tcPr>
          <w:p w14:paraId="51F4BCE5" w14:textId="77777777" w:rsidR="00D550D2" w:rsidRPr="00CE0181" w:rsidRDefault="00D550D2" w:rsidP="002A2CDE">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2A2CDE">
            <w:pPr>
              <w:pStyle w:val="TAL"/>
            </w:pPr>
            <w:r w:rsidRPr="00CE0181">
              <w:t>XID</w:t>
            </w:r>
          </w:p>
        </w:tc>
        <w:tc>
          <w:tcPr>
            <w:tcW w:w="6384" w:type="dxa"/>
          </w:tcPr>
          <w:p w14:paraId="60CEBDEF" w14:textId="77777777" w:rsidR="00D550D2" w:rsidRPr="00CE0181" w:rsidRDefault="00D550D2" w:rsidP="002A2CDE">
            <w:pPr>
              <w:pStyle w:val="TAL"/>
            </w:pPr>
            <w:r w:rsidRPr="00CE0181">
              <w:t>XID assigned by LIPF</w:t>
            </w:r>
            <w:r>
              <w:t>.</w:t>
            </w:r>
          </w:p>
        </w:tc>
        <w:tc>
          <w:tcPr>
            <w:tcW w:w="708" w:type="dxa"/>
          </w:tcPr>
          <w:p w14:paraId="76596F29" w14:textId="77777777" w:rsidR="00D550D2" w:rsidRPr="00CE0181" w:rsidRDefault="00D550D2" w:rsidP="002A2CDE">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2A2CDE">
            <w:pPr>
              <w:pStyle w:val="TAL"/>
            </w:pPr>
            <w:r w:rsidRPr="00CE0181">
              <w:t>TargetIdentifiers</w:t>
            </w:r>
          </w:p>
        </w:tc>
        <w:tc>
          <w:tcPr>
            <w:tcW w:w="6384" w:type="dxa"/>
          </w:tcPr>
          <w:p w14:paraId="16D08836" w14:textId="77777777" w:rsidR="00D550D2" w:rsidRPr="00CE0181" w:rsidRDefault="00D550D2" w:rsidP="002A2CDE">
            <w:pPr>
              <w:pStyle w:val="TAL"/>
            </w:pPr>
            <w:r>
              <w:t>One of the target identifiers listed in clause 6.2.5.1.</w:t>
            </w:r>
          </w:p>
        </w:tc>
        <w:tc>
          <w:tcPr>
            <w:tcW w:w="708" w:type="dxa"/>
          </w:tcPr>
          <w:p w14:paraId="59062CCC" w14:textId="77777777" w:rsidR="00D550D2" w:rsidRPr="00CE0181" w:rsidRDefault="00D550D2" w:rsidP="002A2CDE">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2A2CDE">
            <w:pPr>
              <w:pStyle w:val="TAL"/>
            </w:pPr>
            <w:r w:rsidRPr="00CE0181">
              <w:t>DeliveryType</w:t>
            </w:r>
          </w:p>
        </w:tc>
        <w:tc>
          <w:tcPr>
            <w:tcW w:w="6384" w:type="dxa"/>
          </w:tcPr>
          <w:p w14:paraId="12F4AA0A" w14:textId="77777777" w:rsidR="00D550D2" w:rsidRPr="00CE0181" w:rsidRDefault="00D550D2" w:rsidP="002A2CDE">
            <w:pPr>
              <w:pStyle w:val="TAL"/>
            </w:pPr>
            <w:r w:rsidRPr="00CE0181">
              <w:t>Set to “X2Only”</w:t>
            </w:r>
            <w:r>
              <w:t>. (Ignored by the MDF2).</w:t>
            </w:r>
          </w:p>
        </w:tc>
        <w:tc>
          <w:tcPr>
            <w:tcW w:w="708" w:type="dxa"/>
          </w:tcPr>
          <w:p w14:paraId="4F2C024C" w14:textId="77777777" w:rsidR="00D550D2" w:rsidRPr="00CE0181" w:rsidRDefault="00D550D2" w:rsidP="002A2CDE">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2A2CDE">
            <w:pPr>
              <w:pStyle w:val="TAL"/>
            </w:pPr>
            <w:r w:rsidRPr="00CE0181">
              <w:t>ListOfDIDs</w:t>
            </w:r>
          </w:p>
        </w:tc>
        <w:tc>
          <w:tcPr>
            <w:tcW w:w="6384" w:type="dxa"/>
          </w:tcPr>
          <w:p w14:paraId="541208D5" w14:textId="77777777" w:rsidR="00D550D2" w:rsidRPr="00CE0181" w:rsidRDefault="00D550D2" w:rsidP="002A2CDE">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2A2CDE">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2A2CDE">
            <w:pPr>
              <w:pStyle w:val="TAL"/>
            </w:pPr>
            <w:r>
              <w:t>ListOfMediationDetails</w:t>
            </w:r>
          </w:p>
        </w:tc>
        <w:tc>
          <w:tcPr>
            <w:tcW w:w="6384" w:type="dxa"/>
          </w:tcPr>
          <w:p w14:paraId="0DF5CF3F" w14:textId="61C3BCF3" w:rsidR="00D550D2" w:rsidRPr="00CE0181" w:rsidRDefault="00D550D2" w:rsidP="002A2CDE">
            <w:pPr>
              <w:pStyle w:val="TAL"/>
            </w:pPr>
            <w:r>
              <w:t>Sequence of Mediation Details, See Table 6.2.5-4.</w:t>
            </w:r>
          </w:p>
        </w:tc>
        <w:tc>
          <w:tcPr>
            <w:tcW w:w="708" w:type="dxa"/>
          </w:tcPr>
          <w:p w14:paraId="2A1C6753" w14:textId="77777777" w:rsidR="00D550D2" w:rsidRPr="00CE0181" w:rsidRDefault="00D550D2" w:rsidP="002A2CDE">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2A2CDE">
            <w:pPr>
              <w:pStyle w:val="TAL"/>
            </w:pPr>
            <w:r w:rsidRPr="00CE0181">
              <w:t>TaskDetailsExtensions/</w:t>
            </w:r>
          </w:p>
          <w:p w14:paraId="6921539B" w14:textId="77777777" w:rsidR="00D550D2" w:rsidRPr="00CE0181" w:rsidRDefault="00D550D2" w:rsidP="002A2CDE">
            <w:pPr>
              <w:pStyle w:val="TAL"/>
            </w:pPr>
            <w:r>
              <w:t>SMSFExtensions</w:t>
            </w:r>
          </w:p>
        </w:tc>
        <w:tc>
          <w:tcPr>
            <w:tcW w:w="6384" w:type="dxa"/>
          </w:tcPr>
          <w:p w14:paraId="3E913E38" w14:textId="491AF5D3" w:rsidR="00D550D2" w:rsidRPr="00CE0181" w:rsidRDefault="00D550D2" w:rsidP="002A2CDE">
            <w:pPr>
              <w:pStyle w:val="TAL"/>
            </w:pPr>
            <w:r>
              <w:t>This field shall be included if the delivery of the full TPDU is not authorised. See Table 6.2.5-2.</w:t>
            </w:r>
          </w:p>
        </w:tc>
        <w:tc>
          <w:tcPr>
            <w:tcW w:w="708" w:type="dxa"/>
          </w:tcPr>
          <w:p w14:paraId="650CCD2C" w14:textId="77777777" w:rsidR="00D550D2" w:rsidRPr="00CE0181" w:rsidRDefault="00D550D2" w:rsidP="002A2CDE">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lastRenderedPageBreak/>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2A2CDE">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2A2CDE">
            <w:pPr>
              <w:pStyle w:val="TAH"/>
            </w:pPr>
            <w:r>
              <w:t>Description</w:t>
            </w:r>
          </w:p>
        </w:tc>
        <w:tc>
          <w:tcPr>
            <w:tcW w:w="708" w:type="dxa"/>
          </w:tcPr>
          <w:p w14:paraId="7B9D735E" w14:textId="77777777" w:rsidR="00D550D2" w:rsidRPr="00CE0181" w:rsidRDefault="00D550D2" w:rsidP="002A2CDE">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2A2CDE">
            <w:pPr>
              <w:pStyle w:val="TAL"/>
            </w:pPr>
            <w:r>
              <w:t>LIID</w:t>
            </w:r>
          </w:p>
        </w:tc>
        <w:tc>
          <w:tcPr>
            <w:tcW w:w="6384" w:type="dxa"/>
          </w:tcPr>
          <w:p w14:paraId="72DD8CC1" w14:textId="77777777" w:rsidR="00D550D2" w:rsidRPr="00CE0181" w:rsidRDefault="00D550D2" w:rsidP="002A2CDE">
            <w:pPr>
              <w:pStyle w:val="TAL"/>
            </w:pPr>
            <w:r>
              <w:t>Lawful Interception ID associated with the task.</w:t>
            </w:r>
          </w:p>
        </w:tc>
        <w:tc>
          <w:tcPr>
            <w:tcW w:w="708" w:type="dxa"/>
          </w:tcPr>
          <w:p w14:paraId="386DCB04" w14:textId="77777777" w:rsidR="00D550D2" w:rsidRPr="00CE0181" w:rsidRDefault="00D550D2" w:rsidP="002A2CDE">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2A2CDE">
            <w:pPr>
              <w:pStyle w:val="TAL"/>
            </w:pPr>
            <w:r>
              <w:t>DeliveryType</w:t>
            </w:r>
          </w:p>
        </w:tc>
        <w:tc>
          <w:tcPr>
            <w:tcW w:w="6384" w:type="dxa"/>
          </w:tcPr>
          <w:p w14:paraId="00961E60" w14:textId="77777777" w:rsidR="00D550D2" w:rsidRPr="00CE0181" w:rsidRDefault="00D550D2" w:rsidP="002A2CDE">
            <w:pPr>
              <w:pStyle w:val="TAL"/>
            </w:pPr>
            <w:r>
              <w:t>Set to "HI2Only".</w:t>
            </w:r>
          </w:p>
        </w:tc>
        <w:tc>
          <w:tcPr>
            <w:tcW w:w="708" w:type="dxa"/>
          </w:tcPr>
          <w:p w14:paraId="1A180951" w14:textId="77777777" w:rsidR="00D550D2" w:rsidRPr="00CE0181" w:rsidRDefault="00D550D2" w:rsidP="002A2CDE">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2A2CDE">
            <w:pPr>
              <w:pStyle w:val="TAL"/>
            </w:pPr>
            <w:r>
              <w:t>ListOfDIDs</w:t>
            </w:r>
          </w:p>
        </w:tc>
        <w:tc>
          <w:tcPr>
            <w:tcW w:w="6384" w:type="dxa"/>
          </w:tcPr>
          <w:p w14:paraId="0844E897" w14:textId="77777777" w:rsidR="00D550D2" w:rsidRDefault="00D550D2" w:rsidP="002A2CDE">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2A2CDE">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2A2CDE">
            <w:pPr>
              <w:pStyle w:val="TAL"/>
            </w:pPr>
            <w:r>
              <w:t>ServiceScoping</w:t>
            </w:r>
          </w:p>
        </w:tc>
        <w:tc>
          <w:tcPr>
            <w:tcW w:w="6384" w:type="dxa"/>
          </w:tcPr>
          <w:p w14:paraId="1EB21090" w14:textId="77777777" w:rsidR="00D550D2" w:rsidRDefault="00D550D2" w:rsidP="002A2CDE">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03220B5" w14:textId="77777777" w:rsidR="00D550D2" w:rsidRPr="00CE0181" w:rsidRDefault="00D550D2" w:rsidP="002A2CDE">
            <w:pPr>
              <w:pStyle w:val="TAL"/>
            </w:pPr>
            <w:r>
              <w:t>C</w:t>
            </w:r>
          </w:p>
        </w:tc>
      </w:tr>
    </w:tbl>
    <w:p w14:paraId="719EF651" w14:textId="0ACE59B9" w:rsidR="00573177" w:rsidRPr="00760004" w:rsidRDefault="00573177" w:rsidP="00573177">
      <w:pPr>
        <w:pStyle w:val="Heading4"/>
        <w:rPr>
          <w:szCs w:val="22"/>
        </w:rPr>
      </w:pPr>
      <w:bookmarkStart w:id="138" w:name="_Toc74852082"/>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138"/>
    </w:p>
    <w:p w14:paraId="6AFA33FA" w14:textId="600B2E7D" w:rsidR="000B149E" w:rsidRPr="00760004" w:rsidRDefault="000B149E" w:rsidP="000B149E">
      <w:r w:rsidRPr="00760004">
        <w:t>The IRI-POI present in the SMSF shall send xIRI over LI_X2 for the event listed in TS 33.127 [5] clause 6.2.5.3, the details of which are described in the following sub-clause.</w:t>
      </w:r>
    </w:p>
    <w:p w14:paraId="66453EFB" w14:textId="77777777" w:rsidR="007D6502" w:rsidRDefault="007D6502" w:rsidP="007D6502">
      <w:pPr>
        <w:pStyle w:val="Heading4"/>
      </w:pPr>
      <w:bookmarkStart w:id="139" w:name="_Toc74852083"/>
      <w:r>
        <w:t>6.2.5.3</w:t>
      </w:r>
      <w:r>
        <w:tab/>
        <w:t>SMS Message</w:t>
      </w:r>
      <w:bookmarkEnd w:id="139"/>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lastRenderedPageBreak/>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7BEB9B96" w:rsidR="007D6502" w:rsidRDefault="007D6502" w:rsidP="007D6502">
      <w:r>
        <w:t xml:space="preserve">If the IRI-POI is provisioned with the TruncateTPUserData parameter included and the IRI-POI is generating xIRI for the SMS-SUBMIT type </w:t>
      </w:r>
      <w:r w:rsidRPr="003C0606">
        <w:t>(TS 23.040 [18] Clause 9.2.2.2)</w:t>
      </w:r>
      <w:r>
        <w:t xml:space="preserve"> or SMS-DELIVER type </w:t>
      </w:r>
      <w:r w:rsidRPr="003C0606">
        <w:t>(TS 23.040 [18] Clause 9.2.2.1)</w:t>
      </w:r>
      <w:r>
        <w:t xml:space="preserve"> TPDUs, the IRI-POI</w:t>
      </w:r>
      <w:r w:rsidRPr="003C0606">
        <w:t xml:space="preserve"> </w:t>
      </w:r>
      <w:r>
        <w:t xml:space="preserve">shall use the truncatedSMSTPDU </w:t>
      </w:r>
      <w:r w:rsidRPr="003C0606">
        <w:t>(as described in 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2A2CDE">
        <w:trPr>
          <w:jc w:val="center"/>
        </w:trPr>
        <w:tc>
          <w:tcPr>
            <w:tcW w:w="2693" w:type="dxa"/>
          </w:tcPr>
          <w:p w14:paraId="6ADB22EA" w14:textId="77777777" w:rsidR="007D6502" w:rsidRDefault="007D6502" w:rsidP="002A2CDE">
            <w:pPr>
              <w:pStyle w:val="TAH"/>
            </w:pPr>
            <w:r>
              <w:t>Field name</w:t>
            </w:r>
          </w:p>
        </w:tc>
        <w:tc>
          <w:tcPr>
            <w:tcW w:w="6521" w:type="dxa"/>
          </w:tcPr>
          <w:p w14:paraId="73D749CA" w14:textId="77777777" w:rsidR="007D6502" w:rsidRDefault="007D6502" w:rsidP="002A2CDE">
            <w:pPr>
              <w:pStyle w:val="TAH"/>
            </w:pPr>
            <w:r>
              <w:t>Description</w:t>
            </w:r>
          </w:p>
        </w:tc>
        <w:tc>
          <w:tcPr>
            <w:tcW w:w="708" w:type="dxa"/>
          </w:tcPr>
          <w:p w14:paraId="2536C20C" w14:textId="77777777" w:rsidR="007D6502" w:rsidRDefault="007D6502" w:rsidP="002A2CDE">
            <w:pPr>
              <w:pStyle w:val="TAH"/>
            </w:pPr>
            <w:r>
              <w:t>M/C/O</w:t>
            </w:r>
          </w:p>
        </w:tc>
      </w:tr>
      <w:tr w:rsidR="007D6502" w14:paraId="1EE995C8" w14:textId="77777777" w:rsidTr="002A2CDE">
        <w:trPr>
          <w:jc w:val="center"/>
        </w:trPr>
        <w:tc>
          <w:tcPr>
            <w:tcW w:w="2693" w:type="dxa"/>
          </w:tcPr>
          <w:p w14:paraId="79FC12FB" w14:textId="77777777" w:rsidR="007D6502" w:rsidRDefault="007D6502" w:rsidP="002A2CDE">
            <w:pPr>
              <w:pStyle w:val="TAL"/>
            </w:pPr>
            <w:r>
              <w:t>originatingSMSParty</w:t>
            </w:r>
          </w:p>
        </w:tc>
        <w:tc>
          <w:tcPr>
            <w:tcW w:w="6521" w:type="dxa"/>
          </w:tcPr>
          <w:p w14:paraId="5671134E" w14:textId="77777777" w:rsidR="007D6502" w:rsidRDefault="007D6502" w:rsidP="002A2CDE">
            <w:pPr>
              <w:pStyle w:val="TAL"/>
            </w:pPr>
            <w:r>
              <w:t>Identity of the originating SMS party. See NOTE 2.</w:t>
            </w:r>
          </w:p>
        </w:tc>
        <w:tc>
          <w:tcPr>
            <w:tcW w:w="708" w:type="dxa"/>
          </w:tcPr>
          <w:p w14:paraId="4AFE755F" w14:textId="77777777" w:rsidR="007D6502" w:rsidRDefault="007D6502" w:rsidP="002A2CDE">
            <w:pPr>
              <w:pStyle w:val="TAL"/>
            </w:pPr>
            <w:r>
              <w:t>M</w:t>
            </w:r>
          </w:p>
        </w:tc>
      </w:tr>
      <w:tr w:rsidR="007D6502" w14:paraId="55FC816D" w14:textId="77777777" w:rsidTr="002A2CDE">
        <w:trPr>
          <w:jc w:val="center"/>
        </w:trPr>
        <w:tc>
          <w:tcPr>
            <w:tcW w:w="2693" w:type="dxa"/>
          </w:tcPr>
          <w:p w14:paraId="0223CC16" w14:textId="77777777" w:rsidR="007D6502" w:rsidRDefault="007D6502" w:rsidP="002A2CDE">
            <w:pPr>
              <w:pStyle w:val="TAL"/>
            </w:pPr>
            <w:r>
              <w:t>terminatingSMSParty</w:t>
            </w:r>
          </w:p>
        </w:tc>
        <w:tc>
          <w:tcPr>
            <w:tcW w:w="6521" w:type="dxa"/>
          </w:tcPr>
          <w:p w14:paraId="325924D6" w14:textId="77777777" w:rsidR="007D6502" w:rsidRDefault="007D6502" w:rsidP="002A2CDE">
            <w:pPr>
              <w:pStyle w:val="TAL"/>
            </w:pPr>
            <w:r>
              <w:t>Identity of the terminating SMS party. See NOTE 3.</w:t>
            </w:r>
          </w:p>
        </w:tc>
        <w:tc>
          <w:tcPr>
            <w:tcW w:w="708" w:type="dxa"/>
          </w:tcPr>
          <w:p w14:paraId="20E6EC1B" w14:textId="77777777" w:rsidR="007D6502" w:rsidRDefault="007D6502" w:rsidP="002A2CDE">
            <w:pPr>
              <w:pStyle w:val="TAL"/>
            </w:pPr>
            <w:r>
              <w:t>M</w:t>
            </w:r>
          </w:p>
        </w:tc>
      </w:tr>
      <w:tr w:rsidR="007D6502" w14:paraId="6E3450B3" w14:textId="77777777" w:rsidTr="002A2CDE">
        <w:trPr>
          <w:jc w:val="center"/>
        </w:trPr>
        <w:tc>
          <w:tcPr>
            <w:tcW w:w="2693" w:type="dxa"/>
          </w:tcPr>
          <w:p w14:paraId="52FE2696" w14:textId="77777777" w:rsidR="007D6502" w:rsidRDefault="007D6502" w:rsidP="002A2CDE">
            <w:pPr>
              <w:pStyle w:val="TAL"/>
            </w:pPr>
            <w:r>
              <w:t>direction</w:t>
            </w:r>
          </w:p>
        </w:tc>
        <w:tc>
          <w:tcPr>
            <w:tcW w:w="6521" w:type="dxa"/>
          </w:tcPr>
          <w:p w14:paraId="7B1B2939" w14:textId="77777777" w:rsidR="007D6502" w:rsidRDefault="007D6502" w:rsidP="002A2CDE">
            <w:pPr>
              <w:pStyle w:val="TAL"/>
            </w:pPr>
            <w:r>
              <w:t>Direction of the SMS with respect to the target. See NOTE 4.</w:t>
            </w:r>
          </w:p>
        </w:tc>
        <w:tc>
          <w:tcPr>
            <w:tcW w:w="708" w:type="dxa"/>
          </w:tcPr>
          <w:p w14:paraId="5C095CA7" w14:textId="77777777" w:rsidR="007D6502" w:rsidRDefault="007D6502" w:rsidP="002A2CDE">
            <w:pPr>
              <w:pStyle w:val="TAL"/>
            </w:pPr>
            <w:r>
              <w:t>M</w:t>
            </w:r>
          </w:p>
        </w:tc>
      </w:tr>
      <w:tr w:rsidR="007D6502" w14:paraId="2B498486" w14:textId="77777777" w:rsidTr="002A2CDE">
        <w:trPr>
          <w:jc w:val="center"/>
        </w:trPr>
        <w:tc>
          <w:tcPr>
            <w:tcW w:w="2693" w:type="dxa"/>
          </w:tcPr>
          <w:p w14:paraId="6808E1A7" w14:textId="77777777" w:rsidR="007D6502" w:rsidRDefault="007D6502" w:rsidP="002A2CDE">
            <w:pPr>
              <w:pStyle w:val="TAL"/>
            </w:pPr>
            <w:r>
              <w:t>linkTransferStatus</w:t>
            </w:r>
          </w:p>
        </w:tc>
        <w:tc>
          <w:tcPr>
            <w:tcW w:w="6521" w:type="dxa"/>
          </w:tcPr>
          <w:p w14:paraId="38D5953C" w14:textId="5492B782" w:rsidR="007D6502" w:rsidRDefault="007D6502" w:rsidP="002A2CDE">
            <w:pPr>
              <w:pStyle w:val="TAL"/>
            </w:pPr>
            <w:r>
              <w:t>Indicates whether the SMSF sent the TPDU to the next network element. See NOTE 5.</w:t>
            </w:r>
          </w:p>
        </w:tc>
        <w:tc>
          <w:tcPr>
            <w:tcW w:w="708" w:type="dxa"/>
          </w:tcPr>
          <w:p w14:paraId="74CB0346" w14:textId="77777777" w:rsidR="007D6502" w:rsidRDefault="007D6502" w:rsidP="002A2CDE">
            <w:pPr>
              <w:pStyle w:val="TAL"/>
            </w:pPr>
            <w:r>
              <w:t>M</w:t>
            </w:r>
          </w:p>
        </w:tc>
      </w:tr>
      <w:tr w:rsidR="007D6502" w14:paraId="165EF4A0" w14:textId="77777777" w:rsidTr="002A2CDE">
        <w:trPr>
          <w:jc w:val="center"/>
        </w:trPr>
        <w:tc>
          <w:tcPr>
            <w:tcW w:w="2693" w:type="dxa"/>
          </w:tcPr>
          <w:p w14:paraId="3E6DD854" w14:textId="77777777" w:rsidR="007D6502" w:rsidRDefault="007D6502" w:rsidP="002A2CDE">
            <w:pPr>
              <w:pStyle w:val="TAL"/>
            </w:pPr>
            <w:r>
              <w:t>otherMessage</w:t>
            </w:r>
          </w:p>
        </w:tc>
        <w:tc>
          <w:tcPr>
            <w:tcW w:w="6521" w:type="dxa"/>
          </w:tcPr>
          <w:p w14:paraId="1710EB94" w14:textId="77777777" w:rsidR="007D6502" w:rsidRDefault="007D6502" w:rsidP="002A2CDE">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2A2CDE">
            <w:pPr>
              <w:pStyle w:val="TAL"/>
            </w:pPr>
            <w:r>
              <w:t>C</w:t>
            </w:r>
          </w:p>
        </w:tc>
      </w:tr>
      <w:tr w:rsidR="007D6502" w14:paraId="52295D90" w14:textId="77777777" w:rsidTr="002A2CDE">
        <w:trPr>
          <w:jc w:val="center"/>
        </w:trPr>
        <w:tc>
          <w:tcPr>
            <w:tcW w:w="2693" w:type="dxa"/>
          </w:tcPr>
          <w:p w14:paraId="53DB5618" w14:textId="77777777" w:rsidR="007D6502" w:rsidRDefault="007D6502" w:rsidP="002A2CDE">
            <w:pPr>
              <w:pStyle w:val="TAL"/>
            </w:pPr>
            <w:r>
              <w:t>location</w:t>
            </w:r>
          </w:p>
        </w:tc>
        <w:tc>
          <w:tcPr>
            <w:tcW w:w="6521" w:type="dxa"/>
          </w:tcPr>
          <w:p w14:paraId="2082CADC" w14:textId="77777777" w:rsidR="007D6502" w:rsidRDefault="007D6502" w:rsidP="002A2CDE">
            <w:pPr>
              <w:pStyle w:val="TAL"/>
            </w:pPr>
            <w:r>
              <w:t>Location information associated with the target sending or receiving the SMS, if available and authorised. See NOTE 7.</w:t>
            </w:r>
          </w:p>
          <w:p w14:paraId="54AD223A" w14:textId="77777777" w:rsidR="007D6502" w:rsidRDefault="007D6502" w:rsidP="002A2C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2A2CDE">
            <w:pPr>
              <w:pStyle w:val="TAL"/>
            </w:pPr>
            <w:r>
              <w:t>C</w:t>
            </w:r>
          </w:p>
        </w:tc>
      </w:tr>
      <w:tr w:rsidR="007D6502" w14:paraId="7222E225" w14:textId="77777777" w:rsidTr="002A2CDE">
        <w:trPr>
          <w:jc w:val="center"/>
        </w:trPr>
        <w:tc>
          <w:tcPr>
            <w:tcW w:w="2693" w:type="dxa"/>
          </w:tcPr>
          <w:p w14:paraId="17F746F7" w14:textId="77777777" w:rsidR="007D6502" w:rsidRDefault="007D6502" w:rsidP="002A2CDE">
            <w:pPr>
              <w:pStyle w:val="TAL"/>
            </w:pPr>
            <w:r>
              <w:t>peerNFAddress</w:t>
            </w:r>
          </w:p>
        </w:tc>
        <w:tc>
          <w:tcPr>
            <w:tcW w:w="6521" w:type="dxa"/>
          </w:tcPr>
          <w:p w14:paraId="046A298E" w14:textId="77777777" w:rsidR="007D6502" w:rsidRDefault="007D6502" w:rsidP="002A2CDE">
            <w:pPr>
              <w:pStyle w:val="TAL"/>
            </w:pPr>
            <w:r>
              <w:t>Address of the other network function (SMS-GMSC/IWMSC/SMS-Router) involved in the communication of the SMS, if available.</w:t>
            </w:r>
          </w:p>
        </w:tc>
        <w:tc>
          <w:tcPr>
            <w:tcW w:w="708" w:type="dxa"/>
          </w:tcPr>
          <w:p w14:paraId="77C8EC6C" w14:textId="77777777" w:rsidR="007D6502" w:rsidRDefault="007D6502" w:rsidP="002A2CDE">
            <w:pPr>
              <w:pStyle w:val="TAL"/>
            </w:pPr>
            <w:r>
              <w:t>C</w:t>
            </w:r>
          </w:p>
        </w:tc>
      </w:tr>
      <w:tr w:rsidR="007D6502" w14:paraId="3D3AFD79" w14:textId="77777777" w:rsidTr="002A2CDE">
        <w:trPr>
          <w:jc w:val="center"/>
        </w:trPr>
        <w:tc>
          <w:tcPr>
            <w:tcW w:w="2693" w:type="dxa"/>
          </w:tcPr>
          <w:p w14:paraId="3F4A8979" w14:textId="77777777" w:rsidR="007D6502" w:rsidRDefault="007D6502" w:rsidP="002A2CDE">
            <w:pPr>
              <w:pStyle w:val="TAL"/>
            </w:pPr>
            <w:r>
              <w:t>peerNFType</w:t>
            </w:r>
          </w:p>
        </w:tc>
        <w:tc>
          <w:tcPr>
            <w:tcW w:w="6521" w:type="dxa"/>
          </w:tcPr>
          <w:p w14:paraId="2988AD51" w14:textId="77777777" w:rsidR="007D6502" w:rsidRDefault="007D6502" w:rsidP="002A2CDE">
            <w:pPr>
              <w:pStyle w:val="TAL"/>
            </w:pPr>
            <w:r>
              <w:t>Type of the other network function (SMS-GMSC/IWMSC/SMS-Router) involved in the communication of the SMS, if available.</w:t>
            </w:r>
          </w:p>
        </w:tc>
        <w:tc>
          <w:tcPr>
            <w:tcW w:w="708" w:type="dxa"/>
          </w:tcPr>
          <w:p w14:paraId="7B6DC567" w14:textId="77777777" w:rsidR="007D6502" w:rsidRDefault="007D6502" w:rsidP="002A2CDE">
            <w:pPr>
              <w:pStyle w:val="TAL"/>
            </w:pPr>
            <w:r>
              <w:t>C</w:t>
            </w:r>
          </w:p>
        </w:tc>
      </w:tr>
      <w:tr w:rsidR="007D6502" w14:paraId="1308C44A" w14:textId="77777777" w:rsidTr="002A2CDE">
        <w:trPr>
          <w:jc w:val="center"/>
        </w:trPr>
        <w:tc>
          <w:tcPr>
            <w:tcW w:w="2693" w:type="dxa"/>
          </w:tcPr>
          <w:p w14:paraId="1B1AEAF1" w14:textId="77777777" w:rsidR="007D6502" w:rsidRDefault="007D6502" w:rsidP="002A2CDE">
            <w:pPr>
              <w:pStyle w:val="TAL"/>
            </w:pPr>
            <w:r>
              <w:t>sMSTPDUData</w:t>
            </w:r>
          </w:p>
        </w:tc>
        <w:tc>
          <w:tcPr>
            <w:tcW w:w="6521" w:type="dxa"/>
          </w:tcPr>
          <w:p w14:paraId="72B3ED2C" w14:textId="584D4E5E" w:rsidR="007D6502" w:rsidRDefault="007D6502" w:rsidP="002A2CDE">
            <w:r w:rsidRPr="0048065E">
              <w:rPr>
                <w:rFonts w:ascii="Arial" w:hAnsi="Arial"/>
                <w:sz w:val="18"/>
              </w:rPr>
              <w:t>See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2A2CDE">
            <w:pPr>
              <w:pStyle w:val="TAL"/>
            </w:pPr>
            <w:r>
              <w:t>C</w:t>
            </w:r>
          </w:p>
        </w:tc>
      </w:tr>
      <w:tr w:rsidR="007D6502" w14:paraId="06B27169" w14:textId="77777777" w:rsidTr="002A2CDE">
        <w:trPr>
          <w:jc w:val="center"/>
        </w:trPr>
        <w:tc>
          <w:tcPr>
            <w:tcW w:w="2693" w:type="dxa"/>
          </w:tcPr>
          <w:p w14:paraId="525F0972" w14:textId="77777777" w:rsidR="007D6502" w:rsidRDefault="007D6502" w:rsidP="002A2CDE">
            <w:pPr>
              <w:pStyle w:val="TAL"/>
            </w:pPr>
            <w:r>
              <w:t>messageType</w:t>
            </w:r>
          </w:p>
        </w:tc>
        <w:tc>
          <w:tcPr>
            <w:tcW w:w="6521" w:type="dxa"/>
          </w:tcPr>
          <w:p w14:paraId="22FA4DF5" w14:textId="224E66D3" w:rsidR="007D6502" w:rsidRDefault="007D6502" w:rsidP="002A2CDE">
            <w:pPr>
              <w:pStyle w:val="TAL"/>
            </w:pPr>
            <w:r>
              <w:t xml:space="preserve">See Table 6.2.5-8. This is conditional only for backwards compatibility. </w:t>
            </w:r>
          </w:p>
        </w:tc>
        <w:tc>
          <w:tcPr>
            <w:tcW w:w="708" w:type="dxa"/>
          </w:tcPr>
          <w:p w14:paraId="778D66EC" w14:textId="77777777" w:rsidR="007D6502" w:rsidRDefault="007D6502" w:rsidP="002A2CDE">
            <w:pPr>
              <w:pStyle w:val="TAL"/>
            </w:pPr>
            <w:r>
              <w:t>C</w:t>
            </w:r>
          </w:p>
        </w:tc>
      </w:tr>
      <w:tr w:rsidR="007D6502" w14:paraId="3B4967A6" w14:textId="77777777" w:rsidTr="002A2CDE">
        <w:trPr>
          <w:jc w:val="center"/>
        </w:trPr>
        <w:tc>
          <w:tcPr>
            <w:tcW w:w="2693" w:type="dxa"/>
          </w:tcPr>
          <w:p w14:paraId="06B57E6C" w14:textId="77777777" w:rsidR="007D6502" w:rsidRDefault="007D6502" w:rsidP="002A2CDE">
            <w:pPr>
              <w:pStyle w:val="TAL"/>
            </w:pPr>
            <w:r>
              <w:t>rPMessageReference</w:t>
            </w:r>
          </w:p>
        </w:tc>
        <w:tc>
          <w:tcPr>
            <w:tcW w:w="6521" w:type="dxa"/>
          </w:tcPr>
          <w:p w14:paraId="7BBFAE54" w14:textId="77777777" w:rsidR="007D6502" w:rsidRDefault="007D6502" w:rsidP="002A2CDE">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2A2CDE">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2A2CDE">
        <w:trPr>
          <w:jc w:val="center"/>
        </w:trPr>
        <w:tc>
          <w:tcPr>
            <w:tcW w:w="2693" w:type="dxa"/>
          </w:tcPr>
          <w:p w14:paraId="3EE184F9" w14:textId="77777777" w:rsidR="007D6502" w:rsidRDefault="007D6502" w:rsidP="002A2CDE">
            <w:pPr>
              <w:pStyle w:val="TAH"/>
            </w:pPr>
            <w:r>
              <w:t>Field name</w:t>
            </w:r>
          </w:p>
        </w:tc>
        <w:tc>
          <w:tcPr>
            <w:tcW w:w="6521" w:type="dxa"/>
          </w:tcPr>
          <w:p w14:paraId="6CB71A79" w14:textId="77777777" w:rsidR="007D6502" w:rsidRDefault="007D6502" w:rsidP="002A2CDE">
            <w:pPr>
              <w:pStyle w:val="TAH"/>
            </w:pPr>
            <w:r>
              <w:t>Description</w:t>
            </w:r>
          </w:p>
        </w:tc>
        <w:tc>
          <w:tcPr>
            <w:tcW w:w="708" w:type="dxa"/>
          </w:tcPr>
          <w:p w14:paraId="477F81E0" w14:textId="77777777" w:rsidR="007D6502" w:rsidRDefault="007D6502" w:rsidP="002A2CDE">
            <w:pPr>
              <w:pStyle w:val="TAH"/>
            </w:pPr>
            <w:r>
              <w:t>M/C/O</w:t>
            </w:r>
          </w:p>
        </w:tc>
      </w:tr>
      <w:tr w:rsidR="007D6502" w14:paraId="6305195F" w14:textId="77777777" w:rsidTr="002A2CDE">
        <w:trPr>
          <w:jc w:val="center"/>
        </w:trPr>
        <w:tc>
          <w:tcPr>
            <w:tcW w:w="2693" w:type="dxa"/>
          </w:tcPr>
          <w:p w14:paraId="65DF189D" w14:textId="77777777" w:rsidR="007D6502" w:rsidRDefault="007D6502" w:rsidP="002A2CDE">
            <w:pPr>
              <w:pStyle w:val="TAL"/>
            </w:pPr>
            <w:r>
              <w:t>location</w:t>
            </w:r>
          </w:p>
        </w:tc>
        <w:tc>
          <w:tcPr>
            <w:tcW w:w="6521" w:type="dxa"/>
          </w:tcPr>
          <w:p w14:paraId="3AC020D2" w14:textId="77777777" w:rsidR="007D6502" w:rsidRDefault="007D6502" w:rsidP="002A2CDE">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2A2CDE">
            <w:pPr>
              <w:pStyle w:val="TAL"/>
            </w:pPr>
            <w:r>
              <w:t>C</w:t>
            </w:r>
          </w:p>
        </w:tc>
      </w:tr>
      <w:tr w:rsidR="007D6502" w14:paraId="24E1032E" w14:textId="77777777" w:rsidTr="002A2CDE">
        <w:trPr>
          <w:jc w:val="center"/>
        </w:trPr>
        <w:tc>
          <w:tcPr>
            <w:tcW w:w="2693" w:type="dxa"/>
          </w:tcPr>
          <w:p w14:paraId="55AB36BD" w14:textId="77777777" w:rsidR="007D6502" w:rsidRDefault="007D6502" w:rsidP="002A2CDE">
            <w:pPr>
              <w:pStyle w:val="TAL"/>
            </w:pPr>
            <w:r>
              <w:t>sMSTPDUData</w:t>
            </w:r>
          </w:p>
        </w:tc>
        <w:tc>
          <w:tcPr>
            <w:tcW w:w="6521" w:type="dxa"/>
          </w:tcPr>
          <w:p w14:paraId="245FD9B6" w14:textId="355B10D0" w:rsidR="007D6502" w:rsidRDefault="007D6502" w:rsidP="002A2CDE">
            <w:pPr>
              <w:pStyle w:val="TAL"/>
            </w:pPr>
            <w:r>
              <w:t>SMS TPDU, encoded as per TS 23.040 [18] clause 9.</w:t>
            </w:r>
          </w:p>
        </w:tc>
        <w:tc>
          <w:tcPr>
            <w:tcW w:w="708" w:type="dxa"/>
          </w:tcPr>
          <w:p w14:paraId="0C2FE7EC" w14:textId="77777777" w:rsidR="007D6502" w:rsidRDefault="007D6502" w:rsidP="002A2CDE">
            <w:pPr>
              <w:pStyle w:val="TAL"/>
            </w:pPr>
            <w:r>
              <w:t>M</w:t>
            </w:r>
          </w:p>
        </w:tc>
      </w:tr>
      <w:tr w:rsidR="007D6502" w14:paraId="5BAA2E19" w14:textId="77777777" w:rsidTr="002A2CDE">
        <w:trPr>
          <w:jc w:val="center"/>
        </w:trPr>
        <w:tc>
          <w:tcPr>
            <w:tcW w:w="2693" w:type="dxa"/>
          </w:tcPr>
          <w:p w14:paraId="6743C942" w14:textId="77777777" w:rsidR="007D6502" w:rsidRDefault="007D6502" w:rsidP="002A2CDE">
            <w:pPr>
              <w:pStyle w:val="TAL"/>
            </w:pPr>
            <w:r>
              <w:t>messageType</w:t>
            </w:r>
          </w:p>
        </w:tc>
        <w:tc>
          <w:tcPr>
            <w:tcW w:w="6521" w:type="dxa"/>
          </w:tcPr>
          <w:p w14:paraId="2E8CE91B" w14:textId="1A1C58AD" w:rsidR="007D6502" w:rsidRDefault="007D6502" w:rsidP="002A2CDE">
            <w:pPr>
              <w:pStyle w:val="TAL"/>
            </w:pPr>
            <w:r>
              <w:t>See Table 6.2.5-8.</w:t>
            </w:r>
          </w:p>
        </w:tc>
        <w:tc>
          <w:tcPr>
            <w:tcW w:w="708" w:type="dxa"/>
          </w:tcPr>
          <w:p w14:paraId="6ED77B82" w14:textId="77777777" w:rsidR="007D6502" w:rsidRDefault="007D6502" w:rsidP="002A2CDE">
            <w:pPr>
              <w:pStyle w:val="TAL"/>
            </w:pPr>
            <w:r>
              <w:t>M</w:t>
            </w:r>
          </w:p>
        </w:tc>
      </w:tr>
      <w:tr w:rsidR="007D6502" w14:paraId="06DC6D96" w14:textId="77777777" w:rsidTr="002A2CDE">
        <w:trPr>
          <w:trHeight w:val="242"/>
          <w:jc w:val="center"/>
        </w:trPr>
        <w:tc>
          <w:tcPr>
            <w:tcW w:w="2693" w:type="dxa"/>
          </w:tcPr>
          <w:p w14:paraId="2AB7694C" w14:textId="77777777" w:rsidR="007D6502" w:rsidRDefault="007D6502" w:rsidP="002A2CDE">
            <w:pPr>
              <w:pStyle w:val="TAL"/>
            </w:pPr>
            <w:r>
              <w:t>rPMessageReference</w:t>
            </w:r>
          </w:p>
        </w:tc>
        <w:tc>
          <w:tcPr>
            <w:tcW w:w="6521" w:type="dxa"/>
          </w:tcPr>
          <w:p w14:paraId="594F57E2" w14:textId="77777777" w:rsidR="007D6502" w:rsidRDefault="007D6502" w:rsidP="002A2CDE">
            <w:pPr>
              <w:pStyle w:val="TAL"/>
            </w:pPr>
            <w:r>
              <w:t>The SM-RL Message Reference of the message per TS 24.011 [46] clause 7.3.</w:t>
            </w:r>
          </w:p>
        </w:tc>
        <w:tc>
          <w:tcPr>
            <w:tcW w:w="708" w:type="dxa"/>
          </w:tcPr>
          <w:p w14:paraId="53EB59AF" w14:textId="77777777" w:rsidR="007D6502" w:rsidRDefault="007D6502" w:rsidP="002A2CDE">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lastRenderedPageBreak/>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2A2CDE">
        <w:trPr>
          <w:jc w:val="center"/>
        </w:trPr>
        <w:tc>
          <w:tcPr>
            <w:tcW w:w="2982" w:type="dxa"/>
          </w:tcPr>
          <w:p w14:paraId="14FDB3AA" w14:textId="77777777" w:rsidR="007D6502" w:rsidRDefault="007D6502" w:rsidP="002A2CDE">
            <w:pPr>
              <w:pStyle w:val="TAH"/>
            </w:pPr>
            <w:r>
              <w:t>Field name</w:t>
            </w:r>
          </w:p>
        </w:tc>
        <w:tc>
          <w:tcPr>
            <w:tcW w:w="6794" w:type="dxa"/>
          </w:tcPr>
          <w:p w14:paraId="63E23FB2" w14:textId="77777777" w:rsidR="007D6502" w:rsidRDefault="007D6502" w:rsidP="002A2CDE">
            <w:pPr>
              <w:pStyle w:val="TAH"/>
            </w:pPr>
            <w:r>
              <w:t>Description</w:t>
            </w:r>
          </w:p>
        </w:tc>
      </w:tr>
      <w:tr w:rsidR="007D6502" w14:paraId="6AAB8EE1" w14:textId="77777777" w:rsidTr="002A2CDE">
        <w:trPr>
          <w:jc w:val="center"/>
        </w:trPr>
        <w:tc>
          <w:tcPr>
            <w:tcW w:w="2982" w:type="dxa"/>
          </w:tcPr>
          <w:p w14:paraId="4FD92541" w14:textId="77777777" w:rsidR="007D6502" w:rsidRDefault="007D6502" w:rsidP="002A2CDE">
            <w:pPr>
              <w:pStyle w:val="TAL"/>
            </w:pPr>
            <w:r>
              <w:t>sMSTPDU</w:t>
            </w:r>
          </w:p>
        </w:tc>
        <w:tc>
          <w:tcPr>
            <w:tcW w:w="6794" w:type="dxa"/>
          </w:tcPr>
          <w:p w14:paraId="58770FF2" w14:textId="77777777" w:rsidR="007D6502" w:rsidRDefault="007D6502" w:rsidP="002A2CDE">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2A2CDE">
        <w:trPr>
          <w:jc w:val="center"/>
        </w:trPr>
        <w:tc>
          <w:tcPr>
            <w:tcW w:w="2982" w:type="dxa"/>
          </w:tcPr>
          <w:p w14:paraId="52953104" w14:textId="77777777" w:rsidR="007D6502" w:rsidRDefault="007D6502" w:rsidP="002A2CDE">
            <w:pPr>
              <w:pStyle w:val="TAL"/>
            </w:pPr>
            <w:r>
              <w:t>truncatedSMSTPDU</w:t>
            </w:r>
          </w:p>
        </w:tc>
        <w:tc>
          <w:tcPr>
            <w:tcW w:w="6794" w:type="dxa"/>
          </w:tcPr>
          <w:p w14:paraId="40865A25" w14:textId="77777777" w:rsidR="007D6502" w:rsidRDefault="007D6502" w:rsidP="002A2CDE">
            <w:pPr>
              <w:pStyle w:val="TAL"/>
            </w:pPr>
            <w:bookmarkStart w:id="140" w:name="_Hlk52815998"/>
            <w:r>
              <w:t>SM-TL PDU encoded per the PDUs defined in TS 23.040 [18] clause 9.2.2 but truncated to remove TP-User-Data (TS 23.040 [18] clause 9.2.3.24). Shall be chosen if the TruncateTPUserData Parameter is set.</w:t>
            </w:r>
            <w:bookmarkEnd w:id="140"/>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2A2CDE">
        <w:trPr>
          <w:jc w:val="center"/>
        </w:trPr>
        <w:tc>
          <w:tcPr>
            <w:tcW w:w="1900" w:type="dxa"/>
          </w:tcPr>
          <w:p w14:paraId="7774F6F8" w14:textId="77777777" w:rsidR="007D6502" w:rsidRDefault="007D6502" w:rsidP="002A2CDE">
            <w:pPr>
              <w:pStyle w:val="TAH"/>
            </w:pPr>
            <w:r>
              <w:t>messageType value</w:t>
            </w:r>
          </w:p>
        </w:tc>
        <w:tc>
          <w:tcPr>
            <w:tcW w:w="1339" w:type="dxa"/>
          </w:tcPr>
          <w:p w14:paraId="5D338D17" w14:textId="77777777" w:rsidR="007D6502" w:rsidRDefault="007D6502" w:rsidP="002A2CDE">
            <w:pPr>
              <w:pStyle w:val="TAH"/>
            </w:pPr>
            <w:r>
              <w:t>RP MTI Value</w:t>
            </w:r>
          </w:p>
        </w:tc>
        <w:tc>
          <w:tcPr>
            <w:tcW w:w="2374" w:type="dxa"/>
          </w:tcPr>
          <w:p w14:paraId="1DB89515" w14:textId="77777777" w:rsidR="007D6502" w:rsidRDefault="007D6502" w:rsidP="002A2CDE">
            <w:pPr>
              <w:pStyle w:val="TAH"/>
            </w:pPr>
            <w:r>
              <w:t>RP Message Type</w:t>
            </w:r>
          </w:p>
        </w:tc>
        <w:tc>
          <w:tcPr>
            <w:tcW w:w="1329" w:type="dxa"/>
          </w:tcPr>
          <w:p w14:paraId="4D3C056B" w14:textId="77777777" w:rsidR="007D6502" w:rsidRDefault="007D6502" w:rsidP="002A2CDE">
            <w:pPr>
              <w:pStyle w:val="TAH"/>
            </w:pPr>
            <w:r>
              <w:t>TP-MTI Value</w:t>
            </w:r>
          </w:p>
        </w:tc>
        <w:tc>
          <w:tcPr>
            <w:tcW w:w="2409" w:type="dxa"/>
          </w:tcPr>
          <w:p w14:paraId="12A8BBF5" w14:textId="77777777" w:rsidR="007D6502" w:rsidRDefault="007D6502" w:rsidP="002A2CDE">
            <w:pPr>
              <w:pStyle w:val="TAH"/>
            </w:pPr>
            <w:r>
              <w:t>SMS TPDU Message Type</w:t>
            </w:r>
          </w:p>
        </w:tc>
      </w:tr>
      <w:tr w:rsidR="007D6502" w14:paraId="399C1A31" w14:textId="77777777" w:rsidTr="002A2CDE">
        <w:trPr>
          <w:jc w:val="center"/>
        </w:trPr>
        <w:tc>
          <w:tcPr>
            <w:tcW w:w="1900" w:type="dxa"/>
          </w:tcPr>
          <w:p w14:paraId="0E0284C0" w14:textId="77777777" w:rsidR="007D6502" w:rsidRDefault="007D6502" w:rsidP="002A2CDE">
            <w:pPr>
              <w:pStyle w:val="TAL"/>
            </w:pPr>
            <w:r>
              <w:t>deliver</w:t>
            </w:r>
          </w:p>
        </w:tc>
        <w:tc>
          <w:tcPr>
            <w:tcW w:w="1339" w:type="dxa"/>
          </w:tcPr>
          <w:p w14:paraId="11AB648A" w14:textId="77777777" w:rsidR="007D6502" w:rsidRDefault="007D6502" w:rsidP="002A2CDE">
            <w:pPr>
              <w:pStyle w:val="TAL"/>
            </w:pPr>
            <w:r>
              <w:t>001</w:t>
            </w:r>
          </w:p>
        </w:tc>
        <w:tc>
          <w:tcPr>
            <w:tcW w:w="2374" w:type="dxa"/>
          </w:tcPr>
          <w:p w14:paraId="773CAABE" w14:textId="77777777" w:rsidR="007D6502" w:rsidRDefault="007D6502" w:rsidP="002A2CDE">
            <w:pPr>
              <w:pStyle w:val="TAL"/>
            </w:pPr>
            <w:r>
              <w:t>RP-DATA (network</w:t>
            </w:r>
            <w:r>
              <w:sym w:font="Wingdings" w:char="F0E0"/>
            </w:r>
            <w:r>
              <w:t>UE)</w:t>
            </w:r>
          </w:p>
        </w:tc>
        <w:tc>
          <w:tcPr>
            <w:tcW w:w="1329" w:type="dxa"/>
          </w:tcPr>
          <w:p w14:paraId="6D6F2618" w14:textId="77777777" w:rsidR="007D6502" w:rsidRDefault="007D6502" w:rsidP="002A2CDE">
            <w:pPr>
              <w:pStyle w:val="TAL"/>
            </w:pPr>
            <w:r>
              <w:t>00</w:t>
            </w:r>
          </w:p>
        </w:tc>
        <w:tc>
          <w:tcPr>
            <w:tcW w:w="2409" w:type="dxa"/>
          </w:tcPr>
          <w:p w14:paraId="5C155649" w14:textId="77777777" w:rsidR="007D6502" w:rsidRDefault="007D6502" w:rsidP="002A2CDE">
            <w:pPr>
              <w:pStyle w:val="TAL"/>
            </w:pPr>
            <w:r>
              <w:t>SMS-DELIVER</w:t>
            </w:r>
          </w:p>
        </w:tc>
      </w:tr>
      <w:tr w:rsidR="007D6502" w14:paraId="27F13DFE" w14:textId="77777777" w:rsidTr="002A2CDE">
        <w:trPr>
          <w:jc w:val="center"/>
        </w:trPr>
        <w:tc>
          <w:tcPr>
            <w:tcW w:w="1900" w:type="dxa"/>
          </w:tcPr>
          <w:p w14:paraId="34A5A451" w14:textId="77777777" w:rsidR="007D6502" w:rsidRDefault="007D6502" w:rsidP="002A2CDE">
            <w:pPr>
              <w:pStyle w:val="TAL"/>
            </w:pPr>
            <w:r>
              <w:t>deliverReportAck</w:t>
            </w:r>
          </w:p>
        </w:tc>
        <w:tc>
          <w:tcPr>
            <w:tcW w:w="1339" w:type="dxa"/>
          </w:tcPr>
          <w:p w14:paraId="519D7B16" w14:textId="77777777" w:rsidR="007D6502" w:rsidRDefault="007D6502" w:rsidP="002A2CDE">
            <w:pPr>
              <w:pStyle w:val="TAL"/>
            </w:pPr>
            <w:r>
              <w:t>010</w:t>
            </w:r>
          </w:p>
        </w:tc>
        <w:tc>
          <w:tcPr>
            <w:tcW w:w="2374" w:type="dxa"/>
          </w:tcPr>
          <w:p w14:paraId="2187D5A8" w14:textId="77777777" w:rsidR="007D6502" w:rsidRDefault="007D6502" w:rsidP="002A2CDE">
            <w:pPr>
              <w:pStyle w:val="TAL"/>
            </w:pPr>
            <w:r>
              <w:t>RP-ACK (UE</w:t>
            </w:r>
            <w:r>
              <w:sym w:font="Wingdings" w:char="F0E0"/>
            </w:r>
            <w:r>
              <w:t>network)</w:t>
            </w:r>
          </w:p>
        </w:tc>
        <w:tc>
          <w:tcPr>
            <w:tcW w:w="1329" w:type="dxa"/>
          </w:tcPr>
          <w:p w14:paraId="731C5FA0" w14:textId="77777777" w:rsidR="007D6502" w:rsidRDefault="007D6502" w:rsidP="002A2CDE">
            <w:pPr>
              <w:pStyle w:val="TAL"/>
            </w:pPr>
            <w:r>
              <w:t>00</w:t>
            </w:r>
          </w:p>
        </w:tc>
        <w:tc>
          <w:tcPr>
            <w:tcW w:w="2409" w:type="dxa"/>
          </w:tcPr>
          <w:p w14:paraId="228D75E9" w14:textId="77777777" w:rsidR="007D6502" w:rsidRDefault="007D6502" w:rsidP="002A2CDE">
            <w:pPr>
              <w:pStyle w:val="TAL"/>
            </w:pPr>
            <w:r>
              <w:t>SMS-DELIVER-REPORT</w:t>
            </w:r>
          </w:p>
        </w:tc>
      </w:tr>
      <w:tr w:rsidR="007D6502" w14:paraId="76E74A68" w14:textId="77777777" w:rsidTr="002A2CDE">
        <w:trPr>
          <w:jc w:val="center"/>
        </w:trPr>
        <w:tc>
          <w:tcPr>
            <w:tcW w:w="1900" w:type="dxa"/>
          </w:tcPr>
          <w:p w14:paraId="6CE404A6" w14:textId="77777777" w:rsidR="007D6502" w:rsidRDefault="007D6502" w:rsidP="002A2CDE">
            <w:pPr>
              <w:pStyle w:val="TAL"/>
            </w:pPr>
            <w:r>
              <w:t>deliverReportError</w:t>
            </w:r>
          </w:p>
        </w:tc>
        <w:tc>
          <w:tcPr>
            <w:tcW w:w="1339" w:type="dxa"/>
          </w:tcPr>
          <w:p w14:paraId="02934A2C" w14:textId="77777777" w:rsidR="007D6502" w:rsidRDefault="007D6502" w:rsidP="002A2CDE">
            <w:pPr>
              <w:pStyle w:val="TAL"/>
            </w:pPr>
            <w:r>
              <w:t>100</w:t>
            </w:r>
          </w:p>
        </w:tc>
        <w:tc>
          <w:tcPr>
            <w:tcW w:w="2374" w:type="dxa"/>
          </w:tcPr>
          <w:p w14:paraId="679122D1" w14:textId="77777777" w:rsidR="007D6502" w:rsidRDefault="007D6502" w:rsidP="002A2CDE">
            <w:pPr>
              <w:pStyle w:val="TAL"/>
            </w:pPr>
            <w:r>
              <w:t>RP-ERROR (UE</w:t>
            </w:r>
            <w:r>
              <w:sym w:font="Wingdings" w:char="F0E0"/>
            </w:r>
            <w:r>
              <w:t>network)</w:t>
            </w:r>
          </w:p>
        </w:tc>
        <w:tc>
          <w:tcPr>
            <w:tcW w:w="1329" w:type="dxa"/>
          </w:tcPr>
          <w:p w14:paraId="45F1ABE8" w14:textId="77777777" w:rsidR="007D6502" w:rsidRDefault="007D6502" w:rsidP="002A2CDE">
            <w:pPr>
              <w:pStyle w:val="TAL"/>
            </w:pPr>
            <w:r>
              <w:t>00</w:t>
            </w:r>
          </w:p>
        </w:tc>
        <w:tc>
          <w:tcPr>
            <w:tcW w:w="2409" w:type="dxa"/>
          </w:tcPr>
          <w:p w14:paraId="635CB70D" w14:textId="77777777" w:rsidR="007D6502" w:rsidRDefault="007D6502" w:rsidP="002A2CDE">
            <w:pPr>
              <w:pStyle w:val="TAL"/>
            </w:pPr>
            <w:r>
              <w:t>SMS-DELIVER-REPORT</w:t>
            </w:r>
          </w:p>
        </w:tc>
      </w:tr>
      <w:tr w:rsidR="007D6502" w14:paraId="65728B2D" w14:textId="77777777" w:rsidTr="002A2CDE">
        <w:trPr>
          <w:jc w:val="center"/>
        </w:trPr>
        <w:tc>
          <w:tcPr>
            <w:tcW w:w="1900" w:type="dxa"/>
          </w:tcPr>
          <w:p w14:paraId="221E6C12" w14:textId="77777777" w:rsidR="007D6502" w:rsidRDefault="007D6502" w:rsidP="002A2CDE">
            <w:pPr>
              <w:pStyle w:val="TAL"/>
            </w:pPr>
            <w:r>
              <w:t>statusReport</w:t>
            </w:r>
          </w:p>
        </w:tc>
        <w:tc>
          <w:tcPr>
            <w:tcW w:w="1339" w:type="dxa"/>
          </w:tcPr>
          <w:p w14:paraId="0424C4C9" w14:textId="77777777" w:rsidR="007D6502" w:rsidRDefault="007D6502" w:rsidP="002A2CDE">
            <w:pPr>
              <w:pStyle w:val="TAL"/>
            </w:pPr>
            <w:r>
              <w:t>001</w:t>
            </w:r>
          </w:p>
        </w:tc>
        <w:tc>
          <w:tcPr>
            <w:tcW w:w="2374" w:type="dxa"/>
          </w:tcPr>
          <w:p w14:paraId="119E091F" w14:textId="77777777" w:rsidR="007D6502" w:rsidRDefault="007D6502" w:rsidP="002A2CDE">
            <w:pPr>
              <w:pStyle w:val="TAL"/>
            </w:pPr>
            <w:r>
              <w:t>RP-DATA (network</w:t>
            </w:r>
            <w:r>
              <w:sym w:font="Wingdings" w:char="F0E0"/>
            </w:r>
            <w:r>
              <w:t>UE)</w:t>
            </w:r>
          </w:p>
        </w:tc>
        <w:tc>
          <w:tcPr>
            <w:tcW w:w="1329" w:type="dxa"/>
          </w:tcPr>
          <w:p w14:paraId="76D0A347" w14:textId="77777777" w:rsidR="007D6502" w:rsidRDefault="007D6502" w:rsidP="002A2CDE">
            <w:pPr>
              <w:pStyle w:val="TAL"/>
            </w:pPr>
            <w:r>
              <w:t>10</w:t>
            </w:r>
          </w:p>
        </w:tc>
        <w:tc>
          <w:tcPr>
            <w:tcW w:w="2409" w:type="dxa"/>
          </w:tcPr>
          <w:p w14:paraId="3D14E3C3" w14:textId="77777777" w:rsidR="007D6502" w:rsidRDefault="007D6502" w:rsidP="002A2CDE">
            <w:pPr>
              <w:pStyle w:val="TAL"/>
            </w:pPr>
            <w:r>
              <w:t>SMS-STATUS-REPORT</w:t>
            </w:r>
          </w:p>
        </w:tc>
      </w:tr>
      <w:tr w:rsidR="007D6502" w14:paraId="74312D87" w14:textId="77777777" w:rsidTr="002A2CDE">
        <w:trPr>
          <w:jc w:val="center"/>
        </w:trPr>
        <w:tc>
          <w:tcPr>
            <w:tcW w:w="1900" w:type="dxa"/>
          </w:tcPr>
          <w:p w14:paraId="7652274B" w14:textId="77777777" w:rsidR="007D6502" w:rsidRDefault="007D6502" w:rsidP="002A2CDE">
            <w:pPr>
              <w:pStyle w:val="TAL"/>
            </w:pPr>
            <w:r>
              <w:t>command</w:t>
            </w:r>
          </w:p>
        </w:tc>
        <w:tc>
          <w:tcPr>
            <w:tcW w:w="1339" w:type="dxa"/>
          </w:tcPr>
          <w:p w14:paraId="48BA624E" w14:textId="77777777" w:rsidR="007D6502" w:rsidRDefault="007D6502" w:rsidP="002A2CDE">
            <w:pPr>
              <w:pStyle w:val="TAL"/>
            </w:pPr>
            <w:r>
              <w:t>000</w:t>
            </w:r>
          </w:p>
        </w:tc>
        <w:tc>
          <w:tcPr>
            <w:tcW w:w="2374" w:type="dxa"/>
          </w:tcPr>
          <w:p w14:paraId="315A2021" w14:textId="77777777" w:rsidR="007D6502" w:rsidRDefault="007D6502" w:rsidP="002A2CDE">
            <w:pPr>
              <w:pStyle w:val="TAL"/>
            </w:pPr>
            <w:r>
              <w:t>RP-DATA (UE</w:t>
            </w:r>
            <w:r>
              <w:sym w:font="Wingdings" w:char="F0E0"/>
            </w:r>
            <w:r>
              <w:t>network)</w:t>
            </w:r>
          </w:p>
        </w:tc>
        <w:tc>
          <w:tcPr>
            <w:tcW w:w="1329" w:type="dxa"/>
          </w:tcPr>
          <w:p w14:paraId="698F6B00" w14:textId="77777777" w:rsidR="007D6502" w:rsidRDefault="007D6502" w:rsidP="002A2CDE">
            <w:pPr>
              <w:pStyle w:val="TAL"/>
            </w:pPr>
            <w:r>
              <w:t>10</w:t>
            </w:r>
          </w:p>
        </w:tc>
        <w:tc>
          <w:tcPr>
            <w:tcW w:w="2409" w:type="dxa"/>
          </w:tcPr>
          <w:p w14:paraId="3E08D71C" w14:textId="77777777" w:rsidR="007D6502" w:rsidRDefault="007D6502" w:rsidP="002A2CDE">
            <w:pPr>
              <w:pStyle w:val="TAL"/>
            </w:pPr>
            <w:r>
              <w:t>SMS-COMMAND</w:t>
            </w:r>
          </w:p>
        </w:tc>
      </w:tr>
      <w:tr w:rsidR="007D6502" w14:paraId="77924C37" w14:textId="77777777" w:rsidTr="002A2CDE">
        <w:trPr>
          <w:jc w:val="center"/>
        </w:trPr>
        <w:tc>
          <w:tcPr>
            <w:tcW w:w="1900" w:type="dxa"/>
          </w:tcPr>
          <w:p w14:paraId="1DAC8483" w14:textId="77777777" w:rsidR="007D6502" w:rsidRDefault="007D6502" w:rsidP="002A2CDE">
            <w:pPr>
              <w:pStyle w:val="TAL"/>
            </w:pPr>
            <w:r>
              <w:t>submit</w:t>
            </w:r>
          </w:p>
        </w:tc>
        <w:tc>
          <w:tcPr>
            <w:tcW w:w="1339" w:type="dxa"/>
          </w:tcPr>
          <w:p w14:paraId="7E6461CA" w14:textId="77777777" w:rsidR="007D6502" w:rsidRDefault="007D6502" w:rsidP="002A2CDE">
            <w:pPr>
              <w:pStyle w:val="TAL"/>
            </w:pPr>
            <w:r>
              <w:t>000</w:t>
            </w:r>
          </w:p>
        </w:tc>
        <w:tc>
          <w:tcPr>
            <w:tcW w:w="2374" w:type="dxa"/>
          </w:tcPr>
          <w:p w14:paraId="6C08782B" w14:textId="77777777" w:rsidR="007D6502" w:rsidRDefault="007D6502" w:rsidP="002A2CDE">
            <w:pPr>
              <w:pStyle w:val="TAL"/>
            </w:pPr>
            <w:r>
              <w:t>RP-DATA (UE</w:t>
            </w:r>
            <w:r>
              <w:sym w:font="Wingdings" w:char="F0E0"/>
            </w:r>
            <w:r>
              <w:t>network)</w:t>
            </w:r>
          </w:p>
        </w:tc>
        <w:tc>
          <w:tcPr>
            <w:tcW w:w="1329" w:type="dxa"/>
          </w:tcPr>
          <w:p w14:paraId="1BF6F825" w14:textId="77777777" w:rsidR="007D6502" w:rsidRDefault="007D6502" w:rsidP="002A2CDE">
            <w:pPr>
              <w:pStyle w:val="TAL"/>
            </w:pPr>
            <w:r>
              <w:t>01</w:t>
            </w:r>
          </w:p>
        </w:tc>
        <w:tc>
          <w:tcPr>
            <w:tcW w:w="2409" w:type="dxa"/>
          </w:tcPr>
          <w:p w14:paraId="6C9A53EB" w14:textId="77777777" w:rsidR="007D6502" w:rsidRDefault="007D6502" w:rsidP="002A2CDE">
            <w:pPr>
              <w:pStyle w:val="TAL"/>
            </w:pPr>
            <w:r>
              <w:t>SMS-SUBMIT</w:t>
            </w:r>
          </w:p>
        </w:tc>
      </w:tr>
      <w:tr w:rsidR="007D6502" w14:paraId="58E62BF1" w14:textId="77777777" w:rsidTr="002A2CDE">
        <w:trPr>
          <w:jc w:val="center"/>
        </w:trPr>
        <w:tc>
          <w:tcPr>
            <w:tcW w:w="1900" w:type="dxa"/>
          </w:tcPr>
          <w:p w14:paraId="4282BEE9" w14:textId="77777777" w:rsidR="007D6502" w:rsidRDefault="007D6502" w:rsidP="002A2CDE">
            <w:pPr>
              <w:pStyle w:val="TAL"/>
            </w:pPr>
            <w:r>
              <w:t>submitReportAck</w:t>
            </w:r>
          </w:p>
        </w:tc>
        <w:tc>
          <w:tcPr>
            <w:tcW w:w="1339" w:type="dxa"/>
          </w:tcPr>
          <w:p w14:paraId="2CE2BDE6" w14:textId="77777777" w:rsidR="007D6502" w:rsidRDefault="007D6502" w:rsidP="002A2CDE">
            <w:pPr>
              <w:pStyle w:val="TAL"/>
            </w:pPr>
            <w:r>
              <w:t>011</w:t>
            </w:r>
          </w:p>
        </w:tc>
        <w:tc>
          <w:tcPr>
            <w:tcW w:w="2374" w:type="dxa"/>
          </w:tcPr>
          <w:p w14:paraId="119BDE73" w14:textId="77777777" w:rsidR="007D6502" w:rsidRDefault="007D6502" w:rsidP="002A2CDE">
            <w:pPr>
              <w:pStyle w:val="TAL"/>
            </w:pPr>
            <w:r>
              <w:t>RP-ACK (network</w:t>
            </w:r>
            <w:r>
              <w:sym w:font="Wingdings" w:char="F0E0"/>
            </w:r>
            <w:r>
              <w:t>UE)</w:t>
            </w:r>
          </w:p>
        </w:tc>
        <w:tc>
          <w:tcPr>
            <w:tcW w:w="1329" w:type="dxa"/>
          </w:tcPr>
          <w:p w14:paraId="23B1969B" w14:textId="77777777" w:rsidR="007D6502" w:rsidRDefault="007D6502" w:rsidP="002A2CDE">
            <w:pPr>
              <w:pStyle w:val="TAL"/>
            </w:pPr>
            <w:r>
              <w:t>01</w:t>
            </w:r>
          </w:p>
        </w:tc>
        <w:tc>
          <w:tcPr>
            <w:tcW w:w="2409" w:type="dxa"/>
          </w:tcPr>
          <w:p w14:paraId="6EEB6DF4" w14:textId="77777777" w:rsidR="007D6502" w:rsidRDefault="007D6502" w:rsidP="002A2CDE">
            <w:pPr>
              <w:pStyle w:val="TAL"/>
            </w:pPr>
            <w:r>
              <w:t>SMS-SUBMIT-REPORT</w:t>
            </w:r>
          </w:p>
        </w:tc>
      </w:tr>
      <w:tr w:rsidR="007D6502" w14:paraId="782FE5A4" w14:textId="77777777" w:rsidTr="002A2CDE">
        <w:trPr>
          <w:jc w:val="center"/>
        </w:trPr>
        <w:tc>
          <w:tcPr>
            <w:tcW w:w="1900" w:type="dxa"/>
          </w:tcPr>
          <w:p w14:paraId="11309199" w14:textId="77777777" w:rsidR="007D6502" w:rsidRDefault="007D6502" w:rsidP="002A2CDE">
            <w:pPr>
              <w:pStyle w:val="TAL"/>
            </w:pPr>
            <w:r>
              <w:t>submitReportError</w:t>
            </w:r>
          </w:p>
        </w:tc>
        <w:tc>
          <w:tcPr>
            <w:tcW w:w="1339" w:type="dxa"/>
          </w:tcPr>
          <w:p w14:paraId="0F4E5448" w14:textId="77777777" w:rsidR="007D6502" w:rsidRDefault="007D6502" w:rsidP="002A2CDE">
            <w:pPr>
              <w:pStyle w:val="TAL"/>
            </w:pPr>
            <w:r>
              <w:t>101</w:t>
            </w:r>
          </w:p>
        </w:tc>
        <w:tc>
          <w:tcPr>
            <w:tcW w:w="2374" w:type="dxa"/>
          </w:tcPr>
          <w:p w14:paraId="4B03FC63" w14:textId="77777777" w:rsidR="007D6502" w:rsidRDefault="007D6502" w:rsidP="002A2CDE">
            <w:pPr>
              <w:pStyle w:val="TAL"/>
            </w:pPr>
            <w:r>
              <w:t>RP-ERROR (network</w:t>
            </w:r>
            <w:r>
              <w:sym w:font="Wingdings" w:char="F0E0"/>
            </w:r>
            <w:r>
              <w:t>UE)</w:t>
            </w:r>
          </w:p>
        </w:tc>
        <w:tc>
          <w:tcPr>
            <w:tcW w:w="1329" w:type="dxa"/>
          </w:tcPr>
          <w:p w14:paraId="72F63E93" w14:textId="77777777" w:rsidR="007D6502" w:rsidRDefault="007D6502" w:rsidP="002A2CDE">
            <w:pPr>
              <w:pStyle w:val="TAL"/>
            </w:pPr>
            <w:r>
              <w:t>01</w:t>
            </w:r>
          </w:p>
        </w:tc>
        <w:tc>
          <w:tcPr>
            <w:tcW w:w="2409" w:type="dxa"/>
          </w:tcPr>
          <w:p w14:paraId="6BCB7AB8" w14:textId="77777777" w:rsidR="007D6502" w:rsidRDefault="007D6502" w:rsidP="002A2CDE">
            <w:pPr>
              <w:pStyle w:val="TAL"/>
            </w:pPr>
            <w:r>
              <w:t>SMS-SUBMIT-REPORT</w:t>
            </w:r>
          </w:p>
        </w:tc>
      </w:tr>
      <w:tr w:rsidR="007D6502" w14:paraId="098621E1" w14:textId="77777777" w:rsidTr="002A2CDE">
        <w:trPr>
          <w:jc w:val="center"/>
        </w:trPr>
        <w:tc>
          <w:tcPr>
            <w:tcW w:w="1900" w:type="dxa"/>
          </w:tcPr>
          <w:p w14:paraId="6089CE12" w14:textId="77777777" w:rsidR="007D6502" w:rsidRDefault="007D6502" w:rsidP="002A2CDE">
            <w:pPr>
              <w:pStyle w:val="TAL"/>
            </w:pPr>
            <w:r>
              <w:t>reserved</w:t>
            </w:r>
          </w:p>
        </w:tc>
        <w:tc>
          <w:tcPr>
            <w:tcW w:w="1339" w:type="dxa"/>
          </w:tcPr>
          <w:p w14:paraId="21B36E5E" w14:textId="77777777" w:rsidR="007D6502" w:rsidRDefault="007D6502" w:rsidP="002A2CDE">
            <w:pPr>
              <w:pStyle w:val="TAL"/>
            </w:pPr>
          </w:p>
        </w:tc>
        <w:tc>
          <w:tcPr>
            <w:tcW w:w="2374" w:type="dxa"/>
          </w:tcPr>
          <w:p w14:paraId="7B9DE037" w14:textId="77777777" w:rsidR="007D6502" w:rsidRDefault="007D6502" w:rsidP="002A2CDE">
            <w:pPr>
              <w:pStyle w:val="TAL"/>
            </w:pPr>
            <w:r>
              <w:t>Reserved</w:t>
            </w:r>
          </w:p>
        </w:tc>
        <w:tc>
          <w:tcPr>
            <w:tcW w:w="1329" w:type="dxa"/>
          </w:tcPr>
          <w:p w14:paraId="72AF968A" w14:textId="77777777" w:rsidR="007D6502" w:rsidRDefault="007D6502" w:rsidP="002A2CDE">
            <w:pPr>
              <w:pStyle w:val="TAL"/>
            </w:pPr>
            <w:r>
              <w:t>11</w:t>
            </w:r>
          </w:p>
        </w:tc>
        <w:tc>
          <w:tcPr>
            <w:tcW w:w="2409" w:type="dxa"/>
          </w:tcPr>
          <w:p w14:paraId="552F1003" w14:textId="77777777" w:rsidR="007D6502" w:rsidRDefault="007D6502" w:rsidP="002A2CDE">
            <w:pPr>
              <w:pStyle w:val="TAL"/>
            </w:pPr>
            <w:r>
              <w:t>Reserved</w:t>
            </w:r>
          </w:p>
        </w:tc>
      </w:tr>
    </w:tbl>
    <w:p w14:paraId="79CE5F98" w14:textId="06B7B86B" w:rsidR="007D6502" w:rsidRDefault="007D6502" w:rsidP="007D6502">
      <w:r>
        <w:br/>
      </w:r>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77777777"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7777777" w:rsidR="007D6502" w:rsidRDefault="007D6502" w:rsidP="007D6502">
      <w:pPr>
        <w:pStyle w:val="B2"/>
      </w:pPr>
      <w:r>
        <w:lastRenderedPageBreak/>
        <w:t>-</w:t>
      </w:r>
      <w:r>
        <w:tab/>
        <w:t>To transferSucceeded: when the IRI-POI in the SMSF detects that SMSF sends the MT-FORWARD-SHORT-MESSAGE-Response [SMS-DELIVER-REPORT] message to the SMS-IWMSC.</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141" w:name="_Toc74852084"/>
      <w:r>
        <w:t>6.2.5.4</w:t>
      </w:r>
      <w:r>
        <w:tab/>
        <w:t>Generation of IRI over LI_HI2</w:t>
      </w:r>
      <w:bookmarkEnd w:id="141"/>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77777777" w:rsidR="007D6502" w:rsidRDefault="007D6502" w:rsidP="007D6502">
      <w:r>
        <w:t>The timestamp field of the psHeader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142" w:name="_Toc74852085"/>
      <w:r w:rsidRPr="00760004">
        <w:rPr>
          <w:szCs w:val="22"/>
        </w:rPr>
        <w:t>6.2.6</w:t>
      </w:r>
      <w:r w:rsidRPr="00760004">
        <w:rPr>
          <w:szCs w:val="22"/>
        </w:rPr>
        <w:tab/>
        <w:t>LI support at NRF</w:t>
      </w:r>
      <w:bookmarkEnd w:id="142"/>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143" w:name="_Toc74852086"/>
      <w:r w:rsidRPr="00760004">
        <w:rPr>
          <w:szCs w:val="22"/>
        </w:rPr>
        <w:t>6.3</w:t>
      </w:r>
      <w:r w:rsidRPr="00760004">
        <w:rPr>
          <w:szCs w:val="22"/>
        </w:rPr>
        <w:tab/>
        <w:t>4G</w:t>
      </w:r>
      <w:bookmarkEnd w:id="143"/>
    </w:p>
    <w:p w14:paraId="2E106B63" w14:textId="77777777" w:rsidR="00DB62FE" w:rsidRPr="00760004" w:rsidRDefault="00DB62FE" w:rsidP="00DB62FE">
      <w:pPr>
        <w:pStyle w:val="Heading3"/>
      </w:pPr>
      <w:bookmarkStart w:id="144" w:name="_Toc74852087"/>
      <w:r w:rsidRPr="00760004">
        <w:t>6.3.1</w:t>
      </w:r>
      <w:r w:rsidRPr="00760004">
        <w:tab/>
        <w:t>General</w:t>
      </w:r>
      <w:bookmarkEnd w:id="144"/>
    </w:p>
    <w:p w14:paraId="46F472B5" w14:textId="0EA6B1AC" w:rsidR="00DB62FE" w:rsidRPr="00760004" w:rsidRDefault="00DB62FE" w:rsidP="00DB62FE">
      <w:r w:rsidRPr="00760004">
        <w:t>The present document allows two options for EPC LI stage 3 interfaces for 4G / LTE:</w:t>
      </w:r>
    </w:p>
    <w:p w14:paraId="2BFAC16B" w14:textId="2A01AF51"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LI_X2 and LI_X3 interfaces specified below in the present document for stage 3.</w:t>
      </w:r>
    </w:p>
    <w:p w14:paraId="21D3A59F" w14:textId="55C41943" w:rsidR="00DB62FE"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clause 12 natively as defined in that document.</w:t>
      </w:r>
    </w:p>
    <w:p w14:paraId="4E964B81" w14:textId="24C8F7C3" w:rsidR="00DB62FE" w:rsidRPr="00760004" w:rsidRDefault="00DB62FE" w:rsidP="00DB62FE">
      <w:r w:rsidRPr="00760004">
        <w:t xml:space="preserve">In both cases, the present document specifies the stage 3 for the </w:t>
      </w:r>
      <w:r w:rsidR="001E3016" w:rsidRPr="00760004">
        <w:t xml:space="preserve">LI_HI1, </w:t>
      </w:r>
      <w:r w:rsidRPr="00760004">
        <w:t>LI_HI2 and LI_HI3 interfaces.</w:t>
      </w:r>
    </w:p>
    <w:p w14:paraId="76DB6FCC" w14:textId="77777777" w:rsidR="00DB62FE" w:rsidRPr="00760004" w:rsidRDefault="00DB62FE" w:rsidP="00DB62FE">
      <w:pPr>
        <w:pStyle w:val="Heading3"/>
      </w:pPr>
      <w:bookmarkStart w:id="145" w:name="_Toc74852088"/>
      <w:r w:rsidRPr="00760004">
        <w:lastRenderedPageBreak/>
        <w:t>6.3.2</w:t>
      </w:r>
      <w:r w:rsidRPr="00760004">
        <w:tab/>
        <w:t>LI at MME</w:t>
      </w:r>
      <w:bookmarkEnd w:id="145"/>
    </w:p>
    <w:p w14:paraId="5B5CE071" w14:textId="69945228" w:rsidR="00DB62FE" w:rsidRPr="00760004" w:rsidRDefault="00DB62FE" w:rsidP="00DB62FE">
      <w:pPr>
        <w:pStyle w:val="Heading4"/>
      </w:pPr>
      <w:bookmarkStart w:id="146" w:name="_Toc74852089"/>
      <w:r w:rsidRPr="00760004">
        <w:t>6.3.2.1</w:t>
      </w:r>
      <w:r w:rsidRPr="00760004">
        <w:tab/>
        <w:t>Provisioning over LI_X1</w:t>
      </w:r>
      <w:bookmarkEnd w:id="146"/>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77777777" w:rsidR="00DB62FE" w:rsidRPr="00760004" w:rsidRDefault="00DB62FE" w:rsidP="00DB62FE">
      <w:r w:rsidRPr="00760004">
        <w:t>The POI in the MME shall support the target identifiers specified in TS 33.107 [36] clause 12.2.1.1:</w:t>
      </w:r>
    </w:p>
    <w:p w14:paraId="7940ACC3" w14:textId="77777777" w:rsidR="00DB62FE" w:rsidRPr="00760004" w:rsidRDefault="00DB62FE" w:rsidP="00DB62FE">
      <w:pPr>
        <w:pStyle w:val="B1"/>
        <w:ind w:left="567"/>
      </w:pPr>
      <w:r w:rsidRPr="00760004">
        <w:t>-</w:t>
      </w:r>
      <w:r w:rsidRPr="00760004">
        <w:tab/>
        <w:t>IMSI (using the IMSI target identifier format from ETSI TS 103 221-1 [7]).</w:t>
      </w:r>
    </w:p>
    <w:p w14:paraId="4130A66E" w14:textId="77777777" w:rsidR="00DB62FE" w:rsidRPr="00760004" w:rsidRDefault="00DB62FE" w:rsidP="00DB62FE">
      <w:pPr>
        <w:pStyle w:val="B1"/>
        <w:ind w:left="567"/>
      </w:pPr>
      <w:r w:rsidRPr="00760004">
        <w:t>-</w:t>
      </w:r>
      <w:r w:rsidRPr="00760004">
        <w:tab/>
        <w:t>MSISDN (using the E164Number target identifier format from ETSI TS 103 221-1 [7]).</w:t>
      </w:r>
    </w:p>
    <w:p w14:paraId="026DB1E4" w14:textId="77777777" w:rsidR="00DB62FE" w:rsidRPr="00760004" w:rsidRDefault="00DB62FE" w:rsidP="00DB62FE">
      <w:pPr>
        <w:pStyle w:val="B1"/>
        <w:ind w:left="567"/>
      </w:pPr>
      <w:r w:rsidRPr="00760004">
        <w:t>-</w:t>
      </w:r>
      <w:r w:rsidRPr="00760004">
        <w:tab/>
        <w:t>ME Identity (using the IMEI target identifier format from ETSI TS 103 221-1 [7]).</w:t>
      </w:r>
    </w:p>
    <w:p w14:paraId="454E28D5" w14:textId="3643D9FF" w:rsidR="00DB62FE" w:rsidRPr="00760004" w:rsidRDefault="00DB62FE" w:rsidP="00DB62FE">
      <w:pPr>
        <w:pStyle w:val="Heading4"/>
      </w:pPr>
      <w:bookmarkStart w:id="147" w:name="_Toc74852090"/>
      <w:r w:rsidRPr="00760004">
        <w:t>6.3.2.2</w:t>
      </w:r>
      <w:r w:rsidRPr="00760004">
        <w:tab/>
        <w:t>Generation of xIRI over LI_X2</w:t>
      </w:r>
      <w:bookmarkEnd w:id="147"/>
    </w:p>
    <w:p w14:paraId="726600A6" w14:textId="77777777" w:rsidR="00CF1C5E" w:rsidRPr="002B2D56" w:rsidRDefault="00CF1C5E" w:rsidP="00CF1C5E">
      <w:pPr>
        <w:pStyle w:val="Heading5"/>
      </w:pPr>
      <w:bookmarkStart w:id="148" w:name="_Toc74852091"/>
      <w:r>
        <w:t>6.3.2.2.1</w:t>
      </w:r>
      <w:r>
        <w:tab/>
        <w:t>General</w:t>
      </w:r>
      <w:bookmarkEnd w:id="148"/>
    </w:p>
    <w:p w14:paraId="62814547" w14:textId="49371505" w:rsidR="00DB62FE" w:rsidRPr="00760004" w:rsidRDefault="00DB62FE" w:rsidP="00DB62FE">
      <w:r w:rsidRPr="00760004">
        <w:t>The IRI-POI present in the MME shall send the xIRIs over LI_X2 for each of the events listed in TS 33.107 [36] clause 12.2.1.1, the details of which are specified in clause 12.2.3 of the same TS</w:t>
      </w:r>
      <w:r w:rsidR="00A9570A" w:rsidRPr="00760004">
        <w:t>, and in case of SMS over NAS as specified in clause 18.2.4 of TS 33.107 [36]</w:t>
      </w:r>
      <w:r w:rsidRPr="00760004">
        <w:t>.</w:t>
      </w:r>
    </w:p>
    <w:p w14:paraId="144B93BB" w14:textId="144857F8" w:rsidR="00DB62FE" w:rsidRPr="00760004" w:rsidRDefault="00080F2C" w:rsidP="00DB62FE">
      <w:r>
        <w:t>For all records except MMEIdentifierAssociation (see clause 6.3.2.2.2), t</w:t>
      </w:r>
      <w:r w:rsidR="00DB62FE" w:rsidRPr="00760004">
        <w:t>he IRI-POI present in the MME shall set the payload format to EpsHI2Operations.EpsIRIContent (value 14</w:t>
      </w:r>
      <w:r w:rsidR="00E55A6C" w:rsidRPr="00760004">
        <w:t>)</w:t>
      </w:r>
      <w:r w:rsidR="00DB62FE" w:rsidRPr="00760004">
        <w:t>, see clause 5.3 and ETSI TS 103 221-2 [8] clause 5.4. The payload field shall contain an EpsHI2Operations.EpsIRIContent structure encoded according to TS 33.108 [12] clauses 10.5</w:t>
      </w:r>
      <w:r w:rsidR="00A9570A" w:rsidRPr="00760004">
        <w:t>, 15.2</w:t>
      </w:r>
      <w:r w:rsidR="00DB62FE" w:rsidRPr="00760004">
        <w:t xml:space="preserve"> and B.9. </w:t>
      </w:r>
    </w:p>
    <w:p w14:paraId="6D0744A2" w14:textId="09F4804F" w:rsidR="00DB62FE" w:rsidRPr="00760004" w:rsidRDefault="00DB62FE" w:rsidP="000F4E88">
      <w:r w:rsidRPr="00760004">
        <w:t>As the LIID may be not available at the MME but is mandatory in EpsHI2Operations.EpsIRIContent according to Annex B.9 of TS 33.108 [12], its value in the lawfulInterceptionIdentifier field of the encoded PDU shall be set to the fixed string "LIIDNotPresent".</w:t>
      </w:r>
    </w:p>
    <w:p w14:paraId="6F399E62" w14:textId="77777777" w:rsidR="00531CC1" w:rsidRDefault="00531CC1" w:rsidP="00531CC1">
      <w:r>
        <w:t>In addition to the xIRIs events listed in TS 33.107 [36], the MME shall support xIRI containing the MMEIdentiferAssociation record in clause 6.3.2.2.2.</w:t>
      </w:r>
    </w:p>
    <w:p w14:paraId="107E15CF" w14:textId="1D1A2079" w:rsidR="00531CC1" w:rsidRDefault="00531CC1" w:rsidP="00531CC1">
      <w:r>
        <w:t>The IRI-POI in the MME shall only generate xIRI containing the MMEIdentifierAssociation record in the following scenarios;</w:t>
      </w:r>
    </w:p>
    <w:p w14:paraId="0E5C95CF" w14:textId="6AB0A41C" w:rsidR="00531CC1" w:rsidRDefault="00531CC1" w:rsidP="00531CC1">
      <w:pPr>
        <w:pStyle w:val="B1"/>
      </w:pPr>
      <w:r>
        <w:t>-</w:t>
      </w:r>
      <w:r>
        <w:tab/>
        <w:t>IdentifierAssociation: MMEIdentifierAssociation and Tracking Area/EPS Location Update (see TS 33.107 [36] clause 12.2.1.2) records shall be generated. No other record types shall be generated for that target.</w:t>
      </w:r>
    </w:p>
    <w:p w14:paraId="33986E1B" w14:textId="75D6DBFE" w:rsidR="00531CC1" w:rsidRDefault="00531CC1" w:rsidP="00531CC1">
      <w:pPr>
        <w:pStyle w:val="B1"/>
      </w:pPr>
      <w:r>
        <w:t>-</w:t>
      </w:r>
      <w:r>
        <w:tab/>
        <w:t xml:space="preserve">All: All </w:t>
      </w:r>
      <w:r w:rsidR="00167C1A">
        <w:t>MME</w:t>
      </w:r>
      <w:r>
        <w:t xml:space="preserve"> record types shall be generated.</w:t>
      </w:r>
    </w:p>
    <w:p w14:paraId="46164E15" w14:textId="77777777" w:rsidR="00531CC1" w:rsidRDefault="00531CC1" w:rsidP="00531CC1">
      <w:pPr>
        <w:pStyle w:val="Heading5"/>
      </w:pPr>
      <w:bookmarkStart w:id="149" w:name="_Toc74852092"/>
      <w:r>
        <w:t>6.3.2.2.2</w:t>
      </w:r>
      <w:r>
        <w:tab/>
        <w:t>MME identifier association</w:t>
      </w:r>
      <w:bookmarkEnd w:id="149"/>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531CC1" w14:paraId="1581DC9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273749">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27374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273749">
            <w:pPr>
              <w:pStyle w:val="TAH"/>
            </w:pPr>
            <w:r>
              <w:t>M/C/O</w:t>
            </w:r>
          </w:p>
        </w:tc>
      </w:tr>
      <w:tr w:rsidR="00531CC1" w14:paraId="28DAF436"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273749">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273749">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273749">
            <w:pPr>
              <w:pStyle w:val="TAL"/>
            </w:pPr>
            <w:r>
              <w:t>M</w:t>
            </w:r>
          </w:p>
        </w:tc>
      </w:tr>
      <w:tr w:rsidR="00531CC1" w14:paraId="47F1999D"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273749">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273749">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273749">
            <w:pPr>
              <w:pStyle w:val="TAL"/>
            </w:pPr>
            <w:r>
              <w:t>C</w:t>
            </w:r>
          </w:p>
        </w:tc>
      </w:tr>
      <w:tr w:rsidR="00531CC1" w14:paraId="10C37723"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273749">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273749">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273749">
            <w:pPr>
              <w:pStyle w:val="TAL"/>
            </w:pPr>
            <w:r>
              <w:t>C</w:t>
            </w:r>
          </w:p>
        </w:tc>
      </w:tr>
      <w:tr w:rsidR="00531CC1" w14:paraId="57E803FB" w14:textId="77777777" w:rsidTr="0027374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273749">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273749">
            <w:pPr>
              <w:pStyle w:val="TAL"/>
            </w:pPr>
            <w:r>
              <w:t>LTE GUTI used in the procedur</w:t>
            </w:r>
            <w:r w:rsidR="00B96534">
              <w:t>e</w:t>
            </w:r>
            <w:r>
              <w:t>.</w:t>
            </w:r>
          </w:p>
        </w:tc>
        <w:tc>
          <w:tcPr>
            <w:tcW w:w="715" w:type="dxa"/>
            <w:gridSpan w:val="2"/>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273749">
            <w:pPr>
              <w:pStyle w:val="TAL"/>
            </w:pPr>
            <w:r>
              <w:t>M</w:t>
            </w:r>
          </w:p>
        </w:tc>
      </w:tr>
      <w:tr w:rsidR="00531CC1" w14:paraId="322D7772"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273749">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273749">
            <w:pPr>
              <w:pStyle w:val="TAL"/>
            </w:pPr>
            <w:r>
              <w:t>Location information available when identifier association occurs.</w:t>
            </w:r>
          </w:p>
          <w:p w14:paraId="21356787" w14:textId="77777777" w:rsidR="00531CC1" w:rsidRDefault="00531CC1" w:rsidP="00273749">
            <w:pPr>
              <w:pStyle w:val="TAL"/>
            </w:pPr>
            <w:r>
              <w:t>Encoded as a</w:t>
            </w:r>
            <w:r w:rsidRPr="00BE3FED">
              <w:t xml:space="preserve"> </w:t>
            </w:r>
            <w:r w:rsidRPr="00771CD6">
              <w:rPr>
                <w:i/>
              </w:rPr>
              <w:t>userLocation</w:t>
            </w:r>
            <w:r w:rsidRPr="00BE3FED">
              <w:t xml:space="preserve"> parameter (</w:t>
            </w:r>
            <w:r w:rsidRPr="00771CD6">
              <w:rPr>
                <w:i/>
              </w:rPr>
              <w:t>location&gt;locationInfo&gt;</w:t>
            </w:r>
            <w:r>
              <w:rPr>
                <w:i/>
              </w:rPr>
              <w:t xml:space="preserve"> 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273749">
            <w:pPr>
              <w:pStyle w:val="TAL"/>
            </w:pPr>
            <w:r>
              <w:t>M</w:t>
            </w:r>
          </w:p>
        </w:tc>
      </w:tr>
      <w:tr w:rsidR="00531CC1" w14:paraId="52B889E9" w14:textId="77777777" w:rsidTr="00273749">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273749">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7777777" w:rsidR="00531CC1" w:rsidRDefault="00531CC1" w:rsidP="00273749">
            <w:pPr>
              <w:pStyle w:val="TAL"/>
            </w:pPr>
            <w:r>
              <w:t>List of tracking areas associated with the registration area within which the UE is current registered. (See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273749">
            <w:pPr>
              <w:pStyle w:val="TAL"/>
            </w:pPr>
            <w:r>
              <w:t>C</w:t>
            </w:r>
          </w:p>
        </w:tc>
      </w:tr>
      <w:tr w:rsidR="00531CC1" w14:paraId="18943AEA" w14:textId="77777777" w:rsidTr="00273749">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273749">
            <w:pPr>
              <w:pStyle w:val="NO"/>
            </w:pPr>
            <w:r w:rsidRPr="00B34E31">
              <w:t>N</w:t>
            </w:r>
            <w:r>
              <w:t>OTE 1</w:t>
            </w:r>
            <w:r w:rsidRPr="00B34E31">
              <w:t>:</w:t>
            </w:r>
            <w:r>
              <w:tab/>
              <w:t>IMSI shall always be provided, in addition to the warrant target identifier if different to IMSI. Other identifiers shall be provided if available.</w:t>
            </w:r>
          </w:p>
          <w:p w14:paraId="7B12BAC6" w14:textId="77777777" w:rsidR="00531CC1" w:rsidRDefault="00531CC1" w:rsidP="00273749">
            <w:pPr>
              <w:pStyle w:val="NO"/>
            </w:pPr>
            <w:r>
              <w:t>NOTE 2:</w:t>
            </w:r>
            <w:r>
              <w:tab/>
              <w:t>List shall be included each time there is a change to the registration area.</w:t>
            </w:r>
          </w:p>
        </w:tc>
      </w:tr>
    </w:tbl>
    <w:p w14:paraId="09A4D597" w14:textId="77777777" w:rsidR="00531CC1" w:rsidRDefault="00531CC1" w:rsidP="00531CC1">
      <w:r>
        <w:t xml:space="preserve"> </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4AE0E28D" w14:textId="77777777" w:rsidR="00DB62FE" w:rsidRPr="00760004" w:rsidRDefault="00DB62FE" w:rsidP="00DB62FE">
      <w:pPr>
        <w:pStyle w:val="Heading4"/>
      </w:pPr>
      <w:bookmarkStart w:id="150" w:name="_Toc74852093"/>
      <w:r w:rsidRPr="00760004">
        <w:t>6.3.2.3</w:t>
      </w:r>
      <w:r w:rsidRPr="00760004">
        <w:tab/>
        <w:t>Generation of IRI over LI_HI2</w:t>
      </w:r>
      <w:bookmarkEnd w:id="150"/>
    </w:p>
    <w:p w14:paraId="3060240C" w14:textId="77777777" w:rsidR="00DB62FE" w:rsidRPr="00760004" w:rsidRDefault="00DB62FE" w:rsidP="00DB62FE">
      <w:r w:rsidRPr="00760004">
        <w:t>When an xIRI is received over LI_X2 from the IRI-POI in the MME, the MDF2 shall generate the corresponding IRI message and deliver it over LI_HI2 without undue delay. The IRI message shall contain a copy of the relevant record received in the xIRI over LI_X2.</w:t>
      </w:r>
      <w:r w:rsidRPr="00760004">
        <w:rPr>
          <w:rStyle w:val="CommentReference"/>
        </w:rPr>
        <w:t xml:space="preserve"> </w:t>
      </w:r>
    </w:p>
    <w:p w14:paraId="7353BE9E" w14:textId="77777777" w:rsidR="00DB62FE" w:rsidRPr="00760004" w:rsidRDefault="00DB62FE" w:rsidP="00DB62FE">
      <w:r w:rsidRPr="00760004">
        <w:t xml:space="preserve">When option 2 specified in clause 6.3.1 is used, the MDF2 shall generate IRI messages based on the proprietary information received from the MME and provide it over LI_HI2 without undue delay. </w:t>
      </w:r>
    </w:p>
    <w:p w14:paraId="6496106B" w14:textId="77777777" w:rsidR="00D7431A" w:rsidRDefault="00D7431A" w:rsidP="00D7431A">
      <w:r>
        <w:t>For all messages except MMEIdentifierAssociation, the IRI messages shall include an IRI payload encoded according to Annex B.9 of TS 33.108 [12].</w:t>
      </w:r>
      <w:r w:rsidRPr="000A0587">
        <w:t xml:space="preserve"> </w:t>
      </w:r>
      <w:r>
        <w:t>The MDF2 shall encode the correct value of LIID in the IRI message, replacing the value "LIIDNotPresent" given in the xIRI (see clause 6.3.2.2).</w:t>
      </w:r>
    </w:p>
    <w:p w14:paraId="6C00BA93" w14:textId="77777777" w:rsidR="00D7431A" w:rsidRDefault="00D7431A" w:rsidP="00D7431A">
      <w:r>
        <w:t>For MMEIdentifierAssociation messages, the IRI message shall be encoded as an IRIEvent structure according to Annex B, and used to populate the threeGPP33128DefinedIRI field in ETSI TS 102 232-7 [10] clause 15.</w:t>
      </w:r>
    </w:p>
    <w:p w14:paraId="1EEA1282" w14:textId="396DBB57" w:rsidR="00DB62FE" w:rsidRPr="00760004" w:rsidRDefault="00DB62FE" w:rsidP="00DB62FE">
      <w:r w:rsidRPr="00760004">
        <w:t>The IRI messages shall be delivered over LI_HI2 according to clause 10 of ETSI TS 102 232-7 [10].</w:t>
      </w:r>
    </w:p>
    <w:p w14:paraId="14D4C3DF" w14:textId="77777777" w:rsidR="00DB62FE" w:rsidRPr="00760004" w:rsidRDefault="00DB62FE" w:rsidP="00DB62FE">
      <w:pPr>
        <w:pStyle w:val="Heading3"/>
      </w:pPr>
      <w:bookmarkStart w:id="151" w:name="_Toc74852094"/>
      <w:r w:rsidRPr="00760004">
        <w:t>6.3.3</w:t>
      </w:r>
      <w:r w:rsidRPr="00760004">
        <w:tab/>
        <w:t>LI at SGW/PGW and ePDG</w:t>
      </w:r>
      <w:bookmarkEnd w:id="151"/>
    </w:p>
    <w:p w14:paraId="416AEFCB" w14:textId="54CDFB23" w:rsidR="00DB62FE" w:rsidRPr="00760004" w:rsidRDefault="00DB62FE" w:rsidP="00DB62FE">
      <w:pPr>
        <w:pStyle w:val="Heading4"/>
      </w:pPr>
      <w:bookmarkStart w:id="152" w:name="_Toc74852095"/>
      <w:r w:rsidRPr="00760004">
        <w:t>6.3.3.1</w:t>
      </w:r>
      <w:r w:rsidRPr="00760004">
        <w:tab/>
        <w:t>Provisioning over LI_X1</w:t>
      </w:r>
      <w:bookmarkEnd w:id="152"/>
    </w:p>
    <w:p w14:paraId="3E7E17E9" w14:textId="77777777" w:rsidR="00DB62FE" w:rsidRPr="00760004" w:rsidRDefault="00DB62FE" w:rsidP="00DB62FE">
      <w:r w:rsidRPr="00760004">
        <w:t>The IRI-POI and CC-POI present in the SGW/PGW and ePDG are provisioned over LI_X1 by the LIPF using the X1 protocol as described in clause 5.2.2. A single task may be used.</w:t>
      </w:r>
    </w:p>
    <w:p w14:paraId="06682555" w14:textId="77777777" w:rsidR="00DB62FE" w:rsidRPr="00760004" w:rsidRDefault="00DB62FE" w:rsidP="00DB62FE">
      <w:r w:rsidRPr="00760004">
        <w:t>The POIs in the SGW/PGW and ePDG shall support the target identifiers specified in TS 33.107 [36] clause 12.2.1.1:</w:t>
      </w:r>
    </w:p>
    <w:p w14:paraId="646CDFA1" w14:textId="77777777" w:rsidR="00DB62FE" w:rsidRPr="00760004" w:rsidRDefault="00DB62FE" w:rsidP="000F4E88">
      <w:pPr>
        <w:pStyle w:val="B1"/>
      </w:pPr>
      <w:r w:rsidRPr="00760004">
        <w:t>-</w:t>
      </w:r>
      <w:r w:rsidRPr="00760004">
        <w:tab/>
        <w:t>IMSI (using the IMSI target identifier format from ETSI TS 103 221-1 [7]).</w:t>
      </w:r>
    </w:p>
    <w:p w14:paraId="3FCC14B5" w14:textId="77777777" w:rsidR="00DB62FE" w:rsidRPr="00760004" w:rsidRDefault="00DB62FE" w:rsidP="000F4E88">
      <w:pPr>
        <w:pStyle w:val="B1"/>
      </w:pPr>
      <w:r w:rsidRPr="00760004">
        <w:t>-</w:t>
      </w:r>
      <w:r w:rsidRPr="00760004">
        <w:tab/>
        <w:t>MSISDN (using the E164Number target identifier format from ETSI TS 103 221-1 [7]).</w:t>
      </w:r>
    </w:p>
    <w:p w14:paraId="134328D7" w14:textId="77777777" w:rsidR="00DB62FE" w:rsidRPr="00760004" w:rsidRDefault="00DB62FE" w:rsidP="000F4E88">
      <w:pPr>
        <w:pStyle w:val="B1"/>
      </w:pPr>
      <w:r w:rsidRPr="00760004">
        <w:t>-</w:t>
      </w:r>
      <w:r w:rsidRPr="00760004">
        <w:tab/>
        <w:t>ME Identity (using the IMEI target identifier format from ETSI TS 103 221-1 [7]).</w:t>
      </w:r>
    </w:p>
    <w:p w14:paraId="34508D81" w14:textId="294DAB21" w:rsidR="00DB62FE" w:rsidRPr="00760004" w:rsidRDefault="00DB62FE" w:rsidP="00DB62FE">
      <w:pPr>
        <w:pStyle w:val="Heading4"/>
      </w:pPr>
      <w:bookmarkStart w:id="153" w:name="_Toc74852096"/>
      <w:r w:rsidRPr="00760004">
        <w:t>6.3.3.2</w:t>
      </w:r>
      <w:r w:rsidRPr="00760004">
        <w:tab/>
        <w:t>Generation of xIRI over LI_X2</w:t>
      </w:r>
      <w:bookmarkEnd w:id="153"/>
    </w:p>
    <w:p w14:paraId="11516768" w14:textId="4DED555C" w:rsidR="00DB62FE" w:rsidRPr="00760004" w:rsidRDefault="00DB62FE" w:rsidP="00DB62FE">
      <w:r w:rsidRPr="00760004">
        <w:t>The IRI-POI present in the SGW/PGW and ePDG shall send the xIRIs over LI_X2 for each of the events listed in TS 33.107 [36] clause 12.2.1.</w:t>
      </w:r>
      <w:r w:rsidR="00EB1E0C">
        <w:t>2</w:t>
      </w:r>
      <w:r w:rsidRPr="00760004">
        <w:t>, the details of which are specified in clause 12.2.3 of the same TS.</w:t>
      </w:r>
    </w:p>
    <w:p w14:paraId="7AF8B694" w14:textId="60DC6C9B" w:rsidR="00DB62FE" w:rsidRPr="00760004" w:rsidRDefault="00DB62FE" w:rsidP="00DB62FE">
      <w:r w:rsidRPr="00760004">
        <w:t>The IRI-POI present in the SGW/PGW and ePDG shall set the payload format to EpsHI2Operations.EpsIRIContent (value 14</w:t>
      </w:r>
      <w:r w:rsidR="00E55A6C" w:rsidRPr="00760004">
        <w:t>)</w:t>
      </w:r>
      <w:r w:rsidRPr="00760004">
        <w:t>, see clause 5.3 and ETSI TS 103 221-2 [8] clause 5.4. The payload field shall contain an EpsHI2Operations.EpsIRIContent structure encoded according to TS 33.108 [12] clauses 10.5 and B.9.</w:t>
      </w:r>
    </w:p>
    <w:p w14:paraId="328135A4" w14:textId="447E03E1" w:rsidR="00DB62FE" w:rsidRPr="00760004" w:rsidRDefault="00DB62FE" w:rsidP="00DB62FE">
      <w:r w:rsidRPr="00760004">
        <w:lastRenderedPageBreak/>
        <w:t>As the LIID may be not available at the SGW/PGW and ePDG but is mandatory in EpsHI2Operations.EpsIRIContent according to Annex B.9 of TS 33.108 [12], its value in the lawfulInterceptionIdentifier field of the encoded PDU shall be set to the fixed string "LIIDNotPresent".</w:t>
      </w:r>
    </w:p>
    <w:p w14:paraId="1A82E70C" w14:textId="77777777" w:rsidR="00DB62FE" w:rsidRPr="00760004" w:rsidRDefault="00DB62FE" w:rsidP="00DB62FE">
      <w:pPr>
        <w:pStyle w:val="Heading4"/>
      </w:pPr>
      <w:bookmarkStart w:id="154" w:name="_Toc74852097"/>
      <w:r w:rsidRPr="00760004">
        <w:t>6.3.3.3</w:t>
      </w:r>
      <w:r w:rsidRPr="00760004">
        <w:tab/>
        <w:t>Generation of xCC at CC-POI in the SGW/PGW and ePDG over LI_X3</w:t>
      </w:r>
      <w:bookmarkEnd w:id="154"/>
    </w:p>
    <w:p w14:paraId="2AE684E9" w14:textId="77777777" w:rsidR="00DB62FE" w:rsidRPr="00760004" w:rsidRDefault="00DB62FE" w:rsidP="00DB62FE">
      <w:r w:rsidRPr="00760004">
        <w:t>The CC-POI present in the SGW/PGW and ePDG shall send xCC over LI_X3 for each IP packet belonging to the target’s communication.</w:t>
      </w:r>
    </w:p>
    <w:p w14:paraId="6885B868" w14:textId="696F07F0" w:rsidR="00DB62FE" w:rsidRPr="00760004" w:rsidRDefault="00DB62FE" w:rsidP="00DB62FE">
      <w:r w:rsidRPr="00760004">
        <w:t>Each X3 PDU shall contain the contents of the user plane packet given using the GTP-U, IP or Ethernet payload format.</w:t>
      </w:r>
    </w:p>
    <w:p w14:paraId="42438858" w14:textId="0903E8D2" w:rsidR="00DB62FE" w:rsidRPr="00760004" w:rsidRDefault="00DB62FE" w:rsidP="00B9130F">
      <w:r w:rsidRPr="00760004">
        <w:t>The CC-POI present in the SGW/PGW and ePDG shall set the payload format to indicate the appropriate payload type (5 for IPv4 Packet, 6 for IPv6 Packet, 7 for Ethernet frame or 12 for GTP-U packet as per ETSI TS 103 221-2 [8] clause 5.</w:t>
      </w:r>
      <w:r w:rsidR="0071134A" w:rsidRPr="00760004">
        <w:t>4</w:t>
      </w:r>
      <w:r w:rsidRPr="00760004">
        <w:t>).</w:t>
      </w:r>
    </w:p>
    <w:p w14:paraId="6C848CE5" w14:textId="67965CF2" w:rsidR="00DB62FE" w:rsidRPr="00760004" w:rsidRDefault="00DB62FE" w:rsidP="002A781D">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DB339A" w14:textId="77777777" w:rsidR="002A781D" w:rsidRDefault="002A781D" w:rsidP="002A781D">
      <w:pPr>
        <w:rPr>
          <w:lang w:val="en-US"/>
        </w:rPr>
      </w:pPr>
      <w:r>
        <w:t>T</w:t>
      </w:r>
      <w:r>
        <w:rPr>
          <w:lang w:val="en-US"/>
        </w:rPr>
        <w:t>he CC-POI present in the SGW/PGW and ePDG may use the Additional XID Related Information attributes to facilitate efficient delivery of xCC, as specified in ETSI TS 103 221-2 [8] clause 5.3.22.</w:t>
      </w:r>
    </w:p>
    <w:p w14:paraId="341E0C34" w14:textId="77777777" w:rsidR="00DB62FE" w:rsidRPr="00760004" w:rsidRDefault="00DB62FE" w:rsidP="00DB62FE">
      <w:pPr>
        <w:pStyle w:val="Heading4"/>
      </w:pPr>
      <w:bookmarkStart w:id="155" w:name="_Toc74852098"/>
      <w:r w:rsidRPr="00760004">
        <w:t>6.3.3.4</w:t>
      </w:r>
      <w:r w:rsidRPr="00760004">
        <w:tab/>
        <w:t>Generation of IRI over LI_HI2</w:t>
      </w:r>
      <w:bookmarkEnd w:id="155"/>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47BB7A65" w:rsidR="00DB62FE" w:rsidRPr="00760004" w:rsidRDefault="00DB62FE" w:rsidP="00DB62FE">
      <w:r w:rsidRPr="00760004">
        <w:t>When option 2 specified in clause 6.3.1 is used, the MDF2 shall generate IRI messages based on the proprietary information received from the SGW/PGW or ePDG and provide it over LI_HI2 without undue delay.</w:t>
      </w:r>
    </w:p>
    <w:p w14:paraId="5F6B3CE5" w14:textId="77777777" w:rsidR="00DB62FE" w:rsidRPr="00760004" w:rsidRDefault="00DB62FE" w:rsidP="00DB62FE">
      <w:r w:rsidRPr="00760004">
        <w:t>The IRI messages shall include an IRI payload encoded according to Clause 10.5 and Annex B.9 of TS 33.108 [12]. The MDF2 shall encode the correct value of LIID in the IRI message, replacing the value "LIIDNotPresent" given in the xIRI (see clause 6.3.2.2).</w:t>
      </w:r>
    </w:p>
    <w:p w14:paraId="59DF33BC" w14:textId="45F088DC" w:rsidR="00DB62FE" w:rsidRPr="00760004" w:rsidRDefault="00DB62FE" w:rsidP="00DB62FE">
      <w:r w:rsidRPr="00760004">
        <w:t>The IRI messages shall be delivered over LI_HI2 according to clause 10 of ETSI TS 102 232-7 [10].</w:t>
      </w:r>
    </w:p>
    <w:p w14:paraId="62D0A317" w14:textId="77777777" w:rsidR="00DB62FE" w:rsidRPr="00760004" w:rsidRDefault="00DB62FE" w:rsidP="00DB62FE">
      <w:pPr>
        <w:pStyle w:val="Heading4"/>
      </w:pPr>
      <w:bookmarkStart w:id="156" w:name="_Toc74852099"/>
      <w:r w:rsidRPr="00760004">
        <w:t>6.3.3.5</w:t>
      </w:r>
      <w:r w:rsidRPr="00760004">
        <w:tab/>
        <w:t>Generation of CC over LI_HI3</w:t>
      </w:r>
      <w:bookmarkEnd w:id="156"/>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4F6061EE" w:rsidR="00DB62FE" w:rsidRPr="00760004" w:rsidRDefault="00DB62FE" w:rsidP="00DB62FE">
      <w:r w:rsidRPr="00760004">
        <w:t>When option 2 specified in clause 6.3.1 is used, the MDF3 shall generate CC based on the proprietary information received from the SGW/PGW or ePDG and provide it over LI_HI3 without undue delay.</w:t>
      </w:r>
    </w:p>
    <w:p w14:paraId="70B420D7" w14:textId="77777777" w:rsidR="00DB62FE" w:rsidRPr="00760004" w:rsidRDefault="00DB62FE" w:rsidP="00DB62FE">
      <w:r w:rsidRPr="00760004">
        <w:t>The CC shall include a CC payload encoded according to Annex B.10 of TS 33.108 [12].</w:t>
      </w:r>
    </w:p>
    <w:p w14:paraId="495CDC21" w14:textId="77777777" w:rsidR="00DB62FE" w:rsidRPr="00760004" w:rsidRDefault="00DB62FE" w:rsidP="00DB62FE">
      <w:r w:rsidRPr="00760004">
        <w:t>The CC shall be delivered over LI_HI3 according to clause 10 of ETSI TS 102 232-7 [10].</w:t>
      </w:r>
    </w:p>
    <w:p w14:paraId="1333E5E2" w14:textId="77777777" w:rsidR="00573177" w:rsidRPr="00760004" w:rsidRDefault="00573177" w:rsidP="00573177">
      <w:pPr>
        <w:pStyle w:val="Heading2"/>
        <w:rPr>
          <w:szCs w:val="22"/>
        </w:rPr>
      </w:pPr>
      <w:bookmarkStart w:id="157" w:name="_Toc74852100"/>
      <w:r w:rsidRPr="00760004">
        <w:rPr>
          <w:szCs w:val="22"/>
        </w:rPr>
        <w:t>6.4</w:t>
      </w:r>
      <w:r w:rsidRPr="00760004">
        <w:rPr>
          <w:szCs w:val="22"/>
        </w:rPr>
        <w:tab/>
        <w:t>3G</w:t>
      </w:r>
      <w:bookmarkEnd w:id="15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158" w:name="_Toc74852101"/>
      <w:r w:rsidRPr="00760004">
        <w:lastRenderedPageBreak/>
        <w:t>7</w:t>
      </w:r>
      <w:r w:rsidR="002E303B" w:rsidRPr="00760004">
        <w:tab/>
        <w:t>Service Layer Based Interception</w:t>
      </w:r>
      <w:bookmarkEnd w:id="158"/>
    </w:p>
    <w:p w14:paraId="373D3027" w14:textId="77777777" w:rsidR="00716BA7" w:rsidRPr="00760004" w:rsidRDefault="00716BA7" w:rsidP="00716BA7">
      <w:pPr>
        <w:pStyle w:val="Heading2"/>
      </w:pPr>
      <w:bookmarkStart w:id="159" w:name="_Toc74852102"/>
      <w:r w:rsidRPr="00760004">
        <w:t>7.1</w:t>
      </w:r>
      <w:r w:rsidRPr="00760004">
        <w:tab/>
        <w:t>Introduction</w:t>
      </w:r>
      <w:bookmarkEnd w:id="159"/>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160" w:name="_Toc74852103"/>
      <w:r w:rsidRPr="00760004">
        <w:t>7.2</w:t>
      </w:r>
      <w:r w:rsidRPr="00760004">
        <w:tab/>
        <w:t>Central Subscriber Management</w:t>
      </w:r>
      <w:bookmarkEnd w:id="160"/>
    </w:p>
    <w:p w14:paraId="66ACB3BA" w14:textId="309E1230" w:rsidR="00154002" w:rsidRPr="00760004" w:rsidRDefault="00154002" w:rsidP="00154002">
      <w:pPr>
        <w:pStyle w:val="Heading3"/>
      </w:pPr>
      <w:bookmarkStart w:id="161" w:name="_Toc74852104"/>
      <w:r w:rsidRPr="00760004">
        <w:t>7.2.1</w:t>
      </w:r>
      <w:r w:rsidRPr="00760004">
        <w:tab/>
        <w:t>General description</w:t>
      </w:r>
      <w:bookmarkEnd w:id="161"/>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162" w:name="_Toc74852105"/>
      <w:r w:rsidRPr="00760004">
        <w:t>7.2.2</w:t>
      </w:r>
      <w:r w:rsidRPr="00760004">
        <w:tab/>
        <w:t>LI at UDM</w:t>
      </w:r>
      <w:bookmarkEnd w:id="162"/>
    </w:p>
    <w:p w14:paraId="34E88B16" w14:textId="77777777" w:rsidR="00154002" w:rsidRPr="00760004" w:rsidRDefault="00154002" w:rsidP="00154002">
      <w:pPr>
        <w:pStyle w:val="Heading4"/>
      </w:pPr>
      <w:bookmarkStart w:id="163" w:name="_Toc74852106"/>
      <w:r w:rsidRPr="00760004">
        <w:t>7.2.2.1</w:t>
      </w:r>
      <w:r w:rsidRPr="00760004">
        <w:tab/>
        <w:t>General description</w:t>
      </w:r>
      <w:bookmarkEnd w:id="163"/>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164" w:name="_Toc74852107"/>
      <w:r w:rsidRPr="00760004">
        <w:t>7.2.2.2</w:t>
      </w:r>
      <w:r w:rsidRPr="00760004">
        <w:tab/>
        <w:t>Provisioning over LI_X1</w:t>
      </w:r>
      <w:bookmarkEnd w:id="164"/>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165" w:name="_Toc74852108"/>
      <w:r w:rsidRPr="00760004">
        <w:t>7</w:t>
      </w:r>
      <w:r w:rsidR="00154002" w:rsidRPr="00760004">
        <w:t>.2.2.3</w:t>
      </w:r>
      <w:r w:rsidR="00154002" w:rsidRPr="00760004">
        <w:tab/>
        <w:t>Generation of xIRI over LI_X2</w:t>
      </w:r>
      <w:bookmarkEnd w:id="165"/>
    </w:p>
    <w:p w14:paraId="0AF74925" w14:textId="5D22AD48" w:rsidR="00B704F8" w:rsidRPr="00760004" w:rsidRDefault="00B704F8" w:rsidP="00160265">
      <w:pPr>
        <w:pStyle w:val="Heading5"/>
      </w:pPr>
      <w:bookmarkStart w:id="166" w:name="_Toc74852109"/>
      <w:r w:rsidRPr="00760004">
        <w:t>7.2.2.3</w:t>
      </w:r>
      <w:r w:rsidR="00EC66BD" w:rsidRPr="00760004">
        <w:t>.</w:t>
      </w:r>
      <w:r w:rsidRPr="00760004">
        <w:t>1</w:t>
      </w:r>
      <w:r w:rsidRPr="00760004">
        <w:tab/>
        <w:t>General description</w:t>
      </w:r>
      <w:bookmarkEnd w:id="166"/>
    </w:p>
    <w:p w14:paraId="1FE20DA2" w14:textId="77777777" w:rsidR="005D57C7" w:rsidRPr="00760004" w:rsidRDefault="005D57C7" w:rsidP="005D57C7">
      <w:r w:rsidRPr="00760004">
        <w:t>The IRI-POI present in the UDM shall send xIRI over LI_X2 for each of the events listed in TS 33.127 [5] clause 7.2.2.4, the details of which are described in the following sub-clauses.</w:t>
      </w:r>
    </w:p>
    <w:p w14:paraId="32F2CB8F" w14:textId="124B1B91" w:rsidR="0063119D" w:rsidRPr="00760004" w:rsidRDefault="00154002" w:rsidP="00154002">
      <w:pPr>
        <w:pStyle w:val="Heading5"/>
      </w:pPr>
      <w:bookmarkStart w:id="167" w:name="_Toc74852110"/>
      <w:r w:rsidRPr="00760004">
        <w:t>7.2.2.3.</w:t>
      </w:r>
      <w:r w:rsidR="00B704F8" w:rsidRPr="00760004">
        <w:t>2</w:t>
      </w:r>
      <w:r w:rsidRPr="00760004">
        <w:tab/>
        <w:t xml:space="preserve">Serving </w:t>
      </w:r>
      <w:r w:rsidR="006D5623" w:rsidRPr="00760004">
        <w:t>s</w:t>
      </w:r>
      <w:r w:rsidRPr="00760004">
        <w:t>ystem</w:t>
      </w:r>
      <w:bookmarkEnd w:id="167"/>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54CCDBAD"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788CAD10"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lastRenderedPageBreak/>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77777777" w:rsidR="00A00427" w:rsidRPr="00760004" w:rsidRDefault="00A00427" w:rsidP="000D73D5">
            <w:pPr>
              <w:pStyle w:val="TAL"/>
            </w:pPr>
            <w:r w:rsidRPr="00760004">
              <w:t>Serving AMF’s GUAMI, when known. See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56E013A9" w:rsidR="00A00427" w:rsidRPr="00760004" w:rsidRDefault="00A00427" w:rsidP="000D73D5">
            <w:pPr>
              <w:pStyle w:val="TAL"/>
            </w:pPr>
            <w:r w:rsidRPr="00760004">
              <w:t>Serving MME’s GUMMEI See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2A2CDE">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31413938" w:rsidR="00503752" w:rsidRDefault="00503752" w:rsidP="002A2CDE">
            <w:pPr>
              <w:pStyle w:val="TAL"/>
            </w:pPr>
            <w:r>
              <w:t>Identifies the target UE’s 5G service identifiers (</w:t>
            </w:r>
            <w:r w:rsidR="00A13DEE">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2A2CDE">
            <w:pPr>
              <w:pStyle w:val="TAL"/>
            </w:pPr>
            <w:r>
              <w:t>C</w:t>
            </w:r>
          </w:p>
        </w:tc>
      </w:tr>
    </w:tbl>
    <w:p w14:paraId="210DF25B" w14:textId="77777777" w:rsidR="00F7115E" w:rsidRPr="00760004" w:rsidRDefault="00F7115E" w:rsidP="00020C2C"/>
    <w:p w14:paraId="34F334A8" w14:textId="5CC6D8A9"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29B55D61"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25EC2F21" w14:textId="36B60F8C" w:rsidR="00154002" w:rsidRPr="00760004" w:rsidRDefault="00154002" w:rsidP="00154002">
      <w:pPr>
        <w:pStyle w:val="Heading5"/>
      </w:pPr>
      <w:bookmarkStart w:id="168" w:name="_Toc74852111"/>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168"/>
    </w:p>
    <w:p w14:paraId="12C5E2E9" w14:textId="77777777" w:rsidR="008B761E" w:rsidRDefault="008B761E" w:rsidP="008B761E">
      <w:r>
        <w:t>The IRI-POI in the UDM shall generate an xIRI containing the UDMSubscriberRecordChangeMessage record when it detects the following events:</w:t>
      </w:r>
    </w:p>
    <w:p w14:paraId="4C9EB3A0" w14:textId="77777777" w:rsidR="008B761E" w:rsidRDefault="008B761E" w:rsidP="008B761E">
      <w:pPr>
        <w:pStyle w:val="B1"/>
      </w:pPr>
      <w:r>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77777777"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77777777"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77777777"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7777777"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77777777" w:rsidR="008B761E" w:rsidRPr="008B761E" w:rsidRDefault="008B761E" w:rsidP="008B761E">
      <w:pPr>
        <w:pStyle w:val="B1"/>
      </w:pPr>
      <w:r>
        <w:lastRenderedPageBreak/>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7777777"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77777777"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77777777"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2A2CDE">
        <w:trPr>
          <w:trHeight w:val="257"/>
        </w:trPr>
        <w:tc>
          <w:tcPr>
            <w:tcW w:w="2830" w:type="dxa"/>
          </w:tcPr>
          <w:p w14:paraId="1CF58F99" w14:textId="77777777" w:rsidR="008B761E" w:rsidRDefault="008B761E" w:rsidP="002A2CDE">
            <w:pPr>
              <w:pStyle w:val="TAH"/>
            </w:pPr>
            <w:r>
              <w:t>Field name</w:t>
            </w:r>
          </w:p>
        </w:tc>
        <w:tc>
          <w:tcPr>
            <w:tcW w:w="6096" w:type="dxa"/>
          </w:tcPr>
          <w:p w14:paraId="1392A4FF" w14:textId="77777777" w:rsidR="008B761E" w:rsidRDefault="008B761E" w:rsidP="002A2CDE">
            <w:pPr>
              <w:pStyle w:val="TAH"/>
            </w:pPr>
            <w:r>
              <w:t>Description</w:t>
            </w:r>
          </w:p>
        </w:tc>
        <w:tc>
          <w:tcPr>
            <w:tcW w:w="708" w:type="dxa"/>
          </w:tcPr>
          <w:p w14:paraId="7BD077E4" w14:textId="77777777" w:rsidR="008B761E" w:rsidRDefault="008B761E" w:rsidP="002A2CDE">
            <w:pPr>
              <w:pStyle w:val="TAH"/>
            </w:pPr>
            <w:r>
              <w:t>M/C/O</w:t>
            </w:r>
          </w:p>
        </w:tc>
      </w:tr>
      <w:tr w:rsidR="008B761E" w14:paraId="38D8A0D2" w14:textId="77777777" w:rsidTr="002A2CDE">
        <w:trPr>
          <w:trHeight w:val="257"/>
        </w:trPr>
        <w:tc>
          <w:tcPr>
            <w:tcW w:w="2830" w:type="dxa"/>
          </w:tcPr>
          <w:p w14:paraId="6171A5CB" w14:textId="77777777" w:rsidR="008B761E" w:rsidRDefault="008B761E" w:rsidP="002A2CDE">
            <w:pPr>
              <w:pStyle w:val="TAL"/>
            </w:pPr>
            <w:r>
              <w:t>sUPI</w:t>
            </w:r>
          </w:p>
        </w:tc>
        <w:tc>
          <w:tcPr>
            <w:tcW w:w="6096" w:type="dxa"/>
          </w:tcPr>
          <w:p w14:paraId="5FF23935" w14:textId="77777777" w:rsidR="008B761E" w:rsidRDefault="008B761E" w:rsidP="002A2CDE">
            <w:pPr>
              <w:pStyle w:val="TAL"/>
            </w:pPr>
            <w:r>
              <w:t>SUPI currently associated with the target UE, see TS 29.571 [17], see NOTE 1</w:t>
            </w:r>
          </w:p>
        </w:tc>
        <w:tc>
          <w:tcPr>
            <w:tcW w:w="708" w:type="dxa"/>
            <w:vAlign w:val="center"/>
          </w:tcPr>
          <w:p w14:paraId="6A8985A3" w14:textId="77777777" w:rsidR="008B761E" w:rsidRDefault="008B761E" w:rsidP="002A2CDE">
            <w:pPr>
              <w:pStyle w:val="TAL"/>
              <w:jc w:val="center"/>
            </w:pPr>
            <w:r>
              <w:t>C</w:t>
            </w:r>
          </w:p>
        </w:tc>
      </w:tr>
      <w:tr w:rsidR="008B761E" w14:paraId="0E988261" w14:textId="77777777" w:rsidTr="002A2CDE">
        <w:trPr>
          <w:trHeight w:val="257"/>
        </w:trPr>
        <w:tc>
          <w:tcPr>
            <w:tcW w:w="2830" w:type="dxa"/>
          </w:tcPr>
          <w:p w14:paraId="699E73A0" w14:textId="77777777" w:rsidR="008B761E" w:rsidRDefault="008B761E" w:rsidP="002A2CDE">
            <w:pPr>
              <w:pStyle w:val="TAL"/>
            </w:pPr>
            <w:r>
              <w:t>pEI</w:t>
            </w:r>
          </w:p>
        </w:tc>
        <w:tc>
          <w:tcPr>
            <w:tcW w:w="6096" w:type="dxa"/>
          </w:tcPr>
          <w:p w14:paraId="7EC6AB12" w14:textId="77777777" w:rsidR="008B761E" w:rsidRDefault="008B761E" w:rsidP="002A2CDE">
            <w:pPr>
              <w:pStyle w:val="TAL"/>
            </w:pPr>
            <w:r>
              <w:t>PEI currently associated with the target UE, when known, see TS 29.571 17].</w:t>
            </w:r>
          </w:p>
        </w:tc>
        <w:tc>
          <w:tcPr>
            <w:tcW w:w="708" w:type="dxa"/>
            <w:vAlign w:val="center"/>
          </w:tcPr>
          <w:p w14:paraId="269DCB99" w14:textId="77777777" w:rsidR="008B761E" w:rsidRDefault="008B761E" w:rsidP="002A2CDE">
            <w:pPr>
              <w:pStyle w:val="TAL"/>
              <w:jc w:val="center"/>
            </w:pPr>
            <w:r>
              <w:t>C</w:t>
            </w:r>
          </w:p>
        </w:tc>
      </w:tr>
      <w:tr w:rsidR="008B761E" w14:paraId="268212F2" w14:textId="77777777" w:rsidTr="002A2CDE">
        <w:trPr>
          <w:trHeight w:val="257"/>
        </w:trPr>
        <w:tc>
          <w:tcPr>
            <w:tcW w:w="2830" w:type="dxa"/>
          </w:tcPr>
          <w:p w14:paraId="0BCE75E5" w14:textId="77777777" w:rsidR="008B761E" w:rsidRDefault="008B761E" w:rsidP="002A2CDE">
            <w:pPr>
              <w:pStyle w:val="TAL"/>
            </w:pPr>
            <w:r>
              <w:t>gPSI</w:t>
            </w:r>
          </w:p>
        </w:tc>
        <w:tc>
          <w:tcPr>
            <w:tcW w:w="6096" w:type="dxa"/>
          </w:tcPr>
          <w:p w14:paraId="0A8D7D94" w14:textId="77777777" w:rsidR="008B761E" w:rsidRDefault="008B761E" w:rsidP="002A2CDE">
            <w:pPr>
              <w:pStyle w:val="TAL"/>
            </w:pPr>
            <w:r>
              <w:t>GPSI currently associated with the target UE, when known, see TS 29.571 [17].</w:t>
            </w:r>
          </w:p>
        </w:tc>
        <w:tc>
          <w:tcPr>
            <w:tcW w:w="708" w:type="dxa"/>
            <w:vAlign w:val="center"/>
          </w:tcPr>
          <w:p w14:paraId="711750C2" w14:textId="77777777" w:rsidR="008B761E" w:rsidRDefault="008B761E" w:rsidP="002A2CDE">
            <w:pPr>
              <w:pStyle w:val="TAL"/>
              <w:jc w:val="center"/>
            </w:pPr>
            <w:r>
              <w:t>C</w:t>
            </w:r>
          </w:p>
        </w:tc>
      </w:tr>
      <w:tr w:rsidR="008B761E" w14:paraId="7CA2458A" w14:textId="77777777" w:rsidTr="002A2CDE">
        <w:trPr>
          <w:trHeight w:val="257"/>
        </w:trPr>
        <w:tc>
          <w:tcPr>
            <w:tcW w:w="2830" w:type="dxa"/>
          </w:tcPr>
          <w:p w14:paraId="671D9A1D" w14:textId="77777777" w:rsidR="008B761E" w:rsidRDefault="008B761E" w:rsidP="002A2CDE">
            <w:pPr>
              <w:pStyle w:val="TAL"/>
            </w:pPr>
            <w:r>
              <w:t>oldSUPI</w:t>
            </w:r>
          </w:p>
        </w:tc>
        <w:tc>
          <w:tcPr>
            <w:tcW w:w="6096" w:type="dxa"/>
          </w:tcPr>
          <w:p w14:paraId="75AE4052" w14:textId="77777777" w:rsidR="008B761E" w:rsidRDefault="008B761E" w:rsidP="002A2CDE">
            <w:pPr>
              <w:pStyle w:val="TAL"/>
            </w:pPr>
            <w:r>
              <w:t>Old SUPI associated with the target UE, when known.</w:t>
            </w:r>
          </w:p>
        </w:tc>
        <w:tc>
          <w:tcPr>
            <w:tcW w:w="708" w:type="dxa"/>
            <w:vAlign w:val="center"/>
          </w:tcPr>
          <w:p w14:paraId="38E6784F" w14:textId="77777777" w:rsidR="008B761E" w:rsidRDefault="008B761E" w:rsidP="002A2CDE">
            <w:pPr>
              <w:pStyle w:val="TAL"/>
              <w:jc w:val="center"/>
            </w:pPr>
            <w:r>
              <w:t>C</w:t>
            </w:r>
          </w:p>
        </w:tc>
      </w:tr>
      <w:tr w:rsidR="008B761E" w14:paraId="45AF1A41" w14:textId="77777777" w:rsidTr="002A2CDE">
        <w:trPr>
          <w:trHeight w:val="257"/>
        </w:trPr>
        <w:tc>
          <w:tcPr>
            <w:tcW w:w="2830" w:type="dxa"/>
          </w:tcPr>
          <w:p w14:paraId="7852ACF9" w14:textId="77777777" w:rsidR="008B761E" w:rsidRDefault="008B761E" w:rsidP="002A2CDE">
            <w:pPr>
              <w:pStyle w:val="TAL"/>
            </w:pPr>
            <w:r>
              <w:t>oldServiceID</w:t>
            </w:r>
          </w:p>
        </w:tc>
        <w:tc>
          <w:tcPr>
            <w:tcW w:w="6096" w:type="dxa"/>
          </w:tcPr>
          <w:p w14:paraId="16C2D7C0" w14:textId="77777777" w:rsidR="008B761E" w:rsidRDefault="008B761E" w:rsidP="002A2CDE">
            <w:pPr>
              <w:pStyle w:val="TAL"/>
            </w:pPr>
            <w:r>
              <w:t>Identifies the target UE’s old service identifiers (e.g. SNSSAI, CAGID), when known, see TS 29.571.</w:t>
            </w:r>
          </w:p>
        </w:tc>
        <w:tc>
          <w:tcPr>
            <w:tcW w:w="708" w:type="dxa"/>
            <w:vAlign w:val="center"/>
          </w:tcPr>
          <w:p w14:paraId="4BDBAE00" w14:textId="77777777" w:rsidR="008B761E" w:rsidRDefault="008B761E" w:rsidP="002A2CDE">
            <w:pPr>
              <w:pStyle w:val="TAL"/>
              <w:jc w:val="center"/>
            </w:pPr>
            <w:r>
              <w:t>C</w:t>
            </w:r>
          </w:p>
        </w:tc>
      </w:tr>
      <w:tr w:rsidR="008B761E" w14:paraId="1B54AE85" w14:textId="77777777" w:rsidTr="002A2CDE">
        <w:trPr>
          <w:trHeight w:val="257"/>
        </w:trPr>
        <w:tc>
          <w:tcPr>
            <w:tcW w:w="2830" w:type="dxa"/>
          </w:tcPr>
          <w:p w14:paraId="698F0ACC" w14:textId="77777777" w:rsidR="008B761E" w:rsidRDefault="008B761E" w:rsidP="002A2CDE">
            <w:pPr>
              <w:pStyle w:val="TAL"/>
            </w:pPr>
            <w:r>
              <w:t>oldPEI</w:t>
            </w:r>
          </w:p>
        </w:tc>
        <w:tc>
          <w:tcPr>
            <w:tcW w:w="6096" w:type="dxa"/>
          </w:tcPr>
          <w:p w14:paraId="2F9E367C" w14:textId="77777777" w:rsidR="008B761E" w:rsidRDefault="008B761E" w:rsidP="002A2CDE">
            <w:pPr>
              <w:pStyle w:val="TAL"/>
            </w:pPr>
            <w:bookmarkStart w:id="169" w:name="_Hlk49966267"/>
            <w:r>
              <w:t>Old PEI associated with the target UE, when known.</w:t>
            </w:r>
            <w:bookmarkEnd w:id="169"/>
          </w:p>
        </w:tc>
        <w:tc>
          <w:tcPr>
            <w:tcW w:w="708" w:type="dxa"/>
            <w:vAlign w:val="center"/>
          </w:tcPr>
          <w:p w14:paraId="639D0EFB" w14:textId="77777777" w:rsidR="008B761E" w:rsidRDefault="008B761E" w:rsidP="002A2CDE">
            <w:pPr>
              <w:pStyle w:val="TAL"/>
              <w:jc w:val="center"/>
            </w:pPr>
            <w:r>
              <w:t>C</w:t>
            </w:r>
          </w:p>
        </w:tc>
      </w:tr>
      <w:tr w:rsidR="008B761E" w14:paraId="3BB0E88A" w14:textId="77777777" w:rsidTr="002A2CDE">
        <w:trPr>
          <w:trHeight w:val="271"/>
        </w:trPr>
        <w:tc>
          <w:tcPr>
            <w:tcW w:w="2830" w:type="dxa"/>
          </w:tcPr>
          <w:p w14:paraId="1AB7D70C" w14:textId="77777777" w:rsidR="008B761E" w:rsidRDefault="008B761E" w:rsidP="002A2CDE">
            <w:pPr>
              <w:pStyle w:val="TAL"/>
            </w:pPr>
            <w:r>
              <w:t>oldGPSI</w:t>
            </w:r>
          </w:p>
        </w:tc>
        <w:tc>
          <w:tcPr>
            <w:tcW w:w="6096" w:type="dxa"/>
          </w:tcPr>
          <w:p w14:paraId="19C199B7" w14:textId="77777777" w:rsidR="008B761E" w:rsidRDefault="008B761E" w:rsidP="002A2CDE">
            <w:pPr>
              <w:pStyle w:val="TAL"/>
            </w:pPr>
            <w:r>
              <w:t>Old GPSI associated with the target UE, when known.</w:t>
            </w:r>
          </w:p>
        </w:tc>
        <w:tc>
          <w:tcPr>
            <w:tcW w:w="708" w:type="dxa"/>
            <w:vAlign w:val="center"/>
          </w:tcPr>
          <w:p w14:paraId="3332B75B" w14:textId="77777777" w:rsidR="008B761E" w:rsidRDefault="008B761E" w:rsidP="002A2CDE">
            <w:pPr>
              <w:pStyle w:val="TAL"/>
              <w:jc w:val="center"/>
            </w:pPr>
            <w:r>
              <w:t>C</w:t>
            </w:r>
          </w:p>
        </w:tc>
      </w:tr>
      <w:tr w:rsidR="008B761E" w14:paraId="407FC4E7" w14:textId="77777777" w:rsidTr="002A2CDE">
        <w:trPr>
          <w:trHeight w:val="271"/>
        </w:trPr>
        <w:tc>
          <w:tcPr>
            <w:tcW w:w="2830" w:type="dxa"/>
          </w:tcPr>
          <w:p w14:paraId="0CD5BEBE" w14:textId="77777777" w:rsidR="008B761E" w:rsidRDefault="008B761E" w:rsidP="002A2CDE">
            <w:pPr>
              <w:pStyle w:val="TAL"/>
            </w:pPr>
            <w:r>
              <w:t>subscriberRecordChangeMethod</w:t>
            </w:r>
          </w:p>
        </w:tc>
        <w:tc>
          <w:tcPr>
            <w:tcW w:w="6096" w:type="dxa"/>
          </w:tcPr>
          <w:p w14:paraId="7F0332DF" w14:textId="77777777" w:rsidR="008B761E" w:rsidRDefault="008B761E" w:rsidP="002A2CDE">
            <w:pPr>
              <w:pStyle w:val="TAL"/>
            </w:pPr>
            <w:r>
              <w:t>Identifies the trigger of Subscriber Record Change operation, see NOTE 2.</w:t>
            </w:r>
          </w:p>
        </w:tc>
        <w:tc>
          <w:tcPr>
            <w:tcW w:w="708" w:type="dxa"/>
            <w:vAlign w:val="center"/>
          </w:tcPr>
          <w:p w14:paraId="38C38987" w14:textId="77777777" w:rsidR="008B761E" w:rsidRDefault="008B761E" w:rsidP="002A2CDE">
            <w:pPr>
              <w:pStyle w:val="TAL"/>
              <w:jc w:val="center"/>
            </w:pPr>
            <w:r>
              <w:t>M</w:t>
            </w:r>
          </w:p>
        </w:tc>
      </w:tr>
      <w:tr w:rsidR="008B761E" w14:paraId="56B39A5A" w14:textId="77777777" w:rsidTr="002A2CDE">
        <w:trPr>
          <w:trHeight w:val="271"/>
        </w:trPr>
        <w:tc>
          <w:tcPr>
            <w:tcW w:w="2830" w:type="dxa"/>
          </w:tcPr>
          <w:p w14:paraId="00B1A8FD" w14:textId="77777777" w:rsidR="008B761E" w:rsidRDefault="008B761E" w:rsidP="002A2CDE">
            <w:pPr>
              <w:pStyle w:val="TAL"/>
            </w:pPr>
            <w:r>
              <w:t>serviceID</w:t>
            </w:r>
          </w:p>
        </w:tc>
        <w:tc>
          <w:tcPr>
            <w:tcW w:w="6096" w:type="dxa"/>
          </w:tcPr>
          <w:p w14:paraId="3AACA7EF" w14:textId="6F47F1EA" w:rsidR="008B761E" w:rsidRDefault="008B761E" w:rsidP="002A2CDE">
            <w:pPr>
              <w:pStyle w:val="TAL"/>
            </w:pPr>
            <w:r>
              <w:t>Identifies the target UE’s 5G service identifiers that have been modified (</w:t>
            </w:r>
            <w:r w:rsidR="00A13DEE">
              <w:t>e.g.</w:t>
            </w:r>
            <w:r>
              <w:t xml:space="preserve"> SNSSAI, CAGID), when known, see TS 29.571.</w:t>
            </w:r>
          </w:p>
        </w:tc>
        <w:tc>
          <w:tcPr>
            <w:tcW w:w="708" w:type="dxa"/>
            <w:vAlign w:val="center"/>
          </w:tcPr>
          <w:p w14:paraId="0CB3543F" w14:textId="77777777" w:rsidR="008B761E" w:rsidRDefault="008B761E" w:rsidP="002A2CDE">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170" w:name="_Toc74852112"/>
      <w:r w:rsidRPr="00760004">
        <w:t>7.2.2.3.</w:t>
      </w:r>
      <w:r w:rsidR="00B704F8" w:rsidRPr="00760004">
        <w:t>4</w:t>
      </w:r>
      <w:r w:rsidRPr="00760004">
        <w:tab/>
        <w:t xml:space="preserve">Cancel </w:t>
      </w:r>
      <w:r w:rsidR="006D5623" w:rsidRPr="00760004">
        <w:t>l</w:t>
      </w:r>
      <w:r w:rsidRPr="00760004">
        <w:t>ocation</w:t>
      </w:r>
      <w:bookmarkEnd w:id="170"/>
    </w:p>
    <w:p w14:paraId="6BD95C8E" w14:textId="77777777" w:rsidR="00677FB3" w:rsidRDefault="00677FB3" w:rsidP="00677FB3">
      <w:r>
        <w:t>The IRI-POI in the UDM shall generate an xIRI containing the UDMCancelLocation record when it detects the following events:</w:t>
      </w:r>
    </w:p>
    <w:p w14:paraId="0CC0A541" w14:textId="77777777" w:rsidR="00677FB3" w:rsidRDefault="00677FB3" w:rsidP="00677FB3">
      <w:pPr>
        <w:pStyle w:val="B1"/>
      </w:pPr>
      <w:r>
        <w:lastRenderedPageBreak/>
        <w:t>-</w:t>
      </w:r>
      <w:r>
        <w:tab/>
        <w:t>When the UDM sends DeregistrationData to AMF as part of the Nudm_UEContextManagement DeregistrationNotification service operation (see TS 29.503 [25], clause 5.3.2.3.2).</w:t>
      </w:r>
    </w:p>
    <w:p w14:paraId="55907738" w14:textId="77777777"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77777777"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5DA6773A" w14:textId="77777777" w:rsidR="00677FB3" w:rsidRDefault="00677FB3" w:rsidP="00677FB3">
      <w:pPr>
        <w:pStyle w:val="TH"/>
      </w:pPr>
      <w:r>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2A2CDE">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2A2CDE">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2A2CDE">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2A2CDE">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2A2CDE">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2A2CDE">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77777777" w:rsidR="00677FB3" w:rsidRDefault="00677FB3" w:rsidP="002A2CDE">
            <w:pPr>
              <w:pStyle w:val="TAL"/>
            </w:pPr>
            <w:r>
              <w:t>PEI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2A2CDE">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2A2CDE">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2A2CDE">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2A2CDE">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2A2CDE">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2A2CDE">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2A2CDE">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2A2CDE">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77777777"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171" w:name="_Toc74852113"/>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171"/>
    </w:p>
    <w:p w14:paraId="36151B9F" w14:textId="3FADFAE0" w:rsidR="004F3257" w:rsidRPr="00760004" w:rsidRDefault="004F3257" w:rsidP="004F3257">
      <w:r w:rsidRPr="00760004">
        <w:t>Location information request is not supported in the present document.</w:t>
      </w:r>
    </w:p>
    <w:p w14:paraId="60577573" w14:textId="77777777" w:rsidR="00B704F8" w:rsidRPr="00760004" w:rsidRDefault="00B704F8" w:rsidP="00B704F8"/>
    <w:p w14:paraId="47C14A19" w14:textId="77777777" w:rsidR="00154002" w:rsidRPr="00760004" w:rsidRDefault="00154002" w:rsidP="00154002">
      <w:pPr>
        <w:pStyle w:val="Heading4"/>
      </w:pPr>
      <w:bookmarkStart w:id="172" w:name="_Toc74852114"/>
      <w:r w:rsidRPr="00760004">
        <w:t>7.2.2.4</w:t>
      </w:r>
      <w:r w:rsidRPr="00760004">
        <w:tab/>
        <w:t>Generation of IRI over LI_HI2</w:t>
      </w:r>
      <w:bookmarkEnd w:id="172"/>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244FCF9C" w:rsidR="007900FA" w:rsidRPr="00760004" w:rsidRDefault="007900FA" w:rsidP="007900FA">
      <w:r w:rsidRPr="00760004">
        <w:t>The timestamp field of the psHeader structure shall be set to the time that the UDM event was observed (i.e. the timestamp field of the xIRI).</w:t>
      </w:r>
    </w:p>
    <w:p w14:paraId="24DC6A24" w14:textId="76591D84" w:rsidR="0030480C" w:rsidRPr="00760004" w:rsidRDefault="0030480C" w:rsidP="007900FA">
      <w:r w:rsidRPr="00760004">
        <w:t xml:space="preserve">Each UDMServiceSystemMessage record shall be delivered as an IRI REPORT </w:t>
      </w:r>
      <w:r w:rsidRPr="00760004">
        <w:rPr>
          <w:lang w:eastAsia="en-GB"/>
        </w:rPr>
        <w:t>(see ETSI TS 102 232-1 [9] clause 5.2.10). The CIN shall be omitted (see ETSI TS 102 232-1 [9] clause 5.2.4).</w:t>
      </w:r>
    </w:p>
    <w:p w14:paraId="69F587E7" w14:textId="7CA264EA" w:rsidR="00154002" w:rsidRPr="00760004" w:rsidRDefault="00154002" w:rsidP="00154002">
      <w:pPr>
        <w:pStyle w:val="Heading3"/>
      </w:pPr>
      <w:bookmarkStart w:id="173" w:name="_Toc74852115"/>
      <w:r w:rsidRPr="00760004">
        <w:t>7.2.3</w:t>
      </w:r>
      <w:r w:rsidRPr="00760004">
        <w:tab/>
        <w:t>LI at HSS</w:t>
      </w:r>
      <w:bookmarkEnd w:id="173"/>
    </w:p>
    <w:p w14:paraId="715A2AA9" w14:textId="7212EC74" w:rsidR="00D661E9" w:rsidRPr="00760004" w:rsidRDefault="00D661E9" w:rsidP="00D661E9">
      <w:pPr>
        <w:pStyle w:val="Heading4"/>
      </w:pPr>
      <w:bookmarkStart w:id="174" w:name="_Toc74852116"/>
      <w:r w:rsidRPr="00760004">
        <w:t>7.2.3.1</w:t>
      </w:r>
      <w:r w:rsidRPr="00760004">
        <w:tab/>
        <w:t>General</w:t>
      </w:r>
      <w:bookmarkEnd w:id="174"/>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lastRenderedPageBreak/>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175" w:name="_Toc74852117"/>
      <w:r w:rsidRPr="00760004">
        <w:t>7.2.3.2</w:t>
      </w:r>
      <w:r w:rsidRPr="00760004">
        <w:tab/>
      </w:r>
      <w:r w:rsidRPr="00760004">
        <w:tab/>
        <w:t>Provisioning over LI_X1</w:t>
      </w:r>
      <w:bookmarkEnd w:id="175"/>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176" w:name="_Toc74852118"/>
      <w:r w:rsidRPr="00760004">
        <w:t>7.2.3.3</w:t>
      </w:r>
      <w:r w:rsidRPr="00760004">
        <w:tab/>
      </w:r>
      <w:r w:rsidRPr="00760004">
        <w:tab/>
        <w:t>Generation of xIRI over LI_X2</w:t>
      </w:r>
      <w:bookmarkEnd w:id="176"/>
    </w:p>
    <w:p w14:paraId="028A2949" w14:textId="56D27DBA" w:rsidR="00D661E9" w:rsidRPr="00760004" w:rsidRDefault="00D661E9" w:rsidP="00D661E9">
      <w:r w:rsidRPr="00760004">
        <w:t>The IRI-POI present in the HSS shall send the xIRIs over LI_X2 for each of the events listed in TS 33.107 [36], the details of which are also specified in the same TS</w:t>
      </w:r>
      <w:r w:rsidR="00A83EF5" w:rsidRPr="00760004">
        <w:t xml:space="preserve"> [36]</w:t>
      </w:r>
      <w:r w:rsidRPr="00760004">
        <w:t>.</w:t>
      </w:r>
    </w:p>
    <w:p w14:paraId="095E8C98" w14:textId="19BDF828"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 clause B.9 of TS 33.108 [12]. </w:t>
      </w:r>
    </w:p>
    <w:p w14:paraId="0B446A1B" w14:textId="77777777" w:rsidR="00D661E9" w:rsidRPr="00760004" w:rsidRDefault="00D661E9" w:rsidP="00D661E9">
      <w:r w:rsidRPr="00760004">
        <w:t>As the LIID may be not available at the HSS but is mandatory in EpsHI2Operations.EpsIRIContent according to clause B.9 of TS 33.108 [12],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177" w:name="_Toc74852119"/>
      <w:r w:rsidRPr="00760004">
        <w:t>7.2.3.4</w:t>
      </w:r>
      <w:r w:rsidRPr="00760004">
        <w:tab/>
        <w:t>Generation of IRI over LI_HI2</w:t>
      </w:r>
      <w:bookmarkEnd w:id="177"/>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45BCD49E" w:rsidR="00D661E9" w:rsidRPr="00760004" w:rsidRDefault="00D661E9" w:rsidP="00D661E9">
      <w:r w:rsidRPr="00760004">
        <w:t>When option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527885BA" w:rsidR="00D661E9" w:rsidRPr="00760004" w:rsidRDefault="00D661E9" w:rsidP="00D661E9">
      <w:r w:rsidRPr="00760004">
        <w:t>The IRI messages shall include an IRI payload encoded according to clause B.9 of TS 33.108 [12].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77777777" w:rsidR="00D661E9" w:rsidRPr="00760004" w:rsidRDefault="00D661E9" w:rsidP="00D661E9">
      <w:r w:rsidRPr="00760004">
        <w:t>The IRI messages shall be delivered over LI_HI2 according to clause 10 of ETSI TS 102 232-7 [10].</w:t>
      </w:r>
    </w:p>
    <w:p w14:paraId="798E0D23" w14:textId="77777777" w:rsidR="00716BA7" w:rsidRPr="00760004" w:rsidRDefault="00716BA7" w:rsidP="00716BA7">
      <w:pPr>
        <w:pStyle w:val="Heading2"/>
      </w:pPr>
      <w:bookmarkStart w:id="178" w:name="_Toc74852120"/>
      <w:r w:rsidRPr="00760004">
        <w:t>7.3</w:t>
      </w:r>
      <w:r w:rsidRPr="00760004">
        <w:tab/>
        <w:t>Location</w:t>
      </w:r>
      <w:bookmarkEnd w:id="178"/>
    </w:p>
    <w:p w14:paraId="500C11DF" w14:textId="107E33C7" w:rsidR="00154002" w:rsidRPr="00760004" w:rsidRDefault="00154002" w:rsidP="00154002">
      <w:pPr>
        <w:pStyle w:val="Heading3"/>
      </w:pPr>
      <w:bookmarkStart w:id="179" w:name="_Toc74852121"/>
      <w:r w:rsidRPr="00760004">
        <w:t>7.3.</w:t>
      </w:r>
      <w:r w:rsidR="00451507" w:rsidRPr="00760004">
        <w:t>1</w:t>
      </w:r>
      <w:r w:rsidRPr="00760004">
        <w:tab/>
        <w:t>Lawful Access Location Services (LALS)</w:t>
      </w:r>
      <w:bookmarkEnd w:id="179"/>
    </w:p>
    <w:p w14:paraId="7A166D34" w14:textId="43CCF2F0" w:rsidR="00154002" w:rsidRPr="00760004" w:rsidRDefault="00154002" w:rsidP="00154002">
      <w:pPr>
        <w:pStyle w:val="Heading4"/>
      </w:pPr>
      <w:bookmarkStart w:id="180" w:name="_Toc74852122"/>
      <w:r w:rsidRPr="00760004">
        <w:t>7.3.</w:t>
      </w:r>
      <w:r w:rsidR="00451507" w:rsidRPr="00760004">
        <w:t>1</w:t>
      </w:r>
      <w:r w:rsidRPr="00760004">
        <w:t>.1</w:t>
      </w:r>
      <w:r w:rsidRPr="00760004">
        <w:tab/>
        <w:t xml:space="preserve">General </w:t>
      </w:r>
      <w:r w:rsidR="00506838" w:rsidRPr="00760004">
        <w:t>d</w:t>
      </w:r>
      <w:r w:rsidRPr="00760004">
        <w:t>escription</w:t>
      </w:r>
      <w:bookmarkEnd w:id="180"/>
    </w:p>
    <w:p w14:paraId="4611B5A5" w14:textId="322B7EF2"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181" w:name="_Toc74852123"/>
      <w:r w:rsidRPr="00760004">
        <w:lastRenderedPageBreak/>
        <w:t>7.3.</w:t>
      </w:r>
      <w:r w:rsidR="00451507" w:rsidRPr="00760004">
        <w:t>1</w:t>
      </w:r>
      <w:r w:rsidRPr="00760004">
        <w:t>.2</w:t>
      </w:r>
      <w:r w:rsidRPr="00760004">
        <w:tab/>
        <w:t>Provisioning over LI_X1</w:t>
      </w:r>
      <w:bookmarkEnd w:id="181"/>
    </w:p>
    <w:p w14:paraId="6E5ABAA7" w14:textId="103D5E99" w:rsidR="00615FE8" w:rsidRPr="00760004" w:rsidRDefault="00615FE8" w:rsidP="00615FE8">
      <w:pPr>
        <w:pStyle w:val="Heading4"/>
      </w:pPr>
      <w:bookmarkStart w:id="182" w:name="_Toc74852124"/>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182"/>
    </w:p>
    <w:p w14:paraId="421A3DD1" w14:textId="380515C8" w:rsidR="00154002" w:rsidRPr="00760004" w:rsidRDefault="00615FE8" w:rsidP="00154002">
      <w:r w:rsidRPr="00760004">
        <w:t xml:space="preserve">For the LALS </w:t>
      </w:r>
      <w:r w:rsidR="00BD3564" w:rsidRPr="00760004">
        <w:t>t</w:t>
      </w:r>
      <w:r w:rsidRPr="00760004">
        <w:t xml:space="preserve">arget </w:t>
      </w:r>
      <w:r w:rsidR="00BD3564" w:rsidRPr="00760004">
        <w:t>p</w:t>
      </w:r>
      <w:r w:rsidRPr="00760004">
        <w:t xml:space="preserve">ositioning service </w:t>
      </w:r>
      <w:r w:rsidR="00BC76CF" w:rsidRPr="00760004">
        <w:t xml:space="preserve">(TS 33.127 </w:t>
      </w:r>
      <w:r w:rsidRPr="00760004">
        <w:t>[5], clause 7.3.3.2) t</w:t>
      </w:r>
      <w:r w:rsidR="00154002" w:rsidRPr="00760004">
        <w:t xml:space="preserve">he IRI-POI provided by the LI-LCS </w:t>
      </w:r>
      <w:r w:rsidR="00FD1996">
        <w:t>C</w:t>
      </w:r>
      <w:r w:rsidR="00154002" w:rsidRPr="00760004">
        <w:t xml:space="preserve">lient </w:t>
      </w:r>
      <w:r w:rsidRPr="00760004">
        <w:t>is directly</w:t>
      </w:r>
      <w:r w:rsidR="00154002" w:rsidRPr="00760004">
        <w:t xml:space="preserve"> provisioned over LI_X1 by the LIPF using the </w:t>
      </w:r>
      <w:r w:rsidRPr="00760004">
        <w:t>LI_</w:t>
      </w:r>
      <w:r w:rsidR="00154002" w:rsidRPr="00760004">
        <w:t>X1 protocol as described in clause 5.2.2</w:t>
      </w:r>
      <w:r w:rsidR="00C55B5A" w:rsidRPr="00760004">
        <w:t xml:space="preserve"> with the TaskDetailsExtensions field of the ActivateTask message specifying the type of the </w:t>
      </w:r>
      <w:r w:rsidR="00050442" w:rsidRPr="00760004">
        <w:t>t</w:t>
      </w:r>
      <w:r w:rsidR="00C55B5A" w:rsidRPr="00760004">
        <w:t xml:space="preserve">arget </w:t>
      </w:r>
      <w:r w:rsidR="00050442" w:rsidRPr="00760004">
        <w:t>p</w:t>
      </w:r>
      <w:r w:rsidR="00C55B5A" w:rsidRPr="00760004">
        <w:t xml:space="preserve">ositioning </w:t>
      </w:r>
      <w:r w:rsidR="00050442" w:rsidRPr="00760004">
        <w:t>r</w:t>
      </w:r>
      <w:r w:rsidR="00C55B5A" w:rsidRPr="00760004">
        <w:t xml:space="preserve">equest, </w:t>
      </w:r>
      <w:r w:rsidR="007B5CF9" w:rsidRPr="00760004">
        <w:t>i</w:t>
      </w:r>
      <w:r w:rsidR="00C55B5A" w:rsidRPr="00760004">
        <w:t>mmediate vs</w:t>
      </w:r>
      <w:r w:rsidR="00451507" w:rsidRPr="00760004">
        <w:t>.</w:t>
      </w:r>
      <w:r w:rsidR="00C55B5A" w:rsidRPr="00760004">
        <w:t xml:space="preserve"> </w:t>
      </w:r>
      <w:r w:rsidR="007B5CF9" w:rsidRPr="00760004">
        <w:t>p</w:t>
      </w:r>
      <w:r w:rsidR="00C55B5A" w:rsidRPr="00760004">
        <w:t>eriodic, and, in the latter case, the periodicity of the positioning requests.</w:t>
      </w:r>
    </w:p>
    <w:p w14:paraId="02371496" w14:textId="13A3636B" w:rsidR="00C55B5A" w:rsidRPr="00760004" w:rsidRDefault="00C55B5A" w:rsidP="00C55B5A">
      <w:r w:rsidRPr="00760004">
        <w:t>Based on national regulatory requirements and CSP policy, the TaskDetailsExtensions may also include the QoS parameters (specified in</w:t>
      </w:r>
      <w:r w:rsidR="00336CFB" w:rsidRPr="00760004">
        <w:t xml:space="preserve"> </w:t>
      </w:r>
      <w:r w:rsidR="00D52B1D" w:rsidRPr="00760004">
        <w:t>OMA-TS-MLP-V3_5-20181211-C</w:t>
      </w:r>
      <w:r w:rsidR="00BC76CF" w:rsidRPr="00760004">
        <w:t xml:space="preserve"> </w:t>
      </w:r>
      <w:r w:rsidRPr="00760004">
        <w:t xml:space="preserve">[20]) for the use on the Le interface towards the LCS Server/GMLC. Alternatively, the QoS parameters may be statically configured in the LI-LCS </w:t>
      </w:r>
      <w:r w:rsidR="00465B1B">
        <w:t>C</w:t>
      </w:r>
      <w:r w:rsidRPr="00760004">
        <w:t>lient.</w:t>
      </w:r>
    </w:p>
    <w:p w14:paraId="161D7C9C" w14:textId="343C9550" w:rsidR="00C55B5A" w:rsidRPr="00760004" w:rsidRDefault="00C55B5A" w:rsidP="00C55B5A">
      <w:r w:rsidRPr="00760004">
        <w:t>Table 7.3.</w:t>
      </w:r>
      <w:r w:rsidR="00451507" w:rsidRPr="00760004">
        <w:t>1</w:t>
      </w:r>
      <w:r w:rsidRPr="00760004">
        <w:t xml:space="preserve">.2-1 shows the details of the LI_X1 ActivateTask message used for the LI-LCS </w:t>
      </w:r>
      <w:r w:rsidR="00465B1B">
        <w:t>C</w:t>
      </w:r>
      <w:r w:rsidRPr="00760004">
        <w:t xml:space="preserve">lient provisioning for the </w:t>
      </w:r>
      <w:r w:rsidR="00050442" w:rsidRPr="00760004">
        <w:t>t</w:t>
      </w:r>
      <w:r w:rsidRPr="00760004">
        <w:t xml:space="preserve">arget </w:t>
      </w:r>
      <w:r w:rsidR="00050442" w:rsidRPr="00760004">
        <w:t>p</w:t>
      </w:r>
      <w:r w:rsidRPr="00760004">
        <w:t>ositioning service.</w:t>
      </w:r>
    </w:p>
    <w:p w14:paraId="04423668" w14:textId="670D8942" w:rsidR="00C55B5A" w:rsidRPr="00760004" w:rsidRDefault="00C55B5A" w:rsidP="00C55B5A">
      <w:r w:rsidRPr="00760004">
        <w:t xml:space="preserve">The LI_X1 DeactivateTask shall be issued by the LIPF to terminate the </w:t>
      </w:r>
      <w:r w:rsidR="00167090" w:rsidRPr="00760004">
        <w:t>t</w:t>
      </w:r>
      <w:r w:rsidRPr="00760004">
        <w:t xml:space="preserve">arget </w:t>
      </w:r>
      <w:r w:rsidR="00167090" w:rsidRPr="00760004">
        <w:t>p</w:t>
      </w:r>
      <w:r w:rsidRPr="00760004">
        <w:t xml:space="preserve">ositioning service and withdraw the associated provisioning data, except for the Immediate </w:t>
      </w:r>
      <w:r w:rsidR="00167090" w:rsidRPr="00760004">
        <w:t>t</w:t>
      </w:r>
      <w:r w:rsidRPr="00760004">
        <w:t xml:space="preserve">arget </w:t>
      </w:r>
      <w:r w:rsidR="00167090" w:rsidRPr="00760004">
        <w:t>p</w:t>
      </w:r>
      <w:r w:rsidRPr="00760004">
        <w:t>ositioning service in which case the LI_X1 DeactivateTask is not used.</w:t>
      </w:r>
    </w:p>
    <w:p w14:paraId="6DE19512" w14:textId="025601E8" w:rsidR="00C55B5A" w:rsidRPr="00760004" w:rsidRDefault="00C55B5A" w:rsidP="00160265">
      <w:pPr>
        <w:pStyle w:val="TH"/>
      </w:pPr>
      <w:r w:rsidRPr="00760004">
        <w:t>Table 7.3.</w:t>
      </w:r>
      <w:r w:rsidR="00451507" w:rsidRPr="00760004">
        <w:t>1</w:t>
      </w:r>
      <w:r w:rsidRPr="00760004">
        <w:t xml:space="preserve">.2-1: ActivateTask message for LI-LCS </w:t>
      </w:r>
      <w:r w:rsidR="00465B1B">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5E887517" w:rsidR="00C55B5A" w:rsidRPr="00760004" w:rsidRDefault="00C55B5A" w:rsidP="00C55B5A">
            <w:pPr>
              <w:pStyle w:val="TAL"/>
            </w:pPr>
            <w:r w:rsidRPr="00760004">
              <w:t>One of the following</w:t>
            </w:r>
            <w:r w:rsidR="00C53D18">
              <w:t xml:space="preserve"> (see </w:t>
            </w:r>
            <w:r w:rsidR="00C53D18" w:rsidRPr="00443B73">
              <w:rPr>
                <w:rFonts w:cs="Arial"/>
                <w:szCs w:val="18"/>
              </w:rPr>
              <w:t>ETSI TS 103 221-1 [7])</w:t>
            </w:r>
            <w:r w:rsidRPr="00760004">
              <w:t>:</w:t>
            </w:r>
          </w:p>
          <w:p w14:paraId="5CC4CFB8" w14:textId="3DE52219" w:rsidR="00C55B5A" w:rsidRDefault="00574BAA" w:rsidP="00C55B5A">
            <w:pPr>
              <w:pStyle w:val="TAL"/>
            </w:pPr>
            <w:r w:rsidRPr="00760004">
              <w:t xml:space="preserve">- </w:t>
            </w:r>
            <w:r w:rsidR="00C55B5A" w:rsidRPr="00760004">
              <w:t>SUPI</w:t>
            </w:r>
            <w:r w:rsidR="00C53D18">
              <w:t>IMSI</w:t>
            </w:r>
            <w:r w:rsidR="009435A8" w:rsidRPr="00760004">
              <w:t>.</w:t>
            </w:r>
          </w:p>
          <w:p w14:paraId="1A59FE3D" w14:textId="2D4B10A4" w:rsidR="00C53D18" w:rsidRDefault="00D40297" w:rsidP="00C55B5A">
            <w:pPr>
              <w:pStyle w:val="TAL"/>
            </w:pPr>
            <w:r>
              <w:t>- SUPINAI</w:t>
            </w:r>
            <w:r w:rsidR="0057296E">
              <w:t>.</w:t>
            </w:r>
          </w:p>
          <w:p w14:paraId="6425E7C1" w14:textId="598A1A34" w:rsidR="00D40297" w:rsidRDefault="00D40297" w:rsidP="00C55B5A">
            <w:pPr>
              <w:pStyle w:val="TAL"/>
            </w:pPr>
            <w:r>
              <w:t xml:space="preserve">- </w:t>
            </w:r>
            <w:r w:rsidR="0017665B" w:rsidRPr="006334D8">
              <w:t>GPSIMSISDN</w:t>
            </w:r>
            <w:r w:rsidR="0057296E">
              <w:t>.</w:t>
            </w:r>
          </w:p>
          <w:p w14:paraId="0085CEF2" w14:textId="633F7200" w:rsidR="0017665B" w:rsidRDefault="0017665B" w:rsidP="00C55B5A">
            <w:pPr>
              <w:pStyle w:val="TAL"/>
            </w:pPr>
            <w:r>
              <w:t xml:space="preserve">- </w:t>
            </w:r>
            <w:r w:rsidRPr="006334D8">
              <w:t>GPSI</w:t>
            </w:r>
            <w:r>
              <w:t>NAI</w:t>
            </w:r>
            <w:r w:rsidR="0057296E">
              <w:t>.</w:t>
            </w:r>
          </w:p>
          <w:p w14:paraId="7B12CA5B" w14:textId="0EA339DC" w:rsidR="00A32923" w:rsidRPr="00760004" w:rsidRDefault="00A32923" w:rsidP="00C55B5A">
            <w:pPr>
              <w:pStyle w:val="TAL"/>
            </w:pPr>
            <w:r>
              <w:t>- IMSI</w:t>
            </w:r>
            <w:r w:rsidR="0057296E">
              <w:t>.</w:t>
            </w:r>
          </w:p>
          <w:p w14:paraId="0561BB7C" w14:textId="6730EFA1" w:rsidR="00C55B5A" w:rsidRPr="00760004" w:rsidRDefault="00574BAA" w:rsidP="00C55B5A">
            <w:pPr>
              <w:pStyle w:val="TAL"/>
            </w:pPr>
            <w:r w:rsidRPr="00760004">
              <w:t xml:space="preserve">- </w:t>
            </w:r>
            <w:r w:rsidR="008C187E">
              <w:t xml:space="preserve">MSISDN </w:t>
            </w:r>
            <w:r w:rsidR="008C187E" w:rsidRPr="00443B73">
              <w:rPr>
                <w:rFonts w:cs="Arial"/>
                <w:szCs w:val="18"/>
              </w:rPr>
              <w:t xml:space="preserve">(E164Number target </w:t>
            </w:r>
            <w:r w:rsidR="008C187E">
              <w:rPr>
                <w:rFonts w:cs="Arial"/>
                <w:szCs w:val="18"/>
              </w:rPr>
              <w:t>ID</w:t>
            </w:r>
            <w:r w:rsidR="008C187E" w:rsidRPr="00443B73">
              <w:rPr>
                <w:rFonts w:cs="Arial"/>
                <w:szCs w:val="18"/>
              </w:rPr>
              <w:t xml:space="preserve"> format</w:t>
            </w:r>
            <w:r w:rsidR="008C187E">
              <w:rPr>
                <w:rFonts w:cs="Arial"/>
                <w:szCs w:val="18"/>
              </w:rPr>
              <w:t>,</w:t>
            </w:r>
            <w:r w:rsidR="008C187E" w:rsidRPr="00443B73">
              <w:rPr>
                <w:rFonts w:cs="Arial"/>
                <w:szCs w:val="18"/>
              </w:rPr>
              <w:t xml:space="preserve"> </w:t>
            </w:r>
            <w:r w:rsidR="008C187E">
              <w:rPr>
                <w:rFonts w:cs="Arial"/>
                <w:szCs w:val="18"/>
              </w:rPr>
              <w:t>per</w:t>
            </w:r>
            <w:r w:rsidR="008C187E" w:rsidRPr="00443B73">
              <w:rPr>
                <w:rFonts w:cs="Arial"/>
                <w:szCs w:val="18"/>
              </w:rPr>
              <w:t xml:space="preserve"> ETSI TS 103 221-1 [7])</w:t>
            </w:r>
            <w:r w:rsidR="009435A8" w:rsidRPr="00760004">
              <w:t>.</w:t>
            </w:r>
          </w:p>
          <w:p w14:paraId="11623E45" w14:textId="6FF770AD" w:rsidR="00C55B5A" w:rsidRPr="00760004" w:rsidRDefault="00574BAA" w:rsidP="00C55B5A">
            <w:pPr>
              <w:pStyle w:val="TAL"/>
            </w:pPr>
            <w:r w:rsidRPr="00760004">
              <w:t xml:space="preserve">- </w:t>
            </w:r>
            <w:r w:rsidR="008C187E">
              <w:t>IMPU</w:t>
            </w:r>
            <w:r w:rsidRPr="00760004">
              <w:t>.</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7A0210BE"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083DE5">
              <w:t xml:space="preserve">in LI-LCS Client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183" w:name="_Toc74852125"/>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183"/>
    </w:p>
    <w:p w14:paraId="690F1842" w14:textId="77777777" w:rsidR="006D30CE" w:rsidRDefault="006D30CE" w:rsidP="006D30CE">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03229344" w14:textId="77777777" w:rsidR="006D30CE" w:rsidRPr="00760004" w:rsidRDefault="006D30CE" w:rsidP="006D30CE">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lastRenderedPageBreak/>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1073D8" w:rsidRPr="00760004" w14:paraId="3A89D17C" w14:textId="77777777" w:rsidTr="00201CAA">
        <w:trPr>
          <w:trHeight w:val="2549"/>
          <w:jc w:val="center"/>
        </w:trPr>
        <w:tc>
          <w:tcPr>
            <w:tcW w:w="2693" w:type="dxa"/>
          </w:tcPr>
          <w:p w14:paraId="1CA8F495" w14:textId="77777777" w:rsidR="001073D8" w:rsidRPr="00760004" w:rsidRDefault="001073D8" w:rsidP="001073D8">
            <w:pPr>
              <w:pStyle w:val="TAL"/>
            </w:pPr>
            <w:r w:rsidRPr="00760004">
              <w:t>TargetIdentifiers</w:t>
            </w:r>
          </w:p>
        </w:tc>
        <w:tc>
          <w:tcPr>
            <w:tcW w:w="6521" w:type="dxa"/>
          </w:tcPr>
          <w:p w14:paraId="2F5835FA" w14:textId="3C447488" w:rsidR="001073D8" w:rsidRPr="00760004" w:rsidRDefault="001073D8" w:rsidP="001073D8">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661B8E5C" w14:textId="77777777" w:rsidR="001073D8" w:rsidRDefault="001073D8" w:rsidP="001073D8">
            <w:pPr>
              <w:pStyle w:val="TAL"/>
            </w:pPr>
            <w:r w:rsidRPr="00760004">
              <w:t>- SUPI</w:t>
            </w:r>
            <w:r>
              <w:t>IMSI</w:t>
            </w:r>
            <w:r w:rsidRPr="00760004">
              <w:t>.</w:t>
            </w:r>
          </w:p>
          <w:p w14:paraId="4A3157C2" w14:textId="77777777" w:rsidR="001073D8" w:rsidRDefault="001073D8" w:rsidP="001073D8">
            <w:pPr>
              <w:pStyle w:val="TAL"/>
            </w:pPr>
            <w:r>
              <w:t>- SUPINAI.</w:t>
            </w:r>
          </w:p>
          <w:p w14:paraId="62007C60" w14:textId="77777777" w:rsidR="001073D8" w:rsidRDefault="001073D8" w:rsidP="001073D8">
            <w:pPr>
              <w:pStyle w:val="TAL"/>
            </w:pPr>
            <w:r>
              <w:t xml:space="preserve">- </w:t>
            </w:r>
            <w:r w:rsidRPr="006334D8">
              <w:t>GPSIMSISDN</w:t>
            </w:r>
            <w:r>
              <w:t>.</w:t>
            </w:r>
          </w:p>
          <w:p w14:paraId="47B052FB" w14:textId="77777777" w:rsidR="001073D8" w:rsidRDefault="001073D8" w:rsidP="001073D8">
            <w:pPr>
              <w:pStyle w:val="TAL"/>
            </w:pPr>
            <w:r>
              <w:t xml:space="preserve">- </w:t>
            </w:r>
            <w:r w:rsidRPr="006334D8">
              <w:t>GPSI</w:t>
            </w:r>
            <w:r>
              <w:t>NAI.</w:t>
            </w:r>
          </w:p>
          <w:p w14:paraId="526C346F" w14:textId="77777777" w:rsidR="001073D8" w:rsidRPr="00760004" w:rsidRDefault="001073D8" w:rsidP="001073D8">
            <w:pPr>
              <w:pStyle w:val="TAL"/>
            </w:pPr>
            <w:r>
              <w:t>- IMSI.</w:t>
            </w:r>
          </w:p>
          <w:p w14:paraId="1C246A95" w14:textId="77777777" w:rsidR="001073D8" w:rsidRPr="00760004" w:rsidRDefault="001073D8" w:rsidP="001073D8">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54C25D32" w14:textId="77777777" w:rsidR="001073D8" w:rsidRDefault="001073D8" w:rsidP="001073D8">
            <w:pPr>
              <w:pStyle w:val="TAL"/>
            </w:pPr>
            <w:r w:rsidRPr="00760004">
              <w:t xml:space="preserve">- </w:t>
            </w:r>
            <w:r>
              <w:t>IMPU</w:t>
            </w:r>
            <w:r w:rsidRPr="00760004">
              <w:t>.</w:t>
            </w:r>
          </w:p>
          <w:p w14:paraId="1A50186C" w14:textId="77777777" w:rsidR="001073D8" w:rsidRDefault="001073D8" w:rsidP="001073D8">
            <w:pPr>
              <w:pStyle w:val="TAL"/>
            </w:pPr>
          </w:p>
          <w:p w14:paraId="6D389229" w14:textId="4FDC5535" w:rsidR="00201CAA" w:rsidRPr="00760004" w:rsidRDefault="001073D8" w:rsidP="001073D8">
            <w:pPr>
              <w:pStyle w:val="NO"/>
            </w:pPr>
            <w:r>
              <w:t>NOTE:</w:t>
            </w:r>
            <w:r w:rsidR="00F37985">
              <w:t xml:space="preserve"> </w:t>
            </w:r>
            <w:r w:rsidR="00F37985">
              <w:tab/>
            </w:r>
            <w:r w:rsidR="00287340" w:rsidRPr="00262E44">
              <w:rPr>
                <w:rFonts w:ascii="Arial" w:hAnsi="Arial" w:cs="Arial"/>
                <w:sz w:val="18"/>
                <w:szCs w:val="18"/>
              </w:rPr>
              <w:t>An ActivateTask for an LTF may be issued by the LIPF if and</w:t>
            </w:r>
            <w:r w:rsidR="00287340">
              <w:rPr>
                <w:rFonts w:ascii="Arial" w:hAnsi="Arial" w:cs="Arial"/>
                <w:sz w:val="18"/>
                <w:szCs w:val="18"/>
              </w:rPr>
              <w:t xml:space="preserve"> </w:t>
            </w:r>
            <w:r w:rsidR="00E6484B" w:rsidRPr="00262E44">
              <w:rPr>
                <w:rFonts w:ascii="Arial" w:hAnsi="Arial" w:cs="Arial"/>
                <w:sz w:val="18"/>
                <w:szCs w:val="18"/>
              </w:rPr>
              <w:t>only if at least one of the identifiers in the above list was</w:t>
            </w:r>
            <w:r w:rsidR="00F37985">
              <w:rPr>
                <w:rFonts w:ascii="Arial" w:hAnsi="Arial" w:cs="Arial"/>
                <w:sz w:val="18"/>
                <w:szCs w:val="18"/>
              </w:rPr>
              <w:t xml:space="preserve"> </w:t>
            </w:r>
            <w:r w:rsidR="00F37985" w:rsidRPr="00262E44">
              <w:rPr>
                <w:rFonts w:ascii="Arial" w:hAnsi="Arial" w:cs="Arial"/>
                <w:sz w:val="18"/>
                <w:szCs w:val="18"/>
              </w:rPr>
              <w:t>specified in the warrant</w:t>
            </w:r>
            <w:r w:rsidR="00F37985" w:rsidRPr="004E047F">
              <w:t>.</w:t>
            </w:r>
          </w:p>
        </w:tc>
        <w:tc>
          <w:tcPr>
            <w:tcW w:w="708" w:type="dxa"/>
          </w:tcPr>
          <w:p w14:paraId="2E4C273B" w14:textId="77777777" w:rsidR="001073D8" w:rsidRPr="00760004" w:rsidRDefault="001073D8" w:rsidP="001073D8">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19E45686"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77777777"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69059C">
        <w:trPr>
          <w:trHeight w:val="1827"/>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5371E1">
      <w:pPr>
        <w:pStyle w:val="EditorsNote"/>
        <w:ind w:left="0" w:firstLine="0"/>
        <w:rPr>
          <w:color w:val="auto"/>
        </w:rPr>
      </w:pPr>
    </w:p>
    <w:p w14:paraId="51C1CECC" w14:textId="56212BEA" w:rsidR="00154002" w:rsidRPr="00760004" w:rsidRDefault="00154002" w:rsidP="00154002">
      <w:pPr>
        <w:pStyle w:val="Heading4"/>
      </w:pPr>
      <w:bookmarkStart w:id="184" w:name="_Toc74852126"/>
      <w:r w:rsidRPr="00760004">
        <w:t>7.3.</w:t>
      </w:r>
      <w:r w:rsidR="00190299" w:rsidRPr="00760004">
        <w:t>1</w:t>
      </w:r>
      <w:r w:rsidRPr="00760004">
        <w:t>.3</w:t>
      </w:r>
      <w:r w:rsidRPr="00760004">
        <w:tab/>
        <w:t>Triggering over LI_</w:t>
      </w:r>
      <w:r w:rsidR="00F376E4" w:rsidRPr="00760004">
        <w:t>T2</w:t>
      </w:r>
      <w:bookmarkEnd w:id="184"/>
    </w:p>
    <w:p w14:paraId="2CC10285" w14:textId="77777777" w:rsidR="00A04F24" w:rsidRPr="00760004" w:rsidRDefault="00A04F24" w:rsidP="00A04F24">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“TaskDetailsExtensions” in the LI_T2 “ActivateTask” message carries the positioning parameters mapped from </w:t>
      </w:r>
      <w:r>
        <w:t xml:space="preserve">information </w:t>
      </w:r>
      <w:r w:rsidRPr="00760004">
        <w:t xml:space="preserve">the LTF </w:t>
      </w:r>
      <w:r>
        <w:t xml:space="preserve">receives from the ADMF </w:t>
      </w:r>
      <w:r w:rsidRPr="00760004">
        <w:t xml:space="preserve"> over the LI_X1. The LI_T2 “ActivateTask” message header may include a correlation ID from the triggering xIRI, if available.</w:t>
      </w:r>
    </w:p>
    <w:p w14:paraId="038A6D08" w14:textId="77777777" w:rsidR="00A04F24" w:rsidRPr="00760004" w:rsidRDefault="00A04F24" w:rsidP="00A04F24">
      <w:r w:rsidRPr="00760004">
        <w:t xml:space="preserve">Prior to issuing one or more “ActivateTask” requests towards an LI-LCS Client, the </w:t>
      </w:r>
      <w:r>
        <w:t xml:space="preserve">LTF </w:t>
      </w:r>
      <w:r w:rsidRPr="00760004">
        <w:t xml:space="preserve">shall provision the LI-LCS </w:t>
      </w:r>
      <w:r>
        <w:t>C</w:t>
      </w:r>
      <w:r w:rsidRPr="00760004">
        <w:t xml:space="preserve">lient with the LI_X2 destinations by using the “CreateDestination”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70856EAC" w14:textId="49B19AAD" w:rsidR="00A04F24" w:rsidRPr="00760004" w:rsidRDefault="00A04F24" w:rsidP="00A04F24">
      <w:r w:rsidRPr="00760004">
        <w:t>The Table 7.3.1.3-1 shows the details of the LI_T2 ActivateTask message used by the LTF to trigger LI-</w:t>
      </w:r>
      <w:r>
        <w:t>L</w:t>
      </w:r>
      <w:r w:rsidRPr="00760004">
        <w:t xml:space="preserve">CS </w:t>
      </w:r>
      <w:r>
        <w:t>C</w:t>
      </w:r>
      <w:r w:rsidRPr="00760004">
        <w:t>lient for the triggered location service.</w:t>
      </w:r>
    </w:p>
    <w:p w14:paraId="296F83B6" w14:textId="597308E0" w:rsidR="00C55B5A" w:rsidRPr="00760004" w:rsidRDefault="00C55B5A" w:rsidP="00160265">
      <w:pPr>
        <w:pStyle w:val="TH"/>
      </w:pPr>
      <w:r w:rsidRPr="00760004">
        <w:lastRenderedPageBreak/>
        <w:t>Table 7.3.</w:t>
      </w:r>
      <w:r w:rsidR="00190299" w:rsidRPr="00760004">
        <w:t>1</w:t>
      </w:r>
      <w:r w:rsidRPr="00760004">
        <w:t xml:space="preserve">.3-1: ActivateTask message from LTF to LI-LCS </w:t>
      </w:r>
      <w:r w:rsidR="00C53A97">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201CAA" w:rsidRPr="00760004" w14:paraId="18C8C926" w14:textId="77777777" w:rsidTr="00C55B5A">
        <w:trPr>
          <w:jc w:val="center"/>
        </w:trPr>
        <w:tc>
          <w:tcPr>
            <w:tcW w:w="2693" w:type="dxa"/>
          </w:tcPr>
          <w:p w14:paraId="4694871D" w14:textId="77777777" w:rsidR="00201CAA" w:rsidRPr="00760004" w:rsidRDefault="00201CAA" w:rsidP="00201CAA">
            <w:pPr>
              <w:pStyle w:val="TAL"/>
            </w:pPr>
            <w:r w:rsidRPr="00760004">
              <w:t>TargetIdentifiers</w:t>
            </w:r>
          </w:p>
        </w:tc>
        <w:tc>
          <w:tcPr>
            <w:tcW w:w="6521" w:type="dxa"/>
          </w:tcPr>
          <w:p w14:paraId="32E5EFA5" w14:textId="77777777" w:rsidR="00201CAA" w:rsidRPr="00760004" w:rsidRDefault="00201CAA" w:rsidP="00201CAA">
            <w:pPr>
              <w:pStyle w:val="TAL"/>
            </w:pPr>
            <w:r w:rsidRPr="00760004">
              <w:t xml:space="preserve">One </w:t>
            </w:r>
            <w:r>
              <w:t xml:space="preserve">or more </w:t>
            </w:r>
            <w:r w:rsidRPr="00760004">
              <w:t>of the following</w:t>
            </w:r>
            <w:r>
              <w:t xml:space="preserve"> (see </w:t>
            </w:r>
            <w:r w:rsidRPr="00443B73">
              <w:rPr>
                <w:rFonts w:cs="Arial"/>
                <w:szCs w:val="18"/>
              </w:rPr>
              <w:t>ETSI TS 103 221-1 [7])</w:t>
            </w:r>
            <w:r w:rsidRPr="00760004">
              <w:t>:</w:t>
            </w:r>
          </w:p>
          <w:p w14:paraId="3A276DF9" w14:textId="77777777" w:rsidR="00201CAA" w:rsidRDefault="00201CAA" w:rsidP="00201CAA">
            <w:pPr>
              <w:pStyle w:val="TAL"/>
            </w:pPr>
            <w:r w:rsidRPr="00760004">
              <w:t>- SUPI</w:t>
            </w:r>
            <w:r>
              <w:t>IMSI</w:t>
            </w:r>
            <w:r w:rsidRPr="00760004">
              <w:t>.</w:t>
            </w:r>
          </w:p>
          <w:p w14:paraId="15B2CBEA" w14:textId="77777777" w:rsidR="00201CAA" w:rsidRDefault="00201CAA" w:rsidP="00201CAA">
            <w:pPr>
              <w:pStyle w:val="TAL"/>
            </w:pPr>
            <w:r>
              <w:t>- SUPINAI.</w:t>
            </w:r>
          </w:p>
          <w:p w14:paraId="07459D6A" w14:textId="77777777" w:rsidR="00201CAA" w:rsidRDefault="00201CAA" w:rsidP="00201CAA">
            <w:pPr>
              <w:pStyle w:val="TAL"/>
            </w:pPr>
            <w:r>
              <w:t xml:space="preserve">- </w:t>
            </w:r>
            <w:r w:rsidRPr="006334D8">
              <w:t>GPSIMSISDN</w:t>
            </w:r>
            <w:r>
              <w:t>.</w:t>
            </w:r>
          </w:p>
          <w:p w14:paraId="14B490FA" w14:textId="77777777" w:rsidR="00201CAA" w:rsidRDefault="00201CAA" w:rsidP="00201CAA">
            <w:pPr>
              <w:pStyle w:val="TAL"/>
            </w:pPr>
            <w:r>
              <w:t xml:space="preserve">- </w:t>
            </w:r>
            <w:r w:rsidRPr="006334D8">
              <w:t>GPSI</w:t>
            </w:r>
            <w:r>
              <w:t>NAI.</w:t>
            </w:r>
          </w:p>
          <w:p w14:paraId="6E2A7366" w14:textId="77777777" w:rsidR="00201CAA" w:rsidRPr="00760004" w:rsidRDefault="00201CAA" w:rsidP="00201CAA">
            <w:pPr>
              <w:pStyle w:val="TAL"/>
            </w:pPr>
            <w:r>
              <w:t>- IMSI.</w:t>
            </w:r>
          </w:p>
          <w:p w14:paraId="6D9A132D" w14:textId="77777777" w:rsidR="00201CAA" w:rsidRPr="00760004" w:rsidRDefault="00201CAA" w:rsidP="00201CAA">
            <w:pPr>
              <w:pStyle w:val="TAL"/>
            </w:pPr>
            <w:r w:rsidRPr="00760004">
              <w:t xml:space="preserve">- </w:t>
            </w:r>
            <w:r>
              <w:t xml:space="preserve">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sidRPr="00760004">
              <w:t>.</w:t>
            </w:r>
          </w:p>
          <w:p w14:paraId="4ADEA0C1" w14:textId="77777777" w:rsidR="00201CAA" w:rsidRDefault="00201CAA" w:rsidP="00201CAA">
            <w:pPr>
              <w:pStyle w:val="TAL"/>
            </w:pPr>
            <w:r w:rsidRPr="00760004">
              <w:t xml:space="preserve">- </w:t>
            </w:r>
            <w:r>
              <w:t>IMPU</w:t>
            </w:r>
            <w:r w:rsidRPr="00760004">
              <w:t>.</w:t>
            </w:r>
          </w:p>
          <w:p w14:paraId="59C9EC3F" w14:textId="77777777" w:rsidR="00201CAA" w:rsidRDefault="00201CAA" w:rsidP="00201CAA">
            <w:pPr>
              <w:pStyle w:val="TAL"/>
            </w:pPr>
          </w:p>
          <w:p w14:paraId="35018FC0" w14:textId="1476BE00" w:rsidR="00201CAA" w:rsidRPr="00760004" w:rsidRDefault="00201CAA" w:rsidP="001C7167">
            <w:pPr>
              <w:pStyle w:val="NO"/>
            </w:pPr>
            <w:r>
              <w:t xml:space="preserve">NOTE: </w:t>
            </w:r>
            <w:r>
              <w:tab/>
            </w:r>
            <w:r w:rsidR="001C7167" w:rsidRPr="006334D8">
              <w:rPr>
                <w:rFonts w:ascii="Arial" w:hAnsi="Arial"/>
                <w:sz w:val="18"/>
              </w:rPr>
              <w:t xml:space="preserve">The target identifier used </w:t>
            </w:r>
            <w:r w:rsidR="001C7167">
              <w:rPr>
                <w:rFonts w:ascii="Arial" w:hAnsi="Arial"/>
                <w:sz w:val="18"/>
              </w:rPr>
              <w:t xml:space="preserve">shall </w:t>
            </w:r>
            <w:r w:rsidR="001C7167" w:rsidRPr="006334D8">
              <w:rPr>
                <w:rFonts w:ascii="Arial" w:hAnsi="Arial"/>
                <w:sz w:val="18"/>
              </w:rPr>
              <w:t xml:space="preserve">correspond to </w:t>
            </w:r>
            <w:r w:rsidR="001C7167">
              <w:rPr>
                <w:rFonts w:ascii="Arial" w:hAnsi="Arial"/>
                <w:sz w:val="18"/>
              </w:rPr>
              <w:t xml:space="preserve">one of </w:t>
            </w:r>
            <w:r w:rsidR="001C7167" w:rsidRPr="006334D8">
              <w:rPr>
                <w:rFonts w:ascii="Arial" w:hAnsi="Arial"/>
                <w:sz w:val="18"/>
              </w:rPr>
              <w:t>the target</w:t>
            </w:r>
            <w:r w:rsidR="001C7167">
              <w:rPr>
                <w:rFonts w:ascii="Arial" w:hAnsi="Arial"/>
                <w:sz w:val="18"/>
              </w:rPr>
              <w:t xml:space="preserve"> </w:t>
            </w:r>
            <w:r w:rsidR="00461574" w:rsidRPr="006334D8">
              <w:rPr>
                <w:rFonts w:ascii="Arial" w:hAnsi="Arial"/>
                <w:sz w:val="18"/>
              </w:rPr>
              <w:t>identifier</w:t>
            </w:r>
            <w:r w:rsidR="00461574">
              <w:rPr>
                <w:rFonts w:ascii="Arial" w:hAnsi="Arial"/>
                <w:sz w:val="18"/>
              </w:rPr>
              <w:t>s</w:t>
            </w:r>
            <w:r w:rsidR="00461574" w:rsidRPr="006334D8">
              <w:rPr>
                <w:rFonts w:ascii="Arial" w:hAnsi="Arial"/>
                <w:sz w:val="18"/>
              </w:rPr>
              <w:t xml:space="preserve"> in the xIRI observed by the LTF</w:t>
            </w:r>
            <w:r w:rsidR="00461574">
              <w:rPr>
                <w:rFonts w:ascii="Arial" w:hAnsi="Arial"/>
                <w:sz w:val="18"/>
              </w:rPr>
              <w:t>, and shall be one of the</w:t>
            </w:r>
            <w:r w:rsidR="00036C1E">
              <w:rPr>
                <w:rFonts w:ascii="Arial" w:hAnsi="Arial"/>
                <w:sz w:val="18"/>
              </w:rPr>
              <w:t xml:space="preserve"> identifiers provided in the ActivateTask for the LTF </w:t>
            </w:r>
            <w:r w:rsidR="00036C1E" w:rsidRPr="00751AD7">
              <w:rPr>
                <w:rFonts w:ascii="Arial" w:hAnsi="Arial"/>
                <w:sz w:val="18"/>
              </w:rPr>
              <w:t>(clause</w:t>
            </w:r>
            <w:r w:rsidR="00036C1E">
              <w:rPr>
                <w:rFonts w:ascii="Arial" w:hAnsi="Arial"/>
                <w:sz w:val="18"/>
              </w:rPr>
              <w:t xml:space="preserve"> 7.3.1.2.2).</w:t>
            </w:r>
          </w:p>
        </w:tc>
        <w:tc>
          <w:tcPr>
            <w:tcW w:w="708" w:type="dxa"/>
          </w:tcPr>
          <w:p w14:paraId="17F478BE" w14:textId="77777777" w:rsidR="00201CAA" w:rsidRPr="00760004" w:rsidRDefault="00201CAA" w:rsidP="00201CAA">
            <w:pPr>
              <w:pStyle w:val="TAL"/>
            </w:pPr>
            <w:r w:rsidRPr="00760004">
              <w:t>M</w:t>
            </w:r>
          </w:p>
        </w:tc>
      </w:tr>
      <w:tr w:rsidR="00201CAA" w:rsidRPr="00760004" w14:paraId="0E406414" w14:textId="77777777" w:rsidTr="00C55B5A">
        <w:trPr>
          <w:jc w:val="center"/>
        </w:trPr>
        <w:tc>
          <w:tcPr>
            <w:tcW w:w="2693" w:type="dxa"/>
          </w:tcPr>
          <w:p w14:paraId="69D96C27" w14:textId="77777777" w:rsidR="00201CAA" w:rsidRPr="00760004" w:rsidRDefault="00201CAA" w:rsidP="00201CAA">
            <w:pPr>
              <w:pStyle w:val="TAL"/>
            </w:pPr>
            <w:r w:rsidRPr="00760004">
              <w:t>DeliveryType</w:t>
            </w:r>
          </w:p>
        </w:tc>
        <w:tc>
          <w:tcPr>
            <w:tcW w:w="6521" w:type="dxa"/>
          </w:tcPr>
          <w:p w14:paraId="5516FA98" w14:textId="149CA638" w:rsidR="00201CAA" w:rsidRPr="00760004" w:rsidRDefault="00201CAA" w:rsidP="00201CAA">
            <w:pPr>
              <w:pStyle w:val="TAL"/>
            </w:pPr>
            <w:r w:rsidRPr="00760004">
              <w:t>Set to “X2Only”.</w:t>
            </w:r>
          </w:p>
        </w:tc>
        <w:tc>
          <w:tcPr>
            <w:tcW w:w="708" w:type="dxa"/>
          </w:tcPr>
          <w:p w14:paraId="6D987EAB" w14:textId="77777777" w:rsidR="00201CAA" w:rsidRPr="00760004" w:rsidRDefault="00201CAA" w:rsidP="00201CAA">
            <w:pPr>
              <w:pStyle w:val="TAL"/>
            </w:pPr>
            <w:r w:rsidRPr="00760004">
              <w:t>M</w:t>
            </w:r>
          </w:p>
        </w:tc>
      </w:tr>
      <w:tr w:rsidR="00201CAA" w:rsidRPr="00760004" w14:paraId="24665098" w14:textId="77777777" w:rsidTr="00C55B5A">
        <w:trPr>
          <w:jc w:val="center"/>
        </w:trPr>
        <w:tc>
          <w:tcPr>
            <w:tcW w:w="2693" w:type="dxa"/>
          </w:tcPr>
          <w:p w14:paraId="574C13C7" w14:textId="77777777" w:rsidR="00201CAA" w:rsidRPr="00760004" w:rsidRDefault="00201CAA" w:rsidP="00201CAA">
            <w:pPr>
              <w:pStyle w:val="TAL"/>
            </w:pPr>
            <w:r w:rsidRPr="00760004">
              <w:t>ListOfDIDs</w:t>
            </w:r>
          </w:p>
        </w:tc>
        <w:tc>
          <w:tcPr>
            <w:tcW w:w="6521" w:type="dxa"/>
          </w:tcPr>
          <w:p w14:paraId="1C9FA232" w14:textId="2982B4B1" w:rsidR="00201CAA" w:rsidRPr="00760004" w:rsidRDefault="00201CAA" w:rsidP="00201CAA">
            <w:pPr>
              <w:pStyle w:val="TAL"/>
            </w:pPr>
            <w:r w:rsidRPr="00760004">
              <w:t xml:space="preserve">Delivery endpoints for LI-LCS Client LI_X2. These delivery endpoints are configured in </w:t>
            </w:r>
            <w:r>
              <w:t>LI-LCS Client by the</w:t>
            </w:r>
            <w:r w:rsidRPr="00760004">
              <w:t xml:space="preserve"> LTF using the CreateDestination message as described in ETSI TS 103 221-1 [7], clause 6.3.1 prior to the task activation.</w:t>
            </w:r>
          </w:p>
        </w:tc>
        <w:tc>
          <w:tcPr>
            <w:tcW w:w="708" w:type="dxa"/>
          </w:tcPr>
          <w:p w14:paraId="331E1708" w14:textId="77777777" w:rsidR="00201CAA" w:rsidRPr="00760004" w:rsidRDefault="00201CAA" w:rsidP="00201CAA">
            <w:pPr>
              <w:pStyle w:val="TAL"/>
            </w:pPr>
            <w:r w:rsidRPr="00760004">
              <w:t>M</w:t>
            </w:r>
          </w:p>
        </w:tc>
      </w:tr>
      <w:tr w:rsidR="00201CAA" w:rsidRPr="00760004" w14:paraId="38BA4BA0" w14:textId="77777777" w:rsidTr="001105A6">
        <w:trPr>
          <w:jc w:val="center"/>
        </w:trPr>
        <w:tc>
          <w:tcPr>
            <w:tcW w:w="2693" w:type="dxa"/>
          </w:tcPr>
          <w:p w14:paraId="215E6904" w14:textId="77777777" w:rsidR="00201CAA" w:rsidRPr="00760004" w:rsidRDefault="00201CAA" w:rsidP="00201CAA">
            <w:pPr>
              <w:pStyle w:val="TAL"/>
            </w:pPr>
            <w:r w:rsidRPr="00760004">
              <w:t>CorrelationID</w:t>
            </w:r>
          </w:p>
        </w:tc>
        <w:tc>
          <w:tcPr>
            <w:tcW w:w="6521" w:type="dxa"/>
          </w:tcPr>
          <w:p w14:paraId="3DEF8483" w14:textId="77777777" w:rsidR="00201CAA" w:rsidRPr="00760004" w:rsidRDefault="00201CAA" w:rsidP="00201CAA">
            <w:pPr>
              <w:pStyle w:val="TAL"/>
            </w:pPr>
            <w:r w:rsidRPr="00760004">
              <w:t>Correlates the requested location to the triggering xIRI, if available.</w:t>
            </w:r>
          </w:p>
        </w:tc>
        <w:tc>
          <w:tcPr>
            <w:tcW w:w="708" w:type="dxa"/>
          </w:tcPr>
          <w:p w14:paraId="28BB6910" w14:textId="77777777" w:rsidR="00201CAA" w:rsidRPr="00760004" w:rsidRDefault="00201CAA" w:rsidP="00201CAA">
            <w:pPr>
              <w:pStyle w:val="TAL"/>
            </w:pPr>
            <w:r w:rsidRPr="00760004">
              <w:t>C</w:t>
            </w:r>
          </w:p>
        </w:tc>
      </w:tr>
      <w:tr w:rsidR="00201CAA" w:rsidRPr="00760004" w14:paraId="7013E946" w14:textId="77777777" w:rsidTr="001105A6">
        <w:trPr>
          <w:jc w:val="center"/>
        </w:trPr>
        <w:tc>
          <w:tcPr>
            <w:tcW w:w="2693" w:type="dxa"/>
          </w:tcPr>
          <w:p w14:paraId="5DF41788" w14:textId="77777777" w:rsidR="00201CAA" w:rsidRPr="00760004" w:rsidRDefault="00201CAA" w:rsidP="00201CAA">
            <w:pPr>
              <w:pStyle w:val="TAL"/>
            </w:pPr>
            <w:r w:rsidRPr="00760004">
              <w:t>TaskDetailsExtensions/</w:t>
            </w:r>
          </w:p>
          <w:p w14:paraId="7837B783" w14:textId="77777777" w:rsidR="00201CAA" w:rsidRPr="00760004" w:rsidRDefault="00201CAA" w:rsidP="00201CAA">
            <w:pPr>
              <w:pStyle w:val="TAL"/>
            </w:pPr>
            <w:r w:rsidRPr="00760004">
              <w:t>PositioningParameters</w:t>
            </w:r>
          </w:p>
        </w:tc>
        <w:tc>
          <w:tcPr>
            <w:tcW w:w="6521" w:type="dxa"/>
          </w:tcPr>
          <w:p w14:paraId="0C880724" w14:textId="3CB7B5A3" w:rsidR="00201CAA" w:rsidRPr="00760004" w:rsidRDefault="00201CAA" w:rsidP="00201CAA">
            <w:pPr>
              <w:pStyle w:val="TAL"/>
              <w:rPr>
                <w:rFonts w:ascii="Helvetica" w:hAnsi="Helvetica" w:cs="Helvetica"/>
                <w:sz w:val="24"/>
                <w:szCs w:val="24"/>
                <w:lang w:eastAsia="en-GB"/>
              </w:rPr>
            </w:pPr>
            <w:r w:rsidRPr="00760004">
              <w:rPr>
                <w:lang w:eastAsia="en-GB"/>
              </w:rPr>
              <w:t xml:space="preserve">Set of optional parameters for MLP SLIR message, per </w:t>
            </w:r>
            <w:r w:rsidRPr="00760004">
              <w:t>OMA-TS-MLP-V3_5-20181211-C</w:t>
            </w:r>
            <w:r w:rsidRPr="00760004">
              <w:rPr>
                <w:lang w:eastAsia="en-GB"/>
              </w:rPr>
              <w:t xml:space="preserve"> [20]:</w:t>
            </w:r>
          </w:p>
          <w:p w14:paraId="5986AEF1"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201CAA" w:rsidRPr="00760004" w:rsidRDefault="00201CAA" w:rsidP="00201CAA">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201CAA" w:rsidRPr="00760004" w:rsidRDefault="00201CAA" w:rsidP="00201CAA">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201CAA" w:rsidRPr="00760004" w:rsidRDefault="00201CAA" w:rsidP="00201CAA">
            <w:pPr>
              <w:pStyle w:val="TAL"/>
            </w:pPr>
            <w:r w:rsidRPr="00760004">
              <w:rPr>
                <w:lang w:eastAsia="en-GB"/>
              </w:rPr>
              <w:t>- motion state request (clause 5.3.70).</w:t>
            </w:r>
          </w:p>
        </w:tc>
        <w:tc>
          <w:tcPr>
            <w:tcW w:w="708" w:type="dxa"/>
          </w:tcPr>
          <w:p w14:paraId="5B3DE1FF" w14:textId="77777777" w:rsidR="00201CAA" w:rsidRPr="00760004" w:rsidRDefault="00201CAA" w:rsidP="00201CAA">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185" w:name="_Toc74852127"/>
      <w:r w:rsidRPr="00760004">
        <w:t>7.3.</w:t>
      </w:r>
      <w:r w:rsidR="00190299" w:rsidRPr="00760004">
        <w:t>1</w:t>
      </w:r>
      <w:r w:rsidRPr="00760004">
        <w:t>.</w:t>
      </w:r>
      <w:r w:rsidR="00C55B5A" w:rsidRPr="00760004">
        <w:t>4</w:t>
      </w:r>
      <w:r w:rsidRPr="00760004">
        <w:tab/>
        <w:t>Generation of xIRI over LI_X2</w:t>
      </w:r>
      <w:bookmarkEnd w:id="185"/>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F52220" w:rsidRPr="00760004" w14:paraId="50782080" w14:textId="77777777" w:rsidTr="00C55B5A">
        <w:trPr>
          <w:jc w:val="center"/>
        </w:trPr>
        <w:tc>
          <w:tcPr>
            <w:tcW w:w="2693" w:type="dxa"/>
          </w:tcPr>
          <w:p w14:paraId="557AB201" w14:textId="489E9512" w:rsidR="00F52220" w:rsidRPr="00760004" w:rsidRDefault="00F52220" w:rsidP="00F52220">
            <w:pPr>
              <w:pStyle w:val="TAL"/>
            </w:pPr>
            <w:r>
              <w:t>iMSI</w:t>
            </w:r>
          </w:p>
        </w:tc>
        <w:tc>
          <w:tcPr>
            <w:tcW w:w="6521" w:type="dxa"/>
          </w:tcPr>
          <w:p w14:paraId="5F0BAB06" w14:textId="06C9B5EC" w:rsidR="00F52220" w:rsidRPr="00760004" w:rsidRDefault="00F52220" w:rsidP="00F52220">
            <w:pPr>
              <w:pStyle w:val="TAL"/>
            </w:pPr>
            <w:r>
              <w:t>IMSI</w:t>
            </w:r>
            <w:r w:rsidRPr="002F5CB2">
              <w:t xml:space="preserve"> of the target, if used for the service (see NOTE).</w:t>
            </w:r>
          </w:p>
        </w:tc>
        <w:tc>
          <w:tcPr>
            <w:tcW w:w="708" w:type="dxa"/>
          </w:tcPr>
          <w:p w14:paraId="5DACFD23" w14:textId="0354E52C" w:rsidR="00F52220" w:rsidRPr="00760004" w:rsidRDefault="00F52220" w:rsidP="00F52220">
            <w:pPr>
              <w:pStyle w:val="TAL"/>
            </w:pPr>
            <w:r w:rsidRPr="002F5CB2">
              <w:t>C</w:t>
            </w:r>
          </w:p>
        </w:tc>
      </w:tr>
      <w:tr w:rsidR="0065786E" w:rsidRPr="00760004" w14:paraId="29ABA1D3" w14:textId="77777777" w:rsidTr="00C55B5A">
        <w:trPr>
          <w:jc w:val="center"/>
        </w:trPr>
        <w:tc>
          <w:tcPr>
            <w:tcW w:w="2693" w:type="dxa"/>
          </w:tcPr>
          <w:p w14:paraId="651749EE" w14:textId="58EFAC5E" w:rsidR="0065786E" w:rsidRPr="00760004" w:rsidRDefault="0065786E" w:rsidP="0065786E">
            <w:pPr>
              <w:pStyle w:val="TAL"/>
            </w:pPr>
            <w:r>
              <w:t>mSISDN</w:t>
            </w:r>
          </w:p>
        </w:tc>
        <w:tc>
          <w:tcPr>
            <w:tcW w:w="6521" w:type="dxa"/>
          </w:tcPr>
          <w:p w14:paraId="497C1969" w14:textId="7DB47008" w:rsidR="0065786E" w:rsidRPr="00760004" w:rsidRDefault="0065786E" w:rsidP="0065786E">
            <w:pPr>
              <w:pStyle w:val="TAL"/>
            </w:pPr>
            <w:r>
              <w:t>MSISDN</w:t>
            </w:r>
            <w:r w:rsidRPr="006334D8">
              <w:t xml:space="preserve"> of the target, if used for the service (see NOTE).</w:t>
            </w:r>
          </w:p>
        </w:tc>
        <w:tc>
          <w:tcPr>
            <w:tcW w:w="708" w:type="dxa"/>
          </w:tcPr>
          <w:p w14:paraId="38E7A4D7" w14:textId="0E3AD39A" w:rsidR="0065786E" w:rsidRPr="00760004" w:rsidRDefault="0065786E" w:rsidP="0065786E">
            <w:pPr>
              <w:pStyle w:val="TAL"/>
            </w:pPr>
            <w:r w:rsidRPr="006334D8">
              <w:t>C</w:t>
            </w:r>
          </w:p>
        </w:tc>
      </w:tr>
      <w:tr w:rsidR="00995C55" w:rsidRPr="00760004" w14:paraId="14ECD028" w14:textId="77777777" w:rsidTr="00C55B5A">
        <w:trPr>
          <w:jc w:val="center"/>
        </w:trPr>
        <w:tc>
          <w:tcPr>
            <w:tcW w:w="2693" w:type="dxa"/>
          </w:tcPr>
          <w:p w14:paraId="3A9C03E9" w14:textId="53A72FFD" w:rsidR="00995C55" w:rsidRPr="00760004" w:rsidRDefault="00995C55" w:rsidP="00995C55">
            <w:pPr>
              <w:pStyle w:val="TAL"/>
            </w:pPr>
            <w:r w:rsidRPr="006334D8">
              <w:t>iMPU</w:t>
            </w:r>
          </w:p>
        </w:tc>
        <w:tc>
          <w:tcPr>
            <w:tcW w:w="6521" w:type="dxa"/>
          </w:tcPr>
          <w:p w14:paraId="0E4ED81D" w14:textId="4FE8E1FD" w:rsidR="00995C55" w:rsidRPr="00760004" w:rsidRDefault="00995C55" w:rsidP="00995C55">
            <w:pPr>
              <w:pStyle w:val="TAL"/>
            </w:pPr>
            <w:r w:rsidRPr="006334D8">
              <w:t>IMPU of the target, if used for the service (see NOTE).</w:t>
            </w:r>
          </w:p>
        </w:tc>
        <w:tc>
          <w:tcPr>
            <w:tcW w:w="708" w:type="dxa"/>
          </w:tcPr>
          <w:p w14:paraId="01C59B8B" w14:textId="34328206" w:rsidR="00995C55" w:rsidRPr="00760004" w:rsidRDefault="00995C55" w:rsidP="00995C55">
            <w:pPr>
              <w:pStyle w:val="TAL"/>
            </w:pPr>
            <w:r w:rsidRPr="006334D8">
              <w:t>C</w:t>
            </w:r>
          </w:p>
        </w:tc>
      </w:tr>
      <w:tr w:rsidR="00995C55" w:rsidRPr="00760004" w14:paraId="1AA96E0F" w14:textId="77777777" w:rsidTr="00C55B5A">
        <w:trPr>
          <w:jc w:val="center"/>
        </w:trPr>
        <w:tc>
          <w:tcPr>
            <w:tcW w:w="2693" w:type="dxa"/>
          </w:tcPr>
          <w:p w14:paraId="61DFB6A3" w14:textId="77777777" w:rsidR="00995C55" w:rsidRPr="00760004" w:rsidRDefault="00995C55" w:rsidP="00995C55">
            <w:pPr>
              <w:pStyle w:val="TAL"/>
            </w:pPr>
            <w:r w:rsidRPr="00760004">
              <w:t>location</w:t>
            </w:r>
          </w:p>
        </w:tc>
        <w:tc>
          <w:tcPr>
            <w:tcW w:w="6521" w:type="dxa"/>
          </w:tcPr>
          <w:p w14:paraId="48314B24" w14:textId="6969A3A3" w:rsidR="00995C55" w:rsidRPr="00760004" w:rsidRDefault="00995C55" w:rsidP="00995C55">
            <w:pPr>
              <w:pStyle w:val="TAL"/>
            </w:pPr>
            <w:r w:rsidRPr="00760004">
              <w:t>Location of the target, if obtained successfully.</w:t>
            </w:r>
          </w:p>
          <w:p w14:paraId="5E6E6859" w14:textId="5E42C0F3" w:rsidR="00995C55" w:rsidRPr="00760004" w:rsidRDefault="00995C55" w:rsidP="00995C55">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995C55" w:rsidRPr="00760004" w:rsidRDefault="00995C55" w:rsidP="00995C55">
            <w:pPr>
              <w:pStyle w:val="TAL"/>
            </w:pPr>
            <w:r w:rsidRPr="00760004">
              <w:t>C</w:t>
            </w:r>
          </w:p>
        </w:tc>
      </w:tr>
      <w:tr w:rsidR="00995C55" w:rsidRPr="00760004" w14:paraId="7C2B6186" w14:textId="77777777" w:rsidTr="001105A6">
        <w:trPr>
          <w:jc w:val="center"/>
        </w:trPr>
        <w:tc>
          <w:tcPr>
            <w:tcW w:w="9922" w:type="dxa"/>
            <w:gridSpan w:val="3"/>
          </w:tcPr>
          <w:p w14:paraId="43BE7215" w14:textId="67DB805D" w:rsidR="00995C55" w:rsidRPr="00760004" w:rsidRDefault="00995C55" w:rsidP="00995C55">
            <w:pPr>
              <w:pStyle w:val="NO"/>
            </w:pPr>
            <w:r w:rsidRPr="00760004">
              <w:t>NOTE:</w:t>
            </w:r>
            <w:r>
              <w:t xml:space="preserve"> </w:t>
            </w:r>
            <w:r>
              <w:tab/>
            </w:r>
            <w:r w:rsidRPr="00D57925">
              <w:t>One and only one of SUPI, GPSI, IMSI, MSISDN, IMPU shall be present and it shall correspond to the</w:t>
            </w:r>
            <w:r>
              <w:t xml:space="preserve"> </w:t>
            </w:r>
            <w:r w:rsidRPr="00D57925">
              <w:t>target identifier included in the respective ActivateTask message for the LI-LCS Client</w:t>
            </w:r>
            <w:r w:rsidRPr="00760004">
              <w:t>.</w:t>
            </w:r>
          </w:p>
        </w:tc>
      </w:tr>
    </w:tbl>
    <w:p w14:paraId="12A3CA1E" w14:textId="77777777" w:rsidR="00C55B5A" w:rsidRPr="00760004" w:rsidRDefault="00C55B5A" w:rsidP="00C55B5A"/>
    <w:p w14:paraId="308D9A72" w14:textId="1A82DA13"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186" w:name="_Toc74852128"/>
      <w:r w:rsidRPr="00760004">
        <w:lastRenderedPageBreak/>
        <w:t>7.3.</w:t>
      </w:r>
      <w:r w:rsidR="00190299" w:rsidRPr="00760004">
        <w:t>1</w:t>
      </w:r>
      <w:r w:rsidRPr="00760004">
        <w:t>.</w:t>
      </w:r>
      <w:r w:rsidR="00C55B5A" w:rsidRPr="00760004">
        <w:t>5</w:t>
      </w:r>
      <w:r w:rsidRPr="00760004">
        <w:tab/>
        <w:t>Generation of IRI over LI_HI2</w:t>
      </w:r>
      <w:bookmarkEnd w:id="186"/>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718D2BD2" w:rsidR="00C55B5A" w:rsidRPr="00760004" w:rsidRDefault="00C55B5A" w:rsidP="00B97A14">
      <w:pPr>
        <w:pStyle w:val="NO"/>
      </w:pPr>
      <w:r w:rsidRPr="00760004">
        <w:t xml:space="preserve">NOTE: </w:t>
      </w:r>
      <w:r w:rsidRPr="00760004">
        <w:tab/>
        <w:t xml:space="preserve">In some specific scenarios the amount of LALS reports data may overload the LI-HI2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187" w:name="_Toc74852129"/>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187"/>
    </w:p>
    <w:p w14:paraId="414FD6B9" w14:textId="32CEDDBF" w:rsidR="00154002" w:rsidRPr="00760004" w:rsidRDefault="00154002" w:rsidP="00154002">
      <w:pPr>
        <w:pStyle w:val="Heading4"/>
      </w:pPr>
      <w:bookmarkStart w:id="188" w:name="_Toc74852130"/>
      <w:r w:rsidRPr="00760004">
        <w:t>7.3.</w:t>
      </w:r>
      <w:r w:rsidR="00373663" w:rsidRPr="00760004">
        <w:t>2</w:t>
      </w:r>
      <w:r w:rsidRPr="00760004">
        <w:t>.1</w:t>
      </w:r>
      <w:r w:rsidRPr="00760004">
        <w:tab/>
        <w:t xml:space="preserve">General </w:t>
      </w:r>
      <w:r w:rsidR="00515F34" w:rsidRPr="00760004">
        <w:t>d</w:t>
      </w:r>
      <w:r w:rsidRPr="00760004">
        <w:t>escription</w:t>
      </w:r>
      <w:bookmarkEnd w:id="188"/>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189" w:name="_Toc74852131"/>
      <w:r w:rsidRPr="00760004">
        <w:t>7.3.2.2</w:t>
      </w:r>
      <w:r w:rsidRPr="00760004">
        <w:tab/>
        <w:t>Delivery of cell site information over LI_HI2</w:t>
      </w:r>
      <w:bookmarkEnd w:id="189"/>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38807CE4" w:rsidR="00A21262" w:rsidRPr="00760004" w:rsidRDefault="00A21262" w:rsidP="00A21262">
      <w:r w:rsidRPr="00760004">
        <w:t>When the cell site information is readily available at MDF2 or is retrieved synchronously (</w:t>
      </w:r>
      <w:r w:rsidR="00A13DEE">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Pr="00760004" w:rsidRDefault="00907D44" w:rsidP="00907D44">
      <w:pPr>
        <w:pStyle w:val="Heading3"/>
      </w:pPr>
      <w:bookmarkStart w:id="190" w:name="_Toc74852132"/>
      <w:r w:rsidRPr="00760004">
        <w:t>7.3.3</w:t>
      </w:r>
      <w:r w:rsidRPr="00760004">
        <w:tab/>
        <w:t>Use of the Location structure</w:t>
      </w:r>
      <w:bookmarkEnd w:id="190"/>
    </w:p>
    <w:p w14:paraId="3B863687" w14:textId="77777777" w:rsidR="00907D44" w:rsidRPr="00760004" w:rsidRDefault="00907D44" w:rsidP="00907D44">
      <w:pPr>
        <w:pStyle w:val="Heading4"/>
      </w:pPr>
      <w:bookmarkStart w:id="191" w:name="_Toc74852133"/>
      <w:r w:rsidRPr="00760004">
        <w:t>7.3.3.1</w:t>
      </w:r>
      <w:r w:rsidRPr="00760004">
        <w:tab/>
        <w:t>General description</w:t>
      </w:r>
      <w:bookmarkEnd w:id="191"/>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1117282E"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[35].</w:t>
      </w:r>
    </w:p>
    <w:p w14:paraId="3302938D" w14:textId="77777777" w:rsidR="00610327" w:rsidRPr="00760004" w:rsidRDefault="00610327" w:rsidP="00610327">
      <w:pPr>
        <w:pStyle w:val="Heading2"/>
      </w:pPr>
      <w:bookmarkStart w:id="192" w:name="_Toc74852134"/>
      <w:r w:rsidRPr="00760004">
        <w:lastRenderedPageBreak/>
        <w:t>7.4</w:t>
      </w:r>
      <w:r w:rsidRPr="00760004">
        <w:tab/>
        <w:t>Messaging</w:t>
      </w:r>
      <w:bookmarkEnd w:id="192"/>
    </w:p>
    <w:p w14:paraId="04E36404" w14:textId="29BC175C" w:rsidR="00610327" w:rsidRPr="00760004" w:rsidRDefault="00241659" w:rsidP="00610327">
      <w:pPr>
        <w:pStyle w:val="Heading3"/>
      </w:pPr>
      <w:bookmarkStart w:id="193" w:name="_Toc74852135"/>
      <w:r w:rsidRPr="00760004">
        <w:t>7.4.</w:t>
      </w:r>
      <w:r w:rsidR="00610327" w:rsidRPr="00760004">
        <w:t>1</w:t>
      </w:r>
      <w:r w:rsidR="00610327" w:rsidRPr="00760004">
        <w:tab/>
        <w:t>Introduction</w:t>
      </w:r>
      <w:bookmarkEnd w:id="193"/>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194" w:name="_Toc74852136"/>
      <w:r w:rsidRPr="00760004">
        <w:t>7.4.</w:t>
      </w:r>
      <w:r w:rsidR="00610327" w:rsidRPr="00760004">
        <w:t>2</w:t>
      </w:r>
      <w:r w:rsidR="00610327" w:rsidRPr="00760004">
        <w:tab/>
        <w:t>LI at the MMS Proxy-Relay</w:t>
      </w:r>
      <w:bookmarkEnd w:id="194"/>
    </w:p>
    <w:p w14:paraId="7C2ACB2E" w14:textId="3DEE2E1C" w:rsidR="00610327" w:rsidRPr="00760004" w:rsidRDefault="00241659" w:rsidP="00610327">
      <w:pPr>
        <w:pStyle w:val="Heading4"/>
      </w:pPr>
      <w:bookmarkStart w:id="195" w:name="_Toc74852137"/>
      <w:r w:rsidRPr="00760004">
        <w:t>7.4.</w:t>
      </w:r>
      <w:r w:rsidR="00610327" w:rsidRPr="00760004">
        <w:t>2.1</w:t>
      </w:r>
      <w:r w:rsidR="00610327" w:rsidRPr="00760004">
        <w:tab/>
        <w:t>Provisioning over LI_X1</w:t>
      </w:r>
      <w:bookmarkEnd w:id="195"/>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760004" w:rsidRDefault="00610327" w:rsidP="00610327">
      <w:pPr>
        <w:pStyle w:val="B1"/>
      </w:pPr>
      <w:r w:rsidRPr="00760004">
        <w:t>-</w:t>
      </w:r>
      <w:r w:rsidRPr="00760004">
        <w:tab/>
        <w:t>IMSI.</w:t>
      </w:r>
    </w:p>
    <w:p w14:paraId="12B83F24" w14:textId="184ECABE" w:rsidR="00610327" w:rsidRPr="00760004" w:rsidRDefault="00610327" w:rsidP="00610327">
      <w:pPr>
        <w:pStyle w:val="B1"/>
      </w:pPr>
      <w:r w:rsidRPr="00760004">
        <w:t>-</w:t>
      </w:r>
      <w:r w:rsidRPr="00760004">
        <w:tab/>
        <w:t>SUPIIMSI.</w:t>
      </w:r>
    </w:p>
    <w:p w14:paraId="21C48E0D" w14:textId="2C360D97" w:rsidR="006D1F41" w:rsidRPr="00760004" w:rsidRDefault="000E1D64" w:rsidP="00610327">
      <w:pPr>
        <w:pStyle w:val="B1"/>
      </w:pPr>
      <w:r w:rsidRPr="00760004">
        <w:t>-</w:t>
      </w:r>
      <w:r w:rsidRPr="00760004">
        <w:tab/>
        <w:t>NAI.</w:t>
      </w:r>
    </w:p>
    <w:p w14:paraId="30B41187" w14:textId="4047A490" w:rsidR="000E1D64" w:rsidRPr="00760004" w:rsidRDefault="000E1D64" w:rsidP="00610327">
      <w:pPr>
        <w:pStyle w:val="B1"/>
      </w:pPr>
      <w:r w:rsidRPr="00760004">
        <w:t>-</w:t>
      </w:r>
      <w:r w:rsidRPr="00760004">
        <w:tab/>
        <w:t>SUPINAI.</w:t>
      </w:r>
    </w:p>
    <w:p w14:paraId="39021763" w14:textId="43C7CA33" w:rsidR="00610327" w:rsidRPr="00760004" w:rsidRDefault="00241659" w:rsidP="00610327">
      <w:pPr>
        <w:pStyle w:val="Heading4"/>
      </w:pPr>
      <w:bookmarkStart w:id="196" w:name="_Toc74852138"/>
      <w:r w:rsidRPr="00760004">
        <w:t>7.4.</w:t>
      </w:r>
      <w:r w:rsidR="00610327" w:rsidRPr="00760004">
        <w:t>2.2</w:t>
      </w:r>
      <w:r w:rsidR="00610327" w:rsidRPr="00760004">
        <w:tab/>
        <w:t>Generation of xIRI over LI_X2</w:t>
      </w:r>
      <w:bookmarkEnd w:id="196"/>
    </w:p>
    <w:p w14:paraId="2047F42E" w14:textId="69BC0DC4" w:rsidR="00610327" w:rsidRPr="00760004" w:rsidRDefault="00610327" w:rsidP="00610327">
      <w:r w:rsidRPr="00760004">
        <w:t xml:space="preserve">The IRI-POI present in the MMS Proxy-Relay shall send xIRI over LI_X2 for the events listed in clause 7.5.2.3 of TS 33.127 [5],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197" w:name="_Toc74852139"/>
      <w:r w:rsidRPr="00760004">
        <w:t>7.4.</w:t>
      </w:r>
      <w:r w:rsidR="00610327" w:rsidRPr="00760004">
        <w:t>2.3</w:t>
      </w:r>
      <w:r w:rsidR="00610327" w:rsidRPr="00760004">
        <w:tab/>
        <w:t>Generation of xCC over LI_X3</w:t>
      </w:r>
      <w:bookmarkEnd w:id="197"/>
    </w:p>
    <w:p w14:paraId="6BC9C463" w14:textId="479CAE7E" w:rsidR="00610327" w:rsidRPr="00760004" w:rsidRDefault="00610327" w:rsidP="00610327">
      <w:r w:rsidRPr="00760004">
        <w:t>The CC-POI present in the MMS Proxy-Relay shall send xCC over LI_X3 for any MMS event where CC is available and authorized for reporting for the events listed in clause 7.5.2.3 of TS 33.127 [5].</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198" w:name="_Toc74852140"/>
      <w:r w:rsidRPr="00760004">
        <w:t>7.4.</w:t>
      </w:r>
      <w:r w:rsidR="00610327" w:rsidRPr="00760004">
        <w:t>2.4</w:t>
      </w:r>
      <w:r w:rsidR="00610327" w:rsidRPr="00760004">
        <w:tab/>
        <w:t>MMS Record Generation Cases</w:t>
      </w:r>
      <w:bookmarkEnd w:id="198"/>
    </w:p>
    <w:p w14:paraId="6E31A796" w14:textId="743066B4" w:rsidR="00610327" w:rsidRPr="00760004" w:rsidRDefault="00610327" w:rsidP="00610327">
      <w:r w:rsidRPr="00760004">
        <w:t>The triggers for MMS record generation are detailed in each of the clauses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0085223E"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3GPP TS 23.140 [40] clause 8.4 definitions.</w:t>
      </w:r>
    </w:p>
    <w:p w14:paraId="0DB5C7D6" w14:textId="77777777" w:rsidR="00610327" w:rsidRPr="00760004" w:rsidRDefault="00610327" w:rsidP="00610327">
      <w:r w:rsidRPr="00760004">
        <w:lastRenderedPageBreak/>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199" w:name="_Toc74852141"/>
      <w:r w:rsidRPr="00760004">
        <w:t>7.</w:t>
      </w:r>
      <w:r w:rsidR="00FB4B85" w:rsidRPr="00760004">
        <w:t>4</w:t>
      </w:r>
      <w:r w:rsidRPr="00760004">
        <w:t>.3</w:t>
      </w:r>
      <w:r w:rsidR="00CA650D" w:rsidRPr="00760004">
        <w:tab/>
      </w:r>
      <w:r w:rsidRPr="00760004">
        <w:t>MMS Records</w:t>
      </w:r>
      <w:bookmarkEnd w:id="199"/>
    </w:p>
    <w:p w14:paraId="3378B7EE" w14:textId="197B2510" w:rsidR="00610327" w:rsidRPr="00760004" w:rsidRDefault="00241659" w:rsidP="002530D6">
      <w:pPr>
        <w:pStyle w:val="Heading4"/>
      </w:pPr>
      <w:bookmarkStart w:id="200" w:name="_Toc74852142"/>
      <w:r w:rsidRPr="00760004">
        <w:t>7.4.</w:t>
      </w:r>
      <w:r w:rsidR="00610327" w:rsidRPr="00760004">
        <w:t>3.1</w:t>
      </w:r>
      <w:r w:rsidR="00610327" w:rsidRPr="00760004">
        <w:tab/>
        <w:t>MMSSend</w:t>
      </w:r>
      <w:bookmarkEnd w:id="200"/>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7777777" w:rsidR="00610327" w:rsidRPr="00760004" w:rsidRDefault="00610327" w:rsidP="00610327">
      <w:r w:rsidRPr="00760004">
        <w:t xml:space="preserve">The following table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A64895">
        <w:trPr>
          <w:jc w:val="center"/>
        </w:trPr>
        <w:tc>
          <w:tcPr>
            <w:tcW w:w="2693" w:type="dxa"/>
          </w:tcPr>
          <w:p w14:paraId="7A7E6D49" w14:textId="77777777" w:rsidR="00610327" w:rsidRPr="00760004" w:rsidRDefault="00610327" w:rsidP="00A64895">
            <w:pPr>
              <w:pStyle w:val="TAH"/>
            </w:pPr>
            <w:r w:rsidRPr="00760004">
              <w:t>Field name</w:t>
            </w:r>
          </w:p>
        </w:tc>
        <w:tc>
          <w:tcPr>
            <w:tcW w:w="6521" w:type="dxa"/>
          </w:tcPr>
          <w:p w14:paraId="5F33963C" w14:textId="77777777" w:rsidR="00610327" w:rsidRPr="00760004" w:rsidRDefault="00610327" w:rsidP="00A64895">
            <w:pPr>
              <w:pStyle w:val="TAH"/>
            </w:pPr>
            <w:r w:rsidRPr="00760004">
              <w:t>Description</w:t>
            </w:r>
          </w:p>
        </w:tc>
        <w:tc>
          <w:tcPr>
            <w:tcW w:w="708" w:type="dxa"/>
          </w:tcPr>
          <w:p w14:paraId="59175A6E" w14:textId="77777777" w:rsidR="00610327" w:rsidRPr="00760004" w:rsidRDefault="00610327" w:rsidP="00A64895">
            <w:pPr>
              <w:pStyle w:val="TAH"/>
            </w:pPr>
            <w:r w:rsidRPr="00760004">
              <w:t>M/C/O</w:t>
            </w:r>
          </w:p>
        </w:tc>
      </w:tr>
      <w:tr w:rsidR="00610327" w:rsidRPr="00760004" w14:paraId="1A7B14D0" w14:textId="77777777" w:rsidTr="00A64895">
        <w:trPr>
          <w:jc w:val="center"/>
        </w:trPr>
        <w:tc>
          <w:tcPr>
            <w:tcW w:w="2693" w:type="dxa"/>
          </w:tcPr>
          <w:p w14:paraId="289799DC" w14:textId="77777777" w:rsidR="00610327" w:rsidRPr="00760004" w:rsidRDefault="00610327" w:rsidP="00A64895">
            <w:pPr>
              <w:pStyle w:val="TAL"/>
            </w:pPr>
            <w:r w:rsidRPr="00760004">
              <w:t>transactionID</w:t>
            </w:r>
          </w:p>
        </w:tc>
        <w:tc>
          <w:tcPr>
            <w:tcW w:w="6521" w:type="dxa"/>
          </w:tcPr>
          <w:p w14:paraId="5AF64CD6" w14:textId="77777777" w:rsidR="00610327" w:rsidRPr="00760004" w:rsidRDefault="00610327" w:rsidP="00A64895">
            <w:pPr>
              <w:pStyle w:val="TAL"/>
            </w:pPr>
            <w:r w:rsidRPr="00760004">
              <w:t>An ID used to correlate an MMS request and response between the target and the MMS Proxy-Relay. As defined in OMA-TS-MMA_ENC [39] clause 7.3.63.</w:t>
            </w:r>
          </w:p>
        </w:tc>
        <w:tc>
          <w:tcPr>
            <w:tcW w:w="708" w:type="dxa"/>
          </w:tcPr>
          <w:p w14:paraId="35EE8542" w14:textId="77777777" w:rsidR="00610327" w:rsidRPr="00760004" w:rsidRDefault="00610327" w:rsidP="00A64895">
            <w:pPr>
              <w:pStyle w:val="TAL"/>
            </w:pPr>
            <w:r w:rsidRPr="00760004">
              <w:t>M</w:t>
            </w:r>
          </w:p>
        </w:tc>
      </w:tr>
      <w:tr w:rsidR="00610327" w:rsidRPr="00760004" w14:paraId="2EA7ABB8" w14:textId="77777777" w:rsidTr="00A64895">
        <w:trPr>
          <w:jc w:val="center"/>
        </w:trPr>
        <w:tc>
          <w:tcPr>
            <w:tcW w:w="2693" w:type="dxa"/>
          </w:tcPr>
          <w:p w14:paraId="7EDA2F3F" w14:textId="77777777" w:rsidR="00610327" w:rsidRPr="00760004" w:rsidRDefault="00610327" w:rsidP="00A64895">
            <w:pPr>
              <w:pStyle w:val="TAL"/>
            </w:pPr>
            <w:r w:rsidRPr="00760004">
              <w:t>version</w:t>
            </w:r>
          </w:p>
        </w:tc>
        <w:tc>
          <w:tcPr>
            <w:tcW w:w="6521" w:type="dxa"/>
          </w:tcPr>
          <w:p w14:paraId="1353933A" w14:textId="77777777" w:rsidR="00610327" w:rsidRPr="00760004" w:rsidRDefault="00610327" w:rsidP="00A64895">
            <w:pPr>
              <w:pStyle w:val="TAL"/>
            </w:pPr>
            <w:r w:rsidRPr="00760004">
              <w:t>The version of MM, to include major and minor version.</w:t>
            </w:r>
          </w:p>
        </w:tc>
        <w:tc>
          <w:tcPr>
            <w:tcW w:w="708" w:type="dxa"/>
          </w:tcPr>
          <w:p w14:paraId="0843DDFB" w14:textId="77777777" w:rsidR="00610327" w:rsidRPr="00760004" w:rsidRDefault="00610327" w:rsidP="00A64895">
            <w:pPr>
              <w:pStyle w:val="TAL"/>
            </w:pPr>
            <w:r w:rsidRPr="00760004">
              <w:t>M</w:t>
            </w:r>
          </w:p>
        </w:tc>
      </w:tr>
      <w:tr w:rsidR="00610327" w:rsidRPr="00760004" w14:paraId="450C406A" w14:textId="77777777" w:rsidTr="00A64895">
        <w:trPr>
          <w:jc w:val="center"/>
        </w:trPr>
        <w:tc>
          <w:tcPr>
            <w:tcW w:w="2693" w:type="dxa"/>
          </w:tcPr>
          <w:p w14:paraId="71737AE5" w14:textId="77777777" w:rsidR="00610327" w:rsidRPr="00760004" w:rsidRDefault="00610327" w:rsidP="00A64895">
            <w:pPr>
              <w:pStyle w:val="TAL"/>
            </w:pPr>
            <w:r w:rsidRPr="00760004">
              <w:t>dateTime</w:t>
            </w:r>
          </w:p>
        </w:tc>
        <w:tc>
          <w:tcPr>
            <w:tcW w:w="6521" w:type="dxa"/>
          </w:tcPr>
          <w:p w14:paraId="763EA736"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A64895">
            <w:pPr>
              <w:pStyle w:val="TAL"/>
            </w:pPr>
            <w:r w:rsidRPr="00760004">
              <w:t>M</w:t>
            </w:r>
          </w:p>
        </w:tc>
      </w:tr>
      <w:tr w:rsidR="00610327" w:rsidRPr="00760004" w14:paraId="77216E47" w14:textId="77777777" w:rsidTr="00A64895">
        <w:trPr>
          <w:jc w:val="center"/>
        </w:trPr>
        <w:tc>
          <w:tcPr>
            <w:tcW w:w="2693" w:type="dxa"/>
          </w:tcPr>
          <w:p w14:paraId="02100292" w14:textId="77777777" w:rsidR="00610327" w:rsidRPr="00760004" w:rsidRDefault="00610327" w:rsidP="00A64895">
            <w:pPr>
              <w:pStyle w:val="TAL"/>
            </w:pPr>
            <w:r w:rsidRPr="00760004">
              <w:t>originatingMMSParty</w:t>
            </w:r>
          </w:p>
        </w:tc>
        <w:tc>
          <w:tcPr>
            <w:tcW w:w="6521" w:type="dxa"/>
          </w:tcPr>
          <w:p w14:paraId="3B3F4945" w14:textId="0B9B983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A64895">
            <w:pPr>
              <w:pStyle w:val="TAL"/>
            </w:pPr>
            <w:r w:rsidRPr="00760004">
              <w:t>M</w:t>
            </w:r>
          </w:p>
        </w:tc>
      </w:tr>
      <w:tr w:rsidR="00610327" w:rsidRPr="00760004" w14:paraId="3ADF087B" w14:textId="77777777" w:rsidTr="00A64895">
        <w:trPr>
          <w:jc w:val="center"/>
        </w:trPr>
        <w:tc>
          <w:tcPr>
            <w:tcW w:w="2693" w:type="dxa"/>
          </w:tcPr>
          <w:p w14:paraId="58909D11" w14:textId="77777777" w:rsidR="00610327" w:rsidRPr="00760004" w:rsidRDefault="00610327" w:rsidP="00A64895">
            <w:pPr>
              <w:pStyle w:val="TAL"/>
            </w:pPr>
            <w:r w:rsidRPr="00760004">
              <w:t>terminatingMMSParty</w:t>
            </w:r>
          </w:p>
        </w:tc>
        <w:tc>
          <w:tcPr>
            <w:tcW w:w="6521" w:type="dxa"/>
          </w:tcPr>
          <w:p w14:paraId="3EE67802" w14:textId="50D3BBE9"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A64895">
            <w:pPr>
              <w:pStyle w:val="TAL"/>
            </w:pPr>
            <w:r w:rsidRPr="00760004">
              <w:t>This parameter is included if the corresponding MM includes a “TO” field.</w:t>
            </w:r>
          </w:p>
          <w:p w14:paraId="537A1F02"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A64895">
            <w:pPr>
              <w:pStyle w:val="TAL"/>
            </w:pPr>
            <w:r w:rsidRPr="00760004">
              <w:t>C</w:t>
            </w:r>
          </w:p>
        </w:tc>
      </w:tr>
      <w:tr w:rsidR="00610327" w:rsidRPr="00760004" w14:paraId="0AFC3817" w14:textId="77777777" w:rsidTr="00A64895">
        <w:trPr>
          <w:jc w:val="center"/>
        </w:trPr>
        <w:tc>
          <w:tcPr>
            <w:tcW w:w="2693" w:type="dxa"/>
          </w:tcPr>
          <w:p w14:paraId="1955322C" w14:textId="77777777" w:rsidR="00610327" w:rsidRPr="00760004" w:rsidRDefault="00610327" w:rsidP="00A64895">
            <w:pPr>
              <w:pStyle w:val="TAL"/>
            </w:pPr>
            <w:r w:rsidRPr="00760004">
              <w:t>cCRecipients</w:t>
            </w:r>
          </w:p>
        </w:tc>
        <w:tc>
          <w:tcPr>
            <w:tcW w:w="6521" w:type="dxa"/>
          </w:tcPr>
          <w:p w14:paraId="74729381"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w:t>
            </w:r>
          </w:p>
          <w:p w14:paraId="6A91ADAD"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A64895">
            <w:pPr>
              <w:pStyle w:val="TAL"/>
            </w:pPr>
            <w:r w:rsidRPr="00760004">
              <w:t>C</w:t>
            </w:r>
          </w:p>
        </w:tc>
      </w:tr>
      <w:tr w:rsidR="00610327" w:rsidRPr="00760004" w14:paraId="0F057755" w14:textId="77777777" w:rsidTr="00A64895">
        <w:trPr>
          <w:jc w:val="center"/>
        </w:trPr>
        <w:tc>
          <w:tcPr>
            <w:tcW w:w="2693" w:type="dxa"/>
          </w:tcPr>
          <w:p w14:paraId="0900730C" w14:textId="77777777" w:rsidR="00610327" w:rsidRPr="00760004" w:rsidRDefault="00610327" w:rsidP="00A64895">
            <w:pPr>
              <w:pStyle w:val="TAL"/>
            </w:pPr>
            <w:r w:rsidRPr="00760004">
              <w:t>bCCRecipients</w:t>
            </w:r>
          </w:p>
        </w:tc>
        <w:tc>
          <w:tcPr>
            <w:tcW w:w="6521" w:type="dxa"/>
          </w:tcPr>
          <w:p w14:paraId="714A38AC"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A64895">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A64895">
            <w:pPr>
              <w:pStyle w:val="TAL"/>
            </w:pPr>
            <w:r w:rsidRPr="00760004">
              <w:t>C</w:t>
            </w:r>
          </w:p>
        </w:tc>
      </w:tr>
      <w:tr w:rsidR="00610327" w:rsidRPr="00760004" w14:paraId="1FB79F67" w14:textId="77777777" w:rsidTr="00A64895">
        <w:trPr>
          <w:jc w:val="center"/>
        </w:trPr>
        <w:tc>
          <w:tcPr>
            <w:tcW w:w="2693" w:type="dxa"/>
          </w:tcPr>
          <w:p w14:paraId="5FBFA68F" w14:textId="77777777" w:rsidR="00610327" w:rsidRPr="00760004" w:rsidRDefault="00610327" w:rsidP="00A64895">
            <w:pPr>
              <w:pStyle w:val="TAL"/>
            </w:pPr>
            <w:r w:rsidRPr="00760004">
              <w:t>direction</w:t>
            </w:r>
          </w:p>
        </w:tc>
        <w:tc>
          <w:tcPr>
            <w:tcW w:w="6521" w:type="dxa"/>
          </w:tcPr>
          <w:p w14:paraId="56659C02" w14:textId="77777777" w:rsidR="00610327" w:rsidRPr="00760004" w:rsidRDefault="00610327" w:rsidP="00A64895">
            <w:pPr>
              <w:pStyle w:val="TAL"/>
            </w:pPr>
            <w:r w:rsidRPr="00760004">
              <w:t>Indicates the direction of the MM. This shall be encoded as “from target.”</w:t>
            </w:r>
          </w:p>
        </w:tc>
        <w:tc>
          <w:tcPr>
            <w:tcW w:w="708" w:type="dxa"/>
          </w:tcPr>
          <w:p w14:paraId="131ECD53" w14:textId="77777777" w:rsidR="00610327" w:rsidRPr="00760004" w:rsidRDefault="00610327" w:rsidP="00A64895">
            <w:pPr>
              <w:pStyle w:val="TAL"/>
            </w:pPr>
            <w:r w:rsidRPr="00760004">
              <w:t>M</w:t>
            </w:r>
          </w:p>
        </w:tc>
      </w:tr>
      <w:tr w:rsidR="00610327" w:rsidRPr="00760004" w14:paraId="571F15CA" w14:textId="77777777" w:rsidTr="00A64895">
        <w:trPr>
          <w:jc w:val="center"/>
        </w:trPr>
        <w:tc>
          <w:tcPr>
            <w:tcW w:w="2693" w:type="dxa"/>
          </w:tcPr>
          <w:p w14:paraId="626AF960" w14:textId="77777777" w:rsidR="00610327" w:rsidRPr="00760004" w:rsidRDefault="00610327" w:rsidP="00A64895">
            <w:pPr>
              <w:pStyle w:val="TAL"/>
            </w:pPr>
            <w:r w:rsidRPr="00760004">
              <w:t>subject</w:t>
            </w:r>
          </w:p>
        </w:tc>
        <w:tc>
          <w:tcPr>
            <w:tcW w:w="6521" w:type="dxa"/>
          </w:tcPr>
          <w:p w14:paraId="3CEDB23D" w14:textId="77777777" w:rsidR="00610327" w:rsidRPr="00760004" w:rsidRDefault="00610327" w:rsidP="00A64895">
            <w:pPr>
              <w:pStyle w:val="TAL"/>
            </w:pPr>
            <w:r w:rsidRPr="00760004">
              <w:t>The subject of the MM. Include if sent to the MMS Proxy-Relay.</w:t>
            </w:r>
          </w:p>
        </w:tc>
        <w:tc>
          <w:tcPr>
            <w:tcW w:w="708" w:type="dxa"/>
          </w:tcPr>
          <w:p w14:paraId="05DBAA40" w14:textId="77777777" w:rsidR="00610327" w:rsidRPr="00760004" w:rsidRDefault="00610327" w:rsidP="00A64895">
            <w:pPr>
              <w:pStyle w:val="TAL"/>
            </w:pPr>
            <w:r w:rsidRPr="00760004">
              <w:t>C</w:t>
            </w:r>
          </w:p>
        </w:tc>
      </w:tr>
      <w:tr w:rsidR="00610327" w:rsidRPr="00760004" w14:paraId="45125433" w14:textId="77777777" w:rsidTr="00A64895">
        <w:trPr>
          <w:jc w:val="center"/>
        </w:trPr>
        <w:tc>
          <w:tcPr>
            <w:tcW w:w="2693" w:type="dxa"/>
          </w:tcPr>
          <w:p w14:paraId="5E93DD98" w14:textId="77777777" w:rsidR="00610327" w:rsidRPr="00760004" w:rsidRDefault="00610327" w:rsidP="00A64895">
            <w:pPr>
              <w:pStyle w:val="TAL"/>
            </w:pPr>
            <w:r w:rsidRPr="00760004">
              <w:t>messageClass</w:t>
            </w:r>
          </w:p>
        </w:tc>
        <w:tc>
          <w:tcPr>
            <w:tcW w:w="6521" w:type="dxa"/>
          </w:tcPr>
          <w:p w14:paraId="69A8E9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A64895">
            <w:pPr>
              <w:pStyle w:val="TAL"/>
            </w:pPr>
            <w:r w:rsidRPr="00760004">
              <w:t>C</w:t>
            </w:r>
          </w:p>
        </w:tc>
      </w:tr>
      <w:tr w:rsidR="00610327" w:rsidRPr="00760004" w14:paraId="61E712AD" w14:textId="77777777" w:rsidTr="00A64895">
        <w:trPr>
          <w:jc w:val="center"/>
        </w:trPr>
        <w:tc>
          <w:tcPr>
            <w:tcW w:w="2693" w:type="dxa"/>
          </w:tcPr>
          <w:p w14:paraId="6B34F4E1" w14:textId="77777777" w:rsidR="00610327" w:rsidRPr="00760004" w:rsidRDefault="00610327" w:rsidP="00A64895">
            <w:pPr>
              <w:pStyle w:val="TAL"/>
            </w:pPr>
            <w:r w:rsidRPr="00760004">
              <w:t>expiry</w:t>
            </w:r>
          </w:p>
        </w:tc>
        <w:tc>
          <w:tcPr>
            <w:tcW w:w="6521" w:type="dxa"/>
          </w:tcPr>
          <w:p w14:paraId="69A3391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A64895">
            <w:pPr>
              <w:pStyle w:val="TAL"/>
            </w:pPr>
            <w:r w:rsidRPr="00760004">
              <w:t>M</w:t>
            </w:r>
          </w:p>
        </w:tc>
      </w:tr>
      <w:tr w:rsidR="00610327" w:rsidRPr="00760004" w14:paraId="07CB50C6" w14:textId="77777777" w:rsidTr="00A64895">
        <w:trPr>
          <w:jc w:val="center"/>
        </w:trPr>
        <w:tc>
          <w:tcPr>
            <w:tcW w:w="2693" w:type="dxa"/>
          </w:tcPr>
          <w:p w14:paraId="78C474CD" w14:textId="77777777" w:rsidR="00610327" w:rsidRPr="00760004" w:rsidRDefault="00610327" w:rsidP="00A64895">
            <w:pPr>
              <w:pStyle w:val="TAL"/>
            </w:pPr>
            <w:r w:rsidRPr="00760004">
              <w:t>desiredDeliveryTime</w:t>
            </w:r>
          </w:p>
        </w:tc>
        <w:tc>
          <w:tcPr>
            <w:tcW w:w="6521" w:type="dxa"/>
          </w:tcPr>
          <w:p w14:paraId="23C1C347"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A64895">
            <w:pPr>
              <w:pStyle w:val="TAL"/>
            </w:pPr>
            <w:r w:rsidRPr="00760004">
              <w:t>C</w:t>
            </w:r>
          </w:p>
        </w:tc>
      </w:tr>
      <w:tr w:rsidR="00610327" w:rsidRPr="00760004" w14:paraId="3274B0C8" w14:textId="77777777" w:rsidTr="00A64895">
        <w:trPr>
          <w:jc w:val="center"/>
        </w:trPr>
        <w:tc>
          <w:tcPr>
            <w:tcW w:w="2693" w:type="dxa"/>
          </w:tcPr>
          <w:p w14:paraId="1DE67E3E" w14:textId="77777777" w:rsidR="00610327" w:rsidRPr="00760004" w:rsidRDefault="00610327" w:rsidP="00A64895">
            <w:pPr>
              <w:pStyle w:val="TAL"/>
            </w:pPr>
            <w:r w:rsidRPr="00760004">
              <w:t>priority</w:t>
            </w:r>
          </w:p>
        </w:tc>
        <w:tc>
          <w:tcPr>
            <w:tcW w:w="6521" w:type="dxa"/>
          </w:tcPr>
          <w:p w14:paraId="2E85E0D9" w14:textId="77777777" w:rsidR="00610327" w:rsidRPr="00760004" w:rsidRDefault="00610327" w:rsidP="00A64895">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A64895">
            <w:pPr>
              <w:pStyle w:val="TAL"/>
            </w:pPr>
            <w:r w:rsidRPr="00760004">
              <w:t>C</w:t>
            </w:r>
          </w:p>
        </w:tc>
      </w:tr>
      <w:tr w:rsidR="00610327" w:rsidRPr="00760004" w14:paraId="545827B6" w14:textId="77777777" w:rsidTr="00A64895">
        <w:trPr>
          <w:jc w:val="center"/>
        </w:trPr>
        <w:tc>
          <w:tcPr>
            <w:tcW w:w="2693" w:type="dxa"/>
          </w:tcPr>
          <w:p w14:paraId="41AEADAA" w14:textId="77777777" w:rsidR="00610327" w:rsidRPr="00760004" w:rsidRDefault="00610327" w:rsidP="00A64895">
            <w:pPr>
              <w:pStyle w:val="TAL"/>
            </w:pPr>
            <w:r w:rsidRPr="00760004">
              <w:t>senderVisibility</w:t>
            </w:r>
          </w:p>
        </w:tc>
        <w:tc>
          <w:tcPr>
            <w:tcW w:w="6521" w:type="dxa"/>
          </w:tcPr>
          <w:p w14:paraId="654937C2" w14:textId="77777777" w:rsidR="00610327" w:rsidRPr="00760004" w:rsidRDefault="00610327" w:rsidP="00A64895">
            <w:pPr>
              <w:pStyle w:val="TAL"/>
            </w:pPr>
            <w:r w:rsidRPr="00760004">
              <w:t>An indication that the sender's address should not be delivered to the recipient. Sent by the target to indicate the target's visibility to the other party or if not signalled by the target and the default is to not make target visible to the other party. The values given in OMA-TS-MMA_ENC [39] clause 7.3.52 shall be encoded as follows: “Show” = True, “Hide” = False. Include if sent to the MMS Proxy-Relay.</w:t>
            </w:r>
          </w:p>
        </w:tc>
        <w:tc>
          <w:tcPr>
            <w:tcW w:w="708" w:type="dxa"/>
          </w:tcPr>
          <w:p w14:paraId="44ED07FC" w14:textId="77777777" w:rsidR="00610327" w:rsidRPr="00760004" w:rsidRDefault="00610327" w:rsidP="00A64895">
            <w:pPr>
              <w:pStyle w:val="TAL"/>
            </w:pPr>
            <w:r w:rsidRPr="00760004">
              <w:t>C</w:t>
            </w:r>
          </w:p>
        </w:tc>
      </w:tr>
      <w:tr w:rsidR="00610327" w:rsidRPr="00760004" w14:paraId="3EC58A34" w14:textId="77777777" w:rsidTr="00A64895">
        <w:trPr>
          <w:jc w:val="center"/>
        </w:trPr>
        <w:tc>
          <w:tcPr>
            <w:tcW w:w="2693" w:type="dxa"/>
          </w:tcPr>
          <w:p w14:paraId="54F850CD" w14:textId="77777777" w:rsidR="00610327" w:rsidRPr="00760004" w:rsidRDefault="00610327" w:rsidP="00A64895">
            <w:pPr>
              <w:pStyle w:val="TAL"/>
            </w:pPr>
            <w:r w:rsidRPr="00760004">
              <w:t>deliveryReport</w:t>
            </w:r>
          </w:p>
        </w:tc>
        <w:tc>
          <w:tcPr>
            <w:tcW w:w="6521" w:type="dxa"/>
          </w:tcPr>
          <w:p w14:paraId="5540A096" w14:textId="77777777" w:rsidR="00610327" w:rsidRPr="00760004" w:rsidRDefault="00610327" w:rsidP="00A64895">
            <w:pPr>
              <w:pStyle w:val="TAL"/>
            </w:pPr>
            <w:r w:rsidRPr="00760004">
              <w:t>Specifies whether the originator MM UE requests a delivery report from each recipient. Sent by the target to indicate the desired delivery report. The values given in OMA-TS-MMA_ENC [39] clause 7.3.13. shall be encoded as follows: “Yes” = True, “No” = False. Include if sent to the MMS Proxy-Relay.</w:t>
            </w:r>
          </w:p>
        </w:tc>
        <w:tc>
          <w:tcPr>
            <w:tcW w:w="708" w:type="dxa"/>
          </w:tcPr>
          <w:p w14:paraId="2B5D8BB6" w14:textId="77777777" w:rsidR="00610327" w:rsidRPr="00760004" w:rsidRDefault="00610327" w:rsidP="00A64895">
            <w:pPr>
              <w:pStyle w:val="TAL"/>
            </w:pPr>
            <w:r w:rsidRPr="00760004">
              <w:t>C</w:t>
            </w:r>
          </w:p>
        </w:tc>
      </w:tr>
      <w:tr w:rsidR="00610327" w:rsidRPr="00760004" w14:paraId="07B69E8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7777777" w:rsidR="00610327" w:rsidRPr="00760004" w:rsidRDefault="00610327" w:rsidP="00A64895">
            <w:pPr>
              <w:pStyle w:val="TAL"/>
            </w:pPr>
            <w:r w:rsidRPr="00760004">
              <w:t>Specifies whether the originator MM UE requests a read report from each recipient. Sent by the target to indicate the desired read report.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A64895">
            <w:pPr>
              <w:pStyle w:val="TAL"/>
            </w:pPr>
            <w:r w:rsidRPr="00760004">
              <w:t>C</w:t>
            </w:r>
          </w:p>
        </w:tc>
      </w:tr>
      <w:tr w:rsidR="00610327" w:rsidRPr="00760004" w14:paraId="381ACE8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77777777" w:rsidR="00610327" w:rsidRPr="00760004" w:rsidRDefault="00610327" w:rsidP="00A64895">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A64895">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A64895">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77777777" w:rsidR="00610327" w:rsidRPr="00760004" w:rsidRDefault="00610327" w:rsidP="00A64895">
            <w:pPr>
              <w:pStyle w:val="TAL"/>
            </w:pPr>
            <w:r w:rsidRPr="00760004">
              <w:t>Identifies the value of the MM State associated with a to be stored or stored MM. See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A64895">
            <w:pPr>
              <w:pStyle w:val="TAL"/>
            </w:pPr>
            <w:r w:rsidRPr="00760004">
              <w:t>C</w:t>
            </w:r>
          </w:p>
        </w:tc>
      </w:tr>
      <w:tr w:rsidR="00610327" w:rsidRPr="00760004" w14:paraId="4FC6852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A64895">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77777777" w:rsidR="00610327" w:rsidRPr="00760004" w:rsidRDefault="00610327" w:rsidP="00A64895">
            <w:pPr>
              <w:pStyle w:val="TAL"/>
            </w:pPr>
            <w:r w:rsidRPr="00760004">
              <w:t>Identifies a keyword to add or remove from the list of keywords associated with a stored MM. See OMA-TS-MMA_ENC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A64895">
            <w:pPr>
              <w:pStyle w:val="TAL"/>
            </w:pPr>
            <w:r w:rsidRPr="00760004">
              <w:t>C</w:t>
            </w:r>
          </w:p>
        </w:tc>
      </w:tr>
      <w:tr w:rsidR="00610327" w:rsidRPr="00760004" w14:paraId="65E0E9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1355A8A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A64895">
            <w:pPr>
              <w:pStyle w:val="TAL"/>
            </w:pPr>
            <w:r w:rsidRPr="00760004">
              <w:t>C</w:t>
            </w:r>
          </w:p>
        </w:tc>
      </w:tr>
      <w:tr w:rsidR="00610327" w:rsidRPr="00760004" w14:paraId="0126F0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A64895">
            <w:pPr>
              <w:pStyle w:val="TAL"/>
            </w:pPr>
            <w:r w:rsidRPr="00760004">
              <w:t>C</w:t>
            </w:r>
          </w:p>
        </w:tc>
      </w:tr>
      <w:tr w:rsidR="00610327" w:rsidRPr="00760004" w14:paraId="117484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A64895">
            <w:pPr>
              <w:pStyle w:val="TAL"/>
            </w:pPr>
            <w:r w:rsidRPr="00760004">
              <w:t>C</w:t>
            </w:r>
          </w:p>
        </w:tc>
      </w:tr>
      <w:tr w:rsidR="00610327" w:rsidRPr="00760004" w14:paraId="28B5A1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A64895">
            <w:pPr>
              <w:pStyle w:val="TAL"/>
            </w:pPr>
            <w:r w:rsidRPr="00760004">
              <w:t>C</w:t>
            </w:r>
          </w:p>
        </w:tc>
      </w:tr>
      <w:tr w:rsidR="00610327" w:rsidRPr="00760004" w14:paraId="423546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A64895">
            <w:pPr>
              <w:pStyle w:val="TAL"/>
            </w:pPr>
            <w:r w:rsidRPr="00760004">
              <w:t>C</w:t>
            </w:r>
          </w:p>
        </w:tc>
      </w:tr>
      <w:tr w:rsidR="00610327" w:rsidRPr="00760004" w14:paraId="47B806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A64895">
            <w:pPr>
              <w:pStyle w:val="TAL"/>
            </w:pPr>
            <w:r w:rsidRPr="00760004">
              <w:t>C</w:t>
            </w:r>
          </w:p>
        </w:tc>
      </w:tr>
      <w:tr w:rsidR="00610327" w:rsidRPr="00760004" w14:paraId="0ED5044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7777777" w:rsidR="00610327" w:rsidRPr="00760004" w:rsidRDefault="00610327" w:rsidP="00A64895">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A64895">
            <w:pPr>
              <w:pStyle w:val="TAL"/>
            </w:pPr>
            <w:r w:rsidRPr="00760004">
              <w:t>C</w:t>
            </w:r>
          </w:p>
        </w:tc>
      </w:tr>
      <w:tr w:rsidR="00610327" w:rsidRPr="00760004" w14:paraId="7CB25C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A64895">
            <w:pPr>
              <w:pStyle w:val="TAL"/>
            </w:pPr>
            <w:r w:rsidRPr="00760004">
              <w:t>M</w:t>
            </w:r>
          </w:p>
        </w:tc>
      </w:tr>
      <w:tr w:rsidR="00610327" w:rsidRPr="00760004" w14:paraId="73C6B67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A64895">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A64895">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A64895">
            <w:pPr>
              <w:pStyle w:val="TAL"/>
            </w:pPr>
            <w:r w:rsidRPr="00760004">
              <w:t>M</w:t>
            </w:r>
          </w:p>
        </w:tc>
      </w:tr>
      <w:tr w:rsidR="00610327" w:rsidRPr="00760004" w14:paraId="5BB0B7A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A64895">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A64895">
            <w:pPr>
              <w:pStyle w:val="TAL"/>
            </w:pPr>
            <w:r w:rsidRPr="00760004">
              <w:t>C</w:t>
            </w:r>
          </w:p>
        </w:tc>
      </w:tr>
      <w:tr w:rsidR="00610327" w:rsidRPr="00760004" w14:paraId="10E0093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A64895">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A64895">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201" w:name="_Toc74852143"/>
      <w:r w:rsidRPr="00760004">
        <w:t>7.4.</w:t>
      </w:r>
      <w:r w:rsidR="00610327" w:rsidRPr="00760004">
        <w:t>3.2</w:t>
      </w:r>
      <w:r w:rsidR="00610327" w:rsidRPr="00760004">
        <w:tab/>
        <w:t>MMSSendByNonLocalTarget</w:t>
      </w:r>
      <w:bookmarkEnd w:id="201"/>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A64895">
        <w:trPr>
          <w:jc w:val="center"/>
        </w:trPr>
        <w:tc>
          <w:tcPr>
            <w:tcW w:w="2693" w:type="dxa"/>
          </w:tcPr>
          <w:p w14:paraId="2FDFF9A8" w14:textId="77777777" w:rsidR="00610327" w:rsidRPr="00760004" w:rsidRDefault="00610327" w:rsidP="00A64895">
            <w:pPr>
              <w:pStyle w:val="TAH"/>
            </w:pPr>
            <w:r w:rsidRPr="00760004">
              <w:t>Field name</w:t>
            </w:r>
          </w:p>
        </w:tc>
        <w:tc>
          <w:tcPr>
            <w:tcW w:w="6521" w:type="dxa"/>
          </w:tcPr>
          <w:p w14:paraId="3E797D5F" w14:textId="77777777" w:rsidR="00610327" w:rsidRPr="00760004" w:rsidRDefault="00610327" w:rsidP="00A64895">
            <w:pPr>
              <w:pStyle w:val="TAH"/>
            </w:pPr>
            <w:r w:rsidRPr="00760004">
              <w:t>Description</w:t>
            </w:r>
          </w:p>
        </w:tc>
        <w:tc>
          <w:tcPr>
            <w:tcW w:w="708" w:type="dxa"/>
          </w:tcPr>
          <w:p w14:paraId="55CB6919" w14:textId="77777777" w:rsidR="00610327" w:rsidRPr="00760004" w:rsidRDefault="00610327" w:rsidP="00A64895">
            <w:pPr>
              <w:pStyle w:val="TAH"/>
            </w:pPr>
            <w:r w:rsidRPr="00760004">
              <w:t>M/C/O</w:t>
            </w:r>
          </w:p>
        </w:tc>
      </w:tr>
      <w:tr w:rsidR="00610327" w:rsidRPr="00760004" w14:paraId="26CF541D" w14:textId="77777777" w:rsidTr="00A64895">
        <w:trPr>
          <w:jc w:val="center"/>
        </w:trPr>
        <w:tc>
          <w:tcPr>
            <w:tcW w:w="2693" w:type="dxa"/>
          </w:tcPr>
          <w:p w14:paraId="46162303" w14:textId="77777777" w:rsidR="00610327" w:rsidRPr="00760004" w:rsidRDefault="00610327" w:rsidP="00A64895">
            <w:pPr>
              <w:pStyle w:val="TAL"/>
            </w:pPr>
            <w:r w:rsidRPr="00760004">
              <w:t>version</w:t>
            </w:r>
          </w:p>
        </w:tc>
        <w:tc>
          <w:tcPr>
            <w:tcW w:w="6521" w:type="dxa"/>
          </w:tcPr>
          <w:p w14:paraId="5A49FC23" w14:textId="77777777" w:rsidR="00610327" w:rsidRPr="00760004" w:rsidRDefault="00610327" w:rsidP="00A64895">
            <w:pPr>
              <w:pStyle w:val="TAL"/>
            </w:pPr>
            <w:r w:rsidRPr="00760004">
              <w:t>The version of MM, to include major and minor version.</w:t>
            </w:r>
          </w:p>
        </w:tc>
        <w:tc>
          <w:tcPr>
            <w:tcW w:w="708" w:type="dxa"/>
          </w:tcPr>
          <w:p w14:paraId="635AA095" w14:textId="77777777" w:rsidR="00610327" w:rsidRPr="00760004" w:rsidRDefault="00610327" w:rsidP="00A64895">
            <w:pPr>
              <w:pStyle w:val="TAL"/>
            </w:pPr>
            <w:r w:rsidRPr="00760004">
              <w:t>M</w:t>
            </w:r>
          </w:p>
        </w:tc>
      </w:tr>
      <w:tr w:rsidR="00610327" w:rsidRPr="00760004" w14:paraId="52799A4B" w14:textId="77777777" w:rsidTr="00A64895">
        <w:trPr>
          <w:jc w:val="center"/>
        </w:trPr>
        <w:tc>
          <w:tcPr>
            <w:tcW w:w="2693" w:type="dxa"/>
          </w:tcPr>
          <w:p w14:paraId="7ADAAA28" w14:textId="77777777" w:rsidR="00610327" w:rsidRPr="00760004" w:rsidRDefault="00610327" w:rsidP="00A64895">
            <w:pPr>
              <w:pStyle w:val="TAL"/>
            </w:pPr>
            <w:r w:rsidRPr="00760004">
              <w:t>transactionID</w:t>
            </w:r>
          </w:p>
        </w:tc>
        <w:tc>
          <w:tcPr>
            <w:tcW w:w="6521" w:type="dxa"/>
          </w:tcPr>
          <w:p w14:paraId="31BEC7A1"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A64895">
            <w:pPr>
              <w:pStyle w:val="TAL"/>
            </w:pPr>
            <w:r w:rsidRPr="00760004">
              <w:t>M</w:t>
            </w:r>
          </w:p>
        </w:tc>
      </w:tr>
      <w:tr w:rsidR="00610327" w:rsidRPr="00760004" w14:paraId="002C8C35" w14:textId="77777777" w:rsidTr="00A64895">
        <w:trPr>
          <w:jc w:val="center"/>
        </w:trPr>
        <w:tc>
          <w:tcPr>
            <w:tcW w:w="2693" w:type="dxa"/>
          </w:tcPr>
          <w:p w14:paraId="1E211BF8" w14:textId="77777777" w:rsidR="00610327" w:rsidRPr="00760004" w:rsidRDefault="00610327" w:rsidP="00A64895">
            <w:pPr>
              <w:pStyle w:val="TAL"/>
            </w:pPr>
            <w:r w:rsidRPr="00760004">
              <w:t>messageID</w:t>
            </w:r>
          </w:p>
        </w:tc>
        <w:tc>
          <w:tcPr>
            <w:tcW w:w="6521" w:type="dxa"/>
          </w:tcPr>
          <w:p w14:paraId="773AC21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A64895">
            <w:pPr>
              <w:pStyle w:val="TAL"/>
            </w:pPr>
            <w:r w:rsidRPr="00760004">
              <w:t>M</w:t>
            </w:r>
          </w:p>
        </w:tc>
      </w:tr>
      <w:tr w:rsidR="00610327" w:rsidRPr="00760004" w14:paraId="01AAAD86" w14:textId="77777777" w:rsidTr="00A64895">
        <w:trPr>
          <w:jc w:val="center"/>
        </w:trPr>
        <w:tc>
          <w:tcPr>
            <w:tcW w:w="2693" w:type="dxa"/>
          </w:tcPr>
          <w:p w14:paraId="480B7484" w14:textId="77777777" w:rsidR="00610327" w:rsidRPr="00760004" w:rsidRDefault="00610327" w:rsidP="00A64895">
            <w:pPr>
              <w:pStyle w:val="TAL"/>
            </w:pPr>
            <w:r w:rsidRPr="00760004">
              <w:t>terminatingMMSParty</w:t>
            </w:r>
          </w:p>
        </w:tc>
        <w:tc>
          <w:tcPr>
            <w:tcW w:w="6521" w:type="dxa"/>
          </w:tcPr>
          <w:p w14:paraId="7A81CCAF" w14:textId="4A4DA591"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A64895">
            <w:pPr>
              <w:pStyle w:val="TAL"/>
            </w:pPr>
            <w:r w:rsidRPr="00760004">
              <w:t>M</w:t>
            </w:r>
          </w:p>
        </w:tc>
      </w:tr>
      <w:tr w:rsidR="00610327" w:rsidRPr="00760004" w14:paraId="32865057" w14:textId="77777777" w:rsidTr="00A64895">
        <w:trPr>
          <w:jc w:val="center"/>
        </w:trPr>
        <w:tc>
          <w:tcPr>
            <w:tcW w:w="2693" w:type="dxa"/>
          </w:tcPr>
          <w:p w14:paraId="0BCFADF9" w14:textId="77777777" w:rsidR="00610327" w:rsidRPr="00760004" w:rsidRDefault="00610327" w:rsidP="00A64895">
            <w:pPr>
              <w:pStyle w:val="TAL"/>
            </w:pPr>
            <w:r w:rsidRPr="00760004">
              <w:t>originatingMMSParty</w:t>
            </w:r>
          </w:p>
        </w:tc>
        <w:tc>
          <w:tcPr>
            <w:tcW w:w="6521" w:type="dxa"/>
          </w:tcPr>
          <w:p w14:paraId="3951D717" w14:textId="5F43BD9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A64895">
            <w:pPr>
              <w:pStyle w:val="TAL"/>
            </w:pPr>
            <w:r w:rsidRPr="00760004">
              <w:t>M</w:t>
            </w:r>
          </w:p>
        </w:tc>
      </w:tr>
      <w:tr w:rsidR="00610327" w:rsidRPr="00760004" w14:paraId="0B4562B1" w14:textId="77777777" w:rsidTr="00A64895">
        <w:trPr>
          <w:jc w:val="center"/>
        </w:trPr>
        <w:tc>
          <w:tcPr>
            <w:tcW w:w="2693" w:type="dxa"/>
          </w:tcPr>
          <w:p w14:paraId="65C4EFB2" w14:textId="77777777" w:rsidR="00610327" w:rsidRPr="00760004" w:rsidRDefault="00610327" w:rsidP="00A64895">
            <w:pPr>
              <w:pStyle w:val="TAL"/>
            </w:pPr>
            <w:r w:rsidRPr="00760004">
              <w:t>direction</w:t>
            </w:r>
          </w:p>
        </w:tc>
        <w:tc>
          <w:tcPr>
            <w:tcW w:w="6521" w:type="dxa"/>
          </w:tcPr>
          <w:p w14:paraId="4F2C748D" w14:textId="77777777" w:rsidR="00610327" w:rsidRPr="00760004" w:rsidRDefault="00610327" w:rsidP="00A64895">
            <w:pPr>
              <w:pStyle w:val="TAL"/>
            </w:pPr>
            <w:r w:rsidRPr="00760004">
              <w:t>Indicates the direction of the MM. This shall be encoded as “from target.”</w:t>
            </w:r>
          </w:p>
        </w:tc>
        <w:tc>
          <w:tcPr>
            <w:tcW w:w="708" w:type="dxa"/>
          </w:tcPr>
          <w:p w14:paraId="77802CD8" w14:textId="77777777" w:rsidR="00610327" w:rsidRPr="00760004" w:rsidRDefault="00610327" w:rsidP="00A64895">
            <w:pPr>
              <w:pStyle w:val="TAL"/>
            </w:pPr>
            <w:r w:rsidRPr="00760004">
              <w:t>M</w:t>
            </w:r>
          </w:p>
        </w:tc>
      </w:tr>
      <w:tr w:rsidR="00610327" w:rsidRPr="00760004" w14:paraId="52C6EDD3" w14:textId="77777777" w:rsidTr="00A64895">
        <w:trPr>
          <w:jc w:val="center"/>
        </w:trPr>
        <w:tc>
          <w:tcPr>
            <w:tcW w:w="2693" w:type="dxa"/>
          </w:tcPr>
          <w:p w14:paraId="7FE7DC77" w14:textId="77777777" w:rsidR="00610327" w:rsidRPr="00760004" w:rsidRDefault="00610327" w:rsidP="00A64895">
            <w:pPr>
              <w:pStyle w:val="TAL"/>
            </w:pPr>
            <w:r w:rsidRPr="00760004">
              <w:t>contentType</w:t>
            </w:r>
          </w:p>
        </w:tc>
        <w:tc>
          <w:tcPr>
            <w:tcW w:w="6521" w:type="dxa"/>
          </w:tcPr>
          <w:p w14:paraId="7D01BBF6" w14:textId="77777777" w:rsidR="00610327" w:rsidRPr="00760004" w:rsidRDefault="00610327" w:rsidP="00A64895">
            <w:pPr>
              <w:pStyle w:val="TAL"/>
            </w:pPr>
            <w:r w:rsidRPr="00760004">
              <w:t>The content type of the MM. See OMA-TS-MMS_ENC [39] clause 7.3.11</w:t>
            </w:r>
          </w:p>
        </w:tc>
        <w:tc>
          <w:tcPr>
            <w:tcW w:w="708" w:type="dxa"/>
          </w:tcPr>
          <w:p w14:paraId="4694BA96" w14:textId="77777777" w:rsidR="00610327" w:rsidRPr="00760004" w:rsidRDefault="00610327" w:rsidP="00A64895">
            <w:pPr>
              <w:pStyle w:val="TAL"/>
            </w:pPr>
            <w:r w:rsidRPr="00760004">
              <w:t>M</w:t>
            </w:r>
          </w:p>
        </w:tc>
      </w:tr>
      <w:tr w:rsidR="00610327" w:rsidRPr="00760004" w14:paraId="3F56ADFE" w14:textId="77777777" w:rsidTr="00A64895">
        <w:trPr>
          <w:jc w:val="center"/>
        </w:trPr>
        <w:tc>
          <w:tcPr>
            <w:tcW w:w="2693" w:type="dxa"/>
          </w:tcPr>
          <w:p w14:paraId="349E8F9F" w14:textId="77777777" w:rsidR="00610327" w:rsidRPr="00760004" w:rsidRDefault="00610327" w:rsidP="00A64895">
            <w:pPr>
              <w:pStyle w:val="TAL"/>
            </w:pPr>
            <w:r w:rsidRPr="00760004">
              <w:t>messageClass</w:t>
            </w:r>
          </w:p>
        </w:tc>
        <w:tc>
          <w:tcPr>
            <w:tcW w:w="6521" w:type="dxa"/>
          </w:tcPr>
          <w:p w14:paraId="41F883AE"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A64895">
            <w:pPr>
              <w:pStyle w:val="TAL"/>
            </w:pPr>
            <w:r w:rsidRPr="00760004">
              <w:t>C</w:t>
            </w:r>
          </w:p>
        </w:tc>
      </w:tr>
      <w:tr w:rsidR="00610327" w:rsidRPr="00760004" w14:paraId="35A22B9C" w14:textId="77777777" w:rsidTr="00A64895">
        <w:trPr>
          <w:jc w:val="center"/>
        </w:trPr>
        <w:tc>
          <w:tcPr>
            <w:tcW w:w="2693" w:type="dxa"/>
          </w:tcPr>
          <w:p w14:paraId="7B5DC069" w14:textId="77777777" w:rsidR="00610327" w:rsidRPr="00760004" w:rsidRDefault="00610327" w:rsidP="00A64895">
            <w:pPr>
              <w:pStyle w:val="TAL"/>
            </w:pPr>
            <w:r w:rsidRPr="00760004">
              <w:t>dateTime</w:t>
            </w:r>
          </w:p>
        </w:tc>
        <w:tc>
          <w:tcPr>
            <w:tcW w:w="6521" w:type="dxa"/>
          </w:tcPr>
          <w:p w14:paraId="56AB85DD"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A64895">
            <w:pPr>
              <w:pStyle w:val="TAL"/>
            </w:pPr>
            <w:r w:rsidRPr="00760004">
              <w:t>M</w:t>
            </w:r>
          </w:p>
        </w:tc>
      </w:tr>
      <w:tr w:rsidR="00610327" w:rsidRPr="00760004" w14:paraId="1DEF565E" w14:textId="77777777" w:rsidTr="00A64895">
        <w:trPr>
          <w:jc w:val="center"/>
        </w:trPr>
        <w:tc>
          <w:tcPr>
            <w:tcW w:w="2693" w:type="dxa"/>
          </w:tcPr>
          <w:p w14:paraId="296FCEDF" w14:textId="77777777" w:rsidR="00610327" w:rsidRPr="00760004" w:rsidRDefault="00610327" w:rsidP="00A64895">
            <w:pPr>
              <w:pStyle w:val="TAL"/>
            </w:pPr>
            <w:r w:rsidRPr="00760004">
              <w:t>expiry</w:t>
            </w:r>
          </w:p>
        </w:tc>
        <w:tc>
          <w:tcPr>
            <w:tcW w:w="6521" w:type="dxa"/>
          </w:tcPr>
          <w:p w14:paraId="41601AA0"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A64895">
            <w:pPr>
              <w:pStyle w:val="TAL"/>
            </w:pPr>
            <w:r w:rsidRPr="00760004">
              <w:t>C</w:t>
            </w:r>
          </w:p>
        </w:tc>
      </w:tr>
      <w:tr w:rsidR="00610327" w:rsidRPr="00760004" w14:paraId="5E0A9E13" w14:textId="77777777" w:rsidTr="00A64895">
        <w:trPr>
          <w:jc w:val="center"/>
        </w:trPr>
        <w:tc>
          <w:tcPr>
            <w:tcW w:w="2693" w:type="dxa"/>
          </w:tcPr>
          <w:p w14:paraId="01D12141" w14:textId="77777777" w:rsidR="00610327" w:rsidRPr="00760004" w:rsidRDefault="00610327" w:rsidP="00A64895">
            <w:pPr>
              <w:pStyle w:val="TAL"/>
            </w:pPr>
            <w:r w:rsidRPr="00760004">
              <w:t>deliveryReport</w:t>
            </w:r>
          </w:p>
        </w:tc>
        <w:tc>
          <w:tcPr>
            <w:tcW w:w="6521" w:type="dxa"/>
          </w:tcPr>
          <w:p w14:paraId="4EF56A91" w14:textId="77777777" w:rsidR="00610327" w:rsidRPr="00760004" w:rsidRDefault="00610327" w:rsidP="00A64895">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A64895">
            <w:pPr>
              <w:pStyle w:val="TAL"/>
            </w:pPr>
            <w:r w:rsidRPr="00760004">
              <w:t>C</w:t>
            </w:r>
          </w:p>
        </w:tc>
      </w:tr>
      <w:tr w:rsidR="00610327" w:rsidRPr="00760004" w14:paraId="2B437784" w14:textId="77777777" w:rsidTr="00A64895">
        <w:trPr>
          <w:jc w:val="center"/>
        </w:trPr>
        <w:tc>
          <w:tcPr>
            <w:tcW w:w="2693" w:type="dxa"/>
          </w:tcPr>
          <w:p w14:paraId="585F18D1" w14:textId="77777777" w:rsidR="00610327" w:rsidRPr="00760004" w:rsidRDefault="00610327" w:rsidP="00A64895">
            <w:pPr>
              <w:pStyle w:val="TAL"/>
            </w:pPr>
            <w:r w:rsidRPr="00760004">
              <w:t>priority</w:t>
            </w:r>
          </w:p>
        </w:tc>
        <w:tc>
          <w:tcPr>
            <w:tcW w:w="6521" w:type="dxa"/>
          </w:tcPr>
          <w:p w14:paraId="5347E291" w14:textId="77777777" w:rsidR="00610327" w:rsidRPr="00760004" w:rsidRDefault="00610327" w:rsidP="00A64895">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A64895">
            <w:pPr>
              <w:pStyle w:val="TAL"/>
            </w:pPr>
            <w:r w:rsidRPr="00760004">
              <w:t>C</w:t>
            </w:r>
          </w:p>
        </w:tc>
      </w:tr>
      <w:tr w:rsidR="00610327" w:rsidRPr="00760004" w14:paraId="0A6F83EB" w14:textId="77777777" w:rsidTr="00A64895">
        <w:trPr>
          <w:jc w:val="center"/>
        </w:trPr>
        <w:tc>
          <w:tcPr>
            <w:tcW w:w="2693" w:type="dxa"/>
          </w:tcPr>
          <w:p w14:paraId="564CCB2F" w14:textId="77777777" w:rsidR="00610327" w:rsidRPr="00760004" w:rsidRDefault="00610327" w:rsidP="00A64895">
            <w:pPr>
              <w:pStyle w:val="TAL"/>
            </w:pPr>
            <w:r w:rsidRPr="00760004">
              <w:t>senderVisibility</w:t>
            </w:r>
          </w:p>
        </w:tc>
        <w:tc>
          <w:tcPr>
            <w:tcW w:w="6521" w:type="dxa"/>
          </w:tcPr>
          <w:p w14:paraId="5B1BA7CF" w14:textId="77777777" w:rsidR="00610327" w:rsidRPr="00760004" w:rsidRDefault="00610327" w:rsidP="00A64895">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A64895">
            <w:pPr>
              <w:pStyle w:val="TAL"/>
            </w:pPr>
            <w:r w:rsidRPr="00760004">
              <w:t>C</w:t>
            </w:r>
          </w:p>
        </w:tc>
      </w:tr>
      <w:tr w:rsidR="00610327" w:rsidRPr="00760004" w14:paraId="2780120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A64895">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A64895">
            <w:pPr>
              <w:pStyle w:val="TAL"/>
            </w:pPr>
            <w:r w:rsidRPr="00760004">
              <w:t>C</w:t>
            </w:r>
          </w:p>
        </w:tc>
      </w:tr>
      <w:tr w:rsidR="00610327" w:rsidRPr="00760004" w14:paraId="4F54FB0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A64895">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A64895">
            <w:pPr>
              <w:pStyle w:val="TAL"/>
            </w:pPr>
            <w:r w:rsidRPr="00760004">
              <w:t>C</w:t>
            </w:r>
          </w:p>
        </w:tc>
      </w:tr>
      <w:tr w:rsidR="00610327" w:rsidRPr="00760004" w14:paraId="117E2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A64895">
            <w:pPr>
              <w:pStyle w:val="TAL"/>
            </w:pPr>
            <w:r w:rsidRPr="00760004">
              <w:t>C</w:t>
            </w:r>
          </w:p>
        </w:tc>
      </w:tr>
      <w:tr w:rsidR="00610327" w:rsidRPr="00760004" w14:paraId="1B3A33D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A64895">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A64895">
            <w:pPr>
              <w:pStyle w:val="TAL"/>
            </w:pPr>
            <w:r w:rsidRPr="00760004">
              <w:t>C</w:t>
            </w:r>
          </w:p>
        </w:tc>
      </w:tr>
      <w:tr w:rsidR="00610327" w:rsidRPr="00760004" w14:paraId="5FC59D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A64895">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A64895">
            <w:pPr>
              <w:pStyle w:val="TAL"/>
            </w:pPr>
            <w:r w:rsidRPr="00760004">
              <w:t>C</w:t>
            </w:r>
          </w:p>
        </w:tc>
      </w:tr>
      <w:tr w:rsidR="00610327" w:rsidRPr="00760004" w14:paraId="581F5FF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A64895">
            <w:pPr>
              <w:pStyle w:val="TAL"/>
            </w:pPr>
            <w:r w:rsidRPr="00760004">
              <w:t>C</w:t>
            </w:r>
          </w:p>
        </w:tc>
      </w:tr>
      <w:tr w:rsidR="00610327" w:rsidRPr="00760004" w14:paraId="51F40B2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77777777" w:rsidR="00610327" w:rsidRPr="00760004" w:rsidRDefault="00610327" w:rsidP="00A64895">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A64895">
            <w:pPr>
              <w:pStyle w:val="TAL"/>
            </w:pPr>
            <w:r w:rsidRPr="00760004">
              <w:t>C</w:t>
            </w:r>
          </w:p>
        </w:tc>
      </w:tr>
      <w:tr w:rsidR="00610327" w:rsidRPr="00760004" w14:paraId="3842876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77777777" w:rsidR="00610327" w:rsidRPr="00760004" w:rsidRDefault="00610327" w:rsidP="00A64895">
            <w:pPr>
              <w:pStyle w:val="TAL"/>
            </w:pPr>
            <w:r w:rsidRPr="00760004">
              <w:t>Auxiliary application addressing information as indicated in the original MM. As defined in OMA-TS-MMA_ENC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A64895">
            <w:pPr>
              <w:pStyle w:val="TAL"/>
            </w:pPr>
            <w:r w:rsidRPr="00760004">
              <w:t>C</w:t>
            </w:r>
          </w:p>
        </w:tc>
      </w:tr>
      <w:tr w:rsidR="00610327" w:rsidRPr="00760004" w14:paraId="6BF237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A64895">
            <w:pPr>
              <w:pStyle w:val="TAL"/>
            </w:pPr>
            <w:r w:rsidRPr="00760004">
              <w:t>C</w:t>
            </w:r>
          </w:p>
        </w:tc>
      </w:tr>
      <w:tr w:rsidR="00610327" w:rsidRPr="00760004" w14:paraId="6EAFCC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A64895">
            <w:pPr>
              <w:pStyle w:val="TAL"/>
            </w:pPr>
            <w:r w:rsidRPr="00760004">
              <w:t>C</w:t>
            </w:r>
          </w:p>
        </w:tc>
      </w:tr>
      <w:tr w:rsidR="00610327" w:rsidRPr="00760004" w14:paraId="373645C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A64895">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202" w:name="_Toc74852144"/>
      <w:r w:rsidRPr="00760004">
        <w:lastRenderedPageBreak/>
        <w:t>7.4.</w:t>
      </w:r>
      <w:r w:rsidR="00610327" w:rsidRPr="00760004">
        <w:t>3.3</w:t>
      </w:r>
      <w:r w:rsidR="00610327" w:rsidRPr="00760004">
        <w:tab/>
        <w:t>MMSNotification</w:t>
      </w:r>
      <w:bookmarkEnd w:id="202"/>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A64895">
        <w:trPr>
          <w:jc w:val="center"/>
        </w:trPr>
        <w:tc>
          <w:tcPr>
            <w:tcW w:w="2693" w:type="dxa"/>
          </w:tcPr>
          <w:p w14:paraId="4421FE3B" w14:textId="77777777" w:rsidR="00610327" w:rsidRPr="00760004" w:rsidRDefault="00610327" w:rsidP="00A64895">
            <w:pPr>
              <w:pStyle w:val="TAH"/>
            </w:pPr>
            <w:r w:rsidRPr="00760004">
              <w:t>Field name</w:t>
            </w:r>
          </w:p>
        </w:tc>
        <w:tc>
          <w:tcPr>
            <w:tcW w:w="6521" w:type="dxa"/>
          </w:tcPr>
          <w:p w14:paraId="672305E2" w14:textId="77777777" w:rsidR="00610327" w:rsidRPr="00760004" w:rsidRDefault="00610327" w:rsidP="00A64895">
            <w:pPr>
              <w:pStyle w:val="TAH"/>
            </w:pPr>
            <w:r w:rsidRPr="00760004">
              <w:t>Description</w:t>
            </w:r>
          </w:p>
        </w:tc>
        <w:tc>
          <w:tcPr>
            <w:tcW w:w="708" w:type="dxa"/>
          </w:tcPr>
          <w:p w14:paraId="45A590E2" w14:textId="77777777" w:rsidR="00610327" w:rsidRPr="00760004" w:rsidRDefault="00610327" w:rsidP="00A64895">
            <w:pPr>
              <w:pStyle w:val="TAH"/>
            </w:pPr>
            <w:r w:rsidRPr="00760004">
              <w:t>M/C/O</w:t>
            </w:r>
          </w:p>
        </w:tc>
      </w:tr>
      <w:tr w:rsidR="00610327" w:rsidRPr="00760004" w14:paraId="1598D61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77777777" w:rsidR="00610327" w:rsidRPr="00760004" w:rsidRDefault="00610327" w:rsidP="00A64895">
            <w:pPr>
              <w:pStyle w:val="TAL"/>
            </w:pPr>
            <w:r w:rsidRPr="00760004">
              <w:t>An ID used to correlate an MMS request and response between the target and the MMS Proxy-Relay. As defined in OMA-TS-MMA_ENC[ AA] clause 7.3.29.</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A64895">
            <w:pPr>
              <w:pStyle w:val="TAL"/>
            </w:pPr>
            <w:r w:rsidRPr="00760004">
              <w:t>M</w:t>
            </w:r>
          </w:p>
        </w:tc>
      </w:tr>
      <w:tr w:rsidR="00610327" w:rsidRPr="00760004" w14:paraId="0D73B4E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A64895">
            <w:pPr>
              <w:pStyle w:val="TAL"/>
            </w:pPr>
            <w:r w:rsidRPr="00760004">
              <w:t>M</w:t>
            </w:r>
          </w:p>
        </w:tc>
      </w:tr>
      <w:tr w:rsidR="00610327" w:rsidRPr="00760004" w14:paraId="180EF4F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A64895">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A64895">
            <w:pPr>
              <w:pStyle w:val="TAL"/>
            </w:pPr>
            <w:r w:rsidRPr="00760004">
              <w:t>C</w:t>
            </w:r>
          </w:p>
        </w:tc>
      </w:tr>
      <w:tr w:rsidR="00610327" w:rsidRPr="00760004" w14:paraId="1C73AF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A64895">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A64895">
            <w:pPr>
              <w:pStyle w:val="TAL"/>
            </w:pPr>
            <w:r w:rsidRPr="00760004">
              <w:t>M</w:t>
            </w:r>
          </w:p>
        </w:tc>
      </w:tr>
      <w:tr w:rsidR="00610327" w:rsidRPr="00760004" w14:paraId="0FD7F93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A64895">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A64895">
            <w:pPr>
              <w:pStyle w:val="TAL"/>
            </w:pPr>
            <w:r w:rsidRPr="00760004">
              <w:t>C</w:t>
            </w:r>
          </w:p>
        </w:tc>
      </w:tr>
      <w:tr w:rsidR="00610327" w:rsidRPr="00760004" w14:paraId="51D8F68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A64895">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A64895">
            <w:pPr>
              <w:pStyle w:val="TAL"/>
            </w:pPr>
            <w:r w:rsidRPr="00760004">
              <w:t>C</w:t>
            </w:r>
          </w:p>
        </w:tc>
      </w:tr>
      <w:tr w:rsidR="00610327" w:rsidRPr="00760004" w14:paraId="33AF24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A64895">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77777777" w:rsidR="00610327" w:rsidRPr="00760004" w:rsidRDefault="00610327" w:rsidP="00A64895">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OMA-TS-MMA_ENC [39] clause 7.3.57.</w:t>
            </w:r>
          </w:p>
          <w:p w14:paraId="45368866" w14:textId="77777777" w:rsidR="00610327" w:rsidRPr="00760004" w:rsidRDefault="00610327" w:rsidP="00A64895">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A64895">
            <w:pPr>
              <w:pStyle w:val="TAL"/>
            </w:pPr>
            <w:r w:rsidRPr="00760004">
              <w:t>C</w:t>
            </w:r>
          </w:p>
        </w:tc>
      </w:tr>
      <w:tr w:rsidR="00610327" w:rsidRPr="00760004" w14:paraId="7DE7F9E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A64895">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A64895">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A64895">
            <w:pPr>
              <w:pStyle w:val="TAL"/>
            </w:pPr>
            <w:r w:rsidRPr="00760004">
              <w:t>M</w:t>
            </w:r>
          </w:p>
        </w:tc>
      </w:tr>
      <w:tr w:rsidR="00610327" w:rsidRPr="00760004" w14:paraId="440EA53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A64895">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A64895">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A64895">
            <w:pPr>
              <w:pStyle w:val="TAL"/>
            </w:pPr>
            <w:r w:rsidRPr="00760004">
              <w:t>C</w:t>
            </w:r>
          </w:p>
        </w:tc>
      </w:tr>
      <w:tr w:rsidR="00610327" w:rsidRPr="00760004" w14:paraId="3D828A5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A64895">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A64895">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A64895">
            <w:pPr>
              <w:pStyle w:val="TAL"/>
            </w:pPr>
            <w:r w:rsidRPr="00760004">
              <w:t>M</w:t>
            </w:r>
          </w:p>
        </w:tc>
      </w:tr>
      <w:tr w:rsidR="00610327" w:rsidRPr="00760004" w14:paraId="04EB32D9"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A64895">
            <w:pPr>
              <w:pStyle w:val="TAL"/>
            </w:pPr>
            <w:r w:rsidRPr="00760004">
              <w:t>M</w:t>
            </w:r>
          </w:p>
        </w:tc>
      </w:tr>
      <w:tr w:rsidR="00610327" w:rsidRPr="00760004" w14:paraId="7CC7B49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E4ED808"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21C26DBF" w14:textId="77777777" w:rsidR="00610327" w:rsidRPr="00760004" w:rsidRDefault="00610327" w:rsidP="00A64895">
            <w:pPr>
              <w:pStyle w:val="TAL"/>
            </w:pPr>
            <w:r w:rsidRPr="00760004">
              <w:t>See OMA-TS-MMA_ENC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A64895">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203" w:name="_Toc74852145"/>
      <w:r w:rsidRPr="00760004">
        <w:t>7.4.</w:t>
      </w:r>
      <w:r w:rsidR="00610327" w:rsidRPr="00760004">
        <w:t>3.4</w:t>
      </w:r>
      <w:r w:rsidR="00610327" w:rsidRPr="00760004">
        <w:tab/>
        <w:t>MMSSendToNonLocalTarget</w:t>
      </w:r>
      <w:bookmarkEnd w:id="203"/>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A64895">
        <w:trPr>
          <w:jc w:val="center"/>
        </w:trPr>
        <w:tc>
          <w:tcPr>
            <w:tcW w:w="2693" w:type="dxa"/>
          </w:tcPr>
          <w:p w14:paraId="11324899" w14:textId="77777777" w:rsidR="00610327" w:rsidRPr="00760004" w:rsidRDefault="00610327" w:rsidP="00A64895">
            <w:pPr>
              <w:pStyle w:val="TAH"/>
            </w:pPr>
            <w:r w:rsidRPr="00760004">
              <w:t>Field name</w:t>
            </w:r>
          </w:p>
        </w:tc>
        <w:tc>
          <w:tcPr>
            <w:tcW w:w="6521" w:type="dxa"/>
          </w:tcPr>
          <w:p w14:paraId="5117D38C" w14:textId="77777777" w:rsidR="00610327" w:rsidRPr="00760004" w:rsidRDefault="00610327" w:rsidP="00A64895">
            <w:pPr>
              <w:pStyle w:val="TAH"/>
            </w:pPr>
            <w:r w:rsidRPr="00760004">
              <w:t>Description</w:t>
            </w:r>
          </w:p>
        </w:tc>
        <w:tc>
          <w:tcPr>
            <w:tcW w:w="708" w:type="dxa"/>
          </w:tcPr>
          <w:p w14:paraId="1A1B8F85" w14:textId="77777777" w:rsidR="00610327" w:rsidRPr="00760004" w:rsidRDefault="00610327" w:rsidP="00A64895">
            <w:pPr>
              <w:pStyle w:val="TAH"/>
            </w:pPr>
            <w:r w:rsidRPr="00760004">
              <w:t>M/C/O</w:t>
            </w:r>
          </w:p>
        </w:tc>
      </w:tr>
      <w:tr w:rsidR="00610327" w:rsidRPr="00760004" w14:paraId="08A6A2CB" w14:textId="77777777" w:rsidTr="00A64895">
        <w:trPr>
          <w:jc w:val="center"/>
        </w:trPr>
        <w:tc>
          <w:tcPr>
            <w:tcW w:w="2693" w:type="dxa"/>
          </w:tcPr>
          <w:p w14:paraId="5907CB90" w14:textId="77777777" w:rsidR="00610327" w:rsidRPr="00760004" w:rsidRDefault="00610327" w:rsidP="00A64895">
            <w:pPr>
              <w:pStyle w:val="TAL"/>
            </w:pPr>
            <w:r w:rsidRPr="00760004">
              <w:t>version</w:t>
            </w:r>
          </w:p>
        </w:tc>
        <w:tc>
          <w:tcPr>
            <w:tcW w:w="6521" w:type="dxa"/>
          </w:tcPr>
          <w:p w14:paraId="1B1926C9" w14:textId="77777777" w:rsidR="00610327" w:rsidRPr="00760004" w:rsidRDefault="00610327" w:rsidP="00A64895">
            <w:pPr>
              <w:pStyle w:val="TAL"/>
            </w:pPr>
            <w:r w:rsidRPr="00760004">
              <w:t>The version of MM, to include major and minor version.</w:t>
            </w:r>
          </w:p>
        </w:tc>
        <w:tc>
          <w:tcPr>
            <w:tcW w:w="708" w:type="dxa"/>
          </w:tcPr>
          <w:p w14:paraId="2EF1ADD5" w14:textId="77777777" w:rsidR="00610327" w:rsidRPr="00760004" w:rsidRDefault="00610327" w:rsidP="00A64895">
            <w:pPr>
              <w:pStyle w:val="TAL"/>
            </w:pPr>
            <w:r w:rsidRPr="00760004">
              <w:t>M</w:t>
            </w:r>
          </w:p>
        </w:tc>
      </w:tr>
      <w:tr w:rsidR="00610327" w:rsidRPr="00760004" w14:paraId="715D13AA" w14:textId="77777777" w:rsidTr="00A64895">
        <w:trPr>
          <w:jc w:val="center"/>
        </w:trPr>
        <w:tc>
          <w:tcPr>
            <w:tcW w:w="2693" w:type="dxa"/>
          </w:tcPr>
          <w:p w14:paraId="7BBFF420" w14:textId="77777777" w:rsidR="00610327" w:rsidRPr="00760004" w:rsidRDefault="00610327" w:rsidP="00A64895">
            <w:pPr>
              <w:pStyle w:val="TAL"/>
            </w:pPr>
            <w:r w:rsidRPr="00760004">
              <w:t>transactionID</w:t>
            </w:r>
          </w:p>
        </w:tc>
        <w:tc>
          <w:tcPr>
            <w:tcW w:w="6521" w:type="dxa"/>
          </w:tcPr>
          <w:p w14:paraId="0E055A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A64895">
            <w:pPr>
              <w:pStyle w:val="TAL"/>
            </w:pPr>
            <w:r w:rsidRPr="00760004">
              <w:t>M</w:t>
            </w:r>
          </w:p>
        </w:tc>
      </w:tr>
      <w:tr w:rsidR="00610327" w:rsidRPr="00760004" w14:paraId="1199D76C" w14:textId="77777777" w:rsidTr="00A64895">
        <w:trPr>
          <w:jc w:val="center"/>
        </w:trPr>
        <w:tc>
          <w:tcPr>
            <w:tcW w:w="2693" w:type="dxa"/>
          </w:tcPr>
          <w:p w14:paraId="1AC85413" w14:textId="77777777" w:rsidR="00610327" w:rsidRPr="00760004" w:rsidRDefault="00610327" w:rsidP="00A64895">
            <w:pPr>
              <w:pStyle w:val="TAL"/>
            </w:pPr>
            <w:r w:rsidRPr="00760004">
              <w:t>messageID</w:t>
            </w:r>
          </w:p>
        </w:tc>
        <w:tc>
          <w:tcPr>
            <w:tcW w:w="6521" w:type="dxa"/>
          </w:tcPr>
          <w:p w14:paraId="124E255C"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A64895">
            <w:pPr>
              <w:pStyle w:val="TAL"/>
            </w:pPr>
            <w:r w:rsidRPr="00760004">
              <w:t>M</w:t>
            </w:r>
          </w:p>
        </w:tc>
      </w:tr>
      <w:tr w:rsidR="00610327" w:rsidRPr="00760004" w14:paraId="4FD89CF7" w14:textId="77777777" w:rsidTr="00A64895">
        <w:trPr>
          <w:jc w:val="center"/>
        </w:trPr>
        <w:tc>
          <w:tcPr>
            <w:tcW w:w="2693" w:type="dxa"/>
          </w:tcPr>
          <w:p w14:paraId="55EA0E45" w14:textId="77777777" w:rsidR="00610327" w:rsidRPr="00760004" w:rsidRDefault="00610327" w:rsidP="00A64895">
            <w:pPr>
              <w:pStyle w:val="TAL"/>
            </w:pPr>
            <w:r w:rsidRPr="00760004">
              <w:t>terminatingMMSParty</w:t>
            </w:r>
          </w:p>
        </w:tc>
        <w:tc>
          <w:tcPr>
            <w:tcW w:w="6521" w:type="dxa"/>
          </w:tcPr>
          <w:p w14:paraId="0F324436" w14:textId="2EB8E1FE"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A64895">
            <w:pPr>
              <w:pStyle w:val="TAL"/>
            </w:pPr>
            <w:r w:rsidRPr="00760004">
              <w:t>M</w:t>
            </w:r>
          </w:p>
        </w:tc>
      </w:tr>
      <w:tr w:rsidR="00610327" w:rsidRPr="00760004" w14:paraId="68F56F57" w14:textId="77777777" w:rsidTr="00A64895">
        <w:trPr>
          <w:jc w:val="center"/>
        </w:trPr>
        <w:tc>
          <w:tcPr>
            <w:tcW w:w="2693" w:type="dxa"/>
          </w:tcPr>
          <w:p w14:paraId="440A96D5" w14:textId="77777777" w:rsidR="00610327" w:rsidRPr="00760004" w:rsidRDefault="00610327" w:rsidP="00A64895">
            <w:pPr>
              <w:pStyle w:val="TAL"/>
            </w:pPr>
            <w:r w:rsidRPr="00760004">
              <w:t>originatingMMSParty</w:t>
            </w:r>
          </w:p>
        </w:tc>
        <w:tc>
          <w:tcPr>
            <w:tcW w:w="6521" w:type="dxa"/>
          </w:tcPr>
          <w:p w14:paraId="654940D1" w14:textId="12DD6B66"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A64895">
            <w:pPr>
              <w:pStyle w:val="TAL"/>
            </w:pPr>
            <w:r w:rsidRPr="00760004">
              <w:t>M</w:t>
            </w:r>
          </w:p>
        </w:tc>
      </w:tr>
      <w:tr w:rsidR="00610327" w:rsidRPr="00760004" w14:paraId="401813C6" w14:textId="77777777" w:rsidTr="00A64895">
        <w:trPr>
          <w:jc w:val="center"/>
        </w:trPr>
        <w:tc>
          <w:tcPr>
            <w:tcW w:w="2693" w:type="dxa"/>
          </w:tcPr>
          <w:p w14:paraId="2ABD4535" w14:textId="77777777" w:rsidR="00610327" w:rsidRPr="00760004" w:rsidRDefault="00610327" w:rsidP="00A64895">
            <w:pPr>
              <w:pStyle w:val="TAL"/>
            </w:pPr>
            <w:r w:rsidRPr="00760004">
              <w:t>direction</w:t>
            </w:r>
          </w:p>
        </w:tc>
        <w:tc>
          <w:tcPr>
            <w:tcW w:w="6521" w:type="dxa"/>
          </w:tcPr>
          <w:p w14:paraId="3A14CB9C" w14:textId="77777777" w:rsidR="00610327" w:rsidRPr="00760004" w:rsidRDefault="00610327" w:rsidP="00A64895">
            <w:pPr>
              <w:pStyle w:val="TAL"/>
            </w:pPr>
            <w:r w:rsidRPr="00760004">
              <w:t>Indicates the direction of the MM. This shall be encoded as “to target.”</w:t>
            </w:r>
          </w:p>
        </w:tc>
        <w:tc>
          <w:tcPr>
            <w:tcW w:w="708" w:type="dxa"/>
          </w:tcPr>
          <w:p w14:paraId="4AD3F2D8" w14:textId="77777777" w:rsidR="00610327" w:rsidRPr="00760004" w:rsidRDefault="00610327" w:rsidP="00A64895">
            <w:pPr>
              <w:pStyle w:val="TAL"/>
            </w:pPr>
            <w:r w:rsidRPr="00760004">
              <w:t>M</w:t>
            </w:r>
          </w:p>
        </w:tc>
      </w:tr>
      <w:tr w:rsidR="00610327" w:rsidRPr="00760004" w14:paraId="7D55C47A" w14:textId="77777777" w:rsidTr="00A64895">
        <w:trPr>
          <w:jc w:val="center"/>
        </w:trPr>
        <w:tc>
          <w:tcPr>
            <w:tcW w:w="2693" w:type="dxa"/>
          </w:tcPr>
          <w:p w14:paraId="76BB5B75" w14:textId="77777777" w:rsidR="00610327" w:rsidRPr="00760004" w:rsidRDefault="00610327" w:rsidP="00A64895">
            <w:pPr>
              <w:pStyle w:val="TAL"/>
            </w:pPr>
            <w:r w:rsidRPr="00760004">
              <w:t>contentType</w:t>
            </w:r>
          </w:p>
        </w:tc>
        <w:tc>
          <w:tcPr>
            <w:tcW w:w="6521" w:type="dxa"/>
          </w:tcPr>
          <w:p w14:paraId="0CB0911E" w14:textId="77777777" w:rsidR="00610327" w:rsidRPr="00760004" w:rsidRDefault="00610327" w:rsidP="00A64895">
            <w:pPr>
              <w:pStyle w:val="TAL"/>
            </w:pPr>
            <w:r w:rsidRPr="00760004">
              <w:t>The content type of the MM. See OMA-TS-MMS_ENC [39] clause 7.3.11</w:t>
            </w:r>
          </w:p>
        </w:tc>
        <w:tc>
          <w:tcPr>
            <w:tcW w:w="708" w:type="dxa"/>
          </w:tcPr>
          <w:p w14:paraId="6CBBD7E1" w14:textId="77777777" w:rsidR="00610327" w:rsidRPr="00760004" w:rsidRDefault="00610327" w:rsidP="00A64895">
            <w:pPr>
              <w:pStyle w:val="TAL"/>
            </w:pPr>
            <w:r w:rsidRPr="00760004">
              <w:t>M</w:t>
            </w:r>
          </w:p>
        </w:tc>
      </w:tr>
      <w:tr w:rsidR="00610327" w:rsidRPr="00760004" w14:paraId="5F812888" w14:textId="77777777" w:rsidTr="00A64895">
        <w:trPr>
          <w:jc w:val="center"/>
        </w:trPr>
        <w:tc>
          <w:tcPr>
            <w:tcW w:w="2693" w:type="dxa"/>
          </w:tcPr>
          <w:p w14:paraId="5E5F7255" w14:textId="77777777" w:rsidR="00610327" w:rsidRPr="00760004" w:rsidRDefault="00610327" w:rsidP="00A64895">
            <w:pPr>
              <w:pStyle w:val="TAL"/>
            </w:pPr>
            <w:r w:rsidRPr="00760004">
              <w:t>messageClass</w:t>
            </w:r>
          </w:p>
        </w:tc>
        <w:tc>
          <w:tcPr>
            <w:tcW w:w="6521" w:type="dxa"/>
          </w:tcPr>
          <w:p w14:paraId="0EB20405"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A64895">
            <w:pPr>
              <w:pStyle w:val="TAL"/>
            </w:pPr>
            <w:r w:rsidRPr="00760004">
              <w:t>C</w:t>
            </w:r>
          </w:p>
        </w:tc>
      </w:tr>
      <w:tr w:rsidR="00610327" w:rsidRPr="00760004" w14:paraId="62F680E1" w14:textId="77777777" w:rsidTr="00A64895">
        <w:trPr>
          <w:jc w:val="center"/>
        </w:trPr>
        <w:tc>
          <w:tcPr>
            <w:tcW w:w="2693" w:type="dxa"/>
          </w:tcPr>
          <w:p w14:paraId="78FCC81D" w14:textId="77777777" w:rsidR="00610327" w:rsidRPr="00760004" w:rsidRDefault="00610327" w:rsidP="00A64895">
            <w:pPr>
              <w:pStyle w:val="TAL"/>
            </w:pPr>
            <w:r w:rsidRPr="00760004">
              <w:t>dateTime</w:t>
            </w:r>
          </w:p>
        </w:tc>
        <w:tc>
          <w:tcPr>
            <w:tcW w:w="6521" w:type="dxa"/>
          </w:tcPr>
          <w:p w14:paraId="1495F128"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A64895">
            <w:pPr>
              <w:pStyle w:val="TAL"/>
            </w:pPr>
            <w:r w:rsidRPr="00760004">
              <w:t>M</w:t>
            </w:r>
          </w:p>
        </w:tc>
      </w:tr>
      <w:tr w:rsidR="00610327" w:rsidRPr="00760004" w14:paraId="54CDCD7B" w14:textId="77777777" w:rsidTr="00A64895">
        <w:trPr>
          <w:jc w:val="center"/>
        </w:trPr>
        <w:tc>
          <w:tcPr>
            <w:tcW w:w="2693" w:type="dxa"/>
          </w:tcPr>
          <w:p w14:paraId="25BB2702" w14:textId="77777777" w:rsidR="00610327" w:rsidRPr="00760004" w:rsidRDefault="00610327" w:rsidP="00A64895">
            <w:pPr>
              <w:pStyle w:val="TAL"/>
            </w:pPr>
            <w:r w:rsidRPr="00760004">
              <w:t>expiry</w:t>
            </w:r>
          </w:p>
        </w:tc>
        <w:tc>
          <w:tcPr>
            <w:tcW w:w="6521" w:type="dxa"/>
          </w:tcPr>
          <w:p w14:paraId="17D44774"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A64895">
            <w:pPr>
              <w:pStyle w:val="TAL"/>
            </w:pPr>
            <w:r w:rsidRPr="00760004">
              <w:t>C</w:t>
            </w:r>
          </w:p>
        </w:tc>
      </w:tr>
      <w:tr w:rsidR="00610327" w:rsidRPr="00760004" w14:paraId="06387A8F" w14:textId="77777777" w:rsidTr="00A64895">
        <w:trPr>
          <w:jc w:val="center"/>
        </w:trPr>
        <w:tc>
          <w:tcPr>
            <w:tcW w:w="2693" w:type="dxa"/>
          </w:tcPr>
          <w:p w14:paraId="7650D00E" w14:textId="77777777" w:rsidR="00610327" w:rsidRPr="00760004" w:rsidRDefault="00610327" w:rsidP="00A64895">
            <w:pPr>
              <w:pStyle w:val="TAL"/>
            </w:pPr>
            <w:r w:rsidRPr="00760004">
              <w:t>deliveryReportRequested</w:t>
            </w:r>
          </w:p>
        </w:tc>
        <w:tc>
          <w:tcPr>
            <w:tcW w:w="6521" w:type="dxa"/>
          </w:tcPr>
          <w:p w14:paraId="154AAA44" w14:textId="77777777" w:rsidR="00610327" w:rsidRPr="00760004" w:rsidRDefault="00610327" w:rsidP="00A64895">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A64895">
            <w:pPr>
              <w:pStyle w:val="TAL"/>
            </w:pPr>
            <w:r w:rsidRPr="00760004">
              <w:t>C</w:t>
            </w:r>
          </w:p>
        </w:tc>
      </w:tr>
      <w:tr w:rsidR="00610327" w:rsidRPr="00760004" w14:paraId="1BC212E3" w14:textId="77777777" w:rsidTr="00A64895">
        <w:trPr>
          <w:jc w:val="center"/>
        </w:trPr>
        <w:tc>
          <w:tcPr>
            <w:tcW w:w="2693" w:type="dxa"/>
          </w:tcPr>
          <w:p w14:paraId="3FC26CD5" w14:textId="77777777" w:rsidR="00610327" w:rsidRPr="00760004" w:rsidRDefault="00610327" w:rsidP="00A64895">
            <w:pPr>
              <w:pStyle w:val="TAL"/>
            </w:pPr>
            <w:r w:rsidRPr="00760004">
              <w:t>priority</w:t>
            </w:r>
          </w:p>
        </w:tc>
        <w:tc>
          <w:tcPr>
            <w:tcW w:w="6521" w:type="dxa"/>
          </w:tcPr>
          <w:p w14:paraId="20D5F9A7" w14:textId="77777777" w:rsidR="00610327" w:rsidRPr="00760004" w:rsidRDefault="00610327" w:rsidP="00A64895">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A64895">
            <w:pPr>
              <w:pStyle w:val="TAL"/>
            </w:pPr>
            <w:r w:rsidRPr="00760004">
              <w:t>C</w:t>
            </w:r>
          </w:p>
        </w:tc>
      </w:tr>
      <w:tr w:rsidR="00610327" w:rsidRPr="00760004" w14:paraId="74A496ED" w14:textId="77777777" w:rsidTr="00A64895">
        <w:trPr>
          <w:jc w:val="center"/>
        </w:trPr>
        <w:tc>
          <w:tcPr>
            <w:tcW w:w="2693" w:type="dxa"/>
          </w:tcPr>
          <w:p w14:paraId="7F5B5D36" w14:textId="77777777" w:rsidR="00610327" w:rsidRPr="00760004" w:rsidRDefault="00610327" w:rsidP="00A64895">
            <w:pPr>
              <w:pStyle w:val="TAL"/>
            </w:pPr>
            <w:r w:rsidRPr="00760004">
              <w:t>senderVisibility</w:t>
            </w:r>
          </w:p>
        </w:tc>
        <w:tc>
          <w:tcPr>
            <w:tcW w:w="6521" w:type="dxa"/>
          </w:tcPr>
          <w:p w14:paraId="6F13DD25" w14:textId="77777777" w:rsidR="00610327" w:rsidRPr="00760004" w:rsidRDefault="00610327" w:rsidP="00A64895">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A64895">
            <w:pPr>
              <w:pStyle w:val="TAL"/>
            </w:pPr>
            <w:r w:rsidRPr="00760004">
              <w:t>C</w:t>
            </w:r>
          </w:p>
        </w:tc>
      </w:tr>
      <w:tr w:rsidR="00610327" w:rsidRPr="00760004" w14:paraId="358A062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A64895">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A64895">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A64895">
            <w:pPr>
              <w:pStyle w:val="TAL"/>
            </w:pPr>
            <w:r w:rsidRPr="00760004">
              <w:t>C</w:t>
            </w:r>
          </w:p>
        </w:tc>
      </w:tr>
      <w:tr w:rsidR="00610327" w:rsidRPr="00760004" w14:paraId="3A4BCCB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A64895">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A64895">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A64895">
            <w:pPr>
              <w:pStyle w:val="TAL"/>
            </w:pPr>
            <w:r w:rsidRPr="00760004">
              <w:t>C</w:t>
            </w:r>
          </w:p>
        </w:tc>
      </w:tr>
      <w:tr w:rsidR="00610327" w:rsidRPr="00760004" w14:paraId="0212FEE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A64895">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A64895">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A64895">
            <w:pPr>
              <w:pStyle w:val="TAL"/>
            </w:pPr>
            <w:r w:rsidRPr="00760004">
              <w:t>C</w:t>
            </w:r>
          </w:p>
        </w:tc>
      </w:tr>
      <w:tr w:rsidR="00610327" w:rsidRPr="00760004" w14:paraId="786A435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A64895">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A64895">
            <w:pPr>
              <w:pStyle w:val="TAL"/>
            </w:pPr>
            <w:r w:rsidRPr="00760004">
              <w:t>C</w:t>
            </w:r>
          </w:p>
        </w:tc>
      </w:tr>
      <w:tr w:rsidR="00610327" w:rsidRPr="00760004" w14:paraId="2AD9569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A64895">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A64895">
            <w:pPr>
              <w:pStyle w:val="TAL"/>
            </w:pPr>
            <w:r w:rsidRPr="00760004">
              <w:t>C</w:t>
            </w:r>
          </w:p>
        </w:tc>
      </w:tr>
      <w:tr w:rsidR="00610327" w:rsidRPr="00760004" w14:paraId="7EBF25A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A64895">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A64895">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A64895">
            <w:pPr>
              <w:pStyle w:val="TAL"/>
            </w:pPr>
            <w:r w:rsidRPr="00760004">
              <w:t>C</w:t>
            </w:r>
          </w:p>
        </w:tc>
      </w:tr>
      <w:tr w:rsidR="00610327" w:rsidRPr="00760004" w14:paraId="5BCC70B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A64895">
            <w:pPr>
              <w:pStyle w:val="TAL"/>
            </w:pPr>
            <w:r w:rsidRPr="00760004">
              <w:t>C</w:t>
            </w:r>
          </w:p>
        </w:tc>
      </w:tr>
      <w:tr w:rsidR="00610327" w:rsidRPr="00760004" w14:paraId="28CA7C7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A64895">
            <w:pPr>
              <w:pStyle w:val="TAL"/>
            </w:pPr>
            <w:r w:rsidRPr="00760004">
              <w:t>C</w:t>
            </w:r>
          </w:p>
        </w:tc>
      </w:tr>
      <w:tr w:rsidR="00610327" w:rsidRPr="00760004" w14:paraId="1CA3AA7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A64895">
            <w:pPr>
              <w:pStyle w:val="TAL"/>
            </w:pPr>
            <w:r w:rsidRPr="00760004">
              <w:t>C</w:t>
            </w:r>
          </w:p>
        </w:tc>
      </w:tr>
      <w:tr w:rsidR="00610327" w:rsidRPr="00760004" w14:paraId="24CBE14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A64895">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A64895">
            <w:pPr>
              <w:pStyle w:val="TAL"/>
            </w:pPr>
            <w:r w:rsidRPr="00760004">
              <w:t>C</w:t>
            </w:r>
          </w:p>
        </w:tc>
      </w:tr>
      <w:tr w:rsidR="00610327" w:rsidRPr="00760004" w14:paraId="1E382D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A64895">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A64895">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A64895">
            <w:pPr>
              <w:pStyle w:val="TAL"/>
            </w:pPr>
            <w:r w:rsidRPr="00760004">
              <w:t>C</w:t>
            </w:r>
          </w:p>
        </w:tc>
      </w:tr>
      <w:tr w:rsidR="00610327" w:rsidRPr="00760004" w14:paraId="0C8C00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A64895">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A64895">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A64895">
            <w:pPr>
              <w:pStyle w:val="TAL"/>
            </w:pPr>
            <w:r w:rsidRPr="00760004">
              <w:t>C</w:t>
            </w:r>
          </w:p>
        </w:tc>
      </w:tr>
      <w:tr w:rsidR="00610327" w:rsidRPr="00760004" w14:paraId="045B773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A64895">
            <w:pPr>
              <w:pStyle w:val="TAL"/>
            </w:pPr>
            <w:r w:rsidRPr="00760004">
              <w:t>C</w:t>
            </w:r>
          </w:p>
        </w:tc>
      </w:tr>
      <w:tr w:rsidR="00610327" w:rsidRPr="00760004" w14:paraId="32350DB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A64895">
            <w:pPr>
              <w:pStyle w:val="TAL"/>
            </w:pPr>
            <w:r w:rsidRPr="00760004">
              <w:t>C</w:t>
            </w:r>
          </w:p>
        </w:tc>
      </w:tr>
      <w:tr w:rsidR="00610327" w:rsidRPr="00760004" w14:paraId="147BA24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A64895">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A64895">
            <w:pPr>
              <w:pStyle w:val="TAL"/>
            </w:pPr>
            <w:r w:rsidRPr="00760004">
              <w:t>C</w:t>
            </w:r>
          </w:p>
        </w:tc>
      </w:tr>
      <w:tr w:rsidR="00610327" w:rsidRPr="00760004" w14:paraId="2FBC55D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A64895">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A64895">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A64895">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204" w:name="_Toc74852146"/>
      <w:r w:rsidRPr="00760004">
        <w:t>7.4.</w:t>
      </w:r>
      <w:r w:rsidR="00610327" w:rsidRPr="00760004">
        <w:t>3.5</w:t>
      </w:r>
      <w:r w:rsidR="00610327" w:rsidRPr="00760004">
        <w:tab/>
        <w:t>MMSNotificationResponse</w:t>
      </w:r>
      <w:bookmarkEnd w:id="204"/>
    </w:p>
    <w:p w14:paraId="5B904C7D" w14:textId="2BD5200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Table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777777" w:rsidR="00610327" w:rsidRPr="00760004" w:rsidRDefault="00610327" w:rsidP="00610327">
      <w:r w:rsidRPr="00760004">
        <w:t xml:space="preserve">The following table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A64895">
        <w:trPr>
          <w:jc w:val="center"/>
        </w:trPr>
        <w:tc>
          <w:tcPr>
            <w:tcW w:w="2693" w:type="dxa"/>
          </w:tcPr>
          <w:p w14:paraId="10151C0C" w14:textId="77777777" w:rsidR="00610327" w:rsidRPr="00760004" w:rsidRDefault="00610327" w:rsidP="00A64895">
            <w:pPr>
              <w:pStyle w:val="TAH"/>
            </w:pPr>
            <w:r w:rsidRPr="00760004">
              <w:t>Field name</w:t>
            </w:r>
          </w:p>
        </w:tc>
        <w:tc>
          <w:tcPr>
            <w:tcW w:w="6521" w:type="dxa"/>
          </w:tcPr>
          <w:p w14:paraId="14E1B6DA" w14:textId="77777777" w:rsidR="00610327" w:rsidRPr="00760004" w:rsidRDefault="00610327" w:rsidP="00A64895">
            <w:pPr>
              <w:pStyle w:val="TAH"/>
            </w:pPr>
            <w:r w:rsidRPr="00760004">
              <w:t>Description</w:t>
            </w:r>
          </w:p>
        </w:tc>
        <w:tc>
          <w:tcPr>
            <w:tcW w:w="708" w:type="dxa"/>
          </w:tcPr>
          <w:p w14:paraId="32308F67" w14:textId="77777777" w:rsidR="00610327" w:rsidRPr="00760004" w:rsidRDefault="00610327" w:rsidP="00A64895">
            <w:pPr>
              <w:pStyle w:val="TAH"/>
            </w:pPr>
            <w:r w:rsidRPr="00760004">
              <w:t>M/C/O</w:t>
            </w:r>
          </w:p>
        </w:tc>
      </w:tr>
      <w:tr w:rsidR="00610327" w:rsidRPr="00760004" w14:paraId="0C9306DA" w14:textId="77777777" w:rsidTr="00A64895">
        <w:trPr>
          <w:jc w:val="center"/>
        </w:trPr>
        <w:tc>
          <w:tcPr>
            <w:tcW w:w="2693" w:type="dxa"/>
          </w:tcPr>
          <w:p w14:paraId="1B08D497" w14:textId="77777777" w:rsidR="00610327" w:rsidRPr="00760004" w:rsidRDefault="00610327" w:rsidP="00A64895">
            <w:pPr>
              <w:pStyle w:val="TAL"/>
            </w:pPr>
            <w:r w:rsidRPr="00760004">
              <w:t>transactionID</w:t>
            </w:r>
          </w:p>
        </w:tc>
        <w:tc>
          <w:tcPr>
            <w:tcW w:w="6521" w:type="dxa"/>
          </w:tcPr>
          <w:p w14:paraId="3CD05DA7"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59D5F" w14:textId="77777777" w:rsidR="00610327" w:rsidRPr="00760004" w:rsidRDefault="00610327" w:rsidP="00A64895">
            <w:pPr>
              <w:pStyle w:val="TAL"/>
            </w:pPr>
            <w:r w:rsidRPr="00760004">
              <w:t>M</w:t>
            </w:r>
          </w:p>
        </w:tc>
      </w:tr>
      <w:tr w:rsidR="00610327" w:rsidRPr="00760004" w14:paraId="26E0C342" w14:textId="77777777" w:rsidTr="00A64895">
        <w:trPr>
          <w:jc w:val="center"/>
        </w:trPr>
        <w:tc>
          <w:tcPr>
            <w:tcW w:w="2693" w:type="dxa"/>
          </w:tcPr>
          <w:p w14:paraId="7F7A9BA7" w14:textId="77777777" w:rsidR="00610327" w:rsidRPr="00760004" w:rsidRDefault="00610327" w:rsidP="00A64895">
            <w:pPr>
              <w:pStyle w:val="TAL"/>
            </w:pPr>
            <w:r w:rsidRPr="00760004">
              <w:t>version</w:t>
            </w:r>
          </w:p>
        </w:tc>
        <w:tc>
          <w:tcPr>
            <w:tcW w:w="6521" w:type="dxa"/>
          </w:tcPr>
          <w:p w14:paraId="1DB25A4B" w14:textId="77777777" w:rsidR="00610327" w:rsidRPr="00760004" w:rsidRDefault="00610327" w:rsidP="00A64895">
            <w:pPr>
              <w:pStyle w:val="TAL"/>
            </w:pPr>
            <w:r w:rsidRPr="00760004">
              <w:t>The version of MM, to include major and minor version.</w:t>
            </w:r>
          </w:p>
        </w:tc>
        <w:tc>
          <w:tcPr>
            <w:tcW w:w="708" w:type="dxa"/>
          </w:tcPr>
          <w:p w14:paraId="5E3EB634" w14:textId="77777777" w:rsidR="00610327" w:rsidRPr="00760004" w:rsidRDefault="00610327" w:rsidP="00A64895">
            <w:pPr>
              <w:pStyle w:val="TAL"/>
            </w:pPr>
            <w:r w:rsidRPr="00760004">
              <w:t>M</w:t>
            </w:r>
          </w:p>
        </w:tc>
      </w:tr>
      <w:tr w:rsidR="00610327" w:rsidRPr="00760004" w14:paraId="377269F3" w14:textId="77777777" w:rsidTr="00A64895">
        <w:trPr>
          <w:jc w:val="center"/>
        </w:trPr>
        <w:tc>
          <w:tcPr>
            <w:tcW w:w="2693" w:type="dxa"/>
          </w:tcPr>
          <w:p w14:paraId="17AF70B4" w14:textId="77777777" w:rsidR="00610327" w:rsidRPr="00760004" w:rsidRDefault="00610327" w:rsidP="00A64895">
            <w:pPr>
              <w:pStyle w:val="TAL"/>
            </w:pPr>
            <w:r w:rsidRPr="00760004">
              <w:t>direction</w:t>
            </w:r>
          </w:p>
        </w:tc>
        <w:tc>
          <w:tcPr>
            <w:tcW w:w="6521" w:type="dxa"/>
          </w:tcPr>
          <w:p w14:paraId="408365EF" w14:textId="77777777" w:rsidR="00610327" w:rsidRPr="00760004" w:rsidRDefault="00610327" w:rsidP="00A64895">
            <w:pPr>
              <w:pStyle w:val="TAL"/>
            </w:pPr>
            <w:r w:rsidRPr="00760004">
              <w:t>Indicates the direction of the MM. This shall be encoded as “to target”</w:t>
            </w:r>
          </w:p>
        </w:tc>
        <w:tc>
          <w:tcPr>
            <w:tcW w:w="708" w:type="dxa"/>
          </w:tcPr>
          <w:p w14:paraId="0BEA52AD" w14:textId="77777777" w:rsidR="00610327" w:rsidRPr="00760004" w:rsidRDefault="00610327" w:rsidP="00A64895">
            <w:pPr>
              <w:pStyle w:val="TAL"/>
            </w:pPr>
            <w:r w:rsidRPr="00760004">
              <w:t>M</w:t>
            </w:r>
          </w:p>
        </w:tc>
      </w:tr>
      <w:tr w:rsidR="00610327" w:rsidRPr="00760004" w14:paraId="08404C9E" w14:textId="77777777" w:rsidTr="00A64895">
        <w:trPr>
          <w:jc w:val="center"/>
        </w:trPr>
        <w:tc>
          <w:tcPr>
            <w:tcW w:w="2693" w:type="dxa"/>
          </w:tcPr>
          <w:p w14:paraId="3B576479" w14:textId="77777777" w:rsidR="00610327" w:rsidRPr="00760004" w:rsidRDefault="00610327" w:rsidP="00A64895">
            <w:pPr>
              <w:pStyle w:val="TAL"/>
            </w:pPr>
            <w:r w:rsidRPr="00760004">
              <w:t>status</w:t>
            </w:r>
          </w:p>
        </w:tc>
        <w:tc>
          <w:tcPr>
            <w:tcW w:w="6521" w:type="dxa"/>
          </w:tcPr>
          <w:p w14:paraId="22B63D9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A64895">
            <w:pPr>
              <w:pStyle w:val="TAL"/>
            </w:pPr>
            <w:r w:rsidRPr="00760004">
              <w:t>M</w:t>
            </w:r>
          </w:p>
        </w:tc>
      </w:tr>
      <w:tr w:rsidR="00610327" w:rsidRPr="00760004" w14:paraId="60C02DA2" w14:textId="77777777" w:rsidTr="00A64895">
        <w:trPr>
          <w:jc w:val="center"/>
        </w:trPr>
        <w:tc>
          <w:tcPr>
            <w:tcW w:w="2693" w:type="dxa"/>
          </w:tcPr>
          <w:p w14:paraId="25C80950" w14:textId="77777777" w:rsidR="00610327" w:rsidRPr="00760004" w:rsidRDefault="00610327" w:rsidP="00A64895">
            <w:pPr>
              <w:pStyle w:val="TAL"/>
            </w:pPr>
            <w:r w:rsidRPr="00760004">
              <w:t>reportAllowed</w:t>
            </w:r>
          </w:p>
        </w:tc>
        <w:tc>
          <w:tcPr>
            <w:tcW w:w="6521" w:type="dxa"/>
          </w:tcPr>
          <w:p w14:paraId="061A1995" w14:textId="77777777" w:rsidR="00610327" w:rsidRPr="00760004" w:rsidRDefault="00610327" w:rsidP="00A64895">
            <w:pPr>
              <w:pStyle w:val="TAL"/>
            </w:pPr>
            <w:r w:rsidRPr="00760004">
              <w:t>Indication whether or not the sending of delivery report is allowed by the recipient MMS Client. The values given in OMA-TS-MMA_ENC [39] clause 7.3.47 shall be encoded as follows: “Yes” = True, “No” = False. Include if sent to the MMS Proxy-Relay.</w:t>
            </w:r>
          </w:p>
        </w:tc>
        <w:tc>
          <w:tcPr>
            <w:tcW w:w="708" w:type="dxa"/>
          </w:tcPr>
          <w:p w14:paraId="3254229A" w14:textId="77777777" w:rsidR="00610327" w:rsidRPr="00760004" w:rsidRDefault="00610327" w:rsidP="00A64895">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205" w:name="_Toc74852147"/>
      <w:r w:rsidRPr="00760004">
        <w:t>7.4.</w:t>
      </w:r>
      <w:r w:rsidR="00610327" w:rsidRPr="00760004">
        <w:t>3.6</w:t>
      </w:r>
      <w:r w:rsidR="00610327" w:rsidRPr="00760004">
        <w:tab/>
        <w:t>MMSRetrieval</w:t>
      </w:r>
      <w:bookmarkEnd w:id="205"/>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7777777" w:rsidR="00610327" w:rsidRPr="00760004" w:rsidRDefault="00610327" w:rsidP="00610327">
      <w:r w:rsidRPr="00760004">
        <w:t xml:space="preserve">The following table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A64895">
        <w:trPr>
          <w:jc w:val="center"/>
        </w:trPr>
        <w:tc>
          <w:tcPr>
            <w:tcW w:w="2693" w:type="dxa"/>
          </w:tcPr>
          <w:p w14:paraId="60FE59BB" w14:textId="77777777" w:rsidR="00610327" w:rsidRPr="00760004" w:rsidRDefault="00610327" w:rsidP="00A64895">
            <w:pPr>
              <w:pStyle w:val="TAH"/>
            </w:pPr>
            <w:r w:rsidRPr="00760004">
              <w:t>Field name</w:t>
            </w:r>
          </w:p>
        </w:tc>
        <w:tc>
          <w:tcPr>
            <w:tcW w:w="6521" w:type="dxa"/>
          </w:tcPr>
          <w:p w14:paraId="18C53A65" w14:textId="77777777" w:rsidR="00610327" w:rsidRPr="00760004" w:rsidRDefault="00610327" w:rsidP="00A64895">
            <w:pPr>
              <w:pStyle w:val="TAH"/>
            </w:pPr>
            <w:r w:rsidRPr="00760004">
              <w:t>Description</w:t>
            </w:r>
          </w:p>
        </w:tc>
        <w:tc>
          <w:tcPr>
            <w:tcW w:w="708" w:type="dxa"/>
          </w:tcPr>
          <w:p w14:paraId="615DF7E6" w14:textId="77777777" w:rsidR="00610327" w:rsidRPr="00760004" w:rsidRDefault="00610327" w:rsidP="00A64895">
            <w:pPr>
              <w:pStyle w:val="TAH"/>
            </w:pPr>
            <w:r w:rsidRPr="00760004">
              <w:t>M/C/O</w:t>
            </w:r>
          </w:p>
        </w:tc>
      </w:tr>
      <w:tr w:rsidR="00610327" w:rsidRPr="00760004" w14:paraId="022EC510" w14:textId="77777777" w:rsidTr="00A64895">
        <w:trPr>
          <w:jc w:val="center"/>
        </w:trPr>
        <w:tc>
          <w:tcPr>
            <w:tcW w:w="2693" w:type="dxa"/>
          </w:tcPr>
          <w:p w14:paraId="21CF72AD" w14:textId="77777777" w:rsidR="00610327" w:rsidRPr="00760004" w:rsidRDefault="00610327" w:rsidP="00A64895">
            <w:pPr>
              <w:pStyle w:val="TAL"/>
            </w:pPr>
            <w:r w:rsidRPr="00760004">
              <w:t>transactionID</w:t>
            </w:r>
          </w:p>
        </w:tc>
        <w:tc>
          <w:tcPr>
            <w:tcW w:w="6521" w:type="dxa"/>
          </w:tcPr>
          <w:p w14:paraId="2E6F271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93BB229" w14:textId="77777777" w:rsidR="00610327" w:rsidRPr="00760004" w:rsidRDefault="00610327" w:rsidP="00A64895">
            <w:pPr>
              <w:pStyle w:val="TAL"/>
            </w:pPr>
            <w:r w:rsidRPr="00760004">
              <w:t>M</w:t>
            </w:r>
          </w:p>
        </w:tc>
      </w:tr>
      <w:tr w:rsidR="00610327" w:rsidRPr="00760004" w14:paraId="140C7E2A" w14:textId="77777777" w:rsidTr="00A64895">
        <w:trPr>
          <w:jc w:val="center"/>
        </w:trPr>
        <w:tc>
          <w:tcPr>
            <w:tcW w:w="2693" w:type="dxa"/>
          </w:tcPr>
          <w:p w14:paraId="574A9528" w14:textId="77777777" w:rsidR="00610327" w:rsidRPr="00760004" w:rsidRDefault="00610327" w:rsidP="00A64895">
            <w:pPr>
              <w:pStyle w:val="TAL"/>
            </w:pPr>
            <w:r w:rsidRPr="00760004">
              <w:t>version</w:t>
            </w:r>
          </w:p>
        </w:tc>
        <w:tc>
          <w:tcPr>
            <w:tcW w:w="6521" w:type="dxa"/>
          </w:tcPr>
          <w:p w14:paraId="63490F06" w14:textId="77777777" w:rsidR="00610327" w:rsidRPr="00760004" w:rsidRDefault="00610327" w:rsidP="00A64895">
            <w:pPr>
              <w:pStyle w:val="TAL"/>
            </w:pPr>
            <w:r w:rsidRPr="00760004">
              <w:t>The version of MM, to include major and minor version.</w:t>
            </w:r>
          </w:p>
        </w:tc>
        <w:tc>
          <w:tcPr>
            <w:tcW w:w="708" w:type="dxa"/>
          </w:tcPr>
          <w:p w14:paraId="04D254D1" w14:textId="77777777" w:rsidR="00610327" w:rsidRPr="00760004" w:rsidRDefault="00610327" w:rsidP="00A64895">
            <w:pPr>
              <w:pStyle w:val="TAL"/>
            </w:pPr>
            <w:r w:rsidRPr="00760004">
              <w:t>M</w:t>
            </w:r>
          </w:p>
        </w:tc>
      </w:tr>
      <w:tr w:rsidR="00610327" w:rsidRPr="00760004" w14:paraId="2FFABB71" w14:textId="77777777" w:rsidTr="00A64895">
        <w:trPr>
          <w:jc w:val="center"/>
        </w:trPr>
        <w:tc>
          <w:tcPr>
            <w:tcW w:w="2693" w:type="dxa"/>
          </w:tcPr>
          <w:p w14:paraId="3E50D97D" w14:textId="77777777" w:rsidR="00610327" w:rsidRPr="00760004" w:rsidRDefault="00610327" w:rsidP="00A64895">
            <w:pPr>
              <w:pStyle w:val="TAL"/>
            </w:pPr>
            <w:r w:rsidRPr="00760004">
              <w:t>messageID</w:t>
            </w:r>
          </w:p>
        </w:tc>
        <w:tc>
          <w:tcPr>
            <w:tcW w:w="6521" w:type="dxa"/>
          </w:tcPr>
          <w:p w14:paraId="3EB46E25"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2AF26433" w14:textId="77777777" w:rsidR="00610327" w:rsidRPr="00760004" w:rsidRDefault="00610327" w:rsidP="00A64895">
            <w:pPr>
              <w:pStyle w:val="TAL"/>
            </w:pPr>
            <w:r w:rsidRPr="00760004">
              <w:t>M</w:t>
            </w:r>
          </w:p>
        </w:tc>
      </w:tr>
      <w:tr w:rsidR="00610327" w:rsidRPr="00760004" w14:paraId="153C7088" w14:textId="77777777" w:rsidTr="00A64895">
        <w:trPr>
          <w:jc w:val="center"/>
        </w:trPr>
        <w:tc>
          <w:tcPr>
            <w:tcW w:w="2693" w:type="dxa"/>
          </w:tcPr>
          <w:p w14:paraId="40F59965" w14:textId="77777777" w:rsidR="00610327" w:rsidRPr="00760004" w:rsidRDefault="00610327" w:rsidP="00A64895">
            <w:pPr>
              <w:pStyle w:val="TAL"/>
            </w:pPr>
            <w:r w:rsidRPr="00760004">
              <w:t>dateTime</w:t>
            </w:r>
          </w:p>
        </w:tc>
        <w:tc>
          <w:tcPr>
            <w:tcW w:w="6521" w:type="dxa"/>
          </w:tcPr>
          <w:p w14:paraId="290A8C23"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A64895">
            <w:pPr>
              <w:pStyle w:val="TAL"/>
            </w:pPr>
            <w:r w:rsidRPr="00760004">
              <w:t>M</w:t>
            </w:r>
          </w:p>
        </w:tc>
      </w:tr>
      <w:tr w:rsidR="00610327" w:rsidRPr="00760004" w14:paraId="6A4E7319" w14:textId="77777777" w:rsidTr="00A64895">
        <w:trPr>
          <w:jc w:val="center"/>
        </w:trPr>
        <w:tc>
          <w:tcPr>
            <w:tcW w:w="2693" w:type="dxa"/>
          </w:tcPr>
          <w:p w14:paraId="4AB5C4A8" w14:textId="77777777" w:rsidR="00610327" w:rsidRPr="00760004" w:rsidRDefault="00610327" w:rsidP="00A64895">
            <w:pPr>
              <w:pStyle w:val="TAL"/>
            </w:pPr>
            <w:r w:rsidRPr="00760004">
              <w:t>originatingMMSParty</w:t>
            </w:r>
          </w:p>
        </w:tc>
        <w:tc>
          <w:tcPr>
            <w:tcW w:w="6521" w:type="dxa"/>
          </w:tcPr>
          <w:p w14:paraId="3A464429" w14:textId="424DFCF8"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A64895">
            <w:pPr>
              <w:pStyle w:val="TAL"/>
            </w:pPr>
            <w:r w:rsidRPr="00760004">
              <w:t>C</w:t>
            </w:r>
          </w:p>
        </w:tc>
      </w:tr>
      <w:tr w:rsidR="00610327" w:rsidRPr="00760004" w14:paraId="4FF5952A" w14:textId="77777777" w:rsidTr="00A64895">
        <w:trPr>
          <w:jc w:val="center"/>
        </w:trPr>
        <w:tc>
          <w:tcPr>
            <w:tcW w:w="2693" w:type="dxa"/>
          </w:tcPr>
          <w:p w14:paraId="5EA26983" w14:textId="77777777" w:rsidR="00610327" w:rsidRPr="00760004" w:rsidRDefault="00610327" w:rsidP="00A64895">
            <w:pPr>
              <w:pStyle w:val="TAL"/>
            </w:pPr>
            <w:r w:rsidRPr="00760004">
              <w:t>previouslySentBy</w:t>
            </w:r>
          </w:p>
        </w:tc>
        <w:tc>
          <w:tcPr>
            <w:tcW w:w="6521" w:type="dxa"/>
          </w:tcPr>
          <w:p w14:paraId="17B6A1DB" w14:textId="77777777" w:rsidR="00610327" w:rsidRPr="00760004" w:rsidRDefault="00610327" w:rsidP="00A64895">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A64895">
            <w:pPr>
              <w:pStyle w:val="TAL"/>
            </w:pPr>
            <w:r w:rsidRPr="00760004">
              <w:t>C</w:t>
            </w:r>
          </w:p>
        </w:tc>
      </w:tr>
      <w:tr w:rsidR="00610327" w:rsidRPr="00760004" w14:paraId="02B255ED" w14:textId="77777777" w:rsidTr="00A64895">
        <w:trPr>
          <w:jc w:val="center"/>
        </w:trPr>
        <w:tc>
          <w:tcPr>
            <w:tcW w:w="2693" w:type="dxa"/>
          </w:tcPr>
          <w:p w14:paraId="1B68419B" w14:textId="77777777" w:rsidR="00610327" w:rsidRPr="00760004" w:rsidRDefault="00610327" w:rsidP="00A64895">
            <w:pPr>
              <w:pStyle w:val="TAL"/>
            </w:pPr>
            <w:r w:rsidRPr="00760004">
              <w:t>previouslySentByDateTime</w:t>
            </w:r>
          </w:p>
        </w:tc>
        <w:tc>
          <w:tcPr>
            <w:tcW w:w="6521" w:type="dxa"/>
          </w:tcPr>
          <w:p w14:paraId="09A98684" w14:textId="77777777" w:rsidR="00610327" w:rsidRPr="00760004" w:rsidRDefault="00610327" w:rsidP="00A64895">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A64895">
            <w:pPr>
              <w:pStyle w:val="TAL"/>
            </w:pPr>
            <w:r w:rsidRPr="00760004">
              <w:t>C</w:t>
            </w:r>
          </w:p>
        </w:tc>
      </w:tr>
      <w:tr w:rsidR="00610327" w:rsidRPr="00760004" w14:paraId="2D7AA89C" w14:textId="77777777" w:rsidTr="00A64895">
        <w:trPr>
          <w:jc w:val="center"/>
        </w:trPr>
        <w:tc>
          <w:tcPr>
            <w:tcW w:w="2693" w:type="dxa"/>
          </w:tcPr>
          <w:p w14:paraId="0E971DF9" w14:textId="77777777" w:rsidR="00610327" w:rsidRPr="00760004" w:rsidRDefault="00610327" w:rsidP="00A64895">
            <w:pPr>
              <w:pStyle w:val="TAL"/>
            </w:pPr>
            <w:r w:rsidRPr="00760004">
              <w:t>terminatingMMSParty</w:t>
            </w:r>
          </w:p>
        </w:tc>
        <w:tc>
          <w:tcPr>
            <w:tcW w:w="6521" w:type="dxa"/>
          </w:tcPr>
          <w:p w14:paraId="566587C4" w14:textId="1119FE38"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A64895">
            <w:pPr>
              <w:pStyle w:val="TAL"/>
            </w:pPr>
            <w:r w:rsidRPr="00760004">
              <w:t>At least one of the terminatingMMSParty or cCRecipients must be included.</w:t>
            </w:r>
          </w:p>
        </w:tc>
        <w:tc>
          <w:tcPr>
            <w:tcW w:w="708" w:type="dxa"/>
          </w:tcPr>
          <w:p w14:paraId="142012B7" w14:textId="77777777" w:rsidR="00610327" w:rsidRPr="00760004" w:rsidRDefault="00610327" w:rsidP="00A64895">
            <w:pPr>
              <w:pStyle w:val="TAL"/>
            </w:pPr>
            <w:r w:rsidRPr="00760004">
              <w:t>C</w:t>
            </w:r>
          </w:p>
        </w:tc>
      </w:tr>
      <w:tr w:rsidR="00610327" w:rsidRPr="00760004" w14:paraId="2F16443F" w14:textId="77777777" w:rsidTr="00A64895">
        <w:trPr>
          <w:jc w:val="center"/>
        </w:trPr>
        <w:tc>
          <w:tcPr>
            <w:tcW w:w="2693" w:type="dxa"/>
          </w:tcPr>
          <w:p w14:paraId="55A33001" w14:textId="77777777" w:rsidR="00610327" w:rsidRPr="00760004" w:rsidRDefault="00610327" w:rsidP="00A64895">
            <w:pPr>
              <w:pStyle w:val="TAL"/>
            </w:pPr>
            <w:r w:rsidRPr="00760004">
              <w:t>cCRecipients</w:t>
            </w:r>
          </w:p>
        </w:tc>
        <w:tc>
          <w:tcPr>
            <w:tcW w:w="6521" w:type="dxa"/>
          </w:tcPr>
          <w:p w14:paraId="70756D3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A64895">
            <w:pPr>
              <w:pStyle w:val="TAL"/>
            </w:pPr>
            <w:r w:rsidRPr="00760004">
              <w:t>At least one of the terminatingMMSParty or cCRecipients must be included.</w:t>
            </w:r>
          </w:p>
        </w:tc>
        <w:tc>
          <w:tcPr>
            <w:tcW w:w="708" w:type="dxa"/>
          </w:tcPr>
          <w:p w14:paraId="55AB7E39" w14:textId="77777777" w:rsidR="00610327" w:rsidRPr="00760004" w:rsidRDefault="00610327" w:rsidP="00A64895">
            <w:pPr>
              <w:pStyle w:val="TAL"/>
            </w:pPr>
            <w:r w:rsidRPr="00760004">
              <w:t>C</w:t>
            </w:r>
          </w:p>
        </w:tc>
      </w:tr>
      <w:tr w:rsidR="00610327" w:rsidRPr="00760004" w14:paraId="158BEE90" w14:textId="77777777" w:rsidTr="00A64895">
        <w:trPr>
          <w:jc w:val="center"/>
        </w:trPr>
        <w:tc>
          <w:tcPr>
            <w:tcW w:w="2693" w:type="dxa"/>
          </w:tcPr>
          <w:p w14:paraId="0445022D" w14:textId="77777777" w:rsidR="00610327" w:rsidRPr="00760004" w:rsidRDefault="00610327" w:rsidP="00A64895">
            <w:pPr>
              <w:pStyle w:val="TAL"/>
            </w:pPr>
            <w:r w:rsidRPr="00760004">
              <w:t>direction</w:t>
            </w:r>
          </w:p>
        </w:tc>
        <w:tc>
          <w:tcPr>
            <w:tcW w:w="6521" w:type="dxa"/>
          </w:tcPr>
          <w:p w14:paraId="6671314B"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A64895">
            <w:pPr>
              <w:pStyle w:val="TAL"/>
            </w:pPr>
            <w:r w:rsidRPr="00760004">
              <w:t>M</w:t>
            </w:r>
          </w:p>
        </w:tc>
      </w:tr>
      <w:tr w:rsidR="00610327" w:rsidRPr="00760004" w14:paraId="22058B21" w14:textId="77777777" w:rsidTr="00A64895">
        <w:trPr>
          <w:jc w:val="center"/>
        </w:trPr>
        <w:tc>
          <w:tcPr>
            <w:tcW w:w="2693" w:type="dxa"/>
          </w:tcPr>
          <w:p w14:paraId="344BCD86" w14:textId="77777777" w:rsidR="00610327" w:rsidRPr="00760004" w:rsidRDefault="00610327" w:rsidP="00A64895">
            <w:pPr>
              <w:pStyle w:val="TAL"/>
            </w:pPr>
            <w:r w:rsidRPr="00760004">
              <w:t>subject</w:t>
            </w:r>
          </w:p>
        </w:tc>
        <w:tc>
          <w:tcPr>
            <w:tcW w:w="6521" w:type="dxa"/>
          </w:tcPr>
          <w:p w14:paraId="5B1864E5" w14:textId="77777777" w:rsidR="00610327" w:rsidRPr="00760004" w:rsidRDefault="00610327" w:rsidP="00A64895">
            <w:pPr>
              <w:pStyle w:val="TAL"/>
            </w:pPr>
            <w:r w:rsidRPr="00760004">
              <w:t>The subject of the MM. Include if sent by the MMS Proxy-Relay.</w:t>
            </w:r>
          </w:p>
        </w:tc>
        <w:tc>
          <w:tcPr>
            <w:tcW w:w="708" w:type="dxa"/>
          </w:tcPr>
          <w:p w14:paraId="51E38F84" w14:textId="77777777" w:rsidR="00610327" w:rsidRPr="00760004" w:rsidRDefault="00610327" w:rsidP="00A64895">
            <w:pPr>
              <w:pStyle w:val="TAL"/>
            </w:pPr>
            <w:r w:rsidRPr="00760004">
              <w:t>C</w:t>
            </w:r>
          </w:p>
        </w:tc>
      </w:tr>
      <w:tr w:rsidR="00610327" w:rsidRPr="00760004" w14:paraId="5593EED4" w14:textId="77777777" w:rsidTr="00A64895">
        <w:trPr>
          <w:jc w:val="center"/>
        </w:trPr>
        <w:tc>
          <w:tcPr>
            <w:tcW w:w="2693" w:type="dxa"/>
          </w:tcPr>
          <w:p w14:paraId="49B7321A" w14:textId="77777777" w:rsidR="00610327" w:rsidRPr="00760004" w:rsidRDefault="00610327" w:rsidP="00A64895">
            <w:pPr>
              <w:pStyle w:val="TAL"/>
            </w:pPr>
            <w:r w:rsidRPr="00760004">
              <w:t>state</w:t>
            </w:r>
          </w:p>
        </w:tc>
        <w:tc>
          <w:tcPr>
            <w:tcW w:w="6521" w:type="dxa"/>
          </w:tcPr>
          <w:p w14:paraId="1409E35E" w14:textId="77777777" w:rsidR="00610327" w:rsidRPr="00760004" w:rsidRDefault="00610327" w:rsidP="00A64895">
            <w:pPr>
              <w:pStyle w:val="TAL"/>
            </w:pPr>
            <w:r w:rsidRPr="00760004">
              <w:t>Identifies the value of the MM State associated with a to be stored or stored MM. See OMA-TS-MMA_ENC [39] clause 7.3.33. Include if sent by the MMS Proxy-Relay.</w:t>
            </w:r>
          </w:p>
        </w:tc>
        <w:tc>
          <w:tcPr>
            <w:tcW w:w="708" w:type="dxa"/>
          </w:tcPr>
          <w:p w14:paraId="5A645168" w14:textId="77777777" w:rsidR="00610327" w:rsidRPr="00760004" w:rsidRDefault="00610327" w:rsidP="00A64895">
            <w:pPr>
              <w:pStyle w:val="TAL"/>
            </w:pPr>
            <w:r w:rsidRPr="00760004">
              <w:t>C</w:t>
            </w:r>
          </w:p>
        </w:tc>
      </w:tr>
      <w:tr w:rsidR="00610327" w:rsidRPr="00760004" w14:paraId="11DBD42D" w14:textId="77777777" w:rsidTr="00A64895">
        <w:trPr>
          <w:jc w:val="center"/>
        </w:trPr>
        <w:tc>
          <w:tcPr>
            <w:tcW w:w="2693" w:type="dxa"/>
          </w:tcPr>
          <w:p w14:paraId="273E1202" w14:textId="77777777" w:rsidR="00610327" w:rsidRPr="00760004" w:rsidRDefault="00610327" w:rsidP="00A64895">
            <w:pPr>
              <w:pStyle w:val="TAL"/>
            </w:pPr>
            <w:r w:rsidRPr="00760004">
              <w:t>flags</w:t>
            </w:r>
          </w:p>
        </w:tc>
        <w:tc>
          <w:tcPr>
            <w:tcW w:w="6521" w:type="dxa"/>
          </w:tcPr>
          <w:p w14:paraId="1345AC26" w14:textId="77777777" w:rsidR="00610327" w:rsidRPr="00760004" w:rsidRDefault="00610327" w:rsidP="00A64895">
            <w:pPr>
              <w:pStyle w:val="TAL"/>
            </w:pPr>
            <w:r w:rsidRPr="00760004">
              <w:t>Identifies a keyword to add or remove from the list of keywords associated with a stored MM. Include if sent. See OMA-TS-MMA_ENC [39] clause 7.3.32. Include if sent by the MMS Proxy-Relay.</w:t>
            </w:r>
          </w:p>
        </w:tc>
        <w:tc>
          <w:tcPr>
            <w:tcW w:w="708" w:type="dxa"/>
          </w:tcPr>
          <w:p w14:paraId="72E9E3FA" w14:textId="77777777" w:rsidR="00610327" w:rsidRPr="00760004" w:rsidRDefault="00610327" w:rsidP="00A64895">
            <w:pPr>
              <w:pStyle w:val="TAL"/>
            </w:pPr>
            <w:r w:rsidRPr="00760004">
              <w:t>C</w:t>
            </w:r>
          </w:p>
        </w:tc>
      </w:tr>
      <w:tr w:rsidR="00610327" w:rsidRPr="00760004" w14:paraId="1D3C6DB3" w14:textId="77777777" w:rsidTr="00A64895">
        <w:trPr>
          <w:jc w:val="center"/>
        </w:trPr>
        <w:tc>
          <w:tcPr>
            <w:tcW w:w="2693" w:type="dxa"/>
          </w:tcPr>
          <w:p w14:paraId="39677A9F" w14:textId="77777777" w:rsidR="00610327" w:rsidRPr="00760004" w:rsidRDefault="00610327" w:rsidP="00A64895">
            <w:pPr>
              <w:pStyle w:val="TAL"/>
            </w:pPr>
            <w:r w:rsidRPr="00760004">
              <w:t>messageClass</w:t>
            </w:r>
          </w:p>
        </w:tc>
        <w:tc>
          <w:tcPr>
            <w:tcW w:w="6521" w:type="dxa"/>
          </w:tcPr>
          <w:p w14:paraId="51D7E90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A64895">
            <w:pPr>
              <w:pStyle w:val="TAL"/>
            </w:pPr>
            <w:r w:rsidRPr="00760004">
              <w:t>C</w:t>
            </w:r>
          </w:p>
        </w:tc>
      </w:tr>
      <w:tr w:rsidR="00610327" w:rsidRPr="00760004" w14:paraId="75342FCA" w14:textId="77777777" w:rsidTr="00A64895">
        <w:trPr>
          <w:jc w:val="center"/>
        </w:trPr>
        <w:tc>
          <w:tcPr>
            <w:tcW w:w="2693" w:type="dxa"/>
          </w:tcPr>
          <w:p w14:paraId="32493C94" w14:textId="77777777" w:rsidR="00610327" w:rsidRPr="00760004" w:rsidRDefault="00610327" w:rsidP="00A64895">
            <w:pPr>
              <w:pStyle w:val="TAL"/>
            </w:pPr>
            <w:r w:rsidRPr="00760004">
              <w:t>priority</w:t>
            </w:r>
          </w:p>
        </w:tc>
        <w:tc>
          <w:tcPr>
            <w:tcW w:w="6521" w:type="dxa"/>
          </w:tcPr>
          <w:p w14:paraId="3EA5B75B" w14:textId="77777777" w:rsidR="00610327" w:rsidRPr="00760004" w:rsidRDefault="00610327" w:rsidP="00A64895">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A64895">
            <w:pPr>
              <w:pStyle w:val="TAL"/>
            </w:pPr>
            <w:r w:rsidRPr="00760004">
              <w:t>C</w:t>
            </w:r>
          </w:p>
        </w:tc>
      </w:tr>
      <w:tr w:rsidR="00610327" w:rsidRPr="00760004" w14:paraId="2633F1EA" w14:textId="77777777" w:rsidTr="00A64895">
        <w:trPr>
          <w:jc w:val="center"/>
        </w:trPr>
        <w:tc>
          <w:tcPr>
            <w:tcW w:w="2693" w:type="dxa"/>
          </w:tcPr>
          <w:p w14:paraId="6E1A592F" w14:textId="77777777" w:rsidR="00610327" w:rsidRPr="00760004" w:rsidRDefault="00610327" w:rsidP="00A64895">
            <w:pPr>
              <w:pStyle w:val="TAL"/>
            </w:pPr>
            <w:r w:rsidRPr="00760004">
              <w:t>deliveryReport</w:t>
            </w:r>
          </w:p>
        </w:tc>
        <w:tc>
          <w:tcPr>
            <w:tcW w:w="6521" w:type="dxa"/>
          </w:tcPr>
          <w:p w14:paraId="03DC4335" w14:textId="77777777" w:rsidR="00610327" w:rsidRPr="00760004" w:rsidRDefault="00610327" w:rsidP="00A64895">
            <w:pPr>
              <w:pStyle w:val="TAL"/>
            </w:pPr>
            <w:r w:rsidRPr="00760004">
              <w:t>Specifies whether the originator MM UE requests a delivery report from each recipient. Indicates whether a delivery report is desired. The values given in OMA-TS-MMA_ENC [39] clause 7.3.13. shall be encoded as follows: “Yes” = True, “No” = False. Include if sent by the MMS Proxy-Relay.</w:t>
            </w:r>
          </w:p>
        </w:tc>
        <w:tc>
          <w:tcPr>
            <w:tcW w:w="708" w:type="dxa"/>
          </w:tcPr>
          <w:p w14:paraId="340B07B8" w14:textId="77777777" w:rsidR="00610327" w:rsidRPr="00760004" w:rsidRDefault="00610327" w:rsidP="00A64895">
            <w:pPr>
              <w:pStyle w:val="TAL"/>
            </w:pPr>
            <w:r w:rsidRPr="00760004">
              <w:t>C</w:t>
            </w:r>
          </w:p>
        </w:tc>
      </w:tr>
      <w:tr w:rsidR="00610327" w:rsidRPr="00760004" w14:paraId="70682627" w14:textId="77777777" w:rsidTr="00A64895">
        <w:trPr>
          <w:jc w:val="center"/>
        </w:trPr>
        <w:tc>
          <w:tcPr>
            <w:tcW w:w="2693" w:type="dxa"/>
          </w:tcPr>
          <w:p w14:paraId="31D47035" w14:textId="77777777" w:rsidR="00610327" w:rsidRPr="00760004" w:rsidRDefault="00610327" w:rsidP="00A64895">
            <w:pPr>
              <w:pStyle w:val="TAL"/>
            </w:pPr>
            <w:r w:rsidRPr="00760004">
              <w:t>readReport</w:t>
            </w:r>
          </w:p>
        </w:tc>
        <w:tc>
          <w:tcPr>
            <w:tcW w:w="6521" w:type="dxa"/>
          </w:tcPr>
          <w:p w14:paraId="3DE15EB2" w14:textId="77777777" w:rsidR="00610327" w:rsidRPr="00760004" w:rsidRDefault="00610327" w:rsidP="00A64895">
            <w:pPr>
              <w:pStyle w:val="TAL"/>
            </w:pPr>
            <w:r w:rsidRPr="00760004">
              <w:t>Specifies whether the originator MM UE requests a read report from each recipient. Indicates whether a read report is desired. The values given in OMA-TS-MMA_ENC [39] clause 7.3.52 shall be encoded as follows: “Yes” = True, “No” = False. Include if sent by the MMS Proxy-Relay.</w:t>
            </w:r>
          </w:p>
        </w:tc>
        <w:tc>
          <w:tcPr>
            <w:tcW w:w="708" w:type="dxa"/>
          </w:tcPr>
          <w:p w14:paraId="09FAAA69" w14:textId="77777777" w:rsidR="00610327" w:rsidRPr="00760004" w:rsidRDefault="00610327" w:rsidP="00A64895">
            <w:pPr>
              <w:pStyle w:val="TAL"/>
            </w:pPr>
            <w:r w:rsidRPr="00760004">
              <w:t>C</w:t>
            </w:r>
          </w:p>
        </w:tc>
      </w:tr>
      <w:tr w:rsidR="00610327" w:rsidRPr="00760004" w14:paraId="41261083" w14:textId="77777777" w:rsidTr="00A64895">
        <w:trPr>
          <w:jc w:val="center"/>
        </w:trPr>
        <w:tc>
          <w:tcPr>
            <w:tcW w:w="2693" w:type="dxa"/>
          </w:tcPr>
          <w:p w14:paraId="668CA638" w14:textId="77777777" w:rsidR="00610327" w:rsidRPr="00760004" w:rsidRDefault="00610327" w:rsidP="00A64895">
            <w:pPr>
              <w:pStyle w:val="TAL"/>
            </w:pPr>
            <w:r w:rsidRPr="00760004">
              <w:t>replyCharging</w:t>
            </w:r>
          </w:p>
        </w:tc>
        <w:tc>
          <w:tcPr>
            <w:tcW w:w="6521" w:type="dxa"/>
          </w:tcPr>
          <w:p w14:paraId="3CD19C85" w14:textId="77777777" w:rsidR="00610327" w:rsidRPr="00760004" w:rsidRDefault="00610327" w:rsidP="00A64895">
            <w:pPr>
              <w:pStyle w:val="TAL"/>
            </w:pPr>
            <w:r w:rsidRPr="00760004">
              <w:t xml:space="preserve">If this field is present its value is set to “accepted” or “accepted text only” and the MMS-version-value of the PDU is higher than 1.0, this header field will indicate that a reply to this particular MM is free of charge for the recipient. </w:t>
            </w:r>
          </w:p>
          <w:p w14:paraId="506E5C8D"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34E17CF1" w14:textId="77777777" w:rsidR="00610327" w:rsidRPr="00760004" w:rsidRDefault="00610327" w:rsidP="00A64895">
            <w:pPr>
              <w:pStyle w:val="TAL"/>
            </w:pPr>
            <w:r w:rsidRPr="00760004">
              <w:t>See OMA-TS-MMA_ENC [39] clause 7.3.43. Include if sent by the MMS Proxy-Relay.</w:t>
            </w:r>
          </w:p>
        </w:tc>
        <w:tc>
          <w:tcPr>
            <w:tcW w:w="708" w:type="dxa"/>
          </w:tcPr>
          <w:p w14:paraId="4982FCB9" w14:textId="77777777" w:rsidR="00610327" w:rsidRPr="00760004" w:rsidRDefault="00610327" w:rsidP="00A64895">
            <w:pPr>
              <w:pStyle w:val="TAL"/>
            </w:pPr>
            <w:r w:rsidRPr="00760004">
              <w:t>C</w:t>
            </w:r>
          </w:p>
        </w:tc>
      </w:tr>
      <w:tr w:rsidR="00610327" w:rsidRPr="00760004" w14:paraId="289125DB" w14:textId="77777777" w:rsidTr="00A64895">
        <w:trPr>
          <w:jc w:val="center"/>
        </w:trPr>
        <w:tc>
          <w:tcPr>
            <w:tcW w:w="2693" w:type="dxa"/>
          </w:tcPr>
          <w:p w14:paraId="6C543A1E" w14:textId="77777777" w:rsidR="00610327" w:rsidRPr="00760004" w:rsidRDefault="00610327" w:rsidP="00A64895">
            <w:pPr>
              <w:pStyle w:val="TAL"/>
            </w:pPr>
            <w:r w:rsidRPr="00760004">
              <w:t>retrieveStatus</w:t>
            </w:r>
          </w:p>
        </w:tc>
        <w:tc>
          <w:tcPr>
            <w:tcW w:w="6521" w:type="dxa"/>
          </w:tcPr>
          <w:p w14:paraId="76468A81" w14:textId="77777777" w:rsidR="00610327" w:rsidRPr="00760004" w:rsidRDefault="00610327" w:rsidP="00A64895">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A64895">
            <w:pPr>
              <w:pStyle w:val="TAL"/>
            </w:pPr>
            <w:r w:rsidRPr="00760004">
              <w:t>C</w:t>
            </w:r>
          </w:p>
        </w:tc>
      </w:tr>
      <w:tr w:rsidR="00610327" w:rsidRPr="00760004" w14:paraId="29036078" w14:textId="77777777" w:rsidTr="00A64895">
        <w:trPr>
          <w:jc w:val="center"/>
        </w:trPr>
        <w:tc>
          <w:tcPr>
            <w:tcW w:w="2693" w:type="dxa"/>
          </w:tcPr>
          <w:p w14:paraId="63661906" w14:textId="77777777" w:rsidR="00610327" w:rsidRPr="00760004" w:rsidRDefault="00610327" w:rsidP="00A64895">
            <w:pPr>
              <w:pStyle w:val="TAL"/>
            </w:pPr>
            <w:r w:rsidRPr="00760004">
              <w:t>retrieveStatusText</w:t>
            </w:r>
          </w:p>
        </w:tc>
        <w:tc>
          <w:tcPr>
            <w:tcW w:w="6521" w:type="dxa"/>
          </w:tcPr>
          <w:p w14:paraId="5EDAEC8B" w14:textId="77777777" w:rsidR="00610327" w:rsidRPr="00760004" w:rsidRDefault="00610327" w:rsidP="00A64895">
            <w:pPr>
              <w:pStyle w:val="TAL"/>
            </w:pPr>
            <w:r w:rsidRPr="00760004">
              <w:t>Text that qualifies the Retrieve Status. As defined in OMA-TS-MMA_ENC [39] clause 7.3.55. Include if sent by the MMS Proxy-Relay.</w:t>
            </w:r>
          </w:p>
        </w:tc>
        <w:tc>
          <w:tcPr>
            <w:tcW w:w="708" w:type="dxa"/>
          </w:tcPr>
          <w:p w14:paraId="0FB189E2" w14:textId="77777777" w:rsidR="00610327" w:rsidRPr="00760004" w:rsidRDefault="00610327" w:rsidP="00A64895">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A64895">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A64895">
            <w:pPr>
              <w:pStyle w:val="TAL"/>
            </w:pPr>
            <w:r w:rsidRPr="00760004">
              <w:t>C</w:t>
            </w:r>
          </w:p>
        </w:tc>
      </w:tr>
      <w:tr w:rsidR="00610327" w:rsidRPr="00760004" w14:paraId="0DF6E66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A64895">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A64895">
            <w:pPr>
              <w:pStyle w:val="TAL"/>
            </w:pPr>
            <w:r w:rsidRPr="00760004">
              <w:t>C</w:t>
            </w:r>
          </w:p>
        </w:tc>
      </w:tr>
      <w:tr w:rsidR="00610327" w:rsidRPr="00760004" w14:paraId="71E0F98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A64895">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A64895">
            <w:pPr>
              <w:pStyle w:val="TAL"/>
            </w:pPr>
            <w:r w:rsidRPr="00760004">
              <w:t>C</w:t>
            </w:r>
          </w:p>
        </w:tc>
      </w:tr>
      <w:tr w:rsidR="00610327" w:rsidRPr="00760004" w14:paraId="7FBB695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A64895">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A64895">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A64895">
            <w:pPr>
              <w:pStyle w:val="TAL"/>
            </w:pPr>
            <w:r w:rsidRPr="00760004">
              <w:t>C</w:t>
            </w:r>
          </w:p>
        </w:tc>
      </w:tr>
      <w:tr w:rsidR="00610327" w:rsidRPr="00760004" w14:paraId="293E812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A64895">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77777777" w:rsidR="00610327" w:rsidRPr="00760004" w:rsidRDefault="00610327" w:rsidP="00A64895">
            <w:pPr>
              <w:pStyle w:val="TAL"/>
            </w:pPr>
            <w:r w:rsidRPr="00760004">
              <w:t>Indicates if the MM contains any DRM-protected element. Provide when sent by the target to indicate if the MM contains any DRM-protected element. The values given in OMA-TS-MMA_ENC [39] clause 7.3.54 shall be encoded as follows: “Yea”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A64895">
            <w:pPr>
              <w:pStyle w:val="TAL"/>
            </w:pPr>
            <w:r w:rsidRPr="00760004">
              <w:t>C</w:t>
            </w:r>
          </w:p>
        </w:tc>
      </w:tr>
      <w:tr w:rsidR="00610327" w:rsidRPr="00760004" w14:paraId="39CD7A91"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A64895">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A64895">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A64895">
            <w:pPr>
              <w:pStyle w:val="TAL"/>
            </w:pPr>
            <w:r w:rsidRPr="00760004">
              <w:t>C</w:t>
            </w:r>
          </w:p>
        </w:tc>
      </w:tr>
      <w:tr w:rsidR="00610327" w:rsidRPr="00760004" w14:paraId="6B38211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A64895">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A64895">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206" w:name="_Toc74852148"/>
      <w:r w:rsidRPr="00760004">
        <w:t>7.4.</w:t>
      </w:r>
      <w:r w:rsidR="00610327" w:rsidRPr="00760004">
        <w:t>3.7</w:t>
      </w:r>
      <w:r w:rsidR="00610327" w:rsidRPr="00760004">
        <w:tab/>
        <w:t>MMSDeliveryAck</w:t>
      </w:r>
      <w:bookmarkEnd w:id="206"/>
    </w:p>
    <w:p w14:paraId="6F52DAC9" w14:textId="77777777" w:rsidR="00610327" w:rsidRPr="00760004" w:rsidRDefault="00610327" w:rsidP="00610327">
      <w:r w:rsidRPr="00760004">
        <w:t xml:space="preserve">The IRI-POI in the MMS Proxy-Relay shall generate an xIRI containing an MMSDeliveryAck record when </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7777777" w:rsidR="00610327" w:rsidRPr="00760004" w:rsidRDefault="00610327" w:rsidP="00610327">
      <w:r w:rsidRPr="00760004">
        <w:t xml:space="preserve">The following table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A64895">
        <w:trPr>
          <w:jc w:val="center"/>
        </w:trPr>
        <w:tc>
          <w:tcPr>
            <w:tcW w:w="2693" w:type="dxa"/>
          </w:tcPr>
          <w:p w14:paraId="228C584B" w14:textId="77777777" w:rsidR="00610327" w:rsidRPr="00760004" w:rsidRDefault="00610327" w:rsidP="00A64895">
            <w:pPr>
              <w:pStyle w:val="TAH"/>
            </w:pPr>
            <w:r w:rsidRPr="00760004">
              <w:t>Field name</w:t>
            </w:r>
          </w:p>
        </w:tc>
        <w:tc>
          <w:tcPr>
            <w:tcW w:w="6521" w:type="dxa"/>
          </w:tcPr>
          <w:p w14:paraId="7D2406D7" w14:textId="77777777" w:rsidR="00610327" w:rsidRPr="00760004" w:rsidRDefault="00610327" w:rsidP="00A64895">
            <w:pPr>
              <w:pStyle w:val="TAH"/>
            </w:pPr>
            <w:r w:rsidRPr="00760004">
              <w:t>Description</w:t>
            </w:r>
          </w:p>
        </w:tc>
        <w:tc>
          <w:tcPr>
            <w:tcW w:w="708" w:type="dxa"/>
          </w:tcPr>
          <w:p w14:paraId="6A275EE3" w14:textId="77777777" w:rsidR="00610327" w:rsidRPr="00760004" w:rsidRDefault="00610327" w:rsidP="00A64895">
            <w:pPr>
              <w:pStyle w:val="TAH"/>
            </w:pPr>
            <w:r w:rsidRPr="00760004">
              <w:t>M/C/O</w:t>
            </w:r>
          </w:p>
        </w:tc>
      </w:tr>
      <w:tr w:rsidR="00610327" w:rsidRPr="00760004" w14:paraId="2C1DDE58" w14:textId="77777777" w:rsidTr="00A64895">
        <w:trPr>
          <w:jc w:val="center"/>
        </w:trPr>
        <w:tc>
          <w:tcPr>
            <w:tcW w:w="2693" w:type="dxa"/>
          </w:tcPr>
          <w:p w14:paraId="000240BB" w14:textId="77777777" w:rsidR="00610327" w:rsidRPr="00760004" w:rsidRDefault="00610327" w:rsidP="00A64895">
            <w:pPr>
              <w:pStyle w:val="TAL"/>
            </w:pPr>
            <w:r w:rsidRPr="00760004">
              <w:t>transactionID</w:t>
            </w:r>
          </w:p>
        </w:tc>
        <w:tc>
          <w:tcPr>
            <w:tcW w:w="6521" w:type="dxa"/>
          </w:tcPr>
          <w:p w14:paraId="7179EF11"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DD554AA" w14:textId="77777777" w:rsidR="00610327" w:rsidRPr="00760004" w:rsidRDefault="00610327" w:rsidP="00A64895">
            <w:pPr>
              <w:pStyle w:val="TAL"/>
            </w:pPr>
            <w:r w:rsidRPr="00760004">
              <w:t>M</w:t>
            </w:r>
          </w:p>
        </w:tc>
      </w:tr>
      <w:tr w:rsidR="00610327" w:rsidRPr="00760004" w14:paraId="15E7E906" w14:textId="77777777" w:rsidTr="00A64895">
        <w:trPr>
          <w:jc w:val="center"/>
        </w:trPr>
        <w:tc>
          <w:tcPr>
            <w:tcW w:w="2693" w:type="dxa"/>
          </w:tcPr>
          <w:p w14:paraId="10E78EB1" w14:textId="77777777" w:rsidR="00610327" w:rsidRPr="00760004" w:rsidRDefault="00610327" w:rsidP="00A64895">
            <w:pPr>
              <w:pStyle w:val="TAL"/>
            </w:pPr>
            <w:r w:rsidRPr="00760004">
              <w:t>version</w:t>
            </w:r>
          </w:p>
        </w:tc>
        <w:tc>
          <w:tcPr>
            <w:tcW w:w="6521" w:type="dxa"/>
          </w:tcPr>
          <w:p w14:paraId="1E59E309" w14:textId="77777777" w:rsidR="00610327" w:rsidRPr="00760004" w:rsidRDefault="00610327" w:rsidP="00A64895">
            <w:pPr>
              <w:pStyle w:val="TAL"/>
            </w:pPr>
            <w:r w:rsidRPr="00760004">
              <w:t>The version of MM, to include major and minor version.</w:t>
            </w:r>
          </w:p>
        </w:tc>
        <w:tc>
          <w:tcPr>
            <w:tcW w:w="708" w:type="dxa"/>
          </w:tcPr>
          <w:p w14:paraId="796795BA" w14:textId="77777777" w:rsidR="00610327" w:rsidRPr="00760004" w:rsidRDefault="00610327" w:rsidP="00A64895">
            <w:pPr>
              <w:pStyle w:val="TAL"/>
            </w:pPr>
            <w:r w:rsidRPr="00760004">
              <w:t>M</w:t>
            </w:r>
          </w:p>
        </w:tc>
      </w:tr>
      <w:tr w:rsidR="00610327" w:rsidRPr="00760004" w14:paraId="38404A86" w14:textId="77777777" w:rsidTr="00A64895">
        <w:trPr>
          <w:jc w:val="center"/>
        </w:trPr>
        <w:tc>
          <w:tcPr>
            <w:tcW w:w="2693" w:type="dxa"/>
          </w:tcPr>
          <w:p w14:paraId="7CE346BF" w14:textId="77777777" w:rsidR="00610327" w:rsidRPr="00760004" w:rsidRDefault="00610327" w:rsidP="00A64895">
            <w:pPr>
              <w:pStyle w:val="TAL"/>
            </w:pPr>
            <w:r w:rsidRPr="00760004">
              <w:t>reportAllowed</w:t>
            </w:r>
          </w:p>
        </w:tc>
        <w:tc>
          <w:tcPr>
            <w:tcW w:w="6521" w:type="dxa"/>
          </w:tcPr>
          <w:p w14:paraId="361DF6BD" w14:textId="77777777" w:rsidR="00610327" w:rsidRPr="00760004" w:rsidRDefault="00610327" w:rsidP="00A64895">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A64895">
            <w:pPr>
              <w:pStyle w:val="TAL"/>
            </w:pPr>
            <w:r w:rsidRPr="00760004">
              <w:t>C</w:t>
            </w:r>
          </w:p>
        </w:tc>
      </w:tr>
      <w:tr w:rsidR="00610327" w:rsidRPr="00760004" w14:paraId="3053A2B2" w14:textId="77777777" w:rsidTr="00A64895">
        <w:trPr>
          <w:jc w:val="center"/>
        </w:trPr>
        <w:tc>
          <w:tcPr>
            <w:tcW w:w="2693" w:type="dxa"/>
          </w:tcPr>
          <w:p w14:paraId="1577BD7D" w14:textId="77777777" w:rsidR="00610327" w:rsidRPr="00760004" w:rsidRDefault="00610327" w:rsidP="00A64895">
            <w:pPr>
              <w:pStyle w:val="TAL"/>
            </w:pPr>
            <w:r w:rsidRPr="00760004">
              <w:t>status</w:t>
            </w:r>
          </w:p>
        </w:tc>
        <w:tc>
          <w:tcPr>
            <w:tcW w:w="6521" w:type="dxa"/>
          </w:tcPr>
          <w:p w14:paraId="2DAD30D7" w14:textId="77777777" w:rsidR="00610327" w:rsidRPr="00760004" w:rsidRDefault="00610327" w:rsidP="00A64895">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A64895">
            <w:pPr>
              <w:pStyle w:val="TAL"/>
            </w:pPr>
            <w:r w:rsidRPr="00760004">
              <w:t>C</w:t>
            </w:r>
          </w:p>
        </w:tc>
      </w:tr>
      <w:tr w:rsidR="00610327" w:rsidRPr="00760004" w14:paraId="2C0FC0D9" w14:textId="77777777" w:rsidTr="00A64895">
        <w:trPr>
          <w:jc w:val="center"/>
        </w:trPr>
        <w:tc>
          <w:tcPr>
            <w:tcW w:w="2693" w:type="dxa"/>
          </w:tcPr>
          <w:p w14:paraId="13955E8F" w14:textId="77777777" w:rsidR="00610327" w:rsidRPr="00760004" w:rsidRDefault="00610327" w:rsidP="00A64895">
            <w:pPr>
              <w:pStyle w:val="TAL"/>
            </w:pPr>
            <w:r w:rsidRPr="00760004">
              <w:t>direction</w:t>
            </w:r>
          </w:p>
        </w:tc>
        <w:tc>
          <w:tcPr>
            <w:tcW w:w="6521" w:type="dxa"/>
          </w:tcPr>
          <w:p w14:paraId="645949E5" w14:textId="77777777" w:rsidR="00610327" w:rsidRPr="00760004" w:rsidRDefault="00610327" w:rsidP="00A64895">
            <w:pPr>
              <w:pStyle w:val="TAL"/>
            </w:pPr>
            <w:r w:rsidRPr="00760004">
              <w:t>Indicates the direction of the MM. This shall be encoded as “to target.”</w:t>
            </w:r>
          </w:p>
        </w:tc>
        <w:tc>
          <w:tcPr>
            <w:tcW w:w="708" w:type="dxa"/>
          </w:tcPr>
          <w:p w14:paraId="5074CE00" w14:textId="77777777" w:rsidR="00610327" w:rsidRPr="00760004" w:rsidRDefault="00610327" w:rsidP="00A64895">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207" w:name="_Toc74852149"/>
      <w:r w:rsidRPr="00760004">
        <w:t>7.4.</w:t>
      </w:r>
      <w:r w:rsidR="00610327" w:rsidRPr="00760004">
        <w:t>3.8</w:t>
      </w:r>
      <w:r w:rsidR="00610327" w:rsidRPr="00760004">
        <w:tab/>
        <w:t>MMSForward</w:t>
      </w:r>
      <w:bookmarkEnd w:id="207"/>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77777777" w:rsidR="00610327" w:rsidRPr="00760004" w:rsidRDefault="00610327" w:rsidP="00610327">
      <w:r w:rsidRPr="00760004">
        <w:t xml:space="preserve">The following table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A64895">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A64895">
            <w:pPr>
              <w:pStyle w:val="TAL"/>
            </w:pPr>
            <w:r w:rsidRPr="00760004">
              <w:t>M</w:t>
            </w:r>
          </w:p>
        </w:tc>
      </w:tr>
      <w:tr w:rsidR="00610327" w:rsidRPr="00760004" w14:paraId="733E0C5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A64895">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A64895">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A64895">
            <w:pPr>
              <w:pStyle w:val="TAL"/>
            </w:pPr>
            <w:r w:rsidRPr="00760004">
              <w:t>M</w:t>
            </w:r>
          </w:p>
        </w:tc>
      </w:tr>
      <w:tr w:rsidR="00610327" w:rsidRPr="00760004" w14:paraId="59CF680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A64895">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A64895">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A64895">
            <w:pPr>
              <w:pStyle w:val="TAL"/>
            </w:pPr>
            <w:r w:rsidRPr="00760004">
              <w:t>C</w:t>
            </w:r>
          </w:p>
        </w:tc>
      </w:tr>
      <w:tr w:rsidR="00610327" w:rsidRPr="00760004" w14:paraId="40036D9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A64895">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A64895">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A64895">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A64895">
            <w:pPr>
              <w:pStyle w:val="TAL"/>
            </w:pPr>
            <w:r w:rsidRPr="00760004">
              <w:t>M</w:t>
            </w:r>
          </w:p>
        </w:tc>
      </w:tr>
      <w:tr w:rsidR="00610327" w:rsidRPr="00760004" w14:paraId="51DEF487"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A64895">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A64895">
            <w:pPr>
              <w:pStyle w:val="TAL"/>
            </w:pPr>
            <w:r w:rsidRPr="00760004">
              <w:t>C</w:t>
            </w:r>
          </w:p>
        </w:tc>
      </w:tr>
      <w:tr w:rsidR="00610327" w:rsidRPr="00760004" w14:paraId="49B0A74D"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A64895">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to the MMS Proxy-Relay.</w:t>
            </w:r>
          </w:p>
          <w:p w14:paraId="583E2FD0"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A64895">
            <w:pPr>
              <w:pStyle w:val="TAL"/>
            </w:pPr>
            <w:r w:rsidRPr="00760004">
              <w:t>C</w:t>
            </w:r>
          </w:p>
        </w:tc>
      </w:tr>
      <w:tr w:rsidR="00610327" w:rsidRPr="00760004" w14:paraId="01D615C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A64895">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A64895">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A64895">
            <w:pPr>
              <w:pStyle w:val="TAL"/>
            </w:pPr>
            <w:r w:rsidRPr="00760004">
              <w:t>C</w:t>
            </w:r>
          </w:p>
        </w:tc>
      </w:tr>
      <w:tr w:rsidR="00610327" w:rsidRPr="00760004" w14:paraId="422F09E2"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A64895">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A64895">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A64895">
            <w:pPr>
              <w:pStyle w:val="TAL"/>
            </w:pPr>
            <w:r w:rsidRPr="00760004">
              <w:t>M</w:t>
            </w:r>
          </w:p>
        </w:tc>
      </w:tr>
      <w:tr w:rsidR="00610327" w:rsidRPr="00760004" w14:paraId="0D57CFD5"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A64895">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A64895">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A64895">
            <w:pPr>
              <w:pStyle w:val="TAL"/>
            </w:pPr>
            <w:r w:rsidRPr="00760004">
              <w:t>C</w:t>
            </w:r>
          </w:p>
        </w:tc>
      </w:tr>
      <w:tr w:rsidR="00610327" w:rsidRPr="00760004" w14:paraId="6408F2D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A64895">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A64895">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A64895">
            <w:pPr>
              <w:pStyle w:val="TAL"/>
            </w:pPr>
            <w:r w:rsidRPr="00760004">
              <w:t>C</w:t>
            </w:r>
          </w:p>
        </w:tc>
      </w:tr>
      <w:tr w:rsidR="00610327" w:rsidRPr="00760004" w14:paraId="3666230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A64895">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77777777" w:rsidR="00610327" w:rsidRPr="00760004" w:rsidRDefault="00610327" w:rsidP="00A64895">
            <w:pPr>
              <w:pStyle w:val="TAL"/>
            </w:pPr>
            <w:r w:rsidRPr="00760004">
              <w:t>An indication that the target requested reporting to the original sender or the default, whichever applies. The values given in OMA-TS-MMA_ENC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A64895">
            <w:pPr>
              <w:pStyle w:val="TAL"/>
            </w:pPr>
            <w:r w:rsidRPr="00760004">
              <w:t>C</w:t>
            </w:r>
          </w:p>
        </w:tc>
      </w:tr>
      <w:tr w:rsidR="00610327" w:rsidRPr="00760004" w14:paraId="7943B4EE"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A64895">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77777777" w:rsidR="00610327" w:rsidRPr="00760004" w:rsidRDefault="00610327" w:rsidP="00A64895">
            <w:pPr>
              <w:pStyle w:val="TAL"/>
            </w:pPr>
            <w:r w:rsidRPr="00760004">
              <w:t>Specifies whether the originator MMS UE requests a delivery report from each recipient. The values given in OMA-TS-MMA_ENC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A64895">
            <w:pPr>
              <w:pStyle w:val="TAL"/>
            </w:pPr>
            <w:r w:rsidRPr="00760004">
              <w:t>C</w:t>
            </w:r>
          </w:p>
        </w:tc>
      </w:tr>
      <w:tr w:rsidR="00610327" w:rsidRPr="00760004" w14:paraId="7A45DBEF"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A64895">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7777777" w:rsidR="00610327" w:rsidRPr="00760004" w:rsidRDefault="00610327" w:rsidP="00A64895">
            <w:pPr>
              <w:pStyle w:val="TAL"/>
            </w:pPr>
            <w:r w:rsidRPr="00760004">
              <w:t>Specifies whether the originator MMS UE wants the submitted MM to be saved in the user's MMBox, in addition to sending it. Sent by the target to have the forwarded MM stored. The values given in OMA-TS-MMA_ENC [39] clause 7.3.52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A64895">
            <w:pPr>
              <w:pStyle w:val="TAL"/>
            </w:pPr>
            <w:r w:rsidRPr="00760004">
              <w:t>C</w:t>
            </w:r>
          </w:p>
        </w:tc>
      </w:tr>
      <w:tr w:rsidR="00610327" w:rsidRPr="00760004" w14:paraId="2C9968BC"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A64895">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A64895">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A64895">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77777777" w:rsidR="00610327" w:rsidRPr="00760004" w:rsidRDefault="00610327" w:rsidP="00A64895">
            <w:pPr>
              <w:pStyle w:val="TAL"/>
            </w:pPr>
            <w:r w:rsidRPr="00760004">
              <w:t xml:space="preserve">Identifies a keyword to add or remove from the list of keywords associated with a stored MM. Include if sent to the MMS Proxy-relay. See OMA-TS-MMA_ENC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A64895">
            <w:pPr>
              <w:pStyle w:val="TAL"/>
            </w:pPr>
            <w:r w:rsidRPr="00760004">
              <w:t>C</w:t>
            </w:r>
          </w:p>
        </w:tc>
      </w:tr>
      <w:tr w:rsidR="00610327" w:rsidRPr="00760004" w14:paraId="0DF0702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A64895">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77777777" w:rsidR="00610327" w:rsidRPr="00760004" w:rsidRDefault="00610327" w:rsidP="00A64895">
            <w:pPr>
              <w:pStyle w:val="TAL"/>
            </w:pPr>
            <w:r w:rsidRPr="00760004">
              <w:t>The content-location-value field defines the URL for the MMS server location of the content to be retrieved as it appears in the m-forward-req. As defined in OMA-TS-MMA_ENC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A64895">
            <w:pPr>
              <w:pStyle w:val="TAL"/>
            </w:pPr>
            <w:r w:rsidRPr="00760004">
              <w:t>M</w:t>
            </w:r>
          </w:p>
        </w:tc>
      </w:tr>
      <w:tr w:rsidR="00610327" w:rsidRPr="00760004" w14:paraId="20CDFC16"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A64895">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77777777" w:rsidR="00610327" w:rsidRPr="00760004" w:rsidRDefault="00610327" w:rsidP="00A64895">
            <w:pPr>
              <w:pStyle w:val="TAL"/>
            </w:pPr>
            <w:r w:rsidRPr="00760004">
              <w:t xml:space="preserve">If this field is present its value is set to “accepted” or “accepted text only” and the MMS-version-value is higher than 1.0, this header field will indicate that a reply to this particular MM is free of charge for the recipient. </w:t>
            </w:r>
          </w:p>
          <w:p w14:paraId="03592F9A"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0F83CB10" w14:textId="77777777" w:rsidR="00610327" w:rsidRPr="00760004" w:rsidRDefault="00610327" w:rsidP="00A64895">
            <w:pPr>
              <w:pStyle w:val="TAL"/>
            </w:pPr>
            <w:r w:rsidRPr="00760004">
              <w:t>See OMA-TS-MMA_ENC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A64895">
            <w:pPr>
              <w:pStyle w:val="TAL"/>
            </w:pPr>
            <w:r w:rsidRPr="00760004">
              <w:t>C</w:t>
            </w:r>
          </w:p>
        </w:tc>
      </w:tr>
      <w:tr w:rsidR="00610327" w:rsidRPr="00760004" w14:paraId="4BA93D21" w14:textId="77777777" w:rsidTr="00A64895">
        <w:trPr>
          <w:jc w:val="center"/>
        </w:trPr>
        <w:tc>
          <w:tcPr>
            <w:tcW w:w="2693" w:type="dxa"/>
          </w:tcPr>
          <w:p w14:paraId="194CA625" w14:textId="77777777" w:rsidR="00610327" w:rsidRPr="00760004" w:rsidRDefault="00610327" w:rsidP="00A64895">
            <w:pPr>
              <w:pStyle w:val="TAL"/>
            </w:pPr>
            <w:r w:rsidRPr="00760004">
              <w:t>responseStatus</w:t>
            </w:r>
          </w:p>
        </w:tc>
        <w:tc>
          <w:tcPr>
            <w:tcW w:w="6521" w:type="dxa"/>
          </w:tcPr>
          <w:p w14:paraId="2C8E9E3A" w14:textId="77777777" w:rsidR="00610327" w:rsidRPr="00760004" w:rsidRDefault="00610327" w:rsidP="00A64895">
            <w:pPr>
              <w:pStyle w:val="TAL"/>
            </w:pPr>
            <w:r w:rsidRPr="00760004">
              <w:t>MMS specific status. See OMA-TS-MMS_ENC [39] clause 7.3.48.</w:t>
            </w:r>
          </w:p>
        </w:tc>
        <w:tc>
          <w:tcPr>
            <w:tcW w:w="708" w:type="dxa"/>
          </w:tcPr>
          <w:p w14:paraId="7658E72A" w14:textId="77777777" w:rsidR="00610327" w:rsidRPr="00760004" w:rsidRDefault="00610327" w:rsidP="00A64895">
            <w:pPr>
              <w:pStyle w:val="TAL"/>
            </w:pPr>
            <w:r w:rsidRPr="00760004">
              <w:t>M</w:t>
            </w:r>
          </w:p>
        </w:tc>
      </w:tr>
      <w:tr w:rsidR="00610327" w:rsidRPr="00760004" w14:paraId="620E1EF3" w14:textId="77777777" w:rsidTr="00A64895">
        <w:trPr>
          <w:jc w:val="center"/>
        </w:trPr>
        <w:tc>
          <w:tcPr>
            <w:tcW w:w="2693" w:type="dxa"/>
          </w:tcPr>
          <w:p w14:paraId="369AF308" w14:textId="77777777" w:rsidR="00610327" w:rsidRPr="00760004" w:rsidRDefault="00610327" w:rsidP="00A64895">
            <w:pPr>
              <w:pStyle w:val="TAL"/>
            </w:pPr>
            <w:r w:rsidRPr="00760004">
              <w:t>responseStatusText</w:t>
            </w:r>
          </w:p>
        </w:tc>
        <w:tc>
          <w:tcPr>
            <w:tcW w:w="6521" w:type="dxa"/>
          </w:tcPr>
          <w:p w14:paraId="716A3DCA" w14:textId="77777777" w:rsidR="00610327" w:rsidRPr="00760004" w:rsidRDefault="00610327" w:rsidP="00A64895">
            <w:pPr>
              <w:pStyle w:val="TAL"/>
            </w:pPr>
            <w:r w:rsidRPr="00760004">
              <w:t>Text that qualifies the Response Status. Include if sent to the target. As defined in OMA-TS-MMA_ENC [39] clause 7.3.49. Include if sent by the MMS Proxy-Relay.</w:t>
            </w:r>
          </w:p>
        </w:tc>
        <w:tc>
          <w:tcPr>
            <w:tcW w:w="708" w:type="dxa"/>
          </w:tcPr>
          <w:p w14:paraId="13D15DF4" w14:textId="77777777" w:rsidR="00610327" w:rsidRPr="00760004" w:rsidRDefault="00610327" w:rsidP="00A64895">
            <w:pPr>
              <w:pStyle w:val="TAL"/>
            </w:pPr>
            <w:r w:rsidRPr="00760004">
              <w:t>C</w:t>
            </w:r>
          </w:p>
        </w:tc>
      </w:tr>
      <w:tr w:rsidR="00610327" w:rsidRPr="00760004" w14:paraId="015C5004" w14:textId="77777777" w:rsidTr="00A64895">
        <w:trPr>
          <w:jc w:val="center"/>
        </w:trPr>
        <w:tc>
          <w:tcPr>
            <w:tcW w:w="2693" w:type="dxa"/>
          </w:tcPr>
          <w:p w14:paraId="52C62ACA" w14:textId="77777777" w:rsidR="00610327" w:rsidRPr="00760004" w:rsidRDefault="00610327" w:rsidP="00A64895">
            <w:pPr>
              <w:pStyle w:val="TAL"/>
            </w:pPr>
            <w:r w:rsidRPr="00760004">
              <w:t>messageID</w:t>
            </w:r>
          </w:p>
        </w:tc>
        <w:tc>
          <w:tcPr>
            <w:tcW w:w="6521" w:type="dxa"/>
          </w:tcPr>
          <w:p w14:paraId="17647169"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035F7D73" w14:textId="77777777" w:rsidR="00610327" w:rsidRPr="00760004" w:rsidRDefault="00610327" w:rsidP="00A64895">
            <w:pPr>
              <w:pStyle w:val="TAL"/>
            </w:pPr>
            <w:r w:rsidRPr="00760004">
              <w:t>C</w:t>
            </w:r>
          </w:p>
        </w:tc>
      </w:tr>
      <w:tr w:rsidR="00610327" w:rsidRPr="00760004" w14:paraId="4D75C463" w14:textId="77777777" w:rsidTr="00A64895">
        <w:trPr>
          <w:jc w:val="center"/>
        </w:trPr>
        <w:tc>
          <w:tcPr>
            <w:tcW w:w="2693" w:type="dxa"/>
          </w:tcPr>
          <w:p w14:paraId="4D765583" w14:textId="77777777" w:rsidR="00610327" w:rsidRPr="00760004" w:rsidRDefault="00610327" w:rsidP="00A64895">
            <w:pPr>
              <w:pStyle w:val="TAL"/>
            </w:pPr>
            <w:r w:rsidRPr="00760004">
              <w:t>contentLocationConf</w:t>
            </w:r>
          </w:p>
        </w:tc>
        <w:tc>
          <w:tcPr>
            <w:tcW w:w="6521" w:type="dxa"/>
          </w:tcPr>
          <w:p w14:paraId="4FBB54F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OMA-TS-MMA_ENC [39] clause 7.3.10. Include if sent by the MMS Proxy-Relay.</w:t>
            </w:r>
          </w:p>
        </w:tc>
        <w:tc>
          <w:tcPr>
            <w:tcW w:w="708" w:type="dxa"/>
          </w:tcPr>
          <w:p w14:paraId="60B65207" w14:textId="77777777" w:rsidR="00610327" w:rsidRPr="00760004" w:rsidRDefault="00610327" w:rsidP="00A64895">
            <w:pPr>
              <w:pStyle w:val="TAL"/>
            </w:pPr>
            <w:r w:rsidRPr="00760004">
              <w:t>C</w:t>
            </w:r>
          </w:p>
        </w:tc>
      </w:tr>
      <w:tr w:rsidR="00610327" w:rsidRPr="00760004" w14:paraId="0E615C3B" w14:textId="77777777" w:rsidTr="00A64895">
        <w:trPr>
          <w:jc w:val="center"/>
        </w:trPr>
        <w:tc>
          <w:tcPr>
            <w:tcW w:w="2693" w:type="dxa"/>
          </w:tcPr>
          <w:p w14:paraId="39FBEEBE" w14:textId="77777777" w:rsidR="00610327" w:rsidRPr="00760004" w:rsidRDefault="00610327" w:rsidP="00A64895">
            <w:pPr>
              <w:pStyle w:val="TAL"/>
            </w:pPr>
            <w:r w:rsidRPr="00760004">
              <w:t>storeStatus</w:t>
            </w:r>
          </w:p>
        </w:tc>
        <w:tc>
          <w:tcPr>
            <w:tcW w:w="6521" w:type="dxa"/>
          </w:tcPr>
          <w:p w14:paraId="1102D4A1" w14:textId="77777777" w:rsidR="00610327" w:rsidRPr="00760004" w:rsidRDefault="00610327" w:rsidP="00A64895">
            <w:pPr>
              <w:pStyle w:val="TAL"/>
            </w:pPr>
            <w:r w:rsidRPr="00760004">
              <w:t>Indicates if the MM was successfully stored in the MMBox. Include if sent by the MMS Proxy-Relay.</w:t>
            </w:r>
          </w:p>
        </w:tc>
        <w:tc>
          <w:tcPr>
            <w:tcW w:w="708" w:type="dxa"/>
          </w:tcPr>
          <w:p w14:paraId="34A3E3A7" w14:textId="77777777" w:rsidR="00610327" w:rsidRPr="00760004" w:rsidRDefault="00610327" w:rsidP="00A64895">
            <w:pPr>
              <w:pStyle w:val="TAL"/>
            </w:pPr>
            <w:r w:rsidRPr="00760004">
              <w:t>C</w:t>
            </w:r>
          </w:p>
        </w:tc>
      </w:tr>
      <w:tr w:rsidR="00610327" w:rsidRPr="00760004" w14:paraId="0AD70E28" w14:textId="77777777" w:rsidTr="00A64895">
        <w:trPr>
          <w:jc w:val="center"/>
        </w:trPr>
        <w:tc>
          <w:tcPr>
            <w:tcW w:w="2693" w:type="dxa"/>
          </w:tcPr>
          <w:p w14:paraId="481BFFC0" w14:textId="77777777" w:rsidR="00610327" w:rsidRPr="00760004" w:rsidRDefault="00610327" w:rsidP="00A64895">
            <w:pPr>
              <w:pStyle w:val="TAL"/>
            </w:pPr>
            <w:r w:rsidRPr="00760004">
              <w:t>storeStatusText</w:t>
            </w:r>
          </w:p>
        </w:tc>
        <w:tc>
          <w:tcPr>
            <w:tcW w:w="6521" w:type="dxa"/>
          </w:tcPr>
          <w:p w14:paraId="752F4B0E" w14:textId="77777777" w:rsidR="00610327" w:rsidRPr="00760004" w:rsidRDefault="00610327" w:rsidP="00A64895">
            <w:pPr>
              <w:pStyle w:val="TAL"/>
            </w:pPr>
            <w:r w:rsidRPr="00760004">
              <w:t>Text that qualifies the Store Status. As defined in OMA-TS-MMA_ENC [39] clause 7.3.59. Include if sent by the MMS Proxy-Relay.</w:t>
            </w:r>
          </w:p>
        </w:tc>
        <w:tc>
          <w:tcPr>
            <w:tcW w:w="708" w:type="dxa"/>
          </w:tcPr>
          <w:p w14:paraId="325F3DEA" w14:textId="77777777" w:rsidR="00610327" w:rsidRPr="00760004" w:rsidRDefault="00610327" w:rsidP="00A64895">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208" w:name="_Toc74852150"/>
      <w:r w:rsidRPr="00760004">
        <w:t>7.4.</w:t>
      </w:r>
      <w:r w:rsidR="00610327" w:rsidRPr="00760004">
        <w:t>3.9</w:t>
      </w:r>
      <w:r w:rsidR="00610327" w:rsidRPr="00760004">
        <w:tab/>
        <w:t>MMSDeleteFromRelay</w:t>
      </w:r>
      <w:bookmarkEnd w:id="208"/>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A64895">
        <w:trPr>
          <w:jc w:val="center"/>
        </w:trPr>
        <w:tc>
          <w:tcPr>
            <w:tcW w:w="2693" w:type="dxa"/>
          </w:tcPr>
          <w:p w14:paraId="0B7A96A0" w14:textId="77777777" w:rsidR="00610327" w:rsidRPr="00760004" w:rsidRDefault="00610327" w:rsidP="00A64895">
            <w:pPr>
              <w:pStyle w:val="TAH"/>
            </w:pPr>
            <w:r w:rsidRPr="00760004">
              <w:t>Field name</w:t>
            </w:r>
          </w:p>
        </w:tc>
        <w:tc>
          <w:tcPr>
            <w:tcW w:w="6521" w:type="dxa"/>
          </w:tcPr>
          <w:p w14:paraId="78F13989" w14:textId="77777777" w:rsidR="00610327" w:rsidRPr="00760004" w:rsidRDefault="00610327" w:rsidP="00A64895">
            <w:pPr>
              <w:pStyle w:val="TAH"/>
            </w:pPr>
            <w:r w:rsidRPr="00760004">
              <w:t>Description</w:t>
            </w:r>
          </w:p>
        </w:tc>
        <w:tc>
          <w:tcPr>
            <w:tcW w:w="708" w:type="dxa"/>
          </w:tcPr>
          <w:p w14:paraId="59392C90" w14:textId="77777777" w:rsidR="00610327" w:rsidRPr="00760004" w:rsidRDefault="00610327" w:rsidP="00A64895">
            <w:pPr>
              <w:pStyle w:val="TAH"/>
            </w:pPr>
            <w:r w:rsidRPr="00760004">
              <w:t>M/C/O</w:t>
            </w:r>
          </w:p>
        </w:tc>
      </w:tr>
      <w:tr w:rsidR="00610327" w:rsidRPr="00760004" w14:paraId="3C9C4320" w14:textId="77777777" w:rsidTr="00A64895">
        <w:trPr>
          <w:jc w:val="center"/>
        </w:trPr>
        <w:tc>
          <w:tcPr>
            <w:tcW w:w="2693" w:type="dxa"/>
          </w:tcPr>
          <w:p w14:paraId="2A53AB53" w14:textId="77777777" w:rsidR="00610327" w:rsidRPr="00760004" w:rsidRDefault="00610327" w:rsidP="00A64895">
            <w:pPr>
              <w:pStyle w:val="TAL"/>
            </w:pPr>
            <w:r w:rsidRPr="00760004">
              <w:t>transactionID</w:t>
            </w:r>
          </w:p>
        </w:tc>
        <w:tc>
          <w:tcPr>
            <w:tcW w:w="6521" w:type="dxa"/>
          </w:tcPr>
          <w:p w14:paraId="66E0580F" w14:textId="77777777" w:rsidR="00610327" w:rsidRPr="00760004" w:rsidRDefault="00610327" w:rsidP="00A64895">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A64895">
            <w:pPr>
              <w:pStyle w:val="TAL"/>
            </w:pPr>
            <w:r w:rsidRPr="00760004">
              <w:t>M</w:t>
            </w:r>
          </w:p>
        </w:tc>
      </w:tr>
      <w:tr w:rsidR="00610327" w:rsidRPr="00760004" w14:paraId="3EB0B8AC" w14:textId="77777777" w:rsidTr="00A64895">
        <w:trPr>
          <w:jc w:val="center"/>
        </w:trPr>
        <w:tc>
          <w:tcPr>
            <w:tcW w:w="2693" w:type="dxa"/>
          </w:tcPr>
          <w:p w14:paraId="51C7F904" w14:textId="77777777" w:rsidR="00610327" w:rsidRPr="00760004" w:rsidRDefault="00610327" w:rsidP="00A64895">
            <w:pPr>
              <w:pStyle w:val="TAL"/>
            </w:pPr>
            <w:r w:rsidRPr="00760004">
              <w:t>version</w:t>
            </w:r>
          </w:p>
        </w:tc>
        <w:tc>
          <w:tcPr>
            <w:tcW w:w="6521" w:type="dxa"/>
          </w:tcPr>
          <w:p w14:paraId="7FA8F8D9" w14:textId="77777777" w:rsidR="00610327" w:rsidRPr="00760004" w:rsidRDefault="00610327" w:rsidP="00A64895">
            <w:pPr>
              <w:pStyle w:val="TAL"/>
            </w:pPr>
            <w:r w:rsidRPr="00760004">
              <w:t>The version of MM, to include major and minor version.</w:t>
            </w:r>
          </w:p>
        </w:tc>
        <w:tc>
          <w:tcPr>
            <w:tcW w:w="708" w:type="dxa"/>
          </w:tcPr>
          <w:p w14:paraId="105F9A57" w14:textId="77777777" w:rsidR="00610327" w:rsidRPr="00760004" w:rsidRDefault="00610327" w:rsidP="00A64895">
            <w:pPr>
              <w:pStyle w:val="TAL"/>
            </w:pPr>
            <w:r w:rsidRPr="00760004">
              <w:t>M</w:t>
            </w:r>
          </w:p>
        </w:tc>
      </w:tr>
      <w:tr w:rsidR="00610327" w:rsidRPr="00760004" w14:paraId="1A906114" w14:textId="77777777" w:rsidTr="00A64895">
        <w:trPr>
          <w:jc w:val="center"/>
        </w:trPr>
        <w:tc>
          <w:tcPr>
            <w:tcW w:w="2693" w:type="dxa"/>
          </w:tcPr>
          <w:p w14:paraId="1CA979C0" w14:textId="77777777" w:rsidR="00610327" w:rsidRPr="00760004" w:rsidRDefault="00610327" w:rsidP="00A64895">
            <w:pPr>
              <w:pStyle w:val="TAL"/>
            </w:pPr>
            <w:r w:rsidRPr="00760004">
              <w:t>direction</w:t>
            </w:r>
          </w:p>
        </w:tc>
        <w:tc>
          <w:tcPr>
            <w:tcW w:w="6521" w:type="dxa"/>
          </w:tcPr>
          <w:p w14:paraId="2CB0775E"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A64895">
            <w:pPr>
              <w:pStyle w:val="TAL"/>
            </w:pPr>
            <w:r w:rsidRPr="00760004">
              <w:t>M</w:t>
            </w:r>
          </w:p>
        </w:tc>
      </w:tr>
      <w:tr w:rsidR="00610327" w:rsidRPr="00760004" w14:paraId="06A27EC2" w14:textId="77777777" w:rsidTr="00A64895">
        <w:trPr>
          <w:jc w:val="center"/>
        </w:trPr>
        <w:tc>
          <w:tcPr>
            <w:tcW w:w="2693" w:type="dxa"/>
          </w:tcPr>
          <w:p w14:paraId="2FE8EB79" w14:textId="77777777" w:rsidR="00610327" w:rsidRPr="00760004" w:rsidRDefault="00610327" w:rsidP="00A64895">
            <w:pPr>
              <w:pStyle w:val="TAL"/>
            </w:pPr>
            <w:r w:rsidRPr="00760004">
              <w:t>contentLocationReq</w:t>
            </w:r>
          </w:p>
        </w:tc>
        <w:tc>
          <w:tcPr>
            <w:tcW w:w="6521" w:type="dxa"/>
          </w:tcPr>
          <w:p w14:paraId="159E45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OMA-TS-MMA_ENC [39] clause 7.3.10. Include if sent to the MMS Proxy-Relay.</w:t>
            </w:r>
          </w:p>
        </w:tc>
        <w:tc>
          <w:tcPr>
            <w:tcW w:w="708" w:type="dxa"/>
          </w:tcPr>
          <w:p w14:paraId="73CC7B48" w14:textId="77777777" w:rsidR="00610327" w:rsidRPr="00760004" w:rsidRDefault="00610327" w:rsidP="00A64895">
            <w:pPr>
              <w:pStyle w:val="TAL"/>
            </w:pPr>
            <w:r w:rsidRPr="00760004">
              <w:t>M</w:t>
            </w:r>
          </w:p>
        </w:tc>
      </w:tr>
      <w:tr w:rsidR="00610327" w:rsidRPr="00760004" w14:paraId="43D64994" w14:textId="77777777" w:rsidTr="00A64895">
        <w:trPr>
          <w:jc w:val="center"/>
        </w:trPr>
        <w:tc>
          <w:tcPr>
            <w:tcW w:w="2693" w:type="dxa"/>
          </w:tcPr>
          <w:p w14:paraId="22E586DC" w14:textId="77777777" w:rsidR="00610327" w:rsidRPr="00760004" w:rsidRDefault="00610327" w:rsidP="00A64895">
            <w:pPr>
              <w:pStyle w:val="TAL"/>
            </w:pPr>
            <w:r w:rsidRPr="00760004">
              <w:t>contentLocationConf</w:t>
            </w:r>
          </w:p>
        </w:tc>
        <w:tc>
          <w:tcPr>
            <w:tcW w:w="6521" w:type="dxa"/>
          </w:tcPr>
          <w:p w14:paraId="5A736A1B"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OMA-TS-MMA_ENC [39] clause 7.3.10. Include if sent by the MMS Proxy-Relay.</w:t>
            </w:r>
          </w:p>
        </w:tc>
        <w:tc>
          <w:tcPr>
            <w:tcW w:w="708" w:type="dxa"/>
          </w:tcPr>
          <w:p w14:paraId="18BA72E4" w14:textId="77777777" w:rsidR="00610327" w:rsidRPr="00760004" w:rsidRDefault="00610327" w:rsidP="00A64895">
            <w:pPr>
              <w:pStyle w:val="TAL"/>
            </w:pPr>
            <w:r w:rsidRPr="00760004">
              <w:t>C</w:t>
            </w:r>
          </w:p>
        </w:tc>
      </w:tr>
      <w:tr w:rsidR="00610327" w:rsidRPr="00760004" w14:paraId="2ACB05A7" w14:textId="77777777" w:rsidTr="00A64895">
        <w:trPr>
          <w:jc w:val="center"/>
        </w:trPr>
        <w:tc>
          <w:tcPr>
            <w:tcW w:w="2693" w:type="dxa"/>
          </w:tcPr>
          <w:p w14:paraId="0ED187D0" w14:textId="77777777" w:rsidR="00610327" w:rsidRPr="00760004" w:rsidRDefault="00610327" w:rsidP="00A64895">
            <w:pPr>
              <w:pStyle w:val="TAL"/>
            </w:pPr>
            <w:r w:rsidRPr="00760004">
              <w:t>deleteResponseStatus</w:t>
            </w:r>
          </w:p>
        </w:tc>
        <w:tc>
          <w:tcPr>
            <w:tcW w:w="6521" w:type="dxa"/>
          </w:tcPr>
          <w:p w14:paraId="1753F043" w14:textId="77777777" w:rsidR="00610327" w:rsidRPr="00760004" w:rsidRDefault="00610327" w:rsidP="00A64895">
            <w:pPr>
              <w:pStyle w:val="TAL"/>
            </w:pPr>
            <w:r w:rsidRPr="00760004">
              <w:t>The delete response, as defined in OMA-TS-MMA_ENC [39] clause 7.3.48.</w:t>
            </w:r>
          </w:p>
        </w:tc>
        <w:tc>
          <w:tcPr>
            <w:tcW w:w="708" w:type="dxa"/>
          </w:tcPr>
          <w:p w14:paraId="0A34E893" w14:textId="77777777" w:rsidR="00610327" w:rsidRPr="00760004" w:rsidRDefault="00610327" w:rsidP="00A64895">
            <w:pPr>
              <w:pStyle w:val="TAL"/>
            </w:pPr>
            <w:r w:rsidRPr="00760004">
              <w:t>M</w:t>
            </w:r>
          </w:p>
        </w:tc>
      </w:tr>
      <w:tr w:rsidR="00610327" w:rsidRPr="00760004" w14:paraId="1819500B" w14:textId="77777777" w:rsidTr="00A64895">
        <w:trPr>
          <w:jc w:val="center"/>
        </w:trPr>
        <w:tc>
          <w:tcPr>
            <w:tcW w:w="2693" w:type="dxa"/>
          </w:tcPr>
          <w:p w14:paraId="49A49EA0" w14:textId="77777777" w:rsidR="00610327" w:rsidRPr="00760004" w:rsidRDefault="00610327" w:rsidP="00A64895">
            <w:pPr>
              <w:pStyle w:val="TAL"/>
            </w:pPr>
            <w:r w:rsidRPr="00760004">
              <w:t>deleteResponseText</w:t>
            </w:r>
          </w:p>
        </w:tc>
        <w:tc>
          <w:tcPr>
            <w:tcW w:w="6521" w:type="dxa"/>
          </w:tcPr>
          <w:p w14:paraId="4B663A7D" w14:textId="77777777" w:rsidR="00610327" w:rsidRPr="00760004" w:rsidRDefault="00610327" w:rsidP="00A64895">
            <w:pPr>
              <w:pStyle w:val="TAL"/>
            </w:pPr>
            <w:r w:rsidRPr="00760004">
              <w:t>The delete response, as defined in OMA-TS-MMA_ENC [39] clause 7.3.49. Include if sent by the MMS Proxy-Relay.</w:t>
            </w:r>
          </w:p>
        </w:tc>
        <w:tc>
          <w:tcPr>
            <w:tcW w:w="708" w:type="dxa"/>
          </w:tcPr>
          <w:p w14:paraId="2BDEA980" w14:textId="77777777" w:rsidR="00610327" w:rsidRPr="00760004" w:rsidRDefault="00610327" w:rsidP="00A64895">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209" w:name="_Toc74852151"/>
      <w:r w:rsidRPr="00760004">
        <w:lastRenderedPageBreak/>
        <w:t>7.4.</w:t>
      </w:r>
      <w:r w:rsidR="00610327" w:rsidRPr="00760004">
        <w:t>3.10</w:t>
      </w:r>
      <w:r w:rsidR="00610327" w:rsidRPr="00760004">
        <w:tab/>
        <w:t>MMSMBoxStore</w:t>
      </w:r>
      <w:bookmarkEnd w:id="209"/>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77777777" w:rsidR="00610327" w:rsidRPr="00760004" w:rsidRDefault="00610327" w:rsidP="00610327">
      <w:r w:rsidRPr="00760004">
        <w:t xml:space="preserve">The following table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A64895">
        <w:trPr>
          <w:jc w:val="center"/>
        </w:trPr>
        <w:tc>
          <w:tcPr>
            <w:tcW w:w="2693" w:type="dxa"/>
          </w:tcPr>
          <w:p w14:paraId="2252E19C" w14:textId="77777777" w:rsidR="00610327" w:rsidRPr="00760004" w:rsidRDefault="00610327" w:rsidP="00A64895">
            <w:pPr>
              <w:pStyle w:val="TAH"/>
            </w:pPr>
            <w:r w:rsidRPr="00760004">
              <w:t>Field name</w:t>
            </w:r>
          </w:p>
        </w:tc>
        <w:tc>
          <w:tcPr>
            <w:tcW w:w="6521" w:type="dxa"/>
          </w:tcPr>
          <w:p w14:paraId="60A5F530" w14:textId="77777777" w:rsidR="00610327" w:rsidRPr="00760004" w:rsidRDefault="00610327" w:rsidP="00A64895">
            <w:pPr>
              <w:pStyle w:val="TAH"/>
            </w:pPr>
            <w:r w:rsidRPr="00760004">
              <w:t>Description</w:t>
            </w:r>
          </w:p>
        </w:tc>
        <w:tc>
          <w:tcPr>
            <w:tcW w:w="708" w:type="dxa"/>
          </w:tcPr>
          <w:p w14:paraId="59BC1245" w14:textId="77777777" w:rsidR="00610327" w:rsidRPr="00760004" w:rsidRDefault="00610327" w:rsidP="00A64895">
            <w:pPr>
              <w:pStyle w:val="TAH"/>
            </w:pPr>
            <w:r w:rsidRPr="00760004">
              <w:t>M/C/O</w:t>
            </w:r>
          </w:p>
        </w:tc>
      </w:tr>
      <w:tr w:rsidR="00610327" w:rsidRPr="00760004" w14:paraId="08AE5F54" w14:textId="77777777" w:rsidTr="00A64895">
        <w:trPr>
          <w:jc w:val="center"/>
        </w:trPr>
        <w:tc>
          <w:tcPr>
            <w:tcW w:w="2693" w:type="dxa"/>
          </w:tcPr>
          <w:p w14:paraId="2184B2E0" w14:textId="77777777" w:rsidR="00610327" w:rsidRPr="00760004" w:rsidRDefault="00610327" w:rsidP="00A64895">
            <w:pPr>
              <w:pStyle w:val="TAL"/>
            </w:pPr>
            <w:r w:rsidRPr="00760004">
              <w:t>transactionID</w:t>
            </w:r>
          </w:p>
        </w:tc>
        <w:tc>
          <w:tcPr>
            <w:tcW w:w="6521" w:type="dxa"/>
          </w:tcPr>
          <w:p w14:paraId="7ACF0134"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726E332E" w14:textId="77777777" w:rsidR="00610327" w:rsidRPr="00760004" w:rsidRDefault="00610327" w:rsidP="00A64895">
            <w:pPr>
              <w:pStyle w:val="TAL"/>
            </w:pPr>
            <w:r w:rsidRPr="00760004">
              <w:t>M</w:t>
            </w:r>
          </w:p>
        </w:tc>
      </w:tr>
      <w:tr w:rsidR="00610327" w:rsidRPr="00760004" w14:paraId="702488F2" w14:textId="77777777" w:rsidTr="00A64895">
        <w:trPr>
          <w:jc w:val="center"/>
        </w:trPr>
        <w:tc>
          <w:tcPr>
            <w:tcW w:w="2693" w:type="dxa"/>
          </w:tcPr>
          <w:p w14:paraId="248BD77C" w14:textId="77777777" w:rsidR="00610327" w:rsidRPr="00760004" w:rsidRDefault="00610327" w:rsidP="00A64895">
            <w:pPr>
              <w:pStyle w:val="TAL"/>
            </w:pPr>
            <w:r w:rsidRPr="00760004">
              <w:t>version</w:t>
            </w:r>
          </w:p>
        </w:tc>
        <w:tc>
          <w:tcPr>
            <w:tcW w:w="6521" w:type="dxa"/>
          </w:tcPr>
          <w:p w14:paraId="23D66BD7" w14:textId="77777777" w:rsidR="00610327" w:rsidRPr="00760004" w:rsidRDefault="00610327" w:rsidP="00A64895">
            <w:pPr>
              <w:pStyle w:val="TAL"/>
            </w:pPr>
            <w:r w:rsidRPr="00760004">
              <w:t>The version of MM, to include major and minor version.</w:t>
            </w:r>
          </w:p>
        </w:tc>
        <w:tc>
          <w:tcPr>
            <w:tcW w:w="708" w:type="dxa"/>
          </w:tcPr>
          <w:p w14:paraId="73F3EEFE" w14:textId="77777777" w:rsidR="00610327" w:rsidRPr="00760004" w:rsidRDefault="00610327" w:rsidP="00A64895">
            <w:pPr>
              <w:pStyle w:val="TAL"/>
            </w:pPr>
            <w:r w:rsidRPr="00760004">
              <w:t>M</w:t>
            </w:r>
          </w:p>
        </w:tc>
      </w:tr>
      <w:tr w:rsidR="00610327" w:rsidRPr="00760004" w14:paraId="25835B5E" w14:textId="77777777" w:rsidTr="00A64895">
        <w:trPr>
          <w:jc w:val="center"/>
        </w:trPr>
        <w:tc>
          <w:tcPr>
            <w:tcW w:w="2693" w:type="dxa"/>
          </w:tcPr>
          <w:p w14:paraId="44A6A3B9" w14:textId="77777777" w:rsidR="00610327" w:rsidRPr="00760004" w:rsidRDefault="00610327" w:rsidP="00A64895">
            <w:pPr>
              <w:pStyle w:val="TAL"/>
            </w:pPr>
            <w:r w:rsidRPr="00760004">
              <w:t>direction</w:t>
            </w:r>
          </w:p>
        </w:tc>
        <w:tc>
          <w:tcPr>
            <w:tcW w:w="6521" w:type="dxa"/>
          </w:tcPr>
          <w:p w14:paraId="47E3DB21" w14:textId="77777777" w:rsidR="00610327" w:rsidRPr="00760004" w:rsidRDefault="00610327" w:rsidP="00A64895">
            <w:pPr>
              <w:pStyle w:val="TAL"/>
            </w:pPr>
            <w:r w:rsidRPr="00760004">
              <w:t>Indicates the direction of the MM. This shall be encoded as “to target.”</w:t>
            </w:r>
          </w:p>
        </w:tc>
        <w:tc>
          <w:tcPr>
            <w:tcW w:w="708" w:type="dxa"/>
          </w:tcPr>
          <w:p w14:paraId="0B5A628C" w14:textId="77777777" w:rsidR="00610327" w:rsidRPr="00760004" w:rsidRDefault="00610327" w:rsidP="00A64895">
            <w:pPr>
              <w:pStyle w:val="TAL"/>
            </w:pPr>
            <w:r w:rsidRPr="00760004">
              <w:t>M</w:t>
            </w:r>
          </w:p>
        </w:tc>
      </w:tr>
      <w:tr w:rsidR="00610327" w:rsidRPr="00760004" w14:paraId="6BF2A6A2" w14:textId="77777777" w:rsidTr="00A64895">
        <w:trPr>
          <w:jc w:val="center"/>
        </w:trPr>
        <w:tc>
          <w:tcPr>
            <w:tcW w:w="2693" w:type="dxa"/>
          </w:tcPr>
          <w:p w14:paraId="3B54FC11" w14:textId="77777777" w:rsidR="00610327" w:rsidRPr="00760004" w:rsidRDefault="00610327" w:rsidP="00A64895">
            <w:pPr>
              <w:pStyle w:val="TAL"/>
            </w:pPr>
            <w:r w:rsidRPr="00760004">
              <w:t>contentLocationReq</w:t>
            </w:r>
          </w:p>
        </w:tc>
        <w:tc>
          <w:tcPr>
            <w:tcW w:w="6521" w:type="dxa"/>
          </w:tcPr>
          <w:p w14:paraId="4656E6A0"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OMA-TS-MMA_ENC [39] clause 7.3.10. Include if sent by the MMS Proxy-Relay.</w:t>
            </w:r>
          </w:p>
        </w:tc>
        <w:tc>
          <w:tcPr>
            <w:tcW w:w="708" w:type="dxa"/>
          </w:tcPr>
          <w:p w14:paraId="0EDA68C9" w14:textId="77777777" w:rsidR="00610327" w:rsidRPr="00760004" w:rsidRDefault="00610327" w:rsidP="00A64895">
            <w:pPr>
              <w:pStyle w:val="TAL"/>
            </w:pPr>
            <w:r w:rsidRPr="00760004">
              <w:t>M</w:t>
            </w:r>
          </w:p>
        </w:tc>
      </w:tr>
      <w:tr w:rsidR="00610327" w:rsidRPr="00760004" w14:paraId="06B5D32A" w14:textId="77777777" w:rsidTr="00A64895">
        <w:trPr>
          <w:jc w:val="center"/>
        </w:trPr>
        <w:tc>
          <w:tcPr>
            <w:tcW w:w="2693" w:type="dxa"/>
          </w:tcPr>
          <w:p w14:paraId="56EF76DB" w14:textId="77777777" w:rsidR="00610327" w:rsidRPr="00760004" w:rsidRDefault="00610327" w:rsidP="00A64895">
            <w:pPr>
              <w:pStyle w:val="TAL"/>
            </w:pPr>
            <w:r w:rsidRPr="00760004">
              <w:t>state</w:t>
            </w:r>
          </w:p>
        </w:tc>
        <w:tc>
          <w:tcPr>
            <w:tcW w:w="6521" w:type="dxa"/>
          </w:tcPr>
          <w:p w14:paraId="3BAF9FE0"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5B9538ED" w14:textId="77777777" w:rsidR="00610327" w:rsidRPr="00760004" w:rsidRDefault="00610327" w:rsidP="00A64895">
            <w:pPr>
              <w:pStyle w:val="TAL"/>
            </w:pPr>
            <w:r w:rsidRPr="00760004">
              <w:t>C</w:t>
            </w:r>
          </w:p>
        </w:tc>
      </w:tr>
      <w:tr w:rsidR="00610327" w:rsidRPr="00760004" w14:paraId="05E9818C" w14:textId="77777777" w:rsidTr="00A64895">
        <w:trPr>
          <w:jc w:val="center"/>
        </w:trPr>
        <w:tc>
          <w:tcPr>
            <w:tcW w:w="2693" w:type="dxa"/>
          </w:tcPr>
          <w:p w14:paraId="0872976D" w14:textId="77777777" w:rsidR="00610327" w:rsidRPr="00760004" w:rsidRDefault="00610327" w:rsidP="00A64895">
            <w:pPr>
              <w:pStyle w:val="TAL"/>
            </w:pPr>
            <w:r w:rsidRPr="00760004">
              <w:t>flags</w:t>
            </w:r>
          </w:p>
        </w:tc>
        <w:tc>
          <w:tcPr>
            <w:tcW w:w="6521" w:type="dxa"/>
          </w:tcPr>
          <w:p w14:paraId="2F27E7AC"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28EF785E" w14:textId="77777777" w:rsidR="00610327" w:rsidRPr="00760004" w:rsidRDefault="00610327" w:rsidP="00A64895">
            <w:pPr>
              <w:pStyle w:val="TAL"/>
            </w:pPr>
            <w:r w:rsidRPr="00760004">
              <w:t>C</w:t>
            </w:r>
          </w:p>
        </w:tc>
      </w:tr>
      <w:tr w:rsidR="00610327" w:rsidRPr="00760004" w14:paraId="65CAC583" w14:textId="77777777" w:rsidTr="00A64895">
        <w:trPr>
          <w:jc w:val="center"/>
        </w:trPr>
        <w:tc>
          <w:tcPr>
            <w:tcW w:w="2693" w:type="dxa"/>
          </w:tcPr>
          <w:p w14:paraId="6A1B91B4" w14:textId="77777777" w:rsidR="00610327" w:rsidRPr="00760004" w:rsidRDefault="00610327" w:rsidP="00A64895">
            <w:pPr>
              <w:pStyle w:val="TAL"/>
            </w:pPr>
            <w:r w:rsidRPr="00760004">
              <w:t>contentLocationConf</w:t>
            </w:r>
          </w:p>
        </w:tc>
        <w:tc>
          <w:tcPr>
            <w:tcW w:w="6521" w:type="dxa"/>
          </w:tcPr>
          <w:p w14:paraId="3EB188EC"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OMA-TS-MMA_ENC [39] clause 7.3.10. Include if sent by the MMS Proxy-Relay.</w:t>
            </w:r>
          </w:p>
        </w:tc>
        <w:tc>
          <w:tcPr>
            <w:tcW w:w="708" w:type="dxa"/>
          </w:tcPr>
          <w:p w14:paraId="3BDE9A1B" w14:textId="77777777" w:rsidR="00610327" w:rsidRPr="00760004" w:rsidRDefault="00610327" w:rsidP="00A64895">
            <w:pPr>
              <w:pStyle w:val="TAL"/>
            </w:pPr>
            <w:r w:rsidRPr="00760004">
              <w:t>C</w:t>
            </w:r>
          </w:p>
        </w:tc>
      </w:tr>
      <w:tr w:rsidR="00610327" w:rsidRPr="00760004" w14:paraId="6B668FEC" w14:textId="77777777" w:rsidTr="00A64895">
        <w:trPr>
          <w:jc w:val="center"/>
        </w:trPr>
        <w:tc>
          <w:tcPr>
            <w:tcW w:w="2693" w:type="dxa"/>
          </w:tcPr>
          <w:p w14:paraId="2F082C46" w14:textId="77777777" w:rsidR="00610327" w:rsidRPr="00760004" w:rsidRDefault="00610327" w:rsidP="00A64895">
            <w:pPr>
              <w:pStyle w:val="TAL"/>
            </w:pPr>
            <w:r w:rsidRPr="00760004">
              <w:t>storeStatus</w:t>
            </w:r>
          </w:p>
        </w:tc>
        <w:tc>
          <w:tcPr>
            <w:tcW w:w="6521" w:type="dxa"/>
          </w:tcPr>
          <w:p w14:paraId="679752AB" w14:textId="77777777" w:rsidR="00610327" w:rsidRPr="00760004" w:rsidRDefault="00610327" w:rsidP="00A64895">
            <w:pPr>
              <w:pStyle w:val="TAL"/>
            </w:pPr>
            <w:r w:rsidRPr="00760004">
              <w:t xml:space="preserve">Indicates if the MM was successfully stored in the MMBox. </w:t>
            </w:r>
          </w:p>
        </w:tc>
        <w:tc>
          <w:tcPr>
            <w:tcW w:w="708" w:type="dxa"/>
          </w:tcPr>
          <w:p w14:paraId="334B50C6" w14:textId="77777777" w:rsidR="00610327" w:rsidRPr="00760004" w:rsidRDefault="00610327" w:rsidP="00A64895">
            <w:pPr>
              <w:pStyle w:val="TAL"/>
            </w:pPr>
            <w:r w:rsidRPr="00760004">
              <w:t>M</w:t>
            </w:r>
          </w:p>
        </w:tc>
      </w:tr>
      <w:tr w:rsidR="00610327" w:rsidRPr="00760004" w14:paraId="237538C0" w14:textId="77777777" w:rsidTr="00A64895">
        <w:trPr>
          <w:jc w:val="center"/>
        </w:trPr>
        <w:tc>
          <w:tcPr>
            <w:tcW w:w="2693" w:type="dxa"/>
          </w:tcPr>
          <w:p w14:paraId="58AC4253" w14:textId="77777777" w:rsidR="00610327" w:rsidRPr="00760004" w:rsidRDefault="00610327" w:rsidP="00A64895">
            <w:pPr>
              <w:pStyle w:val="TAL"/>
            </w:pPr>
            <w:r w:rsidRPr="00760004">
              <w:t>storeStatusText</w:t>
            </w:r>
          </w:p>
        </w:tc>
        <w:tc>
          <w:tcPr>
            <w:tcW w:w="6521" w:type="dxa"/>
          </w:tcPr>
          <w:p w14:paraId="63795213"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404EA0A2" w14:textId="77777777" w:rsidR="00610327" w:rsidRPr="00760004" w:rsidRDefault="00610327" w:rsidP="00A64895">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210" w:name="_Toc74852152"/>
      <w:r w:rsidRPr="00760004">
        <w:t>7.4.</w:t>
      </w:r>
      <w:r w:rsidR="00610327" w:rsidRPr="00760004">
        <w:t>3.11</w:t>
      </w:r>
      <w:r w:rsidR="00CA650D" w:rsidRPr="00760004">
        <w:tab/>
      </w:r>
      <w:r w:rsidR="00610327" w:rsidRPr="00760004">
        <w:t>MMSMBoxUpload</w:t>
      </w:r>
      <w:bookmarkEnd w:id="210"/>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A64895">
        <w:trPr>
          <w:jc w:val="center"/>
        </w:trPr>
        <w:tc>
          <w:tcPr>
            <w:tcW w:w="2693" w:type="dxa"/>
          </w:tcPr>
          <w:p w14:paraId="0E878114" w14:textId="77777777" w:rsidR="00610327" w:rsidRPr="00760004" w:rsidRDefault="00610327" w:rsidP="00A64895">
            <w:pPr>
              <w:pStyle w:val="TAH"/>
            </w:pPr>
            <w:r w:rsidRPr="00760004">
              <w:t>Field name</w:t>
            </w:r>
          </w:p>
        </w:tc>
        <w:tc>
          <w:tcPr>
            <w:tcW w:w="6521" w:type="dxa"/>
          </w:tcPr>
          <w:p w14:paraId="7F6FA52B" w14:textId="77777777" w:rsidR="00610327" w:rsidRPr="00760004" w:rsidRDefault="00610327" w:rsidP="00A64895">
            <w:pPr>
              <w:pStyle w:val="TAH"/>
            </w:pPr>
            <w:r w:rsidRPr="00760004">
              <w:t>Description</w:t>
            </w:r>
          </w:p>
        </w:tc>
        <w:tc>
          <w:tcPr>
            <w:tcW w:w="708" w:type="dxa"/>
          </w:tcPr>
          <w:p w14:paraId="792058B4" w14:textId="77777777" w:rsidR="00610327" w:rsidRPr="00760004" w:rsidRDefault="00610327" w:rsidP="00A64895">
            <w:pPr>
              <w:pStyle w:val="TAH"/>
            </w:pPr>
            <w:r w:rsidRPr="00760004">
              <w:t>M/C/O</w:t>
            </w:r>
          </w:p>
        </w:tc>
      </w:tr>
      <w:tr w:rsidR="00610327" w:rsidRPr="00760004" w14:paraId="5CB36E2D" w14:textId="77777777" w:rsidTr="00A64895">
        <w:trPr>
          <w:jc w:val="center"/>
        </w:trPr>
        <w:tc>
          <w:tcPr>
            <w:tcW w:w="2693" w:type="dxa"/>
          </w:tcPr>
          <w:p w14:paraId="0C831461" w14:textId="77777777" w:rsidR="00610327" w:rsidRPr="00760004" w:rsidRDefault="00610327" w:rsidP="00A64895">
            <w:pPr>
              <w:pStyle w:val="TAL"/>
            </w:pPr>
            <w:r w:rsidRPr="00760004">
              <w:t>transactionID</w:t>
            </w:r>
          </w:p>
        </w:tc>
        <w:tc>
          <w:tcPr>
            <w:tcW w:w="6521" w:type="dxa"/>
          </w:tcPr>
          <w:p w14:paraId="1BB19639"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06DCB90A" w14:textId="77777777" w:rsidR="00610327" w:rsidRPr="00760004" w:rsidRDefault="00610327" w:rsidP="00A64895">
            <w:pPr>
              <w:pStyle w:val="TAL"/>
            </w:pPr>
            <w:r w:rsidRPr="00760004">
              <w:t>M</w:t>
            </w:r>
          </w:p>
        </w:tc>
      </w:tr>
      <w:tr w:rsidR="00610327" w:rsidRPr="00760004" w14:paraId="4813B672" w14:textId="77777777" w:rsidTr="00A64895">
        <w:trPr>
          <w:jc w:val="center"/>
        </w:trPr>
        <w:tc>
          <w:tcPr>
            <w:tcW w:w="2693" w:type="dxa"/>
          </w:tcPr>
          <w:p w14:paraId="6A96A15E" w14:textId="77777777" w:rsidR="00610327" w:rsidRPr="00760004" w:rsidRDefault="00610327" w:rsidP="00A64895">
            <w:pPr>
              <w:pStyle w:val="TAL"/>
            </w:pPr>
            <w:r w:rsidRPr="00760004">
              <w:t>version</w:t>
            </w:r>
          </w:p>
        </w:tc>
        <w:tc>
          <w:tcPr>
            <w:tcW w:w="6521" w:type="dxa"/>
          </w:tcPr>
          <w:p w14:paraId="2FB97801" w14:textId="77777777" w:rsidR="00610327" w:rsidRPr="00760004" w:rsidRDefault="00610327" w:rsidP="00A64895">
            <w:pPr>
              <w:pStyle w:val="TAL"/>
            </w:pPr>
            <w:r w:rsidRPr="00760004">
              <w:t>The version of MM, to include major and minor version.</w:t>
            </w:r>
          </w:p>
        </w:tc>
        <w:tc>
          <w:tcPr>
            <w:tcW w:w="708" w:type="dxa"/>
          </w:tcPr>
          <w:p w14:paraId="793D8491" w14:textId="77777777" w:rsidR="00610327" w:rsidRPr="00760004" w:rsidRDefault="00610327" w:rsidP="00A64895">
            <w:pPr>
              <w:pStyle w:val="TAL"/>
            </w:pPr>
            <w:r w:rsidRPr="00760004">
              <w:t>M</w:t>
            </w:r>
          </w:p>
        </w:tc>
      </w:tr>
      <w:tr w:rsidR="00610327" w:rsidRPr="00760004" w14:paraId="65D793A8" w14:textId="77777777" w:rsidTr="00A64895">
        <w:trPr>
          <w:jc w:val="center"/>
        </w:trPr>
        <w:tc>
          <w:tcPr>
            <w:tcW w:w="2693" w:type="dxa"/>
          </w:tcPr>
          <w:p w14:paraId="374B1259" w14:textId="77777777" w:rsidR="00610327" w:rsidRPr="00760004" w:rsidRDefault="00610327" w:rsidP="00A64895">
            <w:pPr>
              <w:pStyle w:val="TAL"/>
            </w:pPr>
            <w:r w:rsidRPr="00760004">
              <w:t>direction</w:t>
            </w:r>
          </w:p>
        </w:tc>
        <w:tc>
          <w:tcPr>
            <w:tcW w:w="6521" w:type="dxa"/>
          </w:tcPr>
          <w:p w14:paraId="560BBF7D"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A64895">
            <w:pPr>
              <w:pStyle w:val="TAL"/>
            </w:pPr>
            <w:r w:rsidRPr="00760004">
              <w:t>M</w:t>
            </w:r>
          </w:p>
        </w:tc>
      </w:tr>
      <w:tr w:rsidR="00610327" w:rsidRPr="00760004" w14:paraId="05D94183" w14:textId="77777777" w:rsidTr="00A64895">
        <w:trPr>
          <w:jc w:val="center"/>
        </w:trPr>
        <w:tc>
          <w:tcPr>
            <w:tcW w:w="2693" w:type="dxa"/>
          </w:tcPr>
          <w:p w14:paraId="1A487CDC" w14:textId="77777777" w:rsidR="00610327" w:rsidRPr="00760004" w:rsidRDefault="00610327" w:rsidP="00A64895">
            <w:pPr>
              <w:pStyle w:val="TAL"/>
            </w:pPr>
            <w:r w:rsidRPr="00760004">
              <w:t>state</w:t>
            </w:r>
          </w:p>
        </w:tc>
        <w:tc>
          <w:tcPr>
            <w:tcW w:w="6521" w:type="dxa"/>
          </w:tcPr>
          <w:p w14:paraId="69EABBD1" w14:textId="77777777" w:rsidR="00610327" w:rsidRPr="00760004" w:rsidRDefault="00610327" w:rsidP="00A64895">
            <w:pPr>
              <w:pStyle w:val="TAL"/>
            </w:pPr>
            <w:r w:rsidRPr="00760004">
              <w:t>Identifies the value of the MM State associated with a MM to be stored or stored MM. Sets the state for the forwarded MM when it is stored. As defined in OMA-TS-MMA_ENC [39] clause 7.3.33. Include if sent by the MMS Proxy-Relay.</w:t>
            </w:r>
          </w:p>
        </w:tc>
        <w:tc>
          <w:tcPr>
            <w:tcW w:w="708" w:type="dxa"/>
          </w:tcPr>
          <w:p w14:paraId="6D342E18" w14:textId="77777777" w:rsidR="00610327" w:rsidRPr="00760004" w:rsidRDefault="00610327" w:rsidP="00A64895">
            <w:pPr>
              <w:pStyle w:val="TAL"/>
            </w:pPr>
            <w:r w:rsidRPr="00760004">
              <w:t>C</w:t>
            </w:r>
          </w:p>
        </w:tc>
      </w:tr>
      <w:tr w:rsidR="00610327" w:rsidRPr="00760004" w14:paraId="268DDA10" w14:textId="77777777" w:rsidTr="00A64895">
        <w:trPr>
          <w:jc w:val="center"/>
        </w:trPr>
        <w:tc>
          <w:tcPr>
            <w:tcW w:w="2693" w:type="dxa"/>
          </w:tcPr>
          <w:p w14:paraId="7AB2FC8D" w14:textId="77777777" w:rsidR="00610327" w:rsidRPr="00760004" w:rsidRDefault="00610327" w:rsidP="00A64895">
            <w:pPr>
              <w:pStyle w:val="TAL"/>
            </w:pPr>
            <w:r w:rsidRPr="00760004">
              <w:t>flags</w:t>
            </w:r>
          </w:p>
        </w:tc>
        <w:tc>
          <w:tcPr>
            <w:tcW w:w="6521" w:type="dxa"/>
          </w:tcPr>
          <w:p w14:paraId="3F8FB5BE" w14:textId="77777777" w:rsidR="00610327" w:rsidRPr="00760004" w:rsidRDefault="00610327" w:rsidP="00A64895">
            <w:pPr>
              <w:pStyle w:val="TAL"/>
            </w:pPr>
            <w:r w:rsidRPr="00760004">
              <w:t>Identifies a keyword to add or remove from the list of keywords associated with a stored MM. See OMA-TS-MMA_ENC [39] clause 7.3.32. Include if sent by the MMS Proxy-Relay.</w:t>
            </w:r>
          </w:p>
        </w:tc>
        <w:tc>
          <w:tcPr>
            <w:tcW w:w="708" w:type="dxa"/>
          </w:tcPr>
          <w:p w14:paraId="073C1211" w14:textId="77777777" w:rsidR="00610327" w:rsidRPr="00760004" w:rsidRDefault="00610327" w:rsidP="00A64895">
            <w:pPr>
              <w:pStyle w:val="TAL"/>
            </w:pPr>
            <w:r w:rsidRPr="00760004">
              <w:t>C</w:t>
            </w:r>
          </w:p>
        </w:tc>
      </w:tr>
      <w:tr w:rsidR="00610327" w:rsidRPr="00760004" w14:paraId="02305EDA" w14:textId="77777777" w:rsidTr="00A64895">
        <w:trPr>
          <w:jc w:val="center"/>
        </w:trPr>
        <w:tc>
          <w:tcPr>
            <w:tcW w:w="2693" w:type="dxa"/>
          </w:tcPr>
          <w:p w14:paraId="2AF36105" w14:textId="77777777" w:rsidR="00610327" w:rsidRPr="00760004" w:rsidRDefault="00610327" w:rsidP="00A64895">
            <w:pPr>
              <w:pStyle w:val="TAL"/>
            </w:pPr>
            <w:r w:rsidRPr="00760004">
              <w:t>contentType</w:t>
            </w:r>
          </w:p>
        </w:tc>
        <w:tc>
          <w:tcPr>
            <w:tcW w:w="6521" w:type="dxa"/>
          </w:tcPr>
          <w:p w14:paraId="55DDC20D" w14:textId="77777777" w:rsidR="00610327" w:rsidRPr="00760004" w:rsidRDefault="00610327" w:rsidP="00A64895">
            <w:pPr>
              <w:pStyle w:val="TAL"/>
            </w:pPr>
            <w:r w:rsidRPr="00760004">
              <w:t>The content type of the MM. See OMA-TS-MMS_ENC [39] clause 7.3.11</w:t>
            </w:r>
          </w:p>
        </w:tc>
        <w:tc>
          <w:tcPr>
            <w:tcW w:w="708" w:type="dxa"/>
          </w:tcPr>
          <w:p w14:paraId="376A4045" w14:textId="77777777" w:rsidR="00610327" w:rsidRPr="00760004" w:rsidRDefault="00610327" w:rsidP="00A64895">
            <w:pPr>
              <w:pStyle w:val="TAL"/>
            </w:pPr>
            <w:r w:rsidRPr="00760004">
              <w:t>M</w:t>
            </w:r>
          </w:p>
        </w:tc>
      </w:tr>
      <w:tr w:rsidR="00610327" w:rsidRPr="00760004" w14:paraId="7E558C78" w14:textId="77777777" w:rsidTr="00A64895">
        <w:trPr>
          <w:jc w:val="center"/>
        </w:trPr>
        <w:tc>
          <w:tcPr>
            <w:tcW w:w="2693" w:type="dxa"/>
          </w:tcPr>
          <w:p w14:paraId="14B38520" w14:textId="77777777" w:rsidR="00610327" w:rsidRPr="00760004" w:rsidRDefault="00610327" w:rsidP="00A64895">
            <w:pPr>
              <w:pStyle w:val="TAL"/>
            </w:pPr>
            <w:r w:rsidRPr="00760004">
              <w:t>contentLocation</w:t>
            </w:r>
          </w:p>
        </w:tc>
        <w:tc>
          <w:tcPr>
            <w:tcW w:w="6521" w:type="dxa"/>
          </w:tcPr>
          <w:p w14:paraId="4606CB6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defined in OMA-TS-MMA_ENC [39] clause 7.3.10. Include if sent by the MMS Proxy-Relay.</w:t>
            </w:r>
          </w:p>
        </w:tc>
        <w:tc>
          <w:tcPr>
            <w:tcW w:w="708" w:type="dxa"/>
          </w:tcPr>
          <w:p w14:paraId="0DB54645" w14:textId="77777777" w:rsidR="00610327" w:rsidRPr="00760004" w:rsidRDefault="00610327" w:rsidP="00A64895">
            <w:pPr>
              <w:pStyle w:val="TAL"/>
            </w:pPr>
            <w:r w:rsidRPr="00760004">
              <w:t>C</w:t>
            </w:r>
          </w:p>
        </w:tc>
      </w:tr>
      <w:tr w:rsidR="00610327" w:rsidRPr="00760004" w14:paraId="699B6D54" w14:textId="77777777" w:rsidTr="00A64895">
        <w:trPr>
          <w:jc w:val="center"/>
        </w:trPr>
        <w:tc>
          <w:tcPr>
            <w:tcW w:w="2693" w:type="dxa"/>
          </w:tcPr>
          <w:p w14:paraId="32FADBC5" w14:textId="77777777" w:rsidR="00610327" w:rsidRPr="00760004" w:rsidRDefault="00610327" w:rsidP="00A64895">
            <w:pPr>
              <w:pStyle w:val="TAL"/>
            </w:pPr>
            <w:r w:rsidRPr="00760004">
              <w:t>storeStatus</w:t>
            </w:r>
          </w:p>
        </w:tc>
        <w:tc>
          <w:tcPr>
            <w:tcW w:w="6521" w:type="dxa"/>
          </w:tcPr>
          <w:p w14:paraId="5CCDD7ED" w14:textId="77777777" w:rsidR="00610327" w:rsidRPr="00760004" w:rsidRDefault="00610327" w:rsidP="00A64895">
            <w:pPr>
              <w:pStyle w:val="TAL"/>
            </w:pPr>
            <w:r w:rsidRPr="00760004">
              <w:t xml:space="preserve">Indicates if the MM was successfully stored in the MMBox. </w:t>
            </w:r>
          </w:p>
        </w:tc>
        <w:tc>
          <w:tcPr>
            <w:tcW w:w="708" w:type="dxa"/>
          </w:tcPr>
          <w:p w14:paraId="5FE18440" w14:textId="77777777" w:rsidR="00610327" w:rsidRPr="00760004" w:rsidRDefault="00610327" w:rsidP="00A64895">
            <w:pPr>
              <w:pStyle w:val="TAL"/>
            </w:pPr>
            <w:r w:rsidRPr="00760004">
              <w:t>M</w:t>
            </w:r>
          </w:p>
        </w:tc>
      </w:tr>
      <w:tr w:rsidR="00610327" w:rsidRPr="00760004" w14:paraId="0D5AA211" w14:textId="77777777" w:rsidTr="00A64895">
        <w:trPr>
          <w:jc w:val="center"/>
        </w:trPr>
        <w:tc>
          <w:tcPr>
            <w:tcW w:w="2693" w:type="dxa"/>
          </w:tcPr>
          <w:p w14:paraId="0ABE26CE" w14:textId="77777777" w:rsidR="00610327" w:rsidRPr="00760004" w:rsidRDefault="00610327" w:rsidP="00A64895">
            <w:pPr>
              <w:pStyle w:val="TAL"/>
            </w:pPr>
            <w:r w:rsidRPr="00760004">
              <w:t>storeStatusText</w:t>
            </w:r>
          </w:p>
        </w:tc>
        <w:tc>
          <w:tcPr>
            <w:tcW w:w="6521" w:type="dxa"/>
          </w:tcPr>
          <w:p w14:paraId="3BE366E8" w14:textId="77777777" w:rsidR="00610327" w:rsidRPr="00760004" w:rsidRDefault="00610327" w:rsidP="00A64895">
            <w:pPr>
              <w:pStyle w:val="TAL"/>
            </w:pPr>
            <w:r w:rsidRPr="00760004">
              <w:t>Text that qualifies the Store Status. Include if sent to the target. As defined in OMA-TS-MMA_ENC [39] clause 7.3.59. Include if sent by the MMS Proxy-Relay.</w:t>
            </w:r>
          </w:p>
        </w:tc>
        <w:tc>
          <w:tcPr>
            <w:tcW w:w="708" w:type="dxa"/>
          </w:tcPr>
          <w:p w14:paraId="1DEFA35B" w14:textId="77777777" w:rsidR="00610327" w:rsidRPr="00760004" w:rsidRDefault="00610327" w:rsidP="00A64895">
            <w:pPr>
              <w:pStyle w:val="TAL"/>
            </w:pPr>
            <w:r w:rsidRPr="00760004">
              <w:t>C</w:t>
            </w:r>
          </w:p>
        </w:tc>
      </w:tr>
      <w:tr w:rsidR="00610327" w:rsidRPr="00760004" w14:paraId="5BFA7DCC" w14:textId="77777777" w:rsidTr="00A64895">
        <w:trPr>
          <w:jc w:val="center"/>
        </w:trPr>
        <w:tc>
          <w:tcPr>
            <w:tcW w:w="2693" w:type="dxa"/>
          </w:tcPr>
          <w:p w14:paraId="69082F01" w14:textId="77777777" w:rsidR="00610327" w:rsidRPr="00760004" w:rsidRDefault="00610327" w:rsidP="00A64895">
            <w:pPr>
              <w:pStyle w:val="TAL"/>
            </w:pPr>
            <w:r w:rsidRPr="00760004">
              <w:t>mMBoxDescription</w:t>
            </w:r>
          </w:p>
        </w:tc>
        <w:tc>
          <w:tcPr>
            <w:tcW w:w="6521" w:type="dxa"/>
          </w:tcPr>
          <w:p w14:paraId="7A00287B" w14:textId="258090E0"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A64895">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211" w:name="_Toc74852153"/>
      <w:r w:rsidRPr="00760004">
        <w:t>7.4.</w:t>
      </w:r>
      <w:r w:rsidR="00610327" w:rsidRPr="00760004">
        <w:t>3.12</w:t>
      </w:r>
      <w:r w:rsidR="00610327" w:rsidRPr="00760004">
        <w:tab/>
        <w:t>MMSMBoxDelete</w:t>
      </w:r>
      <w:bookmarkEnd w:id="211"/>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77777777" w:rsidR="00610327" w:rsidRPr="00760004" w:rsidRDefault="00610327" w:rsidP="00610327">
      <w:r w:rsidRPr="00760004">
        <w:t xml:space="preserve">The following table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A64895">
        <w:trPr>
          <w:jc w:val="center"/>
        </w:trPr>
        <w:tc>
          <w:tcPr>
            <w:tcW w:w="2693" w:type="dxa"/>
          </w:tcPr>
          <w:p w14:paraId="72D58615" w14:textId="77777777" w:rsidR="00610327" w:rsidRPr="00760004" w:rsidRDefault="00610327" w:rsidP="00A64895">
            <w:pPr>
              <w:pStyle w:val="TAH"/>
            </w:pPr>
            <w:r w:rsidRPr="00760004">
              <w:t>Field name</w:t>
            </w:r>
          </w:p>
        </w:tc>
        <w:tc>
          <w:tcPr>
            <w:tcW w:w="6521" w:type="dxa"/>
          </w:tcPr>
          <w:p w14:paraId="0485BD82" w14:textId="77777777" w:rsidR="00610327" w:rsidRPr="00760004" w:rsidRDefault="00610327" w:rsidP="00A64895">
            <w:pPr>
              <w:pStyle w:val="TAH"/>
            </w:pPr>
            <w:r w:rsidRPr="00760004">
              <w:t>Description</w:t>
            </w:r>
          </w:p>
        </w:tc>
        <w:tc>
          <w:tcPr>
            <w:tcW w:w="708" w:type="dxa"/>
          </w:tcPr>
          <w:p w14:paraId="19C3CAAB" w14:textId="77777777" w:rsidR="00610327" w:rsidRPr="00760004" w:rsidRDefault="00610327" w:rsidP="00A64895">
            <w:pPr>
              <w:pStyle w:val="TAH"/>
            </w:pPr>
            <w:r w:rsidRPr="00760004">
              <w:t>M/C/O</w:t>
            </w:r>
          </w:p>
        </w:tc>
      </w:tr>
      <w:tr w:rsidR="00610327" w:rsidRPr="00760004" w14:paraId="24E95CED" w14:textId="77777777" w:rsidTr="00A64895">
        <w:trPr>
          <w:jc w:val="center"/>
        </w:trPr>
        <w:tc>
          <w:tcPr>
            <w:tcW w:w="2693" w:type="dxa"/>
          </w:tcPr>
          <w:p w14:paraId="2648D43A" w14:textId="77777777" w:rsidR="00610327" w:rsidRPr="00760004" w:rsidRDefault="00610327" w:rsidP="00A64895">
            <w:pPr>
              <w:pStyle w:val="TAL"/>
            </w:pPr>
            <w:r w:rsidRPr="00760004">
              <w:t>transactionID</w:t>
            </w:r>
          </w:p>
        </w:tc>
        <w:tc>
          <w:tcPr>
            <w:tcW w:w="6521" w:type="dxa"/>
          </w:tcPr>
          <w:p w14:paraId="53028ED5"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42E7273" w14:textId="77777777" w:rsidR="00610327" w:rsidRPr="00760004" w:rsidRDefault="00610327" w:rsidP="00A64895">
            <w:pPr>
              <w:pStyle w:val="TAL"/>
            </w:pPr>
            <w:r w:rsidRPr="00760004">
              <w:t>M</w:t>
            </w:r>
          </w:p>
        </w:tc>
      </w:tr>
      <w:tr w:rsidR="00610327" w:rsidRPr="00760004" w14:paraId="4B288CD8" w14:textId="77777777" w:rsidTr="00A64895">
        <w:trPr>
          <w:jc w:val="center"/>
        </w:trPr>
        <w:tc>
          <w:tcPr>
            <w:tcW w:w="2693" w:type="dxa"/>
          </w:tcPr>
          <w:p w14:paraId="279EBDF3" w14:textId="77777777" w:rsidR="00610327" w:rsidRPr="00760004" w:rsidRDefault="00610327" w:rsidP="00A64895">
            <w:pPr>
              <w:pStyle w:val="TAL"/>
            </w:pPr>
            <w:r w:rsidRPr="00760004">
              <w:t>version</w:t>
            </w:r>
          </w:p>
        </w:tc>
        <w:tc>
          <w:tcPr>
            <w:tcW w:w="6521" w:type="dxa"/>
          </w:tcPr>
          <w:p w14:paraId="0FE9E28E" w14:textId="77777777" w:rsidR="00610327" w:rsidRPr="00760004" w:rsidRDefault="00610327" w:rsidP="00A64895">
            <w:pPr>
              <w:pStyle w:val="TAL"/>
            </w:pPr>
            <w:r w:rsidRPr="00760004">
              <w:t>The version of MM, to include major and minor version.</w:t>
            </w:r>
          </w:p>
        </w:tc>
        <w:tc>
          <w:tcPr>
            <w:tcW w:w="708" w:type="dxa"/>
          </w:tcPr>
          <w:p w14:paraId="1AA51BCF" w14:textId="77777777" w:rsidR="00610327" w:rsidRPr="00760004" w:rsidRDefault="00610327" w:rsidP="00A64895">
            <w:pPr>
              <w:pStyle w:val="TAL"/>
            </w:pPr>
            <w:r w:rsidRPr="00760004">
              <w:t>M</w:t>
            </w:r>
          </w:p>
        </w:tc>
      </w:tr>
      <w:tr w:rsidR="00610327" w:rsidRPr="00760004" w14:paraId="18817A24" w14:textId="77777777" w:rsidTr="00A64895">
        <w:trPr>
          <w:jc w:val="center"/>
        </w:trPr>
        <w:tc>
          <w:tcPr>
            <w:tcW w:w="2693" w:type="dxa"/>
          </w:tcPr>
          <w:p w14:paraId="6DB02098" w14:textId="77777777" w:rsidR="00610327" w:rsidRPr="00760004" w:rsidRDefault="00610327" w:rsidP="00A64895">
            <w:pPr>
              <w:pStyle w:val="TAL"/>
            </w:pPr>
            <w:r w:rsidRPr="00760004">
              <w:t>direction</w:t>
            </w:r>
          </w:p>
        </w:tc>
        <w:tc>
          <w:tcPr>
            <w:tcW w:w="6521" w:type="dxa"/>
          </w:tcPr>
          <w:p w14:paraId="18DF572A" w14:textId="77777777" w:rsidR="00610327" w:rsidRPr="00760004" w:rsidRDefault="00610327" w:rsidP="00A64895">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A64895">
            <w:pPr>
              <w:pStyle w:val="TAL"/>
            </w:pPr>
            <w:r w:rsidRPr="00760004">
              <w:t>M</w:t>
            </w:r>
          </w:p>
        </w:tc>
      </w:tr>
      <w:tr w:rsidR="00610327" w:rsidRPr="00760004" w14:paraId="24FD862A" w14:textId="77777777" w:rsidTr="00A64895">
        <w:trPr>
          <w:jc w:val="center"/>
        </w:trPr>
        <w:tc>
          <w:tcPr>
            <w:tcW w:w="2693" w:type="dxa"/>
          </w:tcPr>
          <w:p w14:paraId="3A37787E" w14:textId="77777777" w:rsidR="00610327" w:rsidRPr="00760004" w:rsidRDefault="00610327" w:rsidP="00A64895">
            <w:pPr>
              <w:pStyle w:val="TAL"/>
            </w:pPr>
            <w:r w:rsidRPr="00760004">
              <w:t>contentLocationReq</w:t>
            </w:r>
          </w:p>
        </w:tc>
        <w:tc>
          <w:tcPr>
            <w:tcW w:w="6521" w:type="dxa"/>
          </w:tcPr>
          <w:p w14:paraId="7D16433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OMA-TS-MMA_ENC [39] clause 7.3.10.</w:t>
            </w:r>
          </w:p>
        </w:tc>
        <w:tc>
          <w:tcPr>
            <w:tcW w:w="708" w:type="dxa"/>
          </w:tcPr>
          <w:p w14:paraId="5A1CFC07" w14:textId="77777777" w:rsidR="00610327" w:rsidRPr="00760004" w:rsidRDefault="00610327" w:rsidP="00A64895">
            <w:pPr>
              <w:pStyle w:val="TAL"/>
            </w:pPr>
            <w:r w:rsidRPr="00760004">
              <w:t>M</w:t>
            </w:r>
          </w:p>
        </w:tc>
      </w:tr>
      <w:tr w:rsidR="00610327" w:rsidRPr="00760004" w14:paraId="4F62381F" w14:textId="77777777" w:rsidTr="00A64895">
        <w:trPr>
          <w:jc w:val="center"/>
        </w:trPr>
        <w:tc>
          <w:tcPr>
            <w:tcW w:w="2693" w:type="dxa"/>
          </w:tcPr>
          <w:p w14:paraId="2D10C922" w14:textId="77777777" w:rsidR="00610327" w:rsidRPr="00760004" w:rsidRDefault="00610327" w:rsidP="00A64895">
            <w:pPr>
              <w:pStyle w:val="TAL"/>
            </w:pPr>
            <w:r w:rsidRPr="00760004">
              <w:t>contentLocationConf</w:t>
            </w:r>
          </w:p>
        </w:tc>
        <w:tc>
          <w:tcPr>
            <w:tcW w:w="6521" w:type="dxa"/>
          </w:tcPr>
          <w:p w14:paraId="7800E8F3"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OMA-TS-MMA_ENC [39] clause 7.3.10. Include if sent by the MMS Proxy-Relay.</w:t>
            </w:r>
          </w:p>
        </w:tc>
        <w:tc>
          <w:tcPr>
            <w:tcW w:w="708" w:type="dxa"/>
          </w:tcPr>
          <w:p w14:paraId="55F5BD0B" w14:textId="77777777" w:rsidR="00610327" w:rsidRPr="00760004" w:rsidRDefault="00610327" w:rsidP="00A64895">
            <w:pPr>
              <w:pStyle w:val="TAL"/>
            </w:pPr>
            <w:r w:rsidRPr="00760004">
              <w:t>C</w:t>
            </w:r>
          </w:p>
        </w:tc>
      </w:tr>
      <w:tr w:rsidR="00610327" w:rsidRPr="00760004" w14:paraId="4BD15EAF" w14:textId="77777777" w:rsidTr="00A64895">
        <w:trPr>
          <w:jc w:val="center"/>
        </w:trPr>
        <w:tc>
          <w:tcPr>
            <w:tcW w:w="2693" w:type="dxa"/>
          </w:tcPr>
          <w:p w14:paraId="060FD109" w14:textId="77777777" w:rsidR="00610327" w:rsidRPr="00760004" w:rsidRDefault="00610327" w:rsidP="00A64895">
            <w:pPr>
              <w:pStyle w:val="TAL"/>
            </w:pPr>
            <w:r w:rsidRPr="00760004">
              <w:t>responseStatus</w:t>
            </w:r>
          </w:p>
        </w:tc>
        <w:tc>
          <w:tcPr>
            <w:tcW w:w="6521" w:type="dxa"/>
          </w:tcPr>
          <w:p w14:paraId="27D2FC98" w14:textId="77777777" w:rsidR="00610327" w:rsidRPr="00760004" w:rsidRDefault="00610327" w:rsidP="00A64895">
            <w:pPr>
              <w:pStyle w:val="TAL"/>
            </w:pPr>
            <w:r w:rsidRPr="00760004">
              <w:t>MMS specific status.</w:t>
            </w:r>
          </w:p>
        </w:tc>
        <w:tc>
          <w:tcPr>
            <w:tcW w:w="708" w:type="dxa"/>
          </w:tcPr>
          <w:p w14:paraId="64312124" w14:textId="77777777" w:rsidR="00610327" w:rsidRPr="00760004" w:rsidRDefault="00610327" w:rsidP="00A64895">
            <w:pPr>
              <w:pStyle w:val="TAL"/>
            </w:pPr>
            <w:r w:rsidRPr="00760004">
              <w:t>M</w:t>
            </w:r>
          </w:p>
        </w:tc>
      </w:tr>
      <w:tr w:rsidR="00610327" w:rsidRPr="00760004" w14:paraId="33A821C5" w14:textId="77777777" w:rsidTr="00A64895">
        <w:trPr>
          <w:jc w:val="center"/>
        </w:trPr>
        <w:tc>
          <w:tcPr>
            <w:tcW w:w="2693" w:type="dxa"/>
          </w:tcPr>
          <w:p w14:paraId="3A2A3C09" w14:textId="77777777" w:rsidR="00610327" w:rsidRPr="00760004" w:rsidRDefault="00610327" w:rsidP="00A64895">
            <w:pPr>
              <w:pStyle w:val="TAL"/>
            </w:pPr>
            <w:r w:rsidRPr="00760004">
              <w:t>responseStatusText</w:t>
            </w:r>
          </w:p>
        </w:tc>
        <w:tc>
          <w:tcPr>
            <w:tcW w:w="6521" w:type="dxa"/>
          </w:tcPr>
          <w:p w14:paraId="014E04A8" w14:textId="77777777" w:rsidR="00610327" w:rsidRPr="00760004" w:rsidRDefault="00610327" w:rsidP="00A64895">
            <w:pPr>
              <w:pStyle w:val="TAL"/>
            </w:pPr>
            <w:r w:rsidRPr="00760004">
              <w:t>Text that qualifies the Response Status. As defined in OMA-TS-MMA_ENC [39] clause 7.3.49.</w:t>
            </w:r>
          </w:p>
        </w:tc>
        <w:tc>
          <w:tcPr>
            <w:tcW w:w="708" w:type="dxa"/>
          </w:tcPr>
          <w:p w14:paraId="29155D46" w14:textId="77777777" w:rsidR="00610327" w:rsidRPr="00760004" w:rsidRDefault="00610327" w:rsidP="00A64895">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212" w:name="_Toc74852154"/>
      <w:r w:rsidRPr="00760004">
        <w:t>7.4.</w:t>
      </w:r>
      <w:r w:rsidR="00610327" w:rsidRPr="00760004">
        <w:t>3.13</w:t>
      </w:r>
      <w:r w:rsidR="00610327" w:rsidRPr="00760004">
        <w:tab/>
        <w:t>MMSDeliveryReport</w:t>
      </w:r>
      <w:bookmarkEnd w:id="212"/>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77777777" w:rsidR="00610327" w:rsidRPr="00760004" w:rsidRDefault="00610327" w:rsidP="00610327">
      <w:r w:rsidRPr="00760004">
        <w:t xml:space="preserve">The following table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A64895">
        <w:trPr>
          <w:jc w:val="center"/>
        </w:trPr>
        <w:tc>
          <w:tcPr>
            <w:tcW w:w="2693" w:type="dxa"/>
          </w:tcPr>
          <w:p w14:paraId="55AB43FF" w14:textId="77777777" w:rsidR="00610327" w:rsidRPr="00760004" w:rsidRDefault="00610327" w:rsidP="00A64895">
            <w:pPr>
              <w:pStyle w:val="TAH"/>
            </w:pPr>
            <w:r w:rsidRPr="00760004">
              <w:t>Field name</w:t>
            </w:r>
          </w:p>
        </w:tc>
        <w:tc>
          <w:tcPr>
            <w:tcW w:w="6521" w:type="dxa"/>
          </w:tcPr>
          <w:p w14:paraId="265C6CCC" w14:textId="77777777" w:rsidR="00610327" w:rsidRPr="00760004" w:rsidRDefault="00610327" w:rsidP="00A64895">
            <w:pPr>
              <w:pStyle w:val="TAH"/>
            </w:pPr>
            <w:r w:rsidRPr="00760004">
              <w:t>Description</w:t>
            </w:r>
          </w:p>
        </w:tc>
        <w:tc>
          <w:tcPr>
            <w:tcW w:w="708" w:type="dxa"/>
          </w:tcPr>
          <w:p w14:paraId="42C69BCF" w14:textId="77777777" w:rsidR="00610327" w:rsidRPr="00760004" w:rsidRDefault="00610327" w:rsidP="00A64895">
            <w:pPr>
              <w:pStyle w:val="TAH"/>
            </w:pPr>
            <w:r w:rsidRPr="00760004">
              <w:t>M/C/O</w:t>
            </w:r>
          </w:p>
        </w:tc>
      </w:tr>
      <w:tr w:rsidR="00610327" w:rsidRPr="00760004" w14:paraId="1C0F8E21" w14:textId="77777777" w:rsidTr="00A64895">
        <w:trPr>
          <w:jc w:val="center"/>
        </w:trPr>
        <w:tc>
          <w:tcPr>
            <w:tcW w:w="2693" w:type="dxa"/>
          </w:tcPr>
          <w:p w14:paraId="328ACF61" w14:textId="77777777" w:rsidR="00610327" w:rsidRPr="00760004" w:rsidRDefault="00610327" w:rsidP="00A64895">
            <w:pPr>
              <w:pStyle w:val="TAL"/>
            </w:pPr>
            <w:r w:rsidRPr="00760004">
              <w:t>version</w:t>
            </w:r>
          </w:p>
        </w:tc>
        <w:tc>
          <w:tcPr>
            <w:tcW w:w="6521" w:type="dxa"/>
          </w:tcPr>
          <w:p w14:paraId="12429A80" w14:textId="77777777" w:rsidR="00610327" w:rsidRPr="00760004" w:rsidRDefault="00610327" w:rsidP="00A64895">
            <w:pPr>
              <w:pStyle w:val="TAL"/>
            </w:pPr>
            <w:r w:rsidRPr="00760004">
              <w:t>The version of MM, to include major and minor version.</w:t>
            </w:r>
          </w:p>
        </w:tc>
        <w:tc>
          <w:tcPr>
            <w:tcW w:w="708" w:type="dxa"/>
          </w:tcPr>
          <w:p w14:paraId="202DE74F" w14:textId="77777777" w:rsidR="00610327" w:rsidRPr="00760004" w:rsidRDefault="00610327" w:rsidP="00A64895">
            <w:pPr>
              <w:pStyle w:val="TAL"/>
            </w:pPr>
            <w:r w:rsidRPr="00760004">
              <w:t>M</w:t>
            </w:r>
          </w:p>
        </w:tc>
      </w:tr>
      <w:tr w:rsidR="00610327" w:rsidRPr="00760004" w14:paraId="54703950" w14:textId="77777777" w:rsidTr="00A64895">
        <w:trPr>
          <w:jc w:val="center"/>
        </w:trPr>
        <w:tc>
          <w:tcPr>
            <w:tcW w:w="2693" w:type="dxa"/>
          </w:tcPr>
          <w:p w14:paraId="1BCC45F5" w14:textId="77777777" w:rsidR="00610327" w:rsidRPr="00760004" w:rsidRDefault="00610327" w:rsidP="00A64895">
            <w:pPr>
              <w:pStyle w:val="TAL"/>
            </w:pPr>
            <w:r w:rsidRPr="00760004">
              <w:t>messageID</w:t>
            </w:r>
          </w:p>
        </w:tc>
        <w:tc>
          <w:tcPr>
            <w:tcW w:w="6521" w:type="dxa"/>
          </w:tcPr>
          <w:p w14:paraId="06A483CD" w14:textId="77777777" w:rsidR="00610327" w:rsidRPr="00760004" w:rsidRDefault="00610327" w:rsidP="00A64895">
            <w:pPr>
              <w:pStyle w:val="TAL"/>
            </w:pPr>
            <w:r w:rsidRPr="00760004">
              <w:t>An ID assigned by the MMS Proxy-Relay to uniquely identify an MM. As defined in OMA-TS-MMA_ENC [39] clause 7.3.29. Include if sent by the MMS Proxy-Relay.</w:t>
            </w:r>
          </w:p>
        </w:tc>
        <w:tc>
          <w:tcPr>
            <w:tcW w:w="708" w:type="dxa"/>
          </w:tcPr>
          <w:p w14:paraId="706100FF" w14:textId="77777777" w:rsidR="00610327" w:rsidRPr="00760004" w:rsidRDefault="00610327" w:rsidP="00A64895">
            <w:pPr>
              <w:pStyle w:val="TAL"/>
            </w:pPr>
            <w:r w:rsidRPr="00760004">
              <w:t>M</w:t>
            </w:r>
          </w:p>
        </w:tc>
      </w:tr>
      <w:tr w:rsidR="00610327" w:rsidRPr="00760004" w14:paraId="006211BF" w14:textId="77777777" w:rsidTr="00A64895">
        <w:trPr>
          <w:jc w:val="center"/>
        </w:trPr>
        <w:tc>
          <w:tcPr>
            <w:tcW w:w="2693" w:type="dxa"/>
          </w:tcPr>
          <w:p w14:paraId="70538382" w14:textId="77777777" w:rsidR="00610327" w:rsidRPr="00760004" w:rsidRDefault="00610327" w:rsidP="00A64895">
            <w:pPr>
              <w:pStyle w:val="TAL"/>
            </w:pPr>
            <w:r w:rsidRPr="00760004">
              <w:t>terminatingMMSParty</w:t>
            </w:r>
          </w:p>
        </w:tc>
        <w:tc>
          <w:tcPr>
            <w:tcW w:w="6521" w:type="dxa"/>
          </w:tcPr>
          <w:p w14:paraId="4EE8FD13" w14:textId="77777777" w:rsidR="00610327" w:rsidRPr="00760004" w:rsidRDefault="00610327" w:rsidP="00A64895">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A64895">
            <w:pPr>
              <w:pStyle w:val="TAL"/>
            </w:pPr>
            <w:r w:rsidRPr="00760004">
              <w:t>M</w:t>
            </w:r>
          </w:p>
        </w:tc>
      </w:tr>
      <w:tr w:rsidR="00610327" w:rsidRPr="00760004" w14:paraId="7FE8D719" w14:textId="77777777" w:rsidTr="00A64895">
        <w:trPr>
          <w:jc w:val="center"/>
        </w:trPr>
        <w:tc>
          <w:tcPr>
            <w:tcW w:w="2693" w:type="dxa"/>
          </w:tcPr>
          <w:p w14:paraId="4D4F78D2" w14:textId="77777777" w:rsidR="00610327" w:rsidRPr="00760004" w:rsidRDefault="00610327" w:rsidP="00A64895">
            <w:pPr>
              <w:pStyle w:val="TAL"/>
            </w:pPr>
            <w:r w:rsidRPr="00760004">
              <w:t>dateTime</w:t>
            </w:r>
          </w:p>
        </w:tc>
        <w:tc>
          <w:tcPr>
            <w:tcW w:w="6521" w:type="dxa"/>
          </w:tcPr>
          <w:p w14:paraId="7CDADF1D" w14:textId="77777777" w:rsidR="00610327" w:rsidRPr="00760004" w:rsidRDefault="00610327" w:rsidP="00A64895">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A64895">
            <w:pPr>
              <w:pStyle w:val="TAL"/>
            </w:pPr>
            <w:r w:rsidRPr="00760004">
              <w:t>M</w:t>
            </w:r>
          </w:p>
        </w:tc>
      </w:tr>
      <w:tr w:rsidR="00610327" w:rsidRPr="00760004" w14:paraId="428F1E43" w14:textId="77777777" w:rsidTr="00A64895">
        <w:trPr>
          <w:jc w:val="center"/>
        </w:trPr>
        <w:tc>
          <w:tcPr>
            <w:tcW w:w="2693" w:type="dxa"/>
          </w:tcPr>
          <w:p w14:paraId="2290D365" w14:textId="77777777" w:rsidR="00610327" w:rsidRPr="00760004" w:rsidRDefault="00610327" w:rsidP="00A64895">
            <w:pPr>
              <w:pStyle w:val="TAL"/>
            </w:pPr>
            <w:r w:rsidRPr="00760004">
              <w:t>responseStatus</w:t>
            </w:r>
          </w:p>
        </w:tc>
        <w:tc>
          <w:tcPr>
            <w:tcW w:w="6521" w:type="dxa"/>
          </w:tcPr>
          <w:p w14:paraId="290A802A" w14:textId="77777777" w:rsidR="00610327" w:rsidRPr="00760004" w:rsidRDefault="00610327" w:rsidP="00A64895">
            <w:pPr>
              <w:pStyle w:val="TAL"/>
            </w:pPr>
            <w:r w:rsidRPr="00760004">
              <w:t>MMS specific status.</w:t>
            </w:r>
          </w:p>
        </w:tc>
        <w:tc>
          <w:tcPr>
            <w:tcW w:w="708" w:type="dxa"/>
          </w:tcPr>
          <w:p w14:paraId="12E3A71F" w14:textId="77777777" w:rsidR="00610327" w:rsidRPr="00760004" w:rsidRDefault="00610327" w:rsidP="00A64895">
            <w:pPr>
              <w:pStyle w:val="TAL"/>
            </w:pPr>
            <w:r w:rsidRPr="00760004">
              <w:t>M</w:t>
            </w:r>
          </w:p>
        </w:tc>
      </w:tr>
      <w:tr w:rsidR="00610327" w:rsidRPr="00760004" w14:paraId="3A2137A0" w14:textId="77777777" w:rsidTr="00A64895">
        <w:trPr>
          <w:jc w:val="center"/>
        </w:trPr>
        <w:tc>
          <w:tcPr>
            <w:tcW w:w="2693" w:type="dxa"/>
          </w:tcPr>
          <w:p w14:paraId="0788CD8E" w14:textId="77777777" w:rsidR="00610327" w:rsidRPr="00760004" w:rsidRDefault="00610327" w:rsidP="00A64895">
            <w:pPr>
              <w:pStyle w:val="TAL"/>
            </w:pPr>
            <w:r w:rsidRPr="00760004">
              <w:t>responseStatusText</w:t>
            </w:r>
          </w:p>
        </w:tc>
        <w:tc>
          <w:tcPr>
            <w:tcW w:w="6521" w:type="dxa"/>
          </w:tcPr>
          <w:p w14:paraId="26427291" w14:textId="77777777" w:rsidR="00610327" w:rsidRPr="00760004" w:rsidRDefault="00610327" w:rsidP="00A64895">
            <w:pPr>
              <w:pStyle w:val="TAL"/>
            </w:pPr>
            <w:r w:rsidRPr="00760004">
              <w:t>Text that qualifies the Response Status. As defined in OMA-TS-MMA_ENC [39] clause 7.3.49. Include if sent by the MMS Proxy-Relay.</w:t>
            </w:r>
          </w:p>
        </w:tc>
        <w:tc>
          <w:tcPr>
            <w:tcW w:w="708" w:type="dxa"/>
          </w:tcPr>
          <w:p w14:paraId="5E31DE12" w14:textId="77777777" w:rsidR="00610327" w:rsidRPr="00760004" w:rsidRDefault="00610327" w:rsidP="00A64895">
            <w:pPr>
              <w:pStyle w:val="TAL"/>
            </w:pPr>
            <w:r w:rsidRPr="00760004">
              <w:t>C</w:t>
            </w:r>
          </w:p>
        </w:tc>
      </w:tr>
      <w:tr w:rsidR="00610327" w:rsidRPr="00760004" w14:paraId="554E5AB8" w14:textId="77777777" w:rsidTr="00A64895">
        <w:trPr>
          <w:jc w:val="center"/>
        </w:trPr>
        <w:tc>
          <w:tcPr>
            <w:tcW w:w="2693" w:type="dxa"/>
          </w:tcPr>
          <w:p w14:paraId="275FBBDC" w14:textId="77777777" w:rsidR="00610327" w:rsidRPr="00760004" w:rsidRDefault="00610327" w:rsidP="00A64895">
            <w:pPr>
              <w:pStyle w:val="TAL"/>
            </w:pPr>
            <w:r w:rsidRPr="00760004">
              <w:t>applicID</w:t>
            </w:r>
          </w:p>
        </w:tc>
        <w:tc>
          <w:tcPr>
            <w:tcW w:w="6521" w:type="dxa"/>
          </w:tcPr>
          <w:p w14:paraId="1EB6AC62" w14:textId="77777777" w:rsidR="00610327" w:rsidRPr="00760004" w:rsidRDefault="00610327" w:rsidP="00A64895">
            <w:pPr>
              <w:pStyle w:val="TAL"/>
            </w:pPr>
            <w:r w:rsidRPr="00760004">
              <w:t>Identification of the originating application of the original MM. Sent by the target to identify the destination application as defined in OMA-TS-MMA_ENC [39] clause 7.3.2. Include if sent by the MMS Proxy-Relay.</w:t>
            </w:r>
          </w:p>
        </w:tc>
        <w:tc>
          <w:tcPr>
            <w:tcW w:w="708" w:type="dxa"/>
          </w:tcPr>
          <w:p w14:paraId="60FFEDB0" w14:textId="77777777" w:rsidR="00610327" w:rsidRPr="00760004" w:rsidRDefault="00610327" w:rsidP="00A64895">
            <w:pPr>
              <w:pStyle w:val="TAL"/>
            </w:pPr>
            <w:r w:rsidRPr="00760004">
              <w:t>C</w:t>
            </w:r>
          </w:p>
        </w:tc>
      </w:tr>
      <w:tr w:rsidR="00610327" w:rsidRPr="00760004" w14:paraId="6B8D216C" w14:textId="77777777" w:rsidTr="00A64895">
        <w:trPr>
          <w:jc w:val="center"/>
        </w:trPr>
        <w:tc>
          <w:tcPr>
            <w:tcW w:w="2693" w:type="dxa"/>
          </w:tcPr>
          <w:p w14:paraId="39FB2042" w14:textId="77777777" w:rsidR="00610327" w:rsidRPr="00760004" w:rsidRDefault="00610327" w:rsidP="00A64895">
            <w:pPr>
              <w:pStyle w:val="TAL"/>
            </w:pPr>
            <w:r w:rsidRPr="00760004">
              <w:t>replyApplicID</w:t>
            </w:r>
          </w:p>
        </w:tc>
        <w:tc>
          <w:tcPr>
            <w:tcW w:w="6521" w:type="dxa"/>
          </w:tcPr>
          <w:p w14:paraId="72114E87" w14:textId="77777777" w:rsidR="00610327" w:rsidRPr="00760004" w:rsidRDefault="00610327" w:rsidP="00A64895">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A64895">
            <w:pPr>
              <w:pStyle w:val="TAL"/>
            </w:pPr>
            <w:r w:rsidRPr="00760004">
              <w:t>C</w:t>
            </w:r>
          </w:p>
        </w:tc>
      </w:tr>
      <w:tr w:rsidR="00610327" w:rsidRPr="00760004" w14:paraId="0A9964AB" w14:textId="77777777" w:rsidTr="00A64895">
        <w:trPr>
          <w:jc w:val="center"/>
        </w:trPr>
        <w:tc>
          <w:tcPr>
            <w:tcW w:w="2693" w:type="dxa"/>
          </w:tcPr>
          <w:p w14:paraId="20482F10" w14:textId="77777777" w:rsidR="00610327" w:rsidRPr="00760004" w:rsidRDefault="00610327" w:rsidP="00A64895">
            <w:pPr>
              <w:pStyle w:val="TAL"/>
            </w:pPr>
            <w:r w:rsidRPr="00760004">
              <w:t>auxApplicInfo</w:t>
            </w:r>
          </w:p>
        </w:tc>
        <w:tc>
          <w:tcPr>
            <w:tcW w:w="6521" w:type="dxa"/>
          </w:tcPr>
          <w:p w14:paraId="0C4231FC" w14:textId="77777777" w:rsidR="00610327" w:rsidRPr="00760004" w:rsidRDefault="00610327" w:rsidP="00A64895">
            <w:pPr>
              <w:pStyle w:val="TAL"/>
            </w:pPr>
            <w:r w:rsidRPr="00760004">
              <w:t>Auxiliary application addressing information as indicated in the original MM. As defined in OMA-TS-MMA_ENC [39] clause 7.3.4. Include if sent by the MMS Proxy-Relay.</w:t>
            </w:r>
          </w:p>
        </w:tc>
        <w:tc>
          <w:tcPr>
            <w:tcW w:w="708" w:type="dxa"/>
          </w:tcPr>
          <w:p w14:paraId="62845AB9" w14:textId="77777777" w:rsidR="00610327" w:rsidRPr="00760004" w:rsidRDefault="00610327" w:rsidP="00A64895">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213" w:name="_Toc74852155"/>
      <w:r w:rsidRPr="00760004">
        <w:t>7.4.</w:t>
      </w:r>
      <w:r w:rsidR="00610327" w:rsidRPr="00760004">
        <w:t>3.14</w:t>
      </w:r>
      <w:r w:rsidR="00610327" w:rsidRPr="00760004">
        <w:tab/>
        <w:t>MMSDeliveryReportNonLocalTarget</w:t>
      </w:r>
      <w:bookmarkEnd w:id="213"/>
    </w:p>
    <w:p w14:paraId="31CD2A67" w14:textId="06CA5F77" w:rsidR="00610327" w:rsidRPr="00760004" w:rsidRDefault="00610327" w:rsidP="00610327">
      <w:r w:rsidRPr="00760004">
        <w:t xml:space="preserve">The IRI-POI in the MMS Proxy-Relay shall generate an xIRI containing an MMSDeliveryReportNonLocalTarget record when the MMS Proxy-Relay: </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77777777" w:rsidR="00610327" w:rsidRPr="00760004" w:rsidRDefault="00610327" w:rsidP="00610327">
      <w:r w:rsidRPr="00760004">
        <w:t xml:space="preserve">The following table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A64895">
        <w:trPr>
          <w:jc w:val="center"/>
        </w:trPr>
        <w:tc>
          <w:tcPr>
            <w:tcW w:w="2693" w:type="dxa"/>
          </w:tcPr>
          <w:p w14:paraId="63CFB959" w14:textId="77777777" w:rsidR="00610327" w:rsidRPr="00760004" w:rsidRDefault="00610327" w:rsidP="00A64895">
            <w:pPr>
              <w:pStyle w:val="TAH"/>
            </w:pPr>
            <w:r w:rsidRPr="00760004">
              <w:t>Field name</w:t>
            </w:r>
          </w:p>
        </w:tc>
        <w:tc>
          <w:tcPr>
            <w:tcW w:w="6521" w:type="dxa"/>
          </w:tcPr>
          <w:p w14:paraId="33067DF9" w14:textId="77777777" w:rsidR="00610327" w:rsidRPr="00760004" w:rsidRDefault="00610327" w:rsidP="00A64895">
            <w:pPr>
              <w:pStyle w:val="TAH"/>
            </w:pPr>
            <w:r w:rsidRPr="00760004">
              <w:t>Description</w:t>
            </w:r>
          </w:p>
        </w:tc>
        <w:tc>
          <w:tcPr>
            <w:tcW w:w="708" w:type="dxa"/>
          </w:tcPr>
          <w:p w14:paraId="1B1B8FDA" w14:textId="77777777" w:rsidR="00610327" w:rsidRPr="00760004" w:rsidRDefault="00610327" w:rsidP="00A64895">
            <w:pPr>
              <w:pStyle w:val="TAH"/>
            </w:pPr>
            <w:r w:rsidRPr="00760004">
              <w:t>M/C/O</w:t>
            </w:r>
          </w:p>
        </w:tc>
      </w:tr>
      <w:tr w:rsidR="00610327" w:rsidRPr="00760004" w14:paraId="1D571CAC" w14:textId="77777777" w:rsidTr="00A64895">
        <w:trPr>
          <w:jc w:val="center"/>
        </w:trPr>
        <w:tc>
          <w:tcPr>
            <w:tcW w:w="2693" w:type="dxa"/>
          </w:tcPr>
          <w:p w14:paraId="0B474894" w14:textId="77777777" w:rsidR="00610327" w:rsidRPr="00760004" w:rsidRDefault="00610327" w:rsidP="00A64895">
            <w:pPr>
              <w:pStyle w:val="TAL"/>
            </w:pPr>
            <w:r w:rsidRPr="00760004">
              <w:t>version</w:t>
            </w:r>
          </w:p>
        </w:tc>
        <w:tc>
          <w:tcPr>
            <w:tcW w:w="6521" w:type="dxa"/>
          </w:tcPr>
          <w:p w14:paraId="48B812C2" w14:textId="77777777" w:rsidR="00610327" w:rsidRPr="00760004" w:rsidRDefault="00610327" w:rsidP="00A64895">
            <w:pPr>
              <w:pStyle w:val="TAL"/>
            </w:pPr>
            <w:r w:rsidRPr="00760004">
              <w:t>The version of MM, to include major and minor version.</w:t>
            </w:r>
          </w:p>
        </w:tc>
        <w:tc>
          <w:tcPr>
            <w:tcW w:w="708" w:type="dxa"/>
          </w:tcPr>
          <w:p w14:paraId="58B470C5" w14:textId="77777777" w:rsidR="00610327" w:rsidRPr="00760004" w:rsidRDefault="00610327" w:rsidP="00A64895">
            <w:pPr>
              <w:pStyle w:val="TAL"/>
            </w:pPr>
            <w:r w:rsidRPr="00760004">
              <w:t>M</w:t>
            </w:r>
          </w:p>
        </w:tc>
      </w:tr>
      <w:tr w:rsidR="00610327" w:rsidRPr="00760004" w14:paraId="11CFA2FF" w14:textId="77777777" w:rsidTr="00A64895">
        <w:trPr>
          <w:jc w:val="center"/>
        </w:trPr>
        <w:tc>
          <w:tcPr>
            <w:tcW w:w="2693" w:type="dxa"/>
          </w:tcPr>
          <w:p w14:paraId="31F3A390" w14:textId="77777777" w:rsidR="00610327" w:rsidRPr="00760004" w:rsidRDefault="00610327" w:rsidP="00A64895">
            <w:pPr>
              <w:pStyle w:val="TAL"/>
            </w:pPr>
            <w:r w:rsidRPr="00760004">
              <w:t>transactionID</w:t>
            </w:r>
          </w:p>
        </w:tc>
        <w:tc>
          <w:tcPr>
            <w:tcW w:w="6521" w:type="dxa"/>
          </w:tcPr>
          <w:p w14:paraId="6AD6A42D"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A64895">
            <w:pPr>
              <w:pStyle w:val="TAL"/>
            </w:pPr>
            <w:r w:rsidRPr="00760004">
              <w:t>M</w:t>
            </w:r>
          </w:p>
        </w:tc>
      </w:tr>
      <w:tr w:rsidR="00610327" w:rsidRPr="00760004" w14:paraId="28CEEE6B" w14:textId="77777777" w:rsidTr="00A64895">
        <w:trPr>
          <w:jc w:val="center"/>
        </w:trPr>
        <w:tc>
          <w:tcPr>
            <w:tcW w:w="2693" w:type="dxa"/>
          </w:tcPr>
          <w:p w14:paraId="65ACBA98" w14:textId="77777777" w:rsidR="00610327" w:rsidRPr="00760004" w:rsidRDefault="00610327" w:rsidP="00A64895">
            <w:pPr>
              <w:pStyle w:val="TAL"/>
            </w:pPr>
            <w:r w:rsidRPr="00760004">
              <w:t>messageID</w:t>
            </w:r>
          </w:p>
        </w:tc>
        <w:tc>
          <w:tcPr>
            <w:tcW w:w="6521" w:type="dxa"/>
          </w:tcPr>
          <w:p w14:paraId="2E7F4EA2"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A64895">
            <w:pPr>
              <w:pStyle w:val="TAL"/>
            </w:pPr>
            <w:r w:rsidRPr="00760004">
              <w:t>M</w:t>
            </w:r>
          </w:p>
        </w:tc>
      </w:tr>
      <w:tr w:rsidR="00610327" w:rsidRPr="00760004" w14:paraId="785A6D8C" w14:textId="77777777" w:rsidTr="00A64895">
        <w:trPr>
          <w:jc w:val="center"/>
        </w:trPr>
        <w:tc>
          <w:tcPr>
            <w:tcW w:w="2693" w:type="dxa"/>
          </w:tcPr>
          <w:p w14:paraId="259D3D83" w14:textId="77777777" w:rsidR="00610327" w:rsidRPr="00760004" w:rsidRDefault="00610327" w:rsidP="00A64895">
            <w:pPr>
              <w:pStyle w:val="TAL"/>
            </w:pPr>
            <w:r w:rsidRPr="00760004">
              <w:t>terminatingMMSParty</w:t>
            </w:r>
          </w:p>
        </w:tc>
        <w:tc>
          <w:tcPr>
            <w:tcW w:w="6521" w:type="dxa"/>
          </w:tcPr>
          <w:p w14:paraId="1C4D9EBD" w14:textId="6E078973" w:rsidR="00610327" w:rsidRPr="00760004" w:rsidRDefault="00610327" w:rsidP="00A64895">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A64895">
            <w:pPr>
              <w:pStyle w:val="TAL"/>
            </w:pPr>
            <w:r w:rsidRPr="00760004">
              <w:t>M</w:t>
            </w:r>
          </w:p>
        </w:tc>
      </w:tr>
      <w:tr w:rsidR="00610327" w:rsidRPr="00760004" w14:paraId="0FFE6B41" w14:textId="77777777" w:rsidTr="00A64895">
        <w:trPr>
          <w:jc w:val="center"/>
        </w:trPr>
        <w:tc>
          <w:tcPr>
            <w:tcW w:w="2693" w:type="dxa"/>
          </w:tcPr>
          <w:p w14:paraId="40299257" w14:textId="77777777" w:rsidR="00610327" w:rsidRPr="00760004" w:rsidRDefault="00610327" w:rsidP="00A64895">
            <w:pPr>
              <w:pStyle w:val="TAL"/>
            </w:pPr>
            <w:r w:rsidRPr="00760004">
              <w:t>originatingMMSParty</w:t>
            </w:r>
          </w:p>
        </w:tc>
        <w:tc>
          <w:tcPr>
            <w:tcW w:w="6521" w:type="dxa"/>
          </w:tcPr>
          <w:p w14:paraId="15DFDE76" w14:textId="1BDFFBDE" w:rsidR="00610327" w:rsidRPr="00760004" w:rsidRDefault="00610327" w:rsidP="00A64895">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A64895">
            <w:pPr>
              <w:pStyle w:val="TAL"/>
            </w:pPr>
            <w:r w:rsidRPr="00760004">
              <w:t>M</w:t>
            </w:r>
          </w:p>
        </w:tc>
      </w:tr>
      <w:tr w:rsidR="00610327" w:rsidRPr="00760004" w14:paraId="4BA1B9A3" w14:textId="77777777" w:rsidTr="00A64895">
        <w:trPr>
          <w:jc w:val="center"/>
        </w:trPr>
        <w:tc>
          <w:tcPr>
            <w:tcW w:w="2693" w:type="dxa"/>
          </w:tcPr>
          <w:p w14:paraId="2E654646" w14:textId="77777777" w:rsidR="00610327" w:rsidRPr="00760004" w:rsidRDefault="00610327" w:rsidP="00A64895">
            <w:pPr>
              <w:pStyle w:val="TAL"/>
            </w:pPr>
            <w:r w:rsidRPr="00760004">
              <w:t>direction</w:t>
            </w:r>
          </w:p>
        </w:tc>
        <w:tc>
          <w:tcPr>
            <w:tcW w:w="6521" w:type="dxa"/>
          </w:tcPr>
          <w:p w14:paraId="7E45C4F7" w14:textId="77777777" w:rsidR="00610327" w:rsidRPr="00760004" w:rsidRDefault="00610327" w:rsidP="00A64895">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A64895">
            <w:pPr>
              <w:pStyle w:val="TAL"/>
            </w:pPr>
            <w:r w:rsidRPr="00760004">
              <w:t>M</w:t>
            </w:r>
          </w:p>
        </w:tc>
      </w:tr>
      <w:tr w:rsidR="00610327" w:rsidRPr="00760004" w14:paraId="4AB30A1B" w14:textId="77777777" w:rsidTr="00A64895">
        <w:trPr>
          <w:jc w:val="center"/>
        </w:trPr>
        <w:tc>
          <w:tcPr>
            <w:tcW w:w="2693" w:type="dxa"/>
          </w:tcPr>
          <w:p w14:paraId="165B7CE2" w14:textId="77777777" w:rsidR="00610327" w:rsidRPr="00760004" w:rsidRDefault="00610327" w:rsidP="00A64895">
            <w:pPr>
              <w:pStyle w:val="TAL"/>
            </w:pPr>
            <w:r w:rsidRPr="00760004">
              <w:t>dateTime</w:t>
            </w:r>
          </w:p>
        </w:tc>
        <w:tc>
          <w:tcPr>
            <w:tcW w:w="6521" w:type="dxa"/>
          </w:tcPr>
          <w:p w14:paraId="4ED29556"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A64895">
            <w:pPr>
              <w:pStyle w:val="TAL"/>
            </w:pPr>
            <w:r w:rsidRPr="00760004">
              <w:t>M</w:t>
            </w:r>
          </w:p>
        </w:tc>
      </w:tr>
      <w:tr w:rsidR="00610327" w:rsidRPr="00760004" w14:paraId="6CB26AE9" w14:textId="77777777" w:rsidTr="00A64895">
        <w:trPr>
          <w:jc w:val="center"/>
        </w:trPr>
        <w:tc>
          <w:tcPr>
            <w:tcW w:w="2693" w:type="dxa"/>
          </w:tcPr>
          <w:p w14:paraId="51977943" w14:textId="77777777" w:rsidR="00610327" w:rsidRPr="00760004" w:rsidRDefault="00610327" w:rsidP="00A64895">
            <w:pPr>
              <w:pStyle w:val="TAL"/>
            </w:pPr>
            <w:r w:rsidRPr="00760004">
              <w:t>forwardToOriginator</w:t>
            </w:r>
          </w:p>
        </w:tc>
        <w:tc>
          <w:tcPr>
            <w:tcW w:w="6521" w:type="dxa"/>
          </w:tcPr>
          <w:p w14:paraId="3B13D5CF" w14:textId="77777777" w:rsidR="00610327" w:rsidRPr="00760004" w:rsidRDefault="00610327" w:rsidP="00A64895">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A64895">
            <w:pPr>
              <w:pStyle w:val="TAL"/>
            </w:pPr>
            <w:r w:rsidRPr="00760004">
              <w:t>C</w:t>
            </w:r>
          </w:p>
        </w:tc>
      </w:tr>
      <w:tr w:rsidR="00610327" w:rsidRPr="00760004" w14:paraId="29E9D339" w14:textId="77777777" w:rsidTr="00A64895">
        <w:trPr>
          <w:jc w:val="center"/>
        </w:trPr>
        <w:tc>
          <w:tcPr>
            <w:tcW w:w="2693" w:type="dxa"/>
          </w:tcPr>
          <w:p w14:paraId="13BC5061" w14:textId="77777777" w:rsidR="00610327" w:rsidRPr="00760004" w:rsidRDefault="00610327" w:rsidP="00A64895">
            <w:pPr>
              <w:pStyle w:val="TAL"/>
            </w:pPr>
            <w:r w:rsidRPr="00760004">
              <w:t>mMStatus</w:t>
            </w:r>
          </w:p>
        </w:tc>
        <w:tc>
          <w:tcPr>
            <w:tcW w:w="6521" w:type="dxa"/>
          </w:tcPr>
          <w:p w14:paraId="3A645AA7" w14:textId="77777777" w:rsidR="00610327" w:rsidRPr="00760004" w:rsidRDefault="00610327" w:rsidP="00A64895">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A64895">
            <w:pPr>
              <w:pStyle w:val="TAL"/>
            </w:pPr>
            <w:r w:rsidRPr="00760004">
              <w:t>M</w:t>
            </w:r>
          </w:p>
        </w:tc>
      </w:tr>
      <w:tr w:rsidR="00610327" w:rsidRPr="00760004" w14:paraId="7A19D2D8" w14:textId="77777777" w:rsidTr="00A64895">
        <w:trPr>
          <w:jc w:val="center"/>
        </w:trPr>
        <w:tc>
          <w:tcPr>
            <w:tcW w:w="2693" w:type="dxa"/>
          </w:tcPr>
          <w:p w14:paraId="0A58F8E4" w14:textId="77777777" w:rsidR="00610327" w:rsidRPr="00760004" w:rsidRDefault="00610327" w:rsidP="00A64895">
            <w:pPr>
              <w:pStyle w:val="TAL"/>
            </w:pPr>
            <w:r w:rsidRPr="00760004">
              <w:t>mMStatusExtension</w:t>
            </w:r>
          </w:p>
        </w:tc>
        <w:tc>
          <w:tcPr>
            <w:tcW w:w="6521" w:type="dxa"/>
          </w:tcPr>
          <w:p w14:paraId="12510BBD" w14:textId="77777777" w:rsidR="00610327" w:rsidRPr="00760004" w:rsidRDefault="00610327" w:rsidP="00A64895">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A64895">
            <w:pPr>
              <w:pStyle w:val="TAL"/>
            </w:pPr>
            <w:r w:rsidRPr="00760004">
              <w:t>C</w:t>
            </w:r>
          </w:p>
        </w:tc>
      </w:tr>
      <w:tr w:rsidR="00610327" w:rsidRPr="00760004" w14:paraId="3A1BF5D2" w14:textId="77777777" w:rsidTr="00A64895">
        <w:trPr>
          <w:jc w:val="center"/>
        </w:trPr>
        <w:tc>
          <w:tcPr>
            <w:tcW w:w="2693" w:type="dxa"/>
          </w:tcPr>
          <w:p w14:paraId="4BBA951D" w14:textId="77777777" w:rsidR="00610327" w:rsidRPr="00760004" w:rsidRDefault="00610327" w:rsidP="00A64895">
            <w:pPr>
              <w:pStyle w:val="TAL"/>
            </w:pPr>
            <w:r w:rsidRPr="00760004">
              <w:t>mMStatusText</w:t>
            </w:r>
          </w:p>
        </w:tc>
        <w:tc>
          <w:tcPr>
            <w:tcW w:w="6521" w:type="dxa"/>
          </w:tcPr>
          <w:p w14:paraId="4FF7620F" w14:textId="77777777" w:rsidR="00610327" w:rsidRPr="00760004" w:rsidRDefault="00610327" w:rsidP="00A64895">
            <w:pPr>
              <w:pStyle w:val="TAL"/>
            </w:pPr>
            <w:r w:rsidRPr="00760004">
              <w:t>Text that qualifies the MM Status. As defined in OMA-TS-MMA_ENC [39] clause 7.3.55. Include if sent to/by the MMS Proxy-Relay.</w:t>
            </w:r>
          </w:p>
        </w:tc>
        <w:tc>
          <w:tcPr>
            <w:tcW w:w="708" w:type="dxa"/>
          </w:tcPr>
          <w:p w14:paraId="6079C233" w14:textId="77777777" w:rsidR="00610327" w:rsidRPr="00760004" w:rsidRDefault="00610327" w:rsidP="00A64895">
            <w:pPr>
              <w:pStyle w:val="TAL"/>
            </w:pPr>
            <w:r w:rsidRPr="00760004">
              <w:t>C</w:t>
            </w:r>
          </w:p>
        </w:tc>
      </w:tr>
      <w:tr w:rsidR="00610327" w:rsidRPr="00760004" w14:paraId="7B7B4AE4" w14:textId="77777777" w:rsidTr="00A64895">
        <w:trPr>
          <w:jc w:val="center"/>
        </w:trPr>
        <w:tc>
          <w:tcPr>
            <w:tcW w:w="2693" w:type="dxa"/>
          </w:tcPr>
          <w:p w14:paraId="5DB24437" w14:textId="77777777" w:rsidR="00610327" w:rsidRPr="00760004" w:rsidRDefault="00610327" w:rsidP="00A64895">
            <w:pPr>
              <w:pStyle w:val="TAL"/>
            </w:pPr>
            <w:r w:rsidRPr="00760004">
              <w:t>applicID</w:t>
            </w:r>
          </w:p>
        </w:tc>
        <w:tc>
          <w:tcPr>
            <w:tcW w:w="6521" w:type="dxa"/>
          </w:tcPr>
          <w:p w14:paraId="1AEFE466"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A64895">
            <w:pPr>
              <w:pStyle w:val="TAL"/>
            </w:pPr>
            <w:r w:rsidRPr="00760004">
              <w:t>C</w:t>
            </w:r>
          </w:p>
        </w:tc>
      </w:tr>
      <w:tr w:rsidR="00610327" w:rsidRPr="00760004" w14:paraId="5424DE4C" w14:textId="77777777" w:rsidTr="00A64895">
        <w:trPr>
          <w:jc w:val="center"/>
        </w:trPr>
        <w:tc>
          <w:tcPr>
            <w:tcW w:w="2693" w:type="dxa"/>
          </w:tcPr>
          <w:p w14:paraId="43F50936" w14:textId="77777777" w:rsidR="00610327" w:rsidRPr="00760004" w:rsidRDefault="00610327" w:rsidP="00A64895">
            <w:pPr>
              <w:pStyle w:val="TAL"/>
            </w:pPr>
            <w:r w:rsidRPr="00760004">
              <w:t>replyApplicID</w:t>
            </w:r>
          </w:p>
        </w:tc>
        <w:tc>
          <w:tcPr>
            <w:tcW w:w="6521" w:type="dxa"/>
          </w:tcPr>
          <w:p w14:paraId="2A6F31F6"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A64895">
            <w:pPr>
              <w:pStyle w:val="TAL"/>
            </w:pPr>
            <w:r w:rsidRPr="00760004">
              <w:t>C</w:t>
            </w:r>
          </w:p>
        </w:tc>
      </w:tr>
      <w:tr w:rsidR="00610327" w:rsidRPr="00760004" w14:paraId="5ADA608D" w14:textId="77777777" w:rsidTr="00A64895">
        <w:trPr>
          <w:jc w:val="center"/>
        </w:trPr>
        <w:tc>
          <w:tcPr>
            <w:tcW w:w="2693" w:type="dxa"/>
          </w:tcPr>
          <w:p w14:paraId="2570E7B9" w14:textId="77777777" w:rsidR="00610327" w:rsidRPr="00760004" w:rsidRDefault="00610327" w:rsidP="00A64895">
            <w:pPr>
              <w:pStyle w:val="TAL"/>
            </w:pPr>
            <w:r w:rsidRPr="00760004">
              <w:t>auxApplicInfo</w:t>
            </w:r>
          </w:p>
        </w:tc>
        <w:tc>
          <w:tcPr>
            <w:tcW w:w="6521" w:type="dxa"/>
          </w:tcPr>
          <w:p w14:paraId="77765D13"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12DD9CF0" w14:textId="77777777" w:rsidR="00610327" w:rsidRPr="00760004" w:rsidRDefault="00610327" w:rsidP="00A64895">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214" w:name="_Toc74852156"/>
      <w:r w:rsidRPr="00760004">
        <w:t>7.4.</w:t>
      </w:r>
      <w:r w:rsidR="00610327" w:rsidRPr="00760004">
        <w:t>3.15</w:t>
      </w:r>
      <w:r w:rsidR="00610327" w:rsidRPr="00760004">
        <w:tab/>
        <w:t>MMSReadReport</w:t>
      </w:r>
      <w:bookmarkEnd w:id="214"/>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77777777" w:rsidR="00610327" w:rsidRPr="00760004" w:rsidRDefault="00610327" w:rsidP="00610327">
      <w:r w:rsidRPr="00760004">
        <w:t xml:space="preserve">The following table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A64895">
        <w:trPr>
          <w:jc w:val="center"/>
        </w:trPr>
        <w:tc>
          <w:tcPr>
            <w:tcW w:w="2693" w:type="dxa"/>
          </w:tcPr>
          <w:p w14:paraId="11E0F93F" w14:textId="77777777" w:rsidR="00610327" w:rsidRPr="00760004" w:rsidRDefault="00610327" w:rsidP="00A64895">
            <w:pPr>
              <w:pStyle w:val="TAH"/>
            </w:pPr>
            <w:r w:rsidRPr="00760004">
              <w:t>Field name</w:t>
            </w:r>
          </w:p>
        </w:tc>
        <w:tc>
          <w:tcPr>
            <w:tcW w:w="6521" w:type="dxa"/>
          </w:tcPr>
          <w:p w14:paraId="7EC6AFB0" w14:textId="77777777" w:rsidR="00610327" w:rsidRPr="00760004" w:rsidRDefault="00610327" w:rsidP="00A64895">
            <w:pPr>
              <w:pStyle w:val="TAH"/>
            </w:pPr>
            <w:r w:rsidRPr="00760004">
              <w:t>Description</w:t>
            </w:r>
          </w:p>
        </w:tc>
        <w:tc>
          <w:tcPr>
            <w:tcW w:w="708" w:type="dxa"/>
          </w:tcPr>
          <w:p w14:paraId="274EEFEB" w14:textId="77777777" w:rsidR="00610327" w:rsidRPr="00760004" w:rsidRDefault="00610327" w:rsidP="00A64895">
            <w:pPr>
              <w:pStyle w:val="TAH"/>
            </w:pPr>
            <w:r w:rsidRPr="00760004">
              <w:t>M/C/O</w:t>
            </w:r>
          </w:p>
        </w:tc>
      </w:tr>
      <w:tr w:rsidR="00610327" w:rsidRPr="00760004" w14:paraId="794C405A" w14:textId="77777777" w:rsidTr="00A64895">
        <w:trPr>
          <w:jc w:val="center"/>
        </w:trPr>
        <w:tc>
          <w:tcPr>
            <w:tcW w:w="2693" w:type="dxa"/>
          </w:tcPr>
          <w:p w14:paraId="125B3ED8" w14:textId="77777777" w:rsidR="00610327" w:rsidRPr="00760004" w:rsidRDefault="00610327" w:rsidP="00A64895">
            <w:pPr>
              <w:pStyle w:val="TAL"/>
            </w:pPr>
            <w:r w:rsidRPr="00760004">
              <w:t>version</w:t>
            </w:r>
          </w:p>
        </w:tc>
        <w:tc>
          <w:tcPr>
            <w:tcW w:w="6521" w:type="dxa"/>
          </w:tcPr>
          <w:p w14:paraId="5186A295" w14:textId="77777777" w:rsidR="00610327" w:rsidRPr="00760004" w:rsidRDefault="00610327" w:rsidP="00A64895">
            <w:pPr>
              <w:pStyle w:val="TAL"/>
            </w:pPr>
            <w:r w:rsidRPr="00760004">
              <w:t>The version of MM, to include major and minor version.</w:t>
            </w:r>
          </w:p>
        </w:tc>
        <w:tc>
          <w:tcPr>
            <w:tcW w:w="708" w:type="dxa"/>
          </w:tcPr>
          <w:p w14:paraId="35181E39" w14:textId="77777777" w:rsidR="00610327" w:rsidRPr="00760004" w:rsidRDefault="00610327" w:rsidP="00A64895">
            <w:pPr>
              <w:pStyle w:val="TAL"/>
            </w:pPr>
            <w:r w:rsidRPr="00760004">
              <w:t>M</w:t>
            </w:r>
          </w:p>
        </w:tc>
      </w:tr>
      <w:tr w:rsidR="00610327" w:rsidRPr="00760004" w14:paraId="6838C876" w14:textId="77777777" w:rsidTr="00A64895">
        <w:trPr>
          <w:jc w:val="center"/>
        </w:trPr>
        <w:tc>
          <w:tcPr>
            <w:tcW w:w="2693" w:type="dxa"/>
          </w:tcPr>
          <w:p w14:paraId="7D4DC01E" w14:textId="77777777" w:rsidR="00610327" w:rsidRPr="00760004" w:rsidRDefault="00610327" w:rsidP="00A64895">
            <w:pPr>
              <w:pStyle w:val="TAL"/>
            </w:pPr>
            <w:r w:rsidRPr="00760004">
              <w:t>messageID</w:t>
            </w:r>
          </w:p>
        </w:tc>
        <w:tc>
          <w:tcPr>
            <w:tcW w:w="6521" w:type="dxa"/>
          </w:tcPr>
          <w:p w14:paraId="2AD02FD1" w14:textId="77777777" w:rsidR="00610327" w:rsidRPr="00760004" w:rsidRDefault="00610327" w:rsidP="00A64895">
            <w:pPr>
              <w:pStyle w:val="TAL"/>
            </w:pPr>
            <w:r w:rsidRPr="00760004">
              <w:t>An ID assigned by the MMS Proxy-Relay to uniquely identify an MM. As defined in OMA-TS-MMA_ENC [39] clause 7.3.29.</w:t>
            </w:r>
          </w:p>
        </w:tc>
        <w:tc>
          <w:tcPr>
            <w:tcW w:w="708" w:type="dxa"/>
          </w:tcPr>
          <w:p w14:paraId="0FC73494" w14:textId="77777777" w:rsidR="00610327" w:rsidRPr="00760004" w:rsidRDefault="00610327" w:rsidP="00A64895">
            <w:pPr>
              <w:pStyle w:val="TAL"/>
            </w:pPr>
            <w:r w:rsidRPr="00760004">
              <w:t>M</w:t>
            </w:r>
          </w:p>
        </w:tc>
      </w:tr>
      <w:tr w:rsidR="00610327" w:rsidRPr="00760004" w14:paraId="02183441" w14:textId="77777777" w:rsidTr="00A64895">
        <w:trPr>
          <w:jc w:val="center"/>
        </w:trPr>
        <w:tc>
          <w:tcPr>
            <w:tcW w:w="2693" w:type="dxa"/>
          </w:tcPr>
          <w:p w14:paraId="656F47A2" w14:textId="77777777" w:rsidR="00610327" w:rsidRPr="00760004" w:rsidRDefault="00610327" w:rsidP="00A64895">
            <w:pPr>
              <w:pStyle w:val="TAL"/>
            </w:pPr>
            <w:r w:rsidRPr="00760004">
              <w:t>terminatingMMSParty</w:t>
            </w:r>
          </w:p>
        </w:tc>
        <w:tc>
          <w:tcPr>
            <w:tcW w:w="6521" w:type="dxa"/>
          </w:tcPr>
          <w:p w14:paraId="791BF9D9" w14:textId="32F279C7" w:rsidR="00610327" w:rsidRPr="00760004" w:rsidRDefault="00610327" w:rsidP="00A64895">
            <w:pPr>
              <w:pStyle w:val="TAL"/>
            </w:pPr>
            <w:r w:rsidRPr="00760004">
              <w:t>ID(s) of the terminating party (</w:t>
            </w:r>
            <w:r w:rsidR="00A13DEE">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A64895">
            <w:pPr>
              <w:pStyle w:val="TAL"/>
            </w:pPr>
            <w:r w:rsidRPr="00760004">
              <w:t>M</w:t>
            </w:r>
          </w:p>
        </w:tc>
      </w:tr>
      <w:tr w:rsidR="00610327" w:rsidRPr="00760004" w14:paraId="2B622503" w14:textId="77777777" w:rsidTr="00A64895">
        <w:trPr>
          <w:jc w:val="center"/>
        </w:trPr>
        <w:tc>
          <w:tcPr>
            <w:tcW w:w="2693" w:type="dxa"/>
          </w:tcPr>
          <w:p w14:paraId="75995BD4" w14:textId="77777777" w:rsidR="00610327" w:rsidRPr="00760004" w:rsidRDefault="00610327" w:rsidP="00A64895">
            <w:pPr>
              <w:pStyle w:val="TAL"/>
            </w:pPr>
            <w:r w:rsidRPr="00760004">
              <w:t>originatingMMSParty</w:t>
            </w:r>
          </w:p>
        </w:tc>
        <w:tc>
          <w:tcPr>
            <w:tcW w:w="6521" w:type="dxa"/>
          </w:tcPr>
          <w:p w14:paraId="1764D965" w14:textId="15F39384" w:rsidR="00610327" w:rsidRPr="00760004" w:rsidRDefault="00610327" w:rsidP="00A64895">
            <w:pPr>
              <w:pStyle w:val="TAL"/>
            </w:pPr>
            <w:r w:rsidRPr="00760004">
              <w:t>ID(s) of the originating party (</w:t>
            </w:r>
            <w:r w:rsidR="00A13DEE">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A64895">
            <w:pPr>
              <w:pStyle w:val="TAL"/>
            </w:pPr>
            <w:r w:rsidRPr="00760004">
              <w:t>M</w:t>
            </w:r>
          </w:p>
        </w:tc>
      </w:tr>
      <w:tr w:rsidR="00610327" w:rsidRPr="00760004" w14:paraId="46E68923" w14:textId="77777777" w:rsidTr="00A64895">
        <w:trPr>
          <w:jc w:val="center"/>
        </w:trPr>
        <w:tc>
          <w:tcPr>
            <w:tcW w:w="2693" w:type="dxa"/>
          </w:tcPr>
          <w:p w14:paraId="6F32A354" w14:textId="77777777" w:rsidR="00610327" w:rsidRPr="00760004" w:rsidRDefault="00610327" w:rsidP="00A64895">
            <w:pPr>
              <w:pStyle w:val="TAL"/>
            </w:pPr>
            <w:r w:rsidRPr="00760004">
              <w:t>direction</w:t>
            </w:r>
          </w:p>
        </w:tc>
        <w:tc>
          <w:tcPr>
            <w:tcW w:w="6521" w:type="dxa"/>
          </w:tcPr>
          <w:p w14:paraId="04B0B30C"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A64895">
            <w:pPr>
              <w:pStyle w:val="TAL"/>
            </w:pPr>
            <w:r w:rsidRPr="00760004">
              <w:t>M</w:t>
            </w:r>
          </w:p>
        </w:tc>
      </w:tr>
      <w:tr w:rsidR="00610327" w:rsidRPr="00760004" w14:paraId="685FAB22" w14:textId="77777777" w:rsidTr="00A64895">
        <w:trPr>
          <w:jc w:val="center"/>
        </w:trPr>
        <w:tc>
          <w:tcPr>
            <w:tcW w:w="2693" w:type="dxa"/>
          </w:tcPr>
          <w:p w14:paraId="1527E1E7" w14:textId="77777777" w:rsidR="00610327" w:rsidRPr="00760004" w:rsidRDefault="00610327" w:rsidP="00A64895">
            <w:pPr>
              <w:pStyle w:val="TAL"/>
            </w:pPr>
            <w:r w:rsidRPr="00760004">
              <w:t>dateTime</w:t>
            </w:r>
          </w:p>
        </w:tc>
        <w:tc>
          <w:tcPr>
            <w:tcW w:w="6521" w:type="dxa"/>
          </w:tcPr>
          <w:p w14:paraId="36121AC2" w14:textId="77777777" w:rsidR="00610327" w:rsidRPr="00760004" w:rsidRDefault="00610327" w:rsidP="00A64895">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A64895">
            <w:pPr>
              <w:pStyle w:val="TAL"/>
            </w:pPr>
            <w:r w:rsidRPr="00760004">
              <w:t>C</w:t>
            </w:r>
          </w:p>
        </w:tc>
      </w:tr>
      <w:tr w:rsidR="00610327" w:rsidRPr="00760004" w14:paraId="70B9F9FF" w14:textId="77777777" w:rsidTr="00A64895">
        <w:trPr>
          <w:jc w:val="center"/>
        </w:trPr>
        <w:tc>
          <w:tcPr>
            <w:tcW w:w="2693" w:type="dxa"/>
          </w:tcPr>
          <w:p w14:paraId="39351D2E" w14:textId="77777777" w:rsidR="00610327" w:rsidRPr="00760004" w:rsidRDefault="00610327" w:rsidP="00A64895">
            <w:pPr>
              <w:pStyle w:val="TAL"/>
            </w:pPr>
            <w:r w:rsidRPr="00760004">
              <w:t>readStatus</w:t>
            </w:r>
          </w:p>
        </w:tc>
        <w:tc>
          <w:tcPr>
            <w:tcW w:w="6521" w:type="dxa"/>
          </w:tcPr>
          <w:p w14:paraId="45AD41C8" w14:textId="77777777" w:rsidR="00610327" w:rsidRPr="00760004" w:rsidRDefault="00610327" w:rsidP="00A64895">
            <w:pPr>
              <w:pStyle w:val="TAL"/>
            </w:pPr>
            <w:r w:rsidRPr="00760004">
              <w:t>Status of the MMS (e.g.read or deleted without reading.)</w:t>
            </w:r>
          </w:p>
        </w:tc>
        <w:tc>
          <w:tcPr>
            <w:tcW w:w="708" w:type="dxa"/>
          </w:tcPr>
          <w:p w14:paraId="22C167DB" w14:textId="77777777" w:rsidR="00610327" w:rsidRPr="00760004" w:rsidRDefault="00610327" w:rsidP="00A64895">
            <w:pPr>
              <w:pStyle w:val="TAL"/>
            </w:pPr>
            <w:r w:rsidRPr="00760004">
              <w:t>M</w:t>
            </w:r>
          </w:p>
        </w:tc>
      </w:tr>
      <w:tr w:rsidR="00610327" w:rsidRPr="00760004" w14:paraId="352B3303" w14:textId="77777777" w:rsidTr="00A64895">
        <w:trPr>
          <w:jc w:val="center"/>
        </w:trPr>
        <w:tc>
          <w:tcPr>
            <w:tcW w:w="2693" w:type="dxa"/>
          </w:tcPr>
          <w:p w14:paraId="29B8A9BE" w14:textId="77777777" w:rsidR="00610327" w:rsidRPr="00760004" w:rsidRDefault="00610327" w:rsidP="00A64895">
            <w:pPr>
              <w:pStyle w:val="TAL"/>
            </w:pPr>
            <w:r w:rsidRPr="00760004">
              <w:t>applicID</w:t>
            </w:r>
          </w:p>
        </w:tc>
        <w:tc>
          <w:tcPr>
            <w:tcW w:w="6521" w:type="dxa"/>
          </w:tcPr>
          <w:p w14:paraId="2C54AC7A" w14:textId="77777777" w:rsidR="00610327" w:rsidRPr="00760004" w:rsidRDefault="00610327" w:rsidP="00A64895">
            <w:pPr>
              <w:pStyle w:val="TAL"/>
            </w:pPr>
            <w:r w:rsidRPr="00760004">
              <w:t>Identification of the originating application of the original MM. As defined in OMA-TS-MMA_ENC [39] clause 7.3.2. Include if sent to/by the MMS Proxy-Relay.</w:t>
            </w:r>
          </w:p>
        </w:tc>
        <w:tc>
          <w:tcPr>
            <w:tcW w:w="708" w:type="dxa"/>
          </w:tcPr>
          <w:p w14:paraId="47697E9D" w14:textId="77777777" w:rsidR="00610327" w:rsidRPr="00760004" w:rsidRDefault="00610327" w:rsidP="00A64895">
            <w:pPr>
              <w:pStyle w:val="TAL"/>
            </w:pPr>
            <w:r w:rsidRPr="00760004">
              <w:t>C</w:t>
            </w:r>
          </w:p>
        </w:tc>
      </w:tr>
      <w:tr w:rsidR="00610327" w:rsidRPr="00760004" w14:paraId="62FB7559" w14:textId="77777777" w:rsidTr="00A64895">
        <w:trPr>
          <w:jc w:val="center"/>
        </w:trPr>
        <w:tc>
          <w:tcPr>
            <w:tcW w:w="2693" w:type="dxa"/>
          </w:tcPr>
          <w:p w14:paraId="5550DC18" w14:textId="77777777" w:rsidR="00610327" w:rsidRPr="00760004" w:rsidRDefault="00610327" w:rsidP="00A64895">
            <w:pPr>
              <w:pStyle w:val="TAL"/>
            </w:pPr>
            <w:r w:rsidRPr="00760004">
              <w:t>replyApplicID</w:t>
            </w:r>
          </w:p>
        </w:tc>
        <w:tc>
          <w:tcPr>
            <w:tcW w:w="6521" w:type="dxa"/>
          </w:tcPr>
          <w:p w14:paraId="1A18750A" w14:textId="77777777" w:rsidR="00610327" w:rsidRPr="00760004" w:rsidRDefault="00610327" w:rsidP="00A64895">
            <w:pPr>
              <w:pStyle w:val="TAL"/>
            </w:pPr>
            <w:r w:rsidRPr="00760004">
              <w:t>Identification of an application to which replies, delivery reports, and read reports are addressed. As defined in OMA-TS-MMA_ENC [39] clause 7.3.42. Include if sent to/by the MMS Proxy-Relay.</w:t>
            </w:r>
          </w:p>
        </w:tc>
        <w:tc>
          <w:tcPr>
            <w:tcW w:w="708" w:type="dxa"/>
          </w:tcPr>
          <w:p w14:paraId="374EBED3" w14:textId="77777777" w:rsidR="00610327" w:rsidRPr="00760004" w:rsidRDefault="00610327" w:rsidP="00A64895">
            <w:pPr>
              <w:pStyle w:val="TAL"/>
            </w:pPr>
            <w:r w:rsidRPr="00760004">
              <w:t>C</w:t>
            </w:r>
          </w:p>
        </w:tc>
      </w:tr>
      <w:tr w:rsidR="00610327" w:rsidRPr="00760004" w14:paraId="55A4A28D" w14:textId="77777777" w:rsidTr="00A64895">
        <w:trPr>
          <w:jc w:val="center"/>
        </w:trPr>
        <w:tc>
          <w:tcPr>
            <w:tcW w:w="2693" w:type="dxa"/>
          </w:tcPr>
          <w:p w14:paraId="63D1C939" w14:textId="77777777" w:rsidR="00610327" w:rsidRPr="00760004" w:rsidRDefault="00610327" w:rsidP="00A64895">
            <w:pPr>
              <w:pStyle w:val="TAL"/>
            </w:pPr>
            <w:r w:rsidRPr="00760004">
              <w:t>auxApplicInfo</w:t>
            </w:r>
          </w:p>
        </w:tc>
        <w:tc>
          <w:tcPr>
            <w:tcW w:w="6521" w:type="dxa"/>
          </w:tcPr>
          <w:p w14:paraId="02216D26"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5764EB53" w14:textId="77777777" w:rsidR="00610327" w:rsidRPr="00760004" w:rsidRDefault="00610327" w:rsidP="00A64895">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215" w:name="_Toc74852157"/>
      <w:r w:rsidRPr="00760004">
        <w:t>7.4.</w:t>
      </w:r>
      <w:r w:rsidR="00610327" w:rsidRPr="00760004">
        <w:t>3.16</w:t>
      </w:r>
      <w:r w:rsidR="00610327" w:rsidRPr="00760004">
        <w:tab/>
        <w:t>MMSReadReportNonLocalTarget</w:t>
      </w:r>
      <w:bookmarkEnd w:id="215"/>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77777777" w:rsidR="00610327" w:rsidRPr="00760004" w:rsidRDefault="00610327" w:rsidP="00610327">
      <w:r w:rsidRPr="00760004">
        <w:t xml:space="preserve">The following table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A64895">
        <w:trPr>
          <w:jc w:val="center"/>
        </w:trPr>
        <w:tc>
          <w:tcPr>
            <w:tcW w:w="2693" w:type="dxa"/>
          </w:tcPr>
          <w:p w14:paraId="6AE9AFBD" w14:textId="77777777" w:rsidR="00610327" w:rsidRPr="00760004" w:rsidRDefault="00610327" w:rsidP="00A64895">
            <w:pPr>
              <w:pStyle w:val="TAH"/>
            </w:pPr>
            <w:r w:rsidRPr="00760004">
              <w:t>Field name</w:t>
            </w:r>
          </w:p>
        </w:tc>
        <w:tc>
          <w:tcPr>
            <w:tcW w:w="6521" w:type="dxa"/>
          </w:tcPr>
          <w:p w14:paraId="2207C8B8" w14:textId="77777777" w:rsidR="00610327" w:rsidRPr="00760004" w:rsidRDefault="00610327" w:rsidP="00A64895">
            <w:pPr>
              <w:pStyle w:val="TAH"/>
            </w:pPr>
            <w:r w:rsidRPr="00760004">
              <w:t>Description</w:t>
            </w:r>
          </w:p>
        </w:tc>
        <w:tc>
          <w:tcPr>
            <w:tcW w:w="708" w:type="dxa"/>
          </w:tcPr>
          <w:p w14:paraId="1FAC0A58" w14:textId="77777777" w:rsidR="00610327" w:rsidRPr="00760004" w:rsidRDefault="00610327" w:rsidP="00A64895">
            <w:pPr>
              <w:pStyle w:val="TAH"/>
            </w:pPr>
            <w:r w:rsidRPr="00760004">
              <w:t>M/C/O</w:t>
            </w:r>
          </w:p>
        </w:tc>
      </w:tr>
      <w:tr w:rsidR="00610327" w:rsidRPr="00760004" w14:paraId="05AD8DEE" w14:textId="77777777" w:rsidTr="00A64895">
        <w:trPr>
          <w:jc w:val="center"/>
        </w:trPr>
        <w:tc>
          <w:tcPr>
            <w:tcW w:w="2693" w:type="dxa"/>
          </w:tcPr>
          <w:p w14:paraId="26D1E85E" w14:textId="77777777" w:rsidR="00610327" w:rsidRPr="00760004" w:rsidRDefault="00610327" w:rsidP="00A64895">
            <w:pPr>
              <w:pStyle w:val="TAL"/>
            </w:pPr>
            <w:r w:rsidRPr="00760004">
              <w:t>version</w:t>
            </w:r>
          </w:p>
        </w:tc>
        <w:tc>
          <w:tcPr>
            <w:tcW w:w="6521" w:type="dxa"/>
          </w:tcPr>
          <w:p w14:paraId="5DCC1F09" w14:textId="77777777" w:rsidR="00610327" w:rsidRPr="00760004" w:rsidRDefault="00610327" w:rsidP="00A64895">
            <w:pPr>
              <w:pStyle w:val="TAL"/>
            </w:pPr>
            <w:r w:rsidRPr="00760004">
              <w:t>The version of MM, to include major and minor version.</w:t>
            </w:r>
          </w:p>
        </w:tc>
        <w:tc>
          <w:tcPr>
            <w:tcW w:w="708" w:type="dxa"/>
          </w:tcPr>
          <w:p w14:paraId="7ACF81A5" w14:textId="77777777" w:rsidR="00610327" w:rsidRPr="00760004" w:rsidRDefault="00610327" w:rsidP="00A64895">
            <w:pPr>
              <w:pStyle w:val="TAL"/>
            </w:pPr>
            <w:r w:rsidRPr="00760004">
              <w:t>M</w:t>
            </w:r>
          </w:p>
        </w:tc>
      </w:tr>
      <w:tr w:rsidR="00610327" w:rsidRPr="00760004" w14:paraId="5ABADC55" w14:textId="77777777" w:rsidTr="00A64895">
        <w:trPr>
          <w:jc w:val="center"/>
        </w:trPr>
        <w:tc>
          <w:tcPr>
            <w:tcW w:w="2693" w:type="dxa"/>
          </w:tcPr>
          <w:p w14:paraId="6E2AA805" w14:textId="77777777" w:rsidR="00610327" w:rsidRPr="00760004" w:rsidRDefault="00610327" w:rsidP="00A64895">
            <w:pPr>
              <w:pStyle w:val="TAL"/>
            </w:pPr>
            <w:r w:rsidRPr="00760004">
              <w:t>transactionID</w:t>
            </w:r>
          </w:p>
        </w:tc>
        <w:tc>
          <w:tcPr>
            <w:tcW w:w="6521" w:type="dxa"/>
          </w:tcPr>
          <w:p w14:paraId="757CA95F" w14:textId="77777777" w:rsidR="00610327" w:rsidRPr="00760004" w:rsidRDefault="00610327" w:rsidP="00A64895">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A64895">
            <w:pPr>
              <w:pStyle w:val="TAL"/>
            </w:pPr>
            <w:r w:rsidRPr="00760004">
              <w:t>M</w:t>
            </w:r>
          </w:p>
        </w:tc>
      </w:tr>
      <w:tr w:rsidR="00610327" w:rsidRPr="00760004" w14:paraId="20EA9E7C" w14:textId="77777777" w:rsidTr="00A64895">
        <w:trPr>
          <w:jc w:val="center"/>
        </w:trPr>
        <w:tc>
          <w:tcPr>
            <w:tcW w:w="2693" w:type="dxa"/>
          </w:tcPr>
          <w:p w14:paraId="4DA39C6B" w14:textId="77777777" w:rsidR="00610327" w:rsidRPr="00760004" w:rsidRDefault="00610327" w:rsidP="00A64895">
            <w:pPr>
              <w:pStyle w:val="TAL"/>
            </w:pPr>
            <w:r w:rsidRPr="00760004">
              <w:t>terminatingMMSParty</w:t>
            </w:r>
          </w:p>
        </w:tc>
        <w:tc>
          <w:tcPr>
            <w:tcW w:w="6521" w:type="dxa"/>
          </w:tcPr>
          <w:p w14:paraId="18B49229" w14:textId="013CBB60"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A64895">
            <w:pPr>
              <w:pStyle w:val="TAL"/>
            </w:pPr>
            <w:r w:rsidRPr="00760004">
              <w:t>M</w:t>
            </w:r>
          </w:p>
        </w:tc>
      </w:tr>
      <w:tr w:rsidR="00610327" w:rsidRPr="00760004" w14:paraId="57F95F96" w14:textId="77777777" w:rsidTr="00A64895">
        <w:trPr>
          <w:jc w:val="center"/>
        </w:trPr>
        <w:tc>
          <w:tcPr>
            <w:tcW w:w="2693" w:type="dxa"/>
          </w:tcPr>
          <w:p w14:paraId="63CEBE41" w14:textId="77777777" w:rsidR="00610327" w:rsidRPr="00760004" w:rsidRDefault="00610327" w:rsidP="00A64895">
            <w:pPr>
              <w:pStyle w:val="TAL"/>
            </w:pPr>
            <w:r w:rsidRPr="00760004">
              <w:t>originatingMMSParty</w:t>
            </w:r>
          </w:p>
        </w:tc>
        <w:tc>
          <w:tcPr>
            <w:tcW w:w="6521" w:type="dxa"/>
          </w:tcPr>
          <w:p w14:paraId="0D65C132" w14:textId="4AA5D9E1"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A64895">
            <w:pPr>
              <w:pStyle w:val="TAL"/>
            </w:pPr>
            <w:r w:rsidRPr="00760004">
              <w:t>M</w:t>
            </w:r>
          </w:p>
        </w:tc>
      </w:tr>
      <w:tr w:rsidR="00610327" w:rsidRPr="00760004" w14:paraId="7912183D" w14:textId="77777777" w:rsidTr="00A64895">
        <w:trPr>
          <w:jc w:val="center"/>
        </w:trPr>
        <w:tc>
          <w:tcPr>
            <w:tcW w:w="2693" w:type="dxa"/>
          </w:tcPr>
          <w:p w14:paraId="14D4D16A" w14:textId="77777777" w:rsidR="00610327" w:rsidRPr="00760004" w:rsidRDefault="00610327" w:rsidP="00A64895">
            <w:pPr>
              <w:pStyle w:val="TAL"/>
            </w:pPr>
            <w:r w:rsidRPr="00760004">
              <w:t>direction</w:t>
            </w:r>
          </w:p>
        </w:tc>
        <w:tc>
          <w:tcPr>
            <w:tcW w:w="6521" w:type="dxa"/>
          </w:tcPr>
          <w:p w14:paraId="437293C5" w14:textId="77777777" w:rsidR="00610327" w:rsidRPr="00760004" w:rsidRDefault="00610327" w:rsidP="00A64895">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A64895">
            <w:pPr>
              <w:pStyle w:val="TAL"/>
            </w:pPr>
            <w:r w:rsidRPr="00760004">
              <w:t>M</w:t>
            </w:r>
          </w:p>
        </w:tc>
      </w:tr>
      <w:tr w:rsidR="00610327" w:rsidRPr="00760004" w14:paraId="5B82B574" w14:textId="77777777" w:rsidTr="00A64895">
        <w:trPr>
          <w:jc w:val="center"/>
        </w:trPr>
        <w:tc>
          <w:tcPr>
            <w:tcW w:w="2693" w:type="dxa"/>
          </w:tcPr>
          <w:p w14:paraId="4638D7F1" w14:textId="77777777" w:rsidR="00610327" w:rsidRPr="00760004" w:rsidRDefault="00610327" w:rsidP="00A64895">
            <w:pPr>
              <w:pStyle w:val="TAL"/>
            </w:pPr>
            <w:r w:rsidRPr="00760004">
              <w:t>messageID</w:t>
            </w:r>
          </w:p>
        </w:tc>
        <w:tc>
          <w:tcPr>
            <w:tcW w:w="6521" w:type="dxa"/>
          </w:tcPr>
          <w:p w14:paraId="0DC11517" w14:textId="77777777" w:rsidR="00610327" w:rsidRPr="00760004" w:rsidRDefault="00610327" w:rsidP="00A64895">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A64895">
            <w:pPr>
              <w:pStyle w:val="TAL"/>
            </w:pPr>
            <w:r w:rsidRPr="00760004">
              <w:t>M</w:t>
            </w:r>
          </w:p>
        </w:tc>
      </w:tr>
      <w:tr w:rsidR="00610327" w:rsidRPr="00760004" w14:paraId="6F7E1992" w14:textId="77777777" w:rsidTr="00A64895">
        <w:trPr>
          <w:jc w:val="center"/>
        </w:trPr>
        <w:tc>
          <w:tcPr>
            <w:tcW w:w="2693" w:type="dxa"/>
          </w:tcPr>
          <w:p w14:paraId="4077FEDA" w14:textId="77777777" w:rsidR="00610327" w:rsidRPr="00760004" w:rsidRDefault="00610327" w:rsidP="00A64895">
            <w:pPr>
              <w:pStyle w:val="TAL"/>
            </w:pPr>
            <w:r w:rsidRPr="00760004">
              <w:t>dateTime</w:t>
            </w:r>
          </w:p>
        </w:tc>
        <w:tc>
          <w:tcPr>
            <w:tcW w:w="6521" w:type="dxa"/>
          </w:tcPr>
          <w:p w14:paraId="5678D79F" w14:textId="77777777" w:rsidR="00610327" w:rsidRPr="00760004" w:rsidRDefault="00610327" w:rsidP="00A64895">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A64895">
            <w:pPr>
              <w:pStyle w:val="TAL"/>
            </w:pPr>
            <w:r w:rsidRPr="00760004">
              <w:t>M</w:t>
            </w:r>
          </w:p>
        </w:tc>
      </w:tr>
      <w:tr w:rsidR="00610327" w:rsidRPr="00760004" w14:paraId="2174002B" w14:textId="77777777" w:rsidTr="00A64895">
        <w:trPr>
          <w:jc w:val="center"/>
        </w:trPr>
        <w:tc>
          <w:tcPr>
            <w:tcW w:w="2693" w:type="dxa"/>
          </w:tcPr>
          <w:p w14:paraId="53A7DCEA" w14:textId="77777777" w:rsidR="00610327" w:rsidRPr="00760004" w:rsidRDefault="00610327" w:rsidP="00A64895">
            <w:pPr>
              <w:pStyle w:val="TAL"/>
            </w:pPr>
            <w:r w:rsidRPr="00760004">
              <w:t>readStatus</w:t>
            </w:r>
          </w:p>
        </w:tc>
        <w:tc>
          <w:tcPr>
            <w:tcW w:w="6521" w:type="dxa"/>
          </w:tcPr>
          <w:p w14:paraId="69D2E5FB" w14:textId="77777777" w:rsidR="00610327" w:rsidRPr="00760004" w:rsidRDefault="00610327" w:rsidP="00A64895">
            <w:pPr>
              <w:pStyle w:val="TAL"/>
            </w:pPr>
            <w:r w:rsidRPr="00760004">
              <w:t>Status of the MMS (e.g.read or deleted without reading.)</w:t>
            </w:r>
          </w:p>
        </w:tc>
        <w:tc>
          <w:tcPr>
            <w:tcW w:w="708" w:type="dxa"/>
          </w:tcPr>
          <w:p w14:paraId="5ACDBA61" w14:textId="77777777" w:rsidR="00610327" w:rsidRPr="00760004" w:rsidRDefault="00610327" w:rsidP="00A64895">
            <w:pPr>
              <w:pStyle w:val="TAL"/>
            </w:pPr>
            <w:r w:rsidRPr="00760004">
              <w:t>M</w:t>
            </w:r>
          </w:p>
        </w:tc>
      </w:tr>
      <w:tr w:rsidR="00610327" w:rsidRPr="00760004" w14:paraId="7919D281" w14:textId="77777777" w:rsidTr="00A64895">
        <w:trPr>
          <w:jc w:val="center"/>
        </w:trPr>
        <w:tc>
          <w:tcPr>
            <w:tcW w:w="2693" w:type="dxa"/>
          </w:tcPr>
          <w:p w14:paraId="7A373ECB" w14:textId="77777777" w:rsidR="00610327" w:rsidRPr="00760004" w:rsidRDefault="00610327" w:rsidP="00A64895">
            <w:pPr>
              <w:pStyle w:val="TAL"/>
            </w:pPr>
            <w:r w:rsidRPr="00760004">
              <w:t>readStatusText</w:t>
            </w:r>
          </w:p>
        </w:tc>
        <w:tc>
          <w:tcPr>
            <w:tcW w:w="6521" w:type="dxa"/>
          </w:tcPr>
          <w:p w14:paraId="3470F565" w14:textId="77777777" w:rsidR="00610327" w:rsidRPr="00760004" w:rsidRDefault="00610327" w:rsidP="00A64895">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A64895">
            <w:pPr>
              <w:pStyle w:val="TAL"/>
            </w:pPr>
            <w:r w:rsidRPr="00760004">
              <w:t>C</w:t>
            </w:r>
          </w:p>
        </w:tc>
      </w:tr>
      <w:tr w:rsidR="00610327" w:rsidRPr="00760004" w14:paraId="3B192CC0" w14:textId="77777777" w:rsidTr="00A64895">
        <w:trPr>
          <w:jc w:val="center"/>
        </w:trPr>
        <w:tc>
          <w:tcPr>
            <w:tcW w:w="2693" w:type="dxa"/>
          </w:tcPr>
          <w:p w14:paraId="6EADA090" w14:textId="77777777" w:rsidR="00610327" w:rsidRPr="00760004" w:rsidRDefault="00610327" w:rsidP="00A64895">
            <w:pPr>
              <w:pStyle w:val="TAL"/>
            </w:pPr>
            <w:r w:rsidRPr="00760004">
              <w:t>applicID</w:t>
            </w:r>
          </w:p>
        </w:tc>
        <w:tc>
          <w:tcPr>
            <w:tcW w:w="6521" w:type="dxa"/>
          </w:tcPr>
          <w:p w14:paraId="15F59E57" w14:textId="77777777" w:rsidR="00610327" w:rsidRPr="00760004" w:rsidRDefault="00610327" w:rsidP="00A64895">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A64895">
            <w:pPr>
              <w:pStyle w:val="TAL"/>
            </w:pPr>
            <w:r w:rsidRPr="00760004">
              <w:t>C</w:t>
            </w:r>
          </w:p>
        </w:tc>
      </w:tr>
      <w:tr w:rsidR="00610327" w:rsidRPr="00760004" w14:paraId="6478FE65" w14:textId="77777777" w:rsidTr="00A64895">
        <w:trPr>
          <w:jc w:val="center"/>
        </w:trPr>
        <w:tc>
          <w:tcPr>
            <w:tcW w:w="2693" w:type="dxa"/>
          </w:tcPr>
          <w:p w14:paraId="4FD6900D" w14:textId="77777777" w:rsidR="00610327" w:rsidRPr="00760004" w:rsidRDefault="00610327" w:rsidP="00A64895">
            <w:pPr>
              <w:pStyle w:val="TAL"/>
            </w:pPr>
            <w:r w:rsidRPr="00760004">
              <w:t>replyApplicID</w:t>
            </w:r>
          </w:p>
        </w:tc>
        <w:tc>
          <w:tcPr>
            <w:tcW w:w="6521" w:type="dxa"/>
          </w:tcPr>
          <w:p w14:paraId="75611571" w14:textId="77777777" w:rsidR="00610327" w:rsidRPr="00760004" w:rsidRDefault="00610327" w:rsidP="00A64895">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A64895">
            <w:pPr>
              <w:pStyle w:val="TAL"/>
            </w:pPr>
            <w:r w:rsidRPr="00760004">
              <w:t>C</w:t>
            </w:r>
          </w:p>
        </w:tc>
      </w:tr>
      <w:tr w:rsidR="00610327" w:rsidRPr="00760004" w14:paraId="7A415B00" w14:textId="77777777" w:rsidTr="00A64895">
        <w:trPr>
          <w:jc w:val="center"/>
        </w:trPr>
        <w:tc>
          <w:tcPr>
            <w:tcW w:w="2693" w:type="dxa"/>
          </w:tcPr>
          <w:p w14:paraId="10C46706" w14:textId="77777777" w:rsidR="00610327" w:rsidRPr="00760004" w:rsidRDefault="00610327" w:rsidP="00A64895">
            <w:pPr>
              <w:pStyle w:val="TAL"/>
            </w:pPr>
            <w:r w:rsidRPr="00760004">
              <w:t>auxApplicInfo</w:t>
            </w:r>
          </w:p>
        </w:tc>
        <w:tc>
          <w:tcPr>
            <w:tcW w:w="6521" w:type="dxa"/>
          </w:tcPr>
          <w:p w14:paraId="59B10E18" w14:textId="77777777" w:rsidR="00610327" w:rsidRPr="00760004" w:rsidRDefault="00610327" w:rsidP="00A64895">
            <w:pPr>
              <w:pStyle w:val="TAL"/>
            </w:pPr>
            <w:r w:rsidRPr="00760004">
              <w:t>Auxiliary application addressing information as indicated in the original MM. As defined in OMA-TS-MMA_ENC [39] clause 7.3.4. Include if sent to/by the MMS Proxy-Relay.</w:t>
            </w:r>
          </w:p>
        </w:tc>
        <w:tc>
          <w:tcPr>
            <w:tcW w:w="708" w:type="dxa"/>
          </w:tcPr>
          <w:p w14:paraId="7876A268" w14:textId="77777777" w:rsidR="00610327" w:rsidRPr="00760004" w:rsidRDefault="00610327" w:rsidP="00A64895">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216" w:name="_Toc74852158"/>
      <w:r w:rsidRPr="00760004">
        <w:t>7.4.</w:t>
      </w:r>
      <w:r w:rsidR="00610327" w:rsidRPr="00760004">
        <w:t>3.17</w:t>
      </w:r>
      <w:r w:rsidR="00610327" w:rsidRPr="00760004">
        <w:tab/>
        <w:t>MMSCancel</w:t>
      </w:r>
      <w:bookmarkEnd w:id="216"/>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77777777" w:rsidR="00610327" w:rsidRPr="00760004" w:rsidRDefault="00610327" w:rsidP="00610327">
      <w:r w:rsidRPr="00760004">
        <w:t xml:space="preserve">The following table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A64895">
        <w:trPr>
          <w:jc w:val="center"/>
        </w:trPr>
        <w:tc>
          <w:tcPr>
            <w:tcW w:w="2693" w:type="dxa"/>
          </w:tcPr>
          <w:p w14:paraId="1DCBA214" w14:textId="77777777" w:rsidR="00610327" w:rsidRPr="00760004" w:rsidRDefault="00610327" w:rsidP="00A64895">
            <w:pPr>
              <w:pStyle w:val="TAH"/>
            </w:pPr>
            <w:r w:rsidRPr="00760004">
              <w:t>Field name</w:t>
            </w:r>
          </w:p>
        </w:tc>
        <w:tc>
          <w:tcPr>
            <w:tcW w:w="6521" w:type="dxa"/>
          </w:tcPr>
          <w:p w14:paraId="28159655" w14:textId="77777777" w:rsidR="00610327" w:rsidRPr="00760004" w:rsidRDefault="00610327" w:rsidP="00A64895">
            <w:pPr>
              <w:pStyle w:val="TAH"/>
            </w:pPr>
            <w:r w:rsidRPr="00760004">
              <w:t>Description</w:t>
            </w:r>
          </w:p>
        </w:tc>
        <w:tc>
          <w:tcPr>
            <w:tcW w:w="708" w:type="dxa"/>
          </w:tcPr>
          <w:p w14:paraId="5F351624" w14:textId="77777777" w:rsidR="00610327" w:rsidRPr="00760004" w:rsidRDefault="00610327" w:rsidP="00A64895">
            <w:pPr>
              <w:pStyle w:val="TAH"/>
            </w:pPr>
            <w:r w:rsidRPr="00760004">
              <w:t>M/C/O</w:t>
            </w:r>
          </w:p>
        </w:tc>
      </w:tr>
      <w:tr w:rsidR="00610327" w:rsidRPr="00760004" w14:paraId="295E5193" w14:textId="77777777" w:rsidTr="00A64895">
        <w:trPr>
          <w:jc w:val="center"/>
        </w:trPr>
        <w:tc>
          <w:tcPr>
            <w:tcW w:w="2693" w:type="dxa"/>
          </w:tcPr>
          <w:p w14:paraId="034F8545" w14:textId="77777777" w:rsidR="00610327" w:rsidRPr="00760004" w:rsidRDefault="00610327" w:rsidP="00A64895">
            <w:pPr>
              <w:pStyle w:val="TAL"/>
            </w:pPr>
            <w:r w:rsidRPr="00760004">
              <w:t>transactionID</w:t>
            </w:r>
          </w:p>
        </w:tc>
        <w:tc>
          <w:tcPr>
            <w:tcW w:w="6521" w:type="dxa"/>
          </w:tcPr>
          <w:p w14:paraId="1CB8570D"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66F03CEE" w14:textId="77777777" w:rsidR="00610327" w:rsidRPr="00760004" w:rsidRDefault="00610327" w:rsidP="00A64895">
            <w:pPr>
              <w:pStyle w:val="TAL"/>
            </w:pPr>
            <w:r w:rsidRPr="00760004">
              <w:t>M</w:t>
            </w:r>
          </w:p>
        </w:tc>
      </w:tr>
      <w:tr w:rsidR="00610327" w:rsidRPr="00760004" w14:paraId="317125D6" w14:textId="77777777" w:rsidTr="00A64895">
        <w:trPr>
          <w:jc w:val="center"/>
        </w:trPr>
        <w:tc>
          <w:tcPr>
            <w:tcW w:w="2693" w:type="dxa"/>
          </w:tcPr>
          <w:p w14:paraId="226C4973" w14:textId="77777777" w:rsidR="00610327" w:rsidRPr="00760004" w:rsidRDefault="00610327" w:rsidP="00A64895">
            <w:pPr>
              <w:pStyle w:val="TAL"/>
            </w:pPr>
            <w:r w:rsidRPr="00760004">
              <w:t>version</w:t>
            </w:r>
          </w:p>
        </w:tc>
        <w:tc>
          <w:tcPr>
            <w:tcW w:w="6521" w:type="dxa"/>
          </w:tcPr>
          <w:p w14:paraId="2F4A7A79" w14:textId="77777777" w:rsidR="00610327" w:rsidRPr="00760004" w:rsidRDefault="00610327" w:rsidP="00A64895">
            <w:pPr>
              <w:pStyle w:val="TAL"/>
            </w:pPr>
            <w:r w:rsidRPr="00760004">
              <w:t>The version of MM, to include major and minor version.</w:t>
            </w:r>
          </w:p>
        </w:tc>
        <w:tc>
          <w:tcPr>
            <w:tcW w:w="708" w:type="dxa"/>
          </w:tcPr>
          <w:p w14:paraId="5749488D" w14:textId="77777777" w:rsidR="00610327" w:rsidRPr="00760004" w:rsidRDefault="00610327" w:rsidP="00A64895">
            <w:pPr>
              <w:pStyle w:val="TAL"/>
            </w:pPr>
            <w:r w:rsidRPr="00760004">
              <w:t>M</w:t>
            </w:r>
          </w:p>
        </w:tc>
      </w:tr>
      <w:tr w:rsidR="00610327" w:rsidRPr="00760004" w14:paraId="620C7F69" w14:textId="77777777" w:rsidTr="00A64895">
        <w:trPr>
          <w:jc w:val="center"/>
        </w:trPr>
        <w:tc>
          <w:tcPr>
            <w:tcW w:w="2693" w:type="dxa"/>
          </w:tcPr>
          <w:p w14:paraId="5CC549B3" w14:textId="77777777" w:rsidR="00610327" w:rsidRPr="00760004" w:rsidRDefault="00610327" w:rsidP="00A64895">
            <w:pPr>
              <w:pStyle w:val="TAL"/>
            </w:pPr>
            <w:r w:rsidRPr="00760004">
              <w:t>cancelID</w:t>
            </w:r>
          </w:p>
        </w:tc>
        <w:tc>
          <w:tcPr>
            <w:tcW w:w="6521" w:type="dxa"/>
          </w:tcPr>
          <w:p w14:paraId="17A93265" w14:textId="77777777" w:rsidR="00610327" w:rsidRPr="00760004" w:rsidRDefault="00610327" w:rsidP="00A64895">
            <w:pPr>
              <w:pStyle w:val="TAL"/>
            </w:pPr>
            <w:r w:rsidRPr="00760004">
              <w:t>This field includes the Message ID identifying the message to be cancelled. As defined in OMA-TS-MMA_ENC [39] clause 7.3.6.</w:t>
            </w:r>
          </w:p>
        </w:tc>
        <w:tc>
          <w:tcPr>
            <w:tcW w:w="708" w:type="dxa"/>
          </w:tcPr>
          <w:p w14:paraId="50FF026A" w14:textId="77777777" w:rsidR="00610327" w:rsidRPr="00760004" w:rsidRDefault="00610327" w:rsidP="00A64895">
            <w:pPr>
              <w:pStyle w:val="TAL"/>
            </w:pPr>
            <w:r w:rsidRPr="00760004">
              <w:t>M</w:t>
            </w:r>
          </w:p>
        </w:tc>
      </w:tr>
      <w:tr w:rsidR="00610327" w:rsidRPr="00760004" w14:paraId="21C48802" w14:textId="77777777" w:rsidTr="00A64895">
        <w:trPr>
          <w:jc w:val="center"/>
        </w:trPr>
        <w:tc>
          <w:tcPr>
            <w:tcW w:w="2693" w:type="dxa"/>
          </w:tcPr>
          <w:p w14:paraId="1480D65C" w14:textId="77777777" w:rsidR="00610327" w:rsidRPr="00760004" w:rsidRDefault="00610327" w:rsidP="00A64895">
            <w:pPr>
              <w:pStyle w:val="TAL"/>
            </w:pPr>
            <w:r w:rsidRPr="00760004">
              <w:t>direction</w:t>
            </w:r>
          </w:p>
        </w:tc>
        <w:tc>
          <w:tcPr>
            <w:tcW w:w="6521" w:type="dxa"/>
          </w:tcPr>
          <w:p w14:paraId="2DAC3A86" w14:textId="77777777" w:rsidR="00610327" w:rsidRPr="00760004" w:rsidRDefault="00610327" w:rsidP="00A64895">
            <w:pPr>
              <w:pStyle w:val="TAL"/>
            </w:pPr>
            <w:r w:rsidRPr="00760004">
              <w:t>Indicates the direction of the original MM. This shall be encoded as “to target."</w:t>
            </w:r>
          </w:p>
        </w:tc>
        <w:tc>
          <w:tcPr>
            <w:tcW w:w="708" w:type="dxa"/>
          </w:tcPr>
          <w:p w14:paraId="434DFBE0" w14:textId="77777777" w:rsidR="00610327" w:rsidRPr="00760004" w:rsidRDefault="00610327" w:rsidP="00A64895">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217" w:name="_Toc74852159"/>
      <w:r w:rsidRPr="00760004">
        <w:t>7.4.</w:t>
      </w:r>
      <w:r w:rsidR="00610327" w:rsidRPr="00760004">
        <w:t>3.18</w:t>
      </w:r>
      <w:r w:rsidR="00610327" w:rsidRPr="00760004">
        <w:tab/>
        <w:t>MMSMBoxViewRequest</w:t>
      </w:r>
      <w:bookmarkEnd w:id="217"/>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A64895">
        <w:trPr>
          <w:jc w:val="center"/>
        </w:trPr>
        <w:tc>
          <w:tcPr>
            <w:tcW w:w="2693" w:type="dxa"/>
          </w:tcPr>
          <w:p w14:paraId="7892F8CE" w14:textId="77777777" w:rsidR="00610327" w:rsidRPr="00760004" w:rsidRDefault="00610327" w:rsidP="00A64895">
            <w:pPr>
              <w:pStyle w:val="TAH"/>
            </w:pPr>
            <w:r w:rsidRPr="00760004">
              <w:t>Field name</w:t>
            </w:r>
          </w:p>
        </w:tc>
        <w:tc>
          <w:tcPr>
            <w:tcW w:w="6521" w:type="dxa"/>
          </w:tcPr>
          <w:p w14:paraId="395FDF83" w14:textId="77777777" w:rsidR="00610327" w:rsidRPr="00760004" w:rsidRDefault="00610327" w:rsidP="00A64895">
            <w:pPr>
              <w:pStyle w:val="TAH"/>
            </w:pPr>
            <w:r w:rsidRPr="00760004">
              <w:t>Description</w:t>
            </w:r>
          </w:p>
        </w:tc>
        <w:tc>
          <w:tcPr>
            <w:tcW w:w="708" w:type="dxa"/>
          </w:tcPr>
          <w:p w14:paraId="2E0E74FD" w14:textId="77777777" w:rsidR="00610327" w:rsidRPr="00760004" w:rsidRDefault="00610327" w:rsidP="00A64895">
            <w:pPr>
              <w:pStyle w:val="TAH"/>
            </w:pPr>
            <w:r w:rsidRPr="00760004">
              <w:t>M/C/O</w:t>
            </w:r>
          </w:p>
        </w:tc>
      </w:tr>
      <w:tr w:rsidR="00610327" w:rsidRPr="00760004" w14:paraId="4E554485" w14:textId="77777777" w:rsidTr="00A64895">
        <w:trPr>
          <w:jc w:val="center"/>
        </w:trPr>
        <w:tc>
          <w:tcPr>
            <w:tcW w:w="2693" w:type="dxa"/>
          </w:tcPr>
          <w:p w14:paraId="65F6E904" w14:textId="77777777" w:rsidR="00610327" w:rsidRPr="00760004" w:rsidRDefault="00610327" w:rsidP="00A64895">
            <w:pPr>
              <w:pStyle w:val="TAL"/>
            </w:pPr>
            <w:r w:rsidRPr="00760004">
              <w:t>transactionID</w:t>
            </w:r>
          </w:p>
        </w:tc>
        <w:tc>
          <w:tcPr>
            <w:tcW w:w="6521" w:type="dxa"/>
          </w:tcPr>
          <w:p w14:paraId="4C562A46" w14:textId="77777777" w:rsidR="00610327" w:rsidRPr="00760004" w:rsidRDefault="00610327" w:rsidP="00A64895">
            <w:pPr>
              <w:pStyle w:val="TAL"/>
            </w:pPr>
            <w:r w:rsidRPr="00760004">
              <w:t>An ID used to correlate an MMS request and response between the target and the MMS Proxy-Relay. As defined in OMA-TS-MMA_ENC [39] clause 7.3.29.</w:t>
            </w:r>
          </w:p>
        </w:tc>
        <w:tc>
          <w:tcPr>
            <w:tcW w:w="708" w:type="dxa"/>
          </w:tcPr>
          <w:p w14:paraId="20A0A7E2" w14:textId="77777777" w:rsidR="00610327" w:rsidRPr="00760004" w:rsidRDefault="00610327" w:rsidP="00A64895">
            <w:pPr>
              <w:pStyle w:val="TAL"/>
            </w:pPr>
            <w:r w:rsidRPr="00760004">
              <w:t>M</w:t>
            </w:r>
          </w:p>
        </w:tc>
      </w:tr>
      <w:tr w:rsidR="00610327" w:rsidRPr="00760004" w14:paraId="5A637CA3" w14:textId="77777777" w:rsidTr="00A64895">
        <w:trPr>
          <w:jc w:val="center"/>
        </w:trPr>
        <w:tc>
          <w:tcPr>
            <w:tcW w:w="2693" w:type="dxa"/>
          </w:tcPr>
          <w:p w14:paraId="38327DBB" w14:textId="77777777" w:rsidR="00610327" w:rsidRPr="00760004" w:rsidRDefault="00610327" w:rsidP="00A64895">
            <w:pPr>
              <w:pStyle w:val="TAL"/>
            </w:pPr>
            <w:r w:rsidRPr="00760004">
              <w:t>version</w:t>
            </w:r>
          </w:p>
        </w:tc>
        <w:tc>
          <w:tcPr>
            <w:tcW w:w="6521" w:type="dxa"/>
          </w:tcPr>
          <w:p w14:paraId="040E397E" w14:textId="77777777" w:rsidR="00610327" w:rsidRPr="00760004" w:rsidRDefault="00610327" w:rsidP="00A64895">
            <w:pPr>
              <w:pStyle w:val="TAL"/>
            </w:pPr>
            <w:r w:rsidRPr="00760004">
              <w:t>The version of MM, to include major and minor version.</w:t>
            </w:r>
          </w:p>
        </w:tc>
        <w:tc>
          <w:tcPr>
            <w:tcW w:w="708" w:type="dxa"/>
          </w:tcPr>
          <w:p w14:paraId="30C03FFC" w14:textId="77777777" w:rsidR="00610327" w:rsidRPr="00760004" w:rsidRDefault="00610327" w:rsidP="00A64895">
            <w:pPr>
              <w:pStyle w:val="TAL"/>
            </w:pPr>
            <w:r w:rsidRPr="00760004">
              <w:t>M</w:t>
            </w:r>
          </w:p>
        </w:tc>
      </w:tr>
      <w:tr w:rsidR="00610327" w:rsidRPr="00760004" w14:paraId="2EADE439" w14:textId="77777777" w:rsidTr="00A64895">
        <w:trPr>
          <w:jc w:val="center"/>
        </w:trPr>
        <w:tc>
          <w:tcPr>
            <w:tcW w:w="2693" w:type="dxa"/>
          </w:tcPr>
          <w:p w14:paraId="35B16E1B" w14:textId="77777777" w:rsidR="00610327" w:rsidRPr="00760004" w:rsidRDefault="00610327" w:rsidP="00A64895">
            <w:pPr>
              <w:pStyle w:val="TAL"/>
            </w:pPr>
            <w:r w:rsidRPr="00760004">
              <w:t>contentLocation</w:t>
            </w:r>
          </w:p>
        </w:tc>
        <w:tc>
          <w:tcPr>
            <w:tcW w:w="6521" w:type="dxa"/>
          </w:tcPr>
          <w:p w14:paraId="72D9C31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to the MMS Proxy-Relay.</w:t>
            </w:r>
          </w:p>
        </w:tc>
        <w:tc>
          <w:tcPr>
            <w:tcW w:w="708" w:type="dxa"/>
          </w:tcPr>
          <w:p w14:paraId="271D6B66" w14:textId="77777777" w:rsidR="00610327" w:rsidRPr="00760004" w:rsidRDefault="00610327" w:rsidP="00A64895">
            <w:pPr>
              <w:pStyle w:val="TAL"/>
            </w:pPr>
            <w:r w:rsidRPr="00760004">
              <w:t>C</w:t>
            </w:r>
          </w:p>
        </w:tc>
      </w:tr>
      <w:tr w:rsidR="00610327" w:rsidRPr="00760004" w14:paraId="2579D789" w14:textId="77777777" w:rsidTr="00A64895">
        <w:trPr>
          <w:jc w:val="center"/>
        </w:trPr>
        <w:tc>
          <w:tcPr>
            <w:tcW w:w="2693" w:type="dxa"/>
          </w:tcPr>
          <w:p w14:paraId="60193313" w14:textId="77777777" w:rsidR="00610327" w:rsidRPr="00760004" w:rsidRDefault="00610327" w:rsidP="00A64895">
            <w:pPr>
              <w:pStyle w:val="TAL"/>
            </w:pPr>
            <w:r w:rsidRPr="00760004">
              <w:t>state</w:t>
            </w:r>
          </w:p>
        </w:tc>
        <w:tc>
          <w:tcPr>
            <w:tcW w:w="6521" w:type="dxa"/>
          </w:tcPr>
          <w:p w14:paraId="41C94DF9" w14:textId="77777777" w:rsidR="00610327" w:rsidRPr="00760004" w:rsidRDefault="00610327" w:rsidP="00A64895">
            <w:pPr>
              <w:pStyle w:val="TAL"/>
            </w:pPr>
            <w:r w:rsidRPr="00760004">
              <w:t>Specifies a MM State value to use in selecting the messages to return. As defined in OMA-TS-MMA_ENC [39] clause 7.3.33. Include if sent to the MMS Proxy-Relay.</w:t>
            </w:r>
          </w:p>
        </w:tc>
        <w:tc>
          <w:tcPr>
            <w:tcW w:w="708" w:type="dxa"/>
          </w:tcPr>
          <w:p w14:paraId="62C11CC7" w14:textId="77777777" w:rsidR="00610327" w:rsidRPr="00760004" w:rsidRDefault="00610327" w:rsidP="00A64895">
            <w:pPr>
              <w:pStyle w:val="TAL"/>
            </w:pPr>
            <w:r w:rsidRPr="00760004">
              <w:t>C</w:t>
            </w:r>
          </w:p>
        </w:tc>
      </w:tr>
      <w:tr w:rsidR="00610327" w:rsidRPr="00760004" w14:paraId="4EFCB581" w14:textId="77777777" w:rsidTr="00A64895">
        <w:trPr>
          <w:jc w:val="center"/>
        </w:trPr>
        <w:tc>
          <w:tcPr>
            <w:tcW w:w="2693" w:type="dxa"/>
          </w:tcPr>
          <w:p w14:paraId="4E4E630F" w14:textId="77777777" w:rsidR="00610327" w:rsidRPr="00760004" w:rsidRDefault="00610327" w:rsidP="00A64895">
            <w:pPr>
              <w:pStyle w:val="TAL"/>
            </w:pPr>
            <w:r w:rsidRPr="00760004">
              <w:t>flags</w:t>
            </w:r>
          </w:p>
        </w:tc>
        <w:tc>
          <w:tcPr>
            <w:tcW w:w="6521" w:type="dxa"/>
          </w:tcPr>
          <w:p w14:paraId="303B0A72" w14:textId="77777777" w:rsidR="00610327" w:rsidRPr="00760004" w:rsidRDefault="00610327" w:rsidP="00A64895">
            <w:pPr>
              <w:pStyle w:val="TAL"/>
            </w:pPr>
            <w:r w:rsidRPr="00760004">
              <w:t>Specifies a MM Flags keyword to use in selecting the messages to return in the response. See OMA-TS-MMA_ENC [39] clause 7.3.32. Include if sent to the MMS Proxy-Relay.</w:t>
            </w:r>
          </w:p>
        </w:tc>
        <w:tc>
          <w:tcPr>
            <w:tcW w:w="708" w:type="dxa"/>
          </w:tcPr>
          <w:p w14:paraId="640C82A4" w14:textId="77777777" w:rsidR="00610327" w:rsidRPr="00760004" w:rsidRDefault="00610327" w:rsidP="00A64895">
            <w:pPr>
              <w:pStyle w:val="TAL"/>
            </w:pPr>
            <w:r w:rsidRPr="00760004">
              <w:t>C</w:t>
            </w:r>
          </w:p>
        </w:tc>
      </w:tr>
      <w:tr w:rsidR="00610327" w:rsidRPr="00760004" w14:paraId="4CF3336D" w14:textId="77777777" w:rsidTr="00A64895">
        <w:trPr>
          <w:jc w:val="center"/>
        </w:trPr>
        <w:tc>
          <w:tcPr>
            <w:tcW w:w="2693" w:type="dxa"/>
          </w:tcPr>
          <w:p w14:paraId="4FCBED3B" w14:textId="77777777" w:rsidR="00610327" w:rsidRPr="00760004" w:rsidRDefault="00610327" w:rsidP="00A64895">
            <w:pPr>
              <w:pStyle w:val="TAL"/>
            </w:pPr>
            <w:r w:rsidRPr="00760004">
              <w:t>start</w:t>
            </w:r>
          </w:p>
        </w:tc>
        <w:tc>
          <w:tcPr>
            <w:tcW w:w="6521" w:type="dxa"/>
          </w:tcPr>
          <w:p w14:paraId="5D58C254" w14:textId="77777777" w:rsidR="00610327" w:rsidRPr="00760004" w:rsidRDefault="00610327" w:rsidP="00A64895">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A64895">
            <w:pPr>
              <w:pStyle w:val="TAL"/>
            </w:pPr>
            <w:r w:rsidRPr="00760004">
              <w:t>C</w:t>
            </w:r>
          </w:p>
        </w:tc>
      </w:tr>
      <w:tr w:rsidR="00610327" w:rsidRPr="00760004" w14:paraId="2D26C54D" w14:textId="77777777" w:rsidTr="00A64895">
        <w:trPr>
          <w:jc w:val="center"/>
        </w:trPr>
        <w:tc>
          <w:tcPr>
            <w:tcW w:w="2693" w:type="dxa"/>
          </w:tcPr>
          <w:p w14:paraId="2908A97A" w14:textId="77777777" w:rsidR="00610327" w:rsidRPr="00760004" w:rsidRDefault="00610327" w:rsidP="00A64895">
            <w:pPr>
              <w:pStyle w:val="TAL"/>
            </w:pPr>
            <w:r w:rsidRPr="00760004">
              <w:t>limit</w:t>
            </w:r>
          </w:p>
        </w:tc>
        <w:tc>
          <w:tcPr>
            <w:tcW w:w="6521" w:type="dxa"/>
          </w:tcPr>
          <w:p w14:paraId="4C5A6EBB" w14:textId="77777777" w:rsidR="00610327" w:rsidRPr="00760004" w:rsidRDefault="00610327" w:rsidP="00A64895">
            <w:pPr>
              <w:pStyle w:val="TAL"/>
            </w:pPr>
            <w:r w:rsidRPr="00760004">
              <w:t>A number indicating the maximum number of selected MMs whose information are to be returned in the response.</w:t>
            </w:r>
          </w:p>
          <w:p w14:paraId="4456EBBA"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to the MMS Proxy-Relay.</w:t>
            </w:r>
          </w:p>
        </w:tc>
        <w:tc>
          <w:tcPr>
            <w:tcW w:w="708" w:type="dxa"/>
          </w:tcPr>
          <w:p w14:paraId="559E18B5" w14:textId="77777777" w:rsidR="00610327" w:rsidRPr="00760004" w:rsidRDefault="00610327" w:rsidP="00A64895">
            <w:pPr>
              <w:pStyle w:val="TAL"/>
            </w:pPr>
            <w:r w:rsidRPr="00760004">
              <w:t>C</w:t>
            </w:r>
          </w:p>
        </w:tc>
      </w:tr>
      <w:tr w:rsidR="00610327" w:rsidRPr="00760004" w14:paraId="1C9CB5D7" w14:textId="77777777" w:rsidTr="00A64895">
        <w:trPr>
          <w:jc w:val="center"/>
        </w:trPr>
        <w:tc>
          <w:tcPr>
            <w:tcW w:w="2693" w:type="dxa"/>
          </w:tcPr>
          <w:p w14:paraId="436BE3E1" w14:textId="77777777" w:rsidR="00610327" w:rsidRPr="00760004" w:rsidRDefault="00610327" w:rsidP="00A64895">
            <w:pPr>
              <w:pStyle w:val="TAL"/>
            </w:pPr>
            <w:r w:rsidRPr="00760004">
              <w:t>mMSAttributes</w:t>
            </w:r>
          </w:p>
        </w:tc>
        <w:tc>
          <w:tcPr>
            <w:tcW w:w="6521" w:type="dxa"/>
          </w:tcPr>
          <w:p w14:paraId="1D11FE77" w14:textId="77777777" w:rsidR="00610327" w:rsidRPr="00760004" w:rsidRDefault="00610327" w:rsidP="00A64895">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A64895">
            <w:pPr>
              <w:pStyle w:val="TAL"/>
            </w:pPr>
            <w:r w:rsidRPr="00760004">
              <w:t>C</w:t>
            </w:r>
          </w:p>
        </w:tc>
      </w:tr>
      <w:tr w:rsidR="00610327" w:rsidRPr="00760004" w14:paraId="2680C9D9" w14:textId="77777777" w:rsidTr="00A64895">
        <w:trPr>
          <w:jc w:val="center"/>
        </w:trPr>
        <w:tc>
          <w:tcPr>
            <w:tcW w:w="2693" w:type="dxa"/>
          </w:tcPr>
          <w:p w14:paraId="42F8BB1E" w14:textId="77777777" w:rsidR="00610327" w:rsidRPr="00760004" w:rsidRDefault="00610327" w:rsidP="00A64895">
            <w:pPr>
              <w:pStyle w:val="TAL"/>
            </w:pPr>
            <w:r w:rsidRPr="00760004">
              <w:t>mMSTotals</w:t>
            </w:r>
          </w:p>
        </w:tc>
        <w:tc>
          <w:tcPr>
            <w:tcW w:w="6521" w:type="dxa"/>
          </w:tcPr>
          <w:p w14:paraId="5B2F48B6"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to the MMS Proxy-Relay.</w:t>
            </w:r>
          </w:p>
        </w:tc>
        <w:tc>
          <w:tcPr>
            <w:tcW w:w="708" w:type="dxa"/>
          </w:tcPr>
          <w:p w14:paraId="40054DA7" w14:textId="77777777" w:rsidR="00610327" w:rsidRPr="00760004" w:rsidRDefault="00610327" w:rsidP="00A64895">
            <w:pPr>
              <w:pStyle w:val="TAL"/>
            </w:pPr>
            <w:r w:rsidRPr="00760004">
              <w:t>C</w:t>
            </w:r>
          </w:p>
        </w:tc>
      </w:tr>
      <w:tr w:rsidR="00610327" w:rsidRPr="00760004" w14:paraId="1EF95BCA" w14:textId="77777777" w:rsidTr="00A64895">
        <w:trPr>
          <w:jc w:val="center"/>
        </w:trPr>
        <w:tc>
          <w:tcPr>
            <w:tcW w:w="2693" w:type="dxa"/>
          </w:tcPr>
          <w:p w14:paraId="35CC5CEE" w14:textId="77777777" w:rsidR="00610327" w:rsidRPr="00760004" w:rsidRDefault="00610327" w:rsidP="00A64895">
            <w:pPr>
              <w:pStyle w:val="TAL"/>
            </w:pPr>
            <w:r w:rsidRPr="00760004">
              <w:t>mMSQuotas</w:t>
            </w:r>
          </w:p>
        </w:tc>
        <w:tc>
          <w:tcPr>
            <w:tcW w:w="6521" w:type="dxa"/>
          </w:tcPr>
          <w:p w14:paraId="7C15DACB"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to the MMS Proxy-Relay.</w:t>
            </w:r>
          </w:p>
        </w:tc>
        <w:tc>
          <w:tcPr>
            <w:tcW w:w="708" w:type="dxa"/>
          </w:tcPr>
          <w:p w14:paraId="6D7790C2" w14:textId="77777777" w:rsidR="00610327" w:rsidRPr="00760004" w:rsidRDefault="00610327" w:rsidP="00A64895">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218" w:name="_Toc74852160"/>
      <w:r w:rsidRPr="00760004">
        <w:t>7.4.</w:t>
      </w:r>
      <w:r w:rsidR="00610327" w:rsidRPr="00760004">
        <w:t>3.19</w:t>
      </w:r>
      <w:r w:rsidR="00610327" w:rsidRPr="00760004">
        <w:tab/>
        <w:t>MMSMBoxViewResponse</w:t>
      </w:r>
      <w:bookmarkEnd w:id="218"/>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77777777" w:rsidR="00610327" w:rsidRPr="00760004" w:rsidRDefault="00610327" w:rsidP="00610327">
      <w:r w:rsidRPr="00760004">
        <w:t xml:space="preserve">The following table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A64895">
        <w:trPr>
          <w:jc w:val="center"/>
        </w:trPr>
        <w:tc>
          <w:tcPr>
            <w:tcW w:w="2693" w:type="dxa"/>
          </w:tcPr>
          <w:p w14:paraId="13BE0B48" w14:textId="77777777" w:rsidR="00610327" w:rsidRPr="00760004" w:rsidRDefault="00610327" w:rsidP="00A64895">
            <w:pPr>
              <w:pStyle w:val="TAH"/>
            </w:pPr>
            <w:r w:rsidRPr="00760004">
              <w:t>Field name</w:t>
            </w:r>
          </w:p>
        </w:tc>
        <w:tc>
          <w:tcPr>
            <w:tcW w:w="6521" w:type="dxa"/>
          </w:tcPr>
          <w:p w14:paraId="7CC397AD" w14:textId="77777777" w:rsidR="00610327" w:rsidRPr="00760004" w:rsidRDefault="00610327" w:rsidP="00A64895">
            <w:pPr>
              <w:pStyle w:val="TAH"/>
            </w:pPr>
            <w:r w:rsidRPr="00760004">
              <w:t>Description</w:t>
            </w:r>
          </w:p>
        </w:tc>
        <w:tc>
          <w:tcPr>
            <w:tcW w:w="708" w:type="dxa"/>
          </w:tcPr>
          <w:p w14:paraId="769ED5D5" w14:textId="77777777" w:rsidR="00610327" w:rsidRPr="00760004" w:rsidRDefault="00610327" w:rsidP="00A64895">
            <w:pPr>
              <w:pStyle w:val="TAH"/>
            </w:pPr>
            <w:r w:rsidRPr="00760004">
              <w:t>M/C/O</w:t>
            </w:r>
          </w:p>
        </w:tc>
      </w:tr>
      <w:tr w:rsidR="00610327" w:rsidRPr="00760004" w14:paraId="228DB337" w14:textId="77777777" w:rsidTr="00A64895">
        <w:trPr>
          <w:jc w:val="center"/>
        </w:trPr>
        <w:tc>
          <w:tcPr>
            <w:tcW w:w="2693" w:type="dxa"/>
          </w:tcPr>
          <w:p w14:paraId="778333E8" w14:textId="77777777" w:rsidR="00610327" w:rsidRPr="00760004" w:rsidRDefault="00610327" w:rsidP="00A64895">
            <w:pPr>
              <w:pStyle w:val="TAL"/>
            </w:pPr>
            <w:r w:rsidRPr="00760004">
              <w:t>version</w:t>
            </w:r>
          </w:p>
        </w:tc>
        <w:tc>
          <w:tcPr>
            <w:tcW w:w="6521" w:type="dxa"/>
          </w:tcPr>
          <w:p w14:paraId="7F6B3AEC" w14:textId="77777777" w:rsidR="00610327" w:rsidRPr="00760004" w:rsidRDefault="00610327" w:rsidP="00A64895">
            <w:pPr>
              <w:pStyle w:val="TAL"/>
            </w:pPr>
            <w:r w:rsidRPr="00760004">
              <w:t>The version of MM, to include major and minor version.</w:t>
            </w:r>
          </w:p>
        </w:tc>
        <w:tc>
          <w:tcPr>
            <w:tcW w:w="708" w:type="dxa"/>
          </w:tcPr>
          <w:p w14:paraId="4FC06273" w14:textId="77777777" w:rsidR="00610327" w:rsidRPr="00760004" w:rsidRDefault="00610327" w:rsidP="00A64895">
            <w:pPr>
              <w:pStyle w:val="TAL"/>
            </w:pPr>
            <w:r w:rsidRPr="00760004">
              <w:t>M</w:t>
            </w:r>
          </w:p>
        </w:tc>
      </w:tr>
      <w:tr w:rsidR="00610327" w:rsidRPr="00760004" w14:paraId="2891A267" w14:textId="77777777" w:rsidTr="00A64895">
        <w:trPr>
          <w:jc w:val="center"/>
        </w:trPr>
        <w:tc>
          <w:tcPr>
            <w:tcW w:w="2693" w:type="dxa"/>
          </w:tcPr>
          <w:p w14:paraId="31210BDD" w14:textId="77777777" w:rsidR="00610327" w:rsidRPr="00760004" w:rsidRDefault="00610327" w:rsidP="00A64895">
            <w:pPr>
              <w:pStyle w:val="TAL"/>
            </w:pPr>
            <w:r w:rsidRPr="00760004">
              <w:t>responseStatus</w:t>
            </w:r>
          </w:p>
        </w:tc>
        <w:tc>
          <w:tcPr>
            <w:tcW w:w="6521" w:type="dxa"/>
          </w:tcPr>
          <w:p w14:paraId="5BD0F0AE" w14:textId="77777777" w:rsidR="00610327" w:rsidRPr="00760004" w:rsidRDefault="00610327" w:rsidP="00A64895">
            <w:pPr>
              <w:pStyle w:val="TAL"/>
            </w:pPr>
            <w:r w:rsidRPr="00760004">
              <w:t>MMS specific status.</w:t>
            </w:r>
          </w:p>
        </w:tc>
        <w:tc>
          <w:tcPr>
            <w:tcW w:w="708" w:type="dxa"/>
          </w:tcPr>
          <w:p w14:paraId="79AE236A" w14:textId="77777777" w:rsidR="00610327" w:rsidRPr="00760004" w:rsidRDefault="00610327" w:rsidP="00A64895">
            <w:pPr>
              <w:pStyle w:val="TAL"/>
            </w:pPr>
            <w:r w:rsidRPr="00760004">
              <w:t>M</w:t>
            </w:r>
          </w:p>
        </w:tc>
      </w:tr>
      <w:tr w:rsidR="00610327" w:rsidRPr="00760004" w14:paraId="79FEAD07" w14:textId="77777777" w:rsidTr="00A64895">
        <w:trPr>
          <w:jc w:val="center"/>
        </w:trPr>
        <w:tc>
          <w:tcPr>
            <w:tcW w:w="2693" w:type="dxa"/>
          </w:tcPr>
          <w:p w14:paraId="76101DDC" w14:textId="77777777" w:rsidR="00610327" w:rsidRPr="00760004" w:rsidRDefault="00610327" w:rsidP="00A64895">
            <w:pPr>
              <w:pStyle w:val="TAL"/>
            </w:pPr>
            <w:r w:rsidRPr="00760004">
              <w:t>responseStatusText</w:t>
            </w:r>
          </w:p>
        </w:tc>
        <w:tc>
          <w:tcPr>
            <w:tcW w:w="6521" w:type="dxa"/>
          </w:tcPr>
          <w:p w14:paraId="635675F5" w14:textId="77777777" w:rsidR="00610327" w:rsidRPr="00760004" w:rsidRDefault="00610327" w:rsidP="00A64895">
            <w:pPr>
              <w:pStyle w:val="TAL"/>
            </w:pPr>
            <w:r w:rsidRPr="00760004">
              <w:t>Text that qualifies the Response Status. As defined in OMA-TS-MMA_ENC [39] clause 7.3.49.</w:t>
            </w:r>
          </w:p>
        </w:tc>
        <w:tc>
          <w:tcPr>
            <w:tcW w:w="708" w:type="dxa"/>
          </w:tcPr>
          <w:p w14:paraId="06F82DB8" w14:textId="77777777" w:rsidR="00610327" w:rsidRPr="00760004" w:rsidRDefault="00610327" w:rsidP="00A64895">
            <w:pPr>
              <w:pStyle w:val="TAL"/>
            </w:pPr>
            <w:r w:rsidRPr="00760004">
              <w:t>C</w:t>
            </w:r>
          </w:p>
        </w:tc>
      </w:tr>
      <w:tr w:rsidR="00610327" w:rsidRPr="00760004" w14:paraId="19CEBD10" w14:textId="77777777" w:rsidTr="00A64895">
        <w:trPr>
          <w:jc w:val="center"/>
        </w:trPr>
        <w:tc>
          <w:tcPr>
            <w:tcW w:w="2693" w:type="dxa"/>
          </w:tcPr>
          <w:p w14:paraId="3A40E6CC" w14:textId="77777777" w:rsidR="00610327" w:rsidRPr="00760004" w:rsidRDefault="00610327" w:rsidP="00A64895">
            <w:pPr>
              <w:pStyle w:val="TAL"/>
            </w:pPr>
            <w:r w:rsidRPr="00760004">
              <w:t>contentLocation</w:t>
            </w:r>
          </w:p>
        </w:tc>
        <w:tc>
          <w:tcPr>
            <w:tcW w:w="6521" w:type="dxa"/>
          </w:tcPr>
          <w:p w14:paraId="66E2E052"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OMA-TS-MMA_ENC [39] clause 7.3.10. Include if sent by the MMS Proxy-Relay.</w:t>
            </w:r>
          </w:p>
        </w:tc>
        <w:tc>
          <w:tcPr>
            <w:tcW w:w="708" w:type="dxa"/>
          </w:tcPr>
          <w:p w14:paraId="28C49D2E" w14:textId="77777777" w:rsidR="00610327" w:rsidRPr="00760004" w:rsidRDefault="00610327" w:rsidP="00A64895">
            <w:pPr>
              <w:pStyle w:val="TAL"/>
            </w:pPr>
            <w:r w:rsidRPr="00760004">
              <w:t>C</w:t>
            </w:r>
          </w:p>
        </w:tc>
      </w:tr>
      <w:tr w:rsidR="00610327" w:rsidRPr="00760004" w14:paraId="34992C27" w14:textId="77777777" w:rsidTr="00A64895">
        <w:trPr>
          <w:jc w:val="center"/>
        </w:trPr>
        <w:tc>
          <w:tcPr>
            <w:tcW w:w="2693" w:type="dxa"/>
          </w:tcPr>
          <w:p w14:paraId="2B37D000" w14:textId="77777777" w:rsidR="00610327" w:rsidRPr="00760004" w:rsidRDefault="00610327" w:rsidP="00A64895">
            <w:pPr>
              <w:pStyle w:val="TAL"/>
            </w:pPr>
            <w:r w:rsidRPr="00760004">
              <w:t>state</w:t>
            </w:r>
          </w:p>
        </w:tc>
        <w:tc>
          <w:tcPr>
            <w:tcW w:w="6521" w:type="dxa"/>
          </w:tcPr>
          <w:p w14:paraId="17336AE4" w14:textId="77777777" w:rsidR="00610327" w:rsidRPr="00760004" w:rsidRDefault="00610327" w:rsidP="00A64895">
            <w:pPr>
              <w:pStyle w:val="TAL"/>
            </w:pPr>
            <w:r w:rsidRPr="00760004">
              <w:t>Specifies a MM State value to use in selecting the messages to return. As defined in OMA-TS-MMA_ENC [39] clause 7.3.33. Include if sent by the MMS Proxy-Relay.</w:t>
            </w:r>
          </w:p>
        </w:tc>
        <w:tc>
          <w:tcPr>
            <w:tcW w:w="708" w:type="dxa"/>
          </w:tcPr>
          <w:p w14:paraId="2A986CF8" w14:textId="77777777" w:rsidR="00610327" w:rsidRPr="00760004" w:rsidRDefault="00610327" w:rsidP="00A64895">
            <w:pPr>
              <w:pStyle w:val="TAL"/>
            </w:pPr>
            <w:r w:rsidRPr="00760004">
              <w:t>C</w:t>
            </w:r>
          </w:p>
        </w:tc>
      </w:tr>
      <w:tr w:rsidR="00610327" w:rsidRPr="00760004" w14:paraId="41AF705A" w14:textId="77777777" w:rsidTr="00A64895">
        <w:trPr>
          <w:jc w:val="center"/>
        </w:trPr>
        <w:tc>
          <w:tcPr>
            <w:tcW w:w="2693" w:type="dxa"/>
          </w:tcPr>
          <w:p w14:paraId="733FA7A3" w14:textId="77777777" w:rsidR="00610327" w:rsidRPr="00760004" w:rsidRDefault="00610327" w:rsidP="00A64895">
            <w:pPr>
              <w:pStyle w:val="TAL"/>
            </w:pPr>
            <w:r w:rsidRPr="00760004">
              <w:t>flags</w:t>
            </w:r>
          </w:p>
        </w:tc>
        <w:tc>
          <w:tcPr>
            <w:tcW w:w="6521" w:type="dxa"/>
          </w:tcPr>
          <w:p w14:paraId="6C0EFF64" w14:textId="77777777" w:rsidR="00610327" w:rsidRPr="00760004" w:rsidRDefault="00610327" w:rsidP="00A64895">
            <w:pPr>
              <w:pStyle w:val="TAL"/>
            </w:pPr>
            <w:r w:rsidRPr="00760004">
              <w:t>Specifies a MM Flags keyword to use in selecting the messages to return in the response. See OMA-TS-MMA_ENC [39] clause 7.3.32. Include if sent by the MMS Proxy-Relay.</w:t>
            </w:r>
          </w:p>
        </w:tc>
        <w:tc>
          <w:tcPr>
            <w:tcW w:w="708" w:type="dxa"/>
          </w:tcPr>
          <w:p w14:paraId="16687DD1" w14:textId="77777777" w:rsidR="00610327" w:rsidRPr="00760004" w:rsidRDefault="00610327" w:rsidP="00A64895">
            <w:pPr>
              <w:pStyle w:val="TAL"/>
            </w:pPr>
            <w:r w:rsidRPr="00760004">
              <w:t>C</w:t>
            </w:r>
          </w:p>
        </w:tc>
      </w:tr>
      <w:tr w:rsidR="00610327" w:rsidRPr="00760004" w14:paraId="2AAED862" w14:textId="77777777" w:rsidTr="00A64895">
        <w:trPr>
          <w:jc w:val="center"/>
        </w:trPr>
        <w:tc>
          <w:tcPr>
            <w:tcW w:w="2693" w:type="dxa"/>
          </w:tcPr>
          <w:p w14:paraId="0275F3BB" w14:textId="77777777" w:rsidR="00610327" w:rsidRPr="00760004" w:rsidRDefault="00610327" w:rsidP="00A64895">
            <w:pPr>
              <w:pStyle w:val="TAL"/>
            </w:pPr>
            <w:r w:rsidRPr="00760004">
              <w:t>start</w:t>
            </w:r>
          </w:p>
        </w:tc>
        <w:tc>
          <w:tcPr>
            <w:tcW w:w="6521" w:type="dxa"/>
          </w:tcPr>
          <w:p w14:paraId="021407E8" w14:textId="77777777" w:rsidR="00610327" w:rsidRPr="00760004" w:rsidRDefault="00610327" w:rsidP="00A64895">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A64895">
            <w:pPr>
              <w:pStyle w:val="TAL"/>
            </w:pPr>
            <w:r w:rsidRPr="00760004">
              <w:t>C</w:t>
            </w:r>
          </w:p>
        </w:tc>
      </w:tr>
      <w:tr w:rsidR="00610327" w:rsidRPr="00760004" w14:paraId="7631D90A" w14:textId="77777777" w:rsidTr="00A64895">
        <w:trPr>
          <w:jc w:val="center"/>
        </w:trPr>
        <w:tc>
          <w:tcPr>
            <w:tcW w:w="2693" w:type="dxa"/>
          </w:tcPr>
          <w:p w14:paraId="10AFE439" w14:textId="77777777" w:rsidR="00610327" w:rsidRPr="00760004" w:rsidRDefault="00610327" w:rsidP="00A64895">
            <w:pPr>
              <w:pStyle w:val="TAL"/>
            </w:pPr>
            <w:r w:rsidRPr="00760004">
              <w:t>limit</w:t>
            </w:r>
          </w:p>
        </w:tc>
        <w:tc>
          <w:tcPr>
            <w:tcW w:w="6521" w:type="dxa"/>
          </w:tcPr>
          <w:p w14:paraId="46D31029" w14:textId="77777777" w:rsidR="00610327" w:rsidRPr="00760004" w:rsidRDefault="00610327" w:rsidP="00A64895">
            <w:pPr>
              <w:pStyle w:val="TAL"/>
            </w:pPr>
            <w:r w:rsidRPr="00760004">
              <w:t>A number indicating the maximum number of selected MMs whose information are to be returned in the response.</w:t>
            </w:r>
          </w:p>
          <w:p w14:paraId="2A1FCA3D" w14:textId="77777777" w:rsidR="00610327" w:rsidRPr="00760004" w:rsidRDefault="00610327" w:rsidP="00A64895">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A64895">
            <w:pPr>
              <w:pStyle w:val="TAL"/>
            </w:pPr>
            <w:r w:rsidRPr="00760004">
              <w:t>C</w:t>
            </w:r>
          </w:p>
        </w:tc>
      </w:tr>
      <w:tr w:rsidR="00610327" w:rsidRPr="00760004" w14:paraId="7FB8CF34" w14:textId="77777777" w:rsidTr="00A64895">
        <w:trPr>
          <w:jc w:val="center"/>
        </w:trPr>
        <w:tc>
          <w:tcPr>
            <w:tcW w:w="2693" w:type="dxa"/>
          </w:tcPr>
          <w:p w14:paraId="7160591A" w14:textId="77777777" w:rsidR="00610327" w:rsidRPr="00760004" w:rsidRDefault="00610327" w:rsidP="00A64895">
            <w:pPr>
              <w:pStyle w:val="TAL"/>
            </w:pPr>
            <w:r w:rsidRPr="00760004">
              <w:t>mMSAttributes</w:t>
            </w:r>
          </w:p>
        </w:tc>
        <w:tc>
          <w:tcPr>
            <w:tcW w:w="6521" w:type="dxa"/>
          </w:tcPr>
          <w:p w14:paraId="1847400C" w14:textId="77777777" w:rsidR="00610327" w:rsidRPr="00760004" w:rsidRDefault="00610327" w:rsidP="00A64895">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A64895">
            <w:pPr>
              <w:pStyle w:val="TAL"/>
            </w:pPr>
            <w:r w:rsidRPr="00760004">
              <w:t>C</w:t>
            </w:r>
          </w:p>
        </w:tc>
      </w:tr>
      <w:tr w:rsidR="00610327" w:rsidRPr="00760004" w14:paraId="558DED68" w14:textId="77777777" w:rsidTr="00A64895">
        <w:trPr>
          <w:jc w:val="center"/>
        </w:trPr>
        <w:tc>
          <w:tcPr>
            <w:tcW w:w="2693" w:type="dxa"/>
          </w:tcPr>
          <w:p w14:paraId="6FF20955" w14:textId="77777777" w:rsidR="00610327" w:rsidRPr="00760004" w:rsidRDefault="00610327" w:rsidP="00A64895">
            <w:pPr>
              <w:pStyle w:val="TAL"/>
            </w:pPr>
            <w:r w:rsidRPr="00760004">
              <w:t>mMSTotals</w:t>
            </w:r>
          </w:p>
        </w:tc>
        <w:tc>
          <w:tcPr>
            <w:tcW w:w="6521" w:type="dxa"/>
          </w:tcPr>
          <w:p w14:paraId="335CE89B" w14:textId="77777777" w:rsidR="00610327" w:rsidRPr="00760004" w:rsidRDefault="00610327" w:rsidP="00A64895">
            <w:pPr>
              <w:pStyle w:val="TAL"/>
            </w:pPr>
            <w:r w:rsidRPr="00760004">
              <w:t>Indicates a request for or the actual count of messages currently stored in the MMBox. The values given in OMA-TS-MMA_ENC [39] clause 7.3.62. shall be encoded as follows: “Yes” = True, “No” = False. Include if sent by the MMS Proxy-Relay.</w:t>
            </w:r>
          </w:p>
        </w:tc>
        <w:tc>
          <w:tcPr>
            <w:tcW w:w="708" w:type="dxa"/>
          </w:tcPr>
          <w:p w14:paraId="0E545D5A" w14:textId="77777777" w:rsidR="00610327" w:rsidRPr="00760004" w:rsidRDefault="00610327" w:rsidP="00A64895">
            <w:pPr>
              <w:pStyle w:val="TAL"/>
            </w:pPr>
            <w:r w:rsidRPr="00760004">
              <w:t>C</w:t>
            </w:r>
          </w:p>
        </w:tc>
      </w:tr>
      <w:tr w:rsidR="00610327" w:rsidRPr="00760004" w14:paraId="63595AC3" w14:textId="77777777" w:rsidTr="00A64895">
        <w:trPr>
          <w:jc w:val="center"/>
        </w:trPr>
        <w:tc>
          <w:tcPr>
            <w:tcW w:w="2693" w:type="dxa"/>
          </w:tcPr>
          <w:p w14:paraId="40D992F6" w14:textId="77777777" w:rsidR="00610327" w:rsidRPr="00760004" w:rsidRDefault="00610327" w:rsidP="00A64895">
            <w:pPr>
              <w:pStyle w:val="TAL"/>
            </w:pPr>
            <w:r w:rsidRPr="00760004">
              <w:t>mMSQuotas</w:t>
            </w:r>
          </w:p>
        </w:tc>
        <w:tc>
          <w:tcPr>
            <w:tcW w:w="6521" w:type="dxa"/>
          </w:tcPr>
          <w:p w14:paraId="75E7BB95" w14:textId="77777777" w:rsidR="00610327" w:rsidRPr="00760004" w:rsidRDefault="00610327" w:rsidP="00A64895">
            <w:pPr>
              <w:pStyle w:val="TAL"/>
            </w:pPr>
            <w:r w:rsidRPr="00760004">
              <w:t>Indicates a request for or the actual quotas for the user's MMBox in messages or bytes. The values given in OMA-TS-MMA_ENC [39] clause 7.3.36. shall be encoded as follows: “Yes” = True, “No” = False. Include if sent by the MMS Proxy-Relay.</w:t>
            </w:r>
          </w:p>
        </w:tc>
        <w:tc>
          <w:tcPr>
            <w:tcW w:w="708" w:type="dxa"/>
          </w:tcPr>
          <w:p w14:paraId="561449A0" w14:textId="77777777" w:rsidR="00610327" w:rsidRPr="00760004" w:rsidRDefault="00610327" w:rsidP="00A64895">
            <w:pPr>
              <w:pStyle w:val="TAL"/>
            </w:pPr>
            <w:r w:rsidRPr="00760004">
              <w:t>C</w:t>
            </w:r>
          </w:p>
        </w:tc>
      </w:tr>
      <w:tr w:rsidR="00610327" w:rsidRPr="00760004" w14:paraId="10886214" w14:textId="77777777" w:rsidTr="00A64895">
        <w:trPr>
          <w:jc w:val="center"/>
        </w:trPr>
        <w:tc>
          <w:tcPr>
            <w:tcW w:w="2693" w:type="dxa"/>
          </w:tcPr>
          <w:p w14:paraId="75FBCA4C" w14:textId="77777777" w:rsidR="00610327" w:rsidRPr="00760004" w:rsidRDefault="00610327" w:rsidP="00A64895">
            <w:pPr>
              <w:pStyle w:val="TAL"/>
            </w:pPr>
            <w:r w:rsidRPr="00760004">
              <w:t>mMBoxDescription</w:t>
            </w:r>
          </w:p>
        </w:tc>
        <w:tc>
          <w:tcPr>
            <w:tcW w:w="6521" w:type="dxa"/>
          </w:tcPr>
          <w:p w14:paraId="578CAF2F" w14:textId="55F41973" w:rsidR="00610327" w:rsidRPr="00760004" w:rsidRDefault="00610327" w:rsidP="00A64895">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A64895">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219" w:name="_Toc74852161"/>
      <w:r w:rsidRPr="00760004">
        <w:t>7.4.</w:t>
      </w:r>
      <w:r w:rsidR="00610327" w:rsidRPr="00760004">
        <w:t>3.20</w:t>
      </w:r>
      <w:r w:rsidR="00610327" w:rsidRPr="00760004">
        <w:tab/>
        <w:t>MMBoxDescription</w:t>
      </w:r>
      <w:bookmarkEnd w:id="219"/>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A64895">
        <w:trPr>
          <w:jc w:val="center"/>
        </w:trPr>
        <w:tc>
          <w:tcPr>
            <w:tcW w:w="2693" w:type="dxa"/>
          </w:tcPr>
          <w:p w14:paraId="201E58D9" w14:textId="77777777" w:rsidR="00610327" w:rsidRPr="00760004" w:rsidRDefault="00610327" w:rsidP="00A64895">
            <w:pPr>
              <w:pStyle w:val="TAH"/>
            </w:pPr>
            <w:r w:rsidRPr="00760004">
              <w:t>Field name</w:t>
            </w:r>
          </w:p>
        </w:tc>
        <w:tc>
          <w:tcPr>
            <w:tcW w:w="6521" w:type="dxa"/>
          </w:tcPr>
          <w:p w14:paraId="47434237" w14:textId="77777777" w:rsidR="00610327" w:rsidRPr="00760004" w:rsidRDefault="00610327" w:rsidP="00A64895">
            <w:pPr>
              <w:pStyle w:val="TAH"/>
            </w:pPr>
            <w:r w:rsidRPr="00760004">
              <w:t>Description</w:t>
            </w:r>
          </w:p>
        </w:tc>
        <w:tc>
          <w:tcPr>
            <w:tcW w:w="708" w:type="dxa"/>
          </w:tcPr>
          <w:p w14:paraId="7A501975" w14:textId="77777777" w:rsidR="00610327" w:rsidRPr="00760004" w:rsidRDefault="00610327" w:rsidP="00A64895">
            <w:pPr>
              <w:pStyle w:val="TAH"/>
            </w:pPr>
            <w:r w:rsidRPr="00760004">
              <w:t>M/C/O</w:t>
            </w:r>
          </w:p>
        </w:tc>
      </w:tr>
      <w:tr w:rsidR="00610327" w:rsidRPr="00760004" w14:paraId="1C53BEC5" w14:textId="77777777" w:rsidTr="00A64895">
        <w:trPr>
          <w:jc w:val="center"/>
        </w:trPr>
        <w:tc>
          <w:tcPr>
            <w:tcW w:w="2693" w:type="dxa"/>
          </w:tcPr>
          <w:p w14:paraId="5196C59B" w14:textId="77777777" w:rsidR="00610327" w:rsidRPr="00760004" w:rsidRDefault="00610327" w:rsidP="00A64895">
            <w:pPr>
              <w:pStyle w:val="TAL"/>
            </w:pPr>
            <w:r w:rsidRPr="00760004">
              <w:t>contentLocation</w:t>
            </w:r>
          </w:p>
        </w:tc>
        <w:tc>
          <w:tcPr>
            <w:tcW w:w="6521" w:type="dxa"/>
          </w:tcPr>
          <w:p w14:paraId="20279976" w14:textId="77777777" w:rsidR="00610327" w:rsidRPr="00760004" w:rsidRDefault="00610327" w:rsidP="00A64895">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OMA-TS-MMA_ENC [39] clause 7.3.10. Include if sent by the MMS Proxy-Relay.</w:t>
            </w:r>
          </w:p>
        </w:tc>
        <w:tc>
          <w:tcPr>
            <w:tcW w:w="708" w:type="dxa"/>
          </w:tcPr>
          <w:p w14:paraId="2A3708A7" w14:textId="77777777" w:rsidR="00610327" w:rsidRPr="00760004" w:rsidRDefault="00610327" w:rsidP="00A64895">
            <w:pPr>
              <w:pStyle w:val="TAL"/>
            </w:pPr>
            <w:r w:rsidRPr="00760004">
              <w:t>C</w:t>
            </w:r>
          </w:p>
        </w:tc>
      </w:tr>
      <w:tr w:rsidR="00610327" w:rsidRPr="00760004" w14:paraId="19F9F0DD" w14:textId="77777777" w:rsidTr="00A64895">
        <w:trPr>
          <w:jc w:val="center"/>
        </w:trPr>
        <w:tc>
          <w:tcPr>
            <w:tcW w:w="2693" w:type="dxa"/>
          </w:tcPr>
          <w:p w14:paraId="53CA45B6" w14:textId="77777777" w:rsidR="00610327" w:rsidRPr="00760004" w:rsidRDefault="00610327" w:rsidP="00A64895">
            <w:pPr>
              <w:pStyle w:val="TAL"/>
            </w:pPr>
            <w:r w:rsidRPr="00760004">
              <w:t>messageID</w:t>
            </w:r>
          </w:p>
        </w:tc>
        <w:tc>
          <w:tcPr>
            <w:tcW w:w="6521" w:type="dxa"/>
          </w:tcPr>
          <w:p w14:paraId="11E12F29" w14:textId="77777777" w:rsidR="00610327" w:rsidRPr="00760004" w:rsidRDefault="00610327" w:rsidP="00A64895">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OMA-TS-MMA_ENC [39] clause 7.3.29. Include if sent by the MMS Proxy-Relay.</w:t>
            </w:r>
          </w:p>
        </w:tc>
        <w:tc>
          <w:tcPr>
            <w:tcW w:w="708" w:type="dxa"/>
          </w:tcPr>
          <w:p w14:paraId="06DAFBC9" w14:textId="77777777" w:rsidR="00610327" w:rsidRPr="00760004" w:rsidRDefault="00610327" w:rsidP="00A64895">
            <w:pPr>
              <w:pStyle w:val="TAL"/>
            </w:pPr>
            <w:r w:rsidRPr="00760004">
              <w:t>C</w:t>
            </w:r>
          </w:p>
        </w:tc>
      </w:tr>
      <w:tr w:rsidR="00610327" w:rsidRPr="00760004" w14:paraId="03EEDC78" w14:textId="77777777" w:rsidTr="00A64895">
        <w:trPr>
          <w:jc w:val="center"/>
        </w:trPr>
        <w:tc>
          <w:tcPr>
            <w:tcW w:w="2693" w:type="dxa"/>
          </w:tcPr>
          <w:p w14:paraId="249A1385" w14:textId="77777777" w:rsidR="00610327" w:rsidRPr="00760004" w:rsidRDefault="00610327" w:rsidP="00A64895">
            <w:pPr>
              <w:pStyle w:val="TAL"/>
            </w:pPr>
            <w:r w:rsidRPr="00760004">
              <w:t>state</w:t>
            </w:r>
          </w:p>
        </w:tc>
        <w:tc>
          <w:tcPr>
            <w:tcW w:w="6521" w:type="dxa"/>
          </w:tcPr>
          <w:p w14:paraId="45EBA8DD" w14:textId="77777777" w:rsidR="00610327" w:rsidRPr="00760004" w:rsidRDefault="00610327" w:rsidP="00A64895">
            <w:pPr>
              <w:pStyle w:val="TAL"/>
            </w:pPr>
            <w:r w:rsidRPr="00760004">
              <w:t>Identifies the value of the MM State associated with a MM to be stored or stored MM. Include for the MMS View Confirm. Include for the MMS View Request if provided by the target. As defined in OMA-TS-MMA_ENC [39] clause 7.3.33. Include if sent by the MMS Proxy-Relay.</w:t>
            </w:r>
          </w:p>
        </w:tc>
        <w:tc>
          <w:tcPr>
            <w:tcW w:w="708" w:type="dxa"/>
          </w:tcPr>
          <w:p w14:paraId="7CB9EE10" w14:textId="77777777" w:rsidR="00610327" w:rsidRPr="00760004" w:rsidRDefault="00610327" w:rsidP="00A64895">
            <w:pPr>
              <w:pStyle w:val="TAL"/>
            </w:pPr>
            <w:r w:rsidRPr="00760004">
              <w:t>C</w:t>
            </w:r>
          </w:p>
        </w:tc>
      </w:tr>
      <w:tr w:rsidR="00610327" w:rsidRPr="00760004" w14:paraId="7E6CE660" w14:textId="77777777" w:rsidTr="00A64895">
        <w:trPr>
          <w:jc w:val="center"/>
        </w:trPr>
        <w:tc>
          <w:tcPr>
            <w:tcW w:w="2693" w:type="dxa"/>
          </w:tcPr>
          <w:p w14:paraId="7D8C966C" w14:textId="77777777" w:rsidR="00610327" w:rsidRPr="00760004" w:rsidRDefault="00610327" w:rsidP="00A64895">
            <w:pPr>
              <w:pStyle w:val="TAL"/>
            </w:pPr>
            <w:r w:rsidRPr="00760004">
              <w:t>flags</w:t>
            </w:r>
          </w:p>
        </w:tc>
        <w:tc>
          <w:tcPr>
            <w:tcW w:w="6521" w:type="dxa"/>
          </w:tcPr>
          <w:p w14:paraId="15739B3B" w14:textId="77777777" w:rsidR="00610327" w:rsidRPr="00760004" w:rsidRDefault="00610327" w:rsidP="00A64895">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A64895">
            <w:pPr>
              <w:pStyle w:val="TAL"/>
            </w:pPr>
            <w:r w:rsidRPr="00760004">
              <w:t>C</w:t>
            </w:r>
          </w:p>
        </w:tc>
      </w:tr>
      <w:tr w:rsidR="00610327" w:rsidRPr="00760004" w14:paraId="35CDFC8B" w14:textId="77777777" w:rsidTr="00A64895">
        <w:trPr>
          <w:jc w:val="center"/>
        </w:trPr>
        <w:tc>
          <w:tcPr>
            <w:tcW w:w="2693" w:type="dxa"/>
          </w:tcPr>
          <w:p w14:paraId="32CEFD84" w14:textId="77777777" w:rsidR="00610327" w:rsidRPr="00760004" w:rsidRDefault="00610327" w:rsidP="00A64895">
            <w:pPr>
              <w:pStyle w:val="TAL"/>
            </w:pPr>
            <w:r w:rsidRPr="00760004">
              <w:t>dateTime</w:t>
            </w:r>
          </w:p>
        </w:tc>
        <w:tc>
          <w:tcPr>
            <w:tcW w:w="6521" w:type="dxa"/>
          </w:tcPr>
          <w:p w14:paraId="49E0888B" w14:textId="77777777" w:rsidR="00610327" w:rsidRPr="00760004" w:rsidRDefault="00610327" w:rsidP="00A64895">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A64895">
            <w:pPr>
              <w:pStyle w:val="TAL"/>
            </w:pPr>
            <w:r w:rsidRPr="00760004">
              <w:t>C</w:t>
            </w:r>
          </w:p>
        </w:tc>
      </w:tr>
      <w:tr w:rsidR="00610327" w:rsidRPr="00760004" w14:paraId="50D9F15D" w14:textId="77777777" w:rsidTr="00A64895">
        <w:trPr>
          <w:jc w:val="center"/>
        </w:trPr>
        <w:tc>
          <w:tcPr>
            <w:tcW w:w="2693" w:type="dxa"/>
          </w:tcPr>
          <w:p w14:paraId="3A5E237C" w14:textId="77777777" w:rsidR="00610327" w:rsidRPr="00760004" w:rsidRDefault="00610327" w:rsidP="00A64895">
            <w:pPr>
              <w:pStyle w:val="TAL"/>
            </w:pPr>
            <w:r w:rsidRPr="00760004">
              <w:t>originatingMMSParty</w:t>
            </w:r>
          </w:p>
        </w:tc>
        <w:tc>
          <w:tcPr>
            <w:tcW w:w="6521" w:type="dxa"/>
          </w:tcPr>
          <w:p w14:paraId="48840E5C" w14:textId="3073721C" w:rsidR="00610327" w:rsidRPr="00760004" w:rsidRDefault="00610327" w:rsidP="00A64895">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A64895">
            <w:pPr>
              <w:pStyle w:val="TAL"/>
            </w:pPr>
            <w:r w:rsidRPr="00760004">
              <w:t>C</w:t>
            </w:r>
          </w:p>
        </w:tc>
      </w:tr>
      <w:tr w:rsidR="00610327" w:rsidRPr="00760004" w14:paraId="501743AB" w14:textId="77777777" w:rsidTr="00A64895">
        <w:trPr>
          <w:jc w:val="center"/>
        </w:trPr>
        <w:tc>
          <w:tcPr>
            <w:tcW w:w="2693" w:type="dxa"/>
          </w:tcPr>
          <w:p w14:paraId="540D6828" w14:textId="77777777" w:rsidR="00610327" w:rsidRPr="00760004" w:rsidRDefault="00610327" w:rsidP="00A64895">
            <w:pPr>
              <w:pStyle w:val="TAL"/>
            </w:pPr>
            <w:r w:rsidRPr="00760004">
              <w:t>terminatingMMSParty</w:t>
            </w:r>
          </w:p>
        </w:tc>
        <w:tc>
          <w:tcPr>
            <w:tcW w:w="6521" w:type="dxa"/>
          </w:tcPr>
          <w:p w14:paraId="2161AB89" w14:textId="476B7596" w:rsidR="00610327" w:rsidRPr="00760004" w:rsidRDefault="00610327" w:rsidP="00A64895">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A64895">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A64895">
            <w:pPr>
              <w:pStyle w:val="TAL"/>
            </w:pPr>
            <w:r w:rsidRPr="00760004">
              <w:t>C</w:t>
            </w:r>
          </w:p>
        </w:tc>
      </w:tr>
      <w:tr w:rsidR="00610327" w:rsidRPr="00760004" w14:paraId="4E0F4BBE" w14:textId="77777777" w:rsidTr="00A64895">
        <w:trPr>
          <w:jc w:val="center"/>
        </w:trPr>
        <w:tc>
          <w:tcPr>
            <w:tcW w:w="2693" w:type="dxa"/>
          </w:tcPr>
          <w:p w14:paraId="278BCF3D" w14:textId="77777777" w:rsidR="00610327" w:rsidRPr="00760004" w:rsidRDefault="00610327" w:rsidP="00A64895">
            <w:pPr>
              <w:pStyle w:val="TAL"/>
            </w:pPr>
            <w:r w:rsidRPr="00760004">
              <w:t>cCRecipients</w:t>
            </w:r>
          </w:p>
        </w:tc>
        <w:tc>
          <w:tcPr>
            <w:tcW w:w="6521" w:type="dxa"/>
          </w:tcPr>
          <w:p w14:paraId="399A2204" w14:textId="77777777" w:rsidR="00610327" w:rsidRPr="00760004" w:rsidRDefault="00610327" w:rsidP="00A64895">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A64895">
            <w:pPr>
              <w:pStyle w:val="TAL"/>
            </w:pPr>
            <w:r w:rsidRPr="00760004">
              <w:t>C</w:t>
            </w:r>
          </w:p>
        </w:tc>
      </w:tr>
      <w:tr w:rsidR="00610327" w:rsidRPr="00760004" w14:paraId="607BB25A" w14:textId="77777777" w:rsidTr="00A64895">
        <w:trPr>
          <w:jc w:val="center"/>
        </w:trPr>
        <w:tc>
          <w:tcPr>
            <w:tcW w:w="2693" w:type="dxa"/>
          </w:tcPr>
          <w:p w14:paraId="3BD9880C" w14:textId="77777777" w:rsidR="00610327" w:rsidRPr="00760004" w:rsidRDefault="00610327" w:rsidP="00A64895">
            <w:pPr>
              <w:pStyle w:val="TAL"/>
            </w:pPr>
            <w:r w:rsidRPr="00760004">
              <w:t>bCCRecipients</w:t>
            </w:r>
          </w:p>
        </w:tc>
        <w:tc>
          <w:tcPr>
            <w:tcW w:w="6521" w:type="dxa"/>
          </w:tcPr>
          <w:p w14:paraId="23450DE7" w14:textId="77777777" w:rsidR="00610327" w:rsidRPr="00760004" w:rsidRDefault="00610327" w:rsidP="00A64895">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A64895">
            <w:pPr>
              <w:pStyle w:val="TAL"/>
            </w:pPr>
            <w:r w:rsidRPr="00760004">
              <w:t>C</w:t>
            </w:r>
          </w:p>
        </w:tc>
      </w:tr>
      <w:tr w:rsidR="00610327" w:rsidRPr="00760004" w14:paraId="5146DA9C" w14:textId="77777777" w:rsidTr="00A64895">
        <w:trPr>
          <w:jc w:val="center"/>
        </w:trPr>
        <w:tc>
          <w:tcPr>
            <w:tcW w:w="2693" w:type="dxa"/>
          </w:tcPr>
          <w:p w14:paraId="047619CA" w14:textId="77777777" w:rsidR="00610327" w:rsidRPr="00760004" w:rsidRDefault="00610327" w:rsidP="00A64895">
            <w:pPr>
              <w:pStyle w:val="TAL"/>
            </w:pPr>
            <w:r w:rsidRPr="00760004">
              <w:t>messageClass</w:t>
            </w:r>
          </w:p>
        </w:tc>
        <w:tc>
          <w:tcPr>
            <w:tcW w:w="6521" w:type="dxa"/>
          </w:tcPr>
          <w:p w14:paraId="41C80DDC" w14:textId="77777777" w:rsidR="00610327" w:rsidRPr="00760004" w:rsidRDefault="00610327" w:rsidP="00A64895">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A64895">
            <w:pPr>
              <w:pStyle w:val="TAL"/>
            </w:pPr>
            <w:r w:rsidRPr="00760004">
              <w:t>C</w:t>
            </w:r>
          </w:p>
        </w:tc>
      </w:tr>
      <w:tr w:rsidR="00610327" w:rsidRPr="00760004" w14:paraId="26EB22BB" w14:textId="77777777" w:rsidTr="00A64895">
        <w:trPr>
          <w:jc w:val="center"/>
        </w:trPr>
        <w:tc>
          <w:tcPr>
            <w:tcW w:w="2693" w:type="dxa"/>
          </w:tcPr>
          <w:p w14:paraId="263D60E6" w14:textId="77777777" w:rsidR="00610327" w:rsidRPr="00760004" w:rsidRDefault="00610327" w:rsidP="00A64895">
            <w:pPr>
              <w:pStyle w:val="TAL"/>
            </w:pPr>
            <w:r w:rsidRPr="00760004">
              <w:t>subject</w:t>
            </w:r>
          </w:p>
        </w:tc>
        <w:tc>
          <w:tcPr>
            <w:tcW w:w="6521" w:type="dxa"/>
          </w:tcPr>
          <w:p w14:paraId="1BBB234F" w14:textId="77777777" w:rsidR="00610327" w:rsidRPr="00760004" w:rsidRDefault="00610327" w:rsidP="00A64895">
            <w:pPr>
              <w:pStyle w:val="TAL"/>
            </w:pPr>
            <w:r w:rsidRPr="00760004">
              <w:t>The subject of the MM. Include if sent by the MMS Proxy-Relay.</w:t>
            </w:r>
          </w:p>
        </w:tc>
        <w:tc>
          <w:tcPr>
            <w:tcW w:w="708" w:type="dxa"/>
          </w:tcPr>
          <w:p w14:paraId="754659AC" w14:textId="77777777" w:rsidR="00610327" w:rsidRPr="00760004" w:rsidRDefault="00610327" w:rsidP="00A64895">
            <w:pPr>
              <w:pStyle w:val="TAL"/>
            </w:pPr>
            <w:r w:rsidRPr="00760004">
              <w:t>C</w:t>
            </w:r>
          </w:p>
        </w:tc>
      </w:tr>
      <w:tr w:rsidR="00610327" w:rsidRPr="00760004" w14:paraId="3EC51E46" w14:textId="77777777" w:rsidTr="00A64895">
        <w:trPr>
          <w:jc w:val="center"/>
        </w:trPr>
        <w:tc>
          <w:tcPr>
            <w:tcW w:w="2693" w:type="dxa"/>
          </w:tcPr>
          <w:p w14:paraId="25A03488" w14:textId="77777777" w:rsidR="00610327" w:rsidRPr="00760004" w:rsidRDefault="00610327" w:rsidP="00A64895">
            <w:pPr>
              <w:pStyle w:val="TAL"/>
            </w:pPr>
            <w:r w:rsidRPr="00760004">
              <w:t>priority</w:t>
            </w:r>
          </w:p>
        </w:tc>
        <w:tc>
          <w:tcPr>
            <w:tcW w:w="6521" w:type="dxa"/>
          </w:tcPr>
          <w:p w14:paraId="0E0BFBA8" w14:textId="77777777" w:rsidR="00610327" w:rsidRPr="00760004" w:rsidRDefault="00610327" w:rsidP="00A64895">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A64895">
            <w:pPr>
              <w:pStyle w:val="TAL"/>
            </w:pPr>
            <w:r w:rsidRPr="00760004">
              <w:t>C</w:t>
            </w:r>
          </w:p>
        </w:tc>
      </w:tr>
      <w:tr w:rsidR="00610327" w:rsidRPr="00760004" w14:paraId="7B385C6F" w14:textId="77777777" w:rsidTr="00A64895">
        <w:trPr>
          <w:jc w:val="center"/>
        </w:trPr>
        <w:tc>
          <w:tcPr>
            <w:tcW w:w="2693" w:type="dxa"/>
          </w:tcPr>
          <w:p w14:paraId="2B273FAB" w14:textId="77777777" w:rsidR="00610327" w:rsidRPr="00760004" w:rsidRDefault="00610327" w:rsidP="00A64895">
            <w:pPr>
              <w:pStyle w:val="TAL"/>
            </w:pPr>
            <w:r w:rsidRPr="00760004">
              <w:t>deliveryTime</w:t>
            </w:r>
          </w:p>
        </w:tc>
        <w:tc>
          <w:tcPr>
            <w:tcW w:w="6521" w:type="dxa"/>
          </w:tcPr>
          <w:p w14:paraId="1BC24D9A" w14:textId="77777777" w:rsidR="00610327" w:rsidRPr="00760004" w:rsidRDefault="00610327" w:rsidP="00A64895">
            <w:pPr>
              <w:pStyle w:val="TAL"/>
            </w:pPr>
            <w:r w:rsidRPr="00760004">
              <w:t>Date and Time of delivery. Include if sent by the MMS Proxy-Relay.</w:t>
            </w:r>
          </w:p>
        </w:tc>
        <w:tc>
          <w:tcPr>
            <w:tcW w:w="708" w:type="dxa"/>
          </w:tcPr>
          <w:p w14:paraId="0827D58E" w14:textId="77777777" w:rsidR="00610327" w:rsidRPr="00760004" w:rsidRDefault="00610327" w:rsidP="00A64895">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A64895">
        <w:trPr>
          <w:jc w:val="center"/>
        </w:trPr>
        <w:tc>
          <w:tcPr>
            <w:tcW w:w="2693" w:type="dxa"/>
          </w:tcPr>
          <w:p w14:paraId="585CB6F7" w14:textId="77777777" w:rsidR="00610327" w:rsidRPr="00760004" w:rsidRDefault="00610327" w:rsidP="00A64895">
            <w:pPr>
              <w:pStyle w:val="TAL"/>
            </w:pPr>
            <w:r w:rsidRPr="00760004">
              <w:lastRenderedPageBreak/>
              <w:t>readReport</w:t>
            </w:r>
          </w:p>
        </w:tc>
        <w:tc>
          <w:tcPr>
            <w:tcW w:w="6521" w:type="dxa"/>
          </w:tcPr>
          <w:p w14:paraId="77E3F8CB" w14:textId="77777777" w:rsidR="00610327" w:rsidRPr="00760004" w:rsidRDefault="00610327" w:rsidP="00A64895">
            <w:pPr>
              <w:pStyle w:val="TAL"/>
            </w:pPr>
            <w:r w:rsidRPr="00760004">
              <w:t>Specifies whether the originator MMS UE requests a read report from each recipient. The values given in OMA-TS-MMA_ENC [39] clause 7.3.37. shall be encoded as follows: “Yes” = True, “No” = False. Include if sent by the MMS Proxy-Relay.</w:t>
            </w:r>
          </w:p>
        </w:tc>
        <w:tc>
          <w:tcPr>
            <w:tcW w:w="708" w:type="dxa"/>
          </w:tcPr>
          <w:p w14:paraId="7FCC867E" w14:textId="77777777" w:rsidR="00610327" w:rsidRPr="00760004" w:rsidRDefault="00610327" w:rsidP="00A64895">
            <w:pPr>
              <w:pStyle w:val="TAL"/>
            </w:pPr>
            <w:r w:rsidRPr="00760004">
              <w:t>C</w:t>
            </w:r>
          </w:p>
        </w:tc>
      </w:tr>
      <w:tr w:rsidR="00610327" w:rsidRPr="00760004" w14:paraId="6844A6DC" w14:textId="77777777" w:rsidTr="00A64895">
        <w:trPr>
          <w:jc w:val="center"/>
        </w:trPr>
        <w:tc>
          <w:tcPr>
            <w:tcW w:w="2693" w:type="dxa"/>
          </w:tcPr>
          <w:p w14:paraId="017C7DE6" w14:textId="77777777" w:rsidR="00610327" w:rsidRPr="00760004" w:rsidRDefault="00610327" w:rsidP="00A64895">
            <w:pPr>
              <w:pStyle w:val="TAL"/>
            </w:pPr>
            <w:r w:rsidRPr="00760004">
              <w:t>messageSize</w:t>
            </w:r>
          </w:p>
        </w:tc>
        <w:tc>
          <w:tcPr>
            <w:tcW w:w="6521" w:type="dxa"/>
          </w:tcPr>
          <w:p w14:paraId="1FF69801" w14:textId="77777777" w:rsidR="00610327" w:rsidRPr="00760004" w:rsidRDefault="00610327" w:rsidP="00A64895">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A64895">
            <w:pPr>
              <w:pStyle w:val="TAL"/>
            </w:pPr>
            <w:r w:rsidRPr="00760004">
              <w:t>C</w:t>
            </w:r>
          </w:p>
        </w:tc>
      </w:tr>
      <w:tr w:rsidR="00610327" w:rsidRPr="00760004" w14:paraId="37C646FF" w14:textId="77777777" w:rsidTr="00A64895">
        <w:trPr>
          <w:jc w:val="center"/>
        </w:trPr>
        <w:tc>
          <w:tcPr>
            <w:tcW w:w="2693" w:type="dxa"/>
          </w:tcPr>
          <w:p w14:paraId="2CC2369E" w14:textId="77777777" w:rsidR="00610327" w:rsidRPr="00760004" w:rsidRDefault="00610327" w:rsidP="00A64895">
            <w:pPr>
              <w:pStyle w:val="TAL"/>
            </w:pPr>
            <w:r w:rsidRPr="00760004">
              <w:t>replyCharging</w:t>
            </w:r>
          </w:p>
        </w:tc>
        <w:tc>
          <w:tcPr>
            <w:tcW w:w="6521" w:type="dxa"/>
          </w:tcPr>
          <w:p w14:paraId="31B60612" w14:textId="77777777" w:rsidR="00610327" w:rsidRPr="00760004" w:rsidRDefault="00610327" w:rsidP="00A64895">
            <w:pPr>
              <w:pStyle w:val="TAL"/>
            </w:pPr>
            <w:r w:rsidRPr="00760004">
              <w:t xml:space="preserve">If this field is present its value is set to “accepted” or “accepted text only” and the MMS-version-value of the M-Notification.ind PDU is higher than 1.0, this header field will indicate that a reply to this particular MM is free of charge for the recipient. </w:t>
            </w:r>
          </w:p>
          <w:p w14:paraId="2F139CA2" w14:textId="77777777" w:rsidR="00610327" w:rsidRPr="00760004" w:rsidRDefault="00610327" w:rsidP="00A64895">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1E6CC041" w14:textId="77777777" w:rsidR="00610327" w:rsidRPr="00760004" w:rsidRDefault="00610327" w:rsidP="00A64895">
            <w:pPr>
              <w:pStyle w:val="TAL"/>
            </w:pPr>
            <w:r w:rsidRPr="00760004">
              <w:t>See OMA-TS-MMA_ENC [39] clause 7.3.43. Include if sent by the MMS Proxy-Relay.</w:t>
            </w:r>
          </w:p>
        </w:tc>
        <w:tc>
          <w:tcPr>
            <w:tcW w:w="708" w:type="dxa"/>
          </w:tcPr>
          <w:p w14:paraId="4D184971" w14:textId="77777777" w:rsidR="00610327" w:rsidRPr="00760004" w:rsidRDefault="00610327" w:rsidP="00A64895">
            <w:pPr>
              <w:pStyle w:val="TAL"/>
            </w:pPr>
            <w:r w:rsidRPr="00760004">
              <w:t>C</w:t>
            </w:r>
          </w:p>
        </w:tc>
      </w:tr>
      <w:tr w:rsidR="00610327" w:rsidRPr="00760004" w14:paraId="715D75B0"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A64895">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A64895">
            <w:pPr>
              <w:pStyle w:val="TAL"/>
            </w:pPr>
            <w:r w:rsidRPr="00760004">
              <w:t>Address of the MMS Client that forwarded or previously sent the message. along with a sequence number and timestamp.</w:t>
            </w:r>
          </w:p>
          <w:p w14:paraId="0D660E67" w14:textId="77777777" w:rsidR="00610327" w:rsidRPr="00760004" w:rsidRDefault="00610327" w:rsidP="00A64895">
            <w:pPr>
              <w:pStyle w:val="TAL"/>
            </w:pPr>
            <w:r w:rsidRPr="00760004">
              <w:t>A higher sequence number indicates a forwarding event at a later point in time. The sequence number indicates the correspondence to the MMS Client's address in the "X-Mms-Previously- Sent-By" header field with the same sequence number.This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A64895">
            <w:pPr>
              <w:pStyle w:val="TAL"/>
            </w:pPr>
            <w:r w:rsidRPr="00760004">
              <w:t>C</w:t>
            </w:r>
          </w:p>
        </w:tc>
      </w:tr>
      <w:tr w:rsidR="00610327" w:rsidRPr="00760004" w14:paraId="3B46AB28"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A64895">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A64895">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A64895">
            <w:pPr>
              <w:pStyle w:val="TAL"/>
            </w:pPr>
            <w:r w:rsidRPr="00760004">
              <w:t>C</w:t>
            </w:r>
          </w:p>
        </w:tc>
      </w:tr>
      <w:tr w:rsidR="00610327" w:rsidRPr="00760004" w14:paraId="0BBCC7AB" w14:textId="77777777" w:rsidTr="00A64895">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A64895">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A64895">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A64895">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220" w:name="_Toc74852162"/>
      <w:r w:rsidRPr="00760004">
        <w:t>7.4.</w:t>
      </w:r>
      <w:r w:rsidR="00610327" w:rsidRPr="00760004">
        <w:t>3.21</w:t>
      </w:r>
      <w:r w:rsidR="00610327" w:rsidRPr="00760004">
        <w:tab/>
        <w:t>MMS Content</w:t>
      </w:r>
      <w:bookmarkEnd w:id="220"/>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221" w:name="_Toc74852163"/>
      <w:r w:rsidRPr="00760004">
        <w:t>7.4.</w:t>
      </w:r>
      <w:r w:rsidR="00610327" w:rsidRPr="00760004">
        <w:t>4</w:t>
      </w:r>
      <w:r w:rsidR="00B03344" w:rsidRPr="00760004">
        <w:tab/>
      </w:r>
      <w:r w:rsidR="00610327" w:rsidRPr="00760004">
        <w:t>IRI and CC Generation</w:t>
      </w:r>
      <w:bookmarkEnd w:id="221"/>
    </w:p>
    <w:p w14:paraId="3ED44D97" w14:textId="0B48B33E" w:rsidR="00610327" w:rsidRPr="00760004" w:rsidRDefault="00241659" w:rsidP="00610327">
      <w:pPr>
        <w:pStyle w:val="Heading4"/>
      </w:pPr>
      <w:bookmarkStart w:id="222" w:name="_Toc74852164"/>
      <w:r w:rsidRPr="00760004">
        <w:t>7.4.</w:t>
      </w:r>
      <w:r w:rsidR="00610327" w:rsidRPr="00760004">
        <w:t>4.1</w:t>
      </w:r>
      <w:r w:rsidR="00610327" w:rsidRPr="00760004">
        <w:tab/>
        <w:t>Generation of IRI over LI_HI2</w:t>
      </w:r>
      <w:bookmarkEnd w:id="222"/>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7777777" w:rsidR="00610327" w:rsidRPr="00760004" w:rsidRDefault="00610327" w:rsidP="00610327">
      <w:r w:rsidRPr="00760004">
        <w:t>The timestamp field of the psHeader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223" w:name="_Toc74852165"/>
      <w:r w:rsidRPr="00760004">
        <w:t>7.4.</w:t>
      </w:r>
      <w:r w:rsidR="00610327" w:rsidRPr="00760004">
        <w:t>4.2</w:t>
      </w:r>
      <w:r w:rsidR="00610327" w:rsidRPr="00760004">
        <w:tab/>
        <w:t>Generation of CC over LI_HI3</w:t>
      </w:r>
      <w:bookmarkEnd w:id="223"/>
    </w:p>
    <w:p w14:paraId="6B208BD0" w14:textId="28FFAADE" w:rsidR="00174C15" w:rsidRPr="00760004" w:rsidRDefault="00610327" w:rsidP="00174C15">
      <w:r w:rsidRPr="00760004">
        <w:t>When a CC-POI in the MMS Proxy-Relay generated xCC message is received over LI_X3, the MDF2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224" w:name="_Toc74852166"/>
      <w:r w:rsidRPr="00760004">
        <w:t>7.5</w:t>
      </w:r>
      <w:r w:rsidRPr="00760004">
        <w:tab/>
        <w:t>PTC service</w:t>
      </w:r>
      <w:bookmarkEnd w:id="224"/>
    </w:p>
    <w:p w14:paraId="4689D74E" w14:textId="77777777" w:rsidR="003A7C91" w:rsidRPr="00760004" w:rsidRDefault="003A7C91" w:rsidP="003A7C91">
      <w:pPr>
        <w:pStyle w:val="Heading3"/>
      </w:pPr>
      <w:bookmarkStart w:id="225" w:name="_Toc74852167"/>
      <w:r w:rsidRPr="00760004">
        <w:t>7.5.1</w:t>
      </w:r>
      <w:r w:rsidRPr="00760004">
        <w:tab/>
        <w:t>Introduction</w:t>
      </w:r>
      <w:bookmarkEnd w:id="225"/>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226" w:name="_Toc74852168"/>
      <w:r w:rsidRPr="00760004">
        <w:lastRenderedPageBreak/>
        <w:t>7.5.1.1</w:t>
      </w:r>
      <w:r w:rsidRPr="00760004">
        <w:tab/>
        <w:t>Provisioning over LI_X1</w:t>
      </w:r>
      <w:bookmarkEnd w:id="226"/>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5E7EC69D" w:rsidR="003A7C91" w:rsidRPr="00760004" w:rsidRDefault="003A7C91" w:rsidP="003A7C91">
      <w:r w:rsidRPr="00760004">
        <w:t>The POI in the PTC Server shall support the identifier types given in 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227" w:name="_Toc74852169"/>
      <w:r w:rsidRPr="00760004">
        <w:t>7.5.1.2</w:t>
      </w:r>
      <w:r w:rsidRPr="00760004">
        <w:tab/>
        <w:t>Generating xIRI over LI_X2</w:t>
      </w:r>
      <w:bookmarkEnd w:id="227"/>
    </w:p>
    <w:p w14:paraId="4C3A382B" w14:textId="77777777"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3GPP TS 24.379 [41] and OMA PoC features as defined in OMA-TS-PoC_System_Description-V2_1-20110802-A [42].</w:t>
      </w:r>
    </w:p>
    <w:p w14:paraId="7089A315" w14:textId="77777777" w:rsidR="003A7C91" w:rsidRPr="00760004" w:rsidRDefault="003A7C91" w:rsidP="00722734">
      <w:pPr>
        <w:pStyle w:val="Heading3"/>
      </w:pPr>
      <w:bookmarkStart w:id="228" w:name="_Toc74852170"/>
      <w:r w:rsidRPr="00760004">
        <w:t>7.5.2</w:t>
      </w:r>
      <w:r w:rsidRPr="00760004">
        <w:tab/>
        <w:t>IRI events</w:t>
      </w:r>
      <w:bookmarkEnd w:id="228"/>
    </w:p>
    <w:p w14:paraId="6B42582F" w14:textId="77777777" w:rsidR="003A7C91" w:rsidRPr="00760004" w:rsidRDefault="003A7C91" w:rsidP="00722734">
      <w:pPr>
        <w:pStyle w:val="Heading4"/>
      </w:pPr>
      <w:bookmarkStart w:id="229" w:name="_Toc74852171"/>
      <w:r w:rsidRPr="00760004">
        <w:t>7.5.2.1</w:t>
      </w:r>
      <w:r w:rsidRPr="00760004">
        <w:tab/>
        <w:t>PTC registration</w:t>
      </w:r>
      <w:bookmarkEnd w:id="229"/>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A64895">
        <w:trPr>
          <w:jc w:val="center"/>
        </w:trPr>
        <w:tc>
          <w:tcPr>
            <w:tcW w:w="2693" w:type="dxa"/>
          </w:tcPr>
          <w:p w14:paraId="389D3CAE" w14:textId="77777777" w:rsidR="003A7C91" w:rsidRPr="00760004" w:rsidRDefault="003A7C91" w:rsidP="00A64895">
            <w:pPr>
              <w:pStyle w:val="TAH"/>
            </w:pPr>
            <w:r w:rsidRPr="00760004">
              <w:t>Field name</w:t>
            </w:r>
          </w:p>
        </w:tc>
        <w:tc>
          <w:tcPr>
            <w:tcW w:w="6521" w:type="dxa"/>
          </w:tcPr>
          <w:p w14:paraId="032DAF77" w14:textId="77777777" w:rsidR="003A7C91" w:rsidRPr="00760004" w:rsidRDefault="003A7C91" w:rsidP="00A64895">
            <w:pPr>
              <w:pStyle w:val="TAH"/>
            </w:pPr>
            <w:r w:rsidRPr="00760004">
              <w:t>Description</w:t>
            </w:r>
          </w:p>
        </w:tc>
        <w:tc>
          <w:tcPr>
            <w:tcW w:w="708" w:type="dxa"/>
          </w:tcPr>
          <w:p w14:paraId="0AB109F4" w14:textId="77777777" w:rsidR="003A7C91" w:rsidRPr="00760004" w:rsidRDefault="003A7C91" w:rsidP="00A64895">
            <w:pPr>
              <w:pStyle w:val="TAH"/>
            </w:pPr>
            <w:r w:rsidRPr="00760004">
              <w:t>M/C/O</w:t>
            </w:r>
          </w:p>
        </w:tc>
      </w:tr>
      <w:tr w:rsidR="003A7C91" w:rsidRPr="00760004" w14:paraId="11C5D343" w14:textId="77777777" w:rsidTr="00A64895">
        <w:trPr>
          <w:jc w:val="center"/>
        </w:trPr>
        <w:tc>
          <w:tcPr>
            <w:tcW w:w="2693" w:type="dxa"/>
          </w:tcPr>
          <w:p w14:paraId="1A32FDE5" w14:textId="77777777" w:rsidR="003A7C91" w:rsidRPr="00760004" w:rsidRDefault="003A7C91" w:rsidP="00A64895">
            <w:pPr>
              <w:pStyle w:val="TAL"/>
            </w:pPr>
            <w:r w:rsidRPr="00760004">
              <w:t>pTCTargetInformation</w:t>
            </w:r>
          </w:p>
        </w:tc>
        <w:tc>
          <w:tcPr>
            <w:tcW w:w="6521" w:type="dxa"/>
          </w:tcPr>
          <w:p w14:paraId="31430A5E"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A64895">
            <w:pPr>
              <w:pStyle w:val="TAL"/>
            </w:pPr>
            <w:r w:rsidRPr="00760004">
              <w:t>M</w:t>
            </w:r>
          </w:p>
        </w:tc>
      </w:tr>
      <w:tr w:rsidR="003A7C91" w:rsidRPr="00760004" w14:paraId="3E5F68D8" w14:textId="77777777" w:rsidTr="00A64895">
        <w:trPr>
          <w:jc w:val="center"/>
        </w:trPr>
        <w:tc>
          <w:tcPr>
            <w:tcW w:w="2693" w:type="dxa"/>
          </w:tcPr>
          <w:p w14:paraId="6D467599" w14:textId="77777777" w:rsidR="003A7C91" w:rsidRPr="00760004" w:rsidRDefault="003A7C91" w:rsidP="00A64895">
            <w:pPr>
              <w:pStyle w:val="TAL"/>
            </w:pPr>
            <w:r w:rsidRPr="00760004">
              <w:t>pTCServerURI</w:t>
            </w:r>
          </w:p>
        </w:tc>
        <w:tc>
          <w:tcPr>
            <w:tcW w:w="6521" w:type="dxa"/>
          </w:tcPr>
          <w:p w14:paraId="431A5AA1" w14:textId="77777777" w:rsidR="003A7C91" w:rsidRPr="00760004" w:rsidRDefault="003A7C91" w:rsidP="00A64895">
            <w:pPr>
              <w:pStyle w:val="TAL"/>
            </w:pPr>
            <w:r w:rsidRPr="00760004">
              <w:t>Shall include the identity of the PTC server serving the PTC target.</w:t>
            </w:r>
          </w:p>
        </w:tc>
        <w:tc>
          <w:tcPr>
            <w:tcW w:w="708" w:type="dxa"/>
          </w:tcPr>
          <w:p w14:paraId="6513A9A1" w14:textId="77777777" w:rsidR="003A7C91" w:rsidRPr="00760004" w:rsidRDefault="003A7C91" w:rsidP="00A64895">
            <w:pPr>
              <w:pStyle w:val="TAL"/>
            </w:pPr>
            <w:r w:rsidRPr="00760004">
              <w:t>M</w:t>
            </w:r>
          </w:p>
        </w:tc>
      </w:tr>
      <w:tr w:rsidR="003A7C91" w:rsidRPr="00760004" w14:paraId="29D6C624" w14:textId="77777777" w:rsidTr="00A64895">
        <w:trPr>
          <w:jc w:val="center"/>
        </w:trPr>
        <w:tc>
          <w:tcPr>
            <w:tcW w:w="2693" w:type="dxa"/>
          </w:tcPr>
          <w:p w14:paraId="6D45FAC3" w14:textId="77777777" w:rsidR="003A7C91" w:rsidRPr="00760004" w:rsidRDefault="003A7C91" w:rsidP="00A64895">
            <w:pPr>
              <w:pStyle w:val="TAL"/>
            </w:pPr>
            <w:r w:rsidRPr="00760004">
              <w:t>pTCRegistrationRequest</w:t>
            </w:r>
          </w:p>
        </w:tc>
        <w:tc>
          <w:tcPr>
            <w:tcW w:w="6521" w:type="dxa"/>
          </w:tcPr>
          <w:p w14:paraId="30B1F1F1" w14:textId="77777777" w:rsidR="003A7C91" w:rsidRPr="00760004" w:rsidRDefault="003A7C91" w:rsidP="00A64895">
            <w:pPr>
              <w:pStyle w:val="TAL"/>
            </w:pPr>
            <w:r w:rsidRPr="00760004">
              <w:t>Identifies the type of registration request (register, re-register, or de-register).</w:t>
            </w:r>
          </w:p>
        </w:tc>
        <w:tc>
          <w:tcPr>
            <w:tcW w:w="708" w:type="dxa"/>
          </w:tcPr>
          <w:p w14:paraId="359B81FE" w14:textId="77777777" w:rsidR="003A7C91" w:rsidRPr="00760004" w:rsidRDefault="003A7C91" w:rsidP="00A64895">
            <w:pPr>
              <w:pStyle w:val="TAL"/>
            </w:pPr>
            <w:r w:rsidRPr="00760004">
              <w:t>M</w:t>
            </w:r>
          </w:p>
        </w:tc>
      </w:tr>
      <w:tr w:rsidR="003A7C91" w:rsidRPr="00760004" w14:paraId="06BE9895" w14:textId="77777777" w:rsidTr="00A64895">
        <w:trPr>
          <w:jc w:val="center"/>
        </w:trPr>
        <w:tc>
          <w:tcPr>
            <w:tcW w:w="2693" w:type="dxa"/>
          </w:tcPr>
          <w:p w14:paraId="2F7C16E4" w14:textId="77777777" w:rsidR="003A7C91" w:rsidRPr="00760004" w:rsidRDefault="003A7C91" w:rsidP="00A64895">
            <w:pPr>
              <w:pStyle w:val="TAL"/>
            </w:pPr>
            <w:r w:rsidRPr="00760004">
              <w:t>pTCRegistrationOutcome</w:t>
            </w:r>
          </w:p>
        </w:tc>
        <w:tc>
          <w:tcPr>
            <w:tcW w:w="6521" w:type="dxa"/>
          </w:tcPr>
          <w:p w14:paraId="4686EB11" w14:textId="77777777" w:rsidR="003A7C91" w:rsidRPr="00760004" w:rsidRDefault="003A7C91" w:rsidP="00A64895">
            <w:pPr>
              <w:pStyle w:val="TAL"/>
            </w:pPr>
            <w:r w:rsidRPr="00760004">
              <w:t>Identifies success or failure of the registration.</w:t>
            </w:r>
          </w:p>
        </w:tc>
        <w:tc>
          <w:tcPr>
            <w:tcW w:w="708" w:type="dxa"/>
          </w:tcPr>
          <w:p w14:paraId="40F4B488" w14:textId="77777777" w:rsidR="003A7C91" w:rsidRPr="00760004" w:rsidRDefault="003A7C91" w:rsidP="00A64895">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230" w:name="_Toc74852172"/>
      <w:r w:rsidRPr="00760004">
        <w:t>7.5.2.2</w:t>
      </w:r>
      <w:r w:rsidRPr="00760004">
        <w:tab/>
        <w:t>PTC session initiation</w:t>
      </w:r>
      <w:bookmarkEnd w:id="230"/>
    </w:p>
    <w:p w14:paraId="73B4ADC8" w14:textId="77777777" w:rsidR="003A7C91" w:rsidRPr="00760004" w:rsidRDefault="003A7C91" w:rsidP="00D05162">
      <w:r w:rsidRPr="00760004">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lastRenderedPageBreak/>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A64895">
        <w:trPr>
          <w:jc w:val="center"/>
        </w:trPr>
        <w:tc>
          <w:tcPr>
            <w:tcW w:w="2693" w:type="dxa"/>
          </w:tcPr>
          <w:p w14:paraId="7CC43955" w14:textId="77777777" w:rsidR="003A7C91" w:rsidRPr="00760004" w:rsidRDefault="003A7C91" w:rsidP="00A64895">
            <w:pPr>
              <w:pStyle w:val="TAH"/>
            </w:pPr>
            <w:r w:rsidRPr="00760004">
              <w:t>Field name</w:t>
            </w:r>
          </w:p>
        </w:tc>
        <w:tc>
          <w:tcPr>
            <w:tcW w:w="6521" w:type="dxa"/>
          </w:tcPr>
          <w:p w14:paraId="0ED86712" w14:textId="77777777" w:rsidR="003A7C91" w:rsidRPr="00760004" w:rsidRDefault="003A7C91" w:rsidP="00A64895">
            <w:pPr>
              <w:pStyle w:val="TAH"/>
            </w:pPr>
            <w:r w:rsidRPr="00760004">
              <w:t>Description</w:t>
            </w:r>
          </w:p>
        </w:tc>
        <w:tc>
          <w:tcPr>
            <w:tcW w:w="708" w:type="dxa"/>
          </w:tcPr>
          <w:p w14:paraId="1EF6D450" w14:textId="77777777" w:rsidR="003A7C91" w:rsidRPr="00760004" w:rsidRDefault="003A7C91" w:rsidP="00A64895">
            <w:pPr>
              <w:pStyle w:val="TAH"/>
            </w:pPr>
            <w:r w:rsidRPr="00760004">
              <w:t>M/C/O</w:t>
            </w:r>
          </w:p>
        </w:tc>
      </w:tr>
      <w:tr w:rsidR="003A7C91" w:rsidRPr="00760004" w14:paraId="3DEC4F7B" w14:textId="77777777" w:rsidTr="00A64895">
        <w:trPr>
          <w:jc w:val="center"/>
        </w:trPr>
        <w:tc>
          <w:tcPr>
            <w:tcW w:w="2693" w:type="dxa"/>
          </w:tcPr>
          <w:p w14:paraId="5804D034" w14:textId="77777777" w:rsidR="003A7C91" w:rsidRPr="00760004" w:rsidRDefault="003A7C91" w:rsidP="00A64895">
            <w:pPr>
              <w:pStyle w:val="TAL"/>
            </w:pPr>
            <w:r w:rsidRPr="00760004">
              <w:t>pTCTargetInformation</w:t>
            </w:r>
          </w:p>
        </w:tc>
        <w:tc>
          <w:tcPr>
            <w:tcW w:w="6521" w:type="dxa"/>
          </w:tcPr>
          <w:p w14:paraId="4BB439AD"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A64895">
            <w:pPr>
              <w:pStyle w:val="TAL"/>
            </w:pPr>
            <w:r w:rsidRPr="00760004">
              <w:t>M</w:t>
            </w:r>
          </w:p>
        </w:tc>
      </w:tr>
      <w:tr w:rsidR="003A7C91" w:rsidRPr="00760004" w14:paraId="1FC4A8B4" w14:textId="77777777" w:rsidTr="00A64895">
        <w:trPr>
          <w:jc w:val="center"/>
        </w:trPr>
        <w:tc>
          <w:tcPr>
            <w:tcW w:w="2693" w:type="dxa"/>
          </w:tcPr>
          <w:p w14:paraId="2DB208A3" w14:textId="77777777" w:rsidR="003A7C91" w:rsidRPr="00760004" w:rsidRDefault="003A7C91" w:rsidP="00A64895">
            <w:pPr>
              <w:pStyle w:val="TAL"/>
            </w:pPr>
            <w:r w:rsidRPr="00760004">
              <w:t>pTCDirection</w:t>
            </w:r>
          </w:p>
        </w:tc>
        <w:tc>
          <w:tcPr>
            <w:tcW w:w="6521" w:type="dxa"/>
          </w:tcPr>
          <w:p w14:paraId="22021EB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A64895">
            <w:pPr>
              <w:pStyle w:val="TAL"/>
            </w:pPr>
            <w:r w:rsidRPr="00760004">
              <w:t>M</w:t>
            </w:r>
          </w:p>
        </w:tc>
      </w:tr>
      <w:tr w:rsidR="003A7C91" w:rsidRPr="00760004" w14:paraId="0EDF5EF2" w14:textId="77777777" w:rsidTr="00A64895">
        <w:trPr>
          <w:jc w:val="center"/>
        </w:trPr>
        <w:tc>
          <w:tcPr>
            <w:tcW w:w="2693" w:type="dxa"/>
          </w:tcPr>
          <w:p w14:paraId="5688CAAB" w14:textId="77777777" w:rsidR="003A7C91" w:rsidRPr="00760004" w:rsidRDefault="003A7C91" w:rsidP="00A64895">
            <w:pPr>
              <w:pStyle w:val="TAL"/>
            </w:pPr>
            <w:r w:rsidRPr="00760004">
              <w:t>pTCServerURI</w:t>
            </w:r>
          </w:p>
        </w:tc>
        <w:tc>
          <w:tcPr>
            <w:tcW w:w="6521" w:type="dxa"/>
          </w:tcPr>
          <w:p w14:paraId="58D3F4AF" w14:textId="77777777" w:rsidR="003A7C91" w:rsidRPr="00760004" w:rsidRDefault="003A7C91" w:rsidP="00A64895">
            <w:pPr>
              <w:pStyle w:val="TAL"/>
            </w:pPr>
            <w:r w:rsidRPr="00760004">
              <w:t>Shall include the identity of the PTC server serving the PTC target.</w:t>
            </w:r>
          </w:p>
        </w:tc>
        <w:tc>
          <w:tcPr>
            <w:tcW w:w="708" w:type="dxa"/>
          </w:tcPr>
          <w:p w14:paraId="565ED35C" w14:textId="77777777" w:rsidR="003A7C91" w:rsidRPr="00760004" w:rsidRDefault="003A7C91" w:rsidP="00A64895">
            <w:pPr>
              <w:pStyle w:val="TAL"/>
            </w:pPr>
            <w:r w:rsidRPr="00760004">
              <w:t>M</w:t>
            </w:r>
          </w:p>
        </w:tc>
      </w:tr>
      <w:tr w:rsidR="003A7C91" w:rsidRPr="00760004" w14:paraId="72C9163D" w14:textId="77777777" w:rsidTr="00A64895">
        <w:trPr>
          <w:jc w:val="center"/>
        </w:trPr>
        <w:tc>
          <w:tcPr>
            <w:tcW w:w="2693" w:type="dxa"/>
          </w:tcPr>
          <w:p w14:paraId="2A4A1A52" w14:textId="77777777" w:rsidR="003A7C91" w:rsidRPr="00760004" w:rsidRDefault="003A7C91" w:rsidP="00A64895">
            <w:pPr>
              <w:pStyle w:val="TAL"/>
            </w:pPr>
            <w:r w:rsidRPr="00760004">
              <w:t>pTCSessionInfo</w:t>
            </w:r>
          </w:p>
        </w:tc>
        <w:tc>
          <w:tcPr>
            <w:tcW w:w="6521" w:type="dxa"/>
          </w:tcPr>
          <w:p w14:paraId="77E07C4D" w14:textId="65ABDB2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7A0D7EDE" w14:textId="77777777" w:rsidR="003A7C91" w:rsidRPr="00760004" w:rsidRDefault="003A7C91" w:rsidP="00A64895">
            <w:pPr>
              <w:pStyle w:val="TAL"/>
            </w:pPr>
            <w:r w:rsidRPr="00760004">
              <w:t>M</w:t>
            </w:r>
          </w:p>
        </w:tc>
      </w:tr>
      <w:tr w:rsidR="003A7C91" w:rsidRPr="00760004" w14:paraId="53267ADB" w14:textId="77777777" w:rsidTr="00A64895">
        <w:trPr>
          <w:jc w:val="center"/>
        </w:trPr>
        <w:tc>
          <w:tcPr>
            <w:tcW w:w="2693" w:type="dxa"/>
          </w:tcPr>
          <w:p w14:paraId="27670B49" w14:textId="77777777" w:rsidR="003A7C91" w:rsidRPr="00760004" w:rsidRDefault="003A7C91" w:rsidP="00A64895">
            <w:pPr>
              <w:pStyle w:val="TAL"/>
            </w:pPr>
            <w:r w:rsidRPr="00760004">
              <w:t>pTCOriginatingID</w:t>
            </w:r>
          </w:p>
        </w:tc>
        <w:tc>
          <w:tcPr>
            <w:tcW w:w="6521" w:type="dxa"/>
          </w:tcPr>
          <w:p w14:paraId="3728C35D" w14:textId="77777777" w:rsidR="003A7C91" w:rsidRPr="00760004" w:rsidRDefault="003A7C91" w:rsidP="00A64895">
            <w:pPr>
              <w:pStyle w:val="TAL"/>
            </w:pPr>
            <w:r w:rsidRPr="00760004">
              <w:t>Shall identify the originating party.</w:t>
            </w:r>
          </w:p>
        </w:tc>
        <w:tc>
          <w:tcPr>
            <w:tcW w:w="708" w:type="dxa"/>
          </w:tcPr>
          <w:p w14:paraId="31DBAA71" w14:textId="77777777" w:rsidR="003A7C91" w:rsidRPr="00760004" w:rsidRDefault="003A7C91" w:rsidP="00A64895">
            <w:pPr>
              <w:pStyle w:val="TAL"/>
            </w:pPr>
            <w:r w:rsidRPr="00760004">
              <w:t>M</w:t>
            </w:r>
          </w:p>
        </w:tc>
      </w:tr>
      <w:tr w:rsidR="003A7C91" w:rsidRPr="00760004" w14:paraId="28B96606" w14:textId="77777777" w:rsidTr="00A64895">
        <w:trPr>
          <w:jc w:val="center"/>
        </w:trPr>
        <w:tc>
          <w:tcPr>
            <w:tcW w:w="2693" w:type="dxa"/>
          </w:tcPr>
          <w:p w14:paraId="0643FA2E" w14:textId="77777777" w:rsidR="003A7C91" w:rsidRPr="00760004" w:rsidRDefault="003A7C91" w:rsidP="00A64895">
            <w:pPr>
              <w:pStyle w:val="TAL"/>
            </w:pPr>
            <w:r w:rsidRPr="00760004">
              <w:t>pTCParticipants</w:t>
            </w:r>
          </w:p>
        </w:tc>
        <w:tc>
          <w:tcPr>
            <w:tcW w:w="6521" w:type="dxa"/>
          </w:tcPr>
          <w:p w14:paraId="78E1694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A64895">
            <w:pPr>
              <w:pStyle w:val="TAL"/>
            </w:pPr>
            <w:r w:rsidRPr="00760004">
              <w:t>C</w:t>
            </w:r>
          </w:p>
        </w:tc>
      </w:tr>
      <w:tr w:rsidR="003A7C91" w:rsidRPr="00760004" w14:paraId="02321228" w14:textId="77777777" w:rsidTr="00A64895">
        <w:trPr>
          <w:jc w:val="center"/>
        </w:trPr>
        <w:tc>
          <w:tcPr>
            <w:tcW w:w="2693" w:type="dxa"/>
          </w:tcPr>
          <w:p w14:paraId="6B8BCBEB" w14:textId="77777777" w:rsidR="003A7C91" w:rsidRPr="00760004" w:rsidRDefault="003A7C91" w:rsidP="00A64895">
            <w:pPr>
              <w:pStyle w:val="TAL"/>
            </w:pPr>
            <w:r w:rsidRPr="00760004">
              <w:t>pTCParticipantPresenceStatus</w:t>
            </w:r>
          </w:p>
        </w:tc>
        <w:tc>
          <w:tcPr>
            <w:tcW w:w="6521" w:type="dxa"/>
          </w:tcPr>
          <w:p w14:paraId="6D1AEB1B" w14:textId="27905EBF" w:rsidR="003A7C91" w:rsidRPr="00760004" w:rsidRDefault="003A7C91" w:rsidP="00A64895">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A64895">
            <w:pPr>
              <w:pStyle w:val="TAL"/>
            </w:pPr>
            <w:r w:rsidRPr="00760004">
              <w:t>C</w:t>
            </w:r>
          </w:p>
        </w:tc>
      </w:tr>
      <w:tr w:rsidR="003A7C91" w:rsidRPr="00760004" w14:paraId="26DEBB3D" w14:textId="77777777" w:rsidTr="00A64895">
        <w:trPr>
          <w:jc w:val="center"/>
        </w:trPr>
        <w:tc>
          <w:tcPr>
            <w:tcW w:w="2693" w:type="dxa"/>
          </w:tcPr>
          <w:p w14:paraId="55EF2E72" w14:textId="77777777" w:rsidR="003A7C91" w:rsidRPr="00760004" w:rsidRDefault="003A7C91" w:rsidP="00A64895">
            <w:pPr>
              <w:pStyle w:val="TAL"/>
            </w:pPr>
            <w:r w:rsidRPr="00760004">
              <w:t>location</w:t>
            </w:r>
          </w:p>
        </w:tc>
        <w:tc>
          <w:tcPr>
            <w:tcW w:w="6521" w:type="dxa"/>
          </w:tcPr>
          <w:p w14:paraId="53D5A1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A64895">
            <w:pPr>
              <w:pStyle w:val="TAL"/>
            </w:pPr>
            <w:r w:rsidRPr="00760004">
              <w:t>C</w:t>
            </w:r>
          </w:p>
        </w:tc>
      </w:tr>
      <w:tr w:rsidR="003A7C91" w:rsidRPr="00760004" w14:paraId="4DA1B0C4" w14:textId="77777777" w:rsidTr="00A64895">
        <w:trPr>
          <w:jc w:val="center"/>
        </w:trPr>
        <w:tc>
          <w:tcPr>
            <w:tcW w:w="2693" w:type="dxa"/>
          </w:tcPr>
          <w:p w14:paraId="49C1D0FA" w14:textId="77777777" w:rsidR="003A7C91" w:rsidRPr="00760004" w:rsidRDefault="003A7C91" w:rsidP="00A64895">
            <w:pPr>
              <w:pStyle w:val="TAL"/>
            </w:pPr>
            <w:r w:rsidRPr="00760004">
              <w:t>pTCBearerCapability</w:t>
            </w:r>
          </w:p>
        </w:tc>
        <w:tc>
          <w:tcPr>
            <w:tcW w:w="6521" w:type="dxa"/>
          </w:tcPr>
          <w:p w14:paraId="2B7ADB0B" w14:textId="77777777" w:rsidR="003A7C91" w:rsidRPr="00760004" w:rsidRDefault="003A7C91" w:rsidP="00A64895">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A64895">
            <w:pPr>
              <w:pStyle w:val="TAL"/>
            </w:pPr>
            <w:r w:rsidRPr="00760004">
              <w:t>C</w:t>
            </w:r>
          </w:p>
        </w:tc>
      </w:tr>
      <w:tr w:rsidR="003A7C91" w:rsidRPr="00760004" w14:paraId="1614FD2B" w14:textId="77777777" w:rsidTr="00A64895">
        <w:trPr>
          <w:jc w:val="center"/>
        </w:trPr>
        <w:tc>
          <w:tcPr>
            <w:tcW w:w="2693" w:type="dxa"/>
          </w:tcPr>
          <w:p w14:paraId="4F0727B1" w14:textId="77777777" w:rsidR="003A7C91" w:rsidRPr="00760004" w:rsidRDefault="003A7C91" w:rsidP="00A64895">
            <w:pPr>
              <w:pStyle w:val="TAL"/>
            </w:pPr>
            <w:r w:rsidRPr="00760004">
              <w:t>pTCHost</w:t>
            </w:r>
          </w:p>
        </w:tc>
        <w:tc>
          <w:tcPr>
            <w:tcW w:w="6521" w:type="dxa"/>
          </w:tcPr>
          <w:p w14:paraId="608A9EFE"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A64895">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231" w:name="_Toc74852173"/>
      <w:r w:rsidRPr="00760004">
        <w:t>7.5.2.3</w:t>
      </w:r>
      <w:r w:rsidRPr="00760004">
        <w:tab/>
        <w:t>PTC session abandon attempt</w:t>
      </w:r>
      <w:bookmarkEnd w:id="231"/>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A64895">
        <w:trPr>
          <w:jc w:val="center"/>
        </w:trPr>
        <w:tc>
          <w:tcPr>
            <w:tcW w:w="2693" w:type="dxa"/>
          </w:tcPr>
          <w:p w14:paraId="7E40867C" w14:textId="77777777" w:rsidR="003A7C91" w:rsidRPr="00760004" w:rsidRDefault="003A7C91" w:rsidP="00A64895">
            <w:pPr>
              <w:pStyle w:val="TAH"/>
            </w:pPr>
            <w:r w:rsidRPr="00760004">
              <w:t>Field name</w:t>
            </w:r>
          </w:p>
        </w:tc>
        <w:tc>
          <w:tcPr>
            <w:tcW w:w="6521" w:type="dxa"/>
          </w:tcPr>
          <w:p w14:paraId="0C744F3E" w14:textId="77777777" w:rsidR="003A7C91" w:rsidRPr="00760004" w:rsidRDefault="003A7C91" w:rsidP="00A64895">
            <w:pPr>
              <w:pStyle w:val="TAH"/>
            </w:pPr>
            <w:r w:rsidRPr="00760004">
              <w:t>Description</w:t>
            </w:r>
          </w:p>
        </w:tc>
        <w:tc>
          <w:tcPr>
            <w:tcW w:w="708" w:type="dxa"/>
          </w:tcPr>
          <w:p w14:paraId="6510AB4D" w14:textId="77777777" w:rsidR="003A7C91" w:rsidRPr="00760004" w:rsidRDefault="003A7C91" w:rsidP="00A64895">
            <w:pPr>
              <w:pStyle w:val="TAH"/>
            </w:pPr>
            <w:r w:rsidRPr="00760004">
              <w:t>M/C/O</w:t>
            </w:r>
          </w:p>
        </w:tc>
      </w:tr>
      <w:tr w:rsidR="003A7C91" w:rsidRPr="00760004" w14:paraId="7F6FF51D" w14:textId="77777777" w:rsidTr="00A64895">
        <w:trPr>
          <w:jc w:val="center"/>
        </w:trPr>
        <w:tc>
          <w:tcPr>
            <w:tcW w:w="2693" w:type="dxa"/>
          </w:tcPr>
          <w:p w14:paraId="54B5162F" w14:textId="77777777" w:rsidR="003A7C91" w:rsidRPr="00760004" w:rsidRDefault="003A7C91" w:rsidP="00A64895">
            <w:pPr>
              <w:pStyle w:val="TAL"/>
            </w:pPr>
            <w:r w:rsidRPr="00760004">
              <w:t>pTCTargetInformation</w:t>
            </w:r>
          </w:p>
        </w:tc>
        <w:tc>
          <w:tcPr>
            <w:tcW w:w="6521" w:type="dxa"/>
          </w:tcPr>
          <w:p w14:paraId="4220E13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A64895">
            <w:pPr>
              <w:pStyle w:val="TAL"/>
            </w:pPr>
            <w:r w:rsidRPr="00760004">
              <w:t>M</w:t>
            </w:r>
          </w:p>
        </w:tc>
      </w:tr>
      <w:tr w:rsidR="003A7C91" w:rsidRPr="00760004" w14:paraId="648D09FB" w14:textId="77777777" w:rsidTr="00A64895">
        <w:trPr>
          <w:jc w:val="center"/>
        </w:trPr>
        <w:tc>
          <w:tcPr>
            <w:tcW w:w="2693" w:type="dxa"/>
          </w:tcPr>
          <w:p w14:paraId="051B4583" w14:textId="77777777" w:rsidR="003A7C91" w:rsidRPr="00760004" w:rsidRDefault="003A7C91" w:rsidP="00A64895">
            <w:pPr>
              <w:pStyle w:val="TAL"/>
            </w:pPr>
            <w:r w:rsidRPr="00760004">
              <w:t>pTCDirection</w:t>
            </w:r>
          </w:p>
        </w:tc>
        <w:tc>
          <w:tcPr>
            <w:tcW w:w="6521" w:type="dxa"/>
          </w:tcPr>
          <w:p w14:paraId="0246734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A64895">
            <w:pPr>
              <w:pStyle w:val="TAL"/>
            </w:pPr>
            <w:r w:rsidRPr="00760004">
              <w:t>M</w:t>
            </w:r>
          </w:p>
        </w:tc>
      </w:tr>
      <w:tr w:rsidR="003A7C91" w:rsidRPr="00760004" w14:paraId="3D3E1957" w14:textId="77777777" w:rsidTr="00A64895">
        <w:trPr>
          <w:jc w:val="center"/>
        </w:trPr>
        <w:tc>
          <w:tcPr>
            <w:tcW w:w="2693" w:type="dxa"/>
          </w:tcPr>
          <w:p w14:paraId="11C4BCA0" w14:textId="77777777" w:rsidR="003A7C91" w:rsidRPr="00760004" w:rsidRDefault="003A7C91" w:rsidP="00A64895">
            <w:pPr>
              <w:pStyle w:val="TAL"/>
            </w:pPr>
            <w:r w:rsidRPr="00760004">
              <w:t>pTCSessionInfo</w:t>
            </w:r>
          </w:p>
        </w:tc>
        <w:tc>
          <w:tcPr>
            <w:tcW w:w="6521" w:type="dxa"/>
          </w:tcPr>
          <w:p w14:paraId="438502D1" w14:textId="30B64DE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0C9EAB5" w14:textId="77777777" w:rsidR="003A7C91" w:rsidRPr="00760004" w:rsidRDefault="003A7C91" w:rsidP="00A64895">
            <w:pPr>
              <w:pStyle w:val="TAL"/>
            </w:pPr>
            <w:r w:rsidRPr="00760004">
              <w:t>M</w:t>
            </w:r>
          </w:p>
        </w:tc>
      </w:tr>
      <w:tr w:rsidR="003A7C91" w:rsidRPr="00760004" w14:paraId="5696DB48" w14:textId="77777777" w:rsidTr="00A64895">
        <w:trPr>
          <w:jc w:val="center"/>
        </w:trPr>
        <w:tc>
          <w:tcPr>
            <w:tcW w:w="2693" w:type="dxa"/>
          </w:tcPr>
          <w:p w14:paraId="125EF48D" w14:textId="77777777" w:rsidR="003A7C91" w:rsidRPr="00760004" w:rsidRDefault="003A7C91" w:rsidP="00A64895">
            <w:pPr>
              <w:pStyle w:val="TAL"/>
            </w:pPr>
            <w:r w:rsidRPr="00760004">
              <w:t>location</w:t>
            </w:r>
          </w:p>
        </w:tc>
        <w:tc>
          <w:tcPr>
            <w:tcW w:w="6521" w:type="dxa"/>
          </w:tcPr>
          <w:p w14:paraId="5FD885CF"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A64895">
            <w:pPr>
              <w:pStyle w:val="TAL"/>
            </w:pPr>
            <w:r w:rsidRPr="00760004">
              <w:t>C</w:t>
            </w:r>
          </w:p>
        </w:tc>
      </w:tr>
      <w:tr w:rsidR="003A7C91" w:rsidRPr="00760004" w14:paraId="663C5C7F" w14:textId="77777777" w:rsidTr="00A64895">
        <w:trPr>
          <w:jc w:val="center"/>
        </w:trPr>
        <w:tc>
          <w:tcPr>
            <w:tcW w:w="2693" w:type="dxa"/>
          </w:tcPr>
          <w:p w14:paraId="74674294" w14:textId="77777777" w:rsidR="003A7C91" w:rsidRPr="00760004" w:rsidRDefault="003A7C91" w:rsidP="00A64895">
            <w:pPr>
              <w:pStyle w:val="TAL"/>
            </w:pPr>
            <w:r w:rsidRPr="00760004">
              <w:t>pTCAbandonCause</w:t>
            </w:r>
          </w:p>
        </w:tc>
        <w:tc>
          <w:tcPr>
            <w:tcW w:w="6521" w:type="dxa"/>
          </w:tcPr>
          <w:p w14:paraId="38721769" w14:textId="77777777" w:rsidR="003A7C91" w:rsidRPr="00760004" w:rsidRDefault="003A7C91" w:rsidP="00A64895">
            <w:pPr>
              <w:pStyle w:val="TAL"/>
            </w:pPr>
            <w:r w:rsidRPr="00760004">
              <w:t>Shall identify the reason for the abandoned PTC session based on the warning header field code provided in a response to a SIP INVITE per 3GPP TS 24.379 [41] clause 4.4.2.</w:t>
            </w:r>
          </w:p>
        </w:tc>
        <w:tc>
          <w:tcPr>
            <w:tcW w:w="708" w:type="dxa"/>
          </w:tcPr>
          <w:p w14:paraId="0BF8E380" w14:textId="77777777" w:rsidR="003A7C91" w:rsidRPr="00760004" w:rsidRDefault="003A7C91" w:rsidP="00A64895">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232" w:name="_Toc74852174"/>
      <w:r w:rsidRPr="00760004">
        <w:lastRenderedPageBreak/>
        <w:t>7.5.2.4</w:t>
      </w:r>
      <w:r w:rsidRPr="00760004">
        <w:tab/>
        <w:t>PTC session start</w:t>
      </w:r>
      <w:bookmarkEnd w:id="232"/>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A64895">
        <w:trPr>
          <w:jc w:val="center"/>
        </w:trPr>
        <w:tc>
          <w:tcPr>
            <w:tcW w:w="2693" w:type="dxa"/>
          </w:tcPr>
          <w:p w14:paraId="50B66EAA" w14:textId="77777777" w:rsidR="003A7C91" w:rsidRPr="00760004" w:rsidRDefault="003A7C91" w:rsidP="00A64895">
            <w:pPr>
              <w:pStyle w:val="TAH"/>
            </w:pPr>
            <w:r w:rsidRPr="00760004">
              <w:t>Field name</w:t>
            </w:r>
          </w:p>
        </w:tc>
        <w:tc>
          <w:tcPr>
            <w:tcW w:w="6521" w:type="dxa"/>
          </w:tcPr>
          <w:p w14:paraId="01C04B66" w14:textId="77777777" w:rsidR="003A7C91" w:rsidRPr="00760004" w:rsidRDefault="003A7C91" w:rsidP="00A64895">
            <w:pPr>
              <w:pStyle w:val="TAH"/>
            </w:pPr>
            <w:r w:rsidRPr="00760004">
              <w:t>Description</w:t>
            </w:r>
          </w:p>
        </w:tc>
        <w:tc>
          <w:tcPr>
            <w:tcW w:w="708" w:type="dxa"/>
          </w:tcPr>
          <w:p w14:paraId="49194126" w14:textId="77777777" w:rsidR="003A7C91" w:rsidRPr="00760004" w:rsidRDefault="003A7C91" w:rsidP="00A64895">
            <w:pPr>
              <w:pStyle w:val="TAH"/>
            </w:pPr>
            <w:r w:rsidRPr="00760004">
              <w:t>M/C/O</w:t>
            </w:r>
          </w:p>
        </w:tc>
      </w:tr>
      <w:tr w:rsidR="003A7C91" w:rsidRPr="00760004" w14:paraId="3A59BA25" w14:textId="77777777" w:rsidTr="00A64895">
        <w:trPr>
          <w:jc w:val="center"/>
        </w:trPr>
        <w:tc>
          <w:tcPr>
            <w:tcW w:w="2693" w:type="dxa"/>
          </w:tcPr>
          <w:p w14:paraId="3CB0CF75" w14:textId="77777777" w:rsidR="003A7C91" w:rsidRPr="00760004" w:rsidRDefault="003A7C91" w:rsidP="00A64895">
            <w:pPr>
              <w:pStyle w:val="TAL"/>
            </w:pPr>
            <w:r w:rsidRPr="00760004">
              <w:t>pTCTargetInformation</w:t>
            </w:r>
          </w:p>
        </w:tc>
        <w:tc>
          <w:tcPr>
            <w:tcW w:w="6521" w:type="dxa"/>
          </w:tcPr>
          <w:p w14:paraId="66139CC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A64895">
            <w:pPr>
              <w:pStyle w:val="TAL"/>
            </w:pPr>
            <w:r w:rsidRPr="00760004">
              <w:t>M</w:t>
            </w:r>
          </w:p>
        </w:tc>
      </w:tr>
      <w:tr w:rsidR="003A7C91" w:rsidRPr="00760004" w14:paraId="5CD26D34" w14:textId="77777777" w:rsidTr="00A64895">
        <w:trPr>
          <w:jc w:val="center"/>
        </w:trPr>
        <w:tc>
          <w:tcPr>
            <w:tcW w:w="2693" w:type="dxa"/>
          </w:tcPr>
          <w:p w14:paraId="1F46EA65" w14:textId="77777777" w:rsidR="003A7C91" w:rsidRPr="00760004" w:rsidRDefault="003A7C91" w:rsidP="00A64895">
            <w:pPr>
              <w:pStyle w:val="TAL"/>
            </w:pPr>
            <w:r w:rsidRPr="00760004">
              <w:t>pTCDirection</w:t>
            </w:r>
          </w:p>
        </w:tc>
        <w:tc>
          <w:tcPr>
            <w:tcW w:w="6521" w:type="dxa"/>
          </w:tcPr>
          <w:p w14:paraId="7E9AED1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A64895">
            <w:pPr>
              <w:pStyle w:val="TAL"/>
            </w:pPr>
            <w:r w:rsidRPr="00760004">
              <w:t>M</w:t>
            </w:r>
          </w:p>
        </w:tc>
      </w:tr>
      <w:tr w:rsidR="003A7C91" w:rsidRPr="00760004" w14:paraId="152A56E9" w14:textId="77777777" w:rsidTr="00A64895">
        <w:trPr>
          <w:jc w:val="center"/>
        </w:trPr>
        <w:tc>
          <w:tcPr>
            <w:tcW w:w="2693" w:type="dxa"/>
          </w:tcPr>
          <w:p w14:paraId="0FB454E3" w14:textId="77777777" w:rsidR="003A7C91" w:rsidRPr="00760004" w:rsidRDefault="003A7C91" w:rsidP="00A64895">
            <w:pPr>
              <w:pStyle w:val="TAL"/>
            </w:pPr>
            <w:r w:rsidRPr="00760004">
              <w:t>pTCServerURI</w:t>
            </w:r>
          </w:p>
        </w:tc>
        <w:tc>
          <w:tcPr>
            <w:tcW w:w="6521" w:type="dxa"/>
          </w:tcPr>
          <w:p w14:paraId="142938A6" w14:textId="77777777" w:rsidR="003A7C91" w:rsidRPr="00760004" w:rsidRDefault="003A7C91" w:rsidP="00A64895">
            <w:pPr>
              <w:pStyle w:val="TAL"/>
            </w:pPr>
            <w:r w:rsidRPr="00760004">
              <w:t>Shall include the identity of the PTC server serving the PTC target.</w:t>
            </w:r>
          </w:p>
        </w:tc>
        <w:tc>
          <w:tcPr>
            <w:tcW w:w="708" w:type="dxa"/>
          </w:tcPr>
          <w:p w14:paraId="0C6EE3EB" w14:textId="77777777" w:rsidR="003A7C91" w:rsidRPr="00760004" w:rsidRDefault="003A7C91" w:rsidP="00A64895">
            <w:pPr>
              <w:pStyle w:val="TAL"/>
            </w:pPr>
            <w:r w:rsidRPr="00760004">
              <w:t>M</w:t>
            </w:r>
          </w:p>
        </w:tc>
      </w:tr>
      <w:tr w:rsidR="003A7C91" w:rsidRPr="00760004" w14:paraId="2D31ABFC" w14:textId="77777777" w:rsidTr="00A64895">
        <w:trPr>
          <w:jc w:val="center"/>
        </w:trPr>
        <w:tc>
          <w:tcPr>
            <w:tcW w:w="2693" w:type="dxa"/>
          </w:tcPr>
          <w:p w14:paraId="1454E663" w14:textId="77777777" w:rsidR="003A7C91" w:rsidRPr="00760004" w:rsidRDefault="003A7C91" w:rsidP="00A64895">
            <w:pPr>
              <w:pStyle w:val="TAL"/>
            </w:pPr>
            <w:r w:rsidRPr="00760004">
              <w:t>pTCSessionInfo</w:t>
            </w:r>
          </w:p>
        </w:tc>
        <w:tc>
          <w:tcPr>
            <w:tcW w:w="6521" w:type="dxa"/>
          </w:tcPr>
          <w:p w14:paraId="18173138" w14:textId="659F7BB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4CC7EF3C" w14:textId="77777777" w:rsidR="003A7C91" w:rsidRPr="00760004" w:rsidRDefault="003A7C91" w:rsidP="00A64895">
            <w:pPr>
              <w:pStyle w:val="TAL"/>
            </w:pPr>
            <w:r w:rsidRPr="00760004">
              <w:t>M</w:t>
            </w:r>
          </w:p>
        </w:tc>
      </w:tr>
      <w:tr w:rsidR="003A7C91" w:rsidRPr="00760004" w14:paraId="66B75769" w14:textId="77777777" w:rsidTr="00A64895">
        <w:trPr>
          <w:jc w:val="center"/>
        </w:trPr>
        <w:tc>
          <w:tcPr>
            <w:tcW w:w="2693" w:type="dxa"/>
          </w:tcPr>
          <w:p w14:paraId="659FBE8F" w14:textId="77777777" w:rsidR="003A7C91" w:rsidRPr="00760004" w:rsidRDefault="003A7C91" w:rsidP="00A64895">
            <w:pPr>
              <w:pStyle w:val="TAL"/>
            </w:pPr>
            <w:r w:rsidRPr="00760004">
              <w:t>pTCOriginatingID</w:t>
            </w:r>
          </w:p>
        </w:tc>
        <w:tc>
          <w:tcPr>
            <w:tcW w:w="6521" w:type="dxa"/>
          </w:tcPr>
          <w:p w14:paraId="3C5E4FE3" w14:textId="77777777" w:rsidR="003A7C91" w:rsidRPr="00760004" w:rsidRDefault="003A7C91" w:rsidP="00A64895">
            <w:pPr>
              <w:pStyle w:val="TAL"/>
            </w:pPr>
            <w:r w:rsidRPr="00760004">
              <w:t>Shall identify the originating party.</w:t>
            </w:r>
          </w:p>
        </w:tc>
        <w:tc>
          <w:tcPr>
            <w:tcW w:w="708" w:type="dxa"/>
          </w:tcPr>
          <w:p w14:paraId="092B8C70" w14:textId="77777777" w:rsidR="003A7C91" w:rsidRPr="00760004" w:rsidRDefault="003A7C91" w:rsidP="00A64895">
            <w:pPr>
              <w:pStyle w:val="TAL"/>
            </w:pPr>
            <w:r w:rsidRPr="00760004">
              <w:t>M</w:t>
            </w:r>
          </w:p>
        </w:tc>
      </w:tr>
      <w:tr w:rsidR="003A7C91" w:rsidRPr="00760004" w14:paraId="0873C54D" w14:textId="77777777" w:rsidTr="00A64895">
        <w:trPr>
          <w:jc w:val="center"/>
        </w:trPr>
        <w:tc>
          <w:tcPr>
            <w:tcW w:w="2693" w:type="dxa"/>
          </w:tcPr>
          <w:p w14:paraId="22A1563A" w14:textId="77777777" w:rsidR="003A7C91" w:rsidRPr="00760004" w:rsidRDefault="003A7C91" w:rsidP="00A64895">
            <w:pPr>
              <w:pStyle w:val="TAL"/>
            </w:pPr>
            <w:r w:rsidRPr="00760004">
              <w:t>pTCParticipants</w:t>
            </w:r>
          </w:p>
        </w:tc>
        <w:tc>
          <w:tcPr>
            <w:tcW w:w="6521" w:type="dxa"/>
          </w:tcPr>
          <w:p w14:paraId="2275A4F2"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A64895">
            <w:pPr>
              <w:pStyle w:val="TAL"/>
            </w:pPr>
            <w:r w:rsidRPr="00760004">
              <w:t>C</w:t>
            </w:r>
          </w:p>
        </w:tc>
      </w:tr>
      <w:tr w:rsidR="003A7C91" w:rsidRPr="00760004" w14:paraId="292B72C1" w14:textId="77777777" w:rsidTr="00A64895">
        <w:trPr>
          <w:jc w:val="center"/>
        </w:trPr>
        <w:tc>
          <w:tcPr>
            <w:tcW w:w="2693" w:type="dxa"/>
          </w:tcPr>
          <w:p w14:paraId="5C64CED2" w14:textId="77777777" w:rsidR="003A7C91" w:rsidRPr="00760004" w:rsidRDefault="003A7C91" w:rsidP="00A64895">
            <w:pPr>
              <w:pStyle w:val="TAL"/>
            </w:pPr>
            <w:r w:rsidRPr="00760004">
              <w:t>pTCParticipantPresenceStatus</w:t>
            </w:r>
          </w:p>
        </w:tc>
        <w:tc>
          <w:tcPr>
            <w:tcW w:w="6521" w:type="dxa"/>
          </w:tcPr>
          <w:p w14:paraId="225F42CE" w14:textId="51A5A980" w:rsidR="003A7C91" w:rsidRPr="00760004" w:rsidRDefault="003A7C91" w:rsidP="00A64895">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A64895">
            <w:pPr>
              <w:pStyle w:val="TAL"/>
            </w:pPr>
            <w:r w:rsidRPr="00760004">
              <w:t>C</w:t>
            </w:r>
          </w:p>
        </w:tc>
      </w:tr>
      <w:tr w:rsidR="003A7C91" w:rsidRPr="00760004" w14:paraId="09642CD8" w14:textId="77777777" w:rsidTr="00A64895">
        <w:trPr>
          <w:jc w:val="center"/>
        </w:trPr>
        <w:tc>
          <w:tcPr>
            <w:tcW w:w="2693" w:type="dxa"/>
          </w:tcPr>
          <w:p w14:paraId="02DE1C2D" w14:textId="77777777" w:rsidR="003A7C91" w:rsidRPr="00760004" w:rsidRDefault="003A7C91" w:rsidP="00A64895">
            <w:pPr>
              <w:pStyle w:val="TAL"/>
            </w:pPr>
            <w:r w:rsidRPr="00760004">
              <w:t>location</w:t>
            </w:r>
          </w:p>
        </w:tc>
        <w:tc>
          <w:tcPr>
            <w:tcW w:w="6521" w:type="dxa"/>
          </w:tcPr>
          <w:p w14:paraId="1DEB9775"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A64895">
            <w:pPr>
              <w:pStyle w:val="TAL"/>
            </w:pPr>
            <w:r w:rsidRPr="00760004">
              <w:t>C</w:t>
            </w:r>
          </w:p>
        </w:tc>
      </w:tr>
      <w:tr w:rsidR="003A7C91" w:rsidRPr="00760004" w14:paraId="42FAAB35" w14:textId="77777777" w:rsidTr="00A64895">
        <w:trPr>
          <w:jc w:val="center"/>
        </w:trPr>
        <w:tc>
          <w:tcPr>
            <w:tcW w:w="2693" w:type="dxa"/>
          </w:tcPr>
          <w:p w14:paraId="6318FFDB" w14:textId="77777777" w:rsidR="003A7C91" w:rsidRPr="00760004" w:rsidRDefault="003A7C91" w:rsidP="00A64895">
            <w:pPr>
              <w:pStyle w:val="TAL"/>
            </w:pPr>
            <w:r w:rsidRPr="00760004">
              <w:t>pTCHost</w:t>
            </w:r>
          </w:p>
        </w:tc>
        <w:tc>
          <w:tcPr>
            <w:tcW w:w="6521" w:type="dxa"/>
          </w:tcPr>
          <w:p w14:paraId="511C66E6"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A64895">
            <w:pPr>
              <w:pStyle w:val="TAL"/>
            </w:pPr>
            <w:r w:rsidRPr="00760004">
              <w:t>C</w:t>
            </w:r>
          </w:p>
        </w:tc>
      </w:tr>
      <w:tr w:rsidR="003A7C91" w:rsidRPr="00760004" w14:paraId="51C902B7" w14:textId="77777777" w:rsidTr="00A64895">
        <w:trPr>
          <w:jc w:val="center"/>
        </w:trPr>
        <w:tc>
          <w:tcPr>
            <w:tcW w:w="2693" w:type="dxa"/>
          </w:tcPr>
          <w:p w14:paraId="2586E5E6" w14:textId="77777777" w:rsidR="003A7C91" w:rsidRPr="00760004" w:rsidRDefault="003A7C91" w:rsidP="00A64895">
            <w:pPr>
              <w:pStyle w:val="TAL"/>
            </w:pPr>
            <w:r w:rsidRPr="00760004">
              <w:t>pTCBearerCapability</w:t>
            </w:r>
          </w:p>
        </w:tc>
        <w:tc>
          <w:tcPr>
            <w:tcW w:w="6521" w:type="dxa"/>
          </w:tcPr>
          <w:p w14:paraId="432E73A2" w14:textId="77777777" w:rsidR="003A7C91" w:rsidRPr="00760004" w:rsidRDefault="003A7C91" w:rsidP="00A64895">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A64895">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233" w:name="_Toc74852175"/>
      <w:r w:rsidRPr="00760004">
        <w:t>7.5.2.5</w:t>
      </w:r>
      <w:r w:rsidRPr="00760004">
        <w:tab/>
        <w:t>PTC session end</w:t>
      </w:r>
      <w:bookmarkEnd w:id="233"/>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lastRenderedPageBreak/>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A64895">
        <w:trPr>
          <w:jc w:val="center"/>
        </w:trPr>
        <w:tc>
          <w:tcPr>
            <w:tcW w:w="2693" w:type="dxa"/>
          </w:tcPr>
          <w:p w14:paraId="6766EDC1" w14:textId="77777777" w:rsidR="003A7C91" w:rsidRPr="00760004" w:rsidRDefault="003A7C91" w:rsidP="00A64895">
            <w:pPr>
              <w:pStyle w:val="TAH"/>
            </w:pPr>
            <w:r w:rsidRPr="00760004">
              <w:t>Field name</w:t>
            </w:r>
          </w:p>
        </w:tc>
        <w:tc>
          <w:tcPr>
            <w:tcW w:w="6521" w:type="dxa"/>
          </w:tcPr>
          <w:p w14:paraId="72BBFC65" w14:textId="77777777" w:rsidR="003A7C91" w:rsidRPr="00760004" w:rsidRDefault="003A7C91" w:rsidP="00A64895">
            <w:pPr>
              <w:pStyle w:val="TAH"/>
            </w:pPr>
            <w:r w:rsidRPr="00760004">
              <w:t>Description</w:t>
            </w:r>
          </w:p>
        </w:tc>
        <w:tc>
          <w:tcPr>
            <w:tcW w:w="708" w:type="dxa"/>
          </w:tcPr>
          <w:p w14:paraId="30CEB57D" w14:textId="77777777" w:rsidR="003A7C91" w:rsidRPr="00760004" w:rsidRDefault="003A7C91" w:rsidP="00A64895">
            <w:pPr>
              <w:pStyle w:val="TAH"/>
            </w:pPr>
            <w:r w:rsidRPr="00760004">
              <w:t>M/C/O</w:t>
            </w:r>
          </w:p>
        </w:tc>
      </w:tr>
      <w:tr w:rsidR="003A7C91" w:rsidRPr="00760004" w14:paraId="4391E225" w14:textId="77777777" w:rsidTr="00A64895">
        <w:trPr>
          <w:jc w:val="center"/>
        </w:trPr>
        <w:tc>
          <w:tcPr>
            <w:tcW w:w="2693" w:type="dxa"/>
          </w:tcPr>
          <w:p w14:paraId="1D4D35ED" w14:textId="77777777" w:rsidR="003A7C91" w:rsidRPr="00760004" w:rsidRDefault="003A7C91" w:rsidP="00A64895">
            <w:pPr>
              <w:pStyle w:val="TAL"/>
            </w:pPr>
            <w:r w:rsidRPr="00760004">
              <w:t>pTCTargetInformation</w:t>
            </w:r>
          </w:p>
        </w:tc>
        <w:tc>
          <w:tcPr>
            <w:tcW w:w="6521" w:type="dxa"/>
          </w:tcPr>
          <w:p w14:paraId="361A89CF"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A64895">
            <w:pPr>
              <w:pStyle w:val="TAL"/>
            </w:pPr>
            <w:r w:rsidRPr="00760004">
              <w:t>M</w:t>
            </w:r>
          </w:p>
        </w:tc>
      </w:tr>
      <w:tr w:rsidR="003A7C91" w:rsidRPr="00760004" w14:paraId="5363E220" w14:textId="77777777" w:rsidTr="00A64895">
        <w:trPr>
          <w:jc w:val="center"/>
        </w:trPr>
        <w:tc>
          <w:tcPr>
            <w:tcW w:w="2693" w:type="dxa"/>
          </w:tcPr>
          <w:p w14:paraId="4E9D7D1B" w14:textId="77777777" w:rsidR="003A7C91" w:rsidRPr="00760004" w:rsidRDefault="003A7C91" w:rsidP="00A64895">
            <w:pPr>
              <w:pStyle w:val="TAL"/>
            </w:pPr>
            <w:r w:rsidRPr="00760004">
              <w:t>pTCDirection</w:t>
            </w:r>
          </w:p>
        </w:tc>
        <w:tc>
          <w:tcPr>
            <w:tcW w:w="6521" w:type="dxa"/>
          </w:tcPr>
          <w:p w14:paraId="0AD56295"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A64895">
            <w:pPr>
              <w:pStyle w:val="TAL"/>
            </w:pPr>
            <w:r w:rsidRPr="00760004">
              <w:t>M</w:t>
            </w:r>
          </w:p>
        </w:tc>
      </w:tr>
      <w:tr w:rsidR="003A7C91" w:rsidRPr="00760004" w14:paraId="125C3F8C" w14:textId="77777777" w:rsidTr="00A64895">
        <w:trPr>
          <w:jc w:val="center"/>
        </w:trPr>
        <w:tc>
          <w:tcPr>
            <w:tcW w:w="2693" w:type="dxa"/>
          </w:tcPr>
          <w:p w14:paraId="39E6CAC7" w14:textId="77777777" w:rsidR="003A7C91" w:rsidRPr="00760004" w:rsidRDefault="003A7C91" w:rsidP="00A64895">
            <w:pPr>
              <w:pStyle w:val="TAL"/>
            </w:pPr>
            <w:r w:rsidRPr="00760004">
              <w:t>pTCServerURI</w:t>
            </w:r>
          </w:p>
        </w:tc>
        <w:tc>
          <w:tcPr>
            <w:tcW w:w="6521" w:type="dxa"/>
          </w:tcPr>
          <w:p w14:paraId="65FE165F" w14:textId="77777777" w:rsidR="003A7C91" w:rsidRPr="00760004" w:rsidRDefault="003A7C91" w:rsidP="00A64895">
            <w:pPr>
              <w:pStyle w:val="TAL"/>
            </w:pPr>
            <w:r w:rsidRPr="00760004">
              <w:t>Shall include the identity of the PTC server serving the PTC target.</w:t>
            </w:r>
          </w:p>
        </w:tc>
        <w:tc>
          <w:tcPr>
            <w:tcW w:w="708" w:type="dxa"/>
          </w:tcPr>
          <w:p w14:paraId="5FAD31CC" w14:textId="77777777" w:rsidR="003A7C91" w:rsidRPr="00760004" w:rsidRDefault="003A7C91" w:rsidP="00A64895">
            <w:pPr>
              <w:pStyle w:val="TAL"/>
            </w:pPr>
            <w:r w:rsidRPr="00760004">
              <w:t>M</w:t>
            </w:r>
          </w:p>
        </w:tc>
      </w:tr>
      <w:tr w:rsidR="003A7C91" w:rsidRPr="00760004" w14:paraId="5FB57A80" w14:textId="77777777" w:rsidTr="00A64895">
        <w:trPr>
          <w:jc w:val="center"/>
        </w:trPr>
        <w:tc>
          <w:tcPr>
            <w:tcW w:w="2693" w:type="dxa"/>
          </w:tcPr>
          <w:p w14:paraId="77FE8891" w14:textId="77777777" w:rsidR="003A7C91" w:rsidRPr="00760004" w:rsidRDefault="003A7C91" w:rsidP="00A64895">
            <w:pPr>
              <w:pStyle w:val="TAL"/>
            </w:pPr>
            <w:r w:rsidRPr="00760004">
              <w:t>pTCSessionInfo</w:t>
            </w:r>
          </w:p>
        </w:tc>
        <w:tc>
          <w:tcPr>
            <w:tcW w:w="6521" w:type="dxa"/>
          </w:tcPr>
          <w:p w14:paraId="7ACA110B" w14:textId="3E05D4E7"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4FCC244" w14:textId="77777777" w:rsidR="003A7C91" w:rsidRPr="00760004" w:rsidRDefault="003A7C91" w:rsidP="00A64895">
            <w:pPr>
              <w:pStyle w:val="TAL"/>
            </w:pPr>
            <w:r w:rsidRPr="00760004">
              <w:t>M</w:t>
            </w:r>
          </w:p>
        </w:tc>
      </w:tr>
      <w:tr w:rsidR="003A7C91" w:rsidRPr="00760004" w14:paraId="3288B5BC" w14:textId="77777777" w:rsidTr="00A64895">
        <w:trPr>
          <w:jc w:val="center"/>
        </w:trPr>
        <w:tc>
          <w:tcPr>
            <w:tcW w:w="2693" w:type="dxa"/>
          </w:tcPr>
          <w:p w14:paraId="50296B7F" w14:textId="77777777" w:rsidR="003A7C91" w:rsidRPr="00760004" w:rsidRDefault="003A7C91" w:rsidP="00A64895">
            <w:pPr>
              <w:pStyle w:val="TAL"/>
            </w:pPr>
            <w:r w:rsidRPr="00760004">
              <w:t>pTCParticipants</w:t>
            </w:r>
          </w:p>
        </w:tc>
        <w:tc>
          <w:tcPr>
            <w:tcW w:w="6521" w:type="dxa"/>
          </w:tcPr>
          <w:p w14:paraId="600DCFA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A64895">
            <w:pPr>
              <w:pStyle w:val="TAL"/>
            </w:pPr>
            <w:r w:rsidRPr="00760004">
              <w:t>C</w:t>
            </w:r>
          </w:p>
        </w:tc>
      </w:tr>
      <w:tr w:rsidR="003A7C91" w:rsidRPr="00760004" w14:paraId="6FBB1EEE" w14:textId="77777777" w:rsidTr="00A64895">
        <w:trPr>
          <w:jc w:val="center"/>
        </w:trPr>
        <w:tc>
          <w:tcPr>
            <w:tcW w:w="2693" w:type="dxa"/>
          </w:tcPr>
          <w:p w14:paraId="41B0B83A" w14:textId="77777777" w:rsidR="003A7C91" w:rsidRPr="00760004" w:rsidRDefault="003A7C91" w:rsidP="00A64895">
            <w:pPr>
              <w:pStyle w:val="TAL"/>
            </w:pPr>
            <w:r w:rsidRPr="00760004">
              <w:t>location</w:t>
            </w:r>
          </w:p>
        </w:tc>
        <w:tc>
          <w:tcPr>
            <w:tcW w:w="6521" w:type="dxa"/>
          </w:tcPr>
          <w:p w14:paraId="33985520"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A64895">
            <w:pPr>
              <w:pStyle w:val="TAL"/>
            </w:pPr>
            <w:r w:rsidRPr="00760004">
              <w:t>C</w:t>
            </w:r>
          </w:p>
        </w:tc>
      </w:tr>
      <w:tr w:rsidR="003A7C91" w:rsidRPr="00760004" w14:paraId="27D14ACA" w14:textId="77777777" w:rsidTr="00A64895">
        <w:trPr>
          <w:jc w:val="center"/>
        </w:trPr>
        <w:tc>
          <w:tcPr>
            <w:tcW w:w="2693" w:type="dxa"/>
          </w:tcPr>
          <w:p w14:paraId="789E8CEA" w14:textId="77777777" w:rsidR="003A7C91" w:rsidRPr="00760004" w:rsidRDefault="003A7C91" w:rsidP="00A64895">
            <w:pPr>
              <w:pStyle w:val="TAL"/>
            </w:pPr>
            <w:r w:rsidRPr="00760004">
              <w:t>pTCSessionEndCause</w:t>
            </w:r>
          </w:p>
        </w:tc>
        <w:tc>
          <w:tcPr>
            <w:tcW w:w="6521" w:type="dxa"/>
          </w:tcPr>
          <w:p w14:paraId="7590E1F8" w14:textId="19E9892D" w:rsidR="003A7C91" w:rsidRPr="00760004" w:rsidRDefault="003A7C91" w:rsidP="00A64895">
            <w:pPr>
              <w:pStyle w:val="TAL"/>
            </w:pPr>
            <w:r w:rsidRPr="00760004">
              <w:t>Shall identify the reason for the PTC session end based on the following events per OMA-TS-PoC_System_Description-V2_1-20110802-A [42]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A64895">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234" w:name="_Toc74852176"/>
      <w:r w:rsidRPr="00760004">
        <w:t>7.5.2.6</w:t>
      </w:r>
      <w:r w:rsidRPr="00760004">
        <w:tab/>
        <w:t>PTC start of interception</w:t>
      </w:r>
      <w:bookmarkEnd w:id="234"/>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lastRenderedPageBreak/>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A64895">
        <w:trPr>
          <w:jc w:val="center"/>
        </w:trPr>
        <w:tc>
          <w:tcPr>
            <w:tcW w:w="2693" w:type="dxa"/>
          </w:tcPr>
          <w:p w14:paraId="7BC1D320" w14:textId="77777777" w:rsidR="003A7C91" w:rsidRPr="00760004" w:rsidRDefault="003A7C91" w:rsidP="00A64895">
            <w:pPr>
              <w:pStyle w:val="TAH"/>
            </w:pPr>
            <w:r w:rsidRPr="00760004">
              <w:t>Field name</w:t>
            </w:r>
          </w:p>
        </w:tc>
        <w:tc>
          <w:tcPr>
            <w:tcW w:w="6521" w:type="dxa"/>
          </w:tcPr>
          <w:p w14:paraId="55CD6AA9" w14:textId="77777777" w:rsidR="003A7C91" w:rsidRPr="00760004" w:rsidRDefault="003A7C91" w:rsidP="00A64895">
            <w:pPr>
              <w:pStyle w:val="TAH"/>
            </w:pPr>
            <w:r w:rsidRPr="00760004">
              <w:t>Description</w:t>
            </w:r>
          </w:p>
        </w:tc>
        <w:tc>
          <w:tcPr>
            <w:tcW w:w="708" w:type="dxa"/>
          </w:tcPr>
          <w:p w14:paraId="4481AEEF" w14:textId="77777777" w:rsidR="003A7C91" w:rsidRPr="00760004" w:rsidRDefault="003A7C91" w:rsidP="00A64895">
            <w:pPr>
              <w:pStyle w:val="TAH"/>
            </w:pPr>
            <w:r w:rsidRPr="00760004">
              <w:t>M/C/O</w:t>
            </w:r>
          </w:p>
        </w:tc>
      </w:tr>
      <w:tr w:rsidR="003A7C91" w:rsidRPr="00760004" w14:paraId="3B4A33ED" w14:textId="77777777" w:rsidTr="00A64895">
        <w:trPr>
          <w:jc w:val="center"/>
        </w:trPr>
        <w:tc>
          <w:tcPr>
            <w:tcW w:w="2693" w:type="dxa"/>
          </w:tcPr>
          <w:p w14:paraId="0EB0C76D" w14:textId="77777777" w:rsidR="003A7C91" w:rsidRPr="00760004" w:rsidRDefault="003A7C91" w:rsidP="00A64895">
            <w:pPr>
              <w:pStyle w:val="TAL"/>
            </w:pPr>
            <w:r w:rsidRPr="00760004">
              <w:t>pTCTargetInformation</w:t>
            </w:r>
          </w:p>
        </w:tc>
        <w:tc>
          <w:tcPr>
            <w:tcW w:w="6521" w:type="dxa"/>
          </w:tcPr>
          <w:p w14:paraId="2EDF46F6"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A64895">
            <w:pPr>
              <w:pStyle w:val="TAL"/>
            </w:pPr>
            <w:r w:rsidRPr="00760004">
              <w:t>M</w:t>
            </w:r>
          </w:p>
        </w:tc>
      </w:tr>
      <w:tr w:rsidR="003A7C91" w:rsidRPr="00760004" w14:paraId="62A15312" w14:textId="77777777" w:rsidTr="00A64895">
        <w:trPr>
          <w:jc w:val="center"/>
        </w:trPr>
        <w:tc>
          <w:tcPr>
            <w:tcW w:w="2693" w:type="dxa"/>
          </w:tcPr>
          <w:p w14:paraId="28B6E47D" w14:textId="77777777" w:rsidR="003A7C91" w:rsidRPr="00760004" w:rsidRDefault="003A7C91" w:rsidP="00A64895">
            <w:pPr>
              <w:pStyle w:val="TAL"/>
            </w:pPr>
            <w:r w:rsidRPr="00760004">
              <w:t>pTCDirection</w:t>
            </w:r>
          </w:p>
        </w:tc>
        <w:tc>
          <w:tcPr>
            <w:tcW w:w="6521" w:type="dxa"/>
          </w:tcPr>
          <w:p w14:paraId="0B685DA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A64895">
            <w:pPr>
              <w:pStyle w:val="TAL"/>
            </w:pPr>
            <w:r w:rsidRPr="00760004">
              <w:t>M</w:t>
            </w:r>
          </w:p>
        </w:tc>
      </w:tr>
      <w:tr w:rsidR="003A7C91" w:rsidRPr="00760004" w14:paraId="4738F78E" w14:textId="77777777" w:rsidTr="00A64895">
        <w:trPr>
          <w:jc w:val="center"/>
        </w:trPr>
        <w:tc>
          <w:tcPr>
            <w:tcW w:w="2693" w:type="dxa"/>
          </w:tcPr>
          <w:p w14:paraId="61FCBA6B" w14:textId="77777777" w:rsidR="003A7C91" w:rsidRPr="00760004" w:rsidRDefault="003A7C91" w:rsidP="00A64895">
            <w:pPr>
              <w:pStyle w:val="TAL"/>
            </w:pPr>
            <w:r w:rsidRPr="00760004">
              <w:t>pTCPreEstSessionID</w:t>
            </w:r>
          </w:p>
        </w:tc>
        <w:tc>
          <w:tcPr>
            <w:tcW w:w="6521" w:type="dxa"/>
          </w:tcPr>
          <w:p w14:paraId="378895C1" w14:textId="77777777" w:rsidR="003A7C91" w:rsidRPr="00760004" w:rsidRDefault="003A7C91" w:rsidP="00A64895">
            <w:pPr>
              <w:pStyle w:val="TAL"/>
            </w:pPr>
            <w:r w:rsidRPr="00760004">
              <w:t>Identifies the PTC Pre-Established Session Identity when available.</w:t>
            </w:r>
          </w:p>
        </w:tc>
        <w:tc>
          <w:tcPr>
            <w:tcW w:w="708" w:type="dxa"/>
          </w:tcPr>
          <w:p w14:paraId="0DE5E2C2" w14:textId="77777777" w:rsidR="003A7C91" w:rsidRPr="00760004" w:rsidRDefault="003A7C91" w:rsidP="00A64895">
            <w:pPr>
              <w:pStyle w:val="TAL"/>
            </w:pPr>
            <w:r w:rsidRPr="00760004">
              <w:t>C</w:t>
            </w:r>
          </w:p>
        </w:tc>
      </w:tr>
      <w:tr w:rsidR="003A7C91" w:rsidRPr="00760004" w14:paraId="28475223" w14:textId="77777777" w:rsidTr="00A64895">
        <w:trPr>
          <w:jc w:val="center"/>
        </w:trPr>
        <w:tc>
          <w:tcPr>
            <w:tcW w:w="2693" w:type="dxa"/>
          </w:tcPr>
          <w:p w14:paraId="6F7DDC92" w14:textId="77777777" w:rsidR="003A7C91" w:rsidRPr="00760004" w:rsidRDefault="003A7C91" w:rsidP="00A64895">
            <w:pPr>
              <w:pStyle w:val="TAL"/>
            </w:pPr>
            <w:r w:rsidRPr="00760004">
              <w:t>pTCOriginatingID</w:t>
            </w:r>
          </w:p>
        </w:tc>
        <w:tc>
          <w:tcPr>
            <w:tcW w:w="6521" w:type="dxa"/>
          </w:tcPr>
          <w:p w14:paraId="4A83D303" w14:textId="77777777" w:rsidR="003A7C91" w:rsidRPr="00760004" w:rsidRDefault="003A7C91" w:rsidP="00A64895">
            <w:pPr>
              <w:pStyle w:val="TAL"/>
            </w:pPr>
            <w:r w:rsidRPr="00760004">
              <w:t>Shall identify the originating party.</w:t>
            </w:r>
          </w:p>
        </w:tc>
        <w:tc>
          <w:tcPr>
            <w:tcW w:w="708" w:type="dxa"/>
          </w:tcPr>
          <w:p w14:paraId="3E42EB3D" w14:textId="77777777" w:rsidR="003A7C91" w:rsidRPr="00760004" w:rsidRDefault="003A7C91" w:rsidP="00A64895">
            <w:pPr>
              <w:pStyle w:val="TAL"/>
            </w:pPr>
            <w:r w:rsidRPr="00760004">
              <w:t>M</w:t>
            </w:r>
          </w:p>
        </w:tc>
      </w:tr>
      <w:tr w:rsidR="003A7C91" w:rsidRPr="00760004" w14:paraId="17E83F32" w14:textId="77777777" w:rsidTr="00A64895">
        <w:trPr>
          <w:jc w:val="center"/>
        </w:trPr>
        <w:tc>
          <w:tcPr>
            <w:tcW w:w="2693" w:type="dxa"/>
          </w:tcPr>
          <w:p w14:paraId="5326CD6C" w14:textId="77777777" w:rsidR="003A7C91" w:rsidRPr="00760004" w:rsidRDefault="003A7C91" w:rsidP="00A64895">
            <w:pPr>
              <w:pStyle w:val="TAL"/>
            </w:pPr>
            <w:r w:rsidRPr="00760004">
              <w:t>pTCSessionInfo</w:t>
            </w:r>
          </w:p>
        </w:tc>
        <w:tc>
          <w:tcPr>
            <w:tcW w:w="6521" w:type="dxa"/>
          </w:tcPr>
          <w:p w14:paraId="12A397BB" w14:textId="34D5DFE1"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 when available.</w:t>
            </w:r>
          </w:p>
        </w:tc>
        <w:tc>
          <w:tcPr>
            <w:tcW w:w="708" w:type="dxa"/>
          </w:tcPr>
          <w:p w14:paraId="29009F33" w14:textId="77777777" w:rsidR="003A7C91" w:rsidRPr="00760004" w:rsidRDefault="003A7C91" w:rsidP="00A64895">
            <w:pPr>
              <w:pStyle w:val="TAL"/>
            </w:pPr>
            <w:r w:rsidRPr="00760004">
              <w:t>C</w:t>
            </w:r>
          </w:p>
        </w:tc>
      </w:tr>
      <w:tr w:rsidR="003A7C91" w:rsidRPr="00760004" w14:paraId="01C618BE" w14:textId="77777777" w:rsidTr="00A64895">
        <w:trPr>
          <w:jc w:val="center"/>
        </w:trPr>
        <w:tc>
          <w:tcPr>
            <w:tcW w:w="2693" w:type="dxa"/>
          </w:tcPr>
          <w:p w14:paraId="43CD2892" w14:textId="77777777" w:rsidR="003A7C91" w:rsidRPr="00760004" w:rsidRDefault="003A7C91" w:rsidP="00A64895">
            <w:pPr>
              <w:pStyle w:val="TAL"/>
            </w:pPr>
            <w:r w:rsidRPr="00760004">
              <w:t>pTCHost</w:t>
            </w:r>
          </w:p>
        </w:tc>
        <w:tc>
          <w:tcPr>
            <w:tcW w:w="6521" w:type="dxa"/>
          </w:tcPr>
          <w:p w14:paraId="309A46DA" w14:textId="77777777" w:rsidR="003A7C91" w:rsidRPr="00760004" w:rsidRDefault="003A7C91" w:rsidP="00A64895">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A64895">
            <w:pPr>
              <w:pStyle w:val="TAL"/>
            </w:pPr>
            <w:r w:rsidRPr="00760004">
              <w:t>C</w:t>
            </w:r>
          </w:p>
        </w:tc>
      </w:tr>
      <w:tr w:rsidR="003A7C91" w:rsidRPr="00760004" w14:paraId="4ADDA0B3" w14:textId="77777777" w:rsidTr="00A64895">
        <w:trPr>
          <w:jc w:val="center"/>
        </w:trPr>
        <w:tc>
          <w:tcPr>
            <w:tcW w:w="2693" w:type="dxa"/>
          </w:tcPr>
          <w:p w14:paraId="27AFECBE" w14:textId="77777777" w:rsidR="003A7C91" w:rsidRPr="00760004" w:rsidRDefault="003A7C91" w:rsidP="00A64895">
            <w:pPr>
              <w:pStyle w:val="TAL"/>
            </w:pPr>
            <w:r w:rsidRPr="00760004">
              <w:t>pTCParticipants</w:t>
            </w:r>
          </w:p>
        </w:tc>
        <w:tc>
          <w:tcPr>
            <w:tcW w:w="6521" w:type="dxa"/>
          </w:tcPr>
          <w:p w14:paraId="231A05F3"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A64895">
            <w:pPr>
              <w:pStyle w:val="TAL"/>
            </w:pPr>
            <w:r w:rsidRPr="00760004">
              <w:t>C</w:t>
            </w:r>
          </w:p>
        </w:tc>
      </w:tr>
      <w:tr w:rsidR="003A7C91" w:rsidRPr="00760004" w14:paraId="363FF5BA" w14:textId="77777777" w:rsidTr="00A64895">
        <w:trPr>
          <w:jc w:val="center"/>
        </w:trPr>
        <w:tc>
          <w:tcPr>
            <w:tcW w:w="2693" w:type="dxa"/>
          </w:tcPr>
          <w:p w14:paraId="336AE239" w14:textId="77777777" w:rsidR="003A7C91" w:rsidRPr="00760004" w:rsidRDefault="003A7C91" w:rsidP="00A64895">
            <w:pPr>
              <w:pStyle w:val="TAL"/>
            </w:pPr>
            <w:r w:rsidRPr="00760004">
              <w:t>location</w:t>
            </w:r>
          </w:p>
        </w:tc>
        <w:tc>
          <w:tcPr>
            <w:tcW w:w="6521" w:type="dxa"/>
          </w:tcPr>
          <w:p w14:paraId="26756D77"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A64895">
            <w:pPr>
              <w:pStyle w:val="TAL"/>
            </w:pPr>
            <w:r w:rsidRPr="00760004">
              <w:t>C</w:t>
            </w:r>
          </w:p>
        </w:tc>
      </w:tr>
      <w:tr w:rsidR="003A7C91" w:rsidRPr="00760004" w14:paraId="52CFFD22" w14:textId="77777777" w:rsidTr="00A64895">
        <w:trPr>
          <w:jc w:val="center"/>
        </w:trPr>
        <w:tc>
          <w:tcPr>
            <w:tcW w:w="2693" w:type="dxa"/>
          </w:tcPr>
          <w:p w14:paraId="4EC2A61B" w14:textId="77777777" w:rsidR="003A7C91" w:rsidRPr="00760004" w:rsidRDefault="003A7C91" w:rsidP="00A64895">
            <w:pPr>
              <w:pStyle w:val="TAL"/>
            </w:pPr>
            <w:r w:rsidRPr="00760004">
              <w:t>pTCMediaStreamAvail</w:t>
            </w:r>
          </w:p>
        </w:tc>
        <w:tc>
          <w:tcPr>
            <w:tcW w:w="6521" w:type="dxa"/>
          </w:tcPr>
          <w:p w14:paraId="1C6B39DF"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A64895">
            <w:pPr>
              <w:pStyle w:val="TAL"/>
            </w:pPr>
            <w:r w:rsidRPr="00760004">
              <w:t>M</w:t>
            </w:r>
          </w:p>
        </w:tc>
      </w:tr>
      <w:tr w:rsidR="003A7C91" w:rsidRPr="00760004" w14:paraId="113A405B" w14:textId="77777777" w:rsidTr="00A64895">
        <w:trPr>
          <w:jc w:val="center"/>
        </w:trPr>
        <w:tc>
          <w:tcPr>
            <w:tcW w:w="2693" w:type="dxa"/>
          </w:tcPr>
          <w:p w14:paraId="102EEEAD" w14:textId="77777777" w:rsidR="003A7C91" w:rsidRPr="00760004" w:rsidRDefault="003A7C91" w:rsidP="00A64895">
            <w:pPr>
              <w:pStyle w:val="TAL"/>
            </w:pPr>
            <w:r w:rsidRPr="00760004">
              <w:t>pTCBearerCapability</w:t>
            </w:r>
          </w:p>
        </w:tc>
        <w:tc>
          <w:tcPr>
            <w:tcW w:w="6521" w:type="dxa"/>
          </w:tcPr>
          <w:p w14:paraId="738716D8"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A64895">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235" w:name="_Toc74852177"/>
      <w:r w:rsidRPr="00760004">
        <w:t>7.5.2.7</w:t>
      </w:r>
      <w:r w:rsidRPr="00760004">
        <w:tab/>
        <w:t>PTC pre-established session</w:t>
      </w:r>
      <w:bookmarkEnd w:id="235"/>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A64895">
        <w:trPr>
          <w:jc w:val="center"/>
        </w:trPr>
        <w:tc>
          <w:tcPr>
            <w:tcW w:w="2693" w:type="dxa"/>
          </w:tcPr>
          <w:p w14:paraId="2D2AD701" w14:textId="77777777" w:rsidR="003A7C91" w:rsidRPr="00760004" w:rsidRDefault="003A7C91" w:rsidP="00A64895">
            <w:pPr>
              <w:pStyle w:val="TAH"/>
            </w:pPr>
            <w:r w:rsidRPr="00760004">
              <w:t>Field name</w:t>
            </w:r>
          </w:p>
        </w:tc>
        <w:tc>
          <w:tcPr>
            <w:tcW w:w="6521" w:type="dxa"/>
          </w:tcPr>
          <w:p w14:paraId="5F870852" w14:textId="77777777" w:rsidR="003A7C91" w:rsidRPr="00760004" w:rsidRDefault="003A7C91" w:rsidP="00A64895">
            <w:pPr>
              <w:pStyle w:val="TAH"/>
            </w:pPr>
            <w:r w:rsidRPr="00760004">
              <w:t>Description</w:t>
            </w:r>
          </w:p>
        </w:tc>
        <w:tc>
          <w:tcPr>
            <w:tcW w:w="708" w:type="dxa"/>
          </w:tcPr>
          <w:p w14:paraId="5A570C27" w14:textId="77777777" w:rsidR="003A7C91" w:rsidRPr="00760004" w:rsidRDefault="003A7C91" w:rsidP="00A64895">
            <w:pPr>
              <w:pStyle w:val="TAH"/>
            </w:pPr>
            <w:r w:rsidRPr="00760004">
              <w:t>M/C/O</w:t>
            </w:r>
          </w:p>
        </w:tc>
      </w:tr>
      <w:tr w:rsidR="003A7C91" w:rsidRPr="00760004" w14:paraId="2FB5C967" w14:textId="77777777" w:rsidTr="00A64895">
        <w:trPr>
          <w:jc w:val="center"/>
        </w:trPr>
        <w:tc>
          <w:tcPr>
            <w:tcW w:w="2693" w:type="dxa"/>
          </w:tcPr>
          <w:p w14:paraId="5DCE7084" w14:textId="77777777" w:rsidR="003A7C91" w:rsidRPr="00760004" w:rsidRDefault="003A7C91" w:rsidP="00A64895">
            <w:pPr>
              <w:pStyle w:val="TAL"/>
            </w:pPr>
            <w:r w:rsidRPr="00760004">
              <w:t>pTCTargetInformation</w:t>
            </w:r>
          </w:p>
        </w:tc>
        <w:tc>
          <w:tcPr>
            <w:tcW w:w="6521" w:type="dxa"/>
          </w:tcPr>
          <w:p w14:paraId="53BF6F2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A64895">
            <w:pPr>
              <w:pStyle w:val="TAL"/>
            </w:pPr>
            <w:r w:rsidRPr="00760004">
              <w:t>M</w:t>
            </w:r>
          </w:p>
        </w:tc>
      </w:tr>
      <w:tr w:rsidR="003A7C91" w:rsidRPr="00760004" w14:paraId="098081D3" w14:textId="77777777" w:rsidTr="00A64895">
        <w:trPr>
          <w:jc w:val="center"/>
        </w:trPr>
        <w:tc>
          <w:tcPr>
            <w:tcW w:w="2693" w:type="dxa"/>
          </w:tcPr>
          <w:p w14:paraId="6BFC3C1F" w14:textId="77777777" w:rsidR="003A7C91" w:rsidRPr="00760004" w:rsidRDefault="003A7C91" w:rsidP="00A64895">
            <w:pPr>
              <w:pStyle w:val="TAL"/>
            </w:pPr>
            <w:r w:rsidRPr="00760004">
              <w:t>pTCServerURI</w:t>
            </w:r>
          </w:p>
        </w:tc>
        <w:tc>
          <w:tcPr>
            <w:tcW w:w="6521" w:type="dxa"/>
          </w:tcPr>
          <w:p w14:paraId="469B6AF2" w14:textId="77777777" w:rsidR="003A7C91" w:rsidRPr="00760004" w:rsidRDefault="003A7C91" w:rsidP="00A64895">
            <w:pPr>
              <w:pStyle w:val="TAL"/>
            </w:pPr>
            <w:r w:rsidRPr="00760004">
              <w:t>Shall include the identity of the PTC server serving the PTC target.</w:t>
            </w:r>
          </w:p>
        </w:tc>
        <w:tc>
          <w:tcPr>
            <w:tcW w:w="708" w:type="dxa"/>
          </w:tcPr>
          <w:p w14:paraId="53629F27" w14:textId="77777777" w:rsidR="003A7C91" w:rsidRPr="00760004" w:rsidRDefault="003A7C91" w:rsidP="00A64895">
            <w:pPr>
              <w:pStyle w:val="TAL"/>
            </w:pPr>
            <w:r w:rsidRPr="00760004">
              <w:t>M</w:t>
            </w:r>
          </w:p>
        </w:tc>
      </w:tr>
      <w:tr w:rsidR="003A7C91" w:rsidRPr="00760004" w14:paraId="4FF77F6E" w14:textId="77777777" w:rsidTr="00A64895">
        <w:trPr>
          <w:jc w:val="center"/>
        </w:trPr>
        <w:tc>
          <w:tcPr>
            <w:tcW w:w="2693" w:type="dxa"/>
          </w:tcPr>
          <w:p w14:paraId="22012949" w14:textId="77777777" w:rsidR="003A7C91" w:rsidRPr="00760004" w:rsidRDefault="003A7C91" w:rsidP="00A64895">
            <w:pPr>
              <w:pStyle w:val="TAL"/>
            </w:pPr>
            <w:r w:rsidRPr="00760004">
              <w:t>rTPSetting</w:t>
            </w:r>
          </w:p>
        </w:tc>
        <w:tc>
          <w:tcPr>
            <w:tcW w:w="6521" w:type="dxa"/>
          </w:tcPr>
          <w:p w14:paraId="2199A0C0" w14:textId="77777777" w:rsidR="003A7C91" w:rsidRPr="00760004" w:rsidRDefault="003A7C91" w:rsidP="00A64895">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A64895">
            <w:pPr>
              <w:pStyle w:val="TAL"/>
            </w:pPr>
            <w:r w:rsidRPr="00760004">
              <w:t>M</w:t>
            </w:r>
          </w:p>
        </w:tc>
      </w:tr>
      <w:tr w:rsidR="003A7C91" w:rsidRPr="00760004" w14:paraId="7C4D8A1C" w14:textId="77777777" w:rsidTr="00A64895">
        <w:trPr>
          <w:jc w:val="center"/>
        </w:trPr>
        <w:tc>
          <w:tcPr>
            <w:tcW w:w="2693" w:type="dxa"/>
          </w:tcPr>
          <w:p w14:paraId="64E070DB" w14:textId="77777777" w:rsidR="003A7C91" w:rsidRPr="00760004" w:rsidRDefault="003A7C91" w:rsidP="00A64895">
            <w:pPr>
              <w:pStyle w:val="TAL"/>
            </w:pPr>
            <w:r w:rsidRPr="00760004">
              <w:t>pTCMediaCapability</w:t>
            </w:r>
          </w:p>
        </w:tc>
        <w:tc>
          <w:tcPr>
            <w:tcW w:w="6521" w:type="dxa"/>
          </w:tcPr>
          <w:p w14:paraId="11566FDB" w14:textId="77777777" w:rsidR="003A7C91" w:rsidRPr="00760004" w:rsidRDefault="003A7C91" w:rsidP="00A64895">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A64895">
            <w:pPr>
              <w:pStyle w:val="TAL"/>
            </w:pPr>
            <w:r w:rsidRPr="00760004">
              <w:t>M</w:t>
            </w:r>
          </w:p>
        </w:tc>
      </w:tr>
      <w:tr w:rsidR="003A7C91" w:rsidRPr="00760004" w14:paraId="7AEA2943" w14:textId="77777777" w:rsidTr="00A64895">
        <w:trPr>
          <w:jc w:val="center"/>
        </w:trPr>
        <w:tc>
          <w:tcPr>
            <w:tcW w:w="2693" w:type="dxa"/>
          </w:tcPr>
          <w:p w14:paraId="45B83BF3" w14:textId="77777777" w:rsidR="003A7C91" w:rsidRPr="00760004" w:rsidRDefault="003A7C91" w:rsidP="00A64895">
            <w:pPr>
              <w:pStyle w:val="TAL"/>
            </w:pPr>
            <w:r w:rsidRPr="00760004">
              <w:t>pTCPreEstSessionID</w:t>
            </w:r>
          </w:p>
        </w:tc>
        <w:tc>
          <w:tcPr>
            <w:tcW w:w="6521" w:type="dxa"/>
          </w:tcPr>
          <w:p w14:paraId="47E0A2C8" w14:textId="77777777" w:rsidR="003A7C91" w:rsidRPr="00760004" w:rsidRDefault="003A7C91" w:rsidP="00A64895">
            <w:pPr>
              <w:pStyle w:val="TAL"/>
            </w:pPr>
            <w:r w:rsidRPr="00760004">
              <w:t>Identifies the PTC Pre-Established Session Identity.</w:t>
            </w:r>
          </w:p>
        </w:tc>
        <w:tc>
          <w:tcPr>
            <w:tcW w:w="708" w:type="dxa"/>
          </w:tcPr>
          <w:p w14:paraId="0FD1B3C4" w14:textId="77777777" w:rsidR="003A7C91" w:rsidRPr="00760004" w:rsidRDefault="003A7C91" w:rsidP="00A64895">
            <w:pPr>
              <w:pStyle w:val="TAL"/>
            </w:pPr>
            <w:r w:rsidRPr="00760004">
              <w:t>M</w:t>
            </w:r>
          </w:p>
        </w:tc>
      </w:tr>
      <w:tr w:rsidR="003A7C91" w:rsidRPr="00760004" w14:paraId="45C41849" w14:textId="77777777" w:rsidTr="00A64895">
        <w:trPr>
          <w:jc w:val="center"/>
        </w:trPr>
        <w:tc>
          <w:tcPr>
            <w:tcW w:w="2693" w:type="dxa"/>
          </w:tcPr>
          <w:p w14:paraId="043DDEFD" w14:textId="77777777" w:rsidR="003A7C91" w:rsidRPr="00760004" w:rsidRDefault="003A7C91" w:rsidP="00A64895">
            <w:pPr>
              <w:pStyle w:val="TAL"/>
            </w:pPr>
            <w:r w:rsidRPr="00760004">
              <w:t>pTCPreEstStatus</w:t>
            </w:r>
          </w:p>
        </w:tc>
        <w:tc>
          <w:tcPr>
            <w:tcW w:w="6521" w:type="dxa"/>
          </w:tcPr>
          <w:p w14:paraId="54A035E6" w14:textId="77777777" w:rsidR="003A7C91" w:rsidRPr="00760004" w:rsidRDefault="003A7C91" w:rsidP="00A64895">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A64895">
            <w:pPr>
              <w:pStyle w:val="TAL"/>
            </w:pPr>
            <w:r w:rsidRPr="00760004">
              <w:t>M</w:t>
            </w:r>
          </w:p>
        </w:tc>
      </w:tr>
      <w:tr w:rsidR="003A7C91" w:rsidRPr="00760004" w14:paraId="0211F144" w14:textId="77777777" w:rsidTr="00A64895">
        <w:trPr>
          <w:jc w:val="center"/>
        </w:trPr>
        <w:tc>
          <w:tcPr>
            <w:tcW w:w="2693" w:type="dxa"/>
          </w:tcPr>
          <w:p w14:paraId="0EE4800A" w14:textId="77777777" w:rsidR="003A7C91" w:rsidRPr="00760004" w:rsidRDefault="003A7C91" w:rsidP="00A64895">
            <w:pPr>
              <w:pStyle w:val="TAL"/>
            </w:pPr>
            <w:r w:rsidRPr="00760004">
              <w:t>pTCMediaStreamAvail</w:t>
            </w:r>
          </w:p>
        </w:tc>
        <w:tc>
          <w:tcPr>
            <w:tcW w:w="6521" w:type="dxa"/>
          </w:tcPr>
          <w:p w14:paraId="6F10B91A" w14:textId="77777777" w:rsidR="003A7C91" w:rsidRPr="00760004" w:rsidRDefault="003A7C91" w:rsidP="00A64895">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A64895">
            <w:pPr>
              <w:pStyle w:val="TAL"/>
            </w:pPr>
            <w:r w:rsidRPr="00760004">
              <w:t>M</w:t>
            </w:r>
          </w:p>
        </w:tc>
      </w:tr>
      <w:tr w:rsidR="003A7C91" w:rsidRPr="00760004" w14:paraId="7E036D96" w14:textId="77777777" w:rsidTr="00A64895">
        <w:trPr>
          <w:jc w:val="center"/>
        </w:trPr>
        <w:tc>
          <w:tcPr>
            <w:tcW w:w="2693" w:type="dxa"/>
          </w:tcPr>
          <w:p w14:paraId="05616B30" w14:textId="77777777" w:rsidR="003A7C91" w:rsidRPr="00760004" w:rsidRDefault="003A7C91" w:rsidP="00A64895">
            <w:pPr>
              <w:pStyle w:val="TAL"/>
            </w:pPr>
            <w:r w:rsidRPr="00760004">
              <w:t>location</w:t>
            </w:r>
          </w:p>
        </w:tc>
        <w:tc>
          <w:tcPr>
            <w:tcW w:w="6521" w:type="dxa"/>
          </w:tcPr>
          <w:p w14:paraId="0559CDBC" w14:textId="77777777" w:rsidR="003A7C91" w:rsidRPr="00760004" w:rsidRDefault="003A7C91" w:rsidP="00A64895">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A64895">
            <w:pPr>
              <w:pStyle w:val="TAL"/>
            </w:pPr>
            <w:r w:rsidRPr="00760004">
              <w:t>C</w:t>
            </w:r>
          </w:p>
        </w:tc>
      </w:tr>
      <w:tr w:rsidR="003A7C91" w:rsidRPr="00760004" w14:paraId="453B0629" w14:textId="77777777" w:rsidTr="00A64895">
        <w:trPr>
          <w:jc w:val="center"/>
        </w:trPr>
        <w:tc>
          <w:tcPr>
            <w:tcW w:w="2693" w:type="dxa"/>
          </w:tcPr>
          <w:p w14:paraId="649018F0" w14:textId="77777777" w:rsidR="003A7C91" w:rsidRPr="00760004" w:rsidRDefault="003A7C91" w:rsidP="00A64895">
            <w:pPr>
              <w:pStyle w:val="TAL"/>
            </w:pPr>
            <w:r w:rsidRPr="00760004">
              <w:t>pTCFailureCode</w:t>
            </w:r>
          </w:p>
        </w:tc>
        <w:tc>
          <w:tcPr>
            <w:tcW w:w="6521" w:type="dxa"/>
          </w:tcPr>
          <w:p w14:paraId="07199C5D" w14:textId="77777777" w:rsidR="003A7C91" w:rsidRPr="00760004" w:rsidRDefault="003A7C91" w:rsidP="00A64895">
            <w:pPr>
              <w:pStyle w:val="TAL"/>
            </w:pPr>
            <w:r w:rsidRPr="00760004">
              <w:t>Provide when the pre-established session cannot be established or modified.</w:t>
            </w:r>
          </w:p>
        </w:tc>
        <w:tc>
          <w:tcPr>
            <w:tcW w:w="708" w:type="dxa"/>
          </w:tcPr>
          <w:p w14:paraId="7C9041D8" w14:textId="77777777" w:rsidR="003A7C91" w:rsidRPr="00760004" w:rsidRDefault="003A7C91" w:rsidP="00A64895">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236" w:name="_Toc74852178"/>
      <w:r w:rsidRPr="00760004">
        <w:lastRenderedPageBreak/>
        <w:t>7.5.2.8</w:t>
      </w:r>
      <w:r w:rsidRPr="00760004">
        <w:tab/>
        <w:t>PTC instant personal alert</w:t>
      </w:r>
      <w:bookmarkEnd w:id="236"/>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A64895">
        <w:trPr>
          <w:jc w:val="center"/>
        </w:trPr>
        <w:tc>
          <w:tcPr>
            <w:tcW w:w="2693" w:type="dxa"/>
          </w:tcPr>
          <w:p w14:paraId="251B17C7" w14:textId="77777777" w:rsidR="003A7C91" w:rsidRPr="00760004" w:rsidRDefault="003A7C91" w:rsidP="00A64895">
            <w:pPr>
              <w:pStyle w:val="TAH"/>
            </w:pPr>
            <w:r w:rsidRPr="00760004">
              <w:t>Field name</w:t>
            </w:r>
          </w:p>
        </w:tc>
        <w:tc>
          <w:tcPr>
            <w:tcW w:w="6521" w:type="dxa"/>
          </w:tcPr>
          <w:p w14:paraId="1B6BEE1C" w14:textId="77777777" w:rsidR="003A7C91" w:rsidRPr="00760004" w:rsidRDefault="003A7C91" w:rsidP="00A64895">
            <w:pPr>
              <w:pStyle w:val="TAH"/>
            </w:pPr>
            <w:r w:rsidRPr="00760004">
              <w:t>Description</w:t>
            </w:r>
          </w:p>
        </w:tc>
        <w:tc>
          <w:tcPr>
            <w:tcW w:w="708" w:type="dxa"/>
          </w:tcPr>
          <w:p w14:paraId="169A6039" w14:textId="77777777" w:rsidR="003A7C91" w:rsidRPr="00760004" w:rsidRDefault="003A7C91" w:rsidP="00A64895">
            <w:pPr>
              <w:pStyle w:val="TAH"/>
            </w:pPr>
            <w:r w:rsidRPr="00760004">
              <w:t>M/C/O</w:t>
            </w:r>
          </w:p>
        </w:tc>
      </w:tr>
      <w:tr w:rsidR="003A7C91" w:rsidRPr="00760004" w14:paraId="56C586EC" w14:textId="77777777" w:rsidTr="00A64895">
        <w:trPr>
          <w:jc w:val="center"/>
        </w:trPr>
        <w:tc>
          <w:tcPr>
            <w:tcW w:w="2693" w:type="dxa"/>
          </w:tcPr>
          <w:p w14:paraId="70514B8A" w14:textId="77777777" w:rsidR="003A7C91" w:rsidRPr="00760004" w:rsidRDefault="003A7C91" w:rsidP="00A64895">
            <w:pPr>
              <w:pStyle w:val="TAL"/>
            </w:pPr>
            <w:r w:rsidRPr="00760004">
              <w:t>pTCTargetInformation</w:t>
            </w:r>
          </w:p>
        </w:tc>
        <w:tc>
          <w:tcPr>
            <w:tcW w:w="6521" w:type="dxa"/>
          </w:tcPr>
          <w:p w14:paraId="79CBD23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A64895">
            <w:pPr>
              <w:pStyle w:val="TAL"/>
            </w:pPr>
            <w:r w:rsidRPr="00760004">
              <w:t>M</w:t>
            </w:r>
          </w:p>
        </w:tc>
      </w:tr>
      <w:tr w:rsidR="003A7C91" w:rsidRPr="00760004" w14:paraId="5AF357E0" w14:textId="77777777" w:rsidTr="00A64895">
        <w:trPr>
          <w:jc w:val="center"/>
        </w:trPr>
        <w:tc>
          <w:tcPr>
            <w:tcW w:w="2693" w:type="dxa"/>
          </w:tcPr>
          <w:p w14:paraId="72D5EEA3" w14:textId="77777777" w:rsidR="003A7C91" w:rsidRPr="00760004" w:rsidRDefault="003A7C91" w:rsidP="00A64895">
            <w:pPr>
              <w:pStyle w:val="TAL"/>
            </w:pPr>
            <w:r w:rsidRPr="00760004">
              <w:t>pTCIPAPartyID</w:t>
            </w:r>
          </w:p>
        </w:tc>
        <w:tc>
          <w:tcPr>
            <w:tcW w:w="6521" w:type="dxa"/>
          </w:tcPr>
          <w:p w14:paraId="1430DA6E" w14:textId="77777777" w:rsidR="003A7C91" w:rsidRPr="00760004" w:rsidRDefault="003A7C91" w:rsidP="00A64895">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A64895">
            <w:pPr>
              <w:pStyle w:val="TAL"/>
            </w:pPr>
            <w:r w:rsidRPr="00760004">
              <w:t>M</w:t>
            </w:r>
          </w:p>
        </w:tc>
      </w:tr>
      <w:tr w:rsidR="003A7C91" w:rsidRPr="00760004" w14:paraId="5EA35E11" w14:textId="77777777" w:rsidTr="00A64895">
        <w:trPr>
          <w:jc w:val="center"/>
        </w:trPr>
        <w:tc>
          <w:tcPr>
            <w:tcW w:w="2693" w:type="dxa"/>
          </w:tcPr>
          <w:p w14:paraId="447F1640" w14:textId="77777777" w:rsidR="003A7C91" w:rsidRPr="00760004" w:rsidRDefault="003A7C91" w:rsidP="00A64895">
            <w:pPr>
              <w:pStyle w:val="TAL"/>
            </w:pPr>
            <w:r w:rsidRPr="00760004">
              <w:t>pTCIPADirection</w:t>
            </w:r>
          </w:p>
        </w:tc>
        <w:tc>
          <w:tcPr>
            <w:tcW w:w="6521" w:type="dxa"/>
          </w:tcPr>
          <w:p w14:paraId="5A8561FA" w14:textId="77777777" w:rsidR="003A7C91" w:rsidRPr="00760004" w:rsidRDefault="003A7C91" w:rsidP="00A64895">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A64895">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237" w:name="_Toc74852179"/>
      <w:r w:rsidRPr="00760004">
        <w:t>7.5.2.9</w:t>
      </w:r>
      <w:r w:rsidRPr="00760004">
        <w:tab/>
        <w:t>PTC party join</w:t>
      </w:r>
      <w:bookmarkEnd w:id="237"/>
    </w:p>
    <w:p w14:paraId="0332F4AD" w14:textId="77777777" w:rsidR="003A7C91" w:rsidRPr="00760004" w:rsidRDefault="003A7C91" w:rsidP="003A7C91">
      <w:r w:rsidRPr="00760004">
        <w:t>The IRI-POI present in the PTC server hosting the PTC chat group session when the PTC chat group is the PTC target, shall generate an xIRI containing a PTCPartyJoin record when the IRI-POI present in that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A64895">
        <w:trPr>
          <w:jc w:val="center"/>
        </w:trPr>
        <w:tc>
          <w:tcPr>
            <w:tcW w:w="2693" w:type="dxa"/>
          </w:tcPr>
          <w:p w14:paraId="51A9EC01" w14:textId="77777777" w:rsidR="003A7C91" w:rsidRPr="00760004" w:rsidRDefault="003A7C91" w:rsidP="00A64895">
            <w:pPr>
              <w:pStyle w:val="TAH"/>
            </w:pPr>
            <w:r w:rsidRPr="00760004">
              <w:t>Field name</w:t>
            </w:r>
          </w:p>
        </w:tc>
        <w:tc>
          <w:tcPr>
            <w:tcW w:w="6521" w:type="dxa"/>
          </w:tcPr>
          <w:p w14:paraId="7ECFD4A0" w14:textId="77777777" w:rsidR="003A7C91" w:rsidRPr="00760004" w:rsidRDefault="003A7C91" w:rsidP="00A64895">
            <w:pPr>
              <w:pStyle w:val="TAH"/>
            </w:pPr>
            <w:r w:rsidRPr="00760004">
              <w:t>Description</w:t>
            </w:r>
          </w:p>
        </w:tc>
        <w:tc>
          <w:tcPr>
            <w:tcW w:w="708" w:type="dxa"/>
          </w:tcPr>
          <w:p w14:paraId="061CFE68" w14:textId="77777777" w:rsidR="003A7C91" w:rsidRPr="00760004" w:rsidRDefault="003A7C91" w:rsidP="00A64895">
            <w:pPr>
              <w:pStyle w:val="TAH"/>
            </w:pPr>
            <w:r w:rsidRPr="00760004">
              <w:t>M/C/O</w:t>
            </w:r>
          </w:p>
        </w:tc>
      </w:tr>
      <w:tr w:rsidR="003A7C91" w:rsidRPr="00760004" w14:paraId="4A775BAD" w14:textId="77777777" w:rsidTr="00A64895">
        <w:trPr>
          <w:jc w:val="center"/>
        </w:trPr>
        <w:tc>
          <w:tcPr>
            <w:tcW w:w="2693" w:type="dxa"/>
          </w:tcPr>
          <w:p w14:paraId="5D4EAAB7" w14:textId="77777777" w:rsidR="003A7C91" w:rsidRPr="00760004" w:rsidRDefault="003A7C91" w:rsidP="00A64895">
            <w:pPr>
              <w:pStyle w:val="TAL"/>
            </w:pPr>
            <w:r w:rsidRPr="00760004">
              <w:t>pTCTargetInformation</w:t>
            </w:r>
          </w:p>
        </w:tc>
        <w:tc>
          <w:tcPr>
            <w:tcW w:w="6521" w:type="dxa"/>
          </w:tcPr>
          <w:p w14:paraId="2DF82372"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A64895">
            <w:pPr>
              <w:pStyle w:val="TAL"/>
            </w:pPr>
            <w:r w:rsidRPr="00760004">
              <w:t>M</w:t>
            </w:r>
          </w:p>
        </w:tc>
      </w:tr>
      <w:tr w:rsidR="003A7C91" w:rsidRPr="00760004" w14:paraId="65C0302A" w14:textId="77777777" w:rsidTr="00A64895">
        <w:trPr>
          <w:jc w:val="center"/>
        </w:trPr>
        <w:tc>
          <w:tcPr>
            <w:tcW w:w="2693" w:type="dxa"/>
          </w:tcPr>
          <w:p w14:paraId="6004DE9A" w14:textId="77777777" w:rsidR="003A7C91" w:rsidRPr="00760004" w:rsidRDefault="003A7C91" w:rsidP="00A64895">
            <w:pPr>
              <w:pStyle w:val="TAL"/>
            </w:pPr>
            <w:r w:rsidRPr="00760004">
              <w:t>pTCDirection</w:t>
            </w:r>
          </w:p>
        </w:tc>
        <w:tc>
          <w:tcPr>
            <w:tcW w:w="6521" w:type="dxa"/>
          </w:tcPr>
          <w:p w14:paraId="35DCA338"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A64895">
            <w:pPr>
              <w:pStyle w:val="TAL"/>
            </w:pPr>
            <w:r w:rsidRPr="00760004">
              <w:t>M</w:t>
            </w:r>
          </w:p>
        </w:tc>
      </w:tr>
      <w:tr w:rsidR="003A7C91" w:rsidRPr="00760004" w14:paraId="27DCB6E6" w14:textId="77777777" w:rsidTr="00A64895">
        <w:trPr>
          <w:jc w:val="center"/>
        </w:trPr>
        <w:tc>
          <w:tcPr>
            <w:tcW w:w="2693" w:type="dxa"/>
          </w:tcPr>
          <w:p w14:paraId="1904B060" w14:textId="77777777" w:rsidR="003A7C91" w:rsidRPr="00760004" w:rsidRDefault="003A7C91" w:rsidP="00A64895">
            <w:pPr>
              <w:pStyle w:val="TAL"/>
            </w:pPr>
            <w:r w:rsidRPr="00760004">
              <w:t>pTCSessionInfo</w:t>
            </w:r>
          </w:p>
        </w:tc>
        <w:tc>
          <w:tcPr>
            <w:tcW w:w="6521" w:type="dxa"/>
          </w:tcPr>
          <w:p w14:paraId="63EF02AD" w14:textId="2708F01B"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346A2B4" w14:textId="77777777" w:rsidR="003A7C91" w:rsidRPr="00760004" w:rsidRDefault="003A7C91" w:rsidP="00A64895">
            <w:pPr>
              <w:pStyle w:val="TAL"/>
            </w:pPr>
            <w:r w:rsidRPr="00760004">
              <w:t>M</w:t>
            </w:r>
          </w:p>
        </w:tc>
      </w:tr>
      <w:tr w:rsidR="003A7C91" w:rsidRPr="00760004" w14:paraId="191CFF78" w14:textId="77777777" w:rsidTr="00A64895">
        <w:trPr>
          <w:jc w:val="center"/>
        </w:trPr>
        <w:tc>
          <w:tcPr>
            <w:tcW w:w="2693" w:type="dxa"/>
          </w:tcPr>
          <w:p w14:paraId="5961516C" w14:textId="77777777" w:rsidR="003A7C91" w:rsidRPr="00760004" w:rsidRDefault="003A7C91" w:rsidP="00A64895">
            <w:pPr>
              <w:pStyle w:val="TAL"/>
            </w:pPr>
            <w:r w:rsidRPr="00760004">
              <w:t>pTCParticipants</w:t>
            </w:r>
          </w:p>
        </w:tc>
        <w:tc>
          <w:tcPr>
            <w:tcW w:w="6521" w:type="dxa"/>
          </w:tcPr>
          <w:p w14:paraId="057D7B19"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A64895">
            <w:pPr>
              <w:pStyle w:val="TAL"/>
            </w:pPr>
            <w:r w:rsidRPr="00760004">
              <w:t>C</w:t>
            </w:r>
          </w:p>
        </w:tc>
      </w:tr>
      <w:tr w:rsidR="003A7C91" w:rsidRPr="00760004" w14:paraId="26E50D1E" w14:textId="77777777" w:rsidTr="00A64895">
        <w:trPr>
          <w:jc w:val="center"/>
        </w:trPr>
        <w:tc>
          <w:tcPr>
            <w:tcW w:w="2693" w:type="dxa"/>
          </w:tcPr>
          <w:p w14:paraId="08815F8F" w14:textId="77777777" w:rsidR="003A7C91" w:rsidRPr="00760004" w:rsidRDefault="003A7C91" w:rsidP="00A64895">
            <w:pPr>
              <w:pStyle w:val="TAL"/>
            </w:pPr>
            <w:r w:rsidRPr="00760004">
              <w:t>participantPresenceStatus</w:t>
            </w:r>
          </w:p>
        </w:tc>
        <w:tc>
          <w:tcPr>
            <w:tcW w:w="6521" w:type="dxa"/>
          </w:tcPr>
          <w:p w14:paraId="663BB6EE" w14:textId="07156348" w:rsidR="003A7C91" w:rsidRPr="00760004" w:rsidRDefault="003A7C91" w:rsidP="00A64895">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A64895">
            <w:pPr>
              <w:pStyle w:val="TAL"/>
            </w:pPr>
            <w:r w:rsidRPr="00760004">
              <w:t>C</w:t>
            </w:r>
          </w:p>
        </w:tc>
      </w:tr>
      <w:tr w:rsidR="003A7C91" w:rsidRPr="00760004" w14:paraId="4D10EA6E" w14:textId="77777777" w:rsidTr="00A64895">
        <w:trPr>
          <w:jc w:val="center"/>
        </w:trPr>
        <w:tc>
          <w:tcPr>
            <w:tcW w:w="2693" w:type="dxa"/>
          </w:tcPr>
          <w:p w14:paraId="3C35053A" w14:textId="77777777" w:rsidR="003A7C91" w:rsidRPr="00760004" w:rsidRDefault="003A7C91" w:rsidP="00A64895">
            <w:pPr>
              <w:pStyle w:val="TAL"/>
            </w:pPr>
            <w:r w:rsidRPr="00760004">
              <w:t>pTCMediaStreamAvail</w:t>
            </w:r>
          </w:p>
        </w:tc>
        <w:tc>
          <w:tcPr>
            <w:tcW w:w="6521" w:type="dxa"/>
          </w:tcPr>
          <w:p w14:paraId="591646EE"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A64895">
            <w:pPr>
              <w:pStyle w:val="TAL"/>
            </w:pPr>
            <w:r w:rsidRPr="00760004">
              <w:t>M</w:t>
            </w:r>
          </w:p>
        </w:tc>
      </w:tr>
      <w:tr w:rsidR="003A7C91" w:rsidRPr="00760004" w14:paraId="570A26C0" w14:textId="77777777" w:rsidTr="00A64895">
        <w:trPr>
          <w:jc w:val="center"/>
        </w:trPr>
        <w:tc>
          <w:tcPr>
            <w:tcW w:w="2693" w:type="dxa"/>
          </w:tcPr>
          <w:p w14:paraId="1CFE5661" w14:textId="77777777" w:rsidR="003A7C91" w:rsidRPr="00760004" w:rsidRDefault="003A7C91" w:rsidP="00A64895">
            <w:pPr>
              <w:pStyle w:val="TAL"/>
            </w:pPr>
            <w:r w:rsidRPr="00760004">
              <w:t>pTCBearerCapability</w:t>
            </w:r>
          </w:p>
        </w:tc>
        <w:tc>
          <w:tcPr>
            <w:tcW w:w="6521" w:type="dxa"/>
          </w:tcPr>
          <w:p w14:paraId="6444879A"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A64895">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238" w:name="_Toc74852180"/>
      <w:r w:rsidRPr="00760004">
        <w:lastRenderedPageBreak/>
        <w:t>7.5.2.10</w:t>
      </w:r>
      <w:r w:rsidRPr="00760004">
        <w:tab/>
        <w:t>PTC party drop</w:t>
      </w:r>
      <w:bookmarkEnd w:id="238"/>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A64895">
            <w:pPr>
              <w:pStyle w:val="TAH"/>
            </w:pPr>
            <w:r w:rsidRPr="00760004">
              <w:t>Field name</w:t>
            </w:r>
          </w:p>
        </w:tc>
        <w:tc>
          <w:tcPr>
            <w:tcW w:w="6379" w:type="dxa"/>
          </w:tcPr>
          <w:p w14:paraId="04A9723C" w14:textId="77777777" w:rsidR="003A7C91" w:rsidRPr="00760004" w:rsidRDefault="003A7C91" w:rsidP="00A64895">
            <w:pPr>
              <w:pStyle w:val="TAH"/>
            </w:pPr>
            <w:r w:rsidRPr="00760004">
              <w:t>Description</w:t>
            </w:r>
          </w:p>
        </w:tc>
        <w:tc>
          <w:tcPr>
            <w:tcW w:w="708" w:type="dxa"/>
          </w:tcPr>
          <w:p w14:paraId="73900E9B" w14:textId="77777777" w:rsidR="003A7C91" w:rsidRPr="00760004" w:rsidRDefault="003A7C91" w:rsidP="00A64895">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A64895">
            <w:pPr>
              <w:pStyle w:val="TAL"/>
            </w:pPr>
            <w:r w:rsidRPr="00760004">
              <w:t>pTCTargetInformation</w:t>
            </w:r>
          </w:p>
        </w:tc>
        <w:tc>
          <w:tcPr>
            <w:tcW w:w="6379" w:type="dxa"/>
          </w:tcPr>
          <w:p w14:paraId="42A061A5"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A64895">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A64895">
            <w:pPr>
              <w:pStyle w:val="TAL"/>
            </w:pPr>
            <w:r w:rsidRPr="00760004">
              <w:t>pTCDirection</w:t>
            </w:r>
          </w:p>
        </w:tc>
        <w:tc>
          <w:tcPr>
            <w:tcW w:w="6379" w:type="dxa"/>
          </w:tcPr>
          <w:p w14:paraId="67DAF66B"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A64895">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A64895">
            <w:pPr>
              <w:pStyle w:val="TAL"/>
            </w:pPr>
            <w:r w:rsidRPr="00760004">
              <w:t>pTCSessionInfo</w:t>
            </w:r>
          </w:p>
        </w:tc>
        <w:tc>
          <w:tcPr>
            <w:tcW w:w="6379" w:type="dxa"/>
          </w:tcPr>
          <w:p w14:paraId="2C405A46" w14:textId="3DAB6EE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3BD4011A" w14:textId="77777777" w:rsidR="003A7C91" w:rsidRPr="00760004" w:rsidRDefault="003A7C91" w:rsidP="00A64895">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A64895">
            <w:pPr>
              <w:pStyle w:val="TAL"/>
            </w:pPr>
            <w:r w:rsidRPr="00760004">
              <w:t>pTCPartyDrop</w:t>
            </w:r>
          </w:p>
        </w:tc>
        <w:tc>
          <w:tcPr>
            <w:tcW w:w="6379" w:type="dxa"/>
          </w:tcPr>
          <w:p w14:paraId="20F02BD9" w14:textId="77777777" w:rsidR="003A7C91" w:rsidRPr="00760004" w:rsidRDefault="003A7C91" w:rsidP="00A64895">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A64895">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A64895">
            <w:pPr>
              <w:pStyle w:val="TAL"/>
            </w:pPr>
            <w:r w:rsidRPr="00760004">
              <w:t>pTCParticipantPresenceStatus</w:t>
            </w:r>
          </w:p>
        </w:tc>
        <w:tc>
          <w:tcPr>
            <w:tcW w:w="6379" w:type="dxa"/>
          </w:tcPr>
          <w:p w14:paraId="6B049A72" w14:textId="23B0D337" w:rsidR="003A7C91" w:rsidRPr="00760004" w:rsidRDefault="003A7C91" w:rsidP="00A64895">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A64895">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239" w:name="_Toc74852181"/>
      <w:r w:rsidRPr="00760004">
        <w:t>7.5.2.11</w:t>
      </w:r>
      <w:r w:rsidRPr="00760004">
        <w:tab/>
        <w:t>PTC party hold</w:t>
      </w:r>
      <w:bookmarkEnd w:id="239"/>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lastRenderedPageBreak/>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A64895">
        <w:trPr>
          <w:jc w:val="center"/>
        </w:trPr>
        <w:tc>
          <w:tcPr>
            <w:tcW w:w="2693" w:type="dxa"/>
          </w:tcPr>
          <w:p w14:paraId="0B4C5FE2" w14:textId="77777777" w:rsidR="003A7C91" w:rsidRPr="00760004" w:rsidRDefault="003A7C91" w:rsidP="00A64895">
            <w:pPr>
              <w:pStyle w:val="TAH"/>
            </w:pPr>
            <w:r w:rsidRPr="00760004">
              <w:t>Field name</w:t>
            </w:r>
          </w:p>
        </w:tc>
        <w:tc>
          <w:tcPr>
            <w:tcW w:w="6521" w:type="dxa"/>
          </w:tcPr>
          <w:p w14:paraId="0C072717" w14:textId="77777777" w:rsidR="003A7C91" w:rsidRPr="00760004" w:rsidRDefault="003A7C91" w:rsidP="00A64895">
            <w:pPr>
              <w:pStyle w:val="TAH"/>
            </w:pPr>
            <w:r w:rsidRPr="00760004">
              <w:t>Description</w:t>
            </w:r>
          </w:p>
        </w:tc>
        <w:tc>
          <w:tcPr>
            <w:tcW w:w="708" w:type="dxa"/>
          </w:tcPr>
          <w:p w14:paraId="0973437F" w14:textId="77777777" w:rsidR="003A7C91" w:rsidRPr="00760004" w:rsidRDefault="003A7C91" w:rsidP="00A64895">
            <w:pPr>
              <w:pStyle w:val="TAH"/>
            </w:pPr>
            <w:r w:rsidRPr="00760004">
              <w:t>M/C/O</w:t>
            </w:r>
          </w:p>
        </w:tc>
      </w:tr>
      <w:tr w:rsidR="003A7C91" w:rsidRPr="00760004" w14:paraId="7B25B0EC" w14:textId="77777777" w:rsidTr="00A64895">
        <w:trPr>
          <w:jc w:val="center"/>
        </w:trPr>
        <w:tc>
          <w:tcPr>
            <w:tcW w:w="2693" w:type="dxa"/>
          </w:tcPr>
          <w:p w14:paraId="2F01A493" w14:textId="77777777" w:rsidR="003A7C91" w:rsidRPr="00760004" w:rsidRDefault="003A7C91" w:rsidP="00A64895">
            <w:pPr>
              <w:pStyle w:val="TAL"/>
            </w:pPr>
            <w:r w:rsidRPr="00760004">
              <w:t>pTCTargetInformation</w:t>
            </w:r>
          </w:p>
        </w:tc>
        <w:tc>
          <w:tcPr>
            <w:tcW w:w="6521" w:type="dxa"/>
          </w:tcPr>
          <w:p w14:paraId="6D1373A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A64895">
            <w:pPr>
              <w:pStyle w:val="TAL"/>
            </w:pPr>
            <w:r w:rsidRPr="00760004">
              <w:t>M</w:t>
            </w:r>
          </w:p>
        </w:tc>
      </w:tr>
      <w:tr w:rsidR="003A7C91" w:rsidRPr="00760004" w14:paraId="6121CF5F" w14:textId="77777777" w:rsidTr="00A64895">
        <w:trPr>
          <w:jc w:val="center"/>
        </w:trPr>
        <w:tc>
          <w:tcPr>
            <w:tcW w:w="2693" w:type="dxa"/>
          </w:tcPr>
          <w:p w14:paraId="7001416C" w14:textId="77777777" w:rsidR="003A7C91" w:rsidRPr="00760004" w:rsidRDefault="003A7C91" w:rsidP="00A64895">
            <w:pPr>
              <w:pStyle w:val="TAL"/>
            </w:pPr>
            <w:r w:rsidRPr="00760004">
              <w:t>pTCDirection</w:t>
            </w:r>
          </w:p>
        </w:tc>
        <w:tc>
          <w:tcPr>
            <w:tcW w:w="6521" w:type="dxa"/>
          </w:tcPr>
          <w:p w14:paraId="7B37B774"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A64895">
            <w:pPr>
              <w:pStyle w:val="TAL"/>
            </w:pPr>
            <w:r w:rsidRPr="00760004">
              <w:t>M</w:t>
            </w:r>
          </w:p>
        </w:tc>
      </w:tr>
      <w:tr w:rsidR="003A7C91" w:rsidRPr="00760004" w14:paraId="30E5EE36" w14:textId="77777777" w:rsidTr="00A64895">
        <w:trPr>
          <w:jc w:val="center"/>
        </w:trPr>
        <w:tc>
          <w:tcPr>
            <w:tcW w:w="2693" w:type="dxa"/>
          </w:tcPr>
          <w:p w14:paraId="691D4AC6" w14:textId="77777777" w:rsidR="003A7C91" w:rsidRPr="00760004" w:rsidRDefault="003A7C91" w:rsidP="00A64895">
            <w:pPr>
              <w:pStyle w:val="TAL"/>
            </w:pPr>
            <w:r w:rsidRPr="00760004">
              <w:t>pTCSessionInfo</w:t>
            </w:r>
          </w:p>
        </w:tc>
        <w:tc>
          <w:tcPr>
            <w:tcW w:w="6521" w:type="dxa"/>
          </w:tcPr>
          <w:p w14:paraId="23CA70E9" w14:textId="77E4FAF6"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285A7276" w14:textId="77777777" w:rsidR="003A7C91" w:rsidRPr="00760004" w:rsidRDefault="003A7C91" w:rsidP="00A64895">
            <w:pPr>
              <w:pStyle w:val="TAL"/>
            </w:pPr>
            <w:r w:rsidRPr="00760004">
              <w:t>M</w:t>
            </w:r>
          </w:p>
        </w:tc>
      </w:tr>
      <w:tr w:rsidR="003A7C91" w:rsidRPr="00760004" w14:paraId="2C26AD33" w14:textId="77777777" w:rsidTr="00A64895">
        <w:trPr>
          <w:jc w:val="center"/>
        </w:trPr>
        <w:tc>
          <w:tcPr>
            <w:tcW w:w="2693" w:type="dxa"/>
          </w:tcPr>
          <w:p w14:paraId="7FF0632F" w14:textId="77777777" w:rsidR="003A7C91" w:rsidRPr="00760004" w:rsidRDefault="003A7C91" w:rsidP="00A64895">
            <w:pPr>
              <w:pStyle w:val="TAL"/>
            </w:pPr>
            <w:r w:rsidRPr="00760004">
              <w:t>pTCParticipants</w:t>
            </w:r>
          </w:p>
        </w:tc>
        <w:tc>
          <w:tcPr>
            <w:tcW w:w="6521" w:type="dxa"/>
          </w:tcPr>
          <w:p w14:paraId="4419EC8C" w14:textId="77777777" w:rsidR="003A7C91" w:rsidRPr="00760004" w:rsidRDefault="003A7C91" w:rsidP="00A64895">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A64895">
            <w:pPr>
              <w:pStyle w:val="TAL"/>
            </w:pPr>
            <w:r w:rsidRPr="00760004">
              <w:t>C</w:t>
            </w:r>
          </w:p>
        </w:tc>
      </w:tr>
      <w:tr w:rsidR="003A7C91" w:rsidRPr="00760004" w14:paraId="11FE874C" w14:textId="77777777" w:rsidTr="00A64895">
        <w:trPr>
          <w:jc w:val="center"/>
        </w:trPr>
        <w:tc>
          <w:tcPr>
            <w:tcW w:w="2693" w:type="dxa"/>
          </w:tcPr>
          <w:p w14:paraId="62CF4E13" w14:textId="77777777" w:rsidR="003A7C91" w:rsidRPr="00760004" w:rsidRDefault="003A7C91" w:rsidP="00A64895">
            <w:pPr>
              <w:pStyle w:val="TAL"/>
            </w:pPr>
            <w:r w:rsidRPr="00760004">
              <w:t>pTCHoldID</w:t>
            </w:r>
          </w:p>
        </w:tc>
        <w:tc>
          <w:tcPr>
            <w:tcW w:w="6521" w:type="dxa"/>
          </w:tcPr>
          <w:p w14:paraId="45F312DB" w14:textId="77777777" w:rsidR="003A7C91" w:rsidRPr="00760004" w:rsidRDefault="003A7C91" w:rsidP="00A64895">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A64895">
            <w:pPr>
              <w:pStyle w:val="TAL"/>
            </w:pPr>
            <w:r w:rsidRPr="00760004">
              <w:t>M</w:t>
            </w:r>
          </w:p>
        </w:tc>
      </w:tr>
      <w:tr w:rsidR="003A7C91" w:rsidRPr="00760004" w14:paraId="52565764" w14:textId="77777777" w:rsidTr="00A64895">
        <w:trPr>
          <w:jc w:val="center"/>
        </w:trPr>
        <w:tc>
          <w:tcPr>
            <w:tcW w:w="2693" w:type="dxa"/>
          </w:tcPr>
          <w:p w14:paraId="6C9922AF" w14:textId="77777777" w:rsidR="003A7C91" w:rsidRPr="00760004" w:rsidRDefault="003A7C91" w:rsidP="00A64895">
            <w:pPr>
              <w:pStyle w:val="TAL"/>
            </w:pPr>
            <w:r w:rsidRPr="00760004">
              <w:t>pTCHoldRetrieveInd</w:t>
            </w:r>
          </w:p>
        </w:tc>
        <w:tc>
          <w:tcPr>
            <w:tcW w:w="6521" w:type="dxa"/>
          </w:tcPr>
          <w:p w14:paraId="49D476A1" w14:textId="7A015504" w:rsidR="003A7C91" w:rsidRPr="00760004" w:rsidRDefault="003A7C91" w:rsidP="00A64895">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A64895">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240" w:name="_Toc74852182"/>
      <w:r w:rsidRPr="00760004">
        <w:t>7.5.2.12</w:t>
      </w:r>
      <w:r w:rsidRPr="00760004">
        <w:tab/>
        <w:t>PTC media modification</w:t>
      </w:r>
      <w:bookmarkEnd w:id="240"/>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A64895">
        <w:trPr>
          <w:jc w:val="center"/>
        </w:trPr>
        <w:tc>
          <w:tcPr>
            <w:tcW w:w="2693" w:type="dxa"/>
          </w:tcPr>
          <w:p w14:paraId="545D4CE1" w14:textId="77777777" w:rsidR="003A7C91" w:rsidRPr="00760004" w:rsidRDefault="003A7C91" w:rsidP="00A64895">
            <w:pPr>
              <w:pStyle w:val="TAH"/>
            </w:pPr>
            <w:r w:rsidRPr="00760004">
              <w:t>Field name</w:t>
            </w:r>
          </w:p>
        </w:tc>
        <w:tc>
          <w:tcPr>
            <w:tcW w:w="6521" w:type="dxa"/>
          </w:tcPr>
          <w:p w14:paraId="1A5B3BD1" w14:textId="77777777" w:rsidR="003A7C91" w:rsidRPr="00760004" w:rsidRDefault="003A7C91" w:rsidP="00A64895">
            <w:pPr>
              <w:pStyle w:val="TAH"/>
            </w:pPr>
            <w:r w:rsidRPr="00760004">
              <w:t>Description</w:t>
            </w:r>
          </w:p>
        </w:tc>
        <w:tc>
          <w:tcPr>
            <w:tcW w:w="708" w:type="dxa"/>
          </w:tcPr>
          <w:p w14:paraId="39127FDE" w14:textId="77777777" w:rsidR="003A7C91" w:rsidRPr="00760004" w:rsidRDefault="003A7C91" w:rsidP="00A64895">
            <w:pPr>
              <w:pStyle w:val="TAH"/>
            </w:pPr>
            <w:r w:rsidRPr="00760004">
              <w:t>M/C/O</w:t>
            </w:r>
          </w:p>
        </w:tc>
      </w:tr>
      <w:tr w:rsidR="003A7C91" w:rsidRPr="00760004" w14:paraId="4B0D590C" w14:textId="77777777" w:rsidTr="00A64895">
        <w:trPr>
          <w:jc w:val="center"/>
        </w:trPr>
        <w:tc>
          <w:tcPr>
            <w:tcW w:w="2693" w:type="dxa"/>
          </w:tcPr>
          <w:p w14:paraId="09304605" w14:textId="77777777" w:rsidR="003A7C91" w:rsidRPr="00760004" w:rsidRDefault="003A7C91" w:rsidP="00A64895">
            <w:pPr>
              <w:pStyle w:val="TAL"/>
            </w:pPr>
            <w:r w:rsidRPr="00760004">
              <w:t>pTCTargetInformation</w:t>
            </w:r>
          </w:p>
        </w:tc>
        <w:tc>
          <w:tcPr>
            <w:tcW w:w="6521" w:type="dxa"/>
          </w:tcPr>
          <w:p w14:paraId="1BFAE8A3"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A64895">
            <w:pPr>
              <w:pStyle w:val="TAL"/>
            </w:pPr>
            <w:r w:rsidRPr="00760004">
              <w:t>M</w:t>
            </w:r>
          </w:p>
        </w:tc>
      </w:tr>
      <w:tr w:rsidR="003A7C91" w:rsidRPr="00760004" w14:paraId="2C4887B5" w14:textId="77777777" w:rsidTr="00A64895">
        <w:trPr>
          <w:jc w:val="center"/>
        </w:trPr>
        <w:tc>
          <w:tcPr>
            <w:tcW w:w="2693" w:type="dxa"/>
          </w:tcPr>
          <w:p w14:paraId="5A1DEDEF" w14:textId="77777777" w:rsidR="003A7C91" w:rsidRPr="00760004" w:rsidRDefault="003A7C91" w:rsidP="00A64895">
            <w:pPr>
              <w:pStyle w:val="TAL"/>
            </w:pPr>
            <w:r w:rsidRPr="00760004">
              <w:t>pTCDirection</w:t>
            </w:r>
          </w:p>
        </w:tc>
        <w:tc>
          <w:tcPr>
            <w:tcW w:w="6521" w:type="dxa"/>
          </w:tcPr>
          <w:p w14:paraId="493DDC17"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A64895">
            <w:pPr>
              <w:pStyle w:val="TAL"/>
            </w:pPr>
            <w:r w:rsidRPr="00760004">
              <w:t>M</w:t>
            </w:r>
          </w:p>
        </w:tc>
      </w:tr>
      <w:tr w:rsidR="003A7C91" w:rsidRPr="00760004" w14:paraId="5D96D625" w14:textId="77777777" w:rsidTr="00A64895">
        <w:trPr>
          <w:jc w:val="center"/>
        </w:trPr>
        <w:tc>
          <w:tcPr>
            <w:tcW w:w="2693" w:type="dxa"/>
          </w:tcPr>
          <w:p w14:paraId="758B0005" w14:textId="77777777" w:rsidR="003A7C91" w:rsidRPr="00760004" w:rsidRDefault="003A7C91" w:rsidP="00A64895">
            <w:pPr>
              <w:pStyle w:val="TAL"/>
            </w:pPr>
            <w:r w:rsidRPr="00760004">
              <w:t>pTCSessionInfo</w:t>
            </w:r>
          </w:p>
        </w:tc>
        <w:tc>
          <w:tcPr>
            <w:tcW w:w="6521" w:type="dxa"/>
          </w:tcPr>
          <w:p w14:paraId="708CB4C7" w14:textId="199EB7D2"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610024F6" w14:textId="77777777" w:rsidR="003A7C91" w:rsidRPr="00760004" w:rsidRDefault="003A7C91" w:rsidP="00A64895">
            <w:pPr>
              <w:pStyle w:val="TAL"/>
            </w:pPr>
            <w:r w:rsidRPr="00760004">
              <w:t>M</w:t>
            </w:r>
          </w:p>
        </w:tc>
      </w:tr>
      <w:tr w:rsidR="003A7C91" w:rsidRPr="00760004" w14:paraId="75103BB5" w14:textId="77777777" w:rsidTr="00A64895">
        <w:trPr>
          <w:jc w:val="center"/>
        </w:trPr>
        <w:tc>
          <w:tcPr>
            <w:tcW w:w="2693" w:type="dxa"/>
          </w:tcPr>
          <w:p w14:paraId="7EA22F0A" w14:textId="77777777" w:rsidR="003A7C91" w:rsidRPr="00760004" w:rsidRDefault="003A7C91" w:rsidP="00A64895">
            <w:pPr>
              <w:pStyle w:val="TAL"/>
            </w:pPr>
            <w:r w:rsidRPr="00760004">
              <w:t>pTCMediaStreamAvail</w:t>
            </w:r>
          </w:p>
        </w:tc>
        <w:tc>
          <w:tcPr>
            <w:tcW w:w="6521" w:type="dxa"/>
          </w:tcPr>
          <w:p w14:paraId="2EF39E86" w14:textId="77777777" w:rsidR="003A7C91" w:rsidRPr="00760004" w:rsidRDefault="003A7C91" w:rsidP="00A64895">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A64895">
            <w:pPr>
              <w:pStyle w:val="TAL"/>
            </w:pPr>
            <w:r w:rsidRPr="00760004">
              <w:t>M</w:t>
            </w:r>
          </w:p>
        </w:tc>
      </w:tr>
      <w:tr w:rsidR="003A7C91" w:rsidRPr="00760004" w14:paraId="316A040A" w14:textId="77777777" w:rsidTr="00A64895">
        <w:trPr>
          <w:jc w:val="center"/>
        </w:trPr>
        <w:tc>
          <w:tcPr>
            <w:tcW w:w="2693" w:type="dxa"/>
          </w:tcPr>
          <w:p w14:paraId="0ACF934E" w14:textId="77777777" w:rsidR="003A7C91" w:rsidRPr="00760004" w:rsidRDefault="003A7C91" w:rsidP="00A64895">
            <w:pPr>
              <w:pStyle w:val="TAL"/>
            </w:pPr>
            <w:r w:rsidRPr="00760004">
              <w:t>pTCBearerCapability</w:t>
            </w:r>
          </w:p>
        </w:tc>
        <w:tc>
          <w:tcPr>
            <w:tcW w:w="6521" w:type="dxa"/>
          </w:tcPr>
          <w:p w14:paraId="5852D740" w14:textId="77777777" w:rsidR="003A7C91" w:rsidRPr="00760004" w:rsidRDefault="003A7C91" w:rsidP="00A64895">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A64895">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241" w:name="_Toc74852183"/>
      <w:r w:rsidRPr="00760004">
        <w:t>7.5.2.13</w:t>
      </w:r>
      <w:r w:rsidRPr="00760004">
        <w:tab/>
        <w:t>PTC group advertisement</w:t>
      </w:r>
      <w:bookmarkEnd w:id="241"/>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lastRenderedPageBreak/>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A64895">
        <w:trPr>
          <w:jc w:val="center"/>
        </w:trPr>
        <w:tc>
          <w:tcPr>
            <w:tcW w:w="2693" w:type="dxa"/>
          </w:tcPr>
          <w:p w14:paraId="00B08A3F" w14:textId="77777777" w:rsidR="003A7C91" w:rsidRPr="00760004" w:rsidRDefault="003A7C91" w:rsidP="00A64895">
            <w:pPr>
              <w:pStyle w:val="TAH"/>
            </w:pPr>
            <w:r w:rsidRPr="00760004">
              <w:t>Field name</w:t>
            </w:r>
          </w:p>
        </w:tc>
        <w:tc>
          <w:tcPr>
            <w:tcW w:w="6521" w:type="dxa"/>
          </w:tcPr>
          <w:p w14:paraId="0FB4320F" w14:textId="77777777" w:rsidR="003A7C91" w:rsidRPr="00760004" w:rsidRDefault="003A7C91" w:rsidP="00A64895">
            <w:pPr>
              <w:pStyle w:val="TAH"/>
            </w:pPr>
            <w:r w:rsidRPr="00760004">
              <w:t>Description</w:t>
            </w:r>
          </w:p>
        </w:tc>
        <w:tc>
          <w:tcPr>
            <w:tcW w:w="708" w:type="dxa"/>
          </w:tcPr>
          <w:p w14:paraId="0EF13282" w14:textId="77777777" w:rsidR="003A7C91" w:rsidRPr="00760004" w:rsidRDefault="003A7C91" w:rsidP="00A64895">
            <w:pPr>
              <w:pStyle w:val="TAH"/>
            </w:pPr>
            <w:r w:rsidRPr="00760004">
              <w:t>M/C/O</w:t>
            </w:r>
          </w:p>
        </w:tc>
      </w:tr>
      <w:tr w:rsidR="003A7C91" w:rsidRPr="00760004" w14:paraId="3D87658E" w14:textId="77777777" w:rsidTr="00A64895">
        <w:trPr>
          <w:jc w:val="center"/>
        </w:trPr>
        <w:tc>
          <w:tcPr>
            <w:tcW w:w="2693" w:type="dxa"/>
          </w:tcPr>
          <w:p w14:paraId="5A42989D" w14:textId="77777777" w:rsidR="003A7C91" w:rsidRPr="00760004" w:rsidRDefault="003A7C91" w:rsidP="00A64895">
            <w:pPr>
              <w:pStyle w:val="TAL"/>
            </w:pPr>
            <w:r w:rsidRPr="00760004">
              <w:t>pTCTargetInformation</w:t>
            </w:r>
          </w:p>
        </w:tc>
        <w:tc>
          <w:tcPr>
            <w:tcW w:w="6521" w:type="dxa"/>
          </w:tcPr>
          <w:p w14:paraId="47E5ACE1"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A64895">
            <w:pPr>
              <w:pStyle w:val="TAL"/>
            </w:pPr>
            <w:r w:rsidRPr="00760004">
              <w:t>M</w:t>
            </w:r>
          </w:p>
        </w:tc>
      </w:tr>
      <w:tr w:rsidR="003A7C91" w:rsidRPr="00760004" w14:paraId="08795F5D" w14:textId="77777777" w:rsidTr="00A64895">
        <w:trPr>
          <w:jc w:val="center"/>
        </w:trPr>
        <w:tc>
          <w:tcPr>
            <w:tcW w:w="2693" w:type="dxa"/>
          </w:tcPr>
          <w:p w14:paraId="0E4FDE1E" w14:textId="77777777" w:rsidR="003A7C91" w:rsidRPr="00760004" w:rsidRDefault="003A7C91" w:rsidP="00A64895">
            <w:pPr>
              <w:pStyle w:val="TAL"/>
            </w:pPr>
            <w:r w:rsidRPr="00760004">
              <w:t>pTCDirection</w:t>
            </w:r>
          </w:p>
        </w:tc>
        <w:tc>
          <w:tcPr>
            <w:tcW w:w="6521" w:type="dxa"/>
          </w:tcPr>
          <w:p w14:paraId="2908DD19"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A64895">
            <w:pPr>
              <w:pStyle w:val="TAL"/>
            </w:pPr>
            <w:r w:rsidRPr="00760004">
              <w:t>M</w:t>
            </w:r>
          </w:p>
        </w:tc>
      </w:tr>
      <w:tr w:rsidR="003A7C91" w:rsidRPr="00760004" w14:paraId="1179735B" w14:textId="77777777" w:rsidTr="00A64895">
        <w:trPr>
          <w:jc w:val="center"/>
        </w:trPr>
        <w:tc>
          <w:tcPr>
            <w:tcW w:w="2693" w:type="dxa"/>
          </w:tcPr>
          <w:p w14:paraId="334C3240" w14:textId="77777777" w:rsidR="003A7C91" w:rsidRPr="00760004" w:rsidRDefault="003A7C91" w:rsidP="00A64895">
            <w:pPr>
              <w:pStyle w:val="TAL"/>
            </w:pPr>
            <w:r w:rsidRPr="00760004">
              <w:t>pTCIDList</w:t>
            </w:r>
          </w:p>
        </w:tc>
        <w:tc>
          <w:tcPr>
            <w:tcW w:w="6521" w:type="dxa"/>
          </w:tcPr>
          <w:p w14:paraId="0D309553" w14:textId="049B2B84" w:rsidR="003A7C91" w:rsidRPr="00760004" w:rsidRDefault="003A7C91" w:rsidP="00A64895">
            <w:pPr>
              <w:pStyle w:val="TAL"/>
            </w:pPr>
            <w:r w:rsidRPr="00760004">
              <w:t>Shall provide Identities of each participant from the target's contact list (</w:t>
            </w:r>
            <w:r w:rsidR="00A13DEE">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A64895">
            <w:pPr>
              <w:pStyle w:val="TAL"/>
            </w:pPr>
            <w:r w:rsidRPr="00760004">
              <w:t>C</w:t>
            </w:r>
          </w:p>
        </w:tc>
      </w:tr>
      <w:tr w:rsidR="003A7C91" w:rsidRPr="00760004" w14:paraId="231E37DD" w14:textId="77777777" w:rsidTr="00A64895">
        <w:trPr>
          <w:jc w:val="center"/>
        </w:trPr>
        <w:tc>
          <w:tcPr>
            <w:tcW w:w="2693" w:type="dxa"/>
          </w:tcPr>
          <w:p w14:paraId="7B4B1B6F" w14:textId="77777777" w:rsidR="003A7C91" w:rsidRPr="00760004" w:rsidRDefault="003A7C91" w:rsidP="00A64895">
            <w:pPr>
              <w:pStyle w:val="TAL"/>
            </w:pPr>
            <w:r w:rsidRPr="00760004">
              <w:t>pTCGroupAuthRule</w:t>
            </w:r>
          </w:p>
        </w:tc>
        <w:tc>
          <w:tcPr>
            <w:tcW w:w="6521" w:type="dxa"/>
          </w:tcPr>
          <w:p w14:paraId="0B686611" w14:textId="6E6912A1" w:rsidR="003A7C91" w:rsidRPr="00760004" w:rsidRDefault="003A7C91" w:rsidP="00A64895">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A64895">
            <w:pPr>
              <w:pStyle w:val="TAL"/>
            </w:pPr>
            <w:r w:rsidRPr="00760004">
              <w:t>C</w:t>
            </w:r>
          </w:p>
        </w:tc>
      </w:tr>
      <w:tr w:rsidR="003A7C91" w:rsidRPr="00760004" w14:paraId="120D151C" w14:textId="77777777" w:rsidTr="00A64895">
        <w:trPr>
          <w:jc w:val="center"/>
        </w:trPr>
        <w:tc>
          <w:tcPr>
            <w:tcW w:w="2693" w:type="dxa"/>
          </w:tcPr>
          <w:p w14:paraId="5951E509" w14:textId="77777777" w:rsidR="003A7C91" w:rsidRPr="00760004" w:rsidRDefault="003A7C91" w:rsidP="00A64895">
            <w:pPr>
              <w:pStyle w:val="TAL"/>
            </w:pPr>
            <w:r w:rsidRPr="00760004">
              <w:t>pTCGroupAdSender</w:t>
            </w:r>
          </w:p>
        </w:tc>
        <w:tc>
          <w:tcPr>
            <w:tcW w:w="6521" w:type="dxa"/>
          </w:tcPr>
          <w:p w14:paraId="35CC7C9C" w14:textId="77777777" w:rsidR="003A7C91" w:rsidRPr="00760004" w:rsidRDefault="003A7C91" w:rsidP="00A64895">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A64895">
            <w:pPr>
              <w:pStyle w:val="TAL"/>
            </w:pPr>
            <w:r w:rsidRPr="00760004">
              <w:t>M</w:t>
            </w:r>
          </w:p>
        </w:tc>
      </w:tr>
      <w:tr w:rsidR="003A7C91" w:rsidRPr="00760004" w14:paraId="27657FD2" w14:textId="77777777" w:rsidTr="00A64895">
        <w:trPr>
          <w:jc w:val="center"/>
        </w:trPr>
        <w:tc>
          <w:tcPr>
            <w:tcW w:w="2693" w:type="dxa"/>
          </w:tcPr>
          <w:p w14:paraId="1AEF8275" w14:textId="77777777" w:rsidR="003A7C91" w:rsidRPr="00760004" w:rsidRDefault="003A7C91" w:rsidP="00A64895">
            <w:pPr>
              <w:pStyle w:val="TAL"/>
            </w:pPr>
            <w:r w:rsidRPr="00760004">
              <w:t>pTCGroupNickname</w:t>
            </w:r>
          </w:p>
        </w:tc>
        <w:tc>
          <w:tcPr>
            <w:tcW w:w="6521" w:type="dxa"/>
          </w:tcPr>
          <w:p w14:paraId="716C72B8" w14:textId="4BE13FEB" w:rsidR="003A7C91" w:rsidRPr="00760004" w:rsidRDefault="003A7C91" w:rsidP="00A64895">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[42]).</w:t>
            </w:r>
          </w:p>
        </w:tc>
        <w:tc>
          <w:tcPr>
            <w:tcW w:w="708" w:type="dxa"/>
          </w:tcPr>
          <w:p w14:paraId="6879E57B" w14:textId="77777777" w:rsidR="003A7C91" w:rsidRPr="00760004" w:rsidRDefault="003A7C91" w:rsidP="00A64895">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242" w:name="_Toc74852184"/>
      <w:r w:rsidRPr="00760004">
        <w:t>7.5.2.14</w:t>
      </w:r>
      <w:r w:rsidRPr="00760004">
        <w:tab/>
        <w:t>PTC floor control</w:t>
      </w:r>
      <w:bookmarkEnd w:id="242"/>
    </w:p>
    <w:p w14:paraId="68959C53" w14:textId="5F94F93D"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A13DEE">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lastRenderedPageBreak/>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A64895">
        <w:trPr>
          <w:jc w:val="center"/>
        </w:trPr>
        <w:tc>
          <w:tcPr>
            <w:tcW w:w="2693" w:type="dxa"/>
          </w:tcPr>
          <w:p w14:paraId="0B17BDC8" w14:textId="77777777" w:rsidR="003A7C91" w:rsidRPr="00760004" w:rsidRDefault="003A7C91" w:rsidP="00A64895">
            <w:pPr>
              <w:pStyle w:val="TAH"/>
            </w:pPr>
            <w:r w:rsidRPr="00760004">
              <w:t>Field name</w:t>
            </w:r>
          </w:p>
        </w:tc>
        <w:tc>
          <w:tcPr>
            <w:tcW w:w="6521" w:type="dxa"/>
          </w:tcPr>
          <w:p w14:paraId="28D8580E" w14:textId="77777777" w:rsidR="003A7C91" w:rsidRPr="00760004" w:rsidRDefault="003A7C91" w:rsidP="00A64895">
            <w:pPr>
              <w:pStyle w:val="TAH"/>
            </w:pPr>
            <w:r w:rsidRPr="00760004">
              <w:t>Description</w:t>
            </w:r>
          </w:p>
        </w:tc>
        <w:tc>
          <w:tcPr>
            <w:tcW w:w="708" w:type="dxa"/>
          </w:tcPr>
          <w:p w14:paraId="0EB6E5FC" w14:textId="77777777" w:rsidR="003A7C91" w:rsidRPr="00760004" w:rsidRDefault="003A7C91" w:rsidP="00A64895">
            <w:pPr>
              <w:pStyle w:val="TAH"/>
            </w:pPr>
            <w:r w:rsidRPr="00760004">
              <w:t>M/C/O</w:t>
            </w:r>
          </w:p>
        </w:tc>
      </w:tr>
      <w:tr w:rsidR="003A7C91" w:rsidRPr="00760004" w14:paraId="00F23EAB" w14:textId="77777777" w:rsidTr="00A64895">
        <w:trPr>
          <w:jc w:val="center"/>
        </w:trPr>
        <w:tc>
          <w:tcPr>
            <w:tcW w:w="2693" w:type="dxa"/>
          </w:tcPr>
          <w:p w14:paraId="688FAD2C" w14:textId="77777777" w:rsidR="003A7C91" w:rsidRPr="00760004" w:rsidRDefault="003A7C91" w:rsidP="00A64895">
            <w:pPr>
              <w:pStyle w:val="TAL"/>
            </w:pPr>
            <w:r w:rsidRPr="00760004">
              <w:t>pTCTargetInformation</w:t>
            </w:r>
          </w:p>
        </w:tc>
        <w:tc>
          <w:tcPr>
            <w:tcW w:w="6521" w:type="dxa"/>
          </w:tcPr>
          <w:p w14:paraId="6AF34CD8"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A64895">
            <w:pPr>
              <w:pStyle w:val="TAL"/>
            </w:pPr>
            <w:r w:rsidRPr="00760004">
              <w:t>M</w:t>
            </w:r>
          </w:p>
        </w:tc>
      </w:tr>
      <w:tr w:rsidR="003A7C91" w:rsidRPr="00760004" w14:paraId="5188AE9B" w14:textId="77777777" w:rsidTr="00A64895">
        <w:trPr>
          <w:jc w:val="center"/>
        </w:trPr>
        <w:tc>
          <w:tcPr>
            <w:tcW w:w="2693" w:type="dxa"/>
          </w:tcPr>
          <w:p w14:paraId="685ADF11" w14:textId="77777777" w:rsidR="003A7C91" w:rsidRPr="00760004" w:rsidRDefault="003A7C91" w:rsidP="00A64895">
            <w:pPr>
              <w:pStyle w:val="TAL"/>
            </w:pPr>
            <w:r w:rsidRPr="00760004">
              <w:t>pTCDirection</w:t>
            </w:r>
          </w:p>
        </w:tc>
        <w:tc>
          <w:tcPr>
            <w:tcW w:w="6521" w:type="dxa"/>
          </w:tcPr>
          <w:p w14:paraId="012C6AD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A64895">
            <w:pPr>
              <w:pStyle w:val="TAL"/>
            </w:pPr>
            <w:r w:rsidRPr="00760004">
              <w:t>M</w:t>
            </w:r>
          </w:p>
        </w:tc>
      </w:tr>
      <w:tr w:rsidR="003A7C91" w:rsidRPr="00760004" w14:paraId="5E05D619" w14:textId="77777777" w:rsidTr="00A64895">
        <w:trPr>
          <w:jc w:val="center"/>
        </w:trPr>
        <w:tc>
          <w:tcPr>
            <w:tcW w:w="2693" w:type="dxa"/>
          </w:tcPr>
          <w:p w14:paraId="039F4252" w14:textId="77777777" w:rsidR="003A7C91" w:rsidRPr="00760004" w:rsidRDefault="003A7C91" w:rsidP="00A64895">
            <w:pPr>
              <w:pStyle w:val="TAL"/>
            </w:pPr>
            <w:r w:rsidRPr="00760004">
              <w:t>pTCSessioninfo</w:t>
            </w:r>
          </w:p>
        </w:tc>
        <w:tc>
          <w:tcPr>
            <w:tcW w:w="6521" w:type="dxa"/>
          </w:tcPr>
          <w:p w14:paraId="0FC00308" w14:textId="08BDA84F" w:rsidR="003A7C91" w:rsidRPr="00760004" w:rsidRDefault="003A7C91" w:rsidP="00A64895">
            <w:pPr>
              <w:pStyle w:val="TAL"/>
            </w:pPr>
            <w:r w:rsidRPr="00760004">
              <w:t>Shall provide PTC session information such as PTC Session URI and PTC Session type (</w:t>
            </w:r>
            <w:r w:rsidR="00A13DEE">
              <w:t>e.g.</w:t>
            </w:r>
            <w:r w:rsidRPr="00760004">
              <w:t xml:space="preserve"> on-demand, pre-established, ad-hoc, pre-arranged, group session).</w:t>
            </w:r>
          </w:p>
        </w:tc>
        <w:tc>
          <w:tcPr>
            <w:tcW w:w="708" w:type="dxa"/>
          </w:tcPr>
          <w:p w14:paraId="54410912" w14:textId="77777777" w:rsidR="003A7C91" w:rsidRPr="00760004" w:rsidRDefault="003A7C91" w:rsidP="00A64895">
            <w:pPr>
              <w:pStyle w:val="TAL"/>
            </w:pPr>
            <w:r w:rsidRPr="00760004">
              <w:t>M</w:t>
            </w:r>
          </w:p>
        </w:tc>
      </w:tr>
      <w:tr w:rsidR="003A7C91" w:rsidRPr="00760004" w14:paraId="7224044F" w14:textId="77777777" w:rsidTr="00A64895">
        <w:trPr>
          <w:jc w:val="center"/>
        </w:trPr>
        <w:tc>
          <w:tcPr>
            <w:tcW w:w="2693" w:type="dxa"/>
          </w:tcPr>
          <w:p w14:paraId="20F35FC4" w14:textId="77777777" w:rsidR="003A7C91" w:rsidRPr="00760004" w:rsidRDefault="003A7C91" w:rsidP="00A64895">
            <w:pPr>
              <w:pStyle w:val="TAL"/>
            </w:pPr>
            <w:r w:rsidRPr="00760004">
              <w:t>pTCFloorActivity</w:t>
            </w:r>
          </w:p>
        </w:tc>
        <w:tc>
          <w:tcPr>
            <w:tcW w:w="6521" w:type="dxa"/>
          </w:tcPr>
          <w:p w14:paraId="33AD9E26" w14:textId="422B5576" w:rsidR="003A7C91" w:rsidRPr="00760004" w:rsidRDefault="003A7C91" w:rsidP="00A64895">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70D019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A64895">
            <w:pPr>
              <w:pStyle w:val="TAL"/>
            </w:pPr>
            <w:r w:rsidRPr="00760004">
              <w:t>M</w:t>
            </w:r>
          </w:p>
        </w:tc>
      </w:tr>
      <w:tr w:rsidR="003A7C91" w:rsidRPr="00760004" w14:paraId="10F388DA" w14:textId="77777777" w:rsidTr="00A64895">
        <w:trPr>
          <w:jc w:val="center"/>
        </w:trPr>
        <w:tc>
          <w:tcPr>
            <w:tcW w:w="2693" w:type="dxa"/>
          </w:tcPr>
          <w:p w14:paraId="6AC62F2D" w14:textId="77777777" w:rsidR="003A7C91" w:rsidRPr="00760004" w:rsidRDefault="003A7C91" w:rsidP="00A64895">
            <w:pPr>
              <w:pStyle w:val="TAL"/>
            </w:pPr>
            <w:r w:rsidRPr="00760004">
              <w:t>pTCFloorSpeakerID</w:t>
            </w:r>
          </w:p>
        </w:tc>
        <w:tc>
          <w:tcPr>
            <w:tcW w:w="6521" w:type="dxa"/>
          </w:tcPr>
          <w:p w14:paraId="500CC184" w14:textId="77777777" w:rsidR="003A7C91" w:rsidRPr="00760004" w:rsidRDefault="003A7C91" w:rsidP="00A64895">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A64895">
            <w:pPr>
              <w:pStyle w:val="TAL"/>
            </w:pPr>
            <w:r w:rsidRPr="00760004">
              <w:t>C</w:t>
            </w:r>
          </w:p>
        </w:tc>
      </w:tr>
      <w:tr w:rsidR="003A7C91" w:rsidRPr="00760004" w14:paraId="06A4B0DF" w14:textId="77777777" w:rsidTr="00A64895">
        <w:trPr>
          <w:jc w:val="center"/>
        </w:trPr>
        <w:tc>
          <w:tcPr>
            <w:tcW w:w="2693" w:type="dxa"/>
          </w:tcPr>
          <w:p w14:paraId="69D5D9DA" w14:textId="77777777" w:rsidR="003A7C91" w:rsidRPr="00760004" w:rsidRDefault="003A7C91" w:rsidP="00A64895">
            <w:pPr>
              <w:pStyle w:val="TAL"/>
            </w:pPr>
            <w:r w:rsidRPr="00760004">
              <w:t>pTCMaxTBTime</w:t>
            </w:r>
          </w:p>
        </w:tc>
        <w:tc>
          <w:tcPr>
            <w:tcW w:w="6521" w:type="dxa"/>
          </w:tcPr>
          <w:p w14:paraId="4C13650C" w14:textId="77777777" w:rsidR="003A7C91" w:rsidRPr="00760004" w:rsidRDefault="003A7C91" w:rsidP="00A64895">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A64895">
            <w:pPr>
              <w:pStyle w:val="TAL"/>
            </w:pPr>
            <w:r w:rsidRPr="00760004">
              <w:t>C</w:t>
            </w:r>
          </w:p>
        </w:tc>
      </w:tr>
      <w:tr w:rsidR="003A7C91" w:rsidRPr="00760004" w14:paraId="727B39A5" w14:textId="77777777" w:rsidTr="00A64895">
        <w:trPr>
          <w:jc w:val="center"/>
        </w:trPr>
        <w:tc>
          <w:tcPr>
            <w:tcW w:w="2693" w:type="dxa"/>
          </w:tcPr>
          <w:p w14:paraId="77221394" w14:textId="77777777" w:rsidR="003A7C91" w:rsidRPr="00760004" w:rsidRDefault="003A7C91" w:rsidP="00A64895">
            <w:pPr>
              <w:pStyle w:val="TAL"/>
            </w:pPr>
            <w:r w:rsidRPr="00760004">
              <w:t>pTCQueuedFloorControl</w:t>
            </w:r>
          </w:p>
        </w:tc>
        <w:tc>
          <w:tcPr>
            <w:tcW w:w="6521" w:type="dxa"/>
          </w:tcPr>
          <w:p w14:paraId="71561A49" w14:textId="77777777" w:rsidR="003A7C91" w:rsidRPr="00760004" w:rsidRDefault="003A7C91" w:rsidP="00A64895">
            <w:pPr>
              <w:pStyle w:val="TAL"/>
            </w:pPr>
            <w:r w:rsidRPr="00760004">
              <w:t>Indicates if queuing is supported by the PTC server and the PTC target's device.</w:t>
            </w:r>
          </w:p>
        </w:tc>
        <w:tc>
          <w:tcPr>
            <w:tcW w:w="708" w:type="dxa"/>
          </w:tcPr>
          <w:p w14:paraId="0F3B56BD" w14:textId="77777777" w:rsidR="003A7C91" w:rsidRPr="00760004" w:rsidRDefault="003A7C91" w:rsidP="00A64895">
            <w:pPr>
              <w:pStyle w:val="TAL"/>
            </w:pPr>
            <w:r w:rsidRPr="00760004">
              <w:t>C</w:t>
            </w:r>
          </w:p>
        </w:tc>
      </w:tr>
      <w:tr w:rsidR="003A7C91" w:rsidRPr="00760004" w14:paraId="49DAF057" w14:textId="77777777" w:rsidTr="00A64895">
        <w:trPr>
          <w:jc w:val="center"/>
        </w:trPr>
        <w:tc>
          <w:tcPr>
            <w:tcW w:w="2693" w:type="dxa"/>
          </w:tcPr>
          <w:p w14:paraId="7C5F567D" w14:textId="77777777" w:rsidR="003A7C91" w:rsidRPr="00760004" w:rsidRDefault="003A7C91" w:rsidP="00A64895">
            <w:pPr>
              <w:pStyle w:val="TAL"/>
            </w:pPr>
            <w:r w:rsidRPr="00760004">
              <w:t>pTCQueuedPosition</w:t>
            </w:r>
          </w:p>
        </w:tc>
        <w:tc>
          <w:tcPr>
            <w:tcW w:w="6521" w:type="dxa"/>
          </w:tcPr>
          <w:p w14:paraId="7085FACF" w14:textId="77777777" w:rsidR="003A7C91" w:rsidRPr="00760004" w:rsidRDefault="003A7C91" w:rsidP="00A64895">
            <w:pPr>
              <w:pStyle w:val="TAL"/>
            </w:pPr>
            <w:r w:rsidRPr="00760004">
              <w:t>Include if queue position in the TBCP is detected by the IRI-POI.</w:t>
            </w:r>
          </w:p>
        </w:tc>
        <w:tc>
          <w:tcPr>
            <w:tcW w:w="708" w:type="dxa"/>
          </w:tcPr>
          <w:p w14:paraId="5EF3CBB6" w14:textId="77777777" w:rsidR="003A7C91" w:rsidRPr="00760004" w:rsidRDefault="003A7C91" w:rsidP="00A64895">
            <w:pPr>
              <w:pStyle w:val="TAL"/>
            </w:pPr>
            <w:r w:rsidRPr="00760004">
              <w:t>C</w:t>
            </w:r>
          </w:p>
        </w:tc>
      </w:tr>
      <w:tr w:rsidR="003A7C91" w:rsidRPr="00760004" w14:paraId="4E9EF545" w14:textId="77777777" w:rsidTr="00A64895">
        <w:trPr>
          <w:jc w:val="center"/>
        </w:trPr>
        <w:tc>
          <w:tcPr>
            <w:tcW w:w="2693" w:type="dxa"/>
          </w:tcPr>
          <w:p w14:paraId="6F4310AB" w14:textId="77777777" w:rsidR="003A7C91" w:rsidRPr="00760004" w:rsidRDefault="003A7C91" w:rsidP="00A64895">
            <w:pPr>
              <w:pStyle w:val="TAL"/>
            </w:pPr>
            <w:r w:rsidRPr="00760004">
              <w:t>pTCTalkBurstPriority</w:t>
            </w:r>
          </w:p>
        </w:tc>
        <w:tc>
          <w:tcPr>
            <w:tcW w:w="6521" w:type="dxa"/>
          </w:tcPr>
          <w:p w14:paraId="7AE372DE" w14:textId="493B321D" w:rsidR="003A7C91" w:rsidRPr="00760004" w:rsidRDefault="003A7C91" w:rsidP="00A64895">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A64895">
            <w:pPr>
              <w:pStyle w:val="TAL"/>
            </w:pPr>
            <w:r w:rsidRPr="00760004">
              <w:t>C</w:t>
            </w:r>
          </w:p>
        </w:tc>
      </w:tr>
      <w:tr w:rsidR="003A7C91" w:rsidRPr="00760004" w14:paraId="5CA50C4F" w14:textId="77777777" w:rsidTr="00A64895">
        <w:trPr>
          <w:jc w:val="center"/>
        </w:trPr>
        <w:tc>
          <w:tcPr>
            <w:tcW w:w="2693" w:type="dxa"/>
          </w:tcPr>
          <w:p w14:paraId="433435E1" w14:textId="77777777" w:rsidR="003A7C91" w:rsidRPr="00760004" w:rsidRDefault="003A7C91" w:rsidP="00A64895">
            <w:pPr>
              <w:pStyle w:val="TAL"/>
            </w:pPr>
            <w:r w:rsidRPr="00760004">
              <w:t>pTCTalkBurstReason</w:t>
            </w:r>
          </w:p>
        </w:tc>
        <w:tc>
          <w:tcPr>
            <w:tcW w:w="6521" w:type="dxa"/>
          </w:tcPr>
          <w:p w14:paraId="4503D31A" w14:textId="77777777" w:rsidR="003A7C91" w:rsidRPr="00760004" w:rsidRDefault="003A7C91" w:rsidP="00A64895">
            <w:pPr>
              <w:pStyle w:val="TAL"/>
            </w:pPr>
            <w:r w:rsidRPr="00760004">
              <w:t>The reason for the denial or revoke of a Talk Burst. Provide when known.</w:t>
            </w:r>
          </w:p>
        </w:tc>
        <w:tc>
          <w:tcPr>
            <w:tcW w:w="708" w:type="dxa"/>
          </w:tcPr>
          <w:p w14:paraId="3EC66888" w14:textId="77777777" w:rsidR="003A7C91" w:rsidRPr="00760004" w:rsidRDefault="003A7C91" w:rsidP="00A64895">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243" w:name="_Toc74852185"/>
      <w:r w:rsidRPr="00760004">
        <w:t>7.5.2.15</w:t>
      </w:r>
      <w:r w:rsidRPr="00760004">
        <w:tab/>
        <w:t>PTC target presence</w:t>
      </w:r>
      <w:bookmarkEnd w:id="243"/>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lastRenderedPageBreak/>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A64895">
        <w:trPr>
          <w:jc w:val="center"/>
        </w:trPr>
        <w:tc>
          <w:tcPr>
            <w:tcW w:w="2693" w:type="dxa"/>
          </w:tcPr>
          <w:p w14:paraId="5B1D5C16" w14:textId="77777777" w:rsidR="003A7C91" w:rsidRPr="00760004" w:rsidRDefault="003A7C91" w:rsidP="00A64895">
            <w:pPr>
              <w:pStyle w:val="TAH"/>
            </w:pPr>
            <w:r w:rsidRPr="00760004">
              <w:t>Field name</w:t>
            </w:r>
          </w:p>
        </w:tc>
        <w:tc>
          <w:tcPr>
            <w:tcW w:w="6521" w:type="dxa"/>
          </w:tcPr>
          <w:p w14:paraId="10629E46" w14:textId="77777777" w:rsidR="003A7C91" w:rsidRPr="00760004" w:rsidRDefault="003A7C91" w:rsidP="00A64895">
            <w:pPr>
              <w:pStyle w:val="TAH"/>
            </w:pPr>
            <w:r w:rsidRPr="00760004">
              <w:t>Description</w:t>
            </w:r>
          </w:p>
        </w:tc>
        <w:tc>
          <w:tcPr>
            <w:tcW w:w="708" w:type="dxa"/>
          </w:tcPr>
          <w:p w14:paraId="325E9495" w14:textId="77777777" w:rsidR="003A7C91" w:rsidRPr="00760004" w:rsidRDefault="003A7C91" w:rsidP="00A64895">
            <w:pPr>
              <w:pStyle w:val="TAH"/>
            </w:pPr>
            <w:r w:rsidRPr="00760004">
              <w:t>M/C/O</w:t>
            </w:r>
          </w:p>
        </w:tc>
      </w:tr>
      <w:tr w:rsidR="003A7C91" w:rsidRPr="00760004" w14:paraId="079DA358" w14:textId="77777777" w:rsidTr="00A64895">
        <w:trPr>
          <w:jc w:val="center"/>
        </w:trPr>
        <w:tc>
          <w:tcPr>
            <w:tcW w:w="2693" w:type="dxa"/>
          </w:tcPr>
          <w:p w14:paraId="7C137E6B" w14:textId="77777777" w:rsidR="003A7C91" w:rsidRPr="00760004" w:rsidRDefault="003A7C91" w:rsidP="00A64895">
            <w:pPr>
              <w:pStyle w:val="TAL"/>
            </w:pPr>
            <w:r w:rsidRPr="00760004">
              <w:t>pTCTargetInformation</w:t>
            </w:r>
          </w:p>
        </w:tc>
        <w:tc>
          <w:tcPr>
            <w:tcW w:w="6521" w:type="dxa"/>
          </w:tcPr>
          <w:p w14:paraId="12E5B80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A64895">
            <w:pPr>
              <w:pStyle w:val="TAL"/>
            </w:pPr>
            <w:r w:rsidRPr="00760004">
              <w:t>M</w:t>
            </w:r>
          </w:p>
        </w:tc>
      </w:tr>
      <w:tr w:rsidR="003A7C91" w:rsidRPr="00760004" w14:paraId="3E439C53" w14:textId="77777777" w:rsidTr="00A64895">
        <w:trPr>
          <w:jc w:val="center"/>
        </w:trPr>
        <w:tc>
          <w:tcPr>
            <w:tcW w:w="2693" w:type="dxa"/>
          </w:tcPr>
          <w:p w14:paraId="45900A69" w14:textId="77777777" w:rsidR="003A7C91" w:rsidRPr="00760004" w:rsidRDefault="003A7C91" w:rsidP="00A64895">
            <w:pPr>
              <w:pStyle w:val="TAL"/>
            </w:pPr>
            <w:r w:rsidRPr="00760004">
              <w:t>pTCTargetPresenceStatus</w:t>
            </w:r>
          </w:p>
        </w:tc>
        <w:tc>
          <w:tcPr>
            <w:tcW w:w="6521" w:type="dxa"/>
          </w:tcPr>
          <w:p w14:paraId="41EC34C3" w14:textId="42179481" w:rsidR="003A7C91" w:rsidRPr="00760004" w:rsidRDefault="003A7C91" w:rsidP="00A64895">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A64895">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244" w:name="_Toc74852186"/>
      <w:r w:rsidRPr="00760004">
        <w:t>7.5.2.16</w:t>
      </w:r>
      <w:r w:rsidRPr="00760004">
        <w:tab/>
        <w:t>PTC participant presence</w:t>
      </w:r>
      <w:bookmarkEnd w:id="244"/>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A64895">
        <w:trPr>
          <w:jc w:val="center"/>
        </w:trPr>
        <w:tc>
          <w:tcPr>
            <w:tcW w:w="2693" w:type="dxa"/>
          </w:tcPr>
          <w:p w14:paraId="4FADB909" w14:textId="77777777" w:rsidR="003A7C91" w:rsidRPr="00760004" w:rsidRDefault="003A7C91" w:rsidP="00A64895">
            <w:pPr>
              <w:pStyle w:val="TAH"/>
            </w:pPr>
            <w:r w:rsidRPr="00760004">
              <w:t>Field name</w:t>
            </w:r>
          </w:p>
        </w:tc>
        <w:tc>
          <w:tcPr>
            <w:tcW w:w="6521" w:type="dxa"/>
          </w:tcPr>
          <w:p w14:paraId="56A074FF" w14:textId="77777777" w:rsidR="003A7C91" w:rsidRPr="00760004" w:rsidRDefault="003A7C91" w:rsidP="00A64895">
            <w:pPr>
              <w:pStyle w:val="TAH"/>
            </w:pPr>
            <w:r w:rsidRPr="00760004">
              <w:t>Description</w:t>
            </w:r>
          </w:p>
        </w:tc>
        <w:tc>
          <w:tcPr>
            <w:tcW w:w="708" w:type="dxa"/>
          </w:tcPr>
          <w:p w14:paraId="64B53599" w14:textId="77777777" w:rsidR="003A7C91" w:rsidRPr="00760004" w:rsidRDefault="003A7C91" w:rsidP="00A64895">
            <w:pPr>
              <w:pStyle w:val="TAH"/>
            </w:pPr>
            <w:r w:rsidRPr="00760004">
              <w:t>M/C/O</w:t>
            </w:r>
          </w:p>
        </w:tc>
      </w:tr>
      <w:tr w:rsidR="003A7C91" w:rsidRPr="00760004" w14:paraId="0E910D8D" w14:textId="77777777" w:rsidTr="00A64895">
        <w:trPr>
          <w:jc w:val="center"/>
        </w:trPr>
        <w:tc>
          <w:tcPr>
            <w:tcW w:w="2693" w:type="dxa"/>
          </w:tcPr>
          <w:p w14:paraId="2EFF0706" w14:textId="77777777" w:rsidR="003A7C91" w:rsidRPr="00760004" w:rsidRDefault="003A7C91" w:rsidP="00A64895">
            <w:pPr>
              <w:pStyle w:val="TAL"/>
            </w:pPr>
            <w:r w:rsidRPr="00760004">
              <w:t>pTCTargetInformation</w:t>
            </w:r>
          </w:p>
        </w:tc>
        <w:tc>
          <w:tcPr>
            <w:tcW w:w="6521" w:type="dxa"/>
          </w:tcPr>
          <w:p w14:paraId="08BD4507"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A64895">
            <w:pPr>
              <w:pStyle w:val="TAL"/>
            </w:pPr>
            <w:r w:rsidRPr="00760004">
              <w:t>M</w:t>
            </w:r>
          </w:p>
        </w:tc>
      </w:tr>
      <w:tr w:rsidR="003A7C91" w:rsidRPr="00760004" w14:paraId="46CF414D" w14:textId="77777777" w:rsidTr="00A64895">
        <w:trPr>
          <w:jc w:val="center"/>
        </w:trPr>
        <w:tc>
          <w:tcPr>
            <w:tcW w:w="2693" w:type="dxa"/>
          </w:tcPr>
          <w:p w14:paraId="6DC18A79" w14:textId="77777777" w:rsidR="003A7C91" w:rsidRPr="00760004" w:rsidRDefault="003A7C91" w:rsidP="00A64895">
            <w:pPr>
              <w:pStyle w:val="TAL"/>
            </w:pPr>
            <w:r w:rsidRPr="00760004">
              <w:t>pTCParticipantPresenceStatus</w:t>
            </w:r>
          </w:p>
        </w:tc>
        <w:tc>
          <w:tcPr>
            <w:tcW w:w="6521" w:type="dxa"/>
          </w:tcPr>
          <w:p w14:paraId="34EA4343" w14:textId="77777777" w:rsidR="003A7C91" w:rsidRPr="00760004" w:rsidRDefault="003A7C91" w:rsidP="00A64895">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A64895">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A64895">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245" w:name="_Toc74852187"/>
      <w:r w:rsidRPr="00760004">
        <w:t>7.5.2.17</w:t>
      </w:r>
      <w:r w:rsidRPr="00760004">
        <w:tab/>
        <w:t>PTC list management</w:t>
      </w:r>
      <w:bookmarkEnd w:id="245"/>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A64895">
        <w:trPr>
          <w:jc w:val="center"/>
        </w:trPr>
        <w:tc>
          <w:tcPr>
            <w:tcW w:w="2693" w:type="dxa"/>
          </w:tcPr>
          <w:p w14:paraId="1107FC04" w14:textId="77777777" w:rsidR="003A7C91" w:rsidRPr="00760004" w:rsidRDefault="003A7C91" w:rsidP="00A64895">
            <w:pPr>
              <w:pStyle w:val="TAH"/>
            </w:pPr>
            <w:r w:rsidRPr="00760004">
              <w:t>Field name</w:t>
            </w:r>
          </w:p>
        </w:tc>
        <w:tc>
          <w:tcPr>
            <w:tcW w:w="6521" w:type="dxa"/>
          </w:tcPr>
          <w:p w14:paraId="7A5BDFF8" w14:textId="77777777" w:rsidR="003A7C91" w:rsidRPr="00760004" w:rsidRDefault="003A7C91" w:rsidP="00A64895">
            <w:pPr>
              <w:pStyle w:val="TAH"/>
            </w:pPr>
            <w:r w:rsidRPr="00760004">
              <w:t>Description</w:t>
            </w:r>
          </w:p>
        </w:tc>
        <w:tc>
          <w:tcPr>
            <w:tcW w:w="708" w:type="dxa"/>
          </w:tcPr>
          <w:p w14:paraId="31AC27FA" w14:textId="77777777" w:rsidR="003A7C91" w:rsidRPr="00760004" w:rsidRDefault="003A7C91" w:rsidP="00A64895">
            <w:pPr>
              <w:pStyle w:val="TAH"/>
            </w:pPr>
            <w:r w:rsidRPr="00760004">
              <w:t>M/C/O</w:t>
            </w:r>
          </w:p>
        </w:tc>
      </w:tr>
      <w:tr w:rsidR="003A7C91" w:rsidRPr="00760004" w14:paraId="4C512602" w14:textId="77777777" w:rsidTr="00A64895">
        <w:trPr>
          <w:jc w:val="center"/>
        </w:trPr>
        <w:tc>
          <w:tcPr>
            <w:tcW w:w="2693" w:type="dxa"/>
          </w:tcPr>
          <w:p w14:paraId="25A1DB50" w14:textId="77777777" w:rsidR="003A7C91" w:rsidRPr="00760004" w:rsidRDefault="003A7C91" w:rsidP="00A64895">
            <w:pPr>
              <w:pStyle w:val="TAL"/>
            </w:pPr>
            <w:r w:rsidRPr="00760004">
              <w:t>pTCTargetInformation</w:t>
            </w:r>
          </w:p>
        </w:tc>
        <w:tc>
          <w:tcPr>
            <w:tcW w:w="6521" w:type="dxa"/>
          </w:tcPr>
          <w:p w14:paraId="4D673FB0"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A64895">
            <w:pPr>
              <w:pStyle w:val="TAL"/>
            </w:pPr>
            <w:r w:rsidRPr="00760004">
              <w:t>M</w:t>
            </w:r>
          </w:p>
        </w:tc>
      </w:tr>
      <w:tr w:rsidR="003A7C91" w:rsidRPr="00760004" w14:paraId="0F63DD09" w14:textId="77777777" w:rsidTr="00A64895">
        <w:trPr>
          <w:jc w:val="center"/>
        </w:trPr>
        <w:tc>
          <w:tcPr>
            <w:tcW w:w="2693" w:type="dxa"/>
          </w:tcPr>
          <w:p w14:paraId="602BE9B3" w14:textId="77777777" w:rsidR="003A7C91" w:rsidRPr="00760004" w:rsidRDefault="003A7C91" w:rsidP="00A64895">
            <w:pPr>
              <w:pStyle w:val="TAL"/>
            </w:pPr>
            <w:r w:rsidRPr="00760004">
              <w:t>pTCDirection</w:t>
            </w:r>
          </w:p>
        </w:tc>
        <w:tc>
          <w:tcPr>
            <w:tcW w:w="6521" w:type="dxa"/>
          </w:tcPr>
          <w:p w14:paraId="0FB1631A"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A64895">
            <w:pPr>
              <w:pStyle w:val="TAL"/>
            </w:pPr>
            <w:r w:rsidRPr="00760004">
              <w:t>M</w:t>
            </w:r>
          </w:p>
        </w:tc>
      </w:tr>
      <w:tr w:rsidR="003A7C91" w:rsidRPr="00760004" w14:paraId="79F1689C" w14:textId="77777777" w:rsidTr="00A64895">
        <w:trPr>
          <w:jc w:val="center"/>
        </w:trPr>
        <w:tc>
          <w:tcPr>
            <w:tcW w:w="2693" w:type="dxa"/>
          </w:tcPr>
          <w:p w14:paraId="05235394" w14:textId="77777777" w:rsidR="003A7C91" w:rsidRPr="00760004" w:rsidRDefault="003A7C91" w:rsidP="00A64895">
            <w:pPr>
              <w:pStyle w:val="TAL"/>
            </w:pPr>
            <w:r w:rsidRPr="00760004">
              <w:t>pTCListManagementType</w:t>
            </w:r>
          </w:p>
        </w:tc>
        <w:tc>
          <w:tcPr>
            <w:tcW w:w="6521" w:type="dxa"/>
          </w:tcPr>
          <w:p w14:paraId="3749F5CF" w14:textId="3F5CC16E" w:rsidR="003A7C91" w:rsidRPr="00760004" w:rsidRDefault="003A7C91" w:rsidP="00A64895">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A64895">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A64895">
            <w:pPr>
              <w:pStyle w:val="TAL"/>
              <w:rPr>
                <w:rFonts w:cs="Arial"/>
                <w:color w:val="000000"/>
                <w:szCs w:val="18"/>
              </w:rPr>
            </w:pPr>
          </w:p>
          <w:p w14:paraId="20D77127" w14:textId="77777777" w:rsidR="003A7C91" w:rsidRPr="00760004" w:rsidRDefault="003A7C91" w:rsidP="00A64895">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A64895">
            <w:pPr>
              <w:pStyle w:val="TAL"/>
              <w:rPr>
                <w:rFonts w:cs="Arial"/>
                <w:color w:val="000000"/>
                <w:szCs w:val="18"/>
              </w:rPr>
            </w:pPr>
          </w:p>
          <w:p w14:paraId="5B4BFEC1" w14:textId="77777777" w:rsidR="003A7C91" w:rsidRPr="00760004" w:rsidRDefault="003A7C91" w:rsidP="00A64895">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A64895">
            <w:pPr>
              <w:pStyle w:val="TAL"/>
            </w:pPr>
            <w:r w:rsidRPr="00760004">
              <w:t>C</w:t>
            </w:r>
          </w:p>
        </w:tc>
      </w:tr>
      <w:tr w:rsidR="003A7C91" w:rsidRPr="00760004" w14:paraId="24413565" w14:textId="77777777" w:rsidTr="00A64895">
        <w:trPr>
          <w:jc w:val="center"/>
        </w:trPr>
        <w:tc>
          <w:tcPr>
            <w:tcW w:w="2693" w:type="dxa"/>
          </w:tcPr>
          <w:p w14:paraId="3D471492" w14:textId="77777777" w:rsidR="003A7C91" w:rsidRPr="00760004" w:rsidRDefault="003A7C91" w:rsidP="00A64895">
            <w:pPr>
              <w:pStyle w:val="TAL"/>
            </w:pPr>
            <w:r w:rsidRPr="00760004">
              <w:t>pTCListManagementAction</w:t>
            </w:r>
          </w:p>
        </w:tc>
        <w:tc>
          <w:tcPr>
            <w:tcW w:w="6521" w:type="dxa"/>
          </w:tcPr>
          <w:p w14:paraId="6AECEE18" w14:textId="257028D3" w:rsidR="003A7C91" w:rsidRPr="00760004" w:rsidRDefault="003A7C91" w:rsidP="00A64895">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Pr="00760004">
              <w:rPr>
                <w:rFonts w:ascii="Arial" w:hAnsi="Arial" w:cs="Arial"/>
                <w:color w:val="000000"/>
                <w:sz w:val="18"/>
                <w:szCs w:val="18"/>
                <w:lang w:val="en-GB"/>
              </w:rPr>
              <w:t>Create</w:t>
            </w:r>
          </w:p>
          <w:p w14:paraId="043792D7" w14:textId="705FB02D"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Pr="00760004">
              <w:rPr>
                <w:rFonts w:ascii="Arial" w:hAnsi="Arial" w:cs="Arial"/>
                <w:color w:val="000000"/>
                <w:sz w:val="18"/>
                <w:szCs w:val="18"/>
                <w:lang w:val="en-GB"/>
              </w:rPr>
              <w:t>Modify</w:t>
            </w:r>
          </w:p>
          <w:p w14:paraId="6308E937" w14:textId="0ACA90CB"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Pr="00760004">
              <w:rPr>
                <w:rFonts w:ascii="Arial" w:hAnsi="Arial" w:cs="Arial"/>
                <w:color w:val="000000"/>
                <w:sz w:val="18"/>
                <w:szCs w:val="18"/>
                <w:lang w:val="en-GB"/>
              </w:rPr>
              <w:t>Retrieve</w:t>
            </w:r>
          </w:p>
          <w:p w14:paraId="67E7DC23" w14:textId="03FC8719"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Pr="00760004">
              <w:rPr>
                <w:rFonts w:ascii="Arial" w:hAnsi="Arial" w:cs="Arial"/>
                <w:color w:val="000000"/>
                <w:sz w:val="18"/>
                <w:szCs w:val="18"/>
                <w:lang w:val="en-GB"/>
              </w:rPr>
              <w:t>Delete</w:t>
            </w:r>
          </w:p>
          <w:p w14:paraId="70FD3CAA" w14:textId="29084381" w:rsidR="003A7C91"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Pr="00760004">
              <w:rPr>
                <w:rFonts w:ascii="Arial" w:hAnsi="Arial" w:cs="Arial"/>
                <w:color w:val="000000"/>
                <w:sz w:val="18"/>
                <w:szCs w:val="18"/>
                <w:lang w:val="en-GB"/>
              </w:rPr>
              <w:t>Notify</w:t>
            </w:r>
          </w:p>
          <w:p w14:paraId="3E0D485C" w14:textId="77777777" w:rsidR="003A7C91" w:rsidRPr="00760004" w:rsidRDefault="003A7C91" w:rsidP="00A64895">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A64895">
            <w:pPr>
              <w:pStyle w:val="TAL"/>
            </w:pPr>
            <w:r w:rsidRPr="00760004">
              <w:t>C</w:t>
            </w:r>
          </w:p>
        </w:tc>
      </w:tr>
      <w:tr w:rsidR="003A7C91" w:rsidRPr="00760004" w14:paraId="0FC3051F" w14:textId="77777777" w:rsidTr="00A64895">
        <w:trPr>
          <w:jc w:val="center"/>
        </w:trPr>
        <w:tc>
          <w:tcPr>
            <w:tcW w:w="2693" w:type="dxa"/>
          </w:tcPr>
          <w:p w14:paraId="74AA39C8" w14:textId="77777777" w:rsidR="003A7C91" w:rsidRPr="00760004" w:rsidRDefault="003A7C91" w:rsidP="00A64895">
            <w:pPr>
              <w:pStyle w:val="TAL"/>
            </w:pPr>
            <w:r w:rsidRPr="00760004">
              <w:t>pTCListManagementFailure</w:t>
            </w:r>
          </w:p>
        </w:tc>
        <w:tc>
          <w:tcPr>
            <w:tcW w:w="6521" w:type="dxa"/>
          </w:tcPr>
          <w:p w14:paraId="4177A28B" w14:textId="77777777" w:rsidR="003A7C91" w:rsidRPr="00760004" w:rsidRDefault="003A7C91" w:rsidP="00A64895">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A64895">
            <w:pPr>
              <w:pStyle w:val="TAL"/>
            </w:pPr>
            <w:r w:rsidRPr="00760004">
              <w:t>C</w:t>
            </w:r>
          </w:p>
        </w:tc>
      </w:tr>
      <w:tr w:rsidR="003A7C91" w:rsidRPr="00760004" w14:paraId="57D46B68" w14:textId="77777777" w:rsidTr="00A64895">
        <w:trPr>
          <w:jc w:val="center"/>
        </w:trPr>
        <w:tc>
          <w:tcPr>
            <w:tcW w:w="2693" w:type="dxa"/>
          </w:tcPr>
          <w:p w14:paraId="47A83247" w14:textId="77777777" w:rsidR="003A7C91" w:rsidRPr="00760004" w:rsidRDefault="003A7C91" w:rsidP="00A64895">
            <w:pPr>
              <w:pStyle w:val="TAL"/>
            </w:pPr>
            <w:r w:rsidRPr="00760004">
              <w:t>pTCContactID</w:t>
            </w:r>
          </w:p>
        </w:tc>
        <w:tc>
          <w:tcPr>
            <w:tcW w:w="6521" w:type="dxa"/>
          </w:tcPr>
          <w:p w14:paraId="1A9DBA9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A64895">
            <w:pPr>
              <w:pStyle w:val="TAL"/>
            </w:pPr>
            <w:r w:rsidRPr="00760004">
              <w:t>C</w:t>
            </w:r>
          </w:p>
        </w:tc>
      </w:tr>
      <w:tr w:rsidR="003A7C91" w:rsidRPr="00760004" w14:paraId="3017EE25" w14:textId="77777777" w:rsidTr="00A64895">
        <w:trPr>
          <w:jc w:val="center"/>
        </w:trPr>
        <w:tc>
          <w:tcPr>
            <w:tcW w:w="2693" w:type="dxa"/>
          </w:tcPr>
          <w:p w14:paraId="0B295511" w14:textId="77777777" w:rsidR="003A7C91" w:rsidRPr="00760004" w:rsidRDefault="003A7C91" w:rsidP="00A64895">
            <w:pPr>
              <w:pStyle w:val="TAL"/>
            </w:pPr>
            <w:r w:rsidRPr="00760004">
              <w:t>pTCIDList</w:t>
            </w:r>
          </w:p>
        </w:tc>
        <w:tc>
          <w:tcPr>
            <w:tcW w:w="6521" w:type="dxa"/>
          </w:tcPr>
          <w:p w14:paraId="4BB13050" w14:textId="0AF631AB" w:rsidR="003A7C91" w:rsidRPr="00760004" w:rsidRDefault="003A7C91" w:rsidP="00A64895">
            <w:pPr>
              <w:pStyle w:val="TAL"/>
            </w:pPr>
            <w:r w:rsidRPr="00760004">
              <w:t>Shall provide identities of each participant from the PTC target's contact list (i.e. individuals) and PTC group list (</w:t>
            </w:r>
            <w:r w:rsidR="00A13DEE">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A64895">
            <w:pPr>
              <w:pStyle w:val="TAL"/>
            </w:pPr>
            <w:r w:rsidRPr="00760004">
              <w:t>C</w:t>
            </w:r>
          </w:p>
        </w:tc>
      </w:tr>
      <w:tr w:rsidR="003A7C91" w:rsidRPr="00760004" w14:paraId="015AC8D7" w14:textId="77777777" w:rsidTr="00A64895">
        <w:trPr>
          <w:jc w:val="center"/>
        </w:trPr>
        <w:tc>
          <w:tcPr>
            <w:tcW w:w="2693" w:type="dxa"/>
          </w:tcPr>
          <w:p w14:paraId="2117D13E" w14:textId="77777777" w:rsidR="003A7C91" w:rsidRPr="00760004" w:rsidRDefault="003A7C91" w:rsidP="00A64895">
            <w:pPr>
              <w:pStyle w:val="TAL"/>
            </w:pPr>
            <w:r w:rsidRPr="00760004">
              <w:t>pTCHost</w:t>
            </w:r>
          </w:p>
        </w:tc>
        <w:tc>
          <w:tcPr>
            <w:tcW w:w="6521" w:type="dxa"/>
          </w:tcPr>
          <w:p w14:paraId="29C2FC29" w14:textId="77777777" w:rsidR="003A7C91" w:rsidRPr="00760004" w:rsidRDefault="003A7C91" w:rsidP="00A64895">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A64895">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246" w:name="_Toc74852188"/>
      <w:r w:rsidRPr="00760004">
        <w:t>7.5.2.18</w:t>
      </w:r>
      <w:r w:rsidRPr="00760004">
        <w:tab/>
        <w:t>PTC access policy</w:t>
      </w:r>
      <w:bookmarkEnd w:id="246"/>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A64895">
        <w:trPr>
          <w:jc w:val="center"/>
        </w:trPr>
        <w:tc>
          <w:tcPr>
            <w:tcW w:w="3415" w:type="dxa"/>
          </w:tcPr>
          <w:p w14:paraId="78D497FD" w14:textId="77777777" w:rsidR="003A7C91" w:rsidRPr="00760004" w:rsidRDefault="003A7C91" w:rsidP="00A64895">
            <w:pPr>
              <w:pStyle w:val="TAH"/>
            </w:pPr>
            <w:r w:rsidRPr="00760004">
              <w:t>Field name</w:t>
            </w:r>
          </w:p>
        </w:tc>
        <w:tc>
          <w:tcPr>
            <w:tcW w:w="5799" w:type="dxa"/>
          </w:tcPr>
          <w:p w14:paraId="0ED7AD70" w14:textId="77777777" w:rsidR="003A7C91" w:rsidRPr="00760004" w:rsidRDefault="003A7C91" w:rsidP="00A64895">
            <w:pPr>
              <w:pStyle w:val="TAH"/>
            </w:pPr>
            <w:r w:rsidRPr="00760004">
              <w:t>Description</w:t>
            </w:r>
          </w:p>
        </w:tc>
        <w:tc>
          <w:tcPr>
            <w:tcW w:w="708" w:type="dxa"/>
          </w:tcPr>
          <w:p w14:paraId="03256427" w14:textId="77777777" w:rsidR="003A7C91" w:rsidRPr="00760004" w:rsidRDefault="003A7C91" w:rsidP="00A64895">
            <w:pPr>
              <w:pStyle w:val="TAH"/>
            </w:pPr>
            <w:r w:rsidRPr="00760004">
              <w:t>M/C/O</w:t>
            </w:r>
          </w:p>
        </w:tc>
      </w:tr>
      <w:tr w:rsidR="003A7C91" w:rsidRPr="00760004" w14:paraId="0C57E69D" w14:textId="77777777" w:rsidTr="00A64895">
        <w:trPr>
          <w:jc w:val="center"/>
        </w:trPr>
        <w:tc>
          <w:tcPr>
            <w:tcW w:w="3415" w:type="dxa"/>
          </w:tcPr>
          <w:p w14:paraId="615D26FC" w14:textId="77777777" w:rsidR="003A7C91" w:rsidRPr="00760004" w:rsidRDefault="003A7C91" w:rsidP="00A64895">
            <w:pPr>
              <w:pStyle w:val="TAL"/>
            </w:pPr>
            <w:r w:rsidRPr="00760004">
              <w:t>pTCTargetInformation</w:t>
            </w:r>
          </w:p>
        </w:tc>
        <w:tc>
          <w:tcPr>
            <w:tcW w:w="5799" w:type="dxa"/>
          </w:tcPr>
          <w:p w14:paraId="4DAD74FA" w14:textId="77777777" w:rsidR="003A7C91" w:rsidRPr="00760004" w:rsidRDefault="003A7C91" w:rsidP="00A64895">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A64895">
            <w:pPr>
              <w:pStyle w:val="TAL"/>
            </w:pPr>
            <w:r w:rsidRPr="00760004">
              <w:t>M</w:t>
            </w:r>
          </w:p>
        </w:tc>
      </w:tr>
      <w:tr w:rsidR="003A7C91" w:rsidRPr="00760004" w14:paraId="61D208AF" w14:textId="77777777" w:rsidTr="00A64895">
        <w:trPr>
          <w:jc w:val="center"/>
        </w:trPr>
        <w:tc>
          <w:tcPr>
            <w:tcW w:w="3415" w:type="dxa"/>
          </w:tcPr>
          <w:p w14:paraId="2336C67D" w14:textId="77777777" w:rsidR="003A7C91" w:rsidRPr="00760004" w:rsidRDefault="003A7C91" w:rsidP="00A64895">
            <w:pPr>
              <w:pStyle w:val="TAL"/>
            </w:pPr>
            <w:r w:rsidRPr="00760004">
              <w:t>pTCDirection</w:t>
            </w:r>
          </w:p>
        </w:tc>
        <w:tc>
          <w:tcPr>
            <w:tcW w:w="5799" w:type="dxa"/>
          </w:tcPr>
          <w:p w14:paraId="07697EC2" w14:textId="77777777" w:rsidR="003A7C91" w:rsidRPr="00760004" w:rsidRDefault="003A7C91" w:rsidP="00A64895">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A64895">
            <w:pPr>
              <w:pStyle w:val="TAL"/>
            </w:pPr>
            <w:r w:rsidRPr="00760004">
              <w:t>M</w:t>
            </w:r>
          </w:p>
        </w:tc>
      </w:tr>
      <w:tr w:rsidR="003A7C91" w:rsidRPr="00760004" w14:paraId="32F82AB0" w14:textId="77777777" w:rsidTr="00A64895">
        <w:trPr>
          <w:jc w:val="center"/>
        </w:trPr>
        <w:tc>
          <w:tcPr>
            <w:tcW w:w="3415" w:type="dxa"/>
          </w:tcPr>
          <w:p w14:paraId="51A3FFC2" w14:textId="77777777" w:rsidR="003A7C91" w:rsidRPr="00760004" w:rsidRDefault="003A7C91" w:rsidP="00A64895">
            <w:pPr>
              <w:pStyle w:val="TAL"/>
            </w:pPr>
            <w:r w:rsidRPr="00760004">
              <w:t>pTCAccessPolicyType</w:t>
            </w:r>
          </w:p>
          <w:p w14:paraId="1B979BAE" w14:textId="77777777" w:rsidR="003A7C91" w:rsidRPr="00760004" w:rsidRDefault="003A7C91" w:rsidP="00A64895">
            <w:pPr>
              <w:pStyle w:val="TAL"/>
            </w:pPr>
          </w:p>
        </w:tc>
        <w:tc>
          <w:tcPr>
            <w:tcW w:w="5799" w:type="dxa"/>
          </w:tcPr>
          <w:p w14:paraId="223C32C3" w14:textId="1A5BC23D" w:rsidR="003A7C91" w:rsidRPr="00760004" w:rsidRDefault="003A7C91" w:rsidP="00A64895">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A64895">
            <w:pPr>
              <w:pStyle w:val="TAL"/>
            </w:pPr>
            <w:r w:rsidRPr="00760004">
              <w:t>C</w:t>
            </w:r>
          </w:p>
        </w:tc>
      </w:tr>
      <w:tr w:rsidR="003A7C91" w:rsidRPr="00760004" w14:paraId="6E016EAA" w14:textId="77777777" w:rsidTr="00A64895">
        <w:trPr>
          <w:jc w:val="center"/>
        </w:trPr>
        <w:tc>
          <w:tcPr>
            <w:tcW w:w="3415" w:type="dxa"/>
          </w:tcPr>
          <w:p w14:paraId="758A6E5D" w14:textId="77777777" w:rsidR="003A7C91" w:rsidRPr="00760004" w:rsidRDefault="003A7C91" w:rsidP="00A64895">
            <w:pPr>
              <w:pStyle w:val="TAL"/>
            </w:pPr>
            <w:r w:rsidRPr="00760004">
              <w:t>pTCUserAccessPolicy</w:t>
            </w:r>
          </w:p>
          <w:p w14:paraId="5AB8CA1D" w14:textId="77777777" w:rsidR="003A7C91" w:rsidRPr="00760004" w:rsidRDefault="003A7C91" w:rsidP="00A64895">
            <w:pPr>
              <w:pStyle w:val="TAL"/>
            </w:pPr>
          </w:p>
        </w:tc>
        <w:tc>
          <w:tcPr>
            <w:tcW w:w="5799" w:type="dxa"/>
          </w:tcPr>
          <w:p w14:paraId="7E2E9CC3" w14:textId="13BCBD5B"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A64895">
            <w:pPr>
              <w:pStyle w:val="TAL"/>
            </w:pPr>
            <w:r w:rsidRPr="00760004">
              <w:t>C</w:t>
            </w:r>
          </w:p>
        </w:tc>
      </w:tr>
      <w:tr w:rsidR="003A7C91" w:rsidRPr="00760004" w14:paraId="6C8E472F" w14:textId="77777777" w:rsidTr="00A64895">
        <w:trPr>
          <w:jc w:val="center"/>
        </w:trPr>
        <w:tc>
          <w:tcPr>
            <w:tcW w:w="3415" w:type="dxa"/>
          </w:tcPr>
          <w:p w14:paraId="47FF6E29" w14:textId="77777777" w:rsidR="003A7C91" w:rsidRPr="00760004" w:rsidRDefault="003A7C91" w:rsidP="00A64895">
            <w:pPr>
              <w:pStyle w:val="TAL"/>
            </w:pPr>
            <w:r w:rsidRPr="00760004">
              <w:t>pTCGroupAuthRule</w:t>
            </w:r>
          </w:p>
        </w:tc>
        <w:tc>
          <w:tcPr>
            <w:tcW w:w="5799" w:type="dxa"/>
          </w:tcPr>
          <w:p w14:paraId="2D320538" w14:textId="72C8FAA7" w:rsidR="003A7C91" w:rsidRPr="00760004" w:rsidRDefault="003A7C91" w:rsidP="00A64895">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A64895">
            <w:pPr>
              <w:pStyle w:val="TAL"/>
            </w:pPr>
            <w:r w:rsidRPr="00760004">
              <w:t>C</w:t>
            </w:r>
          </w:p>
        </w:tc>
      </w:tr>
      <w:tr w:rsidR="003A7C91" w:rsidRPr="00760004" w14:paraId="48B695B0" w14:textId="77777777" w:rsidTr="00A64895">
        <w:trPr>
          <w:jc w:val="center"/>
        </w:trPr>
        <w:tc>
          <w:tcPr>
            <w:tcW w:w="3415" w:type="dxa"/>
          </w:tcPr>
          <w:p w14:paraId="294DB60F" w14:textId="77777777" w:rsidR="003A7C91" w:rsidRPr="00760004" w:rsidRDefault="003A7C91" w:rsidP="00A64895">
            <w:pPr>
              <w:pStyle w:val="TAL"/>
            </w:pPr>
            <w:r w:rsidRPr="00760004">
              <w:t>pTCContactID</w:t>
            </w:r>
          </w:p>
        </w:tc>
        <w:tc>
          <w:tcPr>
            <w:tcW w:w="5799" w:type="dxa"/>
          </w:tcPr>
          <w:p w14:paraId="254E2B27" w14:textId="77777777" w:rsidR="003A7C91" w:rsidRPr="00760004" w:rsidRDefault="003A7C91" w:rsidP="00A64895">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A64895">
            <w:pPr>
              <w:pStyle w:val="TAL"/>
            </w:pPr>
            <w:r w:rsidRPr="00760004">
              <w:t>C</w:t>
            </w:r>
          </w:p>
        </w:tc>
      </w:tr>
      <w:tr w:rsidR="003A7C91" w:rsidRPr="00760004" w14:paraId="2BB2F574" w14:textId="77777777" w:rsidTr="00A64895">
        <w:trPr>
          <w:jc w:val="center"/>
        </w:trPr>
        <w:tc>
          <w:tcPr>
            <w:tcW w:w="3415" w:type="dxa"/>
          </w:tcPr>
          <w:p w14:paraId="1F995F33" w14:textId="77777777" w:rsidR="003A7C91" w:rsidRPr="00760004" w:rsidRDefault="003A7C91" w:rsidP="00A64895">
            <w:pPr>
              <w:pStyle w:val="TAL"/>
            </w:pPr>
            <w:r w:rsidRPr="00760004">
              <w:t>pTCAccessPolicyFailure</w:t>
            </w:r>
          </w:p>
        </w:tc>
        <w:tc>
          <w:tcPr>
            <w:tcW w:w="5799" w:type="dxa"/>
          </w:tcPr>
          <w:p w14:paraId="59E5EE55" w14:textId="77777777" w:rsidR="003A7C91" w:rsidRPr="00760004" w:rsidRDefault="003A7C91" w:rsidP="00A64895">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A64895">
            <w:pPr>
              <w:pStyle w:val="TAL"/>
            </w:pPr>
            <w:r w:rsidRPr="00760004">
              <w:t>C</w:t>
            </w:r>
          </w:p>
        </w:tc>
      </w:tr>
    </w:tbl>
    <w:p w14:paraId="7CC54529" w14:textId="77777777" w:rsidR="00704F79" w:rsidRDefault="00704F79" w:rsidP="00704F79">
      <w:pPr>
        <w:pStyle w:val="Heading2"/>
      </w:pPr>
      <w:bookmarkStart w:id="247" w:name="_Toc74852189"/>
      <w:r>
        <w:t>7.6</w:t>
      </w:r>
      <w:r>
        <w:tab/>
        <w:t>Identifier Association Reporting</w:t>
      </w:r>
      <w:bookmarkEnd w:id="247"/>
    </w:p>
    <w:p w14:paraId="36FB4130" w14:textId="77777777" w:rsidR="00704F79" w:rsidRDefault="00704F79" w:rsidP="00704F79">
      <w:pPr>
        <w:pStyle w:val="Heading3"/>
      </w:pPr>
      <w:bookmarkStart w:id="248" w:name="_Toc74852190"/>
      <w:r>
        <w:t>7.6.1</w:t>
      </w:r>
      <w:r>
        <w:tab/>
        <w:t>General</w:t>
      </w:r>
      <w:bookmarkEnd w:id="248"/>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249" w:name="_Toc74852191"/>
      <w:r>
        <w:lastRenderedPageBreak/>
        <w:t>7.6.2</w:t>
      </w:r>
      <w:r>
        <w:tab/>
        <w:t>ICF</w:t>
      </w:r>
      <w:bookmarkEnd w:id="249"/>
    </w:p>
    <w:p w14:paraId="445899FD" w14:textId="77777777" w:rsidR="00704F79" w:rsidRDefault="00704F79" w:rsidP="00704F79">
      <w:pPr>
        <w:pStyle w:val="Heading4"/>
      </w:pPr>
      <w:bookmarkStart w:id="250" w:name="_Toc74852192"/>
      <w:r w:rsidRPr="00486BBE">
        <w:t>7.6.2.1</w:t>
      </w:r>
      <w:r>
        <w:tab/>
        <w:t>General</w:t>
      </w:r>
      <w:bookmarkEnd w:id="250"/>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251" w:name="_Toc74852193"/>
      <w:r>
        <w:t>7.6.2.2</w:t>
      </w:r>
      <w:r>
        <w:tab/>
        <w:t>ICF receipt of records over LI_XER</w:t>
      </w:r>
      <w:bookmarkEnd w:id="251"/>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252" w:name="_Toc74852194"/>
      <w:r>
        <w:t>7.6.2.3</w:t>
      </w:r>
      <w:r>
        <w:tab/>
        <w:t>ICF Query and Response over LI_XQR</w:t>
      </w:r>
      <w:bookmarkEnd w:id="252"/>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253" w:name="_Toc74852195"/>
      <w:r>
        <w:t>7.6.2.4</w:t>
      </w:r>
      <w:r>
        <w:tab/>
        <w:t>ICF Identifier Association Event Handling</w:t>
      </w:r>
      <w:bookmarkEnd w:id="253"/>
    </w:p>
    <w:p w14:paraId="77A4EAAB" w14:textId="78D41CE2" w:rsidR="00C963F5" w:rsidRDefault="00C963F5" w:rsidP="00C963F5">
      <w:r w:rsidRPr="00FE69CB">
        <w:t>U</w:t>
      </w:r>
      <w:r>
        <w:t>pon receipt of an Association event as defined in clause 6.2.2A.2, the ICF shall cache the identifier association(s) contained within the record as follows:</w:t>
      </w:r>
    </w:p>
    <w:p w14:paraId="5F0E7E49" w14:textId="77777777" w:rsidR="00B2613D" w:rsidRDefault="00B2613D" w:rsidP="00B2613D">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4A0FA44A" w14:textId="77777777" w:rsidR="00B2613D" w:rsidRDefault="00B2613D" w:rsidP="00B2613D">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t>The ICF shall have a CSP defined maximum active association lifetime (upon expiry of which the association is deleted from the ICF)</w:t>
      </w:r>
      <w:r>
        <w:t>.</w:t>
      </w:r>
    </w:p>
    <w:p w14:paraId="2D3BCD2A" w14:textId="77777777" w:rsidR="00C963F5" w:rsidRDefault="00C963F5" w:rsidP="00C963F5">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IEFDeassociationRecord caused by the implicit deregistration of an out-of-service UE). </w:t>
      </w:r>
      <w:r w:rsidRPr="00245138">
        <w:t xml:space="preserve"> </w:t>
      </w:r>
      <w:r w:rsidRPr="00742C8A">
        <w:t>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6462E72D" w14:textId="5089B2F8" w:rsidR="00C963F5" w:rsidRDefault="00C963F5" w:rsidP="00C963F5">
      <w:r>
        <w:t>Where an IEFAssociationRecord contains a PEI or a TAI list, the ICF shall store the received values and associate them both the current received SUPI to 5G-GUTI association and any future association until:</w:t>
      </w:r>
    </w:p>
    <w:p w14:paraId="414B9B64" w14:textId="50E518C4" w:rsidR="00C963F5" w:rsidRDefault="00C963F5" w:rsidP="00C963F5">
      <w:pPr>
        <w:pStyle w:val="B1"/>
      </w:pPr>
      <w:r>
        <w:t>-</w:t>
      </w:r>
      <w:r>
        <w:tab/>
        <w:t>A subsequent IEFAssociationRecord is receive</w:t>
      </w:r>
      <w:r w:rsidR="00E473C3">
        <w:t>d</w:t>
      </w:r>
      <w:r>
        <w:t xml:space="preserve"> which updates the PEI or TAI list values.</w:t>
      </w:r>
    </w:p>
    <w:p w14:paraId="0C951057" w14:textId="6F70D71A" w:rsidR="00C963F5" w:rsidRDefault="00C963F5" w:rsidP="00C963F5">
      <w:pPr>
        <w:pStyle w:val="B2"/>
      </w:pPr>
      <w:r>
        <w:t>-</w:t>
      </w:r>
      <w:r>
        <w:tab/>
        <w:t>The old PEI / TAI list shall be retained in association with previous SUPI to 5G-GUTI associations until those associations are deleted from cache.</w:t>
      </w:r>
    </w:p>
    <w:p w14:paraId="4DA0983F" w14:textId="77777777" w:rsidR="00C963F5" w:rsidRDefault="00C963F5" w:rsidP="00C963F5">
      <w:pPr>
        <w:pStyle w:val="B2"/>
      </w:pPr>
      <w:r>
        <w:t>-</w:t>
      </w:r>
      <w:r>
        <w:tab/>
        <w:t>New PEI / TAI list shall be used in association with both the association(s) with which it was received and any subsequent associations until another update is received.</w:t>
      </w:r>
    </w:p>
    <w:p w14:paraId="24FD7D08" w14:textId="77777777" w:rsidR="00C963F5" w:rsidRDefault="00C963F5" w:rsidP="00C963F5">
      <w:pPr>
        <w:pStyle w:val="B1"/>
      </w:pPr>
      <w:r>
        <w:lastRenderedPageBreak/>
        <w:t>-</w:t>
      </w:r>
      <w:r>
        <w:tab/>
        <w:t>All SUPI associations for which the PEI / TAI list is valid are deleted from the cache.</w:t>
      </w:r>
    </w:p>
    <w:p w14:paraId="076527C7" w14:textId="77777777" w:rsidR="0040291F" w:rsidRDefault="0040291F" w:rsidP="0040291F">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254" w:name="_Toc74852196"/>
      <w:r>
        <w:t>7.6.3</w:t>
      </w:r>
      <w:r>
        <w:tab/>
        <w:t>IQF</w:t>
      </w:r>
      <w:bookmarkEnd w:id="254"/>
    </w:p>
    <w:p w14:paraId="1729AAB9" w14:textId="77777777" w:rsidR="00704F79" w:rsidRDefault="00704F79" w:rsidP="00704F79">
      <w:pPr>
        <w:pStyle w:val="Heading4"/>
      </w:pPr>
      <w:bookmarkStart w:id="255" w:name="_Toc74852197"/>
      <w:r w:rsidRPr="00486BBE">
        <w:t>7.6.</w:t>
      </w:r>
      <w:r>
        <w:t>3</w:t>
      </w:r>
      <w:r w:rsidRPr="00486BBE">
        <w:t>.1</w:t>
      </w:r>
      <w:r>
        <w:tab/>
        <w:t>General</w:t>
      </w:r>
      <w:bookmarkEnd w:id="255"/>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7777777" w:rsidR="00704F79" w:rsidRDefault="00704F79" w:rsidP="00704F79">
      <w:r>
        <w:t>Following receipt of an association search request response from the ICF over LI_XQR, the IQF shall forward any matching identifier association(s) to the LEA over LI_HIQR.  If the ICF indicates zero matches were found based on the 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256" w:name="_Toc74852198"/>
      <w:r>
        <w:t>7.6.3.2</w:t>
      </w:r>
      <w:r>
        <w:tab/>
        <w:t>IQF Query and Response over LI_HIQR</w:t>
      </w:r>
      <w:bookmarkEnd w:id="256"/>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257" w:name="_Toc74852199"/>
      <w:r>
        <w:t>7.6.3.3</w:t>
      </w:r>
      <w:r>
        <w:tab/>
        <w:t>IQF Query and Response over LI_XQR</w:t>
      </w:r>
      <w:bookmarkEnd w:id="257"/>
    </w:p>
    <w:p w14:paraId="45B4002E" w14:textId="77777777"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26F8ED9E" w14:textId="5AA09B41" w:rsidR="00C04A28" w:rsidRPr="00760004" w:rsidRDefault="00C04A28" w:rsidP="00174C15">
      <w:pPr>
        <w:rPr>
          <w:rFonts w:ascii="Arial" w:hAnsi="Arial"/>
          <w:sz w:val="36"/>
        </w:rPr>
      </w:pPr>
      <w:r w:rsidRPr="00760004">
        <w:br w:type="page"/>
      </w:r>
    </w:p>
    <w:p w14:paraId="38F4ED75" w14:textId="7B3B11DE" w:rsidR="00F10A04" w:rsidRPr="00760004" w:rsidRDefault="00F10A04" w:rsidP="009F75CB">
      <w:pPr>
        <w:pStyle w:val="Heading8"/>
      </w:pPr>
      <w:bookmarkStart w:id="258" w:name="_Toc74852200"/>
      <w:r w:rsidRPr="00760004">
        <w:lastRenderedPageBreak/>
        <w:t>Annex A (normative):</w:t>
      </w:r>
      <w:r w:rsidR="00C1575F">
        <w:br/>
      </w:r>
      <w:r w:rsidRPr="00760004">
        <w:t xml:space="preserve">Structure of </w:t>
      </w:r>
      <w:r w:rsidR="002A240C" w:rsidRPr="00760004">
        <w:t xml:space="preserve">both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258"/>
    </w:p>
    <w:p w14:paraId="2CE53A00" w14:textId="77777777" w:rsidR="00C04A28" w:rsidRPr="00760004" w:rsidRDefault="00C04A28" w:rsidP="00020C2C"/>
    <w:p w14:paraId="2301DA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TS33128Payloads</w:t>
      </w:r>
    </w:p>
    <w:p w14:paraId="1937F1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{itu-t(0) identified-organization(4) etsi(0) securityDomain(2) lawfulIntercept(2) threeGPP(4) ts33128(19) r16(16) version6(6)}</w:t>
      </w:r>
    </w:p>
    <w:p w14:paraId="12458CBD" w14:textId="77777777" w:rsidR="00CB3235" w:rsidRPr="0002148A" w:rsidRDefault="00CB3235" w:rsidP="00CB3235">
      <w:pPr>
        <w:pStyle w:val="PlainText"/>
        <w:rPr>
          <w:rFonts w:ascii="Courier New" w:hAnsi="Courier New" w:cs="Courier New"/>
          <w:sz w:val="16"/>
        </w:rPr>
      </w:pPr>
    </w:p>
    <w:p w14:paraId="1134FB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DEFINITIONS IMPLICIT TAGS EXTENSIBILITY IMPLIED ::=</w:t>
      </w:r>
    </w:p>
    <w:p w14:paraId="388E7F74" w14:textId="77777777" w:rsidR="00CB3235" w:rsidRPr="0002148A" w:rsidRDefault="00CB3235" w:rsidP="00CB3235">
      <w:pPr>
        <w:pStyle w:val="PlainText"/>
        <w:rPr>
          <w:rFonts w:ascii="Courier New" w:hAnsi="Courier New" w:cs="Courier New"/>
          <w:sz w:val="16"/>
        </w:rPr>
      </w:pPr>
    </w:p>
    <w:p w14:paraId="4DBC45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BEGIN</w:t>
      </w:r>
    </w:p>
    <w:p w14:paraId="4AB2019A" w14:textId="77777777" w:rsidR="00CB3235" w:rsidRPr="0002148A" w:rsidRDefault="00CB3235" w:rsidP="00CB3235">
      <w:pPr>
        <w:pStyle w:val="PlainText"/>
        <w:rPr>
          <w:rFonts w:ascii="Courier New" w:hAnsi="Courier New" w:cs="Courier New"/>
          <w:sz w:val="16"/>
        </w:rPr>
      </w:pPr>
    </w:p>
    <w:p w14:paraId="29F450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CCBC8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Relative OIDs</w:t>
      </w:r>
    </w:p>
    <w:p w14:paraId="50D1C0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9E3C9C0" w14:textId="77777777" w:rsidR="00CB3235" w:rsidRPr="0002148A" w:rsidRDefault="00CB3235" w:rsidP="00CB3235">
      <w:pPr>
        <w:pStyle w:val="PlainText"/>
        <w:rPr>
          <w:rFonts w:ascii="Courier New" w:hAnsi="Courier New" w:cs="Courier New"/>
          <w:sz w:val="16"/>
        </w:rPr>
      </w:pPr>
    </w:p>
    <w:p w14:paraId="52BF89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tS33128PayloadsOID          RELATIVE-OID ::= {threeGPP(4) ts33128(19) r16(16) version6(6)}</w:t>
      </w:r>
    </w:p>
    <w:p w14:paraId="1903B59B" w14:textId="77777777" w:rsidR="00CB3235" w:rsidRPr="0002148A" w:rsidRDefault="00CB3235" w:rsidP="00CB3235">
      <w:pPr>
        <w:pStyle w:val="PlainText"/>
        <w:rPr>
          <w:rFonts w:ascii="Courier New" w:hAnsi="Courier New" w:cs="Courier New"/>
          <w:sz w:val="16"/>
        </w:rPr>
      </w:pPr>
    </w:p>
    <w:p w14:paraId="3E5AB2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xIRIPayloadOID              RELATIVE-OID ::= {tS33128PayloadsOID xIRI(1)}</w:t>
      </w:r>
    </w:p>
    <w:p w14:paraId="387460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xCCPayloadOID               RELATIVE-OID ::= {tS33128PayloadsOID xCC(2)}</w:t>
      </w:r>
    </w:p>
    <w:p w14:paraId="63B034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iRIPayloadOID               RELATIVE-OID ::= {tS33128PayloadsOID iRI(3)}</w:t>
      </w:r>
    </w:p>
    <w:p w14:paraId="79E116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cCPayloadOID                RELATIVE-OID ::= {tS33128PayloadsOID cC(4)}</w:t>
      </w:r>
    </w:p>
    <w:p w14:paraId="4B3692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lINotificationPayloadOID    RELATIVE-OID ::= {tS33128PayloadsOID lINotification(5)}</w:t>
      </w:r>
    </w:p>
    <w:p w14:paraId="07A966DD" w14:textId="77777777" w:rsidR="00CB3235" w:rsidRPr="0002148A" w:rsidRDefault="00CB3235" w:rsidP="00CB3235">
      <w:pPr>
        <w:pStyle w:val="PlainText"/>
        <w:rPr>
          <w:rFonts w:ascii="Courier New" w:hAnsi="Courier New" w:cs="Courier New"/>
          <w:sz w:val="16"/>
        </w:rPr>
      </w:pPr>
    </w:p>
    <w:p w14:paraId="08DBD0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3E807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X2 xIRI payload</w:t>
      </w:r>
    </w:p>
    <w:p w14:paraId="276AE3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AAF9A35" w14:textId="77777777" w:rsidR="00CB3235" w:rsidRPr="0002148A" w:rsidRDefault="00CB3235" w:rsidP="00CB3235">
      <w:pPr>
        <w:pStyle w:val="PlainText"/>
        <w:rPr>
          <w:rFonts w:ascii="Courier New" w:hAnsi="Courier New" w:cs="Courier New"/>
          <w:sz w:val="16"/>
        </w:rPr>
      </w:pPr>
    </w:p>
    <w:p w14:paraId="4DBBC7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XIRIPayload ::= SEQUENCE</w:t>
      </w:r>
    </w:p>
    <w:p w14:paraId="37D621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E093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xIRIPayloadOID      [1] RELATIVE-OID,</w:t>
      </w:r>
    </w:p>
    <w:p w14:paraId="3E98F8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event               [2] XIRIEvent</w:t>
      </w:r>
    </w:p>
    <w:p w14:paraId="0D7FEA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44EC97" w14:textId="77777777" w:rsidR="00CB3235" w:rsidRPr="0002148A" w:rsidRDefault="00CB3235" w:rsidP="00CB3235">
      <w:pPr>
        <w:pStyle w:val="PlainText"/>
        <w:rPr>
          <w:rFonts w:ascii="Courier New" w:hAnsi="Courier New" w:cs="Courier New"/>
          <w:sz w:val="16"/>
        </w:rPr>
      </w:pPr>
    </w:p>
    <w:p w14:paraId="123554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XIRIEvent ::= CHOICE</w:t>
      </w:r>
    </w:p>
    <w:p w14:paraId="22F548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FE1F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Access and mobility related events, see clause 6.2.2</w:t>
      </w:r>
    </w:p>
    <w:p w14:paraId="4E00BD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registration                                        [1] AMFRegistration,</w:t>
      </w:r>
    </w:p>
    <w:p w14:paraId="0D7591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deregistration                                      [2] AMFDeregistration,</w:t>
      </w:r>
    </w:p>
    <w:p w14:paraId="725C11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locationUpdate                                      [3] AMFLocationUpdate,</w:t>
      </w:r>
    </w:p>
    <w:p w14:paraId="511DFC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startOfInterceptionWithRegisteredUE                 [4] AMFStartOfInterceptionWithRegisteredUE,</w:t>
      </w:r>
    </w:p>
    <w:p w14:paraId="067DC2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unsuccessfulAMProcedure                             [5] AMFUnsuccessfulProcedure,</w:t>
      </w:r>
    </w:p>
    <w:p w14:paraId="21A077DA" w14:textId="77777777" w:rsidR="00CB3235" w:rsidRPr="0002148A" w:rsidRDefault="00CB3235" w:rsidP="00CB3235">
      <w:pPr>
        <w:pStyle w:val="PlainText"/>
        <w:rPr>
          <w:rFonts w:ascii="Courier New" w:hAnsi="Courier New" w:cs="Courier New"/>
          <w:sz w:val="16"/>
        </w:rPr>
      </w:pPr>
    </w:p>
    <w:p w14:paraId="2422A6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PDU session-related events, see clause 6.2.3</w:t>
      </w:r>
    </w:p>
    <w:p w14:paraId="604B57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pDUSessionEstablishment                             [6] SMFPDUSessionEstablishment,</w:t>
      </w:r>
    </w:p>
    <w:p w14:paraId="456FDA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pDUSessionModification                              [7] SMFPDUSessionModification,</w:t>
      </w:r>
    </w:p>
    <w:p w14:paraId="6F289D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pDUSessionRelease                                   [8] SMFPDUSessionRelease,</w:t>
      </w:r>
    </w:p>
    <w:p w14:paraId="04339F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startOfInterceptionWithEstablishedPDUSession        [9] SMFStartOfInterceptionWithEstablishedPDUSession,</w:t>
      </w:r>
    </w:p>
    <w:p w14:paraId="4B75EB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unsuccessfulSMProcedure                             [10] SMFUnsuccessfulProcedure,</w:t>
      </w:r>
    </w:p>
    <w:p w14:paraId="05E3438F" w14:textId="77777777" w:rsidR="00CB3235" w:rsidRPr="0002148A" w:rsidRDefault="00CB3235" w:rsidP="00CB3235">
      <w:pPr>
        <w:pStyle w:val="PlainText"/>
        <w:rPr>
          <w:rFonts w:ascii="Courier New" w:hAnsi="Courier New" w:cs="Courier New"/>
          <w:sz w:val="16"/>
        </w:rPr>
      </w:pPr>
    </w:p>
    <w:p w14:paraId="7AA367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Subscriber-management related events, see clause 7.2.2</w:t>
      </w:r>
    </w:p>
    <w:p w14:paraId="69CBDC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servingSystemMessage                                [11] UDMServingSystemMessage,</w:t>
      </w:r>
    </w:p>
    <w:p w14:paraId="4CCCEC19" w14:textId="77777777" w:rsidR="00CB3235" w:rsidRPr="0002148A" w:rsidRDefault="00CB3235" w:rsidP="00CB3235">
      <w:pPr>
        <w:pStyle w:val="PlainText"/>
        <w:rPr>
          <w:rFonts w:ascii="Courier New" w:hAnsi="Courier New" w:cs="Courier New"/>
          <w:sz w:val="16"/>
        </w:rPr>
      </w:pPr>
    </w:p>
    <w:p w14:paraId="6C8A50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SMS-related events, see clause 6.2.5, see also sMSReport ([56] below)</w:t>
      </w:r>
    </w:p>
    <w:p w14:paraId="112DDB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sMSMessage                                          [12] SMSMessage,</w:t>
      </w:r>
    </w:p>
    <w:p w14:paraId="2756935B" w14:textId="77777777" w:rsidR="00CB3235" w:rsidRPr="0002148A" w:rsidRDefault="00CB3235" w:rsidP="00CB3235">
      <w:pPr>
        <w:pStyle w:val="PlainText"/>
        <w:rPr>
          <w:rFonts w:ascii="Courier New" w:hAnsi="Courier New" w:cs="Courier New"/>
          <w:sz w:val="16"/>
        </w:rPr>
      </w:pPr>
    </w:p>
    <w:p w14:paraId="3F5FC6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LALS-related events, see clause 7.3.3</w:t>
      </w:r>
    </w:p>
    <w:p w14:paraId="585E52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lALSReport                                          [13] LALSReport,</w:t>
      </w:r>
    </w:p>
    <w:p w14:paraId="358736C6" w14:textId="77777777" w:rsidR="00CB3235" w:rsidRPr="0002148A" w:rsidRDefault="00CB3235" w:rsidP="00CB3235">
      <w:pPr>
        <w:pStyle w:val="PlainText"/>
        <w:rPr>
          <w:rFonts w:ascii="Courier New" w:hAnsi="Courier New" w:cs="Courier New"/>
          <w:sz w:val="16"/>
        </w:rPr>
      </w:pPr>
    </w:p>
    <w:p w14:paraId="1F4D20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PDHR/PDSR-related events, see clause 6.2.3.4.1</w:t>
      </w:r>
    </w:p>
    <w:p w14:paraId="6CE953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pDHeaderReport                                      [14] PDHeaderReport,</w:t>
      </w:r>
    </w:p>
    <w:p w14:paraId="4E3BB4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pDSummaryReport                                     [15] PDSummaryReport,</w:t>
      </w:r>
    </w:p>
    <w:p w14:paraId="637AAE01" w14:textId="77777777" w:rsidR="00CB3235" w:rsidRPr="0002148A" w:rsidRDefault="00CB3235" w:rsidP="00CB3235">
      <w:pPr>
        <w:pStyle w:val="PlainText"/>
        <w:rPr>
          <w:rFonts w:ascii="Courier New" w:hAnsi="Courier New" w:cs="Courier New"/>
          <w:sz w:val="16"/>
        </w:rPr>
      </w:pPr>
    </w:p>
    <w:p w14:paraId="74724F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tag 16 is reserved because there is no equivalent mDFCellSiteReport in XIRIEvent</w:t>
      </w:r>
    </w:p>
    <w:p w14:paraId="60702E34" w14:textId="77777777" w:rsidR="00CB3235" w:rsidRPr="0002148A" w:rsidRDefault="00CB3235" w:rsidP="00CB3235">
      <w:pPr>
        <w:pStyle w:val="PlainText"/>
        <w:rPr>
          <w:rFonts w:ascii="Courier New" w:hAnsi="Courier New" w:cs="Courier New"/>
          <w:sz w:val="16"/>
        </w:rPr>
      </w:pPr>
    </w:p>
    <w:p w14:paraId="4AA960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MMS-related events, see clause 7.4.2</w:t>
      </w:r>
    </w:p>
    <w:p w14:paraId="5EDF40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mMSSend                                             [17] MMSSend,</w:t>
      </w:r>
    </w:p>
    <w:p w14:paraId="35A874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mMSSendByNonLocalTarget                             [18] MMSSendByNonLocalTarget,</w:t>
      </w:r>
    </w:p>
    <w:p w14:paraId="1A8E48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mMSNotification                                     [19] MMSNotification,</w:t>
      </w:r>
    </w:p>
    <w:p w14:paraId="5F76DF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mMSSendToNonLocalTarget                             [20] MMSSendToNonLocalTarget,</w:t>
      </w:r>
    </w:p>
    <w:p w14:paraId="6E6F9F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mMSNotificationResponse                             [21] MMSNotificationResponse,</w:t>
      </w:r>
    </w:p>
    <w:p w14:paraId="4B3B5F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mMSRetrieval                                        [22] MMSRetrieval,</w:t>
      </w:r>
    </w:p>
    <w:p w14:paraId="3FDC50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mMSDeliveryAck                                      [23] MMSDeliveryAck,</w:t>
      </w:r>
    </w:p>
    <w:p w14:paraId="01FAE8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mMSForward                                          [24] MMSForward,</w:t>
      </w:r>
    </w:p>
    <w:p w14:paraId="11C72F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mMSDeleteFromRelay                                  [25] MMSDeleteFromRelay,</w:t>
      </w:r>
    </w:p>
    <w:p w14:paraId="21650D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mMSDeliveryReport                                   [26] MMSDeliveryReport,</w:t>
      </w:r>
    </w:p>
    <w:p w14:paraId="3CB811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mMSDeliveryReportNonLocalTarget                     [27] MMSDeliveryReportNonLocalTarget,</w:t>
      </w:r>
    </w:p>
    <w:p w14:paraId="7C79C4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mMSReadReport                                       [28] MMSReadReport,</w:t>
      </w:r>
    </w:p>
    <w:p w14:paraId="6679E1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mMSReadReportNonLocalTarget                         [29] MMSReadReportNonLocalTarget,</w:t>
      </w:r>
    </w:p>
    <w:p w14:paraId="6CC649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mMSCancel                                           [30] MMSCancel,</w:t>
      </w:r>
    </w:p>
    <w:p w14:paraId="0DF41D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mMSMBoxStore                                        [31] MMSMBoxStore,</w:t>
      </w:r>
    </w:p>
    <w:p w14:paraId="692137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mMSMBoxUpload                                       [32] MMSMBoxUpload,</w:t>
      </w:r>
    </w:p>
    <w:p w14:paraId="3A6681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mMSMBoxDelete                                       [33] MMSMBoxDelete,</w:t>
      </w:r>
    </w:p>
    <w:p w14:paraId="0984BC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mMSMBoxViewRequest                                  [34] MMSMBoxViewRequest,</w:t>
      </w:r>
    </w:p>
    <w:p w14:paraId="442E9F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mMSMBoxViewResponse                                 [35] MMSMBoxViewResponse,</w:t>
      </w:r>
    </w:p>
    <w:p w14:paraId="4BB74E54" w14:textId="77777777" w:rsidR="00CB3235" w:rsidRPr="0002148A" w:rsidRDefault="00CB3235" w:rsidP="00CB3235">
      <w:pPr>
        <w:pStyle w:val="PlainText"/>
        <w:rPr>
          <w:rFonts w:ascii="Courier New" w:hAnsi="Courier New" w:cs="Courier New"/>
          <w:sz w:val="16"/>
        </w:rPr>
      </w:pPr>
    </w:p>
    <w:p w14:paraId="5244C8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PTC-related events, see clause 7.5.2</w:t>
      </w:r>
    </w:p>
    <w:p w14:paraId="33BC7F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pTCRegistration                                     [36] PTCRegistration,</w:t>
      </w:r>
    </w:p>
    <w:p w14:paraId="617DFC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pTCSessionInitiation                                [37] PTCSessionInitiation,</w:t>
      </w:r>
    </w:p>
    <w:p w14:paraId="395868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pTCSessionAbandon                                   [38] PTCSessionAbandon,</w:t>
      </w:r>
    </w:p>
    <w:p w14:paraId="0F9C35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pTCSessionStart                                     [39] PTCSessionStart,</w:t>
      </w:r>
    </w:p>
    <w:p w14:paraId="76BC6E1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pTCSessionEnd                                       [40] PTCSessionEnd,</w:t>
      </w:r>
    </w:p>
    <w:p w14:paraId="35D89A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pTCStartOfInterception                              [41] PTCStartOfInterception,</w:t>
      </w:r>
    </w:p>
    <w:p w14:paraId="51B311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pTCPreEstablishedSession                            [42] PTCPreEstablishedSession,</w:t>
      </w:r>
    </w:p>
    <w:p w14:paraId="5DA3F1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pTCInstantPersonalAlert                             [43] PTCInstantPersonalAlert,</w:t>
      </w:r>
    </w:p>
    <w:p w14:paraId="756196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pTCPartyJoin                                        [44] PTCPartyJoin,</w:t>
      </w:r>
    </w:p>
    <w:p w14:paraId="3BC606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pTCPartyDrop                                        [45] PTCPartyDrop,</w:t>
      </w:r>
    </w:p>
    <w:p w14:paraId="36EC9D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pTCPartyHold                                        [46] PTCPartyHold,</w:t>
      </w:r>
    </w:p>
    <w:p w14:paraId="2E6E95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pTCMediaModification                                [47] PTCMediaModification,</w:t>
      </w:r>
    </w:p>
    <w:p w14:paraId="636BC7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pTCGroupAdvertisement                               [48] PTCGroupAdvertisement,</w:t>
      </w:r>
    </w:p>
    <w:p w14:paraId="38D8B5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pTCFloorControl                                     [49] PTCFloorControl,</w:t>
      </w:r>
    </w:p>
    <w:p w14:paraId="6CA8A4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pTCTargetPresence                                   [50] PTCTargetPresence,</w:t>
      </w:r>
    </w:p>
    <w:p w14:paraId="1CBD83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pTCParticipantPresence                              [51] PTCParticipantPresence,</w:t>
      </w:r>
    </w:p>
    <w:p w14:paraId="2D6E5E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pTCListManagement                                   [52] PTCListManagement,</w:t>
      </w:r>
    </w:p>
    <w:p w14:paraId="7E2926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pTCAccessPolicy                                     [53] PTCAccessPolicy,</w:t>
      </w:r>
    </w:p>
    <w:p w14:paraId="0BC66BAD" w14:textId="77777777" w:rsidR="00CB3235" w:rsidRPr="0002148A" w:rsidRDefault="00CB3235" w:rsidP="00CB3235">
      <w:pPr>
        <w:pStyle w:val="PlainText"/>
        <w:rPr>
          <w:rFonts w:ascii="Courier New" w:hAnsi="Courier New" w:cs="Courier New"/>
          <w:sz w:val="16"/>
        </w:rPr>
      </w:pPr>
    </w:p>
    <w:p w14:paraId="561D73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More Subscriber-management related events, see clause 7.2.2</w:t>
      </w:r>
    </w:p>
    <w:p w14:paraId="42EFB8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subscriberRecordChangeMessage                       [54] UDMSubscriberRecordChangeMessage,</w:t>
      </w:r>
    </w:p>
    <w:p w14:paraId="018F18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cancelLocationMessage                               [55] UDMCancelLocationMessage,</w:t>
      </w:r>
    </w:p>
    <w:p w14:paraId="69BA50FE" w14:textId="77777777" w:rsidR="00CB3235" w:rsidRPr="0002148A" w:rsidRDefault="00CB3235" w:rsidP="00CB3235">
      <w:pPr>
        <w:pStyle w:val="PlainText"/>
        <w:rPr>
          <w:rFonts w:ascii="Courier New" w:hAnsi="Courier New" w:cs="Courier New"/>
          <w:sz w:val="16"/>
        </w:rPr>
      </w:pPr>
    </w:p>
    <w:p w14:paraId="2BC217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SMS-related events continued from choice 12</w:t>
      </w:r>
    </w:p>
    <w:p w14:paraId="501194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sMSReport                                           [56] SMSReport,</w:t>
      </w:r>
    </w:p>
    <w:p w14:paraId="4D831BC7" w14:textId="77777777" w:rsidR="00CB3235" w:rsidRPr="0002148A" w:rsidRDefault="00CB3235" w:rsidP="00CB3235">
      <w:pPr>
        <w:pStyle w:val="PlainText"/>
        <w:rPr>
          <w:rFonts w:ascii="Courier New" w:hAnsi="Courier New" w:cs="Courier New"/>
          <w:sz w:val="16"/>
        </w:rPr>
      </w:pPr>
    </w:p>
    <w:p w14:paraId="39CD7F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MA PDU session-related events, see clause 6.2.3.2.7</w:t>
      </w:r>
    </w:p>
    <w:p w14:paraId="1B9A91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sMFMAPDUSessionEstablishment                        [57] SMFMAPDUSessionEstablishment,</w:t>
      </w:r>
    </w:p>
    <w:p w14:paraId="13D77E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sMFMAPDUSessionModification                         [58] SMFMAPDUSessionModification,</w:t>
      </w:r>
    </w:p>
    <w:p w14:paraId="4D1ABE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sMFMAPDUSessionRelease                              [59] SMFMAPDUSessionRelease,</w:t>
      </w:r>
    </w:p>
    <w:p w14:paraId="160FA0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startOfInterceptionWithEstablishedMAPDUSession      [60] SMFStartOfInterceptionWithEstablishedMAPDUSession,</w:t>
      </w:r>
    </w:p>
    <w:p w14:paraId="707E8E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unsuccessfulMASMProcedure                           [61] SMFMAUnsuccessfulProcedure,</w:t>
      </w:r>
    </w:p>
    <w:p w14:paraId="4223B737" w14:textId="77777777" w:rsidR="00CB3235" w:rsidRPr="0002148A" w:rsidRDefault="00CB3235" w:rsidP="00CB3235">
      <w:pPr>
        <w:pStyle w:val="PlainText"/>
        <w:rPr>
          <w:rFonts w:ascii="Courier New" w:hAnsi="Courier New" w:cs="Courier New"/>
          <w:sz w:val="16"/>
        </w:rPr>
      </w:pPr>
    </w:p>
    <w:p w14:paraId="6F3898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Identifier Association events, see clauses 6.2.2.2.7 and 6.3.2.2.2</w:t>
      </w:r>
    </w:p>
    <w:p w14:paraId="6951095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aMFIdentifierAssocation                             [62] AMFIdentifierAssocation,</w:t>
      </w:r>
    </w:p>
    <w:p w14:paraId="64E0C8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mMEIdentifierAssocation                             [63] MMEIdentifierAssocation,</w:t>
      </w:r>
    </w:p>
    <w:p w14:paraId="1E83DA55" w14:textId="77777777" w:rsidR="00CB3235" w:rsidRPr="0002148A" w:rsidRDefault="00CB3235" w:rsidP="00CB3235">
      <w:pPr>
        <w:pStyle w:val="PlainText"/>
        <w:rPr>
          <w:rFonts w:ascii="Courier New" w:hAnsi="Courier New" w:cs="Courier New"/>
          <w:sz w:val="16"/>
        </w:rPr>
      </w:pPr>
    </w:p>
    <w:p w14:paraId="435BA6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PDU to MA PDU session-related events, see clause 6.2.3.2.8</w:t>
      </w:r>
    </w:p>
    <w:p w14:paraId="2E0B87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sMFPDUtoMAPDUSessionModification                        [64] SMFPDUtoMAPDUSessionModification</w:t>
      </w:r>
    </w:p>
    <w:p w14:paraId="0B638B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E86A55" w14:textId="77777777" w:rsidR="00CB3235" w:rsidRPr="0002148A" w:rsidRDefault="00CB3235" w:rsidP="00CB3235">
      <w:pPr>
        <w:pStyle w:val="PlainText"/>
        <w:rPr>
          <w:rFonts w:ascii="Courier New" w:hAnsi="Courier New" w:cs="Courier New"/>
          <w:sz w:val="16"/>
        </w:rPr>
      </w:pPr>
    </w:p>
    <w:p w14:paraId="6343E5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ED834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X3 xCC payload</w:t>
      </w:r>
    </w:p>
    <w:p w14:paraId="07575B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D5D0DB8" w14:textId="77777777" w:rsidR="00CB3235" w:rsidRPr="0002148A" w:rsidRDefault="00CB3235" w:rsidP="00CB3235">
      <w:pPr>
        <w:pStyle w:val="PlainText"/>
        <w:rPr>
          <w:rFonts w:ascii="Courier New" w:hAnsi="Courier New" w:cs="Courier New"/>
          <w:sz w:val="16"/>
        </w:rPr>
      </w:pPr>
    </w:p>
    <w:p w14:paraId="35E420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No additional xCC payload definitions required in the present document.</w:t>
      </w:r>
    </w:p>
    <w:p w14:paraId="0BC8C4C9" w14:textId="77777777" w:rsidR="00CB3235" w:rsidRPr="0002148A" w:rsidRDefault="00CB3235" w:rsidP="00CB3235">
      <w:pPr>
        <w:pStyle w:val="PlainText"/>
        <w:rPr>
          <w:rFonts w:ascii="Courier New" w:hAnsi="Courier New" w:cs="Courier New"/>
          <w:sz w:val="16"/>
        </w:rPr>
      </w:pPr>
    </w:p>
    <w:p w14:paraId="303209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AA302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HI2 IRI payload</w:t>
      </w:r>
    </w:p>
    <w:p w14:paraId="2AA8F5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ED41C31" w14:textId="77777777" w:rsidR="00CB3235" w:rsidRPr="0002148A" w:rsidRDefault="00CB3235" w:rsidP="00CB3235">
      <w:pPr>
        <w:pStyle w:val="PlainText"/>
        <w:rPr>
          <w:rFonts w:ascii="Courier New" w:hAnsi="Courier New" w:cs="Courier New"/>
          <w:sz w:val="16"/>
        </w:rPr>
      </w:pPr>
    </w:p>
    <w:p w14:paraId="1A4A5C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IRIPayload ::= SEQUENCE</w:t>
      </w:r>
    </w:p>
    <w:p w14:paraId="31BDB0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35E0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iRIPayloadOID       [1] RELATIVE-OID,</w:t>
      </w:r>
    </w:p>
    <w:p w14:paraId="0EFEEB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event               [2] IRIEvent,</w:t>
      </w:r>
    </w:p>
    <w:p w14:paraId="64A6EA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targetIdentifiers   [3] SEQUENCE OF IRITargetIdentifier OPTIONAL</w:t>
      </w:r>
    </w:p>
    <w:p w14:paraId="7273DB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1C06A2C" w14:textId="77777777" w:rsidR="00CB3235" w:rsidRPr="0002148A" w:rsidRDefault="00CB3235" w:rsidP="00CB3235">
      <w:pPr>
        <w:pStyle w:val="PlainText"/>
        <w:rPr>
          <w:rFonts w:ascii="Courier New" w:hAnsi="Courier New" w:cs="Courier New"/>
          <w:sz w:val="16"/>
        </w:rPr>
      </w:pPr>
    </w:p>
    <w:p w14:paraId="2DB5F5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IRIEvent ::= CHOICE</w:t>
      </w:r>
    </w:p>
    <w:p w14:paraId="3896F4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2DDE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Registration-related events, see clause 6.2.2</w:t>
      </w:r>
    </w:p>
    <w:p w14:paraId="04AFBB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registration                                        [1] AMFRegistration,</w:t>
      </w:r>
    </w:p>
    <w:p w14:paraId="64ACC5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deregistration                                      [2] AMFDeregistration,</w:t>
      </w:r>
    </w:p>
    <w:p w14:paraId="531163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locationUpdate                                      [3] AMFLocationUpdate,</w:t>
      </w:r>
    </w:p>
    <w:p w14:paraId="5D1ACB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startOfInterceptionWithRegisteredUE                 [4] AMFStartOfInterceptionWithRegisteredUE,</w:t>
      </w:r>
    </w:p>
    <w:p w14:paraId="67F427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unsuccessfulRegistrationProcedure                   [5] AMFUnsuccessfulProcedure,</w:t>
      </w:r>
    </w:p>
    <w:p w14:paraId="1C89E3AE" w14:textId="77777777" w:rsidR="00CB3235" w:rsidRPr="0002148A" w:rsidRDefault="00CB3235" w:rsidP="00CB3235">
      <w:pPr>
        <w:pStyle w:val="PlainText"/>
        <w:rPr>
          <w:rFonts w:ascii="Courier New" w:hAnsi="Courier New" w:cs="Courier New"/>
          <w:sz w:val="16"/>
        </w:rPr>
      </w:pPr>
    </w:p>
    <w:p w14:paraId="70F03D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PDU session-related events, see clause 6.2.3</w:t>
      </w:r>
    </w:p>
    <w:p w14:paraId="4B673B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pDUSessionEstablishment                             [6] SMFPDUSessionEstablishment,</w:t>
      </w:r>
    </w:p>
    <w:p w14:paraId="526306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pDUSessionModification                              [7] SMFPDUSessionModification,</w:t>
      </w:r>
    </w:p>
    <w:p w14:paraId="3C0C9E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pDUSessionRelease                                   [8] SMFPDUSessionRelease,</w:t>
      </w:r>
    </w:p>
    <w:p w14:paraId="4B2901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startOfInterceptionWithEstablishedPDUSession        [9] SMFStartOfInterceptionWithEstablishedPDUSession,</w:t>
      </w:r>
    </w:p>
    <w:p w14:paraId="7F32CC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unsuccessfulSessionProcedure                        [10] SMFUnsuccessfulProcedure,</w:t>
      </w:r>
    </w:p>
    <w:p w14:paraId="5AE7A4B8" w14:textId="77777777" w:rsidR="00CB3235" w:rsidRPr="0002148A" w:rsidRDefault="00CB3235" w:rsidP="00CB3235">
      <w:pPr>
        <w:pStyle w:val="PlainText"/>
        <w:rPr>
          <w:rFonts w:ascii="Courier New" w:hAnsi="Courier New" w:cs="Courier New"/>
          <w:sz w:val="16"/>
        </w:rPr>
      </w:pPr>
    </w:p>
    <w:p w14:paraId="03A715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Subscriber-management related events, see clause 7.2.2</w:t>
      </w:r>
    </w:p>
    <w:p w14:paraId="3BEB67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servingSystemMessage                                [11] UDMServingSystemMessage,</w:t>
      </w:r>
    </w:p>
    <w:p w14:paraId="50F07319" w14:textId="77777777" w:rsidR="00CB3235" w:rsidRPr="0002148A" w:rsidRDefault="00CB3235" w:rsidP="00CB3235">
      <w:pPr>
        <w:pStyle w:val="PlainText"/>
        <w:rPr>
          <w:rFonts w:ascii="Courier New" w:hAnsi="Courier New" w:cs="Courier New"/>
          <w:sz w:val="16"/>
        </w:rPr>
      </w:pPr>
    </w:p>
    <w:p w14:paraId="337C6E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SMS-related events, see clause 6.2.5, see also sMSReport ([56] below)</w:t>
      </w:r>
    </w:p>
    <w:p w14:paraId="47BA78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sMSMessage                                          [12] SMSMessage,</w:t>
      </w:r>
    </w:p>
    <w:p w14:paraId="57AA3D31" w14:textId="77777777" w:rsidR="00CB3235" w:rsidRPr="0002148A" w:rsidRDefault="00CB3235" w:rsidP="00CB3235">
      <w:pPr>
        <w:pStyle w:val="PlainText"/>
        <w:rPr>
          <w:rFonts w:ascii="Courier New" w:hAnsi="Courier New" w:cs="Courier New"/>
          <w:sz w:val="16"/>
        </w:rPr>
      </w:pPr>
    </w:p>
    <w:p w14:paraId="38FA73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LALS-related events, see clause 7.3.3</w:t>
      </w:r>
    </w:p>
    <w:p w14:paraId="7B3FAB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lALSReport                                          [13] LALSReport,</w:t>
      </w:r>
    </w:p>
    <w:p w14:paraId="54A49AAF" w14:textId="77777777" w:rsidR="00CB3235" w:rsidRPr="0002148A" w:rsidRDefault="00CB3235" w:rsidP="00CB3235">
      <w:pPr>
        <w:pStyle w:val="PlainText"/>
        <w:rPr>
          <w:rFonts w:ascii="Courier New" w:hAnsi="Courier New" w:cs="Courier New"/>
          <w:sz w:val="16"/>
        </w:rPr>
      </w:pPr>
    </w:p>
    <w:p w14:paraId="49CF05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PDHR/PDSR-related events, see clause 6.2.3.4.1</w:t>
      </w:r>
    </w:p>
    <w:p w14:paraId="260F85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pDHeaderReport                                      [14] PDHeaderReport,</w:t>
      </w:r>
    </w:p>
    <w:p w14:paraId="3C750F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pDSummaryReport                                     [15] PDSummaryReport,</w:t>
      </w:r>
    </w:p>
    <w:p w14:paraId="71D126AB" w14:textId="77777777" w:rsidR="00CB3235" w:rsidRPr="0002148A" w:rsidRDefault="00CB3235" w:rsidP="00CB3235">
      <w:pPr>
        <w:pStyle w:val="PlainText"/>
        <w:rPr>
          <w:rFonts w:ascii="Courier New" w:hAnsi="Courier New" w:cs="Courier New"/>
          <w:sz w:val="16"/>
        </w:rPr>
      </w:pPr>
    </w:p>
    <w:p w14:paraId="7FC560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MDF-related events, see clause 7.3.4</w:t>
      </w:r>
    </w:p>
    <w:p w14:paraId="5209D0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mDFCellSiteReport                                   [16] MDFCellSiteReport,</w:t>
      </w:r>
    </w:p>
    <w:p w14:paraId="5D858F8B" w14:textId="77777777" w:rsidR="00CB3235" w:rsidRPr="0002148A" w:rsidRDefault="00CB3235" w:rsidP="00CB3235">
      <w:pPr>
        <w:pStyle w:val="PlainText"/>
        <w:rPr>
          <w:rFonts w:ascii="Courier New" w:hAnsi="Courier New" w:cs="Courier New"/>
          <w:sz w:val="16"/>
        </w:rPr>
      </w:pPr>
    </w:p>
    <w:p w14:paraId="67E09E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MMS-related events, see clause 7.4.2</w:t>
      </w:r>
    </w:p>
    <w:p w14:paraId="2F3B562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mMSSend                                             [17] MMSSend,</w:t>
      </w:r>
    </w:p>
    <w:p w14:paraId="126611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mMSSendByNonLocalTarget                             [18] MMSSendByNonLocalTarget,</w:t>
      </w:r>
    </w:p>
    <w:p w14:paraId="70A73B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mMSNotification                                     [19] MMSNotification,</w:t>
      </w:r>
    </w:p>
    <w:p w14:paraId="5AA5DC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mMSSendToNonLocalTarget                             [20] MMSSendToNonLocalTarget,</w:t>
      </w:r>
    </w:p>
    <w:p w14:paraId="2811D9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mMSNotificationResponse                             [21] MMSNotificationResponse,</w:t>
      </w:r>
    </w:p>
    <w:p w14:paraId="4FDFA4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mMSRetrieval                                        [22] MMSRetrieval,</w:t>
      </w:r>
    </w:p>
    <w:p w14:paraId="51AE7C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mMSDeliveryAck                                      [23] MMSDeliveryAck,</w:t>
      </w:r>
    </w:p>
    <w:p w14:paraId="2DF5CC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mMSForward                                          [24] MMSForward,</w:t>
      </w:r>
    </w:p>
    <w:p w14:paraId="49B67E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mMSDeleteFromRelay                                  [25] MMSDeleteFromRelay,</w:t>
      </w:r>
    </w:p>
    <w:p w14:paraId="792825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mMSDeliveryReport                                   [26] MMSDeliveryReport,</w:t>
      </w:r>
    </w:p>
    <w:p w14:paraId="143BEB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mMSDeliveryReportNonLocalTarget                     [27] MMSDeliveryReportNonLocalTarget,</w:t>
      </w:r>
    </w:p>
    <w:p w14:paraId="59CAFC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mMSReadReport                                       [28] MMSReadReport,</w:t>
      </w:r>
    </w:p>
    <w:p w14:paraId="5B3C9D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mMSReadReportNonLocalTarget                         [29] MMSReadReportNonLocalTarget,</w:t>
      </w:r>
    </w:p>
    <w:p w14:paraId="3F7EF7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mMSCancel                                           [30] MMSCancel,</w:t>
      </w:r>
    </w:p>
    <w:p w14:paraId="04EE7E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mMSMBoxStore                                        [31] MMSMBoxStore,</w:t>
      </w:r>
    </w:p>
    <w:p w14:paraId="4C7427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mMSMBoxUpload                                       [32] MMSMBoxUpload,</w:t>
      </w:r>
    </w:p>
    <w:p w14:paraId="1F2EBD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mMSMBoxDelete                                       [33] MMSMBoxDelete,</w:t>
      </w:r>
    </w:p>
    <w:p w14:paraId="5F3AC1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mMSMBoxViewRequest                                  [34] MMSMBoxViewRequest,</w:t>
      </w:r>
    </w:p>
    <w:p w14:paraId="6C227A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mMSMBoxViewResponse                                 [35] MMSMBoxViewResponse,</w:t>
      </w:r>
    </w:p>
    <w:p w14:paraId="01CDF15A" w14:textId="77777777" w:rsidR="00CB3235" w:rsidRPr="0002148A" w:rsidRDefault="00CB3235" w:rsidP="00CB3235">
      <w:pPr>
        <w:pStyle w:val="PlainText"/>
        <w:rPr>
          <w:rFonts w:ascii="Courier New" w:hAnsi="Courier New" w:cs="Courier New"/>
          <w:sz w:val="16"/>
        </w:rPr>
      </w:pPr>
    </w:p>
    <w:p w14:paraId="54B0CC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PTC-related events, see clause 7.5.2</w:t>
      </w:r>
    </w:p>
    <w:p w14:paraId="1D9AB8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pTCRegistration                                     [36] PTCRegistration,</w:t>
      </w:r>
    </w:p>
    <w:p w14:paraId="53A635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pTCSessionInitiation                                [37] PTCSessionInitiation,</w:t>
      </w:r>
    </w:p>
    <w:p w14:paraId="2A590E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pTCSessionAbandon                                   [38] PTCSessionAbandon,</w:t>
      </w:r>
    </w:p>
    <w:p w14:paraId="359660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pTCSessionStart                                     [39] PTCSessionStart,</w:t>
      </w:r>
    </w:p>
    <w:p w14:paraId="650460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pTCSessionEnd                                       [40] PTCSessionEnd,</w:t>
      </w:r>
    </w:p>
    <w:p w14:paraId="73E727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pTCStartOfInterception                              [41] PTCStartOfInterception,</w:t>
      </w:r>
    </w:p>
    <w:p w14:paraId="05D0F4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pTCPreEstablishedSession                            [42] PTCPreEstablishedSession,</w:t>
      </w:r>
    </w:p>
    <w:p w14:paraId="3C4A9F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pTCInstantPersonalAlert                             [43] PTCInstantPersonalAlert,</w:t>
      </w:r>
    </w:p>
    <w:p w14:paraId="15DF6A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pTCPartyJoin                                        [44] PTCPartyJoin,</w:t>
      </w:r>
    </w:p>
    <w:p w14:paraId="3703DE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pTCPartyDrop                                        [45] PTCPartyDrop,</w:t>
      </w:r>
    </w:p>
    <w:p w14:paraId="2A8CDE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pTCPartyHold                                        [46] PTCPartyHold,</w:t>
      </w:r>
    </w:p>
    <w:p w14:paraId="795205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pTCMediaModification                                [47] PTCMediaModification,</w:t>
      </w:r>
    </w:p>
    <w:p w14:paraId="5AB6E2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pTCGroupAdvertisement                               [48] PTCGroupAdvertisement,</w:t>
      </w:r>
    </w:p>
    <w:p w14:paraId="35248F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pTCFloorControl                                     [49] PTCFloorControl,</w:t>
      </w:r>
    </w:p>
    <w:p w14:paraId="56B429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pTCTargetPresence                                   [50] PTCTargetPresence,</w:t>
      </w:r>
    </w:p>
    <w:p w14:paraId="589DC9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pTCParticipantPresence                              [51] PTCParticipantPresence,</w:t>
      </w:r>
    </w:p>
    <w:p w14:paraId="38506E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pTCListManagement                                   [52] PTCListManagement,</w:t>
      </w:r>
    </w:p>
    <w:p w14:paraId="009EFE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pTCAccessPolicy                                     [53] PTCAccessPolicy,</w:t>
      </w:r>
    </w:p>
    <w:p w14:paraId="6E8F916A" w14:textId="77777777" w:rsidR="00CB3235" w:rsidRPr="0002148A" w:rsidRDefault="00CB3235" w:rsidP="00CB3235">
      <w:pPr>
        <w:pStyle w:val="PlainText"/>
        <w:rPr>
          <w:rFonts w:ascii="Courier New" w:hAnsi="Courier New" w:cs="Courier New"/>
          <w:sz w:val="16"/>
        </w:rPr>
      </w:pPr>
    </w:p>
    <w:p w14:paraId="14CA72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More Subscriber-management related events, see clause 7.2.2</w:t>
      </w:r>
    </w:p>
    <w:p w14:paraId="359708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subscriberRecordChangeMessage                      [54] UDMSubscriberRecordChangeMessage,</w:t>
      </w:r>
    </w:p>
    <w:p w14:paraId="7E3AFB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cancelLocationMessage                              [55] UDMCancelLocationMessage,</w:t>
      </w:r>
    </w:p>
    <w:p w14:paraId="37CA2821" w14:textId="77777777" w:rsidR="00CB3235" w:rsidRPr="0002148A" w:rsidRDefault="00CB3235" w:rsidP="00CB3235">
      <w:pPr>
        <w:pStyle w:val="PlainText"/>
        <w:rPr>
          <w:rFonts w:ascii="Courier New" w:hAnsi="Courier New" w:cs="Courier New"/>
          <w:sz w:val="16"/>
        </w:rPr>
      </w:pPr>
    </w:p>
    <w:p w14:paraId="617251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SMS-related events, continued from choice 12</w:t>
      </w:r>
    </w:p>
    <w:p w14:paraId="79BC01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sMSReport                                           [56] SMSReport,</w:t>
      </w:r>
    </w:p>
    <w:p w14:paraId="3C81212C" w14:textId="77777777" w:rsidR="00CB3235" w:rsidRPr="0002148A" w:rsidRDefault="00CB3235" w:rsidP="00CB3235">
      <w:pPr>
        <w:pStyle w:val="PlainText"/>
        <w:rPr>
          <w:rFonts w:ascii="Courier New" w:hAnsi="Courier New" w:cs="Courier New"/>
          <w:sz w:val="16"/>
        </w:rPr>
      </w:pPr>
    </w:p>
    <w:p w14:paraId="40E259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MA PDU session-related events, see clause 6.2.3.2.7</w:t>
      </w:r>
    </w:p>
    <w:p w14:paraId="46920B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sMFMAPDUSessionEstablishment                        [57] SMFMAPDUSessionEstablishment,</w:t>
      </w:r>
    </w:p>
    <w:p w14:paraId="6BBEDE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sMFMAPDUSessionModification                         [58] SMFMAPDUSessionModification,</w:t>
      </w:r>
    </w:p>
    <w:p w14:paraId="146E44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sMFMAPDUSessionRelease                              [59] SMFMAPDUSessionRelease,</w:t>
      </w:r>
    </w:p>
    <w:p w14:paraId="6538C1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startOfInterceptionWithEstablishedMAPDUSession      [60] SMFStartOfInterceptionWithEstablishedMAPDUSession,</w:t>
      </w:r>
    </w:p>
    <w:p w14:paraId="4D5748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unsuccessfulMASMProcedure                           [61] SMFMAUnsuccessfulProcedure,</w:t>
      </w:r>
    </w:p>
    <w:p w14:paraId="28951EFD" w14:textId="77777777" w:rsidR="00CB3235" w:rsidRPr="0002148A" w:rsidRDefault="00CB3235" w:rsidP="00CB3235">
      <w:pPr>
        <w:pStyle w:val="PlainText"/>
        <w:rPr>
          <w:rFonts w:ascii="Courier New" w:hAnsi="Courier New" w:cs="Courier New"/>
          <w:sz w:val="16"/>
        </w:rPr>
      </w:pPr>
    </w:p>
    <w:p w14:paraId="7BD28B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Identifier Association events, see clauses 6.2.2.2.7 and 6.3.2.2.2</w:t>
      </w:r>
    </w:p>
    <w:p w14:paraId="574090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aMFIdentifierAssocation                            [62] AMFIdentifierAssocation,</w:t>
      </w:r>
    </w:p>
    <w:p w14:paraId="62F5E2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mMEIdentifierAssocation                            [63] MMEIdentifierAssocation,</w:t>
      </w:r>
    </w:p>
    <w:p w14:paraId="0E092A82" w14:textId="77777777" w:rsidR="00CB3235" w:rsidRPr="0002148A" w:rsidRDefault="00CB3235" w:rsidP="00CB3235">
      <w:pPr>
        <w:pStyle w:val="PlainText"/>
        <w:rPr>
          <w:rFonts w:ascii="Courier New" w:hAnsi="Courier New" w:cs="Courier New"/>
          <w:sz w:val="16"/>
        </w:rPr>
      </w:pPr>
    </w:p>
    <w:p w14:paraId="10B084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PDU to MA PDU session-related events, see clause 6.2.3.2.8</w:t>
      </w:r>
    </w:p>
    <w:p w14:paraId="5EDD18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sMFPDUtoMAPDUSessionModification                    [64] SMFPDUtoMAPDUSessionModification</w:t>
      </w:r>
    </w:p>
    <w:p w14:paraId="6307F5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53650D" w14:textId="77777777" w:rsidR="00CB3235" w:rsidRPr="0002148A" w:rsidRDefault="00CB3235" w:rsidP="00CB3235">
      <w:pPr>
        <w:pStyle w:val="PlainText"/>
        <w:rPr>
          <w:rFonts w:ascii="Courier New" w:hAnsi="Courier New" w:cs="Courier New"/>
          <w:sz w:val="16"/>
        </w:rPr>
      </w:pPr>
    </w:p>
    <w:p w14:paraId="715885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IRITargetIdentifier ::= SEQUENCE</w:t>
      </w:r>
    </w:p>
    <w:p w14:paraId="6C1200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9B3F2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identifier                                          [1] TargetIdentifier,</w:t>
      </w:r>
    </w:p>
    <w:p w14:paraId="577AA5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provenance                                          [2] TargetIdentifierProvenance OPTIONAL</w:t>
      </w:r>
    </w:p>
    <w:p w14:paraId="17372B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A951CEB" w14:textId="77777777" w:rsidR="00CB3235" w:rsidRPr="0002148A" w:rsidRDefault="00CB3235" w:rsidP="00CB3235">
      <w:pPr>
        <w:pStyle w:val="PlainText"/>
        <w:rPr>
          <w:rFonts w:ascii="Courier New" w:hAnsi="Courier New" w:cs="Courier New"/>
          <w:sz w:val="16"/>
        </w:rPr>
      </w:pPr>
    </w:p>
    <w:p w14:paraId="05832C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44F0F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HI3 CC payload</w:t>
      </w:r>
    </w:p>
    <w:p w14:paraId="38043C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597C071" w14:textId="77777777" w:rsidR="00CB3235" w:rsidRPr="0002148A" w:rsidRDefault="00CB3235" w:rsidP="00CB3235">
      <w:pPr>
        <w:pStyle w:val="PlainText"/>
        <w:rPr>
          <w:rFonts w:ascii="Courier New" w:hAnsi="Courier New" w:cs="Courier New"/>
          <w:sz w:val="16"/>
        </w:rPr>
      </w:pPr>
    </w:p>
    <w:p w14:paraId="79BE66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CCPayload ::= SEQUENCE</w:t>
      </w:r>
    </w:p>
    <w:p w14:paraId="186EFF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5A80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cCPayloadOID        [1] RELATIVE-OID,</w:t>
      </w:r>
    </w:p>
    <w:p w14:paraId="2BF31A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                 [2] CCPDU</w:t>
      </w:r>
    </w:p>
    <w:p w14:paraId="285A10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23839F9" w14:textId="77777777" w:rsidR="00CB3235" w:rsidRPr="0002148A" w:rsidRDefault="00CB3235" w:rsidP="00CB3235">
      <w:pPr>
        <w:pStyle w:val="PlainText"/>
        <w:rPr>
          <w:rFonts w:ascii="Courier New" w:hAnsi="Courier New" w:cs="Courier New"/>
          <w:sz w:val="16"/>
        </w:rPr>
      </w:pPr>
    </w:p>
    <w:p w14:paraId="6214CA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CCPDU ::= CHOICE</w:t>
      </w:r>
    </w:p>
    <w:p w14:paraId="52B39B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F69A5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uPFCCPDU            [1] UPFCCPDU,</w:t>
      </w:r>
    </w:p>
    <w:p w14:paraId="22FF20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extendedUPFCCPDU    [2] ExtendedUPFCCPDU,</w:t>
      </w:r>
    </w:p>
    <w:p w14:paraId="308FAC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mMSCCPDU            [3] MMSCCPDU</w:t>
      </w:r>
    </w:p>
    <w:p w14:paraId="12DEE2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90EC5A" w14:textId="77777777" w:rsidR="00CB3235" w:rsidRPr="0002148A" w:rsidRDefault="00CB3235" w:rsidP="00CB3235">
      <w:pPr>
        <w:pStyle w:val="PlainText"/>
        <w:rPr>
          <w:rFonts w:ascii="Courier New" w:hAnsi="Courier New" w:cs="Courier New"/>
          <w:sz w:val="16"/>
        </w:rPr>
      </w:pPr>
    </w:p>
    <w:p w14:paraId="51C7DD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B915E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HI4 LI notification payload</w:t>
      </w:r>
    </w:p>
    <w:p w14:paraId="12E7A2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5B52C153" w14:textId="77777777" w:rsidR="00CB3235" w:rsidRPr="0002148A" w:rsidRDefault="00CB3235" w:rsidP="00CB3235">
      <w:pPr>
        <w:pStyle w:val="PlainText"/>
        <w:rPr>
          <w:rFonts w:ascii="Courier New" w:hAnsi="Courier New" w:cs="Courier New"/>
          <w:sz w:val="16"/>
        </w:rPr>
      </w:pPr>
    </w:p>
    <w:p w14:paraId="10CF74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LINotificationPayload ::= SEQUENCE</w:t>
      </w:r>
    </w:p>
    <w:p w14:paraId="01B178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073FA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lINotificationPayloadOID         [1] RELATIVE-OID,</w:t>
      </w:r>
    </w:p>
    <w:p w14:paraId="4C66C2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notification                     [2] LINotificationMessage</w:t>
      </w:r>
    </w:p>
    <w:p w14:paraId="1D4E44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9816B4" w14:textId="77777777" w:rsidR="00CB3235" w:rsidRPr="0002148A" w:rsidRDefault="00CB3235" w:rsidP="00CB3235">
      <w:pPr>
        <w:pStyle w:val="PlainText"/>
        <w:rPr>
          <w:rFonts w:ascii="Courier New" w:hAnsi="Courier New" w:cs="Courier New"/>
          <w:sz w:val="16"/>
        </w:rPr>
      </w:pPr>
    </w:p>
    <w:p w14:paraId="0BABCF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LINotificationMessage ::= CHOICE</w:t>
      </w:r>
    </w:p>
    <w:p w14:paraId="593619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85CE43" w14:textId="7A93A230"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lINotification      [1] LINotification</w:t>
      </w:r>
    </w:p>
    <w:p w14:paraId="2746A4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114E88" w14:textId="77777777" w:rsidR="00CB3235" w:rsidRPr="0002148A" w:rsidRDefault="00CB3235" w:rsidP="00CB3235">
      <w:pPr>
        <w:pStyle w:val="PlainText"/>
        <w:rPr>
          <w:rFonts w:ascii="Courier New" w:hAnsi="Courier New" w:cs="Courier New"/>
          <w:sz w:val="16"/>
        </w:rPr>
      </w:pPr>
    </w:p>
    <w:p w14:paraId="1EFEAB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AFC62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AMF definitions</w:t>
      </w:r>
    </w:p>
    <w:p w14:paraId="2F62A2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5FD0030" w14:textId="77777777" w:rsidR="00CB3235" w:rsidRPr="0002148A" w:rsidRDefault="00CB3235" w:rsidP="00CB3235">
      <w:pPr>
        <w:pStyle w:val="PlainText"/>
        <w:rPr>
          <w:rFonts w:ascii="Courier New" w:hAnsi="Courier New" w:cs="Courier New"/>
          <w:sz w:val="16"/>
        </w:rPr>
      </w:pPr>
    </w:p>
    <w:p w14:paraId="05FD29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6.2.2.2.2 for details of this structure</w:t>
      </w:r>
    </w:p>
    <w:p w14:paraId="5C2161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AMFRegistration ::= SEQUENCE</w:t>
      </w:r>
    </w:p>
    <w:p w14:paraId="07939C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F0C0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registrationType            [1] AMFRegistrationType,</w:t>
      </w:r>
    </w:p>
    <w:p w14:paraId="631C61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registrationResult          [2] AMFRegistrationResult,</w:t>
      </w:r>
    </w:p>
    <w:p w14:paraId="52CD80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slice                       [3] Slice OPTIONAL,</w:t>
      </w:r>
    </w:p>
    <w:p w14:paraId="30B9D5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[4] SUPI,</w:t>
      </w:r>
    </w:p>
    <w:p w14:paraId="644507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sUCI                        [5] SUCI OPTIONAL,</w:t>
      </w:r>
    </w:p>
    <w:p w14:paraId="474B47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[6] PEI OPTIONAL,</w:t>
      </w:r>
    </w:p>
    <w:p w14:paraId="2DF97B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[7] GPSI OPTIONAL,</w:t>
      </w:r>
    </w:p>
    <w:p w14:paraId="5708A2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gUTI                        [8] FiveGGUTI,</w:t>
      </w:r>
    </w:p>
    <w:p w14:paraId="014979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[9] Location OPTIONAL,</w:t>
      </w:r>
    </w:p>
    <w:p w14:paraId="7ABC0B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[10] UEEndpointAddress OPTIONAL,</w:t>
      </w:r>
    </w:p>
    <w:p w14:paraId="1B2507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fiveGSTAIList               [11] TAIList OPTIONAL</w:t>
      </w:r>
    </w:p>
    <w:p w14:paraId="769926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C69A56C" w14:textId="77777777" w:rsidR="00CB3235" w:rsidRPr="0002148A" w:rsidRDefault="00CB3235" w:rsidP="00CB3235">
      <w:pPr>
        <w:pStyle w:val="PlainText"/>
        <w:rPr>
          <w:rFonts w:ascii="Courier New" w:hAnsi="Courier New" w:cs="Courier New"/>
          <w:sz w:val="16"/>
        </w:rPr>
      </w:pPr>
    </w:p>
    <w:p w14:paraId="2BFC20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6.2.2.2.3 for details of this structure</w:t>
      </w:r>
    </w:p>
    <w:p w14:paraId="0269BA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AMFDeregistration ::= SEQUENCE</w:t>
      </w:r>
    </w:p>
    <w:p w14:paraId="2D35ED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D686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deregistrationDirection     [1] AMFDirection,</w:t>
      </w:r>
    </w:p>
    <w:p w14:paraId="2900E3D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                  [2] AccessType,</w:t>
      </w:r>
    </w:p>
    <w:p w14:paraId="223280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[3] SUPI OPTIONAL,</w:t>
      </w:r>
    </w:p>
    <w:p w14:paraId="068171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sUCI                        [4] SUCI OPTIONAL,</w:t>
      </w:r>
    </w:p>
    <w:p w14:paraId="2EFBA1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[5] PEI OPTIONAL,</w:t>
      </w:r>
    </w:p>
    <w:p w14:paraId="066806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[6] GPSI OPTIONAL,</w:t>
      </w:r>
    </w:p>
    <w:p w14:paraId="5FDC9B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gUTI                        [7] FiveGGUTI OPTIONAL,</w:t>
      </w:r>
    </w:p>
    <w:p w14:paraId="2D47C0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cause                       [8] FiveGMMCause OPTIONAL,</w:t>
      </w:r>
    </w:p>
    <w:p w14:paraId="34B646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[9] Location OPTIONAL</w:t>
      </w:r>
    </w:p>
    <w:p w14:paraId="4FC1E7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EC9A0A" w14:textId="77777777" w:rsidR="00CB3235" w:rsidRPr="0002148A" w:rsidRDefault="00CB3235" w:rsidP="00CB3235">
      <w:pPr>
        <w:pStyle w:val="PlainText"/>
        <w:rPr>
          <w:rFonts w:ascii="Courier New" w:hAnsi="Courier New" w:cs="Courier New"/>
          <w:sz w:val="16"/>
        </w:rPr>
      </w:pPr>
    </w:p>
    <w:p w14:paraId="7BDE4B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6.2.2.2.4 for details of this structure</w:t>
      </w:r>
    </w:p>
    <w:p w14:paraId="19F0F3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AMFLocationUpdate ::= SEQUENCE</w:t>
      </w:r>
    </w:p>
    <w:p w14:paraId="4BB6A8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96C5B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w:t>
      </w:r>
    </w:p>
    <w:p w14:paraId="0D088F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sUCI                        [2] SUCI OPTIONAL,</w:t>
      </w:r>
    </w:p>
    <w:p w14:paraId="1C6D1E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 OPTIONAL,</w:t>
      </w:r>
    </w:p>
    <w:p w14:paraId="213B36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[4] GPSI OPTIONAL,</w:t>
      </w:r>
    </w:p>
    <w:p w14:paraId="7798A7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gUTI                        [5] FiveGGUTI OPTIONAL,</w:t>
      </w:r>
    </w:p>
    <w:p w14:paraId="3669F0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[6] Location</w:t>
      </w:r>
    </w:p>
    <w:p w14:paraId="19453B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01AE44D" w14:textId="77777777" w:rsidR="00CB3235" w:rsidRPr="0002148A" w:rsidRDefault="00CB3235" w:rsidP="00CB3235">
      <w:pPr>
        <w:pStyle w:val="PlainText"/>
        <w:rPr>
          <w:rFonts w:ascii="Courier New" w:hAnsi="Courier New" w:cs="Courier New"/>
          <w:sz w:val="16"/>
        </w:rPr>
      </w:pPr>
    </w:p>
    <w:p w14:paraId="72B528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6.2.2.2.5 for details of this structure</w:t>
      </w:r>
    </w:p>
    <w:p w14:paraId="2AEC12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AMFStartOfInterceptionWithRegisteredUE ::= SEQUENCE</w:t>
      </w:r>
    </w:p>
    <w:p w14:paraId="3D7F35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28E9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registrationResult          [1] AMFRegistrationResult,</w:t>
      </w:r>
    </w:p>
    <w:p w14:paraId="40A021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registrationType            [2] AMFRegistrationType OPTIONAL,</w:t>
      </w:r>
    </w:p>
    <w:p w14:paraId="5A31BB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slice                       [3] Slice OPTIONAL,</w:t>
      </w:r>
    </w:p>
    <w:p w14:paraId="40FA0B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[4] SUPI,</w:t>
      </w:r>
    </w:p>
    <w:p w14:paraId="53945E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sUCI                        [5] SUCI OPTIONAL,</w:t>
      </w:r>
    </w:p>
    <w:p w14:paraId="7E0056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[6] PEI OPTIONAL,</w:t>
      </w:r>
    </w:p>
    <w:p w14:paraId="6E15B0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[7] GPSI OPTIONAL,</w:t>
      </w:r>
    </w:p>
    <w:p w14:paraId="510DE1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gUTI                        [8] FiveGGUTI,</w:t>
      </w:r>
    </w:p>
    <w:p w14:paraId="1C9165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[9] Location OPTIONAL,</w:t>
      </w:r>
    </w:p>
    <w:p w14:paraId="110257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[10] UEEndpointAddress OPTIONAL,</w:t>
      </w:r>
    </w:p>
    <w:p w14:paraId="21D08E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timeOfRegistration          [11] Timestamp OPTIONAL,</w:t>
      </w:r>
    </w:p>
    <w:p w14:paraId="5901C1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fiveGSTAIList               [12] TAIList OPTIONAL</w:t>
      </w:r>
    </w:p>
    <w:p w14:paraId="335722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0E0E1F5" w14:textId="77777777" w:rsidR="00CB3235" w:rsidRPr="0002148A" w:rsidRDefault="00CB3235" w:rsidP="00CB3235">
      <w:pPr>
        <w:pStyle w:val="PlainText"/>
        <w:rPr>
          <w:rFonts w:ascii="Courier New" w:hAnsi="Courier New" w:cs="Courier New"/>
          <w:sz w:val="16"/>
        </w:rPr>
      </w:pPr>
    </w:p>
    <w:p w14:paraId="3E4948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6.2.2.2.6 for details of this structure</w:t>
      </w:r>
    </w:p>
    <w:p w14:paraId="1C7E71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AMFUnsuccessfulProcedure ::= SEQUENCE</w:t>
      </w:r>
    </w:p>
    <w:p w14:paraId="39DBD6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C7D3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failedProcedureType         [1] AMFFailedProcedureType,</w:t>
      </w:r>
    </w:p>
    <w:p w14:paraId="2A073D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failureCause                [2] AMFFailureCause,</w:t>
      </w:r>
    </w:p>
    <w:p w14:paraId="72D666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requestedSlice              [3] NSSAI OPTIONAL,</w:t>
      </w:r>
    </w:p>
    <w:p w14:paraId="261998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[4] SUPI OPTIONAL,</w:t>
      </w:r>
    </w:p>
    <w:p w14:paraId="3EEEA3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sUCI                        [5] SUCI OPTIONAL,</w:t>
      </w:r>
    </w:p>
    <w:p w14:paraId="63FA9A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[6] PEI OPTIONAL,</w:t>
      </w:r>
    </w:p>
    <w:p w14:paraId="200549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[7] GPSI OPTIONAL,</w:t>
      </w:r>
    </w:p>
    <w:p w14:paraId="05E79E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gUTI                        [8] FiveGGUTI OPTIONAL,</w:t>
      </w:r>
    </w:p>
    <w:p w14:paraId="21ADFC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[9] Location OPTIONAL</w:t>
      </w:r>
    </w:p>
    <w:p w14:paraId="2AA959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DCEF0A2" w14:textId="77777777" w:rsidR="00CB3235" w:rsidRPr="0002148A" w:rsidRDefault="00CB3235" w:rsidP="00CB3235">
      <w:pPr>
        <w:pStyle w:val="PlainText"/>
        <w:rPr>
          <w:rFonts w:ascii="Courier New" w:hAnsi="Courier New" w:cs="Courier New"/>
          <w:sz w:val="16"/>
        </w:rPr>
      </w:pPr>
    </w:p>
    <w:p w14:paraId="46F256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59E03E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AMF parameters</w:t>
      </w:r>
    </w:p>
    <w:p w14:paraId="0ACBC6D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698F5DC" w14:textId="77777777" w:rsidR="00CB3235" w:rsidRPr="0002148A" w:rsidRDefault="00CB3235" w:rsidP="00CB3235">
      <w:pPr>
        <w:pStyle w:val="PlainText"/>
        <w:rPr>
          <w:rFonts w:ascii="Courier New" w:hAnsi="Courier New" w:cs="Courier New"/>
          <w:sz w:val="16"/>
        </w:rPr>
      </w:pPr>
    </w:p>
    <w:p w14:paraId="751CD0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AMFID ::= SEQUENCE</w:t>
      </w:r>
    </w:p>
    <w:p w14:paraId="6D69B9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EC84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aMFRegionID [1] AMFRegionID,</w:t>
      </w:r>
    </w:p>
    <w:p w14:paraId="0BB29A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aMFSetID    [2] AMFSetID,</w:t>
      </w:r>
    </w:p>
    <w:p w14:paraId="5DD4AC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aMFPointer  [3] AMFPointer</w:t>
      </w:r>
    </w:p>
    <w:p w14:paraId="42F3DB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047EF75" w14:textId="77777777" w:rsidR="00CB3235" w:rsidRPr="0002148A" w:rsidRDefault="00CB3235" w:rsidP="00CB3235">
      <w:pPr>
        <w:pStyle w:val="PlainText"/>
        <w:rPr>
          <w:rFonts w:ascii="Courier New" w:hAnsi="Courier New" w:cs="Courier New"/>
          <w:sz w:val="16"/>
        </w:rPr>
      </w:pPr>
    </w:p>
    <w:p w14:paraId="02BA1A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AMFDirection ::= ENUMERATED</w:t>
      </w:r>
    </w:p>
    <w:p w14:paraId="389271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0D7E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networkInitiated(1),</w:t>
      </w:r>
    </w:p>
    <w:p w14:paraId="51B454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uEInitiated(2)</w:t>
      </w:r>
    </w:p>
    <w:p w14:paraId="0E13DF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5EDD97" w14:textId="77777777" w:rsidR="00CB3235" w:rsidRPr="0002148A" w:rsidRDefault="00CB3235" w:rsidP="00CB3235">
      <w:pPr>
        <w:pStyle w:val="PlainText"/>
        <w:rPr>
          <w:rFonts w:ascii="Courier New" w:hAnsi="Courier New" w:cs="Courier New"/>
          <w:sz w:val="16"/>
        </w:rPr>
      </w:pPr>
    </w:p>
    <w:p w14:paraId="7167B4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AMFFailedProcedureType ::= ENUMERATED</w:t>
      </w:r>
    </w:p>
    <w:p w14:paraId="3283CF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5BFA5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registration(1),</w:t>
      </w:r>
    </w:p>
    <w:p w14:paraId="244C64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sMS(2),</w:t>
      </w:r>
    </w:p>
    <w:p w14:paraId="21C353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pDUSessionEstablishment(3)</w:t>
      </w:r>
    </w:p>
    <w:p w14:paraId="5D541A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E9C3CA4" w14:textId="77777777" w:rsidR="00CB3235" w:rsidRPr="0002148A" w:rsidRDefault="00CB3235" w:rsidP="00CB3235">
      <w:pPr>
        <w:pStyle w:val="PlainText"/>
        <w:rPr>
          <w:rFonts w:ascii="Courier New" w:hAnsi="Courier New" w:cs="Courier New"/>
          <w:sz w:val="16"/>
        </w:rPr>
      </w:pPr>
    </w:p>
    <w:p w14:paraId="4ACF4C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AMFFailureCause ::= CHOICE</w:t>
      </w:r>
    </w:p>
    <w:p w14:paraId="0DB78E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EADA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fiveGMMCause        [1] FiveGMMCause,</w:t>
      </w:r>
    </w:p>
    <w:p w14:paraId="2DD6AA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fiveGSMCause        [2] FiveGSMCause</w:t>
      </w:r>
    </w:p>
    <w:p w14:paraId="1F4B63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2A3704F2" w14:textId="77777777" w:rsidR="00CB3235" w:rsidRPr="0002148A" w:rsidRDefault="00CB3235" w:rsidP="00CB3235">
      <w:pPr>
        <w:pStyle w:val="PlainText"/>
        <w:rPr>
          <w:rFonts w:ascii="Courier New" w:hAnsi="Courier New" w:cs="Courier New"/>
          <w:sz w:val="16"/>
        </w:rPr>
      </w:pPr>
    </w:p>
    <w:p w14:paraId="1BC580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AMFPointer ::= INTEGER (0..63)</w:t>
      </w:r>
    </w:p>
    <w:p w14:paraId="02EEA7E3" w14:textId="77777777" w:rsidR="00CB3235" w:rsidRPr="0002148A" w:rsidRDefault="00CB3235" w:rsidP="00CB3235">
      <w:pPr>
        <w:pStyle w:val="PlainText"/>
        <w:rPr>
          <w:rFonts w:ascii="Courier New" w:hAnsi="Courier New" w:cs="Courier New"/>
          <w:sz w:val="16"/>
        </w:rPr>
      </w:pPr>
    </w:p>
    <w:p w14:paraId="18AB69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AMFRegistrationResult ::= ENUMERATED</w:t>
      </w:r>
    </w:p>
    <w:p w14:paraId="02E85E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787C1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threeGPPAccess(1),</w:t>
      </w:r>
    </w:p>
    <w:p w14:paraId="1E0D4B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nonThreeGPPAccess(2),</w:t>
      </w:r>
    </w:p>
    <w:p w14:paraId="7F0444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threeGPPAndNonThreeGPPAccess(3)</w:t>
      </w:r>
    </w:p>
    <w:p w14:paraId="61CF5C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B0C9114" w14:textId="77777777" w:rsidR="00CB3235" w:rsidRPr="0002148A" w:rsidRDefault="00CB3235" w:rsidP="00CB3235">
      <w:pPr>
        <w:pStyle w:val="PlainText"/>
        <w:rPr>
          <w:rFonts w:ascii="Courier New" w:hAnsi="Courier New" w:cs="Courier New"/>
          <w:sz w:val="16"/>
        </w:rPr>
      </w:pPr>
    </w:p>
    <w:p w14:paraId="5C26AB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AMFRegionID ::= INTEGER (0..255)</w:t>
      </w:r>
    </w:p>
    <w:p w14:paraId="52882B34" w14:textId="77777777" w:rsidR="00CB3235" w:rsidRPr="0002148A" w:rsidRDefault="00CB3235" w:rsidP="00CB3235">
      <w:pPr>
        <w:pStyle w:val="PlainText"/>
        <w:rPr>
          <w:rFonts w:ascii="Courier New" w:hAnsi="Courier New" w:cs="Courier New"/>
          <w:sz w:val="16"/>
        </w:rPr>
      </w:pPr>
    </w:p>
    <w:p w14:paraId="4CEE5A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AMFRegistrationType ::= ENUMERATED</w:t>
      </w:r>
    </w:p>
    <w:p w14:paraId="6F1BA6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DEC6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initial(1),</w:t>
      </w:r>
    </w:p>
    <w:p w14:paraId="0763D4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mobility(2),</w:t>
      </w:r>
    </w:p>
    <w:p w14:paraId="1BDC1D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periodic(3),</w:t>
      </w:r>
    </w:p>
    <w:p w14:paraId="666A39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emergency(4)</w:t>
      </w:r>
    </w:p>
    <w:p w14:paraId="142904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AED024" w14:textId="77777777" w:rsidR="00CB3235" w:rsidRPr="0002148A" w:rsidRDefault="00CB3235" w:rsidP="00CB3235">
      <w:pPr>
        <w:pStyle w:val="PlainText"/>
        <w:rPr>
          <w:rFonts w:ascii="Courier New" w:hAnsi="Courier New" w:cs="Courier New"/>
          <w:sz w:val="16"/>
        </w:rPr>
      </w:pPr>
    </w:p>
    <w:p w14:paraId="4173B8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AMFSetID ::= INTEGER (0..1023)</w:t>
      </w:r>
    </w:p>
    <w:p w14:paraId="0F8BA4F0" w14:textId="77777777" w:rsidR="00CB3235" w:rsidRPr="0002148A" w:rsidRDefault="00CB3235" w:rsidP="00CB3235">
      <w:pPr>
        <w:pStyle w:val="PlainText"/>
        <w:rPr>
          <w:rFonts w:ascii="Courier New" w:hAnsi="Courier New" w:cs="Courier New"/>
          <w:sz w:val="16"/>
        </w:rPr>
      </w:pPr>
    </w:p>
    <w:p w14:paraId="7B4350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07112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SMF definitions</w:t>
      </w:r>
    </w:p>
    <w:p w14:paraId="6CEA4A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33964D8" w14:textId="77777777" w:rsidR="00CB3235" w:rsidRPr="0002148A" w:rsidRDefault="00CB3235" w:rsidP="00CB3235">
      <w:pPr>
        <w:pStyle w:val="PlainText"/>
        <w:rPr>
          <w:rFonts w:ascii="Courier New" w:hAnsi="Courier New" w:cs="Courier New"/>
          <w:sz w:val="16"/>
        </w:rPr>
      </w:pPr>
    </w:p>
    <w:p w14:paraId="7BDEA9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6.2.3.2.2 for details of this structure</w:t>
      </w:r>
    </w:p>
    <w:p w14:paraId="282BD1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SMFPDUSessionEstablishment ::= SEQUENCE</w:t>
      </w:r>
    </w:p>
    <w:p w14:paraId="3406B6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0960B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173884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sUPIUnauthenticated         [2] SUPIUnauthenticatedIndication OPTIONAL,</w:t>
      </w:r>
    </w:p>
    <w:p w14:paraId="6E3C84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 OPTIONAL,</w:t>
      </w:r>
    </w:p>
    <w:p w14:paraId="22BA4E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[4] GPSI OPTIONAL,</w:t>
      </w:r>
    </w:p>
    <w:p w14:paraId="6071CD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[5] PDUSessionID,</w:t>
      </w:r>
    </w:p>
    <w:p w14:paraId="08EF5D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gTPTunnelID                 [6] FTEID,</w:t>
      </w:r>
    </w:p>
    <w:p w14:paraId="61D554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pDUSessionType              [7] PDUSessionType,</w:t>
      </w:r>
    </w:p>
    <w:p w14:paraId="500BD0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sNSSAI                      [8] SNSSAI OPTIONAL,</w:t>
      </w:r>
    </w:p>
    <w:p w14:paraId="704658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uEEndpoint                  [9] SEQUENCE OF UEEndpointAddress OPTIONAL,</w:t>
      </w:r>
    </w:p>
    <w:p w14:paraId="55ADE9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[10] UEEndpointAddress OPTIONAL,</w:t>
      </w:r>
    </w:p>
    <w:p w14:paraId="0BE7C0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[11] Location OPTIONAL,</w:t>
      </w:r>
    </w:p>
    <w:p w14:paraId="54CAAC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dNN                         [12] DNN,</w:t>
      </w:r>
    </w:p>
    <w:p w14:paraId="7E37AF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aMFID                       [13] AMFID OPTIONAL,</w:t>
      </w:r>
    </w:p>
    <w:p w14:paraId="39499C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hSMFURI                     [14] HSMFURI OPTIONAL,</w:t>
      </w:r>
    </w:p>
    <w:p w14:paraId="581184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requestType                 [15] FiveGSMRequestType,</w:t>
      </w:r>
    </w:p>
    <w:p w14:paraId="33075C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                  [16] AccessType OPTIONAL,</w:t>
      </w:r>
    </w:p>
    <w:p w14:paraId="3C690B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rATType                     [17] RATType OPTIONAL,</w:t>
      </w:r>
    </w:p>
    <w:p w14:paraId="24F5F0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sMPDUDNRequest              [18] SMPDUDNRequest OPTIONAL,</w:t>
      </w:r>
    </w:p>
    <w:p w14:paraId="0A0A71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uEEPSPDNConnection          [19] UEEPSPDNConnection OPTIONAL</w:t>
      </w:r>
    </w:p>
    <w:p w14:paraId="4DC0F9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3EAE02" w14:textId="77777777" w:rsidR="00CB3235" w:rsidRPr="0002148A" w:rsidRDefault="00CB3235" w:rsidP="00CB3235">
      <w:pPr>
        <w:pStyle w:val="PlainText"/>
        <w:rPr>
          <w:rFonts w:ascii="Courier New" w:hAnsi="Courier New" w:cs="Courier New"/>
          <w:sz w:val="16"/>
        </w:rPr>
      </w:pPr>
    </w:p>
    <w:p w14:paraId="22A686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6.2.3.2.3 for details of this structure</w:t>
      </w:r>
    </w:p>
    <w:p w14:paraId="697B10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SMFPDUSessionModification ::= SEQUENCE</w:t>
      </w:r>
    </w:p>
    <w:p w14:paraId="312DAC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04BD3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37F8D0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sUPIUnauthenticated         [2] SUPIUnauthenticatedIndication OPTIONAL,</w:t>
      </w:r>
    </w:p>
    <w:p w14:paraId="5F67B6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 OPTIONAL,</w:t>
      </w:r>
    </w:p>
    <w:p w14:paraId="28C2F8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[4] GPSI OPTIONAL,</w:t>
      </w:r>
    </w:p>
    <w:p w14:paraId="5AC1C2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sNSSAI                      [5] SNSSAI OPTIONAL,</w:t>
      </w:r>
    </w:p>
    <w:p w14:paraId="564E51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[6] UEEndpointAddress OPTIONAL,</w:t>
      </w:r>
    </w:p>
    <w:p w14:paraId="158684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[7] Location OPTIONAL,</w:t>
      </w:r>
    </w:p>
    <w:p w14:paraId="648D8D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requestType                 [8] FiveGSMRequestType,</w:t>
      </w:r>
    </w:p>
    <w:p w14:paraId="2583150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                  [9] AccessType OPTIONAL,</w:t>
      </w:r>
    </w:p>
    <w:p w14:paraId="30CA7C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rATType                     [10] RATType OPTIONAL,</w:t>
      </w:r>
    </w:p>
    <w:p w14:paraId="63067F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[11] PDUSessionID OPTIONAL</w:t>
      </w:r>
    </w:p>
    <w:p w14:paraId="0B61BD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FA921E6" w14:textId="77777777" w:rsidR="00CB3235" w:rsidRPr="0002148A" w:rsidRDefault="00CB3235" w:rsidP="00CB3235">
      <w:pPr>
        <w:pStyle w:val="PlainText"/>
        <w:rPr>
          <w:rFonts w:ascii="Courier New" w:hAnsi="Courier New" w:cs="Courier New"/>
          <w:sz w:val="16"/>
        </w:rPr>
      </w:pPr>
    </w:p>
    <w:p w14:paraId="56863A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6.2.3.2.4 for details of this structure</w:t>
      </w:r>
    </w:p>
    <w:p w14:paraId="7691CB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SMFPDUSessionRelease ::= SEQUENCE</w:t>
      </w:r>
    </w:p>
    <w:p w14:paraId="524689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1587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w:t>
      </w:r>
    </w:p>
    <w:p w14:paraId="0FF0CD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[2] PEI OPTIONAL,</w:t>
      </w:r>
    </w:p>
    <w:p w14:paraId="2401D7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[3] GPSI OPTIONAL,</w:t>
      </w:r>
    </w:p>
    <w:p w14:paraId="75BBB8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[4] PDUSessionID,</w:t>
      </w:r>
    </w:p>
    <w:p w14:paraId="3D9856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timeOfFirstPacket           [5] Timestamp OPTIONAL,</w:t>
      </w:r>
    </w:p>
    <w:p w14:paraId="182CF2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timeOfLastPacket            [6] Timestamp OPTIONAL,</w:t>
      </w:r>
    </w:p>
    <w:p w14:paraId="0F63C3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uplinkVolume                [7] INTEGER OPTIONAL,</w:t>
      </w:r>
    </w:p>
    <w:p w14:paraId="015A8E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downlinkVolume              [8] INTEGER OPTIONAL,</w:t>
      </w:r>
    </w:p>
    <w:p w14:paraId="0A0EED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location                    [9] Location OPTIONAL,</w:t>
      </w:r>
    </w:p>
    <w:p w14:paraId="79C8D4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cause                       [10] SMFErrorCodes OPTIONAL</w:t>
      </w:r>
    </w:p>
    <w:p w14:paraId="2888C4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F1CA41" w14:textId="77777777" w:rsidR="00CB3235" w:rsidRPr="0002148A" w:rsidRDefault="00CB3235" w:rsidP="00CB3235">
      <w:pPr>
        <w:pStyle w:val="PlainText"/>
        <w:rPr>
          <w:rFonts w:ascii="Courier New" w:hAnsi="Courier New" w:cs="Courier New"/>
          <w:sz w:val="16"/>
        </w:rPr>
      </w:pPr>
    </w:p>
    <w:p w14:paraId="53E8EF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6.2.3.2.5 for details of this structure</w:t>
      </w:r>
    </w:p>
    <w:p w14:paraId="2A43D9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SMFStartOfInterceptionWithEstablishedPDUSession ::= SEQUENCE</w:t>
      </w:r>
    </w:p>
    <w:p w14:paraId="07FBB1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DC450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4F591B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sUPIUnauthenticated         [2] SUPIUnauthenticatedIndication OPTIONAL,</w:t>
      </w:r>
    </w:p>
    <w:p w14:paraId="288C5E7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 OPTIONAL,</w:t>
      </w:r>
    </w:p>
    <w:p w14:paraId="2C10D0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[4] GPSI OPTIONAL,</w:t>
      </w:r>
    </w:p>
    <w:p w14:paraId="1C214C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[5] PDUSessionID,</w:t>
      </w:r>
    </w:p>
    <w:p w14:paraId="448DBA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gTPTunnelID                 [6] FTEID,</w:t>
      </w:r>
    </w:p>
    <w:p w14:paraId="0C36F8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pDUSessionType              [7] PDUSessionType,</w:t>
      </w:r>
    </w:p>
    <w:p w14:paraId="33FADD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sNSSAI                      [8] SNSSAI OPTIONAL,</w:t>
      </w:r>
    </w:p>
    <w:p w14:paraId="3A1503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uEEndpoint                  [9] SEQUENCE OF UEEndpointAddress,</w:t>
      </w:r>
    </w:p>
    <w:p w14:paraId="53282D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[10] UEEndpointAddress OPTIONAL,</w:t>
      </w:r>
    </w:p>
    <w:p w14:paraId="47755B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[11] Location OPTIONAL,</w:t>
      </w:r>
    </w:p>
    <w:p w14:paraId="7C40FE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dNN                         [12] DNN,</w:t>
      </w:r>
    </w:p>
    <w:p w14:paraId="6476EE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aMFID                       [13] AMFID OPTIONAL,</w:t>
      </w:r>
    </w:p>
    <w:p w14:paraId="41A541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hSMFURI                     [14] HSMFURI OPTIONAL,</w:t>
      </w:r>
    </w:p>
    <w:p w14:paraId="7BDF37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requestType                 [15] FiveGSMRequestType,</w:t>
      </w:r>
    </w:p>
    <w:p w14:paraId="3D51D3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                  [16] AccessType OPTIONAL,</w:t>
      </w:r>
    </w:p>
    <w:p w14:paraId="0718E9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rATType                     [17] RATType OPTIONAL,</w:t>
      </w:r>
    </w:p>
    <w:p w14:paraId="61C614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sMPDUDNRequest              [18] SMPDUDNRequest OPTIONAL,</w:t>
      </w:r>
    </w:p>
    <w:p w14:paraId="071FB3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timeOfSessionEstablishment  [19] Timestamp OPTIONAL</w:t>
      </w:r>
    </w:p>
    <w:p w14:paraId="6642B3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7E41D15" w14:textId="77777777" w:rsidR="00CB3235" w:rsidRPr="0002148A" w:rsidRDefault="00CB3235" w:rsidP="00CB3235">
      <w:pPr>
        <w:pStyle w:val="PlainText"/>
        <w:rPr>
          <w:rFonts w:ascii="Courier New" w:hAnsi="Courier New" w:cs="Courier New"/>
          <w:sz w:val="16"/>
        </w:rPr>
      </w:pPr>
    </w:p>
    <w:p w14:paraId="753C7F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6.2.3.2.6 for details of this structure</w:t>
      </w:r>
    </w:p>
    <w:p w14:paraId="2CEAA5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SMFUnsuccessfulProcedure ::= SEQUENCE</w:t>
      </w:r>
    </w:p>
    <w:p w14:paraId="40CF6A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39FC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failedProcedureType         [1] SMFFailedProcedureType,</w:t>
      </w:r>
    </w:p>
    <w:p w14:paraId="7BA6F0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failureCause                [2] FiveGSMCause,</w:t>
      </w:r>
    </w:p>
    <w:p w14:paraId="4E5896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initiator                   [3] Initiator,</w:t>
      </w:r>
    </w:p>
    <w:p w14:paraId="37A140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requestedSlice              [4] NSSAI OPTIONAL,</w:t>
      </w:r>
    </w:p>
    <w:p w14:paraId="402BDE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[5] SUPI OPTIONAL,</w:t>
      </w:r>
    </w:p>
    <w:p w14:paraId="6DFEE9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sUPIUnauthenticated         [6] SUPIUnauthenticatedIndication OPTIONAL,</w:t>
      </w:r>
    </w:p>
    <w:p w14:paraId="673DCD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[7] PEI OPTIONAL,</w:t>
      </w:r>
    </w:p>
    <w:p w14:paraId="48F968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[8] GPSI OPTIONAL,</w:t>
      </w:r>
    </w:p>
    <w:p w14:paraId="232BB1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[9] PDUSessionID OPTIONAL,</w:t>
      </w:r>
    </w:p>
    <w:p w14:paraId="5E5685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uEEndpoint                  [10] SEQUENCE OF UEEndpointAddress OPTIONAL,</w:t>
      </w:r>
    </w:p>
    <w:p w14:paraId="385AD0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[11] UEEndpointAddress OPTIONAL,</w:t>
      </w:r>
    </w:p>
    <w:p w14:paraId="0F0F97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dNN                         [12] DNN OPTIONAL,</w:t>
      </w:r>
    </w:p>
    <w:p w14:paraId="644082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aMFID                       [13] AMFID OPTIONAL,</w:t>
      </w:r>
    </w:p>
    <w:p w14:paraId="19E5A8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hSMFURI                     [14] HSMFURI OPTIONAL,</w:t>
      </w:r>
    </w:p>
    <w:p w14:paraId="1A8B21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requestType                 [15] FiveGSMRequestType OPTIONAL,</w:t>
      </w:r>
    </w:p>
    <w:p w14:paraId="669CFD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                  [16] AccessType OPTIONAL,</w:t>
      </w:r>
    </w:p>
    <w:p w14:paraId="2FA304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rATType                     [17] RATType OPTIONAL,</w:t>
      </w:r>
    </w:p>
    <w:p w14:paraId="1BECB2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sMPDUDNRequest              [18] SMPDUDNRequest OPTIONAL,</w:t>
      </w:r>
    </w:p>
    <w:p w14:paraId="628D31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[19] Location OPTIONAL</w:t>
      </w:r>
    </w:p>
    <w:p w14:paraId="5D9E23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6BA0119" w14:textId="77777777" w:rsidR="00CB3235" w:rsidRPr="0002148A" w:rsidRDefault="00CB3235" w:rsidP="00CB3235">
      <w:pPr>
        <w:pStyle w:val="PlainText"/>
        <w:rPr>
          <w:rFonts w:ascii="Courier New" w:hAnsi="Courier New" w:cs="Courier New"/>
          <w:sz w:val="16"/>
        </w:rPr>
      </w:pPr>
    </w:p>
    <w:p w14:paraId="78C8E9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6.2.3.2.8 for details of this structure</w:t>
      </w:r>
    </w:p>
    <w:p w14:paraId="4EA6866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SMFPDUtoMAPDUSessionModification ::= SEQUENCE</w:t>
      </w:r>
    </w:p>
    <w:p w14:paraId="657E8D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1126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04080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sUPIUnauthenticated         [2] SUPIUnauthenticatedIndication OPTIONAL,</w:t>
      </w:r>
    </w:p>
    <w:p w14:paraId="428082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 OPTIONAL,</w:t>
      </w:r>
    </w:p>
    <w:p w14:paraId="571732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[4] GPSI OPTIONAL,</w:t>
      </w:r>
    </w:p>
    <w:p w14:paraId="2FE758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sNSSAI                      [5] SNSSAI OPTIONAL,</w:t>
      </w:r>
    </w:p>
    <w:p w14:paraId="5947F4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[6] UEEndpointAddress OPTIONAL,</w:t>
      </w:r>
    </w:p>
    <w:p w14:paraId="3870C0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[7] Location OPTIONAL,</w:t>
      </w:r>
    </w:p>
    <w:p w14:paraId="588611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requestType                 [8] FiveGSMRequestType,</w:t>
      </w:r>
    </w:p>
    <w:p w14:paraId="2A5DA2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                  [9] AccessType OPTIONAL,</w:t>
      </w:r>
    </w:p>
    <w:p w14:paraId="6530D2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rATType                     [10] RATType OPTIONAL,</w:t>
      </w:r>
    </w:p>
    <w:p w14:paraId="1CFF17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[11] PDUSessionID,</w:t>
      </w:r>
    </w:p>
    <w:p w14:paraId="0128F4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requestIndication           [12] RequestIndication,</w:t>
      </w:r>
    </w:p>
    <w:p w14:paraId="1B28C8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aTSSSContainer              [13] ATSSSContainer</w:t>
      </w:r>
    </w:p>
    <w:p w14:paraId="06A2E4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1B4979" w14:textId="77777777" w:rsidR="00CB3235" w:rsidRPr="0002148A" w:rsidRDefault="00CB3235" w:rsidP="00CB3235">
      <w:pPr>
        <w:pStyle w:val="PlainText"/>
        <w:rPr>
          <w:rFonts w:ascii="Courier New" w:hAnsi="Courier New" w:cs="Courier New"/>
          <w:sz w:val="16"/>
        </w:rPr>
      </w:pPr>
    </w:p>
    <w:p w14:paraId="5BDE7D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6.2.3.2.7.1 for details of this structure</w:t>
      </w:r>
    </w:p>
    <w:p w14:paraId="017FF9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SMFMAPDUSessionEstablishment ::= SEQUENCE</w:t>
      </w:r>
    </w:p>
    <w:p w14:paraId="2594E0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83BE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6834EF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sUPIUnauthenticated         [2] SUPIUnauthenticatedIndication OPTIONAL,</w:t>
      </w:r>
    </w:p>
    <w:p w14:paraId="51E374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 OPTIONAL,</w:t>
      </w:r>
    </w:p>
    <w:p w14:paraId="1DFA97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[4] GPSI OPTIONAL,</w:t>
      </w:r>
    </w:p>
    <w:p w14:paraId="31A1E3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[5] PDUSessionID,</w:t>
      </w:r>
    </w:p>
    <w:p w14:paraId="2AAC8D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pDUSessionType              [6] PDUSessionType,</w:t>
      </w:r>
    </w:p>
    <w:p w14:paraId="38C429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accessInfo                  [7] SEQUENCE OF AccessInfo,</w:t>
      </w:r>
    </w:p>
    <w:p w14:paraId="586A6D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sNSSAI                      [8] SNSSAI OPTIONAL,</w:t>
      </w:r>
    </w:p>
    <w:p w14:paraId="05E7FB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uEEndpoint                  [9] SEQUENCE OF UEEndpointAddress OPTIONAL,</w:t>
      </w:r>
    </w:p>
    <w:p w14:paraId="2FABFA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[10] Location OPTIONAL,</w:t>
      </w:r>
    </w:p>
    <w:p w14:paraId="73A918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dNN                         [11] DNN,</w:t>
      </w:r>
    </w:p>
    <w:p w14:paraId="391B72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aMFID                       [12] AMFID OPTIONAL,</w:t>
      </w:r>
    </w:p>
    <w:p w14:paraId="6CF915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hSMFURI                     [13] HSMFURI OPTIONAL,</w:t>
      </w:r>
    </w:p>
    <w:p w14:paraId="2ACAE1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requestType                 [14] FiveGSMRequestType,</w:t>
      </w:r>
    </w:p>
    <w:p w14:paraId="442DE2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sMPDUDNRequest              [15] SMPDUDNRequest OPTIONAL,</w:t>
      </w:r>
    </w:p>
    <w:p w14:paraId="2F5170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servingNetwork              [16] SMFServingNetwork,</w:t>
      </w:r>
    </w:p>
    <w:p w14:paraId="625429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oldPDUSessionID             [17] PDUSessionID OPTIONAL,</w:t>
      </w:r>
    </w:p>
    <w:p w14:paraId="51CBA3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mAUpgradeIndication         [18] SMFMAUpgradeIndication OPTIONAL,</w:t>
      </w:r>
    </w:p>
    <w:p w14:paraId="0C4E26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ePSPDNCnxInfo               [19] SMFEPSPDNCnxInfo OPTIONAL,</w:t>
      </w:r>
    </w:p>
    <w:p w14:paraId="2D1776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mAAcceptedIndication        [20] SMFMAAcceptedIndication,</w:t>
      </w:r>
    </w:p>
    <w:p w14:paraId="781D7C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aTSSSContainer              [21] ATSSSContainer OPTIONAL</w:t>
      </w:r>
    </w:p>
    <w:p w14:paraId="1E4E95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7C902B9" w14:textId="77777777" w:rsidR="00CB3235" w:rsidRPr="0002148A" w:rsidRDefault="00CB3235" w:rsidP="00CB3235">
      <w:pPr>
        <w:pStyle w:val="PlainText"/>
        <w:rPr>
          <w:rFonts w:ascii="Courier New" w:hAnsi="Courier New" w:cs="Courier New"/>
          <w:sz w:val="16"/>
        </w:rPr>
      </w:pPr>
    </w:p>
    <w:p w14:paraId="057A3C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6.2.3.2.7.2 for details of this structure</w:t>
      </w:r>
    </w:p>
    <w:p w14:paraId="3D7AD3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SMFMAPDUSessionModification ::= SEQUENCE</w:t>
      </w:r>
    </w:p>
    <w:p w14:paraId="2C0125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F620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77567A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sUPIUnauthenticated         [2] SUPIUnauthenticatedIndication OPTIONAL,</w:t>
      </w:r>
    </w:p>
    <w:p w14:paraId="4BA362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 OPTIONAL,</w:t>
      </w:r>
    </w:p>
    <w:p w14:paraId="56036C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[4] GPSI OPTIONAL,</w:t>
      </w:r>
    </w:p>
    <w:p w14:paraId="5C787E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[5] PDUSessionID,</w:t>
      </w:r>
    </w:p>
    <w:p w14:paraId="15AAF8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accessInfo                  [6] SEQUENCE OF AccessInfo OPTIONAL,</w:t>
      </w:r>
    </w:p>
    <w:p w14:paraId="5B1510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sNSSAI                      [7] SNSSAI OPTIONAL,</w:t>
      </w:r>
    </w:p>
    <w:p w14:paraId="5229AD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[8] Location OPTIONAL,</w:t>
      </w:r>
    </w:p>
    <w:p w14:paraId="23FD2F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requestType                 [9] FiveGSMRequestType OPTIONAL,</w:t>
      </w:r>
    </w:p>
    <w:p w14:paraId="430675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servingNetwork              [10] SMFServingNetwork,</w:t>
      </w:r>
    </w:p>
    <w:p w14:paraId="69D9B8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oldPDUSessionID             [11] PDUSessionID OPTIONAL,</w:t>
      </w:r>
    </w:p>
    <w:p w14:paraId="608741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mAUpgradeIndication         [12] SMFMAUpgradeIndication OPTIONAL,</w:t>
      </w:r>
    </w:p>
    <w:p w14:paraId="3FE28D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ePSPDNCnxInfo               [13] SMFEPSPDNCnxInfo OPTIONAL,</w:t>
      </w:r>
    </w:p>
    <w:p w14:paraId="716330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mAAcceptedIndication        [14] SMFMAAcceptedIndication,</w:t>
      </w:r>
    </w:p>
    <w:p w14:paraId="053CC7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aTSSSContainer              [15] ATSSSContainer OPTIONAL</w:t>
      </w:r>
    </w:p>
    <w:p w14:paraId="07AC41DF" w14:textId="77777777" w:rsidR="00CB3235" w:rsidRPr="0002148A" w:rsidRDefault="00CB3235" w:rsidP="00CB3235">
      <w:pPr>
        <w:pStyle w:val="PlainText"/>
        <w:rPr>
          <w:rFonts w:ascii="Courier New" w:hAnsi="Courier New" w:cs="Courier New"/>
          <w:sz w:val="16"/>
        </w:rPr>
      </w:pPr>
    </w:p>
    <w:p w14:paraId="7667B1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31DACC5" w14:textId="77777777" w:rsidR="00CB3235" w:rsidRPr="0002148A" w:rsidRDefault="00CB3235" w:rsidP="00CB3235">
      <w:pPr>
        <w:pStyle w:val="PlainText"/>
        <w:rPr>
          <w:rFonts w:ascii="Courier New" w:hAnsi="Courier New" w:cs="Courier New"/>
          <w:sz w:val="16"/>
        </w:rPr>
      </w:pPr>
    </w:p>
    <w:p w14:paraId="2479AF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6.2.3.2.7.3 for details of this structure</w:t>
      </w:r>
    </w:p>
    <w:p w14:paraId="6B4302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SMFMAPDUSessionRelease ::= SEQUENCE</w:t>
      </w:r>
    </w:p>
    <w:p w14:paraId="04CDA5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04165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w:t>
      </w:r>
    </w:p>
    <w:p w14:paraId="47DDA7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[2] PEI OPTIONAL,</w:t>
      </w:r>
    </w:p>
    <w:p w14:paraId="1D5F43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[3] GPSI OPTIONAL,</w:t>
      </w:r>
    </w:p>
    <w:p w14:paraId="6AAE00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[4] PDUSessionID,</w:t>
      </w:r>
    </w:p>
    <w:p w14:paraId="3067A7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timeOfFirstPacket           [5] Timestamp OPTIONAL,</w:t>
      </w:r>
    </w:p>
    <w:p w14:paraId="138AD9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timeOfLastPacket            [6] Timestamp OPTIONAL,</w:t>
      </w:r>
    </w:p>
    <w:p w14:paraId="50C0D5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uplinkVolume                [7] INTEGER OPTIONAL,</w:t>
      </w:r>
    </w:p>
    <w:p w14:paraId="10D1CCA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downlinkVolume              [8] INTEGER OPTIONAL,</w:t>
      </w:r>
    </w:p>
    <w:p w14:paraId="5BA4D9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[9] Location OPTIONAL,</w:t>
      </w:r>
    </w:p>
    <w:p w14:paraId="5E4214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cause                       [10] SMFErrorCodes OPTIONAL</w:t>
      </w:r>
    </w:p>
    <w:p w14:paraId="2828DB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805C0E" w14:textId="77777777" w:rsidR="00CB3235" w:rsidRPr="0002148A" w:rsidRDefault="00CB3235" w:rsidP="00CB3235">
      <w:pPr>
        <w:pStyle w:val="PlainText"/>
        <w:rPr>
          <w:rFonts w:ascii="Courier New" w:hAnsi="Courier New" w:cs="Courier New"/>
          <w:sz w:val="16"/>
        </w:rPr>
      </w:pPr>
    </w:p>
    <w:p w14:paraId="515867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6.2.3.2.7.4 for details of this structure</w:t>
      </w:r>
    </w:p>
    <w:p w14:paraId="478BEC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SMFStartOfInterceptionWithEstablishedMAPDUSession ::= SEQUENCE</w:t>
      </w:r>
    </w:p>
    <w:p w14:paraId="5E0709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EFB95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24ACBF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sUPIUnauthenticated         [2] SUPIUnauthenticatedIndication OPTIONAL,</w:t>
      </w:r>
    </w:p>
    <w:p w14:paraId="124E33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 OPTIONAL,</w:t>
      </w:r>
    </w:p>
    <w:p w14:paraId="5D1CEF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[4] GPSI OPTIONAL,</w:t>
      </w:r>
    </w:p>
    <w:p w14:paraId="3A1574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[5] PDUSessionID,</w:t>
      </w:r>
    </w:p>
    <w:p w14:paraId="643390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pDUSessionType              [6] PDUSessionType,</w:t>
      </w:r>
    </w:p>
    <w:p w14:paraId="29290D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accessInfo                  [7] SEQUENCE OF AccessInfo,</w:t>
      </w:r>
    </w:p>
    <w:p w14:paraId="26F985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sNSSAI                      [8] SNSSAI OPTIONAL,</w:t>
      </w:r>
    </w:p>
    <w:p w14:paraId="4D8D2B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uEEndpoint                  [9] SEQUENCE OF UEEndpointAddress OPTIONAL,</w:t>
      </w:r>
    </w:p>
    <w:p w14:paraId="3BC71D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[10] Location OPTIONAL,</w:t>
      </w:r>
    </w:p>
    <w:p w14:paraId="60B0A2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dNN                         [11] DNN,</w:t>
      </w:r>
    </w:p>
    <w:p w14:paraId="735AD5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aMFID                       [12] AMFID OPTIONAL,</w:t>
      </w:r>
    </w:p>
    <w:p w14:paraId="7EC5E3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hSMFURI                     [13] HSMFURI OPTIONAL,</w:t>
      </w:r>
    </w:p>
    <w:p w14:paraId="08BABE5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requestType                 [14] FiveGSMRequestType OPTIONAL,</w:t>
      </w:r>
    </w:p>
    <w:p w14:paraId="7F2570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sMPDUDNRequest              [15] SMPDUDNRequest OPTIONAL,</w:t>
      </w:r>
    </w:p>
    <w:p w14:paraId="5A52A3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servingNetwork              [16] SMFServingNetwork,</w:t>
      </w:r>
    </w:p>
    <w:p w14:paraId="2F4F8C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oldPDUSessionID             [17] PDUSessionID OPTIONAL,</w:t>
      </w:r>
    </w:p>
    <w:p w14:paraId="19D687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mAUpgradeIndication         [18] SMFMAUpgradeIndication OPTIONAL,</w:t>
      </w:r>
    </w:p>
    <w:p w14:paraId="561AE6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ePSPDNCnxInfo               [19] SMFEPSPDNCnxInfo OPTIONAL,</w:t>
      </w:r>
    </w:p>
    <w:p w14:paraId="6112DB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mAAcceptedIndication        [20] SMFMAAcceptedIndication,</w:t>
      </w:r>
    </w:p>
    <w:p w14:paraId="2B7D39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aTSSSContainer              [21] ATSSSContainer OPTIONAL</w:t>
      </w:r>
    </w:p>
    <w:p w14:paraId="7E05E5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43350985" w14:textId="77777777" w:rsidR="00CB3235" w:rsidRPr="0002148A" w:rsidRDefault="00CB3235" w:rsidP="00CB3235">
      <w:pPr>
        <w:pStyle w:val="PlainText"/>
        <w:rPr>
          <w:rFonts w:ascii="Courier New" w:hAnsi="Courier New" w:cs="Courier New"/>
          <w:sz w:val="16"/>
        </w:rPr>
      </w:pPr>
    </w:p>
    <w:p w14:paraId="64BB12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6.2.3.2.7.5 for details of this structure</w:t>
      </w:r>
    </w:p>
    <w:p w14:paraId="77D4BF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SMFMAUnsuccessfulProcedure ::= SEQUENCE</w:t>
      </w:r>
    </w:p>
    <w:p w14:paraId="37B4AC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9542D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failedProcedureType         [1] SMFFailedProcedureType,</w:t>
      </w:r>
    </w:p>
    <w:p w14:paraId="1D59A3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failureCause                [2] FiveGSMCause,</w:t>
      </w:r>
    </w:p>
    <w:p w14:paraId="12CF4F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requestedSlice              [3] NSSAI OPTIONAL,</w:t>
      </w:r>
    </w:p>
    <w:p w14:paraId="362EAD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initiator                   [4] Initiator,</w:t>
      </w:r>
    </w:p>
    <w:p w14:paraId="37BF21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[5] SUPI OPTIONAL,</w:t>
      </w:r>
    </w:p>
    <w:p w14:paraId="3A6411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sUPIUnauthenticated         [6] SUPIUnauthenticatedIndication OPTIONAL,</w:t>
      </w:r>
    </w:p>
    <w:p w14:paraId="2C088E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[7] PEI OPTIONAL,</w:t>
      </w:r>
    </w:p>
    <w:p w14:paraId="5F4D7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[8] GPSI OPTIONAL,</w:t>
      </w:r>
    </w:p>
    <w:p w14:paraId="395A5E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[9] PDUSessionID OPTIONAL,</w:t>
      </w:r>
    </w:p>
    <w:p w14:paraId="5AEEF5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accessInfo                  [10] SEQUENCE OF AccessInfo,</w:t>
      </w:r>
    </w:p>
    <w:p w14:paraId="1C50FE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uEEndpoint                  [11] SEQUENCE OF UEEndpointAddress OPTIONAL,</w:t>
      </w:r>
    </w:p>
    <w:p w14:paraId="6A358C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[12] Location OPTIONAL,</w:t>
      </w:r>
    </w:p>
    <w:p w14:paraId="234AA3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dNN                         [13] DNN OPTIONAL,</w:t>
      </w:r>
    </w:p>
    <w:p w14:paraId="016277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aMFID                       [14] AMFID OPTIONAL,</w:t>
      </w:r>
    </w:p>
    <w:p w14:paraId="39876D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hSMFURI                     [15] HSMFURI OPTIONAL,</w:t>
      </w:r>
    </w:p>
    <w:p w14:paraId="1B8C77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requestType                 [16] FiveGSMRequestType OPTIONAL,</w:t>
      </w:r>
    </w:p>
    <w:p w14:paraId="76DD55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sMPDUDNRequest              [17] SMPDUDNRequest OPTIONAL</w:t>
      </w:r>
    </w:p>
    <w:p w14:paraId="2418BD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21BC88" w14:textId="77777777" w:rsidR="00CB3235" w:rsidRPr="0002148A" w:rsidRDefault="00CB3235" w:rsidP="00CB3235">
      <w:pPr>
        <w:pStyle w:val="PlainText"/>
        <w:rPr>
          <w:rFonts w:ascii="Courier New" w:hAnsi="Courier New" w:cs="Courier New"/>
          <w:sz w:val="16"/>
        </w:rPr>
      </w:pPr>
    </w:p>
    <w:p w14:paraId="7D4A9DA5" w14:textId="77777777" w:rsidR="00CB3235" w:rsidRPr="0002148A" w:rsidRDefault="00CB3235" w:rsidP="00CB3235">
      <w:pPr>
        <w:pStyle w:val="PlainText"/>
        <w:rPr>
          <w:rFonts w:ascii="Courier New" w:hAnsi="Courier New" w:cs="Courier New"/>
          <w:sz w:val="16"/>
        </w:rPr>
      </w:pPr>
    </w:p>
    <w:p w14:paraId="328EC6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A70ED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SMF parameters</w:t>
      </w:r>
    </w:p>
    <w:p w14:paraId="495CA4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219075B" w14:textId="77777777" w:rsidR="00CB3235" w:rsidRPr="0002148A" w:rsidRDefault="00CB3235" w:rsidP="00CB3235">
      <w:pPr>
        <w:pStyle w:val="PlainText"/>
        <w:rPr>
          <w:rFonts w:ascii="Courier New" w:hAnsi="Courier New" w:cs="Courier New"/>
          <w:sz w:val="16"/>
        </w:rPr>
      </w:pPr>
    </w:p>
    <w:p w14:paraId="153BE3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SMFFailedProcedureType ::= ENUMERATED</w:t>
      </w:r>
    </w:p>
    <w:p w14:paraId="3595B2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AFF08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pDUSessionEstablishment(1),</w:t>
      </w:r>
    </w:p>
    <w:p w14:paraId="34F599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pDUSessionModification(2),</w:t>
      </w:r>
    </w:p>
    <w:p w14:paraId="4CFD41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pDUSessionRelease(3)</w:t>
      </w:r>
    </w:p>
    <w:p w14:paraId="2AD799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2AE914" w14:textId="77777777" w:rsidR="00CB3235" w:rsidRPr="0002148A" w:rsidRDefault="00CB3235" w:rsidP="00CB3235">
      <w:pPr>
        <w:pStyle w:val="PlainText"/>
        <w:rPr>
          <w:rFonts w:ascii="Courier New" w:hAnsi="Courier New" w:cs="Courier New"/>
          <w:sz w:val="16"/>
        </w:rPr>
      </w:pPr>
    </w:p>
    <w:p w14:paraId="053C6D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SMFServingNetwork ::= SEQUENCE</w:t>
      </w:r>
    </w:p>
    <w:p w14:paraId="7A4EDF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E2BC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pLMNID  [1] PLMNID,</w:t>
      </w:r>
    </w:p>
    <w:p w14:paraId="1B71CE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nID     [2] NID OPTIONAL</w:t>
      </w:r>
    </w:p>
    <w:p w14:paraId="77FD90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A3D14D" w14:textId="77777777" w:rsidR="00CB3235" w:rsidRPr="0002148A" w:rsidRDefault="00CB3235" w:rsidP="00CB3235">
      <w:pPr>
        <w:pStyle w:val="PlainText"/>
        <w:rPr>
          <w:rFonts w:ascii="Courier New" w:hAnsi="Courier New" w:cs="Courier New"/>
          <w:sz w:val="16"/>
        </w:rPr>
      </w:pPr>
    </w:p>
    <w:p w14:paraId="08A167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AccessInfo ::= SEQUENCE</w:t>
      </w:r>
    </w:p>
    <w:p w14:paraId="330A26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7677B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            [1] AccessType,</w:t>
      </w:r>
    </w:p>
    <w:p w14:paraId="47ECEC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rATType               [2] RATType OPTIONAL,</w:t>
      </w:r>
    </w:p>
    <w:p w14:paraId="674909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gTPTunnelID           [3] FTEID,</w:t>
      </w:r>
    </w:p>
    <w:p w14:paraId="780F73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non3GPPAccessEndpoint [4] UEEndpointAddress OPTIONAL,</w:t>
      </w:r>
    </w:p>
    <w:p w14:paraId="03C79B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establishmentStatus   [5] EstablishmentStatus,</w:t>
      </w:r>
    </w:p>
    <w:p w14:paraId="1B99FD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aNTypeToReactivate    [6] AccessType OPTIONAL</w:t>
      </w:r>
    </w:p>
    <w:p w14:paraId="7D980E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5FEBB4" w14:textId="77777777" w:rsidR="00CB3235" w:rsidRPr="0002148A" w:rsidRDefault="00CB3235" w:rsidP="00CB3235">
      <w:pPr>
        <w:pStyle w:val="PlainText"/>
        <w:rPr>
          <w:rFonts w:ascii="Courier New" w:hAnsi="Courier New" w:cs="Courier New"/>
          <w:sz w:val="16"/>
        </w:rPr>
      </w:pPr>
    </w:p>
    <w:p w14:paraId="73E230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6.1.2 of TS 24.193[44] for the details of the ATSSS container contents.</w:t>
      </w:r>
    </w:p>
    <w:p w14:paraId="476316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ATSSSContainer ::= OCTET STRING</w:t>
      </w:r>
    </w:p>
    <w:p w14:paraId="3F61CB0B" w14:textId="77777777" w:rsidR="00CB3235" w:rsidRPr="0002148A" w:rsidRDefault="00CB3235" w:rsidP="00CB3235">
      <w:pPr>
        <w:pStyle w:val="PlainText"/>
        <w:rPr>
          <w:rFonts w:ascii="Courier New" w:hAnsi="Courier New" w:cs="Courier New"/>
          <w:sz w:val="16"/>
        </w:rPr>
      </w:pPr>
    </w:p>
    <w:p w14:paraId="25B729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EstablishmentStatus ::= ENUMERATED</w:t>
      </w:r>
    </w:p>
    <w:p w14:paraId="7EBF2E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75EFE1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established(0),</w:t>
      </w:r>
    </w:p>
    <w:p w14:paraId="62455B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released(1)</w:t>
      </w:r>
    </w:p>
    <w:p w14:paraId="19E6F1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BC1CCC9" w14:textId="77777777" w:rsidR="00CB3235" w:rsidRPr="0002148A" w:rsidRDefault="00CB3235" w:rsidP="00CB3235">
      <w:pPr>
        <w:pStyle w:val="PlainText"/>
        <w:rPr>
          <w:rFonts w:ascii="Courier New" w:hAnsi="Courier New" w:cs="Courier New"/>
          <w:sz w:val="16"/>
        </w:rPr>
      </w:pPr>
    </w:p>
    <w:p w14:paraId="64DA1F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SMFMAUpgradeIndication ::= BOOLEAN</w:t>
      </w:r>
    </w:p>
    <w:p w14:paraId="1EE8DBE1" w14:textId="77777777" w:rsidR="00CB3235" w:rsidRPr="0002148A" w:rsidRDefault="00CB3235" w:rsidP="00CB3235">
      <w:pPr>
        <w:pStyle w:val="PlainText"/>
        <w:rPr>
          <w:rFonts w:ascii="Courier New" w:hAnsi="Courier New" w:cs="Courier New"/>
          <w:sz w:val="16"/>
        </w:rPr>
      </w:pPr>
    </w:p>
    <w:p w14:paraId="664804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Given in YAML encoding as defined in clause 6.1.6.2.31 of TS 29.502[16]</w:t>
      </w:r>
    </w:p>
    <w:p w14:paraId="73E66F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SMFEPSPDNCnxInfo ::= UTF8String</w:t>
      </w:r>
    </w:p>
    <w:p w14:paraId="6A571BDB" w14:textId="77777777" w:rsidR="00CB3235" w:rsidRPr="0002148A" w:rsidRDefault="00CB3235" w:rsidP="00CB3235">
      <w:pPr>
        <w:pStyle w:val="PlainText"/>
        <w:rPr>
          <w:rFonts w:ascii="Courier New" w:hAnsi="Courier New" w:cs="Courier New"/>
          <w:sz w:val="16"/>
        </w:rPr>
      </w:pPr>
    </w:p>
    <w:p w14:paraId="2AD4A2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SMFMAAcceptedIndication ::= BOOLEAN</w:t>
      </w:r>
    </w:p>
    <w:p w14:paraId="3A78A6E4" w14:textId="77777777" w:rsidR="00CB3235" w:rsidRPr="0002148A" w:rsidRDefault="00CB3235" w:rsidP="00CB3235">
      <w:pPr>
        <w:pStyle w:val="PlainText"/>
        <w:rPr>
          <w:rFonts w:ascii="Courier New" w:hAnsi="Courier New" w:cs="Courier New"/>
          <w:sz w:val="16"/>
        </w:rPr>
      </w:pPr>
    </w:p>
    <w:p w14:paraId="41A751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6.1.6.3.8 of TS 29.502[16] for the details of this structure.</w:t>
      </w:r>
    </w:p>
    <w:p w14:paraId="4AFE7D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SMFErrorCodes ::= UTF8String</w:t>
      </w:r>
    </w:p>
    <w:p w14:paraId="2011913B" w14:textId="77777777" w:rsidR="00CB3235" w:rsidRPr="0002148A" w:rsidRDefault="00CB3235" w:rsidP="00CB3235">
      <w:pPr>
        <w:pStyle w:val="PlainText"/>
        <w:rPr>
          <w:rFonts w:ascii="Courier New" w:hAnsi="Courier New" w:cs="Courier New"/>
          <w:sz w:val="16"/>
        </w:rPr>
      </w:pPr>
    </w:p>
    <w:p w14:paraId="5CFD4EE9" w14:textId="058C75EE"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6.1.6.3.2 of TS 29.502[16] for details of this structure.</w:t>
      </w:r>
    </w:p>
    <w:p w14:paraId="7CC92F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UEEPSPDNConnection ::= OCTET STRING</w:t>
      </w:r>
    </w:p>
    <w:p w14:paraId="4D347440" w14:textId="77777777" w:rsidR="00CB3235" w:rsidRPr="0002148A" w:rsidRDefault="00CB3235" w:rsidP="00CB3235">
      <w:pPr>
        <w:pStyle w:val="PlainText"/>
        <w:rPr>
          <w:rFonts w:ascii="Courier New" w:hAnsi="Courier New" w:cs="Courier New"/>
          <w:sz w:val="16"/>
        </w:rPr>
      </w:pPr>
    </w:p>
    <w:p w14:paraId="705C8966" w14:textId="41613DCE"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6.1.6.3.6 of TS 29.502[16] for the details of this structure.</w:t>
      </w:r>
    </w:p>
    <w:p w14:paraId="290FF9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RequestIndication ::= ENUMERATED</w:t>
      </w:r>
    </w:p>
    <w:p w14:paraId="64D810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FEFFD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uEREQPDUSESMOD(0),</w:t>
      </w:r>
    </w:p>
    <w:p w14:paraId="44CFDD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uEREQPDUSESREL(1),</w:t>
      </w:r>
    </w:p>
    <w:p w14:paraId="7578BA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pDUSESMOB(2),</w:t>
      </w:r>
    </w:p>
    <w:p w14:paraId="338FDE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nWREQPDUSESAUTH(3),</w:t>
      </w:r>
    </w:p>
    <w:p w14:paraId="3149A7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nWREQPDUSESMOD(4),</w:t>
      </w:r>
    </w:p>
    <w:p w14:paraId="719F47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nWREQPDUSESREL(5),</w:t>
      </w:r>
    </w:p>
    <w:p w14:paraId="068AF2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eBIASSIGNMENTREQ(6),</w:t>
      </w:r>
    </w:p>
    <w:p w14:paraId="1B8525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rELDUETO5GANREQUEST(7)</w:t>
      </w:r>
    </w:p>
    <w:p w14:paraId="5DF067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BA858B" w14:textId="77777777" w:rsidR="00CB3235" w:rsidRPr="0002148A" w:rsidRDefault="00CB3235" w:rsidP="00CB3235">
      <w:pPr>
        <w:pStyle w:val="PlainText"/>
        <w:rPr>
          <w:rFonts w:ascii="Courier New" w:hAnsi="Courier New" w:cs="Courier New"/>
          <w:sz w:val="16"/>
        </w:rPr>
      </w:pPr>
    </w:p>
    <w:p w14:paraId="10A224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750B8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UPF definitions</w:t>
      </w:r>
    </w:p>
    <w:p w14:paraId="2EBF9D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8123BD8" w14:textId="77777777" w:rsidR="00CB3235" w:rsidRPr="0002148A" w:rsidRDefault="00CB3235" w:rsidP="00CB3235">
      <w:pPr>
        <w:pStyle w:val="PlainText"/>
        <w:rPr>
          <w:rFonts w:ascii="Courier New" w:hAnsi="Courier New" w:cs="Courier New"/>
          <w:sz w:val="16"/>
        </w:rPr>
      </w:pPr>
    </w:p>
    <w:p w14:paraId="3E8E70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UPFCCPDU ::= OCTET STRING</w:t>
      </w:r>
    </w:p>
    <w:p w14:paraId="796ED2AE" w14:textId="77777777" w:rsidR="00CB3235" w:rsidRPr="0002148A" w:rsidRDefault="00CB3235" w:rsidP="00CB3235">
      <w:pPr>
        <w:pStyle w:val="PlainText"/>
        <w:rPr>
          <w:rFonts w:ascii="Courier New" w:hAnsi="Courier New" w:cs="Courier New"/>
          <w:sz w:val="16"/>
        </w:rPr>
      </w:pPr>
    </w:p>
    <w:p w14:paraId="2B9563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6.2.3.8 for the details of this structure</w:t>
      </w:r>
    </w:p>
    <w:p w14:paraId="1D1652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ExtendedUPFCCPDU ::= SEQUENCE</w:t>
      </w:r>
    </w:p>
    <w:p w14:paraId="7C6FA8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2963F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payload [1] UPFCCPDUPayload,</w:t>
      </w:r>
    </w:p>
    <w:p w14:paraId="38FF5D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qFI     [2] QFI OPTIONAL</w:t>
      </w:r>
    </w:p>
    <w:p w14:paraId="37A753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9387E00" w14:textId="77777777" w:rsidR="00CB3235" w:rsidRPr="0002148A" w:rsidRDefault="00CB3235" w:rsidP="00CB3235">
      <w:pPr>
        <w:pStyle w:val="PlainText"/>
        <w:rPr>
          <w:rFonts w:ascii="Courier New" w:hAnsi="Courier New" w:cs="Courier New"/>
          <w:sz w:val="16"/>
        </w:rPr>
      </w:pPr>
    </w:p>
    <w:p w14:paraId="774694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9AB81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UPF parameters</w:t>
      </w:r>
    </w:p>
    <w:p w14:paraId="7383D6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3D902D6" w14:textId="77777777" w:rsidR="00CB3235" w:rsidRPr="0002148A" w:rsidRDefault="00CB3235" w:rsidP="00CB3235">
      <w:pPr>
        <w:pStyle w:val="PlainText"/>
        <w:rPr>
          <w:rFonts w:ascii="Courier New" w:hAnsi="Courier New" w:cs="Courier New"/>
          <w:sz w:val="16"/>
        </w:rPr>
      </w:pPr>
    </w:p>
    <w:p w14:paraId="574EA32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UPFCCPDUPayload ::= CHOICE</w:t>
      </w:r>
    </w:p>
    <w:p w14:paraId="7ED71A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3153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uPFIPCC           [1] OCTET STRING,</w:t>
      </w:r>
    </w:p>
    <w:p w14:paraId="0857D9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uPFEthernetCC     [2] OCTET STRING,</w:t>
      </w:r>
    </w:p>
    <w:p w14:paraId="2D3064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uPFUnstructuredCC [3] OCTET STRING</w:t>
      </w:r>
    </w:p>
    <w:p w14:paraId="3488B8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278F0E" w14:textId="77777777" w:rsidR="00CB3235" w:rsidRPr="0002148A" w:rsidRDefault="00CB3235" w:rsidP="00CB3235">
      <w:pPr>
        <w:pStyle w:val="PlainText"/>
        <w:rPr>
          <w:rFonts w:ascii="Courier New" w:hAnsi="Courier New" w:cs="Courier New"/>
          <w:sz w:val="16"/>
        </w:rPr>
      </w:pPr>
    </w:p>
    <w:p w14:paraId="14A7F7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QFI ::= INTEGER (0..63)</w:t>
      </w:r>
    </w:p>
    <w:p w14:paraId="0ACD2896" w14:textId="77777777" w:rsidR="00CB3235" w:rsidRPr="0002148A" w:rsidRDefault="00CB3235" w:rsidP="00CB3235">
      <w:pPr>
        <w:pStyle w:val="PlainText"/>
        <w:rPr>
          <w:rFonts w:ascii="Courier New" w:hAnsi="Courier New" w:cs="Courier New"/>
          <w:sz w:val="16"/>
        </w:rPr>
      </w:pPr>
    </w:p>
    <w:p w14:paraId="7B9AB7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9749A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UDM definitions</w:t>
      </w:r>
    </w:p>
    <w:p w14:paraId="095A8C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1D8BCD5" w14:textId="77777777" w:rsidR="00CB3235" w:rsidRPr="0002148A" w:rsidRDefault="00CB3235" w:rsidP="00CB3235">
      <w:pPr>
        <w:pStyle w:val="PlainText"/>
        <w:rPr>
          <w:rFonts w:ascii="Courier New" w:hAnsi="Courier New" w:cs="Courier New"/>
          <w:sz w:val="16"/>
        </w:rPr>
      </w:pPr>
    </w:p>
    <w:p w14:paraId="22D13D34" w14:textId="0E8F9E83"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UDMServingSystemMessage ::= SEQUENCE</w:t>
      </w:r>
    </w:p>
    <w:p w14:paraId="5025B7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1F3F7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w:t>
      </w:r>
    </w:p>
    <w:p w14:paraId="17670C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[2] PEI OPTIONAL,</w:t>
      </w:r>
    </w:p>
    <w:p w14:paraId="67575B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[3] GPSI OPTIONAL,</w:t>
      </w:r>
    </w:p>
    <w:p w14:paraId="1D5B1E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gUAMI                       [4] GUAMI OPTIONAL,</w:t>
      </w:r>
    </w:p>
    <w:p w14:paraId="4BB457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gUMMEI                      [5] GUMMEI OPTIONAL,</w:t>
      </w:r>
    </w:p>
    <w:p w14:paraId="6081E1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pLMNID                      [6] PLMNID OPTIONAL,</w:t>
      </w:r>
    </w:p>
    <w:p w14:paraId="71A81D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servingSystemMethod         [7] UDMServingSystemMethod,</w:t>
      </w:r>
    </w:p>
    <w:p w14:paraId="598CA3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serviceID                   [8] ServiceID OPTIONAL</w:t>
      </w:r>
    </w:p>
    <w:p w14:paraId="037032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24BBF91" w14:textId="77777777" w:rsidR="00CB3235" w:rsidRPr="0002148A" w:rsidRDefault="00CB3235" w:rsidP="00CB3235">
      <w:pPr>
        <w:pStyle w:val="PlainText"/>
        <w:rPr>
          <w:rFonts w:ascii="Courier New" w:hAnsi="Courier New" w:cs="Courier New"/>
          <w:sz w:val="16"/>
        </w:rPr>
      </w:pPr>
    </w:p>
    <w:p w14:paraId="2F00DF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UDMSubscriberRecordChangeMessage ::= SEQUENCE</w:t>
      </w:r>
    </w:p>
    <w:p w14:paraId="4F7B3E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2496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04A187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[2] PEI OPTIONAL,</w:t>
      </w:r>
    </w:p>
    <w:p w14:paraId="43D337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[3] GPSI OPTIONAL,</w:t>
      </w:r>
    </w:p>
    <w:p w14:paraId="190904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oldPEI                         [4] PEI OPTIONAL,</w:t>
      </w:r>
    </w:p>
    <w:p w14:paraId="0A1008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oldSUPI                        [5] SUPI OPTIONAL,</w:t>
      </w:r>
    </w:p>
    <w:p w14:paraId="24123E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oldGPSI                        [6] GPSI OPTIONAL,</w:t>
      </w:r>
    </w:p>
    <w:p w14:paraId="6AF79B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oldserviceID                   [7] ServiceID OPTIONAL,</w:t>
      </w:r>
    </w:p>
    <w:p w14:paraId="381F8C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subscriberRecordChangeMethod   [8] UDMSubscriberRecordChangeMethod,</w:t>
      </w:r>
    </w:p>
    <w:p w14:paraId="2D5F57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serviceID                      [9] ServiceID OPTIONAL</w:t>
      </w:r>
    </w:p>
    <w:p w14:paraId="3DBF2D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4DB1DF" w14:textId="77777777" w:rsidR="00CB3235" w:rsidRPr="0002148A" w:rsidRDefault="00CB3235" w:rsidP="00CB3235">
      <w:pPr>
        <w:pStyle w:val="PlainText"/>
        <w:rPr>
          <w:rFonts w:ascii="Courier New" w:hAnsi="Courier New" w:cs="Courier New"/>
          <w:sz w:val="16"/>
        </w:rPr>
      </w:pPr>
    </w:p>
    <w:p w14:paraId="41AD97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UDMCancelLocationMessage ::= SEQUENCE</w:t>
      </w:r>
    </w:p>
    <w:p w14:paraId="3B8780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86A8D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w:t>
      </w:r>
    </w:p>
    <w:p w14:paraId="0AC302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[2] PEI OPTIONAL,</w:t>
      </w:r>
    </w:p>
    <w:p w14:paraId="765124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[3] GPSI OPTIONAL,</w:t>
      </w:r>
    </w:p>
    <w:p w14:paraId="21E41C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gUAMI                       [4] GUAMI OPTIONAL,</w:t>
      </w:r>
    </w:p>
    <w:p w14:paraId="472131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pLMNID                      [5] PLMNID OPTIONAL,</w:t>
      </w:r>
    </w:p>
    <w:p w14:paraId="5F6BE5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cancelLocationMethod        [6] UDMCancelLocationMethod</w:t>
      </w:r>
    </w:p>
    <w:p w14:paraId="495DC87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E06921" w14:textId="77777777" w:rsidR="00CB3235" w:rsidRPr="0002148A" w:rsidRDefault="00CB3235" w:rsidP="00CB3235">
      <w:pPr>
        <w:pStyle w:val="PlainText"/>
        <w:rPr>
          <w:rFonts w:ascii="Courier New" w:hAnsi="Courier New" w:cs="Courier New"/>
          <w:sz w:val="16"/>
        </w:rPr>
      </w:pPr>
    </w:p>
    <w:p w14:paraId="152DE0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1BF8E3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UDM parameters</w:t>
      </w:r>
    </w:p>
    <w:p w14:paraId="36427F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02E6253" w14:textId="77777777" w:rsidR="00CB3235" w:rsidRPr="0002148A" w:rsidRDefault="00CB3235" w:rsidP="00CB3235">
      <w:pPr>
        <w:pStyle w:val="PlainText"/>
        <w:rPr>
          <w:rFonts w:ascii="Courier New" w:hAnsi="Courier New" w:cs="Courier New"/>
          <w:sz w:val="16"/>
        </w:rPr>
      </w:pPr>
    </w:p>
    <w:p w14:paraId="7E7EC5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UDMServingSystemMethod ::= ENUMERATED</w:t>
      </w:r>
    </w:p>
    <w:p w14:paraId="605D0E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CF7AA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amf3GPPAccessRegistration(0),</w:t>
      </w:r>
    </w:p>
    <w:p w14:paraId="7454CB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amfNon3GPPAccessRegistration(1),</w:t>
      </w:r>
    </w:p>
    <w:p w14:paraId="7419DA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unknown(2)</w:t>
      </w:r>
    </w:p>
    <w:p w14:paraId="1EF241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ED7CEE1" w14:textId="77777777" w:rsidR="00CB3235" w:rsidRPr="0002148A" w:rsidRDefault="00CB3235" w:rsidP="00CB3235">
      <w:pPr>
        <w:pStyle w:val="PlainText"/>
        <w:rPr>
          <w:rFonts w:ascii="Courier New" w:hAnsi="Courier New" w:cs="Courier New"/>
          <w:sz w:val="16"/>
        </w:rPr>
      </w:pPr>
    </w:p>
    <w:p w14:paraId="482866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UDMSubscriberRecordChangeMethod ::= ENUMERATED</w:t>
      </w:r>
    </w:p>
    <w:p w14:paraId="51008B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F86B1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pEIChange(1),</w:t>
      </w:r>
    </w:p>
    <w:p w14:paraId="01300F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sUPIChange(2),</w:t>
      </w:r>
    </w:p>
    <w:p w14:paraId="2BD5D8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gPSIChange(3),</w:t>
      </w:r>
    </w:p>
    <w:p w14:paraId="45D42E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uEDeprovisioning(4),</w:t>
      </w:r>
    </w:p>
    <w:p w14:paraId="7816AF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unknown(5),</w:t>
      </w:r>
    </w:p>
    <w:p w14:paraId="196380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serviceIDChange(6)</w:t>
      </w:r>
    </w:p>
    <w:p w14:paraId="193FC2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1F3995" w14:textId="77777777" w:rsidR="00CB3235" w:rsidRPr="0002148A" w:rsidRDefault="00CB3235" w:rsidP="00CB3235">
      <w:pPr>
        <w:pStyle w:val="PlainText"/>
        <w:rPr>
          <w:rFonts w:ascii="Courier New" w:hAnsi="Courier New" w:cs="Courier New"/>
          <w:sz w:val="16"/>
        </w:rPr>
      </w:pPr>
    </w:p>
    <w:p w14:paraId="4EF0F0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UDMCancelLocationMethod ::= ENUMERATED</w:t>
      </w:r>
    </w:p>
    <w:p w14:paraId="0C3FBE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857A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aMF3GPPAccessDeregistration(1),</w:t>
      </w:r>
    </w:p>
    <w:p w14:paraId="0FAB2E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aMFNon3GPPAccessDeregistration(2),</w:t>
      </w:r>
    </w:p>
    <w:p w14:paraId="352522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uDMDeregistration(3),</w:t>
      </w:r>
    </w:p>
    <w:p w14:paraId="6CB6B9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unknown(4)</w:t>
      </w:r>
    </w:p>
    <w:p w14:paraId="39084D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EA39024" w14:textId="77777777" w:rsidR="00CB3235" w:rsidRPr="0002148A" w:rsidRDefault="00CB3235" w:rsidP="00CB3235">
      <w:pPr>
        <w:pStyle w:val="PlainText"/>
        <w:rPr>
          <w:rFonts w:ascii="Courier New" w:hAnsi="Courier New" w:cs="Courier New"/>
          <w:sz w:val="16"/>
        </w:rPr>
      </w:pPr>
    </w:p>
    <w:p w14:paraId="33DD6A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ServiceID ::= SEQUENCE</w:t>
      </w:r>
    </w:p>
    <w:p w14:paraId="5042FE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21FD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nSSAI                     [1] NSSAI OPTIONAL,</w:t>
      </w:r>
    </w:p>
    <w:p w14:paraId="74146B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cAGID                     [2] SEQUENCE OF CAGID OPTIONAL</w:t>
      </w:r>
    </w:p>
    <w:p w14:paraId="4E5B26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9D20B77" w14:textId="77777777" w:rsidR="00CB3235" w:rsidRPr="0002148A" w:rsidRDefault="00CB3235" w:rsidP="00CB3235">
      <w:pPr>
        <w:pStyle w:val="PlainText"/>
        <w:rPr>
          <w:rFonts w:ascii="Courier New" w:hAnsi="Courier New" w:cs="Courier New"/>
          <w:sz w:val="16"/>
        </w:rPr>
      </w:pPr>
    </w:p>
    <w:p w14:paraId="2A0EA1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CAGID ::= UTF8String</w:t>
      </w:r>
    </w:p>
    <w:p w14:paraId="0E52F012" w14:textId="77777777" w:rsidR="00CB3235" w:rsidRPr="0002148A" w:rsidRDefault="00CB3235" w:rsidP="00CB3235">
      <w:pPr>
        <w:pStyle w:val="PlainText"/>
        <w:rPr>
          <w:rFonts w:ascii="Courier New" w:hAnsi="Courier New" w:cs="Courier New"/>
          <w:sz w:val="16"/>
        </w:rPr>
      </w:pPr>
    </w:p>
    <w:p w14:paraId="1ED09B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3E9BF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SMSF definitions</w:t>
      </w:r>
    </w:p>
    <w:p w14:paraId="796B7C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B82287B" w14:textId="77777777" w:rsidR="00CB3235" w:rsidRPr="0002148A" w:rsidRDefault="00CB3235" w:rsidP="00CB3235">
      <w:pPr>
        <w:pStyle w:val="PlainText"/>
        <w:rPr>
          <w:rFonts w:ascii="Courier New" w:hAnsi="Courier New" w:cs="Courier New"/>
          <w:sz w:val="16"/>
        </w:rPr>
      </w:pPr>
    </w:p>
    <w:p w14:paraId="3B57CD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See clause 6.2.5.3 for details of this structure</w:t>
      </w:r>
    </w:p>
    <w:p w14:paraId="3285BA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SMSMessage ::= SEQUENCE</w:t>
      </w:r>
    </w:p>
    <w:p w14:paraId="4F5A23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01C57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originatingSMSParty         [1] SMSParty,</w:t>
      </w:r>
    </w:p>
    <w:p w14:paraId="6A4EDB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terminatingSMSParty         [2] SMSParty,</w:t>
      </w:r>
    </w:p>
    <w:p w14:paraId="6E4986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[3] Direction,</w:t>
      </w:r>
    </w:p>
    <w:p w14:paraId="15AFC0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linkTransferStatus          [4] SMSTransferStatus,</w:t>
      </w:r>
    </w:p>
    <w:p w14:paraId="1268AB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otherMessage                [5] SMSOtherMessageIndication OPTIONAL,</w:t>
      </w:r>
    </w:p>
    <w:p w14:paraId="547853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[6] Location OPTIONAL,</w:t>
      </w:r>
    </w:p>
    <w:p w14:paraId="2725F7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peerNFAddress               [7] SMSNFAddress OPTIONAL,</w:t>
      </w:r>
    </w:p>
    <w:p w14:paraId="76A181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peerNFType                  [8] SMSNFType OPTIONAL,</w:t>
      </w:r>
    </w:p>
    <w:p w14:paraId="2CFD13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sMSTPDUData                 [9] SMSTPDUData OPTIONAL,</w:t>
      </w:r>
    </w:p>
    <w:p w14:paraId="03DA40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messageType                 [10] SMSMessageType OPTIONAL,</w:t>
      </w:r>
    </w:p>
    <w:p w14:paraId="66EDF0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rPMessageReference          [11] SMSRPMessageReference OPTIONAL</w:t>
      </w:r>
    </w:p>
    <w:p w14:paraId="513C99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C89617" w14:textId="77777777" w:rsidR="00CB3235" w:rsidRPr="0002148A" w:rsidRDefault="00CB3235" w:rsidP="00CB3235">
      <w:pPr>
        <w:pStyle w:val="PlainText"/>
        <w:rPr>
          <w:rFonts w:ascii="Courier New" w:hAnsi="Courier New" w:cs="Courier New"/>
          <w:sz w:val="16"/>
        </w:rPr>
      </w:pPr>
    </w:p>
    <w:p w14:paraId="5632A8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SMSReport ::= SEQUENCE</w:t>
      </w:r>
    </w:p>
    <w:p w14:paraId="70706C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F741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[1] Location OPTIONAL,</w:t>
      </w:r>
    </w:p>
    <w:p w14:paraId="5F9AA3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sMSTPDUData        [2] SMSTPDUData,</w:t>
      </w:r>
    </w:p>
    <w:p w14:paraId="4A6C1C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messageType        [3] SMSMessageType,</w:t>
      </w:r>
    </w:p>
    <w:p w14:paraId="309225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rPMessageReference [4] SMSRPMessageReference</w:t>
      </w:r>
    </w:p>
    <w:p w14:paraId="71B471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73B7A3" w14:textId="77777777" w:rsidR="00CB3235" w:rsidRPr="0002148A" w:rsidRDefault="00CB3235" w:rsidP="00CB3235">
      <w:pPr>
        <w:pStyle w:val="PlainText"/>
        <w:rPr>
          <w:rFonts w:ascii="Courier New" w:hAnsi="Courier New" w:cs="Courier New"/>
          <w:sz w:val="16"/>
        </w:rPr>
      </w:pPr>
    </w:p>
    <w:p w14:paraId="1C58A4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FA158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SMSF parameters</w:t>
      </w:r>
    </w:p>
    <w:p w14:paraId="3BC29F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469452C" w14:textId="77777777" w:rsidR="00CB3235" w:rsidRPr="0002148A" w:rsidRDefault="00CB3235" w:rsidP="00CB3235">
      <w:pPr>
        <w:pStyle w:val="PlainText"/>
        <w:rPr>
          <w:rFonts w:ascii="Courier New" w:hAnsi="Courier New" w:cs="Courier New"/>
          <w:sz w:val="16"/>
        </w:rPr>
      </w:pPr>
    </w:p>
    <w:p w14:paraId="458F89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SMSAddress ::= OCTET STRING(SIZE(2..12))</w:t>
      </w:r>
    </w:p>
    <w:p w14:paraId="2E91DF34" w14:textId="77777777" w:rsidR="00CB3235" w:rsidRPr="0002148A" w:rsidRDefault="00CB3235" w:rsidP="00CB3235">
      <w:pPr>
        <w:pStyle w:val="PlainText"/>
        <w:rPr>
          <w:rFonts w:ascii="Courier New" w:hAnsi="Courier New" w:cs="Courier New"/>
          <w:sz w:val="16"/>
        </w:rPr>
      </w:pPr>
    </w:p>
    <w:p w14:paraId="2D2C9E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SMSMessageType ::= ENUMERATED</w:t>
      </w:r>
    </w:p>
    <w:p w14:paraId="23BB93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095B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deliver(1),</w:t>
      </w:r>
    </w:p>
    <w:p w14:paraId="780F80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deliverReportAck(2),</w:t>
      </w:r>
    </w:p>
    <w:p w14:paraId="05B9CC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deliverReportError(3),</w:t>
      </w:r>
    </w:p>
    <w:p w14:paraId="43D91D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statusReport(4),</w:t>
      </w:r>
    </w:p>
    <w:p w14:paraId="7B4125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command(5),</w:t>
      </w:r>
    </w:p>
    <w:p w14:paraId="0D4C98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submit(6),</w:t>
      </w:r>
    </w:p>
    <w:p w14:paraId="4E82732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submitReportAck(7),</w:t>
      </w:r>
    </w:p>
    <w:p w14:paraId="7D89BD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submitReportError(8),</w:t>
      </w:r>
    </w:p>
    <w:p w14:paraId="2832C3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reserved(9)</w:t>
      </w:r>
    </w:p>
    <w:p w14:paraId="3E84AA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0282464A" w14:textId="77777777" w:rsidR="00CB3235" w:rsidRPr="0002148A" w:rsidRDefault="00CB3235" w:rsidP="00CB3235">
      <w:pPr>
        <w:pStyle w:val="PlainText"/>
        <w:rPr>
          <w:rFonts w:ascii="Courier New" w:hAnsi="Courier New" w:cs="Courier New"/>
          <w:sz w:val="16"/>
        </w:rPr>
      </w:pPr>
    </w:p>
    <w:p w14:paraId="5ACF3D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SMSParty ::= SEQUENCE</w:t>
      </w:r>
    </w:p>
    <w:p w14:paraId="5B7B2A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08C4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2E659B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[2] PEI OPTIONAL,</w:t>
      </w:r>
    </w:p>
    <w:p w14:paraId="0B1A36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[3] GPSI OPTIONAL,</w:t>
      </w:r>
    </w:p>
    <w:p w14:paraId="07992B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sMSAddress  [4] SMSAddress OPTIONAL</w:t>
      </w:r>
    </w:p>
    <w:p w14:paraId="1A351A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23FB5DA" w14:textId="77777777" w:rsidR="00CB3235" w:rsidRPr="0002148A" w:rsidRDefault="00CB3235" w:rsidP="00CB3235">
      <w:pPr>
        <w:pStyle w:val="PlainText"/>
        <w:rPr>
          <w:rFonts w:ascii="Courier New" w:hAnsi="Courier New" w:cs="Courier New"/>
          <w:sz w:val="16"/>
        </w:rPr>
      </w:pPr>
    </w:p>
    <w:p w14:paraId="61301B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SMSTransferStatus ::= ENUMERATED</w:t>
      </w:r>
    </w:p>
    <w:p w14:paraId="0D9DC2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832BD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transferSucceeded(1),</w:t>
      </w:r>
    </w:p>
    <w:p w14:paraId="4DAD77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transferFailed(2),</w:t>
      </w:r>
    </w:p>
    <w:p w14:paraId="12BF15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undefined(3)</w:t>
      </w:r>
    </w:p>
    <w:p w14:paraId="479F65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0ADDD4" w14:textId="77777777" w:rsidR="00CB3235" w:rsidRPr="0002148A" w:rsidRDefault="00CB3235" w:rsidP="00CB3235">
      <w:pPr>
        <w:pStyle w:val="PlainText"/>
        <w:rPr>
          <w:rFonts w:ascii="Courier New" w:hAnsi="Courier New" w:cs="Courier New"/>
          <w:sz w:val="16"/>
        </w:rPr>
      </w:pPr>
    </w:p>
    <w:p w14:paraId="40ECF0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SMSOtherMessageIndication ::= BOOLEAN</w:t>
      </w:r>
    </w:p>
    <w:p w14:paraId="5CC0E022" w14:textId="77777777" w:rsidR="00CB3235" w:rsidRPr="0002148A" w:rsidRDefault="00CB3235" w:rsidP="00CB3235">
      <w:pPr>
        <w:pStyle w:val="PlainText"/>
        <w:rPr>
          <w:rFonts w:ascii="Courier New" w:hAnsi="Courier New" w:cs="Courier New"/>
          <w:sz w:val="16"/>
        </w:rPr>
      </w:pPr>
    </w:p>
    <w:p w14:paraId="6E635C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SMSNFAddress ::= CHOICE</w:t>
      </w:r>
    </w:p>
    <w:p w14:paraId="74F000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6268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iPAddress   [1] IPAddress,</w:t>
      </w:r>
    </w:p>
    <w:p w14:paraId="785ACB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e164Number  [2] E164Number</w:t>
      </w:r>
    </w:p>
    <w:p w14:paraId="4E3DB7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0AB2215" w14:textId="77777777" w:rsidR="00CB3235" w:rsidRPr="0002148A" w:rsidRDefault="00CB3235" w:rsidP="00CB3235">
      <w:pPr>
        <w:pStyle w:val="PlainText"/>
        <w:rPr>
          <w:rFonts w:ascii="Courier New" w:hAnsi="Courier New" w:cs="Courier New"/>
          <w:sz w:val="16"/>
        </w:rPr>
      </w:pPr>
    </w:p>
    <w:p w14:paraId="30475C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SMSNFType ::= ENUMERATED</w:t>
      </w:r>
    </w:p>
    <w:p w14:paraId="3CBBBC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9432D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sMSGMSC(1),</w:t>
      </w:r>
    </w:p>
    <w:p w14:paraId="713133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iWMSC(2),</w:t>
      </w:r>
    </w:p>
    <w:p w14:paraId="0797CE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sMSRouter(3)</w:t>
      </w:r>
    </w:p>
    <w:p w14:paraId="65DB26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564B59" w14:textId="77777777" w:rsidR="00CB3235" w:rsidRPr="0002148A" w:rsidRDefault="00CB3235" w:rsidP="00CB3235">
      <w:pPr>
        <w:pStyle w:val="PlainText"/>
        <w:rPr>
          <w:rFonts w:ascii="Courier New" w:hAnsi="Courier New" w:cs="Courier New"/>
          <w:sz w:val="16"/>
        </w:rPr>
      </w:pPr>
    </w:p>
    <w:p w14:paraId="40956B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SMSRPMessageReference ::= INTEGER (0..255)</w:t>
      </w:r>
    </w:p>
    <w:p w14:paraId="3F52829B" w14:textId="77777777" w:rsidR="00CB3235" w:rsidRPr="0002148A" w:rsidRDefault="00CB3235" w:rsidP="00CB3235">
      <w:pPr>
        <w:pStyle w:val="PlainText"/>
        <w:rPr>
          <w:rFonts w:ascii="Courier New" w:hAnsi="Courier New" w:cs="Courier New"/>
          <w:sz w:val="16"/>
        </w:rPr>
      </w:pPr>
    </w:p>
    <w:p w14:paraId="5B694B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SMSTPDUData ::= CHOICE</w:t>
      </w:r>
    </w:p>
    <w:p w14:paraId="71805E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A812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sMSTPDU [1] SMSTPDU,</w:t>
      </w:r>
    </w:p>
    <w:p w14:paraId="1EE02B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truncatedSMSTPDU [2] TruncatedSMSTPDU</w:t>
      </w:r>
    </w:p>
    <w:p w14:paraId="18E2FC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F63771" w14:textId="77777777" w:rsidR="00CB3235" w:rsidRPr="0002148A" w:rsidRDefault="00CB3235" w:rsidP="00CB3235">
      <w:pPr>
        <w:pStyle w:val="PlainText"/>
        <w:rPr>
          <w:rFonts w:ascii="Courier New" w:hAnsi="Courier New" w:cs="Courier New"/>
          <w:sz w:val="16"/>
        </w:rPr>
      </w:pPr>
    </w:p>
    <w:p w14:paraId="3EB9D4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SMSTPDU ::= OCTET STRING (SIZE(1..270))</w:t>
      </w:r>
    </w:p>
    <w:p w14:paraId="7A1DD6A8" w14:textId="77777777" w:rsidR="00CB3235" w:rsidRPr="0002148A" w:rsidRDefault="00CB3235" w:rsidP="00CB3235">
      <w:pPr>
        <w:pStyle w:val="PlainText"/>
        <w:rPr>
          <w:rFonts w:ascii="Courier New" w:hAnsi="Courier New" w:cs="Courier New"/>
          <w:sz w:val="16"/>
        </w:rPr>
      </w:pPr>
    </w:p>
    <w:p w14:paraId="65C0EC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TruncatedSMSTPDU ::= OCTET STRING (SIZE(1..130))</w:t>
      </w:r>
    </w:p>
    <w:p w14:paraId="353E0C45" w14:textId="77777777" w:rsidR="00CB3235" w:rsidRPr="0002148A" w:rsidRDefault="00CB3235" w:rsidP="00CB3235">
      <w:pPr>
        <w:pStyle w:val="PlainText"/>
        <w:rPr>
          <w:rFonts w:ascii="Courier New" w:hAnsi="Courier New" w:cs="Courier New"/>
          <w:sz w:val="16"/>
        </w:rPr>
      </w:pPr>
    </w:p>
    <w:p w14:paraId="2869932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53E07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MMS definitions</w:t>
      </w:r>
    </w:p>
    <w:p w14:paraId="67A7CB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B483CF6" w14:textId="77777777" w:rsidR="00CB3235" w:rsidRPr="0002148A" w:rsidRDefault="00CB3235" w:rsidP="00CB3235">
      <w:pPr>
        <w:pStyle w:val="PlainText"/>
        <w:rPr>
          <w:rFonts w:ascii="Courier New" w:hAnsi="Courier New" w:cs="Courier New"/>
          <w:sz w:val="16"/>
        </w:rPr>
      </w:pPr>
    </w:p>
    <w:p w14:paraId="0D5783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MMSSend ::= SEQUENCE</w:t>
      </w:r>
    </w:p>
    <w:p w14:paraId="716579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E097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2F2965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6216A3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dateTime            [3]  Timestamp,</w:t>
      </w:r>
    </w:p>
    <w:p w14:paraId="198D2D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[4]  MMSParty,</w:t>
      </w:r>
    </w:p>
    <w:p w14:paraId="581429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[5]  SEQUENCE OF MMSParty OPTIONAL,</w:t>
      </w:r>
    </w:p>
    <w:p w14:paraId="188906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cCRecipients        [6]  SEQUENCE OF MMSParty OPTIONAL,</w:t>
      </w:r>
    </w:p>
    <w:p w14:paraId="5BC049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bCCRecipients       [7]  SEQUENCE OF MMSParty OPTIONAL,</w:t>
      </w:r>
    </w:p>
    <w:p w14:paraId="7ACA74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[8]  MMSDirection,</w:t>
      </w:r>
    </w:p>
    <w:p w14:paraId="43F2D9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[9]  MMSSubject OPTIONAL,</w:t>
      </w:r>
    </w:p>
    <w:p w14:paraId="569362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messageClass        [10]  MMSMessageClass OPTIONAL,</w:t>
      </w:r>
    </w:p>
    <w:p w14:paraId="6F2C57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[11] MMSExpiry,</w:t>
      </w:r>
    </w:p>
    <w:p w14:paraId="132519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desiredDeliveryTime [12] Timestamp OPTIONAL,</w:t>
      </w:r>
    </w:p>
    <w:p w14:paraId="113DC1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[13] MMSPriority OPTIONAL,</w:t>
      </w:r>
    </w:p>
    <w:p w14:paraId="092554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senderVisibility    [14] BOOLEAN OPTIONAL,</w:t>
      </w:r>
    </w:p>
    <w:p w14:paraId="783677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deliveryReport      [15] BOOLEAN OPTIONAL,</w:t>
      </w:r>
    </w:p>
    <w:p w14:paraId="5CA1F6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readReport          [16] BOOLEAN OPTIONAL,</w:t>
      </w:r>
    </w:p>
    <w:p w14:paraId="4C8472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               [17] BOOLEAN OPTIONAL,</w:t>
      </w:r>
    </w:p>
    <w:p w14:paraId="103411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[18] MMState OPTIONAL,</w:t>
      </w:r>
    </w:p>
    <w:p w14:paraId="388710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[19] MMFlags OPTIONAL,</w:t>
      </w:r>
    </w:p>
    <w:p w14:paraId="308E24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replyCharging       [20] MMSReplyCharging OPTIONAL,</w:t>
      </w:r>
    </w:p>
    <w:p w14:paraId="5821DD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applicID            [21] UTF8String OPTIONAL,</w:t>
      </w:r>
    </w:p>
    <w:p w14:paraId="262B5F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replyApplicID       [22] UTF8String OPTIONAL,</w:t>
      </w:r>
    </w:p>
    <w:p w14:paraId="68FA6D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auxApplicInfo       [23] UTF8String OPTIONAL,</w:t>
      </w:r>
    </w:p>
    <w:p w14:paraId="6A4A07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contentClass        [24] MMSContentClass OPTIONAL,</w:t>
      </w:r>
    </w:p>
    <w:p w14:paraId="350F94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dRMContent          [25] BOOLEAN OPTIONAL,</w:t>
      </w:r>
    </w:p>
    <w:p w14:paraId="31B506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adaptationAllowed   [26] MMSAdaptation OPTIONAL,</w:t>
      </w:r>
    </w:p>
    <w:p w14:paraId="08D868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contentType         [27] MMSContentType,</w:t>
      </w:r>
    </w:p>
    <w:p w14:paraId="71290B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responseStatus      [28] MMSResponseStatus,</w:t>
      </w:r>
    </w:p>
    <w:p w14:paraId="4EA686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responseStatusText  [29] UTF8String OPTIONAL,</w:t>
      </w:r>
    </w:p>
    <w:p w14:paraId="65882B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[30] UTF8String</w:t>
      </w:r>
    </w:p>
    <w:p w14:paraId="34090D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4812D5" w14:textId="77777777" w:rsidR="00CB3235" w:rsidRPr="0002148A" w:rsidRDefault="00CB3235" w:rsidP="00CB3235">
      <w:pPr>
        <w:pStyle w:val="PlainText"/>
        <w:rPr>
          <w:rFonts w:ascii="Courier New" w:hAnsi="Courier New" w:cs="Courier New"/>
          <w:sz w:val="16"/>
        </w:rPr>
      </w:pPr>
    </w:p>
    <w:p w14:paraId="1A0749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MMSSendByNonLocalTarget ::= SEQUENCE</w:t>
      </w:r>
    </w:p>
    <w:p w14:paraId="2493D3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1B6A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[1]  MMSVersion,</w:t>
      </w:r>
    </w:p>
    <w:p w14:paraId="74D0C7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[2]  UTF8String,</w:t>
      </w:r>
    </w:p>
    <w:p w14:paraId="08890D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[3]  UTF8String,</w:t>
      </w:r>
    </w:p>
    <w:p w14:paraId="0CCEC6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[4]  SEQUENCE OF MMSParty,</w:t>
      </w:r>
    </w:p>
    <w:p w14:paraId="7397F8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[5]  MMSParty,</w:t>
      </w:r>
    </w:p>
    <w:p w14:paraId="282598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[6]  MMSDirection,</w:t>
      </w:r>
    </w:p>
    <w:p w14:paraId="4547EC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contentType         [7]  MMSContentType,</w:t>
      </w:r>
    </w:p>
    <w:p w14:paraId="735009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messageClass        [8]  MMSMessageClass OPTIONAL,</w:t>
      </w:r>
    </w:p>
    <w:p w14:paraId="6082E3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dateTime            [9]  Timestamp,</w:t>
      </w:r>
    </w:p>
    <w:p w14:paraId="185366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[10] MMSExpiry OPTIONAL,</w:t>
      </w:r>
    </w:p>
    <w:p w14:paraId="529625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deliveryReport      [11] BOOLEAN OPTIONAL,</w:t>
      </w:r>
    </w:p>
    <w:p w14:paraId="652104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[12] MMSPriority OPTIONAL,</w:t>
      </w:r>
    </w:p>
    <w:p w14:paraId="3EB129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senderVisibility    [13] BOOLEAN OPTIONAL,</w:t>
      </w:r>
    </w:p>
    <w:p w14:paraId="2D7F78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readReport          [14] BOOLEAN OPTIONAL,</w:t>
      </w:r>
    </w:p>
    <w:p w14:paraId="0E394F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[15] MMSSubject OPTIONAL,</w:t>
      </w:r>
    </w:p>
    <w:p w14:paraId="47AE47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forwardCount        [16] INTEGER OPTIONAL,</w:t>
      </w:r>
    </w:p>
    <w:p w14:paraId="040BA3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previouslySentBy    [17] MMSPreviouslySentBy OPTIONAL,</w:t>
      </w:r>
    </w:p>
    <w:p w14:paraId="4D99A2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prevSentByDateTime  [18] Timestamp OPTIONAL,</w:t>
      </w:r>
    </w:p>
    <w:p w14:paraId="1A09A2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applicID            [19] UTF8String OPTIONAL,</w:t>
      </w:r>
    </w:p>
    <w:p w14:paraId="7EA7D9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replyApplicID       [20] UTF8String OPTIONAL,</w:t>
      </w:r>
    </w:p>
    <w:p w14:paraId="0856AB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auxApplicInfo       [21] UTF8String OPTIONAL,</w:t>
      </w:r>
    </w:p>
    <w:p w14:paraId="0003C5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contentClass        [22] MMSContentClass OPTIONAL,</w:t>
      </w:r>
    </w:p>
    <w:p w14:paraId="2BABD4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dRMContent          [23] BOOLEAN OPTIONAL,</w:t>
      </w:r>
    </w:p>
    <w:p w14:paraId="7A0E81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adaptationAllowed   [24] MMSAdaptation OPTIONAL</w:t>
      </w:r>
    </w:p>
    <w:p w14:paraId="198078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A75A43" w14:textId="7EC8F604" w:rsidR="00CB3235" w:rsidRPr="0002148A" w:rsidRDefault="00CB3235" w:rsidP="00CB3235">
      <w:pPr>
        <w:pStyle w:val="PlainText"/>
        <w:rPr>
          <w:rFonts w:ascii="Courier New" w:hAnsi="Courier New" w:cs="Courier New"/>
          <w:sz w:val="16"/>
        </w:rPr>
      </w:pPr>
    </w:p>
    <w:p w14:paraId="5F3EBD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MMSNotification ::= SEQUENCE</w:t>
      </w:r>
    </w:p>
    <w:p w14:paraId="050A8F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13DD0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3B7B49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03D0C5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[3]  MMSParty OPTIONAL,</w:t>
      </w:r>
    </w:p>
    <w:p w14:paraId="7B3947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[4]  MMSDirection,</w:t>
      </w:r>
    </w:p>
    <w:p w14:paraId="5F69F6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[5]  MMSSubject OPTIONAL,</w:t>
      </w:r>
    </w:p>
    <w:p w14:paraId="7F2D29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deliveryReportRequested [6]  BOOLEAN OPTIONAL,</w:t>
      </w:r>
    </w:p>
    <w:p w14:paraId="028AD6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stored                  [7]  BOOLEAN OPTIONAL,</w:t>
      </w:r>
    </w:p>
    <w:p w14:paraId="235D06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messageClass            [8]  MMSMessageClass,</w:t>
      </w:r>
    </w:p>
    <w:p w14:paraId="42D5D1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[9]  MMSPriority OPTIONAL,</w:t>
      </w:r>
    </w:p>
    <w:p w14:paraId="1FD4C9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messageSize             [10]  INTEGER,</w:t>
      </w:r>
    </w:p>
    <w:p w14:paraId="413A14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[11] MMSExpiry,</w:t>
      </w:r>
    </w:p>
    <w:p w14:paraId="6C3690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replyCharging           [12] MMSReplyCharging OPTIONAL</w:t>
      </w:r>
    </w:p>
    <w:p w14:paraId="044D80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4A6F2E" w14:textId="60D569BB" w:rsidR="00CB3235" w:rsidRPr="0002148A" w:rsidRDefault="00CB3235" w:rsidP="00CB3235">
      <w:pPr>
        <w:pStyle w:val="PlainText"/>
        <w:rPr>
          <w:rFonts w:ascii="Courier New" w:hAnsi="Courier New" w:cs="Courier New"/>
          <w:sz w:val="16"/>
        </w:rPr>
      </w:pPr>
    </w:p>
    <w:p w14:paraId="3E9801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MMSSendToNonLocalTarget ::= SEQUENCE</w:t>
      </w:r>
    </w:p>
    <w:p w14:paraId="68709C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25D7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[1]  MMSVersion,</w:t>
      </w:r>
    </w:p>
    <w:p w14:paraId="1DCA1E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[2]  UTF8String,</w:t>
      </w:r>
    </w:p>
    <w:p w14:paraId="6E1220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[3]  UTF8String,</w:t>
      </w:r>
    </w:p>
    <w:p w14:paraId="4862840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[4]  SEQUENCE OF MMSParty,</w:t>
      </w:r>
    </w:p>
    <w:p w14:paraId="066FED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[5]  MMSParty,</w:t>
      </w:r>
    </w:p>
    <w:p w14:paraId="0EEE12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[6]  MMSDirection,</w:t>
      </w:r>
    </w:p>
    <w:p w14:paraId="5E4F9A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contentType         [7]  MMSContentType,</w:t>
      </w:r>
    </w:p>
    <w:p w14:paraId="2EDE02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messageClass        [8]  MMSMessageClass OPTIONAL,</w:t>
      </w:r>
    </w:p>
    <w:p w14:paraId="161707B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dateTime            [9]  Timestamp,</w:t>
      </w:r>
    </w:p>
    <w:p w14:paraId="0C8EF6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[10] MMSExpiry OPTIONAL,</w:t>
      </w:r>
    </w:p>
    <w:p w14:paraId="638622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deliveryReport      [11] BOOLEAN OPTIONAL,</w:t>
      </w:r>
    </w:p>
    <w:p w14:paraId="2BEF8E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[12] MMSPriority OPTIONAL,</w:t>
      </w:r>
    </w:p>
    <w:p w14:paraId="202A01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senderVisibility    [13] BOOLEAN OPTIONAL,</w:t>
      </w:r>
    </w:p>
    <w:p w14:paraId="06796E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readReport          [14] BOOLEAN OPTIONAL,</w:t>
      </w:r>
    </w:p>
    <w:p w14:paraId="7B8A80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[15] MMSSubject OPTIONAL,</w:t>
      </w:r>
    </w:p>
    <w:p w14:paraId="0B7395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forwardCount        [16] INTEGER OPTIONAL,</w:t>
      </w:r>
    </w:p>
    <w:p w14:paraId="6C39DF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previouslySentBy    [17] MMSPreviouslySentBy OPTIONAL,</w:t>
      </w:r>
    </w:p>
    <w:p w14:paraId="032EFA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prevSentByDateTime  [18] Timestamp OPTIONAL,</w:t>
      </w:r>
    </w:p>
    <w:p w14:paraId="3C46EF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applicID            [19] UTF8String OPTIONAL,</w:t>
      </w:r>
    </w:p>
    <w:p w14:paraId="0856C4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replyApplicID       [20] UTF8String OPTIONAL,</w:t>
      </w:r>
    </w:p>
    <w:p w14:paraId="03B397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auxApplicInfo       [21] UTF8String OPTIONAL,</w:t>
      </w:r>
    </w:p>
    <w:p w14:paraId="1BDA2B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contentClass        [22] MMSContentClass OPTIONAL,</w:t>
      </w:r>
    </w:p>
    <w:p w14:paraId="1BC9C4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dRMContent          [23] BOOLEAN OPTIONAL,</w:t>
      </w:r>
    </w:p>
    <w:p w14:paraId="267399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adaptationAllowed   [24] MMSAdaptation OPTIONAL</w:t>
      </w:r>
    </w:p>
    <w:p w14:paraId="3BD71D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A2F2AC" w14:textId="77777777" w:rsidR="00CB3235" w:rsidRPr="0002148A" w:rsidRDefault="00CB3235" w:rsidP="00CB3235">
      <w:pPr>
        <w:pStyle w:val="PlainText"/>
        <w:rPr>
          <w:rFonts w:ascii="Courier New" w:hAnsi="Courier New" w:cs="Courier New"/>
          <w:sz w:val="16"/>
        </w:rPr>
      </w:pPr>
    </w:p>
    <w:p w14:paraId="74447C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MMSNotificationResponse ::= SEQUENCE</w:t>
      </w:r>
    </w:p>
    <w:p w14:paraId="02679B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CEE9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transactionID [1] UTF8String,</w:t>
      </w:r>
    </w:p>
    <w:p w14:paraId="2BDAB1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7FDB7F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[3] MMSDirection,</w:t>
      </w:r>
    </w:p>
    <w:p w14:paraId="22A766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status        [4] MMStatus,</w:t>
      </w:r>
    </w:p>
    <w:p w14:paraId="0B19F1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reportAllowed [5] BOOLEAN OPTIONAL</w:t>
      </w:r>
    </w:p>
    <w:p w14:paraId="7D587D7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D22A5A" w14:textId="77777777" w:rsidR="00CB3235" w:rsidRPr="0002148A" w:rsidRDefault="00CB3235" w:rsidP="00CB3235">
      <w:pPr>
        <w:pStyle w:val="PlainText"/>
        <w:rPr>
          <w:rFonts w:ascii="Courier New" w:hAnsi="Courier New" w:cs="Courier New"/>
          <w:sz w:val="16"/>
        </w:rPr>
      </w:pPr>
    </w:p>
    <w:p w14:paraId="07AF9C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MMSRetrieval ::= SEQUENCE</w:t>
      </w:r>
    </w:p>
    <w:p w14:paraId="771C8A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EE9F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0962C9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2DE0F2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[3]  UTF8String,</w:t>
      </w:r>
    </w:p>
    <w:p w14:paraId="29B3D4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dateTime            [4]  Timestamp,</w:t>
      </w:r>
    </w:p>
    <w:p w14:paraId="72EB96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[5]  MMSParty OPTIONAL,</w:t>
      </w:r>
    </w:p>
    <w:p w14:paraId="52F8A2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previouslySentBy    [6]  MMSPreviouslySentBy OPTIONAL,</w:t>
      </w:r>
    </w:p>
    <w:p w14:paraId="2786D2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prevSentByDateTime  [7]  Timestamp OPTIONAL,</w:t>
      </w:r>
    </w:p>
    <w:p w14:paraId="7A3C82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[8]  SEQUENCE OF MMSParty OPTIONAL,</w:t>
      </w:r>
    </w:p>
    <w:p w14:paraId="7E5C752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cCRecipients        [9]  SEQUENCE OF MMSParty OPTIONAL,</w:t>
      </w:r>
    </w:p>
    <w:p w14:paraId="3C0879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[10] MMSDirection,</w:t>
      </w:r>
    </w:p>
    <w:p w14:paraId="2C3CF11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[11] MMSSubject OPTIONAL,</w:t>
      </w:r>
    </w:p>
    <w:p w14:paraId="38FA0E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[12] MMState OPTIONAL,</w:t>
      </w:r>
    </w:p>
    <w:p w14:paraId="6BFE69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[13] MMFlags OPTIONAL,</w:t>
      </w:r>
    </w:p>
    <w:p w14:paraId="1A1E6F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messageClass        [14] MMSMessageClass OPTIONAL,</w:t>
      </w:r>
    </w:p>
    <w:p w14:paraId="1CB508EF" w14:textId="1859CCA2"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priority            [15] MMSPriority,</w:t>
      </w:r>
    </w:p>
    <w:p w14:paraId="682488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deliveryReport      [16] BOOLEAN OPTIONAL,</w:t>
      </w:r>
    </w:p>
    <w:p w14:paraId="5C9187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readReport          [17] BOOLEAN OPTIONAL,</w:t>
      </w:r>
    </w:p>
    <w:p w14:paraId="55FA8B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replyCharging       [18] MMSReplyCharging OPTIONAL,</w:t>
      </w:r>
    </w:p>
    <w:p w14:paraId="07BFFD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retrieveStatus      [19] MMSRetrieveStatus OPTIONAL,</w:t>
      </w:r>
    </w:p>
    <w:p w14:paraId="6B5F2F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retrieveStatusText  [20] UTF8String OPTIONAL,</w:t>
      </w:r>
    </w:p>
    <w:p w14:paraId="3DBEC6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applicID            [21] UTF8String OPTIONAL,</w:t>
      </w:r>
    </w:p>
    <w:p w14:paraId="5AC6A5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replyApplicID       [22] UTF8String OPTIONAL,</w:t>
      </w:r>
    </w:p>
    <w:p w14:paraId="11D200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auxApplicInfo       [23] UTF8String OPTIONAL,</w:t>
      </w:r>
    </w:p>
    <w:p w14:paraId="4073E0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contentClass        [24] MMSContentClass OPTIONAL,</w:t>
      </w:r>
    </w:p>
    <w:p w14:paraId="3888C4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dRMContent          [25] BOOLEAN OPTIONAL,</w:t>
      </w:r>
    </w:p>
    <w:p w14:paraId="71F106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replaceID           [26] UTF8String OPTIONAL,</w:t>
      </w:r>
    </w:p>
    <w:p w14:paraId="468382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contentType         [27] UTF8String OPTIONAL</w:t>
      </w:r>
    </w:p>
    <w:p w14:paraId="3E2CF3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D8F7E36" w14:textId="77777777" w:rsidR="00CB3235" w:rsidRPr="0002148A" w:rsidRDefault="00CB3235" w:rsidP="00CB3235">
      <w:pPr>
        <w:pStyle w:val="PlainText"/>
        <w:rPr>
          <w:rFonts w:ascii="Courier New" w:hAnsi="Courier New" w:cs="Courier New"/>
          <w:sz w:val="16"/>
        </w:rPr>
      </w:pPr>
    </w:p>
    <w:p w14:paraId="64E9D4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MMSDeliveryAck ::= SEQUENCE</w:t>
      </w:r>
    </w:p>
    <w:p w14:paraId="7990E2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574A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1DC268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461E21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reportAllowed [3] BOOLEAN OPTIONAL,</w:t>
      </w:r>
    </w:p>
    <w:p w14:paraId="0D0B0F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status        [4] MMStatus,</w:t>
      </w:r>
    </w:p>
    <w:p w14:paraId="7C670F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[5] MMSDirection</w:t>
      </w:r>
    </w:p>
    <w:p w14:paraId="18BB9C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6B3523" w14:textId="77777777" w:rsidR="00CB3235" w:rsidRPr="0002148A" w:rsidRDefault="00CB3235" w:rsidP="00CB3235">
      <w:pPr>
        <w:pStyle w:val="PlainText"/>
        <w:rPr>
          <w:rFonts w:ascii="Courier New" w:hAnsi="Courier New" w:cs="Courier New"/>
          <w:sz w:val="16"/>
        </w:rPr>
      </w:pPr>
    </w:p>
    <w:p w14:paraId="5BE282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MMSForward ::= SEQUENCE</w:t>
      </w:r>
    </w:p>
    <w:p w14:paraId="1BAB48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FD0D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4B04DD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14A8FF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dateTime              [3]  Timestamp OPTIONAL,</w:t>
      </w:r>
    </w:p>
    <w:p w14:paraId="325ABE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[4]  MMSParty,</w:t>
      </w:r>
    </w:p>
    <w:p w14:paraId="5E4740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[5]  SEQUENCE OF MMSParty OPTIONAL,</w:t>
      </w:r>
    </w:p>
    <w:p w14:paraId="6E8DA1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cCRecipients          [6]  SEQUENCE OF MMSParty OPTIONAL,</w:t>
      </w:r>
    </w:p>
    <w:p w14:paraId="4A7DAC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bCCRecipients         [7]  SEQUENCE OF MMSParty OPTIONAL,</w:t>
      </w:r>
    </w:p>
    <w:p w14:paraId="525AE0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[8]  MMSDirection,</w:t>
      </w:r>
    </w:p>
    <w:p w14:paraId="036D335E" w14:textId="215DAA15"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                [9]  MMSExpiry OPTIONAL,</w:t>
      </w:r>
    </w:p>
    <w:p w14:paraId="0F585C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desiredDeliveryTime   [10] Timestamp OPTIONAL,</w:t>
      </w:r>
    </w:p>
    <w:p w14:paraId="4BD487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deliveryReportAllowed [11] BOOLEAN OPTIONAL,</w:t>
      </w:r>
    </w:p>
    <w:p w14:paraId="336DAD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deliveryReport        [12] BOOLEAN OPTIONAL,</w:t>
      </w:r>
    </w:p>
    <w:p w14:paraId="11AC0D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                 [13] BOOLEAN OPTIONAL,</w:t>
      </w:r>
    </w:p>
    <w:p w14:paraId="10A010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[14] MMState OPTIONAL,</w:t>
      </w:r>
    </w:p>
    <w:p w14:paraId="679858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[15] MMFlags OPTIONAL,</w:t>
      </w:r>
    </w:p>
    <w:p w14:paraId="5A907F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contentLocationReq    [16] UTF8String,</w:t>
      </w:r>
    </w:p>
    <w:p w14:paraId="747E30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replyCharging         [17] MMSReplyCharging OPTIONAL,</w:t>
      </w:r>
    </w:p>
    <w:p w14:paraId="281EB5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responseStatus        [18] MMSResponseStatus,</w:t>
      </w:r>
    </w:p>
    <w:p w14:paraId="3D35B4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responseStatusText    [19] UTF8String  OPTIONAL,</w:t>
      </w:r>
    </w:p>
    <w:p w14:paraId="504AA7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[20] UTF8String OPTIONAL,</w:t>
      </w:r>
    </w:p>
    <w:p w14:paraId="5B002F39" w14:textId="089C471F"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contentLocationConf   [21] UTF8String OPTIONAL,</w:t>
      </w:r>
    </w:p>
    <w:p w14:paraId="312095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storeStatus           [22] MMSStoreStatus OPTIONAL,</w:t>
      </w:r>
    </w:p>
    <w:p w14:paraId="4A0674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storeStatusText       [23] UTF8String OPTIONAL</w:t>
      </w:r>
    </w:p>
    <w:p w14:paraId="74AE289B" w14:textId="3F22A3BE"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858B16D" w14:textId="77777777" w:rsidR="00CB3235" w:rsidRPr="0002148A" w:rsidRDefault="00CB3235" w:rsidP="00CB3235">
      <w:pPr>
        <w:pStyle w:val="PlainText"/>
        <w:rPr>
          <w:rFonts w:ascii="Courier New" w:hAnsi="Courier New" w:cs="Courier New"/>
          <w:sz w:val="16"/>
        </w:rPr>
      </w:pPr>
    </w:p>
    <w:p w14:paraId="5D9B8A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MMSDeleteFromRelay ::= SEQUENCE</w:t>
      </w:r>
    </w:p>
    <w:p w14:paraId="33298D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275B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6CFA50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59F77C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direction            [3] MMSDirection,</w:t>
      </w:r>
    </w:p>
    <w:p w14:paraId="068296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contentLocationReq   [4] SEQUENCE OF UTF8String,</w:t>
      </w:r>
    </w:p>
    <w:p w14:paraId="5AE02C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contentLocationConf  [5] SEQUENCE OF UTF8String,</w:t>
      </w:r>
    </w:p>
    <w:p w14:paraId="65200D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deleteResponseStatus [6] MMSDeleteResponseStatus,</w:t>
      </w:r>
    </w:p>
    <w:p w14:paraId="19BB30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deleteResponseText   [7] SEQUENCE OF UTF8String</w:t>
      </w:r>
    </w:p>
    <w:p w14:paraId="3D36CA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9F0A8DB" w14:textId="77777777" w:rsidR="00CB3235" w:rsidRPr="0002148A" w:rsidRDefault="00CB3235" w:rsidP="00CB3235">
      <w:pPr>
        <w:pStyle w:val="PlainText"/>
        <w:rPr>
          <w:rFonts w:ascii="Courier New" w:hAnsi="Courier New" w:cs="Courier New"/>
          <w:sz w:val="16"/>
        </w:rPr>
      </w:pPr>
    </w:p>
    <w:p w14:paraId="208ADC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MMSMBoxStore ::= SEQUENCE</w:t>
      </w:r>
    </w:p>
    <w:p w14:paraId="0A3E1A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9215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7E5726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7059D4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[3] MMSDirection,</w:t>
      </w:r>
    </w:p>
    <w:p w14:paraId="412B887F" w14:textId="42F3844D"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contentLocationReq  [4] UTF8String,</w:t>
      </w:r>
    </w:p>
    <w:p w14:paraId="3E2044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[5] MMState OPTIONAL,</w:t>
      </w:r>
    </w:p>
    <w:p w14:paraId="76FF56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[6] MMFlags OPTIONAL,</w:t>
      </w:r>
    </w:p>
    <w:p w14:paraId="3C9E1399" w14:textId="3D47245F"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contentLocationConf [7] UTF8String OPTIONAL,</w:t>
      </w:r>
    </w:p>
    <w:p w14:paraId="1762AF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storeStatus         [8] MMSStoreStatus,</w:t>
      </w:r>
    </w:p>
    <w:p w14:paraId="3FFDF4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storeStatusText     [9] UTF8String OPTIONAL</w:t>
      </w:r>
    </w:p>
    <w:p w14:paraId="0C9CADB5" w14:textId="701A4336"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C0A75B" w14:textId="77777777" w:rsidR="00CB3235" w:rsidRPr="0002148A" w:rsidRDefault="00CB3235" w:rsidP="00CB3235">
      <w:pPr>
        <w:pStyle w:val="PlainText"/>
        <w:rPr>
          <w:rFonts w:ascii="Courier New" w:hAnsi="Courier New" w:cs="Courier New"/>
          <w:sz w:val="16"/>
        </w:rPr>
      </w:pPr>
    </w:p>
    <w:p w14:paraId="06E14D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MMSMBoxUpload ::= SEQUENCE</w:t>
      </w:r>
    </w:p>
    <w:p w14:paraId="0C6773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C233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703C62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57A60E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[3]  MMSDirection,</w:t>
      </w:r>
    </w:p>
    <w:p w14:paraId="1899B7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[4]  MMState OPTIONAL,</w:t>
      </w:r>
    </w:p>
    <w:p w14:paraId="5C1927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[5]  MMFlags OPTIONAL,</w:t>
      </w:r>
    </w:p>
    <w:p w14:paraId="4C1CFE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contentType         [6]  UTF8String,</w:t>
      </w:r>
    </w:p>
    <w:p w14:paraId="0F6C5F15" w14:textId="6A290A28"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     [7]  UTF8String OPTIONAL,</w:t>
      </w:r>
    </w:p>
    <w:p w14:paraId="4B8856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storeStatus         [8]  MMSStoreStatus,</w:t>
      </w:r>
    </w:p>
    <w:p w14:paraId="487352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storeStatusText     [9]  UTF8String OPTIONAL,</w:t>
      </w:r>
    </w:p>
    <w:p w14:paraId="0B3C04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mMessages           [10] SEQUENCE OF MMBoxDescription</w:t>
      </w:r>
    </w:p>
    <w:p w14:paraId="18969188" w14:textId="2EA4E28D"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359CB2C" w14:textId="77777777" w:rsidR="00CB3235" w:rsidRPr="0002148A" w:rsidRDefault="00CB3235" w:rsidP="00CB3235">
      <w:pPr>
        <w:pStyle w:val="PlainText"/>
        <w:rPr>
          <w:rFonts w:ascii="Courier New" w:hAnsi="Courier New" w:cs="Courier New"/>
          <w:sz w:val="16"/>
        </w:rPr>
      </w:pPr>
    </w:p>
    <w:p w14:paraId="06D43C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MMSMBoxDelete ::= SEQUENCE</w:t>
      </w:r>
    </w:p>
    <w:p w14:paraId="172AEB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A36E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6CC5D7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7CFAD3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[3] MMSDirection,</w:t>
      </w:r>
    </w:p>
    <w:p w14:paraId="3D95AA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contentLocationReq  [4] SEQUENCE OF UTF8String,</w:t>
      </w:r>
    </w:p>
    <w:p w14:paraId="31BF55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contentLocationConf [5] SEQUENCE OF UTF8String OPTIONAL,</w:t>
      </w:r>
    </w:p>
    <w:p w14:paraId="143566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responseStatus      [6] MMSDeleteResponseStatus,</w:t>
      </w:r>
    </w:p>
    <w:p w14:paraId="5F9C45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responseStatusText  [7] UTF8String OPTIONAL</w:t>
      </w:r>
    </w:p>
    <w:p w14:paraId="091A72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9D3F89" w14:textId="77777777" w:rsidR="00CB3235" w:rsidRPr="0002148A" w:rsidRDefault="00CB3235" w:rsidP="00CB3235">
      <w:pPr>
        <w:pStyle w:val="PlainText"/>
        <w:rPr>
          <w:rFonts w:ascii="Courier New" w:hAnsi="Courier New" w:cs="Courier New"/>
          <w:sz w:val="16"/>
        </w:rPr>
      </w:pPr>
    </w:p>
    <w:p w14:paraId="699B5F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MMSDeliveryReport ::= SEQUENCE</w:t>
      </w:r>
    </w:p>
    <w:p w14:paraId="08ABD7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8716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[1] MMSVersion,</w:t>
      </w:r>
    </w:p>
    <w:p w14:paraId="3067EB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[2] UTF8String,</w:t>
      </w:r>
    </w:p>
    <w:p w14:paraId="1DC01B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[3] SEQUENCE OF MMSParty,</w:t>
      </w:r>
    </w:p>
    <w:p w14:paraId="6DECDC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mMSDateTime         [4] Timestamp,</w:t>
      </w:r>
    </w:p>
    <w:p w14:paraId="32E0F2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responseStatus      [5] MMSResponseStatus,</w:t>
      </w:r>
    </w:p>
    <w:p w14:paraId="7AD471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responseStatusText  [6] UTF8String OPTIONAL,</w:t>
      </w:r>
    </w:p>
    <w:p w14:paraId="4316CB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applicID            [7] UTF8String OPTIONAL,</w:t>
      </w:r>
    </w:p>
    <w:p w14:paraId="5C9B33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replyApplicID       [8] UTF8String OPTIONAL,</w:t>
      </w:r>
    </w:p>
    <w:p w14:paraId="491A13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auxApplicInfo       [9] UTF8String OPTIONAL</w:t>
      </w:r>
    </w:p>
    <w:p w14:paraId="08752E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88BE95" w14:textId="77777777" w:rsidR="00CB3235" w:rsidRPr="0002148A" w:rsidRDefault="00CB3235" w:rsidP="00CB3235">
      <w:pPr>
        <w:pStyle w:val="PlainText"/>
        <w:rPr>
          <w:rFonts w:ascii="Courier New" w:hAnsi="Courier New" w:cs="Courier New"/>
          <w:sz w:val="16"/>
        </w:rPr>
      </w:pPr>
    </w:p>
    <w:p w14:paraId="230413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MMSDeliveryReportNonLocalTarget ::= SEQUENCE</w:t>
      </w:r>
    </w:p>
    <w:p w14:paraId="6E653B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C9B1A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[1]  MMSVersion,</w:t>
      </w:r>
    </w:p>
    <w:p w14:paraId="254B67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[2]  UTF8String,</w:t>
      </w:r>
    </w:p>
    <w:p w14:paraId="58BF97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[3]  UTF8String,</w:t>
      </w:r>
    </w:p>
    <w:p w14:paraId="4916A8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[4]  SEQUENCE OF MMSParty,</w:t>
      </w:r>
    </w:p>
    <w:p w14:paraId="0542A8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[5]  MMSParty,</w:t>
      </w:r>
    </w:p>
    <w:p w14:paraId="69404D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[6]  MMSDirection,</w:t>
      </w:r>
    </w:p>
    <w:p w14:paraId="62EF96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mMSDateTime         [7]  Timestamp,</w:t>
      </w:r>
    </w:p>
    <w:p w14:paraId="1C6B75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forwardToOriginator [8]  BOOLEAN OPTIONAL,</w:t>
      </w:r>
    </w:p>
    <w:p w14:paraId="618D19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status              [9]  MMStatus,</w:t>
      </w:r>
    </w:p>
    <w:p w14:paraId="7D23A5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statusExtension     [10] MMStatusExtension,</w:t>
      </w:r>
    </w:p>
    <w:p w14:paraId="5B973C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statusText          [11] MMStatusText,</w:t>
      </w:r>
    </w:p>
    <w:p w14:paraId="53FBE1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applicID            [12] UTF8String OPTIONAL,</w:t>
      </w:r>
    </w:p>
    <w:p w14:paraId="00F71B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replyApplicID       [13] UTF8String OPTIONAL,</w:t>
      </w:r>
    </w:p>
    <w:p w14:paraId="22EE94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auxApplicInfo       [14] UTF8String OPTIONAL</w:t>
      </w:r>
    </w:p>
    <w:p w14:paraId="35D2DA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06E729" w14:textId="77777777" w:rsidR="00CB3235" w:rsidRPr="0002148A" w:rsidRDefault="00CB3235" w:rsidP="00CB3235">
      <w:pPr>
        <w:pStyle w:val="PlainText"/>
        <w:rPr>
          <w:rFonts w:ascii="Courier New" w:hAnsi="Courier New" w:cs="Courier New"/>
          <w:sz w:val="16"/>
        </w:rPr>
      </w:pPr>
    </w:p>
    <w:p w14:paraId="24DEF6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MMSReadReport ::= SEQUENCE</w:t>
      </w:r>
    </w:p>
    <w:p w14:paraId="18B0AC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CD600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version             [1] MMSVersion,</w:t>
      </w:r>
    </w:p>
    <w:p w14:paraId="48CE53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[2] UTF8String,</w:t>
      </w:r>
    </w:p>
    <w:p w14:paraId="2E679F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[3] SEQUENCE OF MMSParty,</w:t>
      </w:r>
    </w:p>
    <w:p w14:paraId="5851D3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[4] SEQUENCE OF MMSParty,</w:t>
      </w:r>
    </w:p>
    <w:p w14:paraId="56287C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[5] MMSDirection,</w:t>
      </w:r>
    </w:p>
    <w:p w14:paraId="6A3B13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mMSDateTime         [6] Timestamp,</w:t>
      </w:r>
    </w:p>
    <w:p w14:paraId="776ED4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readStatus          [7] MMSReadStatus,</w:t>
      </w:r>
    </w:p>
    <w:p w14:paraId="71CCA8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applicID            [8] UTF8String OPTIONAL,</w:t>
      </w:r>
    </w:p>
    <w:p w14:paraId="53600E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replyApplicID       [9] UTF8String OPTIONAL,</w:t>
      </w:r>
    </w:p>
    <w:p w14:paraId="2707B8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auxApplicInfo       [10] UTF8String OPTIONAL</w:t>
      </w:r>
    </w:p>
    <w:p w14:paraId="6E2AC9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A7ECE09" w14:textId="77777777" w:rsidR="00CB3235" w:rsidRPr="0002148A" w:rsidRDefault="00CB3235" w:rsidP="00CB3235">
      <w:pPr>
        <w:pStyle w:val="PlainText"/>
        <w:rPr>
          <w:rFonts w:ascii="Courier New" w:hAnsi="Courier New" w:cs="Courier New"/>
          <w:sz w:val="16"/>
        </w:rPr>
      </w:pPr>
    </w:p>
    <w:p w14:paraId="6DB335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MMSReadReportNonLocalTarget ::= SEQUENCE</w:t>
      </w:r>
    </w:p>
    <w:p w14:paraId="0F113C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4F4B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[1] MMSVersion,</w:t>
      </w:r>
    </w:p>
    <w:p w14:paraId="34086A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[2] UTF8String,</w:t>
      </w:r>
    </w:p>
    <w:p w14:paraId="41EC18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[3] SEQUENCE OF MMSParty,</w:t>
      </w:r>
    </w:p>
    <w:p w14:paraId="196F4E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[4] SEQUENCE OF MMSParty,</w:t>
      </w:r>
    </w:p>
    <w:p w14:paraId="5E1BA1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[5] MMSDirection,</w:t>
      </w:r>
    </w:p>
    <w:p w14:paraId="650B1C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[6] UTF8String,</w:t>
      </w:r>
    </w:p>
    <w:p w14:paraId="764D28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mMSDateTime         [7] Timestamp,</w:t>
      </w:r>
    </w:p>
    <w:p w14:paraId="09243A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readStatus          [8] MMSReadStatus,</w:t>
      </w:r>
    </w:p>
    <w:p w14:paraId="4DE76F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readStatusText      [9] MMSReadStatusText OPTIONAL,</w:t>
      </w:r>
    </w:p>
    <w:p w14:paraId="42A846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applicID            [10] UTF8String OPTIONAL,</w:t>
      </w:r>
    </w:p>
    <w:p w14:paraId="4CB14E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replyApplicID       [11] UTF8String OPTIONAL,</w:t>
      </w:r>
    </w:p>
    <w:p w14:paraId="493006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auxApplicInfo       [12] UTF8String OPTIONAL</w:t>
      </w:r>
    </w:p>
    <w:p w14:paraId="52872C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6D1B212" w14:textId="77777777" w:rsidR="00CB3235" w:rsidRPr="0002148A" w:rsidRDefault="00CB3235" w:rsidP="00CB3235">
      <w:pPr>
        <w:pStyle w:val="PlainText"/>
        <w:rPr>
          <w:rFonts w:ascii="Courier New" w:hAnsi="Courier New" w:cs="Courier New"/>
          <w:sz w:val="16"/>
        </w:rPr>
      </w:pPr>
    </w:p>
    <w:p w14:paraId="55A9197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MMSCancel ::= SEQUENCE</w:t>
      </w:r>
    </w:p>
    <w:p w14:paraId="53426A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0932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19D925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3A75FE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cancelID      [3] UTF8String,</w:t>
      </w:r>
    </w:p>
    <w:p w14:paraId="5BAFA6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[4] MMSDirection</w:t>
      </w:r>
    </w:p>
    <w:p w14:paraId="7CA36C18" w14:textId="21E0580F"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476D60C" w14:textId="77777777" w:rsidR="00CB3235" w:rsidRPr="0002148A" w:rsidRDefault="00CB3235" w:rsidP="00CB3235">
      <w:pPr>
        <w:pStyle w:val="PlainText"/>
        <w:rPr>
          <w:rFonts w:ascii="Courier New" w:hAnsi="Courier New" w:cs="Courier New"/>
          <w:sz w:val="16"/>
        </w:rPr>
      </w:pPr>
    </w:p>
    <w:p w14:paraId="7DFE51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MMSMBoxViewRequest ::= SEQUENCE</w:t>
      </w:r>
    </w:p>
    <w:p w14:paraId="208DEA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614B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528E16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2FF0D1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 [3]  UTF8String OPTIONAL,</w:t>
      </w:r>
    </w:p>
    <w:p w14:paraId="44ABBB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[4]  SEQUENCE OF MMState OPTIONAL,</w:t>
      </w:r>
    </w:p>
    <w:p w14:paraId="0B479D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[5]  SEQUENCE OF MMFlags OPTIONAL,</w:t>
      </w:r>
    </w:p>
    <w:p w14:paraId="556FC3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           [6]  INTEGER OPTIONAL,</w:t>
      </w:r>
    </w:p>
    <w:p w14:paraId="3BBA61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limit           [7]  INTEGER OPTIONAL,</w:t>
      </w:r>
    </w:p>
    <w:p w14:paraId="784253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attributes      [8]  SEQUENCE OF UTF8String OPTIONAL,</w:t>
      </w:r>
    </w:p>
    <w:p w14:paraId="2383DF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totals          [9]  INTEGER OPTIONAL,</w:t>
      </w:r>
    </w:p>
    <w:p w14:paraId="151413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quotas          [10] MMSQuota OPTIONAL</w:t>
      </w:r>
    </w:p>
    <w:p w14:paraId="3E4CB5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D9D485" w14:textId="77777777" w:rsidR="00CB3235" w:rsidRPr="0002148A" w:rsidRDefault="00CB3235" w:rsidP="00CB3235">
      <w:pPr>
        <w:pStyle w:val="PlainText"/>
        <w:rPr>
          <w:rFonts w:ascii="Courier New" w:hAnsi="Courier New" w:cs="Courier New"/>
          <w:sz w:val="16"/>
        </w:rPr>
      </w:pPr>
    </w:p>
    <w:p w14:paraId="02BAC0B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MMSMBoxViewResponse ::= SEQUENCE</w:t>
      </w:r>
    </w:p>
    <w:p w14:paraId="517F1F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FB17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[1]  UTF8String,</w:t>
      </w:r>
    </w:p>
    <w:p w14:paraId="7FAEA0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[2]  MMSVersion,</w:t>
      </w:r>
    </w:p>
    <w:p w14:paraId="694AD4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 [3]  UTF8String OPTIONAL,</w:t>
      </w:r>
    </w:p>
    <w:p w14:paraId="76BB55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[4]  SEQUENCE OF MMState OPTIONAL,</w:t>
      </w:r>
    </w:p>
    <w:p w14:paraId="0BD9AE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[5]  SEQUENCE OF MMFlags OPTIONAL,</w:t>
      </w:r>
    </w:p>
    <w:p w14:paraId="390D9B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           [6]  INTEGER OPTIONAL,</w:t>
      </w:r>
    </w:p>
    <w:p w14:paraId="5A181E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limit           [7]  INTEGER OPTIONAL,</w:t>
      </w:r>
    </w:p>
    <w:p w14:paraId="6A69D6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attributes      [8]  SEQUENCE OF UTF8String OPTIONAL,</w:t>
      </w:r>
    </w:p>
    <w:p w14:paraId="794D6F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mMSTotals       [9]  BOOLEAN OPTIONAL,</w:t>
      </w:r>
    </w:p>
    <w:p w14:paraId="2ABF47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mMSQuotas       [10] BOOLEAN OPTIONAL,</w:t>
      </w:r>
    </w:p>
    <w:p w14:paraId="072DA4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mMessages       [11] SEQUENCE OF MMBoxDescription</w:t>
      </w:r>
    </w:p>
    <w:p w14:paraId="7D1ABD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5E4C413" w14:textId="77777777" w:rsidR="00CB3235" w:rsidRPr="0002148A" w:rsidRDefault="00CB3235" w:rsidP="00CB3235">
      <w:pPr>
        <w:pStyle w:val="PlainText"/>
        <w:rPr>
          <w:rFonts w:ascii="Courier New" w:hAnsi="Courier New" w:cs="Courier New"/>
          <w:sz w:val="16"/>
        </w:rPr>
      </w:pPr>
    </w:p>
    <w:p w14:paraId="3442C8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MMBoxDescription ::= SEQUENCE</w:t>
      </w:r>
    </w:p>
    <w:p w14:paraId="01004D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3B266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contentLocation          [1]  UTF8String OPTIONAL,</w:t>
      </w:r>
    </w:p>
    <w:p w14:paraId="6E21BA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messageID                [2]  UTF8String OPTIONAL,</w:t>
      </w:r>
    </w:p>
    <w:p w14:paraId="1EF0400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state                    [3]  MMState OPTIONAL,</w:t>
      </w:r>
    </w:p>
    <w:p w14:paraId="01D501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                    [4]  SEQUENCE OF MMFlags OPTIONAL,</w:t>
      </w:r>
    </w:p>
    <w:p w14:paraId="63A80E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dateTime                 [5]  Timestamp OPTIONAL,</w:t>
      </w:r>
    </w:p>
    <w:p w14:paraId="415087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originatingMMSParty      [6]  MMSParty OPTIONAL,</w:t>
      </w:r>
    </w:p>
    <w:p w14:paraId="496F7E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terminatingMMSParty      [7]  SEQUENCE OF MMSParty OPTIONAL,</w:t>
      </w:r>
    </w:p>
    <w:p w14:paraId="555EA1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cCRecipients             [8]  SEQUENCE OF MMSParty OPTIONAL,</w:t>
      </w:r>
    </w:p>
    <w:p w14:paraId="2A64DC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bCCRecipients            [9]  SEQUENCE OF MMSParty OPTIONAL,</w:t>
      </w:r>
    </w:p>
    <w:p w14:paraId="7A604A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messageClass             [10] MMSMessageClass OPTIONAL,</w:t>
      </w:r>
    </w:p>
    <w:p w14:paraId="5B0681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subject                  [11] MMSSubject OPTIONAL,</w:t>
      </w:r>
    </w:p>
    <w:p w14:paraId="23A52F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priority                 [12] MMSPriority OPTIONAL,</w:t>
      </w:r>
    </w:p>
    <w:p w14:paraId="132A97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deliveryTime             [13] Timestamp OPTIONAL,</w:t>
      </w:r>
    </w:p>
    <w:p w14:paraId="6412C9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readReport               [14] BOOLEAN OPTIONAL,</w:t>
      </w:r>
    </w:p>
    <w:p w14:paraId="3FC121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messageSize              [15] INTEGER OPTIONAL,</w:t>
      </w:r>
    </w:p>
    <w:p w14:paraId="6F3120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replyCharging            [16] MMSReplyCharging OPTIONAL,</w:t>
      </w:r>
    </w:p>
    <w:p w14:paraId="4AAE0A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previouslySentBy         [17] MMSPreviouslySentBy OPTIONAL,</w:t>
      </w:r>
    </w:p>
    <w:p w14:paraId="11C8D6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previouslySentByDateTime [18] Timestamp OPTIONAL,</w:t>
      </w:r>
    </w:p>
    <w:p w14:paraId="60EC40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contentType              [19] UTF8String OPTIONAL</w:t>
      </w:r>
    </w:p>
    <w:p w14:paraId="626D05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721214" w14:textId="77777777" w:rsidR="00CB3235" w:rsidRPr="0002148A" w:rsidRDefault="00CB3235" w:rsidP="00CB3235">
      <w:pPr>
        <w:pStyle w:val="PlainText"/>
        <w:rPr>
          <w:rFonts w:ascii="Courier New" w:hAnsi="Courier New" w:cs="Courier New"/>
          <w:sz w:val="16"/>
        </w:rPr>
      </w:pPr>
    </w:p>
    <w:p w14:paraId="322C43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7200B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MMS CCPDU</w:t>
      </w:r>
    </w:p>
    <w:p w14:paraId="535EEA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B546D27" w14:textId="58E688E6" w:rsidR="00CB3235" w:rsidRPr="0002148A" w:rsidRDefault="00CB3235" w:rsidP="00CB3235">
      <w:pPr>
        <w:pStyle w:val="PlainText"/>
        <w:rPr>
          <w:rFonts w:ascii="Courier New" w:hAnsi="Courier New" w:cs="Courier New"/>
          <w:sz w:val="16"/>
        </w:rPr>
      </w:pPr>
    </w:p>
    <w:p w14:paraId="70EC60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MMSCCPDU ::= SEQUENCE</w:t>
      </w:r>
    </w:p>
    <w:p w14:paraId="3736B8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5A44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version    [1] MMSVersion,</w:t>
      </w:r>
    </w:p>
    <w:p w14:paraId="26FC85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transactionID [2] UTF8String,</w:t>
      </w:r>
    </w:p>
    <w:p w14:paraId="40AD00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mMSContent    [3] OCTET STRING</w:t>
      </w:r>
    </w:p>
    <w:p w14:paraId="47EE3E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9EE4196" w14:textId="77777777" w:rsidR="00CB3235" w:rsidRPr="0002148A" w:rsidRDefault="00CB3235" w:rsidP="00CB3235">
      <w:pPr>
        <w:pStyle w:val="PlainText"/>
        <w:rPr>
          <w:rFonts w:ascii="Courier New" w:hAnsi="Courier New" w:cs="Courier New"/>
          <w:sz w:val="16"/>
        </w:rPr>
      </w:pPr>
    </w:p>
    <w:p w14:paraId="6456CB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0D4FC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MMS parameters</w:t>
      </w:r>
    </w:p>
    <w:p w14:paraId="35E18E6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92064AD" w14:textId="77777777" w:rsidR="00CB3235" w:rsidRPr="0002148A" w:rsidRDefault="00CB3235" w:rsidP="00CB3235">
      <w:pPr>
        <w:pStyle w:val="PlainText"/>
        <w:rPr>
          <w:rFonts w:ascii="Courier New" w:hAnsi="Courier New" w:cs="Courier New"/>
          <w:sz w:val="16"/>
        </w:rPr>
      </w:pPr>
    </w:p>
    <w:p w14:paraId="5AC30C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MMSAdaptation ::= SEQUENCE</w:t>
      </w:r>
    </w:p>
    <w:p w14:paraId="07B8DC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9F29C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allowed   [1] BOOLEAN,</w:t>
      </w:r>
    </w:p>
    <w:p w14:paraId="4B5DC9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overriden [2] BOOLEAN</w:t>
      </w:r>
    </w:p>
    <w:p w14:paraId="68178A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1C78FF" w14:textId="77777777" w:rsidR="00CB3235" w:rsidRPr="0002148A" w:rsidRDefault="00CB3235" w:rsidP="00CB3235">
      <w:pPr>
        <w:pStyle w:val="PlainText"/>
        <w:rPr>
          <w:rFonts w:ascii="Courier New" w:hAnsi="Courier New" w:cs="Courier New"/>
          <w:sz w:val="16"/>
        </w:rPr>
      </w:pPr>
    </w:p>
    <w:p w14:paraId="615AC5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MMSCancelStatus ::= ENUMERATED</w:t>
      </w:r>
    </w:p>
    <w:p w14:paraId="725C4F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69CE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cancelRequestSuccessfullyReceived(1),</w:t>
      </w:r>
    </w:p>
    <w:p w14:paraId="2815B5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cancelRequestCorrupted(2)</w:t>
      </w:r>
    </w:p>
    <w:p w14:paraId="63CDF2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E00456" w14:textId="77777777" w:rsidR="00CB3235" w:rsidRPr="0002148A" w:rsidRDefault="00CB3235" w:rsidP="00CB3235">
      <w:pPr>
        <w:pStyle w:val="PlainText"/>
        <w:rPr>
          <w:rFonts w:ascii="Courier New" w:hAnsi="Courier New" w:cs="Courier New"/>
          <w:sz w:val="16"/>
        </w:rPr>
      </w:pPr>
    </w:p>
    <w:p w14:paraId="231338A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MMSContentClass ::= ENUMERATED</w:t>
      </w:r>
    </w:p>
    <w:p w14:paraId="337117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955E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text(1),</w:t>
      </w:r>
    </w:p>
    <w:p w14:paraId="41503D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imageBasic(2),</w:t>
      </w:r>
    </w:p>
    <w:p w14:paraId="3E53CC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imageRich(3),</w:t>
      </w:r>
    </w:p>
    <w:p w14:paraId="2FCA36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videoBasic(4),</w:t>
      </w:r>
    </w:p>
    <w:p w14:paraId="7BACB2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videoRich(5),</w:t>
      </w:r>
    </w:p>
    <w:p w14:paraId="2B57E8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megaPixel(6),</w:t>
      </w:r>
    </w:p>
    <w:p w14:paraId="667A04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contentBasic(7),</w:t>
      </w:r>
    </w:p>
    <w:p w14:paraId="72034F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contentRich(8)</w:t>
      </w:r>
    </w:p>
    <w:p w14:paraId="0419E2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24CFB4" w14:textId="77777777" w:rsidR="00CB3235" w:rsidRPr="0002148A" w:rsidRDefault="00CB3235" w:rsidP="00CB3235">
      <w:pPr>
        <w:pStyle w:val="PlainText"/>
        <w:rPr>
          <w:rFonts w:ascii="Courier New" w:hAnsi="Courier New" w:cs="Courier New"/>
          <w:sz w:val="16"/>
        </w:rPr>
      </w:pPr>
    </w:p>
    <w:p w14:paraId="4F4132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MMSContentType ::= UTF8String</w:t>
      </w:r>
    </w:p>
    <w:p w14:paraId="133BAAD4" w14:textId="77777777" w:rsidR="00CB3235" w:rsidRPr="0002148A" w:rsidRDefault="00CB3235" w:rsidP="00CB3235">
      <w:pPr>
        <w:pStyle w:val="PlainText"/>
        <w:rPr>
          <w:rFonts w:ascii="Courier New" w:hAnsi="Courier New" w:cs="Courier New"/>
          <w:sz w:val="16"/>
        </w:rPr>
      </w:pPr>
    </w:p>
    <w:p w14:paraId="731535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MMSDeleteResponseStatus ::= ENUMERATED</w:t>
      </w:r>
    </w:p>
    <w:p w14:paraId="0FAB6E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B5F5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ok(1),</w:t>
      </w:r>
    </w:p>
    <w:p w14:paraId="659511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errorUnspecified(2),</w:t>
      </w:r>
    </w:p>
    <w:p w14:paraId="22DE1E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errorServiceDenied(3),</w:t>
      </w:r>
    </w:p>
    <w:p w14:paraId="3E57EB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errorMessageFormatCorrupt(4),</w:t>
      </w:r>
    </w:p>
    <w:p w14:paraId="4DEB2B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errorSendingAddressUnresolved(5),</w:t>
      </w:r>
    </w:p>
    <w:p w14:paraId="51E782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errorMessageNotFound(6),</w:t>
      </w:r>
    </w:p>
    <w:p w14:paraId="3997AD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errorNetworkProblem(7),</w:t>
      </w:r>
    </w:p>
    <w:p w14:paraId="0AF244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errorContentNotAccepted(8),</w:t>
      </w:r>
    </w:p>
    <w:p w14:paraId="0B33CA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errorUnsupportedMessage(9),</w:t>
      </w:r>
    </w:p>
    <w:p w14:paraId="5CFB63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errorTransientFailure(10),</w:t>
      </w:r>
    </w:p>
    <w:p w14:paraId="331765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errorTransientSendingAddressUnresolved(11),</w:t>
      </w:r>
    </w:p>
    <w:p w14:paraId="23ABF7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errorTransientMessageNotFound(12),</w:t>
      </w:r>
    </w:p>
    <w:p w14:paraId="173A1B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errorTransientNetworkProblem(13),</w:t>
      </w:r>
    </w:p>
    <w:p w14:paraId="2B3A62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errorTransientPartialSuccess(14),</w:t>
      </w:r>
    </w:p>
    <w:p w14:paraId="79F34C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errorPermanentFailure(15),</w:t>
      </w:r>
    </w:p>
    <w:p w14:paraId="05D2B7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errorPermanentServiceDenied(16),</w:t>
      </w:r>
    </w:p>
    <w:p w14:paraId="7FDD9F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errorPermanentMessageFormatCorrupt(17),</w:t>
      </w:r>
    </w:p>
    <w:p w14:paraId="74312D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errorPermanentSendingAddressUnresolved(18),</w:t>
      </w:r>
    </w:p>
    <w:p w14:paraId="1DA047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errorPermanentMessageNotFound(19),</w:t>
      </w:r>
    </w:p>
    <w:p w14:paraId="28EDC0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errorPermanentContentNotAccepted(20),</w:t>
      </w:r>
    </w:p>
    <w:p w14:paraId="440E5F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errorPermanentReplyChargingLimitationsNotMet(21),</w:t>
      </w:r>
    </w:p>
    <w:p w14:paraId="76743A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errorPermanentReplyChargingRequestNotAccepted(22),</w:t>
      </w:r>
    </w:p>
    <w:p w14:paraId="63F432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errorPermanentReplyChargingForwardingDenied(23),</w:t>
      </w:r>
    </w:p>
    <w:p w14:paraId="2A343E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errorPermanentReplyChargingNotSupported(24),</w:t>
      </w:r>
    </w:p>
    <w:p w14:paraId="313D9B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errorPermanentAddressHidingNotSupported(25),</w:t>
      </w:r>
    </w:p>
    <w:p w14:paraId="2370D2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errorPermanentLackOfPrepaid(26)</w:t>
      </w:r>
    </w:p>
    <w:p w14:paraId="3A58AC35" w14:textId="063E2A8D"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6D34C7C" w14:textId="77777777" w:rsidR="00CB3235" w:rsidRPr="0002148A" w:rsidRDefault="00CB3235" w:rsidP="00CB3235">
      <w:pPr>
        <w:pStyle w:val="PlainText"/>
        <w:rPr>
          <w:rFonts w:ascii="Courier New" w:hAnsi="Courier New" w:cs="Courier New"/>
          <w:sz w:val="16"/>
        </w:rPr>
      </w:pPr>
    </w:p>
    <w:p w14:paraId="232A2C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MMSDirection ::= ENUMERATED</w:t>
      </w:r>
    </w:p>
    <w:p w14:paraId="23E9DE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1CAD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fromTarget(0),</w:t>
      </w:r>
    </w:p>
    <w:p w14:paraId="0D3567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toTarget(1)</w:t>
      </w:r>
    </w:p>
    <w:p w14:paraId="54D5D7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C83373" w14:textId="77777777" w:rsidR="00CB3235" w:rsidRPr="0002148A" w:rsidRDefault="00CB3235" w:rsidP="00CB3235">
      <w:pPr>
        <w:pStyle w:val="PlainText"/>
        <w:rPr>
          <w:rFonts w:ascii="Courier New" w:hAnsi="Courier New" w:cs="Courier New"/>
          <w:sz w:val="16"/>
        </w:rPr>
      </w:pPr>
    </w:p>
    <w:p w14:paraId="5D6A92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MMSElementDescriptor ::= SEQUENCE</w:t>
      </w:r>
    </w:p>
    <w:p w14:paraId="5C88DC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97727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reference [1] UTF8String,</w:t>
      </w:r>
    </w:p>
    <w:p w14:paraId="3B320F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parameter [2] UTF8String     OPTIONAL,</w:t>
      </w:r>
    </w:p>
    <w:p w14:paraId="0A91D9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value     [3] UTF8String     OPTIONAL</w:t>
      </w:r>
    </w:p>
    <w:p w14:paraId="185638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CADF22" w14:textId="77777777" w:rsidR="00CB3235" w:rsidRPr="0002148A" w:rsidRDefault="00CB3235" w:rsidP="00CB3235">
      <w:pPr>
        <w:pStyle w:val="PlainText"/>
        <w:rPr>
          <w:rFonts w:ascii="Courier New" w:hAnsi="Courier New" w:cs="Courier New"/>
          <w:sz w:val="16"/>
        </w:rPr>
      </w:pPr>
    </w:p>
    <w:p w14:paraId="07DEF199" w14:textId="77F3E01D"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MMSExpiry ::= SEQUENCE</w:t>
      </w:r>
    </w:p>
    <w:p w14:paraId="0EE730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4362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expiryPeriod [1] INTEGER,</w:t>
      </w:r>
    </w:p>
    <w:p w14:paraId="722A43D2" w14:textId="6F2BAB81"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periodFormat [2] MMSPeriodForma</w:t>
      </w:r>
      <w:r w:rsidR="006F0AC6">
        <w:rPr>
          <w:rFonts w:ascii="Courier New" w:hAnsi="Courier New" w:cs="Courier New"/>
          <w:sz w:val="16"/>
        </w:rPr>
        <w:t>t</w:t>
      </w:r>
    </w:p>
    <w:p w14:paraId="5A78D0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7F663EE" w14:textId="77777777" w:rsidR="00CB3235" w:rsidRPr="0002148A" w:rsidRDefault="00CB3235" w:rsidP="00CB3235">
      <w:pPr>
        <w:pStyle w:val="PlainText"/>
        <w:rPr>
          <w:rFonts w:ascii="Courier New" w:hAnsi="Courier New" w:cs="Courier New"/>
          <w:sz w:val="16"/>
        </w:rPr>
      </w:pPr>
    </w:p>
    <w:p w14:paraId="7264A27C" w14:textId="550D14D1"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MMFlags ::= SEQUENCE</w:t>
      </w:r>
    </w:p>
    <w:p w14:paraId="19BA67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0E8A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length     [1] INTEGER,</w:t>
      </w:r>
    </w:p>
    <w:p w14:paraId="0BD986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       [2] MMStateFlag,</w:t>
      </w:r>
    </w:p>
    <w:p w14:paraId="32F75B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flagString [3] UTF8String</w:t>
      </w:r>
    </w:p>
    <w:p w14:paraId="567BA7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0D80AEA" w14:textId="77777777" w:rsidR="00CB3235" w:rsidRPr="0002148A" w:rsidRDefault="00CB3235" w:rsidP="00CB3235">
      <w:pPr>
        <w:pStyle w:val="PlainText"/>
        <w:rPr>
          <w:rFonts w:ascii="Courier New" w:hAnsi="Courier New" w:cs="Courier New"/>
          <w:sz w:val="16"/>
        </w:rPr>
      </w:pPr>
    </w:p>
    <w:p w14:paraId="5B2797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MMSMessageClass ::= ENUMERATED</w:t>
      </w:r>
    </w:p>
    <w:p w14:paraId="18E880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8DAA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personal(1),</w:t>
      </w:r>
    </w:p>
    <w:p w14:paraId="17DFB0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advertisement(2),</w:t>
      </w:r>
    </w:p>
    <w:p w14:paraId="7B8039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informational(3),</w:t>
      </w:r>
    </w:p>
    <w:p w14:paraId="01398F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auto(4)</w:t>
      </w:r>
    </w:p>
    <w:p w14:paraId="184AEF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DCAD03D" w14:textId="77777777" w:rsidR="00CB3235" w:rsidRPr="0002148A" w:rsidRDefault="00CB3235" w:rsidP="00CB3235">
      <w:pPr>
        <w:pStyle w:val="PlainText"/>
        <w:rPr>
          <w:rFonts w:ascii="Courier New" w:hAnsi="Courier New" w:cs="Courier New"/>
          <w:sz w:val="16"/>
        </w:rPr>
      </w:pPr>
    </w:p>
    <w:p w14:paraId="38A377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MMSParty ::= SEQUENCE</w:t>
      </w:r>
    </w:p>
    <w:p w14:paraId="72371E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78766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mMSPartyIDs [1] SEQUENCE OF MMSPartyID,</w:t>
      </w:r>
    </w:p>
    <w:p w14:paraId="306AAD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nonLocalID  [2] NonLocalID</w:t>
      </w:r>
    </w:p>
    <w:p w14:paraId="079096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0F7C525" w14:textId="77777777" w:rsidR="00CB3235" w:rsidRPr="0002148A" w:rsidRDefault="00CB3235" w:rsidP="00CB3235">
      <w:pPr>
        <w:pStyle w:val="PlainText"/>
        <w:rPr>
          <w:rFonts w:ascii="Courier New" w:hAnsi="Courier New" w:cs="Courier New"/>
          <w:sz w:val="16"/>
        </w:rPr>
      </w:pPr>
    </w:p>
    <w:p w14:paraId="4C52EC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MMSPartyID ::= CHOICE</w:t>
      </w:r>
    </w:p>
    <w:p w14:paraId="2451EA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948B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e164Number   [1] E164Number,</w:t>
      </w:r>
    </w:p>
    <w:p w14:paraId="5EB081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emailAddress [2] EmailAddress,</w:t>
      </w:r>
    </w:p>
    <w:p w14:paraId="345B7F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iMSI         [3] IMSI,</w:t>
      </w:r>
    </w:p>
    <w:p w14:paraId="353E84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iMPU         [4] IMPU,</w:t>
      </w:r>
    </w:p>
    <w:p w14:paraId="3A6AAB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iMPI         [5] IMPI,</w:t>
      </w:r>
    </w:p>
    <w:p w14:paraId="294420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[6] SUPI,</w:t>
      </w:r>
    </w:p>
    <w:p w14:paraId="35973E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[7] GPSI</w:t>
      </w:r>
    </w:p>
    <w:p w14:paraId="064F285D" w14:textId="29981F88"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5CC3EBF" w14:textId="77777777" w:rsidR="00CB3235" w:rsidRPr="0002148A" w:rsidRDefault="00CB3235" w:rsidP="00CB3235">
      <w:pPr>
        <w:pStyle w:val="PlainText"/>
        <w:rPr>
          <w:rFonts w:ascii="Courier New" w:hAnsi="Courier New" w:cs="Courier New"/>
          <w:sz w:val="16"/>
        </w:rPr>
      </w:pPr>
    </w:p>
    <w:p w14:paraId="278FD96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MMSPeriodFormat ::= ENUMERATED</w:t>
      </w:r>
    </w:p>
    <w:p w14:paraId="549387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AB0E0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absolute(1),</w:t>
      </w:r>
    </w:p>
    <w:p w14:paraId="2EA651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relative(2)</w:t>
      </w:r>
    </w:p>
    <w:p w14:paraId="3D8B29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ECBD9F3" w14:textId="77777777" w:rsidR="00CB3235" w:rsidRPr="0002148A" w:rsidRDefault="00CB3235" w:rsidP="00CB3235">
      <w:pPr>
        <w:pStyle w:val="PlainText"/>
        <w:rPr>
          <w:rFonts w:ascii="Courier New" w:hAnsi="Courier New" w:cs="Courier New"/>
          <w:sz w:val="16"/>
        </w:rPr>
      </w:pPr>
    </w:p>
    <w:p w14:paraId="0D7506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MMSPreviouslySent ::= SEQUENCE</w:t>
      </w:r>
    </w:p>
    <w:p w14:paraId="5D96E4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0DBE8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previouslySentByParty [1] MMSParty,</w:t>
      </w:r>
    </w:p>
    <w:p w14:paraId="0F6007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sequenceNumber        [2] INTEGER,</w:t>
      </w:r>
    </w:p>
    <w:p w14:paraId="721C73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previousSendDateTime  [3] Timestamp</w:t>
      </w:r>
    </w:p>
    <w:p w14:paraId="4888C7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47B2E7" w14:textId="77777777" w:rsidR="00CB3235" w:rsidRPr="0002148A" w:rsidRDefault="00CB3235" w:rsidP="00CB3235">
      <w:pPr>
        <w:pStyle w:val="PlainText"/>
        <w:rPr>
          <w:rFonts w:ascii="Courier New" w:hAnsi="Courier New" w:cs="Courier New"/>
          <w:sz w:val="16"/>
        </w:rPr>
      </w:pPr>
    </w:p>
    <w:p w14:paraId="53A728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MMSPreviouslySentBy ::= SEQUENCE OF MMSPreviouslySent</w:t>
      </w:r>
    </w:p>
    <w:p w14:paraId="4ECC7561" w14:textId="77777777" w:rsidR="00CB3235" w:rsidRPr="0002148A" w:rsidRDefault="00CB3235" w:rsidP="00CB3235">
      <w:pPr>
        <w:pStyle w:val="PlainText"/>
        <w:rPr>
          <w:rFonts w:ascii="Courier New" w:hAnsi="Courier New" w:cs="Courier New"/>
          <w:sz w:val="16"/>
        </w:rPr>
      </w:pPr>
    </w:p>
    <w:p w14:paraId="14BFEC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MMSPriority ::= ENUMERATED</w:t>
      </w:r>
    </w:p>
    <w:p w14:paraId="21D6F6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EC87A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low(1),</w:t>
      </w:r>
    </w:p>
    <w:p w14:paraId="7C1676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normal(2),</w:t>
      </w:r>
    </w:p>
    <w:p w14:paraId="04BD42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high(3)</w:t>
      </w:r>
    </w:p>
    <w:p w14:paraId="6BA348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21A5F08" w14:textId="77777777" w:rsidR="00CB3235" w:rsidRPr="0002148A" w:rsidRDefault="00CB3235" w:rsidP="00CB3235">
      <w:pPr>
        <w:pStyle w:val="PlainText"/>
        <w:rPr>
          <w:rFonts w:ascii="Courier New" w:hAnsi="Courier New" w:cs="Courier New"/>
          <w:sz w:val="16"/>
        </w:rPr>
      </w:pPr>
    </w:p>
    <w:p w14:paraId="78BCAF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MMSQuota ::= SEQUENCE</w:t>
      </w:r>
    </w:p>
    <w:p w14:paraId="79B1AC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03E55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quota     [1] INTEGER,</w:t>
      </w:r>
    </w:p>
    <w:p w14:paraId="6275A2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quotaUnit [2] MMSQuotaUnit</w:t>
      </w:r>
    </w:p>
    <w:p w14:paraId="55F92E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37ABA3F" w14:textId="77777777" w:rsidR="00CB3235" w:rsidRPr="0002148A" w:rsidRDefault="00CB3235" w:rsidP="00CB3235">
      <w:pPr>
        <w:pStyle w:val="PlainText"/>
        <w:rPr>
          <w:rFonts w:ascii="Courier New" w:hAnsi="Courier New" w:cs="Courier New"/>
          <w:sz w:val="16"/>
        </w:rPr>
      </w:pPr>
    </w:p>
    <w:p w14:paraId="2647EE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MMSQuotaUnit ::= ENUMERATED</w:t>
      </w:r>
    </w:p>
    <w:p w14:paraId="3094DE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2C35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numMessages(1),</w:t>
      </w:r>
    </w:p>
    <w:p w14:paraId="6CFA1B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bytes(2)</w:t>
      </w:r>
    </w:p>
    <w:p w14:paraId="51F5BB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13D606" w14:textId="77777777" w:rsidR="00CB3235" w:rsidRPr="0002148A" w:rsidRDefault="00CB3235" w:rsidP="00CB3235">
      <w:pPr>
        <w:pStyle w:val="PlainText"/>
        <w:rPr>
          <w:rFonts w:ascii="Courier New" w:hAnsi="Courier New" w:cs="Courier New"/>
          <w:sz w:val="16"/>
        </w:rPr>
      </w:pPr>
    </w:p>
    <w:p w14:paraId="23069B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MMSReadStatus ::= ENUMERATED</w:t>
      </w:r>
    </w:p>
    <w:p w14:paraId="4F75C5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42443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read(1),</w:t>
      </w:r>
    </w:p>
    <w:p w14:paraId="2E3DD8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deletedWithoutBeingRead(2)</w:t>
      </w:r>
    </w:p>
    <w:p w14:paraId="159AC7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DEA504B" w14:textId="77777777" w:rsidR="00CB3235" w:rsidRPr="0002148A" w:rsidRDefault="00CB3235" w:rsidP="00CB3235">
      <w:pPr>
        <w:pStyle w:val="PlainText"/>
        <w:rPr>
          <w:rFonts w:ascii="Courier New" w:hAnsi="Courier New" w:cs="Courier New"/>
          <w:sz w:val="16"/>
        </w:rPr>
      </w:pPr>
    </w:p>
    <w:p w14:paraId="51174C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MMSReadStatusText ::= UTF8String</w:t>
      </w:r>
    </w:p>
    <w:p w14:paraId="05DAC857" w14:textId="77777777" w:rsidR="00CB3235" w:rsidRPr="0002148A" w:rsidRDefault="00CB3235" w:rsidP="00CB3235">
      <w:pPr>
        <w:pStyle w:val="PlainText"/>
        <w:rPr>
          <w:rFonts w:ascii="Courier New" w:hAnsi="Courier New" w:cs="Courier New"/>
          <w:sz w:val="16"/>
        </w:rPr>
      </w:pPr>
    </w:p>
    <w:p w14:paraId="354458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MMSReplyCharging ::= ENUMERATED</w:t>
      </w:r>
    </w:p>
    <w:p w14:paraId="1A069D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AE457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requested(0),</w:t>
      </w:r>
    </w:p>
    <w:p w14:paraId="75024B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requestedTextOnly(1),</w:t>
      </w:r>
    </w:p>
    <w:p w14:paraId="7409C9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accepted(2),</w:t>
      </w:r>
    </w:p>
    <w:p w14:paraId="367950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acceptedTextOnly(3)</w:t>
      </w:r>
    </w:p>
    <w:p w14:paraId="67019D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0704D7" w14:textId="77777777" w:rsidR="00CB3235" w:rsidRPr="0002148A" w:rsidRDefault="00CB3235" w:rsidP="00CB3235">
      <w:pPr>
        <w:pStyle w:val="PlainText"/>
        <w:rPr>
          <w:rFonts w:ascii="Courier New" w:hAnsi="Courier New" w:cs="Courier New"/>
          <w:sz w:val="16"/>
        </w:rPr>
      </w:pPr>
    </w:p>
    <w:p w14:paraId="5C5190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MMSResponseStatus ::= ENUMERATED</w:t>
      </w:r>
    </w:p>
    <w:p w14:paraId="401914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3D76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ok(1),</w:t>
      </w:r>
    </w:p>
    <w:p w14:paraId="5A0325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errorUnspecified(2),</w:t>
      </w:r>
    </w:p>
    <w:p w14:paraId="45BB20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errorServiceDenied(3),</w:t>
      </w:r>
    </w:p>
    <w:p w14:paraId="36CEBF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errorMessageFormatCorrupt(4),</w:t>
      </w:r>
    </w:p>
    <w:p w14:paraId="348752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errorSendingAddressUnresolved(5),</w:t>
      </w:r>
    </w:p>
    <w:p w14:paraId="46690F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errorMessageNotFound(6),</w:t>
      </w:r>
    </w:p>
    <w:p w14:paraId="478A11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errorNetworkProblem(7),</w:t>
      </w:r>
    </w:p>
    <w:p w14:paraId="16D6A5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errorContentNotAccepted(8),</w:t>
      </w:r>
    </w:p>
    <w:p w14:paraId="4395EB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errorUnsupportedMessage(9),</w:t>
      </w:r>
    </w:p>
    <w:p w14:paraId="69895B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errorTransientFailure(10),</w:t>
      </w:r>
    </w:p>
    <w:p w14:paraId="557923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errorTransientSendingAddressUnresolved(11),</w:t>
      </w:r>
    </w:p>
    <w:p w14:paraId="236144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errorTransientMessageNotFound(12),</w:t>
      </w:r>
    </w:p>
    <w:p w14:paraId="658DC8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errorTransientNetworkProblem(13),</w:t>
      </w:r>
    </w:p>
    <w:p w14:paraId="0B4B12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errorTransientPartialSuccess(14),</w:t>
      </w:r>
    </w:p>
    <w:p w14:paraId="5A14D6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errorPermanentFailure(15),</w:t>
      </w:r>
    </w:p>
    <w:p w14:paraId="6C7D01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errorPermanentServiceDenied(16),</w:t>
      </w:r>
    </w:p>
    <w:p w14:paraId="12B8AD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errorPermanentMessageFormatCorrupt(17),</w:t>
      </w:r>
    </w:p>
    <w:p w14:paraId="51EF06A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errorPermanentSendingAddressUnresolved(18),</w:t>
      </w:r>
    </w:p>
    <w:p w14:paraId="59DF15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errorPermanentMessageNotFound(19),</w:t>
      </w:r>
    </w:p>
    <w:p w14:paraId="5E41F7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errorPermanentContentNotAccepted(20),</w:t>
      </w:r>
    </w:p>
    <w:p w14:paraId="23B28E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errorPermanentReplyChargingLimitationsNotMet(21),</w:t>
      </w:r>
    </w:p>
    <w:p w14:paraId="142496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errorPermanentReplyChargingRequestNotAccepted(22),</w:t>
      </w:r>
    </w:p>
    <w:p w14:paraId="5AB203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errorPermanentReplyChargingForwardingDenied(23),</w:t>
      </w:r>
    </w:p>
    <w:p w14:paraId="7A39A3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errorPermanentReplyChargingNotSupported(24),</w:t>
      </w:r>
    </w:p>
    <w:p w14:paraId="104F61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errorPermanentAddressHidingNotSupported(25),</w:t>
      </w:r>
    </w:p>
    <w:p w14:paraId="5048F4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errorPermanentLackOfPrepaid(26)</w:t>
      </w:r>
    </w:p>
    <w:p w14:paraId="19C843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DD496A" w14:textId="77777777" w:rsidR="00CB3235" w:rsidRPr="0002148A" w:rsidRDefault="00CB3235" w:rsidP="00CB3235">
      <w:pPr>
        <w:pStyle w:val="PlainText"/>
        <w:rPr>
          <w:rFonts w:ascii="Courier New" w:hAnsi="Courier New" w:cs="Courier New"/>
          <w:sz w:val="16"/>
        </w:rPr>
      </w:pPr>
    </w:p>
    <w:p w14:paraId="6E5647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MMSRetrieveStatus ::= ENUMERATED</w:t>
      </w:r>
    </w:p>
    <w:p w14:paraId="7F0A1A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94B9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success(1),</w:t>
      </w:r>
    </w:p>
    <w:p w14:paraId="019E8B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errorTransientFailure(2),</w:t>
      </w:r>
    </w:p>
    <w:p w14:paraId="3A5B43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errorTransientMessageNotFound(3),</w:t>
      </w:r>
    </w:p>
    <w:p w14:paraId="5A38C1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errorTransientNetworkProblem(4),</w:t>
      </w:r>
    </w:p>
    <w:p w14:paraId="4E65BA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errorPermanentFailure(5),</w:t>
      </w:r>
    </w:p>
    <w:p w14:paraId="2FA151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errorPermanentServiceDenied(6),</w:t>
      </w:r>
    </w:p>
    <w:p w14:paraId="5AC68E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errorPermanentMessageNotFound(7),</w:t>
      </w:r>
    </w:p>
    <w:p w14:paraId="0E5755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errorPermanentContentUnsupported(8)</w:t>
      </w:r>
    </w:p>
    <w:p w14:paraId="477D6B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1803F24" w14:textId="77777777" w:rsidR="00CB3235" w:rsidRPr="0002148A" w:rsidRDefault="00CB3235" w:rsidP="00CB3235">
      <w:pPr>
        <w:pStyle w:val="PlainText"/>
        <w:rPr>
          <w:rFonts w:ascii="Courier New" w:hAnsi="Courier New" w:cs="Courier New"/>
          <w:sz w:val="16"/>
        </w:rPr>
      </w:pPr>
    </w:p>
    <w:p w14:paraId="200320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MMSStoreStatus ::= ENUMERATED</w:t>
      </w:r>
    </w:p>
    <w:p w14:paraId="32F409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70FC0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success(1),</w:t>
      </w:r>
    </w:p>
    <w:p w14:paraId="1245F8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errorTransientFailure(2),</w:t>
      </w:r>
    </w:p>
    <w:p w14:paraId="21545B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errorTransientNetworkProblem(3),</w:t>
      </w:r>
    </w:p>
    <w:p w14:paraId="3C4EA9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errorPermanentFailure(4),</w:t>
      </w:r>
    </w:p>
    <w:p w14:paraId="30D544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errorPermanentServiceDenied(5),</w:t>
      </w:r>
    </w:p>
    <w:p w14:paraId="00B144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errorPermanentMessageFormatCorrupt(6),</w:t>
      </w:r>
    </w:p>
    <w:p w14:paraId="2B9ED61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errorPermanentMessageNotFound(7),</w:t>
      </w:r>
    </w:p>
    <w:p w14:paraId="078741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errorMMBoxFull(8)</w:t>
      </w:r>
    </w:p>
    <w:p w14:paraId="6AD5F8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2DAE17DA" w14:textId="77777777" w:rsidR="00CB3235" w:rsidRPr="0002148A" w:rsidRDefault="00CB3235" w:rsidP="00CB3235">
      <w:pPr>
        <w:pStyle w:val="PlainText"/>
        <w:rPr>
          <w:rFonts w:ascii="Courier New" w:hAnsi="Courier New" w:cs="Courier New"/>
          <w:sz w:val="16"/>
        </w:rPr>
      </w:pPr>
    </w:p>
    <w:p w14:paraId="0AD5CC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MMState ::= ENUMERATED</w:t>
      </w:r>
    </w:p>
    <w:p w14:paraId="470F6C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CEB9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draft(1),</w:t>
      </w:r>
    </w:p>
    <w:p w14:paraId="56B28E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sent(2),</w:t>
      </w:r>
    </w:p>
    <w:p w14:paraId="1B176A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new(3),</w:t>
      </w:r>
    </w:p>
    <w:p w14:paraId="6C587F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retrieved(4),</w:t>
      </w:r>
    </w:p>
    <w:p w14:paraId="1A2D90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forwarded(5)</w:t>
      </w:r>
    </w:p>
    <w:p w14:paraId="61135B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EA4F2ED" w14:textId="77777777" w:rsidR="00CB3235" w:rsidRPr="0002148A" w:rsidRDefault="00CB3235" w:rsidP="00CB3235">
      <w:pPr>
        <w:pStyle w:val="PlainText"/>
        <w:rPr>
          <w:rFonts w:ascii="Courier New" w:hAnsi="Courier New" w:cs="Courier New"/>
          <w:sz w:val="16"/>
        </w:rPr>
      </w:pPr>
    </w:p>
    <w:p w14:paraId="590836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MMStateFlag ::= ENUMERATED</w:t>
      </w:r>
    </w:p>
    <w:p w14:paraId="2B1BF22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246D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add(1),</w:t>
      </w:r>
    </w:p>
    <w:p w14:paraId="1298D3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remove(2),</w:t>
      </w:r>
    </w:p>
    <w:p w14:paraId="0C03BD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filter(3)</w:t>
      </w:r>
    </w:p>
    <w:p w14:paraId="0681A6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CD6A8A" w14:textId="77777777" w:rsidR="00CB3235" w:rsidRPr="0002148A" w:rsidRDefault="00CB3235" w:rsidP="00CB3235">
      <w:pPr>
        <w:pStyle w:val="PlainText"/>
        <w:rPr>
          <w:rFonts w:ascii="Courier New" w:hAnsi="Courier New" w:cs="Courier New"/>
          <w:sz w:val="16"/>
        </w:rPr>
      </w:pPr>
    </w:p>
    <w:p w14:paraId="017D14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MMStatus ::= ENUMERATED</w:t>
      </w:r>
    </w:p>
    <w:p w14:paraId="367875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470D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expired(1),</w:t>
      </w:r>
    </w:p>
    <w:p w14:paraId="2EE24C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retrieved(2),</w:t>
      </w:r>
    </w:p>
    <w:p w14:paraId="3A9601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rejected(3),</w:t>
      </w:r>
    </w:p>
    <w:p w14:paraId="27B19E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deferred(4),</w:t>
      </w:r>
    </w:p>
    <w:p w14:paraId="640D956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unrecognized(5),</w:t>
      </w:r>
    </w:p>
    <w:p w14:paraId="782ABD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indeterminate(6),</w:t>
      </w:r>
    </w:p>
    <w:p w14:paraId="1AC44D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forwarded(7),</w:t>
      </w:r>
    </w:p>
    <w:p w14:paraId="77DAB7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unreachable(8)</w:t>
      </w:r>
    </w:p>
    <w:p w14:paraId="1CB0E5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709247" w14:textId="77777777" w:rsidR="00CB3235" w:rsidRPr="0002148A" w:rsidRDefault="00CB3235" w:rsidP="00CB3235">
      <w:pPr>
        <w:pStyle w:val="PlainText"/>
        <w:rPr>
          <w:rFonts w:ascii="Courier New" w:hAnsi="Courier New" w:cs="Courier New"/>
          <w:sz w:val="16"/>
        </w:rPr>
      </w:pPr>
    </w:p>
    <w:p w14:paraId="7EA892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MMStatusExtension ::= ENUMERATED</w:t>
      </w:r>
    </w:p>
    <w:p w14:paraId="241A2F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B01A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rejectionByMMSRecipient(0),</w:t>
      </w:r>
    </w:p>
    <w:p w14:paraId="4DFAA0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rejectionByOtherRS(1)</w:t>
      </w:r>
    </w:p>
    <w:p w14:paraId="22E2AA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CB6450E" w14:textId="77777777" w:rsidR="00CB3235" w:rsidRPr="0002148A" w:rsidRDefault="00CB3235" w:rsidP="00CB3235">
      <w:pPr>
        <w:pStyle w:val="PlainText"/>
        <w:rPr>
          <w:rFonts w:ascii="Courier New" w:hAnsi="Courier New" w:cs="Courier New"/>
          <w:sz w:val="16"/>
        </w:rPr>
      </w:pPr>
    </w:p>
    <w:p w14:paraId="278415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MMStatusText ::= UTF8String</w:t>
      </w:r>
    </w:p>
    <w:p w14:paraId="11438E11" w14:textId="77777777" w:rsidR="00CB3235" w:rsidRPr="0002148A" w:rsidRDefault="00CB3235" w:rsidP="00CB3235">
      <w:pPr>
        <w:pStyle w:val="PlainText"/>
        <w:rPr>
          <w:rFonts w:ascii="Courier New" w:hAnsi="Courier New" w:cs="Courier New"/>
          <w:sz w:val="16"/>
        </w:rPr>
      </w:pPr>
    </w:p>
    <w:p w14:paraId="67ADEC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MMSSubject ::= UTF8String</w:t>
      </w:r>
    </w:p>
    <w:p w14:paraId="16627162" w14:textId="77777777" w:rsidR="00CB3235" w:rsidRPr="0002148A" w:rsidRDefault="00CB3235" w:rsidP="00CB3235">
      <w:pPr>
        <w:pStyle w:val="PlainText"/>
        <w:rPr>
          <w:rFonts w:ascii="Courier New" w:hAnsi="Courier New" w:cs="Courier New"/>
          <w:sz w:val="16"/>
        </w:rPr>
      </w:pPr>
    </w:p>
    <w:p w14:paraId="59A468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MMSVersion ::= SEQUENCE</w:t>
      </w:r>
    </w:p>
    <w:p w14:paraId="133EAE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6B9E2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majorVersion [1] INTEGER,</w:t>
      </w:r>
    </w:p>
    <w:p w14:paraId="042226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minorVersion [2] INTEGER</w:t>
      </w:r>
    </w:p>
    <w:p w14:paraId="2D338548" w14:textId="040C4B72"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8CF658" w14:textId="77777777" w:rsidR="00CB3235" w:rsidRPr="0002148A" w:rsidRDefault="00CB3235" w:rsidP="00CB3235">
      <w:pPr>
        <w:pStyle w:val="PlainText"/>
        <w:rPr>
          <w:rFonts w:ascii="Courier New" w:hAnsi="Courier New" w:cs="Courier New"/>
          <w:sz w:val="16"/>
        </w:rPr>
      </w:pPr>
    </w:p>
    <w:p w14:paraId="36D369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7959E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PTC definitions</w:t>
      </w:r>
    </w:p>
    <w:p w14:paraId="71DFE0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4AA1086" w14:textId="77777777" w:rsidR="00CB3235" w:rsidRPr="0002148A" w:rsidRDefault="00CB3235" w:rsidP="00CB3235">
      <w:pPr>
        <w:pStyle w:val="PlainText"/>
        <w:rPr>
          <w:rFonts w:ascii="Courier New" w:hAnsi="Courier New" w:cs="Courier New"/>
          <w:sz w:val="16"/>
        </w:rPr>
      </w:pPr>
    </w:p>
    <w:p w14:paraId="7B48BD7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PTCRegistration  ::= SEQUENCE</w:t>
      </w:r>
    </w:p>
    <w:p w14:paraId="309987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CFB89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28E379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pTCServerURI                  [2] UTF8String,</w:t>
      </w:r>
    </w:p>
    <w:p w14:paraId="39B395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pTCRegistrationRequest        [3] PTCRegistrationRequest,</w:t>
      </w:r>
    </w:p>
    <w:p w14:paraId="396C59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pTCRegistrationOutcome        [4] PTCRegistrationOutcome</w:t>
      </w:r>
    </w:p>
    <w:p w14:paraId="0CB031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576464" w14:textId="77777777" w:rsidR="00CB3235" w:rsidRPr="0002148A" w:rsidRDefault="00CB3235" w:rsidP="00CB3235">
      <w:pPr>
        <w:pStyle w:val="PlainText"/>
        <w:rPr>
          <w:rFonts w:ascii="Courier New" w:hAnsi="Courier New" w:cs="Courier New"/>
          <w:sz w:val="16"/>
        </w:rPr>
      </w:pPr>
    </w:p>
    <w:p w14:paraId="59B33C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PTCSessionInitiation  ::= SEQUENCE</w:t>
      </w:r>
    </w:p>
    <w:p w14:paraId="4C3424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77AD0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0D95F9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4D835B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pTCServerURI                  [3] UTF8String,</w:t>
      </w:r>
    </w:p>
    <w:p w14:paraId="4348E9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[4] PTCSessionInfo,</w:t>
      </w:r>
    </w:p>
    <w:p w14:paraId="5F2FBD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pTCOriginatingID              [5] PTCTargetInformation,</w:t>
      </w:r>
    </w:p>
    <w:p w14:paraId="4574C6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pTCParticipants               [6] SEQUENCE OF PTCTargetInformation OPTIONAL,</w:t>
      </w:r>
    </w:p>
    <w:p w14:paraId="2BF7FA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pTCParticipantPresenceStatus  [7] MultipleParticipantPresenceStatus OPTIONAL,</w:t>
      </w:r>
    </w:p>
    <w:p w14:paraId="636222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[8] Location OPTIONAL,</w:t>
      </w:r>
    </w:p>
    <w:p w14:paraId="46D353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pTCBearerCapability           [9] UTF8String OPTIONAL,</w:t>
      </w:r>
    </w:p>
    <w:p w14:paraId="342455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pTCHost                       [10] PTCTargetInformation OPTIONAL</w:t>
      </w:r>
    </w:p>
    <w:p w14:paraId="70FF96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8506A96" w14:textId="77777777" w:rsidR="00CB3235" w:rsidRPr="0002148A" w:rsidRDefault="00CB3235" w:rsidP="00CB3235">
      <w:pPr>
        <w:pStyle w:val="PlainText"/>
        <w:rPr>
          <w:rFonts w:ascii="Courier New" w:hAnsi="Courier New" w:cs="Courier New"/>
          <w:sz w:val="16"/>
        </w:rPr>
      </w:pPr>
    </w:p>
    <w:p w14:paraId="6015CD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PTCSessionAbandon  ::= SEQUENCE</w:t>
      </w:r>
    </w:p>
    <w:p w14:paraId="3F8A5B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9D342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78B8BC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622643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[3] PTCSessionInfo,</w:t>
      </w:r>
    </w:p>
    <w:p w14:paraId="710288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[4] Location OPTIONAL,</w:t>
      </w:r>
    </w:p>
    <w:p w14:paraId="0931D5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pTCAbandonCause               [5] INTEGER</w:t>
      </w:r>
    </w:p>
    <w:p w14:paraId="57C9C0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D8CE77" w14:textId="77777777" w:rsidR="00CB3235" w:rsidRPr="0002148A" w:rsidRDefault="00CB3235" w:rsidP="00CB3235">
      <w:pPr>
        <w:pStyle w:val="PlainText"/>
        <w:rPr>
          <w:rFonts w:ascii="Courier New" w:hAnsi="Courier New" w:cs="Courier New"/>
          <w:sz w:val="16"/>
        </w:rPr>
      </w:pPr>
    </w:p>
    <w:p w14:paraId="2575AA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PTCSessionStart  ::= SEQUENCE</w:t>
      </w:r>
    </w:p>
    <w:p w14:paraId="2E0AD5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A987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32CE13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26BC18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pTCServerURI                  [3] UTF8String,</w:t>
      </w:r>
    </w:p>
    <w:p w14:paraId="191631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[4] PTCSessionInfo,</w:t>
      </w:r>
    </w:p>
    <w:p w14:paraId="037D20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pTCOriginatingID              [5] PTCTargetInformation,</w:t>
      </w:r>
    </w:p>
    <w:p w14:paraId="724566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pTCParticipants               [6] SEQUENCE OF PTCTargetInformation OPTIONAL,</w:t>
      </w:r>
    </w:p>
    <w:p w14:paraId="6B7099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pTCParticipantPresenceStatus  [7] MultipleParticipantPresenceStatus OPTIONAL,</w:t>
      </w:r>
    </w:p>
    <w:p w14:paraId="59B0BA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[8] Location OPTIONAL,</w:t>
      </w:r>
    </w:p>
    <w:p w14:paraId="6BE022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pTCHost                       [9] PTCTargetInformation OPTIONAL,</w:t>
      </w:r>
    </w:p>
    <w:p w14:paraId="10A4FF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pTCBearerCapability           [10] UTF8String OPTIONAL</w:t>
      </w:r>
    </w:p>
    <w:p w14:paraId="24E5D0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6E5C0E" w14:textId="77777777" w:rsidR="00CB3235" w:rsidRPr="0002148A" w:rsidRDefault="00CB3235" w:rsidP="00CB3235">
      <w:pPr>
        <w:pStyle w:val="PlainText"/>
        <w:rPr>
          <w:rFonts w:ascii="Courier New" w:hAnsi="Courier New" w:cs="Courier New"/>
          <w:sz w:val="16"/>
        </w:rPr>
      </w:pPr>
    </w:p>
    <w:p w14:paraId="67CE45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PTCSessionEnd  ::= SEQUENCE</w:t>
      </w:r>
    </w:p>
    <w:p w14:paraId="6F4567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B397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08C218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194450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pTCServerURI                  [3] UTF8String,</w:t>
      </w:r>
    </w:p>
    <w:p w14:paraId="6CDEEA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[4] PTCSessionInfo,</w:t>
      </w:r>
    </w:p>
    <w:p w14:paraId="3ECF78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pTCParticipants               [5] SEQUENCE OF PTCTargetInformation OPTIONAL,</w:t>
      </w:r>
    </w:p>
    <w:p w14:paraId="3858ED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[6] Location OPTIONAL,</w:t>
      </w:r>
    </w:p>
    <w:p w14:paraId="469CB3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pTCSessionEndCause            [7] PTCSessionEndCause</w:t>
      </w:r>
    </w:p>
    <w:p w14:paraId="049FFB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91F5DF" w14:textId="77777777" w:rsidR="00CB3235" w:rsidRPr="0002148A" w:rsidRDefault="00CB3235" w:rsidP="00CB3235">
      <w:pPr>
        <w:pStyle w:val="PlainText"/>
        <w:rPr>
          <w:rFonts w:ascii="Courier New" w:hAnsi="Courier New" w:cs="Courier New"/>
          <w:sz w:val="16"/>
        </w:rPr>
      </w:pPr>
    </w:p>
    <w:p w14:paraId="629215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PTCStartOfInterception  ::= SEQUENCE</w:t>
      </w:r>
    </w:p>
    <w:p w14:paraId="195EE0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7DC9D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158067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79FF9F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preEstSessionID               [3] PTCSessionInfo OPTIONAL,</w:t>
      </w:r>
    </w:p>
    <w:p w14:paraId="5E9773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pTCOriginatingID              [4] PTCTargetInformation,</w:t>
      </w:r>
    </w:p>
    <w:p w14:paraId="733E97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[5] PTCSessionInfo OPTIONAL,</w:t>
      </w:r>
    </w:p>
    <w:p w14:paraId="43539F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pTCHost                       [6] PTCTargetInformation OPTIONAL,</w:t>
      </w:r>
    </w:p>
    <w:p w14:paraId="7A10F7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pTCParticipants               [7] SEQUENCE OF PTCTargetInformation OPTIONAL,</w:t>
      </w:r>
    </w:p>
    <w:p w14:paraId="780110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pTCMediaStreamAvail           [8] BOOLEAN OPTIONAL,</w:t>
      </w:r>
    </w:p>
    <w:p w14:paraId="5BCFDD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pTCBearerCapability           [9] UTF8String OPTIONAL</w:t>
      </w:r>
    </w:p>
    <w:p w14:paraId="508414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6206574" w14:textId="77777777" w:rsidR="00CB3235" w:rsidRPr="0002148A" w:rsidRDefault="00CB3235" w:rsidP="00CB3235">
      <w:pPr>
        <w:pStyle w:val="PlainText"/>
        <w:rPr>
          <w:rFonts w:ascii="Courier New" w:hAnsi="Courier New" w:cs="Courier New"/>
          <w:sz w:val="16"/>
        </w:rPr>
      </w:pPr>
    </w:p>
    <w:p w14:paraId="53E0FB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PTCPreEstablishedSession  ::= SEQUENCE</w:t>
      </w:r>
    </w:p>
    <w:p w14:paraId="792951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21B3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44E366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pTCServerURI                  [2] UTF8String,</w:t>
      </w:r>
    </w:p>
    <w:p w14:paraId="62E1A7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rTPSetting                    [3] RTPSetting,</w:t>
      </w:r>
    </w:p>
    <w:p w14:paraId="05F244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pTCMediaCapability            [4] UTF8String,</w:t>
      </w:r>
    </w:p>
    <w:p w14:paraId="3A2FFE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pTCPreEstSessionID            [5] PTCSessionInfo,</w:t>
      </w:r>
    </w:p>
    <w:p w14:paraId="5E3991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pTCPreEstStatus               [6] PTCPreEstStatus,</w:t>
      </w:r>
    </w:p>
    <w:p w14:paraId="619FFF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pTCMediaStreamAvail           [7] BOOLEAN OPTIONAL,</w:t>
      </w:r>
    </w:p>
    <w:p w14:paraId="520D1F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[8] Location OPTIONAL,</w:t>
      </w:r>
    </w:p>
    <w:p w14:paraId="5C7162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pTCFailureCode                [9] PTCFailureCode OPTIONAL</w:t>
      </w:r>
    </w:p>
    <w:p w14:paraId="04DBC2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DBFB7B3" w14:textId="77777777" w:rsidR="00CB3235" w:rsidRPr="0002148A" w:rsidRDefault="00CB3235" w:rsidP="00CB3235">
      <w:pPr>
        <w:pStyle w:val="PlainText"/>
        <w:rPr>
          <w:rFonts w:ascii="Courier New" w:hAnsi="Courier New" w:cs="Courier New"/>
          <w:sz w:val="16"/>
        </w:rPr>
      </w:pPr>
    </w:p>
    <w:p w14:paraId="3EF74C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PTCInstantPersonalAlert  ::= SEQUENCE</w:t>
      </w:r>
    </w:p>
    <w:p w14:paraId="304D41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ED6F6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37A9A0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pTCIPAPartyID                 [2] PTCTargetInformation,</w:t>
      </w:r>
    </w:p>
    <w:p w14:paraId="019215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pTCIPADirection               [3] Direction</w:t>
      </w:r>
    </w:p>
    <w:p w14:paraId="5C4CD8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B215C23" w14:textId="77777777" w:rsidR="00CB3235" w:rsidRPr="0002148A" w:rsidRDefault="00CB3235" w:rsidP="00CB3235">
      <w:pPr>
        <w:pStyle w:val="PlainText"/>
        <w:rPr>
          <w:rFonts w:ascii="Courier New" w:hAnsi="Courier New" w:cs="Courier New"/>
          <w:sz w:val="16"/>
        </w:rPr>
      </w:pPr>
    </w:p>
    <w:p w14:paraId="19D870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PTCPartyJoin  ::= SEQUENCE</w:t>
      </w:r>
    </w:p>
    <w:p w14:paraId="1F5710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195D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6A37DB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7BE9AB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[3] PTCSessionInfo,</w:t>
      </w:r>
    </w:p>
    <w:p w14:paraId="4E6A20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pTCParticipants               [4] SEQUENCE OF PTCTargetInformation OPTIONAL,</w:t>
      </w:r>
    </w:p>
    <w:p w14:paraId="5879F0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pTCParticipantPresenceStatus  [5] MultipleParticipantPresenceStatus OPTIONAL,</w:t>
      </w:r>
    </w:p>
    <w:p w14:paraId="5905B0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pTCMediaStreamAvail           [6] BOOLEAN OPTIONAL,</w:t>
      </w:r>
    </w:p>
    <w:p w14:paraId="4A5B18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pTCBearerCapability           [7] UTF8String OPTIONAL</w:t>
      </w:r>
    </w:p>
    <w:p w14:paraId="23C439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9DA11C9" w14:textId="77777777" w:rsidR="00CB3235" w:rsidRPr="0002148A" w:rsidRDefault="00CB3235" w:rsidP="00CB3235">
      <w:pPr>
        <w:pStyle w:val="PlainText"/>
        <w:rPr>
          <w:rFonts w:ascii="Courier New" w:hAnsi="Courier New" w:cs="Courier New"/>
          <w:sz w:val="16"/>
        </w:rPr>
      </w:pPr>
    </w:p>
    <w:p w14:paraId="7DE913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PTCPartyDrop  ::= SEQUENCE</w:t>
      </w:r>
    </w:p>
    <w:p w14:paraId="71A979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DB103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5ACE37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344645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[3] PTCSessionInfo,</w:t>
      </w:r>
    </w:p>
    <w:p w14:paraId="06D74F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pTCPartyDrop                  [4] PTCTargetInformation,</w:t>
      </w:r>
    </w:p>
    <w:p w14:paraId="0D0ABD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pTCParticipantPresenceStatus  [5] PTCParticipantPresenceStatus OPTIONAL</w:t>
      </w:r>
    </w:p>
    <w:p w14:paraId="70047C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1FE191" w14:textId="77777777" w:rsidR="00CB3235" w:rsidRPr="0002148A" w:rsidRDefault="00CB3235" w:rsidP="00CB3235">
      <w:pPr>
        <w:pStyle w:val="PlainText"/>
        <w:rPr>
          <w:rFonts w:ascii="Courier New" w:hAnsi="Courier New" w:cs="Courier New"/>
          <w:sz w:val="16"/>
        </w:rPr>
      </w:pPr>
    </w:p>
    <w:p w14:paraId="1D1D5F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PTCPartyHold  ::= SEQUENCE</w:t>
      </w:r>
    </w:p>
    <w:p w14:paraId="0AE96E6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83CA4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098C43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64FA71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[3] PTCSessionInfo,</w:t>
      </w:r>
    </w:p>
    <w:p w14:paraId="76CF55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pTCParticipants               [4] SEQUENCE OF PTCTargetInformation OPTIONAL,</w:t>
      </w:r>
    </w:p>
    <w:p w14:paraId="0B229E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pTCHoldID                     [5] SEQUENCE OF PTCTargetInformation,</w:t>
      </w:r>
    </w:p>
    <w:p w14:paraId="4A1757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pTCHoldRetrieveInd            [6] BOOLEAN</w:t>
      </w:r>
    </w:p>
    <w:p w14:paraId="7C7497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D56516" w14:textId="77777777" w:rsidR="00CB3235" w:rsidRPr="0002148A" w:rsidRDefault="00CB3235" w:rsidP="00CB3235">
      <w:pPr>
        <w:pStyle w:val="PlainText"/>
        <w:rPr>
          <w:rFonts w:ascii="Courier New" w:hAnsi="Courier New" w:cs="Courier New"/>
          <w:sz w:val="16"/>
        </w:rPr>
      </w:pPr>
    </w:p>
    <w:p w14:paraId="5893D0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PTCMediaModification  ::= SEQUENCE</w:t>
      </w:r>
    </w:p>
    <w:p w14:paraId="39A2C6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4AD40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75A1A3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550AAE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[3] PTCSessionInfo,</w:t>
      </w:r>
    </w:p>
    <w:p w14:paraId="15D0BEB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pTCMediaStreamAvail           [4] BOOLEAN OPTIONAL,</w:t>
      </w:r>
    </w:p>
    <w:p w14:paraId="043065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pTCBearerCapability           [5] UTF8String</w:t>
      </w:r>
    </w:p>
    <w:p w14:paraId="4FA026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F91EC7" w14:textId="77777777" w:rsidR="00CB3235" w:rsidRPr="0002148A" w:rsidRDefault="00CB3235" w:rsidP="00CB3235">
      <w:pPr>
        <w:pStyle w:val="PlainText"/>
        <w:rPr>
          <w:rFonts w:ascii="Courier New" w:hAnsi="Courier New" w:cs="Courier New"/>
          <w:sz w:val="16"/>
        </w:rPr>
      </w:pPr>
    </w:p>
    <w:p w14:paraId="691EA7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PTCGroupAdvertisement  ::=SEQUENCE</w:t>
      </w:r>
    </w:p>
    <w:p w14:paraId="58038F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A708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7206FF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118288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pTCIDList                     [3] SEQUENCE OF PTCTargetInformation OPTIONAL,</w:t>
      </w:r>
    </w:p>
    <w:p w14:paraId="57BBEA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pTCGroupAuthRule              [4] PTCGroupAuthRule OPTIONAL,</w:t>
      </w:r>
    </w:p>
    <w:p w14:paraId="5F1378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pTCGroupAdSender              [5] PTCTargetInformation,</w:t>
      </w:r>
    </w:p>
    <w:p w14:paraId="09158E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pTCGroupNickname              [6] UTF8String OPTIONAL</w:t>
      </w:r>
    </w:p>
    <w:p w14:paraId="1B04CF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285F4B7" w14:textId="77777777" w:rsidR="00CB3235" w:rsidRPr="0002148A" w:rsidRDefault="00CB3235" w:rsidP="00CB3235">
      <w:pPr>
        <w:pStyle w:val="PlainText"/>
        <w:rPr>
          <w:rFonts w:ascii="Courier New" w:hAnsi="Courier New" w:cs="Courier New"/>
          <w:sz w:val="16"/>
        </w:rPr>
      </w:pPr>
    </w:p>
    <w:p w14:paraId="0809CF6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PTCFloorControl  ::= SEQUENCE</w:t>
      </w:r>
    </w:p>
    <w:p w14:paraId="7B672B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00B92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170066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056B53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pTCSessioninfo                [3] PTCSessionInfo,</w:t>
      </w:r>
    </w:p>
    <w:p w14:paraId="017F1B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pTCFloorActivity              [4] SEQUENCE OF PTCFloorActivity,</w:t>
      </w:r>
    </w:p>
    <w:p w14:paraId="0446B3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pTCFloorSpeakerID             [5] PTCTargetInformation OPTIONAL,</w:t>
      </w:r>
    </w:p>
    <w:p w14:paraId="2755E3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pTCMaxTBTime                  [6] INTEGER OPTIONAL,</w:t>
      </w:r>
    </w:p>
    <w:p w14:paraId="2504A1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pTCQueuedFloorControl         [7] BOOLEAN OPTIONAL,</w:t>
      </w:r>
    </w:p>
    <w:p w14:paraId="3DC33E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pTCQueuedPosition             [8] INTEGER OPTIONAL,</w:t>
      </w:r>
    </w:p>
    <w:p w14:paraId="064152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pTCTalkBurstPriority          [9] PTCTBPriorityLevel OPTIONAL,</w:t>
      </w:r>
    </w:p>
    <w:p w14:paraId="130FC8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pTCTalkBurstReason            [10] PTCTBReasonCode OPTIONAL</w:t>
      </w:r>
    </w:p>
    <w:p w14:paraId="5F7D0E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978D0D" w14:textId="77777777" w:rsidR="00CB3235" w:rsidRPr="0002148A" w:rsidRDefault="00CB3235" w:rsidP="00CB3235">
      <w:pPr>
        <w:pStyle w:val="PlainText"/>
        <w:rPr>
          <w:rFonts w:ascii="Courier New" w:hAnsi="Courier New" w:cs="Courier New"/>
          <w:sz w:val="16"/>
        </w:rPr>
      </w:pPr>
    </w:p>
    <w:p w14:paraId="600B1E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PTCTargetPresence  ::= SEQUENCE</w:t>
      </w:r>
    </w:p>
    <w:p w14:paraId="25A14B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7E562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75FD7B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pTCTargetPresenceStatus       [2] PTCParticipantPresenceStatus</w:t>
      </w:r>
    </w:p>
    <w:p w14:paraId="1869C6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F12625" w14:textId="77777777" w:rsidR="00CB3235" w:rsidRPr="0002148A" w:rsidRDefault="00CB3235" w:rsidP="00CB3235">
      <w:pPr>
        <w:pStyle w:val="PlainText"/>
        <w:rPr>
          <w:rFonts w:ascii="Courier New" w:hAnsi="Courier New" w:cs="Courier New"/>
          <w:sz w:val="16"/>
        </w:rPr>
      </w:pPr>
    </w:p>
    <w:p w14:paraId="3A5126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PTCParticipantPresence  ::= SEQUENCE</w:t>
      </w:r>
    </w:p>
    <w:p w14:paraId="5649186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3AE4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67632A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pTCParticipantPresenceStatus  [2] PTCParticipantPresenceStatus</w:t>
      </w:r>
    </w:p>
    <w:p w14:paraId="6254A5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6BA949" w14:textId="77777777" w:rsidR="00CB3235" w:rsidRPr="0002148A" w:rsidRDefault="00CB3235" w:rsidP="00CB3235">
      <w:pPr>
        <w:pStyle w:val="PlainText"/>
        <w:rPr>
          <w:rFonts w:ascii="Courier New" w:hAnsi="Courier New" w:cs="Courier New"/>
          <w:sz w:val="16"/>
        </w:rPr>
      </w:pPr>
    </w:p>
    <w:p w14:paraId="114A30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PTCListManagement  ::= SEQUENCE</w:t>
      </w:r>
    </w:p>
    <w:p w14:paraId="6632CC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5CEDC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2BECBB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33DF9B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pTCListManagementType         [3] PTCListManagementType OPTIONAL,</w:t>
      </w:r>
    </w:p>
    <w:p w14:paraId="245748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pTCListManagementAction       [4] PTCListManagementAction OPTIONAL,</w:t>
      </w:r>
    </w:p>
    <w:p w14:paraId="438FAA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pTCListManagementFailure      [5] PTCListManagementFailure OPTIONAL,</w:t>
      </w:r>
    </w:p>
    <w:p w14:paraId="798E95C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pTCContactID                  [6] PTCTargetInformation OPTIONAL,</w:t>
      </w:r>
    </w:p>
    <w:p w14:paraId="6E15A4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pTCIDList                     [7] SEQUENCE OF PTCIDList OPTIONAL,</w:t>
      </w:r>
    </w:p>
    <w:p w14:paraId="4F4B0F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pTCHost                       [8] PTCTargetInformation OPTIONAL</w:t>
      </w:r>
    </w:p>
    <w:p w14:paraId="0DAD02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44F70F" w14:textId="77777777" w:rsidR="00CB3235" w:rsidRPr="0002148A" w:rsidRDefault="00CB3235" w:rsidP="00CB3235">
      <w:pPr>
        <w:pStyle w:val="PlainText"/>
        <w:rPr>
          <w:rFonts w:ascii="Courier New" w:hAnsi="Courier New" w:cs="Courier New"/>
          <w:sz w:val="16"/>
        </w:rPr>
      </w:pPr>
    </w:p>
    <w:p w14:paraId="0DC6D4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PTCAccessPolicy  ::= SEQUENCE</w:t>
      </w:r>
    </w:p>
    <w:p w14:paraId="1FC52C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A5509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pTCTargetInformation          [1] PTCTargetInformation,</w:t>
      </w:r>
    </w:p>
    <w:p w14:paraId="5B4E90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pTCDirection                  [2] Direction,</w:t>
      </w:r>
    </w:p>
    <w:p w14:paraId="700FB6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pTCAccessPolicyType           [3] PTCAccessPolicyType OPTIONAL,</w:t>
      </w:r>
    </w:p>
    <w:p w14:paraId="25D44F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pTCUserAccessPolicy           [4] PTCUserAccessPolicy OPTIONAL,</w:t>
      </w:r>
    </w:p>
    <w:p w14:paraId="5D0263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pTCGroupAuthRule              [5] PTCGroupAuthRule OPTIONAL,</w:t>
      </w:r>
    </w:p>
    <w:p w14:paraId="3FA313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pTCContactID                  [6] PTCTargetInformation OPTIONAL,</w:t>
      </w:r>
    </w:p>
    <w:p w14:paraId="6E34EB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pTCAccessPolicyFailure        [7] PTCAccessPolicyFailure OPTIONAL</w:t>
      </w:r>
    </w:p>
    <w:p w14:paraId="7F3653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23BE92D" w14:textId="77777777" w:rsidR="00CB3235" w:rsidRPr="0002148A" w:rsidRDefault="00CB3235" w:rsidP="00CB3235">
      <w:pPr>
        <w:pStyle w:val="PlainText"/>
        <w:rPr>
          <w:rFonts w:ascii="Courier New" w:hAnsi="Courier New" w:cs="Courier New"/>
          <w:sz w:val="16"/>
        </w:rPr>
      </w:pPr>
    </w:p>
    <w:p w14:paraId="2F6D3D7D" w14:textId="77777777" w:rsidR="00CB3235" w:rsidRPr="0002148A" w:rsidRDefault="00CB3235" w:rsidP="00CB3235">
      <w:pPr>
        <w:pStyle w:val="PlainText"/>
        <w:rPr>
          <w:rFonts w:ascii="Courier New" w:hAnsi="Courier New" w:cs="Courier New"/>
          <w:sz w:val="16"/>
        </w:rPr>
      </w:pPr>
    </w:p>
    <w:p w14:paraId="0CDCAB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8AFAF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PTC parameters</w:t>
      </w:r>
    </w:p>
    <w:p w14:paraId="56DE2E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4A4F05D" w14:textId="77777777" w:rsidR="00CB3235" w:rsidRPr="0002148A" w:rsidRDefault="00CB3235" w:rsidP="00CB3235">
      <w:pPr>
        <w:pStyle w:val="PlainText"/>
        <w:rPr>
          <w:rFonts w:ascii="Courier New" w:hAnsi="Courier New" w:cs="Courier New"/>
          <w:sz w:val="16"/>
        </w:rPr>
      </w:pPr>
    </w:p>
    <w:p w14:paraId="66A5E6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PTCRegistrationRequest  ::= ENUMERATED</w:t>
      </w:r>
    </w:p>
    <w:p w14:paraId="057802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806B6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register(1),</w:t>
      </w:r>
    </w:p>
    <w:p w14:paraId="648256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reRegister(2),</w:t>
      </w:r>
    </w:p>
    <w:p w14:paraId="7748E7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deRegister(3)</w:t>
      </w:r>
    </w:p>
    <w:p w14:paraId="42D357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0D280A2" w14:textId="77777777" w:rsidR="00CB3235" w:rsidRPr="0002148A" w:rsidRDefault="00CB3235" w:rsidP="00CB3235">
      <w:pPr>
        <w:pStyle w:val="PlainText"/>
        <w:rPr>
          <w:rFonts w:ascii="Courier New" w:hAnsi="Courier New" w:cs="Courier New"/>
          <w:sz w:val="16"/>
        </w:rPr>
      </w:pPr>
    </w:p>
    <w:p w14:paraId="669D9A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PTCRegistrationOutcome  ::= ENUMERATED</w:t>
      </w:r>
    </w:p>
    <w:p w14:paraId="473BE2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F750F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success(1),</w:t>
      </w:r>
    </w:p>
    <w:p w14:paraId="28F0A6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failure(2)</w:t>
      </w:r>
    </w:p>
    <w:p w14:paraId="3325E2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F7203A2" w14:textId="77777777" w:rsidR="00CB3235" w:rsidRPr="0002148A" w:rsidRDefault="00CB3235" w:rsidP="00CB3235">
      <w:pPr>
        <w:pStyle w:val="PlainText"/>
        <w:rPr>
          <w:rFonts w:ascii="Courier New" w:hAnsi="Courier New" w:cs="Courier New"/>
          <w:sz w:val="16"/>
        </w:rPr>
      </w:pPr>
    </w:p>
    <w:p w14:paraId="64023C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PTCSessionEndCause  ::= ENUMERATED</w:t>
      </w:r>
    </w:p>
    <w:p w14:paraId="44DFEA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D2CAA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initiaterLeavesSession(1),</w:t>
      </w:r>
    </w:p>
    <w:p w14:paraId="159697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definedParticipantLeaves(2),</w:t>
      </w:r>
    </w:p>
    <w:p w14:paraId="4D445A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numberOfParticipants(3),</w:t>
      </w:r>
    </w:p>
    <w:p w14:paraId="526102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sessionTimerExpired(4),</w:t>
      </w:r>
    </w:p>
    <w:p w14:paraId="6EAD92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pTCSpeechInactive(5),</w:t>
      </w:r>
    </w:p>
    <w:p w14:paraId="13E89F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allMediaTypesInactive(6)</w:t>
      </w:r>
    </w:p>
    <w:p w14:paraId="5E4647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2901D3" w14:textId="77777777" w:rsidR="00CB3235" w:rsidRPr="0002148A" w:rsidRDefault="00CB3235" w:rsidP="00CB3235">
      <w:pPr>
        <w:pStyle w:val="PlainText"/>
        <w:rPr>
          <w:rFonts w:ascii="Courier New" w:hAnsi="Courier New" w:cs="Courier New"/>
          <w:sz w:val="16"/>
        </w:rPr>
      </w:pPr>
    </w:p>
    <w:p w14:paraId="4537DA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PTCTargetInformation  ::= SEQUENCE</w:t>
      </w:r>
    </w:p>
    <w:p w14:paraId="0ACF4B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8C27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identifiers                [1] SEQUENCE SIZE(1..MAX) OF PTCIdentifiers</w:t>
      </w:r>
    </w:p>
    <w:p w14:paraId="14C6C5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88A3065" w14:textId="77777777" w:rsidR="00CB3235" w:rsidRPr="0002148A" w:rsidRDefault="00CB3235" w:rsidP="00CB3235">
      <w:pPr>
        <w:pStyle w:val="PlainText"/>
        <w:rPr>
          <w:rFonts w:ascii="Courier New" w:hAnsi="Courier New" w:cs="Courier New"/>
          <w:sz w:val="16"/>
        </w:rPr>
      </w:pPr>
    </w:p>
    <w:p w14:paraId="586F6E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PTCIdentifiers  ::= CHOICE</w:t>
      </w:r>
    </w:p>
    <w:p w14:paraId="45DFCC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AFDB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mCPTTID                    [1] UTF8String,</w:t>
      </w:r>
    </w:p>
    <w:p w14:paraId="367F2E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instanceIdentifierURN      [2] UTF8String,</w:t>
      </w:r>
    </w:p>
    <w:p w14:paraId="48284C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pTCChatGroupID             [3] PTCChatGroupID,</w:t>
      </w:r>
    </w:p>
    <w:p w14:paraId="4D0ACB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iMPU                       [4] IMPU,</w:t>
      </w:r>
    </w:p>
    <w:p w14:paraId="323EE4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iMPI                       [5] IMPI</w:t>
      </w:r>
    </w:p>
    <w:p w14:paraId="31DB3B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979FB6" w14:textId="77777777" w:rsidR="00CB3235" w:rsidRPr="0002148A" w:rsidRDefault="00CB3235" w:rsidP="00CB3235">
      <w:pPr>
        <w:pStyle w:val="PlainText"/>
        <w:rPr>
          <w:rFonts w:ascii="Courier New" w:hAnsi="Courier New" w:cs="Courier New"/>
          <w:sz w:val="16"/>
        </w:rPr>
      </w:pPr>
    </w:p>
    <w:p w14:paraId="4DD6D9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PTCSessionInfo  ::= SEQUENCE</w:t>
      </w:r>
    </w:p>
    <w:p w14:paraId="465233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9806AB" w14:textId="7835ED74"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pTCSessionURI              [1] UTF8String,</w:t>
      </w:r>
    </w:p>
    <w:p w14:paraId="1544B7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pTCSessionType             [2] PTCSessionType</w:t>
      </w:r>
    </w:p>
    <w:p w14:paraId="08451F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C37E2B" w14:textId="77777777" w:rsidR="00CB3235" w:rsidRPr="0002148A" w:rsidRDefault="00CB3235" w:rsidP="00CB3235">
      <w:pPr>
        <w:pStyle w:val="PlainText"/>
        <w:rPr>
          <w:rFonts w:ascii="Courier New" w:hAnsi="Courier New" w:cs="Courier New"/>
          <w:sz w:val="16"/>
        </w:rPr>
      </w:pPr>
    </w:p>
    <w:p w14:paraId="0CCC2D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PTCSessionType  ::= ENUMERATED</w:t>
      </w:r>
    </w:p>
    <w:p w14:paraId="10053C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3F4BB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ondemand(1),</w:t>
      </w:r>
    </w:p>
    <w:p w14:paraId="4EBE2F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preEstablished(2),</w:t>
      </w:r>
    </w:p>
    <w:p w14:paraId="71330B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adhoc(3),</w:t>
      </w:r>
    </w:p>
    <w:p w14:paraId="4E4D91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prearranged(4),</w:t>
      </w:r>
    </w:p>
    <w:p w14:paraId="10E257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groupSession(5)</w:t>
      </w:r>
    </w:p>
    <w:p w14:paraId="56365B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E4E9F36" w14:textId="77777777" w:rsidR="00CB3235" w:rsidRPr="0002148A" w:rsidRDefault="00CB3235" w:rsidP="00CB3235">
      <w:pPr>
        <w:pStyle w:val="PlainText"/>
        <w:rPr>
          <w:rFonts w:ascii="Courier New" w:hAnsi="Courier New" w:cs="Courier New"/>
          <w:sz w:val="16"/>
        </w:rPr>
      </w:pPr>
    </w:p>
    <w:p w14:paraId="293ED7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MultipleParticipantPresenceStatus  ::= SEQUENCE OF PTCParticipantPresenceStatus</w:t>
      </w:r>
    </w:p>
    <w:p w14:paraId="6ACAE28E" w14:textId="77777777" w:rsidR="00CB3235" w:rsidRPr="0002148A" w:rsidRDefault="00CB3235" w:rsidP="00CB3235">
      <w:pPr>
        <w:pStyle w:val="PlainText"/>
        <w:rPr>
          <w:rFonts w:ascii="Courier New" w:hAnsi="Courier New" w:cs="Courier New"/>
          <w:sz w:val="16"/>
        </w:rPr>
      </w:pPr>
    </w:p>
    <w:p w14:paraId="04624D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PTCParticipantPresenceStatus  ::= SEQUENCE</w:t>
      </w:r>
    </w:p>
    <w:p w14:paraId="4A3D97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7EA4A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presenceID                 [1] PTCTargetInformation,</w:t>
      </w:r>
    </w:p>
    <w:p w14:paraId="322840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presenceType               [2] PTCPresenceType,</w:t>
      </w:r>
    </w:p>
    <w:p w14:paraId="4D515F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presenceStatus             [3] BOOLEAN</w:t>
      </w:r>
    </w:p>
    <w:p w14:paraId="45C12A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E80509F" w14:textId="77777777" w:rsidR="00CB3235" w:rsidRPr="0002148A" w:rsidRDefault="00CB3235" w:rsidP="00CB3235">
      <w:pPr>
        <w:pStyle w:val="PlainText"/>
        <w:rPr>
          <w:rFonts w:ascii="Courier New" w:hAnsi="Courier New" w:cs="Courier New"/>
          <w:sz w:val="16"/>
        </w:rPr>
      </w:pPr>
    </w:p>
    <w:p w14:paraId="3BA1A1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PTCPresenceType  ::= ENUMERATED</w:t>
      </w:r>
    </w:p>
    <w:p w14:paraId="42B4FF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4BAC2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pTCClient(1),</w:t>
      </w:r>
    </w:p>
    <w:p w14:paraId="7BB5D2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pTCGroup(2)</w:t>
      </w:r>
    </w:p>
    <w:p w14:paraId="096B0D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B02CA03" w14:textId="77777777" w:rsidR="00CB3235" w:rsidRPr="0002148A" w:rsidRDefault="00CB3235" w:rsidP="00CB3235">
      <w:pPr>
        <w:pStyle w:val="PlainText"/>
        <w:rPr>
          <w:rFonts w:ascii="Courier New" w:hAnsi="Courier New" w:cs="Courier New"/>
          <w:sz w:val="16"/>
        </w:rPr>
      </w:pPr>
    </w:p>
    <w:p w14:paraId="650CD1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PTCPreEstStatus  ::= ENUMERATED</w:t>
      </w:r>
    </w:p>
    <w:p w14:paraId="37D855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167F2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established(1),</w:t>
      </w:r>
    </w:p>
    <w:p w14:paraId="0BDE44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modified(2),</w:t>
      </w:r>
    </w:p>
    <w:p w14:paraId="68F813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released(3)</w:t>
      </w:r>
    </w:p>
    <w:p w14:paraId="101442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441C17E" w14:textId="77777777" w:rsidR="00CB3235" w:rsidRPr="0002148A" w:rsidRDefault="00CB3235" w:rsidP="00CB3235">
      <w:pPr>
        <w:pStyle w:val="PlainText"/>
        <w:rPr>
          <w:rFonts w:ascii="Courier New" w:hAnsi="Courier New" w:cs="Courier New"/>
          <w:sz w:val="16"/>
        </w:rPr>
      </w:pPr>
    </w:p>
    <w:p w14:paraId="19A900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RTPSetting  ::= SEQUENCE</w:t>
      </w:r>
    </w:p>
    <w:p w14:paraId="037E4C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3FA3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iPAddress                  [1] IPAddress,</w:t>
      </w:r>
    </w:p>
    <w:p w14:paraId="675F94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portNumber                 [2] PortNumber</w:t>
      </w:r>
    </w:p>
    <w:p w14:paraId="58BE8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CD2623" w14:textId="77777777" w:rsidR="00CB3235" w:rsidRPr="0002148A" w:rsidRDefault="00CB3235" w:rsidP="00CB3235">
      <w:pPr>
        <w:pStyle w:val="PlainText"/>
        <w:rPr>
          <w:rFonts w:ascii="Courier New" w:hAnsi="Courier New" w:cs="Courier New"/>
          <w:sz w:val="16"/>
        </w:rPr>
      </w:pPr>
    </w:p>
    <w:p w14:paraId="1C3CD4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PTCIDList  ::= SEQUENCE</w:t>
      </w:r>
    </w:p>
    <w:p w14:paraId="64AB26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F7E4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pTCPartyID                 [1] PTCTargetInformation,</w:t>
      </w:r>
    </w:p>
    <w:p w14:paraId="05168B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pTCChatGroupID             [2] PTCChatGroupID</w:t>
      </w:r>
    </w:p>
    <w:p w14:paraId="4CE33B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802C33" w14:textId="77777777" w:rsidR="00CB3235" w:rsidRPr="0002148A" w:rsidRDefault="00CB3235" w:rsidP="00CB3235">
      <w:pPr>
        <w:pStyle w:val="PlainText"/>
        <w:rPr>
          <w:rFonts w:ascii="Courier New" w:hAnsi="Courier New" w:cs="Courier New"/>
          <w:sz w:val="16"/>
        </w:rPr>
      </w:pPr>
    </w:p>
    <w:p w14:paraId="042C86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PTCChatGroupID  ::= SEQUENCE</w:t>
      </w:r>
    </w:p>
    <w:p w14:paraId="3B33C4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C0F72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groupIdentity              [1] UTF8String</w:t>
      </w:r>
    </w:p>
    <w:p w14:paraId="07B620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092895" w14:textId="77777777" w:rsidR="00CB3235" w:rsidRPr="0002148A" w:rsidRDefault="00CB3235" w:rsidP="00CB3235">
      <w:pPr>
        <w:pStyle w:val="PlainText"/>
        <w:rPr>
          <w:rFonts w:ascii="Courier New" w:hAnsi="Courier New" w:cs="Courier New"/>
          <w:sz w:val="16"/>
        </w:rPr>
      </w:pPr>
    </w:p>
    <w:p w14:paraId="0766DF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PTCFloorActivity  ::= ENUMERATED</w:t>
      </w:r>
    </w:p>
    <w:p w14:paraId="10A3B4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35733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tBCPRequest(1),</w:t>
      </w:r>
    </w:p>
    <w:p w14:paraId="735DC4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tBCPGranted(2),</w:t>
      </w:r>
    </w:p>
    <w:p w14:paraId="6F4766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tBCPDeny(3),</w:t>
      </w:r>
    </w:p>
    <w:p w14:paraId="212E18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tBCPIdle(4),</w:t>
      </w:r>
    </w:p>
    <w:p w14:paraId="0076B0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tBCPTaken(5),</w:t>
      </w:r>
    </w:p>
    <w:p w14:paraId="6459E7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tBCPRevoke(6),</w:t>
      </w:r>
    </w:p>
    <w:p w14:paraId="682496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tBCPQueued(7),</w:t>
      </w:r>
    </w:p>
    <w:p w14:paraId="5EC07B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tBCPRelease(8)</w:t>
      </w:r>
    </w:p>
    <w:p w14:paraId="1959CA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4AB197E" w14:textId="77777777" w:rsidR="00CB3235" w:rsidRPr="0002148A" w:rsidRDefault="00CB3235" w:rsidP="00CB3235">
      <w:pPr>
        <w:pStyle w:val="PlainText"/>
        <w:rPr>
          <w:rFonts w:ascii="Courier New" w:hAnsi="Courier New" w:cs="Courier New"/>
          <w:sz w:val="16"/>
        </w:rPr>
      </w:pPr>
    </w:p>
    <w:p w14:paraId="52FDCC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PTCTBPriorityLevel  ::= ENUMERATED</w:t>
      </w:r>
    </w:p>
    <w:p w14:paraId="6DA08F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B054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preEmptive(1),</w:t>
      </w:r>
    </w:p>
    <w:p w14:paraId="5EB75B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highPriority(2),</w:t>
      </w:r>
    </w:p>
    <w:p w14:paraId="3B4E33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normalPriority(3),</w:t>
      </w:r>
    </w:p>
    <w:p w14:paraId="421388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listenOnly(4)</w:t>
      </w:r>
    </w:p>
    <w:p w14:paraId="02612F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63F05C" w14:textId="77777777" w:rsidR="00CB3235" w:rsidRPr="0002148A" w:rsidRDefault="00CB3235" w:rsidP="00CB3235">
      <w:pPr>
        <w:pStyle w:val="PlainText"/>
        <w:rPr>
          <w:rFonts w:ascii="Courier New" w:hAnsi="Courier New" w:cs="Courier New"/>
          <w:sz w:val="16"/>
        </w:rPr>
      </w:pPr>
    </w:p>
    <w:p w14:paraId="4608DB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PTCTBReasonCode  ::= ENUMERATED</w:t>
      </w:r>
    </w:p>
    <w:p w14:paraId="5CE82B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1CBED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noQueuingAllowed(1),</w:t>
      </w:r>
    </w:p>
    <w:p w14:paraId="1757B7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oneParticipantSession(2),</w:t>
      </w:r>
    </w:p>
    <w:p w14:paraId="1B2DAB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listenOnly(3),</w:t>
      </w:r>
    </w:p>
    <w:p w14:paraId="420912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exceededMaxDuration(4),</w:t>
      </w:r>
    </w:p>
    <w:p w14:paraId="7119A7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tBPrevented(5)</w:t>
      </w:r>
    </w:p>
    <w:p w14:paraId="00484C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AAC3DA" w14:textId="77777777" w:rsidR="00CB3235" w:rsidRPr="0002148A" w:rsidRDefault="00CB3235" w:rsidP="00CB3235">
      <w:pPr>
        <w:pStyle w:val="PlainText"/>
        <w:rPr>
          <w:rFonts w:ascii="Courier New" w:hAnsi="Courier New" w:cs="Courier New"/>
          <w:sz w:val="16"/>
        </w:rPr>
      </w:pPr>
    </w:p>
    <w:p w14:paraId="622872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PTCListManagementType  ::= ENUMERATED</w:t>
      </w:r>
    </w:p>
    <w:p w14:paraId="44C69E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ADB0F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contactListManagementAttempt(1),</w:t>
      </w:r>
    </w:p>
    <w:p w14:paraId="2C6B68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groupListManagementAttempt(2),</w:t>
      </w:r>
    </w:p>
    <w:p w14:paraId="2F8A20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contactListManagementResult(3),</w:t>
      </w:r>
    </w:p>
    <w:p w14:paraId="61187C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groupListManagementResult(4),</w:t>
      </w:r>
    </w:p>
    <w:p w14:paraId="0379F1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requestUnsuccessful(5)</w:t>
      </w:r>
    </w:p>
    <w:p w14:paraId="78444A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EAEC0F" w14:textId="77777777" w:rsidR="00CB3235" w:rsidRPr="0002148A" w:rsidRDefault="00CB3235" w:rsidP="00CB3235">
      <w:pPr>
        <w:pStyle w:val="PlainText"/>
        <w:rPr>
          <w:rFonts w:ascii="Courier New" w:hAnsi="Courier New" w:cs="Courier New"/>
          <w:sz w:val="16"/>
        </w:rPr>
      </w:pPr>
    </w:p>
    <w:p w14:paraId="456EFA74" w14:textId="77777777" w:rsidR="00CB3235" w:rsidRPr="0002148A" w:rsidRDefault="00CB3235" w:rsidP="00CB3235">
      <w:pPr>
        <w:pStyle w:val="PlainText"/>
        <w:rPr>
          <w:rFonts w:ascii="Courier New" w:hAnsi="Courier New" w:cs="Courier New"/>
          <w:sz w:val="16"/>
        </w:rPr>
      </w:pPr>
    </w:p>
    <w:p w14:paraId="4D8B09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PTCListManagementAction  ::= ENUMERATED</w:t>
      </w:r>
    </w:p>
    <w:p w14:paraId="69F7AF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1904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create(1),</w:t>
      </w:r>
    </w:p>
    <w:p w14:paraId="00CECD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modify(2),</w:t>
      </w:r>
    </w:p>
    <w:p w14:paraId="18A83B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retrieve(3),</w:t>
      </w:r>
    </w:p>
    <w:p w14:paraId="08FE8B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delete(4),</w:t>
      </w:r>
    </w:p>
    <w:p w14:paraId="284D57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notify(5)</w:t>
      </w:r>
    </w:p>
    <w:p w14:paraId="3A357C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0FFF9A1" w14:textId="77777777" w:rsidR="00CB3235" w:rsidRPr="0002148A" w:rsidRDefault="00CB3235" w:rsidP="00CB3235">
      <w:pPr>
        <w:pStyle w:val="PlainText"/>
        <w:rPr>
          <w:rFonts w:ascii="Courier New" w:hAnsi="Courier New" w:cs="Courier New"/>
          <w:sz w:val="16"/>
        </w:rPr>
      </w:pPr>
    </w:p>
    <w:p w14:paraId="67185A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PTCAccessPolicyType  ::= ENUMERATED</w:t>
      </w:r>
    </w:p>
    <w:p w14:paraId="2C62FE7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CCA0D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pTCUserAccessPolicyAttempt(1),</w:t>
      </w:r>
    </w:p>
    <w:p w14:paraId="1E7B80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groupAuthorizationRulesAttempt(2),</w:t>
      </w:r>
    </w:p>
    <w:p w14:paraId="030C52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pTCUserAccessPolicyQuery(3),</w:t>
      </w:r>
    </w:p>
    <w:p w14:paraId="0ACA3C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groupAuthorizationRulesQuery(4),</w:t>
      </w:r>
    </w:p>
    <w:p w14:paraId="0B73A7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pTCUserAccessPolicyResult(5),</w:t>
      </w:r>
    </w:p>
    <w:p w14:paraId="6EE13A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groupAuthorizationRulesResult(6),</w:t>
      </w:r>
    </w:p>
    <w:p w14:paraId="518D8D2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requestUnsuccessful(7)</w:t>
      </w:r>
    </w:p>
    <w:p w14:paraId="3E6BF5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4EA665D8" w14:textId="77777777" w:rsidR="00CB3235" w:rsidRPr="0002148A" w:rsidRDefault="00CB3235" w:rsidP="00CB3235">
      <w:pPr>
        <w:pStyle w:val="PlainText"/>
        <w:rPr>
          <w:rFonts w:ascii="Courier New" w:hAnsi="Courier New" w:cs="Courier New"/>
          <w:sz w:val="16"/>
        </w:rPr>
      </w:pPr>
    </w:p>
    <w:p w14:paraId="609DFE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PTCUserAccessPolicy  ::= ENUMERATED</w:t>
      </w:r>
    </w:p>
    <w:p w14:paraId="283129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104E0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allowIncomingPTCSessionRequest(1),</w:t>
      </w:r>
    </w:p>
    <w:p w14:paraId="331D3A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blockIncomingPTCSessionRequest(2),</w:t>
      </w:r>
    </w:p>
    <w:p w14:paraId="036A20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allowAutoAnswerMode(3),</w:t>
      </w:r>
    </w:p>
    <w:p w14:paraId="196E30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allowOverrideManualAnswerMode(4)</w:t>
      </w:r>
    </w:p>
    <w:p w14:paraId="334568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C15293" w14:textId="77777777" w:rsidR="00CB3235" w:rsidRPr="0002148A" w:rsidRDefault="00CB3235" w:rsidP="00CB3235">
      <w:pPr>
        <w:pStyle w:val="PlainText"/>
        <w:rPr>
          <w:rFonts w:ascii="Courier New" w:hAnsi="Courier New" w:cs="Courier New"/>
          <w:sz w:val="16"/>
        </w:rPr>
      </w:pPr>
    </w:p>
    <w:p w14:paraId="7B8995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PTCGroupAuthRule  ::= ENUMERATED</w:t>
      </w:r>
    </w:p>
    <w:p w14:paraId="683DF0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4071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allowInitiatingPTCSession(1),</w:t>
      </w:r>
    </w:p>
    <w:p w14:paraId="6241113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blockInitiatingPTCSession(2),</w:t>
      </w:r>
    </w:p>
    <w:p w14:paraId="753F8D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allowJoiningPTCSession(3),</w:t>
      </w:r>
    </w:p>
    <w:p w14:paraId="221CC7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blockJoiningPTCSession(4),</w:t>
      </w:r>
    </w:p>
    <w:p w14:paraId="450B00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allowAddParticipants(5),</w:t>
      </w:r>
    </w:p>
    <w:p w14:paraId="5221DC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blockAddParticipants(6),</w:t>
      </w:r>
    </w:p>
    <w:p w14:paraId="781001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allowSubscriptionPTCSessionState(7),</w:t>
      </w:r>
    </w:p>
    <w:p w14:paraId="191A49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blockSubscriptionPTCSessionState(8),</w:t>
      </w:r>
    </w:p>
    <w:p w14:paraId="2088B4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allowAnonymity(9),</w:t>
      </w:r>
    </w:p>
    <w:p w14:paraId="378675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forbidAnonymity(10)</w:t>
      </w:r>
    </w:p>
    <w:p w14:paraId="3C5006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159D42" w14:textId="77777777" w:rsidR="00CB3235" w:rsidRPr="0002148A" w:rsidRDefault="00CB3235" w:rsidP="00CB3235">
      <w:pPr>
        <w:pStyle w:val="PlainText"/>
        <w:rPr>
          <w:rFonts w:ascii="Courier New" w:hAnsi="Courier New" w:cs="Courier New"/>
          <w:sz w:val="16"/>
        </w:rPr>
      </w:pPr>
    </w:p>
    <w:p w14:paraId="093EE1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PTCFailureCode  ::= ENUMERATED</w:t>
      </w:r>
    </w:p>
    <w:p w14:paraId="4C5D63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C135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sessionCannotBeEstablished(1),</w:t>
      </w:r>
    </w:p>
    <w:p w14:paraId="501CEDD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sessionCannotBeModified(2)</w:t>
      </w:r>
    </w:p>
    <w:p w14:paraId="00DE35B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7BE8B2F" w14:textId="77777777" w:rsidR="00CB3235" w:rsidRPr="0002148A" w:rsidRDefault="00CB3235" w:rsidP="00CB3235">
      <w:pPr>
        <w:pStyle w:val="PlainText"/>
        <w:rPr>
          <w:rFonts w:ascii="Courier New" w:hAnsi="Courier New" w:cs="Courier New"/>
          <w:sz w:val="16"/>
        </w:rPr>
      </w:pPr>
    </w:p>
    <w:p w14:paraId="13EE79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PTCListManagementFailure  ::= ENUMERATED</w:t>
      </w:r>
    </w:p>
    <w:p w14:paraId="3EBD7F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6D682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requestUnsuccessful(1),</w:t>
      </w:r>
    </w:p>
    <w:p w14:paraId="6E4A23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requestUnknown(2)</w:t>
      </w:r>
    </w:p>
    <w:p w14:paraId="2D36EE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F72CF1D" w14:textId="77777777" w:rsidR="00CB3235" w:rsidRPr="0002148A" w:rsidRDefault="00CB3235" w:rsidP="00CB3235">
      <w:pPr>
        <w:pStyle w:val="PlainText"/>
        <w:rPr>
          <w:rFonts w:ascii="Courier New" w:hAnsi="Courier New" w:cs="Courier New"/>
          <w:sz w:val="16"/>
        </w:rPr>
      </w:pPr>
    </w:p>
    <w:p w14:paraId="628053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PTCAccessPolicyFailure  ::= ENUMERATED</w:t>
      </w:r>
    </w:p>
    <w:p w14:paraId="700924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9D255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requestUnsuccessful(1),</w:t>
      </w:r>
    </w:p>
    <w:p w14:paraId="052AB5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requestUnknown(2)</w:t>
      </w:r>
    </w:p>
    <w:p w14:paraId="5285F225" w14:textId="45A9F57B"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A7526D" w14:textId="77777777" w:rsidR="00CB3235" w:rsidRPr="0002148A" w:rsidRDefault="00CB3235" w:rsidP="00CB3235">
      <w:pPr>
        <w:pStyle w:val="PlainText"/>
        <w:rPr>
          <w:rFonts w:ascii="Courier New" w:hAnsi="Courier New" w:cs="Courier New"/>
          <w:sz w:val="16"/>
        </w:rPr>
      </w:pPr>
    </w:p>
    <w:p w14:paraId="691209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3FF53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-- 5G LALS definitions</w:t>
      </w:r>
    </w:p>
    <w:p w14:paraId="253F30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4355621" w14:textId="77777777" w:rsidR="00CB3235" w:rsidRPr="0002148A" w:rsidRDefault="00CB3235" w:rsidP="00CB3235">
      <w:pPr>
        <w:pStyle w:val="PlainText"/>
        <w:rPr>
          <w:rFonts w:ascii="Courier New" w:hAnsi="Courier New" w:cs="Courier New"/>
          <w:sz w:val="16"/>
        </w:rPr>
      </w:pPr>
    </w:p>
    <w:p w14:paraId="0D35F4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LALSReport ::= SEQUENCE</w:t>
      </w:r>
    </w:p>
    <w:p w14:paraId="69F0A0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F4BE5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 OPTIONAL,</w:t>
      </w:r>
    </w:p>
    <w:p w14:paraId="2DAFC2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pEI                 [2] PEI OPTIONAL, deprecated in Release-16, do not re-use this tag number</w:t>
      </w:r>
    </w:p>
    <w:p w14:paraId="4AD6DC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[3] GPSI OPTIONAL,</w:t>
      </w:r>
    </w:p>
    <w:p w14:paraId="2FDA41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[4] Location OPTIONAL,</w:t>
      </w:r>
    </w:p>
    <w:p w14:paraId="632051ED" w14:textId="5F335BFA"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iMPU                [5] IMPU OPTIONAL,</w:t>
      </w:r>
    </w:p>
    <w:p w14:paraId="69F3E4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iMSI                [7] IMSI OPTIONAL,</w:t>
      </w:r>
    </w:p>
    <w:p w14:paraId="4C99FE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mSISDN              [8] MSISDN OPTIONAL</w:t>
      </w:r>
    </w:p>
    <w:p w14:paraId="4AC05D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0D7780A" w14:textId="77777777" w:rsidR="00CB3235" w:rsidRPr="0002148A" w:rsidRDefault="00CB3235" w:rsidP="00CB3235">
      <w:pPr>
        <w:pStyle w:val="PlainText"/>
        <w:rPr>
          <w:rFonts w:ascii="Courier New" w:hAnsi="Courier New" w:cs="Courier New"/>
          <w:sz w:val="16"/>
        </w:rPr>
      </w:pPr>
    </w:p>
    <w:p w14:paraId="7524F3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5A0FD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PDHR/PDSR definitions</w:t>
      </w:r>
    </w:p>
    <w:p w14:paraId="2C170E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BA60063" w14:textId="77777777" w:rsidR="00CB3235" w:rsidRPr="0002148A" w:rsidRDefault="00CB3235" w:rsidP="00CB3235">
      <w:pPr>
        <w:pStyle w:val="PlainText"/>
        <w:rPr>
          <w:rFonts w:ascii="Courier New" w:hAnsi="Courier New" w:cs="Courier New"/>
          <w:sz w:val="16"/>
        </w:rPr>
      </w:pPr>
    </w:p>
    <w:p w14:paraId="7A6983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PDHeaderReport ::= SEQUENCE</w:t>
      </w:r>
    </w:p>
    <w:p w14:paraId="3CEA4F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04A021" w14:textId="0CBF47BB"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[1] PDUSessionID,</w:t>
      </w:r>
    </w:p>
    <w:p w14:paraId="407FC2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sourceIPAddress             [2] IPAddress,</w:t>
      </w:r>
    </w:p>
    <w:p w14:paraId="00685C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sourcePort                  [3] PortNumber OPTIONAL,</w:t>
      </w:r>
    </w:p>
    <w:p w14:paraId="3EA4CB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destinationIPAddress        [4] IPAddress,</w:t>
      </w:r>
    </w:p>
    <w:p w14:paraId="532FB8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destinationPort             [5] PortNumber OPTIONAL,</w:t>
      </w:r>
    </w:p>
    <w:p w14:paraId="68BBB1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nextLayerProtocol           [6] NextLayerProtocol,</w:t>
      </w:r>
    </w:p>
    <w:p w14:paraId="03846F6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iPv6flowLabel               [7] IPv6FlowLabel OPTIONAL,</w:t>
      </w:r>
    </w:p>
    <w:p w14:paraId="0AB3A6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[8] Direction,</w:t>
      </w:r>
    </w:p>
    <w:p w14:paraId="2911F5A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packetSize                  [9] INTEGER</w:t>
      </w:r>
    </w:p>
    <w:p w14:paraId="310943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B7A3A21" w14:textId="77777777" w:rsidR="00CB3235" w:rsidRPr="0002148A" w:rsidRDefault="00CB3235" w:rsidP="00CB3235">
      <w:pPr>
        <w:pStyle w:val="PlainText"/>
        <w:rPr>
          <w:rFonts w:ascii="Courier New" w:hAnsi="Courier New" w:cs="Courier New"/>
          <w:sz w:val="16"/>
        </w:rPr>
      </w:pPr>
    </w:p>
    <w:p w14:paraId="2B14E2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PDSummaryReport ::= SEQUENCE</w:t>
      </w:r>
    </w:p>
    <w:p w14:paraId="5B32B8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D5D0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pDUSessionID                [1] PDUSessionID,</w:t>
      </w:r>
    </w:p>
    <w:p w14:paraId="7C9D0C4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sourceIPAddress             [2] IPAddress,</w:t>
      </w:r>
    </w:p>
    <w:p w14:paraId="2FEDA8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sourcePort                  [3] PortNumber OPTIONAL,</w:t>
      </w:r>
    </w:p>
    <w:p w14:paraId="4B71E7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destinationIPAddress        [4] IPAddress,</w:t>
      </w:r>
    </w:p>
    <w:p w14:paraId="6BDBBA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destinationPort             [5] PortNumber OPTIONAL,</w:t>
      </w:r>
    </w:p>
    <w:p w14:paraId="67984C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nextLayerProtocol           [6] NextLayerProtocol,</w:t>
      </w:r>
    </w:p>
    <w:p w14:paraId="58B851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iPv6flowLabel               [7] IPv6FlowLabel OPTIONAL,</w:t>
      </w:r>
    </w:p>
    <w:p w14:paraId="3213EC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direction                   [8] Direction,</w:t>
      </w:r>
    </w:p>
    <w:p w14:paraId="4157BE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pDSRSummaryTrigger          [9] PDSRSummaryTrigger,</w:t>
      </w:r>
    </w:p>
    <w:p w14:paraId="5E220A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firstPacketTimestamp        [10] Timestamp,</w:t>
      </w:r>
    </w:p>
    <w:p w14:paraId="5AF129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lastPacketTimestamp         [11] Timestamp,</w:t>
      </w:r>
    </w:p>
    <w:p w14:paraId="70D88A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packetCount                 [12] INTEGER,</w:t>
      </w:r>
    </w:p>
    <w:p w14:paraId="3E3A6A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byteCount                   [13] INTEGER</w:t>
      </w:r>
    </w:p>
    <w:p w14:paraId="6211650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05CEB45" w14:textId="77777777" w:rsidR="00CB3235" w:rsidRPr="0002148A" w:rsidRDefault="00CB3235" w:rsidP="00CB3235">
      <w:pPr>
        <w:pStyle w:val="PlainText"/>
        <w:rPr>
          <w:rFonts w:ascii="Courier New" w:hAnsi="Courier New" w:cs="Courier New"/>
          <w:sz w:val="16"/>
        </w:rPr>
      </w:pPr>
    </w:p>
    <w:p w14:paraId="17BAA5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E65A3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PDHR/PDSR parameters</w:t>
      </w:r>
    </w:p>
    <w:p w14:paraId="4C501E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8B8E533" w14:textId="77777777" w:rsidR="00CB3235" w:rsidRPr="0002148A" w:rsidRDefault="00CB3235" w:rsidP="00CB3235">
      <w:pPr>
        <w:pStyle w:val="PlainText"/>
        <w:rPr>
          <w:rFonts w:ascii="Courier New" w:hAnsi="Courier New" w:cs="Courier New"/>
          <w:sz w:val="16"/>
        </w:rPr>
      </w:pPr>
    </w:p>
    <w:p w14:paraId="283D9E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PDSRSummaryTrigger ::= ENUMERATED</w:t>
      </w:r>
    </w:p>
    <w:p w14:paraId="5EF6B7E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9FA92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timerExpiry(1),</w:t>
      </w:r>
    </w:p>
    <w:p w14:paraId="5CCA9A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packetCount(2),</w:t>
      </w:r>
    </w:p>
    <w:p w14:paraId="63A202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byteCount(3),</w:t>
      </w:r>
    </w:p>
    <w:p w14:paraId="594389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startOfFlow(4),</w:t>
      </w:r>
    </w:p>
    <w:p w14:paraId="0EEEA5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endOfFlow(5)</w:t>
      </w:r>
    </w:p>
    <w:p w14:paraId="745696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8D56608" w14:textId="77777777" w:rsidR="00CB3235" w:rsidRPr="0002148A" w:rsidRDefault="00CB3235" w:rsidP="00CB3235">
      <w:pPr>
        <w:pStyle w:val="PlainText"/>
        <w:rPr>
          <w:rFonts w:ascii="Courier New" w:hAnsi="Courier New" w:cs="Courier New"/>
          <w:sz w:val="16"/>
        </w:rPr>
      </w:pPr>
    </w:p>
    <w:p w14:paraId="6DB80E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91AF7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Identifier Association definitions</w:t>
      </w:r>
    </w:p>
    <w:p w14:paraId="2A9F61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F6B98A1" w14:textId="77777777" w:rsidR="00CB3235" w:rsidRPr="0002148A" w:rsidRDefault="00CB3235" w:rsidP="00CB3235">
      <w:pPr>
        <w:pStyle w:val="PlainText"/>
        <w:rPr>
          <w:rFonts w:ascii="Courier New" w:hAnsi="Courier New" w:cs="Courier New"/>
          <w:sz w:val="16"/>
        </w:rPr>
      </w:pPr>
    </w:p>
    <w:p w14:paraId="1DCB36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AMFIdentifierAssocation ::= SEQUENCE</w:t>
      </w:r>
    </w:p>
    <w:p w14:paraId="17F1CB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0D6A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w:t>
      </w:r>
    </w:p>
    <w:p w14:paraId="47CBC2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sUCI             [2] SUCI OPTIONAL,</w:t>
      </w:r>
    </w:p>
    <w:p w14:paraId="6EE59F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 OPTIONAL,</w:t>
      </w:r>
    </w:p>
    <w:p w14:paraId="7A1959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[4] GPSI OPTIONAL,</w:t>
      </w:r>
    </w:p>
    <w:p w14:paraId="3993BA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gUTI             [5] FiveGGUTI,</w:t>
      </w:r>
    </w:p>
    <w:p w14:paraId="7371B4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[6] Location,</w:t>
      </w:r>
    </w:p>
    <w:p w14:paraId="6C1BA4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fiveGSTAIList    [7] TAIList OPTIONAL</w:t>
      </w:r>
    </w:p>
    <w:p w14:paraId="7B7753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C781A4" w14:textId="77777777" w:rsidR="00CB3235" w:rsidRPr="0002148A" w:rsidRDefault="00CB3235" w:rsidP="00CB3235">
      <w:pPr>
        <w:pStyle w:val="PlainText"/>
        <w:rPr>
          <w:rFonts w:ascii="Courier New" w:hAnsi="Courier New" w:cs="Courier New"/>
          <w:sz w:val="16"/>
        </w:rPr>
      </w:pPr>
    </w:p>
    <w:p w14:paraId="1FC547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MMEIdentifierAssocation ::= SEQUENCE</w:t>
      </w:r>
    </w:p>
    <w:p w14:paraId="6E5D41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A9B15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iMSI        [1] IMSI,</w:t>
      </w:r>
    </w:p>
    <w:p w14:paraId="7AA100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iMEI        [2] IMEI OPTIONAL,</w:t>
      </w:r>
    </w:p>
    <w:p w14:paraId="0D9BB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mSISDN      [3] MSISDN OPTIONAL,</w:t>
      </w:r>
    </w:p>
    <w:p w14:paraId="29476F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gUTI        [4] GUTI,</w:t>
      </w:r>
    </w:p>
    <w:p w14:paraId="348687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[5] Location,</w:t>
      </w:r>
    </w:p>
    <w:p w14:paraId="2802D3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tAIList     [6] TAIList OPTIONAL</w:t>
      </w:r>
    </w:p>
    <w:p w14:paraId="0F71CB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A831F7" w14:textId="77777777" w:rsidR="00CB3235" w:rsidRPr="0002148A" w:rsidRDefault="00CB3235" w:rsidP="00CB3235">
      <w:pPr>
        <w:pStyle w:val="PlainText"/>
        <w:rPr>
          <w:rFonts w:ascii="Courier New" w:hAnsi="Courier New" w:cs="Courier New"/>
          <w:sz w:val="16"/>
        </w:rPr>
      </w:pPr>
    </w:p>
    <w:p w14:paraId="1E918A6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50784C3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Identifier Association parameters</w:t>
      </w:r>
    </w:p>
    <w:p w14:paraId="320FD0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23BB3978" w14:textId="77777777" w:rsidR="00CB3235" w:rsidRPr="0002148A" w:rsidRDefault="00CB3235" w:rsidP="00CB3235">
      <w:pPr>
        <w:pStyle w:val="PlainText"/>
        <w:rPr>
          <w:rFonts w:ascii="Courier New" w:hAnsi="Courier New" w:cs="Courier New"/>
          <w:sz w:val="16"/>
        </w:rPr>
      </w:pPr>
    </w:p>
    <w:p w14:paraId="609864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GUTI ::= SEQUENCE</w:t>
      </w:r>
    </w:p>
    <w:p w14:paraId="5157F7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B74E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mCC          [1] MCC,</w:t>
      </w:r>
    </w:p>
    <w:p w14:paraId="314171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mNC          [2] MNC,</w:t>
      </w:r>
    </w:p>
    <w:p w14:paraId="36A722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mMEGroupID   [3] MMEGroupID,</w:t>
      </w:r>
    </w:p>
    <w:p w14:paraId="44F5A6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mMECode      [4] MMECode,</w:t>
      </w:r>
    </w:p>
    <w:p w14:paraId="1EEEAF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mTMSI        [5] TMSI</w:t>
      </w:r>
    </w:p>
    <w:p w14:paraId="45BFAB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1D2C54" w14:textId="77777777" w:rsidR="00CB3235" w:rsidRPr="0002148A" w:rsidRDefault="00CB3235" w:rsidP="00CB3235">
      <w:pPr>
        <w:pStyle w:val="PlainText"/>
        <w:rPr>
          <w:rFonts w:ascii="Courier New" w:hAnsi="Courier New" w:cs="Courier New"/>
          <w:sz w:val="16"/>
        </w:rPr>
      </w:pPr>
    </w:p>
    <w:p w14:paraId="2B3A78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MMEGroupID ::= OCTET STRING (SIZE(2))</w:t>
      </w:r>
    </w:p>
    <w:p w14:paraId="7D38DB42" w14:textId="77777777" w:rsidR="00CB3235" w:rsidRPr="0002148A" w:rsidRDefault="00CB3235" w:rsidP="00CB3235">
      <w:pPr>
        <w:pStyle w:val="PlainText"/>
        <w:rPr>
          <w:rFonts w:ascii="Courier New" w:hAnsi="Courier New" w:cs="Courier New"/>
          <w:sz w:val="16"/>
        </w:rPr>
      </w:pPr>
    </w:p>
    <w:p w14:paraId="094079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MMECode ::= OCTET STRING (SIZE(1))</w:t>
      </w:r>
    </w:p>
    <w:p w14:paraId="0975731E" w14:textId="77777777" w:rsidR="00CB3235" w:rsidRPr="0002148A" w:rsidRDefault="00CB3235" w:rsidP="00CB3235">
      <w:pPr>
        <w:pStyle w:val="PlainText"/>
        <w:rPr>
          <w:rFonts w:ascii="Courier New" w:hAnsi="Courier New" w:cs="Courier New"/>
          <w:sz w:val="16"/>
        </w:rPr>
      </w:pPr>
    </w:p>
    <w:p w14:paraId="79CDE9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TMSI ::= OCTET STRING (SIZE(4))</w:t>
      </w:r>
    </w:p>
    <w:p w14:paraId="6B74E59C" w14:textId="77777777" w:rsidR="00CB3235" w:rsidRPr="0002148A" w:rsidRDefault="00CB3235" w:rsidP="00CB3235">
      <w:pPr>
        <w:pStyle w:val="PlainText"/>
        <w:rPr>
          <w:rFonts w:ascii="Courier New" w:hAnsi="Courier New" w:cs="Courier New"/>
          <w:sz w:val="16"/>
        </w:rPr>
      </w:pPr>
    </w:p>
    <w:p w14:paraId="7E99770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6078FE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LI Notification definitions</w:t>
      </w:r>
    </w:p>
    <w:p w14:paraId="1CC540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56553625" w14:textId="77777777" w:rsidR="00CB3235" w:rsidRPr="0002148A" w:rsidRDefault="00CB3235" w:rsidP="00CB3235">
      <w:pPr>
        <w:pStyle w:val="PlainText"/>
        <w:rPr>
          <w:rFonts w:ascii="Courier New" w:hAnsi="Courier New" w:cs="Courier New"/>
          <w:sz w:val="16"/>
        </w:rPr>
      </w:pPr>
    </w:p>
    <w:p w14:paraId="1E0B12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LINotification ::= SEQUENCE</w:t>
      </w:r>
    </w:p>
    <w:p w14:paraId="29D418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8BAAA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notificationType                    [1] LINotificationType,</w:t>
      </w:r>
    </w:p>
    <w:p w14:paraId="3C1C75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appliedTargetID                     [2] TargetIdentifier OPTIONAL,</w:t>
      </w:r>
    </w:p>
    <w:p w14:paraId="2ACF93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appliedDeliveryInformation          [3] SEQUENCE OF LIAppliedDeliveryInformation OPTIONAL,</w:t>
      </w:r>
    </w:p>
    <w:p w14:paraId="78642F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appliedStartTime                    [4] Timestamp OPTIONAL,</w:t>
      </w:r>
    </w:p>
    <w:p w14:paraId="3681F9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appliedEndTime                      [5] Timestamp OPTIONAL</w:t>
      </w:r>
    </w:p>
    <w:p w14:paraId="335876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3CE9355" w14:textId="77777777" w:rsidR="00CB3235" w:rsidRPr="0002148A" w:rsidRDefault="00CB3235" w:rsidP="00CB3235">
      <w:pPr>
        <w:pStyle w:val="PlainText"/>
        <w:rPr>
          <w:rFonts w:ascii="Courier New" w:hAnsi="Courier New" w:cs="Courier New"/>
          <w:sz w:val="16"/>
        </w:rPr>
      </w:pPr>
    </w:p>
    <w:p w14:paraId="06F709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E3C38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LI Notification parameters</w:t>
      </w:r>
    </w:p>
    <w:p w14:paraId="775CC8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3D9210A3" w14:textId="77777777" w:rsidR="00CB3235" w:rsidRPr="0002148A" w:rsidRDefault="00CB3235" w:rsidP="00CB3235">
      <w:pPr>
        <w:pStyle w:val="PlainText"/>
        <w:rPr>
          <w:rFonts w:ascii="Courier New" w:hAnsi="Courier New" w:cs="Courier New"/>
          <w:sz w:val="16"/>
        </w:rPr>
      </w:pPr>
    </w:p>
    <w:p w14:paraId="279514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LINotificationType ::= ENUMERATED</w:t>
      </w:r>
    </w:p>
    <w:p w14:paraId="1D51C9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A767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activation(1),</w:t>
      </w:r>
    </w:p>
    <w:p w14:paraId="624AD9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deactivation(2),</w:t>
      </w:r>
    </w:p>
    <w:p w14:paraId="6C7B34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modification(3)</w:t>
      </w:r>
    </w:p>
    <w:p w14:paraId="4DA543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81EA470" w14:textId="77777777" w:rsidR="00CB3235" w:rsidRPr="0002148A" w:rsidRDefault="00CB3235" w:rsidP="00CB3235">
      <w:pPr>
        <w:pStyle w:val="PlainText"/>
        <w:rPr>
          <w:rFonts w:ascii="Courier New" w:hAnsi="Courier New" w:cs="Courier New"/>
          <w:sz w:val="16"/>
        </w:rPr>
      </w:pPr>
    </w:p>
    <w:p w14:paraId="2A9739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LIAppliedDeliveryInformation ::= SEQUENCE</w:t>
      </w:r>
    </w:p>
    <w:p w14:paraId="0683C5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4329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hI2DeliveryIPAddress                [1] IPAddress OPTIONAL,</w:t>
      </w:r>
    </w:p>
    <w:p w14:paraId="139FFC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hI2DeliveryPortNumber               [2] PortNumber OPTIONAL,</w:t>
      </w:r>
    </w:p>
    <w:p w14:paraId="7B98F3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hI3DeliveryIPAddress                [3] IPAddress OPTIONAL,</w:t>
      </w:r>
    </w:p>
    <w:p w14:paraId="35BAC5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hI3DeliveryPortNumber               [4] PortNumber OPTIONAL</w:t>
      </w:r>
    </w:p>
    <w:p w14:paraId="593151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11875A" w14:textId="77777777" w:rsidR="00CB3235" w:rsidRPr="0002148A" w:rsidRDefault="00CB3235" w:rsidP="00CB3235">
      <w:pPr>
        <w:pStyle w:val="PlainText"/>
        <w:rPr>
          <w:rFonts w:ascii="Courier New" w:hAnsi="Courier New" w:cs="Courier New"/>
          <w:sz w:val="16"/>
        </w:rPr>
      </w:pPr>
    </w:p>
    <w:p w14:paraId="3F8263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82993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MDF definitions</w:t>
      </w:r>
    </w:p>
    <w:p w14:paraId="3E0633D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EFEB025" w14:textId="77777777" w:rsidR="00CB3235" w:rsidRPr="0002148A" w:rsidRDefault="00CB3235" w:rsidP="00CB3235">
      <w:pPr>
        <w:pStyle w:val="PlainText"/>
        <w:rPr>
          <w:rFonts w:ascii="Courier New" w:hAnsi="Courier New" w:cs="Courier New"/>
          <w:sz w:val="16"/>
        </w:rPr>
      </w:pPr>
    </w:p>
    <w:p w14:paraId="5BB83F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MDFCellSiteReport ::= SEQUENCE OF CellInformation</w:t>
      </w:r>
    </w:p>
    <w:p w14:paraId="46652297" w14:textId="77777777" w:rsidR="00CB3235" w:rsidRPr="0002148A" w:rsidRDefault="00CB3235" w:rsidP="00CB3235">
      <w:pPr>
        <w:pStyle w:val="PlainText"/>
        <w:rPr>
          <w:rFonts w:ascii="Courier New" w:hAnsi="Courier New" w:cs="Courier New"/>
          <w:sz w:val="16"/>
        </w:rPr>
      </w:pPr>
    </w:p>
    <w:p w14:paraId="30ECE2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0AB3AA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Common Parameters</w:t>
      </w:r>
    </w:p>
    <w:p w14:paraId="29AC3E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4FEF77FB" w14:textId="77777777" w:rsidR="00CB3235" w:rsidRPr="0002148A" w:rsidRDefault="00CB3235" w:rsidP="00CB3235">
      <w:pPr>
        <w:pStyle w:val="PlainText"/>
        <w:rPr>
          <w:rFonts w:ascii="Courier New" w:hAnsi="Courier New" w:cs="Courier New"/>
          <w:sz w:val="16"/>
        </w:rPr>
      </w:pPr>
    </w:p>
    <w:p w14:paraId="30DAAF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AccessType ::= ENUMERATED</w:t>
      </w:r>
    </w:p>
    <w:p w14:paraId="507F26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8FF09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threeGPPAccess(1),</w:t>
      </w:r>
    </w:p>
    <w:p w14:paraId="2B257E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nonThreeGPPAccess(2),</w:t>
      </w:r>
    </w:p>
    <w:p w14:paraId="586017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threeGPPandNonThreeGPPAccess(3)</w:t>
      </w:r>
    </w:p>
    <w:p w14:paraId="79753E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DCC4F7" w14:textId="77777777" w:rsidR="00CB3235" w:rsidRPr="0002148A" w:rsidRDefault="00CB3235" w:rsidP="00CB3235">
      <w:pPr>
        <w:pStyle w:val="PlainText"/>
        <w:rPr>
          <w:rFonts w:ascii="Courier New" w:hAnsi="Courier New" w:cs="Courier New"/>
          <w:sz w:val="16"/>
        </w:rPr>
      </w:pPr>
    </w:p>
    <w:p w14:paraId="2D7CF6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Direction ::= ENUMERATED</w:t>
      </w:r>
    </w:p>
    <w:p w14:paraId="2E188D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02E16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fromTarget(1),</w:t>
      </w:r>
    </w:p>
    <w:p w14:paraId="2C8F1B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toTarget(2)</w:t>
      </w:r>
    </w:p>
    <w:p w14:paraId="0915E5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813667A" w14:textId="77777777" w:rsidR="00CB3235" w:rsidRPr="0002148A" w:rsidRDefault="00CB3235" w:rsidP="00CB3235">
      <w:pPr>
        <w:pStyle w:val="PlainText"/>
        <w:rPr>
          <w:rFonts w:ascii="Courier New" w:hAnsi="Courier New" w:cs="Courier New"/>
          <w:sz w:val="16"/>
        </w:rPr>
      </w:pPr>
    </w:p>
    <w:p w14:paraId="0B4F288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DNN ::= UTF8String</w:t>
      </w:r>
    </w:p>
    <w:p w14:paraId="76D233C1" w14:textId="77777777" w:rsidR="00CB3235" w:rsidRPr="0002148A" w:rsidRDefault="00CB3235" w:rsidP="00CB3235">
      <w:pPr>
        <w:pStyle w:val="PlainText"/>
        <w:rPr>
          <w:rFonts w:ascii="Courier New" w:hAnsi="Courier New" w:cs="Courier New"/>
          <w:sz w:val="16"/>
        </w:rPr>
      </w:pPr>
    </w:p>
    <w:p w14:paraId="791871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E164Number ::= NumericString (SIZE(1..15))</w:t>
      </w:r>
    </w:p>
    <w:p w14:paraId="39BC3FCB" w14:textId="77777777" w:rsidR="00CB3235" w:rsidRPr="0002148A" w:rsidRDefault="00CB3235" w:rsidP="00CB3235">
      <w:pPr>
        <w:pStyle w:val="PlainText"/>
        <w:rPr>
          <w:rFonts w:ascii="Courier New" w:hAnsi="Courier New" w:cs="Courier New"/>
          <w:sz w:val="16"/>
        </w:rPr>
      </w:pPr>
    </w:p>
    <w:p w14:paraId="05E82F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EmailAddress ::= UTF8String</w:t>
      </w:r>
    </w:p>
    <w:p w14:paraId="37724844" w14:textId="77777777" w:rsidR="00CB3235" w:rsidRPr="0002148A" w:rsidRDefault="00CB3235" w:rsidP="00CB3235">
      <w:pPr>
        <w:pStyle w:val="PlainText"/>
        <w:rPr>
          <w:rFonts w:ascii="Courier New" w:hAnsi="Courier New" w:cs="Courier New"/>
          <w:sz w:val="16"/>
        </w:rPr>
      </w:pPr>
    </w:p>
    <w:p w14:paraId="364B36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FiveGGUTI ::= SEQUENCE</w:t>
      </w:r>
    </w:p>
    <w:p w14:paraId="7E7A09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BF31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mCC         [1] MCC,</w:t>
      </w:r>
    </w:p>
    <w:p w14:paraId="03CBBB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mNC         [2] MNC,</w:t>
      </w:r>
    </w:p>
    <w:p w14:paraId="39DECC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aMFRegionID [3] AMFRegionID,</w:t>
      </w:r>
    </w:p>
    <w:p w14:paraId="336A5A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aMFSetID    [4] AMFSetID,</w:t>
      </w:r>
    </w:p>
    <w:p w14:paraId="121FC0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aMFPointer  [5] AMFPointer,</w:t>
      </w:r>
    </w:p>
    <w:p w14:paraId="6723890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fiveGTMSI   [6] FiveGTMSI</w:t>
      </w:r>
    </w:p>
    <w:p w14:paraId="594C91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9836C5F" w14:textId="77777777" w:rsidR="00CB3235" w:rsidRPr="0002148A" w:rsidRDefault="00CB3235" w:rsidP="00CB3235">
      <w:pPr>
        <w:pStyle w:val="PlainText"/>
        <w:rPr>
          <w:rFonts w:ascii="Courier New" w:hAnsi="Courier New" w:cs="Courier New"/>
          <w:sz w:val="16"/>
        </w:rPr>
      </w:pPr>
    </w:p>
    <w:p w14:paraId="71E16A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FiveGMMCause ::= INTEGER (0..255)</w:t>
      </w:r>
    </w:p>
    <w:p w14:paraId="6FB04F5E" w14:textId="77777777" w:rsidR="00CB3235" w:rsidRPr="0002148A" w:rsidRDefault="00CB3235" w:rsidP="00CB3235">
      <w:pPr>
        <w:pStyle w:val="PlainText"/>
        <w:rPr>
          <w:rFonts w:ascii="Courier New" w:hAnsi="Courier New" w:cs="Courier New"/>
          <w:sz w:val="16"/>
        </w:rPr>
      </w:pPr>
    </w:p>
    <w:p w14:paraId="59E1C6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FiveGSMRequestType ::= ENUMERATED</w:t>
      </w:r>
    </w:p>
    <w:p w14:paraId="459A57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1EB9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initialRequest(1),</w:t>
      </w:r>
    </w:p>
    <w:p w14:paraId="2ECEDD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existingPDUSession(2),</w:t>
      </w:r>
    </w:p>
    <w:p w14:paraId="511E4B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initialEmergencyRequest(3),</w:t>
      </w:r>
    </w:p>
    <w:p w14:paraId="1245EF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existingEmergencyPDUSession(4),</w:t>
      </w:r>
    </w:p>
    <w:p w14:paraId="200910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modificationRequest(5),</w:t>
      </w:r>
    </w:p>
    <w:p w14:paraId="16B79A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reserved(6),</w:t>
      </w:r>
    </w:p>
    <w:p w14:paraId="1CAB49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mAPDURequest(7)</w:t>
      </w:r>
    </w:p>
    <w:p w14:paraId="722C6C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3FFB08" w14:textId="77777777" w:rsidR="00CB3235" w:rsidRPr="0002148A" w:rsidRDefault="00CB3235" w:rsidP="00CB3235">
      <w:pPr>
        <w:pStyle w:val="PlainText"/>
        <w:rPr>
          <w:rFonts w:ascii="Courier New" w:hAnsi="Courier New" w:cs="Courier New"/>
          <w:sz w:val="16"/>
        </w:rPr>
      </w:pPr>
    </w:p>
    <w:p w14:paraId="0A8E2A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FiveGSMCause ::= INTEGER (0..255)</w:t>
      </w:r>
    </w:p>
    <w:p w14:paraId="0AFBFE11" w14:textId="77777777" w:rsidR="00CB3235" w:rsidRPr="0002148A" w:rsidRDefault="00CB3235" w:rsidP="00CB3235">
      <w:pPr>
        <w:pStyle w:val="PlainText"/>
        <w:rPr>
          <w:rFonts w:ascii="Courier New" w:hAnsi="Courier New" w:cs="Courier New"/>
          <w:sz w:val="16"/>
        </w:rPr>
      </w:pPr>
    </w:p>
    <w:p w14:paraId="004E82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FiveGTMSI ::= INTEGER (0..4294967295)</w:t>
      </w:r>
    </w:p>
    <w:p w14:paraId="5EE5EF4A" w14:textId="77777777" w:rsidR="00CB3235" w:rsidRPr="0002148A" w:rsidRDefault="00CB3235" w:rsidP="00CB3235">
      <w:pPr>
        <w:pStyle w:val="PlainText"/>
        <w:rPr>
          <w:rFonts w:ascii="Courier New" w:hAnsi="Courier New" w:cs="Courier New"/>
          <w:sz w:val="16"/>
        </w:rPr>
      </w:pPr>
    </w:p>
    <w:p w14:paraId="3619C10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FTEID ::= SEQUENCE</w:t>
      </w:r>
    </w:p>
    <w:p w14:paraId="150EF4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9D6D1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tEID        [1] INTEGER (0.. 4294967295),</w:t>
      </w:r>
    </w:p>
    <w:p w14:paraId="4125B9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iPv4Address [2] IPv4Address OPTIONAL,</w:t>
      </w:r>
    </w:p>
    <w:p w14:paraId="5F5A65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iPv6Address [3] IPv6Address OPTIONAL</w:t>
      </w:r>
    </w:p>
    <w:p w14:paraId="29F021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419DC9" w14:textId="77777777" w:rsidR="00CB3235" w:rsidRPr="0002148A" w:rsidRDefault="00CB3235" w:rsidP="00CB3235">
      <w:pPr>
        <w:pStyle w:val="PlainText"/>
        <w:rPr>
          <w:rFonts w:ascii="Courier New" w:hAnsi="Courier New" w:cs="Courier New"/>
          <w:sz w:val="16"/>
        </w:rPr>
      </w:pPr>
    </w:p>
    <w:p w14:paraId="7C4F1F0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GPSI ::= CHOICE</w:t>
      </w:r>
    </w:p>
    <w:p w14:paraId="0265544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5F56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mSISDN      [1] MSISDN,</w:t>
      </w:r>
    </w:p>
    <w:p w14:paraId="5878E3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nAI         [2] NAI</w:t>
      </w:r>
    </w:p>
    <w:p w14:paraId="30C21A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8854C6" w14:textId="77777777" w:rsidR="00CB3235" w:rsidRPr="0002148A" w:rsidRDefault="00CB3235" w:rsidP="00CB3235">
      <w:pPr>
        <w:pStyle w:val="PlainText"/>
        <w:rPr>
          <w:rFonts w:ascii="Courier New" w:hAnsi="Courier New" w:cs="Courier New"/>
          <w:sz w:val="16"/>
        </w:rPr>
      </w:pPr>
    </w:p>
    <w:p w14:paraId="0628E56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GUAMI ::= SEQUENCE</w:t>
      </w:r>
    </w:p>
    <w:p w14:paraId="69F67A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FD80C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aMFID       [1] AMFID,</w:t>
      </w:r>
    </w:p>
    <w:p w14:paraId="0E6762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pLMNID      [2] PLMNID</w:t>
      </w:r>
    </w:p>
    <w:p w14:paraId="2F2B85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3AFEAC3" w14:textId="77777777" w:rsidR="00CB3235" w:rsidRPr="0002148A" w:rsidRDefault="00CB3235" w:rsidP="00CB3235">
      <w:pPr>
        <w:pStyle w:val="PlainText"/>
        <w:rPr>
          <w:rFonts w:ascii="Courier New" w:hAnsi="Courier New" w:cs="Courier New"/>
          <w:sz w:val="16"/>
        </w:rPr>
      </w:pPr>
    </w:p>
    <w:p w14:paraId="7ECE01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GUMMEI ::= SEQUENCE</w:t>
      </w:r>
    </w:p>
    <w:p w14:paraId="401F29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695C5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mMEID       [1] MMEID,</w:t>
      </w:r>
    </w:p>
    <w:p w14:paraId="3AC48F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mCC         [2] MCC,</w:t>
      </w:r>
    </w:p>
    <w:p w14:paraId="21B515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mNC         [3] MNC</w:t>
      </w:r>
    </w:p>
    <w:p w14:paraId="3B088D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21BDD38" w14:textId="77777777" w:rsidR="00CB3235" w:rsidRPr="0002148A" w:rsidRDefault="00CB3235" w:rsidP="00CB3235">
      <w:pPr>
        <w:pStyle w:val="PlainText"/>
        <w:rPr>
          <w:rFonts w:ascii="Courier New" w:hAnsi="Courier New" w:cs="Courier New"/>
          <w:sz w:val="16"/>
        </w:rPr>
      </w:pPr>
    </w:p>
    <w:p w14:paraId="120295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HomeNetworkPublicKeyID ::= OCTET STRING</w:t>
      </w:r>
    </w:p>
    <w:p w14:paraId="08226F91" w14:textId="77777777" w:rsidR="00CB3235" w:rsidRPr="0002148A" w:rsidRDefault="00CB3235" w:rsidP="00CB3235">
      <w:pPr>
        <w:pStyle w:val="PlainText"/>
        <w:rPr>
          <w:rFonts w:ascii="Courier New" w:hAnsi="Courier New" w:cs="Courier New"/>
          <w:sz w:val="16"/>
        </w:rPr>
      </w:pPr>
    </w:p>
    <w:p w14:paraId="2C1EBD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HSMFURI ::= UTF8String</w:t>
      </w:r>
    </w:p>
    <w:p w14:paraId="32522D70" w14:textId="77777777" w:rsidR="00CB3235" w:rsidRPr="0002148A" w:rsidRDefault="00CB3235" w:rsidP="00CB3235">
      <w:pPr>
        <w:pStyle w:val="PlainText"/>
        <w:rPr>
          <w:rFonts w:ascii="Courier New" w:hAnsi="Courier New" w:cs="Courier New"/>
          <w:sz w:val="16"/>
        </w:rPr>
      </w:pPr>
    </w:p>
    <w:p w14:paraId="15A5E7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IMEI ::= NumericString (SIZE(14))</w:t>
      </w:r>
    </w:p>
    <w:p w14:paraId="189E7F06" w14:textId="77777777" w:rsidR="00CB3235" w:rsidRPr="0002148A" w:rsidRDefault="00CB3235" w:rsidP="00CB3235">
      <w:pPr>
        <w:pStyle w:val="PlainText"/>
        <w:rPr>
          <w:rFonts w:ascii="Courier New" w:hAnsi="Courier New" w:cs="Courier New"/>
          <w:sz w:val="16"/>
        </w:rPr>
      </w:pPr>
    </w:p>
    <w:p w14:paraId="137BC8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IMEISV ::= NumericString (SIZE(16))</w:t>
      </w:r>
    </w:p>
    <w:p w14:paraId="0ED015E3" w14:textId="77777777" w:rsidR="00CB3235" w:rsidRPr="0002148A" w:rsidRDefault="00CB3235" w:rsidP="00CB3235">
      <w:pPr>
        <w:pStyle w:val="PlainText"/>
        <w:rPr>
          <w:rFonts w:ascii="Courier New" w:hAnsi="Courier New" w:cs="Courier New"/>
          <w:sz w:val="16"/>
        </w:rPr>
      </w:pPr>
    </w:p>
    <w:p w14:paraId="5FE44D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IMPI ::= NAI</w:t>
      </w:r>
    </w:p>
    <w:p w14:paraId="54719B87" w14:textId="77777777" w:rsidR="00CB3235" w:rsidRPr="0002148A" w:rsidRDefault="00CB3235" w:rsidP="00CB3235">
      <w:pPr>
        <w:pStyle w:val="PlainText"/>
        <w:rPr>
          <w:rFonts w:ascii="Courier New" w:hAnsi="Courier New" w:cs="Courier New"/>
          <w:sz w:val="16"/>
        </w:rPr>
      </w:pPr>
    </w:p>
    <w:p w14:paraId="25685E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IMPU ::= CHOICE</w:t>
      </w:r>
    </w:p>
    <w:p w14:paraId="2FF510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785CD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sIPURI [1] SIPURI,</w:t>
      </w:r>
    </w:p>
    <w:p w14:paraId="132A3F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tELURI [2] TELURI</w:t>
      </w:r>
    </w:p>
    <w:p w14:paraId="56DEAF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800CB40" w14:textId="77777777" w:rsidR="00CB3235" w:rsidRPr="0002148A" w:rsidRDefault="00CB3235" w:rsidP="00CB3235">
      <w:pPr>
        <w:pStyle w:val="PlainText"/>
        <w:rPr>
          <w:rFonts w:ascii="Courier New" w:hAnsi="Courier New" w:cs="Courier New"/>
          <w:sz w:val="16"/>
        </w:rPr>
      </w:pPr>
    </w:p>
    <w:p w14:paraId="11821D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IMSI ::= NumericString (SIZE(6..15))</w:t>
      </w:r>
    </w:p>
    <w:p w14:paraId="47BB73B6" w14:textId="77777777" w:rsidR="00CB3235" w:rsidRPr="0002148A" w:rsidRDefault="00CB3235" w:rsidP="00CB3235">
      <w:pPr>
        <w:pStyle w:val="PlainText"/>
        <w:rPr>
          <w:rFonts w:ascii="Courier New" w:hAnsi="Courier New" w:cs="Courier New"/>
          <w:sz w:val="16"/>
        </w:rPr>
      </w:pPr>
    </w:p>
    <w:p w14:paraId="7D52F2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Initiator ::= ENUMERATED</w:t>
      </w:r>
    </w:p>
    <w:p w14:paraId="723662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68B5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uE(1),</w:t>
      </w:r>
    </w:p>
    <w:p w14:paraId="6AFA36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network(2),</w:t>
      </w:r>
    </w:p>
    <w:p w14:paraId="1BFCCE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unknown(3)</w:t>
      </w:r>
    </w:p>
    <w:p w14:paraId="4C8774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38865BD" w14:textId="77777777" w:rsidR="00CB3235" w:rsidRPr="0002148A" w:rsidRDefault="00CB3235" w:rsidP="00CB3235">
      <w:pPr>
        <w:pStyle w:val="PlainText"/>
        <w:rPr>
          <w:rFonts w:ascii="Courier New" w:hAnsi="Courier New" w:cs="Courier New"/>
          <w:sz w:val="16"/>
        </w:rPr>
      </w:pPr>
    </w:p>
    <w:p w14:paraId="22B3B5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IPAddress ::= CHOICE</w:t>
      </w:r>
    </w:p>
    <w:p w14:paraId="63464E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3414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iPv4Address [1] IPv4Address,</w:t>
      </w:r>
    </w:p>
    <w:p w14:paraId="380D42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iPv6Address [2] IPv6Address</w:t>
      </w:r>
    </w:p>
    <w:p w14:paraId="6FC965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3A7478" w14:textId="77777777" w:rsidR="00CB3235" w:rsidRPr="0002148A" w:rsidRDefault="00CB3235" w:rsidP="00CB3235">
      <w:pPr>
        <w:pStyle w:val="PlainText"/>
        <w:rPr>
          <w:rFonts w:ascii="Courier New" w:hAnsi="Courier New" w:cs="Courier New"/>
          <w:sz w:val="16"/>
        </w:rPr>
      </w:pPr>
    </w:p>
    <w:p w14:paraId="0992D7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IPv4Address ::= OCTET STRING (SIZE(4))</w:t>
      </w:r>
    </w:p>
    <w:p w14:paraId="615923F8" w14:textId="77777777" w:rsidR="00CB3235" w:rsidRPr="0002148A" w:rsidRDefault="00CB3235" w:rsidP="00CB3235">
      <w:pPr>
        <w:pStyle w:val="PlainText"/>
        <w:rPr>
          <w:rFonts w:ascii="Courier New" w:hAnsi="Courier New" w:cs="Courier New"/>
          <w:sz w:val="16"/>
        </w:rPr>
      </w:pPr>
    </w:p>
    <w:p w14:paraId="33C5B9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IPv6Address ::= OCTET STRING (SIZE(16))</w:t>
      </w:r>
    </w:p>
    <w:p w14:paraId="4378F64F" w14:textId="77777777" w:rsidR="00CB3235" w:rsidRPr="0002148A" w:rsidRDefault="00CB3235" w:rsidP="00CB3235">
      <w:pPr>
        <w:pStyle w:val="PlainText"/>
        <w:rPr>
          <w:rFonts w:ascii="Courier New" w:hAnsi="Courier New" w:cs="Courier New"/>
          <w:sz w:val="16"/>
        </w:rPr>
      </w:pPr>
    </w:p>
    <w:p w14:paraId="128DFB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IPv6FlowLabel ::= INTEGER(0..1048575)</w:t>
      </w:r>
    </w:p>
    <w:p w14:paraId="6BE5376D" w14:textId="77777777" w:rsidR="00CB3235" w:rsidRPr="0002148A" w:rsidRDefault="00CB3235" w:rsidP="00CB3235">
      <w:pPr>
        <w:pStyle w:val="PlainText"/>
        <w:rPr>
          <w:rFonts w:ascii="Courier New" w:hAnsi="Courier New" w:cs="Courier New"/>
          <w:sz w:val="16"/>
        </w:rPr>
      </w:pPr>
    </w:p>
    <w:p w14:paraId="538C4DA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MACAddress ::= OCTET STRING (SIZE(6))</w:t>
      </w:r>
    </w:p>
    <w:p w14:paraId="488BDFA7" w14:textId="77777777" w:rsidR="00CB3235" w:rsidRPr="0002148A" w:rsidRDefault="00CB3235" w:rsidP="00CB3235">
      <w:pPr>
        <w:pStyle w:val="PlainText"/>
        <w:rPr>
          <w:rFonts w:ascii="Courier New" w:hAnsi="Courier New" w:cs="Courier New"/>
          <w:sz w:val="16"/>
        </w:rPr>
      </w:pPr>
    </w:p>
    <w:p w14:paraId="390FD7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MCC ::= NumericString (SIZE(3))</w:t>
      </w:r>
    </w:p>
    <w:p w14:paraId="2FC338FB" w14:textId="77777777" w:rsidR="00CB3235" w:rsidRPr="0002148A" w:rsidRDefault="00CB3235" w:rsidP="00CB3235">
      <w:pPr>
        <w:pStyle w:val="PlainText"/>
        <w:rPr>
          <w:rFonts w:ascii="Courier New" w:hAnsi="Courier New" w:cs="Courier New"/>
          <w:sz w:val="16"/>
        </w:rPr>
      </w:pPr>
    </w:p>
    <w:p w14:paraId="6F6DBB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MNC ::= NumericString (SIZE(2..3))</w:t>
      </w:r>
    </w:p>
    <w:p w14:paraId="5FC92C16" w14:textId="77777777" w:rsidR="00CB3235" w:rsidRPr="0002148A" w:rsidRDefault="00CB3235" w:rsidP="00CB3235">
      <w:pPr>
        <w:pStyle w:val="PlainText"/>
        <w:rPr>
          <w:rFonts w:ascii="Courier New" w:hAnsi="Courier New" w:cs="Courier New"/>
          <w:sz w:val="16"/>
        </w:rPr>
      </w:pPr>
    </w:p>
    <w:p w14:paraId="43AD38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MMEID ::= SEQUENCE</w:t>
      </w:r>
    </w:p>
    <w:p w14:paraId="676752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1D3F0A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mMEGI       [1] MMEGI,</w:t>
      </w:r>
    </w:p>
    <w:p w14:paraId="3AC42A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mMEC        [2] MMEC</w:t>
      </w:r>
    </w:p>
    <w:p w14:paraId="12AB0F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77EC392" w14:textId="77777777" w:rsidR="00CB3235" w:rsidRPr="0002148A" w:rsidRDefault="00CB3235" w:rsidP="00CB3235">
      <w:pPr>
        <w:pStyle w:val="PlainText"/>
        <w:rPr>
          <w:rFonts w:ascii="Courier New" w:hAnsi="Courier New" w:cs="Courier New"/>
          <w:sz w:val="16"/>
        </w:rPr>
      </w:pPr>
    </w:p>
    <w:p w14:paraId="65218D9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MMEC ::= NumericString</w:t>
      </w:r>
    </w:p>
    <w:p w14:paraId="53425DC8" w14:textId="77777777" w:rsidR="00CB3235" w:rsidRPr="0002148A" w:rsidRDefault="00CB3235" w:rsidP="00CB3235">
      <w:pPr>
        <w:pStyle w:val="PlainText"/>
        <w:rPr>
          <w:rFonts w:ascii="Courier New" w:hAnsi="Courier New" w:cs="Courier New"/>
          <w:sz w:val="16"/>
        </w:rPr>
      </w:pPr>
    </w:p>
    <w:p w14:paraId="34149F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MMEGI ::= NumericString</w:t>
      </w:r>
    </w:p>
    <w:p w14:paraId="16420171" w14:textId="77777777" w:rsidR="00CB3235" w:rsidRPr="0002148A" w:rsidRDefault="00CB3235" w:rsidP="00CB3235">
      <w:pPr>
        <w:pStyle w:val="PlainText"/>
        <w:rPr>
          <w:rFonts w:ascii="Courier New" w:hAnsi="Courier New" w:cs="Courier New"/>
          <w:sz w:val="16"/>
        </w:rPr>
      </w:pPr>
    </w:p>
    <w:p w14:paraId="7D3DFA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MSISDN ::= NumericString (SIZE(1..15))</w:t>
      </w:r>
    </w:p>
    <w:p w14:paraId="4DBA58A3" w14:textId="77777777" w:rsidR="00CB3235" w:rsidRPr="0002148A" w:rsidRDefault="00CB3235" w:rsidP="00CB3235">
      <w:pPr>
        <w:pStyle w:val="PlainText"/>
        <w:rPr>
          <w:rFonts w:ascii="Courier New" w:hAnsi="Courier New" w:cs="Courier New"/>
          <w:sz w:val="16"/>
        </w:rPr>
      </w:pPr>
    </w:p>
    <w:p w14:paraId="00E74E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NAI ::= UTF8String</w:t>
      </w:r>
    </w:p>
    <w:p w14:paraId="44BAF31E" w14:textId="77777777" w:rsidR="00CB3235" w:rsidRPr="0002148A" w:rsidRDefault="00CB3235" w:rsidP="00CB3235">
      <w:pPr>
        <w:pStyle w:val="PlainText"/>
        <w:rPr>
          <w:rFonts w:ascii="Courier New" w:hAnsi="Courier New" w:cs="Courier New"/>
          <w:sz w:val="16"/>
        </w:rPr>
      </w:pPr>
    </w:p>
    <w:p w14:paraId="530D9A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NextLayerProtocol ::= INTEGER(0..255)</w:t>
      </w:r>
    </w:p>
    <w:p w14:paraId="4BE6FC1B" w14:textId="77777777" w:rsidR="00CB3235" w:rsidRPr="0002148A" w:rsidRDefault="00CB3235" w:rsidP="00CB3235">
      <w:pPr>
        <w:pStyle w:val="PlainText"/>
        <w:rPr>
          <w:rFonts w:ascii="Courier New" w:hAnsi="Courier New" w:cs="Courier New"/>
          <w:sz w:val="16"/>
        </w:rPr>
      </w:pPr>
    </w:p>
    <w:p w14:paraId="776285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NonLocalID ::= ENUMERATED</w:t>
      </w:r>
    </w:p>
    <w:p w14:paraId="19A2BC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3381F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local(1),</w:t>
      </w:r>
    </w:p>
    <w:p w14:paraId="6B1E69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nonLocal(2)</w:t>
      </w:r>
    </w:p>
    <w:p w14:paraId="08B08D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824205A" w14:textId="77777777" w:rsidR="00CB3235" w:rsidRPr="0002148A" w:rsidRDefault="00CB3235" w:rsidP="00CB3235">
      <w:pPr>
        <w:pStyle w:val="PlainText"/>
        <w:rPr>
          <w:rFonts w:ascii="Courier New" w:hAnsi="Courier New" w:cs="Courier New"/>
          <w:sz w:val="16"/>
        </w:rPr>
      </w:pPr>
    </w:p>
    <w:p w14:paraId="1CFA21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NSSAI ::= SEQUENCE OF SNSSAI</w:t>
      </w:r>
    </w:p>
    <w:p w14:paraId="42DD0DBF" w14:textId="77777777" w:rsidR="00CB3235" w:rsidRPr="0002148A" w:rsidRDefault="00CB3235" w:rsidP="00CB3235">
      <w:pPr>
        <w:pStyle w:val="PlainText"/>
        <w:rPr>
          <w:rFonts w:ascii="Courier New" w:hAnsi="Courier New" w:cs="Courier New"/>
          <w:sz w:val="16"/>
        </w:rPr>
      </w:pPr>
    </w:p>
    <w:p w14:paraId="356532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PLMNID ::= SEQUENCE</w:t>
      </w:r>
    </w:p>
    <w:p w14:paraId="0658CB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790B3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mCC [1] MCC,</w:t>
      </w:r>
    </w:p>
    <w:p w14:paraId="2548B8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mNC [2] MNC</w:t>
      </w:r>
    </w:p>
    <w:p w14:paraId="71CD89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25E10B" w14:textId="77777777" w:rsidR="00CB3235" w:rsidRPr="0002148A" w:rsidRDefault="00CB3235" w:rsidP="00CB3235">
      <w:pPr>
        <w:pStyle w:val="PlainText"/>
        <w:rPr>
          <w:rFonts w:ascii="Courier New" w:hAnsi="Courier New" w:cs="Courier New"/>
          <w:sz w:val="16"/>
        </w:rPr>
      </w:pPr>
    </w:p>
    <w:p w14:paraId="493751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PDUSessionID ::= INTEGER (0..255)</w:t>
      </w:r>
    </w:p>
    <w:p w14:paraId="6A2DCC92" w14:textId="77777777" w:rsidR="00CB3235" w:rsidRPr="0002148A" w:rsidRDefault="00CB3235" w:rsidP="00CB3235">
      <w:pPr>
        <w:pStyle w:val="PlainText"/>
        <w:rPr>
          <w:rFonts w:ascii="Courier New" w:hAnsi="Courier New" w:cs="Courier New"/>
          <w:sz w:val="16"/>
        </w:rPr>
      </w:pPr>
    </w:p>
    <w:p w14:paraId="7A0DDD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PDUSessionType ::= ENUMERATED</w:t>
      </w:r>
    </w:p>
    <w:p w14:paraId="00ED9C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69689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iPv4(1),</w:t>
      </w:r>
    </w:p>
    <w:p w14:paraId="481EB7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iPv6(2),</w:t>
      </w:r>
    </w:p>
    <w:p w14:paraId="5D633B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iPv4v6(3),</w:t>
      </w:r>
    </w:p>
    <w:p w14:paraId="42DF72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unstructured(4),</w:t>
      </w:r>
    </w:p>
    <w:p w14:paraId="1142C1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ethernet(5)</w:t>
      </w:r>
    </w:p>
    <w:p w14:paraId="4918D9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953845A" w14:textId="77777777" w:rsidR="00CB3235" w:rsidRPr="0002148A" w:rsidRDefault="00CB3235" w:rsidP="00CB3235">
      <w:pPr>
        <w:pStyle w:val="PlainText"/>
        <w:rPr>
          <w:rFonts w:ascii="Courier New" w:hAnsi="Courier New" w:cs="Courier New"/>
          <w:sz w:val="16"/>
        </w:rPr>
      </w:pPr>
    </w:p>
    <w:p w14:paraId="740966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PEI ::= CHOICE</w:t>
      </w:r>
    </w:p>
    <w:p w14:paraId="27B04B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13CEA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iMEI        [1] IMEI,</w:t>
      </w:r>
    </w:p>
    <w:p w14:paraId="08FEE4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iMEISV      [2] IMEISV</w:t>
      </w:r>
    </w:p>
    <w:p w14:paraId="3581EB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3650D8" w14:textId="77777777" w:rsidR="00CB3235" w:rsidRPr="0002148A" w:rsidRDefault="00CB3235" w:rsidP="00CB3235">
      <w:pPr>
        <w:pStyle w:val="PlainText"/>
        <w:rPr>
          <w:rFonts w:ascii="Courier New" w:hAnsi="Courier New" w:cs="Courier New"/>
          <w:sz w:val="16"/>
        </w:rPr>
      </w:pPr>
    </w:p>
    <w:p w14:paraId="42C8596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PortNumber ::= INTEGER(0..65535)</w:t>
      </w:r>
    </w:p>
    <w:p w14:paraId="1B1A32E3" w14:textId="77777777" w:rsidR="00CB3235" w:rsidRPr="0002148A" w:rsidRDefault="00CB3235" w:rsidP="00CB3235">
      <w:pPr>
        <w:pStyle w:val="PlainText"/>
        <w:rPr>
          <w:rFonts w:ascii="Courier New" w:hAnsi="Courier New" w:cs="Courier New"/>
          <w:sz w:val="16"/>
        </w:rPr>
      </w:pPr>
    </w:p>
    <w:p w14:paraId="571EF4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ProtectionSchemeID ::= INTEGER (0..15)</w:t>
      </w:r>
    </w:p>
    <w:p w14:paraId="59A8CB5F" w14:textId="77777777" w:rsidR="00CB3235" w:rsidRPr="0002148A" w:rsidRDefault="00CB3235" w:rsidP="00CB3235">
      <w:pPr>
        <w:pStyle w:val="PlainText"/>
        <w:rPr>
          <w:rFonts w:ascii="Courier New" w:hAnsi="Courier New" w:cs="Courier New"/>
          <w:sz w:val="16"/>
        </w:rPr>
      </w:pPr>
    </w:p>
    <w:p w14:paraId="3B8EF0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RATType ::= ENUMERATED</w:t>
      </w:r>
    </w:p>
    <w:p w14:paraId="75A680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FA86B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nR(1),</w:t>
      </w:r>
    </w:p>
    <w:p w14:paraId="4B247F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eUTRA(2),</w:t>
      </w:r>
    </w:p>
    <w:p w14:paraId="52396F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wLAN(3),</w:t>
      </w:r>
    </w:p>
    <w:p w14:paraId="008611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virtual(4),</w:t>
      </w:r>
    </w:p>
    <w:p w14:paraId="325B85D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nBIOT(5),</w:t>
      </w:r>
    </w:p>
    <w:p w14:paraId="7C2A777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wireline(6),</w:t>
      </w:r>
    </w:p>
    <w:p w14:paraId="043657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wirelineCable(7),</w:t>
      </w:r>
    </w:p>
    <w:p w14:paraId="33CD79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wirelineBBF(8),</w:t>
      </w:r>
    </w:p>
    <w:p w14:paraId="6CAC00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lTEM(9),</w:t>
      </w:r>
    </w:p>
    <w:p w14:paraId="1D8A43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nRU(10),</w:t>
      </w:r>
    </w:p>
    <w:p w14:paraId="5C4A2E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eUTRAU(11),</w:t>
      </w:r>
    </w:p>
    <w:p w14:paraId="24EF65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trustedN3GA(12),</w:t>
      </w:r>
    </w:p>
    <w:p w14:paraId="0F24D13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trustedWLAN(13),</w:t>
      </w:r>
    </w:p>
    <w:p w14:paraId="127C03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uTRA(14),</w:t>
      </w:r>
    </w:p>
    <w:p w14:paraId="3A93A6E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gERA(15)</w:t>
      </w:r>
    </w:p>
    <w:p w14:paraId="4D76AA8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C7A0418" w14:textId="77777777" w:rsidR="00CB3235" w:rsidRPr="0002148A" w:rsidRDefault="00CB3235" w:rsidP="00CB3235">
      <w:pPr>
        <w:pStyle w:val="PlainText"/>
        <w:rPr>
          <w:rFonts w:ascii="Courier New" w:hAnsi="Courier New" w:cs="Courier New"/>
          <w:sz w:val="16"/>
        </w:rPr>
      </w:pPr>
    </w:p>
    <w:p w14:paraId="4FFBE5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RejectedNSSAI ::= SEQUENCE OF RejectedSNSSAI</w:t>
      </w:r>
    </w:p>
    <w:p w14:paraId="0DAEEECA" w14:textId="77777777" w:rsidR="00CB3235" w:rsidRPr="0002148A" w:rsidRDefault="00CB3235" w:rsidP="00CB3235">
      <w:pPr>
        <w:pStyle w:val="PlainText"/>
        <w:rPr>
          <w:rFonts w:ascii="Courier New" w:hAnsi="Courier New" w:cs="Courier New"/>
          <w:sz w:val="16"/>
        </w:rPr>
      </w:pPr>
    </w:p>
    <w:p w14:paraId="0B0B6D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RejectedSNSSAI ::= SEQUENCE</w:t>
      </w:r>
    </w:p>
    <w:p w14:paraId="5066A2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C77802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causeValue  [1] RejectedSliceCauseValue,</w:t>
      </w:r>
    </w:p>
    <w:p w14:paraId="5F7B11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sNSSAI      [2] SNSSAI</w:t>
      </w:r>
    </w:p>
    <w:p w14:paraId="0F50FAD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0B323D4" w14:textId="77777777" w:rsidR="00CB3235" w:rsidRPr="0002148A" w:rsidRDefault="00CB3235" w:rsidP="00CB3235">
      <w:pPr>
        <w:pStyle w:val="PlainText"/>
        <w:rPr>
          <w:rFonts w:ascii="Courier New" w:hAnsi="Courier New" w:cs="Courier New"/>
          <w:sz w:val="16"/>
        </w:rPr>
      </w:pPr>
    </w:p>
    <w:p w14:paraId="637258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RejectedSliceCauseValue ::= INTEGER (0..255)</w:t>
      </w:r>
    </w:p>
    <w:p w14:paraId="34ADA039" w14:textId="77777777" w:rsidR="00CB3235" w:rsidRPr="0002148A" w:rsidRDefault="00CB3235" w:rsidP="00CB3235">
      <w:pPr>
        <w:pStyle w:val="PlainText"/>
        <w:rPr>
          <w:rFonts w:ascii="Courier New" w:hAnsi="Courier New" w:cs="Courier New"/>
          <w:sz w:val="16"/>
        </w:rPr>
      </w:pPr>
    </w:p>
    <w:p w14:paraId="03E877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RoutingIndicator ::= INTEGER (0..9999)</w:t>
      </w:r>
    </w:p>
    <w:p w14:paraId="083AB72B" w14:textId="77777777" w:rsidR="00CB3235" w:rsidRPr="0002148A" w:rsidRDefault="00CB3235" w:rsidP="00CB3235">
      <w:pPr>
        <w:pStyle w:val="PlainText"/>
        <w:rPr>
          <w:rFonts w:ascii="Courier New" w:hAnsi="Courier New" w:cs="Courier New"/>
          <w:sz w:val="16"/>
        </w:rPr>
      </w:pPr>
    </w:p>
    <w:p w14:paraId="4F9197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SchemeOutput ::= OCTET STRING</w:t>
      </w:r>
    </w:p>
    <w:p w14:paraId="1F7E5EDA" w14:textId="77777777" w:rsidR="00CB3235" w:rsidRPr="0002148A" w:rsidRDefault="00CB3235" w:rsidP="00CB3235">
      <w:pPr>
        <w:pStyle w:val="PlainText"/>
        <w:rPr>
          <w:rFonts w:ascii="Courier New" w:hAnsi="Courier New" w:cs="Courier New"/>
          <w:sz w:val="16"/>
        </w:rPr>
      </w:pPr>
    </w:p>
    <w:p w14:paraId="4E099F6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SIPURI ::= UTF8String</w:t>
      </w:r>
    </w:p>
    <w:p w14:paraId="6235BDFC" w14:textId="77777777" w:rsidR="00CB3235" w:rsidRPr="0002148A" w:rsidRDefault="00CB3235" w:rsidP="00CB3235">
      <w:pPr>
        <w:pStyle w:val="PlainText"/>
        <w:rPr>
          <w:rFonts w:ascii="Courier New" w:hAnsi="Courier New" w:cs="Courier New"/>
          <w:sz w:val="16"/>
        </w:rPr>
      </w:pPr>
    </w:p>
    <w:p w14:paraId="42C65E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Slice ::= SEQUENCE</w:t>
      </w:r>
    </w:p>
    <w:p w14:paraId="4F330B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44729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allowedNSSAI        [1] NSSAI OPTIONAL,</w:t>
      </w:r>
    </w:p>
    <w:p w14:paraId="691D65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configuredNSSAI     [2] NSSAI OPTIONAL,</w:t>
      </w:r>
    </w:p>
    <w:p w14:paraId="27D8B4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rejectedNSSAI       [3] RejectedNSSAI OPTIONAL</w:t>
      </w:r>
    </w:p>
    <w:p w14:paraId="3F8828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597344F" w14:textId="77777777" w:rsidR="00CB3235" w:rsidRPr="0002148A" w:rsidRDefault="00CB3235" w:rsidP="00CB3235">
      <w:pPr>
        <w:pStyle w:val="PlainText"/>
        <w:rPr>
          <w:rFonts w:ascii="Courier New" w:hAnsi="Courier New" w:cs="Courier New"/>
          <w:sz w:val="16"/>
        </w:rPr>
      </w:pPr>
    </w:p>
    <w:p w14:paraId="74BEB2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SMPDUDNRequest ::= OCTET STRING</w:t>
      </w:r>
    </w:p>
    <w:p w14:paraId="52D5EFF2" w14:textId="77777777" w:rsidR="00CB3235" w:rsidRPr="0002148A" w:rsidRDefault="00CB3235" w:rsidP="00CB3235">
      <w:pPr>
        <w:pStyle w:val="PlainText"/>
        <w:rPr>
          <w:rFonts w:ascii="Courier New" w:hAnsi="Courier New" w:cs="Courier New"/>
          <w:sz w:val="16"/>
        </w:rPr>
      </w:pPr>
    </w:p>
    <w:p w14:paraId="7462ED7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SNSSAI ::= SEQUENCE</w:t>
      </w:r>
    </w:p>
    <w:p w14:paraId="123C737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426DE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sliceServiceType    [1] INTEGER (0..255),</w:t>
      </w:r>
    </w:p>
    <w:p w14:paraId="522DAE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sliceDifferentiator [2] OCTET STRING (SIZE(3)) OPTIONAL</w:t>
      </w:r>
    </w:p>
    <w:p w14:paraId="3D8052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EF5B433" w14:textId="77777777" w:rsidR="00CB3235" w:rsidRPr="0002148A" w:rsidRDefault="00CB3235" w:rsidP="00CB3235">
      <w:pPr>
        <w:pStyle w:val="PlainText"/>
        <w:rPr>
          <w:rFonts w:ascii="Courier New" w:hAnsi="Courier New" w:cs="Courier New"/>
          <w:sz w:val="16"/>
        </w:rPr>
      </w:pPr>
    </w:p>
    <w:p w14:paraId="330F03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SUCI ::= SEQUENCE</w:t>
      </w:r>
    </w:p>
    <w:p w14:paraId="61F449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3B4E6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mCC                         [1] MCC,</w:t>
      </w:r>
    </w:p>
    <w:p w14:paraId="7E0A19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mNC                         [2] MNC,</w:t>
      </w:r>
    </w:p>
    <w:p w14:paraId="648A0C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routingIndicator            [3] RoutingIndicator,</w:t>
      </w:r>
    </w:p>
    <w:p w14:paraId="1F1238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protectionSchemeID          [4] ProtectionSchemeID,</w:t>
      </w:r>
    </w:p>
    <w:p w14:paraId="191053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homeNetworkPublicKeyID      [5] HomeNetworkPublicKeyID,</w:t>
      </w:r>
    </w:p>
    <w:p w14:paraId="225DBD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schemeOutput                [6] SchemeOutput</w:t>
      </w:r>
    </w:p>
    <w:p w14:paraId="0148A5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10EBED" w14:textId="77777777" w:rsidR="00CB3235" w:rsidRPr="0002148A" w:rsidRDefault="00CB3235" w:rsidP="00CB3235">
      <w:pPr>
        <w:pStyle w:val="PlainText"/>
        <w:rPr>
          <w:rFonts w:ascii="Courier New" w:hAnsi="Courier New" w:cs="Courier New"/>
          <w:sz w:val="16"/>
        </w:rPr>
      </w:pPr>
    </w:p>
    <w:p w14:paraId="3337C3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SUPI ::= CHOICE</w:t>
      </w:r>
    </w:p>
    <w:p w14:paraId="7D57F4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257B1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iMSI        [1] IMSI,</w:t>
      </w:r>
    </w:p>
    <w:p w14:paraId="694C97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nAI         [2] NAI</w:t>
      </w:r>
    </w:p>
    <w:p w14:paraId="3A63CD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CA8337" w14:textId="77777777" w:rsidR="00CB3235" w:rsidRPr="0002148A" w:rsidRDefault="00CB3235" w:rsidP="00CB3235">
      <w:pPr>
        <w:pStyle w:val="PlainText"/>
        <w:rPr>
          <w:rFonts w:ascii="Courier New" w:hAnsi="Courier New" w:cs="Courier New"/>
          <w:sz w:val="16"/>
        </w:rPr>
      </w:pPr>
    </w:p>
    <w:p w14:paraId="711896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SUPIUnauthenticatedIndication ::= BOOLEAN</w:t>
      </w:r>
    </w:p>
    <w:p w14:paraId="574B8A40" w14:textId="77777777" w:rsidR="00CB3235" w:rsidRPr="0002148A" w:rsidRDefault="00CB3235" w:rsidP="00CB3235">
      <w:pPr>
        <w:pStyle w:val="PlainText"/>
        <w:rPr>
          <w:rFonts w:ascii="Courier New" w:hAnsi="Courier New" w:cs="Courier New"/>
          <w:sz w:val="16"/>
        </w:rPr>
      </w:pPr>
    </w:p>
    <w:p w14:paraId="0803979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TargetIdentifier ::= CHOICE</w:t>
      </w:r>
    </w:p>
    <w:p w14:paraId="0CDB23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DE4D6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sUPI                [1] SUPI,</w:t>
      </w:r>
    </w:p>
    <w:p w14:paraId="5F00DF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iMSI                [2] IMSI,</w:t>
      </w:r>
    </w:p>
    <w:p w14:paraId="3F801F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pEI                 [3] PEI,</w:t>
      </w:r>
    </w:p>
    <w:p w14:paraId="3149B3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iMEI                [4] IMEI,</w:t>
      </w:r>
    </w:p>
    <w:p w14:paraId="737F1E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gPSI                [5] GPSI,</w:t>
      </w:r>
    </w:p>
    <w:p w14:paraId="6ECBDE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mSISDN              [6] MSISDN,</w:t>
      </w:r>
    </w:p>
    <w:p w14:paraId="1E2A89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nAI                 [7] NAI,</w:t>
      </w:r>
    </w:p>
    <w:p w14:paraId="60F3BB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iPv4Address         [8] IPv4Address,</w:t>
      </w:r>
    </w:p>
    <w:p w14:paraId="016D30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iPv6Address         [9] IPv6Address,</w:t>
      </w:r>
    </w:p>
    <w:p w14:paraId="54EAD3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ethernetAddress     [10] MACAddress</w:t>
      </w:r>
    </w:p>
    <w:p w14:paraId="4FC495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3B21E79" w14:textId="77777777" w:rsidR="00CB3235" w:rsidRPr="0002148A" w:rsidRDefault="00CB3235" w:rsidP="00CB3235">
      <w:pPr>
        <w:pStyle w:val="PlainText"/>
        <w:rPr>
          <w:rFonts w:ascii="Courier New" w:hAnsi="Courier New" w:cs="Courier New"/>
          <w:sz w:val="16"/>
        </w:rPr>
      </w:pPr>
    </w:p>
    <w:p w14:paraId="2347F0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TargetIdentifierProvenance ::= ENUMERATED</w:t>
      </w:r>
    </w:p>
    <w:p w14:paraId="19E1877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15849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lEAProvided(1),</w:t>
      </w:r>
    </w:p>
    <w:p w14:paraId="608D6C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observed(2),</w:t>
      </w:r>
    </w:p>
    <w:p w14:paraId="2C819E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matchedOn(3),</w:t>
      </w:r>
    </w:p>
    <w:p w14:paraId="03AD08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other(4)</w:t>
      </w:r>
    </w:p>
    <w:p w14:paraId="202CF3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7840C11" w14:textId="77777777" w:rsidR="00CB3235" w:rsidRPr="0002148A" w:rsidRDefault="00CB3235" w:rsidP="00CB3235">
      <w:pPr>
        <w:pStyle w:val="PlainText"/>
        <w:rPr>
          <w:rFonts w:ascii="Courier New" w:hAnsi="Courier New" w:cs="Courier New"/>
          <w:sz w:val="16"/>
        </w:rPr>
      </w:pPr>
    </w:p>
    <w:p w14:paraId="1FCFD61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TELURI ::= UTF8String</w:t>
      </w:r>
    </w:p>
    <w:p w14:paraId="0355428B" w14:textId="77777777" w:rsidR="00CB3235" w:rsidRPr="0002148A" w:rsidRDefault="00CB3235" w:rsidP="00CB3235">
      <w:pPr>
        <w:pStyle w:val="PlainText"/>
        <w:rPr>
          <w:rFonts w:ascii="Courier New" w:hAnsi="Courier New" w:cs="Courier New"/>
          <w:sz w:val="16"/>
        </w:rPr>
      </w:pPr>
    </w:p>
    <w:p w14:paraId="78E690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Timestamp ::= GeneralizedTime</w:t>
      </w:r>
    </w:p>
    <w:p w14:paraId="404585EA" w14:textId="77777777" w:rsidR="00CB3235" w:rsidRPr="0002148A" w:rsidRDefault="00CB3235" w:rsidP="00CB3235">
      <w:pPr>
        <w:pStyle w:val="PlainText"/>
        <w:rPr>
          <w:rFonts w:ascii="Courier New" w:hAnsi="Courier New" w:cs="Courier New"/>
          <w:sz w:val="16"/>
        </w:rPr>
      </w:pPr>
    </w:p>
    <w:p w14:paraId="462F2E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UEEndpointAddress ::= CHOICE</w:t>
      </w:r>
    </w:p>
    <w:p w14:paraId="1B06DD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64A3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iPv4Address         [1] IPv4Address,</w:t>
      </w:r>
    </w:p>
    <w:p w14:paraId="3CDC49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iPv6Address         [2] IPv6Address,</w:t>
      </w:r>
    </w:p>
    <w:p w14:paraId="69FDAD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ethernetAddress     [3] MACAddress</w:t>
      </w:r>
    </w:p>
    <w:p w14:paraId="4407A2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3E31404" w14:textId="77777777" w:rsidR="00CB3235" w:rsidRPr="0002148A" w:rsidRDefault="00CB3235" w:rsidP="00CB3235">
      <w:pPr>
        <w:pStyle w:val="PlainText"/>
        <w:rPr>
          <w:rFonts w:ascii="Courier New" w:hAnsi="Courier New" w:cs="Courier New"/>
          <w:sz w:val="16"/>
        </w:rPr>
      </w:pPr>
    </w:p>
    <w:p w14:paraId="6983C3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EEA55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Location parameters</w:t>
      </w:r>
    </w:p>
    <w:p w14:paraId="7ECF6E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w:t>
      </w:r>
    </w:p>
    <w:p w14:paraId="76C1D8DB" w14:textId="77777777" w:rsidR="00CB3235" w:rsidRPr="0002148A" w:rsidRDefault="00CB3235" w:rsidP="00CB3235">
      <w:pPr>
        <w:pStyle w:val="PlainText"/>
        <w:rPr>
          <w:rFonts w:ascii="Courier New" w:hAnsi="Courier New" w:cs="Courier New"/>
          <w:sz w:val="16"/>
        </w:rPr>
      </w:pPr>
    </w:p>
    <w:p w14:paraId="05A952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Location ::= SEQUENCE</w:t>
      </w:r>
    </w:p>
    <w:p w14:paraId="4BC1811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982A19A" w14:textId="0BB79175"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locationInfo                [1] LocationInfo OPTIONAL,</w:t>
      </w:r>
    </w:p>
    <w:p w14:paraId="037E8503" w14:textId="7E852EE6"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positioningInfo             [2] PositioningInfo OPTIONAL,</w:t>
      </w:r>
    </w:p>
    <w:p w14:paraId="27C1856E" w14:textId="4DF367D0"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locationPresenceReport      [3] LocationPresenceReport OPTIONAL</w:t>
      </w:r>
    </w:p>
    <w:p w14:paraId="46288F6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13007F" w14:textId="77777777" w:rsidR="00CB3235" w:rsidRPr="0002148A" w:rsidRDefault="00CB3235" w:rsidP="00CB3235">
      <w:pPr>
        <w:pStyle w:val="PlainText"/>
        <w:rPr>
          <w:rFonts w:ascii="Courier New" w:hAnsi="Courier New" w:cs="Courier New"/>
          <w:sz w:val="16"/>
        </w:rPr>
      </w:pPr>
    </w:p>
    <w:p w14:paraId="7D06CE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CellSiteInformation ::= SEQUENCE</w:t>
      </w:r>
    </w:p>
    <w:p w14:paraId="093DE6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6BA7B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geographicalCoordinates     [1] GeographicalCoordinates,</w:t>
      </w:r>
    </w:p>
    <w:p w14:paraId="5B3161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azimuth                     [2] INTEGER (0..359) OPTIONAL,</w:t>
      </w:r>
    </w:p>
    <w:p w14:paraId="1088B21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operatorSpecificInformation [3] UTF8String OPTIONAL</w:t>
      </w:r>
    </w:p>
    <w:p w14:paraId="67245F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965926D" w14:textId="77777777" w:rsidR="00CB3235" w:rsidRPr="0002148A" w:rsidRDefault="00CB3235" w:rsidP="00CB3235">
      <w:pPr>
        <w:pStyle w:val="PlainText"/>
        <w:rPr>
          <w:rFonts w:ascii="Courier New" w:hAnsi="Courier New" w:cs="Courier New"/>
          <w:sz w:val="16"/>
        </w:rPr>
      </w:pPr>
    </w:p>
    <w:p w14:paraId="48AF4A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6.4.6.2.6</w:t>
      </w:r>
    </w:p>
    <w:p w14:paraId="07C7D2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LocationInfo ::= SEQUENCE</w:t>
      </w:r>
    </w:p>
    <w:p w14:paraId="17D5FA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700CC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userLocation                [1] UserLocation OPTIONAL,</w:t>
      </w:r>
    </w:p>
    <w:p w14:paraId="44B5DC4E" w14:textId="429EDAED"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currentLoc                  [2] BOOLEAN OPTIONAL,</w:t>
      </w:r>
    </w:p>
    <w:p w14:paraId="0FD164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geoInfo                     [3] GeographicArea OPTIONAL,</w:t>
      </w:r>
    </w:p>
    <w:p w14:paraId="6EFD8D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rATType                     [4] RATType OPTIONAL,</w:t>
      </w:r>
    </w:p>
    <w:p w14:paraId="101949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timeZone                    [5] TimeZone OPTIONAL,</w:t>
      </w:r>
    </w:p>
    <w:p w14:paraId="352381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additionalCellIDs           [6] SEQUENCE OF CellInformation OPTIONAL</w:t>
      </w:r>
    </w:p>
    <w:p w14:paraId="2E3ADB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0D1903" w14:textId="77777777" w:rsidR="00CB3235" w:rsidRPr="0002148A" w:rsidRDefault="00CB3235" w:rsidP="00CB3235">
      <w:pPr>
        <w:pStyle w:val="PlainText"/>
        <w:rPr>
          <w:rFonts w:ascii="Courier New" w:hAnsi="Courier New" w:cs="Courier New"/>
          <w:sz w:val="16"/>
        </w:rPr>
      </w:pPr>
    </w:p>
    <w:p w14:paraId="48854D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5.4.4.7</w:t>
      </w:r>
    </w:p>
    <w:p w14:paraId="3D057B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UserLocation ::= SEQUENCE</w:t>
      </w:r>
    </w:p>
    <w:p w14:paraId="166FE2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D43CE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eUTRALocation               [1] EUTRALocation OPTIONAL,</w:t>
      </w:r>
    </w:p>
    <w:p w14:paraId="0D5DB5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nRLocation                  [2] NRLocation OPTIONAL,</w:t>
      </w:r>
    </w:p>
    <w:p w14:paraId="5F1218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n3GALocation                [3] N3GALocation OPTIONAL</w:t>
      </w:r>
    </w:p>
    <w:p w14:paraId="54430E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A0F39E" w14:textId="77777777" w:rsidR="00CB3235" w:rsidRPr="0002148A" w:rsidRDefault="00CB3235" w:rsidP="00CB3235">
      <w:pPr>
        <w:pStyle w:val="PlainText"/>
        <w:rPr>
          <w:rFonts w:ascii="Courier New" w:hAnsi="Courier New" w:cs="Courier New"/>
          <w:sz w:val="16"/>
        </w:rPr>
      </w:pPr>
    </w:p>
    <w:p w14:paraId="58AEB3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5.4.4.8</w:t>
      </w:r>
    </w:p>
    <w:p w14:paraId="41289A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EUTRALocation ::= SEQUENCE</w:t>
      </w:r>
    </w:p>
    <w:p w14:paraId="4DA8D8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19212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tAI                         [1] TAI,</w:t>
      </w:r>
    </w:p>
    <w:p w14:paraId="3BD8E2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eCGI                        [2] ECGI,</w:t>
      </w:r>
    </w:p>
    <w:p w14:paraId="0A8061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ageOfLocatonInfo            [3] INTEGER OPTIONAL,</w:t>
      </w:r>
    </w:p>
    <w:p w14:paraId="7A37C5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uELocationTimestamp         [4] Timestamp OPTIONAL,</w:t>
      </w:r>
    </w:p>
    <w:p w14:paraId="488FC5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geographicalInformation     [5] UTF8String OPTIONAL,</w:t>
      </w:r>
    </w:p>
    <w:p w14:paraId="4EA67B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geodeticInformation         [6] UTF8String OPTIONAL,</w:t>
      </w:r>
    </w:p>
    <w:p w14:paraId="63CAFA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globalNGENbID               [7] GlobalRANNodeID OPTIONAL,</w:t>
      </w:r>
    </w:p>
    <w:p w14:paraId="7CFD13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cellSiteInformation         [8] CellSiteInformation OPTIONAL,</w:t>
      </w:r>
    </w:p>
    <w:p w14:paraId="13E403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globalENbID                 [9] GlobalRANNodeID OPTIONAL</w:t>
      </w:r>
    </w:p>
    <w:p w14:paraId="2D57F87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2E34539" w14:textId="77777777" w:rsidR="00CB3235" w:rsidRPr="0002148A" w:rsidRDefault="00CB3235" w:rsidP="00CB3235">
      <w:pPr>
        <w:pStyle w:val="PlainText"/>
        <w:rPr>
          <w:rFonts w:ascii="Courier New" w:hAnsi="Courier New" w:cs="Courier New"/>
          <w:sz w:val="16"/>
        </w:rPr>
      </w:pPr>
    </w:p>
    <w:p w14:paraId="03E34F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5.4.4.9</w:t>
      </w:r>
    </w:p>
    <w:p w14:paraId="42674F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NRLocation ::= SEQUENCE</w:t>
      </w:r>
    </w:p>
    <w:p w14:paraId="10613F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DD01FE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tAI                         [1] TAI,</w:t>
      </w:r>
    </w:p>
    <w:p w14:paraId="34658BC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nCGI                        [2] NCGI,</w:t>
      </w:r>
    </w:p>
    <w:p w14:paraId="36B14D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ageOfLocatonInfo            [3] INTEGER OPTIONAL,</w:t>
      </w:r>
    </w:p>
    <w:p w14:paraId="4AF354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uELocationTimestamp         [4] Timestamp OPTIONAL,</w:t>
      </w:r>
    </w:p>
    <w:p w14:paraId="73EAF0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geographicalInformation     [5] UTF8String OPTIONAL,</w:t>
      </w:r>
    </w:p>
    <w:p w14:paraId="172C54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geodeticInformation         [6] UTF8String OPTIONAL,</w:t>
      </w:r>
    </w:p>
    <w:p w14:paraId="1ABD571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globalGNbID                 [7] GlobalRANNodeID OPTIONAL,</w:t>
      </w:r>
    </w:p>
    <w:p w14:paraId="6CC316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cellSiteInformation         [8] CellSiteInformation OPTIONAL</w:t>
      </w:r>
    </w:p>
    <w:p w14:paraId="134D88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082A5C8" w14:textId="77777777" w:rsidR="00CB3235" w:rsidRPr="0002148A" w:rsidRDefault="00CB3235" w:rsidP="00CB3235">
      <w:pPr>
        <w:pStyle w:val="PlainText"/>
        <w:rPr>
          <w:rFonts w:ascii="Courier New" w:hAnsi="Courier New" w:cs="Courier New"/>
          <w:sz w:val="16"/>
        </w:rPr>
      </w:pPr>
    </w:p>
    <w:p w14:paraId="4F1EA0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5.4.4.10</w:t>
      </w:r>
    </w:p>
    <w:p w14:paraId="64F4CD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N3GALocation ::= SEQUENCE</w:t>
      </w:r>
    </w:p>
    <w:p w14:paraId="1E84FC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C7B5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tAI                         [1] TAI OPTIONAL,</w:t>
      </w:r>
    </w:p>
    <w:p w14:paraId="7E8DC395" w14:textId="586FA98B"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n3IWFID                     [2] N3IWFIDNGAP OPTIONAL,</w:t>
      </w:r>
    </w:p>
    <w:p w14:paraId="1F951C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uEIPAddr                    [3] IPAddr OPTIONAL,</w:t>
      </w:r>
    </w:p>
    <w:p w14:paraId="3678C6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portNumber                  [4] INTEGER OPTIONAL,</w:t>
      </w:r>
    </w:p>
    <w:p w14:paraId="527620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tNAPID                      [5] TNAPID OPTIONAL,</w:t>
      </w:r>
    </w:p>
    <w:p w14:paraId="18D97E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tWAPID                      [6] TWAPID OPTIONAL,</w:t>
      </w:r>
    </w:p>
    <w:p w14:paraId="6AD34D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hFCNodeID                   [7] HFCNodeID OPTIONAL,</w:t>
      </w:r>
    </w:p>
    <w:p w14:paraId="47631C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gLI                         [8] GLI OPTIONAL,</w:t>
      </w:r>
    </w:p>
    <w:p w14:paraId="404578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w5GBANLineType              [9] W5GBANLineType OPTIONAL,</w:t>
      </w:r>
    </w:p>
    <w:p w14:paraId="442331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gCI                         [10] GCI OPTIONAL</w:t>
      </w:r>
    </w:p>
    <w:p w14:paraId="152DE3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769E01" w14:textId="77777777" w:rsidR="00CB3235" w:rsidRPr="0002148A" w:rsidRDefault="00CB3235" w:rsidP="00CB3235">
      <w:pPr>
        <w:pStyle w:val="PlainText"/>
        <w:rPr>
          <w:rFonts w:ascii="Courier New" w:hAnsi="Courier New" w:cs="Courier New"/>
          <w:sz w:val="16"/>
        </w:rPr>
      </w:pPr>
    </w:p>
    <w:p w14:paraId="0D983E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9.3.2.4</w:t>
      </w:r>
    </w:p>
    <w:p w14:paraId="249C6F5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IPAddr ::= SEQUENCE</w:t>
      </w:r>
    </w:p>
    <w:p w14:paraId="206921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452E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iPv4Addr                    [1] IPv4Address OPTIONAL,</w:t>
      </w:r>
    </w:p>
    <w:p w14:paraId="051F1A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iPv6Addr                    [2] IPv6Address OPTIONAL</w:t>
      </w:r>
    </w:p>
    <w:p w14:paraId="1555B8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A6D107" w14:textId="77777777" w:rsidR="00CB3235" w:rsidRPr="0002148A" w:rsidRDefault="00CB3235" w:rsidP="00CB3235">
      <w:pPr>
        <w:pStyle w:val="PlainText"/>
        <w:rPr>
          <w:rFonts w:ascii="Courier New" w:hAnsi="Courier New" w:cs="Courier New"/>
          <w:sz w:val="16"/>
        </w:rPr>
      </w:pPr>
    </w:p>
    <w:p w14:paraId="5EADAA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5.4.4.28</w:t>
      </w:r>
    </w:p>
    <w:p w14:paraId="4771AEE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GlobalRANNodeID ::= SEQUENCE</w:t>
      </w:r>
    </w:p>
    <w:p w14:paraId="6F4F06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5B9DD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pLMNID                      [1] PLMNID,</w:t>
      </w:r>
    </w:p>
    <w:p w14:paraId="067EF8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aNNodeID                    [2] ANNodeID,</w:t>
      </w:r>
    </w:p>
    <w:p w14:paraId="500BAB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nID                         [3] NID OPTIONAL</w:t>
      </w:r>
    </w:p>
    <w:p w14:paraId="6AC14C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49792D7" w14:textId="77777777" w:rsidR="00CB3235" w:rsidRPr="0002148A" w:rsidRDefault="00CB3235" w:rsidP="00CB3235">
      <w:pPr>
        <w:pStyle w:val="PlainText"/>
        <w:rPr>
          <w:rFonts w:ascii="Courier New" w:hAnsi="Courier New" w:cs="Courier New"/>
          <w:sz w:val="16"/>
        </w:rPr>
      </w:pPr>
    </w:p>
    <w:p w14:paraId="15E8F62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ANNodeID ::= CHOICE</w:t>
      </w:r>
    </w:p>
    <w:p w14:paraId="253925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C6AAEF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n3IWFID [1] N3IWFIDSBI,</w:t>
      </w:r>
    </w:p>
    <w:p w14:paraId="43C7F1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gNbID   [2] GNbID,</w:t>
      </w:r>
    </w:p>
    <w:p w14:paraId="687A7B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nGENbID [3] NGENbID,</w:t>
      </w:r>
    </w:p>
    <w:p w14:paraId="3DD8D3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eNbID   [4] ENbID,</w:t>
      </w:r>
    </w:p>
    <w:p w14:paraId="422B15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wAGFID  [5] WAGFID,</w:t>
      </w:r>
    </w:p>
    <w:p w14:paraId="09D2B5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tNGFID  [6] TNGFID</w:t>
      </w:r>
    </w:p>
    <w:p w14:paraId="73771D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BB41A3C" w14:textId="77777777" w:rsidR="00CB3235" w:rsidRPr="0002148A" w:rsidRDefault="00CB3235" w:rsidP="00CB3235">
      <w:pPr>
        <w:pStyle w:val="PlainText"/>
        <w:rPr>
          <w:rFonts w:ascii="Courier New" w:hAnsi="Courier New" w:cs="Courier New"/>
          <w:sz w:val="16"/>
        </w:rPr>
      </w:pPr>
    </w:p>
    <w:p w14:paraId="075F3C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9.3.1.6</w:t>
      </w:r>
    </w:p>
    <w:p w14:paraId="6B935B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GNbID ::= BIT STRING(SIZE(22..32))</w:t>
      </w:r>
    </w:p>
    <w:p w14:paraId="0F1D408A" w14:textId="77777777" w:rsidR="00CB3235" w:rsidRPr="0002148A" w:rsidRDefault="00CB3235" w:rsidP="00CB3235">
      <w:pPr>
        <w:pStyle w:val="PlainText"/>
        <w:rPr>
          <w:rFonts w:ascii="Courier New" w:hAnsi="Courier New" w:cs="Courier New"/>
          <w:sz w:val="16"/>
        </w:rPr>
      </w:pPr>
    </w:p>
    <w:p w14:paraId="70419F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5.4.4.4</w:t>
      </w:r>
    </w:p>
    <w:p w14:paraId="208B73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TAI ::= SEQUENCE</w:t>
      </w:r>
    </w:p>
    <w:p w14:paraId="20D033A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E59DD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pLMNID                      [1] PLMNID,</w:t>
      </w:r>
    </w:p>
    <w:p w14:paraId="0895C5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tAC                         [2] TAC,</w:t>
      </w:r>
    </w:p>
    <w:p w14:paraId="74D94B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nID                         [3] NID OPTIONAL</w:t>
      </w:r>
    </w:p>
    <w:p w14:paraId="4F2AEB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CA1B967" w14:textId="77777777" w:rsidR="00CB3235" w:rsidRPr="0002148A" w:rsidRDefault="00CB3235" w:rsidP="00CB3235">
      <w:pPr>
        <w:pStyle w:val="PlainText"/>
        <w:rPr>
          <w:rFonts w:ascii="Courier New" w:hAnsi="Courier New" w:cs="Courier New"/>
          <w:sz w:val="16"/>
        </w:rPr>
      </w:pPr>
    </w:p>
    <w:p w14:paraId="235269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5.4.4.5</w:t>
      </w:r>
    </w:p>
    <w:p w14:paraId="2BB1BE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ECGI ::= SEQUENCE</w:t>
      </w:r>
    </w:p>
    <w:p w14:paraId="5CF77C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71BB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pLMNID                      [1] PLMNID,</w:t>
      </w:r>
    </w:p>
    <w:p w14:paraId="2F3444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eUTRACellID                 [2] EUTRACellID,</w:t>
      </w:r>
    </w:p>
    <w:p w14:paraId="0341F6A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nID                         [3] NID OPTIONAL</w:t>
      </w:r>
    </w:p>
    <w:p w14:paraId="14A012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F37ED0" w14:textId="77777777" w:rsidR="00CB3235" w:rsidRPr="0002148A" w:rsidRDefault="00CB3235" w:rsidP="00CB3235">
      <w:pPr>
        <w:pStyle w:val="PlainText"/>
        <w:rPr>
          <w:rFonts w:ascii="Courier New" w:hAnsi="Courier New" w:cs="Courier New"/>
          <w:sz w:val="16"/>
        </w:rPr>
      </w:pPr>
    </w:p>
    <w:p w14:paraId="2754E4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TAIList ::= SEQUENCE OF TAI</w:t>
      </w:r>
    </w:p>
    <w:p w14:paraId="7EC09569" w14:textId="77777777" w:rsidR="00CB3235" w:rsidRPr="0002148A" w:rsidRDefault="00CB3235" w:rsidP="00CB3235">
      <w:pPr>
        <w:pStyle w:val="PlainText"/>
        <w:rPr>
          <w:rFonts w:ascii="Courier New" w:hAnsi="Courier New" w:cs="Courier New"/>
          <w:sz w:val="16"/>
        </w:rPr>
      </w:pPr>
    </w:p>
    <w:p w14:paraId="3D30CB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w:t>
      </w:r>
    </w:p>
    <w:p w14:paraId="14020F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NCGI ::= SEQUENCE</w:t>
      </w:r>
    </w:p>
    <w:p w14:paraId="2E1D4E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556906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pLMNID                      [1] PLMNID,</w:t>
      </w:r>
    </w:p>
    <w:p w14:paraId="54ED98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nRCellID                    [2] NRCellID,</w:t>
      </w:r>
    </w:p>
    <w:p w14:paraId="39FF65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nID                         [3] NID OPTIONAL</w:t>
      </w:r>
    </w:p>
    <w:p w14:paraId="15F314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9622303" w14:textId="77777777" w:rsidR="00CB3235" w:rsidRPr="0002148A" w:rsidRDefault="00CB3235" w:rsidP="00CB3235">
      <w:pPr>
        <w:pStyle w:val="PlainText"/>
        <w:rPr>
          <w:rFonts w:ascii="Courier New" w:hAnsi="Courier New" w:cs="Courier New"/>
          <w:sz w:val="16"/>
        </w:rPr>
      </w:pPr>
    </w:p>
    <w:p w14:paraId="34E5E6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RANCGI ::= CHOICE</w:t>
      </w:r>
    </w:p>
    <w:p w14:paraId="72B6A6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274E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eCGI                        [1] ECGI,</w:t>
      </w:r>
    </w:p>
    <w:p w14:paraId="52F63E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nCGI                        [2] NCGI</w:t>
      </w:r>
    </w:p>
    <w:p w14:paraId="4BC859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01EEC73" w14:textId="77777777" w:rsidR="00CB3235" w:rsidRPr="0002148A" w:rsidRDefault="00CB3235" w:rsidP="00CB3235">
      <w:pPr>
        <w:pStyle w:val="PlainText"/>
        <w:rPr>
          <w:rFonts w:ascii="Courier New" w:hAnsi="Courier New" w:cs="Courier New"/>
          <w:sz w:val="16"/>
        </w:rPr>
      </w:pPr>
    </w:p>
    <w:p w14:paraId="1D61ED44" w14:textId="356C3FCA"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CellInformation ::= SEQUENCE</w:t>
      </w:r>
    </w:p>
    <w:p w14:paraId="50D81C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DC469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rANCGI                      [1] RANCGI,</w:t>
      </w:r>
    </w:p>
    <w:p w14:paraId="43135E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cellSiteinformation         [2] CellSiteInformation OPTIONAL,</w:t>
      </w:r>
    </w:p>
    <w:p w14:paraId="591D71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timeOfLocation              [3] Timestamp OPTIONAL</w:t>
      </w:r>
    </w:p>
    <w:p w14:paraId="59A57C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CAFD9AC" w14:textId="77777777" w:rsidR="00CB3235" w:rsidRPr="0002148A" w:rsidRDefault="00CB3235" w:rsidP="00CB3235">
      <w:pPr>
        <w:pStyle w:val="PlainText"/>
        <w:rPr>
          <w:rFonts w:ascii="Courier New" w:hAnsi="Courier New" w:cs="Courier New"/>
          <w:sz w:val="16"/>
        </w:rPr>
      </w:pPr>
    </w:p>
    <w:p w14:paraId="413E61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9.3.1.57</w:t>
      </w:r>
    </w:p>
    <w:p w14:paraId="114224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N3IWFIDNGAP ::= BIT STRING (SIZE(16))</w:t>
      </w:r>
    </w:p>
    <w:p w14:paraId="31733A40" w14:textId="77777777" w:rsidR="00CB3235" w:rsidRPr="0002148A" w:rsidRDefault="00CB3235" w:rsidP="00CB3235">
      <w:pPr>
        <w:pStyle w:val="PlainText"/>
        <w:rPr>
          <w:rFonts w:ascii="Courier New" w:hAnsi="Courier New" w:cs="Courier New"/>
          <w:sz w:val="16"/>
        </w:rPr>
      </w:pPr>
    </w:p>
    <w:p w14:paraId="2C8E89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5.4.4.28</w:t>
      </w:r>
    </w:p>
    <w:p w14:paraId="734D6F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N3IWFIDSBI ::= UTF8String</w:t>
      </w:r>
    </w:p>
    <w:p w14:paraId="7CB218FB" w14:textId="77777777" w:rsidR="00CB3235" w:rsidRPr="0002148A" w:rsidRDefault="00CB3235" w:rsidP="00CB3235">
      <w:pPr>
        <w:pStyle w:val="PlainText"/>
        <w:rPr>
          <w:rFonts w:ascii="Courier New" w:hAnsi="Courier New" w:cs="Courier New"/>
          <w:sz w:val="16"/>
        </w:rPr>
      </w:pPr>
    </w:p>
    <w:p w14:paraId="577545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5.4.4.28 and table 5.4.2-1</w:t>
      </w:r>
    </w:p>
    <w:p w14:paraId="48F824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TNGFID ::= UTF8String</w:t>
      </w:r>
    </w:p>
    <w:p w14:paraId="728EDDA7" w14:textId="77777777" w:rsidR="00CB3235" w:rsidRPr="0002148A" w:rsidRDefault="00CB3235" w:rsidP="00CB3235">
      <w:pPr>
        <w:pStyle w:val="PlainText"/>
        <w:rPr>
          <w:rFonts w:ascii="Courier New" w:hAnsi="Courier New" w:cs="Courier New"/>
          <w:sz w:val="16"/>
        </w:rPr>
      </w:pPr>
    </w:p>
    <w:p w14:paraId="6DDA3D6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5.4.4.28 and table 5.4.2-1</w:t>
      </w:r>
    </w:p>
    <w:p w14:paraId="6873CF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WAGFID ::= UTF8String</w:t>
      </w:r>
    </w:p>
    <w:p w14:paraId="3DEF04CE" w14:textId="77777777" w:rsidR="00CB3235" w:rsidRPr="0002148A" w:rsidRDefault="00CB3235" w:rsidP="00CB3235">
      <w:pPr>
        <w:pStyle w:val="PlainText"/>
        <w:rPr>
          <w:rFonts w:ascii="Courier New" w:hAnsi="Courier New" w:cs="Courier New"/>
          <w:sz w:val="16"/>
        </w:rPr>
      </w:pPr>
    </w:p>
    <w:p w14:paraId="15983A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5.4.4.62</w:t>
      </w:r>
    </w:p>
    <w:p w14:paraId="0C1602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TNAPID ::= SEQUENCE</w:t>
      </w:r>
    </w:p>
    <w:p w14:paraId="435A870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2FB79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sSID         [1] SSID OPTIONAL,</w:t>
      </w:r>
    </w:p>
    <w:p w14:paraId="046963A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bSSID        [2] BSSID OPTIONAL,</w:t>
      </w:r>
    </w:p>
    <w:p w14:paraId="5A21C2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civicAddress [3] CivicAddressBytes OPTIONAL</w:t>
      </w:r>
    </w:p>
    <w:p w14:paraId="5C2EE9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EBA015A" w14:textId="77777777" w:rsidR="00CB3235" w:rsidRPr="0002148A" w:rsidRDefault="00CB3235" w:rsidP="00CB3235">
      <w:pPr>
        <w:pStyle w:val="PlainText"/>
        <w:rPr>
          <w:rFonts w:ascii="Courier New" w:hAnsi="Courier New" w:cs="Courier New"/>
          <w:sz w:val="16"/>
        </w:rPr>
      </w:pPr>
    </w:p>
    <w:p w14:paraId="10D2984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5.4.4.64</w:t>
      </w:r>
    </w:p>
    <w:p w14:paraId="7A280F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TWAPID ::= SEQUENCE</w:t>
      </w:r>
    </w:p>
    <w:p w14:paraId="6DE8183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F6BB8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sSID         [1] SSID OPTIONAL,</w:t>
      </w:r>
    </w:p>
    <w:p w14:paraId="4385A6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bSSID        [2] BSSID OPTIONAL,</w:t>
      </w:r>
    </w:p>
    <w:p w14:paraId="7944EEB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civicAddress [3] CivicAddressBytes OPTIONAL</w:t>
      </w:r>
    </w:p>
    <w:p w14:paraId="648742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409E019" w14:textId="77777777" w:rsidR="00CB3235" w:rsidRPr="0002148A" w:rsidRDefault="00CB3235" w:rsidP="00CB3235">
      <w:pPr>
        <w:pStyle w:val="PlainText"/>
        <w:rPr>
          <w:rFonts w:ascii="Courier New" w:hAnsi="Courier New" w:cs="Courier New"/>
          <w:sz w:val="16"/>
        </w:rPr>
      </w:pPr>
    </w:p>
    <w:p w14:paraId="79E6F1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5.4.4.62 and clause 5.4.4.64</w:t>
      </w:r>
    </w:p>
    <w:p w14:paraId="2BD173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SSID ::= UTF8String</w:t>
      </w:r>
    </w:p>
    <w:p w14:paraId="1D5A1ADB" w14:textId="77777777" w:rsidR="00CB3235" w:rsidRPr="0002148A" w:rsidRDefault="00CB3235" w:rsidP="00CB3235">
      <w:pPr>
        <w:pStyle w:val="PlainText"/>
        <w:rPr>
          <w:rFonts w:ascii="Courier New" w:hAnsi="Courier New" w:cs="Courier New"/>
          <w:sz w:val="16"/>
        </w:rPr>
      </w:pPr>
    </w:p>
    <w:p w14:paraId="24C4F4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5.4.4.62 and clause 5.4.4.64</w:t>
      </w:r>
    </w:p>
    <w:p w14:paraId="32E14A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BSSID ::= UTF8String</w:t>
      </w:r>
    </w:p>
    <w:p w14:paraId="07F2ADC5" w14:textId="77777777" w:rsidR="00CB3235" w:rsidRPr="0002148A" w:rsidRDefault="00CB3235" w:rsidP="00CB3235">
      <w:pPr>
        <w:pStyle w:val="PlainText"/>
        <w:rPr>
          <w:rFonts w:ascii="Courier New" w:hAnsi="Courier New" w:cs="Courier New"/>
          <w:sz w:val="16"/>
        </w:rPr>
      </w:pPr>
    </w:p>
    <w:p w14:paraId="04011FA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5.4.4.36 and table 5.4.2-1</w:t>
      </w:r>
    </w:p>
    <w:p w14:paraId="3A292A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HFCNodeID ::= UTF8String</w:t>
      </w:r>
    </w:p>
    <w:p w14:paraId="58421E9C" w14:textId="77777777" w:rsidR="00CB3235" w:rsidRPr="0002148A" w:rsidRDefault="00CB3235" w:rsidP="00CB3235">
      <w:pPr>
        <w:pStyle w:val="PlainText"/>
        <w:rPr>
          <w:rFonts w:ascii="Courier New" w:hAnsi="Courier New" w:cs="Courier New"/>
          <w:sz w:val="16"/>
        </w:rPr>
      </w:pPr>
    </w:p>
    <w:p w14:paraId="7B9D32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5.4.4.10 and table 5.4.2-1</w:t>
      </w:r>
    </w:p>
    <w:p w14:paraId="58AF93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Contains the original binary data i.e. value of the YAML field after base64 encoding is removed</w:t>
      </w:r>
    </w:p>
    <w:p w14:paraId="62C74E3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GLI ::= OCTET STRING (SIZE(0..150))</w:t>
      </w:r>
    </w:p>
    <w:p w14:paraId="1311374E" w14:textId="77777777" w:rsidR="00CB3235" w:rsidRPr="0002148A" w:rsidRDefault="00CB3235" w:rsidP="00CB3235">
      <w:pPr>
        <w:pStyle w:val="PlainText"/>
        <w:rPr>
          <w:rFonts w:ascii="Courier New" w:hAnsi="Courier New" w:cs="Courier New"/>
          <w:sz w:val="16"/>
        </w:rPr>
      </w:pPr>
    </w:p>
    <w:p w14:paraId="168367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5.4.4.10 and table 5.4.2-1</w:t>
      </w:r>
    </w:p>
    <w:p w14:paraId="4A1B14C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GCI ::= UTF8String</w:t>
      </w:r>
    </w:p>
    <w:p w14:paraId="0BF7E1F2" w14:textId="77777777" w:rsidR="00CB3235" w:rsidRPr="0002148A" w:rsidRDefault="00CB3235" w:rsidP="00CB3235">
      <w:pPr>
        <w:pStyle w:val="PlainText"/>
        <w:rPr>
          <w:rFonts w:ascii="Courier New" w:hAnsi="Courier New" w:cs="Courier New"/>
          <w:sz w:val="16"/>
        </w:rPr>
      </w:pPr>
    </w:p>
    <w:p w14:paraId="3FA3AC5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5.4.4.10 and clause 5.4.3.33</w:t>
      </w:r>
    </w:p>
    <w:p w14:paraId="05189FD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W5GBANLineType ::= ENUMERATED</w:t>
      </w:r>
    </w:p>
    <w:p w14:paraId="1CB8C1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6D45B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dSL(1),</w:t>
      </w:r>
    </w:p>
    <w:p w14:paraId="4BD4CB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pON(2)</w:t>
      </w:r>
    </w:p>
    <w:p w14:paraId="3D9D6E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BA8957C" w14:textId="77777777" w:rsidR="00CB3235" w:rsidRPr="0002148A" w:rsidRDefault="00CB3235" w:rsidP="00CB3235">
      <w:pPr>
        <w:pStyle w:val="PlainText"/>
        <w:rPr>
          <w:rFonts w:ascii="Courier New" w:hAnsi="Courier New" w:cs="Courier New"/>
          <w:sz w:val="16"/>
        </w:rPr>
      </w:pPr>
    </w:p>
    <w:p w14:paraId="6D7B8E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table 5.4.2-1</w:t>
      </w:r>
    </w:p>
    <w:p w14:paraId="38238AF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TAC ::= OCTET STRING (SIZE(2..3))</w:t>
      </w:r>
    </w:p>
    <w:p w14:paraId="469652A3" w14:textId="77777777" w:rsidR="00CB3235" w:rsidRPr="0002148A" w:rsidRDefault="00CB3235" w:rsidP="00CB3235">
      <w:pPr>
        <w:pStyle w:val="PlainText"/>
        <w:rPr>
          <w:rFonts w:ascii="Courier New" w:hAnsi="Courier New" w:cs="Courier New"/>
          <w:sz w:val="16"/>
        </w:rPr>
      </w:pPr>
    </w:p>
    <w:p w14:paraId="0FED00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9.3.1.9</w:t>
      </w:r>
    </w:p>
    <w:p w14:paraId="122D54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EUTRACellID ::= BIT STRING (SIZE(28))</w:t>
      </w:r>
    </w:p>
    <w:p w14:paraId="701D3577" w14:textId="77777777" w:rsidR="00CB3235" w:rsidRPr="0002148A" w:rsidRDefault="00CB3235" w:rsidP="00CB3235">
      <w:pPr>
        <w:pStyle w:val="PlainText"/>
        <w:rPr>
          <w:rFonts w:ascii="Courier New" w:hAnsi="Courier New" w:cs="Courier New"/>
          <w:sz w:val="16"/>
        </w:rPr>
      </w:pPr>
    </w:p>
    <w:p w14:paraId="2B9903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9.3.1.7</w:t>
      </w:r>
    </w:p>
    <w:p w14:paraId="281E93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NRCellID ::= BIT STRING (SIZE(36))</w:t>
      </w:r>
    </w:p>
    <w:p w14:paraId="380118E3" w14:textId="77777777" w:rsidR="00CB3235" w:rsidRPr="0002148A" w:rsidRDefault="00CB3235" w:rsidP="00CB3235">
      <w:pPr>
        <w:pStyle w:val="PlainText"/>
        <w:rPr>
          <w:rFonts w:ascii="Courier New" w:hAnsi="Courier New" w:cs="Courier New"/>
          <w:sz w:val="16"/>
        </w:rPr>
      </w:pPr>
    </w:p>
    <w:p w14:paraId="1D2499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38.413 [23], clause 9.3.1.8</w:t>
      </w:r>
    </w:p>
    <w:p w14:paraId="202B3A1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NGENbID ::= CHOICE</w:t>
      </w:r>
    </w:p>
    <w:p w14:paraId="355F2D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51847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macroNGENbID                [1] BIT STRING (SIZE(20)),</w:t>
      </w:r>
    </w:p>
    <w:p w14:paraId="1553195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shortMacroNGENbID           [2] BIT STRING (SIZE(18)),</w:t>
      </w:r>
    </w:p>
    <w:p w14:paraId="300068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longMacroNGENbID            [3] BIT STRING (SIZE(21))</w:t>
      </w:r>
    </w:p>
    <w:p w14:paraId="1AC59C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23A6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23.003 [19], clause 12.7.1 encoded as per TS 29.571 [17], clause 5.4.2</w:t>
      </w:r>
    </w:p>
    <w:p w14:paraId="34AE66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NID ::= UTF8String (SIZE(11))</w:t>
      </w:r>
    </w:p>
    <w:p w14:paraId="2192C6A2" w14:textId="77777777" w:rsidR="00CB3235" w:rsidRPr="0002148A" w:rsidRDefault="00CB3235" w:rsidP="00CB3235">
      <w:pPr>
        <w:pStyle w:val="PlainText"/>
        <w:rPr>
          <w:rFonts w:ascii="Courier New" w:hAnsi="Courier New" w:cs="Courier New"/>
          <w:sz w:val="16"/>
        </w:rPr>
      </w:pPr>
    </w:p>
    <w:p w14:paraId="16DAF91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36.413 [38], clause 9.2.1.37</w:t>
      </w:r>
    </w:p>
    <w:p w14:paraId="6993933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ENbID ::= CHOICE</w:t>
      </w:r>
    </w:p>
    <w:p w14:paraId="5D83A2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DF792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macroENbID                  [1] BIT STRING (SIZE(20)),</w:t>
      </w:r>
    </w:p>
    <w:p w14:paraId="3DC239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homeENbID                   [2] BIT STRING (SIZE(28)),</w:t>
      </w:r>
    </w:p>
    <w:p w14:paraId="5F3545D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shortMacroENbID             [3] BIT STRING (SIZE(18)),</w:t>
      </w:r>
    </w:p>
    <w:p w14:paraId="19C41B0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longMacroENbID              [4] BIT STRING (SIZE(21))</w:t>
      </w:r>
    </w:p>
    <w:p w14:paraId="134E77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3AD3F7" w14:textId="77777777" w:rsidR="00CB3235" w:rsidRPr="0002148A" w:rsidRDefault="00CB3235" w:rsidP="00CB3235">
      <w:pPr>
        <w:pStyle w:val="PlainText"/>
        <w:rPr>
          <w:rFonts w:ascii="Courier New" w:hAnsi="Courier New" w:cs="Courier New"/>
          <w:sz w:val="16"/>
        </w:rPr>
      </w:pPr>
    </w:p>
    <w:p w14:paraId="1FE29030" w14:textId="77777777" w:rsidR="00CB3235" w:rsidRPr="0002148A" w:rsidRDefault="00CB3235" w:rsidP="00CB3235">
      <w:pPr>
        <w:pStyle w:val="PlainText"/>
        <w:rPr>
          <w:rFonts w:ascii="Courier New" w:hAnsi="Courier New" w:cs="Courier New"/>
          <w:sz w:val="16"/>
        </w:rPr>
      </w:pPr>
    </w:p>
    <w:p w14:paraId="51C232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6.4.6.2.3</w:t>
      </w:r>
    </w:p>
    <w:p w14:paraId="221E8A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PositioningInfo ::= SEQUENCE</w:t>
      </w:r>
    </w:p>
    <w:p w14:paraId="08B671E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3BAE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positionInfo                [1] LocationData OPTIONAL,</w:t>
      </w:r>
    </w:p>
    <w:p w14:paraId="3E926AAB" w14:textId="63A82636"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rawMLPResponse              [2] RawMLPResponse OPTIONAL</w:t>
      </w:r>
    </w:p>
    <w:p w14:paraId="1212F2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EBCE76" w14:textId="77777777" w:rsidR="00CB3235" w:rsidRPr="0002148A" w:rsidRDefault="00CB3235" w:rsidP="00CB3235">
      <w:pPr>
        <w:pStyle w:val="PlainText"/>
        <w:rPr>
          <w:rFonts w:ascii="Courier New" w:hAnsi="Courier New" w:cs="Courier New"/>
          <w:sz w:val="16"/>
        </w:rPr>
      </w:pPr>
    </w:p>
    <w:p w14:paraId="205C76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RawMLPResponse ::= CHOICE</w:t>
      </w:r>
    </w:p>
    <w:p w14:paraId="164A8D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52EE46A" w14:textId="3932B179"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The following parameter contains a copy of unparsed XML code of the</w:t>
      </w:r>
    </w:p>
    <w:p w14:paraId="32FD82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MLP response message, i.e. the entire XML document containing</w:t>
      </w:r>
    </w:p>
    <w:p w14:paraId="4280D0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a &lt;slia&gt; (described in OMA-TS-MLP-V3_5-20181211-C [20], clause 5.2.3.2.2) or</w:t>
      </w:r>
    </w:p>
    <w:p w14:paraId="62BAA8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a &lt;slirep&gt; (described in OMA-TS-MLP-V3_5-20181211-C [20], clause 5.2.3.2.3) MLP message.</w:t>
      </w:r>
    </w:p>
    <w:p w14:paraId="2DCF4F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mLPPositionData             [1] UTF8String,</w:t>
      </w:r>
    </w:p>
    <w:p w14:paraId="052E7B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 OMA MLP result id, defined in OMA-TS-MLP-V3_5-20181211-C [20], Clause 5.4</w:t>
      </w:r>
    </w:p>
    <w:p w14:paraId="634D56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mLPErrorCode                [2] INTEGER (1..699)</w:t>
      </w:r>
    </w:p>
    <w:p w14:paraId="2907D4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C64D803" w14:textId="77777777" w:rsidR="00CB3235" w:rsidRPr="0002148A" w:rsidRDefault="00CB3235" w:rsidP="00CB3235">
      <w:pPr>
        <w:pStyle w:val="PlainText"/>
        <w:rPr>
          <w:rFonts w:ascii="Courier New" w:hAnsi="Courier New" w:cs="Courier New"/>
          <w:sz w:val="16"/>
        </w:rPr>
      </w:pPr>
    </w:p>
    <w:p w14:paraId="33BFAE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6.1.6.2.3</w:t>
      </w:r>
    </w:p>
    <w:p w14:paraId="5B8317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LocationData ::= SEQUENCE</w:t>
      </w:r>
    </w:p>
    <w:p w14:paraId="4F314F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1B8263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locationEstimate            [1] GeographicArea,</w:t>
      </w:r>
    </w:p>
    <w:p w14:paraId="009E681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accuracyFulfilmentIndicator [2] AccuracyFulfilmentIndicator OPTIONAL,</w:t>
      </w:r>
    </w:p>
    <w:p w14:paraId="580C13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ageOfLocationEstimate       [3] AgeOfLocationEstimate OPTIONAL,</w:t>
      </w:r>
    </w:p>
    <w:p w14:paraId="6266F4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velocityEstimate            [4] VelocityEstimate OPTIONAL,</w:t>
      </w:r>
    </w:p>
    <w:p w14:paraId="22B41F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civicAddress                [5] CivicAddress OPTIONAL,</w:t>
      </w:r>
    </w:p>
    <w:p w14:paraId="73398C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positioningDataList         [6] SET OF PositioningMethodAndUsage OPTIONAL,</w:t>
      </w:r>
    </w:p>
    <w:p w14:paraId="01C3AC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gNSSPositioningDataList     [7] SET OF GNSSPositioningMethodAndUsage OPTIONAL,</w:t>
      </w:r>
    </w:p>
    <w:p w14:paraId="4AC485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eCGI                        [8] ECGI OPTIONAL,</w:t>
      </w:r>
    </w:p>
    <w:p w14:paraId="7048F7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nCGI                        [9] NCGI OPTIONAL,</w:t>
      </w:r>
    </w:p>
    <w:p w14:paraId="3A5EBA5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altitude                    [10] Altitude OPTIONAL,</w:t>
      </w:r>
    </w:p>
    <w:p w14:paraId="5F1E96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barometricPressure          [11] BarometricPressure OPTIONAL</w:t>
      </w:r>
    </w:p>
    <w:p w14:paraId="338A687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FD59A54" w14:textId="77777777" w:rsidR="00CB3235" w:rsidRPr="0002148A" w:rsidRDefault="00CB3235" w:rsidP="00CB3235">
      <w:pPr>
        <w:pStyle w:val="PlainText"/>
        <w:rPr>
          <w:rFonts w:ascii="Courier New" w:hAnsi="Courier New" w:cs="Courier New"/>
          <w:sz w:val="16"/>
        </w:rPr>
      </w:pPr>
    </w:p>
    <w:p w14:paraId="208E7C3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6.2.6.2.5</w:t>
      </w:r>
    </w:p>
    <w:p w14:paraId="153FC2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LocationPresenceReport ::= SEQUENCE</w:t>
      </w:r>
    </w:p>
    <w:p w14:paraId="4A06A99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CA555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type                        [1] AMFEventType,</w:t>
      </w:r>
    </w:p>
    <w:p w14:paraId="6DC776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timestamp                   [2] Timestamp,</w:t>
      </w:r>
    </w:p>
    <w:p w14:paraId="181201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areaList                    [3] SET OF AMFEventArea OPTIONAL,</w:t>
      </w:r>
    </w:p>
    <w:p w14:paraId="05E2888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timeZone                    [4] TimeZone OPTIONAL,</w:t>
      </w:r>
    </w:p>
    <w:p w14:paraId="5E9B3E3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accessTypes                 [5] SET OF AccessType OPTIONAL,</w:t>
      </w:r>
    </w:p>
    <w:p w14:paraId="04AE81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rMInfoList                  [6] SET OF RMInfo OPTIONAL,</w:t>
      </w:r>
    </w:p>
    <w:p w14:paraId="35B643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cMInfoList                  [7] SET OF CMInfo OPTIONAL,</w:t>
      </w:r>
    </w:p>
    <w:p w14:paraId="2C41CDA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reachability                [8] UEReachability OPTIONAL,</w:t>
      </w:r>
    </w:p>
    <w:p w14:paraId="737B34D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                    [9] UserLocation OPTIONAL,</w:t>
      </w:r>
    </w:p>
    <w:p w14:paraId="58A801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additionalCellIDs           [10] SEQUENCE OF CellInformation OPTIONAL</w:t>
      </w:r>
    </w:p>
    <w:p w14:paraId="404089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6E737DC" w14:textId="77777777" w:rsidR="00CB3235" w:rsidRPr="0002148A" w:rsidRDefault="00CB3235" w:rsidP="00CB3235">
      <w:pPr>
        <w:pStyle w:val="PlainText"/>
        <w:rPr>
          <w:rFonts w:ascii="Courier New" w:hAnsi="Courier New" w:cs="Courier New"/>
          <w:sz w:val="16"/>
        </w:rPr>
      </w:pPr>
    </w:p>
    <w:p w14:paraId="6F56B6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6.2.6.3.3</w:t>
      </w:r>
    </w:p>
    <w:p w14:paraId="6C9BCD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AMFEventType ::= ENUMERATED</w:t>
      </w:r>
    </w:p>
    <w:p w14:paraId="302031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E2856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locationReport(1),</w:t>
      </w:r>
    </w:p>
    <w:p w14:paraId="4C873F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presenceInAOIReport(2)</w:t>
      </w:r>
    </w:p>
    <w:p w14:paraId="7BA95B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B3747E5" w14:textId="77777777" w:rsidR="00CB3235" w:rsidRPr="0002148A" w:rsidRDefault="00CB3235" w:rsidP="00CB3235">
      <w:pPr>
        <w:pStyle w:val="PlainText"/>
        <w:rPr>
          <w:rFonts w:ascii="Courier New" w:hAnsi="Courier New" w:cs="Courier New"/>
          <w:sz w:val="16"/>
        </w:rPr>
      </w:pPr>
    </w:p>
    <w:p w14:paraId="02CDDEA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6.2.6.2.16</w:t>
      </w:r>
    </w:p>
    <w:p w14:paraId="2EE38A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AMFEventArea ::= SEQUENCE</w:t>
      </w:r>
    </w:p>
    <w:p w14:paraId="6A5593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FFFA1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presenceInfo                [1] PresenceInfo OPTIONAL,</w:t>
      </w:r>
    </w:p>
    <w:p w14:paraId="3CE360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lADNInfo                    [2] LADNInfo OPTIONAL</w:t>
      </w:r>
    </w:p>
    <w:p w14:paraId="79F60C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F3E4CD3" w14:textId="77777777" w:rsidR="00CB3235" w:rsidRPr="0002148A" w:rsidRDefault="00CB3235" w:rsidP="00CB3235">
      <w:pPr>
        <w:pStyle w:val="PlainText"/>
        <w:rPr>
          <w:rFonts w:ascii="Courier New" w:hAnsi="Courier New" w:cs="Courier New"/>
          <w:sz w:val="16"/>
        </w:rPr>
      </w:pPr>
    </w:p>
    <w:p w14:paraId="44162E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5.4.4.27</w:t>
      </w:r>
    </w:p>
    <w:p w14:paraId="21F9CB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PresenceInfo ::= SEQUENCE</w:t>
      </w:r>
    </w:p>
    <w:p w14:paraId="06EED4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34A41B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presenceState               [1] PresenceState OPTIONAL,</w:t>
      </w:r>
    </w:p>
    <w:p w14:paraId="22C772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trackingAreaList            [2] SET OF TAI OPTIONAL,</w:t>
      </w:r>
    </w:p>
    <w:p w14:paraId="588834D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eCGIList                    [3] SET OF ECGI OPTIONAL,</w:t>
      </w:r>
    </w:p>
    <w:p w14:paraId="7C5FE09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nCGIList                    [4] SET OF NCGI OPTIONAL,</w:t>
      </w:r>
    </w:p>
    <w:p w14:paraId="0537DB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globalRANNodeIDList         [5] SET OF GlobalRANNodeID OPTIONAL,</w:t>
      </w:r>
    </w:p>
    <w:p w14:paraId="4AEA6F1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globalENbIDList             [6] SET OF GlobalRANNodeID OPTIONAL</w:t>
      </w:r>
    </w:p>
    <w:p w14:paraId="1EB5AF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B171CFF" w14:textId="77777777" w:rsidR="00CB3235" w:rsidRPr="0002148A" w:rsidRDefault="00CB3235" w:rsidP="00CB3235">
      <w:pPr>
        <w:pStyle w:val="PlainText"/>
        <w:rPr>
          <w:rFonts w:ascii="Courier New" w:hAnsi="Courier New" w:cs="Courier New"/>
          <w:sz w:val="16"/>
        </w:rPr>
      </w:pPr>
    </w:p>
    <w:p w14:paraId="00C031E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6.2.6.2.17</w:t>
      </w:r>
    </w:p>
    <w:p w14:paraId="6847983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LADNInfo ::= SEQUENCE</w:t>
      </w:r>
    </w:p>
    <w:p w14:paraId="1DA7C8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8B398D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lADN                        [1] UTF8String,</w:t>
      </w:r>
    </w:p>
    <w:p w14:paraId="2CFBF1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presence                    [2] PresenceState OPTIONAL</w:t>
      </w:r>
    </w:p>
    <w:p w14:paraId="586BF9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14C2968" w14:textId="77777777" w:rsidR="00CB3235" w:rsidRPr="0002148A" w:rsidRDefault="00CB3235" w:rsidP="00CB3235">
      <w:pPr>
        <w:pStyle w:val="PlainText"/>
        <w:rPr>
          <w:rFonts w:ascii="Courier New" w:hAnsi="Courier New" w:cs="Courier New"/>
          <w:sz w:val="16"/>
        </w:rPr>
      </w:pPr>
    </w:p>
    <w:p w14:paraId="21DD42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 5.4.3.20</w:t>
      </w:r>
    </w:p>
    <w:p w14:paraId="4055285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PresenceState ::= ENUMERATED</w:t>
      </w:r>
    </w:p>
    <w:p w14:paraId="1DF984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86A3A4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inArea(1),</w:t>
      </w:r>
    </w:p>
    <w:p w14:paraId="6E494C5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outOfArea(2),</w:t>
      </w:r>
    </w:p>
    <w:p w14:paraId="0D01999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unknown(3),</w:t>
      </w:r>
    </w:p>
    <w:p w14:paraId="116D16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inactive(4)</w:t>
      </w:r>
    </w:p>
    <w:p w14:paraId="21159E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7604A1" w14:textId="77777777" w:rsidR="00CB3235" w:rsidRPr="0002148A" w:rsidRDefault="00CB3235" w:rsidP="00CB3235">
      <w:pPr>
        <w:pStyle w:val="PlainText"/>
        <w:rPr>
          <w:rFonts w:ascii="Courier New" w:hAnsi="Courier New" w:cs="Courier New"/>
          <w:sz w:val="16"/>
        </w:rPr>
      </w:pPr>
    </w:p>
    <w:p w14:paraId="2B9C78E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6.2.6.2.8</w:t>
      </w:r>
    </w:p>
    <w:p w14:paraId="2CD6AB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RMInfo ::= SEQUENCE</w:t>
      </w:r>
    </w:p>
    <w:p w14:paraId="428F83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6B12F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rMState                     [1] RMState,</w:t>
      </w:r>
    </w:p>
    <w:p w14:paraId="2684CC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                  [2] AccessType</w:t>
      </w:r>
    </w:p>
    <w:p w14:paraId="4F9EA29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3CFE43B" w14:textId="77777777" w:rsidR="00CB3235" w:rsidRPr="0002148A" w:rsidRDefault="00CB3235" w:rsidP="00CB3235">
      <w:pPr>
        <w:pStyle w:val="PlainText"/>
        <w:rPr>
          <w:rFonts w:ascii="Courier New" w:hAnsi="Courier New" w:cs="Courier New"/>
          <w:sz w:val="16"/>
        </w:rPr>
      </w:pPr>
    </w:p>
    <w:p w14:paraId="297364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TS 29.518 [22], clause 6.2.6.2.9</w:t>
      </w:r>
    </w:p>
    <w:p w14:paraId="4AE198B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CMInfo ::= SEQUENCE</w:t>
      </w:r>
    </w:p>
    <w:p w14:paraId="4BADB2B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1AE4D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cMState                     [1] CMState,</w:t>
      </w:r>
    </w:p>
    <w:p w14:paraId="76D2CB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accessType                  [2] AccessType</w:t>
      </w:r>
    </w:p>
    <w:p w14:paraId="0FCB45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441286F" w14:textId="77777777" w:rsidR="00CB3235" w:rsidRPr="0002148A" w:rsidRDefault="00CB3235" w:rsidP="00CB3235">
      <w:pPr>
        <w:pStyle w:val="PlainText"/>
        <w:rPr>
          <w:rFonts w:ascii="Courier New" w:hAnsi="Courier New" w:cs="Courier New"/>
          <w:sz w:val="16"/>
        </w:rPr>
      </w:pPr>
    </w:p>
    <w:p w14:paraId="52B8D9D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6.2.6.3.7</w:t>
      </w:r>
    </w:p>
    <w:p w14:paraId="18897A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UEReachability ::= ENUMERATED</w:t>
      </w:r>
    </w:p>
    <w:p w14:paraId="6D1A1F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E3C1D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unreachable(1),</w:t>
      </w:r>
    </w:p>
    <w:p w14:paraId="035247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reachable(2),</w:t>
      </w:r>
    </w:p>
    <w:p w14:paraId="0690DD9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regulatoryOnly(3)</w:t>
      </w:r>
    </w:p>
    <w:p w14:paraId="7E92E2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41A3C7E" w14:textId="77777777" w:rsidR="00CB3235" w:rsidRPr="0002148A" w:rsidRDefault="00CB3235" w:rsidP="00CB3235">
      <w:pPr>
        <w:pStyle w:val="PlainText"/>
        <w:rPr>
          <w:rFonts w:ascii="Courier New" w:hAnsi="Courier New" w:cs="Courier New"/>
          <w:sz w:val="16"/>
        </w:rPr>
      </w:pPr>
    </w:p>
    <w:p w14:paraId="5D8F9A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6.2.6.3.9</w:t>
      </w:r>
    </w:p>
    <w:p w14:paraId="693242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RMState ::= ENUMERATED</w:t>
      </w:r>
    </w:p>
    <w:p w14:paraId="4831D42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AA4BD9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registered(1),</w:t>
      </w:r>
    </w:p>
    <w:p w14:paraId="5D098F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deregistered(2)</w:t>
      </w:r>
    </w:p>
    <w:p w14:paraId="52CCB5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57FE1F" w14:textId="77777777" w:rsidR="00CB3235" w:rsidRPr="0002148A" w:rsidRDefault="00CB3235" w:rsidP="00CB3235">
      <w:pPr>
        <w:pStyle w:val="PlainText"/>
        <w:rPr>
          <w:rFonts w:ascii="Courier New" w:hAnsi="Courier New" w:cs="Courier New"/>
          <w:sz w:val="16"/>
        </w:rPr>
      </w:pPr>
    </w:p>
    <w:p w14:paraId="54BCAC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29.518 [22], clause 6.2.6.3.10</w:t>
      </w:r>
    </w:p>
    <w:p w14:paraId="6536526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CMState ::= ENUMERATED</w:t>
      </w:r>
    </w:p>
    <w:p w14:paraId="70043E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DCCF2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idle(1),</w:t>
      </w:r>
    </w:p>
    <w:p w14:paraId="6A8B955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connected(2)</w:t>
      </w:r>
    </w:p>
    <w:p w14:paraId="07ECEF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7B13F0A" w14:textId="77777777" w:rsidR="00CB3235" w:rsidRPr="0002148A" w:rsidRDefault="00CB3235" w:rsidP="00CB3235">
      <w:pPr>
        <w:pStyle w:val="PlainText"/>
        <w:rPr>
          <w:rFonts w:ascii="Courier New" w:hAnsi="Courier New" w:cs="Courier New"/>
          <w:sz w:val="16"/>
        </w:rPr>
      </w:pPr>
    </w:p>
    <w:p w14:paraId="55CC36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6.1.6.2.5</w:t>
      </w:r>
    </w:p>
    <w:p w14:paraId="165E49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GeographicArea ::= CHOICE</w:t>
      </w:r>
    </w:p>
    <w:p w14:paraId="3A34ED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B7C228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                       [1] Point,</w:t>
      </w:r>
    </w:p>
    <w:p w14:paraId="04466C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pointUncertaintyCircle      [2] PointUncertaintyCircle,</w:t>
      </w:r>
    </w:p>
    <w:p w14:paraId="1CBAF02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pointUncertaintyEllipse     [3] PointUncertaintyEllipse,</w:t>
      </w:r>
    </w:p>
    <w:p w14:paraId="4A9B34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polygon                     [4] Polygon,</w:t>
      </w:r>
    </w:p>
    <w:p w14:paraId="3F3324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pointAltitude               [5] PointAltitude,</w:t>
      </w:r>
    </w:p>
    <w:p w14:paraId="27FFAB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pointAltitudeUncertainty    [6] PointAltitudeUncertainty,</w:t>
      </w:r>
    </w:p>
    <w:p w14:paraId="1671FF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ellipsoidArc                [7] EllipsoidArc</w:t>
      </w:r>
    </w:p>
    <w:p w14:paraId="2E68870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0FD7B9" w14:textId="77777777" w:rsidR="00CB3235" w:rsidRPr="0002148A" w:rsidRDefault="00CB3235" w:rsidP="00CB3235">
      <w:pPr>
        <w:pStyle w:val="PlainText"/>
        <w:rPr>
          <w:rFonts w:ascii="Courier New" w:hAnsi="Courier New" w:cs="Courier New"/>
          <w:sz w:val="16"/>
        </w:rPr>
      </w:pPr>
    </w:p>
    <w:p w14:paraId="29D3D4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6.1.6.3.12</w:t>
      </w:r>
    </w:p>
    <w:p w14:paraId="3E8891E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AccuracyFulfilmentIndicator ::= ENUMERATED</w:t>
      </w:r>
    </w:p>
    <w:p w14:paraId="1851B8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213D38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requestedAccuracyFulfilled(1),</w:t>
      </w:r>
    </w:p>
    <w:p w14:paraId="1DA747A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requestedAccuracyNotFulfilled(2)</w:t>
      </w:r>
    </w:p>
    <w:p w14:paraId="35738D9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0B5968" w14:textId="77777777" w:rsidR="00CB3235" w:rsidRPr="0002148A" w:rsidRDefault="00CB3235" w:rsidP="00CB3235">
      <w:pPr>
        <w:pStyle w:val="PlainText"/>
        <w:rPr>
          <w:rFonts w:ascii="Courier New" w:hAnsi="Courier New" w:cs="Courier New"/>
          <w:sz w:val="16"/>
        </w:rPr>
      </w:pPr>
    </w:p>
    <w:p w14:paraId="2771C1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6.1.6.2.17</w:t>
      </w:r>
    </w:p>
    <w:p w14:paraId="520C9F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VelocityEstimate ::= CHOICE</w:t>
      </w:r>
    </w:p>
    <w:p w14:paraId="494B49B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858E1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horVelocity                         [1] HorizontalVelocity,</w:t>
      </w:r>
    </w:p>
    <w:p w14:paraId="34CB1A8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horWithVertVelocity                 [2] HorizontalWithVerticalVelocity,</w:t>
      </w:r>
    </w:p>
    <w:p w14:paraId="6EC5BA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horVelocityWithUncertainty          [3] HorizontalVelocityWithUncertainty,</w:t>
      </w:r>
    </w:p>
    <w:p w14:paraId="3290E4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horWithVertVelocityAndUncertainty   [4] HorizontalWithVerticalVelocityAndUncertainty</w:t>
      </w:r>
    </w:p>
    <w:p w14:paraId="7BA14D0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6162997" w14:textId="77777777" w:rsidR="00CB3235" w:rsidRPr="0002148A" w:rsidRDefault="00CB3235" w:rsidP="00CB3235">
      <w:pPr>
        <w:pStyle w:val="PlainText"/>
        <w:rPr>
          <w:rFonts w:ascii="Courier New" w:hAnsi="Courier New" w:cs="Courier New"/>
          <w:sz w:val="16"/>
        </w:rPr>
      </w:pPr>
    </w:p>
    <w:p w14:paraId="4B466A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6.1.6.2.14</w:t>
      </w:r>
    </w:p>
    <w:p w14:paraId="676FEEC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CivicAddress ::= SEQUENCE</w:t>
      </w:r>
    </w:p>
    <w:p w14:paraId="4C2889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A39B12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country                             [1] UTF8String,</w:t>
      </w:r>
    </w:p>
    <w:p w14:paraId="224E82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a1                                  [2] UTF8String OPTIONAL,</w:t>
      </w:r>
    </w:p>
    <w:p w14:paraId="38EBBEB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a2                                  [3] UTF8String OPTIONAL,</w:t>
      </w:r>
    </w:p>
    <w:p w14:paraId="46FF59C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a3                                  [4] UTF8String OPTIONAL,</w:t>
      </w:r>
    </w:p>
    <w:p w14:paraId="4D23FA1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a4                                  [5] UTF8String OPTIONAL,</w:t>
      </w:r>
    </w:p>
    <w:p w14:paraId="783E13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a5                                  [6] UTF8String OPTIONAL,</w:t>
      </w:r>
    </w:p>
    <w:p w14:paraId="0072A8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a6                                  [7] UTF8String OPTIONAL,</w:t>
      </w:r>
    </w:p>
    <w:p w14:paraId="49C45E4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prd                                 [8] UTF8String OPTIONAL,</w:t>
      </w:r>
    </w:p>
    <w:p w14:paraId="0D61B4A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pod                                 [9] UTF8String OPTIONAL,</w:t>
      </w:r>
    </w:p>
    <w:p w14:paraId="785BDD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sts                                 [10] UTF8String OPTIONAL,</w:t>
      </w:r>
    </w:p>
    <w:p w14:paraId="7752527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hno                                 [11] UTF8String OPTIONAL,</w:t>
      </w:r>
    </w:p>
    <w:p w14:paraId="2C3265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hns                                 [12] UTF8String OPTIONAL,</w:t>
      </w:r>
    </w:p>
    <w:p w14:paraId="245EDBB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lmk                                 [13] UTF8String OPTIONAL,</w:t>
      </w:r>
    </w:p>
    <w:p w14:paraId="661EBEF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loc                                 [14] UTF8String OPTIONAL,</w:t>
      </w:r>
    </w:p>
    <w:p w14:paraId="4490BC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nam                                 [15] UTF8String OPTIONAL,</w:t>
      </w:r>
    </w:p>
    <w:p w14:paraId="7FABEC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pc                                  [16] UTF8String OPTIONAL,</w:t>
      </w:r>
    </w:p>
    <w:p w14:paraId="019A94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bld                                 [17] UTF8String OPTIONAL,</w:t>
      </w:r>
    </w:p>
    <w:p w14:paraId="225014E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unit                                [18] UTF8String OPTIONAL,</w:t>
      </w:r>
    </w:p>
    <w:p w14:paraId="753E9C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 xml:space="preserve">    flr                                 [19] UTF8String OPTIONAL,</w:t>
      </w:r>
    </w:p>
    <w:p w14:paraId="7E0174D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room                                [20] UTF8String OPTIONAL,</w:t>
      </w:r>
    </w:p>
    <w:p w14:paraId="18EC1E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plc                                 [21] UTF8String OPTIONAL,</w:t>
      </w:r>
    </w:p>
    <w:p w14:paraId="3551FF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pcn                                 [22] UTF8String OPTIONAL,</w:t>
      </w:r>
    </w:p>
    <w:p w14:paraId="25C4BC4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pobox                               [23] UTF8String OPTIONAL,</w:t>
      </w:r>
    </w:p>
    <w:p w14:paraId="0778C32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addcode                             [24] UTF8String OPTIONAL,</w:t>
      </w:r>
    </w:p>
    <w:p w14:paraId="3EE32ED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seat                                [25] UTF8String OPTIONAL,</w:t>
      </w:r>
    </w:p>
    <w:p w14:paraId="2C89DE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rd                                  [26] UTF8String OPTIONAL,</w:t>
      </w:r>
    </w:p>
    <w:p w14:paraId="403BFEF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rdsec                               [27] UTF8String OPTIONAL,</w:t>
      </w:r>
    </w:p>
    <w:p w14:paraId="58B194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rdbr                                [28] UTF8String OPTIONAL,</w:t>
      </w:r>
    </w:p>
    <w:p w14:paraId="2FA2E66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rdsubbr                             [29] UTF8String OPTIONAL,</w:t>
      </w:r>
    </w:p>
    <w:p w14:paraId="176EDB6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prm                                 [30] UTF8String OPTIONAL,</w:t>
      </w:r>
    </w:p>
    <w:p w14:paraId="12E40F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pom                                 [31] UTF8String OPTIONAL</w:t>
      </w:r>
    </w:p>
    <w:p w14:paraId="52386E1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9E3BFE5" w14:textId="77777777" w:rsidR="00CB3235" w:rsidRPr="0002148A" w:rsidRDefault="00CB3235" w:rsidP="00CB3235">
      <w:pPr>
        <w:pStyle w:val="PlainText"/>
        <w:rPr>
          <w:rFonts w:ascii="Courier New" w:hAnsi="Courier New" w:cs="Courier New"/>
          <w:sz w:val="16"/>
        </w:rPr>
      </w:pPr>
    </w:p>
    <w:p w14:paraId="11458A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clauses 5.4.4.62 and 5.4.4.64</w:t>
      </w:r>
    </w:p>
    <w:p w14:paraId="33E820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Contains the original binary data i.e. value of the YAML field after base64 encoding is removed</w:t>
      </w:r>
    </w:p>
    <w:p w14:paraId="6B2AC5F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CivicAddressBytes ::= OCTET STRING</w:t>
      </w:r>
    </w:p>
    <w:p w14:paraId="62F978D5" w14:textId="77777777" w:rsidR="00CB3235" w:rsidRPr="0002148A" w:rsidRDefault="00CB3235" w:rsidP="00CB3235">
      <w:pPr>
        <w:pStyle w:val="PlainText"/>
        <w:rPr>
          <w:rFonts w:ascii="Courier New" w:hAnsi="Courier New" w:cs="Courier New"/>
          <w:sz w:val="16"/>
        </w:rPr>
      </w:pPr>
    </w:p>
    <w:p w14:paraId="179D76F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6.1.6.2.15</w:t>
      </w:r>
    </w:p>
    <w:p w14:paraId="0EEAD28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PositioningMethodAndUsage ::= SEQUENCE</w:t>
      </w:r>
    </w:p>
    <w:p w14:paraId="619B60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0C793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method                              [1] PositioningMethod,</w:t>
      </w:r>
    </w:p>
    <w:p w14:paraId="2370585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mode                                [2] PositioningMode,</w:t>
      </w:r>
    </w:p>
    <w:p w14:paraId="27FA49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usage                               [3] Usage,</w:t>
      </w:r>
    </w:p>
    <w:p w14:paraId="47E8D7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methodCode                          [4] MethodCode OPTIONAL</w:t>
      </w:r>
    </w:p>
    <w:p w14:paraId="4AAD78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F66F18" w14:textId="77777777" w:rsidR="00CB3235" w:rsidRPr="0002148A" w:rsidRDefault="00CB3235" w:rsidP="00CB3235">
      <w:pPr>
        <w:pStyle w:val="PlainText"/>
        <w:rPr>
          <w:rFonts w:ascii="Courier New" w:hAnsi="Courier New" w:cs="Courier New"/>
          <w:sz w:val="16"/>
        </w:rPr>
      </w:pPr>
    </w:p>
    <w:p w14:paraId="3810DC9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6.1.6.2.16</w:t>
      </w:r>
    </w:p>
    <w:p w14:paraId="79EA491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GNSSPositioningMethodAndUsage ::= SEQUENCE</w:t>
      </w:r>
    </w:p>
    <w:p w14:paraId="2C01F9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2C6D1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mode                                [1] PositioningMode,</w:t>
      </w:r>
    </w:p>
    <w:p w14:paraId="0062C7E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gNSS                                [2] GNSSID,</w:t>
      </w:r>
    </w:p>
    <w:p w14:paraId="689A9D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usage                               [3] Usage</w:t>
      </w:r>
    </w:p>
    <w:p w14:paraId="0E8D18D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5FF1FF6" w14:textId="77777777" w:rsidR="00CB3235" w:rsidRPr="0002148A" w:rsidRDefault="00CB3235" w:rsidP="00CB3235">
      <w:pPr>
        <w:pStyle w:val="PlainText"/>
        <w:rPr>
          <w:rFonts w:ascii="Courier New" w:hAnsi="Courier New" w:cs="Courier New"/>
          <w:sz w:val="16"/>
        </w:rPr>
      </w:pPr>
    </w:p>
    <w:p w14:paraId="377A061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6.1.6.2.6</w:t>
      </w:r>
    </w:p>
    <w:p w14:paraId="5F49A0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Point ::= SEQUENCE</w:t>
      </w:r>
    </w:p>
    <w:p w14:paraId="2699E61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91D56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geographicalCoordinates             [1] GeographicalCoordinates</w:t>
      </w:r>
    </w:p>
    <w:p w14:paraId="759AAAA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9911258" w14:textId="77777777" w:rsidR="00CB3235" w:rsidRPr="0002148A" w:rsidRDefault="00CB3235" w:rsidP="00CB3235">
      <w:pPr>
        <w:pStyle w:val="PlainText"/>
        <w:rPr>
          <w:rFonts w:ascii="Courier New" w:hAnsi="Courier New" w:cs="Courier New"/>
          <w:sz w:val="16"/>
        </w:rPr>
      </w:pPr>
    </w:p>
    <w:p w14:paraId="5D799FC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6.1.6.2.7</w:t>
      </w:r>
    </w:p>
    <w:p w14:paraId="1DF4292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PointUncertaintyCircle ::= SEQUENCE</w:t>
      </w:r>
    </w:p>
    <w:p w14:paraId="3ADC9BE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C55F7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geographicalCoordinates             [1] GeographicalCoordinates,</w:t>
      </w:r>
    </w:p>
    <w:p w14:paraId="48F4DEB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uncertainty                         [2] Uncertainty</w:t>
      </w:r>
    </w:p>
    <w:p w14:paraId="7511A0A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04DC02D" w14:textId="77777777" w:rsidR="00CB3235" w:rsidRPr="0002148A" w:rsidRDefault="00CB3235" w:rsidP="00CB3235">
      <w:pPr>
        <w:pStyle w:val="PlainText"/>
        <w:rPr>
          <w:rFonts w:ascii="Courier New" w:hAnsi="Courier New" w:cs="Courier New"/>
          <w:sz w:val="16"/>
        </w:rPr>
      </w:pPr>
    </w:p>
    <w:p w14:paraId="01D2422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6.1.6.2.8</w:t>
      </w:r>
    </w:p>
    <w:p w14:paraId="7A40E12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PointUncertaintyEllipse ::= SEQUENCE</w:t>
      </w:r>
    </w:p>
    <w:p w14:paraId="26099EB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A1A6F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geographicalCoordinates             [1] GeographicalCoordinates,</w:t>
      </w:r>
    </w:p>
    <w:p w14:paraId="4344BF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uncertainty                         [2] UncertaintyEllipse,</w:t>
      </w:r>
    </w:p>
    <w:p w14:paraId="3F7AFF6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confidence                          [3] Confidence</w:t>
      </w:r>
    </w:p>
    <w:p w14:paraId="6CA425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049E83B" w14:textId="77777777" w:rsidR="00CB3235" w:rsidRPr="0002148A" w:rsidRDefault="00CB3235" w:rsidP="00CB3235">
      <w:pPr>
        <w:pStyle w:val="PlainText"/>
        <w:rPr>
          <w:rFonts w:ascii="Courier New" w:hAnsi="Courier New" w:cs="Courier New"/>
          <w:sz w:val="16"/>
        </w:rPr>
      </w:pPr>
    </w:p>
    <w:p w14:paraId="5E5F0E6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6.1.6.2.9</w:t>
      </w:r>
    </w:p>
    <w:p w14:paraId="7FB85FB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Polygon ::= SEQUENCE</w:t>
      </w:r>
    </w:p>
    <w:p w14:paraId="5F3C77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CF8D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pointList                           [1] SET SIZE (3..15) OF GeographicalCoordinates</w:t>
      </w:r>
    </w:p>
    <w:p w14:paraId="0E62891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532ADCB" w14:textId="77777777" w:rsidR="00CB3235" w:rsidRPr="0002148A" w:rsidRDefault="00CB3235" w:rsidP="00CB3235">
      <w:pPr>
        <w:pStyle w:val="PlainText"/>
        <w:rPr>
          <w:rFonts w:ascii="Courier New" w:hAnsi="Courier New" w:cs="Courier New"/>
          <w:sz w:val="16"/>
        </w:rPr>
      </w:pPr>
    </w:p>
    <w:p w14:paraId="34422E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6.1.6.2.10</w:t>
      </w:r>
    </w:p>
    <w:p w14:paraId="6A00769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PointAltitude ::= SEQUENCE</w:t>
      </w:r>
    </w:p>
    <w:p w14:paraId="2ED3695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7DBF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                               [1] GeographicalCoordinates,</w:t>
      </w:r>
    </w:p>
    <w:p w14:paraId="1630D2C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altitude                            [2] Altitude</w:t>
      </w:r>
    </w:p>
    <w:p w14:paraId="6A1218F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353C5CB" w14:textId="77777777" w:rsidR="00CB3235" w:rsidRPr="0002148A" w:rsidRDefault="00CB3235" w:rsidP="00CB3235">
      <w:pPr>
        <w:pStyle w:val="PlainText"/>
        <w:rPr>
          <w:rFonts w:ascii="Courier New" w:hAnsi="Courier New" w:cs="Courier New"/>
          <w:sz w:val="16"/>
        </w:rPr>
      </w:pPr>
    </w:p>
    <w:p w14:paraId="4FD7DA5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6.1.6.2.11</w:t>
      </w:r>
    </w:p>
    <w:p w14:paraId="26DFC3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PointAltitudeUncertainty ::= SEQUENCE</w:t>
      </w:r>
    </w:p>
    <w:p w14:paraId="716375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0F9346A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                               [1] GeographicalCoordinates,</w:t>
      </w:r>
    </w:p>
    <w:p w14:paraId="200AE9C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altitude                            [2] Altitude,</w:t>
      </w:r>
    </w:p>
    <w:p w14:paraId="5DB696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uncertaintyEllipse                  [3] UncertaintyEllipse,</w:t>
      </w:r>
    </w:p>
    <w:p w14:paraId="40C938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uncertaintyAltitude                 [4] Uncertainty,</w:t>
      </w:r>
    </w:p>
    <w:p w14:paraId="028578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confidence                          [5] Confidence</w:t>
      </w:r>
    </w:p>
    <w:p w14:paraId="5563D96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w:t>
      </w:r>
    </w:p>
    <w:p w14:paraId="7297A180" w14:textId="77777777" w:rsidR="00CB3235" w:rsidRPr="0002148A" w:rsidRDefault="00CB3235" w:rsidP="00CB3235">
      <w:pPr>
        <w:pStyle w:val="PlainText"/>
        <w:rPr>
          <w:rFonts w:ascii="Courier New" w:hAnsi="Courier New" w:cs="Courier New"/>
          <w:sz w:val="16"/>
        </w:rPr>
      </w:pPr>
    </w:p>
    <w:p w14:paraId="3E1BA9F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6.1.6.2.12</w:t>
      </w:r>
    </w:p>
    <w:p w14:paraId="4654CD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EllipsoidArc ::= SEQUENCE</w:t>
      </w:r>
    </w:p>
    <w:p w14:paraId="3E4ABDB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45D017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point                               [1] GeographicalCoordinates,</w:t>
      </w:r>
    </w:p>
    <w:p w14:paraId="0F0D8F2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innerRadius                         [2] InnerRadius,</w:t>
      </w:r>
    </w:p>
    <w:p w14:paraId="163A17C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uncertaintyRadius                   [3] Uncertainty,</w:t>
      </w:r>
    </w:p>
    <w:p w14:paraId="4DAFC94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offsetAngle                         [4] Angle,</w:t>
      </w:r>
    </w:p>
    <w:p w14:paraId="6BC945F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includedAngle                       [5] Angle,</w:t>
      </w:r>
    </w:p>
    <w:p w14:paraId="238CFB4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confidence                          [6] Confidence</w:t>
      </w:r>
    </w:p>
    <w:p w14:paraId="7290ACA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33B9486" w14:textId="77777777" w:rsidR="00CB3235" w:rsidRPr="0002148A" w:rsidRDefault="00CB3235" w:rsidP="00CB3235">
      <w:pPr>
        <w:pStyle w:val="PlainText"/>
        <w:rPr>
          <w:rFonts w:ascii="Courier New" w:hAnsi="Courier New" w:cs="Courier New"/>
          <w:sz w:val="16"/>
        </w:rPr>
      </w:pPr>
    </w:p>
    <w:p w14:paraId="0FBDB23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6.1.6.2.4</w:t>
      </w:r>
    </w:p>
    <w:p w14:paraId="7B6AEA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GeographicalCoordinates ::= SEQUENCE</w:t>
      </w:r>
    </w:p>
    <w:p w14:paraId="4FB340B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AC75F7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latitude                            [1] UTF8String,</w:t>
      </w:r>
    </w:p>
    <w:p w14:paraId="3DA612A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longitude                           [2] UTF8String,</w:t>
      </w:r>
    </w:p>
    <w:p w14:paraId="2727446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mapDatumInformation                 [3] OGCURN OPTIONAL</w:t>
      </w:r>
    </w:p>
    <w:p w14:paraId="2877D6D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87900FF" w14:textId="77777777" w:rsidR="00CB3235" w:rsidRPr="0002148A" w:rsidRDefault="00CB3235" w:rsidP="00CB3235">
      <w:pPr>
        <w:pStyle w:val="PlainText"/>
        <w:rPr>
          <w:rFonts w:ascii="Courier New" w:hAnsi="Courier New" w:cs="Courier New"/>
          <w:sz w:val="16"/>
        </w:rPr>
      </w:pPr>
    </w:p>
    <w:p w14:paraId="7527ED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6.1.6.2.22</w:t>
      </w:r>
    </w:p>
    <w:p w14:paraId="17DA05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UncertaintyEllipse ::= SEQUENCE</w:t>
      </w:r>
    </w:p>
    <w:p w14:paraId="22200B5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260AF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semiMajor                           [1] Uncertainty,</w:t>
      </w:r>
    </w:p>
    <w:p w14:paraId="124BBE5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semiMinor                           [2] Uncertainty,</w:t>
      </w:r>
    </w:p>
    <w:p w14:paraId="7ED21C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orientationMajor                    [3] Orientation</w:t>
      </w:r>
    </w:p>
    <w:p w14:paraId="5D9B14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15BB100" w14:textId="77777777" w:rsidR="00CB3235" w:rsidRPr="0002148A" w:rsidRDefault="00CB3235" w:rsidP="00CB3235">
      <w:pPr>
        <w:pStyle w:val="PlainText"/>
        <w:rPr>
          <w:rFonts w:ascii="Courier New" w:hAnsi="Courier New" w:cs="Courier New"/>
          <w:sz w:val="16"/>
        </w:rPr>
      </w:pPr>
    </w:p>
    <w:p w14:paraId="55A214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6.1.6.2.18</w:t>
      </w:r>
    </w:p>
    <w:p w14:paraId="460416F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HorizontalVelocity ::= SEQUENCE</w:t>
      </w:r>
    </w:p>
    <w:p w14:paraId="25F1170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D0D74E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hSpeed                              [1] HorizontalSpeed,</w:t>
      </w:r>
    </w:p>
    <w:p w14:paraId="784BC5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bearing                             [2] Angle</w:t>
      </w:r>
    </w:p>
    <w:p w14:paraId="0DDCD19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B619E17" w14:textId="77777777" w:rsidR="00CB3235" w:rsidRPr="0002148A" w:rsidRDefault="00CB3235" w:rsidP="00CB3235">
      <w:pPr>
        <w:pStyle w:val="PlainText"/>
        <w:rPr>
          <w:rFonts w:ascii="Courier New" w:hAnsi="Courier New" w:cs="Courier New"/>
          <w:sz w:val="16"/>
        </w:rPr>
      </w:pPr>
    </w:p>
    <w:p w14:paraId="1AFACB7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6.1.6.2.19</w:t>
      </w:r>
    </w:p>
    <w:p w14:paraId="225BAE4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HorizontalWithVerticalVelocity ::= SEQUENCE</w:t>
      </w:r>
    </w:p>
    <w:p w14:paraId="3238C54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6F55AE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hSpeed                              [1] HorizontalSpeed,</w:t>
      </w:r>
    </w:p>
    <w:p w14:paraId="4DAD6AD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bearing                             [2] Angle,</w:t>
      </w:r>
    </w:p>
    <w:p w14:paraId="10E9B8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vSpeed                              [3] VerticalSpeed,</w:t>
      </w:r>
    </w:p>
    <w:p w14:paraId="716203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vDirection                          [4] VerticalDirection</w:t>
      </w:r>
    </w:p>
    <w:p w14:paraId="5820DC9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FBB87CF" w14:textId="77777777" w:rsidR="00CB3235" w:rsidRPr="0002148A" w:rsidRDefault="00CB3235" w:rsidP="00CB3235">
      <w:pPr>
        <w:pStyle w:val="PlainText"/>
        <w:rPr>
          <w:rFonts w:ascii="Courier New" w:hAnsi="Courier New" w:cs="Courier New"/>
          <w:sz w:val="16"/>
        </w:rPr>
      </w:pPr>
    </w:p>
    <w:p w14:paraId="585613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6.1.6.2.20</w:t>
      </w:r>
    </w:p>
    <w:p w14:paraId="792A6C4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HorizontalVelocityWithUncertainty ::= SEQUENCE</w:t>
      </w:r>
    </w:p>
    <w:p w14:paraId="6B89C6B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1F989D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hSpeed                              [1] HorizontalSpeed,</w:t>
      </w:r>
    </w:p>
    <w:p w14:paraId="3CD6044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bearing                             [2] Angle,</w:t>
      </w:r>
    </w:p>
    <w:p w14:paraId="796E27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uncertainty                         [3] SpeedUncertainty</w:t>
      </w:r>
    </w:p>
    <w:p w14:paraId="11F022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614C07" w14:textId="77777777" w:rsidR="00CB3235" w:rsidRPr="0002148A" w:rsidRDefault="00CB3235" w:rsidP="00CB3235">
      <w:pPr>
        <w:pStyle w:val="PlainText"/>
        <w:rPr>
          <w:rFonts w:ascii="Courier New" w:hAnsi="Courier New" w:cs="Courier New"/>
          <w:sz w:val="16"/>
        </w:rPr>
      </w:pPr>
    </w:p>
    <w:p w14:paraId="63AE70C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6.1.6.2.21</w:t>
      </w:r>
    </w:p>
    <w:p w14:paraId="362939A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HorizontalWithVerticalVelocityAndUncertainty ::= SEQUENCE</w:t>
      </w:r>
    </w:p>
    <w:p w14:paraId="6696118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62AB7DE" w14:textId="73D29563"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w:t>
      </w:r>
      <w:r w:rsidR="00F65DD4">
        <w:rPr>
          <w:rFonts w:ascii="Courier New" w:hAnsi="Courier New" w:cs="Courier New"/>
          <w:sz w:val="16"/>
        </w:rPr>
        <w:t>s</w:t>
      </w:r>
      <w:r w:rsidRPr="0002148A">
        <w:rPr>
          <w:rFonts w:ascii="Courier New" w:hAnsi="Courier New" w:cs="Courier New"/>
          <w:sz w:val="16"/>
        </w:rPr>
        <w:t>peed                              [1] HorizontalSpeed,</w:t>
      </w:r>
    </w:p>
    <w:p w14:paraId="4FDC7AF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bearing                             [2] Angle,</w:t>
      </w:r>
    </w:p>
    <w:p w14:paraId="586736B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vSpeed                              [3] VerticalSpeed,</w:t>
      </w:r>
    </w:p>
    <w:p w14:paraId="0AAAFF8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vDirection                          [4] VerticalDirection,</w:t>
      </w:r>
    </w:p>
    <w:p w14:paraId="5D19608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hUncertainty                        [5] SpeedUncertainty,</w:t>
      </w:r>
    </w:p>
    <w:p w14:paraId="3198819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vUncertainty                        [6] SpeedUncertainty</w:t>
      </w:r>
    </w:p>
    <w:p w14:paraId="42AF7AC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1071696" w14:textId="77777777" w:rsidR="00CB3235" w:rsidRPr="0002148A" w:rsidRDefault="00CB3235" w:rsidP="00CB3235">
      <w:pPr>
        <w:pStyle w:val="PlainText"/>
        <w:rPr>
          <w:rFonts w:ascii="Courier New" w:hAnsi="Courier New" w:cs="Courier New"/>
          <w:sz w:val="16"/>
        </w:rPr>
      </w:pPr>
    </w:p>
    <w:p w14:paraId="67FA6BF4" w14:textId="1A0510E0"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The following types are described in TS 29.572 [24], table 6.1.6.3.2-1</w:t>
      </w:r>
    </w:p>
    <w:p w14:paraId="0D0C6C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Altitude ::= UTF8String</w:t>
      </w:r>
    </w:p>
    <w:p w14:paraId="30A469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Angle ::= INTEGER (0..360)</w:t>
      </w:r>
    </w:p>
    <w:p w14:paraId="2E65649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Uncertainty ::= INTEGER (0..127)</w:t>
      </w:r>
    </w:p>
    <w:p w14:paraId="02D171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Orientation ::= INTEGER (0..180)</w:t>
      </w:r>
    </w:p>
    <w:p w14:paraId="37F3FBB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Confidence ::= INTEGER (0..100)</w:t>
      </w:r>
    </w:p>
    <w:p w14:paraId="260BD7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InnerRadius ::= INTEGER (0..65535)</w:t>
      </w:r>
    </w:p>
    <w:p w14:paraId="2F52441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AgeOfLocationEstimate ::= INTEGER (0..32767)</w:t>
      </w:r>
    </w:p>
    <w:p w14:paraId="020ABB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HorizontalSpeed ::= UTF8String</w:t>
      </w:r>
    </w:p>
    <w:p w14:paraId="70B6273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VerticalSpeed ::= UTF8String</w:t>
      </w:r>
    </w:p>
    <w:p w14:paraId="170AD5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SpeedUncertainty ::= UTF8String</w:t>
      </w:r>
    </w:p>
    <w:p w14:paraId="159C388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BarometricPressure ::= INTEGER (30000..155000)</w:t>
      </w:r>
    </w:p>
    <w:p w14:paraId="25306C1B" w14:textId="77777777" w:rsidR="00CB3235" w:rsidRPr="0002148A" w:rsidRDefault="00CB3235" w:rsidP="00CB3235">
      <w:pPr>
        <w:pStyle w:val="PlainText"/>
        <w:rPr>
          <w:rFonts w:ascii="Courier New" w:hAnsi="Courier New" w:cs="Courier New"/>
          <w:sz w:val="16"/>
        </w:rPr>
      </w:pPr>
    </w:p>
    <w:p w14:paraId="4DB006F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6.1.6.3.13</w:t>
      </w:r>
    </w:p>
    <w:p w14:paraId="75085D0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lastRenderedPageBreak/>
        <w:t>VerticalDirection ::= ENUMERATED</w:t>
      </w:r>
    </w:p>
    <w:p w14:paraId="5CE5452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29A0B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upward(1),</w:t>
      </w:r>
    </w:p>
    <w:p w14:paraId="4AC0F1B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downward(2)</w:t>
      </w:r>
    </w:p>
    <w:p w14:paraId="670662E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B0C4AAB" w14:textId="77777777" w:rsidR="00CB3235" w:rsidRPr="0002148A" w:rsidRDefault="00CB3235" w:rsidP="00CB3235">
      <w:pPr>
        <w:pStyle w:val="PlainText"/>
        <w:rPr>
          <w:rFonts w:ascii="Courier New" w:hAnsi="Courier New" w:cs="Courier New"/>
          <w:sz w:val="16"/>
        </w:rPr>
      </w:pPr>
    </w:p>
    <w:p w14:paraId="219988C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6.1.6.3.6</w:t>
      </w:r>
    </w:p>
    <w:p w14:paraId="1A20B0C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PositioningMethod ::= ENUMERATED</w:t>
      </w:r>
    </w:p>
    <w:p w14:paraId="732A998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44FFA8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cellID(1),</w:t>
      </w:r>
    </w:p>
    <w:p w14:paraId="4B4BC37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eCID(2),</w:t>
      </w:r>
    </w:p>
    <w:p w14:paraId="3496C10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oTDOA(3),</w:t>
      </w:r>
    </w:p>
    <w:p w14:paraId="16786C6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barometricPressure(4),</w:t>
      </w:r>
    </w:p>
    <w:p w14:paraId="24E4A2F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wLAN(5),</w:t>
      </w:r>
    </w:p>
    <w:p w14:paraId="724C79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bluetooth(6),</w:t>
      </w:r>
    </w:p>
    <w:p w14:paraId="7ADF18C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mBS(7),</w:t>
      </w:r>
    </w:p>
    <w:p w14:paraId="5BC6FB3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motionSensor(8),</w:t>
      </w:r>
    </w:p>
    <w:p w14:paraId="7B9F396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dLTDOA(9),</w:t>
      </w:r>
    </w:p>
    <w:p w14:paraId="2669090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dLAOD(10),</w:t>
      </w:r>
    </w:p>
    <w:p w14:paraId="268BC31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multiRTT(11),</w:t>
      </w:r>
    </w:p>
    <w:p w14:paraId="5AC7D44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nRECID(12),</w:t>
      </w:r>
    </w:p>
    <w:p w14:paraId="3F282F0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uLTDOA(13),</w:t>
      </w:r>
    </w:p>
    <w:p w14:paraId="03A08A4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uLAOA(14),</w:t>
      </w:r>
    </w:p>
    <w:p w14:paraId="40E51610"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networkSpecific(15)</w:t>
      </w:r>
    </w:p>
    <w:p w14:paraId="2F8C48F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33D80DD0" w14:textId="77777777" w:rsidR="00CB3235" w:rsidRPr="0002148A" w:rsidRDefault="00CB3235" w:rsidP="00CB3235">
      <w:pPr>
        <w:pStyle w:val="PlainText"/>
        <w:rPr>
          <w:rFonts w:ascii="Courier New" w:hAnsi="Courier New" w:cs="Courier New"/>
          <w:sz w:val="16"/>
        </w:rPr>
      </w:pPr>
    </w:p>
    <w:p w14:paraId="0296B57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6.1.6.3.7</w:t>
      </w:r>
    </w:p>
    <w:p w14:paraId="6ABD367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PositioningMode ::= ENUMERATED</w:t>
      </w:r>
    </w:p>
    <w:p w14:paraId="77DFDDC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624B3A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uEBased(1),</w:t>
      </w:r>
    </w:p>
    <w:p w14:paraId="7B0F8D2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uEAssisted(2),</w:t>
      </w:r>
    </w:p>
    <w:p w14:paraId="1EA7C0E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conventional(3)</w:t>
      </w:r>
    </w:p>
    <w:p w14:paraId="24A12C53"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562E3907" w14:textId="77777777" w:rsidR="00CB3235" w:rsidRPr="0002148A" w:rsidRDefault="00CB3235" w:rsidP="00CB3235">
      <w:pPr>
        <w:pStyle w:val="PlainText"/>
        <w:rPr>
          <w:rFonts w:ascii="Courier New" w:hAnsi="Courier New" w:cs="Courier New"/>
          <w:sz w:val="16"/>
        </w:rPr>
      </w:pPr>
    </w:p>
    <w:p w14:paraId="464EA95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6.1.6.3.8</w:t>
      </w:r>
    </w:p>
    <w:p w14:paraId="52C2783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GNSSID ::= ENUMERATED</w:t>
      </w:r>
    </w:p>
    <w:p w14:paraId="098AD67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E531A3B"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gPS(1),</w:t>
      </w:r>
    </w:p>
    <w:p w14:paraId="4522125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galileo(2),</w:t>
      </w:r>
    </w:p>
    <w:p w14:paraId="4726635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sBAS(3),</w:t>
      </w:r>
    </w:p>
    <w:p w14:paraId="26BD718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modernizedGPS(4),</w:t>
      </w:r>
    </w:p>
    <w:p w14:paraId="4CB9CE2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qZSS(5),</w:t>
      </w:r>
    </w:p>
    <w:p w14:paraId="0F26237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gLONASS(6),</w:t>
      </w:r>
    </w:p>
    <w:p w14:paraId="452AF3F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bDS(7),</w:t>
      </w:r>
    </w:p>
    <w:p w14:paraId="1BDDB72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nAVIC(8)</w:t>
      </w:r>
    </w:p>
    <w:p w14:paraId="23C90387"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71992523" w14:textId="77777777" w:rsidR="00CB3235" w:rsidRPr="0002148A" w:rsidRDefault="00CB3235" w:rsidP="00CB3235">
      <w:pPr>
        <w:pStyle w:val="PlainText"/>
        <w:rPr>
          <w:rFonts w:ascii="Courier New" w:hAnsi="Courier New" w:cs="Courier New"/>
          <w:sz w:val="16"/>
        </w:rPr>
      </w:pPr>
    </w:p>
    <w:p w14:paraId="1B329A6A"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6.1.6.3.9</w:t>
      </w:r>
    </w:p>
    <w:p w14:paraId="7F5AA12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Usage ::= ENUMERATED</w:t>
      </w:r>
    </w:p>
    <w:p w14:paraId="52E574C4"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47BD592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unsuccess(1),</w:t>
      </w:r>
    </w:p>
    <w:p w14:paraId="4611C765"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successResultsNotUsed(2),</w:t>
      </w:r>
    </w:p>
    <w:p w14:paraId="331B3732"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successResultsUsedToVerifyLocation(3),</w:t>
      </w:r>
    </w:p>
    <w:p w14:paraId="36215A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successResultsUsedToGenerateLocation(4),</w:t>
      </w:r>
    </w:p>
    <w:p w14:paraId="3890F27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xml:space="preserve">    successMethodNotDetermined(5)</w:t>
      </w:r>
    </w:p>
    <w:p w14:paraId="2BB3950E"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w:t>
      </w:r>
    </w:p>
    <w:p w14:paraId="236A064A" w14:textId="77777777" w:rsidR="00CB3235" w:rsidRPr="0002148A" w:rsidRDefault="00CB3235" w:rsidP="00CB3235">
      <w:pPr>
        <w:pStyle w:val="PlainText"/>
        <w:rPr>
          <w:rFonts w:ascii="Courier New" w:hAnsi="Courier New" w:cs="Courier New"/>
          <w:sz w:val="16"/>
        </w:rPr>
      </w:pPr>
    </w:p>
    <w:p w14:paraId="3580144F"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29.571 [17], table 5.2.2-1</w:t>
      </w:r>
    </w:p>
    <w:p w14:paraId="0D97E2DC"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TimeZone ::= UTF8String</w:t>
      </w:r>
    </w:p>
    <w:p w14:paraId="16E6C254" w14:textId="77777777" w:rsidR="00CB3235" w:rsidRPr="0002148A" w:rsidRDefault="00CB3235" w:rsidP="00CB3235">
      <w:pPr>
        <w:pStyle w:val="PlainText"/>
        <w:rPr>
          <w:rFonts w:ascii="Courier New" w:hAnsi="Courier New" w:cs="Courier New"/>
          <w:sz w:val="16"/>
        </w:rPr>
      </w:pPr>
    </w:p>
    <w:p w14:paraId="2DB9D108"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Open Geospatial Consortium URN [35]</w:t>
      </w:r>
    </w:p>
    <w:p w14:paraId="4C94E271"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OGCURN ::= UTF8String</w:t>
      </w:r>
    </w:p>
    <w:p w14:paraId="06BFEE48" w14:textId="77777777" w:rsidR="00CB3235" w:rsidRPr="0002148A" w:rsidRDefault="00CB3235" w:rsidP="00CB3235">
      <w:pPr>
        <w:pStyle w:val="PlainText"/>
        <w:rPr>
          <w:rFonts w:ascii="Courier New" w:hAnsi="Courier New" w:cs="Courier New"/>
          <w:sz w:val="16"/>
        </w:rPr>
      </w:pPr>
    </w:p>
    <w:p w14:paraId="0C2502D9"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 TS 29.572 [24], clause 6.1.6.2.15</w:t>
      </w:r>
    </w:p>
    <w:p w14:paraId="02EAE546"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MethodCode ::= INTEGER (16..31)</w:t>
      </w:r>
    </w:p>
    <w:p w14:paraId="086A68E1" w14:textId="77777777" w:rsidR="00CB3235" w:rsidRPr="0002148A" w:rsidRDefault="00CB3235" w:rsidP="00CB3235">
      <w:pPr>
        <w:pStyle w:val="PlainText"/>
        <w:rPr>
          <w:rFonts w:ascii="Courier New" w:hAnsi="Courier New" w:cs="Courier New"/>
          <w:sz w:val="16"/>
        </w:rPr>
      </w:pPr>
    </w:p>
    <w:p w14:paraId="754626ED" w14:textId="77777777" w:rsidR="00CB3235" w:rsidRPr="0002148A" w:rsidRDefault="00CB3235" w:rsidP="00CB3235">
      <w:pPr>
        <w:pStyle w:val="PlainText"/>
        <w:rPr>
          <w:rFonts w:ascii="Courier New" w:hAnsi="Courier New" w:cs="Courier New"/>
          <w:sz w:val="16"/>
        </w:rPr>
      </w:pPr>
      <w:r w:rsidRPr="0002148A">
        <w:rPr>
          <w:rFonts w:ascii="Courier New" w:hAnsi="Courier New" w:cs="Courier New"/>
          <w:sz w:val="16"/>
        </w:rPr>
        <w:t>END</w:t>
      </w:r>
    </w:p>
    <w:p w14:paraId="1A328513" w14:textId="77777777" w:rsidR="00587FFC" w:rsidRPr="00760004" w:rsidRDefault="00587FFC" w:rsidP="00587FFC">
      <w:pPr>
        <w:pStyle w:val="PlainText"/>
        <w:rPr>
          <w:rFonts w:ascii="Courier New" w:hAnsi="Courier New" w:cs="Courier New"/>
          <w:sz w:val="16"/>
          <w:szCs w:val="16"/>
        </w:rPr>
      </w:pPr>
    </w:p>
    <w:p w14:paraId="1F27E58C" w14:textId="77777777" w:rsidR="00587FFC" w:rsidRPr="00760004" w:rsidRDefault="00587FFC" w:rsidP="00F10A04">
      <w:pPr>
        <w:rPr>
          <w:highlight w:val="yellow"/>
        </w:rPr>
      </w:pPr>
    </w:p>
    <w:p w14:paraId="140DA576" w14:textId="77777777" w:rsidR="00C1575F" w:rsidRDefault="00C1575F">
      <w:pPr>
        <w:overflowPunct/>
        <w:autoSpaceDE/>
        <w:autoSpaceDN/>
        <w:adjustRightInd/>
        <w:spacing w:after="0"/>
        <w:textAlignment w:val="auto"/>
        <w:rPr>
          <w:rFonts w:ascii="Arial" w:hAnsi="Arial"/>
          <w:sz w:val="36"/>
        </w:rPr>
      </w:pPr>
      <w:r>
        <w:br w:type="page"/>
      </w:r>
    </w:p>
    <w:p w14:paraId="1A0E28B3" w14:textId="7A546E05" w:rsidR="00627EBF" w:rsidRPr="00760004" w:rsidRDefault="00080512" w:rsidP="009C05D9">
      <w:pPr>
        <w:pStyle w:val="Heading8"/>
      </w:pPr>
      <w:bookmarkStart w:id="259" w:name="_Toc74852201"/>
      <w:r w:rsidRPr="00760004">
        <w:lastRenderedPageBreak/>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259"/>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0B7B0768" w:rsidR="00627EBF" w:rsidRPr="00760004" w:rsidRDefault="00627EBF" w:rsidP="00627EBF">
      <w:pPr>
        <w:tabs>
          <w:tab w:val="left" w:pos="1276"/>
          <w:tab w:val="left" w:pos="2977"/>
        </w:tabs>
      </w:pPr>
      <w:r w:rsidRPr="00760004">
        <w:t>The MDF</w:t>
      </w:r>
      <w:r w:rsidR="00D04658" w:rsidRPr="00760004">
        <w:t>2/3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4769BE2B" w14:textId="77777777" w:rsidR="00C1575F" w:rsidRDefault="00C1575F">
      <w:pPr>
        <w:overflowPunct/>
        <w:autoSpaceDE/>
        <w:autoSpaceDN/>
        <w:adjustRightInd/>
        <w:spacing w:after="0"/>
        <w:textAlignment w:val="auto"/>
        <w:rPr>
          <w:rFonts w:ascii="Arial" w:hAnsi="Arial"/>
          <w:sz w:val="36"/>
        </w:rPr>
      </w:pPr>
      <w:r>
        <w:br w:type="page"/>
      </w:r>
    </w:p>
    <w:p w14:paraId="07846181" w14:textId="7D7D3511" w:rsidR="00795485" w:rsidRPr="00760004" w:rsidRDefault="00795485" w:rsidP="00795485">
      <w:pPr>
        <w:pStyle w:val="Heading8"/>
        <w:rPr>
          <w:rFonts w:ascii="Consolas" w:hAnsi="Consolas" w:cs="Consolas"/>
          <w:sz w:val="19"/>
          <w:szCs w:val="19"/>
        </w:rPr>
      </w:pPr>
      <w:bookmarkStart w:id="260" w:name="_Toc74852202"/>
      <w:r w:rsidRPr="00760004">
        <w:lastRenderedPageBreak/>
        <w:t>Annex C (normative):</w:t>
      </w:r>
      <w:r w:rsidR="00C1575F">
        <w:br/>
      </w:r>
      <w:r w:rsidRPr="00760004">
        <w:t>XSD Schema for LI_X1 extensions</w:t>
      </w:r>
      <w:bookmarkEnd w:id="260"/>
    </w:p>
    <w:p w14:paraId="7C9D384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xml</w:t>
      </w:r>
      <w:r w:rsidRPr="00760004">
        <w:rPr>
          <w:rFonts w:ascii="Consolas" w:hAnsi="Consolas" w:cs="Consolas"/>
          <w:color w:val="0000FF"/>
          <w:sz w:val="19"/>
          <w:szCs w:val="19"/>
        </w:rPr>
        <w:t xml:space="preserve"> </w:t>
      </w:r>
      <w:r w:rsidRPr="00760004">
        <w:rPr>
          <w:rFonts w:ascii="Consolas" w:hAnsi="Consolas" w:cs="Consolas"/>
          <w:color w:val="FF0000"/>
          <w:sz w:val="19"/>
          <w:szCs w:val="19"/>
        </w:rPr>
        <w:t>version</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1.0</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encoding</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utf-8</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685C2C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&lt;</w:t>
      </w:r>
      <w:r w:rsidRPr="00760004">
        <w:rPr>
          <w:rFonts w:ascii="Consolas" w:hAnsi="Consolas" w:cs="Consolas"/>
          <w:color w:val="A31515"/>
          <w:sz w:val="19"/>
          <w:szCs w:val="19"/>
        </w:rPr>
        <w:t>xs:schema</w:t>
      </w:r>
      <w:r w:rsidRPr="00760004">
        <w:rPr>
          <w:rFonts w:ascii="Consolas" w:hAnsi="Consolas" w:cs="Consolas"/>
          <w:color w:val="0000FF"/>
          <w:sz w:val="19"/>
          <w:szCs w:val="19"/>
        </w:rPr>
        <w:t xml:space="preserve"> </w:t>
      </w:r>
      <w:r w:rsidRPr="00760004">
        <w:rPr>
          <w:rFonts w:ascii="Consolas" w:hAnsi="Consolas" w:cs="Consolas"/>
          <w:color w:val="FF0000"/>
          <w:sz w:val="19"/>
          <w:szCs w:val="19"/>
        </w:rPr>
        <w:t>xmlns:xs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http://www.w3.org/2001/XMLSchema</w:t>
      </w:r>
      <w:r w:rsidRPr="00760004">
        <w:rPr>
          <w:rFonts w:ascii="Consolas" w:hAnsi="Consolas" w:cs="Consolas"/>
          <w:color w:val="000000"/>
          <w:sz w:val="19"/>
          <w:szCs w:val="19"/>
        </w:rPr>
        <w:t>"</w:t>
      </w:r>
    </w:p>
    <w:p w14:paraId="70D10BB5" w14:textId="75AFFBD3" w:rsidR="00E75346" w:rsidRPr="00760004" w:rsidRDefault="00E75346"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xmlns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urn:3GPP:ns:li:3GPPX1Extensions:r16:v</w:t>
      </w:r>
      <w:r w:rsidR="00FD5571">
        <w:rPr>
          <w:rFonts w:ascii="Consolas" w:hAnsi="Consolas" w:cs="Consolas"/>
          <w:color w:val="0000FF"/>
          <w:sz w:val="19"/>
          <w:szCs w:val="19"/>
        </w:rPr>
        <w:t>3</w:t>
      </w:r>
      <w:r w:rsidRPr="00760004">
        <w:rPr>
          <w:rFonts w:ascii="Consolas" w:hAnsi="Consolas" w:cs="Consolas"/>
          <w:color w:val="000000"/>
          <w:sz w:val="19"/>
          <w:szCs w:val="19"/>
        </w:rPr>
        <w:t>"</w:t>
      </w:r>
    </w:p>
    <w:p w14:paraId="1EBB1D29" w14:textId="11E95916" w:rsidR="00E75346" w:rsidRPr="00760004" w:rsidRDefault="00E75346" w:rsidP="00E75346">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targetNamespace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urn:3GPP:ns:li:3GPPX1Extensions:r16:v</w:t>
      </w:r>
      <w:r w:rsidR="00FD5571">
        <w:rPr>
          <w:rFonts w:ascii="Consolas" w:hAnsi="Consolas" w:cs="Consolas"/>
          <w:color w:val="0000FF"/>
          <w:sz w:val="19"/>
          <w:szCs w:val="19"/>
        </w:rPr>
        <w:t>3</w:t>
      </w:r>
      <w:r w:rsidRPr="00760004">
        <w:rPr>
          <w:rFonts w:ascii="Consolas" w:hAnsi="Consolas" w:cs="Consolas"/>
          <w:color w:val="000000"/>
          <w:sz w:val="19"/>
          <w:szCs w:val="19"/>
        </w:rPr>
        <w:t>"</w:t>
      </w:r>
    </w:p>
    <w:p w14:paraId="20AD898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w:t>
      </w:r>
      <w:r w:rsidRPr="00760004">
        <w:rPr>
          <w:rFonts w:ascii="Consolas" w:hAnsi="Consolas" w:cs="Consolas"/>
          <w:color w:val="FF0000"/>
          <w:sz w:val="19"/>
          <w:szCs w:val="19"/>
        </w:rPr>
        <w:t>elementFormDefault</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qualified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C8190D4" w14:textId="77777777" w:rsidR="00795485" w:rsidRPr="00760004" w:rsidRDefault="00795485" w:rsidP="00795485">
      <w:pPr>
        <w:spacing w:after="0"/>
        <w:rPr>
          <w:rFonts w:ascii="Consolas" w:hAnsi="Consolas" w:cs="Consolas"/>
          <w:color w:val="000000"/>
          <w:sz w:val="19"/>
          <w:szCs w:val="19"/>
        </w:rPr>
      </w:pPr>
    </w:p>
    <w:p w14:paraId="3DC61293" w14:textId="77777777" w:rsidR="00CB3F71" w:rsidRDefault="00CB3F71" w:rsidP="00CB3F71">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X1Extension</w:t>
      </w:r>
      <w:r>
        <w:rPr>
          <w:rFonts w:ascii="Consolas" w:hAnsi="Consolas" w:cs="Consolas"/>
          <w:color w:val="000000"/>
          <w:sz w:val="19"/>
          <w:szCs w:val="19"/>
          <w:lang w:eastAsia="fr-FR"/>
        </w:rPr>
        <w:t>"</w:t>
      </w:r>
      <w:r>
        <w:rPr>
          <w:rFonts w:ascii="Consolas" w:hAnsi="Consolas" w:cs="Consolas"/>
          <w:color w:val="0000FF"/>
          <w:sz w:val="19"/>
          <w:szCs w:val="19"/>
          <w:lang w:eastAsia="fr-FR"/>
        </w:rPr>
        <w:t>&gt;&lt;/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519DE2D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1152DE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48F975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X1Extension</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1</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maxOccurs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unbounded</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63ACDD6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9B7D17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B7D5A07" w14:textId="77777777" w:rsidR="004457CD" w:rsidRPr="00760004" w:rsidRDefault="004457CD" w:rsidP="004457CD">
      <w:pPr>
        <w:spacing w:after="0"/>
        <w:rPr>
          <w:rFonts w:ascii="Consolas" w:hAnsi="Consolas" w:cs="Consolas"/>
          <w:color w:val="000000"/>
          <w:sz w:val="19"/>
          <w:szCs w:val="19"/>
          <w:lang w:eastAsia="en-GB"/>
        </w:rPr>
      </w:pPr>
    </w:p>
    <w:p w14:paraId="74DC7E96" w14:textId="77777777" w:rsidR="00EE403F" w:rsidRDefault="00EE403F" w:rsidP="00EE403F">
      <w:pPr>
        <w:spacing w:after="0"/>
        <w:rPr>
          <w:rFonts w:ascii="Consolas" w:hAnsi="Consolas" w:cs="Consolas"/>
          <w:color w:val="000000"/>
          <w:sz w:val="19"/>
          <w:szCs w:val="19"/>
          <w:lang w:eastAsia="en-GB"/>
        </w:rPr>
      </w:pPr>
      <w:r>
        <w:rPr>
          <w:rFonts w:ascii="Consolas" w:hAnsi="Consolas" w:cs="Consolas"/>
          <w:color w:val="0000FF"/>
          <w:sz w:val="19"/>
          <w:szCs w:val="19"/>
          <w:lang w:eastAsia="en-GB"/>
        </w:rPr>
        <w:t>&lt;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2287D00F"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4F45A3BE"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3DA79720"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maxOccurs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15D7E11"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ABA2B0A"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331208CF" w14:textId="77777777" w:rsidR="00722403" w:rsidRPr="00760004" w:rsidRDefault="00722403" w:rsidP="00722403">
      <w:pPr>
        <w:spacing w:after="0"/>
        <w:rPr>
          <w:rFonts w:ascii="Consolas" w:hAnsi="Consolas" w:cs="Consolas"/>
          <w:color w:val="000000"/>
          <w:sz w:val="19"/>
          <w:szCs w:val="19"/>
          <w:lang w:eastAsia="en-GB"/>
        </w:rPr>
      </w:pPr>
    </w:p>
    <w:p w14:paraId="55E8AF6F"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PTCLIX1TargetIdentifier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5A9F250A"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3932F15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MCPTTID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22A6D6C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InstanceIdentifierURN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InstanceIdentifierURN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2A007004" w14:textId="758B855C" w:rsidR="00F05E90" w:rsidRDefault="00F05E90" w:rsidP="00F05E90">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sidRPr="00F05E90">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sidRPr="00F05E90">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PTCChatGroupID</w:t>
      </w:r>
      <w:r>
        <w:rPr>
          <w:rFonts w:ascii="Consolas" w:hAnsi="Consolas" w:cs="Consolas"/>
          <w:color w:val="000000"/>
          <w:sz w:val="19"/>
          <w:szCs w:val="19"/>
          <w:lang w:eastAsia="en-GB"/>
        </w:rPr>
        <w:t xml:space="preserve">" </w:t>
      </w:r>
      <w:r w:rsidRPr="00F05E90">
        <w:rPr>
          <w:rFonts w:ascii="Consolas" w:hAnsi="Consolas" w:cs="Consolas"/>
          <w:color w:val="FF0000"/>
          <w:sz w:val="19"/>
          <w:szCs w:val="19"/>
          <w:lang w:eastAsia="en-GB"/>
        </w:rPr>
        <w:t>type</w:t>
      </w:r>
      <w:r w:rsidRPr="007023DC">
        <w:rPr>
          <w:rFonts w:ascii="Consolas" w:hAnsi="Consolas" w:cs="Consolas"/>
          <w:color w:val="000000"/>
          <w:sz w:val="19"/>
          <w:szCs w:val="19"/>
          <w:lang w:eastAsia="en-GB"/>
        </w:rPr>
        <w:t>=</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PTCChatGroupID</w:t>
      </w:r>
      <w:r>
        <w:rPr>
          <w:rFonts w:ascii="Consolas" w:hAnsi="Consolas" w:cs="Consolas"/>
          <w:color w:val="000000"/>
          <w:sz w:val="19"/>
          <w:szCs w:val="19"/>
          <w:lang w:eastAsia="en-GB"/>
        </w:rPr>
        <w:t>"</w:t>
      </w:r>
      <w:r w:rsidRPr="00F05E90">
        <w:rPr>
          <w:rFonts w:ascii="Consolas" w:hAnsi="Consolas" w:cs="Consolas"/>
          <w:color w:val="0000FF"/>
          <w:sz w:val="19"/>
          <w:szCs w:val="19"/>
          <w:lang w:eastAsia="en-GB"/>
        </w:rPr>
        <w:t>&gt;&lt;/</w:t>
      </w:r>
      <w:r w:rsidRPr="00F05E90">
        <w:rPr>
          <w:rFonts w:ascii="Consolas" w:hAnsi="Consolas" w:cs="Consolas"/>
          <w:color w:val="A31515"/>
          <w:sz w:val="19"/>
          <w:szCs w:val="19"/>
          <w:lang w:eastAsia="en-GB"/>
        </w:rPr>
        <w:t>xs:element</w:t>
      </w:r>
      <w:r w:rsidRPr="00F05E90">
        <w:rPr>
          <w:rFonts w:ascii="Consolas" w:hAnsi="Consolas" w:cs="Consolas"/>
          <w:color w:val="0000FF"/>
          <w:sz w:val="19"/>
          <w:szCs w:val="19"/>
          <w:lang w:eastAsia="en-GB"/>
        </w:rPr>
        <w:t>&gt;</w:t>
      </w:r>
    </w:p>
    <w:p w14:paraId="14FF3DBD" w14:textId="77777777" w:rsidR="00722403" w:rsidRPr="00760004" w:rsidRDefault="00722403" w:rsidP="00722403">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1EF02792" w14:textId="77777777" w:rsidR="00722403" w:rsidRPr="00760004" w:rsidRDefault="00722403" w:rsidP="00722403">
      <w:pPr>
        <w:spacing w:after="0"/>
        <w:rPr>
          <w:rFonts w:ascii="Consolas" w:hAnsi="Consolas" w:cs="Consolas"/>
          <w:color w:val="000000"/>
          <w:sz w:val="19"/>
          <w:szCs w:val="19"/>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7E2AD072" w14:textId="38F129EB" w:rsidR="00722403" w:rsidRPr="00760004" w:rsidRDefault="00722403" w:rsidP="00722403">
      <w:pPr>
        <w:spacing w:after="0"/>
        <w:rPr>
          <w:rFonts w:ascii="Consolas" w:hAnsi="Consolas" w:cs="Consolas"/>
          <w:color w:val="000000"/>
          <w:sz w:val="19"/>
          <w:szCs w:val="19"/>
        </w:rPr>
      </w:pPr>
    </w:p>
    <w:p w14:paraId="40CC74F8"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="MCPTTID"&gt;</w:t>
      </w:r>
    </w:p>
    <w:p w14:paraId="0BD1EF59"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="xs:anyURI"&gt;&lt;/xs:restriction&gt;</w:t>
      </w:r>
    </w:p>
    <w:p w14:paraId="592FB35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40C6E6DB" w14:textId="26D0EBE7" w:rsidR="00722403" w:rsidRPr="00760004" w:rsidRDefault="00722403" w:rsidP="00722403">
      <w:pPr>
        <w:spacing w:after="0"/>
        <w:rPr>
          <w:rFonts w:ascii="Consolas" w:hAnsi="Consolas" w:cs="Consolas"/>
          <w:color w:val="000000"/>
          <w:sz w:val="19"/>
          <w:szCs w:val="19"/>
        </w:rPr>
      </w:pPr>
    </w:p>
    <w:p w14:paraId="17026EBF"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="InstanceIdentifierURN"&gt;</w:t>
      </w:r>
    </w:p>
    <w:p w14:paraId="427C1128"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&gt;</w:t>
      </w:r>
    </w:p>
    <w:p w14:paraId="6A01FEF7" w14:textId="2CAB05E5"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6B6B74BF" w14:textId="699F304E" w:rsidR="00722403" w:rsidRPr="00760004" w:rsidRDefault="00722403" w:rsidP="00722403">
      <w:pPr>
        <w:spacing w:after="0"/>
        <w:rPr>
          <w:rFonts w:ascii="Consolas" w:hAnsi="Consolas" w:cs="Consolas"/>
          <w:color w:val="000000"/>
          <w:sz w:val="19"/>
          <w:szCs w:val="19"/>
        </w:rPr>
      </w:pPr>
    </w:p>
    <w:p w14:paraId="609C9349"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00"/>
          <w:sz w:val="19"/>
          <w:szCs w:val="19"/>
        </w:rPr>
        <w:t xml:space="preserve">  </w:t>
      </w:r>
      <w:r w:rsidRPr="00760004">
        <w:rPr>
          <w:rFonts w:ascii="Consolas" w:hAnsi="Consolas" w:cs="Consolas"/>
          <w:color w:val="0000FF"/>
          <w:sz w:val="19"/>
          <w:szCs w:val="19"/>
          <w:lang w:eastAsia="en-GB"/>
        </w:rPr>
        <w:t>&lt;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="PTCChatGroupID"&gt;</w:t>
      </w:r>
    </w:p>
    <w:p w14:paraId="20BE55C7"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base</w:t>
      </w:r>
      <w:r w:rsidRPr="00760004">
        <w:rPr>
          <w:rFonts w:ascii="Consolas" w:hAnsi="Consolas" w:cs="Consolas"/>
          <w:color w:val="0000FF"/>
          <w:sz w:val="19"/>
          <w:szCs w:val="19"/>
          <w:lang w:eastAsia="en-GB"/>
        </w:rPr>
        <w:t>="xs:anyURI"&gt;&lt;/</w:t>
      </w:r>
      <w:r w:rsidRPr="00760004">
        <w:rPr>
          <w:rFonts w:ascii="Consolas" w:hAnsi="Consolas" w:cs="Consolas"/>
          <w:color w:val="A31515"/>
          <w:sz w:val="19"/>
          <w:szCs w:val="19"/>
          <w:lang w:eastAsia="en-GB"/>
        </w:rPr>
        <w:t>xs:restriction</w:t>
      </w:r>
      <w:r w:rsidRPr="00760004">
        <w:rPr>
          <w:rFonts w:ascii="Consolas" w:hAnsi="Consolas" w:cs="Consolas"/>
          <w:color w:val="0000FF"/>
          <w:sz w:val="19"/>
          <w:szCs w:val="19"/>
          <w:lang w:eastAsia="en-GB"/>
        </w:rPr>
        <w:t>&gt;</w:t>
      </w:r>
    </w:p>
    <w:p w14:paraId="112B37DB" w14:textId="77777777" w:rsidR="00246493" w:rsidRDefault="00722403"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xs:simpleType</w:t>
      </w:r>
      <w:r w:rsidRPr="00760004">
        <w:rPr>
          <w:rFonts w:ascii="Consolas" w:hAnsi="Consolas" w:cs="Consolas"/>
          <w:color w:val="0000FF"/>
          <w:sz w:val="19"/>
          <w:szCs w:val="19"/>
          <w:lang w:eastAsia="en-GB"/>
        </w:rPr>
        <w:t>&gt;</w:t>
      </w:r>
    </w:p>
    <w:p w14:paraId="0DA07FDB" w14:textId="420A98C3" w:rsidR="00722403" w:rsidRPr="00760004" w:rsidRDefault="00722403" w:rsidP="00722403">
      <w:pPr>
        <w:spacing w:after="0"/>
        <w:rPr>
          <w:rFonts w:ascii="Consolas" w:hAnsi="Consolas" w:cs="Consolas"/>
          <w:color w:val="000000"/>
          <w:sz w:val="19"/>
          <w:szCs w:val="19"/>
        </w:rPr>
      </w:pPr>
    </w:p>
    <w:p w14:paraId="42039E82" w14:textId="77777777" w:rsidR="002B76AE" w:rsidRDefault="002B76AE" w:rsidP="002B76AE">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r>
        <w:rPr>
          <w:rFonts w:ascii="Consolas" w:hAnsi="Consolas" w:cs="Consolas"/>
          <w:color w:val="0000FF"/>
          <w:sz w:val="19"/>
          <w:szCs w:val="19"/>
          <w:lang w:eastAsia="fr-FR"/>
        </w:rPr>
        <w:t>&lt;/</w:t>
      </w:r>
      <w:r>
        <w:rPr>
          <w:rFonts w:ascii="Consolas" w:hAnsi="Consolas" w:cs="Consolas"/>
          <w:color w:val="A31515"/>
          <w:sz w:val="19"/>
          <w:szCs w:val="19"/>
          <w:lang w:eastAsia="fr-FR"/>
        </w:rPr>
        <w:t>xs:element</w:t>
      </w:r>
      <w:r>
        <w:rPr>
          <w:rFonts w:ascii="Consolas" w:hAnsi="Consolas" w:cs="Consolas"/>
          <w:color w:val="0000FF"/>
          <w:sz w:val="19"/>
          <w:szCs w:val="19"/>
          <w:lang w:eastAsia="fr-FR"/>
        </w:rPr>
        <w:t>&gt;</w:t>
      </w:r>
    </w:p>
    <w:p w14:paraId="52F38008"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UPFLIT3TargetIdentifierExtensions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283834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6A511D5A"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1</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maxOccurs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unbounded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4DFF39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E91B9C8"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17910F24" w14:textId="77777777" w:rsidR="004457CD" w:rsidRPr="00760004" w:rsidRDefault="004457CD" w:rsidP="004457CD">
      <w:pPr>
        <w:spacing w:after="0"/>
        <w:rPr>
          <w:rFonts w:ascii="Consolas" w:hAnsi="Consolas" w:cs="Consolas"/>
          <w:color w:val="000000"/>
          <w:sz w:val="19"/>
          <w:szCs w:val="19"/>
          <w:lang w:eastAsia="en-GB"/>
        </w:rPr>
      </w:pPr>
    </w:p>
    <w:p w14:paraId="32FE979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UPFLIT3TargetIdentifier</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6C0B636F"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0BF28DC4"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335562B"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PDRID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03791C7"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QERID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00346F9" w14:textId="77777777" w:rsidR="00AC298B" w:rsidRDefault="004457CD" w:rsidP="00AC298B">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NetworkInstance</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xs:hexBinary</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0F834221" w14:textId="48C6BCF0" w:rsidR="004457CD" w:rsidRPr="00760004" w:rsidRDefault="004457CD" w:rsidP="004457CD">
      <w:pPr>
        <w:spacing w:after="0"/>
        <w:rPr>
          <w:rFonts w:ascii="Consolas" w:hAnsi="Consolas" w:cs="Consolas"/>
          <w:color w:val="0000FF"/>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GTPTunnelDirection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GTPTunnelDirection</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98CB532"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lastRenderedPageBreak/>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66100465"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xs:choice</w:t>
      </w:r>
      <w:r w:rsidRPr="00760004">
        <w:rPr>
          <w:rFonts w:ascii="Consolas" w:hAnsi="Consolas" w:cs="Consolas"/>
          <w:color w:val="0000FF"/>
          <w:sz w:val="19"/>
          <w:szCs w:val="19"/>
          <w:lang w:eastAsia="en-GB"/>
        </w:rPr>
        <w:t>&gt;</w:t>
      </w:r>
    </w:p>
    <w:p w14:paraId="0F85909A"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12092BBB" w14:textId="77777777" w:rsidR="004457CD" w:rsidRPr="00760004" w:rsidRDefault="004457CD" w:rsidP="004457CD">
      <w:pPr>
        <w:spacing w:after="0"/>
        <w:rPr>
          <w:rFonts w:ascii="Consolas" w:hAnsi="Consolas" w:cs="Consolas"/>
          <w:color w:val="000000"/>
          <w:sz w:val="19"/>
          <w:szCs w:val="19"/>
          <w:lang w:eastAsia="en-GB"/>
        </w:rPr>
      </w:pPr>
    </w:p>
    <w:p w14:paraId="04DF58DD"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0760C50B"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2673F7A9"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SEID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xs:unsignedLong</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9F0DED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8A2C7A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57D17BA6"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6F0719BB" w14:textId="77777777" w:rsidR="00246493" w:rsidRDefault="004457CD" w:rsidP="00246493">
      <w:pPr>
        <w:spacing w:after="0"/>
        <w:rPr>
          <w:rFonts w:ascii="Consolas" w:hAnsi="Consolas" w:cs="Consolas"/>
          <w:color w:val="000000"/>
          <w:sz w:val="19"/>
          <w:szCs w:val="19"/>
          <w:lang w:eastAsia="fr-FR"/>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6CD49D33" w14:textId="77777777" w:rsidR="00246493" w:rsidRDefault="00246493" w:rsidP="00246493">
      <w:pPr>
        <w:spacing w:after="0"/>
        <w:rPr>
          <w:rFonts w:ascii="Consolas" w:hAnsi="Consolas" w:cs="Consolas"/>
          <w:color w:val="000000"/>
          <w:sz w:val="19"/>
          <w:szCs w:val="19"/>
          <w:lang w:eastAsia="fr-FR"/>
        </w:rPr>
      </w:pPr>
    </w:p>
    <w:p w14:paraId="76C8593E"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FTEID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w:t>
      </w:r>
    </w:p>
    <w:p w14:paraId="7F14A2DF"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5B92EE2"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TEID</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xs:unsignedInt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3C488744"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IPv4Address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457A1C8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name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type</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IPv6Address</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 xml:space="preserve"> </w:t>
      </w:r>
      <w:r w:rsidRPr="00760004">
        <w:rPr>
          <w:rFonts w:ascii="Consolas" w:hAnsi="Consolas" w:cs="Consolas"/>
          <w:color w:val="FF0000"/>
          <w:sz w:val="19"/>
          <w:szCs w:val="19"/>
          <w:lang w:eastAsia="en-GB"/>
        </w:rPr>
        <w:t>minOccurs</w:t>
      </w:r>
      <w:r w:rsidRPr="00760004">
        <w:rPr>
          <w:rFonts w:ascii="Consolas" w:hAnsi="Consolas" w:cs="Consolas"/>
          <w:color w:val="0000FF"/>
          <w:sz w:val="19"/>
          <w:szCs w:val="19"/>
          <w:lang w:eastAsia="en-GB"/>
        </w:rPr>
        <w:t>=</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0</w:t>
      </w:r>
      <w:r w:rsidRPr="00760004">
        <w:rPr>
          <w:rFonts w:ascii="Consolas" w:hAnsi="Consolas" w:cs="Consolas"/>
          <w:color w:val="000000"/>
          <w:sz w:val="19"/>
          <w:szCs w:val="19"/>
          <w:lang w:eastAsia="en-GB"/>
        </w:rPr>
        <w:t>"</w:t>
      </w:r>
      <w:r w:rsidRPr="00760004">
        <w:rPr>
          <w:rFonts w:ascii="Consolas" w:hAnsi="Consolas" w:cs="Consolas"/>
          <w:color w:val="0000FF"/>
          <w:sz w:val="19"/>
          <w:szCs w:val="19"/>
          <w:lang w:eastAsia="en-GB"/>
        </w:rPr>
        <w:t>&gt;&lt;/</w:t>
      </w:r>
      <w:r w:rsidRPr="00760004">
        <w:rPr>
          <w:rFonts w:ascii="Consolas" w:hAnsi="Consolas" w:cs="Consolas"/>
          <w:color w:val="A31515"/>
          <w:sz w:val="19"/>
          <w:szCs w:val="19"/>
          <w:lang w:eastAsia="en-GB"/>
        </w:rPr>
        <w:t>xs:element</w:t>
      </w:r>
      <w:r w:rsidRPr="00760004">
        <w:rPr>
          <w:rFonts w:ascii="Consolas" w:hAnsi="Consolas" w:cs="Consolas"/>
          <w:color w:val="0000FF"/>
          <w:sz w:val="19"/>
          <w:szCs w:val="19"/>
          <w:lang w:eastAsia="en-GB"/>
        </w:rPr>
        <w:t>&gt;</w:t>
      </w:r>
    </w:p>
    <w:p w14:paraId="78A49B23"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xs:sequence</w:t>
      </w:r>
      <w:r w:rsidRPr="00760004">
        <w:rPr>
          <w:rFonts w:ascii="Consolas" w:hAnsi="Consolas" w:cs="Consolas"/>
          <w:color w:val="0000FF"/>
          <w:sz w:val="19"/>
          <w:szCs w:val="19"/>
          <w:lang w:eastAsia="en-GB"/>
        </w:rPr>
        <w:t>&gt;</w:t>
      </w:r>
    </w:p>
    <w:p w14:paraId="5DE08DD7" w14:textId="77777777" w:rsidR="004457CD" w:rsidRPr="00760004" w:rsidRDefault="004457CD" w:rsidP="004457CD">
      <w:pPr>
        <w:spacing w:after="0"/>
        <w:rPr>
          <w:rFonts w:ascii="Consolas" w:hAnsi="Consolas" w:cs="Consolas"/>
          <w:color w:val="000000"/>
          <w:sz w:val="19"/>
          <w:szCs w:val="19"/>
          <w:lang w:eastAsia="en-GB"/>
        </w:rPr>
      </w:pPr>
      <w:r w:rsidRPr="00760004">
        <w:rPr>
          <w:rFonts w:ascii="Consolas" w:hAnsi="Consolas" w:cs="Consolas"/>
          <w:color w:val="0000FF"/>
          <w:sz w:val="19"/>
          <w:szCs w:val="19"/>
          <w:lang w:eastAsia="en-GB"/>
        </w:rPr>
        <w:t xml:space="preserve">  &lt;/</w:t>
      </w:r>
      <w:r w:rsidRPr="00760004">
        <w:rPr>
          <w:rFonts w:ascii="Consolas" w:hAnsi="Consolas" w:cs="Consolas"/>
          <w:color w:val="A31515"/>
          <w:sz w:val="19"/>
          <w:szCs w:val="19"/>
          <w:lang w:eastAsia="en-GB"/>
        </w:rPr>
        <w:t>xs:complexType</w:t>
      </w:r>
      <w:r w:rsidRPr="00760004">
        <w:rPr>
          <w:rFonts w:ascii="Consolas" w:hAnsi="Consolas" w:cs="Consolas"/>
          <w:color w:val="0000FF"/>
          <w:sz w:val="19"/>
          <w:szCs w:val="19"/>
          <w:lang w:eastAsia="en-GB"/>
        </w:rPr>
        <w:t>&gt;</w:t>
      </w:r>
    </w:p>
    <w:p w14:paraId="0AAE6253" w14:textId="77777777" w:rsidR="004457CD" w:rsidRPr="00760004" w:rsidRDefault="004457CD" w:rsidP="004457CD">
      <w:pPr>
        <w:spacing w:after="0"/>
        <w:rPr>
          <w:rFonts w:ascii="Consolas" w:hAnsi="Consolas" w:cs="Consolas"/>
          <w:color w:val="000000"/>
          <w:sz w:val="19"/>
          <w:szCs w:val="19"/>
          <w:lang w:eastAsia="en-GB"/>
        </w:rPr>
      </w:pPr>
    </w:p>
    <w:p w14:paraId="040E0005" w14:textId="77777777" w:rsidR="00246493" w:rsidRDefault="00B23776" w:rsidP="00246493">
      <w:pPr>
        <w:spacing w:after="0"/>
        <w:rPr>
          <w:rFonts w:ascii="Consolas" w:hAnsi="Consolas" w:cs="Consolas"/>
          <w:color w:val="000000"/>
          <w:sz w:val="19"/>
          <w:szCs w:val="19"/>
          <w:lang w:eastAsia="fr-FR"/>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8F21B0" w14:textId="2823775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60C4DDC"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21139A22"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080CE073" w14:textId="77777777" w:rsidR="00B23776"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710B43F0" w14:textId="77777777" w:rsidR="00B23776" w:rsidRPr="00010130" w:rsidRDefault="00B23776" w:rsidP="00B23776">
      <w:pPr>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583A35D0" w14:textId="77777777" w:rsidR="00B23776" w:rsidRDefault="00B23776" w:rsidP="00B23776">
      <w:pPr>
        <w:spacing w:after="0"/>
        <w:rPr>
          <w:rFonts w:ascii="Consolas" w:hAnsi="Consolas" w:cs="Consolas"/>
          <w:color w:val="000000"/>
          <w:sz w:val="19"/>
          <w:szCs w:val="19"/>
        </w:rPr>
      </w:pPr>
    </w:p>
    <w:p w14:paraId="4C2F4E7E"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 xml:space="preserve">" </w:t>
      </w:r>
      <w:r>
        <w:rPr>
          <w:rFonts w:ascii="Consolas" w:hAnsi="Consolas" w:cs="Consolas"/>
          <w:color w:val="0000FF"/>
          <w:sz w:val="19"/>
          <w:szCs w:val="19"/>
        </w:rPr>
        <w:t>&gt;</w:t>
      </w:r>
      <w:r>
        <w:rPr>
          <w:rFonts w:ascii="Consolas" w:hAnsi="Consolas" w:cs="Consolas"/>
          <w:color w:val="0000FF"/>
          <w:sz w:val="19"/>
          <w:szCs w:val="19"/>
          <w:lang w:eastAsia="en-GB"/>
        </w:rPr>
        <w: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DE3211F"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1D7A8AF0"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130E98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C7B15A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4073101" w14:textId="77777777" w:rsidR="00246493" w:rsidRDefault="00B23776" w:rsidP="00246493">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3640E1B" w14:textId="22EFB3E1" w:rsidR="00E82EE5" w:rsidRDefault="00E82EE5" w:rsidP="00E82EE5">
      <w:pPr>
        <w:spacing w:after="0"/>
        <w:rPr>
          <w:rFonts w:ascii="Consolas" w:hAnsi="Consolas" w:cs="Consolas"/>
          <w:color w:val="000000"/>
          <w:sz w:val="19"/>
          <w:szCs w:val="19"/>
        </w:rPr>
      </w:pPr>
      <w:r>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FF"/>
          <w:sz w:val="19"/>
          <w:szCs w:val="19"/>
        </w:rPr>
        <w:t xml:space="preserve"> </w:t>
      </w:r>
      <w:r w:rsidRPr="0043740E">
        <w:rPr>
          <w:rFonts w:ascii="Consolas" w:hAnsi="Consolas" w:cs="Consolas"/>
          <w:color w:val="FF0000"/>
          <w:sz w:val="19"/>
          <w:szCs w:val="19"/>
        </w:rPr>
        <w:t>name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SMSFExtensions</w:t>
      </w:r>
      <w:r w:rsidRPr="0043740E">
        <w:rPr>
          <w:rFonts w:ascii="Consolas" w:hAnsi="Consolas" w:cs="Consolas"/>
          <w:color w:val="000000"/>
          <w:sz w:val="19"/>
          <w:szCs w:val="19"/>
        </w:rPr>
        <w:t>"</w:t>
      </w:r>
      <w:r>
        <w:rPr>
          <w:rFonts w:ascii="Consolas" w:hAnsi="Consolas" w:cs="Consolas"/>
          <w:color w:val="0000FF"/>
          <w:sz w:val="19"/>
          <w:szCs w:val="19"/>
        </w:rPr>
        <w:t xml:space="preserve"> </w:t>
      </w:r>
      <w:r w:rsidRPr="0043740E">
        <w:rPr>
          <w:rFonts w:ascii="Consolas" w:hAnsi="Consolas" w:cs="Consolas"/>
          <w:color w:val="FF0000"/>
          <w:sz w:val="19"/>
          <w:szCs w:val="19"/>
        </w:rPr>
        <w:t>type</w:t>
      </w:r>
      <w:r>
        <w:rPr>
          <w:rFonts w:ascii="Consolas" w:hAnsi="Consolas" w:cs="Consolas"/>
          <w:color w:val="0000FF"/>
          <w:sz w:val="19"/>
          <w:szCs w:val="19"/>
        </w:rPr>
        <w:t>=</w:t>
      </w:r>
      <w:r w:rsidRPr="0043740E">
        <w:rPr>
          <w:rFonts w:ascii="Consolas" w:hAnsi="Consolas" w:cs="Consolas"/>
          <w:color w:val="000000"/>
          <w:sz w:val="19"/>
          <w:szCs w:val="19"/>
        </w:rPr>
        <w:t>"</w:t>
      </w:r>
      <w:r>
        <w:rPr>
          <w:rFonts w:ascii="Consolas" w:hAnsi="Consolas" w:cs="Consolas"/>
          <w:color w:val="0000FF"/>
          <w:sz w:val="19"/>
          <w:szCs w:val="19"/>
        </w:rPr>
        <w:t>SMSFProvisioningExtensions</w:t>
      </w:r>
      <w:r w:rsidRPr="0043740E">
        <w:rPr>
          <w:rFonts w:ascii="Consolas" w:hAnsi="Consolas" w:cs="Consolas"/>
          <w:color w:val="000000"/>
          <w:sz w:val="19"/>
          <w:szCs w:val="19"/>
        </w:rPr>
        <w:t>"</w:t>
      </w:r>
      <w:r>
        <w:rPr>
          <w:rFonts w:ascii="Consolas" w:hAnsi="Consolas" w:cs="Consolas"/>
          <w:color w:val="0000FF"/>
          <w:sz w:val="19"/>
          <w:szCs w:val="19"/>
        </w:rPr>
        <w:t>&gt;&lt;/</w:t>
      </w:r>
      <w:r w:rsidRPr="0043740E">
        <w:rPr>
          <w:rFonts w:ascii="Consolas" w:hAnsi="Consolas" w:cs="Consolas"/>
          <w:color w:val="A31515"/>
          <w:sz w:val="19"/>
          <w:szCs w:val="19"/>
        </w:rPr>
        <w:t>xs:element</w:t>
      </w:r>
      <w:r>
        <w:rPr>
          <w:rFonts w:ascii="Consolas" w:hAnsi="Consolas" w:cs="Consolas"/>
          <w:color w:val="0000FF"/>
          <w:sz w:val="19"/>
          <w:szCs w:val="19"/>
        </w:rPr>
        <w:t>&gt;</w:t>
      </w:r>
    </w:p>
    <w:p w14:paraId="19E8B474" w14:textId="77777777" w:rsidR="00B23776" w:rsidRDefault="00B23776" w:rsidP="00B23776">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Pr>
          <w:rFonts w:ascii="Consolas" w:hAnsi="Consolas" w:cs="Consolas"/>
          <w:color w:val="0000FF"/>
          <w:sz w:val="19"/>
          <w:szCs w:val="19"/>
        </w:rPr>
        <w:t>&lt;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IdentifierAssociationExtensions</w:t>
      </w:r>
      <w:r w:rsidRPr="007E67B8">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F5F7CC4"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D422EA3" w14:textId="77777777" w:rsidR="00B23776" w:rsidRDefault="00B23776" w:rsidP="00B23776">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Pr="00760004" w:rsidRDefault="00795485" w:rsidP="00795485">
      <w:pPr>
        <w:spacing w:after="0"/>
        <w:rPr>
          <w:rFonts w:ascii="Consolas" w:hAnsi="Consolas" w:cs="Consolas"/>
          <w:color w:val="000000"/>
          <w:sz w:val="19"/>
          <w:szCs w:val="19"/>
        </w:rPr>
      </w:pPr>
    </w:p>
    <w:p w14:paraId="5AA8F9D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LALSLILCSTargetProvisioningExtensions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85F0F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07A2C9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A0D76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17B3D3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FE9436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2CB6BA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00EDF070" w14:textId="77777777" w:rsidR="00795485" w:rsidRPr="00760004" w:rsidRDefault="00795485" w:rsidP="00795485">
      <w:pPr>
        <w:spacing w:after="0"/>
        <w:rPr>
          <w:rFonts w:ascii="Consolas" w:hAnsi="Consolas" w:cs="Consolas"/>
          <w:color w:val="000000"/>
          <w:sz w:val="19"/>
          <w:szCs w:val="19"/>
        </w:rPr>
      </w:pPr>
    </w:p>
    <w:p w14:paraId="432DBB7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PositioningServiceType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C7CFE8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23E290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Immediate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5B81DF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Periodic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363AB9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71BB4FB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39ED3934" w14:textId="77777777" w:rsidR="00795485" w:rsidRPr="00760004" w:rsidRDefault="00795485" w:rsidP="00795485">
      <w:pPr>
        <w:spacing w:after="0"/>
        <w:rPr>
          <w:rFonts w:ascii="Consolas" w:hAnsi="Consolas" w:cs="Consolas"/>
          <w:color w:val="000000"/>
          <w:sz w:val="19"/>
          <w:szCs w:val="19"/>
        </w:rPr>
      </w:pPr>
    </w:p>
    <w:p w14:paraId="5CB85C2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PositioningPeriodicity</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7B3287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F244C3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4E8C1AB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6FEAB92C" w14:textId="77777777" w:rsidR="00795485" w:rsidRPr="00760004" w:rsidRDefault="00795485" w:rsidP="00795485">
      <w:pPr>
        <w:spacing w:after="0"/>
        <w:rPr>
          <w:rFonts w:ascii="Consolas" w:hAnsi="Consolas" w:cs="Consolas"/>
          <w:color w:val="000000"/>
          <w:sz w:val="19"/>
          <w:szCs w:val="19"/>
        </w:rPr>
      </w:pPr>
    </w:p>
    <w:p w14:paraId="1ACEB82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77AC09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B3B9C0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8DD885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5C45C9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MaxLocationAge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921687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1B1AC5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382D834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HorizontalAccuracy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5116C4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AltitudeAccuracy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8735F1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MotionStateRequest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D14E9C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6583B2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31E1F6D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RequestedLocationType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4C6C43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862110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05330E7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CURRENT_OR_LAST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2BF6A9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5468D78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793334DC" w14:textId="77777777" w:rsidR="00795485" w:rsidRPr="00760004" w:rsidRDefault="00795485" w:rsidP="00795485">
      <w:pPr>
        <w:spacing w:after="0"/>
        <w:rPr>
          <w:rFonts w:ascii="Consolas" w:hAnsi="Consolas" w:cs="Consolas"/>
          <w:color w:val="000000"/>
          <w:sz w:val="19"/>
          <w:szCs w:val="19"/>
        </w:rPr>
      </w:pPr>
    </w:p>
    <w:p w14:paraId="3C7FD68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RequestedResponseType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F54F30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8FAFC3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SYNC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FAA090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ASYNC</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1928CC2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4D2CA4A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44B53BC9" w14:textId="77777777" w:rsidR="00795485" w:rsidRPr="00760004" w:rsidRDefault="00795485" w:rsidP="00795485">
      <w:pPr>
        <w:spacing w:after="0"/>
        <w:rPr>
          <w:rFonts w:ascii="Consolas" w:hAnsi="Consolas" w:cs="Consolas"/>
          <w:color w:val="000000"/>
          <w:sz w:val="19"/>
          <w:szCs w:val="19"/>
        </w:rPr>
      </w:pPr>
    </w:p>
    <w:p w14:paraId="77C372C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ResponseTimingRequired</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017E1B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F3AE8A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NO_DELAY</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21FBE08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LOW_DELAY</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56E0712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DELAY_TOL</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7B62D40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196C834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72F5354C" w14:textId="77777777" w:rsidR="00795485" w:rsidRPr="00760004" w:rsidRDefault="00795485" w:rsidP="00795485">
      <w:pPr>
        <w:spacing w:after="0"/>
        <w:rPr>
          <w:rFonts w:ascii="Consolas" w:hAnsi="Consolas" w:cs="Consolas"/>
          <w:color w:val="000000"/>
          <w:sz w:val="19"/>
          <w:szCs w:val="19"/>
        </w:rPr>
      </w:pPr>
    </w:p>
    <w:p w14:paraId="440AA42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NumberWithQOSClass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747B28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xs:simpleContent</w:t>
      </w:r>
      <w:r w:rsidRPr="00760004">
        <w:rPr>
          <w:rFonts w:ascii="Consolas" w:hAnsi="Consolas" w:cs="Consolas"/>
          <w:color w:val="0000FF"/>
          <w:sz w:val="19"/>
          <w:szCs w:val="19"/>
        </w:rPr>
        <w:t>&gt;</w:t>
      </w:r>
    </w:p>
    <w:p w14:paraId="44998AE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xs:extension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172F59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xs:attribute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qos_class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QOSClass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xs:attribute</w:t>
      </w:r>
      <w:r w:rsidRPr="00760004">
        <w:rPr>
          <w:rFonts w:ascii="Consolas" w:hAnsi="Consolas" w:cs="Consolas"/>
          <w:color w:val="0000FF"/>
          <w:sz w:val="19"/>
          <w:szCs w:val="19"/>
        </w:rPr>
        <w:t>&gt;</w:t>
      </w:r>
    </w:p>
    <w:p w14:paraId="42459A9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xs:extension</w:t>
      </w:r>
      <w:r w:rsidRPr="00760004">
        <w:rPr>
          <w:rFonts w:ascii="Consolas" w:hAnsi="Consolas" w:cs="Consolas"/>
          <w:color w:val="0000FF"/>
          <w:sz w:val="19"/>
          <w:szCs w:val="19"/>
        </w:rPr>
        <w:t>&gt;</w:t>
      </w:r>
    </w:p>
    <w:p w14:paraId="03489E2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xs:simpleContent</w:t>
      </w:r>
      <w:r w:rsidRPr="00760004">
        <w:rPr>
          <w:rFonts w:ascii="Consolas" w:hAnsi="Consolas" w:cs="Consolas"/>
          <w:color w:val="0000FF"/>
          <w:sz w:val="19"/>
          <w:szCs w:val="19"/>
        </w:rPr>
        <w:t>&gt;</w:t>
      </w:r>
    </w:p>
    <w:p w14:paraId="13E7E4F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2484E79" w14:textId="77777777" w:rsidR="00795485" w:rsidRPr="00760004" w:rsidRDefault="00795485" w:rsidP="00795485">
      <w:pPr>
        <w:spacing w:after="0"/>
        <w:rPr>
          <w:rFonts w:ascii="Consolas" w:hAnsi="Consolas" w:cs="Consolas"/>
          <w:color w:val="000000"/>
          <w:sz w:val="19"/>
          <w:szCs w:val="19"/>
        </w:rPr>
      </w:pPr>
    </w:p>
    <w:p w14:paraId="6AF747E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QOSClass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B8E61D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04CC8A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ASSURED</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6CB9998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BEST_EFFORT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2744F15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1AEA9FB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35FD3F64" w14:textId="77777777" w:rsidR="00795485" w:rsidRPr="00760004" w:rsidRDefault="00795485" w:rsidP="00795485">
      <w:pPr>
        <w:spacing w:after="0"/>
        <w:rPr>
          <w:rFonts w:ascii="Consolas" w:hAnsi="Consolas" w:cs="Consolas"/>
          <w:color w:val="000000"/>
          <w:sz w:val="19"/>
          <w:szCs w:val="19"/>
        </w:rPr>
      </w:pPr>
    </w:p>
    <w:p w14:paraId="4F759CF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E14A8E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xs:string</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9A127B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xs:enumeration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xs:enumeration</w:t>
      </w:r>
      <w:r w:rsidRPr="00760004">
        <w:rPr>
          <w:rFonts w:ascii="Consolas" w:hAnsi="Consolas" w:cs="Consolas"/>
          <w:color w:val="0000FF"/>
          <w:sz w:val="19"/>
          <w:szCs w:val="19"/>
        </w:rPr>
        <w:t>&gt;</w:t>
      </w:r>
    </w:p>
    <w:p w14:paraId="267EA54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639754E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3FA21AE2" w14:textId="77777777" w:rsidR="00795485" w:rsidRPr="00760004" w:rsidRDefault="00795485" w:rsidP="00795485">
      <w:pPr>
        <w:spacing w:after="0"/>
        <w:rPr>
          <w:rFonts w:ascii="Consolas" w:hAnsi="Consolas" w:cs="Consolas"/>
          <w:color w:val="000000"/>
          <w:sz w:val="19"/>
          <w:szCs w:val="19"/>
        </w:rPr>
      </w:pPr>
    </w:p>
    <w:p w14:paraId="48EE239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LALSLTFProvisioningExtensions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2D77F3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50383F6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lastRenderedPageBreak/>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LILCSClientIPAddress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8E4B41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PositioningParameters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minOccurs</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18DD011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717F8E1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57A23A7" w14:textId="77777777" w:rsidR="00795485" w:rsidRPr="00760004" w:rsidRDefault="00795485" w:rsidP="00795485">
      <w:pPr>
        <w:spacing w:after="0"/>
        <w:rPr>
          <w:rFonts w:ascii="Consolas" w:hAnsi="Consolas" w:cs="Consolas"/>
          <w:color w:val="000000"/>
          <w:sz w:val="19"/>
          <w:szCs w:val="19"/>
        </w:rPr>
      </w:pPr>
    </w:p>
    <w:p w14:paraId="79B692B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LILCSClientIPAddress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6C2730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3670031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23373F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AF529D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A5400A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3A97FF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189FF78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BE80874" w14:textId="77777777" w:rsidR="00795485" w:rsidRPr="00760004" w:rsidRDefault="00795485" w:rsidP="00795485">
      <w:pPr>
        <w:spacing w:after="0"/>
        <w:rPr>
          <w:rFonts w:ascii="Consolas" w:hAnsi="Consolas" w:cs="Consolas"/>
          <w:color w:val="000000"/>
          <w:sz w:val="19"/>
          <w:szCs w:val="19"/>
        </w:rPr>
      </w:pPr>
    </w:p>
    <w:p w14:paraId="1F992122"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IPv4Address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5098EAC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xs:token</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1573641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xs:pattern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((25[0-5]|2[0-4][0-9]|[01]?[0-9]?[0-9])\.){3}(25[0-5]|2[0-4][0-9]|[01]?[0-9]?[0-9])</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06D41FC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12D4B399"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04FAA9EF" w14:textId="6800570A" w:rsidR="00795485" w:rsidRPr="00760004" w:rsidRDefault="00795485" w:rsidP="00795485">
      <w:pPr>
        <w:spacing w:after="0"/>
        <w:rPr>
          <w:rFonts w:ascii="Consolas" w:hAnsi="Consolas" w:cs="Consolas"/>
          <w:color w:val="000000"/>
          <w:sz w:val="19"/>
          <w:szCs w:val="19"/>
        </w:rPr>
      </w:pPr>
    </w:p>
    <w:p w14:paraId="1F55F5E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IPv6Address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FC6EAEB"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 xml:space="preserve"> </w:t>
      </w:r>
      <w:r w:rsidRPr="00760004">
        <w:rPr>
          <w:rFonts w:ascii="Consolas" w:hAnsi="Consolas" w:cs="Consolas"/>
          <w:color w:val="FF0000"/>
          <w:sz w:val="19"/>
          <w:szCs w:val="19"/>
        </w:rPr>
        <w:t>base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xs:token</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4D2F10F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xs:pattern</w:t>
      </w:r>
      <w:r w:rsidRPr="00760004">
        <w:rPr>
          <w:rFonts w:ascii="Consolas" w:hAnsi="Consolas" w:cs="Consolas"/>
          <w:color w:val="0000FF"/>
          <w:sz w:val="19"/>
          <w:szCs w:val="19"/>
        </w:rPr>
        <w:t xml:space="preserve"> </w:t>
      </w:r>
      <w:r w:rsidRPr="00760004">
        <w:rPr>
          <w:rFonts w:ascii="Consolas" w:hAnsi="Consolas" w:cs="Consolas"/>
          <w:color w:val="FF0000"/>
          <w:sz w:val="19"/>
          <w:szCs w:val="19"/>
        </w:rPr>
        <w:t>value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([0-9a-f]{4}:){7}([0-9a-f]{4})</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1AA942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xs:restriction</w:t>
      </w:r>
      <w:r w:rsidRPr="00760004">
        <w:rPr>
          <w:rFonts w:ascii="Consolas" w:hAnsi="Consolas" w:cs="Consolas"/>
          <w:color w:val="0000FF"/>
          <w:sz w:val="19"/>
          <w:szCs w:val="19"/>
        </w:rPr>
        <w:t>&gt;</w:t>
      </w:r>
    </w:p>
    <w:p w14:paraId="2803178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xs:simpleType</w:t>
      </w:r>
      <w:r w:rsidRPr="00760004">
        <w:rPr>
          <w:rFonts w:ascii="Consolas" w:hAnsi="Consolas" w:cs="Consolas"/>
          <w:color w:val="0000FF"/>
          <w:sz w:val="19"/>
          <w:szCs w:val="19"/>
        </w:rPr>
        <w:t>&gt;</w:t>
      </w:r>
    </w:p>
    <w:p w14:paraId="19AB6593" w14:textId="4F8D25AA" w:rsidR="00795485" w:rsidRPr="00760004" w:rsidRDefault="00795485" w:rsidP="00795485">
      <w:pPr>
        <w:spacing w:after="0"/>
        <w:rPr>
          <w:rFonts w:ascii="Consolas" w:hAnsi="Consolas" w:cs="Consolas"/>
          <w:color w:val="000000"/>
          <w:sz w:val="19"/>
          <w:szCs w:val="19"/>
        </w:rPr>
      </w:pPr>
    </w:p>
    <w:p w14:paraId="5F647AB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PDHRReportingExtensions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CC48EC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BA743E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AE4272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0DBE7B74"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5F92CFC7" w14:textId="77777777" w:rsidR="00795485" w:rsidRPr="00760004" w:rsidRDefault="00795485" w:rsidP="00795485">
      <w:pPr>
        <w:spacing w:after="0"/>
        <w:rPr>
          <w:rFonts w:ascii="Consolas" w:hAnsi="Consolas" w:cs="Consolas"/>
          <w:color w:val="000000"/>
          <w:sz w:val="19"/>
          <w:szCs w:val="19"/>
        </w:rPr>
      </w:pPr>
    </w:p>
    <w:p w14:paraId="1E39FFC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321734A3"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3F4B30E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PDHR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EmptyElement</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29FBFAC"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PDSRParameters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0588F45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721272B0"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48C6B5E9" w14:textId="77777777" w:rsidR="00795485" w:rsidRPr="00760004" w:rsidRDefault="00795485" w:rsidP="00795485">
      <w:pPr>
        <w:spacing w:after="0"/>
        <w:rPr>
          <w:rFonts w:ascii="Consolas" w:hAnsi="Consolas" w:cs="Consolas"/>
          <w:color w:val="000000"/>
          <w:sz w:val="19"/>
          <w:szCs w:val="19"/>
        </w:rPr>
      </w:pPr>
    </w:p>
    <w:p w14:paraId="0A3D7BB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PDSRParameters</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73C10887"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4F712172" w14:textId="3A90CC8E"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005C491A">
        <w:rPr>
          <w:rFonts w:ascii="Consolas" w:hAnsi="Consolas" w:cs="Consolas"/>
          <w:color w:val="0000FF"/>
          <w:sz w:val="19"/>
          <w:szCs w:val="19"/>
        </w:rPr>
        <w:t>"</w:t>
      </w:r>
      <w:r w:rsidR="00F36A8D">
        <w:rPr>
          <w:rFonts w:ascii="Consolas" w:hAnsi="Consolas" w:cs="Consolas"/>
          <w:color w:val="000000"/>
          <w:sz w:val="19"/>
          <w:szCs w:val="19"/>
        </w:rPr>
        <w:t xml:space="preserve"> </w:t>
      </w:r>
      <w:r w:rsidR="00F36A8D">
        <w:rPr>
          <w:rFonts w:ascii="Consolas" w:hAnsi="Consolas" w:cs="Consolas"/>
          <w:color w:val="FF0000"/>
          <w:sz w:val="19"/>
          <w:szCs w:val="19"/>
        </w:rPr>
        <w:t>minOccurs</w:t>
      </w:r>
      <w:r w:rsidR="00F36A8D">
        <w:rPr>
          <w:rFonts w:ascii="Consolas" w:hAnsi="Consolas" w:cs="Consolas"/>
          <w:color w:val="0000FF"/>
          <w:sz w:val="19"/>
          <w:szCs w:val="19"/>
        </w:rPr>
        <w:t>=</w:t>
      </w:r>
      <w:r w:rsidR="00F36A8D">
        <w:rPr>
          <w:rFonts w:ascii="Consolas" w:hAnsi="Consolas" w:cs="Consolas"/>
          <w:color w:val="000000"/>
          <w:sz w:val="19"/>
          <w:szCs w:val="19"/>
        </w:rPr>
        <w:t>"</w:t>
      </w:r>
      <w:r w:rsidR="00F36A8D">
        <w:rPr>
          <w:rFonts w:ascii="Consolas" w:hAnsi="Consolas" w:cs="Consolas"/>
          <w:color w:val="0000FF"/>
          <w:sz w:val="19"/>
          <w:szCs w:val="19"/>
        </w:rPr>
        <w:t>1</w:t>
      </w:r>
      <w:r w:rsidR="00F36A8D">
        <w:rPr>
          <w:rFonts w:ascii="Consolas" w:hAnsi="Consolas" w:cs="Consolas"/>
          <w:color w:val="000000"/>
          <w:sz w:val="19"/>
          <w:szCs w:val="19"/>
        </w:rPr>
        <w:t>"</w:t>
      </w:r>
      <w:r w:rsidR="00F36A8D">
        <w:rPr>
          <w:rFonts w:ascii="Consolas" w:hAnsi="Consolas" w:cs="Consolas"/>
          <w:color w:val="0000FF"/>
          <w:sz w:val="19"/>
          <w:szCs w:val="19"/>
        </w:rPr>
        <w:t xml:space="preserve"> </w:t>
      </w:r>
      <w:r w:rsidR="00F36A8D">
        <w:rPr>
          <w:rFonts w:ascii="Consolas" w:hAnsi="Consolas" w:cs="Consolas"/>
          <w:color w:val="FF0000"/>
          <w:sz w:val="19"/>
          <w:szCs w:val="19"/>
        </w:rPr>
        <w:t>maxOccurs</w:t>
      </w:r>
      <w:r w:rsidR="00F36A8D">
        <w:rPr>
          <w:rFonts w:ascii="Consolas" w:hAnsi="Consolas" w:cs="Consolas"/>
          <w:color w:val="0000FF"/>
          <w:sz w:val="19"/>
          <w:szCs w:val="19"/>
        </w:rPr>
        <w:t>=</w:t>
      </w:r>
      <w:r w:rsidR="00F36A8D">
        <w:rPr>
          <w:rFonts w:ascii="Consolas" w:hAnsi="Consolas" w:cs="Consolas"/>
          <w:color w:val="000000"/>
          <w:sz w:val="19"/>
          <w:szCs w:val="19"/>
        </w:rPr>
        <w:t>"</w:t>
      </w:r>
      <w:r w:rsidR="00F36A8D">
        <w:rPr>
          <w:rFonts w:ascii="Consolas" w:hAnsi="Consolas" w:cs="Consolas"/>
          <w:color w:val="0000FF"/>
          <w:sz w:val="19"/>
          <w:szCs w:val="19"/>
        </w:rPr>
        <w:t>unbounded</w:t>
      </w:r>
      <w:r w:rsidR="00F36A8D">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21CFCB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xs:sequence</w:t>
      </w:r>
      <w:r w:rsidRPr="00760004">
        <w:rPr>
          <w:rFonts w:ascii="Consolas" w:hAnsi="Consolas" w:cs="Consolas"/>
          <w:color w:val="0000FF"/>
          <w:sz w:val="19"/>
          <w:szCs w:val="19"/>
        </w:rPr>
        <w:t>&gt;</w:t>
      </w:r>
    </w:p>
    <w:p w14:paraId="6D18AED5"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66F808DA" w14:textId="77777777" w:rsidR="00795485" w:rsidRPr="00760004" w:rsidRDefault="00795485" w:rsidP="00795485">
      <w:pPr>
        <w:spacing w:after="0"/>
        <w:rPr>
          <w:rFonts w:ascii="Consolas" w:hAnsi="Consolas" w:cs="Consolas"/>
          <w:color w:val="000000"/>
          <w:sz w:val="19"/>
          <w:szCs w:val="19"/>
        </w:rPr>
      </w:pPr>
    </w:p>
    <w:p w14:paraId="54788D8D"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PDSRTriggerType</w:t>
      </w:r>
      <w:r w:rsidRPr="00760004">
        <w:rPr>
          <w:rFonts w:ascii="Consolas" w:hAnsi="Consolas" w:cs="Consolas"/>
          <w:color w:val="000000"/>
          <w:sz w:val="19"/>
          <w:szCs w:val="19"/>
        </w:rPr>
        <w:t>"</w:t>
      </w:r>
      <w:r w:rsidRPr="00760004">
        <w:rPr>
          <w:rFonts w:ascii="Consolas" w:hAnsi="Consolas" w:cs="Consolas"/>
          <w:color w:val="0000FF"/>
          <w:sz w:val="19"/>
          <w:szCs w:val="19"/>
        </w:rPr>
        <w:t>&gt;</w:t>
      </w:r>
    </w:p>
    <w:p w14:paraId="2FDB4BD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0AF8527E"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TimerExpiry</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TimerExpiryInSeconds</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73815CC6"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PacketCount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44D11031"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xs:element</w:t>
      </w:r>
      <w:r w:rsidRPr="00760004">
        <w:rPr>
          <w:rFonts w:ascii="Consolas" w:hAnsi="Consolas" w:cs="Consolas"/>
          <w:color w:val="0000FF"/>
          <w:sz w:val="19"/>
          <w:szCs w:val="19"/>
        </w:rPr>
        <w:t xml:space="preserve"> </w:t>
      </w:r>
      <w:r w:rsidRPr="00760004">
        <w:rPr>
          <w:rFonts w:ascii="Consolas" w:hAnsi="Consolas" w:cs="Consolas"/>
          <w:color w:val="FF0000"/>
          <w:sz w:val="19"/>
          <w:szCs w:val="19"/>
        </w:rPr>
        <w:t>name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ByteCount</w:t>
      </w:r>
      <w:r w:rsidRPr="00760004">
        <w:rPr>
          <w:rFonts w:ascii="Consolas" w:hAnsi="Consolas" w:cs="Consolas"/>
          <w:color w:val="000000"/>
          <w:sz w:val="19"/>
          <w:szCs w:val="19"/>
        </w:rPr>
        <w:t>"</w:t>
      </w:r>
      <w:r w:rsidRPr="00760004">
        <w:rPr>
          <w:rFonts w:ascii="Consolas" w:hAnsi="Consolas" w:cs="Consolas"/>
          <w:color w:val="0000FF"/>
          <w:sz w:val="19"/>
          <w:szCs w:val="19"/>
        </w:rPr>
        <w:t xml:space="preserve"> </w:t>
      </w:r>
      <w:r w:rsidRPr="00760004">
        <w:rPr>
          <w:rFonts w:ascii="Consolas" w:hAnsi="Consolas" w:cs="Consolas"/>
          <w:color w:val="FF0000"/>
          <w:sz w:val="19"/>
          <w:szCs w:val="19"/>
        </w:rPr>
        <w:t>type</w:t>
      </w:r>
      <w:r w:rsidRPr="00760004">
        <w:rPr>
          <w:rFonts w:ascii="Consolas" w:hAnsi="Consolas" w:cs="Consolas"/>
          <w:color w:val="0000FF"/>
          <w:sz w:val="19"/>
          <w:szCs w:val="19"/>
        </w:rPr>
        <w:t>=</w:t>
      </w:r>
      <w:r w:rsidRPr="00760004">
        <w:rPr>
          <w:rFonts w:ascii="Consolas" w:hAnsi="Consolas" w:cs="Consolas"/>
          <w:color w:val="000000"/>
          <w:sz w:val="19"/>
          <w:szCs w:val="19"/>
        </w:rPr>
        <w:t>"</w:t>
      </w:r>
      <w:r w:rsidRPr="00760004">
        <w:rPr>
          <w:rFonts w:ascii="Consolas" w:hAnsi="Consolas" w:cs="Consolas"/>
          <w:color w:val="0000FF"/>
          <w:sz w:val="19"/>
          <w:szCs w:val="19"/>
        </w:rPr>
        <w:t>xs:nonNegativeInteger</w:t>
      </w:r>
      <w:r w:rsidRPr="00760004">
        <w:rPr>
          <w:rFonts w:ascii="Consolas" w:hAnsi="Consolas" w:cs="Consolas"/>
          <w:color w:val="000000"/>
          <w:sz w:val="19"/>
          <w:szCs w:val="19"/>
        </w:rPr>
        <w:t>"</w:t>
      </w:r>
      <w:r w:rsidRPr="00760004">
        <w:rPr>
          <w:rFonts w:ascii="Consolas" w:hAnsi="Consolas" w:cs="Consolas"/>
          <w:color w:val="0000FF"/>
          <w:sz w:val="19"/>
          <w:szCs w:val="19"/>
        </w:rPr>
        <w:t>&gt;&lt;/</w:t>
      </w:r>
      <w:r w:rsidRPr="00760004">
        <w:rPr>
          <w:rFonts w:ascii="Consolas" w:hAnsi="Consolas" w:cs="Consolas"/>
          <w:color w:val="A31515"/>
          <w:sz w:val="19"/>
          <w:szCs w:val="19"/>
        </w:rPr>
        <w:t>xs:element</w:t>
      </w:r>
      <w:r w:rsidRPr="00760004">
        <w:rPr>
          <w:rFonts w:ascii="Consolas" w:hAnsi="Consolas" w:cs="Consolas"/>
          <w:color w:val="0000FF"/>
          <w:sz w:val="19"/>
          <w:szCs w:val="19"/>
        </w:rPr>
        <w:t>&gt;</w:t>
      </w:r>
    </w:p>
    <w:p w14:paraId="2366EFCF"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xs:choice</w:t>
      </w:r>
      <w:r w:rsidRPr="00760004">
        <w:rPr>
          <w:rFonts w:ascii="Consolas" w:hAnsi="Consolas" w:cs="Consolas"/>
          <w:color w:val="0000FF"/>
          <w:sz w:val="19"/>
          <w:szCs w:val="19"/>
        </w:rPr>
        <w:t>&gt;</w:t>
      </w:r>
    </w:p>
    <w:p w14:paraId="3F0AA108" w14:textId="77777777" w:rsidR="00795485" w:rsidRPr="00760004" w:rsidRDefault="00795485" w:rsidP="00795485">
      <w:pPr>
        <w:spacing w:after="0"/>
        <w:rPr>
          <w:rFonts w:ascii="Consolas" w:hAnsi="Consolas" w:cs="Consolas"/>
          <w:color w:val="000000"/>
          <w:sz w:val="19"/>
          <w:szCs w:val="19"/>
        </w:rPr>
      </w:pPr>
      <w:r w:rsidRPr="00760004">
        <w:rPr>
          <w:rFonts w:ascii="Consolas" w:hAnsi="Consolas" w:cs="Consolas"/>
          <w:color w:val="0000FF"/>
          <w:sz w:val="19"/>
          <w:szCs w:val="19"/>
        </w:rPr>
        <w:t xml:space="preserve">  &lt;/</w:t>
      </w:r>
      <w:r w:rsidRPr="00760004">
        <w:rPr>
          <w:rFonts w:ascii="Consolas" w:hAnsi="Consolas" w:cs="Consolas"/>
          <w:color w:val="A31515"/>
          <w:sz w:val="19"/>
          <w:szCs w:val="19"/>
        </w:rPr>
        <w:t>xs:complexType</w:t>
      </w:r>
      <w:r w:rsidRPr="00760004">
        <w:rPr>
          <w:rFonts w:ascii="Consolas" w:hAnsi="Consolas" w:cs="Consolas"/>
          <w:color w:val="0000FF"/>
          <w:sz w:val="19"/>
          <w:szCs w:val="19"/>
        </w:rPr>
        <w:t>&gt;</w:t>
      </w:r>
    </w:p>
    <w:p w14:paraId="0B370192" w14:textId="77777777" w:rsidR="00570A31" w:rsidRDefault="00570A31" w:rsidP="00570A31">
      <w:pPr>
        <w:spacing w:after="0"/>
        <w:rPr>
          <w:rFonts w:ascii="Consolas" w:hAnsi="Consolas" w:cs="Consolas"/>
          <w:color w:val="000000"/>
          <w:sz w:val="19"/>
          <w:szCs w:val="19"/>
        </w:rPr>
      </w:pPr>
    </w:p>
    <w:p w14:paraId="5843F7E2"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xs:complexType</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SMSFProvisioningExtensions</w:t>
      </w:r>
      <w:r>
        <w:rPr>
          <w:rFonts w:ascii="Consolas" w:hAnsi="Consolas" w:cs="Consolas"/>
          <w:color w:val="000000"/>
          <w:sz w:val="19"/>
          <w:szCs w:val="19"/>
        </w:rPr>
        <w:t>"</w:t>
      </w:r>
      <w:r w:rsidRPr="0043740E">
        <w:rPr>
          <w:rFonts w:ascii="Consolas" w:hAnsi="Consolas" w:cs="Consolas"/>
          <w:color w:val="0000FF"/>
          <w:sz w:val="19"/>
          <w:szCs w:val="19"/>
        </w:rPr>
        <w:t>&gt;</w:t>
      </w:r>
    </w:p>
    <w:p w14:paraId="42897BA2"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p>
    <w:p w14:paraId="2F58CA39"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xs:element</w:t>
      </w:r>
      <w:r>
        <w:rPr>
          <w:rFonts w:ascii="Consolas" w:hAnsi="Consolas" w:cs="Consolas"/>
          <w:color w:val="000000"/>
          <w:sz w:val="19"/>
          <w:szCs w:val="19"/>
        </w:rPr>
        <w:t xml:space="preserve"> </w:t>
      </w:r>
      <w:r w:rsidRPr="0043740E">
        <w:rPr>
          <w:rFonts w:ascii="Consolas" w:hAnsi="Consolas" w:cs="Consolas"/>
          <w:color w:val="FF0000"/>
          <w:sz w:val="19"/>
          <w:szCs w:val="19"/>
        </w:rPr>
        <w:t>name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TruncateTPUserData</w:t>
      </w:r>
      <w:r>
        <w:rPr>
          <w:rFonts w:ascii="Consolas" w:hAnsi="Consolas" w:cs="Consolas"/>
          <w:color w:val="000000"/>
          <w:sz w:val="19"/>
          <w:szCs w:val="19"/>
        </w:rPr>
        <w:t xml:space="preserve">" </w:t>
      </w:r>
      <w:r w:rsidRPr="0043740E">
        <w:rPr>
          <w:rFonts w:ascii="Consolas" w:hAnsi="Consolas" w:cs="Consolas"/>
          <w:color w:val="FF0000"/>
          <w:sz w:val="19"/>
          <w:szCs w:val="19"/>
        </w:rPr>
        <w:t>type</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EmptyElement</w:t>
      </w:r>
      <w:r>
        <w:rPr>
          <w:rFonts w:ascii="Consolas" w:hAnsi="Consolas" w:cs="Consolas"/>
          <w:color w:val="000000"/>
          <w:sz w:val="19"/>
          <w:szCs w:val="19"/>
        </w:rPr>
        <w:t xml:space="preserve">" </w:t>
      </w:r>
      <w:r w:rsidRPr="0043740E">
        <w:rPr>
          <w:rFonts w:ascii="Consolas" w:hAnsi="Consolas" w:cs="Consolas"/>
          <w:color w:val="FF0000"/>
          <w:sz w:val="19"/>
          <w:szCs w:val="19"/>
        </w:rPr>
        <w:t>minOccurs</w:t>
      </w:r>
      <w:r w:rsidRPr="0043740E">
        <w:rPr>
          <w:rFonts w:ascii="Consolas" w:hAnsi="Consolas" w:cs="Consolas"/>
          <w:color w:val="0000FF"/>
          <w:sz w:val="19"/>
          <w:szCs w:val="19"/>
        </w:rPr>
        <w:t>=</w:t>
      </w:r>
      <w:r>
        <w:rPr>
          <w:rFonts w:ascii="Consolas" w:hAnsi="Consolas" w:cs="Consolas"/>
          <w:color w:val="000000"/>
          <w:sz w:val="19"/>
          <w:szCs w:val="19"/>
        </w:rPr>
        <w:t>"</w:t>
      </w:r>
      <w:r w:rsidRPr="0043740E">
        <w:rPr>
          <w:rFonts w:ascii="Consolas" w:hAnsi="Consolas" w:cs="Consolas"/>
          <w:color w:val="0000FF"/>
          <w:sz w:val="19"/>
          <w:szCs w:val="19"/>
        </w:rPr>
        <w:t>0</w:t>
      </w:r>
      <w:r>
        <w:rPr>
          <w:rFonts w:ascii="Consolas" w:hAnsi="Consolas" w:cs="Consolas"/>
          <w:color w:val="000000"/>
          <w:sz w:val="19"/>
          <w:szCs w:val="19"/>
        </w:rPr>
        <w:t>"</w:t>
      </w:r>
      <w:r w:rsidRPr="0043740E">
        <w:rPr>
          <w:rFonts w:ascii="Consolas" w:hAnsi="Consolas" w:cs="Consolas"/>
          <w:color w:val="0000FF"/>
          <w:sz w:val="19"/>
          <w:szCs w:val="19"/>
        </w:rPr>
        <w:t>&gt;&lt;/</w:t>
      </w:r>
      <w:r w:rsidRPr="0043740E">
        <w:rPr>
          <w:rFonts w:ascii="Consolas" w:hAnsi="Consolas" w:cs="Consolas"/>
          <w:color w:val="A31515"/>
          <w:sz w:val="19"/>
          <w:szCs w:val="19"/>
        </w:rPr>
        <w:t>xs:element</w:t>
      </w:r>
      <w:r w:rsidRPr="0043740E">
        <w:rPr>
          <w:rFonts w:ascii="Consolas" w:hAnsi="Consolas" w:cs="Consolas"/>
          <w:color w:val="0000FF"/>
          <w:sz w:val="19"/>
          <w:szCs w:val="19"/>
        </w:rPr>
        <w:t>&gt;</w:t>
      </w:r>
    </w:p>
    <w:p w14:paraId="7C52B469"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&lt;/</w:t>
      </w:r>
      <w:r w:rsidRPr="0043740E">
        <w:rPr>
          <w:rFonts w:ascii="Consolas" w:hAnsi="Consolas" w:cs="Consolas"/>
          <w:color w:val="A31515"/>
          <w:sz w:val="19"/>
          <w:szCs w:val="19"/>
        </w:rPr>
        <w:t>xs:sequence</w:t>
      </w:r>
      <w:r w:rsidRPr="0043740E">
        <w:rPr>
          <w:rFonts w:ascii="Consolas" w:hAnsi="Consolas" w:cs="Consolas"/>
          <w:color w:val="0000FF"/>
          <w:sz w:val="19"/>
          <w:szCs w:val="19"/>
        </w:rPr>
        <w:t>&gt;</w:t>
      </w:r>
    </w:p>
    <w:p w14:paraId="0BE019D5" w14:textId="77777777" w:rsidR="00570A31" w:rsidRDefault="00570A31" w:rsidP="00570A31">
      <w:pPr>
        <w:spacing w:after="0"/>
        <w:rPr>
          <w:rFonts w:ascii="Consolas" w:hAnsi="Consolas" w:cs="Consolas"/>
          <w:color w:val="000000"/>
          <w:sz w:val="19"/>
          <w:szCs w:val="19"/>
        </w:rPr>
      </w:pPr>
      <w:r>
        <w:rPr>
          <w:rFonts w:ascii="Consolas" w:hAnsi="Consolas" w:cs="Consolas"/>
          <w:color w:val="000000"/>
          <w:sz w:val="19"/>
          <w:szCs w:val="19"/>
        </w:rPr>
        <w:t xml:space="preserve"> </w:t>
      </w:r>
      <w:r w:rsidRPr="0043740E">
        <w:rPr>
          <w:rFonts w:ascii="Consolas" w:hAnsi="Consolas" w:cs="Consolas"/>
          <w:color w:val="0000FF"/>
          <w:sz w:val="19"/>
          <w:szCs w:val="19"/>
        </w:rPr>
        <w:t xml:space="preserve"> &lt;/</w:t>
      </w:r>
      <w:r w:rsidRPr="0043740E">
        <w:rPr>
          <w:rFonts w:ascii="Consolas" w:hAnsi="Consolas" w:cs="Consolas"/>
          <w:color w:val="A31515"/>
          <w:sz w:val="19"/>
          <w:szCs w:val="19"/>
        </w:rPr>
        <w:t>xs:complexType</w:t>
      </w:r>
      <w:r w:rsidRPr="0043740E">
        <w:rPr>
          <w:rFonts w:ascii="Consolas" w:hAnsi="Consolas" w:cs="Consolas"/>
          <w:color w:val="0000FF"/>
          <w:sz w:val="19"/>
          <w:szCs w:val="19"/>
        </w:rPr>
        <w:t>&gt;</w:t>
      </w:r>
    </w:p>
    <w:p w14:paraId="15D078AA" w14:textId="77777777" w:rsidR="00795485" w:rsidRPr="00760004" w:rsidRDefault="00795485" w:rsidP="00795485">
      <w:pPr>
        <w:spacing w:after="0"/>
        <w:rPr>
          <w:rFonts w:ascii="Consolas" w:hAnsi="Consolas" w:cs="Consolas"/>
          <w:color w:val="000000"/>
          <w:sz w:val="19"/>
          <w:szCs w:val="19"/>
        </w:rPr>
      </w:pPr>
    </w:p>
    <w:p w14:paraId="5452453E"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733736DC"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28407FDF"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22EC6AC" w14:textId="77777777" w:rsidR="001B43E1" w:rsidRDefault="000D38C8" w:rsidP="001B43E1">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23F8923D" w14:textId="77777777" w:rsidR="001B43E1" w:rsidRDefault="001B43E1" w:rsidP="001B43E1">
      <w:pPr>
        <w:spacing w:after="0"/>
        <w:rPr>
          <w:rFonts w:ascii="Consolas" w:hAnsi="Consolas" w:cs="Consolas"/>
          <w:color w:val="000000"/>
          <w:sz w:val="19"/>
          <w:szCs w:val="19"/>
          <w:lang w:eastAsia="fr-FR"/>
        </w:rPr>
      </w:pPr>
    </w:p>
    <w:p w14:paraId="5A1CF1C9"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lang w:eastAsia="fr-FR"/>
        </w:rPr>
        <w:t>IdentifierAssociationExtensions</w:t>
      </w:r>
      <w:r>
        <w:rPr>
          <w:rFonts w:ascii="Consolas" w:hAnsi="Consolas" w:cs="Consolas"/>
          <w:color w:val="000000"/>
          <w:sz w:val="19"/>
          <w:szCs w:val="19"/>
        </w:rPr>
        <w:t>"</w:t>
      </w:r>
      <w:r>
        <w:rPr>
          <w:rFonts w:ascii="Consolas" w:hAnsi="Consolas" w:cs="Consolas"/>
          <w:color w:val="0000FF"/>
          <w:sz w:val="19"/>
          <w:szCs w:val="19"/>
        </w:rPr>
        <w:t>&gt;</w:t>
      </w:r>
    </w:p>
    <w:p w14:paraId="237482A4"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7C48028"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5875494F"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68A402E"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0CCEE71" w14:textId="77777777" w:rsidR="000D38C8" w:rsidRDefault="000D38C8" w:rsidP="000D38C8">
      <w:pPr>
        <w:spacing w:after="0"/>
        <w:rPr>
          <w:rFonts w:ascii="Consolas" w:hAnsi="Consolas" w:cs="Consolas"/>
          <w:color w:val="000000"/>
          <w:sz w:val="19"/>
          <w:szCs w:val="19"/>
        </w:rPr>
      </w:pPr>
    </w:p>
    <w:p w14:paraId="70E434B2"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xs:simpleType</w:t>
      </w:r>
      <w:r w:rsidRPr="007E67B8">
        <w:rPr>
          <w:rFonts w:ascii="Consolas" w:hAnsi="Consolas" w:cs="Consolas"/>
          <w:color w:val="000000"/>
          <w:sz w:val="19"/>
          <w:szCs w:val="19"/>
        </w:rPr>
        <w:t xml:space="preserve"> </w:t>
      </w:r>
      <w:r>
        <w:rPr>
          <w:rFonts w:ascii="Consolas" w:hAnsi="Consolas" w:cs="Consolas"/>
          <w:color w:val="FF0000"/>
          <w:sz w:val="19"/>
          <w:szCs w:val="19"/>
        </w:rPr>
        <w:t>name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IdentifierAssociationEventsGenerated</w:t>
      </w:r>
      <w:r w:rsidRPr="007E67B8">
        <w:rPr>
          <w:rFonts w:ascii="Consolas" w:hAnsi="Consolas" w:cs="Consolas"/>
          <w:color w:val="000000"/>
          <w:sz w:val="19"/>
          <w:szCs w:val="19"/>
        </w:rPr>
        <w:t>"</w:t>
      </w:r>
      <w:r w:rsidRPr="00CC236D">
        <w:rPr>
          <w:rFonts w:ascii="Consolas" w:hAnsi="Consolas" w:cs="Consolas"/>
          <w:color w:val="0000FF"/>
          <w:sz w:val="19"/>
          <w:szCs w:val="19"/>
        </w:rPr>
        <w:t>&gt;</w:t>
      </w:r>
    </w:p>
    <w:p w14:paraId="7DC69416"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xs:restriction</w:t>
      </w:r>
      <w:r w:rsidRPr="007E67B8">
        <w:rPr>
          <w:rFonts w:ascii="Consolas" w:hAnsi="Consolas" w:cs="Consolas"/>
          <w:color w:val="000000"/>
          <w:sz w:val="19"/>
          <w:szCs w:val="19"/>
        </w:rPr>
        <w:t xml:space="preserve"> </w:t>
      </w:r>
      <w:r>
        <w:rPr>
          <w:rFonts w:ascii="Consolas" w:hAnsi="Consolas" w:cs="Consolas"/>
          <w:color w:val="FF0000"/>
          <w:sz w:val="19"/>
          <w:szCs w:val="19"/>
        </w:rPr>
        <w:t>base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xs:string</w:t>
      </w:r>
      <w:r w:rsidRPr="007E67B8">
        <w:rPr>
          <w:rFonts w:ascii="Consolas" w:hAnsi="Consolas" w:cs="Consolas"/>
          <w:color w:val="000000"/>
          <w:sz w:val="19"/>
          <w:szCs w:val="19"/>
        </w:rPr>
        <w:t>"</w:t>
      </w:r>
      <w:r w:rsidRPr="00CC236D">
        <w:rPr>
          <w:rFonts w:ascii="Consolas" w:hAnsi="Consolas" w:cs="Consolas"/>
          <w:color w:val="0000FF"/>
          <w:sz w:val="19"/>
          <w:szCs w:val="19"/>
        </w:rPr>
        <w:t>&gt;</w:t>
      </w:r>
    </w:p>
    <w:p w14:paraId="462C00E9"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Pr>
          <w:rFonts w:ascii="Consolas" w:hAnsi="Consolas" w:cs="Consolas"/>
          <w:color w:val="FF0000"/>
          <w:sz w:val="19"/>
          <w:szCs w:val="19"/>
        </w:rPr>
        <w:t xml:space="preserve"> 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IdentifierAssociation</w:t>
      </w:r>
      <w:r w:rsidRPr="007E67B8">
        <w:rPr>
          <w:rFonts w:ascii="Consolas" w:hAnsi="Consolas" w:cs="Consolas"/>
          <w:color w:val="000000"/>
          <w:sz w:val="19"/>
          <w:szCs w:val="19"/>
        </w:rPr>
        <w:t>"</w:t>
      </w:r>
      <w:r w:rsidRPr="00CC236D">
        <w:rPr>
          <w:rFonts w:ascii="Consolas" w:hAnsi="Consolas" w:cs="Consolas"/>
          <w:color w:val="0000FF"/>
          <w:sz w:val="19"/>
          <w:szCs w:val="19"/>
        </w:rPr>
        <w:t>&gt;&lt;/</w:t>
      </w:r>
      <w:r>
        <w:rPr>
          <w:rFonts w:ascii="Consolas" w:hAnsi="Consolas" w:cs="Consolas"/>
          <w:color w:val="A31515"/>
          <w:sz w:val="19"/>
          <w:szCs w:val="19"/>
        </w:rPr>
        <w:t>xs:enumeration</w:t>
      </w:r>
      <w:r w:rsidRPr="00CC236D">
        <w:rPr>
          <w:rFonts w:ascii="Consolas" w:hAnsi="Consolas" w:cs="Consolas"/>
          <w:color w:val="0000FF"/>
          <w:sz w:val="19"/>
          <w:szCs w:val="19"/>
        </w:rPr>
        <w:t>&gt;</w:t>
      </w:r>
    </w:p>
    <w:p w14:paraId="212BBA4C"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xs:enumeration</w:t>
      </w:r>
      <w:r w:rsidRPr="007E67B8">
        <w:rPr>
          <w:rFonts w:ascii="Consolas" w:hAnsi="Consolas" w:cs="Consolas"/>
          <w:color w:val="000000"/>
          <w:sz w:val="19"/>
          <w:szCs w:val="19"/>
        </w:rPr>
        <w:t xml:space="preserve"> </w:t>
      </w:r>
      <w:r>
        <w:rPr>
          <w:rFonts w:ascii="Consolas" w:hAnsi="Consolas" w:cs="Consolas"/>
          <w:color w:val="FF0000"/>
          <w:sz w:val="19"/>
          <w:szCs w:val="19"/>
        </w:rPr>
        <w:t>value</w:t>
      </w:r>
      <w:r w:rsidRPr="00CC236D">
        <w:rPr>
          <w:rFonts w:ascii="Consolas" w:hAnsi="Consolas" w:cs="Consolas"/>
          <w:color w:val="0000FF"/>
          <w:sz w:val="19"/>
          <w:szCs w:val="19"/>
        </w:rPr>
        <w:t>=</w:t>
      </w:r>
      <w:r w:rsidRPr="007E67B8">
        <w:rPr>
          <w:rFonts w:ascii="Consolas" w:hAnsi="Consolas" w:cs="Consolas"/>
          <w:color w:val="000000"/>
          <w:sz w:val="19"/>
          <w:szCs w:val="19"/>
        </w:rPr>
        <w:t>"</w:t>
      </w:r>
      <w:r w:rsidRPr="00CC236D">
        <w:rPr>
          <w:rFonts w:ascii="Consolas" w:hAnsi="Consolas" w:cs="Consolas"/>
          <w:color w:val="0000FF"/>
          <w:sz w:val="19"/>
          <w:szCs w:val="19"/>
        </w:rPr>
        <w:t>All</w:t>
      </w:r>
      <w:r w:rsidRPr="007E67B8">
        <w:rPr>
          <w:rFonts w:ascii="Consolas" w:hAnsi="Consolas" w:cs="Consolas"/>
          <w:color w:val="000000"/>
          <w:sz w:val="19"/>
          <w:szCs w:val="19"/>
        </w:rPr>
        <w:t>"</w:t>
      </w:r>
      <w:r w:rsidRPr="00CC236D">
        <w:rPr>
          <w:rFonts w:ascii="Consolas" w:hAnsi="Consolas" w:cs="Consolas"/>
          <w:color w:val="0000FF"/>
          <w:sz w:val="19"/>
          <w:szCs w:val="19"/>
        </w:rPr>
        <w:t>&gt;&lt;/</w:t>
      </w:r>
      <w:r>
        <w:rPr>
          <w:rFonts w:ascii="Consolas" w:hAnsi="Consolas" w:cs="Consolas"/>
          <w:color w:val="A31515"/>
          <w:sz w:val="19"/>
          <w:szCs w:val="19"/>
        </w:rPr>
        <w:t>xs:enumeration</w:t>
      </w:r>
      <w:r w:rsidRPr="00CC236D">
        <w:rPr>
          <w:rFonts w:ascii="Consolas" w:hAnsi="Consolas" w:cs="Consolas"/>
          <w:color w:val="0000FF"/>
          <w:sz w:val="19"/>
          <w:szCs w:val="19"/>
        </w:rPr>
        <w:t>&gt;</w:t>
      </w:r>
    </w:p>
    <w:p w14:paraId="2596AC4F" w14:textId="77777777" w:rsidR="000D38C8" w:rsidRPr="007E67B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xs:restriction</w:t>
      </w:r>
      <w:r w:rsidRPr="00CC236D">
        <w:rPr>
          <w:rFonts w:ascii="Consolas" w:hAnsi="Consolas" w:cs="Consolas"/>
          <w:color w:val="0000FF"/>
          <w:sz w:val="19"/>
          <w:szCs w:val="19"/>
        </w:rPr>
        <w:t>&gt;</w:t>
      </w:r>
    </w:p>
    <w:p w14:paraId="205D1D1B" w14:textId="77777777" w:rsidR="000D38C8" w:rsidRDefault="000D38C8" w:rsidP="000D38C8">
      <w:pPr>
        <w:spacing w:after="0"/>
        <w:rPr>
          <w:rFonts w:ascii="Consolas" w:hAnsi="Consolas" w:cs="Consolas"/>
          <w:color w:val="000000"/>
          <w:sz w:val="19"/>
          <w:szCs w:val="19"/>
        </w:rPr>
      </w:pPr>
      <w:r w:rsidRPr="007E67B8">
        <w:rPr>
          <w:rFonts w:ascii="Consolas" w:hAnsi="Consolas" w:cs="Consolas"/>
          <w:color w:val="000000"/>
          <w:sz w:val="19"/>
          <w:szCs w:val="19"/>
        </w:rPr>
        <w:t xml:space="preserve">  </w:t>
      </w:r>
      <w:r w:rsidRPr="00CC236D">
        <w:rPr>
          <w:rFonts w:ascii="Consolas" w:hAnsi="Consolas" w:cs="Consolas"/>
          <w:color w:val="0000FF"/>
          <w:sz w:val="19"/>
          <w:szCs w:val="19"/>
        </w:rPr>
        <w:t>&lt;/</w:t>
      </w:r>
      <w:r>
        <w:rPr>
          <w:rFonts w:ascii="Consolas" w:hAnsi="Consolas" w:cs="Consolas"/>
          <w:color w:val="A31515"/>
          <w:sz w:val="19"/>
          <w:szCs w:val="19"/>
        </w:rPr>
        <w:t>xs:simpleType</w:t>
      </w:r>
      <w:r w:rsidRPr="00CC236D">
        <w:rPr>
          <w:rFonts w:ascii="Consolas" w:hAnsi="Consolas" w:cs="Consolas"/>
          <w:color w:val="0000FF"/>
          <w:sz w:val="19"/>
          <w:szCs w:val="19"/>
        </w:rPr>
        <w:t>&gt;</w:t>
      </w:r>
    </w:p>
    <w:p w14:paraId="2F325672" w14:textId="77777777" w:rsidR="000D38C8" w:rsidRDefault="000D38C8" w:rsidP="000D38C8">
      <w:pPr>
        <w:spacing w:after="0"/>
        <w:rPr>
          <w:rFonts w:ascii="Consolas" w:hAnsi="Consolas" w:cs="Consolas"/>
          <w:color w:val="000000"/>
          <w:sz w:val="19"/>
          <w:szCs w:val="19"/>
        </w:rPr>
      </w:pPr>
    </w:p>
    <w:p w14:paraId="392B31C0" w14:textId="77777777" w:rsidR="000D38C8" w:rsidRDefault="000D38C8" w:rsidP="000D38C8">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IdentityAssociationTargetIdentifier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062B98" w14:textId="77777777" w:rsidR="00F9368D" w:rsidRDefault="00F9368D" w:rsidP="00AC298B">
      <w:pPr>
        <w:spacing w:after="0"/>
        <w:rPr>
          <w:rFonts w:ascii="Consolas" w:hAnsi="Consolas" w:cs="Consolas"/>
          <w:color w:val="0000FF"/>
          <w:sz w:val="19"/>
          <w:szCs w:val="19"/>
        </w:rPr>
      </w:pPr>
    </w:p>
    <w:p w14:paraId="547481E4" w14:textId="59514663" w:rsidR="00AC298B" w:rsidRDefault="000D38C8" w:rsidP="00AC298B">
      <w:pPr>
        <w:spacing w:after="0"/>
        <w:rPr>
          <w:rFonts w:ascii="Consolas" w:hAnsi="Consolas" w:cs="Consolas"/>
          <w:color w:val="000000"/>
          <w:sz w:val="19"/>
          <w:szCs w:val="19"/>
          <w:lang w:eastAsia="fr-FR"/>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14A7E87D" w:rsidR="004B095E" w:rsidRPr="00760004" w:rsidRDefault="004B095E" w:rsidP="00AC298B">
      <w:pPr>
        <w:tabs>
          <w:tab w:val="left" w:pos="0"/>
          <w:tab w:val="center" w:pos="4820"/>
          <w:tab w:val="right" w:pos="9638"/>
        </w:tabs>
        <w:spacing w:before="100" w:beforeAutospacing="1" w:after="100" w:afterAutospacing="1"/>
        <w:contextualSpacing/>
      </w:pPr>
    </w:p>
    <w:p w14:paraId="17EA7A7F" w14:textId="77777777" w:rsidR="00C1575F" w:rsidRDefault="00C1575F">
      <w:pPr>
        <w:overflowPunct/>
        <w:autoSpaceDE/>
        <w:autoSpaceDN/>
        <w:adjustRightInd/>
        <w:spacing w:after="0"/>
        <w:textAlignment w:val="auto"/>
        <w:rPr>
          <w:rFonts w:ascii="Arial" w:hAnsi="Arial"/>
          <w:sz w:val="36"/>
        </w:rPr>
      </w:pPr>
      <w:r>
        <w:br w:type="page"/>
      </w:r>
    </w:p>
    <w:p w14:paraId="017F9918" w14:textId="7340CC4C" w:rsidR="00A00101" w:rsidRPr="00760004" w:rsidRDefault="00A00101" w:rsidP="00FF763E">
      <w:pPr>
        <w:pStyle w:val="Heading8"/>
      </w:pPr>
      <w:bookmarkStart w:id="261" w:name="_Toc74852203"/>
      <w:r w:rsidRPr="00760004">
        <w:lastRenderedPageBreak/>
        <w:t xml:space="preserve">Annex </w:t>
      </w:r>
      <w:r w:rsidR="00F10A04" w:rsidRPr="00760004">
        <w:t>D</w:t>
      </w:r>
      <w:r w:rsidRPr="00760004">
        <w:t xml:space="preserve"> (informative):</w:t>
      </w:r>
      <w:r w:rsidR="00C1575F">
        <w:br/>
      </w:r>
      <w:r w:rsidRPr="00760004">
        <w:t>Drafting Guidance</w:t>
      </w:r>
      <w:bookmarkEnd w:id="261"/>
    </w:p>
    <w:p w14:paraId="41566F2A" w14:textId="77777777" w:rsidR="00546061" w:rsidRPr="00760004" w:rsidRDefault="00546061" w:rsidP="00020C2C">
      <w:pPr>
        <w:pStyle w:val="Heading1"/>
      </w:pPr>
      <w:bookmarkStart w:id="262" w:name="_Toc74852204"/>
      <w:bookmarkStart w:id="263" w:name="historyclause"/>
      <w:r w:rsidRPr="00760004">
        <w:t>D.1</w:t>
      </w:r>
      <w:r w:rsidRPr="00760004">
        <w:tab/>
        <w:t>Introduction</w:t>
      </w:r>
      <w:bookmarkEnd w:id="262"/>
    </w:p>
    <w:p w14:paraId="35BDAF7B" w14:textId="13EF9601" w:rsidR="00546061" w:rsidRPr="00760004" w:rsidRDefault="00546061" w:rsidP="00546061">
      <w:r w:rsidRPr="00760004">
        <w:t>This annex provides drafting guidance for contributors wishing to propose changes to the present document.</w:t>
      </w:r>
    </w:p>
    <w:p w14:paraId="1D038126" w14:textId="77777777" w:rsidR="00453060" w:rsidRPr="00760004" w:rsidRDefault="00453060" w:rsidP="00453060"/>
    <w:p w14:paraId="4901CB30" w14:textId="77777777" w:rsidR="00546061" w:rsidRPr="00760004" w:rsidRDefault="00546061" w:rsidP="00020C2C">
      <w:pPr>
        <w:pStyle w:val="Heading1"/>
      </w:pPr>
      <w:bookmarkStart w:id="264" w:name="_Toc74852205"/>
      <w:r w:rsidRPr="00760004">
        <w:t>D.2</w:t>
      </w:r>
      <w:r w:rsidRPr="00760004">
        <w:tab/>
        <w:t>Drafting conventions</w:t>
      </w:r>
      <w:bookmarkEnd w:id="264"/>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265" w:name="_Toc74852206"/>
      <w:r w:rsidRPr="00760004">
        <w:t>D.3</w:t>
      </w:r>
      <w:r w:rsidRPr="00760004">
        <w:tab/>
        <w:t>Naming conventions</w:t>
      </w:r>
      <w:bookmarkEnd w:id="265"/>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266" w:name="_Toc74852207"/>
      <w:r w:rsidRPr="00760004">
        <w:lastRenderedPageBreak/>
        <w:t>D.4</w:t>
      </w:r>
      <w:r w:rsidRPr="00760004">
        <w:tab/>
        <w:t>ASN.1 Syntax conventions</w:t>
      </w:r>
      <w:bookmarkEnd w:id="266"/>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FA1560">
        <w:tc>
          <w:tcPr>
            <w:tcW w:w="846" w:type="dxa"/>
          </w:tcPr>
          <w:p w14:paraId="26D2A495" w14:textId="77777777" w:rsidR="00DB1418" w:rsidRPr="00760004" w:rsidRDefault="00DB1418" w:rsidP="00FA1560">
            <w:pPr>
              <w:pStyle w:val="TAL"/>
            </w:pPr>
            <w:r w:rsidRPr="00760004">
              <w:t>D.4.1</w:t>
            </w:r>
          </w:p>
        </w:tc>
        <w:tc>
          <w:tcPr>
            <w:tcW w:w="8785" w:type="dxa"/>
          </w:tcPr>
          <w:p w14:paraId="7A00B3BA" w14:textId="77777777" w:rsidR="00DB1418" w:rsidRPr="00760004" w:rsidRDefault="00DB1418" w:rsidP="00FA1560">
            <w:pPr>
              <w:pStyle w:val="TAL"/>
            </w:pPr>
            <w:r w:rsidRPr="00760004">
              <w:t>Modules are be defined with EXTENSIBILITY IMPLIED unless there is a specific reason to limit extensibility.</w:t>
            </w:r>
          </w:p>
        </w:tc>
      </w:tr>
      <w:tr w:rsidR="00DB1418" w:rsidRPr="00760004" w14:paraId="189D9A0F" w14:textId="77777777" w:rsidTr="00FA1560">
        <w:tc>
          <w:tcPr>
            <w:tcW w:w="846" w:type="dxa"/>
          </w:tcPr>
          <w:p w14:paraId="6766595D" w14:textId="77777777" w:rsidR="00DB1418" w:rsidRPr="00760004" w:rsidRDefault="00DB1418" w:rsidP="00FA1560">
            <w:pPr>
              <w:pStyle w:val="TAL"/>
            </w:pPr>
            <w:r w:rsidRPr="00760004">
              <w:t>D.4.2</w:t>
            </w:r>
          </w:p>
        </w:tc>
        <w:tc>
          <w:tcPr>
            <w:tcW w:w="8785" w:type="dxa"/>
          </w:tcPr>
          <w:p w14:paraId="5C7F3EEB" w14:textId="77777777" w:rsidR="00DB1418" w:rsidRPr="00760004" w:rsidRDefault="00DB1418" w:rsidP="00FA1560">
            <w:pPr>
              <w:pStyle w:val="TAL"/>
            </w:pPr>
            <w:r w:rsidRPr="00760004">
              <w:t>The AUTOMATIC TAGS module directive is not used.</w:t>
            </w:r>
          </w:p>
        </w:tc>
      </w:tr>
      <w:tr w:rsidR="00DB1418" w:rsidRPr="00760004" w14:paraId="16394770" w14:textId="77777777" w:rsidTr="00FA1560">
        <w:tc>
          <w:tcPr>
            <w:tcW w:w="846" w:type="dxa"/>
          </w:tcPr>
          <w:p w14:paraId="712BFF5F" w14:textId="77777777" w:rsidR="00DB1418" w:rsidRPr="00760004" w:rsidRDefault="00DB1418" w:rsidP="00FA1560">
            <w:pPr>
              <w:pStyle w:val="TAL"/>
            </w:pPr>
            <w:r w:rsidRPr="00760004">
              <w:t>D.4.3</w:t>
            </w:r>
          </w:p>
        </w:tc>
        <w:tc>
          <w:tcPr>
            <w:tcW w:w="8785" w:type="dxa"/>
          </w:tcPr>
          <w:p w14:paraId="3FF0DC1E" w14:textId="77777777" w:rsidR="00DB1418" w:rsidRPr="00760004" w:rsidRDefault="00DB1418" w:rsidP="00FA1560">
            <w:pPr>
              <w:pStyle w:val="TAL"/>
            </w:pPr>
            <w:r w:rsidRPr="00760004">
              <w:t>SEQUENCE and CHOICE tag numbers start at one.</w:t>
            </w:r>
          </w:p>
        </w:tc>
      </w:tr>
      <w:tr w:rsidR="00DB1418" w:rsidRPr="00760004" w14:paraId="7D818296" w14:textId="77777777" w:rsidTr="00FA1560">
        <w:tc>
          <w:tcPr>
            <w:tcW w:w="846" w:type="dxa"/>
          </w:tcPr>
          <w:p w14:paraId="2E7653AD" w14:textId="77777777" w:rsidR="00DB1418" w:rsidRPr="00760004" w:rsidRDefault="00DB1418" w:rsidP="00FA1560">
            <w:pPr>
              <w:pStyle w:val="TAL"/>
            </w:pPr>
            <w:r w:rsidRPr="00760004">
              <w:t>D.4.4</w:t>
            </w:r>
          </w:p>
        </w:tc>
        <w:tc>
          <w:tcPr>
            <w:tcW w:w="8785" w:type="dxa"/>
          </w:tcPr>
          <w:p w14:paraId="0C74F256" w14:textId="77777777" w:rsidR="00DB1418" w:rsidRPr="00760004" w:rsidRDefault="00DB1418" w:rsidP="00FA1560">
            <w:pPr>
              <w:pStyle w:val="TAL"/>
            </w:pPr>
            <w:r w:rsidRPr="00760004">
              <w:t>ENUMERATED tag numbers start at one.</w:t>
            </w:r>
          </w:p>
        </w:tc>
      </w:tr>
      <w:tr w:rsidR="00DB1418" w:rsidRPr="00760004" w14:paraId="00633436" w14:textId="77777777" w:rsidTr="00FA1560">
        <w:tc>
          <w:tcPr>
            <w:tcW w:w="846" w:type="dxa"/>
          </w:tcPr>
          <w:p w14:paraId="6C7BC148" w14:textId="77777777" w:rsidR="00DB1418" w:rsidRPr="00760004" w:rsidRDefault="00DB1418" w:rsidP="00FA1560">
            <w:pPr>
              <w:pStyle w:val="TAL"/>
            </w:pPr>
            <w:r w:rsidRPr="00760004">
              <w:t>D.4.5</w:t>
            </w:r>
          </w:p>
        </w:tc>
        <w:tc>
          <w:tcPr>
            <w:tcW w:w="8785" w:type="dxa"/>
          </w:tcPr>
          <w:p w14:paraId="62B2CCAF" w14:textId="77777777" w:rsidR="00DB1418" w:rsidRPr="00760004" w:rsidRDefault="00DB1418" w:rsidP="00FA1560">
            <w:pPr>
              <w:pStyle w:val="TAL"/>
            </w:pPr>
            <w:r w:rsidRPr="00760004">
              <w:t>Anonymous types are not used. Non-trivial fields are assigned their own named type.</w:t>
            </w:r>
          </w:p>
        </w:tc>
      </w:tr>
      <w:tr w:rsidR="00DB1418" w:rsidRPr="00760004" w14:paraId="349A141C" w14:textId="77777777" w:rsidTr="00FA1560">
        <w:tc>
          <w:tcPr>
            <w:tcW w:w="846" w:type="dxa"/>
          </w:tcPr>
          <w:p w14:paraId="78D6BEE6" w14:textId="77777777" w:rsidR="00DB1418" w:rsidRPr="00760004" w:rsidRDefault="00DB1418" w:rsidP="00FA1560">
            <w:pPr>
              <w:pStyle w:val="TAL"/>
            </w:pPr>
            <w:r w:rsidRPr="00760004">
              <w:t>D.4.6</w:t>
            </w:r>
          </w:p>
        </w:tc>
        <w:tc>
          <w:tcPr>
            <w:tcW w:w="8785" w:type="dxa"/>
          </w:tcPr>
          <w:p w14:paraId="6166821A" w14:textId="77777777" w:rsidR="00DB1418" w:rsidRPr="00760004" w:rsidRDefault="00DB1418" w:rsidP="00FA1560">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FA1560">
        <w:tc>
          <w:tcPr>
            <w:tcW w:w="846" w:type="dxa"/>
          </w:tcPr>
          <w:p w14:paraId="160248E5" w14:textId="77777777" w:rsidR="00DB1418" w:rsidRPr="00760004" w:rsidRDefault="00DB1418" w:rsidP="00FA1560">
            <w:pPr>
              <w:pStyle w:val="TAL"/>
            </w:pPr>
            <w:r w:rsidRPr="00760004">
              <w:t>D.4.7</w:t>
            </w:r>
          </w:p>
        </w:tc>
        <w:tc>
          <w:tcPr>
            <w:tcW w:w="8785" w:type="dxa"/>
          </w:tcPr>
          <w:p w14:paraId="70B3410C" w14:textId="77777777" w:rsidR="00DB1418" w:rsidRPr="00760004" w:rsidRDefault="00DB1418" w:rsidP="00FA1560">
            <w:pPr>
              <w:pStyle w:val="TAL"/>
            </w:pPr>
            <w:r w:rsidRPr="00760004">
              <w:t>Consideration should be given to making types extensible by declaring them as a SEQUENCE or CHOICE where possible.</w:t>
            </w:r>
          </w:p>
        </w:tc>
      </w:tr>
      <w:tr w:rsidR="00DB1418" w:rsidRPr="00760004" w14:paraId="13E63B9B" w14:textId="77777777" w:rsidTr="00FA1560">
        <w:tc>
          <w:tcPr>
            <w:tcW w:w="846" w:type="dxa"/>
          </w:tcPr>
          <w:p w14:paraId="6FE2608B" w14:textId="77777777" w:rsidR="00DB1418" w:rsidRPr="00760004" w:rsidRDefault="00DB1418" w:rsidP="00FA1560">
            <w:pPr>
              <w:pStyle w:val="TAL"/>
            </w:pPr>
            <w:r w:rsidRPr="00760004">
              <w:t>D.4.8</w:t>
            </w:r>
          </w:p>
        </w:tc>
        <w:tc>
          <w:tcPr>
            <w:tcW w:w="8785" w:type="dxa"/>
          </w:tcPr>
          <w:p w14:paraId="5A9EA9D5" w14:textId="77777777" w:rsidR="00DB1418" w:rsidRPr="00760004" w:rsidRDefault="00DB1418" w:rsidP="00FA1560">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FA1560">
        <w:tc>
          <w:tcPr>
            <w:tcW w:w="846" w:type="dxa"/>
          </w:tcPr>
          <w:p w14:paraId="02895A04" w14:textId="77777777" w:rsidR="00DB1418" w:rsidRPr="00760004" w:rsidRDefault="00DB1418" w:rsidP="00FA1560">
            <w:pPr>
              <w:pStyle w:val="TAL"/>
            </w:pPr>
            <w:r w:rsidRPr="00760004">
              <w:t>D.4.9</w:t>
            </w:r>
          </w:p>
        </w:tc>
        <w:tc>
          <w:tcPr>
            <w:tcW w:w="8785" w:type="dxa"/>
          </w:tcPr>
          <w:p w14:paraId="6A4F0179" w14:textId="77777777" w:rsidR="00DB1418" w:rsidRPr="00760004" w:rsidRDefault="00DB1418" w:rsidP="00FA1560">
            <w:pPr>
              <w:pStyle w:val="TAL"/>
            </w:pPr>
            <w:r w:rsidRPr="00760004">
              <w:t>Field names, tag numbers, field types and optional flags are be space-aligned where possible. An indent of four spaces is used.</w:t>
            </w:r>
          </w:p>
        </w:tc>
      </w:tr>
      <w:tr w:rsidR="00DB1418" w:rsidRPr="00760004" w14:paraId="77F787B8" w14:textId="77777777" w:rsidTr="00FA1560">
        <w:tc>
          <w:tcPr>
            <w:tcW w:w="846" w:type="dxa"/>
          </w:tcPr>
          <w:p w14:paraId="1EFC9307" w14:textId="77777777" w:rsidR="00DB1418" w:rsidRPr="00760004" w:rsidRDefault="00DB1418" w:rsidP="00FA1560">
            <w:pPr>
              <w:pStyle w:val="TAL"/>
            </w:pPr>
            <w:r w:rsidRPr="00760004">
              <w:t>D.4.10</w:t>
            </w:r>
          </w:p>
        </w:tc>
        <w:tc>
          <w:tcPr>
            <w:tcW w:w="8785" w:type="dxa"/>
          </w:tcPr>
          <w:p w14:paraId="5AA14597" w14:textId="77777777" w:rsidR="00DB1418" w:rsidRPr="00760004" w:rsidRDefault="00DB1418" w:rsidP="00FA1560">
            <w:pPr>
              <w:pStyle w:val="TAL"/>
            </w:pPr>
            <w:r w:rsidRPr="00760004">
              <w:t>Field and type names (when defining a type) are not in bold.</w:t>
            </w:r>
          </w:p>
        </w:tc>
      </w:tr>
      <w:tr w:rsidR="00DB1418" w:rsidRPr="00760004" w14:paraId="60124B46" w14:textId="77777777" w:rsidTr="00FA1560">
        <w:tc>
          <w:tcPr>
            <w:tcW w:w="846" w:type="dxa"/>
          </w:tcPr>
          <w:p w14:paraId="6E1EA430" w14:textId="77777777" w:rsidR="00DB1418" w:rsidRPr="00760004" w:rsidRDefault="00DB1418" w:rsidP="00FA1560">
            <w:pPr>
              <w:pStyle w:val="TAL"/>
            </w:pPr>
            <w:r w:rsidRPr="00760004">
              <w:t>D.4.11</w:t>
            </w:r>
          </w:p>
        </w:tc>
        <w:tc>
          <w:tcPr>
            <w:tcW w:w="8785" w:type="dxa"/>
          </w:tcPr>
          <w:p w14:paraId="288DB981" w14:textId="77777777" w:rsidR="00DB1418" w:rsidRPr="00760004" w:rsidRDefault="00DB1418" w:rsidP="00FA1560">
            <w:pPr>
              <w:pStyle w:val="TAL"/>
            </w:pPr>
            <w:r w:rsidRPr="00760004">
              <w:t>Braces are given their own line.</w:t>
            </w:r>
          </w:p>
        </w:tc>
      </w:tr>
      <w:tr w:rsidR="00DB1418" w:rsidRPr="00760004" w14:paraId="7E9BAC03" w14:textId="77777777" w:rsidTr="00FA1560">
        <w:tc>
          <w:tcPr>
            <w:tcW w:w="846" w:type="dxa"/>
          </w:tcPr>
          <w:p w14:paraId="38DEAC39" w14:textId="77777777" w:rsidR="00DB1418" w:rsidRPr="00760004" w:rsidRDefault="00DB1418" w:rsidP="00FA1560">
            <w:pPr>
              <w:pStyle w:val="TAL"/>
            </w:pPr>
            <w:r w:rsidRPr="00760004">
              <w:t>D.4.12</w:t>
            </w:r>
          </w:p>
        </w:tc>
        <w:tc>
          <w:tcPr>
            <w:tcW w:w="8785" w:type="dxa"/>
          </w:tcPr>
          <w:p w14:paraId="5181E0D8" w14:textId="77777777" w:rsidR="00DB1418" w:rsidRPr="00760004" w:rsidRDefault="00DB1418" w:rsidP="00FA1560">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760004" w:rsidRDefault="00546061" w:rsidP="00020C2C">
      <w:pPr>
        <w:pStyle w:val="TF"/>
      </w:pPr>
      <w:r w:rsidRPr="00760004">
        <w:t>Figure 2 – Syntax convention example</w:t>
      </w:r>
    </w:p>
    <w:p w14:paraId="21B2B96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NonconformantModule</w:t>
      </w:r>
    </w:p>
    <w:p w14:paraId="607EF716"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01D9E4F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267" w:name="_Toc74852208"/>
      <w:r w:rsidRPr="004D3578">
        <w:t xml:space="preserve">Annex </w:t>
      </w:r>
      <w:r>
        <w:t>E</w:t>
      </w:r>
      <w:r w:rsidRPr="004D3578">
        <w:t xml:space="preserve"> (normative):</w:t>
      </w:r>
      <w:r w:rsidR="002F6AEA">
        <w:br/>
      </w:r>
      <w:r>
        <w:t>XSD Schema for Identity Association</w:t>
      </w:r>
      <w:bookmarkEnd w:id="267"/>
    </w:p>
    <w:p w14:paraId="4EC63CD1"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26180867" w14:textId="77777777" w:rsidR="00D52B92" w:rsidRDefault="00D52B92" w:rsidP="00D52B92">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7A51BB18" w14:textId="7CF6DD9B" w:rsidR="00440EB3" w:rsidRPr="008E410C" w:rsidRDefault="00440EB3" w:rsidP="00440EB3">
      <w:pPr>
        <w:spacing w:after="0"/>
        <w:rPr>
          <w:rFonts w:ascii="Consolas" w:hAnsi="Consolas" w:cs="Consolas"/>
          <w:color w:val="000000"/>
          <w:sz w:val="19"/>
          <w:szCs w:val="19"/>
          <w:lang w:val="de-DE"/>
        </w:rPr>
      </w:pPr>
      <w:r w:rsidRPr="008E410C">
        <w:rPr>
          <w:rFonts w:ascii="Consolas" w:hAnsi="Consolas" w:cs="Consolas"/>
          <w:color w:val="0000FF"/>
          <w:sz w:val="19"/>
          <w:szCs w:val="19"/>
          <w:lang w:val="de-DE"/>
        </w:rPr>
        <w:t xml:space="preserve">           </w:t>
      </w:r>
      <w:r w:rsidRPr="008E410C">
        <w:rPr>
          <w:rFonts w:ascii="Consolas" w:hAnsi="Consolas" w:cs="Consolas"/>
          <w:color w:val="FF0000"/>
          <w:sz w:val="19"/>
          <w:szCs w:val="19"/>
          <w:lang w:val="de-DE"/>
        </w:rPr>
        <w:t>xmlns</w:t>
      </w:r>
      <w:r w:rsidRPr="008E410C">
        <w:rPr>
          <w:rFonts w:ascii="Consolas" w:hAnsi="Consolas" w:cs="Consolas"/>
          <w:color w:val="0000FF"/>
          <w:sz w:val="19"/>
          <w:szCs w:val="19"/>
          <w:lang w:val="de-DE"/>
        </w:rPr>
        <w:t>=</w:t>
      </w:r>
      <w:r w:rsidRPr="008E410C">
        <w:rPr>
          <w:rFonts w:ascii="Consolas" w:hAnsi="Consolas" w:cs="Consolas"/>
          <w:color w:val="000000"/>
          <w:sz w:val="19"/>
          <w:szCs w:val="19"/>
          <w:lang w:val="de-DE"/>
        </w:rPr>
        <w:t>"</w:t>
      </w:r>
      <w:r w:rsidRPr="008E410C">
        <w:rPr>
          <w:rFonts w:ascii="Consolas" w:hAnsi="Consolas" w:cs="Consolas"/>
          <w:color w:val="0000FF"/>
          <w:sz w:val="19"/>
          <w:szCs w:val="19"/>
          <w:lang w:val="de-DE"/>
        </w:rPr>
        <w:t>urn:3GPP:ns:li:3GPPIdentityExtensions:r16:v</w:t>
      </w:r>
      <w:r w:rsidR="008F12B9">
        <w:rPr>
          <w:rFonts w:ascii="Consolas" w:hAnsi="Consolas" w:cs="Consolas"/>
          <w:color w:val="0000FF"/>
          <w:sz w:val="19"/>
          <w:szCs w:val="19"/>
          <w:lang w:val="de-DE"/>
        </w:rPr>
        <w:t>3</w:t>
      </w:r>
      <w:r w:rsidRPr="008E410C">
        <w:rPr>
          <w:rFonts w:ascii="Consolas" w:hAnsi="Consolas" w:cs="Consolas"/>
          <w:color w:val="000000"/>
          <w:sz w:val="19"/>
          <w:szCs w:val="19"/>
          <w:lang w:val="de-DE"/>
        </w:rPr>
        <w:t>"</w:t>
      </w:r>
    </w:p>
    <w:p w14:paraId="2C83708C" w14:textId="77777777" w:rsidR="00440EB3" w:rsidRPr="008E410C" w:rsidRDefault="00440EB3" w:rsidP="00440EB3">
      <w:pPr>
        <w:spacing w:after="0"/>
        <w:rPr>
          <w:rFonts w:ascii="Consolas" w:hAnsi="Consolas" w:cs="Consolas"/>
          <w:color w:val="000000"/>
          <w:sz w:val="19"/>
          <w:szCs w:val="19"/>
          <w:lang w:val="de-DE"/>
        </w:rPr>
      </w:pPr>
      <w:r w:rsidRPr="008E410C">
        <w:rPr>
          <w:rFonts w:ascii="Consolas" w:hAnsi="Consolas" w:cs="Consolas"/>
          <w:color w:val="0000FF"/>
          <w:sz w:val="19"/>
          <w:szCs w:val="19"/>
          <w:lang w:val="de-DE"/>
        </w:rPr>
        <w:t xml:space="preserve">           </w:t>
      </w:r>
      <w:r w:rsidRPr="008E410C">
        <w:rPr>
          <w:rFonts w:ascii="Consolas" w:hAnsi="Consolas" w:cs="Consolas"/>
          <w:color w:val="FF0000"/>
          <w:sz w:val="19"/>
          <w:szCs w:val="19"/>
          <w:lang w:val="de-DE"/>
        </w:rPr>
        <w:t>xmlns:x1</w:t>
      </w:r>
      <w:r w:rsidRPr="008E410C">
        <w:rPr>
          <w:rFonts w:ascii="Consolas" w:hAnsi="Consolas" w:cs="Consolas"/>
          <w:color w:val="0000FF"/>
          <w:sz w:val="19"/>
          <w:szCs w:val="19"/>
          <w:lang w:val="de-DE"/>
        </w:rPr>
        <w:t>=</w:t>
      </w:r>
      <w:r w:rsidRPr="008E410C">
        <w:rPr>
          <w:rFonts w:ascii="Consolas" w:hAnsi="Consolas" w:cs="Consolas"/>
          <w:color w:val="000000"/>
          <w:sz w:val="19"/>
          <w:szCs w:val="19"/>
          <w:lang w:val="de-DE"/>
        </w:rPr>
        <w:t>"</w:t>
      </w:r>
      <w:r w:rsidRPr="008E410C">
        <w:rPr>
          <w:rFonts w:ascii="Consolas" w:hAnsi="Consolas" w:cs="Consolas"/>
          <w:color w:val="0000FF"/>
          <w:sz w:val="19"/>
          <w:szCs w:val="19"/>
          <w:lang w:val="de-DE"/>
        </w:rPr>
        <w:t>http://uri.etsi.org/03221/X1/2017/10</w:t>
      </w:r>
      <w:r w:rsidRPr="008E410C">
        <w:rPr>
          <w:rFonts w:ascii="Consolas" w:hAnsi="Consolas" w:cs="Consolas"/>
          <w:color w:val="000000"/>
          <w:sz w:val="19"/>
          <w:szCs w:val="19"/>
          <w:lang w:val="de-DE"/>
        </w:rPr>
        <w:t>"</w:t>
      </w:r>
    </w:p>
    <w:p w14:paraId="498162D5" w14:textId="77777777" w:rsidR="00440EB3" w:rsidRPr="008E410C" w:rsidRDefault="00440EB3" w:rsidP="00440EB3">
      <w:pPr>
        <w:spacing w:after="0"/>
        <w:rPr>
          <w:rFonts w:ascii="Consolas" w:hAnsi="Consolas" w:cs="Consolas"/>
          <w:color w:val="000000"/>
          <w:sz w:val="19"/>
          <w:szCs w:val="19"/>
          <w:lang w:val="de-DE"/>
        </w:rPr>
      </w:pPr>
      <w:r w:rsidRPr="008E410C">
        <w:rPr>
          <w:rFonts w:ascii="Consolas" w:hAnsi="Consolas" w:cs="Consolas"/>
          <w:color w:val="0000FF"/>
          <w:sz w:val="19"/>
          <w:szCs w:val="19"/>
          <w:lang w:val="de-DE"/>
        </w:rPr>
        <w:t xml:space="preserve">           </w:t>
      </w:r>
      <w:r w:rsidRPr="008E410C">
        <w:rPr>
          <w:rFonts w:ascii="Consolas" w:hAnsi="Consolas" w:cs="Consolas"/>
          <w:color w:val="FF0000"/>
          <w:sz w:val="19"/>
          <w:szCs w:val="19"/>
          <w:lang w:val="de-DE"/>
        </w:rPr>
        <w:t>xmlns:common</w:t>
      </w:r>
      <w:r w:rsidRPr="008E410C">
        <w:rPr>
          <w:rFonts w:ascii="Consolas" w:hAnsi="Consolas" w:cs="Consolas"/>
          <w:color w:val="0000FF"/>
          <w:sz w:val="19"/>
          <w:szCs w:val="19"/>
          <w:lang w:val="de-DE"/>
        </w:rPr>
        <w:t>=</w:t>
      </w:r>
      <w:r w:rsidRPr="008E410C">
        <w:rPr>
          <w:rFonts w:ascii="Consolas" w:hAnsi="Consolas" w:cs="Consolas"/>
          <w:color w:val="000000"/>
          <w:sz w:val="19"/>
          <w:szCs w:val="19"/>
          <w:lang w:val="de-DE"/>
        </w:rPr>
        <w:t>"</w:t>
      </w:r>
      <w:r w:rsidRPr="008E410C">
        <w:rPr>
          <w:rFonts w:ascii="Consolas" w:hAnsi="Consolas" w:cs="Consolas"/>
          <w:color w:val="0000FF"/>
          <w:sz w:val="19"/>
          <w:szCs w:val="19"/>
          <w:lang w:val="de-DE"/>
        </w:rPr>
        <w:t>http://uri.etsi.org/03280/common/2017/07</w:t>
      </w:r>
      <w:r w:rsidRPr="008E410C">
        <w:rPr>
          <w:rFonts w:ascii="Consolas" w:hAnsi="Consolas" w:cs="Consolas"/>
          <w:color w:val="000000"/>
          <w:sz w:val="19"/>
          <w:szCs w:val="19"/>
          <w:lang w:val="de-DE"/>
        </w:rPr>
        <w:t>"</w:t>
      </w:r>
    </w:p>
    <w:p w14:paraId="03B95329" w14:textId="69F1FD9B" w:rsidR="00440EB3" w:rsidRDefault="00440EB3" w:rsidP="00440EB3">
      <w:pPr>
        <w:spacing w:after="0"/>
        <w:rPr>
          <w:rFonts w:ascii="Consolas" w:hAnsi="Consolas" w:cs="Consolas"/>
          <w:color w:val="000000"/>
          <w:sz w:val="19"/>
          <w:szCs w:val="19"/>
        </w:rPr>
      </w:pPr>
      <w:r w:rsidRPr="00765C4C">
        <w:rPr>
          <w:rFonts w:ascii="Consolas" w:hAnsi="Consolas" w:cs="Consolas"/>
          <w:color w:val="0000FF"/>
          <w:sz w:val="19"/>
          <w:szCs w:val="19"/>
          <w:lang w:val="de-DE"/>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urn:3GPP:ns:li:3GPPIdentityExtensions:r16:v</w:t>
      </w:r>
      <w:r w:rsidR="00DA7652">
        <w:rPr>
          <w:rFonts w:ascii="Consolas" w:hAnsi="Consolas" w:cs="Consolas"/>
          <w:color w:val="0000FF"/>
          <w:sz w:val="19"/>
          <w:szCs w:val="19"/>
        </w:rPr>
        <w:t>3</w:t>
      </w:r>
      <w:r>
        <w:rPr>
          <w:rFonts w:ascii="Consolas" w:hAnsi="Consolas" w:cs="Consolas"/>
          <w:color w:val="000000"/>
          <w:sz w:val="19"/>
          <w:szCs w:val="19"/>
        </w:rPr>
        <w:t>"</w:t>
      </w:r>
    </w:p>
    <w:p w14:paraId="77B7EDD5"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662C0F72" w14:textId="77777777" w:rsidR="00440EB3" w:rsidRDefault="00440EB3" w:rsidP="00440EB3">
      <w:pPr>
        <w:spacing w:after="0"/>
        <w:rPr>
          <w:rFonts w:ascii="Consolas" w:hAnsi="Consolas" w:cs="Consolas"/>
          <w:color w:val="000000"/>
          <w:sz w:val="19"/>
          <w:szCs w:val="19"/>
        </w:rPr>
      </w:pPr>
    </w:p>
    <w:p w14:paraId="4359670C"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xs:import</w:t>
      </w:r>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http://uri.etsi.org/03221/X1/2017/10</w:t>
      </w:r>
      <w:r>
        <w:rPr>
          <w:rFonts w:ascii="Consolas" w:hAnsi="Consolas" w:cs="Consolas"/>
          <w:color w:val="000000"/>
          <w:sz w:val="19"/>
          <w:szCs w:val="19"/>
        </w:rPr>
        <w:t>"</w:t>
      </w:r>
      <w:r>
        <w:rPr>
          <w:rFonts w:ascii="Consolas" w:hAnsi="Consolas" w:cs="Consolas"/>
          <w:color w:val="0000FF"/>
          <w:sz w:val="19"/>
          <w:szCs w:val="19"/>
        </w:rPr>
        <w:t>/&gt;</w:t>
      </w:r>
    </w:p>
    <w:p w14:paraId="57D32102"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xs:import</w:t>
      </w:r>
      <w:r>
        <w:rPr>
          <w:rFonts w:ascii="Consolas" w:hAnsi="Consolas" w:cs="Consolas"/>
          <w:color w:val="0000FF"/>
          <w:sz w:val="19"/>
          <w:szCs w:val="19"/>
        </w:rPr>
        <w:t xml:space="preserve"> </w:t>
      </w:r>
      <w:r>
        <w:rPr>
          <w:rFonts w:ascii="Consolas" w:hAnsi="Consolas" w:cs="Consolas"/>
          <w:color w:val="FF0000"/>
          <w:sz w:val="19"/>
          <w:szCs w:val="19"/>
        </w:rPr>
        <w: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http://uri.etsi.org/03280/common/2017/07</w:t>
      </w:r>
      <w:r>
        <w:rPr>
          <w:rFonts w:ascii="Consolas" w:hAnsi="Consolas" w:cs="Consolas"/>
          <w:color w:val="000000"/>
          <w:sz w:val="19"/>
          <w:szCs w:val="19"/>
        </w:rPr>
        <w:t>"</w:t>
      </w:r>
      <w:r>
        <w:rPr>
          <w:rFonts w:ascii="Consolas" w:hAnsi="Consolas" w:cs="Consolas"/>
          <w:color w:val="0000FF"/>
          <w:sz w:val="19"/>
          <w:szCs w:val="19"/>
        </w:rPr>
        <w:t>/&gt;</w:t>
      </w:r>
    </w:p>
    <w:p w14:paraId="59A627E9" w14:textId="77777777" w:rsidR="00440EB3" w:rsidRDefault="00440EB3" w:rsidP="00440EB3">
      <w:pPr>
        <w:spacing w:after="0"/>
        <w:rPr>
          <w:rFonts w:ascii="Consolas" w:hAnsi="Consolas" w:cs="Consolas"/>
          <w:color w:val="000000"/>
          <w:sz w:val="19"/>
          <w:szCs w:val="19"/>
        </w:rPr>
      </w:pPr>
    </w:p>
    <w:p w14:paraId="5655FBD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IdentityAssociationRequest</w:t>
      </w:r>
      <w:r>
        <w:rPr>
          <w:rFonts w:ascii="Consolas" w:hAnsi="Consolas" w:cs="Consolas"/>
          <w:color w:val="000000"/>
          <w:sz w:val="19"/>
          <w:szCs w:val="19"/>
        </w:rPr>
        <w:t>"</w:t>
      </w:r>
      <w:r>
        <w:rPr>
          <w:rFonts w:ascii="Consolas" w:hAnsi="Consolas" w:cs="Consolas"/>
          <w:color w:val="0000FF"/>
          <w:sz w:val="19"/>
          <w:szCs w:val="19"/>
        </w:rPr>
        <w:t>&gt;</w:t>
      </w:r>
    </w:p>
    <w:p w14:paraId="3BAB846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3E02613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49BA153B"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30286D1" w14:textId="02CD5CEB"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RequestDetails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RequestDetails</w:t>
      </w:r>
      <w:r>
        <w:rPr>
          <w:rFonts w:ascii="Consolas" w:hAnsi="Consolas" w:cs="Consolas"/>
          <w:color w:val="000000"/>
          <w:sz w:val="19"/>
          <w:szCs w:val="19"/>
        </w:rPr>
        <w:t>"</w:t>
      </w:r>
      <w:r>
        <w:rPr>
          <w:rFonts w:ascii="Consolas" w:hAnsi="Consolas" w:cs="Consolas"/>
          <w:color w:val="0000FF"/>
          <w:sz w:val="19"/>
          <w:szCs w:val="19"/>
        </w:rPr>
        <w:t>/&gt;</w:t>
      </w:r>
    </w:p>
    <w:p w14:paraId="52FADA5D"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C9804D6"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6EFE8AE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03527F40"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302A1F5" w14:textId="0EE87080" w:rsidR="009550EF" w:rsidRDefault="009550EF" w:rsidP="009550EF">
      <w:pPr>
        <w:spacing w:after="0"/>
        <w:rPr>
          <w:rFonts w:ascii="Consolas" w:hAnsi="Consolas" w:cs="Consolas"/>
          <w:color w:val="000000"/>
          <w:sz w:val="19"/>
          <w:szCs w:val="19"/>
          <w:lang w:eastAsia="fr-FR"/>
        </w:rPr>
      </w:pPr>
    </w:p>
    <w:p w14:paraId="6036E078"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RequestDetails</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44E47B7"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3A221571"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DictionaryEntry</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89D6159"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ObservedTime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common:QualifiedDateTime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8AC703E"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RequestValues</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RequestValues</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6A5ADD5A"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19E1CDDC"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051F4070" w14:textId="77777777" w:rsidR="009550EF" w:rsidRDefault="009550EF" w:rsidP="009550EF">
      <w:pPr>
        <w:spacing w:after="0"/>
        <w:rPr>
          <w:rFonts w:ascii="Consolas" w:hAnsi="Consolas" w:cs="Consolas"/>
          <w:color w:val="000000"/>
          <w:sz w:val="19"/>
          <w:szCs w:val="19"/>
          <w:lang w:eastAsia="fr-FR"/>
        </w:rPr>
      </w:pPr>
    </w:p>
    <w:p w14:paraId="5048A1BF"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RequestValues</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D720DE8"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6B8C37DF"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maxOccurs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unbounded</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D4867DC"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4402ECA0" w14:textId="77777777" w:rsidR="009550EF" w:rsidRDefault="00440EB3" w:rsidP="009550EF">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773C6298" w14:textId="3F3C9BF4" w:rsidR="00440EB3" w:rsidRDefault="00440EB3" w:rsidP="00440EB3">
      <w:pPr>
        <w:spacing w:after="0"/>
        <w:rPr>
          <w:rFonts w:ascii="Consolas" w:hAnsi="Consolas" w:cs="Consolas"/>
          <w:color w:val="000000"/>
          <w:sz w:val="19"/>
          <w:szCs w:val="19"/>
          <w:lang w:eastAsia="fr-FR"/>
        </w:rPr>
      </w:pPr>
    </w:p>
    <w:p w14:paraId="629F60E5"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RequestValue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7551ED0"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378BE170"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FormatType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FormatType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0C54514B"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:LongString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97ECB96" w14:textId="77777777" w:rsidR="005A240F" w:rsidRDefault="00440EB3" w:rsidP="005A240F">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5F10A1A4" w14:textId="105533DA"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0E333BD4" w14:textId="77777777" w:rsidR="005A240F" w:rsidRDefault="005A240F" w:rsidP="005A240F">
      <w:pPr>
        <w:spacing w:after="0"/>
        <w:rPr>
          <w:rFonts w:ascii="Consolas" w:hAnsi="Consolas" w:cs="Consolas"/>
          <w:color w:val="000000"/>
          <w:sz w:val="19"/>
          <w:szCs w:val="19"/>
        </w:rPr>
      </w:pPr>
    </w:p>
    <w:p w14:paraId="14A5C4CE"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FormatType</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67BE0C3"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496A6F15"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3345518"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FormatName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9B132BD"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6E960A94" w14:textId="77777777" w:rsidR="005A240F" w:rsidRDefault="00440EB3" w:rsidP="005A240F">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7477BE6C" w14:textId="0D20C39C" w:rsidR="005A240F" w:rsidRDefault="005A240F" w:rsidP="005A240F">
      <w:pPr>
        <w:spacing w:after="0"/>
        <w:rPr>
          <w:rFonts w:ascii="Consolas" w:hAnsi="Consolas" w:cs="Consolas"/>
          <w:color w:val="000000"/>
          <w:sz w:val="19"/>
          <w:szCs w:val="19"/>
        </w:rPr>
      </w:pPr>
    </w:p>
    <w:p w14:paraId="0E375CA9"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DictionaryEntry</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7CEA73B1"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49654543"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Owner</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4D1EEDD6"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Name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3697040F"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Value</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rPr>
        <w:t>common</w:t>
      </w:r>
      <w:r>
        <w:rPr>
          <w:rFonts w:ascii="Consolas" w:hAnsi="Consolas" w:cs="Consolas"/>
          <w:color w:val="0000FF"/>
          <w:sz w:val="19"/>
          <w:szCs w:val="19"/>
          <w:lang w:eastAsia="fr-FR"/>
        </w:rPr>
        <w:t>:ShortString</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5A837AB4"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FF"/>
          <w:sz w:val="19"/>
          <w:szCs w:val="19"/>
          <w:lang w:eastAsia="fr-FR"/>
        </w:rPr>
        <w:lastRenderedPageBreak/>
        <w:t xml:space="preserve">    &lt;/</w:t>
      </w:r>
      <w:r>
        <w:rPr>
          <w:rFonts w:ascii="Consolas" w:hAnsi="Consolas" w:cs="Consolas"/>
          <w:color w:val="A31515"/>
          <w:sz w:val="19"/>
          <w:szCs w:val="19"/>
          <w:lang w:eastAsia="fr-FR"/>
        </w:rPr>
        <w:t>xs:sequence</w:t>
      </w:r>
      <w:r>
        <w:rPr>
          <w:rFonts w:ascii="Consolas" w:hAnsi="Consolas" w:cs="Consolas"/>
          <w:color w:val="0000FF"/>
          <w:sz w:val="19"/>
          <w:szCs w:val="19"/>
          <w:lang w:eastAsia="fr-FR"/>
        </w:rPr>
        <w:t>&gt;</w:t>
      </w:r>
    </w:p>
    <w:p w14:paraId="010741A2" w14:textId="77777777" w:rsidR="00440EB3" w:rsidRDefault="00440EB3" w:rsidP="00440EB3">
      <w:pPr>
        <w:spacing w:after="0"/>
        <w:rPr>
          <w:rFonts w:ascii="Consolas" w:hAnsi="Consolas" w:cs="Consolas"/>
          <w:color w:val="000000"/>
          <w:sz w:val="19"/>
          <w:szCs w:val="19"/>
          <w:lang w:eastAsia="fr-FR"/>
        </w:rPr>
      </w:pPr>
      <w:r>
        <w:rPr>
          <w:rFonts w:ascii="Consolas" w:hAnsi="Consolas" w:cs="Consolas"/>
          <w:color w:val="000000"/>
          <w:sz w:val="19"/>
          <w:szCs w:val="19"/>
          <w:lang w:eastAsia="fr-FR"/>
        </w:rPr>
        <w:t xml:space="preserve">  </w:t>
      </w:r>
      <w:r>
        <w:rPr>
          <w:rFonts w:ascii="Consolas" w:hAnsi="Consolas" w:cs="Consolas"/>
          <w:color w:val="0000FF"/>
          <w:sz w:val="19"/>
          <w:szCs w:val="19"/>
          <w:lang w:eastAsia="fr-FR"/>
        </w:rPr>
        <w:t>&lt;/</w:t>
      </w:r>
      <w:r>
        <w:rPr>
          <w:rFonts w:ascii="Consolas" w:hAnsi="Consolas" w:cs="Consolas"/>
          <w:color w:val="A31515"/>
          <w:sz w:val="19"/>
          <w:szCs w:val="19"/>
          <w:lang w:eastAsia="fr-FR"/>
        </w:rPr>
        <w:t>xs:complexType</w:t>
      </w:r>
      <w:r>
        <w:rPr>
          <w:rFonts w:ascii="Consolas" w:hAnsi="Consolas" w:cs="Consolas"/>
          <w:color w:val="0000FF"/>
          <w:sz w:val="19"/>
          <w:szCs w:val="19"/>
          <w:lang w:eastAsia="fr-FR"/>
        </w:rPr>
        <w:t>&gt;</w:t>
      </w:r>
    </w:p>
    <w:p w14:paraId="0E6D8918" w14:textId="77777777" w:rsidR="00440EB3" w:rsidRDefault="00440EB3" w:rsidP="00440EB3">
      <w:pPr>
        <w:spacing w:after="0"/>
        <w:rPr>
          <w:rFonts w:ascii="Consolas" w:hAnsi="Consolas" w:cs="Consolas"/>
          <w:color w:val="000000"/>
          <w:sz w:val="19"/>
          <w:szCs w:val="19"/>
        </w:rPr>
      </w:pPr>
    </w:p>
    <w:p w14:paraId="1B311BC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IdentityAssociationResponse</w:t>
      </w:r>
      <w:r>
        <w:rPr>
          <w:rFonts w:ascii="Consolas" w:hAnsi="Consolas" w:cs="Consolas"/>
          <w:color w:val="000000"/>
          <w:sz w:val="19"/>
          <w:szCs w:val="19"/>
        </w:rPr>
        <w:t>"</w:t>
      </w:r>
      <w:r>
        <w:rPr>
          <w:rFonts w:ascii="Consolas" w:hAnsi="Consolas" w:cs="Consolas"/>
          <w:color w:val="0000FF"/>
          <w:sz w:val="19"/>
          <w:szCs w:val="19"/>
        </w:rPr>
        <w:t>&gt;</w:t>
      </w:r>
    </w:p>
    <w:p w14:paraId="4602D61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75DC85DC"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28084C59"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165BCE2"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ResponseDetails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w:t>
      </w:r>
    </w:p>
    <w:p w14:paraId="170C200B"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735F5B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7C20AF1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0CEA1359"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AF4F8E7" w14:textId="77777777" w:rsidR="00440EB3" w:rsidRDefault="00440EB3" w:rsidP="00440EB3">
      <w:pPr>
        <w:spacing w:after="0"/>
        <w:rPr>
          <w:rFonts w:ascii="Consolas" w:hAnsi="Consolas" w:cs="Consolas"/>
          <w:color w:val="000000"/>
          <w:sz w:val="19"/>
          <w:szCs w:val="19"/>
        </w:rPr>
      </w:pPr>
    </w:p>
    <w:p w14:paraId="26C31774" w14:textId="77777777" w:rsidR="001B43E1" w:rsidRDefault="00440EB3" w:rsidP="001B43E1">
      <w:pPr>
        <w:spacing w:after="0"/>
        <w:rPr>
          <w:rFonts w:ascii="Consolas" w:hAnsi="Consolas" w:cs="Consolas"/>
          <w:color w:val="000000"/>
          <w:sz w:val="19"/>
          <w:szCs w:val="19"/>
          <w:lang w:eastAsia="fr-FR"/>
        </w:rPr>
      </w:pPr>
      <w:r>
        <w:rPr>
          <w:rFonts w:ascii="Consolas" w:hAnsi="Consolas"/>
          <w:color w:val="0000FF"/>
          <w:sz w:val="19"/>
          <w:szCs w:val="19"/>
        </w:rPr>
        <w:t>&lt;</w:t>
      </w:r>
      <w:r>
        <w:rPr>
          <w:rFonts w:ascii="Consolas" w:hAnsi="Consolas"/>
          <w:color w:val="A31515"/>
          <w:sz w:val="19"/>
          <w:szCs w:val="19"/>
        </w:rPr>
        <w:t>xs:element</w:t>
      </w:r>
      <w:r>
        <w:t xml:space="preserve"> </w:t>
      </w:r>
      <w:r>
        <w:rPr>
          <w:rFonts w:ascii="Consolas" w:hAnsi="Consolas"/>
          <w:color w:val="FF0000"/>
          <w:sz w:val="19"/>
          <w:szCs w:val="19"/>
        </w:rPr>
        <w:t>name</w:t>
      </w:r>
      <w:r>
        <w:rPr>
          <w:rFonts w:ascii="Consolas" w:hAnsi="Consolas"/>
          <w:color w:val="0000FF"/>
          <w:sz w:val="19"/>
          <w:szCs w:val="19"/>
        </w:rPr>
        <w:t>=</w:t>
      </w:r>
      <w:r>
        <w:rPr>
          <w:rFonts w:ascii="Consolas" w:hAnsi="Consolas"/>
          <w:color w:val="000000"/>
          <w:sz w:val="19"/>
          <w:szCs w:val="19"/>
        </w:rPr>
        <w:t>"</w:t>
      </w:r>
      <w:r>
        <w:rPr>
          <w:rFonts w:ascii="Consolas" w:hAnsi="Consolas"/>
          <w:color w:val="0000FF"/>
          <w:sz w:val="19"/>
          <w:szCs w:val="19"/>
        </w:rPr>
        <w:t>LIHIQRResponse</w:t>
      </w:r>
      <w:r>
        <w:rPr>
          <w:rFonts w:ascii="Consolas" w:hAnsi="Consolas"/>
          <w:color w:val="000000"/>
          <w:sz w:val="19"/>
          <w:szCs w:val="19"/>
        </w:rPr>
        <w:t>"</w:t>
      </w:r>
      <w:r>
        <w:t xml:space="preserve"> </w:t>
      </w:r>
      <w:r>
        <w:rPr>
          <w:rFonts w:ascii="Consolas" w:hAnsi="Consolas"/>
          <w:color w:val="FF0000"/>
          <w:sz w:val="19"/>
          <w:szCs w:val="19"/>
        </w:rPr>
        <w:t>type</w:t>
      </w:r>
      <w:r>
        <w:rPr>
          <w:rFonts w:ascii="Consolas" w:hAnsi="Consolas"/>
          <w:color w:val="0000FF"/>
          <w:sz w:val="19"/>
          <w:szCs w:val="19"/>
        </w:rPr>
        <w:t>=</w:t>
      </w:r>
      <w:r>
        <w:rPr>
          <w:rFonts w:ascii="Consolas" w:hAnsi="Consolas"/>
          <w:color w:val="000000"/>
          <w:sz w:val="19"/>
          <w:szCs w:val="19"/>
        </w:rPr>
        <w:t>"</w:t>
      </w:r>
      <w:r>
        <w:rPr>
          <w:rFonts w:ascii="Consolas" w:hAnsi="Consolas"/>
          <w:color w:val="0000FF"/>
          <w:sz w:val="19"/>
          <w:szCs w:val="19"/>
        </w:rPr>
        <w:t>IdentityResponseDetails</w:t>
      </w:r>
      <w:r>
        <w:rPr>
          <w:rFonts w:ascii="Consolas" w:hAnsi="Consolas"/>
          <w:color w:val="000000"/>
          <w:sz w:val="19"/>
          <w:szCs w:val="19"/>
        </w:rPr>
        <w:t>"</w:t>
      </w:r>
      <w:r>
        <w:rPr>
          <w:rFonts w:ascii="Consolas" w:hAnsi="Consolas"/>
          <w:color w:val="0000FF"/>
          <w:sz w:val="19"/>
          <w:szCs w:val="19"/>
        </w:rPr>
        <w:t>/&gt;</w:t>
      </w:r>
    </w:p>
    <w:p w14:paraId="7325266D" w14:textId="77777777" w:rsidR="00E75B73" w:rsidRPr="00E75B73" w:rsidRDefault="00E75B73" w:rsidP="00440EB3">
      <w:pPr>
        <w:spacing w:after="0"/>
        <w:rPr>
          <w:rFonts w:ascii="Consolas" w:hAnsi="Consolas" w:cs="Consolas"/>
          <w:sz w:val="19"/>
          <w:szCs w:val="19"/>
        </w:rPr>
      </w:pPr>
    </w:p>
    <w:p w14:paraId="01141E99" w14:textId="11E401C9"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w:t>
      </w:r>
    </w:p>
    <w:p w14:paraId="7BE67D9D"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46DEC6B"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IdentityAssociationRecords</w:t>
      </w:r>
      <w:r>
        <w:rPr>
          <w:rFonts w:ascii="Consolas" w:hAnsi="Consolas" w:cs="Consolas"/>
          <w:color w:val="000000"/>
          <w:sz w:val="19"/>
          <w:szCs w:val="19"/>
        </w:rPr>
        <w:t>"</w:t>
      </w:r>
      <w:r>
        <w:rPr>
          <w:rFonts w:ascii="Consolas" w:hAnsi="Consolas" w:cs="Consolas"/>
          <w:color w:val="0000FF"/>
          <w:sz w:val="19"/>
          <w:szCs w:val="19"/>
        </w:rPr>
        <w:t>/&gt;</w:t>
      </w:r>
    </w:p>
    <w:p w14:paraId="181397F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2B9C96E"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C714D9C" w14:textId="77777777" w:rsidR="00440EB3" w:rsidRDefault="00440EB3" w:rsidP="00440EB3">
      <w:pPr>
        <w:spacing w:after="0"/>
        <w:rPr>
          <w:rFonts w:ascii="Consolas" w:hAnsi="Consolas" w:cs="Consolas"/>
          <w:color w:val="000000"/>
          <w:sz w:val="19"/>
          <w:szCs w:val="19"/>
        </w:rPr>
      </w:pPr>
    </w:p>
    <w:p w14:paraId="51BB52E8"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IdentityAssociationRecords</w:t>
      </w:r>
      <w:r>
        <w:rPr>
          <w:rFonts w:ascii="Consolas" w:hAnsi="Consolas" w:cs="Consolas"/>
          <w:color w:val="000000"/>
          <w:sz w:val="19"/>
          <w:szCs w:val="19"/>
        </w:rPr>
        <w:t>"</w:t>
      </w:r>
      <w:r>
        <w:rPr>
          <w:rFonts w:ascii="Consolas" w:hAnsi="Consolas" w:cs="Consolas"/>
          <w:color w:val="0000FF"/>
          <w:sz w:val="19"/>
          <w:szCs w:val="19"/>
        </w:rPr>
        <w:t>&gt;</w:t>
      </w:r>
    </w:p>
    <w:p w14:paraId="1A68643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1D9C5A9"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0A80ADE7"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59C31AA"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42A09D1" w14:textId="77777777" w:rsidR="00440EB3" w:rsidRDefault="00440EB3" w:rsidP="00440EB3">
      <w:pPr>
        <w:spacing w:after="0"/>
        <w:rPr>
          <w:rFonts w:ascii="Consolas" w:hAnsi="Consolas" w:cs="Consolas"/>
          <w:color w:val="000000"/>
          <w:sz w:val="19"/>
          <w:szCs w:val="19"/>
        </w:rPr>
      </w:pPr>
    </w:p>
    <w:p w14:paraId="6BC7869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IdentityAssociationRecord</w:t>
      </w:r>
      <w:r>
        <w:rPr>
          <w:rFonts w:ascii="Consolas" w:hAnsi="Consolas" w:cs="Consolas"/>
          <w:color w:val="000000"/>
          <w:sz w:val="19"/>
          <w:szCs w:val="19"/>
        </w:rPr>
        <w:t>"</w:t>
      </w:r>
      <w:r>
        <w:rPr>
          <w:rFonts w:ascii="Consolas" w:hAnsi="Consolas" w:cs="Consolas"/>
          <w:color w:val="0000FF"/>
          <w:sz w:val="19"/>
          <w:szCs w:val="19"/>
        </w:rPr>
        <w:t>&gt;</w:t>
      </w:r>
    </w:p>
    <w:p w14:paraId="60825B3D"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3F32907" w14:textId="77777777" w:rsidR="00440EB3" w:rsidRPr="004C6C33" w:rsidRDefault="00440EB3" w:rsidP="00440EB3">
      <w:pPr>
        <w:spacing w:after="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22799A4E" w14:textId="4058B9D4" w:rsidR="00440EB3" w:rsidRDefault="006A3FE8" w:rsidP="00440EB3">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Pr>
          <w:rFonts w:ascii="Consolas" w:hAnsi="Consolas" w:cs="Consolas"/>
          <w:color w:val="0000FF"/>
          <w:sz w:val="19"/>
          <w:szCs w:val="19"/>
        </w:rPr>
        <w:t>&lt;</w:t>
      </w:r>
      <w:r w:rsidR="00440EB3">
        <w:rPr>
          <w:rFonts w:ascii="Consolas" w:hAnsi="Consolas" w:cs="Consolas"/>
          <w:color w:val="A31515"/>
          <w:sz w:val="19"/>
          <w:szCs w:val="19"/>
        </w:rPr>
        <w:t>xs:element</w:t>
      </w:r>
      <w:r w:rsidR="00440EB3">
        <w:rPr>
          <w:rFonts w:ascii="Consolas" w:hAnsi="Consolas" w:cs="Consolas"/>
          <w:color w:val="0000FF"/>
          <w:sz w:val="19"/>
          <w:szCs w:val="19"/>
        </w:rPr>
        <w:t xml:space="preserve"> </w:t>
      </w:r>
      <w:r w:rsidR="00440EB3">
        <w:rPr>
          <w:rFonts w:ascii="Consolas" w:hAnsi="Consolas" w:cs="Consolas"/>
          <w:color w:val="FF0000"/>
          <w:sz w:val="19"/>
          <w:szCs w:val="19"/>
        </w:rPr>
        <w:t>name</w:t>
      </w:r>
      <w:r w:rsidR="00440EB3">
        <w:rPr>
          <w:rFonts w:ascii="Consolas" w:hAnsi="Consolas" w:cs="Consolas"/>
          <w:color w:val="0000FF"/>
          <w:sz w:val="19"/>
          <w:szCs w:val="19"/>
        </w:rPr>
        <w:t>=</w:t>
      </w:r>
      <w:r w:rsidR="00440EB3">
        <w:rPr>
          <w:rFonts w:ascii="Consolas" w:hAnsi="Consolas" w:cs="Consolas"/>
          <w:color w:val="000000"/>
          <w:sz w:val="19"/>
          <w:szCs w:val="19"/>
        </w:rPr>
        <w:t>"</w:t>
      </w:r>
      <w:r w:rsidR="00440EB3">
        <w:rPr>
          <w:rFonts w:ascii="Consolas" w:hAnsi="Consolas" w:cs="Consolas"/>
          <w:color w:val="0000FF"/>
          <w:sz w:val="19"/>
          <w:szCs w:val="19"/>
        </w:rPr>
        <w:t>SUCI</w:t>
      </w:r>
      <w:r w:rsidR="00440EB3">
        <w:rPr>
          <w:rFonts w:ascii="Consolas" w:hAnsi="Consolas" w:cs="Consolas"/>
          <w:color w:val="000000"/>
          <w:sz w:val="19"/>
          <w:szCs w:val="19"/>
        </w:rPr>
        <w:t>"</w:t>
      </w:r>
      <w:r w:rsidR="00440EB3">
        <w:rPr>
          <w:rFonts w:ascii="Consolas" w:hAnsi="Consolas" w:cs="Consolas"/>
          <w:color w:val="0000FF"/>
          <w:sz w:val="19"/>
          <w:szCs w:val="19"/>
        </w:rPr>
        <w:t xml:space="preserve"> </w:t>
      </w:r>
      <w:r w:rsidR="00440EB3">
        <w:rPr>
          <w:rFonts w:ascii="Consolas" w:hAnsi="Consolas" w:cs="Consolas"/>
          <w:color w:val="FF0000"/>
          <w:sz w:val="19"/>
          <w:szCs w:val="19"/>
        </w:rPr>
        <w:t>type</w:t>
      </w:r>
      <w:r w:rsidR="00440EB3">
        <w:rPr>
          <w:rFonts w:ascii="Consolas" w:hAnsi="Consolas" w:cs="Consolas"/>
          <w:color w:val="0000FF"/>
          <w:sz w:val="19"/>
          <w:szCs w:val="19"/>
        </w:rPr>
        <w:t>=</w:t>
      </w:r>
      <w:r w:rsidR="00440EB3">
        <w:rPr>
          <w:rFonts w:ascii="Consolas" w:hAnsi="Consolas" w:cs="Consolas"/>
          <w:color w:val="000000"/>
          <w:sz w:val="19"/>
          <w:szCs w:val="19"/>
        </w:rPr>
        <w:t>"</w:t>
      </w:r>
      <w:r w:rsidR="00440EB3">
        <w:rPr>
          <w:rFonts w:ascii="Consolas" w:hAnsi="Consolas" w:cs="Consolas"/>
          <w:color w:val="0000FF"/>
          <w:sz w:val="19"/>
          <w:szCs w:val="19"/>
        </w:rPr>
        <w:t>SUCI</w:t>
      </w:r>
      <w:r w:rsidR="00440EB3">
        <w:rPr>
          <w:rFonts w:ascii="Consolas" w:hAnsi="Consolas" w:cs="Consolas"/>
          <w:color w:val="000000"/>
          <w:sz w:val="19"/>
          <w:szCs w:val="19"/>
        </w:rPr>
        <w:t>"</w:t>
      </w:r>
      <w:r w:rsidR="00440EB3">
        <w:rPr>
          <w:rFonts w:ascii="Consolas" w:hAnsi="Consolas" w:cs="Consolas"/>
          <w:color w:val="0000FF"/>
          <w:sz w:val="19"/>
          <w:szCs w:val="19"/>
        </w:rPr>
        <w:t xml:space="preserve"> </w:t>
      </w:r>
      <w:r w:rsidR="00440EB3">
        <w:rPr>
          <w:rFonts w:ascii="Consolas" w:hAnsi="Consolas" w:cs="Consolas"/>
          <w:color w:val="FF0000"/>
          <w:sz w:val="19"/>
          <w:szCs w:val="19"/>
        </w:rPr>
        <w:t>minOccurs</w:t>
      </w:r>
      <w:r w:rsidR="00440EB3">
        <w:rPr>
          <w:rFonts w:ascii="Consolas" w:hAnsi="Consolas" w:cs="Consolas"/>
          <w:color w:val="0000FF"/>
          <w:sz w:val="19"/>
          <w:szCs w:val="19"/>
        </w:rPr>
        <w:t>=</w:t>
      </w:r>
      <w:r w:rsidR="00440EB3">
        <w:rPr>
          <w:rFonts w:ascii="Consolas" w:hAnsi="Consolas" w:cs="Consolas"/>
          <w:color w:val="000000"/>
          <w:sz w:val="19"/>
          <w:szCs w:val="19"/>
        </w:rPr>
        <w:t>"</w:t>
      </w:r>
      <w:r w:rsidR="00440EB3">
        <w:rPr>
          <w:rFonts w:ascii="Consolas" w:hAnsi="Consolas" w:cs="Consolas"/>
          <w:color w:val="0000FF"/>
          <w:sz w:val="19"/>
          <w:szCs w:val="19"/>
        </w:rPr>
        <w:t>0</w:t>
      </w:r>
      <w:r w:rsidR="00440EB3">
        <w:rPr>
          <w:rFonts w:ascii="Consolas" w:hAnsi="Consolas" w:cs="Consolas"/>
          <w:color w:val="000000"/>
          <w:sz w:val="19"/>
          <w:szCs w:val="19"/>
        </w:rPr>
        <w:t>"</w:t>
      </w:r>
      <w:r w:rsidR="00440EB3">
        <w:rPr>
          <w:rFonts w:ascii="Consolas" w:hAnsi="Consolas" w:cs="Consolas"/>
          <w:color w:val="0000FF"/>
          <w:sz w:val="19"/>
          <w:szCs w:val="19"/>
        </w:rPr>
        <w:t>/&gt;</w:t>
      </w:r>
    </w:p>
    <w:p w14:paraId="2E2174FC"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FiveGGUTI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FiveGGUTI</w:t>
      </w:r>
      <w:r>
        <w:rPr>
          <w:rFonts w:ascii="Consolas" w:hAnsi="Consolas" w:cs="Consolas"/>
          <w:color w:val="000000"/>
          <w:sz w:val="19"/>
          <w:szCs w:val="19"/>
        </w:rPr>
        <w:t>"</w:t>
      </w:r>
      <w:r>
        <w:rPr>
          <w:rFonts w:ascii="Consolas" w:hAnsi="Consolas" w:cs="Consolas"/>
          <w:color w:val="0000FF"/>
          <w:sz w:val="19"/>
          <w:szCs w:val="19"/>
        </w:rPr>
        <w:t>/&gt;</w:t>
      </w:r>
    </w:p>
    <w:p w14:paraId="5491A86F"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72F78FB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AssociationStartTime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common:QualifiedMicrosecondDateTime</w:t>
      </w:r>
      <w:r>
        <w:rPr>
          <w:rFonts w:ascii="Consolas" w:hAnsi="Consolas" w:cs="Consolas"/>
          <w:color w:val="000000"/>
          <w:sz w:val="19"/>
          <w:szCs w:val="19"/>
        </w:rPr>
        <w:t>"</w:t>
      </w:r>
      <w:r>
        <w:rPr>
          <w:rFonts w:ascii="Consolas" w:hAnsi="Consolas" w:cs="Consolas"/>
          <w:color w:val="0000FF"/>
          <w:sz w:val="19"/>
          <w:szCs w:val="19"/>
        </w:rPr>
        <w:t>/&gt;</w:t>
      </w:r>
    </w:p>
    <w:p w14:paraId="3C2D039D" w14:textId="77777777" w:rsidR="00FA3A60" w:rsidRDefault="00440EB3" w:rsidP="00FA3A60">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AssociationEndTime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common:QualifiedMicrosecondDateTime</w:t>
      </w:r>
      <w:r>
        <w:rPr>
          <w:rFonts w:ascii="Consolas" w:hAnsi="Consolas" w:cs="Consolas"/>
          <w:color w:val="000000"/>
          <w:sz w:val="19"/>
          <w:szCs w:val="19"/>
        </w:rPr>
        <w:t>"</w:t>
      </w:r>
      <w:r w:rsidRPr="00ED6D4A">
        <w:rPr>
          <w:rFonts w:ascii="Consolas" w:hAnsi="Consolas" w:cs="Consolas"/>
          <w:color w:val="FF0000"/>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75AD5D58" w14:textId="25F062BF" w:rsidR="00FA3A60" w:rsidRDefault="00FA3A60" w:rsidP="00FA3A60">
      <w:pPr>
        <w:spacing w:after="0"/>
        <w:rPr>
          <w:rFonts w:ascii="Consolas" w:hAnsi="Consolas" w:cs="Consolas"/>
          <w:color w:val="000000"/>
          <w:sz w:val="19"/>
          <w:szCs w:val="19"/>
        </w:rPr>
      </w:pPr>
      <w:r>
        <w:rPr>
          <w:rFonts w:ascii="Consolas" w:hAnsi="Consolas" w:cs="Consolas"/>
          <w:color w:val="0000FF"/>
          <w:sz w:val="19"/>
          <w:szCs w:val="19"/>
          <w:lang w:eastAsia="fr-FR"/>
        </w:rPr>
        <w:t xml:space="preserve">      &lt;</w:t>
      </w:r>
      <w:r>
        <w:rPr>
          <w:rFonts w:ascii="Consolas" w:hAnsi="Consolas" w:cs="Consolas"/>
          <w:color w:val="A31515"/>
          <w:sz w:val="19"/>
          <w:szCs w:val="19"/>
          <w:lang w:eastAsia="fr-FR"/>
        </w:rPr>
        <w:t>xs:element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name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FiveGSTAIList</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type</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FiveGSTAIList</w:t>
      </w:r>
      <w:r>
        <w:rPr>
          <w:rFonts w:ascii="Consolas" w:hAnsi="Consolas" w:cs="Consolas"/>
          <w:color w:val="000000"/>
          <w:sz w:val="19"/>
          <w:szCs w:val="19"/>
          <w:lang w:eastAsia="fr-FR"/>
        </w:rPr>
        <w:t>"</w:t>
      </w:r>
      <w:r>
        <w:rPr>
          <w:rFonts w:ascii="Consolas" w:hAnsi="Consolas" w:cs="Consolas"/>
          <w:color w:val="0000FF"/>
          <w:sz w:val="19"/>
          <w:szCs w:val="19"/>
          <w:lang w:eastAsia="fr-FR"/>
        </w:rPr>
        <w:t xml:space="preserve"> </w:t>
      </w:r>
      <w:r>
        <w:rPr>
          <w:rFonts w:ascii="Consolas" w:hAnsi="Consolas" w:cs="Consolas"/>
          <w:color w:val="FF0000"/>
          <w:sz w:val="19"/>
          <w:szCs w:val="19"/>
          <w:lang w:eastAsia="fr-FR"/>
        </w:rPr>
        <w:t>minOccurs</w:t>
      </w:r>
      <w:r>
        <w:rPr>
          <w:rFonts w:ascii="Consolas" w:hAnsi="Consolas" w:cs="Consolas"/>
          <w:color w:val="0000FF"/>
          <w:sz w:val="19"/>
          <w:szCs w:val="19"/>
          <w:lang w:eastAsia="fr-FR"/>
        </w:rPr>
        <w:t>=</w:t>
      </w:r>
      <w:r>
        <w:rPr>
          <w:rFonts w:ascii="Consolas" w:hAnsi="Consolas" w:cs="Consolas"/>
          <w:color w:val="000000"/>
          <w:sz w:val="19"/>
          <w:szCs w:val="19"/>
          <w:lang w:eastAsia="fr-FR"/>
        </w:rPr>
        <w:t>"</w:t>
      </w:r>
      <w:r>
        <w:rPr>
          <w:rFonts w:ascii="Consolas" w:hAnsi="Consolas" w:cs="Consolas"/>
          <w:color w:val="0000FF"/>
          <w:sz w:val="19"/>
          <w:szCs w:val="19"/>
          <w:lang w:eastAsia="fr-FR"/>
        </w:rPr>
        <w:t>0</w:t>
      </w:r>
      <w:r>
        <w:rPr>
          <w:rFonts w:ascii="Consolas" w:hAnsi="Consolas" w:cs="Consolas"/>
          <w:color w:val="000000"/>
          <w:sz w:val="19"/>
          <w:szCs w:val="19"/>
          <w:lang w:eastAsia="fr-FR"/>
        </w:rPr>
        <w:t>"</w:t>
      </w:r>
      <w:r>
        <w:rPr>
          <w:rFonts w:ascii="Consolas" w:hAnsi="Consolas" w:cs="Consolas"/>
          <w:color w:val="0000FF"/>
          <w:sz w:val="19"/>
          <w:szCs w:val="19"/>
          <w:lang w:eastAsia="fr-FR"/>
        </w:rPr>
        <w:t>/&gt;</w:t>
      </w:r>
    </w:p>
    <w:p w14:paraId="1A700704" w14:textId="16E2DCDA"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6C9DFA5"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995A9D1" w14:textId="77777777" w:rsidR="00440EB3" w:rsidRDefault="00440EB3" w:rsidP="00440EB3">
      <w:pPr>
        <w:spacing w:after="0"/>
        <w:rPr>
          <w:rFonts w:ascii="Consolas" w:hAnsi="Consolas" w:cs="Consolas"/>
          <w:color w:val="000000"/>
          <w:sz w:val="19"/>
          <w:szCs w:val="19"/>
        </w:rPr>
      </w:pPr>
    </w:p>
    <w:p w14:paraId="1DA0677B"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w:t>
      </w:r>
    </w:p>
    <w:p w14:paraId="2DAEA82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20750103"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SUPIIMSI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common:SUPIIMSI</w:t>
      </w:r>
      <w:r>
        <w:rPr>
          <w:rFonts w:ascii="Consolas" w:hAnsi="Consolas" w:cs="Consolas"/>
          <w:color w:val="000000"/>
          <w:sz w:val="19"/>
          <w:szCs w:val="19"/>
        </w:rPr>
        <w:t>"</w:t>
      </w:r>
      <w:r>
        <w:rPr>
          <w:rFonts w:ascii="Consolas" w:hAnsi="Consolas" w:cs="Consolas"/>
          <w:color w:val="0000FF"/>
          <w:sz w:val="19"/>
          <w:szCs w:val="19"/>
        </w:rPr>
        <w:t>/&gt;</w:t>
      </w:r>
    </w:p>
    <w:p w14:paraId="43B48FB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SUPINAI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common:SUPINAI</w:t>
      </w:r>
      <w:r>
        <w:rPr>
          <w:rFonts w:ascii="Consolas" w:hAnsi="Consolas" w:cs="Consolas"/>
          <w:color w:val="000000"/>
          <w:sz w:val="19"/>
          <w:szCs w:val="19"/>
        </w:rPr>
        <w:t>"</w:t>
      </w:r>
      <w:r>
        <w:rPr>
          <w:rFonts w:ascii="Consolas" w:hAnsi="Consolas" w:cs="Consolas"/>
          <w:color w:val="0000FF"/>
          <w:sz w:val="19"/>
          <w:szCs w:val="19"/>
        </w:rPr>
        <w:t>/&gt;</w:t>
      </w:r>
    </w:p>
    <w:p w14:paraId="00F9CE67"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F4B43C0" w14:textId="77777777" w:rsidR="00264115" w:rsidRDefault="00440EB3" w:rsidP="00264115">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27604DF" w14:textId="05731E01" w:rsidR="00264115" w:rsidRDefault="00264115" w:rsidP="00264115">
      <w:pPr>
        <w:spacing w:after="0"/>
        <w:rPr>
          <w:rFonts w:ascii="Consolas" w:hAnsi="Consolas" w:cs="Consolas"/>
          <w:color w:val="000000"/>
          <w:sz w:val="19"/>
          <w:szCs w:val="19"/>
        </w:rPr>
      </w:pPr>
    </w:p>
    <w:p w14:paraId="14537C7B" w14:textId="16D40B83" w:rsidR="00A36F66" w:rsidRDefault="00A36F66"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name</w:t>
      </w:r>
      <w:r w:rsidR="00440EB3" w:rsidRPr="006137AE">
        <w:rPr>
          <w:rFonts w:ascii="Consolas" w:hAnsi="Consolas" w:cs="Consolas"/>
          <w:color w:val="0000FF"/>
          <w:sz w:val="19"/>
          <w:szCs w:val="19"/>
        </w:rPr>
        <w:t>=</w:t>
      </w:r>
      <w:r w:rsidR="00440EB3" w:rsidRPr="004C6C33">
        <w:rPr>
          <w:rFonts w:ascii="Consolas" w:hAnsi="Consolas" w:cs="Consolas"/>
          <w:sz w:val="19"/>
          <w:szCs w:val="19"/>
        </w:rPr>
        <w:t>"</w:t>
      </w:r>
      <w:r w:rsidR="00440EB3" w:rsidRPr="006137AE">
        <w:rPr>
          <w:rFonts w:ascii="Consolas" w:hAnsi="Consolas" w:cs="Consolas"/>
          <w:color w:val="0000FF"/>
          <w:sz w:val="19"/>
          <w:szCs w:val="19"/>
        </w:rPr>
        <w:t>SUCI</w:t>
      </w:r>
      <w:r w:rsidR="00440EB3" w:rsidRPr="004C6C33">
        <w:rPr>
          <w:rFonts w:ascii="Consolas" w:hAnsi="Consolas" w:cs="Consolas"/>
          <w:sz w:val="19"/>
          <w:szCs w:val="19"/>
        </w:rPr>
        <w:t>"</w:t>
      </w:r>
      <w:r w:rsidR="00440EB3" w:rsidRPr="006137AE">
        <w:rPr>
          <w:rFonts w:ascii="Consolas" w:hAnsi="Consolas" w:cs="Consolas"/>
          <w:color w:val="0000FF"/>
          <w:sz w:val="19"/>
          <w:szCs w:val="19"/>
        </w:rPr>
        <w:t>&gt;</w:t>
      </w:r>
    </w:p>
    <w:p w14:paraId="240BFB69" w14:textId="00DA1ACA" w:rsidR="00A36F66" w:rsidRDefault="00A36F66"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6D29D3">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xs:restriction</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base</w:t>
      </w:r>
      <w:r w:rsidR="00440EB3">
        <w:rPr>
          <w:rFonts w:ascii="Consolas" w:hAnsi="Consolas" w:cs="Consolas"/>
          <w:color w:val="0000FF"/>
          <w:sz w:val="19"/>
          <w:szCs w:val="19"/>
        </w:rPr>
        <w:t>=</w:t>
      </w:r>
      <w:r w:rsidR="00440EB3" w:rsidRPr="004C6C33">
        <w:rPr>
          <w:rFonts w:ascii="Consolas" w:hAnsi="Consolas" w:cs="Consolas"/>
          <w:sz w:val="19"/>
          <w:szCs w:val="19"/>
        </w:rPr>
        <w:t>"</w:t>
      </w:r>
      <w:r w:rsidR="00440EB3">
        <w:rPr>
          <w:rFonts w:ascii="Consolas" w:hAnsi="Consolas" w:cs="Consolas"/>
          <w:color w:val="0000FF"/>
          <w:sz w:val="19"/>
          <w:szCs w:val="19"/>
        </w:rPr>
        <w:t>xs:string</w:t>
      </w:r>
      <w:r w:rsidR="00440EB3" w:rsidRPr="004C6C33">
        <w:rPr>
          <w:rFonts w:ascii="Consolas" w:hAnsi="Consolas" w:cs="Consolas"/>
          <w:sz w:val="19"/>
          <w:szCs w:val="19"/>
        </w:rPr>
        <w:t>"</w:t>
      </w:r>
      <w:r w:rsidR="00440EB3" w:rsidRPr="006137AE">
        <w:rPr>
          <w:rFonts w:ascii="Consolas" w:hAnsi="Consolas" w:cs="Consolas"/>
          <w:color w:val="0000FF"/>
          <w:sz w:val="19"/>
          <w:szCs w:val="19"/>
        </w:rPr>
        <w:t>/&gt;</w:t>
      </w:r>
    </w:p>
    <w:p w14:paraId="6EC186A9" w14:textId="149058F9" w:rsidR="00A36F66" w:rsidRDefault="006D29D3"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nsolas" w:hAnsi="Consolas" w:cs="Consolas"/>
          <w:color w:val="0000FF"/>
          <w:sz w:val="19"/>
          <w:szCs w:val="19"/>
        </w:rPr>
        <w:t>&gt;</w:t>
      </w:r>
    </w:p>
    <w:p w14:paraId="29198807" w14:textId="77777777" w:rsidR="00A36F66" w:rsidRDefault="00A36F66" w:rsidP="00A36F66">
      <w:pPr>
        <w:spacing w:after="0"/>
        <w:rPr>
          <w:rFonts w:ascii="Consolas" w:hAnsi="Consolas" w:cs="Consolas"/>
          <w:color w:val="000000"/>
          <w:sz w:val="19"/>
          <w:szCs w:val="19"/>
        </w:rPr>
      </w:pPr>
    </w:p>
    <w:p w14:paraId="54A79F17" w14:textId="2CB2C6F7" w:rsidR="00440EB3" w:rsidRPr="00A36F66" w:rsidRDefault="006D29D3" w:rsidP="00A36F6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name</w:t>
      </w:r>
      <w:r w:rsidR="00440EB3">
        <w:rPr>
          <w:rFonts w:ascii="Consolas" w:hAnsi="Consolas" w:cs="Consolas"/>
          <w:color w:val="0000FF"/>
          <w:sz w:val="19"/>
          <w:szCs w:val="19"/>
        </w:rPr>
        <w:t>=</w:t>
      </w:r>
      <w:r w:rsidR="00440EB3" w:rsidRPr="004C6C33">
        <w:rPr>
          <w:rFonts w:ascii="Consolas" w:hAnsi="Consolas" w:cs="Consolas"/>
          <w:sz w:val="19"/>
          <w:szCs w:val="19"/>
        </w:rPr>
        <w:t>"</w:t>
      </w:r>
      <w:r w:rsidR="00440EB3">
        <w:rPr>
          <w:rFonts w:ascii="Consolas" w:hAnsi="Consolas" w:cs="Consolas"/>
          <w:color w:val="0000FF"/>
          <w:sz w:val="19"/>
          <w:szCs w:val="19"/>
        </w:rPr>
        <w:t>FiveGGUTI</w:t>
      </w:r>
      <w:r w:rsidR="00440EB3" w:rsidRPr="004C6C33">
        <w:rPr>
          <w:rFonts w:ascii="Consolas" w:hAnsi="Consolas" w:cs="Consolas"/>
          <w:sz w:val="19"/>
          <w:szCs w:val="19"/>
        </w:rPr>
        <w:t>"</w:t>
      </w:r>
      <w:r w:rsidR="00440EB3" w:rsidRPr="006137AE">
        <w:rPr>
          <w:rFonts w:ascii="Consolas" w:hAnsi="Consolas" w:cs="Consolas"/>
          <w:color w:val="0000FF"/>
          <w:sz w:val="19"/>
          <w:szCs w:val="19"/>
        </w:rPr>
        <w:t>&gt;</w:t>
      </w:r>
    </w:p>
    <w:p w14:paraId="3886BF0D" w14:textId="260E5886" w:rsidR="00E24FD6" w:rsidRDefault="006D29D3" w:rsidP="00E24FD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xs:restriction</w:t>
      </w:r>
      <w:r w:rsidR="00440EB3" w:rsidRPr="006137AE">
        <w:rPr>
          <w:rFonts w:ascii="Courier New" w:hAnsi="Courier New" w:cs="Courier New"/>
          <w:sz w:val="22"/>
          <w:szCs w:val="22"/>
          <w:lang w:eastAsia="fr-FR"/>
        </w:rPr>
        <w:t xml:space="preserve"> </w:t>
      </w:r>
      <w:r w:rsidR="00440EB3" w:rsidRPr="006137AE">
        <w:rPr>
          <w:rFonts w:ascii="Consolas" w:hAnsi="Consolas" w:cs="Consolas"/>
          <w:color w:val="FF0000"/>
          <w:sz w:val="19"/>
          <w:szCs w:val="19"/>
        </w:rPr>
        <w:t>base</w:t>
      </w:r>
      <w:r w:rsidR="00440EB3">
        <w:rPr>
          <w:rFonts w:ascii="Consolas" w:hAnsi="Consolas" w:cs="Consolas"/>
          <w:color w:val="0000FF"/>
          <w:sz w:val="19"/>
          <w:szCs w:val="19"/>
        </w:rPr>
        <w:t>=</w:t>
      </w:r>
      <w:r w:rsidR="00440EB3" w:rsidRPr="00F01F13">
        <w:rPr>
          <w:rFonts w:ascii="Consolas" w:hAnsi="Consolas" w:cs="Consolas"/>
          <w:sz w:val="19"/>
          <w:szCs w:val="19"/>
        </w:rPr>
        <w:t>"</w:t>
      </w:r>
      <w:r w:rsidR="00440EB3">
        <w:rPr>
          <w:rFonts w:ascii="Consolas" w:hAnsi="Consolas" w:cs="Consolas"/>
          <w:color w:val="0000FF"/>
          <w:sz w:val="19"/>
          <w:szCs w:val="19"/>
        </w:rPr>
        <w:t>xs:string</w:t>
      </w:r>
      <w:r w:rsidR="00440EB3" w:rsidRPr="00F01F13">
        <w:rPr>
          <w:rFonts w:ascii="Consolas" w:hAnsi="Consolas" w:cs="Consolas"/>
          <w:sz w:val="19"/>
          <w:szCs w:val="19"/>
        </w:rPr>
        <w:t>"</w:t>
      </w:r>
      <w:r w:rsidR="00440EB3" w:rsidRPr="006137AE">
        <w:rPr>
          <w:rFonts w:ascii="Consolas" w:hAnsi="Consolas" w:cs="Consolas"/>
          <w:color w:val="0000FF"/>
          <w:sz w:val="19"/>
          <w:szCs w:val="19"/>
        </w:rPr>
        <w:t>/&gt;</w:t>
      </w:r>
    </w:p>
    <w:p w14:paraId="2FD3BB22" w14:textId="57B5C15B" w:rsidR="00E24FD6" w:rsidRDefault="006D29D3" w:rsidP="00E24FD6">
      <w:pPr>
        <w:spacing w:after="0"/>
        <w:rPr>
          <w:rFonts w:ascii="Consolas" w:hAnsi="Consolas" w:cs="Consolas"/>
          <w:color w:val="000000"/>
          <w:sz w:val="19"/>
          <w:szCs w:val="19"/>
        </w:rPr>
      </w:pPr>
      <w:r>
        <w:rPr>
          <w:rFonts w:ascii="Consolas" w:hAnsi="Consolas" w:cs="Consolas"/>
          <w:color w:val="0000FF"/>
          <w:sz w:val="19"/>
          <w:szCs w:val="19"/>
        </w:rPr>
        <w:t xml:space="preserve">  </w:t>
      </w:r>
      <w:r w:rsidR="00440EB3" w:rsidRPr="006137AE">
        <w:rPr>
          <w:rFonts w:ascii="Consolas" w:hAnsi="Consolas" w:cs="Consolas"/>
          <w:color w:val="0000FF"/>
          <w:sz w:val="19"/>
          <w:szCs w:val="19"/>
        </w:rPr>
        <w:t>&lt;/</w:t>
      </w:r>
      <w:r w:rsidR="00440EB3" w:rsidRPr="006137AE">
        <w:rPr>
          <w:rFonts w:ascii="Consolas" w:hAnsi="Consolas" w:cs="Consolas"/>
          <w:color w:val="A31515"/>
          <w:sz w:val="19"/>
          <w:szCs w:val="19"/>
        </w:rPr>
        <w:t>xs:simpleType</w:t>
      </w:r>
      <w:r w:rsidR="00440EB3" w:rsidRPr="006137AE">
        <w:rPr>
          <w:rFonts w:ascii="Consolas" w:hAnsi="Consolas" w:cs="Consolas"/>
          <w:color w:val="0000FF"/>
          <w:sz w:val="19"/>
          <w:szCs w:val="19"/>
        </w:rPr>
        <w:t>&gt;</w:t>
      </w:r>
    </w:p>
    <w:p w14:paraId="516A40F5" w14:textId="68BEE04A" w:rsidR="00440EB3" w:rsidRDefault="00440EB3" w:rsidP="00440EB3">
      <w:pPr>
        <w:spacing w:after="0"/>
        <w:rPr>
          <w:rFonts w:ascii="Consolas" w:hAnsi="Consolas" w:cs="Consolas"/>
          <w:color w:val="000000"/>
          <w:sz w:val="19"/>
          <w:szCs w:val="19"/>
        </w:rPr>
      </w:pPr>
    </w:p>
    <w:p w14:paraId="744AE9F1"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w:t>
      </w:r>
      <w:r>
        <w:rPr>
          <w:rFonts w:ascii="Consolas" w:hAnsi="Consolas" w:cs="Consolas"/>
          <w:color w:val="000000"/>
          <w:sz w:val="19"/>
          <w:szCs w:val="19"/>
        </w:rPr>
        <w:t>"</w:t>
      </w:r>
      <w:r>
        <w:rPr>
          <w:rFonts w:ascii="Consolas" w:hAnsi="Consolas" w:cs="Consolas"/>
          <w:color w:val="0000FF"/>
          <w:sz w:val="19"/>
          <w:szCs w:val="19"/>
        </w:rPr>
        <w:t>&gt;</w:t>
      </w:r>
    </w:p>
    <w:p w14:paraId="78FDC047"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9C65C3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common:PEIIMEI</w:t>
      </w:r>
      <w:r>
        <w:rPr>
          <w:rFonts w:ascii="Consolas" w:hAnsi="Consolas" w:cs="Consolas"/>
          <w:color w:val="000000"/>
          <w:sz w:val="19"/>
          <w:szCs w:val="19"/>
        </w:rPr>
        <w:t>"</w:t>
      </w:r>
      <w:r>
        <w:rPr>
          <w:rFonts w:ascii="Consolas" w:hAnsi="Consolas" w:cs="Consolas"/>
          <w:color w:val="0000FF"/>
          <w:sz w:val="19"/>
          <w:szCs w:val="19"/>
        </w:rPr>
        <w:t>/&gt;</w:t>
      </w:r>
    </w:p>
    <w:p w14:paraId="09CC0CD6"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PEIIMEISV</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common:PEIIMEISV</w:t>
      </w:r>
      <w:r>
        <w:rPr>
          <w:rFonts w:ascii="Consolas" w:hAnsi="Consolas" w:cs="Consolas"/>
          <w:color w:val="000000"/>
          <w:sz w:val="19"/>
          <w:szCs w:val="19"/>
        </w:rPr>
        <w:t>"</w:t>
      </w:r>
      <w:r>
        <w:rPr>
          <w:rFonts w:ascii="Consolas" w:hAnsi="Consolas" w:cs="Consolas"/>
          <w:color w:val="0000FF"/>
          <w:sz w:val="19"/>
          <w:szCs w:val="19"/>
        </w:rPr>
        <w:t>/&gt;</w:t>
      </w:r>
    </w:p>
    <w:p w14:paraId="74152E54"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PEIMAC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common:MACAddress</w:t>
      </w:r>
      <w:r>
        <w:rPr>
          <w:rFonts w:ascii="Consolas" w:hAnsi="Consolas" w:cs="Consolas"/>
          <w:color w:val="000000"/>
          <w:sz w:val="19"/>
          <w:szCs w:val="19"/>
        </w:rPr>
        <w:t>"</w:t>
      </w:r>
      <w:r>
        <w:rPr>
          <w:rFonts w:ascii="Consolas" w:hAnsi="Consolas" w:cs="Consolas"/>
          <w:color w:val="0000FF"/>
          <w:sz w:val="19"/>
          <w:szCs w:val="19"/>
        </w:rPr>
        <w:t>/&gt;</w:t>
      </w:r>
    </w:p>
    <w:p w14:paraId="6B9F3C62" w14:textId="77777777" w:rsidR="00440EB3" w:rsidRDefault="00440EB3" w:rsidP="00440EB3">
      <w:pPr>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56DC5CC8" w14:textId="5AF9B9D9" w:rsidR="00440EB3" w:rsidRDefault="00440EB3" w:rsidP="00440EB3">
      <w:pPr>
        <w:spacing w:after="0"/>
        <w:rPr>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95B989E" w14:textId="09CE8526" w:rsidR="000B6B36" w:rsidRDefault="000B6B36" w:rsidP="00440EB3">
      <w:pPr>
        <w:spacing w:after="0"/>
        <w:rPr>
          <w:rFonts w:ascii="Consolas" w:hAnsi="Consolas" w:cs="Consolas"/>
          <w:color w:val="0000FF"/>
          <w:sz w:val="19"/>
          <w:szCs w:val="19"/>
        </w:rPr>
      </w:pPr>
    </w:p>
    <w:p w14:paraId="045AEC09"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FiveGSTAIList</w:t>
      </w:r>
      <w:r>
        <w:rPr>
          <w:rFonts w:ascii="Consolas" w:hAnsi="Consolas" w:cs="Consolas"/>
          <w:color w:val="000000"/>
          <w:sz w:val="19"/>
          <w:szCs w:val="19"/>
        </w:rPr>
        <w:t>"</w:t>
      </w:r>
      <w:r>
        <w:rPr>
          <w:rFonts w:ascii="Consolas" w:hAnsi="Consolas" w:cs="Consolas"/>
          <w:color w:val="0000FF"/>
          <w:sz w:val="19"/>
          <w:szCs w:val="19"/>
        </w:rPr>
        <w:t>&gt;</w:t>
      </w:r>
    </w:p>
    <w:p w14:paraId="2F1DC36D"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3DF023E"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FiveGSTAI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FiveGSTAI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w:t>
      </w:r>
    </w:p>
    <w:p w14:paraId="3D65CF9A"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5DA20F0"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C2E506F" w14:textId="77777777" w:rsidR="000B6B36" w:rsidRDefault="000B6B36" w:rsidP="000B6B36">
      <w:pPr>
        <w:overflowPunct/>
        <w:spacing w:after="0"/>
        <w:textAlignment w:val="auto"/>
        <w:rPr>
          <w:rFonts w:ascii="Consolas" w:hAnsi="Consolas" w:cs="Consolas"/>
          <w:color w:val="000000"/>
          <w:sz w:val="19"/>
          <w:szCs w:val="19"/>
        </w:rPr>
      </w:pPr>
    </w:p>
    <w:p w14:paraId="37D08379"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FiveGSTAI</w:t>
      </w:r>
      <w:r>
        <w:rPr>
          <w:rFonts w:ascii="Consolas" w:hAnsi="Consolas" w:cs="Consolas"/>
          <w:color w:val="000000"/>
          <w:sz w:val="19"/>
          <w:szCs w:val="19"/>
        </w:rPr>
        <w:t>"</w:t>
      </w:r>
      <w:r>
        <w:rPr>
          <w:rFonts w:ascii="Consolas" w:hAnsi="Consolas" w:cs="Consolas"/>
          <w:color w:val="0000FF"/>
          <w:sz w:val="19"/>
          <w:szCs w:val="19"/>
        </w:rPr>
        <w:t>&gt;</w:t>
      </w:r>
    </w:p>
    <w:p w14:paraId="555087EE"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7BA089"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MCC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MCC</w:t>
      </w:r>
      <w:r>
        <w:rPr>
          <w:rFonts w:ascii="Consolas" w:hAnsi="Consolas" w:cs="Consolas"/>
          <w:color w:val="000000"/>
          <w:sz w:val="19"/>
          <w:szCs w:val="19"/>
        </w:rPr>
        <w:t>"</w:t>
      </w:r>
      <w:r>
        <w:rPr>
          <w:rFonts w:ascii="Consolas" w:hAnsi="Consolas" w:cs="Consolas"/>
          <w:color w:val="0000FF"/>
          <w:sz w:val="19"/>
          <w:szCs w:val="19"/>
        </w:rPr>
        <w:t>/&gt;</w:t>
      </w:r>
    </w:p>
    <w:p w14:paraId="5ACA70E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MNC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MNC</w:t>
      </w:r>
      <w:r>
        <w:rPr>
          <w:rFonts w:ascii="Consolas" w:hAnsi="Consolas" w:cs="Consolas"/>
          <w:color w:val="000000"/>
          <w:sz w:val="19"/>
          <w:szCs w:val="19"/>
        </w:rPr>
        <w:t>"</w:t>
      </w:r>
      <w:r>
        <w:rPr>
          <w:rFonts w:ascii="Consolas" w:hAnsi="Consolas" w:cs="Consolas"/>
          <w:color w:val="0000FF"/>
          <w:sz w:val="19"/>
          <w:szCs w:val="19"/>
        </w:rPr>
        <w:t>/&gt;</w:t>
      </w:r>
    </w:p>
    <w:p w14:paraId="235A0C2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TAC</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TAC</w:t>
      </w:r>
      <w:r>
        <w:rPr>
          <w:rFonts w:ascii="Consolas" w:hAnsi="Consolas" w:cs="Consolas"/>
          <w:color w:val="000000"/>
          <w:sz w:val="19"/>
          <w:szCs w:val="19"/>
        </w:rPr>
        <w:t>"</w:t>
      </w:r>
      <w:r>
        <w:rPr>
          <w:rFonts w:ascii="Consolas" w:hAnsi="Consolas" w:cs="Consolas"/>
          <w:color w:val="0000FF"/>
          <w:sz w:val="19"/>
          <w:szCs w:val="19"/>
        </w:rPr>
        <w:t>/&gt;</w:t>
      </w:r>
    </w:p>
    <w:p w14:paraId="50923EBD"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NID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NID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w:t>
      </w:r>
    </w:p>
    <w:p w14:paraId="157DC66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53247C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4F83A4A" w14:textId="77777777" w:rsidR="000B6B36" w:rsidRDefault="000B6B36" w:rsidP="000B6B36">
      <w:pPr>
        <w:overflowPunct/>
        <w:spacing w:after="0"/>
        <w:textAlignment w:val="auto"/>
        <w:rPr>
          <w:rFonts w:ascii="Consolas" w:hAnsi="Consolas" w:cs="Consolas"/>
          <w:color w:val="000000"/>
          <w:sz w:val="19"/>
          <w:szCs w:val="19"/>
        </w:rPr>
      </w:pPr>
    </w:p>
    <w:p w14:paraId="01E10E0A"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MCC</w:t>
      </w:r>
      <w:r>
        <w:rPr>
          <w:rFonts w:ascii="Consolas" w:hAnsi="Consolas" w:cs="Consolas"/>
          <w:color w:val="000000"/>
          <w:sz w:val="19"/>
          <w:szCs w:val="19"/>
        </w:rPr>
        <w:t>"</w:t>
      </w:r>
      <w:r>
        <w:rPr>
          <w:rFonts w:ascii="Consolas" w:hAnsi="Consolas" w:cs="Consolas"/>
          <w:color w:val="0000FF"/>
          <w:sz w:val="19"/>
          <w:szCs w:val="19"/>
        </w:rPr>
        <w:t>&gt;</w:t>
      </w:r>
    </w:p>
    <w:p w14:paraId="31E4515A"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F11BA9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[0-9]{3}</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xs:pattern</w:t>
      </w:r>
      <w:r>
        <w:rPr>
          <w:rFonts w:ascii="Consolas" w:hAnsi="Consolas" w:cs="Consolas"/>
          <w:color w:val="0000FF"/>
          <w:sz w:val="19"/>
          <w:szCs w:val="19"/>
        </w:rPr>
        <w:t>&gt;</w:t>
      </w:r>
    </w:p>
    <w:p w14:paraId="063136D7"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91177C0"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E2BC995" w14:textId="77777777" w:rsidR="000B6B36" w:rsidRDefault="000B6B36" w:rsidP="000B6B36">
      <w:pPr>
        <w:overflowPunct/>
        <w:spacing w:after="0"/>
        <w:textAlignment w:val="auto"/>
        <w:rPr>
          <w:rFonts w:ascii="Consolas" w:hAnsi="Consolas" w:cs="Consolas"/>
          <w:color w:val="000000"/>
          <w:sz w:val="19"/>
          <w:szCs w:val="19"/>
        </w:rPr>
      </w:pPr>
    </w:p>
    <w:p w14:paraId="10E121E3"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MNC</w:t>
      </w:r>
      <w:r>
        <w:rPr>
          <w:rFonts w:ascii="Consolas" w:hAnsi="Consolas" w:cs="Consolas"/>
          <w:color w:val="000000"/>
          <w:sz w:val="19"/>
          <w:szCs w:val="19"/>
        </w:rPr>
        <w:t>"</w:t>
      </w:r>
      <w:r>
        <w:rPr>
          <w:rFonts w:ascii="Consolas" w:hAnsi="Consolas" w:cs="Consolas"/>
          <w:color w:val="0000FF"/>
          <w:sz w:val="19"/>
          <w:szCs w:val="19"/>
        </w:rPr>
        <w:t>&gt;</w:t>
      </w:r>
    </w:p>
    <w:p w14:paraId="27DDC341"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01985A87"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[0-9]{2,3}</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xs:pattern</w:t>
      </w:r>
      <w:r>
        <w:rPr>
          <w:rFonts w:ascii="Consolas" w:hAnsi="Consolas" w:cs="Consolas"/>
          <w:color w:val="0000FF"/>
          <w:sz w:val="19"/>
          <w:szCs w:val="19"/>
        </w:rPr>
        <w:t>&gt;</w:t>
      </w:r>
    </w:p>
    <w:p w14:paraId="4CD58C3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3770E30A"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0C2B966" w14:textId="77777777" w:rsidR="000B6B36" w:rsidRDefault="000B6B36" w:rsidP="000B6B36">
      <w:pPr>
        <w:overflowPunct/>
        <w:spacing w:after="0"/>
        <w:textAlignment w:val="auto"/>
        <w:rPr>
          <w:rFonts w:ascii="Consolas" w:hAnsi="Consolas" w:cs="Consolas"/>
          <w:color w:val="000000"/>
          <w:sz w:val="19"/>
          <w:szCs w:val="19"/>
        </w:rPr>
      </w:pPr>
    </w:p>
    <w:p w14:paraId="494F2B7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TAC</w:t>
      </w:r>
      <w:r>
        <w:rPr>
          <w:rFonts w:ascii="Consolas" w:hAnsi="Consolas" w:cs="Consolas"/>
          <w:color w:val="000000"/>
          <w:sz w:val="19"/>
          <w:szCs w:val="19"/>
        </w:rPr>
        <w:t>"</w:t>
      </w:r>
      <w:r>
        <w:rPr>
          <w:rFonts w:ascii="Consolas" w:hAnsi="Consolas" w:cs="Consolas"/>
          <w:color w:val="0000FF"/>
          <w:sz w:val="19"/>
          <w:szCs w:val="19"/>
        </w:rPr>
        <w:t>&gt;</w:t>
      </w:r>
    </w:p>
    <w:p w14:paraId="7D432A8D"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4C462FA"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[A-Fa-f0-9]{4}</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xs:pattern</w:t>
      </w:r>
      <w:r>
        <w:rPr>
          <w:rFonts w:ascii="Consolas" w:hAnsi="Consolas" w:cs="Consolas"/>
          <w:color w:val="0000FF"/>
          <w:sz w:val="19"/>
          <w:szCs w:val="19"/>
        </w:rPr>
        <w:t>&gt;</w:t>
      </w:r>
    </w:p>
    <w:p w14:paraId="4D15DF1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B1D7AFB"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503DD68" w14:textId="77777777" w:rsidR="000B6B36" w:rsidRDefault="000B6B36" w:rsidP="000B6B36">
      <w:pPr>
        <w:overflowPunct/>
        <w:spacing w:after="0"/>
        <w:textAlignment w:val="auto"/>
        <w:rPr>
          <w:rFonts w:ascii="Consolas" w:hAnsi="Consolas" w:cs="Consolas"/>
          <w:color w:val="000000"/>
          <w:sz w:val="19"/>
          <w:szCs w:val="19"/>
        </w:rPr>
      </w:pPr>
    </w:p>
    <w:p w14:paraId="505199AD"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NID</w:t>
      </w:r>
      <w:r>
        <w:rPr>
          <w:rFonts w:ascii="Consolas" w:hAnsi="Consolas" w:cs="Consolas"/>
          <w:color w:val="000000"/>
          <w:sz w:val="19"/>
          <w:szCs w:val="19"/>
        </w:rPr>
        <w:t>"</w:t>
      </w:r>
      <w:r>
        <w:rPr>
          <w:rFonts w:ascii="Consolas" w:hAnsi="Consolas" w:cs="Consolas"/>
          <w:color w:val="0000FF"/>
          <w:sz w:val="19"/>
          <w:szCs w:val="19"/>
        </w:rPr>
        <w:t>&gt;</w:t>
      </w:r>
    </w:p>
    <w:p w14:paraId="658152D8"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D540FD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[A-Fa-f0-9]{11}</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xs:pattern</w:t>
      </w:r>
      <w:r>
        <w:rPr>
          <w:rFonts w:ascii="Consolas" w:hAnsi="Consolas" w:cs="Consolas"/>
          <w:color w:val="0000FF"/>
          <w:sz w:val="19"/>
          <w:szCs w:val="19"/>
        </w:rPr>
        <w:t>&gt;</w:t>
      </w:r>
    </w:p>
    <w:p w14:paraId="0CF1AAF7"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E388E1D"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AB0B3D8" w14:textId="77777777" w:rsidR="000B6B36" w:rsidRDefault="000B6B36" w:rsidP="000B6B36">
      <w:pPr>
        <w:overflowPunct/>
        <w:spacing w:after="0"/>
        <w:textAlignment w:val="auto"/>
        <w:rPr>
          <w:rFonts w:ascii="Consolas" w:hAnsi="Consolas" w:cs="Consolas"/>
          <w:color w:val="000000"/>
          <w:sz w:val="19"/>
          <w:szCs w:val="19"/>
        </w:rPr>
      </w:pPr>
    </w:p>
    <w:p w14:paraId="77F03FFB"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ActivateAssociationUpdates</w:t>
      </w:r>
      <w:r>
        <w:rPr>
          <w:rFonts w:ascii="Consolas" w:hAnsi="Consolas" w:cs="Consolas"/>
          <w:color w:val="000000"/>
          <w:sz w:val="19"/>
          <w:szCs w:val="19"/>
        </w:rPr>
        <w:t>"</w:t>
      </w:r>
      <w:r>
        <w:rPr>
          <w:rFonts w:ascii="Consolas" w:hAnsi="Consolas" w:cs="Consolas"/>
          <w:color w:val="0000FF"/>
          <w:sz w:val="19"/>
          <w:szCs w:val="19"/>
        </w:rPr>
        <w:t>&gt;</w:t>
      </w:r>
    </w:p>
    <w:p w14:paraId="56D36A35"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079E4DF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5F22E1D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83EC368"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OngoingAssociationTaskID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common:UUID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ADB3F80"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SUPI</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1FFFB8"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EA2172E"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7B5FF14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2AB96D58"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6A4965F" w14:textId="77777777" w:rsidR="000B6B36" w:rsidRDefault="000B6B36" w:rsidP="000B6B36">
      <w:pPr>
        <w:overflowPunct/>
        <w:spacing w:after="0"/>
        <w:textAlignment w:val="auto"/>
        <w:rPr>
          <w:rFonts w:ascii="Consolas" w:hAnsi="Consolas" w:cs="Consolas"/>
          <w:color w:val="000000"/>
          <w:sz w:val="19"/>
          <w:szCs w:val="19"/>
        </w:rPr>
      </w:pPr>
    </w:p>
    <w:p w14:paraId="13298658"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ActivateAssociationUpdatesAcknowledgement</w:t>
      </w:r>
      <w:r>
        <w:rPr>
          <w:rFonts w:ascii="Consolas" w:hAnsi="Consolas" w:cs="Consolas"/>
          <w:color w:val="000000"/>
          <w:sz w:val="19"/>
          <w:szCs w:val="19"/>
        </w:rPr>
        <w:t>"</w:t>
      </w:r>
      <w:r>
        <w:rPr>
          <w:rFonts w:ascii="Consolas" w:hAnsi="Consolas" w:cs="Consolas"/>
          <w:color w:val="0000FF"/>
          <w:sz w:val="19"/>
          <w:szCs w:val="19"/>
        </w:rPr>
        <w:t>&gt;</w:t>
      </w:r>
    </w:p>
    <w:p w14:paraId="3B138A8D"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77B71FFB"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4752DB71"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B9503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oK</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x1:OKAckAndComplete</w:t>
      </w:r>
      <w:r>
        <w:rPr>
          <w:rFonts w:ascii="Consolas" w:hAnsi="Consolas" w:cs="Consolas"/>
          <w:color w:val="000000"/>
          <w:sz w:val="19"/>
          <w:szCs w:val="19"/>
        </w:rPr>
        <w:t>"</w:t>
      </w:r>
      <w:r>
        <w:rPr>
          <w:rFonts w:ascii="Consolas" w:hAnsi="Consolas" w:cs="Consolas"/>
          <w:color w:val="0000FF"/>
          <w:sz w:val="19"/>
          <w:szCs w:val="19"/>
        </w:rPr>
        <w:t>/&gt;</w:t>
      </w:r>
    </w:p>
    <w:p w14:paraId="704864B0"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CurrentAssociations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4BB20B"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6FA1E73"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446EDC12"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6BFD8484"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7D19DF5" w14:textId="77777777" w:rsidR="000B6B36" w:rsidRDefault="000B6B36" w:rsidP="000B6B36">
      <w:pPr>
        <w:overflowPunct/>
        <w:spacing w:after="0"/>
        <w:textAlignment w:val="auto"/>
        <w:rPr>
          <w:rFonts w:ascii="Consolas" w:hAnsi="Consolas" w:cs="Consolas"/>
          <w:color w:val="000000"/>
          <w:sz w:val="19"/>
          <w:szCs w:val="19"/>
        </w:rPr>
      </w:pPr>
    </w:p>
    <w:p w14:paraId="3FA5B052"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DeactivateAssociationUpdates</w:t>
      </w:r>
      <w:r>
        <w:rPr>
          <w:rFonts w:ascii="Consolas" w:hAnsi="Consolas" w:cs="Consolas"/>
          <w:color w:val="000000"/>
          <w:sz w:val="19"/>
          <w:szCs w:val="19"/>
        </w:rPr>
        <w:t>"</w:t>
      </w:r>
      <w:r>
        <w:rPr>
          <w:rFonts w:ascii="Consolas" w:hAnsi="Consolas" w:cs="Consolas"/>
          <w:color w:val="0000FF"/>
          <w:sz w:val="19"/>
          <w:szCs w:val="19"/>
        </w:rPr>
        <w:t>&gt;</w:t>
      </w:r>
    </w:p>
    <w:p w14:paraId="526A1E6B"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4C1DC689"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2D56638A"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63582F1"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OngoingAssociationTaskID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common:UUID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DED4147"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1EDFF9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2272D93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2B03BD8B"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98B4E91" w14:textId="77777777" w:rsidR="000B6B36" w:rsidRDefault="000B6B36" w:rsidP="000B6B36">
      <w:pPr>
        <w:overflowPunct/>
        <w:spacing w:after="0"/>
        <w:textAlignment w:val="auto"/>
        <w:rPr>
          <w:rFonts w:ascii="Consolas" w:hAnsi="Consolas" w:cs="Consolas"/>
          <w:color w:val="000000"/>
          <w:sz w:val="19"/>
          <w:szCs w:val="19"/>
        </w:rPr>
      </w:pPr>
    </w:p>
    <w:p w14:paraId="0051FF0D"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DeactivateAssociationUpdatesAcknowledgement</w:t>
      </w:r>
      <w:r>
        <w:rPr>
          <w:rFonts w:ascii="Consolas" w:hAnsi="Consolas" w:cs="Consolas"/>
          <w:color w:val="000000"/>
          <w:sz w:val="19"/>
          <w:szCs w:val="19"/>
        </w:rPr>
        <w:t>"</w:t>
      </w:r>
      <w:r>
        <w:rPr>
          <w:rFonts w:ascii="Consolas" w:hAnsi="Consolas" w:cs="Consolas"/>
          <w:color w:val="0000FF"/>
          <w:sz w:val="19"/>
          <w:szCs w:val="19"/>
        </w:rPr>
        <w:t>&gt;</w:t>
      </w:r>
    </w:p>
    <w:p w14:paraId="64B23830"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2422788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5977D61F"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5E4ABC"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oK</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x1:OKAckAndComplete</w:t>
      </w:r>
      <w:r>
        <w:rPr>
          <w:rFonts w:ascii="Consolas" w:hAnsi="Consolas" w:cs="Consolas"/>
          <w:color w:val="000000"/>
          <w:sz w:val="19"/>
          <w:szCs w:val="19"/>
        </w:rPr>
        <w:t>"</w:t>
      </w:r>
      <w:r>
        <w:rPr>
          <w:rFonts w:ascii="Consolas" w:hAnsi="Consolas" w:cs="Consolas"/>
          <w:color w:val="0000FF"/>
          <w:sz w:val="19"/>
          <w:szCs w:val="19"/>
        </w:rPr>
        <w:t>/&gt;</w:t>
      </w:r>
    </w:p>
    <w:p w14:paraId="6D660894"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E640063"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5D6FC21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2375A407"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732278CE" w14:textId="77777777" w:rsidR="000B6B36" w:rsidRDefault="000B6B36" w:rsidP="000B6B36">
      <w:pPr>
        <w:overflowPunct/>
        <w:spacing w:after="0"/>
        <w:textAlignment w:val="auto"/>
        <w:rPr>
          <w:rFonts w:ascii="Consolas" w:hAnsi="Consolas" w:cs="Consolas"/>
          <w:color w:val="000000"/>
          <w:sz w:val="19"/>
          <w:szCs w:val="19"/>
        </w:rPr>
      </w:pPr>
    </w:p>
    <w:p w14:paraId="0C8175FE"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IdentityAssociationUpdate</w:t>
      </w:r>
      <w:r>
        <w:rPr>
          <w:rFonts w:ascii="Consolas" w:hAnsi="Consolas" w:cs="Consolas"/>
          <w:color w:val="000000"/>
          <w:sz w:val="19"/>
          <w:szCs w:val="19"/>
        </w:rPr>
        <w:t>"</w:t>
      </w:r>
      <w:r>
        <w:rPr>
          <w:rFonts w:ascii="Consolas" w:hAnsi="Consolas" w:cs="Consolas"/>
          <w:color w:val="0000FF"/>
          <w:sz w:val="19"/>
          <w:szCs w:val="19"/>
        </w:rPr>
        <w:t>&gt;</w:t>
      </w:r>
    </w:p>
    <w:p w14:paraId="5D984E30"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36FC7B21"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x1:X1RequestMessage</w:t>
      </w:r>
      <w:r>
        <w:rPr>
          <w:rFonts w:ascii="Consolas" w:hAnsi="Consolas" w:cs="Consolas"/>
          <w:color w:val="000000"/>
          <w:sz w:val="19"/>
          <w:szCs w:val="19"/>
        </w:rPr>
        <w:t>"</w:t>
      </w:r>
      <w:r>
        <w:rPr>
          <w:rFonts w:ascii="Consolas" w:hAnsi="Consolas" w:cs="Consolas"/>
          <w:color w:val="0000FF"/>
          <w:sz w:val="19"/>
          <w:szCs w:val="19"/>
        </w:rPr>
        <w:t>&gt;</w:t>
      </w:r>
    </w:p>
    <w:p w14:paraId="0F0C65DA"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9AC0CE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OngoingAssociationTaskID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common:UUID</w:t>
      </w:r>
      <w:r>
        <w:rPr>
          <w:rFonts w:ascii="Consolas" w:hAnsi="Consolas" w:cs="Consolas"/>
          <w:color w:val="000000"/>
          <w:sz w:val="19"/>
          <w:szCs w:val="19"/>
        </w:rPr>
        <w:t>"</w:t>
      </w:r>
      <w:r>
        <w:rPr>
          <w:rFonts w:ascii="Consolas" w:hAnsi="Consolas" w:cs="Consolas"/>
          <w:color w:val="0000FF"/>
          <w:sz w:val="19"/>
          <w:szCs w:val="19"/>
        </w:rPr>
        <w:t>/&gt;</w:t>
      </w:r>
    </w:p>
    <w:p w14:paraId="0877AFF2"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UpdateDetails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IdentityResponseDetails</w:t>
      </w:r>
      <w:r>
        <w:rPr>
          <w:rFonts w:ascii="Consolas" w:hAnsi="Consolas" w:cs="Consolas"/>
          <w:color w:val="000000"/>
          <w:sz w:val="19"/>
          <w:szCs w:val="19"/>
        </w:rPr>
        <w:t>"</w:t>
      </w:r>
      <w:r>
        <w:rPr>
          <w:rFonts w:ascii="Consolas" w:hAnsi="Consolas" w:cs="Consolas"/>
          <w:color w:val="0000FF"/>
          <w:sz w:val="19"/>
          <w:szCs w:val="19"/>
        </w:rPr>
        <w:t>/&gt;</w:t>
      </w:r>
    </w:p>
    <w:p w14:paraId="72A588F7"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3845275"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165C2D8B"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694BFB92"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2FEF438" w14:textId="77777777" w:rsidR="000B6B36" w:rsidRDefault="000B6B36" w:rsidP="000B6B36">
      <w:pPr>
        <w:overflowPunct/>
        <w:spacing w:after="0"/>
        <w:textAlignment w:val="auto"/>
        <w:rPr>
          <w:rFonts w:ascii="Consolas" w:hAnsi="Consolas" w:cs="Consolas"/>
          <w:color w:val="000000"/>
          <w:sz w:val="19"/>
          <w:szCs w:val="19"/>
        </w:rPr>
      </w:pPr>
    </w:p>
    <w:p w14:paraId="29EBDC91"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IdentityAssociationUpdateAcknowledgement</w:t>
      </w:r>
      <w:r>
        <w:rPr>
          <w:rFonts w:ascii="Consolas" w:hAnsi="Consolas" w:cs="Consolas"/>
          <w:color w:val="000000"/>
          <w:sz w:val="19"/>
          <w:szCs w:val="19"/>
        </w:rPr>
        <w:t>"</w:t>
      </w:r>
      <w:r>
        <w:rPr>
          <w:rFonts w:ascii="Consolas" w:hAnsi="Consolas" w:cs="Consolas"/>
          <w:color w:val="0000FF"/>
          <w:sz w:val="19"/>
          <w:szCs w:val="19"/>
        </w:rPr>
        <w:t>&gt;</w:t>
      </w:r>
    </w:p>
    <w:p w14:paraId="58796072"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4375D0FA"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x1:X1ResponseMessage</w:t>
      </w:r>
      <w:r>
        <w:rPr>
          <w:rFonts w:ascii="Consolas" w:hAnsi="Consolas" w:cs="Consolas"/>
          <w:color w:val="000000"/>
          <w:sz w:val="19"/>
          <w:szCs w:val="19"/>
        </w:rPr>
        <w:t>"</w:t>
      </w:r>
      <w:r>
        <w:rPr>
          <w:rFonts w:ascii="Consolas" w:hAnsi="Consolas" w:cs="Consolas"/>
          <w:color w:val="0000FF"/>
          <w:sz w:val="19"/>
          <w:szCs w:val="19"/>
        </w:rPr>
        <w:t>&gt;</w:t>
      </w:r>
    </w:p>
    <w:p w14:paraId="19DEDF50"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629C76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oK</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x1:OKAckAndComplete</w:t>
      </w:r>
      <w:r>
        <w:rPr>
          <w:rFonts w:ascii="Consolas" w:hAnsi="Consolas" w:cs="Consolas"/>
          <w:color w:val="000000"/>
          <w:sz w:val="19"/>
          <w:szCs w:val="19"/>
        </w:rPr>
        <w:t>"</w:t>
      </w:r>
      <w:r>
        <w:rPr>
          <w:rFonts w:ascii="Consolas" w:hAnsi="Consolas" w:cs="Consolas"/>
          <w:color w:val="0000FF"/>
          <w:sz w:val="19"/>
          <w:szCs w:val="19"/>
        </w:rPr>
        <w:t>/&gt;</w:t>
      </w:r>
    </w:p>
    <w:p w14:paraId="5BD34488"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2F90340"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35FE9308"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xs:complexContent</w:t>
      </w:r>
      <w:r>
        <w:rPr>
          <w:rFonts w:ascii="Consolas" w:hAnsi="Consolas" w:cs="Consolas"/>
          <w:color w:val="0000FF"/>
          <w:sz w:val="19"/>
          <w:szCs w:val="19"/>
        </w:rPr>
        <w:t>&gt;</w:t>
      </w:r>
    </w:p>
    <w:p w14:paraId="025B5926" w14:textId="77777777" w:rsidR="000B6B36" w:rsidRDefault="000B6B36" w:rsidP="000B6B36">
      <w:pPr>
        <w:overflowPunct/>
        <w:spacing w:after="0"/>
        <w:textAlignment w:val="auto"/>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EE0551F" w14:textId="400EE94F" w:rsidR="00440EB3" w:rsidRDefault="00440EB3" w:rsidP="00440EB3">
      <w:pPr>
        <w:spacing w:after="0"/>
        <w:rPr>
          <w:rFonts w:ascii="Consolas" w:hAnsi="Consolas" w:cs="Consolas"/>
          <w:color w:val="000000"/>
          <w:sz w:val="19"/>
          <w:szCs w:val="19"/>
        </w:rPr>
      </w:pPr>
    </w:p>
    <w:p w14:paraId="476CDB2D" w14:textId="5BBDF6BE" w:rsidR="00D52B92" w:rsidRPr="005A240F" w:rsidRDefault="00D52B92" w:rsidP="00D52B92">
      <w:pPr>
        <w:rPr>
          <w:rFonts w:ascii="Consolas" w:hAnsi="Consolas" w:cs="Consolas"/>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21CFD3D1" w14:textId="5DC2E4B4" w:rsidR="00D52B92" w:rsidRDefault="00D52B92" w:rsidP="00D52B92">
      <w:pPr>
        <w:pStyle w:val="Heading8"/>
      </w:pPr>
      <w:bookmarkStart w:id="268" w:name="_Toc74852209"/>
      <w:r w:rsidRPr="004D3578">
        <w:t xml:space="preserve">Annex </w:t>
      </w:r>
      <w:r>
        <w:t xml:space="preserve">F </w:t>
      </w:r>
      <w:r w:rsidRPr="004D3578">
        <w:t>(normative):</w:t>
      </w:r>
      <w:r w:rsidR="005A240F">
        <w:br/>
      </w:r>
      <w:r>
        <w:t>ASN.1 schema for LI_XER messages</w:t>
      </w:r>
      <w:bookmarkEnd w:id="268"/>
    </w:p>
    <w:p w14:paraId="3CFDBDC9" w14:textId="77777777" w:rsidR="00D52B92" w:rsidRDefault="00D52B92" w:rsidP="00D52B92"/>
    <w:p w14:paraId="6D669F15"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TS33128</w:t>
      </w:r>
      <w:r>
        <w:rPr>
          <w:rFonts w:ascii="Courier New" w:hAnsi="Courier New" w:cs="Courier New"/>
          <w:sz w:val="16"/>
          <w:szCs w:val="16"/>
        </w:rPr>
        <w:t>IdentityAssociation</w:t>
      </w:r>
    </w:p>
    <w:p w14:paraId="14F1EB62" w14:textId="52C66E6E"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w:t>
      </w:r>
      <w:r>
        <w:rPr>
          <w:rFonts w:ascii="Courier New" w:hAnsi="Courier New" w:cs="Courier New"/>
          <w:sz w:val="16"/>
          <w:szCs w:val="16"/>
        </w:rPr>
        <w:t>S</w:t>
      </w:r>
      <w:r w:rsidRPr="00340316">
        <w:rPr>
          <w:rFonts w:ascii="Courier New" w:hAnsi="Courier New" w:cs="Courier New"/>
          <w:sz w:val="16"/>
          <w:szCs w:val="16"/>
        </w:rPr>
        <w:t>33128</w:t>
      </w:r>
      <w:r>
        <w:rPr>
          <w:rFonts w:ascii="Courier New" w:hAnsi="Courier New" w:cs="Courier New"/>
          <w:sz w:val="16"/>
          <w:szCs w:val="16"/>
        </w:rPr>
        <w:t>IdentityAssociation</w:t>
      </w:r>
      <w:r w:rsidRPr="00340316">
        <w:rPr>
          <w:rFonts w:ascii="Courier New" w:hAnsi="Courier New" w:cs="Courier New"/>
          <w:sz w:val="16"/>
          <w:szCs w:val="16"/>
        </w:rPr>
        <w:t>(</w:t>
      </w:r>
      <w:r>
        <w:rPr>
          <w:rFonts w:ascii="Courier New" w:hAnsi="Courier New" w:cs="Courier New"/>
          <w:sz w:val="16"/>
          <w:szCs w:val="16"/>
        </w:rPr>
        <w:t>20</w:t>
      </w:r>
      <w:r w:rsidRPr="00340316">
        <w:rPr>
          <w:rFonts w:ascii="Courier New" w:hAnsi="Courier New" w:cs="Courier New"/>
          <w:sz w:val="16"/>
          <w:szCs w:val="16"/>
        </w:rPr>
        <w:t>)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r w:rsidR="003E74C7">
        <w:rPr>
          <w:rFonts w:ascii="Courier New" w:hAnsi="Courier New" w:cs="Courier New"/>
          <w:sz w:val="16"/>
          <w:szCs w:val="16"/>
        </w:rPr>
        <w:t>2</w:t>
      </w:r>
      <w:r w:rsidRPr="00340316">
        <w:rPr>
          <w:rFonts w:ascii="Courier New" w:hAnsi="Courier New" w:cs="Courier New"/>
          <w:sz w:val="16"/>
          <w:szCs w:val="16"/>
        </w:rPr>
        <w:t>(</w:t>
      </w:r>
      <w:r w:rsidR="003E74C7">
        <w:rPr>
          <w:rFonts w:ascii="Courier New" w:hAnsi="Courier New" w:cs="Courier New"/>
          <w:sz w:val="16"/>
          <w:szCs w:val="16"/>
        </w:rPr>
        <w:t>2</w:t>
      </w:r>
      <w:r w:rsidRPr="00340316">
        <w:rPr>
          <w:rFonts w:ascii="Courier New" w:hAnsi="Courier New" w:cs="Courier New"/>
          <w:sz w:val="16"/>
          <w:szCs w:val="16"/>
        </w:rPr>
        <w:t>)}</w:t>
      </w:r>
    </w:p>
    <w:p w14:paraId="1FDFC0BB" w14:textId="77777777" w:rsidR="00D52B92" w:rsidRDefault="00D52B92" w:rsidP="00D52B92">
      <w:pPr>
        <w:pStyle w:val="PlainText"/>
        <w:rPr>
          <w:rFonts w:ascii="Courier New" w:hAnsi="Courier New" w:cs="Courier New"/>
          <w:sz w:val="16"/>
          <w:szCs w:val="16"/>
        </w:rPr>
      </w:pPr>
    </w:p>
    <w:p w14:paraId="7EC5408B" w14:textId="77777777" w:rsidR="00D52B92" w:rsidRPr="00340316" w:rsidRDefault="00D52B92" w:rsidP="00D52B92">
      <w:pPr>
        <w:pStyle w:val="PlainText"/>
        <w:rPr>
          <w:rFonts w:ascii="Courier New" w:hAnsi="Courier New" w:cs="Courier New"/>
          <w:sz w:val="16"/>
          <w:szCs w:val="16"/>
        </w:rPr>
      </w:pPr>
    </w:p>
    <w:p w14:paraId="704A0257" w14:textId="77777777" w:rsidR="00D52B92" w:rsidRPr="00340316" w:rsidRDefault="00D52B92" w:rsidP="00D52B92">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6248A888" w14:textId="77777777" w:rsidR="00D52B92" w:rsidRPr="00340316" w:rsidRDefault="00D52B92" w:rsidP="00D52B92">
      <w:pPr>
        <w:pStyle w:val="PlainText"/>
        <w:rPr>
          <w:rFonts w:ascii="Courier New" w:hAnsi="Courier New" w:cs="Courier New"/>
          <w:sz w:val="16"/>
          <w:szCs w:val="16"/>
        </w:rPr>
      </w:pPr>
    </w:p>
    <w:p w14:paraId="18765D06" w14:textId="77777777"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BEGIN</w:t>
      </w:r>
    </w:p>
    <w:p w14:paraId="0FDB6D13" w14:textId="77777777" w:rsidR="00D52B92" w:rsidRDefault="00D52B92" w:rsidP="00D52B92">
      <w:pPr>
        <w:pStyle w:val="PlainText"/>
        <w:rPr>
          <w:rFonts w:ascii="Courier New" w:hAnsi="Courier New" w:cs="Courier New"/>
          <w:sz w:val="16"/>
          <w:szCs w:val="16"/>
        </w:rPr>
      </w:pPr>
    </w:p>
    <w:p w14:paraId="6FF426B9" w14:textId="521E8921" w:rsidR="00D52B92" w:rsidRPr="0043118E" w:rsidRDefault="00D52B92" w:rsidP="00D52B92">
      <w:pPr>
        <w:pStyle w:val="PlainText"/>
        <w:rPr>
          <w:rFonts w:ascii="Courier New" w:hAnsi="Courier New" w:cs="Courier New"/>
          <w:sz w:val="16"/>
          <w:szCs w:val="16"/>
        </w:rPr>
      </w:pPr>
      <w:r w:rsidRPr="0043118E">
        <w:rPr>
          <w:rFonts w:ascii="Courier New" w:hAnsi="Courier New" w:cs="Courier New"/>
          <w:sz w:val="16"/>
          <w:szCs w:val="16"/>
        </w:rPr>
        <w:t>t</w:t>
      </w:r>
      <w:r>
        <w:rPr>
          <w:rFonts w:ascii="Courier New" w:hAnsi="Courier New" w:cs="Courier New"/>
          <w:sz w:val="16"/>
          <w:szCs w:val="16"/>
        </w:rPr>
        <w:t>S</w:t>
      </w:r>
      <w:r w:rsidRPr="0043118E">
        <w:rPr>
          <w:rFonts w:ascii="Courier New" w:hAnsi="Courier New" w:cs="Courier New"/>
          <w:sz w:val="16"/>
          <w:szCs w:val="16"/>
        </w:rPr>
        <w:t>33128IdentityAssociationOID RELATIVE-OID ::= {threeGPP(4) t</w:t>
      </w:r>
      <w:r>
        <w:rPr>
          <w:rFonts w:ascii="Courier New" w:hAnsi="Courier New" w:cs="Courier New"/>
          <w:sz w:val="16"/>
          <w:szCs w:val="16"/>
        </w:rPr>
        <w:t>S</w:t>
      </w:r>
      <w:r w:rsidRPr="0043118E">
        <w:rPr>
          <w:rFonts w:ascii="Courier New" w:hAnsi="Courier New" w:cs="Courier New"/>
          <w:sz w:val="16"/>
          <w:szCs w:val="16"/>
        </w:rPr>
        <w:t>33128IdentityAssociation(20) r16(16) version</w:t>
      </w:r>
      <w:r w:rsidR="003E74C7">
        <w:rPr>
          <w:rFonts w:ascii="Courier New" w:hAnsi="Courier New" w:cs="Courier New"/>
          <w:sz w:val="16"/>
          <w:szCs w:val="16"/>
        </w:rPr>
        <w:t>2</w:t>
      </w:r>
      <w:r w:rsidRPr="0043118E">
        <w:rPr>
          <w:rFonts w:ascii="Courier New" w:hAnsi="Courier New" w:cs="Courier New"/>
          <w:sz w:val="16"/>
          <w:szCs w:val="16"/>
        </w:rPr>
        <w:t>(</w:t>
      </w:r>
      <w:r w:rsidR="003E74C7">
        <w:rPr>
          <w:rFonts w:ascii="Courier New" w:hAnsi="Courier New" w:cs="Courier New"/>
          <w:sz w:val="16"/>
          <w:szCs w:val="16"/>
        </w:rPr>
        <w:t>2</w:t>
      </w:r>
      <w:r w:rsidRPr="0043118E">
        <w:rPr>
          <w:rFonts w:ascii="Courier New" w:hAnsi="Courier New" w:cs="Courier New"/>
          <w:sz w:val="16"/>
          <w:szCs w:val="16"/>
        </w:rPr>
        <w:t>)}</w:t>
      </w:r>
    </w:p>
    <w:p w14:paraId="047E8996" w14:textId="77777777" w:rsidR="00D52B92" w:rsidRPr="0043118E" w:rsidRDefault="00D52B92" w:rsidP="00D52B92">
      <w:pPr>
        <w:pStyle w:val="PlainText"/>
        <w:rPr>
          <w:rFonts w:ascii="Courier New" w:hAnsi="Courier New" w:cs="Courier New"/>
          <w:sz w:val="16"/>
          <w:szCs w:val="16"/>
        </w:rPr>
      </w:pPr>
    </w:p>
    <w:p w14:paraId="0570F512" w14:textId="77777777" w:rsidR="00D52B92" w:rsidRPr="00340316" w:rsidRDefault="00D52B92" w:rsidP="00D52B92">
      <w:pPr>
        <w:pStyle w:val="PlainText"/>
        <w:rPr>
          <w:rFonts w:ascii="Courier New" w:hAnsi="Courier New" w:cs="Courier New"/>
          <w:sz w:val="16"/>
          <w:szCs w:val="16"/>
        </w:rPr>
      </w:pPr>
      <w:r w:rsidRPr="0043118E">
        <w:rPr>
          <w:rFonts w:ascii="Courier New" w:hAnsi="Courier New" w:cs="Courier New"/>
          <w:sz w:val="16"/>
          <w:szCs w:val="16"/>
        </w:rPr>
        <w:t>iEFRecordOID RELATIVE-OID ::= {tS33128IdentityAssociationOID iEF(1)}</w:t>
      </w:r>
    </w:p>
    <w:p w14:paraId="59766225" w14:textId="77777777" w:rsidR="00D52B92" w:rsidRDefault="00D52B92" w:rsidP="00D52B92">
      <w:pPr>
        <w:pStyle w:val="PlainText"/>
        <w:rPr>
          <w:rFonts w:ascii="Courier New" w:hAnsi="Courier New" w:cs="Courier New"/>
          <w:sz w:val="16"/>
          <w:szCs w:val="16"/>
        </w:rPr>
      </w:pPr>
    </w:p>
    <w:p w14:paraId="2D9FFE8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IEFMessage ::= SEQUENCE</w:t>
      </w:r>
    </w:p>
    <w:p w14:paraId="6DF4801E" w14:textId="77777777" w:rsidR="00D52B92" w:rsidRPr="00F71863"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57E401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iEFRecord</w:t>
      </w:r>
      <w:r w:rsidRPr="0043118E">
        <w:rPr>
          <w:rFonts w:ascii="Courier New" w:hAnsi="Courier New" w:cs="Courier New"/>
          <w:sz w:val="16"/>
          <w:szCs w:val="16"/>
        </w:rPr>
        <w:t xml:space="preserve">OID </w:t>
      </w:r>
      <w:r>
        <w:rPr>
          <w:rFonts w:ascii="Courier New" w:hAnsi="Courier New" w:cs="Courier New"/>
          <w:sz w:val="16"/>
          <w:szCs w:val="16"/>
        </w:rPr>
        <w:t xml:space="preserve">       </w:t>
      </w:r>
      <w:r w:rsidRPr="0043118E">
        <w:rPr>
          <w:rFonts w:ascii="Courier New" w:hAnsi="Courier New" w:cs="Courier New"/>
          <w:sz w:val="16"/>
          <w:szCs w:val="16"/>
        </w:rPr>
        <w:t>[</w:t>
      </w:r>
      <w:r>
        <w:rPr>
          <w:rFonts w:ascii="Courier New" w:hAnsi="Courier New" w:cs="Courier New"/>
          <w:sz w:val="16"/>
          <w:szCs w:val="16"/>
        </w:rPr>
        <w:t>1</w:t>
      </w:r>
      <w:r w:rsidRPr="0043118E">
        <w:rPr>
          <w:rFonts w:ascii="Courier New" w:hAnsi="Courier New" w:cs="Courier New"/>
          <w:sz w:val="16"/>
          <w:szCs w:val="16"/>
        </w:rPr>
        <w:t>] RELATIVE-OID,</w:t>
      </w:r>
    </w:p>
    <w:p w14:paraId="611A560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record              [2] IEFRecord</w:t>
      </w:r>
    </w:p>
    <w:p w14:paraId="4A6426A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F2BF77C" w14:textId="77777777" w:rsidR="00D52B92" w:rsidRDefault="00D52B92" w:rsidP="00D52B92">
      <w:pPr>
        <w:pStyle w:val="PlainText"/>
        <w:rPr>
          <w:rFonts w:ascii="Courier New" w:hAnsi="Courier New" w:cs="Courier New"/>
          <w:sz w:val="16"/>
          <w:szCs w:val="16"/>
        </w:rPr>
      </w:pPr>
    </w:p>
    <w:p w14:paraId="54C244E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IEFRecord ::= CHOICE</w:t>
      </w:r>
    </w:p>
    <w:p w14:paraId="3BDB6C7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BDC59A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associationRecord   [1] IEFAssociationRecord,</w:t>
      </w:r>
    </w:p>
    <w:p w14:paraId="7F677E3B" w14:textId="77777777" w:rsidR="00D52B92" w:rsidRPr="00482B87" w:rsidRDefault="00D52B92" w:rsidP="00D52B92">
      <w:pPr>
        <w:pStyle w:val="PlainText"/>
        <w:rPr>
          <w:rFonts w:ascii="Courier New" w:hAnsi="Courier New" w:cs="Courier New"/>
          <w:sz w:val="16"/>
          <w:szCs w:val="16"/>
        </w:rPr>
      </w:pPr>
      <w:r>
        <w:rPr>
          <w:rFonts w:ascii="Courier New" w:hAnsi="Courier New" w:cs="Courier New"/>
          <w:sz w:val="16"/>
          <w:szCs w:val="16"/>
        </w:rPr>
        <w:t xml:space="preserve">    deassociationRecord [2] IEFDeassociationRecord,</w:t>
      </w:r>
    </w:p>
    <w:p w14:paraId="40628A4E"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keepalive           [3] IEFKeepaliveMessage,</w:t>
      </w:r>
    </w:p>
    <w:p w14:paraId="1F60A954" w14:textId="77777777" w:rsidR="00D52B92"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keepaliveResponse   [4] IEFKeepaliveMessage</w:t>
      </w:r>
    </w:p>
    <w:p w14:paraId="5A4CD0E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FF83D5C" w14:textId="77777777" w:rsidR="00D52B92" w:rsidRDefault="00D52B92" w:rsidP="00D52B92">
      <w:pPr>
        <w:pStyle w:val="PlainText"/>
        <w:rPr>
          <w:rFonts w:ascii="Courier New" w:hAnsi="Courier New" w:cs="Courier New"/>
          <w:sz w:val="16"/>
          <w:szCs w:val="16"/>
        </w:rPr>
      </w:pPr>
    </w:p>
    <w:p w14:paraId="0156D8C7"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IEFAssociationRecord ::= SEQUENCE</w:t>
      </w:r>
    </w:p>
    <w:p w14:paraId="7BC7026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1CB4783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sUPI            [1] SUPI,</w:t>
      </w:r>
    </w:p>
    <w:p w14:paraId="5274EE4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fiveGGUTI       [2] FiveGGUTI,</w:t>
      </w:r>
    </w:p>
    <w:p w14:paraId="6AE7311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[3] GeneralizedTime,</w:t>
      </w:r>
    </w:p>
    <w:p w14:paraId="42539B9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tAI             [4] TAI,</w:t>
      </w:r>
    </w:p>
    <w:p w14:paraId="1C8403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            [5] NCGI,</w:t>
      </w:r>
    </w:p>
    <w:p w14:paraId="0F95D8C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nCGITime        [6] GeneralizedTime,</w:t>
      </w:r>
    </w:p>
    <w:p w14:paraId="02A9544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sUCI            [7] SUCI OPTIONAL,</w:t>
      </w:r>
    </w:p>
    <w:p w14:paraId="351324C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pEI             [8] PEI OPTIONAL,</w:t>
      </w:r>
    </w:p>
    <w:p w14:paraId="3A7698D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fiveGSTAIList   [9] FiveGSTAIList OPTIONAL</w:t>
      </w:r>
    </w:p>
    <w:p w14:paraId="72D384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379A3B29" w14:textId="77777777" w:rsidR="00D52B92" w:rsidRDefault="00D52B92" w:rsidP="00D52B92">
      <w:pPr>
        <w:pStyle w:val="PlainText"/>
        <w:rPr>
          <w:rFonts w:ascii="Courier New" w:hAnsi="Courier New" w:cs="Courier New"/>
          <w:sz w:val="16"/>
          <w:szCs w:val="16"/>
        </w:rPr>
      </w:pPr>
    </w:p>
    <w:p w14:paraId="32DC5E7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IEFDeassociationRecord ::= SEQUENCE</w:t>
      </w:r>
    </w:p>
    <w:p w14:paraId="4B2031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2D121FC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sUPI            [1] SUPI,</w:t>
      </w:r>
    </w:p>
    <w:p w14:paraId="2B5A56E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fiveGGUTI       [2] FiveGGUTI,</w:t>
      </w:r>
    </w:p>
    <w:p w14:paraId="43C4E9E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timestamp       [3] GeneralizedTime,</w:t>
      </w:r>
    </w:p>
    <w:p w14:paraId="744E4B2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            [4] NCGI,</w:t>
      </w:r>
    </w:p>
    <w:p w14:paraId="7AA5601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nCGITime        [5] GeneralizedTime</w:t>
      </w:r>
    </w:p>
    <w:p w14:paraId="35646597"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679A28D8" w14:textId="77777777" w:rsidR="00D52B92" w:rsidRDefault="00D52B92" w:rsidP="00D52B92">
      <w:pPr>
        <w:pStyle w:val="PlainText"/>
        <w:rPr>
          <w:rFonts w:ascii="Courier New" w:hAnsi="Courier New" w:cs="Courier New"/>
          <w:sz w:val="16"/>
          <w:szCs w:val="16"/>
        </w:rPr>
      </w:pPr>
    </w:p>
    <w:p w14:paraId="201DE241"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IEFKeepaliveMessage ::= SEQUENCE</w:t>
      </w:r>
    </w:p>
    <w:p w14:paraId="357D8DCA"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2CB53E60" w14:textId="77777777" w:rsidR="00D52B92" w:rsidRPr="00482B87" w:rsidRDefault="00D52B92" w:rsidP="00D52B92">
      <w:pPr>
        <w:pStyle w:val="PlainText"/>
        <w:rPr>
          <w:rFonts w:ascii="Courier New" w:hAnsi="Courier New" w:cs="Courier New"/>
          <w:sz w:val="16"/>
          <w:szCs w:val="16"/>
        </w:rPr>
      </w:pPr>
      <w:r w:rsidRPr="00482B87">
        <w:rPr>
          <w:rFonts w:ascii="Courier New" w:hAnsi="Courier New" w:cs="Courier New"/>
          <w:sz w:val="16"/>
          <w:szCs w:val="16"/>
        </w:rPr>
        <w:t xml:space="preserve">    sequenceNumber  [1] INTEGER</w:t>
      </w:r>
    </w:p>
    <w:p w14:paraId="24FB325A" w14:textId="6D58569A" w:rsidR="00D52B92" w:rsidRDefault="00D52B92" w:rsidP="00D52B92">
      <w:pPr>
        <w:pStyle w:val="PlainText"/>
        <w:rPr>
          <w:rFonts w:ascii="Courier New" w:hAnsi="Courier New" w:cs="Courier New"/>
          <w:sz w:val="16"/>
          <w:szCs w:val="16"/>
        </w:rPr>
      </w:pPr>
      <w:r w:rsidRPr="00482B87">
        <w:rPr>
          <w:rFonts w:ascii="Courier New" w:hAnsi="Courier New" w:cs="Courier New"/>
          <w:sz w:val="16"/>
          <w:szCs w:val="16"/>
        </w:rPr>
        <w:t>}</w:t>
      </w:r>
    </w:p>
    <w:p w14:paraId="53C766C2" w14:textId="77777777" w:rsidR="00D52B92" w:rsidRDefault="00D52B92" w:rsidP="00D52B92">
      <w:pPr>
        <w:pStyle w:val="PlainText"/>
        <w:rPr>
          <w:rFonts w:ascii="Courier New" w:hAnsi="Courier New" w:cs="Courier New"/>
          <w:sz w:val="16"/>
          <w:szCs w:val="16"/>
        </w:rPr>
      </w:pPr>
    </w:p>
    <w:p w14:paraId="23BE05EE" w14:textId="5F5F8EB2" w:rsidR="00D52B92" w:rsidRDefault="00D52B92" w:rsidP="00D52B92">
      <w:pPr>
        <w:pStyle w:val="PlainText"/>
        <w:rPr>
          <w:rFonts w:ascii="Courier New" w:hAnsi="Courier New" w:cs="Courier New"/>
          <w:sz w:val="16"/>
          <w:szCs w:val="16"/>
        </w:rPr>
      </w:pPr>
      <w:r>
        <w:rPr>
          <w:rFonts w:ascii="Courier New" w:hAnsi="Courier New" w:cs="Courier New"/>
          <w:sz w:val="16"/>
          <w:szCs w:val="16"/>
        </w:rPr>
        <w:t>FiveGGUTI ::= OCTET STRING (SIZE(1</w:t>
      </w:r>
      <w:r w:rsidR="00C63F04">
        <w:rPr>
          <w:rFonts w:ascii="Courier New" w:hAnsi="Courier New" w:cs="Courier New"/>
          <w:sz w:val="16"/>
          <w:szCs w:val="16"/>
        </w:rPr>
        <w:t>0</w:t>
      </w:r>
      <w:r>
        <w:rPr>
          <w:rFonts w:ascii="Courier New" w:hAnsi="Courier New" w:cs="Courier New"/>
          <w:sz w:val="16"/>
          <w:szCs w:val="16"/>
        </w:rPr>
        <w:t>))</w:t>
      </w:r>
    </w:p>
    <w:p w14:paraId="4BF6530D" w14:textId="77777777" w:rsidR="00D52B92" w:rsidRDefault="00D52B92" w:rsidP="00D52B92">
      <w:pPr>
        <w:pStyle w:val="PlainText"/>
        <w:rPr>
          <w:rFonts w:ascii="Courier New" w:hAnsi="Courier New" w:cs="Courier New"/>
          <w:sz w:val="16"/>
          <w:szCs w:val="16"/>
        </w:rPr>
      </w:pPr>
    </w:p>
    <w:p w14:paraId="43DD008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NCGI ::= SEQUENCE</w:t>
      </w:r>
    </w:p>
    <w:p w14:paraId="1069F69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C26A805"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pLMNID [1] PLMNID,</w:t>
      </w:r>
    </w:p>
    <w:p w14:paraId="0208B07F"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nCI [2] NCI</w:t>
      </w:r>
    </w:p>
    <w:p w14:paraId="2267A21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7CC26821" w14:textId="77777777" w:rsidR="00D52B92" w:rsidRDefault="00D52B92" w:rsidP="00D52B92">
      <w:pPr>
        <w:pStyle w:val="PlainText"/>
        <w:rPr>
          <w:rFonts w:ascii="Courier New" w:hAnsi="Courier New" w:cs="Courier New"/>
          <w:sz w:val="16"/>
          <w:szCs w:val="16"/>
        </w:rPr>
      </w:pPr>
    </w:p>
    <w:p w14:paraId="4921C308"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PLMNID ::= OCTET STRING (SIZE(3))</w:t>
      </w:r>
    </w:p>
    <w:p w14:paraId="2F43EC4A" w14:textId="77777777" w:rsidR="00D52B92" w:rsidRDefault="00D52B92" w:rsidP="00D52B92">
      <w:pPr>
        <w:pStyle w:val="PlainText"/>
        <w:rPr>
          <w:rFonts w:ascii="Courier New" w:hAnsi="Courier New" w:cs="Courier New"/>
          <w:sz w:val="16"/>
          <w:szCs w:val="16"/>
        </w:rPr>
      </w:pPr>
    </w:p>
    <w:p w14:paraId="5BCC9950"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NCI ::= BIT STRING (SIZE(36))</w:t>
      </w:r>
    </w:p>
    <w:p w14:paraId="53228860" w14:textId="77777777" w:rsidR="00D52B92" w:rsidRDefault="00D52B92" w:rsidP="00D52B92">
      <w:pPr>
        <w:pStyle w:val="PlainText"/>
        <w:rPr>
          <w:rFonts w:ascii="Courier New" w:hAnsi="Courier New" w:cs="Courier New"/>
          <w:sz w:val="16"/>
          <w:szCs w:val="16"/>
        </w:rPr>
      </w:pPr>
    </w:p>
    <w:p w14:paraId="6ED69D72"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TAI ::= OCTET STRING (SIZE(6))</w:t>
      </w:r>
    </w:p>
    <w:p w14:paraId="3A62FEB3" w14:textId="77777777" w:rsidR="00D52B92" w:rsidRDefault="00D52B92" w:rsidP="00D52B92">
      <w:pPr>
        <w:pStyle w:val="PlainText"/>
        <w:rPr>
          <w:rFonts w:ascii="Courier New" w:hAnsi="Courier New" w:cs="Courier New"/>
          <w:sz w:val="16"/>
          <w:szCs w:val="16"/>
        </w:rPr>
      </w:pPr>
    </w:p>
    <w:p w14:paraId="02D1DC3E" w14:textId="77777777" w:rsidR="00D52B92" w:rsidRPr="008B7D12" w:rsidRDefault="00D52B92" w:rsidP="00D52B92">
      <w:pPr>
        <w:pStyle w:val="PlainText"/>
        <w:rPr>
          <w:rFonts w:ascii="Courier New" w:hAnsi="Courier New" w:cs="Courier New"/>
          <w:sz w:val="16"/>
          <w:szCs w:val="16"/>
        </w:rPr>
      </w:pPr>
      <w:r w:rsidRPr="008B7D12">
        <w:rPr>
          <w:rFonts w:ascii="Courier New" w:hAnsi="Courier New" w:cs="Courier New"/>
          <w:sz w:val="16"/>
          <w:szCs w:val="16"/>
        </w:rPr>
        <w:t>SUPI ::= CHOICE</w:t>
      </w:r>
    </w:p>
    <w:p w14:paraId="47FAE76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t>{</w:t>
      </w:r>
    </w:p>
    <w:p w14:paraId="7F8B3832" w14:textId="77777777" w:rsidR="00D52B92" w:rsidRPr="008B7D12" w:rsidRDefault="00D52B92" w:rsidP="00D52B92">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1AF7E3B5" w14:textId="77777777" w:rsidR="00D52B92" w:rsidRPr="002713AE" w:rsidRDefault="00D52B92" w:rsidP="00D52B92">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32E74EE0" w14:textId="77777777" w:rsidR="00D52B92" w:rsidRPr="00340316" w:rsidRDefault="00D52B92" w:rsidP="00D52B92">
      <w:pPr>
        <w:pStyle w:val="PlainText"/>
        <w:rPr>
          <w:rFonts w:ascii="Courier New" w:hAnsi="Courier New" w:cs="Courier New"/>
          <w:sz w:val="16"/>
          <w:szCs w:val="16"/>
        </w:rPr>
      </w:pPr>
      <w:r w:rsidRPr="00020C2C">
        <w:rPr>
          <w:rFonts w:ascii="Courier New" w:hAnsi="Courier New" w:cs="Courier New"/>
          <w:sz w:val="16"/>
          <w:szCs w:val="16"/>
        </w:rPr>
        <w:t>}</w:t>
      </w:r>
    </w:p>
    <w:p w14:paraId="6EC9C316" w14:textId="77777777" w:rsidR="00D52B92" w:rsidRDefault="00D52B92" w:rsidP="00D52B92">
      <w:pPr>
        <w:pStyle w:val="PlainText"/>
        <w:rPr>
          <w:rFonts w:ascii="Courier New" w:hAnsi="Courier New" w:cs="Courier New"/>
          <w:sz w:val="16"/>
          <w:szCs w:val="16"/>
        </w:rPr>
      </w:pPr>
    </w:p>
    <w:p w14:paraId="4D4E096B" w14:textId="77777777" w:rsidR="00D52B92" w:rsidRDefault="00D52B92" w:rsidP="00D52B92">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45CC3366" w14:textId="77777777" w:rsidR="00D52B92" w:rsidRPr="00340316" w:rsidRDefault="00D52B92" w:rsidP="00D52B92">
      <w:pPr>
        <w:pStyle w:val="PlainText"/>
        <w:rPr>
          <w:rFonts w:ascii="Courier New" w:hAnsi="Courier New" w:cs="Courier New"/>
          <w:sz w:val="16"/>
          <w:szCs w:val="16"/>
        </w:rPr>
      </w:pPr>
    </w:p>
    <w:p w14:paraId="45DCAE9D" w14:textId="77777777" w:rsidR="00D52B92" w:rsidRDefault="00D52B92" w:rsidP="00D52B92">
      <w:pPr>
        <w:pStyle w:val="PlainText"/>
        <w:rPr>
          <w:rFonts w:ascii="Courier New" w:hAnsi="Courier New" w:cs="Courier New"/>
          <w:sz w:val="16"/>
          <w:szCs w:val="16"/>
        </w:rPr>
      </w:pPr>
      <w:r w:rsidRPr="008618B7">
        <w:rPr>
          <w:rFonts w:ascii="Courier New" w:hAnsi="Courier New" w:cs="Courier New"/>
          <w:sz w:val="16"/>
          <w:szCs w:val="16"/>
        </w:rPr>
        <w:t>NAI ::= UTF8String</w:t>
      </w:r>
    </w:p>
    <w:p w14:paraId="3E239FB7" w14:textId="77777777" w:rsidR="00D52B92" w:rsidRDefault="00D52B92" w:rsidP="00D52B92">
      <w:pPr>
        <w:pStyle w:val="PlainText"/>
        <w:rPr>
          <w:rFonts w:ascii="Courier New" w:hAnsi="Courier New" w:cs="Courier New"/>
          <w:sz w:val="16"/>
          <w:szCs w:val="16"/>
        </w:rPr>
      </w:pPr>
    </w:p>
    <w:p w14:paraId="77B311C9"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FiveGSTAIList ::= SEQUENCE OF TAI</w:t>
      </w:r>
    </w:p>
    <w:p w14:paraId="2BBE31D9" w14:textId="77777777" w:rsidR="00D52B92" w:rsidRPr="00340316" w:rsidRDefault="00D52B92" w:rsidP="00D52B92">
      <w:pPr>
        <w:pStyle w:val="PlainText"/>
        <w:rPr>
          <w:rFonts w:ascii="Courier New" w:hAnsi="Courier New" w:cs="Courier New"/>
          <w:sz w:val="16"/>
          <w:szCs w:val="16"/>
        </w:rPr>
      </w:pPr>
    </w:p>
    <w:p w14:paraId="3A8B25F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PEI ::= CHOICE</w:t>
      </w:r>
    </w:p>
    <w:p w14:paraId="073CC0F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w:t>
      </w:r>
    </w:p>
    <w:p w14:paraId="40C4633B"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iMEI        [1] IMEI,</w:t>
      </w:r>
    </w:p>
    <w:p w14:paraId="491FA68D"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iMEISV      [2] IMEISV,</w:t>
      </w:r>
    </w:p>
    <w:p w14:paraId="5E453A1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mACAddress  [3] MACAddress,</w:t>
      </w:r>
    </w:p>
    <w:p w14:paraId="20D1D65A"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 xml:space="preserve">    eUI64       [4] EUI64</w:t>
      </w:r>
      <w:r>
        <w:rPr>
          <w:rFonts w:ascii="Courier New" w:hAnsi="Courier New" w:cs="Courier New"/>
          <w:sz w:val="16"/>
          <w:szCs w:val="16"/>
        </w:rPr>
        <w:br/>
        <w:t>}</w:t>
      </w:r>
    </w:p>
    <w:p w14:paraId="2D19004E" w14:textId="77777777" w:rsidR="00D52B92" w:rsidRDefault="00D52B92" w:rsidP="00D52B92">
      <w:pPr>
        <w:pStyle w:val="PlainText"/>
        <w:rPr>
          <w:rFonts w:ascii="Courier New" w:hAnsi="Courier New" w:cs="Courier New"/>
          <w:sz w:val="16"/>
          <w:szCs w:val="16"/>
        </w:rPr>
      </w:pPr>
    </w:p>
    <w:p w14:paraId="332D805C" w14:textId="77777777" w:rsidR="00D52B92" w:rsidRPr="00D974A3" w:rsidRDefault="00D52B92" w:rsidP="00D52B92">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73A222F5" w14:textId="77777777" w:rsidR="00D52B92" w:rsidRPr="008618B7" w:rsidRDefault="00D52B92" w:rsidP="00D52B92">
      <w:pPr>
        <w:pStyle w:val="PlainText"/>
        <w:rPr>
          <w:rFonts w:ascii="Courier New" w:hAnsi="Courier New" w:cs="Courier New"/>
          <w:sz w:val="16"/>
          <w:szCs w:val="16"/>
        </w:rPr>
      </w:pPr>
    </w:p>
    <w:p w14:paraId="2E241388" w14:textId="77777777" w:rsidR="00D52B92" w:rsidRDefault="00D52B92" w:rsidP="00D52B92">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390E0C11" w14:textId="77777777" w:rsidR="00D52B92" w:rsidRDefault="00D52B92" w:rsidP="00D52B92">
      <w:pPr>
        <w:pStyle w:val="PlainText"/>
        <w:rPr>
          <w:rFonts w:ascii="Courier New" w:hAnsi="Courier New" w:cs="Courier New"/>
          <w:sz w:val="16"/>
          <w:szCs w:val="16"/>
        </w:rPr>
      </w:pPr>
    </w:p>
    <w:p w14:paraId="6AF1C2D6"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MACAddress ::= OCTET STRING (SIZE(6))</w:t>
      </w:r>
    </w:p>
    <w:p w14:paraId="57CC83B4" w14:textId="77777777" w:rsidR="00D52B92" w:rsidRDefault="00D52B92" w:rsidP="00D52B92">
      <w:pPr>
        <w:pStyle w:val="PlainText"/>
        <w:rPr>
          <w:rFonts w:ascii="Courier New" w:hAnsi="Courier New" w:cs="Courier New"/>
          <w:sz w:val="16"/>
          <w:szCs w:val="16"/>
        </w:rPr>
      </w:pPr>
    </w:p>
    <w:p w14:paraId="5BE562E3"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t>EUI64 ::= OCTET STRING (SIZE(8))</w:t>
      </w:r>
    </w:p>
    <w:p w14:paraId="0A0F77C8" w14:textId="77777777" w:rsidR="00D52B92" w:rsidRDefault="00D52B92" w:rsidP="00D52B92">
      <w:pPr>
        <w:pStyle w:val="PlainText"/>
        <w:rPr>
          <w:rFonts w:ascii="Courier New" w:hAnsi="Courier New" w:cs="Courier New"/>
          <w:sz w:val="16"/>
          <w:szCs w:val="16"/>
        </w:rPr>
      </w:pPr>
    </w:p>
    <w:p w14:paraId="0E72FAEB" w14:textId="77777777" w:rsidR="00D52B92" w:rsidRDefault="00D52B92" w:rsidP="00D52B92">
      <w:pPr>
        <w:pStyle w:val="PlainText"/>
        <w:rPr>
          <w:rFonts w:ascii="Courier New" w:hAnsi="Courier New" w:cs="Courier New"/>
          <w:sz w:val="16"/>
          <w:szCs w:val="16"/>
        </w:rPr>
      </w:pPr>
      <w:r>
        <w:rPr>
          <w:rFonts w:ascii="Courier New" w:hAnsi="Courier New" w:cs="Courier New"/>
          <w:sz w:val="16"/>
          <w:szCs w:val="16"/>
        </w:rPr>
        <w:lastRenderedPageBreak/>
        <w:t>SUCI ::= OCTET STRING (SIZE(8..3008))</w:t>
      </w:r>
    </w:p>
    <w:p w14:paraId="6C10B2E1" w14:textId="77777777" w:rsidR="00D52B92" w:rsidRDefault="00D52B92" w:rsidP="00D52B92">
      <w:pPr>
        <w:pStyle w:val="PlainText"/>
        <w:rPr>
          <w:rFonts w:ascii="Courier New" w:hAnsi="Courier New" w:cs="Courier New"/>
          <w:sz w:val="16"/>
          <w:szCs w:val="16"/>
        </w:rPr>
      </w:pPr>
    </w:p>
    <w:p w14:paraId="62B704DE" w14:textId="77777777" w:rsidR="00D52B92" w:rsidRDefault="00D52B92" w:rsidP="00D52B92">
      <w:pPr>
        <w:pStyle w:val="PlainText"/>
        <w:rPr>
          <w:rFonts w:ascii="Courier New" w:hAnsi="Courier New" w:cs="Courier New"/>
          <w:sz w:val="16"/>
          <w:szCs w:val="16"/>
        </w:rPr>
      </w:pPr>
    </w:p>
    <w:p w14:paraId="2242A8BE" w14:textId="624E07EE" w:rsidR="00D52B92" w:rsidRDefault="00D52B92" w:rsidP="00D52B92">
      <w:pPr>
        <w:pStyle w:val="PlainText"/>
        <w:rPr>
          <w:rFonts w:ascii="Courier New" w:hAnsi="Courier New" w:cs="Courier New"/>
          <w:sz w:val="16"/>
          <w:szCs w:val="16"/>
        </w:rPr>
      </w:pPr>
      <w:r>
        <w:rPr>
          <w:rFonts w:ascii="Courier New" w:hAnsi="Courier New" w:cs="Courier New"/>
          <w:sz w:val="16"/>
          <w:szCs w:val="16"/>
        </w:rPr>
        <w:t>END</w:t>
      </w:r>
    </w:p>
    <w:p w14:paraId="66931059" w14:textId="77777777" w:rsidR="00DA2D41" w:rsidRPr="00D35900" w:rsidRDefault="00DA2D41" w:rsidP="00D52B92">
      <w:pPr>
        <w:pStyle w:val="PlainText"/>
        <w:rPr>
          <w:rFonts w:ascii="Courier New" w:hAnsi="Courier New" w:cs="Courier New"/>
          <w:sz w:val="16"/>
          <w:szCs w:val="16"/>
        </w:rPr>
      </w:pPr>
    </w:p>
    <w:p w14:paraId="06BCD1D5" w14:textId="77777777" w:rsidR="00801710" w:rsidRDefault="00801710" w:rsidP="00801710">
      <w:pPr>
        <w:pStyle w:val="Heading8"/>
      </w:pPr>
      <w:bookmarkStart w:id="269" w:name="_Toc74852210"/>
      <w:r w:rsidRPr="004D3578">
        <w:t xml:space="preserve">Annex </w:t>
      </w:r>
      <w:r>
        <w:t>G</w:t>
      </w:r>
      <w:r w:rsidRPr="004D3578">
        <w:t xml:space="preserve"> (normative):</w:t>
      </w:r>
      <w:r>
        <w:t xml:space="preserve"> XSD Schema for State Transfers</w:t>
      </w:r>
      <w:bookmarkEnd w:id="269"/>
    </w:p>
    <w:p w14:paraId="14CA95C0" w14:textId="18FE5A07" w:rsidR="00801710" w:rsidRPr="00985944" w:rsidRDefault="00801710" w:rsidP="00801710">
      <w:pPr>
        <w:shd w:val="clear" w:color="auto" w:fill="FFFFFE"/>
        <w:spacing w:after="0" w:line="285" w:lineRule="atLeast"/>
        <w:rPr>
          <w:rFonts w:ascii="Consolas" w:hAnsi="Consolas"/>
          <w:color w:val="000000"/>
          <w:sz w:val="19"/>
          <w:szCs w:val="19"/>
        </w:rPr>
      </w:pPr>
      <w:r w:rsidRPr="00985944">
        <w:rPr>
          <w:rFonts w:ascii="Consolas" w:hAnsi="Consolas"/>
          <w:color w:val="0000FF"/>
          <w:sz w:val="19"/>
          <w:szCs w:val="19"/>
        </w:rPr>
        <w:t>&lt;?</w:t>
      </w:r>
      <w:r w:rsidRPr="00985944">
        <w:rPr>
          <w:rFonts w:ascii="Consolas" w:hAnsi="Consolas"/>
          <w:color w:val="800000"/>
          <w:sz w:val="19"/>
          <w:szCs w:val="19"/>
        </w:rPr>
        <w:t>xml</w:t>
      </w:r>
      <w:r w:rsidR="00914DB8">
        <w:rPr>
          <w:rFonts w:ascii="Consolas" w:hAnsi="Consolas"/>
          <w:color w:val="800000"/>
          <w:sz w:val="19"/>
          <w:szCs w:val="19"/>
        </w:rPr>
        <w:t xml:space="preserve"> </w:t>
      </w:r>
      <w:r w:rsidRPr="00985944">
        <w:rPr>
          <w:rFonts w:ascii="Consolas" w:hAnsi="Consolas"/>
          <w:color w:val="FF0000"/>
          <w:sz w:val="19"/>
          <w:szCs w:val="19"/>
        </w:rPr>
        <w:t>version</w:t>
      </w:r>
      <w:r w:rsidRPr="00985944">
        <w:rPr>
          <w:rFonts w:ascii="Consolas" w:hAnsi="Consolas"/>
          <w:color w:val="000000"/>
          <w:sz w:val="19"/>
          <w:szCs w:val="19"/>
        </w:rPr>
        <w:t>=</w:t>
      </w:r>
      <w:r w:rsidRPr="00985944">
        <w:rPr>
          <w:rFonts w:ascii="Consolas" w:hAnsi="Consolas"/>
          <w:color w:val="0000FF"/>
          <w:sz w:val="19"/>
          <w:szCs w:val="19"/>
        </w:rPr>
        <w:t>"1.0"</w:t>
      </w:r>
      <w:r w:rsidR="00914DB8">
        <w:rPr>
          <w:rFonts w:ascii="Consolas" w:hAnsi="Consolas"/>
          <w:color w:val="000000"/>
          <w:sz w:val="19"/>
          <w:szCs w:val="19"/>
        </w:rPr>
        <w:t xml:space="preserve"> </w:t>
      </w:r>
      <w:r w:rsidRPr="00985944">
        <w:rPr>
          <w:rFonts w:ascii="Consolas" w:hAnsi="Consolas"/>
          <w:color w:val="FF0000"/>
          <w:sz w:val="19"/>
          <w:szCs w:val="19"/>
        </w:rPr>
        <w:t>encoding</w:t>
      </w:r>
      <w:r w:rsidRPr="00985944">
        <w:rPr>
          <w:rFonts w:ascii="Consolas" w:hAnsi="Consolas"/>
          <w:color w:val="000000"/>
          <w:sz w:val="19"/>
          <w:szCs w:val="19"/>
        </w:rPr>
        <w:t>=</w:t>
      </w:r>
      <w:r w:rsidRPr="00985944">
        <w:rPr>
          <w:rFonts w:ascii="Consolas" w:hAnsi="Consolas"/>
          <w:color w:val="0000FF"/>
          <w:sz w:val="19"/>
          <w:szCs w:val="19"/>
        </w:rPr>
        <w:t>"utf-8"?&gt;</w:t>
      </w:r>
    </w:p>
    <w:p w14:paraId="3ADF9129" w14:textId="2D4CCDB2" w:rsidR="00801710" w:rsidRPr="00985944" w:rsidRDefault="00801710" w:rsidP="00801710">
      <w:pPr>
        <w:shd w:val="clear" w:color="auto" w:fill="FFFFFE"/>
        <w:spacing w:after="0" w:line="285" w:lineRule="atLeast"/>
        <w:rPr>
          <w:rFonts w:ascii="Consolas" w:hAnsi="Consolas"/>
          <w:color w:val="000000"/>
          <w:sz w:val="19"/>
          <w:szCs w:val="19"/>
        </w:rPr>
      </w:pPr>
      <w:r w:rsidRPr="00985944">
        <w:rPr>
          <w:rFonts w:ascii="Consolas" w:hAnsi="Consolas"/>
          <w:color w:val="0000FF"/>
          <w:sz w:val="19"/>
          <w:szCs w:val="19"/>
        </w:rPr>
        <w:t>&lt;</w:t>
      </w:r>
      <w:r w:rsidRPr="00985944">
        <w:rPr>
          <w:rFonts w:ascii="Consolas" w:hAnsi="Consolas"/>
          <w:color w:val="800000"/>
          <w:sz w:val="19"/>
          <w:szCs w:val="19"/>
        </w:rPr>
        <w:t>xs:schema</w:t>
      </w:r>
      <w:r w:rsidR="00914DB8">
        <w:rPr>
          <w:rFonts w:ascii="Consolas" w:hAnsi="Consolas"/>
          <w:color w:val="000000"/>
          <w:sz w:val="19"/>
          <w:szCs w:val="19"/>
        </w:rPr>
        <w:t xml:space="preserve"> </w:t>
      </w:r>
      <w:r w:rsidRPr="00985944">
        <w:rPr>
          <w:rFonts w:ascii="Consolas" w:hAnsi="Consolas"/>
          <w:color w:val="FF0000"/>
          <w:sz w:val="19"/>
          <w:szCs w:val="19"/>
        </w:rPr>
        <w:t>xmlns:xs</w:t>
      </w:r>
      <w:r w:rsidRPr="00985944">
        <w:rPr>
          <w:rFonts w:ascii="Consolas" w:hAnsi="Consolas"/>
          <w:color w:val="000000"/>
          <w:sz w:val="19"/>
          <w:szCs w:val="19"/>
        </w:rPr>
        <w:t>=</w:t>
      </w:r>
      <w:r w:rsidRPr="00985944">
        <w:rPr>
          <w:rFonts w:ascii="Consolas" w:hAnsi="Consolas"/>
          <w:color w:val="0000FF"/>
          <w:sz w:val="19"/>
          <w:szCs w:val="19"/>
        </w:rPr>
        <w:t>"http://www.w3.org/2001/XMLSchema"</w:t>
      </w:r>
    </w:p>
    <w:p w14:paraId="2DD0A464" w14:textId="3B3D6560" w:rsidR="00801710" w:rsidRPr="00985944" w:rsidRDefault="008956D7"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FF0000"/>
          <w:sz w:val="19"/>
          <w:szCs w:val="19"/>
        </w:rPr>
        <w:t>xmlns:etsiX1</w:t>
      </w:r>
      <w:r w:rsidR="00801710" w:rsidRPr="00985944">
        <w:rPr>
          <w:rFonts w:ascii="Consolas" w:hAnsi="Consolas"/>
          <w:color w:val="000000"/>
          <w:sz w:val="19"/>
          <w:szCs w:val="19"/>
        </w:rPr>
        <w:t>=</w:t>
      </w:r>
      <w:r w:rsidR="00801710" w:rsidRPr="00985944">
        <w:rPr>
          <w:rFonts w:ascii="Consolas" w:hAnsi="Consolas"/>
          <w:color w:val="0000FF"/>
          <w:sz w:val="19"/>
          <w:szCs w:val="19"/>
        </w:rPr>
        <w:t>"http://uri.etsi.org/03221/X1/2017/10"</w:t>
      </w:r>
    </w:p>
    <w:p w14:paraId="383F69A5" w14:textId="27BD4EA6" w:rsidR="00801710" w:rsidRPr="00985944" w:rsidRDefault="008956D7"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FF0000"/>
          <w:sz w:val="19"/>
          <w:szCs w:val="19"/>
        </w:rPr>
        <w:t>xmlns</w:t>
      </w:r>
      <w:r w:rsidR="00801710" w:rsidRPr="00985944">
        <w:rPr>
          <w:rFonts w:ascii="Consolas" w:hAnsi="Consolas"/>
          <w:color w:val="000000"/>
          <w:sz w:val="19"/>
          <w:szCs w:val="19"/>
        </w:rPr>
        <w:t>=</w:t>
      </w:r>
      <w:r w:rsidR="00801710" w:rsidRPr="00985944">
        <w:rPr>
          <w:rFonts w:ascii="Consolas" w:hAnsi="Consolas"/>
          <w:color w:val="0000FF"/>
          <w:sz w:val="19"/>
          <w:szCs w:val="19"/>
        </w:rPr>
        <w:t>"urn:3GPP:ns:li:3GPPStateTransfer:r16:v1"</w:t>
      </w:r>
    </w:p>
    <w:p w14:paraId="73C4A632" w14:textId="139FC54E"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FF0000"/>
          <w:sz w:val="19"/>
          <w:szCs w:val="19"/>
        </w:rPr>
        <w:t>targetNamespace</w:t>
      </w:r>
      <w:r w:rsidR="00801710" w:rsidRPr="00985944">
        <w:rPr>
          <w:rFonts w:ascii="Consolas" w:hAnsi="Consolas"/>
          <w:color w:val="000000"/>
          <w:sz w:val="19"/>
          <w:szCs w:val="19"/>
        </w:rPr>
        <w:t>=</w:t>
      </w:r>
      <w:r w:rsidR="00801710" w:rsidRPr="00985944">
        <w:rPr>
          <w:rFonts w:ascii="Consolas" w:hAnsi="Consolas"/>
          <w:color w:val="0000FF"/>
          <w:sz w:val="19"/>
          <w:szCs w:val="19"/>
        </w:rPr>
        <w:t>"urn:3GPP:ns:li:3GPPStateTransfer:r16:v1"</w:t>
      </w:r>
    </w:p>
    <w:p w14:paraId="5A28C266" w14:textId="3377A310"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FF0000"/>
          <w:sz w:val="19"/>
          <w:szCs w:val="19"/>
        </w:rPr>
        <w:t>elementFormDefault</w:t>
      </w:r>
      <w:r w:rsidR="00801710" w:rsidRPr="00985944">
        <w:rPr>
          <w:rFonts w:ascii="Consolas" w:hAnsi="Consolas"/>
          <w:color w:val="000000"/>
          <w:sz w:val="19"/>
          <w:szCs w:val="19"/>
        </w:rPr>
        <w:t>=</w:t>
      </w:r>
      <w:r w:rsidR="00801710" w:rsidRPr="00985944">
        <w:rPr>
          <w:rFonts w:ascii="Consolas" w:hAnsi="Consolas"/>
          <w:color w:val="0000FF"/>
          <w:sz w:val="19"/>
          <w:szCs w:val="19"/>
        </w:rPr>
        <w:t>"qualified"&gt;</w:t>
      </w:r>
    </w:p>
    <w:p w14:paraId="68B6B52B"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445124F6" w14:textId="6A406377"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xs:import</w:t>
      </w:r>
      <w:r w:rsidR="00914DB8">
        <w:rPr>
          <w:rFonts w:ascii="Consolas" w:hAnsi="Consolas"/>
          <w:color w:val="000000"/>
          <w:sz w:val="19"/>
          <w:szCs w:val="19"/>
        </w:rPr>
        <w:t xml:space="preserve"> </w:t>
      </w:r>
      <w:r w:rsidR="00801710" w:rsidRPr="00985944">
        <w:rPr>
          <w:rFonts w:ascii="Consolas" w:hAnsi="Consolas"/>
          <w:color w:val="FF0000"/>
          <w:sz w:val="19"/>
          <w:szCs w:val="19"/>
        </w:rPr>
        <w:t>namespace</w:t>
      </w:r>
      <w:r w:rsidR="00801710" w:rsidRPr="00985944">
        <w:rPr>
          <w:rFonts w:ascii="Consolas" w:hAnsi="Consolas"/>
          <w:color w:val="000000"/>
          <w:sz w:val="19"/>
          <w:szCs w:val="19"/>
        </w:rPr>
        <w:t>=</w:t>
      </w:r>
      <w:r w:rsidR="00801710" w:rsidRPr="00985944">
        <w:rPr>
          <w:rFonts w:ascii="Consolas" w:hAnsi="Consolas"/>
          <w:color w:val="0000FF"/>
          <w:sz w:val="19"/>
          <w:szCs w:val="19"/>
        </w:rPr>
        <w:t>"http://uri.etsi.org/03221/X1/2017/10"</w:t>
      </w:r>
      <w:r w:rsidR="00801710" w:rsidRPr="00985944">
        <w:rPr>
          <w:rFonts w:ascii="Consolas" w:hAnsi="Consolas"/>
          <w:color w:val="800000"/>
          <w:sz w:val="19"/>
          <w:szCs w:val="19"/>
        </w:rPr>
        <w:t>/</w:t>
      </w:r>
      <w:r w:rsidR="00801710" w:rsidRPr="00985944">
        <w:rPr>
          <w:rFonts w:ascii="Consolas" w:hAnsi="Consolas"/>
          <w:color w:val="0000FF"/>
          <w:sz w:val="19"/>
          <w:szCs w:val="19"/>
        </w:rPr>
        <w:t>&gt;</w:t>
      </w:r>
    </w:p>
    <w:p w14:paraId="7803D23F"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45A5B5C5" w14:textId="2CF95850"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"TFLIState"</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"TFLIState"&gt;&lt;/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013B1C37" w14:textId="596AB5B2"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xs:complexType</w:t>
      </w:r>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"TFLIState"&gt;</w:t>
      </w:r>
    </w:p>
    <w:p w14:paraId="53B60EB2" w14:textId="5F62B2DB"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xs:sequence</w:t>
      </w:r>
      <w:r w:rsidR="00801710" w:rsidRPr="00985944">
        <w:rPr>
          <w:rFonts w:ascii="Consolas" w:hAnsi="Consolas"/>
          <w:color w:val="0000FF"/>
          <w:sz w:val="19"/>
          <w:szCs w:val="19"/>
        </w:rPr>
        <w:t>&gt;</w:t>
      </w:r>
    </w:p>
    <w:p w14:paraId="0A5E9CA8" w14:textId="68C76CC0"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"PDUSessionID"</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"PDUSessionID"&gt;&lt;/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6AAC9DBD" w14:textId="47D2E41A"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"XID"</w:t>
      </w:r>
      <w:r>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"etsiX1:XId"&gt;&lt;/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7B2C4B26" w14:textId="43978E7C"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"CorrelationID"</w:t>
      </w:r>
      <w:r>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"xs:nonNegativeInteger"&gt;&lt;/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6D4BFBCB" w14:textId="5A01D4A8"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"TriggeredTasks"</w:t>
      </w:r>
      <w:r>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"ListOfTriggeredTasks"&gt;&lt;/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170798DA" w14:textId="27019F1D"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BE7E94">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xs:sequence</w:t>
      </w:r>
      <w:r w:rsidR="00801710" w:rsidRPr="00985944">
        <w:rPr>
          <w:rFonts w:ascii="Consolas" w:hAnsi="Consolas"/>
          <w:color w:val="0000FF"/>
          <w:sz w:val="19"/>
          <w:szCs w:val="19"/>
        </w:rPr>
        <w:t>&gt;</w:t>
      </w:r>
    </w:p>
    <w:p w14:paraId="197FB1A6" w14:textId="09BBAD74"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xs:complexType</w:t>
      </w:r>
      <w:r w:rsidR="00801710" w:rsidRPr="00985944">
        <w:rPr>
          <w:rFonts w:ascii="Consolas" w:hAnsi="Consolas"/>
          <w:color w:val="0000FF"/>
          <w:sz w:val="19"/>
          <w:szCs w:val="19"/>
        </w:rPr>
        <w:t>&gt;</w:t>
      </w:r>
    </w:p>
    <w:p w14:paraId="52CEE799"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6697BE8F" w14:textId="1BE0A0B1"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"POILIState"</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"POILIState"&gt;&lt;/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667655F4" w14:textId="3E4DB53E" w:rsidR="00801710" w:rsidRPr="00985944" w:rsidRDefault="00914DB8"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xs:complexType</w:t>
      </w:r>
      <w:r>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"POILIState"&gt;</w:t>
      </w:r>
    </w:p>
    <w:p w14:paraId="64CC61F5" w14:textId="0D48CAA7"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xs:sequence</w:t>
      </w:r>
      <w:r w:rsidR="00801710" w:rsidRPr="00985944">
        <w:rPr>
          <w:rFonts w:ascii="Consolas" w:hAnsi="Consolas"/>
          <w:color w:val="0000FF"/>
          <w:sz w:val="19"/>
          <w:szCs w:val="19"/>
        </w:rPr>
        <w:t>&gt;</w:t>
      </w:r>
    </w:p>
    <w:p w14:paraId="0FD6D890" w14:textId="1558C165" w:rsidR="00801710" w:rsidRDefault="00BE7E94" w:rsidP="00801710">
      <w:pPr>
        <w:shd w:val="clear" w:color="auto" w:fill="FFFFFE"/>
        <w:spacing w:after="0" w:line="285" w:lineRule="atLeast"/>
        <w:rPr>
          <w:rFonts w:ascii="Consolas" w:hAnsi="Consolas"/>
          <w:color w:val="0000FF"/>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"PDUSessionID"</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"PDUSessionID"&gt;&lt;/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403EB6A6" w14:textId="54497A37" w:rsidR="00801710" w:rsidRPr="00985944" w:rsidRDefault="00BE7E94"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"XID"</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"etsiX1:XId"&gt;&lt;/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40F1C9D5" w14:textId="50A9F7E3"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"SequenceNumber"</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"xs:unsignedInt"&gt;&lt;/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16D8CDD1" w14:textId="3596B186"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"CorrelationID"</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"xs:nonNegativeInteger"&gt;&lt;/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165C91D0" w14:textId="78FB5D64"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xs:sequence</w:t>
      </w:r>
      <w:r w:rsidR="00801710" w:rsidRPr="00985944">
        <w:rPr>
          <w:rFonts w:ascii="Consolas" w:hAnsi="Consolas"/>
          <w:color w:val="0000FF"/>
          <w:sz w:val="19"/>
          <w:szCs w:val="19"/>
        </w:rPr>
        <w:t>&gt;</w:t>
      </w:r>
    </w:p>
    <w:p w14:paraId="78528597" w14:textId="46D6886C"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xs:complexType</w:t>
      </w:r>
      <w:r w:rsidR="00801710" w:rsidRPr="00985944">
        <w:rPr>
          <w:rFonts w:ascii="Consolas" w:hAnsi="Consolas"/>
          <w:color w:val="0000FF"/>
          <w:sz w:val="19"/>
          <w:szCs w:val="19"/>
        </w:rPr>
        <w:t>&gt;</w:t>
      </w:r>
    </w:p>
    <w:p w14:paraId="10DBF86E"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61D65020" w14:textId="37C0EEF9"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xs:complexType</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"ListOfTriggeredTasks"&gt;</w:t>
      </w:r>
    </w:p>
    <w:p w14:paraId="75CCD65B" w14:textId="3C9995F6"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xs:sequence</w:t>
      </w:r>
      <w:r w:rsidR="00801710" w:rsidRPr="00985944">
        <w:rPr>
          <w:rFonts w:ascii="Consolas" w:hAnsi="Consolas"/>
          <w:color w:val="0000FF"/>
          <w:sz w:val="19"/>
          <w:szCs w:val="19"/>
        </w:rPr>
        <w:t>&gt;</w:t>
      </w:r>
    </w:p>
    <w:p w14:paraId="4E484F21" w14:textId="40721C00"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"TriggeredTask"</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"TriggeredTask"</w:t>
      </w:r>
      <w:r w:rsidR="00914DB8">
        <w:rPr>
          <w:rFonts w:ascii="Consolas" w:hAnsi="Consolas"/>
          <w:color w:val="000000"/>
          <w:sz w:val="19"/>
          <w:szCs w:val="19"/>
        </w:rPr>
        <w:t xml:space="preserve"> </w:t>
      </w:r>
      <w:r w:rsidR="00801710" w:rsidRPr="00985944">
        <w:rPr>
          <w:rFonts w:ascii="Consolas" w:hAnsi="Consolas"/>
          <w:color w:val="FF0000"/>
          <w:sz w:val="19"/>
          <w:szCs w:val="19"/>
        </w:rPr>
        <w:t>minOccurs</w:t>
      </w:r>
      <w:r w:rsidR="00801710" w:rsidRPr="00985944">
        <w:rPr>
          <w:rFonts w:ascii="Consolas" w:hAnsi="Consolas"/>
          <w:color w:val="000000"/>
          <w:sz w:val="19"/>
          <w:szCs w:val="19"/>
        </w:rPr>
        <w:t>=</w:t>
      </w:r>
      <w:r w:rsidR="00801710" w:rsidRPr="00985944">
        <w:rPr>
          <w:rFonts w:ascii="Consolas" w:hAnsi="Consolas"/>
          <w:color w:val="0000FF"/>
          <w:sz w:val="19"/>
          <w:szCs w:val="19"/>
        </w:rPr>
        <w:t>"0"</w:t>
      </w:r>
      <w:r w:rsidR="00914DB8">
        <w:rPr>
          <w:rFonts w:ascii="Consolas" w:hAnsi="Consolas"/>
          <w:color w:val="000000"/>
          <w:sz w:val="19"/>
          <w:szCs w:val="19"/>
        </w:rPr>
        <w:t xml:space="preserve"> </w:t>
      </w:r>
      <w:r w:rsidR="00801710" w:rsidRPr="00985944">
        <w:rPr>
          <w:rFonts w:ascii="Consolas" w:hAnsi="Consolas"/>
          <w:color w:val="FF0000"/>
          <w:sz w:val="19"/>
          <w:szCs w:val="19"/>
        </w:rPr>
        <w:t>maxOccurs</w:t>
      </w:r>
      <w:r w:rsidR="00801710" w:rsidRPr="00985944">
        <w:rPr>
          <w:rFonts w:ascii="Consolas" w:hAnsi="Consolas"/>
          <w:color w:val="000000"/>
          <w:sz w:val="19"/>
          <w:szCs w:val="19"/>
        </w:rPr>
        <w:t>=</w:t>
      </w:r>
      <w:r w:rsidR="00801710" w:rsidRPr="00985944">
        <w:rPr>
          <w:rFonts w:ascii="Consolas" w:hAnsi="Consolas"/>
          <w:color w:val="0000FF"/>
          <w:sz w:val="19"/>
          <w:szCs w:val="19"/>
        </w:rPr>
        <w:t>"unbounded"&gt;&lt;/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47107862" w14:textId="43B1D25C"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xs:sequence</w:t>
      </w:r>
      <w:r w:rsidR="00801710" w:rsidRPr="00985944">
        <w:rPr>
          <w:rFonts w:ascii="Consolas" w:hAnsi="Consolas"/>
          <w:color w:val="0000FF"/>
          <w:sz w:val="19"/>
          <w:szCs w:val="19"/>
        </w:rPr>
        <w:t>&gt;</w:t>
      </w:r>
    </w:p>
    <w:p w14:paraId="5DE727CF" w14:textId="4F797AC6"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xs:complexType</w:t>
      </w:r>
      <w:r w:rsidR="00801710" w:rsidRPr="00985944">
        <w:rPr>
          <w:rFonts w:ascii="Consolas" w:hAnsi="Consolas"/>
          <w:color w:val="0000FF"/>
          <w:sz w:val="19"/>
          <w:szCs w:val="19"/>
        </w:rPr>
        <w:t>&gt;</w:t>
      </w:r>
    </w:p>
    <w:p w14:paraId="07EF12BC" w14:textId="55CAF0C5" w:rsidR="00801710" w:rsidRPr="00985944" w:rsidRDefault="00801710" w:rsidP="00801710">
      <w:pPr>
        <w:shd w:val="clear" w:color="auto" w:fill="FFFFFE"/>
        <w:spacing w:after="0" w:line="285" w:lineRule="atLeast"/>
        <w:rPr>
          <w:rFonts w:ascii="Consolas" w:hAnsi="Consolas"/>
          <w:color w:val="000000"/>
          <w:sz w:val="19"/>
          <w:szCs w:val="19"/>
        </w:rPr>
      </w:pPr>
    </w:p>
    <w:p w14:paraId="79AE644D" w14:textId="79D9D082"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xs:complexType</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"TriggeredTask"&gt;</w:t>
      </w:r>
    </w:p>
    <w:p w14:paraId="324ACC0B" w14:textId="58E4A7A4"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xs:sequence</w:t>
      </w:r>
      <w:r w:rsidR="00801710" w:rsidRPr="00985944">
        <w:rPr>
          <w:rFonts w:ascii="Consolas" w:hAnsi="Consolas"/>
          <w:color w:val="0000FF"/>
          <w:sz w:val="19"/>
          <w:szCs w:val="19"/>
        </w:rPr>
        <w:t>&gt;</w:t>
      </w:r>
    </w:p>
    <w:p w14:paraId="7A829563" w14:textId="163340CA"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"XID"</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"etsiX1:XId"&gt;&lt;/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7EA9FD88" w14:textId="3D41E2A9"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xs:element</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"NEID"</w:t>
      </w:r>
      <w:r w:rsidR="00914DB8">
        <w:rPr>
          <w:rFonts w:ascii="Consolas" w:hAnsi="Consolas"/>
          <w:color w:val="000000"/>
          <w:sz w:val="19"/>
          <w:szCs w:val="19"/>
        </w:rPr>
        <w:t xml:space="preserve"> </w:t>
      </w:r>
      <w:r w:rsidR="00801710" w:rsidRPr="00985944">
        <w:rPr>
          <w:rFonts w:ascii="Consolas" w:hAnsi="Consolas"/>
          <w:color w:val="FF0000"/>
          <w:sz w:val="19"/>
          <w:szCs w:val="19"/>
        </w:rPr>
        <w:t>type</w:t>
      </w:r>
      <w:r w:rsidR="00801710" w:rsidRPr="00985944">
        <w:rPr>
          <w:rFonts w:ascii="Consolas" w:hAnsi="Consolas"/>
          <w:color w:val="000000"/>
          <w:sz w:val="19"/>
          <w:szCs w:val="19"/>
        </w:rPr>
        <w:t>=</w:t>
      </w:r>
      <w:r w:rsidR="00801710" w:rsidRPr="00985944">
        <w:rPr>
          <w:rFonts w:ascii="Consolas" w:hAnsi="Consolas"/>
          <w:color w:val="0000FF"/>
          <w:sz w:val="19"/>
          <w:szCs w:val="19"/>
        </w:rPr>
        <w:t>"etsiX1:NeIdentifier"&gt;&lt;/</w:t>
      </w:r>
      <w:r w:rsidR="00801710" w:rsidRPr="00985944">
        <w:rPr>
          <w:rFonts w:ascii="Consolas" w:hAnsi="Consolas"/>
          <w:color w:val="800000"/>
          <w:sz w:val="19"/>
          <w:szCs w:val="19"/>
        </w:rPr>
        <w:t>xs:element</w:t>
      </w:r>
      <w:r w:rsidR="00801710" w:rsidRPr="00985944">
        <w:rPr>
          <w:rFonts w:ascii="Consolas" w:hAnsi="Consolas"/>
          <w:color w:val="0000FF"/>
          <w:sz w:val="19"/>
          <w:szCs w:val="19"/>
        </w:rPr>
        <w:t>&gt;</w:t>
      </w:r>
    </w:p>
    <w:p w14:paraId="5A70534D" w14:textId="0E84412A"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xs:sequence</w:t>
      </w:r>
      <w:r w:rsidR="00801710" w:rsidRPr="00985944">
        <w:rPr>
          <w:rFonts w:ascii="Consolas" w:hAnsi="Consolas"/>
          <w:color w:val="0000FF"/>
          <w:sz w:val="19"/>
          <w:szCs w:val="19"/>
        </w:rPr>
        <w:t>&gt;</w:t>
      </w:r>
    </w:p>
    <w:p w14:paraId="2238856B" w14:textId="108E835B"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xs:complexType</w:t>
      </w:r>
      <w:r w:rsidR="00801710" w:rsidRPr="00985944">
        <w:rPr>
          <w:rFonts w:ascii="Consolas" w:hAnsi="Consolas"/>
          <w:color w:val="0000FF"/>
          <w:sz w:val="19"/>
          <w:szCs w:val="19"/>
        </w:rPr>
        <w:t>&gt;</w:t>
      </w:r>
    </w:p>
    <w:p w14:paraId="6D63288B"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10175210" w14:textId="26BF5363"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lastRenderedPageBreak/>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xs:simpleType</w:t>
      </w:r>
      <w:r w:rsidR="00914DB8">
        <w:rPr>
          <w:rFonts w:ascii="Consolas" w:hAnsi="Consolas"/>
          <w:color w:val="000000"/>
          <w:sz w:val="19"/>
          <w:szCs w:val="19"/>
        </w:rPr>
        <w:t xml:space="preserve"> </w:t>
      </w:r>
      <w:r w:rsidR="00801710" w:rsidRPr="00985944">
        <w:rPr>
          <w:rFonts w:ascii="Consolas" w:hAnsi="Consolas"/>
          <w:color w:val="FF0000"/>
          <w:sz w:val="19"/>
          <w:szCs w:val="19"/>
        </w:rPr>
        <w:t>name</w:t>
      </w:r>
      <w:r w:rsidR="00801710" w:rsidRPr="00985944">
        <w:rPr>
          <w:rFonts w:ascii="Consolas" w:hAnsi="Consolas"/>
          <w:color w:val="000000"/>
          <w:sz w:val="19"/>
          <w:szCs w:val="19"/>
        </w:rPr>
        <w:t>=</w:t>
      </w:r>
      <w:r w:rsidR="00801710" w:rsidRPr="00985944">
        <w:rPr>
          <w:rFonts w:ascii="Consolas" w:hAnsi="Consolas"/>
          <w:color w:val="0000FF"/>
          <w:sz w:val="19"/>
          <w:szCs w:val="19"/>
        </w:rPr>
        <w:t>"PDUSessionID"&gt;</w:t>
      </w:r>
    </w:p>
    <w:p w14:paraId="69B3E323" w14:textId="4A8F4721" w:rsidR="00801710" w:rsidRPr="00985944" w:rsidRDefault="00F56EE5"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xs:restriction</w:t>
      </w:r>
      <w:r w:rsidR="00914DB8">
        <w:rPr>
          <w:rFonts w:ascii="Consolas" w:hAnsi="Consolas"/>
          <w:color w:val="000000"/>
          <w:sz w:val="19"/>
          <w:szCs w:val="19"/>
        </w:rPr>
        <w:t xml:space="preserve"> </w:t>
      </w:r>
      <w:r w:rsidR="00801710" w:rsidRPr="00985944">
        <w:rPr>
          <w:rFonts w:ascii="Consolas" w:hAnsi="Consolas"/>
          <w:color w:val="FF0000"/>
          <w:sz w:val="19"/>
          <w:szCs w:val="19"/>
        </w:rPr>
        <w:t>base</w:t>
      </w:r>
      <w:r w:rsidR="00801710" w:rsidRPr="00985944">
        <w:rPr>
          <w:rFonts w:ascii="Consolas" w:hAnsi="Consolas"/>
          <w:color w:val="000000"/>
          <w:sz w:val="19"/>
          <w:szCs w:val="19"/>
        </w:rPr>
        <w:t>=</w:t>
      </w:r>
      <w:r w:rsidR="00801710" w:rsidRPr="00985944">
        <w:rPr>
          <w:rFonts w:ascii="Consolas" w:hAnsi="Consolas"/>
          <w:color w:val="0000FF"/>
          <w:sz w:val="19"/>
          <w:szCs w:val="19"/>
        </w:rPr>
        <w:t>"xs:unsignedInt"&gt;</w:t>
      </w:r>
    </w:p>
    <w:p w14:paraId="351D9FD0" w14:textId="0187FA43"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xs:minInclusive</w:t>
      </w:r>
      <w:r w:rsidR="00914DB8">
        <w:rPr>
          <w:rFonts w:ascii="Consolas" w:hAnsi="Consolas"/>
          <w:color w:val="000000"/>
          <w:sz w:val="19"/>
          <w:szCs w:val="19"/>
        </w:rPr>
        <w:t xml:space="preserve"> </w:t>
      </w:r>
      <w:r w:rsidR="00801710" w:rsidRPr="00985944">
        <w:rPr>
          <w:rFonts w:ascii="Consolas" w:hAnsi="Consolas"/>
          <w:color w:val="FF0000"/>
          <w:sz w:val="19"/>
          <w:szCs w:val="19"/>
        </w:rPr>
        <w:t>value</w:t>
      </w:r>
      <w:r w:rsidR="00801710" w:rsidRPr="00985944">
        <w:rPr>
          <w:rFonts w:ascii="Consolas" w:hAnsi="Consolas"/>
          <w:color w:val="000000"/>
          <w:sz w:val="19"/>
          <w:szCs w:val="19"/>
        </w:rPr>
        <w:t>=</w:t>
      </w:r>
      <w:r w:rsidR="00801710" w:rsidRPr="00985944">
        <w:rPr>
          <w:rFonts w:ascii="Consolas" w:hAnsi="Consolas"/>
          <w:color w:val="0000FF"/>
          <w:sz w:val="19"/>
          <w:szCs w:val="19"/>
        </w:rPr>
        <w:t>"0"</w:t>
      </w:r>
      <w:r w:rsidR="00801710" w:rsidRPr="00985944">
        <w:rPr>
          <w:rFonts w:ascii="Consolas" w:hAnsi="Consolas"/>
          <w:color w:val="800000"/>
          <w:sz w:val="19"/>
          <w:szCs w:val="19"/>
        </w:rPr>
        <w:t>/</w:t>
      </w:r>
      <w:r w:rsidR="00801710" w:rsidRPr="00985944">
        <w:rPr>
          <w:rFonts w:ascii="Consolas" w:hAnsi="Consolas"/>
          <w:color w:val="0000FF"/>
          <w:sz w:val="19"/>
          <w:szCs w:val="19"/>
        </w:rPr>
        <w:t>&gt;</w:t>
      </w:r>
    </w:p>
    <w:p w14:paraId="4C88D032" w14:textId="2A22AEE2"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xs:maxInclusive</w:t>
      </w:r>
      <w:r w:rsidR="00914DB8">
        <w:rPr>
          <w:rFonts w:ascii="Consolas" w:hAnsi="Consolas"/>
          <w:color w:val="000000"/>
          <w:sz w:val="19"/>
          <w:szCs w:val="19"/>
        </w:rPr>
        <w:t xml:space="preserve"> </w:t>
      </w:r>
      <w:r w:rsidR="00801710" w:rsidRPr="00985944">
        <w:rPr>
          <w:rFonts w:ascii="Consolas" w:hAnsi="Consolas"/>
          <w:color w:val="FF0000"/>
          <w:sz w:val="19"/>
          <w:szCs w:val="19"/>
        </w:rPr>
        <w:t>value</w:t>
      </w:r>
      <w:r w:rsidR="00801710" w:rsidRPr="00985944">
        <w:rPr>
          <w:rFonts w:ascii="Consolas" w:hAnsi="Consolas"/>
          <w:color w:val="000000"/>
          <w:sz w:val="19"/>
          <w:szCs w:val="19"/>
        </w:rPr>
        <w:t>=</w:t>
      </w:r>
      <w:r w:rsidR="00801710" w:rsidRPr="00985944">
        <w:rPr>
          <w:rFonts w:ascii="Consolas" w:hAnsi="Consolas"/>
          <w:color w:val="0000FF"/>
          <w:sz w:val="19"/>
          <w:szCs w:val="19"/>
        </w:rPr>
        <w:t>"255"</w:t>
      </w:r>
      <w:r w:rsidR="00801710" w:rsidRPr="00985944">
        <w:rPr>
          <w:rFonts w:ascii="Consolas" w:hAnsi="Consolas"/>
          <w:color w:val="800000"/>
          <w:sz w:val="19"/>
          <w:szCs w:val="19"/>
        </w:rPr>
        <w:t>/</w:t>
      </w:r>
      <w:r w:rsidR="00801710" w:rsidRPr="00985944">
        <w:rPr>
          <w:rFonts w:ascii="Consolas" w:hAnsi="Consolas"/>
          <w:color w:val="0000FF"/>
          <w:sz w:val="19"/>
          <w:szCs w:val="19"/>
        </w:rPr>
        <w:t>&gt;</w:t>
      </w:r>
    </w:p>
    <w:p w14:paraId="37A7DBA4" w14:textId="7AA5CB5B"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xs:restriction</w:t>
      </w:r>
      <w:r w:rsidR="00801710" w:rsidRPr="00985944">
        <w:rPr>
          <w:rFonts w:ascii="Consolas" w:hAnsi="Consolas"/>
          <w:color w:val="0000FF"/>
          <w:sz w:val="19"/>
          <w:szCs w:val="19"/>
        </w:rPr>
        <w:t>&gt;</w:t>
      </w:r>
    </w:p>
    <w:p w14:paraId="3DA1F560" w14:textId="07E2A894" w:rsidR="00801710" w:rsidRPr="00985944" w:rsidRDefault="006339DC" w:rsidP="00801710">
      <w:pPr>
        <w:shd w:val="clear" w:color="auto" w:fill="FFFFFE"/>
        <w:spacing w:after="0" w:line="285" w:lineRule="atLeast"/>
        <w:rPr>
          <w:rFonts w:ascii="Consolas" w:hAnsi="Consolas"/>
          <w:color w:val="000000"/>
          <w:sz w:val="19"/>
          <w:szCs w:val="19"/>
        </w:rPr>
      </w:pPr>
      <w:r>
        <w:rPr>
          <w:rFonts w:ascii="Consolas" w:hAnsi="Consolas"/>
          <w:color w:val="000000"/>
          <w:sz w:val="19"/>
          <w:szCs w:val="19"/>
        </w:rPr>
        <w:t xml:space="preserve">  </w:t>
      </w:r>
      <w:r w:rsidR="00801710" w:rsidRPr="00985944">
        <w:rPr>
          <w:rFonts w:ascii="Consolas" w:hAnsi="Consolas"/>
          <w:color w:val="0000FF"/>
          <w:sz w:val="19"/>
          <w:szCs w:val="19"/>
        </w:rPr>
        <w:t>&lt;/</w:t>
      </w:r>
      <w:r w:rsidR="00801710" w:rsidRPr="00985944">
        <w:rPr>
          <w:rFonts w:ascii="Consolas" w:hAnsi="Consolas"/>
          <w:color w:val="800000"/>
          <w:sz w:val="19"/>
          <w:szCs w:val="19"/>
        </w:rPr>
        <w:t>xs:simpleType</w:t>
      </w:r>
      <w:r w:rsidR="00801710" w:rsidRPr="00985944">
        <w:rPr>
          <w:rFonts w:ascii="Consolas" w:hAnsi="Consolas"/>
          <w:color w:val="0000FF"/>
          <w:sz w:val="19"/>
          <w:szCs w:val="19"/>
        </w:rPr>
        <w:t>&gt;</w:t>
      </w:r>
    </w:p>
    <w:p w14:paraId="094F32B4"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3E58DA2A" w14:textId="77777777" w:rsidR="00801710" w:rsidRPr="00985944" w:rsidRDefault="00801710" w:rsidP="00801710">
      <w:pPr>
        <w:shd w:val="clear" w:color="auto" w:fill="FFFFFE"/>
        <w:spacing w:after="0" w:line="285" w:lineRule="atLeast"/>
        <w:rPr>
          <w:rFonts w:ascii="Consolas" w:hAnsi="Consolas"/>
          <w:color w:val="000000"/>
          <w:sz w:val="19"/>
          <w:szCs w:val="19"/>
        </w:rPr>
      </w:pPr>
      <w:r w:rsidRPr="00985944">
        <w:rPr>
          <w:rFonts w:ascii="Consolas" w:hAnsi="Consolas"/>
          <w:color w:val="0000FF"/>
          <w:sz w:val="19"/>
          <w:szCs w:val="19"/>
        </w:rPr>
        <w:t>&lt;/</w:t>
      </w:r>
      <w:r w:rsidRPr="00985944">
        <w:rPr>
          <w:rFonts w:ascii="Consolas" w:hAnsi="Consolas"/>
          <w:color w:val="800000"/>
          <w:sz w:val="19"/>
          <w:szCs w:val="19"/>
        </w:rPr>
        <w:t>xs:schema</w:t>
      </w:r>
      <w:r w:rsidRPr="00985944">
        <w:rPr>
          <w:rFonts w:ascii="Consolas" w:hAnsi="Consolas"/>
          <w:color w:val="0000FF"/>
          <w:sz w:val="19"/>
          <w:szCs w:val="19"/>
        </w:rPr>
        <w:t>&gt;</w:t>
      </w:r>
    </w:p>
    <w:p w14:paraId="71B64EA1" w14:textId="77777777" w:rsidR="00801710" w:rsidRPr="00985944" w:rsidRDefault="00801710" w:rsidP="00801710">
      <w:pPr>
        <w:shd w:val="clear" w:color="auto" w:fill="FFFFFE"/>
        <w:spacing w:after="0" w:line="285" w:lineRule="atLeast"/>
        <w:rPr>
          <w:rFonts w:ascii="Consolas" w:hAnsi="Consolas"/>
          <w:color w:val="000000"/>
          <w:sz w:val="19"/>
          <w:szCs w:val="19"/>
        </w:rPr>
      </w:pPr>
    </w:p>
    <w:p w14:paraId="11A17A51" w14:textId="77777777" w:rsidR="00801710" w:rsidRDefault="00801710">
      <w:pPr>
        <w:overflowPunct/>
        <w:autoSpaceDE/>
        <w:autoSpaceDN/>
        <w:adjustRightInd/>
        <w:spacing w:after="0"/>
        <w:textAlignment w:val="auto"/>
        <w:rPr>
          <w:rFonts w:ascii="Arial" w:hAnsi="Arial"/>
          <w:sz w:val="36"/>
        </w:rPr>
      </w:pPr>
      <w:r>
        <w:br w:type="page"/>
      </w:r>
    </w:p>
    <w:p w14:paraId="05D1AE22" w14:textId="6C97ABAA" w:rsidR="00080512" w:rsidRPr="00760004" w:rsidRDefault="00A00101" w:rsidP="003D4383">
      <w:pPr>
        <w:pStyle w:val="Heading8"/>
      </w:pPr>
      <w:bookmarkStart w:id="270" w:name="_Toc74852211"/>
      <w:r w:rsidRPr="00760004">
        <w:lastRenderedPageBreak/>
        <w:t>Annex Z (informative):</w:t>
      </w:r>
      <w:r w:rsidR="00C1575F">
        <w:br/>
      </w:r>
      <w:r w:rsidR="00080512" w:rsidRPr="00760004">
        <w:t>Change history</w:t>
      </w:r>
      <w:bookmarkEnd w:id="270"/>
    </w:p>
    <w:bookmarkEnd w:id="263"/>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7B01A6">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7B01A6">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7B01A6">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7B01A6">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7B01A6">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7B01A6">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7B01A6">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7B01A6">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7B01A6">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7B01A6">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7B01A6">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7B01A6">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7B01A6">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7B01A6">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7B01A6">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7B01A6">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7B01A6">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7B01A6">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7B01A6">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7B01A6">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7B01A6">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7B01A6">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7B01A6">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7B01A6">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7B01A6">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7B01A6">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7B01A6">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7B01A6">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7B01A6">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7B01A6">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7B01A6">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7B01A6">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7B01A6">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7B01A6">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7B01A6">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7B01A6">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7B01A6">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7B01A6">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032915">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032915">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032915">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AD96B9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032915">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3532AB2E" w:rsidR="000579D7" w:rsidRDefault="00D00661" w:rsidP="00032915">
            <w:pPr>
              <w:pStyle w:val="TAL"/>
              <w:keepNext w:val="0"/>
              <w:keepLines w:val="0"/>
              <w:rPr>
                <w:sz w:val="16"/>
                <w:szCs w:val="16"/>
              </w:rPr>
            </w:pPr>
            <w:r>
              <w:rPr>
                <w:sz w:val="16"/>
                <w:szCs w:val="16"/>
              </w:rPr>
              <w:t>Removal of note in LI at the UDM sub-clause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21EB99D1"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032915">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032915">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55128A3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032915">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03291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032915">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43A96922"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032915">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032915">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032915">
            <w:pPr>
              <w:pStyle w:val="TAL"/>
              <w:keepNext w:val="0"/>
              <w:keepLines w:val="0"/>
              <w:rPr>
                <w:sz w:val="16"/>
                <w:szCs w:val="16"/>
              </w:rPr>
            </w:pPr>
            <w:r>
              <w:rPr>
                <w:sz w:val="16"/>
                <w:szCs w:val="16"/>
              </w:rPr>
              <w:t>16.6.0</w:t>
            </w:r>
          </w:p>
        </w:tc>
      </w:tr>
      <w:tr w:rsidR="000579D7" w:rsidRPr="00AF3BF2" w14:paraId="06CA2ADC" w14:textId="77777777" w:rsidTr="00032915">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032915">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032915">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032915">
            <w:pPr>
              <w:pStyle w:val="TAL"/>
              <w:keepNext w:val="0"/>
              <w:keepLines w:val="0"/>
              <w:rPr>
                <w:sz w:val="16"/>
                <w:szCs w:val="16"/>
              </w:rPr>
            </w:pPr>
            <w:r>
              <w:rPr>
                <w:sz w:val="16"/>
                <w:szCs w:val="16"/>
              </w:rPr>
              <w:t>16.6.0</w:t>
            </w:r>
          </w:p>
        </w:tc>
      </w:tr>
      <w:tr w:rsidR="00475B98" w:rsidRPr="00AF3BF2"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032915">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032915">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032915">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032915">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03291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03291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032915">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032915">
            <w:pPr>
              <w:pStyle w:val="TAL"/>
              <w:keepNext w:val="0"/>
              <w:keepLines w:val="0"/>
              <w:rPr>
                <w:sz w:val="16"/>
                <w:szCs w:val="16"/>
              </w:rPr>
            </w:pPr>
            <w:r>
              <w:rPr>
                <w:sz w:val="16"/>
                <w:szCs w:val="16"/>
              </w:rPr>
              <w:t>16.6.0</w:t>
            </w:r>
          </w:p>
        </w:tc>
      </w:tr>
      <w:tr w:rsidR="000579D7" w:rsidRPr="009A2D8B" w14:paraId="145D681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5CB4911" w14:textId="3DFD324E" w:rsidR="000579D7" w:rsidRPr="00760004" w:rsidRDefault="000579D7" w:rsidP="00C1575F">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EC69A" w14:textId="62B08839" w:rsidR="000579D7" w:rsidRPr="00760004" w:rsidRDefault="000579D7" w:rsidP="00C1575F">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5C8FA" w14:textId="63D80136" w:rsidR="000579D7" w:rsidRPr="00760004" w:rsidRDefault="000579D7" w:rsidP="00C1575F">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C0027" w14:textId="4360FED2" w:rsidR="000579D7" w:rsidRPr="00760004" w:rsidRDefault="000579D7" w:rsidP="00C1575F">
            <w:pPr>
              <w:pStyle w:val="TAL"/>
              <w:keepNext w:val="0"/>
              <w:keepLines w:val="0"/>
              <w:rPr>
                <w:sz w:val="16"/>
                <w:szCs w:val="16"/>
              </w:rPr>
            </w:pPr>
            <w:r>
              <w:rPr>
                <w:sz w:val="16"/>
                <w:szCs w:val="16"/>
              </w:rPr>
              <w:t>01</w:t>
            </w:r>
            <w:r w:rsidR="00FE2125">
              <w:rPr>
                <w:sz w:val="16"/>
                <w:szCs w:val="16"/>
              </w:rPr>
              <w:t>6</w:t>
            </w:r>
            <w:r w:rsidR="00475B9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EB023" w14:textId="788B45F1" w:rsidR="000579D7" w:rsidRDefault="00305E8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EBA3" w14:textId="7218BA7A" w:rsidR="000579D7" w:rsidRDefault="000579D7"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47732D" w14:textId="1698DA0B" w:rsidR="000579D7" w:rsidRDefault="001E2B19" w:rsidP="00C1575F">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A7092" w14:textId="75BD3B73" w:rsidR="000579D7" w:rsidRPr="00760004" w:rsidRDefault="000579D7" w:rsidP="00C1575F">
            <w:pPr>
              <w:pStyle w:val="TAL"/>
              <w:keepNext w:val="0"/>
              <w:keepLines w:val="0"/>
              <w:rPr>
                <w:sz w:val="16"/>
                <w:szCs w:val="16"/>
              </w:rPr>
            </w:pPr>
            <w:r>
              <w:rPr>
                <w:sz w:val="16"/>
                <w:szCs w:val="16"/>
              </w:rPr>
              <w:t>16.6.0</w:t>
            </w:r>
          </w:p>
        </w:tc>
      </w:tr>
      <w:tr w:rsidR="006772E0" w:rsidRPr="009A2D8B" w14:paraId="1ABE3930"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212254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44DF"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B819AC"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D9C39" w14:textId="060DBA3C" w:rsidR="006772E0" w:rsidRDefault="006772E0" w:rsidP="00683C05">
            <w:pPr>
              <w:pStyle w:val="TAL"/>
              <w:keepNext w:val="0"/>
              <w:keepLines w:val="0"/>
              <w:rPr>
                <w:sz w:val="16"/>
                <w:szCs w:val="16"/>
              </w:rPr>
            </w:pPr>
            <w:r>
              <w:rPr>
                <w:sz w:val="16"/>
                <w:szCs w:val="16"/>
              </w:rPr>
              <w:t>01</w:t>
            </w:r>
            <w:r w:rsidR="00E02D5F">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F0E26"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EA0AB" w14:textId="6D946F4B" w:rsidR="006772E0" w:rsidRDefault="00A6754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16AA4B" w14:textId="26C21AF2" w:rsidR="006772E0" w:rsidRDefault="00A6754A" w:rsidP="00683C05">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FE7D9" w14:textId="77777777" w:rsidR="006772E0" w:rsidRDefault="006772E0" w:rsidP="00683C05">
            <w:pPr>
              <w:pStyle w:val="TAL"/>
              <w:keepNext w:val="0"/>
              <w:keepLines w:val="0"/>
              <w:rPr>
                <w:sz w:val="16"/>
                <w:szCs w:val="16"/>
              </w:rPr>
            </w:pPr>
            <w:r>
              <w:rPr>
                <w:sz w:val="16"/>
                <w:szCs w:val="16"/>
              </w:rPr>
              <w:t>16.7.0</w:t>
            </w:r>
          </w:p>
        </w:tc>
      </w:tr>
      <w:tr w:rsidR="006772E0" w:rsidRPr="009A2D8B" w14:paraId="51AF9B78"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C504AFC"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59780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5F1750"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E1F51" w14:textId="30DEC81F" w:rsidR="006772E0" w:rsidRDefault="006772E0" w:rsidP="00683C05">
            <w:pPr>
              <w:pStyle w:val="TAL"/>
              <w:keepNext w:val="0"/>
              <w:keepLines w:val="0"/>
              <w:rPr>
                <w:sz w:val="16"/>
                <w:szCs w:val="16"/>
              </w:rPr>
            </w:pPr>
            <w:r>
              <w:rPr>
                <w:sz w:val="16"/>
                <w:szCs w:val="16"/>
              </w:rPr>
              <w:t>01</w:t>
            </w:r>
            <w:r w:rsidR="00E02D5F">
              <w:rPr>
                <w:sz w:val="16"/>
                <w:szCs w:val="16"/>
              </w:rPr>
              <w:t>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45CAA"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B183" w14:textId="63853E47"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DBA92" w14:textId="412F0318" w:rsidR="006772E0" w:rsidRDefault="007522DA" w:rsidP="00683C05">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B2D8E" w14:textId="77777777" w:rsidR="006772E0" w:rsidRDefault="006772E0" w:rsidP="00683C05">
            <w:pPr>
              <w:pStyle w:val="TAL"/>
              <w:keepNext w:val="0"/>
              <w:keepLines w:val="0"/>
              <w:rPr>
                <w:sz w:val="16"/>
                <w:szCs w:val="16"/>
              </w:rPr>
            </w:pPr>
            <w:r>
              <w:rPr>
                <w:sz w:val="16"/>
                <w:szCs w:val="16"/>
              </w:rPr>
              <w:t>16.7.0</w:t>
            </w:r>
          </w:p>
        </w:tc>
      </w:tr>
      <w:tr w:rsidR="006772E0" w:rsidRPr="009A2D8B" w14:paraId="59AC6A15" w14:textId="77777777" w:rsidTr="009A2D8B">
        <w:tc>
          <w:tcPr>
            <w:tcW w:w="803" w:type="dxa"/>
            <w:tcBorders>
              <w:top w:val="single" w:sz="6" w:space="0" w:color="auto"/>
              <w:left w:val="single" w:sz="6" w:space="0" w:color="auto"/>
              <w:bottom w:val="single" w:sz="6" w:space="0" w:color="auto"/>
              <w:right w:val="single" w:sz="6" w:space="0" w:color="auto"/>
            </w:tcBorders>
            <w:shd w:val="solid" w:color="FFFFFF" w:fill="auto"/>
          </w:tcPr>
          <w:p w14:paraId="1FE0B89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5747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187EA" w14:textId="77777777" w:rsidR="006772E0" w:rsidRDefault="006772E0" w:rsidP="009A2D8B">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0CEE" w14:textId="3F551EA8" w:rsidR="006772E0" w:rsidRDefault="006772E0" w:rsidP="00683C05">
            <w:pPr>
              <w:pStyle w:val="TAL"/>
              <w:keepNext w:val="0"/>
              <w:keepLines w:val="0"/>
              <w:rPr>
                <w:sz w:val="16"/>
                <w:szCs w:val="16"/>
              </w:rPr>
            </w:pPr>
            <w:r>
              <w:rPr>
                <w:sz w:val="16"/>
                <w:szCs w:val="16"/>
              </w:rPr>
              <w:t>01</w:t>
            </w:r>
            <w:r w:rsidR="00E02D5F">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4AFAC"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42F94" w14:textId="189218FD" w:rsidR="006772E0" w:rsidRDefault="007522DA"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F20F4B" w14:textId="5D98BD3A" w:rsidR="006772E0" w:rsidRDefault="002F6D97" w:rsidP="00683C05">
            <w:pPr>
              <w:pStyle w:val="TAL"/>
              <w:keepNext w:val="0"/>
              <w:keepLines w:val="0"/>
              <w:rPr>
                <w:sz w:val="16"/>
                <w:szCs w:val="16"/>
              </w:rPr>
            </w:pPr>
            <w:r>
              <w:rPr>
                <w:sz w:val="16"/>
                <w:szCs w:val="16"/>
              </w:rPr>
              <w:t>Avoiding multiple copies of xCC over LI_X3: Additional XID Related Informatio</w:t>
            </w:r>
            <w:r w:rsidR="007522DA">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17183" w14:textId="77777777" w:rsidR="006772E0" w:rsidRDefault="006772E0" w:rsidP="00683C05">
            <w:pPr>
              <w:pStyle w:val="TAL"/>
              <w:keepNext w:val="0"/>
              <w:keepLines w:val="0"/>
              <w:rPr>
                <w:sz w:val="16"/>
                <w:szCs w:val="16"/>
              </w:rPr>
            </w:pPr>
            <w:r>
              <w:rPr>
                <w:sz w:val="16"/>
                <w:szCs w:val="16"/>
              </w:rPr>
              <w:t>16.7.0</w:t>
            </w:r>
          </w:p>
        </w:tc>
      </w:tr>
      <w:tr w:rsidR="006772E0" w:rsidRPr="009A2D8B" w14:paraId="187DF0F5"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1188DC0"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02EFD2"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70270"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5508A" w14:textId="478A5201" w:rsidR="006772E0" w:rsidRDefault="006772E0" w:rsidP="00683C05">
            <w:pPr>
              <w:pStyle w:val="TAL"/>
              <w:keepNext w:val="0"/>
              <w:keepLines w:val="0"/>
              <w:rPr>
                <w:sz w:val="16"/>
                <w:szCs w:val="16"/>
              </w:rPr>
            </w:pPr>
            <w:r>
              <w:rPr>
                <w:sz w:val="16"/>
                <w:szCs w:val="16"/>
              </w:rPr>
              <w:t>01</w:t>
            </w:r>
            <w:r w:rsidR="00E02D5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8D68"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AF5D" w14:textId="7565D2F1" w:rsidR="006772E0" w:rsidRDefault="001558D4"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E8461CB" w14:textId="04A84B2D" w:rsidR="006772E0" w:rsidRDefault="0092512F" w:rsidP="0092512F">
            <w:pPr>
              <w:pStyle w:val="TAL"/>
              <w:keepNext w:val="0"/>
              <w:keepLines w:val="0"/>
              <w:tabs>
                <w:tab w:val="left" w:pos="513"/>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88EDF" w14:textId="77777777" w:rsidR="006772E0" w:rsidRDefault="006772E0" w:rsidP="00683C05">
            <w:pPr>
              <w:pStyle w:val="TAL"/>
              <w:keepNext w:val="0"/>
              <w:keepLines w:val="0"/>
              <w:rPr>
                <w:sz w:val="16"/>
                <w:szCs w:val="16"/>
              </w:rPr>
            </w:pPr>
            <w:r>
              <w:rPr>
                <w:sz w:val="16"/>
                <w:szCs w:val="16"/>
              </w:rPr>
              <w:t>16.7.0</w:t>
            </w:r>
          </w:p>
        </w:tc>
      </w:tr>
      <w:tr w:rsidR="006772E0" w:rsidRPr="009A2D8B" w14:paraId="3A497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7CA127C2"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F39D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DB747B"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05812" w14:textId="0A03298B" w:rsidR="006772E0" w:rsidRDefault="006772E0" w:rsidP="00683C05">
            <w:pPr>
              <w:pStyle w:val="TAL"/>
              <w:keepNext w:val="0"/>
              <w:keepLines w:val="0"/>
              <w:rPr>
                <w:sz w:val="16"/>
                <w:szCs w:val="16"/>
              </w:rPr>
            </w:pPr>
            <w:r>
              <w:rPr>
                <w:sz w:val="16"/>
                <w:szCs w:val="16"/>
              </w:rPr>
              <w:t>01</w:t>
            </w:r>
            <w:r w:rsidR="00E02D5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F65A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BC3F0" w14:textId="2A5BFDF0" w:rsidR="006772E0" w:rsidRDefault="00612E8B"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5882DD" w14:textId="7A7953DF" w:rsidR="006772E0" w:rsidRDefault="00612E8B" w:rsidP="00683C05">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1265C" w14:textId="77777777" w:rsidR="006772E0" w:rsidRDefault="006772E0" w:rsidP="00683C05">
            <w:pPr>
              <w:pStyle w:val="TAL"/>
              <w:keepNext w:val="0"/>
              <w:keepLines w:val="0"/>
              <w:rPr>
                <w:sz w:val="16"/>
                <w:szCs w:val="16"/>
              </w:rPr>
            </w:pPr>
            <w:r>
              <w:rPr>
                <w:sz w:val="16"/>
                <w:szCs w:val="16"/>
              </w:rPr>
              <w:t>16.7.0</w:t>
            </w:r>
          </w:p>
        </w:tc>
      </w:tr>
      <w:tr w:rsidR="006772E0" w:rsidRPr="009A2D8B" w14:paraId="55FDFC49"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DE9107F"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A907C"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F5AF4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2F70A" w14:textId="52FC5F48" w:rsidR="006772E0" w:rsidRDefault="006772E0" w:rsidP="00683C05">
            <w:pPr>
              <w:pStyle w:val="TAL"/>
              <w:keepNext w:val="0"/>
              <w:keepLines w:val="0"/>
              <w:rPr>
                <w:sz w:val="16"/>
                <w:szCs w:val="16"/>
              </w:rPr>
            </w:pPr>
            <w:r>
              <w:rPr>
                <w:sz w:val="16"/>
                <w:szCs w:val="16"/>
              </w:rPr>
              <w:t>01</w:t>
            </w:r>
            <w:r w:rsidR="00E02D5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BFAD9"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23DC" w14:textId="04154072" w:rsidR="006772E0" w:rsidRDefault="001969D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3F37E46" w14:textId="70CE0902" w:rsidR="006772E0" w:rsidRDefault="001969D3" w:rsidP="00683C05">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049D" w14:textId="77777777" w:rsidR="006772E0" w:rsidRDefault="006772E0" w:rsidP="00683C05">
            <w:pPr>
              <w:pStyle w:val="TAL"/>
              <w:keepNext w:val="0"/>
              <w:keepLines w:val="0"/>
              <w:rPr>
                <w:sz w:val="16"/>
                <w:szCs w:val="16"/>
              </w:rPr>
            </w:pPr>
            <w:r>
              <w:rPr>
                <w:sz w:val="16"/>
                <w:szCs w:val="16"/>
              </w:rPr>
              <w:t>16.7.0</w:t>
            </w:r>
          </w:p>
        </w:tc>
      </w:tr>
      <w:tr w:rsidR="006772E0" w:rsidRPr="009A2D8B" w14:paraId="223E47F1"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5E970B8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2EE6"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121FE"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1F175" w14:textId="7A5570BD" w:rsidR="006772E0" w:rsidRDefault="006772E0" w:rsidP="00683C05">
            <w:pPr>
              <w:pStyle w:val="TAL"/>
              <w:keepNext w:val="0"/>
              <w:keepLines w:val="0"/>
              <w:rPr>
                <w:sz w:val="16"/>
                <w:szCs w:val="16"/>
              </w:rPr>
            </w:pPr>
            <w:r>
              <w:rPr>
                <w:sz w:val="16"/>
                <w:szCs w:val="16"/>
              </w:rPr>
              <w:t>0</w:t>
            </w:r>
            <w:r w:rsidR="00E02D5F">
              <w:rPr>
                <w:sz w:val="16"/>
                <w:szCs w:val="16"/>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C35D"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B808E" w14:textId="1736C0AC" w:rsidR="006772E0" w:rsidRDefault="00DA4478" w:rsidP="00683C05">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DFA326" w14:textId="733953B4" w:rsidR="006772E0" w:rsidRDefault="00BD2B06" w:rsidP="00683C05">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2C14C" w14:textId="77777777" w:rsidR="006772E0" w:rsidRDefault="006772E0" w:rsidP="00683C05">
            <w:pPr>
              <w:pStyle w:val="TAL"/>
              <w:keepNext w:val="0"/>
              <w:keepLines w:val="0"/>
              <w:rPr>
                <w:sz w:val="16"/>
                <w:szCs w:val="16"/>
              </w:rPr>
            </w:pPr>
            <w:r>
              <w:rPr>
                <w:sz w:val="16"/>
                <w:szCs w:val="16"/>
              </w:rPr>
              <w:t>16.7.0</w:t>
            </w:r>
          </w:p>
        </w:tc>
      </w:tr>
      <w:tr w:rsidR="006772E0" w:rsidRPr="009A2D8B" w14:paraId="34F36627"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643FD4AA"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E574B"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F7DAC6"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0A198" w14:textId="1BA67709" w:rsidR="006772E0" w:rsidRDefault="006772E0" w:rsidP="00683C05">
            <w:pPr>
              <w:pStyle w:val="TAL"/>
              <w:keepNext w:val="0"/>
              <w:keepLines w:val="0"/>
              <w:rPr>
                <w:sz w:val="16"/>
                <w:szCs w:val="16"/>
              </w:rPr>
            </w:pPr>
            <w:r>
              <w:rPr>
                <w:sz w:val="16"/>
                <w:szCs w:val="16"/>
              </w:rPr>
              <w:t>0</w:t>
            </w:r>
            <w:r w:rsidR="00E02D5F">
              <w:rPr>
                <w:sz w:val="16"/>
                <w:szCs w:val="16"/>
              </w:rPr>
              <w:t>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3F88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1D7EA" w14:textId="3B5353C2"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B4FE6D" w14:textId="6418A75D" w:rsidR="006772E0" w:rsidRDefault="00DA4478" w:rsidP="00683C05">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944E" w14:textId="77777777" w:rsidR="006772E0" w:rsidRDefault="006772E0" w:rsidP="00683C05">
            <w:pPr>
              <w:pStyle w:val="TAL"/>
              <w:keepNext w:val="0"/>
              <w:keepLines w:val="0"/>
              <w:rPr>
                <w:sz w:val="16"/>
                <w:szCs w:val="16"/>
              </w:rPr>
            </w:pPr>
            <w:r>
              <w:rPr>
                <w:sz w:val="16"/>
                <w:szCs w:val="16"/>
              </w:rPr>
              <w:t>16.7.0</w:t>
            </w:r>
          </w:p>
        </w:tc>
      </w:tr>
      <w:tr w:rsidR="006772E0" w:rsidRPr="009A2D8B" w14:paraId="16BAAB9A" w14:textId="77777777" w:rsidTr="00683C05">
        <w:tc>
          <w:tcPr>
            <w:tcW w:w="803" w:type="dxa"/>
            <w:tcBorders>
              <w:top w:val="single" w:sz="6" w:space="0" w:color="auto"/>
              <w:left w:val="single" w:sz="6" w:space="0" w:color="auto"/>
              <w:bottom w:val="single" w:sz="6" w:space="0" w:color="auto"/>
              <w:right w:val="single" w:sz="6" w:space="0" w:color="auto"/>
            </w:tcBorders>
            <w:shd w:val="solid" w:color="FFFFFF" w:fill="auto"/>
          </w:tcPr>
          <w:p w14:paraId="078C47F1" w14:textId="77777777" w:rsidR="006772E0" w:rsidRDefault="006772E0" w:rsidP="00683C05">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0A911" w14:textId="77777777" w:rsidR="006772E0" w:rsidRDefault="006772E0" w:rsidP="00683C05">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52B3B7" w14:textId="77777777" w:rsidR="006772E0" w:rsidRDefault="006772E0" w:rsidP="00683C05">
            <w:pPr>
              <w:pStyle w:val="TAL"/>
              <w:keepNext w:val="0"/>
              <w:keepLines w:val="0"/>
              <w:rPr>
                <w:sz w:val="16"/>
                <w:szCs w:val="16"/>
              </w:rPr>
            </w:pPr>
            <w:r>
              <w:rPr>
                <w:sz w:val="16"/>
                <w:szCs w:val="16"/>
              </w:rPr>
              <w:t>SP-210302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3259" w14:textId="5A48218B" w:rsidR="006772E0" w:rsidRDefault="006772E0" w:rsidP="00683C05">
            <w:pPr>
              <w:pStyle w:val="TAL"/>
              <w:keepNext w:val="0"/>
              <w:keepLines w:val="0"/>
              <w:rPr>
                <w:sz w:val="16"/>
                <w:szCs w:val="16"/>
              </w:rPr>
            </w:pPr>
            <w:r>
              <w:rPr>
                <w:sz w:val="16"/>
                <w:szCs w:val="16"/>
              </w:rPr>
              <w:t>0</w:t>
            </w:r>
            <w:r w:rsidR="00E02D5F">
              <w:rPr>
                <w:sz w:val="16"/>
                <w:szCs w:val="16"/>
              </w:rPr>
              <w:t>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304" w14:textId="77777777" w:rsidR="006772E0" w:rsidRDefault="006772E0" w:rsidP="00683C0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CE39F" w14:textId="291CE241" w:rsidR="006772E0" w:rsidRDefault="00C65DB3" w:rsidP="00683C0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536" w14:textId="503B9DB7" w:rsidR="006772E0" w:rsidRDefault="00C65DB3" w:rsidP="00683C05">
            <w:pPr>
              <w:pStyle w:val="TAL"/>
              <w:keepNext w:val="0"/>
              <w:keepLines w:val="0"/>
              <w:rPr>
                <w:sz w:val="16"/>
                <w:szCs w:val="16"/>
              </w:rPr>
            </w:pPr>
            <w:r>
              <w:rPr>
                <w:sz w:val="16"/>
                <w:szCs w:val="16"/>
              </w:rPr>
              <w:t>Correction to EPS Event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58FCE" w14:textId="77777777" w:rsidR="006772E0" w:rsidRDefault="006772E0" w:rsidP="00683C05">
            <w:pPr>
              <w:pStyle w:val="TAL"/>
              <w:keepNext w:val="0"/>
              <w:keepLines w:val="0"/>
              <w:rPr>
                <w:sz w:val="16"/>
                <w:szCs w:val="16"/>
              </w:rPr>
            </w:pPr>
            <w:r>
              <w:rPr>
                <w:sz w:val="16"/>
                <w:szCs w:val="16"/>
              </w:rPr>
              <w:t>16.7.0</w:t>
            </w:r>
          </w:p>
        </w:tc>
      </w:tr>
      <w:tr w:rsidR="00477AAF" w:rsidRPr="009A2D8B" w14:paraId="4F953E5F" w14:textId="77777777" w:rsidTr="003D0EA8">
        <w:tc>
          <w:tcPr>
            <w:tcW w:w="803" w:type="dxa"/>
            <w:tcBorders>
              <w:top w:val="single" w:sz="6" w:space="0" w:color="auto"/>
              <w:left w:val="single" w:sz="6" w:space="0" w:color="auto"/>
              <w:bottom w:val="single" w:sz="6" w:space="0" w:color="auto"/>
              <w:right w:val="single" w:sz="6" w:space="0" w:color="auto"/>
            </w:tcBorders>
            <w:shd w:val="solid" w:color="FFFFFF" w:fill="auto"/>
          </w:tcPr>
          <w:p w14:paraId="5A8BD3E1" w14:textId="050AC553" w:rsidR="00477AAF" w:rsidRDefault="00477AAF" w:rsidP="00477AAF">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C4A7C" w14:textId="0940C56A" w:rsidR="00477AAF" w:rsidRDefault="00477AAF" w:rsidP="00477AAF">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25888" w14:textId="0CC7139C" w:rsidR="00477AAF" w:rsidRDefault="00477AAF" w:rsidP="00477AAF">
            <w:pPr>
              <w:pStyle w:val="TAL"/>
              <w:keepNext w:val="0"/>
              <w:keepLines w:val="0"/>
              <w:rPr>
                <w:sz w:val="16"/>
                <w:szCs w:val="16"/>
              </w:rPr>
            </w:pPr>
            <w:r>
              <w:rPr>
                <w:sz w:val="16"/>
                <w:szCs w:val="16"/>
              </w:rPr>
              <w:t>SP-21030</w:t>
            </w:r>
            <w:r w:rsidR="00E02D5F">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B18F1" w14:textId="2DF6D356" w:rsidR="00477AAF" w:rsidRDefault="00477AAF" w:rsidP="00477AAF">
            <w:pPr>
              <w:pStyle w:val="TAL"/>
              <w:keepNext w:val="0"/>
              <w:keepLines w:val="0"/>
              <w:rPr>
                <w:sz w:val="16"/>
                <w:szCs w:val="16"/>
              </w:rPr>
            </w:pPr>
            <w:r>
              <w:rPr>
                <w:sz w:val="16"/>
                <w:szCs w:val="16"/>
              </w:rPr>
              <w:t>0</w:t>
            </w:r>
            <w:r w:rsidR="00E02D5F">
              <w:rPr>
                <w:sz w:val="16"/>
                <w:szCs w:val="16"/>
              </w:rPr>
              <w:t>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8D6F4" w14:textId="3D73EA9D" w:rsidR="00477AAF" w:rsidRDefault="00477AAF" w:rsidP="00477AA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B1CCB" w14:textId="1D2C68E6" w:rsidR="00477AAF" w:rsidRDefault="00E02D5F" w:rsidP="00477AAF">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8C5C87" w14:textId="6267B8A0" w:rsidR="00477AAF" w:rsidRDefault="002160F8" w:rsidP="00477AAF">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69D82" w14:textId="03694C18" w:rsidR="00477AAF" w:rsidRDefault="00477AAF" w:rsidP="00477AAF">
            <w:pPr>
              <w:pStyle w:val="TAL"/>
              <w:keepNext w:val="0"/>
              <w:keepLines w:val="0"/>
              <w:rPr>
                <w:sz w:val="16"/>
                <w:szCs w:val="16"/>
              </w:rPr>
            </w:pPr>
            <w:r>
              <w:rPr>
                <w:sz w:val="16"/>
                <w:szCs w:val="16"/>
              </w:rPr>
              <w:t>16.7.0</w:t>
            </w:r>
          </w:p>
        </w:tc>
      </w:tr>
    </w:tbl>
    <w:p w14:paraId="530F8443" w14:textId="77777777" w:rsidR="003C3971" w:rsidRPr="00760004" w:rsidRDefault="003C3971">
      <w:pPr>
        <w:rPr>
          <w:rFonts w:ascii="Arial" w:hAnsi="Arial"/>
          <w:sz w:val="16"/>
          <w:szCs w:val="16"/>
        </w:rPr>
      </w:pPr>
    </w:p>
    <w:sectPr w:rsidR="003C3971" w:rsidRPr="0076000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BFA6E7" w14:textId="77777777" w:rsidR="004D319C" w:rsidRDefault="004D319C">
      <w:r>
        <w:separator/>
      </w:r>
    </w:p>
  </w:endnote>
  <w:endnote w:type="continuationSeparator" w:id="0">
    <w:p w14:paraId="66922FB7" w14:textId="77777777" w:rsidR="004D319C" w:rsidRDefault="004D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6DDA4" w14:textId="77777777" w:rsidR="004D319C" w:rsidRDefault="004D319C">
      <w:r>
        <w:separator/>
      </w:r>
    </w:p>
  </w:footnote>
  <w:footnote w:type="continuationSeparator" w:id="0">
    <w:p w14:paraId="04F99B65" w14:textId="77777777" w:rsidR="004D319C" w:rsidRDefault="004D3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0A193" w14:textId="3182DBE0"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5DD4">
      <w:rPr>
        <w:rFonts w:ascii="Arial" w:hAnsi="Arial" w:cs="Arial"/>
        <w:b/>
        <w:noProof/>
        <w:sz w:val="18"/>
        <w:szCs w:val="18"/>
      </w:rPr>
      <w:t>3GPP TS 33.128 V16.7.0 (2021-06)</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3F1B8355"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5DD4">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0297"/>
    <w:rsid w:val="00001FD0"/>
    <w:rsid w:val="000026B6"/>
    <w:rsid w:val="000030DB"/>
    <w:rsid w:val="0000550C"/>
    <w:rsid w:val="000102A9"/>
    <w:rsid w:val="0001070A"/>
    <w:rsid w:val="000201DD"/>
    <w:rsid w:val="00020442"/>
    <w:rsid w:val="00020B85"/>
    <w:rsid w:val="00020C2C"/>
    <w:rsid w:val="00021C40"/>
    <w:rsid w:val="00021DF2"/>
    <w:rsid w:val="00021FC7"/>
    <w:rsid w:val="00022E3C"/>
    <w:rsid w:val="000277EC"/>
    <w:rsid w:val="0003014E"/>
    <w:rsid w:val="00033397"/>
    <w:rsid w:val="000336EB"/>
    <w:rsid w:val="00036C1E"/>
    <w:rsid w:val="0003789F"/>
    <w:rsid w:val="00037B23"/>
    <w:rsid w:val="00040095"/>
    <w:rsid w:val="00040E24"/>
    <w:rsid w:val="00040EDE"/>
    <w:rsid w:val="00045198"/>
    <w:rsid w:val="00050442"/>
    <w:rsid w:val="00051834"/>
    <w:rsid w:val="000518C2"/>
    <w:rsid w:val="000530E6"/>
    <w:rsid w:val="0005340C"/>
    <w:rsid w:val="000549B4"/>
    <w:rsid w:val="00054A22"/>
    <w:rsid w:val="000550EB"/>
    <w:rsid w:val="00055EF2"/>
    <w:rsid w:val="00056879"/>
    <w:rsid w:val="000579D7"/>
    <w:rsid w:val="00060F1B"/>
    <w:rsid w:val="00061401"/>
    <w:rsid w:val="00064364"/>
    <w:rsid w:val="000655A6"/>
    <w:rsid w:val="00065FD3"/>
    <w:rsid w:val="00070E02"/>
    <w:rsid w:val="00074618"/>
    <w:rsid w:val="00075C4C"/>
    <w:rsid w:val="000770A6"/>
    <w:rsid w:val="00080512"/>
    <w:rsid w:val="000807F5"/>
    <w:rsid w:val="00080F2C"/>
    <w:rsid w:val="00083317"/>
    <w:rsid w:val="0008397A"/>
    <w:rsid w:val="00083DE5"/>
    <w:rsid w:val="00084787"/>
    <w:rsid w:val="00084AA1"/>
    <w:rsid w:val="000861F8"/>
    <w:rsid w:val="00086DE6"/>
    <w:rsid w:val="00090A1D"/>
    <w:rsid w:val="00090AB3"/>
    <w:rsid w:val="00090ABC"/>
    <w:rsid w:val="00094580"/>
    <w:rsid w:val="000A0C7C"/>
    <w:rsid w:val="000A29D1"/>
    <w:rsid w:val="000A578B"/>
    <w:rsid w:val="000A5A01"/>
    <w:rsid w:val="000A62C9"/>
    <w:rsid w:val="000A7073"/>
    <w:rsid w:val="000B13C0"/>
    <w:rsid w:val="000B149E"/>
    <w:rsid w:val="000B16A9"/>
    <w:rsid w:val="000B26AC"/>
    <w:rsid w:val="000B2F44"/>
    <w:rsid w:val="000B3854"/>
    <w:rsid w:val="000B3E1F"/>
    <w:rsid w:val="000B4ADD"/>
    <w:rsid w:val="000B5915"/>
    <w:rsid w:val="000B5AA0"/>
    <w:rsid w:val="000B5D7A"/>
    <w:rsid w:val="000B6690"/>
    <w:rsid w:val="000B6B36"/>
    <w:rsid w:val="000B76B0"/>
    <w:rsid w:val="000B7DF0"/>
    <w:rsid w:val="000C1779"/>
    <w:rsid w:val="000C28BB"/>
    <w:rsid w:val="000C4AF8"/>
    <w:rsid w:val="000C5233"/>
    <w:rsid w:val="000C54E1"/>
    <w:rsid w:val="000C5FD1"/>
    <w:rsid w:val="000C7E9D"/>
    <w:rsid w:val="000D218D"/>
    <w:rsid w:val="000D345B"/>
    <w:rsid w:val="000D38C8"/>
    <w:rsid w:val="000D391A"/>
    <w:rsid w:val="000D3BAB"/>
    <w:rsid w:val="000D47BD"/>
    <w:rsid w:val="000D4C6D"/>
    <w:rsid w:val="000D58AB"/>
    <w:rsid w:val="000D73D5"/>
    <w:rsid w:val="000E1D64"/>
    <w:rsid w:val="000E1FFC"/>
    <w:rsid w:val="000E2AC2"/>
    <w:rsid w:val="000E2D7C"/>
    <w:rsid w:val="000E5393"/>
    <w:rsid w:val="000E7781"/>
    <w:rsid w:val="000F04A9"/>
    <w:rsid w:val="000F0EC4"/>
    <w:rsid w:val="000F1D1A"/>
    <w:rsid w:val="000F2A89"/>
    <w:rsid w:val="000F3D99"/>
    <w:rsid w:val="000F4E88"/>
    <w:rsid w:val="000F60E1"/>
    <w:rsid w:val="000F650A"/>
    <w:rsid w:val="0010056B"/>
    <w:rsid w:val="00102EC3"/>
    <w:rsid w:val="0010577E"/>
    <w:rsid w:val="001073D8"/>
    <w:rsid w:val="00107AAE"/>
    <w:rsid w:val="001105A6"/>
    <w:rsid w:val="00113338"/>
    <w:rsid w:val="001136C8"/>
    <w:rsid w:val="00115337"/>
    <w:rsid w:val="00115446"/>
    <w:rsid w:val="00121925"/>
    <w:rsid w:val="0012377E"/>
    <w:rsid w:val="0012473B"/>
    <w:rsid w:val="00126550"/>
    <w:rsid w:val="00127125"/>
    <w:rsid w:val="00127BDD"/>
    <w:rsid w:val="0013186F"/>
    <w:rsid w:val="00132E07"/>
    <w:rsid w:val="00134A4C"/>
    <w:rsid w:val="00135FC8"/>
    <w:rsid w:val="00140D0C"/>
    <w:rsid w:val="00141280"/>
    <w:rsid w:val="00142715"/>
    <w:rsid w:val="001471E0"/>
    <w:rsid w:val="00150537"/>
    <w:rsid w:val="00151BB9"/>
    <w:rsid w:val="00151EB4"/>
    <w:rsid w:val="001522B0"/>
    <w:rsid w:val="00152EDA"/>
    <w:rsid w:val="001536DF"/>
    <w:rsid w:val="00154002"/>
    <w:rsid w:val="0015453A"/>
    <w:rsid w:val="001547A8"/>
    <w:rsid w:val="00154C72"/>
    <w:rsid w:val="001555FD"/>
    <w:rsid w:val="001558D4"/>
    <w:rsid w:val="00156968"/>
    <w:rsid w:val="00160265"/>
    <w:rsid w:val="00162F60"/>
    <w:rsid w:val="0016309B"/>
    <w:rsid w:val="0016345F"/>
    <w:rsid w:val="00165CC2"/>
    <w:rsid w:val="001664A1"/>
    <w:rsid w:val="001664C5"/>
    <w:rsid w:val="00166612"/>
    <w:rsid w:val="00167090"/>
    <w:rsid w:val="00167C1A"/>
    <w:rsid w:val="00167E84"/>
    <w:rsid w:val="001703F3"/>
    <w:rsid w:val="00170BDE"/>
    <w:rsid w:val="001714D5"/>
    <w:rsid w:val="00174B5F"/>
    <w:rsid w:val="00174C15"/>
    <w:rsid w:val="0017665B"/>
    <w:rsid w:val="0018007A"/>
    <w:rsid w:val="001805EB"/>
    <w:rsid w:val="00180AD2"/>
    <w:rsid w:val="00181ED4"/>
    <w:rsid w:val="00182F94"/>
    <w:rsid w:val="00183006"/>
    <w:rsid w:val="00183C80"/>
    <w:rsid w:val="00183E0F"/>
    <w:rsid w:val="0018506B"/>
    <w:rsid w:val="00185CA6"/>
    <w:rsid w:val="00190299"/>
    <w:rsid w:val="00190C1F"/>
    <w:rsid w:val="00190D04"/>
    <w:rsid w:val="001942EB"/>
    <w:rsid w:val="00194452"/>
    <w:rsid w:val="00196019"/>
    <w:rsid w:val="00196089"/>
    <w:rsid w:val="001969D3"/>
    <w:rsid w:val="001A0B8F"/>
    <w:rsid w:val="001A19B1"/>
    <w:rsid w:val="001A2C89"/>
    <w:rsid w:val="001A55AC"/>
    <w:rsid w:val="001A5D86"/>
    <w:rsid w:val="001A5DEE"/>
    <w:rsid w:val="001A7E50"/>
    <w:rsid w:val="001B0550"/>
    <w:rsid w:val="001B1FE8"/>
    <w:rsid w:val="001B20D4"/>
    <w:rsid w:val="001B35E3"/>
    <w:rsid w:val="001B4214"/>
    <w:rsid w:val="001B43E1"/>
    <w:rsid w:val="001B74B6"/>
    <w:rsid w:val="001B7871"/>
    <w:rsid w:val="001B7A9A"/>
    <w:rsid w:val="001C0EC7"/>
    <w:rsid w:val="001C328A"/>
    <w:rsid w:val="001C4B45"/>
    <w:rsid w:val="001C6163"/>
    <w:rsid w:val="001C6CBB"/>
    <w:rsid w:val="001C7167"/>
    <w:rsid w:val="001D02C2"/>
    <w:rsid w:val="001D12CA"/>
    <w:rsid w:val="001D1BCB"/>
    <w:rsid w:val="001D2B33"/>
    <w:rsid w:val="001D4CDD"/>
    <w:rsid w:val="001D5115"/>
    <w:rsid w:val="001D7900"/>
    <w:rsid w:val="001E1F88"/>
    <w:rsid w:val="001E2829"/>
    <w:rsid w:val="001E2B19"/>
    <w:rsid w:val="001E3016"/>
    <w:rsid w:val="001E3C62"/>
    <w:rsid w:val="001E4141"/>
    <w:rsid w:val="001E47AE"/>
    <w:rsid w:val="001E4BEF"/>
    <w:rsid w:val="001E5B0A"/>
    <w:rsid w:val="001E7447"/>
    <w:rsid w:val="001E7903"/>
    <w:rsid w:val="001F168B"/>
    <w:rsid w:val="001F22CF"/>
    <w:rsid w:val="001F35DC"/>
    <w:rsid w:val="001F4649"/>
    <w:rsid w:val="001F5596"/>
    <w:rsid w:val="001F586F"/>
    <w:rsid w:val="00201298"/>
    <w:rsid w:val="00201768"/>
    <w:rsid w:val="002017DB"/>
    <w:rsid w:val="00201CAA"/>
    <w:rsid w:val="00202A23"/>
    <w:rsid w:val="00205FB3"/>
    <w:rsid w:val="0020659E"/>
    <w:rsid w:val="002100FB"/>
    <w:rsid w:val="002103A5"/>
    <w:rsid w:val="00210517"/>
    <w:rsid w:val="0021248B"/>
    <w:rsid w:val="00214367"/>
    <w:rsid w:val="002152A4"/>
    <w:rsid w:val="002160F8"/>
    <w:rsid w:val="00216886"/>
    <w:rsid w:val="00222B44"/>
    <w:rsid w:val="0022431F"/>
    <w:rsid w:val="00225CB0"/>
    <w:rsid w:val="00225D9F"/>
    <w:rsid w:val="00230CA4"/>
    <w:rsid w:val="00232E4A"/>
    <w:rsid w:val="0023337E"/>
    <w:rsid w:val="002333E1"/>
    <w:rsid w:val="002347A2"/>
    <w:rsid w:val="00241659"/>
    <w:rsid w:val="00242C69"/>
    <w:rsid w:val="0024372F"/>
    <w:rsid w:val="0024378C"/>
    <w:rsid w:val="00243F21"/>
    <w:rsid w:val="0024434F"/>
    <w:rsid w:val="00246493"/>
    <w:rsid w:val="00246D48"/>
    <w:rsid w:val="00247B0F"/>
    <w:rsid w:val="00250D5D"/>
    <w:rsid w:val="002530D6"/>
    <w:rsid w:val="002546C0"/>
    <w:rsid w:val="00254A58"/>
    <w:rsid w:val="00255DE4"/>
    <w:rsid w:val="00256C52"/>
    <w:rsid w:val="00257127"/>
    <w:rsid w:val="00257568"/>
    <w:rsid w:val="00260E33"/>
    <w:rsid w:val="002621AB"/>
    <w:rsid w:val="002624E1"/>
    <w:rsid w:val="00264096"/>
    <w:rsid w:val="00264115"/>
    <w:rsid w:val="00266EB4"/>
    <w:rsid w:val="002674D6"/>
    <w:rsid w:val="00270159"/>
    <w:rsid w:val="00270C31"/>
    <w:rsid w:val="002713AE"/>
    <w:rsid w:val="00271812"/>
    <w:rsid w:val="00272C40"/>
    <w:rsid w:val="00276F35"/>
    <w:rsid w:val="00283827"/>
    <w:rsid w:val="00284476"/>
    <w:rsid w:val="002856A4"/>
    <w:rsid w:val="00285BB4"/>
    <w:rsid w:val="0028687E"/>
    <w:rsid w:val="00287340"/>
    <w:rsid w:val="002875A1"/>
    <w:rsid w:val="00291CA8"/>
    <w:rsid w:val="00292858"/>
    <w:rsid w:val="0029383B"/>
    <w:rsid w:val="002962DD"/>
    <w:rsid w:val="00297E06"/>
    <w:rsid w:val="002A240C"/>
    <w:rsid w:val="002A5CA1"/>
    <w:rsid w:val="002A63A6"/>
    <w:rsid w:val="002A67F0"/>
    <w:rsid w:val="002A6A07"/>
    <w:rsid w:val="002A781D"/>
    <w:rsid w:val="002B326C"/>
    <w:rsid w:val="002B5183"/>
    <w:rsid w:val="002B56C2"/>
    <w:rsid w:val="002B6CDB"/>
    <w:rsid w:val="002B76AE"/>
    <w:rsid w:val="002C0F28"/>
    <w:rsid w:val="002C471A"/>
    <w:rsid w:val="002C4AB9"/>
    <w:rsid w:val="002C7269"/>
    <w:rsid w:val="002D067C"/>
    <w:rsid w:val="002D0E19"/>
    <w:rsid w:val="002D2287"/>
    <w:rsid w:val="002D266E"/>
    <w:rsid w:val="002D2F30"/>
    <w:rsid w:val="002D3003"/>
    <w:rsid w:val="002D4739"/>
    <w:rsid w:val="002D5301"/>
    <w:rsid w:val="002D5DDD"/>
    <w:rsid w:val="002D64E4"/>
    <w:rsid w:val="002D6D97"/>
    <w:rsid w:val="002E062D"/>
    <w:rsid w:val="002E303B"/>
    <w:rsid w:val="002E31E6"/>
    <w:rsid w:val="002E52C2"/>
    <w:rsid w:val="002E6FB5"/>
    <w:rsid w:val="002F0C4A"/>
    <w:rsid w:val="002F11F1"/>
    <w:rsid w:val="002F1E51"/>
    <w:rsid w:val="002F65B3"/>
    <w:rsid w:val="002F6AEA"/>
    <w:rsid w:val="002F6D97"/>
    <w:rsid w:val="003010AE"/>
    <w:rsid w:val="0030351D"/>
    <w:rsid w:val="00303A3C"/>
    <w:rsid w:val="0030420C"/>
    <w:rsid w:val="0030480C"/>
    <w:rsid w:val="003051FC"/>
    <w:rsid w:val="00305E8F"/>
    <w:rsid w:val="00306D1D"/>
    <w:rsid w:val="00306FFD"/>
    <w:rsid w:val="0030740B"/>
    <w:rsid w:val="0031209A"/>
    <w:rsid w:val="00315C65"/>
    <w:rsid w:val="0031626D"/>
    <w:rsid w:val="00316B83"/>
    <w:rsid w:val="003172DC"/>
    <w:rsid w:val="003202D1"/>
    <w:rsid w:val="00323431"/>
    <w:rsid w:val="00324DE0"/>
    <w:rsid w:val="0032525E"/>
    <w:rsid w:val="0032534A"/>
    <w:rsid w:val="0032567D"/>
    <w:rsid w:val="00326961"/>
    <w:rsid w:val="00326D1B"/>
    <w:rsid w:val="00326E63"/>
    <w:rsid w:val="003275DA"/>
    <w:rsid w:val="00327CBF"/>
    <w:rsid w:val="00331A70"/>
    <w:rsid w:val="00332F38"/>
    <w:rsid w:val="00333056"/>
    <w:rsid w:val="00335820"/>
    <w:rsid w:val="00336146"/>
    <w:rsid w:val="0033675B"/>
    <w:rsid w:val="00336CA4"/>
    <w:rsid w:val="00336CFB"/>
    <w:rsid w:val="00337077"/>
    <w:rsid w:val="00340316"/>
    <w:rsid w:val="0034034D"/>
    <w:rsid w:val="00341478"/>
    <w:rsid w:val="00342676"/>
    <w:rsid w:val="00343163"/>
    <w:rsid w:val="003431E2"/>
    <w:rsid w:val="0034344F"/>
    <w:rsid w:val="00343497"/>
    <w:rsid w:val="003443CA"/>
    <w:rsid w:val="00352665"/>
    <w:rsid w:val="00352A6B"/>
    <w:rsid w:val="00352E9C"/>
    <w:rsid w:val="003531E0"/>
    <w:rsid w:val="0035462D"/>
    <w:rsid w:val="00354D29"/>
    <w:rsid w:val="00355148"/>
    <w:rsid w:val="003558B2"/>
    <w:rsid w:val="00355BF4"/>
    <w:rsid w:val="00355F84"/>
    <w:rsid w:val="003573DD"/>
    <w:rsid w:val="00357B16"/>
    <w:rsid w:val="00361E0B"/>
    <w:rsid w:val="00363119"/>
    <w:rsid w:val="003655F8"/>
    <w:rsid w:val="00371773"/>
    <w:rsid w:val="00372849"/>
    <w:rsid w:val="00373663"/>
    <w:rsid w:val="003736D5"/>
    <w:rsid w:val="0037525A"/>
    <w:rsid w:val="00376B1D"/>
    <w:rsid w:val="003808CA"/>
    <w:rsid w:val="00383810"/>
    <w:rsid w:val="00387478"/>
    <w:rsid w:val="0038755B"/>
    <w:rsid w:val="003912B0"/>
    <w:rsid w:val="00391C33"/>
    <w:rsid w:val="003924C8"/>
    <w:rsid w:val="0039396D"/>
    <w:rsid w:val="00395471"/>
    <w:rsid w:val="00397C1D"/>
    <w:rsid w:val="003A221D"/>
    <w:rsid w:val="003A410D"/>
    <w:rsid w:val="003A4650"/>
    <w:rsid w:val="003A51DF"/>
    <w:rsid w:val="003A5C2F"/>
    <w:rsid w:val="003A7C91"/>
    <w:rsid w:val="003B148C"/>
    <w:rsid w:val="003B41F1"/>
    <w:rsid w:val="003B5D03"/>
    <w:rsid w:val="003B62A2"/>
    <w:rsid w:val="003B6540"/>
    <w:rsid w:val="003B7D5C"/>
    <w:rsid w:val="003C003C"/>
    <w:rsid w:val="003C12A6"/>
    <w:rsid w:val="003C3971"/>
    <w:rsid w:val="003C3E26"/>
    <w:rsid w:val="003D0664"/>
    <w:rsid w:val="003D2BE3"/>
    <w:rsid w:val="003D3F44"/>
    <w:rsid w:val="003D4074"/>
    <w:rsid w:val="003D4383"/>
    <w:rsid w:val="003D49D0"/>
    <w:rsid w:val="003D6FEE"/>
    <w:rsid w:val="003D7D6D"/>
    <w:rsid w:val="003E008B"/>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291F"/>
    <w:rsid w:val="004111D0"/>
    <w:rsid w:val="00412042"/>
    <w:rsid w:val="004120B0"/>
    <w:rsid w:val="004143DC"/>
    <w:rsid w:val="00414887"/>
    <w:rsid w:val="00417C8F"/>
    <w:rsid w:val="00420014"/>
    <w:rsid w:val="004208E5"/>
    <w:rsid w:val="004227F2"/>
    <w:rsid w:val="00423358"/>
    <w:rsid w:val="00426B5D"/>
    <w:rsid w:val="00427D59"/>
    <w:rsid w:val="00431112"/>
    <w:rsid w:val="0043173E"/>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7160"/>
    <w:rsid w:val="00457937"/>
    <w:rsid w:val="00460920"/>
    <w:rsid w:val="00461574"/>
    <w:rsid w:val="004634A8"/>
    <w:rsid w:val="00464295"/>
    <w:rsid w:val="004646D3"/>
    <w:rsid w:val="00465B1B"/>
    <w:rsid w:val="004663CD"/>
    <w:rsid w:val="0046647E"/>
    <w:rsid w:val="00466533"/>
    <w:rsid w:val="00467385"/>
    <w:rsid w:val="004716A6"/>
    <w:rsid w:val="0047242E"/>
    <w:rsid w:val="00472F09"/>
    <w:rsid w:val="00475234"/>
    <w:rsid w:val="00475B98"/>
    <w:rsid w:val="004774FC"/>
    <w:rsid w:val="00477AAF"/>
    <w:rsid w:val="00480560"/>
    <w:rsid w:val="00480C62"/>
    <w:rsid w:val="004818C8"/>
    <w:rsid w:val="00482051"/>
    <w:rsid w:val="0048329F"/>
    <w:rsid w:val="00483859"/>
    <w:rsid w:val="004844C0"/>
    <w:rsid w:val="00485FAF"/>
    <w:rsid w:val="00490A87"/>
    <w:rsid w:val="00490F8D"/>
    <w:rsid w:val="00491A30"/>
    <w:rsid w:val="0049242C"/>
    <w:rsid w:val="00492611"/>
    <w:rsid w:val="004935CF"/>
    <w:rsid w:val="00494E90"/>
    <w:rsid w:val="00496B4F"/>
    <w:rsid w:val="004A26F8"/>
    <w:rsid w:val="004A3521"/>
    <w:rsid w:val="004A3CB1"/>
    <w:rsid w:val="004A3E04"/>
    <w:rsid w:val="004A4A65"/>
    <w:rsid w:val="004A6447"/>
    <w:rsid w:val="004B095E"/>
    <w:rsid w:val="004B1943"/>
    <w:rsid w:val="004B1D1B"/>
    <w:rsid w:val="004B2870"/>
    <w:rsid w:val="004B449D"/>
    <w:rsid w:val="004B4B63"/>
    <w:rsid w:val="004B768B"/>
    <w:rsid w:val="004C0EE6"/>
    <w:rsid w:val="004C2AAF"/>
    <w:rsid w:val="004C2C9C"/>
    <w:rsid w:val="004C3146"/>
    <w:rsid w:val="004C6C33"/>
    <w:rsid w:val="004C72C0"/>
    <w:rsid w:val="004C7D26"/>
    <w:rsid w:val="004D1031"/>
    <w:rsid w:val="004D319C"/>
    <w:rsid w:val="004D3578"/>
    <w:rsid w:val="004D38BD"/>
    <w:rsid w:val="004D3AC6"/>
    <w:rsid w:val="004D427A"/>
    <w:rsid w:val="004D4387"/>
    <w:rsid w:val="004D78A0"/>
    <w:rsid w:val="004E213A"/>
    <w:rsid w:val="004E5404"/>
    <w:rsid w:val="004E5462"/>
    <w:rsid w:val="004E796E"/>
    <w:rsid w:val="004F3257"/>
    <w:rsid w:val="004F49AC"/>
    <w:rsid w:val="004F6B42"/>
    <w:rsid w:val="004F7E08"/>
    <w:rsid w:val="005028AA"/>
    <w:rsid w:val="00503752"/>
    <w:rsid w:val="00504E53"/>
    <w:rsid w:val="00506838"/>
    <w:rsid w:val="00506C92"/>
    <w:rsid w:val="00510400"/>
    <w:rsid w:val="00510603"/>
    <w:rsid w:val="005109DB"/>
    <w:rsid w:val="005136DB"/>
    <w:rsid w:val="005139E4"/>
    <w:rsid w:val="00515F34"/>
    <w:rsid w:val="005178B0"/>
    <w:rsid w:val="00517C2D"/>
    <w:rsid w:val="00520E74"/>
    <w:rsid w:val="00522F8E"/>
    <w:rsid w:val="005273A5"/>
    <w:rsid w:val="00531BDE"/>
    <w:rsid w:val="00531CC1"/>
    <w:rsid w:val="005371E1"/>
    <w:rsid w:val="00541046"/>
    <w:rsid w:val="00543E6C"/>
    <w:rsid w:val="00543EAE"/>
    <w:rsid w:val="005456BD"/>
    <w:rsid w:val="00546061"/>
    <w:rsid w:val="005467F1"/>
    <w:rsid w:val="00546820"/>
    <w:rsid w:val="00551D8D"/>
    <w:rsid w:val="00552C07"/>
    <w:rsid w:val="00552F79"/>
    <w:rsid w:val="00555660"/>
    <w:rsid w:val="005578B5"/>
    <w:rsid w:val="00561C9F"/>
    <w:rsid w:val="00565087"/>
    <w:rsid w:val="00565E2C"/>
    <w:rsid w:val="00567CA9"/>
    <w:rsid w:val="00570A31"/>
    <w:rsid w:val="00571964"/>
    <w:rsid w:val="00571AE8"/>
    <w:rsid w:val="0057296E"/>
    <w:rsid w:val="00572D03"/>
    <w:rsid w:val="00573177"/>
    <w:rsid w:val="00574825"/>
    <w:rsid w:val="00574BAA"/>
    <w:rsid w:val="005750F0"/>
    <w:rsid w:val="005754A4"/>
    <w:rsid w:val="00580400"/>
    <w:rsid w:val="00582849"/>
    <w:rsid w:val="005830F4"/>
    <w:rsid w:val="0058320A"/>
    <w:rsid w:val="005837B4"/>
    <w:rsid w:val="00584BD3"/>
    <w:rsid w:val="00584E75"/>
    <w:rsid w:val="00585E8A"/>
    <w:rsid w:val="00585FD2"/>
    <w:rsid w:val="0058784C"/>
    <w:rsid w:val="00587FFC"/>
    <w:rsid w:val="00592223"/>
    <w:rsid w:val="005929F5"/>
    <w:rsid w:val="00592E46"/>
    <w:rsid w:val="00593203"/>
    <w:rsid w:val="005946C6"/>
    <w:rsid w:val="0059471F"/>
    <w:rsid w:val="00594E38"/>
    <w:rsid w:val="0059610D"/>
    <w:rsid w:val="0059657D"/>
    <w:rsid w:val="005A1CA9"/>
    <w:rsid w:val="005A1E56"/>
    <w:rsid w:val="005A240F"/>
    <w:rsid w:val="005A2448"/>
    <w:rsid w:val="005A2465"/>
    <w:rsid w:val="005A3362"/>
    <w:rsid w:val="005A3BDE"/>
    <w:rsid w:val="005A3F59"/>
    <w:rsid w:val="005A4A99"/>
    <w:rsid w:val="005A5655"/>
    <w:rsid w:val="005A6101"/>
    <w:rsid w:val="005A646C"/>
    <w:rsid w:val="005A74DF"/>
    <w:rsid w:val="005A7D20"/>
    <w:rsid w:val="005B24BB"/>
    <w:rsid w:val="005B3F86"/>
    <w:rsid w:val="005B40B9"/>
    <w:rsid w:val="005B6202"/>
    <w:rsid w:val="005B68BC"/>
    <w:rsid w:val="005B7653"/>
    <w:rsid w:val="005C04BA"/>
    <w:rsid w:val="005C0557"/>
    <w:rsid w:val="005C24E5"/>
    <w:rsid w:val="005C3318"/>
    <w:rsid w:val="005C491A"/>
    <w:rsid w:val="005C5A55"/>
    <w:rsid w:val="005C6EC0"/>
    <w:rsid w:val="005C73F9"/>
    <w:rsid w:val="005D086B"/>
    <w:rsid w:val="005D2A97"/>
    <w:rsid w:val="005D2E01"/>
    <w:rsid w:val="005D34AC"/>
    <w:rsid w:val="005D36B7"/>
    <w:rsid w:val="005D4928"/>
    <w:rsid w:val="005D54D1"/>
    <w:rsid w:val="005D57C7"/>
    <w:rsid w:val="005D7FCC"/>
    <w:rsid w:val="005E0397"/>
    <w:rsid w:val="005E1765"/>
    <w:rsid w:val="005E187F"/>
    <w:rsid w:val="005E25E0"/>
    <w:rsid w:val="005E28E0"/>
    <w:rsid w:val="005E3A18"/>
    <w:rsid w:val="005E6272"/>
    <w:rsid w:val="005E77BC"/>
    <w:rsid w:val="005F0BAD"/>
    <w:rsid w:val="005F3256"/>
    <w:rsid w:val="005F326C"/>
    <w:rsid w:val="005F5826"/>
    <w:rsid w:val="005F72AD"/>
    <w:rsid w:val="0060018E"/>
    <w:rsid w:val="00600545"/>
    <w:rsid w:val="00601731"/>
    <w:rsid w:val="006040B9"/>
    <w:rsid w:val="00604B41"/>
    <w:rsid w:val="00605283"/>
    <w:rsid w:val="00605BDC"/>
    <w:rsid w:val="00610327"/>
    <w:rsid w:val="00610663"/>
    <w:rsid w:val="00611A8B"/>
    <w:rsid w:val="00612E0B"/>
    <w:rsid w:val="00612E8B"/>
    <w:rsid w:val="0061434C"/>
    <w:rsid w:val="00614FDF"/>
    <w:rsid w:val="00615E70"/>
    <w:rsid w:val="00615EEA"/>
    <w:rsid w:val="00615FE8"/>
    <w:rsid w:val="0061677D"/>
    <w:rsid w:val="00617534"/>
    <w:rsid w:val="00617B54"/>
    <w:rsid w:val="006203A4"/>
    <w:rsid w:val="00621BEA"/>
    <w:rsid w:val="0062241C"/>
    <w:rsid w:val="00624C02"/>
    <w:rsid w:val="006268FF"/>
    <w:rsid w:val="006271FC"/>
    <w:rsid w:val="0062727D"/>
    <w:rsid w:val="00627EBF"/>
    <w:rsid w:val="00627EFA"/>
    <w:rsid w:val="006301D0"/>
    <w:rsid w:val="00630FD2"/>
    <w:rsid w:val="00631079"/>
    <w:rsid w:val="0063119D"/>
    <w:rsid w:val="0063275C"/>
    <w:rsid w:val="006339DC"/>
    <w:rsid w:val="00633D92"/>
    <w:rsid w:val="00633F5A"/>
    <w:rsid w:val="00635003"/>
    <w:rsid w:val="00636097"/>
    <w:rsid w:val="0063612D"/>
    <w:rsid w:val="006370BC"/>
    <w:rsid w:val="00637CE6"/>
    <w:rsid w:val="00642BAC"/>
    <w:rsid w:val="006435AB"/>
    <w:rsid w:val="00646B6E"/>
    <w:rsid w:val="00646F15"/>
    <w:rsid w:val="006509F5"/>
    <w:rsid w:val="00654337"/>
    <w:rsid w:val="00654F67"/>
    <w:rsid w:val="00656AF1"/>
    <w:rsid w:val="0065786E"/>
    <w:rsid w:val="00660CEE"/>
    <w:rsid w:val="00660D31"/>
    <w:rsid w:val="00661270"/>
    <w:rsid w:val="00662A62"/>
    <w:rsid w:val="00663612"/>
    <w:rsid w:val="00664A97"/>
    <w:rsid w:val="00664B89"/>
    <w:rsid w:val="00665B54"/>
    <w:rsid w:val="00665D14"/>
    <w:rsid w:val="00666ADA"/>
    <w:rsid w:val="00667A19"/>
    <w:rsid w:val="006700F5"/>
    <w:rsid w:val="0067337D"/>
    <w:rsid w:val="00675A10"/>
    <w:rsid w:val="0067711E"/>
    <w:rsid w:val="006772E0"/>
    <w:rsid w:val="00677FB3"/>
    <w:rsid w:val="00680786"/>
    <w:rsid w:val="00680CA6"/>
    <w:rsid w:val="00681D8B"/>
    <w:rsid w:val="00682F28"/>
    <w:rsid w:val="00683BF5"/>
    <w:rsid w:val="00683D84"/>
    <w:rsid w:val="00683F1C"/>
    <w:rsid w:val="00684377"/>
    <w:rsid w:val="00684378"/>
    <w:rsid w:val="00684AC5"/>
    <w:rsid w:val="00685ABF"/>
    <w:rsid w:val="006870C3"/>
    <w:rsid w:val="0069059C"/>
    <w:rsid w:val="00692091"/>
    <w:rsid w:val="006920C2"/>
    <w:rsid w:val="006927DD"/>
    <w:rsid w:val="00694FEE"/>
    <w:rsid w:val="00695A5E"/>
    <w:rsid w:val="006A0549"/>
    <w:rsid w:val="006A0FF6"/>
    <w:rsid w:val="006A3DD7"/>
    <w:rsid w:val="006A3FE8"/>
    <w:rsid w:val="006A7021"/>
    <w:rsid w:val="006B08E2"/>
    <w:rsid w:val="006B0A88"/>
    <w:rsid w:val="006B1DF0"/>
    <w:rsid w:val="006B698A"/>
    <w:rsid w:val="006B7DEF"/>
    <w:rsid w:val="006C1048"/>
    <w:rsid w:val="006C28FB"/>
    <w:rsid w:val="006C29B7"/>
    <w:rsid w:val="006C2C35"/>
    <w:rsid w:val="006C5CE6"/>
    <w:rsid w:val="006C7663"/>
    <w:rsid w:val="006C7C4E"/>
    <w:rsid w:val="006D1F41"/>
    <w:rsid w:val="006D247A"/>
    <w:rsid w:val="006D293E"/>
    <w:rsid w:val="006D29D3"/>
    <w:rsid w:val="006D30CE"/>
    <w:rsid w:val="006D5623"/>
    <w:rsid w:val="006D5B7A"/>
    <w:rsid w:val="006D6DF6"/>
    <w:rsid w:val="006D731B"/>
    <w:rsid w:val="006D7F00"/>
    <w:rsid w:val="006E5B82"/>
    <w:rsid w:val="006E5C86"/>
    <w:rsid w:val="006E6BC0"/>
    <w:rsid w:val="006E7F83"/>
    <w:rsid w:val="006F0AC6"/>
    <w:rsid w:val="006F15D0"/>
    <w:rsid w:val="006F2252"/>
    <w:rsid w:val="006F251A"/>
    <w:rsid w:val="006F3624"/>
    <w:rsid w:val="006F3717"/>
    <w:rsid w:val="006F4F3B"/>
    <w:rsid w:val="006F7527"/>
    <w:rsid w:val="00702109"/>
    <w:rsid w:val="007031A8"/>
    <w:rsid w:val="00704F79"/>
    <w:rsid w:val="00706823"/>
    <w:rsid w:val="00710AE4"/>
    <w:rsid w:val="00710B0D"/>
    <w:rsid w:val="00710C7A"/>
    <w:rsid w:val="0071134A"/>
    <w:rsid w:val="00711606"/>
    <w:rsid w:val="00712278"/>
    <w:rsid w:val="00712879"/>
    <w:rsid w:val="007132AA"/>
    <w:rsid w:val="00715F39"/>
    <w:rsid w:val="00716211"/>
    <w:rsid w:val="0071698F"/>
    <w:rsid w:val="00716BA7"/>
    <w:rsid w:val="00720AF2"/>
    <w:rsid w:val="0072107E"/>
    <w:rsid w:val="0072215C"/>
    <w:rsid w:val="00722403"/>
    <w:rsid w:val="00722734"/>
    <w:rsid w:val="00725E96"/>
    <w:rsid w:val="007262BD"/>
    <w:rsid w:val="00727B8B"/>
    <w:rsid w:val="00734A5B"/>
    <w:rsid w:val="0073501B"/>
    <w:rsid w:val="007362A4"/>
    <w:rsid w:val="007363E7"/>
    <w:rsid w:val="0073711C"/>
    <w:rsid w:val="00740F0B"/>
    <w:rsid w:val="0074103B"/>
    <w:rsid w:val="00741917"/>
    <w:rsid w:val="00742347"/>
    <w:rsid w:val="00744E76"/>
    <w:rsid w:val="00745DCE"/>
    <w:rsid w:val="007469DA"/>
    <w:rsid w:val="00746B1D"/>
    <w:rsid w:val="007522DA"/>
    <w:rsid w:val="007527CD"/>
    <w:rsid w:val="00752F67"/>
    <w:rsid w:val="0075436B"/>
    <w:rsid w:val="00757636"/>
    <w:rsid w:val="00760004"/>
    <w:rsid w:val="00760CCE"/>
    <w:rsid w:val="00761A74"/>
    <w:rsid w:val="00762799"/>
    <w:rsid w:val="0076404C"/>
    <w:rsid w:val="007656DA"/>
    <w:rsid w:val="0076578F"/>
    <w:rsid w:val="0076660E"/>
    <w:rsid w:val="0076660F"/>
    <w:rsid w:val="00767114"/>
    <w:rsid w:val="00770214"/>
    <w:rsid w:val="00772B8D"/>
    <w:rsid w:val="00772F06"/>
    <w:rsid w:val="00774173"/>
    <w:rsid w:val="00774763"/>
    <w:rsid w:val="00775484"/>
    <w:rsid w:val="00775741"/>
    <w:rsid w:val="007757E0"/>
    <w:rsid w:val="00776451"/>
    <w:rsid w:val="0078189D"/>
    <w:rsid w:val="00781F0F"/>
    <w:rsid w:val="00781F2F"/>
    <w:rsid w:val="0078261C"/>
    <w:rsid w:val="00782984"/>
    <w:rsid w:val="007835C9"/>
    <w:rsid w:val="00786BE6"/>
    <w:rsid w:val="00787223"/>
    <w:rsid w:val="007875A3"/>
    <w:rsid w:val="007900FA"/>
    <w:rsid w:val="00790C87"/>
    <w:rsid w:val="00791291"/>
    <w:rsid w:val="00792B4D"/>
    <w:rsid w:val="00793E47"/>
    <w:rsid w:val="00795485"/>
    <w:rsid w:val="00797B11"/>
    <w:rsid w:val="007A116E"/>
    <w:rsid w:val="007A1475"/>
    <w:rsid w:val="007A1F03"/>
    <w:rsid w:val="007A6625"/>
    <w:rsid w:val="007A748A"/>
    <w:rsid w:val="007B2717"/>
    <w:rsid w:val="007B2EC0"/>
    <w:rsid w:val="007B442C"/>
    <w:rsid w:val="007B536D"/>
    <w:rsid w:val="007B5B9A"/>
    <w:rsid w:val="007B5CF9"/>
    <w:rsid w:val="007B68B1"/>
    <w:rsid w:val="007B6918"/>
    <w:rsid w:val="007C25E2"/>
    <w:rsid w:val="007C47D7"/>
    <w:rsid w:val="007C4FD0"/>
    <w:rsid w:val="007C567B"/>
    <w:rsid w:val="007C6153"/>
    <w:rsid w:val="007C741C"/>
    <w:rsid w:val="007D2931"/>
    <w:rsid w:val="007D2DD1"/>
    <w:rsid w:val="007D3D13"/>
    <w:rsid w:val="007D6502"/>
    <w:rsid w:val="007D6C29"/>
    <w:rsid w:val="007D7F8D"/>
    <w:rsid w:val="007E0AAD"/>
    <w:rsid w:val="007E1856"/>
    <w:rsid w:val="007E18BA"/>
    <w:rsid w:val="007E1955"/>
    <w:rsid w:val="007E38A2"/>
    <w:rsid w:val="007E664E"/>
    <w:rsid w:val="007E6913"/>
    <w:rsid w:val="007E72B1"/>
    <w:rsid w:val="007F156B"/>
    <w:rsid w:val="007F2BC9"/>
    <w:rsid w:val="007F2C83"/>
    <w:rsid w:val="007F38E8"/>
    <w:rsid w:val="007F51BA"/>
    <w:rsid w:val="007F5B54"/>
    <w:rsid w:val="007F77F6"/>
    <w:rsid w:val="0080066F"/>
    <w:rsid w:val="00801423"/>
    <w:rsid w:val="00801710"/>
    <w:rsid w:val="008028A4"/>
    <w:rsid w:val="00802FE1"/>
    <w:rsid w:val="008038FD"/>
    <w:rsid w:val="00803A6F"/>
    <w:rsid w:val="00803E21"/>
    <w:rsid w:val="00804738"/>
    <w:rsid w:val="00804C02"/>
    <w:rsid w:val="008055BC"/>
    <w:rsid w:val="008067A0"/>
    <w:rsid w:val="00810B4E"/>
    <w:rsid w:val="00811538"/>
    <w:rsid w:val="00816508"/>
    <w:rsid w:val="00816B91"/>
    <w:rsid w:val="008205F8"/>
    <w:rsid w:val="008218BF"/>
    <w:rsid w:val="00822F7C"/>
    <w:rsid w:val="00823CB2"/>
    <w:rsid w:val="0082475C"/>
    <w:rsid w:val="00825298"/>
    <w:rsid w:val="0083083D"/>
    <w:rsid w:val="00831CCF"/>
    <w:rsid w:val="00831CDE"/>
    <w:rsid w:val="00831DED"/>
    <w:rsid w:val="0083482E"/>
    <w:rsid w:val="00835585"/>
    <w:rsid w:val="00836D37"/>
    <w:rsid w:val="00836EC2"/>
    <w:rsid w:val="00840E54"/>
    <w:rsid w:val="00841603"/>
    <w:rsid w:val="008423D7"/>
    <w:rsid w:val="008424DA"/>
    <w:rsid w:val="00845AA1"/>
    <w:rsid w:val="00851273"/>
    <w:rsid w:val="008518F1"/>
    <w:rsid w:val="00851ACA"/>
    <w:rsid w:val="00852174"/>
    <w:rsid w:val="00852708"/>
    <w:rsid w:val="00854C90"/>
    <w:rsid w:val="00854F70"/>
    <w:rsid w:val="00857658"/>
    <w:rsid w:val="00860A22"/>
    <w:rsid w:val="008618B7"/>
    <w:rsid w:val="00861AEC"/>
    <w:rsid w:val="00863913"/>
    <w:rsid w:val="008642C6"/>
    <w:rsid w:val="00870985"/>
    <w:rsid w:val="00871F20"/>
    <w:rsid w:val="00873961"/>
    <w:rsid w:val="008745FD"/>
    <w:rsid w:val="008768CA"/>
    <w:rsid w:val="008828A9"/>
    <w:rsid w:val="00883808"/>
    <w:rsid w:val="00885238"/>
    <w:rsid w:val="008868B6"/>
    <w:rsid w:val="00893886"/>
    <w:rsid w:val="008956D7"/>
    <w:rsid w:val="008957FD"/>
    <w:rsid w:val="00896BA0"/>
    <w:rsid w:val="00897EA7"/>
    <w:rsid w:val="008A27A7"/>
    <w:rsid w:val="008A33C3"/>
    <w:rsid w:val="008A33EB"/>
    <w:rsid w:val="008A3E5B"/>
    <w:rsid w:val="008A5682"/>
    <w:rsid w:val="008A65B5"/>
    <w:rsid w:val="008B020E"/>
    <w:rsid w:val="008B2C58"/>
    <w:rsid w:val="008B3C79"/>
    <w:rsid w:val="008B4526"/>
    <w:rsid w:val="008B58F3"/>
    <w:rsid w:val="008B7101"/>
    <w:rsid w:val="008B761E"/>
    <w:rsid w:val="008B7D12"/>
    <w:rsid w:val="008C0455"/>
    <w:rsid w:val="008C187E"/>
    <w:rsid w:val="008C4210"/>
    <w:rsid w:val="008C54B0"/>
    <w:rsid w:val="008C737B"/>
    <w:rsid w:val="008C7BE0"/>
    <w:rsid w:val="008C7F15"/>
    <w:rsid w:val="008D22DF"/>
    <w:rsid w:val="008D392D"/>
    <w:rsid w:val="008D3C8F"/>
    <w:rsid w:val="008D451B"/>
    <w:rsid w:val="008D4EE6"/>
    <w:rsid w:val="008D67D2"/>
    <w:rsid w:val="008D6FD2"/>
    <w:rsid w:val="008E0E43"/>
    <w:rsid w:val="008E1E79"/>
    <w:rsid w:val="008E310A"/>
    <w:rsid w:val="008E3237"/>
    <w:rsid w:val="008E39BE"/>
    <w:rsid w:val="008E4A77"/>
    <w:rsid w:val="008E4E76"/>
    <w:rsid w:val="008E562D"/>
    <w:rsid w:val="008E5C91"/>
    <w:rsid w:val="008E5F60"/>
    <w:rsid w:val="008E6610"/>
    <w:rsid w:val="008E789C"/>
    <w:rsid w:val="008E7F02"/>
    <w:rsid w:val="008F0ED8"/>
    <w:rsid w:val="008F12B9"/>
    <w:rsid w:val="008F2784"/>
    <w:rsid w:val="008F5863"/>
    <w:rsid w:val="008F645B"/>
    <w:rsid w:val="008F77B3"/>
    <w:rsid w:val="00901255"/>
    <w:rsid w:val="00901EDD"/>
    <w:rsid w:val="0090244F"/>
    <w:rsid w:val="0090271F"/>
    <w:rsid w:val="00902E23"/>
    <w:rsid w:val="0090345D"/>
    <w:rsid w:val="009043D7"/>
    <w:rsid w:val="00905A61"/>
    <w:rsid w:val="009076CD"/>
    <w:rsid w:val="00907D44"/>
    <w:rsid w:val="00911A78"/>
    <w:rsid w:val="0091348E"/>
    <w:rsid w:val="00913E53"/>
    <w:rsid w:val="00914A2D"/>
    <w:rsid w:val="00914DB8"/>
    <w:rsid w:val="009155FE"/>
    <w:rsid w:val="009162C2"/>
    <w:rsid w:val="00917CCB"/>
    <w:rsid w:val="00921667"/>
    <w:rsid w:val="00921B53"/>
    <w:rsid w:val="00924D95"/>
    <w:rsid w:val="00924EC7"/>
    <w:rsid w:val="0092512F"/>
    <w:rsid w:val="00930918"/>
    <w:rsid w:val="009316D8"/>
    <w:rsid w:val="00935E13"/>
    <w:rsid w:val="00935F0A"/>
    <w:rsid w:val="00937355"/>
    <w:rsid w:val="00942EC2"/>
    <w:rsid w:val="009435A8"/>
    <w:rsid w:val="00944F89"/>
    <w:rsid w:val="00945D74"/>
    <w:rsid w:val="00947007"/>
    <w:rsid w:val="00947163"/>
    <w:rsid w:val="009500A2"/>
    <w:rsid w:val="009511E4"/>
    <w:rsid w:val="0095236B"/>
    <w:rsid w:val="009537A2"/>
    <w:rsid w:val="00953D2B"/>
    <w:rsid w:val="009550EF"/>
    <w:rsid w:val="0095547F"/>
    <w:rsid w:val="009573AC"/>
    <w:rsid w:val="00957908"/>
    <w:rsid w:val="00962561"/>
    <w:rsid w:val="009651F1"/>
    <w:rsid w:val="009707BC"/>
    <w:rsid w:val="00974699"/>
    <w:rsid w:val="0097586B"/>
    <w:rsid w:val="00976C87"/>
    <w:rsid w:val="00980A90"/>
    <w:rsid w:val="0098213C"/>
    <w:rsid w:val="009848C5"/>
    <w:rsid w:val="009861C7"/>
    <w:rsid w:val="00987B5E"/>
    <w:rsid w:val="00987DCA"/>
    <w:rsid w:val="009903CB"/>
    <w:rsid w:val="00991D20"/>
    <w:rsid w:val="00995237"/>
    <w:rsid w:val="00995C55"/>
    <w:rsid w:val="009979E4"/>
    <w:rsid w:val="00997C31"/>
    <w:rsid w:val="009A07B7"/>
    <w:rsid w:val="009A082C"/>
    <w:rsid w:val="009A0933"/>
    <w:rsid w:val="009A29B3"/>
    <w:rsid w:val="009A2D8B"/>
    <w:rsid w:val="009A320B"/>
    <w:rsid w:val="009A3AFA"/>
    <w:rsid w:val="009A5EC1"/>
    <w:rsid w:val="009B0264"/>
    <w:rsid w:val="009B1A47"/>
    <w:rsid w:val="009B31DC"/>
    <w:rsid w:val="009B38E3"/>
    <w:rsid w:val="009B4661"/>
    <w:rsid w:val="009B6C49"/>
    <w:rsid w:val="009C05D9"/>
    <w:rsid w:val="009C4C8F"/>
    <w:rsid w:val="009C5C66"/>
    <w:rsid w:val="009C6458"/>
    <w:rsid w:val="009C6ABB"/>
    <w:rsid w:val="009D040C"/>
    <w:rsid w:val="009D16F8"/>
    <w:rsid w:val="009D56BF"/>
    <w:rsid w:val="009D6C89"/>
    <w:rsid w:val="009E0239"/>
    <w:rsid w:val="009E2C3C"/>
    <w:rsid w:val="009E2ECD"/>
    <w:rsid w:val="009E4379"/>
    <w:rsid w:val="009E7BC6"/>
    <w:rsid w:val="009F37B7"/>
    <w:rsid w:val="009F75CB"/>
    <w:rsid w:val="009F7F9B"/>
    <w:rsid w:val="00A00101"/>
    <w:rsid w:val="00A00427"/>
    <w:rsid w:val="00A01F4F"/>
    <w:rsid w:val="00A04732"/>
    <w:rsid w:val="00A04A4B"/>
    <w:rsid w:val="00A04A5A"/>
    <w:rsid w:val="00A04CD0"/>
    <w:rsid w:val="00A04F24"/>
    <w:rsid w:val="00A05FCB"/>
    <w:rsid w:val="00A10F02"/>
    <w:rsid w:val="00A13DEE"/>
    <w:rsid w:val="00A148EF"/>
    <w:rsid w:val="00A15D01"/>
    <w:rsid w:val="00A164B4"/>
    <w:rsid w:val="00A16752"/>
    <w:rsid w:val="00A16AFB"/>
    <w:rsid w:val="00A178E8"/>
    <w:rsid w:val="00A21262"/>
    <w:rsid w:val="00A214E7"/>
    <w:rsid w:val="00A27694"/>
    <w:rsid w:val="00A316BB"/>
    <w:rsid w:val="00A32923"/>
    <w:rsid w:val="00A3589B"/>
    <w:rsid w:val="00A36F66"/>
    <w:rsid w:val="00A41CE3"/>
    <w:rsid w:val="00A4295F"/>
    <w:rsid w:val="00A447C7"/>
    <w:rsid w:val="00A4606A"/>
    <w:rsid w:val="00A47165"/>
    <w:rsid w:val="00A47183"/>
    <w:rsid w:val="00A50B15"/>
    <w:rsid w:val="00A5118F"/>
    <w:rsid w:val="00A51B38"/>
    <w:rsid w:val="00A532D3"/>
    <w:rsid w:val="00A53724"/>
    <w:rsid w:val="00A57A41"/>
    <w:rsid w:val="00A6140A"/>
    <w:rsid w:val="00A65DB1"/>
    <w:rsid w:val="00A66648"/>
    <w:rsid w:val="00A6754A"/>
    <w:rsid w:val="00A67795"/>
    <w:rsid w:val="00A72F6E"/>
    <w:rsid w:val="00A73369"/>
    <w:rsid w:val="00A75501"/>
    <w:rsid w:val="00A75BBB"/>
    <w:rsid w:val="00A75C0D"/>
    <w:rsid w:val="00A76152"/>
    <w:rsid w:val="00A7671A"/>
    <w:rsid w:val="00A8044B"/>
    <w:rsid w:val="00A80532"/>
    <w:rsid w:val="00A81017"/>
    <w:rsid w:val="00A82346"/>
    <w:rsid w:val="00A825D2"/>
    <w:rsid w:val="00A83EF5"/>
    <w:rsid w:val="00A84335"/>
    <w:rsid w:val="00A847CB"/>
    <w:rsid w:val="00A86BE3"/>
    <w:rsid w:val="00A87D88"/>
    <w:rsid w:val="00A92699"/>
    <w:rsid w:val="00A92ED3"/>
    <w:rsid w:val="00A94526"/>
    <w:rsid w:val="00A94D6B"/>
    <w:rsid w:val="00A9570A"/>
    <w:rsid w:val="00A96316"/>
    <w:rsid w:val="00A96353"/>
    <w:rsid w:val="00A977C9"/>
    <w:rsid w:val="00AA1018"/>
    <w:rsid w:val="00AA293E"/>
    <w:rsid w:val="00AA2DDD"/>
    <w:rsid w:val="00AA602A"/>
    <w:rsid w:val="00AA72AF"/>
    <w:rsid w:val="00AB1A73"/>
    <w:rsid w:val="00AB2DDF"/>
    <w:rsid w:val="00AB33C1"/>
    <w:rsid w:val="00AB40AA"/>
    <w:rsid w:val="00AB56E2"/>
    <w:rsid w:val="00AB7956"/>
    <w:rsid w:val="00AC2824"/>
    <w:rsid w:val="00AC298B"/>
    <w:rsid w:val="00AC3C16"/>
    <w:rsid w:val="00AC414D"/>
    <w:rsid w:val="00AC6557"/>
    <w:rsid w:val="00AC6659"/>
    <w:rsid w:val="00AD0303"/>
    <w:rsid w:val="00AD074C"/>
    <w:rsid w:val="00AD0F75"/>
    <w:rsid w:val="00AD2E84"/>
    <w:rsid w:val="00AD591D"/>
    <w:rsid w:val="00AD6A8D"/>
    <w:rsid w:val="00AE2A9D"/>
    <w:rsid w:val="00AE2CC8"/>
    <w:rsid w:val="00AE2E78"/>
    <w:rsid w:val="00AE60F4"/>
    <w:rsid w:val="00AE635B"/>
    <w:rsid w:val="00AE6C9E"/>
    <w:rsid w:val="00AF196D"/>
    <w:rsid w:val="00AF2AF2"/>
    <w:rsid w:val="00AF35E0"/>
    <w:rsid w:val="00AF3A29"/>
    <w:rsid w:val="00AF3BF2"/>
    <w:rsid w:val="00AF40A8"/>
    <w:rsid w:val="00AF7E38"/>
    <w:rsid w:val="00B03344"/>
    <w:rsid w:val="00B049D3"/>
    <w:rsid w:val="00B04D2F"/>
    <w:rsid w:val="00B05F76"/>
    <w:rsid w:val="00B07D0E"/>
    <w:rsid w:val="00B11034"/>
    <w:rsid w:val="00B121EA"/>
    <w:rsid w:val="00B15449"/>
    <w:rsid w:val="00B16988"/>
    <w:rsid w:val="00B1798F"/>
    <w:rsid w:val="00B21C87"/>
    <w:rsid w:val="00B2279B"/>
    <w:rsid w:val="00B23776"/>
    <w:rsid w:val="00B259EF"/>
    <w:rsid w:val="00B2613D"/>
    <w:rsid w:val="00B3042B"/>
    <w:rsid w:val="00B3082A"/>
    <w:rsid w:val="00B31F0D"/>
    <w:rsid w:val="00B321BF"/>
    <w:rsid w:val="00B330EE"/>
    <w:rsid w:val="00B33114"/>
    <w:rsid w:val="00B34B15"/>
    <w:rsid w:val="00B36B3E"/>
    <w:rsid w:val="00B44C7E"/>
    <w:rsid w:val="00B45E5B"/>
    <w:rsid w:val="00B46464"/>
    <w:rsid w:val="00B50F57"/>
    <w:rsid w:val="00B52960"/>
    <w:rsid w:val="00B55007"/>
    <w:rsid w:val="00B55DF4"/>
    <w:rsid w:val="00B56358"/>
    <w:rsid w:val="00B6485B"/>
    <w:rsid w:val="00B64B22"/>
    <w:rsid w:val="00B65C68"/>
    <w:rsid w:val="00B66224"/>
    <w:rsid w:val="00B66E16"/>
    <w:rsid w:val="00B704F8"/>
    <w:rsid w:val="00B73E28"/>
    <w:rsid w:val="00B74D23"/>
    <w:rsid w:val="00B74F2C"/>
    <w:rsid w:val="00B77416"/>
    <w:rsid w:val="00B80A46"/>
    <w:rsid w:val="00B80D30"/>
    <w:rsid w:val="00B81A6D"/>
    <w:rsid w:val="00B833C1"/>
    <w:rsid w:val="00B83523"/>
    <w:rsid w:val="00B83AD4"/>
    <w:rsid w:val="00B842BD"/>
    <w:rsid w:val="00B8430B"/>
    <w:rsid w:val="00B877E2"/>
    <w:rsid w:val="00B90D2A"/>
    <w:rsid w:val="00B91040"/>
    <w:rsid w:val="00B911A4"/>
    <w:rsid w:val="00B9130F"/>
    <w:rsid w:val="00B9163B"/>
    <w:rsid w:val="00B91B7F"/>
    <w:rsid w:val="00B94078"/>
    <w:rsid w:val="00B947C6"/>
    <w:rsid w:val="00B9595F"/>
    <w:rsid w:val="00B9634D"/>
    <w:rsid w:val="00B96534"/>
    <w:rsid w:val="00B97A14"/>
    <w:rsid w:val="00BA005C"/>
    <w:rsid w:val="00BA2E31"/>
    <w:rsid w:val="00BA37BF"/>
    <w:rsid w:val="00BA3C15"/>
    <w:rsid w:val="00BA45AC"/>
    <w:rsid w:val="00BA506C"/>
    <w:rsid w:val="00BA5C2D"/>
    <w:rsid w:val="00BB0F1C"/>
    <w:rsid w:val="00BB25A8"/>
    <w:rsid w:val="00BB42FF"/>
    <w:rsid w:val="00BB4DEC"/>
    <w:rsid w:val="00BB525A"/>
    <w:rsid w:val="00BB647F"/>
    <w:rsid w:val="00BB64E0"/>
    <w:rsid w:val="00BC0B04"/>
    <w:rsid w:val="00BC0F7D"/>
    <w:rsid w:val="00BC21BE"/>
    <w:rsid w:val="00BC3787"/>
    <w:rsid w:val="00BC7033"/>
    <w:rsid w:val="00BC76CF"/>
    <w:rsid w:val="00BC7B6A"/>
    <w:rsid w:val="00BD2A3A"/>
    <w:rsid w:val="00BD2B06"/>
    <w:rsid w:val="00BD3564"/>
    <w:rsid w:val="00BD3EB7"/>
    <w:rsid w:val="00BD60A7"/>
    <w:rsid w:val="00BD7BE1"/>
    <w:rsid w:val="00BE1FC2"/>
    <w:rsid w:val="00BE2C0E"/>
    <w:rsid w:val="00BE3E73"/>
    <w:rsid w:val="00BE6B47"/>
    <w:rsid w:val="00BE6DDD"/>
    <w:rsid w:val="00BE7D98"/>
    <w:rsid w:val="00BE7E94"/>
    <w:rsid w:val="00BF0EAB"/>
    <w:rsid w:val="00BF329A"/>
    <w:rsid w:val="00BF3A13"/>
    <w:rsid w:val="00BF5C1E"/>
    <w:rsid w:val="00BF5E15"/>
    <w:rsid w:val="00C006A3"/>
    <w:rsid w:val="00C01446"/>
    <w:rsid w:val="00C02220"/>
    <w:rsid w:val="00C02FA8"/>
    <w:rsid w:val="00C04A28"/>
    <w:rsid w:val="00C1050D"/>
    <w:rsid w:val="00C134D8"/>
    <w:rsid w:val="00C13EEF"/>
    <w:rsid w:val="00C1575F"/>
    <w:rsid w:val="00C2124B"/>
    <w:rsid w:val="00C24CFE"/>
    <w:rsid w:val="00C24FFB"/>
    <w:rsid w:val="00C25A95"/>
    <w:rsid w:val="00C25B91"/>
    <w:rsid w:val="00C25E80"/>
    <w:rsid w:val="00C27CA5"/>
    <w:rsid w:val="00C31919"/>
    <w:rsid w:val="00C32775"/>
    <w:rsid w:val="00C32861"/>
    <w:rsid w:val="00C33079"/>
    <w:rsid w:val="00C331E0"/>
    <w:rsid w:val="00C3512E"/>
    <w:rsid w:val="00C36C12"/>
    <w:rsid w:val="00C36D84"/>
    <w:rsid w:val="00C37E8C"/>
    <w:rsid w:val="00C412EC"/>
    <w:rsid w:val="00C417F2"/>
    <w:rsid w:val="00C41FC4"/>
    <w:rsid w:val="00C42108"/>
    <w:rsid w:val="00C43957"/>
    <w:rsid w:val="00C43DEB"/>
    <w:rsid w:val="00C4429F"/>
    <w:rsid w:val="00C45065"/>
    <w:rsid w:val="00C45231"/>
    <w:rsid w:val="00C452FC"/>
    <w:rsid w:val="00C46A01"/>
    <w:rsid w:val="00C47D31"/>
    <w:rsid w:val="00C52020"/>
    <w:rsid w:val="00C53A97"/>
    <w:rsid w:val="00C53AA5"/>
    <w:rsid w:val="00C53D18"/>
    <w:rsid w:val="00C54253"/>
    <w:rsid w:val="00C54CED"/>
    <w:rsid w:val="00C55048"/>
    <w:rsid w:val="00C55B5A"/>
    <w:rsid w:val="00C574DF"/>
    <w:rsid w:val="00C61E6F"/>
    <w:rsid w:val="00C62C27"/>
    <w:rsid w:val="00C631EF"/>
    <w:rsid w:val="00C63F04"/>
    <w:rsid w:val="00C64406"/>
    <w:rsid w:val="00C64BF9"/>
    <w:rsid w:val="00C65A1F"/>
    <w:rsid w:val="00C65CD9"/>
    <w:rsid w:val="00C65DB3"/>
    <w:rsid w:val="00C66962"/>
    <w:rsid w:val="00C70457"/>
    <w:rsid w:val="00C72833"/>
    <w:rsid w:val="00C72B79"/>
    <w:rsid w:val="00C72E31"/>
    <w:rsid w:val="00C73889"/>
    <w:rsid w:val="00C73D12"/>
    <w:rsid w:val="00C76AA7"/>
    <w:rsid w:val="00C76B05"/>
    <w:rsid w:val="00C77176"/>
    <w:rsid w:val="00C8254F"/>
    <w:rsid w:val="00C827BA"/>
    <w:rsid w:val="00C83E3D"/>
    <w:rsid w:val="00C90CF8"/>
    <w:rsid w:val="00C9138B"/>
    <w:rsid w:val="00C92803"/>
    <w:rsid w:val="00C9370B"/>
    <w:rsid w:val="00C93F40"/>
    <w:rsid w:val="00C94406"/>
    <w:rsid w:val="00C963F5"/>
    <w:rsid w:val="00CA15AB"/>
    <w:rsid w:val="00CA3D0C"/>
    <w:rsid w:val="00CA431E"/>
    <w:rsid w:val="00CA5847"/>
    <w:rsid w:val="00CA650D"/>
    <w:rsid w:val="00CA6E80"/>
    <w:rsid w:val="00CB2281"/>
    <w:rsid w:val="00CB3235"/>
    <w:rsid w:val="00CB3F71"/>
    <w:rsid w:val="00CB4538"/>
    <w:rsid w:val="00CB57B7"/>
    <w:rsid w:val="00CB5B6C"/>
    <w:rsid w:val="00CB602A"/>
    <w:rsid w:val="00CC1700"/>
    <w:rsid w:val="00CC6A80"/>
    <w:rsid w:val="00CC7A34"/>
    <w:rsid w:val="00CC7AE7"/>
    <w:rsid w:val="00CC7E13"/>
    <w:rsid w:val="00CD0C33"/>
    <w:rsid w:val="00CD1557"/>
    <w:rsid w:val="00CD1B55"/>
    <w:rsid w:val="00CD33BF"/>
    <w:rsid w:val="00CD37F7"/>
    <w:rsid w:val="00CD69EA"/>
    <w:rsid w:val="00CD7D85"/>
    <w:rsid w:val="00CD7D94"/>
    <w:rsid w:val="00CE5908"/>
    <w:rsid w:val="00CF06DE"/>
    <w:rsid w:val="00CF1C5E"/>
    <w:rsid w:val="00CF237A"/>
    <w:rsid w:val="00CF3F51"/>
    <w:rsid w:val="00CF5210"/>
    <w:rsid w:val="00CF7548"/>
    <w:rsid w:val="00CF7B9C"/>
    <w:rsid w:val="00CF7C74"/>
    <w:rsid w:val="00CF7EBC"/>
    <w:rsid w:val="00CF7F6D"/>
    <w:rsid w:val="00D00661"/>
    <w:rsid w:val="00D01F05"/>
    <w:rsid w:val="00D029B2"/>
    <w:rsid w:val="00D04658"/>
    <w:rsid w:val="00D05162"/>
    <w:rsid w:val="00D0682A"/>
    <w:rsid w:val="00D12D69"/>
    <w:rsid w:val="00D12EAA"/>
    <w:rsid w:val="00D1322F"/>
    <w:rsid w:val="00D14A43"/>
    <w:rsid w:val="00D15505"/>
    <w:rsid w:val="00D161AF"/>
    <w:rsid w:val="00D1746A"/>
    <w:rsid w:val="00D17D59"/>
    <w:rsid w:val="00D17FD3"/>
    <w:rsid w:val="00D20871"/>
    <w:rsid w:val="00D20A2D"/>
    <w:rsid w:val="00D2168A"/>
    <w:rsid w:val="00D22C5E"/>
    <w:rsid w:val="00D23FEB"/>
    <w:rsid w:val="00D26D14"/>
    <w:rsid w:val="00D27647"/>
    <w:rsid w:val="00D308F3"/>
    <w:rsid w:val="00D34F30"/>
    <w:rsid w:val="00D357B8"/>
    <w:rsid w:val="00D35D48"/>
    <w:rsid w:val="00D40297"/>
    <w:rsid w:val="00D4223D"/>
    <w:rsid w:val="00D42D7D"/>
    <w:rsid w:val="00D4394A"/>
    <w:rsid w:val="00D453A5"/>
    <w:rsid w:val="00D47D80"/>
    <w:rsid w:val="00D47E7D"/>
    <w:rsid w:val="00D50CE3"/>
    <w:rsid w:val="00D52B1D"/>
    <w:rsid w:val="00D52B92"/>
    <w:rsid w:val="00D538AB"/>
    <w:rsid w:val="00D53F9D"/>
    <w:rsid w:val="00D54433"/>
    <w:rsid w:val="00D54457"/>
    <w:rsid w:val="00D550D2"/>
    <w:rsid w:val="00D609AA"/>
    <w:rsid w:val="00D60DC9"/>
    <w:rsid w:val="00D6347A"/>
    <w:rsid w:val="00D661E9"/>
    <w:rsid w:val="00D66AFC"/>
    <w:rsid w:val="00D67B19"/>
    <w:rsid w:val="00D67DF0"/>
    <w:rsid w:val="00D7170A"/>
    <w:rsid w:val="00D71D53"/>
    <w:rsid w:val="00D727B0"/>
    <w:rsid w:val="00D73418"/>
    <w:rsid w:val="00D738D6"/>
    <w:rsid w:val="00D7431A"/>
    <w:rsid w:val="00D755EB"/>
    <w:rsid w:val="00D75CAC"/>
    <w:rsid w:val="00D803CC"/>
    <w:rsid w:val="00D81AE4"/>
    <w:rsid w:val="00D81C1B"/>
    <w:rsid w:val="00D858AC"/>
    <w:rsid w:val="00D86AF2"/>
    <w:rsid w:val="00D87E00"/>
    <w:rsid w:val="00D910BF"/>
    <w:rsid w:val="00D9134D"/>
    <w:rsid w:val="00D9182D"/>
    <w:rsid w:val="00D92DB6"/>
    <w:rsid w:val="00D95A30"/>
    <w:rsid w:val="00D974A3"/>
    <w:rsid w:val="00DA2D41"/>
    <w:rsid w:val="00DA3D9A"/>
    <w:rsid w:val="00DA4478"/>
    <w:rsid w:val="00DA7652"/>
    <w:rsid w:val="00DA7A03"/>
    <w:rsid w:val="00DB037A"/>
    <w:rsid w:val="00DB0A3B"/>
    <w:rsid w:val="00DB0D80"/>
    <w:rsid w:val="00DB1418"/>
    <w:rsid w:val="00DB1818"/>
    <w:rsid w:val="00DB2482"/>
    <w:rsid w:val="00DB429E"/>
    <w:rsid w:val="00DB4D89"/>
    <w:rsid w:val="00DB62FE"/>
    <w:rsid w:val="00DC0148"/>
    <w:rsid w:val="00DC0A26"/>
    <w:rsid w:val="00DC0DC7"/>
    <w:rsid w:val="00DC309B"/>
    <w:rsid w:val="00DC41CF"/>
    <w:rsid w:val="00DC4BCB"/>
    <w:rsid w:val="00DC4DA2"/>
    <w:rsid w:val="00DC5085"/>
    <w:rsid w:val="00DC53DE"/>
    <w:rsid w:val="00DC666B"/>
    <w:rsid w:val="00DC697E"/>
    <w:rsid w:val="00DC7DB2"/>
    <w:rsid w:val="00DD11DC"/>
    <w:rsid w:val="00DD4287"/>
    <w:rsid w:val="00DD6161"/>
    <w:rsid w:val="00DD727B"/>
    <w:rsid w:val="00DD769E"/>
    <w:rsid w:val="00DE065F"/>
    <w:rsid w:val="00DE3308"/>
    <w:rsid w:val="00DE382E"/>
    <w:rsid w:val="00DE41FF"/>
    <w:rsid w:val="00DE4F51"/>
    <w:rsid w:val="00DE6A96"/>
    <w:rsid w:val="00DE7BD2"/>
    <w:rsid w:val="00DF1FBA"/>
    <w:rsid w:val="00DF2B1F"/>
    <w:rsid w:val="00DF422E"/>
    <w:rsid w:val="00DF46E1"/>
    <w:rsid w:val="00DF4EC0"/>
    <w:rsid w:val="00DF5015"/>
    <w:rsid w:val="00DF6245"/>
    <w:rsid w:val="00DF62CD"/>
    <w:rsid w:val="00DF72CB"/>
    <w:rsid w:val="00E00E0E"/>
    <w:rsid w:val="00E028A7"/>
    <w:rsid w:val="00E02BBF"/>
    <w:rsid w:val="00E02D5F"/>
    <w:rsid w:val="00E03491"/>
    <w:rsid w:val="00E03601"/>
    <w:rsid w:val="00E04E6E"/>
    <w:rsid w:val="00E06188"/>
    <w:rsid w:val="00E068A9"/>
    <w:rsid w:val="00E0715E"/>
    <w:rsid w:val="00E0726A"/>
    <w:rsid w:val="00E1163D"/>
    <w:rsid w:val="00E12994"/>
    <w:rsid w:val="00E1304B"/>
    <w:rsid w:val="00E13879"/>
    <w:rsid w:val="00E13D8E"/>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59A5"/>
    <w:rsid w:val="00E400C8"/>
    <w:rsid w:val="00E42066"/>
    <w:rsid w:val="00E438CF"/>
    <w:rsid w:val="00E43BA9"/>
    <w:rsid w:val="00E43CA6"/>
    <w:rsid w:val="00E43CD2"/>
    <w:rsid w:val="00E446C0"/>
    <w:rsid w:val="00E446F5"/>
    <w:rsid w:val="00E44D45"/>
    <w:rsid w:val="00E44F8F"/>
    <w:rsid w:val="00E45B5D"/>
    <w:rsid w:val="00E47338"/>
    <w:rsid w:val="00E473C3"/>
    <w:rsid w:val="00E50BF0"/>
    <w:rsid w:val="00E55A6C"/>
    <w:rsid w:val="00E55BE4"/>
    <w:rsid w:val="00E55DD5"/>
    <w:rsid w:val="00E57431"/>
    <w:rsid w:val="00E6484B"/>
    <w:rsid w:val="00E65C15"/>
    <w:rsid w:val="00E70A49"/>
    <w:rsid w:val="00E71ABE"/>
    <w:rsid w:val="00E721F6"/>
    <w:rsid w:val="00E73668"/>
    <w:rsid w:val="00E7367D"/>
    <w:rsid w:val="00E7444D"/>
    <w:rsid w:val="00E74F85"/>
    <w:rsid w:val="00E75346"/>
    <w:rsid w:val="00E756CC"/>
    <w:rsid w:val="00E75B73"/>
    <w:rsid w:val="00E77645"/>
    <w:rsid w:val="00E8277A"/>
    <w:rsid w:val="00E82EE5"/>
    <w:rsid w:val="00E83120"/>
    <w:rsid w:val="00E83B2E"/>
    <w:rsid w:val="00E85ABC"/>
    <w:rsid w:val="00E861F5"/>
    <w:rsid w:val="00E868FD"/>
    <w:rsid w:val="00E9095F"/>
    <w:rsid w:val="00E90B98"/>
    <w:rsid w:val="00E91092"/>
    <w:rsid w:val="00E93957"/>
    <w:rsid w:val="00E93B0B"/>
    <w:rsid w:val="00E96C28"/>
    <w:rsid w:val="00E97B4A"/>
    <w:rsid w:val="00EA4440"/>
    <w:rsid w:val="00EA6711"/>
    <w:rsid w:val="00EA797A"/>
    <w:rsid w:val="00EB1E0C"/>
    <w:rsid w:val="00EB3B93"/>
    <w:rsid w:val="00EB3CDA"/>
    <w:rsid w:val="00EB7F9A"/>
    <w:rsid w:val="00EC0791"/>
    <w:rsid w:val="00EC0A85"/>
    <w:rsid w:val="00EC123A"/>
    <w:rsid w:val="00EC2B09"/>
    <w:rsid w:val="00EC3C08"/>
    <w:rsid w:val="00EC431C"/>
    <w:rsid w:val="00EC4A25"/>
    <w:rsid w:val="00EC4A30"/>
    <w:rsid w:val="00EC58D9"/>
    <w:rsid w:val="00EC66BD"/>
    <w:rsid w:val="00EC6C25"/>
    <w:rsid w:val="00EC6EAE"/>
    <w:rsid w:val="00ED01FA"/>
    <w:rsid w:val="00ED20DA"/>
    <w:rsid w:val="00ED2FD5"/>
    <w:rsid w:val="00ED39EB"/>
    <w:rsid w:val="00ED531B"/>
    <w:rsid w:val="00ED71E2"/>
    <w:rsid w:val="00ED77F3"/>
    <w:rsid w:val="00EE1DDD"/>
    <w:rsid w:val="00EE1E45"/>
    <w:rsid w:val="00EE2CEC"/>
    <w:rsid w:val="00EE403F"/>
    <w:rsid w:val="00EE62D7"/>
    <w:rsid w:val="00EE6437"/>
    <w:rsid w:val="00EF03F4"/>
    <w:rsid w:val="00EF052A"/>
    <w:rsid w:val="00EF0976"/>
    <w:rsid w:val="00EF2402"/>
    <w:rsid w:val="00EF570A"/>
    <w:rsid w:val="00F01F13"/>
    <w:rsid w:val="00F025A2"/>
    <w:rsid w:val="00F027A4"/>
    <w:rsid w:val="00F035C1"/>
    <w:rsid w:val="00F038B0"/>
    <w:rsid w:val="00F04712"/>
    <w:rsid w:val="00F04BFD"/>
    <w:rsid w:val="00F0570D"/>
    <w:rsid w:val="00F05B5C"/>
    <w:rsid w:val="00F05E90"/>
    <w:rsid w:val="00F10161"/>
    <w:rsid w:val="00F10308"/>
    <w:rsid w:val="00F103E6"/>
    <w:rsid w:val="00F10A04"/>
    <w:rsid w:val="00F12DFB"/>
    <w:rsid w:val="00F1595E"/>
    <w:rsid w:val="00F15D13"/>
    <w:rsid w:val="00F1741A"/>
    <w:rsid w:val="00F200E3"/>
    <w:rsid w:val="00F22311"/>
    <w:rsid w:val="00F22DE4"/>
    <w:rsid w:val="00F22EC7"/>
    <w:rsid w:val="00F2690D"/>
    <w:rsid w:val="00F27E38"/>
    <w:rsid w:val="00F32205"/>
    <w:rsid w:val="00F34AB8"/>
    <w:rsid w:val="00F3636F"/>
    <w:rsid w:val="00F36A8D"/>
    <w:rsid w:val="00F376E4"/>
    <w:rsid w:val="00F37985"/>
    <w:rsid w:val="00F40581"/>
    <w:rsid w:val="00F42287"/>
    <w:rsid w:val="00F43520"/>
    <w:rsid w:val="00F45366"/>
    <w:rsid w:val="00F46150"/>
    <w:rsid w:val="00F47487"/>
    <w:rsid w:val="00F47C47"/>
    <w:rsid w:val="00F47F16"/>
    <w:rsid w:val="00F50537"/>
    <w:rsid w:val="00F52220"/>
    <w:rsid w:val="00F56869"/>
    <w:rsid w:val="00F56EE5"/>
    <w:rsid w:val="00F57E54"/>
    <w:rsid w:val="00F608F4"/>
    <w:rsid w:val="00F653B8"/>
    <w:rsid w:val="00F653C0"/>
    <w:rsid w:val="00F65DD4"/>
    <w:rsid w:val="00F66ECF"/>
    <w:rsid w:val="00F7115E"/>
    <w:rsid w:val="00F715F5"/>
    <w:rsid w:val="00F71AE2"/>
    <w:rsid w:val="00F72C87"/>
    <w:rsid w:val="00F7484B"/>
    <w:rsid w:val="00F748D5"/>
    <w:rsid w:val="00F749ED"/>
    <w:rsid w:val="00F74E52"/>
    <w:rsid w:val="00F80537"/>
    <w:rsid w:val="00F806BF"/>
    <w:rsid w:val="00F80CC4"/>
    <w:rsid w:val="00F8331E"/>
    <w:rsid w:val="00F8372E"/>
    <w:rsid w:val="00F86EF6"/>
    <w:rsid w:val="00F8700E"/>
    <w:rsid w:val="00F912C8"/>
    <w:rsid w:val="00F91407"/>
    <w:rsid w:val="00F91B74"/>
    <w:rsid w:val="00F91BC6"/>
    <w:rsid w:val="00F9368D"/>
    <w:rsid w:val="00F94015"/>
    <w:rsid w:val="00F96618"/>
    <w:rsid w:val="00F97886"/>
    <w:rsid w:val="00F97B5E"/>
    <w:rsid w:val="00FA1093"/>
    <w:rsid w:val="00FA1266"/>
    <w:rsid w:val="00FA1AB4"/>
    <w:rsid w:val="00FA284E"/>
    <w:rsid w:val="00FA366D"/>
    <w:rsid w:val="00FA3A60"/>
    <w:rsid w:val="00FA69F0"/>
    <w:rsid w:val="00FB0BD1"/>
    <w:rsid w:val="00FB0DE5"/>
    <w:rsid w:val="00FB0E62"/>
    <w:rsid w:val="00FB192F"/>
    <w:rsid w:val="00FB2ED9"/>
    <w:rsid w:val="00FB4B85"/>
    <w:rsid w:val="00FC1192"/>
    <w:rsid w:val="00FC1B8E"/>
    <w:rsid w:val="00FC1C6A"/>
    <w:rsid w:val="00FC293C"/>
    <w:rsid w:val="00FC5CF8"/>
    <w:rsid w:val="00FC6B31"/>
    <w:rsid w:val="00FD0468"/>
    <w:rsid w:val="00FD15C1"/>
    <w:rsid w:val="00FD1996"/>
    <w:rsid w:val="00FD2B7E"/>
    <w:rsid w:val="00FD2D92"/>
    <w:rsid w:val="00FD30AA"/>
    <w:rsid w:val="00FD3708"/>
    <w:rsid w:val="00FD4E59"/>
    <w:rsid w:val="00FD5571"/>
    <w:rsid w:val="00FE01B4"/>
    <w:rsid w:val="00FE2125"/>
    <w:rsid w:val="00FE4475"/>
    <w:rsid w:val="00FE44EB"/>
    <w:rsid w:val="00FE552C"/>
    <w:rsid w:val="00FE5A2B"/>
    <w:rsid w:val="00FE5F6D"/>
    <w:rsid w:val="00FE72A7"/>
    <w:rsid w:val="00FF3150"/>
    <w:rsid w:val="00FF40E1"/>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basedOn w:val="Heading3"/>
    <w:next w:val="Normal"/>
    <w:link w:val="Heading4Char"/>
    <w:qFormat/>
    <w:rsid w:val="00760004"/>
    <w:pPr>
      <w:ind w:left="1418" w:hanging="1418"/>
      <w:outlineLvl w:val="3"/>
    </w:pPr>
    <w:rPr>
      <w:sz w:val="24"/>
    </w:rPr>
  </w:style>
  <w:style w:type="paragraph" w:styleId="Heading5">
    <w:name w:val="heading 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uiPriority w:val="99"/>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rsid w:val="00610327"/>
    <w:pPr>
      <w:widowControl w:val="0"/>
      <w:spacing w:after="0"/>
    </w:pPr>
    <w:rPr>
      <w:b/>
      <w:sz w:val="22"/>
      <w:lang w:eastAsia="x-none"/>
    </w:rPr>
  </w:style>
  <w:style w:type="character" w:customStyle="1" w:styleId="BodyText3Char">
    <w:name w:val="Body Text 3 Char"/>
    <w:basedOn w:val="DefaultParagraphFont"/>
    <w:link w:val="BodyText3"/>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rsid w:val="00610327"/>
    <w:pPr>
      <w:widowControl w:val="0"/>
      <w:spacing w:after="120"/>
    </w:pPr>
    <w:rPr>
      <w:lang w:eastAsia="x-none"/>
    </w:rPr>
  </w:style>
  <w:style w:type="character" w:customStyle="1" w:styleId="BodyTextChar">
    <w:name w:val="Body Text Char"/>
    <w:basedOn w:val="DefaultParagraphFont"/>
    <w:link w:val="BodyText"/>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rsid w:val="00610327"/>
    <w:rPr>
      <w:rFonts w:ascii="Arial" w:hAnsi="Arial"/>
      <w:sz w:val="36"/>
      <w:lang w:val="en-GB"/>
    </w:rPr>
  </w:style>
  <w:style w:type="character" w:customStyle="1" w:styleId="Heading4Char">
    <w:name w:val="Heading 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10327"/>
    <w:rPr>
      <w:rFonts w:ascii="Arial" w:hAnsi="Arial"/>
      <w:b/>
      <w:sz w:val="40"/>
      <w:lang w:val="x-none" w:eastAsia="x-none"/>
    </w:rPr>
  </w:style>
  <w:style w:type="paragraph" w:styleId="Subtitle">
    <w:name w:val="Subtitle"/>
    <w:basedOn w:val="Normal"/>
    <w:next w:val="Normal"/>
    <w:link w:val="SubtitleChar"/>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610327"/>
    <w:rPr>
      <w:rFonts w:ascii="Calibri Light" w:hAnsi="Calibri Light"/>
      <w:i/>
      <w:iCs/>
      <w:color w:val="5B9BD5"/>
      <w:spacing w:val="15"/>
      <w:szCs w:val="24"/>
      <w:lang w:val="x-none" w:eastAsia="x-none"/>
    </w:rPr>
  </w:style>
  <w:style w:type="character" w:styleId="Emphasis">
    <w:name w:val="Emphasis"/>
    <w:rsid w:val="00610327"/>
    <w:rPr>
      <w:i/>
      <w:iCs/>
    </w:rPr>
  </w:style>
  <w:style w:type="paragraph" w:styleId="NoSpacing">
    <w:name w:val="No Spacing"/>
    <w:basedOn w:val="Normal"/>
    <w:link w:val="NoSpacingChar"/>
    <w:uiPriority w:val="1"/>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rsid w:val="00610327"/>
    <w:rPr>
      <w:i/>
      <w:iCs/>
      <w:color w:val="808080"/>
    </w:rPr>
  </w:style>
  <w:style w:type="character" w:styleId="IntenseEmphasis">
    <w:name w:val="Intense Emphasis"/>
    <w:uiPriority w:val="21"/>
    <w:rsid w:val="00610327"/>
    <w:rPr>
      <w:b/>
      <w:bCs/>
      <w:i/>
      <w:iCs/>
      <w:color w:val="5B9BD5"/>
    </w:rPr>
  </w:style>
  <w:style w:type="character" w:styleId="SubtleReference">
    <w:name w:val="Subtle Reference"/>
    <w:uiPriority w:val="31"/>
    <w:rsid w:val="00610327"/>
    <w:rPr>
      <w:smallCaps/>
      <w:color w:val="ED7D31"/>
      <w:u w:val="single"/>
    </w:rPr>
  </w:style>
  <w:style w:type="character" w:styleId="IntenseReference">
    <w:name w:val="Intense Reference"/>
    <w:uiPriority w:val="32"/>
    <w:rsid w:val="00610327"/>
    <w:rPr>
      <w:b/>
      <w:bCs/>
      <w:smallCaps/>
      <w:color w:val="ED7D31"/>
      <w:spacing w:val="5"/>
      <w:u w:val="single"/>
    </w:rPr>
  </w:style>
  <w:style w:type="character" w:styleId="BookTitle">
    <w:name w:val="Book Title"/>
    <w:uiPriority w:val="33"/>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C2AF5D-4A0B-4FF8-B1C6-688D46D11C5B}">
  <ds:schemaRefs>
    <ds:schemaRef ds:uri="http://schemas.openxmlformats.org/officeDocument/2006/bibliography"/>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173</Pages>
  <Words>72780</Words>
  <Characters>414848</Characters>
  <Application>Microsoft Office Word</Application>
  <DocSecurity>0</DocSecurity>
  <Lines>3457</Lines>
  <Paragraphs>973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486655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7</cp:revision>
  <cp:lastPrinted>2018-08-16T06:18:00Z</cp:lastPrinted>
  <dcterms:created xsi:type="dcterms:W3CDTF">2021-06-22T10:43:00Z</dcterms:created>
  <dcterms:modified xsi:type="dcterms:W3CDTF">2021-06-23T12:45:00Z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