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C03F8" w14:textId="7B6AE12A"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0579D7">
        <w:rPr>
          <w:noProof w:val="0"/>
        </w:rPr>
        <w:t>6</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0579D7">
        <w:rPr>
          <w:noProof w:val="0"/>
          <w:sz w:val="32"/>
        </w:rPr>
        <w:t>1</w:t>
      </w:r>
      <w:r w:rsidRPr="00760004">
        <w:rPr>
          <w:noProof w:val="0"/>
          <w:sz w:val="32"/>
        </w:rPr>
        <w:t>-</w:t>
      </w:r>
      <w:r w:rsidR="000579D7">
        <w:rPr>
          <w:noProof w:val="0"/>
          <w:sz w:val="32"/>
        </w:rPr>
        <w:t>03</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650 Route des Lucioles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15592D23"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0579D7">
        <w:rPr>
          <w:sz w:val="18"/>
        </w:rPr>
        <w:t>1</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7FC7724F" w14:textId="60980A9C" w:rsidR="001B7A9A" w:rsidRDefault="001B7A9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_Toc65943083 \h </w:instrText>
      </w:r>
      <w:r>
        <w:fldChar w:fldCharType="separate"/>
      </w:r>
      <w:r>
        <w:t>8</w:t>
      </w:r>
      <w:r>
        <w:fldChar w:fldCharType="end"/>
      </w:r>
    </w:p>
    <w:p w14:paraId="21794925" w14:textId="1F1B540E" w:rsidR="001B7A9A" w:rsidRDefault="001B7A9A">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_Toc65943084 \h </w:instrText>
      </w:r>
      <w:r>
        <w:fldChar w:fldCharType="separate"/>
      </w:r>
      <w:r>
        <w:t>8</w:t>
      </w:r>
      <w:r>
        <w:fldChar w:fldCharType="end"/>
      </w:r>
    </w:p>
    <w:p w14:paraId="44F7E170" w14:textId="22EE4646" w:rsidR="001B7A9A" w:rsidRDefault="001B7A9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_Toc65943085 \h </w:instrText>
      </w:r>
      <w:r>
        <w:fldChar w:fldCharType="separate"/>
      </w:r>
      <w:r>
        <w:t>9</w:t>
      </w:r>
      <w:r>
        <w:fldChar w:fldCharType="end"/>
      </w:r>
    </w:p>
    <w:p w14:paraId="74906D16" w14:textId="37D865CA" w:rsidR="001B7A9A" w:rsidRDefault="001B7A9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_Toc65943086 \h </w:instrText>
      </w:r>
      <w:r>
        <w:fldChar w:fldCharType="separate"/>
      </w:r>
      <w:r>
        <w:t>9</w:t>
      </w:r>
      <w:r>
        <w:fldChar w:fldCharType="end"/>
      </w:r>
    </w:p>
    <w:p w14:paraId="63B5D84E" w14:textId="5DFB4665" w:rsidR="001B7A9A" w:rsidRDefault="001B7A9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_Toc65943087 \h </w:instrText>
      </w:r>
      <w:r>
        <w:fldChar w:fldCharType="separate"/>
      </w:r>
      <w:r>
        <w:t>11</w:t>
      </w:r>
      <w:r>
        <w:fldChar w:fldCharType="end"/>
      </w:r>
    </w:p>
    <w:p w14:paraId="52381727" w14:textId="62B43AA5" w:rsidR="001B7A9A" w:rsidRDefault="001B7A9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_Toc65943088 \h </w:instrText>
      </w:r>
      <w:r>
        <w:fldChar w:fldCharType="separate"/>
      </w:r>
      <w:r>
        <w:t>11</w:t>
      </w:r>
      <w:r>
        <w:fldChar w:fldCharType="end"/>
      </w:r>
    </w:p>
    <w:p w14:paraId="4CDD25CF" w14:textId="424DE12A" w:rsidR="001B7A9A" w:rsidRDefault="001B7A9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_Toc65943089 \h </w:instrText>
      </w:r>
      <w:r>
        <w:fldChar w:fldCharType="separate"/>
      </w:r>
      <w:r>
        <w:t>11</w:t>
      </w:r>
      <w:r>
        <w:fldChar w:fldCharType="end"/>
      </w:r>
    </w:p>
    <w:p w14:paraId="5B004C97" w14:textId="72FD65B6" w:rsidR="001B7A9A" w:rsidRDefault="001B7A9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_Toc65943090 \h </w:instrText>
      </w:r>
      <w:r>
        <w:fldChar w:fldCharType="separate"/>
      </w:r>
      <w:r>
        <w:t>11</w:t>
      </w:r>
      <w:r>
        <w:fldChar w:fldCharType="end"/>
      </w:r>
    </w:p>
    <w:p w14:paraId="35872741" w14:textId="27FAD895" w:rsidR="001B7A9A" w:rsidRDefault="001B7A9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_Toc65943091 \h </w:instrText>
      </w:r>
      <w:r>
        <w:fldChar w:fldCharType="separate"/>
      </w:r>
      <w:r>
        <w:t>12</w:t>
      </w:r>
      <w:r>
        <w:fldChar w:fldCharType="end"/>
      </w:r>
    </w:p>
    <w:p w14:paraId="1CF9BFC2" w14:textId="554DAF33" w:rsidR="001B7A9A" w:rsidRDefault="001B7A9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_Toc65943092 \h </w:instrText>
      </w:r>
      <w:r>
        <w:fldChar w:fldCharType="separate"/>
      </w:r>
      <w:r>
        <w:t>12</w:t>
      </w:r>
      <w:r>
        <w:fldChar w:fldCharType="end"/>
      </w:r>
    </w:p>
    <w:p w14:paraId="343E3278" w14:textId="44EB47AB" w:rsidR="001B7A9A" w:rsidRDefault="001B7A9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_Toc65943093 \h </w:instrText>
      </w:r>
      <w:r>
        <w:fldChar w:fldCharType="separate"/>
      </w:r>
      <w:r>
        <w:t>13</w:t>
      </w:r>
      <w:r>
        <w:fldChar w:fldCharType="end"/>
      </w:r>
    </w:p>
    <w:p w14:paraId="5122F9E3" w14:textId="5CE5E4E8" w:rsidR="001B7A9A" w:rsidRDefault="001B7A9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_Toc65943094 \h </w:instrText>
      </w:r>
      <w:r>
        <w:fldChar w:fldCharType="separate"/>
      </w:r>
      <w:r>
        <w:t>14</w:t>
      </w:r>
      <w:r>
        <w:fldChar w:fldCharType="end"/>
      </w:r>
    </w:p>
    <w:p w14:paraId="45D96091" w14:textId="75C0AF6F" w:rsidR="001B7A9A" w:rsidRDefault="001B7A9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_Toc65943095 \h </w:instrText>
      </w:r>
      <w:r>
        <w:fldChar w:fldCharType="separate"/>
      </w:r>
      <w:r>
        <w:t>15</w:t>
      </w:r>
      <w:r>
        <w:fldChar w:fldCharType="end"/>
      </w:r>
    </w:p>
    <w:p w14:paraId="3F5A721E" w14:textId="311F53B8" w:rsidR="001B7A9A" w:rsidRDefault="001B7A9A">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_Toc65943096 \h </w:instrText>
      </w:r>
      <w:r>
        <w:fldChar w:fldCharType="separate"/>
      </w:r>
      <w:r>
        <w:t>15</w:t>
      </w:r>
      <w:r>
        <w:fldChar w:fldCharType="end"/>
      </w:r>
    </w:p>
    <w:p w14:paraId="0BD8C1C4" w14:textId="0CDC5854" w:rsidR="001B7A9A" w:rsidRDefault="001B7A9A">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_Toc65943097 \h </w:instrText>
      </w:r>
      <w:r>
        <w:fldChar w:fldCharType="separate"/>
      </w:r>
      <w:r>
        <w:t>15</w:t>
      </w:r>
      <w:r>
        <w:fldChar w:fldCharType="end"/>
      </w:r>
    </w:p>
    <w:p w14:paraId="158E4004" w14:textId="1A63FAA8" w:rsidR="001B7A9A" w:rsidRDefault="001B7A9A">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_Toc65943098 \h </w:instrText>
      </w:r>
      <w:r>
        <w:fldChar w:fldCharType="separate"/>
      </w:r>
      <w:r>
        <w:t>15</w:t>
      </w:r>
      <w:r>
        <w:fldChar w:fldCharType="end"/>
      </w:r>
    </w:p>
    <w:p w14:paraId="0D3A9BB1" w14:textId="2E339D7E" w:rsidR="001B7A9A" w:rsidRDefault="001B7A9A">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_Toc65943099 \h </w:instrText>
      </w:r>
      <w:r>
        <w:fldChar w:fldCharType="separate"/>
      </w:r>
      <w:r>
        <w:t>15</w:t>
      </w:r>
      <w:r>
        <w:fldChar w:fldCharType="end"/>
      </w:r>
    </w:p>
    <w:p w14:paraId="1C739EA8" w14:textId="318C60D3" w:rsidR="001B7A9A" w:rsidRDefault="001B7A9A">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_Toc65943100 \h </w:instrText>
      </w:r>
      <w:r>
        <w:fldChar w:fldCharType="separate"/>
      </w:r>
      <w:r>
        <w:t>15</w:t>
      </w:r>
      <w:r>
        <w:fldChar w:fldCharType="end"/>
      </w:r>
    </w:p>
    <w:p w14:paraId="1A9A6634" w14:textId="44ED3B45" w:rsidR="001B7A9A" w:rsidRDefault="001B7A9A">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_Toc65943101 \h </w:instrText>
      </w:r>
      <w:r>
        <w:fldChar w:fldCharType="separate"/>
      </w:r>
      <w:r>
        <w:t>16</w:t>
      </w:r>
      <w:r>
        <w:fldChar w:fldCharType="end"/>
      </w:r>
    </w:p>
    <w:p w14:paraId="304FA432" w14:textId="004C3663" w:rsidR="001B7A9A" w:rsidRDefault="001B7A9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_Toc65943102 \h </w:instrText>
      </w:r>
      <w:r>
        <w:fldChar w:fldCharType="separate"/>
      </w:r>
      <w:r>
        <w:t>16</w:t>
      </w:r>
      <w:r>
        <w:fldChar w:fldCharType="end"/>
      </w:r>
    </w:p>
    <w:p w14:paraId="7A5ADAB1" w14:textId="62DAA83C" w:rsidR="001B7A9A" w:rsidRDefault="001B7A9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_Toc65943103 \h </w:instrText>
      </w:r>
      <w:r>
        <w:fldChar w:fldCharType="separate"/>
      </w:r>
      <w:r>
        <w:t>16</w:t>
      </w:r>
      <w:r>
        <w:fldChar w:fldCharType="end"/>
      </w:r>
    </w:p>
    <w:p w14:paraId="0A84B1EA" w14:textId="4D43EBAF" w:rsidR="001B7A9A" w:rsidRDefault="001B7A9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_Toc65943104 \h </w:instrText>
      </w:r>
      <w:r>
        <w:fldChar w:fldCharType="separate"/>
      </w:r>
      <w:r>
        <w:t>16</w:t>
      </w:r>
      <w:r>
        <w:fldChar w:fldCharType="end"/>
      </w:r>
    </w:p>
    <w:p w14:paraId="1FAA09FE" w14:textId="446A4A8C" w:rsidR="001B7A9A" w:rsidRDefault="001B7A9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_Toc65943105 \h </w:instrText>
      </w:r>
      <w:r>
        <w:fldChar w:fldCharType="separate"/>
      </w:r>
      <w:r>
        <w:t>16</w:t>
      </w:r>
      <w:r>
        <w:fldChar w:fldCharType="end"/>
      </w:r>
    </w:p>
    <w:p w14:paraId="594E20A6" w14:textId="3DB5D9A2" w:rsidR="001B7A9A" w:rsidRDefault="001B7A9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_Toc65943106 \h </w:instrText>
      </w:r>
      <w:r>
        <w:fldChar w:fldCharType="separate"/>
      </w:r>
      <w:r>
        <w:t>16</w:t>
      </w:r>
      <w:r>
        <w:fldChar w:fldCharType="end"/>
      </w:r>
    </w:p>
    <w:p w14:paraId="2547762B" w14:textId="2AAF4CE5" w:rsidR="001B7A9A" w:rsidRDefault="001B7A9A">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_Toc65943107 \h </w:instrText>
      </w:r>
      <w:r>
        <w:fldChar w:fldCharType="separate"/>
      </w:r>
      <w:r>
        <w:t>17</w:t>
      </w:r>
      <w:r>
        <w:fldChar w:fldCharType="end"/>
      </w:r>
    </w:p>
    <w:p w14:paraId="418D1EBF" w14:textId="12E67458" w:rsidR="001B7A9A" w:rsidRDefault="001B7A9A">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_Toc65943108 \h </w:instrText>
      </w:r>
      <w:r>
        <w:fldChar w:fldCharType="separate"/>
      </w:r>
      <w:r>
        <w:t>17</w:t>
      </w:r>
      <w:r>
        <w:fldChar w:fldCharType="end"/>
      </w:r>
    </w:p>
    <w:p w14:paraId="5DE15808" w14:textId="5FF1DD48" w:rsidR="001B7A9A" w:rsidRDefault="001B7A9A">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_Toc65943109 \h </w:instrText>
      </w:r>
      <w:r>
        <w:fldChar w:fldCharType="separate"/>
      </w:r>
      <w:r>
        <w:t>17</w:t>
      </w:r>
      <w:r>
        <w:fldChar w:fldCharType="end"/>
      </w:r>
    </w:p>
    <w:p w14:paraId="28FB1229" w14:textId="0A41BC81" w:rsidR="001B7A9A" w:rsidRDefault="001B7A9A">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_Toc65943110 \h </w:instrText>
      </w:r>
      <w:r>
        <w:fldChar w:fldCharType="separate"/>
      </w:r>
      <w:r>
        <w:t>17</w:t>
      </w:r>
      <w:r>
        <w:fldChar w:fldCharType="end"/>
      </w:r>
    </w:p>
    <w:p w14:paraId="42F46DE9" w14:textId="3286552A" w:rsidR="001B7A9A" w:rsidRDefault="001B7A9A">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_Toc65943111 \h </w:instrText>
      </w:r>
      <w:r>
        <w:fldChar w:fldCharType="separate"/>
      </w:r>
      <w:r>
        <w:t>17</w:t>
      </w:r>
      <w:r>
        <w:fldChar w:fldCharType="end"/>
      </w:r>
    </w:p>
    <w:p w14:paraId="36295445" w14:textId="18B71F5E" w:rsidR="001B7A9A" w:rsidRDefault="001B7A9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_Toc65943112 \h </w:instrText>
      </w:r>
      <w:r>
        <w:fldChar w:fldCharType="separate"/>
      </w:r>
      <w:r>
        <w:t>18</w:t>
      </w:r>
      <w:r>
        <w:fldChar w:fldCharType="end"/>
      </w:r>
    </w:p>
    <w:p w14:paraId="6A929FA0" w14:textId="077A3CD7" w:rsidR="001B7A9A" w:rsidRDefault="001B7A9A">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_Toc65943113 \h </w:instrText>
      </w:r>
      <w:r>
        <w:fldChar w:fldCharType="separate"/>
      </w:r>
      <w:r>
        <w:t>18</w:t>
      </w:r>
      <w:r>
        <w:fldChar w:fldCharType="end"/>
      </w:r>
    </w:p>
    <w:p w14:paraId="16029EAF" w14:textId="271C4476" w:rsidR="001B7A9A" w:rsidRDefault="001B7A9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_Toc65943114 \h </w:instrText>
      </w:r>
      <w:r>
        <w:fldChar w:fldCharType="separate"/>
      </w:r>
      <w:r>
        <w:t>18</w:t>
      </w:r>
      <w:r>
        <w:fldChar w:fldCharType="end"/>
      </w:r>
    </w:p>
    <w:p w14:paraId="7D8E6614" w14:textId="0143CFE8" w:rsidR="001B7A9A" w:rsidRDefault="001B7A9A">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_Toc65943115 \h </w:instrText>
      </w:r>
      <w:r>
        <w:fldChar w:fldCharType="separate"/>
      </w:r>
      <w:r>
        <w:t>19</w:t>
      </w:r>
      <w:r>
        <w:fldChar w:fldCharType="end"/>
      </w:r>
    </w:p>
    <w:p w14:paraId="5AEF0A8B" w14:textId="19D32BAF" w:rsidR="001B7A9A" w:rsidRDefault="001B7A9A">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_Toc65943116 \h </w:instrText>
      </w:r>
      <w:r>
        <w:fldChar w:fldCharType="separate"/>
      </w:r>
      <w:r>
        <w:t>19</w:t>
      </w:r>
      <w:r>
        <w:fldChar w:fldCharType="end"/>
      </w:r>
    </w:p>
    <w:p w14:paraId="1F746B50" w14:textId="7D953F88" w:rsidR="001B7A9A" w:rsidRDefault="001B7A9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_Toc65943117 \h </w:instrText>
      </w:r>
      <w:r>
        <w:fldChar w:fldCharType="separate"/>
      </w:r>
      <w:r>
        <w:t>19</w:t>
      </w:r>
      <w:r>
        <w:fldChar w:fldCharType="end"/>
      </w:r>
    </w:p>
    <w:p w14:paraId="5045965B" w14:textId="6DE04C27" w:rsidR="001B7A9A" w:rsidRDefault="001B7A9A">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_Toc65943118 \h </w:instrText>
      </w:r>
      <w:r>
        <w:fldChar w:fldCharType="separate"/>
      </w:r>
      <w:r>
        <w:t>19</w:t>
      </w:r>
      <w:r>
        <w:fldChar w:fldCharType="end"/>
      </w:r>
    </w:p>
    <w:p w14:paraId="18A6070A" w14:textId="346A8C96" w:rsidR="001B7A9A" w:rsidRDefault="001B7A9A">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_Toc65943119 \h </w:instrText>
      </w:r>
      <w:r>
        <w:fldChar w:fldCharType="separate"/>
      </w:r>
      <w:r>
        <w:t>19</w:t>
      </w:r>
      <w:r>
        <w:fldChar w:fldCharType="end"/>
      </w:r>
    </w:p>
    <w:p w14:paraId="3468C647" w14:textId="75F27AD3" w:rsidR="001B7A9A" w:rsidRDefault="001B7A9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_Toc65943120 \h </w:instrText>
      </w:r>
      <w:r>
        <w:fldChar w:fldCharType="separate"/>
      </w:r>
      <w:r>
        <w:t>19</w:t>
      </w:r>
      <w:r>
        <w:fldChar w:fldCharType="end"/>
      </w:r>
    </w:p>
    <w:p w14:paraId="328B5BC0" w14:textId="6C486FB1" w:rsidR="001B7A9A" w:rsidRDefault="001B7A9A">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_Toc65943121 \h </w:instrText>
      </w:r>
      <w:r>
        <w:fldChar w:fldCharType="separate"/>
      </w:r>
      <w:r>
        <w:t>19</w:t>
      </w:r>
      <w:r>
        <w:fldChar w:fldCharType="end"/>
      </w:r>
    </w:p>
    <w:p w14:paraId="274B92F1" w14:textId="3D4A5A62" w:rsidR="001B7A9A" w:rsidRDefault="001B7A9A">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_Toc65943122 \h </w:instrText>
      </w:r>
      <w:r>
        <w:fldChar w:fldCharType="separate"/>
      </w:r>
      <w:r>
        <w:t>19</w:t>
      </w:r>
      <w:r>
        <w:fldChar w:fldCharType="end"/>
      </w:r>
    </w:p>
    <w:p w14:paraId="1950F840" w14:textId="418C0501" w:rsidR="001B7A9A" w:rsidRDefault="001B7A9A">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_Toc65943123 \h </w:instrText>
      </w:r>
      <w:r>
        <w:fldChar w:fldCharType="separate"/>
      </w:r>
      <w:r>
        <w:t>20</w:t>
      </w:r>
      <w:r>
        <w:fldChar w:fldCharType="end"/>
      </w:r>
    </w:p>
    <w:p w14:paraId="52507AC7" w14:textId="52C0F2B0" w:rsidR="001B7A9A" w:rsidRDefault="001B7A9A">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_Toc65943124 \h </w:instrText>
      </w:r>
      <w:r>
        <w:fldChar w:fldCharType="separate"/>
      </w:r>
      <w:r>
        <w:t>20</w:t>
      </w:r>
      <w:r>
        <w:fldChar w:fldCharType="end"/>
      </w:r>
    </w:p>
    <w:p w14:paraId="748301BA" w14:textId="1D983200" w:rsidR="001B7A9A" w:rsidRDefault="001B7A9A">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_Toc65943125 \h </w:instrText>
      </w:r>
      <w:r>
        <w:fldChar w:fldCharType="separate"/>
      </w:r>
      <w:r>
        <w:t>20</w:t>
      </w:r>
      <w:r>
        <w:fldChar w:fldCharType="end"/>
      </w:r>
    </w:p>
    <w:p w14:paraId="60E629D0" w14:textId="1EC39516" w:rsidR="001B7A9A" w:rsidRDefault="001B7A9A">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_Toc65943126 \h </w:instrText>
      </w:r>
      <w:r>
        <w:fldChar w:fldCharType="separate"/>
      </w:r>
      <w:r>
        <w:t>20</w:t>
      </w:r>
      <w:r>
        <w:fldChar w:fldCharType="end"/>
      </w:r>
    </w:p>
    <w:p w14:paraId="78DF0A78" w14:textId="16633486" w:rsidR="001B7A9A" w:rsidRDefault="001B7A9A">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_Toc65943127 \h </w:instrText>
      </w:r>
      <w:r>
        <w:fldChar w:fldCharType="separate"/>
      </w:r>
      <w:r>
        <w:t>20</w:t>
      </w:r>
      <w:r>
        <w:fldChar w:fldCharType="end"/>
      </w:r>
    </w:p>
    <w:p w14:paraId="1FA18BBE" w14:textId="1F71327E" w:rsidR="001B7A9A" w:rsidRDefault="001B7A9A">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_Toc65943128 \h </w:instrText>
      </w:r>
      <w:r>
        <w:fldChar w:fldCharType="separate"/>
      </w:r>
      <w:r>
        <w:t>20</w:t>
      </w:r>
      <w:r>
        <w:fldChar w:fldCharType="end"/>
      </w:r>
    </w:p>
    <w:p w14:paraId="137AAC1A" w14:textId="7EF1B4F0" w:rsidR="001B7A9A" w:rsidRDefault="001B7A9A">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_Toc65943129 \h </w:instrText>
      </w:r>
      <w:r>
        <w:fldChar w:fldCharType="separate"/>
      </w:r>
      <w:r>
        <w:t>21</w:t>
      </w:r>
      <w:r>
        <w:fldChar w:fldCharType="end"/>
      </w:r>
    </w:p>
    <w:p w14:paraId="64291E23" w14:textId="22EFF766" w:rsidR="001B7A9A" w:rsidRDefault="001B7A9A">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_Toc65943130 \h </w:instrText>
      </w:r>
      <w:r>
        <w:fldChar w:fldCharType="separate"/>
      </w:r>
      <w:r>
        <w:t>21</w:t>
      </w:r>
      <w:r>
        <w:fldChar w:fldCharType="end"/>
      </w:r>
    </w:p>
    <w:p w14:paraId="18760380" w14:textId="7A8672B0" w:rsidR="001B7A9A" w:rsidRDefault="001B7A9A">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_Toc65943131 \h </w:instrText>
      </w:r>
      <w:r>
        <w:fldChar w:fldCharType="separate"/>
      </w:r>
      <w:r>
        <w:t>21</w:t>
      </w:r>
      <w:r>
        <w:fldChar w:fldCharType="end"/>
      </w:r>
    </w:p>
    <w:p w14:paraId="027116BA" w14:textId="1DE33004" w:rsidR="001B7A9A" w:rsidRDefault="001B7A9A">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_Toc65943132 \h </w:instrText>
      </w:r>
      <w:r>
        <w:fldChar w:fldCharType="separate"/>
      </w:r>
      <w:r>
        <w:t>21</w:t>
      </w:r>
      <w:r>
        <w:fldChar w:fldCharType="end"/>
      </w:r>
    </w:p>
    <w:p w14:paraId="47818D26" w14:textId="75D519B6" w:rsidR="001B7A9A" w:rsidRDefault="001B7A9A">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_Toc65943133 \h </w:instrText>
      </w:r>
      <w:r>
        <w:fldChar w:fldCharType="separate"/>
      </w:r>
      <w:r>
        <w:t>22</w:t>
      </w:r>
      <w:r>
        <w:fldChar w:fldCharType="end"/>
      </w:r>
    </w:p>
    <w:p w14:paraId="5010D1C2" w14:textId="6158AECF" w:rsidR="001B7A9A" w:rsidRDefault="001B7A9A">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_Toc65943134 \h </w:instrText>
      </w:r>
      <w:r>
        <w:fldChar w:fldCharType="separate"/>
      </w:r>
      <w:r>
        <w:t>22</w:t>
      </w:r>
      <w:r>
        <w:fldChar w:fldCharType="end"/>
      </w:r>
    </w:p>
    <w:p w14:paraId="304BDFFC" w14:textId="6AFC11EB" w:rsidR="001B7A9A" w:rsidRDefault="001B7A9A">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_Toc65943135 \h </w:instrText>
      </w:r>
      <w:r>
        <w:fldChar w:fldCharType="separate"/>
      </w:r>
      <w:r>
        <w:t>23</w:t>
      </w:r>
      <w:r>
        <w:fldChar w:fldCharType="end"/>
      </w:r>
    </w:p>
    <w:p w14:paraId="69DC9E96" w14:textId="12DF7530" w:rsidR="001B7A9A" w:rsidRDefault="001B7A9A">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_Toc65943136 \h </w:instrText>
      </w:r>
      <w:r>
        <w:fldChar w:fldCharType="separate"/>
      </w:r>
      <w:r>
        <w:t>24</w:t>
      </w:r>
      <w:r>
        <w:fldChar w:fldCharType="end"/>
      </w:r>
    </w:p>
    <w:p w14:paraId="4FBCCABD" w14:textId="4CC192C8" w:rsidR="001B7A9A" w:rsidRDefault="001B7A9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_Toc65943137 \h </w:instrText>
      </w:r>
      <w:r>
        <w:fldChar w:fldCharType="separate"/>
      </w:r>
      <w:r>
        <w:t>24</w:t>
      </w:r>
      <w:r>
        <w:fldChar w:fldCharType="end"/>
      </w:r>
    </w:p>
    <w:p w14:paraId="18BAA43B" w14:textId="4EF8E260" w:rsidR="001B7A9A" w:rsidRDefault="001B7A9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_Toc65943138 \h </w:instrText>
      </w:r>
      <w:r>
        <w:fldChar w:fldCharType="separate"/>
      </w:r>
      <w:r>
        <w:t>24</w:t>
      </w:r>
      <w:r>
        <w:fldChar w:fldCharType="end"/>
      </w:r>
    </w:p>
    <w:p w14:paraId="4B3B30AB" w14:textId="0BC52DB7" w:rsidR="001B7A9A" w:rsidRDefault="001B7A9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_Toc65943139 \h </w:instrText>
      </w:r>
      <w:r>
        <w:fldChar w:fldCharType="separate"/>
      </w:r>
      <w:r>
        <w:t>24</w:t>
      </w:r>
      <w:r>
        <w:fldChar w:fldCharType="end"/>
      </w:r>
    </w:p>
    <w:p w14:paraId="38C6E3AB" w14:textId="2D91754C" w:rsidR="001B7A9A" w:rsidRDefault="001B7A9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_Toc65943140 \h </w:instrText>
      </w:r>
      <w:r>
        <w:fldChar w:fldCharType="separate"/>
      </w:r>
      <w:r>
        <w:t>24</w:t>
      </w:r>
      <w:r>
        <w:fldChar w:fldCharType="end"/>
      </w:r>
    </w:p>
    <w:p w14:paraId="4118DEE7" w14:textId="2B5CD258" w:rsidR="001B7A9A" w:rsidRDefault="001B7A9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_Toc65943141 \h </w:instrText>
      </w:r>
      <w:r>
        <w:fldChar w:fldCharType="separate"/>
      </w:r>
      <w:r>
        <w:t>24</w:t>
      </w:r>
      <w:r>
        <w:fldChar w:fldCharType="end"/>
      </w:r>
    </w:p>
    <w:p w14:paraId="722C1E34" w14:textId="02620130" w:rsidR="001B7A9A" w:rsidRDefault="001B7A9A">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_Toc65943142 \h </w:instrText>
      </w:r>
      <w:r>
        <w:fldChar w:fldCharType="separate"/>
      </w:r>
      <w:r>
        <w:t>24</w:t>
      </w:r>
      <w:r>
        <w:fldChar w:fldCharType="end"/>
      </w:r>
    </w:p>
    <w:p w14:paraId="218FAC60" w14:textId="1EDA2C73" w:rsidR="001B7A9A" w:rsidRDefault="001B7A9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_Toc65943143 \h </w:instrText>
      </w:r>
      <w:r>
        <w:fldChar w:fldCharType="separate"/>
      </w:r>
      <w:r>
        <w:t>25</w:t>
      </w:r>
      <w:r>
        <w:fldChar w:fldCharType="end"/>
      </w:r>
    </w:p>
    <w:p w14:paraId="1FD49F8A" w14:textId="662529B7" w:rsidR="001B7A9A" w:rsidRDefault="001B7A9A">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_Toc65943144 \h </w:instrText>
      </w:r>
      <w:r>
        <w:fldChar w:fldCharType="separate"/>
      </w:r>
      <w:r>
        <w:t>25</w:t>
      </w:r>
      <w:r>
        <w:fldChar w:fldCharType="end"/>
      </w:r>
    </w:p>
    <w:p w14:paraId="3AF9419B" w14:textId="523AFE36" w:rsidR="001B7A9A" w:rsidRDefault="001B7A9A">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_Toc65943145 \h </w:instrText>
      </w:r>
      <w:r>
        <w:fldChar w:fldCharType="separate"/>
      </w:r>
      <w:r>
        <w:t>25</w:t>
      </w:r>
      <w:r>
        <w:fldChar w:fldCharType="end"/>
      </w:r>
    </w:p>
    <w:p w14:paraId="0756B44C" w14:textId="491AAF62" w:rsidR="001B7A9A" w:rsidRDefault="001B7A9A">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_Toc65943146 \h </w:instrText>
      </w:r>
      <w:r>
        <w:fldChar w:fldCharType="separate"/>
      </w:r>
      <w:r>
        <w:t>26</w:t>
      </w:r>
      <w:r>
        <w:fldChar w:fldCharType="end"/>
      </w:r>
    </w:p>
    <w:p w14:paraId="244F8B0C" w14:textId="1E6E7AC3" w:rsidR="001B7A9A" w:rsidRDefault="001B7A9A">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_Toc65943147 \h </w:instrText>
      </w:r>
      <w:r>
        <w:fldChar w:fldCharType="separate"/>
      </w:r>
      <w:r>
        <w:t>27</w:t>
      </w:r>
      <w:r>
        <w:fldChar w:fldCharType="end"/>
      </w:r>
    </w:p>
    <w:p w14:paraId="1A96111F" w14:textId="2E773F39" w:rsidR="001B7A9A" w:rsidRDefault="001B7A9A">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_Toc65943148 \h </w:instrText>
      </w:r>
      <w:r>
        <w:fldChar w:fldCharType="separate"/>
      </w:r>
      <w:r>
        <w:t>28</w:t>
      </w:r>
      <w:r>
        <w:fldChar w:fldCharType="end"/>
      </w:r>
    </w:p>
    <w:p w14:paraId="0A1B89DD" w14:textId="3BA7AF6B" w:rsidR="001B7A9A" w:rsidRDefault="001B7A9A">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_Toc65943149 \h </w:instrText>
      </w:r>
      <w:r>
        <w:fldChar w:fldCharType="separate"/>
      </w:r>
      <w:r>
        <w:t>29</w:t>
      </w:r>
      <w:r>
        <w:fldChar w:fldCharType="end"/>
      </w:r>
    </w:p>
    <w:p w14:paraId="5D848E38" w14:textId="4DD701D9" w:rsidR="001B7A9A" w:rsidRDefault="001B7A9A">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_Toc65943150 \h </w:instrText>
      </w:r>
      <w:r>
        <w:fldChar w:fldCharType="separate"/>
      </w:r>
      <w:r>
        <w:t>30</w:t>
      </w:r>
      <w:r>
        <w:fldChar w:fldCharType="end"/>
      </w:r>
    </w:p>
    <w:p w14:paraId="4150D741" w14:textId="5B40B90B" w:rsidR="001B7A9A" w:rsidRDefault="001B7A9A">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_Toc65943151 \h </w:instrText>
      </w:r>
      <w:r>
        <w:fldChar w:fldCharType="separate"/>
      </w:r>
      <w:r>
        <w:t>30</w:t>
      </w:r>
      <w:r>
        <w:fldChar w:fldCharType="end"/>
      </w:r>
    </w:p>
    <w:p w14:paraId="555EBB71" w14:textId="563B607A" w:rsidR="001B7A9A" w:rsidRDefault="001B7A9A">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_Toc65943152 \h </w:instrText>
      </w:r>
      <w:r>
        <w:fldChar w:fldCharType="separate"/>
      </w:r>
      <w:r>
        <w:t>31</w:t>
      </w:r>
      <w:r>
        <w:fldChar w:fldCharType="end"/>
      </w:r>
    </w:p>
    <w:p w14:paraId="2E49CE4B" w14:textId="2C81A6EB" w:rsidR="001B7A9A" w:rsidRDefault="001B7A9A">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_Toc65943153 \h </w:instrText>
      </w:r>
      <w:r>
        <w:fldChar w:fldCharType="separate"/>
      </w:r>
      <w:r>
        <w:t>31</w:t>
      </w:r>
      <w:r>
        <w:fldChar w:fldCharType="end"/>
      </w:r>
    </w:p>
    <w:p w14:paraId="607BF0D4" w14:textId="0CCF2D72" w:rsidR="001B7A9A" w:rsidRDefault="001B7A9A">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_Toc65943154 \h </w:instrText>
      </w:r>
      <w:r>
        <w:fldChar w:fldCharType="separate"/>
      </w:r>
      <w:r>
        <w:t>31</w:t>
      </w:r>
      <w:r>
        <w:fldChar w:fldCharType="end"/>
      </w:r>
    </w:p>
    <w:p w14:paraId="0DD2F033" w14:textId="78272DB6" w:rsidR="001B7A9A" w:rsidRDefault="001B7A9A">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_Toc65943155 \h </w:instrText>
      </w:r>
      <w:r>
        <w:fldChar w:fldCharType="separate"/>
      </w:r>
      <w:r>
        <w:t>31</w:t>
      </w:r>
      <w:r>
        <w:fldChar w:fldCharType="end"/>
      </w:r>
    </w:p>
    <w:p w14:paraId="70559FAE" w14:textId="6F5D098D" w:rsidR="001B7A9A" w:rsidRDefault="001B7A9A">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_Toc65943156 \h </w:instrText>
      </w:r>
      <w:r>
        <w:fldChar w:fldCharType="separate"/>
      </w:r>
      <w:r>
        <w:t>32</w:t>
      </w:r>
      <w:r>
        <w:fldChar w:fldCharType="end"/>
      </w:r>
    </w:p>
    <w:p w14:paraId="1FDBB72C" w14:textId="099FB57A" w:rsidR="001B7A9A" w:rsidRDefault="001B7A9A">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_Toc65943157 \h </w:instrText>
      </w:r>
      <w:r>
        <w:fldChar w:fldCharType="separate"/>
      </w:r>
      <w:r>
        <w:t>33</w:t>
      </w:r>
      <w:r>
        <w:fldChar w:fldCharType="end"/>
      </w:r>
    </w:p>
    <w:p w14:paraId="4B0EC842" w14:textId="772CD4CA" w:rsidR="001B7A9A" w:rsidRDefault="001B7A9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_Toc65943158 \h </w:instrText>
      </w:r>
      <w:r>
        <w:fldChar w:fldCharType="separate"/>
      </w:r>
      <w:r>
        <w:t>33</w:t>
      </w:r>
      <w:r>
        <w:fldChar w:fldCharType="end"/>
      </w:r>
    </w:p>
    <w:p w14:paraId="11256B70" w14:textId="2DBFEB57" w:rsidR="001B7A9A" w:rsidRDefault="001B7A9A">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_Toc65943159 \h </w:instrText>
      </w:r>
      <w:r>
        <w:fldChar w:fldCharType="separate"/>
      </w:r>
      <w:r>
        <w:t>33</w:t>
      </w:r>
      <w:r>
        <w:fldChar w:fldCharType="end"/>
      </w:r>
    </w:p>
    <w:p w14:paraId="63976AE5" w14:textId="38195DD6" w:rsidR="001B7A9A" w:rsidRDefault="001B7A9A">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_Toc65943160 \h </w:instrText>
      </w:r>
      <w:r>
        <w:fldChar w:fldCharType="separate"/>
      </w:r>
      <w:r>
        <w:t>33</w:t>
      </w:r>
      <w:r>
        <w:fldChar w:fldCharType="end"/>
      </w:r>
    </w:p>
    <w:p w14:paraId="42ECD0C5" w14:textId="4127C326" w:rsidR="001B7A9A" w:rsidRDefault="001B7A9A">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_Toc65943161 \h </w:instrText>
      </w:r>
      <w:r>
        <w:fldChar w:fldCharType="separate"/>
      </w:r>
      <w:r>
        <w:t>33</w:t>
      </w:r>
      <w:r>
        <w:fldChar w:fldCharType="end"/>
      </w:r>
    </w:p>
    <w:p w14:paraId="1211FFE5" w14:textId="079D29DE" w:rsidR="001B7A9A" w:rsidRDefault="001B7A9A">
      <w:pPr>
        <w:pStyle w:val="TOC5"/>
        <w:rPr>
          <w:rFonts w:asciiTheme="minorHAnsi" w:eastAsiaTheme="minorEastAsia" w:hAnsiTheme="minorHAnsi" w:cstheme="minorBidi"/>
          <w:sz w:val="22"/>
          <w:szCs w:val="22"/>
          <w:lang w:eastAsia="en-GB"/>
        </w:rPr>
      </w:pPr>
      <w:r w:rsidRPr="001B7A9A">
        <w:t>6.2.3.1.3</w:t>
      </w:r>
      <w:r w:rsidRPr="001B7A9A">
        <w:rPr>
          <w:rFonts w:asciiTheme="minorHAnsi" w:hAnsiTheme="minorHAnsi" w:cstheme="minorBidi"/>
          <w:sz w:val="22"/>
          <w:szCs w:val="22"/>
          <w:lang w:eastAsia="en-GB"/>
        </w:rPr>
        <w:tab/>
      </w:r>
      <w:r w:rsidRPr="0063683E">
        <w:rPr>
          <w:rFonts w:eastAsiaTheme="minorHAnsi"/>
          <w:lang w:val="en-US"/>
        </w:rPr>
        <w:t>Provisioning of the MDF2</w:t>
      </w:r>
      <w:r>
        <w:tab/>
      </w:r>
      <w:r>
        <w:fldChar w:fldCharType="begin" w:fldLock="1"/>
      </w:r>
      <w:r>
        <w:instrText xml:space="preserve"> PAGEREF _Toc65943162 \h </w:instrText>
      </w:r>
      <w:r>
        <w:fldChar w:fldCharType="separate"/>
      </w:r>
      <w:r>
        <w:t>34</w:t>
      </w:r>
      <w:r>
        <w:fldChar w:fldCharType="end"/>
      </w:r>
    </w:p>
    <w:p w14:paraId="57929E00" w14:textId="33F36822" w:rsidR="001B7A9A" w:rsidRDefault="001B7A9A">
      <w:pPr>
        <w:pStyle w:val="TOC5"/>
        <w:rPr>
          <w:rFonts w:asciiTheme="minorHAnsi" w:eastAsiaTheme="minorEastAsia" w:hAnsiTheme="minorHAnsi" w:cstheme="minorBidi"/>
          <w:sz w:val="22"/>
          <w:szCs w:val="22"/>
          <w:lang w:eastAsia="en-GB"/>
        </w:rPr>
      </w:pPr>
      <w:r w:rsidRPr="001B7A9A">
        <w:t>6.2.3.1.4</w:t>
      </w:r>
      <w:r w:rsidRPr="001B7A9A">
        <w:rPr>
          <w:rFonts w:asciiTheme="minorHAnsi" w:hAnsiTheme="minorHAnsi" w:cstheme="minorBidi"/>
          <w:sz w:val="22"/>
          <w:szCs w:val="22"/>
          <w:lang w:eastAsia="en-GB"/>
        </w:rPr>
        <w:tab/>
      </w:r>
      <w:r w:rsidRPr="0063683E">
        <w:rPr>
          <w:rFonts w:eastAsiaTheme="minorHAnsi"/>
          <w:lang w:val="en-US"/>
        </w:rPr>
        <w:t>Provisioning of the MDF3</w:t>
      </w:r>
      <w:r>
        <w:tab/>
      </w:r>
      <w:r>
        <w:fldChar w:fldCharType="begin" w:fldLock="1"/>
      </w:r>
      <w:r>
        <w:instrText xml:space="preserve"> PAGEREF _Toc65943163 \h </w:instrText>
      </w:r>
      <w:r>
        <w:fldChar w:fldCharType="separate"/>
      </w:r>
      <w:r>
        <w:t>35</w:t>
      </w:r>
      <w:r>
        <w:fldChar w:fldCharType="end"/>
      </w:r>
    </w:p>
    <w:p w14:paraId="2EC44D7A" w14:textId="4DA36F01" w:rsidR="001B7A9A" w:rsidRDefault="001B7A9A">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_Toc65943164 \h </w:instrText>
      </w:r>
      <w:r>
        <w:fldChar w:fldCharType="separate"/>
      </w:r>
      <w:r>
        <w:t>36</w:t>
      </w:r>
      <w:r>
        <w:fldChar w:fldCharType="end"/>
      </w:r>
    </w:p>
    <w:p w14:paraId="3BDD153E" w14:textId="5602BEEE" w:rsidR="001B7A9A" w:rsidRDefault="001B7A9A">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_Toc65943165 \h </w:instrText>
      </w:r>
      <w:r>
        <w:fldChar w:fldCharType="separate"/>
      </w:r>
      <w:r>
        <w:t>36</w:t>
      </w:r>
      <w:r>
        <w:fldChar w:fldCharType="end"/>
      </w:r>
    </w:p>
    <w:p w14:paraId="2B84AFC9" w14:textId="0422D275" w:rsidR="001B7A9A" w:rsidRDefault="001B7A9A">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_Toc65943166 \h </w:instrText>
      </w:r>
      <w:r>
        <w:fldChar w:fldCharType="separate"/>
      </w:r>
      <w:r>
        <w:t>36</w:t>
      </w:r>
      <w:r>
        <w:fldChar w:fldCharType="end"/>
      </w:r>
    </w:p>
    <w:p w14:paraId="1C5877B5" w14:textId="1251516C" w:rsidR="001B7A9A" w:rsidRDefault="001B7A9A">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_Toc65943167 \h </w:instrText>
      </w:r>
      <w:r>
        <w:fldChar w:fldCharType="separate"/>
      </w:r>
      <w:r>
        <w:t>37</w:t>
      </w:r>
      <w:r>
        <w:fldChar w:fldCharType="end"/>
      </w:r>
    </w:p>
    <w:p w14:paraId="08F50B63" w14:textId="072EB515" w:rsidR="001B7A9A" w:rsidRDefault="001B7A9A">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_Toc65943168 \h </w:instrText>
      </w:r>
      <w:r>
        <w:fldChar w:fldCharType="separate"/>
      </w:r>
      <w:r>
        <w:t>38</w:t>
      </w:r>
      <w:r>
        <w:fldChar w:fldCharType="end"/>
      </w:r>
    </w:p>
    <w:p w14:paraId="3BC28405" w14:textId="61EBD382" w:rsidR="001B7A9A" w:rsidRDefault="001B7A9A">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_Toc65943169 \h </w:instrText>
      </w:r>
      <w:r>
        <w:fldChar w:fldCharType="separate"/>
      </w:r>
      <w:r>
        <w:t>39</w:t>
      </w:r>
      <w:r>
        <w:fldChar w:fldCharType="end"/>
      </w:r>
    </w:p>
    <w:p w14:paraId="304F905B" w14:textId="761ED243" w:rsidR="001B7A9A" w:rsidRDefault="001B7A9A">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_Toc65943170 \h </w:instrText>
      </w:r>
      <w:r>
        <w:fldChar w:fldCharType="separate"/>
      </w:r>
      <w:r>
        <w:t>40</w:t>
      </w:r>
      <w:r>
        <w:fldChar w:fldCharType="end"/>
      </w:r>
    </w:p>
    <w:p w14:paraId="7761B30B" w14:textId="3CD2E2DD" w:rsidR="001B7A9A" w:rsidRDefault="001B7A9A">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_Toc65943171 \h </w:instrText>
      </w:r>
      <w:r>
        <w:fldChar w:fldCharType="separate"/>
      </w:r>
      <w:r>
        <w:t>41</w:t>
      </w:r>
      <w:r>
        <w:fldChar w:fldCharType="end"/>
      </w:r>
    </w:p>
    <w:p w14:paraId="7A1EB1D7" w14:textId="4566B985" w:rsidR="001B7A9A" w:rsidRDefault="001B7A9A">
      <w:pPr>
        <w:pStyle w:val="TOC5"/>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PDU to MA PDU session modification</w:t>
      </w:r>
      <w:r>
        <w:tab/>
      </w:r>
      <w:r>
        <w:fldChar w:fldCharType="begin" w:fldLock="1"/>
      </w:r>
      <w:r>
        <w:instrText xml:space="preserve"> PAGEREF _Toc65943172 \h </w:instrText>
      </w:r>
      <w:r>
        <w:fldChar w:fldCharType="separate"/>
      </w:r>
      <w:r>
        <w:t>49</w:t>
      </w:r>
      <w:r>
        <w:fldChar w:fldCharType="end"/>
      </w:r>
    </w:p>
    <w:p w14:paraId="06998742" w14:textId="4D54F529" w:rsidR="001B7A9A" w:rsidRDefault="001B7A9A">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_Toc65943173 \h </w:instrText>
      </w:r>
      <w:r>
        <w:fldChar w:fldCharType="separate"/>
      </w:r>
      <w:r>
        <w:t>50</w:t>
      </w:r>
      <w:r>
        <w:fldChar w:fldCharType="end"/>
      </w:r>
    </w:p>
    <w:p w14:paraId="4AE6B615" w14:textId="24BAC9D3" w:rsidR="001B7A9A" w:rsidRDefault="001B7A9A">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_Toc65943174 \h </w:instrText>
      </w:r>
      <w:r>
        <w:fldChar w:fldCharType="separate"/>
      </w:r>
      <w:r>
        <w:t>50</w:t>
      </w:r>
      <w:r>
        <w:fldChar w:fldCharType="end"/>
      </w:r>
    </w:p>
    <w:p w14:paraId="0FE42BEF" w14:textId="2CF12188" w:rsidR="001B7A9A" w:rsidRDefault="001B7A9A">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_Toc65943175 \h </w:instrText>
      </w:r>
      <w:r>
        <w:fldChar w:fldCharType="separate"/>
      </w:r>
      <w:r>
        <w:t>52</w:t>
      </w:r>
      <w:r>
        <w:fldChar w:fldCharType="end"/>
      </w:r>
    </w:p>
    <w:p w14:paraId="3F761D4E" w14:textId="0E9EAC99" w:rsidR="001B7A9A" w:rsidRDefault="001B7A9A">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_Toc65943176 \h </w:instrText>
      </w:r>
      <w:r>
        <w:fldChar w:fldCharType="separate"/>
      </w:r>
      <w:r>
        <w:t>52</w:t>
      </w:r>
      <w:r>
        <w:fldChar w:fldCharType="end"/>
      </w:r>
    </w:p>
    <w:p w14:paraId="314F1CFE" w14:textId="4589EBF1" w:rsidR="001B7A9A" w:rsidRDefault="001B7A9A">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_Toc65943177 \h </w:instrText>
      </w:r>
      <w:r>
        <w:fldChar w:fldCharType="separate"/>
      </w:r>
      <w:r>
        <w:t>52</w:t>
      </w:r>
      <w:r>
        <w:fldChar w:fldCharType="end"/>
      </w:r>
    </w:p>
    <w:p w14:paraId="43180614" w14:textId="0E56F0C0" w:rsidR="001B7A9A" w:rsidRDefault="001B7A9A">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_Toc65943178 \h </w:instrText>
      </w:r>
      <w:r>
        <w:fldChar w:fldCharType="separate"/>
      </w:r>
      <w:r>
        <w:t>54</w:t>
      </w:r>
      <w:r>
        <w:fldChar w:fldCharType="end"/>
      </w:r>
    </w:p>
    <w:p w14:paraId="0BAE03E3" w14:textId="1FE4CD48" w:rsidR="001B7A9A" w:rsidRDefault="001B7A9A">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_Toc65943179 \h </w:instrText>
      </w:r>
      <w:r>
        <w:fldChar w:fldCharType="separate"/>
      </w:r>
      <w:r>
        <w:t>54</w:t>
      </w:r>
      <w:r>
        <w:fldChar w:fldCharType="end"/>
      </w:r>
    </w:p>
    <w:p w14:paraId="2DD7CE0B" w14:textId="35397843" w:rsidR="001B7A9A" w:rsidRDefault="001B7A9A">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_Toc65943180 \h </w:instrText>
      </w:r>
      <w:r>
        <w:fldChar w:fldCharType="separate"/>
      </w:r>
      <w:r>
        <w:t>54</w:t>
      </w:r>
      <w:r>
        <w:fldChar w:fldCharType="end"/>
      </w:r>
    </w:p>
    <w:p w14:paraId="4B0846C6" w14:textId="48867AF4" w:rsidR="001B7A9A" w:rsidRDefault="001B7A9A">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_Toc65943181 \h </w:instrText>
      </w:r>
      <w:r>
        <w:fldChar w:fldCharType="separate"/>
      </w:r>
      <w:r>
        <w:t>54</w:t>
      </w:r>
      <w:r>
        <w:fldChar w:fldCharType="end"/>
      </w:r>
    </w:p>
    <w:p w14:paraId="178FFE69" w14:textId="5B10D2AD" w:rsidR="001B7A9A" w:rsidRDefault="001B7A9A">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_Toc65943182 \h </w:instrText>
      </w:r>
      <w:r>
        <w:fldChar w:fldCharType="separate"/>
      </w:r>
      <w:r>
        <w:t>56</w:t>
      </w:r>
      <w:r>
        <w:fldChar w:fldCharType="end"/>
      </w:r>
    </w:p>
    <w:p w14:paraId="0A1FCBE1" w14:textId="57436D2F" w:rsidR="001B7A9A" w:rsidRDefault="001B7A9A">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_Toc65943183 \h </w:instrText>
      </w:r>
      <w:r>
        <w:fldChar w:fldCharType="separate"/>
      </w:r>
      <w:r>
        <w:t>58</w:t>
      </w:r>
      <w:r>
        <w:fldChar w:fldCharType="end"/>
      </w:r>
    </w:p>
    <w:p w14:paraId="00DD2007" w14:textId="08B1052F" w:rsidR="001B7A9A" w:rsidRDefault="001B7A9A">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_Toc65943184 \h </w:instrText>
      </w:r>
      <w:r>
        <w:fldChar w:fldCharType="separate"/>
      </w:r>
      <w:r>
        <w:t>58</w:t>
      </w:r>
      <w:r>
        <w:fldChar w:fldCharType="end"/>
      </w:r>
    </w:p>
    <w:p w14:paraId="3E22633E" w14:textId="41D67E6F" w:rsidR="001B7A9A" w:rsidRDefault="001B7A9A">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_Toc65943185 \h </w:instrText>
      </w:r>
      <w:r>
        <w:fldChar w:fldCharType="separate"/>
      </w:r>
      <w:r>
        <w:t>59</w:t>
      </w:r>
      <w:r>
        <w:fldChar w:fldCharType="end"/>
      </w:r>
    </w:p>
    <w:p w14:paraId="48460BEE" w14:textId="11A28306" w:rsidR="001B7A9A" w:rsidRDefault="001B7A9A">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_Toc65943186 \h </w:instrText>
      </w:r>
      <w:r>
        <w:fldChar w:fldCharType="separate"/>
      </w:r>
      <w:r>
        <w:t>59</w:t>
      </w:r>
      <w:r>
        <w:fldChar w:fldCharType="end"/>
      </w:r>
    </w:p>
    <w:p w14:paraId="42447690" w14:textId="241F799A" w:rsidR="001B7A9A" w:rsidRDefault="001B7A9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_Toc65943187 \h </w:instrText>
      </w:r>
      <w:r>
        <w:fldChar w:fldCharType="separate"/>
      </w:r>
      <w:r>
        <w:t>60</w:t>
      </w:r>
      <w:r>
        <w:fldChar w:fldCharType="end"/>
      </w:r>
    </w:p>
    <w:p w14:paraId="578548A1" w14:textId="44F8C8B4" w:rsidR="001B7A9A" w:rsidRDefault="001B7A9A">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_Toc65943188 \h </w:instrText>
      </w:r>
      <w:r>
        <w:fldChar w:fldCharType="separate"/>
      </w:r>
      <w:r>
        <w:t>60</w:t>
      </w:r>
      <w:r>
        <w:fldChar w:fldCharType="end"/>
      </w:r>
    </w:p>
    <w:p w14:paraId="2F402BEB" w14:textId="56B66B38" w:rsidR="001B7A9A" w:rsidRDefault="001B7A9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_Toc65943189 \h </w:instrText>
      </w:r>
      <w:r>
        <w:fldChar w:fldCharType="separate"/>
      </w:r>
      <w:r>
        <w:t>60</w:t>
      </w:r>
      <w:r>
        <w:fldChar w:fldCharType="end"/>
      </w:r>
    </w:p>
    <w:p w14:paraId="4BE1B1A2" w14:textId="452D2AE5" w:rsidR="001B7A9A" w:rsidRDefault="001B7A9A">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_Toc65943190 \h </w:instrText>
      </w:r>
      <w:r>
        <w:fldChar w:fldCharType="separate"/>
      </w:r>
      <w:r>
        <w:t>60</w:t>
      </w:r>
      <w:r>
        <w:fldChar w:fldCharType="end"/>
      </w:r>
    </w:p>
    <w:p w14:paraId="2C6876D5" w14:textId="06AF68CD" w:rsidR="001B7A9A" w:rsidRDefault="001B7A9A">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_Toc65943191 \h </w:instrText>
      </w:r>
      <w:r>
        <w:fldChar w:fldCharType="separate"/>
      </w:r>
      <w:r>
        <w:t>61</w:t>
      </w:r>
      <w:r>
        <w:fldChar w:fldCharType="end"/>
      </w:r>
    </w:p>
    <w:p w14:paraId="3EA3A132" w14:textId="53FE44AA" w:rsidR="001B7A9A" w:rsidRDefault="001B7A9A">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_Toc65943192 \h </w:instrText>
      </w:r>
      <w:r>
        <w:fldChar w:fldCharType="separate"/>
      </w:r>
      <w:r>
        <w:t>61</w:t>
      </w:r>
      <w:r>
        <w:fldChar w:fldCharType="end"/>
      </w:r>
    </w:p>
    <w:p w14:paraId="266BD082" w14:textId="140FC6F6" w:rsidR="001B7A9A" w:rsidRDefault="001B7A9A">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_Toc65943193 \h </w:instrText>
      </w:r>
      <w:r>
        <w:fldChar w:fldCharType="separate"/>
      </w:r>
      <w:r>
        <w:t>64</w:t>
      </w:r>
      <w:r>
        <w:fldChar w:fldCharType="end"/>
      </w:r>
    </w:p>
    <w:p w14:paraId="112AE0CC" w14:textId="6616052F" w:rsidR="001B7A9A" w:rsidRDefault="001B7A9A">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_Toc65943194 \h </w:instrText>
      </w:r>
      <w:r>
        <w:fldChar w:fldCharType="separate"/>
      </w:r>
      <w:r>
        <w:t>64</w:t>
      </w:r>
      <w:r>
        <w:fldChar w:fldCharType="end"/>
      </w:r>
    </w:p>
    <w:p w14:paraId="34FEB638" w14:textId="4A1A4435" w:rsidR="001B7A9A" w:rsidRDefault="001B7A9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_Toc65943195 \h </w:instrText>
      </w:r>
      <w:r>
        <w:fldChar w:fldCharType="separate"/>
      </w:r>
      <w:r>
        <w:t>64</w:t>
      </w:r>
      <w:r>
        <w:fldChar w:fldCharType="end"/>
      </w:r>
    </w:p>
    <w:p w14:paraId="2AA16075" w14:textId="32AA9B97" w:rsidR="001B7A9A" w:rsidRDefault="001B7A9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_Toc65943196 \h </w:instrText>
      </w:r>
      <w:r>
        <w:fldChar w:fldCharType="separate"/>
      </w:r>
      <w:r>
        <w:t>64</w:t>
      </w:r>
      <w:r>
        <w:fldChar w:fldCharType="end"/>
      </w:r>
    </w:p>
    <w:p w14:paraId="0BFE2161" w14:textId="5E936E65" w:rsidR="001B7A9A" w:rsidRDefault="001B7A9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_Toc65943197 \h </w:instrText>
      </w:r>
      <w:r>
        <w:fldChar w:fldCharType="separate"/>
      </w:r>
      <w:r>
        <w:t>65</w:t>
      </w:r>
      <w:r>
        <w:fldChar w:fldCharType="end"/>
      </w:r>
    </w:p>
    <w:p w14:paraId="2F53348C" w14:textId="3F189273" w:rsidR="001B7A9A" w:rsidRDefault="001B7A9A">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_Toc65943198 \h </w:instrText>
      </w:r>
      <w:r>
        <w:fldChar w:fldCharType="separate"/>
      </w:r>
      <w:r>
        <w:t>65</w:t>
      </w:r>
      <w:r>
        <w:fldChar w:fldCharType="end"/>
      </w:r>
    </w:p>
    <w:p w14:paraId="26139C14" w14:textId="6C8E84C8" w:rsidR="001B7A9A" w:rsidRDefault="001B7A9A">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_Toc65943199 \h </w:instrText>
      </w:r>
      <w:r>
        <w:fldChar w:fldCharType="separate"/>
      </w:r>
      <w:r>
        <w:t>65</w:t>
      </w:r>
      <w:r>
        <w:fldChar w:fldCharType="end"/>
      </w:r>
    </w:p>
    <w:p w14:paraId="59576E1A" w14:textId="7127F6B9" w:rsidR="001B7A9A" w:rsidRDefault="001B7A9A">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_Toc65943200 \h </w:instrText>
      </w:r>
      <w:r>
        <w:fldChar w:fldCharType="separate"/>
      </w:r>
      <w:r>
        <w:t>65</w:t>
      </w:r>
      <w:r>
        <w:fldChar w:fldCharType="end"/>
      </w:r>
    </w:p>
    <w:p w14:paraId="0A27B630" w14:textId="010FF869" w:rsidR="001B7A9A" w:rsidRDefault="001B7A9A">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_Toc65943201 \h </w:instrText>
      </w:r>
      <w:r>
        <w:fldChar w:fldCharType="separate"/>
      </w:r>
      <w:r>
        <w:t>65</w:t>
      </w:r>
      <w:r>
        <w:fldChar w:fldCharType="end"/>
      </w:r>
    </w:p>
    <w:p w14:paraId="308501A4" w14:textId="7AC2D43E" w:rsidR="001B7A9A" w:rsidRDefault="001B7A9A">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_Toc65943202 \h </w:instrText>
      </w:r>
      <w:r>
        <w:fldChar w:fldCharType="separate"/>
      </w:r>
      <w:r>
        <w:t>66</w:t>
      </w:r>
      <w:r>
        <w:fldChar w:fldCharType="end"/>
      </w:r>
    </w:p>
    <w:p w14:paraId="799CBEE0" w14:textId="425A38BE" w:rsidR="001B7A9A" w:rsidRDefault="001B7A9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_Toc65943203 \h </w:instrText>
      </w:r>
      <w:r>
        <w:fldChar w:fldCharType="separate"/>
      </w:r>
      <w:r>
        <w:t>66</w:t>
      </w:r>
      <w:r>
        <w:fldChar w:fldCharType="end"/>
      </w:r>
    </w:p>
    <w:p w14:paraId="0D539076" w14:textId="4ABFAA34" w:rsidR="001B7A9A" w:rsidRDefault="001B7A9A">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_Toc65943204 \h </w:instrText>
      </w:r>
      <w:r>
        <w:fldChar w:fldCharType="separate"/>
      </w:r>
      <w:r>
        <w:t>66</w:t>
      </w:r>
      <w:r>
        <w:fldChar w:fldCharType="end"/>
      </w:r>
    </w:p>
    <w:p w14:paraId="59D9C6B9" w14:textId="3969EFB8" w:rsidR="001B7A9A" w:rsidRDefault="001B7A9A">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_Toc65943205 \h </w:instrText>
      </w:r>
      <w:r>
        <w:fldChar w:fldCharType="separate"/>
      </w:r>
      <w:r>
        <w:t>66</w:t>
      </w:r>
      <w:r>
        <w:fldChar w:fldCharType="end"/>
      </w:r>
    </w:p>
    <w:p w14:paraId="12A98878" w14:textId="221D324F" w:rsidR="001B7A9A" w:rsidRDefault="001B7A9A">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_Toc65943206 \h </w:instrText>
      </w:r>
      <w:r>
        <w:fldChar w:fldCharType="separate"/>
      </w:r>
      <w:r>
        <w:t>67</w:t>
      </w:r>
      <w:r>
        <w:fldChar w:fldCharType="end"/>
      </w:r>
    </w:p>
    <w:p w14:paraId="0CE50E3B" w14:textId="6F442254" w:rsidR="001B7A9A" w:rsidRDefault="001B7A9A">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_Toc65943207 \h </w:instrText>
      </w:r>
      <w:r>
        <w:fldChar w:fldCharType="separate"/>
      </w:r>
      <w:r>
        <w:t>67</w:t>
      </w:r>
      <w:r>
        <w:fldChar w:fldCharType="end"/>
      </w:r>
    </w:p>
    <w:p w14:paraId="4A5FAE79" w14:textId="422E81B7" w:rsidR="001B7A9A" w:rsidRDefault="001B7A9A">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_Toc65943208 \h </w:instrText>
      </w:r>
      <w:r>
        <w:fldChar w:fldCharType="separate"/>
      </w:r>
      <w:r>
        <w:t>67</w:t>
      </w:r>
      <w:r>
        <w:fldChar w:fldCharType="end"/>
      </w:r>
    </w:p>
    <w:p w14:paraId="53B524E8" w14:textId="5E7C23B9" w:rsidR="001B7A9A" w:rsidRDefault="001B7A9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_Toc65943209 \h </w:instrText>
      </w:r>
      <w:r>
        <w:fldChar w:fldCharType="separate"/>
      </w:r>
      <w:r>
        <w:t>67</w:t>
      </w:r>
      <w:r>
        <w:fldChar w:fldCharType="end"/>
      </w:r>
    </w:p>
    <w:p w14:paraId="6755C706" w14:textId="230CAE50" w:rsidR="001B7A9A" w:rsidRDefault="001B7A9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_Toc65943210 \h </w:instrText>
      </w:r>
      <w:r>
        <w:fldChar w:fldCharType="separate"/>
      </w:r>
      <w:r>
        <w:t>67</w:t>
      </w:r>
      <w:r>
        <w:fldChar w:fldCharType="end"/>
      </w:r>
    </w:p>
    <w:p w14:paraId="60C11CDA" w14:textId="0B0AF5E7" w:rsidR="001B7A9A" w:rsidRDefault="001B7A9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_Toc65943211 \h </w:instrText>
      </w:r>
      <w:r>
        <w:fldChar w:fldCharType="separate"/>
      </w:r>
      <w:r>
        <w:t>67</w:t>
      </w:r>
      <w:r>
        <w:fldChar w:fldCharType="end"/>
      </w:r>
    </w:p>
    <w:p w14:paraId="6B7CB1B5" w14:textId="79C9AB0A" w:rsidR="001B7A9A" w:rsidRDefault="001B7A9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_Toc65943212 \h </w:instrText>
      </w:r>
      <w:r>
        <w:fldChar w:fldCharType="separate"/>
      </w:r>
      <w:r>
        <w:t>68</w:t>
      </w:r>
      <w:r>
        <w:fldChar w:fldCharType="end"/>
      </w:r>
    </w:p>
    <w:p w14:paraId="29BA56C7" w14:textId="1B33BF05" w:rsidR="001B7A9A" w:rsidRDefault="001B7A9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_Toc65943213 \h </w:instrText>
      </w:r>
      <w:r>
        <w:fldChar w:fldCharType="separate"/>
      </w:r>
      <w:r>
        <w:t>68</w:t>
      </w:r>
      <w:r>
        <w:fldChar w:fldCharType="end"/>
      </w:r>
    </w:p>
    <w:p w14:paraId="6C9FEB07" w14:textId="6CC42EFE" w:rsidR="001B7A9A" w:rsidRDefault="001B7A9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_Toc65943214 \h </w:instrText>
      </w:r>
      <w:r>
        <w:fldChar w:fldCharType="separate"/>
      </w:r>
      <w:r>
        <w:t>68</w:t>
      </w:r>
      <w:r>
        <w:fldChar w:fldCharType="end"/>
      </w:r>
    </w:p>
    <w:p w14:paraId="4E086A79" w14:textId="2BBF9ADE" w:rsidR="001B7A9A" w:rsidRDefault="001B7A9A">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_Toc65943215 \h </w:instrText>
      </w:r>
      <w:r>
        <w:fldChar w:fldCharType="separate"/>
      </w:r>
      <w:r>
        <w:t>68</w:t>
      </w:r>
      <w:r>
        <w:fldChar w:fldCharType="end"/>
      </w:r>
    </w:p>
    <w:p w14:paraId="33E97268" w14:textId="3FA8D62A" w:rsidR="001B7A9A" w:rsidRDefault="001B7A9A">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_Toc65943216 \h </w:instrText>
      </w:r>
      <w:r>
        <w:fldChar w:fldCharType="separate"/>
      </w:r>
      <w:r>
        <w:t>68</w:t>
      </w:r>
      <w:r>
        <w:fldChar w:fldCharType="end"/>
      </w:r>
    </w:p>
    <w:p w14:paraId="1DD6E071" w14:textId="23B5311C" w:rsidR="001B7A9A" w:rsidRDefault="001B7A9A">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_Toc65943217 \h </w:instrText>
      </w:r>
      <w:r>
        <w:fldChar w:fldCharType="separate"/>
      </w:r>
      <w:r>
        <w:t>68</w:t>
      </w:r>
      <w:r>
        <w:fldChar w:fldCharType="end"/>
      </w:r>
    </w:p>
    <w:p w14:paraId="576D0EAA" w14:textId="31EF3560" w:rsidR="001B7A9A" w:rsidRDefault="001B7A9A">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_Toc65943218 \h </w:instrText>
      </w:r>
      <w:r>
        <w:fldChar w:fldCharType="separate"/>
      </w:r>
      <w:r>
        <w:t>68</w:t>
      </w:r>
      <w:r>
        <w:fldChar w:fldCharType="end"/>
      </w:r>
    </w:p>
    <w:p w14:paraId="0DD871C4" w14:textId="5AF93D29" w:rsidR="001B7A9A" w:rsidRDefault="001B7A9A">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_Toc65943219 \h </w:instrText>
      </w:r>
      <w:r>
        <w:fldChar w:fldCharType="separate"/>
      </w:r>
      <w:r>
        <w:t>68</w:t>
      </w:r>
      <w:r>
        <w:fldChar w:fldCharType="end"/>
      </w:r>
    </w:p>
    <w:p w14:paraId="43913628" w14:textId="07386180" w:rsidR="001B7A9A" w:rsidRDefault="001B7A9A">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_Toc65943220 \h </w:instrText>
      </w:r>
      <w:r>
        <w:fldChar w:fldCharType="separate"/>
      </w:r>
      <w:r>
        <w:t>69</w:t>
      </w:r>
      <w:r>
        <w:fldChar w:fldCharType="end"/>
      </w:r>
    </w:p>
    <w:p w14:paraId="34D78116" w14:textId="6F172A1F" w:rsidR="001B7A9A" w:rsidRDefault="001B7A9A">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_Toc65943221 \h </w:instrText>
      </w:r>
      <w:r>
        <w:fldChar w:fldCharType="separate"/>
      </w:r>
      <w:r>
        <w:t>70</w:t>
      </w:r>
      <w:r>
        <w:fldChar w:fldCharType="end"/>
      </w:r>
    </w:p>
    <w:p w14:paraId="4A7FF9B1" w14:textId="218DF3E6" w:rsidR="001B7A9A" w:rsidRDefault="001B7A9A">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_Toc65943222 \h </w:instrText>
      </w:r>
      <w:r>
        <w:fldChar w:fldCharType="separate"/>
      </w:r>
      <w:r>
        <w:t>71</w:t>
      </w:r>
      <w:r>
        <w:fldChar w:fldCharType="end"/>
      </w:r>
    </w:p>
    <w:p w14:paraId="2A9AC6D5" w14:textId="768696B8" w:rsidR="001B7A9A" w:rsidRDefault="001B7A9A">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_Toc65943223 \h </w:instrText>
      </w:r>
      <w:r>
        <w:fldChar w:fldCharType="separate"/>
      </w:r>
      <w:r>
        <w:t>71</w:t>
      </w:r>
      <w:r>
        <w:fldChar w:fldCharType="end"/>
      </w:r>
    </w:p>
    <w:p w14:paraId="0ECA9074" w14:textId="11612FD3" w:rsidR="001B7A9A" w:rsidRDefault="001B7A9A">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_Toc65943224 \h </w:instrText>
      </w:r>
      <w:r>
        <w:fldChar w:fldCharType="separate"/>
      </w:r>
      <w:r>
        <w:t>71</w:t>
      </w:r>
      <w:r>
        <w:fldChar w:fldCharType="end"/>
      </w:r>
    </w:p>
    <w:p w14:paraId="0C147907" w14:textId="7B50D30B" w:rsidR="001B7A9A" w:rsidRDefault="001B7A9A">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_Toc65943225 \h </w:instrText>
      </w:r>
      <w:r>
        <w:fldChar w:fldCharType="separate"/>
      </w:r>
      <w:r>
        <w:t>71</w:t>
      </w:r>
      <w:r>
        <w:fldChar w:fldCharType="end"/>
      </w:r>
    </w:p>
    <w:p w14:paraId="0873AE94" w14:textId="4576E71B" w:rsidR="001B7A9A" w:rsidRDefault="001B7A9A">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_Toc65943226 \h </w:instrText>
      </w:r>
      <w:r>
        <w:fldChar w:fldCharType="separate"/>
      </w:r>
      <w:r>
        <w:t>72</w:t>
      </w:r>
      <w:r>
        <w:fldChar w:fldCharType="end"/>
      </w:r>
    </w:p>
    <w:p w14:paraId="58FD1D9C" w14:textId="4EBF5F30" w:rsidR="001B7A9A" w:rsidRDefault="001B7A9A">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_Toc65943227 \h </w:instrText>
      </w:r>
      <w:r>
        <w:fldChar w:fldCharType="separate"/>
      </w:r>
      <w:r>
        <w:t>72</w:t>
      </w:r>
      <w:r>
        <w:fldChar w:fldCharType="end"/>
      </w:r>
    </w:p>
    <w:p w14:paraId="0165CC35" w14:textId="47D93A6B" w:rsidR="001B7A9A" w:rsidRDefault="001B7A9A">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_Toc65943228 \h </w:instrText>
      </w:r>
      <w:r>
        <w:fldChar w:fldCharType="separate"/>
      </w:r>
      <w:r>
        <w:t>72</w:t>
      </w:r>
      <w:r>
        <w:fldChar w:fldCharType="end"/>
      </w:r>
    </w:p>
    <w:p w14:paraId="3957BB43" w14:textId="7DB9B0DA" w:rsidR="001B7A9A" w:rsidRDefault="001B7A9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_Toc65943229 \h </w:instrText>
      </w:r>
      <w:r>
        <w:fldChar w:fldCharType="separate"/>
      </w:r>
      <w:r>
        <w:t>72</w:t>
      </w:r>
      <w:r>
        <w:fldChar w:fldCharType="end"/>
      </w:r>
    </w:p>
    <w:p w14:paraId="75B7C10B" w14:textId="5F4E66FF" w:rsidR="001B7A9A" w:rsidRDefault="001B7A9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_Toc65943230 \h </w:instrText>
      </w:r>
      <w:r>
        <w:fldChar w:fldCharType="separate"/>
      </w:r>
      <w:r>
        <w:t>72</w:t>
      </w:r>
      <w:r>
        <w:fldChar w:fldCharType="end"/>
      </w:r>
    </w:p>
    <w:p w14:paraId="2575C825" w14:textId="4267A626" w:rsidR="001B7A9A" w:rsidRDefault="001B7A9A">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_Toc65943231 \h </w:instrText>
      </w:r>
      <w:r>
        <w:fldChar w:fldCharType="separate"/>
      </w:r>
      <w:r>
        <w:t>72</w:t>
      </w:r>
      <w:r>
        <w:fldChar w:fldCharType="end"/>
      </w:r>
    </w:p>
    <w:p w14:paraId="328C04BD" w14:textId="60BC82B9" w:rsidR="001B7A9A" w:rsidRDefault="001B7A9A">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_Toc65943232 \h </w:instrText>
      </w:r>
      <w:r>
        <w:fldChar w:fldCharType="separate"/>
      </w:r>
      <w:r>
        <w:t>73</w:t>
      </w:r>
      <w:r>
        <w:fldChar w:fldCharType="end"/>
      </w:r>
    </w:p>
    <w:p w14:paraId="409EA392" w14:textId="0EF795C0" w:rsidR="001B7A9A" w:rsidRDefault="001B7A9A">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_Toc65943233 \h </w:instrText>
      </w:r>
      <w:r>
        <w:fldChar w:fldCharType="separate"/>
      </w:r>
      <w:r>
        <w:t>73</w:t>
      </w:r>
      <w:r>
        <w:fldChar w:fldCharType="end"/>
      </w:r>
    </w:p>
    <w:p w14:paraId="20F5FADF" w14:textId="69E4E98F" w:rsidR="001B7A9A" w:rsidRDefault="001B7A9A">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_Toc65943234 \h </w:instrText>
      </w:r>
      <w:r>
        <w:fldChar w:fldCharType="separate"/>
      </w:r>
      <w:r>
        <w:t>73</w:t>
      </w:r>
      <w:r>
        <w:fldChar w:fldCharType="end"/>
      </w:r>
    </w:p>
    <w:p w14:paraId="17A606E5" w14:textId="3AEDF426" w:rsidR="001B7A9A" w:rsidRDefault="001B7A9A">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_Toc65943235 \h </w:instrText>
      </w:r>
      <w:r>
        <w:fldChar w:fldCharType="separate"/>
      </w:r>
      <w:r>
        <w:t>74</w:t>
      </w:r>
      <w:r>
        <w:fldChar w:fldCharType="end"/>
      </w:r>
    </w:p>
    <w:p w14:paraId="5763366A" w14:textId="06C64EA7" w:rsidR="001B7A9A" w:rsidRDefault="001B7A9A">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_Toc65943236 \h </w:instrText>
      </w:r>
      <w:r>
        <w:fldChar w:fldCharType="separate"/>
      </w:r>
      <w:r>
        <w:t>75</w:t>
      </w:r>
      <w:r>
        <w:fldChar w:fldCharType="end"/>
      </w:r>
    </w:p>
    <w:p w14:paraId="142B5554" w14:textId="31AF6F0C" w:rsidR="001B7A9A" w:rsidRDefault="001B7A9A">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_Toc65943237 \h </w:instrText>
      </w:r>
      <w:r>
        <w:fldChar w:fldCharType="separate"/>
      </w:r>
      <w:r>
        <w:t>75</w:t>
      </w:r>
      <w:r>
        <w:fldChar w:fldCharType="end"/>
      </w:r>
    </w:p>
    <w:p w14:paraId="5D7542AB" w14:textId="28021987" w:rsidR="001B7A9A" w:rsidRDefault="001B7A9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_Toc65943238 \h </w:instrText>
      </w:r>
      <w:r>
        <w:fldChar w:fldCharType="separate"/>
      </w:r>
      <w:r>
        <w:t>75</w:t>
      </w:r>
      <w:r>
        <w:fldChar w:fldCharType="end"/>
      </w:r>
    </w:p>
    <w:p w14:paraId="768B7B13" w14:textId="3040E549" w:rsidR="001B7A9A" w:rsidRDefault="001B7A9A">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_Toc65943239 \h </w:instrText>
      </w:r>
      <w:r>
        <w:fldChar w:fldCharType="separate"/>
      </w:r>
      <w:r>
        <w:t>75</w:t>
      </w:r>
      <w:r>
        <w:fldChar w:fldCharType="end"/>
      </w:r>
    </w:p>
    <w:p w14:paraId="5FFD89C0" w14:textId="1766F4C9" w:rsidR="001B7A9A" w:rsidRDefault="001B7A9A">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_Toc65943240 \h </w:instrText>
      </w:r>
      <w:r>
        <w:fldChar w:fldCharType="separate"/>
      </w:r>
      <w:r>
        <w:t>75</w:t>
      </w:r>
      <w:r>
        <w:fldChar w:fldCharType="end"/>
      </w:r>
    </w:p>
    <w:p w14:paraId="1C9A82B6" w14:textId="0652FFFC" w:rsidR="001B7A9A" w:rsidRDefault="001B7A9A">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_Toc65943241 \h </w:instrText>
      </w:r>
      <w:r>
        <w:fldChar w:fldCharType="separate"/>
      </w:r>
      <w:r>
        <w:t>76</w:t>
      </w:r>
      <w:r>
        <w:fldChar w:fldCharType="end"/>
      </w:r>
    </w:p>
    <w:p w14:paraId="6E955289" w14:textId="50648C7E" w:rsidR="001B7A9A" w:rsidRDefault="001B7A9A">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_Toc65943242 \h </w:instrText>
      </w:r>
      <w:r>
        <w:fldChar w:fldCharType="separate"/>
      </w:r>
      <w:r>
        <w:t>76</w:t>
      </w:r>
      <w:r>
        <w:fldChar w:fldCharType="end"/>
      </w:r>
    </w:p>
    <w:p w14:paraId="718C4A7A" w14:textId="51207B84" w:rsidR="001B7A9A" w:rsidRDefault="001B7A9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_Toc65943243 \h </w:instrText>
      </w:r>
      <w:r>
        <w:fldChar w:fldCharType="separate"/>
      </w:r>
      <w:r>
        <w:t>76</w:t>
      </w:r>
      <w:r>
        <w:fldChar w:fldCharType="end"/>
      </w:r>
    </w:p>
    <w:p w14:paraId="2E121C23" w14:textId="7586D8F8" w:rsidR="001B7A9A" w:rsidRDefault="001B7A9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_Toc65943244 \h </w:instrText>
      </w:r>
      <w:r>
        <w:fldChar w:fldCharType="separate"/>
      </w:r>
      <w:r>
        <w:t>76</w:t>
      </w:r>
      <w:r>
        <w:fldChar w:fldCharType="end"/>
      </w:r>
    </w:p>
    <w:p w14:paraId="07CE4143" w14:textId="5AC83DD6" w:rsidR="001B7A9A" w:rsidRDefault="001B7A9A">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_Toc65943245 \h </w:instrText>
      </w:r>
      <w:r>
        <w:fldChar w:fldCharType="separate"/>
      </w:r>
      <w:r>
        <w:t>76</w:t>
      </w:r>
      <w:r>
        <w:fldChar w:fldCharType="end"/>
      </w:r>
    </w:p>
    <w:p w14:paraId="0EAA52F4" w14:textId="488FF35D" w:rsidR="001B7A9A" w:rsidRDefault="001B7A9A">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_Toc65943246 \h </w:instrText>
      </w:r>
      <w:r>
        <w:fldChar w:fldCharType="separate"/>
      </w:r>
      <w:r>
        <w:t>76</w:t>
      </w:r>
      <w:r>
        <w:fldChar w:fldCharType="end"/>
      </w:r>
    </w:p>
    <w:p w14:paraId="373D032D" w14:textId="441FCBF4" w:rsidR="001B7A9A" w:rsidRDefault="001B7A9A">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_Toc65943247 \h </w:instrText>
      </w:r>
      <w:r>
        <w:fldChar w:fldCharType="separate"/>
      </w:r>
      <w:r>
        <w:t>76</w:t>
      </w:r>
      <w:r>
        <w:fldChar w:fldCharType="end"/>
      </w:r>
    </w:p>
    <w:p w14:paraId="3AAFB974" w14:textId="5D04FB71" w:rsidR="001B7A9A" w:rsidRDefault="001B7A9A">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_Toc65943248 \h </w:instrText>
      </w:r>
      <w:r>
        <w:fldChar w:fldCharType="separate"/>
      </w:r>
      <w:r>
        <w:t>77</w:t>
      </w:r>
      <w:r>
        <w:fldChar w:fldCharType="end"/>
      </w:r>
    </w:p>
    <w:p w14:paraId="026A6465" w14:textId="2ED13BDA" w:rsidR="001B7A9A" w:rsidRDefault="001B7A9A">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_Toc65943249 \h </w:instrText>
      </w:r>
      <w:r>
        <w:fldChar w:fldCharType="separate"/>
      </w:r>
      <w:r>
        <w:t>77</w:t>
      </w:r>
      <w:r>
        <w:fldChar w:fldCharType="end"/>
      </w:r>
    </w:p>
    <w:p w14:paraId="469A3495" w14:textId="1254BCA9" w:rsidR="001B7A9A" w:rsidRDefault="001B7A9A">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_Toc65943250 \h </w:instrText>
      </w:r>
      <w:r>
        <w:fldChar w:fldCharType="separate"/>
      </w:r>
      <w:r>
        <w:t>77</w:t>
      </w:r>
      <w:r>
        <w:fldChar w:fldCharType="end"/>
      </w:r>
    </w:p>
    <w:p w14:paraId="24E01352" w14:textId="33610469" w:rsidR="001B7A9A" w:rsidRDefault="001B7A9A">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_Toc65943251 \h </w:instrText>
      </w:r>
      <w:r>
        <w:fldChar w:fldCharType="separate"/>
      </w:r>
      <w:r>
        <w:t>77</w:t>
      </w:r>
      <w:r>
        <w:fldChar w:fldCharType="end"/>
      </w:r>
    </w:p>
    <w:p w14:paraId="4351FD71" w14:textId="314D93DE" w:rsidR="001B7A9A" w:rsidRDefault="001B7A9A">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_Toc65943252 \h </w:instrText>
      </w:r>
      <w:r>
        <w:fldChar w:fldCharType="separate"/>
      </w:r>
      <w:r>
        <w:t>79</w:t>
      </w:r>
      <w:r>
        <w:fldChar w:fldCharType="end"/>
      </w:r>
    </w:p>
    <w:p w14:paraId="3B74AAEC" w14:textId="3680CCAA" w:rsidR="001B7A9A" w:rsidRDefault="001B7A9A">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_Toc65943253 \h </w:instrText>
      </w:r>
      <w:r>
        <w:fldChar w:fldCharType="separate"/>
      </w:r>
      <w:r>
        <w:t>81</w:t>
      </w:r>
      <w:r>
        <w:fldChar w:fldCharType="end"/>
      </w:r>
    </w:p>
    <w:p w14:paraId="05CDF588" w14:textId="4E788C1E" w:rsidR="001B7A9A" w:rsidRDefault="001B7A9A">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_Toc65943254 \h </w:instrText>
      </w:r>
      <w:r>
        <w:fldChar w:fldCharType="separate"/>
      </w:r>
      <w:r>
        <w:t>81</w:t>
      </w:r>
      <w:r>
        <w:fldChar w:fldCharType="end"/>
      </w:r>
    </w:p>
    <w:p w14:paraId="4951150F" w14:textId="217CD0DB" w:rsidR="001B7A9A" w:rsidRDefault="001B7A9A">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_Toc65943255 \h </w:instrText>
      </w:r>
      <w:r>
        <w:fldChar w:fldCharType="separate"/>
      </w:r>
      <w:r>
        <w:t>83</w:t>
      </w:r>
      <w:r>
        <w:fldChar w:fldCharType="end"/>
      </w:r>
    </w:p>
    <w:p w14:paraId="46A1B232" w14:textId="4E1CEBF7" w:rsidR="001B7A9A" w:rsidRDefault="001B7A9A">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_Toc65943256 \h </w:instrText>
      </w:r>
      <w:r>
        <w:fldChar w:fldCharType="separate"/>
      </w:r>
      <w:r>
        <w:t>83</w:t>
      </w:r>
      <w:r>
        <w:fldChar w:fldCharType="end"/>
      </w:r>
    </w:p>
    <w:p w14:paraId="443E0886" w14:textId="4E59EED1" w:rsidR="001B7A9A" w:rsidRDefault="001B7A9A">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_Toc65943257 \h </w:instrText>
      </w:r>
      <w:r>
        <w:fldChar w:fldCharType="separate"/>
      </w:r>
      <w:r>
        <w:t>85</w:t>
      </w:r>
      <w:r>
        <w:fldChar w:fldCharType="end"/>
      </w:r>
    </w:p>
    <w:p w14:paraId="1AD9C6C9" w14:textId="26711D5E" w:rsidR="001B7A9A" w:rsidRDefault="001B7A9A">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_Toc65943258 \h </w:instrText>
      </w:r>
      <w:r>
        <w:fldChar w:fldCharType="separate"/>
      </w:r>
      <w:r>
        <w:t>85</w:t>
      </w:r>
      <w:r>
        <w:fldChar w:fldCharType="end"/>
      </w:r>
    </w:p>
    <w:p w14:paraId="2FABD926" w14:textId="58B496DF" w:rsidR="001B7A9A" w:rsidRDefault="001B7A9A">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_Toc65943259 \h </w:instrText>
      </w:r>
      <w:r>
        <w:fldChar w:fldCharType="separate"/>
      </w:r>
      <w:r>
        <w:t>87</w:t>
      </w:r>
      <w:r>
        <w:fldChar w:fldCharType="end"/>
      </w:r>
    </w:p>
    <w:p w14:paraId="6EB64F42" w14:textId="5CF83ACC" w:rsidR="001B7A9A" w:rsidRDefault="001B7A9A">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_Toc65943260 \h </w:instrText>
      </w:r>
      <w:r>
        <w:fldChar w:fldCharType="separate"/>
      </w:r>
      <w:r>
        <w:t>88</w:t>
      </w:r>
      <w:r>
        <w:fldChar w:fldCharType="end"/>
      </w:r>
    </w:p>
    <w:p w14:paraId="630B899D" w14:textId="72DFE461" w:rsidR="001B7A9A" w:rsidRDefault="001B7A9A">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_Toc65943261 \h </w:instrText>
      </w:r>
      <w:r>
        <w:fldChar w:fldCharType="separate"/>
      </w:r>
      <w:r>
        <w:t>88</w:t>
      </w:r>
      <w:r>
        <w:fldChar w:fldCharType="end"/>
      </w:r>
    </w:p>
    <w:p w14:paraId="4CAB48F1" w14:textId="2C23D5B8" w:rsidR="001B7A9A" w:rsidRDefault="001B7A9A">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_Toc65943262 \h </w:instrText>
      </w:r>
      <w:r>
        <w:fldChar w:fldCharType="separate"/>
      </w:r>
      <w:r>
        <w:t>89</w:t>
      </w:r>
      <w:r>
        <w:fldChar w:fldCharType="end"/>
      </w:r>
    </w:p>
    <w:p w14:paraId="621A1785" w14:textId="6CB9787D" w:rsidR="001B7A9A" w:rsidRDefault="001B7A9A">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_Toc65943263 \h </w:instrText>
      </w:r>
      <w:r>
        <w:fldChar w:fldCharType="separate"/>
      </w:r>
      <w:r>
        <w:t>89</w:t>
      </w:r>
      <w:r>
        <w:fldChar w:fldCharType="end"/>
      </w:r>
    </w:p>
    <w:p w14:paraId="1E053E95" w14:textId="3F7633F1" w:rsidR="001B7A9A" w:rsidRDefault="001B7A9A">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_Toc65943264 \h </w:instrText>
      </w:r>
      <w:r>
        <w:fldChar w:fldCharType="separate"/>
      </w:r>
      <w:r>
        <w:t>90</w:t>
      </w:r>
      <w:r>
        <w:fldChar w:fldCharType="end"/>
      </w:r>
    </w:p>
    <w:p w14:paraId="4A3E97DF" w14:textId="1F6003D3" w:rsidR="001B7A9A" w:rsidRDefault="001B7A9A">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_Toc65943265 \h </w:instrText>
      </w:r>
      <w:r>
        <w:fldChar w:fldCharType="separate"/>
      </w:r>
      <w:r>
        <w:t>91</w:t>
      </w:r>
      <w:r>
        <w:fldChar w:fldCharType="end"/>
      </w:r>
    </w:p>
    <w:p w14:paraId="5E551343" w14:textId="6F96E7EE" w:rsidR="001B7A9A" w:rsidRDefault="001B7A9A">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_Toc65943266 \h </w:instrText>
      </w:r>
      <w:r>
        <w:fldChar w:fldCharType="separate"/>
      </w:r>
      <w:r>
        <w:t>92</w:t>
      </w:r>
      <w:r>
        <w:fldChar w:fldCharType="end"/>
      </w:r>
    </w:p>
    <w:p w14:paraId="00D0D599" w14:textId="027203E0" w:rsidR="001B7A9A" w:rsidRDefault="001B7A9A">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_Toc65943267 \h </w:instrText>
      </w:r>
      <w:r>
        <w:fldChar w:fldCharType="separate"/>
      </w:r>
      <w:r>
        <w:t>93</w:t>
      </w:r>
      <w:r>
        <w:fldChar w:fldCharType="end"/>
      </w:r>
    </w:p>
    <w:p w14:paraId="669F0368" w14:textId="15D14460" w:rsidR="001B7A9A" w:rsidRDefault="001B7A9A">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_Toc65943268 \h </w:instrText>
      </w:r>
      <w:r>
        <w:fldChar w:fldCharType="separate"/>
      </w:r>
      <w:r>
        <w:t>93</w:t>
      </w:r>
      <w:r>
        <w:fldChar w:fldCharType="end"/>
      </w:r>
    </w:p>
    <w:p w14:paraId="7D5288CA" w14:textId="47D636CE" w:rsidR="001B7A9A" w:rsidRDefault="001B7A9A">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_Toc65943269 \h </w:instrText>
      </w:r>
      <w:r>
        <w:fldChar w:fldCharType="separate"/>
      </w:r>
      <w:r>
        <w:t>94</w:t>
      </w:r>
      <w:r>
        <w:fldChar w:fldCharType="end"/>
      </w:r>
    </w:p>
    <w:p w14:paraId="6256BB25" w14:textId="73B1EAFC" w:rsidR="001B7A9A" w:rsidRDefault="001B7A9A">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_Toc65943270 \h </w:instrText>
      </w:r>
      <w:r>
        <w:fldChar w:fldCharType="separate"/>
      </w:r>
      <w:r>
        <w:t>95</w:t>
      </w:r>
      <w:r>
        <w:fldChar w:fldCharType="end"/>
      </w:r>
    </w:p>
    <w:p w14:paraId="34566DC2" w14:textId="65BFCD9D" w:rsidR="001B7A9A" w:rsidRDefault="001B7A9A">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_Toc65943271 \h </w:instrText>
      </w:r>
      <w:r>
        <w:fldChar w:fldCharType="separate"/>
      </w:r>
      <w:r>
        <w:t>97</w:t>
      </w:r>
      <w:r>
        <w:fldChar w:fldCharType="end"/>
      </w:r>
    </w:p>
    <w:p w14:paraId="72BD73DB" w14:textId="22CD825A" w:rsidR="001B7A9A" w:rsidRDefault="001B7A9A">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_Toc65943272 \h </w:instrText>
      </w:r>
      <w:r>
        <w:fldChar w:fldCharType="separate"/>
      </w:r>
      <w:r>
        <w:t>97</w:t>
      </w:r>
      <w:r>
        <w:fldChar w:fldCharType="end"/>
      </w:r>
    </w:p>
    <w:p w14:paraId="6912843A" w14:textId="3A35175C" w:rsidR="001B7A9A" w:rsidRDefault="001B7A9A">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_Toc65943273 \h </w:instrText>
      </w:r>
      <w:r>
        <w:fldChar w:fldCharType="separate"/>
      </w:r>
      <w:r>
        <w:t>97</w:t>
      </w:r>
      <w:r>
        <w:fldChar w:fldCharType="end"/>
      </w:r>
    </w:p>
    <w:p w14:paraId="0667A607" w14:textId="7C8FE308" w:rsidR="001B7A9A" w:rsidRDefault="001B7A9A">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_Toc65943274 \h </w:instrText>
      </w:r>
      <w:r>
        <w:fldChar w:fldCharType="separate"/>
      </w:r>
      <w:r>
        <w:t>97</w:t>
      </w:r>
      <w:r>
        <w:fldChar w:fldCharType="end"/>
      </w:r>
    </w:p>
    <w:p w14:paraId="5158FECF" w14:textId="0783B463" w:rsidR="001B7A9A" w:rsidRDefault="001B7A9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_Toc65943275 \h </w:instrText>
      </w:r>
      <w:r>
        <w:fldChar w:fldCharType="separate"/>
      </w:r>
      <w:r>
        <w:t>97</w:t>
      </w:r>
      <w:r>
        <w:fldChar w:fldCharType="end"/>
      </w:r>
    </w:p>
    <w:p w14:paraId="5E3421BD" w14:textId="6C398CD8" w:rsidR="001B7A9A" w:rsidRDefault="001B7A9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_Toc65943276 \h </w:instrText>
      </w:r>
      <w:r>
        <w:fldChar w:fldCharType="separate"/>
      </w:r>
      <w:r>
        <w:t>97</w:t>
      </w:r>
      <w:r>
        <w:fldChar w:fldCharType="end"/>
      </w:r>
    </w:p>
    <w:p w14:paraId="10FF4800" w14:textId="67D080F1" w:rsidR="001B7A9A" w:rsidRDefault="001B7A9A">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_Toc65943277 \h </w:instrText>
      </w:r>
      <w:r>
        <w:fldChar w:fldCharType="separate"/>
      </w:r>
      <w:r>
        <w:t>98</w:t>
      </w:r>
      <w:r>
        <w:fldChar w:fldCharType="end"/>
      </w:r>
    </w:p>
    <w:p w14:paraId="2C79D08A" w14:textId="08B3C4AD" w:rsidR="001B7A9A" w:rsidRDefault="001B7A9A">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_Toc65943278 \h </w:instrText>
      </w:r>
      <w:r>
        <w:fldChar w:fldCharType="separate"/>
      </w:r>
      <w:r>
        <w:t>98</w:t>
      </w:r>
      <w:r>
        <w:fldChar w:fldCharType="end"/>
      </w:r>
    </w:p>
    <w:p w14:paraId="5841FBDF" w14:textId="59A48B54" w:rsidR="001B7A9A" w:rsidRDefault="001B7A9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_Toc65943279 \h </w:instrText>
      </w:r>
      <w:r>
        <w:fldChar w:fldCharType="separate"/>
      </w:r>
      <w:r>
        <w:t>98</w:t>
      </w:r>
      <w:r>
        <w:fldChar w:fldCharType="end"/>
      </w:r>
    </w:p>
    <w:p w14:paraId="76688DA0" w14:textId="65103A94" w:rsidR="001B7A9A" w:rsidRDefault="001B7A9A">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_Toc65943280 \h </w:instrText>
      </w:r>
      <w:r>
        <w:fldChar w:fldCharType="separate"/>
      </w:r>
      <w:r>
        <w:t>98</w:t>
      </w:r>
      <w:r>
        <w:fldChar w:fldCharType="end"/>
      </w:r>
    </w:p>
    <w:p w14:paraId="240E1762" w14:textId="7DCD02C6" w:rsidR="001B7A9A" w:rsidRDefault="001B7A9A">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_Toc65943281 \h </w:instrText>
      </w:r>
      <w:r>
        <w:fldChar w:fldCharType="separate"/>
      </w:r>
      <w:r>
        <w:t>98</w:t>
      </w:r>
      <w:r>
        <w:fldChar w:fldCharType="end"/>
      </w:r>
    </w:p>
    <w:p w14:paraId="4BA3BF93" w14:textId="699E3769" w:rsidR="001B7A9A" w:rsidRDefault="001B7A9A">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_Toc65943282 \h </w:instrText>
      </w:r>
      <w:r>
        <w:fldChar w:fldCharType="separate"/>
      </w:r>
      <w:r>
        <w:t>99</w:t>
      </w:r>
      <w:r>
        <w:fldChar w:fldCharType="end"/>
      </w:r>
    </w:p>
    <w:p w14:paraId="63F95459" w14:textId="029911B6" w:rsidR="001B7A9A" w:rsidRDefault="001B7A9A">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_Toc65943283 \h </w:instrText>
      </w:r>
      <w:r>
        <w:fldChar w:fldCharType="separate"/>
      </w:r>
      <w:r>
        <w:t>100</w:t>
      </w:r>
      <w:r>
        <w:fldChar w:fldCharType="end"/>
      </w:r>
    </w:p>
    <w:p w14:paraId="6F25D463" w14:textId="6F133BCA" w:rsidR="001B7A9A" w:rsidRDefault="001B7A9A">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_Toc65943284 \h </w:instrText>
      </w:r>
      <w:r>
        <w:fldChar w:fldCharType="separate"/>
      </w:r>
      <w:r>
        <w:t>100</w:t>
      </w:r>
      <w:r>
        <w:fldChar w:fldCharType="end"/>
      </w:r>
    </w:p>
    <w:p w14:paraId="1951D60C" w14:textId="708E9781" w:rsidR="001B7A9A" w:rsidRDefault="001B7A9A">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_Toc65943285 \h </w:instrText>
      </w:r>
      <w:r>
        <w:fldChar w:fldCharType="separate"/>
      </w:r>
      <w:r>
        <w:t>101</w:t>
      </w:r>
      <w:r>
        <w:fldChar w:fldCharType="end"/>
      </w:r>
    </w:p>
    <w:p w14:paraId="738D5C67" w14:textId="541A610D" w:rsidR="001B7A9A" w:rsidRDefault="001B7A9A">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_Toc65943286 \h </w:instrText>
      </w:r>
      <w:r>
        <w:fldChar w:fldCharType="separate"/>
      </w:r>
      <w:r>
        <w:t>102</w:t>
      </w:r>
      <w:r>
        <w:fldChar w:fldCharType="end"/>
      </w:r>
    </w:p>
    <w:p w14:paraId="111ED7A7" w14:textId="301B2BC0" w:rsidR="001B7A9A" w:rsidRDefault="001B7A9A">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_Toc65943287 \h </w:instrText>
      </w:r>
      <w:r>
        <w:fldChar w:fldCharType="separate"/>
      </w:r>
      <w:r>
        <w:t>103</w:t>
      </w:r>
      <w:r>
        <w:fldChar w:fldCharType="end"/>
      </w:r>
    </w:p>
    <w:p w14:paraId="6743DB70" w14:textId="7E6B87BA" w:rsidR="001B7A9A" w:rsidRDefault="001B7A9A">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_Toc65943288 \h </w:instrText>
      </w:r>
      <w:r>
        <w:fldChar w:fldCharType="separate"/>
      </w:r>
      <w:r>
        <w:t>103</w:t>
      </w:r>
      <w:r>
        <w:fldChar w:fldCharType="end"/>
      </w:r>
    </w:p>
    <w:p w14:paraId="31463340" w14:textId="65670F3D" w:rsidR="001B7A9A" w:rsidRDefault="001B7A9A">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_Toc65943289 \h </w:instrText>
      </w:r>
      <w:r>
        <w:fldChar w:fldCharType="separate"/>
      </w:r>
      <w:r>
        <w:t>104</w:t>
      </w:r>
      <w:r>
        <w:fldChar w:fldCharType="end"/>
      </w:r>
    </w:p>
    <w:p w14:paraId="6D28F6BD" w14:textId="752E9ACC" w:rsidR="001B7A9A" w:rsidRDefault="001B7A9A">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_Toc65943290 \h </w:instrText>
      </w:r>
      <w:r>
        <w:fldChar w:fldCharType="separate"/>
      </w:r>
      <w:r>
        <w:t>104</w:t>
      </w:r>
      <w:r>
        <w:fldChar w:fldCharType="end"/>
      </w:r>
    </w:p>
    <w:p w14:paraId="578E9E5B" w14:textId="22AB231D" w:rsidR="001B7A9A" w:rsidRDefault="001B7A9A">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_Toc65943291 \h </w:instrText>
      </w:r>
      <w:r>
        <w:fldChar w:fldCharType="separate"/>
      </w:r>
      <w:r>
        <w:t>105</w:t>
      </w:r>
      <w:r>
        <w:fldChar w:fldCharType="end"/>
      </w:r>
    </w:p>
    <w:p w14:paraId="155DDFE7" w14:textId="59292E03" w:rsidR="001B7A9A" w:rsidRDefault="001B7A9A">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_Toc65943292 \h </w:instrText>
      </w:r>
      <w:r>
        <w:fldChar w:fldCharType="separate"/>
      </w:r>
      <w:r>
        <w:t>105</w:t>
      </w:r>
      <w:r>
        <w:fldChar w:fldCharType="end"/>
      </w:r>
    </w:p>
    <w:p w14:paraId="4D636866" w14:textId="2683F29C" w:rsidR="001B7A9A" w:rsidRDefault="001B7A9A">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_Toc65943293 \h </w:instrText>
      </w:r>
      <w:r>
        <w:fldChar w:fldCharType="separate"/>
      </w:r>
      <w:r>
        <w:t>106</w:t>
      </w:r>
      <w:r>
        <w:fldChar w:fldCharType="end"/>
      </w:r>
    </w:p>
    <w:p w14:paraId="79A8F5D4" w14:textId="733C2FF7" w:rsidR="001B7A9A" w:rsidRDefault="001B7A9A">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_Toc65943294 \h </w:instrText>
      </w:r>
      <w:r>
        <w:fldChar w:fldCharType="separate"/>
      </w:r>
      <w:r>
        <w:t>107</w:t>
      </w:r>
      <w:r>
        <w:fldChar w:fldCharType="end"/>
      </w:r>
    </w:p>
    <w:p w14:paraId="61EBD1FB" w14:textId="58FB82B9" w:rsidR="001B7A9A" w:rsidRDefault="001B7A9A">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_Toc65943295 \h </w:instrText>
      </w:r>
      <w:r>
        <w:fldChar w:fldCharType="separate"/>
      </w:r>
      <w:r>
        <w:t>108</w:t>
      </w:r>
      <w:r>
        <w:fldChar w:fldCharType="end"/>
      </w:r>
    </w:p>
    <w:p w14:paraId="2EE36FB6" w14:textId="63896045" w:rsidR="001B7A9A" w:rsidRDefault="001B7A9A">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_Toc65943296 \h </w:instrText>
      </w:r>
      <w:r>
        <w:fldChar w:fldCharType="separate"/>
      </w:r>
      <w:r>
        <w:t>108</w:t>
      </w:r>
      <w:r>
        <w:fldChar w:fldCharType="end"/>
      </w:r>
    </w:p>
    <w:p w14:paraId="664177AD" w14:textId="15C212D6" w:rsidR="001B7A9A" w:rsidRDefault="001B7A9A">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_Toc65943297 \h </w:instrText>
      </w:r>
      <w:r>
        <w:fldChar w:fldCharType="separate"/>
      </w:r>
      <w:r>
        <w:t>109</w:t>
      </w:r>
      <w:r>
        <w:fldChar w:fldCharType="end"/>
      </w:r>
    </w:p>
    <w:p w14:paraId="78990A86" w14:textId="3EF009CB" w:rsidR="001B7A9A" w:rsidRDefault="001B7A9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_Toc65943298 \h </w:instrText>
      </w:r>
      <w:r>
        <w:fldChar w:fldCharType="separate"/>
      </w:r>
      <w:r>
        <w:t>110</w:t>
      </w:r>
      <w:r>
        <w:fldChar w:fldCharType="end"/>
      </w:r>
    </w:p>
    <w:p w14:paraId="2235BF5A" w14:textId="2C90C92F" w:rsidR="001B7A9A" w:rsidRDefault="001B7A9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_Toc65943299 \h </w:instrText>
      </w:r>
      <w:r>
        <w:fldChar w:fldCharType="separate"/>
      </w:r>
      <w:r>
        <w:t>110</w:t>
      </w:r>
      <w:r>
        <w:fldChar w:fldCharType="end"/>
      </w:r>
    </w:p>
    <w:p w14:paraId="02FA9F2A" w14:textId="2B337B32" w:rsidR="001B7A9A" w:rsidRDefault="001B7A9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_Toc65943300 \h </w:instrText>
      </w:r>
      <w:r>
        <w:fldChar w:fldCharType="separate"/>
      </w:r>
      <w:r>
        <w:t>111</w:t>
      </w:r>
      <w:r>
        <w:fldChar w:fldCharType="end"/>
      </w:r>
    </w:p>
    <w:p w14:paraId="63B8BBF6" w14:textId="07CF5ECE" w:rsidR="001B7A9A" w:rsidRDefault="001B7A9A">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_Toc65943301 \h </w:instrText>
      </w:r>
      <w:r>
        <w:fldChar w:fldCharType="separate"/>
      </w:r>
      <w:r>
        <w:t>111</w:t>
      </w:r>
      <w:r>
        <w:fldChar w:fldCharType="end"/>
      </w:r>
    </w:p>
    <w:p w14:paraId="410FC4EE" w14:textId="1E5D9F4D" w:rsidR="001B7A9A" w:rsidRDefault="001B7A9A">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_Toc65943302 \h </w:instrText>
      </w:r>
      <w:r>
        <w:fldChar w:fldCharType="separate"/>
      </w:r>
      <w:r>
        <w:t>111</w:t>
      </w:r>
      <w:r>
        <w:fldChar w:fldCharType="end"/>
      </w:r>
    </w:p>
    <w:p w14:paraId="1502B2E8" w14:textId="3A182B2E" w:rsidR="001B7A9A" w:rsidRDefault="001B7A9A">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_Toc65943303 \h </w:instrText>
      </w:r>
      <w:r>
        <w:fldChar w:fldCharType="separate"/>
      </w:r>
      <w:r>
        <w:t>111</w:t>
      </w:r>
      <w:r>
        <w:fldChar w:fldCharType="end"/>
      </w:r>
    </w:p>
    <w:p w14:paraId="23963CF5" w14:textId="5A3F7587" w:rsidR="001B7A9A" w:rsidRDefault="001B7A9A">
      <w:pPr>
        <w:pStyle w:val="TOC4"/>
        <w:rPr>
          <w:rFonts w:asciiTheme="minorHAnsi" w:eastAsiaTheme="minorEastAsia" w:hAnsiTheme="minorHAnsi" w:cstheme="minorBidi"/>
          <w:sz w:val="22"/>
          <w:szCs w:val="22"/>
          <w:lang w:eastAsia="en-GB"/>
        </w:rPr>
      </w:pPr>
      <w:r>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_Toc65943304 \h </w:instrText>
      </w:r>
      <w:r>
        <w:fldChar w:fldCharType="separate"/>
      </w:r>
      <w:r>
        <w:t>111</w:t>
      </w:r>
      <w:r>
        <w:fldChar w:fldCharType="end"/>
      </w:r>
    </w:p>
    <w:p w14:paraId="55AD5234" w14:textId="295B540E" w:rsidR="001B7A9A" w:rsidRDefault="001B7A9A">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_Toc65943305 \h </w:instrText>
      </w:r>
      <w:r>
        <w:fldChar w:fldCharType="separate"/>
      </w:r>
      <w:r>
        <w:t>112</w:t>
      </w:r>
      <w:r>
        <w:fldChar w:fldCharType="end"/>
      </w:r>
    </w:p>
    <w:p w14:paraId="75376E80" w14:textId="1790E280" w:rsidR="001B7A9A" w:rsidRDefault="001B7A9A">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_Toc65943306 \h </w:instrText>
      </w:r>
      <w:r>
        <w:fldChar w:fldCharType="separate"/>
      </w:r>
      <w:r>
        <w:t>112</w:t>
      </w:r>
      <w:r>
        <w:fldChar w:fldCharType="end"/>
      </w:r>
    </w:p>
    <w:p w14:paraId="6A972DFE" w14:textId="73B957DB" w:rsidR="001B7A9A" w:rsidRDefault="001B7A9A">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_Toc65943307 \h </w:instrText>
      </w:r>
      <w:r>
        <w:fldChar w:fldCharType="separate"/>
      </w:r>
      <w:r>
        <w:t>112</w:t>
      </w:r>
      <w:r>
        <w:fldChar w:fldCharType="end"/>
      </w:r>
    </w:p>
    <w:p w14:paraId="44CC4F1A" w14:textId="1603245E" w:rsidR="001B7A9A" w:rsidRDefault="001B7A9A">
      <w:pPr>
        <w:pStyle w:val="TOC4"/>
        <w:rPr>
          <w:rFonts w:asciiTheme="minorHAnsi" w:eastAsiaTheme="minorEastAsia" w:hAnsiTheme="minorHAnsi" w:cstheme="minorBidi"/>
          <w:sz w:val="22"/>
          <w:szCs w:val="22"/>
          <w:lang w:eastAsia="en-GB"/>
        </w:rPr>
      </w:pPr>
      <w:r>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_Toc65943308 \h </w:instrText>
      </w:r>
      <w:r>
        <w:fldChar w:fldCharType="separate"/>
      </w:r>
      <w:r>
        <w:t>112</w:t>
      </w:r>
      <w:r>
        <w:fldChar w:fldCharType="end"/>
      </w:r>
    </w:p>
    <w:p w14:paraId="6D036C83" w14:textId="6B265509" w:rsidR="001B7A9A" w:rsidRDefault="001B7A9A" w:rsidP="001B7A9A">
      <w:pPr>
        <w:pStyle w:val="TOC8"/>
        <w:rPr>
          <w:rFonts w:asciiTheme="minorHAnsi" w:eastAsiaTheme="minorEastAsia" w:hAnsiTheme="minorHAnsi" w:cstheme="minorBidi"/>
          <w:b w:val="0"/>
          <w:szCs w:val="22"/>
          <w:lang w:eastAsia="en-GB"/>
        </w:rPr>
      </w:pPr>
      <w:r>
        <w:t>Annex A (normative):</w:t>
      </w:r>
      <w:r>
        <w:tab/>
        <w:t>Structure of both the Internal and External Interfaces</w:t>
      </w:r>
      <w:r>
        <w:tab/>
      </w:r>
      <w:r>
        <w:fldChar w:fldCharType="begin" w:fldLock="1"/>
      </w:r>
      <w:r>
        <w:instrText xml:space="preserve"> PAGEREF _Toc65943309 \h </w:instrText>
      </w:r>
      <w:r>
        <w:fldChar w:fldCharType="separate"/>
      </w:r>
      <w:r>
        <w:t>113</w:t>
      </w:r>
      <w:r>
        <w:fldChar w:fldCharType="end"/>
      </w:r>
    </w:p>
    <w:p w14:paraId="3766D626" w14:textId="6FC0874E" w:rsidR="001B7A9A" w:rsidRDefault="001B7A9A" w:rsidP="001B7A9A">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_Toc65943310 \h </w:instrText>
      </w:r>
      <w:r>
        <w:fldChar w:fldCharType="separate"/>
      </w:r>
      <w:r>
        <w:t>151</w:t>
      </w:r>
      <w:r>
        <w:fldChar w:fldCharType="end"/>
      </w:r>
    </w:p>
    <w:p w14:paraId="7F3253AE" w14:textId="5DBBB92D" w:rsidR="001B7A9A" w:rsidRDefault="001B7A9A" w:rsidP="001B7A9A">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_Toc65943311 \h </w:instrText>
      </w:r>
      <w:r>
        <w:fldChar w:fldCharType="separate"/>
      </w:r>
      <w:r>
        <w:t>153</w:t>
      </w:r>
      <w:r>
        <w:fldChar w:fldCharType="end"/>
      </w:r>
    </w:p>
    <w:p w14:paraId="48C13F49" w14:textId="0517071F" w:rsidR="001B7A9A" w:rsidRDefault="001B7A9A" w:rsidP="001B7A9A">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_Toc65943312 \h </w:instrText>
      </w:r>
      <w:r>
        <w:fldChar w:fldCharType="separate"/>
      </w:r>
      <w:r>
        <w:t>158</w:t>
      </w:r>
      <w:r>
        <w:fldChar w:fldCharType="end"/>
      </w:r>
    </w:p>
    <w:p w14:paraId="38A59DC6" w14:textId="6FECA6D8" w:rsidR="001B7A9A" w:rsidRDefault="001B7A9A">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_Toc65943313 \h </w:instrText>
      </w:r>
      <w:r>
        <w:fldChar w:fldCharType="separate"/>
      </w:r>
      <w:r>
        <w:t>158</w:t>
      </w:r>
      <w:r>
        <w:fldChar w:fldCharType="end"/>
      </w:r>
    </w:p>
    <w:p w14:paraId="44A28EFE" w14:textId="3550E5A8" w:rsidR="001B7A9A" w:rsidRDefault="001B7A9A">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_Toc65943314 \h </w:instrText>
      </w:r>
      <w:r>
        <w:fldChar w:fldCharType="separate"/>
      </w:r>
      <w:r>
        <w:t>158</w:t>
      </w:r>
      <w:r>
        <w:fldChar w:fldCharType="end"/>
      </w:r>
    </w:p>
    <w:p w14:paraId="2B548CDA" w14:textId="6F59E0F2" w:rsidR="001B7A9A" w:rsidRDefault="001B7A9A">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_Toc65943315 \h </w:instrText>
      </w:r>
      <w:r>
        <w:fldChar w:fldCharType="separate"/>
      </w:r>
      <w:r>
        <w:t>158</w:t>
      </w:r>
      <w:r>
        <w:fldChar w:fldCharType="end"/>
      </w:r>
    </w:p>
    <w:p w14:paraId="65AC5438" w14:textId="0AC98424" w:rsidR="001B7A9A" w:rsidRDefault="001B7A9A">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_Toc65943316 \h </w:instrText>
      </w:r>
      <w:r>
        <w:fldChar w:fldCharType="separate"/>
      </w:r>
      <w:r>
        <w:t>159</w:t>
      </w:r>
      <w:r>
        <w:fldChar w:fldCharType="end"/>
      </w:r>
    </w:p>
    <w:p w14:paraId="1F27DE0F" w14:textId="274D4FD2" w:rsidR="001B7A9A" w:rsidRDefault="001B7A9A" w:rsidP="001B7A9A">
      <w:pPr>
        <w:pStyle w:val="TOC8"/>
        <w:rPr>
          <w:rFonts w:asciiTheme="minorHAnsi" w:eastAsiaTheme="minorEastAsia" w:hAnsiTheme="minorHAnsi" w:cstheme="minorBidi"/>
          <w:b w:val="0"/>
          <w:szCs w:val="22"/>
          <w:lang w:eastAsia="en-GB"/>
        </w:rPr>
      </w:pPr>
      <w:r>
        <w:t>Annex E (normative):</w:t>
      </w:r>
      <w:r>
        <w:tab/>
        <w:t>XSD Schema for Identity Association</w:t>
      </w:r>
      <w:r>
        <w:tab/>
      </w:r>
      <w:r>
        <w:fldChar w:fldCharType="begin" w:fldLock="1"/>
      </w:r>
      <w:r>
        <w:instrText xml:space="preserve"> PAGEREF _Toc65943317 \h </w:instrText>
      </w:r>
      <w:r>
        <w:fldChar w:fldCharType="separate"/>
      </w:r>
      <w:r>
        <w:t>160</w:t>
      </w:r>
      <w:r>
        <w:fldChar w:fldCharType="end"/>
      </w:r>
    </w:p>
    <w:p w14:paraId="577EA6A3" w14:textId="14ADE254" w:rsidR="001B7A9A" w:rsidRDefault="001B7A9A" w:rsidP="001B7A9A">
      <w:pPr>
        <w:pStyle w:val="TOC8"/>
        <w:rPr>
          <w:rFonts w:asciiTheme="minorHAnsi" w:eastAsiaTheme="minorEastAsia" w:hAnsiTheme="minorHAnsi" w:cstheme="minorBidi"/>
          <w:b w:val="0"/>
          <w:szCs w:val="22"/>
          <w:lang w:eastAsia="en-GB"/>
        </w:rPr>
      </w:pPr>
      <w:r>
        <w:t>Annex F (normative):</w:t>
      </w:r>
      <w:r>
        <w:tab/>
        <w:t>ASN.1 schema for LI_XER messages</w:t>
      </w:r>
      <w:r>
        <w:tab/>
      </w:r>
      <w:r>
        <w:fldChar w:fldCharType="begin" w:fldLock="1"/>
      </w:r>
      <w:r>
        <w:instrText xml:space="preserve"> PAGEREF _Toc65943318 \h </w:instrText>
      </w:r>
      <w:r>
        <w:fldChar w:fldCharType="separate"/>
      </w:r>
      <w:r>
        <w:t>162</w:t>
      </w:r>
      <w:r>
        <w:fldChar w:fldCharType="end"/>
      </w:r>
    </w:p>
    <w:p w14:paraId="30CB961B" w14:textId="1A001A6F" w:rsidR="001B7A9A" w:rsidRDefault="001B7A9A" w:rsidP="001B7A9A">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_Toc65943319 \h </w:instrText>
      </w:r>
      <w:r>
        <w:fldChar w:fldCharType="separate"/>
      </w:r>
      <w:r>
        <w:t>164</w:t>
      </w:r>
      <w:r>
        <w:fldChar w:fldCharType="end"/>
      </w:r>
    </w:p>
    <w:p w14:paraId="31C72BFF" w14:textId="0D4A49F3" w:rsidR="00080512" w:rsidRPr="00760004" w:rsidRDefault="001B7A9A">
      <w:r>
        <w:rPr>
          <w:noProof/>
          <w:sz w:val="22"/>
        </w:rPr>
        <w:fldChar w:fldCharType="end"/>
      </w:r>
    </w:p>
    <w:p w14:paraId="40EFAA15" w14:textId="77777777" w:rsidR="00080512" w:rsidRPr="00760004" w:rsidRDefault="00080512">
      <w:pPr>
        <w:pStyle w:val="Heading1"/>
      </w:pPr>
      <w:r w:rsidRPr="00760004">
        <w:br w:type="page"/>
      </w:r>
      <w:bookmarkStart w:id="3" w:name="_Toc65943083"/>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Version x.y.z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65943084"/>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65943085"/>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65943086"/>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lastRenderedPageBreak/>
        <w:t>[49]</w:t>
      </w:r>
      <w:r>
        <w:tab/>
        <w:t>3GPP TS 29.505: "5G System; Usage of the Unified Data Repository services for Subscription Data; Stage 3</w:t>
      </w:r>
      <w:r w:rsidRPr="0087442E">
        <w:t>".</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65943087"/>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65943088"/>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65943089"/>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65943090"/>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91291">
      <w:pPr>
        <w:keepLines/>
        <w:spacing w:after="0"/>
        <w:ind w:left="1702" w:hanging="1418"/>
        <w:jc w:val="both"/>
      </w:pPr>
      <w:r w:rsidRPr="00760004">
        <w:t>ADMF</w:t>
      </w:r>
      <w:r w:rsidRPr="00760004">
        <w:tab/>
        <w:t>LI Administration Function</w:t>
      </w:r>
    </w:p>
    <w:p w14:paraId="100C4CD4" w14:textId="77777777" w:rsidR="002875A1" w:rsidRPr="00760004" w:rsidRDefault="002875A1" w:rsidP="00791291">
      <w:pPr>
        <w:keepLines/>
        <w:spacing w:after="0"/>
        <w:ind w:left="1702" w:hanging="1418"/>
        <w:jc w:val="both"/>
      </w:pPr>
      <w:r w:rsidRPr="00760004">
        <w:t>CC</w:t>
      </w:r>
      <w:r w:rsidRPr="00760004">
        <w:tab/>
        <w:t>Content of Communication</w:t>
      </w:r>
    </w:p>
    <w:p w14:paraId="74066C86" w14:textId="77777777" w:rsidR="00791291" w:rsidRPr="00760004" w:rsidRDefault="00791291" w:rsidP="00791291">
      <w:pPr>
        <w:keepLines/>
        <w:spacing w:after="0"/>
        <w:ind w:left="1702" w:hanging="1418"/>
        <w:jc w:val="both"/>
      </w:pPr>
      <w:r w:rsidRPr="00760004">
        <w:t>CSP</w:t>
      </w:r>
      <w:r w:rsidRPr="00760004">
        <w:tab/>
        <w:t>Communication Service Provider</w:t>
      </w:r>
    </w:p>
    <w:p w14:paraId="357E3DA0" w14:textId="77777777" w:rsidR="00E170F0" w:rsidRPr="00760004" w:rsidRDefault="00E170F0" w:rsidP="00791291">
      <w:pPr>
        <w:keepLines/>
        <w:tabs>
          <w:tab w:val="left" w:pos="1695"/>
        </w:tabs>
        <w:spacing w:after="0"/>
        <w:ind w:left="1702" w:hanging="1418"/>
        <w:jc w:val="both"/>
      </w:pPr>
      <w:r w:rsidRPr="00760004">
        <w:t>CUPS</w:t>
      </w:r>
      <w:r w:rsidRPr="00760004">
        <w:tab/>
        <w:t>Control and User Plane Separation</w:t>
      </w:r>
    </w:p>
    <w:p w14:paraId="49C45845" w14:textId="77777777" w:rsidR="005E1765" w:rsidRDefault="005E1765" w:rsidP="005E1765">
      <w:pPr>
        <w:keepLines/>
        <w:spacing w:after="0"/>
        <w:ind w:left="1702" w:hanging="1418"/>
        <w:jc w:val="both"/>
      </w:pPr>
      <w:r>
        <w:t>ICF</w:t>
      </w:r>
      <w:r>
        <w:tab/>
        <w:t>Identifier Caching Function</w:t>
      </w:r>
    </w:p>
    <w:p w14:paraId="0C7B22EA" w14:textId="77777777" w:rsidR="005E1765" w:rsidRDefault="005E1765" w:rsidP="005E1765">
      <w:pPr>
        <w:keepLines/>
        <w:spacing w:after="0"/>
        <w:ind w:left="1702" w:hanging="1418"/>
        <w:jc w:val="both"/>
      </w:pPr>
      <w:r>
        <w:t>IEF</w:t>
      </w:r>
      <w:r>
        <w:tab/>
        <w:t>Identifier Event Function</w:t>
      </w:r>
    </w:p>
    <w:p w14:paraId="6AF7284C" w14:textId="77777777" w:rsidR="005E1765" w:rsidRDefault="005E1765" w:rsidP="005E1765">
      <w:pPr>
        <w:keepLines/>
        <w:spacing w:after="0"/>
        <w:ind w:left="1702" w:hanging="1418"/>
        <w:jc w:val="both"/>
      </w:pPr>
      <w:r>
        <w:t>IQF</w:t>
      </w:r>
      <w:r>
        <w:tab/>
        <w:t>Identifier Query Function</w:t>
      </w:r>
    </w:p>
    <w:p w14:paraId="12CAF9A4" w14:textId="77777777" w:rsidR="00791291" w:rsidRPr="00760004" w:rsidRDefault="00791291" w:rsidP="00791291">
      <w:pPr>
        <w:keepLines/>
        <w:spacing w:after="0"/>
        <w:ind w:left="1702" w:hanging="1418"/>
        <w:jc w:val="both"/>
      </w:pPr>
      <w:r w:rsidRPr="00760004">
        <w:t>IRI</w:t>
      </w:r>
      <w:r w:rsidRPr="00760004">
        <w:tab/>
        <w:t>Intercept Related Information</w:t>
      </w:r>
    </w:p>
    <w:p w14:paraId="4170407D" w14:textId="113CF227" w:rsidR="002875A1" w:rsidRPr="00760004" w:rsidRDefault="00791291" w:rsidP="009903CB">
      <w:pPr>
        <w:keepLines/>
        <w:spacing w:after="0"/>
        <w:ind w:left="1702" w:hanging="1418"/>
        <w:jc w:val="both"/>
      </w:pPr>
      <w:r w:rsidRPr="00760004">
        <w:t xml:space="preserve">LALS </w:t>
      </w:r>
      <w:r w:rsidRPr="00760004">
        <w:tab/>
        <w:t>Lawful Access Location Services</w:t>
      </w:r>
    </w:p>
    <w:p w14:paraId="0A66C212" w14:textId="77777777" w:rsidR="000A578B" w:rsidRPr="00760004" w:rsidRDefault="000A578B" w:rsidP="00791291">
      <w:pPr>
        <w:keepLines/>
        <w:spacing w:after="0"/>
        <w:ind w:left="1702" w:hanging="1418"/>
        <w:jc w:val="both"/>
      </w:pPr>
      <w:r w:rsidRPr="00760004">
        <w:t>LEA</w:t>
      </w:r>
      <w:r w:rsidRPr="00760004">
        <w:tab/>
        <w:t>Law Enforcement Agency</w:t>
      </w:r>
    </w:p>
    <w:p w14:paraId="232FEB08" w14:textId="6CF0C640" w:rsidR="00791291" w:rsidRPr="00760004" w:rsidRDefault="00791291" w:rsidP="00791291">
      <w:pPr>
        <w:keepLines/>
        <w:spacing w:after="0"/>
        <w:ind w:left="1702" w:hanging="1418"/>
        <w:jc w:val="both"/>
      </w:pPr>
      <w:r w:rsidRPr="00760004">
        <w:t>LEMF</w:t>
      </w:r>
      <w:r w:rsidRPr="00760004">
        <w:tab/>
        <w:t xml:space="preserve">Law Enforcement Monitoring </w:t>
      </w:r>
      <w:r w:rsidR="006D731B" w:rsidRPr="00760004">
        <w:t>Facility</w:t>
      </w:r>
    </w:p>
    <w:p w14:paraId="0058581E" w14:textId="77777777" w:rsidR="00791291" w:rsidRPr="00760004" w:rsidRDefault="00791291" w:rsidP="00791291">
      <w:pPr>
        <w:keepLines/>
        <w:spacing w:after="0"/>
        <w:ind w:left="1702" w:hanging="1418"/>
        <w:jc w:val="both"/>
      </w:pPr>
      <w:r w:rsidRPr="00760004">
        <w:t>LI</w:t>
      </w:r>
      <w:r w:rsidRPr="00760004">
        <w:tab/>
        <w:t>Lawful Interception</w:t>
      </w:r>
    </w:p>
    <w:p w14:paraId="583931F1" w14:textId="77777777" w:rsidR="00791291" w:rsidRPr="00760004" w:rsidRDefault="00791291" w:rsidP="00791291">
      <w:pPr>
        <w:keepLines/>
        <w:spacing w:after="0"/>
        <w:ind w:left="1702" w:hanging="1418"/>
        <w:jc w:val="both"/>
      </w:pPr>
      <w:r w:rsidRPr="00760004">
        <w:t>LICF</w:t>
      </w:r>
      <w:r w:rsidRPr="00760004">
        <w:tab/>
        <w:t>Lawful Interception Control Function</w:t>
      </w:r>
    </w:p>
    <w:p w14:paraId="4E678797" w14:textId="77777777" w:rsidR="006D731B" w:rsidRPr="00760004" w:rsidRDefault="006D731B" w:rsidP="006D731B">
      <w:pPr>
        <w:keepLines/>
        <w:spacing w:after="0"/>
        <w:ind w:left="1702" w:hanging="1418"/>
        <w:jc w:val="both"/>
      </w:pPr>
      <w:r w:rsidRPr="00760004">
        <w:t>LI_HI1</w:t>
      </w:r>
      <w:r w:rsidRPr="00760004">
        <w:tab/>
        <w:t>LI_Handover Interface 1</w:t>
      </w:r>
    </w:p>
    <w:p w14:paraId="74C99B1F" w14:textId="77777777" w:rsidR="006D731B" w:rsidRPr="00760004" w:rsidRDefault="006D731B" w:rsidP="006D731B">
      <w:pPr>
        <w:keepLines/>
        <w:spacing w:after="0"/>
        <w:ind w:left="1702" w:hanging="1418"/>
        <w:jc w:val="both"/>
      </w:pPr>
      <w:r w:rsidRPr="00760004">
        <w:t>LI_HI2</w:t>
      </w:r>
      <w:r w:rsidRPr="00760004">
        <w:tab/>
        <w:t>LI_Handover Interface 2</w:t>
      </w:r>
    </w:p>
    <w:p w14:paraId="7550EA59" w14:textId="5D52852E" w:rsidR="006D731B" w:rsidRPr="00760004" w:rsidRDefault="006D731B" w:rsidP="006D731B">
      <w:pPr>
        <w:keepLines/>
        <w:spacing w:after="0"/>
        <w:ind w:left="1702" w:hanging="1418"/>
        <w:jc w:val="both"/>
      </w:pPr>
      <w:r w:rsidRPr="00760004">
        <w:t>LI_HI3</w:t>
      </w:r>
      <w:r w:rsidRPr="00760004">
        <w:tab/>
        <w:t>LI_Handover Interface 3</w:t>
      </w:r>
    </w:p>
    <w:p w14:paraId="41CC2C19" w14:textId="48EBBA90" w:rsidR="003275DA" w:rsidRPr="00760004" w:rsidRDefault="003275DA" w:rsidP="006D731B">
      <w:pPr>
        <w:keepLines/>
        <w:spacing w:after="0"/>
        <w:ind w:left="1702" w:hanging="1418"/>
        <w:jc w:val="both"/>
      </w:pPr>
      <w:r w:rsidRPr="00760004">
        <w:t>LI_HI4</w:t>
      </w:r>
      <w:r w:rsidRPr="00760004">
        <w:tab/>
        <w:t>LI_Handover Interface 4</w:t>
      </w:r>
    </w:p>
    <w:p w14:paraId="5DA6F122" w14:textId="77777777" w:rsidR="00BB647F" w:rsidRDefault="00BB647F" w:rsidP="00BB647F">
      <w:pPr>
        <w:keepLines/>
        <w:spacing w:after="0"/>
        <w:ind w:left="1702" w:hanging="1418"/>
        <w:jc w:val="both"/>
      </w:pPr>
      <w:r>
        <w:t>LI_HIQR</w:t>
      </w:r>
      <w:r>
        <w:tab/>
        <w:t>Lawful Interception Handover Interface Query Response</w:t>
      </w:r>
    </w:p>
    <w:p w14:paraId="3C3B3C5D" w14:textId="77777777" w:rsidR="006D731B" w:rsidRPr="00760004" w:rsidRDefault="006D731B" w:rsidP="00791291">
      <w:pPr>
        <w:keepLines/>
        <w:spacing w:after="0"/>
        <w:ind w:left="1702" w:hanging="1418"/>
        <w:jc w:val="both"/>
      </w:pPr>
      <w:r w:rsidRPr="00760004">
        <w:t>LIPF</w:t>
      </w:r>
      <w:r w:rsidRPr="00760004">
        <w:tab/>
        <w:t>Lawful Interception Provisioning Function</w:t>
      </w:r>
    </w:p>
    <w:p w14:paraId="47878225" w14:textId="77777777" w:rsidR="00791291" w:rsidRPr="00760004" w:rsidRDefault="00791291" w:rsidP="00791291">
      <w:pPr>
        <w:keepLines/>
        <w:spacing w:after="0"/>
        <w:ind w:left="1702" w:hanging="1418"/>
        <w:jc w:val="both"/>
      </w:pPr>
      <w:r w:rsidRPr="00760004">
        <w:t>LIR</w:t>
      </w:r>
      <w:r w:rsidRPr="00760004">
        <w:tab/>
        <w:t>Location Immediate Request</w:t>
      </w:r>
    </w:p>
    <w:p w14:paraId="34988E6C" w14:textId="77777777" w:rsidR="000A578B" w:rsidRPr="00760004" w:rsidRDefault="000A578B" w:rsidP="00791291">
      <w:pPr>
        <w:keepLines/>
        <w:spacing w:after="0"/>
        <w:ind w:left="1702" w:hanging="1418"/>
        <w:jc w:val="both"/>
      </w:pPr>
      <w:r w:rsidRPr="00760004">
        <w:t>LI_SI</w:t>
      </w:r>
      <w:r w:rsidRPr="00760004">
        <w:tab/>
        <w:t xml:space="preserve">Lawful Interception System Information </w:t>
      </w:r>
      <w:r w:rsidR="00DD6161" w:rsidRPr="00760004">
        <w:t>I</w:t>
      </w:r>
      <w:r w:rsidRPr="00760004">
        <w:t>nterface</w:t>
      </w:r>
    </w:p>
    <w:p w14:paraId="2216B302" w14:textId="77777777" w:rsidR="00791291" w:rsidRPr="00760004" w:rsidRDefault="00791291" w:rsidP="00791291">
      <w:pPr>
        <w:keepLines/>
        <w:spacing w:after="0"/>
        <w:ind w:left="1702" w:hanging="1418"/>
        <w:jc w:val="both"/>
      </w:pPr>
      <w:r w:rsidRPr="00760004">
        <w:t>LI_X1</w:t>
      </w:r>
      <w:r w:rsidRPr="00760004">
        <w:tab/>
        <w:t>Lawful Interception Internal Interface 1</w:t>
      </w:r>
    </w:p>
    <w:p w14:paraId="5BDE1A62" w14:textId="77777777" w:rsidR="00791291" w:rsidRPr="00760004" w:rsidRDefault="00791291" w:rsidP="00791291">
      <w:pPr>
        <w:keepLines/>
        <w:spacing w:after="0"/>
        <w:ind w:left="1702" w:hanging="1418"/>
        <w:jc w:val="both"/>
      </w:pPr>
      <w:r w:rsidRPr="00760004">
        <w:t>LI_X2</w:t>
      </w:r>
      <w:r w:rsidRPr="00760004">
        <w:tab/>
        <w:t>Lawful Interception Internal Interface 2</w:t>
      </w:r>
    </w:p>
    <w:p w14:paraId="72A70674" w14:textId="77777777" w:rsidR="00791291" w:rsidRPr="00760004" w:rsidRDefault="00791291" w:rsidP="00791291">
      <w:pPr>
        <w:keepLines/>
        <w:spacing w:after="0"/>
        <w:ind w:left="1702" w:hanging="1418"/>
        <w:jc w:val="both"/>
      </w:pPr>
      <w:r w:rsidRPr="00760004">
        <w:t>LI_X3</w:t>
      </w:r>
      <w:r w:rsidRPr="00760004">
        <w:tab/>
        <w:t>Lawful Interception Internal Interface 3</w:t>
      </w:r>
    </w:p>
    <w:p w14:paraId="3A1C43A2" w14:textId="77777777" w:rsidR="00EB3B93" w:rsidRDefault="00EB3B93" w:rsidP="00EB3B93">
      <w:pPr>
        <w:keepLines/>
        <w:spacing w:after="0"/>
        <w:ind w:left="1702" w:hanging="1418"/>
        <w:jc w:val="both"/>
      </w:pPr>
      <w:r>
        <w:t>LI_XEM1</w:t>
      </w:r>
      <w:r>
        <w:tab/>
        <w:t>Lawful Interception Internal Interface Event Management Interface 1</w:t>
      </w:r>
    </w:p>
    <w:p w14:paraId="695B749E" w14:textId="77FED394" w:rsidR="00EB3B93" w:rsidRDefault="00EB3B93" w:rsidP="00EB3B93">
      <w:pPr>
        <w:keepLines/>
        <w:spacing w:after="0"/>
        <w:ind w:left="1702" w:hanging="1418"/>
        <w:jc w:val="both"/>
      </w:pPr>
      <w:r>
        <w:t>LI_XER</w:t>
      </w:r>
      <w:r>
        <w:tab/>
        <w:t>Lawful Interception Internal Interface Event Record</w:t>
      </w:r>
    </w:p>
    <w:p w14:paraId="7495B846" w14:textId="77777777" w:rsidR="00EB3B93" w:rsidRDefault="00EB3B93" w:rsidP="00EB3B93">
      <w:pPr>
        <w:keepLines/>
        <w:spacing w:after="0"/>
        <w:ind w:left="1702" w:hanging="1418"/>
        <w:jc w:val="both"/>
      </w:pPr>
      <w:r>
        <w:t>LI_XQR</w:t>
      </w:r>
      <w:r>
        <w:tab/>
        <w:t>Lawful Interception Internal Interface Query Response</w:t>
      </w:r>
    </w:p>
    <w:p w14:paraId="43503399" w14:textId="77777777" w:rsidR="00791291" w:rsidRPr="00760004" w:rsidRDefault="00791291" w:rsidP="00791291">
      <w:pPr>
        <w:keepLines/>
        <w:spacing w:after="0"/>
        <w:ind w:left="1702" w:hanging="1418"/>
        <w:jc w:val="both"/>
      </w:pPr>
      <w:r w:rsidRPr="00760004">
        <w:t>LTF</w:t>
      </w:r>
      <w:r w:rsidRPr="00760004">
        <w:tab/>
        <w:t>Location Triggering Function</w:t>
      </w:r>
    </w:p>
    <w:p w14:paraId="76D85A7B" w14:textId="6BF28719" w:rsidR="00791291" w:rsidRPr="00760004" w:rsidRDefault="00791291" w:rsidP="00791291">
      <w:pPr>
        <w:keepLines/>
        <w:spacing w:after="0"/>
        <w:ind w:left="1702" w:hanging="1418"/>
        <w:jc w:val="both"/>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91291">
      <w:pPr>
        <w:keepLines/>
        <w:spacing w:after="0"/>
        <w:ind w:left="1702" w:hanging="1418"/>
        <w:jc w:val="both"/>
      </w:pPr>
      <w:r w:rsidRPr="00760004">
        <w:lastRenderedPageBreak/>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91291">
      <w:pPr>
        <w:keepLines/>
        <w:spacing w:after="0"/>
        <w:ind w:left="1702" w:hanging="1418"/>
        <w:jc w:val="both"/>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91291">
      <w:pPr>
        <w:keepLines/>
        <w:spacing w:after="0"/>
        <w:ind w:left="1702" w:hanging="1418"/>
        <w:jc w:val="both"/>
      </w:pPr>
      <w:r w:rsidRPr="00760004">
        <w:t>MM</w:t>
      </w:r>
      <w:r w:rsidRPr="00760004">
        <w:tab/>
      </w:r>
      <w:r w:rsidR="00452E64" w:rsidRPr="00760004">
        <w:t>Multimedia Message</w:t>
      </w:r>
    </w:p>
    <w:p w14:paraId="267355C8" w14:textId="55D4BE29" w:rsidR="00DB2482" w:rsidRPr="00760004" w:rsidRDefault="00DB2482" w:rsidP="00791291">
      <w:pPr>
        <w:keepLines/>
        <w:spacing w:after="0"/>
        <w:ind w:left="1702" w:hanging="1418"/>
        <w:jc w:val="both"/>
      </w:pPr>
      <w:r w:rsidRPr="00760004">
        <w:t>MMS</w:t>
      </w:r>
      <w:r w:rsidRPr="00760004">
        <w:tab/>
      </w:r>
      <w:r w:rsidR="00452E64" w:rsidRPr="00760004">
        <w:t>Multimedia Message Service</w:t>
      </w:r>
    </w:p>
    <w:p w14:paraId="437700FA" w14:textId="580DDA0F" w:rsidR="00791291" w:rsidRPr="00760004" w:rsidRDefault="00791291" w:rsidP="00791291">
      <w:pPr>
        <w:keepLines/>
        <w:spacing w:after="0"/>
        <w:ind w:left="1702" w:hanging="1418"/>
        <w:jc w:val="both"/>
      </w:pPr>
      <w:r w:rsidRPr="00760004">
        <w:t>NPLI</w:t>
      </w:r>
      <w:r w:rsidRPr="00760004">
        <w:tab/>
        <w:t>Network Provided Location Information</w:t>
      </w:r>
    </w:p>
    <w:p w14:paraId="204647DA" w14:textId="7894BA75" w:rsidR="008E39BE" w:rsidRPr="00760004" w:rsidRDefault="008E39BE" w:rsidP="00791291">
      <w:pPr>
        <w:keepLines/>
        <w:spacing w:after="0"/>
        <w:ind w:left="1702" w:hanging="1418"/>
        <w:jc w:val="both"/>
      </w:pPr>
      <w:r w:rsidRPr="00760004">
        <w:t>O&amp;M</w:t>
      </w:r>
      <w:r w:rsidRPr="00760004">
        <w:tab/>
        <w:t>Operations and Management</w:t>
      </w:r>
    </w:p>
    <w:p w14:paraId="55AF5EAD" w14:textId="77777777" w:rsidR="00791291" w:rsidRPr="00760004" w:rsidRDefault="00791291" w:rsidP="00791291">
      <w:pPr>
        <w:keepLines/>
        <w:spacing w:after="0"/>
        <w:ind w:left="1702" w:hanging="1418"/>
        <w:jc w:val="both"/>
      </w:pPr>
      <w:r w:rsidRPr="00760004">
        <w:t>POI</w:t>
      </w:r>
      <w:r w:rsidRPr="00760004">
        <w:tab/>
        <w:t>Point Of Interception</w:t>
      </w:r>
    </w:p>
    <w:p w14:paraId="66B116AB" w14:textId="77777777" w:rsidR="00CD1B55" w:rsidRDefault="00CD1B55" w:rsidP="00791291">
      <w:pPr>
        <w:keepLines/>
        <w:spacing w:after="0"/>
        <w:ind w:left="1702" w:hanging="1418"/>
        <w:jc w:val="both"/>
      </w:pPr>
      <w:r>
        <w:t>SDP</w:t>
      </w:r>
      <w:r>
        <w:tab/>
        <w:t>Session Description Protocol</w:t>
      </w:r>
    </w:p>
    <w:p w14:paraId="5C389B71" w14:textId="62D02890" w:rsidR="000A578B" w:rsidRPr="00760004" w:rsidRDefault="000A578B" w:rsidP="00791291">
      <w:pPr>
        <w:keepLines/>
        <w:spacing w:after="0"/>
        <w:ind w:left="1702" w:hanging="1418"/>
        <w:jc w:val="both"/>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9C05D9">
      <w:pPr>
        <w:keepLines/>
        <w:spacing w:after="0"/>
        <w:ind w:left="1702" w:hanging="1418"/>
        <w:jc w:val="both"/>
      </w:pPr>
      <w:r w:rsidRPr="00760004">
        <w:t>SOI</w:t>
      </w:r>
      <w:r w:rsidRPr="00760004">
        <w:tab/>
        <w:t>Start Of Interception</w:t>
      </w:r>
    </w:p>
    <w:p w14:paraId="2CA1A824" w14:textId="13A63A22" w:rsidR="00791291" w:rsidRPr="00760004" w:rsidRDefault="00791291" w:rsidP="00791291">
      <w:pPr>
        <w:keepLines/>
        <w:spacing w:after="0"/>
        <w:ind w:left="1702" w:hanging="1418"/>
        <w:jc w:val="both"/>
      </w:pPr>
      <w:r w:rsidRPr="00760004">
        <w:t>TF</w:t>
      </w:r>
      <w:r w:rsidRPr="00760004">
        <w:tab/>
        <w:t>T</w:t>
      </w:r>
      <w:r w:rsidR="003010AE" w:rsidRPr="00760004">
        <w:t>riggering</w:t>
      </w:r>
      <w:r w:rsidRPr="00760004">
        <w:t xml:space="preserve"> Function</w:t>
      </w:r>
    </w:p>
    <w:p w14:paraId="2FAE1F0D" w14:textId="542DDB59" w:rsidR="002F1E51" w:rsidRPr="00760004" w:rsidRDefault="002F1E51" w:rsidP="00791291">
      <w:pPr>
        <w:pStyle w:val="EW"/>
      </w:pPr>
      <w:r w:rsidRPr="00760004">
        <w:t>xCC</w:t>
      </w:r>
      <w:r w:rsidRPr="00760004">
        <w:tab/>
      </w:r>
      <w:r w:rsidR="00E45B5D" w:rsidRPr="00760004">
        <w:t>LI_</w:t>
      </w:r>
      <w:r w:rsidRPr="00760004">
        <w:t>X3 Communications Content.</w:t>
      </w:r>
    </w:p>
    <w:p w14:paraId="20447AC4" w14:textId="770627A3" w:rsidR="002F1E51" w:rsidRPr="00760004" w:rsidRDefault="002F1E51" w:rsidP="00791291">
      <w:pPr>
        <w:pStyle w:val="EW"/>
      </w:pPr>
      <w:r w:rsidRPr="00760004">
        <w:t>xIRI</w:t>
      </w:r>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65943091"/>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65943092"/>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5.5pt" o:ole="">
            <v:imagedata r:id="rId15" o:title=""/>
          </v:shape>
          <o:OLEObject Type="Embed" ProgID="Visio.Drawing.15" ShapeID="_x0000_i1025" DrawAspect="Content" ObjectID="_1678800733"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65943093"/>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ass xIRI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ass xCC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Used by MDF2 and MDF3 in interactions necessary to correctly generate CC and IRI from xCC and xIRI.</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65943094"/>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65943095"/>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65943096"/>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65943097"/>
      <w:r w:rsidRPr="00760004">
        <w:t>4.</w:t>
      </w:r>
      <w:r w:rsidR="00A57A41" w:rsidRPr="00760004">
        <w:t>4</w:t>
      </w:r>
      <w:r w:rsidRPr="00760004">
        <w:t>.2</w:t>
      </w:r>
      <w:r w:rsidRPr="00760004">
        <w:tab/>
        <w:t>CSP service type</w:t>
      </w:r>
      <w:bookmarkEnd w:id="25"/>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3CDA59BF" w14:textId="77777777" w:rsidR="00343497" w:rsidRPr="00760004" w:rsidRDefault="00343497" w:rsidP="00343497">
      <w:r w:rsidRPr="00760004">
        <w:t>The LIPF shall be able to provision the POI, TFs and the MDF2/MDF3 according to the CSP service type(s) applicable to a warrant.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04DC71B7" w14:textId="495CE3BD" w:rsidR="00343497" w:rsidRPr="00760004" w:rsidRDefault="00343497" w:rsidP="00A57A41">
      <w:pPr>
        <w:pStyle w:val="Heading3"/>
      </w:pPr>
      <w:bookmarkStart w:id="26" w:name="_Toc65943098"/>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65943099"/>
      <w:r w:rsidRPr="00760004">
        <w:t>4.</w:t>
      </w:r>
      <w:r w:rsidR="00C65CD9" w:rsidRPr="00760004">
        <w:t>4</w:t>
      </w:r>
      <w:r w:rsidRPr="00760004">
        <w:t>.4</w:t>
      </w:r>
      <w:r w:rsidRPr="00760004">
        <w:tab/>
        <w:t>Location Reporting</w:t>
      </w:r>
      <w:bookmarkEnd w:id="27"/>
    </w:p>
    <w:p w14:paraId="134B1D3A" w14:textId="77777777" w:rsidR="00343497" w:rsidRPr="00760004" w:rsidRDefault="00343497" w:rsidP="00343497">
      <w:pPr>
        <w:pStyle w:val="B1"/>
      </w:pPr>
      <w:r w:rsidRPr="00760004">
        <w:t>-</w:t>
      </w:r>
      <w:r w:rsidRPr="00760004">
        <w:tab/>
        <w:t>Report location only at the beginning and end of a session.</w:t>
      </w:r>
    </w:p>
    <w:p w14:paraId="43AD060C" w14:textId="77777777" w:rsidR="00343497" w:rsidRPr="00760004" w:rsidRDefault="00343497" w:rsidP="00343497">
      <w:pPr>
        <w:pStyle w:val="B1"/>
      </w:pPr>
      <w:r w:rsidRPr="00760004">
        <w:t>-</w:t>
      </w:r>
      <w:r w:rsidRPr="00760004">
        <w:tab/>
        <w:t>Report location every time the target location information is detected at the POI (including location update with no physical change of location).</w:t>
      </w:r>
    </w:p>
    <w:p w14:paraId="5FCDDB3D" w14:textId="77777777" w:rsidR="00343497" w:rsidRPr="00760004" w:rsidRDefault="00343497" w:rsidP="00343497">
      <w:r w:rsidRPr="00760004">
        <w:t>The LIPF shall be able to provision the POI and the MDF2 with an indication of which location reporting type is applicable to a warrant.</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65943100"/>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65943101"/>
      <w:r w:rsidRPr="00760004">
        <w:lastRenderedPageBreak/>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65943102"/>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65943103"/>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65943104"/>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65943105"/>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258723A1" w:rsidR="004B1943" w:rsidRDefault="004B1943" w:rsidP="004B1943">
      <w:r w:rsidRPr="00411CB0">
        <w:t>In general, and unless otherwise specified, the function playing the role of the NE</w:t>
      </w:r>
      <w:r>
        <w:t xml:space="preserve"> (i.e</w:t>
      </w:r>
      <w:r w:rsidR="00315C65">
        <w:t>.</w:t>
      </w:r>
      <w:r>
        <w:t xml:space="preserve"> </w:t>
      </w:r>
      <w:r w:rsidRPr="00E13E08">
        <w:t>IRI-POI, CC-TF, IRI-TF, MDF2 or MDF3)</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315C65">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65943106"/>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15DAEE3B" w14:textId="64F97919" w:rsidR="004B1943" w:rsidRDefault="004B1943" w:rsidP="00E13E08">
      <w:r>
        <w:t>In general, and unless otherwise specified, the ADMF shall:</w:t>
      </w:r>
    </w:p>
    <w:p w14:paraId="51A7994F" w14:textId="2E9A8AE5" w:rsidR="00E13E08" w:rsidRDefault="00E13E08" w:rsidP="004B1943">
      <w:pPr>
        <w:pStyle w:val="B1"/>
      </w:pPr>
      <w:r>
        <w:lastRenderedPageBreak/>
        <w:t>-</w:t>
      </w:r>
      <w:r>
        <w:tab/>
        <w:t xml:space="preserve">When the provisioning of a IRI-POI/IRI-TF/MDF2 is needed to meet the requirements of the warrant, send an ActivateTask with </w:t>
      </w:r>
      <w:r w:rsidRPr="00411CB0">
        <w:t>"</w:t>
      </w:r>
      <w:r>
        <w:t>X2Only</w:t>
      </w:r>
      <w:r w:rsidRPr="00411CB0">
        <w:t>"</w:t>
      </w:r>
      <w:r>
        <w:t xml:space="preserve"> and DID for an X2 or LI_HI2 delivery destination over LI_X1 to each of the relevant functions.</w:t>
      </w:r>
    </w:p>
    <w:p w14:paraId="17F3AF11" w14:textId="3692BB99" w:rsidR="00E13E08" w:rsidRDefault="00E13E08" w:rsidP="004B1943">
      <w:pPr>
        <w:pStyle w:val="B1"/>
      </w:pPr>
      <w:r>
        <w:t>-</w:t>
      </w:r>
      <w:r>
        <w:tab/>
        <w:t xml:space="preserve">When the provisioning of a CC-POI/CC-TF/MDF3 is needed to meet the requirements of the warrant, send an ActivateTask with </w:t>
      </w:r>
      <w:r w:rsidRPr="00411CB0">
        <w:t>"</w:t>
      </w:r>
      <w:r>
        <w:t>X3Only</w:t>
      </w:r>
      <w:r w:rsidRPr="00411CB0">
        <w:t>"</w:t>
      </w:r>
      <w:r>
        <w:t xml:space="preserve"> and DID for X3 or LI_HI3 delivery destination over LI_X1 to each of the relevant functions.</w:t>
      </w:r>
    </w:p>
    <w:p w14:paraId="17FC65DF" w14:textId="608924A4" w:rsidR="004B1943" w:rsidRDefault="004B1943" w:rsidP="004B1943">
      <w:pPr>
        <w:pStyle w:val="B1"/>
        <w:ind w:left="0" w:firstLine="0"/>
      </w:pPr>
      <w:r>
        <w:t>When both the above are required, the ADMF shall send each independently to each relevant function.</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65943107"/>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65943108"/>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65943109"/>
      <w:r w:rsidRPr="00760004">
        <w:t>5.2.</w:t>
      </w:r>
      <w:r w:rsidR="002624E1" w:rsidRPr="00760004">
        <w:t>5</w:t>
      </w:r>
      <w:r w:rsidRPr="00760004">
        <w:tab/>
        <w:t>Usage for realising LI_T2</w:t>
      </w:r>
      <w:bookmarkEnd w:id="37"/>
    </w:p>
    <w:p w14:paraId="5D68AFF4" w14:textId="4BC070AE" w:rsidR="000530E6" w:rsidRPr="00760004" w:rsidRDefault="000530E6" w:rsidP="000530E6">
      <w:r w:rsidRPr="00760004">
        <w:t>For the purposes of realising LI_</w:t>
      </w:r>
      <w:r w:rsidR="007262BD" w:rsidRPr="00760004">
        <w:t>T2</w:t>
      </w:r>
      <w:r w:rsidRPr="00760004">
        <w:t xml:space="preserve"> between a TF and a </w:t>
      </w:r>
      <w:r w:rsidR="0029383B" w:rsidRPr="00760004">
        <w:t>t</w:t>
      </w:r>
      <w:r w:rsidRPr="00760004">
        <w:t>riggered POI, the</w:t>
      </w:r>
      <w:r w:rsidR="007262BD" w:rsidRPr="00760004">
        <w:t xml:space="preserve"> TF plays the role of the</w:t>
      </w:r>
      <w:r w:rsidRPr="00760004">
        <w:t xml:space="preserve"> “ADMF” </w:t>
      </w:r>
      <w:r w:rsidR="007262BD" w:rsidRPr="00760004">
        <w:t xml:space="preserve">as </w:t>
      </w:r>
      <w:r w:rsidRPr="00760004">
        <w:t xml:space="preserve">defined in the </w:t>
      </w:r>
      <w:r w:rsidR="009B6C49" w:rsidRPr="00760004">
        <w:t xml:space="preserve">ETSI </w:t>
      </w:r>
      <w:r w:rsidRPr="00760004">
        <w:t xml:space="preserve">TS 103 221-1 </w:t>
      </w:r>
      <w:r w:rsidR="009B6C49" w:rsidRPr="00760004">
        <w:t>[7]</w:t>
      </w:r>
      <w:r w:rsidR="002F0C4A" w:rsidRPr="00760004">
        <w:t xml:space="preserve"> </w:t>
      </w:r>
      <w:r w:rsidRPr="00760004">
        <w:t xml:space="preserve">reference model (clause 4.2), and the </w:t>
      </w:r>
      <w:r w:rsidR="00CA15AB" w:rsidRPr="00760004">
        <w:t>t</w:t>
      </w:r>
      <w:r w:rsidR="00A6140A" w:rsidRPr="00760004">
        <w:t xml:space="preserve">riggered POI plays the role of the </w:t>
      </w:r>
      <w:r w:rsidRPr="00760004">
        <w:t>“NE”.</w:t>
      </w:r>
    </w:p>
    <w:p w14:paraId="30AFA85E" w14:textId="73B85D99" w:rsidR="005273A5" w:rsidRPr="00760004" w:rsidRDefault="005273A5" w:rsidP="000530E6">
      <w:r w:rsidRPr="00760004">
        <w:t>In case the TF receives from the Triggered POI an error in the answer to a triggering message, the TF shall send a ReportTaskIssue message to the LIPF. In such case, the failure of LI shall not impact the target's or other users' services.</w:t>
      </w:r>
    </w:p>
    <w:p w14:paraId="43091B77" w14:textId="77777777" w:rsidR="00D52B1D" w:rsidRPr="00760004" w:rsidRDefault="00D52B1D" w:rsidP="00D52B1D">
      <w:r w:rsidRPr="00760004">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MDF2.</w:t>
      </w:r>
    </w:p>
    <w:p w14:paraId="06A0214A" w14:textId="6DABC414" w:rsidR="00716BA7" w:rsidRPr="00760004" w:rsidRDefault="00716BA7" w:rsidP="00716BA7">
      <w:pPr>
        <w:pStyle w:val="Heading3"/>
      </w:pPr>
      <w:bookmarkStart w:id="38" w:name="_Toc65943110"/>
      <w:r w:rsidRPr="00760004">
        <w:t>5.2.</w:t>
      </w:r>
      <w:r w:rsidR="002624E1" w:rsidRPr="00760004">
        <w:t>6</w:t>
      </w:r>
      <w:r w:rsidRPr="00760004">
        <w:tab/>
        <w:t>Usage for realising LI_T3</w:t>
      </w:r>
      <w:bookmarkEnd w:id="38"/>
    </w:p>
    <w:p w14:paraId="73B4B839" w14:textId="6958F124" w:rsidR="000530E6" w:rsidRPr="00760004" w:rsidRDefault="000530E6" w:rsidP="00716BA7">
      <w:r w:rsidRPr="00760004">
        <w:t>For the purposes of realising LI_</w:t>
      </w:r>
      <w:r w:rsidR="00B83523" w:rsidRPr="00760004">
        <w:t>T3</w:t>
      </w:r>
      <w:r w:rsidRPr="00760004">
        <w:t xml:space="preserve"> between a TF and a </w:t>
      </w:r>
      <w:r w:rsidR="0029383B" w:rsidRPr="00760004">
        <w:t>t</w:t>
      </w:r>
      <w:r w:rsidRPr="00760004">
        <w:t>riggered POI, the</w:t>
      </w:r>
      <w:r w:rsidR="00B83523" w:rsidRPr="00760004">
        <w:t xml:space="preserve"> TF plays the role of the</w:t>
      </w:r>
      <w:r w:rsidRPr="00760004">
        <w:t xml:space="preserve"> “ADMF” </w:t>
      </w:r>
      <w:r w:rsidR="00B83523" w:rsidRPr="00760004">
        <w:t xml:space="preserve">as </w:t>
      </w:r>
      <w:r w:rsidRPr="00760004">
        <w:t xml:space="preserve">defined in the </w:t>
      </w:r>
      <w:r w:rsidR="009B6C49" w:rsidRPr="00760004">
        <w:t xml:space="preserve">ETSI </w:t>
      </w:r>
      <w:r w:rsidRPr="00760004">
        <w:t xml:space="preserve">TS 103 221-1 </w:t>
      </w:r>
      <w:r w:rsidR="009B6C49" w:rsidRPr="00760004">
        <w:t>[7]</w:t>
      </w:r>
      <w:r w:rsidR="002F0C4A" w:rsidRPr="00760004">
        <w:t xml:space="preserve"> </w:t>
      </w:r>
      <w:r w:rsidRPr="00760004">
        <w:t xml:space="preserve">reference model (clause 4.2), and the </w:t>
      </w:r>
      <w:r w:rsidR="00CA15AB" w:rsidRPr="00760004">
        <w:t>t</w:t>
      </w:r>
      <w:r w:rsidR="00B83523" w:rsidRPr="00760004">
        <w:t xml:space="preserve">riggered POI plays the role of the </w:t>
      </w:r>
      <w:r w:rsidRPr="00760004">
        <w:t>“NE”.</w:t>
      </w:r>
    </w:p>
    <w:p w14:paraId="1427D42A" w14:textId="333989B8" w:rsidR="005273A5" w:rsidRPr="00760004" w:rsidRDefault="005273A5" w:rsidP="00716BA7">
      <w:r w:rsidRPr="00760004">
        <w:t>In case the TF receives from the Triggered POI an error in the answer to a triggering message, the TF shall send a ReportTaskIssue message to the LIPF. In such case, the failure of LI shall not impact the target's or other users' services.</w:t>
      </w:r>
    </w:p>
    <w:p w14:paraId="4880BA02" w14:textId="77777777" w:rsidR="00D52B1D" w:rsidRPr="00760004" w:rsidRDefault="00D52B1D" w:rsidP="00D52B1D">
      <w:r w:rsidRPr="00760004">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MDF3.</w:t>
      </w:r>
    </w:p>
    <w:p w14:paraId="3EF33341" w14:textId="77777777" w:rsidR="005946C6" w:rsidRDefault="005946C6" w:rsidP="005946C6">
      <w:pPr>
        <w:pStyle w:val="Heading3"/>
      </w:pPr>
      <w:bookmarkStart w:id="39" w:name="_Toc65943111"/>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The IEF shall be enabled by sending the following ActivateTask message from the LIPF.</w:t>
      </w:r>
    </w:p>
    <w:p w14:paraId="7B4F8510" w14:textId="77777777" w:rsidR="005946C6" w:rsidRPr="00CE0181" w:rsidRDefault="005946C6" w:rsidP="005946C6">
      <w:pPr>
        <w:pStyle w:val="TH"/>
      </w:pPr>
      <w:r>
        <w:lastRenderedPageBreak/>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"IdentityAssociation"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r w:rsidRPr="00CE0181">
              <w:t>ListOfDIDs</w:t>
            </w:r>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4536"/>
        <w:gridCol w:w="2565"/>
      </w:tblGrid>
      <w:tr w:rsidR="005946C6" w14:paraId="4EDC0FAA" w14:textId="77777777" w:rsidTr="00273749">
        <w:trPr>
          <w:trHeight w:val="248"/>
          <w:jc w:val="center"/>
        </w:trPr>
        <w:tc>
          <w:tcPr>
            <w:tcW w:w="2830" w:type="dxa"/>
          </w:tcPr>
          <w:p w14:paraId="0F240C4F" w14:textId="77777777" w:rsidR="005946C6" w:rsidRDefault="005946C6" w:rsidP="00273749">
            <w:pPr>
              <w:pStyle w:val="TAH"/>
            </w:pPr>
            <w:r>
              <w:t>Identifier type</w:t>
            </w:r>
          </w:p>
        </w:tc>
        <w:tc>
          <w:tcPr>
            <w:tcW w:w="4536" w:type="dxa"/>
          </w:tcPr>
          <w:p w14:paraId="74F8E07A" w14:textId="7C71798C" w:rsidR="005946C6" w:rsidRDefault="005946C6" w:rsidP="00273749">
            <w:pPr>
              <w:pStyle w:val="TAH"/>
            </w:pPr>
            <w:r>
              <w:t>ETSI TS 103 221-1 [7] TargetIdentifier type</w:t>
            </w:r>
          </w:p>
        </w:tc>
        <w:tc>
          <w:tcPr>
            <w:tcW w:w="2565" w:type="dxa"/>
          </w:tcPr>
          <w:p w14:paraId="0AC8A7DA" w14:textId="77777777" w:rsidR="005946C6" w:rsidRDefault="005946C6" w:rsidP="00273749">
            <w:pPr>
              <w:pStyle w:val="TAH"/>
            </w:pPr>
            <w:r>
              <w:t>Definition</w:t>
            </w:r>
          </w:p>
        </w:tc>
      </w:tr>
      <w:tr w:rsidR="005946C6" w14:paraId="47A29583" w14:textId="77777777" w:rsidTr="00273749">
        <w:trPr>
          <w:trHeight w:val="248"/>
          <w:jc w:val="center"/>
        </w:trPr>
        <w:tc>
          <w:tcPr>
            <w:tcW w:w="2830" w:type="dxa"/>
          </w:tcPr>
          <w:p w14:paraId="6B51D2CF" w14:textId="77777777" w:rsidR="005946C6" w:rsidRDefault="005946C6" w:rsidP="00273749">
            <w:pPr>
              <w:pStyle w:val="TAL"/>
            </w:pPr>
            <w:r w:rsidRPr="001C088F">
              <w:t>IdentityAssociationTargetIdentifier</w:t>
            </w:r>
          </w:p>
        </w:tc>
        <w:tc>
          <w:tcPr>
            <w:tcW w:w="4536" w:type="dxa"/>
          </w:tcPr>
          <w:p w14:paraId="3D11382D" w14:textId="77777777" w:rsidR="005946C6" w:rsidRDefault="005946C6" w:rsidP="00273749">
            <w:pPr>
              <w:pStyle w:val="TAL"/>
            </w:pPr>
            <w:r>
              <w:t xml:space="preserve">TargetIdentifierExtension / </w:t>
            </w:r>
            <w:r w:rsidRPr="001C088F">
              <w:t>IdentityAssociationTargetIdentifier</w:t>
            </w:r>
          </w:p>
        </w:tc>
        <w:tc>
          <w:tcPr>
            <w:tcW w:w="2565" w:type="dxa"/>
          </w:tcPr>
          <w:p w14:paraId="58A4DC41" w14:textId="77777777" w:rsidR="005946C6" w:rsidRDefault="005946C6" w:rsidP="00273749">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t>NOTE:</w:t>
      </w:r>
      <w:r>
        <w:tab/>
        <w:t>The IEF may receive multiple ActivateTask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65943112"/>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65943113"/>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The xIRI and the xCC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65943114"/>
      <w:r w:rsidRPr="00760004">
        <w:t>5.3.2</w:t>
      </w:r>
      <w:r w:rsidRPr="00760004">
        <w:tab/>
        <w:t>Usage for realising LI_X2</w:t>
      </w:r>
      <w:bookmarkEnd w:id="42"/>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 xml:space="preserve">Unless otherwise specified by the relevant clause, the payload shall consist of a BER-encoded TS33128Payloads.XIRIPayload structure. The payload format (see ETSI TS 103 221-2 [8] clause 5.4) shall be set </w:t>
      </w:r>
      <w:r w:rsidRPr="00760004">
        <w:lastRenderedPageBreak/>
        <w:t>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5D3A3FBA" w:rsidR="00B50F57" w:rsidRPr="00760004" w:rsidRDefault="00B50F57" w:rsidP="00B50F57">
      <w:r w:rsidRPr="00760004">
        <w:t xml:space="preserve">Unless otherwise specified, the LI_X2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30987EE8" w:rsidR="003F4C54" w:rsidRDefault="003F4C54" w:rsidP="003F4C54">
      <w:r>
        <w:t>Unless otherwise specified, the LI_X2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966EC74" w14:textId="5ADC2CD8" w:rsidR="00716BA7" w:rsidRPr="00760004" w:rsidRDefault="00716BA7" w:rsidP="00BE2C0E">
      <w:pPr>
        <w:pStyle w:val="Heading3"/>
      </w:pPr>
      <w:bookmarkStart w:id="43" w:name="_Toc65943115"/>
      <w:r w:rsidRPr="00760004">
        <w:t>5.3.3</w:t>
      </w:r>
      <w:r w:rsidRPr="00760004">
        <w:tab/>
        <w:t>Usage for realising LI_X3</w:t>
      </w:r>
      <w:bookmarkEnd w:id="43"/>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4" w:name="_Toc65943116"/>
      <w:r w:rsidRPr="00760004">
        <w:t>5.3.4</w:t>
      </w:r>
      <w:r w:rsidRPr="00760004">
        <w:tab/>
        <w:t>Service scoping</w:t>
      </w:r>
      <w:bookmarkEnd w:id="44"/>
    </w:p>
    <w:p w14:paraId="440FD8EB" w14:textId="5C50E809" w:rsidR="00EC2B09" w:rsidRPr="000F0EC4" w:rsidRDefault="005D54D1" w:rsidP="000F0EC4">
      <w:r w:rsidRPr="00760004">
        <w:t>When applicable, the POIs shall deliver the xIRIs/xCC to MDF2/MDF3 over LI_X2/LI_X3 according to the service scoping as provisioned by the LIPF to them (see clause 4.4).</w:t>
      </w:r>
    </w:p>
    <w:p w14:paraId="497D7C05" w14:textId="77777777" w:rsidR="00716BA7" w:rsidRPr="00760004" w:rsidRDefault="00716BA7" w:rsidP="00716BA7">
      <w:pPr>
        <w:pStyle w:val="Heading2"/>
      </w:pPr>
      <w:bookmarkStart w:id="45" w:name="_Toc65943117"/>
      <w:r w:rsidRPr="00760004">
        <w:t>5.4</w:t>
      </w:r>
      <w:r w:rsidRPr="00760004">
        <w:tab/>
        <w:t>Protocols for LI_HI1</w:t>
      </w:r>
      <w:bookmarkEnd w:id="45"/>
    </w:p>
    <w:p w14:paraId="6E0B9BEA" w14:textId="2BCD212C" w:rsidR="00716BA7" w:rsidRPr="00760004" w:rsidRDefault="00716BA7" w:rsidP="00716BA7">
      <w:pPr>
        <w:pStyle w:val="Heading3"/>
      </w:pPr>
      <w:bookmarkStart w:id="46" w:name="_Toc65943118"/>
      <w:r w:rsidRPr="00760004">
        <w:t>5.</w:t>
      </w:r>
      <w:r w:rsidR="0022431F" w:rsidRPr="00760004">
        <w:t>4</w:t>
      </w:r>
      <w:r w:rsidRPr="00760004">
        <w:t>.1</w:t>
      </w:r>
      <w:r w:rsidRPr="00760004">
        <w:tab/>
        <w:t>General</w:t>
      </w:r>
      <w:bookmarkEnd w:id="46"/>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7" w:name="_Toc65943119"/>
      <w:r w:rsidRPr="00760004">
        <w:t>5.4.2</w:t>
      </w:r>
      <w:r w:rsidRPr="00760004">
        <w:tab/>
        <w:t>Service scoping</w:t>
      </w:r>
      <w:bookmarkEnd w:id="47"/>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8" w:name="_Toc65943120"/>
      <w:r w:rsidRPr="00760004">
        <w:t>5.5</w:t>
      </w:r>
      <w:r w:rsidRPr="00760004">
        <w:tab/>
        <w:t>Protocols for LI_HI2 and LI_HI3</w:t>
      </w:r>
      <w:bookmarkEnd w:id="48"/>
    </w:p>
    <w:p w14:paraId="514D2192" w14:textId="2548EEBC" w:rsidR="00716BA7" w:rsidRPr="00760004" w:rsidRDefault="00716BA7" w:rsidP="00716BA7">
      <w:pPr>
        <w:pStyle w:val="Heading3"/>
      </w:pPr>
      <w:bookmarkStart w:id="49" w:name="_Toc65943121"/>
      <w:r w:rsidRPr="00760004">
        <w:t>5.</w:t>
      </w:r>
      <w:r w:rsidR="0022431F" w:rsidRPr="00760004">
        <w:t>5</w:t>
      </w:r>
      <w:r w:rsidRPr="00760004">
        <w:t>.1</w:t>
      </w:r>
      <w:r w:rsidRPr="00760004">
        <w:tab/>
        <w:t>General</w:t>
      </w:r>
      <w:bookmarkEnd w:id="49"/>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0" w:name="_Toc65943122"/>
      <w:r w:rsidRPr="00760004">
        <w:t>5.5.2</w:t>
      </w:r>
      <w:r w:rsidRPr="00760004">
        <w:tab/>
        <w:t>Usage for realising LI_HI2</w:t>
      </w:r>
      <w:bookmarkEnd w:id="50"/>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w:t>
      </w:r>
      <w:r w:rsidRPr="00760004">
        <w:lastRenderedPageBreak/>
        <w:t xml:space="preserve">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74B9EE55" w14:textId="2D3163DF" w:rsidR="0022431F" w:rsidRPr="00760004" w:rsidRDefault="0022431F" w:rsidP="0022431F">
      <w:pPr>
        <w:pStyle w:val="Heading3"/>
      </w:pPr>
      <w:bookmarkStart w:id="51" w:name="_Toc65943123"/>
      <w:r w:rsidRPr="00760004">
        <w:t>5.5.3</w:t>
      </w:r>
      <w:r w:rsidRPr="00760004">
        <w:tab/>
        <w:t>Usage for realising LI_HI3</w:t>
      </w:r>
      <w:bookmarkEnd w:id="51"/>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2" w:name="_Toc65943124"/>
      <w:r w:rsidRPr="00760004">
        <w:t>5.5.4</w:t>
      </w:r>
      <w:r w:rsidRPr="00760004">
        <w:tab/>
        <w:t>Service scoping</w:t>
      </w:r>
      <w:bookmarkEnd w:id="52"/>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3" w:name="_Toc65943125"/>
      <w:r>
        <w:t>5.5.5</w:t>
      </w:r>
      <w:r>
        <w:tab/>
        <w:t>IRI Target Identifiers</w:t>
      </w:r>
      <w:bookmarkEnd w:id="53"/>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54" w:name="_Hlk52956882"/>
      <w:r>
        <w:t xml:space="preserve">" </w:t>
      </w:r>
      <w:bookmarkEnd w:id="54"/>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55" w:name="_Toc65943126"/>
      <w:r w:rsidRPr="00760004">
        <w:t>5.6</w:t>
      </w:r>
      <w:r w:rsidRPr="00760004">
        <w:tab/>
        <w:t>Protocols for LI_HI4</w:t>
      </w:r>
      <w:bookmarkEnd w:id="55"/>
    </w:p>
    <w:p w14:paraId="6C58328F" w14:textId="0D9C89CF" w:rsidR="004F49AC" w:rsidRPr="00760004" w:rsidRDefault="004F49AC" w:rsidP="004F49AC">
      <w:pPr>
        <w:pStyle w:val="Heading3"/>
      </w:pPr>
      <w:bookmarkStart w:id="56" w:name="_Toc65943127"/>
      <w:r w:rsidRPr="00760004">
        <w:t>5.</w:t>
      </w:r>
      <w:r w:rsidR="0022431F" w:rsidRPr="00760004">
        <w:t>6</w:t>
      </w:r>
      <w:r w:rsidRPr="00760004">
        <w:t>.1</w:t>
      </w:r>
      <w:r w:rsidRPr="00760004">
        <w:tab/>
        <w:t>General</w:t>
      </w:r>
      <w:bookmarkEnd w:id="56"/>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57" w:name="_Toc65943128"/>
      <w:r w:rsidRPr="00760004">
        <w:t>5.6.2</w:t>
      </w:r>
      <w:r w:rsidRPr="00760004">
        <w:tab/>
        <w:t>Usage for realising LI_HI4</w:t>
      </w:r>
      <w:bookmarkEnd w:id="57"/>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695D2BFD"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as the contents of the </w:t>
      </w:r>
      <w:r w:rsidR="00BA45AC" w:rsidRPr="00760004">
        <w:t>operatorLeaMessage</w:t>
      </w:r>
      <w:r w:rsidRPr="00760004">
        <w:t xml:space="preserve"> field.</w:t>
      </w:r>
    </w:p>
    <w:p w14:paraId="6A83A2A3" w14:textId="0A3FDDDF" w:rsidR="0022431F" w:rsidRPr="00760004" w:rsidRDefault="0022431F" w:rsidP="0022431F">
      <w:r w:rsidRPr="00760004">
        <w:t xml:space="preserve">The MDF2/3 shall support generation </w:t>
      </w:r>
      <w:r w:rsidR="00860A22" w:rsidRPr="00760004">
        <w:t xml:space="preserve">LI Notification messages </w:t>
      </w:r>
      <w:r w:rsidRPr="00760004">
        <w:t>for at least the following events:</w:t>
      </w:r>
    </w:p>
    <w:p w14:paraId="69777B47" w14:textId="7FF53DF7" w:rsidR="00DC7DB2" w:rsidRPr="00760004" w:rsidRDefault="00437FE9" w:rsidP="00437FE9">
      <w:pPr>
        <w:pStyle w:val="B1"/>
      </w:pPr>
      <w:r w:rsidRPr="00760004">
        <w:lastRenderedPageBreak/>
        <w:t>-</w:t>
      </w:r>
      <w:r w:rsidRPr="00760004">
        <w:tab/>
      </w:r>
      <w:r w:rsidR="0022431F" w:rsidRPr="00760004">
        <w:t>Activation of an interception at the MDF2/3 via LI_X1</w:t>
      </w:r>
      <w:r w:rsidR="008957FD" w:rsidRPr="00760004">
        <w:t>.</w:t>
      </w:r>
    </w:p>
    <w:p w14:paraId="57033642" w14:textId="5DFEE6E1" w:rsidR="0022431F" w:rsidRPr="00760004" w:rsidRDefault="00437FE9" w:rsidP="00437FE9">
      <w:pPr>
        <w:pStyle w:val="B1"/>
      </w:pPr>
      <w:r w:rsidRPr="00760004">
        <w:t>-</w:t>
      </w:r>
      <w:r w:rsidRPr="00760004">
        <w:tab/>
      </w:r>
      <w:r w:rsidR="0022431F" w:rsidRPr="00760004">
        <w:t>Modification of an interception at the MDF2/3 via LI_X1</w:t>
      </w:r>
      <w:r w:rsidR="008957FD" w:rsidRPr="00760004">
        <w:t>.</w:t>
      </w:r>
    </w:p>
    <w:p w14:paraId="31456329" w14:textId="0A102A0B" w:rsidR="0022431F" w:rsidRPr="00760004" w:rsidRDefault="00437FE9" w:rsidP="00437FE9">
      <w:pPr>
        <w:pStyle w:val="B1"/>
      </w:pPr>
      <w:r w:rsidRPr="00760004">
        <w:t>-</w:t>
      </w:r>
      <w:r w:rsidRPr="00760004">
        <w:tab/>
      </w:r>
      <w:r w:rsidR="0022431F" w:rsidRPr="00760004">
        <w:t>Deletion of an interception at the MDF2/3 via LI_X1.</w:t>
      </w:r>
    </w:p>
    <w:p w14:paraId="496ADB91" w14:textId="77777777" w:rsidR="00180AD2" w:rsidRDefault="00180AD2" w:rsidP="00180AD2">
      <w:pPr>
        <w:pStyle w:val="Heading2"/>
      </w:pPr>
      <w:bookmarkStart w:id="58" w:name="_Toc65943129"/>
      <w:r>
        <w:t>5.7</w:t>
      </w:r>
      <w:r>
        <w:tab/>
        <w:t>Protocols for LI_HIQR</w:t>
      </w:r>
      <w:bookmarkEnd w:id="58"/>
    </w:p>
    <w:p w14:paraId="2376258A" w14:textId="77777777" w:rsidR="00180AD2" w:rsidRDefault="00180AD2" w:rsidP="00180AD2">
      <w:pPr>
        <w:pStyle w:val="Heading3"/>
      </w:pPr>
      <w:bookmarkStart w:id="59" w:name="_Toc65943130"/>
      <w:r>
        <w:t>5.7.1</w:t>
      </w:r>
      <w:r>
        <w:tab/>
        <w:t>General</w:t>
      </w:r>
      <w:bookmarkEnd w:id="59"/>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188206D" w14:textId="77777777" w:rsidR="00180AD2" w:rsidRDefault="00180AD2" w:rsidP="00180AD2">
      <w:pPr>
        <w:pStyle w:val="Heading3"/>
      </w:pPr>
      <w:bookmarkStart w:id="60" w:name="_Toc65943131"/>
      <w:r>
        <w:t>5.7.2</w:t>
      </w:r>
      <w:r>
        <w:tab/>
        <w:t>Usage for realising LI_HIQR</w:t>
      </w:r>
      <w:bookmarkEnd w:id="60"/>
    </w:p>
    <w:p w14:paraId="3E50D4AF" w14:textId="77777777" w:rsidR="00180AD2" w:rsidRPr="007356F8" w:rsidRDefault="00180AD2" w:rsidP="00180AD2">
      <w:pPr>
        <w:pStyle w:val="Heading4"/>
      </w:pPr>
      <w:bookmarkStart w:id="61" w:name="_Toc65943132"/>
      <w:r>
        <w:t>5.7.2.1</w:t>
      </w:r>
      <w:r>
        <w:tab/>
        <w:t>Request structure</w:t>
      </w:r>
      <w:bookmarkEnd w:id="61"/>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096B02B7" w:rsidR="00180AD2" w:rsidRDefault="00180AD2" w:rsidP="00273749">
            <w:pPr>
              <w:pStyle w:val="TAL"/>
              <w:rPr>
                <w:lang w:val="en-US"/>
              </w:rPr>
            </w:pPr>
            <w:r>
              <w:rPr>
                <w:lang w:val="en-US"/>
              </w:rPr>
              <w:t>Shall be set to one of the 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77777777" w:rsidR="00180AD2" w:rsidRDefault="00180AD2" w:rsidP="00273749">
            <w:pPr>
              <w:pStyle w:val="TAL"/>
              <w:rPr>
                <w:lang w:val="en-US"/>
              </w:rPr>
            </w:pPr>
            <w:r>
              <w:rPr>
                <w:lang w:val="en-US"/>
              </w:rPr>
              <w:t>When the requestValues provides a temporary identity, this field shall be set to the observation time of that temporary identity.</w:t>
            </w:r>
          </w:p>
          <w:p w14:paraId="3F429CEF" w14:textId="77777777" w:rsidR="00180AD2" w:rsidRDefault="00180AD2" w:rsidP="00273749">
            <w:pPr>
              <w:pStyle w:val="TAL"/>
              <w:rPr>
                <w:lang w:val="en-US"/>
              </w:rPr>
            </w:pPr>
            <w:r>
              <w:rPr>
                <w:lang w:val="en-US"/>
              </w:rPr>
              <w:t>When the requestValues provides a permanent identity, this is the time at which the LEA requires that the permanent to temporary association is applicable.</w:t>
            </w:r>
          </w:p>
        </w:tc>
        <w:tc>
          <w:tcPr>
            <w:tcW w:w="709" w:type="dxa"/>
            <w:tcBorders>
              <w:top w:val="single" w:sz="4" w:space="0" w:color="auto"/>
              <w:left w:val="single" w:sz="4" w:space="0" w:color="auto"/>
              <w:bottom w:val="single" w:sz="4" w:space="0" w:color="auto"/>
              <w:right w:val="single" w:sz="4" w:space="0" w:color="auto"/>
            </w:tcBorders>
          </w:tcPr>
          <w:p w14:paraId="798B5E4E" w14:textId="77777777" w:rsidR="00180AD2" w:rsidRDefault="00180AD2" w:rsidP="00273749">
            <w:pPr>
              <w:pStyle w:val="TAL"/>
              <w:jc w:val="center"/>
              <w:rPr>
                <w:lang w:val="en-US"/>
              </w:rPr>
            </w:pPr>
            <w:r>
              <w:rPr>
                <w:lang w:val="en-US"/>
              </w:rPr>
              <w:t>M</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r>
              <w:rPr>
                <w:lang w:val="en-US"/>
              </w:rPr>
              <w:t>RequestType</w:t>
            </w:r>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Defined DictionaryEntries</w:t>
            </w:r>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77777777" w:rsidR="00180AD2" w:rsidRDefault="00180AD2" w:rsidP="00273749">
            <w:pPr>
              <w:pStyle w:val="TAL"/>
              <w:rPr>
                <w:lang w:val="en-US"/>
              </w:rPr>
            </w:pPr>
            <w:r>
              <w:rPr>
                <w:lang w:val="en-US"/>
              </w:rPr>
              <w:t>A request for a single IdentityAssociation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7777777" w:rsidR="00180AD2" w:rsidRDefault="00180AD2" w:rsidP="00273749">
            <w:pPr>
              <w:pStyle w:val="TAL"/>
              <w:rPr>
                <w:lang w:val="en-US"/>
              </w:rPr>
            </w:pPr>
            <w:r>
              <w:rPr>
                <w:lang w:val="en-US"/>
              </w:rPr>
              <w:t>A request for an ongoing series of IdentityAssociation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2" w:name="_Toc65943133"/>
      <w:r>
        <w:lastRenderedPageBreak/>
        <w:t>5.7.2.2</w:t>
      </w:r>
      <w:r>
        <w:tab/>
        <w:t>Request parameters</w:t>
      </w:r>
      <w:bookmarkEnd w:id="62"/>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38C2294A" w14:textId="77777777" w:rsidR="00180AD2" w:rsidRDefault="00180AD2" w:rsidP="00180AD2">
      <w:r>
        <w:t>If a temporary identity is provided, the following shall also be present as RequestValues:</w:t>
      </w:r>
    </w:p>
    <w:p w14:paraId="0BB6E04A" w14:textId="77777777" w:rsidR="00180AD2" w:rsidRDefault="00180AD2" w:rsidP="00180AD2">
      <w:pPr>
        <w:pStyle w:val="B1"/>
      </w:pPr>
      <w:r>
        <w:t>-</w:t>
      </w:r>
      <w:r>
        <w:tab/>
        <w:t>CellIdentity, given as defined in Table 5.7.2-4 below.</w:t>
      </w:r>
    </w:p>
    <w:p w14:paraId="01C739A6" w14:textId="77777777" w:rsidR="00180AD2" w:rsidRDefault="00180AD2" w:rsidP="00180AD2">
      <w:pPr>
        <w:pStyle w:val="B1"/>
      </w:pPr>
      <w:r>
        <w:t>-</w:t>
      </w:r>
      <w:r>
        <w:tab/>
        <w:t>TrackingAreaIdentity, given as defined in 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3" w:name="_Toc65943134"/>
      <w:r>
        <w:t>5.7.2.3</w:t>
      </w:r>
      <w:r>
        <w:tab/>
        <w:t>Response structure</w:t>
      </w:r>
      <w:bookmarkEnd w:id="63"/>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C710C3A" w14:textId="3EB51A95" w:rsidR="00180AD2" w:rsidRDefault="00242C69" w:rsidP="00180AD2">
      <w:r>
        <w:t xml:space="preserve">LI_HIQR responses are represented as XML following the IdentityAssociationDetails type definition described within the </w:t>
      </w:r>
      <w:r w:rsidRPr="0077362D">
        <w:t>XSD Schema for Identity Association</w:t>
      </w:r>
      <w:r w:rsidR="005178B0">
        <w:t xml:space="preserve"> </w:t>
      </w:r>
      <w:r>
        <w:t>(see Annex E), delivered within a DELIVER request (see ETSI TS 103 120 [6] clause 6.4.10) containing a DELIVERY object (see ETSI TS 103 120 [6] clause 10).</w:t>
      </w:r>
    </w:p>
    <w:p w14:paraId="17EF0FD3" w14:textId="77777777" w:rsidR="00180AD2" w:rsidRDefault="00180AD2" w:rsidP="00180AD2">
      <w:r>
        <w:lastRenderedPageBreak/>
        <w:t>The fields of each IdentityAssociationRecord shall be set as follows:</w:t>
      </w:r>
    </w:p>
    <w:p w14:paraId="493EC3C7" w14:textId="77777777" w:rsidR="00180AD2" w:rsidRDefault="00180AD2" w:rsidP="00180AD2">
      <w:pPr>
        <w:pStyle w:val="TH"/>
      </w:pPr>
      <w:r>
        <w:t>Table 5.7.2-5: IdentityAssociationRecord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r>
              <w:rPr>
                <w:lang w:val="en-US"/>
              </w:rPr>
              <w:t>AssociationStartTime</w:t>
            </w:r>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r>
              <w:rPr>
                <w:lang w:val="en-US"/>
              </w:rPr>
              <w:t>AssociationEndTime</w:t>
            </w:r>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180AD2"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6A748369" w:rsidR="00180AD2" w:rsidRPr="00CC236D" w:rsidRDefault="00180AD2" w:rsidP="00273749">
            <w:pPr>
              <w:pStyle w:val="NO"/>
            </w:pPr>
            <w:r w:rsidRPr="00B34E31">
              <w:t>N</w:t>
            </w:r>
            <w:r>
              <w:t>OTE</w:t>
            </w:r>
            <w:r w:rsidRPr="00B34E31">
              <w:t>:</w:t>
            </w:r>
            <w:r>
              <w:tab/>
              <w:t>If the association between the identifiers is only valid at a single point in time (i.e. SUCI), the AssociationStartTime and AssociationEndTime values shall both be set to that point in time.</w:t>
            </w:r>
          </w:p>
        </w:tc>
      </w:tr>
    </w:tbl>
    <w:p w14:paraId="6ED9823A" w14:textId="77777777" w:rsidR="00180AD2" w:rsidRDefault="00180AD2" w:rsidP="00180AD2"/>
    <w:p w14:paraId="2965F05F" w14:textId="29BA613E" w:rsidR="00180AD2" w:rsidRDefault="00180AD2" w:rsidP="00180AD2">
      <w:r>
        <w:t>If no association is found which matches the criteria provided in the LI_XQR request, then the LI_XQR response contains zero records. Similarly, the LI_HIQR response contains zero records.</w:t>
      </w:r>
    </w:p>
    <w:p w14:paraId="46C32562" w14:textId="21BE7167" w:rsidR="00180AD2" w:rsidRDefault="00180AD2" w:rsidP="00180AD2">
      <w:r>
        <w:t>The DeliveryObject Reference field (see ETSI TS 103 120 [6] clause 10.2.1) shall be set to the Reference of the LDTaskObject used in the request, to provide correlation between request and response.</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r>
              <w:rPr>
                <w:lang w:val="en-US"/>
              </w:rPr>
              <w:t>ManifestSpecification.</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Defined DictionaryEntries</w:t>
            </w:r>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77777777" w:rsidR="00180AD2" w:rsidRDefault="00180AD2" w:rsidP="00273749">
            <w:pPr>
              <w:pStyle w:val="TAH"/>
              <w:jc w:val="left"/>
              <w:rPr>
                <w:b w:val="0"/>
                <w:bCs/>
                <w:lang w:val="en-US"/>
              </w:rPr>
            </w:pPr>
            <w:r>
              <w:rPr>
                <w:b w:val="0"/>
                <w:bCs/>
                <w:lang w:val="en-US"/>
              </w:rPr>
              <w:t>The delivery is according to the LIHIQRResponse schema (see Annex E)</w:t>
            </w:r>
          </w:p>
        </w:tc>
      </w:tr>
    </w:tbl>
    <w:p w14:paraId="2F5D0BC0" w14:textId="77777777" w:rsidR="00180AD2" w:rsidRDefault="00180AD2" w:rsidP="00180AD2"/>
    <w:p w14:paraId="3D28771B" w14:textId="77777777" w:rsidR="00180AD2" w:rsidRDefault="00180AD2" w:rsidP="00180AD2">
      <w:pPr>
        <w:pStyle w:val="Heading2"/>
      </w:pPr>
      <w:bookmarkStart w:id="64" w:name="_Toc65943135"/>
      <w:bookmarkStart w:id="65" w:name="_Hlk54857791"/>
      <w:r>
        <w:t>5.8</w:t>
      </w:r>
      <w:r>
        <w:tab/>
        <w:t>Protocols for LI_XQR</w:t>
      </w:r>
      <w:bookmarkEnd w:id="64"/>
    </w:p>
    <w:bookmarkEnd w:id="65"/>
    <w:p w14:paraId="546E193B" w14:textId="77777777" w:rsidR="00180AD2" w:rsidRDefault="00180AD2" w:rsidP="00180AD2">
      <w:r>
        <w:t>LI_XQR requests are realised using TS 103 221-1 [7] to transport the IdentityAssociationRequest and IdentityAssociationResponse messages (which are derived from the X1RequestMessage and X1ResponseMessage definitions in TS 103 221-1 [7]) as described in Annex E. The IdentityAssociationRequest message is populated as follows:</w:t>
      </w:r>
    </w:p>
    <w:p w14:paraId="1ECABEC8" w14:textId="77777777" w:rsidR="00180AD2" w:rsidRPr="00CE0181" w:rsidRDefault="00180AD2" w:rsidP="00180AD2">
      <w:pPr>
        <w:pStyle w:val="TH"/>
      </w:pPr>
      <w:r w:rsidRPr="008C30E0">
        <w:t xml:space="preserve">Table </w:t>
      </w:r>
      <w:r>
        <w:t>5.8</w:t>
      </w:r>
      <w:r w:rsidRPr="008C30E0">
        <w:t xml:space="preserve">-1: </w:t>
      </w:r>
      <w:r>
        <w:t xml:space="preserve">IdentityAssociationRequest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77777777" w:rsidR="00F47F16" w:rsidRDefault="00F47F16" w:rsidP="00146478">
            <w:pPr>
              <w:pStyle w:val="TAL"/>
              <w:rPr>
                <w:lang w:val="en-US"/>
              </w:rPr>
            </w:pPr>
            <w:r>
              <w:rPr>
                <w:lang w:val="en-US"/>
              </w:rPr>
              <w:t>Shall be set to one of the values as defined in Table 5.7.2-3.</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r>
              <w:rPr>
                <w:lang w:val="en-US"/>
              </w:rPr>
              <w:t>ObservedTime</w:t>
            </w:r>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r>
              <w:t>RequestValues</w:t>
            </w:r>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Successful LI_XQR responses are returned using the IdentityAssociationResponse message. Error conditions are reported using the normal error reporting mechanisms described in TS 103 221-1 [7].</w:t>
      </w:r>
    </w:p>
    <w:p w14:paraId="28753947" w14:textId="00212BDD" w:rsidR="00180AD2" w:rsidRDefault="00180AD2" w:rsidP="00180AD2">
      <w:r>
        <w:t>LI_XQR query responses are represented in XML following the IdentityAssociationResponse schema (see Annex E). The fields of the IdentityAssociationResponse record shall be populated as described in Table 5.7.2-5.</w:t>
      </w:r>
    </w:p>
    <w:p w14:paraId="3423115D" w14:textId="77777777" w:rsidR="00180AD2" w:rsidRDefault="00180AD2" w:rsidP="00180AD2">
      <w:pPr>
        <w:pStyle w:val="Heading2"/>
      </w:pPr>
      <w:bookmarkStart w:id="66" w:name="_Toc65943136"/>
      <w:r>
        <w:lastRenderedPageBreak/>
        <w:t>5.9</w:t>
      </w:r>
      <w:r>
        <w:tab/>
        <w:t>Protocols for LI_XER</w:t>
      </w:r>
      <w:bookmarkEnd w:id="66"/>
    </w:p>
    <w:p w14:paraId="405DFBF2" w14:textId="77777777" w:rsidR="00180AD2" w:rsidRDefault="00180AD2" w:rsidP="00180AD2">
      <w:r>
        <w:t>LI_XER records are realised using a TLS connection as defined in clause 6.2.2A.2.3, with records BER-encoded as defined in Annex F.</w:t>
      </w:r>
    </w:p>
    <w:p w14:paraId="32B7C330" w14:textId="30A4C372" w:rsidR="002E303B" w:rsidRPr="00760004" w:rsidRDefault="003431E2" w:rsidP="002E303B">
      <w:pPr>
        <w:pStyle w:val="Heading1"/>
      </w:pPr>
      <w:bookmarkStart w:id="67" w:name="_Toc65943137"/>
      <w:r w:rsidRPr="00760004">
        <w:t>6</w:t>
      </w:r>
      <w:r w:rsidR="002E303B" w:rsidRPr="00760004">
        <w:tab/>
        <w:t>Network Layer Based Interception</w:t>
      </w:r>
      <w:bookmarkEnd w:id="67"/>
    </w:p>
    <w:p w14:paraId="2F2AE169" w14:textId="57AB71B3" w:rsidR="00716BA7" w:rsidRPr="00760004" w:rsidRDefault="00716BA7" w:rsidP="00716BA7">
      <w:pPr>
        <w:pStyle w:val="Heading2"/>
      </w:pPr>
      <w:bookmarkStart w:id="68" w:name="_Toc65943138"/>
      <w:r w:rsidRPr="00760004">
        <w:t>6.1</w:t>
      </w:r>
      <w:r w:rsidRPr="00760004">
        <w:tab/>
        <w:t>Introduction</w:t>
      </w:r>
      <w:bookmarkEnd w:id="68"/>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69" w:name="_Toc65943139"/>
      <w:r w:rsidRPr="00760004">
        <w:t>6.2</w:t>
      </w:r>
      <w:r w:rsidRPr="00760004">
        <w:tab/>
        <w:t>5G</w:t>
      </w:r>
      <w:bookmarkEnd w:id="69"/>
    </w:p>
    <w:p w14:paraId="41946991" w14:textId="115DA9A5" w:rsidR="00716BA7" w:rsidRPr="00760004" w:rsidRDefault="00716BA7" w:rsidP="00716BA7">
      <w:pPr>
        <w:pStyle w:val="Heading3"/>
      </w:pPr>
      <w:bookmarkStart w:id="70" w:name="_Toc65943140"/>
      <w:r w:rsidRPr="00760004">
        <w:t>6.2.1</w:t>
      </w:r>
      <w:r w:rsidRPr="00760004">
        <w:tab/>
        <w:t>General</w:t>
      </w:r>
      <w:bookmarkEnd w:id="70"/>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71" w:name="_Toc65943141"/>
      <w:r w:rsidRPr="00760004">
        <w:t>6.2.2</w:t>
      </w:r>
      <w:r w:rsidRPr="00760004">
        <w:tab/>
        <w:t>LI at AMF</w:t>
      </w:r>
      <w:bookmarkEnd w:id="71"/>
    </w:p>
    <w:p w14:paraId="194AEFDD" w14:textId="290091E8" w:rsidR="00716BA7" w:rsidRPr="00760004" w:rsidRDefault="00716BA7" w:rsidP="00716BA7">
      <w:pPr>
        <w:pStyle w:val="Heading4"/>
      </w:pPr>
      <w:bookmarkStart w:id="72" w:name="_Toc65943142"/>
      <w:r w:rsidRPr="00760004">
        <w:t>6.2.2.1</w:t>
      </w:r>
      <w:r w:rsidRPr="00760004">
        <w:tab/>
        <w:t>Provis</w:t>
      </w:r>
      <w:r w:rsidR="008957FD" w:rsidRPr="00760004">
        <w:t>i</w:t>
      </w:r>
      <w:r w:rsidRPr="00760004">
        <w:t>oning over LI_X1</w:t>
      </w:r>
      <w:bookmarkEnd w:id="72"/>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r w:rsidRPr="00CE0181">
              <w:t>ListOfDIDs</w:t>
            </w:r>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r w:rsidRPr="00CE0181">
              <w:t>TaskDetailsExtensions/</w:t>
            </w:r>
          </w:p>
          <w:p w14:paraId="42CBFE14" w14:textId="77777777" w:rsidR="00021DF2" w:rsidRPr="00CE0181" w:rsidRDefault="00021DF2" w:rsidP="00273749">
            <w:pPr>
              <w:pStyle w:val="TAL"/>
            </w:pPr>
            <w:r>
              <w:t>IdentifierAssociationExtensions</w:t>
            </w:r>
          </w:p>
        </w:tc>
        <w:tc>
          <w:tcPr>
            <w:tcW w:w="6242" w:type="dxa"/>
          </w:tcPr>
          <w:p w14:paraId="26DF106C" w14:textId="77777777" w:rsidR="00021DF2" w:rsidRPr="00CE0181" w:rsidRDefault="00021DF2" w:rsidP="00273749">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lastRenderedPageBreak/>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73" w:name="_Hlk47015859"/>
            <w:r>
              <w:t>EventsGenerated</w:t>
            </w:r>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r w:rsidR="008B4526">
              <w:t>IdentifierAssociation</w:t>
            </w:r>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73"/>
    </w:tbl>
    <w:p w14:paraId="4F239890" w14:textId="77777777" w:rsidR="00021DF2" w:rsidRDefault="00021DF2" w:rsidP="00021DF2"/>
    <w:p w14:paraId="49C1201F" w14:textId="77777777" w:rsidR="00716BA7" w:rsidRPr="00760004" w:rsidRDefault="00716BA7" w:rsidP="00716BA7">
      <w:pPr>
        <w:pStyle w:val="Heading4"/>
      </w:pPr>
      <w:bookmarkStart w:id="74" w:name="_Toc65943143"/>
      <w:r w:rsidRPr="00760004">
        <w:t>6.2.2.2</w:t>
      </w:r>
      <w:r w:rsidRPr="00760004">
        <w:tab/>
        <w:t>Generation of xIRI over LI_X2</w:t>
      </w:r>
      <w:bookmarkEnd w:id="74"/>
    </w:p>
    <w:p w14:paraId="58F370E3" w14:textId="1D237726" w:rsidR="005E25E0" w:rsidRPr="00760004" w:rsidRDefault="005E25E0" w:rsidP="009903CB">
      <w:pPr>
        <w:pStyle w:val="Heading5"/>
      </w:pPr>
      <w:bookmarkStart w:id="75" w:name="_Toc65943144"/>
      <w:r w:rsidRPr="00760004">
        <w:t>6.2.2.2.1</w:t>
      </w:r>
      <w:r w:rsidRPr="00760004">
        <w:tab/>
        <w:t>General</w:t>
      </w:r>
      <w:bookmarkEnd w:id="75"/>
    </w:p>
    <w:p w14:paraId="0AEE2A15" w14:textId="77777777" w:rsidR="00B50F57" w:rsidRPr="00760004" w:rsidRDefault="00B50F57" w:rsidP="00B50F57">
      <w:r w:rsidRPr="00760004">
        <w:t>The IRI-POI present in the AMF shall send the xIRIs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The IRI-POI in the AMF shall only generate xIRI containing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76" w:name="_Toc65943145"/>
      <w:r w:rsidRPr="00760004">
        <w:t>6.2.2.</w:t>
      </w:r>
      <w:r w:rsidR="00B9163B" w:rsidRPr="00760004">
        <w:t>2.</w:t>
      </w:r>
      <w:r w:rsidR="005E25E0" w:rsidRPr="00760004">
        <w:t>2</w:t>
      </w:r>
      <w:r w:rsidRPr="00760004">
        <w:tab/>
        <w:t>Registration</w:t>
      </w:r>
      <w:bookmarkEnd w:id="76"/>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53FB0F98" w:rsidR="004D1031" w:rsidRPr="00760004" w:rsidRDefault="004D1031" w:rsidP="004D1031">
            <w:pPr>
              <w:pStyle w:val="TAL"/>
            </w:pPr>
            <w:r w:rsidRPr="00760004">
              <w:t>UE's local IP address used to reach the N3IWF, 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7C283564" w:rsidR="008E0E43" w:rsidRPr="008109D3" w:rsidRDefault="008E0E43" w:rsidP="00273749">
            <w:pPr>
              <w:pStyle w:val="TAL"/>
            </w:pPr>
            <w:r>
              <w:t>List of tracking areas associated with the registration area within which the UE is current registered, see TS 24.501 [13], clause 9.11.3.4</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77" w:name="_Toc65943146"/>
      <w:r w:rsidRPr="00760004">
        <w:t>6.2.2.2.</w:t>
      </w:r>
      <w:r w:rsidR="00617534" w:rsidRPr="00760004">
        <w:t>3</w:t>
      </w:r>
      <w:r w:rsidRPr="00760004">
        <w:tab/>
        <w:t>Deregistration</w:t>
      </w:r>
      <w:bookmarkEnd w:id="77"/>
    </w:p>
    <w:p w14:paraId="69F5694E" w14:textId="6D5BE80C"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lastRenderedPageBreak/>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78" w:name="_Toc65943147"/>
      <w:r w:rsidRPr="00760004">
        <w:t>6.2.2.2.</w:t>
      </w:r>
      <w:r w:rsidR="004455E4" w:rsidRPr="00760004">
        <w:t>4</w:t>
      </w:r>
      <w:r w:rsidRPr="00760004">
        <w:tab/>
        <w:t xml:space="preserve">Location </w:t>
      </w:r>
      <w:r w:rsidR="00F56869" w:rsidRPr="00760004">
        <w:t>u</w:t>
      </w:r>
      <w:r w:rsidRPr="00760004">
        <w:t>pdate</w:t>
      </w:r>
      <w:bookmarkEnd w:id="78"/>
    </w:p>
    <w:p w14:paraId="69AF9532" w14:textId="38AC04A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4066FB7A"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 xml:space="preserve">may trigger the generation of an xIRI AMFLocationUpdate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r w:rsidRPr="00760004">
              <w:t>g</w:t>
            </w:r>
            <w:r w:rsidR="00E22B30" w:rsidRPr="00760004">
              <w:t>UTI</w:t>
            </w:r>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79" w:name="_Toc65943148"/>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79"/>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r w:rsidRPr="00760004">
              <w:t>p</w:t>
            </w:r>
            <w:r w:rsidR="00E22B30" w:rsidRPr="00760004">
              <w:t>EI</w:t>
            </w:r>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r w:rsidRPr="00760004">
              <w:t>g</w:t>
            </w:r>
            <w:r w:rsidR="00E22B30" w:rsidRPr="00760004">
              <w:t>PSI</w:t>
            </w:r>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r w:rsidRPr="00760004">
              <w:t>g</w:t>
            </w:r>
            <w:r w:rsidR="00E22B30" w:rsidRPr="00760004">
              <w:t>UTI</w:t>
            </w:r>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24DFD3DD" w:rsidR="00DB0A3B" w:rsidRPr="00760004" w:rsidRDefault="00DB0A3B" w:rsidP="00DB0A3B">
            <w:pPr>
              <w:pStyle w:val="TAL"/>
            </w:pPr>
            <w:r w:rsidRPr="00760004">
              <w:t>UE's local IP address used to reach the N3IWF, 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6A0249C5" w:rsidR="00C73D12" w:rsidRDefault="00C73D12" w:rsidP="00273749">
            <w:pPr>
              <w:pStyle w:val="TAL"/>
            </w:pPr>
            <w:r>
              <w:t>List of tracking areas associated with the registration area within which the UE is current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80" w:name="_Toc65943149"/>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80"/>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rsidRPr="00760004"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81" w:name="_Toc65943150"/>
      <w:r>
        <w:t>6.2.2.2.7</w:t>
      </w:r>
      <w:r>
        <w:tab/>
        <w:t>AMF identifier association</w:t>
      </w:r>
      <w:bookmarkEnd w:id="81"/>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F5E15" w14:paraId="51497774"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77777777" w:rsidR="00BF5E15" w:rsidRDefault="00BF5E15" w:rsidP="00273749">
            <w:pPr>
              <w:pStyle w:val="TAL"/>
            </w:pPr>
            <w:r>
              <w:t>List of tracking areas associated with the registration area within which the UE is current registered, see TS 24.501 [13], clause 9.11.3.4.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82" w:name="_Toc65943151"/>
      <w:r w:rsidRPr="00760004">
        <w:t>6.2.2.3</w:t>
      </w:r>
      <w:r w:rsidRPr="00760004">
        <w:tab/>
        <w:t>Generation of IRI over LI_HI2</w:t>
      </w:r>
      <w:bookmarkEnd w:id="82"/>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Pr="00760004" w:rsidRDefault="006C2C35" w:rsidP="006C2C35">
      <w:r w:rsidRPr="00760004">
        <w:t>The timestamp field of the psHeader structure shall be set to the time at which the AMF event was observed (i.e. the timestamp field of the X2 PDU).</w:t>
      </w:r>
    </w:p>
    <w:p w14:paraId="66F16695" w14:textId="09EBA4F9" w:rsidR="009A29B3" w:rsidRPr="00760004" w:rsidRDefault="009A29B3" w:rsidP="009A29B3">
      <w:pPr>
        <w:rPr>
          <w:lang w:eastAsia="en-GB"/>
        </w:rPr>
      </w:pPr>
      <w:r w:rsidRPr="00760004">
        <w:rPr>
          <w:lang w:eastAsia="en-GB"/>
        </w:rPr>
        <w:t>Table 6.</w:t>
      </w:r>
      <w:r w:rsidR="00772F06" w:rsidRPr="00760004">
        <w:rPr>
          <w:lang w:eastAsia="en-GB"/>
        </w:rPr>
        <w:t>2.2-6</w:t>
      </w:r>
      <w:r w:rsidRPr="00760004">
        <w:rPr>
          <w:lang w:eastAsia="en-GB"/>
        </w:rPr>
        <w:t xml:space="preserve"> shows the IRI type (see ETSI TS 102 232-1 [9] clause 5.2.10) to be used for each IRI message</w:t>
      </w:r>
      <w:r w:rsidR="00772F06" w:rsidRPr="00760004">
        <w:rPr>
          <w:lang w:eastAsia="en-GB"/>
        </w:rPr>
        <w:t>.</w:t>
      </w:r>
    </w:p>
    <w:p w14:paraId="55F94050" w14:textId="2008CDAE"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3E0BD4" w:rsidRPr="00760004">
        <w:rPr>
          <w:lang w:eastAsia="en-GB"/>
        </w:rPr>
        <w:t>6</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Pr="00760004" w:rsidRDefault="00573177" w:rsidP="00573177">
      <w:pPr>
        <w:pStyle w:val="Heading4"/>
      </w:pPr>
      <w:bookmarkStart w:id="83" w:name="_Toc65943152"/>
      <w:r w:rsidRPr="00760004">
        <w:t>6.2.2.4</w:t>
      </w:r>
      <w:r w:rsidRPr="00760004">
        <w:tab/>
        <w:t xml:space="preserve">Identity </w:t>
      </w:r>
      <w:r w:rsidR="006D247A" w:rsidRPr="00760004">
        <w:t>p</w:t>
      </w:r>
      <w:r w:rsidRPr="00760004">
        <w:t>rivacy</w:t>
      </w:r>
      <w:bookmarkEnd w:id="83"/>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84" w:name="_Toc65943153"/>
      <w:r>
        <w:t>6.2.2A</w:t>
      </w:r>
      <w:r>
        <w:tab/>
        <w:t>Identifier Reporting for AMF</w:t>
      </w:r>
      <w:bookmarkEnd w:id="84"/>
    </w:p>
    <w:p w14:paraId="7FA30025" w14:textId="77777777" w:rsidR="00FE4475" w:rsidRDefault="00FE4475" w:rsidP="00FE4475">
      <w:pPr>
        <w:pStyle w:val="Heading4"/>
      </w:pPr>
      <w:bookmarkStart w:id="85" w:name="_Toc65943154"/>
      <w:r>
        <w:t>6.2.2A.1</w:t>
      </w:r>
      <w:r>
        <w:tab/>
        <w:t>Activation of reporting over LI_XEM1</w:t>
      </w:r>
      <w:bookmarkEnd w:id="85"/>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86" w:name="_Toc65943155"/>
      <w:r>
        <w:t>6.2.2A.2</w:t>
      </w:r>
      <w:r>
        <w:tab/>
        <w:t>Generation of records over LI_XER</w:t>
      </w:r>
      <w:bookmarkEnd w:id="86"/>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296A2B19"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lastRenderedPageBreak/>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87" w:name="_Toc65943156"/>
      <w:r w:rsidRPr="00484981">
        <w:t>6.2.2</w:t>
      </w:r>
      <w:r>
        <w:t>A</w:t>
      </w:r>
      <w:r w:rsidRPr="00484981">
        <w:t>.</w:t>
      </w:r>
      <w:r>
        <w:t>2</w:t>
      </w:r>
      <w:r w:rsidRPr="00484981">
        <w:t>.</w:t>
      </w:r>
      <w:r>
        <w:t>2</w:t>
      </w:r>
      <w:r w:rsidRPr="00484981">
        <w:tab/>
      </w:r>
      <w:r>
        <w:t>Association Events</w:t>
      </w:r>
      <w:bookmarkEnd w:id="87"/>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77777777" w:rsidR="00FE4475" w:rsidRDefault="00FE4475" w:rsidP="00273749">
            <w:pPr>
              <w:pStyle w:val="TAL"/>
            </w:pPr>
            <w:r>
              <w:t>Last known TAI associated with the SUPI. Encoded as per TS 24.501 [13] clause 9.1.3.8,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77777777" w:rsidR="00FE4475" w:rsidRDefault="00FE4475" w:rsidP="00273749">
            <w:pPr>
              <w:pStyle w:val="TAL"/>
            </w:pPr>
            <w:r>
              <w:t xml:space="preserve">ueLocationTimestamp(s) of nCGIs if available in AMF as per TS 29 .571 [17] clause 5.4.4.9. </w:t>
            </w:r>
          </w:p>
          <w:p w14:paraId="013CF99C" w14:textId="77777777" w:rsidR="00FE4475" w:rsidRDefault="00FE4475" w:rsidP="00273749">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FE4475"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77777777" w:rsidR="00FE4475" w:rsidRDefault="00FE4475" w:rsidP="00273749">
            <w:pPr>
              <w:pStyle w:val="TAL"/>
            </w:pPr>
            <w:r>
              <w:t>SUCI shall be provided when event is triggered by association of a SUCI to a SUPI.</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273749">
            <w:pPr>
              <w:pStyle w:val="TAL"/>
            </w:pPr>
            <w:r>
              <w:t>C</w:t>
            </w:r>
          </w:p>
        </w:tc>
      </w:tr>
      <w:tr w:rsidR="00FE4475"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FE4475" w:rsidRDefault="00FE4475" w:rsidP="00273749">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273749">
            <w:pPr>
              <w:pStyle w:val="TAL"/>
            </w:pPr>
            <w:r>
              <w:t>C</w:t>
            </w:r>
          </w:p>
        </w:tc>
      </w:tr>
      <w:tr w:rsidR="00FE4475"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77777777" w:rsidR="00FE4475" w:rsidRDefault="00FE4475" w:rsidP="00273749">
            <w:pPr>
              <w:pStyle w:val="TAL"/>
            </w:pPr>
            <w:r>
              <w:t>List of tracking areas associated with the registration area within which the UE is current registered, see TS 24.501 [13], clause 9.11.3.4.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273749">
            <w:pPr>
              <w:pStyle w:val="TAL"/>
            </w:pPr>
            <w:r>
              <w:t>C</w:t>
            </w:r>
          </w:p>
        </w:tc>
      </w:tr>
      <w:tr w:rsidR="00FE4475"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FE4475" w:rsidRDefault="00FE4475" w:rsidP="00273749">
            <w:pPr>
              <w:pStyle w:val="NO"/>
            </w:pPr>
            <w:bookmarkStart w:id="88" w:name="_Hlk55229191"/>
            <w:r>
              <w:t>NOTE 1:</w:t>
            </w:r>
            <w:r>
              <w:tab/>
              <w:t>Shall be provided in first association record to ICF after PEI is available and following any change of PEI.</w:t>
            </w:r>
            <w:bookmarkEnd w:id="88"/>
          </w:p>
          <w:p w14:paraId="0E07228F" w14:textId="77777777" w:rsidR="00FE4475" w:rsidRDefault="00FE4475" w:rsidP="00273749">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lastRenderedPageBreak/>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r>
              <w:t xml:space="preserve">ueLocationTimestamp(s) of nCGIs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89" w:name="_Toc65943157"/>
      <w:r w:rsidRPr="00484981">
        <w:t>6.2.2</w:t>
      </w:r>
      <w:r>
        <w:t>A</w:t>
      </w:r>
      <w:r w:rsidRPr="00484981">
        <w:t>.</w:t>
      </w:r>
      <w:r>
        <w:t>2</w:t>
      </w:r>
      <w:r w:rsidRPr="00484981">
        <w:t>.</w:t>
      </w:r>
      <w:r>
        <w:t>3</w:t>
      </w:r>
      <w:r w:rsidRPr="00484981">
        <w:tab/>
      </w:r>
      <w:r>
        <w:t>Transmission to the ICF</w:t>
      </w:r>
      <w:bookmarkEnd w:id="89"/>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90" w:name="_Toc65943158"/>
      <w:r w:rsidRPr="00760004">
        <w:t>6.2.3</w:t>
      </w:r>
      <w:r w:rsidRPr="00760004">
        <w:tab/>
        <w:t>LI for SMF/UPF</w:t>
      </w:r>
      <w:bookmarkEnd w:id="90"/>
    </w:p>
    <w:p w14:paraId="3A64619E" w14:textId="77777777" w:rsidR="00905A61" w:rsidRPr="00027916" w:rsidRDefault="00905A61" w:rsidP="00905A61">
      <w:pPr>
        <w:pStyle w:val="Heading4"/>
      </w:pPr>
      <w:bookmarkStart w:id="91" w:name="_Toc65943159"/>
      <w:r>
        <w:t>6.2.3.1</w:t>
      </w:r>
      <w:r>
        <w:tab/>
        <w:t>Provisioning over LI_X1</w:t>
      </w:r>
      <w:bookmarkEnd w:id="91"/>
    </w:p>
    <w:p w14:paraId="35DDD4D3" w14:textId="31D51B3F" w:rsidR="00905A61" w:rsidRDefault="00905A61" w:rsidP="00905A61">
      <w:pPr>
        <w:pStyle w:val="Heading5"/>
      </w:pPr>
      <w:bookmarkStart w:id="92" w:name="_Toc65943160"/>
      <w:r>
        <w:t>6.2.3.1.1</w:t>
      </w:r>
      <w:r>
        <w:tab/>
        <w:t>General</w:t>
      </w:r>
      <w:bookmarkEnd w:id="92"/>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93" w:name="_Toc65943161"/>
      <w:r>
        <w:t>6.2.3.1.2</w:t>
      </w:r>
      <w:r>
        <w:tab/>
        <w:t>Provisioning of the IRI-POI, IRI-TF and CC-TF in the SMF</w:t>
      </w:r>
      <w:bookmarkEnd w:id="93"/>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lastRenderedPageBreak/>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r w:rsidRPr="00CE0181">
              <w:t>TaskDetailsExtensions/</w:t>
            </w:r>
          </w:p>
          <w:p w14:paraId="42AA237E" w14:textId="77777777" w:rsidR="00905A61" w:rsidRDefault="00905A61" w:rsidP="002A2CDE">
            <w:pPr>
              <w:pStyle w:val="TAL"/>
            </w:pPr>
            <w:r>
              <w:t>HeaderReporting</w:t>
            </w:r>
          </w:p>
        </w:tc>
        <w:tc>
          <w:tcPr>
            <w:tcW w:w="6242" w:type="dxa"/>
          </w:tcPr>
          <w:p w14:paraId="14207371"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r>
              <w:t>ListOfDIDs</w:t>
            </w:r>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94" w:name="_Toc65943162"/>
      <w:r>
        <w:rPr>
          <w:rFonts w:eastAsiaTheme="minorHAnsi"/>
          <w:lang w:val="en-US"/>
        </w:rPr>
        <w:t>6.2.3.1.3</w:t>
      </w:r>
      <w:r>
        <w:rPr>
          <w:rFonts w:eastAsiaTheme="minorHAnsi"/>
          <w:lang w:val="en-US"/>
        </w:rPr>
        <w:tab/>
        <w:t>Provisioning of the MDF2</w:t>
      </w:r>
      <w:bookmarkEnd w:id="94"/>
    </w:p>
    <w:p w14:paraId="50709130" w14:textId="3655EC3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lastRenderedPageBreak/>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r w:rsidRPr="00CE0181">
              <w:t>TaskDetailsExtensions/</w:t>
            </w:r>
          </w:p>
          <w:p w14:paraId="783F5AF2" w14:textId="77777777" w:rsidR="00905A61" w:rsidRDefault="00905A61" w:rsidP="002A2CDE">
            <w:pPr>
              <w:pStyle w:val="TAL"/>
            </w:pPr>
            <w:r>
              <w:t>HeaderReporting</w:t>
            </w:r>
          </w:p>
        </w:tc>
        <w:tc>
          <w:tcPr>
            <w:tcW w:w="6242" w:type="dxa"/>
          </w:tcPr>
          <w:p w14:paraId="3190E2C9"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r>
              <w:t>ListOfDIDs</w:t>
            </w:r>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r>
              <w:t>ListOfMediationDetails</w:t>
            </w:r>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r>
              <w:t>ListOfDIDs</w:t>
            </w:r>
          </w:p>
        </w:tc>
        <w:tc>
          <w:tcPr>
            <w:tcW w:w="6242" w:type="dxa"/>
          </w:tcPr>
          <w:p w14:paraId="2A25E058" w14:textId="77777777" w:rsidR="00905A61" w:rsidRDefault="00905A61"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r>
              <w:t>ServiceScoping</w:t>
            </w:r>
          </w:p>
        </w:tc>
        <w:tc>
          <w:tcPr>
            <w:tcW w:w="6242" w:type="dxa"/>
          </w:tcPr>
          <w:p w14:paraId="3BCE6F8F"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95" w:name="_Toc65943163"/>
      <w:r>
        <w:rPr>
          <w:rFonts w:eastAsiaTheme="minorHAnsi"/>
          <w:lang w:val="en-US"/>
        </w:rPr>
        <w:t>6.2.3.1.</w:t>
      </w:r>
      <w:r w:rsidR="00113338">
        <w:rPr>
          <w:rFonts w:eastAsiaTheme="minorHAnsi"/>
          <w:lang w:val="en-US"/>
        </w:rPr>
        <w:t>4</w:t>
      </w:r>
      <w:r>
        <w:rPr>
          <w:rFonts w:eastAsiaTheme="minorHAnsi"/>
          <w:lang w:val="en-US"/>
        </w:rPr>
        <w:tab/>
        <w:t>Provisioning of the MDF3</w:t>
      </w:r>
      <w:bookmarkEnd w:id="95"/>
    </w:p>
    <w:p w14:paraId="24BB7F70" w14:textId="16AA6DF2"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lastRenderedPageBreak/>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r w:rsidRPr="00CE0181">
              <w:t>TaskDetailsExtensions/</w:t>
            </w:r>
          </w:p>
          <w:p w14:paraId="41488063" w14:textId="77777777" w:rsidR="00905A61" w:rsidRDefault="00905A61" w:rsidP="002A2CDE">
            <w:pPr>
              <w:pStyle w:val="TAL"/>
            </w:pPr>
            <w:r>
              <w:t>HeaderReporting</w:t>
            </w:r>
          </w:p>
        </w:tc>
        <w:tc>
          <w:tcPr>
            <w:tcW w:w="6100" w:type="dxa"/>
          </w:tcPr>
          <w:p w14:paraId="15723EA5"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r>
              <w:t>ListOfDIDs</w:t>
            </w:r>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r>
              <w:t>ListOfMediationDetails</w:t>
            </w:r>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r>
              <w:t>ListOfDIDs</w:t>
            </w:r>
          </w:p>
        </w:tc>
        <w:tc>
          <w:tcPr>
            <w:tcW w:w="6100" w:type="dxa"/>
          </w:tcPr>
          <w:p w14:paraId="635BB7E7" w14:textId="77777777" w:rsidR="00905A61" w:rsidRDefault="00905A61" w:rsidP="002A2CDE">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r>
              <w:t>ServiceScoping</w:t>
            </w:r>
          </w:p>
        </w:tc>
        <w:tc>
          <w:tcPr>
            <w:tcW w:w="6100" w:type="dxa"/>
          </w:tcPr>
          <w:p w14:paraId="016A4F12"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96" w:name="_Toc65943164"/>
      <w:r w:rsidRPr="00760004">
        <w:t>6.2.3.</w:t>
      </w:r>
      <w:r w:rsidR="000D4C6D" w:rsidRPr="00760004">
        <w:t>2</w:t>
      </w:r>
      <w:r w:rsidRPr="00760004">
        <w:tab/>
        <w:t xml:space="preserve">Generation of xIRI at </w:t>
      </w:r>
      <w:r w:rsidR="005C6EC0" w:rsidRPr="00760004">
        <w:t xml:space="preserve">IRI-POI in </w:t>
      </w:r>
      <w:r w:rsidRPr="00760004">
        <w:t>SMF over LI_X2</w:t>
      </w:r>
      <w:bookmarkEnd w:id="96"/>
    </w:p>
    <w:p w14:paraId="1072A605" w14:textId="63C0E948" w:rsidR="000D4C6D" w:rsidRPr="00760004" w:rsidRDefault="000D4C6D" w:rsidP="00FC1C6A">
      <w:pPr>
        <w:pStyle w:val="Heading5"/>
      </w:pPr>
      <w:bookmarkStart w:id="97" w:name="_Toc65943165"/>
      <w:r w:rsidRPr="00760004">
        <w:t>6.2.3.2.1</w:t>
      </w:r>
      <w:r w:rsidRPr="00760004">
        <w:tab/>
        <w:t>General</w:t>
      </w:r>
      <w:bookmarkEnd w:id="97"/>
    </w:p>
    <w:p w14:paraId="265FC141" w14:textId="77777777" w:rsidR="006C2C35" w:rsidRPr="00760004" w:rsidRDefault="006C2C35" w:rsidP="006C2C35">
      <w:r w:rsidRPr="00760004">
        <w:t>The IRI-POI present in the SMF shall send the xIRIs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98" w:name="_Toc65943166"/>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98"/>
    </w:p>
    <w:p w14:paraId="36DB4F4B" w14:textId="557B23BB"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17E118" w:rsidR="00C47D31" w:rsidRPr="00760004" w:rsidRDefault="00C47D31" w:rsidP="00C47D31">
            <w:pPr>
              <w:pStyle w:val="TAL"/>
            </w:pPr>
            <w:r w:rsidRPr="00760004">
              <w:t>UE's local IP address used to reach the N3IWF,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32AC7848"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r>
              <w:t>uEEPSPDNConnection</w:t>
            </w:r>
          </w:p>
        </w:tc>
        <w:tc>
          <w:tcPr>
            <w:tcW w:w="6521" w:type="dxa"/>
          </w:tcPr>
          <w:p w14:paraId="450EDDCD" w14:textId="77777777" w:rsidR="0033675B" w:rsidRPr="00760004" w:rsidRDefault="0033675B" w:rsidP="0014647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99" w:name="_Toc65943167"/>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99"/>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lastRenderedPageBreak/>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r w:rsidRPr="00760004">
              <w:t>sUPI</w:t>
            </w:r>
          </w:p>
        </w:tc>
        <w:tc>
          <w:tcPr>
            <w:tcW w:w="6521" w:type="dxa"/>
          </w:tcPr>
          <w:p w14:paraId="511A5FA5" w14:textId="77777777" w:rsidR="004227F2" w:rsidRPr="00760004" w:rsidRDefault="004227F2"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r w:rsidRPr="00760004">
              <w:t>sUPIUnauthenticated</w:t>
            </w:r>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r w:rsidRPr="00760004">
              <w:t>pEI</w:t>
            </w:r>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r w:rsidRPr="00760004">
              <w:t>gPSI</w:t>
            </w:r>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r w:rsidRPr="00760004">
              <w:t>sNSSAI</w:t>
            </w:r>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77777777" w:rsidR="004227F2" w:rsidRPr="00760004" w:rsidRDefault="004227F2" w:rsidP="00146478">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r>
              <w:rPr>
                <w:lang w:eastAsia="zh-CN"/>
              </w:rPr>
              <w:t>requestType</w:t>
            </w:r>
          </w:p>
        </w:tc>
        <w:tc>
          <w:tcPr>
            <w:tcW w:w="6521" w:type="dxa"/>
          </w:tcPr>
          <w:p w14:paraId="455ADD8D" w14:textId="77777777" w:rsidR="004227F2" w:rsidRPr="00760004" w:rsidRDefault="004227F2" w:rsidP="00146478">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146478">
            <w:pPr>
              <w:pStyle w:val="TAL"/>
            </w:pPr>
            <w:r w:rsidRPr="00760004">
              <w:t>C</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r w:rsidRPr="00760004">
              <w:t>accessType</w:t>
            </w:r>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r w:rsidRPr="00760004">
              <w:t>rATType</w:t>
            </w:r>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r w:rsidRPr="00760004">
              <w:t>pDUSessionID</w:t>
            </w:r>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00" w:name="_Toc65943168"/>
      <w:r w:rsidRPr="00760004">
        <w:t>6.2.3.2.4</w:t>
      </w:r>
      <w:r w:rsidRPr="00760004">
        <w:tab/>
        <w:t xml:space="preserve">PDU </w:t>
      </w:r>
      <w:r w:rsidR="00684377" w:rsidRPr="00760004">
        <w:t>s</w:t>
      </w:r>
      <w:r w:rsidRPr="00760004">
        <w:t xml:space="preserve">ession </w:t>
      </w:r>
      <w:r w:rsidR="00684377" w:rsidRPr="00760004">
        <w:t>r</w:t>
      </w:r>
      <w:r w:rsidRPr="00760004">
        <w:t>elease</w:t>
      </w:r>
      <w:bookmarkEnd w:id="100"/>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 xml:space="preserve">SESSION </w:t>
      </w:r>
      <w:r w:rsidR="007B2EC0" w:rsidRPr="00760004">
        <w:lastRenderedPageBreak/>
        <w:t>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01" w:name="_Toc65943169"/>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01"/>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lastRenderedPageBreak/>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067B229C" w:rsidR="00FC1B8E" w:rsidRPr="00760004" w:rsidRDefault="00FC1B8E" w:rsidP="00FC1B8E">
            <w:pPr>
              <w:pStyle w:val="TAL"/>
            </w:pPr>
            <w:r w:rsidRPr="00760004">
              <w:t>UE's local IP address used to reach the N3IWF,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3D628AD2"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02" w:name="_Toc65943170"/>
      <w:r w:rsidRPr="00760004">
        <w:t>6.2.3.2.6</w:t>
      </w:r>
      <w:r w:rsidRPr="00760004">
        <w:tab/>
        <w:t>SMF unsuccessful procedure</w:t>
      </w:r>
      <w:bookmarkEnd w:id="102"/>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lastRenderedPageBreak/>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Pr="00760004" w:rsidRDefault="00457937" w:rsidP="005371E1">
            <w:pPr>
              <w:pStyle w:val="TAL"/>
            </w:pPr>
            <w:r w:rsidRPr="00760004">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Pr="00760004" w:rsidRDefault="00457937" w:rsidP="005371E1">
            <w:pPr>
              <w:pStyle w:val="TAL"/>
            </w:pPr>
            <w:r w:rsidRPr="00760004">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03" w:name="_Toc65943171"/>
      <w:r>
        <w:t>6.2.3.2.7</w:t>
      </w:r>
      <w:r>
        <w:tab/>
        <w:t>MA PDU sessions</w:t>
      </w:r>
      <w:bookmarkEnd w:id="103"/>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lastRenderedPageBreak/>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r>
              <w:t>sUPI</w:t>
            </w:r>
          </w:p>
        </w:tc>
        <w:tc>
          <w:tcPr>
            <w:tcW w:w="6521" w:type="dxa"/>
          </w:tcPr>
          <w:p w14:paraId="02915DEA"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r>
              <w:t>sUPIUnauthenticated</w:t>
            </w:r>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r>
              <w:t>pEI</w:t>
            </w:r>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r>
              <w:t>gPSI</w:t>
            </w:r>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r>
              <w:t>pDUSessionID</w:t>
            </w:r>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r>
              <w:t>pDUSessionType</w:t>
            </w:r>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r w:rsidRPr="00D92CEA">
              <w:t>accessInfo</w:t>
            </w:r>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r w:rsidRPr="005739BD">
              <w:t>sNSSAI</w:t>
            </w:r>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r>
              <w:t>uEEndpoint</w:t>
            </w:r>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r>
              <w:t>dNN</w:t>
            </w:r>
          </w:p>
        </w:tc>
        <w:tc>
          <w:tcPr>
            <w:tcW w:w="6521" w:type="dxa"/>
          </w:tcPr>
          <w:p w14:paraId="5789CCFB" w14:textId="77777777"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r>
              <w:t>aMFID</w:t>
            </w:r>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r>
              <w:t>hSMFURI</w:t>
            </w:r>
          </w:p>
        </w:tc>
        <w:tc>
          <w:tcPr>
            <w:tcW w:w="6521" w:type="dxa"/>
          </w:tcPr>
          <w:p w14:paraId="3DEC6925" w14:textId="77777777" w:rsidR="00F97886" w:rsidRDefault="00F97886" w:rsidP="00273749">
            <w:pPr>
              <w:pStyle w:val="TAL"/>
            </w:pPr>
            <w:r>
              <w:t>URI of the Nsmf_PDUSession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r>
              <w:t>requestType</w:t>
            </w:r>
          </w:p>
        </w:tc>
        <w:tc>
          <w:tcPr>
            <w:tcW w:w="6521" w:type="dxa"/>
          </w:tcPr>
          <w:p w14:paraId="4D6C6D67" w14:textId="77777777" w:rsidR="00F97886" w:rsidRDefault="00F97886" w:rsidP="00273749">
            <w:pPr>
              <w:pStyle w:val="TAL"/>
            </w:pPr>
            <w:r>
              <w:t xml:space="preserve">Type of request as described in TS 24.501 [13] clause 9.11.3.47 if available. </w:t>
            </w:r>
          </w:p>
        </w:tc>
        <w:tc>
          <w:tcPr>
            <w:tcW w:w="708" w:type="dxa"/>
          </w:tcPr>
          <w:p w14:paraId="53ADE6AD" w14:textId="77777777" w:rsidR="00F97886" w:rsidRPr="008A3777" w:rsidRDefault="00F97886" w:rsidP="00273749">
            <w:pPr>
              <w:pStyle w:val="TAL"/>
            </w:pPr>
            <w:r>
              <w:t>C</w:t>
            </w:r>
          </w:p>
        </w:tc>
      </w:tr>
      <w:tr w:rsidR="00F97886" w14:paraId="41EF2F75" w14:textId="77777777" w:rsidTr="00273749">
        <w:trPr>
          <w:jc w:val="center"/>
        </w:trPr>
        <w:tc>
          <w:tcPr>
            <w:tcW w:w="2693" w:type="dxa"/>
          </w:tcPr>
          <w:p w14:paraId="6CDE543E" w14:textId="77777777" w:rsidR="00F97886" w:rsidRDefault="00F97886" w:rsidP="00273749">
            <w:pPr>
              <w:pStyle w:val="TAL"/>
            </w:pPr>
            <w:r>
              <w:t>sMPDUDNRequest</w:t>
            </w:r>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r>
              <w:t>servingNetwork</w:t>
            </w:r>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4079A4"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r>
              <w:rPr>
                <w:lang w:eastAsia="zh-CN"/>
              </w:rPr>
              <w:t>ePSPDNCnxInfo</w:t>
            </w:r>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r w:rsidRPr="00000DD1">
              <w:rPr>
                <w:lang w:eastAsia="zh-CN"/>
              </w:rPr>
              <w:t>mAAcceptedIndication</w:t>
            </w:r>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r>
              <w:rPr>
                <w:lang w:eastAsia="zh-CN"/>
              </w:rPr>
              <w:t>aTSSSContainer</w:t>
            </w:r>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r w:rsidRPr="00D92CEA">
              <w:t>accessType</w:t>
            </w:r>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r w:rsidRPr="00D92CEA">
              <w:t>rATType</w:t>
            </w:r>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r w:rsidRPr="00D92CEA">
              <w:t>gTPTunnelID</w:t>
            </w:r>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77777777" w:rsidR="00F97886" w:rsidRPr="00D92CEA" w:rsidRDefault="00F97886" w:rsidP="00273749">
            <w:pPr>
              <w:pStyle w:val="TAL"/>
            </w:pPr>
            <w:r w:rsidRPr="00D92CEA">
              <w:t>UE's local IP address used to reach the N3IWF,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r w:rsidRPr="00D92CEA">
              <w:t>establishmentStatus</w:t>
            </w:r>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r>
              <w:rPr>
                <w:lang w:eastAsia="zh-CN"/>
              </w:rPr>
              <w:t>aNTypeToReactivate</w:t>
            </w:r>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77777777"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r>
              <w:t>sUPI</w:t>
            </w:r>
          </w:p>
        </w:tc>
        <w:tc>
          <w:tcPr>
            <w:tcW w:w="6521" w:type="dxa"/>
          </w:tcPr>
          <w:p w14:paraId="1C598071"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r>
              <w:t>sUPIUnauthenticated</w:t>
            </w:r>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r>
              <w:t>pEI</w:t>
            </w:r>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r>
              <w:t>gPSI</w:t>
            </w:r>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r>
              <w:t>pDUSessionID</w:t>
            </w:r>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r w:rsidRPr="002E631F">
              <w:t>accessInfo</w:t>
            </w:r>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r>
              <w:t>sNSSAI</w:t>
            </w:r>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r>
              <w:t>requestType</w:t>
            </w:r>
          </w:p>
        </w:tc>
        <w:tc>
          <w:tcPr>
            <w:tcW w:w="6521" w:type="dxa"/>
          </w:tcPr>
          <w:p w14:paraId="6DAF51A1" w14:textId="77777777" w:rsidR="00F97886" w:rsidRDefault="00F97886" w:rsidP="00273749">
            <w:pPr>
              <w:pStyle w:val="TAL"/>
            </w:pPr>
            <w:r>
              <w:t xml:space="preserve">Type of request as described in TS 24.501 [13] clause 9.11.3.47 if available. </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r>
              <w:t>servingNetwork</w:t>
            </w:r>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619265A" w14:textId="6AE10309"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r>
              <w:rPr>
                <w:lang w:eastAsia="zh-CN"/>
              </w:rPr>
              <w:t>ePSPDNCnxInfo</w:t>
            </w:r>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r w:rsidRPr="00000DD1">
              <w:rPr>
                <w:lang w:eastAsia="zh-CN"/>
              </w:rPr>
              <w:t>mAAcceptedIndication</w:t>
            </w:r>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r>
              <w:rPr>
                <w:lang w:eastAsia="zh-CN"/>
              </w:rPr>
              <w:t>aTSSS</w:t>
            </w:r>
            <w:r w:rsidRPr="00CC63F2">
              <w:rPr>
                <w:lang w:eastAsia="zh-CN"/>
              </w:rPr>
              <w:t>Container</w:t>
            </w:r>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r>
              <w:t>sUPI</w:t>
            </w:r>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r>
              <w:t>pEI</w:t>
            </w:r>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r>
              <w:t>gPSI</w:t>
            </w:r>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r>
              <w:t>pDUSessionID</w:t>
            </w:r>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r>
              <w:t>timeOfFirstPacket</w:t>
            </w:r>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r>
              <w:t>timeOfLastPacket</w:t>
            </w:r>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r>
              <w:t>uplinkVolume</w:t>
            </w:r>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r>
              <w:t>downlinkVolume</w:t>
            </w:r>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r>
              <w:t>sUPI</w:t>
            </w:r>
          </w:p>
        </w:tc>
        <w:tc>
          <w:tcPr>
            <w:tcW w:w="6521" w:type="dxa"/>
          </w:tcPr>
          <w:p w14:paraId="62E130FC"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r>
              <w:t>sUPIUnauthenticated</w:t>
            </w:r>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r>
              <w:t>pEI</w:t>
            </w:r>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r>
              <w:t>gPSI</w:t>
            </w:r>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r>
              <w:t>pDUSessionID</w:t>
            </w:r>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r>
              <w:t>pDUSessionType</w:t>
            </w:r>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r w:rsidRPr="00F85978">
              <w:t>accessInfo</w:t>
            </w:r>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r>
              <w:t>sNSSAI</w:t>
            </w:r>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r>
              <w:t>uEEndpoint</w:t>
            </w:r>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r>
              <w:t>dNN</w:t>
            </w:r>
          </w:p>
        </w:tc>
        <w:tc>
          <w:tcPr>
            <w:tcW w:w="6521" w:type="dxa"/>
          </w:tcPr>
          <w:p w14:paraId="2328A779" w14:textId="77777777"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r>
              <w:t>aMFID</w:t>
            </w:r>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r>
              <w:t>hSMFURI</w:t>
            </w:r>
          </w:p>
        </w:tc>
        <w:tc>
          <w:tcPr>
            <w:tcW w:w="6521" w:type="dxa"/>
          </w:tcPr>
          <w:p w14:paraId="735DF034" w14:textId="77777777" w:rsidR="00F97886" w:rsidRDefault="00F97886" w:rsidP="00273749">
            <w:pPr>
              <w:pStyle w:val="TAL"/>
            </w:pPr>
            <w:r>
              <w:t>URI of the Nsmf_PDUSession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r>
              <w:t>requestType</w:t>
            </w:r>
          </w:p>
        </w:tc>
        <w:tc>
          <w:tcPr>
            <w:tcW w:w="6521" w:type="dxa"/>
          </w:tcPr>
          <w:p w14:paraId="0BF96A98" w14:textId="77777777" w:rsidR="00F97886" w:rsidRDefault="00F97886" w:rsidP="00273749">
            <w:pPr>
              <w:pStyle w:val="TAL"/>
            </w:pPr>
            <w:r>
              <w:t>Type of request as described in TS 24.501 [13] clause 9.11.3.47 if available.</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r>
              <w:t>sMPDUDNRequest</w:t>
            </w:r>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r>
              <w:t>servingNetwork</w:t>
            </w:r>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r>
              <w:rPr>
                <w:lang w:eastAsia="zh-CN"/>
              </w:rPr>
              <w:t>ePSPDNCnxInfo</w:t>
            </w:r>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r w:rsidRPr="009B3C4B">
              <w:rPr>
                <w:lang w:eastAsia="zh-CN"/>
              </w:rPr>
              <w:t>mAAcceptedIndication</w:t>
            </w:r>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r>
              <w:rPr>
                <w:lang w:eastAsia="zh-CN"/>
              </w:rPr>
              <w:t>aTSSS</w:t>
            </w:r>
            <w:r w:rsidRPr="00037833">
              <w:rPr>
                <w:lang w:eastAsia="zh-CN"/>
              </w:rPr>
              <w:t>Container</w:t>
            </w:r>
          </w:p>
        </w:tc>
        <w:tc>
          <w:tcPr>
            <w:tcW w:w="6521" w:type="dxa"/>
          </w:tcPr>
          <w:p w14:paraId="552D03EE" w14:textId="0F3999CC"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 xml:space="preserve">[13]. </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lastRenderedPageBreak/>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77777777" w:rsidR="00F97886" w:rsidRDefault="00F97886" w:rsidP="00273749">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273749">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04" w:name="_Toc65943172"/>
      <w:r w:rsidRPr="00760004">
        <w:t>6.2.3.2.</w:t>
      </w:r>
      <w:r w:rsidR="00216886">
        <w:t>8</w:t>
      </w:r>
      <w:r w:rsidRPr="00760004">
        <w:tab/>
      </w:r>
      <w:r>
        <w:t>PDU to MA PDU session modification</w:t>
      </w:r>
      <w:bookmarkEnd w:id="104"/>
    </w:p>
    <w:p w14:paraId="408A7E7A" w14:textId="5E30ADE1" w:rsidR="00B52960"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lastRenderedPageBreak/>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r w:rsidRPr="00760004">
              <w:t>sUPI</w:t>
            </w:r>
          </w:p>
        </w:tc>
        <w:tc>
          <w:tcPr>
            <w:tcW w:w="6521" w:type="dxa"/>
          </w:tcPr>
          <w:p w14:paraId="7DAFBF2C" w14:textId="77777777" w:rsidR="00B52960" w:rsidRPr="00760004" w:rsidRDefault="00B52960"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r w:rsidRPr="00760004">
              <w:t>sUPIUnauthenticated</w:t>
            </w:r>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r w:rsidRPr="00760004">
              <w:t>pEI</w:t>
            </w:r>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r w:rsidRPr="00760004">
              <w:t>gPSI</w:t>
            </w:r>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r w:rsidRPr="00760004">
              <w:t>sNSSAI</w:t>
            </w:r>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77777777" w:rsidR="00B52960" w:rsidRPr="00760004" w:rsidRDefault="00B52960" w:rsidP="00146478">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r>
              <w:rPr>
                <w:lang w:eastAsia="zh-CN"/>
              </w:rPr>
              <w:t>requestType</w:t>
            </w:r>
          </w:p>
        </w:tc>
        <w:tc>
          <w:tcPr>
            <w:tcW w:w="6521" w:type="dxa"/>
          </w:tcPr>
          <w:p w14:paraId="20F409C3" w14:textId="77777777" w:rsidR="00B52960" w:rsidRPr="00760004" w:rsidRDefault="00B52960" w:rsidP="00146478">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r w:rsidRPr="00760004">
              <w:t>accessType</w:t>
            </w:r>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r w:rsidRPr="00760004">
              <w:t>rATType</w:t>
            </w:r>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r w:rsidRPr="00760004">
              <w:t>pDUSessionID</w:t>
            </w:r>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r>
              <w:t>requestIndication</w:t>
            </w:r>
          </w:p>
        </w:tc>
        <w:tc>
          <w:tcPr>
            <w:tcW w:w="6521" w:type="dxa"/>
          </w:tcPr>
          <w:p w14:paraId="135402C9" w14:textId="1C7D5D5B" w:rsidR="00B52960" w:rsidRPr="00760004" w:rsidRDefault="00B52960" w:rsidP="00146478">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r>
              <w:rPr>
                <w:lang w:eastAsia="zh-CN"/>
              </w:rPr>
              <w:t>aTSSSContainer</w:t>
            </w:r>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05" w:name="_Toc65943173"/>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05"/>
    </w:p>
    <w:p w14:paraId="3FEA2F50" w14:textId="5064345F" w:rsidR="00270C31" w:rsidRPr="00760004" w:rsidRDefault="00270C31" w:rsidP="009C05D9">
      <w:pPr>
        <w:pStyle w:val="Heading5"/>
      </w:pPr>
      <w:bookmarkStart w:id="106" w:name="_Toc65943174"/>
      <w:r w:rsidRPr="00760004">
        <w:t>6.2.3.3.1</w:t>
      </w:r>
      <w:r w:rsidRPr="00760004">
        <w:tab/>
        <w:t>LI_T3 interface specifics</w:t>
      </w:r>
      <w:bookmarkEnd w:id="106"/>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1AB12C09" w:rsidR="000D4C6D" w:rsidRPr="00760004" w:rsidRDefault="005273A5" w:rsidP="000D4C6D">
      <w:r w:rsidRPr="00760004">
        <w:t>When the CC-TF in the SMF detects that a PDU session is being established for a target UE (i.e.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lastRenderedPageBreak/>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r w:rsidRPr="00760004">
              <w:t>ipAddress</w:t>
            </w:r>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r w:rsidRPr="00760004">
              <w:t>ipAddressPort</w:t>
            </w:r>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4650E63A"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 xml:space="preserve">(i.e.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31B11085" w:rsidR="000D4C6D" w:rsidRPr="00760004" w:rsidRDefault="00FC1B8E" w:rsidP="00020C2C">
            <w:pPr>
              <w:pStyle w:val="NO"/>
            </w:pPr>
            <w:r w:rsidRPr="00760004">
              <w:t>NOTE:</w:t>
            </w:r>
            <w:r w:rsidR="005D7FCC" w:rsidRPr="00760004">
              <w:t xml:space="preserve"> </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77777777" w:rsidR="00504E53" w:rsidRPr="00760004" w:rsidRDefault="00504E53" w:rsidP="00504E53">
      <w:r w:rsidRPr="00760004">
        <w:t>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Pr="00760004" w:rsidRDefault="000D4C6D" w:rsidP="00720AF2">
      <w:r w:rsidRPr="00760004">
        <w:lastRenderedPageBreak/>
        <w:t>When the CC-TF in the SMF detects that the PDU session has been released</w:t>
      </w:r>
      <w:r w:rsidR="001C6163" w:rsidRPr="00760004">
        <w:t xml:space="preserve"> (i.e.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107" w:name="_Toc65943175"/>
      <w:r w:rsidRPr="00760004">
        <w:t>6.2.3.3.2</w:t>
      </w:r>
      <w:r w:rsidRPr="00760004">
        <w:tab/>
        <w:t>CC interception with multi-homed PDU session</w:t>
      </w:r>
      <w:bookmarkEnd w:id="107"/>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108" w:name="_Toc65943176"/>
      <w:r w:rsidRPr="00760004">
        <w:t>6.2.3.3.3</w:t>
      </w:r>
      <w:r w:rsidRPr="00760004">
        <w:tab/>
        <w:t>CC Interception only at PDU Session Anchor UPFs</w:t>
      </w:r>
      <w:bookmarkEnd w:id="108"/>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09" w:name="_Toc65943177"/>
      <w:r w:rsidRPr="00760004">
        <w:t>6.2.3.4</w:t>
      </w:r>
      <w:r w:rsidR="00AE635B" w:rsidRPr="00760004">
        <w:tab/>
      </w:r>
      <w:r w:rsidRPr="00760004">
        <w:t>IRI-POI</w:t>
      </w:r>
      <w:r w:rsidR="00C02FA8" w:rsidRPr="00760004">
        <w:t xml:space="preserve"> in UPF</w:t>
      </w:r>
      <w:r w:rsidRPr="00760004">
        <w:t xml:space="preserve"> triggering over LI_T2</w:t>
      </w:r>
      <w:bookmarkEnd w:id="109"/>
    </w:p>
    <w:p w14:paraId="3246956D" w14:textId="77777777" w:rsidR="00A72F6E" w:rsidRPr="00CD3E6E" w:rsidRDefault="00A72F6E" w:rsidP="00A72F6E">
      <w:r>
        <w:t xml:space="preserve">When interception of packet data headers is required, if approach 1 as described in clause 6.2.3.9 is used for packet data header reporting is used, the IRI-TF in the SMF shall send a trigger to the IRI-POI in the UPF over the LI_T2 interface, </w:t>
      </w:r>
      <w:r>
        <w:lastRenderedPageBreak/>
        <w:t>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A5C23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ActivatePDHReporting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r w:rsidRPr="00760004">
              <w:t>pDHType</w:t>
            </w:r>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r w:rsidRPr="00760004">
              <w:t>pDSRType</w:t>
            </w:r>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pDHType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B02E7AC" w:rsidR="00F80CC4" w:rsidRPr="00760004" w:rsidRDefault="00F80CC4" w:rsidP="00094580">
            <w:pPr>
              <w:pStyle w:val="TAL"/>
            </w:pPr>
            <w:r w:rsidRPr="000C5FD1">
              <w:rPr>
                <w:rFonts w:cs="Arial"/>
                <w:szCs w:val="18"/>
              </w:rP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5887B25B"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79A2585B" w:rsidR="00F80CC4" w:rsidRPr="00760004" w:rsidRDefault="00F80CC4" w:rsidP="00020C2C">
      <w:r w:rsidRPr="00760004">
        <w:lastRenderedPageBreak/>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When interception of packet data headers is required for a target UE and when the IRI-POI present in the SMF generates the xIRI containing an SMFStartOfInterceptionWithEstablishedPDUSession record, if approach 1 described in clause 6.2.3.9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1C6E7E7" w14:textId="12CA5E24" w:rsidR="000D4C6D" w:rsidRPr="00760004" w:rsidRDefault="000D4C6D" w:rsidP="00247B0F">
      <w:pPr>
        <w:pStyle w:val="Heading4"/>
      </w:pPr>
      <w:bookmarkStart w:id="110" w:name="_Toc65943178"/>
      <w:r w:rsidRPr="00760004">
        <w:t>6.2.3.</w:t>
      </w:r>
      <w:r w:rsidR="00F80CC4" w:rsidRPr="00760004">
        <w:t>5</w:t>
      </w:r>
      <w:r w:rsidRPr="00760004">
        <w:tab/>
        <w:t>Generation of xIRI at UPF over LI_X2</w:t>
      </w:r>
      <w:bookmarkEnd w:id="110"/>
    </w:p>
    <w:p w14:paraId="172E527E" w14:textId="0E7CE588" w:rsidR="00F80CC4" w:rsidRPr="00760004" w:rsidRDefault="00F80CC4" w:rsidP="00F80CC4">
      <w:pPr>
        <w:pStyle w:val="Heading5"/>
      </w:pPr>
      <w:bookmarkStart w:id="111" w:name="_Toc65943179"/>
      <w:r w:rsidRPr="00760004">
        <w:t>6.2.3.</w:t>
      </w:r>
      <w:r w:rsidR="00FB0DE5" w:rsidRPr="00760004">
        <w:t>5</w:t>
      </w:r>
      <w:r w:rsidRPr="00760004">
        <w:t>.1</w:t>
      </w:r>
      <w:r w:rsidR="00AE635B" w:rsidRPr="00760004">
        <w:tab/>
      </w:r>
      <w:r w:rsidRPr="00760004">
        <w:t>Packet data header reporting</w:t>
      </w:r>
      <w:bookmarkEnd w:id="111"/>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12" w:name="_Toc65943180"/>
      <w:r w:rsidRPr="00760004">
        <w:t>6.2.3.</w:t>
      </w:r>
      <w:r w:rsidR="00FB0DE5" w:rsidRPr="00760004">
        <w:t>5</w:t>
      </w:r>
      <w:r w:rsidRPr="00760004">
        <w:t>.2</w:t>
      </w:r>
      <w:r w:rsidR="00AE635B" w:rsidRPr="00760004">
        <w:tab/>
      </w:r>
      <w:r w:rsidRPr="00760004">
        <w:t>Fragmentation</w:t>
      </w:r>
      <w:bookmarkEnd w:id="112"/>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13" w:name="_Toc65943181"/>
      <w:r w:rsidRPr="00760004">
        <w:t>6.2.3.</w:t>
      </w:r>
      <w:r w:rsidR="00FB0DE5" w:rsidRPr="00760004">
        <w:t>5</w:t>
      </w:r>
      <w:r w:rsidRPr="00760004">
        <w:t>.3</w:t>
      </w:r>
      <w:r w:rsidR="00AE635B" w:rsidRPr="00760004">
        <w:tab/>
      </w:r>
      <w:r w:rsidRPr="00760004">
        <w:t>Packet Data Header Reporting (PDHR)</w:t>
      </w:r>
      <w:bookmarkEnd w:id="113"/>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r w:rsidRPr="00760004">
              <w:t>pDUSessionID</w:t>
            </w:r>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r w:rsidRPr="00760004">
              <w:t>sourceIPAddress</w:t>
            </w:r>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r w:rsidRPr="00760004">
              <w:t>sourcePort</w:t>
            </w:r>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r w:rsidRPr="00760004">
              <w:t>destinationPort</w:t>
            </w:r>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r w:rsidRPr="00760004">
              <w:t>n</w:t>
            </w:r>
            <w:r w:rsidR="00F80CC4" w:rsidRPr="00760004">
              <w:t>extLayerProtocol</w:t>
            </w:r>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r w:rsidRPr="00760004">
              <w:t>packetSize</w:t>
            </w:r>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14" w:name="_Toc65943182"/>
      <w:r w:rsidRPr="00760004">
        <w:lastRenderedPageBreak/>
        <w:t>6.2.3.</w:t>
      </w:r>
      <w:r w:rsidR="004D38BD" w:rsidRPr="00760004">
        <w:t>5</w:t>
      </w:r>
      <w:r w:rsidRPr="00760004">
        <w:t>.4</w:t>
      </w:r>
      <w:r w:rsidR="00AE635B" w:rsidRPr="00760004">
        <w:tab/>
      </w:r>
      <w:r w:rsidRPr="00760004">
        <w:t>Packet Data Summary Reporting (PDSR)</w:t>
      </w:r>
      <w:bookmarkEnd w:id="114"/>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pDSRType field defined in the ActivatePDHReporting Parameters of the ActivateTask message received from the IRI-TF (see </w:t>
      </w:r>
      <w:r w:rsidR="0061677D" w:rsidRPr="0061677D">
        <w:rPr>
          <w:color w:val="auto"/>
        </w:rPr>
        <w:t xml:space="preserve">clause </w:t>
      </w:r>
      <w:r w:rsidR="002D3003" w:rsidRPr="0061677D">
        <w:rPr>
          <w:color w:val="auto"/>
        </w:rPr>
        <w:t>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t>
      </w:r>
    </w:p>
    <w:p w14:paraId="7AFBD616" w14:textId="1C56EC18" w:rsidR="00F80CC4" w:rsidRPr="00760004" w:rsidRDefault="00F80CC4" w:rsidP="00F80CC4">
      <w:pPr>
        <w:pStyle w:val="TH"/>
      </w:pPr>
      <w:r w:rsidRPr="00760004">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r w:rsidRPr="00760004">
              <w:t>pDUSessionID</w:t>
            </w:r>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r w:rsidRPr="00760004">
              <w:t>sourceIPAddress</w:t>
            </w:r>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r w:rsidRPr="00760004">
              <w:t>sourcePort</w:t>
            </w:r>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r w:rsidRPr="00760004">
              <w:t>destinationPort</w:t>
            </w:r>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r w:rsidRPr="00760004">
              <w:t>n</w:t>
            </w:r>
            <w:r w:rsidR="00F80CC4" w:rsidRPr="00760004">
              <w:t>extLayerProtocol</w:t>
            </w:r>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r w:rsidRPr="00760004">
              <w:t>pDSRS</w:t>
            </w:r>
            <w:r w:rsidR="00F80CC4" w:rsidRPr="00760004">
              <w:t>ummaryTrigger</w:t>
            </w:r>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r w:rsidRPr="00760004">
              <w:t>firstPacketTimestamp</w:t>
            </w:r>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r w:rsidRPr="00760004">
              <w:t>lastPacketTimestamp</w:t>
            </w:r>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r w:rsidRPr="00760004">
              <w:t>packetCount</w:t>
            </w:r>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r w:rsidRPr="00760004">
              <w:t>byteCount</w:t>
            </w:r>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15" w:name="_Toc65943183"/>
      <w:r w:rsidRPr="00760004">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115"/>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48CE1FEF" w14:textId="1F32FD6D" w:rsidR="00573177" w:rsidRPr="00760004" w:rsidRDefault="00573177" w:rsidP="00573177">
      <w:pPr>
        <w:pStyle w:val="Heading4"/>
      </w:pPr>
      <w:bookmarkStart w:id="116" w:name="_Toc65943184"/>
      <w:r w:rsidRPr="00760004">
        <w:t>6.2.3.</w:t>
      </w:r>
      <w:r w:rsidR="00F80CC4" w:rsidRPr="00760004">
        <w:t>7</w:t>
      </w:r>
      <w:r w:rsidRPr="00760004">
        <w:tab/>
        <w:t>Generation of IRI over LI_HI2</w:t>
      </w:r>
      <w:bookmarkEnd w:id="116"/>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xCC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17" w:name="_Toc65943185"/>
      <w:r w:rsidRPr="00760004">
        <w:t>6.2.3.</w:t>
      </w:r>
      <w:r w:rsidR="00F80CC4" w:rsidRPr="00760004">
        <w:t>8</w:t>
      </w:r>
      <w:r w:rsidRPr="00760004">
        <w:tab/>
        <w:t>Generation of CC over LI_HI3</w:t>
      </w:r>
      <w:bookmarkEnd w:id="117"/>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The extendedUPFCCPDU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r w:rsidRPr="00760004">
              <w:t>qFI</w:t>
            </w:r>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r w:rsidRPr="00760004">
              <w:t>uPFIPCC</w:t>
            </w:r>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r w:rsidRPr="00760004">
              <w:t>uPFEthernetCC</w:t>
            </w:r>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r w:rsidRPr="00760004">
              <w:t>uPFUnstructuredCC</w:t>
            </w:r>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18" w:name="_Toc65943186"/>
      <w:r w:rsidRPr="00760004">
        <w:t>6.2.3.9</w:t>
      </w:r>
      <w:r w:rsidRPr="00760004">
        <w:tab/>
        <w:t>Packet Data Information Reporting</w:t>
      </w:r>
      <w:bookmarkEnd w:id="118"/>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ges containing the PDHeaderReport record and the Packet Data Summary Reporting is done using the IRI messages containing the PDSummaryReport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xIRIs to the MDF2 as described in clause 6.2.3.4. The details of these xIRIs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xCC to the MDF3 as described in clause </w:t>
      </w:r>
      <w:r w:rsidRPr="00CB3B90">
        <w:t>6.2.3.</w:t>
      </w:r>
      <w:r>
        <w:t xml:space="preserve">6.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Pr="00760004" w:rsidRDefault="00573177" w:rsidP="00573177">
      <w:pPr>
        <w:pStyle w:val="Heading3"/>
      </w:pPr>
      <w:bookmarkStart w:id="119" w:name="_Toc65943187"/>
      <w:r w:rsidRPr="00760004">
        <w:t>6.2.4</w:t>
      </w:r>
      <w:r w:rsidRPr="00760004">
        <w:tab/>
        <w:t>LI at UDM for 5G</w:t>
      </w:r>
      <w:bookmarkEnd w:id="119"/>
    </w:p>
    <w:p w14:paraId="267C87E3" w14:textId="77777777" w:rsidR="00573177" w:rsidRPr="00760004" w:rsidRDefault="00573177" w:rsidP="00573177">
      <w:pPr>
        <w:pStyle w:val="Heading4"/>
      </w:pPr>
      <w:bookmarkStart w:id="120" w:name="_Toc65943188"/>
      <w:r w:rsidRPr="00760004">
        <w:t>6.2.4.1</w:t>
      </w:r>
      <w:r w:rsidRPr="00760004">
        <w:tab/>
        <w:t>General description</w:t>
      </w:r>
      <w:bookmarkEnd w:id="120"/>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121" w:name="_Toc65943189"/>
      <w:r w:rsidRPr="00760004">
        <w:rPr>
          <w:szCs w:val="22"/>
        </w:rPr>
        <w:t>6.2.5</w:t>
      </w:r>
      <w:r w:rsidRPr="00760004">
        <w:rPr>
          <w:szCs w:val="22"/>
        </w:rPr>
        <w:tab/>
        <w:t>LI at SMSF</w:t>
      </w:r>
      <w:bookmarkEnd w:id="121"/>
    </w:p>
    <w:p w14:paraId="6D767928" w14:textId="208BCEB7" w:rsidR="00573177" w:rsidRPr="00760004" w:rsidRDefault="00573177" w:rsidP="00573177">
      <w:pPr>
        <w:pStyle w:val="Heading4"/>
        <w:rPr>
          <w:szCs w:val="22"/>
        </w:rPr>
      </w:pPr>
      <w:bookmarkStart w:id="122" w:name="_Toc65943190"/>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22"/>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r w:rsidRPr="00CE0181">
              <w:t>ListOfDIDs</w:t>
            </w:r>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r w:rsidRPr="00CE0181">
              <w:t>TaskDetailsExtensions/</w:t>
            </w:r>
          </w:p>
          <w:p w14:paraId="3F3AB454" w14:textId="77777777" w:rsidR="00D550D2" w:rsidRPr="00CE0181" w:rsidRDefault="00D550D2" w:rsidP="002A2CDE">
            <w:pPr>
              <w:pStyle w:val="TAL"/>
            </w:pPr>
            <w:r>
              <w:t>SMSFExtensions</w:t>
            </w:r>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r w:rsidRPr="0024277B">
              <w:t>TruncateTPUserData</w:t>
            </w:r>
          </w:p>
        </w:tc>
        <w:tc>
          <w:tcPr>
            <w:tcW w:w="6242" w:type="dxa"/>
          </w:tcPr>
          <w:p w14:paraId="09B76EB0" w14:textId="3674F9AC" w:rsidR="00D550D2" w:rsidRPr="00CE0181" w:rsidRDefault="00D550D2" w:rsidP="002A2CDE">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r w:rsidRPr="00CE0181">
              <w:t>ListOfDIDs</w:t>
            </w:r>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r>
              <w:t>ListOfMediationDetails</w:t>
            </w:r>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r w:rsidRPr="00CE0181">
              <w:t>TaskDetailsExtensions/</w:t>
            </w:r>
          </w:p>
          <w:p w14:paraId="6921539B" w14:textId="77777777" w:rsidR="00D550D2" w:rsidRPr="00CE0181" w:rsidRDefault="00D550D2" w:rsidP="002A2CDE">
            <w:pPr>
              <w:pStyle w:val="TAL"/>
            </w:pPr>
            <w:r>
              <w:t>SMSFExtensions</w:t>
            </w:r>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r>
              <w:t>ListOfDIDs</w:t>
            </w:r>
          </w:p>
        </w:tc>
        <w:tc>
          <w:tcPr>
            <w:tcW w:w="6384" w:type="dxa"/>
          </w:tcPr>
          <w:p w14:paraId="0844E897" w14:textId="77777777" w:rsidR="00D550D2" w:rsidRDefault="00D550D2"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r>
              <w:t>ServiceScoping</w:t>
            </w:r>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23" w:name="_Toc65943191"/>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123"/>
    </w:p>
    <w:p w14:paraId="6AFA33FA" w14:textId="600B2E7D" w:rsidR="000B149E" w:rsidRPr="00760004" w:rsidRDefault="000B149E" w:rsidP="000B149E">
      <w:r w:rsidRPr="00760004">
        <w:t>The IRI-POI present in the SMSF shall send xIRI over LI_X2 for the event listed in TS 33.127 [5] clause 6.2.5.3, the details of which are described in the following sub-clause.</w:t>
      </w:r>
    </w:p>
    <w:p w14:paraId="66453EFB" w14:textId="77777777" w:rsidR="007D6502" w:rsidRDefault="007D6502" w:rsidP="007D6502">
      <w:pPr>
        <w:pStyle w:val="Heading4"/>
      </w:pPr>
      <w:bookmarkStart w:id="124" w:name="_Toc65943192"/>
      <w:r>
        <w:t>6.2.5.3</w:t>
      </w:r>
      <w:r>
        <w:tab/>
        <w:t>SMS Message</w:t>
      </w:r>
      <w:bookmarkEnd w:id="124"/>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TruncateTPUserData parameter included and the IRI-POI is generating xIRI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truncatedSMSTPDU </w:t>
      </w:r>
      <w:r w:rsidRPr="003C0606">
        <w:t>(as described in 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r>
              <w:t>originatingSMSParty</w:t>
            </w:r>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r>
              <w:t>terminatingSMSParty</w:t>
            </w:r>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r>
              <w:t>linkTransferStatus</w:t>
            </w:r>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r>
              <w:t>otherMessage</w:t>
            </w:r>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r>
              <w:t>peerNFAddress</w:t>
            </w:r>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r>
              <w:t>peerNFType</w:t>
            </w:r>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r>
              <w:t>sMSTPDUData</w:t>
            </w:r>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r>
              <w:t>messageType</w:t>
            </w:r>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r>
              <w:t>rPMessageReference</w:t>
            </w:r>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r>
              <w:t>sMSTPDUData</w:t>
            </w:r>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r>
              <w:t>messageType</w:t>
            </w:r>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r>
              <w:t>rPMessageReference</w:t>
            </w:r>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r>
              <w:t>sMSTPDU</w:t>
            </w:r>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r>
              <w:t>truncatedSMSTPDU</w:t>
            </w:r>
          </w:p>
        </w:tc>
        <w:tc>
          <w:tcPr>
            <w:tcW w:w="6794" w:type="dxa"/>
          </w:tcPr>
          <w:p w14:paraId="40865A25" w14:textId="77777777" w:rsidR="007D6502" w:rsidRDefault="007D6502" w:rsidP="002A2CDE">
            <w:pPr>
              <w:pStyle w:val="TAL"/>
            </w:pPr>
            <w:bookmarkStart w:id="125" w:name="_Hlk52815998"/>
            <w:r>
              <w:t>SM-TL PDU encoded per the PDUs defined in TS 23.040 [18] clause 9.2.2 but truncated to remove TP-User-Data (TS 23.040 [18] clause 9.2.3.24). Shall be chosen if the TruncateTPUserData Parameter is set.</w:t>
            </w:r>
            <w:bookmarkEnd w:id="125"/>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r>
              <w:t>messageType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r>
              <w:t>deliverReportAck</w:t>
            </w:r>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r>
              <w:t>deliverReportError</w:t>
            </w:r>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r>
              <w:t>statusReport</w:t>
            </w:r>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r>
              <w:t>submitReportAck</w:t>
            </w:r>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r>
              <w:t>submitReportError</w:t>
            </w:r>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To transferSucceeded: when the IRI-POI in the SMSF detects that SMSF sends the MT-FORWARD-SHORT-MESSAGE-Response [SMS-DELIVER-REPORT] message to the SMS-IWMSC.</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126" w:name="_Toc65943193"/>
      <w:r>
        <w:t>6.2.5.4</w:t>
      </w:r>
      <w:r>
        <w:tab/>
        <w:t>Generation of IRI over LI_HI2</w:t>
      </w:r>
      <w:bookmarkEnd w:id="126"/>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77777777" w:rsidR="007D6502" w:rsidRDefault="007D6502" w:rsidP="007D6502">
      <w:r>
        <w:t>The timestamp field of the psHeader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127" w:name="_Toc65943194"/>
      <w:r w:rsidRPr="00760004">
        <w:rPr>
          <w:szCs w:val="22"/>
        </w:rPr>
        <w:t>6.2.6</w:t>
      </w:r>
      <w:r w:rsidRPr="00760004">
        <w:rPr>
          <w:szCs w:val="22"/>
        </w:rPr>
        <w:tab/>
        <w:t>LI support at NRF</w:t>
      </w:r>
      <w:bookmarkEnd w:id="127"/>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28" w:name="_Toc65943195"/>
      <w:r w:rsidRPr="00760004">
        <w:rPr>
          <w:szCs w:val="22"/>
        </w:rPr>
        <w:t>6.3</w:t>
      </w:r>
      <w:r w:rsidRPr="00760004">
        <w:rPr>
          <w:szCs w:val="22"/>
        </w:rPr>
        <w:tab/>
        <w:t>4G</w:t>
      </w:r>
      <w:bookmarkEnd w:id="128"/>
    </w:p>
    <w:p w14:paraId="2E106B63" w14:textId="77777777" w:rsidR="00DB62FE" w:rsidRPr="00760004" w:rsidRDefault="00DB62FE" w:rsidP="00DB62FE">
      <w:pPr>
        <w:pStyle w:val="Heading3"/>
      </w:pPr>
      <w:bookmarkStart w:id="129" w:name="_Toc65943196"/>
      <w:r w:rsidRPr="00760004">
        <w:t>6.3.1</w:t>
      </w:r>
      <w:r w:rsidRPr="00760004">
        <w:tab/>
        <w:t>General</w:t>
      </w:r>
      <w:bookmarkEnd w:id="129"/>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30" w:name="_Toc65943197"/>
      <w:r w:rsidRPr="00760004">
        <w:t>6.3.2</w:t>
      </w:r>
      <w:r w:rsidRPr="00760004">
        <w:tab/>
        <w:t>LI at MME</w:t>
      </w:r>
      <w:bookmarkEnd w:id="130"/>
    </w:p>
    <w:p w14:paraId="5B5CE071" w14:textId="69945228" w:rsidR="00DB62FE" w:rsidRPr="00760004" w:rsidRDefault="00DB62FE" w:rsidP="00DB62FE">
      <w:pPr>
        <w:pStyle w:val="Heading4"/>
      </w:pPr>
      <w:bookmarkStart w:id="131" w:name="_Toc65943198"/>
      <w:r w:rsidRPr="00760004">
        <w:t>6.3.2.1</w:t>
      </w:r>
      <w:r w:rsidRPr="00760004">
        <w:tab/>
        <w:t>Provisioning over LI_X1</w:t>
      </w:r>
      <w:bookmarkEnd w:id="131"/>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32" w:name="_Toc65943199"/>
      <w:r w:rsidRPr="00760004">
        <w:t>6.3.2.2</w:t>
      </w:r>
      <w:r w:rsidRPr="00760004">
        <w:tab/>
        <w:t>Generation of xIRI over LI_X2</w:t>
      </w:r>
      <w:bookmarkEnd w:id="132"/>
    </w:p>
    <w:p w14:paraId="726600A6" w14:textId="77777777" w:rsidR="00CF1C5E" w:rsidRPr="002B2D56" w:rsidRDefault="00CF1C5E" w:rsidP="00CF1C5E">
      <w:pPr>
        <w:pStyle w:val="Heading5"/>
      </w:pPr>
      <w:bookmarkStart w:id="133" w:name="_Toc65943200"/>
      <w:r>
        <w:t>6.3.2.2.1</w:t>
      </w:r>
      <w:r>
        <w:tab/>
        <w:t>General</w:t>
      </w:r>
      <w:bookmarkEnd w:id="133"/>
    </w:p>
    <w:p w14:paraId="62814547" w14:textId="49371505" w:rsidR="00DB62FE" w:rsidRPr="00760004" w:rsidRDefault="00DB62FE" w:rsidP="00DB62FE">
      <w:r w:rsidRPr="00760004">
        <w:t>The IRI-POI present in the MME shall send the xIRIs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For all records except MMEIdentifierAssociation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6F399E62" w14:textId="77777777" w:rsidR="00531CC1" w:rsidRDefault="00531CC1" w:rsidP="00531CC1">
      <w:r>
        <w:t>In addition to the xIRIs events listed in TS 33.107 [36], the MME shall support xIRI containing the MMEIdentiferAssociation record in clause 6.3.2.2.2.</w:t>
      </w:r>
    </w:p>
    <w:p w14:paraId="107E15CF" w14:textId="1D1A2079" w:rsidR="00531CC1" w:rsidRDefault="00531CC1" w:rsidP="00531CC1">
      <w:r>
        <w:t>The IRI-POI in the MME shall only generate xIRI containing the MMEIdentifierAssociation record in the following scenarios;</w:t>
      </w:r>
    </w:p>
    <w:p w14:paraId="0E5C95CF" w14:textId="6AB0A41C" w:rsidR="00531CC1" w:rsidRDefault="00531CC1" w:rsidP="00531CC1">
      <w:pPr>
        <w:pStyle w:val="B1"/>
      </w:pPr>
      <w:r>
        <w:t>-</w:t>
      </w:r>
      <w:r>
        <w:tab/>
        <w:t>IdentifierAssociation: MMEIdentifierAssociation and Tracking Area/EPS Location Update (see TS 33.107 [36] clause 12.2.1.2) records shall be generated. No other record types shall be generated for that target.</w:t>
      </w:r>
    </w:p>
    <w:p w14:paraId="33986E1B" w14:textId="0180C7F7" w:rsidR="00531CC1" w:rsidRDefault="00531CC1" w:rsidP="00531CC1">
      <w:pPr>
        <w:pStyle w:val="B1"/>
      </w:pPr>
      <w:r>
        <w:t>-</w:t>
      </w:r>
      <w:r>
        <w:tab/>
        <w:t>All: All AMF record types shall be generated.</w:t>
      </w:r>
    </w:p>
    <w:p w14:paraId="46164E15" w14:textId="77777777" w:rsidR="00531CC1" w:rsidRDefault="00531CC1" w:rsidP="00531CC1">
      <w:pPr>
        <w:pStyle w:val="Heading5"/>
      </w:pPr>
      <w:bookmarkStart w:id="134" w:name="_Toc65943201"/>
      <w:r>
        <w:t>6.3.2.2.2</w:t>
      </w:r>
      <w:r>
        <w:tab/>
        <w:t>MME identifier association</w:t>
      </w:r>
      <w:bookmarkEnd w:id="134"/>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31CC1" w14:paraId="1581DC9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gridSpan w:val="2"/>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35" w:name="_Toc65943202"/>
      <w:r w:rsidRPr="00760004">
        <w:t>6.3.2.3</w:t>
      </w:r>
      <w:r w:rsidRPr="00760004">
        <w:tab/>
        <w:t>Generation of IRI over LI_HI2</w:t>
      </w:r>
      <w:bookmarkEnd w:id="135"/>
    </w:p>
    <w:p w14:paraId="3060240C" w14:textId="77777777" w:rsidR="00DB62FE" w:rsidRPr="00760004" w:rsidRDefault="00DB62FE" w:rsidP="00DB62FE">
      <w:r w:rsidRPr="00760004">
        <w:t>When an xIRI is received over LI_X2 from the IRI-POI in the MME, the MDF2 shall generate the corresponding IRI message and deliver it over LI_HI2 without undue delay. The IRI message shall contain a copy of the relevant record received in the xIRI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For all messages except MMEIdentifierAssociation, 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6C00BA93" w14:textId="77777777" w:rsidR="00D7431A" w:rsidRDefault="00D7431A" w:rsidP="00D7431A">
      <w:r>
        <w:t>For MMEIdentifierAssociation messages, the IRI message shall be encoded as an IRIEvent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36" w:name="_Toc65943203"/>
      <w:r w:rsidRPr="00760004">
        <w:t>6.3.3</w:t>
      </w:r>
      <w:r w:rsidRPr="00760004">
        <w:tab/>
        <w:t>LI at SGW/PGW and ePDG</w:t>
      </w:r>
      <w:bookmarkEnd w:id="136"/>
    </w:p>
    <w:p w14:paraId="416AEFCB" w14:textId="54CDFB23" w:rsidR="00DB62FE" w:rsidRPr="00760004" w:rsidRDefault="00DB62FE" w:rsidP="00DB62FE">
      <w:pPr>
        <w:pStyle w:val="Heading4"/>
      </w:pPr>
      <w:bookmarkStart w:id="137" w:name="_Toc65943204"/>
      <w:r w:rsidRPr="00760004">
        <w:t>6.3.3.1</w:t>
      </w:r>
      <w:r w:rsidRPr="00760004">
        <w:tab/>
        <w:t>Provisioning over LI_X1</w:t>
      </w:r>
      <w:bookmarkEnd w:id="137"/>
    </w:p>
    <w:p w14:paraId="3E7E17E9" w14:textId="77777777" w:rsidR="00DB62FE" w:rsidRPr="00760004" w:rsidRDefault="00DB62FE" w:rsidP="00DB62FE">
      <w:r w:rsidRPr="00760004">
        <w:t>The IRI-POI and CC-POI present in the SGW/PGW and ePDG are provisioned over LI_X1 by the LIPF using the X1 protocol as described in clause 5.2.2. A single task may be used.</w:t>
      </w:r>
    </w:p>
    <w:p w14:paraId="06682555" w14:textId="77777777" w:rsidR="00DB62FE" w:rsidRPr="00760004" w:rsidRDefault="00DB62FE" w:rsidP="00DB62FE">
      <w:r w:rsidRPr="00760004">
        <w:t>The POIs in the SGW/PGW and ePDG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38" w:name="_Toc65943205"/>
      <w:r w:rsidRPr="00760004">
        <w:t>6.3.3.2</w:t>
      </w:r>
      <w:r w:rsidRPr="00760004">
        <w:tab/>
        <w:t>Generation of xIRI over LI_X2</w:t>
      </w:r>
      <w:bookmarkEnd w:id="138"/>
    </w:p>
    <w:p w14:paraId="11516768" w14:textId="77777777" w:rsidR="00DB62FE" w:rsidRPr="00760004" w:rsidRDefault="00DB62FE" w:rsidP="00DB62FE">
      <w:r w:rsidRPr="00760004">
        <w:t>The IRI-POI present in the SGW/PGW and ePDG shall send the xIRIs over LI_X2 for each of the events listed in TS 33.107 [36] clause 12.2.1.1, the details of which are specified in clause 12.2.3 of the same TS.</w:t>
      </w:r>
    </w:p>
    <w:p w14:paraId="7AF8B694" w14:textId="60DC6C9B" w:rsidR="00DB62FE" w:rsidRPr="00760004" w:rsidRDefault="00DB62FE" w:rsidP="00DB62FE">
      <w:r w:rsidRPr="00760004">
        <w:t>The IRI-POI present in the SGW/PGW and ePDG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1A82E70C" w14:textId="77777777" w:rsidR="00DB62FE" w:rsidRPr="00760004" w:rsidRDefault="00DB62FE" w:rsidP="00DB62FE">
      <w:pPr>
        <w:pStyle w:val="Heading4"/>
      </w:pPr>
      <w:bookmarkStart w:id="139" w:name="_Toc65943206"/>
      <w:r w:rsidRPr="00760004">
        <w:t>6.3.3.3</w:t>
      </w:r>
      <w:r w:rsidRPr="00760004">
        <w:tab/>
        <w:t>Generation of xCC at CC-POI in the SGW/PGW and ePDG over LI_X3</w:t>
      </w:r>
      <w:bookmarkEnd w:id="139"/>
    </w:p>
    <w:p w14:paraId="2AE684E9" w14:textId="77777777" w:rsidR="00DB62FE" w:rsidRPr="00760004" w:rsidRDefault="00DB62FE" w:rsidP="00DB62FE">
      <w:r w:rsidRPr="00760004">
        <w:t>The CC-POI present in the SGW/PGW and ePDG shall send xCC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The CC-POI present in the SGW/PGW and ePDG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0F4E88">
      <w:pPr>
        <w:spacing w:after="0"/>
      </w:pPr>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341E0C34" w14:textId="77777777" w:rsidR="00DB62FE" w:rsidRPr="00760004" w:rsidRDefault="00DB62FE" w:rsidP="00DB62FE">
      <w:pPr>
        <w:pStyle w:val="Heading4"/>
      </w:pPr>
      <w:bookmarkStart w:id="140" w:name="_Toc65943207"/>
      <w:r w:rsidRPr="00760004">
        <w:t>6.3.3.4</w:t>
      </w:r>
      <w:r w:rsidRPr="00760004">
        <w:tab/>
        <w:t>Generation of IRI over LI_HI2</w:t>
      </w:r>
      <w:bookmarkEnd w:id="140"/>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Pr="00760004" w:rsidRDefault="00DB62FE" w:rsidP="00DB62FE">
      <w:r w:rsidRPr="00760004">
        <w:t>When option 2 specified in clause 6.3.1 is used, the MDF2 shall generate IRI messages based on the proprietary information received from the SGW/PGW or ePDG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41" w:name="_Toc65943208"/>
      <w:r w:rsidRPr="00760004">
        <w:t>6.3.3.5</w:t>
      </w:r>
      <w:r w:rsidRPr="00760004">
        <w:tab/>
        <w:t>Generation of CC over LI_HI3</w:t>
      </w:r>
      <w:bookmarkEnd w:id="141"/>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Pr="00760004" w:rsidRDefault="00DB62FE" w:rsidP="00DB62FE">
      <w:r w:rsidRPr="00760004">
        <w:t>When option 2 specified in clause 6.3.1 is used, the MDF3 shall generate CC based on the proprietary information received from the SGW/PGW or ePDG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42" w:name="_Toc65943209"/>
      <w:r w:rsidRPr="00760004">
        <w:rPr>
          <w:szCs w:val="22"/>
        </w:rPr>
        <w:t>6.4</w:t>
      </w:r>
      <w:r w:rsidRPr="00760004">
        <w:rPr>
          <w:szCs w:val="22"/>
        </w:rPr>
        <w:tab/>
        <w:t>3G</w:t>
      </w:r>
      <w:bookmarkEnd w:id="142"/>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43" w:name="_Toc65943210"/>
      <w:r w:rsidRPr="00760004">
        <w:t>7</w:t>
      </w:r>
      <w:r w:rsidR="002E303B" w:rsidRPr="00760004">
        <w:tab/>
        <w:t>Service Layer Based Interception</w:t>
      </w:r>
      <w:bookmarkEnd w:id="143"/>
    </w:p>
    <w:p w14:paraId="373D3027" w14:textId="77777777" w:rsidR="00716BA7" w:rsidRPr="00760004" w:rsidRDefault="00716BA7" w:rsidP="00716BA7">
      <w:pPr>
        <w:pStyle w:val="Heading2"/>
      </w:pPr>
      <w:bookmarkStart w:id="144" w:name="_Toc65943211"/>
      <w:r w:rsidRPr="00760004">
        <w:t>7.1</w:t>
      </w:r>
      <w:r w:rsidRPr="00760004">
        <w:tab/>
        <w:t>Introduction</w:t>
      </w:r>
      <w:bookmarkEnd w:id="144"/>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45" w:name="_Toc65943212"/>
      <w:r w:rsidRPr="00760004">
        <w:t>7.2</w:t>
      </w:r>
      <w:r w:rsidRPr="00760004">
        <w:tab/>
        <w:t>Central Subscriber Management</w:t>
      </w:r>
      <w:bookmarkEnd w:id="145"/>
    </w:p>
    <w:p w14:paraId="66ACB3BA" w14:textId="309E1230" w:rsidR="00154002" w:rsidRPr="00760004" w:rsidRDefault="00154002" w:rsidP="00154002">
      <w:pPr>
        <w:pStyle w:val="Heading3"/>
      </w:pPr>
      <w:bookmarkStart w:id="146" w:name="_Toc65943213"/>
      <w:r w:rsidRPr="00760004">
        <w:t>7.2.1</w:t>
      </w:r>
      <w:r w:rsidRPr="00760004">
        <w:tab/>
        <w:t>General description</w:t>
      </w:r>
      <w:bookmarkEnd w:id="146"/>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47" w:name="_Toc65943214"/>
      <w:r w:rsidRPr="00760004">
        <w:t>7.2.2</w:t>
      </w:r>
      <w:r w:rsidRPr="00760004">
        <w:tab/>
        <w:t>LI at UDM</w:t>
      </w:r>
      <w:bookmarkEnd w:id="147"/>
    </w:p>
    <w:p w14:paraId="34E88B16" w14:textId="77777777" w:rsidR="00154002" w:rsidRPr="00760004" w:rsidRDefault="00154002" w:rsidP="00154002">
      <w:pPr>
        <w:pStyle w:val="Heading4"/>
      </w:pPr>
      <w:bookmarkStart w:id="148" w:name="_Toc65943215"/>
      <w:r w:rsidRPr="00760004">
        <w:t>7.2.2.1</w:t>
      </w:r>
      <w:r w:rsidRPr="00760004">
        <w:tab/>
        <w:t>General description</w:t>
      </w:r>
      <w:bookmarkEnd w:id="148"/>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149" w:name="_Toc65943216"/>
      <w:r w:rsidRPr="00760004">
        <w:t>7.2.2.2</w:t>
      </w:r>
      <w:r w:rsidRPr="00760004">
        <w:tab/>
        <w:t>Provisioning over LI_X1</w:t>
      </w:r>
      <w:bookmarkEnd w:id="149"/>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50" w:name="_Toc65943217"/>
      <w:r w:rsidRPr="00760004">
        <w:t>7</w:t>
      </w:r>
      <w:r w:rsidR="00154002" w:rsidRPr="00760004">
        <w:t>.2.2.3</w:t>
      </w:r>
      <w:r w:rsidR="00154002" w:rsidRPr="00760004">
        <w:tab/>
        <w:t>Generation of xIRI over LI_X2</w:t>
      </w:r>
      <w:bookmarkEnd w:id="150"/>
    </w:p>
    <w:p w14:paraId="0AF74925" w14:textId="5D22AD48" w:rsidR="00B704F8" w:rsidRPr="00760004" w:rsidRDefault="00B704F8" w:rsidP="00160265">
      <w:pPr>
        <w:pStyle w:val="Heading5"/>
      </w:pPr>
      <w:bookmarkStart w:id="151" w:name="_Toc65943218"/>
      <w:r w:rsidRPr="00760004">
        <w:t>7.2.2.3</w:t>
      </w:r>
      <w:r w:rsidR="00EC66BD" w:rsidRPr="00760004">
        <w:t>.</w:t>
      </w:r>
      <w:r w:rsidRPr="00760004">
        <w:t>1</w:t>
      </w:r>
      <w:r w:rsidRPr="00760004">
        <w:tab/>
        <w:t>General description</w:t>
      </w:r>
      <w:bookmarkEnd w:id="151"/>
    </w:p>
    <w:p w14:paraId="1FE20DA2" w14:textId="77777777" w:rsidR="005D57C7" w:rsidRPr="00760004" w:rsidRDefault="005D57C7" w:rsidP="005D57C7">
      <w:r w:rsidRPr="00760004">
        <w:t>The IRI-POI present in the UDM shall send xIRI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52" w:name="_Toc65943219"/>
      <w:r w:rsidRPr="00760004">
        <w:t>7.2.2.3.</w:t>
      </w:r>
      <w:r w:rsidR="00B704F8" w:rsidRPr="00760004">
        <w:t>2</w:t>
      </w:r>
      <w:r w:rsidRPr="00760004">
        <w:tab/>
        <w:t xml:space="preserve">Serving </w:t>
      </w:r>
      <w:r w:rsidR="006D5623" w:rsidRPr="00760004">
        <w:t>s</w:t>
      </w:r>
      <w:r w:rsidRPr="00760004">
        <w:t>ystem</w:t>
      </w:r>
      <w:bookmarkEnd w:id="152"/>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77777777" w:rsidR="00503752" w:rsidRDefault="00503752" w:rsidP="002A2CDE">
            <w:pPr>
              <w:pStyle w:val="TAL"/>
            </w:pPr>
            <w:r>
              <w:t>Identifies the target UE’s 5G service identifiers (e.g.,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53" w:name="_Toc65943220"/>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53"/>
    </w:p>
    <w:p w14:paraId="12C5E2E9" w14:textId="77777777" w:rsidR="008B761E" w:rsidRDefault="008B761E" w:rsidP="008B761E">
      <w:r>
        <w:t>The IRI-POI in the UDM shall generate an xIRI containing the UDMSubscriberRecordChangeMessage record when it detects the following events:</w:t>
      </w:r>
    </w:p>
    <w:p w14:paraId="4C9EB3A0" w14:textId="77777777"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77777777"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77777777"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r>
              <w:t>sUPI</w:t>
            </w:r>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r>
              <w:t>pEI</w:t>
            </w:r>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r>
              <w:t>gPSI</w:t>
            </w:r>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r>
              <w:t>oldSUPI</w:t>
            </w:r>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r>
              <w:t>oldServiceID</w:t>
            </w:r>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r>
              <w:t>oldPEI</w:t>
            </w:r>
          </w:p>
        </w:tc>
        <w:tc>
          <w:tcPr>
            <w:tcW w:w="6096" w:type="dxa"/>
          </w:tcPr>
          <w:p w14:paraId="2F9E367C" w14:textId="77777777" w:rsidR="008B761E" w:rsidRDefault="008B761E" w:rsidP="002A2CDE">
            <w:pPr>
              <w:pStyle w:val="TAL"/>
            </w:pPr>
            <w:bookmarkStart w:id="154" w:name="_Hlk49966267"/>
            <w:r>
              <w:t>Old PEI associated with the target UE, when known.</w:t>
            </w:r>
            <w:bookmarkEnd w:id="154"/>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r>
              <w:t>oldGPSI</w:t>
            </w:r>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r>
              <w:t>subscriberRecordChangeMethod</w:t>
            </w:r>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r>
              <w:t>serviceID</w:t>
            </w:r>
          </w:p>
        </w:tc>
        <w:tc>
          <w:tcPr>
            <w:tcW w:w="6096" w:type="dxa"/>
          </w:tcPr>
          <w:p w14:paraId="3AACA7EF" w14:textId="77777777" w:rsidR="008B761E" w:rsidRDefault="008B761E" w:rsidP="002A2CDE">
            <w:pPr>
              <w:pStyle w:val="TAL"/>
            </w:pPr>
            <w:r>
              <w:t>Identifies the target UE’s 5G service identifiers that have been modified (e.g.,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55" w:name="_Toc65943221"/>
      <w:r w:rsidRPr="00760004">
        <w:t>7.2.2.3.</w:t>
      </w:r>
      <w:r w:rsidR="00B704F8" w:rsidRPr="00760004">
        <w:t>4</w:t>
      </w:r>
      <w:r w:rsidRPr="00760004">
        <w:tab/>
        <w:t xml:space="preserve">Cancel </w:t>
      </w:r>
      <w:r w:rsidR="006D5623" w:rsidRPr="00760004">
        <w:t>l</w:t>
      </w:r>
      <w:r w:rsidRPr="00760004">
        <w:t>ocation</w:t>
      </w:r>
      <w:bookmarkEnd w:id="155"/>
    </w:p>
    <w:p w14:paraId="6BD95C8E" w14:textId="77777777" w:rsidR="00677FB3" w:rsidRDefault="00677FB3" w:rsidP="00677FB3">
      <w:r>
        <w:t>The IRI-POI in the UDM shall generate an xIRI containing the UDMCancelLocation record when it detects the following events:</w:t>
      </w:r>
    </w:p>
    <w:p w14:paraId="0CC0A541" w14:textId="7777777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77777777"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77777777"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56" w:name="_Toc65943222"/>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56"/>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57" w:name="_Toc65943223"/>
      <w:r w:rsidRPr="00760004">
        <w:t>7.2.2.4</w:t>
      </w:r>
      <w:r w:rsidRPr="00760004">
        <w:tab/>
        <w:t>Generation of IRI over LI_HI2</w:t>
      </w:r>
      <w:bookmarkEnd w:id="157"/>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244FCF9C" w:rsidR="007900FA" w:rsidRPr="00760004" w:rsidRDefault="007900FA" w:rsidP="007900FA">
      <w:r w:rsidRPr="00760004">
        <w:t>The timestamp field of the psHeader structure shall be set to the time that the UDM event was observed (i.e. the timestamp field of the xIRI).</w:t>
      </w:r>
    </w:p>
    <w:p w14:paraId="24DC6A24" w14:textId="76591D84" w:rsidR="0030480C" w:rsidRPr="00760004" w:rsidRDefault="0030480C" w:rsidP="007900FA">
      <w:r w:rsidRPr="00760004">
        <w:t xml:space="preserve">Each UDMServiceSystemMessage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58" w:name="_Toc65943224"/>
      <w:r w:rsidRPr="00760004">
        <w:t>7.2.3</w:t>
      </w:r>
      <w:r w:rsidRPr="00760004">
        <w:tab/>
        <w:t>LI at HSS</w:t>
      </w:r>
      <w:bookmarkEnd w:id="158"/>
    </w:p>
    <w:p w14:paraId="715A2AA9" w14:textId="7212EC74" w:rsidR="00D661E9" w:rsidRPr="00760004" w:rsidRDefault="00D661E9" w:rsidP="00D661E9">
      <w:pPr>
        <w:pStyle w:val="Heading4"/>
      </w:pPr>
      <w:bookmarkStart w:id="159" w:name="_Toc65943225"/>
      <w:r w:rsidRPr="00760004">
        <w:t>7.2.3.1</w:t>
      </w:r>
      <w:r w:rsidRPr="00760004">
        <w:tab/>
        <w:t>General</w:t>
      </w:r>
      <w:bookmarkEnd w:id="159"/>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60" w:name="_Toc65943226"/>
      <w:r w:rsidRPr="00760004">
        <w:t>7.2.3.2</w:t>
      </w:r>
      <w:r w:rsidRPr="00760004">
        <w:tab/>
      </w:r>
      <w:r w:rsidRPr="00760004">
        <w:tab/>
        <w:t>Provisioning over LI_X1</w:t>
      </w:r>
      <w:bookmarkEnd w:id="160"/>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61" w:name="_Toc65943227"/>
      <w:r w:rsidRPr="00760004">
        <w:t>7.2.3.3</w:t>
      </w:r>
      <w:r w:rsidRPr="00760004">
        <w:tab/>
      </w:r>
      <w:r w:rsidRPr="00760004">
        <w:tab/>
        <w:t>Generation of xIRI over LI_X2</w:t>
      </w:r>
      <w:bookmarkEnd w:id="161"/>
    </w:p>
    <w:p w14:paraId="028A2949" w14:textId="56D27DBA" w:rsidR="00D661E9" w:rsidRPr="00760004" w:rsidRDefault="00D661E9" w:rsidP="00D661E9">
      <w:r w:rsidRPr="00760004">
        <w:t>The IRI-POI present in the HSS shall send the xIRIs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As the LIID may be not available at the HSS but is mandatory in EpsHI2Operations.EpsIRIContent according to clause B.9 of TS 33.108 [12],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162" w:name="_Toc65943228"/>
      <w:r w:rsidRPr="00760004">
        <w:t>7.2.3.4</w:t>
      </w:r>
      <w:r w:rsidRPr="00760004">
        <w:tab/>
        <w:t>Generation of IRI over LI_HI2</w:t>
      </w:r>
      <w:bookmarkEnd w:id="162"/>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63" w:name="_Toc65943229"/>
      <w:r w:rsidRPr="00760004">
        <w:t>7.3</w:t>
      </w:r>
      <w:r w:rsidRPr="00760004">
        <w:tab/>
        <w:t>Location</w:t>
      </w:r>
      <w:bookmarkEnd w:id="163"/>
    </w:p>
    <w:p w14:paraId="500C11DF" w14:textId="107E33C7" w:rsidR="00154002" w:rsidRPr="00760004" w:rsidRDefault="00154002" w:rsidP="00154002">
      <w:pPr>
        <w:pStyle w:val="Heading3"/>
      </w:pPr>
      <w:bookmarkStart w:id="164" w:name="_Toc65943230"/>
      <w:r w:rsidRPr="00760004">
        <w:t>7.3.</w:t>
      </w:r>
      <w:r w:rsidR="00451507" w:rsidRPr="00760004">
        <w:t>1</w:t>
      </w:r>
      <w:r w:rsidRPr="00760004">
        <w:tab/>
        <w:t>Lawful Access Location Services (LALS)</w:t>
      </w:r>
      <w:bookmarkEnd w:id="164"/>
    </w:p>
    <w:p w14:paraId="7A166D34" w14:textId="43CCF2F0" w:rsidR="00154002" w:rsidRPr="00760004" w:rsidRDefault="00154002" w:rsidP="00154002">
      <w:pPr>
        <w:pStyle w:val="Heading4"/>
      </w:pPr>
      <w:bookmarkStart w:id="165" w:name="_Toc65943231"/>
      <w:r w:rsidRPr="00760004">
        <w:t>7.3.</w:t>
      </w:r>
      <w:r w:rsidR="00451507" w:rsidRPr="00760004">
        <w:t>1</w:t>
      </w:r>
      <w:r w:rsidRPr="00760004">
        <w:t>.1</w:t>
      </w:r>
      <w:r w:rsidRPr="00760004">
        <w:tab/>
        <w:t xml:space="preserve">General </w:t>
      </w:r>
      <w:r w:rsidR="00506838" w:rsidRPr="00760004">
        <w:t>d</w:t>
      </w:r>
      <w:r w:rsidRPr="00760004">
        <w:t>escription</w:t>
      </w:r>
      <w:bookmarkEnd w:id="165"/>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66" w:name="_Toc65943232"/>
      <w:r w:rsidRPr="00760004">
        <w:t>7.3.</w:t>
      </w:r>
      <w:r w:rsidR="00451507" w:rsidRPr="00760004">
        <w:t>1</w:t>
      </w:r>
      <w:r w:rsidRPr="00760004">
        <w:t>.2</w:t>
      </w:r>
      <w:r w:rsidRPr="00760004">
        <w:tab/>
        <w:t>Provisioning over LI_X1</w:t>
      </w:r>
      <w:bookmarkEnd w:id="166"/>
    </w:p>
    <w:p w14:paraId="6E5ABAA7" w14:textId="103D5E99" w:rsidR="00615FE8" w:rsidRPr="00760004" w:rsidRDefault="00615FE8" w:rsidP="00615FE8">
      <w:pPr>
        <w:pStyle w:val="Heading4"/>
      </w:pPr>
      <w:bookmarkStart w:id="167" w:name="_Toc65943233"/>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67"/>
    </w:p>
    <w:p w14:paraId="421A3DD1" w14:textId="6920FDB5"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8F5863" w:rsidRPr="00760004">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TaskDetailsExtensions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47683481" w:rsidR="00C55B5A" w:rsidRPr="00760004" w:rsidRDefault="00C55B5A" w:rsidP="00C55B5A">
      <w:r w:rsidRPr="00760004">
        <w:t>Based on national regulatory requirements and CSP policy, the TaskDetailsExtensions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050442" w:rsidRPr="00760004">
        <w:t>c</w:t>
      </w:r>
      <w:r w:rsidRPr="00760004">
        <w:t>lient.</w:t>
      </w:r>
    </w:p>
    <w:p w14:paraId="161D7C9C" w14:textId="73CBFCED"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050442" w:rsidRPr="00760004">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36B3553C" w:rsidR="00C55B5A" w:rsidRPr="00760004" w:rsidRDefault="00C55B5A" w:rsidP="00160265">
      <w:pPr>
        <w:pStyle w:val="TH"/>
      </w:pPr>
      <w:r w:rsidRPr="00760004">
        <w:t>Table 7.3.</w:t>
      </w:r>
      <w:r w:rsidR="00451507" w:rsidRPr="00760004">
        <w:t>1</w:t>
      </w:r>
      <w:r w:rsidRPr="00760004">
        <w:t xml:space="preserve">.2-1: ActivateTask message for LI-LCS </w:t>
      </w:r>
      <w:r w:rsidR="002B5183" w:rsidRPr="00760004">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77777777" w:rsidR="00C55B5A" w:rsidRPr="00760004" w:rsidRDefault="00C55B5A" w:rsidP="00C55B5A">
            <w:pPr>
              <w:pStyle w:val="TAL"/>
            </w:pPr>
            <w:r w:rsidRPr="00760004">
              <w:t>One of the following:</w:t>
            </w:r>
          </w:p>
          <w:p w14:paraId="5CC4CFB8" w14:textId="3DC43D0D" w:rsidR="00C55B5A" w:rsidRPr="00760004" w:rsidRDefault="00574BAA" w:rsidP="00C55B5A">
            <w:pPr>
              <w:pStyle w:val="TAL"/>
            </w:pPr>
            <w:r w:rsidRPr="00760004">
              <w:t xml:space="preserve">- </w:t>
            </w:r>
            <w:r w:rsidR="00C55B5A" w:rsidRPr="00760004">
              <w:t>SUPI</w:t>
            </w:r>
            <w:r w:rsidR="009435A8" w:rsidRPr="00760004">
              <w:t>.</w:t>
            </w:r>
          </w:p>
          <w:p w14:paraId="0561BB7C" w14:textId="3D239963" w:rsidR="00C55B5A" w:rsidRPr="00760004" w:rsidRDefault="00574BAA" w:rsidP="00C55B5A">
            <w:pPr>
              <w:pStyle w:val="TAL"/>
            </w:pPr>
            <w:r w:rsidRPr="00760004">
              <w:t xml:space="preserve">- </w:t>
            </w:r>
            <w:r w:rsidR="00C55B5A" w:rsidRPr="00760004">
              <w:t>PEI</w:t>
            </w:r>
            <w:r w:rsidR="009435A8" w:rsidRPr="00760004">
              <w:t>.</w:t>
            </w:r>
          </w:p>
          <w:p w14:paraId="11623E45" w14:textId="18D9C022" w:rsidR="00C55B5A" w:rsidRPr="00760004" w:rsidRDefault="00574BAA" w:rsidP="00C55B5A">
            <w:pPr>
              <w:pStyle w:val="TAL"/>
            </w:pPr>
            <w:r w:rsidRPr="00760004">
              <w:t xml:space="preserve">- </w:t>
            </w:r>
            <w:r w:rsidR="00C55B5A" w:rsidRPr="00760004">
              <w:t>GPSI</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2E5FC6A8"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 or MDF2 address</w:t>
            </w:r>
            <w:r w:rsidRPr="00760004">
              <w:t xml:space="preserve">. These delivery endpoints are configured 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68" w:name="_Toc65943234"/>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68"/>
    </w:p>
    <w:p w14:paraId="00E1D9DD" w14:textId="6E8198DE" w:rsidR="00C55B5A" w:rsidRPr="00760004" w:rsidRDefault="00C55B5A" w:rsidP="00C55B5A">
      <w:r w:rsidRPr="00760004">
        <w:t xml:space="preserve">For the LALS </w:t>
      </w:r>
      <w:r w:rsidR="002E062D" w:rsidRPr="00760004">
        <w:t>t</w:t>
      </w:r>
      <w:r w:rsidRPr="00760004">
        <w:t xml:space="preserve">riggered </w:t>
      </w:r>
      <w:r w:rsidR="002E062D" w:rsidRPr="00760004">
        <w:t>l</w:t>
      </w:r>
      <w:r w:rsidRPr="00760004">
        <w:t>ocation service (</w:t>
      </w:r>
      <w:r w:rsidR="00BC76CF" w:rsidRPr="00760004">
        <w:t xml:space="preserve">TS 33.127 </w:t>
      </w:r>
      <w:r w:rsidRPr="00760004">
        <w:t xml:space="preserve">[5], clause 7.3.3.3) the IRI-TF (LTF) is provisioned by the LIPF using the LI_X1 protocol as described in clause 5.2.2. The “TaskDetailsExtensions” parameter of the ActivateTask message in this case will carry the address of LI-LCS </w:t>
      </w:r>
      <w:r w:rsidR="002E062D" w:rsidRPr="00760004">
        <w:t>c</w:t>
      </w:r>
      <w:r w:rsidRPr="00760004">
        <w:t xml:space="preserve">lient to be used for the service and, optionally, the positioning parameters for use on the Le interface, similar to the </w:t>
      </w:r>
      <w:r w:rsidR="002E062D" w:rsidRPr="00760004">
        <w:t>t</w:t>
      </w:r>
      <w:r w:rsidRPr="00760004">
        <w:t xml:space="preserve">arget </w:t>
      </w:r>
      <w:r w:rsidR="002E062D" w:rsidRPr="00760004">
        <w:t>p</w:t>
      </w:r>
      <w:r w:rsidRPr="00760004">
        <w:t>ositioning provisioning.</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C55B5A" w:rsidRPr="00760004" w14:paraId="3A89D17C" w14:textId="77777777" w:rsidTr="00C55B5A">
        <w:trPr>
          <w:jc w:val="center"/>
        </w:trPr>
        <w:tc>
          <w:tcPr>
            <w:tcW w:w="2693" w:type="dxa"/>
          </w:tcPr>
          <w:p w14:paraId="1CA8F495" w14:textId="77777777" w:rsidR="00C55B5A" w:rsidRPr="00760004" w:rsidRDefault="00C55B5A" w:rsidP="00C55B5A">
            <w:pPr>
              <w:pStyle w:val="TAL"/>
            </w:pPr>
            <w:r w:rsidRPr="00760004">
              <w:t>TargetIdentifiers</w:t>
            </w:r>
          </w:p>
        </w:tc>
        <w:tc>
          <w:tcPr>
            <w:tcW w:w="6521" w:type="dxa"/>
          </w:tcPr>
          <w:p w14:paraId="18BBAD41" w14:textId="77777777" w:rsidR="00C55B5A" w:rsidRPr="00760004" w:rsidRDefault="00C55B5A" w:rsidP="00C55B5A">
            <w:pPr>
              <w:pStyle w:val="TAL"/>
            </w:pPr>
            <w:r w:rsidRPr="00760004">
              <w:t>One of the following:</w:t>
            </w:r>
          </w:p>
          <w:p w14:paraId="72F26822" w14:textId="6C4031DA" w:rsidR="00C55B5A" w:rsidRPr="00760004" w:rsidRDefault="008618B7" w:rsidP="00C55B5A">
            <w:pPr>
              <w:pStyle w:val="TAL"/>
            </w:pPr>
            <w:r w:rsidRPr="00760004">
              <w:t xml:space="preserve">- </w:t>
            </w:r>
            <w:r w:rsidR="00C55B5A" w:rsidRPr="00760004">
              <w:t>SUPI</w:t>
            </w:r>
            <w:r w:rsidR="0018506B" w:rsidRPr="00760004">
              <w:t>.</w:t>
            </w:r>
          </w:p>
          <w:p w14:paraId="5891D22B" w14:textId="57524E6F" w:rsidR="00C55B5A" w:rsidRPr="00760004" w:rsidRDefault="008618B7" w:rsidP="00C55B5A">
            <w:pPr>
              <w:pStyle w:val="TAL"/>
            </w:pPr>
            <w:r w:rsidRPr="00760004">
              <w:t xml:space="preserve">- </w:t>
            </w:r>
            <w:r w:rsidR="00C55B5A" w:rsidRPr="00760004">
              <w:t>PEI</w:t>
            </w:r>
            <w:r w:rsidR="0018506B" w:rsidRPr="00760004">
              <w:t>.</w:t>
            </w:r>
          </w:p>
          <w:p w14:paraId="6D389229" w14:textId="2B71CCA7" w:rsidR="00C55B5A" w:rsidRPr="00760004" w:rsidRDefault="008618B7" w:rsidP="00C55B5A">
            <w:pPr>
              <w:pStyle w:val="TAL"/>
            </w:pPr>
            <w:r w:rsidRPr="00760004">
              <w:t xml:space="preserve">- </w:t>
            </w:r>
            <w:r w:rsidR="00C55B5A" w:rsidRPr="00760004">
              <w:t>GPSI</w:t>
            </w:r>
            <w:r w:rsidR="0018506B" w:rsidRPr="00760004">
              <w:t>.</w:t>
            </w:r>
          </w:p>
        </w:tc>
        <w:tc>
          <w:tcPr>
            <w:tcW w:w="708" w:type="dxa"/>
          </w:tcPr>
          <w:p w14:paraId="2E4C273B" w14:textId="77777777" w:rsidR="00C55B5A" w:rsidRPr="00760004" w:rsidRDefault="00C55B5A" w:rsidP="00C55B5A">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C55B5A">
        <w:trPr>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69" w:name="_Toc65943235"/>
      <w:r w:rsidRPr="00760004">
        <w:t>7.3.</w:t>
      </w:r>
      <w:r w:rsidR="00190299" w:rsidRPr="00760004">
        <w:t>1</w:t>
      </w:r>
      <w:r w:rsidRPr="00760004">
        <w:t>.3</w:t>
      </w:r>
      <w:r w:rsidRPr="00760004">
        <w:tab/>
        <w:t>Triggering over LI_</w:t>
      </w:r>
      <w:r w:rsidR="00F376E4" w:rsidRPr="00760004">
        <w:t>T2</w:t>
      </w:r>
      <w:bookmarkEnd w:id="169"/>
    </w:p>
    <w:p w14:paraId="22672880" w14:textId="07123AEB" w:rsidR="00C55B5A" w:rsidRPr="00760004" w:rsidRDefault="00C55B5A" w:rsidP="00C55B5A">
      <w:r w:rsidRPr="00760004">
        <w:t>An LTF, provisioned as described in clause 7.3.</w:t>
      </w:r>
      <w:r w:rsidR="00E8277A" w:rsidRPr="00760004">
        <w:t>1</w:t>
      </w:r>
      <w:r w:rsidRPr="00760004">
        <w:t xml:space="preserve">.2.2, triggers the triggered IRI-POI provided by the LI-LCS </w:t>
      </w:r>
      <w:r w:rsidR="0018506B" w:rsidRPr="00760004">
        <w:t>c</w:t>
      </w:r>
      <w:r w:rsidRPr="00760004">
        <w:t xml:space="preserve">lient using </w:t>
      </w:r>
      <w:r w:rsidR="00154002" w:rsidRPr="00760004">
        <w:t xml:space="preserve">the </w:t>
      </w:r>
      <w:r w:rsidRPr="00760004">
        <w:t>LI_T2</w:t>
      </w:r>
      <w:r w:rsidR="00154002" w:rsidRPr="00760004">
        <w:t xml:space="preserve"> protocol as described in clause 5.2.</w:t>
      </w:r>
      <w:r w:rsidRPr="00760004">
        <w:t>4</w:t>
      </w:r>
      <w:r w:rsidR="00154002" w:rsidRPr="00760004">
        <w:t>.</w:t>
      </w:r>
      <w:r w:rsidRPr="00760004">
        <w:t xml:space="preserve"> The “TaskDetailsExtensions” in the LI_T2 “ActivateTask” message carries the positioning parameters mapped from the LTF provisioning over the LI_X1. The LI_T2 “ActivateTask” message header may include a correlation ID from the triggering xIRI, if available.</w:t>
      </w:r>
    </w:p>
    <w:p w14:paraId="39147B0E" w14:textId="7D5485F1" w:rsidR="00C55B5A" w:rsidRPr="00760004" w:rsidRDefault="00C55B5A" w:rsidP="00C55B5A">
      <w:r w:rsidRPr="00760004">
        <w:t xml:space="preserve">Prior to issuing </w:t>
      </w:r>
      <w:r w:rsidR="0018506B" w:rsidRPr="00760004">
        <w:t>one or more</w:t>
      </w:r>
      <w:r w:rsidRPr="00760004">
        <w:t xml:space="preserve"> “ActivateTask” requests towards an LI-LCS Client, the L</w:t>
      </w:r>
      <w:r w:rsidR="00D1746A" w:rsidRPr="00760004">
        <w:t>I</w:t>
      </w:r>
      <w:r w:rsidRPr="00760004">
        <w:t xml:space="preserve">PF shall provision the LI-LCS </w:t>
      </w:r>
      <w:r w:rsidR="0018506B" w:rsidRPr="00760004">
        <w:t>c</w:t>
      </w:r>
      <w:r w:rsidRPr="00760004">
        <w:t xml:space="preserve">lient with the LI_X2 destinations by using the “CreateDestination” operation(s), as per clause 5.2.2. The LI-LCS </w:t>
      </w:r>
      <w:r w:rsidR="0018506B" w:rsidRPr="00760004">
        <w:t>c</w:t>
      </w:r>
      <w:r w:rsidRPr="00760004">
        <w:t xml:space="preserve">lient shall deactivate the task upon issuing the final xIRI for the trigger. There is no DeactivateTask operation on the LI_T2 for the LI-LCS </w:t>
      </w:r>
      <w:r w:rsidR="0018506B" w:rsidRPr="00760004">
        <w:t>c</w:t>
      </w:r>
      <w:r w:rsidRPr="00760004">
        <w:t>lient.</w:t>
      </w:r>
    </w:p>
    <w:p w14:paraId="61C1A585" w14:textId="6A6D0BD8" w:rsidR="00C55B5A" w:rsidRPr="00760004" w:rsidRDefault="00C55B5A" w:rsidP="00C55B5A">
      <w:r w:rsidRPr="00760004">
        <w:t>The Table 7.3.</w:t>
      </w:r>
      <w:r w:rsidR="00190299" w:rsidRPr="00760004">
        <w:t>1</w:t>
      </w:r>
      <w:r w:rsidRPr="00760004">
        <w:t xml:space="preserve">.3-1 shows the details of the LI_T2 ActivateTask message used by the LTF to trigger LI-CS </w:t>
      </w:r>
      <w:r w:rsidR="0018506B" w:rsidRPr="00760004">
        <w:t>c</w:t>
      </w:r>
      <w:r w:rsidRPr="00760004">
        <w:t xml:space="preserve">lient for the </w:t>
      </w:r>
      <w:r w:rsidR="0018506B" w:rsidRPr="00760004">
        <w:t>t</w:t>
      </w:r>
      <w:r w:rsidRPr="00760004">
        <w:t xml:space="preserve">riggered </w:t>
      </w:r>
      <w:r w:rsidR="0018506B" w:rsidRPr="00760004">
        <w:t>l</w:t>
      </w:r>
      <w:r w:rsidRPr="00760004">
        <w:t>ocation service.</w:t>
      </w:r>
    </w:p>
    <w:p w14:paraId="296F83B6" w14:textId="746C56C6" w:rsidR="00C55B5A" w:rsidRPr="00760004" w:rsidRDefault="00C55B5A" w:rsidP="00160265">
      <w:pPr>
        <w:pStyle w:val="TH"/>
      </w:pPr>
      <w:r w:rsidRPr="00760004">
        <w:t>Table 7.3.</w:t>
      </w:r>
      <w:r w:rsidR="00190299" w:rsidRPr="00760004">
        <w:t>1</w:t>
      </w:r>
      <w:r w:rsidRPr="00760004">
        <w:t xml:space="preserve">.3-1: ActivateTask message from LTF to LI-LCS </w:t>
      </w:r>
      <w:r w:rsidR="002B5183" w:rsidRPr="00760004">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C55B5A" w:rsidRPr="00760004" w14:paraId="18C8C926" w14:textId="77777777" w:rsidTr="00C55B5A">
        <w:trPr>
          <w:jc w:val="center"/>
        </w:trPr>
        <w:tc>
          <w:tcPr>
            <w:tcW w:w="2693" w:type="dxa"/>
          </w:tcPr>
          <w:p w14:paraId="4694871D" w14:textId="77777777" w:rsidR="00C55B5A" w:rsidRPr="00760004" w:rsidRDefault="00C55B5A" w:rsidP="00C55B5A">
            <w:pPr>
              <w:pStyle w:val="TAL"/>
            </w:pPr>
            <w:r w:rsidRPr="00760004">
              <w:t>TargetIdentifiers</w:t>
            </w:r>
          </w:p>
        </w:tc>
        <w:tc>
          <w:tcPr>
            <w:tcW w:w="6521" w:type="dxa"/>
          </w:tcPr>
          <w:p w14:paraId="4B104F95" w14:textId="77777777" w:rsidR="00C55B5A" w:rsidRPr="00760004" w:rsidRDefault="00C55B5A" w:rsidP="00C55B5A">
            <w:pPr>
              <w:pStyle w:val="TAL"/>
            </w:pPr>
            <w:r w:rsidRPr="00760004">
              <w:t>One of the following, per LTF provisioning:</w:t>
            </w:r>
          </w:p>
          <w:p w14:paraId="4BC9DE1F" w14:textId="5C5DCAE5" w:rsidR="00C55B5A" w:rsidRPr="00760004" w:rsidRDefault="00190299" w:rsidP="00C55B5A">
            <w:pPr>
              <w:pStyle w:val="TAL"/>
            </w:pPr>
            <w:r w:rsidRPr="00760004">
              <w:t xml:space="preserve">- </w:t>
            </w:r>
            <w:r w:rsidR="00C55B5A" w:rsidRPr="00760004">
              <w:t>SUPI</w:t>
            </w:r>
            <w:r w:rsidR="00B3082A" w:rsidRPr="00760004">
              <w:t>.</w:t>
            </w:r>
          </w:p>
          <w:p w14:paraId="1A5B20AF" w14:textId="05AE6B6E" w:rsidR="00C55B5A" w:rsidRPr="00760004" w:rsidRDefault="00190299" w:rsidP="00C55B5A">
            <w:pPr>
              <w:pStyle w:val="TAL"/>
            </w:pPr>
            <w:r w:rsidRPr="00760004">
              <w:t xml:space="preserve">- </w:t>
            </w:r>
            <w:r w:rsidR="00C55B5A" w:rsidRPr="00760004">
              <w:t>PEI</w:t>
            </w:r>
            <w:r w:rsidR="00B3082A" w:rsidRPr="00760004">
              <w:t>.</w:t>
            </w:r>
          </w:p>
          <w:p w14:paraId="35018FC0" w14:textId="3F1CFF56" w:rsidR="00C55B5A" w:rsidRPr="00760004" w:rsidRDefault="00190299" w:rsidP="00C55B5A">
            <w:pPr>
              <w:pStyle w:val="TAL"/>
            </w:pPr>
            <w:r w:rsidRPr="00760004">
              <w:t xml:space="preserve">- </w:t>
            </w:r>
            <w:r w:rsidR="00C55B5A" w:rsidRPr="00760004">
              <w:t>GPSI</w:t>
            </w:r>
            <w:r w:rsidR="00B3082A" w:rsidRPr="00760004">
              <w:t>.</w:t>
            </w:r>
          </w:p>
        </w:tc>
        <w:tc>
          <w:tcPr>
            <w:tcW w:w="708" w:type="dxa"/>
          </w:tcPr>
          <w:p w14:paraId="17F478BE" w14:textId="77777777" w:rsidR="00C55B5A" w:rsidRPr="00760004" w:rsidRDefault="00C55B5A" w:rsidP="00C55B5A">
            <w:pPr>
              <w:pStyle w:val="TAL"/>
            </w:pPr>
            <w:r w:rsidRPr="00760004">
              <w:t>M</w:t>
            </w:r>
          </w:p>
        </w:tc>
      </w:tr>
      <w:tr w:rsidR="00C55B5A" w:rsidRPr="00760004" w14:paraId="0E406414" w14:textId="77777777" w:rsidTr="00C55B5A">
        <w:trPr>
          <w:jc w:val="center"/>
        </w:trPr>
        <w:tc>
          <w:tcPr>
            <w:tcW w:w="2693" w:type="dxa"/>
          </w:tcPr>
          <w:p w14:paraId="69D96C27" w14:textId="77777777" w:rsidR="00C55B5A" w:rsidRPr="00760004" w:rsidRDefault="00C55B5A" w:rsidP="00C55B5A">
            <w:pPr>
              <w:pStyle w:val="TAL"/>
            </w:pPr>
            <w:r w:rsidRPr="00760004">
              <w:t>DeliveryType</w:t>
            </w:r>
          </w:p>
        </w:tc>
        <w:tc>
          <w:tcPr>
            <w:tcW w:w="6521" w:type="dxa"/>
          </w:tcPr>
          <w:p w14:paraId="5516FA98" w14:textId="149CA638" w:rsidR="00C55B5A" w:rsidRPr="00760004" w:rsidRDefault="00C55B5A" w:rsidP="00C55B5A">
            <w:pPr>
              <w:pStyle w:val="TAL"/>
            </w:pPr>
            <w:r w:rsidRPr="00760004">
              <w:t>Set to “X2Only”</w:t>
            </w:r>
            <w:r w:rsidR="00B3082A" w:rsidRPr="00760004">
              <w:t>.</w:t>
            </w:r>
          </w:p>
        </w:tc>
        <w:tc>
          <w:tcPr>
            <w:tcW w:w="708" w:type="dxa"/>
          </w:tcPr>
          <w:p w14:paraId="6D987EAB" w14:textId="77777777" w:rsidR="00C55B5A" w:rsidRPr="00760004" w:rsidRDefault="00C55B5A" w:rsidP="00C55B5A">
            <w:pPr>
              <w:pStyle w:val="TAL"/>
            </w:pPr>
            <w:r w:rsidRPr="00760004">
              <w:t>M</w:t>
            </w:r>
          </w:p>
        </w:tc>
      </w:tr>
      <w:tr w:rsidR="00C55B5A" w:rsidRPr="00760004" w14:paraId="24665098" w14:textId="77777777" w:rsidTr="00C55B5A">
        <w:trPr>
          <w:jc w:val="center"/>
        </w:trPr>
        <w:tc>
          <w:tcPr>
            <w:tcW w:w="2693" w:type="dxa"/>
          </w:tcPr>
          <w:p w14:paraId="574C13C7" w14:textId="77777777" w:rsidR="00C55B5A" w:rsidRPr="00760004" w:rsidRDefault="00C55B5A" w:rsidP="00C55B5A">
            <w:pPr>
              <w:pStyle w:val="TAL"/>
            </w:pPr>
            <w:r w:rsidRPr="00760004">
              <w:t>ListOfDIDs</w:t>
            </w:r>
          </w:p>
        </w:tc>
        <w:tc>
          <w:tcPr>
            <w:tcW w:w="6521" w:type="dxa"/>
          </w:tcPr>
          <w:p w14:paraId="1C9FA232" w14:textId="0D4AA767" w:rsidR="00C55B5A" w:rsidRPr="00760004" w:rsidRDefault="00C55B5A" w:rsidP="00C55B5A">
            <w:pPr>
              <w:pStyle w:val="TAL"/>
            </w:pPr>
            <w:r w:rsidRPr="00760004">
              <w:t xml:space="preserve">Delivery endpoints for LI-LCS Client LI_X2.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331E1708" w14:textId="77777777" w:rsidR="00C55B5A" w:rsidRPr="00760004" w:rsidRDefault="00C55B5A" w:rsidP="00C55B5A">
            <w:pPr>
              <w:pStyle w:val="TAL"/>
            </w:pPr>
            <w:r w:rsidRPr="00760004">
              <w:t>M</w:t>
            </w:r>
          </w:p>
        </w:tc>
      </w:tr>
      <w:tr w:rsidR="00E8277A" w:rsidRPr="00760004" w14:paraId="38BA4BA0" w14:textId="77777777" w:rsidTr="001105A6">
        <w:trPr>
          <w:jc w:val="center"/>
        </w:trPr>
        <w:tc>
          <w:tcPr>
            <w:tcW w:w="2693" w:type="dxa"/>
          </w:tcPr>
          <w:p w14:paraId="215E6904" w14:textId="77777777" w:rsidR="00E8277A" w:rsidRPr="00760004" w:rsidRDefault="00E8277A" w:rsidP="001105A6">
            <w:pPr>
              <w:pStyle w:val="TAL"/>
            </w:pPr>
            <w:r w:rsidRPr="00760004">
              <w:t>CorrelationID</w:t>
            </w:r>
          </w:p>
        </w:tc>
        <w:tc>
          <w:tcPr>
            <w:tcW w:w="6521" w:type="dxa"/>
          </w:tcPr>
          <w:p w14:paraId="3DEF8483" w14:textId="77777777" w:rsidR="00E8277A" w:rsidRPr="00760004" w:rsidRDefault="00E8277A" w:rsidP="001105A6">
            <w:pPr>
              <w:pStyle w:val="TAL"/>
            </w:pPr>
            <w:r w:rsidRPr="00760004">
              <w:t>Correlates the requested location to the triggering xIRI, if available.</w:t>
            </w:r>
          </w:p>
        </w:tc>
        <w:tc>
          <w:tcPr>
            <w:tcW w:w="708" w:type="dxa"/>
          </w:tcPr>
          <w:p w14:paraId="28BB6910" w14:textId="77777777" w:rsidR="00E8277A" w:rsidRPr="00760004" w:rsidRDefault="00E8277A" w:rsidP="001105A6">
            <w:pPr>
              <w:pStyle w:val="TAL"/>
            </w:pPr>
            <w:r w:rsidRPr="00760004">
              <w:t>C</w:t>
            </w:r>
          </w:p>
        </w:tc>
      </w:tr>
      <w:tr w:rsidR="00E8277A" w:rsidRPr="00760004" w14:paraId="7013E946" w14:textId="77777777" w:rsidTr="001105A6">
        <w:trPr>
          <w:jc w:val="center"/>
        </w:trPr>
        <w:tc>
          <w:tcPr>
            <w:tcW w:w="2693" w:type="dxa"/>
          </w:tcPr>
          <w:p w14:paraId="5DF41788" w14:textId="77777777" w:rsidR="00E8277A" w:rsidRPr="00760004" w:rsidRDefault="00E8277A" w:rsidP="001105A6">
            <w:pPr>
              <w:pStyle w:val="TAL"/>
            </w:pPr>
            <w:r w:rsidRPr="00760004">
              <w:t>TaskDetailsExtensions/</w:t>
            </w:r>
          </w:p>
          <w:p w14:paraId="7837B783" w14:textId="77777777" w:rsidR="00E8277A" w:rsidRPr="00760004" w:rsidRDefault="00E8277A" w:rsidP="001105A6">
            <w:pPr>
              <w:pStyle w:val="TAL"/>
            </w:pPr>
            <w:r w:rsidRPr="00760004">
              <w:t>PositioningParameters</w:t>
            </w:r>
          </w:p>
        </w:tc>
        <w:tc>
          <w:tcPr>
            <w:tcW w:w="6521" w:type="dxa"/>
          </w:tcPr>
          <w:p w14:paraId="0C880724" w14:textId="3CB7B5A3" w:rsidR="00E8277A" w:rsidRPr="00760004" w:rsidRDefault="00E8277A" w:rsidP="001105A6">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Pr="00760004">
              <w:rPr>
                <w:lang w:eastAsia="en-GB"/>
              </w:rPr>
              <w:t xml:space="preserve"> [20]:</w:t>
            </w:r>
          </w:p>
          <w:p w14:paraId="5986AEF1"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E8277A" w:rsidRPr="00760004" w:rsidRDefault="00E8277A" w:rsidP="001105A6">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E8277A" w:rsidRPr="00760004" w:rsidRDefault="00E8277A" w:rsidP="001105A6">
            <w:pPr>
              <w:pStyle w:val="TAL"/>
            </w:pPr>
            <w:r w:rsidRPr="00760004">
              <w:rPr>
                <w:lang w:eastAsia="en-GB"/>
              </w:rPr>
              <w:t>- motion state request (clause 5.3.70).</w:t>
            </w:r>
          </w:p>
        </w:tc>
        <w:tc>
          <w:tcPr>
            <w:tcW w:w="708" w:type="dxa"/>
          </w:tcPr>
          <w:p w14:paraId="5B3DE1FF" w14:textId="77777777" w:rsidR="00E8277A" w:rsidRPr="00760004" w:rsidRDefault="00E8277A" w:rsidP="001105A6">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70" w:name="_Toc65943236"/>
      <w:r w:rsidRPr="00760004">
        <w:t>7.3.</w:t>
      </w:r>
      <w:r w:rsidR="00190299" w:rsidRPr="00760004">
        <w:t>1</w:t>
      </w:r>
      <w:r w:rsidRPr="00760004">
        <w:t>.</w:t>
      </w:r>
      <w:r w:rsidR="00C55B5A" w:rsidRPr="00760004">
        <w:t>4</w:t>
      </w:r>
      <w:r w:rsidRPr="00760004">
        <w:tab/>
        <w:t>Generation of xIRI over LI_X2</w:t>
      </w:r>
      <w:bookmarkEnd w:id="170"/>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33BBC7F1" w14:textId="77777777" w:rsidTr="00C55B5A">
        <w:trPr>
          <w:jc w:val="center"/>
        </w:trPr>
        <w:tc>
          <w:tcPr>
            <w:tcW w:w="2693" w:type="dxa"/>
          </w:tcPr>
          <w:p w14:paraId="56B9AE8B" w14:textId="77777777" w:rsidR="00C55B5A" w:rsidRPr="00760004" w:rsidRDefault="00C55B5A" w:rsidP="00C55B5A">
            <w:pPr>
              <w:pStyle w:val="TAL"/>
            </w:pPr>
            <w:r w:rsidRPr="00760004">
              <w:t>pEI</w:t>
            </w:r>
          </w:p>
        </w:tc>
        <w:tc>
          <w:tcPr>
            <w:tcW w:w="6521" w:type="dxa"/>
          </w:tcPr>
          <w:p w14:paraId="2C69DF2B" w14:textId="307CB873" w:rsidR="00C55B5A" w:rsidRPr="00760004" w:rsidRDefault="00C55B5A" w:rsidP="00C55B5A">
            <w:pPr>
              <w:pStyle w:val="TAL"/>
            </w:pPr>
            <w:r w:rsidRPr="00760004">
              <w:t>PEI of the target, if used for the service</w:t>
            </w:r>
            <w:r w:rsidR="00E8277A" w:rsidRPr="00760004">
              <w:t xml:space="preserve"> (see NOTE)</w:t>
            </w:r>
            <w:r w:rsidR="00B3082A" w:rsidRPr="00760004">
              <w:t>.</w:t>
            </w:r>
          </w:p>
        </w:tc>
        <w:tc>
          <w:tcPr>
            <w:tcW w:w="708" w:type="dxa"/>
          </w:tcPr>
          <w:p w14:paraId="74A331D6"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C55B5A" w:rsidRPr="00760004" w14:paraId="1AA96E0F" w14:textId="77777777" w:rsidTr="00C55B5A">
        <w:trPr>
          <w:jc w:val="center"/>
        </w:trPr>
        <w:tc>
          <w:tcPr>
            <w:tcW w:w="2693" w:type="dxa"/>
          </w:tcPr>
          <w:p w14:paraId="61DFB6A3" w14:textId="77777777" w:rsidR="00C55B5A" w:rsidRPr="00760004" w:rsidRDefault="00C55B5A" w:rsidP="00C55B5A">
            <w:pPr>
              <w:pStyle w:val="TAL"/>
            </w:pPr>
            <w:r w:rsidRPr="00760004">
              <w:t>location</w:t>
            </w:r>
          </w:p>
        </w:tc>
        <w:tc>
          <w:tcPr>
            <w:tcW w:w="6521" w:type="dxa"/>
          </w:tcPr>
          <w:p w14:paraId="48314B24" w14:textId="6969A3A3" w:rsidR="00C55B5A" w:rsidRPr="00760004" w:rsidRDefault="005273A5" w:rsidP="00C55B5A">
            <w:pPr>
              <w:pStyle w:val="TAL"/>
            </w:pPr>
            <w:r w:rsidRPr="00760004">
              <w:t>L</w:t>
            </w:r>
            <w:r w:rsidR="00C55B5A" w:rsidRPr="00760004">
              <w:t>ocation of the target, if obtained successfully</w:t>
            </w:r>
            <w:r w:rsidR="00B3082A" w:rsidRPr="00760004">
              <w:t>.</w:t>
            </w:r>
          </w:p>
          <w:p w14:paraId="5E6E6859" w14:textId="5E42C0F3" w:rsidR="005273A5" w:rsidRPr="00760004" w:rsidRDefault="005273A5" w:rsidP="00C55B5A">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C55B5A" w:rsidRPr="00760004" w:rsidRDefault="00C55B5A" w:rsidP="00C55B5A">
            <w:pPr>
              <w:pStyle w:val="TAL"/>
            </w:pPr>
            <w:r w:rsidRPr="00760004">
              <w:t>C</w:t>
            </w:r>
          </w:p>
        </w:tc>
      </w:tr>
      <w:tr w:rsidR="00E8277A" w:rsidRPr="00760004" w14:paraId="7C2B6186" w14:textId="77777777" w:rsidTr="001105A6">
        <w:trPr>
          <w:jc w:val="center"/>
        </w:trPr>
        <w:tc>
          <w:tcPr>
            <w:tcW w:w="9922" w:type="dxa"/>
            <w:gridSpan w:val="3"/>
          </w:tcPr>
          <w:p w14:paraId="43BE7215" w14:textId="5B52EAB7" w:rsidR="00E8277A" w:rsidRPr="00760004" w:rsidRDefault="00E8277A" w:rsidP="00C55B5A">
            <w:pPr>
              <w:pStyle w:val="TAL"/>
            </w:pPr>
            <w:r w:rsidRPr="00760004">
              <w:t>NOTE: At least one of the SUPI, PEI or GPSI fields shall be present.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171" w:name="_Toc65943237"/>
      <w:r w:rsidRPr="00760004">
        <w:t>7.3.</w:t>
      </w:r>
      <w:r w:rsidR="00190299" w:rsidRPr="00760004">
        <w:t>1</w:t>
      </w:r>
      <w:r w:rsidRPr="00760004">
        <w:t>.</w:t>
      </w:r>
      <w:r w:rsidR="00C55B5A" w:rsidRPr="00760004">
        <w:t>5</w:t>
      </w:r>
      <w:r w:rsidRPr="00760004">
        <w:tab/>
        <w:t>Generation of IRI over LI_HI2</w:t>
      </w:r>
      <w:bookmarkEnd w:id="171"/>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72" w:name="_Toc65943238"/>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72"/>
    </w:p>
    <w:p w14:paraId="414FD6B9" w14:textId="32CEDDBF" w:rsidR="00154002" w:rsidRPr="00760004" w:rsidRDefault="00154002" w:rsidP="00154002">
      <w:pPr>
        <w:pStyle w:val="Heading4"/>
      </w:pPr>
      <w:bookmarkStart w:id="173" w:name="_Toc65943239"/>
      <w:r w:rsidRPr="00760004">
        <w:t>7.3.</w:t>
      </w:r>
      <w:r w:rsidR="00373663" w:rsidRPr="00760004">
        <w:t>2</w:t>
      </w:r>
      <w:r w:rsidRPr="00760004">
        <w:t>.1</w:t>
      </w:r>
      <w:r w:rsidRPr="00760004">
        <w:tab/>
        <w:t xml:space="preserve">General </w:t>
      </w:r>
      <w:r w:rsidR="00515F34" w:rsidRPr="00760004">
        <w:t>d</w:t>
      </w:r>
      <w:r w:rsidRPr="00760004">
        <w:t>escription</w:t>
      </w:r>
      <w:bookmarkEnd w:id="173"/>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74" w:name="_Toc65943240"/>
      <w:r w:rsidRPr="00760004">
        <w:t>7.3.2.2</w:t>
      </w:r>
      <w:r w:rsidRPr="00760004">
        <w:tab/>
        <w:t>Delivery of cell site information over LI_HI2</w:t>
      </w:r>
      <w:bookmarkEnd w:id="174"/>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685B6493" w:rsidR="00A21262" w:rsidRPr="00760004" w:rsidRDefault="00A21262" w:rsidP="00A21262">
      <w:r w:rsidRPr="00760004">
        <w:t>When the cell site information is readily available at MDF2 or is retrieved synchronously (i.e.,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Pr="00760004" w:rsidRDefault="00907D44" w:rsidP="00907D44">
      <w:pPr>
        <w:pStyle w:val="Heading3"/>
      </w:pPr>
      <w:bookmarkStart w:id="175" w:name="_Toc65943241"/>
      <w:r w:rsidRPr="00760004">
        <w:t>7.3.3</w:t>
      </w:r>
      <w:r w:rsidRPr="00760004">
        <w:tab/>
        <w:t>Use of the Location structure</w:t>
      </w:r>
      <w:bookmarkEnd w:id="175"/>
    </w:p>
    <w:p w14:paraId="3B863687" w14:textId="77777777" w:rsidR="00907D44" w:rsidRPr="00760004" w:rsidRDefault="00907D44" w:rsidP="00907D44">
      <w:pPr>
        <w:pStyle w:val="Heading4"/>
      </w:pPr>
      <w:bookmarkStart w:id="176" w:name="_Toc65943242"/>
      <w:r w:rsidRPr="00760004">
        <w:t>7.3.3.1</w:t>
      </w:r>
      <w:r w:rsidRPr="00760004">
        <w:tab/>
        <w:t>General description</w:t>
      </w:r>
      <w:bookmarkEnd w:id="176"/>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77" w:name="_Toc65943243"/>
      <w:r w:rsidRPr="00760004">
        <w:t>7.4</w:t>
      </w:r>
      <w:r w:rsidRPr="00760004">
        <w:tab/>
        <w:t>Messaging</w:t>
      </w:r>
      <w:bookmarkEnd w:id="177"/>
    </w:p>
    <w:p w14:paraId="04E36404" w14:textId="29BC175C" w:rsidR="00610327" w:rsidRPr="00760004" w:rsidRDefault="00241659" w:rsidP="00610327">
      <w:pPr>
        <w:pStyle w:val="Heading3"/>
      </w:pPr>
      <w:bookmarkStart w:id="178" w:name="_Toc65943244"/>
      <w:r w:rsidRPr="00760004">
        <w:t>7.4.</w:t>
      </w:r>
      <w:r w:rsidR="00610327" w:rsidRPr="00760004">
        <w:t>1</w:t>
      </w:r>
      <w:r w:rsidR="00610327" w:rsidRPr="00760004">
        <w:tab/>
        <w:t>Introduction</w:t>
      </w:r>
      <w:bookmarkEnd w:id="178"/>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179" w:name="_Toc65943245"/>
      <w:r w:rsidRPr="00760004">
        <w:t>7.4.</w:t>
      </w:r>
      <w:r w:rsidR="00610327" w:rsidRPr="00760004">
        <w:t>2</w:t>
      </w:r>
      <w:r w:rsidR="00610327" w:rsidRPr="00760004">
        <w:tab/>
        <w:t>LI at the MMS Proxy-Relay</w:t>
      </w:r>
      <w:bookmarkEnd w:id="179"/>
    </w:p>
    <w:p w14:paraId="7C2ACB2E" w14:textId="3DEE2E1C" w:rsidR="00610327" w:rsidRPr="00760004" w:rsidRDefault="00241659" w:rsidP="00610327">
      <w:pPr>
        <w:pStyle w:val="Heading4"/>
      </w:pPr>
      <w:bookmarkStart w:id="180" w:name="_Toc65943246"/>
      <w:r w:rsidRPr="00760004">
        <w:t>7.4.</w:t>
      </w:r>
      <w:r w:rsidR="00610327" w:rsidRPr="00760004">
        <w:t>2.1</w:t>
      </w:r>
      <w:r w:rsidR="00610327" w:rsidRPr="00760004">
        <w:tab/>
        <w:t>Provisioning over LI_X1</w:t>
      </w:r>
      <w:bookmarkEnd w:id="180"/>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181" w:name="_Toc65943247"/>
      <w:r w:rsidRPr="00760004">
        <w:t>7.4.</w:t>
      </w:r>
      <w:r w:rsidR="00610327" w:rsidRPr="00760004">
        <w:t>2.2</w:t>
      </w:r>
      <w:r w:rsidR="00610327" w:rsidRPr="00760004">
        <w:tab/>
        <w:t>Generation of xIRI over LI_X2</w:t>
      </w:r>
      <w:bookmarkEnd w:id="181"/>
    </w:p>
    <w:p w14:paraId="2047F42E" w14:textId="69BC0DC4" w:rsidR="00610327" w:rsidRPr="00760004" w:rsidRDefault="00610327" w:rsidP="00610327">
      <w:r w:rsidRPr="00760004">
        <w:t xml:space="preserve">The IRI-POI present in the MMS Proxy-Relay shall send xIRI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182" w:name="_Toc65943248"/>
      <w:r w:rsidRPr="00760004">
        <w:t>7.4.</w:t>
      </w:r>
      <w:r w:rsidR="00610327" w:rsidRPr="00760004">
        <w:t>2.3</w:t>
      </w:r>
      <w:r w:rsidR="00610327" w:rsidRPr="00760004">
        <w:tab/>
        <w:t>Generation of xCC over LI_X3</w:t>
      </w:r>
      <w:bookmarkEnd w:id="182"/>
    </w:p>
    <w:p w14:paraId="6BC9C463" w14:textId="479CAE7E" w:rsidR="00610327" w:rsidRPr="00760004" w:rsidRDefault="00610327" w:rsidP="00610327">
      <w:r w:rsidRPr="00760004">
        <w:t>The CC-POI present in the MMS Proxy-Relay shall send xCC over LI_X3 for any MMS event where CC is available and authorized for reporting for the events listed in clause 7.5.2.3 of TS 33.127 [5].</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183" w:name="_Toc65943249"/>
      <w:r w:rsidRPr="00760004">
        <w:t>7.4.</w:t>
      </w:r>
      <w:r w:rsidR="00610327" w:rsidRPr="00760004">
        <w:t>2.4</w:t>
      </w:r>
      <w:r w:rsidR="00610327" w:rsidRPr="00760004">
        <w:tab/>
        <w:t>MMS Record Generation Cases</w:t>
      </w:r>
      <w:bookmarkEnd w:id="183"/>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184" w:name="_Toc65943250"/>
      <w:r w:rsidRPr="00760004">
        <w:t>7.</w:t>
      </w:r>
      <w:r w:rsidR="00FB4B85" w:rsidRPr="00760004">
        <w:t>4</w:t>
      </w:r>
      <w:r w:rsidRPr="00760004">
        <w:t>.3</w:t>
      </w:r>
      <w:r w:rsidR="00CA650D" w:rsidRPr="00760004">
        <w:tab/>
      </w:r>
      <w:r w:rsidRPr="00760004">
        <w:t>MMS Records</w:t>
      </w:r>
      <w:bookmarkEnd w:id="184"/>
    </w:p>
    <w:p w14:paraId="3378B7EE" w14:textId="197B2510" w:rsidR="00610327" w:rsidRPr="00760004" w:rsidRDefault="00241659" w:rsidP="002530D6">
      <w:pPr>
        <w:pStyle w:val="Heading4"/>
      </w:pPr>
      <w:bookmarkStart w:id="185" w:name="_Toc65943251"/>
      <w:r w:rsidRPr="00760004">
        <w:t>7.4.</w:t>
      </w:r>
      <w:r w:rsidR="00610327" w:rsidRPr="00760004">
        <w:t>3.1</w:t>
      </w:r>
      <w:r w:rsidR="00610327" w:rsidRPr="00760004">
        <w:tab/>
        <w:t>MMSSend</w:t>
      </w:r>
      <w:bookmarkEnd w:id="185"/>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r w:rsidRPr="00760004">
              <w:t>transactionID</w:t>
            </w:r>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r w:rsidRPr="00760004">
              <w:t>dateTime</w:t>
            </w:r>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r w:rsidRPr="00760004">
              <w:t>originatingMMSParty</w:t>
            </w:r>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r w:rsidRPr="00760004">
              <w:t>terminatingMMSParty</w:t>
            </w:r>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r w:rsidRPr="00760004">
              <w:t>cCRecipients</w:t>
            </w:r>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r w:rsidRPr="00760004">
              <w:t>bCCRecipients</w:t>
            </w:r>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r w:rsidRPr="00760004">
              <w:t>messageClass</w:t>
            </w:r>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r w:rsidRPr="00760004">
              <w:t>desiredDeliveryTime</w:t>
            </w:r>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r w:rsidRPr="00760004">
              <w:t>senderVisibility</w:t>
            </w:r>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r w:rsidRPr="00760004">
              <w:t>deliveryReport</w:t>
            </w:r>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186" w:name="_Toc65943252"/>
      <w:r w:rsidRPr="00760004">
        <w:t>7.4.</w:t>
      </w:r>
      <w:r w:rsidR="00610327" w:rsidRPr="00760004">
        <w:t>3.2</w:t>
      </w:r>
      <w:r w:rsidR="00610327" w:rsidRPr="00760004">
        <w:tab/>
        <w:t>MMSSendByNonLocalTarget</w:t>
      </w:r>
      <w:bookmarkEnd w:id="186"/>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r w:rsidRPr="00760004">
              <w:t>transactionID</w:t>
            </w:r>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r w:rsidRPr="00760004">
              <w:t>messageID</w:t>
            </w:r>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r w:rsidRPr="00760004">
              <w:t>terminatingMMSParty</w:t>
            </w:r>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r w:rsidRPr="00760004">
              <w:t>originatingMMSParty</w:t>
            </w:r>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r w:rsidRPr="00760004">
              <w:t>contentType</w:t>
            </w:r>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r w:rsidRPr="00760004">
              <w:t>messageClass</w:t>
            </w:r>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r w:rsidRPr="00760004">
              <w:t>dateTime</w:t>
            </w:r>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r w:rsidRPr="00760004">
              <w:t>deliveryReport</w:t>
            </w:r>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r w:rsidRPr="00760004">
              <w:t>senderVisibility</w:t>
            </w:r>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187" w:name="_Toc65943253"/>
      <w:r w:rsidRPr="00760004">
        <w:t>7.4.</w:t>
      </w:r>
      <w:r w:rsidR="00610327" w:rsidRPr="00760004">
        <w:t>3.3</w:t>
      </w:r>
      <w:r w:rsidR="00610327" w:rsidRPr="00760004">
        <w:tab/>
        <w:t>MMSNotification</w:t>
      </w:r>
      <w:bookmarkEnd w:id="187"/>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188" w:name="_Toc65943254"/>
      <w:r w:rsidRPr="00760004">
        <w:t>7.4.</w:t>
      </w:r>
      <w:r w:rsidR="00610327" w:rsidRPr="00760004">
        <w:t>3.4</w:t>
      </w:r>
      <w:r w:rsidR="00610327" w:rsidRPr="00760004">
        <w:tab/>
        <w:t>MMSSendToNonLocalTarget</w:t>
      </w:r>
      <w:bookmarkEnd w:id="188"/>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r w:rsidRPr="00760004">
              <w:t>transactionID</w:t>
            </w:r>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r w:rsidRPr="00760004">
              <w:t>messageID</w:t>
            </w:r>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r w:rsidRPr="00760004">
              <w:t>terminatingMMSParty</w:t>
            </w:r>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r w:rsidRPr="00760004">
              <w:t>originatingMMSParty</w:t>
            </w:r>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r w:rsidRPr="00760004">
              <w:t>contentType</w:t>
            </w:r>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r w:rsidRPr="00760004">
              <w:t>messageClass</w:t>
            </w:r>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r w:rsidRPr="00760004">
              <w:t>dateTime</w:t>
            </w:r>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r w:rsidRPr="00760004">
              <w:t>deliveryReportRequested</w:t>
            </w:r>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r w:rsidRPr="00760004">
              <w:t>senderVisibility</w:t>
            </w:r>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189" w:name="_Toc65943255"/>
      <w:r w:rsidRPr="00760004">
        <w:t>7.4.</w:t>
      </w:r>
      <w:r w:rsidR="00610327" w:rsidRPr="00760004">
        <w:t>3.5</w:t>
      </w:r>
      <w:r w:rsidR="00610327" w:rsidRPr="00760004">
        <w:tab/>
        <w:t>MMSNotificationResponse</w:t>
      </w:r>
      <w:bookmarkEnd w:id="189"/>
    </w:p>
    <w:p w14:paraId="5B904C7D" w14:textId="2BD5200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r w:rsidRPr="00760004">
              <w:t>transactionID</w:t>
            </w:r>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r w:rsidRPr="00760004">
              <w:t>reportAllowed</w:t>
            </w:r>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190" w:name="_Toc65943256"/>
      <w:r w:rsidRPr="00760004">
        <w:t>7.4.</w:t>
      </w:r>
      <w:r w:rsidR="00610327" w:rsidRPr="00760004">
        <w:t>3.6</w:t>
      </w:r>
      <w:r w:rsidR="00610327" w:rsidRPr="00760004">
        <w:tab/>
        <w:t>MMSRetrieval</w:t>
      </w:r>
      <w:bookmarkEnd w:id="190"/>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r w:rsidRPr="00760004">
              <w:t>transactionID</w:t>
            </w:r>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r w:rsidRPr="00760004">
              <w:t>messageID</w:t>
            </w:r>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r w:rsidRPr="00760004">
              <w:t>dateTime</w:t>
            </w:r>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r w:rsidRPr="00760004">
              <w:t>originatingMMSParty</w:t>
            </w:r>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r w:rsidRPr="00760004">
              <w:t>previouslySentBy</w:t>
            </w:r>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r w:rsidRPr="00760004">
              <w:t>previouslySentByDateTime</w:t>
            </w:r>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r w:rsidRPr="00760004">
              <w:t>terminatingMMSParty</w:t>
            </w:r>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At least one of the terminatingMMSParty or cCRecipients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r w:rsidRPr="00760004">
              <w:t>cCRecipients</w:t>
            </w:r>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At least one of the terminatingMMSParty or cCRecipients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r w:rsidRPr="00760004">
              <w:t>messageClass</w:t>
            </w:r>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r w:rsidRPr="00760004">
              <w:t>deliveryReport</w:t>
            </w:r>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r w:rsidRPr="00760004">
              <w:t>readReport</w:t>
            </w:r>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r w:rsidRPr="00760004">
              <w:t>replyCharging</w:t>
            </w:r>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r w:rsidRPr="00760004">
              <w:t>retrieveStatus</w:t>
            </w:r>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r w:rsidRPr="00760004">
              <w:t>retrieveStatusText</w:t>
            </w:r>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191" w:name="_Toc65943257"/>
      <w:r w:rsidRPr="00760004">
        <w:t>7.4.</w:t>
      </w:r>
      <w:r w:rsidR="00610327" w:rsidRPr="00760004">
        <w:t>3.7</w:t>
      </w:r>
      <w:r w:rsidR="00610327" w:rsidRPr="00760004">
        <w:tab/>
        <w:t>MMSDeliveryAck</w:t>
      </w:r>
      <w:bookmarkEnd w:id="191"/>
    </w:p>
    <w:p w14:paraId="6F52DAC9" w14:textId="77777777" w:rsidR="00610327" w:rsidRPr="00760004" w:rsidRDefault="00610327" w:rsidP="00610327">
      <w:r w:rsidRPr="00760004">
        <w:t xml:space="preserve">The IRI-POI in the MMS Proxy-Relay shall generate an xIRI containing an MMSDeliveryAck record when </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r w:rsidRPr="00760004">
              <w:t>transactionID</w:t>
            </w:r>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r w:rsidRPr="00760004">
              <w:t>reportAllowed</w:t>
            </w:r>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192" w:name="_Toc65943258"/>
      <w:r w:rsidRPr="00760004">
        <w:t>7.4.</w:t>
      </w:r>
      <w:r w:rsidR="00610327" w:rsidRPr="00760004">
        <w:t>3.8</w:t>
      </w:r>
      <w:r w:rsidR="00610327" w:rsidRPr="00760004">
        <w:tab/>
        <w:t>MMSForward</w:t>
      </w:r>
      <w:bookmarkEnd w:id="192"/>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Specifies whether the originator MMS UE wants the submitted MM to be saved in the user's MMBox,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r w:rsidRPr="00760004">
              <w:t>responseStatus</w:t>
            </w:r>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r w:rsidRPr="00760004">
              <w:t>responseStatusText</w:t>
            </w:r>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r w:rsidRPr="00760004">
              <w:t>messageID</w:t>
            </w:r>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r w:rsidRPr="00760004">
              <w:t>contentLocationConf</w:t>
            </w:r>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r w:rsidRPr="00760004">
              <w:t>storeStatus</w:t>
            </w:r>
          </w:p>
        </w:tc>
        <w:tc>
          <w:tcPr>
            <w:tcW w:w="6521" w:type="dxa"/>
          </w:tcPr>
          <w:p w14:paraId="1102D4A1" w14:textId="77777777" w:rsidR="00610327" w:rsidRPr="00760004" w:rsidRDefault="00610327" w:rsidP="00A64895">
            <w:pPr>
              <w:pStyle w:val="TAL"/>
            </w:pPr>
            <w:r w:rsidRPr="00760004">
              <w:t>Indicates if the MM was successfully stored in the MMBox.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r w:rsidRPr="00760004">
              <w:t>storeStatusText</w:t>
            </w:r>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193" w:name="_Toc65943259"/>
      <w:r w:rsidRPr="00760004">
        <w:t>7.4.</w:t>
      </w:r>
      <w:r w:rsidR="00610327" w:rsidRPr="00760004">
        <w:t>3.9</w:t>
      </w:r>
      <w:r w:rsidR="00610327" w:rsidRPr="00760004">
        <w:tab/>
        <w:t>MMSDeleteFromRelay</w:t>
      </w:r>
      <w:bookmarkEnd w:id="193"/>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r w:rsidRPr="00760004">
              <w:t>transactionID</w:t>
            </w:r>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r w:rsidRPr="00760004">
              <w:t>contentLocationReq</w:t>
            </w:r>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r w:rsidRPr="00760004">
              <w:t>contentLocationConf</w:t>
            </w:r>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r w:rsidRPr="00760004">
              <w:t>deleteResponseStatus</w:t>
            </w:r>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r w:rsidRPr="00760004">
              <w:t>deleteResponseText</w:t>
            </w:r>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194" w:name="_Toc65943260"/>
      <w:r w:rsidRPr="00760004">
        <w:t>7.4.</w:t>
      </w:r>
      <w:r w:rsidR="00610327" w:rsidRPr="00760004">
        <w:t>3.10</w:t>
      </w:r>
      <w:r w:rsidR="00610327" w:rsidRPr="00760004">
        <w:tab/>
        <w:t>MMSMBoxStore</w:t>
      </w:r>
      <w:bookmarkEnd w:id="194"/>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r w:rsidRPr="00760004">
              <w:t>transactionID</w:t>
            </w:r>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r w:rsidRPr="00760004">
              <w:t>contentLocationReq</w:t>
            </w:r>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r w:rsidRPr="00760004">
              <w:t>contentLocationConf</w:t>
            </w:r>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r w:rsidRPr="00760004">
              <w:t>storeStatus</w:t>
            </w:r>
          </w:p>
        </w:tc>
        <w:tc>
          <w:tcPr>
            <w:tcW w:w="6521" w:type="dxa"/>
          </w:tcPr>
          <w:p w14:paraId="679752AB" w14:textId="77777777" w:rsidR="00610327" w:rsidRPr="00760004" w:rsidRDefault="00610327" w:rsidP="00A64895">
            <w:pPr>
              <w:pStyle w:val="TAL"/>
            </w:pPr>
            <w:r w:rsidRPr="00760004">
              <w:t xml:space="preserve">Indicates if the MM was successfully stored in the MMBox.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r w:rsidRPr="00760004">
              <w:t>storeStatusText</w:t>
            </w:r>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195" w:name="_Toc65943261"/>
      <w:r w:rsidRPr="00760004">
        <w:t>7.4.</w:t>
      </w:r>
      <w:r w:rsidR="00610327" w:rsidRPr="00760004">
        <w:t>3.11</w:t>
      </w:r>
      <w:r w:rsidR="00CA650D" w:rsidRPr="00760004">
        <w:tab/>
      </w:r>
      <w:r w:rsidR="00610327" w:rsidRPr="00760004">
        <w:t>MMSMBoxUpload</w:t>
      </w:r>
      <w:bookmarkEnd w:id="195"/>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r w:rsidRPr="00760004">
              <w:t>transactionID</w:t>
            </w:r>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r w:rsidRPr="00760004">
              <w:t>contentType</w:t>
            </w:r>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r w:rsidRPr="00760004">
              <w:t>contentLocation</w:t>
            </w:r>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r w:rsidRPr="00760004">
              <w:t>storeStatus</w:t>
            </w:r>
          </w:p>
        </w:tc>
        <w:tc>
          <w:tcPr>
            <w:tcW w:w="6521" w:type="dxa"/>
          </w:tcPr>
          <w:p w14:paraId="5CCDD7ED" w14:textId="77777777" w:rsidR="00610327" w:rsidRPr="00760004" w:rsidRDefault="00610327" w:rsidP="00A64895">
            <w:pPr>
              <w:pStyle w:val="TAL"/>
            </w:pPr>
            <w:r w:rsidRPr="00760004">
              <w:t xml:space="preserve">Indicates if the MM was successfully stored in the MMBox.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r w:rsidRPr="00760004">
              <w:t>storeStatusText</w:t>
            </w:r>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r w:rsidRPr="00760004">
              <w:t>mMBoxDescription</w:t>
            </w:r>
          </w:p>
        </w:tc>
        <w:tc>
          <w:tcPr>
            <w:tcW w:w="6521" w:type="dxa"/>
          </w:tcPr>
          <w:p w14:paraId="7A00287B" w14:textId="258090E0"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196" w:name="_Toc65943262"/>
      <w:r w:rsidRPr="00760004">
        <w:t>7.4.</w:t>
      </w:r>
      <w:r w:rsidR="00610327" w:rsidRPr="00760004">
        <w:t>3.12</w:t>
      </w:r>
      <w:r w:rsidR="00610327" w:rsidRPr="00760004">
        <w:tab/>
        <w:t>MMSMBoxDelete</w:t>
      </w:r>
      <w:bookmarkEnd w:id="196"/>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r w:rsidRPr="00760004">
              <w:t>transactionID</w:t>
            </w:r>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r w:rsidRPr="00760004">
              <w:t>contentLocationReq</w:t>
            </w:r>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r w:rsidRPr="00760004">
              <w:t>contentLocationConf</w:t>
            </w:r>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r w:rsidRPr="00760004">
              <w:t>responseStatus</w:t>
            </w:r>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r w:rsidRPr="00760004">
              <w:t>responseStatusText</w:t>
            </w:r>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197" w:name="_Toc65943263"/>
      <w:r w:rsidRPr="00760004">
        <w:t>7.4.</w:t>
      </w:r>
      <w:r w:rsidR="00610327" w:rsidRPr="00760004">
        <w:t>3.13</w:t>
      </w:r>
      <w:r w:rsidR="00610327" w:rsidRPr="00760004">
        <w:tab/>
        <w:t>MMSDeliveryReport</w:t>
      </w:r>
      <w:bookmarkEnd w:id="197"/>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r w:rsidRPr="00760004">
              <w:t>messageID</w:t>
            </w:r>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r w:rsidRPr="00760004">
              <w:t>terminatingMMSParty</w:t>
            </w:r>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r w:rsidRPr="00760004">
              <w:t>dateTime</w:t>
            </w:r>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r w:rsidRPr="00760004">
              <w:t>responseStatus</w:t>
            </w:r>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r w:rsidRPr="00760004">
              <w:t>responseStatusText</w:t>
            </w:r>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r w:rsidRPr="00760004">
              <w:t>applicID</w:t>
            </w:r>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r w:rsidRPr="00760004">
              <w:t>replyApplicID</w:t>
            </w:r>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r w:rsidRPr="00760004">
              <w:t>auxApplicInfo</w:t>
            </w:r>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198" w:name="_Toc65943264"/>
      <w:r w:rsidRPr="00760004">
        <w:t>7.4.</w:t>
      </w:r>
      <w:r w:rsidR="00610327" w:rsidRPr="00760004">
        <w:t>3.14</w:t>
      </w:r>
      <w:r w:rsidR="00610327" w:rsidRPr="00760004">
        <w:tab/>
        <w:t>MMSDeliveryReportNonLocalTarget</w:t>
      </w:r>
      <w:bookmarkEnd w:id="198"/>
    </w:p>
    <w:p w14:paraId="31CD2A67" w14:textId="06CA5F77" w:rsidR="00610327" w:rsidRPr="00760004" w:rsidRDefault="00610327" w:rsidP="00610327">
      <w:r w:rsidRPr="00760004">
        <w:t xml:space="preserve">The IRI-POI in the MMS Proxy-Relay shall generate an xIRI containing an MMSDeliveryReportNonLocalTarget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r w:rsidRPr="00760004">
              <w:t>transactionID</w:t>
            </w:r>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r w:rsidRPr="00760004">
              <w:t>messageID</w:t>
            </w:r>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r w:rsidRPr="00760004">
              <w:t>terminatingMMSParty</w:t>
            </w:r>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r w:rsidRPr="00760004">
              <w:t>originatingMMSParty</w:t>
            </w:r>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r w:rsidRPr="00760004">
              <w:t>dateTime</w:t>
            </w:r>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r w:rsidRPr="00760004">
              <w:t>forwardToOriginator</w:t>
            </w:r>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r w:rsidRPr="00760004">
              <w:t>mMStatus</w:t>
            </w:r>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r w:rsidRPr="00760004">
              <w:t>mMStatusExtension</w:t>
            </w:r>
          </w:p>
        </w:tc>
        <w:tc>
          <w:tcPr>
            <w:tcW w:w="6521" w:type="dxa"/>
          </w:tcPr>
          <w:p w14:paraId="12510BBD" w14:textId="77777777" w:rsidR="00610327" w:rsidRPr="00760004" w:rsidRDefault="00610327" w:rsidP="00A64895">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r w:rsidRPr="00760004">
              <w:t>mMStatusText</w:t>
            </w:r>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r w:rsidRPr="00760004">
              <w:t>applicID</w:t>
            </w:r>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r w:rsidRPr="00760004">
              <w:t>replyApplicID</w:t>
            </w:r>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r w:rsidRPr="00760004">
              <w:t>auxApplicInfo</w:t>
            </w:r>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199" w:name="_Toc65943265"/>
      <w:r w:rsidRPr="00760004">
        <w:t>7.4.</w:t>
      </w:r>
      <w:r w:rsidR="00610327" w:rsidRPr="00760004">
        <w:t>3.15</w:t>
      </w:r>
      <w:r w:rsidR="00610327" w:rsidRPr="00760004">
        <w:tab/>
        <w:t>MMSReadReport</w:t>
      </w:r>
      <w:bookmarkEnd w:id="199"/>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r w:rsidRPr="00760004">
              <w:t>messageID</w:t>
            </w:r>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r w:rsidRPr="00760004">
              <w:t>terminatingMMSParty</w:t>
            </w:r>
          </w:p>
        </w:tc>
        <w:tc>
          <w:tcPr>
            <w:tcW w:w="6521" w:type="dxa"/>
          </w:tcPr>
          <w:p w14:paraId="791BF9D9" w14:textId="74043B1D" w:rsidR="00610327" w:rsidRPr="00760004" w:rsidRDefault="00610327" w:rsidP="00A64895">
            <w:pPr>
              <w:pStyle w:val="TAL"/>
            </w:pPr>
            <w:r w:rsidRPr="00760004">
              <w:t xml:space="preserve">ID(s) of the terminating party (i.e.,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r w:rsidRPr="00760004">
              <w:t>originatingMMSParty</w:t>
            </w:r>
          </w:p>
        </w:tc>
        <w:tc>
          <w:tcPr>
            <w:tcW w:w="6521" w:type="dxa"/>
          </w:tcPr>
          <w:p w14:paraId="1764D965" w14:textId="3FD78A70" w:rsidR="00610327" w:rsidRPr="00760004" w:rsidRDefault="00610327" w:rsidP="00A64895">
            <w:pPr>
              <w:pStyle w:val="TAL"/>
            </w:pPr>
            <w:r w:rsidRPr="00760004">
              <w:t xml:space="preserve">ID(s) of the originating party (i.e.,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r w:rsidRPr="00760004">
              <w:t>dateTime</w:t>
            </w:r>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r w:rsidRPr="00760004">
              <w:t>readStatus</w:t>
            </w:r>
          </w:p>
        </w:tc>
        <w:tc>
          <w:tcPr>
            <w:tcW w:w="6521" w:type="dxa"/>
          </w:tcPr>
          <w:p w14:paraId="45AD41C8" w14:textId="77777777" w:rsidR="00610327" w:rsidRPr="00760004" w:rsidRDefault="00610327" w:rsidP="00A64895">
            <w:pPr>
              <w:pStyle w:val="TAL"/>
            </w:pPr>
            <w:r w:rsidRPr="00760004">
              <w:t>Status of the MMS (e.g.read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r w:rsidRPr="00760004">
              <w:t>applicID</w:t>
            </w:r>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r w:rsidRPr="00760004">
              <w:t>replyApplicID</w:t>
            </w:r>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r w:rsidRPr="00760004">
              <w:t>auxApplicInfo</w:t>
            </w:r>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00" w:name="_Toc65943266"/>
      <w:r w:rsidRPr="00760004">
        <w:t>7.4.</w:t>
      </w:r>
      <w:r w:rsidR="00610327" w:rsidRPr="00760004">
        <w:t>3.16</w:t>
      </w:r>
      <w:r w:rsidR="00610327" w:rsidRPr="00760004">
        <w:tab/>
        <w:t>MMSReadReportNonLocalTarget</w:t>
      </w:r>
      <w:bookmarkEnd w:id="200"/>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r w:rsidRPr="00760004">
              <w:t>transactionID</w:t>
            </w:r>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r w:rsidRPr="00760004">
              <w:t>terminatingMMSParty</w:t>
            </w:r>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r w:rsidRPr="00760004">
              <w:t>originatingMMSParty</w:t>
            </w:r>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r w:rsidRPr="00760004">
              <w:t>messageID</w:t>
            </w:r>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r w:rsidRPr="00760004">
              <w:t>dateTime</w:t>
            </w:r>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r w:rsidRPr="00760004">
              <w:t>readStatus</w:t>
            </w:r>
          </w:p>
        </w:tc>
        <w:tc>
          <w:tcPr>
            <w:tcW w:w="6521" w:type="dxa"/>
          </w:tcPr>
          <w:p w14:paraId="69D2E5FB" w14:textId="77777777" w:rsidR="00610327" w:rsidRPr="00760004" w:rsidRDefault="00610327" w:rsidP="00A64895">
            <w:pPr>
              <w:pStyle w:val="TAL"/>
            </w:pPr>
            <w:r w:rsidRPr="00760004">
              <w:t>Status of the MMS (e.g.read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r w:rsidRPr="00760004">
              <w:t>readStatusText</w:t>
            </w:r>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r w:rsidRPr="00760004">
              <w:t>applicID</w:t>
            </w:r>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r w:rsidRPr="00760004">
              <w:t>replyApplicID</w:t>
            </w:r>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r w:rsidRPr="00760004">
              <w:t>auxApplicInfo</w:t>
            </w:r>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01" w:name="_Toc65943267"/>
      <w:r w:rsidRPr="00760004">
        <w:t>7.4.</w:t>
      </w:r>
      <w:r w:rsidR="00610327" w:rsidRPr="00760004">
        <w:t>3.17</w:t>
      </w:r>
      <w:r w:rsidR="00610327" w:rsidRPr="00760004">
        <w:tab/>
        <w:t>MMSCancel</w:t>
      </w:r>
      <w:bookmarkEnd w:id="201"/>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r w:rsidRPr="00760004">
              <w:t>transactionID</w:t>
            </w:r>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r w:rsidRPr="00760004">
              <w:t>cancelID</w:t>
            </w:r>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02" w:name="_Toc65943268"/>
      <w:r w:rsidRPr="00760004">
        <w:t>7.4.</w:t>
      </w:r>
      <w:r w:rsidR="00610327" w:rsidRPr="00760004">
        <w:t>3.18</w:t>
      </w:r>
      <w:r w:rsidR="00610327" w:rsidRPr="00760004">
        <w:tab/>
        <w:t>MMSMBoxViewRequest</w:t>
      </w:r>
      <w:bookmarkEnd w:id="202"/>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r w:rsidRPr="00760004">
              <w:t>transactionID</w:t>
            </w:r>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r w:rsidRPr="00760004">
              <w:t>contentLocation</w:t>
            </w:r>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r w:rsidRPr="00760004">
              <w:t>mMSAttributes</w:t>
            </w:r>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r w:rsidRPr="00760004">
              <w:t>mMSTotals</w:t>
            </w:r>
          </w:p>
        </w:tc>
        <w:tc>
          <w:tcPr>
            <w:tcW w:w="6521" w:type="dxa"/>
          </w:tcPr>
          <w:p w14:paraId="5B2F48B6"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r w:rsidRPr="00760004">
              <w:t>mMSQuotas</w:t>
            </w:r>
          </w:p>
        </w:tc>
        <w:tc>
          <w:tcPr>
            <w:tcW w:w="6521" w:type="dxa"/>
          </w:tcPr>
          <w:p w14:paraId="7C15DACB"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03" w:name="_Toc65943269"/>
      <w:r w:rsidRPr="00760004">
        <w:t>7.4.</w:t>
      </w:r>
      <w:r w:rsidR="00610327" w:rsidRPr="00760004">
        <w:t>3.19</w:t>
      </w:r>
      <w:r w:rsidR="00610327" w:rsidRPr="00760004">
        <w:tab/>
        <w:t>MMSMBoxViewResponse</w:t>
      </w:r>
      <w:bookmarkEnd w:id="203"/>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r w:rsidRPr="00760004">
              <w:t>responseStatus</w:t>
            </w:r>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r w:rsidRPr="00760004">
              <w:t>responseStatusText</w:t>
            </w:r>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r w:rsidRPr="00760004">
              <w:t>contentLocation</w:t>
            </w:r>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r w:rsidRPr="00760004">
              <w:t>mMSAttributes</w:t>
            </w:r>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r w:rsidRPr="00760004">
              <w:t>mMSTotals</w:t>
            </w:r>
          </w:p>
        </w:tc>
        <w:tc>
          <w:tcPr>
            <w:tcW w:w="6521" w:type="dxa"/>
          </w:tcPr>
          <w:p w14:paraId="335CE89B"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r w:rsidRPr="00760004">
              <w:t>mMSQuotas</w:t>
            </w:r>
          </w:p>
        </w:tc>
        <w:tc>
          <w:tcPr>
            <w:tcW w:w="6521" w:type="dxa"/>
          </w:tcPr>
          <w:p w14:paraId="75E7BB95"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r w:rsidRPr="00760004">
              <w:t>mMBoxDescription</w:t>
            </w:r>
          </w:p>
        </w:tc>
        <w:tc>
          <w:tcPr>
            <w:tcW w:w="6521" w:type="dxa"/>
          </w:tcPr>
          <w:p w14:paraId="578CAF2F" w14:textId="55F41973"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04" w:name="_Toc65943270"/>
      <w:r w:rsidRPr="00760004">
        <w:t>7.4.</w:t>
      </w:r>
      <w:r w:rsidR="00610327" w:rsidRPr="00760004">
        <w:t>3.20</w:t>
      </w:r>
      <w:r w:rsidR="00610327" w:rsidRPr="00760004">
        <w:tab/>
        <w:t>MMBoxDescription</w:t>
      </w:r>
      <w:bookmarkEnd w:id="204"/>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r w:rsidRPr="00760004">
              <w:t>contentLocation</w:t>
            </w:r>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r w:rsidRPr="00760004">
              <w:t>messageID</w:t>
            </w:r>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r w:rsidRPr="00760004">
              <w:t>dateTime</w:t>
            </w:r>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r w:rsidRPr="00760004">
              <w:t>originatingMMSParty</w:t>
            </w:r>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r w:rsidRPr="00760004">
              <w:t>terminatingMMSParty</w:t>
            </w:r>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r w:rsidRPr="00760004">
              <w:t>cCRecipients</w:t>
            </w:r>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r w:rsidRPr="00760004">
              <w:t>bCCRecipients</w:t>
            </w:r>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r w:rsidRPr="00760004">
              <w:t>messageClass</w:t>
            </w:r>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r w:rsidRPr="00760004">
              <w:t>deliveryTime</w:t>
            </w:r>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r w:rsidRPr="00760004">
              <w:t>readReport</w:t>
            </w:r>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r w:rsidRPr="00760004">
              <w:t>messageSize</w:t>
            </w:r>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r w:rsidRPr="00760004">
              <w:t>replyCharging</w:t>
            </w:r>
          </w:p>
        </w:tc>
        <w:tc>
          <w:tcPr>
            <w:tcW w:w="6521" w:type="dxa"/>
          </w:tcPr>
          <w:p w14:paraId="31B60612"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05" w:name="_Toc65943271"/>
      <w:r w:rsidRPr="00760004">
        <w:t>7.4.</w:t>
      </w:r>
      <w:r w:rsidR="00610327" w:rsidRPr="00760004">
        <w:t>3.21</w:t>
      </w:r>
      <w:r w:rsidR="00610327" w:rsidRPr="00760004">
        <w:tab/>
        <w:t>MMS Content</w:t>
      </w:r>
      <w:bookmarkEnd w:id="205"/>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06" w:name="_Toc65943272"/>
      <w:r w:rsidRPr="00760004">
        <w:t>7.4.</w:t>
      </w:r>
      <w:r w:rsidR="00610327" w:rsidRPr="00760004">
        <w:t>4</w:t>
      </w:r>
      <w:r w:rsidR="00B03344" w:rsidRPr="00760004">
        <w:tab/>
      </w:r>
      <w:r w:rsidR="00610327" w:rsidRPr="00760004">
        <w:t>IRI and CC Generation</w:t>
      </w:r>
      <w:bookmarkEnd w:id="206"/>
    </w:p>
    <w:p w14:paraId="3ED44D97" w14:textId="0B48B33E" w:rsidR="00610327" w:rsidRPr="00760004" w:rsidRDefault="00241659" w:rsidP="00610327">
      <w:pPr>
        <w:pStyle w:val="Heading4"/>
      </w:pPr>
      <w:bookmarkStart w:id="207" w:name="_Toc65943273"/>
      <w:r w:rsidRPr="00760004">
        <w:t>7.4.</w:t>
      </w:r>
      <w:r w:rsidR="00610327" w:rsidRPr="00760004">
        <w:t>4.1</w:t>
      </w:r>
      <w:r w:rsidR="00610327" w:rsidRPr="00760004">
        <w:tab/>
        <w:t>Generation of IRI over LI_HI2</w:t>
      </w:r>
      <w:bookmarkEnd w:id="207"/>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7777777" w:rsidR="00610327" w:rsidRPr="00760004" w:rsidRDefault="00610327" w:rsidP="00610327">
      <w:r w:rsidRPr="00760004">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08" w:name="_Toc65943274"/>
      <w:r w:rsidRPr="00760004">
        <w:t>7.4.</w:t>
      </w:r>
      <w:r w:rsidR="00610327" w:rsidRPr="00760004">
        <w:t>4.2</w:t>
      </w:r>
      <w:r w:rsidR="00610327" w:rsidRPr="00760004">
        <w:tab/>
        <w:t>Generation of CC over LI_HI3</w:t>
      </w:r>
      <w:bookmarkEnd w:id="208"/>
    </w:p>
    <w:p w14:paraId="6B208BD0" w14:textId="28FFAADE" w:rsidR="00174C15" w:rsidRPr="00760004" w:rsidRDefault="00610327" w:rsidP="00174C15">
      <w:r w:rsidRPr="00760004">
        <w:t>When a CC-POI in the MMS Proxy-Relay generated xCC message is received over LI_X3, the MDF2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09" w:name="_Toc65943275"/>
      <w:r w:rsidRPr="00760004">
        <w:t>7.5</w:t>
      </w:r>
      <w:r w:rsidRPr="00760004">
        <w:tab/>
        <w:t>PTC service</w:t>
      </w:r>
      <w:bookmarkEnd w:id="209"/>
    </w:p>
    <w:p w14:paraId="4689D74E" w14:textId="77777777" w:rsidR="003A7C91" w:rsidRPr="00760004" w:rsidRDefault="003A7C91" w:rsidP="003A7C91">
      <w:pPr>
        <w:pStyle w:val="Heading3"/>
      </w:pPr>
      <w:bookmarkStart w:id="210" w:name="_Toc65943276"/>
      <w:r w:rsidRPr="00760004">
        <w:t>7.5.1</w:t>
      </w:r>
      <w:r w:rsidRPr="00760004">
        <w:tab/>
        <w:t>Introduction</w:t>
      </w:r>
      <w:bookmarkEnd w:id="210"/>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11" w:name="_Toc65943277"/>
      <w:r w:rsidRPr="00760004">
        <w:t>7.5.1.1</w:t>
      </w:r>
      <w:r w:rsidRPr="00760004">
        <w:tab/>
        <w:t>Provisioning over LI_X1</w:t>
      </w:r>
      <w:bookmarkEnd w:id="211"/>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12" w:name="_Toc65943278"/>
      <w:r w:rsidRPr="00760004">
        <w:t>7.5.1.2</w:t>
      </w:r>
      <w:r w:rsidRPr="00760004">
        <w:tab/>
        <w:t>Generating xIRI over LI_X2</w:t>
      </w:r>
      <w:bookmarkEnd w:id="212"/>
    </w:p>
    <w:p w14:paraId="4C3A382B" w14:textId="77777777"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7089A315" w14:textId="77777777" w:rsidR="003A7C91" w:rsidRPr="00760004" w:rsidRDefault="003A7C91" w:rsidP="00722734">
      <w:pPr>
        <w:pStyle w:val="Heading3"/>
      </w:pPr>
      <w:bookmarkStart w:id="213" w:name="_Toc65943279"/>
      <w:r w:rsidRPr="00760004">
        <w:t>7.5.2</w:t>
      </w:r>
      <w:r w:rsidRPr="00760004">
        <w:tab/>
        <w:t>IRI events</w:t>
      </w:r>
      <w:bookmarkEnd w:id="213"/>
    </w:p>
    <w:p w14:paraId="6B42582F" w14:textId="77777777" w:rsidR="003A7C91" w:rsidRPr="00760004" w:rsidRDefault="003A7C91" w:rsidP="00722734">
      <w:pPr>
        <w:pStyle w:val="Heading4"/>
      </w:pPr>
      <w:bookmarkStart w:id="214" w:name="_Toc65943280"/>
      <w:r w:rsidRPr="00760004">
        <w:t>7.5.2.1</w:t>
      </w:r>
      <w:r w:rsidRPr="00760004">
        <w:tab/>
        <w:t>PTC registration</w:t>
      </w:r>
      <w:bookmarkEnd w:id="214"/>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r w:rsidRPr="00760004">
              <w:t>pTCTargetInformation</w:t>
            </w:r>
          </w:p>
        </w:tc>
        <w:tc>
          <w:tcPr>
            <w:tcW w:w="6521" w:type="dxa"/>
          </w:tcPr>
          <w:p w14:paraId="31430A5E"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r w:rsidRPr="00760004">
              <w:t>pTCServerURI</w:t>
            </w:r>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r w:rsidRPr="00760004">
              <w:t>pTCRegistrationRequest</w:t>
            </w:r>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r w:rsidRPr="00760004">
              <w:t>pTCRegistrationOutcome</w:t>
            </w:r>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15" w:name="_Toc65943281"/>
      <w:r w:rsidRPr="00760004">
        <w:t>7.5.2.2</w:t>
      </w:r>
      <w:r w:rsidRPr="00760004">
        <w:tab/>
        <w:t>PTC session initiation</w:t>
      </w:r>
      <w:bookmarkEnd w:id="215"/>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r w:rsidRPr="00760004">
              <w:t>pTCTargetInformation</w:t>
            </w:r>
          </w:p>
        </w:tc>
        <w:tc>
          <w:tcPr>
            <w:tcW w:w="6521" w:type="dxa"/>
          </w:tcPr>
          <w:p w14:paraId="4BB439AD"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r w:rsidRPr="00760004">
              <w:t>pTCDirection</w:t>
            </w:r>
          </w:p>
        </w:tc>
        <w:tc>
          <w:tcPr>
            <w:tcW w:w="6521" w:type="dxa"/>
          </w:tcPr>
          <w:p w14:paraId="22021EB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r w:rsidRPr="00760004">
              <w:t>pTCServerURI</w:t>
            </w:r>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r w:rsidRPr="00760004">
              <w:t>pTCSessionInfo</w:t>
            </w:r>
          </w:p>
        </w:tc>
        <w:tc>
          <w:tcPr>
            <w:tcW w:w="6521" w:type="dxa"/>
          </w:tcPr>
          <w:p w14:paraId="77E07C4D"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r w:rsidRPr="00760004">
              <w:t>pTCOriginatingID</w:t>
            </w:r>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r w:rsidRPr="00760004">
              <w:t>pTCParticipants</w:t>
            </w:r>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r w:rsidRPr="00760004">
              <w:t>pTCParticipantPresenceStatus</w:t>
            </w:r>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r w:rsidRPr="00760004">
              <w:t>pTCBearerCapability</w:t>
            </w:r>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r w:rsidRPr="00760004">
              <w:t>pTCHost</w:t>
            </w:r>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16" w:name="_Toc65943282"/>
      <w:r w:rsidRPr="00760004">
        <w:t>7.5.2.3</w:t>
      </w:r>
      <w:r w:rsidRPr="00760004">
        <w:tab/>
        <w:t>PTC session abandon attempt</w:t>
      </w:r>
      <w:bookmarkEnd w:id="216"/>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r w:rsidRPr="00760004">
              <w:t>pTCTargetInformation</w:t>
            </w:r>
          </w:p>
        </w:tc>
        <w:tc>
          <w:tcPr>
            <w:tcW w:w="6521" w:type="dxa"/>
          </w:tcPr>
          <w:p w14:paraId="4220E13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r w:rsidRPr="00760004">
              <w:t>pTCDirection</w:t>
            </w:r>
          </w:p>
        </w:tc>
        <w:tc>
          <w:tcPr>
            <w:tcW w:w="6521" w:type="dxa"/>
          </w:tcPr>
          <w:p w14:paraId="0246734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r w:rsidRPr="00760004">
              <w:t>pTCSessionInfo</w:t>
            </w:r>
          </w:p>
        </w:tc>
        <w:tc>
          <w:tcPr>
            <w:tcW w:w="6521" w:type="dxa"/>
          </w:tcPr>
          <w:p w14:paraId="438502D1"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r w:rsidRPr="00760004">
              <w:t>pTCAbandonCause</w:t>
            </w:r>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17" w:name="_Toc65943283"/>
      <w:r w:rsidRPr="00760004">
        <w:t>7.5.2.4</w:t>
      </w:r>
      <w:r w:rsidRPr="00760004">
        <w:tab/>
        <w:t>PTC session start</w:t>
      </w:r>
      <w:bookmarkEnd w:id="217"/>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r w:rsidRPr="00760004">
              <w:t>pTCTargetInformation</w:t>
            </w:r>
          </w:p>
        </w:tc>
        <w:tc>
          <w:tcPr>
            <w:tcW w:w="6521" w:type="dxa"/>
          </w:tcPr>
          <w:p w14:paraId="66139CC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r w:rsidRPr="00760004">
              <w:t>pTCDirection</w:t>
            </w:r>
          </w:p>
        </w:tc>
        <w:tc>
          <w:tcPr>
            <w:tcW w:w="6521" w:type="dxa"/>
          </w:tcPr>
          <w:p w14:paraId="7E9AED1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r w:rsidRPr="00760004">
              <w:t>pTCServerURI</w:t>
            </w:r>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r w:rsidRPr="00760004">
              <w:t>pTCSessionInfo</w:t>
            </w:r>
          </w:p>
        </w:tc>
        <w:tc>
          <w:tcPr>
            <w:tcW w:w="6521" w:type="dxa"/>
          </w:tcPr>
          <w:p w14:paraId="18173138"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r w:rsidRPr="00760004">
              <w:t>pTCOriginatingID</w:t>
            </w:r>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r w:rsidRPr="00760004">
              <w:t>pTCParticipants</w:t>
            </w:r>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r w:rsidRPr="00760004">
              <w:t>pTCParticipantPresenceStatus</w:t>
            </w:r>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r w:rsidRPr="00760004">
              <w:t>pTCHost</w:t>
            </w:r>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r w:rsidRPr="00760004">
              <w:t>pTCBearerCapability</w:t>
            </w:r>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18" w:name="_Toc65943284"/>
      <w:r w:rsidRPr="00760004">
        <w:t>7.5.2.5</w:t>
      </w:r>
      <w:r w:rsidRPr="00760004">
        <w:tab/>
        <w:t>PTC session end</w:t>
      </w:r>
      <w:bookmarkEnd w:id="218"/>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r w:rsidRPr="00760004">
              <w:t>pTCTargetInformation</w:t>
            </w:r>
          </w:p>
        </w:tc>
        <w:tc>
          <w:tcPr>
            <w:tcW w:w="6521" w:type="dxa"/>
          </w:tcPr>
          <w:p w14:paraId="361A89CF"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r w:rsidRPr="00760004">
              <w:t>pTCDirection</w:t>
            </w:r>
          </w:p>
        </w:tc>
        <w:tc>
          <w:tcPr>
            <w:tcW w:w="6521" w:type="dxa"/>
          </w:tcPr>
          <w:p w14:paraId="0AD56295"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r w:rsidRPr="00760004">
              <w:t>pTCServerURI</w:t>
            </w:r>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r w:rsidRPr="00760004">
              <w:t>pTCSessionInfo</w:t>
            </w:r>
          </w:p>
        </w:tc>
        <w:tc>
          <w:tcPr>
            <w:tcW w:w="6521" w:type="dxa"/>
          </w:tcPr>
          <w:p w14:paraId="7ACA110B"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r w:rsidRPr="00760004">
              <w:t>pTCParticipants</w:t>
            </w:r>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r w:rsidRPr="00760004">
              <w:t>pTCSessionEndCause</w:t>
            </w:r>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19" w:name="_Toc65943285"/>
      <w:r w:rsidRPr="00760004">
        <w:t>7.5.2.6</w:t>
      </w:r>
      <w:r w:rsidRPr="00760004">
        <w:tab/>
        <w:t>PTC start of interception</w:t>
      </w:r>
      <w:bookmarkEnd w:id="219"/>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r w:rsidRPr="00760004">
              <w:t>pTCTargetInformation</w:t>
            </w:r>
          </w:p>
        </w:tc>
        <w:tc>
          <w:tcPr>
            <w:tcW w:w="6521" w:type="dxa"/>
          </w:tcPr>
          <w:p w14:paraId="2EDF46F6"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r w:rsidRPr="00760004">
              <w:t>pTCDirection</w:t>
            </w:r>
          </w:p>
        </w:tc>
        <w:tc>
          <w:tcPr>
            <w:tcW w:w="6521" w:type="dxa"/>
          </w:tcPr>
          <w:p w14:paraId="0B685DA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r w:rsidRPr="00760004">
              <w:t>pTCPreEstSessionID</w:t>
            </w:r>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r w:rsidRPr="00760004">
              <w:t>pTCOriginatingID</w:t>
            </w:r>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r w:rsidRPr="00760004">
              <w:t>pTCSessionInfo</w:t>
            </w:r>
          </w:p>
        </w:tc>
        <w:tc>
          <w:tcPr>
            <w:tcW w:w="6521" w:type="dxa"/>
          </w:tcPr>
          <w:p w14:paraId="12A397BB" w14:textId="77777777" w:rsidR="003A7C91" w:rsidRPr="00760004" w:rsidRDefault="003A7C91" w:rsidP="00A64895">
            <w:pPr>
              <w:pStyle w:val="TAL"/>
            </w:pPr>
            <w:r w:rsidRPr="00760004">
              <w:t>Shall provide PTC session information such as PTC Session URI and PTC Session type (e.g.,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r w:rsidRPr="00760004">
              <w:t>pTCHost</w:t>
            </w:r>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r w:rsidRPr="00760004">
              <w:t>pTCParticipants</w:t>
            </w:r>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r w:rsidRPr="00760004">
              <w:t>pTCMediaStreamAvail</w:t>
            </w:r>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r w:rsidRPr="00760004">
              <w:t>pTCBearerCapability</w:t>
            </w:r>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20" w:name="_Toc65943286"/>
      <w:r w:rsidRPr="00760004">
        <w:t>7.5.2.7</w:t>
      </w:r>
      <w:r w:rsidRPr="00760004">
        <w:tab/>
        <w:t>PTC pre-established session</w:t>
      </w:r>
      <w:bookmarkEnd w:id="220"/>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r w:rsidRPr="00760004">
              <w:t>pTCTargetInformation</w:t>
            </w:r>
          </w:p>
        </w:tc>
        <w:tc>
          <w:tcPr>
            <w:tcW w:w="6521" w:type="dxa"/>
          </w:tcPr>
          <w:p w14:paraId="53BF6F2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r w:rsidRPr="00760004">
              <w:t>pTCServerURI</w:t>
            </w:r>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r w:rsidRPr="00760004">
              <w:t>rTPSetting</w:t>
            </w:r>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r w:rsidRPr="00760004">
              <w:t>pTCMediaCapability</w:t>
            </w:r>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r w:rsidRPr="00760004">
              <w:t>pTCPreEstSessionID</w:t>
            </w:r>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r w:rsidRPr="00760004">
              <w:t>pTCPreEstStatus</w:t>
            </w:r>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r w:rsidRPr="00760004">
              <w:t>pTCMediaStreamAvail</w:t>
            </w:r>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r w:rsidRPr="00760004">
              <w:t>pTCFailureCode</w:t>
            </w:r>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21" w:name="_Toc65943287"/>
      <w:r w:rsidRPr="00760004">
        <w:t>7.5.2.8</w:t>
      </w:r>
      <w:r w:rsidRPr="00760004">
        <w:tab/>
        <w:t>PTC instant personal alert</w:t>
      </w:r>
      <w:bookmarkEnd w:id="221"/>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r w:rsidRPr="00760004">
              <w:t>pTCTargetInformation</w:t>
            </w:r>
          </w:p>
        </w:tc>
        <w:tc>
          <w:tcPr>
            <w:tcW w:w="6521" w:type="dxa"/>
          </w:tcPr>
          <w:p w14:paraId="79CBD23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r w:rsidRPr="00760004">
              <w:t>pTCIPAPartyID</w:t>
            </w:r>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r w:rsidRPr="00760004">
              <w:t>pTCIPADirection</w:t>
            </w:r>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22" w:name="_Toc65943288"/>
      <w:r w:rsidRPr="00760004">
        <w:t>7.5.2.9</w:t>
      </w:r>
      <w:r w:rsidRPr="00760004">
        <w:tab/>
        <w:t>PTC party join</w:t>
      </w:r>
      <w:bookmarkEnd w:id="222"/>
    </w:p>
    <w:p w14:paraId="0332F4AD" w14:textId="77777777"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r w:rsidRPr="00760004">
              <w:t>pTCTargetInformation</w:t>
            </w:r>
          </w:p>
        </w:tc>
        <w:tc>
          <w:tcPr>
            <w:tcW w:w="6521" w:type="dxa"/>
          </w:tcPr>
          <w:p w14:paraId="2DF8237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r w:rsidRPr="00760004">
              <w:t>pTCDirection</w:t>
            </w:r>
          </w:p>
        </w:tc>
        <w:tc>
          <w:tcPr>
            <w:tcW w:w="6521" w:type="dxa"/>
          </w:tcPr>
          <w:p w14:paraId="35DCA338"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r w:rsidRPr="00760004">
              <w:t>pTCSessionInfo</w:t>
            </w:r>
          </w:p>
        </w:tc>
        <w:tc>
          <w:tcPr>
            <w:tcW w:w="6521" w:type="dxa"/>
          </w:tcPr>
          <w:p w14:paraId="63EF02AD"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r w:rsidRPr="00760004">
              <w:t>pTCParticipants</w:t>
            </w:r>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r w:rsidRPr="00760004">
              <w:t>participantPresenceStatus</w:t>
            </w:r>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r w:rsidRPr="00760004">
              <w:t>pTCMediaStreamAvail</w:t>
            </w:r>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r w:rsidRPr="00760004">
              <w:t>pTCBearerCapability</w:t>
            </w:r>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23" w:name="_Toc65943289"/>
      <w:r w:rsidRPr="00760004">
        <w:t>7.5.2.10</w:t>
      </w:r>
      <w:r w:rsidRPr="00760004">
        <w:tab/>
        <w:t>PTC party drop</w:t>
      </w:r>
      <w:bookmarkEnd w:id="223"/>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r w:rsidRPr="00760004">
              <w:t>pTCTargetInformation</w:t>
            </w:r>
          </w:p>
        </w:tc>
        <w:tc>
          <w:tcPr>
            <w:tcW w:w="6379" w:type="dxa"/>
          </w:tcPr>
          <w:p w14:paraId="42A061A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r w:rsidRPr="00760004">
              <w:t>pTCDirection</w:t>
            </w:r>
          </w:p>
        </w:tc>
        <w:tc>
          <w:tcPr>
            <w:tcW w:w="6379" w:type="dxa"/>
          </w:tcPr>
          <w:p w14:paraId="67DAF66B"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r w:rsidRPr="00760004">
              <w:t>pTCSessionInfo</w:t>
            </w:r>
          </w:p>
        </w:tc>
        <w:tc>
          <w:tcPr>
            <w:tcW w:w="6379" w:type="dxa"/>
          </w:tcPr>
          <w:p w14:paraId="2C405A46"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r w:rsidRPr="00760004">
              <w:t>pTCPartyDrop</w:t>
            </w:r>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r w:rsidRPr="00760004">
              <w:t>pTCParticipantPresenceStatus</w:t>
            </w:r>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24" w:name="_Toc65943290"/>
      <w:r w:rsidRPr="00760004">
        <w:t>7.5.2.11</w:t>
      </w:r>
      <w:r w:rsidRPr="00760004">
        <w:tab/>
        <w:t>PTC party hold</w:t>
      </w:r>
      <w:bookmarkEnd w:id="224"/>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r w:rsidRPr="00760004">
              <w:t>pTCTargetInformation</w:t>
            </w:r>
          </w:p>
        </w:tc>
        <w:tc>
          <w:tcPr>
            <w:tcW w:w="6521" w:type="dxa"/>
          </w:tcPr>
          <w:p w14:paraId="6D1373A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r w:rsidRPr="00760004">
              <w:t>pTCDirection</w:t>
            </w:r>
          </w:p>
        </w:tc>
        <w:tc>
          <w:tcPr>
            <w:tcW w:w="6521" w:type="dxa"/>
          </w:tcPr>
          <w:p w14:paraId="7B37B77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r w:rsidRPr="00760004">
              <w:t>pTCSessionInfo</w:t>
            </w:r>
          </w:p>
        </w:tc>
        <w:tc>
          <w:tcPr>
            <w:tcW w:w="6521" w:type="dxa"/>
          </w:tcPr>
          <w:p w14:paraId="23CA70E9"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r w:rsidRPr="00760004">
              <w:t>pTCParticipants</w:t>
            </w:r>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r w:rsidRPr="00760004">
              <w:t>pTCHoldID</w:t>
            </w:r>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r w:rsidRPr="00760004">
              <w:t>pTCHoldRetrieveInd</w:t>
            </w:r>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25" w:name="_Toc65943291"/>
      <w:r w:rsidRPr="00760004">
        <w:t>7.5.2.12</w:t>
      </w:r>
      <w:r w:rsidRPr="00760004">
        <w:tab/>
        <w:t>PTC media modification</w:t>
      </w:r>
      <w:bookmarkEnd w:id="225"/>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r w:rsidRPr="00760004">
              <w:t>pTCTargetInformation</w:t>
            </w:r>
          </w:p>
        </w:tc>
        <w:tc>
          <w:tcPr>
            <w:tcW w:w="6521" w:type="dxa"/>
          </w:tcPr>
          <w:p w14:paraId="1BFAE8A3"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r w:rsidRPr="00760004">
              <w:t>pTCDirection</w:t>
            </w:r>
          </w:p>
        </w:tc>
        <w:tc>
          <w:tcPr>
            <w:tcW w:w="6521" w:type="dxa"/>
          </w:tcPr>
          <w:p w14:paraId="493DDC17"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r w:rsidRPr="00760004">
              <w:t>pTCSessionInfo</w:t>
            </w:r>
          </w:p>
        </w:tc>
        <w:tc>
          <w:tcPr>
            <w:tcW w:w="6521" w:type="dxa"/>
          </w:tcPr>
          <w:p w14:paraId="708CB4C7"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r w:rsidRPr="00760004">
              <w:t>pTCMediaStreamAvail</w:t>
            </w:r>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r w:rsidRPr="00760004">
              <w:t>pTCBearerCapability</w:t>
            </w:r>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26" w:name="_Toc65943292"/>
      <w:r w:rsidRPr="00760004">
        <w:t>7.5.2.13</w:t>
      </w:r>
      <w:r w:rsidRPr="00760004">
        <w:tab/>
        <w:t>PTC group advertisement</w:t>
      </w:r>
      <w:bookmarkEnd w:id="226"/>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r w:rsidRPr="00760004">
              <w:t>pTCTargetInformation</w:t>
            </w:r>
          </w:p>
        </w:tc>
        <w:tc>
          <w:tcPr>
            <w:tcW w:w="6521" w:type="dxa"/>
          </w:tcPr>
          <w:p w14:paraId="47E5ACE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r w:rsidRPr="00760004">
              <w:t>pTCDirection</w:t>
            </w:r>
          </w:p>
        </w:tc>
        <w:tc>
          <w:tcPr>
            <w:tcW w:w="6521" w:type="dxa"/>
          </w:tcPr>
          <w:p w14:paraId="2908DD1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r w:rsidRPr="00760004">
              <w:t>pTCIDList</w:t>
            </w:r>
          </w:p>
        </w:tc>
        <w:tc>
          <w:tcPr>
            <w:tcW w:w="6521" w:type="dxa"/>
          </w:tcPr>
          <w:p w14:paraId="0D309553" w14:textId="1802F7DB" w:rsidR="003A7C91" w:rsidRPr="00760004" w:rsidRDefault="003A7C91" w:rsidP="00A64895">
            <w:pPr>
              <w:pStyle w:val="TAL"/>
            </w:pPr>
            <w:r w:rsidRPr="00760004">
              <w:t>Shall provide Identities of each participant from the target's contact list (i.e.,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r w:rsidRPr="00760004">
              <w:t>pTCGroupAuthRule</w:t>
            </w:r>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r w:rsidRPr="00760004">
              <w:t>pTCGroupAdSender</w:t>
            </w:r>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r w:rsidRPr="00760004">
              <w:t>pTCGroupNickname</w:t>
            </w:r>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27" w:name="_Toc65943293"/>
      <w:r w:rsidRPr="00760004">
        <w:t>7.5.2.14</w:t>
      </w:r>
      <w:r w:rsidRPr="00760004">
        <w:tab/>
        <w:t>PTC floor control</w:t>
      </w:r>
      <w:bookmarkEnd w:id="227"/>
    </w:p>
    <w:p w14:paraId="68959C53" w14:textId="3FC977F9"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(e.g.,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r w:rsidRPr="00760004">
              <w:t>pTCTargetInformation</w:t>
            </w:r>
          </w:p>
        </w:tc>
        <w:tc>
          <w:tcPr>
            <w:tcW w:w="6521" w:type="dxa"/>
          </w:tcPr>
          <w:p w14:paraId="6AF34CD8"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r w:rsidRPr="00760004">
              <w:t>pTCDirection</w:t>
            </w:r>
          </w:p>
        </w:tc>
        <w:tc>
          <w:tcPr>
            <w:tcW w:w="6521" w:type="dxa"/>
          </w:tcPr>
          <w:p w14:paraId="012C6AD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r w:rsidRPr="00760004">
              <w:t>pTCSessioninfo</w:t>
            </w:r>
          </w:p>
        </w:tc>
        <w:tc>
          <w:tcPr>
            <w:tcW w:w="6521" w:type="dxa"/>
          </w:tcPr>
          <w:p w14:paraId="0FC00308" w14:textId="77777777" w:rsidR="003A7C91" w:rsidRPr="00760004" w:rsidRDefault="003A7C91" w:rsidP="00A64895">
            <w:pPr>
              <w:pStyle w:val="TAL"/>
            </w:pPr>
            <w:r w:rsidRPr="00760004">
              <w:t>Shall provide PTC session information such as PTC Session URI and PTC Session type (e.g.,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r w:rsidRPr="00760004">
              <w:t>pTCFloorActivity</w:t>
            </w:r>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r w:rsidRPr="00760004">
              <w:t>pTCFloorSpeakerID</w:t>
            </w:r>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r w:rsidRPr="00760004">
              <w:t>pTCMaxTBTime</w:t>
            </w:r>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r w:rsidRPr="00760004">
              <w:t>pTCQueuedFloorControl</w:t>
            </w:r>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r w:rsidRPr="00760004">
              <w:t>pTCQueuedPosition</w:t>
            </w:r>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r w:rsidRPr="00760004">
              <w:t>pTCTalkBurstPriority</w:t>
            </w:r>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r w:rsidRPr="00760004">
              <w:t>pTCTalkBurstReason</w:t>
            </w:r>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28" w:name="_Toc65943294"/>
      <w:r w:rsidRPr="00760004">
        <w:t>7.5.2.15</w:t>
      </w:r>
      <w:r w:rsidRPr="00760004">
        <w:tab/>
        <w:t>PTC target presence</w:t>
      </w:r>
      <w:bookmarkEnd w:id="228"/>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r w:rsidRPr="00760004">
              <w:t>pTCTargetInformation</w:t>
            </w:r>
          </w:p>
        </w:tc>
        <w:tc>
          <w:tcPr>
            <w:tcW w:w="6521" w:type="dxa"/>
          </w:tcPr>
          <w:p w14:paraId="12E5B80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r w:rsidRPr="00760004">
              <w:t>pTCTargetPresenceStatus</w:t>
            </w:r>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29" w:name="_Toc65943295"/>
      <w:r w:rsidRPr="00760004">
        <w:t>7.5.2.16</w:t>
      </w:r>
      <w:r w:rsidRPr="00760004">
        <w:tab/>
        <w:t>PTC participant presence</w:t>
      </w:r>
      <w:bookmarkEnd w:id="229"/>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r w:rsidRPr="00760004">
              <w:t>pTCTargetInformation</w:t>
            </w:r>
          </w:p>
        </w:tc>
        <w:tc>
          <w:tcPr>
            <w:tcW w:w="6521" w:type="dxa"/>
          </w:tcPr>
          <w:p w14:paraId="08BD4507"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r w:rsidRPr="00760004">
              <w:t>pTCParticipantPresenceStatus</w:t>
            </w:r>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30" w:name="_Toc65943296"/>
      <w:r w:rsidRPr="00760004">
        <w:t>7.5.2.17</w:t>
      </w:r>
      <w:r w:rsidRPr="00760004">
        <w:tab/>
        <w:t>PTC list management</w:t>
      </w:r>
      <w:bookmarkEnd w:id="230"/>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r w:rsidRPr="00760004">
              <w:t>pTCTargetInformation</w:t>
            </w:r>
          </w:p>
        </w:tc>
        <w:tc>
          <w:tcPr>
            <w:tcW w:w="6521" w:type="dxa"/>
          </w:tcPr>
          <w:p w14:paraId="4D673FB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r w:rsidRPr="00760004">
              <w:t>pTCDirection</w:t>
            </w:r>
          </w:p>
        </w:tc>
        <w:tc>
          <w:tcPr>
            <w:tcW w:w="6521" w:type="dxa"/>
          </w:tcPr>
          <w:p w14:paraId="0FB1631A"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r w:rsidRPr="00760004">
              <w:t>pTCListManagementType</w:t>
            </w:r>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r w:rsidRPr="00760004">
              <w:t>pTCListManagementAction</w:t>
            </w:r>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r w:rsidRPr="00760004">
              <w:t>pTCListManagementFailure</w:t>
            </w:r>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r w:rsidRPr="00760004">
              <w:t>pTCContactID</w:t>
            </w:r>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r w:rsidRPr="00760004">
              <w:t>pTCIDList</w:t>
            </w:r>
          </w:p>
        </w:tc>
        <w:tc>
          <w:tcPr>
            <w:tcW w:w="6521" w:type="dxa"/>
          </w:tcPr>
          <w:p w14:paraId="4BB13050" w14:textId="454638D7" w:rsidR="003A7C91" w:rsidRPr="00760004" w:rsidRDefault="003A7C91" w:rsidP="00A64895">
            <w:pPr>
              <w:pStyle w:val="TAL"/>
            </w:pPr>
            <w:r w:rsidRPr="00760004">
              <w:t>Shall provide identities of each participant from the PTC target's contact list (i.e. individuals) and PTC group list (i.e.,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r w:rsidRPr="00760004">
              <w:t>pTCHost</w:t>
            </w:r>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31" w:name="_Toc65943297"/>
      <w:r w:rsidRPr="00760004">
        <w:t>7.5.2.18</w:t>
      </w:r>
      <w:r w:rsidRPr="00760004">
        <w:tab/>
        <w:t>PTC access policy</w:t>
      </w:r>
      <w:bookmarkEnd w:id="231"/>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r w:rsidRPr="00760004">
              <w:t>pTCTargetInformation</w:t>
            </w:r>
          </w:p>
        </w:tc>
        <w:tc>
          <w:tcPr>
            <w:tcW w:w="5799" w:type="dxa"/>
          </w:tcPr>
          <w:p w14:paraId="4DAD74F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r w:rsidRPr="00760004">
              <w:t>pTCDirection</w:t>
            </w:r>
          </w:p>
        </w:tc>
        <w:tc>
          <w:tcPr>
            <w:tcW w:w="5799" w:type="dxa"/>
          </w:tcPr>
          <w:p w14:paraId="07697EC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r w:rsidRPr="00760004">
              <w:t>pTCAccessPolicyType</w:t>
            </w:r>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r w:rsidRPr="00760004">
              <w:t>pTCUserAccessPolicy</w:t>
            </w:r>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r w:rsidRPr="00760004">
              <w:t>pTCGroupAuthRule</w:t>
            </w:r>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r w:rsidRPr="00760004">
              <w:t>pTCContactID</w:t>
            </w:r>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r w:rsidRPr="00760004">
              <w:t>pTCAccessPolicyFailure</w:t>
            </w:r>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7CC54529" w14:textId="77777777" w:rsidR="00704F79" w:rsidRDefault="00704F79" w:rsidP="00704F79">
      <w:pPr>
        <w:pStyle w:val="Heading2"/>
      </w:pPr>
      <w:bookmarkStart w:id="232" w:name="_Toc65943298"/>
      <w:r>
        <w:t>7.6</w:t>
      </w:r>
      <w:r>
        <w:tab/>
        <w:t>Identifier Association Reporting</w:t>
      </w:r>
      <w:bookmarkEnd w:id="232"/>
    </w:p>
    <w:p w14:paraId="36FB4130" w14:textId="77777777" w:rsidR="00704F79" w:rsidRDefault="00704F79" w:rsidP="00704F79">
      <w:pPr>
        <w:pStyle w:val="Heading3"/>
      </w:pPr>
      <w:bookmarkStart w:id="233" w:name="_Toc65943299"/>
      <w:r>
        <w:t>7.6.1</w:t>
      </w:r>
      <w:r>
        <w:tab/>
        <w:t>General</w:t>
      </w:r>
      <w:bookmarkEnd w:id="233"/>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34" w:name="_Toc65943300"/>
      <w:r>
        <w:t>7.6.2</w:t>
      </w:r>
      <w:r>
        <w:tab/>
        <w:t>ICF</w:t>
      </w:r>
      <w:bookmarkEnd w:id="234"/>
    </w:p>
    <w:p w14:paraId="445899FD" w14:textId="77777777" w:rsidR="00704F79" w:rsidRDefault="00704F79" w:rsidP="00704F79">
      <w:pPr>
        <w:pStyle w:val="Heading4"/>
      </w:pPr>
      <w:bookmarkStart w:id="235" w:name="_Toc65943301"/>
      <w:r w:rsidRPr="00486BBE">
        <w:t>7.6.2.1</w:t>
      </w:r>
      <w:r>
        <w:tab/>
        <w:t>General</w:t>
      </w:r>
      <w:bookmarkEnd w:id="235"/>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36" w:name="_Toc65943302"/>
      <w:r>
        <w:t>7.6.2.2</w:t>
      </w:r>
      <w:r>
        <w:tab/>
        <w:t>ICF receipt of records over LI_XER</w:t>
      </w:r>
      <w:bookmarkEnd w:id="236"/>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37" w:name="_Toc65943303"/>
      <w:r>
        <w:t>7.6.2.3</w:t>
      </w:r>
      <w:r>
        <w:tab/>
        <w:t>ICF Query and Response over LI_XQR</w:t>
      </w:r>
      <w:bookmarkEnd w:id="237"/>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38" w:name="_Toc65943304"/>
      <w:r>
        <w:t>7.6.2.4</w:t>
      </w:r>
      <w:r>
        <w:tab/>
        <w:t>ICF Identifier Association Event Handling</w:t>
      </w:r>
      <w:bookmarkEnd w:id="238"/>
    </w:p>
    <w:p w14:paraId="77A4EAAB" w14:textId="77777777" w:rsidR="00C963F5" w:rsidRDefault="00C963F5" w:rsidP="00C963F5">
      <w:r w:rsidRPr="00FE69CB">
        <w:t>U</w:t>
      </w:r>
      <w:r>
        <w:t>pon receipt of an Association event as defined in clause 6.2.2A.2, the ICF shall cache the identifier association(s) contained within the record as followings:</w:t>
      </w:r>
    </w:p>
    <w:p w14:paraId="0CCB90DE" w14:textId="77777777" w:rsidR="00C963F5" w:rsidRDefault="00C963F5" w:rsidP="00C963F5">
      <w:pPr>
        <w:pStyle w:val="B1"/>
      </w:pPr>
      <w:r>
        <w:t>-</w:t>
      </w:r>
      <w:r>
        <w:tab/>
        <w:t>Where the IEFIdentifierRecord contains a SUPI to SUCI association, the association shall be immediately cached until the cache time limit is reached.</w:t>
      </w:r>
    </w:p>
    <w:p w14:paraId="78815A1B" w14:textId="77777777" w:rsidR="00C963F5" w:rsidRDefault="00C963F5" w:rsidP="00C963F5">
      <w:pPr>
        <w:pStyle w:val="B1"/>
      </w:pPr>
      <w:r>
        <w:t>-</w:t>
      </w:r>
      <w:r>
        <w:tab/>
        <w:t>Where the IEFAssociationRecord contains a SUPI to 5G-GUTI association, the association is stored by ICF as an active association. The previous active association for the same SUPI, if any, is marked  as a previously active association and cached until the cache time limit is reached.</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IEFDeassociationRecord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77777777" w:rsidR="00C963F5" w:rsidRDefault="00C963F5" w:rsidP="00C963F5">
      <w:r>
        <w:t>Where an IEFAssociationRecord contains a PEI or a TAI list, the ICF shall store the received values and associate them both the current received SUPI to 5G-GUTI association (including SUPI to SUCI association where also present in the record) and any future association until:</w:t>
      </w:r>
    </w:p>
    <w:p w14:paraId="414B9B64" w14:textId="77777777" w:rsidR="00C963F5" w:rsidRDefault="00C963F5" w:rsidP="00C963F5">
      <w:pPr>
        <w:pStyle w:val="B1"/>
      </w:pPr>
      <w:r>
        <w:t>-</w:t>
      </w:r>
      <w:r>
        <w:tab/>
        <w:t>A subsequent IEFAssociationRecord is receive which updates the PEI or TAI list values.</w:t>
      </w:r>
    </w:p>
    <w:p w14:paraId="0C951057" w14:textId="77777777" w:rsidR="00C963F5" w:rsidRDefault="00C963F5" w:rsidP="00C963F5">
      <w:pPr>
        <w:pStyle w:val="B2"/>
      </w:pPr>
      <w:r>
        <w:t>-</w:t>
      </w:r>
      <w:r>
        <w:tab/>
        <w:t>The old PEI / TAI list shall be retained in association with previous SUPI to 5G-GUTI or SUCI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2BB27513" w14:textId="77777777" w:rsidR="00C963F5" w:rsidRDefault="00C963F5" w:rsidP="00C963F5">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identity the correct SUPI to 5G-GUTI or SUCI association(s). For associations which have been disassociated (and will be deleted once the maximum cache duration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39" w:name="_Toc65943305"/>
      <w:r>
        <w:t>7.6.3</w:t>
      </w:r>
      <w:r>
        <w:tab/>
        <w:t>IQF</w:t>
      </w:r>
      <w:bookmarkEnd w:id="239"/>
    </w:p>
    <w:p w14:paraId="1729AAB9" w14:textId="77777777" w:rsidR="00704F79" w:rsidRDefault="00704F79" w:rsidP="00704F79">
      <w:pPr>
        <w:pStyle w:val="Heading4"/>
      </w:pPr>
      <w:bookmarkStart w:id="240" w:name="_Toc65943306"/>
      <w:r w:rsidRPr="00486BBE">
        <w:t>7.6.</w:t>
      </w:r>
      <w:r>
        <w:t>3</w:t>
      </w:r>
      <w:r w:rsidRPr="00486BBE">
        <w:t>.1</w:t>
      </w:r>
      <w:r>
        <w:tab/>
        <w:t>General</w:t>
      </w:r>
      <w:bookmarkEnd w:id="240"/>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41" w:name="_Toc65943307"/>
      <w:r>
        <w:t>7.6.3.2</w:t>
      </w:r>
      <w:r>
        <w:tab/>
        <w:t>IQF Query and Response over LI_HIQR</w:t>
      </w:r>
      <w:bookmarkEnd w:id="241"/>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42" w:name="_Toc65943308"/>
      <w:r>
        <w:t>7.6.3.3</w:t>
      </w:r>
      <w:r>
        <w:tab/>
        <w:t>IQF Query and Response over LI_XQR</w:t>
      </w:r>
      <w:bookmarkEnd w:id="242"/>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43" w:name="_Toc65943309"/>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43"/>
    </w:p>
    <w:p w14:paraId="2CE53A00" w14:textId="77777777" w:rsidR="00C04A28" w:rsidRPr="00760004" w:rsidRDefault="00C04A28" w:rsidP="00020C2C"/>
    <w:p w14:paraId="0756C2B3" w14:textId="72EA9864"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TS33128Payloads</w:t>
      </w:r>
    </w:p>
    <w:p w14:paraId="2677EF1F" w14:textId="11386229"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{itu-t(0) identified-organization(4) etsi(0) securityDomain(2) lawfulIntercept(2) threeGPP(4) ts33128(19) r1</w:t>
      </w:r>
      <w:r w:rsidR="00907D44" w:rsidRPr="00760004">
        <w:rPr>
          <w:rFonts w:ascii="Courier New" w:hAnsi="Courier New" w:cs="Courier New"/>
          <w:sz w:val="16"/>
          <w:szCs w:val="16"/>
        </w:rPr>
        <w:t>6</w:t>
      </w:r>
      <w:r w:rsidRPr="00760004">
        <w:rPr>
          <w:rFonts w:ascii="Courier New" w:hAnsi="Courier New" w:cs="Courier New"/>
          <w:sz w:val="16"/>
          <w:szCs w:val="16"/>
        </w:rPr>
        <w:t>(1</w:t>
      </w:r>
      <w:r w:rsidR="00907D44" w:rsidRPr="00760004">
        <w:rPr>
          <w:rFonts w:ascii="Courier New" w:hAnsi="Courier New" w:cs="Courier New"/>
          <w:sz w:val="16"/>
          <w:szCs w:val="16"/>
        </w:rPr>
        <w:t>6</w:t>
      </w:r>
      <w:r w:rsidRPr="00760004">
        <w:rPr>
          <w:rFonts w:ascii="Courier New" w:hAnsi="Courier New" w:cs="Courier New"/>
          <w:sz w:val="16"/>
          <w:szCs w:val="16"/>
        </w:rPr>
        <w:t>) version</w:t>
      </w:r>
      <w:r w:rsidR="00883808">
        <w:rPr>
          <w:rFonts w:ascii="Courier New" w:hAnsi="Courier New" w:cs="Courier New"/>
          <w:sz w:val="16"/>
          <w:szCs w:val="16"/>
        </w:rPr>
        <w:t>5</w:t>
      </w:r>
      <w:r w:rsidRPr="00760004">
        <w:rPr>
          <w:rFonts w:ascii="Courier New" w:hAnsi="Courier New" w:cs="Courier New"/>
          <w:sz w:val="16"/>
          <w:szCs w:val="16"/>
        </w:rPr>
        <w:t>(</w:t>
      </w:r>
      <w:r w:rsidR="00883808">
        <w:rPr>
          <w:rFonts w:ascii="Courier New" w:hAnsi="Courier New" w:cs="Courier New"/>
          <w:sz w:val="16"/>
          <w:szCs w:val="16"/>
        </w:rPr>
        <w:t>5</w:t>
      </w:r>
      <w:r w:rsidRPr="00760004">
        <w:rPr>
          <w:rFonts w:ascii="Courier New" w:hAnsi="Courier New" w:cs="Courier New"/>
          <w:sz w:val="16"/>
          <w:szCs w:val="16"/>
        </w:rPr>
        <w:t>)}</w:t>
      </w:r>
    </w:p>
    <w:p w14:paraId="1FF651FC" w14:textId="621D4489" w:rsidR="00587FFC" w:rsidRPr="00760004" w:rsidRDefault="00587FFC" w:rsidP="00587FFC">
      <w:pPr>
        <w:pStyle w:val="PlainText"/>
        <w:rPr>
          <w:rFonts w:ascii="Courier New" w:hAnsi="Courier New" w:cs="Courier New"/>
          <w:sz w:val="16"/>
          <w:szCs w:val="16"/>
        </w:rPr>
      </w:pPr>
    </w:p>
    <w:p w14:paraId="404AFFB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1840D697" w14:textId="77777777" w:rsidR="00587FFC" w:rsidRPr="00760004" w:rsidRDefault="00587FFC" w:rsidP="00587FFC">
      <w:pPr>
        <w:pStyle w:val="PlainText"/>
        <w:rPr>
          <w:rFonts w:ascii="Courier New" w:hAnsi="Courier New" w:cs="Courier New"/>
          <w:sz w:val="16"/>
          <w:szCs w:val="16"/>
        </w:rPr>
      </w:pPr>
    </w:p>
    <w:p w14:paraId="0A7520C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BEGIN</w:t>
      </w:r>
    </w:p>
    <w:p w14:paraId="4A77DF97" w14:textId="77777777" w:rsidR="00587FFC" w:rsidRPr="00760004" w:rsidRDefault="00587FFC" w:rsidP="00587FFC">
      <w:pPr>
        <w:pStyle w:val="PlainText"/>
        <w:rPr>
          <w:rFonts w:ascii="Courier New" w:hAnsi="Courier New" w:cs="Courier New"/>
          <w:sz w:val="16"/>
          <w:szCs w:val="16"/>
        </w:rPr>
      </w:pPr>
    </w:p>
    <w:p w14:paraId="73C9878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560766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Relative OIDs</w:t>
      </w:r>
    </w:p>
    <w:p w14:paraId="30AAD762" w14:textId="77777777" w:rsidR="00587FFC" w:rsidRPr="00760004" w:rsidRDefault="00587FFC" w:rsidP="004A4A65">
      <w:pPr>
        <w:pStyle w:val="PlainText"/>
        <w:keepNext/>
        <w:rPr>
          <w:rFonts w:ascii="Courier New" w:hAnsi="Courier New" w:cs="Courier New"/>
          <w:sz w:val="16"/>
          <w:szCs w:val="16"/>
        </w:rPr>
      </w:pPr>
      <w:r w:rsidRPr="00760004">
        <w:rPr>
          <w:rFonts w:ascii="Courier New" w:hAnsi="Courier New" w:cs="Courier New"/>
          <w:sz w:val="16"/>
          <w:szCs w:val="16"/>
        </w:rPr>
        <w:t>-- =============</w:t>
      </w:r>
    </w:p>
    <w:p w14:paraId="2515AA83" w14:textId="77777777" w:rsidR="00587FFC" w:rsidRPr="00760004" w:rsidRDefault="00587FFC" w:rsidP="00587FFC">
      <w:pPr>
        <w:pStyle w:val="PlainText"/>
        <w:rPr>
          <w:rFonts w:ascii="Courier New" w:hAnsi="Courier New" w:cs="Courier New"/>
          <w:sz w:val="16"/>
          <w:szCs w:val="16"/>
        </w:rPr>
      </w:pPr>
    </w:p>
    <w:p w14:paraId="007651E0" w14:textId="4B2DD4DB"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tS33128PayloadsOID          RELATIVE-OID ::= {threeGPP(4) ts33128(19) r16(16) version</w:t>
      </w:r>
      <w:r w:rsidR="00883808">
        <w:rPr>
          <w:rFonts w:ascii="Courier New" w:hAnsi="Courier New" w:cs="Courier New"/>
          <w:sz w:val="16"/>
          <w:szCs w:val="16"/>
        </w:rPr>
        <w:t>5</w:t>
      </w:r>
      <w:r w:rsidRPr="00760004">
        <w:rPr>
          <w:rFonts w:ascii="Courier New" w:hAnsi="Courier New" w:cs="Courier New"/>
          <w:sz w:val="16"/>
          <w:szCs w:val="16"/>
        </w:rPr>
        <w:t>(</w:t>
      </w:r>
      <w:r w:rsidR="00883808">
        <w:rPr>
          <w:rFonts w:ascii="Courier New" w:hAnsi="Courier New" w:cs="Courier New"/>
          <w:sz w:val="16"/>
          <w:szCs w:val="16"/>
        </w:rPr>
        <w:t>5</w:t>
      </w:r>
      <w:r w:rsidRPr="00760004">
        <w:rPr>
          <w:rFonts w:ascii="Courier New" w:hAnsi="Courier New" w:cs="Courier New"/>
          <w:sz w:val="16"/>
          <w:szCs w:val="16"/>
        </w:rPr>
        <w:t>)}</w:t>
      </w:r>
    </w:p>
    <w:p w14:paraId="562FBB97" w14:textId="77777777" w:rsidR="0095547F" w:rsidRPr="00760004" w:rsidRDefault="0095547F" w:rsidP="0095547F">
      <w:pPr>
        <w:pStyle w:val="PlainText"/>
        <w:rPr>
          <w:rFonts w:ascii="Courier New" w:hAnsi="Courier New" w:cs="Courier New"/>
          <w:sz w:val="16"/>
          <w:szCs w:val="16"/>
        </w:rPr>
      </w:pPr>
    </w:p>
    <w:p w14:paraId="003C790F"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xIRIPayloadOID              RELATIVE-OID ::= {tS33128PayloadsOID xIRI(1)}</w:t>
      </w:r>
    </w:p>
    <w:p w14:paraId="2AFCF44A"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xCCPayloadOID               RELATIVE-OID ::= {tS33128PayloadsOID xCC(2)}</w:t>
      </w:r>
    </w:p>
    <w:p w14:paraId="45348B6F"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iRIPayloadOID               RELATIVE-OID ::= {tS33128PayloadsOID iRI(3)}</w:t>
      </w:r>
    </w:p>
    <w:p w14:paraId="0BD5ED4E"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cCPayloadOID                RELATIVE-OID ::= {tS33128PayloadsOID cC(4)}</w:t>
      </w:r>
    </w:p>
    <w:p w14:paraId="28FD83DB"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lINotificationPayloadOID    RELATIVE-OID ::= {tS33128PayloadsOID lINotification(5)}</w:t>
      </w:r>
    </w:p>
    <w:p w14:paraId="20B83D14" w14:textId="77777777" w:rsidR="0095547F" w:rsidRPr="00760004" w:rsidRDefault="0095547F" w:rsidP="0095547F">
      <w:pPr>
        <w:pStyle w:val="PlainText"/>
        <w:rPr>
          <w:rFonts w:ascii="Courier New" w:hAnsi="Courier New" w:cs="Courier New"/>
          <w:sz w:val="16"/>
          <w:szCs w:val="16"/>
        </w:rPr>
      </w:pPr>
    </w:p>
    <w:p w14:paraId="570BFDE8"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w:t>
      </w:r>
    </w:p>
    <w:p w14:paraId="02189EBA"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X2 xIRI payload</w:t>
      </w:r>
    </w:p>
    <w:p w14:paraId="058DF933"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w:t>
      </w:r>
    </w:p>
    <w:p w14:paraId="329DD2C7" w14:textId="77777777" w:rsidR="0095547F" w:rsidRPr="00760004" w:rsidRDefault="0095547F" w:rsidP="0095547F">
      <w:pPr>
        <w:pStyle w:val="PlainText"/>
        <w:rPr>
          <w:rFonts w:ascii="Courier New" w:hAnsi="Courier New" w:cs="Courier New"/>
          <w:sz w:val="16"/>
          <w:szCs w:val="16"/>
        </w:rPr>
      </w:pPr>
    </w:p>
    <w:p w14:paraId="6BABDE11"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XIRIPayload ::= SEQUENCE</w:t>
      </w:r>
    </w:p>
    <w:p w14:paraId="3B733590"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w:t>
      </w:r>
    </w:p>
    <w:p w14:paraId="4DDAAF73"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ml:space="preserve">    xIRIPayloadOID      [1] RELATIVE-OID,</w:t>
      </w:r>
    </w:p>
    <w:p w14:paraId="5989BC52"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ml:space="preserve">    event               [2] XIRIEvent</w:t>
      </w:r>
    </w:p>
    <w:p w14:paraId="140A8510"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w:t>
      </w:r>
    </w:p>
    <w:p w14:paraId="729F602C" w14:textId="77777777" w:rsidR="0095547F" w:rsidRPr="00760004" w:rsidRDefault="0095547F" w:rsidP="0095547F">
      <w:pPr>
        <w:pStyle w:val="PlainText"/>
        <w:rPr>
          <w:rFonts w:ascii="Courier New" w:hAnsi="Courier New" w:cs="Courier New"/>
          <w:sz w:val="16"/>
          <w:szCs w:val="16"/>
        </w:rPr>
      </w:pPr>
    </w:p>
    <w:p w14:paraId="6672CD3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XIRIEvent ::= CHOICE</w:t>
      </w:r>
    </w:p>
    <w:p w14:paraId="5D37E35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4186B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Access and mobility related events, see clause 6.2.2</w:t>
      </w:r>
    </w:p>
    <w:p w14:paraId="77E3B5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75B20EF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4AF449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18B3DF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478C809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unsuccessfulAMProcedure                             [5] AMFUnsuccessfulProcedure,</w:t>
      </w:r>
    </w:p>
    <w:p w14:paraId="742D4B0F" w14:textId="77777777" w:rsidR="00587FFC" w:rsidRPr="00760004" w:rsidRDefault="00587FFC" w:rsidP="00587FFC">
      <w:pPr>
        <w:pStyle w:val="PlainText"/>
        <w:rPr>
          <w:rFonts w:ascii="Courier New" w:hAnsi="Courier New" w:cs="Courier New"/>
          <w:sz w:val="16"/>
          <w:szCs w:val="16"/>
        </w:rPr>
      </w:pPr>
    </w:p>
    <w:p w14:paraId="08A57F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50183D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4CEB95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04D472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6547C7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unsuccessfulSMProcedure                             [10] SMFUnsuccessfulProcedure,</w:t>
      </w:r>
    </w:p>
    <w:p w14:paraId="3657DE11" w14:textId="77777777" w:rsidR="00587FFC" w:rsidRPr="00760004" w:rsidRDefault="00587FFC" w:rsidP="00587FFC">
      <w:pPr>
        <w:pStyle w:val="PlainText"/>
        <w:rPr>
          <w:rFonts w:ascii="Courier New" w:hAnsi="Courier New" w:cs="Courier New"/>
          <w:sz w:val="16"/>
          <w:szCs w:val="16"/>
        </w:rPr>
      </w:pPr>
    </w:p>
    <w:p w14:paraId="63EF08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64288D1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02B8E90C" w14:textId="77777777" w:rsidR="00587FFC" w:rsidRPr="00760004" w:rsidRDefault="00587FFC" w:rsidP="00587FFC">
      <w:pPr>
        <w:pStyle w:val="PlainText"/>
        <w:rPr>
          <w:rFonts w:ascii="Courier New" w:hAnsi="Courier New" w:cs="Courier New"/>
          <w:sz w:val="16"/>
          <w:szCs w:val="16"/>
        </w:rPr>
      </w:pPr>
    </w:p>
    <w:p w14:paraId="0AD12E5B" w14:textId="2C59F42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sidR="008423D7">
        <w:rPr>
          <w:rFonts w:ascii="Courier New" w:hAnsi="Courier New" w:cs="Courier New"/>
          <w:sz w:val="16"/>
          <w:szCs w:val="16"/>
        </w:rPr>
        <w:t>, see also sMSReport ([56] below)</w:t>
      </w:r>
    </w:p>
    <w:p w14:paraId="15EC06F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1AD51602" w14:textId="77777777" w:rsidR="00587FFC" w:rsidRPr="00760004" w:rsidRDefault="00587FFC" w:rsidP="00587FFC">
      <w:pPr>
        <w:pStyle w:val="PlainText"/>
        <w:rPr>
          <w:rFonts w:ascii="Courier New" w:hAnsi="Courier New" w:cs="Courier New"/>
          <w:sz w:val="16"/>
          <w:szCs w:val="16"/>
        </w:rPr>
      </w:pPr>
    </w:p>
    <w:p w14:paraId="7BBA09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2B18DE7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741AD9BC" w14:textId="77777777" w:rsidR="00587FFC" w:rsidRPr="00760004" w:rsidRDefault="00587FFC" w:rsidP="00587FFC">
      <w:pPr>
        <w:pStyle w:val="PlainText"/>
        <w:rPr>
          <w:rFonts w:ascii="Courier New" w:hAnsi="Courier New" w:cs="Courier New"/>
          <w:sz w:val="16"/>
          <w:szCs w:val="16"/>
        </w:rPr>
      </w:pPr>
    </w:p>
    <w:p w14:paraId="451FFA1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76C9C9F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1325E40F"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2FAAD7B6" w14:textId="77777777" w:rsidR="007E664E" w:rsidRPr="00760004" w:rsidRDefault="007E664E" w:rsidP="007E664E">
      <w:pPr>
        <w:pStyle w:val="PlainText"/>
        <w:rPr>
          <w:rFonts w:ascii="Courier New" w:hAnsi="Courier New" w:cs="Courier New"/>
          <w:sz w:val="16"/>
          <w:szCs w:val="16"/>
        </w:rPr>
      </w:pPr>
    </w:p>
    <w:p w14:paraId="482226CD"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mDFCellSiteReport in XIRIEvent</w:t>
      </w:r>
    </w:p>
    <w:p w14:paraId="61375D76" w14:textId="77777777" w:rsidR="007E664E" w:rsidRPr="00760004" w:rsidRDefault="007E664E" w:rsidP="007E664E">
      <w:pPr>
        <w:pStyle w:val="PlainText"/>
        <w:rPr>
          <w:rFonts w:ascii="Courier New" w:hAnsi="Courier New" w:cs="Courier New"/>
          <w:sz w:val="16"/>
          <w:szCs w:val="16"/>
        </w:rPr>
      </w:pPr>
    </w:p>
    <w:p w14:paraId="240973A7"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19A683D8"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241CB576"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7C6A27F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0F8CF0A0"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2CF7EA31"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3DE018E4"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5927BA6B"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642781A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5AA6856A"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41591CDB"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12B4E63D"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40F15C1F"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0667E051"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5A1528BD"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78C8C607"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496205E9"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50898FCA"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485E118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5BD4078B" w14:textId="7FE9BA14"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r w:rsidR="00FF3150" w:rsidRPr="00760004">
        <w:rPr>
          <w:rFonts w:ascii="Courier New" w:hAnsi="Courier New" w:cs="Courier New"/>
          <w:sz w:val="16"/>
          <w:szCs w:val="16"/>
        </w:rPr>
        <w:t>,</w:t>
      </w:r>
    </w:p>
    <w:p w14:paraId="6936EF08" w14:textId="77777777" w:rsidR="004A26F8" w:rsidRPr="00760004" w:rsidRDefault="004A26F8" w:rsidP="004A26F8">
      <w:pPr>
        <w:pStyle w:val="PlainText"/>
        <w:rPr>
          <w:rFonts w:ascii="Courier New" w:hAnsi="Courier New" w:cs="Courier New"/>
          <w:sz w:val="16"/>
          <w:szCs w:val="16"/>
        </w:rPr>
      </w:pPr>
    </w:p>
    <w:p w14:paraId="1E2BD420" w14:textId="7B7CF88B" w:rsidR="004426D3" w:rsidRPr="00760004" w:rsidRDefault="004A26F8" w:rsidP="004A26F8">
      <w:pPr>
        <w:pStyle w:val="PlainText"/>
        <w:rPr>
          <w:rFonts w:ascii="Courier New" w:hAnsi="Courier New" w:cs="Courier New"/>
          <w:sz w:val="16"/>
          <w:szCs w:val="16"/>
        </w:rPr>
      </w:pPr>
      <w:r w:rsidRPr="00760004">
        <w:rPr>
          <w:rFonts w:ascii="Courier New" w:hAnsi="Courier New" w:cs="Courier New"/>
          <w:sz w:val="16"/>
          <w:szCs w:val="16"/>
        </w:rPr>
        <w:t xml:space="preserve">    -- </w:t>
      </w:r>
      <w:r w:rsidR="004426D3" w:rsidRPr="00760004">
        <w:rPr>
          <w:rFonts w:ascii="Courier New" w:hAnsi="Courier New" w:cs="Courier New"/>
          <w:sz w:val="16"/>
          <w:szCs w:val="16"/>
        </w:rPr>
        <w:t>PTC-related events, see clause 7.5.2</w:t>
      </w:r>
    </w:p>
    <w:p w14:paraId="12757EE8"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pTCRegistration                                     [36] PTCRegistration,</w:t>
      </w:r>
    </w:p>
    <w:p w14:paraId="4092555C"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[37] PTCSessionInitiation,</w:t>
      </w:r>
    </w:p>
    <w:p w14:paraId="48E18469"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pTCSessionAbandon                                   [38] PTCSessionAbandon,</w:t>
      </w:r>
    </w:p>
    <w:p w14:paraId="0EA18FC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pTCSessionStart                                     [39] PTCSessionStart,</w:t>
      </w:r>
    </w:p>
    <w:p w14:paraId="6714B04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pTCSessionEnd                                       [40] PTCSessionEnd,</w:t>
      </w:r>
    </w:p>
    <w:p w14:paraId="1FBAC951"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[41] PTCStartOfInterception,</w:t>
      </w:r>
    </w:p>
    <w:p w14:paraId="5BC9ED2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[42] PTCPreEstablishedSession,</w:t>
      </w:r>
    </w:p>
    <w:p w14:paraId="6C9B20D8"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[43] PTCInstantPersonalAlert,</w:t>
      </w:r>
    </w:p>
    <w:p w14:paraId="1647E31A"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pTCPartyJoin                                        [44] PTCPartyJoin,</w:t>
      </w:r>
    </w:p>
    <w:p w14:paraId="5EE00DD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pTCPartyDrop                                        [45] PTCPartyDrop,</w:t>
      </w:r>
    </w:p>
    <w:p w14:paraId="547F2607"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pTCPartyHold                                        [46] PTCPartyHold,</w:t>
      </w:r>
    </w:p>
    <w:p w14:paraId="2CE2B43C"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[47] PTCMediaModification,</w:t>
      </w:r>
    </w:p>
    <w:p w14:paraId="10292589"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[48] PTCGroupAdvertisement,</w:t>
      </w:r>
    </w:p>
    <w:p w14:paraId="1591B40A"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pTCFloorControl                                     [49] PTCFloorControl,</w:t>
      </w:r>
    </w:p>
    <w:p w14:paraId="11B4B11D"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pTCTargetPresence                                   [50] PTCTargetPresence,</w:t>
      </w:r>
    </w:p>
    <w:p w14:paraId="5BFB51F7"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[51] PTCParticipantPresence,</w:t>
      </w:r>
    </w:p>
    <w:p w14:paraId="538465EB"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pTCListManagement                                   [52] PTCListManagement,</w:t>
      </w:r>
    </w:p>
    <w:p w14:paraId="73865BDB" w14:textId="3F3DCF27" w:rsidR="003A4650" w:rsidRPr="00790C87" w:rsidRDefault="004426D3" w:rsidP="003A4650">
      <w:pPr>
        <w:pStyle w:val="PlainText"/>
        <w:rPr>
          <w:rFonts w:ascii="Courier New" w:hAnsi="Courier New" w:cs="Courier New"/>
          <w:sz w:val="16"/>
          <w:szCs w:val="16"/>
        </w:rPr>
      </w:pPr>
      <w:r w:rsidRPr="00760004">
        <w:rPr>
          <w:rFonts w:ascii="Courier New" w:hAnsi="Courier New" w:cs="Courier New"/>
          <w:sz w:val="16"/>
          <w:szCs w:val="16"/>
        </w:rPr>
        <w:t xml:space="preserve">    pTCAccessPolicy                                     [53] PTCAccessPolicy</w:t>
      </w:r>
      <w:r w:rsidR="004561F8" w:rsidRPr="00790C87">
        <w:rPr>
          <w:rFonts w:ascii="Courier New" w:hAnsi="Courier New" w:cs="Courier New"/>
          <w:sz w:val="16"/>
          <w:szCs w:val="16"/>
        </w:rPr>
        <w:t>,</w:t>
      </w:r>
    </w:p>
    <w:p w14:paraId="7E089CA2" w14:textId="77777777" w:rsidR="009E2C3C" w:rsidRPr="00790C87" w:rsidRDefault="009E2C3C" w:rsidP="009E2C3C">
      <w:pPr>
        <w:pStyle w:val="PlainText"/>
        <w:rPr>
          <w:rFonts w:ascii="Courier New" w:hAnsi="Courier New" w:cs="Courier New"/>
          <w:sz w:val="16"/>
          <w:szCs w:val="16"/>
        </w:rPr>
      </w:pPr>
    </w:p>
    <w:p w14:paraId="2B6DFF92" w14:textId="77777777" w:rsidR="009E2C3C" w:rsidRPr="00790C87" w:rsidRDefault="009E2C3C" w:rsidP="009E2C3C">
      <w:pPr>
        <w:pStyle w:val="PlainTex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35F23C50" w14:textId="77777777" w:rsidR="009E2C3C" w:rsidRPr="00790C87" w:rsidRDefault="009E2C3C" w:rsidP="009E2C3C">
      <w:pPr>
        <w:pStyle w:val="PlainText"/>
        <w:rPr>
          <w:rFonts w:ascii="Courier New" w:hAnsi="Courier New" w:cs="Courier New"/>
          <w:sz w:val="16"/>
          <w:szCs w:val="16"/>
        </w:rPr>
      </w:pPr>
      <w:r w:rsidRPr="00790C87">
        <w:rPr>
          <w:rFonts w:ascii="Courier New" w:hAnsi="Courier New" w:cs="Courier New"/>
          <w:sz w:val="16"/>
          <w:szCs w:val="16"/>
        </w:rPr>
        <w:t xml:space="preserve">    subscriberRecordChangeMessage                       [54] UDMSubscriberRecordChangeMessage,</w:t>
      </w:r>
    </w:p>
    <w:p w14:paraId="29008C5A" w14:textId="69BC6DCF" w:rsidR="009E2C3C" w:rsidRPr="00790C87" w:rsidRDefault="009E2C3C" w:rsidP="009E2C3C">
      <w:pPr>
        <w:pStyle w:val="PlainText"/>
        <w:rPr>
          <w:rFonts w:ascii="Courier New" w:hAnsi="Courier New" w:cs="Courier New"/>
          <w:sz w:val="16"/>
          <w:szCs w:val="16"/>
        </w:rPr>
      </w:pPr>
      <w:r w:rsidRPr="00790C87">
        <w:rPr>
          <w:rFonts w:ascii="Courier New" w:hAnsi="Courier New" w:cs="Courier New"/>
          <w:sz w:val="16"/>
          <w:szCs w:val="16"/>
        </w:rPr>
        <w:t xml:space="preserve">    cancelLocationMessage                               [55] UDMCancelLocationMessage</w:t>
      </w:r>
      <w:r w:rsidR="00790C87">
        <w:rPr>
          <w:rFonts w:ascii="Courier New" w:hAnsi="Courier New" w:cs="Courier New"/>
          <w:sz w:val="16"/>
          <w:szCs w:val="16"/>
        </w:rPr>
        <w:t>,</w:t>
      </w:r>
    </w:p>
    <w:p w14:paraId="047ED5E6" w14:textId="77777777" w:rsidR="003A4650" w:rsidRPr="00790C87" w:rsidRDefault="003A4650" w:rsidP="003A4650">
      <w:pPr>
        <w:pStyle w:val="PlainText"/>
        <w:rPr>
          <w:rFonts w:ascii="Courier New" w:hAnsi="Courier New" w:cs="Courier New"/>
          <w:sz w:val="16"/>
          <w:szCs w:val="16"/>
        </w:rPr>
      </w:pPr>
    </w:p>
    <w:p w14:paraId="10E09D6B" w14:textId="2BA689A0" w:rsidR="003A4650" w:rsidRDefault="003A4650" w:rsidP="003A4650">
      <w:pPr>
        <w:pStyle w:val="PlainTex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51DC480F" w14:textId="004F1EF6" w:rsidR="004561F8" w:rsidRPr="00790C87" w:rsidRDefault="003A4650" w:rsidP="003A4650">
      <w:pPr>
        <w:pStyle w:val="PlainText"/>
        <w:rPr>
          <w:rFonts w:ascii="Courier New" w:hAnsi="Courier New" w:cs="Courier New"/>
          <w:sz w:val="16"/>
          <w:szCs w:val="16"/>
        </w:rPr>
      </w:pPr>
      <w:r>
        <w:rPr>
          <w:rFonts w:ascii="Courier New" w:hAnsi="Courier New" w:cs="Courier New"/>
          <w:sz w:val="16"/>
          <w:szCs w:val="16"/>
        </w:rPr>
        <w:t xml:space="preserve">    sMSReport                                           [56] SMSReport</w:t>
      </w:r>
      <w:r w:rsidR="00DF46E1">
        <w:rPr>
          <w:rFonts w:ascii="Courier New" w:hAnsi="Courier New" w:cs="Courier New"/>
          <w:sz w:val="16"/>
          <w:szCs w:val="16"/>
        </w:rPr>
        <w:t>,</w:t>
      </w:r>
    </w:p>
    <w:p w14:paraId="030C7468" w14:textId="77777777" w:rsidR="003A4650" w:rsidRPr="00790C87" w:rsidRDefault="003A4650" w:rsidP="004561F8">
      <w:pPr>
        <w:pStyle w:val="PlainText"/>
        <w:rPr>
          <w:rFonts w:ascii="Courier New" w:hAnsi="Courier New" w:cs="Courier New"/>
          <w:sz w:val="16"/>
          <w:szCs w:val="16"/>
        </w:rPr>
      </w:pPr>
    </w:p>
    <w:p w14:paraId="4EAE0B4D" w14:textId="23760E39" w:rsidR="004561F8" w:rsidRPr="00C24FFB" w:rsidRDefault="004561F8" w:rsidP="004561F8">
      <w:pPr>
        <w:pStyle w:val="PlainText"/>
        <w:rPr>
          <w:rFonts w:ascii="Courier New" w:hAnsi="Courier New" w:cs="Courier New"/>
          <w:sz w:val="16"/>
          <w:szCs w:val="16"/>
          <w:lang w:val="en-US"/>
        </w:rPr>
      </w:pPr>
      <w:r w:rsidRPr="00790C87">
        <w:rPr>
          <w:rFonts w:ascii="Courier New" w:hAnsi="Courier New" w:cs="Courier New"/>
          <w:sz w:val="16"/>
          <w:szCs w:val="16"/>
        </w:rPr>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05F469C9"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0C8AEB36"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486E2A05"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454ECC85"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1C616706" w14:textId="77777777" w:rsidR="00E26D54" w:rsidRDefault="004561F8" w:rsidP="00E26D5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sidR="00E26D54">
        <w:rPr>
          <w:rFonts w:ascii="Courier New" w:hAnsi="Courier New" w:cs="Courier New"/>
          <w:sz w:val="16"/>
          <w:szCs w:val="16"/>
          <w:lang w:val="en-US"/>
        </w:rPr>
        <w:t>,</w:t>
      </w:r>
    </w:p>
    <w:p w14:paraId="5FBA20D4" w14:textId="77777777" w:rsidR="00E26D54" w:rsidRDefault="00E26D54" w:rsidP="00E26D54">
      <w:pPr>
        <w:pStyle w:val="PlainText"/>
        <w:rPr>
          <w:rFonts w:ascii="Courier New" w:hAnsi="Courier New" w:cs="Courier New"/>
          <w:sz w:val="16"/>
          <w:szCs w:val="16"/>
          <w:lang w:val="en-US"/>
        </w:rPr>
      </w:pPr>
    </w:p>
    <w:p w14:paraId="028A4215" w14:textId="1486F3EA" w:rsidR="00E26D54" w:rsidRDefault="00001FD0" w:rsidP="00E26D5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r w:rsidR="00E26D54">
        <w:rPr>
          <w:rFonts w:ascii="Courier New" w:hAnsi="Courier New" w:cs="Courier New"/>
          <w:sz w:val="16"/>
          <w:szCs w:val="16"/>
          <w:lang w:val="en-US"/>
        </w:rPr>
        <w:t>-- Identifier Association events, see clauses 6.2.2.2.7 and 6.3.2.2.2</w:t>
      </w:r>
    </w:p>
    <w:p w14:paraId="0D15C3AC" w14:textId="77777777" w:rsidR="00E26D54" w:rsidRPr="00C24FFB" w:rsidRDefault="00E26D54" w:rsidP="00E26D54">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19DCC387" w14:textId="77777777" w:rsidR="006F7527" w:rsidRDefault="00E26D54" w:rsidP="006F7527">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r w:rsidR="006F7527">
        <w:rPr>
          <w:rFonts w:ascii="Courier New" w:hAnsi="Courier New" w:cs="Courier New"/>
          <w:sz w:val="16"/>
          <w:szCs w:val="16"/>
          <w:lang w:val="en-US"/>
        </w:rPr>
        <w:t>,</w:t>
      </w:r>
    </w:p>
    <w:p w14:paraId="4545CB70" w14:textId="77777777" w:rsidR="006F7527" w:rsidRPr="002E3765" w:rsidRDefault="006F7527" w:rsidP="006F7527">
      <w:pPr>
        <w:pStyle w:val="PlainText"/>
        <w:rPr>
          <w:rFonts w:ascii="Courier New" w:hAnsi="Courier New" w:cs="Courier New"/>
          <w:sz w:val="16"/>
          <w:szCs w:val="16"/>
        </w:rPr>
      </w:pPr>
    </w:p>
    <w:p w14:paraId="219A66C6" w14:textId="16BBF60A" w:rsidR="006F7527" w:rsidRPr="002E3765" w:rsidRDefault="006F7527" w:rsidP="006F7527">
      <w:pPr>
        <w:pStyle w:val="PlainText"/>
        <w:rPr>
          <w:rFonts w:ascii="Courier New" w:hAnsi="Courier New" w:cs="Courier New"/>
          <w:sz w:val="16"/>
          <w:szCs w:val="16"/>
        </w:rPr>
      </w:pPr>
      <w:r w:rsidRPr="002E3765">
        <w:rPr>
          <w:rFonts w:ascii="Courier New" w:hAnsi="Courier New" w:cs="Courier New"/>
          <w:sz w:val="16"/>
          <w:szCs w:val="16"/>
        </w:rPr>
        <w:t xml:space="preserve"> -- PDU to MA PDU session-related events, see clause 6.2.3.2.</w:t>
      </w:r>
      <w:r w:rsidR="009E0239">
        <w:rPr>
          <w:rFonts w:ascii="Courier New" w:hAnsi="Courier New" w:cs="Courier New"/>
          <w:sz w:val="16"/>
          <w:szCs w:val="16"/>
        </w:rPr>
        <w:t>8</w:t>
      </w:r>
    </w:p>
    <w:p w14:paraId="17005F20" w14:textId="600C93F7" w:rsidR="00E26D54" w:rsidRPr="007469DA" w:rsidRDefault="006F7527" w:rsidP="00E26D54">
      <w:pPr>
        <w:pStyle w:val="PlainText"/>
        <w:rPr>
          <w:rFonts w:ascii="Courier New" w:hAnsi="Courier New" w:cs="Courier New"/>
          <w:sz w:val="16"/>
          <w:szCs w:val="16"/>
        </w:rPr>
      </w:pP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p>
    <w:p w14:paraId="7032379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w:t>
      </w:r>
    </w:p>
    <w:p w14:paraId="4FE27E68" w14:textId="77777777" w:rsidR="00587FFC" w:rsidRPr="00760004" w:rsidRDefault="00587FFC" w:rsidP="00587FFC">
      <w:pPr>
        <w:pStyle w:val="PlainText"/>
        <w:rPr>
          <w:rFonts w:ascii="Courier New" w:hAnsi="Courier New" w:cs="Courier New"/>
          <w:sz w:val="16"/>
          <w:szCs w:val="16"/>
        </w:rPr>
      </w:pPr>
    </w:p>
    <w:p w14:paraId="3F184C8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223D7ED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X3 xCC payload</w:t>
      </w:r>
    </w:p>
    <w:p w14:paraId="2C389C4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2CF5DC1" w14:textId="77777777" w:rsidR="00587FFC" w:rsidRPr="00760004" w:rsidRDefault="00587FFC" w:rsidP="00587FFC">
      <w:pPr>
        <w:pStyle w:val="PlainText"/>
        <w:rPr>
          <w:rFonts w:ascii="Courier New" w:hAnsi="Courier New" w:cs="Courier New"/>
          <w:sz w:val="16"/>
          <w:szCs w:val="16"/>
        </w:rPr>
      </w:pPr>
    </w:p>
    <w:p w14:paraId="3C787F25" w14:textId="621CF795" w:rsidR="00E3101C" w:rsidRPr="00760004" w:rsidRDefault="00E3101C" w:rsidP="00E3101C">
      <w:pPr>
        <w:pStyle w:val="PlainText"/>
        <w:rPr>
          <w:rFonts w:ascii="Courier New" w:hAnsi="Courier New" w:cs="Courier New"/>
          <w:sz w:val="16"/>
          <w:szCs w:val="16"/>
        </w:rPr>
      </w:pPr>
      <w:r w:rsidRPr="00760004">
        <w:rPr>
          <w:rFonts w:ascii="Courier New" w:hAnsi="Courier New" w:cs="Courier New"/>
          <w:sz w:val="16"/>
          <w:szCs w:val="16"/>
        </w:rPr>
        <w:t>-- No additional xCC payload definitions required in the present document.</w:t>
      </w:r>
    </w:p>
    <w:p w14:paraId="69745693" w14:textId="77777777" w:rsidR="00587FFC" w:rsidRPr="00760004" w:rsidRDefault="00587FFC" w:rsidP="00587FFC">
      <w:pPr>
        <w:pStyle w:val="PlainText"/>
        <w:rPr>
          <w:rFonts w:ascii="Courier New" w:hAnsi="Courier New" w:cs="Courier New"/>
          <w:sz w:val="16"/>
          <w:szCs w:val="16"/>
        </w:rPr>
      </w:pPr>
    </w:p>
    <w:p w14:paraId="2F2A240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EB556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HI2 IRI payload</w:t>
      </w:r>
    </w:p>
    <w:p w14:paraId="0DD4538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259654DD" w14:textId="77777777" w:rsidR="00587FFC" w:rsidRPr="00760004" w:rsidRDefault="00587FFC" w:rsidP="00587FFC">
      <w:pPr>
        <w:pStyle w:val="PlainText"/>
        <w:rPr>
          <w:rFonts w:ascii="Courier New" w:hAnsi="Courier New" w:cs="Courier New"/>
          <w:sz w:val="16"/>
          <w:szCs w:val="16"/>
        </w:rPr>
      </w:pPr>
    </w:p>
    <w:p w14:paraId="134279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IRIPayload ::= SEQUENCE</w:t>
      </w:r>
    </w:p>
    <w:p w14:paraId="78478D4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C04CF63" w14:textId="3DCB2A73"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r w:rsidR="00663612" w:rsidRPr="00760004">
        <w:rPr>
          <w:rFonts w:ascii="Courier New" w:hAnsi="Courier New" w:cs="Courier New"/>
          <w:sz w:val="16"/>
          <w:szCs w:val="16"/>
        </w:rPr>
        <w:t>iRIPayloadOID</w:t>
      </w:r>
      <w:r w:rsidRPr="00760004">
        <w:rPr>
          <w:rFonts w:ascii="Courier New" w:hAnsi="Courier New" w:cs="Courier New"/>
          <w:sz w:val="16"/>
          <w:szCs w:val="16"/>
        </w:rPr>
        <w:t xml:space="preserve">       [1] RELATIVE-OID,</w:t>
      </w:r>
    </w:p>
    <w:p w14:paraId="0F94F21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event               [2] IRIEvent,</w:t>
      </w:r>
    </w:p>
    <w:p w14:paraId="6018303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targetIdentifiers   [3] SEQUENCE OF IRITargetIdentifier OPTIONAL</w:t>
      </w:r>
    </w:p>
    <w:p w14:paraId="1AFDF82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C26ECE2" w14:textId="77777777" w:rsidR="00587FFC" w:rsidRPr="00760004" w:rsidRDefault="00587FFC" w:rsidP="00587FFC">
      <w:pPr>
        <w:pStyle w:val="PlainText"/>
        <w:rPr>
          <w:rFonts w:ascii="Courier New" w:hAnsi="Courier New" w:cs="Courier New"/>
          <w:sz w:val="16"/>
          <w:szCs w:val="16"/>
        </w:rPr>
      </w:pPr>
    </w:p>
    <w:p w14:paraId="1C5A4A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IRIEvent ::= CHOICE</w:t>
      </w:r>
    </w:p>
    <w:p w14:paraId="4EE35DF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399F0C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43B6E6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5AC003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13593A0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6114950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6DA72A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unsuccessfulRegistrationProcedure                   [5] AMFUnsuccessfulProcedure,</w:t>
      </w:r>
    </w:p>
    <w:p w14:paraId="4123D532" w14:textId="77777777" w:rsidR="00587FFC" w:rsidRPr="00760004" w:rsidRDefault="00587FFC" w:rsidP="00587FFC">
      <w:pPr>
        <w:pStyle w:val="PlainText"/>
        <w:rPr>
          <w:rFonts w:ascii="Courier New" w:hAnsi="Courier New" w:cs="Courier New"/>
          <w:sz w:val="16"/>
          <w:szCs w:val="16"/>
        </w:rPr>
      </w:pPr>
    </w:p>
    <w:p w14:paraId="16B6BD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7B90A54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77215D1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55FD6CD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7646199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unsuccessfulSessionProcedure                        [10] SMFUnsuccessfulProcedure,</w:t>
      </w:r>
    </w:p>
    <w:p w14:paraId="0DF0ACB5" w14:textId="77777777" w:rsidR="00587FFC" w:rsidRPr="00760004" w:rsidRDefault="00587FFC" w:rsidP="00587FFC">
      <w:pPr>
        <w:pStyle w:val="PlainText"/>
        <w:rPr>
          <w:rFonts w:ascii="Courier New" w:hAnsi="Courier New" w:cs="Courier New"/>
          <w:sz w:val="16"/>
          <w:szCs w:val="16"/>
        </w:rPr>
      </w:pPr>
    </w:p>
    <w:p w14:paraId="651E588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5836CC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493F9BA4" w14:textId="77777777" w:rsidR="00587FFC" w:rsidRPr="00760004" w:rsidRDefault="00587FFC" w:rsidP="00587FFC">
      <w:pPr>
        <w:pStyle w:val="PlainText"/>
        <w:rPr>
          <w:rFonts w:ascii="Courier New" w:hAnsi="Courier New" w:cs="Courier New"/>
          <w:sz w:val="16"/>
          <w:szCs w:val="16"/>
        </w:rPr>
      </w:pPr>
    </w:p>
    <w:p w14:paraId="2842B8E6" w14:textId="1196D55B"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sidR="007B536D">
        <w:rPr>
          <w:rFonts w:ascii="Courier New" w:hAnsi="Courier New" w:cs="Courier New"/>
          <w:sz w:val="16"/>
          <w:szCs w:val="16"/>
        </w:rPr>
        <w:t>, see also sMSReport ([56] below)</w:t>
      </w:r>
    </w:p>
    <w:p w14:paraId="22BC0C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233D0B07" w14:textId="77777777" w:rsidR="00587FFC" w:rsidRPr="00760004" w:rsidRDefault="00587FFC" w:rsidP="00587FFC">
      <w:pPr>
        <w:pStyle w:val="PlainText"/>
        <w:rPr>
          <w:rFonts w:ascii="Courier New" w:hAnsi="Courier New" w:cs="Courier New"/>
          <w:sz w:val="16"/>
          <w:szCs w:val="16"/>
        </w:rPr>
      </w:pPr>
    </w:p>
    <w:p w14:paraId="77DCC82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6BF7A4B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1676AF77" w14:textId="77777777" w:rsidR="00587FFC" w:rsidRPr="00760004" w:rsidRDefault="00587FFC" w:rsidP="00587FFC">
      <w:pPr>
        <w:pStyle w:val="PlainText"/>
        <w:rPr>
          <w:rFonts w:ascii="Courier New" w:hAnsi="Courier New" w:cs="Courier New"/>
          <w:sz w:val="16"/>
          <w:szCs w:val="16"/>
        </w:rPr>
      </w:pPr>
    </w:p>
    <w:p w14:paraId="6236178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5030C7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7A68C5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205EA2C8" w14:textId="77777777" w:rsidR="00587FFC" w:rsidRPr="00760004" w:rsidRDefault="00587FFC" w:rsidP="00587FFC">
      <w:pPr>
        <w:pStyle w:val="PlainText"/>
        <w:rPr>
          <w:rFonts w:ascii="Courier New" w:hAnsi="Courier New" w:cs="Courier New"/>
          <w:sz w:val="16"/>
          <w:szCs w:val="16"/>
        </w:rPr>
      </w:pPr>
    </w:p>
    <w:p w14:paraId="6997A3C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4C83AD7A"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mDFCellSiteReport                                   [16] MDFCellSiteReport,</w:t>
      </w:r>
    </w:p>
    <w:p w14:paraId="72A302A6" w14:textId="77777777" w:rsidR="0047242E" w:rsidRPr="00760004" w:rsidRDefault="0047242E" w:rsidP="0047242E">
      <w:pPr>
        <w:pStyle w:val="PlainText"/>
        <w:rPr>
          <w:rFonts w:ascii="Courier New" w:hAnsi="Courier New" w:cs="Courier New"/>
          <w:sz w:val="16"/>
          <w:szCs w:val="16"/>
        </w:rPr>
      </w:pPr>
    </w:p>
    <w:p w14:paraId="72A998A2"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6F516247"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20343F7F"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0F74AECD"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0A62A2C7"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050B5788"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1F29A877"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1C30AF94"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12CC8C2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4C2936F1"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642D8AAC"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422DE17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7530860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6192798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4B4E33A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122032D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784AF2D0"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6E5202C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5B4292B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4DD6ADAE" w14:textId="77777777" w:rsidR="005467F1" w:rsidRPr="00760004" w:rsidRDefault="0047242E" w:rsidP="005467F1">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r w:rsidR="005467F1" w:rsidRPr="00760004">
        <w:rPr>
          <w:rFonts w:ascii="Courier New" w:hAnsi="Courier New" w:cs="Courier New"/>
          <w:sz w:val="16"/>
          <w:szCs w:val="16"/>
        </w:rPr>
        <w:t>,</w:t>
      </w:r>
    </w:p>
    <w:p w14:paraId="3FD1D017" w14:textId="77777777" w:rsidR="005467F1" w:rsidRPr="00760004" w:rsidRDefault="005467F1" w:rsidP="005467F1">
      <w:pPr>
        <w:pStyle w:val="PlainText"/>
        <w:rPr>
          <w:rFonts w:ascii="Courier New" w:hAnsi="Courier New" w:cs="Courier New"/>
          <w:sz w:val="16"/>
          <w:szCs w:val="16"/>
        </w:rPr>
      </w:pPr>
    </w:p>
    <w:p w14:paraId="6F28E110" w14:textId="77777777"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0E4F136F" w14:textId="7A23C9E1"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pTCRegistration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[36] PTCRegistration,</w:t>
      </w:r>
    </w:p>
    <w:p w14:paraId="0AA93D1A" w14:textId="3AD7200D"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[37] PTCSessionInitiation,</w:t>
      </w:r>
    </w:p>
    <w:p w14:paraId="1999D5A1" w14:textId="1385B683"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pTCSessionAbandon             </w:t>
      </w:r>
      <w:r w:rsidR="004470E2">
        <w:rPr>
          <w:rFonts w:ascii="Courier New" w:hAnsi="Courier New" w:cs="Courier New"/>
          <w:sz w:val="16"/>
          <w:szCs w:val="16"/>
        </w:rPr>
        <w:t xml:space="preserve"> </w:t>
      </w:r>
      <w:r w:rsidRPr="00760004">
        <w:rPr>
          <w:rFonts w:ascii="Courier New" w:hAnsi="Courier New" w:cs="Courier New"/>
          <w:sz w:val="16"/>
          <w:szCs w:val="16"/>
        </w:rPr>
        <w:t xml:space="preserve">                     [38] PTCSessionAbandon,</w:t>
      </w:r>
    </w:p>
    <w:p w14:paraId="3DA54A65" w14:textId="5F687532"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pTCSessionStart                </w:t>
      </w:r>
      <w:r w:rsidR="004470E2">
        <w:rPr>
          <w:rFonts w:ascii="Courier New" w:hAnsi="Courier New" w:cs="Courier New"/>
          <w:sz w:val="16"/>
          <w:szCs w:val="16"/>
        </w:rPr>
        <w:t xml:space="preserve"> </w:t>
      </w:r>
      <w:r w:rsidRPr="00760004">
        <w:rPr>
          <w:rFonts w:ascii="Courier New" w:hAnsi="Courier New" w:cs="Courier New"/>
          <w:sz w:val="16"/>
          <w:szCs w:val="16"/>
        </w:rPr>
        <w:t xml:space="preserve">                    [39] PTCSessionStart,</w:t>
      </w:r>
    </w:p>
    <w:p w14:paraId="0923D46B" w14:textId="6D11F60C"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pTCSessionEnd                   </w:t>
      </w:r>
      <w:r w:rsidR="004470E2">
        <w:rPr>
          <w:rFonts w:ascii="Courier New" w:hAnsi="Courier New" w:cs="Courier New"/>
          <w:sz w:val="16"/>
          <w:szCs w:val="16"/>
        </w:rPr>
        <w:t xml:space="preserve"> </w:t>
      </w:r>
      <w:r w:rsidRPr="00760004">
        <w:rPr>
          <w:rFonts w:ascii="Courier New" w:hAnsi="Courier New" w:cs="Courier New"/>
          <w:sz w:val="16"/>
          <w:szCs w:val="16"/>
        </w:rPr>
        <w:t xml:space="preserve">                   [40] PTCSessionEnd,</w:t>
      </w:r>
    </w:p>
    <w:p w14:paraId="3E98CA8A" w14:textId="1DEA0495"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[41] PTCStartOfInterception,</w:t>
      </w:r>
    </w:p>
    <w:p w14:paraId="069ED66B" w14:textId="71135E11"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[42] PTCPreEstablishedSession,</w:t>
      </w:r>
    </w:p>
    <w:p w14:paraId="169488E3" w14:textId="5E05C73B"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w:t>
      </w:r>
      <w:r w:rsidR="004470E2">
        <w:rPr>
          <w:rFonts w:ascii="Courier New" w:hAnsi="Courier New" w:cs="Courier New"/>
          <w:sz w:val="16"/>
          <w:szCs w:val="16"/>
        </w:rPr>
        <w:t xml:space="preserve"> </w:t>
      </w:r>
      <w:r w:rsidRPr="00760004">
        <w:rPr>
          <w:rFonts w:ascii="Courier New" w:hAnsi="Courier New" w:cs="Courier New"/>
          <w:sz w:val="16"/>
          <w:szCs w:val="16"/>
        </w:rPr>
        <w:t xml:space="preserve">                [43] PTCInstantPersonalAlert,</w:t>
      </w:r>
    </w:p>
    <w:p w14:paraId="5B5420EA" w14:textId="71E041A3"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pTCPartyJoin                        </w:t>
      </w:r>
      <w:r w:rsidR="004470E2">
        <w:rPr>
          <w:rFonts w:ascii="Courier New" w:hAnsi="Courier New" w:cs="Courier New"/>
          <w:sz w:val="16"/>
          <w:szCs w:val="16"/>
        </w:rPr>
        <w:t xml:space="preserve"> </w:t>
      </w:r>
      <w:r w:rsidRPr="00760004">
        <w:rPr>
          <w:rFonts w:ascii="Courier New" w:hAnsi="Courier New" w:cs="Courier New"/>
          <w:sz w:val="16"/>
          <w:szCs w:val="16"/>
        </w:rPr>
        <w:t xml:space="preserve">               [44] PTCPartyJoin,</w:t>
      </w:r>
    </w:p>
    <w:p w14:paraId="457F908B" w14:textId="0B1FF05F"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pTCPartyDrop                         </w:t>
      </w:r>
      <w:r w:rsidR="004470E2">
        <w:rPr>
          <w:rFonts w:ascii="Courier New" w:hAnsi="Courier New" w:cs="Courier New"/>
          <w:sz w:val="16"/>
          <w:szCs w:val="16"/>
        </w:rPr>
        <w:t xml:space="preserve"> </w:t>
      </w:r>
      <w:r w:rsidRPr="00760004">
        <w:rPr>
          <w:rFonts w:ascii="Courier New" w:hAnsi="Courier New" w:cs="Courier New"/>
          <w:sz w:val="16"/>
          <w:szCs w:val="16"/>
        </w:rPr>
        <w:t xml:space="preserve">              [45] PTCPartyDrop,</w:t>
      </w:r>
    </w:p>
    <w:p w14:paraId="49D8EEAD" w14:textId="583101BD"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pTCPartyHold                          </w:t>
      </w:r>
      <w:r w:rsidR="004470E2">
        <w:rPr>
          <w:rFonts w:ascii="Courier New" w:hAnsi="Courier New" w:cs="Courier New"/>
          <w:sz w:val="16"/>
          <w:szCs w:val="16"/>
        </w:rPr>
        <w:t xml:space="preserve"> </w:t>
      </w:r>
      <w:r w:rsidRPr="00760004">
        <w:rPr>
          <w:rFonts w:ascii="Courier New" w:hAnsi="Courier New" w:cs="Courier New"/>
          <w:sz w:val="16"/>
          <w:szCs w:val="16"/>
        </w:rPr>
        <w:t xml:space="preserve">             [46] PTCPartyHold,</w:t>
      </w:r>
    </w:p>
    <w:p w14:paraId="224935F2" w14:textId="79D92D8C"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[47] PTCMediaModification,</w:t>
      </w:r>
    </w:p>
    <w:p w14:paraId="6DA7493F" w14:textId="1A37A53B"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w:t>
      </w:r>
      <w:r w:rsidR="004470E2">
        <w:rPr>
          <w:rFonts w:ascii="Courier New" w:hAnsi="Courier New" w:cs="Courier New"/>
          <w:sz w:val="16"/>
          <w:szCs w:val="16"/>
        </w:rPr>
        <w:t xml:space="preserve"> </w:t>
      </w:r>
      <w:r w:rsidRPr="00760004">
        <w:rPr>
          <w:rFonts w:ascii="Courier New" w:hAnsi="Courier New" w:cs="Courier New"/>
          <w:sz w:val="16"/>
          <w:szCs w:val="16"/>
        </w:rPr>
        <w:t xml:space="preserve">           [48] PTCGroupAdvertisement,</w:t>
      </w:r>
    </w:p>
    <w:p w14:paraId="45B1E8E7" w14:textId="135E4F7B"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pTCFloorControl                          </w:t>
      </w:r>
      <w:r w:rsidR="004470E2">
        <w:rPr>
          <w:rFonts w:ascii="Courier New" w:hAnsi="Courier New" w:cs="Courier New"/>
          <w:sz w:val="16"/>
          <w:szCs w:val="16"/>
        </w:rPr>
        <w:t xml:space="preserve"> </w:t>
      </w:r>
      <w:r w:rsidRPr="00760004">
        <w:rPr>
          <w:rFonts w:ascii="Courier New" w:hAnsi="Courier New" w:cs="Courier New"/>
          <w:sz w:val="16"/>
          <w:szCs w:val="16"/>
        </w:rPr>
        <w:t xml:space="preserve">          [49] PTCFloorControl,</w:t>
      </w:r>
    </w:p>
    <w:p w14:paraId="5540B8DD" w14:textId="09791B9A"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pTCTargetPresence                         </w:t>
      </w:r>
      <w:r w:rsidR="004470E2">
        <w:rPr>
          <w:rFonts w:ascii="Courier New" w:hAnsi="Courier New" w:cs="Courier New"/>
          <w:sz w:val="16"/>
          <w:szCs w:val="16"/>
        </w:rPr>
        <w:t xml:space="preserve"> </w:t>
      </w:r>
      <w:r w:rsidRPr="00760004">
        <w:rPr>
          <w:rFonts w:ascii="Courier New" w:hAnsi="Courier New" w:cs="Courier New"/>
          <w:sz w:val="16"/>
          <w:szCs w:val="16"/>
        </w:rPr>
        <w:t xml:space="preserve">         [50] PTCTargetPresence,</w:t>
      </w:r>
    </w:p>
    <w:p w14:paraId="2F00D30C" w14:textId="3CB61235"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w:t>
      </w:r>
      <w:r w:rsidR="004470E2">
        <w:rPr>
          <w:rFonts w:ascii="Courier New" w:hAnsi="Courier New" w:cs="Courier New"/>
          <w:sz w:val="16"/>
          <w:szCs w:val="16"/>
        </w:rPr>
        <w:t xml:space="preserve"> </w:t>
      </w:r>
      <w:r w:rsidRPr="00760004">
        <w:rPr>
          <w:rFonts w:ascii="Courier New" w:hAnsi="Courier New" w:cs="Courier New"/>
          <w:sz w:val="16"/>
          <w:szCs w:val="16"/>
        </w:rPr>
        <w:t xml:space="preserve">        [51] PTCParticipantPresence,</w:t>
      </w:r>
    </w:p>
    <w:p w14:paraId="4DAD4841" w14:textId="14F02C94"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pTCListManagement                           </w:t>
      </w:r>
      <w:r w:rsidR="004470E2">
        <w:rPr>
          <w:rFonts w:ascii="Courier New" w:hAnsi="Courier New" w:cs="Courier New"/>
          <w:sz w:val="16"/>
          <w:szCs w:val="16"/>
        </w:rPr>
        <w:t xml:space="preserve"> </w:t>
      </w:r>
      <w:r w:rsidRPr="00760004">
        <w:rPr>
          <w:rFonts w:ascii="Courier New" w:hAnsi="Courier New" w:cs="Courier New"/>
          <w:sz w:val="16"/>
          <w:szCs w:val="16"/>
        </w:rPr>
        <w:t xml:space="preserve">       [52] PTCListManagement,</w:t>
      </w:r>
    </w:p>
    <w:p w14:paraId="1D741733" w14:textId="34FB45C1" w:rsidR="00C2124B" w:rsidRPr="004470E2" w:rsidRDefault="005467F1" w:rsidP="00C2124B">
      <w:pPr>
        <w:pStyle w:val="PlainText"/>
        <w:rPr>
          <w:rFonts w:ascii="Courier New" w:hAnsi="Courier New" w:cs="Courier New"/>
          <w:sz w:val="16"/>
          <w:szCs w:val="16"/>
        </w:rPr>
      </w:pPr>
      <w:r w:rsidRPr="00760004">
        <w:rPr>
          <w:rFonts w:ascii="Courier New" w:hAnsi="Courier New" w:cs="Courier New"/>
          <w:sz w:val="16"/>
          <w:szCs w:val="16"/>
        </w:rPr>
        <w:t xml:space="preserve">    pTCAccessPolicy                              </w:t>
      </w:r>
      <w:r w:rsidR="004470E2">
        <w:rPr>
          <w:rFonts w:ascii="Courier New" w:hAnsi="Courier New" w:cs="Courier New"/>
          <w:sz w:val="16"/>
          <w:szCs w:val="16"/>
        </w:rPr>
        <w:t xml:space="preserve"> </w:t>
      </w:r>
      <w:r w:rsidRPr="00760004">
        <w:rPr>
          <w:rFonts w:ascii="Courier New" w:hAnsi="Courier New" w:cs="Courier New"/>
          <w:sz w:val="16"/>
          <w:szCs w:val="16"/>
        </w:rPr>
        <w:t xml:space="preserve">      [53] PTCAccessPolicy</w:t>
      </w:r>
      <w:r w:rsidR="00C2124B" w:rsidRPr="004470E2">
        <w:rPr>
          <w:rFonts w:ascii="Courier New" w:hAnsi="Courier New" w:cs="Courier New"/>
          <w:sz w:val="16"/>
          <w:szCs w:val="16"/>
        </w:rPr>
        <w:t>,</w:t>
      </w:r>
    </w:p>
    <w:p w14:paraId="324B4550" w14:textId="77777777" w:rsidR="00483859" w:rsidRPr="004470E2" w:rsidRDefault="00483859" w:rsidP="00483859">
      <w:pPr>
        <w:pStyle w:val="PlainText"/>
        <w:rPr>
          <w:rFonts w:ascii="Courier New" w:hAnsi="Courier New" w:cs="Courier New"/>
          <w:sz w:val="16"/>
          <w:szCs w:val="16"/>
        </w:rPr>
      </w:pPr>
    </w:p>
    <w:p w14:paraId="379F7101" w14:textId="77777777" w:rsidR="005D34AC" w:rsidRPr="005D34AC" w:rsidRDefault="005D34AC" w:rsidP="005D34AC">
      <w:pPr>
        <w:pStyle w:val="PlainTex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7ABF0867" w14:textId="77777777" w:rsidR="005D34AC" w:rsidRPr="005D34AC" w:rsidRDefault="005D34AC" w:rsidP="005D34AC">
      <w:pPr>
        <w:pStyle w:val="PlainText"/>
        <w:rPr>
          <w:rFonts w:ascii="Courier New" w:hAnsi="Courier New" w:cs="Courier New"/>
          <w:sz w:val="16"/>
          <w:szCs w:val="16"/>
        </w:rPr>
      </w:pPr>
      <w:r w:rsidRPr="005D34AC">
        <w:rPr>
          <w:rFonts w:ascii="Courier New" w:hAnsi="Courier New" w:cs="Courier New"/>
          <w:sz w:val="16"/>
          <w:szCs w:val="16"/>
        </w:rPr>
        <w:t xml:space="preserve">     subscriberRecordChangeMessage                      [54] UDMSubscriberRecordChangeMessage,</w:t>
      </w:r>
    </w:p>
    <w:p w14:paraId="792085E7" w14:textId="4185C7D2" w:rsidR="00483859" w:rsidRPr="004470E2" w:rsidRDefault="005D34AC" w:rsidP="00483859">
      <w:pPr>
        <w:pStyle w:val="PlainText"/>
        <w:rPr>
          <w:rFonts w:ascii="Courier New" w:hAnsi="Courier New" w:cs="Courier New"/>
          <w:sz w:val="16"/>
          <w:szCs w:val="16"/>
        </w:rPr>
      </w:pPr>
      <w:r w:rsidRPr="005D34AC">
        <w:rPr>
          <w:rFonts w:ascii="Courier New" w:hAnsi="Courier New" w:cs="Courier New"/>
          <w:sz w:val="16"/>
          <w:szCs w:val="16"/>
        </w:rPr>
        <w:t xml:space="preserve">     cancelLocationMessage                              [55] UDMCancelLocationMessage</w:t>
      </w:r>
      <w:r w:rsidR="004470E2">
        <w:rPr>
          <w:rFonts w:ascii="Courier New" w:hAnsi="Courier New" w:cs="Courier New"/>
          <w:sz w:val="16"/>
          <w:szCs w:val="16"/>
        </w:rPr>
        <w:t>,</w:t>
      </w:r>
    </w:p>
    <w:p w14:paraId="61555AD8" w14:textId="77777777" w:rsidR="004470E2" w:rsidRDefault="004470E2" w:rsidP="00DC0A26">
      <w:pPr>
        <w:pStyle w:val="PlainText"/>
        <w:rPr>
          <w:rFonts w:ascii="Courier New" w:hAnsi="Courier New" w:cs="Courier New"/>
          <w:sz w:val="16"/>
          <w:szCs w:val="16"/>
        </w:rPr>
      </w:pPr>
    </w:p>
    <w:p w14:paraId="798B8ED6" w14:textId="66979C55" w:rsidR="00DC0A26" w:rsidRDefault="00DC0A26" w:rsidP="00DC0A26">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79F38EC4" w14:textId="4EAB1A8B" w:rsidR="00DC0A26" w:rsidRDefault="00DC0A26" w:rsidP="00DC0A26">
      <w:pPr>
        <w:pStyle w:val="PlainText"/>
        <w:rPr>
          <w:rFonts w:ascii="Courier New" w:hAnsi="Courier New" w:cs="Courier New"/>
          <w:sz w:val="16"/>
          <w:szCs w:val="16"/>
        </w:rPr>
      </w:pPr>
      <w:r>
        <w:rPr>
          <w:rFonts w:ascii="Courier New" w:hAnsi="Courier New" w:cs="Courier New"/>
          <w:sz w:val="16"/>
          <w:szCs w:val="16"/>
        </w:rPr>
        <w:t xml:space="preserve">    sMSReport                                           [56] SMSReport</w:t>
      </w:r>
      <w:r w:rsidR="00A51B38">
        <w:rPr>
          <w:rFonts w:ascii="Courier New" w:hAnsi="Courier New" w:cs="Courier New"/>
          <w:sz w:val="16"/>
          <w:szCs w:val="16"/>
        </w:rPr>
        <w:t>,</w:t>
      </w:r>
    </w:p>
    <w:p w14:paraId="1526322C" w14:textId="77777777" w:rsidR="00A51B38" w:rsidRPr="001A090E" w:rsidRDefault="00A51B38" w:rsidP="00DC0A26">
      <w:pPr>
        <w:pStyle w:val="PlainText"/>
        <w:rPr>
          <w:rFonts w:ascii="Courier New" w:hAnsi="Courier New" w:cs="Courier New"/>
          <w:sz w:val="16"/>
          <w:szCs w:val="16"/>
        </w:rPr>
      </w:pPr>
    </w:p>
    <w:p w14:paraId="74DB7C72"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23421B79"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3A24C6C0"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2FE98CC4"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2DCA0CF4"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7DCE9B47" w14:textId="77777777" w:rsidR="0058784C" w:rsidRDefault="00C2124B" w:rsidP="0058784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sidR="0058784C">
        <w:rPr>
          <w:rFonts w:ascii="Courier New" w:hAnsi="Courier New" w:cs="Courier New"/>
          <w:sz w:val="16"/>
          <w:szCs w:val="16"/>
          <w:lang w:val="en-US"/>
        </w:rPr>
        <w:t>,</w:t>
      </w:r>
    </w:p>
    <w:p w14:paraId="7A27FAB6" w14:textId="77777777" w:rsidR="0058784C" w:rsidRDefault="0058784C" w:rsidP="0058784C">
      <w:pPr>
        <w:pStyle w:val="PlainText"/>
        <w:rPr>
          <w:rFonts w:ascii="Courier New" w:hAnsi="Courier New" w:cs="Courier New"/>
          <w:sz w:val="16"/>
          <w:szCs w:val="16"/>
          <w:lang w:val="en-US"/>
        </w:rPr>
      </w:pPr>
    </w:p>
    <w:p w14:paraId="6ACA0523" w14:textId="77777777" w:rsidR="0058784C" w:rsidRDefault="0058784C" w:rsidP="0058784C">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6333F4A4" w14:textId="77777777" w:rsidR="0058784C" w:rsidRPr="00C24FFB" w:rsidRDefault="0058784C" w:rsidP="0058784C">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3EC3E90A" w14:textId="77777777" w:rsidR="00E15309" w:rsidRDefault="0058784C" w:rsidP="00E15309">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r w:rsidR="00E15309">
        <w:rPr>
          <w:rFonts w:ascii="Courier New" w:hAnsi="Courier New" w:cs="Courier New"/>
          <w:sz w:val="16"/>
          <w:szCs w:val="16"/>
          <w:lang w:val="en-US"/>
        </w:rPr>
        <w:t>,</w:t>
      </w:r>
    </w:p>
    <w:p w14:paraId="7CD0067C" w14:textId="77777777" w:rsidR="00E15309" w:rsidRDefault="00E15309" w:rsidP="00E15309">
      <w:pPr>
        <w:pStyle w:val="PlainText"/>
        <w:rPr>
          <w:rFonts w:ascii="Courier New" w:hAnsi="Courier New" w:cs="Courier New"/>
          <w:sz w:val="16"/>
          <w:szCs w:val="16"/>
          <w:lang w:val="en-US"/>
        </w:rPr>
      </w:pPr>
    </w:p>
    <w:p w14:paraId="5395CBCA" w14:textId="3E5450D0" w:rsidR="00E15309" w:rsidRPr="002E3765" w:rsidRDefault="00B121EA" w:rsidP="00E15309">
      <w:pPr>
        <w:pStyle w:val="PlainText"/>
        <w:rPr>
          <w:rFonts w:ascii="Courier New" w:hAnsi="Courier New" w:cs="Courier New"/>
          <w:sz w:val="16"/>
          <w:szCs w:val="16"/>
        </w:rPr>
      </w:pPr>
      <w:r>
        <w:rPr>
          <w:rFonts w:ascii="Courier New" w:hAnsi="Courier New" w:cs="Courier New"/>
          <w:sz w:val="16"/>
          <w:szCs w:val="16"/>
        </w:rPr>
        <w:t xml:space="preserve">    </w:t>
      </w:r>
      <w:r w:rsidR="00E15309" w:rsidRPr="002E3765">
        <w:rPr>
          <w:rFonts w:ascii="Courier New" w:hAnsi="Courier New" w:cs="Courier New"/>
          <w:sz w:val="16"/>
          <w:szCs w:val="16"/>
        </w:rPr>
        <w:t>-- PDU to MA PDU session-related events, see clause 6.2.3.2.</w:t>
      </w:r>
      <w:r>
        <w:rPr>
          <w:rFonts w:ascii="Courier New" w:hAnsi="Courier New" w:cs="Courier New"/>
          <w:sz w:val="16"/>
          <w:szCs w:val="16"/>
        </w:rPr>
        <w:t>8</w:t>
      </w:r>
    </w:p>
    <w:p w14:paraId="5B3D2B31" w14:textId="34B7F141" w:rsidR="0058784C" w:rsidRPr="00C24FFB" w:rsidRDefault="00E15309" w:rsidP="00E15309">
      <w:pPr>
        <w:pStyle w:val="PlainText"/>
        <w:rPr>
          <w:rFonts w:ascii="Courier New" w:hAnsi="Courier New" w:cs="Courier New"/>
          <w:sz w:val="16"/>
          <w:szCs w:val="16"/>
          <w:lang w:val="en-US"/>
        </w:rPr>
      </w:pPr>
      <w:r>
        <w:rPr>
          <w:rFonts w:ascii="Courier New" w:hAnsi="Courier New" w:cs="Courier New"/>
          <w:sz w:val="16"/>
          <w:szCs w:val="16"/>
        </w:rPr>
        <w:t xml:space="preserve">    </w:t>
      </w: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p>
    <w:p w14:paraId="6A3BE836" w14:textId="77777777"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w:t>
      </w:r>
    </w:p>
    <w:p w14:paraId="2404713F" w14:textId="17485422" w:rsidR="0047242E" w:rsidRPr="00760004" w:rsidRDefault="0047242E" w:rsidP="0047242E">
      <w:pPr>
        <w:pStyle w:val="PlainText"/>
        <w:rPr>
          <w:rFonts w:ascii="Courier New" w:hAnsi="Courier New" w:cs="Courier New"/>
          <w:sz w:val="16"/>
          <w:szCs w:val="16"/>
        </w:rPr>
      </w:pPr>
    </w:p>
    <w:p w14:paraId="1210848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IRITargetIdentifier ::= SEQUENCE</w:t>
      </w:r>
    </w:p>
    <w:p w14:paraId="1EB8E3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5F0B8D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identifier                                          [1] TargetIdentifier,</w:t>
      </w:r>
    </w:p>
    <w:p w14:paraId="6EEF515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provenance                                          [2] TargetIdentifierProvenance OPTIONAL</w:t>
      </w:r>
    </w:p>
    <w:p w14:paraId="6E0F620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F3052AD" w14:textId="77777777" w:rsidR="00587FFC" w:rsidRPr="00760004" w:rsidRDefault="00587FFC" w:rsidP="00587FFC">
      <w:pPr>
        <w:pStyle w:val="PlainText"/>
        <w:rPr>
          <w:rFonts w:ascii="Courier New" w:hAnsi="Courier New" w:cs="Courier New"/>
          <w:sz w:val="16"/>
          <w:szCs w:val="16"/>
        </w:rPr>
      </w:pPr>
    </w:p>
    <w:p w14:paraId="5BE0903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10A426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HI3 CC payload</w:t>
      </w:r>
    </w:p>
    <w:p w14:paraId="11A19B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FDFADD1" w14:textId="77777777" w:rsidR="00587FFC" w:rsidRPr="00760004" w:rsidRDefault="00587FFC" w:rsidP="00587FFC">
      <w:pPr>
        <w:pStyle w:val="PlainText"/>
        <w:rPr>
          <w:rFonts w:ascii="Courier New" w:hAnsi="Courier New" w:cs="Courier New"/>
          <w:sz w:val="16"/>
          <w:szCs w:val="16"/>
        </w:rPr>
      </w:pPr>
    </w:p>
    <w:p w14:paraId="431C322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CCPayload ::= SEQUENCE</w:t>
      </w:r>
    </w:p>
    <w:p w14:paraId="2BBD969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3468861" w14:textId="75DC2646"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r w:rsidR="00F74E52" w:rsidRPr="00760004">
        <w:rPr>
          <w:rFonts w:ascii="Courier New" w:hAnsi="Courier New" w:cs="Courier New"/>
          <w:sz w:val="16"/>
          <w:szCs w:val="16"/>
        </w:rPr>
        <w:t>cCPayloadOID</w:t>
      </w:r>
      <w:r w:rsidRPr="00760004">
        <w:rPr>
          <w:rFonts w:ascii="Courier New" w:hAnsi="Courier New" w:cs="Courier New"/>
          <w:sz w:val="16"/>
          <w:szCs w:val="16"/>
        </w:rPr>
        <w:t xml:space="preserve">         [1] RELATIVE-OID,</w:t>
      </w:r>
    </w:p>
    <w:p w14:paraId="63EAB8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                 [2] CCPDU</w:t>
      </w:r>
    </w:p>
    <w:p w14:paraId="3EA9308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BB78720" w14:textId="77777777" w:rsidR="00587FFC" w:rsidRPr="00760004" w:rsidRDefault="00587FFC" w:rsidP="00587FFC">
      <w:pPr>
        <w:pStyle w:val="PlainText"/>
        <w:rPr>
          <w:rFonts w:ascii="Courier New" w:hAnsi="Courier New" w:cs="Courier New"/>
          <w:sz w:val="16"/>
          <w:szCs w:val="16"/>
        </w:rPr>
      </w:pPr>
    </w:p>
    <w:p w14:paraId="4AC7DFE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CCPDU ::= CHOICE</w:t>
      </w:r>
    </w:p>
    <w:p w14:paraId="01DA0181" w14:textId="77777777" w:rsidR="00A16AFB" w:rsidRPr="00760004" w:rsidRDefault="00A16AFB" w:rsidP="00A16AFB">
      <w:pPr>
        <w:pStyle w:val="PlainText"/>
        <w:rPr>
          <w:rFonts w:ascii="Courier New" w:hAnsi="Courier New" w:cs="Courier New"/>
          <w:sz w:val="16"/>
          <w:szCs w:val="16"/>
        </w:rPr>
      </w:pPr>
      <w:r w:rsidRPr="00760004">
        <w:rPr>
          <w:rFonts w:ascii="Courier New" w:hAnsi="Courier New" w:cs="Courier New"/>
          <w:sz w:val="16"/>
          <w:szCs w:val="16"/>
        </w:rPr>
        <w:t>{</w:t>
      </w:r>
    </w:p>
    <w:p w14:paraId="0E4DA6B7" w14:textId="4B58C5F6" w:rsidR="00593203" w:rsidRPr="00760004" w:rsidRDefault="00A16AFB" w:rsidP="00593203">
      <w:pPr>
        <w:pStyle w:val="PlainText"/>
        <w:rPr>
          <w:rFonts w:ascii="Courier New" w:hAnsi="Courier New" w:cs="Courier New"/>
          <w:sz w:val="16"/>
          <w:szCs w:val="16"/>
        </w:rPr>
      </w:pPr>
      <w:r w:rsidRPr="00760004">
        <w:rPr>
          <w:rFonts w:ascii="Courier New" w:hAnsi="Courier New" w:cs="Courier New"/>
          <w:sz w:val="16"/>
          <w:szCs w:val="16"/>
        </w:rPr>
        <w:t xml:space="preserve">    uPFCCPDU            [1] UPFCCPDU,</w:t>
      </w:r>
    </w:p>
    <w:p w14:paraId="237852D5" w14:textId="55470334" w:rsidR="00A16AFB" w:rsidRPr="00760004" w:rsidRDefault="00593203" w:rsidP="00593203">
      <w:pPr>
        <w:pStyle w:val="PlainText"/>
        <w:rPr>
          <w:rFonts w:ascii="Courier New" w:hAnsi="Courier New" w:cs="Courier New"/>
          <w:sz w:val="16"/>
          <w:szCs w:val="16"/>
        </w:rPr>
      </w:pPr>
      <w:r w:rsidRPr="00760004">
        <w:rPr>
          <w:rFonts w:ascii="Courier New" w:hAnsi="Courier New" w:cs="Courier New"/>
          <w:sz w:val="16"/>
          <w:szCs w:val="16"/>
        </w:rPr>
        <w:t xml:space="preserve">    extendedUPFCCPDU    [2] ExtendedUPFCCPDU,</w:t>
      </w:r>
    </w:p>
    <w:p w14:paraId="5A0E8C39" w14:textId="305E65D8" w:rsidR="00A16AFB" w:rsidRPr="00760004" w:rsidRDefault="00A16AFB" w:rsidP="00A16AFB">
      <w:pPr>
        <w:pStyle w:val="PlainText"/>
        <w:rPr>
          <w:rFonts w:ascii="Courier New" w:hAnsi="Courier New" w:cs="Courier New"/>
          <w:sz w:val="16"/>
          <w:szCs w:val="16"/>
        </w:rPr>
      </w:pPr>
      <w:r w:rsidRPr="00760004">
        <w:rPr>
          <w:rFonts w:ascii="Courier New" w:hAnsi="Courier New" w:cs="Courier New"/>
          <w:sz w:val="16"/>
          <w:szCs w:val="16"/>
        </w:rPr>
        <w:t xml:space="preserve">    mMSCCPDU            [</w:t>
      </w:r>
      <w:r w:rsidR="00593203" w:rsidRPr="00760004">
        <w:rPr>
          <w:rFonts w:ascii="Courier New" w:hAnsi="Courier New" w:cs="Courier New"/>
          <w:sz w:val="16"/>
          <w:szCs w:val="16"/>
        </w:rPr>
        <w:t>3</w:t>
      </w:r>
      <w:r w:rsidRPr="00760004">
        <w:rPr>
          <w:rFonts w:ascii="Courier New" w:hAnsi="Courier New" w:cs="Courier New"/>
          <w:sz w:val="16"/>
          <w:szCs w:val="16"/>
        </w:rPr>
        <w:t>] MMSCCPDU</w:t>
      </w:r>
    </w:p>
    <w:p w14:paraId="7B264530" w14:textId="77777777" w:rsidR="00A16AFB" w:rsidRPr="00760004" w:rsidRDefault="00A16AFB" w:rsidP="00A16AFB">
      <w:pPr>
        <w:pStyle w:val="PlainText"/>
        <w:rPr>
          <w:rFonts w:ascii="Courier New" w:hAnsi="Courier New" w:cs="Courier New"/>
          <w:sz w:val="16"/>
          <w:szCs w:val="16"/>
        </w:rPr>
      </w:pPr>
      <w:r w:rsidRPr="00760004">
        <w:rPr>
          <w:rFonts w:ascii="Courier New" w:hAnsi="Courier New" w:cs="Courier New"/>
          <w:sz w:val="16"/>
          <w:szCs w:val="16"/>
        </w:rPr>
        <w:t>}</w:t>
      </w:r>
    </w:p>
    <w:p w14:paraId="5B75892A" w14:textId="77777777" w:rsidR="00587FFC" w:rsidRPr="00760004" w:rsidRDefault="00587FFC" w:rsidP="00587FFC">
      <w:pPr>
        <w:pStyle w:val="PlainText"/>
        <w:rPr>
          <w:rFonts w:ascii="Courier New" w:hAnsi="Courier New" w:cs="Courier New"/>
          <w:sz w:val="16"/>
          <w:szCs w:val="16"/>
        </w:rPr>
      </w:pPr>
    </w:p>
    <w:p w14:paraId="471BFA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77475C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HI4 LI notification payload</w:t>
      </w:r>
    </w:p>
    <w:p w14:paraId="69D7770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9FD8383" w14:textId="77777777" w:rsidR="00587FFC" w:rsidRPr="00760004" w:rsidRDefault="00587FFC" w:rsidP="00587FFC">
      <w:pPr>
        <w:pStyle w:val="PlainText"/>
        <w:rPr>
          <w:rFonts w:ascii="Courier New" w:hAnsi="Courier New" w:cs="Courier New"/>
          <w:sz w:val="16"/>
          <w:szCs w:val="16"/>
        </w:rPr>
      </w:pPr>
    </w:p>
    <w:p w14:paraId="5DAAEEC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LINotificationPayload ::= SEQUENCE</w:t>
      </w:r>
    </w:p>
    <w:p w14:paraId="019695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8E6574A" w14:textId="2261D856"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r w:rsidR="005E0397" w:rsidRPr="00760004">
        <w:rPr>
          <w:rFonts w:ascii="Courier New" w:hAnsi="Courier New" w:cs="Courier New"/>
          <w:sz w:val="16"/>
          <w:szCs w:val="16"/>
        </w:rPr>
        <w:t>lINotificationPayloadOID</w:t>
      </w:r>
      <w:r w:rsidRPr="00760004">
        <w:rPr>
          <w:rFonts w:ascii="Courier New" w:hAnsi="Courier New" w:cs="Courier New"/>
          <w:sz w:val="16"/>
          <w:szCs w:val="16"/>
        </w:rPr>
        <w:t xml:space="preserve">         [1] RELATIVE-OID,</w:t>
      </w:r>
    </w:p>
    <w:p w14:paraId="07AF67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notification        [2] LINotificationMessage</w:t>
      </w:r>
    </w:p>
    <w:p w14:paraId="6F1834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E9DA187" w14:textId="77777777" w:rsidR="00587FFC" w:rsidRPr="00760004" w:rsidRDefault="00587FFC" w:rsidP="00587FFC">
      <w:pPr>
        <w:pStyle w:val="PlainText"/>
        <w:rPr>
          <w:rFonts w:ascii="Courier New" w:hAnsi="Courier New" w:cs="Courier New"/>
          <w:sz w:val="16"/>
          <w:szCs w:val="16"/>
        </w:rPr>
      </w:pPr>
    </w:p>
    <w:p w14:paraId="504A69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LINotificationMessage ::= CHOICE</w:t>
      </w:r>
    </w:p>
    <w:p w14:paraId="51C6A21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C453BE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lINotification      [1] LINotification </w:t>
      </w:r>
    </w:p>
    <w:p w14:paraId="1718B8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A64686D" w14:textId="77777777" w:rsidR="00587FFC" w:rsidRPr="00760004" w:rsidRDefault="00587FFC" w:rsidP="00587FFC">
      <w:pPr>
        <w:pStyle w:val="PlainText"/>
        <w:rPr>
          <w:rFonts w:ascii="Courier New" w:hAnsi="Courier New" w:cs="Courier New"/>
          <w:sz w:val="16"/>
          <w:szCs w:val="16"/>
        </w:rPr>
      </w:pPr>
    </w:p>
    <w:p w14:paraId="6906E5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489A948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AMF definitions</w:t>
      </w:r>
    </w:p>
    <w:p w14:paraId="6D40D42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6B180FEB" w14:textId="77777777" w:rsidR="00587FFC" w:rsidRPr="00760004" w:rsidRDefault="00587FFC" w:rsidP="00587FFC">
      <w:pPr>
        <w:pStyle w:val="PlainText"/>
        <w:rPr>
          <w:rFonts w:ascii="Courier New" w:hAnsi="Courier New" w:cs="Courier New"/>
          <w:sz w:val="16"/>
          <w:szCs w:val="16"/>
        </w:rPr>
      </w:pPr>
    </w:p>
    <w:p w14:paraId="1527A14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2C632B3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AMFRegistration ::= SEQUENCE</w:t>
      </w:r>
    </w:p>
    <w:p w14:paraId="737C96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DAEF93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registrationType            [1] AMFRegistrationType,</w:t>
      </w:r>
    </w:p>
    <w:p w14:paraId="0C9BB43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registrationResult          [2] AMFRegistrationResult,</w:t>
      </w:r>
    </w:p>
    <w:p w14:paraId="4C5E21E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5248BA3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4B1DD65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52B5483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0FA1043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2F2B3A0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285CD63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2EB480A1" w14:textId="77777777" w:rsidR="00D92DB6" w:rsidRDefault="00587FFC" w:rsidP="00D92DB6">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r w:rsidR="00D92DB6">
        <w:rPr>
          <w:rFonts w:ascii="Courier New" w:hAnsi="Courier New" w:cs="Courier New"/>
          <w:sz w:val="16"/>
          <w:szCs w:val="16"/>
        </w:rPr>
        <w:t>,</w:t>
      </w:r>
    </w:p>
    <w:p w14:paraId="0C91AE28" w14:textId="5DB7632C" w:rsidR="00587FFC" w:rsidRPr="00760004" w:rsidRDefault="00D92DB6" w:rsidP="00D92DB6">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4BD2E94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54C4432" w14:textId="77777777" w:rsidR="00587FFC" w:rsidRPr="00760004" w:rsidRDefault="00587FFC" w:rsidP="00587FFC">
      <w:pPr>
        <w:pStyle w:val="PlainText"/>
        <w:rPr>
          <w:rFonts w:ascii="Courier New" w:hAnsi="Courier New" w:cs="Courier New"/>
          <w:sz w:val="16"/>
          <w:szCs w:val="16"/>
        </w:rPr>
      </w:pPr>
    </w:p>
    <w:p w14:paraId="09E138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2044A7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AMFDeregistration ::= SEQUENCE</w:t>
      </w:r>
    </w:p>
    <w:p w14:paraId="04D0935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0B17C0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deregistrationDirection     [1] AMFDirection,</w:t>
      </w:r>
    </w:p>
    <w:p w14:paraId="43F0B37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0421FE0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[3] SUPI OPTIONAL,</w:t>
      </w:r>
    </w:p>
    <w:p w14:paraId="271A260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sUCI                        [4] SUCI OPTIONAL,</w:t>
      </w:r>
    </w:p>
    <w:p w14:paraId="3132E20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[5] PEI OPTIONAL,</w:t>
      </w:r>
    </w:p>
    <w:p w14:paraId="08169C9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[6] GPSI OPTIONAL,</w:t>
      </w:r>
    </w:p>
    <w:p w14:paraId="6682D3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gUTI                        [7] FiveGGUTI OPTIONAL,</w:t>
      </w:r>
    </w:p>
    <w:p w14:paraId="43FDA1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cause                       [8] FiveGMMCause OPTIONAL,</w:t>
      </w:r>
    </w:p>
    <w:p w14:paraId="7437044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7DAC210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F7D33A9" w14:textId="77777777" w:rsidR="00587FFC" w:rsidRPr="00760004" w:rsidRDefault="00587FFC" w:rsidP="00587FFC">
      <w:pPr>
        <w:pStyle w:val="PlainText"/>
        <w:rPr>
          <w:rFonts w:ascii="Courier New" w:hAnsi="Courier New" w:cs="Courier New"/>
          <w:sz w:val="16"/>
          <w:szCs w:val="16"/>
        </w:rPr>
      </w:pPr>
    </w:p>
    <w:p w14:paraId="1133B3F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078AB3F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AMFLocationUpdate ::= SEQUENCE</w:t>
      </w:r>
    </w:p>
    <w:p w14:paraId="6F27B46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1415FF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240B3A3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sUCI                        [2] SUCI OPTIONAL,</w:t>
      </w:r>
    </w:p>
    <w:p w14:paraId="5DC4D4E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6329617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458DC6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gUTI                        [5] FiveGGUTI OPTIONAL,</w:t>
      </w:r>
    </w:p>
    <w:p w14:paraId="6B0A26F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[6] Location</w:t>
      </w:r>
    </w:p>
    <w:p w14:paraId="7F85C4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9BFC792" w14:textId="77777777" w:rsidR="00587FFC" w:rsidRPr="00760004" w:rsidRDefault="00587FFC" w:rsidP="00587FFC">
      <w:pPr>
        <w:pStyle w:val="PlainText"/>
        <w:rPr>
          <w:rFonts w:ascii="Courier New" w:hAnsi="Courier New" w:cs="Courier New"/>
          <w:sz w:val="16"/>
          <w:szCs w:val="16"/>
        </w:rPr>
      </w:pPr>
    </w:p>
    <w:p w14:paraId="5D580E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1633CB6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AMFStartOfInterceptionWithRegisteredUE ::= SEQUENCE</w:t>
      </w:r>
    </w:p>
    <w:p w14:paraId="5C0F42D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084788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registrationResult          [1] AMFRegistrationResult,</w:t>
      </w:r>
    </w:p>
    <w:p w14:paraId="051039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registrationType            [2] AMFRegistrationType OPTIONAL,</w:t>
      </w:r>
    </w:p>
    <w:p w14:paraId="5A6EF37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6D7E7D2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289372F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3BAD6F7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079A72B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4B2E9BD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561D28A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37AE36B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37A4260C" w14:textId="77777777" w:rsidR="00EB3CDA" w:rsidRDefault="00587FFC" w:rsidP="00EB3CDA">
      <w:pPr>
        <w:pStyle w:val="PlainText"/>
        <w:rPr>
          <w:rFonts w:ascii="Courier New" w:hAnsi="Courier New" w:cs="Courier New"/>
          <w:sz w:val="16"/>
          <w:szCs w:val="16"/>
        </w:rPr>
      </w:pPr>
      <w:r w:rsidRPr="00760004">
        <w:rPr>
          <w:rFonts w:ascii="Courier New" w:hAnsi="Courier New" w:cs="Courier New"/>
          <w:sz w:val="16"/>
          <w:szCs w:val="16"/>
        </w:rPr>
        <w:t xml:space="preserve">    timeOfRegistration          [11] Timestamp OPTIONAL</w:t>
      </w:r>
      <w:r w:rsidR="00EB3CDA">
        <w:rPr>
          <w:rFonts w:ascii="Courier New" w:hAnsi="Courier New" w:cs="Courier New"/>
          <w:sz w:val="16"/>
          <w:szCs w:val="16"/>
        </w:rPr>
        <w:t>,</w:t>
      </w:r>
    </w:p>
    <w:p w14:paraId="3175B0FF" w14:textId="03E5FB74" w:rsidR="00587FFC" w:rsidRPr="00760004" w:rsidRDefault="00EB3CDA" w:rsidP="00587FFC">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0B13E80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5BA0428" w14:textId="77777777" w:rsidR="00587FFC" w:rsidRPr="00760004" w:rsidRDefault="00587FFC" w:rsidP="00587FFC">
      <w:pPr>
        <w:pStyle w:val="PlainText"/>
        <w:rPr>
          <w:rFonts w:ascii="Courier New" w:hAnsi="Courier New" w:cs="Courier New"/>
          <w:sz w:val="16"/>
          <w:szCs w:val="16"/>
        </w:rPr>
      </w:pPr>
    </w:p>
    <w:p w14:paraId="1C3E264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17506B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AMFUnsuccessfulProcedure ::= SEQUENCE</w:t>
      </w:r>
    </w:p>
    <w:p w14:paraId="0347860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9ECCA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AMFFailedProcedureType,</w:t>
      </w:r>
    </w:p>
    <w:p w14:paraId="3C1F81C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failureCause                [2] AMFFailureCause,</w:t>
      </w:r>
    </w:p>
    <w:p w14:paraId="1FC3BF7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requestedSlice              [3] NSSAI OPTIONAL,</w:t>
      </w:r>
    </w:p>
    <w:p w14:paraId="3395D75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[4] SUPI OPTIONAL,</w:t>
      </w:r>
    </w:p>
    <w:p w14:paraId="167399B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6BDC211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76EF8BD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5ED4680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gUTI                        [8] FiveGGUTI OPTIONAL,</w:t>
      </w:r>
    </w:p>
    <w:p w14:paraId="15A7EC4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66200C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68A7B81" w14:textId="77777777" w:rsidR="00587FFC" w:rsidRPr="00760004" w:rsidRDefault="00587FFC" w:rsidP="00587FFC">
      <w:pPr>
        <w:pStyle w:val="PlainText"/>
        <w:rPr>
          <w:rFonts w:ascii="Courier New" w:hAnsi="Courier New" w:cs="Courier New"/>
          <w:sz w:val="16"/>
          <w:szCs w:val="16"/>
        </w:rPr>
      </w:pPr>
    </w:p>
    <w:p w14:paraId="39B0FB0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59A01A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AMF parameters</w:t>
      </w:r>
    </w:p>
    <w:p w14:paraId="103DFE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354D832E" w14:textId="77777777" w:rsidR="00587FFC" w:rsidRPr="00760004" w:rsidRDefault="00587FFC" w:rsidP="00587FFC">
      <w:pPr>
        <w:pStyle w:val="PlainText"/>
        <w:rPr>
          <w:rFonts w:ascii="Courier New" w:hAnsi="Courier New" w:cs="Courier New"/>
          <w:sz w:val="16"/>
          <w:szCs w:val="16"/>
        </w:rPr>
      </w:pPr>
    </w:p>
    <w:p w14:paraId="79AE4C5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AMFID ::= SEQUENCE</w:t>
      </w:r>
    </w:p>
    <w:p w14:paraId="2EB343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E3CF1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aMFRegionID [1] AMFRegionID,</w:t>
      </w:r>
    </w:p>
    <w:p w14:paraId="72FA664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aMFSetID    [2] AMFSetID,</w:t>
      </w:r>
    </w:p>
    <w:p w14:paraId="0B32D15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aMFPointer  [3] AMFPointer</w:t>
      </w:r>
    </w:p>
    <w:p w14:paraId="3794DF5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5485741" w14:textId="77777777" w:rsidR="00587FFC" w:rsidRPr="00760004" w:rsidRDefault="00587FFC" w:rsidP="00587FFC">
      <w:pPr>
        <w:pStyle w:val="PlainText"/>
        <w:rPr>
          <w:rFonts w:ascii="Courier New" w:hAnsi="Courier New" w:cs="Courier New"/>
          <w:sz w:val="16"/>
          <w:szCs w:val="16"/>
        </w:rPr>
      </w:pPr>
    </w:p>
    <w:p w14:paraId="23484C3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AMFDirection ::= ENUMERATED</w:t>
      </w:r>
    </w:p>
    <w:p w14:paraId="27A1315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DEE18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networkInitiated(1),</w:t>
      </w:r>
    </w:p>
    <w:p w14:paraId="62289D9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uEInitiated(2)</w:t>
      </w:r>
    </w:p>
    <w:p w14:paraId="4B3392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481C237" w14:textId="77777777" w:rsidR="00587FFC" w:rsidRPr="00760004" w:rsidRDefault="00587FFC" w:rsidP="00587FFC">
      <w:pPr>
        <w:pStyle w:val="PlainText"/>
        <w:rPr>
          <w:rFonts w:ascii="Courier New" w:hAnsi="Courier New" w:cs="Courier New"/>
          <w:sz w:val="16"/>
          <w:szCs w:val="16"/>
        </w:rPr>
      </w:pPr>
    </w:p>
    <w:p w14:paraId="51046AB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AMFFailedProcedureType ::= ENUMERATED</w:t>
      </w:r>
    </w:p>
    <w:p w14:paraId="317E7A7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C2D29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registration(1),</w:t>
      </w:r>
    </w:p>
    <w:p w14:paraId="4BAA9AD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sMS(2),</w:t>
      </w:r>
    </w:p>
    <w:p w14:paraId="6B03B28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pDUSessionEstablishment(3)</w:t>
      </w:r>
    </w:p>
    <w:p w14:paraId="07E4BF4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D8A1520" w14:textId="77777777" w:rsidR="00587FFC" w:rsidRPr="00760004" w:rsidRDefault="00587FFC" w:rsidP="00587FFC">
      <w:pPr>
        <w:pStyle w:val="PlainText"/>
        <w:rPr>
          <w:rFonts w:ascii="Courier New" w:hAnsi="Courier New" w:cs="Courier New"/>
          <w:sz w:val="16"/>
          <w:szCs w:val="16"/>
        </w:rPr>
      </w:pPr>
    </w:p>
    <w:p w14:paraId="655957C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AMFFailureCause ::= CHOICE</w:t>
      </w:r>
    </w:p>
    <w:p w14:paraId="2F89172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94B07C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fiveGMMCause        [1] FiveGMMCause,</w:t>
      </w:r>
    </w:p>
    <w:p w14:paraId="0E76C68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fiveGSMCause        [2] FiveGSMCause</w:t>
      </w:r>
    </w:p>
    <w:p w14:paraId="7DABAD7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E2BA34D" w14:textId="77777777" w:rsidR="00587FFC" w:rsidRPr="00760004" w:rsidRDefault="00587FFC" w:rsidP="00587FFC">
      <w:pPr>
        <w:pStyle w:val="PlainText"/>
        <w:rPr>
          <w:rFonts w:ascii="Courier New" w:hAnsi="Courier New" w:cs="Courier New"/>
          <w:sz w:val="16"/>
          <w:szCs w:val="16"/>
        </w:rPr>
      </w:pPr>
    </w:p>
    <w:p w14:paraId="2B248370" w14:textId="60478D14"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AMFPointer ::= INTEGER (0..</w:t>
      </w:r>
      <w:r w:rsidR="001E5B0A" w:rsidRPr="00760004">
        <w:rPr>
          <w:rFonts w:ascii="Courier New" w:hAnsi="Courier New" w:cs="Courier New"/>
          <w:sz w:val="16"/>
          <w:szCs w:val="16"/>
        </w:rPr>
        <w:t>6</w:t>
      </w:r>
      <w:r w:rsidRPr="00760004">
        <w:rPr>
          <w:rFonts w:ascii="Courier New" w:hAnsi="Courier New" w:cs="Courier New"/>
          <w:sz w:val="16"/>
          <w:szCs w:val="16"/>
        </w:rPr>
        <w:t>3)</w:t>
      </w:r>
    </w:p>
    <w:p w14:paraId="32D31796" w14:textId="77777777" w:rsidR="00587FFC" w:rsidRPr="00760004" w:rsidRDefault="00587FFC" w:rsidP="00587FFC">
      <w:pPr>
        <w:pStyle w:val="PlainText"/>
        <w:rPr>
          <w:rFonts w:ascii="Courier New" w:hAnsi="Courier New" w:cs="Courier New"/>
          <w:sz w:val="16"/>
          <w:szCs w:val="16"/>
        </w:rPr>
      </w:pPr>
    </w:p>
    <w:p w14:paraId="673C9C4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AMFRegistrationResult ::= ENUMERATED</w:t>
      </w:r>
    </w:p>
    <w:p w14:paraId="1B45026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179E76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7CAE7CC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4CF4F65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6C9C50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3CA702F" w14:textId="77777777" w:rsidR="00587FFC" w:rsidRPr="00760004" w:rsidRDefault="00587FFC" w:rsidP="00587FFC">
      <w:pPr>
        <w:pStyle w:val="PlainText"/>
        <w:rPr>
          <w:rFonts w:ascii="Courier New" w:hAnsi="Courier New" w:cs="Courier New"/>
          <w:sz w:val="16"/>
          <w:szCs w:val="16"/>
        </w:rPr>
      </w:pPr>
    </w:p>
    <w:p w14:paraId="483EA1C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AMFRegionID ::= INTEGER (0..255)</w:t>
      </w:r>
    </w:p>
    <w:p w14:paraId="25D21070" w14:textId="77777777" w:rsidR="00587FFC" w:rsidRPr="00760004" w:rsidRDefault="00587FFC" w:rsidP="00587FFC">
      <w:pPr>
        <w:pStyle w:val="PlainText"/>
        <w:rPr>
          <w:rFonts w:ascii="Courier New" w:hAnsi="Courier New" w:cs="Courier New"/>
          <w:sz w:val="16"/>
          <w:szCs w:val="16"/>
        </w:rPr>
      </w:pPr>
    </w:p>
    <w:p w14:paraId="06CD5FC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AMFRegistrationType ::= ENUMERATED</w:t>
      </w:r>
    </w:p>
    <w:p w14:paraId="0FE0D70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FA6BB3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initial(1),</w:t>
      </w:r>
    </w:p>
    <w:p w14:paraId="7A689D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mobility(2),</w:t>
      </w:r>
    </w:p>
    <w:p w14:paraId="1A70CD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periodic(3),</w:t>
      </w:r>
    </w:p>
    <w:p w14:paraId="748EC97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emergency(4)</w:t>
      </w:r>
    </w:p>
    <w:p w14:paraId="24D320B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299C698" w14:textId="77777777" w:rsidR="00587FFC" w:rsidRPr="00760004" w:rsidRDefault="00587FFC" w:rsidP="00587FFC">
      <w:pPr>
        <w:pStyle w:val="PlainText"/>
        <w:rPr>
          <w:rFonts w:ascii="Courier New" w:hAnsi="Courier New" w:cs="Courier New"/>
          <w:sz w:val="16"/>
          <w:szCs w:val="16"/>
        </w:rPr>
      </w:pPr>
    </w:p>
    <w:p w14:paraId="70649A12" w14:textId="2891BBCC"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AMFSetID ::= INTEGER (0..</w:t>
      </w:r>
      <w:r w:rsidR="00B55DF4" w:rsidRPr="00760004">
        <w:rPr>
          <w:rFonts w:ascii="Courier New" w:hAnsi="Courier New" w:cs="Courier New"/>
          <w:sz w:val="16"/>
          <w:szCs w:val="16"/>
        </w:rPr>
        <w:t>102</w:t>
      </w:r>
      <w:r w:rsidRPr="00760004">
        <w:rPr>
          <w:rFonts w:ascii="Courier New" w:hAnsi="Courier New" w:cs="Courier New"/>
          <w:sz w:val="16"/>
          <w:szCs w:val="16"/>
        </w:rPr>
        <w:t>3)</w:t>
      </w:r>
    </w:p>
    <w:p w14:paraId="5E77911C" w14:textId="77777777" w:rsidR="00587FFC" w:rsidRPr="00760004" w:rsidRDefault="00587FFC" w:rsidP="00587FFC">
      <w:pPr>
        <w:pStyle w:val="PlainText"/>
        <w:rPr>
          <w:rFonts w:ascii="Courier New" w:hAnsi="Courier New" w:cs="Courier New"/>
          <w:sz w:val="16"/>
          <w:szCs w:val="16"/>
        </w:rPr>
      </w:pPr>
    </w:p>
    <w:p w14:paraId="2C06C0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A19AC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SMF definitions</w:t>
      </w:r>
    </w:p>
    <w:p w14:paraId="65FE381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64BA2557" w14:textId="77777777" w:rsidR="00587FFC" w:rsidRPr="00760004" w:rsidRDefault="00587FFC" w:rsidP="00587FFC">
      <w:pPr>
        <w:pStyle w:val="PlainText"/>
        <w:rPr>
          <w:rFonts w:ascii="Courier New" w:hAnsi="Courier New" w:cs="Courier New"/>
          <w:sz w:val="16"/>
          <w:szCs w:val="16"/>
        </w:rPr>
      </w:pPr>
    </w:p>
    <w:p w14:paraId="54375EC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6B3C19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SMFPDUSessionEstablishment ::= SEQUENCE</w:t>
      </w:r>
    </w:p>
    <w:p w14:paraId="7BA1194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E542D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2E7116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437E357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5BD616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3F30119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32205AB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1E44546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3E65CE6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62AD067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 OPTIONAL,</w:t>
      </w:r>
    </w:p>
    <w:p w14:paraId="22DEA98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531B4C4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594A39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0F91964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5F3FE66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3176125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19AAA48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4276410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2F25DDEB" w14:textId="77777777" w:rsidR="0073501B" w:rsidRDefault="00587FFC" w:rsidP="0073501B">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sidR="0073501B">
        <w:rPr>
          <w:rFonts w:ascii="Courier New" w:hAnsi="Courier New" w:cs="Courier New"/>
          <w:sz w:val="16"/>
          <w:szCs w:val="16"/>
        </w:rPr>
        <w:t>,</w:t>
      </w:r>
    </w:p>
    <w:p w14:paraId="4DA9AB05" w14:textId="5ABF4F92" w:rsidR="00587FFC" w:rsidRPr="00760004" w:rsidRDefault="0073501B" w:rsidP="0073501B">
      <w:pPr>
        <w:pStyle w:val="PlainTex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0112B3D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58ADEFB" w14:textId="77777777" w:rsidR="00587FFC" w:rsidRPr="00760004" w:rsidRDefault="00587FFC" w:rsidP="00587FFC">
      <w:pPr>
        <w:pStyle w:val="PlainText"/>
        <w:rPr>
          <w:rFonts w:ascii="Courier New" w:hAnsi="Courier New" w:cs="Courier New"/>
          <w:sz w:val="16"/>
          <w:szCs w:val="16"/>
        </w:rPr>
      </w:pPr>
    </w:p>
    <w:p w14:paraId="7B9917C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3B32155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SMFPDUSessionModification ::= SEQUENCE</w:t>
      </w:r>
    </w:p>
    <w:p w14:paraId="0B6A9C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403B7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6DA9DFA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28F6F7C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258C073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07FDFA9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sNSSAI                      [5] SNSSAI OPTIONAL,</w:t>
      </w:r>
    </w:p>
    <w:p w14:paraId="35822C8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[6] UEEndpointAddress OPTIONAL,</w:t>
      </w:r>
    </w:p>
    <w:p w14:paraId="5DF2CBB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[7] Location OPTIONAL,</w:t>
      </w:r>
    </w:p>
    <w:p w14:paraId="467E572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requestType                 [8] FiveGSMRequestType,</w:t>
      </w:r>
    </w:p>
    <w:p w14:paraId="77E1DF3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accessType                  [9] AccessType OPTIONAL,</w:t>
      </w:r>
    </w:p>
    <w:p w14:paraId="2E81D911" w14:textId="77777777" w:rsidR="00C70457" w:rsidRDefault="00587FFC" w:rsidP="00C70457">
      <w:pPr>
        <w:pStyle w:val="PlainText"/>
        <w:rPr>
          <w:rFonts w:ascii="Courier New" w:hAnsi="Courier New" w:cs="Courier New"/>
          <w:sz w:val="16"/>
          <w:szCs w:val="16"/>
        </w:rPr>
      </w:pPr>
      <w:r w:rsidRPr="00760004">
        <w:rPr>
          <w:rFonts w:ascii="Courier New" w:hAnsi="Courier New" w:cs="Courier New"/>
          <w:sz w:val="16"/>
          <w:szCs w:val="16"/>
        </w:rPr>
        <w:t xml:space="preserve">    rATType                     [10] RATType OPTIONAL</w:t>
      </w:r>
      <w:r w:rsidR="00C70457">
        <w:rPr>
          <w:rFonts w:ascii="Courier New" w:hAnsi="Courier New" w:cs="Courier New"/>
          <w:sz w:val="16"/>
          <w:szCs w:val="16"/>
        </w:rPr>
        <w:t>,</w:t>
      </w:r>
    </w:p>
    <w:p w14:paraId="2F3DF4DD" w14:textId="46711B78" w:rsidR="00587FFC" w:rsidRPr="00760004" w:rsidRDefault="00C70457" w:rsidP="00C70457">
      <w:pPr>
        <w:pStyle w:val="PlainText"/>
        <w:rPr>
          <w:rFonts w:ascii="Courier New" w:hAnsi="Courier New" w:cs="Courier New"/>
          <w:sz w:val="16"/>
          <w:szCs w:val="16"/>
        </w:rPr>
      </w:pPr>
      <w:r>
        <w:rPr>
          <w:rFonts w:ascii="Courier New" w:hAnsi="Courier New" w:cs="Courier New"/>
          <w:sz w:val="16"/>
          <w:szCs w:val="16"/>
        </w:rPr>
        <w:t xml:space="preserve">    pDUSessionID                [11] PDUSessionID OPTIONAL</w:t>
      </w:r>
    </w:p>
    <w:p w14:paraId="76E783B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AB43375" w14:textId="77777777" w:rsidR="00587FFC" w:rsidRPr="00760004" w:rsidRDefault="00587FFC" w:rsidP="00587FFC">
      <w:pPr>
        <w:pStyle w:val="PlainText"/>
        <w:rPr>
          <w:rFonts w:ascii="Courier New" w:hAnsi="Courier New" w:cs="Courier New"/>
          <w:sz w:val="16"/>
          <w:szCs w:val="16"/>
        </w:rPr>
      </w:pPr>
    </w:p>
    <w:p w14:paraId="5E26E9A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15DE262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SMFPDUSessionRelease ::= SEQUENCE</w:t>
      </w:r>
    </w:p>
    <w:p w14:paraId="0669628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3F5CB2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577E950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2E27A71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4242527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pDUSessionID                [4] PDUSessionID,</w:t>
      </w:r>
    </w:p>
    <w:p w14:paraId="05622D5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timeOfFirstPacket           [5] Timestamp OPTIONAL,</w:t>
      </w:r>
    </w:p>
    <w:p w14:paraId="22715BF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timeOfLastPacket            [6] Timestamp OPTIONAL,</w:t>
      </w:r>
    </w:p>
    <w:p w14:paraId="71E1B6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uplinkVolume                [7] INTEGER OPTIONAL,</w:t>
      </w:r>
    </w:p>
    <w:p w14:paraId="7B24EB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downlinkVolume              [8] INTEGER OPTIONAL,</w:t>
      </w:r>
    </w:p>
    <w:p w14:paraId="79FBA073" w14:textId="77777777" w:rsidR="00447CC2" w:rsidRDefault="00587FFC" w:rsidP="00447CC2">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r w:rsidR="00447CC2">
        <w:rPr>
          <w:rFonts w:ascii="Courier New" w:hAnsi="Courier New" w:cs="Courier New"/>
          <w:sz w:val="16"/>
          <w:szCs w:val="16"/>
        </w:rPr>
        <w:t>,</w:t>
      </w:r>
    </w:p>
    <w:p w14:paraId="527CDA6A" w14:textId="454744AD" w:rsidR="00587FFC" w:rsidRPr="00760004" w:rsidRDefault="00447CC2" w:rsidP="00447CC2">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1AD3E83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E7FE89C" w14:textId="77777777" w:rsidR="00587FFC" w:rsidRPr="00760004" w:rsidRDefault="00587FFC" w:rsidP="00587FFC">
      <w:pPr>
        <w:pStyle w:val="PlainText"/>
        <w:rPr>
          <w:rFonts w:ascii="Courier New" w:hAnsi="Courier New" w:cs="Courier New"/>
          <w:sz w:val="16"/>
          <w:szCs w:val="16"/>
        </w:rPr>
      </w:pPr>
    </w:p>
    <w:p w14:paraId="1C0B7AB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7F6FBAB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SMFStartOfInterceptionWithEstablishedPDUSession ::= SEQUENCE</w:t>
      </w:r>
    </w:p>
    <w:p w14:paraId="7C5AB81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F558B2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4FC7F23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44A417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6630E1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7C3736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6D3B201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104BC8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46514F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38750CC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w:t>
      </w:r>
    </w:p>
    <w:p w14:paraId="7D77C63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76FB43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206609F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059801A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3383FF6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69E981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3E0AEA9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43D6470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5FAD9670" w14:textId="77777777" w:rsidR="00371773" w:rsidRDefault="00587FFC" w:rsidP="00371773">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sidR="00371773">
        <w:rPr>
          <w:rFonts w:ascii="Courier New" w:hAnsi="Courier New" w:cs="Courier New"/>
          <w:sz w:val="16"/>
          <w:szCs w:val="16"/>
        </w:rPr>
        <w:t>,</w:t>
      </w:r>
    </w:p>
    <w:p w14:paraId="0E7066F0" w14:textId="21712F97" w:rsidR="00587FFC" w:rsidRPr="00760004" w:rsidRDefault="00371773" w:rsidP="00371773">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0929B4E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00E69E6" w14:textId="77777777" w:rsidR="00587FFC" w:rsidRPr="00760004" w:rsidRDefault="00587FFC" w:rsidP="00587FFC">
      <w:pPr>
        <w:pStyle w:val="PlainText"/>
        <w:rPr>
          <w:rFonts w:ascii="Courier New" w:hAnsi="Courier New" w:cs="Courier New"/>
          <w:sz w:val="16"/>
          <w:szCs w:val="16"/>
        </w:rPr>
      </w:pPr>
    </w:p>
    <w:p w14:paraId="64015D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2378FCC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SMFUnsuccessfulProcedure ::= SEQUENCE</w:t>
      </w:r>
    </w:p>
    <w:p w14:paraId="7386670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62BB11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SMFFailedProcedureType,</w:t>
      </w:r>
    </w:p>
    <w:p w14:paraId="5534A92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failureCause                [2] FiveGSMCause,</w:t>
      </w:r>
    </w:p>
    <w:p w14:paraId="604903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initiator                   [3] Initiator,</w:t>
      </w:r>
    </w:p>
    <w:p w14:paraId="6C0C757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requestedSlice              [4] NSSAI OPTIONAL,</w:t>
      </w:r>
    </w:p>
    <w:p w14:paraId="35027F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[5] SUPI OPTIONAL,</w:t>
      </w:r>
    </w:p>
    <w:p w14:paraId="3BF2044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[6] SUPIUnauthenticatedIndication OPTIONAL,</w:t>
      </w:r>
    </w:p>
    <w:p w14:paraId="4E9A200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[7] PEI OPTIONAL,</w:t>
      </w:r>
    </w:p>
    <w:p w14:paraId="09CCAF4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[8] GPSI OPTIONAL,</w:t>
      </w:r>
    </w:p>
    <w:p w14:paraId="0C6BEEE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pDUSessionID                [9] PDUSessionID OPTIONAL,</w:t>
      </w:r>
    </w:p>
    <w:p w14:paraId="23B83CA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uEEndpoint                  [10] SEQUENCE OF UEEndpointAddress OPTIONAL,</w:t>
      </w:r>
    </w:p>
    <w:p w14:paraId="6DFAAED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[11] UEEndpointAddress OPTIONAL,</w:t>
      </w:r>
    </w:p>
    <w:p w14:paraId="45139E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dNN                         [12] DNN OPTIONAL,</w:t>
      </w:r>
    </w:p>
    <w:p w14:paraId="1CBAD12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45F58BA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77FB1C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 OPTIONAL,</w:t>
      </w:r>
    </w:p>
    <w:p w14:paraId="7787C34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2E5A8D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62F7F41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p>
    <w:p w14:paraId="5D5BDC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45975515" w14:textId="77777777" w:rsidR="007D2931" w:rsidRDefault="00587FFC" w:rsidP="007D2931">
      <w:pPr>
        <w:pStyle w:val="PlainText"/>
        <w:rPr>
          <w:rFonts w:ascii="Courier New" w:hAnsi="Courier New" w:cs="Courier New"/>
          <w:sz w:val="16"/>
          <w:szCs w:val="16"/>
        </w:rPr>
      </w:pPr>
      <w:r w:rsidRPr="00760004">
        <w:rPr>
          <w:rFonts w:ascii="Courier New" w:hAnsi="Courier New" w:cs="Courier New"/>
          <w:sz w:val="16"/>
          <w:szCs w:val="16"/>
        </w:rPr>
        <w:t>}</w:t>
      </w:r>
    </w:p>
    <w:p w14:paraId="59A7F30D" w14:textId="77777777" w:rsidR="007D2931" w:rsidRDefault="007D2931" w:rsidP="007D2931">
      <w:pPr>
        <w:pStyle w:val="PlainText"/>
        <w:rPr>
          <w:rFonts w:ascii="Courier New" w:hAnsi="Courier New" w:cs="Courier New"/>
          <w:sz w:val="16"/>
          <w:szCs w:val="16"/>
        </w:rPr>
      </w:pPr>
    </w:p>
    <w:p w14:paraId="1B240D32" w14:textId="447CA6F4" w:rsidR="007D2931" w:rsidRDefault="007D2931" w:rsidP="007D2931">
      <w:pPr>
        <w:pStyle w:val="PlainText"/>
        <w:rPr>
          <w:rFonts w:ascii="Courier New" w:hAnsi="Courier New" w:cs="Courier New"/>
          <w:sz w:val="16"/>
          <w:szCs w:val="16"/>
        </w:rPr>
      </w:pPr>
      <w:r>
        <w:rPr>
          <w:rFonts w:ascii="Courier New" w:hAnsi="Courier New" w:cs="Courier New"/>
          <w:sz w:val="16"/>
          <w:szCs w:val="16"/>
        </w:rPr>
        <w:t>-- See clause 6.2.3.2.</w:t>
      </w:r>
      <w:r w:rsidR="00893886">
        <w:rPr>
          <w:rFonts w:ascii="Courier New" w:hAnsi="Courier New" w:cs="Courier New"/>
          <w:sz w:val="16"/>
          <w:szCs w:val="16"/>
        </w:rPr>
        <w:t>8</w:t>
      </w:r>
      <w:r>
        <w:rPr>
          <w:rFonts w:ascii="Courier New" w:hAnsi="Courier New" w:cs="Courier New"/>
          <w:sz w:val="16"/>
          <w:szCs w:val="16"/>
        </w:rPr>
        <w:t xml:space="preserve"> for details of this structure</w:t>
      </w:r>
    </w:p>
    <w:p w14:paraId="511AF7FA"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SMFPDUtoMAPDUSessionModification ::= SEQUENCE</w:t>
      </w:r>
    </w:p>
    <w:p w14:paraId="12A8103C"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w:t>
      </w:r>
    </w:p>
    <w:p w14:paraId="54837C2D"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533FB4E5"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4E0B9A45"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2E2A242E"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21BACDC2"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sNSSAI                      [5] SNSSAI OPTIONAL,</w:t>
      </w:r>
    </w:p>
    <w:p w14:paraId="1674452D"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non3GPPAccessEndpoint       [6] UEEndpointAddress OPTIONAL,</w:t>
      </w:r>
    </w:p>
    <w:p w14:paraId="058E7D95"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46747360"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requestType                 [8] FiveGSMRequestType,</w:t>
      </w:r>
    </w:p>
    <w:p w14:paraId="7C7B1731"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accessType                  [9] AccessType OPTIONAL,</w:t>
      </w:r>
    </w:p>
    <w:p w14:paraId="1935B388"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rATType                     [10] RATType OPTIONAL,</w:t>
      </w:r>
    </w:p>
    <w:p w14:paraId="3C351E48"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pDUSessionID                [11] PDUSessionID,</w:t>
      </w:r>
    </w:p>
    <w:p w14:paraId="5CD77AA2"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requestIndication           [12] RequestIndication,</w:t>
      </w:r>
    </w:p>
    <w:p w14:paraId="518887D2" w14:textId="77777777" w:rsidR="007D2931" w:rsidRDefault="007D2931" w:rsidP="007D2931">
      <w:pPr>
        <w:pStyle w:val="PlainText"/>
        <w:rPr>
          <w:rFonts w:ascii="Courier New" w:hAnsi="Courier New" w:cs="Courier New"/>
          <w:sz w:val="16"/>
          <w:szCs w:val="16"/>
        </w:rPr>
      </w:pPr>
      <w:r>
        <w:rPr>
          <w:rFonts w:ascii="Courier New" w:hAnsi="Courier New" w:cs="Courier New"/>
          <w:sz w:val="16"/>
          <w:szCs w:val="16"/>
        </w:rPr>
        <w:t xml:space="preserve">    aTSSSContainer              [13] ATSSSContainer</w:t>
      </w:r>
    </w:p>
    <w:p w14:paraId="2297D3BB" w14:textId="1D296436" w:rsidR="000D3BAB" w:rsidRDefault="007D2931" w:rsidP="000D3BAB">
      <w:pPr>
        <w:pStyle w:val="PlainText"/>
        <w:rPr>
          <w:rFonts w:ascii="Courier New" w:hAnsi="Courier New" w:cs="Courier New"/>
          <w:sz w:val="16"/>
          <w:szCs w:val="16"/>
        </w:rPr>
      </w:pPr>
      <w:r>
        <w:rPr>
          <w:rFonts w:ascii="Courier New" w:hAnsi="Courier New" w:cs="Courier New"/>
          <w:sz w:val="16"/>
          <w:szCs w:val="16"/>
        </w:rPr>
        <w:t>}</w:t>
      </w:r>
    </w:p>
    <w:p w14:paraId="35A27D2F" w14:textId="77777777" w:rsidR="000D3BAB" w:rsidRDefault="000D3BAB" w:rsidP="000D3BAB">
      <w:pPr>
        <w:pStyle w:val="PlainText"/>
        <w:rPr>
          <w:rFonts w:ascii="Courier New" w:hAnsi="Courier New" w:cs="Courier New"/>
          <w:sz w:val="16"/>
          <w:szCs w:val="16"/>
        </w:rPr>
      </w:pPr>
    </w:p>
    <w:p w14:paraId="35A93C28" w14:textId="77777777" w:rsidR="000D3BAB" w:rsidRPr="005A2448" w:rsidRDefault="000D3BAB" w:rsidP="000D3BAB">
      <w:pPr>
        <w:pStyle w:val="PlainTex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38759A55" w14:textId="77777777" w:rsidR="000D3BAB" w:rsidRPr="00B74F2C" w:rsidRDefault="000D3BAB" w:rsidP="000D3BAB">
      <w:pPr>
        <w:pStyle w:val="PlainText"/>
        <w:rPr>
          <w:rFonts w:ascii="Courier New" w:hAnsi="Courier New" w:cs="Courier New"/>
          <w:sz w:val="16"/>
          <w:szCs w:val="16"/>
        </w:rPr>
      </w:pPr>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 ::= SEQUENCE</w:t>
      </w:r>
    </w:p>
    <w:p w14:paraId="12AE7384"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4992511D"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D3EAE4A"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38B0FDD0" w14:textId="77777777" w:rsidR="000D3BAB" w:rsidRPr="00BC22F3" w:rsidRDefault="000D3BAB" w:rsidP="000D3BAB">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7905DF7D" w14:textId="77777777" w:rsidR="000D3BAB" w:rsidRPr="00BC22F3" w:rsidRDefault="000D3BAB" w:rsidP="000D3BAB">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715BB0D3" w14:textId="77777777" w:rsidR="000D3BAB" w:rsidRDefault="000D3BAB" w:rsidP="000D3BAB">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p>
    <w:p w14:paraId="659B7693" w14:textId="77777777" w:rsidR="000D3BAB" w:rsidRPr="005A2448" w:rsidRDefault="000D3BAB" w:rsidP="000D3BAB">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p>
    <w:p w14:paraId="1820E336" w14:textId="77777777" w:rsidR="000D3BAB" w:rsidRPr="00D974A3" w:rsidRDefault="000D3BAB" w:rsidP="000D3BAB">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40B9411F" w14:textId="77777777" w:rsidR="000D3BAB" w:rsidRPr="00340316" w:rsidRDefault="000D3BAB" w:rsidP="000D3BAB">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1E040613"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1B69C924"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4456336F"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39FFFC7F"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2C865F71"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3A083A95"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p>
    <w:p w14:paraId="68BC395F" w14:textId="77777777" w:rsidR="000D3BAB"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17F1EA26"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36B07837"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2B00A99A"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537747B2"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22064DD5"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66E4B9DF" w14:textId="77777777" w:rsidR="000D3BAB" w:rsidRPr="00340316" w:rsidRDefault="000D3BAB" w:rsidP="000D3BAB">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6FBB8384"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07B14130" w14:textId="77777777" w:rsidR="000D3BAB" w:rsidRDefault="000D3BAB" w:rsidP="000D3BAB">
      <w:pPr>
        <w:pStyle w:val="PlainText"/>
        <w:rPr>
          <w:rFonts w:ascii="Courier New" w:hAnsi="Courier New" w:cs="Courier New"/>
          <w:sz w:val="16"/>
          <w:szCs w:val="16"/>
        </w:rPr>
      </w:pPr>
    </w:p>
    <w:p w14:paraId="361E8702"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4C2E36E3"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p>
    <w:p w14:paraId="23FC702B"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2667E2F6"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A7AB9D3" w14:textId="77777777" w:rsidR="000D3BAB" w:rsidRPr="00C04A28"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5137D846" w14:textId="77777777" w:rsidR="000D3BAB" w:rsidRPr="00C04A28" w:rsidRDefault="000D3BAB" w:rsidP="000D3BAB">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6670E2BF" w14:textId="77777777" w:rsidR="000D3BAB" w:rsidRDefault="000D3BAB" w:rsidP="000D3BAB">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13B7BA1E"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0A6BC6A0" w14:textId="77777777" w:rsidR="000D3BAB" w:rsidRPr="002713AE" w:rsidRDefault="000D3BAB" w:rsidP="000D3BAB">
      <w:pPr>
        <w:pStyle w:val="PlainTex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63AFA4AA" w14:textId="77777777" w:rsidR="000D3BAB" w:rsidRPr="00BC22F3" w:rsidRDefault="000D3BAB" w:rsidP="000D3BAB">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p>
    <w:p w14:paraId="644D04F8" w14:textId="77777777" w:rsidR="000D3BAB" w:rsidRPr="00BC22F3" w:rsidRDefault="000D3BAB" w:rsidP="000D3BAB">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79C4778E" w14:textId="77777777" w:rsidR="000D3BAB" w:rsidRPr="008618B7" w:rsidRDefault="000D3BAB" w:rsidP="000D3BAB">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p>
    <w:p w14:paraId="012B7E26"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servingNetwork              [10] SMFServingNetwork,</w:t>
      </w:r>
    </w:p>
    <w:p w14:paraId="7C931925"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32389A21"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407DA267"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ePSPDNCnxInfo               [13] SMFEPSPDNCnxInfo OPTIONAL,</w:t>
      </w:r>
    </w:p>
    <w:p w14:paraId="2ECC2F06"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6A34B858" w14:textId="77777777" w:rsidR="000D3BAB" w:rsidRPr="00340316" w:rsidRDefault="000D3BAB" w:rsidP="000D3BAB">
      <w:pPr>
        <w:pStyle w:val="PlainText"/>
        <w:rPr>
          <w:rFonts w:ascii="Courier New" w:hAnsi="Courier New" w:cs="Courier New"/>
          <w:sz w:val="16"/>
          <w:szCs w:val="16"/>
        </w:rPr>
      </w:pPr>
      <w:r>
        <w:rPr>
          <w:rFonts w:ascii="Courier New" w:hAnsi="Courier New" w:cs="Courier New"/>
          <w:sz w:val="16"/>
          <w:szCs w:val="16"/>
        </w:rPr>
        <w:t xml:space="preserve">    aTSSSContainer              [15] ATSSSContainer OPTIONAL</w:t>
      </w:r>
    </w:p>
    <w:p w14:paraId="0390E688" w14:textId="77777777" w:rsidR="000D3BAB" w:rsidRPr="00340316" w:rsidRDefault="000D3BAB" w:rsidP="000D3BAB">
      <w:pPr>
        <w:pStyle w:val="PlainText"/>
        <w:rPr>
          <w:rFonts w:ascii="Courier New" w:hAnsi="Courier New" w:cs="Courier New"/>
          <w:sz w:val="16"/>
          <w:szCs w:val="16"/>
        </w:rPr>
      </w:pPr>
    </w:p>
    <w:p w14:paraId="68E8ABB9"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4110BA83" w14:textId="77777777" w:rsidR="000D3BAB" w:rsidRDefault="000D3BAB" w:rsidP="000D3BAB">
      <w:pPr>
        <w:pStyle w:val="PlainText"/>
        <w:rPr>
          <w:rFonts w:ascii="Courier New" w:hAnsi="Courier New" w:cs="Courier New"/>
          <w:sz w:val="16"/>
          <w:szCs w:val="16"/>
        </w:rPr>
      </w:pPr>
    </w:p>
    <w:p w14:paraId="39D0196B"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7F6BF1F0"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 ::= SEQUENCE</w:t>
      </w:r>
    </w:p>
    <w:p w14:paraId="6B2D7CBF"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4B178F44"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1E0027C"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69CC46A1"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5CBE8ACB"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14DF74B3"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5B8CC088" w14:textId="77777777" w:rsidR="000D3BAB" w:rsidRPr="00F7115E" w:rsidRDefault="000D3BAB" w:rsidP="000D3BAB">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41C30283" w14:textId="77777777" w:rsidR="000D3BAB" w:rsidRPr="008618B7" w:rsidRDefault="000D3BAB" w:rsidP="000D3BAB">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1444503" w14:textId="77777777" w:rsidR="000D3BAB" w:rsidRPr="005A2448" w:rsidRDefault="000D3BAB" w:rsidP="000D3BAB">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631873BB" w14:textId="77777777" w:rsidR="000D3BAB" w:rsidRDefault="000D3BAB" w:rsidP="000D3BAB">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r>
        <w:rPr>
          <w:rFonts w:ascii="Courier New" w:hAnsi="Courier New" w:cs="Courier New"/>
          <w:sz w:val="16"/>
          <w:szCs w:val="16"/>
        </w:rPr>
        <w:t>,</w:t>
      </w:r>
    </w:p>
    <w:p w14:paraId="3C1CBFA6" w14:textId="77777777" w:rsidR="000D3BAB" w:rsidRPr="00340316" w:rsidRDefault="000D3BAB" w:rsidP="000D3BAB">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35F120AB"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7E7F0008" w14:textId="77777777" w:rsidR="000D3BAB" w:rsidRDefault="000D3BAB" w:rsidP="000D3BAB">
      <w:pPr>
        <w:pStyle w:val="PlainText"/>
        <w:rPr>
          <w:rFonts w:ascii="Courier New" w:hAnsi="Courier New" w:cs="Courier New"/>
          <w:sz w:val="16"/>
          <w:szCs w:val="16"/>
        </w:rPr>
      </w:pPr>
    </w:p>
    <w:p w14:paraId="693130C9"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1F296EDB"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 ::= SEQUENCE</w:t>
      </w:r>
    </w:p>
    <w:p w14:paraId="138E8740"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5DE764DC"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115381F" w14:textId="77777777" w:rsidR="000D3BAB" w:rsidRPr="00C04A28"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7616BBD3"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1308131"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1CD9123D" w14:textId="77777777" w:rsidR="000D3BAB" w:rsidRPr="00D974A3" w:rsidRDefault="000D3BAB" w:rsidP="000D3BAB">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E9D750B" w14:textId="77777777" w:rsidR="000D3BAB" w:rsidRPr="00B74F2C" w:rsidRDefault="000D3BAB" w:rsidP="000D3BAB">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p>
    <w:p w14:paraId="099FFA65" w14:textId="77777777" w:rsidR="000D3BAB" w:rsidRPr="008618B7" w:rsidRDefault="000D3BAB" w:rsidP="000D3BAB">
      <w:pPr>
        <w:pStyle w:val="PlainText"/>
        <w:rPr>
          <w:rFonts w:ascii="Courier New" w:hAnsi="Courier New" w:cs="Courier New"/>
          <w:sz w:val="16"/>
          <w:szCs w:val="16"/>
        </w:rPr>
      </w:pPr>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p>
    <w:p w14:paraId="5955AE89"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4715A04D"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p>
    <w:p w14:paraId="23B37E58"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3802BDAD"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5C33692B"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3B566FDC"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7E0E3192"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p>
    <w:p w14:paraId="0190A867" w14:textId="77777777" w:rsidR="000D3BAB"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25991C5C"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7DE1BDF3"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58411863"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54516EFF"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531C0F17" w14:textId="77777777" w:rsidR="000D3BAB" w:rsidRDefault="000D3BAB" w:rsidP="000D3BAB">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767BD91E" w14:textId="77777777" w:rsidR="000D3BAB" w:rsidRPr="00340316" w:rsidRDefault="000D3BAB" w:rsidP="000D3BAB">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08454618"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649EB34D" w14:textId="77777777" w:rsidR="000D3BAB" w:rsidRDefault="000D3BAB" w:rsidP="000D3BAB">
      <w:pPr>
        <w:pStyle w:val="PlainText"/>
        <w:rPr>
          <w:rFonts w:ascii="Courier New" w:hAnsi="Courier New" w:cs="Courier New"/>
          <w:sz w:val="16"/>
          <w:szCs w:val="16"/>
        </w:rPr>
      </w:pPr>
    </w:p>
    <w:p w14:paraId="37516DBC"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49EB9A31"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 ::= SEQUENCE</w:t>
      </w:r>
    </w:p>
    <w:p w14:paraId="6E871BEB" w14:textId="77777777" w:rsidR="000D3BAB" w:rsidRPr="00340316"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50470992" w14:textId="77777777" w:rsidR="000D3BAB" w:rsidRPr="00D50CE3" w:rsidRDefault="000D3BAB" w:rsidP="000D3BAB">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04701FA" w14:textId="77777777" w:rsidR="000D3BAB" w:rsidRPr="008B7D12" w:rsidRDefault="000D3BAB" w:rsidP="000D3BAB">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4F23A8CA"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p>
    <w:p w14:paraId="260F2679" w14:textId="77777777" w:rsidR="000D3BAB" w:rsidRPr="002713AE" w:rsidRDefault="000D3BAB" w:rsidP="000D3BAB">
      <w:pPr>
        <w:pStyle w:val="PlainTex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2E43C8AC" w14:textId="77777777" w:rsidR="000D3BAB" w:rsidRPr="00C61E6F" w:rsidRDefault="000D3BAB" w:rsidP="000D3BAB">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79764AB8" w14:textId="77777777" w:rsidR="000D3BAB" w:rsidRPr="00D974A3" w:rsidRDefault="000D3BAB" w:rsidP="000D3BAB">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A1D65AF" w14:textId="77777777" w:rsidR="000D3BAB" w:rsidRPr="00BC22F3" w:rsidRDefault="000D3BAB" w:rsidP="000D3BAB">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r w:rsidRPr="00BC22F3">
        <w:rPr>
          <w:rFonts w:ascii="Courier New" w:hAnsi="Courier New" w:cs="Courier New"/>
          <w:sz w:val="16"/>
          <w:szCs w:val="16"/>
          <w:lang w:val="fr-FR"/>
        </w:rPr>
        <w:t>pEI                         [7] PEI OPTIONAL,</w:t>
      </w:r>
    </w:p>
    <w:p w14:paraId="64D2D9B1" w14:textId="77777777" w:rsidR="000D3BAB" w:rsidRPr="00BC22F3" w:rsidRDefault="000D3BAB" w:rsidP="000D3BAB">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[8] GPSI OPTIONAL,</w:t>
      </w:r>
    </w:p>
    <w:p w14:paraId="07F64374" w14:textId="77777777" w:rsidR="000D3BAB" w:rsidRDefault="000D3BAB" w:rsidP="000D3BAB">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0D867F0D" w14:textId="77777777" w:rsidR="000D3BAB" w:rsidRPr="00B74F2C" w:rsidRDefault="000D3BAB" w:rsidP="000D3BAB">
      <w:pPr>
        <w:pStyle w:val="PlainText"/>
        <w:rPr>
          <w:rFonts w:ascii="Courier New" w:hAnsi="Courier New" w:cs="Courier New"/>
          <w:sz w:val="16"/>
          <w:szCs w:val="16"/>
        </w:rPr>
      </w:pPr>
      <w:r>
        <w:rPr>
          <w:rFonts w:ascii="Courier New" w:hAnsi="Courier New" w:cs="Courier New"/>
          <w:sz w:val="16"/>
          <w:szCs w:val="16"/>
        </w:rPr>
        <w:t xml:space="preserve">    accessInfo                  [10] SEQUENCE OF AccessInfo,</w:t>
      </w:r>
    </w:p>
    <w:p w14:paraId="7BC4DB41" w14:textId="77777777" w:rsidR="000D3BAB"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p>
    <w:p w14:paraId="4A1C3C08"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3837DCA4"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p>
    <w:p w14:paraId="52186255"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p>
    <w:p w14:paraId="0C814028"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p>
    <w:p w14:paraId="5586F9E0"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p>
    <w:p w14:paraId="362CDAD2" w14:textId="77777777" w:rsidR="000D3BAB" w:rsidRPr="00340316" w:rsidRDefault="000D3BAB" w:rsidP="000D3BAB">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p>
    <w:p w14:paraId="71D378F6" w14:textId="77777777" w:rsidR="000D3BAB" w:rsidRDefault="000D3BAB" w:rsidP="000D3BAB">
      <w:pPr>
        <w:pStyle w:val="PlainText"/>
        <w:rPr>
          <w:rFonts w:ascii="Courier New" w:hAnsi="Courier New" w:cs="Courier New"/>
          <w:sz w:val="16"/>
          <w:szCs w:val="16"/>
        </w:rPr>
      </w:pPr>
      <w:r w:rsidRPr="00020C2C">
        <w:rPr>
          <w:rFonts w:ascii="Courier New" w:hAnsi="Courier New" w:cs="Courier New"/>
          <w:sz w:val="16"/>
          <w:szCs w:val="16"/>
        </w:rPr>
        <w:t>}</w:t>
      </w:r>
    </w:p>
    <w:p w14:paraId="2820C21C" w14:textId="58D46AEE" w:rsidR="00587FFC" w:rsidRPr="00760004" w:rsidRDefault="00587FFC" w:rsidP="00587FFC">
      <w:pPr>
        <w:pStyle w:val="PlainText"/>
        <w:rPr>
          <w:rFonts w:ascii="Courier New" w:hAnsi="Courier New" w:cs="Courier New"/>
          <w:sz w:val="16"/>
          <w:szCs w:val="16"/>
        </w:rPr>
      </w:pPr>
    </w:p>
    <w:p w14:paraId="0BC3711C" w14:textId="77777777" w:rsidR="00587FFC" w:rsidRPr="00760004" w:rsidRDefault="00587FFC" w:rsidP="00587FFC">
      <w:pPr>
        <w:pStyle w:val="PlainText"/>
        <w:rPr>
          <w:rFonts w:ascii="Courier New" w:hAnsi="Courier New" w:cs="Courier New"/>
          <w:sz w:val="16"/>
          <w:szCs w:val="16"/>
        </w:rPr>
      </w:pPr>
    </w:p>
    <w:p w14:paraId="63D6F6D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48C894B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SMF parameters</w:t>
      </w:r>
    </w:p>
    <w:p w14:paraId="51FEC91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36753433" w14:textId="77777777" w:rsidR="00587FFC" w:rsidRPr="00760004" w:rsidRDefault="00587FFC" w:rsidP="00587FFC">
      <w:pPr>
        <w:pStyle w:val="PlainText"/>
        <w:rPr>
          <w:rFonts w:ascii="Courier New" w:hAnsi="Courier New" w:cs="Courier New"/>
          <w:sz w:val="16"/>
          <w:szCs w:val="16"/>
        </w:rPr>
      </w:pPr>
    </w:p>
    <w:p w14:paraId="49604E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SMFFailedProcedureType ::= ENUMERATED</w:t>
      </w:r>
    </w:p>
    <w:p w14:paraId="0EBF23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5BFA3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pDUSessionEstablishment(1),</w:t>
      </w:r>
    </w:p>
    <w:p w14:paraId="33E122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pDUSessionModification(2),</w:t>
      </w:r>
    </w:p>
    <w:p w14:paraId="5EFDB3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pDUSessionRelease(3)</w:t>
      </w:r>
    </w:p>
    <w:p w14:paraId="45DC1A5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7EBDB45" w14:textId="77777777" w:rsidR="00587FFC" w:rsidRPr="00760004" w:rsidRDefault="00587FFC" w:rsidP="00587FFC">
      <w:pPr>
        <w:pStyle w:val="PlainText"/>
        <w:rPr>
          <w:rFonts w:ascii="Courier New" w:hAnsi="Courier New" w:cs="Courier New"/>
          <w:sz w:val="16"/>
          <w:szCs w:val="16"/>
        </w:rPr>
      </w:pPr>
    </w:p>
    <w:p w14:paraId="1DB0080D"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SMFServingNetwork ::= SEQUENCE</w:t>
      </w:r>
    </w:p>
    <w:p w14:paraId="0531AF2C"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5E19D34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pLMNID  [1] PLMNID,</w:t>
      </w:r>
    </w:p>
    <w:p w14:paraId="1FCBD9D0"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nID     [2] NID OPTIONAL</w:t>
      </w:r>
    </w:p>
    <w:p w14:paraId="6A6FB3D0"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5A5215B1" w14:textId="77777777" w:rsidR="008C7BE0" w:rsidRDefault="008C7BE0" w:rsidP="008C7BE0">
      <w:pPr>
        <w:pStyle w:val="PlainText"/>
        <w:rPr>
          <w:rFonts w:ascii="Courier New" w:hAnsi="Courier New" w:cs="Courier New"/>
          <w:sz w:val="16"/>
          <w:szCs w:val="16"/>
        </w:rPr>
      </w:pPr>
    </w:p>
    <w:p w14:paraId="1A170D0E"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AccessInfo ::= SEQUENCE</w:t>
      </w:r>
    </w:p>
    <w:p w14:paraId="015C9F31"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5953CAC1"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accessType            [1] AccessType,</w:t>
      </w:r>
    </w:p>
    <w:p w14:paraId="7E96318A"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rATType               [2] RATType OPTIONAL,</w:t>
      </w:r>
    </w:p>
    <w:p w14:paraId="62F78839"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gTPTunnelID           [3] FTEID,</w:t>
      </w:r>
    </w:p>
    <w:p w14:paraId="4D31CDBF"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p>
    <w:p w14:paraId="0AAEE677"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establishmentStatus   [5] EstablishmentStatus,</w:t>
      </w:r>
    </w:p>
    <w:p w14:paraId="72CC210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aNTypeToReactivate    [6] AccessType OPTIONAL</w:t>
      </w:r>
    </w:p>
    <w:p w14:paraId="1C1C9D95"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10D616E7" w14:textId="77777777" w:rsidR="008C7BE0" w:rsidRDefault="008C7BE0" w:rsidP="008C7BE0">
      <w:pPr>
        <w:pStyle w:val="PlainText"/>
        <w:rPr>
          <w:rFonts w:ascii="Courier New" w:hAnsi="Courier New" w:cs="Courier New"/>
          <w:sz w:val="16"/>
          <w:szCs w:val="16"/>
        </w:rPr>
      </w:pPr>
    </w:p>
    <w:p w14:paraId="0039511F" w14:textId="6036EC8E" w:rsidR="008C7BE0" w:rsidRDefault="008C7BE0" w:rsidP="008C7BE0">
      <w:pPr>
        <w:pStyle w:val="PlainText"/>
        <w:rPr>
          <w:rFonts w:ascii="Courier New" w:hAnsi="Courier New" w:cs="Courier New"/>
          <w:sz w:val="16"/>
          <w:szCs w:val="16"/>
        </w:rPr>
      </w:pPr>
      <w:r>
        <w:rPr>
          <w:rFonts w:ascii="Courier New" w:hAnsi="Courier New" w:cs="Courier New"/>
          <w:sz w:val="16"/>
          <w:szCs w:val="16"/>
        </w:rPr>
        <w:t>-- see Clause 6.1.2 of TS 24.193[4</w:t>
      </w:r>
      <w:r w:rsidR="00343163">
        <w:rPr>
          <w:rFonts w:ascii="Courier New" w:hAnsi="Courier New" w:cs="Courier New"/>
          <w:sz w:val="16"/>
          <w:szCs w:val="16"/>
        </w:rPr>
        <w:t>4</w:t>
      </w:r>
      <w:r>
        <w:rPr>
          <w:rFonts w:ascii="Courier New" w:hAnsi="Courier New" w:cs="Courier New"/>
          <w:sz w:val="16"/>
          <w:szCs w:val="16"/>
        </w:rPr>
        <w:t>] for the details of the ATSSS container contents.</w:t>
      </w:r>
    </w:p>
    <w:p w14:paraId="31E9C464"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ATSSSContainer ::= OCTET STRING</w:t>
      </w:r>
    </w:p>
    <w:p w14:paraId="701FF7A9" w14:textId="77777777" w:rsidR="008C7BE0" w:rsidRDefault="008C7BE0" w:rsidP="008C7BE0">
      <w:pPr>
        <w:pStyle w:val="PlainText"/>
        <w:rPr>
          <w:rFonts w:ascii="Courier New" w:hAnsi="Courier New" w:cs="Courier New"/>
          <w:sz w:val="16"/>
          <w:szCs w:val="16"/>
        </w:rPr>
      </w:pPr>
    </w:p>
    <w:p w14:paraId="156CF3A0"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EstablishmentStatus ::= ENUMERATED</w:t>
      </w:r>
    </w:p>
    <w:p w14:paraId="0FCB03E4"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7A60EF3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established(0),</w:t>
      </w:r>
    </w:p>
    <w:p w14:paraId="73C6AD7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xml:space="preserve">    released(1)</w:t>
      </w:r>
    </w:p>
    <w:p w14:paraId="27FA3C0D"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w:t>
      </w:r>
    </w:p>
    <w:p w14:paraId="45DE75A5" w14:textId="77777777" w:rsidR="008C7BE0" w:rsidRDefault="008C7BE0" w:rsidP="008C7BE0">
      <w:pPr>
        <w:pStyle w:val="PlainText"/>
        <w:rPr>
          <w:rFonts w:ascii="Courier New" w:hAnsi="Courier New" w:cs="Courier New"/>
          <w:sz w:val="16"/>
          <w:szCs w:val="16"/>
        </w:rPr>
      </w:pPr>
    </w:p>
    <w:p w14:paraId="02541A41"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SMFMAUpgradeIndication ::= BOOLEAN</w:t>
      </w:r>
    </w:p>
    <w:p w14:paraId="6F7FE4E2" w14:textId="77777777" w:rsidR="008C7BE0" w:rsidRDefault="008C7BE0" w:rsidP="008C7BE0">
      <w:pPr>
        <w:pStyle w:val="PlainText"/>
        <w:rPr>
          <w:rFonts w:ascii="Courier New" w:hAnsi="Courier New" w:cs="Courier New"/>
          <w:sz w:val="16"/>
          <w:szCs w:val="16"/>
        </w:rPr>
      </w:pPr>
    </w:p>
    <w:p w14:paraId="187CB7EE"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03A8D964" w14:textId="77777777" w:rsidR="008C7BE0" w:rsidRDefault="008C7BE0" w:rsidP="008C7BE0">
      <w:pPr>
        <w:pStyle w:val="PlainText"/>
        <w:rPr>
          <w:rFonts w:ascii="Courier New" w:hAnsi="Courier New" w:cs="Courier New"/>
          <w:sz w:val="16"/>
          <w:szCs w:val="16"/>
        </w:rPr>
      </w:pPr>
      <w:r w:rsidRPr="0094382E">
        <w:rPr>
          <w:rFonts w:ascii="Courier New" w:hAnsi="Courier New" w:cs="Courier New"/>
          <w:sz w:val="16"/>
          <w:szCs w:val="16"/>
        </w:rPr>
        <w:t xml:space="preserve">SMFEPSPDNCnxInfo ::= </w:t>
      </w:r>
      <w:r>
        <w:rPr>
          <w:rFonts w:ascii="Courier New" w:hAnsi="Courier New" w:cs="Courier New"/>
          <w:sz w:val="16"/>
          <w:szCs w:val="16"/>
        </w:rPr>
        <w:t>UTF8String</w:t>
      </w:r>
    </w:p>
    <w:p w14:paraId="7FA88014" w14:textId="77777777" w:rsidR="008C7BE0" w:rsidRDefault="008C7BE0" w:rsidP="008C7BE0">
      <w:pPr>
        <w:pStyle w:val="PlainText"/>
        <w:rPr>
          <w:rFonts w:ascii="Courier New" w:hAnsi="Courier New" w:cs="Courier New"/>
          <w:sz w:val="16"/>
          <w:szCs w:val="16"/>
        </w:rPr>
      </w:pPr>
    </w:p>
    <w:p w14:paraId="7E468CA7"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SMFMAAcceptedIndication ::= BOOLEAN</w:t>
      </w:r>
    </w:p>
    <w:p w14:paraId="738ED994" w14:textId="77777777" w:rsidR="008C7BE0" w:rsidRDefault="008C7BE0" w:rsidP="008C7BE0">
      <w:pPr>
        <w:pStyle w:val="PlainText"/>
        <w:rPr>
          <w:rFonts w:ascii="Courier New" w:hAnsi="Courier New" w:cs="Courier New"/>
          <w:sz w:val="16"/>
          <w:szCs w:val="16"/>
        </w:rPr>
      </w:pPr>
    </w:p>
    <w:p w14:paraId="4A3DE6CB" w14:textId="77777777" w:rsidR="008C7BE0" w:rsidRDefault="008C7BE0" w:rsidP="008C7BE0">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247DC43A" w14:textId="77777777" w:rsidR="00B842BD" w:rsidRDefault="008C7BE0" w:rsidP="00B842BD">
      <w:pPr>
        <w:pStyle w:val="PlainText"/>
        <w:rPr>
          <w:rFonts w:ascii="Courier New" w:hAnsi="Courier New" w:cs="Courier New"/>
          <w:sz w:val="16"/>
          <w:szCs w:val="16"/>
        </w:rPr>
      </w:pPr>
      <w:r w:rsidRPr="00D06572">
        <w:rPr>
          <w:rFonts w:ascii="Courier New" w:hAnsi="Courier New" w:cs="Courier New"/>
          <w:sz w:val="16"/>
          <w:szCs w:val="16"/>
        </w:rPr>
        <w:t>SMFErrorCodes ::= UTF8String</w:t>
      </w:r>
    </w:p>
    <w:p w14:paraId="07DD9A6C" w14:textId="77777777" w:rsidR="00B842BD" w:rsidRDefault="00B842BD" w:rsidP="00B842BD">
      <w:pPr>
        <w:pStyle w:val="PlainText"/>
        <w:rPr>
          <w:rFonts w:ascii="Courier New" w:hAnsi="Courier New" w:cs="Courier New"/>
          <w:sz w:val="16"/>
          <w:szCs w:val="16"/>
        </w:rPr>
      </w:pPr>
    </w:p>
    <w:p w14:paraId="5B79E14C" w14:textId="77777777" w:rsidR="00B842BD" w:rsidRDefault="00B842BD" w:rsidP="00B842BD">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6DC5060F" w14:textId="77777777" w:rsidR="00B842BD" w:rsidRDefault="00B842BD" w:rsidP="00B842BD">
      <w:pPr>
        <w:pStyle w:val="PlainText"/>
        <w:rPr>
          <w:rFonts w:ascii="Courier New" w:hAnsi="Courier New" w:cs="Courier New"/>
          <w:sz w:val="16"/>
          <w:szCs w:val="16"/>
        </w:rPr>
      </w:pPr>
      <w:r>
        <w:rPr>
          <w:rFonts w:ascii="Courier New" w:hAnsi="Courier New" w:cs="Courier New"/>
          <w:sz w:val="16"/>
          <w:szCs w:val="16"/>
        </w:rPr>
        <w:t>UEEPSPDNConnection ::= OCTET STRING</w:t>
      </w:r>
    </w:p>
    <w:p w14:paraId="3A866B68" w14:textId="77777777" w:rsidR="00B842BD" w:rsidRDefault="00B842BD" w:rsidP="00B842BD">
      <w:pPr>
        <w:pStyle w:val="PlainText"/>
        <w:rPr>
          <w:rFonts w:ascii="Courier New" w:hAnsi="Courier New" w:cs="Courier New"/>
          <w:sz w:val="16"/>
          <w:szCs w:val="16"/>
        </w:rPr>
      </w:pPr>
    </w:p>
    <w:p w14:paraId="51D3354B" w14:textId="77777777" w:rsidR="00B842BD" w:rsidRPr="00914CF5" w:rsidRDefault="00B842BD" w:rsidP="00B842BD">
      <w:pPr>
        <w:pStyle w:val="PlainTex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2EB06726" w14:textId="77777777" w:rsidR="00B842BD" w:rsidRDefault="00B842BD" w:rsidP="00B842BD">
      <w:pPr>
        <w:pStyle w:val="PlainText"/>
        <w:rPr>
          <w:rFonts w:ascii="Courier New" w:hAnsi="Courier New" w:cs="Courier New"/>
          <w:sz w:val="16"/>
          <w:szCs w:val="16"/>
        </w:rPr>
      </w:pPr>
      <w:r>
        <w:rPr>
          <w:rFonts w:ascii="Courier New" w:hAnsi="Courier New" w:cs="Courier New"/>
          <w:sz w:val="16"/>
          <w:szCs w:val="16"/>
        </w:rPr>
        <w:t>RequestIndication ::= ENUMERATED</w:t>
      </w:r>
    </w:p>
    <w:p w14:paraId="4071DBAB" w14:textId="77777777" w:rsidR="00B842BD" w:rsidRDefault="00B842BD" w:rsidP="00B842BD">
      <w:pPr>
        <w:pStyle w:val="PlainText"/>
        <w:rPr>
          <w:rFonts w:ascii="Courier New" w:hAnsi="Courier New" w:cs="Courier New"/>
          <w:sz w:val="16"/>
          <w:szCs w:val="16"/>
        </w:rPr>
      </w:pPr>
      <w:r>
        <w:rPr>
          <w:rFonts w:ascii="Courier New" w:hAnsi="Courier New" w:cs="Courier New"/>
          <w:sz w:val="16"/>
          <w:szCs w:val="16"/>
        </w:rPr>
        <w:t>{</w:t>
      </w:r>
    </w:p>
    <w:p w14:paraId="6B05182B" w14:textId="77777777" w:rsidR="00B842BD" w:rsidRDefault="00B842BD" w:rsidP="00B842BD">
      <w:pPr>
        <w:pStyle w:val="PL"/>
        <w:rPr>
          <w:lang w:val="fr-FR"/>
        </w:rPr>
      </w:pPr>
      <w:r>
        <w:rPr>
          <w:lang w:val="en-US"/>
        </w:rPr>
        <w:t xml:space="preserve">    </w:t>
      </w:r>
      <w:r>
        <w:rPr>
          <w:lang w:val="fr-FR"/>
        </w:rPr>
        <w:t>uEREQPDUSESMOD(0),</w:t>
      </w:r>
    </w:p>
    <w:p w14:paraId="3D7D1CC9" w14:textId="77777777" w:rsidR="00B842BD" w:rsidRDefault="00B842BD" w:rsidP="00B842BD">
      <w:pPr>
        <w:pStyle w:val="PL"/>
        <w:rPr>
          <w:lang w:val="fr-FR"/>
        </w:rPr>
      </w:pPr>
      <w:r>
        <w:rPr>
          <w:lang w:val="fr-FR"/>
        </w:rPr>
        <w:t xml:space="preserve">    uEREQPDUSESREL(1),</w:t>
      </w:r>
    </w:p>
    <w:p w14:paraId="03C62BE8" w14:textId="77777777" w:rsidR="00B842BD" w:rsidRDefault="00B842BD" w:rsidP="00B842BD">
      <w:pPr>
        <w:pStyle w:val="PL"/>
        <w:rPr>
          <w:lang w:val="fr-FR"/>
        </w:rPr>
      </w:pPr>
      <w:r>
        <w:rPr>
          <w:lang w:val="fr-FR"/>
        </w:rPr>
        <w:t xml:space="preserve">    pDUSESMOB(2),</w:t>
      </w:r>
    </w:p>
    <w:p w14:paraId="648F116F" w14:textId="77777777" w:rsidR="00B842BD" w:rsidRDefault="00B842BD" w:rsidP="00B842BD">
      <w:pPr>
        <w:pStyle w:val="PL"/>
        <w:rPr>
          <w:lang w:val="fr-FR"/>
        </w:rPr>
      </w:pPr>
      <w:r>
        <w:rPr>
          <w:lang w:val="fr-FR"/>
        </w:rPr>
        <w:t xml:space="preserve">    nWREQPDUSESAUTH(3),</w:t>
      </w:r>
    </w:p>
    <w:p w14:paraId="5F9CCB54" w14:textId="77777777" w:rsidR="00B842BD" w:rsidRDefault="00B842BD" w:rsidP="00B842BD">
      <w:pPr>
        <w:pStyle w:val="PL"/>
        <w:rPr>
          <w:lang w:val="fr-FR"/>
        </w:rPr>
      </w:pPr>
      <w:r>
        <w:rPr>
          <w:lang w:val="fr-FR"/>
        </w:rPr>
        <w:t xml:space="preserve">    nWREQPDUSESMOD(4),</w:t>
      </w:r>
    </w:p>
    <w:p w14:paraId="1D3146F6" w14:textId="77777777" w:rsidR="00B842BD" w:rsidRDefault="00B842BD" w:rsidP="00B842BD">
      <w:pPr>
        <w:pStyle w:val="PL"/>
        <w:rPr>
          <w:lang w:val="fr-FR"/>
        </w:rPr>
      </w:pPr>
      <w:r>
        <w:rPr>
          <w:lang w:val="fr-FR"/>
        </w:rPr>
        <w:t xml:space="preserve">    nWREQPDUSESREL(5),</w:t>
      </w:r>
    </w:p>
    <w:p w14:paraId="067BFEFF" w14:textId="77777777" w:rsidR="00B842BD" w:rsidRDefault="00B842BD" w:rsidP="00B842BD">
      <w:pPr>
        <w:pStyle w:val="PL"/>
      </w:pPr>
      <w:r>
        <w:rPr>
          <w:lang w:val="fr-FR"/>
        </w:rPr>
        <w:t xml:space="preserve">    </w:t>
      </w:r>
      <w:r>
        <w:t>eBIASSIGNMENTREQ(6),</w:t>
      </w:r>
    </w:p>
    <w:p w14:paraId="5DF235E1" w14:textId="77777777" w:rsidR="00B842BD" w:rsidRDefault="00B842BD" w:rsidP="00B842BD">
      <w:pPr>
        <w:pStyle w:val="PL"/>
        <w:rPr>
          <w:lang w:eastAsia="fr-FR"/>
        </w:rPr>
      </w:pPr>
      <w:r>
        <w:t xml:space="preserve">    </w:t>
      </w:r>
      <w:r>
        <w:rPr>
          <w:lang w:eastAsia="fr-FR"/>
        </w:rPr>
        <w:t>rELDUETO</w:t>
      </w:r>
      <w:r>
        <w:rPr>
          <w:color w:val="000000" w:themeColor="text1"/>
          <w:lang w:eastAsia="fr-FR"/>
        </w:rPr>
        <w:t>5GA</w:t>
      </w:r>
      <w:r>
        <w:rPr>
          <w:lang w:eastAsia="fr-FR"/>
        </w:rPr>
        <w:t>NREQUEST(7)</w:t>
      </w:r>
    </w:p>
    <w:p w14:paraId="43CBE678" w14:textId="73504BCA" w:rsidR="008C7BE0" w:rsidRPr="00C25B91" w:rsidRDefault="00B842BD" w:rsidP="00C25B91">
      <w:pPr>
        <w:pStyle w:val="PL"/>
      </w:pPr>
      <w:r>
        <w:rPr>
          <w:lang w:eastAsia="fr-FR"/>
        </w:rPr>
        <w:t>}</w:t>
      </w:r>
    </w:p>
    <w:p w14:paraId="00555294" w14:textId="77777777" w:rsidR="008C7BE0" w:rsidRPr="00D50CE3" w:rsidRDefault="008C7BE0" w:rsidP="008C7BE0">
      <w:pPr>
        <w:pStyle w:val="PlainText"/>
        <w:rPr>
          <w:rFonts w:ascii="Courier New" w:hAnsi="Courier New" w:cs="Courier New"/>
          <w:sz w:val="16"/>
          <w:szCs w:val="16"/>
        </w:rPr>
      </w:pPr>
    </w:p>
    <w:p w14:paraId="633898C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w:t>
      </w:r>
    </w:p>
    <w:p w14:paraId="0D490B7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-- 5G UPF definitions</w:t>
      </w:r>
    </w:p>
    <w:p w14:paraId="4648B409"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w:t>
      </w:r>
    </w:p>
    <w:p w14:paraId="6E2F89C5" w14:textId="77777777" w:rsidR="00C31919" w:rsidRPr="00760004" w:rsidRDefault="00C31919" w:rsidP="00C31919">
      <w:pPr>
        <w:pStyle w:val="PlainText"/>
        <w:rPr>
          <w:rFonts w:ascii="Courier New" w:hAnsi="Courier New" w:cs="Courier New"/>
          <w:sz w:val="16"/>
          <w:szCs w:val="16"/>
        </w:rPr>
      </w:pPr>
    </w:p>
    <w:p w14:paraId="30C535DD"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UPFCCPDU ::= OCTET STRING</w:t>
      </w:r>
    </w:p>
    <w:p w14:paraId="18B03D53" w14:textId="77777777" w:rsidR="00C31919" w:rsidRPr="00760004" w:rsidRDefault="00C31919" w:rsidP="00C31919">
      <w:pPr>
        <w:pStyle w:val="PlainText"/>
        <w:rPr>
          <w:rFonts w:ascii="Courier New" w:hAnsi="Courier New" w:cs="Courier New"/>
          <w:sz w:val="16"/>
          <w:szCs w:val="16"/>
        </w:rPr>
      </w:pPr>
    </w:p>
    <w:p w14:paraId="3C2D4B0E"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30A530E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ExtendedUPFCCPDU ::= SEQUENCE</w:t>
      </w:r>
    </w:p>
    <w:p w14:paraId="4C50E494"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w:t>
      </w:r>
    </w:p>
    <w:p w14:paraId="565DEE7C"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payload [1] UPFCCPDUPayload,</w:t>
      </w:r>
    </w:p>
    <w:p w14:paraId="6C92FA63"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qFI     [2] QFI OPTIONAL</w:t>
      </w:r>
    </w:p>
    <w:p w14:paraId="5D9CA505"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w:t>
      </w:r>
    </w:p>
    <w:p w14:paraId="5D7390CC" w14:textId="77777777" w:rsidR="00C31919" w:rsidRPr="00760004" w:rsidRDefault="00C31919" w:rsidP="00C31919">
      <w:pPr>
        <w:pStyle w:val="PlainText"/>
        <w:rPr>
          <w:rFonts w:ascii="Courier New" w:hAnsi="Courier New" w:cs="Courier New"/>
          <w:sz w:val="16"/>
          <w:szCs w:val="16"/>
        </w:rPr>
      </w:pPr>
    </w:p>
    <w:p w14:paraId="3586D619"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w:t>
      </w:r>
    </w:p>
    <w:p w14:paraId="10D05DD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-- 5G UPF parameters</w:t>
      </w:r>
    </w:p>
    <w:p w14:paraId="24ABE183"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w:t>
      </w:r>
    </w:p>
    <w:p w14:paraId="70F7161C" w14:textId="77777777" w:rsidR="00C31919" w:rsidRPr="00760004" w:rsidRDefault="00C31919" w:rsidP="00C31919">
      <w:pPr>
        <w:pStyle w:val="PlainText"/>
        <w:rPr>
          <w:rFonts w:ascii="Courier New" w:hAnsi="Courier New" w:cs="Courier New"/>
          <w:sz w:val="16"/>
          <w:szCs w:val="16"/>
        </w:rPr>
      </w:pPr>
    </w:p>
    <w:p w14:paraId="521820DD"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UPFCCPDUPayload ::= CHOICE</w:t>
      </w:r>
    </w:p>
    <w:p w14:paraId="02B19F52"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w:t>
      </w:r>
    </w:p>
    <w:p w14:paraId="7339C8E1"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uPFIPCC           [1] OCTET STRING,</w:t>
      </w:r>
    </w:p>
    <w:p w14:paraId="0ADC5382"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uPFEthernetCC     [2] OCTET STRING,</w:t>
      </w:r>
    </w:p>
    <w:p w14:paraId="417C5EB2"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 xml:space="preserve">    uPFUnstructuredCC [3] OCTET STRING</w:t>
      </w:r>
    </w:p>
    <w:p w14:paraId="5B499C8B"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w:t>
      </w:r>
    </w:p>
    <w:p w14:paraId="32075E15" w14:textId="77777777" w:rsidR="00C31919" w:rsidRPr="00760004" w:rsidRDefault="00C31919" w:rsidP="00C31919">
      <w:pPr>
        <w:pStyle w:val="PlainText"/>
        <w:rPr>
          <w:rFonts w:ascii="Courier New" w:hAnsi="Courier New" w:cs="Courier New"/>
          <w:sz w:val="16"/>
          <w:szCs w:val="16"/>
        </w:rPr>
      </w:pPr>
    </w:p>
    <w:p w14:paraId="5FB12072" w14:textId="77777777" w:rsidR="00C31919" w:rsidRPr="00760004" w:rsidRDefault="00C31919" w:rsidP="00C31919">
      <w:pPr>
        <w:pStyle w:val="PlainText"/>
        <w:rPr>
          <w:rFonts w:ascii="Courier New" w:hAnsi="Courier New" w:cs="Courier New"/>
          <w:sz w:val="16"/>
          <w:szCs w:val="16"/>
        </w:rPr>
      </w:pPr>
      <w:r w:rsidRPr="00760004">
        <w:rPr>
          <w:rFonts w:ascii="Courier New" w:hAnsi="Courier New" w:cs="Courier New"/>
          <w:sz w:val="16"/>
          <w:szCs w:val="16"/>
        </w:rPr>
        <w:t>QFI ::= INTEGER (0..63)</w:t>
      </w:r>
    </w:p>
    <w:p w14:paraId="3239943D" w14:textId="77777777" w:rsidR="00587FFC" w:rsidRPr="00760004" w:rsidRDefault="00587FFC" w:rsidP="00587FFC">
      <w:pPr>
        <w:pStyle w:val="PlainText"/>
        <w:rPr>
          <w:rFonts w:ascii="Courier New" w:hAnsi="Courier New" w:cs="Courier New"/>
          <w:sz w:val="16"/>
          <w:szCs w:val="16"/>
        </w:rPr>
      </w:pPr>
    </w:p>
    <w:p w14:paraId="65F8C66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3E0E40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UDM definitions</w:t>
      </w:r>
    </w:p>
    <w:p w14:paraId="3599466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42F8190" w14:textId="77777777" w:rsidR="00587FFC" w:rsidRPr="00760004" w:rsidRDefault="00587FFC" w:rsidP="00587FFC">
      <w:pPr>
        <w:pStyle w:val="PlainText"/>
        <w:rPr>
          <w:rFonts w:ascii="Courier New" w:hAnsi="Courier New" w:cs="Courier New"/>
          <w:sz w:val="16"/>
          <w:szCs w:val="16"/>
        </w:rPr>
      </w:pPr>
    </w:p>
    <w:p w14:paraId="3D8A537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UDMServingSystemMessage ::= SEQUENCE </w:t>
      </w:r>
    </w:p>
    <w:p w14:paraId="7EB0FA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686435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47D2F1D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0295BC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456D2EB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gUAMI                       [4] GUAMI OPTIONAL,</w:t>
      </w:r>
    </w:p>
    <w:p w14:paraId="08A6603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gUMMEI                      [5] GUMMEI OPTIONAL,</w:t>
      </w:r>
    </w:p>
    <w:p w14:paraId="71C5721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pLMNID                      [6] PLMNID OPTIONAL,</w:t>
      </w:r>
    </w:p>
    <w:p w14:paraId="3066E51F" w14:textId="77777777" w:rsidR="00482051" w:rsidRPr="000B16A9" w:rsidRDefault="00587FFC" w:rsidP="00482051">
      <w:pPr>
        <w:pStyle w:val="PlainText"/>
        <w:rPr>
          <w:rFonts w:ascii="Courier New" w:hAnsi="Courier New" w:cs="Courier New"/>
          <w:sz w:val="16"/>
          <w:szCs w:val="16"/>
        </w:rPr>
      </w:pPr>
      <w:r w:rsidRPr="00760004">
        <w:rPr>
          <w:rFonts w:ascii="Courier New" w:hAnsi="Courier New" w:cs="Courier New"/>
          <w:sz w:val="16"/>
          <w:szCs w:val="16"/>
        </w:rPr>
        <w:t xml:space="preserve">    servingSystemMethod         [7] UDMServingSystemMethod</w:t>
      </w:r>
      <w:r w:rsidR="00482051" w:rsidRPr="000B16A9">
        <w:rPr>
          <w:rFonts w:ascii="Courier New" w:hAnsi="Courier New" w:cs="Courier New"/>
          <w:sz w:val="16"/>
          <w:szCs w:val="16"/>
        </w:rPr>
        <w:t>,</w:t>
      </w:r>
    </w:p>
    <w:p w14:paraId="767095B9"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serviceID                   [8] ServiceID OPTIONAL</w:t>
      </w:r>
    </w:p>
    <w:p w14:paraId="582CD4A4"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4AE669ED" w14:textId="77777777" w:rsidR="00482051" w:rsidRPr="000B16A9" w:rsidRDefault="00482051" w:rsidP="00482051">
      <w:pPr>
        <w:pStyle w:val="PlainText"/>
        <w:rPr>
          <w:rFonts w:ascii="Courier New" w:hAnsi="Courier New" w:cs="Courier New"/>
          <w:sz w:val="16"/>
          <w:szCs w:val="16"/>
        </w:rPr>
      </w:pPr>
    </w:p>
    <w:p w14:paraId="047A747B" w14:textId="351253C0"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UDMSubscriberRecordChangeMessage ::= SEQUENCE</w:t>
      </w:r>
    </w:p>
    <w:p w14:paraId="68D33BD1"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0AAAB66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sUPI                           [1] SUPI OPTIONAL,</w:t>
      </w:r>
    </w:p>
    <w:p w14:paraId="5224D327"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69C5666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54F6FC40"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oldPEI                         [4] PEI OPTIONAL,</w:t>
      </w:r>
    </w:p>
    <w:p w14:paraId="2237F3E0"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oldSUPI                        [5] SUPI OPTIONAL,</w:t>
      </w:r>
    </w:p>
    <w:p w14:paraId="57939CEF"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oldGPSI                        [6] GPSI OPTIONAL,</w:t>
      </w:r>
    </w:p>
    <w:p w14:paraId="54F85E61"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oldserviceID                   [7] ServiceID OPTIONAL,</w:t>
      </w:r>
    </w:p>
    <w:p w14:paraId="57499C1C"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subscriberRecordChangeMethod   [8] UDMSubscriberRecordChangeMethod,</w:t>
      </w:r>
    </w:p>
    <w:p w14:paraId="3DF6B517"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serviceID                      [9] ServiceID OPTIONAL</w:t>
      </w:r>
    </w:p>
    <w:p w14:paraId="3C8E01C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2EE81C7F" w14:textId="77777777" w:rsidR="00482051" w:rsidRPr="000B16A9" w:rsidRDefault="00482051" w:rsidP="00482051">
      <w:pPr>
        <w:pStyle w:val="PlainText"/>
        <w:rPr>
          <w:rFonts w:ascii="Courier New" w:hAnsi="Courier New" w:cs="Courier New"/>
          <w:sz w:val="16"/>
          <w:szCs w:val="16"/>
        </w:rPr>
      </w:pPr>
    </w:p>
    <w:p w14:paraId="1999F3C1" w14:textId="4C00865A"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UDMCancelLocationMessage ::= SEQUENCE</w:t>
      </w:r>
    </w:p>
    <w:p w14:paraId="4228EEC2"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375C526F"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sUPI                        [1] SUPI,</w:t>
      </w:r>
    </w:p>
    <w:p w14:paraId="6BD32A83"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1F12DAA7"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315B0446"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gUAMI                       [4] GUAMI OPTIONAL,</w:t>
      </w:r>
    </w:p>
    <w:p w14:paraId="0BBFAF79"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pLMNID                      [5] PLMNID OPTIONAL,</w:t>
      </w:r>
    </w:p>
    <w:p w14:paraId="53BB77B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cancelLocationMethod        [6] UDMCancelLocationMethod</w:t>
      </w:r>
    </w:p>
    <w:p w14:paraId="59ECA19D"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4AB9E722" w14:textId="77777777" w:rsidR="00482051" w:rsidRPr="000B16A9" w:rsidRDefault="00482051" w:rsidP="00482051">
      <w:pPr>
        <w:pStyle w:val="PlainText"/>
        <w:rPr>
          <w:rFonts w:ascii="Courier New" w:hAnsi="Courier New" w:cs="Courier New"/>
          <w:sz w:val="16"/>
          <w:szCs w:val="16"/>
        </w:rPr>
      </w:pPr>
    </w:p>
    <w:p w14:paraId="58E4D99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w:t>
      </w:r>
    </w:p>
    <w:p w14:paraId="5E7C78A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-- 5G UDM parameters</w:t>
      </w:r>
    </w:p>
    <w:p w14:paraId="682E8A9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w:t>
      </w:r>
    </w:p>
    <w:p w14:paraId="5C87CBD3" w14:textId="77777777" w:rsidR="00482051" w:rsidRPr="000B16A9" w:rsidRDefault="00482051" w:rsidP="00482051">
      <w:pPr>
        <w:pStyle w:val="PlainText"/>
        <w:rPr>
          <w:rFonts w:ascii="Courier New" w:hAnsi="Courier New" w:cs="Courier New"/>
          <w:sz w:val="16"/>
          <w:szCs w:val="16"/>
        </w:rPr>
      </w:pPr>
    </w:p>
    <w:p w14:paraId="60A338FD"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UDMServingSystemMethod ::= ENUMERATED</w:t>
      </w:r>
    </w:p>
    <w:p w14:paraId="70CE2BD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30756A9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23880532"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343C01D1"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unknown(2)</w:t>
      </w:r>
    </w:p>
    <w:p w14:paraId="7D1E80A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163B26D8" w14:textId="77777777" w:rsidR="00482051" w:rsidRPr="000B16A9" w:rsidRDefault="00482051" w:rsidP="00482051">
      <w:pPr>
        <w:pStyle w:val="PlainText"/>
        <w:rPr>
          <w:rFonts w:ascii="Courier New" w:hAnsi="Courier New" w:cs="Courier New"/>
          <w:sz w:val="16"/>
          <w:szCs w:val="16"/>
        </w:rPr>
      </w:pPr>
    </w:p>
    <w:p w14:paraId="764DF6B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UDMSubscriberRecordChangeMethod ::= ENUMERATED</w:t>
      </w:r>
    </w:p>
    <w:p w14:paraId="27FEF146"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7A7ACACA"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pEIChange(1),</w:t>
      </w:r>
    </w:p>
    <w:p w14:paraId="53C2A8B5"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sUPIChange(2),</w:t>
      </w:r>
    </w:p>
    <w:p w14:paraId="6DCF155F"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gPSIChange(3),</w:t>
      </w:r>
    </w:p>
    <w:p w14:paraId="3C73D3C0"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uEDeprovisioning(4),</w:t>
      </w:r>
    </w:p>
    <w:p w14:paraId="428F3881"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unknown(5),</w:t>
      </w:r>
    </w:p>
    <w:p w14:paraId="0B7778D8"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serviceIDChange(6)</w:t>
      </w:r>
    </w:p>
    <w:p w14:paraId="0163B0F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6889AE6D" w14:textId="77777777" w:rsidR="00482051" w:rsidRPr="000B16A9" w:rsidRDefault="00482051" w:rsidP="00482051">
      <w:pPr>
        <w:pStyle w:val="PlainText"/>
        <w:rPr>
          <w:rFonts w:ascii="Courier New" w:hAnsi="Courier New" w:cs="Courier New"/>
          <w:sz w:val="16"/>
          <w:szCs w:val="16"/>
        </w:rPr>
      </w:pPr>
    </w:p>
    <w:p w14:paraId="04F5879C"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UDMCancelLocationMethod ::= ENUMERATED</w:t>
      </w:r>
    </w:p>
    <w:p w14:paraId="5A601BD9"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34194C2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498BDC85"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1597BE6C"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uDMDeregistration(3),</w:t>
      </w:r>
    </w:p>
    <w:p w14:paraId="7971027B"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 xml:space="preserve">    unknown(4)</w:t>
      </w:r>
    </w:p>
    <w:p w14:paraId="7F79334C"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67B1EC4F" w14:textId="77777777" w:rsidR="00482051" w:rsidRPr="000B16A9" w:rsidRDefault="00482051" w:rsidP="00482051">
      <w:pPr>
        <w:pStyle w:val="PlainText"/>
        <w:rPr>
          <w:rFonts w:ascii="Courier New" w:hAnsi="Courier New" w:cs="Courier New"/>
          <w:sz w:val="16"/>
          <w:szCs w:val="16"/>
        </w:rPr>
      </w:pPr>
    </w:p>
    <w:p w14:paraId="2FC37CB9"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ServiceID ::= SEQUENCE</w:t>
      </w:r>
    </w:p>
    <w:p w14:paraId="79949FDE" w14:textId="77777777" w:rsidR="00482051" w:rsidRPr="000B16A9" w:rsidRDefault="00482051" w:rsidP="00482051">
      <w:pPr>
        <w:pStyle w:val="PlainText"/>
        <w:rPr>
          <w:rFonts w:ascii="Courier New" w:hAnsi="Courier New" w:cs="Courier New"/>
          <w:sz w:val="16"/>
          <w:szCs w:val="16"/>
        </w:rPr>
      </w:pPr>
      <w:r w:rsidRPr="000B16A9">
        <w:rPr>
          <w:rFonts w:ascii="Courier New" w:hAnsi="Courier New" w:cs="Courier New"/>
          <w:sz w:val="16"/>
          <w:szCs w:val="16"/>
        </w:rPr>
        <w:t>{</w:t>
      </w:r>
    </w:p>
    <w:p w14:paraId="55C5FF9C" w14:textId="77777777" w:rsidR="00482051" w:rsidRPr="00684378" w:rsidRDefault="00482051" w:rsidP="00482051">
      <w:pPr>
        <w:pStyle w:val="PlainText"/>
        <w:rPr>
          <w:rFonts w:ascii="Courier New" w:hAnsi="Courier New" w:cs="Courier New"/>
          <w:sz w:val="16"/>
          <w:szCs w:val="16"/>
        </w:rPr>
      </w:pPr>
      <w:r w:rsidRPr="00684378">
        <w:rPr>
          <w:rFonts w:ascii="Courier New" w:hAnsi="Courier New" w:cs="Courier New"/>
          <w:sz w:val="16"/>
          <w:szCs w:val="16"/>
        </w:rPr>
        <w:t xml:space="preserve">    nSSAI                     [1] NSSAI OPTIONAL,</w:t>
      </w:r>
    </w:p>
    <w:p w14:paraId="27EBD62B" w14:textId="77777777" w:rsidR="00482051" w:rsidRPr="00684378" w:rsidRDefault="00482051" w:rsidP="00482051">
      <w:pPr>
        <w:pStyle w:val="PlainText"/>
        <w:rPr>
          <w:rFonts w:ascii="Courier New" w:hAnsi="Courier New" w:cs="Courier New"/>
          <w:sz w:val="16"/>
          <w:szCs w:val="16"/>
        </w:rPr>
      </w:pPr>
      <w:r w:rsidRPr="00684378">
        <w:rPr>
          <w:rFonts w:ascii="Courier New" w:hAnsi="Courier New" w:cs="Courier New"/>
          <w:sz w:val="16"/>
          <w:szCs w:val="16"/>
        </w:rPr>
        <w:t xml:space="preserve">    cAGID                     [2] SEQUENCE OF CAGID OPTIONAL</w:t>
      </w:r>
    </w:p>
    <w:p w14:paraId="1D8408F0" w14:textId="77777777" w:rsidR="00482051" w:rsidRPr="00684378" w:rsidRDefault="00482051" w:rsidP="00482051">
      <w:pPr>
        <w:pStyle w:val="PlainText"/>
        <w:rPr>
          <w:rFonts w:ascii="Courier New" w:hAnsi="Courier New" w:cs="Courier New"/>
          <w:sz w:val="16"/>
          <w:szCs w:val="16"/>
        </w:rPr>
      </w:pPr>
      <w:r w:rsidRPr="00684378">
        <w:rPr>
          <w:rFonts w:ascii="Courier New" w:hAnsi="Courier New" w:cs="Courier New"/>
          <w:sz w:val="16"/>
          <w:szCs w:val="16"/>
        </w:rPr>
        <w:t>}</w:t>
      </w:r>
    </w:p>
    <w:p w14:paraId="6D57A671" w14:textId="77777777" w:rsidR="00482051" w:rsidRPr="00684378" w:rsidRDefault="00482051" w:rsidP="00482051">
      <w:pPr>
        <w:pStyle w:val="PlainText"/>
        <w:rPr>
          <w:rFonts w:ascii="Courier New" w:hAnsi="Courier New" w:cs="Courier New"/>
          <w:sz w:val="16"/>
          <w:szCs w:val="16"/>
        </w:rPr>
      </w:pPr>
    </w:p>
    <w:p w14:paraId="56993349" w14:textId="77777777" w:rsidR="00482051" w:rsidRPr="00684378" w:rsidRDefault="00482051" w:rsidP="00482051">
      <w:pPr>
        <w:pStyle w:val="PlainText"/>
        <w:rPr>
          <w:rFonts w:ascii="Courier New" w:hAnsi="Courier New" w:cs="Courier New"/>
          <w:sz w:val="16"/>
          <w:szCs w:val="16"/>
        </w:rPr>
      </w:pPr>
      <w:r w:rsidRPr="00684378">
        <w:rPr>
          <w:rFonts w:ascii="Courier New" w:hAnsi="Courier New" w:cs="Courier New"/>
          <w:sz w:val="16"/>
          <w:szCs w:val="16"/>
        </w:rPr>
        <w:t>CAGID ::= UTF8String</w:t>
      </w:r>
    </w:p>
    <w:p w14:paraId="4E5169A3" w14:textId="77777777" w:rsidR="00482051" w:rsidRPr="00684378" w:rsidRDefault="00482051" w:rsidP="00482051">
      <w:pPr>
        <w:pStyle w:val="PlainText"/>
        <w:rPr>
          <w:rFonts w:ascii="Courier New" w:hAnsi="Courier New" w:cs="Courier New"/>
          <w:sz w:val="16"/>
          <w:szCs w:val="16"/>
        </w:rPr>
      </w:pPr>
    </w:p>
    <w:p w14:paraId="2E3A2CF6" w14:textId="244E5E32" w:rsidR="00587FFC" w:rsidRPr="00760004" w:rsidRDefault="00587FFC" w:rsidP="00482051">
      <w:pPr>
        <w:pStyle w:val="PlainText"/>
        <w:rPr>
          <w:rFonts w:ascii="Courier New" w:hAnsi="Courier New" w:cs="Courier New"/>
          <w:sz w:val="16"/>
          <w:szCs w:val="16"/>
        </w:rPr>
      </w:pPr>
      <w:r w:rsidRPr="00760004">
        <w:rPr>
          <w:rFonts w:ascii="Courier New" w:hAnsi="Courier New" w:cs="Courier New"/>
          <w:sz w:val="16"/>
          <w:szCs w:val="16"/>
        </w:rPr>
        <w:t>-- ===================</w:t>
      </w:r>
    </w:p>
    <w:p w14:paraId="08DB9E3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SMSF definitions</w:t>
      </w:r>
    </w:p>
    <w:p w14:paraId="6C51EE2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E29911B" w14:textId="77777777" w:rsidR="00587FFC" w:rsidRPr="00760004" w:rsidRDefault="00587FFC" w:rsidP="00587FFC">
      <w:pPr>
        <w:pStyle w:val="PlainText"/>
        <w:rPr>
          <w:rFonts w:ascii="Courier New" w:hAnsi="Courier New" w:cs="Courier New"/>
          <w:sz w:val="16"/>
          <w:szCs w:val="16"/>
        </w:rPr>
      </w:pPr>
    </w:p>
    <w:p w14:paraId="3BB06AF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7A03408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SMSMessage ::= SEQUENCE</w:t>
      </w:r>
    </w:p>
    <w:p w14:paraId="69CF052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605BD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originatingSMSParty         [1] SMSParty,</w:t>
      </w:r>
    </w:p>
    <w:p w14:paraId="6541D08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terminatingSMSParty         [2] SMSParty,</w:t>
      </w:r>
    </w:p>
    <w:p w14:paraId="28E9862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direction                   [3] Direction,</w:t>
      </w:r>
    </w:p>
    <w:p w14:paraId="21CCB8CD" w14:textId="191F49AD"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r w:rsidR="00E43CA6">
        <w:rPr>
          <w:rFonts w:ascii="Courier New" w:hAnsi="Courier New" w:cs="Courier New"/>
          <w:sz w:val="16"/>
          <w:szCs w:val="16"/>
        </w:rPr>
        <w:t>linkT</w:t>
      </w:r>
      <w:r w:rsidRPr="00760004">
        <w:rPr>
          <w:rFonts w:ascii="Courier New" w:hAnsi="Courier New" w:cs="Courier New"/>
          <w:sz w:val="16"/>
          <w:szCs w:val="16"/>
        </w:rPr>
        <w:t>ransferStatus          [4] SMSTransferStatus,</w:t>
      </w:r>
    </w:p>
    <w:p w14:paraId="45DA452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otherMessage                [5] SMSOtherMessageIndication OPTIONAL,</w:t>
      </w:r>
    </w:p>
    <w:p w14:paraId="619B90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2811EBE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peerNFAddress               [7] SMSNFAddress OPTIONAL,</w:t>
      </w:r>
    </w:p>
    <w:p w14:paraId="52946A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peerNFType                  [8] SMSNFType OPTIONAL,</w:t>
      </w:r>
    </w:p>
    <w:p w14:paraId="12093536" w14:textId="77777777" w:rsidR="00270159" w:rsidRDefault="00587FFC" w:rsidP="00270159">
      <w:pPr>
        <w:pStyle w:val="PlainText"/>
        <w:rPr>
          <w:rFonts w:ascii="Courier New" w:hAnsi="Courier New" w:cs="Courier New"/>
          <w:sz w:val="16"/>
          <w:szCs w:val="16"/>
        </w:rPr>
      </w:pPr>
      <w:r w:rsidRPr="00760004">
        <w:rPr>
          <w:rFonts w:ascii="Courier New" w:hAnsi="Courier New" w:cs="Courier New"/>
          <w:sz w:val="16"/>
          <w:szCs w:val="16"/>
        </w:rPr>
        <w:t xml:space="preserve">    s</w:t>
      </w:r>
      <w:r w:rsidR="004844C0" w:rsidRPr="00760004">
        <w:rPr>
          <w:rFonts w:ascii="Courier New" w:hAnsi="Courier New" w:cs="Courier New"/>
          <w:sz w:val="16"/>
          <w:szCs w:val="16"/>
        </w:rPr>
        <w:t>MS</w:t>
      </w:r>
      <w:r w:rsidRPr="00760004">
        <w:rPr>
          <w:rFonts w:ascii="Courier New" w:hAnsi="Courier New" w:cs="Courier New"/>
          <w:sz w:val="16"/>
          <w:szCs w:val="16"/>
        </w:rPr>
        <w:t>TPDUData                 [9] SMSTPDUData OPTIONAL</w:t>
      </w:r>
      <w:r w:rsidR="00270159">
        <w:rPr>
          <w:rFonts w:ascii="Courier New" w:hAnsi="Courier New" w:cs="Courier New"/>
          <w:sz w:val="16"/>
          <w:szCs w:val="16"/>
        </w:rPr>
        <w:t>,</w:t>
      </w:r>
    </w:p>
    <w:p w14:paraId="064B171C" w14:textId="77777777" w:rsidR="00270159" w:rsidRDefault="00270159" w:rsidP="00270159">
      <w:pPr>
        <w:pStyle w:val="PlainText"/>
        <w:rPr>
          <w:rFonts w:ascii="Courier New" w:hAnsi="Courier New" w:cs="Courier New"/>
          <w:sz w:val="16"/>
          <w:szCs w:val="16"/>
        </w:rPr>
      </w:pPr>
      <w:r>
        <w:rPr>
          <w:rFonts w:ascii="Courier New" w:hAnsi="Courier New" w:cs="Courier New"/>
          <w:sz w:val="16"/>
          <w:szCs w:val="16"/>
        </w:rPr>
        <w:t xml:space="preserve">    messageType                 [10] SMSMessageType OPTIONAL,</w:t>
      </w:r>
    </w:p>
    <w:p w14:paraId="22CA02FE" w14:textId="09C25362" w:rsidR="00587FFC" w:rsidRPr="00760004" w:rsidRDefault="00270159" w:rsidP="00270159">
      <w:pPr>
        <w:pStyle w:val="PlainTex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3AE17F7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A9D9C69" w14:textId="77777777" w:rsidR="00B91B7F" w:rsidRDefault="00B91B7F" w:rsidP="00B91B7F">
      <w:pPr>
        <w:pStyle w:val="PlainText"/>
        <w:rPr>
          <w:rFonts w:ascii="Courier New" w:hAnsi="Courier New" w:cs="Courier New"/>
          <w:sz w:val="16"/>
          <w:szCs w:val="16"/>
        </w:rPr>
      </w:pPr>
    </w:p>
    <w:p w14:paraId="2B863493"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SMSReport ::= SEQUENCE</w:t>
      </w:r>
    </w:p>
    <w:p w14:paraId="569BA95E"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w:t>
      </w:r>
    </w:p>
    <w:p w14:paraId="2CBD5D4E"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77B15139"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 xml:space="preserve">    sMSTPDUData        [2] SMSTPDUData,</w:t>
      </w:r>
    </w:p>
    <w:p w14:paraId="6885FA61"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 xml:space="preserve">    messageType        [3] SMSMessageType,</w:t>
      </w:r>
    </w:p>
    <w:p w14:paraId="76E3530C" w14:textId="77777777" w:rsidR="00B91B7F" w:rsidRDefault="00B91B7F" w:rsidP="00B91B7F">
      <w:pPr>
        <w:pStyle w:val="PlainText"/>
        <w:rPr>
          <w:rFonts w:ascii="Courier New" w:hAnsi="Courier New" w:cs="Courier New"/>
          <w:sz w:val="16"/>
          <w:szCs w:val="16"/>
        </w:rPr>
      </w:pPr>
      <w:r>
        <w:rPr>
          <w:rFonts w:ascii="Courier New" w:hAnsi="Courier New" w:cs="Courier New"/>
          <w:sz w:val="16"/>
          <w:szCs w:val="16"/>
        </w:rPr>
        <w:t xml:space="preserve">    rPMessageReference [4] SMSRPMessageReference</w:t>
      </w:r>
    </w:p>
    <w:p w14:paraId="09F5DE36" w14:textId="0DD40E0C" w:rsidR="00B91B7F" w:rsidRDefault="00B91B7F" w:rsidP="00B91B7F">
      <w:pPr>
        <w:pStyle w:val="PlainText"/>
        <w:rPr>
          <w:rFonts w:ascii="Courier New" w:hAnsi="Courier New" w:cs="Courier New"/>
          <w:sz w:val="16"/>
          <w:szCs w:val="16"/>
        </w:rPr>
      </w:pPr>
      <w:r>
        <w:rPr>
          <w:rFonts w:ascii="Courier New" w:hAnsi="Courier New" w:cs="Courier New"/>
          <w:sz w:val="16"/>
          <w:szCs w:val="16"/>
        </w:rPr>
        <w:t>}</w:t>
      </w:r>
    </w:p>
    <w:p w14:paraId="1B2B9A8F" w14:textId="77777777" w:rsidR="00987B5E" w:rsidRPr="00340316" w:rsidRDefault="00987B5E" w:rsidP="00B91B7F">
      <w:pPr>
        <w:pStyle w:val="PlainText"/>
        <w:rPr>
          <w:rFonts w:ascii="Courier New" w:hAnsi="Courier New" w:cs="Courier New"/>
          <w:sz w:val="16"/>
          <w:szCs w:val="16"/>
        </w:rPr>
      </w:pPr>
    </w:p>
    <w:p w14:paraId="054A8C1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7EDE50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SMSF parameters</w:t>
      </w:r>
    </w:p>
    <w:p w14:paraId="1C7791F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3C2F6F8" w14:textId="77777777" w:rsidR="00DD727B" w:rsidRPr="00C61E6F" w:rsidRDefault="00DD727B" w:rsidP="00DD727B">
      <w:pPr>
        <w:pStyle w:val="PlainText"/>
        <w:rPr>
          <w:rFonts w:ascii="Courier New" w:hAnsi="Courier New" w:cs="Courier New"/>
          <w:sz w:val="16"/>
          <w:szCs w:val="16"/>
        </w:rPr>
      </w:pPr>
    </w:p>
    <w:p w14:paraId="69893DAA"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SMSAddress ::= OCTET STRING(SIZE(2..12))</w:t>
      </w:r>
    </w:p>
    <w:p w14:paraId="510F9E17" w14:textId="77777777" w:rsidR="00DD727B" w:rsidRDefault="00DD727B" w:rsidP="00DD727B">
      <w:pPr>
        <w:pStyle w:val="PlainText"/>
        <w:rPr>
          <w:rFonts w:ascii="Courier New" w:hAnsi="Courier New" w:cs="Courier New"/>
          <w:sz w:val="16"/>
          <w:szCs w:val="16"/>
        </w:rPr>
      </w:pPr>
    </w:p>
    <w:p w14:paraId="5F30B172"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SMSMessageType ::= ENUMERATED</w:t>
      </w:r>
    </w:p>
    <w:p w14:paraId="6A143B20"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w:t>
      </w:r>
    </w:p>
    <w:p w14:paraId="252D3D3A"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deliver(1),</w:t>
      </w:r>
    </w:p>
    <w:p w14:paraId="5392A48C"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deliverReportAck(2),</w:t>
      </w:r>
    </w:p>
    <w:p w14:paraId="3BBF7DD4"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deliverReportError(3),</w:t>
      </w:r>
    </w:p>
    <w:p w14:paraId="3C4B083B"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statusReport(4),</w:t>
      </w:r>
    </w:p>
    <w:p w14:paraId="25878D96"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command(5),</w:t>
      </w:r>
    </w:p>
    <w:p w14:paraId="5C4F7846"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submit(6),</w:t>
      </w:r>
    </w:p>
    <w:p w14:paraId="6FC60BE4"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submitReportAck(7),</w:t>
      </w:r>
    </w:p>
    <w:p w14:paraId="1BC30A57"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submitReportError(8),</w:t>
      </w:r>
    </w:p>
    <w:p w14:paraId="24705D49" w14:textId="77777777" w:rsidR="00DD727B" w:rsidRDefault="00DD727B" w:rsidP="00DD727B">
      <w:pPr>
        <w:pStyle w:val="PlainText"/>
        <w:rPr>
          <w:rFonts w:ascii="Courier New" w:hAnsi="Courier New" w:cs="Courier New"/>
          <w:sz w:val="16"/>
          <w:szCs w:val="16"/>
        </w:rPr>
      </w:pPr>
      <w:r>
        <w:rPr>
          <w:rFonts w:ascii="Courier New" w:hAnsi="Courier New" w:cs="Courier New"/>
          <w:sz w:val="16"/>
          <w:szCs w:val="16"/>
        </w:rPr>
        <w:t xml:space="preserve">    reserved(9)</w:t>
      </w:r>
    </w:p>
    <w:p w14:paraId="05B77D69" w14:textId="77777777" w:rsidR="00DD727B" w:rsidRPr="008B7D12" w:rsidRDefault="00DD727B" w:rsidP="00DD727B">
      <w:pPr>
        <w:pStyle w:val="PlainText"/>
        <w:rPr>
          <w:rFonts w:ascii="Courier New" w:hAnsi="Courier New" w:cs="Courier New"/>
          <w:sz w:val="16"/>
          <w:szCs w:val="16"/>
        </w:rPr>
      </w:pPr>
      <w:r>
        <w:rPr>
          <w:rFonts w:ascii="Courier New" w:hAnsi="Courier New" w:cs="Courier New"/>
          <w:sz w:val="16"/>
          <w:szCs w:val="16"/>
        </w:rPr>
        <w:t>}</w:t>
      </w:r>
    </w:p>
    <w:p w14:paraId="6B52C7FC" w14:textId="77777777" w:rsidR="00DD727B" w:rsidRDefault="00DD727B" w:rsidP="00DD727B">
      <w:pPr>
        <w:pStyle w:val="PlainText"/>
        <w:rPr>
          <w:rFonts w:ascii="Courier New" w:hAnsi="Courier New" w:cs="Courier New"/>
          <w:sz w:val="16"/>
          <w:szCs w:val="16"/>
        </w:rPr>
      </w:pPr>
    </w:p>
    <w:p w14:paraId="61CEFA24" w14:textId="77777777" w:rsidR="00DD727B" w:rsidRPr="00D974A3" w:rsidRDefault="00DD727B" w:rsidP="00DD727B">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5C5F30FC" w14:textId="77777777" w:rsidR="00DD727B" w:rsidRPr="00340316" w:rsidRDefault="00DD727B" w:rsidP="00DD727B">
      <w:pPr>
        <w:pStyle w:val="PlainText"/>
        <w:rPr>
          <w:rFonts w:ascii="Courier New" w:hAnsi="Courier New" w:cs="Courier New"/>
          <w:sz w:val="16"/>
          <w:szCs w:val="16"/>
        </w:rPr>
      </w:pPr>
      <w:r w:rsidRPr="00020C2C">
        <w:rPr>
          <w:rFonts w:ascii="Courier New" w:hAnsi="Courier New" w:cs="Courier New"/>
          <w:sz w:val="16"/>
          <w:szCs w:val="16"/>
        </w:rPr>
        <w:t>{</w:t>
      </w:r>
    </w:p>
    <w:p w14:paraId="4AE721B1" w14:textId="77777777" w:rsidR="00DD727B" w:rsidRPr="00D50CE3" w:rsidRDefault="00DD727B" w:rsidP="00DD727B">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0045D97" w14:textId="77777777" w:rsidR="00DD727B" w:rsidRPr="00C04A28" w:rsidRDefault="00DD727B" w:rsidP="00DD727B">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62873EF9" w14:textId="77777777" w:rsidR="00DD727B" w:rsidRDefault="00DD727B" w:rsidP="00DD727B">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r>
        <w:rPr>
          <w:rFonts w:ascii="Courier New" w:hAnsi="Courier New" w:cs="Courier New"/>
          <w:sz w:val="16"/>
          <w:szCs w:val="16"/>
        </w:rPr>
        <w:t>,</w:t>
      </w:r>
    </w:p>
    <w:p w14:paraId="7987BD7B" w14:textId="77777777" w:rsidR="00DD727B" w:rsidRPr="002713AE" w:rsidRDefault="00DD727B" w:rsidP="00DD727B">
      <w:pPr>
        <w:pStyle w:val="PlainText"/>
        <w:rPr>
          <w:rFonts w:ascii="Courier New" w:hAnsi="Courier New" w:cs="Courier New"/>
          <w:sz w:val="16"/>
          <w:szCs w:val="16"/>
        </w:rPr>
      </w:pPr>
      <w:r>
        <w:rPr>
          <w:rFonts w:ascii="Courier New" w:hAnsi="Courier New" w:cs="Courier New"/>
          <w:sz w:val="16"/>
          <w:szCs w:val="16"/>
        </w:rPr>
        <w:t xml:space="preserve">    sMSAddress  [4] SMSAddress OPTIONAL</w:t>
      </w:r>
    </w:p>
    <w:p w14:paraId="677D0E85" w14:textId="77777777" w:rsidR="00DD727B" w:rsidRPr="00340316" w:rsidRDefault="00DD727B" w:rsidP="00DD727B">
      <w:pPr>
        <w:pStyle w:val="PlainText"/>
        <w:rPr>
          <w:rFonts w:ascii="Courier New" w:hAnsi="Courier New" w:cs="Courier New"/>
          <w:sz w:val="16"/>
          <w:szCs w:val="16"/>
        </w:rPr>
      </w:pPr>
      <w:r w:rsidRPr="00020C2C">
        <w:rPr>
          <w:rFonts w:ascii="Courier New" w:hAnsi="Courier New" w:cs="Courier New"/>
          <w:sz w:val="16"/>
          <w:szCs w:val="16"/>
        </w:rPr>
        <w:t>}</w:t>
      </w:r>
    </w:p>
    <w:p w14:paraId="48F1F0DA" w14:textId="77777777" w:rsidR="00587FFC" w:rsidRPr="00760004" w:rsidRDefault="00587FFC" w:rsidP="00587FFC">
      <w:pPr>
        <w:pStyle w:val="PlainText"/>
        <w:rPr>
          <w:rFonts w:ascii="Courier New" w:hAnsi="Courier New" w:cs="Courier New"/>
          <w:sz w:val="16"/>
          <w:szCs w:val="16"/>
        </w:rPr>
      </w:pPr>
    </w:p>
    <w:p w14:paraId="04B1AD0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SMSTransferStatus ::= ENUMERATED</w:t>
      </w:r>
    </w:p>
    <w:p w14:paraId="2F4759C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F4C13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transferSucceeded(1),</w:t>
      </w:r>
    </w:p>
    <w:p w14:paraId="049A471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transferFailed(2),</w:t>
      </w:r>
    </w:p>
    <w:p w14:paraId="2DA5B59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undefined(3)</w:t>
      </w:r>
    </w:p>
    <w:p w14:paraId="4933335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C45B599" w14:textId="77777777" w:rsidR="00587FFC" w:rsidRPr="00760004" w:rsidRDefault="00587FFC" w:rsidP="00587FFC">
      <w:pPr>
        <w:pStyle w:val="PlainText"/>
        <w:rPr>
          <w:rFonts w:ascii="Courier New" w:hAnsi="Courier New" w:cs="Courier New"/>
          <w:sz w:val="16"/>
          <w:szCs w:val="16"/>
        </w:rPr>
      </w:pPr>
    </w:p>
    <w:p w14:paraId="295487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SMSOtherMessageIndication ::= BOOLEAN</w:t>
      </w:r>
    </w:p>
    <w:p w14:paraId="2ADA2AB8" w14:textId="77777777" w:rsidR="00587FFC" w:rsidRPr="00760004" w:rsidRDefault="00587FFC" w:rsidP="00587FFC">
      <w:pPr>
        <w:pStyle w:val="PlainText"/>
        <w:rPr>
          <w:rFonts w:ascii="Courier New" w:hAnsi="Courier New" w:cs="Courier New"/>
          <w:sz w:val="16"/>
          <w:szCs w:val="16"/>
        </w:rPr>
      </w:pPr>
    </w:p>
    <w:p w14:paraId="0EA59B3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SMSNFAddress ::= CHOICE</w:t>
      </w:r>
    </w:p>
    <w:p w14:paraId="023FE2E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7EF5BB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649DE84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e164Number  [2] E164Number</w:t>
      </w:r>
    </w:p>
    <w:p w14:paraId="18E5AF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E8FB5A4" w14:textId="77777777" w:rsidR="00587FFC" w:rsidRPr="00760004" w:rsidRDefault="00587FFC" w:rsidP="00587FFC">
      <w:pPr>
        <w:pStyle w:val="PlainText"/>
        <w:rPr>
          <w:rFonts w:ascii="Courier New" w:hAnsi="Courier New" w:cs="Courier New"/>
          <w:sz w:val="16"/>
          <w:szCs w:val="16"/>
        </w:rPr>
      </w:pPr>
    </w:p>
    <w:p w14:paraId="2A381B9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SMSNFType ::= ENUMERATED</w:t>
      </w:r>
    </w:p>
    <w:p w14:paraId="4588110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0012B5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sMSGMSC(1),</w:t>
      </w:r>
    </w:p>
    <w:p w14:paraId="17E818C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iWMSC(2),</w:t>
      </w:r>
    </w:p>
    <w:p w14:paraId="3E0C177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sMSRouter(3)</w:t>
      </w:r>
    </w:p>
    <w:p w14:paraId="70EBE8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5B8E1E4" w14:textId="77777777" w:rsidR="00863913" w:rsidRDefault="00863913" w:rsidP="00863913">
      <w:pPr>
        <w:pStyle w:val="PlainText"/>
        <w:rPr>
          <w:rFonts w:ascii="Courier New" w:hAnsi="Courier New" w:cs="Courier New"/>
          <w:sz w:val="16"/>
          <w:szCs w:val="16"/>
        </w:rPr>
      </w:pPr>
    </w:p>
    <w:p w14:paraId="20BEA054" w14:textId="77777777" w:rsidR="00863913" w:rsidRDefault="00863913" w:rsidP="00863913">
      <w:pPr>
        <w:pStyle w:val="PlainText"/>
        <w:rPr>
          <w:rFonts w:ascii="Courier New" w:hAnsi="Courier New" w:cs="Courier New"/>
          <w:sz w:val="16"/>
          <w:szCs w:val="16"/>
        </w:rPr>
      </w:pPr>
      <w:r>
        <w:rPr>
          <w:rFonts w:ascii="Courier New" w:hAnsi="Courier New" w:cs="Courier New"/>
          <w:sz w:val="16"/>
          <w:szCs w:val="16"/>
        </w:rPr>
        <w:t xml:space="preserve">SMSRPMessageReference ::= </w:t>
      </w:r>
      <w:r w:rsidRPr="008B7D12">
        <w:rPr>
          <w:rFonts w:ascii="Courier New" w:hAnsi="Courier New" w:cs="Courier New"/>
          <w:sz w:val="16"/>
          <w:szCs w:val="16"/>
        </w:rPr>
        <w:t>INTEGER (0..255)</w:t>
      </w:r>
    </w:p>
    <w:p w14:paraId="4C196858" w14:textId="77777777" w:rsidR="00863913" w:rsidRPr="00D50CE3" w:rsidRDefault="00863913" w:rsidP="00863913">
      <w:pPr>
        <w:pStyle w:val="PlainText"/>
        <w:rPr>
          <w:rFonts w:ascii="Courier New" w:hAnsi="Courier New" w:cs="Courier New"/>
          <w:sz w:val="16"/>
          <w:szCs w:val="16"/>
        </w:rPr>
      </w:pPr>
    </w:p>
    <w:p w14:paraId="05C4C9CB" w14:textId="77777777" w:rsidR="00863913" w:rsidRPr="008B7D12" w:rsidRDefault="00863913" w:rsidP="00863913">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697E31B5" w14:textId="77777777" w:rsidR="00863913" w:rsidRPr="00340316" w:rsidRDefault="00863913" w:rsidP="00863913">
      <w:pPr>
        <w:pStyle w:val="PlainText"/>
        <w:rPr>
          <w:rFonts w:ascii="Courier New" w:hAnsi="Courier New" w:cs="Courier New"/>
          <w:sz w:val="16"/>
          <w:szCs w:val="16"/>
        </w:rPr>
      </w:pPr>
      <w:r w:rsidRPr="00020C2C">
        <w:rPr>
          <w:rFonts w:ascii="Courier New" w:hAnsi="Courier New" w:cs="Courier New"/>
          <w:sz w:val="16"/>
          <w:szCs w:val="16"/>
        </w:rPr>
        <w:t>{</w:t>
      </w:r>
    </w:p>
    <w:p w14:paraId="2945D91A" w14:textId="77777777" w:rsidR="00863913" w:rsidRDefault="00863913" w:rsidP="00863913">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r>
        <w:rPr>
          <w:rFonts w:ascii="Courier New" w:hAnsi="Courier New" w:cs="Courier New"/>
          <w:sz w:val="16"/>
          <w:szCs w:val="16"/>
        </w:rPr>
        <w:t>,</w:t>
      </w:r>
    </w:p>
    <w:p w14:paraId="77A686F2" w14:textId="77777777" w:rsidR="00863913" w:rsidRPr="00D50CE3" w:rsidRDefault="00863913" w:rsidP="00863913">
      <w:pPr>
        <w:pStyle w:val="PlainText"/>
        <w:rPr>
          <w:rFonts w:ascii="Courier New" w:hAnsi="Courier New" w:cs="Courier New"/>
          <w:sz w:val="16"/>
          <w:szCs w:val="16"/>
        </w:rPr>
      </w:pPr>
      <w:r>
        <w:rPr>
          <w:rFonts w:ascii="Courier New" w:hAnsi="Courier New" w:cs="Courier New"/>
          <w:sz w:val="16"/>
          <w:szCs w:val="16"/>
        </w:rPr>
        <w:t xml:space="preserve">    truncatedSMSTPDU [2] TruncatedSMSTPDU</w:t>
      </w:r>
    </w:p>
    <w:p w14:paraId="4A93DD36" w14:textId="77777777" w:rsidR="00863913" w:rsidRPr="00340316" w:rsidRDefault="00863913" w:rsidP="00863913">
      <w:pPr>
        <w:pStyle w:val="PlainText"/>
        <w:rPr>
          <w:rFonts w:ascii="Courier New" w:hAnsi="Courier New" w:cs="Courier New"/>
          <w:sz w:val="16"/>
          <w:szCs w:val="16"/>
        </w:rPr>
      </w:pPr>
      <w:r w:rsidRPr="00020C2C">
        <w:rPr>
          <w:rFonts w:ascii="Courier New" w:hAnsi="Courier New" w:cs="Courier New"/>
          <w:sz w:val="16"/>
          <w:szCs w:val="16"/>
        </w:rPr>
        <w:t>}</w:t>
      </w:r>
    </w:p>
    <w:p w14:paraId="259A3EA7" w14:textId="77777777" w:rsidR="00863913" w:rsidRPr="00D50CE3" w:rsidRDefault="00863913" w:rsidP="00863913">
      <w:pPr>
        <w:pStyle w:val="PlainText"/>
        <w:rPr>
          <w:rFonts w:ascii="Courier New" w:hAnsi="Courier New" w:cs="Courier New"/>
          <w:sz w:val="16"/>
          <w:szCs w:val="16"/>
        </w:rPr>
      </w:pPr>
    </w:p>
    <w:p w14:paraId="3EC6FD9D" w14:textId="77777777" w:rsidR="00863913" w:rsidRDefault="00863913" w:rsidP="00863913">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72FC533D" w14:textId="77777777" w:rsidR="00863913" w:rsidRDefault="00863913" w:rsidP="00863913">
      <w:pPr>
        <w:pStyle w:val="PlainText"/>
        <w:rPr>
          <w:rFonts w:ascii="Courier New" w:hAnsi="Courier New" w:cs="Courier New"/>
          <w:sz w:val="16"/>
          <w:szCs w:val="16"/>
        </w:rPr>
      </w:pPr>
    </w:p>
    <w:p w14:paraId="551237E1" w14:textId="77777777" w:rsidR="00863913" w:rsidRPr="009856AE" w:rsidRDefault="00863913" w:rsidP="00863913">
      <w:pPr>
        <w:pStyle w:val="PlainText"/>
        <w:rPr>
          <w:rFonts w:ascii="Courier New" w:hAnsi="Courier New" w:cs="Courier New"/>
          <w:sz w:val="16"/>
          <w:szCs w:val="16"/>
        </w:rPr>
      </w:pPr>
      <w:r>
        <w:rPr>
          <w:rFonts w:ascii="Courier New" w:hAnsi="Courier New" w:cs="Courier New"/>
          <w:sz w:val="16"/>
          <w:szCs w:val="16"/>
        </w:rPr>
        <w:t>TruncatedSMSTPDU ::= OCTET STRING (SIZE(1..130))</w:t>
      </w:r>
    </w:p>
    <w:p w14:paraId="6D7A03F2" w14:textId="77777777" w:rsidR="00585E8A" w:rsidRPr="00760004" w:rsidRDefault="00585E8A" w:rsidP="00585E8A">
      <w:pPr>
        <w:pStyle w:val="PlainText"/>
        <w:rPr>
          <w:rFonts w:ascii="Courier New" w:hAnsi="Courier New" w:cs="Courier New"/>
          <w:sz w:val="16"/>
          <w:szCs w:val="16"/>
        </w:rPr>
      </w:pPr>
    </w:p>
    <w:p w14:paraId="7CF6583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11A2449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MMS definitions</w:t>
      </w:r>
    </w:p>
    <w:p w14:paraId="192F1BC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3F491B26" w14:textId="77777777" w:rsidR="00585E8A" w:rsidRPr="00760004" w:rsidRDefault="00585E8A" w:rsidP="00585E8A">
      <w:pPr>
        <w:pStyle w:val="PlainText"/>
        <w:rPr>
          <w:rFonts w:ascii="Courier New" w:hAnsi="Courier New" w:cs="Courier New"/>
          <w:sz w:val="16"/>
          <w:szCs w:val="16"/>
        </w:rPr>
      </w:pPr>
    </w:p>
    <w:p w14:paraId="72A35EB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MMSSend ::= SEQUENCE</w:t>
      </w:r>
    </w:p>
    <w:p w14:paraId="007476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EF7DF8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646D3C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6372BD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dateTime            [3]  Timestamp,</w:t>
      </w:r>
    </w:p>
    <w:p w14:paraId="3D9964E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40C068D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30834DD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384EC28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40893A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6B9F370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[9]  MMSSubject OPTIONAL,</w:t>
      </w:r>
    </w:p>
    <w:p w14:paraId="560E131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74FFC27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12D3DF9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[12] Timestamp OPTIONAL,</w:t>
      </w:r>
    </w:p>
    <w:p w14:paraId="653488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[13] MMSPriority OPTIONAL,</w:t>
      </w:r>
    </w:p>
    <w:p w14:paraId="2B5B0F0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senderVisibility    [14] BOOLEAN OPTIONAL,</w:t>
      </w:r>
    </w:p>
    <w:p w14:paraId="5F5B95D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      [15] BOOLEAN OPTIONAL,</w:t>
      </w:r>
    </w:p>
    <w:p w14:paraId="578F67D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readReport          [16] BOOLEAN OPTIONAL,</w:t>
      </w:r>
    </w:p>
    <w:p w14:paraId="338E7E3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               [17] BOOLEAN OPTIONAL,</w:t>
      </w:r>
    </w:p>
    <w:p w14:paraId="7C8BD9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[18] MMState OPTIONAL,</w:t>
      </w:r>
    </w:p>
    <w:p w14:paraId="1C1BF4A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[19] MMFlags OPTIONAL,</w:t>
      </w:r>
    </w:p>
    <w:p w14:paraId="77848AF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replyCharging       [20] MMSReplyCharging OPTIONAL,</w:t>
      </w:r>
    </w:p>
    <w:p w14:paraId="32D52F8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378E29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63C91EE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35B450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6170CAE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3F25169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adaptationAllowed   [26] MMSAdaptation OPTIONAL,</w:t>
      </w:r>
    </w:p>
    <w:p w14:paraId="0CE0D02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contentType         [27] MMSContentType,</w:t>
      </w:r>
    </w:p>
    <w:p w14:paraId="279D9F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      [28] MMSResponseStatus,</w:t>
      </w:r>
    </w:p>
    <w:p w14:paraId="64F971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responseStatusText  [29] UTF8String OPTIONAL,</w:t>
      </w:r>
    </w:p>
    <w:p w14:paraId="507243B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[30] UTF8String</w:t>
      </w:r>
    </w:p>
    <w:p w14:paraId="4A9C3DA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6F5699C" w14:textId="77777777" w:rsidR="00585E8A" w:rsidRPr="00760004" w:rsidRDefault="00585E8A" w:rsidP="00585E8A">
      <w:pPr>
        <w:pStyle w:val="PlainText"/>
        <w:rPr>
          <w:rFonts w:ascii="Courier New" w:hAnsi="Courier New" w:cs="Courier New"/>
          <w:sz w:val="16"/>
          <w:szCs w:val="16"/>
        </w:rPr>
      </w:pPr>
    </w:p>
    <w:p w14:paraId="6FE165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MMSSendByNonLocalTarget ::= SEQUENCE</w:t>
      </w:r>
    </w:p>
    <w:p w14:paraId="350E4B4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06A6A8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0D84F24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404EE9E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2E7028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1FBCACA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24382BC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19F54CF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72964C0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0AEEF6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0C6D4D2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5834EFE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01E4A05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3AE7727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5C1ED85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265E1FF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03FC9CC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0D17163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49BB53D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328BD9C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3A2ED1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31349BB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4A4786D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350BBBA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1E2A79D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5E91F3B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03FAAE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58CC16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MMSNotification ::= SEQUENCE</w:t>
      </w:r>
    </w:p>
    <w:p w14:paraId="43E36F1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728CE4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37EFB6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97F3DF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[3]  MMSParty OPTIONAL,</w:t>
      </w:r>
    </w:p>
    <w:p w14:paraId="2178F24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37F2E3C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[5]  MMSSubject OPTIONAL,</w:t>
      </w:r>
    </w:p>
    <w:p w14:paraId="7C1867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deliveryReportRequested [6]  BOOLEAN OPTIONAL,</w:t>
      </w:r>
    </w:p>
    <w:p w14:paraId="4F39858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stored                  [7]  BOOLEAN OPTIONAL,</w:t>
      </w:r>
    </w:p>
    <w:p w14:paraId="6CC36CF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w:t>
      </w:r>
    </w:p>
    <w:p w14:paraId="20384E6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[9]  MMSPriority OPTIONAL,</w:t>
      </w:r>
    </w:p>
    <w:p w14:paraId="2B244C8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messageSize             [10]  INTEGER,</w:t>
      </w:r>
    </w:p>
    <w:p w14:paraId="2A99076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4BBEAA6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replyCharging           [12] MMSReplyCharging OPTIONAL</w:t>
      </w:r>
    </w:p>
    <w:p w14:paraId="6C9C080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8ED1A3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B13547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MMSSendToNonLocalTarget ::= SEQUENCE</w:t>
      </w:r>
    </w:p>
    <w:p w14:paraId="2F9C6B0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EC34AC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4517AC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3831263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50934F7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3E5B5E8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5245DE3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5D6A01B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46D1F79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0013673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036AA3C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2D1924F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38ABF6E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382C0E7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0D34434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2904BB6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359721E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01FBBA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312B29C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5FEEBD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64DA021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1A8FE0B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1CAB84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7B0F7D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1C46F9D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69EBAB8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11F847A" w14:textId="77777777" w:rsidR="00585E8A" w:rsidRPr="00760004" w:rsidRDefault="00585E8A" w:rsidP="00585E8A">
      <w:pPr>
        <w:pStyle w:val="PlainText"/>
        <w:rPr>
          <w:rFonts w:ascii="Courier New" w:hAnsi="Courier New" w:cs="Courier New"/>
          <w:sz w:val="16"/>
          <w:szCs w:val="16"/>
        </w:rPr>
      </w:pPr>
    </w:p>
    <w:p w14:paraId="012A058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MMSNotificationResponse ::= SEQUENCE</w:t>
      </w:r>
    </w:p>
    <w:p w14:paraId="4422D14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6C364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0ED30D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677ED7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71DDD90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66DACF0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reportAllowed [5] BOOLEAN OPTIONAL</w:t>
      </w:r>
    </w:p>
    <w:p w14:paraId="7346483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A4E4B89" w14:textId="77777777" w:rsidR="00585E8A" w:rsidRPr="00760004" w:rsidRDefault="00585E8A" w:rsidP="00585E8A">
      <w:pPr>
        <w:pStyle w:val="PlainText"/>
        <w:rPr>
          <w:rFonts w:ascii="Courier New" w:hAnsi="Courier New" w:cs="Courier New"/>
          <w:sz w:val="16"/>
          <w:szCs w:val="16"/>
        </w:rPr>
      </w:pPr>
    </w:p>
    <w:p w14:paraId="58B4BE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MMSRetrieval ::= SEQUENCE</w:t>
      </w:r>
    </w:p>
    <w:p w14:paraId="290B9E1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DBCEF3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430D09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FBE13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29F0CBA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dateTime            [4]  Timestamp,</w:t>
      </w:r>
    </w:p>
    <w:p w14:paraId="15C0B5E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 OPTIONAL,</w:t>
      </w:r>
    </w:p>
    <w:p w14:paraId="1D0E632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previouslySentBy    [6]  MMSPreviouslySentBy OPTIONAL,</w:t>
      </w:r>
    </w:p>
    <w:p w14:paraId="4BFE0CD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prevSentByDateTime  [7]  Timestamp OPTIONAL,</w:t>
      </w:r>
    </w:p>
    <w:p w14:paraId="6C4010E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[8]  SEQUENCE OF MMSParty OPTIONAL,</w:t>
      </w:r>
    </w:p>
    <w:p w14:paraId="70D5B5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cCRecipients        [9]  SEQUENCE OF MMSParty OPTIONAL,</w:t>
      </w:r>
    </w:p>
    <w:p w14:paraId="5199322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[10] MMSDirection,</w:t>
      </w:r>
    </w:p>
    <w:p w14:paraId="7D25BA4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2B68849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[12] MMState OPTIONAL,</w:t>
      </w:r>
    </w:p>
    <w:p w14:paraId="63B3A1A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[13] MMFlags OPTIONAL,</w:t>
      </w:r>
    </w:p>
    <w:p w14:paraId="7D4D1C6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messageClass        [14] MMSMessageClass OPTIONAL,</w:t>
      </w:r>
    </w:p>
    <w:p w14:paraId="1247264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[15] MMSPriority,    </w:t>
      </w:r>
    </w:p>
    <w:p w14:paraId="4E947F0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      [16] BOOLEAN OPTIONAL,</w:t>
      </w:r>
    </w:p>
    <w:p w14:paraId="31DA3EC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readReport          [17] BOOLEAN OPTIONAL,</w:t>
      </w:r>
    </w:p>
    <w:p w14:paraId="1CA84A1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replyCharging       [18] MMSReplyCharging OPTIONAL,</w:t>
      </w:r>
    </w:p>
    <w:p w14:paraId="7F2E30D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retrieveStatus      [19] MMSRetrieveStatus OPTIONAL,</w:t>
      </w:r>
    </w:p>
    <w:p w14:paraId="2A155B1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retrieveStatusText  [20] UTF8String OPTIONAL,</w:t>
      </w:r>
    </w:p>
    <w:p w14:paraId="10543B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0A89D4E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64B92A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2EAD1E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4284384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656FDB6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replaceID           [26] UTF8String OPTIONAL,</w:t>
      </w:r>
    </w:p>
    <w:p w14:paraId="0F40CF9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contentType         [27] UTF8String OPTIONAL</w:t>
      </w:r>
    </w:p>
    <w:p w14:paraId="4467BCA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ABD1760" w14:textId="77777777" w:rsidR="00585E8A" w:rsidRPr="00760004" w:rsidRDefault="00585E8A" w:rsidP="00585E8A">
      <w:pPr>
        <w:pStyle w:val="PlainText"/>
        <w:rPr>
          <w:rFonts w:ascii="Courier New" w:hAnsi="Courier New" w:cs="Courier New"/>
          <w:sz w:val="16"/>
          <w:szCs w:val="16"/>
        </w:rPr>
      </w:pPr>
    </w:p>
    <w:p w14:paraId="2336AD5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MMSDeliveryAck ::= SEQUENCE</w:t>
      </w:r>
    </w:p>
    <w:p w14:paraId="03A5D3C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BBA50F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5C0B4C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CE3ED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reportAllowed [3] BOOLEAN OPTIONAL,</w:t>
      </w:r>
    </w:p>
    <w:p w14:paraId="5F24556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0FEC75C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7D6E4F3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BE10217" w14:textId="77777777" w:rsidR="00585E8A" w:rsidRPr="00760004" w:rsidRDefault="00585E8A" w:rsidP="00585E8A">
      <w:pPr>
        <w:pStyle w:val="PlainText"/>
        <w:rPr>
          <w:rFonts w:ascii="Courier New" w:hAnsi="Courier New" w:cs="Courier New"/>
          <w:sz w:val="16"/>
          <w:szCs w:val="16"/>
        </w:rPr>
      </w:pPr>
    </w:p>
    <w:p w14:paraId="5219E66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MMSForward ::= SEQUENCE</w:t>
      </w:r>
    </w:p>
    <w:p w14:paraId="46A9B4A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784F27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257949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4ECC71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dateTime              [3]  Timestamp OPTIONAL,</w:t>
      </w:r>
    </w:p>
    <w:p w14:paraId="7A9D98F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0B0201A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6705B62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612B1F7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4E62CB6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3F2230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                [9]  MMSExpiry OPTIONAL,    </w:t>
      </w:r>
    </w:p>
    <w:p w14:paraId="1DBC776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[10] Timestamp OPTIONAL,</w:t>
      </w:r>
    </w:p>
    <w:p w14:paraId="623E5D5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deliveryReportAllowed [11] BOOLEAN OPTIONAL,</w:t>
      </w:r>
    </w:p>
    <w:p w14:paraId="0D8F12F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deliveryReport        [12] BOOLEAN OPTIONAL,</w:t>
      </w:r>
    </w:p>
    <w:p w14:paraId="44D86B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                 [13] BOOLEAN OPTIONAL,</w:t>
      </w:r>
    </w:p>
    <w:p w14:paraId="3DB1FC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[14] MMState OPTIONAL,</w:t>
      </w:r>
    </w:p>
    <w:p w14:paraId="70290A8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[15] MMFlags OPTIONAL,</w:t>
      </w:r>
    </w:p>
    <w:p w14:paraId="7187021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contentLocationReq    [16] UTF8String,</w:t>
      </w:r>
    </w:p>
    <w:p w14:paraId="636712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replyCharging         [17] MMSReplyCharging OPTIONAL,</w:t>
      </w:r>
    </w:p>
    <w:p w14:paraId="0433230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        [18] MMSResponseStatus,</w:t>
      </w:r>
    </w:p>
    <w:p w14:paraId="38D2680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responseStatusText    [19] UTF8String  OPTIONAL,</w:t>
      </w:r>
    </w:p>
    <w:p w14:paraId="7AECC04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[20] UTF8String OPTIONAL,</w:t>
      </w:r>
    </w:p>
    <w:p w14:paraId="6798924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contentLocationConf   [21] UTF8String OPTIONAL, </w:t>
      </w:r>
    </w:p>
    <w:p w14:paraId="633049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storeStatus           [22] MMSStoreStatus OPTIONAL,</w:t>
      </w:r>
    </w:p>
    <w:p w14:paraId="4E788F1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storeStatusText       [23] UTF8String OPTIONAL</w:t>
      </w:r>
    </w:p>
    <w:p w14:paraId="0217800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A97C910" w14:textId="77777777" w:rsidR="00585E8A" w:rsidRPr="00760004" w:rsidRDefault="00585E8A" w:rsidP="00585E8A">
      <w:pPr>
        <w:pStyle w:val="PlainText"/>
        <w:rPr>
          <w:rFonts w:ascii="Courier New" w:hAnsi="Courier New" w:cs="Courier New"/>
          <w:sz w:val="16"/>
          <w:szCs w:val="16"/>
        </w:rPr>
      </w:pPr>
    </w:p>
    <w:p w14:paraId="0C0944F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MMSDeleteFromRelay ::= SEQUENCE</w:t>
      </w:r>
    </w:p>
    <w:p w14:paraId="5AA722D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8EFDED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545481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DEC17C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7558798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5E3AA97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w:t>
      </w:r>
    </w:p>
    <w:p w14:paraId="0B837B3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deleteResponseStatus [6] MMSDeleteResponseStatus,</w:t>
      </w:r>
    </w:p>
    <w:p w14:paraId="4E1AD0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deleteResponseText   [7] SEQUENCE OF UTF8String</w:t>
      </w:r>
    </w:p>
    <w:p w14:paraId="75ABC80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A26924F" w14:textId="77777777" w:rsidR="00585E8A" w:rsidRPr="00760004" w:rsidRDefault="00585E8A" w:rsidP="00585E8A">
      <w:pPr>
        <w:pStyle w:val="PlainText"/>
        <w:rPr>
          <w:rFonts w:ascii="Courier New" w:hAnsi="Courier New" w:cs="Courier New"/>
          <w:sz w:val="16"/>
          <w:szCs w:val="16"/>
        </w:rPr>
      </w:pPr>
    </w:p>
    <w:p w14:paraId="14C7B6A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MMSMBoxStore ::= SEQUENCE</w:t>
      </w:r>
    </w:p>
    <w:p w14:paraId="4CB6988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40662E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40D65C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105602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664767A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UTF8String, </w:t>
      </w:r>
    </w:p>
    <w:p w14:paraId="5C5F57B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[5] MMState OPTIONAL,</w:t>
      </w:r>
    </w:p>
    <w:p w14:paraId="50B3F0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[6] MMFlags OPTIONAL,</w:t>
      </w:r>
    </w:p>
    <w:p w14:paraId="2226D7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contentLocationConf [7] UTF8String OPTIONAL, </w:t>
      </w:r>
    </w:p>
    <w:p w14:paraId="472ED15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6A21B7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2A7AE2C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75B9156" w14:textId="77777777" w:rsidR="00585E8A" w:rsidRPr="00760004" w:rsidRDefault="00585E8A" w:rsidP="00585E8A">
      <w:pPr>
        <w:pStyle w:val="PlainText"/>
        <w:rPr>
          <w:rFonts w:ascii="Courier New" w:hAnsi="Courier New" w:cs="Courier New"/>
          <w:sz w:val="16"/>
          <w:szCs w:val="16"/>
        </w:rPr>
      </w:pPr>
    </w:p>
    <w:p w14:paraId="1EE3794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MMSMBoxUpload ::= SEQUENCE</w:t>
      </w:r>
    </w:p>
    <w:p w14:paraId="17B0FF0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C35502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4514F2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5E5724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502C845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[4]  MMState OPTIONAL,</w:t>
      </w:r>
    </w:p>
    <w:p w14:paraId="56DD3D8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[5]  MMFlags OPTIONAL,</w:t>
      </w:r>
    </w:p>
    <w:p w14:paraId="008ECB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contentType         [6]  UTF8String,</w:t>
      </w:r>
    </w:p>
    <w:p w14:paraId="012A43F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     [7]  UTF8String OPTIONAL, </w:t>
      </w:r>
    </w:p>
    <w:p w14:paraId="4D7E00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75E01C5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31AC74E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mMessages           [10] SEQUENCE OF MMBoxDescription</w:t>
      </w:r>
    </w:p>
    <w:p w14:paraId="400D6B0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DD0C735" w14:textId="77777777" w:rsidR="00585E8A" w:rsidRPr="00760004" w:rsidRDefault="00585E8A" w:rsidP="00585E8A">
      <w:pPr>
        <w:pStyle w:val="PlainText"/>
        <w:rPr>
          <w:rFonts w:ascii="Courier New" w:hAnsi="Courier New" w:cs="Courier New"/>
          <w:sz w:val="16"/>
          <w:szCs w:val="16"/>
        </w:rPr>
      </w:pPr>
    </w:p>
    <w:p w14:paraId="2D77354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MMSMBoxDelete ::= SEQUENCE</w:t>
      </w:r>
    </w:p>
    <w:p w14:paraId="5143329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9F8B03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48DBE6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CCEF9C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2B51C26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7A9AD0C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 OPTIONAL,</w:t>
      </w:r>
    </w:p>
    <w:p w14:paraId="2048AF2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      [6] MMSDeleteResponseStatus,</w:t>
      </w:r>
    </w:p>
    <w:p w14:paraId="1F740FA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responseStatusText  [7] UTF8String OPTIONAL</w:t>
      </w:r>
    </w:p>
    <w:p w14:paraId="42898B7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1B8B34B" w14:textId="77777777" w:rsidR="00585E8A" w:rsidRPr="00760004" w:rsidRDefault="00585E8A" w:rsidP="00585E8A">
      <w:pPr>
        <w:pStyle w:val="PlainText"/>
        <w:rPr>
          <w:rFonts w:ascii="Courier New" w:hAnsi="Courier New" w:cs="Courier New"/>
          <w:sz w:val="16"/>
          <w:szCs w:val="16"/>
        </w:rPr>
      </w:pPr>
    </w:p>
    <w:p w14:paraId="15C3144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MMSDeliveryReport ::= SEQUENCE</w:t>
      </w:r>
    </w:p>
    <w:p w14:paraId="77ED749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B9F3A7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5692F79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5F32432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26466E4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mMSDateTime         [4] Timestamp,</w:t>
      </w:r>
    </w:p>
    <w:p w14:paraId="77018E7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      [5] MMSResponseStatus,</w:t>
      </w:r>
    </w:p>
    <w:p w14:paraId="11C2F1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responseStatusText  [6] UTF8String OPTIONAL,</w:t>
      </w:r>
    </w:p>
    <w:p w14:paraId="7EAD05E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[7] UTF8String OPTIONAL,</w:t>
      </w:r>
    </w:p>
    <w:p w14:paraId="4EC9365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[8] UTF8String OPTIONAL,</w:t>
      </w:r>
    </w:p>
    <w:p w14:paraId="1837123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[9] UTF8String OPTIONAL</w:t>
      </w:r>
    </w:p>
    <w:p w14:paraId="13C24A3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FA67E25" w14:textId="77777777" w:rsidR="00585E8A" w:rsidRPr="00760004" w:rsidRDefault="00585E8A" w:rsidP="00585E8A">
      <w:pPr>
        <w:pStyle w:val="PlainText"/>
        <w:rPr>
          <w:rFonts w:ascii="Courier New" w:hAnsi="Courier New" w:cs="Courier New"/>
          <w:sz w:val="16"/>
          <w:szCs w:val="16"/>
        </w:rPr>
      </w:pPr>
    </w:p>
    <w:p w14:paraId="51421A9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MMSDeliveryReportNonLocalTarget ::= SEQUENCE</w:t>
      </w:r>
    </w:p>
    <w:p w14:paraId="700237A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01E72C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4B2676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1DADC0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2DCF724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0A61003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4652FF3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7915159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38EA992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forwardToOriginator [8]  BOOLEAN OPTIONAL,</w:t>
      </w:r>
    </w:p>
    <w:p w14:paraId="1B0134E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              [9]  MMStatus,</w:t>
      </w:r>
    </w:p>
    <w:p w14:paraId="1858027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statusExtension     [10] MMStatusExtension,</w:t>
      </w:r>
    </w:p>
    <w:p w14:paraId="0363B36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statusText          [11] MMStatusText,</w:t>
      </w:r>
    </w:p>
    <w:p w14:paraId="22E628E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[12] UTF8String OPTIONAL,</w:t>
      </w:r>
    </w:p>
    <w:p w14:paraId="72BCA98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[13] UTF8String OPTIONAL,</w:t>
      </w:r>
    </w:p>
    <w:p w14:paraId="4AC1221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[14] UTF8String OPTIONAL</w:t>
      </w:r>
    </w:p>
    <w:p w14:paraId="6E45E26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A0CB5DD" w14:textId="77777777" w:rsidR="00585E8A" w:rsidRPr="00760004" w:rsidRDefault="00585E8A" w:rsidP="00585E8A">
      <w:pPr>
        <w:pStyle w:val="PlainText"/>
        <w:rPr>
          <w:rFonts w:ascii="Courier New" w:hAnsi="Courier New" w:cs="Courier New"/>
          <w:sz w:val="16"/>
          <w:szCs w:val="16"/>
        </w:rPr>
      </w:pPr>
    </w:p>
    <w:p w14:paraId="24A9846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MMSReadReport ::= SEQUENCE</w:t>
      </w:r>
    </w:p>
    <w:p w14:paraId="16482D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A0053F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9A24A7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52100E0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4CF7D97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5B5FAF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00E1B32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mMSDateTime         [6] Timestamp,</w:t>
      </w:r>
    </w:p>
    <w:p w14:paraId="6DA33FE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readStatus          [7] MMSReadStatus,</w:t>
      </w:r>
    </w:p>
    <w:p w14:paraId="2AD66A9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[8] UTF8String OPTIONAL,</w:t>
      </w:r>
    </w:p>
    <w:p w14:paraId="7EC4E02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[9] UTF8String OPTIONAL,</w:t>
      </w:r>
    </w:p>
    <w:p w14:paraId="61D901B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[10] UTF8String OPTIONAL</w:t>
      </w:r>
    </w:p>
    <w:p w14:paraId="5D232A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92F226B" w14:textId="77777777" w:rsidR="00585E8A" w:rsidRPr="00760004" w:rsidRDefault="00585E8A" w:rsidP="00585E8A">
      <w:pPr>
        <w:pStyle w:val="PlainText"/>
        <w:rPr>
          <w:rFonts w:ascii="Courier New" w:hAnsi="Courier New" w:cs="Courier New"/>
          <w:sz w:val="16"/>
          <w:szCs w:val="16"/>
        </w:rPr>
      </w:pPr>
    </w:p>
    <w:p w14:paraId="104832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MMSReadReportNonLocalTarget ::= SEQUENCE</w:t>
      </w:r>
    </w:p>
    <w:p w14:paraId="3CB5B62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219D9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54B21E5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5043A2E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4DCCB4C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4140401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58E7674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[6] UTF8String,</w:t>
      </w:r>
    </w:p>
    <w:p w14:paraId="40710B9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4BD69E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readStatus          [8] MMSReadStatus,</w:t>
      </w:r>
    </w:p>
    <w:p w14:paraId="0379949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readStatusText      [9] MMSReadStatusText OPTIONAL,</w:t>
      </w:r>
    </w:p>
    <w:p w14:paraId="6A47209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applicID            [10] UTF8String OPTIONAL,</w:t>
      </w:r>
    </w:p>
    <w:p w14:paraId="45BA9E6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replyApplicID       [11] UTF8String OPTIONAL,</w:t>
      </w:r>
    </w:p>
    <w:p w14:paraId="235C4CF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auxApplicInfo       [12] UTF8String OPTIONAL</w:t>
      </w:r>
    </w:p>
    <w:p w14:paraId="2702186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66F958B" w14:textId="77777777" w:rsidR="00585E8A" w:rsidRPr="00760004" w:rsidRDefault="00585E8A" w:rsidP="00585E8A">
      <w:pPr>
        <w:pStyle w:val="PlainText"/>
        <w:rPr>
          <w:rFonts w:ascii="Courier New" w:hAnsi="Courier New" w:cs="Courier New"/>
          <w:sz w:val="16"/>
          <w:szCs w:val="16"/>
        </w:rPr>
      </w:pPr>
    </w:p>
    <w:p w14:paraId="51C8B2B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MMSCancel ::= SEQUENCE</w:t>
      </w:r>
    </w:p>
    <w:p w14:paraId="1B7CD95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FA9D32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116CAD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26FCEF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cancelID      [3] UTF8String,</w:t>
      </w:r>
    </w:p>
    <w:p w14:paraId="4663395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679C6CA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700B0D5" w14:textId="77777777" w:rsidR="00585E8A" w:rsidRPr="00760004" w:rsidRDefault="00585E8A" w:rsidP="00585E8A">
      <w:pPr>
        <w:pStyle w:val="PlainText"/>
        <w:rPr>
          <w:rFonts w:ascii="Courier New" w:hAnsi="Courier New" w:cs="Courier New"/>
          <w:sz w:val="16"/>
          <w:szCs w:val="16"/>
        </w:rPr>
      </w:pPr>
    </w:p>
    <w:p w14:paraId="708CD2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MMSMBoxViewRequest ::= SEQUENCE</w:t>
      </w:r>
    </w:p>
    <w:p w14:paraId="657D84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B4306B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5653F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83BFAE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4014FA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7FDFF1B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4D48E3A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0052665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742D0E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7F8A224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totals          [9]  INTEGER OPTIONAL,</w:t>
      </w:r>
    </w:p>
    <w:p w14:paraId="715297B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quotas          [10] MMSQuota OPTIONAL</w:t>
      </w:r>
    </w:p>
    <w:p w14:paraId="0894680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066E4AD" w14:textId="77777777" w:rsidR="00585E8A" w:rsidRPr="00760004" w:rsidRDefault="00585E8A" w:rsidP="00585E8A">
      <w:pPr>
        <w:pStyle w:val="PlainText"/>
        <w:rPr>
          <w:rFonts w:ascii="Courier New" w:hAnsi="Courier New" w:cs="Courier New"/>
          <w:sz w:val="16"/>
          <w:szCs w:val="16"/>
        </w:rPr>
      </w:pPr>
    </w:p>
    <w:p w14:paraId="465F936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MMSMBoxViewResponse ::= SEQUENCE</w:t>
      </w:r>
    </w:p>
    <w:p w14:paraId="5BA7502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CBAD1A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60A5D5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6ACCD9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1E58100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336B547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3793A8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36AC7A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11ECE28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47BA136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mMSTotals       [9]  BOOLEAN OPTIONAL,</w:t>
      </w:r>
    </w:p>
    <w:p w14:paraId="48882F0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mMSQuotas       [10] BOOLEAN OPTIONAL,</w:t>
      </w:r>
    </w:p>
    <w:p w14:paraId="2B806DF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mMessages       [11] SEQUENCE OF MMBoxDescription</w:t>
      </w:r>
    </w:p>
    <w:p w14:paraId="790686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A73EE4C" w14:textId="77777777" w:rsidR="00585E8A" w:rsidRPr="00760004" w:rsidRDefault="00585E8A" w:rsidP="00585E8A">
      <w:pPr>
        <w:pStyle w:val="PlainText"/>
        <w:rPr>
          <w:rFonts w:ascii="Courier New" w:hAnsi="Courier New" w:cs="Courier New"/>
          <w:sz w:val="16"/>
          <w:szCs w:val="16"/>
        </w:rPr>
      </w:pPr>
    </w:p>
    <w:p w14:paraId="1C89A12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MMBoxDescription ::= SEQUENCE</w:t>
      </w:r>
    </w:p>
    <w:p w14:paraId="66F8B40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E1E6BD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contentLocation          [1]  UTF8String OPTIONAL,</w:t>
      </w:r>
    </w:p>
    <w:p w14:paraId="201C236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 OPTIONAL,</w:t>
      </w:r>
    </w:p>
    <w:p w14:paraId="7285CE8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state                    [3]  MMState OPTIONAL,</w:t>
      </w:r>
    </w:p>
    <w:p w14:paraId="1251C5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                    [4]  SEQUENCE OF MMFlags OPTIONAL,</w:t>
      </w:r>
    </w:p>
    <w:p w14:paraId="660AD8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dateTime                 [5]  Timestamp OPTIONAL,</w:t>
      </w:r>
    </w:p>
    <w:p w14:paraId="4931515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originatingMMSParty      [6]  MMSParty OPTIONAL,</w:t>
      </w:r>
    </w:p>
    <w:p w14:paraId="040A74D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terminatingMMSParty      [7]  SEQUENCE OF MMSParty OPTIONAL,</w:t>
      </w:r>
    </w:p>
    <w:p w14:paraId="2031F83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cCRecipients             [8]  SEQUENCE OF MMSParty OPTIONAL,</w:t>
      </w:r>
    </w:p>
    <w:p w14:paraId="380CE73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bCCRecipients            [9]  SEQUENCE OF MMSParty OPTIONAL,</w:t>
      </w:r>
    </w:p>
    <w:p w14:paraId="6210205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1FB6B71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3F9B2B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3ED04E7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deliveryTime             [13] Timestamp OPTIONAL,</w:t>
      </w:r>
    </w:p>
    <w:p w14:paraId="585E3D6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3265CDD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messageSize              [15] INTEGER OPTIONAL,</w:t>
      </w:r>
    </w:p>
    <w:p w14:paraId="06977B6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replyCharging            [16] MMSReplyCharging OPTIONAL,</w:t>
      </w:r>
    </w:p>
    <w:p w14:paraId="7C65789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5BCFAA0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previouslySentByDateTime [18] Timestamp OPTIONAL,</w:t>
      </w:r>
    </w:p>
    <w:p w14:paraId="48BA5D2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contentType              [19] UTF8String OPTIONAL</w:t>
      </w:r>
    </w:p>
    <w:p w14:paraId="30948B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DA9D198" w14:textId="77777777" w:rsidR="00585E8A" w:rsidRPr="00760004" w:rsidRDefault="00585E8A" w:rsidP="00585E8A">
      <w:pPr>
        <w:pStyle w:val="PlainText"/>
        <w:rPr>
          <w:rFonts w:ascii="Courier New" w:hAnsi="Courier New" w:cs="Courier New"/>
          <w:sz w:val="16"/>
          <w:szCs w:val="16"/>
        </w:rPr>
      </w:pPr>
    </w:p>
    <w:p w14:paraId="06DA89F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08EA8E3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MMS CCPDU</w:t>
      </w:r>
    </w:p>
    <w:p w14:paraId="295F69A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4C657EB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CBC0CA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MMSCCPDU ::= SEQUENCE</w:t>
      </w:r>
    </w:p>
    <w:p w14:paraId="053E1D0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AECCF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9D92E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0BE2CED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mMSContent    [3] OCTET STRING</w:t>
      </w:r>
    </w:p>
    <w:p w14:paraId="1726FC0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DA08405" w14:textId="77777777" w:rsidR="00585E8A" w:rsidRPr="00760004" w:rsidRDefault="00585E8A" w:rsidP="00585E8A">
      <w:pPr>
        <w:pStyle w:val="PlainText"/>
        <w:rPr>
          <w:rFonts w:ascii="Courier New" w:hAnsi="Courier New" w:cs="Courier New"/>
          <w:sz w:val="16"/>
          <w:szCs w:val="16"/>
        </w:rPr>
      </w:pPr>
    </w:p>
    <w:p w14:paraId="21F592F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65144E8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MMS parameters</w:t>
      </w:r>
    </w:p>
    <w:p w14:paraId="57152C0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w:t>
      </w:r>
    </w:p>
    <w:p w14:paraId="62467E47" w14:textId="77777777" w:rsidR="00585E8A" w:rsidRPr="00760004" w:rsidRDefault="00585E8A" w:rsidP="00585E8A">
      <w:pPr>
        <w:pStyle w:val="PlainText"/>
        <w:rPr>
          <w:rFonts w:ascii="Courier New" w:hAnsi="Courier New" w:cs="Courier New"/>
          <w:sz w:val="16"/>
          <w:szCs w:val="16"/>
        </w:rPr>
      </w:pPr>
    </w:p>
    <w:p w14:paraId="4567480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MMSAdaptation ::= SEQUENCE</w:t>
      </w:r>
    </w:p>
    <w:p w14:paraId="264407E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AEFA89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allowed   [1] BOOLEAN,</w:t>
      </w:r>
    </w:p>
    <w:p w14:paraId="772499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overriden [2] BOOLEAN</w:t>
      </w:r>
    </w:p>
    <w:p w14:paraId="522A56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D4DF59D" w14:textId="77777777" w:rsidR="00585E8A" w:rsidRPr="00760004" w:rsidRDefault="00585E8A" w:rsidP="00585E8A">
      <w:pPr>
        <w:pStyle w:val="PlainText"/>
        <w:rPr>
          <w:rFonts w:ascii="Courier New" w:hAnsi="Courier New" w:cs="Courier New"/>
          <w:sz w:val="16"/>
          <w:szCs w:val="16"/>
        </w:rPr>
      </w:pPr>
    </w:p>
    <w:p w14:paraId="72D44BE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MMSCancelStatus ::= ENUMERATED</w:t>
      </w:r>
    </w:p>
    <w:p w14:paraId="557165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A6093D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cancelRequestSuccessfullyReceived(1),</w:t>
      </w:r>
    </w:p>
    <w:p w14:paraId="6615396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cancelRequestCorrupted(2)</w:t>
      </w:r>
    </w:p>
    <w:p w14:paraId="5749415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05CCDFF" w14:textId="77777777" w:rsidR="00585E8A" w:rsidRPr="00760004" w:rsidRDefault="00585E8A" w:rsidP="00585E8A">
      <w:pPr>
        <w:pStyle w:val="PlainText"/>
        <w:rPr>
          <w:rFonts w:ascii="Courier New" w:hAnsi="Courier New" w:cs="Courier New"/>
          <w:sz w:val="16"/>
          <w:szCs w:val="16"/>
        </w:rPr>
      </w:pPr>
    </w:p>
    <w:p w14:paraId="7357813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MMSContentClass ::= ENUMERATED</w:t>
      </w:r>
    </w:p>
    <w:p w14:paraId="7F05AD3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7D30FB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text(1),</w:t>
      </w:r>
    </w:p>
    <w:p w14:paraId="170DC4C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imageBasic(2),</w:t>
      </w:r>
    </w:p>
    <w:p w14:paraId="0641F69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imageRich(3),</w:t>
      </w:r>
    </w:p>
    <w:p w14:paraId="2B9D7D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videoBasic(4),</w:t>
      </w:r>
    </w:p>
    <w:p w14:paraId="53D6545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videoRich(5),</w:t>
      </w:r>
    </w:p>
    <w:p w14:paraId="606FA43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megaPixel(6),</w:t>
      </w:r>
    </w:p>
    <w:p w14:paraId="35FCAF4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contentBasic(7),</w:t>
      </w:r>
    </w:p>
    <w:p w14:paraId="39DDC91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contentRich(8)</w:t>
      </w:r>
    </w:p>
    <w:p w14:paraId="0C78EA2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5BA94E2" w14:textId="77777777" w:rsidR="00585E8A" w:rsidRPr="00760004" w:rsidRDefault="00585E8A" w:rsidP="00585E8A">
      <w:pPr>
        <w:pStyle w:val="PlainText"/>
        <w:rPr>
          <w:rFonts w:ascii="Courier New" w:hAnsi="Courier New" w:cs="Courier New"/>
          <w:sz w:val="16"/>
          <w:szCs w:val="16"/>
        </w:rPr>
      </w:pPr>
    </w:p>
    <w:p w14:paraId="31EE71F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MMSContentType ::= UTF8String</w:t>
      </w:r>
    </w:p>
    <w:p w14:paraId="23974F6D" w14:textId="77777777" w:rsidR="00585E8A" w:rsidRPr="00760004" w:rsidRDefault="00585E8A" w:rsidP="00585E8A">
      <w:pPr>
        <w:pStyle w:val="PlainText"/>
        <w:rPr>
          <w:rFonts w:ascii="Courier New" w:hAnsi="Courier New" w:cs="Courier New"/>
          <w:sz w:val="16"/>
          <w:szCs w:val="16"/>
        </w:rPr>
      </w:pPr>
    </w:p>
    <w:p w14:paraId="7ECEC6A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MMSDeleteResponseStatus ::= ENUMERATED</w:t>
      </w:r>
    </w:p>
    <w:p w14:paraId="5DA7445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4F5917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0BD9CC6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3D84884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206CF05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0E4D570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4810996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3FDB14C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52B843B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020AE39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76CA6B2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4E7D99B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437E536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6052550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5195F49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00D5446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10AD434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61FB1F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79F9869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74AC62C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14577C0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7B3E413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1E5863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3FE35A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1024DC9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712E7AA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1F24E3B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6540A50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C086E5C" w14:textId="77777777" w:rsidR="00585E8A" w:rsidRPr="00760004" w:rsidRDefault="00585E8A" w:rsidP="00585E8A">
      <w:pPr>
        <w:pStyle w:val="PlainText"/>
        <w:rPr>
          <w:rFonts w:ascii="Courier New" w:hAnsi="Courier New" w:cs="Courier New"/>
          <w:sz w:val="16"/>
          <w:szCs w:val="16"/>
        </w:rPr>
      </w:pPr>
    </w:p>
    <w:p w14:paraId="6A7EB7A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MMSDirection ::= ENUMERATED</w:t>
      </w:r>
    </w:p>
    <w:p w14:paraId="1A597C9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60D28F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fromTarget(0),</w:t>
      </w:r>
    </w:p>
    <w:p w14:paraId="71E92E1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toTarget(1)</w:t>
      </w:r>
    </w:p>
    <w:p w14:paraId="199B437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478DF5C" w14:textId="77777777" w:rsidR="00585E8A" w:rsidRPr="00760004" w:rsidRDefault="00585E8A" w:rsidP="00585E8A">
      <w:pPr>
        <w:pStyle w:val="PlainText"/>
        <w:rPr>
          <w:rFonts w:ascii="Courier New" w:hAnsi="Courier New" w:cs="Courier New"/>
          <w:sz w:val="16"/>
          <w:szCs w:val="16"/>
        </w:rPr>
      </w:pPr>
    </w:p>
    <w:p w14:paraId="5C1DBB2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MMSElementDescriptor ::= SEQUENCE</w:t>
      </w:r>
    </w:p>
    <w:p w14:paraId="7BA2261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69BB5B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reference [1] UTF8String,</w:t>
      </w:r>
    </w:p>
    <w:p w14:paraId="6E970F6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3437187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40B3829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1A605D8" w14:textId="77777777" w:rsidR="00585E8A" w:rsidRPr="00760004" w:rsidRDefault="00585E8A" w:rsidP="00585E8A">
      <w:pPr>
        <w:pStyle w:val="PlainText"/>
        <w:rPr>
          <w:rFonts w:ascii="Courier New" w:hAnsi="Courier New" w:cs="Courier New"/>
          <w:sz w:val="16"/>
          <w:szCs w:val="16"/>
        </w:rPr>
      </w:pPr>
    </w:p>
    <w:p w14:paraId="193AF64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MMSExpiry ::= SEQUENCE </w:t>
      </w:r>
    </w:p>
    <w:p w14:paraId="0606CE3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E221EA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expiryPeriod [1] INTEGER,</w:t>
      </w:r>
    </w:p>
    <w:p w14:paraId="0DFF8EA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periodFormat [2] MMSPeriodFormat         </w:t>
      </w:r>
    </w:p>
    <w:p w14:paraId="2010017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11534E8" w14:textId="77777777" w:rsidR="00585E8A" w:rsidRPr="00760004" w:rsidRDefault="00585E8A" w:rsidP="00585E8A">
      <w:pPr>
        <w:pStyle w:val="PlainText"/>
        <w:rPr>
          <w:rFonts w:ascii="Courier New" w:hAnsi="Courier New" w:cs="Courier New"/>
          <w:sz w:val="16"/>
          <w:szCs w:val="16"/>
        </w:rPr>
      </w:pPr>
    </w:p>
    <w:p w14:paraId="459B79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MMFlags ::= SEQUENCE </w:t>
      </w:r>
    </w:p>
    <w:p w14:paraId="7899BF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D51467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length     [1] INTEGER,</w:t>
      </w:r>
    </w:p>
    <w:p w14:paraId="7208E79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       [2] MMStateFlag,</w:t>
      </w:r>
    </w:p>
    <w:p w14:paraId="5AA8A98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flagString [3] UTF8String</w:t>
      </w:r>
    </w:p>
    <w:p w14:paraId="137D541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A0F2C2D" w14:textId="77777777" w:rsidR="00585E8A" w:rsidRPr="00760004" w:rsidRDefault="00585E8A" w:rsidP="00585E8A">
      <w:pPr>
        <w:pStyle w:val="PlainText"/>
        <w:rPr>
          <w:rFonts w:ascii="Courier New" w:hAnsi="Courier New" w:cs="Courier New"/>
          <w:sz w:val="16"/>
          <w:szCs w:val="16"/>
        </w:rPr>
      </w:pPr>
    </w:p>
    <w:p w14:paraId="431E9AE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MMSMessageClass ::= ENUMERATED</w:t>
      </w:r>
    </w:p>
    <w:p w14:paraId="082A7B7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0CF90B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personal(1),</w:t>
      </w:r>
    </w:p>
    <w:p w14:paraId="15EFD2C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advertisement(2),</w:t>
      </w:r>
    </w:p>
    <w:p w14:paraId="2C76511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informational(3),</w:t>
      </w:r>
    </w:p>
    <w:p w14:paraId="5211EB0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auto(4)</w:t>
      </w:r>
    </w:p>
    <w:p w14:paraId="14720ED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6AFF06B" w14:textId="77777777" w:rsidR="00585E8A" w:rsidRPr="00760004" w:rsidRDefault="00585E8A" w:rsidP="00585E8A">
      <w:pPr>
        <w:pStyle w:val="PlainText"/>
        <w:rPr>
          <w:rFonts w:ascii="Courier New" w:hAnsi="Courier New" w:cs="Courier New"/>
          <w:sz w:val="16"/>
          <w:szCs w:val="16"/>
        </w:rPr>
      </w:pPr>
    </w:p>
    <w:p w14:paraId="56A740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MMSParty ::= SEQUENCE</w:t>
      </w:r>
    </w:p>
    <w:p w14:paraId="695F12F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F67CCF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mMSPartyIDs [1] SEQUENCE OF MMSPartyID,</w:t>
      </w:r>
    </w:p>
    <w:p w14:paraId="4C2E4EB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nonLocalID  [2] NonLocalID</w:t>
      </w:r>
    </w:p>
    <w:p w14:paraId="278F4EA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FC913AA" w14:textId="77777777" w:rsidR="00585E8A" w:rsidRPr="00760004" w:rsidRDefault="00585E8A" w:rsidP="00585E8A">
      <w:pPr>
        <w:pStyle w:val="PlainText"/>
        <w:rPr>
          <w:rFonts w:ascii="Courier New" w:hAnsi="Courier New" w:cs="Courier New"/>
          <w:sz w:val="16"/>
          <w:szCs w:val="16"/>
        </w:rPr>
      </w:pPr>
    </w:p>
    <w:p w14:paraId="2004470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MMSPartyID ::= CHOICE</w:t>
      </w:r>
    </w:p>
    <w:p w14:paraId="5F25FBC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F392DD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e164Number   [1] E164Number,</w:t>
      </w:r>
    </w:p>
    <w:p w14:paraId="5FA0EA3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emailAddress [2] EmailAddress,</w:t>
      </w:r>
    </w:p>
    <w:p w14:paraId="3B475BD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iMSI         [3] IMSI,</w:t>
      </w:r>
    </w:p>
    <w:p w14:paraId="3B9BF3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68CAAAD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4208543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sUPI         [6] SUPI,</w:t>
      </w:r>
    </w:p>
    <w:p w14:paraId="5492B91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gPSI         [7] GPSI</w:t>
      </w:r>
    </w:p>
    <w:p w14:paraId="1BD360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1722459D" w14:textId="77777777" w:rsidR="00585E8A" w:rsidRPr="00760004" w:rsidRDefault="00585E8A" w:rsidP="00585E8A">
      <w:pPr>
        <w:pStyle w:val="PlainText"/>
        <w:rPr>
          <w:rFonts w:ascii="Courier New" w:hAnsi="Courier New" w:cs="Courier New"/>
          <w:sz w:val="16"/>
          <w:szCs w:val="16"/>
        </w:rPr>
      </w:pPr>
    </w:p>
    <w:p w14:paraId="18D5512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MMSPeriodFormat ::= ENUMERATED</w:t>
      </w:r>
    </w:p>
    <w:p w14:paraId="4A96489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26A938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absolute(1),</w:t>
      </w:r>
    </w:p>
    <w:p w14:paraId="4DAA8C5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relative(2)</w:t>
      </w:r>
    </w:p>
    <w:p w14:paraId="22D7C25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A46C245" w14:textId="77777777" w:rsidR="00585E8A" w:rsidRPr="00760004" w:rsidRDefault="00585E8A" w:rsidP="00585E8A">
      <w:pPr>
        <w:pStyle w:val="PlainText"/>
        <w:rPr>
          <w:rFonts w:ascii="Courier New" w:hAnsi="Courier New" w:cs="Courier New"/>
          <w:sz w:val="16"/>
          <w:szCs w:val="16"/>
        </w:rPr>
      </w:pPr>
    </w:p>
    <w:p w14:paraId="17979BE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MMSPreviouslySent ::= SEQUENCE</w:t>
      </w:r>
    </w:p>
    <w:p w14:paraId="2E4571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92C4AE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previouslySentByParty [1] MMSParty,</w:t>
      </w:r>
    </w:p>
    <w:p w14:paraId="7342299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sequenceNumber        [2] INTEGER,</w:t>
      </w:r>
    </w:p>
    <w:p w14:paraId="4C41EC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previousSendDateTime  [3] Timestamp</w:t>
      </w:r>
    </w:p>
    <w:p w14:paraId="1813489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6D3F9E2" w14:textId="77777777" w:rsidR="00585E8A" w:rsidRPr="00760004" w:rsidRDefault="00585E8A" w:rsidP="00585E8A">
      <w:pPr>
        <w:pStyle w:val="PlainText"/>
        <w:rPr>
          <w:rFonts w:ascii="Courier New" w:hAnsi="Courier New" w:cs="Courier New"/>
          <w:sz w:val="16"/>
          <w:szCs w:val="16"/>
        </w:rPr>
      </w:pPr>
    </w:p>
    <w:p w14:paraId="7D261BB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MMSPreviouslySentBy ::= SEQUENCE OF MMSPreviouslySent</w:t>
      </w:r>
    </w:p>
    <w:p w14:paraId="3A01C8F8" w14:textId="77777777" w:rsidR="00585E8A" w:rsidRPr="00760004" w:rsidRDefault="00585E8A" w:rsidP="00585E8A">
      <w:pPr>
        <w:pStyle w:val="PlainText"/>
        <w:rPr>
          <w:rFonts w:ascii="Courier New" w:hAnsi="Courier New" w:cs="Courier New"/>
          <w:sz w:val="16"/>
          <w:szCs w:val="16"/>
        </w:rPr>
      </w:pPr>
    </w:p>
    <w:p w14:paraId="7187A03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MMSPriority ::= ENUMERATED</w:t>
      </w:r>
    </w:p>
    <w:p w14:paraId="7B1B55A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2B277B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low(1),</w:t>
      </w:r>
    </w:p>
    <w:p w14:paraId="73A82F7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normal(2),</w:t>
      </w:r>
    </w:p>
    <w:p w14:paraId="16314BE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high(3)</w:t>
      </w:r>
    </w:p>
    <w:p w14:paraId="7C39EA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4DEA92C" w14:textId="77777777" w:rsidR="00585E8A" w:rsidRPr="00760004" w:rsidRDefault="00585E8A" w:rsidP="00585E8A">
      <w:pPr>
        <w:pStyle w:val="PlainText"/>
        <w:rPr>
          <w:rFonts w:ascii="Courier New" w:hAnsi="Courier New" w:cs="Courier New"/>
          <w:sz w:val="16"/>
          <w:szCs w:val="16"/>
        </w:rPr>
      </w:pPr>
    </w:p>
    <w:p w14:paraId="7D0CDA1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MMSQuota ::= SEQUENCE</w:t>
      </w:r>
    </w:p>
    <w:p w14:paraId="7118A8A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A0A32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quota     [1] INTEGER,</w:t>
      </w:r>
    </w:p>
    <w:p w14:paraId="544ECE7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quotaUnit [2] MMSQuotaUnit</w:t>
      </w:r>
    </w:p>
    <w:p w14:paraId="6E534DD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CDE5487" w14:textId="77777777" w:rsidR="00585E8A" w:rsidRPr="00760004" w:rsidRDefault="00585E8A" w:rsidP="00585E8A">
      <w:pPr>
        <w:pStyle w:val="PlainText"/>
        <w:rPr>
          <w:rFonts w:ascii="Courier New" w:hAnsi="Courier New" w:cs="Courier New"/>
          <w:sz w:val="16"/>
          <w:szCs w:val="16"/>
        </w:rPr>
      </w:pPr>
    </w:p>
    <w:p w14:paraId="485D78A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MMSQuotaUnit ::= ENUMERATED</w:t>
      </w:r>
    </w:p>
    <w:p w14:paraId="44EADF6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188935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numMessages(1),</w:t>
      </w:r>
    </w:p>
    <w:p w14:paraId="6F8910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bytes(2)</w:t>
      </w:r>
    </w:p>
    <w:p w14:paraId="78574C8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8202013" w14:textId="77777777" w:rsidR="00585E8A" w:rsidRPr="00760004" w:rsidRDefault="00585E8A" w:rsidP="00585E8A">
      <w:pPr>
        <w:pStyle w:val="PlainText"/>
        <w:rPr>
          <w:rFonts w:ascii="Courier New" w:hAnsi="Courier New" w:cs="Courier New"/>
          <w:sz w:val="16"/>
          <w:szCs w:val="16"/>
        </w:rPr>
      </w:pPr>
    </w:p>
    <w:p w14:paraId="137B5FE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MMSReadStatus ::= ENUMERATED</w:t>
      </w:r>
    </w:p>
    <w:p w14:paraId="7F1BFDE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FE996C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read(1),</w:t>
      </w:r>
    </w:p>
    <w:p w14:paraId="6F4B6D1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deletedWithoutBeingRead(2)</w:t>
      </w:r>
    </w:p>
    <w:p w14:paraId="3BA43EB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7066046" w14:textId="77777777" w:rsidR="00585E8A" w:rsidRPr="00760004" w:rsidRDefault="00585E8A" w:rsidP="00585E8A">
      <w:pPr>
        <w:pStyle w:val="PlainText"/>
        <w:rPr>
          <w:rFonts w:ascii="Courier New" w:hAnsi="Courier New" w:cs="Courier New"/>
          <w:sz w:val="16"/>
          <w:szCs w:val="16"/>
        </w:rPr>
      </w:pPr>
    </w:p>
    <w:p w14:paraId="3AA831F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MMSReadStatusText ::= UTF8String</w:t>
      </w:r>
    </w:p>
    <w:p w14:paraId="61910CEB" w14:textId="77777777" w:rsidR="00585E8A" w:rsidRPr="00760004" w:rsidRDefault="00585E8A" w:rsidP="00585E8A">
      <w:pPr>
        <w:pStyle w:val="PlainText"/>
        <w:rPr>
          <w:rFonts w:ascii="Courier New" w:hAnsi="Courier New" w:cs="Courier New"/>
          <w:sz w:val="16"/>
          <w:szCs w:val="16"/>
        </w:rPr>
      </w:pPr>
    </w:p>
    <w:p w14:paraId="14A984D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MMSReplyCharging ::= ENUMERATED</w:t>
      </w:r>
    </w:p>
    <w:p w14:paraId="4658F98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E6A75D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requested(0),</w:t>
      </w:r>
    </w:p>
    <w:p w14:paraId="35373D8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requestedTextOnly(1),</w:t>
      </w:r>
    </w:p>
    <w:p w14:paraId="2340330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accepted(2),</w:t>
      </w:r>
    </w:p>
    <w:p w14:paraId="70F20B8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acceptedTextOnly(3)</w:t>
      </w:r>
    </w:p>
    <w:p w14:paraId="10B1032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1D3939C" w14:textId="77777777" w:rsidR="00585E8A" w:rsidRPr="00760004" w:rsidRDefault="00585E8A" w:rsidP="00585E8A">
      <w:pPr>
        <w:pStyle w:val="PlainText"/>
        <w:rPr>
          <w:rFonts w:ascii="Courier New" w:hAnsi="Courier New" w:cs="Courier New"/>
          <w:sz w:val="16"/>
          <w:szCs w:val="16"/>
        </w:rPr>
      </w:pPr>
    </w:p>
    <w:p w14:paraId="5CD2C5B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MMSResponseStatus ::= ENUMERATED</w:t>
      </w:r>
    </w:p>
    <w:p w14:paraId="1CF751F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70F9CA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0CF9E0E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6934D74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2B3399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75A14E7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484B9C5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17B8CA1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272D6EB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14FDD36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68A2E2B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4BE156D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1ECD11F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3C37938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3B23E8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6B93C3A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1EC5331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0E468C6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4385B72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7BCFCAD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6DA5E0D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0FAE80A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348B431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5D99A5D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6A7B224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10E0134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7F5172A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72A91A6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C67E82B" w14:textId="77777777" w:rsidR="00585E8A" w:rsidRPr="00760004" w:rsidRDefault="00585E8A" w:rsidP="00585E8A">
      <w:pPr>
        <w:pStyle w:val="PlainText"/>
        <w:rPr>
          <w:rFonts w:ascii="Courier New" w:hAnsi="Courier New" w:cs="Courier New"/>
          <w:sz w:val="16"/>
          <w:szCs w:val="16"/>
        </w:rPr>
      </w:pPr>
    </w:p>
    <w:p w14:paraId="19429D5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MMSRetrieveStatus ::= ENUMERATED</w:t>
      </w:r>
    </w:p>
    <w:p w14:paraId="2B9B567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1510C1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1D49A7A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2DB238B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errorTransientMessageNotFound(3),</w:t>
      </w:r>
    </w:p>
    <w:p w14:paraId="2937AC6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errorTransientNetworkProblem(4),</w:t>
      </w:r>
    </w:p>
    <w:p w14:paraId="57DD9F4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errorPermanentFailure(5),</w:t>
      </w:r>
    </w:p>
    <w:p w14:paraId="6C35582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errorPermanentServiceDenied(6),</w:t>
      </w:r>
    </w:p>
    <w:p w14:paraId="5583A60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36858767"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errorPermanentContentUnsupported(8)</w:t>
      </w:r>
    </w:p>
    <w:p w14:paraId="3BA855F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3F756AD" w14:textId="77777777" w:rsidR="00585E8A" w:rsidRPr="00760004" w:rsidRDefault="00585E8A" w:rsidP="00585E8A">
      <w:pPr>
        <w:pStyle w:val="PlainText"/>
        <w:rPr>
          <w:rFonts w:ascii="Courier New" w:hAnsi="Courier New" w:cs="Courier New"/>
          <w:sz w:val="16"/>
          <w:szCs w:val="16"/>
        </w:rPr>
      </w:pPr>
    </w:p>
    <w:p w14:paraId="02C4F22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MMSStoreStatus ::= ENUMERATED</w:t>
      </w:r>
    </w:p>
    <w:p w14:paraId="588BA58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05B001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3E1E87F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34529E8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errorTransientNetworkProblem(3),</w:t>
      </w:r>
    </w:p>
    <w:p w14:paraId="609908D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errorPermanentFailure(4),</w:t>
      </w:r>
    </w:p>
    <w:p w14:paraId="69F62CB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errorPermanentServiceDenied(5),</w:t>
      </w:r>
    </w:p>
    <w:p w14:paraId="241DB92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errorPermanentMessageFormatCorrupt(6),</w:t>
      </w:r>
    </w:p>
    <w:p w14:paraId="2353E24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641BCB7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errorMMBoxFull(8)</w:t>
      </w:r>
    </w:p>
    <w:p w14:paraId="1958F3F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4930D04" w14:textId="77777777" w:rsidR="00585E8A" w:rsidRPr="00760004" w:rsidRDefault="00585E8A" w:rsidP="00585E8A">
      <w:pPr>
        <w:pStyle w:val="PlainText"/>
        <w:rPr>
          <w:rFonts w:ascii="Courier New" w:hAnsi="Courier New" w:cs="Courier New"/>
          <w:sz w:val="16"/>
          <w:szCs w:val="16"/>
        </w:rPr>
      </w:pPr>
    </w:p>
    <w:p w14:paraId="186709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MMState ::= ENUMERATED</w:t>
      </w:r>
    </w:p>
    <w:p w14:paraId="43D9C771"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14C51DE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draft(1),</w:t>
      </w:r>
    </w:p>
    <w:p w14:paraId="691A122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sent(2),</w:t>
      </w:r>
    </w:p>
    <w:p w14:paraId="2837EC3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new(3),</w:t>
      </w:r>
    </w:p>
    <w:p w14:paraId="046EBA3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retrieved(4),</w:t>
      </w:r>
    </w:p>
    <w:p w14:paraId="26EB034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forwarded(5)</w:t>
      </w:r>
    </w:p>
    <w:p w14:paraId="20E9D48C"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458BCE35" w14:textId="77777777" w:rsidR="00585E8A" w:rsidRPr="00760004" w:rsidRDefault="00585E8A" w:rsidP="00585E8A">
      <w:pPr>
        <w:pStyle w:val="PlainText"/>
        <w:rPr>
          <w:rFonts w:ascii="Courier New" w:hAnsi="Courier New" w:cs="Courier New"/>
          <w:sz w:val="16"/>
          <w:szCs w:val="16"/>
        </w:rPr>
      </w:pPr>
    </w:p>
    <w:p w14:paraId="1F72AEC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MMStateFlag ::= ENUMERATED</w:t>
      </w:r>
    </w:p>
    <w:p w14:paraId="0DA8EFB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50172B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add(1),</w:t>
      </w:r>
    </w:p>
    <w:p w14:paraId="439A762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remove(2),</w:t>
      </w:r>
    </w:p>
    <w:p w14:paraId="17B46FD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filter(3)</w:t>
      </w:r>
    </w:p>
    <w:p w14:paraId="00328C1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2E359FDB" w14:textId="77777777" w:rsidR="00585E8A" w:rsidRPr="00760004" w:rsidRDefault="00585E8A" w:rsidP="00585E8A">
      <w:pPr>
        <w:pStyle w:val="PlainText"/>
        <w:rPr>
          <w:rFonts w:ascii="Courier New" w:hAnsi="Courier New" w:cs="Courier New"/>
          <w:sz w:val="16"/>
          <w:szCs w:val="16"/>
        </w:rPr>
      </w:pPr>
    </w:p>
    <w:p w14:paraId="5A42694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MMStatus ::= ENUMERATED</w:t>
      </w:r>
    </w:p>
    <w:p w14:paraId="40CEA7E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530C4F9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expired(1),</w:t>
      </w:r>
    </w:p>
    <w:p w14:paraId="1A5530D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retrieved(2),</w:t>
      </w:r>
    </w:p>
    <w:p w14:paraId="513E6BC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rejected(3),</w:t>
      </w:r>
    </w:p>
    <w:p w14:paraId="62BAD2A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deferred(4),</w:t>
      </w:r>
    </w:p>
    <w:p w14:paraId="342FD3B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unrecognized(5),</w:t>
      </w:r>
    </w:p>
    <w:p w14:paraId="29DAE4A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indeterminate(6),</w:t>
      </w:r>
    </w:p>
    <w:p w14:paraId="4D82E98E"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forwarded(7),</w:t>
      </w:r>
    </w:p>
    <w:p w14:paraId="3246D556"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unreachable(8)</w:t>
      </w:r>
    </w:p>
    <w:p w14:paraId="62731B88"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74F421B2" w14:textId="77777777" w:rsidR="00585E8A" w:rsidRPr="00760004" w:rsidRDefault="00585E8A" w:rsidP="00585E8A">
      <w:pPr>
        <w:pStyle w:val="PlainText"/>
        <w:rPr>
          <w:rFonts w:ascii="Courier New" w:hAnsi="Courier New" w:cs="Courier New"/>
          <w:sz w:val="16"/>
          <w:szCs w:val="16"/>
        </w:rPr>
      </w:pPr>
    </w:p>
    <w:p w14:paraId="54BD9C14"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MMStatusExtension ::= ENUMERATED</w:t>
      </w:r>
    </w:p>
    <w:p w14:paraId="09199332"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3530962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rejectionByMMSRecipient(0),</w:t>
      </w:r>
    </w:p>
    <w:p w14:paraId="23FDC185"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rejectionByOtherRS(1)</w:t>
      </w:r>
    </w:p>
    <w:p w14:paraId="58F5D33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69B6001C" w14:textId="77777777" w:rsidR="00585E8A" w:rsidRPr="00760004" w:rsidRDefault="00585E8A" w:rsidP="00585E8A">
      <w:pPr>
        <w:pStyle w:val="PlainText"/>
        <w:rPr>
          <w:rFonts w:ascii="Courier New" w:hAnsi="Courier New" w:cs="Courier New"/>
          <w:sz w:val="16"/>
          <w:szCs w:val="16"/>
        </w:rPr>
      </w:pPr>
    </w:p>
    <w:p w14:paraId="062F256A"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MMStatusText ::= UTF8String</w:t>
      </w:r>
    </w:p>
    <w:p w14:paraId="59BB14EB" w14:textId="77777777" w:rsidR="00585E8A" w:rsidRPr="00760004" w:rsidRDefault="00585E8A" w:rsidP="00585E8A">
      <w:pPr>
        <w:pStyle w:val="PlainText"/>
        <w:rPr>
          <w:rFonts w:ascii="Courier New" w:hAnsi="Courier New" w:cs="Courier New"/>
          <w:sz w:val="16"/>
          <w:szCs w:val="16"/>
        </w:rPr>
      </w:pPr>
    </w:p>
    <w:p w14:paraId="791E6B29"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MMSSubject ::= UTF8String</w:t>
      </w:r>
    </w:p>
    <w:p w14:paraId="1F020466" w14:textId="77777777" w:rsidR="00585E8A" w:rsidRPr="00760004" w:rsidRDefault="00585E8A" w:rsidP="00585E8A">
      <w:pPr>
        <w:pStyle w:val="PlainText"/>
        <w:rPr>
          <w:rFonts w:ascii="Courier New" w:hAnsi="Courier New" w:cs="Courier New"/>
          <w:sz w:val="16"/>
          <w:szCs w:val="16"/>
        </w:rPr>
      </w:pPr>
    </w:p>
    <w:p w14:paraId="2B6F8450"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MMSVersion ::= SEQUENCE</w:t>
      </w:r>
    </w:p>
    <w:p w14:paraId="7033C0EF"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w:t>
      </w:r>
    </w:p>
    <w:p w14:paraId="0C7D82CB"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majorVersion [1] INTEGER,</w:t>
      </w:r>
    </w:p>
    <w:p w14:paraId="460F63DD"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minorVersion [2] INTEGER</w:t>
      </w:r>
    </w:p>
    <w:p w14:paraId="5776DF03" w14:textId="77777777" w:rsidR="00585E8A" w:rsidRPr="00760004" w:rsidRDefault="00585E8A" w:rsidP="00585E8A">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FDF3F22" w14:textId="77777777" w:rsidR="003E7F60" w:rsidRPr="00760004" w:rsidRDefault="003E7F60" w:rsidP="003E7F60">
      <w:pPr>
        <w:pStyle w:val="PlainText"/>
        <w:rPr>
          <w:rFonts w:ascii="Courier New" w:hAnsi="Courier New" w:cs="Courier New"/>
          <w:sz w:val="16"/>
          <w:szCs w:val="16"/>
        </w:rPr>
      </w:pPr>
    </w:p>
    <w:p w14:paraId="6285ED7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w:t>
      </w:r>
    </w:p>
    <w:p w14:paraId="46F3E0A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-- 5G PTC definitions</w:t>
      </w:r>
    </w:p>
    <w:p w14:paraId="14FE01C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w:t>
      </w:r>
    </w:p>
    <w:p w14:paraId="6F979924" w14:textId="77777777" w:rsidR="003E7F60" w:rsidRPr="00760004" w:rsidRDefault="003E7F60" w:rsidP="003E7F60">
      <w:pPr>
        <w:pStyle w:val="PlainText"/>
        <w:rPr>
          <w:rFonts w:ascii="Courier New" w:hAnsi="Courier New" w:cs="Courier New"/>
          <w:sz w:val="16"/>
          <w:szCs w:val="16"/>
        </w:rPr>
      </w:pPr>
    </w:p>
    <w:p w14:paraId="25DAF67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PTCRegistration  ::= SEQUENCE</w:t>
      </w:r>
    </w:p>
    <w:p w14:paraId="5C2DD46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53B1EF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82064A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7DC2B3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pTCRegistrationRequest        [3] PTCRegistrationRequest,</w:t>
      </w:r>
    </w:p>
    <w:p w14:paraId="3173356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pTCRegistrationOutcome        [4] PTCRegistrationOutcome</w:t>
      </w:r>
    </w:p>
    <w:p w14:paraId="2BD5B17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0065A1B" w14:textId="77777777" w:rsidR="003E7F60" w:rsidRPr="00760004" w:rsidRDefault="003E7F60" w:rsidP="003E7F60">
      <w:pPr>
        <w:pStyle w:val="PlainText"/>
        <w:rPr>
          <w:rFonts w:ascii="Courier New" w:hAnsi="Courier New" w:cs="Courier New"/>
          <w:sz w:val="16"/>
          <w:szCs w:val="16"/>
        </w:rPr>
      </w:pPr>
    </w:p>
    <w:p w14:paraId="4EBB8DE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PTCSessionInitiation  ::= SEQUENCE</w:t>
      </w:r>
    </w:p>
    <w:p w14:paraId="0C3FDDC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92C666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762277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B91894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794B47D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5810236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7E2A081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2D8561F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710C84F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0855ED1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6374906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pTCHost                       [10] PTCTargetInformation OPTIONAL</w:t>
      </w:r>
    </w:p>
    <w:p w14:paraId="09D4702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5DE31A6" w14:textId="77777777" w:rsidR="003E7F60" w:rsidRPr="00760004" w:rsidRDefault="003E7F60" w:rsidP="003E7F60">
      <w:pPr>
        <w:pStyle w:val="PlainText"/>
        <w:rPr>
          <w:rFonts w:ascii="Courier New" w:hAnsi="Courier New" w:cs="Courier New"/>
          <w:sz w:val="16"/>
          <w:szCs w:val="16"/>
        </w:rPr>
      </w:pPr>
    </w:p>
    <w:p w14:paraId="282385B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PTCSessionAbandon  ::= SEQUENCE</w:t>
      </w:r>
    </w:p>
    <w:p w14:paraId="75CDCA9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2E11E0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148D39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1EB4AB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5A9DFAB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79A7123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pTCAbandonCause               [5] INTEGER</w:t>
      </w:r>
    </w:p>
    <w:p w14:paraId="1972D7D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5CF49B7" w14:textId="77777777" w:rsidR="003E7F60" w:rsidRPr="00760004" w:rsidRDefault="003E7F60" w:rsidP="003E7F60">
      <w:pPr>
        <w:pStyle w:val="PlainText"/>
        <w:rPr>
          <w:rFonts w:ascii="Courier New" w:hAnsi="Courier New" w:cs="Courier New"/>
          <w:sz w:val="16"/>
          <w:szCs w:val="16"/>
        </w:rPr>
      </w:pPr>
    </w:p>
    <w:p w14:paraId="5C4BDFE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PTCSessionStart  ::= SEQUENCE</w:t>
      </w:r>
    </w:p>
    <w:p w14:paraId="65DA56E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4447A3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2106BF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B0AA51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426D473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7550EDB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3CBCEAF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368FAD7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40FED25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0AD78C0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pTCHost                       [9] PTCTargetInformation OPTIONAL,</w:t>
      </w:r>
    </w:p>
    <w:p w14:paraId="0A2496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pTCBearerCapability           [10] UTF8String OPTIONAL</w:t>
      </w:r>
    </w:p>
    <w:p w14:paraId="38B46CE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CC25A10" w14:textId="77777777" w:rsidR="003E7F60" w:rsidRPr="00760004" w:rsidRDefault="003E7F60" w:rsidP="003E7F60">
      <w:pPr>
        <w:pStyle w:val="PlainText"/>
        <w:rPr>
          <w:rFonts w:ascii="Courier New" w:hAnsi="Courier New" w:cs="Courier New"/>
          <w:sz w:val="16"/>
          <w:szCs w:val="16"/>
        </w:rPr>
      </w:pPr>
    </w:p>
    <w:p w14:paraId="470625F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PTCSessionEnd  ::= SEQUENCE</w:t>
      </w:r>
    </w:p>
    <w:p w14:paraId="51EACB2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7802B8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B13834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6A050C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0F4894A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6E7C8045" w14:textId="77777777" w:rsidR="003E7F60" w:rsidRPr="00760004" w:rsidRDefault="003E7F60" w:rsidP="003E7F60">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pTCParticipants               [5] SEQUENCE OF PTCTargetInformation OPTIONAL,</w:t>
      </w:r>
    </w:p>
    <w:p w14:paraId="3951C59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1115E25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pTCSessionEndCause            [7] PTCSessionEndCause</w:t>
      </w:r>
    </w:p>
    <w:p w14:paraId="0F98C4B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2BFD1FC" w14:textId="77777777" w:rsidR="003E7F60" w:rsidRPr="00760004" w:rsidRDefault="003E7F60" w:rsidP="003E7F60">
      <w:pPr>
        <w:pStyle w:val="PlainText"/>
        <w:rPr>
          <w:rFonts w:ascii="Courier New" w:hAnsi="Courier New" w:cs="Courier New"/>
          <w:sz w:val="16"/>
          <w:szCs w:val="16"/>
        </w:rPr>
      </w:pPr>
    </w:p>
    <w:p w14:paraId="43E7962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PTCStartOfInterception  ::= SEQUENCE</w:t>
      </w:r>
    </w:p>
    <w:p w14:paraId="2678155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7D73C7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736775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0F8E337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preEstSessionID               [3] PTCSessionInfo OPTIONAL,</w:t>
      </w:r>
    </w:p>
    <w:p w14:paraId="5D58CEF7" w14:textId="77777777" w:rsidR="003E7F60" w:rsidRPr="00760004" w:rsidRDefault="003E7F60" w:rsidP="003E7F60">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pTCOriginatingID              [4] PTCTargetInformation,</w:t>
      </w:r>
    </w:p>
    <w:p w14:paraId="3308D42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[5] PTCSessionInfo OPTIONAL,</w:t>
      </w:r>
    </w:p>
    <w:p w14:paraId="74C0217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pTCHost                       [6] PTCTargetInformation OPTIONAL,</w:t>
      </w:r>
    </w:p>
    <w:p w14:paraId="09D042F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pTCParticipants               [7] SEQUENCE OF PTCTargetInformation OPTIONAL,</w:t>
      </w:r>
    </w:p>
    <w:p w14:paraId="15A515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pTCMediaStreamAvail           [8] BOOLEAN OPTIONAL,</w:t>
      </w:r>
    </w:p>
    <w:p w14:paraId="793C9C6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25491B7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0AFB4C5" w14:textId="77777777" w:rsidR="003E7F60" w:rsidRPr="00760004" w:rsidRDefault="003E7F60" w:rsidP="003E7F60">
      <w:pPr>
        <w:pStyle w:val="PlainText"/>
        <w:rPr>
          <w:rFonts w:ascii="Courier New" w:hAnsi="Courier New" w:cs="Courier New"/>
          <w:sz w:val="16"/>
          <w:szCs w:val="16"/>
        </w:rPr>
      </w:pPr>
    </w:p>
    <w:p w14:paraId="6FB6ABC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PTCPreEstablishedSession  ::= SEQUENCE</w:t>
      </w:r>
    </w:p>
    <w:p w14:paraId="4DE9C73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C8B819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EF728B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5AE1CA6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rTPSetting                    [3] RTPSetting,</w:t>
      </w:r>
    </w:p>
    <w:p w14:paraId="231F783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pTCMediaCapability            [4] UTF8String,</w:t>
      </w:r>
    </w:p>
    <w:p w14:paraId="095292F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pTCPreEstSessionID            [5] PTCSessionInfo,</w:t>
      </w:r>
    </w:p>
    <w:p w14:paraId="3FDC08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pTCPreEstStatus               [6] PTCPreEstStatus,</w:t>
      </w:r>
    </w:p>
    <w:p w14:paraId="7744FE7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pTCMediaStreamAvail           [7] BOOLEAN OPTIONAL,</w:t>
      </w:r>
    </w:p>
    <w:p w14:paraId="2CE297C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0BE5C66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pTCFailureCode                [9] PTCFailureCode OPTIONAL</w:t>
      </w:r>
    </w:p>
    <w:p w14:paraId="08F807E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E52DC4A" w14:textId="77777777" w:rsidR="003E7F60" w:rsidRPr="00760004" w:rsidRDefault="003E7F60" w:rsidP="003E7F60">
      <w:pPr>
        <w:pStyle w:val="PlainText"/>
        <w:rPr>
          <w:rFonts w:ascii="Courier New" w:hAnsi="Courier New" w:cs="Courier New"/>
          <w:sz w:val="16"/>
          <w:szCs w:val="16"/>
        </w:rPr>
      </w:pPr>
    </w:p>
    <w:p w14:paraId="3BD9DA6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PTCInstantPersonalAlert  ::= SEQUENCE</w:t>
      </w:r>
    </w:p>
    <w:p w14:paraId="2F9C5AE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C579C8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81C5CE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pTCIPAPartyID                 [2] PTCTargetInformation,</w:t>
      </w:r>
    </w:p>
    <w:p w14:paraId="2325DC4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pTCIPADirection               [3] Direction</w:t>
      </w:r>
    </w:p>
    <w:p w14:paraId="7E810E2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809A186" w14:textId="77777777" w:rsidR="003E7F60" w:rsidRPr="00760004" w:rsidRDefault="003E7F60" w:rsidP="003E7F60">
      <w:pPr>
        <w:pStyle w:val="PlainText"/>
        <w:rPr>
          <w:rFonts w:ascii="Courier New" w:hAnsi="Courier New" w:cs="Courier New"/>
          <w:sz w:val="16"/>
          <w:szCs w:val="16"/>
        </w:rPr>
      </w:pPr>
    </w:p>
    <w:p w14:paraId="64866F1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PTCPartyJoin  ::= SEQUENCE</w:t>
      </w:r>
    </w:p>
    <w:p w14:paraId="146198C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F2F040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9BB46E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309CFAF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155B6A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204C9FA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MultipleParticipantPresenceStatus OPTIONAL,</w:t>
      </w:r>
    </w:p>
    <w:p w14:paraId="369576A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pTCMediaStreamAvail           [6] BOOLEAN OPTIONAL,</w:t>
      </w:r>
    </w:p>
    <w:p w14:paraId="1EF4B15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pTCBearerCapability           [7] UTF8String OPTIONAL</w:t>
      </w:r>
    </w:p>
    <w:p w14:paraId="2C45237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36D53AE" w14:textId="77777777" w:rsidR="003E7F60" w:rsidRPr="00760004" w:rsidRDefault="003E7F60" w:rsidP="003E7F60">
      <w:pPr>
        <w:pStyle w:val="PlainText"/>
        <w:rPr>
          <w:rFonts w:ascii="Courier New" w:hAnsi="Courier New" w:cs="Courier New"/>
          <w:sz w:val="16"/>
          <w:szCs w:val="16"/>
        </w:rPr>
      </w:pPr>
    </w:p>
    <w:p w14:paraId="44302BC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PTCPartyDrop  ::= SEQUENCE</w:t>
      </w:r>
    </w:p>
    <w:p w14:paraId="070D3F6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246036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2FE182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8F0984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610EEA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pTCPartyDrop                  [4] PTCTargetInformation,</w:t>
      </w:r>
    </w:p>
    <w:p w14:paraId="14427E7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PTCParticipantPresenceStatus OPTIONAL</w:t>
      </w:r>
    </w:p>
    <w:p w14:paraId="55FAF61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7BFE684" w14:textId="77777777" w:rsidR="003E7F60" w:rsidRPr="00760004" w:rsidRDefault="003E7F60" w:rsidP="003E7F60">
      <w:pPr>
        <w:pStyle w:val="PlainText"/>
        <w:rPr>
          <w:rFonts w:ascii="Courier New" w:hAnsi="Courier New" w:cs="Courier New"/>
          <w:sz w:val="16"/>
          <w:szCs w:val="16"/>
        </w:rPr>
      </w:pPr>
    </w:p>
    <w:p w14:paraId="37FB09B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PTCPartyHold  ::= SEQUENCE</w:t>
      </w:r>
    </w:p>
    <w:p w14:paraId="34B1121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810D1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84D9B9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455A0F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40D837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1579549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pTCHoldID                     [5] SEQUENCE OF PTCTargetInformation,</w:t>
      </w:r>
    </w:p>
    <w:p w14:paraId="6AAF991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pTCHoldRetrieveInd            [6] BOOLEAN</w:t>
      </w:r>
    </w:p>
    <w:p w14:paraId="6D9219C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8F4714B" w14:textId="77777777" w:rsidR="003E7F60" w:rsidRPr="00760004" w:rsidRDefault="003E7F60" w:rsidP="003E7F60">
      <w:pPr>
        <w:pStyle w:val="PlainText"/>
        <w:rPr>
          <w:rFonts w:ascii="Courier New" w:hAnsi="Courier New" w:cs="Courier New"/>
          <w:sz w:val="16"/>
          <w:szCs w:val="16"/>
        </w:rPr>
      </w:pPr>
    </w:p>
    <w:p w14:paraId="74AAF72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PTCMediaModification  ::= SEQUENCE</w:t>
      </w:r>
    </w:p>
    <w:p w14:paraId="5DD77F4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F39F1E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D01E61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CE5AD0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22C55E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pTCMediaStreamAvail           [4] BOOLEAN OPTIONAL,</w:t>
      </w:r>
    </w:p>
    <w:p w14:paraId="79E8C07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pTCBearerCapability           [5] UTF8String</w:t>
      </w:r>
    </w:p>
    <w:p w14:paraId="712C292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63406F3" w14:textId="77777777" w:rsidR="003E7F60" w:rsidRPr="00760004" w:rsidRDefault="003E7F60" w:rsidP="003E7F60">
      <w:pPr>
        <w:pStyle w:val="PlainText"/>
        <w:rPr>
          <w:rFonts w:ascii="Courier New" w:hAnsi="Courier New" w:cs="Courier New"/>
          <w:sz w:val="16"/>
          <w:szCs w:val="16"/>
        </w:rPr>
      </w:pPr>
    </w:p>
    <w:p w14:paraId="54FB784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PTCGroupAdvertisement  ::=SEQUENCE</w:t>
      </w:r>
    </w:p>
    <w:p w14:paraId="4E416FF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F71377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56996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ECB877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pTCIDList                     [3] SEQUENCE OF PTCTargetInformation OPTIONAL,</w:t>
      </w:r>
    </w:p>
    <w:p w14:paraId="1118112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pTCGroupAuthRule              [4] PTCGroupAuthRule OPTIONAL,</w:t>
      </w:r>
    </w:p>
    <w:p w14:paraId="6357F9C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pTCGroupAdSender              [5] PTCTargetInformation,</w:t>
      </w:r>
    </w:p>
    <w:p w14:paraId="4116795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pTCGroupNickname              [6] UTF8String OPTIONAL</w:t>
      </w:r>
    </w:p>
    <w:p w14:paraId="16392E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AC583E2" w14:textId="77777777" w:rsidR="003E7F60" w:rsidRPr="00760004" w:rsidRDefault="003E7F60" w:rsidP="003E7F60">
      <w:pPr>
        <w:pStyle w:val="PlainText"/>
        <w:rPr>
          <w:rFonts w:ascii="Courier New" w:hAnsi="Courier New" w:cs="Courier New"/>
          <w:sz w:val="16"/>
          <w:szCs w:val="16"/>
        </w:rPr>
      </w:pPr>
    </w:p>
    <w:p w14:paraId="76612FE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PTCFloorControl  ::= SEQUENCE</w:t>
      </w:r>
    </w:p>
    <w:p w14:paraId="09783AC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473365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2F95A5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30C6DB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2ED8D2D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pTCFloorActivity              [4] SEQUENCE OF PTCFloorActivity,</w:t>
      </w:r>
    </w:p>
    <w:p w14:paraId="4F1DCDD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pTCFloorSpeakerID             [5] PTCTargetInformation OPTIONAL,</w:t>
      </w:r>
    </w:p>
    <w:p w14:paraId="456E600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pTCMaxTBTime                  [6] INTEGER OPTIONAL,</w:t>
      </w:r>
    </w:p>
    <w:p w14:paraId="366621B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pTCQueuedFloorControl         [7] BOOLEAN OPTIONAL,</w:t>
      </w:r>
    </w:p>
    <w:p w14:paraId="07274B8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pTCQueuedPosition             [8] INTEGER OPTIONAL,</w:t>
      </w:r>
    </w:p>
    <w:p w14:paraId="09897E2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pTCTalkBurstPriority          [9] PTCTBPriorityLevel OPTIONAL,</w:t>
      </w:r>
    </w:p>
    <w:p w14:paraId="7AB90DD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pTCTalkBurstReason            [10] PTCTBReasonCode OPTIONAL</w:t>
      </w:r>
    </w:p>
    <w:p w14:paraId="28548DA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ECB2173" w14:textId="77777777" w:rsidR="003E7F60" w:rsidRPr="00760004" w:rsidRDefault="003E7F60" w:rsidP="003E7F60">
      <w:pPr>
        <w:pStyle w:val="PlainText"/>
        <w:rPr>
          <w:rFonts w:ascii="Courier New" w:hAnsi="Courier New" w:cs="Courier New"/>
          <w:sz w:val="16"/>
          <w:szCs w:val="16"/>
        </w:rPr>
      </w:pPr>
    </w:p>
    <w:p w14:paraId="61CF143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PTCTargetPresence  ::= SEQUENCE</w:t>
      </w:r>
    </w:p>
    <w:p w14:paraId="6046665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7D180A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B409CF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pTCTargetPresenceStatus       [2] PTCParticipantPresenceStatus</w:t>
      </w:r>
    </w:p>
    <w:p w14:paraId="48D1BE7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183B651" w14:textId="77777777" w:rsidR="003E7F60" w:rsidRPr="00760004" w:rsidRDefault="003E7F60" w:rsidP="003E7F60">
      <w:pPr>
        <w:pStyle w:val="PlainText"/>
        <w:rPr>
          <w:rFonts w:ascii="Courier New" w:hAnsi="Courier New" w:cs="Courier New"/>
          <w:sz w:val="16"/>
          <w:szCs w:val="16"/>
        </w:rPr>
      </w:pPr>
    </w:p>
    <w:p w14:paraId="24F5FCE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PTCParticipantPresence  ::= SEQUENCE</w:t>
      </w:r>
    </w:p>
    <w:p w14:paraId="0BF4A5C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387A38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59A01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[2] PTCParticipantPresenceStatus</w:t>
      </w:r>
    </w:p>
    <w:p w14:paraId="404434C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3A949DA" w14:textId="77777777" w:rsidR="003E7F60" w:rsidRPr="00760004" w:rsidRDefault="003E7F60" w:rsidP="003E7F60">
      <w:pPr>
        <w:pStyle w:val="PlainText"/>
        <w:rPr>
          <w:rFonts w:ascii="Courier New" w:hAnsi="Courier New" w:cs="Courier New"/>
          <w:sz w:val="16"/>
          <w:szCs w:val="16"/>
        </w:rPr>
      </w:pPr>
    </w:p>
    <w:p w14:paraId="6082F35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PTCListManagement  ::= SEQUENCE</w:t>
      </w:r>
    </w:p>
    <w:p w14:paraId="1ABDD42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F7FBE1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2AB885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99A365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pTCListManagementType         [3] PTCListManagementType OPTIONAL,</w:t>
      </w:r>
    </w:p>
    <w:p w14:paraId="5C228A8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pTCListManagementAction       [4] PTCListManagementAction OPTIONAL,</w:t>
      </w:r>
    </w:p>
    <w:p w14:paraId="342A4E3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pTCListManagementFailure      [5] PTCListManagementFailure OPTIONAL,</w:t>
      </w:r>
    </w:p>
    <w:p w14:paraId="56076BA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75B986B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pTCIDList                     [7] SEQUENCE OF PTCIDList OPTIONAL,</w:t>
      </w:r>
    </w:p>
    <w:p w14:paraId="6971D1E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pTCHost                       [8] PTCTargetInformation OPTIONAL</w:t>
      </w:r>
    </w:p>
    <w:p w14:paraId="4E8F5AD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C9C0F71" w14:textId="77777777" w:rsidR="003E7F60" w:rsidRPr="00760004" w:rsidRDefault="003E7F60" w:rsidP="003E7F60">
      <w:pPr>
        <w:pStyle w:val="PlainText"/>
        <w:rPr>
          <w:rFonts w:ascii="Courier New" w:hAnsi="Courier New" w:cs="Courier New"/>
          <w:sz w:val="16"/>
          <w:szCs w:val="16"/>
        </w:rPr>
      </w:pPr>
    </w:p>
    <w:p w14:paraId="3A09442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PTCAccessPolicy  ::= SEQUENCE</w:t>
      </w:r>
    </w:p>
    <w:p w14:paraId="10879D5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DAC46B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522674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3DFCAA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pTCAccessPolicyType           [3] PTCAccessPolicyType OPTIONAL,</w:t>
      </w:r>
    </w:p>
    <w:p w14:paraId="1B6D6E2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pTCUserAccessPolicy           [4] PTCUserAccessPolicy OPTIONAL,</w:t>
      </w:r>
    </w:p>
    <w:p w14:paraId="5027F56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pTCGroupAuthRule              [5] PTCGroupAuthRule OPTIONAL,</w:t>
      </w:r>
    </w:p>
    <w:p w14:paraId="27FE80C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69A0397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pTCAccessPolicyFailure        [7] PTCAccessPolicyFailure OPTIONAL</w:t>
      </w:r>
    </w:p>
    <w:p w14:paraId="42CAB51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5925280" w14:textId="77777777" w:rsidR="003E7F60" w:rsidRPr="00760004" w:rsidRDefault="003E7F60" w:rsidP="003E7F60">
      <w:pPr>
        <w:pStyle w:val="PlainText"/>
        <w:rPr>
          <w:rFonts w:ascii="Courier New" w:hAnsi="Courier New" w:cs="Courier New"/>
          <w:sz w:val="16"/>
          <w:szCs w:val="16"/>
        </w:rPr>
      </w:pPr>
    </w:p>
    <w:p w14:paraId="0973F137" w14:textId="77777777" w:rsidR="003E7F60" w:rsidRPr="00760004" w:rsidRDefault="003E7F60" w:rsidP="003E7F60">
      <w:pPr>
        <w:pStyle w:val="PlainText"/>
        <w:rPr>
          <w:rFonts w:ascii="Courier New" w:hAnsi="Courier New" w:cs="Courier New"/>
          <w:sz w:val="16"/>
          <w:szCs w:val="16"/>
        </w:rPr>
      </w:pPr>
    </w:p>
    <w:p w14:paraId="3FF9701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w:t>
      </w:r>
    </w:p>
    <w:p w14:paraId="5F4D390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-- 5G PTC parameters</w:t>
      </w:r>
    </w:p>
    <w:p w14:paraId="3090CCB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w:t>
      </w:r>
    </w:p>
    <w:p w14:paraId="3E0AF4F4" w14:textId="77777777" w:rsidR="003E7F60" w:rsidRPr="00760004" w:rsidRDefault="003E7F60" w:rsidP="003E7F60">
      <w:pPr>
        <w:pStyle w:val="PlainText"/>
        <w:rPr>
          <w:rFonts w:ascii="Courier New" w:hAnsi="Courier New" w:cs="Courier New"/>
          <w:sz w:val="16"/>
          <w:szCs w:val="16"/>
        </w:rPr>
      </w:pPr>
    </w:p>
    <w:p w14:paraId="4564185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PTCRegistrationRequest  ::= ENUMERATED</w:t>
      </w:r>
    </w:p>
    <w:p w14:paraId="2C07C54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128540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register(1),</w:t>
      </w:r>
    </w:p>
    <w:p w14:paraId="432BF6C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reRegister(2),</w:t>
      </w:r>
    </w:p>
    <w:p w14:paraId="08A6AAD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deRegister(3)</w:t>
      </w:r>
    </w:p>
    <w:p w14:paraId="7CF4308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EF676A5" w14:textId="77777777" w:rsidR="003E7F60" w:rsidRPr="00760004" w:rsidRDefault="003E7F60" w:rsidP="003E7F60">
      <w:pPr>
        <w:pStyle w:val="PlainText"/>
        <w:rPr>
          <w:rFonts w:ascii="Courier New" w:hAnsi="Courier New" w:cs="Courier New"/>
          <w:sz w:val="16"/>
          <w:szCs w:val="16"/>
        </w:rPr>
      </w:pPr>
    </w:p>
    <w:p w14:paraId="10327C6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PTCRegistrationOutcome  ::= ENUMERATED</w:t>
      </w:r>
    </w:p>
    <w:p w14:paraId="7BDC04F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2B747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0C3A31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failure(2)</w:t>
      </w:r>
    </w:p>
    <w:p w14:paraId="2F85014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C8DB1C5" w14:textId="77777777" w:rsidR="003E7F60" w:rsidRPr="00760004" w:rsidRDefault="003E7F60" w:rsidP="003E7F60">
      <w:pPr>
        <w:pStyle w:val="PlainText"/>
        <w:rPr>
          <w:rFonts w:ascii="Courier New" w:hAnsi="Courier New" w:cs="Courier New"/>
          <w:sz w:val="16"/>
          <w:szCs w:val="16"/>
        </w:rPr>
      </w:pPr>
    </w:p>
    <w:p w14:paraId="02E98AE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PTCSessionEndCause  ::= ENUMERATED</w:t>
      </w:r>
    </w:p>
    <w:p w14:paraId="5482FD4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03ACD6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initiaterLeavesSession(1),</w:t>
      </w:r>
    </w:p>
    <w:p w14:paraId="2AE6E60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definedParticipantLeaves(2),</w:t>
      </w:r>
    </w:p>
    <w:p w14:paraId="771251F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numberOfParticipants(3),</w:t>
      </w:r>
    </w:p>
    <w:p w14:paraId="14DF1A8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sessionTimerExpired(4),</w:t>
      </w:r>
    </w:p>
    <w:p w14:paraId="4E0A07C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pTCSpeechInactive(5),</w:t>
      </w:r>
    </w:p>
    <w:p w14:paraId="71D87F5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allMediaTypesInactive(6)</w:t>
      </w:r>
    </w:p>
    <w:p w14:paraId="1999C24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ABE4AD9" w14:textId="77777777" w:rsidR="003E7F60" w:rsidRPr="00760004" w:rsidRDefault="003E7F60" w:rsidP="003E7F60">
      <w:pPr>
        <w:pStyle w:val="PlainText"/>
        <w:rPr>
          <w:rFonts w:ascii="Courier New" w:hAnsi="Courier New" w:cs="Courier New"/>
          <w:sz w:val="16"/>
          <w:szCs w:val="16"/>
        </w:rPr>
      </w:pPr>
    </w:p>
    <w:p w14:paraId="314A3DC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PTCTargetInformation  ::= SEQUENCE</w:t>
      </w:r>
    </w:p>
    <w:p w14:paraId="082FBD3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A7A2E3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identifiers                [1] SEQUENCE SIZE(1..MAX) OF PTCIdentifiers</w:t>
      </w:r>
    </w:p>
    <w:p w14:paraId="2C4AA70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6F77FBB" w14:textId="77777777" w:rsidR="003E7F60" w:rsidRPr="00760004" w:rsidRDefault="003E7F60" w:rsidP="003E7F60">
      <w:pPr>
        <w:pStyle w:val="PlainText"/>
        <w:rPr>
          <w:rFonts w:ascii="Courier New" w:hAnsi="Courier New" w:cs="Courier New"/>
          <w:sz w:val="16"/>
          <w:szCs w:val="16"/>
        </w:rPr>
      </w:pPr>
    </w:p>
    <w:p w14:paraId="1FEBF2E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PTCIdentifiers  ::= CHOICE</w:t>
      </w:r>
    </w:p>
    <w:p w14:paraId="39D1D30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199378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mCPTTID                    [1] UTF8String,</w:t>
      </w:r>
    </w:p>
    <w:p w14:paraId="2DF38E7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instanceIdentifierURN      [2] UTF8String,</w:t>
      </w:r>
    </w:p>
    <w:p w14:paraId="73ADE21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pTCChatGroupID             [3] PTCChatGroupID,</w:t>
      </w:r>
    </w:p>
    <w:p w14:paraId="70C8862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57CF0CF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3D320DC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446F976" w14:textId="77777777" w:rsidR="003E7F60" w:rsidRPr="00760004" w:rsidRDefault="003E7F60" w:rsidP="003E7F60">
      <w:pPr>
        <w:pStyle w:val="PlainText"/>
        <w:rPr>
          <w:rFonts w:ascii="Courier New" w:hAnsi="Courier New" w:cs="Courier New"/>
          <w:sz w:val="16"/>
          <w:szCs w:val="16"/>
        </w:rPr>
      </w:pPr>
    </w:p>
    <w:p w14:paraId="71DCF4D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PTCSessionInfo  ::= SEQUENCE</w:t>
      </w:r>
    </w:p>
    <w:p w14:paraId="44AAA9B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23C91E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pTCSessionURI              [1] UTF8String,  </w:t>
      </w:r>
    </w:p>
    <w:p w14:paraId="48B5A03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pTCSessionType             [2] PTCSessionType</w:t>
      </w:r>
    </w:p>
    <w:p w14:paraId="7ACFFCE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826EA9D" w14:textId="77777777" w:rsidR="003E7F60" w:rsidRPr="00760004" w:rsidRDefault="003E7F60" w:rsidP="003E7F60">
      <w:pPr>
        <w:pStyle w:val="PlainText"/>
        <w:rPr>
          <w:rFonts w:ascii="Courier New" w:hAnsi="Courier New" w:cs="Courier New"/>
          <w:sz w:val="16"/>
          <w:szCs w:val="16"/>
        </w:rPr>
      </w:pPr>
    </w:p>
    <w:p w14:paraId="28034CB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PTCSessionType  ::= ENUMERATED</w:t>
      </w:r>
    </w:p>
    <w:p w14:paraId="21A2235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4321F1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ondemand(1),</w:t>
      </w:r>
    </w:p>
    <w:p w14:paraId="71E06DF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preEstablished(2),</w:t>
      </w:r>
    </w:p>
    <w:p w14:paraId="49E7225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adhoc(3),</w:t>
      </w:r>
    </w:p>
    <w:p w14:paraId="431DA22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prearranged(4),</w:t>
      </w:r>
    </w:p>
    <w:p w14:paraId="62E2624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groupSession(5)</w:t>
      </w:r>
    </w:p>
    <w:p w14:paraId="21E0E26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B5B8F58" w14:textId="77777777" w:rsidR="003E7F60" w:rsidRPr="00760004" w:rsidRDefault="003E7F60" w:rsidP="003E7F60">
      <w:pPr>
        <w:pStyle w:val="PlainText"/>
        <w:rPr>
          <w:rFonts w:ascii="Courier New" w:hAnsi="Courier New" w:cs="Courier New"/>
          <w:sz w:val="16"/>
          <w:szCs w:val="16"/>
        </w:rPr>
      </w:pPr>
    </w:p>
    <w:p w14:paraId="129706B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MultipleParticipantPresenceStatus  ::= SEQUENCE OF PTCParticipantPresenceStatus</w:t>
      </w:r>
    </w:p>
    <w:p w14:paraId="46E8D1CD" w14:textId="77777777" w:rsidR="003E7F60" w:rsidRPr="00760004" w:rsidRDefault="003E7F60" w:rsidP="003E7F60">
      <w:pPr>
        <w:pStyle w:val="PlainText"/>
        <w:rPr>
          <w:rFonts w:ascii="Courier New" w:hAnsi="Courier New" w:cs="Courier New"/>
          <w:sz w:val="16"/>
          <w:szCs w:val="16"/>
        </w:rPr>
      </w:pPr>
    </w:p>
    <w:p w14:paraId="6CC577F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PTCParticipantPresenceStatus  ::= SEQUENCE</w:t>
      </w:r>
    </w:p>
    <w:p w14:paraId="6E983E6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19F096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presenceID                 [1] PTCTargetInformation,</w:t>
      </w:r>
    </w:p>
    <w:p w14:paraId="2D38845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presenceType               [2] PTCPresenceType,</w:t>
      </w:r>
    </w:p>
    <w:p w14:paraId="6C3ADCB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presenceStatus             [3] BOOLEAN</w:t>
      </w:r>
    </w:p>
    <w:p w14:paraId="29325F2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C783834" w14:textId="77777777" w:rsidR="003E7F60" w:rsidRPr="00760004" w:rsidRDefault="003E7F60" w:rsidP="003E7F60">
      <w:pPr>
        <w:pStyle w:val="PlainText"/>
        <w:rPr>
          <w:rFonts w:ascii="Courier New" w:hAnsi="Courier New" w:cs="Courier New"/>
          <w:sz w:val="16"/>
          <w:szCs w:val="16"/>
        </w:rPr>
      </w:pPr>
    </w:p>
    <w:p w14:paraId="7B10D3B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PTCPresenceType  ::= ENUMERATED</w:t>
      </w:r>
    </w:p>
    <w:p w14:paraId="4F980A5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6D1C89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pTCClient(1),</w:t>
      </w:r>
    </w:p>
    <w:p w14:paraId="0908C43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pTCGroup(2)</w:t>
      </w:r>
    </w:p>
    <w:p w14:paraId="305C1B6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8949C81" w14:textId="77777777" w:rsidR="003E7F60" w:rsidRPr="00760004" w:rsidRDefault="003E7F60" w:rsidP="003E7F60">
      <w:pPr>
        <w:pStyle w:val="PlainText"/>
        <w:rPr>
          <w:rFonts w:ascii="Courier New" w:hAnsi="Courier New" w:cs="Courier New"/>
          <w:sz w:val="16"/>
          <w:szCs w:val="16"/>
        </w:rPr>
      </w:pPr>
    </w:p>
    <w:p w14:paraId="5844E96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PTCPreEstStatus  ::= ENUMERATED</w:t>
      </w:r>
    </w:p>
    <w:p w14:paraId="66BA63B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7903AC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established(1),</w:t>
      </w:r>
    </w:p>
    <w:p w14:paraId="132B88D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modified(2),</w:t>
      </w:r>
    </w:p>
    <w:p w14:paraId="082E2BF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released(3)</w:t>
      </w:r>
    </w:p>
    <w:p w14:paraId="6E59D74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7A5C21A" w14:textId="77777777" w:rsidR="003E7F60" w:rsidRPr="00760004" w:rsidRDefault="003E7F60" w:rsidP="003E7F60">
      <w:pPr>
        <w:pStyle w:val="PlainText"/>
        <w:rPr>
          <w:rFonts w:ascii="Courier New" w:hAnsi="Courier New" w:cs="Courier New"/>
          <w:sz w:val="16"/>
          <w:szCs w:val="16"/>
        </w:rPr>
      </w:pPr>
    </w:p>
    <w:p w14:paraId="7D140F2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RTPSetting  ::= SEQUENCE</w:t>
      </w:r>
    </w:p>
    <w:p w14:paraId="0596FFE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CE2F5A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79F6501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portNumber                 [2] PortNumber</w:t>
      </w:r>
    </w:p>
    <w:p w14:paraId="796AA4E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B45B83F" w14:textId="77777777" w:rsidR="003E7F60" w:rsidRPr="00760004" w:rsidRDefault="003E7F60" w:rsidP="003E7F60">
      <w:pPr>
        <w:pStyle w:val="PlainText"/>
        <w:rPr>
          <w:rFonts w:ascii="Courier New" w:hAnsi="Courier New" w:cs="Courier New"/>
          <w:sz w:val="16"/>
          <w:szCs w:val="16"/>
        </w:rPr>
      </w:pPr>
    </w:p>
    <w:p w14:paraId="0CB9F98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PTCIDList  ::= SEQUENCE</w:t>
      </w:r>
    </w:p>
    <w:p w14:paraId="55A6125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F1BA30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pTCPartyID                 [1] PTCTargetInformation,</w:t>
      </w:r>
    </w:p>
    <w:p w14:paraId="424AE9B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pTCChatGroupID                 [2] PTCChatGroupID</w:t>
      </w:r>
    </w:p>
    <w:p w14:paraId="4EF4C99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FE6F4A9" w14:textId="77777777" w:rsidR="003E7F60" w:rsidRPr="00760004" w:rsidRDefault="003E7F60" w:rsidP="003E7F60">
      <w:pPr>
        <w:pStyle w:val="PlainText"/>
        <w:rPr>
          <w:rFonts w:ascii="Courier New" w:hAnsi="Courier New" w:cs="Courier New"/>
          <w:sz w:val="16"/>
          <w:szCs w:val="16"/>
        </w:rPr>
      </w:pPr>
    </w:p>
    <w:p w14:paraId="7A44B77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PTCChatGroupID  ::= SEQUENCE</w:t>
      </w:r>
    </w:p>
    <w:p w14:paraId="393EE8F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D7BD6B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groupIdentity              [1] UTF8String</w:t>
      </w:r>
    </w:p>
    <w:p w14:paraId="52EA2BC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C9DB187" w14:textId="77777777" w:rsidR="003E7F60" w:rsidRPr="00760004" w:rsidRDefault="003E7F60" w:rsidP="003E7F60">
      <w:pPr>
        <w:pStyle w:val="PlainText"/>
        <w:rPr>
          <w:rFonts w:ascii="Courier New" w:hAnsi="Courier New" w:cs="Courier New"/>
          <w:sz w:val="16"/>
          <w:szCs w:val="16"/>
        </w:rPr>
      </w:pPr>
    </w:p>
    <w:p w14:paraId="48B0722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PTCFloorActivity  ::= ENUMERATED</w:t>
      </w:r>
    </w:p>
    <w:p w14:paraId="3417B0B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BE3039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tBCPRequest(1),</w:t>
      </w:r>
    </w:p>
    <w:p w14:paraId="1F0DB10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tBCPGranted(2),</w:t>
      </w:r>
    </w:p>
    <w:p w14:paraId="6B4CB54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tBCPDeny(3),</w:t>
      </w:r>
    </w:p>
    <w:p w14:paraId="78D341E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tBCPIdle(4),</w:t>
      </w:r>
    </w:p>
    <w:p w14:paraId="5B9518E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tBCPTaken(5),</w:t>
      </w:r>
    </w:p>
    <w:p w14:paraId="01E9673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tBCPRevoke(6),</w:t>
      </w:r>
    </w:p>
    <w:p w14:paraId="7229177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tBCPQueued(7),</w:t>
      </w:r>
    </w:p>
    <w:p w14:paraId="2D755D4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tBCPRelease(8)</w:t>
      </w:r>
    </w:p>
    <w:p w14:paraId="0A88A77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378C5F6F" w14:textId="77777777" w:rsidR="003E7F60" w:rsidRPr="00760004" w:rsidRDefault="003E7F60" w:rsidP="003E7F60">
      <w:pPr>
        <w:pStyle w:val="PlainText"/>
        <w:rPr>
          <w:rFonts w:ascii="Courier New" w:hAnsi="Courier New" w:cs="Courier New"/>
          <w:sz w:val="16"/>
          <w:szCs w:val="16"/>
        </w:rPr>
      </w:pPr>
    </w:p>
    <w:p w14:paraId="1F3606C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PTCTBPriorityLevel  ::= ENUMERATED</w:t>
      </w:r>
    </w:p>
    <w:p w14:paraId="76AFF2B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70017B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preEmptive(1),</w:t>
      </w:r>
    </w:p>
    <w:p w14:paraId="3999FC2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highPriority(2),</w:t>
      </w:r>
    </w:p>
    <w:p w14:paraId="636C357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normalPriority(3),</w:t>
      </w:r>
    </w:p>
    <w:p w14:paraId="494D193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listenOnly(4)</w:t>
      </w:r>
    </w:p>
    <w:p w14:paraId="2DCDF34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0FBCF60" w14:textId="77777777" w:rsidR="003E7F60" w:rsidRPr="00760004" w:rsidRDefault="003E7F60" w:rsidP="003E7F60">
      <w:pPr>
        <w:pStyle w:val="PlainText"/>
        <w:rPr>
          <w:rFonts w:ascii="Courier New" w:hAnsi="Courier New" w:cs="Courier New"/>
          <w:sz w:val="16"/>
          <w:szCs w:val="16"/>
        </w:rPr>
      </w:pPr>
    </w:p>
    <w:p w14:paraId="674F801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PTCTBReasonCode  ::= ENUMERATED</w:t>
      </w:r>
    </w:p>
    <w:p w14:paraId="6FF314D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5B72F49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noQueuingAllowed(1),</w:t>
      </w:r>
    </w:p>
    <w:p w14:paraId="641EFE9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oneParticipantSession(2),</w:t>
      </w:r>
    </w:p>
    <w:p w14:paraId="141961E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listenOnly(3),</w:t>
      </w:r>
    </w:p>
    <w:p w14:paraId="2CCE01EF"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exceededMaxDuration(4),</w:t>
      </w:r>
    </w:p>
    <w:p w14:paraId="762D02F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tBPrevented(5)</w:t>
      </w:r>
    </w:p>
    <w:p w14:paraId="37D6BE9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45A0450" w14:textId="77777777" w:rsidR="003E7F60" w:rsidRPr="00760004" w:rsidRDefault="003E7F60" w:rsidP="003E7F60">
      <w:pPr>
        <w:pStyle w:val="PlainText"/>
        <w:rPr>
          <w:rFonts w:ascii="Courier New" w:hAnsi="Courier New" w:cs="Courier New"/>
          <w:sz w:val="16"/>
          <w:szCs w:val="16"/>
        </w:rPr>
      </w:pPr>
    </w:p>
    <w:p w14:paraId="4C64550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PTCListManagementType  ::= ENUMERATED</w:t>
      </w:r>
    </w:p>
    <w:p w14:paraId="401E602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85ABE7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contactListManagementAttempt(1),</w:t>
      </w:r>
    </w:p>
    <w:p w14:paraId="7C4A757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groupListManagementAttempt(2),</w:t>
      </w:r>
    </w:p>
    <w:p w14:paraId="4F89F91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contactListManagementResult(3),</w:t>
      </w:r>
    </w:p>
    <w:p w14:paraId="7B26396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groupListManagementResult(4),</w:t>
      </w:r>
    </w:p>
    <w:p w14:paraId="04741D6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requestUnsuccessful(5)</w:t>
      </w:r>
    </w:p>
    <w:p w14:paraId="75989FE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B3B568D" w14:textId="77777777" w:rsidR="003E7F60" w:rsidRPr="00760004" w:rsidRDefault="003E7F60" w:rsidP="003E7F60">
      <w:pPr>
        <w:pStyle w:val="PlainText"/>
        <w:rPr>
          <w:rFonts w:ascii="Courier New" w:hAnsi="Courier New" w:cs="Courier New"/>
          <w:sz w:val="16"/>
          <w:szCs w:val="16"/>
        </w:rPr>
      </w:pPr>
    </w:p>
    <w:p w14:paraId="2E746652" w14:textId="77777777" w:rsidR="003E7F60" w:rsidRPr="00760004" w:rsidRDefault="003E7F60" w:rsidP="003E7F60">
      <w:pPr>
        <w:pStyle w:val="PlainText"/>
        <w:rPr>
          <w:rFonts w:ascii="Courier New" w:hAnsi="Courier New" w:cs="Courier New"/>
          <w:sz w:val="16"/>
          <w:szCs w:val="16"/>
        </w:rPr>
      </w:pPr>
    </w:p>
    <w:p w14:paraId="42861E7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PTCListManagementAction  ::= ENUMERATED</w:t>
      </w:r>
    </w:p>
    <w:p w14:paraId="2E4AE04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98A7D4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create(1),</w:t>
      </w:r>
    </w:p>
    <w:p w14:paraId="20F4C7D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modify(2),</w:t>
      </w:r>
    </w:p>
    <w:p w14:paraId="69A33BA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retrieve(3),</w:t>
      </w:r>
    </w:p>
    <w:p w14:paraId="36353B0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delete(4),</w:t>
      </w:r>
    </w:p>
    <w:p w14:paraId="3325896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notify(5)</w:t>
      </w:r>
    </w:p>
    <w:p w14:paraId="4216024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163066F" w14:textId="77777777" w:rsidR="003E7F60" w:rsidRPr="00760004" w:rsidRDefault="003E7F60" w:rsidP="003E7F60">
      <w:pPr>
        <w:pStyle w:val="PlainText"/>
        <w:rPr>
          <w:rFonts w:ascii="Courier New" w:hAnsi="Courier New" w:cs="Courier New"/>
          <w:sz w:val="16"/>
          <w:szCs w:val="16"/>
        </w:rPr>
      </w:pPr>
    </w:p>
    <w:p w14:paraId="2EFAAE9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PTCAccessPolicyType  ::= ENUMERATED</w:t>
      </w:r>
    </w:p>
    <w:p w14:paraId="6208774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9D5916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pTCUserAccessPolicyAttempt(1),</w:t>
      </w:r>
    </w:p>
    <w:p w14:paraId="1137DA6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groupAuthorizationRulesAttempt(2),</w:t>
      </w:r>
    </w:p>
    <w:p w14:paraId="26C1C3D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pTCUserAccessPolicyQuery(3),</w:t>
      </w:r>
    </w:p>
    <w:p w14:paraId="7282A13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groupAuthorizationRulesQuery(4),</w:t>
      </w:r>
    </w:p>
    <w:p w14:paraId="1870795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pTCUserAccessPolicyResult(5),</w:t>
      </w:r>
    </w:p>
    <w:p w14:paraId="2DEC439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groupAuthorizationRulesResult(6),</w:t>
      </w:r>
    </w:p>
    <w:p w14:paraId="5BE9E626"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requestUnsuccessful(7)</w:t>
      </w:r>
    </w:p>
    <w:p w14:paraId="372F280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71F87C9" w14:textId="77777777" w:rsidR="003E7F60" w:rsidRPr="00760004" w:rsidRDefault="003E7F60" w:rsidP="003E7F60">
      <w:pPr>
        <w:pStyle w:val="PlainText"/>
        <w:rPr>
          <w:rFonts w:ascii="Courier New" w:hAnsi="Courier New" w:cs="Courier New"/>
          <w:sz w:val="16"/>
          <w:szCs w:val="16"/>
        </w:rPr>
      </w:pPr>
    </w:p>
    <w:p w14:paraId="7FA8EB6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PTCUserAccessPolicy  ::= ENUMERATED</w:t>
      </w:r>
    </w:p>
    <w:p w14:paraId="0E5CCAC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18DB284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allowIncomingPTCSessionRequest(1),</w:t>
      </w:r>
    </w:p>
    <w:p w14:paraId="2AA40CCC"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blockIncomingPTCSessionRequest(2),</w:t>
      </w:r>
    </w:p>
    <w:p w14:paraId="728BB70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allowAutoAnswerMode(3),</w:t>
      </w:r>
    </w:p>
    <w:p w14:paraId="74F8E42D"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allowOverrideManualAnswerMode(4)</w:t>
      </w:r>
    </w:p>
    <w:p w14:paraId="0B5676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F082D99" w14:textId="77777777" w:rsidR="003E7F60" w:rsidRPr="00760004" w:rsidRDefault="003E7F60" w:rsidP="003E7F60">
      <w:pPr>
        <w:pStyle w:val="PlainText"/>
        <w:rPr>
          <w:rFonts w:ascii="Courier New" w:hAnsi="Courier New" w:cs="Courier New"/>
          <w:sz w:val="16"/>
          <w:szCs w:val="16"/>
        </w:rPr>
      </w:pPr>
    </w:p>
    <w:p w14:paraId="47CA0F9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PTCGroupAuthRule  ::= ENUMERATED</w:t>
      </w:r>
    </w:p>
    <w:p w14:paraId="2DC3DE0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4E28AC4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allowInitiatingPTCSession(1),</w:t>
      </w:r>
    </w:p>
    <w:p w14:paraId="0965C01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blockInitiatingPTCSession(2),</w:t>
      </w:r>
    </w:p>
    <w:p w14:paraId="1F86F0D9"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allowJoiningPTCSession(3),</w:t>
      </w:r>
    </w:p>
    <w:p w14:paraId="16D27B0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blockJoiningPTCSession(4),</w:t>
      </w:r>
    </w:p>
    <w:p w14:paraId="23C7100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allowAddParticipants(5),</w:t>
      </w:r>
    </w:p>
    <w:p w14:paraId="26BF2E9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blockAddParticipants(6),</w:t>
      </w:r>
    </w:p>
    <w:p w14:paraId="0F6A4FD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allowSubscriptionPTCSessionState(7),</w:t>
      </w:r>
    </w:p>
    <w:p w14:paraId="7C85927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blockSubscriptionPTCSessionState(8),</w:t>
      </w:r>
    </w:p>
    <w:p w14:paraId="2B4FE0C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allowAnonymity(9),</w:t>
      </w:r>
    </w:p>
    <w:p w14:paraId="326E0E9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forbidAnonymity(10)</w:t>
      </w:r>
    </w:p>
    <w:p w14:paraId="4331FBAA"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F906F90" w14:textId="77777777" w:rsidR="003E7F60" w:rsidRPr="00760004" w:rsidRDefault="003E7F60" w:rsidP="003E7F60">
      <w:pPr>
        <w:pStyle w:val="PlainText"/>
        <w:rPr>
          <w:rFonts w:ascii="Courier New" w:hAnsi="Courier New" w:cs="Courier New"/>
          <w:sz w:val="16"/>
          <w:szCs w:val="16"/>
        </w:rPr>
      </w:pPr>
    </w:p>
    <w:p w14:paraId="1314DA1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PTCFailureCode  ::= ENUMERATED</w:t>
      </w:r>
    </w:p>
    <w:p w14:paraId="21FFFBC7"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746ABD1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sessionCannotBeEstablished(1),</w:t>
      </w:r>
    </w:p>
    <w:p w14:paraId="3DE4CCE2"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sessionCannotBeModified(2)</w:t>
      </w:r>
    </w:p>
    <w:p w14:paraId="0D94D67E"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21F551D4" w14:textId="77777777" w:rsidR="003E7F60" w:rsidRPr="00760004" w:rsidRDefault="003E7F60" w:rsidP="003E7F60">
      <w:pPr>
        <w:pStyle w:val="PlainText"/>
        <w:rPr>
          <w:rFonts w:ascii="Courier New" w:hAnsi="Courier New" w:cs="Courier New"/>
          <w:sz w:val="16"/>
          <w:szCs w:val="16"/>
        </w:rPr>
      </w:pPr>
    </w:p>
    <w:p w14:paraId="5B50F26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PTCListManagementFailure  ::= ENUMERATED</w:t>
      </w:r>
    </w:p>
    <w:p w14:paraId="4B6F4E33"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0817E800"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182C09F1"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6C861008"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E21E68F" w14:textId="77777777" w:rsidR="003E7F60" w:rsidRPr="00760004" w:rsidRDefault="003E7F60" w:rsidP="003E7F60">
      <w:pPr>
        <w:pStyle w:val="PlainText"/>
        <w:rPr>
          <w:rFonts w:ascii="Courier New" w:hAnsi="Courier New" w:cs="Courier New"/>
          <w:sz w:val="16"/>
          <w:szCs w:val="16"/>
        </w:rPr>
      </w:pPr>
    </w:p>
    <w:p w14:paraId="2596EC4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PTCAccessPolicyFailure  ::= ENUMERATED</w:t>
      </w:r>
    </w:p>
    <w:p w14:paraId="29F2D155"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w:t>
      </w:r>
    </w:p>
    <w:p w14:paraId="6355818B"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62579F44" w14:textId="7777777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5685D183" w14:textId="1E1ED8B7" w:rsidR="003E7F60" w:rsidRPr="00760004" w:rsidRDefault="003E7F60" w:rsidP="003E7F60">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06CB807" w14:textId="77777777" w:rsidR="001555FD" w:rsidRPr="00760004" w:rsidRDefault="001555FD" w:rsidP="003E7F60">
      <w:pPr>
        <w:pStyle w:val="PlainText"/>
        <w:rPr>
          <w:rFonts w:ascii="Courier New" w:hAnsi="Courier New" w:cs="Courier New"/>
          <w:sz w:val="16"/>
          <w:szCs w:val="16"/>
        </w:rPr>
      </w:pPr>
    </w:p>
    <w:p w14:paraId="66A5FC5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8CDDE1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-- 5G LALS definitions</w:t>
      </w:r>
    </w:p>
    <w:p w14:paraId="5CCDB4F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AA4C37E" w14:textId="77777777" w:rsidR="00587FFC" w:rsidRPr="00760004" w:rsidRDefault="00587FFC" w:rsidP="00587FFC">
      <w:pPr>
        <w:pStyle w:val="PlainText"/>
        <w:rPr>
          <w:rFonts w:ascii="Courier New" w:hAnsi="Courier New" w:cs="Courier New"/>
          <w:sz w:val="16"/>
          <w:szCs w:val="16"/>
        </w:rPr>
      </w:pPr>
    </w:p>
    <w:p w14:paraId="7DECAF7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LALSReport ::= SEQUENCE</w:t>
      </w:r>
    </w:p>
    <w:p w14:paraId="7C1410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8D9D32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47853EA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5DC25AB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041E556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1AC00C9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4B0D0F4" w14:textId="77777777" w:rsidR="00587FFC" w:rsidRPr="00760004" w:rsidRDefault="00587FFC" w:rsidP="00587FFC">
      <w:pPr>
        <w:pStyle w:val="PlainText"/>
        <w:rPr>
          <w:rFonts w:ascii="Courier New" w:hAnsi="Courier New" w:cs="Courier New"/>
          <w:sz w:val="16"/>
          <w:szCs w:val="16"/>
        </w:rPr>
      </w:pPr>
    </w:p>
    <w:p w14:paraId="1E4D0C6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CE113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PDHR/PDSR definitions</w:t>
      </w:r>
    </w:p>
    <w:p w14:paraId="31B3E25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CFE1876" w14:textId="77777777" w:rsidR="00587FFC" w:rsidRPr="00760004" w:rsidRDefault="00587FFC" w:rsidP="00587FFC">
      <w:pPr>
        <w:pStyle w:val="PlainText"/>
        <w:rPr>
          <w:rFonts w:ascii="Courier New" w:hAnsi="Courier New" w:cs="Courier New"/>
          <w:sz w:val="16"/>
          <w:szCs w:val="16"/>
        </w:rPr>
      </w:pPr>
    </w:p>
    <w:p w14:paraId="1AFD5B4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PDHeaderReport ::= SEQUENCE</w:t>
      </w:r>
    </w:p>
    <w:p w14:paraId="04A4A385" w14:textId="0958C434"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B21D32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 </w:t>
      </w:r>
    </w:p>
    <w:p w14:paraId="1BAF1F1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28499D7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2B2A90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1AF0E0C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25EB22F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48A8D87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1085F1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7D9B114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packetSize                  [9] INTEGER</w:t>
      </w:r>
    </w:p>
    <w:p w14:paraId="40F1D02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7CAD3B7" w14:textId="77777777" w:rsidR="00587FFC" w:rsidRPr="00760004" w:rsidRDefault="00587FFC" w:rsidP="00587FFC">
      <w:pPr>
        <w:pStyle w:val="PlainText"/>
        <w:rPr>
          <w:rFonts w:ascii="Courier New" w:hAnsi="Courier New" w:cs="Courier New"/>
          <w:sz w:val="16"/>
          <w:szCs w:val="16"/>
        </w:rPr>
      </w:pPr>
    </w:p>
    <w:p w14:paraId="5B28D6C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PDSummaryReport ::= SEQUENCE</w:t>
      </w:r>
    </w:p>
    <w:p w14:paraId="48C3FB6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18FEB2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w:t>
      </w:r>
    </w:p>
    <w:p w14:paraId="293DA12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3C5CD2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5007371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3FD8E6C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7F19A14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154D03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46997AC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0907905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pDSRSummaryTrigger          [9] PDSRSummaryTrigger,</w:t>
      </w:r>
    </w:p>
    <w:p w14:paraId="023A0D7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firstPacketTimestamp        [10] Timestamp,</w:t>
      </w:r>
    </w:p>
    <w:p w14:paraId="082435C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lastPacketTimestamp         [11] Timestamp,</w:t>
      </w:r>
    </w:p>
    <w:p w14:paraId="702EC93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packetCount                 [12] INTEGER,</w:t>
      </w:r>
    </w:p>
    <w:p w14:paraId="4DEA11D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byteCount                   [13] INTEGER</w:t>
      </w:r>
    </w:p>
    <w:p w14:paraId="27BC6CE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2AAD268" w14:textId="77777777" w:rsidR="00587FFC" w:rsidRPr="00760004" w:rsidRDefault="00587FFC" w:rsidP="00587FFC">
      <w:pPr>
        <w:pStyle w:val="PlainText"/>
        <w:rPr>
          <w:rFonts w:ascii="Courier New" w:hAnsi="Courier New" w:cs="Courier New"/>
          <w:sz w:val="16"/>
          <w:szCs w:val="16"/>
        </w:rPr>
      </w:pPr>
    </w:p>
    <w:p w14:paraId="6E56964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ACF17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PDHR/PDSR parameters</w:t>
      </w:r>
    </w:p>
    <w:p w14:paraId="45C4886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FB18C2B" w14:textId="77777777" w:rsidR="00587FFC" w:rsidRPr="00760004" w:rsidRDefault="00587FFC" w:rsidP="00587FFC">
      <w:pPr>
        <w:pStyle w:val="PlainText"/>
        <w:rPr>
          <w:rFonts w:ascii="Courier New" w:hAnsi="Courier New" w:cs="Courier New"/>
          <w:sz w:val="16"/>
          <w:szCs w:val="16"/>
        </w:rPr>
      </w:pPr>
    </w:p>
    <w:p w14:paraId="795B22A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PDSRSummaryTrigger ::= ENUMERATED</w:t>
      </w:r>
    </w:p>
    <w:p w14:paraId="384DB3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7F82DA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timerExpiry(1),</w:t>
      </w:r>
    </w:p>
    <w:p w14:paraId="26FCE3A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packetCount(2),</w:t>
      </w:r>
    </w:p>
    <w:p w14:paraId="108229EB" w14:textId="7B2CFEB8" w:rsidR="004C3146" w:rsidRDefault="00587FFC" w:rsidP="004C3146">
      <w:pPr>
        <w:overflowPunct/>
        <w:autoSpaceDE/>
        <w:autoSpaceDN/>
        <w:adjustRightInd/>
        <w:spacing w:after="0"/>
        <w:textAlignment w:val="auto"/>
        <w:rPr>
          <w:rFonts w:ascii="Courier New" w:eastAsia="Calibri" w:hAnsi="Courier New" w:cs="Courier New"/>
          <w:sz w:val="16"/>
          <w:szCs w:val="16"/>
        </w:rPr>
      </w:pPr>
      <w:r w:rsidRPr="00760004">
        <w:rPr>
          <w:rFonts w:ascii="Courier New" w:hAnsi="Courier New" w:cs="Courier New"/>
          <w:sz w:val="16"/>
          <w:szCs w:val="16"/>
        </w:rPr>
        <w:t xml:space="preserve">    byteCount(3)</w:t>
      </w:r>
      <w:r w:rsidR="004C3146">
        <w:rPr>
          <w:rFonts w:ascii="Courier New" w:eastAsia="Calibri" w:hAnsi="Courier New" w:cs="Courier New"/>
          <w:sz w:val="16"/>
          <w:szCs w:val="16"/>
        </w:rPr>
        <w:t>,</w:t>
      </w:r>
    </w:p>
    <w:p w14:paraId="6C8EE5F3" w14:textId="77777777" w:rsidR="004C3146" w:rsidRDefault="004C3146" w:rsidP="004C3146">
      <w:pPr>
        <w:overflowPunct/>
        <w:autoSpaceDE/>
        <w:autoSpaceDN/>
        <w:adjustRightInd/>
        <w:spacing w:after="0"/>
        <w:textAlignment w:val="auto"/>
        <w:rPr>
          <w:rFonts w:ascii="Courier New" w:eastAsia="Calibri" w:hAnsi="Courier New" w:cs="Courier New"/>
          <w:sz w:val="16"/>
          <w:szCs w:val="16"/>
        </w:rPr>
      </w:pPr>
      <w:r>
        <w:rPr>
          <w:rFonts w:ascii="Courier New" w:eastAsia="Calibri" w:hAnsi="Courier New" w:cs="Courier New"/>
          <w:sz w:val="16"/>
          <w:szCs w:val="16"/>
        </w:rPr>
        <w:t xml:space="preserve">    startOfFlow(4),</w:t>
      </w:r>
    </w:p>
    <w:p w14:paraId="4EB6FC33" w14:textId="4118835A" w:rsidR="00587FFC" w:rsidRPr="00760004" w:rsidRDefault="004C3146" w:rsidP="004C3146">
      <w:pPr>
        <w:pStyle w:val="PlainText"/>
        <w:rPr>
          <w:rFonts w:ascii="Courier New" w:hAnsi="Courier New" w:cs="Courier New"/>
          <w:sz w:val="16"/>
          <w:szCs w:val="16"/>
        </w:rPr>
      </w:pPr>
      <w:r>
        <w:rPr>
          <w:rFonts w:ascii="Courier New" w:eastAsia="Calibri" w:hAnsi="Courier New" w:cs="Courier New"/>
          <w:sz w:val="16"/>
          <w:szCs w:val="16"/>
        </w:rPr>
        <w:t xml:space="preserve">    endOfFlow(5)</w:t>
      </w:r>
    </w:p>
    <w:p w14:paraId="5CF60BA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882B928" w14:textId="77777777" w:rsidR="004D78A0" w:rsidRDefault="004D78A0" w:rsidP="004D78A0">
      <w:pPr>
        <w:pStyle w:val="PlainText"/>
        <w:rPr>
          <w:rFonts w:ascii="Courier New" w:hAnsi="Courier New" w:cs="Courier New"/>
          <w:sz w:val="16"/>
          <w:szCs w:val="16"/>
        </w:rPr>
      </w:pPr>
    </w:p>
    <w:p w14:paraId="4A0624E6" w14:textId="77777777" w:rsidR="004D78A0" w:rsidRPr="008B7D12" w:rsidRDefault="004D78A0" w:rsidP="004D78A0">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68C25EA6" w14:textId="77777777" w:rsidR="004D78A0" w:rsidRPr="00C04A28" w:rsidRDefault="004D78A0" w:rsidP="004D78A0">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definitions</w:t>
      </w:r>
    </w:p>
    <w:p w14:paraId="03B5F102" w14:textId="77777777" w:rsidR="004D78A0" w:rsidRDefault="004D78A0" w:rsidP="004D78A0">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75EB8003" w14:textId="77777777" w:rsidR="004D78A0" w:rsidRDefault="004D78A0" w:rsidP="004D78A0">
      <w:pPr>
        <w:pStyle w:val="PlainText"/>
        <w:rPr>
          <w:rFonts w:ascii="Courier New" w:hAnsi="Courier New" w:cs="Courier New"/>
          <w:sz w:val="16"/>
          <w:szCs w:val="16"/>
        </w:rPr>
      </w:pPr>
    </w:p>
    <w:p w14:paraId="669AEC52"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AMFIdentifierAssocation ::= SEQUENCE</w:t>
      </w:r>
    </w:p>
    <w:p w14:paraId="60690218"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378239AC"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sUPI             [1] SUPI,</w:t>
      </w:r>
    </w:p>
    <w:p w14:paraId="19EB44FE"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sUCI             [2] SUCI OPTIONAL,</w:t>
      </w:r>
    </w:p>
    <w:p w14:paraId="71C27F04"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4D8FA5E0"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1ADB7218"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gUTI             [5] FiveGGUTI,</w:t>
      </w:r>
    </w:p>
    <w:p w14:paraId="6FB4D5E3"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077E5723"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fiveGSTAIList    [7] TAIList OPTIONAL</w:t>
      </w:r>
    </w:p>
    <w:p w14:paraId="14E17BF6"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7975727E" w14:textId="77777777" w:rsidR="004D78A0" w:rsidRDefault="004D78A0" w:rsidP="004D78A0">
      <w:pPr>
        <w:pStyle w:val="PlainText"/>
        <w:rPr>
          <w:rFonts w:ascii="Courier New" w:hAnsi="Courier New" w:cs="Courier New"/>
          <w:sz w:val="16"/>
          <w:szCs w:val="16"/>
        </w:rPr>
      </w:pPr>
    </w:p>
    <w:p w14:paraId="29B636EC"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MMEIdentifierAssocation ::= SEQUENCE</w:t>
      </w:r>
    </w:p>
    <w:p w14:paraId="4E65CBFB"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324F4AA1"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iMSI        [1] IMSI,</w:t>
      </w:r>
    </w:p>
    <w:p w14:paraId="26EED24A"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iMEI        [2] IMEI OPTIONAL,</w:t>
      </w:r>
    </w:p>
    <w:p w14:paraId="33062585"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mSISDN      [3] MSISDN OPTIONAL,</w:t>
      </w:r>
    </w:p>
    <w:p w14:paraId="0DDA217B"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gUTI        [4] GUTI,</w:t>
      </w:r>
      <w:bookmarkStart w:id="244" w:name="_Hlk54903715"/>
    </w:p>
    <w:p w14:paraId="04432E13"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204B3FD5"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tAIList     [6] TAIList OPTIONAL</w:t>
      </w:r>
      <w:bookmarkEnd w:id="244"/>
    </w:p>
    <w:p w14:paraId="01DC9950" w14:textId="77777777" w:rsidR="004D78A0" w:rsidRPr="002713AE"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06F237C1" w14:textId="77777777" w:rsidR="004D78A0" w:rsidRDefault="004D78A0" w:rsidP="004D78A0">
      <w:pPr>
        <w:pStyle w:val="PlainText"/>
        <w:rPr>
          <w:rFonts w:ascii="Courier New" w:hAnsi="Courier New" w:cs="Courier New"/>
          <w:sz w:val="16"/>
          <w:szCs w:val="16"/>
        </w:rPr>
      </w:pPr>
    </w:p>
    <w:p w14:paraId="1551A89B" w14:textId="77777777" w:rsidR="004D78A0" w:rsidRPr="008B7D12" w:rsidRDefault="004D78A0" w:rsidP="004D78A0">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78BE0355" w14:textId="77777777" w:rsidR="004D78A0" w:rsidRPr="00C04A28" w:rsidRDefault="004D78A0" w:rsidP="004D78A0">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parameters</w:t>
      </w:r>
    </w:p>
    <w:p w14:paraId="2C92DE4F" w14:textId="77777777" w:rsidR="004D78A0" w:rsidRDefault="004D78A0" w:rsidP="004D78A0">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196759B0" w14:textId="77777777" w:rsidR="004D78A0" w:rsidRDefault="004D78A0" w:rsidP="004D78A0">
      <w:pPr>
        <w:pStyle w:val="PlainText"/>
        <w:rPr>
          <w:rFonts w:ascii="Courier New" w:hAnsi="Courier New" w:cs="Courier New"/>
          <w:sz w:val="16"/>
          <w:szCs w:val="16"/>
        </w:rPr>
      </w:pPr>
    </w:p>
    <w:p w14:paraId="2CE87860"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GUTI ::= SEQUENCE</w:t>
      </w:r>
    </w:p>
    <w:p w14:paraId="6D5EC0A1"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6710E4CF" w14:textId="77777777" w:rsidR="004D78A0" w:rsidRPr="008B7D12" w:rsidRDefault="004D78A0" w:rsidP="004D78A0">
      <w:pPr>
        <w:pStyle w:val="PlainText"/>
        <w:rPr>
          <w:rFonts w:ascii="Courier New" w:hAnsi="Courier New" w:cs="Courier New"/>
          <w:sz w:val="16"/>
          <w:szCs w:val="16"/>
        </w:rPr>
      </w:pPr>
      <w:r w:rsidRPr="00D50CE3">
        <w:rPr>
          <w:rFonts w:ascii="Courier New" w:hAnsi="Courier New" w:cs="Courier New"/>
          <w:sz w:val="16"/>
          <w:szCs w:val="16"/>
        </w:rPr>
        <w:t xml:space="preserve">    mCC         </w:t>
      </w:r>
      <w:r>
        <w:rPr>
          <w:rFonts w:ascii="Courier New" w:hAnsi="Courier New" w:cs="Courier New"/>
          <w:sz w:val="16"/>
          <w:szCs w:val="16"/>
        </w:rPr>
        <w:t xml:space="preserve"> </w:t>
      </w:r>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0E26D103" w14:textId="77777777" w:rsidR="004D78A0" w:rsidRDefault="004D78A0" w:rsidP="004D78A0">
      <w:pPr>
        <w:pStyle w:val="PlainText"/>
        <w:rPr>
          <w:rFonts w:ascii="Courier New" w:hAnsi="Courier New" w:cs="Courier New"/>
          <w:sz w:val="16"/>
          <w:szCs w:val="16"/>
        </w:rPr>
      </w:pPr>
      <w:r w:rsidRPr="002713AE">
        <w:rPr>
          <w:rFonts w:ascii="Courier New" w:hAnsi="Courier New" w:cs="Courier New"/>
          <w:sz w:val="16"/>
          <w:szCs w:val="16"/>
        </w:rPr>
        <w:t xml:space="preserve">    mNC         </w:t>
      </w:r>
      <w:r>
        <w:rPr>
          <w:rFonts w:ascii="Courier New" w:hAnsi="Courier New" w:cs="Courier New"/>
          <w:sz w:val="16"/>
          <w:szCs w:val="16"/>
        </w:rPr>
        <w:t xml:space="preserve"> </w:t>
      </w:r>
      <w:r w:rsidRPr="002713AE">
        <w:rPr>
          <w:rFonts w:ascii="Courier New" w:hAnsi="Courier New" w:cs="Courier New"/>
          <w:sz w:val="16"/>
          <w:szCs w:val="16"/>
        </w:rPr>
        <w:t>[2] MNC,</w:t>
      </w:r>
    </w:p>
    <w:p w14:paraId="022D2494"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mMEGroupID   [3] MMEGroupID,</w:t>
      </w:r>
    </w:p>
    <w:p w14:paraId="18E0F5FE"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mMECode      [4] MMECode,</w:t>
      </w:r>
    </w:p>
    <w:p w14:paraId="0949DBE8"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 xml:space="preserve">    mTMSI        [5] TMSI</w:t>
      </w:r>
    </w:p>
    <w:p w14:paraId="71861A76"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w:t>
      </w:r>
    </w:p>
    <w:p w14:paraId="40B21023" w14:textId="77777777" w:rsidR="004D78A0" w:rsidRDefault="004D78A0" w:rsidP="004D78A0">
      <w:pPr>
        <w:pStyle w:val="PlainText"/>
        <w:rPr>
          <w:rFonts w:ascii="Courier New" w:hAnsi="Courier New" w:cs="Courier New"/>
          <w:sz w:val="16"/>
          <w:szCs w:val="16"/>
        </w:rPr>
      </w:pPr>
    </w:p>
    <w:p w14:paraId="0A21DE84"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MMEGroupID ::= OCTET STRING (SIZE(2))</w:t>
      </w:r>
    </w:p>
    <w:p w14:paraId="50623296" w14:textId="77777777" w:rsidR="004D78A0" w:rsidRDefault="004D78A0" w:rsidP="004D78A0">
      <w:pPr>
        <w:pStyle w:val="PlainText"/>
        <w:rPr>
          <w:rFonts w:ascii="Courier New" w:hAnsi="Courier New" w:cs="Courier New"/>
          <w:sz w:val="16"/>
          <w:szCs w:val="16"/>
        </w:rPr>
      </w:pPr>
    </w:p>
    <w:p w14:paraId="623B8D04"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MMECode ::= OCTET STRING (SIZE(1))</w:t>
      </w:r>
    </w:p>
    <w:p w14:paraId="219DBB34" w14:textId="77777777" w:rsidR="004D78A0" w:rsidRDefault="004D78A0" w:rsidP="004D78A0">
      <w:pPr>
        <w:pStyle w:val="PlainText"/>
        <w:rPr>
          <w:rFonts w:ascii="Courier New" w:hAnsi="Courier New" w:cs="Courier New"/>
          <w:sz w:val="16"/>
          <w:szCs w:val="16"/>
        </w:rPr>
      </w:pPr>
    </w:p>
    <w:p w14:paraId="3B23912F" w14:textId="77777777" w:rsidR="004D78A0" w:rsidRDefault="004D78A0" w:rsidP="004D78A0">
      <w:pPr>
        <w:pStyle w:val="PlainText"/>
        <w:rPr>
          <w:rFonts w:ascii="Courier New" w:hAnsi="Courier New" w:cs="Courier New"/>
          <w:sz w:val="16"/>
          <w:szCs w:val="16"/>
        </w:rPr>
      </w:pPr>
      <w:r>
        <w:rPr>
          <w:rFonts w:ascii="Courier New" w:hAnsi="Courier New" w:cs="Courier New"/>
          <w:sz w:val="16"/>
          <w:szCs w:val="16"/>
        </w:rPr>
        <w:t>TMSI ::= OCTET STRING (SIZE(4))</w:t>
      </w:r>
    </w:p>
    <w:p w14:paraId="6629679F" w14:textId="77777777" w:rsidR="00587FFC" w:rsidRPr="00760004" w:rsidRDefault="00587FFC" w:rsidP="00587FFC">
      <w:pPr>
        <w:pStyle w:val="PlainText"/>
        <w:rPr>
          <w:rFonts w:ascii="Courier New" w:hAnsi="Courier New" w:cs="Courier New"/>
          <w:sz w:val="16"/>
          <w:szCs w:val="16"/>
        </w:rPr>
      </w:pPr>
    </w:p>
    <w:p w14:paraId="5D791E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AA032E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LI Notification definitions</w:t>
      </w:r>
    </w:p>
    <w:p w14:paraId="3ECCE4B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56F0770" w14:textId="77777777" w:rsidR="00587FFC" w:rsidRPr="00760004" w:rsidRDefault="00587FFC" w:rsidP="00587FFC">
      <w:pPr>
        <w:pStyle w:val="PlainText"/>
        <w:rPr>
          <w:rFonts w:ascii="Courier New" w:hAnsi="Courier New" w:cs="Courier New"/>
          <w:sz w:val="16"/>
          <w:szCs w:val="16"/>
        </w:rPr>
      </w:pPr>
    </w:p>
    <w:p w14:paraId="1F7D2E0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LINotification ::= SEQUENCE</w:t>
      </w:r>
    </w:p>
    <w:p w14:paraId="205C84D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85FDC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notificationType                    [1] LINotificationType,</w:t>
      </w:r>
    </w:p>
    <w:p w14:paraId="308BC8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appliedTargetID                     [2] TargetIdentifier OPTIONAL,</w:t>
      </w:r>
    </w:p>
    <w:p w14:paraId="7D9DAE7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appliedDeliveryInformation          [3] SEQUENCE OF LIAppliedDeliveryInformation OPTIONAL,</w:t>
      </w:r>
    </w:p>
    <w:p w14:paraId="253C135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appliedStartTime                    [4] Timestamp OPTIONAL,</w:t>
      </w:r>
    </w:p>
    <w:p w14:paraId="0CBE6B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appliedEndTime                      [5] Timestamp OPTIONAL</w:t>
      </w:r>
    </w:p>
    <w:p w14:paraId="00322C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FEE00CE" w14:textId="77777777" w:rsidR="00587FFC" w:rsidRPr="00760004" w:rsidRDefault="00587FFC" w:rsidP="00587FFC">
      <w:pPr>
        <w:pStyle w:val="PlainText"/>
        <w:rPr>
          <w:rFonts w:ascii="Courier New" w:hAnsi="Courier New" w:cs="Courier New"/>
          <w:sz w:val="16"/>
          <w:szCs w:val="16"/>
        </w:rPr>
      </w:pPr>
    </w:p>
    <w:p w14:paraId="08A19F2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3B62710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LI Notification parameters</w:t>
      </w:r>
    </w:p>
    <w:p w14:paraId="4A96202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C5C94D7" w14:textId="77777777" w:rsidR="00587FFC" w:rsidRPr="00760004" w:rsidRDefault="00587FFC" w:rsidP="00587FFC">
      <w:pPr>
        <w:pStyle w:val="PlainText"/>
        <w:rPr>
          <w:rFonts w:ascii="Courier New" w:hAnsi="Courier New" w:cs="Courier New"/>
          <w:sz w:val="16"/>
          <w:szCs w:val="16"/>
        </w:rPr>
      </w:pPr>
    </w:p>
    <w:p w14:paraId="06C6F50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LINotificationType ::= ENUMERATED</w:t>
      </w:r>
    </w:p>
    <w:p w14:paraId="19B361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19F9A4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activation(1),</w:t>
      </w:r>
    </w:p>
    <w:p w14:paraId="32ED514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deactivation(2),</w:t>
      </w:r>
    </w:p>
    <w:p w14:paraId="555319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modification(3)</w:t>
      </w:r>
    </w:p>
    <w:p w14:paraId="7011E2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93C92CA" w14:textId="77777777" w:rsidR="00587FFC" w:rsidRPr="00760004" w:rsidRDefault="00587FFC" w:rsidP="00587FFC">
      <w:pPr>
        <w:pStyle w:val="PlainText"/>
        <w:rPr>
          <w:rFonts w:ascii="Courier New" w:hAnsi="Courier New" w:cs="Courier New"/>
          <w:sz w:val="16"/>
          <w:szCs w:val="16"/>
        </w:rPr>
      </w:pPr>
    </w:p>
    <w:p w14:paraId="23D83B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LIAppliedDeliveryInformation ::= SEQUENCE</w:t>
      </w:r>
    </w:p>
    <w:p w14:paraId="397B216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3BC7462" w14:textId="28AEB2D1"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w:t>
      </w:r>
      <w:r w:rsidR="004844C0" w:rsidRPr="00760004">
        <w:rPr>
          <w:rFonts w:ascii="Courier New" w:hAnsi="Courier New" w:cs="Courier New"/>
          <w:sz w:val="16"/>
          <w:szCs w:val="16"/>
        </w:rPr>
        <w:t>I</w:t>
      </w:r>
      <w:r w:rsidRPr="00760004">
        <w:rPr>
          <w:rFonts w:ascii="Courier New" w:hAnsi="Courier New" w:cs="Courier New"/>
          <w:sz w:val="16"/>
          <w:szCs w:val="16"/>
        </w:rPr>
        <w:t>2DeliveryI</w:t>
      </w:r>
      <w:r w:rsidR="004844C0" w:rsidRPr="00760004">
        <w:rPr>
          <w:rFonts w:ascii="Courier New" w:hAnsi="Courier New" w:cs="Courier New"/>
          <w:sz w:val="16"/>
          <w:szCs w:val="16"/>
        </w:rPr>
        <w:t>P</w:t>
      </w:r>
      <w:r w:rsidRPr="00760004">
        <w:rPr>
          <w:rFonts w:ascii="Courier New" w:hAnsi="Courier New" w:cs="Courier New"/>
          <w:sz w:val="16"/>
          <w:szCs w:val="16"/>
        </w:rPr>
        <w:t>Address                [1] IPAddress OPTIONAL,</w:t>
      </w:r>
    </w:p>
    <w:p w14:paraId="2FC9ADE4" w14:textId="63CCFE85"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w:t>
      </w:r>
      <w:r w:rsidR="004844C0" w:rsidRPr="00760004">
        <w:rPr>
          <w:rFonts w:ascii="Courier New" w:hAnsi="Courier New" w:cs="Courier New"/>
          <w:sz w:val="16"/>
          <w:szCs w:val="16"/>
        </w:rPr>
        <w:t>I</w:t>
      </w:r>
      <w:r w:rsidRPr="00760004">
        <w:rPr>
          <w:rFonts w:ascii="Courier New" w:hAnsi="Courier New" w:cs="Courier New"/>
          <w:sz w:val="16"/>
          <w:szCs w:val="16"/>
        </w:rPr>
        <w:t>2DeliveryPortNumber               [2] PortNumber OPTIONAL,</w:t>
      </w:r>
    </w:p>
    <w:p w14:paraId="6720D8F2" w14:textId="4773BD3C"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w:t>
      </w:r>
      <w:r w:rsidR="004844C0" w:rsidRPr="00760004">
        <w:rPr>
          <w:rFonts w:ascii="Courier New" w:hAnsi="Courier New" w:cs="Courier New"/>
          <w:sz w:val="16"/>
          <w:szCs w:val="16"/>
        </w:rPr>
        <w:t>I</w:t>
      </w:r>
      <w:r w:rsidRPr="00760004">
        <w:rPr>
          <w:rFonts w:ascii="Courier New" w:hAnsi="Courier New" w:cs="Courier New"/>
          <w:sz w:val="16"/>
          <w:szCs w:val="16"/>
        </w:rPr>
        <w:t>3DeliveryI</w:t>
      </w:r>
      <w:r w:rsidR="004844C0" w:rsidRPr="00760004">
        <w:rPr>
          <w:rFonts w:ascii="Courier New" w:hAnsi="Courier New" w:cs="Courier New"/>
          <w:sz w:val="16"/>
          <w:szCs w:val="16"/>
        </w:rPr>
        <w:t>P</w:t>
      </w:r>
      <w:r w:rsidRPr="00760004">
        <w:rPr>
          <w:rFonts w:ascii="Courier New" w:hAnsi="Courier New" w:cs="Courier New"/>
          <w:sz w:val="16"/>
          <w:szCs w:val="16"/>
        </w:rPr>
        <w:t>Address                [3] IPAddress OPTIONAL,</w:t>
      </w:r>
    </w:p>
    <w:p w14:paraId="722FA2F0" w14:textId="427DFB01"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w:t>
      </w:r>
      <w:r w:rsidR="004844C0" w:rsidRPr="00760004">
        <w:rPr>
          <w:rFonts w:ascii="Courier New" w:hAnsi="Courier New" w:cs="Courier New"/>
          <w:sz w:val="16"/>
          <w:szCs w:val="16"/>
        </w:rPr>
        <w:t>I</w:t>
      </w:r>
      <w:r w:rsidRPr="00760004">
        <w:rPr>
          <w:rFonts w:ascii="Courier New" w:hAnsi="Courier New" w:cs="Courier New"/>
          <w:sz w:val="16"/>
          <w:szCs w:val="16"/>
        </w:rPr>
        <w:t>3DeliveryPortNumber               [4] PortNumber OPTIONAL</w:t>
      </w:r>
    </w:p>
    <w:p w14:paraId="288AC80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F286B50" w14:textId="77777777" w:rsidR="00587FFC" w:rsidRPr="00760004" w:rsidRDefault="00587FFC" w:rsidP="00587FFC">
      <w:pPr>
        <w:pStyle w:val="PlainText"/>
        <w:rPr>
          <w:rFonts w:ascii="Courier New" w:hAnsi="Courier New" w:cs="Courier New"/>
          <w:sz w:val="16"/>
          <w:szCs w:val="16"/>
        </w:rPr>
      </w:pPr>
    </w:p>
    <w:p w14:paraId="7CA9D3C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A2F1D2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MDF definitions</w:t>
      </w:r>
    </w:p>
    <w:p w14:paraId="1C7DB47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D7FF5AC" w14:textId="77777777" w:rsidR="00587FFC" w:rsidRPr="00760004" w:rsidRDefault="00587FFC" w:rsidP="00587FFC">
      <w:pPr>
        <w:pStyle w:val="PlainText"/>
        <w:rPr>
          <w:rFonts w:ascii="Courier New" w:hAnsi="Courier New" w:cs="Courier New"/>
          <w:sz w:val="16"/>
          <w:szCs w:val="16"/>
        </w:rPr>
      </w:pPr>
    </w:p>
    <w:p w14:paraId="5256D008" w14:textId="77777777" w:rsidR="002A240C" w:rsidRPr="00760004" w:rsidRDefault="002A240C" w:rsidP="002A240C">
      <w:pPr>
        <w:pStyle w:val="PlainText"/>
        <w:rPr>
          <w:rFonts w:ascii="Courier New" w:hAnsi="Courier New" w:cs="Courier New"/>
          <w:sz w:val="16"/>
          <w:szCs w:val="16"/>
        </w:rPr>
      </w:pPr>
      <w:r w:rsidRPr="00760004">
        <w:rPr>
          <w:rFonts w:ascii="Courier New" w:hAnsi="Courier New" w:cs="Courier New"/>
          <w:sz w:val="16"/>
          <w:szCs w:val="16"/>
        </w:rPr>
        <w:t>MDFCellSiteReport ::= SEQUENCE OF CellInformation</w:t>
      </w:r>
    </w:p>
    <w:p w14:paraId="468E5609" w14:textId="77777777" w:rsidR="00587FFC" w:rsidRPr="00760004" w:rsidRDefault="00587FFC" w:rsidP="00587FFC">
      <w:pPr>
        <w:pStyle w:val="PlainText"/>
        <w:rPr>
          <w:rFonts w:ascii="Courier New" w:hAnsi="Courier New" w:cs="Courier New"/>
          <w:sz w:val="16"/>
          <w:szCs w:val="16"/>
        </w:rPr>
      </w:pPr>
    </w:p>
    <w:p w14:paraId="5D8778A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312D63C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Common Parameters</w:t>
      </w:r>
    </w:p>
    <w:p w14:paraId="3559CED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15FF5A0" w14:textId="77777777" w:rsidR="00587FFC" w:rsidRPr="00760004" w:rsidRDefault="00587FFC" w:rsidP="00587FFC">
      <w:pPr>
        <w:pStyle w:val="PlainText"/>
        <w:rPr>
          <w:rFonts w:ascii="Courier New" w:hAnsi="Courier New" w:cs="Courier New"/>
          <w:sz w:val="16"/>
          <w:szCs w:val="16"/>
        </w:rPr>
      </w:pPr>
    </w:p>
    <w:p w14:paraId="695EE2D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AccessType ::= ENUMERATED</w:t>
      </w:r>
    </w:p>
    <w:p w14:paraId="7830A17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CAFA39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7923521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5B10F06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33E48F1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2524B1B" w14:textId="77777777" w:rsidR="00587FFC" w:rsidRPr="00760004" w:rsidRDefault="00587FFC" w:rsidP="00587FFC">
      <w:pPr>
        <w:pStyle w:val="PlainText"/>
        <w:rPr>
          <w:rFonts w:ascii="Courier New" w:hAnsi="Courier New" w:cs="Courier New"/>
          <w:sz w:val="16"/>
          <w:szCs w:val="16"/>
        </w:rPr>
      </w:pPr>
    </w:p>
    <w:p w14:paraId="0A183E4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Direction ::= ENUMERATED</w:t>
      </w:r>
    </w:p>
    <w:p w14:paraId="5F19D9B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DC357D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fromTarget(1),</w:t>
      </w:r>
    </w:p>
    <w:p w14:paraId="4A0CC83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toTarget(2)</w:t>
      </w:r>
    </w:p>
    <w:p w14:paraId="6768BC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816EC6E" w14:textId="77777777" w:rsidR="00587FFC" w:rsidRPr="00760004" w:rsidRDefault="00587FFC" w:rsidP="00587FFC">
      <w:pPr>
        <w:pStyle w:val="PlainText"/>
        <w:rPr>
          <w:rFonts w:ascii="Courier New" w:hAnsi="Courier New" w:cs="Courier New"/>
          <w:sz w:val="16"/>
          <w:szCs w:val="16"/>
        </w:rPr>
      </w:pPr>
    </w:p>
    <w:p w14:paraId="6279050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DNN ::= UTF8String</w:t>
      </w:r>
    </w:p>
    <w:p w14:paraId="57C40D21" w14:textId="77777777" w:rsidR="00587FFC" w:rsidRPr="00760004" w:rsidRDefault="00587FFC" w:rsidP="00587FFC">
      <w:pPr>
        <w:pStyle w:val="PlainText"/>
        <w:rPr>
          <w:rFonts w:ascii="Courier New" w:hAnsi="Courier New" w:cs="Courier New"/>
          <w:sz w:val="16"/>
          <w:szCs w:val="16"/>
        </w:rPr>
      </w:pPr>
    </w:p>
    <w:p w14:paraId="5E185BB9" w14:textId="77777777" w:rsidR="00EE62D7" w:rsidRPr="00760004" w:rsidRDefault="00EE62D7" w:rsidP="00EE62D7">
      <w:pPr>
        <w:pStyle w:val="PlainText"/>
        <w:rPr>
          <w:rFonts w:ascii="Courier New" w:hAnsi="Courier New" w:cs="Courier New"/>
          <w:sz w:val="16"/>
          <w:szCs w:val="16"/>
        </w:rPr>
      </w:pPr>
      <w:r w:rsidRPr="00760004">
        <w:rPr>
          <w:rFonts w:ascii="Courier New" w:hAnsi="Courier New" w:cs="Courier New"/>
          <w:sz w:val="16"/>
          <w:szCs w:val="16"/>
        </w:rPr>
        <w:t>E164Number ::= NumericString (SIZE(1..15))</w:t>
      </w:r>
    </w:p>
    <w:p w14:paraId="6783A1D2" w14:textId="77777777" w:rsidR="00EE62D7" w:rsidRPr="00760004" w:rsidRDefault="00EE62D7" w:rsidP="00EE62D7">
      <w:pPr>
        <w:pStyle w:val="PlainText"/>
        <w:rPr>
          <w:rFonts w:ascii="Courier New" w:hAnsi="Courier New" w:cs="Courier New"/>
          <w:sz w:val="16"/>
          <w:szCs w:val="16"/>
        </w:rPr>
      </w:pPr>
    </w:p>
    <w:p w14:paraId="3FE3D86B" w14:textId="77777777" w:rsidR="00EE62D7" w:rsidRPr="00760004" w:rsidRDefault="00EE62D7" w:rsidP="00EE62D7">
      <w:pPr>
        <w:pStyle w:val="PlainText"/>
        <w:rPr>
          <w:rFonts w:ascii="Courier New" w:hAnsi="Courier New" w:cs="Courier New"/>
          <w:sz w:val="16"/>
          <w:szCs w:val="16"/>
        </w:rPr>
      </w:pPr>
      <w:r w:rsidRPr="00760004">
        <w:rPr>
          <w:rFonts w:ascii="Courier New" w:hAnsi="Courier New" w:cs="Courier New"/>
          <w:sz w:val="16"/>
          <w:szCs w:val="16"/>
        </w:rPr>
        <w:t>EmailAddress ::= UTF8String</w:t>
      </w:r>
    </w:p>
    <w:p w14:paraId="6FBC7A22" w14:textId="77777777" w:rsidR="00587FFC" w:rsidRPr="00760004" w:rsidRDefault="00587FFC" w:rsidP="00587FFC">
      <w:pPr>
        <w:pStyle w:val="PlainText"/>
        <w:rPr>
          <w:rFonts w:ascii="Courier New" w:hAnsi="Courier New" w:cs="Courier New"/>
          <w:sz w:val="16"/>
          <w:szCs w:val="16"/>
        </w:rPr>
      </w:pPr>
    </w:p>
    <w:p w14:paraId="2CA64D5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FiveGGUTI ::= SEQUENCE</w:t>
      </w:r>
    </w:p>
    <w:p w14:paraId="02F18D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7D89A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1BBA7B3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5C14BB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aMFRegionID [3] AMFRegionID,</w:t>
      </w:r>
    </w:p>
    <w:p w14:paraId="2279E8A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aMFSetID    [4] AMFSetID,</w:t>
      </w:r>
    </w:p>
    <w:p w14:paraId="39DEE20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aMFPointer  [5] AMFPointer,</w:t>
      </w:r>
    </w:p>
    <w:p w14:paraId="3690EE9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fiveGTMSI   [6] FiveGTMSI</w:t>
      </w:r>
    </w:p>
    <w:p w14:paraId="711E19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AD1C756" w14:textId="77777777" w:rsidR="00587FFC" w:rsidRPr="00760004" w:rsidRDefault="00587FFC" w:rsidP="00587FFC">
      <w:pPr>
        <w:pStyle w:val="PlainText"/>
        <w:rPr>
          <w:rFonts w:ascii="Courier New" w:hAnsi="Courier New" w:cs="Courier New"/>
          <w:sz w:val="16"/>
          <w:szCs w:val="16"/>
        </w:rPr>
      </w:pPr>
    </w:p>
    <w:p w14:paraId="4CD908A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FiveGMMCause ::= INTEGER (0..255)</w:t>
      </w:r>
    </w:p>
    <w:p w14:paraId="3D2EDE44" w14:textId="77777777" w:rsidR="00587FFC" w:rsidRPr="00760004" w:rsidRDefault="00587FFC" w:rsidP="00587FFC">
      <w:pPr>
        <w:pStyle w:val="PlainText"/>
        <w:rPr>
          <w:rFonts w:ascii="Courier New" w:hAnsi="Courier New" w:cs="Courier New"/>
          <w:sz w:val="16"/>
          <w:szCs w:val="16"/>
        </w:rPr>
      </w:pPr>
    </w:p>
    <w:p w14:paraId="4A11B57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FiveGSMRequestType ::= ENUMERATED</w:t>
      </w:r>
    </w:p>
    <w:p w14:paraId="246C4DA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9EB15C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initialRequest(1),</w:t>
      </w:r>
    </w:p>
    <w:p w14:paraId="7AAFF3B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existingPDUSession(2),</w:t>
      </w:r>
    </w:p>
    <w:p w14:paraId="4B24E3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initialEmergencyRequest(3),</w:t>
      </w:r>
    </w:p>
    <w:p w14:paraId="6139B99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existingEmergencyPDUSession(4),</w:t>
      </w:r>
    </w:p>
    <w:p w14:paraId="7E919F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modificationRequest(5),</w:t>
      </w:r>
    </w:p>
    <w:p w14:paraId="33AF8CA0" w14:textId="47988725"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reserved(6)</w:t>
      </w:r>
      <w:r w:rsidR="001547A8" w:rsidRPr="00760004">
        <w:rPr>
          <w:rFonts w:ascii="Courier New" w:hAnsi="Courier New" w:cs="Courier New"/>
          <w:sz w:val="16"/>
          <w:szCs w:val="16"/>
        </w:rPr>
        <w:t>,</w:t>
      </w:r>
    </w:p>
    <w:p w14:paraId="4C1E3FDC" w14:textId="77777777" w:rsidR="001547A8" w:rsidRPr="00760004" w:rsidRDefault="001547A8" w:rsidP="001547A8">
      <w:pPr>
        <w:pStyle w:val="PlainText"/>
        <w:rPr>
          <w:rFonts w:ascii="Courier New" w:hAnsi="Courier New" w:cs="Courier New"/>
          <w:sz w:val="16"/>
          <w:szCs w:val="16"/>
        </w:rPr>
      </w:pPr>
      <w:r w:rsidRPr="00760004">
        <w:rPr>
          <w:rFonts w:ascii="Courier New" w:hAnsi="Courier New" w:cs="Courier New"/>
          <w:sz w:val="16"/>
          <w:szCs w:val="16"/>
        </w:rPr>
        <w:t xml:space="preserve">    mAPDURequest(7)</w:t>
      </w:r>
    </w:p>
    <w:p w14:paraId="70B2A2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01B7F2B" w14:textId="77777777" w:rsidR="00587FFC" w:rsidRPr="00760004" w:rsidRDefault="00587FFC" w:rsidP="00587FFC">
      <w:pPr>
        <w:pStyle w:val="PlainText"/>
        <w:rPr>
          <w:rFonts w:ascii="Courier New" w:hAnsi="Courier New" w:cs="Courier New"/>
          <w:sz w:val="16"/>
          <w:szCs w:val="16"/>
        </w:rPr>
      </w:pPr>
    </w:p>
    <w:p w14:paraId="09EA443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FiveGSMCause ::= INTEGER (0..255)</w:t>
      </w:r>
    </w:p>
    <w:p w14:paraId="7B473F7A" w14:textId="77777777" w:rsidR="00587FFC" w:rsidRPr="00760004" w:rsidRDefault="00587FFC" w:rsidP="00587FFC">
      <w:pPr>
        <w:pStyle w:val="PlainText"/>
        <w:rPr>
          <w:rFonts w:ascii="Courier New" w:hAnsi="Courier New" w:cs="Courier New"/>
          <w:sz w:val="16"/>
          <w:szCs w:val="16"/>
        </w:rPr>
      </w:pPr>
    </w:p>
    <w:p w14:paraId="775B1B2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FiveGTMSI ::= INTEGER (0..4294967295)</w:t>
      </w:r>
    </w:p>
    <w:p w14:paraId="7D2EE19E" w14:textId="77777777" w:rsidR="00587FFC" w:rsidRPr="00760004" w:rsidRDefault="00587FFC" w:rsidP="00587FFC">
      <w:pPr>
        <w:pStyle w:val="PlainText"/>
        <w:rPr>
          <w:rFonts w:ascii="Courier New" w:hAnsi="Courier New" w:cs="Courier New"/>
          <w:sz w:val="16"/>
          <w:szCs w:val="16"/>
        </w:rPr>
      </w:pPr>
    </w:p>
    <w:p w14:paraId="0A925AD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FTEID ::= SEQUENCE</w:t>
      </w:r>
    </w:p>
    <w:p w14:paraId="2BB4C2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0A3F49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tEID        [1] INTEGER (0.. 4294967295),</w:t>
      </w:r>
    </w:p>
    <w:p w14:paraId="3CEC3FE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4E5CF12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5E9BB2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61F33C2" w14:textId="77777777" w:rsidR="00587FFC" w:rsidRPr="00760004" w:rsidRDefault="00587FFC" w:rsidP="00587FFC">
      <w:pPr>
        <w:pStyle w:val="PlainText"/>
        <w:rPr>
          <w:rFonts w:ascii="Courier New" w:hAnsi="Courier New" w:cs="Courier New"/>
          <w:sz w:val="16"/>
          <w:szCs w:val="16"/>
        </w:rPr>
      </w:pPr>
    </w:p>
    <w:p w14:paraId="4611585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GPSI ::= CHOICE</w:t>
      </w:r>
    </w:p>
    <w:p w14:paraId="2276EA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714FBD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mSISDN      [1] MSISDN,</w:t>
      </w:r>
    </w:p>
    <w:p w14:paraId="0B0DFB3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326A2DF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E731CAD" w14:textId="77777777" w:rsidR="00587FFC" w:rsidRPr="00760004" w:rsidRDefault="00587FFC" w:rsidP="00587FFC">
      <w:pPr>
        <w:pStyle w:val="PlainText"/>
        <w:rPr>
          <w:rFonts w:ascii="Courier New" w:hAnsi="Courier New" w:cs="Courier New"/>
          <w:sz w:val="16"/>
          <w:szCs w:val="16"/>
        </w:rPr>
      </w:pPr>
    </w:p>
    <w:p w14:paraId="111FE38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GUAMI ::= SEQUENCE</w:t>
      </w:r>
    </w:p>
    <w:p w14:paraId="0F6975B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BD67B2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aMFID       [1] AMFID,</w:t>
      </w:r>
    </w:p>
    <w:p w14:paraId="4E3F301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pLMNID      [2] PLMNID</w:t>
      </w:r>
    </w:p>
    <w:p w14:paraId="69244FD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11816D8" w14:textId="77777777" w:rsidR="00587FFC" w:rsidRPr="00760004" w:rsidRDefault="00587FFC" w:rsidP="00587FFC">
      <w:pPr>
        <w:pStyle w:val="PlainText"/>
        <w:rPr>
          <w:rFonts w:ascii="Courier New" w:hAnsi="Courier New" w:cs="Courier New"/>
          <w:sz w:val="16"/>
          <w:szCs w:val="16"/>
        </w:rPr>
      </w:pPr>
    </w:p>
    <w:p w14:paraId="04311C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GUMMEI ::= SEQUENCE</w:t>
      </w:r>
    </w:p>
    <w:p w14:paraId="6B14F3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DC991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mMEID       [1] MMEID,</w:t>
      </w:r>
    </w:p>
    <w:p w14:paraId="58F0FCA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mCC         [2] MCC,</w:t>
      </w:r>
    </w:p>
    <w:p w14:paraId="301989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mNC         [3] MNC</w:t>
      </w:r>
    </w:p>
    <w:p w14:paraId="5EC2B69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EE3A069" w14:textId="77777777" w:rsidR="00587FFC" w:rsidRPr="00760004" w:rsidRDefault="00587FFC" w:rsidP="00587FFC">
      <w:pPr>
        <w:pStyle w:val="PlainText"/>
        <w:rPr>
          <w:rFonts w:ascii="Courier New" w:hAnsi="Courier New" w:cs="Courier New"/>
          <w:sz w:val="16"/>
          <w:szCs w:val="16"/>
        </w:rPr>
      </w:pPr>
    </w:p>
    <w:p w14:paraId="2D8DC90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HomeNetworkPublicKeyID ::= OCTET STRING</w:t>
      </w:r>
    </w:p>
    <w:p w14:paraId="33657572" w14:textId="77777777" w:rsidR="00587FFC" w:rsidRPr="00760004" w:rsidRDefault="00587FFC" w:rsidP="00587FFC">
      <w:pPr>
        <w:pStyle w:val="PlainText"/>
        <w:rPr>
          <w:rFonts w:ascii="Courier New" w:hAnsi="Courier New" w:cs="Courier New"/>
          <w:sz w:val="16"/>
          <w:szCs w:val="16"/>
        </w:rPr>
      </w:pPr>
    </w:p>
    <w:p w14:paraId="56576BD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HSMFURI ::= UTF8String</w:t>
      </w:r>
    </w:p>
    <w:p w14:paraId="72D0A6EA" w14:textId="77777777" w:rsidR="00587FFC" w:rsidRPr="00760004" w:rsidRDefault="00587FFC" w:rsidP="00587FFC">
      <w:pPr>
        <w:pStyle w:val="PlainText"/>
        <w:rPr>
          <w:rFonts w:ascii="Courier New" w:hAnsi="Courier New" w:cs="Courier New"/>
          <w:sz w:val="16"/>
          <w:szCs w:val="16"/>
        </w:rPr>
      </w:pPr>
    </w:p>
    <w:p w14:paraId="49A045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IMEI ::= NumericString (SIZE(14))</w:t>
      </w:r>
    </w:p>
    <w:p w14:paraId="2491B90F" w14:textId="77777777" w:rsidR="00587FFC" w:rsidRPr="00760004" w:rsidRDefault="00587FFC" w:rsidP="00587FFC">
      <w:pPr>
        <w:pStyle w:val="PlainText"/>
        <w:rPr>
          <w:rFonts w:ascii="Courier New" w:hAnsi="Courier New" w:cs="Courier New"/>
          <w:sz w:val="16"/>
          <w:szCs w:val="16"/>
        </w:rPr>
      </w:pPr>
    </w:p>
    <w:p w14:paraId="1FD6757C"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IMEISV ::= NumericString (SIZE(16))</w:t>
      </w:r>
    </w:p>
    <w:p w14:paraId="0165CC99" w14:textId="77777777" w:rsidR="00854F70" w:rsidRPr="00760004" w:rsidRDefault="00854F70" w:rsidP="00854F70">
      <w:pPr>
        <w:pStyle w:val="PlainText"/>
        <w:rPr>
          <w:rFonts w:ascii="Courier New" w:hAnsi="Courier New" w:cs="Courier New"/>
          <w:sz w:val="16"/>
          <w:szCs w:val="16"/>
        </w:rPr>
      </w:pPr>
    </w:p>
    <w:p w14:paraId="3966C60D"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IMPI ::= NAI</w:t>
      </w:r>
    </w:p>
    <w:p w14:paraId="36C8AA9B" w14:textId="77777777" w:rsidR="00854F70" w:rsidRPr="00760004" w:rsidRDefault="00854F70" w:rsidP="00854F70">
      <w:pPr>
        <w:pStyle w:val="PlainText"/>
        <w:rPr>
          <w:rFonts w:ascii="Courier New" w:hAnsi="Courier New" w:cs="Courier New"/>
          <w:sz w:val="16"/>
          <w:szCs w:val="16"/>
        </w:rPr>
      </w:pPr>
    </w:p>
    <w:p w14:paraId="4B45BEFF"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IMPU ::= CHOICE</w:t>
      </w:r>
    </w:p>
    <w:p w14:paraId="4DBD0970"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w:t>
      </w:r>
    </w:p>
    <w:p w14:paraId="681FEE7E"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 xml:space="preserve">    sIPURI [1] SIPURI,</w:t>
      </w:r>
    </w:p>
    <w:p w14:paraId="2C0D4BB0"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 xml:space="preserve">    tELURI [2] TELURI</w:t>
      </w:r>
    </w:p>
    <w:p w14:paraId="151D78B4" w14:textId="77777777" w:rsidR="00854F70" w:rsidRPr="00760004" w:rsidRDefault="00854F70" w:rsidP="00854F70">
      <w:pPr>
        <w:pStyle w:val="PlainText"/>
        <w:rPr>
          <w:rFonts w:ascii="Courier New" w:hAnsi="Courier New" w:cs="Courier New"/>
          <w:sz w:val="16"/>
          <w:szCs w:val="16"/>
        </w:rPr>
      </w:pPr>
      <w:r w:rsidRPr="00760004">
        <w:rPr>
          <w:rFonts w:ascii="Courier New" w:hAnsi="Courier New" w:cs="Courier New"/>
          <w:sz w:val="16"/>
          <w:szCs w:val="16"/>
        </w:rPr>
        <w:t>}</w:t>
      </w:r>
    </w:p>
    <w:p w14:paraId="26AC5C19" w14:textId="77777777" w:rsidR="00854F70" w:rsidRPr="00760004" w:rsidRDefault="00854F70" w:rsidP="00854F70">
      <w:pPr>
        <w:pStyle w:val="PlainText"/>
        <w:rPr>
          <w:rFonts w:ascii="Courier New" w:hAnsi="Courier New" w:cs="Courier New"/>
          <w:sz w:val="16"/>
          <w:szCs w:val="16"/>
        </w:rPr>
      </w:pPr>
    </w:p>
    <w:p w14:paraId="6C2725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IMSI ::= NumericString (SIZE(6..15))</w:t>
      </w:r>
    </w:p>
    <w:p w14:paraId="34E54604" w14:textId="77777777" w:rsidR="00587FFC" w:rsidRPr="00760004" w:rsidRDefault="00587FFC" w:rsidP="00587FFC">
      <w:pPr>
        <w:pStyle w:val="PlainText"/>
        <w:rPr>
          <w:rFonts w:ascii="Courier New" w:hAnsi="Courier New" w:cs="Courier New"/>
          <w:sz w:val="16"/>
          <w:szCs w:val="16"/>
        </w:rPr>
      </w:pPr>
    </w:p>
    <w:p w14:paraId="5ABBC51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Initiator ::= ENUMERATED</w:t>
      </w:r>
    </w:p>
    <w:p w14:paraId="7085FC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F3648D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uE(1),</w:t>
      </w:r>
    </w:p>
    <w:p w14:paraId="40966DE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network(2),</w:t>
      </w:r>
    </w:p>
    <w:p w14:paraId="6602F70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1ACCC08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C020EB2" w14:textId="77777777" w:rsidR="00587FFC" w:rsidRPr="00760004" w:rsidRDefault="00587FFC" w:rsidP="00587FFC">
      <w:pPr>
        <w:pStyle w:val="PlainText"/>
        <w:rPr>
          <w:rFonts w:ascii="Courier New" w:hAnsi="Courier New" w:cs="Courier New"/>
          <w:sz w:val="16"/>
          <w:szCs w:val="16"/>
        </w:rPr>
      </w:pPr>
    </w:p>
    <w:p w14:paraId="35FAA9D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IPAddress ::= CHOICE</w:t>
      </w:r>
    </w:p>
    <w:p w14:paraId="6C527B8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3594BB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03B9D64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0B5E9A9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75C83AB" w14:textId="77777777" w:rsidR="00587FFC" w:rsidRPr="00760004" w:rsidRDefault="00587FFC" w:rsidP="00587FFC">
      <w:pPr>
        <w:pStyle w:val="PlainText"/>
        <w:rPr>
          <w:rFonts w:ascii="Courier New" w:hAnsi="Courier New" w:cs="Courier New"/>
          <w:sz w:val="16"/>
          <w:szCs w:val="16"/>
        </w:rPr>
      </w:pPr>
    </w:p>
    <w:p w14:paraId="43340C8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IPv4Address ::= OCTET STRING (SIZE(4))</w:t>
      </w:r>
    </w:p>
    <w:p w14:paraId="3ED1E6AB" w14:textId="77777777" w:rsidR="00587FFC" w:rsidRPr="00760004" w:rsidRDefault="00587FFC" w:rsidP="00587FFC">
      <w:pPr>
        <w:pStyle w:val="PlainText"/>
        <w:rPr>
          <w:rFonts w:ascii="Courier New" w:hAnsi="Courier New" w:cs="Courier New"/>
          <w:sz w:val="16"/>
          <w:szCs w:val="16"/>
        </w:rPr>
      </w:pPr>
    </w:p>
    <w:p w14:paraId="158B147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IPv6Address ::= OCTET STRING (SIZE(16))</w:t>
      </w:r>
    </w:p>
    <w:p w14:paraId="139D4472" w14:textId="77777777" w:rsidR="00587FFC" w:rsidRPr="00760004" w:rsidRDefault="00587FFC" w:rsidP="00587FFC">
      <w:pPr>
        <w:pStyle w:val="PlainText"/>
        <w:rPr>
          <w:rFonts w:ascii="Courier New" w:hAnsi="Courier New" w:cs="Courier New"/>
          <w:sz w:val="16"/>
          <w:szCs w:val="16"/>
        </w:rPr>
      </w:pPr>
    </w:p>
    <w:p w14:paraId="13577EC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IPv6FlowLabel ::= INTEGER(0..1048575)</w:t>
      </w:r>
    </w:p>
    <w:p w14:paraId="1EA6E545" w14:textId="77777777" w:rsidR="00587FFC" w:rsidRPr="00760004" w:rsidRDefault="00587FFC" w:rsidP="00587FFC">
      <w:pPr>
        <w:pStyle w:val="PlainText"/>
        <w:rPr>
          <w:rFonts w:ascii="Courier New" w:hAnsi="Courier New" w:cs="Courier New"/>
          <w:sz w:val="16"/>
          <w:szCs w:val="16"/>
        </w:rPr>
      </w:pPr>
    </w:p>
    <w:p w14:paraId="03B6472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MACAddress ::= OCTET STRING (SIZE(6))</w:t>
      </w:r>
    </w:p>
    <w:p w14:paraId="02D4A120" w14:textId="77777777" w:rsidR="00587FFC" w:rsidRPr="00760004" w:rsidRDefault="00587FFC" w:rsidP="00587FFC">
      <w:pPr>
        <w:pStyle w:val="PlainText"/>
        <w:rPr>
          <w:rFonts w:ascii="Courier New" w:hAnsi="Courier New" w:cs="Courier New"/>
          <w:sz w:val="16"/>
          <w:szCs w:val="16"/>
        </w:rPr>
      </w:pPr>
    </w:p>
    <w:p w14:paraId="323609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MCC ::= NumericString (SIZE(3))</w:t>
      </w:r>
    </w:p>
    <w:p w14:paraId="5E068CBF" w14:textId="77777777" w:rsidR="00587FFC" w:rsidRPr="00760004" w:rsidRDefault="00587FFC" w:rsidP="00587FFC">
      <w:pPr>
        <w:pStyle w:val="PlainText"/>
        <w:rPr>
          <w:rFonts w:ascii="Courier New" w:hAnsi="Courier New" w:cs="Courier New"/>
          <w:sz w:val="16"/>
          <w:szCs w:val="16"/>
        </w:rPr>
      </w:pPr>
    </w:p>
    <w:p w14:paraId="3C5255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MNC ::= NumericString (SIZE(2..3))</w:t>
      </w:r>
    </w:p>
    <w:p w14:paraId="3DA2237C" w14:textId="77777777" w:rsidR="00587FFC" w:rsidRPr="00760004" w:rsidRDefault="00587FFC" w:rsidP="00587FFC">
      <w:pPr>
        <w:pStyle w:val="PlainText"/>
        <w:rPr>
          <w:rFonts w:ascii="Courier New" w:hAnsi="Courier New" w:cs="Courier New"/>
          <w:sz w:val="16"/>
          <w:szCs w:val="16"/>
        </w:rPr>
      </w:pPr>
    </w:p>
    <w:p w14:paraId="10381D3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MMEID ::= SEQUENCE</w:t>
      </w:r>
    </w:p>
    <w:p w14:paraId="53C4D62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157E7C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mMEGI       [1] MMEGI,</w:t>
      </w:r>
    </w:p>
    <w:p w14:paraId="6463F98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mMEC        [2] MMEC</w:t>
      </w:r>
    </w:p>
    <w:p w14:paraId="6A67FB3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21D6B03" w14:textId="77777777" w:rsidR="00587FFC" w:rsidRPr="00760004" w:rsidRDefault="00587FFC" w:rsidP="00587FFC">
      <w:pPr>
        <w:pStyle w:val="PlainText"/>
        <w:rPr>
          <w:rFonts w:ascii="Courier New" w:hAnsi="Courier New" w:cs="Courier New"/>
          <w:sz w:val="16"/>
          <w:szCs w:val="16"/>
        </w:rPr>
      </w:pPr>
    </w:p>
    <w:p w14:paraId="2D9F197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MMEC ::= NumericString</w:t>
      </w:r>
    </w:p>
    <w:p w14:paraId="4BA1FAF2" w14:textId="77777777" w:rsidR="00587FFC" w:rsidRPr="00760004" w:rsidRDefault="00587FFC" w:rsidP="00587FFC">
      <w:pPr>
        <w:pStyle w:val="PlainText"/>
        <w:rPr>
          <w:rFonts w:ascii="Courier New" w:hAnsi="Courier New" w:cs="Courier New"/>
          <w:sz w:val="16"/>
          <w:szCs w:val="16"/>
        </w:rPr>
      </w:pPr>
    </w:p>
    <w:p w14:paraId="2024FFA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MMEGI ::= NumericString</w:t>
      </w:r>
    </w:p>
    <w:p w14:paraId="466FF55E" w14:textId="77777777" w:rsidR="00587FFC" w:rsidRPr="00760004" w:rsidRDefault="00587FFC" w:rsidP="00587FFC">
      <w:pPr>
        <w:pStyle w:val="PlainText"/>
        <w:rPr>
          <w:rFonts w:ascii="Courier New" w:hAnsi="Courier New" w:cs="Courier New"/>
          <w:sz w:val="16"/>
          <w:szCs w:val="16"/>
        </w:rPr>
      </w:pPr>
    </w:p>
    <w:p w14:paraId="5024F93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MSISDN ::= NumericString (SIZE(1..15))</w:t>
      </w:r>
    </w:p>
    <w:p w14:paraId="357A1D5B" w14:textId="77777777" w:rsidR="00587FFC" w:rsidRPr="00760004" w:rsidRDefault="00587FFC" w:rsidP="00587FFC">
      <w:pPr>
        <w:pStyle w:val="PlainText"/>
        <w:rPr>
          <w:rFonts w:ascii="Courier New" w:hAnsi="Courier New" w:cs="Courier New"/>
          <w:sz w:val="16"/>
          <w:szCs w:val="16"/>
        </w:rPr>
      </w:pPr>
    </w:p>
    <w:p w14:paraId="28C50C7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NAI ::= UTF8String</w:t>
      </w:r>
    </w:p>
    <w:p w14:paraId="2A7D0ED9" w14:textId="77777777" w:rsidR="00587FFC" w:rsidRPr="00760004" w:rsidRDefault="00587FFC" w:rsidP="00587FFC">
      <w:pPr>
        <w:pStyle w:val="PlainText"/>
        <w:rPr>
          <w:rFonts w:ascii="Courier New" w:hAnsi="Courier New" w:cs="Courier New"/>
          <w:sz w:val="16"/>
          <w:szCs w:val="16"/>
        </w:rPr>
      </w:pPr>
    </w:p>
    <w:p w14:paraId="01AD0FE1"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NextLayerProtocol ::= INTEGER(0..255)</w:t>
      </w:r>
    </w:p>
    <w:p w14:paraId="6746CB7B" w14:textId="77777777" w:rsidR="000E2D7C" w:rsidRPr="00760004" w:rsidRDefault="000E2D7C" w:rsidP="000E2D7C">
      <w:pPr>
        <w:pStyle w:val="PlainText"/>
        <w:rPr>
          <w:rFonts w:ascii="Courier New" w:hAnsi="Courier New" w:cs="Courier New"/>
          <w:sz w:val="16"/>
          <w:szCs w:val="16"/>
        </w:rPr>
      </w:pPr>
    </w:p>
    <w:p w14:paraId="21F915FD"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NonLocalID ::= ENUMERATED</w:t>
      </w:r>
    </w:p>
    <w:p w14:paraId="6BCD4F64"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w:t>
      </w:r>
    </w:p>
    <w:p w14:paraId="3E6BB048"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 xml:space="preserve">    local(1),</w:t>
      </w:r>
    </w:p>
    <w:p w14:paraId="445684DC"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 xml:space="preserve">    nonLocal(2)</w:t>
      </w:r>
    </w:p>
    <w:p w14:paraId="4633C96F" w14:textId="77777777" w:rsidR="000E2D7C" w:rsidRPr="00760004" w:rsidRDefault="000E2D7C" w:rsidP="000E2D7C">
      <w:pPr>
        <w:pStyle w:val="PlainText"/>
        <w:rPr>
          <w:rFonts w:ascii="Courier New" w:hAnsi="Courier New" w:cs="Courier New"/>
          <w:sz w:val="16"/>
          <w:szCs w:val="16"/>
        </w:rPr>
      </w:pPr>
      <w:r w:rsidRPr="00760004">
        <w:rPr>
          <w:rFonts w:ascii="Courier New" w:hAnsi="Courier New" w:cs="Courier New"/>
          <w:sz w:val="16"/>
          <w:szCs w:val="16"/>
        </w:rPr>
        <w:t>}</w:t>
      </w:r>
    </w:p>
    <w:p w14:paraId="4BC3752D" w14:textId="77777777" w:rsidR="000E2D7C" w:rsidRPr="00760004" w:rsidRDefault="000E2D7C" w:rsidP="000E2D7C">
      <w:pPr>
        <w:pStyle w:val="PlainText"/>
        <w:rPr>
          <w:rFonts w:ascii="Courier New" w:hAnsi="Courier New" w:cs="Courier New"/>
          <w:sz w:val="16"/>
          <w:szCs w:val="16"/>
        </w:rPr>
      </w:pPr>
    </w:p>
    <w:p w14:paraId="3597B1F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NSSAI ::= SEQUENCE OF SNSSAI</w:t>
      </w:r>
    </w:p>
    <w:p w14:paraId="179252B4" w14:textId="77777777" w:rsidR="00587FFC" w:rsidRPr="00760004" w:rsidRDefault="00587FFC" w:rsidP="00587FFC">
      <w:pPr>
        <w:pStyle w:val="PlainText"/>
        <w:rPr>
          <w:rFonts w:ascii="Courier New" w:hAnsi="Courier New" w:cs="Courier New"/>
          <w:sz w:val="16"/>
          <w:szCs w:val="16"/>
        </w:rPr>
      </w:pPr>
    </w:p>
    <w:p w14:paraId="637B894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PLMNID ::= SEQUENCE</w:t>
      </w:r>
    </w:p>
    <w:p w14:paraId="154F148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5D28849" w14:textId="30B9F0B4"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w:t>
      </w:r>
      <w:r w:rsidR="004844C0" w:rsidRPr="00760004">
        <w:rPr>
          <w:rFonts w:ascii="Courier New" w:hAnsi="Courier New" w:cs="Courier New"/>
          <w:sz w:val="16"/>
          <w:szCs w:val="16"/>
        </w:rPr>
        <w:t>CC</w:t>
      </w:r>
      <w:r w:rsidRPr="00760004">
        <w:rPr>
          <w:rFonts w:ascii="Courier New" w:hAnsi="Courier New" w:cs="Courier New"/>
          <w:sz w:val="16"/>
          <w:szCs w:val="16"/>
        </w:rPr>
        <w:t xml:space="preserve"> [1] MCC,</w:t>
      </w:r>
    </w:p>
    <w:p w14:paraId="48C30FD1" w14:textId="5A6ED03D"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w:t>
      </w:r>
      <w:r w:rsidR="004844C0" w:rsidRPr="00760004">
        <w:rPr>
          <w:rFonts w:ascii="Courier New" w:hAnsi="Courier New" w:cs="Courier New"/>
          <w:sz w:val="16"/>
          <w:szCs w:val="16"/>
        </w:rPr>
        <w:t>NC</w:t>
      </w:r>
      <w:r w:rsidRPr="00760004">
        <w:rPr>
          <w:rFonts w:ascii="Courier New" w:hAnsi="Courier New" w:cs="Courier New"/>
          <w:sz w:val="16"/>
          <w:szCs w:val="16"/>
        </w:rPr>
        <w:t xml:space="preserve"> [</w:t>
      </w:r>
      <w:r w:rsidR="004844C0" w:rsidRPr="00760004">
        <w:rPr>
          <w:rFonts w:ascii="Courier New" w:hAnsi="Courier New" w:cs="Courier New"/>
          <w:sz w:val="16"/>
          <w:szCs w:val="16"/>
        </w:rPr>
        <w:t>2</w:t>
      </w:r>
      <w:r w:rsidRPr="00760004">
        <w:rPr>
          <w:rFonts w:ascii="Courier New" w:hAnsi="Courier New" w:cs="Courier New"/>
          <w:sz w:val="16"/>
          <w:szCs w:val="16"/>
        </w:rPr>
        <w:t>] MNC</w:t>
      </w:r>
    </w:p>
    <w:p w14:paraId="7E42A0B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D1C5383" w14:textId="77777777" w:rsidR="00587FFC" w:rsidRPr="00760004" w:rsidRDefault="00587FFC" w:rsidP="00587FFC">
      <w:pPr>
        <w:pStyle w:val="PlainText"/>
        <w:rPr>
          <w:rFonts w:ascii="Courier New" w:hAnsi="Courier New" w:cs="Courier New"/>
          <w:sz w:val="16"/>
          <w:szCs w:val="16"/>
        </w:rPr>
      </w:pPr>
    </w:p>
    <w:p w14:paraId="22BCA9E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PDUSessionID ::= INTEGER (0..255)</w:t>
      </w:r>
    </w:p>
    <w:p w14:paraId="3ACF9AB3" w14:textId="77777777" w:rsidR="00587FFC" w:rsidRPr="00760004" w:rsidRDefault="00587FFC" w:rsidP="00587FFC">
      <w:pPr>
        <w:pStyle w:val="PlainText"/>
        <w:rPr>
          <w:rFonts w:ascii="Courier New" w:hAnsi="Courier New" w:cs="Courier New"/>
          <w:sz w:val="16"/>
          <w:szCs w:val="16"/>
        </w:rPr>
      </w:pPr>
    </w:p>
    <w:p w14:paraId="496EA84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PDUSessionType ::= ENUMERATED</w:t>
      </w:r>
    </w:p>
    <w:p w14:paraId="353BAC0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D434D6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iPv4(1),</w:t>
      </w:r>
    </w:p>
    <w:p w14:paraId="29FD3F7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iPv6(2),</w:t>
      </w:r>
    </w:p>
    <w:p w14:paraId="7379546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iPv4v6(3),</w:t>
      </w:r>
    </w:p>
    <w:p w14:paraId="10A8FEB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unstructured(4),</w:t>
      </w:r>
    </w:p>
    <w:p w14:paraId="3E417F6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ethernet(5)</w:t>
      </w:r>
    </w:p>
    <w:p w14:paraId="71C0D3E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D8F1892" w14:textId="77777777" w:rsidR="00587FFC" w:rsidRPr="00760004" w:rsidRDefault="00587FFC" w:rsidP="00587FFC">
      <w:pPr>
        <w:pStyle w:val="PlainText"/>
        <w:rPr>
          <w:rFonts w:ascii="Courier New" w:hAnsi="Courier New" w:cs="Courier New"/>
          <w:sz w:val="16"/>
          <w:szCs w:val="16"/>
        </w:rPr>
      </w:pPr>
    </w:p>
    <w:p w14:paraId="45AE5B0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PEI ::= CHOICE</w:t>
      </w:r>
    </w:p>
    <w:p w14:paraId="4CE7DC8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604534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iMEI        [1] IMEI,</w:t>
      </w:r>
    </w:p>
    <w:p w14:paraId="1EFCA18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iMEISV      [2] IMEISV</w:t>
      </w:r>
    </w:p>
    <w:p w14:paraId="5CCD18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3262ECC" w14:textId="77777777" w:rsidR="00587FFC" w:rsidRPr="00760004" w:rsidRDefault="00587FFC" w:rsidP="00587FFC">
      <w:pPr>
        <w:pStyle w:val="PlainText"/>
        <w:rPr>
          <w:rFonts w:ascii="Courier New" w:hAnsi="Courier New" w:cs="Courier New"/>
          <w:sz w:val="16"/>
          <w:szCs w:val="16"/>
        </w:rPr>
      </w:pPr>
    </w:p>
    <w:p w14:paraId="2ADE32E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PortNumber ::= INTEGER(0..65535)</w:t>
      </w:r>
    </w:p>
    <w:p w14:paraId="2952DBB9" w14:textId="77777777" w:rsidR="00587FFC" w:rsidRPr="00760004" w:rsidRDefault="00587FFC" w:rsidP="00587FFC">
      <w:pPr>
        <w:pStyle w:val="PlainText"/>
        <w:rPr>
          <w:rFonts w:ascii="Courier New" w:hAnsi="Courier New" w:cs="Courier New"/>
          <w:sz w:val="16"/>
          <w:szCs w:val="16"/>
        </w:rPr>
      </w:pPr>
    </w:p>
    <w:p w14:paraId="6AC416F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ProtectionSchemeID ::= INTEGER (0..15)</w:t>
      </w:r>
    </w:p>
    <w:p w14:paraId="7FB18B2B" w14:textId="77777777" w:rsidR="00587FFC" w:rsidRPr="00760004" w:rsidRDefault="00587FFC" w:rsidP="00587FFC">
      <w:pPr>
        <w:pStyle w:val="PlainText"/>
        <w:rPr>
          <w:rFonts w:ascii="Courier New" w:hAnsi="Courier New" w:cs="Courier New"/>
          <w:sz w:val="16"/>
          <w:szCs w:val="16"/>
        </w:rPr>
      </w:pPr>
    </w:p>
    <w:p w14:paraId="5934EC7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RATType ::= ENUMERATED</w:t>
      </w:r>
    </w:p>
    <w:p w14:paraId="5E60E7E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66AA328"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nR(1),</w:t>
      </w:r>
    </w:p>
    <w:p w14:paraId="6402057A"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eUTRA(2),</w:t>
      </w:r>
    </w:p>
    <w:p w14:paraId="3C991241"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wLAN(3),</w:t>
      </w:r>
    </w:p>
    <w:p w14:paraId="575E27E5"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virtual(4),</w:t>
      </w:r>
    </w:p>
    <w:p w14:paraId="522D65B1"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nBIOT(5),</w:t>
      </w:r>
    </w:p>
    <w:p w14:paraId="32A3078D"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wireline(6),</w:t>
      </w:r>
    </w:p>
    <w:p w14:paraId="3365744E"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wirelineCable(7),</w:t>
      </w:r>
    </w:p>
    <w:p w14:paraId="562BA422"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wirelineBBF(8),</w:t>
      </w:r>
    </w:p>
    <w:p w14:paraId="63449759"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lTEM(9),</w:t>
      </w:r>
    </w:p>
    <w:p w14:paraId="596F19DB"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nRU(10),</w:t>
      </w:r>
    </w:p>
    <w:p w14:paraId="163FCF50"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eUTRAU(11),</w:t>
      </w:r>
    </w:p>
    <w:p w14:paraId="2900E0FE"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trustedN3GA(12),</w:t>
      </w:r>
    </w:p>
    <w:p w14:paraId="21C43B34"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trustedWLAN(13),</w:t>
      </w:r>
    </w:p>
    <w:p w14:paraId="002005F2"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uTRA(14),</w:t>
      </w:r>
    </w:p>
    <w:p w14:paraId="6790D666" w14:textId="77777777" w:rsidR="000030DB" w:rsidRPr="00760004" w:rsidRDefault="000030DB" w:rsidP="000030DB">
      <w:pPr>
        <w:pStyle w:val="PlainText"/>
        <w:rPr>
          <w:rFonts w:ascii="Courier New" w:hAnsi="Courier New" w:cs="Courier New"/>
          <w:sz w:val="16"/>
          <w:szCs w:val="16"/>
        </w:rPr>
      </w:pPr>
      <w:r w:rsidRPr="00760004">
        <w:rPr>
          <w:rFonts w:ascii="Courier New" w:hAnsi="Courier New" w:cs="Courier New"/>
          <w:sz w:val="16"/>
          <w:szCs w:val="16"/>
        </w:rPr>
        <w:t xml:space="preserve">    gERA(15)</w:t>
      </w:r>
    </w:p>
    <w:p w14:paraId="0CFBC24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159DA71" w14:textId="77777777" w:rsidR="00587FFC" w:rsidRPr="00760004" w:rsidRDefault="00587FFC" w:rsidP="00587FFC">
      <w:pPr>
        <w:pStyle w:val="PlainText"/>
        <w:rPr>
          <w:rFonts w:ascii="Courier New" w:hAnsi="Courier New" w:cs="Courier New"/>
          <w:sz w:val="16"/>
          <w:szCs w:val="16"/>
        </w:rPr>
      </w:pPr>
    </w:p>
    <w:p w14:paraId="5F1DEC0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RejectedNSSAI ::= SEQUENCE OF RejectedSNSSAI</w:t>
      </w:r>
    </w:p>
    <w:p w14:paraId="19F5A81C" w14:textId="77777777" w:rsidR="00587FFC" w:rsidRPr="00760004" w:rsidRDefault="00587FFC" w:rsidP="00587FFC">
      <w:pPr>
        <w:pStyle w:val="PlainText"/>
        <w:rPr>
          <w:rFonts w:ascii="Courier New" w:hAnsi="Courier New" w:cs="Courier New"/>
          <w:sz w:val="16"/>
          <w:szCs w:val="16"/>
        </w:rPr>
      </w:pPr>
    </w:p>
    <w:p w14:paraId="003EF78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RejectedSNSSAI ::= SEQUENCE</w:t>
      </w:r>
    </w:p>
    <w:p w14:paraId="0AAB39E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5D94BC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causeValue  [1] RejectedSliceCauseValue,</w:t>
      </w:r>
    </w:p>
    <w:p w14:paraId="5C3CF8F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sNSSAI      [2] SNSSAI</w:t>
      </w:r>
    </w:p>
    <w:p w14:paraId="2A28B51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6B7E927" w14:textId="77777777" w:rsidR="00587FFC" w:rsidRPr="00760004" w:rsidRDefault="00587FFC" w:rsidP="00587FFC">
      <w:pPr>
        <w:pStyle w:val="PlainText"/>
        <w:rPr>
          <w:rFonts w:ascii="Courier New" w:hAnsi="Courier New" w:cs="Courier New"/>
          <w:sz w:val="16"/>
          <w:szCs w:val="16"/>
        </w:rPr>
      </w:pPr>
    </w:p>
    <w:p w14:paraId="0878670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RejectedSliceCauseValue ::= INTEGER (0..255)</w:t>
      </w:r>
    </w:p>
    <w:p w14:paraId="0E15DDCD" w14:textId="77777777" w:rsidR="00587FFC" w:rsidRPr="00760004" w:rsidRDefault="00587FFC" w:rsidP="00587FFC">
      <w:pPr>
        <w:pStyle w:val="PlainText"/>
        <w:rPr>
          <w:rFonts w:ascii="Courier New" w:hAnsi="Courier New" w:cs="Courier New"/>
          <w:sz w:val="16"/>
          <w:szCs w:val="16"/>
        </w:rPr>
      </w:pPr>
    </w:p>
    <w:p w14:paraId="77EABB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RoutingIndicator ::= INTEGER (0..9999)</w:t>
      </w:r>
    </w:p>
    <w:p w14:paraId="0337F3ED" w14:textId="77777777" w:rsidR="00587FFC" w:rsidRPr="00760004" w:rsidRDefault="00587FFC" w:rsidP="00587FFC">
      <w:pPr>
        <w:pStyle w:val="PlainText"/>
        <w:rPr>
          <w:rFonts w:ascii="Courier New" w:hAnsi="Courier New" w:cs="Courier New"/>
          <w:sz w:val="16"/>
          <w:szCs w:val="16"/>
        </w:rPr>
      </w:pPr>
    </w:p>
    <w:p w14:paraId="123495A9" w14:textId="77777777" w:rsidR="00F035C1" w:rsidRPr="00760004" w:rsidRDefault="00F035C1" w:rsidP="00F035C1">
      <w:pPr>
        <w:pStyle w:val="PlainText"/>
        <w:rPr>
          <w:rFonts w:ascii="Courier New" w:hAnsi="Courier New" w:cs="Courier New"/>
          <w:sz w:val="16"/>
          <w:szCs w:val="16"/>
        </w:rPr>
      </w:pPr>
      <w:r w:rsidRPr="00760004">
        <w:rPr>
          <w:rFonts w:ascii="Courier New" w:hAnsi="Courier New" w:cs="Courier New"/>
          <w:sz w:val="16"/>
          <w:szCs w:val="16"/>
        </w:rPr>
        <w:t>SchemeOutput ::= OCTET STRING</w:t>
      </w:r>
    </w:p>
    <w:p w14:paraId="065E3390" w14:textId="77777777" w:rsidR="00F035C1" w:rsidRPr="00760004" w:rsidRDefault="00F035C1" w:rsidP="00F035C1">
      <w:pPr>
        <w:pStyle w:val="PlainText"/>
        <w:rPr>
          <w:rFonts w:ascii="Courier New" w:hAnsi="Courier New" w:cs="Courier New"/>
          <w:sz w:val="16"/>
          <w:szCs w:val="16"/>
        </w:rPr>
      </w:pPr>
    </w:p>
    <w:p w14:paraId="66ECD382" w14:textId="77777777" w:rsidR="00F035C1" w:rsidRPr="00760004" w:rsidRDefault="00F035C1" w:rsidP="00F035C1">
      <w:pPr>
        <w:pStyle w:val="PlainText"/>
        <w:rPr>
          <w:rFonts w:ascii="Courier New" w:hAnsi="Courier New" w:cs="Courier New"/>
          <w:sz w:val="16"/>
          <w:szCs w:val="16"/>
        </w:rPr>
      </w:pPr>
      <w:r w:rsidRPr="00760004">
        <w:rPr>
          <w:rFonts w:ascii="Courier New" w:hAnsi="Courier New" w:cs="Courier New"/>
          <w:sz w:val="16"/>
          <w:szCs w:val="16"/>
        </w:rPr>
        <w:t>SIPURI ::= UTF8String</w:t>
      </w:r>
    </w:p>
    <w:p w14:paraId="46259F14" w14:textId="77777777" w:rsidR="00587FFC" w:rsidRPr="00760004" w:rsidRDefault="00587FFC" w:rsidP="00587FFC">
      <w:pPr>
        <w:pStyle w:val="PlainText"/>
        <w:rPr>
          <w:rFonts w:ascii="Courier New" w:hAnsi="Courier New" w:cs="Courier New"/>
          <w:sz w:val="16"/>
          <w:szCs w:val="16"/>
        </w:rPr>
      </w:pPr>
    </w:p>
    <w:p w14:paraId="2C548C4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Slice ::= SEQUENCE</w:t>
      </w:r>
    </w:p>
    <w:p w14:paraId="429704C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69EC62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allowedNSSAI        [1] NSSAI OPTIONAL,</w:t>
      </w:r>
    </w:p>
    <w:p w14:paraId="0424455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configuredNSSAI     [2] NSSAI OPTIONAL,</w:t>
      </w:r>
    </w:p>
    <w:p w14:paraId="7E851A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rejectedNSSAI       [3] RejectedNSSAI OPTIONAL</w:t>
      </w:r>
    </w:p>
    <w:p w14:paraId="536528B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AD8D65D" w14:textId="77777777" w:rsidR="00587FFC" w:rsidRPr="00760004" w:rsidRDefault="00587FFC" w:rsidP="00587FFC">
      <w:pPr>
        <w:pStyle w:val="PlainText"/>
        <w:rPr>
          <w:rFonts w:ascii="Courier New" w:hAnsi="Courier New" w:cs="Courier New"/>
          <w:sz w:val="16"/>
          <w:szCs w:val="16"/>
        </w:rPr>
      </w:pPr>
    </w:p>
    <w:p w14:paraId="1BA4A9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SMPDUDNRequest ::= OCTET STRING</w:t>
      </w:r>
    </w:p>
    <w:p w14:paraId="170FBC1B" w14:textId="77777777" w:rsidR="00587FFC" w:rsidRPr="00760004" w:rsidRDefault="00587FFC" w:rsidP="00587FFC">
      <w:pPr>
        <w:pStyle w:val="PlainText"/>
        <w:rPr>
          <w:rFonts w:ascii="Courier New" w:hAnsi="Courier New" w:cs="Courier New"/>
          <w:sz w:val="16"/>
          <w:szCs w:val="16"/>
        </w:rPr>
      </w:pPr>
    </w:p>
    <w:p w14:paraId="51B01D7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SNSSAI ::= SEQUENCE</w:t>
      </w:r>
    </w:p>
    <w:p w14:paraId="6C6841C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6AFD19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sliceServiceType    [1] INTEGER (0..255),</w:t>
      </w:r>
    </w:p>
    <w:p w14:paraId="52099D4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sliceDifferentiator [2] OCTET STRING (SIZE(3)) OPTIONAL</w:t>
      </w:r>
    </w:p>
    <w:p w14:paraId="55E4530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35265B9" w14:textId="77777777" w:rsidR="00587FFC" w:rsidRPr="00760004" w:rsidRDefault="00587FFC" w:rsidP="00587FFC">
      <w:pPr>
        <w:pStyle w:val="PlainText"/>
        <w:rPr>
          <w:rFonts w:ascii="Courier New" w:hAnsi="Courier New" w:cs="Courier New"/>
          <w:sz w:val="16"/>
          <w:szCs w:val="16"/>
        </w:rPr>
      </w:pPr>
    </w:p>
    <w:p w14:paraId="7B1541C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SUCI ::= SEQUENCE</w:t>
      </w:r>
    </w:p>
    <w:p w14:paraId="798A15E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1776D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1DB389D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0BBB534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routingIndicator            [3] RoutingIndicator,</w:t>
      </w:r>
    </w:p>
    <w:p w14:paraId="2C7756D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protectionSchemeID          [4] ProtectionSchemeID,</w:t>
      </w:r>
    </w:p>
    <w:p w14:paraId="794A38F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homeNetworkPublicKeyID      [5] HomeNetworkPublicKeyID,</w:t>
      </w:r>
    </w:p>
    <w:p w14:paraId="2F790A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schemeOutput                [6] SchemeOutput</w:t>
      </w:r>
    </w:p>
    <w:p w14:paraId="5184050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50C1584C" w14:textId="77777777" w:rsidR="00587FFC" w:rsidRPr="00760004" w:rsidRDefault="00587FFC" w:rsidP="00587FFC">
      <w:pPr>
        <w:pStyle w:val="PlainText"/>
        <w:rPr>
          <w:rFonts w:ascii="Courier New" w:hAnsi="Courier New" w:cs="Courier New"/>
          <w:sz w:val="16"/>
          <w:szCs w:val="16"/>
        </w:rPr>
      </w:pPr>
    </w:p>
    <w:p w14:paraId="2465406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SUPI ::= CHOICE</w:t>
      </w:r>
    </w:p>
    <w:p w14:paraId="5B63FB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5B6CF3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iMSI        [1] IMSI,</w:t>
      </w:r>
    </w:p>
    <w:p w14:paraId="7137DC7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07110A7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33CB0CE3" w14:textId="77777777" w:rsidR="00587FFC" w:rsidRPr="00760004" w:rsidRDefault="00587FFC" w:rsidP="00587FFC">
      <w:pPr>
        <w:pStyle w:val="PlainText"/>
        <w:rPr>
          <w:rFonts w:ascii="Courier New" w:hAnsi="Courier New" w:cs="Courier New"/>
          <w:sz w:val="16"/>
          <w:szCs w:val="16"/>
        </w:rPr>
      </w:pPr>
    </w:p>
    <w:p w14:paraId="0FBA26E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SUPIUnauthenticatedIndication ::= BOOLEAN</w:t>
      </w:r>
    </w:p>
    <w:p w14:paraId="73731580" w14:textId="77777777" w:rsidR="00587FFC" w:rsidRPr="00760004" w:rsidRDefault="00587FFC" w:rsidP="00587FFC">
      <w:pPr>
        <w:pStyle w:val="PlainText"/>
        <w:rPr>
          <w:rFonts w:ascii="Courier New" w:hAnsi="Courier New" w:cs="Courier New"/>
          <w:sz w:val="16"/>
          <w:szCs w:val="16"/>
        </w:rPr>
      </w:pPr>
    </w:p>
    <w:p w14:paraId="210CC87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TargetIdentifier ::= CHOICE</w:t>
      </w:r>
    </w:p>
    <w:p w14:paraId="02722AC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70DF258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3BB05A3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iMSI                [2] IMSI,</w:t>
      </w:r>
    </w:p>
    <w:p w14:paraId="7782694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pEI                 [3] PEI,</w:t>
      </w:r>
    </w:p>
    <w:p w14:paraId="610D3BC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iMEI                [4] IMEI,</w:t>
      </w:r>
    </w:p>
    <w:p w14:paraId="53BA44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gPSI                [5] GPSI,</w:t>
      </w:r>
    </w:p>
    <w:p w14:paraId="2BD8ABEE" w14:textId="7F83F0C6"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w:t>
      </w:r>
      <w:r w:rsidR="008A3E5B" w:rsidRPr="00760004">
        <w:rPr>
          <w:rFonts w:ascii="Courier New" w:hAnsi="Courier New" w:cs="Courier New"/>
          <w:sz w:val="16"/>
          <w:szCs w:val="16"/>
        </w:rPr>
        <w:t>S</w:t>
      </w:r>
      <w:r w:rsidRPr="00760004">
        <w:rPr>
          <w:rFonts w:ascii="Courier New" w:hAnsi="Courier New" w:cs="Courier New"/>
          <w:sz w:val="16"/>
          <w:szCs w:val="16"/>
        </w:rPr>
        <w:t>ISDN              [6] MSISDN,</w:t>
      </w:r>
    </w:p>
    <w:p w14:paraId="3248A62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nAI                 [7] NAI,</w:t>
      </w:r>
    </w:p>
    <w:p w14:paraId="281ACDB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iPv4Address         [8] IPv4Address,</w:t>
      </w:r>
    </w:p>
    <w:p w14:paraId="2753552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iPv6Address         [9] IPv6Address,</w:t>
      </w:r>
    </w:p>
    <w:p w14:paraId="42F77BC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ethernetAddress     [10] MACAddress</w:t>
      </w:r>
    </w:p>
    <w:p w14:paraId="2B55939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D0B9DBD" w14:textId="77777777" w:rsidR="00587FFC" w:rsidRPr="00760004" w:rsidRDefault="00587FFC" w:rsidP="00587FFC">
      <w:pPr>
        <w:pStyle w:val="PlainText"/>
        <w:rPr>
          <w:rFonts w:ascii="Courier New" w:hAnsi="Courier New" w:cs="Courier New"/>
          <w:sz w:val="16"/>
          <w:szCs w:val="16"/>
        </w:rPr>
      </w:pPr>
    </w:p>
    <w:p w14:paraId="11AF10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TargetIdentifierProvenance ::= ENUMERATED</w:t>
      </w:r>
    </w:p>
    <w:p w14:paraId="041E00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E118C2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lEAProvided(1),</w:t>
      </w:r>
    </w:p>
    <w:p w14:paraId="523B235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observed(2),</w:t>
      </w:r>
    </w:p>
    <w:p w14:paraId="41C792A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matchedOn(3),</w:t>
      </w:r>
    </w:p>
    <w:p w14:paraId="1E121789" w14:textId="77777777" w:rsidR="00AB2DDF" w:rsidRPr="00760004" w:rsidRDefault="00AB2DDF" w:rsidP="00AB2DDF">
      <w:pPr>
        <w:pStyle w:val="PlainText"/>
        <w:rPr>
          <w:rFonts w:ascii="Courier New" w:hAnsi="Courier New" w:cs="Courier New"/>
          <w:sz w:val="16"/>
          <w:szCs w:val="16"/>
        </w:rPr>
      </w:pPr>
      <w:r w:rsidRPr="00760004">
        <w:rPr>
          <w:rFonts w:ascii="Courier New" w:hAnsi="Courier New" w:cs="Courier New"/>
          <w:sz w:val="16"/>
          <w:szCs w:val="16"/>
        </w:rPr>
        <w:t xml:space="preserve">    other(4)</w:t>
      </w:r>
    </w:p>
    <w:p w14:paraId="371DADA0" w14:textId="77777777" w:rsidR="00AB2DDF" w:rsidRPr="00760004" w:rsidRDefault="00AB2DDF" w:rsidP="00AB2DDF">
      <w:pPr>
        <w:pStyle w:val="PlainText"/>
        <w:rPr>
          <w:rFonts w:ascii="Courier New" w:hAnsi="Courier New" w:cs="Courier New"/>
          <w:sz w:val="16"/>
          <w:szCs w:val="16"/>
        </w:rPr>
      </w:pPr>
      <w:r w:rsidRPr="00760004">
        <w:rPr>
          <w:rFonts w:ascii="Courier New" w:hAnsi="Courier New" w:cs="Courier New"/>
          <w:sz w:val="16"/>
          <w:szCs w:val="16"/>
        </w:rPr>
        <w:t>}</w:t>
      </w:r>
    </w:p>
    <w:p w14:paraId="089A9836" w14:textId="77777777" w:rsidR="00AB2DDF" w:rsidRPr="00760004" w:rsidRDefault="00AB2DDF" w:rsidP="00AB2DDF">
      <w:pPr>
        <w:pStyle w:val="PlainText"/>
        <w:rPr>
          <w:rFonts w:ascii="Courier New" w:hAnsi="Courier New" w:cs="Courier New"/>
          <w:sz w:val="16"/>
          <w:szCs w:val="16"/>
        </w:rPr>
      </w:pPr>
    </w:p>
    <w:p w14:paraId="2DCE153A" w14:textId="77777777" w:rsidR="00AB2DDF" w:rsidRPr="00760004" w:rsidRDefault="00AB2DDF" w:rsidP="00AB2DDF">
      <w:pPr>
        <w:pStyle w:val="PlainText"/>
        <w:rPr>
          <w:rFonts w:ascii="Courier New" w:hAnsi="Courier New" w:cs="Courier New"/>
          <w:sz w:val="16"/>
          <w:szCs w:val="16"/>
        </w:rPr>
      </w:pPr>
      <w:r w:rsidRPr="00760004">
        <w:rPr>
          <w:rFonts w:ascii="Courier New" w:hAnsi="Courier New" w:cs="Courier New"/>
          <w:sz w:val="16"/>
          <w:szCs w:val="16"/>
        </w:rPr>
        <w:t>TELURI ::= UTF8String</w:t>
      </w:r>
    </w:p>
    <w:p w14:paraId="56112218" w14:textId="77777777" w:rsidR="00AB2DDF" w:rsidRPr="00760004" w:rsidRDefault="00AB2DDF" w:rsidP="00AB2DDF">
      <w:pPr>
        <w:pStyle w:val="PlainText"/>
        <w:rPr>
          <w:rFonts w:ascii="Courier New" w:hAnsi="Courier New" w:cs="Courier New"/>
          <w:sz w:val="16"/>
          <w:szCs w:val="16"/>
        </w:rPr>
      </w:pPr>
    </w:p>
    <w:p w14:paraId="2955C56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Timestamp ::= GeneralizedTime</w:t>
      </w:r>
    </w:p>
    <w:p w14:paraId="5A8285BD" w14:textId="77777777" w:rsidR="00587FFC" w:rsidRPr="00760004" w:rsidRDefault="00587FFC" w:rsidP="00587FFC">
      <w:pPr>
        <w:pStyle w:val="PlainText"/>
        <w:rPr>
          <w:rFonts w:ascii="Courier New" w:hAnsi="Courier New" w:cs="Courier New"/>
          <w:sz w:val="16"/>
          <w:szCs w:val="16"/>
        </w:rPr>
      </w:pPr>
    </w:p>
    <w:p w14:paraId="5C51798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UEEndpointAddress ::= CHOICE</w:t>
      </w:r>
    </w:p>
    <w:p w14:paraId="3CB0100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963AA2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0F84145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590DADA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ethernetAddress     [3] MACAddress</w:t>
      </w:r>
    </w:p>
    <w:p w14:paraId="7CCB4A7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DF48190" w14:textId="77777777" w:rsidR="00587FFC" w:rsidRPr="00760004" w:rsidRDefault="00587FFC" w:rsidP="00587FFC">
      <w:pPr>
        <w:pStyle w:val="PlainText"/>
        <w:rPr>
          <w:rFonts w:ascii="Courier New" w:hAnsi="Courier New" w:cs="Courier New"/>
          <w:sz w:val="16"/>
          <w:szCs w:val="16"/>
        </w:rPr>
      </w:pPr>
    </w:p>
    <w:p w14:paraId="481B2BF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55731EA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Location parameters</w:t>
      </w:r>
    </w:p>
    <w:p w14:paraId="3C6B46F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A8ED702" w14:textId="77777777" w:rsidR="00587FFC" w:rsidRPr="00760004" w:rsidRDefault="00587FFC" w:rsidP="00587FFC">
      <w:pPr>
        <w:pStyle w:val="PlainText"/>
        <w:rPr>
          <w:rFonts w:ascii="Courier New" w:hAnsi="Courier New" w:cs="Courier New"/>
          <w:sz w:val="16"/>
          <w:szCs w:val="16"/>
        </w:rPr>
      </w:pPr>
    </w:p>
    <w:p w14:paraId="020FC0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Location ::= SEQUENCE</w:t>
      </w:r>
    </w:p>
    <w:p w14:paraId="315AD78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50B755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locationInfo                [1] LocationInfo OPTIONAL, </w:t>
      </w:r>
    </w:p>
    <w:p w14:paraId="23A181E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positioningInfo             [2] PositioningInfo OPTIONAL,  </w:t>
      </w:r>
    </w:p>
    <w:p w14:paraId="0600E8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locationPresenceReport      [3] LocationPresenceReport OPTIONAL </w:t>
      </w:r>
    </w:p>
    <w:p w14:paraId="6BDB23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0EA6183" w14:textId="77777777" w:rsidR="00665D14" w:rsidRPr="00760004" w:rsidRDefault="00665D14" w:rsidP="00665D14">
      <w:pPr>
        <w:pStyle w:val="PlainText"/>
        <w:rPr>
          <w:rFonts w:ascii="Courier New" w:hAnsi="Courier New" w:cs="Courier New"/>
          <w:sz w:val="16"/>
          <w:szCs w:val="16"/>
        </w:rPr>
      </w:pPr>
    </w:p>
    <w:p w14:paraId="4AABCDD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CellSiteInformation ::= SEQUENCE</w:t>
      </w:r>
    </w:p>
    <w:p w14:paraId="3C0540A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08DDDF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4D895FB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2A2ABE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operatorSpecificInformation [3] UTF8String OPTIONAL</w:t>
      </w:r>
    </w:p>
    <w:p w14:paraId="44C93A1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6C61729" w14:textId="77777777" w:rsidR="00665D14" w:rsidRPr="00760004" w:rsidRDefault="00665D14" w:rsidP="00665D14">
      <w:pPr>
        <w:pStyle w:val="PlainText"/>
        <w:rPr>
          <w:rFonts w:ascii="Courier New" w:hAnsi="Courier New" w:cs="Courier New"/>
          <w:sz w:val="16"/>
          <w:szCs w:val="16"/>
        </w:rPr>
      </w:pPr>
    </w:p>
    <w:p w14:paraId="2873707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6.4.6.2.6</w:t>
      </w:r>
    </w:p>
    <w:p w14:paraId="6FAD4BE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LocationInfo ::= SEQUENCE</w:t>
      </w:r>
    </w:p>
    <w:p w14:paraId="6646E2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85C9DA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userLocation                [1] UserLocation OPTIONAL,</w:t>
      </w:r>
    </w:p>
    <w:p w14:paraId="24187E2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currentLoc                  [2] BOOLEAN OPTIONAL, </w:t>
      </w:r>
    </w:p>
    <w:p w14:paraId="5AABCB3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geoInfo                     [3] GeographicArea OPTIONAL,</w:t>
      </w:r>
    </w:p>
    <w:p w14:paraId="0BA020A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rATType                     [4] RATType OPTIONAL,</w:t>
      </w:r>
    </w:p>
    <w:p w14:paraId="19106894" w14:textId="55964B5A"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timeZone                    [5] TimeZone OPTIONAL</w:t>
      </w:r>
      <w:r w:rsidR="002A240C" w:rsidRPr="00760004">
        <w:rPr>
          <w:rFonts w:ascii="Courier New" w:hAnsi="Courier New" w:cs="Courier New"/>
          <w:sz w:val="16"/>
          <w:szCs w:val="16"/>
        </w:rPr>
        <w:t>,</w:t>
      </w:r>
    </w:p>
    <w:p w14:paraId="01D5ABDE" w14:textId="1C532C32" w:rsidR="002A240C" w:rsidRPr="00760004" w:rsidRDefault="002A240C" w:rsidP="00665D14">
      <w:pPr>
        <w:pStyle w:val="PlainText"/>
        <w:rPr>
          <w:rFonts w:ascii="Courier New" w:hAnsi="Courier New" w:cs="Courier New"/>
          <w:sz w:val="16"/>
          <w:szCs w:val="16"/>
        </w:rPr>
      </w:pPr>
      <w:r w:rsidRPr="00760004">
        <w:rPr>
          <w:rFonts w:ascii="Courier New" w:hAnsi="Courier New" w:cs="Courier New"/>
          <w:sz w:val="16"/>
          <w:szCs w:val="16"/>
        </w:rPr>
        <w:t xml:space="preserve">    additionalCellIDs           [6] SEQUENCE OF CellInformation OPTIONAL</w:t>
      </w:r>
    </w:p>
    <w:p w14:paraId="2588B01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7D7156E" w14:textId="77777777" w:rsidR="00665D14" w:rsidRPr="00760004" w:rsidRDefault="00665D14" w:rsidP="00665D14">
      <w:pPr>
        <w:pStyle w:val="PlainText"/>
        <w:rPr>
          <w:rFonts w:ascii="Courier New" w:hAnsi="Courier New" w:cs="Courier New"/>
          <w:sz w:val="16"/>
          <w:szCs w:val="16"/>
        </w:rPr>
      </w:pPr>
    </w:p>
    <w:p w14:paraId="615DD89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5.4.4.7</w:t>
      </w:r>
    </w:p>
    <w:p w14:paraId="684B7C4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UserLocation ::= SEQUENCE</w:t>
      </w:r>
    </w:p>
    <w:p w14:paraId="32EAFAE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BA7F3E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eUTRALocation               [1] EUTRALocation OPTIONAL,</w:t>
      </w:r>
    </w:p>
    <w:p w14:paraId="75443D5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nRLocation                  [2] NRLocation OPTIONAL,</w:t>
      </w:r>
    </w:p>
    <w:p w14:paraId="55F2A97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n3GALocation                [3] N3GALocation OPTIONAL</w:t>
      </w:r>
    </w:p>
    <w:p w14:paraId="595D34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7A45715" w14:textId="77777777" w:rsidR="00665D14" w:rsidRPr="00760004" w:rsidRDefault="00665D14" w:rsidP="00665D14">
      <w:pPr>
        <w:pStyle w:val="PlainText"/>
        <w:rPr>
          <w:rFonts w:ascii="Courier New" w:hAnsi="Courier New" w:cs="Courier New"/>
          <w:sz w:val="16"/>
          <w:szCs w:val="16"/>
        </w:rPr>
      </w:pPr>
    </w:p>
    <w:p w14:paraId="26AD9CB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5.4.4.8</w:t>
      </w:r>
    </w:p>
    <w:p w14:paraId="6D61FB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EUTRALocation ::= SEQUENCE</w:t>
      </w:r>
    </w:p>
    <w:p w14:paraId="62F5D5D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C18661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1F11CF9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eCGI                        [2] ECGI,</w:t>
      </w:r>
    </w:p>
    <w:p w14:paraId="0956573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505B72C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5F4FFC4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 </w:t>
      </w:r>
    </w:p>
    <w:p w14:paraId="1A8F5AB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0898B7B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globalNGENbID               [7] GlobalRANNodeID OPTIONAL,</w:t>
      </w:r>
    </w:p>
    <w:p w14:paraId="65CBA929" w14:textId="3000AA1C"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r w:rsidR="00D6347A" w:rsidRPr="00760004">
        <w:rPr>
          <w:rFonts w:ascii="Courier New" w:hAnsi="Courier New" w:cs="Courier New"/>
          <w:sz w:val="16"/>
          <w:szCs w:val="16"/>
        </w:rPr>
        <w:t>,</w:t>
      </w:r>
    </w:p>
    <w:p w14:paraId="248AD056" w14:textId="771E9EAB" w:rsidR="00D6347A" w:rsidRPr="00760004" w:rsidRDefault="00D6347A"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                 [9] GlobalRANNodeID OPTIONAL</w:t>
      </w:r>
    </w:p>
    <w:p w14:paraId="51257C0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6134B12" w14:textId="77777777" w:rsidR="00665D14" w:rsidRPr="00760004" w:rsidRDefault="00665D14" w:rsidP="00665D14">
      <w:pPr>
        <w:pStyle w:val="PlainText"/>
        <w:rPr>
          <w:rFonts w:ascii="Courier New" w:hAnsi="Courier New" w:cs="Courier New"/>
          <w:sz w:val="16"/>
          <w:szCs w:val="16"/>
        </w:rPr>
      </w:pPr>
    </w:p>
    <w:p w14:paraId="4D33AC0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5.4.4.9</w:t>
      </w:r>
    </w:p>
    <w:p w14:paraId="525C8FF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NRLocation ::= SEQUENCE</w:t>
      </w:r>
    </w:p>
    <w:p w14:paraId="440BF2B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96C07B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6071B7A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059F3AE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48A3F42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54DA718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w:t>
      </w:r>
    </w:p>
    <w:p w14:paraId="5B414CE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73315C5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globalGNbID                 [7] GlobalRANNodeID OPTIONAL,</w:t>
      </w:r>
    </w:p>
    <w:p w14:paraId="47AF740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310414D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49FD765" w14:textId="77777777" w:rsidR="00665D14" w:rsidRPr="00760004" w:rsidRDefault="00665D14" w:rsidP="00665D14">
      <w:pPr>
        <w:pStyle w:val="PlainText"/>
        <w:rPr>
          <w:rFonts w:ascii="Courier New" w:hAnsi="Courier New" w:cs="Courier New"/>
          <w:sz w:val="16"/>
          <w:szCs w:val="16"/>
        </w:rPr>
      </w:pPr>
    </w:p>
    <w:p w14:paraId="0316F10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5.4.4.10</w:t>
      </w:r>
    </w:p>
    <w:p w14:paraId="2229108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N3GALocation ::= SEQUENCE</w:t>
      </w:r>
    </w:p>
    <w:p w14:paraId="1C6CD2D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5E2000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tAI                         [1] TAI OPTIONAL,</w:t>
      </w:r>
    </w:p>
    <w:p w14:paraId="1A28495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n3IWFID                     [2] N3IWFIDNGAP OPTIONAL, </w:t>
      </w:r>
    </w:p>
    <w:p w14:paraId="1693447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uEIPAddr                    [3] IPAddr OPTIONAL,</w:t>
      </w:r>
    </w:p>
    <w:p w14:paraId="2AB5336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portNumber                  [4] INTEGER OPTIONAL</w:t>
      </w:r>
    </w:p>
    <w:p w14:paraId="0481275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9D02926" w14:textId="77777777" w:rsidR="00665D14" w:rsidRPr="00760004" w:rsidRDefault="00665D14" w:rsidP="00665D14">
      <w:pPr>
        <w:pStyle w:val="PlainText"/>
        <w:rPr>
          <w:rFonts w:ascii="Courier New" w:hAnsi="Courier New" w:cs="Courier New"/>
          <w:sz w:val="16"/>
          <w:szCs w:val="16"/>
        </w:rPr>
      </w:pPr>
    </w:p>
    <w:p w14:paraId="71C7752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9.3.2.4</w:t>
      </w:r>
    </w:p>
    <w:p w14:paraId="0BE5B3D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IPAddr ::= SEQUENCE</w:t>
      </w:r>
    </w:p>
    <w:p w14:paraId="0631A10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8FAE2B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0BD8F65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1D6EB88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BAAD05D" w14:textId="77777777" w:rsidR="00665D14" w:rsidRPr="00760004" w:rsidRDefault="00665D14" w:rsidP="00665D14">
      <w:pPr>
        <w:pStyle w:val="PlainText"/>
        <w:rPr>
          <w:rFonts w:ascii="Courier New" w:hAnsi="Courier New" w:cs="Courier New"/>
          <w:sz w:val="16"/>
          <w:szCs w:val="16"/>
        </w:rPr>
      </w:pPr>
    </w:p>
    <w:p w14:paraId="2308632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13D0306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GlobalRANNodeID ::= SEQUENCE</w:t>
      </w:r>
    </w:p>
    <w:p w14:paraId="34DC939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7F99DB6"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3E24510B" w14:textId="562406DB"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aNNodeID                    [2] ANNodeID</w:t>
      </w:r>
      <w:r w:rsidR="00AD074C" w:rsidRPr="00760004">
        <w:rPr>
          <w:rFonts w:ascii="Courier New" w:hAnsi="Courier New" w:cs="Courier New"/>
          <w:sz w:val="16"/>
          <w:szCs w:val="16"/>
        </w:rPr>
        <w:t>,</w:t>
      </w:r>
    </w:p>
    <w:p w14:paraId="3F27D73A" w14:textId="710DEF7A" w:rsidR="00AD074C" w:rsidRPr="00760004" w:rsidRDefault="00AD074C" w:rsidP="009511E4">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1245EBA4"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w:t>
      </w:r>
    </w:p>
    <w:p w14:paraId="1F6DA17C" w14:textId="77777777" w:rsidR="009511E4" w:rsidRPr="00760004" w:rsidRDefault="009511E4" w:rsidP="009511E4">
      <w:pPr>
        <w:pStyle w:val="PlainText"/>
        <w:rPr>
          <w:rFonts w:ascii="Courier New" w:hAnsi="Courier New" w:cs="Courier New"/>
          <w:sz w:val="16"/>
          <w:szCs w:val="16"/>
        </w:rPr>
      </w:pPr>
    </w:p>
    <w:p w14:paraId="4BD8E0A5"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ANNodeID ::= CHOICE</w:t>
      </w:r>
    </w:p>
    <w:p w14:paraId="5A2F0889"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w:t>
      </w:r>
    </w:p>
    <w:p w14:paraId="59674D81"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n3IWFID [1] N3IWFIDSBI,</w:t>
      </w:r>
    </w:p>
    <w:p w14:paraId="6B15309E"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gNbID   [2] GNbID,</w:t>
      </w:r>
    </w:p>
    <w:p w14:paraId="26F706AD" w14:textId="426CC899"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 xml:space="preserve">    nGENbID [3] NGENbID</w:t>
      </w:r>
      <w:r w:rsidR="000A5A01" w:rsidRPr="00760004">
        <w:rPr>
          <w:rFonts w:ascii="Courier New" w:hAnsi="Courier New" w:cs="Courier New"/>
          <w:sz w:val="16"/>
          <w:szCs w:val="16"/>
        </w:rPr>
        <w:t>,</w:t>
      </w:r>
    </w:p>
    <w:p w14:paraId="6258684D" w14:textId="1D756CD6" w:rsidR="000A5A01" w:rsidRPr="00760004" w:rsidRDefault="000A5A01" w:rsidP="009511E4">
      <w:pPr>
        <w:pStyle w:val="PlainText"/>
        <w:rPr>
          <w:rFonts w:ascii="Courier New" w:hAnsi="Courier New" w:cs="Courier New"/>
          <w:sz w:val="16"/>
          <w:szCs w:val="16"/>
        </w:rPr>
      </w:pPr>
      <w:r w:rsidRPr="00760004">
        <w:rPr>
          <w:rFonts w:ascii="Courier New" w:eastAsia="Calibri" w:hAnsi="Courier New" w:cs="Courier New"/>
          <w:sz w:val="16"/>
          <w:szCs w:val="16"/>
        </w:rPr>
        <w:t xml:space="preserve">    eNbID   [4] ENbID</w:t>
      </w:r>
    </w:p>
    <w:p w14:paraId="6DC7D643" w14:textId="77777777" w:rsidR="009511E4" w:rsidRPr="00760004" w:rsidRDefault="009511E4" w:rsidP="009511E4">
      <w:pPr>
        <w:pStyle w:val="PlainText"/>
        <w:rPr>
          <w:rFonts w:ascii="Courier New" w:hAnsi="Courier New" w:cs="Courier New"/>
          <w:sz w:val="16"/>
          <w:szCs w:val="16"/>
        </w:rPr>
      </w:pPr>
      <w:r w:rsidRPr="00760004">
        <w:rPr>
          <w:rFonts w:ascii="Courier New" w:hAnsi="Courier New" w:cs="Courier New"/>
          <w:sz w:val="16"/>
          <w:szCs w:val="16"/>
        </w:rPr>
        <w:t>}</w:t>
      </w:r>
    </w:p>
    <w:p w14:paraId="2673CA1E" w14:textId="77777777" w:rsidR="009511E4" w:rsidRPr="00760004" w:rsidRDefault="009511E4" w:rsidP="009511E4">
      <w:pPr>
        <w:pStyle w:val="PlainText"/>
        <w:rPr>
          <w:rFonts w:ascii="Courier New" w:hAnsi="Courier New" w:cs="Courier New"/>
          <w:sz w:val="16"/>
          <w:szCs w:val="16"/>
        </w:rPr>
      </w:pPr>
    </w:p>
    <w:p w14:paraId="1E7B85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9.3.1.6</w:t>
      </w:r>
    </w:p>
    <w:p w14:paraId="03B9DFC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GNbID ::= BIT STRING(SIZE(22..32))</w:t>
      </w:r>
    </w:p>
    <w:p w14:paraId="0CCB2FA3" w14:textId="77777777" w:rsidR="00665D14" w:rsidRPr="00760004" w:rsidRDefault="00665D14" w:rsidP="00665D14">
      <w:pPr>
        <w:pStyle w:val="PlainText"/>
        <w:rPr>
          <w:rFonts w:ascii="Courier New" w:hAnsi="Courier New" w:cs="Courier New"/>
          <w:sz w:val="16"/>
          <w:szCs w:val="16"/>
        </w:rPr>
      </w:pPr>
    </w:p>
    <w:p w14:paraId="69EF3F3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5.4.4.4</w:t>
      </w:r>
    </w:p>
    <w:p w14:paraId="1A598B0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TAI ::= SEQUENCE</w:t>
      </w:r>
    </w:p>
    <w:p w14:paraId="7838830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B06C54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3DCB482D" w14:textId="6FEC2D11"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tAC                         [2] TAC</w:t>
      </w:r>
      <w:r w:rsidR="00FA1093" w:rsidRPr="00760004">
        <w:rPr>
          <w:rFonts w:ascii="Courier New" w:hAnsi="Courier New" w:cs="Courier New"/>
          <w:sz w:val="16"/>
          <w:szCs w:val="16"/>
        </w:rPr>
        <w:t>,</w:t>
      </w:r>
    </w:p>
    <w:p w14:paraId="5289D438" w14:textId="2347B639" w:rsidR="00FA1093" w:rsidRPr="00760004" w:rsidRDefault="00FA1093"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3A9CCB3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C2C501A" w14:textId="77777777" w:rsidR="00665D14" w:rsidRPr="00760004" w:rsidRDefault="00665D14" w:rsidP="00665D14">
      <w:pPr>
        <w:pStyle w:val="PlainText"/>
        <w:rPr>
          <w:rFonts w:ascii="Courier New" w:hAnsi="Courier New" w:cs="Courier New"/>
          <w:sz w:val="16"/>
          <w:szCs w:val="16"/>
        </w:rPr>
      </w:pPr>
    </w:p>
    <w:p w14:paraId="3B09B07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5.4.4.5</w:t>
      </w:r>
    </w:p>
    <w:p w14:paraId="7DC48A5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ECGI ::= SEQUENCE</w:t>
      </w:r>
    </w:p>
    <w:p w14:paraId="77FC312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0F58CD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0728E375" w14:textId="4B4C9B12"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eUTRACellID                 [2] EUTRACellID</w:t>
      </w:r>
      <w:r w:rsidR="008E789C" w:rsidRPr="00760004">
        <w:rPr>
          <w:rFonts w:ascii="Courier New" w:hAnsi="Courier New" w:cs="Courier New"/>
          <w:sz w:val="16"/>
          <w:szCs w:val="16"/>
        </w:rPr>
        <w:t>,</w:t>
      </w:r>
    </w:p>
    <w:p w14:paraId="54E5D11D" w14:textId="1B1E52D5" w:rsidR="008E789C" w:rsidRPr="00760004" w:rsidRDefault="008E789C"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46AAC0B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E423931" w14:textId="77777777" w:rsidR="00102EC3" w:rsidRDefault="00102EC3" w:rsidP="00102EC3">
      <w:pPr>
        <w:pStyle w:val="PlainText"/>
        <w:rPr>
          <w:rFonts w:ascii="Courier New" w:hAnsi="Courier New" w:cs="Courier New"/>
          <w:sz w:val="16"/>
          <w:szCs w:val="16"/>
        </w:rPr>
      </w:pPr>
    </w:p>
    <w:p w14:paraId="2D98E97D" w14:textId="77777777" w:rsidR="00102EC3" w:rsidRDefault="00102EC3" w:rsidP="00102EC3">
      <w:pPr>
        <w:pStyle w:val="PlainText"/>
        <w:rPr>
          <w:rFonts w:ascii="Courier New" w:hAnsi="Courier New" w:cs="Courier New"/>
          <w:sz w:val="16"/>
          <w:szCs w:val="16"/>
        </w:rPr>
      </w:pPr>
      <w:r>
        <w:rPr>
          <w:rFonts w:ascii="Courier New" w:hAnsi="Courier New" w:cs="Courier New"/>
          <w:sz w:val="16"/>
          <w:szCs w:val="16"/>
        </w:rPr>
        <w:t>TAIList ::= SEQUENCE OF TAI</w:t>
      </w:r>
    </w:p>
    <w:p w14:paraId="1FAF2131" w14:textId="77777777" w:rsidR="00665D14" w:rsidRPr="00760004" w:rsidRDefault="00665D14" w:rsidP="00665D14">
      <w:pPr>
        <w:pStyle w:val="PlainText"/>
        <w:rPr>
          <w:rFonts w:ascii="Courier New" w:hAnsi="Courier New" w:cs="Courier New"/>
          <w:sz w:val="16"/>
          <w:szCs w:val="16"/>
        </w:rPr>
      </w:pPr>
    </w:p>
    <w:p w14:paraId="1C9914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5.4.4.6</w:t>
      </w:r>
    </w:p>
    <w:p w14:paraId="37C5279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NCGI ::= SEQUENCE</w:t>
      </w:r>
    </w:p>
    <w:p w14:paraId="218D5F2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787CF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4026CF06" w14:textId="70E4FBCB"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nRCellID                    [2] NRCellID</w:t>
      </w:r>
      <w:r w:rsidR="00E028A7" w:rsidRPr="00760004">
        <w:rPr>
          <w:rFonts w:ascii="Courier New" w:hAnsi="Courier New" w:cs="Courier New"/>
          <w:sz w:val="16"/>
          <w:szCs w:val="16"/>
        </w:rPr>
        <w:t>,</w:t>
      </w:r>
    </w:p>
    <w:p w14:paraId="1B9C8958" w14:textId="0F07FBB9" w:rsidR="00E028A7" w:rsidRPr="00760004" w:rsidRDefault="00E028A7"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2BE0EDE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6D809EC" w14:textId="77777777" w:rsidR="0090244F" w:rsidRPr="00760004" w:rsidRDefault="0090244F" w:rsidP="0090244F">
      <w:pPr>
        <w:pStyle w:val="PlainText"/>
        <w:rPr>
          <w:rFonts w:ascii="Courier New" w:hAnsi="Courier New" w:cs="Courier New"/>
          <w:sz w:val="16"/>
          <w:szCs w:val="16"/>
        </w:rPr>
      </w:pPr>
    </w:p>
    <w:p w14:paraId="2901540A"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RANCGI ::= CHOICE</w:t>
      </w:r>
    </w:p>
    <w:p w14:paraId="3301CB0A"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w:t>
      </w:r>
    </w:p>
    <w:p w14:paraId="66D71C71" w14:textId="26EEB2D1"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eCGI                        [1] E</w:t>
      </w:r>
      <w:r w:rsidR="00D67DF0" w:rsidRPr="00760004">
        <w:rPr>
          <w:rFonts w:ascii="Courier New" w:hAnsi="Courier New" w:cs="Courier New"/>
          <w:sz w:val="16"/>
          <w:szCs w:val="16"/>
        </w:rPr>
        <w:t>CGI</w:t>
      </w:r>
      <w:r w:rsidRPr="00760004">
        <w:rPr>
          <w:rFonts w:ascii="Courier New" w:hAnsi="Courier New" w:cs="Courier New"/>
          <w:sz w:val="16"/>
          <w:szCs w:val="16"/>
        </w:rPr>
        <w:t>,</w:t>
      </w:r>
    </w:p>
    <w:p w14:paraId="656B04C6" w14:textId="692D17A0"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nCGI                        [2] N</w:t>
      </w:r>
      <w:r w:rsidR="00D67DF0" w:rsidRPr="00760004">
        <w:rPr>
          <w:rFonts w:ascii="Courier New" w:hAnsi="Courier New" w:cs="Courier New"/>
          <w:sz w:val="16"/>
          <w:szCs w:val="16"/>
        </w:rPr>
        <w:t>CGI</w:t>
      </w:r>
    </w:p>
    <w:p w14:paraId="55A30515"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w:t>
      </w:r>
    </w:p>
    <w:p w14:paraId="6A06D8B5" w14:textId="77777777" w:rsidR="0090244F" w:rsidRPr="00760004" w:rsidRDefault="0090244F" w:rsidP="0090244F">
      <w:pPr>
        <w:pStyle w:val="PlainText"/>
        <w:rPr>
          <w:rFonts w:ascii="Courier New" w:hAnsi="Courier New" w:cs="Courier New"/>
          <w:sz w:val="16"/>
          <w:szCs w:val="16"/>
        </w:rPr>
      </w:pPr>
    </w:p>
    <w:p w14:paraId="23B48F0B"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CellInformation ::= SEQUENCE </w:t>
      </w:r>
    </w:p>
    <w:p w14:paraId="60E05310"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w:t>
      </w:r>
    </w:p>
    <w:p w14:paraId="18DF8440"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rANCGI                      [1] RANCGI,</w:t>
      </w:r>
    </w:p>
    <w:p w14:paraId="51E15341"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cellSiteinformation         [2] CellSiteInformation OPTIONAL,</w:t>
      </w:r>
    </w:p>
    <w:p w14:paraId="4C43D3CE"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 xml:space="preserve">    timeOfLocation              [3] Timestamp OPTIONAL</w:t>
      </w:r>
    </w:p>
    <w:p w14:paraId="612174F4" w14:textId="77777777" w:rsidR="0090244F" w:rsidRPr="00760004" w:rsidRDefault="0090244F" w:rsidP="0090244F">
      <w:pPr>
        <w:pStyle w:val="PlainText"/>
        <w:rPr>
          <w:rFonts w:ascii="Courier New" w:hAnsi="Courier New" w:cs="Courier New"/>
          <w:sz w:val="16"/>
          <w:szCs w:val="16"/>
        </w:rPr>
      </w:pPr>
      <w:r w:rsidRPr="00760004">
        <w:rPr>
          <w:rFonts w:ascii="Courier New" w:hAnsi="Courier New" w:cs="Courier New"/>
          <w:sz w:val="16"/>
          <w:szCs w:val="16"/>
        </w:rPr>
        <w:t>}</w:t>
      </w:r>
    </w:p>
    <w:p w14:paraId="5B909CCA" w14:textId="77777777" w:rsidR="0090244F" w:rsidRPr="00760004" w:rsidRDefault="0090244F" w:rsidP="0090244F">
      <w:pPr>
        <w:pStyle w:val="PlainText"/>
        <w:rPr>
          <w:rFonts w:ascii="Courier New" w:hAnsi="Courier New" w:cs="Courier New"/>
          <w:sz w:val="16"/>
          <w:szCs w:val="16"/>
        </w:rPr>
      </w:pPr>
    </w:p>
    <w:p w14:paraId="7BE4EC3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9.3.1.57</w:t>
      </w:r>
    </w:p>
    <w:p w14:paraId="184794F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N3IWFIDNGAP ::= BIT STRING (SIZE(16))</w:t>
      </w:r>
    </w:p>
    <w:p w14:paraId="0D2B63A3" w14:textId="77777777" w:rsidR="00665D14" w:rsidRPr="00760004" w:rsidRDefault="00665D14" w:rsidP="00665D14">
      <w:pPr>
        <w:pStyle w:val="PlainText"/>
        <w:rPr>
          <w:rFonts w:ascii="Courier New" w:hAnsi="Courier New" w:cs="Courier New"/>
          <w:sz w:val="16"/>
          <w:szCs w:val="16"/>
        </w:rPr>
      </w:pPr>
    </w:p>
    <w:p w14:paraId="549A20C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37E7835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N3IWFIDSBI ::= UTF8String</w:t>
      </w:r>
    </w:p>
    <w:p w14:paraId="47A5E09E" w14:textId="77777777" w:rsidR="00665D14" w:rsidRPr="00760004" w:rsidRDefault="00665D14" w:rsidP="00665D14">
      <w:pPr>
        <w:pStyle w:val="PlainText"/>
        <w:rPr>
          <w:rFonts w:ascii="Courier New" w:hAnsi="Courier New" w:cs="Courier New"/>
          <w:sz w:val="16"/>
          <w:szCs w:val="16"/>
        </w:rPr>
      </w:pPr>
    </w:p>
    <w:p w14:paraId="41A6E29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table 5.4.2-1</w:t>
      </w:r>
    </w:p>
    <w:p w14:paraId="3A4FA8D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TAC ::= OCTET STRING (SIZE(2..3))</w:t>
      </w:r>
    </w:p>
    <w:p w14:paraId="1D0D7F8D" w14:textId="77777777" w:rsidR="00665D14" w:rsidRPr="00760004" w:rsidRDefault="00665D14" w:rsidP="00665D14">
      <w:pPr>
        <w:pStyle w:val="PlainText"/>
        <w:rPr>
          <w:rFonts w:ascii="Courier New" w:hAnsi="Courier New" w:cs="Courier New"/>
          <w:sz w:val="16"/>
          <w:szCs w:val="16"/>
        </w:rPr>
      </w:pPr>
    </w:p>
    <w:p w14:paraId="29E2FB3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9.3.1.9</w:t>
      </w:r>
    </w:p>
    <w:p w14:paraId="03CC79A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EUTRACellID ::= BIT STRING (SIZE(28))</w:t>
      </w:r>
    </w:p>
    <w:p w14:paraId="5662A047" w14:textId="77777777" w:rsidR="00665D14" w:rsidRPr="00760004" w:rsidRDefault="00665D14" w:rsidP="00665D14">
      <w:pPr>
        <w:pStyle w:val="PlainText"/>
        <w:rPr>
          <w:rFonts w:ascii="Courier New" w:hAnsi="Courier New" w:cs="Courier New"/>
          <w:sz w:val="16"/>
          <w:szCs w:val="16"/>
        </w:rPr>
      </w:pPr>
    </w:p>
    <w:p w14:paraId="20ABA3A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9.3.1.7</w:t>
      </w:r>
    </w:p>
    <w:p w14:paraId="73B1172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NRCellID ::= BIT STRING (SIZE(36))</w:t>
      </w:r>
    </w:p>
    <w:p w14:paraId="6BD30252" w14:textId="77777777" w:rsidR="00665D14" w:rsidRPr="00760004" w:rsidRDefault="00665D14" w:rsidP="00665D14">
      <w:pPr>
        <w:pStyle w:val="PlainText"/>
        <w:rPr>
          <w:rFonts w:ascii="Courier New" w:hAnsi="Courier New" w:cs="Courier New"/>
          <w:sz w:val="16"/>
          <w:szCs w:val="16"/>
        </w:rPr>
      </w:pPr>
    </w:p>
    <w:p w14:paraId="190CF01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38.413 [23], clause 9.3.1.8</w:t>
      </w:r>
    </w:p>
    <w:p w14:paraId="20625B6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NGENbID ::= CHOICE</w:t>
      </w:r>
    </w:p>
    <w:p w14:paraId="785A0E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1E1D38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macroNGENbID                [1] BIT STRING (SIZE(20)),</w:t>
      </w:r>
    </w:p>
    <w:p w14:paraId="3F7C4B3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shortMacroNGENbID           [2] BIT STRING (SIZE(18)),</w:t>
      </w:r>
    </w:p>
    <w:p w14:paraId="1E5D61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longMacroNGENbID            [3] BIT STRING (SIZE(21))</w:t>
      </w:r>
    </w:p>
    <w:p w14:paraId="14B60362" w14:textId="7162BF2F" w:rsidR="007F156B" w:rsidRPr="00760004" w:rsidRDefault="00665D14" w:rsidP="007F156B">
      <w:pPr>
        <w:pStyle w:val="PlainText"/>
        <w:rPr>
          <w:rFonts w:ascii="Courier New" w:hAnsi="Courier New" w:cs="Courier New"/>
          <w:sz w:val="16"/>
          <w:szCs w:val="16"/>
        </w:rPr>
      </w:pPr>
      <w:r w:rsidRPr="00760004">
        <w:rPr>
          <w:rFonts w:ascii="Courier New" w:hAnsi="Courier New" w:cs="Courier New"/>
          <w:sz w:val="16"/>
          <w:szCs w:val="16"/>
        </w:rPr>
        <w:t>}</w:t>
      </w:r>
    </w:p>
    <w:p w14:paraId="25AC81B9"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65F955BF"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NID ::= UTF8String (SIZE(11))</w:t>
      </w:r>
    </w:p>
    <w:p w14:paraId="295B5B6D" w14:textId="77777777" w:rsidR="007F156B" w:rsidRPr="00760004" w:rsidRDefault="007F156B" w:rsidP="007F156B">
      <w:pPr>
        <w:pStyle w:val="PlainText"/>
        <w:rPr>
          <w:rFonts w:ascii="Courier New" w:hAnsi="Courier New" w:cs="Courier New"/>
          <w:sz w:val="16"/>
          <w:szCs w:val="16"/>
        </w:rPr>
      </w:pPr>
    </w:p>
    <w:p w14:paraId="30CF32AD"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TS 36.413 [38], clause 9.2.1.37</w:t>
      </w:r>
    </w:p>
    <w:p w14:paraId="17D7D4AB"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ENbID ::= CHOICE</w:t>
      </w:r>
    </w:p>
    <w:p w14:paraId="4E0651FA"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w:t>
      </w:r>
    </w:p>
    <w:p w14:paraId="6383C3F4"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xml:space="preserve">    macroENbID                  [1] BIT STRING (SIZE(20)),</w:t>
      </w:r>
    </w:p>
    <w:p w14:paraId="51014334"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xml:space="preserve">    homeENbID                   [2] BIT STRING (SIZE(28)),</w:t>
      </w:r>
    </w:p>
    <w:p w14:paraId="387BFA62"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xml:space="preserve">    shortMacroENbID             [3] BIT STRING (SIZE(18)),</w:t>
      </w:r>
    </w:p>
    <w:p w14:paraId="074148F0"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 xml:space="preserve">    longMacroENbID              [4] BIT STRING (SIZE(21))</w:t>
      </w:r>
    </w:p>
    <w:p w14:paraId="6E97CFAA" w14:textId="77777777" w:rsidR="007F156B" w:rsidRPr="00760004" w:rsidRDefault="007F156B" w:rsidP="007F156B">
      <w:pPr>
        <w:pStyle w:val="PlainText"/>
        <w:rPr>
          <w:rFonts w:ascii="Courier New" w:hAnsi="Courier New" w:cs="Courier New"/>
          <w:sz w:val="16"/>
          <w:szCs w:val="16"/>
        </w:rPr>
      </w:pPr>
      <w:r w:rsidRPr="00760004">
        <w:rPr>
          <w:rFonts w:ascii="Courier New" w:hAnsi="Courier New" w:cs="Courier New"/>
          <w:sz w:val="16"/>
          <w:szCs w:val="16"/>
        </w:rPr>
        <w:t>}</w:t>
      </w:r>
    </w:p>
    <w:p w14:paraId="7F69CFC2" w14:textId="77777777" w:rsidR="00665D14" w:rsidRPr="00760004" w:rsidRDefault="00665D14" w:rsidP="00665D14">
      <w:pPr>
        <w:pStyle w:val="PlainText"/>
        <w:rPr>
          <w:rFonts w:ascii="Courier New" w:hAnsi="Courier New" w:cs="Courier New"/>
          <w:sz w:val="16"/>
          <w:szCs w:val="16"/>
        </w:rPr>
      </w:pPr>
    </w:p>
    <w:p w14:paraId="1954460E" w14:textId="77777777" w:rsidR="00665D14" w:rsidRPr="00760004" w:rsidRDefault="00665D14" w:rsidP="00665D14">
      <w:pPr>
        <w:pStyle w:val="PlainText"/>
        <w:rPr>
          <w:rFonts w:ascii="Courier New" w:hAnsi="Courier New" w:cs="Courier New"/>
          <w:sz w:val="16"/>
          <w:szCs w:val="16"/>
        </w:rPr>
      </w:pPr>
    </w:p>
    <w:p w14:paraId="5110553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6.4.6.2.3</w:t>
      </w:r>
    </w:p>
    <w:p w14:paraId="7AA2C9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PositioningInfo ::= SEQUENCE</w:t>
      </w:r>
    </w:p>
    <w:p w14:paraId="522A190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40E68A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positionInfo                [1] LocationData OPTIONAL,</w:t>
      </w:r>
    </w:p>
    <w:p w14:paraId="27D26D7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rawMLPResponse              [2] RawMLPResponse OPTIONAL </w:t>
      </w:r>
    </w:p>
    <w:p w14:paraId="4EBF60E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EF54780" w14:textId="77777777" w:rsidR="00665D14" w:rsidRPr="00760004" w:rsidRDefault="00665D14" w:rsidP="00665D14">
      <w:pPr>
        <w:pStyle w:val="PlainText"/>
        <w:rPr>
          <w:rFonts w:ascii="Courier New" w:hAnsi="Courier New" w:cs="Courier New"/>
          <w:sz w:val="16"/>
          <w:szCs w:val="16"/>
        </w:rPr>
      </w:pPr>
    </w:p>
    <w:p w14:paraId="42C4BB3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RawMLPResponse ::= CHOICE</w:t>
      </w:r>
    </w:p>
    <w:p w14:paraId="104EEBE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EBD866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07D9730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3C1DF4E9" w14:textId="7911370A"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a &lt;slia&gt; (described in </w:t>
      </w:r>
      <w:r w:rsidR="00D52B1D" w:rsidRPr="00760004">
        <w:rPr>
          <w:rFonts w:ascii="Courier New" w:hAnsi="Courier New" w:cs="Courier New"/>
          <w:sz w:val="16"/>
          <w:szCs w:val="16"/>
        </w:rPr>
        <w:t>OMA-TS-MLP-V3_5-20181211-C</w:t>
      </w:r>
      <w:r w:rsidRPr="00760004">
        <w:rPr>
          <w:rFonts w:ascii="Courier New" w:hAnsi="Courier New" w:cs="Courier New"/>
          <w:sz w:val="16"/>
          <w:szCs w:val="16"/>
        </w:rPr>
        <w:t xml:space="preserve"> [20], clause 5.2.3.2.2) or</w:t>
      </w:r>
    </w:p>
    <w:p w14:paraId="644958AC" w14:textId="7350DFD9"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a &lt;slirep&gt; (described in </w:t>
      </w:r>
      <w:r w:rsidR="00D52B1D" w:rsidRPr="00760004">
        <w:rPr>
          <w:rFonts w:ascii="Courier New" w:hAnsi="Courier New" w:cs="Courier New"/>
          <w:sz w:val="16"/>
          <w:szCs w:val="16"/>
        </w:rPr>
        <w:t>OMA-TS-MLP-V3_5-20181211-C</w:t>
      </w:r>
      <w:r w:rsidRPr="00760004">
        <w:rPr>
          <w:rFonts w:ascii="Courier New" w:hAnsi="Courier New" w:cs="Courier New"/>
          <w:sz w:val="16"/>
          <w:szCs w:val="16"/>
        </w:rPr>
        <w:t xml:space="preserve"> [20], clause 5.2.3.2.3) MLP message.</w:t>
      </w:r>
    </w:p>
    <w:p w14:paraId="6CDBAA0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mLPPositionData             [1] UTF8String,</w:t>
      </w:r>
    </w:p>
    <w:p w14:paraId="4215DB4E" w14:textId="5AC2D229"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 OMA MLP result id, defined in </w:t>
      </w:r>
      <w:r w:rsidR="00D52B1D" w:rsidRPr="00760004">
        <w:rPr>
          <w:rFonts w:ascii="Courier New" w:hAnsi="Courier New" w:cs="Courier New"/>
          <w:sz w:val="16"/>
          <w:szCs w:val="16"/>
        </w:rPr>
        <w:t>OMA-TS-MLP-V3_5-20181211-C</w:t>
      </w:r>
      <w:r w:rsidRPr="00760004">
        <w:rPr>
          <w:rFonts w:ascii="Courier New" w:hAnsi="Courier New" w:cs="Courier New"/>
          <w:sz w:val="16"/>
          <w:szCs w:val="16"/>
        </w:rPr>
        <w:t xml:space="preserve"> [20], Clause 5.4</w:t>
      </w:r>
    </w:p>
    <w:p w14:paraId="5B8B0B6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mLPErrorCode                [2] INTEGER (1..699)</w:t>
      </w:r>
    </w:p>
    <w:p w14:paraId="0040BCD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E986E53" w14:textId="77777777" w:rsidR="00665D14" w:rsidRPr="00760004" w:rsidRDefault="00665D14" w:rsidP="00665D14">
      <w:pPr>
        <w:pStyle w:val="PlainText"/>
        <w:rPr>
          <w:rFonts w:ascii="Courier New" w:hAnsi="Courier New" w:cs="Courier New"/>
          <w:sz w:val="16"/>
          <w:szCs w:val="16"/>
        </w:rPr>
      </w:pPr>
    </w:p>
    <w:p w14:paraId="48CD3C2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6.1.6.2.3</w:t>
      </w:r>
    </w:p>
    <w:p w14:paraId="048A39E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LocationData ::= SEQUENCE</w:t>
      </w:r>
    </w:p>
    <w:p w14:paraId="45DD200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F235C3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locationEstimate            [1] GeographicArea,</w:t>
      </w:r>
    </w:p>
    <w:p w14:paraId="1A95FE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accuracyFulfilmentIndicator [2] AccuracyFulfilmentIndicator OPTIONAL,</w:t>
      </w:r>
    </w:p>
    <w:p w14:paraId="0744EDC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ageOfLocationEstimate       [3] AgeOfLocationEstimate OPTIONAL,</w:t>
      </w:r>
    </w:p>
    <w:p w14:paraId="7A628E3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velocityEstimate            [4] VelocityEstimate OPTIONAL,</w:t>
      </w:r>
    </w:p>
    <w:p w14:paraId="31F679D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civicAddress                [5] CivicAddress OPTIONAL,</w:t>
      </w:r>
    </w:p>
    <w:p w14:paraId="57AC3CC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positioningDataList         [6] SET OF PositioningMethodAndUsage OPTIONAL,</w:t>
      </w:r>
    </w:p>
    <w:p w14:paraId="05A4E08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gNSSPositioningDataList     [7] SET OF GNSSPositioningMethodAndUsage OPTIONAL,</w:t>
      </w:r>
    </w:p>
    <w:p w14:paraId="2145ADE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eCGI                        [8] ECGI OPTIONAL,</w:t>
      </w:r>
    </w:p>
    <w:p w14:paraId="092C2B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nCGI                        [9] NCGI OPTIONAL,</w:t>
      </w:r>
    </w:p>
    <w:p w14:paraId="7E848EB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3E63F97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barometricPressure          [11] BarometricPressure OPTIONAL</w:t>
      </w:r>
    </w:p>
    <w:p w14:paraId="1C66352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811FABA" w14:textId="77777777" w:rsidR="00665D14" w:rsidRPr="00760004" w:rsidRDefault="00665D14" w:rsidP="00665D14">
      <w:pPr>
        <w:pStyle w:val="PlainText"/>
        <w:rPr>
          <w:rFonts w:ascii="Courier New" w:hAnsi="Courier New" w:cs="Courier New"/>
          <w:sz w:val="16"/>
          <w:szCs w:val="16"/>
        </w:rPr>
      </w:pPr>
    </w:p>
    <w:p w14:paraId="04CC781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6.2.6.2.5</w:t>
      </w:r>
    </w:p>
    <w:p w14:paraId="33276E2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LocationPresenceReport ::= SEQUENCE</w:t>
      </w:r>
    </w:p>
    <w:p w14:paraId="0ABACF8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BB8285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type                        [1] AMFEventType,</w:t>
      </w:r>
    </w:p>
    <w:p w14:paraId="22F0513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timestamp                   [2] Timestamp,</w:t>
      </w:r>
    </w:p>
    <w:p w14:paraId="7868B35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areaList                    [3] SET OF AMFEventArea OPTIONAL,</w:t>
      </w:r>
    </w:p>
    <w:p w14:paraId="63B54DA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timeZone                    [4] TimeZone OPTIONAL,</w:t>
      </w:r>
    </w:p>
    <w:p w14:paraId="3D70BDE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accessTypes                 [5] SET OF AccessType OPTIONAL,</w:t>
      </w:r>
    </w:p>
    <w:p w14:paraId="2933517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rMInfoList                  [6] SET OF RMInfo OPTIONAL,</w:t>
      </w:r>
    </w:p>
    <w:p w14:paraId="30CA16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cMInfoList                  [7] SET OF CMInfo OPTIONAL,</w:t>
      </w:r>
    </w:p>
    <w:p w14:paraId="53C1C08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reachability                [8] UEReachability OPTIONAL,</w:t>
      </w:r>
    </w:p>
    <w:p w14:paraId="0C11D16C" w14:textId="77777777" w:rsidR="00C4429F" w:rsidRPr="00760004" w:rsidRDefault="00665D14" w:rsidP="00C4429F">
      <w:pPr>
        <w:pStyle w:val="PlainText"/>
        <w:rPr>
          <w:rFonts w:ascii="Courier New" w:hAnsi="Courier New" w:cs="Courier New"/>
          <w:sz w:val="16"/>
          <w:szCs w:val="16"/>
        </w:rPr>
      </w:pPr>
      <w:r w:rsidRPr="00760004">
        <w:rPr>
          <w:rFonts w:ascii="Courier New" w:hAnsi="Courier New" w:cs="Courier New"/>
          <w:sz w:val="16"/>
          <w:szCs w:val="16"/>
        </w:rPr>
        <w:t xml:space="preserve">    location                    [9] UserLocation OPTIONAL</w:t>
      </w:r>
      <w:r w:rsidR="00C4429F" w:rsidRPr="00760004">
        <w:rPr>
          <w:rFonts w:ascii="Courier New" w:hAnsi="Courier New" w:cs="Courier New"/>
          <w:sz w:val="16"/>
          <w:szCs w:val="16"/>
        </w:rPr>
        <w:t>,</w:t>
      </w:r>
    </w:p>
    <w:p w14:paraId="4B03980A" w14:textId="229BD016" w:rsidR="00665D14" w:rsidRPr="00760004" w:rsidRDefault="00C4429F" w:rsidP="00C4429F">
      <w:pPr>
        <w:pStyle w:val="PlainText"/>
        <w:rPr>
          <w:rFonts w:ascii="Courier New" w:hAnsi="Courier New" w:cs="Courier New"/>
          <w:sz w:val="16"/>
          <w:szCs w:val="16"/>
        </w:rPr>
      </w:pPr>
      <w:r w:rsidRPr="00760004">
        <w:rPr>
          <w:rFonts w:ascii="Courier New" w:hAnsi="Courier New" w:cs="Courier New"/>
          <w:sz w:val="16"/>
          <w:szCs w:val="16"/>
        </w:rPr>
        <w:t xml:space="preserve">    additionalCellIDs           [10] SEQUENCE OF CellInformation OPTIONAL</w:t>
      </w:r>
    </w:p>
    <w:p w14:paraId="63EC9CC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747AD1B" w14:textId="77777777" w:rsidR="00665D14" w:rsidRPr="00760004" w:rsidRDefault="00665D14" w:rsidP="00665D14">
      <w:pPr>
        <w:pStyle w:val="PlainText"/>
        <w:rPr>
          <w:rFonts w:ascii="Courier New" w:hAnsi="Courier New" w:cs="Courier New"/>
          <w:sz w:val="16"/>
          <w:szCs w:val="16"/>
        </w:rPr>
      </w:pPr>
    </w:p>
    <w:p w14:paraId="63C88F5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6.2.6.3.3</w:t>
      </w:r>
    </w:p>
    <w:p w14:paraId="2030E99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AMFEventType ::= ENUMERATED</w:t>
      </w:r>
    </w:p>
    <w:p w14:paraId="0F7DCA3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7C2F4E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locationReport(1),</w:t>
      </w:r>
    </w:p>
    <w:p w14:paraId="3D39E46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presenceInAOIReport(2)</w:t>
      </w:r>
    </w:p>
    <w:p w14:paraId="70FB72B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96CE4FE" w14:textId="77777777" w:rsidR="00665D14" w:rsidRPr="00760004" w:rsidRDefault="00665D14" w:rsidP="00665D14">
      <w:pPr>
        <w:pStyle w:val="PlainText"/>
        <w:rPr>
          <w:rFonts w:ascii="Courier New" w:hAnsi="Courier New" w:cs="Courier New"/>
          <w:sz w:val="16"/>
          <w:szCs w:val="16"/>
        </w:rPr>
      </w:pPr>
    </w:p>
    <w:p w14:paraId="6199D0B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6.2.6.2.16</w:t>
      </w:r>
    </w:p>
    <w:p w14:paraId="64E8103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AMFEventArea ::= SEQUENCE</w:t>
      </w:r>
    </w:p>
    <w:p w14:paraId="35C2AF6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8CFB65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presenceInfo                [1] PresenceInfo OPTIONAL,</w:t>
      </w:r>
    </w:p>
    <w:p w14:paraId="2393231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lADNInfo                    [2] LADNInfo OPTIONAL</w:t>
      </w:r>
    </w:p>
    <w:p w14:paraId="5EB5EA0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3DF924B" w14:textId="77777777" w:rsidR="00665D14" w:rsidRPr="00760004" w:rsidRDefault="00665D14" w:rsidP="00665D14">
      <w:pPr>
        <w:pStyle w:val="PlainText"/>
        <w:rPr>
          <w:rFonts w:ascii="Courier New" w:hAnsi="Courier New" w:cs="Courier New"/>
          <w:sz w:val="16"/>
          <w:szCs w:val="16"/>
        </w:rPr>
      </w:pPr>
    </w:p>
    <w:p w14:paraId="32FBFDD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5.4.4.27</w:t>
      </w:r>
    </w:p>
    <w:p w14:paraId="0847177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PresenceInfo ::= SEQUENCE</w:t>
      </w:r>
    </w:p>
    <w:p w14:paraId="2A5B5C8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DF9D1B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presenceState               [1] PresenceState OPTIONAL,</w:t>
      </w:r>
    </w:p>
    <w:p w14:paraId="43EFC43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trackingAreaList            [2] SET OF TAI OPTIONAL,</w:t>
      </w:r>
    </w:p>
    <w:p w14:paraId="6047E85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eCGIList                    [3] SET OF ECGI OPTIONAL,</w:t>
      </w:r>
    </w:p>
    <w:p w14:paraId="41A95AC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nCGIList                    [4] SET OF NCGI OPTIONAL,</w:t>
      </w:r>
    </w:p>
    <w:p w14:paraId="190D345B" w14:textId="77C21F84"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globalRANNodeIDList         [5] SET OF GlobalRANNodeID OPTIONAL</w:t>
      </w:r>
      <w:r w:rsidR="0013186F" w:rsidRPr="00760004">
        <w:rPr>
          <w:rFonts w:ascii="Courier New" w:hAnsi="Courier New" w:cs="Courier New"/>
          <w:sz w:val="16"/>
          <w:szCs w:val="16"/>
        </w:rPr>
        <w:t>,</w:t>
      </w:r>
    </w:p>
    <w:p w14:paraId="6D3FF294" w14:textId="46674474" w:rsidR="0013186F" w:rsidRPr="00760004" w:rsidRDefault="0013186F" w:rsidP="00665D14">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globalENbIDList             [6] SET OF GlobalRANNodeID OPTIONAL</w:t>
      </w:r>
    </w:p>
    <w:p w14:paraId="2A9E3E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3C824FA" w14:textId="77777777" w:rsidR="00665D14" w:rsidRPr="00760004" w:rsidRDefault="00665D14" w:rsidP="00665D14">
      <w:pPr>
        <w:pStyle w:val="PlainText"/>
        <w:rPr>
          <w:rFonts w:ascii="Courier New" w:hAnsi="Courier New" w:cs="Courier New"/>
          <w:sz w:val="16"/>
          <w:szCs w:val="16"/>
        </w:rPr>
      </w:pPr>
    </w:p>
    <w:p w14:paraId="003F55F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6.2.6.2.17</w:t>
      </w:r>
    </w:p>
    <w:p w14:paraId="18D2126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LADNInfo ::= SEQUENCE</w:t>
      </w:r>
    </w:p>
    <w:p w14:paraId="4E1947F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AEBE18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lADN                        [1] UTF8String,</w:t>
      </w:r>
    </w:p>
    <w:p w14:paraId="0637C69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presence                    [2] PresenceState OPTIONAL</w:t>
      </w:r>
    </w:p>
    <w:p w14:paraId="24C9904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3B1BBD4" w14:textId="77777777" w:rsidR="00665D14" w:rsidRPr="00760004" w:rsidRDefault="00665D14" w:rsidP="00665D14">
      <w:pPr>
        <w:pStyle w:val="PlainText"/>
        <w:rPr>
          <w:rFonts w:ascii="Courier New" w:hAnsi="Courier New" w:cs="Courier New"/>
          <w:sz w:val="16"/>
          <w:szCs w:val="16"/>
        </w:rPr>
      </w:pPr>
    </w:p>
    <w:p w14:paraId="347F966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clause 5.4.3.20</w:t>
      </w:r>
    </w:p>
    <w:p w14:paraId="1DB98D7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PresenceState ::= ENUMERATED</w:t>
      </w:r>
    </w:p>
    <w:p w14:paraId="7275C45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AFACFF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inArea(1),</w:t>
      </w:r>
    </w:p>
    <w:p w14:paraId="730A23B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outOfArea(2),</w:t>
      </w:r>
    </w:p>
    <w:p w14:paraId="6708A7D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521B382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inactive(4)</w:t>
      </w:r>
    </w:p>
    <w:p w14:paraId="7946C6C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B439AA1" w14:textId="77777777" w:rsidR="00665D14" w:rsidRPr="00760004" w:rsidRDefault="00665D14" w:rsidP="00665D14">
      <w:pPr>
        <w:pStyle w:val="PlainText"/>
        <w:rPr>
          <w:rFonts w:ascii="Courier New" w:hAnsi="Courier New" w:cs="Courier New"/>
          <w:sz w:val="16"/>
          <w:szCs w:val="16"/>
        </w:rPr>
      </w:pPr>
    </w:p>
    <w:p w14:paraId="5B8FD51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6.2.6.2.8</w:t>
      </w:r>
    </w:p>
    <w:p w14:paraId="37EF0C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RMInfo ::= SEQUENCE</w:t>
      </w:r>
    </w:p>
    <w:p w14:paraId="68B6E4B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B715A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rMState                     [1] RMState,</w:t>
      </w:r>
    </w:p>
    <w:p w14:paraId="56A53EE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1C6A69C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968AC91" w14:textId="77777777" w:rsidR="00665D14" w:rsidRPr="00760004" w:rsidRDefault="00665D14" w:rsidP="00665D14">
      <w:pPr>
        <w:pStyle w:val="PlainText"/>
        <w:rPr>
          <w:rFonts w:ascii="Courier New" w:hAnsi="Courier New" w:cs="Courier New"/>
          <w:sz w:val="16"/>
          <w:szCs w:val="16"/>
        </w:rPr>
      </w:pPr>
    </w:p>
    <w:p w14:paraId="7FB1162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6.2.6.2.9</w:t>
      </w:r>
    </w:p>
    <w:p w14:paraId="47AAFFE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CMInfo ::= SEQUENCE</w:t>
      </w:r>
    </w:p>
    <w:p w14:paraId="0628FE6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DB40D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cMState                     [1] CMState,</w:t>
      </w:r>
    </w:p>
    <w:p w14:paraId="2F6D690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1363197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BD4E7F5" w14:textId="77777777" w:rsidR="00665D14" w:rsidRPr="00760004" w:rsidRDefault="00665D14" w:rsidP="00665D14">
      <w:pPr>
        <w:pStyle w:val="PlainText"/>
        <w:rPr>
          <w:rFonts w:ascii="Courier New" w:hAnsi="Courier New" w:cs="Courier New"/>
          <w:sz w:val="16"/>
          <w:szCs w:val="16"/>
        </w:rPr>
      </w:pPr>
    </w:p>
    <w:p w14:paraId="11D39A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6.2.6.3.7</w:t>
      </w:r>
    </w:p>
    <w:p w14:paraId="7DD1EAA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UEReachability ::= ENUMERATED</w:t>
      </w:r>
    </w:p>
    <w:p w14:paraId="7923311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61E993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unreachable(1),</w:t>
      </w:r>
    </w:p>
    <w:p w14:paraId="6EE8C1C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reachable(2),</w:t>
      </w:r>
    </w:p>
    <w:p w14:paraId="725FA1B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regulatoryOnly(3)</w:t>
      </w:r>
    </w:p>
    <w:p w14:paraId="59CD194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C50244B" w14:textId="77777777" w:rsidR="00665D14" w:rsidRPr="00760004" w:rsidRDefault="00665D14" w:rsidP="00665D14">
      <w:pPr>
        <w:pStyle w:val="PlainText"/>
        <w:rPr>
          <w:rFonts w:ascii="Courier New" w:hAnsi="Courier New" w:cs="Courier New"/>
          <w:sz w:val="16"/>
          <w:szCs w:val="16"/>
        </w:rPr>
      </w:pPr>
    </w:p>
    <w:p w14:paraId="198D271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6.2.6.3.9</w:t>
      </w:r>
    </w:p>
    <w:p w14:paraId="5722638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RMState ::= ENUMERATED</w:t>
      </w:r>
    </w:p>
    <w:p w14:paraId="5D50B2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BEDA8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registered(1),</w:t>
      </w:r>
    </w:p>
    <w:p w14:paraId="675DBF1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deregistered(2)</w:t>
      </w:r>
    </w:p>
    <w:p w14:paraId="1279267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CC614F3" w14:textId="77777777" w:rsidR="00665D14" w:rsidRPr="00760004" w:rsidRDefault="00665D14" w:rsidP="00665D14">
      <w:pPr>
        <w:pStyle w:val="PlainText"/>
        <w:rPr>
          <w:rFonts w:ascii="Courier New" w:hAnsi="Courier New" w:cs="Courier New"/>
          <w:sz w:val="16"/>
          <w:szCs w:val="16"/>
        </w:rPr>
      </w:pPr>
    </w:p>
    <w:p w14:paraId="661E871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29.518 [22], clause 6.2.6.3.10</w:t>
      </w:r>
    </w:p>
    <w:p w14:paraId="3C307A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CMState ::= ENUMERATED</w:t>
      </w:r>
    </w:p>
    <w:p w14:paraId="2AD3C7F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9AAF15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idle(1),</w:t>
      </w:r>
    </w:p>
    <w:p w14:paraId="4DF9BA0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connected(2)</w:t>
      </w:r>
    </w:p>
    <w:p w14:paraId="006258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7DA3103" w14:textId="77777777" w:rsidR="00665D14" w:rsidRPr="00760004" w:rsidRDefault="00665D14" w:rsidP="00665D14">
      <w:pPr>
        <w:pStyle w:val="PlainText"/>
        <w:rPr>
          <w:rFonts w:ascii="Courier New" w:hAnsi="Courier New" w:cs="Courier New"/>
          <w:sz w:val="16"/>
          <w:szCs w:val="16"/>
        </w:rPr>
      </w:pPr>
    </w:p>
    <w:p w14:paraId="689724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6.1.6.2.5</w:t>
      </w:r>
    </w:p>
    <w:p w14:paraId="09712C8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GeographicArea ::= CHOICE</w:t>
      </w:r>
    </w:p>
    <w:p w14:paraId="55C553D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E2E261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                       [1] Point,</w:t>
      </w:r>
    </w:p>
    <w:p w14:paraId="1B770E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pointUncertaintyCircle      [2] PointUncertaintyCircle,</w:t>
      </w:r>
    </w:p>
    <w:p w14:paraId="4167B06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pointUncertaintyEllipse     [3] PointUncertaintyEllipse,</w:t>
      </w:r>
    </w:p>
    <w:p w14:paraId="41E8753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polygon                     [4] Polygon,</w:t>
      </w:r>
    </w:p>
    <w:p w14:paraId="0DE6294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pointAltitude               [5] PointAltitude,</w:t>
      </w:r>
    </w:p>
    <w:p w14:paraId="51CA889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pointAltitudeUncertainty    [6] PointAltitudeUncertainty,</w:t>
      </w:r>
    </w:p>
    <w:p w14:paraId="61E810F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ellipsoidArc                [7] EllipsoidArc</w:t>
      </w:r>
    </w:p>
    <w:p w14:paraId="1EDF4EA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7D88F90" w14:textId="77777777" w:rsidR="00665D14" w:rsidRPr="00760004" w:rsidRDefault="00665D14" w:rsidP="00665D14">
      <w:pPr>
        <w:pStyle w:val="PlainText"/>
        <w:rPr>
          <w:rFonts w:ascii="Courier New" w:hAnsi="Courier New" w:cs="Courier New"/>
          <w:sz w:val="16"/>
          <w:szCs w:val="16"/>
        </w:rPr>
      </w:pPr>
    </w:p>
    <w:p w14:paraId="4A088B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6.1.6.3.12</w:t>
      </w:r>
    </w:p>
    <w:p w14:paraId="44CABEB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AccuracyFulfilmentIndicator ::= ENUMERATED</w:t>
      </w:r>
    </w:p>
    <w:p w14:paraId="3102981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B928E7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requestedAccuracyFulfilled(1),</w:t>
      </w:r>
    </w:p>
    <w:p w14:paraId="5071383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requestedAccuracyNotFulfilled(2)</w:t>
      </w:r>
    </w:p>
    <w:p w14:paraId="2286518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5F35136" w14:textId="77777777" w:rsidR="00665D14" w:rsidRPr="00760004" w:rsidRDefault="00665D14" w:rsidP="00665D14">
      <w:pPr>
        <w:pStyle w:val="PlainText"/>
        <w:rPr>
          <w:rFonts w:ascii="Courier New" w:hAnsi="Courier New" w:cs="Courier New"/>
          <w:sz w:val="16"/>
          <w:szCs w:val="16"/>
        </w:rPr>
      </w:pPr>
    </w:p>
    <w:p w14:paraId="327F46EE" w14:textId="1F92B3E0"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w:t>
      </w:r>
      <w:r w:rsidR="00CD69EA" w:rsidRPr="00760004">
        <w:rPr>
          <w:rFonts w:ascii="Courier New" w:eastAsia="Calibri" w:hAnsi="Courier New" w:cs="Courier New"/>
          <w:sz w:val="16"/>
          <w:szCs w:val="16"/>
        </w:rPr>
        <w:t xml:space="preserve"> 6.1.6.2.17</w:t>
      </w:r>
    </w:p>
    <w:p w14:paraId="57D0E8C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VelocityEstimate ::= CHOICE</w:t>
      </w:r>
    </w:p>
    <w:p w14:paraId="047F361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F4A1C3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horVelocity                         [1] HorizontalVelocity,</w:t>
      </w:r>
    </w:p>
    <w:p w14:paraId="7929555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horWithVertVelocity                 [2] HorizontalWithVerticalVelocity,</w:t>
      </w:r>
    </w:p>
    <w:p w14:paraId="41BC42B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horVelocityWithUncertainty          [3] HorizontalVelocityWithUncertainty,</w:t>
      </w:r>
    </w:p>
    <w:p w14:paraId="6E57A12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horWithVertVelocityAndUncertainty   [4] HorizontalWithVerticalVelocityAndUncertainty</w:t>
      </w:r>
    </w:p>
    <w:p w14:paraId="32CEEE2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79307A3" w14:textId="77777777" w:rsidR="00665D14" w:rsidRPr="00760004" w:rsidRDefault="00665D14" w:rsidP="00665D14">
      <w:pPr>
        <w:pStyle w:val="PlainText"/>
        <w:rPr>
          <w:rFonts w:ascii="Courier New" w:hAnsi="Courier New" w:cs="Courier New"/>
          <w:sz w:val="16"/>
          <w:szCs w:val="16"/>
        </w:rPr>
      </w:pPr>
    </w:p>
    <w:p w14:paraId="6E98DE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6.1.6.2.14</w:t>
      </w:r>
    </w:p>
    <w:p w14:paraId="7993BFA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CivicAddress ::= SEQUENCE</w:t>
      </w:r>
    </w:p>
    <w:p w14:paraId="342D3C1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66836D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country                             [1] UTF8String,</w:t>
      </w:r>
    </w:p>
    <w:p w14:paraId="270DD9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a1                                  [2] UTF8String OPTIONAL,</w:t>
      </w:r>
    </w:p>
    <w:p w14:paraId="594C07C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a2                                  [3] UTF8String OPTIONAL,</w:t>
      </w:r>
    </w:p>
    <w:p w14:paraId="54D46C5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a3                                  [4] UTF8String OPTIONAL,</w:t>
      </w:r>
    </w:p>
    <w:p w14:paraId="744DEF4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a4                                  [5] UTF8String OPTIONAL,</w:t>
      </w:r>
    </w:p>
    <w:p w14:paraId="6CE2035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a5                                  [6] UTF8String OPTIONAL,</w:t>
      </w:r>
    </w:p>
    <w:p w14:paraId="35A6D41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a6                                  [7] UTF8String OPTIONAL,</w:t>
      </w:r>
    </w:p>
    <w:p w14:paraId="5C22FB6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prd                                 [8] UTF8String OPTIONAL,</w:t>
      </w:r>
    </w:p>
    <w:p w14:paraId="4512723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pod                                 [9] UTF8String OPTIONAL,</w:t>
      </w:r>
    </w:p>
    <w:p w14:paraId="6FB531E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sts                                 [10] UTF8String OPTIONAL,</w:t>
      </w:r>
    </w:p>
    <w:p w14:paraId="1548370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hno                                 [11] UTF8String OPTIONAL,</w:t>
      </w:r>
    </w:p>
    <w:p w14:paraId="0E748FD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hns                                 [12] UTF8String OPTIONAL,</w:t>
      </w:r>
    </w:p>
    <w:p w14:paraId="28BE113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lmk                                 [13] UTF8String OPTIONAL,</w:t>
      </w:r>
    </w:p>
    <w:p w14:paraId="1EA6CE4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loc                                 [14] UTF8String OPTIONAL,</w:t>
      </w:r>
    </w:p>
    <w:p w14:paraId="00448A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nam                                 [15] UTF8String OPTIONAL,</w:t>
      </w:r>
    </w:p>
    <w:p w14:paraId="608440B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pc                                  [16] UTF8String OPTIONAL,</w:t>
      </w:r>
    </w:p>
    <w:p w14:paraId="4CB402E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bld                                 [17] UTF8String OPTIONAL,</w:t>
      </w:r>
    </w:p>
    <w:p w14:paraId="30E120C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47B3549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flr                                 [19] UTF8String OPTIONAL,</w:t>
      </w:r>
    </w:p>
    <w:p w14:paraId="45C157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25432B3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1CDDAF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pcn                                 [22] UTF8String OPTIONAL,</w:t>
      </w:r>
    </w:p>
    <w:p w14:paraId="7F96352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pobox                               [23] UTF8String OPTIONAL,</w:t>
      </w:r>
    </w:p>
    <w:p w14:paraId="4081F0E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addcode                             [24] UTF8String OPTIONAL,</w:t>
      </w:r>
    </w:p>
    <w:p w14:paraId="5403E9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35121E6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rd                                  [26] UTF8String OPTIONAL,</w:t>
      </w:r>
    </w:p>
    <w:p w14:paraId="13242ED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rdsec                               [27] UTF8String OPTIONAL,</w:t>
      </w:r>
    </w:p>
    <w:p w14:paraId="6E264333" w14:textId="77777777" w:rsidR="00665D14" w:rsidRPr="00760004" w:rsidRDefault="00665D14" w:rsidP="007A748A">
      <w:pPr>
        <w:pStyle w:val="PlainText"/>
        <w:rPr>
          <w:rFonts w:ascii="Courier New" w:hAnsi="Courier New" w:cs="Courier New"/>
          <w:sz w:val="16"/>
          <w:szCs w:val="16"/>
        </w:rPr>
      </w:pPr>
      <w:r w:rsidRPr="00760004">
        <w:rPr>
          <w:rFonts w:ascii="Courier New" w:hAnsi="Courier New" w:cs="Courier New"/>
          <w:sz w:val="16"/>
          <w:szCs w:val="16"/>
        </w:rPr>
        <w:t xml:space="preserve">    rdbr                                [28] UTF8String OPTIONAL,</w:t>
      </w:r>
    </w:p>
    <w:p w14:paraId="7E7E81A1" w14:textId="77777777" w:rsidR="007A748A" w:rsidRPr="00760004" w:rsidRDefault="00665D14" w:rsidP="007A748A">
      <w:pPr>
        <w:pStyle w:val="PlainText"/>
        <w:rPr>
          <w:rFonts w:ascii="Courier New" w:hAnsi="Courier New" w:cs="Courier New"/>
          <w:sz w:val="16"/>
          <w:szCs w:val="16"/>
        </w:rPr>
      </w:pPr>
      <w:r w:rsidRPr="00760004">
        <w:rPr>
          <w:rFonts w:ascii="Courier New" w:hAnsi="Courier New" w:cs="Courier New"/>
          <w:sz w:val="16"/>
          <w:szCs w:val="16"/>
        </w:rPr>
        <w:t xml:space="preserve">    rdsubbr                             [29] UTF8String OPTIONAL</w:t>
      </w:r>
      <w:r w:rsidR="007A748A" w:rsidRPr="00760004">
        <w:rPr>
          <w:rFonts w:ascii="Courier New" w:hAnsi="Courier New" w:cs="Courier New"/>
          <w:sz w:val="16"/>
          <w:szCs w:val="16"/>
        </w:rPr>
        <w:t>,</w:t>
      </w:r>
    </w:p>
    <w:p w14:paraId="563FFDD7" w14:textId="77777777" w:rsidR="007A748A" w:rsidRPr="00760004" w:rsidRDefault="007A748A" w:rsidP="007A748A">
      <w:pPr>
        <w:pStyle w:val="PlainText"/>
        <w:rPr>
          <w:rFonts w:ascii="Courier New" w:hAnsi="Courier New" w:cs="Courier New"/>
          <w:sz w:val="16"/>
          <w:szCs w:val="16"/>
        </w:rPr>
      </w:pPr>
      <w:r w:rsidRPr="00760004">
        <w:rPr>
          <w:rFonts w:ascii="Courier New" w:hAnsi="Courier New" w:cs="Courier New"/>
          <w:sz w:val="16"/>
          <w:szCs w:val="16"/>
        </w:rPr>
        <w:t xml:space="preserve">    prm                                 [30] UTF8String OPTIONAL,</w:t>
      </w:r>
    </w:p>
    <w:p w14:paraId="4CECEBD8" w14:textId="6FFA00C9" w:rsidR="00665D14" w:rsidRPr="00760004" w:rsidRDefault="007A748A" w:rsidP="007A748A">
      <w:pPr>
        <w:pStyle w:val="PlainTex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3820A219" w14:textId="77777777" w:rsidR="00665D14" w:rsidRPr="00760004" w:rsidRDefault="00665D14" w:rsidP="007A748A">
      <w:pPr>
        <w:pStyle w:val="PlainText"/>
        <w:rPr>
          <w:rFonts w:ascii="Courier New" w:hAnsi="Courier New" w:cs="Courier New"/>
          <w:sz w:val="16"/>
          <w:szCs w:val="16"/>
        </w:rPr>
      </w:pPr>
      <w:r w:rsidRPr="00760004">
        <w:rPr>
          <w:rFonts w:ascii="Courier New" w:hAnsi="Courier New" w:cs="Courier New"/>
          <w:sz w:val="16"/>
          <w:szCs w:val="16"/>
        </w:rPr>
        <w:t>}</w:t>
      </w:r>
    </w:p>
    <w:p w14:paraId="56F770BF" w14:textId="77777777" w:rsidR="00665D14" w:rsidRPr="00760004" w:rsidRDefault="00665D14" w:rsidP="007A748A">
      <w:pPr>
        <w:pStyle w:val="PlainText"/>
        <w:rPr>
          <w:rFonts w:ascii="Courier New" w:hAnsi="Courier New" w:cs="Courier New"/>
          <w:sz w:val="16"/>
          <w:szCs w:val="16"/>
        </w:rPr>
      </w:pPr>
    </w:p>
    <w:p w14:paraId="6DAD3D2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6.1.6.2.15</w:t>
      </w:r>
    </w:p>
    <w:p w14:paraId="2A10055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PositioningMethodAndUsage ::= SEQUENCE</w:t>
      </w:r>
    </w:p>
    <w:p w14:paraId="43A9C45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2DDAFA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method                              [1] PositioningMethod,</w:t>
      </w:r>
    </w:p>
    <w:p w14:paraId="6DA9153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mode                                [2] PositioningMode,</w:t>
      </w:r>
    </w:p>
    <w:p w14:paraId="24EBE29C" w14:textId="77777777" w:rsidR="00B16988" w:rsidRPr="000D2F45" w:rsidRDefault="00665D14" w:rsidP="00B16988">
      <w:pPr>
        <w:pStyle w:val="PlainText"/>
        <w:rPr>
          <w:rFonts w:ascii="Courier New" w:hAnsi="Courier New" w:cs="Courier New"/>
          <w:sz w:val="16"/>
          <w:szCs w:val="16"/>
          <w:lang w:val="fr-CH"/>
        </w:rPr>
      </w:pPr>
      <w:r w:rsidRPr="00760004">
        <w:rPr>
          <w:rFonts w:ascii="Courier New" w:hAnsi="Courier New" w:cs="Courier New"/>
          <w:sz w:val="16"/>
          <w:szCs w:val="16"/>
        </w:rPr>
        <w:t xml:space="preserve">    usage                               [3] Usage</w:t>
      </w:r>
      <w:r w:rsidR="00B16988" w:rsidRPr="000D2F45">
        <w:rPr>
          <w:rFonts w:ascii="Courier New" w:hAnsi="Courier New" w:cs="Courier New"/>
          <w:sz w:val="16"/>
          <w:szCs w:val="16"/>
          <w:lang w:val="fr-CH"/>
        </w:rPr>
        <w:t>,</w:t>
      </w:r>
    </w:p>
    <w:p w14:paraId="0A9F3CD1" w14:textId="08614621" w:rsidR="00665D14" w:rsidRPr="00760004" w:rsidRDefault="00B16988" w:rsidP="00B16988">
      <w:pPr>
        <w:pStyle w:val="PlainText"/>
        <w:rPr>
          <w:rFonts w:ascii="Courier New" w:hAnsi="Courier New" w:cs="Courier New"/>
          <w:sz w:val="16"/>
          <w:szCs w:val="16"/>
        </w:rPr>
      </w:pPr>
      <w:r w:rsidRPr="000D2F45">
        <w:rPr>
          <w:rFonts w:ascii="Courier New" w:hAnsi="Courier New" w:cs="Courier New"/>
          <w:sz w:val="16"/>
          <w:szCs w:val="16"/>
          <w:lang w:val="fr-CH"/>
        </w:rPr>
        <w:t xml:space="preserve">    methodCode</w:t>
      </w:r>
      <w:r w:rsidRPr="000D2F45">
        <w:rPr>
          <w:rFonts w:ascii="Courier New" w:hAnsi="Courier New" w:cs="Courier New"/>
          <w:sz w:val="16"/>
          <w:szCs w:val="16"/>
        </w:rPr>
        <w:t xml:space="preserve">                          [4] </w:t>
      </w:r>
      <w:r w:rsidRPr="000D2F45">
        <w:rPr>
          <w:rFonts w:ascii="Courier New" w:hAnsi="Courier New" w:cs="Courier New"/>
          <w:sz w:val="16"/>
          <w:szCs w:val="16"/>
          <w:lang w:val="fr-CH"/>
        </w:rPr>
        <w:t>MethodCode OPTIONAL</w:t>
      </w:r>
    </w:p>
    <w:p w14:paraId="19ECD7F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E2722B6" w14:textId="77777777" w:rsidR="00665D14" w:rsidRPr="00760004" w:rsidRDefault="00665D14" w:rsidP="00665D14">
      <w:pPr>
        <w:pStyle w:val="PlainText"/>
        <w:rPr>
          <w:rFonts w:ascii="Courier New" w:hAnsi="Courier New" w:cs="Courier New"/>
          <w:sz w:val="16"/>
          <w:szCs w:val="16"/>
        </w:rPr>
      </w:pPr>
    </w:p>
    <w:p w14:paraId="2E6B682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6.1.6.2.16</w:t>
      </w:r>
    </w:p>
    <w:p w14:paraId="69865C7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GNSSPositioningMethodAndUsage ::= SEQUENCE</w:t>
      </w:r>
    </w:p>
    <w:p w14:paraId="6295BD4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58A752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mode                                [1] PositioningMode,</w:t>
      </w:r>
    </w:p>
    <w:p w14:paraId="4BBC38E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gNSS                                [2] GNSSID,</w:t>
      </w:r>
    </w:p>
    <w:p w14:paraId="0EDF951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usage                               [3] Usage</w:t>
      </w:r>
    </w:p>
    <w:p w14:paraId="32675C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25105CE" w14:textId="77777777" w:rsidR="00665D14" w:rsidRPr="00760004" w:rsidRDefault="00665D14" w:rsidP="00665D14">
      <w:pPr>
        <w:pStyle w:val="PlainText"/>
        <w:rPr>
          <w:rFonts w:ascii="Courier New" w:hAnsi="Courier New" w:cs="Courier New"/>
          <w:sz w:val="16"/>
          <w:szCs w:val="16"/>
        </w:rPr>
      </w:pPr>
    </w:p>
    <w:p w14:paraId="39588BA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6.1.6.2.6</w:t>
      </w:r>
    </w:p>
    <w:p w14:paraId="14F1402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Point ::= SEQUENCE</w:t>
      </w:r>
    </w:p>
    <w:p w14:paraId="06371FD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BCE39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01772F8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46741BB" w14:textId="77777777" w:rsidR="00665D14" w:rsidRPr="00760004" w:rsidRDefault="00665D14" w:rsidP="00665D14">
      <w:pPr>
        <w:pStyle w:val="PlainText"/>
        <w:rPr>
          <w:rFonts w:ascii="Courier New" w:hAnsi="Courier New" w:cs="Courier New"/>
          <w:sz w:val="16"/>
          <w:szCs w:val="16"/>
        </w:rPr>
      </w:pPr>
    </w:p>
    <w:p w14:paraId="18518E2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6.1.6.2.7</w:t>
      </w:r>
    </w:p>
    <w:p w14:paraId="0BC7771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PointUncertaintyCircle ::= SEQUENCE</w:t>
      </w:r>
    </w:p>
    <w:p w14:paraId="7E2F75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DAF53C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4A2DF30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w:t>
      </w:r>
    </w:p>
    <w:p w14:paraId="5FD21A0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A3C81DD" w14:textId="77777777" w:rsidR="00665D14" w:rsidRPr="00760004" w:rsidRDefault="00665D14" w:rsidP="00665D14">
      <w:pPr>
        <w:pStyle w:val="PlainText"/>
        <w:rPr>
          <w:rFonts w:ascii="Courier New" w:hAnsi="Courier New" w:cs="Courier New"/>
          <w:sz w:val="16"/>
          <w:szCs w:val="16"/>
        </w:rPr>
      </w:pPr>
    </w:p>
    <w:p w14:paraId="1E4ECB8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6.1.6.2.8</w:t>
      </w:r>
    </w:p>
    <w:p w14:paraId="4FE30ED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PointUncertaintyEllipse ::= SEQUENCE</w:t>
      </w:r>
    </w:p>
    <w:p w14:paraId="54BD90F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7704B4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7A047E9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UncertaintyEllipse,</w:t>
      </w:r>
    </w:p>
    <w:p w14:paraId="19794F9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confidence                          [3] Confidence</w:t>
      </w:r>
    </w:p>
    <w:p w14:paraId="5DEFC4C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25BD29D" w14:textId="77777777" w:rsidR="00665D14" w:rsidRPr="00760004" w:rsidRDefault="00665D14" w:rsidP="00665D14">
      <w:pPr>
        <w:pStyle w:val="PlainText"/>
        <w:rPr>
          <w:rFonts w:ascii="Courier New" w:hAnsi="Courier New" w:cs="Courier New"/>
          <w:sz w:val="16"/>
          <w:szCs w:val="16"/>
        </w:rPr>
      </w:pPr>
    </w:p>
    <w:p w14:paraId="27ABBB3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6.1.6.2.9</w:t>
      </w:r>
    </w:p>
    <w:p w14:paraId="0239C8D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Polygon ::= SEQUENCE</w:t>
      </w:r>
    </w:p>
    <w:p w14:paraId="7DDB42E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FA2DE2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pointList                           [1] SET SIZE (3..15) OF GeographicalCoordinates</w:t>
      </w:r>
    </w:p>
    <w:p w14:paraId="06326D1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78FF826" w14:textId="77777777" w:rsidR="00665D14" w:rsidRPr="00760004" w:rsidRDefault="00665D14" w:rsidP="00665D14">
      <w:pPr>
        <w:pStyle w:val="PlainText"/>
        <w:rPr>
          <w:rFonts w:ascii="Courier New" w:hAnsi="Courier New" w:cs="Courier New"/>
          <w:sz w:val="16"/>
          <w:szCs w:val="16"/>
        </w:rPr>
      </w:pPr>
    </w:p>
    <w:p w14:paraId="492FC01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6.1.6.2.10</w:t>
      </w:r>
    </w:p>
    <w:p w14:paraId="47EA117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PointAltitude ::= SEQUENCE</w:t>
      </w:r>
    </w:p>
    <w:p w14:paraId="79AD08E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E3A62D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20EFFBA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3194F14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9F92DED" w14:textId="77777777" w:rsidR="00665D14" w:rsidRPr="00760004" w:rsidRDefault="00665D14" w:rsidP="00665D14">
      <w:pPr>
        <w:pStyle w:val="PlainText"/>
        <w:rPr>
          <w:rFonts w:ascii="Courier New" w:hAnsi="Courier New" w:cs="Courier New"/>
          <w:sz w:val="16"/>
          <w:szCs w:val="16"/>
        </w:rPr>
      </w:pPr>
    </w:p>
    <w:p w14:paraId="27639D9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6.1.6.2.11</w:t>
      </w:r>
    </w:p>
    <w:p w14:paraId="33A2529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PointAltitudeUncertainty ::= SEQUENCE</w:t>
      </w:r>
    </w:p>
    <w:p w14:paraId="7546904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F1969C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7CFADE1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3F25FA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uncertaintyEllipse                  [3] UncertaintyEllipse,</w:t>
      </w:r>
    </w:p>
    <w:p w14:paraId="2F0A056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uncertaintyAltitude                 [4] Uncertainty,</w:t>
      </w:r>
    </w:p>
    <w:p w14:paraId="2E7E4F3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confidence                          [5] Confidence</w:t>
      </w:r>
    </w:p>
    <w:p w14:paraId="3EB26C3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DEE5564" w14:textId="77777777" w:rsidR="00665D14" w:rsidRPr="00760004" w:rsidRDefault="00665D14" w:rsidP="00665D14">
      <w:pPr>
        <w:pStyle w:val="PlainText"/>
        <w:rPr>
          <w:rFonts w:ascii="Courier New" w:hAnsi="Courier New" w:cs="Courier New"/>
          <w:sz w:val="16"/>
          <w:szCs w:val="16"/>
        </w:rPr>
      </w:pPr>
    </w:p>
    <w:p w14:paraId="1B4ECE3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6.1.6.2.12</w:t>
      </w:r>
    </w:p>
    <w:p w14:paraId="394B167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EllipsoidArc ::= SEQUENCE</w:t>
      </w:r>
    </w:p>
    <w:p w14:paraId="10A982F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211E5E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13AD437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innerRadius                         [2] InnerRadius,</w:t>
      </w:r>
    </w:p>
    <w:p w14:paraId="79019AF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uncertaintyRadius                   [3] Uncertainty,</w:t>
      </w:r>
    </w:p>
    <w:p w14:paraId="4DA40B0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offsetAngle                         [4] Angle,</w:t>
      </w:r>
    </w:p>
    <w:p w14:paraId="2947855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includedAngle                       [5] Angle,</w:t>
      </w:r>
    </w:p>
    <w:p w14:paraId="37D2981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confidence                          [6] Confidence</w:t>
      </w:r>
    </w:p>
    <w:p w14:paraId="2520B8F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365A291" w14:textId="77777777" w:rsidR="00665D14" w:rsidRPr="00760004" w:rsidRDefault="00665D14" w:rsidP="00665D14">
      <w:pPr>
        <w:pStyle w:val="PlainText"/>
        <w:rPr>
          <w:rFonts w:ascii="Courier New" w:hAnsi="Courier New" w:cs="Courier New"/>
          <w:sz w:val="16"/>
          <w:szCs w:val="16"/>
        </w:rPr>
      </w:pPr>
    </w:p>
    <w:p w14:paraId="1D1A7AA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6.1.6.2.4</w:t>
      </w:r>
    </w:p>
    <w:p w14:paraId="1BE03AC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GeographicalCoordinates ::= SEQUENCE</w:t>
      </w:r>
    </w:p>
    <w:p w14:paraId="043AA8A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965AEE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latitude                            [1] UTF8String,</w:t>
      </w:r>
    </w:p>
    <w:p w14:paraId="2CF43E72" w14:textId="427BEE19"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longitude                           [2] UTF8String</w:t>
      </w:r>
      <w:r w:rsidR="004A4A65" w:rsidRPr="00760004">
        <w:rPr>
          <w:rFonts w:ascii="Courier New" w:hAnsi="Courier New" w:cs="Courier New"/>
          <w:sz w:val="16"/>
          <w:szCs w:val="16"/>
        </w:rPr>
        <w:t>,</w:t>
      </w:r>
    </w:p>
    <w:p w14:paraId="3B876D2C" w14:textId="77777777" w:rsidR="001105A6" w:rsidRPr="00760004" w:rsidRDefault="001105A6" w:rsidP="001105A6">
      <w:pPr>
        <w:pStyle w:val="PlainText"/>
        <w:rPr>
          <w:rFonts w:ascii="Courier New" w:hAnsi="Courier New" w:cs="Courier New"/>
          <w:sz w:val="16"/>
          <w:szCs w:val="16"/>
        </w:rPr>
      </w:pPr>
      <w:r w:rsidRPr="00760004">
        <w:rPr>
          <w:rFonts w:ascii="Courier New" w:hAnsi="Courier New" w:cs="Courier New"/>
          <w:sz w:val="16"/>
          <w:szCs w:val="16"/>
        </w:rPr>
        <w:t xml:space="preserve">    mapDatumInformation                 [3] OGCURN OPTIONAL</w:t>
      </w:r>
    </w:p>
    <w:p w14:paraId="310C636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34EEF11" w14:textId="77777777" w:rsidR="00665D14" w:rsidRPr="00760004" w:rsidRDefault="00665D14" w:rsidP="00665D14">
      <w:pPr>
        <w:pStyle w:val="PlainText"/>
        <w:rPr>
          <w:rFonts w:ascii="Courier New" w:hAnsi="Courier New" w:cs="Courier New"/>
          <w:sz w:val="16"/>
          <w:szCs w:val="16"/>
        </w:rPr>
      </w:pPr>
    </w:p>
    <w:p w14:paraId="463627E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6.1.6.2.22</w:t>
      </w:r>
    </w:p>
    <w:p w14:paraId="26A6BD9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UncertaintyEllipse ::= SEQUENCE</w:t>
      </w:r>
    </w:p>
    <w:p w14:paraId="65C4F5F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01C0A7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semiMajor                           [1] Uncertainty,</w:t>
      </w:r>
    </w:p>
    <w:p w14:paraId="5EC9A6D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semiMinor                           [2] Uncertainty,</w:t>
      </w:r>
    </w:p>
    <w:p w14:paraId="791217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orientationMajor                    [3] Orientation</w:t>
      </w:r>
    </w:p>
    <w:p w14:paraId="460AB66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4051458" w14:textId="77777777" w:rsidR="00665D14" w:rsidRPr="00760004" w:rsidRDefault="00665D14" w:rsidP="00665D14">
      <w:pPr>
        <w:pStyle w:val="PlainText"/>
        <w:rPr>
          <w:rFonts w:ascii="Courier New" w:hAnsi="Courier New" w:cs="Courier New"/>
          <w:sz w:val="16"/>
          <w:szCs w:val="16"/>
        </w:rPr>
      </w:pPr>
    </w:p>
    <w:p w14:paraId="71EA35E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6.1.6.2.18</w:t>
      </w:r>
    </w:p>
    <w:p w14:paraId="4122D92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HorizontalVelocity ::= SEQUENCE</w:t>
      </w:r>
    </w:p>
    <w:p w14:paraId="70F0845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61267D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1B26290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2200B26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FCA0B58" w14:textId="77777777" w:rsidR="00665D14" w:rsidRPr="00760004" w:rsidRDefault="00665D14" w:rsidP="00665D14">
      <w:pPr>
        <w:pStyle w:val="PlainText"/>
        <w:rPr>
          <w:rFonts w:ascii="Courier New" w:hAnsi="Courier New" w:cs="Courier New"/>
          <w:sz w:val="16"/>
          <w:szCs w:val="16"/>
        </w:rPr>
      </w:pPr>
    </w:p>
    <w:p w14:paraId="5521D93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6.1.6.2.19</w:t>
      </w:r>
    </w:p>
    <w:p w14:paraId="0E9770F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HorizontalWithVerticalVelocity ::= SEQUENCE</w:t>
      </w:r>
    </w:p>
    <w:p w14:paraId="62D6A1D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F0B2EE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4B1291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22602B0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5E60726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3510D93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269F4FC" w14:textId="77777777" w:rsidR="00665D14" w:rsidRPr="00760004" w:rsidRDefault="00665D14" w:rsidP="00665D14">
      <w:pPr>
        <w:pStyle w:val="PlainText"/>
        <w:rPr>
          <w:rFonts w:ascii="Courier New" w:hAnsi="Courier New" w:cs="Courier New"/>
          <w:sz w:val="16"/>
          <w:szCs w:val="16"/>
        </w:rPr>
      </w:pPr>
    </w:p>
    <w:p w14:paraId="15E857D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6.1.6.2.20</w:t>
      </w:r>
    </w:p>
    <w:p w14:paraId="0D7F9DD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HorizontalVelocityWithUncertainty ::= SEQUENCE</w:t>
      </w:r>
    </w:p>
    <w:p w14:paraId="73D711C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CD2D75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5F9CE83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2185999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uncertainty                         [3] SpeedUncertainty</w:t>
      </w:r>
    </w:p>
    <w:p w14:paraId="1D62094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5509BC75" w14:textId="77777777" w:rsidR="00665D14" w:rsidRPr="00760004" w:rsidRDefault="00665D14" w:rsidP="00665D14">
      <w:pPr>
        <w:pStyle w:val="PlainText"/>
        <w:rPr>
          <w:rFonts w:ascii="Courier New" w:hAnsi="Courier New" w:cs="Courier New"/>
          <w:sz w:val="16"/>
          <w:szCs w:val="16"/>
        </w:rPr>
      </w:pPr>
    </w:p>
    <w:p w14:paraId="718FB70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6.1.6.2.21</w:t>
      </w:r>
    </w:p>
    <w:p w14:paraId="316DA8A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HorizontalWithVerticalVelocityAndUncertainty ::= SEQUENCE</w:t>
      </w:r>
    </w:p>
    <w:p w14:paraId="56EB636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F527A9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3A357721"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3027EE0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06E34F8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596D838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hUncertainty                        [5] SpeedUncertainty,</w:t>
      </w:r>
    </w:p>
    <w:p w14:paraId="595B4AA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vUncertainty                        [6] SpeedUncertainty</w:t>
      </w:r>
    </w:p>
    <w:p w14:paraId="1E4AB6A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334D753D" w14:textId="77777777" w:rsidR="00665D14" w:rsidRPr="00760004" w:rsidRDefault="00665D14" w:rsidP="00665D14">
      <w:pPr>
        <w:pStyle w:val="PlainText"/>
        <w:rPr>
          <w:rFonts w:ascii="Courier New" w:hAnsi="Courier New" w:cs="Courier New"/>
          <w:sz w:val="16"/>
          <w:szCs w:val="16"/>
        </w:rPr>
      </w:pPr>
    </w:p>
    <w:p w14:paraId="3D977FD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780F933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Altitude ::= UTF8String</w:t>
      </w:r>
    </w:p>
    <w:p w14:paraId="0890D0A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Angle ::= INTEGER (0..360)</w:t>
      </w:r>
    </w:p>
    <w:p w14:paraId="36A228D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Uncertainty ::= INTEGER (0..127)</w:t>
      </w:r>
    </w:p>
    <w:p w14:paraId="06053EC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Orientation ::= INTEGER (0..180)</w:t>
      </w:r>
    </w:p>
    <w:p w14:paraId="124567F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Confidence ::= INTEGER (0..100)</w:t>
      </w:r>
    </w:p>
    <w:p w14:paraId="0BB2B0F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InnerRadius ::= INTEGER (0..65535)</w:t>
      </w:r>
    </w:p>
    <w:p w14:paraId="613B06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AgeOfLocationEstimate ::= INTEGER (0..32767)</w:t>
      </w:r>
    </w:p>
    <w:p w14:paraId="3077833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HorizontalSpeed ::= UTF8String</w:t>
      </w:r>
    </w:p>
    <w:p w14:paraId="73F120E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VerticalSpeed ::= UTF8String</w:t>
      </w:r>
    </w:p>
    <w:p w14:paraId="048834E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SpeedUncertainty ::= UTF8String</w:t>
      </w:r>
    </w:p>
    <w:p w14:paraId="78626CD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BarometricPressure ::= INTEGER (30000..155000)</w:t>
      </w:r>
    </w:p>
    <w:p w14:paraId="72F655A9" w14:textId="77777777" w:rsidR="00665D14" w:rsidRPr="00760004" w:rsidRDefault="00665D14" w:rsidP="00665D14">
      <w:pPr>
        <w:pStyle w:val="PlainText"/>
        <w:rPr>
          <w:rFonts w:ascii="Courier New" w:hAnsi="Courier New" w:cs="Courier New"/>
          <w:sz w:val="16"/>
          <w:szCs w:val="16"/>
        </w:rPr>
      </w:pPr>
    </w:p>
    <w:p w14:paraId="6F41216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6.1.6.3.13</w:t>
      </w:r>
    </w:p>
    <w:p w14:paraId="30ABC47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VerticalDirection ::= ENUMERATED</w:t>
      </w:r>
    </w:p>
    <w:p w14:paraId="489BC9F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B9EE07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upward(1),</w:t>
      </w:r>
    </w:p>
    <w:p w14:paraId="39152A3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downward(2)</w:t>
      </w:r>
    </w:p>
    <w:p w14:paraId="7C02422B"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DB16DEB" w14:textId="77777777" w:rsidR="00665D14" w:rsidRPr="00760004" w:rsidRDefault="00665D14" w:rsidP="00665D14">
      <w:pPr>
        <w:pStyle w:val="PlainText"/>
        <w:rPr>
          <w:rFonts w:ascii="Courier New" w:hAnsi="Courier New" w:cs="Courier New"/>
          <w:sz w:val="16"/>
          <w:szCs w:val="16"/>
        </w:rPr>
      </w:pPr>
    </w:p>
    <w:p w14:paraId="1AD2CBC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6.1.6.3.6</w:t>
      </w:r>
    </w:p>
    <w:p w14:paraId="23E0716E"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PositioningMethod ::= ENUMERATED</w:t>
      </w:r>
    </w:p>
    <w:p w14:paraId="746C3E2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7998362"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cellID(1),</w:t>
      </w:r>
    </w:p>
    <w:p w14:paraId="5752345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eCID(2),</w:t>
      </w:r>
    </w:p>
    <w:p w14:paraId="07AFFE6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oTDOA(3),</w:t>
      </w:r>
    </w:p>
    <w:p w14:paraId="05BF5963" w14:textId="07C0CFA5"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barometricPres</w:t>
      </w:r>
      <w:r w:rsidR="00801423">
        <w:rPr>
          <w:rFonts w:ascii="Courier New" w:hAnsi="Courier New" w:cs="Courier New"/>
          <w:sz w:val="16"/>
          <w:szCs w:val="16"/>
        </w:rPr>
        <w:t>s</w:t>
      </w:r>
      <w:r w:rsidRPr="00760004">
        <w:rPr>
          <w:rFonts w:ascii="Courier New" w:hAnsi="Courier New" w:cs="Courier New"/>
          <w:sz w:val="16"/>
          <w:szCs w:val="16"/>
        </w:rPr>
        <w:t>ure(4),</w:t>
      </w:r>
    </w:p>
    <w:p w14:paraId="18D4E5A3"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wLAN(5),</w:t>
      </w:r>
    </w:p>
    <w:p w14:paraId="3A7A5A4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bluetooth(6),</w:t>
      </w:r>
    </w:p>
    <w:p w14:paraId="02E7561B" w14:textId="2073D90C"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mBS(7)</w:t>
      </w:r>
      <w:r w:rsidR="001536DF" w:rsidRPr="00760004">
        <w:rPr>
          <w:rFonts w:ascii="Courier New" w:hAnsi="Courier New" w:cs="Courier New"/>
          <w:sz w:val="16"/>
          <w:szCs w:val="16"/>
        </w:rPr>
        <w:t>,</w:t>
      </w:r>
    </w:p>
    <w:p w14:paraId="4A820690" w14:textId="24E09B14" w:rsidR="0031209A" w:rsidRDefault="001536DF" w:rsidP="0031209A">
      <w:pPr>
        <w:pStyle w:val="PlainText"/>
        <w:rPr>
          <w:rFonts w:ascii="Courier New" w:eastAsia="Calibri" w:hAnsi="Courier New" w:cs="Courier New"/>
          <w:sz w:val="16"/>
          <w:szCs w:val="16"/>
        </w:rPr>
      </w:pPr>
      <w:r w:rsidRPr="00760004">
        <w:rPr>
          <w:rFonts w:ascii="Courier New" w:eastAsia="Calibri" w:hAnsi="Courier New" w:cs="Courier New"/>
          <w:sz w:val="16"/>
          <w:szCs w:val="16"/>
        </w:rPr>
        <w:t xml:space="preserve">    motionSensor(8)</w:t>
      </w:r>
      <w:r w:rsidR="0031209A">
        <w:rPr>
          <w:rFonts w:ascii="Courier New" w:eastAsia="Calibri" w:hAnsi="Courier New" w:cs="Courier New"/>
          <w:sz w:val="16"/>
          <w:szCs w:val="16"/>
        </w:rPr>
        <w:t>,</w:t>
      </w:r>
    </w:p>
    <w:p w14:paraId="79429674" w14:textId="77777777" w:rsidR="0031209A" w:rsidRDefault="0031209A" w:rsidP="0031209A">
      <w:pPr>
        <w:pStyle w:val="PlainText"/>
        <w:rPr>
          <w:rFonts w:ascii="Courier New" w:eastAsia="Calibri" w:hAnsi="Courier New" w:cs="Courier New"/>
          <w:sz w:val="16"/>
          <w:szCs w:val="16"/>
        </w:rPr>
      </w:pPr>
      <w:r>
        <w:rPr>
          <w:rFonts w:ascii="Courier New" w:eastAsia="Calibri" w:hAnsi="Courier New" w:cs="Courier New"/>
          <w:sz w:val="16"/>
          <w:szCs w:val="16"/>
        </w:rPr>
        <w:t xml:space="preserve">    dLTDOA(9),</w:t>
      </w:r>
    </w:p>
    <w:p w14:paraId="0A92DFAC" w14:textId="77777777" w:rsidR="0031209A" w:rsidRDefault="0031209A" w:rsidP="0031209A">
      <w:pPr>
        <w:pStyle w:val="PlainText"/>
        <w:rPr>
          <w:rFonts w:ascii="Courier New" w:eastAsia="Calibri" w:hAnsi="Courier New" w:cs="Courier New"/>
          <w:sz w:val="16"/>
          <w:szCs w:val="16"/>
        </w:rPr>
      </w:pPr>
      <w:r>
        <w:rPr>
          <w:rFonts w:ascii="Courier New" w:eastAsia="Calibri" w:hAnsi="Courier New" w:cs="Courier New"/>
          <w:sz w:val="16"/>
          <w:szCs w:val="16"/>
        </w:rPr>
        <w:t xml:space="preserve">    dLAOD(10),</w:t>
      </w:r>
    </w:p>
    <w:p w14:paraId="3F9B82F4" w14:textId="77777777" w:rsidR="0031209A" w:rsidRDefault="0031209A" w:rsidP="0031209A">
      <w:pPr>
        <w:pStyle w:val="PlainTex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4BFBB0B1" w14:textId="77777777" w:rsidR="0031209A" w:rsidRDefault="0031209A" w:rsidP="0031209A">
      <w:pPr>
        <w:pStyle w:val="PlainText"/>
        <w:rPr>
          <w:rFonts w:ascii="Courier New" w:eastAsia="Calibri" w:hAnsi="Courier New" w:cs="Courier New"/>
          <w:sz w:val="16"/>
          <w:szCs w:val="16"/>
        </w:rPr>
      </w:pPr>
      <w:r>
        <w:rPr>
          <w:rFonts w:ascii="Courier New" w:eastAsia="Calibri" w:hAnsi="Courier New" w:cs="Courier New"/>
          <w:sz w:val="16"/>
          <w:szCs w:val="16"/>
        </w:rPr>
        <w:t xml:space="preserve">    nRECID(12),</w:t>
      </w:r>
    </w:p>
    <w:p w14:paraId="11B65F47" w14:textId="77777777" w:rsidR="0031209A" w:rsidRDefault="0031209A" w:rsidP="0031209A">
      <w:pPr>
        <w:pStyle w:val="PlainText"/>
        <w:rPr>
          <w:rFonts w:ascii="Courier New" w:eastAsia="Calibri" w:hAnsi="Courier New" w:cs="Courier New"/>
          <w:sz w:val="16"/>
          <w:szCs w:val="16"/>
        </w:rPr>
      </w:pPr>
      <w:r>
        <w:rPr>
          <w:rFonts w:ascii="Courier New" w:eastAsia="Calibri" w:hAnsi="Courier New" w:cs="Courier New"/>
          <w:sz w:val="16"/>
          <w:szCs w:val="16"/>
        </w:rPr>
        <w:t xml:space="preserve">    uLTDOA(13),</w:t>
      </w:r>
    </w:p>
    <w:p w14:paraId="1C71ECA1" w14:textId="77777777" w:rsidR="0031209A" w:rsidRDefault="0031209A" w:rsidP="0031209A">
      <w:pPr>
        <w:pStyle w:val="PlainText"/>
        <w:rPr>
          <w:rFonts w:ascii="Courier New" w:eastAsia="Calibri" w:hAnsi="Courier New" w:cs="Courier New"/>
          <w:sz w:val="16"/>
          <w:szCs w:val="16"/>
        </w:rPr>
      </w:pPr>
      <w:r>
        <w:rPr>
          <w:rFonts w:ascii="Courier New" w:eastAsia="Calibri" w:hAnsi="Courier New" w:cs="Courier New"/>
          <w:sz w:val="16"/>
          <w:szCs w:val="16"/>
        </w:rPr>
        <w:t xml:space="preserve">    uLAOA(14),</w:t>
      </w:r>
    </w:p>
    <w:p w14:paraId="175A58E2" w14:textId="598F9B0D" w:rsidR="001536DF" w:rsidRPr="00760004" w:rsidRDefault="0031209A" w:rsidP="0031209A">
      <w:pPr>
        <w:pStyle w:val="PlainText"/>
        <w:rPr>
          <w:rFonts w:ascii="Courier New" w:hAnsi="Courier New" w:cs="Courier New"/>
          <w:sz w:val="16"/>
          <w:szCs w:val="16"/>
        </w:rPr>
      </w:pPr>
      <w:r>
        <w:rPr>
          <w:rFonts w:ascii="Courier New" w:eastAsia="Calibri" w:hAnsi="Courier New" w:cs="Courier New"/>
          <w:sz w:val="16"/>
          <w:szCs w:val="16"/>
        </w:rPr>
        <w:t xml:space="preserve">    networkSpecific(15)</w:t>
      </w:r>
    </w:p>
    <w:p w14:paraId="7FDEEF4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268E2361" w14:textId="77777777" w:rsidR="00665D14" w:rsidRPr="00760004" w:rsidRDefault="00665D14" w:rsidP="00665D14">
      <w:pPr>
        <w:pStyle w:val="PlainText"/>
        <w:rPr>
          <w:rFonts w:ascii="Courier New" w:hAnsi="Courier New" w:cs="Courier New"/>
          <w:sz w:val="16"/>
          <w:szCs w:val="16"/>
        </w:rPr>
      </w:pPr>
    </w:p>
    <w:p w14:paraId="35F00DA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6.1.6.3.7</w:t>
      </w:r>
    </w:p>
    <w:p w14:paraId="5548186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PositioningMode ::= ENUMERATED</w:t>
      </w:r>
    </w:p>
    <w:p w14:paraId="49DD20B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433D5C5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uEBased(1),</w:t>
      </w:r>
    </w:p>
    <w:p w14:paraId="240BFDC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uEAssisted(2),</w:t>
      </w:r>
    </w:p>
    <w:p w14:paraId="7B13670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conventional(3)</w:t>
      </w:r>
    </w:p>
    <w:p w14:paraId="32653A8F"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0845BE2" w14:textId="77777777" w:rsidR="00665D14" w:rsidRPr="00760004" w:rsidRDefault="00665D14" w:rsidP="00665D14">
      <w:pPr>
        <w:pStyle w:val="PlainText"/>
        <w:rPr>
          <w:rFonts w:ascii="Courier New" w:hAnsi="Courier New" w:cs="Courier New"/>
          <w:sz w:val="16"/>
          <w:szCs w:val="16"/>
        </w:rPr>
      </w:pPr>
    </w:p>
    <w:p w14:paraId="20C5E87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6.1.6.3.8</w:t>
      </w:r>
    </w:p>
    <w:p w14:paraId="6372C390"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GNSSID ::= ENUMERATED</w:t>
      </w:r>
    </w:p>
    <w:p w14:paraId="44C551F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60E644B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gPS(1),</w:t>
      </w:r>
    </w:p>
    <w:p w14:paraId="7CE75EC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galileo(2),</w:t>
      </w:r>
    </w:p>
    <w:p w14:paraId="532CA00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sBAS(3),</w:t>
      </w:r>
    </w:p>
    <w:p w14:paraId="720450B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modernizedGPS(4),</w:t>
      </w:r>
    </w:p>
    <w:p w14:paraId="2A992EF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qZSS(5),</w:t>
      </w:r>
    </w:p>
    <w:p w14:paraId="7C40085D" w14:textId="77A223CA" w:rsidR="00987DCA" w:rsidRDefault="00665D14" w:rsidP="00987DCA">
      <w:pPr>
        <w:pStyle w:val="PlainText"/>
        <w:rPr>
          <w:rFonts w:ascii="Courier New" w:hAnsi="Courier New" w:cs="Courier New"/>
          <w:sz w:val="16"/>
          <w:szCs w:val="16"/>
        </w:rPr>
      </w:pPr>
      <w:r w:rsidRPr="00760004">
        <w:rPr>
          <w:rFonts w:ascii="Courier New" w:hAnsi="Courier New" w:cs="Courier New"/>
          <w:sz w:val="16"/>
          <w:szCs w:val="16"/>
        </w:rPr>
        <w:t xml:space="preserve">    gLONASS(6)</w:t>
      </w:r>
      <w:r w:rsidR="00987DCA">
        <w:rPr>
          <w:rFonts w:ascii="Courier New" w:hAnsi="Courier New" w:cs="Courier New"/>
          <w:sz w:val="16"/>
          <w:szCs w:val="16"/>
        </w:rPr>
        <w:t>,</w:t>
      </w:r>
    </w:p>
    <w:p w14:paraId="3F8DD91D" w14:textId="77777777" w:rsidR="00987DCA" w:rsidRDefault="00987DCA" w:rsidP="00987DCA">
      <w:pPr>
        <w:pStyle w:val="PlainText"/>
        <w:rPr>
          <w:rFonts w:ascii="Courier New" w:hAnsi="Courier New" w:cs="Courier New"/>
          <w:sz w:val="16"/>
          <w:szCs w:val="16"/>
        </w:rPr>
      </w:pPr>
      <w:r>
        <w:rPr>
          <w:rFonts w:ascii="Courier New" w:hAnsi="Courier New" w:cs="Courier New"/>
          <w:sz w:val="16"/>
          <w:szCs w:val="16"/>
        </w:rPr>
        <w:t xml:space="preserve">    bDS(7),</w:t>
      </w:r>
    </w:p>
    <w:p w14:paraId="51AC3D82" w14:textId="3FCEF4CB" w:rsidR="00665D14" w:rsidRPr="00760004" w:rsidRDefault="00987DCA" w:rsidP="00987DCA">
      <w:pPr>
        <w:pStyle w:val="PlainText"/>
        <w:rPr>
          <w:rFonts w:ascii="Courier New" w:hAnsi="Courier New" w:cs="Courier New"/>
          <w:sz w:val="16"/>
          <w:szCs w:val="16"/>
        </w:rPr>
      </w:pPr>
      <w:r>
        <w:rPr>
          <w:rFonts w:ascii="Courier New" w:hAnsi="Courier New" w:cs="Courier New"/>
          <w:sz w:val="16"/>
          <w:szCs w:val="16"/>
        </w:rPr>
        <w:t xml:space="preserve">    nAVIC(8)</w:t>
      </w:r>
    </w:p>
    <w:p w14:paraId="57C0746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0D3E5489" w14:textId="77777777" w:rsidR="00665D14" w:rsidRPr="00760004" w:rsidRDefault="00665D14" w:rsidP="00665D14">
      <w:pPr>
        <w:pStyle w:val="PlainText"/>
        <w:rPr>
          <w:rFonts w:ascii="Courier New" w:hAnsi="Courier New" w:cs="Courier New"/>
          <w:sz w:val="16"/>
          <w:szCs w:val="16"/>
        </w:rPr>
      </w:pPr>
    </w:p>
    <w:p w14:paraId="2B3DB954"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29.572 [24], clause 6.1.6.3.9</w:t>
      </w:r>
    </w:p>
    <w:p w14:paraId="79FB8FC6"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Usage ::= ENUMERATED</w:t>
      </w:r>
    </w:p>
    <w:p w14:paraId="42C78AF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7C2B6FF5"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unsuccess(1),</w:t>
      </w:r>
    </w:p>
    <w:p w14:paraId="297313B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successResultsNotUsed(2),</w:t>
      </w:r>
    </w:p>
    <w:p w14:paraId="3EC874A7"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successResultsUsedToVerifyLocation(3),</w:t>
      </w:r>
    </w:p>
    <w:p w14:paraId="2B2FF95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successResultsUsedToGenerateLocation(4),</w:t>
      </w:r>
    </w:p>
    <w:p w14:paraId="6A7D742A"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xml:space="preserve">    successMethodNotDetermined(5)</w:t>
      </w:r>
    </w:p>
    <w:p w14:paraId="69DE6F3C"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w:t>
      </w:r>
    </w:p>
    <w:p w14:paraId="155E33EE" w14:textId="77777777" w:rsidR="00665D14" w:rsidRPr="00760004" w:rsidRDefault="00665D14" w:rsidP="00665D14">
      <w:pPr>
        <w:pStyle w:val="PlainText"/>
        <w:rPr>
          <w:rFonts w:ascii="Courier New" w:hAnsi="Courier New" w:cs="Courier New"/>
          <w:sz w:val="16"/>
          <w:szCs w:val="16"/>
        </w:rPr>
      </w:pPr>
    </w:p>
    <w:p w14:paraId="59FAF0D9"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 TS 29.571 [17], table 5.2.2-1</w:t>
      </w:r>
    </w:p>
    <w:p w14:paraId="0AF6A84D"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TimeZone ::= UTF8String</w:t>
      </w:r>
    </w:p>
    <w:p w14:paraId="6201E175" w14:textId="77777777" w:rsidR="00816B91" w:rsidRPr="00760004" w:rsidRDefault="00816B91" w:rsidP="00816B91">
      <w:pPr>
        <w:pStyle w:val="PlainText"/>
        <w:rPr>
          <w:rFonts w:ascii="Courier New" w:hAnsi="Courier New" w:cs="Courier New"/>
          <w:sz w:val="16"/>
          <w:szCs w:val="16"/>
        </w:rPr>
      </w:pPr>
    </w:p>
    <w:p w14:paraId="7D334015" w14:textId="77777777" w:rsidR="00816B91" w:rsidRPr="00760004" w:rsidRDefault="00816B91" w:rsidP="00816B91">
      <w:pPr>
        <w:pStyle w:val="PlainText"/>
        <w:rPr>
          <w:rFonts w:ascii="Courier New" w:hAnsi="Courier New" w:cs="Courier New"/>
          <w:sz w:val="16"/>
          <w:szCs w:val="16"/>
        </w:rPr>
      </w:pPr>
      <w:r w:rsidRPr="00760004">
        <w:rPr>
          <w:rFonts w:ascii="Courier New" w:hAnsi="Courier New" w:cs="Courier New"/>
          <w:sz w:val="16"/>
          <w:szCs w:val="16"/>
        </w:rPr>
        <w:t>-- Open Geospatial Consortium URN [35]</w:t>
      </w:r>
    </w:p>
    <w:p w14:paraId="322E6C20" w14:textId="77777777" w:rsidR="00816B91" w:rsidRPr="00760004" w:rsidRDefault="00816B91" w:rsidP="00816B91">
      <w:pPr>
        <w:pStyle w:val="PlainText"/>
        <w:rPr>
          <w:rFonts w:ascii="Courier New" w:hAnsi="Courier New" w:cs="Courier New"/>
          <w:sz w:val="16"/>
          <w:szCs w:val="16"/>
        </w:rPr>
      </w:pPr>
      <w:r w:rsidRPr="00760004">
        <w:rPr>
          <w:rFonts w:ascii="Courier New" w:hAnsi="Courier New" w:cs="Courier New"/>
          <w:sz w:val="16"/>
          <w:szCs w:val="16"/>
        </w:rPr>
        <w:t>OGCURN ::= UTF8String</w:t>
      </w:r>
    </w:p>
    <w:p w14:paraId="19309F42" w14:textId="77777777" w:rsidR="00D71D53" w:rsidRDefault="00D71D53" w:rsidP="00D71D53">
      <w:pPr>
        <w:pStyle w:val="PlainText"/>
        <w:rPr>
          <w:rFonts w:ascii="Courier New" w:hAnsi="Courier New" w:cs="Courier New"/>
          <w:sz w:val="16"/>
          <w:szCs w:val="16"/>
        </w:rPr>
      </w:pPr>
    </w:p>
    <w:p w14:paraId="795A7486" w14:textId="77777777" w:rsidR="00D71D53" w:rsidRDefault="00D71D53" w:rsidP="00D71D53">
      <w:pPr>
        <w:pStyle w:val="PlainText"/>
        <w:rPr>
          <w:rFonts w:ascii="Courier New" w:hAnsi="Courier New" w:cs="Courier New"/>
          <w:sz w:val="16"/>
          <w:szCs w:val="16"/>
        </w:rPr>
      </w:pPr>
      <w:r>
        <w:rPr>
          <w:rFonts w:ascii="Courier New" w:hAnsi="Courier New" w:cs="Courier New"/>
          <w:sz w:val="16"/>
          <w:szCs w:val="16"/>
        </w:rPr>
        <w:t>-- TS 29.572 [24], clause 6.1.6.2.15</w:t>
      </w:r>
    </w:p>
    <w:p w14:paraId="1E3538CF" w14:textId="553613F4" w:rsidR="00D71D53" w:rsidRDefault="00D71D53" w:rsidP="00D71D53">
      <w:pPr>
        <w:pStyle w:val="PlainText"/>
        <w:rPr>
          <w:rFonts w:ascii="Courier New" w:hAnsi="Courier New" w:cs="Courier New"/>
          <w:sz w:val="16"/>
          <w:szCs w:val="16"/>
        </w:rPr>
      </w:pPr>
      <w:r>
        <w:rPr>
          <w:rFonts w:ascii="Courier New" w:hAnsi="Courier New" w:cs="Courier New"/>
          <w:sz w:val="16"/>
          <w:szCs w:val="16"/>
        </w:rPr>
        <w:t>MethodCode ::= INTEGER (16..31)</w:t>
      </w:r>
    </w:p>
    <w:p w14:paraId="16A8559B" w14:textId="77777777" w:rsidR="0076404C" w:rsidRDefault="0076404C" w:rsidP="00D71D53">
      <w:pPr>
        <w:pStyle w:val="PlainText"/>
        <w:rPr>
          <w:rFonts w:ascii="Courier New" w:hAnsi="Courier New" w:cs="Courier New"/>
          <w:sz w:val="16"/>
          <w:szCs w:val="16"/>
        </w:rPr>
      </w:pPr>
    </w:p>
    <w:p w14:paraId="19250488" w14:textId="77777777" w:rsidR="00665D14" w:rsidRPr="00760004" w:rsidRDefault="00665D14" w:rsidP="00665D14">
      <w:pPr>
        <w:pStyle w:val="PlainText"/>
        <w:rPr>
          <w:rFonts w:ascii="Courier New" w:hAnsi="Courier New" w:cs="Courier New"/>
          <w:sz w:val="16"/>
          <w:szCs w:val="16"/>
        </w:rPr>
      </w:pPr>
      <w:r w:rsidRPr="00760004">
        <w:rPr>
          <w:rFonts w:ascii="Courier New" w:hAnsi="Courier New" w:cs="Courier New"/>
          <w:sz w:val="16"/>
          <w:szCs w:val="16"/>
        </w:rPr>
        <w:t>END</w:t>
      </w:r>
    </w:p>
    <w:p w14:paraId="1A328513" w14:textId="77777777" w:rsidR="00587FFC" w:rsidRPr="00760004" w:rsidRDefault="00587FFC" w:rsidP="00587FFC">
      <w:pPr>
        <w:pStyle w:val="PlainText"/>
        <w:rPr>
          <w:rFonts w:ascii="Courier New" w:hAnsi="Courier New" w:cs="Courier New"/>
          <w:sz w:val="16"/>
          <w:szCs w:val="16"/>
        </w:rPr>
      </w:pPr>
    </w:p>
    <w:p w14:paraId="1F27E58C" w14:textId="77777777" w:rsidR="00587FFC" w:rsidRPr="00760004" w:rsidRDefault="00587FFC" w:rsidP="00F10A04">
      <w:pPr>
        <w:rPr>
          <w:highlight w:val="yellow"/>
        </w:rPr>
      </w:pPr>
    </w:p>
    <w:p w14:paraId="140DA576" w14:textId="77777777" w:rsidR="00C1575F" w:rsidRDefault="00C1575F">
      <w:pPr>
        <w:overflowPunct/>
        <w:autoSpaceDE/>
        <w:autoSpaceDN/>
        <w:adjustRightInd/>
        <w:spacing w:after="0"/>
        <w:textAlignment w:val="auto"/>
        <w:rPr>
          <w:rFonts w:ascii="Arial" w:hAnsi="Arial"/>
          <w:sz w:val="36"/>
        </w:rPr>
      </w:pPr>
      <w:r>
        <w:br w:type="page"/>
      </w:r>
    </w:p>
    <w:p w14:paraId="1A0E28B3" w14:textId="7A546E05" w:rsidR="00627EBF" w:rsidRPr="00760004" w:rsidRDefault="00080512" w:rsidP="009C05D9">
      <w:pPr>
        <w:pStyle w:val="Heading8"/>
      </w:pPr>
      <w:bookmarkStart w:id="245" w:name="_Toc65943310"/>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45"/>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4769BE2B" w14:textId="77777777" w:rsidR="00C1575F" w:rsidRDefault="00C1575F">
      <w:pPr>
        <w:overflowPunct/>
        <w:autoSpaceDE/>
        <w:autoSpaceDN/>
        <w:adjustRightInd/>
        <w:spacing w:after="0"/>
        <w:textAlignment w:val="auto"/>
        <w:rPr>
          <w:rFonts w:ascii="Arial" w:hAnsi="Arial"/>
          <w:sz w:val="36"/>
        </w:rPr>
      </w:pPr>
      <w:r>
        <w:br w:type="page"/>
      </w:r>
    </w:p>
    <w:p w14:paraId="07846181" w14:textId="7D7D3511" w:rsidR="00795485" w:rsidRPr="00760004" w:rsidRDefault="00795485" w:rsidP="00795485">
      <w:pPr>
        <w:pStyle w:val="Heading8"/>
        <w:rPr>
          <w:rFonts w:ascii="Consolas" w:hAnsi="Consolas" w:cs="Consolas"/>
          <w:sz w:val="19"/>
          <w:szCs w:val="19"/>
        </w:rPr>
      </w:pPr>
      <w:bookmarkStart w:id="246" w:name="_Toc65943311"/>
      <w:r w:rsidRPr="00760004">
        <w:t>Annex C (normative):</w:t>
      </w:r>
      <w:r w:rsidR="00C1575F">
        <w:br/>
      </w:r>
      <w:r w:rsidRPr="00760004">
        <w:t>XSD Schema for LI_X1 extensions</w:t>
      </w:r>
      <w:bookmarkEnd w:id="246"/>
    </w:p>
    <w:p w14:paraId="7C9D384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&lt;?</w:t>
      </w:r>
      <w:r w:rsidRPr="00760004">
        <w:rPr>
          <w:rFonts w:ascii="Consolas" w:hAnsi="Consolas" w:cs="Consolas"/>
          <w:color w:val="A31515"/>
          <w:sz w:val="19"/>
          <w:szCs w:val="19"/>
        </w:rPr>
        <w:t>xml</w:t>
      </w:r>
      <w:r w:rsidRPr="00760004">
        <w:rPr>
          <w:rFonts w:ascii="Consolas" w:hAnsi="Consolas" w:cs="Consolas"/>
          <w:color w:val="0000FF"/>
          <w:sz w:val="19"/>
          <w:szCs w:val="19"/>
        </w:rPr>
        <w:t xml:space="preserve"> </w:t>
      </w:r>
      <w:r w:rsidRPr="00760004">
        <w:rPr>
          <w:rFonts w:ascii="Consolas" w:hAnsi="Consolas" w:cs="Consolas"/>
          <w:color w:val="FF0000"/>
          <w:sz w:val="19"/>
          <w:szCs w:val="19"/>
        </w:rPr>
        <w:t>version</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1.0</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encoding</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utf-8</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685C2C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&lt;</w:t>
      </w:r>
      <w:r w:rsidRPr="00760004">
        <w:rPr>
          <w:rFonts w:ascii="Consolas" w:hAnsi="Consolas" w:cs="Consolas"/>
          <w:color w:val="A31515"/>
          <w:sz w:val="19"/>
          <w:szCs w:val="19"/>
        </w:rPr>
        <w:t>xs:schema</w:t>
      </w:r>
      <w:r w:rsidRPr="00760004">
        <w:rPr>
          <w:rFonts w:ascii="Consolas" w:hAnsi="Consolas" w:cs="Consolas"/>
          <w:color w:val="0000FF"/>
          <w:sz w:val="19"/>
          <w:szCs w:val="19"/>
        </w:rPr>
        <w:t xml:space="preserve"> </w:t>
      </w:r>
      <w:r w:rsidRPr="00760004">
        <w:rPr>
          <w:rFonts w:ascii="Consolas" w:hAnsi="Consolas" w:cs="Consolas"/>
          <w:color w:val="FF0000"/>
          <w:sz w:val="19"/>
          <w:szCs w:val="19"/>
        </w:rPr>
        <w:t>xmlns:xs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http://www.w3.org/2001/XMLSchema</w:t>
      </w:r>
      <w:r w:rsidRPr="00760004">
        <w:rPr>
          <w:rFonts w:ascii="Consolas" w:hAnsi="Consolas" w:cs="Consolas"/>
          <w:color w:val="000000"/>
          <w:sz w:val="19"/>
          <w:szCs w:val="19"/>
        </w:rPr>
        <w:t>"</w:t>
      </w:r>
    </w:p>
    <w:p w14:paraId="70D10BB5" w14:textId="75AFFBD3" w:rsidR="00E75346" w:rsidRPr="00760004" w:rsidRDefault="00E75346" w:rsidP="00E75346">
      <w:pPr>
        <w:spacing w:after="0"/>
        <w:rPr>
          <w:rFonts w:ascii="Consolas" w:hAnsi="Consolas" w:cs="Consolas"/>
          <w:color w:val="000000"/>
          <w:sz w:val="19"/>
          <w:szCs w:val="19"/>
        </w:rPr>
      </w:pPr>
      <w:r w:rsidRPr="00760004">
        <w:rPr>
          <w:rFonts w:ascii="Consolas" w:hAnsi="Consolas" w:cs="Consolas"/>
          <w:color w:val="0000FF"/>
          <w:sz w:val="19"/>
          <w:szCs w:val="19"/>
        </w:rPr>
        <w:t xml:space="preserve">           </w:t>
      </w:r>
      <w:r w:rsidRPr="00760004">
        <w:rPr>
          <w:rFonts w:ascii="Consolas" w:hAnsi="Consolas" w:cs="Consolas"/>
          <w:color w:val="FF0000"/>
          <w:sz w:val="19"/>
          <w:szCs w:val="19"/>
        </w:rPr>
        <w:t>xmlns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urn:3GPP:ns:li:3GPPX1Extensions:r16:v</w:t>
      </w:r>
      <w:r w:rsidR="00FD5571">
        <w:rPr>
          <w:rFonts w:ascii="Consolas" w:hAnsi="Consolas" w:cs="Consolas"/>
          <w:color w:val="0000FF"/>
          <w:sz w:val="19"/>
          <w:szCs w:val="19"/>
        </w:rPr>
        <w:t>3</w:t>
      </w:r>
      <w:r w:rsidRPr="00760004">
        <w:rPr>
          <w:rFonts w:ascii="Consolas" w:hAnsi="Consolas" w:cs="Consolas"/>
          <w:color w:val="000000"/>
          <w:sz w:val="19"/>
          <w:szCs w:val="19"/>
        </w:rPr>
        <w:t>"</w:t>
      </w:r>
    </w:p>
    <w:p w14:paraId="1EBB1D29" w14:textId="11E95916" w:rsidR="00E75346" w:rsidRPr="00760004" w:rsidRDefault="00E75346" w:rsidP="00E75346">
      <w:pPr>
        <w:spacing w:after="0"/>
        <w:rPr>
          <w:rFonts w:ascii="Consolas" w:hAnsi="Consolas" w:cs="Consolas"/>
          <w:color w:val="000000"/>
          <w:sz w:val="19"/>
          <w:szCs w:val="19"/>
        </w:rPr>
      </w:pPr>
      <w:r w:rsidRPr="00760004">
        <w:rPr>
          <w:rFonts w:ascii="Consolas" w:hAnsi="Consolas" w:cs="Consolas"/>
          <w:color w:val="0000FF"/>
          <w:sz w:val="19"/>
          <w:szCs w:val="19"/>
        </w:rPr>
        <w:t xml:space="preserve">           </w:t>
      </w:r>
      <w:r w:rsidRPr="00760004">
        <w:rPr>
          <w:rFonts w:ascii="Consolas" w:hAnsi="Consolas" w:cs="Consolas"/>
          <w:color w:val="FF0000"/>
          <w:sz w:val="19"/>
          <w:szCs w:val="19"/>
        </w:rPr>
        <w:t>targetNamespace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urn:3GPP:ns:li:3GPPX1Extensions:r16:v</w:t>
      </w:r>
      <w:r w:rsidR="00FD5571">
        <w:rPr>
          <w:rFonts w:ascii="Consolas" w:hAnsi="Consolas" w:cs="Consolas"/>
          <w:color w:val="0000FF"/>
          <w:sz w:val="19"/>
          <w:szCs w:val="19"/>
        </w:rPr>
        <w:t>3</w:t>
      </w:r>
      <w:r w:rsidRPr="00760004">
        <w:rPr>
          <w:rFonts w:ascii="Consolas" w:hAnsi="Consolas" w:cs="Consolas"/>
          <w:color w:val="000000"/>
          <w:sz w:val="19"/>
          <w:szCs w:val="19"/>
        </w:rPr>
        <w:t>"</w:t>
      </w:r>
    </w:p>
    <w:p w14:paraId="20AD898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w:t>
      </w:r>
      <w:r w:rsidRPr="00760004">
        <w:rPr>
          <w:rFonts w:ascii="Consolas" w:hAnsi="Consolas" w:cs="Consolas"/>
          <w:color w:val="FF0000"/>
          <w:sz w:val="19"/>
          <w:szCs w:val="19"/>
        </w:rPr>
        <w:t>elementFormDefault</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qualified</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C8190D4" w14:textId="77777777" w:rsidR="00795485" w:rsidRPr="00760004" w:rsidRDefault="00795485" w:rsidP="00795485">
      <w:pPr>
        <w:spacing w:after="0"/>
        <w:rPr>
          <w:rFonts w:ascii="Consolas" w:hAnsi="Consolas" w:cs="Consolas"/>
          <w:color w:val="000000"/>
          <w:sz w:val="19"/>
          <w:szCs w:val="19"/>
        </w:rPr>
      </w:pPr>
    </w:p>
    <w:p w14:paraId="3DC61293" w14:textId="77777777" w:rsidR="00CB3F71" w:rsidRDefault="00CB3F71" w:rsidP="00CB3F71">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w:t>
      </w:r>
      <w:r>
        <w:rPr>
          <w:rFonts w:ascii="Consolas" w:hAnsi="Consolas" w:cs="Consolas"/>
          <w:color w:val="000000"/>
          <w:sz w:val="19"/>
          <w:szCs w:val="19"/>
          <w:lang w:eastAsia="fr-FR"/>
        </w:rPr>
        <w:t>"</w:t>
      </w:r>
      <w:r>
        <w:rPr>
          <w:rFonts w:ascii="Consolas" w:hAnsi="Consolas" w:cs="Consolas"/>
          <w:color w:val="0000FF"/>
          <w:sz w:val="19"/>
          <w:szCs w:val="19"/>
          <w:lang w:eastAsia="fr-FR"/>
        </w:rPr>
        <w:t>&gt;&lt;/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519DE2D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X1Extensions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1152DE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148F975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Extension</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X1Extension</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1</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maxOccurs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unbounded</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63ACDD6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9B7D17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3B7D5A07" w14:textId="77777777" w:rsidR="004457CD" w:rsidRPr="00760004" w:rsidRDefault="004457CD" w:rsidP="004457CD">
      <w:pPr>
        <w:spacing w:after="0"/>
        <w:rPr>
          <w:rFonts w:ascii="Consolas" w:hAnsi="Consolas" w:cs="Consolas"/>
          <w:color w:val="000000"/>
          <w:sz w:val="19"/>
          <w:szCs w:val="19"/>
          <w:lang w:eastAsia="en-GB"/>
        </w:rPr>
      </w:pPr>
    </w:p>
    <w:p w14:paraId="74DC7E96" w14:textId="77777777" w:rsidR="00EE403F" w:rsidRDefault="00EE403F" w:rsidP="00EE403F">
      <w:pPr>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2287D00F"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PTCLIX1TargetIdentifierExtensions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4F45A3BE"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3DA79720"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1</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maxOccurs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unbounded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615D7E11"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ABA2B0A"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331208CF" w14:textId="77777777" w:rsidR="00722403" w:rsidRPr="00760004" w:rsidRDefault="00722403" w:rsidP="00722403">
      <w:pPr>
        <w:spacing w:after="0"/>
        <w:rPr>
          <w:rFonts w:ascii="Consolas" w:hAnsi="Consolas" w:cs="Consolas"/>
          <w:color w:val="000000"/>
          <w:sz w:val="19"/>
          <w:szCs w:val="19"/>
          <w:lang w:eastAsia="en-GB"/>
        </w:rPr>
      </w:pPr>
    </w:p>
    <w:p w14:paraId="55E8AF6F"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5A9F250A"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3932F15F"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MCPTTID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MCPTTID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22A6D6CF"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InstanceIdentifierURN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InstanceIdentifierURN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2A007004" w14:textId="758B855C" w:rsidR="00F05E90" w:rsidRDefault="00F05E90" w:rsidP="00F05E90">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sidRPr="00F05E90">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sidRPr="00F05E90">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sidRPr="00F05E90">
        <w:rPr>
          <w:rFonts w:ascii="Consolas" w:hAnsi="Consolas" w:cs="Consolas"/>
          <w:color w:val="0000FF"/>
          <w:sz w:val="19"/>
          <w:szCs w:val="19"/>
          <w:lang w:eastAsia="en-GB"/>
        </w:rPr>
        <w:t>PTCChatGroupID</w:t>
      </w:r>
      <w:r>
        <w:rPr>
          <w:rFonts w:ascii="Consolas" w:hAnsi="Consolas" w:cs="Consolas"/>
          <w:color w:val="000000"/>
          <w:sz w:val="19"/>
          <w:szCs w:val="19"/>
          <w:lang w:eastAsia="en-GB"/>
        </w:rPr>
        <w:t xml:space="preserve">" </w:t>
      </w:r>
      <w:r w:rsidRPr="00F05E90">
        <w:rPr>
          <w:rFonts w:ascii="Consolas" w:hAnsi="Consolas" w:cs="Consolas"/>
          <w:color w:val="FF0000"/>
          <w:sz w:val="19"/>
          <w:szCs w:val="19"/>
          <w:lang w:eastAsia="en-GB"/>
        </w:rPr>
        <w:t>type</w:t>
      </w:r>
      <w:r w:rsidRPr="007023DC">
        <w:rPr>
          <w:rFonts w:ascii="Consolas" w:hAnsi="Consolas" w:cs="Consolas"/>
          <w:color w:val="000000"/>
          <w:sz w:val="19"/>
          <w:szCs w:val="19"/>
          <w:lang w:eastAsia="en-GB"/>
        </w:rPr>
        <w:t>=</w:t>
      </w:r>
      <w:r>
        <w:rPr>
          <w:rFonts w:ascii="Consolas" w:hAnsi="Consolas" w:cs="Consolas"/>
          <w:color w:val="000000"/>
          <w:sz w:val="19"/>
          <w:szCs w:val="19"/>
          <w:lang w:eastAsia="en-GB"/>
        </w:rPr>
        <w:t>"</w:t>
      </w:r>
      <w:r w:rsidRPr="00F05E90">
        <w:rPr>
          <w:rFonts w:ascii="Consolas" w:hAnsi="Consolas" w:cs="Consolas"/>
          <w:color w:val="0000FF"/>
          <w:sz w:val="19"/>
          <w:szCs w:val="19"/>
          <w:lang w:eastAsia="en-GB"/>
        </w:rPr>
        <w:t>PTCChatGroupID</w:t>
      </w:r>
      <w:r>
        <w:rPr>
          <w:rFonts w:ascii="Consolas" w:hAnsi="Consolas" w:cs="Consolas"/>
          <w:color w:val="000000"/>
          <w:sz w:val="19"/>
          <w:szCs w:val="19"/>
          <w:lang w:eastAsia="en-GB"/>
        </w:rPr>
        <w:t>"</w:t>
      </w:r>
      <w:r w:rsidRPr="00F05E90">
        <w:rPr>
          <w:rFonts w:ascii="Consolas" w:hAnsi="Consolas" w:cs="Consolas"/>
          <w:color w:val="0000FF"/>
          <w:sz w:val="19"/>
          <w:szCs w:val="19"/>
          <w:lang w:eastAsia="en-GB"/>
        </w:rPr>
        <w:t>&gt;&lt;/</w:t>
      </w:r>
      <w:r w:rsidRPr="00F05E90">
        <w:rPr>
          <w:rFonts w:ascii="Consolas" w:hAnsi="Consolas" w:cs="Consolas"/>
          <w:color w:val="A31515"/>
          <w:sz w:val="19"/>
          <w:szCs w:val="19"/>
          <w:lang w:eastAsia="en-GB"/>
        </w:rPr>
        <w:t>xs:element</w:t>
      </w:r>
      <w:r w:rsidRPr="00F05E90">
        <w:rPr>
          <w:rFonts w:ascii="Consolas" w:hAnsi="Consolas" w:cs="Consolas"/>
          <w:color w:val="0000FF"/>
          <w:sz w:val="19"/>
          <w:szCs w:val="19"/>
          <w:lang w:eastAsia="en-GB"/>
        </w:rPr>
        <w:t>&gt;</w:t>
      </w:r>
    </w:p>
    <w:p w14:paraId="14FF3DBD"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1EF02792" w14:textId="77777777" w:rsidR="00722403" w:rsidRPr="00760004" w:rsidRDefault="00722403" w:rsidP="00722403">
      <w:pPr>
        <w:spacing w:after="0"/>
        <w:rPr>
          <w:rFonts w:ascii="Consolas" w:hAnsi="Consolas" w:cs="Consolas"/>
          <w:color w:val="000000"/>
          <w:sz w:val="19"/>
          <w:szCs w:val="19"/>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7E2AD072" w14:textId="77777777" w:rsidR="00722403" w:rsidRPr="00760004" w:rsidRDefault="00722403" w:rsidP="00722403">
      <w:pPr>
        <w:spacing w:after="0"/>
        <w:rPr>
          <w:rFonts w:ascii="Consolas" w:hAnsi="Consolas" w:cs="Consolas"/>
          <w:color w:val="000000"/>
          <w:sz w:val="19"/>
          <w:szCs w:val="19"/>
        </w:rPr>
      </w:pPr>
      <w:r w:rsidRPr="00760004">
        <w:rPr>
          <w:rFonts w:ascii="Consolas" w:hAnsi="Consolas" w:cs="Consolas"/>
          <w:color w:val="000000"/>
          <w:sz w:val="19"/>
          <w:szCs w:val="19"/>
        </w:rPr>
        <w:t xml:space="preserve">  </w:t>
      </w:r>
    </w:p>
    <w:p w14:paraId="40CC74F8"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="MCPTTID"&gt;</w:t>
      </w:r>
    </w:p>
    <w:p w14:paraId="0BD1EF59"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="xs:anyURI"&gt;&lt;/xs:restriction&gt;</w:t>
      </w:r>
    </w:p>
    <w:p w14:paraId="592FB35F"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&gt;</w:t>
      </w:r>
    </w:p>
    <w:p w14:paraId="40C6E6DB" w14:textId="16012A8A" w:rsidR="00722403" w:rsidRPr="00760004" w:rsidRDefault="00722403" w:rsidP="00722403">
      <w:pPr>
        <w:spacing w:after="0"/>
        <w:rPr>
          <w:rFonts w:ascii="Consolas" w:hAnsi="Consolas" w:cs="Consolas"/>
          <w:color w:val="000000"/>
          <w:sz w:val="19"/>
          <w:szCs w:val="19"/>
        </w:rPr>
      </w:pPr>
      <w:r w:rsidRPr="00760004">
        <w:rPr>
          <w:rFonts w:ascii="Consolas" w:hAnsi="Consolas" w:cs="Consolas"/>
          <w:color w:val="000000"/>
          <w:sz w:val="19"/>
          <w:szCs w:val="19"/>
        </w:rPr>
        <w:t xml:space="preserve">  </w:t>
      </w:r>
    </w:p>
    <w:p w14:paraId="17026EBF"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="InstanceIdentifierURN"&gt;</w:t>
      </w:r>
    </w:p>
    <w:p w14:paraId="427C1128"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="xs:anyURI"&gt;&lt;/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&gt;</w:t>
      </w:r>
    </w:p>
    <w:p w14:paraId="6A01FEF7" w14:textId="2CAB05E5"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&gt;</w:t>
      </w:r>
    </w:p>
    <w:p w14:paraId="6B6B74BF" w14:textId="699F304E" w:rsidR="00722403" w:rsidRPr="00760004" w:rsidRDefault="00722403" w:rsidP="00722403">
      <w:pPr>
        <w:spacing w:after="0"/>
        <w:rPr>
          <w:rFonts w:ascii="Consolas" w:hAnsi="Consolas" w:cs="Consolas"/>
          <w:color w:val="000000"/>
          <w:sz w:val="19"/>
          <w:szCs w:val="19"/>
        </w:rPr>
      </w:pPr>
    </w:p>
    <w:p w14:paraId="609C9349"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="PTCChatGroupID"&gt;</w:t>
      </w:r>
    </w:p>
    <w:p w14:paraId="20BE55C7"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="xs:anyURI"&gt;&lt;/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&gt;</w:t>
      </w:r>
    </w:p>
    <w:p w14:paraId="112B37DB"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&gt;</w:t>
      </w:r>
    </w:p>
    <w:p w14:paraId="0DA07FDB" w14:textId="420A98C3" w:rsidR="00722403" w:rsidRPr="00760004" w:rsidRDefault="00722403" w:rsidP="00722403">
      <w:pPr>
        <w:spacing w:after="0"/>
        <w:rPr>
          <w:rFonts w:ascii="Consolas" w:hAnsi="Consolas" w:cs="Consolas"/>
          <w:color w:val="000000"/>
          <w:sz w:val="19"/>
          <w:szCs w:val="19"/>
        </w:rPr>
      </w:pPr>
    </w:p>
    <w:p w14:paraId="42039E82" w14:textId="77777777" w:rsidR="002B76AE" w:rsidRDefault="002B76AE" w:rsidP="002B76AE">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52F38008"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UPFLIT3TargetIdentifierExtensions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6283834D"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6A511D5A"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1</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maxOccurs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unbounded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44DFF39D"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E91B9C8"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17910F24" w14:textId="77777777" w:rsidR="004457CD" w:rsidRPr="00760004" w:rsidRDefault="004457CD" w:rsidP="004457CD">
      <w:pPr>
        <w:spacing w:after="0"/>
        <w:rPr>
          <w:rFonts w:ascii="Consolas" w:hAnsi="Consolas" w:cs="Consolas"/>
          <w:color w:val="000000"/>
          <w:sz w:val="19"/>
          <w:szCs w:val="19"/>
          <w:lang w:eastAsia="en-GB"/>
        </w:rPr>
      </w:pPr>
    </w:p>
    <w:p w14:paraId="32FE979E"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6C0B636F"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0BF28DC4"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7335562B"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PDRID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xs:unsignedInt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603791C7"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QERID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xs:unsignedInt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700346F9" w14:textId="77777777" w:rsidR="00AC298B" w:rsidRDefault="004457CD" w:rsidP="00AC298B">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NetworkInstance</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xs:hexBinary</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0F834221" w14:textId="48C6BCF0" w:rsidR="004457CD" w:rsidRPr="00760004" w:rsidRDefault="004457CD" w:rsidP="004457CD">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GTPTunnelDirection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GTPTunnelDirection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398CB532"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66100465"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0F85909A"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12092BBB" w14:textId="77777777" w:rsidR="004457CD" w:rsidRPr="00760004" w:rsidRDefault="004457CD" w:rsidP="004457CD">
      <w:pPr>
        <w:spacing w:after="0"/>
        <w:rPr>
          <w:rFonts w:ascii="Consolas" w:hAnsi="Consolas" w:cs="Consolas"/>
          <w:color w:val="000000"/>
          <w:sz w:val="19"/>
          <w:szCs w:val="19"/>
          <w:lang w:eastAsia="en-GB"/>
        </w:rPr>
      </w:pPr>
    </w:p>
    <w:p w14:paraId="04DF58DD"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0760C50B"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2673F7A9"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xs:unsignedLong</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49F0DEDE"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38A2C7A3"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57D17BA6"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6F0719BB" w14:textId="77777777" w:rsidR="00246493" w:rsidRDefault="004457C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6CD49D33" w14:textId="77777777" w:rsidR="00246493" w:rsidRDefault="00246493" w:rsidP="00246493">
      <w:pPr>
        <w:spacing w:after="0"/>
        <w:rPr>
          <w:rFonts w:ascii="Consolas" w:hAnsi="Consolas" w:cs="Consolas"/>
          <w:color w:val="000000"/>
          <w:sz w:val="19"/>
          <w:szCs w:val="19"/>
          <w:lang w:eastAsia="fr-FR"/>
        </w:rPr>
      </w:pPr>
    </w:p>
    <w:p w14:paraId="76C8593E"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7F14A2DF"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5B92EE2"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xs:unsignedInt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3C488744"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457A1C83"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78A49B23"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DE08DD7"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0AAE6253" w14:textId="77777777" w:rsidR="004457CD" w:rsidRPr="00760004" w:rsidRDefault="004457CD" w:rsidP="004457CD">
      <w:pPr>
        <w:spacing w:after="0"/>
        <w:rPr>
          <w:rFonts w:ascii="Consolas" w:hAnsi="Consolas" w:cs="Consolas"/>
          <w:color w:val="000000"/>
          <w:sz w:val="19"/>
          <w:szCs w:val="19"/>
          <w:lang w:eastAsia="en-GB"/>
        </w:rPr>
      </w:pPr>
    </w:p>
    <w:p w14:paraId="040E0005" w14:textId="77777777" w:rsidR="00246493" w:rsidRDefault="00B23776" w:rsidP="00246493">
      <w:pPr>
        <w:spacing w:after="0"/>
        <w:rPr>
          <w:rFonts w:ascii="Consolas" w:hAnsi="Consolas" w:cs="Consolas"/>
          <w:color w:val="000000"/>
          <w:sz w:val="19"/>
          <w:szCs w:val="19"/>
          <w:lang w:eastAsia="fr-FR"/>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8F21B0" w14:textId="2823775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60C4DDC"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21139A22"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080CE073"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710B43F0" w14:textId="77777777" w:rsidR="00B23776" w:rsidRPr="00010130"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583A35D0" w14:textId="77777777" w:rsidR="00B23776" w:rsidRDefault="00B23776" w:rsidP="00B23776">
      <w:pPr>
        <w:spacing w:after="0"/>
        <w:rPr>
          <w:rFonts w:ascii="Consolas" w:hAnsi="Consolas" w:cs="Consolas"/>
          <w:color w:val="000000"/>
          <w:sz w:val="19"/>
          <w:szCs w:val="19"/>
        </w:rPr>
      </w:pPr>
    </w:p>
    <w:p w14:paraId="4C2F4E7E"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lang w:eastAsia="fr-FR"/>
        </w:rPr>
        <w:t>IdentifierAssociationExtensions</w:t>
      </w:r>
      <w:r>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lang w:eastAsia="fr-FR"/>
        </w:rPr>
        <w:t>IdentifierAssociationExtensions</w:t>
      </w:r>
      <w:r>
        <w:rPr>
          <w:rFonts w:ascii="Consolas" w:hAnsi="Consolas" w:cs="Consolas"/>
          <w:color w:val="000000"/>
          <w:sz w:val="19"/>
          <w:szCs w:val="19"/>
        </w:rPr>
        <w:t xml:space="preserve">" </w:t>
      </w:r>
      <w:r>
        <w:rPr>
          <w:rFonts w:ascii="Consolas" w:hAnsi="Consolas" w:cs="Consolas"/>
          <w:color w:val="0000FF"/>
          <w:sz w:val="19"/>
          <w:szCs w:val="19"/>
        </w:rPr>
        <w:t>&gt;</w:t>
      </w:r>
      <w:r>
        <w:rPr>
          <w:rFonts w:ascii="Consolas" w:hAnsi="Consolas" w:cs="Consolas"/>
          <w:color w:val="0000FF"/>
          <w:sz w:val="19"/>
          <w:szCs w:val="19"/>
          <w:lang w:eastAsia="en-GB"/>
        </w:rPr>
        <w: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DE3211F"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1D7A8AF0"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130E984"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C7B15A4"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4073101" w14:textId="77777777" w:rsidR="00246493" w:rsidRDefault="00B23776" w:rsidP="00246493">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3640E1B" w14:textId="22EFB3E1" w:rsidR="00E82EE5" w:rsidRDefault="00E82EE5" w:rsidP="00E82EE5">
      <w:pPr>
        <w:spacing w:after="0"/>
        <w:rPr>
          <w:rFonts w:ascii="Consolas" w:hAnsi="Consolas" w:cs="Consolas"/>
          <w:color w:val="000000"/>
          <w:sz w:val="19"/>
          <w:szCs w:val="19"/>
        </w:rPr>
      </w:pPr>
      <w:r>
        <w:rPr>
          <w:rFonts w:ascii="Consolas" w:hAnsi="Consolas" w:cs="Consolas"/>
          <w:color w:val="0000FF"/>
          <w:sz w:val="19"/>
          <w:szCs w:val="19"/>
        </w:rPr>
        <w:t xml:space="preserve">      &lt;</w:t>
      </w:r>
      <w:r w:rsidRPr="0043740E">
        <w:rPr>
          <w:rFonts w:ascii="Consolas" w:hAnsi="Consolas" w:cs="Consolas"/>
          <w:color w:val="A31515"/>
          <w:sz w:val="19"/>
          <w:szCs w:val="19"/>
        </w:rPr>
        <w:t>xs:element</w:t>
      </w:r>
      <w:r>
        <w:rPr>
          <w:rFonts w:ascii="Consolas" w:hAnsi="Consolas" w:cs="Consolas"/>
          <w:color w:val="0000FF"/>
          <w:sz w:val="19"/>
          <w:szCs w:val="19"/>
        </w:rPr>
        <w:t xml:space="preserve"> </w:t>
      </w:r>
      <w:r w:rsidRPr="0043740E">
        <w:rPr>
          <w:rFonts w:ascii="Consolas" w:hAnsi="Consolas" w:cs="Consolas"/>
          <w:color w:val="FF0000"/>
          <w:sz w:val="19"/>
          <w:szCs w:val="19"/>
        </w:rPr>
        <w:t>name</w:t>
      </w:r>
      <w:r>
        <w:rPr>
          <w:rFonts w:ascii="Consolas" w:hAnsi="Consolas" w:cs="Consolas"/>
          <w:color w:val="0000FF"/>
          <w:sz w:val="19"/>
          <w:szCs w:val="19"/>
        </w:rPr>
        <w:t>=</w:t>
      </w:r>
      <w:r w:rsidRPr="0043740E">
        <w:rPr>
          <w:rFonts w:ascii="Consolas" w:hAnsi="Consolas" w:cs="Consolas"/>
          <w:color w:val="000000"/>
          <w:sz w:val="19"/>
          <w:szCs w:val="19"/>
        </w:rPr>
        <w:t>"</w:t>
      </w:r>
      <w:r>
        <w:rPr>
          <w:rFonts w:ascii="Consolas" w:hAnsi="Consolas" w:cs="Consolas"/>
          <w:color w:val="0000FF"/>
          <w:sz w:val="19"/>
          <w:szCs w:val="19"/>
        </w:rPr>
        <w:t>SMSFExtensions</w:t>
      </w:r>
      <w:r w:rsidRPr="0043740E">
        <w:rPr>
          <w:rFonts w:ascii="Consolas" w:hAnsi="Consolas" w:cs="Consolas"/>
          <w:color w:val="000000"/>
          <w:sz w:val="19"/>
          <w:szCs w:val="19"/>
        </w:rPr>
        <w:t>"</w:t>
      </w:r>
      <w:r>
        <w:rPr>
          <w:rFonts w:ascii="Consolas" w:hAnsi="Consolas" w:cs="Consolas"/>
          <w:color w:val="0000FF"/>
          <w:sz w:val="19"/>
          <w:szCs w:val="19"/>
        </w:rPr>
        <w:t xml:space="preserve"> </w:t>
      </w:r>
      <w:r w:rsidRPr="0043740E">
        <w:rPr>
          <w:rFonts w:ascii="Consolas" w:hAnsi="Consolas" w:cs="Consolas"/>
          <w:color w:val="FF0000"/>
          <w:sz w:val="19"/>
          <w:szCs w:val="19"/>
        </w:rPr>
        <w:t>type</w:t>
      </w:r>
      <w:r>
        <w:rPr>
          <w:rFonts w:ascii="Consolas" w:hAnsi="Consolas" w:cs="Consolas"/>
          <w:color w:val="0000FF"/>
          <w:sz w:val="19"/>
          <w:szCs w:val="19"/>
        </w:rPr>
        <w:t>=</w:t>
      </w:r>
      <w:r w:rsidRPr="0043740E">
        <w:rPr>
          <w:rFonts w:ascii="Consolas" w:hAnsi="Consolas" w:cs="Consolas"/>
          <w:color w:val="000000"/>
          <w:sz w:val="19"/>
          <w:szCs w:val="19"/>
        </w:rPr>
        <w:t>"</w:t>
      </w:r>
      <w:r>
        <w:rPr>
          <w:rFonts w:ascii="Consolas" w:hAnsi="Consolas" w:cs="Consolas"/>
          <w:color w:val="0000FF"/>
          <w:sz w:val="19"/>
          <w:szCs w:val="19"/>
        </w:rPr>
        <w:t>SMSFProvisioningExtensions</w:t>
      </w:r>
      <w:r w:rsidRPr="0043740E">
        <w:rPr>
          <w:rFonts w:ascii="Consolas" w:hAnsi="Consolas" w:cs="Consolas"/>
          <w:color w:val="000000"/>
          <w:sz w:val="19"/>
          <w:szCs w:val="19"/>
        </w:rPr>
        <w:t>"</w:t>
      </w:r>
      <w:r>
        <w:rPr>
          <w:rFonts w:ascii="Consolas" w:hAnsi="Consolas" w:cs="Consolas"/>
          <w:color w:val="0000FF"/>
          <w:sz w:val="19"/>
          <w:szCs w:val="19"/>
        </w:rPr>
        <w:t>&gt;&lt;/</w:t>
      </w:r>
      <w:r w:rsidRPr="0043740E">
        <w:rPr>
          <w:rFonts w:ascii="Consolas" w:hAnsi="Consolas" w:cs="Consolas"/>
          <w:color w:val="A31515"/>
          <w:sz w:val="19"/>
          <w:szCs w:val="19"/>
        </w:rPr>
        <w:t>xs:element</w:t>
      </w:r>
      <w:r>
        <w:rPr>
          <w:rFonts w:ascii="Consolas" w:hAnsi="Consolas" w:cs="Consolas"/>
          <w:color w:val="0000FF"/>
          <w:sz w:val="19"/>
          <w:szCs w:val="19"/>
        </w:rPr>
        <w:t>&gt;</w:t>
      </w:r>
    </w:p>
    <w:p w14:paraId="19E8B474" w14:textId="77777777" w:rsidR="00B23776" w:rsidRDefault="00B23776" w:rsidP="00B23776">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Pr>
          <w:rFonts w:ascii="Consolas" w:hAnsi="Consolas" w:cs="Consolas"/>
          <w:color w:val="0000FF"/>
          <w:sz w:val="19"/>
          <w:szCs w:val="19"/>
        </w:rPr>
        <w:t>&lt;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w:t>
      </w:r>
      <w:r w:rsidRPr="007E67B8">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IdentifierAssociationExtensions</w:t>
      </w:r>
      <w:r w:rsidRPr="007E67B8">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F5F7CC4"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D422EA3"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Pr="00760004" w:rsidRDefault="00795485" w:rsidP="00795485">
      <w:pPr>
        <w:spacing w:after="0"/>
        <w:rPr>
          <w:rFonts w:ascii="Consolas" w:hAnsi="Consolas" w:cs="Consolas"/>
          <w:color w:val="000000"/>
          <w:sz w:val="19"/>
          <w:szCs w:val="19"/>
        </w:rPr>
      </w:pPr>
    </w:p>
    <w:p w14:paraId="5AA8F9D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LALSLILCSTargetProvisioningExtensions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F85F0F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07A2C9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PositioningServiceType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PositioningServiceType</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A0D762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PositioningPeriodicity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PositioningPeriodicity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17B3D3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3FE9436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2CB6BA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00EDF070" w14:textId="77777777" w:rsidR="00795485" w:rsidRPr="00760004" w:rsidRDefault="00795485" w:rsidP="00795485">
      <w:pPr>
        <w:spacing w:after="0"/>
        <w:rPr>
          <w:rFonts w:ascii="Consolas" w:hAnsi="Consolas" w:cs="Consolas"/>
          <w:color w:val="000000"/>
          <w:sz w:val="19"/>
          <w:szCs w:val="19"/>
        </w:rPr>
      </w:pPr>
    </w:p>
    <w:p w14:paraId="432DBB7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PositioningServiceType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C7CFE8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23E290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Immediate</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55B81DF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Periodic</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1363AB9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71BB4FB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39ED3934" w14:textId="77777777" w:rsidR="00795485" w:rsidRPr="00760004" w:rsidRDefault="00795485" w:rsidP="00795485">
      <w:pPr>
        <w:spacing w:after="0"/>
        <w:rPr>
          <w:rFonts w:ascii="Consolas" w:hAnsi="Consolas" w:cs="Consolas"/>
          <w:color w:val="000000"/>
          <w:sz w:val="19"/>
          <w:szCs w:val="19"/>
        </w:rPr>
      </w:pPr>
    </w:p>
    <w:p w14:paraId="5CB85C20"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PositioningPeriodicity</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7B3287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F244C3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4E8C1AB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6FEAB92C" w14:textId="77777777" w:rsidR="00795485" w:rsidRPr="00760004" w:rsidRDefault="00795485" w:rsidP="00795485">
      <w:pPr>
        <w:spacing w:after="0"/>
        <w:rPr>
          <w:rFonts w:ascii="Consolas" w:hAnsi="Consolas" w:cs="Consolas"/>
          <w:color w:val="000000"/>
          <w:sz w:val="19"/>
          <w:szCs w:val="19"/>
        </w:rPr>
      </w:pPr>
    </w:p>
    <w:p w14:paraId="1ACEB82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77AC09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B3B9C0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RequestedLocationType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RequestedLocationType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08DD885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RequestedResponseType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RequestedResponseType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35C45C9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MaxLocationAge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921687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ResponseTimingRequired</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ResponseTimingRequired</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21B1AC5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ResponseTimer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382D834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HorizontalAccuracy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NumberWithQOSClass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5116C4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AltitudeAccuracy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NumberWithQOSClass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8735F1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MotionStateRequest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EmptyElement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0D14E9C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6583B2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31E1F6D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RequestedLocationType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4C6C43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862110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CURRENT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05330E7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CURRENT_OR_LAST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12BF6A9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5468D78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793334DC" w14:textId="77777777" w:rsidR="00795485" w:rsidRPr="00760004" w:rsidRDefault="00795485" w:rsidP="00795485">
      <w:pPr>
        <w:spacing w:after="0"/>
        <w:rPr>
          <w:rFonts w:ascii="Consolas" w:hAnsi="Consolas" w:cs="Consolas"/>
          <w:color w:val="000000"/>
          <w:sz w:val="19"/>
          <w:szCs w:val="19"/>
        </w:rPr>
      </w:pPr>
    </w:p>
    <w:p w14:paraId="3C7FD68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RequestedResponseType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F54F300"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8FAFC3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SYNC</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5FAA090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ASYNC</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1928CC2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4D2CA4A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44B53BC9" w14:textId="77777777" w:rsidR="00795485" w:rsidRPr="00760004" w:rsidRDefault="00795485" w:rsidP="00795485">
      <w:pPr>
        <w:spacing w:after="0"/>
        <w:rPr>
          <w:rFonts w:ascii="Consolas" w:hAnsi="Consolas" w:cs="Consolas"/>
          <w:color w:val="000000"/>
          <w:sz w:val="19"/>
          <w:szCs w:val="19"/>
        </w:rPr>
      </w:pPr>
    </w:p>
    <w:p w14:paraId="77C372C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ResponseTimingRequired</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017E1B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F3AE8A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NO_DELAY</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21FBE08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LOW_DELAY</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56E0712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DELAY_TOL</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7B62D40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196C834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72F5354C" w14:textId="77777777" w:rsidR="00795485" w:rsidRPr="00760004" w:rsidRDefault="00795485" w:rsidP="00795485">
      <w:pPr>
        <w:spacing w:after="0"/>
        <w:rPr>
          <w:rFonts w:ascii="Consolas" w:hAnsi="Consolas" w:cs="Consolas"/>
          <w:color w:val="000000"/>
          <w:sz w:val="19"/>
          <w:szCs w:val="19"/>
        </w:rPr>
      </w:pPr>
    </w:p>
    <w:p w14:paraId="440AA42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NumberWithQOSClass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747B28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xs:simpleContent</w:t>
      </w:r>
      <w:r w:rsidRPr="00760004">
        <w:rPr>
          <w:rFonts w:ascii="Consolas" w:hAnsi="Consolas" w:cs="Consolas"/>
          <w:color w:val="0000FF"/>
          <w:sz w:val="19"/>
          <w:szCs w:val="19"/>
        </w:rPr>
        <w:t>&gt;</w:t>
      </w:r>
    </w:p>
    <w:p w14:paraId="44998AE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xs:extension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5172F59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xs:attribute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qos_class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QOSClass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xs:attribute</w:t>
      </w:r>
      <w:r w:rsidRPr="00760004">
        <w:rPr>
          <w:rFonts w:ascii="Consolas" w:hAnsi="Consolas" w:cs="Consolas"/>
          <w:color w:val="0000FF"/>
          <w:sz w:val="19"/>
          <w:szCs w:val="19"/>
        </w:rPr>
        <w:t>&gt;</w:t>
      </w:r>
    </w:p>
    <w:p w14:paraId="42459A9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xs:extension</w:t>
      </w:r>
      <w:r w:rsidRPr="00760004">
        <w:rPr>
          <w:rFonts w:ascii="Consolas" w:hAnsi="Consolas" w:cs="Consolas"/>
          <w:color w:val="0000FF"/>
          <w:sz w:val="19"/>
          <w:szCs w:val="19"/>
        </w:rPr>
        <w:t>&gt;</w:t>
      </w:r>
    </w:p>
    <w:p w14:paraId="03489E2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xs:simpleContent</w:t>
      </w:r>
      <w:r w:rsidRPr="00760004">
        <w:rPr>
          <w:rFonts w:ascii="Consolas" w:hAnsi="Consolas" w:cs="Consolas"/>
          <w:color w:val="0000FF"/>
          <w:sz w:val="19"/>
          <w:szCs w:val="19"/>
        </w:rPr>
        <w:t>&gt;</w:t>
      </w:r>
    </w:p>
    <w:p w14:paraId="13E7E4F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42484E79" w14:textId="77777777" w:rsidR="00795485" w:rsidRPr="00760004" w:rsidRDefault="00795485" w:rsidP="00795485">
      <w:pPr>
        <w:spacing w:after="0"/>
        <w:rPr>
          <w:rFonts w:ascii="Consolas" w:hAnsi="Consolas" w:cs="Consolas"/>
          <w:color w:val="000000"/>
          <w:sz w:val="19"/>
          <w:szCs w:val="19"/>
        </w:rPr>
      </w:pPr>
    </w:p>
    <w:p w14:paraId="6AF747E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QOSClass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B8E61D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04CC8A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ASSURED</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6CB9998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BEST_EFFORT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2744F15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1AEA9FB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35FD3F64" w14:textId="77777777" w:rsidR="00795485" w:rsidRPr="00760004" w:rsidRDefault="00795485" w:rsidP="00795485">
      <w:pPr>
        <w:spacing w:after="0"/>
        <w:rPr>
          <w:rFonts w:ascii="Consolas" w:hAnsi="Consolas" w:cs="Consolas"/>
          <w:color w:val="000000"/>
          <w:sz w:val="19"/>
          <w:szCs w:val="19"/>
        </w:rPr>
      </w:pPr>
    </w:p>
    <w:p w14:paraId="4F759CF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EmptyElement</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E14A8E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9A127B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267EA54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639754E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3FA21AE2" w14:textId="77777777" w:rsidR="00795485" w:rsidRPr="00760004" w:rsidRDefault="00795485" w:rsidP="00795485">
      <w:pPr>
        <w:spacing w:after="0"/>
        <w:rPr>
          <w:rFonts w:ascii="Consolas" w:hAnsi="Consolas" w:cs="Consolas"/>
          <w:color w:val="000000"/>
          <w:sz w:val="19"/>
          <w:szCs w:val="19"/>
        </w:rPr>
      </w:pPr>
    </w:p>
    <w:p w14:paraId="48EE239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LALSLTFProvisioningExtensions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2D77F3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50383F6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LILCSClientAddress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LILCSClientIPAddress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8E4B41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8DD011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17F8E1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457A23A7" w14:textId="77777777" w:rsidR="00795485" w:rsidRPr="00760004" w:rsidRDefault="00795485" w:rsidP="00795485">
      <w:pPr>
        <w:spacing w:after="0"/>
        <w:rPr>
          <w:rFonts w:ascii="Consolas" w:hAnsi="Consolas" w:cs="Consolas"/>
          <w:color w:val="000000"/>
          <w:sz w:val="19"/>
          <w:szCs w:val="19"/>
        </w:rPr>
      </w:pPr>
    </w:p>
    <w:p w14:paraId="79B692B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LILCSClientIPAddress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C27302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3670031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023373F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AF529D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A5400A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03A97FF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189FF78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4BE80874" w14:textId="77777777" w:rsidR="00795485" w:rsidRPr="00760004" w:rsidRDefault="00795485" w:rsidP="00795485">
      <w:pPr>
        <w:spacing w:after="0"/>
        <w:rPr>
          <w:rFonts w:ascii="Consolas" w:hAnsi="Consolas" w:cs="Consolas"/>
          <w:color w:val="000000"/>
          <w:sz w:val="19"/>
          <w:szCs w:val="19"/>
        </w:rPr>
      </w:pPr>
    </w:p>
    <w:p w14:paraId="1F99212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5098EAC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xs:token</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573641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xs:pattern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((25[0-5]|2[0-4][0-9]|[01]?[0-9]?[0-9])\.){3}(25[0-5]|2[0-4][0-9]|[01]?[0-9]?[0-9])</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6D41FC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12D4B39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04FAA9E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w:t>
      </w:r>
    </w:p>
    <w:p w14:paraId="1F55F5E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FC6EAE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xs:token</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D2F10F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xs:pattern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([0-9a-f]{4}:){7}([0-9a-f]{4})</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1AA942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2803178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19AB659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w:t>
      </w:r>
    </w:p>
    <w:p w14:paraId="5F647AB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PDHRReportingExtensions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CC48EC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BA743E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PDHType</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2AE4272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DBE7B7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5F92CFC7" w14:textId="77777777" w:rsidR="00795485" w:rsidRPr="00760004" w:rsidRDefault="00795485" w:rsidP="00795485">
      <w:pPr>
        <w:spacing w:after="0"/>
        <w:rPr>
          <w:rFonts w:ascii="Consolas" w:hAnsi="Consolas" w:cs="Consolas"/>
          <w:color w:val="000000"/>
          <w:sz w:val="19"/>
          <w:szCs w:val="19"/>
        </w:rPr>
      </w:pPr>
    </w:p>
    <w:p w14:paraId="1E39FFC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21734A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3F4B30E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EmptyElement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29FBFA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PDSRParameters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0588F45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721272B0"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48C6B5E9" w14:textId="77777777" w:rsidR="00795485" w:rsidRPr="00760004" w:rsidRDefault="00795485" w:rsidP="00795485">
      <w:pPr>
        <w:spacing w:after="0"/>
        <w:rPr>
          <w:rFonts w:ascii="Consolas" w:hAnsi="Consolas" w:cs="Consolas"/>
          <w:color w:val="000000"/>
          <w:sz w:val="19"/>
          <w:szCs w:val="19"/>
        </w:rPr>
      </w:pPr>
    </w:p>
    <w:p w14:paraId="0A3D7BB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PDSRParameters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3C1088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4F712172" w14:textId="3A90CC8E"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PDSRTriggerType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PDSRTriggerType</w:t>
      </w:r>
      <w:r w:rsidR="005C491A">
        <w:rPr>
          <w:rFonts w:ascii="Consolas" w:hAnsi="Consolas" w:cs="Consolas"/>
          <w:color w:val="0000FF"/>
          <w:sz w:val="19"/>
          <w:szCs w:val="19"/>
        </w:rPr>
        <w:t>"</w:t>
      </w:r>
      <w:r w:rsidR="00F36A8D">
        <w:rPr>
          <w:rFonts w:ascii="Consolas" w:hAnsi="Consolas" w:cs="Consolas"/>
          <w:color w:val="000000"/>
          <w:sz w:val="19"/>
          <w:szCs w:val="19"/>
        </w:rPr>
        <w:t xml:space="preserve"> </w:t>
      </w:r>
      <w:r w:rsidR="00F36A8D">
        <w:rPr>
          <w:rFonts w:ascii="Consolas" w:hAnsi="Consolas" w:cs="Consolas"/>
          <w:color w:val="FF0000"/>
          <w:sz w:val="19"/>
          <w:szCs w:val="19"/>
        </w:rPr>
        <w:t>minOccurs</w:t>
      </w:r>
      <w:r w:rsidR="00F36A8D">
        <w:rPr>
          <w:rFonts w:ascii="Consolas" w:hAnsi="Consolas" w:cs="Consolas"/>
          <w:color w:val="0000FF"/>
          <w:sz w:val="19"/>
          <w:szCs w:val="19"/>
        </w:rPr>
        <w:t>=</w:t>
      </w:r>
      <w:r w:rsidR="00F36A8D">
        <w:rPr>
          <w:rFonts w:ascii="Consolas" w:hAnsi="Consolas" w:cs="Consolas"/>
          <w:color w:val="000000"/>
          <w:sz w:val="19"/>
          <w:szCs w:val="19"/>
        </w:rPr>
        <w:t>"</w:t>
      </w:r>
      <w:r w:rsidR="00F36A8D">
        <w:rPr>
          <w:rFonts w:ascii="Consolas" w:hAnsi="Consolas" w:cs="Consolas"/>
          <w:color w:val="0000FF"/>
          <w:sz w:val="19"/>
          <w:szCs w:val="19"/>
        </w:rPr>
        <w:t>1</w:t>
      </w:r>
      <w:r w:rsidR="00F36A8D">
        <w:rPr>
          <w:rFonts w:ascii="Consolas" w:hAnsi="Consolas" w:cs="Consolas"/>
          <w:color w:val="000000"/>
          <w:sz w:val="19"/>
          <w:szCs w:val="19"/>
        </w:rPr>
        <w:t>"</w:t>
      </w:r>
      <w:r w:rsidR="00F36A8D">
        <w:rPr>
          <w:rFonts w:ascii="Consolas" w:hAnsi="Consolas" w:cs="Consolas"/>
          <w:color w:val="0000FF"/>
          <w:sz w:val="19"/>
          <w:szCs w:val="19"/>
        </w:rPr>
        <w:t xml:space="preserve"> </w:t>
      </w:r>
      <w:r w:rsidR="00F36A8D">
        <w:rPr>
          <w:rFonts w:ascii="Consolas" w:hAnsi="Consolas" w:cs="Consolas"/>
          <w:color w:val="FF0000"/>
          <w:sz w:val="19"/>
          <w:szCs w:val="19"/>
        </w:rPr>
        <w:t>maxOccurs</w:t>
      </w:r>
      <w:r w:rsidR="00F36A8D">
        <w:rPr>
          <w:rFonts w:ascii="Consolas" w:hAnsi="Consolas" w:cs="Consolas"/>
          <w:color w:val="0000FF"/>
          <w:sz w:val="19"/>
          <w:szCs w:val="19"/>
        </w:rPr>
        <w:t>=</w:t>
      </w:r>
      <w:r w:rsidR="00F36A8D">
        <w:rPr>
          <w:rFonts w:ascii="Consolas" w:hAnsi="Consolas" w:cs="Consolas"/>
          <w:color w:val="000000"/>
          <w:sz w:val="19"/>
          <w:szCs w:val="19"/>
        </w:rPr>
        <w:t>"</w:t>
      </w:r>
      <w:r w:rsidR="00F36A8D">
        <w:rPr>
          <w:rFonts w:ascii="Consolas" w:hAnsi="Consolas" w:cs="Consolas"/>
          <w:color w:val="0000FF"/>
          <w:sz w:val="19"/>
          <w:szCs w:val="19"/>
        </w:rPr>
        <w:t>unbounded</w:t>
      </w:r>
      <w:r w:rsidR="00F36A8D">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21CFCB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6D18AED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66F808DA" w14:textId="77777777" w:rsidR="00795485" w:rsidRPr="00760004" w:rsidRDefault="00795485" w:rsidP="00795485">
      <w:pPr>
        <w:spacing w:after="0"/>
        <w:rPr>
          <w:rFonts w:ascii="Consolas" w:hAnsi="Consolas" w:cs="Consolas"/>
          <w:color w:val="000000"/>
          <w:sz w:val="19"/>
          <w:szCs w:val="19"/>
        </w:rPr>
      </w:pPr>
    </w:p>
    <w:p w14:paraId="54788D8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PDSRTriggerType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FDB4BD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0AF8527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TimerExpiry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TimerExpiryInSeconds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73815CC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PacketCount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4D1103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ByteCount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2366EFC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3F0AA10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0B370192" w14:textId="77777777" w:rsidR="00570A31" w:rsidRDefault="00570A31" w:rsidP="00570A31">
      <w:pPr>
        <w:spacing w:after="0"/>
        <w:rPr>
          <w:rFonts w:ascii="Consolas" w:hAnsi="Consolas" w:cs="Consolas"/>
          <w:color w:val="000000"/>
          <w:sz w:val="19"/>
          <w:szCs w:val="19"/>
        </w:rPr>
      </w:pPr>
    </w:p>
    <w:p w14:paraId="5843F7E2"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xs:complexType</w:t>
      </w:r>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SMSFProvisioningExtensions</w:t>
      </w:r>
      <w:r>
        <w:rPr>
          <w:rFonts w:ascii="Consolas" w:hAnsi="Consolas" w:cs="Consolas"/>
          <w:color w:val="000000"/>
          <w:sz w:val="19"/>
          <w:szCs w:val="19"/>
        </w:rPr>
        <w:t>"</w:t>
      </w:r>
      <w:r w:rsidRPr="0043740E">
        <w:rPr>
          <w:rFonts w:ascii="Consolas" w:hAnsi="Consolas" w:cs="Consolas"/>
          <w:color w:val="0000FF"/>
          <w:sz w:val="19"/>
          <w:szCs w:val="19"/>
        </w:rPr>
        <w:t>&gt;</w:t>
      </w:r>
    </w:p>
    <w:p w14:paraId="42897BA2"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xs:sequence</w:t>
      </w:r>
      <w:r w:rsidRPr="0043740E">
        <w:rPr>
          <w:rFonts w:ascii="Consolas" w:hAnsi="Consolas" w:cs="Consolas"/>
          <w:color w:val="0000FF"/>
          <w:sz w:val="19"/>
          <w:szCs w:val="19"/>
        </w:rPr>
        <w:t>&gt;</w:t>
      </w:r>
    </w:p>
    <w:p w14:paraId="2F58CA39"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r w:rsidRPr="0043740E">
        <w:rPr>
          <w:rFonts w:ascii="Consolas" w:hAnsi="Consolas" w:cs="Consolas"/>
          <w:color w:val="A31515"/>
          <w:sz w:val="19"/>
          <w:szCs w:val="19"/>
        </w:rPr>
        <w:t>xs:element</w:t>
      </w:r>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TruncateTPUserData</w:t>
      </w:r>
      <w:r>
        <w:rPr>
          <w:rFonts w:ascii="Consolas" w:hAnsi="Consolas" w:cs="Consolas"/>
          <w:color w:val="000000"/>
          <w:sz w:val="19"/>
          <w:szCs w:val="19"/>
        </w:rPr>
        <w:t xml:space="preserve">" </w:t>
      </w:r>
      <w:r w:rsidRPr="0043740E">
        <w:rPr>
          <w:rFonts w:ascii="Consolas" w:hAnsi="Consolas" w:cs="Consolas"/>
          <w:color w:val="FF0000"/>
          <w:sz w:val="19"/>
          <w:szCs w:val="19"/>
        </w:rPr>
        <w:t>type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EmptyElement</w:t>
      </w:r>
      <w:r>
        <w:rPr>
          <w:rFonts w:ascii="Consolas" w:hAnsi="Consolas" w:cs="Consolas"/>
          <w:color w:val="000000"/>
          <w:sz w:val="19"/>
          <w:szCs w:val="19"/>
        </w:rPr>
        <w:t xml:space="preserve">" </w:t>
      </w:r>
      <w:r w:rsidRPr="0043740E">
        <w:rPr>
          <w:rFonts w:ascii="Consolas" w:hAnsi="Consolas" w:cs="Consolas"/>
          <w:color w:val="FF0000"/>
          <w:sz w:val="19"/>
          <w:szCs w:val="19"/>
        </w:rPr>
        <w:t>minOccurs</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0</w:t>
      </w:r>
      <w:r>
        <w:rPr>
          <w:rFonts w:ascii="Consolas" w:hAnsi="Consolas" w:cs="Consolas"/>
          <w:color w:val="000000"/>
          <w:sz w:val="19"/>
          <w:szCs w:val="19"/>
        </w:rPr>
        <w:t>"</w:t>
      </w:r>
      <w:r w:rsidRPr="0043740E">
        <w:rPr>
          <w:rFonts w:ascii="Consolas" w:hAnsi="Consolas" w:cs="Consolas"/>
          <w:color w:val="0000FF"/>
          <w:sz w:val="19"/>
          <w:szCs w:val="19"/>
        </w:rPr>
        <w:t>&gt;&lt;/</w:t>
      </w:r>
      <w:r w:rsidRPr="0043740E">
        <w:rPr>
          <w:rFonts w:ascii="Consolas" w:hAnsi="Consolas" w:cs="Consolas"/>
          <w:color w:val="A31515"/>
          <w:sz w:val="19"/>
          <w:szCs w:val="19"/>
        </w:rPr>
        <w:t>xs:element</w:t>
      </w:r>
      <w:r w:rsidRPr="0043740E">
        <w:rPr>
          <w:rFonts w:ascii="Consolas" w:hAnsi="Consolas" w:cs="Consolas"/>
          <w:color w:val="0000FF"/>
          <w:sz w:val="19"/>
          <w:szCs w:val="19"/>
        </w:rPr>
        <w:t>&gt;</w:t>
      </w:r>
    </w:p>
    <w:p w14:paraId="7C52B469"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xs:sequence</w:t>
      </w:r>
      <w:r w:rsidRPr="0043740E">
        <w:rPr>
          <w:rFonts w:ascii="Consolas" w:hAnsi="Consolas" w:cs="Consolas"/>
          <w:color w:val="0000FF"/>
          <w:sz w:val="19"/>
          <w:szCs w:val="19"/>
        </w:rPr>
        <w:t>&gt;</w:t>
      </w:r>
    </w:p>
    <w:p w14:paraId="0BE019D5"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r w:rsidRPr="0043740E">
        <w:rPr>
          <w:rFonts w:ascii="Consolas" w:hAnsi="Consolas" w:cs="Consolas"/>
          <w:color w:val="A31515"/>
          <w:sz w:val="19"/>
          <w:szCs w:val="19"/>
        </w:rPr>
        <w:t>xs:complexType</w:t>
      </w:r>
      <w:r w:rsidRPr="0043740E">
        <w:rPr>
          <w:rFonts w:ascii="Consolas" w:hAnsi="Consolas" w:cs="Consolas"/>
          <w:color w:val="0000FF"/>
          <w:sz w:val="19"/>
          <w:szCs w:val="19"/>
        </w:rPr>
        <w:t>&gt;</w:t>
      </w:r>
    </w:p>
    <w:p w14:paraId="15D078AA" w14:textId="77777777" w:rsidR="00795485" w:rsidRPr="00760004" w:rsidRDefault="00795485" w:rsidP="00795485">
      <w:pPr>
        <w:spacing w:after="0"/>
        <w:rPr>
          <w:rFonts w:ascii="Consolas" w:hAnsi="Consolas" w:cs="Consolas"/>
          <w:color w:val="000000"/>
          <w:sz w:val="19"/>
          <w:szCs w:val="19"/>
        </w:rPr>
      </w:pPr>
    </w:p>
    <w:p w14:paraId="5452453E"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733736DC"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28407FDF"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22EC6AC" w14:textId="77777777" w:rsidR="001B43E1" w:rsidRDefault="000D38C8" w:rsidP="001B43E1">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3F8923D" w14:textId="77777777" w:rsidR="001B43E1" w:rsidRDefault="001B43E1" w:rsidP="001B43E1">
      <w:pPr>
        <w:spacing w:after="0"/>
        <w:rPr>
          <w:rFonts w:ascii="Consolas" w:hAnsi="Consolas" w:cs="Consolas"/>
          <w:color w:val="000000"/>
          <w:sz w:val="19"/>
          <w:szCs w:val="19"/>
          <w:lang w:eastAsia="fr-FR"/>
        </w:rPr>
      </w:pPr>
    </w:p>
    <w:p w14:paraId="5A1CF1C9"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lang w:eastAsia="fr-FR"/>
        </w:rPr>
        <w:t>IdentifierAssociationExtensions</w:t>
      </w:r>
      <w:r>
        <w:rPr>
          <w:rFonts w:ascii="Consolas" w:hAnsi="Consolas" w:cs="Consolas"/>
          <w:color w:val="000000"/>
          <w:sz w:val="19"/>
          <w:szCs w:val="19"/>
        </w:rPr>
        <w:t>"</w:t>
      </w:r>
      <w:r>
        <w:rPr>
          <w:rFonts w:ascii="Consolas" w:hAnsi="Consolas" w:cs="Consolas"/>
          <w:color w:val="0000FF"/>
          <w:sz w:val="19"/>
          <w:szCs w:val="19"/>
        </w:rPr>
        <w:t>&gt;</w:t>
      </w:r>
    </w:p>
    <w:p w14:paraId="237482A4"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7C48028"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875494F"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68A402E"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0CCEE71" w14:textId="77777777" w:rsidR="000D38C8" w:rsidRDefault="000D38C8" w:rsidP="000D38C8">
      <w:pPr>
        <w:spacing w:after="0"/>
        <w:rPr>
          <w:rFonts w:ascii="Consolas" w:hAnsi="Consolas" w:cs="Consolas"/>
          <w:color w:val="000000"/>
          <w:sz w:val="19"/>
          <w:szCs w:val="19"/>
        </w:rPr>
      </w:pPr>
    </w:p>
    <w:p w14:paraId="70E434B2"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xs:simpleType</w:t>
      </w:r>
      <w:r w:rsidRPr="007E67B8">
        <w:rPr>
          <w:rFonts w:ascii="Consolas" w:hAnsi="Consolas" w:cs="Consolas"/>
          <w:color w:val="000000"/>
          <w:sz w:val="19"/>
          <w:szCs w:val="19"/>
        </w:rPr>
        <w:t xml:space="preserve"> </w:t>
      </w:r>
      <w:r>
        <w:rPr>
          <w:rFonts w:ascii="Consolas" w:hAnsi="Consolas" w:cs="Consolas"/>
          <w:color w:val="FF0000"/>
          <w:sz w:val="19"/>
          <w:szCs w:val="19"/>
        </w:rPr>
        <w:t>name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sidRPr="007E67B8">
        <w:rPr>
          <w:rFonts w:ascii="Consolas" w:hAnsi="Consolas" w:cs="Consolas"/>
          <w:color w:val="000000"/>
          <w:sz w:val="19"/>
          <w:szCs w:val="19"/>
        </w:rPr>
        <w:t>"</w:t>
      </w:r>
      <w:r w:rsidRPr="00CC236D">
        <w:rPr>
          <w:rFonts w:ascii="Consolas" w:hAnsi="Consolas" w:cs="Consolas"/>
          <w:color w:val="0000FF"/>
          <w:sz w:val="19"/>
          <w:szCs w:val="19"/>
        </w:rPr>
        <w:t>&gt;</w:t>
      </w:r>
    </w:p>
    <w:p w14:paraId="7DC69416"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xs:restriction</w:t>
      </w:r>
      <w:r w:rsidRPr="007E67B8">
        <w:rPr>
          <w:rFonts w:ascii="Consolas" w:hAnsi="Consolas" w:cs="Consolas"/>
          <w:color w:val="000000"/>
          <w:sz w:val="19"/>
          <w:szCs w:val="19"/>
        </w:rPr>
        <w:t xml:space="preserve"> </w:t>
      </w:r>
      <w:r>
        <w:rPr>
          <w:rFonts w:ascii="Consolas" w:hAnsi="Consolas" w:cs="Consolas"/>
          <w:color w:val="FF0000"/>
          <w:sz w:val="19"/>
          <w:szCs w:val="19"/>
        </w:rPr>
        <w:t>base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xs:string</w:t>
      </w:r>
      <w:r w:rsidRPr="007E67B8">
        <w:rPr>
          <w:rFonts w:ascii="Consolas" w:hAnsi="Consolas" w:cs="Consolas"/>
          <w:color w:val="000000"/>
          <w:sz w:val="19"/>
          <w:szCs w:val="19"/>
        </w:rPr>
        <w:t>"</w:t>
      </w:r>
      <w:r w:rsidRPr="00CC236D">
        <w:rPr>
          <w:rFonts w:ascii="Consolas" w:hAnsi="Consolas" w:cs="Consolas"/>
          <w:color w:val="0000FF"/>
          <w:sz w:val="19"/>
          <w:szCs w:val="19"/>
        </w:rPr>
        <w:t>&gt;</w:t>
      </w:r>
    </w:p>
    <w:p w14:paraId="462C00E9"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xs:enumeration</w:t>
      </w:r>
      <w:r>
        <w:rPr>
          <w:rFonts w:ascii="Consolas" w:hAnsi="Consolas" w:cs="Consolas"/>
          <w:color w:val="FF0000"/>
          <w:sz w:val="19"/>
          <w:szCs w:val="19"/>
        </w:rPr>
        <w:t xml:space="preserve"> 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w:t>
      </w:r>
      <w:r w:rsidRPr="007E67B8">
        <w:rPr>
          <w:rFonts w:ascii="Consolas" w:hAnsi="Consolas" w:cs="Consolas"/>
          <w:color w:val="000000"/>
          <w:sz w:val="19"/>
          <w:szCs w:val="19"/>
        </w:rPr>
        <w:t>"</w:t>
      </w:r>
      <w:r w:rsidRPr="00CC236D">
        <w:rPr>
          <w:rFonts w:ascii="Consolas" w:hAnsi="Consolas" w:cs="Consolas"/>
          <w:color w:val="0000FF"/>
          <w:sz w:val="19"/>
          <w:szCs w:val="19"/>
        </w:rPr>
        <w:t>&gt;&lt;/</w:t>
      </w:r>
      <w:r>
        <w:rPr>
          <w:rFonts w:ascii="Consolas" w:hAnsi="Consolas" w:cs="Consolas"/>
          <w:color w:val="A31515"/>
          <w:sz w:val="19"/>
          <w:szCs w:val="19"/>
        </w:rPr>
        <w:t>xs:enumeration</w:t>
      </w:r>
      <w:r w:rsidRPr="00CC236D">
        <w:rPr>
          <w:rFonts w:ascii="Consolas" w:hAnsi="Consolas" w:cs="Consolas"/>
          <w:color w:val="0000FF"/>
          <w:sz w:val="19"/>
          <w:szCs w:val="19"/>
        </w:rPr>
        <w:t>&gt;</w:t>
      </w:r>
    </w:p>
    <w:p w14:paraId="212BBA4C"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xs:enumeration</w:t>
      </w:r>
      <w:r w:rsidRPr="007E67B8">
        <w:rPr>
          <w:rFonts w:ascii="Consolas" w:hAnsi="Consolas" w:cs="Consolas"/>
          <w:color w:val="000000"/>
          <w:sz w:val="19"/>
          <w:szCs w:val="19"/>
        </w:rPr>
        <w:t xml:space="preserve"> </w:t>
      </w:r>
      <w:r>
        <w:rPr>
          <w:rFonts w:ascii="Consolas" w:hAnsi="Consolas" w:cs="Consolas"/>
          <w:color w:val="FF0000"/>
          <w:sz w:val="19"/>
          <w:szCs w:val="19"/>
        </w:rPr>
        <w:t>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All</w:t>
      </w:r>
      <w:r w:rsidRPr="007E67B8">
        <w:rPr>
          <w:rFonts w:ascii="Consolas" w:hAnsi="Consolas" w:cs="Consolas"/>
          <w:color w:val="000000"/>
          <w:sz w:val="19"/>
          <w:szCs w:val="19"/>
        </w:rPr>
        <w:t>"</w:t>
      </w:r>
      <w:r w:rsidRPr="00CC236D">
        <w:rPr>
          <w:rFonts w:ascii="Consolas" w:hAnsi="Consolas" w:cs="Consolas"/>
          <w:color w:val="0000FF"/>
          <w:sz w:val="19"/>
          <w:szCs w:val="19"/>
        </w:rPr>
        <w:t>&gt;&lt;/</w:t>
      </w:r>
      <w:r>
        <w:rPr>
          <w:rFonts w:ascii="Consolas" w:hAnsi="Consolas" w:cs="Consolas"/>
          <w:color w:val="A31515"/>
          <w:sz w:val="19"/>
          <w:szCs w:val="19"/>
        </w:rPr>
        <w:t>xs:enumeration</w:t>
      </w:r>
      <w:r w:rsidRPr="00CC236D">
        <w:rPr>
          <w:rFonts w:ascii="Consolas" w:hAnsi="Consolas" w:cs="Consolas"/>
          <w:color w:val="0000FF"/>
          <w:sz w:val="19"/>
          <w:szCs w:val="19"/>
        </w:rPr>
        <w:t>&gt;</w:t>
      </w:r>
    </w:p>
    <w:p w14:paraId="2596AC4F"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xs:restriction</w:t>
      </w:r>
      <w:r w:rsidRPr="00CC236D">
        <w:rPr>
          <w:rFonts w:ascii="Consolas" w:hAnsi="Consolas" w:cs="Consolas"/>
          <w:color w:val="0000FF"/>
          <w:sz w:val="19"/>
          <w:szCs w:val="19"/>
        </w:rPr>
        <w:t>&gt;</w:t>
      </w:r>
    </w:p>
    <w:p w14:paraId="205D1D1B" w14:textId="77777777" w:rsidR="000D38C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xs:simpleType</w:t>
      </w:r>
      <w:r w:rsidRPr="00CC236D">
        <w:rPr>
          <w:rFonts w:ascii="Consolas" w:hAnsi="Consolas" w:cs="Consolas"/>
          <w:color w:val="0000FF"/>
          <w:sz w:val="19"/>
          <w:szCs w:val="19"/>
        </w:rPr>
        <w:t>&gt;</w:t>
      </w:r>
    </w:p>
    <w:p w14:paraId="2F325672" w14:textId="77777777" w:rsidR="000D38C8" w:rsidRDefault="000D38C8" w:rsidP="000D38C8">
      <w:pPr>
        <w:spacing w:after="0"/>
        <w:rPr>
          <w:rFonts w:ascii="Consolas" w:hAnsi="Consolas" w:cs="Consolas"/>
          <w:color w:val="000000"/>
          <w:sz w:val="19"/>
          <w:szCs w:val="19"/>
        </w:rPr>
      </w:pPr>
    </w:p>
    <w:p w14:paraId="392B31C0"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IdentityAssociationTargetIdentifier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47481E4" w14:textId="77777777" w:rsidR="00AC298B" w:rsidRDefault="000D38C8" w:rsidP="00AC298B">
      <w:pPr>
        <w:spacing w:after="0"/>
        <w:rPr>
          <w:rFonts w:ascii="Consolas" w:hAnsi="Consolas" w:cs="Consolas"/>
          <w:color w:val="000000"/>
          <w:sz w:val="19"/>
          <w:szCs w:val="19"/>
          <w:lang w:eastAsia="fr-FR"/>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14A7E87D" w:rsidR="004B095E" w:rsidRPr="00760004" w:rsidRDefault="004B095E" w:rsidP="00AC298B">
      <w:pPr>
        <w:tabs>
          <w:tab w:val="left" w:pos="0"/>
          <w:tab w:val="center" w:pos="4820"/>
          <w:tab w:val="right" w:pos="9638"/>
        </w:tabs>
        <w:spacing w:before="100" w:beforeAutospacing="1" w:after="100" w:afterAutospacing="1"/>
        <w:contextualSpacing/>
      </w:pPr>
    </w:p>
    <w:p w14:paraId="17EA7A7F" w14:textId="77777777" w:rsidR="00C1575F" w:rsidRDefault="00C1575F">
      <w:pPr>
        <w:overflowPunct/>
        <w:autoSpaceDE/>
        <w:autoSpaceDN/>
        <w:adjustRightInd/>
        <w:spacing w:after="0"/>
        <w:textAlignment w:val="auto"/>
        <w:rPr>
          <w:rFonts w:ascii="Arial" w:hAnsi="Arial"/>
          <w:sz w:val="36"/>
        </w:rPr>
      </w:pPr>
      <w:r>
        <w:br w:type="page"/>
      </w:r>
    </w:p>
    <w:p w14:paraId="017F9918" w14:textId="7340CC4C" w:rsidR="00A00101" w:rsidRPr="00760004" w:rsidRDefault="00A00101" w:rsidP="00FF763E">
      <w:pPr>
        <w:pStyle w:val="Heading8"/>
      </w:pPr>
      <w:bookmarkStart w:id="247" w:name="_Toc65943312"/>
      <w:r w:rsidRPr="00760004">
        <w:t xml:space="preserve">Annex </w:t>
      </w:r>
      <w:r w:rsidR="00F10A04" w:rsidRPr="00760004">
        <w:t>D</w:t>
      </w:r>
      <w:r w:rsidRPr="00760004">
        <w:t xml:space="preserve"> (informative):</w:t>
      </w:r>
      <w:r w:rsidR="00C1575F">
        <w:br/>
      </w:r>
      <w:r w:rsidRPr="00760004">
        <w:t>Drafting Guidance</w:t>
      </w:r>
      <w:bookmarkEnd w:id="247"/>
    </w:p>
    <w:p w14:paraId="41566F2A" w14:textId="77777777" w:rsidR="00546061" w:rsidRPr="00760004" w:rsidRDefault="00546061" w:rsidP="00020C2C">
      <w:pPr>
        <w:pStyle w:val="Heading1"/>
      </w:pPr>
      <w:bookmarkStart w:id="248" w:name="_Toc65943313"/>
      <w:bookmarkStart w:id="249" w:name="historyclause"/>
      <w:r w:rsidRPr="00760004">
        <w:t>D.1</w:t>
      </w:r>
      <w:r w:rsidRPr="00760004">
        <w:tab/>
        <w:t>Introduction</w:t>
      </w:r>
      <w:bookmarkEnd w:id="248"/>
    </w:p>
    <w:p w14:paraId="35BDAF7B" w14:textId="13EF9601" w:rsidR="00546061" w:rsidRPr="00760004" w:rsidRDefault="00546061" w:rsidP="00546061">
      <w:r w:rsidRPr="00760004">
        <w:t>This annex provides drafting guidance for contributors wishing to propose changes to the present document.</w:t>
      </w:r>
    </w:p>
    <w:p w14:paraId="1D038126" w14:textId="77777777" w:rsidR="00453060" w:rsidRPr="00760004" w:rsidRDefault="00453060" w:rsidP="00453060"/>
    <w:p w14:paraId="4901CB30" w14:textId="77777777" w:rsidR="00546061" w:rsidRPr="00760004" w:rsidRDefault="00546061" w:rsidP="00020C2C">
      <w:pPr>
        <w:pStyle w:val="Heading1"/>
      </w:pPr>
      <w:bookmarkStart w:id="250" w:name="_Toc65943314"/>
      <w:r w:rsidRPr="00760004">
        <w:t>D.2</w:t>
      </w:r>
      <w:r w:rsidRPr="00760004">
        <w:tab/>
        <w:t>Drafting conventions</w:t>
      </w:r>
      <w:bookmarkEnd w:id="250"/>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51" w:name="_Toc65943315"/>
      <w:r w:rsidRPr="00760004">
        <w:t>D.3</w:t>
      </w:r>
      <w:r w:rsidRPr="00760004">
        <w:tab/>
        <w:t>Naming conventions</w:t>
      </w:r>
      <w:bookmarkEnd w:id="251"/>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52" w:name="_Toc65943316"/>
      <w:r w:rsidRPr="00760004">
        <w:t>D.4</w:t>
      </w:r>
      <w:r w:rsidRPr="00760004">
        <w:tab/>
        <w:t>ASN.1 Syntax conventions</w:t>
      </w:r>
      <w:bookmarkEnd w:id="252"/>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NonconformantModule</w:t>
      </w:r>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53" w:name="_Toc65943317"/>
      <w:r w:rsidRPr="004D3578">
        <w:t xml:space="preserve">Annex </w:t>
      </w:r>
      <w:r>
        <w:t>E</w:t>
      </w:r>
      <w:r w:rsidRPr="004D3578">
        <w:t xml:space="preserve"> (normative):</w:t>
      </w:r>
      <w:r w:rsidR="002F6AEA">
        <w:br/>
      </w:r>
      <w:r>
        <w:t>XSD Schema for Identity Association</w:t>
      </w:r>
      <w:bookmarkEnd w:id="253"/>
    </w:p>
    <w:p w14:paraId="4EC63CD1"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26180867"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7A51BB18" w14:textId="77777777" w:rsidR="00440EB3" w:rsidRPr="008E410C" w:rsidRDefault="00440EB3" w:rsidP="00440EB3">
      <w:pPr>
        <w:spacing w:after="0"/>
        <w:rPr>
          <w:rFonts w:ascii="Consolas" w:hAnsi="Consolas" w:cs="Consolas"/>
          <w:color w:val="000000"/>
          <w:sz w:val="19"/>
          <w:szCs w:val="19"/>
          <w:lang w:val="de-DE"/>
        </w:rPr>
      </w:pPr>
      <w:r w:rsidRPr="008E410C">
        <w:rPr>
          <w:rFonts w:ascii="Consolas" w:hAnsi="Consolas" w:cs="Consolas"/>
          <w:color w:val="0000FF"/>
          <w:sz w:val="19"/>
          <w:szCs w:val="19"/>
          <w:lang w:val="de-DE"/>
        </w:rPr>
        <w:t xml:space="preserve">           </w:t>
      </w:r>
      <w:r w:rsidRPr="008E410C">
        <w:rPr>
          <w:rFonts w:ascii="Consolas" w:hAnsi="Consolas" w:cs="Consolas"/>
          <w:color w:val="FF0000"/>
          <w:sz w:val="19"/>
          <w:szCs w:val="19"/>
          <w:lang w:val="de-DE"/>
        </w:rPr>
        <w:t>xmlns</w:t>
      </w:r>
      <w:r w:rsidRPr="008E410C">
        <w:rPr>
          <w:rFonts w:ascii="Consolas" w:hAnsi="Consolas" w:cs="Consolas"/>
          <w:color w:val="0000FF"/>
          <w:sz w:val="19"/>
          <w:szCs w:val="19"/>
          <w:lang w:val="de-DE"/>
        </w:rPr>
        <w:t>=</w:t>
      </w:r>
      <w:r w:rsidRPr="008E410C">
        <w:rPr>
          <w:rFonts w:ascii="Consolas" w:hAnsi="Consolas" w:cs="Consolas"/>
          <w:color w:val="000000"/>
          <w:sz w:val="19"/>
          <w:szCs w:val="19"/>
          <w:lang w:val="de-DE"/>
        </w:rPr>
        <w:t>"</w:t>
      </w:r>
      <w:r w:rsidRPr="008E410C">
        <w:rPr>
          <w:rFonts w:ascii="Consolas" w:hAnsi="Consolas" w:cs="Consolas"/>
          <w:color w:val="0000FF"/>
          <w:sz w:val="19"/>
          <w:szCs w:val="19"/>
          <w:lang w:val="de-DE"/>
        </w:rPr>
        <w:t>urn:3GPP:ns:li:3GPPIdentityExtensions:r16:v</w:t>
      </w:r>
      <w:r>
        <w:rPr>
          <w:rFonts w:ascii="Consolas" w:hAnsi="Consolas" w:cs="Consolas"/>
          <w:color w:val="0000FF"/>
          <w:sz w:val="19"/>
          <w:szCs w:val="19"/>
          <w:lang w:val="de-DE"/>
        </w:rPr>
        <w:t>2</w:t>
      </w:r>
      <w:r w:rsidRPr="008E410C">
        <w:rPr>
          <w:rFonts w:ascii="Consolas" w:hAnsi="Consolas" w:cs="Consolas"/>
          <w:color w:val="000000"/>
          <w:sz w:val="19"/>
          <w:szCs w:val="19"/>
          <w:lang w:val="de-DE"/>
        </w:rPr>
        <w:t>"</w:t>
      </w:r>
    </w:p>
    <w:p w14:paraId="2C83708C" w14:textId="77777777" w:rsidR="00440EB3" w:rsidRPr="008E410C" w:rsidRDefault="00440EB3" w:rsidP="00440EB3">
      <w:pPr>
        <w:spacing w:after="0"/>
        <w:rPr>
          <w:rFonts w:ascii="Consolas" w:hAnsi="Consolas" w:cs="Consolas"/>
          <w:color w:val="000000"/>
          <w:sz w:val="19"/>
          <w:szCs w:val="19"/>
          <w:lang w:val="de-DE"/>
        </w:rPr>
      </w:pPr>
      <w:r w:rsidRPr="008E410C">
        <w:rPr>
          <w:rFonts w:ascii="Consolas" w:hAnsi="Consolas" w:cs="Consolas"/>
          <w:color w:val="0000FF"/>
          <w:sz w:val="19"/>
          <w:szCs w:val="19"/>
          <w:lang w:val="de-DE"/>
        </w:rPr>
        <w:t xml:space="preserve">           </w:t>
      </w:r>
      <w:r w:rsidRPr="008E410C">
        <w:rPr>
          <w:rFonts w:ascii="Consolas" w:hAnsi="Consolas" w:cs="Consolas"/>
          <w:color w:val="FF0000"/>
          <w:sz w:val="19"/>
          <w:szCs w:val="19"/>
          <w:lang w:val="de-DE"/>
        </w:rPr>
        <w:t>xmlns:x1</w:t>
      </w:r>
      <w:r w:rsidRPr="008E410C">
        <w:rPr>
          <w:rFonts w:ascii="Consolas" w:hAnsi="Consolas" w:cs="Consolas"/>
          <w:color w:val="0000FF"/>
          <w:sz w:val="19"/>
          <w:szCs w:val="19"/>
          <w:lang w:val="de-DE"/>
        </w:rPr>
        <w:t>=</w:t>
      </w:r>
      <w:r w:rsidRPr="008E410C">
        <w:rPr>
          <w:rFonts w:ascii="Consolas" w:hAnsi="Consolas" w:cs="Consolas"/>
          <w:color w:val="000000"/>
          <w:sz w:val="19"/>
          <w:szCs w:val="19"/>
          <w:lang w:val="de-DE"/>
        </w:rPr>
        <w:t>"</w:t>
      </w:r>
      <w:r w:rsidRPr="008E410C">
        <w:rPr>
          <w:rFonts w:ascii="Consolas" w:hAnsi="Consolas" w:cs="Consolas"/>
          <w:color w:val="0000FF"/>
          <w:sz w:val="19"/>
          <w:szCs w:val="19"/>
          <w:lang w:val="de-DE"/>
        </w:rPr>
        <w:t>http://uri.etsi.org/03221/X1/2017/10</w:t>
      </w:r>
      <w:r w:rsidRPr="008E410C">
        <w:rPr>
          <w:rFonts w:ascii="Consolas" w:hAnsi="Consolas" w:cs="Consolas"/>
          <w:color w:val="000000"/>
          <w:sz w:val="19"/>
          <w:szCs w:val="19"/>
          <w:lang w:val="de-DE"/>
        </w:rPr>
        <w:t>"</w:t>
      </w:r>
    </w:p>
    <w:p w14:paraId="498162D5" w14:textId="77777777" w:rsidR="00440EB3" w:rsidRPr="008E410C" w:rsidRDefault="00440EB3" w:rsidP="00440EB3">
      <w:pPr>
        <w:spacing w:after="0"/>
        <w:rPr>
          <w:rFonts w:ascii="Consolas" w:hAnsi="Consolas" w:cs="Consolas"/>
          <w:color w:val="000000"/>
          <w:sz w:val="19"/>
          <w:szCs w:val="19"/>
          <w:lang w:val="de-DE"/>
        </w:rPr>
      </w:pPr>
      <w:r w:rsidRPr="008E410C">
        <w:rPr>
          <w:rFonts w:ascii="Consolas" w:hAnsi="Consolas" w:cs="Consolas"/>
          <w:color w:val="0000FF"/>
          <w:sz w:val="19"/>
          <w:szCs w:val="19"/>
          <w:lang w:val="de-DE"/>
        </w:rPr>
        <w:t xml:space="preserve">           </w:t>
      </w:r>
      <w:r w:rsidRPr="008E410C">
        <w:rPr>
          <w:rFonts w:ascii="Consolas" w:hAnsi="Consolas" w:cs="Consolas"/>
          <w:color w:val="FF0000"/>
          <w:sz w:val="19"/>
          <w:szCs w:val="19"/>
          <w:lang w:val="de-DE"/>
        </w:rPr>
        <w:t>xmlns:common</w:t>
      </w:r>
      <w:r w:rsidRPr="008E410C">
        <w:rPr>
          <w:rFonts w:ascii="Consolas" w:hAnsi="Consolas" w:cs="Consolas"/>
          <w:color w:val="0000FF"/>
          <w:sz w:val="19"/>
          <w:szCs w:val="19"/>
          <w:lang w:val="de-DE"/>
        </w:rPr>
        <w:t>=</w:t>
      </w:r>
      <w:r w:rsidRPr="008E410C">
        <w:rPr>
          <w:rFonts w:ascii="Consolas" w:hAnsi="Consolas" w:cs="Consolas"/>
          <w:color w:val="000000"/>
          <w:sz w:val="19"/>
          <w:szCs w:val="19"/>
          <w:lang w:val="de-DE"/>
        </w:rPr>
        <w:t>"</w:t>
      </w:r>
      <w:r w:rsidRPr="008E410C">
        <w:rPr>
          <w:rFonts w:ascii="Consolas" w:hAnsi="Consolas" w:cs="Consolas"/>
          <w:color w:val="0000FF"/>
          <w:sz w:val="19"/>
          <w:szCs w:val="19"/>
          <w:lang w:val="de-DE"/>
        </w:rPr>
        <w:t>http://uri.etsi.org/03280/common/2017/07</w:t>
      </w:r>
      <w:r w:rsidRPr="008E410C">
        <w:rPr>
          <w:rFonts w:ascii="Consolas" w:hAnsi="Consolas" w:cs="Consolas"/>
          <w:color w:val="000000"/>
          <w:sz w:val="19"/>
          <w:szCs w:val="19"/>
          <w:lang w:val="de-DE"/>
        </w:rPr>
        <w:t>"</w:t>
      </w:r>
    </w:p>
    <w:p w14:paraId="03B95329" w14:textId="77777777" w:rsidR="00440EB3" w:rsidRDefault="00440EB3" w:rsidP="00440EB3">
      <w:pPr>
        <w:spacing w:after="0"/>
        <w:rPr>
          <w:rFonts w:ascii="Consolas" w:hAnsi="Consolas" w:cs="Consolas"/>
          <w:color w:val="000000"/>
          <w:sz w:val="19"/>
          <w:szCs w:val="19"/>
        </w:rPr>
      </w:pPr>
      <w:r w:rsidRPr="00765C4C">
        <w:rPr>
          <w:rFonts w:ascii="Consolas" w:hAnsi="Consolas" w:cs="Consolas"/>
          <w:color w:val="0000FF"/>
          <w:sz w:val="19"/>
          <w:szCs w:val="19"/>
          <w:lang w:val="de-DE"/>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urn:3GPP:ns:li:3GPPIdentityExtensions:r16:v2</w:t>
      </w:r>
      <w:r>
        <w:rPr>
          <w:rFonts w:ascii="Consolas" w:hAnsi="Consolas" w:cs="Consolas"/>
          <w:color w:val="000000"/>
          <w:sz w:val="19"/>
          <w:szCs w:val="19"/>
        </w:rPr>
        <w:t>"</w:t>
      </w:r>
    </w:p>
    <w:p w14:paraId="77B7EDD5"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662C0F72" w14:textId="77777777" w:rsidR="00440EB3" w:rsidRDefault="00440EB3" w:rsidP="00440EB3">
      <w:pPr>
        <w:spacing w:after="0"/>
        <w:rPr>
          <w:rFonts w:ascii="Consolas" w:hAnsi="Consolas" w:cs="Consolas"/>
          <w:color w:val="000000"/>
          <w:sz w:val="19"/>
          <w:szCs w:val="19"/>
        </w:rPr>
      </w:pPr>
    </w:p>
    <w:p w14:paraId="4359670C"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xs:import</w:t>
      </w:r>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w:t>
      </w:r>
    </w:p>
    <w:p w14:paraId="57D32102"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xs:import</w:t>
      </w:r>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w:t>
      </w:r>
    </w:p>
    <w:p w14:paraId="59A627E9" w14:textId="77777777" w:rsidR="00440EB3" w:rsidRDefault="00440EB3" w:rsidP="00440EB3">
      <w:pPr>
        <w:spacing w:after="0"/>
        <w:rPr>
          <w:rFonts w:ascii="Consolas" w:hAnsi="Consolas" w:cs="Consolas"/>
          <w:color w:val="000000"/>
          <w:sz w:val="19"/>
          <w:szCs w:val="19"/>
        </w:rPr>
      </w:pPr>
    </w:p>
    <w:p w14:paraId="5655FBD8"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IdentityAssociationRequest</w:t>
      </w:r>
      <w:r>
        <w:rPr>
          <w:rFonts w:ascii="Consolas" w:hAnsi="Consolas" w:cs="Consolas"/>
          <w:color w:val="000000"/>
          <w:sz w:val="19"/>
          <w:szCs w:val="19"/>
        </w:rPr>
        <w:t>"</w:t>
      </w:r>
      <w:r>
        <w:rPr>
          <w:rFonts w:ascii="Consolas" w:hAnsi="Consolas" w:cs="Consolas"/>
          <w:color w:val="0000FF"/>
          <w:sz w:val="19"/>
          <w:szCs w:val="19"/>
        </w:rPr>
        <w:t>&gt;</w:t>
      </w:r>
    </w:p>
    <w:p w14:paraId="3BAB8461"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3E026131"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49BA153B" w14:textId="77777777" w:rsidR="009550EF" w:rsidRDefault="00440EB3" w:rsidP="009550EF">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30286D1" w14:textId="02CD5CEB"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RequestDetails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RequestDetails</w:t>
      </w:r>
      <w:r>
        <w:rPr>
          <w:rFonts w:ascii="Consolas" w:hAnsi="Consolas" w:cs="Consolas"/>
          <w:color w:val="000000"/>
          <w:sz w:val="19"/>
          <w:szCs w:val="19"/>
        </w:rPr>
        <w:t>"</w:t>
      </w:r>
      <w:r>
        <w:rPr>
          <w:rFonts w:ascii="Consolas" w:hAnsi="Consolas" w:cs="Consolas"/>
          <w:color w:val="0000FF"/>
          <w:sz w:val="19"/>
          <w:szCs w:val="19"/>
        </w:rPr>
        <w:t>/&gt;</w:t>
      </w:r>
    </w:p>
    <w:p w14:paraId="52FADA5D"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C9804D6"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6EFE8AE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03527F40" w14:textId="77777777" w:rsidR="009550EF" w:rsidRDefault="00440EB3" w:rsidP="009550EF">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302A1F5" w14:textId="0EE87080" w:rsidR="009550EF" w:rsidRDefault="009550EF" w:rsidP="009550EF">
      <w:pPr>
        <w:spacing w:after="0"/>
        <w:rPr>
          <w:rFonts w:ascii="Consolas" w:hAnsi="Consolas" w:cs="Consolas"/>
          <w:color w:val="000000"/>
          <w:sz w:val="19"/>
          <w:szCs w:val="19"/>
          <w:lang w:eastAsia="fr-FR"/>
        </w:rPr>
      </w:pPr>
    </w:p>
    <w:p w14:paraId="6036E078"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RequestDetails</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44E47B7"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3A221571"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DictionaryEntry</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89D6159"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ObservedTime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common:QualifiedDateTime</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8AC703E"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RequestValues</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A5ADD5A"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19E1CDDC" w14:textId="77777777" w:rsidR="009550EF" w:rsidRDefault="00440EB3" w:rsidP="009550EF">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051F4070" w14:textId="77777777" w:rsidR="009550EF" w:rsidRDefault="009550EF" w:rsidP="009550EF">
      <w:pPr>
        <w:spacing w:after="0"/>
        <w:rPr>
          <w:rFonts w:ascii="Consolas" w:hAnsi="Consolas" w:cs="Consolas"/>
          <w:color w:val="000000"/>
          <w:sz w:val="19"/>
          <w:szCs w:val="19"/>
          <w:lang w:eastAsia="fr-FR"/>
        </w:rPr>
      </w:pPr>
    </w:p>
    <w:p w14:paraId="5048A1BF"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RequestValues</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D720DE8"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6B8C37DF"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maxOccurs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D4867DC"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4402ECA0" w14:textId="77777777" w:rsidR="009550EF" w:rsidRDefault="00440EB3" w:rsidP="009550EF">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773C6298" w14:textId="3F3C9BF4" w:rsidR="00440EB3" w:rsidRDefault="00440EB3" w:rsidP="00440EB3">
      <w:pPr>
        <w:spacing w:after="0"/>
        <w:rPr>
          <w:rFonts w:ascii="Consolas" w:hAnsi="Consolas" w:cs="Consolas"/>
          <w:color w:val="000000"/>
          <w:sz w:val="19"/>
          <w:szCs w:val="19"/>
          <w:lang w:eastAsia="fr-FR"/>
        </w:rPr>
      </w:pPr>
    </w:p>
    <w:p w14:paraId="629F60E5"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7551ED0"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378BE170"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FormatType</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C54514B"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:LongString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97ECB96" w14:textId="77777777" w:rsidR="005A240F" w:rsidRDefault="00440EB3" w:rsidP="005A240F">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5F10A1A4" w14:textId="105533DA"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0E333BD4" w14:textId="77777777" w:rsidR="005A240F" w:rsidRDefault="005A240F" w:rsidP="005A240F">
      <w:pPr>
        <w:spacing w:after="0"/>
        <w:rPr>
          <w:rFonts w:ascii="Consolas" w:hAnsi="Consolas" w:cs="Consolas"/>
          <w:color w:val="000000"/>
          <w:sz w:val="19"/>
          <w:szCs w:val="19"/>
        </w:rPr>
      </w:pPr>
    </w:p>
    <w:p w14:paraId="14A5C4CE"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FormatType</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67BE0C3"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496A6F15"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3345518"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9B132BD"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6E960A94" w14:textId="77777777" w:rsidR="005A240F" w:rsidRDefault="00440EB3" w:rsidP="005A240F">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7477BE6C" w14:textId="0D20C39C" w:rsidR="005A240F" w:rsidRDefault="005A240F" w:rsidP="005A240F">
      <w:pPr>
        <w:spacing w:after="0"/>
        <w:rPr>
          <w:rFonts w:ascii="Consolas" w:hAnsi="Consolas" w:cs="Consolas"/>
          <w:color w:val="000000"/>
          <w:sz w:val="19"/>
          <w:szCs w:val="19"/>
        </w:rPr>
      </w:pPr>
    </w:p>
    <w:p w14:paraId="0E375CA9"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DictionaryEntry</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CEA73B1"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49654543"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D1EEDD6"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697040F"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A837AB4"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010741A2"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0E6D8918" w14:textId="77777777" w:rsidR="00440EB3" w:rsidRDefault="00440EB3" w:rsidP="00440EB3">
      <w:pPr>
        <w:spacing w:after="0"/>
        <w:rPr>
          <w:rFonts w:ascii="Consolas" w:hAnsi="Consolas" w:cs="Consolas"/>
          <w:color w:val="000000"/>
          <w:sz w:val="19"/>
          <w:szCs w:val="19"/>
        </w:rPr>
      </w:pPr>
    </w:p>
    <w:p w14:paraId="1B311BC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IdentityAssociationResponse</w:t>
      </w:r>
      <w:r>
        <w:rPr>
          <w:rFonts w:ascii="Consolas" w:hAnsi="Consolas" w:cs="Consolas"/>
          <w:color w:val="000000"/>
          <w:sz w:val="19"/>
          <w:szCs w:val="19"/>
        </w:rPr>
        <w:t>"</w:t>
      </w:r>
      <w:r>
        <w:rPr>
          <w:rFonts w:ascii="Consolas" w:hAnsi="Consolas" w:cs="Consolas"/>
          <w:color w:val="0000FF"/>
          <w:sz w:val="19"/>
          <w:szCs w:val="19"/>
        </w:rPr>
        <w:t>&gt;</w:t>
      </w:r>
    </w:p>
    <w:p w14:paraId="4602D61A"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75DC85DC"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28084C59"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165BCE2"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ResponseDetails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IdentityResponseDetails</w:t>
      </w:r>
      <w:r>
        <w:rPr>
          <w:rFonts w:ascii="Consolas" w:hAnsi="Consolas" w:cs="Consolas"/>
          <w:color w:val="000000"/>
          <w:sz w:val="19"/>
          <w:szCs w:val="19"/>
        </w:rPr>
        <w:t>"</w:t>
      </w:r>
      <w:r>
        <w:rPr>
          <w:rFonts w:ascii="Consolas" w:hAnsi="Consolas" w:cs="Consolas"/>
          <w:color w:val="0000FF"/>
          <w:sz w:val="19"/>
          <w:szCs w:val="19"/>
        </w:rPr>
        <w:t>/&gt;</w:t>
      </w:r>
    </w:p>
    <w:p w14:paraId="170C200B"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735F5BA"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7C20AF18"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0CEA1359"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AF4F8E7" w14:textId="77777777" w:rsidR="00440EB3" w:rsidRDefault="00440EB3" w:rsidP="00440EB3">
      <w:pPr>
        <w:spacing w:after="0"/>
        <w:rPr>
          <w:rFonts w:ascii="Consolas" w:hAnsi="Consolas" w:cs="Consolas"/>
          <w:color w:val="000000"/>
          <w:sz w:val="19"/>
          <w:szCs w:val="19"/>
        </w:rPr>
      </w:pPr>
    </w:p>
    <w:p w14:paraId="26C31774" w14:textId="77777777" w:rsidR="001B43E1" w:rsidRDefault="00440EB3" w:rsidP="001B43E1">
      <w:pPr>
        <w:spacing w:after="0"/>
        <w:rPr>
          <w:rFonts w:ascii="Consolas" w:hAnsi="Consolas" w:cs="Consolas"/>
          <w:color w:val="000000"/>
          <w:sz w:val="19"/>
          <w:szCs w:val="19"/>
          <w:lang w:eastAsia="fr-FR"/>
        </w:rPr>
      </w:pPr>
      <w:r>
        <w:rPr>
          <w:rFonts w:ascii="Consolas" w:hAnsi="Consolas"/>
          <w:color w:val="0000FF"/>
          <w:sz w:val="19"/>
          <w:szCs w:val="19"/>
        </w:rPr>
        <w:t>&lt;</w:t>
      </w:r>
      <w:r>
        <w:rPr>
          <w:rFonts w:ascii="Consolas" w:hAnsi="Consolas"/>
          <w:color w:val="A31515"/>
          <w:sz w:val="19"/>
          <w:szCs w:val="19"/>
        </w:rPr>
        <w:t>xs:element</w:t>
      </w:r>
      <w:r>
        <w:t xml:space="preserve"> </w:t>
      </w:r>
      <w:r>
        <w:rPr>
          <w:rFonts w:ascii="Consolas" w:hAnsi="Consolas"/>
          <w:color w:val="FF0000"/>
          <w:sz w:val="19"/>
          <w:szCs w:val="19"/>
        </w:rPr>
        <w:t>name</w:t>
      </w:r>
      <w:r>
        <w:rPr>
          <w:rFonts w:ascii="Consolas" w:hAnsi="Consolas"/>
          <w:color w:val="0000FF"/>
          <w:sz w:val="19"/>
          <w:szCs w:val="19"/>
        </w:rPr>
        <w:t>=</w:t>
      </w:r>
      <w:r>
        <w:rPr>
          <w:rFonts w:ascii="Consolas" w:hAnsi="Consolas"/>
          <w:color w:val="000000"/>
          <w:sz w:val="19"/>
          <w:szCs w:val="19"/>
        </w:rPr>
        <w:t>"</w:t>
      </w:r>
      <w:r>
        <w:rPr>
          <w:rFonts w:ascii="Consolas" w:hAnsi="Consolas"/>
          <w:color w:val="0000FF"/>
          <w:sz w:val="19"/>
          <w:szCs w:val="19"/>
        </w:rPr>
        <w:t>LIHIQRResponse</w:t>
      </w:r>
      <w:r>
        <w:rPr>
          <w:rFonts w:ascii="Consolas" w:hAnsi="Consolas"/>
          <w:color w:val="000000"/>
          <w:sz w:val="19"/>
          <w:szCs w:val="19"/>
        </w:rPr>
        <w:t>"</w:t>
      </w:r>
      <w:r>
        <w:t xml:space="preserve"> </w:t>
      </w:r>
      <w:r>
        <w:rPr>
          <w:rFonts w:ascii="Consolas" w:hAnsi="Consolas"/>
          <w:color w:val="FF0000"/>
          <w:sz w:val="19"/>
          <w:szCs w:val="19"/>
        </w:rPr>
        <w:t>type</w:t>
      </w:r>
      <w:r>
        <w:rPr>
          <w:rFonts w:ascii="Consolas" w:hAnsi="Consolas"/>
          <w:color w:val="0000FF"/>
          <w:sz w:val="19"/>
          <w:szCs w:val="19"/>
        </w:rPr>
        <w:t>=</w:t>
      </w:r>
      <w:r>
        <w:rPr>
          <w:rFonts w:ascii="Consolas" w:hAnsi="Consolas"/>
          <w:color w:val="000000"/>
          <w:sz w:val="19"/>
          <w:szCs w:val="19"/>
        </w:rPr>
        <w:t>"</w:t>
      </w:r>
      <w:r>
        <w:rPr>
          <w:rFonts w:ascii="Consolas" w:hAnsi="Consolas"/>
          <w:color w:val="0000FF"/>
          <w:sz w:val="19"/>
          <w:szCs w:val="19"/>
        </w:rPr>
        <w:t>IdentityResponseDetails</w:t>
      </w:r>
      <w:r>
        <w:rPr>
          <w:rFonts w:ascii="Consolas" w:hAnsi="Consolas"/>
          <w:color w:val="000000"/>
          <w:sz w:val="19"/>
          <w:szCs w:val="19"/>
        </w:rPr>
        <w:t>"</w:t>
      </w:r>
      <w:r>
        <w:rPr>
          <w:rFonts w:ascii="Consolas" w:hAnsi="Consolas"/>
          <w:color w:val="0000FF"/>
          <w:sz w:val="19"/>
          <w:szCs w:val="19"/>
        </w:rPr>
        <w:t>/&gt;</w:t>
      </w:r>
    </w:p>
    <w:p w14:paraId="7325266D" w14:textId="77777777" w:rsidR="00E75B73" w:rsidRPr="00E75B73" w:rsidRDefault="00E75B73" w:rsidP="00440EB3">
      <w:pPr>
        <w:spacing w:after="0"/>
        <w:rPr>
          <w:rFonts w:ascii="Consolas" w:hAnsi="Consolas" w:cs="Consolas"/>
          <w:sz w:val="19"/>
          <w:szCs w:val="19"/>
        </w:rPr>
      </w:pPr>
    </w:p>
    <w:p w14:paraId="01141E99" w14:textId="11E401C9"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IdentityResponseDetails</w:t>
      </w:r>
      <w:r>
        <w:rPr>
          <w:rFonts w:ascii="Consolas" w:hAnsi="Consolas" w:cs="Consolas"/>
          <w:color w:val="000000"/>
          <w:sz w:val="19"/>
          <w:szCs w:val="19"/>
        </w:rPr>
        <w:t>"</w:t>
      </w:r>
      <w:r>
        <w:rPr>
          <w:rFonts w:ascii="Consolas" w:hAnsi="Consolas" w:cs="Consolas"/>
          <w:color w:val="0000FF"/>
          <w:sz w:val="19"/>
          <w:szCs w:val="19"/>
        </w:rPr>
        <w:t>&gt;</w:t>
      </w:r>
    </w:p>
    <w:p w14:paraId="7BE67D9D"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46DEC6B"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IdentityAssociationRecords</w:t>
      </w:r>
      <w:r>
        <w:rPr>
          <w:rFonts w:ascii="Consolas" w:hAnsi="Consolas" w:cs="Consolas"/>
          <w:color w:val="000000"/>
          <w:sz w:val="19"/>
          <w:szCs w:val="19"/>
        </w:rPr>
        <w:t>"</w:t>
      </w:r>
      <w:r>
        <w:rPr>
          <w:rFonts w:ascii="Consolas" w:hAnsi="Consolas" w:cs="Consolas"/>
          <w:color w:val="0000FF"/>
          <w:sz w:val="19"/>
          <w:szCs w:val="19"/>
        </w:rPr>
        <w:t>/&gt;</w:t>
      </w:r>
    </w:p>
    <w:p w14:paraId="181397F8"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2B9C96E"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C714D9C" w14:textId="77777777" w:rsidR="00440EB3" w:rsidRDefault="00440EB3" w:rsidP="00440EB3">
      <w:pPr>
        <w:spacing w:after="0"/>
        <w:rPr>
          <w:rFonts w:ascii="Consolas" w:hAnsi="Consolas" w:cs="Consolas"/>
          <w:color w:val="000000"/>
          <w:sz w:val="19"/>
          <w:szCs w:val="19"/>
        </w:rPr>
      </w:pPr>
    </w:p>
    <w:p w14:paraId="51BB52E8"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IdentityAssociationRecords</w:t>
      </w:r>
      <w:r>
        <w:rPr>
          <w:rFonts w:ascii="Consolas" w:hAnsi="Consolas" w:cs="Consolas"/>
          <w:color w:val="000000"/>
          <w:sz w:val="19"/>
          <w:szCs w:val="19"/>
        </w:rPr>
        <w:t>"</w:t>
      </w:r>
      <w:r>
        <w:rPr>
          <w:rFonts w:ascii="Consolas" w:hAnsi="Consolas" w:cs="Consolas"/>
          <w:color w:val="0000FF"/>
          <w:sz w:val="19"/>
          <w:szCs w:val="19"/>
        </w:rPr>
        <w:t>&gt;</w:t>
      </w:r>
    </w:p>
    <w:p w14:paraId="1A68643A"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1D9C5A9"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w:t>
      </w:r>
    </w:p>
    <w:p w14:paraId="0A80ADE7"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59C31AA"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42A09D1" w14:textId="77777777" w:rsidR="00440EB3" w:rsidRDefault="00440EB3" w:rsidP="00440EB3">
      <w:pPr>
        <w:spacing w:after="0"/>
        <w:rPr>
          <w:rFonts w:ascii="Consolas" w:hAnsi="Consolas" w:cs="Consolas"/>
          <w:color w:val="000000"/>
          <w:sz w:val="19"/>
          <w:szCs w:val="19"/>
        </w:rPr>
      </w:pPr>
    </w:p>
    <w:p w14:paraId="6BC78691"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w:t>
      </w:r>
      <w:r>
        <w:rPr>
          <w:rFonts w:ascii="Consolas" w:hAnsi="Consolas" w:cs="Consolas"/>
          <w:color w:val="000000"/>
          <w:sz w:val="19"/>
          <w:szCs w:val="19"/>
        </w:rPr>
        <w:t>"</w:t>
      </w:r>
      <w:r>
        <w:rPr>
          <w:rFonts w:ascii="Consolas" w:hAnsi="Consolas" w:cs="Consolas"/>
          <w:color w:val="0000FF"/>
          <w:sz w:val="19"/>
          <w:szCs w:val="19"/>
        </w:rPr>
        <w:t>&gt;</w:t>
      </w:r>
    </w:p>
    <w:p w14:paraId="60825B3D"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3F32907" w14:textId="77777777" w:rsidR="00440EB3" w:rsidRPr="004C6C33" w:rsidRDefault="00440EB3" w:rsidP="00440EB3">
      <w:pPr>
        <w:spacing w:after="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22799A4E" w14:textId="4058B9D4" w:rsidR="00440EB3" w:rsidRDefault="006A3FE8" w:rsidP="00440EB3">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Pr>
          <w:rFonts w:ascii="Consolas" w:hAnsi="Consolas" w:cs="Consolas"/>
          <w:color w:val="0000FF"/>
          <w:sz w:val="19"/>
          <w:szCs w:val="19"/>
        </w:rPr>
        <w:t>&lt;</w:t>
      </w:r>
      <w:r w:rsidR="00440EB3">
        <w:rPr>
          <w:rFonts w:ascii="Consolas" w:hAnsi="Consolas" w:cs="Consolas"/>
          <w:color w:val="A31515"/>
          <w:sz w:val="19"/>
          <w:szCs w:val="19"/>
        </w:rPr>
        <w:t>xs:element</w:t>
      </w:r>
      <w:r w:rsidR="00440EB3">
        <w:rPr>
          <w:rFonts w:ascii="Consolas" w:hAnsi="Consolas" w:cs="Consolas"/>
          <w:color w:val="0000FF"/>
          <w:sz w:val="19"/>
          <w:szCs w:val="19"/>
        </w:rPr>
        <w:t xml:space="preserve"> </w:t>
      </w:r>
      <w:r w:rsidR="00440EB3">
        <w:rPr>
          <w:rFonts w:ascii="Consolas" w:hAnsi="Consolas" w:cs="Consolas"/>
          <w:color w:val="FF0000"/>
          <w:sz w:val="19"/>
          <w:szCs w:val="19"/>
        </w:rPr>
        <w:t>name</w:t>
      </w:r>
      <w:r w:rsidR="00440EB3">
        <w:rPr>
          <w:rFonts w:ascii="Consolas" w:hAnsi="Consolas" w:cs="Consolas"/>
          <w:color w:val="0000FF"/>
          <w:sz w:val="19"/>
          <w:szCs w:val="19"/>
        </w:rPr>
        <w:t>=</w:t>
      </w:r>
      <w:r w:rsidR="00440EB3">
        <w:rPr>
          <w:rFonts w:ascii="Consolas" w:hAnsi="Consolas" w:cs="Consolas"/>
          <w:color w:val="000000"/>
          <w:sz w:val="19"/>
          <w:szCs w:val="19"/>
        </w:rPr>
        <w:t>"</w:t>
      </w:r>
      <w:r w:rsidR="00440EB3">
        <w:rPr>
          <w:rFonts w:ascii="Consolas" w:hAnsi="Consolas" w:cs="Consolas"/>
          <w:color w:val="0000FF"/>
          <w:sz w:val="19"/>
          <w:szCs w:val="19"/>
        </w:rPr>
        <w:t>SUCI</w:t>
      </w:r>
      <w:r w:rsidR="00440EB3">
        <w:rPr>
          <w:rFonts w:ascii="Consolas" w:hAnsi="Consolas" w:cs="Consolas"/>
          <w:color w:val="000000"/>
          <w:sz w:val="19"/>
          <w:szCs w:val="19"/>
        </w:rPr>
        <w:t>"</w:t>
      </w:r>
      <w:r w:rsidR="00440EB3">
        <w:rPr>
          <w:rFonts w:ascii="Consolas" w:hAnsi="Consolas" w:cs="Consolas"/>
          <w:color w:val="0000FF"/>
          <w:sz w:val="19"/>
          <w:szCs w:val="19"/>
        </w:rPr>
        <w:t xml:space="preserve"> </w:t>
      </w:r>
      <w:r w:rsidR="00440EB3">
        <w:rPr>
          <w:rFonts w:ascii="Consolas" w:hAnsi="Consolas" w:cs="Consolas"/>
          <w:color w:val="FF0000"/>
          <w:sz w:val="19"/>
          <w:szCs w:val="19"/>
        </w:rPr>
        <w:t>type</w:t>
      </w:r>
      <w:r w:rsidR="00440EB3">
        <w:rPr>
          <w:rFonts w:ascii="Consolas" w:hAnsi="Consolas" w:cs="Consolas"/>
          <w:color w:val="0000FF"/>
          <w:sz w:val="19"/>
          <w:szCs w:val="19"/>
        </w:rPr>
        <w:t>=</w:t>
      </w:r>
      <w:r w:rsidR="00440EB3">
        <w:rPr>
          <w:rFonts w:ascii="Consolas" w:hAnsi="Consolas" w:cs="Consolas"/>
          <w:color w:val="000000"/>
          <w:sz w:val="19"/>
          <w:szCs w:val="19"/>
        </w:rPr>
        <w:t>"</w:t>
      </w:r>
      <w:r w:rsidR="00440EB3">
        <w:rPr>
          <w:rFonts w:ascii="Consolas" w:hAnsi="Consolas" w:cs="Consolas"/>
          <w:color w:val="0000FF"/>
          <w:sz w:val="19"/>
          <w:szCs w:val="19"/>
        </w:rPr>
        <w:t>SUCI</w:t>
      </w:r>
      <w:r w:rsidR="00440EB3">
        <w:rPr>
          <w:rFonts w:ascii="Consolas" w:hAnsi="Consolas" w:cs="Consolas"/>
          <w:color w:val="000000"/>
          <w:sz w:val="19"/>
          <w:szCs w:val="19"/>
        </w:rPr>
        <w:t>"</w:t>
      </w:r>
      <w:r w:rsidR="00440EB3">
        <w:rPr>
          <w:rFonts w:ascii="Consolas" w:hAnsi="Consolas" w:cs="Consolas"/>
          <w:color w:val="0000FF"/>
          <w:sz w:val="19"/>
          <w:szCs w:val="19"/>
        </w:rPr>
        <w:t xml:space="preserve"> </w:t>
      </w:r>
      <w:r w:rsidR="00440EB3">
        <w:rPr>
          <w:rFonts w:ascii="Consolas" w:hAnsi="Consolas" w:cs="Consolas"/>
          <w:color w:val="FF0000"/>
          <w:sz w:val="19"/>
          <w:szCs w:val="19"/>
        </w:rPr>
        <w:t>minOccurs</w:t>
      </w:r>
      <w:r w:rsidR="00440EB3">
        <w:rPr>
          <w:rFonts w:ascii="Consolas" w:hAnsi="Consolas" w:cs="Consolas"/>
          <w:color w:val="0000FF"/>
          <w:sz w:val="19"/>
          <w:szCs w:val="19"/>
        </w:rPr>
        <w:t>=</w:t>
      </w:r>
      <w:r w:rsidR="00440EB3">
        <w:rPr>
          <w:rFonts w:ascii="Consolas" w:hAnsi="Consolas" w:cs="Consolas"/>
          <w:color w:val="000000"/>
          <w:sz w:val="19"/>
          <w:szCs w:val="19"/>
        </w:rPr>
        <w:t>"</w:t>
      </w:r>
      <w:r w:rsidR="00440EB3">
        <w:rPr>
          <w:rFonts w:ascii="Consolas" w:hAnsi="Consolas" w:cs="Consolas"/>
          <w:color w:val="0000FF"/>
          <w:sz w:val="19"/>
          <w:szCs w:val="19"/>
        </w:rPr>
        <w:t>0</w:t>
      </w:r>
      <w:r w:rsidR="00440EB3">
        <w:rPr>
          <w:rFonts w:ascii="Consolas" w:hAnsi="Consolas" w:cs="Consolas"/>
          <w:color w:val="000000"/>
          <w:sz w:val="19"/>
          <w:szCs w:val="19"/>
        </w:rPr>
        <w:t>"</w:t>
      </w:r>
      <w:r w:rsidR="00440EB3">
        <w:rPr>
          <w:rFonts w:ascii="Consolas" w:hAnsi="Consolas" w:cs="Consolas"/>
          <w:color w:val="0000FF"/>
          <w:sz w:val="19"/>
          <w:szCs w:val="19"/>
        </w:rPr>
        <w:t>/&gt;</w:t>
      </w:r>
    </w:p>
    <w:p w14:paraId="2E2174FC"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FiveGGUTI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FiveGGUTI</w:t>
      </w:r>
      <w:r>
        <w:rPr>
          <w:rFonts w:ascii="Consolas" w:hAnsi="Consolas" w:cs="Consolas"/>
          <w:color w:val="000000"/>
          <w:sz w:val="19"/>
          <w:szCs w:val="19"/>
        </w:rPr>
        <w:t>"</w:t>
      </w:r>
      <w:r>
        <w:rPr>
          <w:rFonts w:ascii="Consolas" w:hAnsi="Consolas" w:cs="Consolas"/>
          <w:color w:val="0000FF"/>
          <w:sz w:val="19"/>
          <w:szCs w:val="19"/>
        </w:rPr>
        <w:t>/&gt;</w:t>
      </w:r>
    </w:p>
    <w:p w14:paraId="5491A86F"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72F78FB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AssociationStartTime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common:QualifiedMicrosecondDateTime</w:t>
      </w:r>
      <w:r>
        <w:rPr>
          <w:rFonts w:ascii="Consolas" w:hAnsi="Consolas" w:cs="Consolas"/>
          <w:color w:val="000000"/>
          <w:sz w:val="19"/>
          <w:szCs w:val="19"/>
        </w:rPr>
        <w:t>"</w:t>
      </w:r>
      <w:r>
        <w:rPr>
          <w:rFonts w:ascii="Consolas" w:hAnsi="Consolas" w:cs="Consolas"/>
          <w:color w:val="0000FF"/>
          <w:sz w:val="19"/>
          <w:szCs w:val="19"/>
        </w:rPr>
        <w:t>/&gt;</w:t>
      </w:r>
    </w:p>
    <w:p w14:paraId="1E50BD0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AssociationEndTime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common:QualifiedMicrosecondDateTime</w:t>
      </w:r>
      <w:r>
        <w:rPr>
          <w:rFonts w:ascii="Consolas" w:hAnsi="Consolas" w:cs="Consolas"/>
          <w:color w:val="000000"/>
          <w:sz w:val="19"/>
          <w:szCs w:val="19"/>
        </w:rPr>
        <w:t>"</w:t>
      </w:r>
      <w:r w:rsidRPr="00ED6D4A">
        <w:rPr>
          <w:rFonts w:ascii="Consolas" w:hAnsi="Consolas" w:cs="Consolas"/>
          <w:color w:val="FF0000"/>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1A70070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6C9DFA5"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995A9D1" w14:textId="77777777" w:rsidR="00440EB3" w:rsidRDefault="00440EB3" w:rsidP="00440EB3">
      <w:pPr>
        <w:spacing w:after="0"/>
        <w:rPr>
          <w:rFonts w:ascii="Consolas" w:hAnsi="Consolas" w:cs="Consolas"/>
          <w:color w:val="000000"/>
          <w:sz w:val="19"/>
          <w:szCs w:val="19"/>
        </w:rPr>
      </w:pPr>
    </w:p>
    <w:p w14:paraId="1DA0677B"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2DAEA82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075010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common:SUPIIMSI</w:t>
      </w:r>
      <w:r>
        <w:rPr>
          <w:rFonts w:ascii="Consolas" w:hAnsi="Consolas" w:cs="Consolas"/>
          <w:color w:val="000000"/>
          <w:sz w:val="19"/>
          <w:szCs w:val="19"/>
        </w:rPr>
        <w:t>"</w:t>
      </w:r>
      <w:r>
        <w:rPr>
          <w:rFonts w:ascii="Consolas" w:hAnsi="Consolas" w:cs="Consolas"/>
          <w:color w:val="0000FF"/>
          <w:sz w:val="19"/>
          <w:szCs w:val="19"/>
        </w:rPr>
        <w:t>/&gt;</w:t>
      </w:r>
    </w:p>
    <w:p w14:paraId="43B48FB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common:SUPINAI</w:t>
      </w:r>
      <w:r>
        <w:rPr>
          <w:rFonts w:ascii="Consolas" w:hAnsi="Consolas" w:cs="Consolas"/>
          <w:color w:val="000000"/>
          <w:sz w:val="19"/>
          <w:szCs w:val="19"/>
        </w:rPr>
        <w:t>"</w:t>
      </w:r>
      <w:r>
        <w:rPr>
          <w:rFonts w:ascii="Consolas" w:hAnsi="Consolas" w:cs="Consolas"/>
          <w:color w:val="0000FF"/>
          <w:sz w:val="19"/>
          <w:szCs w:val="19"/>
        </w:rPr>
        <w:t>/&gt;</w:t>
      </w:r>
    </w:p>
    <w:p w14:paraId="00F9CE67"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F4B43C0" w14:textId="77777777" w:rsidR="00264115" w:rsidRDefault="00440EB3" w:rsidP="00264115">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27604DF" w14:textId="05731E01" w:rsidR="00264115" w:rsidRDefault="00264115" w:rsidP="00264115">
      <w:pPr>
        <w:spacing w:after="0"/>
        <w:rPr>
          <w:rFonts w:ascii="Consolas" w:hAnsi="Consolas" w:cs="Consolas"/>
          <w:color w:val="000000"/>
          <w:sz w:val="19"/>
          <w:szCs w:val="19"/>
        </w:rPr>
      </w:pPr>
    </w:p>
    <w:p w14:paraId="14537C7B" w14:textId="16D40B83" w:rsidR="00A36F66" w:rsidRDefault="00A36F66" w:rsidP="00A36F6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xs:simpleType</w:t>
      </w:r>
      <w:r w:rsidR="00440EB3" w:rsidRPr="006137AE">
        <w:rPr>
          <w:rFonts w:ascii="Courier New" w:hAnsi="Courier New" w:cs="Courier New"/>
          <w:sz w:val="22"/>
          <w:szCs w:val="22"/>
          <w:lang w:eastAsia="fr-FR"/>
        </w:rPr>
        <w:t xml:space="preserve"> </w:t>
      </w:r>
      <w:r w:rsidR="00440EB3" w:rsidRPr="006137AE">
        <w:rPr>
          <w:rFonts w:ascii="Consolas" w:hAnsi="Consolas" w:cs="Consolas"/>
          <w:color w:val="FF0000"/>
          <w:sz w:val="19"/>
          <w:szCs w:val="19"/>
        </w:rPr>
        <w:t>name</w:t>
      </w:r>
      <w:r w:rsidR="00440EB3" w:rsidRPr="006137AE">
        <w:rPr>
          <w:rFonts w:ascii="Consolas" w:hAnsi="Consolas" w:cs="Consolas"/>
          <w:color w:val="0000FF"/>
          <w:sz w:val="19"/>
          <w:szCs w:val="19"/>
        </w:rPr>
        <w:t>=</w:t>
      </w:r>
      <w:r w:rsidR="00440EB3" w:rsidRPr="004C6C33">
        <w:rPr>
          <w:rFonts w:ascii="Consolas" w:hAnsi="Consolas" w:cs="Consolas"/>
          <w:sz w:val="19"/>
          <w:szCs w:val="19"/>
        </w:rPr>
        <w:t>"</w:t>
      </w:r>
      <w:r w:rsidR="00440EB3" w:rsidRPr="006137AE">
        <w:rPr>
          <w:rFonts w:ascii="Consolas" w:hAnsi="Consolas" w:cs="Consolas"/>
          <w:color w:val="0000FF"/>
          <w:sz w:val="19"/>
          <w:szCs w:val="19"/>
        </w:rPr>
        <w:t>SUCI</w:t>
      </w:r>
      <w:r w:rsidR="00440EB3" w:rsidRPr="004C6C33">
        <w:rPr>
          <w:rFonts w:ascii="Consolas" w:hAnsi="Consolas" w:cs="Consolas"/>
          <w:sz w:val="19"/>
          <w:szCs w:val="19"/>
        </w:rPr>
        <w:t>"</w:t>
      </w:r>
      <w:r w:rsidR="00440EB3" w:rsidRPr="006137AE">
        <w:rPr>
          <w:rFonts w:ascii="Consolas" w:hAnsi="Consolas" w:cs="Consolas"/>
          <w:color w:val="0000FF"/>
          <w:sz w:val="19"/>
          <w:szCs w:val="19"/>
        </w:rPr>
        <w:t>&gt;</w:t>
      </w:r>
    </w:p>
    <w:p w14:paraId="240BFB69" w14:textId="00DA1ACA" w:rsidR="00A36F66" w:rsidRDefault="00A36F66" w:rsidP="00A36F66">
      <w:pPr>
        <w:spacing w:after="0"/>
        <w:rPr>
          <w:rFonts w:ascii="Consolas" w:hAnsi="Consolas" w:cs="Consolas"/>
          <w:color w:val="000000"/>
          <w:sz w:val="19"/>
          <w:szCs w:val="19"/>
        </w:rPr>
      </w:pPr>
      <w:r>
        <w:rPr>
          <w:rFonts w:ascii="Consolas" w:hAnsi="Consolas" w:cs="Consolas"/>
          <w:color w:val="0000FF"/>
          <w:sz w:val="19"/>
          <w:szCs w:val="19"/>
        </w:rPr>
        <w:t xml:space="preserve">  </w:t>
      </w:r>
      <w:r w:rsidR="006D29D3">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xs:restriction</w:t>
      </w:r>
      <w:r w:rsidR="00440EB3" w:rsidRPr="006137AE">
        <w:rPr>
          <w:rFonts w:ascii="Courier New" w:hAnsi="Courier New" w:cs="Courier New"/>
          <w:sz w:val="22"/>
          <w:szCs w:val="22"/>
          <w:lang w:eastAsia="fr-FR"/>
        </w:rPr>
        <w:t xml:space="preserve"> </w:t>
      </w:r>
      <w:r w:rsidR="00440EB3" w:rsidRPr="006137AE">
        <w:rPr>
          <w:rFonts w:ascii="Consolas" w:hAnsi="Consolas" w:cs="Consolas"/>
          <w:color w:val="FF0000"/>
          <w:sz w:val="19"/>
          <w:szCs w:val="19"/>
        </w:rPr>
        <w:t>base</w:t>
      </w:r>
      <w:r w:rsidR="00440EB3">
        <w:rPr>
          <w:rFonts w:ascii="Consolas" w:hAnsi="Consolas" w:cs="Consolas"/>
          <w:color w:val="0000FF"/>
          <w:sz w:val="19"/>
          <w:szCs w:val="19"/>
        </w:rPr>
        <w:t>=</w:t>
      </w:r>
      <w:r w:rsidR="00440EB3" w:rsidRPr="004C6C33">
        <w:rPr>
          <w:rFonts w:ascii="Consolas" w:hAnsi="Consolas" w:cs="Consolas"/>
          <w:sz w:val="19"/>
          <w:szCs w:val="19"/>
        </w:rPr>
        <w:t>"</w:t>
      </w:r>
      <w:r w:rsidR="00440EB3">
        <w:rPr>
          <w:rFonts w:ascii="Consolas" w:hAnsi="Consolas" w:cs="Consolas"/>
          <w:color w:val="0000FF"/>
          <w:sz w:val="19"/>
          <w:szCs w:val="19"/>
        </w:rPr>
        <w:t>xs:string</w:t>
      </w:r>
      <w:r w:rsidR="00440EB3" w:rsidRPr="004C6C33">
        <w:rPr>
          <w:rFonts w:ascii="Consolas" w:hAnsi="Consolas" w:cs="Consolas"/>
          <w:sz w:val="19"/>
          <w:szCs w:val="19"/>
        </w:rPr>
        <w:t>"</w:t>
      </w:r>
      <w:r w:rsidR="00440EB3" w:rsidRPr="006137AE">
        <w:rPr>
          <w:rFonts w:ascii="Consolas" w:hAnsi="Consolas" w:cs="Consolas"/>
          <w:color w:val="0000FF"/>
          <w:sz w:val="19"/>
          <w:szCs w:val="19"/>
        </w:rPr>
        <w:t>/&gt;</w:t>
      </w:r>
    </w:p>
    <w:p w14:paraId="6EC186A9" w14:textId="149058F9" w:rsidR="00A36F66" w:rsidRDefault="006D29D3" w:rsidP="00A36F6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xs:simpleType</w:t>
      </w:r>
      <w:r w:rsidR="00440EB3" w:rsidRPr="006137AE">
        <w:rPr>
          <w:rFonts w:ascii="Consolas" w:hAnsi="Consolas" w:cs="Consolas"/>
          <w:color w:val="0000FF"/>
          <w:sz w:val="19"/>
          <w:szCs w:val="19"/>
        </w:rPr>
        <w:t>&gt;</w:t>
      </w:r>
    </w:p>
    <w:p w14:paraId="29198807" w14:textId="77777777" w:rsidR="00A36F66" w:rsidRDefault="00A36F66" w:rsidP="00A36F66">
      <w:pPr>
        <w:spacing w:after="0"/>
        <w:rPr>
          <w:rFonts w:ascii="Consolas" w:hAnsi="Consolas" w:cs="Consolas"/>
          <w:color w:val="000000"/>
          <w:sz w:val="19"/>
          <w:szCs w:val="19"/>
        </w:rPr>
      </w:pPr>
    </w:p>
    <w:p w14:paraId="54A79F17" w14:textId="2CB2C6F7" w:rsidR="00440EB3" w:rsidRPr="00A36F66" w:rsidRDefault="006D29D3" w:rsidP="00A36F6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xs:simpleType</w:t>
      </w:r>
      <w:r w:rsidR="00440EB3" w:rsidRPr="006137AE">
        <w:rPr>
          <w:rFonts w:ascii="Courier New" w:hAnsi="Courier New" w:cs="Courier New"/>
          <w:sz w:val="22"/>
          <w:szCs w:val="22"/>
          <w:lang w:eastAsia="fr-FR"/>
        </w:rPr>
        <w:t xml:space="preserve"> </w:t>
      </w:r>
      <w:r w:rsidR="00440EB3" w:rsidRPr="006137AE">
        <w:rPr>
          <w:rFonts w:ascii="Consolas" w:hAnsi="Consolas" w:cs="Consolas"/>
          <w:color w:val="FF0000"/>
          <w:sz w:val="19"/>
          <w:szCs w:val="19"/>
        </w:rPr>
        <w:t>name</w:t>
      </w:r>
      <w:r w:rsidR="00440EB3">
        <w:rPr>
          <w:rFonts w:ascii="Consolas" w:hAnsi="Consolas" w:cs="Consolas"/>
          <w:color w:val="0000FF"/>
          <w:sz w:val="19"/>
          <w:szCs w:val="19"/>
        </w:rPr>
        <w:t>=</w:t>
      </w:r>
      <w:r w:rsidR="00440EB3" w:rsidRPr="004C6C33">
        <w:rPr>
          <w:rFonts w:ascii="Consolas" w:hAnsi="Consolas" w:cs="Consolas"/>
          <w:sz w:val="19"/>
          <w:szCs w:val="19"/>
        </w:rPr>
        <w:t>"</w:t>
      </w:r>
      <w:r w:rsidR="00440EB3">
        <w:rPr>
          <w:rFonts w:ascii="Consolas" w:hAnsi="Consolas" w:cs="Consolas"/>
          <w:color w:val="0000FF"/>
          <w:sz w:val="19"/>
          <w:szCs w:val="19"/>
        </w:rPr>
        <w:t>FiveGGUTI</w:t>
      </w:r>
      <w:r w:rsidR="00440EB3" w:rsidRPr="004C6C33">
        <w:rPr>
          <w:rFonts w:ascii="Consolas" w:hAnsi="Consolas" w:cs="Consolas"/>
          <w:sz w:val="19"/>
          <w:szCs w:val="19"/>
        </w:rPr>
        <w:t>"</w:t>
      </w:r>
      <w:r w:rsidR="00440EB3" w:rsidRPr="006137AE">
        <w:rPr>
          <w:rFonts w:ascii="Consolas" w:hAnsi="Consolas" w:cs="Consolas"/>
          <w:color w:val="0000FF"/>
          <w:sz w:val="19"/>
          <w:szCs w:val="19"/>
        </w:rPr>
        <w:t>&gt;</w:t>
      </w:r>
    </w:p>
    <w:p w14:paraId="3886BF0D" w14:textId="260E5886" w:rsidR="00E24FD6" w:rsidRDefault="006D29D3" w:rsidP="00E24FD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xs:restriction</w:t>
      </w:r>
      <w:r w:rsidR="00440EB3" w:rsidRPr="006137AE">
        <w:rPr>
          <w:rFonts w:ascii="Courier New" w:hAnsi="Courier New" w:cs="Courier New"/>
          <w:sz w:val="22"/>
          <w:szCs w:val="22"/>
          <w:lang w:eastAsia="fr-FR"/>
        </w:rPr>
        <w:t xml:space="preserve"> </w:t>
      </w:r>
      <w:r w:rsidR="00440EB3" w:rsidRPr="006137AE">
        <w:rPr>
          <w:rFonts w:ascii="Consolas" w:hAnsi="Consolas" w:cs="Consolas"/>
          <w:color w:val="FF0000"/>
          <w:sz w:val="19"/>
          <w:szCs w:val="19"/>
        </w:rPr>
        <w:t>base</w:t>
      </w:r>
      <w:r w:rsidR="00440EB3">
        <w:rPr>
          <w:rFonts w:ascii="Consolas" w:hAnsi="Consolas" w:cs="Consolas"/>
          <w:color w:val="0000FF"/>
          <w:sz w:val="19"/>
          <w:szCs w:val="19"/>
        </w:rPr>
        <w:t>=</w:t>
      </w:r>
      <w:r w:rsidR="00440EB3" w:rsidRPr="00F01F13">
        <w:rPr>
          <w:rFonts w:ascii="Consolas" w:hAnsi="Consolas" w:cs="Consolas"/>
          <w:sz w:val="19"/>
          <w:szCs w:val="19"/>
        </w:rPr>
        <w:t>"</w:t>
      </w:r>
      <w:r w:rsidR="00440EB3">
        <w:rPr>
          <w:rFonts w:ascii="Consolas" w:hAnsi="Consolas" w:cs="Consolas"/>
          <w:color w:val="0000FF"/>
          <w:sz w:val="19"/>
          <w:szCs w:val="19"/>
        </w:rPr>
        <w:t>xs:string</w:t>
      </w:r>
      <w:r w:rsidR="00440EB3" w:rsidRPr="00F01F13">
        <w:rPr>
          <w:rFonts w:ascii="Consolas" w:hAnsi="Consolas" w:cs="Consolas"/>
          <w:sz w:val="19"/>
          <w:szCs w:val="19"/>
        </w:rPr>
        <w:t>"</w:t>
      </w:r>
      <w:r w:rsidR="00440EB3" w:rsidRPr="006137AE">
        <w:rPr>
          <w:rFonts w:ascii="Consolas" w:hAnsi="Consolas" w:cs="Consolas"/>
          <w:color w:val="0000FF"/>
          <w:sz w:val="19"/>
          <w:szCs w:val="19"/>
        </w:rPr>
        <w:t>/&gt;</w:t>
      </w:r>
    </w:p>
    <w:p w14:paraId="2FD3BB22" w14:textId="57B5C15B" w:rsidR="00E24FD6" w:rsidRDefault="006D29D3" w:rsidP="00E24FD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xs:simpleType</w:t>
      </w:r>
      <w:r w:rsidR="00440EB3" w:rsidRPr="006137AE">
        <w:rPr>
          <w:rFonts w:ascii="Consolas" w:hAnsi="Consolas" w:cs="Consolas"/>
          <w:color w:val="0000FF"/>
          <w:sz w:val="19"/>
          <w:szCs w:val="19"/>
        </w:rPr>
        <w:t>&gt;</w:t>
      </w:r>
    </w:p>
    <w:p w14:paraId="516A40F5" w14:textId="68BEE04A" w:rsidR="00440EB3" w:rsidRDefault="00440EB3" w:rsidP="00440EB3">
      <w:pPr>
        <w:spacing w:after="0"/>
        <w:rPr>
          <w:rFonts w:ascii="Consolas" w:hAnsi="Consolas" w:cs="Consolas"/>
          <w:color w:val="000000"/>
          <w:sz w:val="19"/>
          <w:szCs w:val="19"/>
        </w:rPr>
      </w:pPr>
    </w:p>
    <w:p w14:paraId="744AE9F1"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p>
    <w:p w14:paraId="78FDC047"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9C65C3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common:PEIIMEI</w:t>
      </w:r>
      <w:r>
        <w:rPr>
          <w:rFonts w:ascii="Consolas" w:hAnsi="Consolas" w:cs="Consolas"/>
          <w:color w:val="000000"/>
          <w:sz w:val="19"/>
          <w:szCs w:val="19"/>
        </w:rPr>
        <w:t>"</w:t>
      </w:r>
      <w:r>
        <w:rPr>
          <w:rFonts w:ascii="Consolas" w:hAnsi="Consolas" w:cs="Consolas"/>
          <w:color w:val="0000FF"/>
          <w:sz w:val="19"/>
          <w:szCs w:val="19"/>
        </w:rPr>
        <w:t>/&gt;</w:t>
      </w:r>
    </w:p>
    <w:p w14:paraId="09CC0CD6"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common:PEIIMEISV</w:t>
      </w:r>
      <w:r>
        <w:rPr>
          <w:rFonts w:ascii="Consolas" w:hAnsi="Consolas" w:cs="Consolas"/>
          <w:color w:val="000000"/>
          <w:sz w:val="19"/>
          <w:szCs w:val="19"/>
        </w:rPr>
        <w:t>"</w:t>
      </w:r>
      <w:r>
        <w:rPr>
          <w:rFonts w:ascii="Consolas" w:hAnsi="Consolas" w:cs="Consolas"/>
          <w:color w:val="0000FF"/>
          <w:sz w:val="19"/>
          <w:szCs w:val="19"/>
        </w:rPr>
        <w:t>/&gt;</w:t>
      </w:r>
    </w:p>
    <w:p w14:paraId="74152E5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common:MACAddress</w:t>
      </w:r>
      <w:r>
        <w:rPr>
          <w:rFonts w:ascii="Consolas" w:hAnsi="Consolas" w:cs="Consolas"/>
          <w:color w:val="000000"/>
          <w:sz w:val="19"/>
          <w:szCs w:val="19"/>
        </w:rPr>
        <w:t>"</w:t>
      </w:r>
      <w:r>
        <w:rPr>
          <w:rFonts w:ascii="Consolas" w:hAnsi="Consolas" w:cs="Consolas"/>
          <w:color w:val="0000FF"/>
          <w:sz w:val="19"/>
          <w:szCs w:val="19"/>
        </w:rPr>
        <w:t>/&gt;</w:t>
      </w:r>
    </w:p>
    <w:p w14:paraId="6B9F3C62"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6DC5CC8" w14:textId="2A1268DE"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EE0551F"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w:t>
      </w:r>
    </w:p>
    <w:p w14:paraId="476CDB2D" w14:textId="5BBDF6BE" w:rsidR="00D52B92" w:rsidRPr="005A240F" w:rsidRDefault="00D52B92" w:rsidP="00D52B92">
      <w:pPr>
        <w:rPr>
          <w:rFonts w:ascii="Consolas" w:hAnsi="Consolas" w:cs="Consolas"/>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21CFD3D1" w14:textId="5DC2E4B4" w:rsidR="00D52B92" w:rsidRDefault="00D52B92" w:rsidP="00D52B92">
      <w:pPr>
        <w:pStyle w:val="Heading8"/>
      </w:pPr>
      <w:bookmarkStart w:id="254" w:name="_Toc65943318"/>
      <w:r w:rsidRPr="004D3578">
        <w:t xml:space="preserve">Annex </w:t>
      </w:r>
      <w:r>
        <w:t xml:space="preserve">F </w:t>
      </w:r>
      <w:r w:rsidRPr="004D3578">
        <w:t>(normative):</w:t>
      </w:r>
      <w:r w:rsidR="005A240F">
        <w:br/>
      </w:r>
      <w:r>
        <w:t>ASN.1 schema for LI_XER messages</w:t>
      </w:r>
      <w:bookmarkEnd w:id="254"/>
    </w:p>
    <w:p w14:paraId="3CFDBDC9" w14:textId="77777777" w:rsidR="00D52B92" w:rsidRDefault="00D52B92" w:rsidP="00D52B92"/>
    <w:p w14:paraId="6D669F15" w14:textId="77777777" w:rsidR="00D52B92" w:rsidRPr="00340316" w:rsidRDefault="00D52B92" w:rsidP="00D52B92">
      <w:pPr>
        <w:pStyle w:val="PlainText"/>
        <w:rPr>
          <w:rFonts w:ascii="Courier New" w:hAnsi="Courier New" w:cs="Courier New"/>
          <w:sz w:val="16"/>
          <w:szCs w:val="16"/>
        </w:rPr>
      </w:pPr>
      <w:r w:rsidRPr="00340316">
        <w:rPr>
          <w:rFonts w:ascii="Courier New" w:hAnsi="Courier New" w:cs="Courier New"/>
          <w:sz w:val="16"/>
          <w:szCs w:val="16"/>
        </w:rPr>
        <w:t>TS33128</w:t>
      </w:r>
      <w:r>
        <w:rPr>
          <w:rFonts w:ascii="Courier New" w:hAnsi="Courier New" w:cs="Courier New"/>
          <w:sz w:val="16"/>
          <w:szCs w:val="16"/>
        </w:rPr>
        <w:t>IdentityAssociation</w:t>
      </w:r>
    </w:p>
    <w:p w14:paraId="14F1EB62" w14:textId="52C66E6E"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w:t>
      </w:r>
      <w:r>
        <w:rPr>
          <w:rFonts w:ascii="Courier New" w:hAnsi="Courier New" w:cs="Courier New"/>
          <w:sz w:val="16"/>
          <w:szCs w:val="16"/>
        </w:rPr>
        <w:t>S</w:t>
      </w:r>
      <w:r w:rsidRPr="00340316">
        <w:rPr>
          <w:rFonts w:ascii="Courier New" w:hAnsi="Courier New" w:cs="Courier New"/>
          <w:sz w:val="16"/>
          <w:szCs w:val="16"/>
        </w:rPr>
        <w:t>33128</w:t>
      </w:r>
      <w:r>
        <w:rPr>
          <w:rFonts w:ascii="Courier New" w:hAnsi="Courier New" w:cs="Courier New"/>
          <w:sz w:val="16"/>
          <w:szCs w:val="16"/>
        </w:rPr>
        <w:t>IdentityAssociation</w:t>
      </w:r>
      <w:r w:rsidRPr="00340316">
        <w:rPr>
          <w:rFonts w:ascii="Courier New" w:hAnsi="Courier New" w:cs="Courier New"/>
          <w:sz w:val="16"/>
          <w:szCs w:val="16"/>
        </w:rPr>
        <w:t>(</w:t>
      </w:r>
      <w:r>
        <w:rPr>
          <w:rFonts w:ascii="Courier New" w:hAnsi="Courier New" w:cs="Courier New"/>
          <w:sz w:val="16"/>
          <w:szCs w:val="16"/>
        </w:rPr>
        <w:t>20</w:t>
      </w:r>
      <w:r w:rsidRPr="00340316">
        <w:rPr>
          <w:rFonts w:ascii="Courier New" w:hAnsi="Courier New" w:cs="Courier New"/>
          <w:sz w:val="16"/>
          <w:szCs w:val="16"/>
        </w:rPr>
        <w:t>)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r w:rsidR="003E74C7">
        <w:rPr>
          <w:rFonts w:ascii="Courier New" w:hAnsi="Courier New" w:cs="Courier New"/>
          <w:sz w:val="16"/>
          <w:szCs w:val="16"/>
        </w:rPr>
        <w:t>2</w:t>
      </w:r>
      <w:r w:rsidRPr="00340316">
        <w:rPr>
          <w:rFonts w:ascii="Courier New" w:hAnsi="Courier New" w:cs="Courier New"/>
          <w:sz w:val="16"/>
          <w:szCs w:val="16"/>
        </w:rPr>
        <w:t>(</w:t>
      </w:r>
      <w:r w:rsidR="003E74C7">
        <w:rPr>
          <w:rFonts w:ascii="Courier New" w:hAnsi="Courier New" w:cs="Courier New"/>
          <w:sz w:val="16"/>
          <w:szCs w:val="16"/>
        </w:rPr>
        <w:t>2</w:t>
      </w:r>
      <w:r w:rsidRPr="00340316">
        <w:rPr>
          <w:rFonts w:ascii="Courier New" w:hAnsi="Courier New" w:cs="Courier New"/>
          <w:sz w:val="16"/>
          <w:szCs w:val="16"/>
        </w:rPr>
        <w:t>)}</w:t>
      </w:r>
    </w:p>
    <w:p w14:paraId="1FDFC0BB" w14:textId="77777777" w:rsidR="00D52B92" w:rsidRDefault="00D52B92" w:rsidP="00D52B92">
      <w:pPr>
        <w:pStyle w:val="PlainText"/>
        <w:rPr>
          <w:rFonts w:ascii="Courier New" w:hAnsi="Courier New" w:cs="Courier New"/>
          <w:sz w:val="16"/>
          <w:szCs w:val="16"/>
        </w:rPr>
      </w:pPr>
    </w:p>
    <w:p w14:paraId="7EC5408B" w14:textId="77777777" w:rsidR="00D52B92" w:rsidRPr="00340316" w:rsidRDefault="00D52B92" w:rsidP="00D52B92">
      <w:pPr>
        <w:pStyle w:val="PlainText"/>
        <w:rPr>
          <w:rFonts w:ascii="Courier New" w:hAnsi="Courier New" w:cs="Courier New"/>
          <w:sz w:val="16"/>
          <w:szCs w:val="16"/>
        </w:rPr>
      </w:pPr>
    </w:p>
    <w:p w14:paraId="704A0257" w14:textId="77777777" w:rsidR="00D52B92" w:rsidRPr="00340316" w:rsidRDefault="00D52B92" w:rsidP="00D52B92">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6248A888" w14:textId="77777777" w:rsidR="00D52B92" w:rsidRPr="00340316" w:rsidRDefault="00D52B92" w:rsidP="00D52B92">
      <w:pPr>
        <w:pStyle w:val="PlainText"/>
        <w:rPr>
          <w:rFonts w:ascii="Courier New" w:hAnsi="Courier New" w:cs="Courier New"/>
          <w:sz w:val="16"/>
          <w:szCs w:val="16"/>
        </w:rPr>
      </w:pPr>
    </w:p>
    <w:p w14:paraId="18765D06" w14:textId="77777777"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t>BEGIN</w:t>
      </w:r>
    </w:p>
    <w:p w14:paraId="0FDB6D13" w14:textId="77777777" w:rsidR="00D52B92" w:rsidRDefault="00D52B92" w:rsidP="00D52B92">
      <w:pPr>
        <w:pStyle w:val="PlainText"/>
        <w:rPr>
          <w:rFonts w:ascii="Courier New" w:hAnsi="Courier New" w:cs="Courier New"/>
          <w:sz w:val="16"/>
          <w:szCs w:val="16"/>
        </w:rPr>
      </w:pPr>
    </w:p>
    <w:p w14:paraId="6FF426B9" w14:textId="521E8921" w:rsidR="00D52B92" w:rsidRPr="0043118E" w:rsidRDefault="00D52B92" w:rsidP="00D52B92">
      <w:pPr>
        <w:pStyle w:val="PlainText"/>
        <w:rPr>
          <w:rFonts w:ascii="Courier New" w:hAnsi="Courier New" w:cs="Courier New"/>
          <w:sz w:val="16"/>
          <w:szCs w:val="16"/>
        </w:rPr>
      </w:pPr>
      <w:r w:rsidRPr="0043118E">
        <w:rPr>
          <w:rFonts w:ascii="Courier New" w:hAnsi="Courier New" w:cs="Courier New"/>
          <w:sz w:val="16"/>
          <w:szCs w:val="16"/>
        </w:rPr>
        <w:t>t</w:t>
      </w:r>
      <w:r>
        <w:rPr>
          <w:rFonts w:ascii="Courier New" w:hAnsi="Courier New" w:cs="Courier New"/>
          <w:sz w:val="16"/>
          <w:szCs w:val="16"/>
        </w:rPr>
        <w:t>S</w:t>
      </w:r>
      <w:r w:rsidRPr="0043118E">
        <w:rPr>
          <w:rFonts w:ascii="Courier New" w:hAnsi="Courier New" w:cs="Courier New"/>
          <w:sz w:val="16"/>
          <w:szCs w:val="16"/>
        </w:rPr>
        <w:t>33128IdentityAssociationOID RELATIVE-OID ::= {threeGPP(4) t</w:t>
      </w:r>
      <w:r>
        <w:rPr>
          <w:rFonts w:ascii="Courier New" w:hAnsi="Courier New" w:cs="Courier New"/>
          <w:sz w:val="16"/>
          <w:szCs w:val="16"/>
        </w:rPr>
        <w:t>S</w:t>
      </w:r>
      <w:r w:rsidRPr="0043118E">
        <w:rPr>
          <w:rFonts w:ascii="Courier New" w:hAnsi="Courier New" w:cs="Courier New"/>
          <w:sz w:val="16"/>
          <w:szCs w:val="16"/>
        </w:rPr>
        <w:t>33128IdentityAssociation(20) r16(16) version</w:t>
      </w:r>
      <w:r w:rsidR="003E74C7">
        <w:rPr>
          <w:rFonts w:ascii="Courier New" w:hAnsi="Courier New" w:cs="Courier New"/>
          <w:sz w:val="16"/>
          <w:szCs w:val="16"/>
        </w:rPr>
        <w:t>2</w:t>
      </w:r>
      <w:r w:rsidRPr="0043118E">
        <w:rPr>
          <w:rFonts w:ascii="Courier New" w:hAnsi="Courier New" w:cs="Courier New"/>
          <w:sz w:val="16"/>
          <w:szCs w:val="16"/>
        </w:rPr>
        <w:t>(</w:t>
      </w:r>
      <w:r w:rsidR="003E74C7">
        <w:rPr>
          <w:rFonts w:ascii="Courier New" w:hAnsi="Courier New" w:cs="Courier New"/>
          <w:sz w:val="16"/>
          <w:szCs w:val="16"/>
        </w:rPr>
        <w:t>2</w:t>
      </w:r>
      <w:r w:rsidRPr="0043118E">
        <w:rPr>
          <w:rFonts w:ascii="Courier New" w:hAnsi="Courier New" w:cs="Courier New"/>
          <w:sz w:val="16"/>
          <w:szCs w:val="16"/>
        </w:rPr>
        <w:t>)}</w:t>
      </w:r>
    </w:p>
    <w:p w14:paraId="047E8996" w14:textId="77777777" w:rsidR="00D52B92" w:rsidRPr="0043118E" w:rsidRDefault="00D52B92" w:rsidP="00D52B92">
      <w:pPr>
        <w:pStyle w:val="PlainText"/>
        <w:rPr>
          <w:rFonts w:ascii="Courier New" w:hAnsi="Courier New" w:cs="Courier New"/>
          <w:sz w:val="16"/>
          <w:szCs w:val="16"/>
        </w:rPr>
      </w:pPr>
    </w:p>
    <w:p w14:paraId="0570F512" w14:textId="77777777" w:rsidR="00D52B92" w:rsidRPr="00340316" w:rsidRDefault="00D52B92" w:rsidP="00D52B92">
      <w:pPr>
        <w:pStyle w:val="PlainText"/>
        <w:rPr>
          <w:rFonts w:ascii="Courier New" w:hAnsi="Courier New" w:cs="Courier New"/>
          <w:sz w:val="16"/>
          <w:szCs w:val="16"/>
        </w:rPr>
      </w:pPr>
      <w:r w:rsidRPr="0043118E">
        <w:rPr>
          <w:rFonts w:ascii="Courier New" w:hAnsi="Courier New" w:cs="Courier New"/>
          <w:sz w:val="16"/>
          <w:szCs w:val="16"/>
        </w:rPr>
        <w:t>iEFRecordOID RELATIVE-OID ::= {tS33128IdentityAssociationOID iEF(1)}</w:t>
      </w:r>
    </w:p>
    <w:p w14:paraId="59766225" w14:textId="77777777" w:rsidR="00D52B92" w:rsidRDefault="00D52B92" w:rsidP="00D52B92">
      <w:pPr>
        <w:pStyle w:val="PlainText"/>
        <w:rPr>
          <w:rFonts w:ascii="Courier New" w:hAnsi="Courier New" w:cs="Courier New"/>
          <w:sz w:val="16"/>
          <w:szCs w:val="16"/>
        </w:rPr>
      </w:pPr>
    </w:p>
    <w:p w14:paraId="2D9FFE8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IEFMessage ::= SEQUENCE</w:t>
      </w:r>
    </w:p>
    <w:p w14:paraId="6DF4801E" w14:textId="77777777" w:rsidR="00D52B92" w:rsidRPr="00F71863"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57E4017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iEFRecord</w:t>
      </w:r>
      <w:r w:rsidRPr="0043118E">
        <w:rPr>
          <w:rFonts w:ascii="Courier New" w:hAnsi="Courier New" w:cs="Courier New"/>
          <w:sz w:val="16"/>
          <w:szCs w:val="16"/>
        </w:rPr>
        <w:t xml:space="preserve">OID </w:t>
      </w:r>
      <w:r>
        <w:rPr>
          <w:rFonts w:ascii="Courier New" w:hAnsi="Courier New" w:cs="Courier New"/>
          <w:sz w:val="16"/>
          <w:szCs w:val="16"/>
        </w:rPr>
        <w:t xml:space="preserve">       </w:t>
      </w:r>
      <w:r w:rsidRPr="0043118E">
        <w:rPr>
          <w:rFonts w:ascii="Courier New" w:hAnsi="Courier New" w:cs="Courier New"/>
          <w:sz w:val="16"/>
          <w:szCs w:val="16"/>
        </w:rPr>
        <w:t>[</w:t>
      </w:r>
      <w:r>
        <w:rPr>
          <w:rFonts w:ascii="Courier New" w:hAnsi="Courier New" w:cs="Courier New"/>
          <w:sz w:val="16"/>
          <w:szCs w:val="16"/>
        </w:rPr>
        <w:t>1</w:t>
      </w:r>
      <w:r w:rsidRPr="0043118E">
        <w:rPr>
          <w:rFonts w:ascii="Courier New" w:hAnsi="Courier New" w:cs="Courier New"/>
          <w:sz w:val="16"/>
          <w:szCs w:val="16"/>
        </w:rPr>
        <w:t>] RELATIVE-OID,</w:t>
      </w:r>
    </w:p>
    <w:p w14:paraId="611A560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record              [2] IEFRecord</w:t>
      </w:r>
    </w:p>
    <w:p w14:paraId="4A6426A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7F2BF77C" w14:textId="77777777" w:rsidR="00D52B92" w:rsidRDefault="00D52B92" w:rsidP="00D52B92">
      <w:pPr>
        <w:pStyle w:val="PlainText"/>
        <w:rPr>
          <w:rFonts w:ascii="Courier New" w:hAnsi="Courier New" w:cs="Courier New"/>
          <w:sz w:val="16"/>
          <w:szCs w:val="16"/>
        </w:rPr>
      </w:pPr>
    </w:p>
    <w:p w14:paraId="54C244E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IEFRecord ::= CHOICE</w:t>
      </w:r>
    </w:p>
    <w:p w14:paraId="3BDB6C7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6BDC59A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associationRecord   [1] IEFAssociationRecord,</w:t>
      </w:r>
    </w:p>
    <w:p w14:paraId="7F677E3B" w14:textId="77777777" w:rsidR="00D52B92" w:rsidRPr="00482B87" w:rsidRDefault="00D52B92" w:rsidP="00D52B92">
      <w:pPr>
        <w:pStyle w:val="PlainText"/>
        <w:rPr>
          <w:rFonts w:ascii="Courier New" w:hAnsi="Courier New" w:cs="Courier New"/>
          <w:sz w:val="16"/>
          <w:szCs w:val="16"/>
        </w:rPr>
      </w:pPr>
      <w:r>
        <w:rPr>
          <w:rFonts w:ascii="Courier New" w:hAnsi="Courier New" w:cs="Courier New"/>
          <w:sz w:val="16"/>
          <w:szCs w:val="16"/>
        </w:rPr>
        <w:t xml:space="preserve">    deassociationRecord [2] IEFDeassociationRecord,</w:t>
      </w:r>
    </w:p>
    <w:p w14:paraId="40628A4E"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keepalive           [3] IEFKeepaliveMessage,</w:t>
      </w:r>
    </w:p>
    <w:p w14:paraId="1F60A954" w14:textId="77777777" w:rsidR="00D52B92"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keepaliveResponse   [4] IEFKeepaliveMessage</w:t>
      </w:r>
    </w:p>
    <w:p w14:paraId="5A4CD0E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FF83D5C" w14:textId="77777777" w:rsidR="00D52B92" w:rsidRDefault="00D52B92" w:rsidP="00D52B92">
      <w:pPr>
        <w:pStyle w:val="PlainText"/>
        <w:rPr>
          <w:rFonts w:ascii="Courier New" w:hAnsi="Courier New" w:cs="Courier New"/>
          <w:sz w:val="16"/>
          <w:szCs w:val="16"/>
        </w:rPr>
      </w:pPr>
    </w:p>
    <w:p w14:paraId="0156D8C7"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IEFAssociationRecord ::= SEQUENCE</w:t>
      </w:r>
    </w:p>
    <w:p w14:paraId="7BC7026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1CB4783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sUPI            [1] SUPI,</w:t>
      </w:r>
    </w:p>
    <w:p w14:paraId="5274EE4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fiveGGUTI       [2] FiveGGUTI,</w:t>
      </w:r>
    </w:p>
    <w:p w14:paraId="6AE7311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timestamp       [3] GeneralizedTime,</w:t>
      </w:r>
    </w:p>
    <w:p w14:paraId="42539B9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tAI             [4] TAI,</w:t>
      </w:r>
    </w:p>
    <w:p w14:paraId="1C8403E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nCGI            [5] NCGI,</w:t>
      </w:r>
    </w:p>
    <w:p w14:paraId="0F95D8C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nCGITime        [6] GeneralizedTime,</w:t>
      </w:r>
    </w:p>
    <w:p w14:paraId="02A9544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sUCI            [7] SUCI OPTIONAL,</w:t>
      </w:r>
    </w:p>
    <w:p w14:paraId="351324C6"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pEI             [8] PEI OPTIONAL,</w:t>
      </w:r>
    </w:p>
    <w:p w14:paraId="3A7698D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fiveGSTAIList   [9] FiveGSTAIList OPTIONAL</w:t>
      </w:r>
    </w:p>
    <w:p w14:paraId="72D384C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379A3B29" w14:textId="77777777" w:rsidR="00D52B92" w:rsidRDefault="00D52B92" w:rsidP="00D52B92">
      <w:pPr>
        <w:pStyle w:val="PlainText"/>
        <w:rPr>
          <w:rFonts w:ascii="Courier New" w:hAnsi="Courier New" w:cs="Courier New"/>
          <w:sz w:val="16"/>
          <w:szCs w:val="16"/>
        </w:rPr>
      </w:pPr>
    </w:p>
    <w:p w14:paraId="32DC5E7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IEFDeassociationRecord ::= SEQUENCE</w:t>
      </w:r>
    </w:p>
    <w:p w14:paraId="4B20315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2D121FC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sUPI            [1] SUPI,</w:t>
      </w:r>
    </w:p>
    <w:p w14:paraId="2B5A56E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fiveGGUTI       [2] FiveGGUTI,</w:t>
      </w:r>
    </w:p>
    <w:p w14:paraId="43C4E9E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timestamp       [3] GeneralizedTime,</w:t>
      </w:r>
    </w:p>
    <w:p w14:paraId="744E4B2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nCGI            [4] NCGI,</w:t>
      </w:r>
    </w:p>
    <w:p w14:paraId="7AA5601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nCGITime        [5] GeneralizedTime</w:t>
      </w:r>
    </w:p>
    <w:p w14:paraId="35646597"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679A28D8" w14:textId="77777777" w:rsidR="00D52B92" w:rsidRDefault="00D52B92" w:rsidP="00D52B92">
      <w:pPr>
        <w:pStyle w:val="PlainText"/>
        <w:rPr>
          <w:rFonts w:ascii="Courier New" w:hAnsi="Courier New" w:cs="Courier New"/>
          <w:sz w:val="16"/>
          <w:szCs w:val="16"/>
        </w:rPr>
      </w:pPr>
    </w:p>
    <w:p w14:paraId="201DE241"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IEFKeepaliveMessage ::= SEQUENCE</w:t>
      </w:r>
    </w:p>
    <w:p w14:paraId="357D8DCA"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w:t>
      </w:r>
    </w:p>
    <w:p w14:paraId="2CB53E60"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sequenceNumber  [1] INTEGER</w:t>
      </w:r>
    </w:p>
    <w:p w14:paraId="24FB325A" w14:textId="6D58569A" w:rsidR="00D52B92" w:rsidRDefault="00D52B92" w:rsidP="00D52B92">
      <w:pPr>
        <w:pStyle w:val="PlainText"/>
        <w:rPr>
          <w:rFonts w:ascii="Courier New" w:hAnsi="Courier New" w:cs="Courier New"/>
          <w:sz w:val="16"/>
          <w:szCs w:val="16"/>
        </w:rPr>
      </w:pPr>
      <w:r w:rsidRPr="00482B87">
        <w:rPr>
          <w:rFonts w:ascii="Courier New" w:hAnsi="Courier New" w:cs="Courier New"/>
          <w:sz w:val="16"/>
          <w:szCs w:val="16"/>
        </w:rPr>
        <w:t>}</w:t>
      </w:r>
    </w:p>
    <w:p w14:paraId="53C766C2" w14:textId="77777777" w:rsidR="00D52B92" w:rsidRDefault="00D52B92" w:rsidP="00D52B92">
      <w:pPr>
        <w:pStyle w:val="PlainText"/>
        <w:rPr>
          <w:rFonts w:ascii="Courier New" w:hAnsi="Courier New" w:cs="Courier New"/>
          <w:sz w:val="16"/>
          <w:szCs w:val="16"/>
        </w:rPr>
      </w:pPr>
    </w:p>
    <w:p w14:paraId="23BE05EE" w14:textId="5F5F8EB2" w:rsidR="00D52B92" w:rsidRDefault="00D52B92" w:rsidP="00D52B92">
      <w:pPr>
        <w:pStyle w:val="PlainText"/>
        <w:rPr>
          <w:rFonts w:ascii="Courier New" w:hAnsi="Courier New" w:cs="Courier New"/>
          <w:sz w:val="16"/>
          <w:szCs w:val="16"/>
        </w:rPr>
      </w:pPr>
      <w:r>
        <w:rPr>
          <w:rFonts w:ascii="Courier New" w:hAnsi="Courier New" w:cs="Courier New"/>
          <w:sz w:val="16"/>
          <w:szCs w:val="16"/>
        </w:rPr>
        <w:t>FiveGGUTI ::= OCTET STRING (SIZE(1</w:t>
      </w:r>
      <w:r w:rsidR="00C63F04">
        <w:rPr>
          <w:rFonts w:ascii="Courier New" w:hAnsi="Courier New" w:cs="Courier New"/>
          <w:sz w:val="16"/>
          <w:szCs w:val="16"/>
        </w:rPr>
        <w:t>0</w:t>
      </w:r>
      <w:r>
        <w:rPr>
          <w:rFonts w:ascii="Courier New" w:hAnsi="Courier New" w:cs="Courier New"/>
          <w:sz w:val="16"/>
          <w:szCs w:val="16"/>
        </w:rPr>
        <w:t>))</w:t>
      </w:r>
    </w:p>
    <w:p w14:paraId="4BF6530D" w14:textId="77777777" w:rsidR="00D52B92" w:rsidRDefault="00D52B92" w:rsidP="00D52B92">
      <w:pPr>
        <w:pStyle w:val="PlainText"/>
        <w:rPr>
          <w:rFonts w:ascii="Courier New" w:hAnsi="Courier New" w:cs="Courier New"/>
          <w:sz w:val="16"/>
          <w:szCs w:val="16"/>
        </w:rPr>
      </w:pPr>
    </w:p>
    <w:p w14:paraId="43DD0086"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NCGI ::= SEQUENCE</w:t>
      </w:r>
    </w:p>
    <w:p w14:paraId="1069F69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C26A805"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pLMNID [1] PLMNID,</w:t>
      </w:r>
    </w:p>
    <w:p w14:paraId="0208B07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nCI [2] NCI</w:t>
      </w:r>
    </w:p>
    <w:p w14:paraId="2267A21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7CC26821" w14:textId="77777777" w:rsidR="00D52B92" w:rsidRDefault="00D52B92" w:rsidP="00D52B92">
      <w:pPr>
        <w:pStyle w:val="PlainText"/>
        <w:rPr>
          <w:rFonts w:ascii="Courier New" w:hAnsi="Courier New" w:cs="Courier New"/>
          <w:sz w:val="16"/>
          <w:szCs w:val="16"/>
        </w:rPr>
      </w:pPr>
    </w:p>
    <w:p w14:paraId="4921C30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PLMNID ::= OCTET STRING (SIZE(3))</w:t>
      </w:r>
    </w:p>
    <w:p w14:paraId="2F43EC4A" w14:textId="77777777" w:rsidR="00D52B92" w:rsidRDefault="00D52B92" w:rsidP="00D52B92">
      <w:pPr>
        <w:pStyle w:val="PlainText"/>
        <w:rPr>
          <w:rFonts w:ascii="Courier New" w:hAnsi="Courier New" w:cs="Courier New"/>
          <w:sz w:val="16"/>
          <w:szCs w:val="16"/>
        </w:rPr>
      </w:pPr>
    </w:p>
    <w:p w14:paraId="5BCC9950"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NCI ::= BIT STRING (SIZE(36))</w:t>
      </w:r>
    </w:p>
    <w:p w14:paraId="53228860" w14:textId="77777777" w:rsidR="00D52B92" w:rsidRDefault="00D52B92" w:rsidP="00D52B92">
      <w:pPr>
        <w:pStyle w:val="PlainText"/>
        <w:rPr>
          <w:rFonts w:ascii="Courier New" w:hAnsi="Courier New" w:cs="Courier New"/>
          <w:sz w:val="16"/>
          <w:szCs w:val="16"/>
        </w:rPr>
      </w:pPr>
    </w:p>
    <w:p w14:paraId="6ED69D7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TAI ::= OCTET STRING (SIZE(6))</w:t>
      </w:r>
    </w:p>
    <w:p w14:paraId="3A62FEB3" w14:textId="77777777" w:rsidR="00D52B92" w:rsidRDefault="00D52B92" w:rsidP="00D52B92">
      <w:pPr>
        <w:pStyle w:val="PlainText"/>
        <w:rPr>
          <w:rFonts w:ascii="Courier New" w:hAnsi="Courier New" w:cs="Courier New"/>
          <w:sz w:val="16"/>
          <w:szCs w:val="16"/>
        </w:rPr>
      </w:pPr>
    </w:p>
    <w:p w14:paraId="02D1DC3E" w14:textId="77777777" w:rsidR="00D52B92" w:rsidRPr="008B7D12" w:rsidRDefault="00D52B92" w:rsidP="00D52B92">
      <w:pPr>
        <w:pStyle w:val="PlainText"/>
        <w:rPr>
          <w:rFonts w:ascii="Courier New" w:hAnsi="Courier New" w:cs="Courier New"/>
          <w:sz w:val="16"/>
          <w:szCs w:val="16"/>
        </w:rPr>
      </w:pPr>
      <w:r w:rsidRPr="008B7D12">
        <w:rPr>
          <w:rFonts w:ascii="Courier New" w:hAnsi="Courier New" w:cs="Courier New"/>
          <w:sz w:val="16"/>
          <w:szCs w:val="16"/>
        </w:rPr>
        <w:t>SUPI ::= CHOICE</w:t>
      </w:r>
    </w:p>
    <w:p w14:paraId="47FAE760" w14:textId="77777777" w:rsidR="00D52B92" w:rsidRPr="00340316" w:rsidRDefault="00D52B92" w:rsidP="00D52B92">
      <w:pPr>
        <w:pStyle w:val="PlainText"/>
        <w:rPr>
          <w:rFonts w:ascii="Courier New" w:hAnsi="Courier New" w:cs="Courier New"/>
          <w:sz w:val="16"/>
          <w:szCs w:val="16"/>
        </w:rPr>
      </w:pPr>
      <w:r w:rsidRPr="00020C2C">
        <w:rPr>
          <w:rFonts w:ascii="Courier New" w:hAnsi="Courier New" w:cs="Courier New"/>
          <w:sz w:val="16"/>
          <w:szCs w:val="16"/>
        </w:rPr>
        <w:t>{</w:t>
      </w:r>
    </w:p>
    <w:p w14:paraId="7F8B3832" w14:textId="77777777" w:rsidR="00D52B92" w:rsidRPr="008B7D12" w:rsidRDefault="00D52B92" w:rsidP="00D52B92">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1AF7E3B5" w14:textId="77777777" w:rsidR="00D52B92" w:rsidRPr="002713AE" w:rsidRDefault="00D52B92" w:rsidP="00D52B92">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32E74EE0" w14:textId="77777777" w:rsidR="00D52B92" w:rsidRPr="00340316" w:rsidRDefault="00D52B92" w:rsidP="00D52B92">
      <w:pPr>
        <w:pStyle w:val="PlainText"/>
        <w:rPr>
          <w:rFonts w:ascii="Courier New" w:hAnsi="Courier New" w:cs="Courier New"/>
          <w:sz w:val="16"/>
          <w:szCs w:val="16"/>
        </w:rPr>
      </w:pPr>
      <w:r w:rsidRPr="00020C2C">
        <w:rPr>
          <w:rFonts w:ascii="Courier New" w:hAnsi="Courier New" w:cs="Courier New"/>
          <w:sz w:val="16"/>
          <w:szCs w:val="16"/>
        </w:rPr>
        <w:t>}</w:t>
      </w:r>
    </w:p>
    <w:p w14:paraId="6EC9C316" w14:textId="77777777" w:rsidR="00D52B92" w:rsidRDefault="00D52B92" w:rsidP="00D52B92">
      <w:pPr>
        <w:pStyle w:val="PlainText"/>
        <w:rPr>
          <w:rFonts w:ascii="Courier New" w:hAnsi="Courier New" w:cs="Courier New"/>
          <w:sz w:val="16"/>
          <w:szCs w:val="16"/>
        </w:rPr>
      </w:pPr>
    </w:p>
    <w:p w14:paraId="4D4E096B" w14:textId="77777777"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45CC3366" w14:textId="77777777" w:rsidR="00D52B92" w:rsidRPr="00340316" w:rsidRDefault="00D52B92" w:rsidP="00D52B92">
      <w:pPr>
        <w:pStyle w:val="PlainText"/>
        <w:rPr>
          <w:rFonts w:ascii="Courier New" w:hAnsi="Courier New" w:cs="Courier New"/>
          <w:sz w:val="16"/>
          <w:szCs w:val="16"/>
        </w:rPr>
      </w:pPr>
    </w:p>
    <w:p w14:paraId="45DCAE9D" w14:textId="77777777" w:rsidR="00D52B92" w:rsidRDefault="00D52B92" w:rsidP="00D52B92">
      <w:pPr>
        <w:pStyle w:val="PlainText"/>
        <w:rPr>
          <w:rFonts w:ascii="Courier New" w:hAnsi="Courier New" w:cs="Courier New"/>
          <w:sz w:val="16"/>
          <w:szCs w:val="16"/>
        </w:rPr>
      </w:pPr>
      <w:r w:rsidRPr="008618B7">
        <w:rPr>
          <w:rFonts w:ascii="Courier New" w:hAnsi="Courier New" w:cs="Courier New"/>
          <w:sz w:val="16"/>
          <w:szCs w:val="16"/>
        </w:rPr>
        <w:t>NAI ::= UTF8String</w:t>
      </w:r>
    </w:p>
    <w:p w14:paraId="3E239FB7" w14:textId="77777777" w:rsidR="00D52B92" w:rsidRDefault="00D52B92" w:rsidP="00D52B92">
      <w:pPr>
        <w:pStyle w:val="PlainText"/>
        <w:rPr>
          <w:rFonts w:ascii="Courier New" w:hAnsi="Courier New" w:cs="Courier New"/>
          <w:sz w:val="16"/>
          <w:szCs w:val="16"/>
        </w:rPr>
      </w:pPr>
    </w:p>
    <w:p w14:paraId="77B311C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FiveGSTAIList ::= SEQUENCE OF TAI</w:t>
      </w:r>
    </w:p>
    <w:p w14:paraId="2BBE31D9" w14:textId="77777777" w:rsidR="00D52B92" w:rsidRPr="00340316" w:rsidRDefault="00D52B92" w:rsidP="00D52B92">
      <w:pPr>
        <w:pStyle w:val="PlainText"/>
        <w:rPr>
          <w:rFonts w:ascii="Courier New" w:hAnsi="Courier New" w:cs="Courier New"/>
          <w:sz w:val="16"/>
          <w:szCs w:val="16"/>
        </w:rPr>
      </w:pPr>
    </w:p>
    <w:p w14:paraId="3A8B25F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PEI ::= CHOICE</w:t>
      </w:r>
    </w:p>
    <w:p w14:paraId="073CC0F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0C4633B"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iMEI        [1] IMEI,</w:t>
      </w:r>
    </w:p>
    <w:p w14:paraId="491FA68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iMEISV      [2] IMEISV,</w:t>
      </w:r>
    </w:p>
    <w:p w14:paraId="5E453A1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mACAddress  [3] MACAddress,</w:t>
      </w:r>
    </w:p>
    <w:p w14:paraId="20D1D65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eUI64       [4] EUI64</w:t>
      </w:r>
      <w:r>
        <w:rPr>
          <w:rFonts w:ascii="Courier New" w:hAnsi="Courier New" w:cs="Courier New"/>
          <w:sz w:val="16"/>
          <w:szCs w:val="16"/>
        </w:rPr>
        <w:br/>
        <w:t>}</w:t>
      </w:r>
    </w:p>
    <w:p w14:paraId="2D19004E" w14:textId="77777777" w:rsidR="00D52B92" w:rsidRDefault="00D52B92" w:rsidP="00D52B92">
      <w:pPr>
        <w:pStyle w:val="PlainText"/>
        <w:rPr>
          <w:rFonts w:ascii="Courier New" w:hAnsi="Courier New" w:cs="Courier New"/>
          <w:sz w:val="16"/>
          <w:szCs w:val="16"/>
        </w:rPr>
      </w:pPr>
    </w:p>
    <w:p w14:paraId="332D805C" w14:textId="77777777" w:rsidR="00D52B92" w:rsidRPr="00D974A3" w:rsidRDefault="00D52B92" w:rsidP="00D52B92">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73A222F5" w14:textId="77777777" w:rsidR="00D52B92" w:rsidRPr="008618B7" w:rsidRDefault="00D52B92" w:rsidP="00D52B92">
      <w:pPr>
        <w:pStyle w:val="PlainText"/>
        <w:rPr>
          <w:rFonts w:ascii="Courier New" w:hAnsi="Courier New" w:cs="Courier New"/>
          <w:sz w:val="16"/>
          <w:szCs w:val="16"/>
        </w:rPr>
      </w:pPr>
    </w:p>
    <w:p w14:paraId="2E241388" w14:textId="77777777" w:rsidR="00D52B92" w:rsidRDefault="00D52B92" w:rsidP="00D52B92">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390E0C11" w14:textId="77777777" w:rsidR="00D52B92" w:rsidRDefault="00D52B92" w:rsidP="00D52B92">
      <w:pPr>
        <w:pStyle w:val="PlainText"/>
        <w:rPr>
          <w:rFonts w:ascii="Courier New" w:hAnsi="Courier New" w:cs="Courier New"/>
          <w:sz w:val="16"/>
          <w:szCs w:val="16"/>
        </w:rPr>
      </w:pPr>
    </w:p>
    <w:p w14:paraId="6AF1C2D6"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MACAddress ::= OCTET STRING (SIZE(6))</w:t>
      </w:r>
    </w:p>
    <w:p w14:paraId="57CC83B4" w14:textId="77777777" w:rsidR="00D52B92" w:rsidRDefault="00D52B92" w:rsidP="00D52B92">
      <w:pPr>
        <w:pStyle w:val="PlainText"/>
        <w:rPr>
          <w:rFonts w:ascii="Courier New" w:hAnsi="Courier New" w:cs="Courier New"/>
          <w:sz w:val="16"/>
          <w:szCs w:val="16"/>
        </w:rPr>
      </w:pPr>
    </w:p>
    <w:p w14:paraId="5BE562E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EUI64 ::= OCTET STRING (SIZE(8))</w:t>
      </w:r>
    </w:p>
    <w:p w14:paraId="0A0F77C8" w14:textId="77777777" w:rsidR="00D52B92" w:rsidRDefault="00D52B92" w:rsidP="00D52B92">
      <w:pPr>
        <w:pStyle w:val="PlainText"/>
        <w:rPr>
          <w:rFonts w:ascii="Courier New" w:hAnsi="Courier New" w:cs="Courier New"/>
          <w:sz w:val="16"/>
          <w:szCs w:val="16"/>
        </w:rPr>
      </w:pPr>
    </w:p>
    <w:p w14:paraId="0E72FAEB"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SUCI ::= OCTET STRING (SIZE(8..3008))</w:t>
      </w:r>
    </w:p>
    <w:p w14:paraId="6C10B2E1" w14:textId="77777777" w:rsidR="00D52B92" w:rsidRDefault="00D52B92" w:rsidP="00D52B92">
      <w:pPr>
        <w:pStyle w:val="PlainText"/>
        <w:rPr>
          <w:rFonts w:ascii="Courier New" w:hAnsi="Courier New" w:cs="Courier New"/>
          <w:sz w:val="16"/>
          <w:szCs w:val="16"/>
        </w:rPr>
      </w:pPr>
    </w:p>
    <w:p w14:paraId="62B704DE" w14:textId="77777777" w:rsidR="00D52B92" w:rsidRDefault="00D52B92" w:rsidP="00D52B92">
      <w:pPr>
        <w:pStyle w:val="PlainText"/>
        <w:rPr>
          <w:rFonts w:ascii="Courier New" w:hAnsi="Courier New" w:cs="Courier New"/>
          <w:sz w:val="16"/>
          <w:szCs w:val="16"/>
        </w:rPr>
      </w:pPr>
    </w:p>
    <w:p w14:paraId="2242A8BE" w14:textId="77777777" w:rsidR="00D52B92" w:rsidRPr="00D35900" w:rsidRDefault="00D52B92" w:rsidP="00D52B92">
      <w:pPr>
        <w:pStyle w:val="PlainText"/>
        <w:rPr>
          <w:rFonts w:ascii="Courier New" w:hAnsi="Courier New" w:cs="Courier New"/>
          <w:sz w:val="16"/>
          <w:szCs w:val="16"/>
        </w:rPr>
      </w:pPr>
      <w:r>
        <w:rPr>
          <w:rFonts w:ascii="Courier New" w:hAnsi="Courier New" w:cs="Courier New"/>
          <w:sz w:val="16"/>
          <w:szCs w:val="16"/>
        </w:rPr>
        <w:t>END</w:t>
      </w:r>
    </w:p>
    <w:p w14:paraId="4C78E65F" w14:textId="77777777" w:rsidR="00DE382E" w:rsidRPr="00760004" w:rsidRDefault="00DE382E" w:rsidP="00DE382E">
      <w:r w:rsidRPr="00760004">
        <w:br w:type="page"/>
      </w:r>
    </w:p>
    <w:p w14:paraId="05D1AE22" w14:textId="4880DF25" w:rsidR="00080512" w:rsidRPr="00760004" w:rsidRDefault="00A00101" w:rsidP="003D4383">
      <w:pPr>
        <w:pStyle w:val="Heading8"/>
      </w:pPr>
      <w:bookmarkStart w:id="255" w:name="_Toc65943319"/>
      <w:r w:rsidRPr="00760004">
        <w:t>Annex Z (informative):</w:t>
      </w:r>
      <w:r w:rsidR="00C1575F">
        <w:br/>
      </w:r>
      <w:r w:rsidR="00080512" w:rsidRPr="00760004">
        <w:t>Change history</w:t>
      </w:r>
      <w:bookmarkEnd w:id="255"/>
    </w:p>
    <w:bookmarkEnd w:id="249"/>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AF3BF2"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C1BB8" w14:textId="77777777" w:rsidR="00372849" w:rsidRDefault="00372849">
      <w:r>
        <w:separator/>
      </w:r>
    </w:p>
  </w:endnote>
  <w:endnote w:type="continuationSeparator" w:id="0">
    <w:p w14:paraId="3DEB17D9" w14:textId="77777777" w:rsidR="00372849" w:rsidRDefault="0037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03EFA" w14:textId="77777777" w:rsidR="00372849" w:rsidRDefault="00372849">
      <w:r>
        <w:separator/>
      </w:r>
    </w:p>
  </w:footnote>
  <w:footnote w:type="continuationSeparator" w:id="0">
    <w:p w14:paraId="2339478A" w14:textId="77777777" w:rsidR="00372849" w:rsidRDefault="0037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0A193" w14:textId="469F0D3E"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7E06">
      <w:rPr>
        <w:rFonts w:ascii="Arial" w:hAnsi="Arial" w:cs="Arial"/>
        <w:b/>
        <w:noProof/>
        <w:sz w:val="18"/>
        <w:szCs w:val="18"/>
      </w:rPr>
      <w:t>3GPP TS 33.128 V16.6.0 (2021-03)</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4C209FAB"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7E06">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201DD"/>
    <w:rsid w:val="00020442"/>
    <w:rsid w:val="00020B85"/>
    <w:rsid w:val="00020C2C"/>
    <w:rsid w:val="00021C40"/>
    <w:rsid w:val="00021DF2"/>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4787"/>
    <w:rsid w:val="00084AA1"/>
    <w:rsid w:val="000861F8"/>
    <w:rsid w:val="00086DE6"/>
    <w:rsid w:val="00090A1D"/>
    <w:rsid w:val="00090AB3"/>
    <w:rsid w:val="00090ABC"/>
    <w:rsid w:val="00094580"/>
    <w:rsid w:val="000A0C7C"/>
    <w:rsid w:val="000A29D1"/>
    <w:rsid w:val="000A578B"/>
    <w:rsid w:val="000A5A01"/>
    <w:rsid w:val="000A62C9"/>
    <w:rsid w:val="000A7073"/>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71E0"/>
    <w:rsid w:val="00150537"/>
    <w:rsid w:val="00151BB9"/>
    <w:rsid w:val="00151EB4"/>
    <w:rsid w:val="001522B0"/>
    <w:rsid w:val="00152EDA"/>
    <w:rsid w:val="001536DF"/>
    <w:rsid w:val="00154002"/>
    <w:rsid w:val="0015453A"/>
    <w:rsid w:val="001547A8"/>
    <w:rsid w:val="00154C72"/>
    <w:rsid w:val="001555FD"/>
    <w:rsid w:val="00156968"/>
    <w:rsid w:val="00160265"/>
    <w:rsid w:val="00162F60"/>
    <w:rsid w:val="0016309B"/>
    <w:rsid w:val="0016345F"/>
    <w:rsid w:val="00165CC2"/>
    <w:rsid w:val="001664A1"/>
    <w:rsid w:val="001664C5"/>
    <w:rsid w:val="00166612"/>
    <w:rsid w:val="00167090"/>
    <w:rsid w:val="00167E84"/>
    <w:rsid w:val="001703F3"/>
    <w:rsid w:val="00170BDE"/>
    <w:rsid w:val="001714D5"/>
    <w:rsid w:val="00174B5F"/>
    <w:rsid w:val="00174C15"/>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D02C2"/>
    <w:rsid w:val="001D12CA"/>
    <w:rsid w:val="001D1BCB"/>
    <w:rsid w:val="001D2B33"/>
    <w:rsid w:val="001D4CDD"/>
    <w:rsid w:val="001D5115"/>
    <w:rsid w:val="001E1F88"/>
    <w:rsid w:val="001E2829"/>
    <w:rsid w:val="001E2B1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517"/>
    <w:rsid w:val="0021248B"/>
    <w:rsid w:val="00214367"/>
    <w:rsid w:val="002152A4"/>
    <w:rsid w:val="00216886"/>
    <w:rsid w:val="00222B44"/>
    <w:rsid w:val="0022431F"/>
    <w:rsid w:val="00225CB0"/>
    <w:rsid w:val="00225D9F"/>
    <w:rsid w:val="00230CA4"/>
    <w:rsid w:val="00232E4A"/>
    <w:rsid w:val="0023337E"/>
    <w:rsid w:val="002333E1"/>
    <w:rsid w:val="002347A2"/>
    <w:rsid w:val="00241659"/>
    <w:rsid w:val="00242C69"/>
    <w:rsid w:val="0024372F"/>
    <w:rsid w:val="0024378C"/>
    <w:rsid w:val="00243F21"/>
    <w:rsid w:val="00246493"/>
    <w:rsid w:val="00246D48"/>
    <w:rsid w:val="00247B0F"/>
    <w:rsid w:val="002530D6"/>
    <w:rsid w:val="002546C0"/>
    <w:rsid w:val="00254A58"/>
    <w:rsid w:val="00255DE4"/>
    <w:rsid w:val="00257127"/>
    <w:rsid w:val="00257568"/>
    <w:rsid w:val="00260E33"/>
    <w:rsid w:val="002621AB"/>
    <w:rsid w:val="002624E1"/>
    <w:rsid w:val="00264096"/>
    <w:rsid w:val="00264115"/>
    <w:rsid w:val="00266EB4"/>
    <w:rsid w:val="002674D6"/>
    <w:rsid w:val="00270159"/>
    <w:rsid w:val="00270C31"/>
    <w:rsid w:val="002713AE"/>
    <w:rsid w:val="00271812"/>
    <w:rsid w:val="00272C40"/>
    <w:rsid w:val="00276F35"/>
    <w:rsid w:val="00283827"/>
    <w:rsid w:val="00284476"/>
    <w:rsid w:val="002856A4"/>
    <w:rsid w:val="00285BB4"/>
    <w:rsid w:val="0028687E"/>
    <w:rsid w:val="002875A1"/>
    <w:rsid w:val="00291CA8"/>
    <w:rsid w:val="00292858"/>
    <w:rsid w:val="0029383B"/>
    <w:rsid w:val="002962DD"/>
    <w:rsid w:val="00297E06"/>
    <w:rsid w:val="002A240C"/>
    <w:rsid w:val="002A63A6"/>
    <w:rsid w:val="002A67F0"/>
    <w:rsid w:val="002A6A07"/>
    <w:rsid w:val="002B326C"/>
    <w:rsid w:val="002B5183"/>
    <w:rsid w:val="002B56C2"/>
    <w:rsid w:val="002B6CDB"/>
    <w:rsid w:val="002B76AE"/>
    <w:rsid w:val="002C0F28"/>
    <w:rsid w:val="002C471A"/>
    <w:rsid w:val="002C4AB9"/>
    <w:rsid w:val="002C7269"/>
    <w:rsid w:val="002D067C"/>
    <w:rsid w:val="002D0E19"/>
    <w:rsid w:val="002D266E"/>
    <w:rsid w:val="002D2F30"/>
    <w:rsid w:val="002D3003"/>
    <w:rsid w:val="002D4739"/>
    <w:rsid w:val="002D5301"/>
    <w:rsid w:val="002D5DDD"/>
    <w:rsid w:val="002D6D97"/>
    <w:rsid w:val="002E062D"/>
    <w:rsid w:val="002E303B"/>
    <w:rsid w:val="002E31E6"/>
    <w:rsid w:val="002E6FB5"/>
    <w:rsid w:val="002F0C4A"/>
    <w:rsid w:val="002F11F1"/>
    <w:rsid w:val="002F1E51"/>
    <w:rsid w:val="002F65B3"/>
    <w:rsid w:val="002F6AEA"/>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61E0B"/>
    <w:rsid w:val="00363119"/>
    <w:rsid w:val="003655F8"/>
    <w:rsid w:val="00371773"/>
    <w:rsid w:val="00372849"/>
    <w:rsid w:val="00373663"/>
    <w:rsid w:val="003736D5"/>
    <w:rsid w:val="0037525A"/>
    <w:rsid w:val="00376B1D"/>
    <w:rsid w:val="003808CA"/>
    <w:rsid w:val="00383810"/>
    <w:rsid w:val="00387478"/>
    <w:rsid w:val="003912B0"/>
    <w:rsid w:val="00391C33"/>
    <w:rsid w:val="003924C8"/>
    <w:rsid w:val="0039396D"/>
    <w:rsid w:val="00395471"/>
    <w:rsid w:val="00397C1D"/>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111D0"/>
    <w:rsid w:val="00412042"/>
    <w:rsid w:val="004120B0"/>
    <w:rsid w:val="004143DC"/>
    <w:rsid w:val="00414887"/>
    <w:rsid w:val="00417C8F"/>
    <w:rsid w:val="00420014"/>
    <w:rsid w:val="004208E5"/>
    <w:rsid w:val="004227F2"/>
    <w:rsid w:val="00426B5D"/>
    <w:rsid w:val="00427D59"/>
    <w:rsid w:val="0043173E"/>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34A8"/>
    <w:rsid w:val="00464295"/>
    <w:rsid w:val="004646D3"/>
    <w:rsid w:val="004663CD"/>
    <w:rsid w:val="0046647E"/>
    <w:rsid w:val="00466533"/>
    <w:rsid w:val="00467385"/>
    <w:rsid w:val="004716A6"/>
    <w:rsid w:val="0047242E"/>
    <w:rsid w:val="00472F09"/>
    <w:rsid w:val="00475234"/>
    <w:rsid w:val="00475B98"/>
    <w:rsid w:val="004774FC"/>
    <w:rsid w:val="00480560"/>
    <w:rsid w:val="00480C62"/>
    <w:rsid w:val="004818C8"/>
    <w:rsid w:val="00482051"/>
    <w:rsid w:val="0048329F"/>
    <w:rsid w:val="00483859"/>
    <w:rsid w:val="004844C0"/>
    <w:rsid w:val="00485FAF"/>
    <w:rsid w:val="00490A87"/>
    <w:rsid w:val="00490F8D"/>
    <w:rsid w:val="00491A30"/>
    <w:rsid w:val="00492611"/>
    <w:rsid w:val="004935CF"/>
    <w:rsid w:val="00494E90"/>
    <w:rsid w:val="00496B4F"/>
    <w:rsid w:val="004A26F8"/>
    <w:rsid w:val="004A3521"/>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3578"/>
    <w:rsid w:val="004D38BD"/>
    <w:rsid w:val="004D3AC6"/>
    <w:rsid w:val="004D427A"/>
    <w:rsid w:val="004D4387"/>
    <w:rsid w:val="004D78A0"/>
    <w:rsid w:val="004E213A"/>
    <w:rsid w:val="004E5404"/>
    <w:rsid w:val="004E5462"/>
    <w:rsid w:val="004E796E"/>
    <w:rsid w:val="004F3257"/>
    <w:rsid w:val="004F49AC"/>
    <w:rsid w:val="004F6B42"/>
    <w:rsid w:val="004F7E08"/>
    <w:rsid w:val="005028AA"/>
    <w:rsid w:val="00503752"/>
    <w:rsid w:val="00504E53"/>
    <w:rsid w:val="00506838"/>
    <w:rsid w:val="00506C92"/>
    <w:rsid w:val="00510400"/>
    <w:rsid w:val="00510603"/>
    <w:rsid w:val="005109DB"/>
    <w:rsid w:val="005136DB"/>
    <w:rsid w:val="005139E4"/>
    <w:rsid w:val="00515F34"/>
    <w:rsid w:val="005178B0"/>
    <w:rsid w:val="00517C2D"/>
    <w:rsid w:val="00520E74"/>
    <w:rsid w:val="00522F8E"/>
    <w:rsid w:val="005273A5"/>
    <w:rsid w:val="00531BDE"/>
    <w:rsid w:val="00531CC1"/>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3F86"/>
    <w:rsid w:val="005B40B9"/>
    <w:rsid w:val="005B6202"/>
    <w:rsid w:val="005B68BC"/>
    <w:rsid w:val="005B7653"/>
    <w:rsid w:val="005C04BA"/>
    <w:rsid w:val="005C0557"/>
    <w:rsid w:val="005C24E5"/>
    <w:rsid w:val="005C3318"/>
    <w:rsid w:val="005C491A"/>
    <w:rsid w:val="005C5A55"/>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241C"/>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612D"/>
    <w:rsid w:val="006370BC"/>
    <w:rsid w:val="00637CE6"/>
    <w:rsid w:val="00642BAC"/>
    <w:rsid w:val="006435AB"/>
    <w:rsid w:val="00646B6E"/>
    <w:rsid w:val="00646F15"/>
    <w:rsid w:val="00654337"/>
    <w:rsid w:val="00654F67"/>
    <w:rsid w:val="00660CEE"/>
    <w:rsid w:val="00660D31"/>
    <w:rsid w:val="00661270"/>
    <w:rsid w:val="00662A62"/>
    <w:rsid w:val="00663612"/>
    <w:rsid w:val="00664B89"/>
    <w:rsid w:val="00665B54"/>
    <w:rsid w:val="00665D14"/>
    <w:rsid w:val="00666ADA"/>
    <w:rsid w:val="00667A19"/>
    <w:rsid w:val="006700F5"/>
    <w:rsid w:val="0067337D"/>
    <w:rsid w:val="00675A10"/>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D3"/>
    <w:rsid w:val="006D5623"/>
    <w:rsid w:val="006D6DF6"/>
    <w:rsid w:val="006D731B"/>
    <w:rsid w:val="006D7F00"/>
    <w:rsid w:val="006E5B82"/>
    <w:rsid w:val="006E5C86"/>
    <w:rsid w:val="006E7F83"/>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E76"/>
    <w:rsid w:val="00745DCE"/>
    <w:rsid w:val="007469DA"/>
    <w:rsid w:val="00746B1D"/>
    <w:rsid w:val="007527CD"/>
    <w:rsid w:val="00752F67"/>
    <w:rsid w:val="0075436B"/>
    <w:rsid w:val="00757636"/>
    <w:rsid w:val="00760004"/>
    <w:rsid w:val="00760CCE"/>
    <w:rsid w:val="00761A74"/>
    <w:rsid w:val="00762799"/>
    <w:rsid w:val="0076404C"/>
    <w:rsid w:val="007656DA"/>
    <w:rsid w:val="0076578F"/>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77F6"/>
    <w:rsid w:val="0080066F"/>
    <w:rsid w:val="00801423"/>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2F7C"/>
    <w:rsid w:val="00823CB2"/>
    <w:rsid w:val="00825298"/>
    <w:rsid w:val="0083083D"/>
    <w:rsid w:val="00831CCF"/>
    <w:rsid w:val="00831CDE"/>
    <w:rsid w:val="00831DED"/>
    <w:rsid w:val="00835585"/>
    <w:rsid w:val="00836D37"/>
    <w:rsid w:val="00840E54"/>
    <w:rsid w:val="00841603"/>
    <w:rsid w:val="008423D7"/>
    <w:rsid w:val="008424DA"/>
    <w:rsid w:val="00845AA1"/>
    <w:rsid w:val="00851273"/>
    <w:rsid w:val="008518F1"/>
    <w:rsid w:val="00851ACA"/>
    <w:rsid w:val="00852174"/>
    <w:rsid w:val="00852708"/>
    <w:rsid w:val="00854C90"/>
    <w:rsid w:val="00854F70"/>
    <w:rsid w:val="00857658"/>
    <w:rsid w:val="00860A22"/>
    <w:rsid w:val="008618B7"/>
    <w:rsid w:val="00861AEC"/>
    <w:rsid w:val="00863913"/>
    <w:rsid w:val="008642C6"/>
    <w:rsid w:val="00870985"/>
    <w:rsid w:val="00871F20"/>
    <w:rsid w:val="00873961"/>
    <w:rsid w:val="008745FD"/>
    <w:rsid w:val="008768C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55FE"/>
    <w:rsid w:val="009162C2"/>
    <w:rsid w:val="00917CCB"/>
    <w:rsid w:val="00921667"/>
    <w:rsid w:val="00921B53"/>
    <w:rsid w:val="00924D95"/>
    <w:rsid w:val="00924EC7"/>
    <w:rsid w:val="009316D8"/>
    <w:rsid w:val="00935E13"/>
    <w:rsid w:val="00935F0A"/>
    <w:rsid w:val="00937355"/>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2561"/>
    <w:rsid w:val="009651F1"/>
    <w:rsid w:val="009707BC"/>
    <w:rsid w:val="00974699"/>
    <w:rsid w:val="0097586B"/>
    <w:rsid w:val="00976C87"/>
    <w:rsid w:val="0098213C"/>
    <w:rsid w:val="009848C5"/>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6C49"/>
    <w:rsid w:val="009C05D9"/>
    <w:rsid w:val="009C5C66"/>
    <w:rsid w:val="009C6458"/>
    <w:rsid w:val="009C6ABB"/>
    <w:rsid w:val="009D040C"/>
    <w:rsid w:val="009D16F8"/>
    <w:rsid w:val="009D56BF"/>
    <w:rsid w:val="009D6C89"/>
    <w:rsid w:val="009E0239"/>
    <w:rsid w:val="009E2C3C"/>
    <w:rsid w:val="009E2ECD"/>
    <w:rsid w:val="009E4379"/>
    <w:rsid w:val="009E7BC6"/>
    <w:rsid w:val="009F37B7"/>
    <w:rsid w:val="009F75CB"/>
    <w:rsid w:val="009F7F9B"/>
    <w:rsid w:val="00A00101"/>
    <w:rsid w:val="00A00427"/>
    <w:rsid w:val="00A01F4F"/>
    <w:rsid w:val="00A04732"/>
    <w:rsid w:val="00A04A4B"/>
    <w:rsid w:val="00A04A5A"/>
    <w:rsid w:val="00A04CD0"/>
    <w:rsid w:val="00A05FCB"/>
    <w:rsid w:val="00A10F02"/>
    <w:rsid w:val="00A148EF"/>
    <w:rsid w:val="00A15D01"/>
    <w:rsid w:val="00A164B4"/>
    <w:rsid w:val="00A16752"/>
    <w:rsid w:val="00A16AFB"/>
    <w:rsid w:val="00A178E8"/>
    <w:rsid w:val="00A21262"/>
    <w:rsid w:val="00A214E7"/>
    <w:rsid w:val="00A27694"/>
    <w:rsid w:val="00A316BB"/>
    <w:rsid w:val="00A3589B"/>
    <w:rsid w:val="00A36F66"/>
    <w:rsid w:val="00A41CE3"/>
    <w:rsid w:val="00A447C7"/>
    <w:rsid w:val="00A4606A"/>
    <w:rsid w:val="00A47165"/>
    <w:rsid w:val="00A47183"/>
    <w:rsid w:val="00A5118F"/>
    <w:rsid w:val="00A51B38"/>
    <w:rsid w:val="00A532D3"/>
    <w:rsid w:val="00A53724"/>
    <w:rsid w:val="00A57A41"/>
    <w:rsid w:val="00A6140A"/>
    <w:rsid w:val="00A65DB1"/>
    <w:rsid w:val="00A66648"/>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02A"/>
    <w:rsid w:val="00AA72AF"/>
    <w:rsid w:val="00AB1A73"/>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6A8D"/>
    <w:rsid w:val="00AE2A9D"/>
    <w:rsid w:val="00AE2CC8"/>
    <w:rsid w:val="00AE60F4"/>
    <w:rsid w:val="00AE635B"/>
    <w:rsid w:val="00AE6C9E"/>
    <w:rsid w:val="00AF196D"/>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279B"/>
    <w:rsid w:val="00B23776"/>
    <w:rsid w:val="00B259EF"/>
    <w:rsid w:val="00B3042B"/>
    <w:rsid w:val="00B3082A"/>
    <w:rsid w:val="00B31F0D"/>
    <w:rsid w:val="00B321BF"/>
    <w:rsid w:val="00B330EE"/>
    <w:rsid w:val="00B33114"/>
    <w:rsid w:val="00B34B15"/>
    <w:rsid w:val="00B36B3E"/>
    <w:rsid w:val="00B44C7E"/>
    <w:rsid w:val="00B46464"/>
    <w:rsid w:val="00B50F57"/>
    <w:rsid w:val="00B52960"/>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7BE1"/>
    <w:rsid w:val="00BE1FC2"/>
    <w:rsid w:val="00BE2C0E"/>
    <w:rsid w:val="00BE3E73"/>
    <w:rsid w:val="00BE6B47"/>
    <w:rsid w:val="00BE6DDD"/>
    <w:rsid w:val="00BE7D98"/>
    <w:rsid w:val="00BF0EAB"/>
    <w:rsid w:val="00BF329A"/>
    <w:rsid w:val="00BF3A13"/>
    <w:rsid w:val="00BF5C1E"/>
    <w:rsid w:val="00BF5E15"/>
    <w:rsid w:val="00C006A3"/>
    <w:rsid w:val="00C01446"/>
    <w:rsid w:val="00C02220"/>
    <w:rsid w:val="00C02FA8"/>
    <w:rsid w:val="00C04A28"/>
    <w:rsid w:val="00C134D8"/>
    <w:rsid w:val="00C13EEF"/>
    <w:rsid w:val="00C1575F"/>
    <w:rsid w:val="00C2124B"/>
    <w:rsid w:val="00C24CFE"/>
    <w:rsid w:val="00C24FFB"/>
    <w:rsid w:val="00C25A95"/>
    <w:rsid w:val="00C25B91"/>
    <w:rsid w:val="00C25E80"/>
    <w:rsid w:val="00C27CA5"/>
    <w:rsid w:val="00C31919"/>
    <w:rsid w:val="00C32861"/>
    <w:rsid w:val="00C33079"/>
    <w:rsid w:val="00C331E0"/>
    <w:rsid w:val="00C3512E"/>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E6F"/>
    <w:rsid w:val="00C62C27"/>
    <w:rsid w:val="00C631EF"/>
    <w:rsid w:val="00C63F04"/>
    <w:rsid w:val="00C64406"/>
    <w:rsid w:val="00C64BF9"/>
    <w:rsid w:val="00C65A1F"/>
    <w:rsid w:val="00C65CD9"/>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F71"/>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F06DE"/>
    <w:rsid w:val="00CF1C5E"/>
    <w:rsid w:val="00CF237A"/>
    <w:rsid w:val="00CF3F51"/>
    <w:rsid w:val="00CF5210"/>
    <w:rsid w:val="00CF7548"/>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34D"/>
    <w:rsid w:val="00D9182D"/>
    <w:rsid w:val="00D92DB6"/>
    <w:rsid w:val="00D95A30"/>
    <w:rsid w:val="00D974A3"/>
    <w:rsid w:val="00DA3D9A"/>
    <w:rsid w:val="00DA7A03"/>
    <w:rsid w:val="00DB037A"/>
    <w:rsid w:val="00DB0A3B"/>
    <w:rsid w:val="00DB0D80"/>
    <w:rsid w:val="00DB1418"/>
    <w:rsid w:val="00DB1818"/>
    <w:rsid w:val="00DB2482"/>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82E"/>
    <w:rsid w:val="00DE41FF"/>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5C15"/>
    <w:rsid w:val="00E70A49"/>
    <w:rsid w:val="00E71ABE"/>
    <w:rsid w:val="00E721F6"/>
    <w:rsid w:val="00E73668"/>
    <w:rsid w:val="00E7367D"/>
    <w:rsid w:val="00E7444D"/>
    <w:rsid w:val="00E75346"/>
    <w:rsid w:val="00E756CC"/>
    <w:rsid w:val="00E75B73"/>
    <w:rsid w:val="00E77645"/>
    <w:rsid w:val="00E8277A"/>
    <w:rsid w:val="00E82EE5"/>
    <w:rsid w:val="00E83B2E"/>
    <w:rsid w:val="00E85ABC"/>
    <w:rsid w:val="00E861F5"/>
    <w:rsid w:val="00E868FD"/>
    <w:rsid w:val="00E9095F"/>
    <w:rsid w:val="00E90B98"/>
    <w:rsid w:val="00E91092"/>
    <w:rsid w:val="00E93957"/>
    <w:rsid w:val="00E93B0B"/>
    <w:rsid w:val="00E96C28"/>
    <w:rsid w:val="00E97B4A"/>
    <w:rsid w:val="00EA4440"/>
    <w:rsid w:val="00EA6711"/>
    <w:rsid w:val="00EA797A"/>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DDD"/>
    <w:rsid w:val="00EE1E45"/>
    <w:rsid w:val="00EE2CEC"/>
    <w:rsid w:val="00EE403F"/>
    <w:rsid w:val="00EE62D7"/>
    <w:rsid w:val="00EE6437"/>
    <w:rsid w:val="00EF03F4"/>
    <w:rsid w:val="00EF052A"/>
    <w:rsid w:val="00EF0976"/>
    <w:rsid w:val="00EF2402"/>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2205"/>
    <w:rsid w:val="00F34AB8"/>
    <w:rsid w:val="00F3636F"/>
    <w:rsid w:val="00F36A8D"/>
    <w:rsid w:val="00F376E4"/>
    <w:rsid w:val="00F40581"/>
    <w:rsid w:val="00F42287"/>
    <w:rsid w:val="00F43520"/>
    <w:rsid w:val="00F45366"/>
    <w:rsid w:val="00F46150"/>
    <w:rsid w:val="00F47487"/>
    <w:rsid w:val="00F47C47"/>
    <w:rsid w:val="00F47F16"/>
    <w:rsid w:val="00F50537"/>
    <w:rsid w:val="00F56869"/>
    <w:rsid w:val="00F57E54"/>
    <w:rsid w:val="00F608F4"/>
    <w:rsid w:val="00F653B8"/>
    <w:rsid w:val="00F653C0"/>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4015"/>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52</Pages>
  <Words>69132</Words>
  <Characters>394056</Characters>
  <Application>Microsoft Office Word</Application>
  <DocSecurity>0</DocSecurity>
  <Lines>3283</Lines>
  <Paragraphs>924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462264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109</cp:revision>
  <cp:lastPrinted>2018-08-16T06:18:00Z</cp:lastPrinted>
  <dcterms:created xsi:type="dcterms:W3CDTF">2021-03-04T20:28:00Z</dcterms:created>
  <dcterms:modified xsi:type="dcterms:W3CDTF">2021-04-01T14:46:00Z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