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CC8" w14:paraId="77304504" w14:textId="77777777" w:rsidTr="005E4BB2">
        <w:tc>
          <w:tcPr>
            <w:tcW w:w="10423" w:type="dxa"/>
            <w:gridSpan w:val="2"/>
            <w:shd w:val="clear" w:color="auto" w:fill="auto"/>
          </w:tcPr>
          <w:p w14:paraId="2AC8DF6E" w14:textId="5EA0BC16" w:rsidR="004F0988" w:rsidRPr="00BF0CC8" w:rsidRDefault="004F0988" w:rsidP="005341DC">
            <w:pPr>
              <w:pStyle w:val="ZA"/>
              <w:framePr w:w="0" w:hRule="auto" w:wrap="auto" w:vAnchor="margin" w:hAnchor="text" w:yAlign="inline"/>
            </w:pPr>
            <w:bookmarkStart w:id="0" w:name="historyclause"/>
            <w:r w:rsidRPr="00BF0CC8">
              <w:rPr>
                <w:sz w:val="64"/>
              </w:rPr>
              <w:t xml:space="preserve">3GPP </w:t>
            </w:r>
            <w:bookmarkStart w:id="1" w:name="specType1"/>
            <w:r w:rsidR="0063543D" w:rsidRPr="00BF0CC8">
              <w:rPr>
                <w:sz w:val="64"/>
              </w:rPr>
              <w:t>TR</w:t>
            </w:r>
            <w:bookmarkEnd w:id="1"/>
            <w:r w:rsidRPr="00BF0CC8">
              <w:rPr>
                <w:sz w:val="64"/>
              </w:rPr>
              <w:t xml:space="preserve"> </w:t>
            </w:r>
            <w:bookmarkStart w:id="2" w:name="specNumber"/>
            <w:r w:rsidR="00F35839" w:rsidRPr="00BF0CC8">
              <w:rPr>
                <w:sz w:val="64"/>
              </w:rPr>
              <w:t>31.82</w:t>
            </w:r>
            <w:r w:rsidR="00241EA9">
              <w:rPr>
                <w:sz w:val="64"/>
              </w:rPr>
              <w:t>6</w:t>
            </w:r>
            <w:bookmarkEnd w:id="2"/>
            <w:r w:rsidRPr="00BF0CC8">
              <w:rPr>
                <w:sz w:val="64"/>
              </w:rPr>
              <w:t xml:space="preserve"> </w:t>
            </w:r>
            <w:r w:rsidRPr="00BF0CC8">
              <w:t>V</w:t>
            </w:r>
            <w:bookmarkStart w:id="3" w:name="specVersion"/>
            <w:r w:rsidR="005341DC">
              <w:t>0</w:t>
            </w:r>
            <w:r w:rsidR="00F35839" w:rsidRPr="00BF0CC8">
              <w:t>.</w:t>
            </w:r>
            <w:r w:rsidR="005341DC">
              <w:t>1</w:t>
            </w:r>
            <w:r w:rsidR="00F35839" w:rsidRPr="00BF0CC8">
              <w:t>.0</w:t>
            </w:r>
            <w:bookmarkEnd w:id="3"/>
            <w:r w:rsidRPr="00BF0CC8">
              <w:t xml:space="preserve"> </w:t>
            </w:r>
            <w:r w:rsidRPr="00BF0CC8">
              <w:rPr>
                <w:sz w:val="32"/>
              </w:rPr>
              <w:t>(</w:t>
            </w:r>
            <w:bookmarkStart w:id="4" w:name="issueDate"/>
            <w:r w:rsidR="00F35839" w:rsidRPr="00BF0CC8">
              <w:rPr>
                <w:sz w:val="32"/>
              </w:rPr>
              <w:t>2022</w:t>
            </w:r>
            <w:r w:rsidRPr="00BF0CC8">
              <w:rPr>
                <w:sz w:val="32"/>
              </w:rPr>
              <w:t>-</w:t>
            </w:r>
            <w:r w:rsidR="005818FD" w:rsidRPr="00BF0CC8">
              <w:rPr>
                <w:sz w:val="32"/>
              </w:rPr>
              <w:t>08</w:t>
            </w:r>
            <w:bookmarkEnd w:id="4"/>
            <w:r w:rsidRPr="00BF0CC8">
              <w:rPr>
                <w:sz w:val="32"/>
              </w:rPr>
              <w:t>)</w:t>
            </w:r>
          </w:p>
        </w:tc>
      </w:tr>
      <w:tr w:rsidR="004F0988" w:rsidRPr="00BF0CC8" w14:paraId="55C929D0" w14:textId="77777777" w:rsidTr="005818FD">
        <w:trPr>
          <w:trHeight w:hRule="exact" w:val="1339"/>
        </w:trPr>
        <w:tc>
          <w:tcPr>
            <w:tcW w:w="10423" w:type="dxa"/>
            <w:gridSpan w:val="2"/>
            <w:shd w:val="clear" w:color="auto" w:fill="auto"/>
          </w:tcPr>
          <w:p w14:paraId="25AF6BD9" w14:textId="0B277CF2" w:rsidR="00BA4B8D" w:rsidRPr="00BF0CC8" w:rsidRDefault="004F0988" w:rsidP="00F35839">
            <w:pPr>
              <w:pStyle w:val="ZB"/>
              <w:framePr w:w="0" w:hRule="auto" w:wrap="auto" w:vAnchor="margin" w:hAnchor="text" w:yAlign="inline"/>
            </w:pPr>
            <w:bookmarkStart w:id="5" w:name="page1"/>
            <w:r w:rsidRPr="00BF0CC8">
              <w:t xml:space="preserve">Technical </w:t>
            </w:r>
            <w:bookmarkStart w:id="6" w:name="spectype2"/>
            <w:r w:rsidR="00D57972" w:rsidRPr="00BF0CC8">
              <w:t>Report</w:t>
            </w:r>
            <w:bookmarkEnd w:id="6"/>
          </w:p>
        </w:tc>
      </w:tr>
      <w:tr w:rsidR="004F0988" w:rsidRPr="00BF0CC8" w14:paraId="180726A7" w14:textId="77777777" w:rsidTr="005E4BB2">
        <w:trPr>
          <w:trHeight w:hRule="exact" w:val="3686"/>
        </w:trPr>
        <w:tc>
          <w:tcPr>
            <w:tcW w:w="10423" w:type="dxa"/>
            <w:gridSpan w:val="2"/>
            <w:shd w:val="clear" w:color="auto" w:fill="auto"/>
          </w:tcPr>
          <w:p w14:paraId="2156036E" w14:textId="77777777" w:rsidR="004F0988" w:rsidRPr="00BF0CC8" w:rsidRDefault="004F0988" w:rsidP="00133525">
            <w:pPr>
              <w:pStyle w:val="ZT"/>
              <w:framePr w:wrap="auto" w:hAnchor="text" w:yAlign="inline"/>
            </w:pPr>
            <w:r w:rsidRPr="00BF0CC8">
              <w:t>3rd Generation Partnership Project;</w:t>
            </w:r>
          </w:p>
          <w:p w14:paraId="7BCE57E4" w14:textId="12C3AF49" w:rsidR="004F0988" w:rsidRPr="00DC777B" w:rsidRDefault="004F0988" w:rsidP="00133525">
            <w:pPr>
              <w:pStyle w:val="ZT"/>
              <w:framePr w:wrap="auto" w:hAnchor="text" w:yAlign="inline"/>
            </w:pPr>
            <w:r w:rsidRPr="00BF0CC8">
              <w:t xml:space="preserve">Technical Specification Group </w:t>
            </w:r>
            <w:bookmarkStart w:id="7" w:name="specTitle"/>
            <w:r w:rsidR="00F35839" w:rsidRPr="00BF0CC8">
              <w:t>Core Network and Terminals;</w:t>
            </w:r>
          </w:p>
          <w:p w14:paraId="1D737853" w14:textId="5ABAEDAE" w:rsidR="004F0988" w:rsidRPr="00BF0CC8" w:rsidRDefault="00F35839" w:rsidP="00133525">
            <w:pPr>
              <w:pStyle w:val="ZT"/>
              <w:framePr w:wrap="auto" w:hAnchor="text" w:yAlign="inline"/>
            </w:pPr>
            <w:r w:rsidRPr="00BF0CC8">
              <w:t>Study on new UICC application for NSSA</w:t>
            </w:r>
            <w:bookmarkEnd w:id="7"/>
            <w:r w:rsidR="005818FD" w:rsidRPr="00BF0CC8">
              <w:t>A</w:t>
            </w:r>
          </w:p>
          <w:p w14:paraId="71DBCAFC" w14:textId="067FA294" w:rsidR="004F0988" w:rsidRPr="00BF0CC8" w:rsidRDefault="004F0988" w:rsidP="00F35839">
            <w:pPr>
              <w:pStyle w:val="ZT"/>
              <w:framePr w:wrap="auto" w:hAnchor="text" w:yAlign="inline"/>
              <w:rPr>
                <w:i/>
                <w:sz w:val="28"/>
              </w:rPr>
            </w:pPr>
            <w:r w:rsidRPr="00BF0CC8">
              <w:t>(</w:t>
            </w:r>
            <w:r w:rsidRPr="00BF0CC8">
              <w:rPr>
                <w:rStyle w:val="ZGSM"/>
              </w:rPr>
              <w:t xml:space="preserve">Release </w:t>
            </w:r>
            <w:r w:rsidR="00F35839" w:rsidRPr="00BF0CC8">
              <w:rPr>
                <w:rStyle w:val="ZGSM"/>
              </w:rPr>
              <w:t>18</w:t>
            </w:r>
            <w:r w:rsidRPr="00BF0CC8">
              <w:t>)</w:t>
            </w:r>
          </w:p>
        </w:tc>
      </w:tr>
      <w:tr w:rsidR="00BF128E" w:rsidRPr="00BF0CC8" w14:paraId="0FDFC730" w14:textId="77777777" w:rsidTr="005E4BB2">
        <w:tc>
          <w:tcPr>
            <w:tcW w:w="10423" w:type="dxa"/>
            <w:gridSpan w:val="2"/>
            <w:shd w:val="clear" w:color="auto" w:fill="auto"/>
          </w:tcPr>
          <w:p w14:paraId="656286F1" w14:textId="77777777" w:rsidR="00BF128E" w:rsidRPr="00BF0CC8" w:rsidRDefault="00BF128E" w:rsidP="00133525">
            <w:pPr>
              <w:pStyle w:val="ZU"/>
              <w:framePr w:w="0" w:wrap="auto" w:vAnchor="margin" w:hAnchor="text" w:yAlign="inline"/>
              <w:tabs>
                <w:tab w:val="right" w:pos="10206"/>
              </w:tabs>
              <w:jc w:val="left"/>
              <w:rPr>
                <w:color w:val="0000FF"/>
              </w:rPr>
            </w:pPr>
            <w:r w:rsidRPr="00BF0CC8">
              <w:rPr>
                <w:color w:val="0000FF"/>
              </w:rPr>
              <w:tab/>
            </w:r>
          </w:p>
        </w:tc>
      </w:tr>
      <w:tr w:rsidR="00D57972" w:rsidRPr="00BF0CC8" w14:paraId="2F9EE201" w14:textId="77777777" w:rsidTr="005E4BB2">
        <w:trPr>
          <w:trHeight w:hRule="exact" w:val="1531"/>
        </w:trPr>
        <w:tc>
          <w:tcPr>
            <w:tcW w:w="4883" w:type="dxa"/>
            <w:shd w:val="clear" w:color="auto" w:fill="auto"/>
          </w:tcPr>
          <w:p w14:paraId="16E924AD" w14:textId="611D901B" w:rsidR="00D57972" w:rsidRPr="00BF0CC8" w:rsidRDefault="00D21828">
            <w:r w:rsidRPr="00BF0CC8">
              <w:rPr>
                <w:i/>
                <w:noProof/>
                <w:lang w:val="en-US"/>
              </w:rPr>
              <w:drawing>
                <wp:inline distT="0" distB="0" distL="0" distR="0" wp14:anchorId="3EA75C9D" wp14:editId="2AE9A9A3">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930C915" w14:textId="1ACD2020" w:rsidR="00D57972" w:rsidRPr="00BF0CC8" w:rsidRDefault="00D21828" w:rsidP="00133525">
            <w:pPr>
              <w:jc w:val="right"/>
            </w:pPr>
            <w:bookmarkStart w:id="8" w:name="logos"/>
            <w:r w:rsidRPr="00BF0CC8">
              <w:rPr>
                <w:noProof/>
                <w:lang w:val="en-US"/>
              </w:rPr>
              <w:drawing>
                <wp:inline distT="0" distB="0" distL="0" distR="0" wp14:anchorId="3598CD2D" wp14:editId="3D810C99">
                  <wp:extent cx="161607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46150"/>
                          </a:xfrm>
                          <a:prstGeom prst="rect">
                            <a:avLst/>
                          </a:prstGeom>
                          <a:noFill/>
                          <a:ln>
                            <a:noFill/>
                          </a:ln>
                        </pic:spPr>
                      </pic:pic>
                    </a:graphicData>
                  </a:graphic>
                </wp:inline>
              </w:drawing>
            </w:r>
            <w:bookmarkEnd w:id="8"/>
          </w:p>
        </w:tc>
      </w:tr>
      <w:tr w:rsidR="00C074DD" w:rsidRPr="00BF0CC8" w14:paraId="4CE7BABB" w14:textId="77777777" w:rsidTr="005E4BB2">
        <w:trPr>
          <w:trHeight w:hRule="exact" w:val="5783"/>
        </w:trPr>
        <w:tc>
          <w:tcPr>
            <w:tcW w:w="10423" w:type="dxa"/>
            <w:gridSpan w:val="2"/>
            <w:shd w:val="clear" w:color="auto" w:fill="auto"/>
          </w:tcPr>
          <w:p w14:paraId="07F4943E" w14:textId="4F57B1B5" w:rsidR="00C074DD" w:rsidRPr="00BF0CC8" w:rsidRDefault="00C074DD" w:rsidP="00C074DD">
            <w:pPr>
              <w:pStyle w:val="Guidance"/>
              <w:rPr>
                <w:b/>
              </w:rPr>
            </w:pPr>
          </w:p>
        </w:tc>
      </w:tr>
      <w:tr w:rsidR="00C074DD" w:rsidRPr="00BF0CC8" w14:paraId="65A615E7" w14:textId="77777777" w:rsidTr="005E4BB2">
        <w:trPr>
          <w:cantSplit/>
          <w:trHeight w:hRule="exact" w:val="964"/>
        </w:trPr>
        <w:tc>
          <w:tcPr>
            <w:tcW w:w="10423" w:type="dxa"/>
            <w:gridSpan w:val="2"/>
            <w:shd w:val="clear" w:color="auto" w:fill="auto"/>
          </w:tcPr>
          <w:p w14:paraId="70F37837" w14:textId="77777777" w:rsidR="00C074DD" w:rsidRPr="00BF0CC8" w:rsidRDefault="00C074DD" w:rsidP="00C074DD">
            <w:pPr>
              <w:rPr>
                <w:sz w:val="16"/>
              </w:rPr>
            </w:pPr>
            <w:bookmarkStart w:id="9" w:name="warningNotice"/>
            <w:r w:rsidRPr="00BF0CC8">
              <w:rPr>
                <w:sz w:val="16"/>
              </w:rPr>
              <w:t>The present document has been developed within the 3rd Generation Partnership Project (3GPP</w:t>
            </w:r>
            <w:r w:rsidRPr="00BF0CC8">
              <w:rPr>
                <w:sz w:val="16"/>
                <w:vertAlign w:val="superscript"/>
              </w:rPr>
              <w:t xml:space="preserve"> TM</w:t>
            </w:r>
            <w:r w:rsidRPr="00BF0CC8">
              <w:rPr>
                <w:sz w:val="16"/>
              </w:rPr>
              <w:t>) and may be further elaborated for the purposes of 3GPP.</w:t>
            </w:r>
            <w:r w:rsidRPr="00BF0CC8">
              <w:rPr>
                <w:sz w:val="16"/>
              </w:rPr>
              <w:br/>
              <w:t>The present document has not been subject to any approval process by the 3GPP</w:t>
            </w:r>
            <w:r w:rsidRPr="00BF0CC8">
              <w:rPr>
                <w:sz w:val="16"/>
                <w:vertAlign w:val="superscript"/>
              </w:rPr>
              <w:t xml:space="preserve"> </w:t>
            </w:r>
            <w:r w:rsidRPr="00BF0CC8">
              <w:rPr>
                <w:sz w:val="16"/>
              </w:rPr>
              <w:t>Organizational Partners and shall not be implemented.</w:t>
            </w:r>
            <w:r w:rsidRPr="00BF0CC8">
              <w:rPr>
                <w:sz w:val="16"/>
              </w:rPr>
              <w:br/>
              <w:t>This Specification is provided for future development work within 3GPP</w:t>
            </w:r>
            <w:r w:rsidRPr="00BF0CC8">
              <w:rPr>
                <w:sz w:val="16"/>
                <w:vertAlign w:val="superscript"/>
              </w:rPr>
              <w:t xml:space="preserve"> </w:t>
            </w:r>
            <w:r w:rsidRPr="00BF0CC8">
              <w:rPr>
                <w:sz w:val="16"/>
              </w:rPr>
              <w:t>only. The Organizational Partners accept no liability for any use of this Specification.</w:t>
            </w:r>
            <w:r w:rsidRPr="00BF0CC8">
              <w:rPr>
                <w:sz w:val="16"/>
              </w:rPr>
              <w:br/>
              <w:t>Specifications and Reports for implementation of the 3GPP</w:t>
            </w:r>
            <w:r w:rsidRPr="00BF0CC8">
              <w:rPr>
                <w:sz w:val="16"/>
                <w:vertAlign w:val="superscript"/>
              </w:rPr>
              <w:t xml:space="preserve"> TM</w:t>
            </w:r>
            <w:r w:rsidRPr="00BF0CC8">
              <w:rPr>
                <w:sz w:val="16"/>
              </w:rPr>
              <w:t xml:space="preserve"> system should be obtained via the 3GPP Organizational Partners' Publications Offices.</w:t>
            </w:r>
            <w:bookmarkEnd w:id="9"/>
          </w:p>
          <w:p w14:paraId="4757BF7B" w14:textId="77777777" w:rsidR="00C074DD" w:rsidRPr="00BF0CC8" w:rsidRDefault="00C074DD" w:rsidP="00C074DD">
            <w:pPr>
              <w:pStyle w:val="ZV"/>
              <w:framePr w:w="0" w:wrap="auto" w:vAnchor="margin" w:hAnchor="text" w:yAlign="inline"/>
            </w:pPr>
          </w:p>
          <w:p w14:paraId="0C59A1EF" w14:textId="77777777" w:rsidR="00C074DD" w:rsidRPr="00BF0CC8" w:rsidRDefault="00C074DD" w:rsidP="00C074DD">
            <w:pPr>
              <w:rPr>
                <w:sz w:val="16"/>
              </w:rPr>
            </w:pPr>
          </w:p>
        </w:tc>
      </w:tr>
      <w:bookmarkEnd w:id="0"/>
      <w:bookmarkEnd w:id="5"/>
    </w:tbl>
    <w:p w14:paraId="2FA33515" w14:textId="77777777" w:rsidR="00080512" w:rsidRPr="00BF0CC8" w:rsidRDefault="00080512">
      <w:pPr>
        <w:sectPr w:rsidR="00080512" w:rsidRPr="00BF0C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CC8" w14:paraId="3CE091DE" w14:textId="77777777" w:rsidTr="00133525">
        <w:trPr>
          <w:trHeight w:hRule="exact" w:val="5670"/>
        </w:trPr>
        <w:tc>
          <w:tcPr>
            <w:tcW w:w="10423" w:type="dxa"/>
            <w:shd w:val="clear" w:color="auto" w:fill="auto"/>
          </w:tcPr>
          <w:p w14:paraId="23382B44" w14:textId="77777777" w:rsidR="00E16509" w:rsidRPr="00BF0CC8" w:rsidRDefault="00E16509" w:rsidP="00E16509">
            <w:pPr>
              <w:pStyle w:val="Guidance"/>
            </w:pPr>
            <w:bookmarkStart w:id="10" w:name="page2"/>
          </w:p>
        </w:tc>
      </w:tr>
      <w:tr w:rsidR="00E16509" w:rsidRPr="00BF0CC8" w14:paraId="111C5501" w14:textId="77777777" w:rsidTr="00C074DD">
        <w:trPr>
          <w:trHeight w:hRule="exact" w:val="5387"/>
        </w:trPr>
        <w:tc>
          <w:tcPr>
            <w:tcW w:w="10423" w:type="dxa"/>
            <w:shd w:val="clear" w:color="auto" w:fill="auto"/>
          </w:tcPr>
          <w:p w14:paraId="0E48B40A" w14:textId="77777777" w:rsidR="00E16509" w:rsidRPr="00BF0CC8" w:rsidRDefault="00E16509" w:rsidP="00133525">
            <w:pPr>
              <w:pStyle w:val="FP"/>
              <w:spacing w:after="240"/>
              <w:ind w:left="2835" w:right="2835"/>
              <w:jc w:val="center"/>
              <w:rPr>
                <w:rFonts w:ascii="Arial" w:hAnsi="Arial"/>
                <w:b/>
                <w:i/>
              </w:rPr>
            </w:pPr>
            <w:bookmarkStart w:id="11" w:name="coords3gpp"/>
            <w:r w:rsidRPr="00BF0CC8">
              <w:rPr>
                <w:rFonts w:ascii="Arial" w:hAnsi="Arial"/>
                <w:b/>
                <w:i/>
              </w:rPr>
              <w:t>3GPP</w:t>
            </w:r>
          </w:p>
          <w:p w14:paraId="162F9490" w14:textId="77777777" w:rsidR="00E16509" w:rsidRPr="00BF0CC8" w:rsidRDefault="00E16509" w:rsidP="00133525">
            <w:pPr>
              <w:pStyle w:val="FP"/>
              <w:pBdr>
                <w:bottom w:val="single" w:sz="6" w:space="1" w:color="auto"/>
              </w:pBdr>
              <w:ind w:left="2835" w:right="2835"/>
              <w:jc w:val="center"/>
            </w:pPr>
            <w:r w:rsidRPr="00BF0CC8">
              <w:t>Postal address</w:t>
            </w:r>
          </w:p>
          <w:p w14:paraId="3A63233E" w14:textId="77777777" w:rsidR="00E16509" w:rsidRPr="00BF0CC8" w:rsidRDefault="00E16509" w:rsidP="00133525">
            <w:pPr>
              <w:pStyle w:val="FP"/>
              <w:ind w:left="2835" w:right="2835"/>
              <w:jc w:val="center"/>
              <w:rPr>
                <w:rFonts w:ascii="Arial" w:hAnsi="Arial"/>
                <w:sz w:val="18"/>
              </w:rPr>
            </w:pPr>
          </w:p>
          <w:p w14:paraId="084BCD94" w14:textId="77777777" w:rsidR="00E16509" w:rsidRPr="00BF0CC8" w:rsidRDefault="00E16509" w:rsidP="00133525">
            <w:pPr>
              <w:pStyle w:val="FP"/>
              <w:pBdr>
                <w:bottom w:val="single" w:sz="6" w:space="1" w:color="auto"/>
              </w:pBdr>
              <w:spacing w:before="240"/>
              <w:ind w:left="2835" w:right="2835"/>
              <w:jc w:val="center"/>
            </w:pPr>
            <w:r w:rsidRPr="00BF0CC8">
              <w:t>3GPP support office address</w:t>
            </w:r>
          </w:p>
          <w:p w14:paraId="5F1A6840"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650 Route des Lucioles - Sophia Antipolis</w:t>
            </w:r>
          </w:p>
          <w:p w14:paraId="131E5604" w14:textId="77777777" w:rsidR="00E16509" w:rsidRPr="005B03F7" w:rsidRDefault="00E16509" w:rsidP="00133525">
            <w:pPr>
              <w:pStyle w:val="FP"/>
              <w:ind w:left="2835" w:right="2835"/>
              <w:jc w:val="center"/>
              <w:rPr>
                <w:rFonts w:ascii="Arial" w:hAnsi="Arial"/>
                <w:sz w:val="18"/>
                <w:lang w:val="fr-FR"/>
              </w:rPr>
            </w:pPr>
            <w:r w:rsidRPr="005B03F7">
              <w:rPr>
                <w:rFonts w:ascii="Arial" w:hAnsi="Arial"/>
                <w:sz w:val="18"/>
                <w:lang w:val="fr-FR"/>
              </w:rPr>
              <w:t>Valbonne - FRANCE</w:t>
            </w:r>
          </w:p>
          <w:p w14:paraId="0DD6871C" w14:textId="77777777" w:rsidR="00E16509" w:rsidRPr="00BF0CC8" w:rsidRDefault="00E16509" w:rsidP="00133525">
            <w:pPr>
              <w:pStyle w:val="FP"/>
              <w:spacing w:after="20"/>
              <w:ind w:left="2835" w:right="2835"/>
              <w:jc w:val="center"/>
              <w:rPr>
                <w:rFonts w:ascii="Arial" w:hAnsi="Arial"/>
                <w:sz w:val="18"/>
              </w:rPr>
            </w:pPr>
            <w:r w:rsidRPr="00BF0CC8">
              <w:rPr>
                <w:rFonts w:ascii="Arial" w:hAnsi="Arial"/>
                <w:sz w:val="18"/>
              </w:rPr>
              <w:t>Tel.: +33 4 92 94 42 00 Fax: +33 4 93 65 47 16</w:t>
            </w:r>
          </w:p>
          <w:p w14:paraId="7A0A04BA" w14:textId="77777777" w:rsidR="00E16509" w:rsidRPr="00BF0CC8" w:rsidRDefault="00E16509" w:rsidP="00133525">
            <w:pPr>
              <w:pStyle w:val="FP"/>
              <w:pBdr>
                <w:bottom w:val="single" w:sz="6" w:space="1" w:color="auto"/>
              </w:pBdr>
              <w:spacing w:before="240"/>
              <w:ind w:left="2835" w:right="2835"/>
              <w:jc w:val="center"/>
            </w:pPr>
            <w:r w:rsidRPr="00BF0CC8">
              <w:t>Internet</w:t>
            </w:r>
          </w:p>
          <w:p w14:paraId="6D643F51" w14:textId="77777777" w:rsidR="00E16509" w:rsidRPr="00BF0CC8" w:rsidRDefault="00E16509" w:rsidP="00133525">
            <w:pPr>
              <w:pStyle w:val="FP"/>
              <w:ind w:left="2835" w:right="2835"/>
              <w:jc w:val="center"/>
              <w:rPr>
                <w:rFonts w:ascii="Arial" w:hAnsi="Arial"/>
                <w:sz w:val="18"/>
              </w:rPr>
            </w:pPr>
            <w:r w:rsidRPr="00BF0CC8">
              <w:rPr>
                <w:rFonts w:ascii="Arial" w:hAnsi="Arial"/>
                <w:sz w:val="18"/>
              </w:rPr>
              <w:t>http://www.3gpp.org</w:t>
            </w:r>
            <w:bookmarkEnd w:id="11"/>
          </w:p>
          <w:p w14:paraId="39DDE80F" w14:textId="77777777" w:rsidR="00E16509" w:rsidRPr="00BF0CC8" w:rsidRDefault="00E16509" w:rsidP="00133525"/>
        </w:tc>
      </w:tr>
      <w:tr w:rsidR="00E16509" w:rsidRPr="00BF0CC8" w14:paraId="40AAC314" w14:textId="77777777" w:rsidTr="00C074DD">
        <w:tc>
          <w:tcPr>
            <w:tcW w:w="10423" w:type="dxa"/>
            <w:shd w:val="clear" w:color="auto" w:fill="auto"/>
            <w:vAlign w:val="bottom"/>
          </w:tcPr>
          <w:p w14:paraId="06F5BAC5" w14:textId="77777777" w:rsidR="00E16509" w:rsidRPr="00BF0CC8" w:rsidRDefault="00E16509" w:rsidP="00133525">
            <w:pPr>
              <w:pStyle w:val="FP"/>
              <w:pBdr>
                <w:bottom w:val="single" w:sz="6" w:space="1" w:color="auto"/>
              </w:pBdr>
              <w:spacing w:after="240"/>
              <w:jc w:val="center"/>
              <w:rPr>
                <w:rFonts w:ascii="Arial" w:hAnsi="Arial"/>
                <w:b/>
                <w:i/>
                <w:noProof/>
              </w:rPr>
            </w:pPr>
            <w:bookmarkStart w:id="12" w:name="copyrightNotification"/>
            <w:r w:rsidRPr="00BF0CC8">
              <w:rPr>
                <w:rFonts w:ascii="Arial" w:hAnsi="Arial"/>
                <w:b/>
                <w:i/>
                <w:noProof/>
              </w:rPr>
              <w:t>Copyright Notification</w:t>
            </w:r>
          </w:p>
          <w:p w14:paraId="1C0ABBE9" w14:textId="77777777" w:rsidR="00E16509" w:rsidRPr="00BF0CC8" w:rsidRDefault="00E16509" w:rsidP="00133525">
            <w:pPr>
              <w:pStyle w:val="FP"/>
              <w:jc w:val="center"/>
              <w:rPr>
                <w:noProof/>
              </w:rPr>
            </w:pPr>
            <w:r w:rsidRPr="00BF0CC8">
              <w:rPr>
                <w:noProof/>
              </w:rPr>
              <w:t>No part may be reproduced except as authorized by written permission.</w:t>
            </w:r>
            <w:r w:rsidRPr="00BF0CC8">
              <w:rPr>
                <w:noProof/>
              </w:rPr>
              <w:br/>
              <w:t>The copyright and the foregoing restriction extend to reproduction in all media.</w:t>
            </w:r>
          </w:p>
          <w:p w14:paraId="62D790CA" w14:textId="77777777" w:rsidR="00E16509" w:rsidRPr="00BF0CC8" w:rsidRDefault="00E16509" w:rsidP="00133525">
            <w:pPr>
              <w:pStyle w:val="FP"/>
              <w:jc w:val="center"/>
              <w:rPr>
                <w:noProof/>
              </w:rPr>
            </w:pPr>
          </w:p>
          <w:p w14:paraId="02DA899A" w14:textId="1669C6C7" w:rsidR="00E16509" w:rsidRPr="00BF0CC8" w:rsidRDefault="00E16509" w:rsidP="00133525">
            <w:pPr>
              <w:pStyle w:val="FP"/>
              <w:jc w:val="center"/>
              <w:rPr>
                <w:noProof/>
                <w:sz w:val="18"/>
              </w:rPr>
            </w:pPr>
            <w:r w:rsidRPr="00BF0CC8">
              <w:rPr>
                <w:noProof/>
                <w:sz w:val="18"/>
              </w:rPr>
              <w:t xml:space="preserve">© </w:t>
            </w:r>
            <w:r w:rsidR="004567DA" w:rsidRPr="00BF0CC8">
              <w:rPr>
                <w:noProof/>
                <w:sz w:val="18"/>
              </w:rPr>
              <w:t>2022</w:t>
            </w:r>
            <w:r w:rsidRPr="00BF0CC8">
              <w:rPr>
                <w:noProof/>
                <w:sz w:val="18"/>
              </w:rPr>
              <w:t>, 3GPP Organizational Partners (ARIB, ATIS, CCSA, ETSI, TSDSI, TTA, TTC).</w:t>
            </w:r>
            <w:bookmarkStart w:id="13" w:name="copyrightaddon"/>
            <w:bookmarkEnd w:id="13"/>
          </w:p>
          <w:p w14:paraId="14DD81DC" w14:textId="77777777" w:rsidR="00E16509" w:rsidRPr="00BF0CC8" w:rsidRDefault="00E16509" w:rsidP="00133525">
            <w:pPr>
              <w:pStyle w:val="FP"/>
              <w:jc w:val="center"/>
              <w:rPr>
                <w:noProof/>
                <w:sz w:val="18"/>
              </w:rPr>
            </w:pPr>
            <w:r w:rsidRPr="00BF0CC8">
              <w:rPr>
                <w:noProof/>
                <w:sz w:val="18"/>
              </w:rPr>
              <w:t>All rights reserved.</w:t>
            </w:r>
          </w:p>
          <w:p w14:paraId="10CB8F26" w14:textId="77777777" w:rsidR="00E16509" w:rsidRPr="00BF0CC8" w:rsidRDefault="00E16509" w:rsidP="00E16509">
            <w:pPr>
              <w:pStyle w:val="FP"/>
              <w:rPr>
                <w:noProof/>
                <w:sz w:val="18"/>
              </w:rPr>
            </w:pPr>
          </w:p>
          <w:p w14:paraId="6C3F4E16" w14:textId="77777777" w:rsidR="00E16509" w:rsidRPr="00BF0CC8" w:rsidRDefault="00E16509" w:rsidP="00E16509">
            <w:pPr>
              <w:pStyle w:val="FP"/>
              <w:rPr>
                <w:noProof/>
                <w:sz w:val="18"/>
              </w:rPr>
            </w:pPr>
            <w:r w:rsidRPr="00BF0CC8">
              <w:rPr>
                <w:noProof/>
                <w:sz w:val="18"/>
              </w:rPr>
              <w:t>UMTS™ is a Trade Mark of ETSI registered for the benefit of its members</w:t>
            </w:r>
          </w:p>
          <w:p w14:paraId="53A3A56A" w14:textId="77777777" w:rsidR="00E16509" w:rsidRPr="00BF0CC8" w:rsidRDefault="00E16509" w:rsidP="00E16509">
            <w:pPr>
              <w:pStyle w:val="FP"/>
              <w:rPr>
                <w:noProof/>
                <w:sz w:val="18"/>
              </w:rPr>
            </w:pPr>
            <w:r w:rsidRPr="00BF0CC8">
              <w:rPr>
                <w:noProof/>
                <w:sz w:val="18"/>
              </w:rPr>
              <w:t>3GPP™ is a Trade Mark of ETSI registered for the benefit of its Members and of the 3GPP Organizational Partners</w:t>
            </w:r>
            <w:r w:rsidRPr="00BF0CC8">
              <w:rPr>
                <w:noProof/>
                <w:sz w:val="18"/>
              </w:rPr>
              <w:br/>
              <w:t>LTE™ is a Trade Mark of ETSI registered for the benefit of its Members and of the 3GPP Organizational Partners</w:t>
            </w:r>
          </w:p>
          <w:p w14:paraId="480DC46D" w14:textId="77777777" w:rsidR="00E16509" w:rsidRPr="00BF0CC8" w:rsidRDefault="00E16509" w:rsidP="00E16509">
            <w:pPr>
              <w:pStyle w:val="FP"/>
              <w:rPr>
                <w:noProof/>
                <w:sz w:val="18"/>
              </w:rPr>
            </w:pPr>
            <w:r w:rsidRPr="00BF0CC8">
              <w:rPr>
                <w:noProof/>
                <w:sz w:val="18"/>
              </w:rPr>
              <w:t>GSM® and the GSM logo are registered and owned by the GSM Association</w:t>
            </w:r>
            <w:bookmarkEnd w:id="12"/>
          </w:p>
          <w:p w14:paraId="5335592C" w14:textId="77777777" w:rsidR="00E16509" w:rsidRPr="00BF0CC8" w:rsidRDefault="00E16509" w:rsidP="00133525"/>
        </w:tc>
      </w:tr>
      <w:bookmarkEnd w:id="10"/>
    </w:tbl>
    <w:p w14:paraId="720AA4CA" w14:textId="77777777" w:rsidR="00080512" w:rsidRPr="00BF0CC8" w:rsidRDefault="00080512">
      <w:pPr>
        <w:pStyle w:val="TT"/>
      </w:pPr>
      <w:r w:rsidRPr="00BF0CC8">
        <w:br w:type="page"/>
      </w:r>
      <w:bookmarkStart w:id="14" w:name="tableOfContents"/>
      <w:bookmarkEnd w:id="14"/>
      <w:r w:rsidRPr="00BF0CC8">
        <w:lastRenderedPageBreak/>
        <w:t>Contents</w:t>
      </w:r>
    </w:p>
    <w:p w14:paraId="2188D5BA" w14:textId="5EDA93EA" w:rsidR="00DC777B" w:rsidRDefault="004D3578">
      <w:pPr>
        <w:pStyle w:val="TOC1"/>
        <w:rPr>
          <w:rFonts w:asciiTheme="minorHAnsi" w:eastAsiaTheme="minorEastAsia" w:hAnsiTheme="minorHAnsi" w:cstheme="minorBidi"/>
          <w:noProof/>
          <w:szCs w:val="22"/>
          <w:lang w:eastAsia="en-GB"/>
        </w:rPr>
      </w:pPr>
      <w:r w:rsidRPr="00BF0CC8">
        <w:fldChar w:fldCharType="begin" w:fldLock="1"/>
      </w:r>
      <w:r w:rsidRPr="00BF0CC8">
        <w:instrText xml:space="preserve"> TOC \o "1-9" </w:instrText>
      </w:r>
      <w:r w:rsidRPr="00BF0CC8">
        <w:fldChar w:fldCharType="separate"/>
      </w:r>
      <w:r w:rsidR="00DC777B">
        <w:rPr>
          <w:noProof/>
        </w:rPr>
        <w:t>Foreword</w:t>
      </w:r>
      <w:r w:rsidR="00DC777B">
        <w:rPr>
          <w:noProof/>
        </w:rPr>
        <w:tab/>
      </w:r>
      <w:r w:rsidR="00DC777B">
        <w:rPr>
          <w:noProof/>
        </w:rPr>
        <w:fldChar w:fldCharType="begin" w:fldLock="1"/>
      </w:r>
      <w:r w:rsidR="00DC777B">
        <w:rPr>
          <w:noProof/>
        </w:rPr>
        <w:instrText xml:space="preserve"> PAGEREF _Toc113448304 \h </w:instrText>
      </w:r>
      <w:r w:rsidR="00DC777B">
        <w:rPr>
          <w:noProof/>
        </w:rPr>
      </w:r>
      <w:r w:rsidR="00DC777B">
        <w:rPr>
          <w:noProof/>
        </w:rPr>
        <w:fldChar w:fldCharType="separate"/>
      </w:r>
      <w:r w:rsidR="00DC777B">
        <w:rPr>
          <w:noProof/>
        </w:rPr>
        <w:t>4</w:t>
      </w:r>
      <w:r w:rsidR="00DC777B">
        <w:rPr>
          <w:noProof/>
        </w:rPr>
        <w:fldChar w:fldCharType="end"/>
      </w:r>
    </w:p>
    <w:p w14:paraId="197BFC5E" w14:textId="1C29B614" w:rsidR="00DC777B" w:rsidRDefault="00DC777B">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_Toc113448305 \h </w:instrText>
      </w:r>
      <w:r>
        <w:rPr>
          <w:noProof/>
        </w:rPr>
      </w:r>
      <w:r>
        <w:rPr>
          <w:noProof/>
        </w:rPr>
        <w:fldChar w:fldCharType="separate"/>
      </w:r>
      <w:r>
        <w:rPr>
          <w:noProof/>
        </w:rPr>
        <w:t>5</w:t>
      </w:r>
      <w:r>
        <w:rPr>
          <w:noProof/>
        </w:rPr>
        <w:fldChar w:fldCharType="end"/>
      </w:r>
    </w:p>
    <w:p w14:paraId="448D53AD" w14:textId="5E967B7F" w:rsidR="00DC777B" w:rsidRDefault="00DC777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_Toc113448306 \h </w:instrText>
      </w:r>
      <w:r>
        <w:rPr>
          <w:noProof/>
        </w:rPr>
      </w:r>
      <w:r>
        <w:rPr>
          <w:noProof/>
        </w:rPr>
        <w:fldChar w:fldCharType="separate"/>
      </w:r>
      <w:r>
        <w:rPr>
          <w:noProof/>
        </w:rPr>
        <w:t>6</w:t>
      </w:r>
      <w:r>
        <w:rPr>
          <w:noProof/>
        </w:rPr>
        <w:fldChar w:fldCharType="end"/>
      </w:r>
    </w:p>
    <w:p w14:paraId="7CCFF028" w14:textId="789E4934" w:rsidR="00DC777B" w:rsidRDefault="00DC777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_Toc113448307 \h </w:instrText>
      </w:r>
      <w:r>
        <w:rPr>
          <w:noProof/>
        </w:rPr>
      </w:r>
      <w:r>
        <w:rPr>
          <w:noProof/>
        </w:rPr>
        <w:fldChar w:fldCharType="separate"/>
      </w:r>
      <w:r>
        <w:rPr>
          <w:noProof/>
        </w:rPr>
        <w:t>6</w:t>
      </w:r>
      <w:r>
        <w:rPr>
          <w:noProof/>
        </w:rPr>
        <w:fldChar w:fldCharType="end"/>
      </w:r>
    </w:p>
    <w:p w14:paraId="503D2657" w14:textId="5ADB20A1" w:rsidR="00DC777B" w:rsidRDefault="00DC777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_Toc113448308 \h </w:instrText>
      </w:r>
      <w:r>
        <w:rPr>
          <w:noProof/>
        </w:rPr>
      </w:r>
      <w:r>
        <w:rPr>
          <w:noProof/>
        </w:rPr>
        <w:fldChar w:fldCharType="separate"/>
      </w:r>
      <w:r>
        <w:rPr>
          <w:noProof/>
        </w:rPr>
        <w:t>7</w:t>
      </w:r>
      <w:r>
        <w:rPr>
          <w:noProof/>
        </w:rPr>
        <w:fldChar w:fldCharType="end"/>
      </w:r>
    </w:p>
    <w:p w14:paraId="54F4C287" w14:textId="6F2AD532" w:rsidR="00DC777B" w:rsidRDefault="00DC777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_Toc113448309 \h </w:instrText>
      </w:r>
      <w:r>
        <w:rPr>
          <w:noProof/>
        </w:rPr>
      </w:r>
      <w:r>
        <w:rPr>
          <w:noProof/>
        </w:rPr>
        <w:fldChar w:fldCharType="separate"/>
      </w:r>
      <w:r>
        <w:rPr>
          <w:noProof/>
        </w:rPr>
        <w:t>7</w:t>
      </w:r>
      <w:r>
        <w:rPr>
          <w:noProof/>
        </w:rPr>
        <w:fldChar w:fldCharType="end"/>
      </w:r>
    </w:p>
    <w:p w14:paraId="4CD79699" w14:textId="4D2F3849" w:rsidR="00DC777B" w:rsidRDefault="00DC777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_Toc113448310 \h </w:instrText>
      </w:r>
      <w:r>
        <w:rPr>
          <w:noProof/>
        </w:rPr>
      </w:r>
      <w:r>
        <w:rPr>
          <w:noProof/>
        </w:rPr>
        <w:fldChar w:fldCharType="separate"/>
      </w:r>
      <w:r>
        <w:rPr>
          <w:noProof/>
        </w:rPr>
        <w:t>7</w:t>
      </w:r>
      <w:r>
        <w:rPr>
          <w:noProof/>
        </w:rPr>
        <w:fldChar w:fldCharType="end"/>
      </w:r>
    </w:p>
    <w:p w14:paraId="05B95875" w14:textId="0FADCDD6" w:rsidR="00DC777B" w:rsidRDefault="00DC777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Solutions overview</w:t>
      </w:r>
      <w:r>
        <w:rPr>
          <w:noProof/>
        </w:rPr>
        <w:tab/>
      </w:r>
      <w:r>
        <w:rPr>
          <w:noProof/>
        </w:rPr>
        <w:fldChar w:fldCharType="begin" w:fldLock="1"/>
      </w:r>
      <w:r>
        <w:rPr>
          <w:noProof/>
        </w:rPr>
        <w:instrText xml:space="preserve"> PAGEREF _Toc113448311 \h </w:instrText>
      </w:r>
      <w:r>
        <w:rPr>
          <w:noProof/>
        </w:rPr>
      </w:r>
      <w:r>
        <w:rPr>
          <w:noProof/>
        </w:rPr>
        <w:fldChar w:fldCharType="separate"/>
      </w:r>
      <w:r>
        <w:rPr>
          <w:noProof/>
        </w:rPr>
        <w:t>7</w:t>
      </w:r>
      <w:r>
        <w:rPr>
          <w:noProof/>
        </w:rPr>
        <w:fldChar w:fldCharType="end"/>
      </w:r>
    </w:p>
    <w:p w14:paraId="3283310F" w14:textId="7FBF9F64" w:rsidR="00DC777B" w:rsidRDefault="00DC777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_Toc113448312 \h </w:instrText>
      </w:r>
      <w:r>
        <w:rPr>
          <w:noProof/>
        </w:rPr>
      </w:r>
      <w:r>
        <w:rPr>
          <w:noProof/>
        </w:rPr>
        <w:fldChar w:fldCharType="separate"/>
      </w:r>
      <w:r>
        <w:rPr>
          <w:noProof/>
        </w:rPr>
        <w:t>7</w:t>
      </w:r>
      <w:r>
        <w:rPr>
          <w:noProof/>
        </w:rPr>
        <w:fldChar w:fldCharType="end"/>
      </w:r>
    </w:p>
    <w:p w14:paraId="6DFDDAE6" w14:textId="3361B44A" w:rsidR="00DC777B" w:rsidRDefault="00DC777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issues</w:t>
      </w:r>
      <w:r>
        <w:rPr>
          <w:noProof/>
        </w:rPr>
        <w:tab/>
      </w:r>
      <w:r>
        <w:rPr>
          <w:noProof/>
        </w:rPr>
        <w:fldChar w:fldCharType="begin" w:fldLock="1"/>
      </w:r>
      <w:r>
        <w:rPr>
          <w:noProof/>
        </w:rPr>
        <w:instrText xml:space="preserve"> PAGEREF _Toc113448313 \h </w:instrText>
      </w:r>
      <w:r>
        <w:rPr>
          <w:noProof/>
        </w:rPr>
      </w:r>
      <w:r>
        <w:rPr>
          <w:noProof/>
        </w:rPr>
        <w:fldChar w:fldCharType="separate"/>
      </w:r>
      <w:r>
        <w:rPr>
          <w:noProof/>
        </w:rPr>
        <w:t>7</w:t>
      </w:r>
      <w:r>
        <w:rPr>
          <w:noProof/>
        </w:rPr>
        <w:fldChar w:fldCharType="end"/>
      </w:r>
    </w:p>
    <w:p w14:paraId="3EC38A36" w14:textId="4EA92EA5" w:rsidR="00DC777B" w:rsidRDefault="00DC777B">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_Toc113448314 \h </w:instrText>
      </w:r>
      <w:r>
        <w:rPr>
          <w:noProof/>
        </w:rPr>
      </w:r>
      <w:r>
        <w:rPr>
          <w:noProof/>
        </w:rPr>
        <w:fldChar w:fldCharType="separate"/>
      </w:r>
      <w:r>
        <w:rPr>
          <w:noProof/>
        </w:rPr>
        <w:t>7</w:t>
      </w:r>
      <w:r>
        <w:rPr>
          <w:noProof/>
        </w:rPr>
        <w:fldChar w:fldCharType="end"/>
      </w:r>
    </w:p>
    <w:p w14:paraId="6E9A1FBE" w14:textId="5D1FFED4" w:rsidR="00DC777B" w:rsidRDefault="00DC777B">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_Toc113448315 \h </w:instrText>
      </w:r>
      <w:r>
        <w:rPr>
          <w:noProof/>
        </w:rPr>
      </w:r>
      <w:r>
        <w:rPr>
          <w:noProof/>
        </w:rPr>
        <w:fldChar w:fldCharType="separate"/>
      </w:r>
      <w:r>
        <w:rPr>
          <w:noProof/>
        </w:rPr>
        <w:t>7</w:t>
      </w:r>
      <w:r>
        <w:rPr>
          <w:noProof/>
        </w:rPr>
        <w:fldChar w:fldCharType="end"/>
      </w:r>
    </w:p>
    <w:p w14:paraId="29C0ABF8" w14:textId="3B191A62" w:rsidR="00DC777B" w:rsidRDefault="00DC777B">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_Toc113448316 \h </w:instrText>
      </w:r>
      <w:r>
        <w:rPr>
          <w:noProof/>
        </w:rPr>
      </w:r>
      <w:r>
        <w:rPr>
          <w:noProof/>
        </w:rPr>
        <w:fldChar w:fldCharType="separate"/>
      </w:r>
      <w:r>
        <w:rPr>
          <w:noProof/>
        </w:rPr>
        <w:t>8</w:t>
      </w:r>
      <w:r>
        <w:rPr>
          <w:noProof/>
        </w:rPr>
        <w:fldChar w:fldCharType="end"/>
      </w:r>
    </w:p>
    <w:p w14:paraId="5F920AF4" w14:textId="72B5F95D" w:rsidR="00DC777B" w:rsidRDefault="00DC777B">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_Toc113448317 \h </w:instrText>
      </w:r>
      <w:r>
        <w:rPr>
          <w:noProof/>
        </w:rPr>
      </w:r>
      <w:r>
        <w:rPr>
          <w:noProof/>
        </w:rPr>
        <w:fldChar w:fldCharType="separate"/>
      </w:r>
      <w:r>
        <w:rPr>
          <w:noProof/>
        </w:rPr>
        <w:t>9</w:t>
      </w:r>
      <w:r>
        <w:rPr>
          <w:noProof/>
        </w:rPr>
        <w:fldChar w:fldCharType="end"/>
      </w:r>
    </w:p>
    <w:p w14:paraId="00BB25E2" w14:textId="15F27E29" w:rsidR="00DC777B" w:rsidRDefault="00DC777B">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Multiple NSSAA contexts</w:t>
      </w:r>
      <w:r>
        <w:rPr>
          <w:noProof/>
        </w:rPr>
        <w:tab/>
      </w:r>
      <w:r>
        <w:rPr>
          <w:noProof/>
        </w:rPr>
        <w:fldChar w:fldCharType="begin" w:fldLock="1"/>
      </w:r>
      <w:r>
        <w:rPr>
          <w:noProof/>
        </w:rPr>
        <w:instrText xml:space="preserve"> PAGEREF _Toc113448318 \h </w:instrText>
      </w:r>
      <w:r>
        <w:rPr>
          <w:noProof/>
        </w:rPr>
      </w:r>
      <w:r>
        <w:rPr>
          <w:noProof/>
        </w:rPr>
        <w:fldChar w:fldCharType="separate"/>
      </w:r>
      <w:r>
        <w:rPr>
          <w:noProof/>
        </w:rPr>
        <w:t>9</w:t>
      </w:r>
      <w:r>
        <w:rPr>
          <w:noProof/>
        </w:rPr>
        <w:fldChar w:fldCharType="end"/>
      </w:r>
    </w:p>
    <w:p w14:paraId="26A91084" w14:textId="019E4057" w:rsidR="00DC777B" w:rsidRDefault="00DC777B">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Discovery of the supported features</w:t>
      </w:r>
      <w:r>
        <w:rPr>
          <w:noProof/>
        </w:rPr>
        <w:tab/>
      </w:r>
      <w:r>
        <w:rPr>
          <w:noProof/>
        </w:rPr>
        <w:fldChar w:fldCharType="begin" w:fldLock="1"/>
      </w:r>
      <w:r>
        <w:rPr>
          <w:noProof/>
        </w:rPr>
        <w:instrText xml:space="preserve"> PAGEREF _Toc113448319 \h </w:instrText>
      </w:r>
      <w:r>
        <w:rPr>
          <w:noProof/>
        </w:rPr>
      </w:r>
      <w:r>
        <w:rPr>
          <w:noProof/>
        </w:rPr>
        <w:fldChar w:fldCharType="separate"/>
      </w:r>
      <w:r>
        <w:rPr>
          <w:noProof/>
        </w:rPr>
        <w:t>9</w:t>
      </w:r>
      <w:r>
        <w:rPr>
          <w:noProof/>
        </w:rPr>
        <w:fldChar w:fldCharType="end"/>
      </w:r>
    </w:p>
    <w:p w14:paraId="3EEB6162" w14:textId="3A4AAAD6" w:rsidR="00DC777B" w:rsidRDefault="00DC777B">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EAP Identifier</w:t>
      </w:r>
      <w:r>
        <w:rPr>
          <w:noProof/>
        </w:rPr>
        <w:tab/>
      </w:r>
      <w:r>
        <w:rPr>
          <w:noProof/>
        </w:rPr>
        <w:fldChar w:fldCharType="begin" w:fldLock="1"/>
      </w:r>
      <w:r>
        <w:rPr>
          <w:noProof/>
        </w:rPr>
        <w:instrText xml:space="preserve"> PAGEREF _Toc113448320 \h </w:instrText>
      </w:r>
      <w:r>
        <w:rPr>
          <w:noProof/>
        </w:rPr>
      </w:r>
      <w:r>
        <w:rPr>
          <w:noProof/>
        </w:rPr>
        <w:fldChar w:fldCharType="separate"/>
      </w:r>
      <w:r>
        <w:rPr>
          <w:noProof/>
        </w:rPr>
        <w:t>9</w:t>
      </w:r>
      <w:r>
        <w:rPr>
          <w:noProof/>
        </w:rPr>
        <w:fldChar w:fldCharType="end"/>
      </w:r>
    </w:p>
    <w:p w14:paraId="6703D23D" w14:textId="5C7E69AE" w:rsidR="00DC777B" w:rsidRDefault="00DC777B">
      <w:pPr>
        <w:pStyle w:val="TOC5"/>
        <w:rPr>
          <w:rFonts w:asciiTheme="minorHAnsi" w:eastAsiaTheme="minorEastAsia" w:hAnsiTheme="minorHAnsi" w:cstheme="minorBidi"/>
          <w:noProof/>
          <w:sz w:val="22"/>
          <w:szCs w:val="22"/>
          <w:lang w:eastAsia="en-GB"/>
        </w:rPr>
      </w:pPr>
      <w:r>
        <w:rPr>
          <w:noProof/>
        </w:rPr>
        <w:t>4.3.2.1.1</w:t>
      </w:r>
      <w:r>
        <w:rPr>
          <w:rFonts w:asciiTheme="minorHAnsi" w:eastAsiaTheme="minorEastAsia" w:hAnsiTheme="minorHAnsi" w:cstheme="minorBidi"/>
          <w:noProof/>
          <w:sz w:val="22"/>
          <w:szCs w:val="22"/>
          <w:lang w:eastAsia="en-GB"/>
        </w:rPr>
        <w:tab/>
      </w:r>
      <w:r>
        <w:rPr>
          <w:noProof/>
        </w:rPr>
        <w:t>EF</w:t>
      </w:r>
      <w:r w:rsidRPr="004C3421">
        <w:rPr>
          <w:noProof/>
          <w:vertAlign w:val="subscript"/>
        </w:rPr>
        <w:t>EAP-ID</w:t>
      </w:r>
      <w:r>
        <w:rPr>
          <w:noProof/>
        </w:rPr>
        <w:t xml:space="preserve"> (EAP Identifier)</w:t>
      </w:r>
      <w:r>
        <w:rPr>
          <w:noProof/>
        </w:rPr>
        <w:tab/>
      </w:r>
      <w:r>
        <w:rPr>
          <w:noProof/>
        </w:rPr>
        <w:fldChar w:fldCharType="begin" w:fldLock="1"/>
      </w:r>
      <w:r>
        <w:rPr>
          <w:noProof/>
        </w:rPr>
        <w:instrText xml:space="preserve"> PAGEREF _Toc113448321 \h </w:instrText>
      </w:r>
      <w:r>
        <w:rPr>
          <w:noProof/>
        </w:rPr>
      </w:r>
      <w:r>
        <w:rPr>
          <w:noProof/>
        </w:rPr>
        <w:fldChar w:fldCharType="separate"/>
      </w:r>
      <w:r>
        <w:rPr>
          <w:noProof/>
        </w:rPr>
        <w:t>10</w:t>
      </w:r>
      <w:r>
        <w:rPr>
          <w:noProof/>
        </w:rPr>
        <w:fldChar w:fldCharType="end"/>
      </w:r>
    </w:p>
    <w:p w14:paraId="18A56A65" w14:textId="53F349E8" w:rsidR="00DC777B" w:rsidRPr="00DC777B" w:rsidRDefault="00DC777B">
      <w:pPr>
        <w:pStyle w:val="TOC4"/>
        <w:rPr>
          <w:rFonts w:asciiTheme="minorHAnsi" w:eastAsiaTheme="minorEastAsia" w:hAnsiTheme="minorHAnsi" w:cstheme="minorBidi"/>
          <w:noProof/>
          <w:sz w:val="22"/>
          <w:szCs w:val="22"/>
          <w:lang w:val="fi-FI" w:eastAsia="en-GB"/>
        </w:rPr>
      </w:pPr>
      <w:r w:rsidRPr="00DC777B">
        <w:rPr>
          <w:noProof/>
          <w:lang w:val="fi-FI"/>
        </w:rPr>
        <w:t>4.3.2.2</w:t>
      </w:r>
      <w:r w:rsidRPr="00DC777B">
        <w:rPr>
          <w:rFonts w:asciiTheme="minorHAnsi" w:eastAsiaTheme="minorEastAsia" w:hAnsiTheme="minorHAnsi" w:cstheme="minorBidi"/>
          <w:noProof/>
          <w:sz w:val="22"/>
          <w:szCs w:val="22"/>
          <w:lang w:val="fi-FI" w:eastAsia="en-GB"/>
        </w:rPr>
        <w:tab/>
      </w:r>
      <w:r w:rsidRPr="00DC777B">
        <w:rPr>
          <w:noProof/>
          <w:lang w:val="fi-FI"/>
        </w:rPr>
        <w:t>S-NSSAI list</w:t>
      </w:r>
      <w:r w:rsidRPr="00DC777B">
        <w:rPr>
          <w:noProof/>
          <w:lang w:val="fi-FI"/>
        </w:rPr>
        <w:tab/>
      </w:r>
      <w:r>
        <w:rPr>
          <w:noProof/>
        </w:rPr>
        <w:fldChar w:fldCharType="begin" w:fldLock="1"/>
      </w:r>
      <w:r w:rsidRPr="00DC777B">
        <w:rPr>
          <w:noProof/>
          <w:lang w:val="fi-FI"/>
        </w:rPr>
        <w:instrText xml:space="preserve"> PAGEREF _Toc113448322 \h </w:instrText>
      </w:r>
      <w:r>
        <w:rPr>
          <w:noProof/>
        </w:rPr>
      </w:r>
      <w:r>
        <w:rPr>
          <w:noProof/>
        </w:rPr>
        <w:fldChar w:fldCharType="separate"/>
      </w:r>
      <w:r w:rsidRPr="00DC777B">
        <w:rPr>
          <w:noProof/>
          <w:lang w:val="fi-FI"/>
        </w:rPr>
        <w:t>10</w:t>
      </w:r>
      <w:r>
        <w:rPr>
          <w:noProof/>
        </w:rPr>
        <w:fldChar w:fldCharType="end"/>
      </w:r>
    </w:p>
    <w:p w14:paraId="1CEF5E50" w14:textId="713E14AA" w:rsidR="00DC777B" w:rsidRPr="00DC777B" w:rsidRDefault="00DC777B">
      <w:pPr>
        <w:pStyle w:val="TOC5"/>
        <w:rPr>
          <w:rFonts w:asciiTheme="minorHAnsi" w:eastAsiaTheme="minorEastAsia" w:hAnsiTheme="minorHAnsi" w:cstheme="minorBidi"/>
          <w:noProof/>
          <w:sz w:val="22"/>
          <w:szCs w:val="22"/>
          <w:lang w:val="fi-FI" w:eastAsia="en-GB"/>
        </w:rPr>
      </w:pPr>
      <w:r w:rsidRPr="004C3421">
        <w:rPr>
          <w:noProof/>
          <w:lang w:val="fr-FR"/>
        </w:rPr>
        <w:t>4.3.2.2.1</w:t>
      </w:r>
      <w:r w:rsidRPr="00DC777B">
        <w:rPr>
          <w:rFonts w:asciiTheme="minorHAnsi" w:eastAsiaTheme="minorEastAsia" w:hAnsiTheme="minorHAnsi" w:cstheme="minorBidi"/>
          <w:noProof/>
          <w:sz w:val="22"/>
          <w:szCs w:val="22"/>
          <w:lang w:val="fi-FI" w:eastAsia="en-GB"/>
        </w:rPr>
        <w:tab/>
      </w:r>
      <w:r w:rsidRPr="004C3421">
        <w:rPr>
          <w:noProof/>
          <w:lang w:val="fr-FR"/>
        </w:rPr>
        <w:t>EF</w:t>
      </w:r>
      <w:r w:rsidRPr="004C3421">
        <w:rPr>
          <w:noProof/>
          <w:vertAlign w:val="subscript"/>
          <w:lang w:val="fr-FR"/>
        </w:rPr>
        <w:t>S-NSSAI</w:t>
      </w:r>
      <w:r w:rsidRPr="004C3421">
        <w:rPr>
          <w:noProof/>
          <w:lang w:val="fr-FR"/>
        </w:rPr>
        <w:t xml:space="preserve"> (S-NSSAI list)</w:t>
      </w:r>
      <w:r w:rsidRPr="00DC777B">
        <w:rPr>
          <w:noProof/>
          <w:lang w:val="fi-FI"/>
        </w:rPr>
        <w:tab/>
      </w:r>
      <w:r>
        <w:rPr>
          <w:noProof/>
        </w:rPr>
        <w:fldChar w:fldCharType="begin" w:fldLock="1"/>
      </w:r>
      <w:r w:rsidRPr="00DC777B">
        <w:rPr>
          <w:noProof/>
          <w:lang w:val="fi-FI"/>
        </w:rPr>
        <w:instrText xml:space="preserve"> PAGEREF _Toc113448323 \h </w:instrText>
      </w:r>
      <w:r>
        <w:rPr>
          <w:noProof/>
        </w:rPr>
      </w:r>
      <w:r>
        <w:rPr>
          <w:noProof/>
        </w:rPr>
        <w:fldChar w:fldCharType="separate"/>
      </w:r>
      <w:r w:rsidRPr="00DC777B">
        <w:rPr>
          <w:noProof/>
          <w:lang w:val="fi-FI"/>
        </w:rPr>
        <w:t>10</w:t>
      </w:r>
      <w:r>
        <w:rPr>
          <w:noProof/>
        </w:rPr>
        <w:fldChar w:fldCharType="end"/>
      </w:r>
    </w:p>
    <w:p w14:paraId="2601F0B1" w14:textId="0DB66B2F" w:rsidR="00DC777B" w:rsidRDefault="00DC777B">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EAP authentication status</w:t>
      </w:r>
      <w:r>
        <w:rPr>
          <w:noProof/>
        </w:rPr>
        <w:tab/>
      </w:r>
      <w:r>
        <w:rPr>
          <w:noProof/>
        </w:rPr>
        <w:fldChar w:fldCharType="begin" w:fldLock="1"/>
      </w:r>
      <w:r>
        <w:rPr>
          <w:noProof/>
        </w:rPr>
        <w:instrText xml:space="preserve"> PAGEREF _Toc113448324 \h </w:instrText>
      </w:r>
      <w:r>
        <w:rPr>
          <w:noProof/>
        </w:rPr>
      </w:r>
      <w:r>
        <w:rPr>
          <w:noProof/>
        </w:rPr>
        <w:fldChar w:fldCharType="separate"/>
      </w:r>
      <w:r>
        <w:rPr>
          <w:noProof/>
        </w:rPr>
        <w:t>11</w:t>
      </w:r>
      <w:r>
        <w:rPr>
          <w:noProof/>
        </w:rPr>
        <w:fldChar w:fldCharType="end"/>
      </w:r>
    </w:p>
    <w:p w14:paraId="337B70AC" w14:textId="460EA77B"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4.3.2.3.1</w:t>
      </w:r>
      <w:r>
        <w:rPr>
          <w:rFonts w:asciiTheme="minorHAnsi" w:eastAsiaTheme="minorEastAsia" w:hAnsiTheme="minorHAnsi" w:cstheme="minorBidi"/>
          <w:noProof/>
          <w:sz w:val="22"/>
          <w:szCs w:val="22"/>
          <w:lang w:eastAsia="en-GB"/>
        </w:rPr>
        <w:tab/>
      </w:r>
      <w:r>
        <w:rPr>
          <w:noProof/>
        </w:rPr>
        <w:t>EF</w:t>
      </w:r>
      <w:r w:rsidRPr="004C3421">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_Toc113448325 \h </w:instrText>
      </w:r>
      <w:r>
        <w:rPr>
          <w:noProof/>
        </w:rPr>
      </w:r>
      <w:r>
        <w:rPr>
          <w:noProof/>
        </w:rPr>
        <w:fldChar w:fldCharType="separate"/>
      </w:r>
      <w:r>
        <w:rPr>
          <w:noProof/>
        </w:rPr>
        <w:t>11</w:t>
      </w:r>
      <w:r>
        <w:rPr>
          <w:noProof/>
        </w:rPr>
        <w:fldChar w:fldCharType="end"/>
      </w:r>
    </w:p>
    <w:p w14:paraId="219E3D12" w14:textId="12D28780" w:rsidR="00DC777B" w:rsidRDefault="00DC777B">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EAP framework</w:t>
      </w:r>
      <w:r>
        <w:rPr>
          <w:noProof/>
        </w:rPr>
        <w:tab/>
      </w:r>
      <w:r>
        <w:rPr>
          <w:noProof/>
        </w:rPr>
        <w:fldChar w:fldCharType="begin" w:fldLock="1"/>
      </w:r>
      <w:r>
        <w:rPr>
          <w:noProof/>
        </w:rPr>
        <w:instrText xml:space="preserve"> PAGEREF _Toc113448326 \h </w:instrText>
      </w:r>
      <w:r>
        <w:rPr>
          <w:noProof/>
        </w:rPr>
      </w:r>
      <w:r>
        <w:rPr>
          <w:noProof/>
        </w:rPr>
        <w:fldChar w:fldCharType="separate"/>
      </w:r>
      <w:r>
        <w:rPr>
          <w:noProof/>
        </w:rPr>
        <w:t>11</w:t>
      </w:r>
      <w:r>
        <w:rPr>
          <w:noProof/>
        </w:rPr>
        <w:fldChar w:fldCharType="end"/>
      </w:r>
    </w:p>
    <w:p w14:paraId="4E99930F" w14:textId="401E8424" w:rsidR="00DC777B" w:rsidRDefault="00DC777B">
      <w:pPr>
        <w:pStyle w:val="TOC4"/>
        <w:rPr>
          <w:rFonts w:asciiTheme="minorHAnsi" w:eastAsiaTheme="minorEastAsia" w:hAnsiTheme="minorHAnsi" w:cstheme="minorBidi"/>
          <w:noProof/>
          <w:sz w:val="22"/>
          <w:szCs w:val="22"/>
          <w:lang w:eastAsia="en-GB"/>
        </w:rPr>
      </w:pPr>
      <w:r w:rsidRPr="004C3421">
        <w:rPr>
          <w:noProof/>
          <w:lang w:val="en-US"/>
        </w:rPr>
        <w:t>4.3.3.1</w:t>
      </w:r>
      <w:r>
        <w:rPr>
          <w:rFonts w:asciiTheme="minorHAnsi" w:eastAsiaTheme="minorEastAsia" w:hAnsiTheme="minorHAnsi" w:cstheme="minorBidi"/>
          <w:noProof/>
          <w:sz w:val="22"/>
          <w:szCs w:val="22"/>
          <w:lang w:eastAsia="en-GB"/>
        </w:rPr>
        <w:tab/>
      </w:r>
      <w:r w:rsidRPr="004C3421">
        <w:rPr>
          <w:noProof/>
          <w:lang w:val="en-US"/>
        </w:rPr>
        <w:t>NSSAA application management procedures</w:t>
      </w:r>
      <w:r>
        <w:rPr>
          <w:noProof/>
        </w:rPr>
        <w:tab/>
      </w:r>
      <w:r>
        <w:rPr>
          <w:noProof/>
        </w:rPr>
        <w:fldChar w:fldCharType="begin" w:fldLock="1"/>
      </w:r>
      <w:r>
        <w:rPr>
          <w:noProof/>
        </w:rPr>
        <w:instrText xml:space="preserve"> PAGEREF _Toc113448327 \h </w:instrText>
      </w:r>
      <w:r>
        <w:rPr>
          <w:noProof/>
        </w:rPr>
      </w:r>
      <w:r>
        <w:rPr>
          <w:noProof/>
        </w:rPr>
        <w:fldChar w:fldCharType="separate"/>
      </w:r>
      <w:r>
        <w:rPr>
          <w:noProof/>
        </w:rPr>
        <w:t>11</w:t>
      </w:r>
      <w:r>
        <w:rPr>
          <w:noProof/>
        </w:rPr>
        <w:fldChar w:fldCharType="end"/>
      </w:r>
    </w:p>
    <w:p w14:paraId="74AB9723" w14:textId="3E45226B"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4.3.3.1.1</w:t>
      </w:r>
      <w:r>
        <w:rPr>
          <w:rFonts w:asciiTheme="minorHAnsi" w:eastAsiaTheme="minorEastAsia" w:hAnsiTheme="minorHAnsi" w:cstheme="minorBidi"/>
          <w:noProof/>
          <w:sz w:val="22"/>
          <w:szCs w:val="22"/>
          <w:lang w:eastAsia="en-GB"/>
        </w:rPr>
        <w:tab/>
      </w:r>
      <w:r w:rsidRPr="004C3421">
        <w:rPr>
          <w:noProof/>
          <w:lang w:val="en-US"/>
        </w:rPr>
        <w:t>NSSAA application selection</w:t>
      </w:r>
      <w:r>
        <w:rPr>
          <w:noProof/>
        </w:rPr>
        <w:tab/>
      </w:r>
      <w:r>
        <w:rPr>
          <w:noProof/>
        </w:rPr>
        <w:fldChar w:fldCharType="begin" w:fldLock="1"/>
      </w:r>
      <w:r>
        <w:rPr>
          <w:noProof/>
        </w:rPr>
        <w:instrText xml:space="preserve"> PAGEREF _Toc113448328 \h </w:instrText>
      </w:r>
      <w:r>
        <w:rPr>
          <w:noProof/>
        </w:rPr>
      </w:r>
      <w:r>
        <w:rPr>
          <w:noProof/>
        </w:rPr>
        <w:fldChar w:fldCharType="separate"/>
      </w:r>
      <w:r>
        <w:rPr>
          <w:noProof/>
        </w:rPr>
        <w:t>11</w:t>
      </w:r>
      <w:r>
        <w:rPr>
          <w:noProof/>
        </w:rPr>
        <w:fldChar w:fldCharType="end"/>
      </w:r>
    </w:p>
    <w:p w14:paraId="75D2211B" w14:textId="748263D3" w:rsidR="00DC777B" w:rsidRDefault="00DC777B">
      <w:pPr>
        <w:pStyle w:val="TOC5"/>
        <w:rPr>
          <w:rFonts w:asciiTheme="minorHAnsi" w:eastAsiaTheme="minorEastAsia" w:hAnsiTheme="minorHAnsi" w:cstheme="minorBidi"/>
          <w:noProof/>
          <w:sz w:val="22"/>
          <w:szCs w:val="22"/>
          <w:lang w:eastAsia="en-GB"/>
        </w:rPr>
      </w:pPr>
      <w:r w:rsidRPr="004C3421">
        <w:rPr>
          <w:noProof/>
          <w:lang w:val="fr-FR"/>
        </w:rPr>
        <w:t>4.3.3.1.2</w:t>
      </w:r>
      <w:r>
        <w:rPr>
          <w:rFonts w:asciiTheme="minorHAnsi" w:eastAsiaTheme="minorEastAsia" w:hAnsiTheme="minorHAnsi" w:cstheme="minorBidi"/>
          <w:noProof/>
          <w:sz w:val="22"/>
          <w:szCs w:val="22"/>
          <w:lang w:eastAsia="en-GB"/>
        </w:rPr>
        <w:tab/>
      </w:r>
      <w:r w:rsidRPr="004C3421">
        <w:rPr>
          <w:noProof/>
          <w:lang w:val="fr-FR"/>
        </w:rPr>
        <w:t>NSSAA application initialisation</w:t>
      </w:r>
      <w:r>
        <w:rPr>
          <w:noProof/>
        </w:rPr>
        <w:tab/>
      </w:r>
      <w:r>
        <w:rPr>
          <w:noProof/>
        </w:rPr>
        <w:fldChar w:fldCharType="begin" w:fldLock="1"/>
      </w:r>
      <w:r>
        <w:rPr>
          <w:noProof/>
        </w:rPr>
        <w:instrText xml:space="preserve"> PAGEREF _Toc113448329 \h </w:instrText>
      </w:r>
      <w:r>
        <w:rPr>
          <w:noProof/>
        </w:rPr>
      </w:r>
      <w:r>
        <w:rPr>
          <w:noProof/>
        </w:rPr>
        <w:fldChar w:fldCharType="separate"/>
      </w:r>
      <w:r>
        <w:rPr>
          <w:noProof/>
        </w:rPr>
        <w:t>12</w:t>
      </w:r>
      <w:r>
        <w:rPr>
          <w:noProof/>
        </w:rPr>
        <w:fldChar w:fldCharType="end"/>
      </w:r>
    </w:p>
    <w:p w14:paraId="194D11B5" w14:textId="43CF0D88" w:rsidR="00DC777B" w:rsidRDefault="00DC777B">
      <w:pPr>
        <w:pStyle w:val="TOC5"/>
        <w:rPr>
          <w:rFonts w:asciiTheme="minorHAnsi" w:eastAsiaTheme="minorEastAsia" w:hAnsiTheme="minorHAnsi" w:cstheme="minorBidi"/>
          <w:noProof/>
          <w:sz w:val="22"/>
          <w:szCs w:val="22"/>
          <w:lang w:eastAsia="en-GB"/>
        </w:rPr>
      </w:pPr>
      <w:r w:rsidRPr="004C3421">
        <w:rPr>
          <w:noProof/>
          <w:lang w:val="fr-FR"/>
        </w:rPr>
        <w:t>4.3.3.1.3</w:t>
      </w:r>
      <w:r>
        <w:rPr>
          <w:rFonts w:asciiTheme="minorHAnsi" w:eastAsiaTheme="minorEastAsia" w:hAnsiTheme="minorHAnsi" w:cstheme="minorBidi"/>
          <w:noProof/>
          <w:sz w:val="22"/>
          <w:szCs w:val="22"/>
          <w:lang w:eastAsia="en-GB"/>
        </w:rPr>
        <w:tab/>
      </w:r>
      <w:r w:rsidRPr="004C3421">
        <w:rPr>
          <w:noProof/>
          <w:lang w:val="fr-FR"/>
        </w:rPr>
        <w:t>NSSAA application termination</w:t>
      </w:r>
      <w:r>
        <w:rPr>
          <w:noProof/>
        </w:rPr>
        <w:tab/>
      </w:r>
      <w:r>
        <w:rPr>
          <w:noProof/>
        </w:rPr>
        <w:fldChar w:fldCharType="begin" w:fldLock="1"/>
      </w:r>
      <w:r>
        <w:rPr>
          <w:noProof/>
        </w:rPr>
        <w:instrText xml:space="preserve"> PAGEREF _Toc113448330 \h </w:instrText>
      </w:r>
      <w:r>
        <w:rPr>
          <w:noProof/>
        </w:rPr>
      </w:r>
      <w:r>
        <w:rPr>
          <w:noProof/>
        </w:rPr>
        <w:fldChar w:fldCharType="separate"/>
      </w:r>
      <w:r>
        <w:rPr>
          <w:noProof/>
        </w:rPr>
        <w:t>12</w:t>
      </w:r>
      <w:r>
        <w:rPr>
          <w:noProof/>
        </w:rPr>
        <w:fldChar w:fldCharType="end"/>
      </w:r>
    </w:p>
    <w:p w14:paraId="3CACFAD6" w14:textId="284DBBCD" w:rsidR="00DC777B" w:rsidRDefault="00DC777B">
      <w:pPr>
        <w:pStyle w:val="TOC5"/>
        <w:rPr>
          <w:rFonts w:asciiTheme="minorHAnsi" w:eastAsiaTheme="minorEastAsia" w:hAnsiTheme="minorHAnsi" w:cstheme="minorBidi"/>
          <w:noProof/>
          <w:sz w:val="22"/>
          <w:szCs w:val="22"/>
          <w:lang w:eastAsia="en-GB"/>
        </w:rPr>
      </w:pPr>
      <w:r w:rsidRPr="004C3421">
        <w:rPr>
          <w:noProof/>
          <w:lang w:val="en-US"/>
        </w:rPr>
        <w:t>4.3.3.1.4</w:t>
      </w:r>
      <w:r>
        <w:rPr>
          <w:rFonts w:asciiTheme="minorHAnsi" w:eastAsiaTheme="minorEastAsia" w:hAnsiTheme="minorHAnsi" w:cstheme="minorBidi"/>
          <w:noProof/>
          <w:sz w:val="22"/>
          <w:szCs w:val="22"/>
          <w:lang w:eastAsia="en-GB"/>
        </w:rPr>
        <w:tab/>
      </w:r>
      <w:r w:rsidRPr="004C3421">
        <w:rPr>
          <w:noProof/>
          <w:lang w:val="en-US"/>
        </w:rPr>
        <w:t>NSSAA application closure</w:t>
      </w:r>
      <w:r>
        <w:rPr>
          <w:noProof/>
        </w:rPr>
        <w:tab/>
      </w:r>
      <w:r>
        <w:rPr>
          <w:noProof/>
        </w:rPr>
        <w:fldChar w:fldCharType="begin" w:fldLock="1"/>
      </w:r>
      <w:r>
        <w:rPr>
          <w:noProof/>
        </w:rPr>
        <w:instrText xml:space="preserve"> PAGEREF _Toc113448331 \h </w:instrText>
      </w:r>
      <w:r>
        <w:rPr>
          <w:noProof/>
        </w:rPr>
      </w:r>
      <w:r>
        <w:rPr>
          <w:noProof/>
        </w:rPr>
        <w:fldChar w:fldCharType="separate"/>
      </w:r>
      <w:r>
        <w:rPr>
          <w:noProof/>
        </w:rPr>
        <w:t>12</w:t>
      </w:r>
      <w:r>
        <w:rPr>
          <w:noProof/>
        </w:rPr>
        <w:fldChar w:fldCharType="end"/>
      </w:r>
    </w:p>
    <w:p w14:paraId="531FB26B" w14:textId="509117F8" w:rsidR="00DC777B" w:rsidRDefault="00DC777B">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Security features</w:t>
      </w:r>
      <w:r>
        <w:rPr>
          <w:noProof/>
        </w:rPr>
        <w:tab/>
      </w:r>
      <w:r>
        <w:rPr>
          <w:noProof/>
        </w:rPr>
        <w:fldChar w:fldCharType="begin" w:fldLock="1"/>
      </w:r>
      <w:r>
        <w:rPr>
          <w:noProof/>
        </w:rPr>
        <w:instrText xml:space="preserve"> PAGEREF _Toc113448332 \h </w:instrText>
      </w:r>
      <w:r>
        <w:rPr>
          <w:noProof/>
        </w:rPr>
      </w:r>
      <w:r>
        <w:rPr>
          <w:noProof/>
        </w:rPr>
        <w:fldChar w:fldCharType="separate"/>
      </w:r>
      <w:r>
        <w:rPr>
          <w:noProof/>
        </w:rPr>
        <w:t>12</w:t>
      </w:r>
      <w:r>
        <w:rPr>
          <w:noProof/>
        </w:rPr>
        <w:fldChar w:fldCharType="end"/>
      </w:r>
    </w:p>
    <w:p w14:paraId="020C8213" w14:textId="14D54CF9" w:rsidR="00DC777B" w:rsidRDefault="00DC777B">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_Toc113448333 \h </w:instrText>
      </w:r>
      <w:r>
        <w:rPr>
          <w:noProof/>
        </w:rPr>
      </w:r>
      <w:r>
        <w:rPr>
          <w:noProof/>
        </w:rPr>
        <w:fldChar w:fldCharType="separate"/>
      </w:r>
      <w:r>
        <w:rPr>
          <w:noProof/>
        </w:rPr>
        <w:t>12</w:t>
      </w:r>
      <w:r>
        <w:rPr>
          <w:noProof/>
        </w:rPr>
        <w:fldChar w:fldCharType="end"/>
      </w:r>
    </w:p>
    <w:p w14:paraId="34E6C628" w14:textId="6E39E891" w:rsidR="00DC777B" w:rsidRDefault="00DC777B">
      <w:pPr>
        <w:pStyle w:val="TOC3"/>
        <w:rPr>
          <w:rFonts w:asciiTheme="minorHAnsi" w:eastAsiaTheme="minorEastAsia" w:hAnsiTheme="minorHAnsi" w:cstheme="minorBidi"/>
          <w:noProof/>
          <w:sz w:val="22"/>
          <w:szCs w:val="22"/>
          <w:lang w:eastAsia="en-GB"/>
        </w:rPr>
      </w:pPr>
      <w:r w:rsidRPr="004C3421">
        <w:rPr>
          <w:noProof/>
          <w:lang w:val="en-US"/>
        </w:rPr>
        <w:t>4.3.5</w:t>
      </w:r>
      <w:r>
        <w:rPr>
          <w:rFonts w:asciiTheme="minorHAnsi" w:eastAsiaTheme="minorEastAsia" w:hAnsiTheme="minorHAnsi" w:cstheme="minorBidi"/>
          <w:noProof/>
          <w:sz w:val="22"/>
          <w:szCs w:val="22"/>
          <w:lang w:eastAsia="en-GB"/>
        </w:rPr>
        <w:tab/>
      </w:r>
      <w:r w:rsidRPr="004C3421">
        <w:rPr>
          <w:noProof/>
          <w:lang w:val="en-US"/>
        </w:rPr>
        <w:t>NSSAA application commands</w:t>
      </w:r>
      <w:r>
        <w:rPr>
          <w:noProof/>
        </w:rPr>
        <w:tab/>
      </w:r>
      <w:r>
        <w:rPr>
          <w:noProof/>
        </w:rPr>
        <w:fldChar w:fldCharType="begin" w:fldLock="1"/>
      </w:r>
      <w:r>
        <w:rPr>
          <w:noProof/>
        </w:rPr>
        <w:instrText xml:space="preserve"> PAGEREF _Toc113448334 \h </w:instrText>
      </w:r>
      <w:r>
        <w:rPr>
          <w:noProof/>
        </w:rPr>
      </w:r>
      <w:r>
        <w:rPr>
          <w:noProof/>
        </w:rPr>
        <w:fldChar w:fldCharType="separate"/>
      </w:r>
      <w:r>
        <w:rPr>
          <w:noProof/>
        </w:rPr>
        <w:t>12</w:t>
      </w:r>
      <w:r>
        <w:rPr>
          <w:noProof/>
        </w:rPr>
        <w:fldChar w:fldCharType="end"/>
      </w:r>
    </w:p>
    <w:p w14:paraId="144CA94E" w14:textId="5F506F64" w:rsidR="00DC777B" w:rsidRDefault="00DC777B">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_Toc113448335 \h </w:instrText>
      </w:r>
      <w:r>
        <w:rPr>
          <w:noProof/>
        </w:rPr>
      </w:r>
      <w:r>
        <w:rPr>
          <w:noProof/>
        </w:rPr>
        <w:fldChar w:fldCharType="separate"/>
      </w:r>
      <w:r>
        <w:rPr>
          <w:noProof/>
        </w:rPr>
        <w:t>12</w:t>
      </w:r>
      <w:r>
        <w:rPr>
          <w:noProof/>
        </w:rPr>
        <w:fldChar w:fldCharType="end"/>
      </w:r>
    </w:p>
    <w:p w14:paraId="5C07C55D" w14:textId="5F2FE465" w:rsidR="00DC777B" w:rsidRDefault="00DC777B">
      <w:pPr>
        <w:pStyle w:val="TOC5"/>
        <w:rPr>
          <w:rFonts w:asciiTheme="minorHAnsi" w:eastAsiaTheme="minorEastAsia" w:hAnsiTheme="minorHAnsi" w:cstheme="minorBidi"/>
          <w:noProof/>
          <w:sz w:val="22"/>
          <w:szCs w:val="22"/>
          <w:lang w:eastAsia="en-GB"/>
        </w:rPr>
      </w:pPr>
      <w:r>
        <w:rPr>
          <w:noProof/>
        </w:rPr>
        <w:t>4.3.5.1.1</w:t>
      </w:r>
      <w:r>
        <w:rPr>
          <w:rFonts w:asciiTheme="minorHAnsi" w:eastAsiaTheme="minorEastAsia" w:hAnsiTheme="minorHAnsi" w:cstheme="minorBidi"/>
          <w:noProof/>
          <w:sz w:val="22"/>
          <w:szCs w:val="22"/>
          <w:lang w:eastAsia="en-GB"/>
        </w:rPr>
        <w:tab/>
      </w:r>
      <w:r>
        <w:rPr>
          <w:noProof/>
        </w:rPr>
        <w:t>Command description</w:t>
      </w:r>
      <w:r>
        <w:rPr>
          <w:noProof/>
        </w:rPr>
        <w:tab/>
      </w:r>
      <w:r>
        <w:rPr>
          <w:noProof/>
        </w:rPr>
        <w:fldChar w:fldCharType="begin" w:fldLock="1"/>
      </w:r>
      <w:r>
        <w:rPr>
          <w:noProof/>
        </w:rPr>
        <w:instrText xml:space="preserve"> PAGEREF _Toc113448336 \h </w:instrText>
      </w:r>
      <w:r>
        <w:rPr>
          <w:noProof/>
        </w:rPr>
      </w:r>
      <w:r>
        <w:rPr>
          <w:noProof/>
        </w:rPr>
        <w:fldChar w:fldCharType="separate"/>
      </w:r>
      <w:r>
        <w:rPr>
          <w:noProof/>
        </w:rPr>
        <w:t>13</w:t>
      </w:r>
      <w:r>
        <w:rPr>
          <w:noProof/>
        </w:rPr>
        <w:fldChar w:fldCharType="end"/>
      </w:r>
    </w:p>
    <w:p w14:paraId="312B6B2F" w14:textId="178C5F5D"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4.3.5.1.1.1</w:t>
      </w:r>
      <w:r>
        <w:rPr>
          <w:rFonts w:asciiTheme="minorHAnsi" w:eastAsiaTheme="minorEastAsia" w:hAnsiTheme="minorHAnsi" w:cstheme="minorBid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_Toc113448337 \h </w:instrText>
      </w:r>
      <w:r>
        <w:rPr>
          <w:noProof/>
        </w:rPr>
      </w:r>
      <w:r>
        <w:rPr>
          <w:noProof/>
        </w:rPr>
        <w:fldChar w:fldCharType="separate"/>
      </w:r>
      <w:r>
        <w:rPr>
          <w:noProof/>
        </w:rPr>
        <w:t>13</w:t>
      </w:r>
      <w:r>
        <w:rPr>
          <w:noProof/>
        </w:rPr>
        <w:fldChar w:fldCharType="end"/>
      </w:r>
    </w:p>
    <w:p w14:paraId="69BBC137" w14:textId="49795FF2"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4.3.5.1.1.2</w:t>
      </w:r>
      <w:r>
        <w:rPr>
          <w:rFonts w:asciiTheme="minorHAnsi" w:eastAsiaTheme="minorEastAsia" w:hAnsiTheme="minorHAnsi" w:cstheme="minorBidi"/>
          <w:noProof/>
          <w:sz w:val="22"/>
          <w:szCs w:val="22"/>
          <w:lang w:eastAsia="en-GB"/>
        </w:rPr>
        <w:tab/>
      </w:r>
      <w:r>
        <w:rPr>
          <w:noProof/>
        </w:rPr>
        <w:t>Specific status conditions returned</w:t>
      </w:r>
      <w:r>
        <w:rPr>
          <w:noProof/>
        </w:rPr>
        <w:tab/>
      </w:r>
      <w:r>
        <w:rPr>
          <w:noProof/>
        </w:rPr>
        <w:fldChar w:fldCharType="begin" w:fldLock="1"/>
      </w:r>
      <w:r>
        <w:rPr>
          <w:noProof/>
        </w:rPr>
        <w:instrText xml:space="preserve"> PAGEREF _Toc113448338 \h </w:instrText>
      </w:r>
      <w:r>
        <w:rPr>
          <w:noProof/>
        </w:rPr>
      </w:r>
      <w:r>
        <w:rPr>
          <w:noProof/>
        </w:rPr>
        <w:fldChar w:fldCharType="separate"/>
      </w:r>
      <w:r>
        <w:rPr>
          <w:noProof/>
        </w:rPr>
        <w:t>14</w:t>
      </w:r>
      <w:r>
        <w:rPr>
          <w:noProof/>
        </w:rPr>
        <w:fldChar w:fldCharType="end"/>
      </w:r>
    </w:p>
    <w:p w14:paraId="62F03E55" w14:textId="106083B7" w:rsidR="00DC777B" w:rsidRDefault="00DC777B">
      <w:pPr>
        <w:pStyle w:val="TOC6"/>
        <w:rPr>
          <w:rFonts w:asciiTheme="minorHAnsi" w:eastAsiaTheme="minorEastAsia" w:hAnsiTheme="minorHAnsi" w:cstheme="minorBidi"/>
          <w:noProof/>
          <w:sz w:val="22"/>
          <w:szCs w:val="22"/>
          <w:lang w:eastAsia="en-GB"/>
        </w:rPr>
      </w:pPr>
      <w:r w:rsidRPr="004C3421">
        <w:rPr>
          <w:noProof/>
          <w:lang w:val="en-US"/>
        </w:rPr>
        <w:t>4.3.5.1.1.3</w:t>
      </w:r>
      <w:r>
        <w:rPr>
          <w:rFonts w:asciiTheme="minorHAnsi" w:eastAsiaTheme="minorEastAsia" w:hAnsiTheme="minorHAnsi" w:cstheme="minorBidi"/>
          <w:noProof/>
          <w:sz w:val="22"/>
          <w:szCs w:val="22"/>
          <w:lang w:eastAsia="en-GB"/>
        </w:rPr>
        <w:tab/>
      </w:r>
      <w:r>
        <w:rPr>
          <w:noProof/>
        </w:rPr>
        <w:t>Status words</w:t>
      </w:r>
      <w:r>
        <w:rPr>
          <w:noProof/>
        </w:rPr>
        <w:tab/>
      </w:r>
      <w:r>
        <w:rPr>
          <w:noProof/>
        </w:rPr>
        <w:fldChar w:fldCharType="begin" w:fldLock="1"/>
      </w:r>
      <w:r>
        <w:rPr>
          <w:noProof/>
        </w:rPr>
        <w:instrText xml:space="preserve"> PAGEREF _Toc113448339 \h </w:instrText>
      </w:r>
      <w:r>
        <w:rPr>
          <w:noProof/>
        </w:rPr>
      </w:r>
      <w:r>
        <w:rPr>
          <w:noProof/>
        </w:rPr>
        <w:fldChar w:fldCharType="separate"/>
      </w:r>
      <w:r>
        <w:rPr>
          <w:noProof/>
        </w:rPr>
        <w:t>14</w:t>
      </w:r>
      <w:r>
        <w:rPr>
          <w:noProof/>
        </w:rPr>
        <w:fldChar w:fldCharType="end"/>
      </w:r>
    </w:p>
    <w:p w14:paraId="35943D8A" w14:textId="3DA47AAC" w:rsidR="00DC777B" w:rsidRDefault="00DC777B">
      <w:pPr>
        <w:pStyle w:val="TOC3"/>
        <w:rPr>
          <w:rFonts w:asciiTheme="minorHAnsi" w:eastAsiaTheme="minorEastAsia" w:hAnsiTheme="minorHAnsi" w:cstheme="minorBidi"/>
          <w:noProof/>
          <w:sz w:val="22"/>
          <w:szCs w:val="22"/>
          <w:lang w:eastAsia="en-GB"/>
        </w:rPr>
      </w:pPr>
      <w:r w:rsidRPr="004C3421">
        <w:rPr>
          <w:noProof/>
          <w:lang w:val="en-US"/>
        </w:rPr>
        <w:t>4.3.6</w:t>
      </w:r>
      <w:r>
        <w:rPr>
          <w:rFonts w:asciiTheme="minorHAnsi" w:eastAsiaTheme="minorEastAsia" w:hAnsiTheme="minorHAnsi" w:cstheme="minorBidi"/>
          <w:noProof/>
          <w:sz w:val="22"/>
          <w:szCs w:val="22"/>
          <w:lang w:eastAsia="en-GB"/>
        </w:rPr>
        <w:tab/>
      </w:r>
      <w:r w:rsidRPr="004C3421">
        <w:rPr>
          <w:noProof/>
          <w:lang w:val="en-US"/>
        </w:rPr>
        <w:t>List of SFI values (annex)</w:t>
      </w:r>
      <w:r>
        <w:rPr>
          <w:noProof/>
        </w:rPr>
        <w:tab/>
      </w:r>
      <w:r>
        <w:rPr>
          <w:noProof/>
        </w:rPr>
        <w:fldChar w:fldCharType="begin" w:fldLock="1"/>
      </w:r>
      <w:r>
        <w:rPr>
          <w:noProof/>
        </w:rPr>
        <w:instrText xml:space="preserve"> PAGEREF _Toc113448340 \h </w:instrText>
      </w:r>
      <w:r>
        <w:rPr>
          <w:noProof/>
        </w:rPr>
      </w:r>
      <w:r>
        <w:rPr>
          <w:noProof/>
        </w:rPr>
        <w:fldChar w:fldCharType="separate"/>
      </w:r>
      <w:r>
        <w:rPr>
          <w:noProof/>
        </w:rPr>
        <w:t>14</w:t>
      </w:r>
      <w:r>
        <w:rPr>
          <w:noProof/>
        </w:rPr>
        <w:fldChar w:fldCharType="end"/>
      </w:r>
    </w:p>
    <w:p w14:paraId="130997E0" w14:textId="24A1C22C" w:rsidR="00DC777B" w:rsidRDefault="00DC777B" w:rsidP="00DC777B">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_Toc113448341 \h </w:instrText>
      </w:r>
      <w:r>
        <w:rPr>
          <w:noProof/>
        </w:rPr>
      </w:r>
      <w:r>
        <w:rPr>
          <w:noProof/>
        </w:rPr>
        <w:fldChar w:fldCharType="separate"/>
      </w:r>
      <w:r>
        <w:rPr>
          <w:noProof/>
        </w:rPr>
        <w:t>1</w:t>
      </w:r>
      <w:r>
        <w:rPr>
          <w:noProof/>
        </w:rPr>
        <w:t>6</w:t>
      </w:r>
      <w:r>
        <w:rPr>
          <w:noProof/>
        </w:rPr>
        <w:fldChar w:fldCharType="end"/>
      </w:r>
    </w:p>
    <w:p w14:paraId="152850CA" w14:textId="72141D73" w:rsidR="00080512" w:rsidRPr="00BF0CC8" w:rsidRDefault="004D3578">
      <w:r w:rsidRPr="00BF0CC8">
        <w:rPr>
          <w:noProof/>
          <w:sz w:val="22"/>
        </w:rPr>
        <w:fldChar w:fldCharType="end"/>
      </w:r>
    </w:p>
    <w:p w14:paraId="6925BF0B" w14:textId="0E19E9BA" w:rsidR="0074026F" w:rsidRPr="00BF0CC8" w:rsidRDefault="00080512" w:rsidP="00396C38">
      <w:pPr>
        <w:pStyle w:val="Guidance"/>
      </w:pPr>
      <w:r w:rsidRPr="00BF0CC8">
        <w:br w:type="page"/>
      </w:r>
    </w:p>
    <w:p w14:paraId="681EE8FA" w14:textId="77777777" w:rsidR="00080512" w:rsidRPr="00BF0CC8" w:rsidRDefault="00080512">
      <w:pPr>
        <w:pStyle w:val="Heading1"/>
      </w:pPr>
      <w:bookmarkStart w:id="15" w:name="foreword"/>
      <w:bookmarkStart w:id="16" w:name="_Toc113448304"/>
      <w:bookmarkEnd w:id="15"/>
      <w:r w:rsidRPr="00BF0CC8">
        <w:lastRenderedPageBreak/>
        <w:t>Foreword</w:t>
      </w:r>
      <w:bookmarkEnd w:id="16"/>
    </w:p>
    <w:p w14:paraId="21C48FEF" w14:textId="2C0935CD" w:rsidR="00080512" w:rsidRPr="00BF0CC8" w:rsidRDefault="00080512">
      <w:r w:rsidRPr="00BF0CC8">
        <w:t xml:space="preserve">This Technical </w:t>
      </w:r>
      <w:bookmarkStart w:id="17" w:name="spectype3"/>
      <w:r w:rsidR="00602AEA" w:rsidRPr="00BF0CC8">
        <w:t>Report</w:t>
      </w:r>
      <w:bookmarkEnd w:id="17"/>
      <w:r w:rsidRPr="00BF0CC8">
        <w:t xml:space="preserve"> has been produced by the 3</w:t>
      </w:r>
      <w:r w:rsidR="00F04712" w:rsidRPr="00BF0CC8">
        <w:t>rd</w:t>
      </w:r>
      <w:r w:rsidRPr="00BF0CC8">
        <w:t xml:space="preserve"> Generation Partnership Project (3GPP).</w:t>
      </w:r>
    </w:p>
    <w:p w14:paraId="0CD28A69" w14:textId="77777777" w:rsidR="00080512" w:rsidRPr="00BF0CC8" w:rsidRDefault="00080512">
      <w:r w:rsidRPr="00BF0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1495AC" w14:textId="77777777" w:rsidR="00080512" w:rsidRPr="00BF0CC8" w:rsidRDefault="00080512">
      <w:pPr>
        <w:pStyle w:val="B10"/>
      </w:pPr>
      <w:r w:rsidRPr="00BF0CC8">
        <w:t>Version x.y.z</w:t>
      </w:r>
    </w:p>
    <w:p w14:paraId="24BE8B74" w14:textId="77777777" w:rsidR="00080512" w:rsidRPr="00BF0CC8" w:rsidRDefault="00080512">
      <w:pPr>
        <w:pStyle w:val="B10"/>
      </w:pPr>
      <w:r w:rsidRPr="00BF0CC8">
        <w:t>where:</w:t>
      </w:r>
    </w:p>
    <w:p w14:paraId="3CF89BCF" w14:textId="77777777" w:rsidR="00080512" w:rsidRPr="00BF0CC8" w:rsidRDefault="00080512">
      <w:pPr>
        <w:pStyle w:val="B20"/>
      </w:pPr>
      <w:r w:rsidRPr="00BF0CC8">
        <w:t>x</w:t>
      </w:r>
      <w:r w:rsidRPr="00BF0CC8">
        <w:tab/>
        <w:t>the first digit:</w:t>
      </w:r>
    </w:p>
    <w:p w14:paraId="287E36A8" w14:textId="77777777" w:rsidR="00080512" w:rsidRPr="00BF0CC8" w:rsidRDefault="00080512">
      <w:pPr>
        <w:pStyle w:val="B30"/>
      </w:pPr>
      <w:r w:rsidRPr="00BF0CC8">
        <w:t>1</w:t>
      </w:r>
      <w:r w:rsidRPr="00BF0CC8">
        <w:tab/>
        <w:t>presented to TSG for information;</w:t>
      </w:r>
    </w:p>
    <w:p w14:paraId="0D039870" w14:textId="77777777" w:rsidR="00080512" w:rsidRPr="00BF0CC8" w:rsidRDefault="00080512">
      <w:pPr>
        <w:pStyle w:val="B30"/>
      </w:pPr>
      <w:r w:rsidRPr="00BF0CC8">
        <w:t>2</w:t>
      </w:r>
      <w:r w:rsidRPr="00BF0CC8">
        <w:tab/>
        <w:t>presented to TSG for approval;</w:t>
      </w:r>
    </w:p>
    <w:p w14:paraId="5DFBA626" w14:textId="77777777" w:rsidR="00080512" w:rsidRPr="00BF0CC8" w:rsidRDefault="00080512">
      <w:pPr>
        <w:pStyle w:val="B30"/>
      </w:pPr>
      <w:r w:rsidRPr="00BF0CC8">
        <w:t>3</w:t>
      </w:r>
      <w:r w:rsidRPr="00BF0CC8">
        <w:tab/>
        <w:t>or greater indicates TSG approved document under change control.</w:t>
      </w:r>
    </w:p>
    <w:p w14:paraId="1A21F91E" w14:textId="77777777" w:rsidR="00080512" w:rsidRPr="00BF0CC8" w:rsidRDefault="00080512">
      <w:pPr>
        <w:pStyle w:val="B20"/>
      </w:pPr>
      <w:r w:rsidRPr="00BF0CC8">
        <w:t>y</w:t>
      </w:r>
      <w:r w:rsidRPr="00BF0CC8">
        <w:tab/>
        <w:t>the second digit is incremented for all changes of substance, i.e. technical enhancements, corrections, updates, etc.</w:t>
      </w:r>
    </w:p>
    <w:p w14:paraId="245EAA4C" w14:textId="77777777" w:rsidR="00080512" w:rsidRPr="00BF0CC8" w:rsidRDefault="00080512">
      <w:pPr>
        <w:pStyle w:val="B20"/>
      </w:pPr>
      <w:r w:rsidRPr="00BF0CC8">
        <w:t>z</w:t>
      </w:r>
      <w:r w:rsidRPr="00BF0CC8">
        <w:tab/>
        <w:t>the third digit is incremented when editorial only changes have been incorporated in the document.</w:t>
      </w:r>
    </w:p>
    <w:p w14:paraId="5311F8FC" w14:textId="77777777" w:rsidR="008C384C" w:rsidRPr="00BF0CC8" w:rsidRDefault="008C384C" w:rsidP="008C384C">
      <w:r w:rsidRPr="00BF0CC8">
        <w:t xml:space="preserve">In </w:t>
      </w:r>
      <w:r w:rsidR="0074026F" w:rsidRPr="00BF0CC8">
        <w:t>the present</w:t>
      </w:r>
      <w:r w:rsidRPr="00BF0CC8">
        <w:t xml:space="preserve"> document, modal verbs have the following meanings:</w:t>
      </w:r>
    </w:p>
    <w:p w14:paraId="7389B861" w14:textId="6B7F296A" w:rsidR="008C384C" w:rsidRPr="00BF0CC8" w:rsidRDefault="008C384C" w:rsidP="00774DA4">
      <w:pPr>
        <w:pStyle w:val="EX"/>
      </w:pPr>
      <w:r w:rsidRPr="00BF0CC8">
        <w:rPr>
          <w:b/>
        </w:rPr>
        <w:t>shall</w:t>
      </w:r>
      <w:r w:rsidR="00DC777B">
        <w:tab/>
      </w:r>
      <w:r w:rsidRPr="00BF0CC8">
        <w:t>indicates a mandatory requirement to do something</w:t>
      </w:r>
    </w:p>
    <w:p w14:paraId="05736378" w14:textId="77777777" w:rsidR="008C384C" w:rsidRPr="00BF0CC8" w:rsidRDefault="008C384C" w:rsidP="00774DA4">
      <w:pPr>
        <w:pStyle w:val="EX"/>
      </w:pPr>
      <w:r w:rsidRPr="00BF0CC8">
        <w:rPr>
          <w:b/>
        </w:rPr>
        <w:t>shall not</w:t>
      </w:r>
      <w:r w:rsidRPr="00BF0CC8">
        <w:tab/>
        <w:t>indicates an interdiction (</w:t>
      </w:r>
      <w:r w:rsidR="001F1132" w:rsidRPr="00BF0CC8">
        <w:t>prohibition</w:t>
      </w:r>
      <w:r w:rsidRPr="00BF0CC8">
        <w:t>) to do something</w:t>
      </w:r>
    </w:p>
    <w:p w14:paraId="36BB9A62" w14:textId="77777777" w:rsidR="00BA19ED" w:rsidRPr="00BF0CC8" w:rsidRDefault="00BA19ED" w:rsidP="00A27486">
      <w:r w:rsidRPr="00BF0CC8">
        <w:t>The constructions "shall" and "shall not" are confined to the context of normative provisions, and do not appear in Technical Reports.</w:t>
      </w:r>
    </w:p>
    <w:p w14:paraId="561E6662" w14:textId="77777777" w:rsidR="00C1496A" w:rsidRPr="00BF0CC8" w:rsidRDefault="00C1496A" w:rsidP="00A27486">
      <w:r w:rsidRPr="00BF0CC8">
        <w:t xml:space="preserve">The constructions "must" and "must not" are not used as substitutes for "shall" and "shall not". Their use is avoided insofar as possible, and </w:t>
      </w:r>
      <w:r w:rsidR="001F1132" w:rsidRPr="00BF0CC8">
        <w:t xml:space="preserve">they </w:t>
      </w:r>
      <w:r w:rsidRPr="00BF0CC8">
        <w:t xml:space="preserve">are </w:t>
      </w:r>
      <w:r w:rsidR="001F1132" w:rsidRPr="00BF0CC8">
        <w:t>not</w:t>
      </w:r>
      <w:r w:rsidRPr="00BF0CC8">
        <w:t xml:space="preserve"> used in a normative context except in a direct citation from an external, referenced, non-3GPP document, or so as to maintain continuity of style when extending or modifying the provisions of such a referenced document.</w:t>
      </w:r>
    </w:p>
    <w:p w14:paraId="674AB410" w14:textId="1E2F92B2" w:rsidR="008C384C" w:rsidRPr="00BF0CC8" w:rsidRDefault="008C384C" w:rsidP="00774DA4">
      <w:pPr>
        <w:pStyle w:val="EX"/>
      </w:pPr>
      <w:r w:rsidRPr="00BF0CC8">
        <w:rPr>
          <w:b/>
        </w:rPr>
        <w:t>should</w:t>
      </w:r>
      <w:r w:rsidR="00DC777B">
        <w:tab/>
      </w:r>
      <w:r w:rsidRPr="00BF0CC8">
        <w:t>indicates a recommendation to do something</w:t>
      </w:r>
    </w:p>
    <w:p w14:paraId="37EAAA52" w14:textId="77777777" w:rsidR="008C384C" w:rsidRPr="00BF0CC8" w:rsidRDefault="008C384C" w:rsidP="00774DA4">
      <w:pPr>
        <w:pStyle w:val="EX"/>
      </w:pPr>
      <w:r w:rsidRPr="00BF0CC8">
        <w:rPr>
          <w:b/>
        </w:rPr>
        <w:t>should not</w:t>
      </w:r>
      <w:r w:rsidRPr="00BF0CC8">
        <w:tab/>
        <w:t>indicates a recommendation not to do something</w:t>
      </w:r>
    </w:p>
    <w:p w14:paraId="4094E3D5" w14:textId="68F3AA65" w:rsidR="008C384C" w:rsidRPr="00BF0CC8" w:rsidRDefault="008C384C" w:rsidP="00774DA4">
      <w:pPr>
        <w:pStyle w:val="EX"/>
      </w:pPr>
      <w:r w:rsidRPr="00BF0CC8">
        <w:rPr>
          <w:b/>
        </w:rPr>
        <w:t>may</w:t>
      </w:r>
      <w:r w:rsidR="00DC777B">
        <w:tab/>
      </w:r>
      <w:r w:rsidRPr="00BF0CC8">
        <w:t>indicates permission to do something</w:t>
      </w:r>
    </w:p>
    <w:p w14:paraId="2AF52644" w14:textId="77777777" w:rsidR="008C384C" w:rsidRPr="00BF0CC8" w:rsidRDefault="008C384C" w:rsidP="00774DA4">
      <w:pPr>
        <w:pStyle w:val="EX"/>
      </w:pPr>
      <w:r w:rsidRPr="00BF0CC8">
        <w:rPr>
          <w:b/>
        </w:rPr>
        <w:t>need not</w:t>
      </w:r>
      <w:r w:rsidRPr="00BF0CC8">
        <w:tab/>
        <w:t>indicates permission not to do something</w:t>
      </w:r>
    </w:p>
    <w:p w14:paraId="19C9C7E9" w14:textId="77777777" w:rsidR="008C384C" w:rsidRPr="00BF0CC8" w:rsidRDefault="008C384C" w:rsidP="00A27486">
      <w:r w:rsidRPr="00BF0CC8">
        <w:t>The construction "may not" is ambiguous</w:t>
      </w:r>
      <w:r w:rsidR="001F1132" w:rsidRPr="00BF0CC8">
        <w:t xml:space="preserve"> </w:t>
      </w:r>
      <w:r w:rsidRPr="00BF0CC8">
        <w:t xml:space="preserve">and </w:t>
      </w:r>
      <w:r w:rsidR="00774DA4" w:rsidRPr="00BF0CC8">
        <w:t>is not</w:t>
      </w:r>
      <w:r w:rsidR="00F9008D" w:rsidRPr="00BF0CC8">
        <w:t xml:space="preserve"> </w:t>
      </w:r>
      <w:r w:rsidRPr="00BF0CC8">
        <w:t>used in normative elements.</w:t>
      </w:r>
      <w:r w:rsidR="001F1132" w:rsidRPr="00BF0CC8">
        <w:t xml:space="preserve"> The </w:t>
      </w:r>
      <w:r w:rsidR="003765B8" w:rsidRPr="00BF0CC8">
        <w:t xml:space="preserve">unambiguous </w:t>
      </w:r>
      <w:r w:rsidR="001F1132" w:rsidRPr="00BF0CC8">
        <w:t>construction</w:t>
      </w:r>
      <w:r w:rsidR="003765B8" w:rsidRPr="00BF0CC8">
        <w:t>s</w:t>
      </w:r>
      <w:r w:rsidR="001F1132" w:rsidRPr="00BF0CC8">
        <w:t xml:space="preserve"> "might not" </w:t>
      </w:r>
      <w:r w:rsidR="003765B8" w:rsidRPr="00BF0CC8">
        <w:t>or "shall not" are</w:t>
      </w:r>
      <w:r w:rsidR="001F1132" w:rsidRPr="00BF0CC8">
        <w:t xml:space="preserve"> used </w:t>
      </w:r>
      <w:r w:rsidR="003765B8" w:rsidRPr="00BF0CC8">
        <w:t xml:space="preserve">instead, depending upon the </w:t>
      </w:r>
      <w:r w:rsidR="001F1132" w:rsidRPr="00BF0CC8">
        <w:t>meaning intended.</w:t>
      </w:r>
    </w:p>
    <w:p w14:paraId="6D06FAE0" w14:textId="2BD737BF" w:rsidR="008C384C" w:rsidRPr="00BF0CC8" w:rsidRDefault="008C384C" w:rsidP="00774DA4">
      <w:pPr>
        <w:pStyle w:val="EX"/>
      </w:pPr>
      <w:r w:rsidRPr="00BF0CC8">
        <w:rPr>
          <w:b/>
        </w:rPr>
        <w:t>can</w:t>
      </w:r>
      <w:r w:rsidR="00DC777B">
        <w:tab/>
      </w:r>
      <w:r w:rsidRPr="00BF0CC8">
        <w:t>indicates</w:t>
      </w:r>
      <w:r w:rsidR="00774DA4" w:rsidRPr="00BF0CC8">
        <w:t xml:space="preserve"> that something is possible</w:t>
      </w:r>
    </w:p>
    <w:p w14:paraId="3FD35D49" w14:textId="29490271" w:rsidR="00774DA4" w:rsidRPr="00BF0CC8" w:rsidRDefault="00774DA4" w:rsidP="00774DA4">
      <w:pPr>
        <w:pStyle w:val="EX"/>
      </w:pPr>
      <w:r w:rsidRPr="00BF0CC8">
        <w:rPr>
          <w:b/>
        </w:rPr>
        <w:t>cannot</w:t>
      </w:r>
      <w:r w:rsidR="00DC777B">
        <w:tab/>
      </w:r>
      <w:r w:rsidRPr="00BF0CC8">
        <w:t>indicates that something is impossible</w:t>
      </w:r>
    </w:p>
    <w:p w14:paraId="2AAE8161" w14:textId="77777777" w:rsidR="00774DA4" w:rsidRPr="00BF0CC8" w:rsidRDefault="00774DA4" w:rsidP="00A27486">
      <w:r w:rsidRPr="00BF0CC8">
        <w:t xml:space="preserve">The constructions "can" and "cannot" </w:t>
      </w:r>
      <w:r w:rsidR="00F9008D" w:rsidRPr="00BF0CC8">
        <w:t xml:space="preserve">are not </w:t>
      </w:r>
      <w:r w:rsidRPr="00BF0CC8">
        <w:t>substitute</w:t>
      </w:r>
      <w:r w:rsidR="003765B8" w:rsidRPr="00BF0CC8">
        <w:t>s</w:t>
      </w:r>
      <w:r w:rsidRPr="00BF0CC8">
        <w:t xml:space="preserve"> for "may" and "need not".</w:t>
      </w:r>
    </w:p>
    <w:p w14:paraId="03A62123" w14:textId="5EB170E0" w:rsidR="00774DA4" w:rsidRPr="00BF0CC8" w:rsidRDefault="00774DA4" w:rsidP="00774DA4">
      <w:pPr>
        <w:pStyle w:val="EX"/>
      </w:pPr>
      <w:r w:rsidRPr="00BF0CC8">
        <w:rPr>
          <w:b/>
        </w:rPr>
        <w:t>will</w:t>
      </w:r>
      <w:r w:rsidR="00DC777B">
        <w:tab/>
      </w:r>
      <w:r w:rsidRPr="00BF0CC8">
        <w:t xml:space="preserve">indicates that something is certain </w:t>
      </w:r>
      <w:r w:rsidR="003765B8" w:rsidRPr="00BF0CC8">
        <w:t xml:space="preserve">or </w:t>
      </w:r>
      <w:r w:rsidRPr="00BF0CC8">
        <w:t xml:space="preserve">expected to happen </w:t>
      </w:r>
      <w:r w:rsidR="003765B8" w:rsidRPr="00BF0CC8">
        <w:t xml:space="preserve">as a result of action taken by an </w:t>
      </w:r>
      <w:r w:rsidRPr="00BF0CC8">
        <w:t>agency the behaviour of which is outside the scope of the present document</w:t>
      </w:r>
    </w:p>
    <w:p w14:paraId="1751E65A" w14:textId="46F0CCAA" w:rsidR="00774DA4" w:rsidRPr="00BF0CC8" w:rsidRDefault="00774DA4" w:rsidP="00774DA4">
      <w:pPr>
        <w:pStyle w:val="EX"/>
      </w:pPr>
      <w:r w:rsidRPr="00BF0CC8">
        <w:rPr>
          <w:b/>
        </w:rPr>
        <w:t>will not</w:t>
      </w:r>
      <w:r w:rsidR="00DC777B">
        <w:tab/>
      </w:r>
      <w:r w:rsidRPr="00BF0CC8">
        <w:t xml:space="preserve">indicates that something is certain </w:t>
      </w:r>
      <w:r w:rsidR="003765B8" w:rsidRPr="00BF0CC8">
        <w:t xml:space="preserve">or expected not </w:t>
      </w:r>
      <w:r w:rsidRPr="00BF0CC8">
        <w:t xml:space="preserve">to happen </w:t>
      </w:r>
      <w:r w:rsidR="003765B8" w:rsidRPr="00BF0CC8">
        <w:t xml:space="preserve">as a result of action taken </w:t>
      </w:r>
      <w:r w:rsidRPr="00BF0CC8">
        <w:t xml:space="preserve">by </w:t>
      </w:r>
      <w:r w:rsidR="003765B8" w:rsidRPr="00BF0CC8">
        <w:t xml:space="preserve">an </w:t>
      </w:r>
      <w:r w:rsidRPr="00BF0CC8">
        <w:t>agency the behaviour of which is outside the scope of the present document</w:t>
      </w:r>
    </w:p>
    <w:p w14:paraId="3BFECBBC" w14:textId="77777777" w:rsidR="001F1132" w:rsidRPr="00BF0CC8" w:rsidRDefault="001F1132" w:rsidP="00774DA4">
      <w:pPr>
        <w:pStyle w:val="EX"/>
      </w:pPr>
      <w:r w:rsidRPr="00BF0CC8">
        <w:rPr>
          <w:b/>
        </w:rPr>
        <w:t>might</w:t>
      </w:r>
      <w:r w:rsidRPr="00BF0CC8">
        <w:tab/>
        <w:t xml:space="preserve">indicates a likelihood that something will happen as a result of </w:t>
      </w:r>
      <w:r w:rsidR="003765B8" w:rsidRPr="00BF0CC8">
        <w:t xml:space="preserve">action taken by </w:t>
      </w:r>
      <w:r w:rsidRPr="00BF0CC8">
        <w:t>some agency the behaviour of which is outside the scope of the present document</w:t>
      </w:r>
    </w:p>
    <w:p w14:paraId="38DAB840" w14:textId="77777777" w:rsidR="003765B8" w:rsidRPr="00BF0CC8" w:rsidRDefault="003765B8" w:rsidP="003765B8">
      <w:pPr>
        <w:pStyle w:val="EX"/>
      </w:pPr>
      <w:r w:rsidRPr="00BF0CC8">
        <w:rPr>
          <w:b/>
        </w:rPr>
        <w:lastRenderedPageBreak/>
        <w:t>might not</w:t>
      </w:r>
      <w:r w:rsidRPr="00BF0CC8">
        <w:tab/>
        <w:t>indicates a likelihood that something will not happen as a result of action taken by some agency the behaviour of which is outside the scope of the present document</w:t>
      </w:r>
    </w:p>
    <w:p w14:paraId="39DB37A2" w14:textId="77777777" w:rsidR="001F1132" w:rsidRPr="00BF0CC8" w:rsidRDefault="001F1132" w:rsidP="001F1132">
      <w:r w:rsidRPr="00BF0CC8">
        <w:t>In addition:</w:t>
      </w:r>
    </w:p>
    <w:p w14:paraId="29F20729" w14:textId="77777777" w:rsidR="00774DA4" w:rsidRPr="00BF0CC8" w:rsidRDefault="00774DA4" w:rsidP="00774DA4">
      <w:pPr>
        <w:pStyle w:val="EX"/>
      </w:pPr>
      <w:r w:rsidRPr="00BF0CC8">
        <w:rPr>
          <w:b/>
        </w:rPr>
        <w:t>is</w:t>
      </w:r>
      <w:r w:rsidRPr="00BF0CC8">
        <w:tab/>
        <w:t>(or any other verb in the indicative</w:t>
      </w:r>
      <w:r w:rsidR="001F1132" w:rsidRPr="00BF0CC8">
        <w:t xml:space="preserve"> mood</w:t>
      </w:r>
      <w:r w:rsidRPr="00BF0CC8">
        <w:t>) indicates a statement of fact</w:t>
      </w:r>
    </w:p>
    <w:p w14:paraId="45098A68" w14:textId="77777777" w:rsidR="00647114" w:rsidRPr="00BF0CC8" w:rsidRDefault="00647114" w:rsidP="00774DA4">
      <w:pPr>
        <w:pStyle w:val="EX"/>
      </w:pPr>
      <w:r w:rsidRPr="00BF0CC8">
        <w:rPr>
          <w:b/>
        </w:rPr>
        <w:t>is not</w:t>
      </w:r>
      <w:r w:rsidRPr="00BF0CC8">
        <w:tab/>
        <w:t>(or any other negative verb in the indicative</w:t>
      </w:r>
      <w:r w:rsidR="001F1132" w:rsidRPr="00BF0CC8">
        <w:t xml:space="preserve"> mood</w:t>
      </w:r>
      <w:r w:rsidRPr="00BF0CC8">
        <w:t>) indicates a statement of fact</w:t>
      </w:r>
    </w:p>
    <w:p w14:paraId="1A0FA1CF" w14:textId="77777777" w:rsidR="00774DA4" w:rsidRPr="00BF0CC8" w:rsidRDefault="00647114" w:rsidP="00A27486">
      <w:r w:rsidRPr="00BF0CC8">
        <w:t>The constructions "is" and "is not" do not indicate requirements.</w:t>
      </w:r>
    </w:p>
    <w:p w14:paraId="64BF367F" w14:textId="77777777" w:rsidR="00080512" w:rsidRPr="00BF0CC8" w:rsidRDefault="00080512">
      <w:pPr>
        <w:pStyle w:val="Heading1"/>
      </w:pPr>
      <w:bookmarkStart w:id="18" w:name="introduction"/>
      <w:bookmarkStart w:id="19" w:name="_Toc113448305"/>
      <w:bookmarkEnd w:id="18"/>
      <w:r w:rsidRPr="00BF0CC8">
        <w:t>Introduction</w:t>
      </w:r>
      <w:bookmarkEnd w:id="19"/>
    </w:p>
    <w:p w14:paraId="685DD8B8" w14:textId="77777777" w:rsidR="00C77D6C" w:rsidRPr="00BF0CC8" w:rsidRDefault="00C77D6C" w:rsidP="00C77D6C">
      <w:r w:rsidRPr="00BF0CC8">
        <w:t>SA3 has finalized their security requirements on network slice-specific authentication and authorization (NSSAA) in 3GPP TS 33.501 clause 16 introduced in Release 16.</w:t>
      </w:r>
    </w:p>
    <w:p w14:paraId="411060D2" w14:textId="04462744" w:rsidR="00C77D6C" w:rsidRPr="00BF0CC8" w:rsidRDefault="00C77D6C" w:rsidP="00C5434F">
      <w:r w:rsidRPr="00BF0CC8">
        <w:t>Among these requirements, there are few with potential UICC impact and hence need CT6's attention.</w:t>
      </w:r>
    </w:p>
    <w:p w14:paraId="44AFF781" w14:textId="77777777" w:rsidR="00080512" w:rsidRPr="00BF0CC8" w:rsidRDefault="00080512">
      <w:pPr>
        <w:pStyle w:val="Heading1"/>
      </w:pPr>
      <w:r w:rsidRPr="00BF0CC8">
        <w:br w:type="page"/>
      </w:r>
      <w:bookmarkStart w:id="20" w:name="scope"/>
      <w:bookmarkStart w:id="21" w:name="_Toc113448306"/>
      <w:bookmarkEnd w:id="20"/>
      <w:r w:rsidRPr="00BF0CC8">
        <w:lastRenderedPageBreak/>
        <w:t>1</w:t>
      </w:r>
      <w:r w:rsidRPr="00BF0CC8">
        <w:tab/>
        <w:t>Scope</w:t>
      </w:r>
      <w:bookmarkEnd w:id="21"/>
    </w:p>
    <w:p w14:paraId="4F0EC2F8" w14:textId="065920CE" w:rsidR="00CA17A8" w:rsidRPr="00BF0CC8" w:rsidRDefault="00CA17A8" w:rsidP="00CA17A8">
      <w:r w:rsidRPr="00BF0CC8">
        <w:t xml:space="preserve">The aim of this </w:t>
      </w:r>
      <w:r w:rsidR="00F1294E" w:rsidRPr="00BF0CC8">
        <w:t xml:space="preserve">Technical Report </w:t>
      </w:r>
      <w:r w:rsidRPr="00BF0CC8">
        <w:t xml:space="preserve">is to study the aspects for any potential enhancements on the UICC to be developed by CT6 based on the outcome of 3GPP TS 33.501. This work does not include selecting or standardizing any specific EAP method or associated EAP credential types for NSSAA. </w:t>
      </w:r>
    </w:p>
    <w:p w14:paraId="045A8102" w14:textId="77777777" w:rsidR="00CA17A8" w:rsidRPr="00BF0CC8" w:rsidRDefault="00CA17A8" w:rsidP="00CA17A8">
      <w:r w:rsidRPr="00BF0CC8">
        <w:t>For each of the objectives in the scope of the CT6 study, the UICC aspects that are to be covered in this study are as follows:</w:t>
      </w:r>
    </w:p>
    <w:p w14:paraId="1F13E632" w14:textId="35ACC096" w:rsidR="00CA17A8" w:rsidRPr="00BF0CC8" w:rsidRDefault="00C5434F" w:rsidP="00C5434F">
      <w:pPr>
        <w:pStyle w:val="B10"/>
      </w:pPr>
      <w:r w:rsidRPr="003C7924">
        <w:rPr>
          <w:lang w:val="en-US"/>
        </w:rPr>
        <w:t>-</w:t>
      </w:r>
      <w:r>
        <w:rPr>
          <w:lang w:val="en-US"/>
        </w:rPr>
        <w:tab/>
      </w:r>
      <w:r w:rsidR="00CA17A8" w:rsidRPr="00BF0CC8">
        <w:t>Enhancements to support network slice-specific authentication and authorization using the UICC</w:t>
      </w:r>
    </w:p>
    <w:p w14:paraId="5972D60B" w14:textId="753BDE2C" w:rsidR="00CA17A8" w:rsidRPr="00BF0CC8" w:rsidRDefault="00C5434F" w:rsidP="00C5434F">
      <w:pPr>
        <w:pStyle w:val="B20"/>
      </w:pPr>
      <w:r w:rsidRPr="003C7924">
        <w:rPr>
          <w:lang w:val="en-US"/>
        </w:rPr>
        <w:t>-</w:t>
      </w:r>
      <w:r>
        <w:rPr>
          <w:lang w:val="en-US"/>
        </w:rPr>
        <w:tab/>
      </w:r>
      <w:r w:rsidR="00CA17A8" w:rsidRPr="00BF0CC8">
        <w:t>Study potential solutions for slice-specific authentication using new specific UICC application</w:t>
      </w:r>
    </w:p>
    <w:p w14:paraId="258A4195" w14:textId="467153BF" w:rsidR="00CA17A8" w:rsidRPr="00BF0CC8" w:rsidRDefault="00C5434F" w:rsidP="00C5434F">
      <w:pPr>
        <w:pStyle w:val="B20"/>
      </w:pPr>
      <w:r w:rsidRPr="003C7924">
        <w:rPr>
          <w:lang w:val="en-US"/>
        </w:rPr>
        <w:t>-</w:t>
      </w:r>
      <w:r>
        <w:rPr>
          <w:lang w:val="en-US"/>
        </w:rPr>
        <w:tab/>
      </w:r>
      <w:r w:rsidR="00CA17A8" w:rsidRPr="00BF0CC8">
        <w:t>Study information the UICC application for NSSAA needs to contain</w:t>
      </w:r>
    </w:p>
    <w:p w14:paraId="4402C5F3" w14:textId="5F30A339" w:rsidR="00CA17A8" w:rsidRPr="00BF0CC8" w:rsidRDefault="00C5434F" w:rsidP="00C5434F">
      <w:pPr>
        <w:pStyle w:val="B20"/>
      </w:pPr>
      <w:r w:rsidRPr="003C7924">
        <w:rPr>
          <w:lang w:val="en-US"/>
        </w:rPr>
        <w:t>-</w:t>
      </w:r>
      <w:r>
        <w:rPr>
          <w:lang w:val="en-US"/>
        </w:rPr>
        <w:tab/>
      </w:r>
      <w:r w:rsidR="00CA17A8" w:rsidRPr="00BF0CC8">
        <w:t>Study information needed by the ME to select the correct UICC application used for NSSAA, in the case where multiple such UICC applications are available on the UICC. This information will not include UICC application selection based on a specific EAP method or type of EAP credentials.</w:t>
      </w:r>
    </w:p>
    <w:p w14:paraId="3970C66E" w14:textId="2710D317" w:rsidR="00CA17A8" w:rsidRPr="00BF0CC8" w:rsidRDefault="00C5434F" w:rsidP="00C5434F">
      <w:pPr>
        <w:pStyle w:val="B20"/>
      </w:pPr>
      <w:r w:rsidRPr="003C7924">
        <w:rPr>
          <w:lang w:val="en-US"/>
        </w:rPr>
        <w:t>-</w:t>
      </w:r>
      <w:r>
        <w:rPr>
          <w:lang w:val="en-US"/>
        </w:rPr>
        <w:tab/>
      </w:r>
      <w:r w:rsidR="00CA17A8" w:rsidRPr="00BF0CC8">
        <w:t>Study the interface that the new UICC application should feature in order to support NSSAA</w:t>
      </w:r>
    </w:p>
    <w:p w14:paraId="2B09C42B" w14:textId="315FFA5D" w:rsidR="00CA17A8" w:rsidRPr="00BF0CC8" w:rsidRDefault="00CA17A8" w:rsidP="00C5434F">
      <w:pPr>
        <w:pStyle w:val="NO"/>
      </w:pPr>
      <w:r w:rsidRPr="00BF0CC8">
        <w:t>Note: The study item in CT6 will not cover any security-related aspects within SA3</w:t>
      </w:r>
      <w:r w:rsidR="00816A4A">
        <w:t>'</w:t>
      </w:r>
      <w:r w:rsidRPr="00BF0CC8">
        <w:t>s remit.</w:t>
      </w:r>
    </w:p>
    <w:p w14:paraId="12C69224" w14:textId="77777777" w:rsidR="00080512" w:rsidRPr="00BF0CC8" w:rsidRDefault="00080512">
      <w:pPr>
        <w:pStyle w:val="Heading1"/>
      </w:pPr>
      <w:bookmarkStart w:id="22" w:name="references"/>
      <w:bookmarkStart w:id="23" w:name="_Toc113448307"/>
      <w:bookmarkEnd w:id="22"/>
      <w:r w:rsidRPr="00BF0CC8">
        <w:t>2</w:t>
      </w:r>
      <w:r w:rsidRPr="00BF0CC8">
        <w:tab/>
        <w:t>References</w:t>
      </w:r>
      <w:bookmarkEnd w:id="23"/>
    </w:p>
    <w:p w14:paraId="66E117D6" w14:textId="77777777" w:rsidR="00080512" w:rsidRPr="00BF0CC8" w:rsidRDefault="00080512">
      <w:r w:rsidRPr="00BF0CC8">
        <w:t>The following documents contain provisions which, through reference in this text, constitute provisions of the present document.</w:t>
      </w:r>
    </w:p>
    <w:p w14:paraId="645C65C0" w14:textId="77777777" w:rsidR="00080512" w:rsidRPr="00BF0CC8" w:rsidRDefault="00051834" w:rsidP="00051834">
      <w:pPr>
        <w:pStyle w:val="B10"/>
      </w:pPr>
      <w:r w:rsidRPr="00BF0CC8">
        <w:t>-</w:t>
      </w:r>
      <w:r w:rsidRPr="00BF0CC8">
        <w:tab/>
      </w:r>
      <w:r w:rsidR="00080512" w:rsidRPr="00BF0CC8">
        <w:t>References are either specific (identified by date of publication, edition numbe</w:t>
      </w:r>
      <w:r w:rsidR="00DC4DA2" w:rsidRPr="00BF0CC8">
        <w:t>r, version number, etc.) or non</w:t>
      </w:r>
      <w:r w:rsidR="00DC4DA2" w:rsidRPr="00BF0CC8">
        <w:noBreakHyphen/>
      </w:r>
      <w:r w:rsidR="00080512" w:rsidRPr="00BF0CC8">
        <w:t>specific.</w:t>
      </w:r>
    </w:p>
    <w:p w14:paraId="47B85E00" w14:textId="77777777" w:rsidR="00080512" w:rsidRPr="00BF0CC8" w:rsidRDefault="00051834" w:rsidP="00051834">
      <w:pPr>
        <w:pStyle w:val="B10"/>
      </w:pPr>
      <w:r w:rsidRPr="00BF0CC8">
        <w:t>-</w:t>
      </w:r>
      <w:r w:rsidRPr="00BF0CC8">
        <w:tab/>
      </w:r>
      <w:r w:rsidR="00080512" w:rsidRPr="00BF0CC8">
        <w:t>For a specific reference, subsequent revisions do not apply.</w:t>
      </w:r>
    </w:p>
    <w:p w14:paraId="06FB0B62" w14:textId="77777777" w:rsidR="00080512" w:rsidRPr="00BF0CC8" w:rsidRDefault="00051834" w:rsidP="00051834">
      <w:pPr>
        <w:pStyle w:val="B10"/>
      </w:pPr>
      <w:r w:rsidRPr="00BF0CC8">
        <w:t>-</w:t>
      </w:r>
      <w:r w:rsidRPr="00BF0CC8">
        <w:tab/>
      </w:r>
      <w:r w:rsidR="00080512" w:rsidRPr="00BF0CC8">
        <w:t>For a non-specific reference, the latest version applies. In the case of a reference to a 3GPP document (including a GSM document), a non-specific reference implicitly refers to the latest version of that document</w:t>
      </w:r>
      <w:r w:rsidR="00080512" w:rsidRPr="00BF0CC8">
        <w:rPr>
          <w:i/>
        </w:rPr>
        <w:t xml:space="preserve"> in the same Release as the present document</w:t>
      </w:r>
      <w:r w:rsidR="00080512" w:rsidRPr="00BF0CC8">
        <w:t>.</w:t>
      </w:r>
    </w:p>
    <w:p w14:paraId="442C4DF8" w14:textId="7458EC62" w:rsidR="00AE6EA8" w:rsidRDefault="00AE6EA8" w:rsidP="00AE6EA8">
      <w:pPr>
        <w:pStyle w:val="EX"/>
      </w:pPr>
      <w:bookmarkStart w:id="24" w:name="definitions"/>
      <w:bookmarkEnd w:id="24"/>
      <w:r w:rsidRPr="00BF0CC8">
        <w:t>[</w:t>
      </w:r>
      <w:r w:rsidR="000C57E7" w:rsidRPr="00BF0CC8">
        <w:t>1</w:t>
      </w:r>
      <w:r w:rsidRPr="00BF0CC8">
        <w:t>]</w:t>
      </w:r>
      <w:r w:rsidRPr="00BF0CC8">
        <w:tab/>
        <w:t>3GPP TR 21.905: "Vocabulary for 3GPP Specifications".</w:t>
      </w:r>
    </w:p>
    <w:p w14:paraId="084D5074" w14:textId="77777777" w:rsidR="004B5A5E" w:rsidRPr="00BF0CC8" w:rsidRDefault="004B5A5E" w:rsidP="004B5A5E">
      <w:pPr>
        <w:pStyle w:val="EX"/>
      </w:pPr>
      <w:r w:rsidRPr="00BF0CC8">
        <w:t>[</w:t>
      </w:r>
      <w:r>
        <w:t>2</w:t>
      </w:r>
      <w:r w:rsidRPr="00BF0CC8">
        <w:t>]</w:t>
      </w:r>
      <w:r w:rsidRPr="00BF0CC8">
        <w:tab/>
        <w:t>3GPP TS 24.501: "Non-Access-Stratum (NAS) protocol for 5G System (5GS); Stage 3".</w:t>
      </w:r>
    </w:p>
    <w:p w14:paraId="19141463" w14:textId="77777777" w:rsidR="004B5A5E" w:rsidRPr="00BF0CC8" w:rsidRDefault="004B5A5E" w:rsidP="004B5A5E">
      <w:pPr>
        <w:pStyle w:val="EX"/>
      </w:pPr>
      <w:r w:rsidRPr="00BF0CC8">
        <w:t>[</w:t>
      </w:r>
      <w:r>
        <w:t>3</w:t>
      </w:r>
      <w:r w:rsidRPr="00BF0CC8">
        <w:t>]</w:t>
      </w:r>
      <w:r w:rsidRPr="00BF0CC8">
        <w:tab/>
        <w:t>3GPP TS 23.502: "Procedures for the 5G System; Stage 2".</w:t>
      </w:r>
    </w:p>
    <w:p w14:paraId="4EE2EDA0" w14:textId="4C267DF3" w:rsidR="004B5A5E" w:rsidRDefault="004B5A5E" w:rsidP="004B5A5E">
      <w:pPr>
        <w:pStyle w:val="EX"/>
      </w:pPr>
      <w:r>
        <w:t>[4]</w:t>
      </w:r>
      <w:r w:rsidRPr="00BF0CC8">
        <w:tab/>
      </w:r>
      <w:r w:rsidRPr="00352418">
        <w:t>ETSI TS 102 310</w:t>
      </w:r>
      <w:r w:rsidRPr="00BF0CC8">
        <w:t>: "</w:t>
      </w:r>
      <w:r w:rsidRPr="00352418">
        <w:t>Extensible Authentication Protocol support in the UICC</w:t>
      </w:r>
      <w:r w:rsidRPr="00BF0CC8">
        <w:t>".</w:t>
      </w:r>
    </w:p>
    <w:p w14:paraId="79731433" w14:textId="4EDDF2DD" w:rsidR="00681E90" w:rsidRDefault="00681E90" w:rsidP="00681E90">
      <w:pPr>
        <w:pStyle w:val="EX"/>
      </w:pPr>
      <w:r w:rsidRPr="00BF0CC8">
        <w:t>[</w:t>
      </w:r>
      <w:r>
        <w:t>5</w:t>
      </w:r>
      <w:r w:rsidRPr="00BF0CC8">
        <w:t>]</w:t>
      </w:r>
      <w:r w:rsidRPr="00BF0CC8">
        <w:tab/>
        <w:t>3GPP TS 31.101: "UICC-Terminal Interface, Physical and Logical Characteristics".</w:t>
      </w:r>
    </w:p>
    <w:p w14:paraId="4EDAD878" w14:textId="114E0CB9" w:rsidR="00681E90" w:rsidRPr="007D0212" w:rsidRDefault="00606071" w:rsidP="00681E90">
      <w:pPr>
        <w:pStyle w:val="EX"/>
      </w:pPr>
      <w:r>
        <w:rPr>
          <w:rFonts w:eastAsia="MS Mincho" w:hint="eastAsia"/>
        </w:rPr>
        <w:t>[6]</w:t>
      </w:r>
      <w:r w:rsidR="00681E90" w:rsidRPr="007D0212">
        <w:rPr>
          <w:rFonts w:eastAsia="MS Mincho" w:hint="eastAsia"/>
        </w:rPr>
        <w:tab/>
      </w:r>
      <w:r w:rsidR="00681E90" w:rsidRPr="007D0212">
        <w:rPr>
          <w:rFonts w:hint="eastAsia"/>
        </w:rPr>
        <w:t>ISO/IEC 8825</w:t>
      </w:r>
      <w:r w:rsidR="00681E90" w:rsidRPr="007D0212">
        <w:t xml:space="preserve">-1 </w:t>
      </w:r>
      <w:r w:rsidR="00681E90" w:rsidRPr="007D0212">
        <w:rPr>
          <w:rFonts w:hint="eastAsia"/>
        </w:rPr>
        <w:t>(</w:t>
      </w:r>
      <w:r w:rsidR="00681E90" w:rsidRPr="007D0212">
        <w:t>2008</w:t>
      </w:r>
      <w:r w:rsidR="00681E90" w:rsidRPr="007D0212">
        <w:rPr>
          <w:rFonts w:hint="eastAsia"/>
        </w:rPr>
        <w:t xml:space="preserve">): </w:t>
      </w:r>
      <w:r w:rsidR="00681E90" w:rsidRPr="007D0212">
        <w:t>"Information technology – ASN.1 encoding rules : Specification of Basic Encoding Rules (BER), Canonical Encoding Rules (CER) and Distinguished Encoding Rules (DER)".</w:t>
      </w:r>
    </w:p>
    <w:p w14:paraId="3CAF5BD2" w14:textId="1BBC95EA" w:rsidR="00681E90" w:rsidRDefault="00606071" w:rsidP="00681E90">
      <w:pPr>
        <w:pStyle w:val="EX"/>
      </w:pPr>
      <w:r>
        <w:t>[7]</w:t>
      </w:r>
      <w:r w:rsidR="00681E90" w:rsidRPr="00BF0CC8">
        <w:tab/>
        <w:t>3GPP TS 23.003: "Numbering, Addressing and Identification".</w:t>
      </w:r>
    </w:p>
    <w:p w14:paraId="67873B38" w14:textId="48260000" w:rsidR="006133A1" w:rsidRDefault="006133A1" w:rsidP="006133A1">
      <w:pPr>
        <w:pStyle w:val="EX"/>
      </w:pPr>
      <w:r>
        <w:t>[8]</w:t>
      </w:r>
      <w:r w:rsidRPr="00BF0CC8">
        <w:tab/>
        <w:t>3GPP </w:t>
      </w:r>
      <w:r w:rsidRPr="00B05E15">
        <w:t>TS 33.501</w:t>
      </w:r>
      <w:r w:rsidRPr="00BF0CC8">
        <w:t>: "</w:t>
      </w:r>
      <w:r w:rsidRPr="004E60E2">
        <w:t>Security Architecture and procedures for 5G system</w:t>
      </w:r>
      <w:r w:rsidRPr="00BF0CC8">
        <w:t>".</w:t>
      </w:r>
    </w:p>
    <w:p w14:paraId="406D96B5" w14:textId="00077B07" w:rsidR="006133A1" w:rsidRDefault="006133A1" w:rsidP="006133A1">
      <w:pPr>
        <w:pStyle w:val="EX"/>
      </w:pPr>
      <w:r>
        <w:t>[9]</w:t>
      </w:r>
      <w:r w:rsidRPr="00BF0CC8">
        <w:tab/>
      </w:r>
      <w:r>
        <w:t>ISO/IEC 7816</w:t>
      </w:r>
      <w:r>
        <w:noBreakHyphen/>
        <w:t>4: "Identification cards - Integrated circuit cards,Part 4: Organization, security and  commands for interchange".</w:t>
      </w:r>
    </w:p>
    <w:p w14:paraId="12DA5E22" w14:textId="6D599CA5" w:rsidR="006133A1" w:rsidRDefault="00324F4D" w:rsidP="006133A1">
      <w:pPr>
        <w:pStyle w:val="EX"/>
        <w:rPr>
          <w:lang w:val="en-US" w:eastAsia="en-GB"/>
        </w:rPr>
      </w:pPr>
      <w:r>
        <w:t>[10]</w:t>
      </w:r>
      <w:r w:rsidR="006133A1" w:rsidRPr="00BF0CC8">
        <w:tab/>
      </w:r>
      <w:r w:rsidR="006133A1">
        <w:rPr>
          <w:lang w:val="en-US" w:eastAsia="en-GB"/>
        </w:rPr>
        <w:t>IETF RFC 3748: "Extensible Authentication Protocol (EAP)".</w:t>
      </w:r>
    </w:p>
    <w:p w14:paraId="5E59FC51" w14:textId="5BD7764A" w:rsidR="006133A1" w:rsidRPr="00BF0CC8" w:rsidRDefault="00324F4D" w:rsidP="006133A1">
      <w:pPr>
        <w:pStyle w:val="EX"/>
      </w:pPr>
      <w:r>
        <w:rPr>
          <w:lang w:val="en-US" w:eastAsia="en-GB"/>
        </w:rPr>
        <w:t>[11]</w:t>
      </w:r>
      <w:r w:rsidR="006133A1">
        <w:rPr>
          <w:lang w:val="en-US" w:eastAsia="en-GB"/>
        </w:rPr>
        <w:tab/>
        <w:t>IETF RFC 2716: "PPP EAP TLS Authentication Protocol".</w:t>
      </w:r>
    </w:p>
    <w:p w14:paraId="12715FF8" w14:textId="0E9D247C" w:rsidR="004B5A5E" w:rsidRPr="00BF0CC8" w:rsidRDefault="00831FBE" w:rsidP="00AE6EA8">
      <w:pPr>
        <w:pStyle w:val="EX"/>
      </w:pPr>
      <w:r>
        <w:rPr>
          <w:lang w:val="en-US" w:eastAsia="en-GB"/>
        </w:rPr>
        <w:t>[12]</w:t>
      </w:r>
      <w:r w:rsidR="006133A1">
        <w:rPr>
          <w:lang w:val="en-US" w:eastAsia="en-GB"/>
        </w:rPr>
        <w:tab/>
        <w:t>ETSI TS 102 221: "Smart cards; UICC-Terminal interface; Physical and logical characteristics".</w:t>
      </w:r>
    </w:p>
    <w:p w14:paraId="3042F2B7" w14:textId="77777777" w:rsidR="00080512" w:rsidRPr="00BF0CC8" w:rsidRDefault="00080512">
      <w:pPr>
        <w:pStyle w:val="Heading1"/>
      </w:pPr>
      <w:bookmarkStart w:id="25" w:name="_Toc113448308"/>
      <w:r w:rsidRPr="00BF0CC8">
        <w:lastRenderedPageBreak/>
        <w:t>3</w:t>
      </w:r>
      <w:r w:rsidRPr="00BF0CC8">
        <w:tab/>
        <w:t>Definitions</w:t>
      </w:r>
      <w:r w:rsidR="00602AEA" w:rsidRPr="00BF0CC8">
        <w:t xml:space="preserve"> of terms, symbols and abbreviations</w:t>
      </w:r>
      <w:bookmarkEnd w:id="25"/>
    </w:p>
    <w:p w14:paraId="51AEF317" w14:textId="77777777" w:rsidR="00080512" w:rsidRPr="00BF0CC8" w:rsidRDefault="00080512">
      <w:pPr>
        <w:pStyle w:val="Heading2"/>
      </w:pPr>
      <w:bookmarkStart w:id="26" w:name="_Toc113448309"/>
      <w:r w:rsidRPr="00BF0CC8">
        <w:t>3.1</w:t>
      </w:r>
      <w:r w:rsidRPr="00BF0CC8">
        <w:tab/>
      </w:r>
      <w:r w:rsidR="002B6339" w:rsidRPr="00BF0CC8">
        <w:t>Terms</w:t>
      </w:r>
      <w:bookmarkEnd w:id="26"/>
    </w:p>
    <w:p w14:paraId="3FB09FB5" w14:textId="77777777" w:rsidR="00080512" w:rsidRPr="00BF0CC8" w:rsidRDefault="00080512">
      <w:r w:rsidRPr="00BF0CC8">
        <w:t xml:space="preserve">For the purposes of the present document, the terms given in </w:t>
      </w:r>
      <w:r w:rsidR="00DF62CD" w:rsidRPr="00BF0CC8">
        <w:t xml:space="preserve">3GPP </w:t>
      </w:r>
      <w:r w:rsidRPr="00BF0CC8">
        <w:t>TR 21.905 [</w:t>
      </w:r>
      <w:r w:rsidR="004D3578" w:rsidRPr="00BF0CC8">
        <w:t>1</w:t>
      </w:r>
      <w:r w:rsidRPr="00BF0CC8">
        <w:t xml:space="preserve">] and the following apply. A term defined in the present document takes precedence over the definition of the same term, if any, in </w:t>
      </w:r>
      <w:r w:rsidR="00DF62CD" w:rsidRPr="00BF0CC8">
        <w:t xml:space="preserve">3GPP </w:t>
      </w:r>
      <w:r w:rsidRPr="00BF0CC8">
        <w:t>TR 21.905 [</w:t>
      </w:r>
      <w:r w:rsidR="004D3578" w:rsidRPr="00BF0CC8">
        <w:t>1</w:t>
      </w:r>
      <w:r w:rsidRPr="00BF0CC8">
        <w:t>].</w:t>
      </w:r>
    </w:p>
    <w:p w14:paraId="589D7D70" w14:textId="352BFBCC" w:rsidR="00080512" w:rsidRDefault="00080512">
      <w:r w:rsidRPr="00BF0CC8">
        <w:rPr>
          <w:b/>
        </w:rPr>
        <w:t>example:</w:t>
      </w:r>
      <w:r w:rsidRPr="00BF0CC8">
        <w:t xml:space="preserve"> text used to clarify abstract rules by applying them literally.</w:t>
      </w:r>
    </w:p>
    <w:p w14:paraId="514C5DF0" w14:textId="77777777" w:rsidR="00D237AE" w:rsidRDefault="00D237AE" w:rsidP="00D237AE">
      <w:pPr>
        <w:autoSpaceDE w:val="0"/>
        <w:autoSpaceDN w:val="0"/>
        <w:adjustRightInd w:val="0"/>
        <w:spacing w:after="0"/>
        <w:rPr>
          <w:lang w:val="en-US" w:eastAsia="en-GB"/>
        </w:rPr>
      </w:pPr>
      <w:r>
        <w:rPr>
          <w:b/>
          <w:bCs/>
          <w:lang w:val="en-US" w:eastAsia="en-GB"/>
        </w:rPr>
        <w:t xml:space="preserve">authenticator: </w:t>
      </w:r>
      <w:r>
        <w:rPr>
          <w:lang w:val="en-US" w:eastAsia="en-GB"/>
        </w:rPr>
        <w:t>end of the EAP link initiating EAP authentication</w:t>
      </w:r>
    </w:p>
    <w:p w14:paraId="7367976D" w14:textId="79BCA710" w:rsidR="00D237AE" w:rsidRPr="00BF0CC8" w:rsidRDefault="00D237AE" w:rsidP="00D237AE">
      <w:r>
        <w:rPr>
          <w:b/>
          <w:bCs/>
          <w:lang w:val="en-US" w:eastAsia="en-GB"/>
        </w:rPr>
        <w:t xml:space="preserve">peer or supplicant: </w:t>
      </w:r>
      <w:r>
        <w:rPr>
          <w:lang w:val="en-US" w:eastAsia="en-GB"/>
        </w:rPr>
        <w:t>end of the EAP Link that responds to the authenticator</w:t>
      </w:r>
    </w:p>
    <w:p w14:paraId="1470F449" w14:textId="31AD806F" w:rsidR="00080512" w:rsidRPr="00BF0CC8" w:rsidRDefault="00F23B60">
      <w:pPr>
        <w:pStyle w:val="Heading2"/>
      </w:pPr>
      <w:bookmarkStart w:id="27" w:name="_Toc113448310"/>
      <w:r>
        <w:t>3.2</w:t>
      </w:r>
      <w:r w:rsidR="00080512" w:rsidRPr="00BF0CC8">
        <w:tab/>
        <w:t>Abbreviations</w:t>
      </w:r>
      <w:bookmarkEnd w:id="27"/>
    </w:p>
    <w:p w14:paraId="4C5840BA" w14:textId="79D5ECC1" w:rsidR="00080512" w:rsidRPr="00BF0CC8" w:rsidRDefault="00080512">
      <w:pPr>
        <w:keepNext/>
      </w:pPr>
      <w:r w:rsidRPr="00BF0CC8">
        <w:t>For the purposes of the present document, the abb</w:t>
      </w:r>
      <w:r w:rsidR="004D3578" w:rsidRPr="00BF0CC8">
        <w:t xml:space="preserve">reviations given in </w:t>
      </w:r>
      <w:r w:rsidR="00DF62CD" w:rsidRPr="00BF0CC8">
        <w:t xml:space="preserve">3GPP </w:t>
      </w:r>
      <w:r w:rsidR="004D3578" w:rsidRPr="00BF0CC8">
        <w:t>TR 21.905 [1</w:t>
      </w:r>
      <w:r w:rsidRPr="00BF0CC8">
        <w:t>] and the following apply. An abbreviation defined in the present document takes precedence over the definition of the same abbre</w:t>
      </w:r>
      <w:r w:rsidR="004D3578" w:rsidRPr="00BF0CC8">
        <w:t xml:space="preserve">viation, if any, in </w:t>
      </w:r>
      <w:r w:rsidR="00DF62CD" w:rsidRPr="00BF0CC8">
        <w:t xml:space="preserve">3GPP </w:t>
      </w:r>
      <w:r w:rsidR="004D3578" w:rsidRPr="00BF0CC8">
        <w:t>TR 21.905 [1</w:t>
      </w:r>
      <w:r w:rsidRPr="00BF0CC8">
        <w:t>].</w:t>
      </w:r>
    </w:p>
    <w:p w14:paraId="1E908BDA" w14:textId="67653BE2" w:rsidR="00D50FB1" w:rsidRDefault="00D50FB1" w:rsidP="00FC6AFD">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57EE7F8" w14:textId="0EF41EA1" w:rsidR="00D237AE" w:rsidRDefault="00D237AE" w:rsidP="00FC6AFD">
      <w:pPr>
        <w:pStyle w:val="EW"/>
      </w:pPr>
      <w:r>
        <w:rPr>
          <w:lang w:val="en-US" w:eastAsia="en-GB"/>
        </w:rPr>
        <w:t>EAP</w:t>
      </w:r>
      <w:r w:rsidR="00DC777B">
        <w:rPr>
          <w:lang w:val="en-US" w:eastAsia="en-GB"/>
        </w:rPr>
        <w:tab/>
      </w:r>
      <w:r>
        <w:rPr>
          <w:lang w:val="en-US" w:eastAsia="en-GB"/>
        </w:rPr>
        <w:t>Extensible Authentication Protocol</w:t>
      </w:r>
      <w:r w:rsidRPr="00BF0CC8">
        <w:t xml:space="preserve"> </w:t>
      </w:r>
    </w:p>
    <w:p w14:paraId="429E2A70" w14:textId="29BCF36B" w:rsidR="00D50FB1" w:rsidRPr="00BF0CC8" w:rsidRDefault="00D50FB1" w:rsidP="00D50FB1">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576877E9" w14:textId="3E558C39" w:rsidR="00080512" w:rsidRPr="00BF0CC8" w:rsidRDefault="00FC6AFD" w:rsidP="00D50FB1">
      <w:pPr>
        <w:pStyle w:val="EW"/>
      </w:pPr>
      <w:r w:rsidRPr="00BF0CC8">
        <w:t>S-NSSAI</w:t>
      </w:r>
      <w:r w:rsidRPr="00BF0CC8">
        <w:tab/>
        <w:t>Single Network Slice Selection Assistance Information</w:t>
      </w:r>
    </w:p>
    <w:p w14:paraId="52AE6E65" w14:textId="559D3518" w:rsidR="00F1294E" w:rsidRPr="00BF0CC8" w:rsidRDefault="00080512" w:rsidP="00F1294E">
      <w:pPr>
        <w:pStyle w:val="Heading1"/>
      </w:pPr>
      <w:bookmarkStart w:id="28" w:name="clause4"/>
      <w:bookmarkStart w:id="29" w:name="_Toc113448311"/>
      <w:bookmarkEnd w:id="28"/>
      <w:r w:rsidRPr="00BF0CC8">
        <w:t>4</w:t>
      </w:r>
      <w:r w:rsidRPr="00BF0CC8">
        <w:tab/>
      </w:r>
      <w:bookmarkStart w:id="30" w:name="_Toc285950978"/>
      <w:bookmarkStart w:id="31" w:name="_Toc277936995"/>
      <w:r w:rsidR="00F1294E" w:rsidRPr="00BF0CC8">
        <w:t>Solutions overview</w:t>
      </w:r>
      <w:bookmarkEnd w:id="29"/>
      <w:bookmarkEnd w:id="30"/>
      <w:bookmarkEnd w:id="31"/>
    </w:p>
    <w:p w14:paraId="6E67D7AD" w14:textId="2388C712" w:rsidR="00E20390" w:rsidRPr="00BF0CC8" w:rsidRDefault="000C57E7" w:rsidP="00E20390">
      <w:pPr>
        <w:pStyle w:val="Heading2"/>
      </w:pPr>
      <w:bookmarkStart w:id="32" w:name="_Toc113448312"/>
      <w:r w:rsidRPr="00BF0CC8">
        <w:t>4</w:t>
      </w:r>
      <w:r w:rsidR="00E20390" w:rsidRPr="00BF0CC8">
        <w:t>.1</w:t>
      </w:r>
      <w:r w:rsidR="003C7924">
        <w:tab/>
      </w:r>
      <w:r w:rsidR="00E20390" w:rsidRPr="00BF0CC8">
        <w:t>Introduction</w:t>
      </w:r>
      <w:bookmarkEnd w:id="32"/>
    </w:p>
    <w:p w14:paraId="5C949127" w14:textId="007AB157" w:rsidR="00860EB9" w:rsidRPr="00BF0CC8" w:rsidRDefault="00860EB9" w:rsidP="00860EB9">
      <w:r w:rsidRPr="00BF0CC8">
        <w:t>As defined in TS 24.501</w:t>
      </w:r>
      <w:r w:rsidR="00AE6EA8" w:rsidRPr="00BF0CC8">
        <w:t xml:space="preserve"> [</w:t>
      </w:r>
      <w:r w:rsidR="008A3784">
        <w:t>2</w:t>
      </w:r>
      <w:r w:rsidR="00AE6EA8" w:rsidRPr="00BF0CC8">
        <w:t>]</w:t>
      </w:r>
      <w:r w:rsidR="00906F52">
        <w:t xml:space="preserve"> since Release 17</w:t>
      </w:r>
      <w:r w:rsidRPr="00BF0CC8">
        <w:t>, the purpose of the network slice-specific authentication and authorization (NSSAA) procedure is to enable the authentication, authorization and accounting server (AAA</w:t>
      </w:r>
      <w:r w:rsidR="001E2771">
        <w:noBreakHyphen/>
      </w:r>
      <w:r w:rsidRPr="00BF0CC8">
        <w:t>S) via the Network Slice Specific and SNPN Authentication and Authorization Function (NSSAAF) to (re</w:t>
      </w:r>
      <w:r w:rsidR="001E2771">
        <w:noBreakHyphen/>
      </w:r>
      <w:r w:rsidRPr="00BF0CC8">
        <w:t>)authenticate or (re</w:t>
      </w:r>
      <w:r w:rsidR="001E2771">
        <w:noBreakHyphen/>
      </w:r>
      <w:r w:rsidRPr="00BF0CC8">
        <w:t>)authorize the upper layers of the UE.</w:t>
      </w:r>
    </w:p>
    <w:p w14:paraId="6D61F45B" w14:textId="582B4EDE" w:rsidR="00860EB9" w:rsidRPr="00BF0CC8" w:rsidRDefault="00860EB9" w:rsidP="00860EB9">
      <w:r w:rsidRPr="00BF0CC8">
        <w:t xml:space="preserve">The </w:t>
      </w:r>
      <w:r w:rsidR="00C93858" w:rsidRPr="00BF0CC8">
        <w:t>NSSAA</w:t>
      </w:r>
      <w:r w:rsidRPr="00BF0CC8">
        <w:t xml:space="preserve"> procedure can be invoked for a UE supporting </w:t>
      </w:r>
      <w:r w:rsidR="00C93858">
        <w:t xml:space="preserve">it </w:t>
      </w:r>
      <w:r w:rsidRPr="00BF0CC8">
        <w:t>and for a HPLMN S-NSSAI or an SNPN S-NSSAI.</w:t>
      </w:r>
    </w:p>
    <w:p w14:paraId="645A47F0" w14:textId="5C40686F" w:rsidR="005B03F7" w:rsidRDefault="00C93858" w:rsidP="005B03F7">
      <w:r>
        <w:t xml:space="preserve">The </w:t>
      </w:r>
      <w:r w:rsidRPr="00BF0CC8">
        <w:t>NSSAA</w:t>
      </w:r>
      <w:r w:rsidR="00E20390" w:rsidRPr="00BF0CC8">
        <w:t xml:space="preserve"> procedure is </w:t>
      </w:r>
      <w:r w:rsidR="0003514B" w:rsidRPr="00BF0CC8">
        <w:t>defined</w:t>
      </w:r>
      <w:r w:rsidR="00E20390" w:rsidRPr="00BF0CC8">
        <w:t xml:space="preserve"> in TS 23.502 [</w:t>
      </w:r>
      <w:r w:rsidR="008A3784">
        <w:t>3</w:t>
      </w:r>
      <w:r w:rsidR="00E20390" w:rsidRPr="00BF0CC8">
        <w:t xml:space="preserve">] clause 4.2.9 </w:t>
      </w:r>
      <w:r w:rsidR="00906F52">
        <w:t>following the</w:t>
      </w:r>
      <w:r w:rsidR="00E20390" w:rsidRPr="00BF0CC8">
        <w:t xml:space="preserve"> flow </w:t>
      </w:r>
      <w:r w:rsidR="005B03F7">
        <w:t xml:space="preserve">described in </w:t>
      </w:r>
      <w:r w:rsidRPr="00BF0CC8">
        <w:t>TS 23.502 [</w:t>
      </w:r>
      <w:r w:rsidR="008A3784">
        <w:t>3</w:t>
      </w:r>
      <w:r w:rsidRPr="00BF0CC8">
        <w:t xml:space="preserve">] </w:t>
      </w:r>
      <w:r w:rsidR="00906F52">
        <w:t>figure 4.2.9.2.1.</w:t>
      </w:r>
    </w:p>
    <w:p w14:paraId="0D79DEFD" w14:textId="45F408CD" w:rsidR="00400C2D" w:rsidRDefault="00C93858" w:rsidP="00860EB9">
      <w:r w:rsidRPr="00BF0CC8">
        <w:t>The NSSAA procedure</w:t>
      </w:r>
      <w:r w:rsidR="00906F52">
        <w:t xml:space="preserve"> is using the </w:t>
      </w:r>
      <w:r w:rsidR="00906F52" w:rsidRPr="00BF0CC8">
        <w:t>EAP framework</w:t>
      </w:r>
      <w:r w:rsidR="00906F52">
        <w:t xml:space="preserve">. </w:t>
      </w:r>
      <w:r w:rsidR="005B03F7" w:rsidRPr="00BF0CC8">
        <w:t xml:space="preserve">The end-points of the procedure are </w:t>
      </w:r>
      <w:r w:rsidR="00906F52">
        <w:t>U</w:t>
      </w:r>
      <w:r w:rsidR="005B03F7" w:rsidRPr="00BF0CC8">
        <w:t xml:space="preserve">E </w:t>
      </w:r>
      <w:r w:rsidR="00906F52">
        <w:t xml:space="preserve">(supplicant) </w:t>
      </w:r>
      <w:r w:rsidR="005B03F7" w:rsidRPr="00BF0CC8">
        <w:t xml:space="preserve">and </w:t>
      </w:r>
      <w:r w:rsidR="001E2771" w:rsidRPr="00BF0CC8">
        <w:t>AAA</w:t>
      </w:r>
      <w:r w:rsidR="001E2771">
        <w:noBreakHyphen/>
      </w:r>
      <w:r w:rsidR="001E2771" w:rsidRPr="00BF0CC8">
        <w:t>S</w:t>
      </w:r>
      <w:r w:rsidR="00906F52">
        <w:t xml:space="preserve"> (Authentication server) with AMF/SEAF </w:t>
      </w:r>
      <w:r w:rsidR="00AE679F">
        <w:t>in the middle (Authenticator)</w:t>
      </w:r>
      <w:r w:rsidR="005B03F7" w:rsidRPr="00BF0CC8">
        <w:t>.</w:t>
      </w:r>
      <w:r>
        <w:t xml:space="preserve"> </w:t>
      </w:r>
      <w:r w:rsidR="0084161E">
        <w:t xml:space="preserve">As described in </w:t>
      </w:r>
      <w:r w:rsidR="0084161E" w:rsidRPr="00BF0CC8">
        <w:t>TS 23.502 [</w:t>
      </w:r>
      <w:r w:rsidR="008A3784">
        <w:t>3</w:t>
      </w:r>
      <w:r w:rsidR="0084161E">
        <w:t xml:space="preserve">], the </w:t>
      </w:r>
      <w:r w:rsidR="005B03F7" w:rsidRPr="00BF0CC8">
        <w:t xml:space="preserve">EAP ID and </w:t>
      </w:r>
      <w:r w:rsidR="00236A61">
        <w:t>S-</w:t>
      </w:r>
      <w:r w:rsidR="005B03F7" w:rsidRPr="00BF0CC8">
        <w:t xml:space="preserve">NSSAI are elements used </w:t>
      </w:r>
      <w:r>
        <w:t xml:space="preserve">by those end-points </w:t>
      </w:r>
      <w:r w:rsidR="00D27405">
        <w:t xml:space="preserve">along </w:t>
      </w:r>
      <w:r w:rsidR="005B03F7" w:rsidRPr="00BF0CC8">
        <w:t xml:space="preserve">the </w:t>
      </w:r>
      <w:r w:rsidR="00D27405">
        <w:t xml:space="preserve">NSSAA </w:t>
      </w:r>
      <w:r w:rsidR="005B03F7" w:rsidRPr="00BF0CC8">
        <w:t>procedure</w:t>
      </w:r>
      <w:r w:rsidR="002756F8">
        <w:t>.</w:t>
      </w:r>
    </w:p>
    <w:p w14:paraId="41591EEB" w14:textId="7DF6FE2F" w:rsidR="005B03F7" w:rsidRDefault="005B03F7" w:rsidP="005B03F7">
      <w:pPr>
        <w:pStyle w:val="Heading2"/>
      </w:pPr>
      <w:bookmarkStart w:id="33" w:name="_Toc113448313"/>
      <w:r w:rsidRPr="00BF0CC8">
        <w:t>4.</w:t>
      </w:r>
      <w:r>
        <w:t>2</w:t>
      </w:r>
      <w:r w:rsidR="003C7924">
        <w:tab/>
      </w:r>
      <w:r>
        <w:t>Key issues</w:t>
      </w:r>
      <w:bookmarkEnd w:id="33"/>
    </w:p>
    <w:p w14:paraId="3C500662" w14:textId="4A23D524" w:rsidR="00AF4DAB" w:rsidRDefault="00AF4DAB" w:rsidP="00AF4DAB">
      <w:pPr>
        <w:pStyle w:val="Heading3"/>
      </w:pPr>
      <w:bookmarkStart w:id="34" w:name="_Toc113448314"/>
      <w:r w:rsidRPr="00BF0CC8">
        <w:t>4.</w:t>
      </w:r>
      <w:r>
        <w:t>2.1</w:t>
      </w:r>
      <w:r w:rsidR="003C7924">
        <w:tab/>
      </w:r>
      <w:r>
        <w:t>Multiple NSSAA contexts</w:t>
      </w:r>
      <w:bookmarkEnd w:id="34"/>
    </w:p>
    <w:p w14:paraId="30CC46D7" w14:textId="4F44D4CA" w:rsidR="00AF4DAB" w:rsidRDefault="00AF4DAB" w:rsidP="00AF4DAB">
      <w:r>
        <w:t xml:space="preserve">Multiple slices can be associated to different </w:t>
      </w:r>
      <w:r w:rsidR="001E2771" w:rsidRPr="00BF0CC8">
        <w:t>AAA</w:t>
      </w:r>
      <w:r w:rsidR="001E2771">
        <w:noBreakHyphen/>
      </w:r>
      <w:r w:rsidR="001E2771" w:rsidRPr="00BF0CC8">
        <w:t>S</w:t>
      </w:r>
      <w:r w:rsidR="008F118A">
        <w:t>, belonging</w:t>
      </w:r>
      <w:r>
        <w:t xml:space="preserve"> to different 3</w:t>
      </w:r>
      <w:r w:rsidRPr="00AF4DAB">
        <w:rPr>
          <w:vertAlign w:val="superscript"/>
        </w:rPr>
        <w:t>rd</w:t>
      </w:r>
      <w:r>
        <w:t xml:space="preserve"> part</w:t>
      </w:r>
      <w:r w:rsidR="008F118A">
        <w:t>ies,</w:t>
      </w:r>
      <w:r>
        <w:t xml:space="preserve"> and they can be active simultaneously.</w:t>
      </w:r>
      <w:r w:rsidR="00083A10">
        <w:t xml:space="preserve"> Consequently the UICC should be able to support </w:t>
      </w:r>
      <w:r w:rsidR="008F118A">
        <w:t xml:space="preserve">at the same time </w:t>
      </w:r>
      <w:r w:rsidR="00083A10">
        <w:t>multiple contexts for NSSAA.</w:t>
      </w:r>
    </w:p>
    <w:p w14:paraId="4BCD1ED3" w14:textId="2730149E" w:rsidR="002756F8" w:rsidRPr="00BF0CC8" w:rsidRDefault="002756F8" w:rsidP="002756F8">
      <w:pPr>
        <w:pStyle w:val="Heading3"/>
      </w:pPr>
      <w:bookmarkStart w:id="35" w:name="_Toc113448315"/>
      <w:r w:rsidRPr="00BF0CC8">
        <w:t>4.2.</w:t>
      </w:r>
      <w:r w:rsidR="00AF4DAB">
        <w:t>2</w:t>
      </w:r>
      <w:r w:rsidR="003C7924">
        <w:tab/>
      </w:r>
      <w:r w:rsidRPr="00BF0CC8">
        <w:t>Discovery of the supported features</w:t>
      </w:r>
      <w:bookmarkEnd w:id="35"/>
      <w:r w:rsidRPr="00BF0CC8">
        <w:t xml:space="preserve"> </w:t>
      </w:r>
    </w:p>
    <w:p w14:paraId="350743DE" w14:textId="4C4C149E" w:rsidR="002756F8" w:rsidRPr="00BF0CC8" w:rsidRDefault="00083A10" w:rsidP="002756F8">
      <w:r>
        <w:t xml:space="preserve">The UICC may contain multiple </w:t>
      </w:r>
      <w:r w:rsidR="00127090">
        <w:t>application</w:t>
      </w:r>
      <w:r w:rsidR="005932E4">
        <w:t>s</w:t>
      </w:r>
      <w:r w:rsidR="00127090">
        <w:t xml:space="preserve"> (e.g. USIM, ISIM, </w:t>
      </w:r>
      <w:r w:rsidR="00ED11A4">
        <w:t>IOPS</w:t>
      </w:r>
      <w:r w:rsidR="00127090">
        <w:t>)</w:t>
      </w:r>
      <w:r>
        <w:t>.</w:t>
      </w:r>
      <w:r w:rsidR="00966C9B">
        <w:t xml:space="preserve"> T</w:t>
      </w:r>
      <w:r w:rsidR="002756F8">
        <w:t xml:space="preserve">he </w:t>
      </w:r>
      <w:r w:rsidR="002756F8" w:rsidRPr="00BF0CC8">
        <w:t xml:space="preserve">ME </w:t>
      </w:r>
      <w:r w:rsidR="001821DA">
        <w:t>should</w:t>
      </w:r>
      <w:r w:rsidR="002756F8" w:rsidRPr="00BF0CC8">
        <w:t xml:space="preserve"> </w:t>
      </w:r>
      <w:r w:rsidR="002756F8">
        <w:t xml:space="preserve">be able to </w:t>
      </w:r>
      <w:r w:rsidR="00ED11A4">
        <w:t>check</w:t>
      </w:r>
      <w:r w:rsidR="00966C9B">
        <w:t xml:space="preserve"> whether the UICC supports the NSSAA procedure, and in such case </w:t>
      </w:r>
      <w:r w:rsidR="002756F8">
        <w:t xml:space="preserve">what is the appropriate </w:t>
      </w:r>
      <w:r w:rsidR="00ED11A4">
        <w:t>application</w:t>
      </w:r>
      <w:r w:rsidR="001821DA">
        <w:t>(s) to use from UICC to</w:t>
      </w:r>
      <w:r w:rsidR="002756F8">
        <w:t xml:space="preserve"> </w:t>
      </w:r>
      <w:r w:rsidR="00E149D1">
        <w:t>handle</w:t>
      </w:r>
      <w:r w:rsidR="002756F8">
        <w:t xml:space="preserve"> the</w:t>
      </w:r>
      <w:r w:rsidR="002756F8" w:rsidRPr="002756F8">
        <w:t xml:space="preserve"> </w:t>
      </w:r>
      <w:r w:rsidR="002756F8">
        <w:t>NSSAA procedure.</w:t>
      </w:r>
    </w:p>
    <w:p w14:paraId="5DF67774" w14:textId="0BB7AAA9" w:rsidR="00E032E1" w:rsidRDefault="00E032E1" w:rsidP="00E032E1">
      <w:pPr>
        <w:pStyle w:val="Heading3"/>
      </w:pPr>
      <w:bookmarkStart w:id="36" w:name="_Toc113448316"/>
      <w:r w:rsidRPr="00BF0CC8">
        <w:lastRenderedPageBreak/>
        <w:t>4.</w:t>
      </w:r>
      <w:r w:rsidR="00AF4DAB">
        <w:t>2.3</w:t>
      </w:r>
      <w:r w:rsidR="003C7924">
        <w:tab/>
      </w:r>
      <w:r>
        <w:t>EAP framework</w:t>
      </w:r>
      <w:bookmarkEnd w:id="36"/>
    </w:p>
    <w:p w14:paraId="194D3CAB" w14:textId="58C416FF" w:rsidR="007342BD" w:rsidRDefault="005A178E" w:rsidP="00AF4DAB">
      <w:r>
        <w:t xml:space="preserve">The NSSAA is based on EAP </w:t>
      </w:r>
      <w:r w:rsidR="007342BD">
        <w:t>procedure</w:t>
      </w:r>
      <w:r>
        <w:t xml:space="preserve"> </w:t>
      </w:r>
      <w:r w:rsidR="007342BD">
        <w:t xml:space="preserve">consisting </w:t>
      </w:r>
      <w:r>
        <w:t xml:space="preserve">in </w:t>
      </w:r>
      <w:r w:rsidR="007342BD">
        <w:t>this document</w:t>
      </w:r>
      <w:r w:rsidR="00ED11A4" w:rsidRPr="00ED11A4">
        <w:t xml:space="preserve"> </w:t>
      </w:r>
      <w:r w:rsidR="00ED11A4">
        <w:t>in</w:t>
      </w:r>
      <w:r w:rsidR="007342BD">
        <w:t>:</w:t>
      </w:r>
    </w:p>
    <w:p w14:paraId="0D580ED2" w14:textId="4B3F9278" w:rsidR="007342BD" w:rsidRDefault="00C5434F" w:rsidP="00C5434F">
      <w:pPr>
        <w:pStyle w:val="B10"/>
      </w:pPr>
      <w:r w:rsidRPr="003C7924">
        <w:rPr>
          <w:lang w:val="en-US"/>
        </w:rPr>
        <w:t>-</w:t>
      </w:r>
      <w:r>
        <w:rPr>
          <w:lang w:val="en-US"/>
        </w:rPr>
        <w:tab/>
      </w:r>
      <w:r w:rsidR="005A178E">
        <w:t>first</w:t>
      </w:r>
      <w:r w:rsidR="007342BD">
        <w:t>ly</w:t>
      </w:r>
      <w:r w:rsidR="005A178E">
        <w:t xml:space="preserve"> to identify the supplicant counter-part of Auth</w:t>
      </w:r>
      <w:r w:rsidR="007342BD">
        <w:t>entication server in the UE</w:t>
      </w:r>
    </w:p>
    <w:p w14:paraId="4BCE1A79" w14:textId="4DB0604A" w:rsidR="005A178E" w:rsidRDefault="00C5434F" w:rsidP="00C5434F">
      <w:pPr>
        <w:pStyle w:val="B10"/>
      </w:pPr>
      <w:r w:rsidRPr="003C7924">
        <w:rPr>
          <w:lang w:val="en-US"/>
        </w:rPr>
        <w:t>-</w:t>
      </w:r>
      <w:r>
        <w:rPr>
          <w:lang w:val="en-US"/>
        </w:rPr>
        <w:tab/>
      </w:r>
      <w:r w:rsidR="007342BD">
        <w:t>secondly</w:t>
      </w:r>
      <w:r w:rsidR="005A178E">
        <w:t xml:space="preserve"> to transport the EAP messages between Authe</w:t>
      </w:r>
      <w:r w:rsidR="00ED11A4">
        <w:t>ntication server and supplicant</w:t>
      </w:r>
    </w:p>
    <w:p w14:paraId="5EFC0A45" w14:textId="61DF8813" w:rsidR="00E149D1" w:rsidRDefault="007342BD" w:rsidP="00AF4DAB">
      <w:r>
        <w:t>T</w:t>
      </w:r>
      <w:r w:rsidR="001821DA">
        <w:t xml:space="preserve">he ME </w:t>
      </w:r>
      <w:r w:rsidR="00083A10">
        <w:t>should</w:t>
      </w:r>
      <w:r w:rsidR="001821DA">
        <w:t xml:space="preserve"> be able to</w:t>
      </w:r>
      <w:r w:rsidR="00E149D1">
        <w:t>:</w:t>
      </w:r>
    </w:p>
    <w:p w14:paraId="3A7B372B" w14:textId="7D632072" w:rsidR="00E149D1" w:rsidRDefault="00C5434F" w:rsidP="00C5434F">
      <w:pPr>
        <w:pStyle w:val="B10"/>
      </w:pPr>
      <w:r w:rsidRPr="003C7924">
        <w:rPr>
          <w:lang w:val="en-US"/>
        </w:rPr>
        <w:t>-</w:t>
      </w:r>
      <w:r>
        <w:rPr>
          <w:lang w:val="en-US"/>
        </w:rPr>
        <w:tab/>
      </w:r>
      <w:r w:rsidR="00E149D1">
        <w:t xml:space="preserve">retrieve </w:t>
      </w:r>
      <w:r w:rsidR="00966C9B">
        <w:t xml:space="preserve">from the UICC </w:t>
      </w:r>
      <w:r w:rsidR="00E149D1">
        <w:t>the elements (</w:t>
      </w:r>
      <w:r w:rsidR="00966C9B">
        <w:t xml:space="preserve">i.e. </w:t>
      </w:r>
      <w:r w:rsidR="00E149D1">
        <w:t xml:space="preserve">EAP ID and S-NSSAI) involved in the </w:t>
      </w:r>
      <w:r w:rsidR="00ED11A4">
        <w:t xml:space="preserve">NSSAA </w:t>
      </w:r>
      <w:r w:rsidR="00E149D1">
        <w:t>procedure</w:t>
      </w:r>
    </w:p>
    <w:p w14:paraId="186ADC73" w14:textId="5E0EAC11" w:rsidR="004B5A5E" w:rsidRDefault="00C5434F" w:rsidP="00C5434F">
      <w:pPr>
        <w:pStyle w:val="B10"/>
      </w:pPr>
      <w:r w:rsidRPr="003C7924">
        <w:rPr>
          <w:lang w:val="en-US"/>
        </w:rPr>
        <w:t>-</w:t>
      </w:r>
      <w:r>
        <w:rPr>
          <w:lang w:val="en-US"/>
        </w:rPr>
        <w:tab/>
      </w:r>
      <w:r w:rsidR="00E149D1">
        <w:t xml:space="preserve">use </w:t>
      </w:r>
      <w:r w:rsidR="002756F8">
        <w:t xml:space="preserve">the EAP framework implemented by the UICC </w:t>
      </w:r>
      <w:r w:rsidR="00E149D1">
        <w:t>to complete the NSSAA procedure</w:t>
      </w:r>
    </w:p>
    <w:p w14:paraId="7E755F25" w14:textId="7CB4CD2E" w:rsidR="004B5A5E" w:rsidRDefault="005932E4" w:rsidP="004B5A5E">
      <w:pPr>
        <w:pStyle w:val="Heading2"/>
      </w:pPr>
      <w:r>
        <w:br w:type="page"/>
      </w:r>
      <w:bookmarkStart w:id="37" w:name="_Toc108443341"/>
      <w:bookmarkStart w:id="38" w:name="_Toc113448317"/>
      <w:r w:rsidR="004B5A5E" w:rsidRPr="00BF0CC8">
        <w:lastRenderedPageBreak/>
        <w:t>4</w:t>
      </w:r>
      <w:r w:rsidR="004B5A5E">
        <w:t>.3</w:t>
      </w:r>
      <w:r w:rsidR="003C7924">
        <w:tab/>
      </w:r>
      <w:r w:rsidR="004B5A5E" w:rsidRPr="00BF0CC8">
        <w:t>Solution 1</w:t>
      </w:r>
      <w:bookmarkEnd w:id="37"/>
      <w:bookmarkEnd w:id="38"/>
    </w:p>
    <w:p w14:paraId="77CFF8B0" w14:textId="1B37DE76" w:rsidR="004B5A5E" w:rsidRDefault="004B5A5E" w:rsidP="004B5A5E">
      <w:pPr>
        <w:rPr>
          <w:lang w:val="en-US"/>
        </w:rPr>
      </w:pPr>
      <w:r>
        <w:rPr>
          <w:lang w:val="en-US"/>
        </w:rPr>
        <w:t xml:space="preserve">This solution uses most of the concept defined in </w:t>
      </w:r>
      <w:r w:rsidRPr="00D27405">
        <w:rPr>
          <w:lang w:val="en-US"/>
        </w:rPr>
        <w:t xml:space="preserve">ETSI TS 102 310 </w:t>
      </w:r>
      <w:r>
        <w:rPr>
          <w:lang w:val="en-US"/>
        </w:rPr>
        <w:t>[4]</w:t>
      </w:r>
      <w:r w:rsidRPr="00D27405">
        <w:rPr>
          <w:lang w:val="en-US"/>
        </w:rPr>
        <w:t xml:space="preserve"> </w:t>
      </w:r>
      <w:r>
        <w:rPr>
          <w:lang w:val="en-US"/>
        </w:rPr>
        <w:t>which already specifies the EAP support in the UICC.</w:t>
      </w:r>
    </w:p>
    <w:p w14:paraId="008467A9" w14:textId="447BA7FD" w:rsidR="004B5A5E" w:rsidRDefault="004B5A5E" w:rsidP="004B5A5E">
      <w:pPr>
        <w:rPr>
          <w:lang w:val="en-US"/>
        </w:rPr>
      </w:pPr>
      <w:r>
        <w:rPr>
          <w:lang w:val="en-US"/>
        </w:rPr>
        <w:t xml:space="preserve">The EAP architecture is described in clause 5.1 from </w:t>
      </w:r>
      <w:r w:rsidRPr="00D27405">
        <w:rPr>
          <w:lang w:val="en-US"/>
        </w:rPr>
        <w:t xml:space="preserve">ETSI TS 102 310 </w:t>
      </w:r>
      <w:r>
        <w:rPr>
          <w:lang w:val="en-US"/>
        </w:rPr>
        <w:t>[4].</w:t>
      </w:r>
    </w:p>
    <w:p w14:paraId="72896B46" w14:textId="09885705" w:rsidR="004B5A5E" w:rsidRDefault="004B5A5E" w:rsidP="004B5A5E">
      <w:pPr>
        <w:rPr>
          <w:lang w:val="en-US"/>
        </w:rPr>
      </w:pPr>
      <w:r>
        <w:rPr>
          <w:lang w:val="en-US"/>
        </w:rPr>
        <w:t xml:space="preserve">However </w:t>
      </w:r>
      <w:r w:rsidRPr="00D27405">
        <w:rPr>
          <w:lang w:val="en-US"/>
        </w:rPr>
        <w:t xml:space="preserve">ETSI TS 102 310 </w:t>
      </w:r>
      <w:r>
        <w:rPr>
          <w:lang w:val="en-US"/>
        </w:rPr>
        <w:t>[4] is not fully re-usable as is in the NSSAA context linked to the below points:</w:t>
      </w:r>
    </w:p>
    <w:p w14:paraId="1CE55511" w14:textId="24339569" w:rsidR="004B5A5E" w:rsidRDefault="00C5434F" w:rsidP="00C5434F">
      <w:pPr>
        <w:pStyle w:val="B10"/>
        <w:rPr>
          <w:lang w:val="en-US"/>
        </w:rPr>
      </w:pPr>
      <w:r w:rsidRPr="003C7924">
        <w:rPr>
          <w:lang w:val="en-US"/>
        </w:rPr>
        <w:t>-</w:t>
      </w:r>
      <w:r>
        <w:rPr>
          <w:lang w:val="en-US"/>
        </w:rPr>
        <w:tab/>
      </w:r>
      <w:r w:rsidR="004B5A5E">
        <w:rPr>
          <w:lang w:val="en-US"/>
        </w:rPr>
        <w:t>EAP clients d</w:t>
      </w:r>
      <w:r w:rsidR="004B5A5E" w:rsidRPr="000031BA">
        <w:rPr>
          <w:lang w:val="en-US"/>
        </w:rPr>
        <w:t xml:space="preserve">iscovery </w:t>
      </w:r>
      <w:r w:rsidR="004B5A5E">
        <w:rPr>
          <w:lang w:val="en-US"/>
        </w:rPr>
        <w:t xml:space="preserve">as specified in </w:t>
      </w:r>
      <w:r w:rsidR="004B5A5E" w:rsidRPr="000031BA">
        <w:rPr>
          <w:lang w:val="en-US"/>
        </w:rPr>
        <w:t>clause 5.2</w:t>
      </w:r>
      <w:r w:rsidR="004B5A5E">
        <w:rPr>
          <w:lang w:val="en-US"/>
        </w:rPr>
        <w:t xml:space="preserve"> from </w:t>
      </w:r>
      <w:r w:rsidR="004B5A5E" w:rsidRPr="00D27405">
        <w:rPr>
          <w:lang w:val="en-US"/>
        </w:rPr>
        <w:t>ETSI TS 102</w:t>
      </w:r>
      <w:r w:rsidR="004B5A5E">
        <w:rPr>
          <w:lang w:val="en-US"/>
        </w:rPr>
        <w:t> </w:t>
      </w:r>
      <w:r w:rsidR="004B5A5E" w:rsidRPr="00D27405">
        <w:rPr>
          <w:lang w:val="en-US"/>
        </w:rPr>
        <w:t xml:space="preserve">310 </w:t>
      </w:r>
      <w:r w:rsidR="004B5A5E">
        <w:rPr>
          <w:lang w:val="en-US"/>
        </w:rPr>
        <w:t>[4] is EAP method oriented when NSSAA service discovery should be independent of EAP method (S-NSSAI based)</w:t>
      </w:r>
    </w:p>
    <w:p w14:paraId="24FD3D20" w14:textId="617C7F43" w:rsidR="004B5A5E" w:rsidRDefault="00C5434F" w:rsidP="00C5434F">
      <w:pPr>
        <w:pStyle w:val="B10"/>
        <w:rPr>
          <w:lang w:val="en-US"/>
        </w:rPr>
      </w:pPr>
      <w:r w:rsidRPr="003C7924">
        <w:rPr>
          <w:lang w:val="en-US"/>
        </w:rPr>
        <w:t>-</w:t>
      </w:r>
      <w:r>
        <w:rPr>
          <w:lang w:val="en-US"/>
        </w:rPr>
        <w:tab/>
      </w:r>
      <w:r w:rsidR="004B5A5E">
        <w:rPr>
          <w:lang w:val="en-US"/>
        </w:rPr>
        <w:t xml:space="preserve">Elementary files as specified in clause 7 from </w:t>
      </w:r>
      <w:r w:rsidR="004B5A5E" w:rsidRPr="00D27405">
        <w:rPr>
          <w:lang w:val="en-US"/>
        </w:rPr>
        <w:t>ETSI TS 102</w:t>
      </w:r>
      <w:r w:rsidR="004B5A5E">
        <w:rPr>
          <w:lang w:val="en-US"/>
        </w:rPr>
        <w:t> </w:t>
      </w:r>
      <w:r w:rsidR="004B5A5E" w:rsidRPr="00D27405">
        <w:rPr>
          <w:lang w:val="en-US"/>
        </w:rPr>
        <w:t xml:space="preserve">310 </w:t>
      </w:r>
      <w:r w:rsidR="004B5A5E">
        <w:rPr>
          <w:lang w:val="en-US"/>
        </w:rPr>
        <w:t>[4]</w:t>
      </w:r>
      <w:r w:rsidR="004B5A5E" w:rsidRPr="00D27405">
        <w:rPr>
          <w:lang w:val="en-US"/>
        </w:rPr>
        <w:t xml:space="preserve"> </w:t>
      </w:r>
      <w:r w:rsidR="004B5A5E">
        <w:rPr>
          <w:lang w:val="en-US"/>
        </w:rPr>
        <w:t>are not needed in NSSAA context where only EAP Identifier and S-NSSAI information are necessary</w:t>
      </w:r>
    </w:p>
    <w:p w14:paraId="221EC733" w14:textId="77777777" w:rsidR="004B5A5E" w:rsidRDefault="004B5A5E" w:rsidP="004B5A5E">
      <w:pPr>
        <w:rPr>
          <w:lang w:val="en-US"/>
        </w:rPr>
      </w:pPr>
      <w:r>
        <w:rPr>
          <w:lang w:val="en-US"/>
        </w:rPr>
        <w:t>The solution consist in:</w:t>
      </w:r>
    </w:p>
    <w:p w14:paraId="11CCA973" w14:textId="61E8621B" w:rsidR="004B5A5E" w:rsidRDefault="00C5434F" w:rsidP="00C5434F">
      <w:pPr>
        <w:pStyle w:val="B10"/>
        <w:rPr>
          <w:lang w:val="en-US"/>
        </w:rPr>
      </w:pPr>
      <w:r w:rsidRPr="003C7924">
        <w:rPr>
          <w:lang w:val="en-US"/>
        </w:rPr>
        <w:t>-</w:t>
      </w:r>
      <w:r>
        <w:rPr>
          <w:lang w:val="en-US"/>
        </w:rPr>
        <w:tab/>
      </w:r>
      <w:r w:rsidR="004B5A5E" w:rsidRPr="006D4285">
        <w:rPr>
          <w:lang w:val="en-US"/>
        </w:rPr>
        <w:t>the UICC capable of supporting one or multiple NSSAA applications handling each a dedicated NSSAA context for each independent slice</w:t>
      </w:r>
    </w:p>
    <w:p w14:paraId="738D63E9" w14:textId="64E6D60E" w:rsidR="004B5A5E" w:rsidRDefault="00C5434F" w:rsidP="00C5434F">
      <w:pPr>
        <w:pStyle w:val="B10"/>
        <w:rPr>
          <w:lang w:val="en-US"/>
        </w:rPr>
      </w:pPr>
      <w:r w:rsidRPr="003C7924">
        <w:rPr>
          <w:lang w:val="en-US"/>
        </w:rPr>
        <w:t>-</w:t>
      </w:r>
      <w:r>
        <w:rPr>
          <w:lang w:val="en-US"/>
        </w:rPr>
        <w:tab/>
      </w:r>
      <w:r w:rsidR="004B5A5E">
        <w:rPr>
          <w:lang w:val="en-US"/>
        </w:rPr>
        <w:t xml:space="preserve">the </w:t>
      </w:r>
      <w:r w:rsidR="004B5A5E" w:rsidRPr="006D4285">
        <w:rPr>
          <w:lang w:val="en-US"/>
        </w:rPr>
        <w:t xml:space="preserve">NSSAA </w:t>
      </w:r>
      <w:r w:rsidR="004B5A5E">
        <w:rPr>
          <w:lang w:val="en-US"/>
        </w:rPr>
        <w:t>application discovery is based on the identification of supported S-NSSAI by a given NSSA application and retrieval of associated EAP identifier</w:t>
      </w:r>
    </w:p>
    <w:p w14:paraId="123ED842" w14:textId="680BB26D" w:rsidR="004B5A5E" w:rsidRPr="006D4285" w:rsidRDefault="00C5434F" w:rsidP="00C5434F">
      <w:pPr>
        <w:pStyle w:val="B10"/>
        <w:rPr>
          <w:lang w:val="en-US"/>
        </w:rPr>
      </w:pPr>
      <w:r w:rsidRPr="003C7924">
        <w:rPr>
          <w:lang w:val="en-US"/>
        </w:rPr>
        <w:t>-</w:t>
      </w:r>
      <w:r>
        <w:rPr>
          <w:lang w:val="en-US"/>
        </w:rPr>
        <w:tab/>
      </w:r>
      <w:r w:rsidR="004B5A5E">
        <w:rPr>
          <w:lang w:val="en-US"/>
        </w:rPr>
        <w:t xml:space="preserve">the </w:t>
      </w:r>
      <w:r w:rsidR="004B5A5E" w:rsidRPr="006D4285">
        <w:rPr>
          <w:lang w:val="en-US"/>
        </w:rPr>
        <w:t xml:space="preserve">NSSAA </w:t>
      </w:r>
      <w:r w:rsidR="004B5A5E">
        <w:rPr>
          <w:lang w:val="en-US"/>
        </w:rPr>
        <w:t xml:space="preserve">application is responsible for handling the EAP messages exchanged with EAP authentication server for a given </w:t>
      </w:r>
      <w:r w:rsidR="004B5A5E" w:rsidRPr="006D4285">
        <w:rPr>
          <w:lang w:val="en-US"/>
        </w:rPr>
        <w:t xml:space="preserve">NSSAA </w:t>
      </w:r>
      <w:r w:rsidR="004B5A5E">
        <w:rPr>
          <w:lang w:val="en-US"/>
        </w:rPr>
        <w:t xml:space="preserve">session via the ME </w:t>
      </w:r>
    </w:p>
    <w:p w14:paraId="0FFB2423" w14:textId="77777777" w:rsidR="004B5A5E" w:rsidRPr="0077202E" w:rsidRDefault="004B5A5E" w:rsidP="004B5A5E">
      <w:pPr>
        <w:rPr>
          <w:lang w:val="en-US"/>
        </w:rPr>
      </w:pPr>
      <w:r>
        <w:rPr>
          <w:lang w:val="en-US"/>
        </w:rPr>
        <w:t>The following clauses detail how to address the key issues from clause 4.2.</w:t>
      </w:r>
      <w:bookmarkStart w:id="39" w:name="startOfAnnexes"/>
      <w:bookmarkEnd w:id="39"/>
    </w:p>
    <w:p w14:paraId="5269769F" w14:textId="5BA2D12E" w:rsidR="004B5A5E" w:rsidRDefault="004B5A5E" w:rsidP="004B5A5E">
      <w:pPr>
        <w:pStyle w:val="Heading3"/>
      </w:pPr>
      <w:bookmarkStart w:id="40" w:name="_Toc108443342"/>
      <w:bookmarkStart w:id="41" w:name="_Toc113448318"/>
      <w:r w:rsidRPr="00BF0CC8">
        <w:t>4.</w:t>
      </w:r>
      <w:r>
        <w:t>3.1</w:t>
      </w:r>
      <w:r w:rsidR="003C7924">
        <w:tab/>
      </w:r>
      <w:r>
        <w:t>Multiple NSSAA contexts</w:t>
      </w:r>
      <w:bookmarkEnd w:id="40"/>
      <w:bookmarkEnd w:id="41"/>
    </w:p>
    <w:p w14:paraId="32F8A0A8" w14:textId="77777777" w:rsidR="004B5A5E" w:rsidRDefault="004B5A5E" w:rsidP="004B5A5E">
      <w:r w:rsidRPr="00BF0CC8">
        <w:t>AAA</w:t>
      </w:r>
      <w:r>
        <w:noBreakHyphen/>
      </w:r>
      <w:r w:rsidRPr="00BF0CC8">
        <w:t>S</w:t>
      </w:r>
      <w:r>
        <w:t xml:space="preserve"> belongs to 3</w:t>
      </w:r>
      <w:r w:rsidRPr="001B040B">
        <w:rPr>
          <w:vertAlign w:val="superscript"/>
        </w:rPr>
        <w:t>rd</w:t>
      </w:r>
      <w:r>
        <w:t xml:space="preserve"> party and authentication to the </w:t>
      </w:r>
      <w:r w:rsidRPr="00BF0CC8">
        <w:t>AAA</w:t>
      </w:r>
      <w:r>
        <w:noBreakHyphen/>
      </w:r>
      <w:r w:rsidRPr="00BF0CC8">
        <w:t>S</w:t>
      </w:r>
      <w:r>
        <w:t xml:space="preserve"> is isolated from network access authentication. </w:t>
      </w:r>
    </w:p>
    <w:p w14:paraId="07382048" w14:textId="77777777" w:rsidR="004B5A5E" w:rsidRDefault="004B5A5E" w:rsidP="004B5A5E">
      <w:r>
        <w:t>In this solution, the isolation in the UICC between NSSAA authentication and USIM authentication is achieved with a new application: the ′NSSAA application′.</w:t>
      </w:r>
    </w:p>
    <w:p w14:paraId="0F3B1611" w14:textId="77777777" w:rsidR="004B5A5E" w:rsidRDefault="004B5A5E" w:rsidP="004B5A5E">
      <w:r>
        <w:t>A NSSAA application supports the NSSAA procedure for a given list of S-NSSAI.</w:t>
      </w:r>
    </w:p>
    <w:p w14:paraId="68CA4E95" w14:textId="77777777" w:rsidR="004B5A5E" w:rsidRDefault="004B5A5E" w:rsidP="004B5A5E">
      <w:r>
        <w:t>The NSSAA context enables the ME to associate a slice requiring a NSSAA with a given NSSAA application supporting the S-NSSAI of this slice.</w:t>
      </w:r>
    </w:p>
    <w:p w14:paraId="3435A41D" w14:textId="77777777" w:rsidR="004B5A5E" w:rsidRPr="00E47559" w:rsidRDefault="004B5A5E" w:rsidP="004B5A5E">
      <w:r>
        <w:t xml:space="preserve">The ME may access to more than one slice at the same time with different </w:t>
      </w:r>
      <w:r w:rsidRPr="00BF0CC8">
        <w:t>AAA</w:t>
      </w:r>
      <w:r>
        <w:noBreakHyphen/>
      </w:r>
      <w:r w:rsidRPr="00BF0CC8">
        <w:t>S</w:t>
      </w:r>
      <w:r>
        <w:t>. This solution allows more than one NSSAA application(s) be active simultaneously in the UICC.</w:t>
      </w:r>
    </w:p>
    <w:p w14:paraId="4650BEBF" w14:textId="7A720D30" w:rsidR="004B5A5E" w:rsidRPr="00BF0CC8" w:rsidRDefault="004B5A5E" w:rsidP="004B5A5E">
      <w:pPr>
        <w:pStyle w:val="Heading3"/>
      </w:pPr>
      <w:bookmarkStart w:id="42" w:name="_Toc108443343"/>
      <w:bookmarkStart w:id="43" w:name="_Toc113448319"/>
      <w:r w:rsidRPr="00BF0CC8">
        <w:t>4.</w:t>
      </w:r>
      <w:r>
        <w:t>3.2</w:t>
      </w:r>
      <w:r w:rsidR="003C7924">
        <w:tab/>
      </w:r>
      <w:r w:rsidRPr="00BF0CC8">
        <w:t>Discovery of the supported features</w:t>
      </w:r>
      <w:bookmarkEnd w:id="42"/>
      <w:bookmarkEnd w:id="43"/>
      <w:r w:rsidRPr="00BF0CC8">
        <w:t xml:space="preserve"> </w:t>
      </w:r>
    </w:p>
    <w:p w14:paraId="22B27F9A" w14:textId="794A42E1" w:rsidR="004B5A5E" w:rsidRPr="00BF0CC8" w:rsidRDefault="004B5A5E" w:rsidP="004B5A5E">
      <w:bookmarkStart w:id="44" w:name="_Toc285950980"/>
      <w:bookmarkStart w:id="45" w:name="_Toc277936997"/>
      <w:r w:rsidRPr="00BF0CC8">
        <w:t xml:space="preserve">As defined </w:t>
      </w:r>
      <w:r>
        <w:t>in</w:t>
      </w:r>
      <w:r w:rsidRPr="00BF0CC8">
        <w:t xml:space="preserve"> TS 31.101 </w:t>
      </w:r>
      <w:r w:rsidR="00606071">
        <w:t>[5]</w:t>
      </w:r>
      <w:r>
        <w:t xml:space="preserve">, the ME reads the </w:t>
      </w:r>
      <w:r w:rsidRPr="00BF0CC8">
        <w:t>EF</w:t>
      </w:r>
      <w:r w:rsidRPr="00BF0CC8">
        <w:rPr>
          <w:vertAlign w:val="subscript"/>
        </w:rPr>
        <w:t>DIR</w:t>
      </w:r>
      <w:r w:rsidRPr="00BF0CC8">
        <w:t xml:space="preserve"> to identify </w:t>
      </w:r>
      <w:r>
        <w:t xml:space="preserve">the appropriate </w:t>
      </w:r>
      <w:r w:rsidRPr="00BF0CC8">
        <w:t>application</w:t>
      </w:r>
      <w:r>
        <w:t>(s) to select and use</w:t>
      </w:r>
      <w:r w:rsidRPr="00BF0CC8">
        <w:t>.</w:t>
      </w:r>
    </w:p>
    <w:p w14:paraId="34D60519" w14:textId="19492AEA" w:rsidR="004B5A5E" w:rsidRPr="00BF0CC8" w:rsidRDefault="004B5A5E" w:rsidP="004B5A5E">
      <w:r>
        <w:t>This solution, s</w:t>
      </w:r>
      <w:r w:rsidRPr="00BF0CC8">
        <w:t xml:space="preserve">imilarly to </w:t>
      </w:r>
      <w:r w:rsidR="00816A4A">
        <w:t>'</w:t>
      </w:r>
      <w:r w:rsidRPr="00BF0CC8">
        <w:t>3GPP USIM (non-IMSI SUPI Type)</w:t>
      </w:r>
      <w:r w:rsidR="00816A4A">
        <w:t>'</w:t>
      </w:r>
      <w:r w:rsidRPr="00BF0CC8">
        <w:t xml:space="preserve"> </w:t>
      </w:r>
      <w:r>
        <w:t xml:space="preserve">principle </w:t>
      </w:r>
      <w:r w:rsidRPr="00BF0CC8">
        <w:t>introduc</w:t>
      </w:r>
      <w:r>
        <w:t>ed in C6-xxxxx</w:t>
      </w:r>
      <w:r w:rsidRPr="00BF0CC8">
        <w:t xml:space="preserve">, </w:t>
      </w:r>
      <w:r>
        <w:t xml:space="preserve">defines </w:t>
      </w:r>
      <w:r w:rsidRPr="00BF0CC8">
        <w:t xml:space="preserve">a new 3GPP Application Code for </w:t>
      </w:r>
      <w:r w:rsidR="00816A4A">
        <w:t>'</w:t>
      </w:r>
      <w:r w:rsidRPr="00BF0CC8">
        <w:t xml:space="preserve">NSSAA </w:t>
      </w:r>
      <w:r>
        <w:t>support</w:t>
      </w:r>
      <w:r w:rsidR="00816A4A">
        <w:t>'</w:t>
      </w:r>
      <w:r>
        <w:t xml:space="preserve"> </w:t>
      </w:r>
      <w:r w:rsidRPr="00BF0CC8">
        <w:t xml:space="preserve">to identify </w:t>
      </w:r>
      <w:r>
        <w:t xml:space="preserve">the </w:t>
      </w:r>
      <w:r w:rsidRPr="00BF0CC8">
        <w:t>application</w:t>
      </w:r>
      <w:r>
        <w:t>(s)</w:t>
      </w:r>
      <w:r w:rsidRPr="00BF0CC8">
        <w:t xml:space="preserve"> i</w:t>
      </w:r>
      <w:r>
        <w:t>n</w:t>
      </w:r>
      <w:r w:rsidRPr="00BF0CC8">
        <w:t xml:space="preserve"> </w:t>
      </w:r>
      <w:r>
        <w:t xml:space="preserve">the </w:t>
      </w:r>
      <w:r w:rsidRPr="00BF0CC8">
        <w:t xml:space="preserve">UICC </w:t>
      </w:r>
      <w:r>
        <w:t xml:space="preserve">supporting </w:t>
      </w:r>
      <w:r w:rsidRPr="00BF0CC8">
        <w:t>NSSAA</w:t>
      </w:r>
      <w:r>
        <w:t xml:space="preserve"> procedure</w:t>
      </w:r>
      <w:r w:rsidRPr="00BF0CC8">
        <w:t>.</w:t>
      </w:r>
    </w:p>
    <w:p w14:paraId="118E54DF" w14:textId="46C9376F" w:rsidR="004B5A5E" w:rsidRDefault="004B5A5E" w:rsidP="004B5A5E">
      <w:r>
        <w:t>In case of more than one applications in EF</w:t>
      </w:r>
      <w:r w:rsidRPr="00C4656D">
        <w:rPr>
          <w:vertAlign w:val="subscript"/>
        </w:rPr>
        <w:t>DIR</w:t>
      </w:r>
      <w:r>
        <w:t xml:space="preserve"> are available with </w:t>
      </w:r>
      <w:r w:rsidR="00816A4A">
        <w:t>'</w:t>
      </w:r>
      <w:r>
        <w:t>NSSAA support</w:t>
      </w:r>
      <w:r w:rsidR="00816A4A">
        <w:t>'</w:t>
      </w:r>
      <w:r>
        <w:t xml:space="preserve"> 3GPP Application Code</w:t>
      </w:r>
      <w:r w:rsidRPr="00BF0CC8">
        <w:t>, the ME retrieve</w:t>
      </w:r>
      <w:r>
        <w:t>s</w:t>
      </w:r>
      <w:r w:rsidRPr="00BF0CC8">
        <w:t xml:space="preserve"> </w:t>
      </w:r>
      <w:r>
        <w:t xml:space="preserve">the </w:t>
      </w:r>
      <w:r w:rsidRPr="00BF0CC8">
        <w:t xml:space="preserve">supported </w:t>
      </w:r>
      <w:r>
        <w:t>S-</w:t>
      </w:r>
      <w:r w:rsidRPr="00BF0CC8">
        <w:t xml:space="preserve">NSSAI </w:t>
      </w:r>
      <w:r>
        <w:t>list (see clause 4.3.1.1) from each NSSAA application in EF</w:t>
      </w:r>
      <w:r w:rsidRPr="00A84DF8">
        <w:rPr>
          <w:vertAlign w:val="subscript"/>
        </w:rPr>
        <w:t>DIR</w:t>
      </w:r>
      <w:r>
        <w:t xml:space="preserve"> and the ME can create a NSSAA context with corresponding NSSAA application.</w:t>
      </w:r>
    </w:p>
    <w:p w14:paraId="1C5A98C0" w14:textId="77777777" w:rsidR="004B5A5E" w:rsidRDefault="004B5A5E" w:rsidP="004B5A5E">
      <w:r>
        <w:t xml:space="preserve">For each NSSAA context, the ME retrieves the </w:t>
      </w:r>
      <w:r w:rsidRPr="00BF0CC8">
        <w:t>EAP Identifier</w:t>
      </w:r>
      <w:r>
        <w:t xml:space="preserve"> (see clause 4.3.1.2) used in the corresponding NSSAA procedure.</w:t>
      </w:r>
    </w:p>
    <w:p w14:paraId="5AA2B7E5" w14:textId="5E7C70C1" w:rsidR="004B5A5E" w:rsidRPr="00BF0CC8" w:rsidRDefault="004B5A5E" w:rsidP="00C5434F">
      <w:pPr>
        <w:pStyle w:val="NO"/>
      </w:pPr>
      <w:r>
        <w:t>N</w:t>
      </w:r>
      <w:r w:rsidR="00C5434F">
        <w:t>OTE</w:t>
      </w:r>
      <w:r>
        <w:t>: S-NSSAI lists from any NSSAA application are disjoint (do not contain common S-NSSAI).</w:t>
      </w:r>
    </w:p>
    <w:p w14:paraId="2F75A43C" w14:textId="0A0AEBE3" w:rsidR="004B5A5E" w:rsidRPr="00BF0CC8" w:rsidRDefault="004B5A5E" w:rsidP="004B5A5E">
      <w:pPr>
        <w:pStyle w:val="Heading4"/>
      </w:pPr>
      <w:bookmarkStart w:id="46" w:name="_Toc108443344"/>
      <w:bookmarkStart w:id="47" w:name="_Toc113448320"/>
      <w:r w:rsidRPr="00BF0CC8">
        <w:t>4.</w:t>
      </w:r>
      <w:r>
        <w:t>3</w:t>
      </w:r>
      <w:r w:rsidRPr="00BF0CC8">
        <w:t>.</w:t>
      </w:r>
      <w:r>
        <w:t>2</w:t>
      </w:r>
      <w:r w:rsidRPr="00BF0CC8">
        <w:t>.</w:t>
      </w:r>
      <w:r>
        <w:t>1</w:t>
      </w:r>
      <w:r w:rsidRPr="00BF0CC8">
        <w:tab/>
      </w:r>
      <w:bookmarkEnd w:id="44"/>
      <w:bookmarkEnd w:id="45"/>
      <w:r w:rsidRPr="00BF0CC8">
        <w:t>EAP Identifier</w:t>
      </w:r>
      <w:bookmarkEnd w:id="46"/>
      <w:bookmarkEnd w:id="47"/>
    </w:p>
    <w:p w14:paraId="4F2A55AE" w14:textId="77777777" w:rsidR="004B5A5E" w:rsidRPr="00BF0CC8" w:rsidRDefault="004B5A5E" w:rsidP="004B5A5E">
      <w:r w:rsidRPr="00BF0CC8">
        <w:t xml:space="preserve">The EAP Identifier used during the </w:t>
      </w:r>
      <w:r>
        <w:t xml:space="preserve">NSSAA </w:t>
      </w:r>
      <w:r w:rsidRPr="00BF0CC8">
        <w:t xml:space="preserve">procedure </w:t>
      </w:r>
      <w:r>
        <w:t xml:space="preserve">is </w:t>
      </w:r>
      <w:r w:rsidRPr="00BF0CC8">
        <w:t xml:space="preserve">defined at </w:t>
      </w:r>
      <w:r>
        <w:t xml:space="preserve">NSSAA </w:t>
      </w:r>
      <w:r w:rsidRPr="00BF0CC8">
        <w:t>application level to be retrieve</w:t>
      </w:r>
      <w:r>
        <w:t>d</w:t>
      </w:r>
      <w:r w:rsidRPr="00BF0CC8">
        <w:t xml:space="preserve"> and used by the ME.</w:t>
      </w:r>
    </w:p>
    <w:p w14:paraId="2625E3C8" w14:textId="17269301" w:rsidR="004B5A5E" w:rsidRPr="00BF0CC8" w:rsidRDefault="004B5A5E" w:rsidP="004B5A5E">
      <w:pPr>
        <w:pStyle w:val="Heading5"/>
      </w:pPr>
      <w:bookmarkStart w:id="48" w:name="_Toc108443345"/>
      <w:bookmarkStart w:id="49" w:name="_Toc113448321"/>
      <w:r w:rsidRPr="00BF0CC8">
        <w:lastRenderedPageBreak/>
        <w:t>4.</w:t>
      </w:r>
      <w:r>
        <w:t>3</w:t>
      </w:r>
      <w:r w:rsidRPr="00BF0CC8">
        <w:t>.</w:t>
      </w:r>
      <w:r>
        <w:t>2</w:t>
      </w:r>
      <w:r w:rsidRPr="00BF0CC8">
        <w:t>.</w:t>
      </w:r>
      <w:r>
        <w:t>1</w:t>
      </w:r>
      <w:r w:rsidRPr="00BF0CC8">
        <w:t>.1</w:t>
      </w:r>
      <w:r w:rsidRPr="00BF0CC8">
        <w:tab/>
        <w:t>EF</w:t>
      </w:r>
      <w:r w:rsidRPr="00BF0CC8">
        <w:rPr>
          <w:vertAlign w:val="subscript"/>
        </w:rPr>
        <w:t>EAP-ID</w:t>
      </w:r>
      <w:r w:rsidRPr="00BF0CC8">
        <w:t xml:space="preserve"> (EAP Identifier)</w:t>
      </w:r>
      <w:bookmarkEnd w:id="48"/>
      <w:bookmarkEnd w:id="49"/>
    </w:p>
    <w:p w14:paraId="16A034E5" w14:textId="77777777" w:rsidR="004B5A5E" w:rsidRPr="00BF0CC8" w:rsidRDefault="004B5A5E" w:rsidP="004B5A5E">
      <w:r w:rsidRPr="00BF0CC8">
        <w:t xml:space="preserve">This EF </w:t>
      </w:r>
      <w:r>
        <w:t>is</w:t>
      </w:r>
      <w:r w:rsidRPr="00BF0CC8">
        <w:t xml:space="preserve"> available at application level</w:t>
      </w:r>
      <w:r>
        <w:t xml:space="preserve"> of any NSSAA application</w:t>
      </w:r>
      <w:r w:rsidRPr="00BF0CC8">
        <w:t>.</w:t>
      </w:r>
    </w:p>
    <w:p w14:paraId="1B19E260" w14:textId="391E0F4B" w:rsidR="004B5A5E" w:rsidRDefault="004B5A5E" w:rsidP="004B5A5E">
      <w:r w:rsidRPr="00BF0CC8">
        <w:t xml:space="preserve">This EF contains the EAP </w:t>
      </w:r>
      <w:r>
        <w:t>Identifier</w:t>
      </w:r>
      <w:r w:rsidRPr="00BF0CC8">
        <w:t>.</w:t>
      </w:r>
    </w:p>
    <w:p w14:paraId="513D867D" w14:textId="77777777" w:rsidR="00DC777B" w:rsidRPr="00BF0CC8"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F0CC8" w14:paraId="7331644E" w14:textId="77777777" w:rsidTr="006133A1">
        <w:trPr>
          <w:trHeight w:val="240"/>
        </w:trPr>
        <w:tc>
          <w:tcPr>
            <w:tcW w:w="2693" w:type="dxa"/>
            <w:gridSpan w:val="2"/>
          </w:tcPr>
          <w:p w14:paraId="4B0E44A8" w14:textId="77777777" w:rsidR="004B5A5E" w:rsidRPr="00BF0CC8" w:rsidRDefault="004B5A5E" w:rsidP="006133A1">
            <w:pPr>
              <w:pStyle w:val="TAC"/>
            </w:pPr>
            <w:r w:rsidRPr="00BF0CC8">
              <w:t>Identifier: '6F0</w:t>
            </w:r>
            <w:r>
              <w:t>1</w:t>
            </w:r>
            <w:r w:rsidRPr="00BF0CC8">
              <w:t>'</w:t>
            </w:r>
          </w:p>
        </w:tc>
        <w:tc>
          <w:tcPr>
            <w:tcW w:w="3261" w:type="dxa"/>
            <w:gridSpan w:val="3"/>
          </w:tcPr>
          <w:p w14:paraId="7D6CBB51" w14:textId="77777777" w:rsidR="004B5A5E" w:rsidRPr="00BF0CC8" w:rsidRDefault="004B5A5E" w:rsidP="006133A1">
            <w:pPr>
              <w:pStyle w:val="TAC"/>
            </w:pPr>
            <w:r w:rsidRPr="00BF0CC8">
              <w:t>Structure: transparent</w:t>
            </w:r>
          </w:p>
        </w:tc>
        <w:tc>
          <w:tcPr>
            <w:tcW w:w="1558" w:type="dxa"/>
            <w:gridSpan w:val="2"/>
          </w:tcPr>
          <w:p w14:paraId="4F5B0DE8" w14:textId="77777777" w:rsidR="004B5A5E" w:rsidRPr="00BF0CC8" w:rsidRDefault="004B5A5E" w:rsidP="006133A1">
            <w:pPr>
              <w:pStyle w:val="TAC"/>
            </w:pPr>
            <w:r w:rsidRPr="00BF0CC8">
              <w:t>Mandatory</w:t>
            </w:r>
          </w:p>
        </w:tc>
      </w:tr>
      <w:tr w:rsidR="004B5A5E" w:rsidRPr="00BF0CC8" w14:paraId="293E0AA3" w14:textId="77777777" w:rsidTr="006133A1">
        <w:trPr>
          <w:trHeight w:val="240"/>
        </w:trPr>
        <w:tc>
          <w:tcPr>
            <w:tcW w:w="3686" w:type="dxa"/>
            <w:gridSpan w:val="3"/>
          </w:tcPr>
          <w:p w14:paraId="48E1FB2C" w14:textId="77777777" w:rsidR="004B5A5E" w:rsidRPr="00BF0CC8" w:rsidRDefault="004B5A5E" w:rsidP="006133A1">
            <w:pPr>
              <w:pStyle w:val="TAC"/>
            </w:pPr>
            <w:r w:rsidRPr="00BF0CC8">
              <w:t>SFI: '0</w:t>
            </w:r>
            <w:r>
              <w:t>1</w:t>
            </w:r>
            <w:r w:rsidRPr="00BF0CC8">
              <w:t>'</w:t>
            </w:r>
          </w:p>
        </w:tc>
        <w:tc>
          <w:tcPr>
            <w:tcW w:w="3826" w:type="dxa"/>
            <w:gridSpan w:val="4"/>
          </w:tcPr>
          <w:p w14:paraId="206DA41F" w14:textId="77777777" w:rsidR="004B5A5E" w:rsidRPr="00BF0CC8" w:rsidRDefault="004B5A5E" w:rsidP="006133A1">
            <w:pPr>
              <w:pStyle w:val="TAC"/>
            </w:pPr>
          </w:p>
        </w:tc>
      </w:tr>
      <w:tr w:rsidR="004B5A5E" w:rsidRPr="00BF0CC8" w14:paraId="250E8433" w14:textId="77777777" w:rsidTr="006133A1">
        <w:trPr>
          <w:trHeight w:val="240"/>
        </w:trPr>
        <w:tc>
          <w:tcPr>
            <w:tcW w:w="3686" w:type="dxa"/>
            <w:gridSpan w:val="3"/>
          </w:tcPr>
          <w:p w14:paraId="4C2ACCBB" w14:textId="77777777" w:rsidR="004B5A5E" w:rsidRPr="00BF0CC8" w:rsidRDefault="004B5A5E" w:rsidP="006133A1">
            <w:pPr>
              <w:pStyle w:val="TAC"/>
            </w:pPr>
            <w:r w:rsidRPr="00BF0CC8">
              <w:t>File size: X bytes</w:t>
            </w:r>
          </w:p>
        </w:tc>
        <w:tc>
          <w:tcPr>
            <w:tcW w:w="3826" w:type="dxa"/>
            <w:gridSpan w:val="4"/>
          </w:tcPr>
          <w:p w14:paraId="20FD00A5" w14:textId="77777777" w:rsidR="004B5A5E" w:rsidRPr="00BF0CC8" w:rsidRDefault="004B5A5E" w:rsidP="006133A1">
            <w:pPr>
              <w:pStyle w:val="TAC"/>
            </w:pPr>
            <w:r w:rsidRPr="00BF0CC8">
              <w:t>Update activity: low</w:t>
            </w:r>
          </w:p>
        </w:tc>
      </w:tr>
      <w:tr w:rsidR="004B5A5E" w:rsidRPr="00BF0CC8" w14:paraId="4149CE91" w14:textId="77777777" w:rsidTr="006133A1">
        <w:trPr>
          <w:trHeight w:val="240"/>
        </w:trPr>
        <w:tc>
          <w:tcPr>
            <w:tcW w:w="7512" w:type="dxa"/>
            <w:gridSpan w:val="7"/>
          </w:tcPr>
          <w:p w14:paraId="38F24C3B" w14:textId="77777777" w:rsidR="004B5A5E" w:rsidRPr="00BF0CC8" w:rsidRDefault="004B5A5E" w:rsidP="006133A1">
            <w:pPr>
              <w:pStyle w:val="TAC"/>
              <w:tabs>
                <w:tab w:val="left" w:pos="601"/>
                <w:tab w:val="left" w:pos="3153"/>
              </w:tabs>
              <w:spacing w:before="120"/>
              <w:jc w:val="left"/>
            </w:pPr>
            <w:r w:rsidRPr="00BF0CC8">
              <w:t>Access Conditions:</w:t>
            </w:r>
          </w:p>
          <w:p w14:paraId="426333A6" w14:textId="77777777" w:rsidR="004B5A5E" w:rsidRPr="00BF0CC8" w:rsidRDefault="004B5A5E" w:rsidP="006133A1">
            <w:pPr>
              <w:pStyle w:val="TAC"/>
              <w:tabs>
                <w:tab w:val="left" w:pos="601"/>
                <w:tab w:val="left" w:pos="3153"/>
              </w:tabs>
              <w:jc w:val="left"/>
            </w:pPr>
            <w:r w:rsidRPr="00BF0CC8">
              <w:tab/>
              <w:t>READ</w:t>
            </w:r>
            <w:r w:rsidRPr="00BF0CC8">
              <w:tab/>
              <w:t>PIN</w:t>
            </w:r>
          </w:p>
          <w:p w14:paraId="72C13454" w14:textId="77777777" w:rsidR="004B5A5E" w:rsidRPr="00BF0CC8" w:rsidRDefault="004B5A5E" w:rsidP="006133A1">
            <w:pPr>
              <w:pStyle w:val="TAC"/>
              <w:tabs>
                <w:tab w:val="left" w:pos="601"/>
                <w:tab w:val="left" w:pos="3153"/>
              </w:tabs>
              <w:jc w:val="left"/>
            </w:pPr>
            <w:r w:rsidRPr="00BF0CC8">
              <w:tab/>
              <w:t>UPDATE</w:t>
            </w:r>
            <w:r w:rsidRPr="00BF0CC8">
              <w:tab/>
              <w:t>ADM</w:t>
            </w:r>
          </w:p>
          <w:p w14:paraId="7901703A" w14:textId="77777777" w:rsidR="004B5A5E" w:rsidRPr="00BF0CC8" w:rsidRDefault="004B5A5E" w:rsidP="006133A1">
            <w:pPr>
              <w:pStyle w:val="TAC"/>
              <w:tabs>
                <w:tab w:val="left" w:pos="601"/>
                <w:tab w:val="left" w:pos="3153"/>
              </w:tabs>
              <w:jc w:val="left"/>
            </w:pPr>
            <w:r w:rsidRPr="00BF0CC8">
              <w:tab/>
              <w:t>DEACTIVATE</w:t>
            </w:r>
            <w:r w:rsidRPr="00BF0CC8">
              <w:tab/>
              <w:t>ADM</w:t>
            </w:r>
          </w:p>
          <w:p w14:paraId="473B48B2" w14:textId="77777777" w:rsidR="004B5A5E" w:rsidRPr="00BF0CC8" w:rsidRDefault="004B5A5E" w:rsidP="006133A1">
            <w:pPr>
              <w:pStyle w:val="TAC"/>
              <w:tabs>
                <w:tab w:val="left" w:pos="601"/>
                <w:tab w:val="left" w:pos="3153"/>
              </w:tabs>
              <w:jc w:val="left"/>
            </w:pPr>
            <w:r w:rsidRPr="00BF0CC8">
              <w:tab/>
              <w:t>ACTIVATE</w:t>
            </w:r>
            <w:r w:rsidRPr="00BF0CC8">
              <w:tab/>
              <w:t>ADM</w:t>
            </w:r>
          </w:p>
          <w:p w14:paraId="4860B698" w14:textId="77777777" w:rsidR="004B5A5E" w:rsidRPr="00BF0CC8" w:rsidRDefault="004B5A5E" w:rsidP="006133A1">
            <w:pPr>
              <w:pStyle w:val="TAC"/>
              <w:tabs>
                <w:tab w:val="left" w:pos="601"/>
                <w:tab w:val="left" w:pos="3153"/>
              </w:tabs>
              <w:jc w:val="left"/>
            </w:pPr>
          </w:p>
        </w:tc>
      </w:tr>
      <w:tr w:rsidR="004B5A5E" w:rsidRPr="00BF0CC8" w14:paraId="2CD2F387" w14:textId="77777777" w:rsidTr="006133A1">
        <w:trPr>
          <w:trHeight w:val="240"/>
        </w:trPr>
        <w:tc>
          <w:tcPr>
            <w:tcW w:w="1275" w:type="dxa"/>
          </w:tcPr>
          <w:p w14:paraId="4786795A" w14:textId="77777777" w:rsidR="004B5A5E" w:rsidRPr="00BF0CC8" w:rsidRDefault="004B5A5E" w:rsidP="006133A1">
            <w:pPr>
              <w:pStyle w:val="TAC"/>
            </w:pPr>
            <w:r w:rsidRPr="00BF0CC8">
              <w:t>Bytes</w:t>
            </w:r>
          </w:p>
        </w:tc>
        <w:tc>
          <w:tcPr>
            <w:tcW w:w="4112" w:type="dxa"/>
            <w:gridSpan w:val="3"/>
          </w:tcPr>
          <w:p w14:paraId="0CEA4206" w14:textId="77777777" w:rsidR="004B5A5E" w:rsidRPr="00BF0CC8" w:rsidRDefault="004B5A5E" w:rsidP="006133A1">
            <w:pPr>
              <w:pStyle w:val="TAC"/>
            </w:pPr>
            <w:r w:rsidRPr="00BF0CC8">
              <w:t>Description</w:t>
            </w:r>
          </w:p>
        </w:tc>
        <w:tc>
          <w:tcPr>
            <w:tcW w:w="607" w:type="dxa"/>
            <w:gridSpan w:val="2"/>
          </w:tcPr>
          <w:p w14:paraId="11F388DE" w14:textId="77777777" w:rsidR="004B5A5E" w:rsidRPr="00BF0CC8" w:rsidRDefault="004B5A5E" w:rsidP="006133A1">
            <w:pPr>
              <w:pStyle w:val="TAC"/>
            </w:pPr>
            <w:r w:rsidRPr="00BF0CC8">
              <w:t>M/O</w:t>
            </w:r>
          </w:p>
        </w:tc>
        <w:tc>
          <w:tcPr>
            <w:tcW w:w="1518" w:type="dxa"/>
          </w:tcPr>
          <w:p w14:paraId="46D67853" w14:textId="77777777" w:rsidR="004B5A5E" w:rsidRPr="00BF0CC8" w:rsidRDefault="004B5A5E" w:rsidP="006133A1">
            <w:pPr>
              <w:pStyle w:val="TAC"/>
            </w:pPr>
            <w:r w:rsidRPr="00BF0CC8">
              <w:t>Length</w:t>
            </w:r>
          </w:p>
        </w:tc>
      </w:tr>
      <w:tr w:rsidR="004B5A5E" w:rsidRPr="00BF0CC8" w14:paraId="00AADD44" w14:textId="77777777" w:rsidTr="006133A1">
        <w:trPr>
          <w:trHeight w:val="240"/>
        </w:trPr>
        <w:tc>
          <w:tcPr>
            <w:tcW w:w="1275" w:type="dxa"/>
          </w:tcPr>
          <w:p w14:paraId="33D540AF" w14:textId="77777777" w:rsidR="004B5A5E" w:rsidRPr="00BF0CC8" w:rsidRDefault="004B5A5E" w:rsidP="006133A1">
            <w:pPr>
              <w:pStyle w:val="TAC"/>
            </w:pPr>
            <w:r w:rsidRPr="00BF0CC8">
              <w:t>1 to X</w:t>
            </w:r>
          </w:p>
        </w:tc>
        <w:tc>
          <w:tcPr>
            <w:tcW w:w="4112" w:type="dxa"/>
            <w:gridSpan w:val="3"/>
          </w:tcPr>
          <w:p w14:paraId="171F4DB9" w14:textId="77777777" w:rsidR="004B5A5E" w:rsidRPr="00BF0CC8" w:rsidRDefault="004B5A5E" w:rsidP="006133A1">
            <w:pPr>
              <w:pStyle w:val="TAC"/>
              <w:jc w:val="left"/>
            </w:pPr>
            <w:r w:rsidRPr="00BF0CC8">
              <w:t>EAP ID TLV data object</w:t>
            </w:r>
          </w:p>
        </w:tc>
        <w:tc>
          <w:tcPr>
            <w:tcW w:w="607" w:type="dxa"/>
            <w:gridSpan w:val="2"/>
          </w:tcPr>
          <w:p w14:paraId="26F56503" w14:textId="77777777" w:rsidR="004B5A5E" w:rsidRPr="00BF0CC8" w:rsidRDefault="004B5A5E" w:rsidP="006133A1">
            <w:pPr>
              <w:pStyle w:val="TAC"/>
            </w:pPr>
            <w:r w:rsidRPr="00BF0CC8">
              <w:t>M</w:t>
            </w:r>
          </w:p>
        </w:tc>
        <w:tc>
          <w:tcPr>
            <w:tcW w:w="1518" w:type="dxa"/>
          </w:tcPr>
          <w:p w14:paraId="2F30DD69" w14:textId="77777777" w:rsidR="004B5A5E" w:rsidRPr="00BF0CC8" w:rsidRDefault="004B5A5E" w:rsidP="006133A1">
            <w:pPr>
              <w:pStyle w:val="TAC"/>
            </w:pPr>
            <w:r w:rsidRPr="00BF0CC8">
              <w:t>X bytes</w:t>
            </w:r>
          </w:p>
        </w:tc>
      </w:tr>
    </w:tbl>
    <w:p w14:paraId="35F71E32" w14:textId="77777777" w:rsidR="004B5A5E" w:rsidRPr="00BF0CC8" w:rsidRDefault="004B5A5E" w:rsidP="004B5A5E">
      <w:pPr>
        <w:pStyle w:val="ListParagraph"/>
        <w:spacing w:before="40" w:after="160" w:line="288" w:lineRule="auto"/>
        <w:contextualSpacing/>
      </w:pPr>
    </w:p>
    <w:p w14:paraId="644E293F" w14:textId="77777777" w:rsidR="004B5A5E" w:rsidRPr="00BF0CC8" w:rsidRDefault="004B5A5E" w:rsidP="00C5434F">
      <w:pPr>
        <w:pStyle w:val="B10"/>
      </w:pPr>
      <w:r w:rsidRPr="00BF0CC8">
        <w:t>EAP ID</w:t>
      </w:r>
    </w:p>
    <w:p w14:paraId="25914D53" w14:textId="77777777" w:rsidR="004B5A5E" w:rsidRPr="00BF0CC8" w:rsidRDefault="004B5A5E" w:rsidP="00C5434F">
      <w:pPr>
        <w:pStyle w:val="B20"/>
      </w:pPr>
      <w:r w:rsidRPr="00BF0CC8">
        <w:t>Contents:</w:t>
      </w:r>
    </w:p>
    <w:p w14:paraId="52503128" w14:textId="50FF5D01" w:rsidR="004B5A5E" w:rsidRPr="00BF0CC8" w:rsidRDefault="00C5434F" w:rsidP="00C5434F">
      <w:pPr>
        <w:pStyle w:val="B30"/>
      </w:pPr>
      <w:r w:rsidRPr="003C7924">
        <w:rPr>
          <w:lang w:val="en-US"/>
        </w:rPr>
        <w:t>-</w:t>
      </w:r>
      <w:r>
        <w:rPr>
          <w:lang w:val="en-US"/>
        </w:rPr>
        <w:tab/>
      </w:r>
      <w:r w:rsidR="004B5A5E" w:rsidRPr="00BF0CC8">
        <w:t>EAP ID for the slice authentication</w:t>
      </w:r>
    </w:p>
    <w:p w14:paraId="697ABAB9" w14:textId="63A00546" w:rsidR="004B5A5E" w:rsidRDefault="004B5A5E" w:rsidP="004B5A5E">
      <w:pPr>
        <w:pStyle w:val="B20"/>
        <w:ind w:left="1418" w:hanging="851"/>
      </w:pPr>
      <w:r w:rsidRPr="00BF0CC8">
        <w:t>Coding:</w:t>
      </w:r>
      <w:r w:rsidRPr="00BF0CC8">
        <w:tab/>
        <w:t>the coding of EAP ID TLV data object is described hereafter.</w:t>
      </w:r>
    </w:p>
    <w:p w14:paraId="0CF73BC1" w14:textId="77777777" w:rsidR="00DC777B" w:rsidRPr="00BF0CC8"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4B5A5E" w:rsidRPr="00BF0CC8" w14:paraId="34C34E4A" w14:textId="77777777" w:rsidTr="006133A1">
        <w:trPr>
          <w:jc w:val="center"/>
        </w:trPr>
        <w:tc>
          <w:tcPr>
            <w:tcW w:w="907" w:type="dxa"/>
          </w:tcPr>
          <w:p w14:paraId="245A3A54" w14:textId="77777777" w:rsidR="004B5A5E" w:rsidRPr="00BF0CC8" w:rsidRDefault="004B5A5E" w:rsidP="006133A1">
            <w:pPr>
              <w:pStyle w:val="TAH"/>
            </w:pPr>
            <w:r w:rsidRPr="00BF0CC8">
              <w:t>Length</w:t>
            </w:r>
          </w:p>
        </w:tc>
        <w:tc>
          <w:tcPr>
            <w:tcW w:w="3704" w:type="dxa"/>
          </w:tcPr>
          <w:p w14:paraId="347C6A4E" w14:textId="77777777" w:rsidR="004B5A5E" w:rsidRPr="00BF0CC8" w:rsidRDefault="004B5A5E" w:rsidP="006133A1">
            <w:pPr>
              <w:pStyle w:val="TAH"/>
              <w:jc w:val="left"/>
            </w:pPr>
            <w:r w:rsidRPr="00BF0CC8">
              <w:t>Description</w:t>
            </w:r>
          </w:p>
        </w:tc>
        <w:tc>
          <w:tcPr>
            <w:tcW w:w="755" w:type="dxa"/>
          </w:tcPr>
          <w:p w14:paraId="2406F83F" w14:textId="77777777" w:rsidR="004B5A5E" w:rsidRPr="00BF0CC8" w:rsidRDefault="004B5A5E" w:rsidP="006133A1">
            <w:pPr>
              <w:pStyle w:val="TAH"/>
            </w:pPr>
            <w:r w:rsidRPr="00BF0CC8">
              <w:t>Value</w:t>
            </w:r>
          </w:p>
        </w:tc>
        <w:tc>
          <w:tcPr>
            <w:tcW w:w="698" w:type="dxa"/>
          </w:tcPr>
          <w:p w14:paraId="3A6E4E6C" w14:textId="77777777" w:rsidR="004B5A5E" w:rsidRPr="00BF0CC8" w:rsidRDefault="004B5A5E" w:rsidP="006133A1">
            <w:pPr>
              <w:pStyle w:val="TAH"/>
            </w:pPr>
            <w:r w:rsidRPr="00BF0CC8">
              <w:t>Status</w:t>
            </w:r>
          </w:p>
        </w:tc>
      </w:tr>
      <w:tr w:rsidR="004B5A5E" w:rsidRPr="00BF0CC8" w14:paraId="487C628D" w14:textId="77777777" w:rsidTr="006133A1">
        <w:trPr>
          <w:jc w:val="center"/>
        </w:trPr>
        <w:tc>
          <w:tcPr>
            <w:tcW w:w="907" w:type="dxa"/>
          </w:tcPr>
          <w:p w14:paraId="439F4A8B" w14:textId="77777777" w:rsidR="004B5A5E" w:rsidRPr="00BF0CC8" w:rsidRDefault="004B5A5E" w:rsidP="006133A1">
            <w:pPr>
              <w:pStyle w:val="TAC"/>
            </w:pPr>
            <w:r w:rsidRPr="00BF0CC8">
              <w:t>1 byte</w:t>
            </w:r>
          </w:p>
        </w:tc>
        <w:tc>
          <w:tcPr>
            <w:tcW w:w="3704" w:type="dxa"/>
          </w:tcPr>
          <w:p w14:paraId="50FB9248" w14:textId="77777777" w:rsidR="004B5A5E" w:rsidRPr="00BF0CC8" w:rsidRDefault="004B5A5E" w:rsidP="006133A1">
            <w:pPr>
              <w:pStyle w:val="TAC"/>
              <w:jc w:val="left"/>
            </w:pPr>
            <w:r w:rsidRPr="00BF0CC8">
              <w:t>EAP ID Tag</w:t>
            </w:r>
          </w:p>
        </w:tc>
        <w:tc>
          <w:tcPr>
            <w:tcW w:w="755" w:type="dxa"/>
          </w:tcPr>
          <w:p w14:paraId="5E27C18D" w14:textId="77777777" w:rsidR="004B5A5E" w:rsidRPr="00BF0CC8" w:rsidRDefault="004B5A5E" w:rsidP="006133A1">
            <w:pPr>
              <w:pStyle w:val="TAC"/>
            </w:pPr>
            <w:r w:rsidRPr="00BF0CC8">
              <w:t>81</w:t>
            </w:r>
          </w:p>
        </w:tc>
        <w:tc>
          <w:tcPr>
            <w:tcW w:w="698" w:type="dxa"/>
          </w:tcPr>
          <w:p w14:paraId="36391F8E" w14:textId="77777777" w:rsidR="004B5A5E" w:rsidRPr="00BF0CC8" w:rsidRDefault="004B5A5E" w:rsidP="006133A1">
            <w:pPr>
              <w:pStyle w:val="TAC"/>
            </w:pPr>
            <w:r w:rsidRPr="00BF0CC8">
              <w:t>M</w:t>
            </w:r>
          </w:p>
        </w:tc>
      </w:tr>
      <w:tr w:rsidR="004B5A5E" w:rsidRPr="00BF0CC8" w14:paraId="2F5E7168" w14:textId="77777777" w:rsidTr="006133A1">
        <w:trPr>
          <w:jc w:val="center"/>
        </w:trPr>
        <w:tc>
          <w:tcPr>
            <w:tcW w:w="907" w:type="dxa"/>
          </w:tcPr>
          <w:p w14:paraId="66DD9E80" w14:textId="77777777" w:rsidR="004B5A5E" w:rsidRPr="00BF0CC8" w:rsidRDefault="004B5A5E" w:rsidP="006133A1">
            <w:pPr>
              <w:pStyle w:val="TAC"/>
            </w:pPr>
            <w:r w:rsidRPr="00BF0CC8">
              <w:t>1 byte</w:t>
            </w:r>
          </w:p>
        </w:tc>
        <w:tc>
          <w:tcPr>
            <w:tcW w:w="3704" w:type="dxa"/>
          </w:tcPr>
          <w:p w14:paraId="5F168830" w14:textId="77777777" w:rsidR="004B5A5E" w:rsidRPr="00BF0CC8" w:rsidRDefault="004B5A5E" w:rsidP="006133A1">
            <w:pPr>
              <w:pStyle w:val="TAC"/>
              <w:jc w:val="left"/>
            </w:pPr>
            <w:r w:rsidRPr="00BF0CC8">
              <w:t>Length (see note 1)</w:t>
            </w:r>
          </w:p>
        </w:tc>
        <w:tc>
          <w:tcPr>
            <w:tcW w:w="755" w:type="dxa"/>
          </w:tcPr>
          <w:p w14:paraId="7E7384A8" w14:textId="77777777" w:rsidR="004B5A5E" w:rsidRPr="00BF0CC8" w:rsidRDefault="004B5A5E" w:rsidP="006133A1">
            <w:pPr>
              <w:pStyle w:val="TAC"/>
            </w:pPr>
            <w:r w:rsidRPr="00BF0CC8">
              <w:t>Z</w:t>
            </w:r>
          </w:p>
        </w:tc>
        <w:tc>
          <w:tcPr>
            <w:tcW w:w="698" w:type="dxa"/>
          </w:tcPr>
          <w:p w14:paraId="30B51E76" w14:textId="77777777" w:rsidR="004B5A5E" w:rsidRPr="00BF0CC8" w:rsidRDefault="004B5A5E" w:rsidP="006133A1">
            <w:pPr>
              <w:pStyle w:val="TAC"/>
            </w:pPr>
            <w:r w:rsidRPr="00BF0CC8">
              <w:t>M</w:t>
            </w:r>
          </w:p>
        </w:tc>
      </w:tr>
      <w:tr w:rsidR="004B5A5E" w:rsidRPr="00BF0CC8" w14:paraId="737CC733" w14:textId="77777777" w:rsidTr="006133A1">
        <w:trPr>
          <w:jc w:val="center"/>
        </w:trPr>
        <w:tc>
          <w:tcPr>
            <w:tcW w:w="907" w:type="dxa"/>
          </w:tcPr>
          <w:p w14:paraId="553162C5" w14:textId="77777777" w:rsidR="004B5A5E" w:rsidRPr="00BF0CC8" w:rsidRDefault="004B5A5E" w:rsidP="006133A1">
            <w:pPr>
              <w:pStyle w:val="TAC"/>
            </w:pPr>
            <w:r w:rsidRPr="00BF0CC8">
              <w:t>Z bytes</w:t>
            </w:r>
          </w:p>
        </w:tc>
        <w:tc>
          <w:tcPr>
            <w:tcW w:w="3704" w:type="dxa"/>
          </w:tcPr>
          <w:p w14:paraId="62A6FE0D" w14:textId="77777777" w:rsidR="004B5A5E" w:rsidRPr="00BF0CC8" w:rsidRDefault="004B5A5E" w:rsidP="006133A1">
            <w:pPr>
              <w:pStyle w:val="TAC"/>
              <w:jc w:val="left"/>
            </w:pPr>
            <w:r w:rsidRPr="00BF0CC8">
              <w:t>EAP I</w:t>
            </w:r>
            <w:r>
              <w:t>dentifier</w:t>
            </w:r>
          </w:p>
        </w:tc>
        <w:tc>
          <w:tcPr>
            <w:tcW w:w="755" w:type="dxa"/>
          </w:tcPr>
          <w:p w14:paraId="3B6D146F" w14:textId="77777777" w:rsidR="004B5A5E" w:rsidRPr="00BF0CC8" w:rsidRDefault="004B5A5E" w:rsidP="006133A1">
            <w:pPr>
              <w:pStyle w:val="TAC"/>
            </w:pPr>
            <w:r w:rsidRPr="00BF0CC8">
              <w:t>--</w:t>
            </w:r>
          </w:p>
        </w:tc>
        <w:tc>
          <w:tcPr>
            <w:tcW w:w="698" w:type="dxa"/>
          </w:tcPr>
          <w:p w14:paraId="62B5CCC0" w14:textId="77777777" w:rsidR="004B5A5E" w:rsidRPr="00BF0CC8" w:rsidRDefault="004B5A5E" w:rsidP="006133A1">
            <w:pPr>
              <w:pStyle w:val="TAC"/>
            </w:pPr>
            <w:r w:rsidRPr="00BF0CC8">
              <w:t>M</w:t>
            </w:r>
          </w:p>
        </w:tc>
      </w:tr>
      <w:tr w:rsidR="004B5A5E" w:rsidRPr="00BF0CC8" w14:paraId="468D6E8F" w14:textId="77777777" w:rsidTr="006133A1">
        <w:trPr>
          <w:jc w:val="center"/>
        </w:trPr>
        <w:tc>
          <w:tcPr>
            <w:tcW w:w="6064" w:type="dxa"/>
            <w:gridSpan w:val="4"/>
          </w:tcPr>
          <w:p w14:paraId="14F2ED7C" w14:textId="7293574F" w:rsidR="004B5A5E" w:rsidRPr="00BF0CC8" w:rsidRDefault="004B5A5E" w:rsidP="006133A1">
            <w:pPr>
              <w:pStyle w:val="TAC"/>
              <w:jc w:val="left"/>
            </w:pPr>
            <w:r w:rsidRPr="00BF0CC8">
              <w:t xml:space="preserve">Note 1: coded according to ISO/IEC 8825-1 </w:t>
            </w:r>
            <w:r w:rsidR="00606071">
              <w:t>[6]</w:t>
            </w:r>
            <w:r w:rsidRPr="00BF0CC8">
              <w:t>.</w:t>
            </w:r>
          </w:p>
        </w:tc>
      </w:tr>
    </w:tbl>
    <w:p w14:paraId="3AD74CD9" w14:textId="77777777" w:rsidR="004B5A5E" w:rsidRPr="00BF0CC8" w:rsidRDefault="004B5A5E" w:rsidP="004B5A5E">
      <w:bookmarkStart w:id="50" w:name="_Toc285950981"/>
      <w:bookmarkStart w:id="51" w:name="_Toc277936998"/>
    </w:p>
    <w:p w14:paraId="70AC060F" w14:textId="13F9DA52" w:rsidR="004B5A5E" w:rsidRPr="00C93858" w:rsidRDefault="004B5A5E" w:rsidP="004B5A5E">
      <w:pPr>
        <w:pStyle w:val="Heading4"/>
        <w:rPr>
          <w:lang w:val="en-US"/>
        </w:rPr>
      </w:pPr>
      <w:bookmarkStart w:id="52" w:name="_Toc108443346"/>
      <w:bookmarkStart w:id="53" w:name="_Toc107498837"/>
      <w:bookmarkStart w:id="54" w:name="_Toc113448322"/>
      <w:bookmarkEnd w:id="50"/>
      <w:bookmarkEnd w:id="51"/>
      <w:r w:rsidRPr="00C93858">
        <w:rPr>
          <w:lang w:val="en-US"/>
        </w:rPr>
        <w:t>4.</w:t>
      </w:r>
      <w:r>
        <w:rPr>
          <w:lang w:val="en-US"/>
        </w:rPr>
        <w:t>3</w:t>
      </w:r>
      <w:r w:rsidRPr="00C93858">
        <w:rPr>
          <w:lang w:val="en-US"/>
        </w:rPr>
        <w:t>.</w:t>
      </w:r>
      <w:r>
        <w:rPr>
          <w:lang w:val="en-US"/>
        </w:rPr>
        <w:t>2</w:t>
      </w:r>
      <w:r w:rsidRPr="00C93858">
        <w:rPr>
          <w:lang w:val="en-US"/>
        </w:rPr>
        <w:t>.</w:t>
      </w:r>
      <w:r>
        <w:rPr>
          <w:lang w:val="en-US"/>
        </w:rPr>
        <w:t>2</w:t>
      </w:r>
      <w:r w:rsidRPr="00C93858">
        <w:rPr>
          <w:lang w:val="en-US"/>
        </w:rPr>
        <w:tab/>
        <w:t>S-NSSAI list</w:t>
      </w:r>
      <w:bookmarkEnd w:id="52"/>
      <w:bookmarkEnd w:id="54"/>
    </w:p>
    <w:p w14:paraId="12715680" w14:textId="77777777" w:rsidR="004B5A5E" w:rsidRPr="00BF0CC8" w:rsidRDefault="004B5A5E" w:rsidP="004B5A5E">
      <w:r w:rsidRPr="00BF0CC8">
        <w:t xml:space="preserve">The </w:t>
      </w:r>
      <w:r>
        <w:t xml:space="preserve">S-NSSAI list supported by any NSSAA application is </w:t>
      </w:r>
      <w:r w:rsidRPr="00BF0CC8">
        <w:t xml:space="preserve">defined at </w:t>
      </w:r>
      <w:r>
        <w:t>the NSSAA application level</w:t>
      </w:r>
      <w:r w:rsidRPr="00BF0CC8">
        <w:t>.</w:t>
      </w:r>
    </w:p>
    <w:p w14:paraId="21103974" w14:textId="3FD88DFD" w:rsidR="004B5A5E" w:rsidRPr="00A744BD" w:rsidRDefault="004B5A5E" w:rsidP="004B5A5E">
      <w:pPr>
        <w:pStyle w:val="Heading5"/>
        <w:rPr>
          <w:lang w:val="fr-FR"/>
        </w:rPr>
      </w:pPr>
      <w:bookmarkStart w:id="55" w:name="_Toc108443347"/>
      <w:bookmarkStart w:id="56" w:name="_Toc113448323"/>
      <w:r>
        <w:rPr>
          <w:lang w:val="fr-FR"/>
        </w:rPr>
        <w:t>4.3.2.2</w:t>
      </w:r>
      <w:r w:rsidRPr="00A744BD">
        <w:rPr>
          <w:lang w:val="fr-FR"/>
        </w:rPr>
        <w:t>.1</w:t>
      </w:r>
      <w:r w:rsidRPr="00A744BD">
        <w:rPr>
          <w:lang w:val="fr-FR"/>
        </w:rPr>
        <w:tab/>
        <w:t>EF</w:t>
      </w:r>
      <w:r w:rsidRPr="00A744BD">
        <w:rPr>
          <w:vertAlign w:val="subscript"/>
          <w:lang w:val="fr-FR"/>
        </w:rPr>
        <w:t>S-NSSAI</w:t>
      </w:r>
      <w:r w:rsidRPr="00A744BD">
        <w:rPr>
          <w:lang w:val="fr-FR"/>
        </w:rPr>
        <w:t xml:space="preserve"> (S-NSSAI list)</w:t>
      </w:r>
      <w:bookmarkEnd w:id="55"/>
      <w:bookmarkEnd w:id="56"/>
    </w:p>
    <w:p w14:paraId="0678DF86" w14:textId="77777777" w:rsidR="004B5A5E" w:rsidRPr="00BF0CC8" w:rsidRDefault="004B5A5E" w:rsidP="004B5A5E">
      <w:r w:rsidRPr="00BF0CC8">
        <w:t xml:space="preserve">This EF </w:t>
      </w:r>
      <w:r>
        <w:t>is</w:t>
      </w:r>
      <w:r w:rsidRPr="00BF0CC8">
        <w:t xml:space="preserve"> available at application level</w:t>
      </w:r>
      <w:r>
        <w:t xml:space="preserve"> of any NSSAA application</w:t>
      </w:r>
      <w:r w:rsidRPr="00BF0CC8">
        <w:t>.</w:t>
      </w:r>
    </w:p>
    <w:p w14:paraId="6623DCFD" w14:textId="0C63D2DB" w:rsidR="004B5A5E" w:rsidRDefault="004B5A5E" w:rsidP="004B5A5E">
      <w:r w:rsidRPr="00BF0CC8">
        <w:t>This EF cont</w:t>
      </w:r>
      <w:r>
        <w:t xml:space="preserve">ains one or more records, each indicating the </w:t>
      </w:r>
      <w:r w:rsidRPr="00BF0CC8">
        <w:t xml:space="preserve">S-NSSAI </w:t>
      </w:r>
      <w:r>
        <w:t xml:space="preserve">supported by the </w:t>
      </w:r>
      <w:r w:rsidRPr="00BF0CC8">
        <w:t>NSSAA application</w:t>
      </w:r>
      <w:r>
        <w:t>.</w:t>
      </w:r>
    </w:p>
    <w:p w14:paraId="6C9CC43E" w14:textId="77777777" w:rsidR="00DC777B" w:rsidRPr="00BF0CC8"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F0CC8" w14:paraId="4CD27C2D" w14:textId="77777777" w:rsidTr="006133A1">
        <w:trPr>
          <w:trHeight w:val="240"/>
        </w:trPr>
        <w:tc>
          <w:tcPr>
            <w:tcW w:w="2693" w:type="dxa"/>
            <w:gridSpan w:val="2"/>
          </w:tcPr>
          <w:p w14:paraId="08E1B06D" w14:textId="77777777" w:rsidR="004B5A5E" w:rsidRPr="00BF0CC8" w:rsidRDefault="004B5A5E" w:rsidP="006133A1">
            <w:pPr>
              <w:pStyle w:val="TAC"/>
            </w:pPr>
            <w:r w:rsidRPr="00BF0CC8">
              <w:t>Identifier: '6F0</w:t>
            </w:r>
            <w:r>
              <w:t>2</w:t>
            </w:r>
            <w:r w:rsidRPr="00BF0CC8">
              <w:t>'</w:t>
            </w:r>
          </w:p>
        </w:tc>
        <w:tc>
          <w:tcPr>
            <w:tcW w:w="3261" w:type="dxa"/>
            <w:gridSpan w:val="3"/>
          </w:tcPr>
          <w:p w14:paraId="553A0942" w14:textId="77777777" w:rsidR="004B5A5E" w:rsidRPr="00BF0CC8" w:rsidRDefault="004B5A5E" w:rsidP="006133A1">
            <w:pPr>
              <w:pStyle w:val="TAC"/>
            </w:pPr>
            <w:r w:rsidRPr="00BF0CC8">
              <w:t>Structure: linear fixed</w:t>
            </w:r>
          </w:p>
        </w:tc>
        <w:tc>
          <w:tcPr>
            <w:tcW w:w="1558" w:type="dxa"/>
            <w:gridSpan w:val="2"/>
          </w:tcPr>
          <w:p w14:paraId="2E8203A4" w14:textId="77777777" w:rsidR="004B5A5E" w:rsidRPr="00BF0CC8" w:rsidRDefault="004B5A5E" w:rsidP="006133A1">
            <w:pPr>
              <w:pStyle w:val="TAC"/>
            </w:pPr>
            <w:r w:rsidRPr="00BF0CC8">
              <w:t>Mandatory</w:t>
            </w:r>
          </w:p>
        </w:tc>
      </w:tr>
      <w:tr w:rsidR="004B5A5E" w:rsidRPr="00BF0CC8" w14:paraId="0B23F364" w14:textId="77777777" w:rsidTr="006133A1">
        <w:trPr>
          <w:trHeight w:val="240"/>
        </w:trPr>
        <w:tc>
          <w:tcPr>
            <w:tcW w:w="3686" w:type="dxa"/>
            <w:gridSpan w:val="3"/>
          </w:tcPr>
          <w:p w14:paraId="41F29CC5" w14:textId="77777777" w:rsidR="004B5A5E" w:rsidRPr="00BF0CC8" w:rsidRDefault="004B5A5E" w:rsidP="006133A1">
            <w:pPr>
              <w:pStyle w:val="TAC"/>
            </w:pPr>
            <w:r w:rsidRPr="00BF0CC8">
              <w:t>SFI: '0</w:t>
            </w:r>
            <w:r>
              <w:t>2</w:t>
            </w:r>
            <w:r w:rsidRPr="00BF0CC8">
              <w:t>'</w:t>
            </w:r>
          </w:p>
        </w:tc>
        <w:tc>
          <w:tcPr>
            <w:tcW w:w="3826" w:type="dxa"/>
            <w:gridSpan w:val="4"/>
          </w:tcPr>
          <w:p w14:paraId="137503EA" w14:textId="77777777" w:rsidR="004B5A5E" w:rsidRPr="00BF0CC8" w:rsidRDefault="004B5A5E" w:rsidP="006133A1">
            <w:pPr>
              <w:pStyle w:val="TAC"/>
            </w:pPr>
          </w:p>
        </w:tc>
      </w:tr>
      <w:tr w:rsidR="004B5A5E" w:rsidRPr="00BF0CC8" w14:paraId="64A555B4" w14:textId="77777777" w:rsidTr="006133A1">
        <w:trPr>
          <w:trHeight w:val="240"/>
        </w:trPr>
        <w:tc>
          <w:tcPr>
            <w:tcW w:w="3686" w:type="dxa"/>
            <w:gridSpan w:val="3"/>
          </w:tcPr>
          <w:p w14:paraId="7D3CEC76" w14:textId="77777777" w:rsidR="004B5A5E" w:rsidRPr="00BF0CC8" w:rsidRDefault="004B5A5E" w:rsidP="006133A1">
            <w:pPr>
              <w:pStyle w:val="TAC"/>
            </w:pPr>
            <w:r w:rsidRPr="00BF0CC8">
              <w:t>Record length: X bytes</w:t>
            </w:r>
          </w:p>
        </w:tc>
        <w:tc>
          <w:tcPr>
            <w:tcW w:w="3826" w:type="dxa"/>
            <w:gridSpan w:val="4"/>
          </w:tcPr>
          <w:p w14:paraId="2548605B" w14:textId="77777777" w:rsidR="004B5A5E" w:rsidRPr="00BF0CC8" w:rsidRDefault="004B5A5E" w:rsidP="006133A1">
            <w:pPr>
              <w:pStyle w:val="TAC"/>
            </w:pPr>
            <w:r w:rsidRPr="00BF0CC8">
              <w:t>Update activity: low</w:t>
            </w:r>
          </w:p>
        </w:tc>
      </w:tr>
      <w:tr w:rsidR="004B5A5E" w:rsidRPr="00BF0CC8" w14:paraId="4650AD65" w14:textId="77777777" w:rsidTr="006133A1">
        <w:trPr>
          <w:trHeight w:val="240"/>
        </w:trPr>
        <w:tc>
          <w:tcPr>
            <w:tcW w:w="7512" w:type="dxa"/>
            <w:gridSpan w:val="7"/>
          </w:tcPr>
          <w:p w14:paraId="35D5C1A5" w14:textId="77777777" w:rsidR="004B5A5E" w:rsidRPr="00BF0CC8" w:rsidRDefault="004B5A5E" w:rsidP="006133A1">
            <w:pPr>
              <w:pStyle w:val="TAC"/>
              <w:tabs>
                <w:tab w:val="left" w:pos="601"/>
                <w:tab w:val="left" w:pos="3153"/>
              </w:tabs>
              <w:spacing w:before="120"/>
              <w:jc w:val="left"/>
            </w:pPr>
            <w:r w:rsidRPr="00BF0CC8">
              <w:t>Access Conditions:</w:t>
            </w:r>
          </w:p>
          <w:p w14:paraId="647295F4" w14:textId="77777777" w:rsidR="004B5A5E" w:rsidRPr="00BF0CC8" w:rsidRDefault="004B5A5E" w:rsidP="006133A1">
            <w:pPr>
              <w:pStyle w:val="TAC"/>
              <w:tabs>
                <w:tab w:val="left" w:pos="601"/>
                <w:tab w:val="left" w:pos="3153"/>
              </w:tabs>
              <w:jc w:val="left"/>
            </w:pPr>
            <w:r w:rsidRPr="00BF0CC8">
              <w:tab/>
              <w:t>READ</w:t>
            </w:r>
            <w:r w:rsidRPr="00BF0CC8">
              <w:tab/>
              <w:t>PIN</w:t>
            </w:r>
          </w:p>
          <w:p w14:paraId="1AEFA8A1" w14:textId="77777777" w:rsidR="004B5A5E" w:rsidRPr="00BF0CC8" w:rsidRDefault="004B5A5E" w:rsidP="006133A1">
            <w:pPr>
              <w:pStyle w:val="TAC"/>
              <w:tabs>
                <w:tab w:val="left" w:pos="601"/>
                <w:tab w:val="left" w:pos="3153"/>
              </w:tabs>
              <w:jc w:val="left"/>
            </w:pPr>
            <w:r w:rsidRPr="00BF0CC8">
              <w:tab/>
              <w:t>UPDATE</w:t>
            </w:r>
            <w:r w:rsidRPr="00BF0CC8">
              <w:tab/>
              <w:t>ADM</w:t>
            </w:r>
          </w:p>
          <w:p w14:paraId="7724ED0B" w14:textId="77777777" w:rsidR="004B5A5E" w:rsidRPr="00BF0CC8" w:rsidRDefault="004B5A5E" w:rsidP="006133A1">
            <w:pPr>
              <w:pStyle w:val="TAC"/>
              <w:tabs>
                <w:tab w:val="left" w:pos="601"/>
                <w:tab w:val="left" w:pos="3153"/>
              </w:tabs>
              <w:jc w:val="left"/>
            </w:pPr>
            <w:r w:rsidRPr="00BF0CC8">
              <w:tab/>
              <w:t>DEACTIVATE</w:t>
            </w:r>
            <w:r w:rsidRPr="00BF0CC8">
              <w:tab/>
              <w:t>ADM</w:t>
            </w:r>
          </w:p>
          <w:p w14:paraId="5EA6C6EA" w14:textId="77777777" w:rsidR="004B5A5E" w:rsidRPr="00BF0CC8" w:rsidRDefault="004B5A5E" w:rsidP="006133A1">
            <w:pPr>
              <w:pStyle w:val="TAC"/>
              <w:tabs>
                <w:tab w:val="left" w:pos="601"/>
                <w:tab w:val="left" w:pos="3153"/>
              </w:tabs>
              <w:jc w:val="left"/>
            </w:pPr>
            <w:r w:rsidRPr="00BF0CC8">
              <w:tab/>
              <w:t>ACTIVATE</w:t>
            </w:r>
            <w:r w:rsidRPr="00BF0CC8">
              <w:tab/>
              <w:t>ADM</w:t>
            </w:r>
          </w:p>
          <w:p w14:paraId="3F29EC07" w14:textId="77777777" w:rsidR="004B5A5E" w:rsidRPr="00BF0CC8" w:rsidRDefault="004B5A5E" w:rsidP="006133A1">
            <w:pPr>
              <w:pStyle w:val="TAC"/>
              <w:tabs>
                <w:tab w:val="left" w:pos="601"/>
                <w:tab w:val="left" w:pos="3153"/>
              </w:tabs>
              <w:jc w:val="left"/>
            </w:pPr>
          </w:p>
        </w:tc>
      </w:tr>
      <w:tr w:rsidR="004B5A5E" w:rsidRPr="00BF0CC8" w14:paraId="00998CDA" w14:textId="77777777" w:rsidTr="006133A1">
        <w:trPr>
          <w:trHeight w:val="240"/>
        </w:trPr>
        <w:tc>
          <w:tcPr>
            <w:tcW w:w="1275" w:type="dxa"/>
          </w:tcPr>
          <w:p w14:paraId="2018E844" w14:textId="77777777" w:rsidR="004B5A5E" w:rsidRPr="00BF0CC8" w:rsidRDefault="004B5A5E" w:rsidP="006133A1">
            <w:pPr>
              <w:pStyle w:val="TAC"/>
            </w:pPr>
            <w:r w:rsidRPr="00BF0CC8">
              <w:t>Bytes</w:t>
            </w:r>
          </w:p>
        </w:tc>
        <w:tc>
          <w:tcPr>
            <w:tcW w:w="4112" w:type="dxa"/>
            <w:gridSpan w:val="3"/>
          </w:tcPr>
          <w:p w14:paraId="769333BE" w14:textId="77777777" w:rsidR="004B5A5E" w:rsidRPr="00BF0CC8" w:rsidRDefault="004B5A5E" w:rsidP="006133A1">
            <w:pPr>
              <w:pStyle w:val="TAC"/>
            </w:pPr>
            <w:r w:rsidRPr="00BF0CC8">
              <w:t>Description</w:t>
            </w:r>
          </w:p>
        </w:tc>
        <w:tc>
          <w:tcPr>
            <w:tcW w:w="607" w:type="dxa"/>
            <w:gridSpan w:val="2"/>
          </w:tcPr>
          <w:p w14:paraId="08350553" w14:textId="77777777" w:rsidR="004B5A5E" w:rsidRPr="00BF0CC8" w:rsidRDefault="004B5A5E" w:rsidP="006133A1">
            <w:pPr>
              <w:pStyle w:val="TAC"/>
            </w:pPr>
            <w:r w:rsidRPr="00BF0CC8">
              <w:t>M/O</w:t>
            </w:r>
          </w:p>
        </w:tc>
        <w:tc>
          <w:tcPr>
            <w:tcW w:w="1518" w:type="dxa"/>
          </w:tcPr>
          <w:p w14:paraId="7519FA05" w14:textId="77777777" w:rsidR="004B5A5E" w:rsidRPr="00BF0CC8" w:rsidRDefault="004B5A5E" w:rsidP="006133A1">
            <w:pPr>
              <w:pStyle w:val="TAC"/>
            </w:pPr>
            <w:r w:rsidRPr="00BF0CC8">
              <w:t>Length</w:t>
            </w:r>
          </w:p>
        </w:tc>
      </w:tr>
      <w:tr w:rsidR="004B5A5E" w:rsidRPr="00BF0CC8" w14:paraId="6013FF8B" w14:textId="77777777" w:rsidTr="006133A1">
        <w:trPr>
          <w:trHeight w:val="240"/>
        </w:trPr>
        <w:tc>
          <w:tcPr>
            <w:tcW w:w="1275" w:type="dxa"/>
          </w:tcPr>
          <w:p w14:paraId="1DBD4490" w14:textId="77777777" w:rsidR="004B5A5E" w:rsidRPr="00BF0CC8" w:rsidRDefault="004B5A5E" w:rsidP="006133A1">
            <w:pPr>
              <w:pStyle w:val="TAC"/>
            </w:pPr>
            <w:r w:rsidRPr="00BF0CC8">
              <w:t>1 to X</w:t>
            </w:r>
          </w:p>
        </w:tc>
        <w:tc>
          <w:tcPr>
            <w:tcW w:w="4112" w:type="dxa"/>
            <w:gridSpan w:val="3"/>
          </w:tcPr>
          <w:p w14:paraId="00FC1917" w14:textId="77777777" w:rsidR="004B5A5E" w:rsidRPr="00BF0CC8" w:rsidRDefault="004B5A5E" w:rsidP="006133A1">
            <w:pPr>
              <w:pStyle w:val="TAC"/>
              <w:jc w:val="left"/>
            </w:pPr>
            <w:r w:rsidRPr="00BF0CC8">
              <w:t>S-NSSAI</w:t>
            </w:r>
          </w:p>
        </w:tc>
        <w:tc>
          <w:tcPr>
            <w:tcW w:w="607" w:type="dxa"/>
            <w:gridSpan w:val="2"/>
          </w:tcPr>
          <w:p w14:paraId="625B3EFD" w14:textId="77777777" w:rsidR="004B5A5E" w:rsidRPr="00BF0CC8" w:rsidRDefault="004B5A5E" w:rsidP="006133A1">
            <w:pPr>
              <w:pStyle w:val="TAC"/>
            </w:pPr>
            <w:r w:rsidRPr="00BF0CC8">
              <w:t>M</w:t>
            </w:r>
          </w:p>
        </w:tc>
        <w:tc>
          <w:tcPr>
            <w:tcW w:w="1518" w:type="dxa"/>
          </w:tcPr>
          <w:p w14:paraId="618C57DF" w14:textId="77777777" w:rsidR="004B5A5E" w:rsidRPr="00BF0CC8" w:rsidRDefault="004B5A5E" w:rsidP="006133A1">
            <w:pPr>
              <w:pStyle w:val="TAC"/>
            </w:pPr>
            <w:r w:rsidRPr="00BF0CC8">
              <w:t>X bytes</w:t>
            </w:r>
          </w:p>
        </w:tc>
      </w:tr>
    </w:tbl>
    <w:p w14:paraId="7A3F6929" w14:textId="77777777" w:rsidR="004B5A5E" w:rsidRPr="00BF0CC8" w:rsidRDefault="004B5A5E" w:rsidP="004B5A5E">
      <w:pPr>
        <w:pStyle w:val="ListParagraph"/>
        <w:spacing w:before="40" w:after="160" w:line="288" w:lineRule="auto"/>
        <w:contextualSpacing/>
      </w:pPr>
    </w:p>
    <w:p w14:paraId="6DB238C9" w14:textId="77777777" w:rsidR="004B5A5E" w:rsidRPr="00BF0CC8" w:rsidRDefault="004B5A5E" w:rsidP="00C5434F">
      <w:pPr>
        <w:pStyle w:val="B10"/>
      </w:pPr>
      <w:r w:rsidRPr="00BF0CC8">
        <w:lastRenderedPageBreak/>
        <w:t>S-NSSAI</w:t>
      </w:r>
    </w:p>
    <w:p w14:paraId="693970A0" w14:textId="77777777" w:rsidR="004B5A5E" w:rsidRPr="00BF0CC8" w:rsidRDefault="004B5A5E" w:rsidP="00C5434F">
      <w:pPr>
        <w:pStyle w:val="B20"/>
      </w:pPr>
      <w:r w:rsidRPr="00BF0CC8">
        <w:t>Contents:</w:t>
      </w:r>
    </w:p>
    <w:p w14:paraId="5BA2A2D5" w14:textId="09ED81F6" w:rsidR="004B5A5E" w:rsidRPr="00BF0CC8" w:rsidRDefault="00C5434F" w:rsidP="00C5434F">
      <w:pPr>
        <w:pStyle w:val="B30"/>
      </w:pPr>
      <w:r w:rsidRPr="003C7924">
        <w:rPr>
          <w:lang w:val="en-US"/>
        </w:rPr>
        <w:t>-</w:t>
      </w:r>
      <w:r>
        <w:rPr>
          <w:lang w:val="en-US"/>
        </w:rPr>
        <w:tab/>
      </w:r>
      <w:r w:rsidR="004B5A5E" w:rsidRPr="00BF0CC8">
        <w:t xml:space="preserve">S-NSSAI for which the </w:t>
      </w:r>
      <w:r w:rsidR="004B5A5E">
        <w:t>NSSAA application</w:t>
      </w:r>
      <w:r w:rsidR="004B5A5E" w:rsidRPr="00BF0CC8">
        <w:t xml:space="preserve"> is used for </w:t>
      </w:r>
      <w:r w:rsidR="004B5A5E">
        <w:t>NSSAA procedure</w:t>
      </w:r>
      <w:r w:rsidR="004B5A5E" w:rsidRPr="00BF0CC8">
        <w:t xml:space="preserve"> </w:t>
      </w:r>
    </w:p>
    <w:p w14:paraId="094DB720" w14:textId="77777777" w:rsidR="004B5A5E" w:rsidRPr="00BF0CC8" w:rsidRDefault="004B5A5E" w:rsidP="004B5A5E">
      <w:pPr>
        <w:pStyle w:val="B20"/>
        <w:ind w:left="1418" w:hanging="851"/>
      </w:pPr>
      <w:r>
        <w:t>Coding:</w:t>
      </w:r>
    </w:p>
    <w:p w14:paraId="0576EFC4" w14:textId="139321C9" w:rsidR="004B5A5E" w:rsidRPr="00BF0CC8" w:rsidRDefault="00C5434F" w:rsidP="00C5434F">
      <w:pPr>
        <w:pStyle w:val="B30"/>
      </w:pPr>
      <w:r w:rsidRPr="003C7924">
        <w:rPr>
          <w:lang w:val="en-US"/>
        </w:rPr>
        <w:t>-</w:t>
      </w:r>
      <w:r>
        <w:rPr>
          <w:lang w:val="en-US"/>
        </w:rPr>
        <w:tab/>
      </w:r>
      <w:r w:rsidR="004B5A5E" w:rsidRPr="00BF0CC8">
        <w:t xml:space="preserve">S-NSSAI shall be coded as specified in TS 23.003 </w:t>
      </w:r>
      <w:r w:rsidR="00606071">
        <w:t>[7]</w:t>
      </w:r>
    </w:p>
    <w:p w14:paraId="3ED8DAF7" w14:textId="365F4A99" w:rsidR="004B5A5E" w:rsidRPr="00BF0CC8" w:rsidRDefault="004B5A5E" w:rsidP="004B5A5E">
      <w:pPr>
        <w:pStyle w:val="Heading4"/>
      </w:pPr>
      <w:bookmarkStart w:id="57" w:name="_Toc108443348"/>
      <w:bookmarkStart w:id="58" w:name="_Toc113448324"/>
      <w:r w:rsidRPr="00BF0CC8">
        <w:t>4.</w:t>
      </w:r>
      <w:r>
        <w:t>3</w:t>
      </w:r>
      <w:r w:rsidRPr="00BF0CC8">
        <w:t>.</w:t>
      </w:r>
      <w:r>
        <w:t>2</w:t>
      </w:r>
      <w:r w:rsidRPr="00BF0CC8">
        <w:t>.</w:t>
      </w:r>
      <w:r>
        <w:t>3</w:t>
      </w:r>
      <w:r w:rsidRPr="00BF0CC8">
        <w:tab/>
        <w:t xml:space="preserve">EAP </w:t>
      </w:r>
      <w:r>
        <w:t>authentication status</w:t>
      </w:r>
      <w:bookmarkEnd w:id="57"/>
      <w:bookmarkEnd w:id="58"/>
    </w:p>
    <w:p w14:paraId="20550861" w14:textId="77777777" w:rsidR="004B5A5E" w:rsidRDefault="004B5A5E" w:rsidP="004B5A5E">
      <w:pPr>
        <w:rPr>
          <w:lang w:val="en-US"/>
        </w:rPr>
      </w:pPr>
      <w:r w:rsidRPr="00BF0CC8">
        <w:t xml:space="preserve">The EAP </w:t>
      </w:r>
      <w:r>
        <w:t>authentication status</w:t>
      </w:r>
      <w:r w:rsidRPr="00BF0CC8">
        <w:t xml:space="preserve"> </w:t>
      </w:r>
      <w:r>
        <w:t xml:space="preserve">is defined </w:t>
      </w:r>
      <w:r w:rsidRPr="00BF0CC8">
        <w:t xml:space="preserve">at </w:t>
      </w:r>
      <w:r>
        <w:t xml:space="preserve">NSSAA </w:t>
      </w:r>
      <w:r w:rsidRPr="00BF0CC8">
        <w:t xml:space="preserve">application level </w:t>
      </w:r>
      <w:r>
        <w:t xml:space="preserve">and can </w:t>
      </w:r>
      <w:r w:rsidRPr="00BF0CC8">
        <w:t>be retrieve</w:t>
      </w:r>
      <w:r>
        <w:t>d</w:t>
      </w:r>
      <w:r w:rsidRPr="00BF0CC8">
        <w:t xml:space="preserve"> by the ME</w:t>
      </w:r>
      <w:r>
        <w:t>.</w:t>
      </w:r>
    </w:p>
    <w:p w14:paraId="792F321F" w14:textId="09D64AE9" w:rsidR="004B5A5E" w:rsidRPr="00B05E15" w:rsidRDefault="004B5A5E" w:rsidP="004B5A5E">
      <w:pPr>
        <w:pStyle w:val="Heading5"/>
      </w:pPr>
      <w:bookmarkStart w:id="59" w:name="_Toc108443349"/>
      <w:bookmarkStart w:id="60" w:name="_Toc113448325"/>
      <w:r w:rsidRPr="000320DE">
        <w:rPr>
          <w:lang w:val="en-US"/>
        </w:rPr>
        <w:t>4.</w:t>
      </w:r>
      <w:r>
        <w:rPr>
          <w:lang w:val="en-US"/>
        </w:rPr>
        <w:t>3</w:t>
      </w:r>
      <w:r w:rsidRPr="000320DE">
        <w:rPr>
          <w:lang w:val="en-US"/>
        </w:rPr>
        <w:t>.2.</w:t>
      </w:r>
      <w:r>
        <w:rPr>
          <w:lang w:val="en-US"/>
        </w:rPr>
        <w:t>3</w:t>
      </w:r>
      <w:r w:rsidRPr="000320DE">
        <w:rPr>
          <w:lang w:val="en-US"/>
        </w:rPr>
        <w:t>.1</w:t>
      </w:r>
      <w:r w:rsidRPr="00B05E15">
        <w:tab/>
        <w:t>EF</w:t>
      </w:r>
      <w:r w:rsidRPr="00B05E15">
        <w:rPr>
          <w:vertAlign w:val="subscript"/>
        </w:rPr>
        <w:t>EAP</w:t>
      </w:r>
      <w:r>
        <w:rPr>
          <w:vertAlign w:val="subscript"/>
        </w:rPr>
        <w:t>-</w:t>
      </w:r>
      <w:r w:rsidRPr="00B05E15">
        <w:rPr>
          <w:vertAlign w:val="subscript"/>
        </w:rPr>
        <w:t>STATUS</w:t>
      </w:r>
      <w:r w:rsidRPr="00B05E15">
        <w:t xml:space="preserve"> (EAP Authentication STATUS)</w:t>
      </w:r>
      <w:bookmarkEnd w:id="53"/>
      <w:bookmarkEnd w:id="59"/>
      <w:bookmarkEnd w:id="60"/>
    </w:p>
    <w:p w14:paraId="22A2DB01" w14:textId="174AC592" w:rsidR="004B5A5E" w:rsidRDefault="004B5A5E" w:rsidP="004B5A5E">
      <w:pPr>
        <w:keepNext/>
        <w:keepLines/>
      </w:pPr>
      <w:r w:rsidRPr="00B05E15">
        <w:t xml:space="preserve">This EF contains the authentication status corresponding to the EAP client supported by the </w:t>
      </w:r>
      <w:r>
        <w:t xml:space="preserve">NSSAA </w:t>
      </w:r>
      <w:r w:rsidRPr="00B05E15">
        <w:t>application.</w:t>
      </w:r>
    </w:p>
    <w:p w14:paraId="2A8A2D62" w14:textId="77777777" w:rsidR="00DC777B" w:rsidRPr="00B05E15" w:rsidRDefault="00DC777B" w:rsidP="00DC777B">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B5A5E" w:rsidRPr="00B05E15" w14:paraId="3B266EE1" w14:textId="77777777" w:rsidTr="006133A1">
        <w:trPr>
          <w:trHeight w:val="240"/>
        </w:trPr>
        <w:tc>
          <w:tcPr>
            <w:tcW w:w="2693" w:type="dxa"/>
            <w:gridSpan w:val="2"/>
          </w:tcPr>
          <w:p w14:paraId="5CB8860F" w14:textId="77777777" w:rsidR="004B5A5E" w:rsidRPr="00B05E15" w:rsidRDefault="004B5A5E" w:rsidP="006133A1">
            <w:pPr>
              <w:pStyle w:val="TAC"/>
            </w:pPr>
            <w:r>
              <w:t>Identifier: '6F03</w:t>
            </w:r>
            <w:r w:rsidRPr="00B05E15">
              <w:t>'</w:t>
            </w:r>
          </w:p>
        </w:tc>
        <w:tc>
          <w:tcPr>
            <w:tcW w:w="3261" w:type="dxa"/>
            <w:gridSpan w:val="3"/>
          </w:tcPr>
          <w:p w14:paraId="2DFBDF57" w14:textId="77777777" w:rsidR="004B5A5E" w:rsidRPr="00B05E15" w:rsidRDefault="004B5A5E" w:rsidP="006133A1">
            <w:pPr>
              <w:pStyle w:val="TAC"/>
            </w:pPr>
            <w:r w:rsidRPr="00B05E15">
              <w:t>Structure: transparent</w:t>
            </w:r>
          </w:p>
        </w:tc>
        <w:tc>
          <w:tcPr>
            <w:tcW w:w="1558" w:type="dxa"/>
            <w:gridSpan w:val="2"/>
          </w:tcPr>
          <w:p w14:paraId="32B3EA0B" w14:textId="77777777" w:rsidR="004B5A5E" w:rsidRPr="00B05E15" w:rsidRDefault="004B5A5E" w:rsidP="006133A1">
            <w:pPr>
              <w:pStyle w:val="TAC"/>
            </w:pPr>
            <w:r w:rsidRPr="00B05E15">
              <w:t>Mandatory</w:t>
            </w:r>
          </w:p>
        </w:tc>
      </w:tr>
      <w:tr w:rsidR="004B5A5E" w:rsidRPr="00B05E15" w14:paraId="5C53B17B" w14:textId="77777777" w:rsidTr="006133A1">
        <w:trPr>
          <w:trHeight w:val="240"/>
        </w:trPr>
        <w:tc>
          <w:tcPr>
            <w:tcW w:w="3686" w:type="dxa"/>
            <w:gridSpan w:val="3"/>
          </w:tcPr>
          <w:p w14:paraId="4C788122" w14:textId="77777777" w:rsidR="004B5A5E" w:rsidRPr="00B05E15" w:rsidRDefault="004B5A5E" w:rsidP="006133A1">
            <w:pPr>
              <w:pStyle w:val="TAC"/>
            </w:pPr>
            <w:r>
              <w:t>SFI: '03</w:t>
            </w:r>
            <w:r w:rsidRPr="00B05E15">
              <w:t>'</w:t>
            </w:r>
          </w:p>
        </w:tc>
        <w:tc>
          <w:tcPr>
            <w:tcW w:w="3826" w:type="dxa"/>
            <w:gridSpan w:val="4"/>
          </w:tcPr>
          <w:p w14:paraId="45FED58F" w14:textId="77777777" w:rsidR="004B5A5E" w:rsidRPr="00B05E15" w:rsidRDefault="004B5A5E" w:rsidP="006133A1">
            <w:pPr>
              <w:pStyle w:val="TAC"/>
            </w:pPr>
          </w:p>
        </w:tc>
      </w:tr>
      <w:tr w:rsidR="004B5A5E" w:rsidRPr="00B05E15" w14:paraId="14BFAF12" w14:textId="77777777" w:rsidTr="006133A1">
        <w:trPr>
          <w:trHeight w:val="240"/>
        </w:trPr>
        <w:tc>
          <w:tcPr>
            <w:tcW w:w="3686" w:type="dxa"/>
            <w:gridSpan w:val="3"/>
          </w:tcPr>
          <w:p w14:paraId="11CC900E" w14:textId="77777777" w:rsidR="004B5A5E" w:rsidRPr="00B05E15" w:rsidRDefault="004B5A5E" w:rsidP="006133A1">
            <w:pPr>
              <w:pStyle w:val="TAC"/>
            </w:pPr>
            <w:r>
              <w:t>File size: 1</w:t>
            </w:r>
            <w:r w:rsidRPr="00B05E15">
              <w:t xml:space="preserve"> bytes</w:t>
            </w:r>
          </w:p>
        </w:tc>
        <w:tc>
          <w:tcPr>
            <w:tcW w:w="3826" w:type="dxa"/>
            <w:gridSpan w:val="4"/>
          </w:tcPr>
          <w:p w14:paraId="6FBF30CA" w14:textId="77777777" w:rsidR="004B5A5E" w:rsidRPr="00B05E15" w:rsidRDefault="004B5A5E" w:rsidP="006133A1">
            <w:pPr>
              <w:pStyle w:val="TAC"/>
            </w:pPr>
            <w:r w:rsidRPr="00B05E15">
              <w:t>Update activity: low</w:t>
            </w:r>
          </w:p>
        </w:tc>
      </w:tr>
      <w:tr w:rsidR="004B5A5E" w:rsidRPr="00B05E15" w14:paraId="05627846" w14:textId="77777777" w:rsidTr="006133A1">
        <w:trPr>
          <w:trHeight w:val="240"/>
        </w:trPr>
        <w:tc>
          <w:tcPr>
            <w:tcW w:w="7512" w:type="dxa"/>
            <w:gridSpan w:val="7"/>
          </w:tcPr>
          <w:p w14:paraId="18ABF86B" w14:textId="77777777" w:rsidR="004B5A5E" w:rsidRPr="00B05E15" w:rsidRDefault="004B5A5E" w:rsidP="006133A1">
            <w:pPr>
              <w:pStyle w:val="TAC"/>
              <w:tabs>
                <w:tab w:val="left" w:pos="601"/>
                <w:tab w:val="left" w:pos="3153"/>
              </w:tabs>
              <w:spacing w:before="120"/>
              <w:jc w:val="left"/>
            </w:pPr>
            <w:r w:rsidRPr="00B05E15">
              <w:t>Access Conditions:</w:t>
            </w:r>
          </w:p>
          <w:p w14:paraId="1865E12A" w14:textId="77777777" w:rsidR="004B5A5E" w:rsidRPr="00B05E15" w:rsidRDefault="004B5A5E" w:rsidP="006133A1">
            <w:pPr>
              <w:pStyle w:val="TAC"/>
              <w:tabs>
                <w:tab w:val="left" w:pos="601"/>
                <w:tab w:val="left" w:pos="3153"/>
              </w:tabs>
              <w:jc w:val="left"/>
            </w:pPr>
            <w:r w:rsidRPr="00B05E15">
              <w:tab/>
              <w:t>READ</w:t>
            </w:r>
            <w:r w:rsidRPr="00B05E15">
              <w:tab/>
              <w:t>PIN</w:t>
            </w:r>
          </w:p>
          <w:p w14:paraId="177BB5E4" w14:textId="77777777" w:rsidR="004B5A5E" w:rsidRPr="00B05E15" w:rsidRDefault="004B5A5E" w:rsidP="006133A1">
            <w:pPr>
              <w:pStyle w:val="TAC"/>
              <w:tabs>
                <w:tab w:val="left" w:pos="601"/>
                <w:tab w:val="left" w:pos="3153"/>
              </w:tabs>
              <w:jc w:val="left"/>
            </w:pPr>
            <w:r w:rsidRPr="00B05E15">
              <w:tab/>
              <w:t>UPDATE</w:t>
            </w:r>
            <w:r w:rsidRPr="00B05E15">
              <w:tab/>
              <w:t>ADM</w:t>
            </w:r>
          </w:p>
          <w:p w14:paraId="7FFDB70D" w14:textId="77777777" w:rsidR="004B5A5E" w:rsidRPr="00B05E15" w:rsidRDefault="004B5A5E" w:rsidP="006133A1">
            <w:pPr>
              <w:pStyle w:val="TAC"/>
              <w:tabs>
                <w:tab w:val="left" w:pos="601"/>
                <w:tab w:val="left" w:pos="3153"/>
              </w:tabs>
              <w:jc w:val="left"/>
            </w:pPr>
            <w:r w:rsidRPr="00B05E15">
              <w:tab/>
              <w:t>DEACTIVATE</w:t>
            </w:r>
            <w:r w:rsidRPr="00B05E15">
              <w:tab/>
              <w:t>ADM</w:t>
            </w:r>
          </w:p>
          <w:p w14:paraId="43647C03" w14:textId="77777777" w:rsidR="004B5A5E" w:rsidRPr="00B05E15" w:rsidRDefault="004B5A5E" w:rsidP="006133A1">
            <w:pPr>
              <w:pStyle w:val="TAC"/>
              <w:tabs>
                <w:tab w:val="left" w:pos="601"/>
                <w:tab w:val="left" w:pos="3153"/>
              </w:tabs>
              <w:jc w:val="left"/>
            </w:pPr>
            <w:r w:rsidRPr="00B05E15">
              <w:tab/>
              <w:t>ACTIVATE</w:t>
            </w:r>
            <w:r w:rsidRPr="00B05E15">
              <w:tab/>
              <w:t>ADM</w:t>
            </w:r>
          </w:p>
          <w:p w14:paraId="00F65689" w14:textId="77777777" w:rsidR="004B5A5E" w:rsidRPr="00B05E15" w:rsidRDefault="004B5A5E" w:rsidP="006133A1">
            <w:pPr>
              <w:pStyle w:val="TAC"/>
              <w:tabs>
                <w:tab w:val="left" w:pos="601"/>
                <w:tab w:val="left" w:pos="3153"/>
              </w:tabs>
              <w:jc w:val="left"/>
            </w:pPr>
          </w:p>
        </w:tc>
      </w:tr>
      <w:tr w:rsidR="004B5A5E" w:rsidRPr="00B05E15" w14:paraId="2292A0BD" w14:textId="77777777" w:rsidTr="006133A1">
        <w:trPr>
          <w:trHeight w:val="240"/>
        </w:trPr>
        <w:tc>
          <w:tcPr>
            <w:tcW w:w="1275" w:type="dxa"/>
          </w:tcPr>
          <w:p w14:paraId="2DACD93E" w14:textId="77777777" w:rsidR="004B5A5E" w:rsidRPr="00B05E15" w:rsidRDefault="004B5A5E" w:rsidP="006133A1">
            <w:pPr>
              <w:pStyle w:val="TAC"/>
            </w:pPr>
            <w:r w:rsidRPr="00B05E15">
              <w:t>Bytes</w:t>
            </w:r>
          </w:p>
        </w:tc>
        <w:tc>
          <w:tcPr>
            <w:tcW w:w="4112" w:type="dxa"/>
            <w:gridSpan w:val="3"/>
          </w:tcPr>
          <w:p w14:paraId="5B16ED41" w14:textId="77777777" w:rsidR="004B5A5E" w:rsidRPr="00B05E15" w:rsidRDefault="004B5A5E" w:rsidP="006133A1">
            <w:pPr>
              <w:pStyle w:val="TAC"/>
            </w:pPr>
            <w:r w:rsidRPr="00B05E15">
              <w:t>Description</w:t>
            </w:r>
          </w:p>
        </w:tc>
        <w:tc>
          <w:tcPr>
            <w:tcW w:w="607" w:type="dxa"/>
            <w:gridSpan w:val="2"/>
          </w:tcPr>
          <w:p w14:paraId="1998CD57" w14:textId="77777777" w:rsidR="004B5A5E" w:rsidRPr="00B05E15" w:rsidRDefault="004B5A5E" w:rsidP="006133A1">
            <w:pPr>
              <w:pStyle w:val="TAC"/>
            </w:pPr>
            <w:r w:rsidRPr="00B05E15">
              <w:t>M/O</w:t>
            </w:r>
          </w:p>
        </w:tc>
        <w:tc>
          <w:tcPr>
            <w:tcW w:w="1518" w:type="dxa"/>
          </w:tcPr>
          <w:p w14:paraId="160A41FF" w14:textId="77777777" w:rsidR="004B5A5E" w:rsidRPr="00B05E15" w:rsidRDefault="004B5A5E" w:rsidP="006133A1">
            <w:pPr>
              <w:pStyle w:val="TAC"/>
            </w:pPr>
            <w:r w:rsidRPr="00B05E15">
              <w:t>Length</w:t>
            </w:r>
          </w:p>
        </w:tc>
      </w:tr>
      <w:tr w:rsidR="004B5A5E" w:rsidRPr="00B05E15" w14:paraId="53D622BF" w14:textId="77777777" w:rsidTr="006133A1">
        <w:trPr>
          <w:trHeight w:val="240"/>
        </w:trPr>
        <w:tc>
          <w:tcPr>
            <w:tcW w:w="1275" w:type="dxa"/>
          </w:tcPr>
          <w:p w14:paraId="6E2D48FA" w14:textId="77777777" w:rsidR="004B5A5E" w:rsidRPr="00B05E15" w:rsidRDefault="004B5A5E" w:rsidP="006133A1">
            <w:pPr>
              <w:pStyle w:val="TAC"/>
            </w:pPr>
            <w:r>
              <w:t>1</w:t>
            </w:r>
          </w:p>
        </w:tc>
        <w:tc>
          <w:tcPr>
            <w:tcW w:w="4112" w:type="dxa"/>
            <w:gridSpan w:val="3"/>
          </w:tcPr>
          <w:p w14:paraId="5A558240" w14:textId="77777777" w:rsidR="004B5A5E" w:rsidRPr="00B05E15" w:rsidRDefault="004B5A5E" w:rsidP="006133A1">
            <w:pPr>
              <w:pStyle w:val="TAC"/>
              <w:jc w:val="left"/>
            </w:pPr>
            <w:r>
              <w:t>Authentication status</w:t>
            </w:r>
          </w:p>
        </w:tc>
        <w:tc>
          <w:tcPr>
            <w:tcW w:w="607" w:type="dxa"/>
            <w:gridSpan w:val="2"/>
          </w:tcPr>
          <w:p w14:paraId="1D72AC97" w14:textId="77777777" w:rsidR="004B5A5E" w:rsidRPr="00B05E15" w:rsidRDefault="004B5A5E" w:rsidP="006133A1">
            <w:pPr>
              <w:pStyle w:val="TAC"/>
            </w:pPr>
            <w:r w:rsidRPr="00B05E15">
              <w:t>M</w:t>
            </w:r>
          </w:p>
        </w:tc>
        <w:tc>
          <w:tcPr>
            <w:tcW w:w="1518" w:type="dxa"/>
          </w:tcPr>
          <w:p w14:paraId="5353E071" w14:textId="77777777" w:rsidR="004B5A5E" w:rsidRPr="00B05E15" w:rsidRDefault="004B5A5E" w:rsidP="006133A1">
            <w:pPr>
              <w:pStyle w:val="TAC"/>
            </w:pPr>
            <w:r>
              <w:t>1</w:t>
            </w:r>
            <w:r w:rsidRPr="00B05E15">
              <w:t xml:space="preserve"> bytes</w:t>
            </w:r>
          </w:p>
        </w:tc>
      </w:tr>
    </w:tbl>
    <w:p w14:paraId="58FFCF1A" w14:textId="77777777" w:rsidR="004B5A5E" w:rsidRPr="00B05E15" w:rsidRDefault="004B5A5E" w:rsidP="004B5A5E"/>
    <w:p w14:paraId="68B910DA" w14:textId="77777777" w:rsidR="004B5A5E" w:rsidRPr="00B05E15" w:rsidRDefault="004B5A5E" w:rsidP="00C5434F">
      <w:pPr>
        <w:pStyle w:val="B10"/>
      </w:pPr>
      <w:r w:rsidRPr="00B05E15">
        <w:t>Authentication Status</w:t>
      </w:r>
    </w:p>
    <w:p w14:paraId="1EC8776E" w14:textId="77777777" w:rsidR="004B5A5E" w:rsidRPr="00B05E15" w:rsidRDefault="004B5A5E" w:rsidP="00C5434F">
      <w:pPr>
        <w:pStyle w:val="B20"/>
      </w:pPr>
      <w:r w:rsidRPr="00B05E15">
        <w:t>Contents:</w:t>
      </w:r>
    </w:p>
    <w:p w14:paraId="0B9A7096" w14:textId="1973A84D" w:rsidR="004B5A5E" w:rsidRPr="00B05E15" w:rsidRDefault="00C5434F" w:rsidP="00C5434F">
      <w:pPr>
        <w:pStyle w:val="B30"/>
      </w:pPr>
      <w:r w:rsidRPr="003C7924">
        <w:rPr>
          <w:lang w:val="en-US"/>
        </w:rPr>
        <w:t>-</w:t>
      </w:r>
      <w:r>
        <w:rPr>
          <w:lang w:val="en-US"/>
        </w:rPr>
        <w:tab/>
      </w:r>
      <w:r w:rsidR="004B5A5E" w:rsidRPr="00B05E15">
        <w:t>Status of the corresponding EAP authentication.</w:t>
      </w:r>
    </w:p>
    <w:p w14:paraId="3EDDD1C1" w14:textId="77777777" w:rsidR="004B5A5E" w:rsidRPr="00B05E15" w:rsidRDefault="004B5A5E" w:rsidP="00C5434F">
      <w:pPr>
        <w:pStyle w:val="B20"/>
      </w:pPr>
      <w:r w:rsidRPr="00B05E15">
        <w:t>Coding:</w:t>
      </w:r>
    </w:p>
    <w:p w14:paraId="5EC4B9D8" w14:textId="392CAFB6" w:rsidR="004B5A5E" w:rsidRDefault="00C5434F" w:rsidP="00C5434F">
      <w:pPr>
        <w:pStyle w:val="B30"/>
      </w:pPr>
      <w:r w:rsidRPr="003C7924">
        <w:rPr>
          <w:lang w:val="en-US"/>
        </w:rPr>
        <w:t>-</w:t>
      </w:r>
      <w:r>
        <w:rPr>
          <w:lang w:val="en-US"/>
        </w:rPr>
        <w:tab/>
      </w:r>
      <w:r w:rsidR="004B5A5E" w:rsidRPr="00B05E15">
        <w:t>Authentication Status coded in one byte as below.</w:t>
      </w:r>
    </w:p>
    <w:p w14:paraId="025D9CA2" w14:textId="77777777" w:rsidR="00DC777B" w:rsidRPr="00B05E15" w:rsidRDefault="00DC777B" w:rsidP="00DC77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4B5A5E" w:rsidRPr="00B05E15" w14:paraId="7A5C2D04" w14:textId="77777777" w:rsidTr="006133A1">
        <w:trPr>
          <w:jc w:val="center"/>
        </w:trPr>
        <w:tc>
          <w:tcPr>
            <w:tcW w:w="1687" w:type="dxa"/>
          </w:tcPr>
          <w:p w14:paraId="3C1A806A" w14:textId="77777777" w:rsidR="004B5A5E" w:rsidRPr="00B05E15" w:rsidRDefault="004B5A5E" w:rsidP="006133A1">
            <w:pPr>
              <w:pStyle w:val="TAH"/>
            </w:pPr>
            <w:r w:rsidRPr="00B05E15">
              <w:t>Value</w:t>
            </w:r>
          </w:p>
        </w:tc>
        <w:tc>
          <w:tcPr>
            <w:tcW w:w="3150" w:type="dxa"/>
          </w:tcPr>
          <w:p w14:paraId="5FBD4064" w14:textId="77777777" w:rsidR="004B5A5E" w:rsidRPr="00B05E15" w:rsidRDefault="004B5A5E" w:rsidP="006133A1">
            <w:pPr>
              <w:pStyle w:val="TAH"/>
            </w:pPr>
            <w:r w:rsidRPr="00B05E15">
              <w:t>Meaning</w:t>
            </w:r>
          </w:p>
        </w:tc>
      </w:tr>
      <w:tr w:rsidR="004B5A5E" w:rsidRPr="00B05E15" w14:paraId="62AAB027" w14:textId="77777777" w:rsidTr="006133A1">
        <w:trPr>
          <w:jc w:val="center"/>
        </w:trPr>
        <w:tc>
          <w:tcPr>
            <w:tcW w:w="1687" w:type="dxa"/>
          </w:tcPr>
          <w:p w14:paraId="3D37F9D9" w14:textId="77777777" w:rsidR="004B5A5E" w:rsidRPr="00B05E15" w:rsidRDefault="004B5A5E" w:rsidP="006133A1">
            <w:pPr>
              <w:pStyle w:val="TAC"/>
            </w:pPr>
            <w:r w:rsidRPr="00B05E15">
              <w:t>'00'</w:t>
            </w:r>
          </w:p>
        </w:tc>
        <w:tc>
          <w:tcPr>
            <w:tcW w:w="3150" w:type="dxa"/>
          </w:tcPr>
          <w:p w14:paraId="2778DC5D" w14:textId="77777777" w:rsidR="004B5A5E" w:rsidRPr="00B05E15" w:rsidRDefault="004B5A5E" w:rsidP="006133A1">
            <w:pPr>
              <w:pStyle w:val="TAL"/>
            </w:pPr>
            <w:r w:rsidRPr="00B05E15">
              <w:t>No authentication started</w:t>
            </w:r>
          </w:p>
        </w:tc>
      </w:tr>
      <w:tr w:rsidR="004B5A5E" w:rsidRPr="00B05E15" w14:paraId="6384E8EC" w14:textId="77777777" w:rsidTr="006133A1">
        <w:trPr>
          <w:jc w:val="center"/>
        </w:trPr>
        <w:tc>
          <w:tcPr>
            <w:tcW w:w="1687" w:type="dxa"/>
          </w:tcPr>
          <w:p w14:paraId="4934B63D" w14:textId="77777777" w:rsidR="004B5A5E" w:rsidRPr="00B05E15" w:rsidRDefault="004B5A5E" w:rsidP="006133A1">
            <w:pPr>
              <w:pStyle w:val="TAC"/>
            </w:pPr>
            <w:r w:rsidRPr="00B05E15">
              <w:t>'01'</w:t>
            </w:r>
          </w:p>
        </w:tc>
        <w:tc>
          <w:tcPr>
            <w:tcW w:w="3150" w:type="dxa"/>
          </w:tcPr>
          <w:p w14:paraId="0640157C" w14:textId="77777777" w:rsidR="004B5A5E" w:rsidRPr="00B05E15" w:rsidRDefault="004B5A5E" w:rsidP="006133A1">
            <w:pPr>
              <w:pStyle w:val="TAL"/>
            </w:pPr>
            <w:r w:rsidRPr="00B05E15">
              <w:t>Authenticating</w:t>
            </w:r>
          </w:p>
        </w:tc>
      </w:tr>
      <w:tr w:rsidR="004B5A5E" w:rsidRPr="00B05E15" w14:paraId="4545F9AC" w14:textId="77777777" w:rsidTr="006133A1">
        <w:trPr>
          <w:jc w:val="center"/>
        </w:trPr>
        <w:tc>
          <w:tcPr>
            <w:tcW w:w="1687" w:type="dxa"/>
          </w:tcPr>
          <w:p w14:paraId="7CE88C62" w14:textId="77777777" w:rsidR="004B5A5E" w:rsidRPr="00B05E15" w:rsidRDefault="004B5A5E" w:rsidP="006133A1">
            <w:pPr>
              <w:pStyle w:val="TAC"/>
            </w:pPr>
            <w:r w:rsidRPr="00B05E15">
              <w:t>'02'</w:t>
            </w:r>
          </w:p>
        </w:tc>
        <w:tc>
          <w:tcPr>
            <w:tcW w:w="3150" w:type="dxa"/>
          </w:tcPr>
          <w:p w14:paraId="005E85F7" w14:textId="77777777" w:rsidR="004B5A5E" w:rsidRPr="00B05E15" w:rsidRDefault="004B5A5E" w:rsidP="006133A1">
            <w:pPr>
              <w:pStyle w:val="TAL"/>
            </w:pPr>
            <w:r w:rsidRPr="00B05E15">
              <w:t>Authenticated</w:t>
            </w:r>
          </w:p>
        </w:tc>
      </w:tr>
      <w:tr w:rsidR="004B5A5E" w:rsidRPr="00B05E15" w14:paraId="28F6EC78" w14:textId="77777777" w:rsidTr="006133A1">
        <w:trPr>
          <w:jc w:val="center"/>
        </w:trPr>
        <w:tc>
          <w:tcPr>
            <w:tcW w:w="1687" w:type="dxa"/>
          </w:tcPr>
          <w:p w14:paraId="28880405" w14:textId="77777777" w:rsidR="004B5A5E" w:rsidRPr="00B05E15" w:rsidRDefault="004B5A5E" w:rsidP="006133A1">
            <w:pPr>
              <w:pStyle w:val="TAC"/>
            </w:pPr>
            <w:r w:rsidRPr="00B05E15">
              <w:t>'03'</w:t>
            </w:r>
          </w:p>
        </w:tc>
        <w:tc>
          <w:tcPr>
            <w:tcW w:w="3150" w:type="dxa"/>
          </w:tcPr>
          <w:p w14:paraId="050EEF17" w14:textId="77777777" w:rsidR="004B5A5E" w:rsidRPr="00B05E15" w:rsidRDefault="004B5A5E" w:rsidP="006133A1">
            <w:pPr>
              <w:pStyle w:val="TAL"/>
            </w:pPr>
            <w:r w:rsidRPr="00B05E15">
              <w:t>Held (Authentication failure)</w:t>
            </w:r>
          </w:p>
        </w:tc>
      </w:tr>
    </w:tbl>
    <w:p w14:paraId="1180B2B1" w14:textId="77777777" w:rsidR="00DC777B" w:rsidRDefault="00DC777B" w:rsidP="00DC777B">
      <w:bookmarkStart w:id="61" w:name="_Toc108443350"/>
      <w:bookmarkStart w:id="62" w:name="_Toc113448326"/>
    </w:p>
    <w:p w14:paraId="216CC322" w14:textId="630D54F2" w:rsidR="002A4071" w:rsidRDefault="002A4071" w:rsidP="002A4071">
      <w:pPr>
        <w:pStyle w:val="Heading3"/>
      </w:pPr>
      <w:r w:rsidRPr="00BF0CC8">
        <w:t>4.</w:t>
      </w:r>
      <w:r>
        <w:t>3</w:t>
      </w:r>
      <w:r w:rsidRPr="00BF0CC8">
        <w:t>.</w:t>
      </w:r>
      <w:r>
        <w:t>3</w:t>
      </w:r>
      <w:r w:rsidR="003C7924">
        <w:tab/>
      </w:r>
      <w:r>
        <w:t>EAP framework</w:t>
      </w:r>
      <w:bookmarkEnd w:id="61"/>
      <w:bookmarkEnd w:id="62"/>
    </w:p>
    <w:p w14:paraId="6486A96B" w14:textId="03B2E976" w:rsidR="002A4071" w:rsidRDefault="002A4071" w:rsidP="002A4071">
      <w:pPr>
        <w:rPr>
          <w:lang w:val="en-US"/>
        </w:rPr>
      </w:pPr>
      <w:r>
        <w:rPr>
          <w:lang w:val="en-US"/>
        </w:rPr>
        <w:t xml:space="preserve">This solution reuses the </w:t>
      </w:r>
      <w:r w:rsidRPr="00D27405">
        <w:rPr>
          <w:lang w:val="en-US"/>
        </w:rPr>
        <w:t xml:space="preserve">ETSI TS 102 310 </w:t>
      </w:r>
      <w:r>
        <w:rPr>
          <w:lang w:val="en-US"/>
        </w:rPr>
        <w:t>[4]</w:t>
      </w:r>
      <w:r w:rsidRPr="00D27405">
        <w:rPr>
          <w:lang w:val="en-US"/>
        </w:rPr>
        <w:t xml:space="preserve"> </w:t>
      </w:r>
      <w:r>
        <w:rPr>
          <w:lang w:val="en-US"/>
        </w:rPr>
        <w:t>clause 6 specifying the EAP related commands to be supported by NSSAA application.</w:t>
      </w:r>
    </w:p>
    <w:p w14:paraId="1D1E654F" w14:textId="1790EFEF" w:rsidR="002A4071" w:rsidRPr="0046625B" w:rsidRDefault="002A4071" w:rsidP="002A4071">
      <w:pPr>
        <w:pStyle w:val="Heading4"/>
        <w:rPr>
          <w:lang w:val="en-US"/>
        </w:rPr>
      </w:pPr>
      <w:bookmarkStart w:id="63" w:name="_Toc108443351"/>
      <w:bookmarkStart w:id="64" w:name="_Toc113448327"/>
      <w:r>
        <w:rPr>
          <w:lang w:val="en-US"/>
        </w:rPr>
        <w:t>4.3</w:t>
      </w:r>
      <w:r w:rsidRPr="0046625B">
        <w:rPr>
          <w:lang w:val="en-US"/>
        </w:rPr>
        <w:t>.</w:t>
      </w:r>
      <w:r>
        <w:rPr>
          <w:lang w:val="en-US"/>
        </w:rPr>
        <w:t>3</w:t>
      </w:r>
      <w:r w:rsidRPr="0046625B">
        <w:rPr>
          <w:lang w:val="en-US"/>
        </w:rPr>
        <w:t>.1</w:t>
      </w:r>
      <w:r w:rsidR="003C7924">
        <w:rPr>
          <w:lang w:val="en-US"/>
        </w:rPr>
        <w:tab/>
      </w:r>
      <w:r w:rsidRPr="0046625B">
        <w:rPr>
          <w:lang w:val="en-US"/>
        </w:rPr>
        <w:t xml:space="preserve">NSSAA application </w:t>
      </w:r>
      <w:r>
        <w:rPr>
          <w:lang w:val="en-US"/>
        </w:rPr>
        <w:t>management procedures</w:t>
      </w:r>
      <w:bookmarkEnd w:id="63"/>
      <w:bookmarkEnd w:id="64"/>
    </w:p>
    <w:p w14:paraId="32214FB5" w14:textId="33E9E035" w:rsidR="002A4071" w:rsidRPr="0046625B" w:rsidRDefault="002A4071" w:rsidP="002A4071">
      <w:pPr>
        <w:pStyle w:val="Heading5"/>
        <w:rPr>
          <w:lang w:val="en-US"/>
        </w:rPr>
      </w:pPr>
      <w:bookmarkStart w:id="65" w:name="_Toc108443352"/>
      <w:bookmarkStart w:id="66" w:name="_Toc113448328"/>
      <w:r>
        <w:rPr>
          <w:lang w:val="en-US"/>
        </w:rPr>
        <w:t>4.3</w:t>
      </w:r>
      <w:r w:rsidRPr="0046625B">
        <w:rPr>
          <w:lang w:val="en-US"/>
        </w:rPr>
        <w:t>.</w:t>
      </w:r>
      <w:r>
        <w:rPr>
          <w:lang w:val="en-US"/>
        </w:rPr>
        <w:t>3</w:t>
      </w:r>
      <w:r w:rsidRPr="0046625B">
        <w:rPr>
          <w:lang w:val="en-US"/>
        </w:rPr>
        <w:t>.1</w:t>
      </w:r>
      <w:r>
        <w:rPr>
          <w:lang w:val="en-US"/>
        </w:rPr>
        <w:t>.1</w:t>
      </w:r>
      <w:r w:rsidR="003C7924">
        <w:rPr>
          <w:lang w:val="en-US"/>
        </w:rPr>
        <w:tab/>
      </w:r>
      <w:r w:rsidRPr="0046625B">
        <w:rPr>
          <w:lang w:val="en-US"/>
        </w:rPr>
        <w:t>NSSAA application selection</w:t>
      </w:r>
      <w:bookmarkEnd w:id="65"/>
      <w:bookmarkEnd w:id="66"/>
    </w:p>
    <w:p w14:paraId="42FB9B96" w14:textId="77777777" w:rsidR="002A4071" w:rsidRDefault="002A4071" w:rsidP="002A4071">
      <w:pPr>
        <w:rPr>
          <w:lang w:val="en-US"/>
        </w:rPr>
      </w:pPr>
      <w:r>
        <w:rPr>
          <w:lang w:val="en-US"/>
        </w:rPr>
        <w:t>This solution proposes the perform NSSAA application selection in the following manner:</w:t>
      </w:r>
    </w:p>
    <w:p w14:paraId="498C923F" w14:textId="47A3A832" w:rsidR="002A4071" w:rsidRPr="00E047DA" w:rsidRDefault="003C7924" w:rsidP="003C7924">
      <w:pPr>
        <w:pStyle w:val="B10"/>
      </w:pPr>
      <w:r w:rsidRPr="003C7924">
        <w:rPr>
          <w:lang w:val="en-US"/>
        </w:rPr>
        <w:lastRenderedPageBreak/>
        <w:t>-</w:t>
      </w:r>
      <w:r>
        <w:rPr>
          <w:lang w:val="en-US"/>
        </w:rPr>
        <w:tab/>
      </w:r>
      <w:r w:rsidR="002A4071" w:rsidRPr="00E047DA">
        <w:rPr>
          <w:lang w:val="en-US"/>
        </w:rPr>
        <w:t>W</w:t>
      </w:r>
      <w:r w:rsidR="002A4071">
        <w:t>hen a slice procedure requires a NSSAA with a supported S-NSSAI from one of the NSSAA application defined in the UICC,</w:t>
      </w:r>
      <w:r w:rsidR="002A4071" w:rsidRPr="00E047DA">
        <w:rPr>
          <w:lang w:val="en-US"/>
        </w:rPr>
        <w:t xml:space="preserve"> </w:t>
      </w:r>
      <w:r w:rsidR="002A4071" w:rsidRPr="00B05E15">
        <w:t xml:space="preserve">the </w:t>
      </w:r>
      <w:r w:rsidR="002A4071">
        <w:t>ME</w:t>
      </w:r>
      <w:r w:rsidR="002A4071" w:rsidRPr="00B05E15">
        <w:t xml:space="preserve"> select</w:t>
      </w:r>
      <w:r w:rsidR="002A4071">
        <w:t>s</w:t>
      </w:r>
      <w:r w:rsidR="002A4071" w:rsidRPr="00B05E15">
        <w:t xml:space="preserve"> </w:t>
      </w:r>
      <w:r w:rsidR="002A4071">
        <w:t xml:space="preserve">the corresponding NSSAA </w:t>
      </w:r>
      <w:r w:rsidR="002A4071" w:rsidRPr="00B05E15">
        <w:t xml:space="preserve">application using the SELECT by DF name as defined in </w:t>
      </w:r>
      <w:r w:rsidR="002A4071" w:rsidRPr="00BF0CC8">
        <w:t xml:space="preserve">TS 31.101 </w:t>
      </w:r>
      <w:r w:rsidR="002A4071">
        <w:t>[5];</w:t>
      </w:r>
    </w:p>
    <w:p w14:paraId="30D3630A" w14:textId="446E7144" w:rsidR="002A4071" w:rsidRPr="001466D4" w:rsidRDefault="003C7924" w:rsidP="003C7924">
      <w:pPr>
        <w:pStyle w:val="B10"/>
      </w:pPr>
      <w:r w:rsidRPr="003C7924">
        <w:rPr>
          <w:lang w:val="en-US"/>
        </w:rPr>
        <w:t>-</w:t>
      </w:r>
      <w:r>
        <w:rPr>
          <w:lang w:val="en-US"/>
        </w:rPr>
        <w:tab/>
      </w:r>
      <w:r w:rsidR="002A4071" w:rsidRPr="00E047DA">
        <w:rPr>
          <w:lang w:val="en-US"/>
        </w:rPr>
        <w:t xml:space="preserve">This selection occurs </w:t>
      </w:r>
      <w:r w:rsidR="002A4071" w:rsidRPr="00B05E15">
        <w:t xml:space="preserve">after </w:t>
      </w:r>
      <w:r w:rsidR="002A4071">
        <w:t xml:space="preserve">the </w:t>
      </w:r>
      <w:r w:rsidR="002A4071" w:rsidRPr="00B05E15">
        <w:t>UICC activation</w:t>
      </w:r>
      <w:r w:rsidR="002A4071">
        <w:t xml:space="preserve">, defined in </w:t>
      </w:r>
      <w:r w:rsidR="002A4071" w:rsidRPr="00BF0CC8">
        <w:t xml:space="preserve">TS 31.101 </w:t>
      </w:r>
      <w:r w:rsidR="002A4071">
        <w:t>[5], and the discovery of the NSSAA services described in above clause 4.3.2.</w:t>
      </w:r>
    </w:p>
    <w:p w14:paraId="388B3C8B" w14:textId="02610662" w:rsidR="002A4071" w:rsidRPr="00B05E15" w:rsidRDefault="002A4071" w:rsidP="002A4071">
      <w:r w:rsidRPr="00B05E15">
        <w:t xml:space="preserve">After a successful </w:t>
      </w:r>
      <w:r>
        <w:t>NSSAA</w:t>
      </w:r>
      <w:r w:rsidRPr="00B05E15">
        <w:t xml:space="preserve"> application selection, the selected </w:t>
      </w:r>
      <w:r>
        <w:t>NSSAA</w:t>
      </w:r>
      <w:r w:rsidRPr="00B05E15">
        <w:t xml:space="preserve"> </w:t>
      </w:r>
      <w:r>
        <w:t xml:space="preserve">application </w:t>
      </w:r>
      <w:r w:rsidRPr="00B05E15">
        <w:t xml:space="preserve">is stored on the UICC. This </w:t>
      </w:r>
      <w:r>
        <w:t xml:space="preserve">NSSAA </w:t>
      </w:r>
      <w:r w:rsidRPr="00B05E15">
        <w:t xml:space="preserve">application is </w:t>
      </w:r>
      <w:r>
        <w:t xml:space="preserve">identified </w:t>
      </w:r>
      <w:r w:rsidRPr="00B05E15">
        <w:t xml:space="preserve">as the </w:t>
      </w:r>
      <w:r w:rsidR="00816A4A">
        <w:t>'</w:t>
      </w:r>
      <w:r w:rsidRPr="00B05E15">
        <w:t xml:space="preserve">last selected </w:t>
      </w:r>
      <w:r>
        <w:t xml:space="preserve">NSSAA </w:t>
      </w:r>
      <w:r w:rsidRPr="00B05E15">
        <w:t>application</w:t>
      </w:r>
      <w:r w:rsidR="00816A4A">
        <w:t>'</w:t>
      </w:r>
      <w:r>
        <w:t xml:space="preserve"> by the UICC</w:t>
      </w:r>
      <w:r w:rsidRPr="00B05E15">
        <w:t xml:space="preserve">. The last selected </w:t>
      </w:r>
      <w:r>
        <w:t xml:space="preserve">NSSAA </w:t>
      </w:r>
      <w:r w:rsidRPr="00B05E15">
        <w:t xml:space="preserve">application </w:t>
      </w:r>
      <w:r>
        <w:t>is</w:t>
      </w:r>
      <w:r w:rsidRPr="00B05E15">
        <w:t xml:space="preserve"> available on the UICC after a </w:t>
      </w:r>
      <w:r>
        <w:t xml:space="preserve">UICC </w:t>
      </w:r>
      <w:r w:rsidRPr="00B05E15">
        <w:t xml:space="preserve">deactivation followed by </w:t>
      </w:r>
      <w:r>
        <w:t xml:space="preserve">a </w:t>
      </w:r>
      <w:r w:rsidRPr="00B05E15">
        <w:t>UICC activation.</w:t>
      </w:r>
    </w:p>
    <w:p w14:paraId="67BD09F6" w14:textId="77361789" w:rsidR="002A4071" w:rsidRDefault="002A4071" w:rsidP="002A4071">
      <w:r w:rsidRPr="00B05E15">
        <w:t xml:space="preserve">If a </w:t>
      </w:r>
      <w:r>
        <w:t>NSSAA</w:t>
      </w:r>
      <w:r w:rsidRPr="00B05E15">
        <w:t xml:space="preserve"> application is selected using partial DF name, the partial DF name supplied in the command </w:t>
      </w:r>
      <w:r>
        <w:t>is</w:t>
      </w:r>
      <w:r w:rsidRPr="00B05E15">
        <w:t xml:space="preserve"> uniquely identify a </w:t>
      </w:r>
      <w:r>
        <w:t>NSSAA</w:t>
      </w:r>
      <w:r w:rsidRPr="00B05E15">
        <w:t xml:space="preserve"> application. Furthermore if a </w:t>
      </w:r>
      <w:r>
        <w:t>NSSAA</w:t>
      </w:r>
      <w:r w:rsidRPr="00B05E15">
        <w:t xml:space="preserve"> application is selected using a partial DF name as specified in </w:t>
      </w:r>
      <w:r w:rsidRPr="00BF0CC8">
        <w:t xml:space="preserve">TS 31.101 </w:t>
      </w:r>
      <w:r>
        <w:t xml:space="preserve">[5] </w:t>
      </w:r>
      <w:r w:rsidRPr="00B05E15">
        <w:t>indicating in the SELECT command the last occurrence</w:t>
      </w:r>
      <w:r>
        <w:t>,</w:t>
      </w:r>
      <w:r w:rsidRPr="00B05E15">
        <w:t xml:space="preserve"> the UICC select</w:t>
      </w:r>
      <w:r>
        <w:t>s</w:t>
      </w:r>
      <w:r w:rsidRPr="00B05E15">
        <w:t xml:space="preserve"> the </w:t>
      </w:r>
      <w:r>
        <w:t>NSSAA</w:t>
      </w:r>
      <w:r w:rsidRPr="00B05E15">
        <w:t xml:space="preserve"> application stored as the last </w:t>
      </w:r>
      <w:r>
        <w:t>selected NSSAA</w:t>
      </w:r>
      <w:r w:rsidRPr="00B05E15">
        <w:t xml:space="preserve"> application. If, in the SELECT command, the options first, next/previous are indicated, they have no meaning if an </w:t>
      </w:r>
      <w:r>
        <w:t xml:space="preserve">NSSAA </w:t>
      </w:r>
      <w:r w:rsidRPr="00B05E15">
        <w:t>application has not been previously selected in the same session and shall return an appropriate error code.</w:t>
      </w:r>
    </w:p>
    <w:p w14:paraId="5A340007" w14:textId="77777777" w:rsidR="002A4071" w:rsidRPr="00D97673" w:rsidRDefault="002A4071" w:rsidP="002A4071">
      <w:pPr>
        <w:rPr>
          <w:lang w:val="en-US"/>
        </w:rPr>
      </w:pPr>
      <w:r w:rsidRPr="00D97673">
        <w:rPr>
          <w:lang w:val="en-US"/>
        </w:rPr>
        <w:t xml:space="preserve">When the NSSAA application is </w:t>
      </w:r>
      <w:r>
        <w:rPr>
          <w:lang w:val="en-US"/>
        </w:rPr>
        <w:t>associated to an NSSAA context the application is kept selected.</w:t>
      </w:r>
    </w:p>
    <w:p w14:paraId="17F1E855" w14:textId="4965F0CC" w:rsidR="002A4071" w:rsidRPr="003A7D31" w:rsidRDefault="002A4071" w:rsidP="002A4071">
      <w:pPr>
        <w:pStyle w:val="Heading5"/>
        <w:rPr>
          <w:lang w:val="fr-FR"/>
        </w:rPr>
      </w:pPr>
      <w:bookmarkStart w:id="67" w:name="_Toc108443353"/>
      <w:bookmarkStart w:id="68" w:name="_Toc113448329"/>
      <w:r>
        <w:rPr>
          <w:lang w:val="fr-FR"/>
        </w:rPr>
        <w:t>4.3</w:t>
      </w:r>
      <w:r w:rsidRPr="00D120BE">
        <w:rPr>
          <w:lang w:val="fr-FR"/>
        </w:rPr>
        <w:t>.3.1.2</w:t>
      </w:r>
      <w:r w:rsidR="003C7924">
        <w:rPr>
          <w:lang w:val="fr-FR"/>
        </w:rPr>
        <w:tab/>
      </w:r>
      <w:r w:rsidRPr="003A7D31">
        <w:rPr>
          <w:lang w:val="fr-FR"/>
        </w:rPr>
        <w:t xml:space="preserve">NSSAA </w:t>
      </w:r>
      <w:r w:rsidRPr="00D120BE">
        <w:rPr>
          <w:lang w:val="fr-FR"/>
        </w:rPr>
        <w:t xml:space="preserve">application </w:t>
      </w:r>
      <w:r w:rsidRPr="003A7D31">
        <w:rPr>
          <w:lang w:val="fr-FR"/>
        </w:rPr>
        <w:t>initialisation</w:t>
      </w:r>
      <w:bookmarkEnd w:id="67"/>
      <w:bookmarkEnd w:id="68"/>
    </w:p>
    <w:p w14:paraId="366ACBE9" w14:textId="625ADD7A" w:rsidR="002A4071" w:rsidRPr="003A7D31" w:rsidRDefault="002A4071" w:rsidP="002A4071">
      <w:pPr>
        <w:pStyle w:val="Heading5"/>
        <w:rPr>
          <w:lang w:val="fr-FR"/>
        </w:rPr>
      </w:pPr>
      <w:bookmarkStart w:id="69" w:name="_Toc108443354"/>
      <w:bookmarkStart w:id="70" w:name="_Toc113448330"/>
      <w:r>
        <w:rPr>
          <w:lang w:val="fr-FR"/>
        </w:rPr>
        <w:t>4.3</w:t>
      </w:r>
      <w:r w:rsidRPr="00D120BE">
        <w:rPr>
          <w:lang w:val="fr-FR"/>
        </w:rPr>
        <w:t>.3.1</w:t>
      </w:r>
      <w:r>
        <w:rPr>
          <w:lang w:val="fr-FR"/>
        </w:rPr>
        <w:t>.3</w:t>
      </w:r>
      <w:r w:rsidR="003C7924">
        <w:rPr>
          <w:lang w:val="fr-FR"/>
        </w:rPr>
        <w:tab/>
      </w:r>
      <w:r w:rsidRPr="003A7D31">
        <w:rPr>
          <w:lang w:val="fr-FR"/>
        </w:rPr>
        <w:t>NSSAA application termination</w:t>
      </w:r>
      <w:bookmarkEnd w:id="69"/>
      <w:bookmarkEnd w:id="70"/>
    </w:p>
    <w:p w14:paraId="3A1D8AFA" w14:textId="4CDCE39B" w:rsidR="002A4071" w:rsidRPr="00CC04A1" w:rsidRDefault="002A4071" w:rsidP="003C7924">
      <w:pPr>
        <w:pStyle w:val="NO"/>
        <w:rPr>
          <w:lang w:val="en-US"/>
        </w:rPr>
      </w:pPr>
      <w:r>
        <w:rPr>
          <w:lang w:val="en-US"/>
        </w:rPr>
        <w:t>NOTE 1:</w:t>
      </w:r>
      <w:r w:rsidR="00C5434F">
        <w:rPr>
          <w:lang w:val="en-US"/>
        </w:rPr>
        <w:tab/>
      </w:r>
      <w:r w:rsidRPr="00CC04A1">
        <w:rPr>
          <w:lang w:val="en-US"/>
        </w:rPr>
        <w:t xml:space="preserve">This procedure is not to be confused with the deactivation procedure in TS 31.101 </w:t>
      </w:r>
      <w:r>
        <w:rPr>
          <w:lang w:val="en-US"/>
        </w:rPr>
        <w:t>[5]</w:t>
      </w:r>
      <w:r w:rsidRPr="00CC04A1">
        <w:rPr>
          <w:lang w:val="en-US"/>
        </w:rPr>
        <w:t>.</w:t>
      </w:r>
    </w:p>
    <w:p w14:paraId="1A6970CA" w14:textId="77777777" w:rsidR="002A4071" w:rsidRDefault="002A4071" w:rsidP="002A4071">
      <w:pPr>
        <w:rPr>
          <w:lang w:val="en-US"/>
        </w:rPr>
      </w:pPr>
      <w:r>
        <w:rPr>
          <w:lang w:val="en-US"/>
        </w:rPr>
        <w:t>The ME</w:t>
      </w:r>
      <w:r w:rsidRPr="00CC04A1">
        <w:rPr>
          <w:lang w:val="en-US"/>
        </w:rPr>
        <w:t xml:space="preserve"> </w:t>
      </w:r>
      <w:r>
        <w:rPr>
          <w:lang w:val="en-US"/>
        </w:rPr>
        <w:t xml:space="preserve">terminates the NSSAA </w:t>
      </w:r>
      <w:r w:rsidRPr="00CC04A1">
        <w:rPr>
          <w:lang w:val="en-US"/>
        </w:rPr>
        <w:t xml:space="preserve">session </w:t>
      </w:r>
      <w:r>
        <w:rPr>
          <w:lang w:val="en-US"/>
        </w:rPr>
        <w:t>with the NSSAA application as follows:</w:t>
      </w:r>
    </w:p>
    <w:p w14:paraId="5A18B24C" w14:textId="6A9C64F4" w:rsidR="002A4071" w:rsidRDefault="003C7924" w:rsidP="003C7924">
      <w:pPr>
        <w:pStyle w:val="B10"/>
      </w:pPr>
      <w:r w:rsidRPr="003C7924">
        <w:rPr>
          <w:lang w:val="en-US"/>
        </w:rPr>
        <w:t>-</w:t>
      </w:r>
      <w:r>
        <w:rPr>
          <w:lang w:val="en-US"/>
        </w:rPr>
        <w:tab/>
      </w:r>
      <w:r w:rsidR="002A4071" w:rsidRPr="00B05E15">
        <w:t xml:space="preserve">The </w:t>
      </w:r>
      <w:r w:rsidR="002A4071">
        <w:t xml:space="preserve">ME </w:t>
      </w:r>
      <w:r w:rsidR="002A4071" w:rsidRPr="00B05E15">
        <w:t>indicate</w:t>
      </w:r>
      <w:r w:rsidR="002A4071">
        <w:t>s</w:t>
      </w:r>
      <w:r w:rsidR="002A4071" w:rsidRPr="00B05E15">
        <w:t xml:space="preserve"> to the </w:t>
      </w:r>
      <w:r w:rsidR="002A4071">
        <w:t xml:space="preserve">NSSAA application </w:t>
      </w:r>
      <w:r w:rsidR="002A4071" w:rsidRPr="00B05E15">
        <w:t>by sending a particular STATUS command that the te</w:t>
      </w:r>
      <w:r w:rsidR="002A4071">
        <w:t>rmination procedure is starting</w:t>
      </w:r>
    </w:p>
    <w:p w14:paraId="007D014E" w14:textId="25703EF9" w:rsidR="002A4071" w:rsidRPr="00D129CC" w:rsidRDefault="002A4071" w:rsidP="00C5434F">
      <w:r w:rsidRPr="00D129CC">
        <w:rPr>
          <w:lang w:val="en-US"/>
        </w:rPr>
        <w:t>The ME deletes all these subscriber related infor</w:t>
      </w:r>
      <w:r>
        <w:rPr>
          <w:lang w:val="en-US"/>
        </w:rPr>
        <w:t>mation elements from its memory</w:t>
      </w:r>
    </w:p>
    <w:p w14:paraId="56A7ABD5" w14:textId="7CAB02E3" w:rsidR="002A4071" w:rsidRPr="00CC04A1" w:rsidRDefault="002A4071" w:rsidP="00C5434F">
      <w:pPr>
        <w:pStyle w:val="NO"/>
        <w:rPr>
          <w:lang w:val="en-US"/>
        </w:rPr>
      </w:pPr>
      <w:r>
        <w:rPr>
          <w:lang w:val="en-US"/>
        </w:rPr>
        <w:t>NOTE 2:</w:t>
      </w:r>
      <w:r w:rsidR="00C5434F">
        <w:rPr>
          <w:lang w:val="en-US"/>
        </w:rPr>
        <w:tab/>
      </w:r>
      <w:r w:rsidRPr="00CC04A1">
        <w:rPr>
          <w:lang w:val="en-US"/>
        </w:rPr>
        <w:t xml:space="preserve">If the </w:t>
      </w:r>
      <w:r>
        <w:rPr>
          <w:lang w:val="en-US"/>
        </w:rPr>
        <w:t xml:space="preserve">ME </w:t>
      </w:r>
      <w:r w:rsidRPr="00CC04A1">
        <w:rPr>
          <w:lang w:val="en-US"/>
        </w:rPr>
        <w:t xml:space="preserve">has already updated any of the subscriber related information during the </w:t>
      </w:r>
      <w:r>
        <w:rPr>
          <w:lang w:val="en-US"/>
        </w:rPr>
        <w:t xml:space="preserve">NSSAA </w:t>
      </w:r>
      <w:r w:rsidRPr="00CC04A1">
        <w:rPr>
          <w:lang w:val="en-US"/>
        </w:rPr>
        <w:t xml:space="preserve">session, and the value has not changed until </w:t>
      </w:r>
      <w:r>
        <w:rPr>
          <w:lang w:val="en-US"/>
        </w:rPr>
        <w:t xml:space="preserve">NSSAA </w:t>
      </w:r>
      <w:r w:rsidRPr="00CC04A1">
        <w:rPr>
          <w:lang w:val="en-US"/>
        </w:rPr>
        <w:t xml:space="preserve">session termination, the </w:t>
      </w:r>
      <w:r>
        <w:rPr>
          <w:lang w:val="en-US"/>
        </w:rPr>
        <w:t xml:space="preserve">ME </w:t>
      </w:r>
      <w:r w:rsidRPr="00CC04A1">
        <w:rPr>
          <w:lang w:val="en-US"/>
        </w:rPr>
        <w:t>may omit the respective update procedure.</w:t>
      </w:r>
    </w:p>
    <w:p w14:paraId="7977E172" w14:textId="737EF5D9" w:rsidR="002A4071" w:rsidRDefault="002A4071" w:rsidP="002A4071">
      <w:pPr>
        <w:rPr>
          <w:lang w:val="en-US"/>
        </w:rPr>
      </w:pPr>
      <w:r w:rsidRPr="00CC04A1">
        <w:rPr>
          <w:lang w:val="en-US"/>
        </w:rPr>
        <w:t xml:space="preserve">To actually terminate the session, the </w:t>
      </w:r>
      <w:r>
        <w:rPr>
          <w:lang w:val="en-US"/>
        </w:rPr>
        <w:t xml:space="preserve">ME </w:t>
      </w:r>
      <w:r w:rsidRPr="00CC04A1">
        <w:rPr>
          <w:lang w:val="en-US"/>
        </w:rPr>
        <w:t xml:space="preserve">shall then use one of the mechanisms described in </w:t>
      </w:r>
      <w:r w:rsidRPr="00BF0CC8">
        <w:t xml:space="preserve">TS 31.101 </w:t>
      </w:r>
      <w:r>
        <w:t>[5]</w:t>
      </w:r>
      <w:r w:rsidRPr="00CC04A1">
        <w:rPr>
          <w:lang w:val="en-US"/>
        </w:rPr>
        <w:t>.</w:t>
      </w:r>
    </w:p>
    <w:p w14:paraId="0710BA45" w14:textId="3E2A8D31" w:rsidR="002A4071" w:rsidRPr="008F118A" w:rsidRDefault="002A4071" w:rsidP="002A4071">
      <w:pPr>
        <w:pStyle w:val="Heading5"/>
        <w:rPr>
          <w:lang w:val="en-US"/>
        </w:rPr>
      </w:pPr>
      <w:bookmarkStart w:id="71" w:name="_Toc108443355"/>
      <w:bookmarkStart w:id="72" w:name="_Toc113448331"/>
      <w:r>
        <w:rPr>
          <w:lang w:val="en-US"/>
        </w:rPr>
        <w:t>4.3</w:t>
      </w:r>
      <w:r w:rsidRPr="0046625B">
        <w:rPr>
          <w:lang w:val="en-US"/>
        </w:rPr>
        <w:t>.</w:t>
      </w:r>
      <w:r>
        <w:rPr>
          <w:lang w:val="en-US"/>
        </w:rPr>
        <w:t>3</w:t>
      </w:r>
      <w:r w:rsidRPr="0046625B">
        <w:rPr>
          <w:lang w:val="en-US"/>
        </w:rPr>
        <w:t>.1</w:t>
      </w:r>
      <w:r>
        <w:rPr>
          <w:lang w:val="en-US"/>
        </w:rPr>
        <w:t>.4</w:t>
      </w:r>
      <w:r w:rsidR="003C7924">
        <w:rPr>
          <w:lang w:val="en-US"/>
        </w:rPr>
        <w:tab/>
      </w:r>
      <w:r w:rsidRPr="008F118A">
        <w:rPr>
          <w:lang w:val="en-US"/>
        </w:rPr>
        <w:t xml:space="preserve">NSSAA </w:t>
      </w:r>
      <w:r>
        <w:rPr>
          <w:lang w:val="en-US"/>
        </w:rPr>
        <w:t>application closure</w:t>
      </w:r>
      <w:bookmarkEnd w:id="71"/>
      <w:bookmarkEnd w:id="72"/>
    </w:p>
    <w:p w14:paraId="27C69341" w14:textId="77777777" w:rsidR="002A4071" w:rsidRDefault="002A4071" w:rsidP="002A4071">
      <w:r>
        <w:t>After termination of the NSSAA session as defined in previous clause, the NSSAA application may be closed by closing the logical channels that are used to communicate with this particular NSSAA application.</w:t>
      </w:r>
    </w:p>
    <w:p w14:paraId="2E6E22D3" w14:textId="4A3E9BC7" w:rsidR="006133A1" w:rsidRDefault="006133A1" w:rsidP="006133A1">
      <w:pPr>
        <w:pStyle w:val="Heading3"/>
      </w:pPr>
      <w:bookmarkStart w:id="73" w:name="_Toc108443361"/>
      <w:bookmarkStart w:id="74" w:name="_Toc113448332"/>
      <w:r w:rsidRPr="00BF0CC8">
        <w:t>4.</w:t>
      </w:r>
      <w:r>
        <w:t>3.4</w:t>
      </w:r>
      <w:r w:rsidR="003C7924">
        <w:tab/>
      </w:r>
      <w:r>
        <w:t>Security features</w:t>
      </w:r>
      <w:bookmarkEnd w:id="73"/>
      <w:bookmarkEnd w:id="74"/>
    </w:p>
    <w:p w14:paraId="523AB99D" w14:textId="55D8EE70" w:rsidR="006133A1" w:rsidRPr="00B05E15" w:rsidRDefault="006133A1" w:rsidP="006133A1">
      <w:r w:rsidRPr="00B05E15">
        <w:t>The security aspects of NSSAA are specified in TS 33.501 [</w:t>
      </w:r>
      <w:r w:rsidR="00324F4D">
        <w:t>8</w:t>
      </w:r>
      <w:r w:rsidRPr="00B05E15">
        <w:t xml:space="preserve">]. This clause gives information related to security features supported by the </w:t>
      </w:r>
      <w:r>
        <w:t>NSSAA application</w:t>
      </w:r>
      <w:r w:rsidRPr="00B05E15">
        <w:t xml:space="preserve"> with respect to user verification and file access conditions.</w:t>
      </w:r>
    </w:p>
    <w:p w14:paraId="31EFA862" w14:textId="371B3BDE" w:rsidR="006133A1" w:rsidRPr="00B05E15" w:rsidRDefault="006133A1" w:rsidP="006133A1">
      <w:pPr>
        <w:pStyle w:val="Heading4"/>
      </w:pPr>
      <w:bookmarkStart w:id="75" w:name="_Toc107498849"/>
      <w:bookmarkStart w:id="76" w:name="_Toc108443362"/>
      <w:bookmarkStart w:id="77" w:name="_Toc113448333"/>
      <w:r w:rsidRPr="00B05E15">
        <w:t>4</w:t>
      </w:r>
      <w:r>
        <w:t>.3.4.1</w:t>
      </w:r>
      <w:r w:rsidRPr="00B05E15">
        <w:tab/>
        <w:t>User verification and file access conditions</w:t>
      </w:r>
      <w:bookmarkEnd w:id="75"/>
      <w:bookmarkEnd w:id="76"/>
      <w:bookmarkEnd w:id="77"/>
    </w:p>
    <w:p w14:paraId="521B841A" w14:textId="208A5B70" w:rsidR="006133A1" w:rsidRPr="00B05E15" w:rsidRDefault="006133A1" w:rsidP="006133A1">
      <w:r w:rsidRPr="00B05E15">
        <w:t xml:space="preserve">The security architecture as defined in </w:t>
      </w:r>
      <w:r w:rsidRPr="00BF0CC8">
        <w:t xml:space="preserve">TS 31.101 </w:t>
      </w:r>
      <w:r>
        <w:t xml:space="preserve">[5] </w:t>
      </w:r>
      <w:r w:rsidRPr="00B05E15">
        <w:t xml:space="preserve">applies to the </w:t>
      </w:r>
      <w:r>
        <w:t>NSSAA application</w:t>
      </w:r>
      <w:r w:rsidRPr="00B05E15">
        <w:t xml:space="preserve"> and UICC with the following definitions and additions:</w:t>
      </w:r>
    </w:p>
    <w:p w14:paraId="04A7C4BF" w14:textId="7C8E767C" w:rsidR="006133A1" w:rsidRPr="00B05E15" w:rsidRDefault="006133A1" w:rsidP="00C5434F">
      <w:pPr>
        <w:pStyle w:val="B10"/>
      </w:pPr>
      <w:r w:rsidRPr="00B05E15">
        <w:t>-</w:t>
      </w:r>
      <w:r w:rsidRPr="00B05E15">
        <w:tab/>
        <w:t xml:space="preserve">The </w:t>
      </w:r>
      <w:r>
        <w:t>NSSAA</w:t>
      </w:r>
      <w:r w:rsidRPr="00B05E15">
        <w:t xml:space="preserve"> application use</w:t>
      </w:r>
      <w:r>
        <w:t>s</w:t>
      </w:r>
      <w:r w:rsidRPr="00B05E15">
        <w:t xml:space="preserve"> a global key reference as P</w:t>
      </w:r>
      <w:r>
        <w:t xml:space="preserve">IN1 as specified in </w:t>
      </w:r>
      <w:r w:rsidRPr="00BF0CC8">
        <w:t xml:space="preserve">TS 31.101 </w:t>
      </w:r>
      <w:r>
        <w:t>[5]</w:t>
      </w:r>
      <w:r w:rsidRPr="00B05E15">
        <w:t>.</w:t>
      </w:r>
    </w:p>
    <w:p w14:paraId="33338B0F" w14:textId="26EDCC31" w:rsidR="006133A1" w:rsidRDefault="006133A1" w:rsidP="00C5434F">
      <w:pPr>
        <w:pStyle w:val="B10"/>
      </w:pPr>
      <w:r w:rsidRPr="00B05E15">
        <w:t>-</w:t>
      </w:r>
      <w:r w:rsidRPr="00B05E15">
        <w:tab/>
        <w:t>The only valid usage qualifier is '08' which means user authentication knowledge based (</w:t>
      </w:r>
      <w:r>
        <w:t>PIN) as defined in ISO/IEC 7816-</w:t>
      </w:r>
      <w:r w:rsidRPr="00B05E15">
        <w:t xml:space="preserve">4 </w:t>
      </w:r>
      <w:r>
        <w:t>[9]</w:t>
      </w:r>
      <w:r w:rsidRPr="00B05E15">
        <w:t>.</w:t>
      </w:r>
    </w:p>
    <w:p w14:paraId="042A3737" w14:textId="04A6C40E" w:rsidR="006133A1" w:rsidRPr="003F3EB7" w:rsidRDefault="006133A1" w:rsidP="006133A1">
      <w:pPr>
        <w:pStyle w:val="Heading3"/>
        <w:rPr>
          <w:lang w:val="en-US"/>
        </w:rPr>
      </w:pPr>
      <w:bookmarkStart w:id="78" w:name="_Toc108443363"/>
      <w:bookmarkStart w:id="79" w:name="_Toc113448334"/>
      <w:r w:rsidRPr="003F3EB7">
        <w:rPr>
          <w:lang w:val="en-US"/>
        </w:rPr>
        <w:lastRenderedPageBreak/>
        <w:t>4.3.5</w:t>
      </w:r>
      <w:r w:rsidR="00C5434F">
        <w:rPr>
          <w:lang w:val="en-US"/>
        </w:rPr>
        <w:tab/>
      </w:r>
      <w:r w:rsidRPr="003F3EB7">
        <w:rPr>
          <w:lang w:val="en-US"/>
        </w:rPr>
        <w:t>NSSAA application commands</w:t>
      </w:r>
      <w:bookmarkEnd w:id="78"/>
      <w:bookmarkEnd w:id="79"/>
    </w:p>
    <w:p w14:paraId="6294E4D0" w14:textId="366A7D88" w:rsidR="006133A1" w:rsidRPr="00B05E15" w:rsidRDefault="006133A1" w:rsidP="006133A1">
      <w:r w:rsidRPr="00B05E15">
        <w:t xml:space="preserve">The commands specified in </w:t>
      </w:r>
      <w:r w:rsidRPr="00BF0CC8">
        <w:t xml:space="preserve">TS 31.101 </w:t>
      </w:r>
      <w:r w:rsidR="00324F4D">
        <w:t>[5]</w:t>
      </w:r>
      <w:r>
        <w:t xml:space="preserve"> </w:t>
      </w:r>
      <w:r w:rsidRPr="00B05E15">
        <w:t xml:space="preserve">are supported by </w:t>
      </w:r>
      <w:r>
        <w:t>NSSAA application</w:t>
      </w:r>
      <w:r w:rsidRPr="00B05E15">
        <w:t>, with the restrictions identified in this clause.</w:t>
      </w:r>
    </w:p>
    <w:p w14:paraId="051AE35F" w14:textId="77777777" w:rsidR="006133A1" w:rsidRPr="00B05E15" w:rsidRDefault="006133A1" w:rsidP="006133A1">
      <w:pPr>
        <w:pStyle w:val="Heading4"/>
        <w:ind w:left="0" w:firstLine="0"/>
      </w:pPr>
      <w:bookmarkStart w:id="80" w:name="_Toc108443364"/>
      <w:bookmarkStart w:id="81" w:name="_Toc113448335"/>
      <w:r w:rsidRPr="00B05E15">
        <w:t>4</w:t>
      </w:r>
      <w:r>
        <w:t>.3.5.1</w:t>
      </w:r>
      <w:r w:rsidRPr="00B05E15">
        <w:tab/>
      </w:r>
      <w:r>
        <w:t>AUTHENTICATE</w:t>
      </w:r>
      <w:bookmarkEnd w:id="80"/>
      <w:bookmarkEnd w:id="81"/>
    </w:p>
    <w:p w14:paraId="739164E3" w14:textId="051B3EAB" w:rsidR="006133A1" w:rsidRPr="00B05E15" w:rsidRDefault="006133A1" w:rsidP="006133A1">
      <w:r w:rsidRPr="00B05E15">
        <w:t xml:space="preserve">The commands specified in </w:t>
      </w:r>
      <w:r w:rsidRPr="00BF0CC8">
        <w:t xml:space="preserve">TS 31.101 </w:t>
      </w:r>
      <w:r w:rsidR="00324F4D">
        <w:t>[5]</w:t>
      </w:r>
      <w:r>
        <w:t xml:space="preserve"> </w:t>
      </w:r>
      <w:r w:rsidRPr="00B05E15">
        <w:t xml:space="preserve">are supported by </w:t>
      </w:r>
      <w:r>
        <w:t>NSSAA application</w:t>
      </w:r>
      <w:r w:rsidRPr="00B05E15">
        <w:t>, with the restrictions identified in this clause.</w:t>
      </w:r>
    </w:p>
    <w:p w14:paraId="2BD84D34" w14:textId="6C60E202" w:rsidR="006133A1" w:rsidRPr="000521C5" w:rsidRDefault="006133A1" w:rsidP="006133A1">
      <w:pPr>
        <w:pStyle w:val="Heading5"/>
      </w:pPr>
      <w:bookmarkStart w:id="82" w:name="_Toc108443365"/>
      <w:bookmarkStart w:id="83" w:name="_Toc113448336"/>
      <w:r w:rsidRPr="000521C5">
        <w:t>4.3.5.1.1</w:t>
      </w:r>
      <w:r w:rsidR="00C5434F">
        <w:tab/>
      </w:r>
      <w:r w:rsidRPr="000521C5">
        <w:t>Command description</w:t>
      </w:r>
      <w:bookmarkEnd w:id="82"/>
      <w:bookmarkEnd w:id="83"/>
    </w:p>
    <w:p w14:paraId="24169DBB" w14:textId="77777777" w:rsidR="006133A1" w:rsidRPr="00B05E15" w:rsidRDefault="006133A1" w:rsidP="006133A1">
      <w:pPr>
        <w:keepNext/>
        <w:keepLines/>
      </w:pPr>
      <w:r w:rsidRPr="00B05E15">
        <w:t xml:space="preserve">The function is used to transfer the EAP packets from the </w:t>
      </w:r>
      <w:r>
        <w:t>ME</w:t>
      </w:r>
      <w:r w:rsidRPr="00B05E15">
        <w:t xml:space="preserve"> to the selected </w:t>
      </w:r>
      <w:r>
        <w:t>NSSAA application</w:t>
      </w:r>
      <w:r w:rsidRPr="00B05E15">
        <w:t xml:space="preserve"> (i.e. </w:t>
      </w:r>
      <w:r>
        <w:t>NSSAA</w:t>
      </w:r>
      <w:r w:rsidRPr="00B05E15">
        <w:t xml:space="preserve"> that corresponds to the slice requiring NSSAA).</w:t>
      </w:r>
    </w:p>
    <w:p w14:paraId="12ADE09C" w14:textId="7B61C800" w:rsidR="006133A1" w:rsidRPr="00B05E15" w:rsidRDefault="006133A1" w:rsidP="006133A1">
      <w:pPr>
        <w:keepNext/>
        <w:keepLines/>
      </w:pPr>
      <w:r w:rsidRPr="00B05E15">
        <w:t xml:space="preserve">The </w:t>
      </w:r>
      <w:r>
        <w:t>NSSAA application</w:t>
      </w:r>
      <w:r w:rsidRPr="00B05E15">
        <w:t xml:space="preserve"> provide</w:t>
      </w:r>
      <w:r>
        <w:t>s</w:t>
      </w:r>
      <w:r w:rsidRPr="00B05E15">
        <w:t xml:space="preserve"> a response EAP packet (as defined in RFC 3748 </w:t>
      </w:r>
      <w:r w:rsidR="00324F4D">
        <w:t>[10]</w:t>
      </w:r>
      <w:r w:rsidRPr="00B05E15">
        <w:t>) or a warning status word according to the authentication method being used.</w:t>
      </w:r>
    </w:p>
    <w:p w14:paraId="338E73B3" w14:textId="77777777" w:rsidR="006133A1" w:rsidRDefault="006133A1" w:rsidP="006133A1">
      <w:pPr>
        <w:rPr>
          <w:lang w:val="en-US"/>
        </w:rPr>
      </w:pPr>
      <w:r w:rsidRPr="00B05E15">
        <w:t xml:space="preserve">The </w:t>
      </w:r>
      <w:r>
        <w:t xml:space="preserve">NSSAA application </w:t>
      </w:r>
      <w:r w:rsidRPr="00B05E15">
        <w:t>maintain</w:t>
      </w:r>
      <w:r>
        <w:t>s</w:t>
      </w:r>
      <w:r w:rsidRPr="00B05E15">
        <w:t xml:space="preserve"> the state machine of the authentication process as described for the particular EAP method </w:t>
      </w:r>
      <w:r>
        <w:t>used.</w:t>
      </w:r>
    </w:p>
    <w:p w14:paraId="7AF96840" w14:textId="77777777" w:rsidR="006133A1" w:rsidRPr="00B05E15" w:rsidRDefault="006133A1" w:rsidP="006133A1">
      <w:r w:rsidRPr="00B05E15">
        <w:t xml:space="preserve">The function is related to a particular </w:t>
      </w:r>
      <w:r>
        <w:t xml:space="preserve">NSSAA application </w:t>
      </w:r>
      <w:r w:rsidRPr="00B05E15">
        <w:t xml:space="preserve">and </w:t>
      </w:r>
      <w:r>
        <w:t>can</w:t>
      </w:r>
      <w:r w:rsidRPr="00B05E15">
        <w:t xml:space="preserve"> not be executable unless this </w:t>
      </w:r>
      <w:r>
        <w:t xml:space="preserve">NSSAA application </w:t>
      </w:r>
      <w:r w:rsidRPr="00B05E15">
        <w:t>has been selected and activated.</w:t>
      </w:r>
    </w:p>
    <w:p w14:paraId="4D21515E" w14:textId="77777777" w:rsidR="006133A1" w:rsidRPr="00B05E15" w:rsidRDefault="006133A1" w:rsidP="006133A1">
      <w:r w:rsidRPr="00B05E15">
        <w:t xml:space="preserve">The format of the EAP packet is defined by the </w:t>
      </w:r>
      <w:r>
        <w:t xml:space="preserve">NSSAA application </w:t>
      </w:r>
      <w:r w:rsidRPr="00B05E15">
        <w:t>and respect</w:t>
      </w:r>
      <w:r>
        <w:t>s</w:t>
      </w:r>
      <w:r w:rsidRPr="00B05E15">
        <w:t xml:space="preserve"> the conventions corresponding for the EAP method.</w:t>
      </w:r>
    </w:p>
    <w:p w14:paraId="123B4F34" w14:textId="68BB80C4" w:rsidR="006133A1" w:rsidRPr="00B05E15" w:rsidRDefault="006133A1" w:rsidP="006133A1">
      <w:r w:rsidRPr="00B05E15">
        <w:t>The following EAP packets are allowed input packets for this command: EAP packets with code field equal to 1 "Request", 3 "Success" or 4 "Failure" and EAP packets with code equal to 2 "Response" for EAP type 1 "Identity" (Code and type values as defined in RFC 3748 </w:t>
      </w:r>
      <w:r w:rsidR="00324F4D">
        <w:t>[10]</w:t>
      </w:r>
      <w:r w:rsidRPr="00B05E15">
        <w:t>).</w:t>
      </w:r>
    </w:p>
    <w:p w14:paraId="085A3F62" w14:textId="77777777" w:rsidR="006133A1" w:rsidRPr="00B05E15" w:rsidRDefault="006133A1" w:rsidP="00C5434F">
      <w:pPr>
        <w:pStyle w:val="NO"/>
      </w:pPr>
      <w:r w:rsidRPr="00B05E15">
        <w:t>NOTE:</w:t>
      </w:r>
      <w:r w:rsidRPr="00B05E15">
        <w:tab/>
        <w:t xml:space="preserve">EAP Identity is provided by the </w:t>
      </w:r>
      <w:r>
        <w:t>NSSAA application</w:t>
      </w:r>
      <w:r w:rsidRPr="00B05E15">
        <w:t>.</w:t>
      </w:r>
    </w:p>
    <w:p w14:paraId="093E3CA4" w14:textId="24C8CF88" w:rsidR="006133A1" w:rsidRPr="00B05E15" w:rsidRDefault="006133A1" w:rsidP="006133A1">
      <w:r w:rsidRPr="00B05E15">
        <w:t>The command and response data may contain specific EAP method related data as an additional input/output parameter (</w:t>
      </w:r>
      <w:r w:rsidRPr="0090466A">
        <w:t>e.g. gmt_unix_time for EAP-TLS implementations as defined in RFC 2716 </w:t>
      </w:r>
      <w:r w:rsidR="00324F4D">
        <w:t>[11]</w:t>
      </w:r>
      <w:r w:rsidRPr="0090466A">
        <w:t>)</w:t>
      </w:r>
      <w:r w:rsidRPr="00B05E15">
        <w:t>.</w:t>
      </w:r>
    </w:p>
    <w:p w14:paraId="33A90F3C" w14:textId="467D565C" w:rsidR="006133A1" w:rsidRPr="00B05E15" w:rsidRDefault="006133A1" w:rsidP="006133A1">
      <w:r w:rsidRPr="00B05E15">
        <w:t xml:space="preserve">Depending on the length of the EAP input data, the EAP Authenticate may be used with an EVEN or ODD INS code. In the latter case, the EAP input and response data shall be encapsulated in BER TLV data objects, as specified in </w:t>
      </w:r>
      <w:r>
        <w:t xml:space="preserve">ETSI </w:t>
      </w:r>
      <w:r w:rsidRPr="00B05E15">
        <w:t xml:space="preserve">TS 102 221 </w:t>
      </w:r>
      <w:r w:rsidR="00831FBE">
        <w:t>[12]</w:t>
      </w:r>
      <w:r w:rsidRPr="00B05E15">
        <w:t>.</w:t>
      </w:r>
    </w:p>
    <w:p w14:paraId="77BA385A" w14:textId="77777777" w:rsidR="006133A1" w:rsidRPr="00B05E15" w:rsidRDefault="006133A1" w:rsidP="006133A1">
      <w:r w:rsidRPr="00B05E15">
        <w:t>Input:</w:t>
      </w:r>
    </w:p>
    <w:p w14:paraId="3E10C071" w14:textId="287E54E7" w:rsidR="006133A1" w:rsidRPr="001D6516" w:rsidRDefault="00C5434F" w:rsidP="00C5434F">
      <w:pPr>
        <w:pStyle w:val="B10"/>
      </w:pPr>
      <w:r w:rsidRPr="003C7924">
        <w:rPr>
          <w:lang w:val="en-US"/>
        </w:rPr>
        <w:t>-</w:t>
      </w:r>
      <w:r>
        <w:rPr>
          <w:lang w:val="en-US"/>
        </w:rPr>
        <w:tab/>
      </w:r>
      <w:r w:rsidR="006133A1" w:rsidRPr="001D6516">
        <w:t>EAP Packet;</w:t>
      </w:r>
    </w:p>
    <w:p w14:paraId="23B390AF" w14:textId="60953ECB" w:rsidR="006133A1" w:rsidRPr="001D6516" w:rsidRDefault="00C5434F" w:rsidP="00C5434F">
      <w:pPr>
        <w:pStyle w:val="B10"/>
      </w:pPr>
      <w:r w:rsidRPr="003C7924">
        <w:rPr>
          <w:lang w:val="en-US"/>
        </w:rPr>
        <w:t>-</w:t>
      </w:r>
      <w:r>
        <w:rPr>
          <w:lang w:val="en-US"/>
        </w:rPr>
        <w:tab/>
      </w:r>
      <w:r w:rsidR="006133A1" w:rsidRPr="001D6516">
        <w:t>EAP method related data.</w:t>
      </w:r>
    </w:p>
    <w:p w14:paraId="3AC2570D" w14:textId="77777777" w:rsidR="006133A1" w:rsidRPr="00B05E15" w:rsidRDefault="006133A1" w:rsidP="006133A1">
      <w:r w:rsidRPr="00B05E15">
        <w:t>Output:</w:t>
      </w:r>
    </w:p>
    <w:p w14:paraId="4C926085" w14:textId="2EC7FE93" w:rsidR="006133A1" w:rsidRPr="00B05E15" w:rsidRDefault="00C5434F" w:rsidP="00C5434F">
      <w:pPr>
        <w:pStyle w:val="B10"/>
      </w:pPr>
      <w:r w:rsidRPr="003C7924">
        <w:rPr>
          <w:lang w:val="en-US"/>
        </w:rPr>
        <w:t>-</w:t>
      </w:r>
      <w:r>
        <w:rPr>
          <w:lang w:val="en-US"/>
        </w:rPr>
        <w:tab/>
      </w:r>
      <w:r w:rsidR="006133A1" w:rsidRPr="00B05E15">
        <w:t>Either none (i.e. if authentication successful: EAP success packet received).</w:t>
      </w:r>
    </w:p>
    <w:p w14:paraId="268D9D25" w14:textId="77777777" w:rsidR="006133A1" w:rsidRPr="00B05E15" w:rsidRDefault="006133A1" w:rsidP="006133A1">
      <w:pPr>
        <w:ind w:left="76" w:firstLine="284"/>
      </w:pPr>
      <w:r w:rsidRPr="00B05E15">
        <w:t>Or:</w:t>
      </w:r>
    </w:p>
    <w:p w14:paraId="21D24B37" w14:textId="5277706D" w:rsidR="006133A1" w:rsidRPr="00B05E15" w:rsidRDefault="00C5434F" w:rsidP="00C5434F">
      <w:pPr>
        <w:pStyle w:val="B10"/>
      </w:pPr>
      <w:r w:rsidRPr="003C7924">
        <w:rPr>
          <w:lang w:val="en-US"/>
        </w:rPr>
        <w:t>-</w:t>
      </w:r>
      <w:r>
        <w:rPr>
          <w:lang w:val="en-US"/>
        </w:rPr>
        <w:tab/>
      </w:r>
      <w:r w:rsidR="006133A1" w:rsidRPr="00B05E15">
        <w:t>EAP Response Packet;</w:t>
      </w:r>
    </w:p>
    <w:p w14:paraId="1B9C4E5B" w14:textId="7592BA72" w:rsidR="006133A1" w:rsidRPr="00B05E15" w:rsidRDefault="00C5434F" w:rsidP="00C5434F">
      <w:pPr>
        <w:pStyle w:val="B10"/>
      </w:pPr>
      <w:r w:rsidRPr="003C7924">
        <w:rPr>
          <w:lang w:val="en-US"/>
        </w:rPr>
        <w:t>-</w:t>
      </w:r>
      <w:r>
        <w:rPr>
          <w:lang w:val="en-US"/>
        </w:rPr>
        <w:tab/>
      </w:r>
      <w:r w:rsidR="006133A1" w:rsidRPr="00B05E15">
        <w:t>E</w:t>
      </w:r>
      <w:r w:rsidR="006133A1" w:rsidRPr="001D6516">
        <w:t xml:space="preserve">AP method </w:t>
      </w:r>
      <w:r w:rsidR="006133A1" w:rsidRPr="00B05E15">
        <w:t>related data.</w:t>
      </w:r>
    </w:p>
    <w:p w14:paraId="5676B693" w14:textId="77777777" w:rsidR="006133A1" w:rsidRDefault="006133A1" w:rsidP="006133A1">
      <w:pPr>
        <w:pStyle w:val="Heading6"/>
      </w:pPr>
      <w:bookmarkStart w:id="84" w:name="_Toc108443366"/>
      <w:bookmarkStart w:id="85" w:name="_Toc113448337"/>
      <w:r w:rsidRPr="0046625B">
        <w:rPr>
          <w:lang w:val="en-US"/>
        </w:rPr>
        <w:lastRenderedPageBreak/>
        <w:t>4.3.</w:t>
      </w:r>
      <w:r>
        <w:rPr>
          <w:lang w:val="en-US"/>
        </w:rPr>
        <w:t>5.1.1.1</w:t>
      </w:r>
      <w:r w:rsidRPr="00B05E15">
        <w:tab/>
        <w:t>Command parameters and data</w:t>
      </w:r>
      <w:bookmarkEnd w:id="84"/>
      <w:bookmarkEnd w:id="85"/>
    </w:p>
    <w:p w14:paraId="2347041D" w14:textId="77777777" w:rsidR="006133A1" w:rsidRPr="000521C5" w:rsidRDefault="006133A1"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6133A1" w:rsidRPr="00B05E15" w14:paraId="1C730525" w14:textId="77777777" w:rsidTr="006133A1">
        <w:trPr>
          <w:jc w:val="center"/>
        </w:trPr>
        <w:tc>
          <w:tcPr>
            <w:tcW w:w="821" w:type="dxa"/>
          </w:tcPr>
          <w:p w14:paraId="767596C9" w14:textId="77777777" w:rsidR="006133A1" w:rsidRPr="00B05E15" w:rsidRDefault="006133A1" w:rsidP="006133A1">
            <w:pPr>
              <w:pStyle w:val="TAH"/>
            </w:pPr>
            <w:r w:rsidRPr="00B05E15">
              <w:t>Code</w:t>
            </w:r>
          </w:p>
        </w:tc>
        <w:tc>
          <w:tcPr>
            <w:tcW w:w="4278" w:type="dxa"/>
          </w:tcPr>
          <w:p w14:paraId="18269D73" w14:textId="77777777" w:rsidR="006133A1" w:rsidRPr="00B05E15" w:rsidRDefault="006133A1" w:rsidP="006133A1">
            <w:pPr>
              <w:pStyle w:val="TAH"/>
            </w:pPr>
            <w:r w:rsidRPr="00B05E15">
              <w:t>Value</w:t>
            </w:r>
          </w:p>
        </w:tc>
      </w:tr>
      <w:tr w:rsidR="006133A1" w:rsidRPr="003B2F39" w14:paraId="1737BFC0" w14:textId="77777777" w:rsidTr="006133A1">
        <w:trPr>
          <w:jc w:val="center"/>
        </w:trPr>
        <w:tc>
          <w:tcPr>
            <w:tcW w:w="821" w:type="dxa"/>
          </w:tcPr>
          <w:p w14:paraId="0399110C" w14:textId="77777777" w:rsidR="006133A1" w:rsidRPr="00B05E15" w:rsidRDefault="006133A1" w:rsidP="006133A1">
            <w:pPr>
              <w:pStyle w:val="TAC"/>
            </w:pPr>
            <w:r w:rsidRPr="00B05E15">
              <w:t>CLA</w:t>
            </w:r>
          </w:p>
        </w:tc>
        <w:tc>
          <w:tcPr>
            <w:tcW w:w="4278" w:type="dxa"/>
          </w:tcPr>
          <w:p w14:paraId="222F9A1B" w14:textId="49180589" w:rsidR="006133A1" w:rsidRPr="00B05E15" w:rsidRDefault="006133A1" w:rsidP="006133A1">
            <w:pPr>
              <w:pStyle w:val="TAL"/>
            </w:pPr>
            <w:r w:rsidRPr="00B05E15">
              <w:t>As specified in ETSI TS 102 221 </w:t>
            </w:r>
            <w:r w:rsidR="00831FBE">
              <w:t>[12]</w:t>
            </w:r>
          </w:p>
        </w:tc>
      </w:tr>
      <w:tr w:rsidR="006133A1" w:rsidRPr="003B2F39" w14:paraId="54783129" w14:textId="77777777" w:rsidTr="006133A1">
        <w:trPr>
          <w:jc w:val="center"/>
        </w:trPr>
        <w:tc>
          <w:tcPr>
            <w:tcW w:w="821" w:type="dxa"/>
          </w:tcPr>
          <w:p w14:paraId="50C3D63B" w14:textId="77777777" w:rsidR="006133A1" w:rsidRPr="00B05E15" w:rsidRDefault="006133A1" w:rsidP="006133A1">
            <w:pPr>
              <w:pStyle w:val="TAC"/>
            </w:pPr>
            <w:r w:rsidRPr="00B05E15">
              <w:t>INS</w:t>
            </w:r>
          </w:p>
        </w:tc>
        <w:tc>
          <w:tcPr>
            <w:tcW w:w="4278" w:type="dxa"/>
          </w:tcPr>
          <w:p w14:paraId="03FE7918" w14:textId="3AE685F8" w:rsidR="006133A1" w:rsidRPr="00B05E15" w:rsidRDefault="006133A1" w:rsidP="006133A1">
            <w:pPr>
              <w:pStyle w:val="TAL"/>
            </w:pPr>
            <w:r w:rsidRPr="00B05E15">
              <w:t>As specified in ETSI TS 102 221 </w:t>
            </w:r>
            <w:r w:rsidR="00831FBE">
              <w:t>[12]</w:t>
            </w:r>
          </w:p>
        </w:tc>
      </w:tr>
      <w:tr w:rsidR="006133A1" w:rsidRPr="003B2F39" w14:paraId="41E0862F" w14:textId="77777777" w:rsidTr="006133A1">
        <w:trPr>
          <w:jc w:val="center"/>
        </w:trPr>
        <w:tc>
          <w:tcPr>
            <w:tcW w:w="821" w:type="dxa"/>
          </w:tcPr>
          <w:p w14:paraId="2202C884" w14:textId="77777777" w:rsidR="006133A1" w:rsidRPr="00B05E15" w:rsidRDefault="006133A1" w:rsidP="006133A1">
            <w:pPr>
              <w:pStyle w:val="TAC"/>
            </w:pPr>
            <w:r w:rsidRPr="00B05E15">
              <w:t>P1</w:t>
            </w:r>
          </w:p>
        </w:tc>
        <w:tc>
          <w:tcPr>
            <w:tcW w:w="4278" w:type="dxa"/>
          </w:tcPr>
          <w:p w14:paraId="5FD32287" w14:textId="11D295B3" w:rsidR="006133A1" w:rsidRPr="00B05E15" w:rsidRDefault="006133A1" w:rsidP="006133A1">
            <w:pPr>
              <w:pStyle w:val="TAL"/>
            </w:pPr>
            <w:r w:rsidRPr="00B05E15">
              <w:t>As specified in ETSI TS 102 221 </w:t>
            </w:r>
            <w:r w:rsidR="00831FBE">
              <w:t>[12]</w:t>
            </w:r>
          </w:p>
        </w:tc>
      </w:tr>
      <w:tr w:rsidR="006133A1" w:rsidRPr="00B05E15" w14:paraId="742B6512" w14:textId="77777777" w:rsidTr="006133A1">
        <w:trPr>
          <w:jc w:val="center"/>
        </w:trPr>
        <w:tc>
          <w:tcPr>
            <w:tcW w:w="821" w:type="dxa"/>
          </w:tcPr>
          <w:p w14:paraId="5D889D8D" w14:textId="77777777" w:rsidR="006133A1" w:rsidRPr="00B05E15" w:rsidRDefault="006133A1" w:rsidP="006133A1">
            <w:pPr>
              <w:pStyle w:val="TAC"/>
            </w:pPr>
            <w:r w:rsidRPr="00B05E15">
              <w:t>P2</w:t>
            </w:r>
          </w:p>
        </w:tc>
        <w:tc>
          <w:tcPr>
            <w:tcW w:w="4278" w:type="dxa"/>
          </w:tcPr>
          <w:p w14:paraId="5D111A50" w14:textId="77777777" w:rsidR="006133A1" w:rsidRPr="00B05E15" w:rsidRDefault="006133A1" w:rsidP="006133A1">
            <w:pPr>
              <w:pStyle w:val="TAL"/>
            </w:pPr>
            <w:r w:rsidRPr="00B05E15">
              <w:t>00</w:t>
            </w:r>
          </w:p>
        </w:tc>
      </w:tr>
      <w:tr w:rsidR="006133A1" w:rsidRPr="003B2F39" w14:paraId="2E7AAC18" w14:textId="77777777" w:rsidTr="006133A1">
        <w:trPr>
          <w:jc w:val="center"/>
        </w:trPr>
        <w:tc>
          <w:tcPr>
            <w:tcW w:w="821" w:type="dxa"/>
          </w:tcPr>
          <w:p w14:paraId="3FD166F7" w14:textId="77777777" w:rsidR="006133A1" w:rsidRPr="00B05E15" w:rsidRDefault="006133A1" w:rsidP="006133A1">
            <w:pPr>
              <w:pStyle w:val="TAC"/>
            </w:pPr>
            <w:r w:rsidRPr="00B05E15">
              <w:t>Lc</w:t>
            </w:r>
          </w:p>
        </w:tc>
        <w:tc>
          <w:tcPr>
            <w:tcW w:w="4278" w:type="dxa"/>
          </w:tcPr>
          <w:p w14:paraId="5F67DC48" w14:textId="77777777" w:rsidR="006133A1" w:rsidRPr="00B05E15" w:rsidRDefault="006133A1" w:rsidP="006133A1">
            <w:pPr>
              <w:pStyle w:val="TAL"/>
            </w:pPr>
            <w:r w:rsidRPr="00B05E15">
              <w:t>Length of subsequent EAP command data</w:t>
            </w:r>
          </w:p>
        </w:tc>
      </w:tr>
      <w:tr w:rsidR="006133A1" w:rsidRPr="00B05E15" w14:paraId="7707BF9D" w14:textId="77777777" w:rsidTr="006133A1">
        <w:trPr>
          <w:jc w:val="center"/>
        </w:trPr>
        <w:tc>
          <w:tcPr>
            <w:tcW w:w="821" w:type="dxa"/>
          </w:tcPr>
          <w:p w14:paraId="3328EAD0" w14:textId="77777777" w:rsidR="006133A1" w:rsidRPr="00B05E15" w:rsidRDefault="006133A1" w:rsidP="006133A1">
            <w:pPr>
              <w:pStyle w:val="TAC"/>
            </w:pPr>
            <w:r w:rsidRPr="00B05E15">
              <w:t>Data</w:t>
            </w:r>
          </w:p>
        </w:tc>
        <w:tc>
          <w:tcPr>
            <w:tcW w:w="4278" w:type="dxa"/>
          </w:tcPr>
          <w:p w14:paraId="43C4FC16" w14:textId="77777777" w:rsidR="006133A1" w:rsidRPr="00B05E15" w:rsidRDefault="006133A1" w:rsidP="006133A1">
            <w:pPr>
              <w:pStyle w:val="TAL"/>
            </w:pPr>
            <w:r w:rsidRPr="00B05E15">
              <w:t>See below</w:t>
            </w:r>
          </w:p>
        </w:tc>
      </w:tr>
      <w:tr w:rsidR="006133A1" w:rsidRPr="003B2F39" w14:paraId="19B081E3" w14:textId="77777777" w:rsidTr="006133A1">
        <w:trPr>
          <w:jc w:val="center"/>
        </w:trPr>
        <w:tc>
          <w:tcPr>
            <w:tcW w:w="821" w:type="dxa"/>
          </w:tcPr>
          <w:p w14:paraId="7F4EF240" w14:textId="77777777" w:rsidR="006133A1" w:rsidRPr="00B05E15" w:rsidRDefault="006133A1" w:rsidP="006133A1">
            <w:pPr>
              <w:pStyle w:val="TAC"/>
            </w:pPr>
            <w:r w:rsidRPr="00B05E15">
              <w:t>Le</w:t>
            </w:r>
          </w:p>
        </w:tc>
        <w:tc>
          <w:tcPr>
            <w:tcW w:w="4278" w:type="dxa"/>
          </w:tcPr>
          <w:p w14:paraId="12B08A26" w14:textId="77777777" w:rsidR="006133A1" w:rsidRPr="00B05E15" w:rsidRDefault="006133A1" w:rsidP="006133A1">
            <w:pPr>
              <w:pStyle w:val="TAL"/>
            </w:pPr>
            <w:r w:rsidRPr="00B05E15">
              <w:t>Length of the response data</w:t>
            </w:r>
          </w:p>
        </w:tc>
      </w:tr>
    </w:tbl>
    <w:p w14:paraId="2373B024" w14:textId="3A2AB2E0" w:rsidR="006133A1" w:rsidRDefault="006133A1" w:rsidP="006133A1">
      <w:pPr>
        <w:keepNext/>
      </w:pPr>
      <w:r w:rsidRPr="00B05E15">
        <w:t>Command data:</w:t>
      </w:r>
    </w:p>
    <w:p w14:paraId="131D1DFC" w14:textId="77777777" w:rsidR="00DC777B" w:rsidRPr="00B05E15"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133A1" w:rsidRPr="00B05E15" w14:paraId="274F4166" w14:textId="77777777" w:rsidTr="006133A1">
        <w:trPr>
          <w:jc w:val="center"/>
        </w:trPr>
        <w:tc>
          <w:tcPr>
            <w:tcW w:w="1276" w:type="dxa"/>
          </w:tcPr>
          <w:p w14:paraId="28392447" w14:textId="77777777" w:rsidR="006133A1" w:rsidRPr="00B05E15" w:rsidRDefault="006133A1" w:rsidP="006133A1">
            <w:pPr>
              <w:pStyle w:val="TAH"/>
            </w:pPr>
            <w:r w:rsidRPr="00B05E15">
              <w:t>Byte(s)</w:t>
            </w:r>
          </w:p>
        </w:tc>
        <w:tc>
          <w:tcPr>
            <w:tcW w:w="4961" w:type="dxa"/>
          </w:tcPr>
          <w:p w14:paraId="33319169" w14:textId="77777777" w:rsidR="006133A1" w:rsidRPr="00B05E15" w:rsidRDefault="006133A1" w:rsidP="006133A1">
            <w:pPr>
              <w:pStyle w:val="TAH"/>
            </w:pPr>
            <w:r w:rsidRPr="00B05E15">
              <w:t>Description</w:t>
            </w:r>
          </w:p>
        </w:tc>
        <w:tc>
          <w:tcPr>
            <w:tcW w:w="1417" w:type="dxa"/>
          </w:tcPr>
          <w:p w14:paraId="0FA425EA" w14:textId="77777777" w:rsidR="006133A1" w:rsidRPr="00B05E15" w:rsidRDefault="006133A1" w:rsidP="006133A1">
            <w:pPr>
              <w:pStyle w:val="TAH"/>
            </w:pPr>
            <w:r w:rsidRPr="00B05E15">
              <w:t>Length</w:t>
            </w:r>
          </w:p>
        </w:tc>
      </w:tr>
      <w:tr w:rsidR="006133A1" w:rsidRPr="00B05E15" w14:paraId="41E9A0AD" w14:textId="77777777" w:rsidTr="006133A1">
        <w:trPr>
          <w:jc w:val="center"/>
        </w:trPr>
        <w:tc>
          <w:tcPr>
            <w:tcW w:w="1276" w:type="dxa"/>
          </w:tcPr>
          <w:p w14:paraId="268CB328" w14:textId="77777777" w:rsidR="006133A1" w:rsidRPr="00B05E15" w:rsidRDefault="006133A1" w:rsidP="006133A1">
            <w:pPr>
              <w:pStyle w:val="TAC"/>
            </w:pPr>
            <w:r w:rsidRPr="00B05E15">
              <w:t>1 to Lc</w:t>
            </w:r>
          </w:p>
        </w:tc>
        <w:tc>
          <w:tcPr>
            <w:tcW w:w="4961" w:type="dxa"/>
          </w:tcPr>
          <w:p w14:paraId="7EC1DBD8" w14:textId="77777777" w:rsidR="006133A1" w:rsidRPr="00B05E15" w:rsidRDefault="006133A1" w:rsidP="006133A1">
            <w:pPr>
              <w:pStyle w:val="TAL"/>
            </w:pPr>
            <w:r w:rsidRPr="00B05E15">
              <w:t>EAP command data (see table </w:t>
            </w:r>
            <w:r w:rsidRPr="0046625B">
              <w:rPr>
                <w:lang w:val="en-US"/>
              </w:rPr>
              <w:t>4.3.</w:t>
            </w:r>
            <w:r>
              <w:rPr>
                <w:lang w:val="en-US"/>
              </w:rPr>
              <w:t>5.1.1.1</w:t>
            </w:r>
            <w:r w:rsidRPr="00B05E15">
              <w:t>)</w:t>
            </w:r>
          </w:p>
        </w:tc>
        <w:tc>
          <w:tcPr>
            <w:tcW w:w="1417" w:type="dxa"/>
          </w:tcPr>
          <w:p w14:paraId="6E1BF742" w14:textId="77777777" w:rsidR="006133A1" w:rsidRPr="00B05E15" w:rsidRDefault="006133A1" w:rsidP="006133A1">
            <w:pPr>
              <w:pStyle w:val="TAC"/>
            </w:pPr>
            <w:r w:rsidRPr="00B05E15">
              <w:t>Lc</w:t>
            </w:r>
          </w:p>
        </w:tc>
      </w:tr>
    </w:tbl>
    <w:p w14:paraId="3AC5F6DF" w14:textId="77777777" w:rsidR="006133A1" w:rsidRPr="00B05E15" w:rsidRDefault="006133A1" w:rsidP="006133A1">
      <w:pPr>
        <w:keepNext/>
      </w:pPr>
    </w:p>
    <w:p w14:paraId="579CA3AD" w14:textId="77777777" w:rsidR="006133A1" w:rsidRPr="00B05E15" w:rsidRDefault="006133A1" w:rsidP="006133A1">
      <w:pPr>
        <w:pStyle w:val="TH"/>
        <w:rPr>
          <w:rFonts w:ascii="Times New Roman" w:hAnsi="Times New Roman"/>
          <w:bCs/>
          <w:lang w:eastAsia="de-DE"/>
        </w:rPr>
      </w:pPr>
      <w:r w:rsidRPr="00B05E15">
        <w:rPr>
          <w:lang w:eastAsia="de-DE"/>
        </w:rPr>
        <w:t xml:space="preserve">Table </w:t>
      </w:r>
      <w:r w:rsidRPr="0046625B">
        <w:rPr>
          <w:lang w:val="en-US"/>
        </w:rPr>
        <w:t>4.3.</w:t>
      </w:r>
      <w:r>
        <w:rPr>
          <w:lang w:val="en-US"/>
        </w:rPr>
        <w:t>5.1.1.1</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133A1" w:rsidRPr="00B05E15" w14:paraId="2787B0CC" w14:textId="77777777" w:rsidTr="006133A1">
        <w:trPr>
          <w:jc w:val="center"/>
        </w:trPr>
        <w:tc>
          <w:tcPr>
            <w:tcW w:w="1134" w:type="dxa"/>
          </w:tcPr>
          <w:p w14:paraId="2F3FF572" w14:textId="77777777" w:rsidR="006133A1" w:rsidRPr="00B05E15" w:rsidRDefault="006133A1" w:rsidP="006133A1">
            <w:pPr>
              <w:pStyle w:val="TAH"/>
            </w:pPr>
            <w:r w:rsidRPr="00B05E15">
              <w:t>Byte(s)</w:t>
            </w:r>
          </w:p>
        </w:tc>
        <w:tc>
          <w:tcPr>
            <w:tcW w:w="3918" w:type="dxa"/>
          </w:tcPr>
          <w:p w14:paraId="43B7E8D6" w14:textId="77777777" w:rsidR="006133A1" w:rsidRPr="00B05E15" w:rsidRDefault="006133A1" w:rsidP="006133A1">
            <w:pPr>
              <w:pStyle w:val="TAH"/>
            </w:pPr>
            <w:r w:rsidRPr="00B05E15">
              <w:t>Description</w:t>
            </w:r>
          </w:p>
        </w:tc>
        <w:tc>
          <w:tcPr>
            <w:tcW w:w="1196" w:type="dxa"/>
          </w:tcPr>
          <w:p w14:paraId="016C2C18" w14:textId="77777777" w:rsidR="006133A1" w:rsidRPr="00B05E15" w:rsidRDefault="006133A1" w:rsidP="006133A1">
            <w:pPr>
              <w:pStyle w:val="TAH"/>
              <w:rPr>
                <w:b w:val="0"/>
              </w:rPr>
            </w:pPr>
            <w:r w:rsidRPr="00B05E15">
              <w:t>Status</w:t>
            </w:r>
          </w:p>
        </w:tc>
        <w:tc>
          <w:tcPr>
            <w:tcW w:w="1196" w:type="dxa"/>
          </w:tcPr>
          <w:p w14:paraId="2DE439BC" w14:textId="77777777" w:rsidR="006133A1" w:rsidRPr="00B05E15" w:rsidRDefault="006133A1" w:rsidP="006133A1">
            <w:pPr>
              <w:pStyle w:val="TAH"/>
              <w:rPr>
                <w:b w:val="0"/>
              </w:rPr>
            </w:pPr>
            <w:r w:rsidRPr="00B05E15">
              <w:t>Length</w:t>
            </w:r>
          </w:p>
        </w:tc>
      </w:tr>
      <w:tr w:rsidR="006133A1" w:rsidRPr="00B05E15" w14:paraId="2A8E6A65" w14:textId="77777777" w:rsidTr="006133A1">
        <w:trPr>
          <w:jc w:val="center"/>
        </w:trPr>
        <w:tc>
          <w:tcPr>
            <w:tcW w:w="1134" w:type="dxa"/>
          </w:tcPr>
          <w:p w14:paraId="1B965CBD" w14:textId="77777777" w:rsidR="006133A1" w:rsidRPr="00B05E15" w:rsidRDefault="006133A1" w:rsidP="006133A1">
            <w:pPr>
              <w:pStyle w:val="TAC"/>
            </w:pPr>
            <w:r w:rsidRPr="00B05E15">
              <w:t>1 to J</w:t>
            </w:r>
          </w:p>
        </w:tc>
        <w:tc>
          <w:tcPr>
            <w:tcW w:w="3918" w:type="dxa"/>
          </w:tcPr>
          <w:p w14:paraId="72707997" w14:textId="143DBAC6" w:rsidR="006133A1" w:rsidRPr="00B05E15" w:rsidRDefault="006133A1" w:rsidP="006133A1">
            <w:pPr>
              <w:pStyle w:val="TAC"/>
              <w:jc w:val="left"/>
            </w:pPr>
            <w:r w:rsidRPr="00B05E15">
              <w:t>EAP packet (coded as defined for the method of EAP used as defined in RFC 3748 </w:t>
            </w:r>
            <w:r w:rsidR="00324F4D">
              <w:t>[10]</w:t>
            </w:r>
            <w:r w:rsidRPr="00B05E15">
              <w:t>)</w:t>
            </w:r>
          </w:p>
        </w:tc>
        <w:tc>
          <w:tcPr>
            <w:tcW w:w="1196" w:type="dxa"/>
          </w:tcPr>
          <w:p w14:paraId="5FF57D84" w14:textId="77777777" w:rsidR="006133A1" w:rsidRPr="00B05E15" w:rsidRDefault="006133A1" w:rsidP="006133A1">
            <w:pPr>
              <w:pStyle w:val="TAC"/>
            </w:pPr>
            <w:r w:rsidRPr="00B05E15">
              <w:t>M</w:t>
            </w:r>
          </w:p>
        </w:tc>
        <w:tc>
          <w:tcPr>
            <w:tcW w:w="1196" w:type="dxa"/>
          </w:tcPr>
          <w:p w14:paraId="67DD2983" w14:textId="77777777" w:rsidR="006133A1" w:rsidRPr="00B05E15" w:rsidRDefault="006133A1" w:rsidP="006133A1">
            <w:pPr>
              <w:pStyle w:val="TAC"/>
            </w:pPr>
            <w:r w:rsidRPr="00B05E15">
              <w:t>J bytes</w:t>
            </w:r>
          </w:p>
        </w:tc>
      </w:tr>
      <w:tr w:rsidR="006133A1" w:rsidRPr="00B05E15" w14:paraId="67E0C565" w14:textId="77777777" w:rsidTr="006133A1">
        <w:trPr>
          <w:jc w:val="center"/>
        </w:trPr>
        <w:tc>
          <w:tcPr>
            <w:tcW w:w="1134" w:type="dxa"/>
          </w:tcPr>
          <w:p w14:paraId="34947C6F" w14:textId="77777777" w:rsidR="006133A1" w:rsidRPr="00B05E15" w:rsidRDefault="006133A1" w:rsidP="006133A1">
            <w:pPr>
              <w:pStyle w:val="TAC"/>
            </w:pPr>
            <w:r w:rsidRPr="00B05E15">
              <w:t>J+1 to J+K+1</w:t>
            </w:r>
          </w:p>
        </w:tc>
        <w:tc>
          <w:tcPr>
            <w:tcW w:w="3918" w:type="dxa"/>
          </w:tcPr>
          <w:p w14:paraId="3F767CB3" w14:textId="77777777" w:rsidR="006133A1" w:rsidRPr="00B05E15" w:rsidRDefault="006133A1" w:rsidP="006133A1">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3F9AB8B8" w14:textId="77777777" w:rsidR="006133A1" w:rsidRPr="00B05E15" w:rsidRDefault="006133A1" w:rsidP="006133A1">
            <w:pPr>
              <w:pStyle w:val="TAC"/>
            </w:pPr>
            <w:r w:rsidRPr="00B05E15">
              <w:t>O</w:t>
            </w:r>
          </w:p>
        </w:tc>
        <w:tc>
          <w:tcPr>
            <w:tcW w:w="1196" w:type="dxa"/>
          </w:tcPr>
          <w:p w14:paraId="2DAD2E95" w14:textId="77777777" w:rsidR="006133A1" w:rsidRPr="00B05E15" w:rsidRDefault="006133A1" w:rsidP="006133A1">
            <w:pPr>
              <w:pStyle w:val="TAC"/>
            </w:pPr>
            <w:r w:rsidRPr="00B05E15">
              <w:t>K bytes</w:t>
            </w:r>
          </w:p>
        </w:tc>
      </w:tr>
      <w:tr w:rsidR="006133A1" w:rsidRPr="00E40C02" w14:paraId="1B84DF34" w14:textId="77777777" w:rsidTr="006133A1">
        <w:trPr>
          <w:jc w:val="center"/>
        </w:trPr>
        <w:tc>
          <w:tcPr>
            <w:tcW w:w="7444" w:type="dxa"/>
            <w:gridSpan w:val="4"/>
          </w:tcPr>
          <w:p w14:paraId="3501A788" w14:textId="77777777" w:rsidR="006133A1" w:rsidRPr="00B05E15" w:rsidRDefault="006133A1" w:rsidP="006133A1">
            <w:pPr>
              <w:pStyle w:val="TAN"/>
            </w:pPr>
            <w:r w:rsidRPr="00B05E15">
              <w:t>NOTE:</w:t>
            </w:r>
            <w:r w:rsidRPr="00B05E15">
              <w:tab/>
              <w:t>The length of an EAP packet is contained within the packet and can therefore be retrieved from it.</w:t>
            </w:r>
          </w:p>
        </w:tc>
      </w:tr>
    </w:tbl>
    <w:p w14:paraId="53739CB7" w14:textId="77777777" w:rsidR="006133A1" w:rsidRPr="00B05E15" w:rsidRDefault="006133A1" w:rsidP="006133A1"/>
    <w:p w14:paraId="154FF59F" w14:textId="62416ACD" w:rsidR="006133A1" w:rsidRDefault="006133A1" w:rsidP="006133A1">
      <w:pPr>
        <w:keepNext/>
      </w:pPr>
      <w:r w:rsidRPr="00B05E15">
        <w:t>Response data:</w:t>
      </w:r>
    </w:p>
    <w:p w14:paraId="02AB240E" w14:textId="77777777" w:rsidR="00DC777B" w:rsidRPr="00B05E15" w:rsidRDefault="00DC777B" w:rsidP="00DC77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133A1" w:rsidRPr="00B05E15" w14:paraId="77FD25E0" w14:textId="77777777" w:rsidTr="006133A1">
        <w:trPr>
          <w:jc w:val="center"/>
        </w:trPr>
        <w:tc>
          <w:tcPr>
            <w:tcW w:w="1276" w:type="dxa"/>
          </w:tcPr>
          <w:p w14:paraId="378E7FC5" w14:textId="77777777" w:rsidR="006133A1" w:rsidRPr="00B05E15" w:rsidRDefault="006133A1" w:rsidP="006133A1">
            <w:pPr>
              <w:pStyle w:val="TAH"/>
            </w:pPr>
            <w:r w:rsidRPr="00B05E15">
              <w:t>Byte(s)</w:t>
            </w:r>
          </w:p>
        </w:tc>
        <w:tc>
          <w:tcPr>
            <w:tcW w:w="4961" w:type="dxa"/>
          </w:tcPr>
          <w:p w14:paraId="70C88C71" w14:textId="77777777" w:rsidR="006133A1" w:rsidRPr="00B05E15" w:rsidRDefault="006133A1" w:rsidP="006133A1">
            <w:pPr>
              <w:pStyle w:val="TAH"/>
            </w:pPr>
            <w:r w:rsidRPr="00B05E15">
              <w:t>Description</w:t>
            </w:r>
          </w:p>
        </w:tc>
        <w:tc>
          <w:tcPr>
            <w:tcW w:w="1417" w:type="dxa"/>
          </w:tcPr>
          <w:p w14:paraId="58C0D01F" w14:textId="77777777" w:rsidR="006133A1" w:rsidRPr="00B05E15" w:rsidRDefault="006133A1" w:rsidP="006133A1">
            <w:pPr>
              <w:pStyle w:val="TAH"/>
            </w:pPr>
            <w:r w:rsidRPr="00B05E15">
              <w:t>Length</w:t>
            </w:r>
          </w:p>
        </w:tc>
      </w:tr>
      <w:tr w:rsidR="006133A1" w:rsidRPr="00B05E15" w14:paraId="02CDACE2" w14:textId="77777777" w:rsidTr="006133A1">
        <w:trPr>
          <w:jc w:val="center"/>
        </w:trPr>
        <w:tc>
          <w:tcPr>
            <w:tcW w:w="1276" w:type="dxa"/>
          </w:tcPr>
          <w:p w14:paraId="45A302CD" w14:textId="77777777" w:rsidR="006133A1" w:rsidRPr="00B05E15" w:rsidRDefault="006133A1" w:rsidP="006133A1">
            <w:pPr>
              <w:pStyle w:val="TAC"/>
            </w:pPr>
            <w:r w:rsidRPr="00B05E15">
              <w:t>1 to Le</w:t>
            </w:r>
          </w:p>
        </w:tc>
        <w:tc>
          <w:tcPr>
            <w:tcW w:w="4961" w:type="dxa"/>
          </w:tcPr>
          <w:p w14:paraId="19AF5934" w14:textId="77777777" w:rsidR="006133A1" w:rsidRPr="00B05E15" w:rsidRDefault="006133A1" w:rsidP="006133A1">
            <w:pPr>
              <w:pStyle w:val="TAL"/>
            </w:pPr>
            <w:r w:rsidRPr="00B05E15">
              <w:t>EAP Packet Response Data (see table </w:t>
            </w:r>
            <w:r w:rsidRPr="0046625B">
              <w:rPr>
                <w:lang w:val="en-US"/>
              </w:rPr>
              <w:t>4.3.</w:t>
            </w:r>
            <w:r>
              <w:rPr>
                <w:lang w:val="en-US"/>
              </w:rPr>
              <w:t>5.1.1.2</w:t>
            </w:r>
            <w:r w:rsidRPr="00B05E15">
              <w:t>)</w:t>
            </w:r>
          </w:p>
        </w:tc>
        <w:tc>
          <w:tcPr>
            <w:tcW w:w="1417" w:type="dxa"/>
          </w:tcPr>
          <w:p w14:paraId="76FDD47D" w14:textId="77777777" w:rsidR="006133A1" w:rsidRPr="00B05E15" w:rsidRDefault="006133A1" w:rsidP="006133A1">
            <w:pPr>
              <w:pStyle w:val="TAC"/>
            </w:pPr>
            <w:r w:rsidRPr="00B05E15">
              <w:t>Le</w:t>
            </w:r>
          </w:p>
        </w:tc>
      </w:tr>
    </w:tbl>
    <w:p w14:paraId="276E1C1D" w14:textId="77777777" w:rsidR="006133A1" w:rsidRPr="00B05E15" w:rsidRDefault="006133A1" w:rsidP="006133A1">
      <w:pPr>
        <w:rPr>
          <w:lang w:eastAsia="de-DE"/>
        </w:rPr>
      </w:pPr>
    </w:p>
    <w:p w14:paraId="46395F5A" w14:textId="77777777" w:rsidR="006133A1" w:rsidRPr="00B05E15" w:rsidRDefault="006133A1" w:rsidP="006133A1">
      <w:pPr>
        <w:pStyle w:val="TH"/>
        <w:keepNext w:val="0"/>
        <w:keepLines w:val="0"/>
        <w:rPr>
          <w:rFonts w:ascii="Times New Roman" w:hAnsi="Times New Roman"/>
          <w:bCs/>
          <w:lang w:eastAsia="de-DE"/>
        </w:rPr>
      </w:pPr>
      <w:r w:rsidRPr="00B05E15">
        <w:rPr>
          <w:lang w:eastAsia="de-DE"/>
        </w:rPr>
        <w:t xml:space="preserve">Table </w:t>
      </w:r>
      <w:r w:rsidRPr="0046625B">
        <w:rPr>
          <w:lang w:val="en-US"/>
        </w:rPr>
        <w:t>4.3.</w:t>
      </w:r>
      <w:r>
        <w:rPr>
          <w:lang w:val="en-US"/>
        </w:rPr>
        <w:t>5.1.1.2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6133A1" w:rsidRPr="00B05E15" w14:paraId="271A7FF2" w14:textId="77777777" w:rsidTr="006133A1">
        <w:trPr>
          <w:jc w:val="center"/>
        </w:trPr>
        <w:tc>
          <w:tcPr>
            <w:tcW w:w="1134" w:type="dxa"/>
          </w:tcPr>
          <w:p w14:paraId="220BCFDF" w14:textId="77777777" w:rsidR="006133A1" w:rsidRPr="00B05E15" w:rsidRDefault="006133A1" w:rsidP="006133A1">
            <w:pPr>
              <w:pStyle w:val="TAH"/>
              <w:keepNext w:val="0"/>
              <w:keepLines w:val="0"/>
            </w:pPr>
            <w:r w:rsidRPr="00B05E15">
              <w:t>Byte(s)</w:t>
            </w:r>
          </w:p>
        </w:tc>
        <w:tc>
          <w:tcPr>
            <w:tcW w:w="3918" w:type="dxa"/>
          </w:tcPr>
          <w:p w14:paraId="3A325F20" w14:textId="77777777" w:rsidR="006133A1" w:rsidRPr="00B05E15" w:rsidRDefault="006133A1" w:rsidP="006133A1">
            <w:pPr>
              <w:pStyle w:val="TAH"/>
              <w:keepNext w:val="0"/>
              <w:keepLines w:val="0"/>
            </w:pPr>
            <w:r w:rsidRPr="00B05E15">
              <w:t>Description</w:t>
            </w:r>
          </w:p>
        </w:tc>
        <w:tc>
          <w:tcPr>
            <w:tcW w:w="1196" w:type="dxa"/>
          </w:tcPr>
          <w:p w14:paraId="3978228C" w14:textId="77777777" w:rsidR="006133A1" w:rsidRPr="00B05E15" w:rsidRDefault="006133A1" w:rsidP="006133A1">
            <w:pPr>
              <w:pStyle w:val="TAH"/>
              <w:keepNext w:val="0"/>
              <w:keepLines w:val="0"/>
              <w:rPr>
                <w:b w:val="0"/>
              </w:rPr>
            </w:pPr>
            <w:r w:rsidRPr="00B05E15">
              <w:t>Status</w:t>
            </w:r>
          </w:p>
        </w:tc>
        <w:tc>
          <w:tcPr>
            <w:tcW w:w="1196" w:type="dxa"/>
          </w:tcPr>
          <w:p w14:paraId="50D2191E" w14:textId="77777777" w:rsidR="006133A1" w:rsidRPr="00B05E15" w:rsidRDefault="006133A1" w:rsidP="006133A1">
            <w:pPr>
              <w:pStyle w:val="TAH"/>
              <w:keepNext w:val="0"/>
              <w:keepLines w:val="0"/>
              <w:rPr>
                <w:b w:val="0"/>
              </w:rPr>
            </w:pPr>
            <w:r w:rsidRPr="00B05E15">
              <w:t>Length</w:t>
            </w:r>
          </w:p>
        </w:tc>
      </w:tr>
      <w:tr w:rsidR="006133A1" w:rsidRPr="00B05E15" w14:paraId="45F1DB3E" w14:textId="77777777" w:rsidTr="006133A1">
        <w:trPr>
          <w:jc w:val="center"/>
        </w:trPr>
        <w:tc>
          <w:tcPr>
            <w:tcW w:w="1134" w:type="dxa"/>
          </w:tcPr>
          <w:p w14:paraId="3EAB3DE8" w14:textId="77777777" w:rsidR="006133A1" w:rsidRPr="00B05E15" w:rsidRDefault="006133A1" w:rsidP="006133A1">
            <w:pPr>
              <w:pStyle w:val="TAC"/>
              <w:keepNext w:val="0"/>
              <w:keepLines w:val="0"/>
            </w:pPr>
            <w:r w:rsidRPr="00B05E15">
              <w:t>1 to L</w:t>
            </w:r>
          </w:p>
        </w:tc>
        <w:tc>
          <w:tcPr>
            <w:tcW w:w="3918" w:type="dxa"/>
          </w:tcPr>
          <w:p w14:paraId="4A72C2B3" w14:textId="77777777" w:rsidR="006133A1" w:rsidRPr="00B05E15" w:rsidRDefault="006133A1" w:rsidP="006133A1">
            <w:pPr>
              <w:pStyle w:val="TAC"/>
              <w:keepNext w:val="0"/>
              <w:keepLines w:val="0"/>
              <w:jc w:val="left"/>
            </w:pPr>
            <w:r w:rsidRPr="00B05E15">
              <w:t xml:space="preserve">EAP packet </w:t>
            </w:r>
          </w:p>
        </w:tc>
        <w:tc>
          <w:tcPr>
            <w:tcW w:w="1196" w:type="dxa"/>
          </w:tcPr>
          <w:p w14:paraId="2FA42991" w14:textId="77777777" w:rsidR="006133A1" w:rsidRPr="00B05E15" w:rsidRDefault="006133A1" w:rsidP="006133A1">
            <w:pPr>
              <w:pStyle w:val="TAC"/>
              <w:keepNext w:val="0"/>
              <w:keepLines w:val="0"/>
            </w:pPr>
            <w:r w:rsidRPr="00B05E15">
              <w:t>M</w:t>
            </w:r>
          </w:p>
        </w:tc>
        <w:tc>
          <w:tcPr>
            <w:tcW w:w="1196" w:type="dxa"/>
          </w:tcPr>
          <w:p w14:paraId="47DB5FAA" w14:textId="77777777" w:rsidR="006133A1" w:rsidRPr="00B05E15" w:rsidRDefault="006133A1" w:rsidP="006133A1">
            <w:pPr>
              <w:pStyle w:val="TAC"/>
              <w:keepNext w:val="0"/>
              <w:keepLines w:val="0"/>
            </w:pPr>
            <w:r w:rsidRPr="00B05E15">
              <w:t>L bytes</w:t>
            </w:r>
          </w:p>
        </w:tc>
      </w:tr>
      <w:tr w:rsidR="006133A1" w:rsidRPr="00B05E15" w14:paraId="759A30EC" w14:textId="77777777" w:rsidTr="006133A1">
        <w:trPr>
          <w:jc w:val="center"/>
        </w:trPr>
        <w:tc>
          <w:tcPr>
            <w:tcW w:w="1134" w:type="dxa"/>
          </w:tcPr>
          <w:p w14:paraId="6A74B53C" w14:textId="77777777" w:rsidR="006133A1" w:rsidRPr="00B05E15" w:rsidRDefault="006133A1" w:rsidP="006133A1">
            <w:pPr>
              <w:pStyle w:val="TAC"/>
              <w:keepNext w:val="0"/>
              <w:keepLines w:val="0"/>
            </w:pPr>
            <w:r w:rsidRPr="00B05E15">
              <w:t>L+1 to L+N+1</w:t>
            </w:r>
          </w:p>
        </w:tc>
        <w:tc>
          <w:tcPr>
            <w:tcW w:w="3918" w:type="dxa"/>
          </w:tcPr>
          <w:p w14:paraId="1A59A53A" w14:textId="77777777" w:rsidR="006133A1" w:rsidRPr="00B05E15" w:rsidRDefault="006133A1" w:rsidP="006133A1">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C246128" w14:textId="77777777" w:rsidR="006133A1" w:rsidRPr="00B05E15" w:rsidRDefault="006133A1" w:rsidP="006133A1">
            <w:pPr>
              <w:pStyle w:val="TAC"/>
              <w:keepNext w:val="0"/>
              <w:keepLines w:val="0"/>
            </w:pPr>
            <w:r w:rsidRPr="00B05E15">
              <w:t>O</w:t>
            </w:r>
          </w:p>
        </w:tc>
        <w:tc>
          <w:tcPr>
            <w:tcW w:w="1196" w:type="dxa"/>
          </w:tcPr>
          <w:p w14:paraId="1AB0397D" w14:textId="77777777" w:rsidR="006133A1" w:rsidRPr="00B05E15" w:rsidRDefault="006133A1" w:rsidP="006133A1">
            <w:pPr>
              <w:pStyle w:val="TAC"/>
              <w:keepNext w:val="0"/>
              <w:keepLines w:val="0"/>
            </w:pPr>
            <w:r w:rsidRPr="00B05E15">
              <w:t>N bytes</w:t>
            </w:r>
          </w:p>
        </w:tc>
      </w:tr>
      <w:tr w:rsidR="006133A1" w:rsidRPr="00E40C02" w14:paraId="21924A15" w14:textId="77777777" w:rsidTr="006133A1">
        <w:trPr>
          <w:jc w:val="center"/>
        </w:trPr>
        <w:tc>
          <w:tcPr>
            <w:tcW w:w="7444" w:type="dxa"/>
            <w:gridSpan w:val="4"/>
          </w:tcPr>
          <w:p w14:paraId="3753B6A3" w14:textId="77777777" w:rsidR="006133A1" w:rsidRPr="00B05E15" w:rsidRDefault="006133A1" w:rsidP="006133A1">
            <w:pPr>
              <w:pStyle w:val="TAN"/>
            </w:pPr>
            <w:r w:rsidRPr="00B05E15">
              <w:t>NOTE:</w:t>
            </w:r>
            <w:r w:rsidRPr="00B05E15">
              <w:tab/>
              <w:t>The length of an EAP packet is contained within the packet and can therefore be retrieved from it.</w:t>
            </w:r>
          </w:p>
        </w:tc>
      </w:tr>
    </w:tbl>
    <w:p w14:paraId="0430CA52" w14:textId="77777777" w:rsidR="006133A1" w:rsidRPr="00B05E15" w:rsidRDefault="006133A1" w:rsidP="006133A1"/>
    <w:p w14:paraId="5ECE523A" w14:textId="77777777" w:rsidR="006133A1" w:rsidRPr="00B05E15" w:rsidRDefault="006133A1" w:rsidP="006133A1">
      <w:pPr>
        <w:pStyle w:val="Heading6"/>
      </w:pPr>
      <w:bookmarkStart w:id="86" w:name="_Toc107498853"/>
      <w:bookmarkStart w:id="87" w:name="_Toc108443367"/>
      <w:bookmarkStart w:id="88" w:name="_Toc113448338"/>
      <w:r w:rsidRPr="0046625B">
        <w:rPr>
          <w:lang w:val="en-US"/>
        </w:rPr>
        <w:t>4.3.</w:t>
      </w:r>
      <w:r>
        <w:rPr>
          <w:lang w:val="en-US"/>
        </w:rPr>
        <w:t>5.1.1.2</w:t>
      </w:r>
      <w:r w:rsidRPr="00B05E15">
        <w:tab/>
        <w:t>Specific status conditions returned</w:t>
      </w:r>
      <w:bookmarkEnd w:id="86"/>
      <w:bookmarkEnd w:id="87"/>
      <w:bookmarkEnd w:id="88"/>
    </w:p>
    <w:p w14:paraId="2C355BE1" w14:textId="77777777" w:rsidR="006133A1" w:rsidRPr="00B05E15" w:rsidRDefault="006133A1" w:rsidP="006133A1">
      <w:r w:rsidRPr="00B05E15">
        <w:t>This clause specifies the coding of the specific status words SW1 and SW2.</w:t>
      </w:r>
    </w:p>
    <w:p w14:paraId="1612944B" w14:textId="77777777" w:rsidR="006133A1" w:rsidRPr="00B05E15" w:rsidRDefault="006133A1" w:rsidP="006133A1">
      <w:pPr>
        <w:pStyle w:val="Heading6"/>
      </w:pPr>
      <w:bookmarkStart w:id="89" w:name="_Toc108443368"/>
      <w:bookmarkStart w:id="90" w:name="_Toc113448339"/>
      <w:r w:rsidRPr="0046625B">
        <w:rPr>
          <w:lang w:val="en-US"/>
        </w:rPr>
        <w:t>4.3.</w:t>
      </w:r>
      <w:r>
        <w:rPr>
          <w:lang w:val="en-US"/>
        </w:rPr>
        <w:t>5.1.1.3</w:t>
      </w:r>
      <w:r w:rsidRPr="00B05E15">
        <w:tab/>
        <w:t>Status words</w:t>
      </w:r>
      <w:bookmarkEnd w:id="89"/>
      <w:bookmarkEnd w:id="90"/>
    </w:p>
    <w:p w14:paraId="61CFB4A5" w14:textId="77777777" w:rsidR="006133A1" w:rsidRPr="00B05E15" w:rsidRDefault="006133A1" w:rsidP="006133A1">
      <w:r w:rsidRPr="00B05E15">
        <w:t>Table </w:t>
      </w:r>
      <w:r w:rsidRPr="0046625B">
        <w:rPr>
          <w:lang w:val="en-US"/>
        </w:rPr>
        <w:t>4.3.</w:t>
      </w:r>
      <w:r>
        <w:rPr>
          <w:lang w:val="en-US"/>
        </w:rPr>
        <w:t xml:space="preserve">5.1.1.3 </w:t>
      </w:r>
      <w:r w:rsidRPr="00B05E15">
        <w:t>shows the meaning of possible status conditions returned.</w:t>
      </w:r>
    </w:p>
    <w:p w14:paraId="78520F01" w14:textId="77777777" w:rsidR="006133A1" w:rsidRPr="00B05E15" w:rsidRDefault="006133A1" w:rsidP="006133A1">
      <w:pPr>
        <w:pStyle w:val="TH"/>
      </w:pPr>
      <w:r w:rsidRPr="00B05E15">
        <w:lastRenderedPageBreak/>
        <w:t xml:space="preserve">Table </w:t>
      </w:r>
      <w:r w:rsidRPr="0046625B">
        <w:rPr>
          <w:lang w:val="en-US"/>
        </w:rPr>
        <w:t>4.3.</w:t>
      </w:r>
      <w:r>
        <w:rPr>
          <w:lang w:val="en-US"/>
        </w:rPr>
        <w:t>5.1.1.3</w:t>
      </w:r>
      <w:r w:rsidRPr="00B05E15">
        <w:t xml:space="preserve">: Status byte coding </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752"/>
      </w:tblGrid>
      <w:tr w:rsidR="006133A1" w:rsidRPr="00B05E15" w14:paraId="79B8BD3C" w14:textId="77777777" w:rsidTr="006133A1">
        <w:trPr>
          <w:jc w:val="center"/>
        </w:trPr>
        <w:tc>
          <w:tcPr>
            <w:tcW w:w="708" w:type="dxa"/>
          </w:tcPr>
          <w:p w14:paraId="7F169D3C" w14:textId="77777777" w:rsidR="006133A1" w:rsidRPr="00B05E15" w:rsidRDefault="006133A1" w:rsidP="006133A1">
            <w:pPr>
              <w:pStyle w:val="TAH"/>
            </w:pPr>
            <w:r w:rsidRPr="00B05E15">
              <w:t>SW1</w:t>
            </w:r>
          </w:p>
        </w:tc>
        <w:tc>
          <w:tcPr>
            <w:tcW w:w="709" w:type="dxa"/>
          </w:tcPr>
          <w:p w14:paraId="219AFB03" w14:textId="77777777" w:rsidR="006133A1" w:rsidRPr="00B05E15" w:rsidRDefault="006133A1" w:rsidP="006133A1">
            <w:pPr>
              <w:pStyle w:val="TAH"/>
            </w:pPr>
            <w:r w:rsidRPr="00B05E15">
              <w:t>SW2</w:t>
            </w:r>
          </w:p>
        </w:tc>
        <w:tc>
          <w:tcPr>
            <w:tcW w:w="7752" w:type="dxa"/>
          </w:tcPr>
          <w:p w14:paraId="519C7170" w14:textId="77777777" w:rsidR="006133A1" w:rsidRPr="00B05E15" w:rsidRDefault="006133A1" w:rsidP="006133A1">
            <w:pPr>
              <w:pStyle w:val="TAH"/>
            </w:pPr>
            <w:r w:rsidRPr="00B05E15">
              <w:t>Description</w:t>
            </w:r>
          </w:p>
        </w:tc>
      </w:tr>
      <w:tr w:rsidR="006133A1" w:rsidRPr="003B2F39" w14:paraId="565B4B54" w14:textId="77777777" w:rsidTr="006133A1">
        <w:trPr>
          <w:jc w:val="center"/>
        </w:trPr>
        <w:tc>
          <w:tcPr>
            <w:tcW w:w="708" w:type="dxa"/>
          </w:tcPr>
          <w:p w14:paraId="3F40A80C" w14:textId="77777777" w:rsidR="006133A1" w:rsidRPr="00B05E15" w:rsidRDefault="006133A1" w:rsidP="006133A1">
            <w:pPr>
              <w:pStyle w:val="TAC"/>
            </w:pPr>
            <w:r w:rsidRPr="00B05E15">
              <w:t>'62'</w:t>
            </w:r>
          </w:p>
        </w:tc>
        <w:tc>
          <w:tcPr>
            <w:tcW w:w="709" w:type="dxa"/>
          </w:tcPr>
          <w:p w14:paraId="2E7BBAF0" w14:textId="77777777" w:rsidR="006133A1" w:rsidRPr="00B05E15" w:rsidRDefault="006133A1" w:rsidP="006133A1">
            <w:pPr>
              <w:pStyle w:val="TAC"/>
            </w:pPr>
            <w:r w:rsidRPr="00B05E15">
              <w:t>'00'</w:t>
            </w:r>
          </w:p>
        </w:tc>
        <w:tc>
          <w:tcPr>
            <w:tcW w:w="7752" w:type="dxa"/>
          </w:tcPr>
          <w:p w14:paraId="5BBF5636" w14:textId="77777777" w:rsidR="006133A1" w:rsidRPr="00B05E15" w:rsidRDefault="006133A1" w:rsidP="006133A1">
            <w:pPr>
              <w:pStyle w:val="TAL"/>
            </w:pPr>
            <w:r w:rsidRPr="00B05E15">
              <w:t>-</w:t>
            </w:r>
            <w:r w:rsidRPr="00B05E15">
              <w:tab/>
              <w:t>No information given, state of non-volatile memory unchanged (EAP Packet silently ignored)</w:t>
            </w:r>
          </w:p>
        </w:tc>
      </w:tr>
      <w:tr w:rsidR="006133A1" w:rsidRPr="003B2F39" w14:paraId="13B7157D" w14:textId="77777777" w:rsidTr="006133A1">
        <w:trPr>
          <w:jc w:val="center"/>
        </w:trPr>
        <w:tc>
          <w:tcPr>
            <w:tcW w:w="708" w:type="dxa"/>
          </w:tcPr>
          <w:p w14:paraId="0765BD12" w14:textId="77777777" w:rsidR="006133A1" w:rsidRPr="00B05E15" w:rsidRDefault="006133A1" w:rsidP="006133A1">
            <w:pPr>
              <w:pStyle w:val="TAC"/>
            </w:pPr>
            <w:r w:rsidRPr="00B05E15">
              <w:t>'98'</w:t>
            </w:r>
          </w:p>
        </w:tc>
        <w:tc>
          <w:tcPr>
            <w:tcW w:w="709" w:type="dxa"/>
          </w:tcPr>
          <w:p w14:paraId="65131010" w14:textId="77777777" w:rsidR="006133A1" w:rsidRPr="00B05E15" w:rsidRDefault="006133A1" w:rsidP="006133A1">
            <w:pPr>
              <w:pStyle w:val="TAC"/>
            </w:pPr>
            <w:r w:rsidRPr="00B05E15">
              <w:t>'62'</w:t>
            </w:r>
          </w:p>
        </w:tc>
        <w:tc>
          <w:tcPr>
            <w:tcW w:w="7752" w:type="dxa"/>
          </w:tcPr>
          <w:p w14:paraId="275C1C51" w14:textId="77777777" w:rsidR="006133A1" w:rsidRPr="00B05E15" w:rsidRDefault="006133A1" w:rsidP="006133A1">
            <w:pPr>
              <w:pStyle w:val="TAL"/>
            </w:pPr>
            <w:r w:rsidRPr="00B05E15">
              <w:t>-</w:t>
            </w:r>
            <w:r w:rsidRPr="00B05E15">
              <w:tab/>
              <w:t>Authentication error (EAP Failure Packet received)</w:t>
            </w:r>
          </w:p>
        </w:tc>
      </w:tr>
    </w:tbl>
    <w:p w14:paraId="71C00984" w14:textId="77777777" w:rsidR="006133A1" w:rsidRPr="006B5418" w:rsidRDefault="006133A1" w:rsidP="006133A1">
      <w:pPr>
        <w:rPr>
          <w:lang w:val="en-US"/>
        </w:rPr>
      </w:pPr>
    </w:p>
    <w:p w14:paraId="35DDBC84" w14:textId="39E0B2B5" w:rsidR="00E5207C" w:rsidRPr="000320DE" w:rsidRDefault="00E5207C" w:rsidP="00E5207C">
      <w:pPr>
        <w:pStyle w:val="Heading3"/>
        <w:rPr>
          <w:lang w:val="en-US"/>
        </w:rPr>
      </w:pPr>
      <w:bookmarkStart w:id="91" w:name="_Toc108443369"/>
      <w:bookmarkStart w:id="92" w:name="_Toc113448340"/>
      <w:r>
        <w:rPr>
          <w:lang w:val="en-US"/>
        </w:rPr>
        <w:t>4.3.6</w:t>
      </w:r>
      <w:r w:rsidR="00DC777B">
        <w:rPr>
          <w:lang w:val="en-US"/>
        </w:rPr>
        <w:tab/>
      </w:r>
      <w:r w:rsidRPr="000320DE">
        <w:rPr>
          <w:lang w:val="en-US"/>
        </w:rPr>
        <w:t>List of SFI values</w:t>
      </w:r>
      <w:r>
        <w:rPr>
          <w:lang w:val="en-US"/>
        </w:rPr>
        <w:t xml:space="preserve"> (annex)</w:t>
      </w:r>
      <w:bookmarkEnd w:id="91"/>
      <w:bookmarkEnd w:id="92"/>
    </w:p>
    <w:p w14:paraId="1695D84A" w14:textId="038C77C8" w:rsidR="00E5207C" w:rsidRDefault="00E5207C" w:rsidP="00E5207C">
      <w:pPr>
        <w:rPr>
          <w:rFonts w:eastAsia="Arial Unicode MS"/>
          <w:lang w:eastAsia="ja-JP"/>
        </w:rPr>
      </w:pPr>
      <w:r w:rsidRPr="00B05E15">
        <w:rPr>
          <w:rFonts w:eastAsia="Arial Unicode MS"/>
          <w:lang w:eastAsia="ja-JP"/>
        </w:rPr>
        <w:t>This annex lists SFI values a</w:t>
      </w:r>
      <w:r>
        <w:rPr>
          <w:rFonts w:eastAsia="Arial Unicode MS"/>
          <w:lang w:eastAsia="ja-JP"/>
        </w:rPr>
        <w:t>ssigned in the present document for files at the NSAAA application level.</w:t>
      </w:r>
    </w:p>
    <w:p w14:paraId="3EDBF080" w14:textId="77777777" w:rsidR="00DC777B" w:rsidRPr="00B05E15" w:rsidRDefault="00DC777B" w:rsidP="00DC777B">
      <w:pPr>
        <w:pStyle w:val="TH"/>
        <w:rPr>
          <w:rFonts w:eastAsia="Arial Unicode MS"/>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85"/>
        <w:gridCol w:w="1418"/>
        <w:gridCol w:w="4698"/>
      </w:tblGrid>
      <w:tr w:rsidR="00E5207C" w:rsidRPr="00B05E15" w14:paraId="1BF6AB88" w14:textId="77777777" w:rsidTr="00CA0F80">
        <w:trPr>
          <w:jc w:val="center"/>
        </w:trPr>
        <w:tc>
          <w:tcPr>
            <w:tcW w:w="1985" w:type="dxa"/>
          </w:tcPr>
          <w:p w14:paraId="0D975B8A" w14:textId="77777777" w:rsidR="00E5207C" w:rsidRPr="00B05E15" w:rsidRDefault="00E5207C" w:rsidP="00CA0F80">
            <w:pPr>
              <w:pStyle w:val="TAH"/>
            </w:pPr>
            <w:r w:rsidRPr="00B05E15">
              <w:t>File Identifier</w:t>
            </w:r>
          </w:p>
        </w:tc>
        <w:tc>
          <w:tcPr>
            <w:tcW w:w="1418" w:type="dxa"/>
          </w:tcPr>
          <w:p w14:paraId="029F69A5" w14:textId="77777777" w:rsidR="00E5207C" w:rsidRPr="00B05E15" w:rsidRDefault="00E5207C" w:rsidP="00CA0F80">
            <w:pPr>
              <w:pStyle w:val="TAH"/>
              <w:rPr>
                <w:rFonts w:eastAsia="Arial Unicode MS"/>
                <w:lang w:eastAsia="ja-JP"/>
              </w:rPr>
            </w:pPr>
            <w:r w:rsidRPr="00B05E15">
              <w:rPr>
                <w:rFonts w:eastAsia="Arial Unicode MS"/>
                <w:lang w:eastAsia="ja-JP"/>
              </w:rPr>
              <w:t>SFI</w:t>
            </w:r>
          </w:p>
        </w:tc>
        <w:tc>
          <w:tcPr>
            <w:tcW w:w="4698" w:type="dxa"/>
          </w:tcPr>
          <w:p w14:paraId="38A48E5F" w14:textId="77777777" w:rsidR="00E5207C" w:rsidRPr="00B05E15" w:rsidRDefault="00E5207C" w:rsidP="00CA0F80">
            <w:pPr>
              <w:pStyle w:val="TAH"/>
            </w:pPr>
            <w:r w:rsidRPr="00B05E15">
              <w:t>Description</w:t>
            </w:r>
          </w:p>
        </w:tc>
      </w:tr>
      <w:tr w:rsidR="00E5207C" w:rsidRPr="00B05E15" w14:paraId="07EA275E" w14:textId="77777777" w:rsidTr="00CA0F80">
        <w:trPr>
          <w:jc w:val="center"/>
        </w:trPr>
        <w:tc>
          <w:tcPr>
            <w:tcW w:w="1985" w:type="dxa"/>
          </w:tcPr>
          <w:p w14:paraId="611F42CB" w14:textId="77777777" w:rsidR="00E5207C" w:rsidRPr="00B05E15" w:rsidRDefault="00E5207C" w:rsidP="00CA0F80">
            <w:pPr>
              <w:pStyle w:val="TAC"/>
              <w:rPr>
                <w:snapToGrid w:val="0"/>
              </w:rPr>
            </w:pPr>
            <w:r w:rsidRPr="00B05E15">
              <w:rPr>
                <w:snapToGrid w:val="0"/>
              </w:rPr>
              <w:t>'6F01'</w:t>
            </w:r>
          </w:p>
        </w:tc>
        <w:tc>
          <w:tcPr>
            <w:tcW w:w="1418" w:type="dxa"/>
          </w:tcPr>
          <w:p w14:paraId="07523D0B"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'01'</w:t>
            </w:r>
          </w:p>
        </w:tc>
        <w:tc>
          <w:tcPr>
            <w:tcW w:w="4698" w:type="dxa"/>
          </w:tcPr>
          <w:p w14:paraId="78FC738F" w14:textId="77777777" w:rsidR="00E5207C" w:rsidRPr="00B05E15" w:rsidRDefault="00E5207C" w:rsidP="00CA0F80">
            <w:pPr>
              <w:pStyle w:val="TAL"/>
              <w:rPr>
                <w:snapToGrid w:val="0"/>
              </w:rPr>
            </w:pPr>
            <w:r w:rsidRPr="00B05E15">
              <w:t>EAP Identity (EF</w:t>
            </w:r>
            <w:r w:rsidRPr="00B05E15">
              <w:rPr>
                <w:position w:val="-6"/>
                <w:sz w:val="14"/>
                <w:szCs w:val="14"/>
              </w:rPr>
              <w:t>EAP</w:t>
            </w:r>
            <w:r>
              <w:rPr>
                <w:position w:val="-6"/>
                <w:sz w:val="14"/>
                <w:szCs w:val="14"/>
              </w:rPr>
              <w:t>-</w:t>
            </w:r>
            <w:r w:rsidRPr="00B05E15">
              <w:rPr>
                <w:position w:val="-6"/>
                <w:sz w:val="14"/>
                <w:szCs w:val="14"/>
              </w:rPr>
              <w:t>ID</w:t>
            </w:r>
            <w:r w:rsidRPr="00B05E15">
              <w:t>)</w:t>
            </w:r>
          </w:p>
        </w:tc>
      </w:tr>
      <w:tr w:rsidR="00E5207C" w:rsidRPr="003B2F39" w14:paraId="71FDE8D8" w14:textId="77777777" w:rsidTr="00CA0F80">
        <w:trPr>
          <w:jc w:val="center"/>
        </w:trPr>
        <w:tc>
          <w:tcPr>
            <w:tcW w:w="1985" w:type="dxa"/>
          </w:tcPr>
          <w:p w14:paraId="3CF502B6" w14:textId="77777777" w:rsidR="00E5207C" w:rsidRPr="00B05E15" w:rsidRDefault="00E5207C" w:rsidP="00CA0F80">
            <w:pPr>
              <w:pStyle w:val="TAC"/>
              <w:rPr>
                <w:snapToGrid w:val="0"/>
              </w:rPr>
            </w:pPr>
            <w:r w:rsidRPr="00B05E15">
              <w:rPr>
                <w:snapToGrid w:val="0"/>
              </w:rPr>
              <w:t>'6F02'</w:t>
            </w:r>
          </w:p>
        </w:tc>
        <w:tc>
          <w:tcPr>
            <w:tcW w:w="1418" w:type="dxa"/>
          </w:tcPr>
          <w:p w14:paraId="1E75D77C"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'02'</w:t>
            </w:r>
          </w:p>
        </w:tc>
        <w:tc>
          <w:tcPr>
            <w:tcW w:w="4698" w:type="dxa"/>
          </w:tcPr>
          <w:p w14:paraId="29D881F2" w14:textId="77777777" w:rsidR="00E5207C" w:rsidRPr="00B05E15" w:rsidRDefault="00E5207C" w:rsidP="00CA0F80">
            <w:pPr>
              <w:pStyle w:val="TAL"/>
              <w:rPr>
                <w:snapToGrid w:val="0"/>
              </w:rPr>
            </w:pPr>
            <w:r w:rsidRPr="00B05E15">
              <w:t>List of S-NSSAI (EF</w:t>
            </w:r>
            <w:r w:rsidRPr="00B05E15">
              <w:rPr>
                <w:position w:val="-6"/>
                <w:sz w:val="14"/>
                <w:szCs w:val="14"/>
              </w:rPr>
              <w:t>S-NSSAI</w:t>
            </w:r>
            <w:r w:rsidRPr="00B05E15">
              <w:t>)</w:t>
            </w:r>
          </w:p>
        </w:tc>
      </w:tr>
      <w:tr w:rsidR="00E5207C" w:rsidRPr="00B05E15" w14:paraId="6F4F05F6" w14:textId="77777777" w:rsidTr="00CA0F80">
        <w:trPr>
          <w:jc w:val="center"/>
        </w:trPr>
        <w:tc>
          <w:tcPr>
            <w:tcW w:w="1985" w:type="dxa"/>
          </w:tcPr>
          <w:p w14:paraId="34DA8EB2" w14:textId="77777777" w:rsidR="00E5207C" w:rsidRPr="00B05E15" w:rsidRDefault="00E5207C" w:rsidP="00CA0F80">
            <w:pPr>
              <w:pStyle w:val="TAC"/>
              <w:rPr>
                <w:snapToGrid w:val="0"/>
              </w:rPr>
            </w:pPr>
            <w:r w:rsidRPr="00B05E15">
              <w:rPr>
                <w:snapToGrid w:val="0"/>
              </w:rPr>
              <w:t>'6F03'</w:t>
            </w:r>
          </w:p>
        </w:tc>
        <w:tc>
          <w:tcPr>
            <w:tcW w:w="1418" w:type="dxa"/>
          </w:tcPr>
          <w:p w14:paraId="3FA10F9E" w14:textId="77777777" w:rsidR="00E5207C" w:rsidRPr="00B05E15" w:rsidRDefault="00E5207C" w:rsidP="00CA0F80">
            <w:pPr>
              <w:pStyle w:val="TAL"/>
              <w:jc w:val="center"/>
              <w:rPr>
                <w:rFonts w:eastAsia="Arial Unicode MS"/>
                <w:snapToGrid w:val="0"/>
                <w:lang w:eastAsia="ja-JP"/>
              </w:rPr>
            </w:pPr>
            <w:r w:rsidRPr="00B05E15">
              <w:rPr>
                <w:rFonts w:eastAsia="Arial Unicode MS"/>
                <w:snapToGrid w:val="0"/>
                <w:lang w:eastAsia="ja-JP"/>
              </w:rPr>
              <w:t>'03'</w:t>
            </w:r>
          </w:p>
        </w:tc>
        <w:tc>
          <w:tcPr>
            <w:tcW w:w="4698" w:type="dxa"/>
          </w:tcPr>
          <w:p w14:paraId="20E0E8C8" w14:textId="77777777" w:rsidR="00E5207C" w:rsidRPr="00B05E15" w:rsidRDefault="00E5207C" w:rsidP="00CA0F80">
            <w:pPr>
              <w:pStyle w:val="TAL"/>
              <w:rPr>
                <w:snapToGrid w:val="0"/>
              </w:rPr>
            </w:pPr>
            <w:r w:rsidRPr="00B05E15">
              <w:t>EAP Authentication STATUS (EF</w:t>
            </w:r>
            <w:r w:rsidRPr="00B05E15">
              <w:rPr>
                <w:position w:val="-6"/>
                <w:sz w:val="14"/>
                <w:szCs w:val="14"/>
              </w:rPr>
              <w:t>EAP</w:t>
            </w:r>
            <w:r>
              <w:rPr>
                <w:position w:val="-6"/>
                <w:sz w:val="14"/>
                <w:szCs w:val="14"/>
              </w:rPr>
              <w:t>-</w:t>
            </w:r>
            <w:r w:rsidRPr="00B05E15">
              <w:rPr>
                <w:position w:val="-6"/>
                <w:sz w:val="14"/>
                <w:szCs w:val="14"/>
              </w:rPr>
              <w:t>STATUS</w:t>
            </w:r>
            <w:r w:rsidRPr="00B05E15">
              <w:t>)</w:t>
            </w:r>
          </w:p>
        </w:tc>
      </w:tr>
    </w:tbl>
    <w:p w14:paraId="45A4AF3E" w14:textId="77777777" w:rsidR="00E5207C" w:rsidRDefault="00E5207C" w:rsidP="00E5207C">
      <w:pPr>
        <w:rPr>
          <w:rFonts w:eastAsia="Arial Unicode MS"/>
          <w:lang w:eastAsia="ja-JP"/>
        </w:rPr>
      </w:pPr>
    </w:p>
    <w:p w14:paraId="1D0CB952" w14:textId="3281FDC9" w:rsidR="005932E4" w:rsidRPr="00C5434F" w:rsidRDefault="00E5207C" w:rsidP="00C5434F">
      <w:r w:rsidRPr="00B05E15">
        <w:rPr>
          <w:rFonts w:eastAsia="Arial Unicode MS"/>
          <w:lang w:eastAsia="ja-JP"/>
        </w:rPr>
        <w:t>All other SFI values are reserved for future use.</w:t>
      </w:r>
    </w:p>
    <w:p w14:paraId="63EFFE9F" w14:textId="7FCF2EE6" w:rsidR="00080512" w:rsidRPr="00BF0CC8" w:rsidRDefault="002675F0" w:rsidP="00DC777B">
      <w:pPr>
        <w:pStyle w:val="Heading8"/>
      </w:pPr>
      <w:r w:rsidRPr="00BF0CC8">
        <w:br w:type="page"/>
      </w:r>
      <w:bookmarkStart w:id="93" w:name="_Toc113448341"/>
      <w:r w:rsidR="00080512" w:rsidRPr="00BF0CC8">
        <w:lastRenderedPageBreak/>
        <w:t xml:space="preserve">Annex </w:t>
      </w:r>
      <w:r w:rsidR="00DC777B">
        <w:t>A</w:t>
      </w:r>
      <w:r w:rsidR="00080512" w:rsidRPr="00BF0CC8">
        <w:t xml:space="preserve"> (informative):</w:t>
      </w:r>
      <w:r w:rsidR="00080512" w:rsidRPr="00BF0CC8">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BF0CC8" w14:paraId="541F1469" w14:textId="77777777" w:rsidTr="00F54BF6">
        <w:tc>
          <w:tcPr>
            <w:tcW w:w="800" w:type="dxa"/>
            <w:shd w:val="pct10" w:color="auto" w:fill="FFFFFF"/>
          </w:tcPr>
          <w:p w14:paraId="7B3BA887" w14:textId="77777777" w:rsidR="003C3971" w:rsidRPr="00BF0CC8" w:rsidRDefault="003C3971" w:rsidP="00C72833">
            <w:pPr>
              <w:pStyle w:val="TAL"/>
              <w:rPr>
                <w:b/>
                <w:sz w:val="16"/>
              </w:rPr>
            </w:pPr>
            <w:r w:rsidRPr="00BF0CC8">
              <w:rPr>
                <w:b/>
                <w:sz w:val="16"/>
              </w:rPr>
              <w:t>Date</w:t>
            </w:r>
          </w:p>
        </w:tc>
        <w:tc>
          <w:tcPr>
            <w:tcW w:w="995" w:type="dxa"/>
            <w:shd w:val="pct10" w:color="auto" w:fill="FFFFFF"/>
          </w:tcPr>
          <w:p w14:paraId="3ABD2EF1" w14:textId="77777777" w:rsidR="003C3971" w:rsidRPr="00BF0CC8" w:rsidRDefault="00DF2B1F" w:rsidP="00C72833">
            <w:pPr>
              <w:pStyle w:val="TAL"/>
              <w:rPr>
                <w:b/>
                <w:sz w:val="16"/>
              </w:rPr>
            </w:pPr>
            <w:r w:rsidRPr="00BF0CC8">
              <w:rPr>
                <w:b/>
                <w:sz w:val="16"/>
              </w:rPr>
              <w:t>Meeting</w:t>
            </w:r>
          </w:p>
        </w:tc>
        <w:tc>
          <w:tcPr>
            <w:tcW w:w="899" w:type="dxa"/>
            <w:shd w:val="pct10" w:color="auto" w:fill="FFFFFF"/>
          </w:tcPr>
          <w:p w14:paraId="06BE9C9C" w14:textId="77777777" w:rsidR="003C3971" w:rsidRPr="00BF0CC8" w:rsidRDefault="003C3971" w:rsidP="00DF2B1F">
            <w:pPr>
              <w:pStyle w:val="TAL"/>
              <w:rPr>
                <w:b/>
                <w:sz w:val="16"/>
              </w:rPr>
            </w:pPr>
            <w:r w:rsidRPr="00BF0CC8">
              <w:rPr>
                <w:b/>
                <w:sz w:val="16"/>
              </w:rPr>
              <w:t>TDoc</w:t>
            </w:r>
          </w:p>
        </w:tc>
        <w:tc>
          <w:tcPr>
            <w:tcW w:w="425" w:type="dxa"/>
            <w:shd w:val="pct10" w:color="auto" w:fill="FFFFFF"/>
          </w:tcPr>
          <w:p w14:paraId="598AC3F8" w14:textId="77777777" w:rsidR="003C3971" w:rsidRPr="00BF0CC8" w:rsidRDefault="003C3971" w:rsidP="00C72833">
            <w:pPr>
              <w:pStyle w:val="TAL"/>
              <w:rPr>
                <w:b/>
                <w:sz w:val="16"/>
              </w:rPr>
            </w:pPr>
            <w:r w:rsidRPr="00BF0CC8">
              <w:rPr>
                <w:b/>
                <w:sz w:val="16"/>
              </w:rPr>
              <w:t>CR</w:t>
            </w:r>
          </w:p>
        </w:tc>
        <w:tc>
          <w:tcPr>
            <w:tcW w:w="425" w:type="dxa"/>
            <w:shd w:val="pct10" w:color="auto" w:fill="FFFFFF"/>
          </w:tcPr>
          <w:p w14:paraId="3B8CDCE2" w14:textId="77777777" w:rsidR="003C3971" w:rsidRPr="00BF0CC8" w:rsidRDefault="003C3971" w:rsidP="00C72833">
            <w:pPr>
              <w:pStyle w:val="TAL"/>
              <w:rPr>
                <w:b/>
                <w:sz w:val="16"/>
              </w:rPr>
            </w:pPr>
            <w:r w:rsidRPr="00BF0CC8">
              <w:rPr>
                <w:b/>
                <w:sz w:val="16"/>
              </w:rPr>
              <w:t>Rev</w:t>
            </w:r>
          </w:p>
        </w:tc>
        <w:tc>
          <w:tcPr>
            <w:tcW w:w="425" w:type="dxa"/>
            <w:shd w:val="pct10" w:color="auto" w:fill="FFFFFF"/>
          </w:tcPr>
          <w:p w14:paraId="26029123" w14:textId="77777777" w:rsidR="003C3971" w:rsidRPr="00BF0CC8" w:rsidRDefault="003C3971" w:rsidP="00C72833">
            <w:pPr>
              <w:pStyle w:val="TAL"/>
              <w:rPr>
                <w:b/>
                <w:sz w:val="16"/>
              </w:rPr>
            </w:pPr>
            <w:r w:rsidRPr="00BF0CC8">
              <w:rPr>
                <w:b/>
                <w:sz w:val="16"/>
              </w:rPr>
              <w:t>Cat</w:t>
            </w:r>
          </w:p>
        </w:tc>
        <w:tc>
          <w:tcPr>
            <w:tcW w:w="4962" w:type="dxa"/>
            <w:shd w:val="pct10" w:color="auto" w:fill="FFFFFF"/>
          </w:tcPr>
          <w:p w14:paraId="4B86A6AF" w14:textId="77777777" w:rsidR="003C3971" w:rsidRPr="00BF0CC8" w:rsidRDefault="003C3971" w:rsidP="00C72833">
            <w:pPr>
              <w:pStyle w:val="TAL"/>
              <w:rPr>
                <w:b/>
                <w:sz w:val="16"/>
              </w:rPr>
            </w:pPr>
            <w:r w:rsidRPr="00BF0CC8">
              <w:rPr>
                <w:b/>
                <w:sz w:val="16"/>
              </w:rPr>
              <w:t>Subject/Comment</w:t>
            </w:r>
          </w:p>
        </w:tc>
        <w:tc>
          <w:tcPr>
            <w:tcW w:w="708" w:type="dxa"/>
            <w:shd w:val="pct10" w:color="auto" w:fill="FFFFFF"/>
          </w:tcPr>
          <w:p w14:paraId="07B55F8B" w14:textId="77777777" w:rsidR="003C3971" w:rsidRPr="00BF0CC8" w:rsidRDefault="003C3971" w:rsidP="00C72833">
            <w:pPr>
              <w:pStyle w:val="TAL"/>
              <w:rPr>
                <w:b/>
                <w:sz w:val="16"/>
              </w:rPr>
            </w:pPr>
            <w:r w:rsidRPr="00BF0CC8">
              <w:rPr>
                <w:b/>
                <w:sz w:val="16"/>
              </w:rPr>
              <w:t>New vers</w:t>
            </w:r>
            <w:r w:rsidR="00DF2B1F" w:rsidRPr="00BF0CC8">
              <w:rPr>
                <w:b/>
                <w:sz w:val="16"/>
              </w:rPr>
              <w:t>ion</w:t>
            </w:r>
          </w:p>
        </w:tc>
      </w:tr>
      <w:tr w:rsidR="003C3971" w:rsidRPr="00BF0CC8" w14:paraId="7A6C2C28" w14:textId="77777777" w:rsidTr="00F54BF6">
        <w:tc>
          <w:tcPr>
            <w:tcW w:w="800" w:type="dxa"/>
            <w:shd w:val="solid" w:color="FFFFFF" w:fill="auto"/>
          </w:tcPr>
          <w:p w14:paraId="475EF3D5" w14:textId="55CB21AD" w:rsidR="003C3971" w:rsidRPr="00BF0CC8" w:rsidRDefault="00F54BF6" w:rsidP="00F54BF6">
            <w:pPr>
              <w:pStyle w:val="TAC"/>
              <w:rPr>
                <w:sz w:val="16"/>
                <w:szCs w:val="16"/>
              </w:rPr>
            </w:pPr>
            <w:r w:rsidRPr="00BF0CC8">
              <w:rPr>
                <w:sz w:val="16"/>
                <w:szCs w:val="16"/>
              </w:rPr>
              <w:t>2022-08</w:t>
            </w:r>
          </w:p>
        </w:tc>
        <w:tc>
          <w:tcPr>
            <w:tcW w:w="995" w:type="dxa"/>
            <w:shd w:val="solid" w:color="FFFFFF" w:fill="auto"/>
          </w:tcPr>
          <w:p w14:paraId="20BD1D9B" w14:textId="29FF238E" w:rsidR="003C3971" w:rsidRPr="00BF0CC8" w:rsidRDefault="00F54BF6" w:rsidP="00C72833">
            <w:pPr>
              <w:pStyle w:val="TAC"/>
              <w:rPr>
                <w:sz w:val="16"/>
                <w:szCs w:val="16"/>
              </w:rPr>
            </w:pPr>
            <w:r w:rsidRPr="00BF0CC8">
              <w:rPr>
                <w:sz w:val="16"/>
                <w:szCs w:val="16"/>
              </w:rPr>
              <w:t>CT6#112-e</w:t>
            </w:r>
          </w:p>
        </w:tc>
        <w:tc>
          <w:tcPr>
            <w:tcW w:w="899" w:type="dxa"/>
            <w:shd w:val="solid" w:color="FFFFFF" w:fill="auto"/>
          </w:tcPr>
          <w:p w14:paraId="12257404" w14:textId="32AAEF57" w:rsidR="003C3971" w:rsidRPr="00BF0CC8" w:rsidRDefault="00F54BF6" w:rsidP="00420E56">
            <w:pPr>
              <w:pStyle w:val="TAC"/>
              <w:rPr>
                <w:sz w:val="16"/>
                <w:szCs w:val="16"/>
              </w:rPr>
            </w:pPr>
            <w:r w:rsidRPr="00BF0CC8">
              <w:rPr>
                <w:sz w:val="16"/>
                <w:szCs w:val="16"/>
              </w:rPr>
              <w:t>C6-</w:t>
            </w:r>
            <w:r w:rsidR="00420E56">
              <w:rPr>
                <w:sz w:val="16"/>
                <w:szCs w:val="16"/>
              </w:rPr>
              <w:t>220430</w:t>
            </w:r>
          </w:p>
        </w:tc>
        <w:tc>
          <w:tcPr>
            <w:tcW w:w="425" w:type="dxa"/>
            <w:shd w:val="solid" w:color="FFFFFF" w:fill="auto"/>
          </w:tcPr>
          <w:p w14:paraId="41E0737A" w14:textId="77777777" w:rsidR="003C3971" w:rsidRPr="00BF0CC8" w:rsidRDefault="003C3971" w:rsidP="00C72833">
            <w:pPr>
              <w:pStyle w:val="TAL"/>
              <w:rPr>
                <w:sz w:val="16"/>
                <w:szCs w:val="16"/>
              </w:rPr>
            </w:pPr>
          </w:p>
        </w:tc>
        <w:tc>
          <w:tcPr>
            <w:tcW w:w="425" w:type="dxa"/>
            <w:shd w:val="solid" w:color="FFFFFF" w:fill="auto"/>
          </w:tcPr>
          <w:p w14:paraId="5ABAE7BC" w14:textId="77777777" w:rsidR="003C3971" w:rsidRPr="00BF0CC8" w:rsidRDefault="003C3971" w:rsidP="00C72833">
            <w:pPr>
              <w:pStyle w:val="TAR"/>
              <w:rPr>
                <w:sz w:val="16"/>
                <w:szCs w:val="16"/>
              </w:rPr>
            </w:pPr>
          </w:p>
        </w:tc>
        <w:tc>
          <w:tcPr>
            <w:tcW w:w="425" w:type="dxa"/>
            <w:shd w:val="solid" w:color="FFFFFF" w:fill="auto"/>
          </w:tcPr>
          <w:p w14:paraId="4F58FE06" w14:textId="77777777" w:rsidR="003C3971" w:rsidRPr="00BF0CC8" w:rsidRDefault="003C3971" w:rsidP="00C72833">
            <w:pPr>
              <w:pStyle w:val="TAC"/>
              <w:rPr>
                <w:sz w:val="16"/>
                <w:szCs w:val="16"/>
              </w:rPr>
            </w:pPr>
          </w:p>
        </w:tc>
        <w:tc>
          <w:tcPr>
            <w:tcW w:w="4962" w:type="dxa"/>
            <w:shd w:val="solid" w:color="FFFFFF" w:fill="auto"/>
          </w:tcPr>
          <w:p w14:paraId="24160725" w14:textId="7FDB40A2" w:rsidR="00420E56" w:rsidRPr="00BF0CC8" w:rsidRDefault="008A76D0" w:rsidP="00420E56">
            <w:pPr>
              <w:pStyle w:val="TAL"/>
              <w:rPr>
                <w:sz w:val="16"/>
                <w:szCs w:val="16"/>
              </w:rPr>
            </w:pPr>
            <w:r w:rsidRPr="00BF0CC8">
              <w:rPr>
                <w:sz w:val="16"/>
                <w:szCs w:val="16"/>
              </w:rPr>
              <w:t>Initial version of TR</w:t>
            </w:r>
            <w:r w:rsidR="00420E56">
              <w:rPr>
                <w:sz w:val="16"/>
                <w:szCs w:val="16"/>
              </w:rPr>
              <w:t xml:space="preserve"> - Skeleton document</w:t>
            </w:r>
          </w:p>
        </w:tc>
        <w:tc>
          <w:tcPr>
            <w:tcW w:w="708" w:type="dxa"/>
            <w:shd w:val="solid" w:color="FFFFFF" w:fill="auto"/>
          </w:tcPr>
          <w:p w14:paraId="7C1CDD8C" w14:textId="6B5293C1" w:rsidR="003C3971" w:rsidRPr="00BF0CC8" w:rsidRDefault="005341DC" w:rsidP="005341DC">
            <w:pPr>
              <w:pStyle w:val="TAC"/>
              <w:rPr>
                <w:sz w:val="16"/>
                <w:szCs w:val="16"/>
              </w:rPr>
            </w:pPr>
            <w:r>
              <w:rPr>
                <w:sz w:val="16"/>
                <w:szCs w:val="16"/>
              </w:rPr>
              <w:t>0</w:t>
            </w:r>
            <w:r w:rsidR="00F54BF6" w:rsidRPr="00BF0CC8">
              <w:rPr>
                <w:sz w:val="16"/>
                <w:szCs w:val="16"/>
              </w:rPr>
              <w:t>.</w:t>
            </w:r>
            <w:r>
              <w:rPr>
                <w:sz w:val="16"/>
                <w:szCs w:val="16"/>
              </w:rPr>
              <w:t>1</w:t>
            </w:r>
            <w:r w:rsidR="00F54BF6" w:rsidRPr="00BF0CC8">
              <w:rPr>
                <w:sz w:val="16"/>
                <w:szCs w:val="16"/>
              </w:rPr>
              <w:t>.0</w:t>
            </w:r>
          </w:p>
        </w:tc>
      </w:tr>
    </w:tbl>
    <w:p w14:paraId="22E6F4BE" w14:textId="77777777" w:rsidR="003C3971" w:rsidRPr="00BF0CC8" w:rsidRDefault="003C3971" w:rsidP="003C3971"/>
    <w:sectPr w:rsidR="003C3971" w:rsidRPr="00BF0C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A251B" w14:textId="77777777" w:rsidR="00E41B52" w:rsidRDefault="00E41B52">
      <w:r>
        <w:separator/>
      </w:r>
    </w:p>
  </w:endnote>
  <w:endnote w:type="continuationSeparator" w:id="0">
    <w:p w14:paraId="6E53E6DE" w14:textId="77777777" w:rsidR="00E41B52" w:rsidRDefault="00E4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1471" w14:textId="77777777" w:rsidR="006133A1" w:rsidRDefault="00613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35D4" w14:textId="77777777" w:rsidR="00E41B52" w:rsidRDefault="00E41B52">
      <w:r>
        <w:separator/>
      </w:r>
    </w:p>
  </w:footnote>
  <w:footnote w:type="continuationSeparator" w:id="0">
    <w:p w14:paraId="682D44CE" w14:textId="77777777" w:rsidR="00E41B52" w:rsidRDefault="00E4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161A9" w14:textId="6B9AB39D" w:rsidR="006133A1" w:rsidRDefault="00613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A4A">
      <w:rPr>
        <w:rFonts w:ascii="Arial" w:hAnsi="Arial" w:cs="Arial"/>
        <w:b/>
        <w:noProof/>
        <w:sz w:val="18"/>
        <w:szCs w:val="18"/>
      </w:rPr>
      <w:t>3GPP TR 31.826 V0.1.0 (2022-08)</w:t>
    </w:r>
    <w:r>
      <w:rPr>
        <w:rFonts w:ascii="Arial" w:hAnsi="Arial" w:cs="Arial"/>
        <w:b/>
        <w:sz w:val="18"/>
        <w:szCs w:val="18"/>
      </w:rPr>
      <w:fldChar w:fldCharType="end"/>
    </w:r>
  </w:p>
  <w:p w14:paraId="533C813C" w14:textId="38DF3789" w:rsidR="006133A1" w:rsidRDefault="00613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00E4">
      <w:rPr>
        <w:rFonts w:ascii="Arial" w:hAnsi="Arial" w:cs="Arial"/>
        <w:b/>
        <w:noProof/>
        <w:sz w:val="18"/>
        <w:szCs w:val="18"/>
      </w:rPr>
      <w:t>16</w:t>
    </w:r>
    <w:r>
      <w:rPr>
        <w:rFonts w:ascii="Arial" w:hAnsi="Arial" w:cs="Arial"/>
        <w:b/>
        <w:sz w:val="18"/>
        <w:szCs w:val="18"/>
      </w:rPr>
      <w:fldChar w:fldCharType="end"/>
    </w:r>
  </w:p>
  <w:p w14:paraId="5336C9EA" w14:textId="2372A6F1" w:rsidR="006133A1" w:rsidRDefault="00613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A4A">
      <w:rPr>
        <w:rFonts w:ascii="Arial" w:hAnsi="Arial" w:cs="Arial"/>
        <w:b/>
        <w:noProof/>
        <w:sz w:val="18"/>
        <w:szCs w:val="18"/>
      </w:rPr>
      <w:t>Release 18</w:t>
    </w:r>
    <w:r>
      <w:rPr>
        <w:rFonts w:ascii="Arial" w:hAnsi="Arial" w:cs="Arial"/>
        <w:b/>
        <w:sz w:val="18"/>
        <w:szCs w:val="18"/>
      </w:rPr>
      <w:fldChar w:fldCharType="end"/>
    </w:r>
  </w:p>
  <w:p w14:paraId="77ECFE28" w14:textId="77777777" w:rsidR="006133A1" w:rsidRDefault="00613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CE8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6696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EE75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F8F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62F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DE78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18AE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A36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4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723B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552F8"/>
    <w:multiLevelType w:val="hybridMultilevel"/>
    <w:tmpl w:val="BFAA5BF4"/>
    <w:lvl w:ilvl="0" w:tplc="435203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610F"/>
    <w:multiLevelType w:val="hybridMultilevel"/>
    <w:tmpl w:val="85E29B4C"/>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86782"/>
    <w:multiLevelType w:val="hybridMultilevel"/>
    <w:tmpl w:val="85EADD6A"/>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F1BFD"/>
    <w:multiLevelType w:val="hybridMultilevel"/>
    <w:tmpl w:val="BC0C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962C0"/>
    <w:multiLevelType w:val="hybridMultilevel"/>
    <w:tmpl w:val="C3EC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411EA"/>
    <w:multiLevelType w:val="hybridMultilevel"/>
    <w:tmpl w:val="7B2489D0"/>
    <w:lvl w:ilvl="0" w:tplc="D378387A">
      <w:start w:val="1"/>
      <w:numFmt w:val="bullet"/>
      <w:lvlText w:val="-"/>
      <w:lvlJc w:val="left"/>
      <w:pPr>
        <w:ind w:left="720" w:hanging="360"/>
      </w:pPr>
      <w:rPr>
        <w:rFonts w:ascii="Arial" w:eastAsia="Cambria" w:hAnsi="Arial" w:cs="Arial" w:hint="default"/>
      </w:rPr>
    </w:lvl>
    <w:lvl w:ilvl="1" w:tplc="D378387A">
      <w:start w:val="1"/>
      <w:numFmt w:val="bullet"/>
      <w:lvlText w:val="-"/>
      <w:lvlJc w:val="left"/>
      <w:pPr>
        <w:ind w:left="1440" w:hanging="360"/>
      </w:pPr>
      <w:rPr>
        <w:rFonts w:ascii="Arial" w:eastAsia="Cambr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F4791"/>
    <w:multiLevelType w:val="hybridMultilevel"/>
    <w:tmpl w:val="8264D656"/>
    <w:lvl w:ilvl="0" w:tplc="D378387A">
      <w:start w:val="1"/>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D18F9"/>
    <w:multiLevelType w:val="hybridMultilevel"/>
    <w:tmpl w:val="D4C08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C1EC2"/>
    <w:multiLevelType w:val="hybridMultilevel"/>
    <w:tmpl w:val="5AE2F5BA"/>
    <w:lvl w:ilvl="0" w:tplc="3EB657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7966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02756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501116">
    <w:abstractNumId w:val="11"/>
  </w:num>
  <w:num w:numId="4" w16cid:durableId="712189731">
    <w:abstractNumId w:val="20"/>
  </w:num>
  <w:num w:numId="5" w16cid:durableId="1591890771">
    <w:abstractNumId w:val="9"/>
  </w:num>
  <w:num w:numId="6" w16cid:durableId="679084594">
    <w:abstractNumId w:val="7"/>
  </w:num>
  <w:num w:numId="7" w16cid:durableId="308288946">
    <w:abstractNumId w:val="6"/>
  </w:num>
  <w:num w:numId="8" w16cid:durableId="692611257">
    <w:abstractNumId w:val="5"/>
  </w:num>
  <w:num w:numId="9" w16cid:durableId="1832328011">
    <w:abstractNumId w:val="4"/>
  </w:num>
  <w:num w:numId="10" w16cid:durableId="1020160740">
    <w:abstractNumId w:val="8"/>
  </w:num>
  <w:num w:numId="11" w16cid:durableId="870342749">
    <w:abstractNumId w:val="3"/>
  </w:num>
  <w:num w:numId="12" w16cid:durableId="1623994113">
    <w:abstractNumId w:val="2"/>
  </w:num>
  <w:num w:numId="13" w16cid:durableId="1524396168">
    <w:abstractNumId w:val="1"/>
  </w:num>
  <w:num w:numId="14" w16cid:durableId="1057096179">
    <w:abstractNumId w:val="0"/>
  </w:num>
  <w:num w:numId="15" w16cid:durableId="675697024">
    <w:abstractNumId w:val="18"/>
  </w:num>
  <w:num w:numId="16" w16cid:durableId="104152566">
    <w:abstractNumId w:val="19"/>
  </w:num>
  <w:num w:numId="17" w16cid:durableId="1027290572">
    <w:abstractNumId w:val="16"/>
  </w:num>
  <w:num w:numId="18" w16cid:durableId="43720800">
    <w:abstractNumId w:val="21"/>
  </w:num>
  <w:num w:numId="19" w16cid:durableId="1423917661">
    <w:abstractNumId w:val="17"/>
  </w:num>
  <w:num w:numId="20" w16cid:durableId="1985574900">
    <w:abstractNumId w:val="13"/>
  </w:num>
  <w:num w:numId="21" w16cid:durableId="396634557">
    <w:abstractNumId w:val="23"/>
  </w:num>
  <w:num w:numId="22" w16cid:durableId="998968308">
    <w:abstractNumId w:val="15"/>
  </w:num>
  <w:num w:numId="23" w16cid:durableId="655230561">
    <w:abstractNumId w:val="14"/>
  </w:num>
  <w:num w:numId="24" w16cid:durableId="1696232601">
    <w:abstractNumId w:val="24"/>
  </w:num>
  <w:num w:numId="25" w16cid:durableId="613173478">
    <w:abstractNumId w:val="12"/>
  </w:num>
  <w:num w:numId="26" w16cid:durableId="19092200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BA"/>
    <w:rsid w:val="000036F9"/>
    <w:rsid w:val="00004D35"/>
    <w:rsid w:val="00015196"/>
    <w:rsid w:val="000320DE"/>
    <w:rsid w:val="00033397"/>
    <w:rsid w:val="0003514B"/>
    <w:rsid w:val="00040095"/>
    <w:rsid w:val="00040DBF"/>
    <w:rsid w:val="00051834"/>
    <w:rsid w:val="000521C5"/>
    <w:rsid w:val="00054A22"/>
    <w:rsid w:val="00062023"/>
    <w:rsid w:val="000655A6"/>
    <w:rsid w:val="00080512"/>
    <w:rsid w:val="0008368B"/>
    <w:rsid w:val="00083A10"/>
    <w:rsid w:val="000913F3"/>
    <w:rsid w:val="000B4D8E"/>
    <w:rsid w:val="000C47C3"/>
    <w:rsid w:val="000C57E7"/>
    <w:rsid w:val="000D58AB"/>
    <w:rsid w:val="00101AB8"/>
    <w:rsid w:val="00112715"/>
    <w:rsid w:val="00127090"/>
    <w:rsid w:val="00130822"/>
    <w:rsid w:val="00133525"/>
    <w:rsid w:val="00144E40"/>
    <w:rsid w:val="00145FF6"/>
    <w:rsid w:val="001466D4"/>
    <w:rsid w:val="00151A39"/>
    <w:rsid w:val="001821DA"/>
    <w:rsid w:val="00194E1C"/>
    <w:rsid w:val="001A4C42"/>
    <w:rsid w:val="001A7420"/>
    <w:rsid w:val="001B040B"/>
    <w:rsid w:val="001B6637"/>
    <w:rsid w:val="001C21C3"/>
    <w:rsid w:val="001D02C2"/>
    <w:rsid w:val="001E2771"/>
    <w:rsid w:val="001F0C1D"/>
    <w:rsid w:val="001F1132"/>
    <w:rsid w:val="001F168B"/>
    <w:rsid w:val="00215519"/>
    <w:rsid w:val="002347A2"/>
    <w:rsid w:val="00234894"/>
    <w:rsid w:val="00236A61"/>
    <w:rsid w:val="00241EA9"/>
    <w:rsid w:val="002537CF"/>
    <w:rsid w:val="00260F73"/>
    <w:rsid w:val="002675F0"/>
    <w:rsid w:val="002756F8"/>
    <w:rsid w:val="002A4071"/>
    <w:rsid w:val="002B6339"/>
    <w:rsid w:val="002C0521"/>
    <w:rsid w:val="002C4063"/>
    <w:rsid w:val="002E00EE"/>
    <w:rsid w:val="003172DC"/>
    <w:rsid w:val="003245C6"/>
    <w:rsid w:val="00324F4D"/>
    <w:rsid w:val="0032720E"/>
    <w:rsid w:val="00352418"/>
    <w:rsid w:val="0035462D"/>
    <w:rsid w:val="003604A3"/>
    <w:rsid w:val="00365F00"/>
    <w:rsid w:val="003765B8"/>
    <w:rsid w:val="00396C38"/>
    <w:rsid w:val="003A7D31"/>
    <w:rsid w:val="003B0634"/>
    <w:rsid w:val="003C3971"/>
    <w:rsid w:val="003C7924"/>
    <w:rsid w:val="003F3EB7"/>
    <w:rsid w:val="00400C2D"/>
    <w:rsid w:val="00420E56"/>
    <w:rsid w:val="00423334"/>
    <w:rsid w:val="004257DE"/>
    <w:rsid w:val="004345EC"/>
    <w:rsid w:val="004567DA"/>
    <w:rsid w:val="004653E4"/>
    <w:rsid w:val="00465515"/>
    <w:rsid w:val="0046625B"/>
    <w:rsid w:val="004A4993"/>
    <w:rsid w:val="004A73AD"/>
    <w:rsid w:val="004A7DDE"/>
    <w:rsid w:val="004B5A5E"/>
    <w:rsid w:val="004B69BA"/>
    <w:rsid w:val="004C5A00"/>
    <w:rsid w:val="004D3578"/>
    <w:rsid w:val="004E213A"/>
    <w:rsid w:val="004F0988"/>
    <w:rsid w:val="004F3340"/>
    <w:rsid w:val="0053388B"/>
    <w:rsid w:val="005341DC"/>
    <w:rsid w:val="00535773"/>
    <w:rsid w:val="00543E6C"/>
    <w:rsid w:val="0055391A"/>
    <w:rsid w:val="0056081D"/>
    <w:rsid w:val="00565087"/>
    <w:rsid w:val="005775D8"/>
    <w:rsid w:val="005818FD"/>
    <w:rsid w:val="00591233"/>
    <w:rsid w:val="005932E4"/>
    <w:rsid w:val="005968F7"/>
    <w:rsid w:val="00597B11"/>
    <w:rsid w:val="005A178E"/>
    <w:rsid w:val="005A41A1"/>
    <w:rsid w:val="005B03F7"/>
    <w:rsid w:val="005C4705"/>
    <w:rsid w:val="005D2E01"/>
    <w:rsid w:val="005D7526"/>
    <w:rsid w:val="005E1ED1"/>
    <w:rsid w:val="005E2E0D"/>
    <w:rsid w:val="005E4BB2"/>
    <w:rsid w:val="005F26CA"/>
    <w:rsid w:val="005F6407"/>
    <w:rsid w:val="00602AEA"/>
    <w:rsid w:val="00602D76"/>
    <w:rsid w:val="00606071"/>
    <w:rsid w:val="006133A1"/>
    <w:rsid w:val="00614FDF"/>
    <w:rsid w:val="0063543D"/>
    <w:rsid w:val="00647114"/>
    <w:rsid w:val="00681E90"/>
    <w:rsid w:val="00692DB6"/>
    <w:rsid w:val="006964F5"/>
    <w:rsid w:val="00696C46"/>
    <w:rsid w:val="006A323F"/>
    <w:rsid w:val="006B2E23"/>
    <w:rsid w:val="006B30D0"/>
    <w:rsid w:val="006C3D95"/>
    <w:rsid w:val="006C3E8A"/>
    <w:rsid w:val="006D4189"/>
    <w:rsid w:val="006D4285"/>
    <w:rsid w:val="006E0189"/>
    <w:rsid w:val="006E5C86"/>
    <w:rsid w:val="00701116"/>
    <w:rsid w:val="00713711"/>
    <w:rsid w:val="00713C44"/>
    <w:rsid w:val="007342BD"/>
    <w:rsid w:val="00734A5B"/>
    <w:rsid w:val="0074026F"/>
    <w:rsid w:val="007429F6"/>
    <w:rsid w:val="00744E76"/>
    <w:rsid w:val="0074763B"/>
    <w:rsid w:val="00774DA4"/>
    <w:rsid w:val="00781F0F"/>
    <w:rsid w:val="007A5F34"/>
    <w:rsid w:val="007A6060"/>
    <w:rsid w:val="007B600E"/>
    <w:rsid w:val="007D02A2"/>
    <w:rsid w:val="007F0F4A"/>
    <w:rsid w:val="008028A4"/>
    <w:rsid w:val="00816A4A"/>
    <w:rsid w:val="008200E4"/>
    <w:rsid w:val="00830747"/>
    <w:rsid w:val="00831FBE"/>
    <w:rsid w:val="0084161E"/>
    <w:rsid w:val="00860EB9"/>
    <w:rsid w:val="008624A4"/>
    <w:rsid w:val="008768CA"/>
    <w:rsid w:val="0088502F"/>
    <w:rsid w:val="008A0C77"/>
    <w:rsid w:val="008A3784"/>
    <w:rsid w:val="008A76D0"/>
    <w:rsid w:val="008C384C"/>
    <w:rsid w:val="008F118A"/>
    <w:rsid w:val="0090271F"/>
    <w:rsid w:val="00902E23"/>
    <w:rsid w:val="0090466A"/>
    <w:rsid w:val="00906F52"/>
    <w:rsid w:val="009114D7"/>
    <w:rsid w:val="0091348E"/>
    <w:rsid w:val="00915C55"/>
    <w:rsid w:val="00917CCB"/>
    <w:rsid w:val="009277CF"/>
    <w:rsid w:val="009343E0"/>
    <w:rsid w:val="00942EC2"/>
    <w:rsid w:val="00966C9B"/>
    <w:rsid w:val="009959C7"/>
    <w:rsid w:val="009D5B93"/>
    <w:rsid w:val="009F37B7"/>
    <w:rsid w:val="00A10F02"/>
    <w:rsid w:val="00A164B4"/>
    <w:rsid w:val="00A21FB3"/>
    <w:rsid w:val="00A26956"/>
    <w:rsid w:val="00A27485"/>
    <w:rsid w:val="00A27486"/>
    <w:rsid w:val="00A33C0D"/>
    <w:rsid w:val="00A4621B"/>
    <w:rsid w:val="00A53724"/>
    <w:rsid w:val="00A56066"/>
    <w:rsid w:val="00A672FC"/>
    <w:rsid w:val="00A73129"/>
    <w:rsid w:val="00A73474"/>
    <w:rsid w:val="00A744BD"/>
    <w:rsid w:val="00A82346"/>
    <w:rsid w:val="00A84DF8"/>
    <w:rsid w:val="00A92BA1"/>
    <w:rsid w:val="00AC29EB"/>
    <w:rsid w:val="00AC6BC6"/>
    <w:rsid w:val="00AE65E2"/>
    <w:rsid w:val="00AE679F"/>
    <w:rsid w:val="00AE6EA8"/>
    <w:rsid w:val="00AF4DAB"/>
    <w:rsid w:val="00B0689F"/>
    <w:rsid w:val="00B15449"/>
    <w:rsid w:val="00B26099"/>
    <w:rsid w:val="00B93086"/>
    <w:rsid w:val="00B96FD9"/>
    <w:rsid w:val="00BA19ED"/>
    <w:rsid w:val="00BA4B8D"/>
    <w:rsid w:val="00BC0F7D"/>
    <w:rsid w:val="00BC21F3"/>
    <w:rsid w:val="00BC7C55"/>
    <w:rsid w:val="00BD7D31"/>
    <w:rsid w:val="00BE3255"/>
    <w:rsid w:val="00BF0CC8"/>
    <w:rsid w:val="00BF128E"/>
    <w:rsid w:val="00C074DD"/>
    <w:rsid w:val="00C076F6"/>
    <w:rsid w:val="00C1496A"/>
    <w:rsid w:val="00C17425"/>
    <w:rsid w:val="00C245B9"/>
    <w:rsid w:val="00C33079"/>
    <w:rsid w:val="00C45231"/>
    <w:rsid w:val="00C4656D"/>
    <w:rsid w:val="00C5434F"/>
    <w:rsid w:val="00C72833"/>
    <w:rsid w:val="00C77D6C"/>
    <w:rsid w:val="00C77E8D"/>
    <w:rsid w:val="00C80F1D"/>
    <w:rsid w:val="00C8523E"/>
    <w:rsid w:val="00C93858"/>
    <w:rsid w:val="00C93F40"/>
    <w:rsid w:val="00CA17A8"/>
    <w:rsid w:val="00CA34B6"/>
    <w:rsid w:val="00CA3D0C"/>
    <w:rsid w:val="00CA5063"/>
    <w:rsid w:val="00CC1E7B"/>
    <w:rsid w:val="00CF170D"/>
    <w:rsid w:val="00CF3F9B"/>
    <w:rsid w:val="00CF62BC"/>
    <w:rsid w:val="00D120BE"/>
    <w:rsid w:val="00D129CC"/>
    <w:rsid w:val="00D21828"/>
    <w:rsid w:val="00D237AE"/>
    <w:rsid w:val="00D252B9"/>
    <w:rsid w:val="00D27405"/>
    <w:rsid w:val="00D4267F"/>
    <w:rsid w:val="00D50FB1"/>
    <w:rsid w:val="00D57972"/>
    <w:rsid w:val="00D60E69"/>
    <w:rsid w:val="00D675A9"/>
    <w:rsid w:val="00D738D6"/>
    <w:rsid w:val="00D755EB"/>
    <w:rsid w:val="00D76048"/>
    <w:rsid w:val="00D82082"/>
    <w:rsid w:val="00D87E00"/>
    <w:rsid w:val="00D9134D"/>
    <w:rsid w:val="00D97673"/>
    <w:rsid w:val="00DA7667"/>
    <w:rsid w:val="00DA7A03"/>
    <w:rsid w:val="00DB1818"/>
    <w:rsid w:val="00DC309B"/>
    <w:rsid w:val="00DC4DA2"/>
    <w:rsid w:val="00DC63B5"/>
    <w:rsid w:val="00DC6820"/>
    <w:rsid w:val="00DC777B"/>
    <w:rsid w:val="00DD0679"/>
    <w:rsid w:val="00DD4C17"/>
    <w:rsid w:val="00DD74A5"/>
    <w:rsid w:val="00DF0E82"/>
    <w:rsid w:val="00DF2B1F"/>
    <w:rsid w:val="00DF62CD"/>
    <w:rsid w:val="00E032E1"/>
    <w:rsid w:val="00E047DA"/>
    <w:rsid w:val="00E149D1"/>
    <w:rsid w:val="00E16509"/>
    <w:rsid w:val="00E20390"/>
    <w:rsid w:val="00E33094"/>
    <w:rsid w:val="00E41B52"/>
    <w:rsid w:val="00E44582"/>
    <w:rsid w:val="00E47559"/>
    <w:rsid w:val="00E47CDD"/>
    <w:rsid w:val="00E5207C"/>
    <w:rsid w:val="00E531B8"/>
    <w:rsid w:val="00E77645"/>
    <w:rsid w:val="00EA15B0"/>
    <w:rsid w:val="00EA5EA7"/>
    <w:rsid w:val="00EB325C"/>
    <w:rsid w:val="00EC4A25"/>
    <w:rsid w:val="00ED11A4"/>
    <w:rsid w:val="00EE464E"/>
    <w:rsid w:val="00EF7160"/>
    <w:rsid w:val="00F025A2"/>
    <w:rsid w:val="00F04712"/>
    <w:rsid w:val="00F05263"/>
    <w:rsid w:val="00F0565E"/>
    <w:rsid w:val="00F1294E"/>
    <w:rsid w:val="00F13360"/>
    <w:rsid w:val="00F22EC7"/>
    <w:rsid w:val="00F23B60"/>
    <w:rsid w:val="00F325C8"/>
    <w:rsid w:val="00F35839"/>
    <w:rsid w:val="00F4322E"/>
    <w:rsid w:val="00F54BF6"/>
    <w:rsid w:val="00F57123"/>
    <w:rsid w:val="00F653B8"/>
    <w:rsid w:val="00F712E7"/>
    <w:rsid w:val="00F851D1"/>
    <w:rsid w:val="00F9008D"/>
    <w:rsid w:val="00FA1266"/>
    <w:rsid w:val="00FA5FC5"/>
    <w:rsid w:val="00FC1192"/>
    <w:rsid w:val="00FC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F9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4567DA"/>
  </w:style>
  <w:style w:type="paragraph" w:styleId="BlockText">
    <w:name w:val="Block Text"/>
    <w:basedOn w:val="Normal"/>
    <w:rsid w:val="004567DA"/>
    <w:pPr>
      <w:spacing w:after="120"/>
      <w:ind w:left="1440" w:right="1440"/>
    </w:pPr>
  </w:style>
  <w:style w:type="paragraph" w:styleId="BodyText">
    <w:name w:val="Body Text"/>
    <w:basedOn w:val="Normal"/>
    <w:link w:val="BodyTextChar"/>
    <w:rsid w:val="004567DA"/>
    <w:pPr>
      <w:spacing w:after="120"/>
    </w:pPr>
  </w:style>
  <w:style w:type="character" w:customStyle="1" w:styleId="BodyTextChar">
    <w:name w:val="Body Text Char"/>
    <w:link w:val="BodyText"/>
    <w:rsid w:val="004567DA"/>
    <w:rPr>
      <w:lang w:eastAsia="en-US"/>
    </w:rPr>
  </w:style>
  <w:style w:type="paragraph" w:styleId="BodyText2">
    <w:name w:val="Body Text 2"/>
    <w:basedOn w:val="Normal"/>
    <w:link w:val="BodyText2Char"/>
    <w:rsid w:val="004567DA"/>
    <w:pPr>
      <w:spacing w:after="120" w:line="480" w:lineRule="auto"/>
    </w:pPr>
  </w:style>
  <w:style w:type="character" w:customStyle="1" w:styleId="BodyText2Char">
    <w:name w:val="Body Text 2 Char"/>
    <w:link w:val="BodyText2"/>
    <w:rsid w:val="004567DA"/>
    <w:rPr>
      <w:lang w:eastAsia="en-US"/>
    </w:rPr>
  </w:style>
  <w:style w:type="paragraph" w:styleId="BodyText3">
    <w:name w:val="Body Text 3"/>
    <w:basedOn w:val="Normal"/>
    <w:link w:val="BodyText3Char"/>
    <w:rsid w:val="004567DA"/>
    <w:pPr>
      <w:spacing w:after="120"/>
    </w:pPr>
    <w:rPr>
      <w:sz w:val="16"/>
      <w:szCs w:val="16"/>
    </w:rPr>
  </w:style>
  <w:style w:type="character" w:customStyle="1" w:styleId="BodyText3Char">
    <w:name w:val="Body Text 3 Char"/>
    <w:link w:val="BodyText3"/>
    <w:rsid w:val="004567DA"/>
    <w:rPr>
      <w:sz w:val="16"/>
      <w:szCs w:val="16"/>
      <w:lang w:eastAsia="en-US"/>
    </w:rPr>
  </w:style>
  <w:style w:type="paragraph" w:styleId="BodyTextFirstIndent">
    <w:name w:val="Body Text First Indent"/>
    <w:basedOn w:val="BodyText"/>
    <w:link w:val="BodyTextFirstIndentChar"/>
    <w:rsid w:val="004567DA"/>
    <w:pPr>
      <w:ind w:firstLine="210"/>
    </w:pPr>
  </w:style>
  <w:style w:type="character" w:customStyle="1" w:styleId="BodyTextFirstIndentChar">
    <w:name w:val="Body Text First Indent Char"/>
    <w:basedOn w:val="BodyTextChar"/>
    <w:link w:val="BodyTextFirstIndent"/>
    <w:rsid w:val="004567DA"/>
    <w:rPr>
      <w:lang w:eastAsia="en-US"/>
    </w:rPr>
  </w:style>
  <w:style w:type="paragraph" w:styleId="BodyTextIndent">
    <w:name w:val="Body Text Indent"/>
    <w:basedOn w:val="Normal"/>
    <w:link w:val="BodyTextIndentChar"/>
    <w:rsid w:val="004567DA"/>
    <w:pPr>
      <w:spacing w:after="120"/>
      <w:ind w:left="283"/>
    </w:pPr>
  </w:style>
  <w:style w:type="character" w:customStyle="1" w:styleId="BodyTextIndentChar">
    <w:name w:val="Body Text Indent Char"/>
    <w:link w:val="BodyTextIndent"/>
    <w:rsid w:val="004567DA"/>
    <w:rPr>
      <w:lang w:eastAsia="en-US"/>
    </w:rPr>
  </w:style>
  <w:style w:type="paragraph" w:styleId="BodyTextFirstIndent2">
    <w:name w:val="Body Text First Indent 2"/>
    <w:basedOn w:val="BodyTextIndent"/>
    <w:link w:val="BodyTextFirstIndent2Char"/>
    <w:rsid w:val="004567DA"/>
    <w:pPr>
      <w:ind w:firstLine="210"/>
    </w:pPr>
  </w:style>
  <w:style w:type="character" w:customStyle="1" w:styleId="BodyTextFirstIndent2Char">
    <w:name w:val="Body Text First Indent 2 Char"/>
    <w:basedOn w:val="BodyTextIndentChar"/>
    <w:link w:val="BodyTextFirstIndent2"/>
    <w:rsid w:val="004567DA"/>
    <w:rPr>
      <w:lang w:eastAsia="en-US"/>
    </w:rPr>
  </w:style>
  <w:style w:type="paragraph" w:styleId="BodyTextIndent2">
    <w:name w:val="Body Text Indent 2"/>
    <w:basedOn w:val="Normal"/>
    <w:link w:val="BodyTextIndent2Char"/>
    <w:rsid w:val="004567DA"/>
    <w:pPr>
      <w:spacing w:after="120" w:line="480" w:lineRule="auto"/>
      <w:ind w:left="283"/>
    </w:pPr>
  </w:style>
  <w:style w:type="character" w:customStyle="1" w:styleId="BodyTextIndent2Char">
    <w:name w:val="Body Text Indent 2 Char"/>
    <w:link w:val="BodyTextIndent2"/>
    <w:rsid w:val="004567DA"/>
    <w:rPr>
      <w:lang w:eastAsia="en-US"/>
    </w:rPr>
  </w:style>
  <w:style w:type="paragraph" w:styleId="BodyTextIndent3">
    <w:name w:val="Body Text Indent 3"/>
    <w:basedOn w:val="Normal"/>
    <w:link w:val="BodyTextIndent3Char"/>
    <w:rsid w:val="004567DA"/>
    <w:pPr>
      <w:spacing w:after="120"/>
      <w:ind w:left="283"/>
    </w:pPr>
    <w:rPr>
      <w:sz w:val="16"/>
      <w:szCs w:val="16"/>
    </w:rPr>
  </w:style>
  <w:style w:type="character" w:customStyle="1" w:styleId="BodyTextIndent3Char">
    <w:name w:val="Body Text Indent 3 Char"/>
    <w:link w:val="BodyTextIndent3"/>
    <w:rsid w:val="004567DA"/>
    <w:rPr>
      <w:sz w:val="16"/>
      <w:szCs w:val="16"/>
      <w:lang w:eastAsia="en-US"/>
    </w:rPr>
  </w:style>
  <w:style w:type="paragraph" w:styleId="Caption">
    <w:name w:val="caption"/>
    <w:basedOn w:val="Normal"/>
    <w:next w:val="Normal"/>
    <w:semiHidden/>
    <w:unhideWhenUsed/>
    <w:qFormat/>
    <w:rsid w:val="004567DA"/>
    <w:rPr>
      <w:b/>
      <w:bCs/>
    </w:rPr>
  </w:style>
  <w:style w:type="paragraph" w:styleId="Closing">
    <w:name w:val="Closing"/>
    <w:basedOn w:val="Normal"/>
    <w:link w:val="ClosingChar"/>
    <w:rsid w:val="004567DA"/>
    <w:pPr>
      <w:ind w:left="4252"/>
    </w:pPr>
  </w:style>
  <w:style w:type="character" w:customStyle="1" w:styleId="ClosingChar">
    <w:name w:val="Closing Char"/>
    <w:link w:val="Closing"/>
    <w:rsid w:val="004567DA"/>
    <w:rPr>
      <w:lang w:eastAsia="en-US"/>
    </w:rPr>
  </w:style>
  <w:style w:type="paragraph" w:styleId="CommentText">
    <w:name w:val="annotation text"/>
    <w:basedOn w:val="Normal"/>
    <w:link w:val="CommentTextChar"/>
    <w:rsid w:val="004567DA"/>
  </w:style>
  <w:style w:type="character" w:customStyle="1" w:styleId="CommentTextChar">
    <w:name w:val="Comment Text Char"/>
    <w:link w:val="CommentText"/>
    <w:rsid w:val="004567DA"/>
    <w:rPr>
      <w:lang w:eastAsia="en-US"/>
    </w:rPr>
  </w:style>
  <w:style w:type="paragraph" w:styleId="CommentSubject">
    <w:name w:val="annotation subject"/>
    <w:basedOn w:val="CommentText"/>
    <w:next w:val="CommentText"/>
    <w:link w:val="CommentSubjectChar"/>
    <w:rsid w:val="004567DA"/>
    <w:rPr>
      <w:b/>
      <w:bCs/>
    </w:rPr>
  </w:style>
  <w:style w:type="character" w:customStyle="1" w:styleId="CommentSubjectChar">
    <w:name w:val="Comment Subject Char"/>
    <w:link w:val="CommentSubject"/>
    <w:rsid w:val="004567DA"/>
    <w:rPr>
      <w:b/>
      <w:bCs/>
      <w:lang w:eastAsia="en-US"/>
    </w:rPr>
  </w:style>
  <w:style w:type="paragraph" w:styleId="Date">
    <w:name w:val="Date"/>
    <w:basedOn w:val="Normal"/>
    <w:next w:val="Normal"/>
    <w:link w:val="DateChar"/>
    <w:rsid w:val="004567DA"/>
  </w:style>
  <w:style w:type="character" w:customStyle="1" w:styleId="DateChar">
    <w:name w:val="Date Char"/>
    <w:link w:val="Date"/>
    <w:rsid w:val="004567DA"/>
    <w:rPr>
      <w:lang w:eastAsia="en-US"/>
    </w:rPr>
  </w:style>
  <w:style w:type="paragraph" w:styleId="DocumentMap">
    <w:name w:val="Document Map"/>
    <w:basedOn w:val="Normal"/>
    <w:link w:val="DocumentMapChar"/>
    <w:rsid w:val="004567DA"/>
    <w:rPr>
      <w:rFonts w:ascii="Segoe UI" w:hAnsi="Segoe UI" w:cs="Segoe UI"/>
      <w:sz w:val="16"/>
      <w:szCs w:val="16"/>
    </w:rPr>
  </w:style>
  <w:style w:type="character" w:customStyle="1" w:styleId="DocumentMapChar">
    <w:name w:val="Document Map Char"/>
    <w:link w:val="DocumentMap"/>
    <w:rsid w:val="004567DA"/>
    <w:rPr>
      <w:rFonts w:ascii="Segoe UI" w:hAnsi="Segoe UI" w:cs="Segoe UI"/>
      <w:sz w:val="16"/>
      <w:szCs w:val="16"/>
      <w:lang w:eastAsia="en-US"/>
    </w:rPr>
  </w:style>
  <w:style w:type="paragraph" w:styleId="E-mailSignature">
    <w:name w:val="E-mail Signature"/>
    <w:basedOn w:val="Normal"/>
    <w:link w:val="E-mailSignatureChar"/>
    <w:rsid w:val="004567DA"/>
  </w:style>
  <w:style w:type="character" w:customStyle="1" w:styleId="E-mailSignatureChar">
    <w:name w:val="E-mail Signature Char"/>
    <w:link w:val="E-mailSignature"/>
    <w:rsid w:val="004567DA"/>
    <w:rPr>
      <w:lang w:eastAsia="en-US"/>
    </w:rPr>
  </w:style>
  <w:style w:type="paragraph" w:styleId="EndnoteText">
    <w:name w:val="endnote text"/>
    <w:basedOn w:val="Normal"/>
    <w:link w:val="EndnoteTextChar"/>
    <w:rsid w:val="004567DA"/>
  </w:style>
  <w:style w:type="character" w:customStyle="1" w:styleId="EndnoteTextChar">
    <w:name w:val="Endnote Text Char"/>
    <w:link w:val="EndnoteText"/>
    <w:rsid w:val="004567DA"/>
    <w:rPr>
      <w:lang w:eastAsia="en-US"/>
    </w:rPr>
  </w:style>
  <w:style w:type="paragraph" w:styleId="EnvelopeAddress">
    <w:name w:val="envelope address"/>
    <w:basedOn w:val="Normal"/>
    <w:rsid w:val="004567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567DA"/>
    <w:rPr>
      <w:rFonts w:ascii="Calibri Light" w:hAnsi="Calibri Light"/>
    </w:rPr>
  </w:style>
  <w:style w:type="paragraph" w:styleId="FootnoteText">
    <w:name w:val="footnote text"/>
    <w:basedOn w:val="Normal"/>
    <w:link w:val="FootnoteTextChar"/>
    <w:rsid w:val="004567DA"/>
  </w:style>
  <w:style w:type="character" w:customStyle="1" w:styleId="FootnoteTextChar">
    <w:name w:val="Footnote Text Char"/>
    <w:link w:val="FootnoteText"/>
    <w:rsid w:val="004567DA"/>
    <w:rPr>
      <w:lang w:eastAsia="en-US"/>
    </w:rPr>
  </w:style>
  <w:style w:type="paragraph" w:styleId="HTMLAddress">
    <w:name w:val="HTML Address"/>
    <w:basedOn w:val="Normal"/>
    <w:link w:val="HTMLAddressChar"/>
    <w:rsid w:val="004567DA"/>
    <w:rPr>
      <w:i/>
      <w:iCs/>
    </w:rPr>
  </w:style>
  <w:style w:type="character" w:customStyle="1" w:styleId="HTMLAddressChar">
    <w:name w:val="HTML Address Char"/>
    <w:link w:val="HTMLAddress"/>
    <w:rsid w:val="004567DA"/>
    <w:rPr>
      <w:i/>
      <w:iCs/>
      <w:lang w:eastAsia="en-US"/>
    </w:rPr>
  </w:style>
  <w:style w:type="paragraph" w:styleId="HTMLPreformatted">
    <w:name w:val="HTML Preformatted"/>
    <w:basedOn w:val="Normal"/>
    <w:link w:val="HTMLPreformattedChar"/>
    <w:rsid w:val="004567DA"/>
    <w:rPr>
      <w:rFonts w:ascii="Courier New" w:hAnsi="Courier New" w:cs="Courier New"/>
    </w:rPr>
  </w:style>
  <w:style w:type="character" w:customStyle="1" w:styleId="HTMLPreformattedChar">
    <w:name w:val="HTML Preformatted Char"/>
    <w:link w:val="HTMLPreformatted"/>
    <w:rsid w:val="004567DA"/>
    <w:rPr>
      <w:rFonts w:ascii="Courier New" w:hAnsi="Courier New" w:cs="Courier New"/>
      <w:lang w:eastAsia="en-US"/>
    </w:rPr>
  </w:style>
  <w:style w:type="paragraph" w:styleId="Index1">
    <w:name w:val="index 1"/>
    <w:basedOn w:val="Normal"/>
    <w:next w:val="Normal"/>
    <w:rsid w:val="004567DA"/>
    <w:pPr>
      <w:ind w:left="200" w:hanging="200"/>
    </w:pPr>
  </w:style>
  <w:style w:type="paragraph" w:styleId="Index2">
    <w:name w:val="index 2"/>
    <w:basedOn w:val="Normal"/>
    <w:next w:val="Normal"/>
    <w:rsid w:val="004567DA"/>
    <w:pPr>
      <w:ind w:left="400" w:hanging="200"/>
    </w:pPr>
  </w:style>
  <w:style w:type="paragraph" w:styleId="Index3">
    <w:name w:val="index 3"/>
    <w:basedOn w:val="Normal"/>
    <w:next w:val="Normal"/>
    <w:rsid w:val="004567DA"/>
    <w:pPr>
      <w:ind w:left="600" w:hanging="200"/>
    </w:pPr>
  </w:style>
  <w:style w:type="paragraph" w:styleId="Index4">
    <w:name w:val="index 4"/>
    <w:basedOn w:val="Normal"/>
    <w:next w:val="Normal"/>
    <w:rsid w:val="004567DA"/>
    <w:pPr>
      <w:ind w:left="800" w:hanging="200"/>
    </w:pPr>
  </w:style>
  <w:style w:type="paragraph" w:styleId="Index5">
    <w:name w:val="index 5"/>
    <w:basedOn w:val="Normal"/>
    <w:next w:val="Normal"/>
    <w:rsid w:val="004567DA"/>
    <w:pPr>
      <w:ind w:left="1000" w:hanging="200"/>
    </w:pPr>
  </w:style>
  <w:style w:type="paragraph" w:styleId="Index6">
    <w:name w:val="index 6"/>
    <w:basedOn w:val="Normal"/>
    <w:next w:val="Normal"/>
    <w:rsid w:val="004567DA"/>
    <w:pPr>
      <w:ind w:left="1200" w:hanging="200"/>
    </w:pPr>
  </w:style>
  <w:style w:type="paragraph" w:styleId="Index7">
    <w:name w:val="index 7"/>
    <w:basedOn w:val="Normal"/>
    <w:next w:val="Normal"/>
    <w:rsid w:val="004567DA"/>
    <w:pPr>
      <w:ind w:left="1400" w:hanging="200"/>
    </w:pPr>
  </w:style>
  <w:style w:type="paragraph" w:styleId="Index8">
    <w:name w:val="index 8"/>
    <w:basedOn w:val="Normal"/>
    <w:next w:val="Normal"/>
    <w:rsid w:val="004567DA"/>
    <w:pPr>
      <w:ind w:left="1600" w:hanging="200"/>
    </w:pPr>
  </w:style>
  <w:style w:type="paragraph" w:styleId="Index9">
    <w:name w:val="index 9"/>
    <w:basedOn w:val="Normal"/>
    <w:next w:val="Normal"/>
    <w:rsid w:val="004567DA"/>
    <w:pPr>
      <w:ind w:left="1800" w:hanging="200"/>
    </w:pPr>
  </w:style>
  <w:style w:type="paragraph" w:styleId="IndexHeading">
    <w:name w:val="index heading"/>
    <w:basedOn w:val="Normal"/>
    <w:next w:val="Index1"/>
    <w:rsid w:val="004567DA"/>
    <w:rPr>
      <w:rFonts w:ascii="Calibri Light" w:hAnsi="Calibri Light"/>
      <w:b/>
      <w:bCs/>
    </w:rPr>
  </w:style>
  <w:style w:type="paragraph" w:styleId="IntenseQuote">
    <w:name w:val="Intense Quote"/>
    <w:basedOn w:val="Normal"/>
    <w:next w:val="Normal"/>
    <w:link w:val="IntenseQuoteChar"/>
    <w:uiPriority w:val="30"/>
    <w:qFormat/>
    <w:rsid w:val="004567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567DA"/>
    <w:rPr>
      <w:i/>
      <w:iCs/>
      <w:color w:val="4472C4"/>
      <w:lang w:eastAsia="en-US"/>
    </w:rPr>
  </w:style>
  <w:style w:type="paragraph" w:styleId="List">
    <w:name w:val="List"/>
    <w:basedOn w:val="Normal"/>
    <w:rsid w:val="004567DA"/>
    <w:pPr>
      <w:ind w:left="283" w:hanging="283"/>
      <w:contextualSpacing/>
    </w:pPr>
  </w:style>
  <w:style w:type="paragraph" w:styleId="List2">
    <w:name w:val="List 2"/>
    <w:basedOn w:val="Normal"/>
    <w:rsid w:val="004567DA"/>
    <w:pPr>
      <w:ind w:left="566" w:hanging="283"/>
      <w:contextualSpacing/>
    </w:pPr>
  </w:style>
  <w:style w:type="paragraph" w:styleId="List3">
    <w:name w:val="List 3"/>
    <w:basedOn w:val="Normal"/>
    <w:rsid w:val="004567DA"/>
    <w:pPr>
      <w:ind w:left="849" w:hanging="283"/>
      <w:contextualSpacing/>
    </w:pPr>
  </w:style>
  <w:style w:type="paragraph" w:styleId="List4">
    <w:name w:val="List 4"/>
    <w:basedOn w:val="Normal"/>
    <w:rsid w:val="004567DA"/>
    <w:pPr>
      <w:ind w:left="1132" w:hanging="283"/>
      <w:contextualSpacing/>
    </w:pPr>
  </w:style>
  <w:style w:type="paragraph" w:styleId="List5">
    <w:name w:val="List 5"/>
    <w:basedOn w:val="Normal"/>
    <w:rsid w:val="004567DA"/>
    <w:pPr>
      <w:ind w:left="1415" w:hanging="283"/>
      <w:contextualSpacing/>
    </w:pPr>
  </w:style>
  <w:style w:type="paragraph" w:styleId="ListBullet">
    <w:name w:val="List Bullet"/>
    <w:basedOn w:val="Normal"/>
    <w:rsid w:val="004567DA"/>
    <w:pPr>
      <w:numPr>
        <w:numId w:val="5"/>
      </w:numPr>
      <w:contextualSpacing/>
    </w:pPr>
  </w:style>
  <w:style w:type="paragraph" w:styleId="ListBullet2">
    <w:name w:val="List Bullet 2"/>
    <w:basedOn w:val="Normal"/>
    <w:rsid w:val="004567DA"/>
    <w:pPr>
      <w:numPr>
        <w:numId w:val="6"/>
      </w:numPr>
      <w:contextualSpacing/>
    </w:pPr>
  </w:style>
  <w:style w:type="paragraph" w:styleId="ListBullet3">
    <w:name w:val="List Bullet 3"/>
    <w:basedOn w:val="Normal"/>
    <w:rsid w:val="004567DA"/>
    <w:pPr>
      <w:numPr>
        <w:numId w:val="7"/>
      </w:numPr>
      <w:contextualSpacing/>
    </w:pPr>
  </w:style>
  <w:style w:type="paragraph" w:styleId="ListBullet4">
    <w:name w:val="List Bullet 4"/>
    <w:basedOn w:val="Normal"/>
    <w:rsid w:val="004567DA"/>
    <w:pPr>
      <w:numPr>
        <w:numId w:val="8"/>
      </w:numPr>
      <w:contextualSpacing/>
    </w:pPr>
  </w:style>
  <w:style w:type="paragraph" w:styleId="ListBullet5">
    <w:name w:val="List Bullet 5"/>
    <w:basedOn w:val="Normal"/>
    <w:rsid w:val="004567DA"/>
    <w:pPr>
      <w:numPr>
        <w:numId w:val="9"/>
      </w:numPr>
      <w:contextualSpacing/>
    </w:pPr>
  </w:style>
  <w:style w:type="paragraph" w:styleId="ListContinue">
    <w:name w:val="List Continue"/>
    <w:basedOn w:val="Normal"/>
    <w:rsid w:val="004567DA"/>
    <w:pPr>
      <w:spacing w:after="120"/>
      <w:ind w:left="283"/>
      <w:contextualSpacing/>
    </w:pPr>
  </w:style>
  <w:style w:type="paragraph" w:styleId="ListContinue2">
    <w:name w:val="List Continue 2"/>
    <w:basedOn w:val="Normal"/>
    <w:rsid w:val="004567DA"/>
    <w:pPr>
      <w:spacing w:after="120"/>
      <w:ind w:left="566"/>
      <w:contextualSpacing/>
    </w:pPr>
  </w:style>
  <w:style w:type="paragraph" w:styleId="ListContinue3">
    <w:name w:val="List Continue 3"/>
    <w:basedOn w:val="Normal"/>
    <w:rsid w:val="004567DA"/>
    <w:pPr>
      <w:spacing w:after="120"/>
      <w:ind w:left="849"/>
      <w:contextualSpacing/>
    </w:pPr>
  </w:style>
  <w:style w:type="paragraph" w:styleId="ListContinue4">
    <w:name w:val="List Continue 4"/>
    <w:basedOn w:val="Normal"/>
    <w:rsid w:val="004567DA"/>
    <w:pPr>
      <w:spacing w:after="120"/>
      <w:ind w:left="1132"/>
      <w:contextualSpacing/>
    </w:pPr>
  </w:style>
  <w:style w:type="paragraph" w:styleId="ListContinue5">
    <w:name w:val="List Continue 5"/>
    <w:basedOn w:val="Normal"/>
    <w:rsid w:val="004567DA"/>
    <w:pPr>
      <w:spacing w:after="120"/>
      <w:ind w:left="1415"/>
      <w:contextualSpacing/>
    </w:pPr>
  </w:style>
  <w:style w:type="paragraph" w:styleId="ListNumber">
    <w:name w:val="List Number"/>
    <w:basedOn w:val="Normal"/>
    <w:rsid w:val="004567DA"/>
    <w:pPr>
      <w:numPr>
        <w:numId w:val="10"/>
      </w:numPr>
      <w:contextualSpacing/>
    </w:pPr>
  </w:style>
  <w:style w:type="paragraph" w:styleId="ListNumber2">
    <w:name w:val="List Number 2"/>
    <w:basedOn w:val="Normal"/>
    <w:rsid w:val="004567DA"/>
    <w:pPr>
      <w:numPr>
        <w:numId w:val="11"/>
      </w:numPr>
      <w:contextualSpacing/>
    </w:pPr>
  </w:style>
  <w:style w:type="paragraph" w:styleId="ListNumber3">
    <w:name w:val="List Number 3"/>
    <w:basedOn w:val="Normal"/>
    <w:rsid w:val="004567DA"/>
    <w:pPr>
      <w:numPr>
        <w:numId w:val="12"/>
      </w:numPr>
      <w:contextualSpacing/>
    </w:pPr>
  </w:style>
  <w:style w:type="paragraph" w:styleId="ListNumber4">
    <w:name w:val="List Number 4"/>
    <w:basedOn w:val="Normal"/>
    <w:rsid w:val="004567DA"/>
    <w:pPr>
      <w:numPr>
        <w:numId w:val="13"/>
      </w:numPr>
      <w:contextualSpacing/>
    </w:pPr>
  </w:style>
  <w:style w:type="paragraph" w:styleId="ListNumber5">
    <w:name w:val="List Number 5"/>
    <w:basedOn w:val="Normal"/>
    <w:rsid w:val="004567DA"/>
    <w:pPr>
      <w:numPr>
        <w:numId w:val="14"/>
      </w:numPr>
      <w:contextualSpacing/>
    </w:pPr>
  </w:style>
  <w:style w:type="paragraph" w:styleId="ListParagraph">
    <w:name w:val="List Paragraph"/>
    <w:basedOn w:val="Normal"/>
    <w:uiPriority w:val="34"/>
    <w:qFormat/>
    <w:rsid w:val="004567DA"/>
    <w:pPr>
      <w:ind w:left="720"/>
    </w:pPr>
  </w:style>
  <w:style w:type="paragraph" w:styleId="MacroText">
    <w:name w:val="macro"/>
    <w:link w:val="MacroTextChar"/>
    <w:rsid w:val="004567D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567DA"/>
    <w:rPr>
      <w:rFonts w:ascii="Courier New" w:hAnsi="Courier New" w:cs="Courier New"/>
      <w:lang w:eastAsia="en-US"/>
    </w:rPr>
  </w:style>
  <w:style w:type="paragraph" w:styleId="MessageHeader">
    <w:name w:val="Message Header"/>
    <w:basedOn w:val="Normal"/>
    <w:link w:val="MessageHeaderChar"/>
    <w:rsid w:val="004567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567DA"/>
    <w:rPr>
      <w:rFonts w:ascii="Calibri Light" w:hAnsi="Calibri Light"/>
      <w:sz w:val="24"/>
      <w:szCs w:val="24"/>
      <w:shd w:val="pct20" w:color="auto" w:fill="auto"/>
      <w:lang w:eastAsia="en-US"/>
    </w:rPr>
  </w:style>
  <w:style w:type="paragraph" w:styleId="NoSpacing">
    <w:name w:val="No Spacing"/>
    <w:uiPriority w:val="1"/>
    <w:qFormat/>
    <w:rsid w:val="004567DA"/>
    <w:rPr>
      <w:lang w:eastAsia="en-US"/>
    </w:rPr>
  </w:style>
  <w:style w:type="paragraph" w:styleId="NormalWeb">
    <w:name w:val="Normal (Web)"/>
    <w:basedOn w:val="Normal"/>
    <w:rsid w:val="004567DA"/>
    <w:rPr>
      <w:sz w:val="24"/>
      <w:szCs w:val="24"/>
    </w:rPr>
  </w:style>
  <w:style w:type="paragraph" w:styleId="NormalIndent">
    <w:name w:val="Normal Indent"/>
    <w:basedOn w:val="Normal"/>
    <w:rsid w:val="004567DA"/>
    <w:pPr>
      <w:ind w:left="720"/>
    </w:pPr>
  </w:style>
  <w:style w:type="paragraph" w:styleId="NoteHeading">
    <w:name w:val="Note Heading"/>
    <w:basedOn w:val="Normal"/>
    <w:next w:val="Normal"/>
    <w:link w:val="NoteHeadingChar"/>
    <w:rsid w:val="004567DA"/>
  </w:style>
  <w:style w:type="character" w:customStyle="1" w:styleId="NoteHeadingChar">
    <w:name w:val="Note Heading Char"/>
    <w:link w:val="NoteHeading"/>
    <w:rsid w:val="004567DA"/>
    <w:rPr>
      <w:lang w:eastAsia="en-US"/>
    </w:rPr>
  </w:style>
  <w:style w:type="paragraph" w:styleId="PlainText">
    <w:name w:val="Plain Text"/>
    <w:basedOn w:val="Normal"/>
    <w:link w:val="PlainTextChar"/>
    <w:rsid w:val="004567DA"/>
    <w:rPr>
      <w:rFonts w:ascii="Courier New" w:hAnsi="Courier New" w:cs="Courier New"/>
    </w:rPr>
  </w:style>
  <w:style w:type="character" w:customStyle="1" w:styleId="PlainTextChar">
    <w:name w:val="Plain Text Char"/>
    <w:link w:val="PlainText"/>
    <w:rsid w:val="004567DA"/>
    <w:rPr>
      <w:rFonts w:ascii="Courier New" w:hAnsi="Courier New" w:cs="Courier New"/>
      <w:lang w:eastAsia="en-US"/>
    </w:rPr>
  </w:style>
  <w:style w:type="paragraph" w:styleId="Quote">
    <w:name w:val="Quote"/>
    <w:basedOn w:val="Normal"/>
    <w:next w:val="Normal"/>
    <w:link w:val="QuoteChar"/>
    <w:uiPriority w:val="29"/>
    <w:qFormat/>
    <w:rsid w:val="004567DA"/>
    <w:pPr>
      <w:spacing w:before="200" w:after="160"/>
      <w:ind w:left="864" w:right="864"/>
      <w:jc w:val="center"/>
    </w:pPr>
    <w:rPr>
      <w:i/>
      <w:iCs/>
      <w:color w:val="404040"/>
    </w:rPr>
  </w:style>
  <w:style w:type="character" w:customStyle="1" w:styleId="QuoteChar">
    <w:name w:val="Quote Char"/>
    <w:link w:val="Quote"/>
    <w:uiPriority w:val="29"/>
    <w:rsid w:val="004567DA"/>
    <w:rPr>
      <w:i/>
      <w:iCs/>
      <w:color w:val="404040"/>
      <w:lang w:eastAsia="en-US"/>
    </w:rPr>
  </w:style>
  <w:style w:type="paragraph" w:styleId="Salutation">
    <w:name w:val="Salutation"/>
    <w:basedOn w:val="Normal"/>
    <w:next w:val="Normal"/>
    <w:link w:val="SalutationChar"/>
    <w:rsid w:val="004567DA"/>
  </w:style>
  <w:style w:type="character" w:customStyle="1" w:styleId="SalutationChar">
    <w:name w:val="Salutation Char"/>
    <w:link w:val="Salutation"/>
    <w:rsid w:val="004567DA"/>
    <w:rPr>
      <w:lang w:eastAsia="en-US"/>
    </w:rPr>
  </w:style>
  <w:style w:type="paragraph" w:styleId="Signature">
    <w:name w:val="Signature"/>
    <w:basedOn w:val="Normal"/>
    <w:link w:val="SignatureChar"/>
    <w:rsid w:val="004567DA"/>
    <w:pPr>
      <w:ind w:left="4252"/>
    </w:pPr>
  </w:style>
  <w:style w:type="character" w:customStyle="1" w:styleId="SignatureChar">
    <w:name w:val="Signature Char"/>
    <w:link w:val="Signature"/>
    <w:rsid w:val="004567DA"/>
    <w:rPr>
      <w:lang w:eastAsia="en-US"/>
    </w:rPr>
  </w:style>
  <w:style w:type="paragraph" w:styleId="Subtitle">
    <w:name w:val="Subtitle"/>
    <w:basedOn w:val="Normal"/>
    <w:next w:val="Normal"/>
    <w:link w:val="SubtitleChar"/>
    <w:qFormat/>
    <w:rsid w:val="004567DA"/>
    <w:pPr>
      <w:spacing w:after="60"/>
      <w:jc w:val="center"/>
      <w:outlineLvl w:val="1"/>
    </w:pPr>
    <w:rPr>
      <w:rFonts w:ascii="Calibri Light" w:hAnsi="Calibri Light"/>
      <w:sz w:val="24"/>
      <w:szCs w:val="24"/>
    </w:rPr>
  </w:style>
  <w:style w:type="character" w:customStyle="1" w:styleId="SubtitleChar">
    <w:name w:val="Subtitle Char"/>
    <w:link w:val="Subtitle"/>
    <w:rsid w:val="004567DA"/>
    <w:rPr>
      <w:rFonts w:ascii="Calibri Light" w:hAnsi="Calibri Light"/>
      <w:sz w:val="24"/>
      <w:szCs w:val="24"/>
      <w:lang w:eastAsia="en-US"/>
    </w:rPr>
  </w:style>
  <w:style w:type="paragraph" w:styleId="TableofAuthorities">
    <w:name w:val="table of authorities"/>
    <w:basedOn w:val="Normal"/>
    <w:next w:val="Normal"/>
    <w:rsid w:val="004567DA"/>
    <w:pPr>
      <w:ind w:left="200" w:hanging="200"/>
    </w:pPr>
  </w:style>
  <w:style w:type="paragraph" w:styleId="TableofFigures">
    <w:name w:val="table of figures"/>
    <w:basedOn w:val="Normal"/>
    <w:next w:val="Normal"/>
    <w:rsid w:val="004567DA"/>
  </w:style>
  <w:style w:type="paragraph" w:styleId="Title">
    <w:name w:val="Title"/>
    <w:basedOn w:val="Normal"/>
    <w:next w:val="Normal"/>
    <w:link w:val="TitleChar"/>
    <w:qFormat/>
    <w:rsid w:val="004567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567DA"/>
    <w:rPr>
      <w:rFonts w:ascii="Calibri Light" w:hAnsi="Calibri Light"/>
      <w:b/>
      <w:bCs/>
      <w:kern w:val="28"/>
      <w:sz w:val="32"/>
      <w:szCs w:val="32"/>
      <w:lang w:eastAsia="en-US"/>
    </w:rPr>
  </w:style>
  <w:style w:type="paragraph" w:styleId="TOAHeading">
    <w:name w:val="toa heading"/>
    <w:basedOn w:val="Normal"/>
    <w:next w:val="Normal"/>
    <w:rsid w:val="004567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567D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basedOn w:val="DefaultParagraphFont"/>
    <w:link w:val="Heading2"/>
    <w:rsid w:val="00F1294E"/>
    <w:rPr>
      <w:rFonts w:ascii="Arial" w:hAnsi="Arial"/>
      <w:sz w:val="32"/>
      <w:lang w:eastAsia="en-US"/>
    </w:rPr>
  </w:style>
  <w:style w:type="character" w:customStyle="1" w:styleId="Heading3Char">
    <w:name w:val="Heading 3 Char"/>
    <w:basedOn w:val="DefaultParagraphFont"/>
    <w:link w:val="Heading3"/>
    <w:rsid w:val="00F1294E"/>
    <w:rPr>
      <w:rFonts w:ascii="Arial" w:hAnsi="Arial"/>
      <w:sz w:val="28"/>
      <w:lang w:eastAsia="en-US"/>
    </w:rPr>
  </w:style>
  <w:style w:type="character" w:customStyle="1" w:styleId="TACCar">
    <w:name w:val="TAC Car"/>
    <w:link w:val="TAC"/>
    <w:rsid w:val="00A27485"/>
    <w:rPr>
      <w:rFonts w:ascii="Arial" w:hAnsi="Arial"/>
      <w:sz w:val="18"/>
      <w:lang w:eastAsia="en-US"/>
    </w:rPr>
  </w:style>
  <w:style w:type="character" w:customStyle="1" w:styleId="TAHCar">
    <w:name w:val="TAH Car"/>
    <w:link w:val="TAH"/>
    <w:rsid w:val="00A27485"/>
    <w:rPr>
      <w:rFonts w:ascii="Arial" w:hAnsi="Arial"/>
      <w:b/>
      <w:sz w:val="18"/>
      <w:lang w:eastAsia="en-US"/>
    </w:rPr>
  </w:style>
  <w:style w:type="character" w:customStyle="1" w:styleId="THChar">
    <w:name w:val="TH Char"/>
    <w:link w:val="TH"/>
    <w:qFormat/>
    <w:rsid w:val="00A27485"/>
    <w:rPr>
      <w:rFonts w:ascii="Arial" w:hAnsi="Arial"/>
      <w:b/>
      <w:lang w:eastAsia="en-US"/>
    </w:rPr>
  </w:style>
  <w:style w:type="character" w:customStyle="1" w:styleId="B2Char">
    <w:name w:val="B2 Char"/>
    <w:link w:val="B20"/>
    <w:rsid w:val="00A27485"/>
    <w:rPr>
      <w:lang w:eastAsia="en-US"/>
    </w:rPr>
  </w:style>
  <w:style w:type="character" w:customStyle="1" w:styleId="EWChar">
    <w:name w:val="EW Char"/>
    <w:link w:val="EW"/>
    <w:qFormat/>
    <w:locked/>
    <w:rsid w:val="00FC6AFD"/>
    <w:rPr>
      <w:lang w:eastAsia="en-US"/>
    </w:rPr>
  </w:style>
  <w:style w:type="character" w:customStyle="1" w:styleId="EXCar">
    <w:name w:val="EX Car"/>
    <w:link w:val="EX"/>
    <w:locked/>
    <w:rsid w:val="000C57E7"/>
    <w:rPr>
      <w:lang w:eastAsia="en-US"/>
    </w:rPr>
  </w:style>
  <w:style w:type="character" w:customStyle="1" w:styleId="ui-text">
    <w:name w:val="ui-text"/>
    <w:basedOn w:val="DefaultParagraphFont"/>
    <w:rsid w:val="00602D76"/>
  </w:style>
  <w:style w:type="character" w:customStyle="1" w:styleId="ui-buttoncontent">
    <w:name w:val="ui-button__content"/>
    <w:basedOn w:val="DefaultParagraphFont"/>
    <w:rsid w:val="00602D76"/>
  </w:style>
  <w:style w:type="paragraph" w:customStyle="1" w:styleId="ui-text1">
    <w:name w:val="ui-text1"/>
    <w:basedOn w:val="Normal"/>
    <w:rsid w:val="00602D76"/>
    <w:pPr>
      <w:spacing w:before="100" w:beforeAutospacing="1" w:after="100" w:afterAutospacing="1"/>
    </w:pPr>
    <w:rPr>
      <w:sz w:val="24"/>
      <w:szCs w:val="24"/>
    </w:rPr>
  </w:style>
  <w:style w:type="paragraph" w:customStyle="1" w:styleId="B1">
    <w:name w:val="B1+"/>
    <w:basedOn w:val="B10"/>
    <w:rsid w:val="0008368B"/>
    <w:pPr>
      <w:numPr>
        <w:numId w:val="23"/>
      </w:numPr>
      <w:overflowPunct w:val="0"/>
      <w:autoSpaceDE w:val="0"/>
      <w:autoSpaceDN w:val="0"/>
      <w:adjustRightInd w:val="0"/>
      <w:textAlignment w:val="baseline"/>
    </w:pPr>
  </w:style>
  <w:style w:type="paragraph" w:customStyle="1" w:styleId="B2">
    <w:name w:val="B2+"/>
    <w:basedOn w:val="B20"/>
    <w:rsid w:val="0008368B"/>
    <w:pPr>
      <w:numPr>
        <w:numId w:val="24"/>
      </w:numPr>
      <w:overflowPunct w:val="0"/>
      <w:autoSpaceDE w:val="0"/>
      <w:autoSpaceDN w:val="0"/>
      <w:adjustRightInd w:val="0"/>
      <w:textAlignment w:val="baseline"/>
    </w:pPr>
  </w:style>
  <w:style w:type="paragraph" w:customStyle="1" w:styleId="B3">
    <w:name w:val="B3+"/>
    <w:basedOn w:val="B30"/>
    <w:rsid w:val="0008368B"/>
    <w:pPr>
      <w:numPr>
        <w:numId w:val="25"/>
      </w:numPr>
      <w:tabs>
        <w:tab w:val="left" w:pos="1134"/>
      </w:tabs>
      <w:overflowPunct w:val="0"/>
      <w:autoSpaceDE w:val="0"/>
      <w:autoSpaceDN w:val="0"/>
      <w:adjustRightInd w:val="0"/>
      <w:textAlignment w:val="baseline"/>
    </w:pPr>
  </w:style>
  <w:style w:type="character" w:customStyle="1" w:styleId="TALChar">
    <w:name w:val="TAL Char"/>
    <w:link w:val="TAL"/>
    <w:rsid w:val="004B5A5E"/>
    <w:rPr>
      <w:rFonts w:ascii="Arial" w:hAnsi="Arial"/>
      <w:sz w:val="18"/>
      <w:lang w:eastAsia="en-US"/>
    </w:rPr>
  </w:style>
  <w:style w:type="character" w:customStyle="1" w:styleId="TACChar">
    <w:name w:val="TAC Char"/>
    <w:rsid w:val="004B5A5E"/>
    <w:rPr>
      <w:rFonts w:ascii="Arial" w:hAnsi="Arial"/>
      <w:sz w:val="18"/>
      <w:lang w:eastAsia="en-US"/>
    </w:rPr>
  </w:style>
  <w:style w:type="character" w:customStyle="1" w:styleId="TAHChar">
    <w:name w:val="TAH Char"/>
    <w:rsid w:val="004B5A5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5689">
      <w:bodyDiv w:val="1"/>
      <w:marLeft w:val="0"/>
      <w:marRight w:val="0"/>
      <w:marTop w:val="0"/>
      <w:marBottom w:val="0"/>
      <w:divBdr>
        <w:top w:val="none" w:sz="0" w:space="0" w:color="auto"/>
        <w:left w:val="none" w:sz="0" w:space="0" w:color="auto"/>
        <w:bottom w:val="none" w:sz="0" w:space="0" w:color="auto"/>
        <w:right w:val="none" w:sz="0" w:space="0" w:color="auto"/>
      </w:divBdr>
    </w:div>
    <w:div w:id="360975563">
      <w:bodyDiv w:val="1"/>
      <w:marLeft w:val="0"/>
      <w:marRight w:val="0"/>
      <w:marTop w:val="0"/>
      <w:marBottom w:val="0"/>
      <w:divBdr>
        <w:top w:val="none" w:sz="0" w:space="0" w:color="auto"/>
        <w:left w:val="none" w:sz="0" w:space="0" w:color="auto"/>
        <w:bottom w:val="none" w:sz="0" w:space="0" w:color="auto"/>
        <w:right w:val="none" w:sz="0" w:space="0" w:color="auto"/>
      </w:divBdr>
    </w:div>
    <w:div w:id="586883925">
      <w:bodyDiv w:val="1"/>
      <w:marLeft w:val="0"/>
      <w:marRight w:val="0"/>
      <w:marTop w:val="0"/>
      <w:marBottom w:val="0"/>
      <w:divBdr>
        <w:top w:val="none" w:sz="0" w:space="0" w:color="auto"/>
        <w:left w:val="none" w:sz="0" w:space="0" w:color="auto"/>
        <w:bottom w:val="none" w:sz="0" w:space="0" w:color="auto"/>
        <w:right w:val="none" w:sz="0" w:space="0" w:color="auto"/>
      </w:divBdr>
      <w:divsChild>
        <w:div w:id="1795831401">
          <w:marLeft w:val="0"/>
          <w:marRight w:val="0"/>
          <w:marTop w:val="0"/>
          <w:marBottom w:val="0"/>
          <w:divBdr>
            <w:top w:val="none" w:sz="0" w:space="0" w:color="auto"/>
            <w:left w:val="none" w:sz="0" w:space="0" w:color="auto"/>
            <w:bottom w:val="none" w:sz="0" w:space="0" w:color="auto"/>
            <w:right w:val="none" w:sz="0" w:space="0" w:color="auto"/>
          </w:divBdr>
          <w:divsChild>
            <w:div w:id="593057487">
              <w:marLeft w:val="0"/>
              <w:marRight w:val="0"/>
              <w:marTop w:val="0"/>
              <w:marBottom w:val="0"/>
              <w:divBdr>
                <w:top w:val="none" w:sz="0" w:space="0" w:color="auto"/>
                <w:left w:val="none" w:sz="0" w:space="0" w:color="auto"/>
                <w:bottom w:val="none" w:sz="0" w:space="0" w:color="auto"/>
                <w:right w:val="none" w:sz="0" w:space="0" w:color="auto"/>
              </w:divBdr>
              <w:divsChild>
                <w:div w:id="898594451">
                  <w:marLeft w:val="0"/>
                  <w:marRight w:val="0"/>
                  <w:marTop w:val="0"/>
                  <w:marBottom w:val="0"/>
                  <w:divBdr>
                    <w:top w:val="none" w:sz="0" w:space="0" w:color="auto"/>
                    <w:left w:val="none" w:sz="0" w:space="0" w:color="auto"/>
                    <w:bottom w:val="none" w:sz="0" w:space="0" w:color="auto"/>
                    <w:right w:val="none" w:sz="0" w:space="0" w:color="auto"/>
                  </w:divBdr>
                  <w:divsChild>
                    <w:div w:id="416943450">
                      <w:marLeft w:val="0"/>
                      <w:marRight w:val="0"/>
                      <w:marTop w:val="0"/>
                      <w:marBottom w:val="0"/>
                      <w:divBdr>
                        <w:top w:val="none" w:sz="0" w:space="0" w:color="auto"/>
                        <w:left w:val="none" w:sz="0" w:space="0" w:color="auto"/>
                        <w:bottom w:val="none" w:sz="0" w:space="0" w:color="auto"/>
                        <w:right w:val="none" w:sz="0" w:space="0" w:color="auto"/>
                      </w:divBdr>
                      <w:divsChild>
                        <w:div w:id="101926220">
                          <w:marLeft w:val="0"/>
                          <w:marRight w:val="0"/>
                          <w:marTop w:val="0"/>
                          <w:marBottom w:val="0"/>
                          <w:divBdr>
                            <w:top w:val="none" w:sz="0" w:space="0" w:color="auto"/>
                            <w:left w:val="none" w:sz="0" w:space="0" w:color="auto"/>
                            <w:bottom w:val="none" w:sz="0" w:space="0" w:color="auto"/>
                            <w:right w:val="none" w:sz="0" w:space="0" w:color="auto"/>
                          </w:divBdr>
                          <w:divsChild>
                            <w:div w:id="817381271">
                              <w:marLeft w:val="0"/>
                              <w:marRight w:val="0"/>
                              <w:marTop w:val="0"/>
                              <w:marBottom w:val="0"/>
                              <w:divBdr>
                                <w:top w:val="none" w:sz="0" w:space="0" w:color="auto"/>
                                <w:left w:val="none" w:sz="0" w:space="0" w:color="auto"/>
                                <w:bottom w:val="none" w:sz="0" w:space="0" w:color="auto"/>
                                <w:right w:val="none" w:sz="0" w:space="0" w:color="auto"/>
                              </w:divBdr>
                              <w:divsChild>
                                <w:div w:id="231820214">
                                  <w:marLeft w:val="0"/>
                                  <w:marRight w:val="0"/>
                                  <w:marTop w:val="0"/>
                                  <w:marBottom w:val="0"/>
                                  <w:divBdr>
                                    <w:top w:val="none" w:sz="0" w:space="0" w:color="auto"/>
                                    <w:left w:val="none" w:sz="0" w:space="0" w:color="auto"/>
                                    <w:bottom w:val="none" w:sz="0" w:space="0" w:color="auto"/>
                                    <w:right w:val="none" w:sz="0" w:space="0" w:color="auto"/>
                                  </w:divBdr>
                                </w:div>
                              </w:divsChild>
                            </w:div>
                            <w:div w:id="1870141769">
                              <w:marLeft w:val="0"/>
                              <w:marRight w:val="0"/>
                              <w:marTop w:val="0"/>
                              <w:marBottom w:val="0"/>
                              <w:divBdr>
                                <w:top w:val="none" w:sz="0" w:space="0" w:color="auto"/>
                                <w:left w:val="none" w:sz="0" w:space="0" w:color="auto"/>
                                <w:bottom w:val="none" w:sz="0" w:space="0" w:color="auto"/>
                                <w:right w:val="none" w:sz="0" w:space="0" w:color="auto"/>
                              </w:divBdr>
                              <w:divsChild>
                                <w:div w:id="714618999">
                                  <w:marLeft w:val="0"/>
                                  <w:marRight w:val="0"/>
                                  <w:marTop w:val="0"/>
                                  <w:marBottom w:val="0"/>
                                  <w:divBdr>
                                    <w:top w:val="none" w:sz="0" w:space="0" w:color="auto"/>
                                    <w:left w:val="none" w:sz="0" w:space="0" w:color="auto"/>
                                    <w:bottom w:val="none" w:sz="0" w:space="0" w:color="auto"/>
                                    <w:right w:val="none" w:sz="0" w:space="0" w:color="auto"/>
                                  </w:divBdr>
                                </w:div>
                                <w:div w:id="907805831">
                                  <w:marLeft w:val="0"/>
                                  <w:marRight w:val="0"/>
                                  <w:marTop w:val="0"/>
                                  <w:marBottom w:val="0"/>
                                  <w:divBdr>
                                    <w:top w:val="none" w:sz="0" w:space="0" w:color="auto"/>
                                    <w:left w:val="none" w:sz="0" w:space="0" w:color="auto"/>
                                    <w:bottom w:val="none" w:sz="0" w:space="0" w:color="auto"/>
                                    <w:right w:val="none" w:sz="0" w:space="0" w:color="auto"/>
                                  </w:divBdr>
                                </w:div>
                                <w:div w:id="956447203">
                                  <w:marLeft w:val="0"/>
                                  <w:marRight w:val="0"/>
                                  <w:marTop w:val="0"/>
                                  <w:marBottom w:val="0"/>
                                  <w:divBdr>
                                    <w:top w:val="none" w:sz="0" w:space="0" w:color="auto"/>
                                    <w:left w:val="none" w:sz="0" w:space="0" w:color="auto"/>
                                    <w:bottom w:val="none" w:sz="0" w:space="0" w:color="auto"/>
                                    <w:right w:val="none" w:sz="0" w:space="0" w:color="auto"/>
                                  </w:divBdr>
                                </w:div>
                                <w:div w:id="1615284407">
                                  <w:marLeft w:val="0"/>
                                  <w:marRight w:val="0"/>
                                  <w:marTop w:val="0"/>
                                  <w:marBottom w:val="0"/>
                                  <w:divBdr>
                                    <w:top w:val="none" w:sz="0" w:space="0" w:color="auto"/>
                                    <w:left w:val="none" w:sz="0" w:space="0" w:color="auto"/>
                                    <w:bottom w:val="none" w:sz="0" w:space="0" w:color="auto"/>
                                    <w:right w:val="none" w:sz="0" w:space="0" w:color="auto"/>
                                  </w:divBdr>
                                </w:div>
                                <w:div w:id="802038089">
                                  <w:marLeft w:val="0"/>
                                  <w:marRight w:val="0"/>
                                  <w:marTop w:val="0"/>
                                  <w:marBottom w:val="0"/>
                                  <w:divBdr>
                                    <w:top w:val="none" w:sz="0" w:space="0" w:color="auto"/>
                                    <w:left w:val="none" w:sz="0" w:space="0" w:color="auto"/>
                                    <w:bottom w:val="none" w:sz="0" w:space="0" w:color="auto"/>
                                    <w:right w:val="none" w:sz="0" w:space="0" w:color="auto"/>
                                  </w:divBdr>
                                </w:div>
                                <w:div w:id="1893341607">
                                  <w:marLeft w:val="0"/>
                                  <w:marRight w:val="0"/>
                                  <w:marTop w:val="0"/>
                                  <w:marBottom w:val="0"/>
                                  <w:divBdr>
                                    <w:top w:val="none" w:sz="0" w:space="0" w:color="auto"/>
                                    <w:left w:val="none" w:sz="0" w:space="0" w:color="auto"/>
                                    <w:bottom w:val="none" w:sz="0" w:space="0" w:color="auto"/>
                                    <w:right w:val="none" w:sz="0" w:space="0" w:color="auto"/>
                                  </w:divBdr>
                                  <w:divsChild>
                                    <w:div w:id="63646082">
                                      <w:marLeft w:val="0"/>
                                      <w:marRight w:val="0"/>
                                      <w:marTop w:val="0"/>
                                      <w:marBottom w:val="0"/>
                                      <w:divBdr>
                                        <w:top w:val="none" w:sz="0" w:space="0" w:color="auto"/>
                                        <w:left w:val="none" w:sz="0" w:space="0" w:color="auto"/>
                                        <w:bottom w:val="none" w:sz="0" w:space="0" w:color="auto"/>
                                        <w:right w:val="none" w:sz="0" w:space="0" w:color="auto"/>
                                      </w:divBdr>
                                    </w:div>
                                  </w:divsChild>
                                </w:div>
                                <w:div w:id="404109749">
                                  <w:marLeft w:val="0"/>
                                  <w:marRight w:val="0"/>
                                  <w:marTop w:val="0"/>
                                  <w:marBottom w:val="0"/>
                                  <w:divBdr>
                                    <w:top w:val="none" w:sz="0" w:space="0" w:color="auto"/>
                                    <w:left w:val="none" w:sz="0" w:space="0" w:color="auto"/>
                                    <w:bottom w:val="none" w:sz="0" w:space="0" w:color="auto"/>
                                    <w:right w:val="none" w:sz="0" w:space="0" w:color="auto"/>
                                  </w:divBdr>
                                </w:div>
                                <w:div w:id="1662388934">
                                  <w:marLeft w:val="0"/>
                                  <w:marRight w:val="0"/>
                                  <w:marTop w:val="0"/>
                                  <w:marBottom w:val="0"/>
                                  <w:divBdr>
                                    <w:top w:val="none" w:sz="0" w:space="0" w:color="auto"/>
                                    <w:left w:val="none" w:sz="0" w:space="0" w:color="auto"/>
                                    <w:bottom w:val="none" w:sz="0" w:space="0" w:color="auto"/>
                                    <w:right w:val="none" w:sz="0" w:space="0" w:color="auto"/>
                                  </w:divBdr>
                                </w:div>
                                <w:div w:id="1240749949">
                                  <w:marLeft w:val="0"/>
                                  <w:marRight w:val="0"/>
                                  <w:marTop w:val="0"/>
                                  <w:marBottom w:val="0"/>
                                  <w:divBdr>
                                    <w:top w:val="none" w:sz="0" w:space="0" w:color="auto"/>
                                    <w:left w:val="none" w:sz="0" w:space="0" w:color="auto"/>
                                    <w:bottom w:val="none" w:sz="0" w:space="0" w:color="auto"/>
                                    <w:right w:val="none" w:sz="0" w:space="0" w:color="auto"/>
                                  </w:divBdr>
                                </w:div>
                              </w:divsChild>
                            </w:div>
                            <w:div w:id="146213402">
                              <w:marLeft w:val="0"/>
                              <w:marRight w:val="0"/>
                              <w:marTop w:val="0"/>
                              <w:marBottom w:val="0"/>
                              <w:divBdr>
                                <w:top w:val="none" w:sz="0" w:space="0" w:color="auto"/>
                                <w:left w:val="none" w:sz="0" w:space="0" w:color="auto"/>
                                <w:bottom w:val="none" w:sz="0" w:space="0" w:color="auto"/>
                                <w:right w:val="none" w:sz="0" w:space="0" w:color="auto"/>
                              </w:divBdr>
                              <w:divsChild>
                                <w:div w:id="53172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956767">
      <w:bodyDiv w:val="1"/>
      <w:marLeft w:val="0"/>
      <w:marRight w:val="0"/>
      <w:marTop w:val="0"/>
      <w:marBottom w:val="0"/>
      <w:divBdr>
        <w:top w:val="none" w:sz="0" w:space="0" w:color="auto"/>
        <w:left w:val="none" w:sz="0" w:space="0" w:color="auto"/>
        <w:bottom w:val="none" w:sz="0" w:space="0" w:color="auto"/>
        <w:right w:val="none" w:sz="0" w:space="0" w:color="auto"/>
      </w:divBdr>
    </w:div>
    <w:div w:id="1994916373">
      <w:bodyDiv w:val="1"/>
      <w:marLeft w:val="0"/>
      <w:marRight w:val="0"/>
      <w:marTop w:val="0"/>
      <w:marBottom w:val="0"/>
      <w:divBdr>
        <w:top w:val="none" w:sz="0" w:space="0" w:color="auto"/>
        <w:left w:val="none" w:sz="0" w:space="0" w:color="auto"/>
        <w:bottom w:val="none" w:sz="0" w:space="0" w:color="auto"/>
        <w:right w:val="none" w:sz="0" w:space="0" w:color="auto"/>
      </w:divBdr>
    </w:div>
    <w:div w:id="20316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519D2-C034-427B-9CDF-3C17CD25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TR 31.826</vt:lpstr>
    </vt:vector>
  </TitlesOfParts>
  <Company>3GPP</Company>
  <LinksUpToDate>false</LinksUpToDate>
  <CharactersWithSpaces>25827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31.826</dc:title>
  <dc:subject>&lt;Title 1; Title 2&gt; (Release 17)</dc:subject>
  <dc:creator>COLLET Herve</dc:creator>
  <cp:keywords>NSSAA application</cp:keywords>
  <cp:lastModifiedBy>CR3232</cp:lastModifiedBy>
  <cp:revision>5</cp:revision>
  <cp:lastPrinted>2019-02-25T14:05:00Z</cp:lastPrinted>
  <dcterms:created xsi:type="dcterms:W3CDTF">2022-09-07T10:52:00Z</dcterms:created>
  <dcterms:modified xsi:type="dcterms:W3CDTF">2022-09-07T11:10:00Z</dcterms:modified>
</cp:coreProperties>
</file>