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B93D9" w14:textId="47ED9CBC" w:rsidR="00BD7469" w:rsidRPr="009136DE" w:rsidRDefault="00BD7469" w:rsidP="009136DE">
      <w:pPr>
        <w:pStyle w:val="Heading1"/>
      </w:pPr>
      <w:bookmarkStart w:id="0" w:name="_Toc10738252"/>
      <w:bookmarkStart w:id="1" w:name="_Toc20396086"/>
      <w:bookmarkStart w:id="2" w:name="_Toc29397668"/>
      <w:bookmarkStart w:id="3" w:name="_Toc29398790"/>
      <w:bookmarkStart w:id="4" w:name="_Toc36648800"/>
      <w:bookmarkStart w:id="5" w:name="_Toc36654588"/>
      <w:bookmarkStart w:id="6" w:name="_Toc44960859"/>
      <w:bookmarkStart w:id="7" w:name="_Toc50982500"/>
      <w:bookmarkStart w:id="8" w:name="_Toc50984671"/>
      <w:bookmarkStart w:id="9" w:name="_Toc57111939"/>
      <w:bookmarkStart w:id="10" w:name="_Toc146298938"/>
      <w:r w:rsidRPr="009136DE">
        <w:t>4</w:t>
      </w:r>
      <w:r w:rsidRPr="009136DE">
        <w:tab/>
        <w:t>Default Values</w:t>
      </w:r>
      <w:bookmarkEnd w:id="0"/>
      <w:bookmarkEnd w:id="1"/>
      <w:bookmarkEnd w:id="2"/>
      <w:bookmarkEnd w:id="3"/>
      <w:bookmarkEnd w:id="4"/>
      <w:bookmarkEnd w:id="5"/>
      <w:bookmarkEnd w:id="6"/>
      <w:bookmarkEnd w:id="7"/>
      <w:bookmarkEnd w:id="8"/>
      <w:bookmarkEnd w:id="9"/>
      <w:bookmarkEnd w:id="10"/>
    </w:p>
    <w:p w14:paraId="0093D33D" w14:textId="77777777"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1" w:name="_Toc10738253"/>
      <w:bookmarkStart w:id="12" w:name="_Toc20396087"/>
      <w:bookmarkStart w:id="13" w:name="_Toc29397669"/>
      <w:bookmarkStart w:id="14" w:name="_Toc29398791"/>
      <w:bookmarkStart w:id="15" w:name="_Toc36648801"/>
      <w:bookmarkStart w:id="16" w:name="_Toc36654589"/>
      <w:bookmarkStart w:id="17" w:name="_Toc44960860"/>
      <w:bookmarkStart w:id="18" w:name="_Toc50982501"/>
      <w:bookmarkStart w:id="19" w:name="_Toc50984672"/>
      <w:bookmarkStart w:id="20" w:name="_Toc57111940"/>
      <w:bookmarkStart w:id="21" w:name="_Toc146298939"/>
      <w:r w:rsidRPr="00943D4C">
        <w:t>4.1</w:t>
      </w:r>
      <w:r w:rsidRPr="00943D4C">
        <w:tab/>
        <w:t>Definition of default values for USIM-Terminal interface testing (Default UICC)</w:t>
      </w:r>
      <w:bookmarkEnd w:id="11"/>
      <w:bookmarkEnd w:id="12"/>
      <w:bookmarkEnd w:id="13"/>
      <w:bookmarkEnd w:id="14"/>
      <w:bookmarkEnd w:id="15"/>
      <w:bookmarkEnd w:id="16"/>
      <w:bookmarkEnd w:id="17"/>
      <w:bookmarkEnd w:id="18"/>
      <w:bookmarkEnd w:id="19"/>
      <w:bookmarkEnd w:id="20"/>
      <w:bookmarkEnd w:id="2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22" w:name="_Toc10738254"/>
      <w:bookmarkStart w:id="23" w:name="_Toc20396088"/>
      <w:bookmarkStart w:id="24" w:name="_Toc29397670"/>
      <w:bookmarkStart w:id="25" w:name="_Toc29398792"/>
      <w:bookmarkStart w:id="26" w:name="_Toc36648802"/>
      <w:bookmarkStart w:id="27" w:name="_Toc36654590"/>
      <w:bookmarkStart w:id="28" w:name="_Toc44960861"/>
      <w:bookmarkStart w:id="29" w:name="_Toc50982502"/>
      <w:bookmarkStart w:id="30" w:name="_Toc50984673"/>
      <w:bookmarkStart w:id="31" w:name="_Toc57111941"/>
      <w:bookmarkStart w:id="32" w:name="_Toc146298940"/>
      <w:r w:rsidRPr="00943D4C">
        <w:t>4.1.1</w:t>
      </w:r>
      <w:r w:rsidRPr="00943D4C">
        <w:tab/>
        <w:t>Values of the EF's (Default UICC)</w:t>
      </w:r>
      <w:bookmarkEnd w:id="22"/>
      <w:bookmarkEnd w:id="23"/>
      <w:bookmarkEnd w:id="24"/>
      <w:bookmarkEnd w:id="25"/>
      <w:bookmarkEnd w:id="26"/>
      <w:bookmarkEnd w:id="27"/>
      <w:bookmarkEnd w:id="28"/>
      <w:bookmarkEnd w:id="29"/>
      <w:bookmarkEnd w:id="30"/>
      <w:bookmarkEnd w:id="31"/>
      <w:bookmarkEnd w:id="32"/>
    </w:p>
    <w:p w14:paraId="5226B1C1" w14:textId="77777777" w:rsidR="00BD7469" w:rsidRPr="00943D4C" w:rsidRDefault="00BD7469" w:rsidP="00BD7469">
      <w:pPr>
        <w:pStyle w:val="Heading4"/>
      </w:pPr>
      <w:bookmarkStart w:id="33" w:name="_Toc10738255"/>
      <w:bookmarkStart w:id="34" w:name="_Toc20396089"/>
      <w:bookmarkStart w:id="35" w:name="_Toc29397671"/>
      <w:bookmarkStart w:id="36" w:name="_Toc29398793"/>
      <w:bookmarkStart w:id="37" w:name="_Toc36648803"/>
      <w:bookmarkStart w:id="38" w:name="_Toc36654591"/>
      <w:bookmarkStart w:id="39" w:name="_Toc44960862"/>
      <w:bookmarkStart w:id="40" w:name="_Toc50982503"/>
      <w:bookmarkStart w:id="41" w:name="_Toc50984674"/>
      <w:bookmarkStart w:id="42" w:name="_Toc57111942"/>
      <w:bookmarkStart w:id="43" w:name="_Toc146298941"/>
      <w:r w:rsidRPr="00943D4C">
        <w:t>4.1.1.1</w:t>
      </w:r>
      <w:r w:rsidRPr="00943D4C">
        <w:tab/>
        <w:t>EF</w:t>
      </w:r>
      <w:r w:rsidRPr="00943D4C">
        <w:rPr>
          <w:vertAlign w:val="subscript"/>
        </w:rPr>
        <w:t>IMSI</w:t>
      </w:r>
      <w:r w:rsidRPr="00943D4C">
        <w:t xml:space="preserve"> (IMSI)</w:t>
      </w:r>
      <w:bookmarkEnd w:id="33"/>
      <w:bookmarkEnd w:id="34"/>
      <w:bookmarkEnd w:id="35"/>
      <w:bookmarkEnd w:id="36"/>
      <w:bookmarkEnd w:id="37"/>
      <w:bookmarkEnd w:id="38"/>
      <w:bookmarkEnd w:id="39"/>
      <w:bookmarkEnd w:id="40"/>
      <w:bookmarkEnd w:id="41"/>
      <w:bookmarkEnd w:id="42"/>
      <w:bookmarkEnd w:id="4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44" w:name="_Toc10738257"/>
      <w:bookmarkStart w:id="45" w:name="_Toc20396091"/>
      <w:bookmarkStart w:id="46" w:name="_Toc29397673"/>
      <w:bookmarkStart w:id="47" w:name="_Toc29398795"/>
      <w:bookmarkStart w:id="48" w:name="_Toc36648805"/>
      <w:bookmarkStart w:id="49" w:name="_Toc36654593"/>
      <w:bookmarkStart w:id="50" w:name="_Toc44960864"/>
      <w:bookmarkStart w:id="51" w:name="_Toc50982505"/>
      <w:bookmarkStart w:id="52" w:name="_Toc50984676"/>
      <w:bookmarkStart w:id="5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5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44"/>
      <w:bookmarkEnd w:id="45"/>
      <w:bookmarkEnd w:id="46"/>
      <w:bookmarkEnd w:id="47"/>
      <w:bookmarkEnd w:id="48"/>
      <w:bookmarkEnd w:id="49"/>
      <w:bookmarkEnd w:id="50"/>
      <w:bookmarkEnd w:id="51"/>
      <w:bookmarkEnd w:id="52"/>
      <w:bookmarkEnd w:id="53"/>
      <w:bookmarkEnd w:id="5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55" w:name="_Toc10738258"/>
      <w:bookmarkStart w:id="56" w:name="_Toc20396092"/>
      <w:bookmarkStart w:id="57" w:name="_Toc29397674"/>
      <w:bookmarkStart w:id="58" w:name="_Toc29398796"/>
      <w:bookmarkStart w:id="59" w:name="_Toc36648806"/>
      <w:bookmarkStart w:id="60" w:name="_Toc36654594"/>
      <w:bookmarkStart w:id="61" w:name="_Toc44960865"/>
      <w:bookmarkStart w:id="62" w:name="_Toc50982506"/>
      <w:bookmarkStart w:id="63" w:name="_Toc50984677"/>
      <w:bookmarkStart w:id="64" w:name="_Toc57111945"/>
      <w:bookmarkStart w:id="65" w:name="_Toc146298943"/>
      <w:r w:rsidRPr="00943D4C">
        <w:t>4.1.1.4</w:t>
      </w:r>
      <w:r w:rsidRPr="00943D4C">
        <w:tab/>
        <w:t>EF</w:t>
      </w:r>
      <w:r w:rsidRPr="00943D4C">
        <w:rPr>
          <w:vertAlign w:val="subscript"/>
        </w:rPr>
        <w:t>Keys</w:t>
      </w:r>
      <w:r w:rsidRPr="00943D4C">
        <w:t xml:space="preserve"> (Ciphering and Integrity Keys)</w:t>
      </w:r>
      <w:bookmarkEnd w:id="55"/>
      <w:bookmarkEnd w:id="56"/>
      <w:bookmarkEnd w:id="57"/>
      <w:bookmarkEnd w:id="58"/>
      <w:bookmarkEnd w:id="59"/>
      <w:bookmarkEnd w:id="60"/>
      <w:bookmarkEnd w:id="61"/>
      <w:bookmarkEnd w:id="62"/>
      <w:bookmarkEnd w:id="63"/>
      <w:bookmarkEnd w:id="64"/>
      <w:bookmarkEnd w:id="6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66" w:name="_Toc10738259"/>
      <w:bookmarkStart w:id="67" w:name="_Toc20396093"/>
      <w:bookmarkStart w:id="68" w:name="_Toc29397675"/>
      <w:bookmarkStart w:id="69" w:name="_Toc29398797"/>
      <w:bookmarkStart w:id="70" w:name="_Toc36648807"/>
      <w:bookmarkStart w:id="71" w:name="_Toc36654595"/>
      <w:bookmarkStart w:id="72" w:name="_Toc44960866"/>
      <w:bookmarkStart w:id="73" w:name="_Toc50982507"/>
      <w:bookmarkStart w:id="74" w:name="_Toc50984678"/>
      <w:bookmarkStart w:id="75" w:name="_Toc57111946"/>
      <w:bookmarkStart w:id="76" w:name="_Toc146298944"/>
      <w:r w:rsidRPr="00943D4C">
        <w:t>4.1.1.5</w:t>
      </w:r>
      <w:r w:rsidRPr="00943D4C">
        <w:tab/>
        <w:t>EF</w:t>
      </w:r>
      <w:r w:rsidRPr="00943D4C">
        <w:rPr>
          <w:vertAlign w:val="subscript"/>
        </w:rPr>
        <w:t>KeysPS</w:t>
      </w:r>
      <w:r w:rsidRPr="00943D4C">
        <w:t xml:space="preserve"> (Ciphering and Integrity Keys for Packet Switched domain)</w:t>
      </w:r>
      <w:bookmarkEnd w:id="66"/>
      <w:bookmarkEnd w:id="67"/>
      <w:bookmarkEnd w:id="68"/>
      <w:bookmarkEnd w:id="69"/>
      <w:bookmarkEnd w:id="70"/>
      <w:bookmarkEnd w:id="71"/>
      <w:bookmarkEnd w:id="72"/>
      <w:bookmarkEnd w:id="73"/>
      <w:bookmarkEnd w:id="74"/>
      <w:bookmarkEnd w:id="75"/>
      <w:bookmarkEnd w:id="7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77" w:name="_Toc10738260"/>
      <w:bookmarkStart w:id="78" w:name="_Toc20396094"/>
      <w:bookmarkStart w:id="79" w:name="_Toc29397676"/>
      <w:bookmarkStart w:id="80" w:name="_Toc29398798"/>
      <w:bookmarkStart w:id="81" w:name="_Toc36648808"/>
      <w:bookmarkStart w:id="82" w:name="_Toc36654596"/>
      <w:bookmarkStart w:id="83" w:name="_Toc44960867"/>
      <w:bookmarkStart w:id="84" w:name="_Toc50982508"/>
      <w:bookmarkStart w:id="85" w:name="_Toc50984679"/>
      <w:bookmarkStart w:id="86" w:name="_Toc57111947"/>
      <w:bookmarkStart w:id="87" w:name="_Toc146298945"/>
      <w:r w:rsidRPr="00943D4C">
        <w:t>4.1.1.6</w:t>
      </w:r>
      <w:r w:rsidRPr="00943D4C">
        <w:tab/>
        <w:t>EF</w:t>
      </w:r>
      <w:r w:rsidRPr="00943D4C">
        <w:rPr>
          <w:vertAlign w:val="subscript"/>
        </w:rPr>
        <w:t>ACC</w:t>
      </w:r>
      <w:r w:rsidRPr="00943D4C">
        <w:t xml:space="preserve"> (Access Control Class)</w:t>
      </w:r>
      <w:bookmarkEnd w:id="77"/>
      <w:bookmarkEnd w:id="78"/>
      <w:bookmarkEnd w:id="79"/>
      <w:bookmarkEnd w:id="80"/>
      <w:bookmarkEnd w:id="81"/>
      <w:bookmarkEnd w:id="82"/>
      <w:bookmarkEnd w:id="83"/>
      <w:bookmarkEnd w:id="84"/>
      <w:bookmarkEnd w:id="85"/>
      <w:bookmarkEnd w:id="86"/>
      <w:bookmarkEnd w:id="8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88" w:name="_Toc10738261"/>
      <w:bookmarkStart w:id="89" w:name="_Toc20396095"/>
      <w:bookmarkStart w:id="90" w:name="_Toc29397677"/>
      <w:bookmarkStart w:id="91" w:name="_Toc29398799"/>
      <w:bookmarkStart w:id="92" w:name="_Toc36648809"/>
      <w:bookmarkStart w:id="93" w:name="_Toc36654597"/>
      <w:bookmarkStart w:id="94" w:name="_Toc44960868"/>
      <w:bookmarkStart w:id="95" w:name="_Toc50982509"/>
      <w:bookmarkStart w:id="96" w:name="_Toc50984680"/>
      <w:bookmarkStart w:id="97" w:name="_Toc57111948"/>
      <w:bookmarkStart w:id="98" w:name="_Toc146298946"/>
      <w:r w:rsidRPr="00943D4C">
        <w:t>4.1.1.7</w:t>
      </w:r>
      <w:r w:rsidRPr="00943D4C">
        <w:tab/>
        <w:t>EF</w:t>
      </w:r>
      <w:r w:rsidRPr="00943D4C">
        <w:rPr>
          <w:vertAlign w:val="subscript"/>
        </w:rPr>
        <w:t>FPLMN</w:t>
      </w:r>
      <w:r w:rsidRPr="00943D4C">
        <w:t xml:space="preserve"> (Forbidden PLMNs)</w:t>
      </w:r>
      <w:bookmarkEnd w:id="88"/>
      <w:bookmarkEnd w:id="89"/>
      <w:bookmarkEnd w:id="90"/>
      <w:bookmarkEnd w:id="91"/>
      <w:bookmarkEnd w:id="92"/>
      <w:bookmarkEnd w:id="93"/>
      <w:bookmarkEnd w:id="94"/>
      <w:bookmarkEnd w:id="95"/>
      <w:bookmarkEnd w:id="96"/>
      <w:bookmarkEnd w:id="97"/>
      <w:bookmarkEnd w:id="9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99" w:name="_Toc10738262"/>
      <w:bookmarkStart w:id="100" w:name="_Toc20396096"/>
      <w:bookmarkStart w:id="101" w:name="_Toc29397678"/>
      <w:bookmarkStart w:id="102" w:name="_Toc29398800"/>
      <w:bookmarkStart w:id="103" w:name="_Toc36648810"/>
      <w:bookmarkStart w:id="104" w:name="_Toc36654598"/>
      <w:bookmarkStart w:id="105" w:name="_Toc44960869"/>
      <w:bookmarkStart w:id="106" w:name="_Toc50982510"/>
      <w:bookmarkStart w:id="107" w:name="_Toc50984681"/>
      <w:bookmarkStart w:id="108" w:name="_Toc57111949"/>
    </w:p>
    <w:p w14:paraId="4AFB41DF" w14:textId="77777777" w:rsidR="00266719" w:rsidRPr="00943D4C" w:rsidRDefault="00266719" w:rsidP="00266719">
      <w:pPr>
        <w:pStyle w:val="Heading4"/>
      </w:pPr>
      <w:bookmarkStart w:id="109" w:name="_Toc146298947"/>
      <w:bookmarkEnd w:id="99"/>
      <w:bookmarkEnd w:id="100"/>
      <w:bookmarkEnd w:id="101"/>
      <w:bookmarkEnd w:id="102"/>
      <w:bookmarkEnd w:id="103"/>
      <w:bookmarkEnd w:id="104"/>
      <w:bookmarkEnd w:id="105"/>
      <w:bookmarkEnd w:id="106"/>
      <w:bookmarkEnd w:id="107"/>
      <w:bookmarkEnd w:id="108"/>
      <w:r w:rsidRPr="00943D4C">
        <w:t>4.1.1.8</w:t>
      </w:r>
      <w:r w:rsidRPr="00943D4C">
        <w:tab/>
        <w:t>EF</w:t>
      </w:r>
      <w:r w:rsidRPr="00943D4C">
        <w:rPr>
          <w:vertAlign w:val="subscript"/>
        </w:rPr>
        <w:t>UST</w:t>
      </w:r>
      <w:r w:rsidRPr="00943D4C">
        <w:t xml:space="preserve"> (USIM Service Table)</w:t>
      </w:r>
      <w:bookmarkEnd w:id="10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10" w:name="_Toc10738263"/>
      <w:bookmarkStart w:id="111" w:name="_Toc20396097"/>
      <w:bookmarkStart w:id="112" w:name="_Toc29397679"/>
      <w:bookmarkStart w:id="113" w:name="_Toc29398801"/>
      <w:bookmarkStart w:id="114" w:name="_Toc36648811"/>
      <w:bookmarkStart w:id="115" w:name="_Toc36654599"/>
      <w:bookmarkStart w:id="116" w:name="_Toc44960870"/>
      <w:bookmarkStart w:id="117" w:name="_Toc50982511"/>
      <w:bookmarkStart w:id="118" w:name="_Toc50984682"/>
      <w:bookmarkStart w:id="119" w:name="_Toc57111950"/>
      <w:bookmarkStart w:id="120" w:name="_Toc146298948"/>
      <w:r w:rsidRPr="00943D4C">
        <w:t>4.1.1.9</w:t>
      </w:r>
      <w:r w:rsidRPr="00943D4C">
        <w:tab/>
        <w:t>EF</w:t>
      </w:r>
      <w:r w:rsidRPr="00943D4C">
        <w:rPr>
          <w:vertAlign w:val="subscript"/>
        </w:rPr>
        <w:t>EST</w:t>
      </w:r>
      <w:r w:rsidRPr="00943D4C">
        <w:t xml:space="preserve"> (Enable Service Table)</w:t>
      </w:r>
      <w:bookmarkEnd w:id="110"/>
      <w:bookmarkEnd w:id="111"/>
      <w:bookmarkEnd w:id="112"/>
      <w:bookmarkEnd w:id="113"/>
      <w:bookmarkEnd w:id="114"/>
      <w:bookmarkEnd w:id="115"/>
      <w:bookmarkEnd w:id="116"/>
      <w:bookmarkEnd w:id="117"/>
      <w:bookmarkEnd w:id="118"/>
      <w:bookmarkEnd w:id="119"/>
      <w:bookmarkEnd w:id="120"/>
    </w:p>
    <w:p w14:paraId="036AE9EB" w14:textId="77777777" w:rsidR="00266719" w:rsidRPr="00121CC2" w:rsidRDefault="00266719" w:rsidP="00266719">
      <w:pPr>
        <w:keepNext/>
        <w:keepLines/>
        <w:spacing w:before="120"/>
        <w:ind w:left="1418" w:hanging="1418"/>
        <w:outlineLvl w:val="3"/>
        <w:rPr>
          <w:rFonts w:ascii="Arial" w:hAnsi="Arial"/>
          <w:sz w:val="24"/>
        </w:rPr>
      </w:pPr>
      <w:r w:rsidRPr="00121CC2">
        <w:rPr>
          <w:rFonts w:ascii="Arial" w:hAnsi="Arial"/>
          <w:sz w:val="24"/>
        </w:rPr>
        <w:t>1.1.9</w:t>
      </w:r>
      <w:r w:rsidRPr="00121CC2">
        <w:rPr>
          <w:rFonts w:ascii="Arial" w:hAnsi="Arial"/>
          <w:sz w:val="24"/>
        </w:rPr>
        <w:tab/>
        <w:t>EF</w:t>
      </w:r>
      <w:r w:rsidRPr="00121CC2">
        <w:rPr>
          <w:rFonts w:ascii="Arial" w:hAnsi="Arial"/>
          <w:sz w:val="24"/>
          <w:vertAlign w:val="subscript"/>
        </w:rPr>
        <w:t>EST</w:t>
      </w:r>
      <w:r w:rsidRPr="00121CC2">
        <w:rPr>
          <w:rFonts w:ascii="Arial" w:hAnsi="Arial"/>
          <w:sz w:val="24"/>
        </w:rPr>
        <w:t xml:space="preserve"> (Enable Service Table)</w:t>
      </w:r>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77777777" w:rsidR="00266719" w:rsidRDefault="00266719" w:rsidP="00266719">
      <w:r>
        <w:t>…</w:t>
      </w:r>
    </w:p>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21" w:name="_Toc10738264"/>
      <w:bookmarkStart w:id="122" w:name="_Toc20396098"/>
      <w:bookmarkStart w:id="123" w:name="_Toc29397680"/>
      <w:bookmarkStart w:id="124" w:name="_Toc29398802"/>
      <w:bookmarkStart w:id="125" w:name="_Toc36648812"/>
      <w:bookmarkStart w:id="126" w:name="_Toc36654600"/>
      <w:bookmarkStart w:id="127" w:name="_Toc44960871"/>
      <w:bookmarkStart w:id="128" w:name="_Toc50982512"/>
      <w:bookmarkStart w:id="129" w:name="_Toc50984683"/>
      <w:bookmarkStart w:id="130" w:name="_Toc57111951"/>
      <w:bookmarkStart w:id="131" w:name="_Toc146298949"/>
      <w:r w:rsidRPr="00943D4C">
        <w:t>4.1.1.10</w:t>
      </w:r>
      <w:r w:rsidRPr="00943D4C">
        <w:tab/>
        <w:t>EF</w:t>
      </w:r>
      <w:r w:rsidRPr="00943D4C">
        <w:rPr>
          <w:vertAlign w:val="subscript"/>
        </w:rPr>
        <w:t>ADN</w:t>
      </w:r>
      <w:r w:rsidRPr="00943D4C">
        <w:t xml:space="preserve"> (Abbreviated Dialling Number)</w:t>
      </w:r>
      <w:bookmarkEnd w:id="121"/>
      <w:bookmarkEnd w:id="122"/>
      <w:bookmarkEnd w:id="123"/>
      <w:bookmarkEnd w:id="124"/>
      <w:bookmarkEnd w:id="125"/>
      <w:bookmarkEnd w:id="126"/>
      <w:bookmarkEnd w:id="127"/>
      <w:bookmarkEnd w:id="128"/>
      <w:bookmarkEnd w:id="129"/>
      <w:bookmarkEnd w:id="130"/>
      <w:bookmarkEnd w:id="13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32" w:name="_Toc10738265"/>
      <w:bookmarkStart w:id="133" w:name="_Toc20396099"/>
      <w:bookmarkStart w:id="134" w:name="_Toc29397681"/>
      <w:bookmarkStart w:id="135" w:name="_Toc29398803"/>
      <w:bookmarkStart w:id="136" w:name="_Toc36648813"/>
      <w:bookmarkStart w:id="137" w:name="_Toc36654601"/>
      <w:bookmarkStart w:id="138" w:name="_Toc44960872"/>
      <w:bookmarkStart w:id="139" w:name="_Toc50982513"/>
      <w:bookmarkStart w:id="140" w:name="_Toc50984684"/>
      <w:bookmarkStart w:id="141" w:name="_Toc57111952"/>
      <w:bookmarkStart w:id="142" w:name="_Toc146298950"/>
      <w:r w:rsidRPr="00943D4C">
        <w:t>4.1.1.11</w:t>
      </w:r>
      <w:r w:rsidRPr="00943D4C">
        <w:tab/>
        <w:t>EF</w:t>
      </w:r>
      <w:r w:rsidRPr="00943D4C">
        <w:rPr>
          <w:vertAlign w:val="subscript"/>
        </w:rPr>
        <w:t>PLMNwACT</w:t>
      </w:r>
      <w:r w:rsidRPr="00943D4C">
        <w:t xml:space="preserve"> (User Controlled PLMN Selector with Access Technology)</w:t>
      </w:r>
      <w:bookmarkEnd w:id="132"/>
      <w:bookmarkEnd w:id="133"/>
      <w:bookmarkEnd w:id="134"/>
      <w:bookmarkEnd w:id="135"/>
      <w:bookmarkEnd w:id="136"/>
      <w:bookmarkEnd w:id="137"/>
      <w:bookmarkEnd w:id="138"/>
      <w:bookmarkEnd w:id="139"/>
      <w:bookmarkEnd w:id="140"/>
      <w:bookmarkEnd w:id="141"/>
      <w:bookmarkEnd w:id="14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lastRenderedPageBreak/>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43" w:name="_Toc10738266"/>
      <w:bookmarkStart w:id="144" w:name="_Toc20396100"/>
      <w:bookmarkStart w:id="145" w:name="_Toc29397682"/>
      <w:bookmarkStart w:id="146" w:name="_Toc29398804"/>
      <w:bookmarkStart w:id="147" w:name="_Toc36648814"/>
      <w:bookmarkStart w:id="148" w:name="_Toc36654602"/>
      <w:bookmarkStart w:id="149" w:name="_Toc44960873"/>
      <w:bookmarkStart w:id="150" w:name="_Toc50982514"/>
      <w:bookmarkStart w:id="151" w:name="_Toc50984685"/>
      <w:bookmarkStart w:id="152" w:name="_Toc57111953"/>
      <w:bookmarkStart w:id="15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43"/>
      <w:bookmarkEnd w:id="144"/>
      <w:bookmarkEnd w:id="145"/>
      <w:bookmarkEnd w:id="146"/>
      <w:bookmarkEnd w:id="147"/>
      <w:bookmarkEnd w:id="148"/>
      <w:bookmarkEnd w:id="149"/>
      <w:bookmarkEnd w:id="150"/>
      <w:bookmarkEnd w:id="151"/>
      <w:bookmarkEnd w:id="152"/>
      <w:bookmarkEnd w:id="15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54" w:name="_Toc10738267"/>
      <w:bookmarkStart w:id="155" w:name="_Toc20396101"/>
      <w:bookmarkStart w:id="156" w:name="_Toc29397683"/>
      <w:bookmarkStart w:id="157" w:name="_Toc29398805"/>
      <w:bookmarkStart w:id="158" w:name="_Toc36648815"/>
      <w:bookmarkStart w:id="159" w:name="_Toc36654603"/>
      <w:bookmarkStart w:id="160" w:name="_Toc44960874"/>
      <w:bookmarkStart w:id="161" w:name="_Toc50982515"/>
      <w:bookmarkStart w:id="162" w:name="_Toc50984686"/>
      <w:bookmarkStart w:id="163" w:name="_Toc57111954"/>
      <w:bookmarkStart w:id="164" w:name="_Toc146298952"/>
      <w:r w:rsidRPr="00943D4C">
        <w:lastRenderedPageBreak/>
        <w:t>4.1.1.13</w:t>
      </w:r>
      <w:r w:rsidRPr="00943D4C">
        <w:tab/>
        <w:t>Void</w:t>
      </w:r>
      <w:bookmarkStart w:id="165" w:name="_Toc10738268"/>
      <w:bookmarkStart w:id="166" w:name="_Toc20396102"/>
      <w:bookmarkStart w:id="167" w:name="_Toc29397684"/>
      <w:bookmarkStart w:id="168" w:name="_Toc29398806"/>
      <w:bookmarkStart w:id="169" w:name="_Toc36648816"/>
      <w:bookmarkStart w:id="170" w:name="_Toc36654604"/>
      <w:bookmarkStart w:id="171" w:name="_Toc44960875"/>
      <w:bookmarkStart w:id="172" w:name="_Toc50982516"/>
      <w:bookmarkStart w:id="173" w:name="_Toc50984687"/>
      <w:bookmarkStart w:id="174" w:name="_Toc57111955"/>
      <w:bookmarkEnd w:id="154"/>
      <w:bookmarkEnd w:id="155"/>
      <w:bookmarkEnd w:id="156"/>
      <w:bookmarkEnd w:id="157"/>
      <w:bookmarkEnd w:id="158"/>
      <w:bookmarkEnd w:id="159"/>
      <w:bookmarkEnd w:id="160"/>
      <w:bookmarkEnd w:id="161"/>
      <w:bookmarkEnd w:id="162"/>
      <w:bookmarkEnd w:id="163"/>
      <w:bookmarkEnd w:id="164"/>
    </w:p>
    <w:p w14:paraId="2C613839" w14:textId="6B690A0B" w:rsidR="00BD7469" w:rsidRPr="00943D4C" w:rsidRDefault="00BD7469" w:rsidP="00BD7469">
      <w:pPr>
        <w:pStyle w:val="Heading4"/>
      </w:pPr>
      <w:bookmarkStart w:id="175" w:name="_Toc146298953"/>
      <w:r w:rsidRPr="00943D4C">
        <w:t>4.1.1.14</w:t>
      </w:r>
      <w:r w:rsidRPr="00943D4C">
        <w:tab/>
        <w:t>PIN</w:t>
      </w:r>
      <w:bookmarkEnd w:id="165"/>
      <w:bookmarkEnd w:id="166"/>
      <w:bookmarkEnd w:id="167"/>
      <w:bookmarkEnd w:id="168"/>
      <w:bookmarkEnd w:id="169"/>
      <w:bookmarkEnd w:id="170"/>
      <w:bookmarkEnd w:id="171"/>
      <w:bookmarkEnd w:id="172"/>
      <w:bookmarkEnd w:id="173"/>
      <w:bookmarkEnd w:id="174"/>
      <w:bookmarkEnd w:id="17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76" w:name="_Toc10738269"/>
      <w:bookmarkStart w:id="177" w:name="_Toc20396103"/>
      <w:bookmarkStart w:id="178" w:name="_Toc29397685"/>
      <w:bookmarkStart w:id="179" w:name="_Toc29398807"/>
      <w:bookmarkStart w:id="180" w:name="_Toc36648817"/>
      <w:bookmarkStart w:id="181" w:name="_Toc36654605"/>
      <w:bookmarkStart w:id="182" w:name="_Toc44960876"/>
      <w:bookmarkStart w:id="183" w:name="_Toc50982517"/>
      <w:bookmarkStart w:id="184" w:name="_Toc50984688"/>
      <w:bookmarkStart w:id="185" w:name="_Toc57111956"/>
      <w:bookmarkStart w:id="186" w:name="_Toc146298954"/>
      <w:r w:rsidRPr="00943D4C">
        <w:t>4.1.1.15</w:t>
      </w:r>
      <w:r w:rsidRPr="00943D4C">
        <w:tab/>
        <w:t>PIN2</w:t>
      </w:r>
      <w:bookmarkEnd w:id="176"/>
      <w:bookmarkEnd w:id="177"/>
      <w:bookmarkEnd w:id="178"/>
      <w:bookmarkEnd w:id="179"/>
      <w:bookmarkEnd w:id="180"/>
      <w:bookmarkEnd w:id="181"/>
      <w:bookmarkEnd w:id="182"/>
      <w:bookmarkEnd w:id="183"/>
      <w:bookmarkEnd w:id="184"/>
      <w:bookmarkEnd w:id="185"/>
      <w:bookmarkEnd w:id="18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87" w:name="_Toc10738270"/>
      <w:bookmarkStart w:id="188" w:name="_Toc20396104"/>
      <w:bookmarkStart w:id="189" w:name="_Toc29397686"/>
      <w:bookmarkStart w:id="190" w:name="_Toc29398808"/>
      <w:bookmarkStart w:id="191" w:name="_Toc36648818"/>
      <w:bookmarkStart w:id="192" w:name="_Toc36654606"/>
      <w:bookmarkStart w:id="193" w:name="_Toc44960877"/>
      <w:bookmarkStart w:id="194" w:name="_Toc50982518"/>
      <w:bookmarkStart w:id="195" w:name="_Toc50984689"/>
      <w:bookmarkStart w:id="196" w:name="_Toc57111957"/>
      <w:bookmarkStart w:id="197" w:name="_Toc146298955"/>
      <w:r w:rsidRPr="00943D4C">
        <w:t>4.1.1.16</w:t>
      </w:r>
      <w:r w:rsidRPr="00943D4C">
        <w:tab/>
        <w:t>Unblock PIN</w:t>
      </w:r>
      <w:bookmarkEnd w:id="187"/>
      <w:bookmarkEnd w:id="188"/>
      <w:bookmarkEnd w:id="189"/>
      <w:bookmarkEnd w:id="190"/>
      <w:bookmarkEnd w:id="191"/>
      <w:bookmarkEnd w:id="192"/>
      <w:bookmarkEnd w:id="193"/>
      <w:bookmarkEnd w:id="194"/>
      <w:bookmarkEnd w:id="195"/>
      <w:bookmarkEnd w:id="196"/>
      <w:bookmarkEnd w:id="19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98" w:name="_Toc10738271"/>
      <w:bookmarkStart w:id="199" w:name="_Toc20396105"/>
      <w:bookmarkStart w:id="200" w:name="_Toc29397687"/>
      <w:bookmarkStart w:id="201" w:name="_Toc29398809"/>
      <w:bookmarkStart w:id="202" w:name="_Toc36648819"/>
      <w:bookmarkStart w:id="203" w:name="_Toc36654607"/>
      <w:bookmarkStart w:id="204" w:name="_Toc44960878"/>
      <w:bookmarkStart w:id="205" w:name="_Toc50982519"/>
      <w:bookmarkStart w:id="206" w:name="_Toc50984690"/>
      <w:bookmarkStart w:id="207" w:name="_Toc57111958"/>
      <w:bookmarkStart w:id="208" w:name="_Toc146298956"/>
      <w:r w:rsidRPr="00943D4C">
        <w:t>4.1.1.17</w:t>
      </w:r>
      <w:r w:rsidRPr="00943D4C">
        <w:tab/>
        <w:t>Unblock PIN2</w:t>
      </w:r>
      <w:bookmarkEnd w:id="198"/>
      <w:bookmarkEnd w:id="199"/>
      <w:bookmarkEnd w:id="200"/>
      <w:bookmarkEnd w:id="201"/>
      <w:bookmarkEnd w:id="202"/>
      <w:bookmarkEnd w:id="203"/>
      <w:bookmarkEnd w:id="204"/>
      <w:bookmarkEnd w:id="205"/>
      <w:bookmarkEnd w:id="206"/>
      <w:bookmarkEnd w:id="207"/>
      <w:bookmarkEnd w:id="20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209" w:name="_Toc10738272"/>
      <w:bookmarkStart w:id="210" w:name="_Toc20396106"/>
      <w:bookmarkStart w:id="211" w:name="_Toc29397688"/>
      <w:bookmarkStart w:id="212" w:name="_Toc29398810"/>
      <w:bookmarkStart w:id="213" w:name="_Toc36648820"/>
      <w:bookmarkStart w:id="214" w:name="_Toc36654608"/>
      <w:bookmarkStart w:id="215" w:name="_Toc44960879"/>
      <w:bookmarkStart w:id="216" w:name="_Toc50982520"/>
      <w:bookmarkStart w:id="217" w:name="_Toc50984691"/>
      <w:bookmarkStart w:id="218" w:name="_Toc57111959"/>
      <w:bookmarkStart w:id="219" w:name="_Toc146298957"/>
      <w:r w:rsidRPr="00943D4C">
        <w:t>4.1.1.18</w:t>
      </w:r>
      <w:r w:rsidRPr="00943D4C">
        <w:tab/>
        <w:t>Other Values of the USIM</w:t>
      </w:r>
      <w:bookmarkEnd w:id="209"/>
      <w:bookmarkEnd w:id="210"/>
      <w:bookmarkEnd w:id="211"/>
      <w:bookmarkEnd w:id="212"/>
      <w:bookmarkEnd w:id="213"/>
      <w:bookmarkEnd w:id="214"/>
      <w:bookmarkEnd w:id="215"/>
      <w:bookmarkEnd w:id="216"/>
      <w:bookmarkEnd w:id="217"/>
      <w:bookmarkEnd w:id="218"/>
      <w:bookmarkEnd w:id="21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20" w:name="_Toc10738273"/>
      <w:bookmarkStart w:id="221" w:name="_Toc20396107"/>
      <w:bookmarkStart w:id="222" w:name="_Toc29397689"/>
      <w:bookmarkStart w:id="223" w:name="_Toc29398811"/>
      <w:bookmarkStart w:id="224" w:name="_Toc36648821"/>
      <w:bookmarkStart w:id="225" w:name="_Toc36654609"/>
      <w:bookmarkStart w:id="226" w:name="_Toc44960880"/>
      <w:bookmarkStart w:id="227" w:name="_Toc50982521"/>
      <w:bookmarkStart w:id="228" w:name="_Toc50984692"/>
      <w:bookmarkStart w:id="229" w:name="_Toc57111960"/>
      <w:bookmarkStart w:id="23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20"/>
      <w:bookmarkEnd w:id="221"/>
      <w:bookmarkEnd w:id="222"/>
      <w:bookmarkEnd w:id="223"/>
      <w:bookmarkEnd w:id="224"/>
      <w:bookmarkEnd w:id="225"/>
      <w:bookmarkEnd w:id="226"/>
      <w:bookmarkEnd w:id="227"/>
      <w:bookmarkEnd w:id="228"/>
      <w:bookmarkEnd w:id="229"/>
      <w:bookmarkEnd w:id="23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31" w:name="_Toc10738274"/>
      <w:bookmarkStart w:id="232" w:name="_Toc20396108"/>
      <w:bookmarkStart w:id="233" w:name="_Toc29397690"/>
      <w:bookmarkStart w:id="234" w:name="_Toc29398812"/>
      <w:bookmarkStart w:id="235" w:name="_Toc36648822"/>
      <w:bookmarkStart w:id="236" w:name="_Toc36654610"/>
      <w:bookmarkStart w:id="237" w:name="_Toc44960881"/>
      <w:bookmarkStart w:id="238" w:name="_Toc50982522"/>
      <w:bookmarkStart w:id="239" w:name="_Toc50984693"/>
      <w:bookmarkStart w:id="240" w:name="_Toc57111961"/>
      <w:bookmarkStart w:id="241" w:name="_Toc146298959"/>
      <w:r w:rsidRPr="00943D4C">
        <w:lastRenderedPageBreak/>
        <w:t>4.1.1.20</w:t>
      </w:r>
      <w:r w:rsidRPr="00943D4C">
        <w:tab/>
        <w:t>Universal PIN</w:t>
      </w:r>
      <w:bookmarkEnd w:id="231"/>
      <w:bookmarkEnd w:id="232"/>
      <w:bookmarkEnd w:id="233"/>
      <w:bookmarkEnd w:id="234"/>
      <w:bookmarkEnd w:id="235"/>
      <w:bookmarkEnd w:id="236"/>
      <w:bookmarkEnd w:id="237"/>
      <w:bookmarkEnd w:id="238"/>
      <w:bookmarkEnd w:id="239"/>
      <w:bookmarkEnd w:id="240"/>
      <w:bookmarkEnd w:id="24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42" w:name="_Toc10738275"/>
      <w:bookmarkStart w:id="243" w:name="_Toc20396109"/>
      <w:bookmarkStart w:id="244" w:name="_Toc29397691"/>
      <w:bookmarkStart w:id="245" w:name="_Toc29398813"/>
      <w:bookmarkStart w:id="246" w:name="_Toc36648823"/>
      <w:bookmarkStart w:id="247" w:name="_Toc36654611"/>
      <w:bookmarkStart w:id="248" w:name="_Toc44960882"/>
      <w:bookmarkStart w:id="249" w:name="_Toc50982523"/>
      <w:bookmarkStart w:id="250" w:name="_Toc50984694"/>
      <w:bookmarkStart w:id="251" w:name="_Toc57111962"/>
      <w:bookmarkStart w:id="252" w:name="_Toc146298960"/>
      <w:r w:rsidRPr="00943D4C">
        <w:t>4.1.1.21</w:t>
      </w:r>
      <w:r w:rsidRPr="00943D4C">
        <w:tab/>
        <w:t>Unblock Universal PIN</w:t>
      </w:r>
      <w:bookmarkEnd w:id="242"/>
      <w:bookmarkEnd w:id="243"/>
      <w:bookmarkEnd w:id="244"/>
      <w:bookmarkEnd w:id="245"/>
      <w:bookmarkEnd w:id="246"/>
      <w:bookmarkEnd w:id="247"/>
      <w:bookmarkEnd w:id="248"/>
      <w:bookmarkEnd w:id="249"/>
      <w:bookmarkEnd w:id="250"/>
      <w:bookmarkEnd w:id="251"/>
      <w:bookmarkEnd w:id="25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1552EDEA" w14:textId="77777777" w:rsidR="00BD7469" w:rsidRPr="00943D4C" w:rsidRDefault="00BD7469" w:rsidP="00BD7469">
      <w:pPr>
        <w:pStyle w:val="Heading2"/>
      </w:pPr>
      <w:bookmarkStart w:id="253" w:name="_Toc10738276"/>
      <w:bookmarkStart w:id="254" w:name="_Toc20396110"/>
      <w:bookmarkStart w:id="255" w:name="_Toc29397692"/>
      <w:bookmarkStart w:id="256" w:name="_Toc29398814"/>
      <w:bookmarkStart w:id="257" w:name="_Toc36648824"/>
      <w:bookmarkStart w:id="258" w:name="_Toc36654612"/>
      <w:bookmarkStart w:id="259" w:name="_Toc44960883"/>
      <w:bookmarkStart w:id="260" w:name="_Toc50982524"/>
      <w:bookmarkStart w:id="261" w:name="_Toc50984695"/>
      <w:bookmarkStart w:id="262" w:name="_Toc57111963"/>
      <w:bookmarkStart w:id="263" w:name="_Toc146298961"/>
      <w:r w:rsidRPr="00943D4C">
        <w:t>4.2</w:t>
      </w:r>
      <w:r w:rsidRPr="00943D4C">
        <w:tab/>
        <w:t>Definition of FDN UICC</w:t>
      </w:r>
      <w:bookmarkEnd w:id="253"/>
      <w:bookmarkEnd w:id="254"/>
      <w:bookmarkEnd w:id="255"/>
      <w:bookmarkEnd w:id="256"/>
      <w:bookmarkEnd w:id="257"/>
      <w:bookmarkEnd w:id="258"/>
      <w:bookmarkEnd w:id="259"/>
      <w:bookmarkEnd w:id="260"/>
      <w:bookmarkEnd w:id="261"/>
      <w:bookmarkEnd w:id="262"/>
      <w:bookmarkEnd w:id="26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64" w:name="_Toc10738277"/>
      <w:bookmarkStart w:id="265" w:name="_Toc20396111"/>
      <w:bookmarkStart w:id="266" w:name="_Toc29397693"/>
      <w:bookmarkStart w:id="267" w:name="_Toc29398815"/>
      <w:bookmarkStart w:id="268" w:name="_Toc36648825"/>
      <w:bookmarkStart w:id="269" w:name="_Toc36654613"/>
      <w:bookmarkStart w:id="270" w:name="_Toc44960884"/>
      <w:bookmarkStart w:id="271" w:name="_Toc50982525"/>
      <w:bookmarkStart w:id="272" w:name="_Toc50984696"/>
      <w:bookmarkStart w:id="273" w:name="_Toc57111964"/>
      <w:bookmarkStart w:id="274" w:name="_Toc146298962"/>
      <w:r w:rsidRPr="00943D4C">
        <w:t>4.2.1</w:t>
      </w:r>
      <w:r w:rsidRPr="00943D4C">
        <w:tab/>
        <w:t>Values of the EF's (FDN UICC)</w:t>
      </w:r>
      <w:bookmarkEnd w:id="264"/>
      <w:bookmarkEnd w:id="265"/>
      <w:bookmarkEnd w:id="266"/>
      <w:bookmarkEnd w:id="267"/>
      <w:bookmarkEnd w:id="268"/>
      <w:bookmarkEnd w:id="269"/>
      <w:bookmarkEnd w:id="270"/>
      <w:bookmarkEnd w:id="271"/>
      <w:bookmarkEnd w:id="272"/>
      <w:bookmarkEnd w:id="273"/>
      <w:bookmarkEnd w:id="27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75" w:name="_Toc10738278"/>
      <w:bookmarkStart w:id="276" w:name="_Toc20396112"/>
      <w:bookmarkStart w:id="277" w:name="_Toc29397694"/>
      <w:bookmarkStart w:id="278" w:name="_Toc29398816"/>
      <w:bookmarkStart w:id="279" w:name="_Toc36648826"/>
      <w:bookmarkStart w:id="280" w:name="_Toc36654614"/>
      <w:bookmarkStart w:id="281" w:name="_Toc44960885"/>
      <w:bookmarkStart w:id="282" w:name="_Toc50982526"/>
      <w:bookmarkStart w:id="283" w:name="_Toc50984697"/>
      <w:bookmarkStart w:id="284" w:name="_Toc57111965"/>
      <w:bookmarkStart w:id="285" w:name="_Toc10738279"/>
      <w:bookmarkStart w:id="286" w:name="_Toc20396113"/>
      <w:bookmarkStart w:id="287" w:name="_Toc29397695"/>
      <w:bookmarkStart w:id="288" w:name="_Toc29398817"/>
      <w:bookmarkStart w:id="289" w:name="_Toc36648827"/>
      <w:bookmarkStart w:id="290" w:name="_Toc36654615"/>
      <w:bookmarkStart w:id="291" w:name="_Toc44960886"/>
      <w:bookmarkStart w:id="292" w:name="_Toc50982527"/>
      <w:bookmarkStart w:id="293" w:name="_Toc50984698"/>
      <w:bookmarkStart w:id="29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75"/>
      <w:bookmarkEnd w:id="276"/>
      <w:bookmarkEnd w:id="277"/>
      <w:bookmarkEnd w:id="278"/>
      <w:bookmarkEnd w:id="279"/>
      <w:bookmarkEnd w:id="280"/>
      <w:bookmarkEnd w:id="281"/>
      <w:bookmarkEnd w:id="282"/>
      <w:bookmarkEnd w:id="283"/>
      <w:bookmarkEnd w:id="28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85"/>
    <w:bookmarkEnd w:id="286"/>
    <w:bookmarkEnd w:id="287"/>
    <w:bookmarkEnd w:id="288"/>
    <w:bookmarkEnd w:id="289"/>
    <w:bookmarkEnd w:id="290"/>
    <w:bookmarkEnd w:id="291"/>
    <w:bookmarkEnd w:id="292"/>
    <w:bookmarkEnd w:id="293"/>
    <w:bookmarkEnd w:id="29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95" w:name="_Toc10738280"/>
      <w:bookmarkStart w:id="296" w:name="_Toc20396114"/>
      <w:bookmarkStart w:id="297" w:name="_Toc29397696"/>
      <w:bookmarkStart w:id="298" w:name="_Toc29398818"/>
      <w:bookmarkStart w:id="299" w:name="_Toc36648828"/>
      <w:bookmarkStart w:id="300" w:name="_Toc36654616"/>
      <w:bookmarkStart w:id="301" w:name="_Toc44960887"/>
      <w:bookmarkStart w:id="302" w:name="_Toc50982528"/>
      <w:bookmarkStart w:id="303" w:name="_Toc50984699"/>
      <w:bookmarkStart w:id="304" w:name="_Toc57111967"/>
      <w:bookmarkStart w:id="305" w:name="_Toc146298963"/>
      <w:r w:rsidRPr="00943D4C">
        <w:t>4.2.1.3</w:t>
      </w:r>
      <w:r w:rsidRPr="00943D4C">
        <w:tab/>
        <w:t>EF</w:t>
      </w:r>
      <w:r w:rsidRPr="00943D4C">
        <w:rPr>
          <w:vertAlign w:val="subscript"/>
        </w:rPr>
        <w:t>FDN</w:t>
      </w:r>
      <w:r w:rsidRPr="00943D4C">
        <w:t xml:space="preserve"> (Fixed Dialling Numbers)</w:t>
      </w:r>
      <w:bookmarkEnd w:id="295"/>
      <w:bookmarkEnd w:id="296"/>
      <w:bookmarkEnd w:id="297"/>
      <w:bookmarkEnd w:id="298"/>
      <w:bookmarkEnd w:id="299"/>
      <w:bookmarkEnd w:id="300"/>
      <w:bookmarkEnd w:id="301"/>
      <w:bookmarkEnd w:id="302"/>
      <w:bookmarkEnd w:id="303"/>
      <w:bookmarkEnd w:id="304"/>
      <w:bookmarkEnd w:id="30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306" w:name="_Toc10738281"/>
      <w:bookmarkStart w:id="307" w:name="_Toc20396115"/>
      <w:bookmarkStart w:id="308" w:name="_Toc29397697"/>
      <w:bookmarkStart w:id="309" w:name="_Toc29398819"/>
      <w:bookmarkStart w:id="310" w:name="_Toc36648829"/>
      <w:bookmarkStart w:id="311" w:name="_Toc36654617"/>
      <w:bookmarkStart w:id="312" w:name="_Toc44960888"/>
      <w:bookmarkStart w:id="313" w:name="_Toc50982529"/>
      <w:bookmarkStart w:id="314" w:name="_Toc50984700"/>
      <w:bookmarkStart w:id="315" w:name="_Toc57111968"/>
      <w:bookmarkStart w:id="316" w:name="_Toc146298964"/>
      <w:r w:rsidRPr="00943D4C">
        <w:t>4.2.1.4</w:t>
      </w:r>
      <w:r w:rsidRPr="00943D4C">
        <w:tab/>
        <w:t>EF</w:t>
      </w:r>
      <w:r w:rsidRPr="00943D4C">
        <w:rPr>
          <w:vertAlign w:val="subscript"/>
        </w:rPr>
        <w:t>ECC</w:t>
      </w:r>
      <w:r w:rsidRPr="00943D4C">
        <w:t xml:space="preserve"> (Emergency Call Codes)</w:t>
      </w:r>
      <w:bookmarkEnd w:id="306"/>
      <w:bookmarkEnd w:id="307"/>
      <w:bookmarkEnd w:id="308"/>
      <w:bookmarkEnd w:id="309"/>
      <w:bookmarkEnd w:id="310"/>
      <w:bookmarkEnd w:id="311"/>
      <w:bookmarkEnd w:id="312"/>
      <w:bookmarkEnd w:id="313"/>
      <w:bookmarkEnd w:id="314"/>
      <w:bookmarkEnd w:id="315"/>
      <w:bookmarkEnd w:id="31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17" w:name="_Toc10738282"/>
      <w:bookmarkStart w:id="318" w:name="_Toc20396116"/>
      <w:bookmarkStart w:id="319" w:name="_Toc29397698"/>
      <w:bookmarkStart w:id="320" w:name="_Toc29398820"/>
      <w:bookmarkStart w:id="321" w:name="_Toc36648830"/>
      <w:bookmarkStart w:id="322" w:name="_Toc36654618"/>
      <w:bookmarkStart w:id="323" w:name="_Toc44960889"/>
      <w:bookmarkStart w:id="324" w:name="_Toc50982530"/>
      <w:bookmarkStart w:id="325" w:name="_Toc50984701"/>
      <w:bookmarkStart w:id="326" w:name="_Toc57111969"/>
      <w:bookmarkStart w:id="327" w:name="_Toc146298965"/>
      <w:r w:rsidRPr="00943D4C">
        <w:t>4.2.1.5</w:t>
      </w:r>
      <w:r w:rsidRPr="00943D4C">
        <w:tab/>
        <w:t>Other Values of the USIM</w:t>
      </w:r>
      <w:bookmarkEnd w:id="317"/>
      <w:bookmarkEnd w:id="318"/>
      <w:bookmarkEnd w:id="319"/>
      <w:bookmarkEnd w:id="320"/>
      <w:bookmarkEnd w:id="321"/>
      <w:bookmarkEnd w:id="322"/>
      <w:bookmarkEnd w:id="323"/>
      <w:bookmarkEnd w:id="324"/>
      <w:bookmarkEnd w:id="325"/>
      <w:bookmarkEnd w:id="326"/>
      <w:bookmarkEnd w:id="32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28" w:name="_Toc10738283"/>
      <w:bookmarkStart w:id="329" w:name="_Toc20396117"/>
      <w:bookmarkStart w:id="330" w:name="_Toc29397699"/>
      <w:bookmarkStart w:id="331" w:name="_Toc29398821"/>
      <w:bookmarkStart w:id="332" w:name="_Toc36648831"/>
      <w:bookmarkStart w:id="333" w:name="_Toc36654619"/>
      <w:bookmarkStart w:id="334" w:name="_Toc44960890"/>
      <w:bookmarkStart w:id="335" w:name="_Toc50982531"/>
      <w:bookmarkStart w:id="336" w:name="_Toc50984702"/>
      <w:bookmarkStart w:id="337" w:name="_Toc57111970"/>
      <w:bookmarkStart w:id="338" w:name="_Toc146298966"/>
      <w:r w:rsidRPr="00943D4C">
        <w:lastRenderedPageBreak/>
        <w:t>4.3</w:t>
      </w:r>
      <w:r w:rsidRPr="00943D4C">
        <w:tab/>
        <w:t>Void</w:t>
      </w:r>
      <w:bookmarkEnd w:id="328"/>
      <w:bookmarkEnd w:id="329"/>
      <w:bookmarkEnd w:id="330"/>
      <w:bookmarkEnd w:id="331"/>
      <w:bookmarkEnd w:id="332"/>
      <w:bookmarkEnd w:id="333"/>
      <w:bookmarkEnd w:id="334"/>
      <w:bookmarkEnd w:id="335"/>
      <w:bookmarkEnd w:id="336"/>
      <w:bookmarkEnd w:id="337"/>
      <w:bookmarkEnd w:id="338"/>
    </w:p>
    <w:p w14:paraId="536BACC6" w14:textId="77777777" w:rsidR="00BD7469" w:rsidRPr="00943D4C" w:rsidRDefault="00BD7469" w:rsidP="00BD7469">
      <w:pPr>
        <w:pStyle w:val="Heading2"/>
      </w:pPr>
      <w:bookmarkStart w:id="339" w:name="_Toc10738284"/>
      <w:bookmarkStart w:id="340" w:name="_Toc20396118"/>
      <w:bookmarkStart w:id="341" w:name="_Toc29397700"/>
      <w:bookmarkStart w:id="342" w:name="_Toc29398822"/>
      <w:bookmarkStart w:id="343" w:name="_Toc36648832"/>
      <w:bookmarkStart w:id="344" w:name="_Toc36654620"/>
      <w:bookmarkStart w:id="345" w:name="_Toc44960891"/>
      <w:bookmarkStart w:id="346" w:name="_Toc50982532"/>
      <w:bookmarkStart w:id="347" w:name="_Toc50984703"/>
      <w:bookmarkStart w:id="348" w:name="_Toc57111971"/>
      <w:bookmarkStart w:id="349" w:name="_Toc146298967"/>
      <w:r w:rsidRPr="00943D4C">
        <w:t>4.4</w:t>
      </w:r>
      <w:r w:rsidRPr="00943D4C">
        <w:tab/>
        <w:t>Definition of E-UTRAN/EPC UICC</w:t>
      </w:r>
      <w:bookmarkEnd w:id="339"/>
      <w:bookmarkEnd w:id="340"/>
      <w:bookmarkEnd w:id="341"/>
      <w:bookmarkEnd w:id="342"/>
      <w:bookmarkEnd w:id="343"/>
      <w:bookmarkEnd w:id="344"/>
      <w:bookmarkEnd w:id="345"/>
      <w:bookmarkEnd w:id="346"/>
      <w:bookmarkEnd w:id="347"/>
      <w:bookmarkEnd w:id="348"/>
      <w:bookmarkEnd w:id="34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50" w:name="_Toc10738285"/>
      <w:bookmarkStart w:id="351" w:name="_Toc20396119"/>
      <w:bookmarkStart w:id="352" w:name="_Toc29397701"/>
      <w:bookmarkStart w:id="353" w:name="_Toc29398823"/>
      <w:bookmarkStart w:id="354" w:name="_Toc36648833"/>
      <w:bookmarkStart w:id="355" w:name="_Toc36654621"/>
      <w:bookmarkStart w:id="356" w:name="_Toc44960892"/>
      <w:bookmarkStart w:id="357" w:name="_Toc50982533"/>
      <w:bookmarkStart w:id="358" w:name="_Toc50984704"/>
      <w:bookmarkStart w:id="359" w:name="_Toc57111972"/>
      <w:bookmarkStart w:id="360" w:name="_Toc146298968"/>
      <w:r w:rsidRPr="00943D4C">
        <w:t>4.4.1</w:t>
      </w:r>
      <w:r w:rsidRPr="00943D4C">
        <w:tab/>
        <w:t>EF</w:t>
      </w:r>
      <w:r w:rsidRPr="00943D4C">
        <w:rPr>
          <w:vertAlign w:val="subscript"/>
        </w:rPr>
        <w:t>UST</w:t>
      </w:r>
      <w:r w:rsidRPr="00943D4C">
        <w:t xml:space="preserve"> (USIM Service Table)</w:t>
      </w:r>
      <w:bookmarkEnd w:id="350"/>
      <w:bookmarkEnd w:id="351"/>
      <w:bookmarkEnd w:id="352"/>
      <w:bookmarkEnd w:id="353"/>
      <w:bookmarkEnd w:id="354"/>
      <w:bookmarkEnd w:id="355"/>
      <w:bookmarkEnd w:id="356"/>
      <w:bookmarkEnd w:id="357"/>
      <w:bookmarkEnd w:id="358"/>
      <w:bookmarkEnd w:id="359"/>
      <w:bookmarkEnd w:id="360"/>
    </w:p>
    <w:p w14:paraId="1946135B" w14:textId="77777777" w:rsidR="00266719" w:rsidRDefault="00266719" w:rsidP="00266719">
      <w:pPr>
        <w:ind w:left="284"/>
      </w:pPr>
      <w:bookmarkStart w:id="361" w:name="_Toc10738286"/>
      <w:bookmarkStart w:id="362" w:name="_Toc20396120"/>
      <w:bookmarkStart w:id="363" w:name="_Toc29397702"/>
      <w:bookmarkStart w:id="364" w:name="_Toc29398824"/>
      <w:bookmarkStart w:id="365" w:name="_Toc36648834"/>
      <w:bookmarkStart w:id="366" w:name="_Toc36654622"/>
      <w:bookmarkStart w:id="367" w:name="_Toc44960893"/>
      <w:bookmarkStart w:id="368" w:name="_Toc50982534"/>
      <w:bookmarkStart w:id="369" w:name="_Toc50984705"/>
      <w:bookmarkStart w:id="37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7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61"/>
      <w:bookmarkEnd w:id="362"/>
      <w:bookmarkEnd w:id="363"/>
      <w:bookmarkEnd w:id="364"/>
      <w:bookmarkEnd w:id="365"/>
      <w:bookmarkEnd w:id="366"/>
      <w:bookmarkEnd w:id="367"/>
      <w:bookmarkEnd w:id="368"/>
      <w:bookmarkEnd w:id="369"/>
      <w:bookmarkEnd w:id="370"/>
      <w:bookmarkEnd w:id="37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72" w:name="_Toc10738287"/>
      <w:bookmarkStart w:id="373" w:name="_Toc20396121"/>
      <w:bookmarkStart w:id="374" w:name="_Toc29397703"/>
      <w:bookmarkStart w:id="375" w:name="_Toc29398825"/>
      <w:bookmarkStart w:id="376" w:name="_Toc36648835"/>
      <w:bookmarkStart w:id="377" w:name="_Toc36654623"/>
      <w:bookmarkStart w:id="378" w:name="_Toc44960894"/>
      <w:bookmarkStart w:id="379" w:name="_Toc50982535"/>
      <w:bookmarkStart w:id="380" w:name="_Toc50984706"/>
      <w:bookmarkStart w:id="381" w:name="_Toc57111974"/>
      <w:bookmarkStart w:id="382" w:name="_Toc146298970"/>
      <w:r w:rsidRPr="00943D4C">
        <w:t>4.4.3</w:t>
      </w:r>
      <w:r>
        <w:tab/>
      </w:r>
      <w:r w:rsidRPr="00943D4C">
        <w:t>EF</w:t>
      </w:r>
      <w:r w:rsidRPr="00943D4C">
        <w:rPr>
          <w:vertAlign w:val="subscript"/>
        </w:rPr>
        <w:t>PLMNwACT</w:t>
      </w:r>
      <w:r w:rsidRPr="00943D4C">
        <w:t xml:space="preserve"> (User Controlled PLMN Selector with Access Technology)</w:t>
      </w:r>
      <w:bookmarkEnd w:id="372"/>
      <w:bookmarkEnd w:id="373"/>
      <w:bookmarkEnd w:id="374"/>
      <w:bookmarkEnd w:id="375"/>
      <w:bookmarkEnd w:id="376"/>
      <w:bookmarkEnd w:id="377"/>
      <w:bookmarkEnd w:id="378"/>
      <w:bookmarkEnd w:id="379"/>
      <w:bookmarkEnd w:id="380"/>
      <w:bookmarkEnd w:id="381"/>
      <w:bookmarkEnd w:id="38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83" w:name="_Toc10738288"/>
      <w:bookmarkStart w:id="384" w:name="_Toc20396122"/>
      <w:bookmarkStart w:id="385" w:name="_Toc29397704"/>
      <w:bookmarkStart w:id="386" w:name="_Toc29398826"/>
      <w:bookmarkStart w:id="387" w:name="_Toc36648836"/>
      <w:bookmarkStart w:id="388" w:name="_Toc36654624"/>
      <w:bookmarkStart w:id="389" w:name="_Toc44960895"/>
      <w:bookmarkStart w:id="390" w:name="_Toc50982536"/>
      <w:bookmarkStart w:id="391" w:name="_Toc50984707"/>
      <w:bookmarkStart w:id="392" w:name="_Toc57111975"/>
      <w:bookmarkStart w:id="39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83"/>
      <w:bookmarkEnd w:id="384"/>
      <w:bookmarkEnd w:id="385"/>
      <w:bookmarkEnd w:id="386"/>
      <w:bookmarkEnd w:id="387"/>
      <w:bookmarkEnd w:id="388"/>
      <w:bookmarkEnd w:id="389"/>
      <w:bookmarkEnd w:id="390"/>
      <w:bookmarkEnd w:id="391"/>
      <w:bookmarkEnd w:id="392"/>
      <w:bookmarkEnd w:id="39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94" w:name="_Toc10738289"/>
      <w:bookmarkStart w:id="395" w:name="_Toc20396123"/>
      <w:bookmarkStart w:id="396" w:name="_Toc29397705"/>
      <w:bookmarkStart w:id="397" w:name="_Toc29398827"/>
      <w:bookmarkStart w:id="398" w:name="_Toc36648837"/>
      <w:bookmarkStart w:id="399" w:name="_Toc36654625"/>
      <w:bookmarkStart w:id="400" w:name="_Toc44960896"/>
      <w:bookmarkStart w:id="401" w:name="_Toc50982537"/>
      <w:bookmarkStart w:id="402" w:name="_Toc50984708"/>
      <w:bookmarkStart w:id="403" w:name="_Toc57111976"/>
      <w:bookmarkStart w:id="404" w:name="_Toc146298972"/>
      <w:r w:rsidRPr="00943D4C">
        <w:t>4.4.5</w:t>
      </w:r>
      <w:r>
        <w:tab/>
      </w:r>
      <w:r w:rsidRPr="00943D4C">
        <w:t>EF</w:t>
      </w:r>
      <w:r w:rsidRPr="00943D4C">
        <w:rPr>
          <w:vertAlign w:val="subscript"/>
        </w:rPr>
        <w:t>ACSGL</w:t>
      </w:r>
      <w:r w:rsidRPr="00943D4C">
        <w:t xml:space="preserve"> (Allowed CSG Lists)</w:t>
      </w:r>
      <w:bookmarkEnd w:id="394"/>
      <w:bookmarkEnd w:id="395"/>
      <w:bookmarkEnd w:id="396"/>
      <w:bookmarkEnd w:id="397"/>
      <w:bookmarkEnd w:id="398"/>
      <w:bookmarkEnd w:id="399"/>
      <w:bookmarkEnd w:id="400"/>
      <w:bookmarkEnd w:id="401"/>
      <w:bookmarkEnd w:id="402"/>
      <w:bookmarkEnd w:id="403"/>
      <w:bookmarkEnd w:id="40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405" w:name="_Toc10738290"/>
      <w:bookmarkStart w:id="406" w:name="_Toc20396124"/>
      <w:bookmarkStart w:id="407" w:name="_Toc29397706"/>
      <w:bookmarkStart w:id="408" w:name="_Toc29398828"/>
      <w:bookmarkStart w:id="409" w:name="_Toc36648838"/>
      <w:bookmarkStart w:id="410" w:name="_Toc36654626"/>
      <w:bookmarkStart w:id="411" w:name="_Toc44960897"/>
      <w:bookmarkStart w:id="412" w:name="_Toc50982538"/>
      <w:bookmarkStart w:id="413" w:name="_Toc50984709"/>
      <w:bookmarkStart w:id="414" w:name="_Toc57111977"/>
      <w:bookmarkStart w:id="415" w:name="_Toc146298973"/>
      <w:r w:rsidRPr="00943D4C">
        <w:t>4.4.6</w:t>
      </w:r>
      <w:r w:rsidRPr="00943D4C">
        <w:tab/>
        <w:t>EF</w:t>
      </w:r>
      <w:r w:rsidRPr="00943D4C">
        <w:rPr>
          <w:vertAlign w:val="subscript"/>
        </w:rPr>
        <w:t>CSGT</w:t>
      </w:r>
      <w:r w:rsidRPr="00943D4C">
        <w:t xml:space="preserve"> (CSG Type)</w:t>
      </w:r>
      <w:bookmarkEnd w:id="405"/>
      <w:bookmarkEnd w:id="406"/>
      <w:bookmarkEnd w:id="407"/>
      <w:bookmarkEnd w:id="408"/>
      <w:bookmarkEnd w:id="409"/>
      <w:bookmarkEnd w:id="410"/>
      <w:bookmarkEnd w:id="411"/>
      <w:bookmarkEnd w:id="412"/>
      <w:bookmarkEnd w:id="413"/>
      <w:bookmarkEnd w:id="414"/>
      <w:bookmarkEnd w:id="41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16" w:name="_Toc10738291"/>
      <w:bookmarkStart w:id="417" w:name="_Toc20396125"/>
      <w:bookmarkStart w:id="418" w:name="_Toc29397707"/>
      <w:bookmarkStart w:id="419" w:name="_Toc29398829"/>
      <w:bookmarkStart w:id="420" w:name="_Toc36648839"/>
      <w:bookmarkStart w:id="421" w:name="_Toc36654627"/>
      <w:bookmarkStart w:id="422" w:name="_Toc44960898"/>
      <w:bookmarkStart w:id="423" w:name="_Toc50982539"/>
      <w:bookmarkStart w:id="424" w:name="_Toc50984710"/>
      <w:bookmarkStart w:id="425" w:name="_Toc57111978"/>
      <w:bookmarkStart w:id="42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16"/>
      <w:bookmarkEnd w:id="417"/>
      <w:bookmarkEnd w:id="418"/>
      <w:bookmarkEnd w:id="419"/>
      <w:bookmarkEnd w:id="420"/>
      <w:bookmarkEnd w:id="421"/>
      <w:bookmarkEnd w:id="422"/>
      <w:bookmarkEnd w:id="423"/>
      <w:bookmarkEnd w:id="424"/>
      <w:bookmarkEnd w:id="425"/>
      <w:bookmarkEnd w:id="42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27" w:name="_Toc146298975"/>
      <w:bookmarkStart w:id="428" w:name="_Toc10738293"/>
      <w:bookmarkStart w:id="429" w:name="_Toc20396127"/>
      <w:bookmarkStart w:id="430" w:name="_Toc29397709"/>
      <w:bookmarkStart w:id="431" w:name="_Toc29398831"/>
      <w:bookmarkStart w:id="432" w:name="_Toc36648841"/>
      <w:bookmarkStart w:id="433" w:name="_Toc36654629"/>
      <w:bookmarkStart w:id="434" w:name="_Toc44960900"/>
      <w:bookmarkStart w:id="435" w:name="_Toc50982541"/>
      <w:bookmarkStart w:id="436" w:name="_Toc50984712"/>
      <w:r>
        <w:t>4.4.8</w:t>
      </w:r>
      <w:r>
        <w:tab/>
        <w:t>EF</w:t>
      </w:r>
      <w:r>
        <w:rPr>
          <w:vertAlign w:val="subscript"/>
        </w:rPr>
        <w:t>EPSNSC</w:t>
      </w:r>
      <w:r>
        <w:t xml:space="preserve"> (EPS NAS Security Context)</w:t>
      </w:r>
      <w:bookmarkEnd w:id="42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37" w:name="_Toc57111979"/>
      <w:bookmarkStart w:id="438" w:name="_Toc146298976"/>
      <w:r w:rsidRPr="00943D4C">
        <w:t>4.5</w:t>
      </w:r>
      <w:r w:rsidRPr="00943D4C">
        <w:tab/>
        <w:t>Definition of E-UTRAN/EPC ISIM-UICC</w:t>
      </w:r>
      <w:bookmarkEnd w:id="428"/>
      <w:bookmarkEnd w:id="429"/>
      <w:bookmarkEnd w:id="430"/>
      <w:bookmarkEnd w:id="431"/>
      <w:bookmarkEnd w:id="432"/>
      <w:bookmarkEnd w:id="433"/>
      <w:bookmarkEnd w:id="434"/>
      <w:bookmarkEnd w:id="435"/>
      <w:bookmarkEnd w:id="436"/>
      <w:bookmarkEnd w:id="437"/>
      <w:bookmarkEnd w:id="438"/>
    </w:p>
    <w:p w14:paraId="2E7FFA08" w14:textId="77777777" w:rsidR="00BD7469" w:rsidRPr="00943D4C" w:rsidRDefault="00BD7469" w:rsidP="0046266F">
      <w:pPr>
        <w:pStyle w:val="Heading3"/>
      </w:pPr>
      <w:bookmarkStart w:id="439" w:name="_Toc10738294"/>
      <w:bookmarkStart w:id="440" w:name="_Toc20396128"/>
      <w:bookmarkStart w:id="441" w:name="_Toc29397710"/>
      <w:bookmarkStart w:id="442" w:name="_Toc29398832"/>
      <w:bookmarkStart w:id="443" w:name="_Toc36648842"/>
      <w:bookmarkStart w:id="444" w:name="_Toc36654630"/>
      <w:bookmarkStart w:id="445" w:name="_Toc44960901"/>
      <w:bookmarkStart w:id="446" w:name="_Toc50982542"/>
      <w:bookmarkStart w:id="447" w:name="_Toc50984713"/>
      <w:bookmarkStart w:id="448" w:name="_Toc57111980"/>
      <w:bookmarkStart w:id="449" w:name="_Toc146298977"/>
      <w:r w:rsidRPr="00943D4C">
        <w:t>4.5.1</w:t>
      </w:r>
      <w:r w:rsidRPr="00943D4C">
        <w:tab/>
        <w:t>Applications on the E-UTRAN/EPC ISIM-UICC</w:t>
      </w:r>
      <w:bookmarkEnd w:id="439"/>
      <w:bookmarkEnd w:id="440"/>
      <w:bookmarkEnd w:id="441"/>
      <w:bookmarkEnd w:id="442"/>
      <w:bookmarkEnd w:id="443"/>
      <w:bookmarkEnd w:id="444"/>
      <w:bookmarkEnd w:id="445"/>
      <w:bookmarkEnd w:id="446"/>
      <w:bookmarkEnd w:id="447"/>
      <w:bookmarkEnd w:id="448"/>
      <w:bookmarkEnd w:id="44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50" w:name="_Toc10738295"/>
      <w:bookmarkStart w:id="451" w:name="_Toc20396129"/>
      <w:bookmarkStart w:id="452" w:name="_Toc29397711"/>
      <w:bookmarkStart w:id="453" w:name="_Toc29398833"/>
      <w:bookmarkStart w:id="454" w:name="_Toc36648843"/>
      <w:bookmarkStart w:id="455" w:name="_Toc36654631"/>
      <w:bookmarkStart w:id="456" w:name="_Toc44960902"/>
      <w:bookmarkStart w:id="457" w:name="_Toc50982543"/>
      <w:bookmarkStart w:id="458" w:name="_Toc50984714"/>
      <w:bookmarkStart w:id="459" w:name="_Toc57111981"/>
      <w:bookmarkStart w:id="460" w:name="_Toc146298978"/>
      <w:r w:rsidRPr="00943D4C">
        <w:t>4.5.2</w:t>
      </w:r>
      <w:r w:rsidRPr="00943D4C">
        <w:tab/>
        <w:t>Default USIM values on E-UTRAN/EPC ISIM-UICC</w:t>
      </w:r>
      <w:bookmarkEnd w:id="450"/>
      <w:bookmarkEnd w:id="451"/>
      <w:bookmarkEnd w:id="452"/>
      <w:bookmarkEnd w:id="453"/>
      <w:bookmarkEnd w:id="454"/>
      <w:bookmarkEnd w:id="455"/>
      <w:bookmarkEnd w:id="456"/>
      <w:bookmarkEnd w:id="457"/>
      <w:bookmarkEnd w:id="458"/>
      <w:bookmarkEnd w:id="459"/>
      <w:bookmarkEnd w:id="46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61" w:name="_Toc10738296"/>
      <w:bookmarkStart w:id="462" w:name="_Toc20396130"/>
      <w:bookmarkStart w:id="463" w:name="_Toc29397712"/>
      <w:bookmarkStart w:id="464" w:name="_Toc29398834"/>
      <w:bookmarkStart w:id="465" w:name="_Toc36648844"/>
      <w:bookmarkStart w:id="466" w:name="_Toc36654632"/>
      <w:bookmarkStart w:id="467" w:name="_Toc44960903"/>
      <w:bookmarkStart w:id="468" w:name="_Toc50982544"/>
      <w:bookmarkStart w:id="469" w:name="_Toc50984715"/>
      <w:bookmarkStart w:id="470" w:name="_Toc57111982"/>
      <w:bookmarkStart w:id="471" w:name="_Toc146298979"/>
      <w:r w:rsidRPr="00943D4C">
        <w:t>4.5.3</w:t>
      </w:r>
      <w:r w:rsidRPr="00943D4C">
        <w:tab/>
        <w:t>Default ISIM values on E-UTRAN/EPC ISIM-UICC</w:t>
      </w:r>
      <w:bookmarkEnd w:id="461"/>
      <w:bookmarkEnd w:id="462"/>
      <w:bookmarkEnd w:id="463"/>
      <w:bookmarkEnd w:id="464"/>
      <w:bookmarkEnd w:id="465"/>
      <w:bookmarkEnd w:id="466"/>
      <w:bookmarkEnd w:id="467"/>
      <w:bookmarkEnd w:id="468"/>
      <w:bookmarkEnd w:id="469"/>
      <w:bookmarkEnd w:id="470"/>
      <w:bookmarkEnd w:id="47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72" w:name="_Toc10738297"/>
      <w:bookmarkStart w:id="473" w:name="_Toc20396131"/>
      <w:bookmarkStart w:id="474" w:name="_Toc29397713"/>
      <w:bookmarkStart w:id="475" w:name="_Toc29398835"/>
      <w:bookmarkStart w:id="476" w:name="_Toc36648845"/>
      <w:bookmarkStart w:id="477" w:name="_Toc36654633"/>
      <w:bookmarkStart w:id="478" w:name="_Toc44960904"/>
      <w:bookmarkStart w:id="479" w:name="_Toc50982545"/>
      <w:bookmarkStart w:id="480" w:name="_Toc50984716"/>
      <w:bookmarkStart w:id="481" w:name="_Toc57111983"/>
      <w:bookmarkStart w:id="48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72"/>
      <w:bookmarkEnd w:id="473"/>
      <w:bookmarkEnd w:id="474"/>
      <w:bookmarkEnd w:id="475"/>
      <w:bookmarkEnd w:id="476"/>
      <w:bookmarkEnd w:id="477"/>
      <w:bookmarkEnd w:id="478"/>
      <w:bookmarkEnd w:id="479"/>
      <w:bookmarkEnd w:id="480"/>
      <w:bookmarkEnd w:id="481"/>
      <w:bookmarkEnd w:id="48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83" w:name="_Toc10738298"/>
      <w:bookmarkStart w:id="484" w:name="_Toc20396132"/>
      <w:bookmarkStart w:id="485" w:name="_Toc29397714"/>
      <w:bookmarkStart w:id="486" w:name="_Toc29398836"/>
      <w:bookmarkStart w:id="487" w:name="_Toc36648846"/>
      <w:bookmarkStart w:id="488" w:name="_Toc36654634"/>
      <w:bookmarkStart w:id="489" w:name="_Toc44960905"/>
      <w:bookmarkStart w:id="490" w:name="_Toc50982546"/>
      <w:bookmarkStart w:id="491" w:name="_Toc50984717"/>
      <w:bookmarkStart w:id="492" w:name="_Toc57111984"/>
      <w:bookmarkStart w:id="493" w:name="_Toc10738299"/>
      <w:bookmarkStart w:id="494" w:name="_Toc20396133"/>
      <w:bookmarkStart w:id="495" w:name="_Toc29397715"/>
      <w:bookmarkStart w:id="496" w:name="_Toc29398837"/>
      <w:bookmarkStart w:id="497" w:name="_Toc36648847"/>
      <w:bookmarkStart w:id="498" w:name="_Toc36654635"/>
      <w:bookmarkStart w:id="499" w:name="_Toc44960906"/>
      <w:bookmarkStart w:id="500" w:name="_Toc50982547"/>
      <w:bookmarkStart w:id="501" w:name="_Toc50984718"/>
      <w:bookmarkStart w:id="502" w:name="_Toc57111985"/>
      <w:r w:rsidRPr="00A12895">
        <w:rPr>
          <w:rFonts w:ascii="Arial" w:hAnsi="Arial"/>
          <w:sz w:val="24"/>
        </w:rPr>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83"/>
      <w:bookmarkEnd w:id="484"/>
      <w:bookmarkEnd w:id="485"/>
      <w:bookmarkEnd w:id="486"/>
      <w:bookmarkEnd w:id="487"/>
      <w:bookmarkEnd w:id="488"/>
      <w:bookmarkEnd w:id="489"/>
      <w:bookmarkEnd w:id="490"/>
      <w:bookmarkEnd w:id="491"/>
      <w:bookmarkEnd w:id="49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50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93"/>
      <w:bookmarkEnd w:id="494"/>
      <w:bookmarkEnd w:id="495"/>
      <w:bookmarkEnd w:id="496"/>
      <w:bookmarkEnd w:id="497"/>
      <w:bookmarkEnd w:id="498"/>
      <w:bookmarkEnd w:id="499"/>
      <w:bookmarkEnd w:id="500"/>
      <w:bookmarkEnd w:id="501"/>
      <w:bookmarkEnd w:id="502"/>
      <w:bookmarkEnd w:id="50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504" w:name="_Toc10738300"/>
      <w:bookmarkStart w:id="505" w:name="_Toc20396134"/>
      <w:bookmarkStart w:id="506" w:name="_Toc29397716"/>
      <w:bookmarkStart w:id="507" w:name="_Toc29398838"/>
      <w:bookmarkStart w:id="508" w:name="_Toc36648848"/>
      <w:bookmarkStart w:id="509" w:name="_Toc36654636"/>
      <w:bookmarkStart w:id="510" w:name="_Toc44960907"/>
      <w:bookmarkStart w:id="511" w:name="_Toc50982548"/>
      <w:bookmarkStart w:id="512" w:name="_Toc50984719"/>
      <w:bookmarkStart w:id="513" w:name="_Toc57111986"/>
      <w:bookmarkStart w:id="514" w:name="_Toc146298982"/>
      <w:r w:rsidRPr="00943D4C">
        <w:t>4.5.3.4</w:t>
      </w:r>
      <w:r>
        <w:tab/>
      </w:r>
      <w:r w:rsidRPr="00943D4C">
        <w:t>EF</w:t>
      </w:r>
      <w:r w:rsidRPr="00943D4C">
        <w:rPr>
          <w:vertAlign w:val="subscript"/>
        </w:rPr>
        <w:t>DOMAIN</w:t>
      </w:r>
      <w:r w:rsidRPr="00943D4C">
        <w:t xml:space="preserve"> (Home Network Domain Name)</w:t>
      </w:r>
      <w:bookmarkEnd w:id="504"/>
      <w:bookmarkEnd w:id="505"/>
      <w:bookmarkEnd w:id="506"/>
      <w:bookmarkEnd w:id="507"/>
      <w:bookmarkEnd w:id="508"/>
      <w:bookmarkEnd w:id="509"/>
      <w:bookmarkEnd w:id="510"/>
      <w:bookmarkEnd w:id="511"/>
      <w:bookmarkEnd w:id="512"/>
      <w:bookmarkEnd w:id="513"/>
      <w:bookmarkEnd w:id="51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15" w:name="_Toc10738301"/>
      <w:bookmarkStart w:id="516" w:name="_Toc20396135"/>
      <w:bookmarkStart w:id="517" w:name="_Toc29397717"/>
      <w:bookmarkStart w:id="518" w:name="_Toc29398839"/>
      <w:bookmarkStart w:id="519" w:name="_Toc36648849"/>
      <w:bookmarkStart w:id="520" w:name="_Toc36654637"/>
      <w:bookmarkStart w:id="521" w:name="_Toc44960908"/>
      <w:bookmarkStart w:id="522" w:name="_Toc50982549"/>
      <w:bookmarkStart w:id="523" w:name="_Toc50984720"/>
      <w:bookmarkStart w:id="524" w:name="_Toc57111987"/>
      <w:bookmarkStart w:id="52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15"/>
      <w:bookmarkEnd w:id="516"/>
      <w:bookmarkEnd w:id="517"/>
      <w:bookmarkEnd w:id="518"/>
      <w:bookmarkEnd w:id="519"/>
      <w:bookmarkEnd w:id="520"/>
      <w:bookmarkEnd w:id="521"/>
      <w:bookmarkEnd w:id="522"/>
      <w:bookmarkEnd w:id="523"/>
      <w:bookmarkEnd w:id="524"/>
      <w:bookmarkEnd w:id="52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26" w:name="_Toc10738302"/>
      <w:bookmarkStart w:id="527" w:name="_Toc20396136"/>
      <w:bookmarkStart w:id="528" w:name="_Toc29397718"/>
      <w:bookmarkStart w:id="529" w:name="_Toc29398840"/>
      <w:bookmarkStart w:id="530" w:name="_Toc36648850"/>
      <w:bookmarkStart w:id="531" w:name="_Toc36654638"/>
      <w:bookmarkStart w:id="532" w:name="_Toc44960909"/>
      <w:bookmarkStart w:id="533" w:name="_Toc50982550"/>
      <w:bookmarkStart w:id="534" w:name="_Toc50984721"/>
      <w:bookmarkStart w:id="535" w:name="_Toc57111988"/>
      <w:bookmarkStart w:id="536" w:name="_Toc146298984"/>
      <w:r w:rsidRPr="00943D4C">
        <w:t>4.5.3.6</w:t>
      </w:r>
      <w:r>
        <w:tab/>
      </w:r>
      <w:r w:rsidRPr="00943D4C">
        <w:t>EF</w:t>
      </w:r>
      <w:r w:rsidRPr="00943D4C">
        <w:rPr>
          <w:vertAlign w:val="subscript"/>
        </w:rPr>
        <w:t>P-CSCF</w:t>
      </w:r>
      <w:r w:rsidRPr="00943D4C">
        <w:t xml:space="preserve"> (P-CSCF ADDRESS)</w:t>
      </w:r>
      <w:bookmarkEnd w:id="526"/>
      <w:bookmarkEnd w:id="527"/>
      <w:bookmarkEnd w:id="528"/>
      <w:bookmarkEnd w:id="529"/>
      <w:bookmarkEnd w:id="530"/>
      <w:bookmarkEnd w:id="531"/>
      <w:bookmarkEnd w:id="532"/>
      <w:bookmarkEnd w:id="533"/>
      <w:bookmarkEnd w:id="534"/>
      <w:bookmarkEnd w:id="535"/>
      <w:bookmarkEnd w:id="53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37" w:name="_Toc10738303"/>
      <w:bookmarkStart w:id="538" w:name="_Toc20396137"/>
      <w:bookmarkStart w:id="539" w:name="_Toc29397719"/>
      <w:bookmarkStart w:id="540" w:name="_Toc29398841"/>
      <w:bookmarkStart w:id="541" w:name="_Toc36648851"/>
      <w:bookmarkStart w:id="542" w:name="_Toc36654639"/>
      <w:bookmarkStart w:id="543" w:name="_Toc44960910"/>
      <w:bookmarkStart w:id="544" w:name="_Toc50982551"/>
      <w:bookmarkStart w:id="545" w:name="_Toc50984722"/>
      <w:bookmarkStart w:id="546" w:name="_Toc57111989"/>
      <w:bookmarkStart w:id="547" w:name="_Toc146298985"/>
      <w:r w:rsidRPr="00943D4C">
        <w:t>4.5.3.7</w:t>
      </w:r>
      <w:r>
        <w:tab/>
      </w:r>
      <w:r w:rsidRPr="00943D4C">
        <w:t>EF</w:t>
      </w:r>
      <w:r w:rsidRPr="00943D4C">
        <w:rPr>
          <w:vertAlign w:val="subscript"/>
        </w:rPr>
        <w:t>SMS</w:t>
      </w:r>
      <w:r w:rsidRPr="00943D4C">
        <w:t xml:space="preserve"> (Short Message Service)</w:t>
      </w:r>
      <w:bookmarkEnd w:id="537"/>
      <w:bookmarkEnd w:id="538"/>
      <w:bookmarkEnd w:id="539"/>
      <w:bookmarkEnd w:id="540"/>
      <w:bookmarkEnd w:id="541"/>
      <w:bookmarkEnd w:id="542"/>
      <w:bookmarkEnd w:id="543"/>
      <w:bookmarkEnd w:id="544"/>
      <w:bookmarkEnd w:id="545"/>
      <w:bookmarkEnd w:id="546"/>
      <w:bookmarkEnd w:id="54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48" w:name="_Toc10738304"/>
      <w:bookmarkStart w:id="549" w:name="_Toc20396138"/>
      <w:bookmarkStart w:id="550" w:name="_Toc29397720"/>
      <w:bookmarkStart w:id="551" w:name="_Toc29398842"/>
      <w:bookmarkStart w:id="552" w:name="_Toc36648852"/>
      <w:bookmarkStart w:id="553" w:name="_Toc36654640"/>
      <w:bookmarkStart w:id="554" w:name="_Toc44960911"/>
      <w:bookmarkStart w:id="555" w:name="_Toc50982552"/>
      <w:bookmarkStart w:id="556" w:name="_Toc50984723"/>
      <w:bookmarkStart w:id="557" w:name="_Toc57111990"/>
      <w:bookmarkStart w:id="558" w:name="_Toc146298986"/>
      <w:r w:rsidRPr="00943D4C">
        <w:t>4.5.3.8</w:t>
      </w:r>
      <w:r w:rsidRPr="00943D4C">
        <w:tab/>
        <w:t>EF</w:t>
      </w:r>
      <w:r w:rsidRPr="00943D4C">
        <w:rPr>
          <w:vertAlign w:val="subscript"/>
        </w:rPr>
        <w:t>SMSR</w:t>
      </w:r>
      <w:r w:rsidRPr="00943D4C">
        <w:t xml:space="preserve"> (Short message status reports)</w:t>
      </w:r>
      <w:bookmarkEnd w:id="548"/>
      <w:bookmarkEnd w:id="549"/>
      <w:bookmarkEnd w:id="550"/>
      <w:bookmarkEnd w:id="551"/>
      <w:bookmarkEnd w:id="552"/>
      <w:bookmarkEnd w:id="553"/>
      <w:bookmarkEnd w:id="554"/>
      <w:bookmarkEnd w:id="555"/>
      <w:bookmarkEnd w:id="556"/>
      <w:bookmarkEnd w:id="557"/>
      <w:bookmarkEnd w:id="55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59" w:name="_Toc10738305"/>
      <w:bookmarkStart w:id="560" w:name="_Toc20396139"/>
      <w:bookmarkStart w:id="561" w:name="_Toc29397721"/>
      <w:bookmarkStart w:id="562" w:name="_Toc29398843"/>
      <w:bookmarkStart w:id="563" w:name="_Toc36648853"/>
      <w:bookmarkStart w:id="564" w:name="_Toc36654641"/>
      <w:bookmarkStart w:id="565" w:name="_Toc44960912"/>
      <w:bookmarkStart w:id="566" w:name="_Toc50982553"/>
      <w:bookmarkStart w:id="567" w:name="_Toc50984724"/>
      <w:bookmarkStart w:id="568" w:name="_Toc57111991"/>
      <w:bookmarkStart w:id="569" w:name="_Toc146298987"/>
      <w:r w:rsidRPr="00943D4C">
        <w:t>4.5.3.9</w:t>
      </w:r>
      <w:r>
        <w:tab/>
      </w:r>
      <w:r w:rsidRPr="00943D4C">
        <w:t>EF</w:t>
      </w:r>
      <w:r w:rsidRPr="00943D4C">
        <w:rPr>
          <w:vertAlign w:val="subscript"/>
        </w:rPr>
        <w:t>SMSP</w:t>
      </w:r>
      <w:r w:rsidRPr="00943D4C">
        <w:t xml:space="preserve"> (Short message service parameters)</w:t>
      </w:r>
      <w:bookmarkEnd w:id="559"/>
      <w:bookmarkEnd w:id="560"/>
      <w:bookmarkEnd w:id="561"/>
      <w:bookmarkEnd w:id="562"/>
      <w:bookmarkEnd w:id="563"/>
      <w:bookmarkEnd w:id="564"/>
      <w:bookmarkEnd w:id="565"/>
      <w:bookmarkEnd w:id="566"/>
      <w:bookmarkEnd w:id="567"/>
      <w:bookmarkEnd w:id="568"/>
      <w:bookmarkEnd w:id="56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70" w:name="_Toc10738306"/>
      <w:bookmarkStart w:id="571" w:name="_Toc20396140"/>
      <w:bookmarkStart w:id="572" w:name="_Toc29397722"/>
      <w:bookmarkStart w:id="573" w:name="_Toc29398844"/>
      <w:bookmarkStart w:id="574" w:name="_Toc36648854"/>
      <w:bookmarkStart w:id="575" w:name="_Toc36654642"/>
      <w:bookmarkStart w:id="576" w:name="_Toc44960913"/>
      <w:bookmarkStart w:id="577" w:name="_Toc50982554"/>
      <w:bookmarkStart w:id="578" w:name="_Toc50984725"/>
      <w:bookmarkStart w:id="579" w:name="_Toc57111992"/>
      <w:bookmarkStart w:id="580" w:name="_Toc146298988"/>
      <w:r w:rsidRPr="00943D4C">
        <w:t>4.5.3.10</w:t>
      </w:r>
      <w:r>
        <w:tab/>
      </w:r>
      <w:r w:rsidRPr="00943D4C">
        <w:t>EF</w:t>
      </w:r>
      <w:r w:rsidRPr="00943D4C">
        <w:rPr>
          <w:vertAlign w:val="subscript"/>
        </w:rPr>
        <w:t>SMSS</w:t>
      </w:r>
      <w:r w:rsidRPr="00943D4C">
        <w:t xml:space="preserve"> (SMS Status)</w:t>
      </w:r>
      <w:bookmarkEnd w:id="570"/>
      <w:bookmarkEnd w:id="571"/>
      <w:bookmarkEnd w:id="572"/>
      <w:bookmarkEnd w:id="573"/>
      <w:bookmarkEnd w:id="574"/>
      <w:bookmarkEnd w:id="575"/>
      <w:bookmarkEnd w:id="576"/>
      <w:bookmarkEnd w:id="577"/>
      <w:bookmarkEnd w:id="578"/>
      <w:bookmarkEnd w:id="579"/>
      <w:bookmarkEnd w:id="58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81" w:name="_Toc10738307"/>
      <w:bookmarkStart w:id="582" w:name="_Toc20396141"/>
      <w:bookmarkStart w:id="583" w:name="_Toc29397723"/>
      <w:bookmarkStart w:id="584" w:name="_Toc29398845"/>
      <w:bookmarkStart w:id="585" w:name="_Toc36648855"/>
      <w:bookmarkStart w:id="586" w:name="_Toc36654643"/>
      <w:bookmarkStart w:id="587" w:name="_Toc44960914"/>
      <w:bookmarkStart w:id="588" w:name="_Toc50982555"/>
      <w:bookmarkStart w:id="589" w:name="_Toc50984726"/>
      <w:bookmarkStart w:id="590" w:name="_Toc57111993"/>
      <w:bookmarkStart w:id="591" w:name="_Toc146298989"/>
      <w:r w:rsidRPr="00943D4C">
        <w:t>4.5.4</w:t>
      </w:r>
      <w:r w:rsidRPr="00943D4C">
        <w:tab/>
        <w:t>Default values at DF_TELECOM</w:t>
      </w:r>
      <w:bookmarkEnd w:id="581"/>
      <w:bookmarkEnd w:id="582"/>
      <w:bookmarkEnd w:id="583"/>
      <w:bookmarkEnd w:id="584"/>
      <w:bookmarkEnd w:id="585"/>
      <w:bookmarkEnd w:id="586"/>
      <w:bookmarkEnd w:id="587"/>
      <w:bookmarkEnd w:id="588"/>
      <w:bookmarkEnd w:id="589"/>
      <w:bookmarkEnd w:id="590"/>
      <w:bookmarkEnd w:id="591"/>
    </w:p>
    <w:p w14:paraId="39AC1109" w14:textId="77777777" w:rsidR="00BD7469" w:rsidRPr="00943D4C" w:rsidRDefault="00BD7469" w:rsidP="0046266F">
      <w:pPr>
        <w:pStyle w:val="Heading4"/>
      </w:pPr>
      <w:bookmarkStart w:id="592" w:name="_Toc10738308"/>
      <w:bookmarkStart w:id="593" w:name="_Toc20396142"/>
      <w:bookmarkStart w:id="594" w:name="_Toc29397724"/>
      <w:bookmarkStart w:id="595" w:name="_Toc29398846"/>
      <w:bookmarkStart w:id="596" w:name="_Toc36648856"/>
      <w:bookmarkStart w:id="597" w:name="_Toc36654644"/>
      <w:bookmarkStart w:id="598" w:name="_Toc44960915"/>
      <w:bookmarkStart w:id="599" w:name="_Toc50982556"/>
      <w:bookmarkStart w:id="600" w:name="_Toc50984727"/>
      <w:bookmarkStart w:id="601" w:name="_Toc57111994"/>
      <w:bookmarkStart w:id="60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92"/>
      <w:bookmarkEnd w:id="593"/>
      <w:bookmarkEnd w:id="594"/>
      <w:bookmarkEnd w:id="595"/>
      <w:bookmarkEnd w:id="596"/>
      <w:bookmarkEnd w:id="597"/>
      <w:bookmarkEnd w:id="598"/>
      <w:bookmarkEnd w:id="599"/>
      <w:bookmarkEnd w:id="600"/>
      <w:bookmarkEnd w:id="601"/>
      <w:bookmarkEnd w:id="60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603" w:name="_Toc10738309"/>
      <w:bookmarkStart w:id="604" w:name="_Toc20396143"/>
      <w:bookmarkStart w:id="605" w:name="_Toc29397725"/>
      <w:bookmarkStart w:id="606" w:name="_Toc29398847"/>
      <w:bookmarkStart w:id="607" w:name="_Toc36648857"/>
      <w:bookmarkStart w:id="608" w:name="_Toc36654645"/>
      <w:bookmarkStart w:id="609" w:name="_Toc44960916"/>
      <w:bookmarkStart w:id="610" w:name="_Toc50982557"/>
      <w:bookmarkStart w:id="611" w:name="_Toc50984728"/>
      <w:bookmarkStart w:id="612" w:name="_Toc57111995"/>
      <w:bookmarkStart w:id="613" w:name="_Toc146298991"/>
      <w:r w:rsidRPr="00943D4C">
        <w:t>4.6</w:t>
      </w:r>
      <w:r w:rsidRPr="00943D4C">
        <w:tab/>
        <w:t>Definition of ACSGL/OCSGL E-UTRAN/EPC UICC</w:t>
      </w:r>
      <w:bookmarkEnd w:id="603"/>
      <w:bookmarkEnd w:id="604"/>
      <w:bookmarkEnd w:id="605"/>
      <w:bookmarkEnd w:id="606"/>
      <w:bookmarkEnd w:id="607"/>
      <w:bookmarkEnd w:id="608"/>
      <w:bookmarkEnd w:id="609"/>
      <w:bookmarkEnd w:id="610"/>
      <w:bookmarkEnd w:id="611"/>
      <w:bookmarkEnd w:id="612"/>
      <w:bookmarkEnd w:id="61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14" w:name="_Toc10738310"/>
      <w:bookmarkStart w:id="615" w:name="_Toc20396144"/>
      <w:bookmarkStart w:id="616" w:name="_Toc29397726"/>
      <w:bookmarkStart w:id="617" w:name="_Toc29398848"/>
      <w:bookmarkStart w:id="618" w:name="_Toc36648858"/>
      <w:bookmarkStart w:id="619" w:name="_Toc36654646"/>
      <w:bookmarkStart w:id="620" w:name="_Toc44960917"/>
      <w:bookmarkStart w:id="621" w:name="_Toc50982558"/>
      <w:bookmarkStart w:id="622" w:name="_Toc50984729"/>
      <w:bookmarkStart w:id="623" w:name="_Toc57111996"/>
      <w:bookmarkStart w:id="624" w:name="_Toc146298992"/>
      <w:bookmarkStart w:id="625" w:name="_Toc10738311"/>
      <w:bookmarkStart w:id="626" w:name="_Toc20396145"/>
      <w:bookmarkStart w:id="627" w:name="_Toc29397727"/>
      <w:bookmarkStart w:id="628" w:name="_Toc29398849"/>
      <w:bookmarkStart w:id="629" w:name="_Toc36648859"/>
      <w:bookmarkStart w:id="630" w:name="_Toc36654647"/>
      <w:bookmarkStart w:id="631" w:name="_Toc44960918"/>
      <w:bookmarkStart w:id="632" w:name="_Toc50982559"/>
      <w:bookmarkStart w:id="633" w:name="_Toc50984730"/>
      <w:bookmarkStart w:id="634" w:name="_Toc57111997"/>
      <w:r w:rsidRPr="00943D4C">
        <w:t>4.6.1</w:t>
      </w:r>
      <w:r w:rsidRPr="00943D4C">
        <w:tab/>
        <w:t>EF</w:t>
      </w:r>
      <w:r w:rsidRPr="00943D4C">
        <w:rPr>
          <w:vertAlign w:val="subscript"/>
        </w:rPr>
        <w:t>UST</w:t>
      </w:r>
      <w:r w:rsidRPr="00943D4C">
        <w:t xml:space="preserve"> (USIM Service Table)</w:t>
      </w:r>
      <w:bookmarkEnd w:id="614"/>
      <w:bookmarkEnd w:id="615"/>
      <w:bookmarkEnd w:id="616"/>
      <w:bookmarkEnd w:id="617"/>
      <w:bookmarkEnd w:id="618"/>
      <w:bookmarkEnd w:id="619"/>
      <w:bookmarkEnd w:id="620"/>
      <w:bookmarkEnd w:id="621"/>
      <w:bookmarkEnd w:id="622"/>
      <w:bookmarkEnd w:id="623"/>
      <w:bookmarkEnd w:id="62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35" w:name="_Toc146298993"/>
      <w:r w:rsidRPr="00943D4C">
        <w:t>4.6.2</w:t>
      </w:r>
      <w:r w:rsidRPr="00943D4C">
        <w:tab/>
        <w:t>EF</w:t>
      </w:r>
      <w:r w:rsidRPr="00943D4C">
        <w:rPr>
          <w:vertAlign w:val="subscript"/>
        </w:rPr>
        <w:t>AD</w:t>
      </w:r>
      <w:r w:rsidRPr="00943D4C">
        <w:t xml:space="preserve"> (Administrative Data)</w:t>
      </w:r>
      <w:bookmarkEnd w:id="625"/>
      <w:bookmarkEnd w:id="626"/>
      <w:bookmarkEnd w:id="627"/>
      <w:bookmarkEnd w:id="628"/>
      <w:bookmarkEnd w:id="629"/>
      <w:bookmarkEnd w:id="630"/>
      <w:bookmarkEnd w:id="631"/>
      <w:bookmarkEnd w:id="632"/>
      <w:bookmarkEnd w:id="633"/>
      <w:bookmarkEnd w:id="634"/>
      <w:bookmarkEnd w:id="635"/>
    </w:p>
    <w:p w14:paraId="0264492B" w14:textId="77777777" w:rsidR="00002A18" w:rsidRDefault="00002A18" w:rsidP="00002A18">
      <w:pPr>
        <w:keepLines/>
        <w:spacing w:after="0"/>
        <w:ind w:left="1702" w:hanging="1418"/>
      </w:pPr>
      <w:bookmarkStart w:id="636" w:name="_Toc10738312"/>
      <w:bookmarkStart w:id="637" w:name="_Toc20396146"/>
      <w:bookmarkStart w:id="638" w:name="_Toc29397728"/>
      <w:bookmarkStart w:id="639" w:name="_Toc29398850"/>
      <w:bookmarkStart w:id="640" w:name="_Toc36648860"/>
      <w:bookmarkStart w:id="641" w:name="_Toc36654648"/>
      <w:bookmarkStart w:id="642" w:name="_Toc44960919"/>
      <w:bookmarkStart w:id="643" w:name="_Toc50982560"/>
      <w:bookmarkStart w:id="644" w:name="_Toc50984731"/>
      <w:bookmarkStart w:id="64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46" w:name="_Toc146298994"/>
      <w:r w:rsidRPr="00943D4C">
        <w:t>4.6.3</w:t>
      </w:r>
      <w:r>
        <w:tab/>
      </w:r>
      <w:r w:rsidRPr="00943D4C">
        <w:t>EF</w:t>
      </w:r>
      <w:r w:rsidRPr="00943D4C">
        <w:rPr>
          <w:vertAlign w:val="subscript"/>
        </w:rPr>
        <w:t>OCSGL</w:t>
      </w:r>
      <w:r w:rsidRPr="00943D4C">
        <w:t xml:space="preserve"> (Operator CSG Lists)</w:t>
      </w:r>
      <w:bookmarkEnd w:id="636"/>
      <w:bookmarkEnd w:id="637"/>
      <w:bookmarkEnd w:id="638"/>
      <w:bookmarkEnd w:id="639"/>
      <w:bookmarkEnd w:id="640"/>
      <w:bookmarkEnd w:id="641"/>
      <w:bookmarkEnd w:id="642"/>
      <w:bookmarkEnd w:id="643"/>
      <w:bookmarkEnd w:id="644"/>
      <w:bookmarkEnd w:id="645"/>
      <w:bookmarkEnd w:id="64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47" w:name="_Toc10738313"/>
      <w:bookmarkStart w:id="648" w:name="_Toc20396147"/>
      <w:bookmarkStart w:id="649" w:name="_Toc29397729"/>
      <w:bookmarkStart w:id="650" w:name="_Toc29398851"/>
      <w:bookmarkStart w:id="651" w:name="_Toc36648861"/>
      <w:bookmarkStart w:id="652" w:name="_Toc36654649"/>
      <w:bookmarkStart w:id="653" w:name="_Toc44960920"/>
      <w:bookmarkStart w:id="654" w:name="_Toc50982561"/>
      <w:bookmarkStart w:id="655" w:name="_Toc50984732"/>
      <w:bookmarkStart w:id="656" w:name="_Toc57111999"/>
      <w:bookmarkStart w:id="657" w:name="_Toc146298995"/>
      <w:r w:rsidRPr="00943D4C">
        <w:t>4.6.4</w:t>
      </w:r>
      <w:r w:rsidRPr="00943D4C">
        <w:tab/>
        <w:t>EF</w:t>
      </w:r>
      <w:r w:rsidRPr="00943D4C">
        <w:rPr>
          <w:vertAlign w:val="subscript"/>
        </w:rPr>
        <w:t>OCSGT</w:t>
      </w:r>
      <w:r w:rsidRPr="00943D4C">
        <w:t xml:space="preserve"> (Operator CSG Type)</w:t>
      </w:r>
      <w:bookmarkEnd w:id="647"/>
      <w:bookmarkEnd w:id="648"/>
      <w:bookmarkEnd w:id="649"/>
      <w:bookmarkEnd w:id="650"/>
      <w:bookmarkEnd w:id="651"/>
      <w:bookmarkEnd w:id="652"/>
      <w:bookmarkEnd w:id="653"/>
      <w:bookmarkEnd w:id="654"/>
      <w:bookmarkEnd w:id="655"/>
      <w:bookmarkEnd w:id="656"/>
      <w:bookmarkEnd w:id="65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58" w:name="_Toc10738314"/>
      <w:bookmarkStart w:id="659" w:name="_Toc20396148"/>
      <w:bookmarkStart w:id="660" w:name="_Toc29397730"/>
      <w:bookmarkStart w:id="661" w:name="_Toc29398852"/>
      <w:bookmarkStart w:id="662" w:name="_Toc36648862"/>
      <w:bookmarkStart w:id="663" w:name="_Toc36654650"/>
      <w:bookmarkStart w:id="664" w:name="_Toc44960921"/>
      <w:bookmarkStart w:id="665" w:name="_Toc50982562"/>
      <w:bookmarkStart w:id="666" w:name="_Toc50984733"/>
      <w:bookmarkStart w:id="667" w:name="_Toc57112000"/>
      <w:bookmarkStart w:id="668" w:name="_Toc146298996"/>
      <w:r w:rsidRPr="00943D4C">
        <w:rPr>
          <w:lang w:val="en-US"/>
        </w:rPr>
        <w:t>4.6.5</w:t>
      </w:r>
      <w:r w:rsidRPr="00943D4C">
        <w:rPr>
          <w:lang w:val="en-US"/>
        </w:rPr>
        <w:tab/>
        <w:t>EF</w:t>
      </w:r>
      <w:r w:rsidRPr="00943D4C">
        <w:rPr>
          <w:vertAlign w:val="subscript"/>
          <w:lang w:val="en-US"/>
        </w:rPr>
        <w:t>OHNBN</w:t>
      </w:r>
      <w:r w:rsidRPr="00943D4C">
        <w:rPr>
          <w:lang w:val="en-US"/>
        </w:rPr>
        <w:t xml:space="preserve"> (Operator Home (e)NodeB Name)</w:t>
      </w:r>
      <w:bookmarkEnd w:id="658"/>
      <w:bookmarkEnd w:id="659"/>
      <w:bookmarkEnd w:id="660"/>
      <w:bookmarkEnd w:id="661"/>
      <w:bookmarkEnd w:id="662"/>
      <w:bookmarkEnd w:id="663"/>
      <w:bookmarkEnd w:id="664"/>
      <w:bookmarkEnd w:id="665"/>
      <w:bookmarkEnd w:id="666"/>
      <w:bookmarkEnd w:id="667"/>
      <w:bookmarkEnd w:id="66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69" w:name="_Toc146298997"/>
      <w:r w:rsidRPr="00943D4C">
        <w:t>4.7</w:t>
      </w:r>
      <w:r w:rsidRPr="00943D4C">
        <w:tab/>
        <w:t>Definition of Non Access Stratum Configuration UICC</w:t>
      </w:r>
      <w:bookmarkEnd w:id="66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70" w:name="_Toc10738315"/>
      <w:bookmarkStart w:id="671" w:name="_Toc20396149"/>
      <w:bookmarkStart w:id="672" w:name="_Toc29397731"/>
      <w:bookmarkStart w:id="673" w:name="_Toc29398853"/>
      <w:bookmarkStart w:id="674" w:name="_Toc36648863"/>
      <w:bookmarkStart w:id="675" w:name="_Toc36654651"/>
      <w:bookmarkStart w:id="676" w:name="_Toc44960922"/>
      <w:bookmarkStart w:id="677" w:name="_Toc50982563"/>
      <w:bookmarkStart w:id="678" w:name="_Toc50984734"/>
      <w:bookmarkStart w:id="679" w:name="_Toc57112001"/>
      <w:bookmarkStart w:id="680" w:name="_Toc146298998"/>
      <w:r w:rsidRPr="00943D4C">
        <w:t>4.7.1</w:t>
      </w:r>
      <w:r w:rsidRPr="00943D4C">
        <w:tab/>
        <w:t>Values of the EFs</w:t>
      </w:r>
      <w:bookmarkEnd w:id="670"/>
      <w:bookmarkEnd w:id="671"/>
      <w:bookmarkEnd w:id="672"/>
      <w:bookmarkEnd w:id="673"/>
      <w:bookmarkEnd w:id="674"/>
      <w:bookmarkEnd w:id="675"/>
      <w:bookmarkEnd w:id="676"/>
      <w:bookmarkEnd w:id="677"/>
      <w:bookmarkEnd w:id="678"/>
      <w:bookmarkEnd w:id="679"/>
      <w:bookmarkEnd w:id="68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81" w:name="_Toc10738316"/>
      <w:bookmarkStart w:id="682" w:name="_Toc20396150"/>
      <w:bookmarkStart w:id="683" w:name="_Toc29397732"/>
      <w:bookmarkStart w:id="684" w:name="_Toc29398854"/>
      <w:bookmarkStart w:id="685" w:name="_Toc36648864"/>
      <w:bookmarkStart w:id="686" w:name="_Toc36654652"/>
      <w:bookmarkStart w:id="687" w:name="_Toc44960923"/>
      <w:bookmarkStart w:id="688" w:name="_Toc50982564"/>
      <w:bookmarkStart w:id="689" w:name="_Toc50984735"/>
      <w:bookmarkStart w:id="690" w:name="_Toc57112002"/>
      <w:bookmarkStart w:id="691" w:name="_Toc10738317"/>
      <w:bookmarkStart w:id="692" w:name="_Toc20396151"/>
      <w:bookmarkStart w:id="693" w:name="_Toc29397733"/>
      <w:bookmarkStart w:id="694" w:name="_Toc29398855"/>
      <w:bookmarkStart w:id="695" w:name="_Toc36648865"/>
      <w:bookmarkStart w:id="696" w:name="_Toc36654653"/>
      <w:bookmarkStart w:id="697" w:name="_Toc44960924"/>
      <w:bookmarkStart w:id="698" w:name="_Toc50982565"/>
      <w:bookmarkStart w:id="699" w:name="_Toc50984736"/>
      <w:bookmarkStart w:id="70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81"/>
      <w:bookmarkEnd w:id="682"/>
      <w:bookmarkEnd w:id="683"/>
      <w:bookmarkEnd w:id="684"/>
      <w:bookmarkEnd w:id="685"/>
      <w:bookmarkEnd w:id="686"/>
      <w:bookmarkEnd w:id="687"/>
      <w:bookmarkEnd w:id="688"/>
      <w:bookmarkEnd w:id="689"/>
      <w:bookmarkEnd w:id="69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701" w:name="_Toc146298999"/>
      <w:r w:rsidRPr="00943D4C">
        <w:t>4.7.1.2</w:t>
      </w:r>
      <w:r w:rsidRPr="00943D4C">
        <w:tab/>
        <w:t>EF</w:t>
      </w:r>
      <w:r w:rsidRPr="00943D4C">
        <w:rPr>
          <w:vertAlign w:val="subscript"/>
        </w:rPr>
        <w:t>NASCONFIG</w:t>
      </w:r>
      <w:r w:rsidRPr="00943D4C">
        <w:t xml:space="preserve"> (Non Access Stratum Configuration)</w:t>
      </w:r>
      <w:bookmarkEnd w:id="691"/>
      <w:bookmarkEnd w:id="692"/>
      <w:bookmarkEnd w:id="693"/>
      <w:bookmarkEnd w:id="694"/>
      <w:bookmarkEnd w:id="695"/>
      <w:bookmarkEnd w:id="696"/>
      <w:bookmarkEnd w:id="697"/>
      <w:bookmarkEnd w:id="698"/>
      <w:bookmarkEnd w:id="699"/>
      <w:bookmarkEnd w:id="700"/>
      <w:bookmarkEnd w:id="70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70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70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703" w:name="_Toc146299001"/>
      <w:r w:rsidRPr="00943D4C">
        <w:t>4.8.1</w:t>
      </w:r>
      <w:r w:rsidRPr="00943D4C">
        <w:tab/>
        <w:t>EF</w:t>
      </w:r>
      <w:r w:rsidRPr="00943D4C">
        <w:rPr>
          <w:vertAlign w:val="subscript"/>
        </w:rPr>
        <w:t>UST</w:t>
      </w:r>
      <w:r w:rsidRPr="00943D4C">
        <w:t xml:space="preserve"> (USIM Service Table)</w:t>
      </w:r>
      <w:bookmarkEnd w:id="70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70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70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705" w:name="_Toc146299003"/>
      <w:r w:rsidRPr="00943D4C">
        <w:t>4.8.3</w:t>
      </w:r>
      <w:r>
        <w:tab/>
      </w:r>
      <w:r w:rsidRPr="00943D4C">
        <w:t>EF</w:t>
      </w:r>
      <w:r w:rsidRPr="00943D4C">
        <w:rPr>
          <w:vertAlign w:val="subscript"/>
        </w:rPr>
        <w:t>PLMNwACT</w:t>
      </w:r>
      <w:r w:rsidRPr="00943D4C">
        <w:t xml:space="preserve"> (User Controlled PLMN Selector with Access Technology)</w:t>
      </w:r>
      <w:bookmarkEnd w:id="70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70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70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707" w:name="_Toc146299005"/>
      <w:r w:rsidRPr="00943D4C">
        <w:t>4.8.5</w:t>
      </w:r>
      <w:r>
        <w:tab/>
      </w:r>
      <w:r w:rsidRPr="00943D4C">
        <w:t>EF</w:t>
      </w:r>
      <w:r w:rsidRPr="00943D4C">
        <w:rPr>
          <w:vertAlign w:val="subscript"/>
        </w:rPr>
        <w:t>ACSGL</w:t>
      </w:r>
      <w:r w:rsidRPr="00943D4C">
        <w:t xml:space="preserve"> (Allowed CSG Lists)</w:t>
      </w:r>
      <w:bookmarkEnd w:id="70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708" w:name="_Toc146299006"/>
      <w:r w:rsidRPr="00943D4C">
        <w:t>4.8.6</w:t>
      </w:r>
      <w:r w:rsidRPr="00943D4C">
        <w:tab/>
        <w:t>EF</w:t>
      </w:r>
      <w:r w:rsidRPr="00943D4C">
        <w:rPr>
          <w:vertAlign w:val="subscript"/>
        </w:rPr>
        <w:t>CSGT</w:t>
      </w:r>
      <w:r w:rsidRPr="00943D4C">
        <w:t xml:space="preserve"> (CSG Type)</w:t>
      </w:r>
      <w:bookmarkEnd w:id="70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709" w:name="_Toc146299007"/>
      <w:r w:rsidRPr="00943D4C">
        <w:rPr>
          <w:lang w:val="en-US"/>
        </w:rPr>
        <w:t>4.8.7</w:t>
      </w:r>
      <w:r w:rsidRPr="00943D4C">
        <w:rPr>
          <w:lang w:val="en-US"/>
        </w:rPr>
        <w:tab/>
        <w:t>EF</w:t>
      </w:r>
      <w:r w:rsidRPr="00943D4C">
        <w:rPr>
          <w:vertAlign w:val="subscript"/>
          <w:lang w:val="en-US"/>
        </w:rPr>
        <w:t>HNBN</w:t>
      </w:r>
      <w:r w:rsidRPr="00943D4C">
        <w:rPr>
          <w:lang w:val="en-US"/>
        </w:rPr>
        <w:t xml:space="preserve"> (Home (e)NodeB Name)</w:t>
      </w:r>
      <w:bookmarkEnd w:id="70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10" w:name="_Toc146299008"/>
      <w:r>
        <w:t>4.8.8</w:t>
      </w:r>
      <w:r>
        <w:tab/>
        <w:t>EF</w:t>
      </w:r>
      <w:r>
        <w:rPr>
          <w:vertAlign w:val="subscript"/>
        </w:rPr>
        <w:t>EPSNSC</w:t>
      </w:r>
      <w:r>
        <w:t xml:space="preserve"> (EPS NAS Security Context)</w:t>
      </w:r>
      <w:bookmarkEnd w:id="71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11" w:name="_Toc146299009"/>
      <w:r w:rsidRPr="00943D4C">
        <w:t>4.8.9</w:t>
      </w:r>
      <w:r w:rsidRPr="00943D4C">
        <w:tab/>
        <w:t>EF</w:t>
      </w:r>
      <w:r w:rsidRPr="00943D4C">
        <w:rPr>
          <w:vertAlign w:val="subscript"/>
        </w:rPr>
        <w:t>NASCONFIG</w:t>
      </w:r>
      <w:r w:rsidRPr="00943D4C">
        <w:t xml:space="preserve"> (Non Access Stratum Configuration)</w:t>
      </w:r>
      <w:bookmarkEnd w:id="71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321C775B" w14:textId="77777777" w:rsidR="00BD7469" w:rsidRPr="00943D4C" w:rsidRDefault="00BD7469" w:rsidP="00BD7469">
      <w:pPr>
        <w:spacing w:after="0"/>
        <w:ind w:left="4954" w:hanging="4248"/>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091BA731" w14:textId="77777777" w:rsidR="00BD7469" w:rsidRPr="00943D4C" w:rsidRDefault="00BD7469" w:rsidP="00BD7469">
      <w:pPr>
        <w:keepNext/>
        <w:keepLines/>
        <w:spacing w:after="0"/>
        <w:jc w:val="center"/>
        <w:rPr>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12" w:name="_Toc146299010"/>
      <w:r>
        <w:t>4.9</w:t>
      </w:r>
      <w:r w:rsidRPr="00EB353D">
        <w:tab/>
        <w:t>Definition of 5G-N</w:t>
      </w:r>
      <w:r>
        <w:t xml:space="preserve">R </w:t>
      </w:r>
      <w:r w:rsidRPr="00EB353D">
        <w:t>UICC</w:t>
      </w:r>
      <w:bookmarkEnd w:id="712"/>
    </w:p>
    <w:p w14:paraId="210B7EDE" w14:textId="77777777" w:rsidR="00E90E72" w:rsidRPr="00EB353D" w:rsidRDefault="00E90E72" w:rsidP="00E90E72">
      <w:pPr>
        <w:pStyle w:val="Heading3"/>
      </w:pPr>
      <w:bookmarkStart w:id="713" w:name="_Toc146299011"/>
      <w:r>
        <w:t>4.9.0</w:t>
      </w:r>
      <w:r>
        <w:tab/>
        <w:t>Introduction</w:t>
      </w:r>
      <w:bookmarkEnd w:id="71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14" w:name="_Toc20396152"/>
      <w:bookmarkStart w:id="715" w:name="_Toc29397734"/>
      <w:bookmarkStart w:id="716" w:name="_Toc29398856"/>
      <w:bookmarkStart w:id="717" w:name="_Toc36648866"/>
      <w:bookmarkStart w:id="718" w:name="_Toc36654654"/>
      <w:bookmarkStart w:id="719" w:name="_Toc44960925"/>
      <w:bookmarkStart w:id="720" w:name="_Toc50982566"/>
      <w:bookmarkStart w:id="721" w:name="_Toc50984737"/>
      <w:bookmarkStart w:id="722" w:name="_Toc57112004"/>
      <w:bookmarkStart w:id="723" w:name="_Toc20396153"/>
      <w:bookmarkStart w:id="724" w:name="_Toc29397735"/>
      <w:bookmarkStart w:id="725" w:name="_Toc29398857"/>
      <w:bookmarkStart w:id="726" w:name="_Toc36648867"/>
      <w:bookmarkStart w:id="727" w:name="_Toc36654655"/>
      <w:bookmarkStart w:id="728" w:name="_Toc44960926"/>
      <w:bookmarkStart w:id="729" w:name="_Toc50982567"/>
      <w:bookmarkStart w:id="730" w:name="_Toc50984738"/>
      <w:bookmarkStart w:id="73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14"/>
      <w:bookmarkEnd w:id="715"/>
      <w:bookmarkEnd w:id="716"/>
      <w:bookmarkEnd w:id="717"/>
      <w:bookmarkEnd w:id="718"/>
      <w:bookmarkEnd w:id="719"/>
      <w:bookmarkEnd w:id="720"/>
      <w:bookmarkEnd w:id="721"/>
      <w:bookmarkEnd w:id="72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266719">
      <w:pPr>
        <w:ind w:left="1135" w:hanging="284"/>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32" w:name="_Toc146299012"/>
      <w:r>
        <w:t>4.9</w:t>
      </w:r>
      <w:r w:rsidRPr="00EB353D">
        <w:t>.</w:t>
      </w:r>
      <w:r>
        <w:t>2</w:t>
      </w:r>
      <w:r>
        <w:tab/>
      </w:r>
      <w:bookmarkStart w:id="733" w:name="_Hlk4002484"/>
      <w:r w:rsidRPr="00022F5A">
        <w:t>EF</w:t>
      </w:r>
      <w:r w:rsidRPr="00022F5A">
        <w:rPr>
          <w:vertAlign w:val="subscript"/>
        </w:rPr>
        <w:t>IMSI</w:t>
      </w:r>
      <w:r w:rsidRPr="00022F5A">
        <w:t xml:space="preserve"> (IMSI)</w:t>
      </w:r>
      <w:bookmarkEnd w:id="723"/>
      <w:bookmarkEnd w:id="724"/>
      <w:bookmarkEnd w:id="725"/>
      <w:bookmarkEnd w:id="726"/>
      <w:bookmarkEnd w:id="727"/>
      <w:bookmarkEnd w:id="728"/>
      <w:bookmarkEnd w:id="729"/>
      <w:bookmarkEnd w:id="730"/>
      <w:bookmarkEnd w:id="731"/>
      <w:bookmarkEnd w:id="732"/>
    </w:p>
    <w:p w14:paraId="71DF6264" w14:textId="77777777" w:rsidR="006B5D8F" w:rsidRPr="00E116E0" w:rsidRDefault="006B5D8F" w:rsidP="006B5D8F">
      <w:pPr>
        <w:ind w:left="568" w:hanging="284"/>
        <w:rPr>
          <w:lang w:val="x-none"/>
        </w:rPr>
      </w:pPr>
      <w:bookmarkStart w:id="734" w:name="_Hlk789631"/>
      <w:bookmarkStart w:id="735" w:name="_Hlk805464"/>
      <w:bookmarkStart w:id="736" w:name="_Toc20396154"/>
      <w:bookmarkStart w:id="737" w:name="_Toc29397736"/>
      <w:bookmarkStart w:id="738" w:name="_Toc29398858"/>
      <w:bookmarkStart w:id="739" w:name="_Toc36648868"/>
      <w:bookmarkStart w:id="740" w:name="_Toc36654656"/>
      <w:bookmarkEnd w:id="73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41" w:name="_Toc44960927"/>
      <w:bookmarkStart w:id="742" w:name="_Toc50982568"/>
      <w:bookmarkStart w:id="743" w:name="_Toc50984739"/>
      <w:bookmarkStart w:id="744" w:name="_Toc57112006"/>
      <w:bookmarkStart w:id="745" w:name="_Toc146299013"/>
      <w:r>
        <w:t>4.9.3</w:t>
      </w:r>
      <w:r>
        <w:tab/>
      </w:r>
      <w:r w:rsidRPr="009F617B">
        <w:t>EF</w:t>
      </w:r>
      <w:r w:rsidRPr="009F617B">
        <w:rPr>
          <w:vertAlign w:val="subscript"/>
        </w:rPr>
        <w:t>5GS3GPPLOCI</w:t>
      </w:r>
      <w:bookmarkEnd w:id="734"/>
      <w:r w:rsidRPr="009F617B">
        <w:t xml:space="preserve"> (</w:t>
      </w:r>
      <w:bookmarkEnd w:id="735"/>
      <w:r w:rsidRPr="009F617B">
        <w:t>5GS 3GPP location information)</w:t>
      </w:r>
      <w:bookmarkEnd w:id="736"/>
      <w:bookmarkEnd w:id="737"/>
      <w:bookmarkEnd w:id="738"/>
      <w:bookmarkEnd w:id="739"/>
      <w:bookmarkEnd w:id="740"/>
      <w:bookmarkEnd w:id="741"/>
      <w:bookmarkEnd w:id="742"/>
      <w:bookmarkEnd w:id="743"/>
      <w:bookmarkEnd w:id="744"/>
      <w:bookmarkEnd w:id="745"/>
    </w:p>
    <w:p w14:paraId="545597D9" w14:textId="77777777" w:rsidR="00BD7469" w:rsidRDefault="00BD7469" w:rsidP="00BD7469">
      <w:pPr>
        <w:pStyle w:val="B1"/>
      </w:pPr>
      <w:r>
        <w:t>Logically:</w:t>
      </w:r>
      <w:r>
        <w:tab/>
      </w:r>
    </w:p>
    <w:p w14:paraId="72AF52EB" w14:textId="77777777" w:rsidR="00BD7469" w:rsidRPr="00943C8E" w:rsidRDefault="00BD7469" w:rsidP="00BD7469">
      <w:pPr>
        <w:pStyle w:val="B3"/>
      </w:pPr>
      <w:r>
        <w:t>5G-GUTI:</w:t>
      </w:r>
      <w:r>
        <w:tab/>
        <w:t>FF FF FF FF FF FF FF FF FF FF</w:t>
      </w:r>
    </w:p>
    <w:p w14:paraId="4B0D0193" w14:textId="32FA1AD5" w:rsidR="00BD7469" w:rsidRDefault="00BD7469" w:rsidP="00BD7469">
      <w:pPr>
        <w:pStyle w:val="B3"/>
      </w:pPr>
      <w:r>
        <w:t>TAI:</w:t>
      </w:r>
      <w:r w:rsidR="0046266F">
        <w:tab/>
      </w:r>
      <w:r w:rsidRPr="008678F9">
        <w:t>246</w:t>
      </w:r>
      <w:r>
        <w:t xml:space="preserve"> 0</w:t>
      </w:r>
      <w:r w:rsidRPr="008678F9">
        <w:t>81</w:t>
      </w:r>
      <w:r>
        <w:t xml:space="preserve"> 000000</w:t>
      </w:r>
    </w:p>
    <w:p w14:paraId="4D023626" w14:textId="77777777" w:rsidR="00BD7469" w:rsidRPr="0008759E" w:rsidRDefault="00BD7469" w:rsidP="00BD7469">
      <w:pPr>
        <w:pStyle w:val="B3"/>
      </w:pPr>
      <w:r w:rsidRPr="00943C8E">
        <w:t>5GS update status</w:t>
      </w:r>
      <w:r>
        <w:t>:</w:t>
      </w:r>
      <w:r>
        <w:tab/>
      </w:r>
      <w:r w:rsidRPr="00943C8E">
        <w:t>5U</w:t>
      </w:r>
      <w:r>
        <w:t>2</w:t>
      </w:r>
      <w:r w:rsidRPr="00943C8E">
        <w:t xml:space="preserve"> </w:t>
      </w:r>
      <w:r>
        <w:t xml:space="preserve">NOT </w:t>
      </w:r>
      <w:r w:rsidRPr="00943C8E">
        <w:t>UPDATED</w:t>
      </w:r>
    </w:p>
    <w:p w14:paraId="68E43029"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B018C" w14:paraId="752B3E0B" w14:textId="77777777" w:rsidTr="006D15BF">
        <w:tc>
          <w:tcPr>
            <w:tcW w:w="959" w:type="dxa"/>
          </w:tcPr>
          <w:p w14:paraId="1518855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68C10CE9"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1193576"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4F24E282"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55126B9E"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EB776CC"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1F554741"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259B459B"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0CA1F9A"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943C8E" w14:paraId="3862B66A" w14:textId="77777777" w:rsidTr="006D15BF">
        <w:tc>
          <w:tcPr>
            <w:tcW w:w="959" w:type="dxa"/>
          </w:tcPr>
          <w:p w14:paraId="16F829CE"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968766A" w14:textId="77777777" w:rsidR="00BD7469" w:rsidRPr="0008759E" w:rsidRDefault="00BD7469" w:rsidP="006D15BF">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47938B49" w14:textId="77777777" w:rsidR="00BD7469" w:rsidRPr="0008759E" w:rsidRDefault="00BD7469" w:rsidP="006D15BF">
            <w:pPr>
              <w:keepNext/>
              <w:keepLines/>
              <w:spacing w:after="0"/>
              <w:rPr>
                <w:rFonts w:ascii="Arial" w:hAnsi="Arial"/>
                <w:sz w:val="18"/>
              </w:rPr>
            </w:pPr>
            <w:r>
              <w:rPr>
                <w:rFonts w:ascii="Arial" w:hAnsi="Arial"/>
                <w:sz w:val="18"/>
              </w:rPr>
              <w:t>FF</w:t>
            </w:r>
          </w:p>
        </w:tc>
        <w:tc>
          <w:tcPr>
            <w:tcW w:w="717" w:type="dxa"/>
          </w:tcPr>
          <w:p w14:paraId="0253540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1CA4DBB"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914CE95"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0E461E32"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3301258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4E088853"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r>
      <w:tr w:rsidR="00BD7469" w:rsidRPr="00943C8E" w14:paraId="7C58C0BF" w14:textId="77777777" w:rsidTr="006D15BF">
        <w:tc>
          <w:tcPr>
            <w:tcW w:w="959" w:type="dxa"/>
          </w:tcPr>
          <w:p w14:paraId="3DFCC751" w14:textId="77777777" w:rsidR="00BD7469" w:rsidRPr="0008759E" w:rsidRDefault="00BD7469" w:rsidP="006D15BF">
            <w:pPr>
              <w:keepNext/>
              <w:keepLines/>
              <w:spacing w:after="0"/>
              <w:rPr>
                <w:rFonts w:ascii="Arial" w:hAnsi="Arial"/>
                <w:sz w:val="18"/>
              </w:rPr>
            </w:pPr>
          </w:p>
        </w:tc>
        <w:tc>
          <w:tcPr>
            <w:tcW w:w="717" w:type="dxa"/>
          </w:tcPr>
          <w:p w14:paraId="25773AD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6A19A186" w14:textId="77777777" w:rsidR="00BD7469"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745673D5" w14:textId="77777777" w:rsidR="00BD7469" w:rsidRPr="000C2997"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3A6B0A2" w14:textId="77777777" w:rsidR="00BD7469" w:rsidRPr="000C2997"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1CD3133E" w14:textId="77777777" w:rsidR="00BD7469" w:rsidRPr="000C2997"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895E393" w14:textId="77777777" w:rsidR="00BD7469" w:rsidRPr="000C2997"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9486521" w14:textId="77777777" w:rsidR="00BD7469" w:rsidRPr="000C2997"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495C7DF3" w14:textId="77777777" w:rsidR="00BD7469" w:rsidRPr="000C2997"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21A4D0F5" w14:textId="77777777" w:rsidTr="006D15BF">
        <w:tc>
          <w:tcPr>
            <w:tcW w:w="959" w:type="dxa"/>
          </w:tcPr>
          <w:p w14:paraId="73E747AF" w14:textId="77777777" w:rsidR="00BD7469" w:rsidRPr="0008759E" w:rsidRDefault="00BD7469" w:rsidP="006D15BF">
            <w:pPr>
              <w:keepNext/>
              <w:keepLines/>
              <w:spacing w:after="0"/>
              <w:rPr>
                <w:rFonts w:ascii="Arial" w:hAnsi="Arial"/>
                <w:sz w:val="18"/>
              </w:rPr>
            </w:pPr>
          </w:p>
        </w:tc>
        <w:tc>
          <w:tcPr>
            <w:tcW w:w="717" w:type="dxa"/>
          </w:tcPr>
          <w:p w14:paraId="0AB5FEC9"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02FC2264"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1DC000BD" w14:textId="77777777" w:rsidR="00BD7469" w:rsidRPr="000C2997" w:rsidRDefault="00BD7469" w:rsidP="006D15BF">
            <w:pPr>
              <w:keepNext/>
              <w:keepLines/>
              <w:spacing w:after="0"/>
              <w:rPr>
                <w:rFonts w:ascii="Arial" w:hAnsi="Arial"/>
                <w:sz w:val="18"/>
              </w:rPr>
            </w:pPr>
            <w:r w:rsidRPr="000C2997">
              <w:rPr>
                <w:rFonts w:ascii="Arial" w:hAnsi="Arial"/>
                <w:sz w:val="18"/>
              </w:rPr>
              <w:t>FF</w:t>
            </w:r>
          </w:p>
        </w:tc>
        <w:tc>
          <w:tcPr>
            <w:tcW w:w="717" w:type="dxa"/>
          </w:tcPr>
          <w:p w14:paraId="69E92528"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30435FDA"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23C0EC63" w14:textId="77777777" w:rsidR="00BD7469" w:rsidRPr="000C2997" w:rsidRDefault="00BD7469" w:rsidP="006D15BF">
            <w:pPr>
              <w:keepNext/>
              <w:keepLines/>
              <w:spacing w:after="0"/>
              <w:rPr>
                <w:rFonts w:ascii="Arial" w:hAnsi="Arial"/>
                <w:sz w:val="18"/>
              </w:rPr>
            </w:pPr>
            <w:r>
              <w:rPr>
                <w:rFonts w:ascii="Arial" w:hAnsi="Arial"/>
                <w:sz w:val="18"/>
              </w:rPr>
              <w:t>42</w:t>
            </w:r>
          </w:p>
        </w:tc>
        <w:tc>
          <w:tcPr>
            <w:tcW w:w="717" w:type="dxa"/>
          </w:tcPr>
          <w:p w14:paraId="3B3962AA" w14:textId="77777777" w:rsidR="00BD7469" w:rsidRPr="000C2997" w:rsidRDefault="00BD7469" w:rsidP="006D15BF">
            <w:pPr>
              <w:keepNext/>
              <w:keepLines/>
              <w:spacing w:after="0"/>
              <w:rPr>
                <w:rFonts w:ascii="Arial" w:hAnsi="Arial"/>
                <w:sz w:val="18"/>
              </w:rPr>
            </w:pPr>
            <w:r>
              <w:rPr>
                <w:rFonts w:ascii="Arial" w:hAnsi="Arial"/>
                <w:sz w:val="18"/>
              </w:rPr>
              <w:t>16</w:t>
            </w:r>
          </w:p>
        </w:tc>
        <w:tc>
          <w:tcPr>
            <w:tcW w:w="717" w:type="dxa"/>
          </w:tcPr>
          <w:p w14:paraId="238ADF4A" w14:textId="77777777" w:rsidR="00BD7469" w:rsidRPr="000C2997" w:rsidRDefault="00BD7469" w:rsidP="006D15BF">
            <w:pPr>
              <w:keepNext/>
              <w:keepLines/>
              <w:spacing w:after="0"/>
              <w:rPr>
                <w:rFonts w:ascii="Arial" w:hAnsi="Arial"/>
                <w:sz w:val="18"/>
              </w:rPr>
            </w:pPr>
            <w:r>
              <w:rPr>
                <w:rFonts w:ascii="Arial" w:hAnsi="Arial"/>
                <w:sz w:val="18"/>
              </w:rPr>
              <w:t>80</w:t>
            </w:r>
          </w:p>
        </w:tc>
      </w:tr>
      <w:tr w:rsidR="00BD7469" w:rsidRPr="00943C8E" w14:paraId="5B1736A9" w14:textId="77777777" w:rsidTr="006D15BF">
        <w:tc>
          <w:tcPr>
            <w:tcW w:w="959" w:type="dxa"/>
          </w:tcPr>
          <w:p w14:paraId="4AF10DE3" w14:textId="77777777" w:rsidR="00BD7469" w:rsidRPr="0008759E" w:rsidRDefault="00BD7469" w:rsidP="006D15BF">
            <w:pPr>
              <w:keepNext/>
              <w:keepLines/>
              <w:spacing w:after="0"/>
              <w:rPr>
                <w:rFonts w:ascii="Arial" w:hAnsi="Arial"/>
                <w:sz w:val="18"/>
              </w:rPr>
            </w:pPr>
          </w:p>
        </w:tc>
        <w:tc>
          <w:tcPr>
            <w:tcW w:w="717" w:type="dxa"/>
          </w:tcPr>
          <w:p w14:paraId="1CAE90DD" w14:textId="77777777" w:rsidR="00BD7469" w:rsidRPr="000C2997"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6FF82821" w14:textId="77777777" w:rsidR="00BD7469" w:rsidRPr="000C2997"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1E285C85" w14:textId="77777777" w:rsidR="00BD7469" w:rsidRPr="000C2997"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0D722EC4"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7078BD83" w14:textId="77777777" w:rsidR="00BD7469" w:rsidRDefault="00BD7469" w:rsidP="006D15BF">
            <w:pPr>
              <w:keepNext/>
              <w:keepLines/>
              <w:spacing w:after="0"/>
              <w:rPr>
                <w:rFonts w:ascii="Arial" w:hAnsi="Arial"/>
                <w:sz w:val="18"/>
              </w:rPr>
            </w:pPr>
          </w:p>
        </w:tc>
        <w:tc>
          <w:tcPr>
            <w:tcW w:w="717" w:type="dxa"/>
          </w:tcPr>
          <w:p w14:paraId="630B4027" w14:textId="77777777" w:rsidR="00BD7469" w:rsidRDefault="00BD7469" w:rsidP="006D15BF">
            <w:pPr>
              <w:keepNext/>
              <w:keepLines/>
              <w:spacing w:after="0"/>
              <w:rPr>
                <w:rFonts w:ascii="Arial" w:hAnsi="Arial"/>
                <w:sz w:val="18"/>
              </w:rPr>
            </w:pPr>
          </w:p>
        </w:tc>
        <w:tc>
          <w:tcPr>
            <w:tcW w:w="717" w:type="dxa"/>
          </w:tcPr>
          <w:p w14:paraId="41A8F1DB" w14:textId="77777777" w:rsidR="00BD7469" w:rsidRDefault="00BD7469" w:rsidP="006D15BF">
            <w:pPr>
              <w:keepNext/>
              <w:keepLines/>
              <w:spacing w:after="0"/>
              <w:rPr>
                <w:rFonts w:ascii="Arial" w:hAnsi="Arial"/>
                <w:sz w:val="18"/>
              </w:rPr>
            </w:pPr>
          </w:p>
        </w:tc>
        <w:tc>
          <w:tcPr>
            <w:tcW w:w="717" w:type="dxa"/>
          </w:tcPr>
          <w:p w14:paraId="095348A9" w14:textId="77777777" w:rsidR="00BD7469" w:rsidRDefault="00BD7469" w:rsidP="006D15BF">
            <w:pPr>
              <w:keepNext/>
              <w:keepLines/>
              <w:spacing w:after="0"/>
              <w:rPr>
                <w:rFonts w:ascii="Arial" w:hAnsi="Arial"/>
                <w:sz w:val="18"/>
              </w:rPr>
            </w:pPr>
          </w:p>
        </w:tc>
      </w:tr>
      <w:tr w:rsidR="00BD7469" w:rsidRPr="00943C8E" w14:paraId="64E75A17" w14:textId="77777777" w:rsidTr="006D15BF">
        <w:tc>
          <w:tcPr>
            <w:tcW w:w="959" w:type="dxa"/>
          </w:tcPr>
          <w:p w14:paraId="2498E53C" w14:textId="77777777" w:rsidR="00BD7469" w:rsidRPr="0008759E" w:rsidRDefault="00BD7469" w:rsidP="006D15BF">
            <w:pPr>
              <w:keepNext/>
              <w:keepLines/>
              <w:spacing w:after="0"/>
              <w:rPr>
                <w:rFonts w:ascii="Arial" w:hAnsi="Arial"/>
                <w:sz w:val="18"/>
              </w:rPr>
            </w:pPr>
          </w:p>
        </w:tc>
        <w:tc>
          <w:tcPr>
            <w:tcW w:w="717" w:type="dxa"/>
          </w:tcPr>
          <w:p w14:paraId="189F0198"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70CF30C"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36D4CA22"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C5B4BBA"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574DC15" w14:textId="77777777" w:rsidR="00BD7469" w:rsidRPr="0008759E" w:rsidRDefault="00BD7469" w:rsidP="006D15BF">
            <w:pPr>
              <w:keepNext/>
              <w:keepLines/>
              <w:spacing w:after="0"/>
              <w:rPr>
                <w:rFonts w:ascii="Arial" w:hAnsi="Arial"/>
                <w:sz w:val="18"/>
              </w:rPr>
            </w:pPr>
          </w:p>
        </w:tc>
        <w:tc>
          <w:tcPr>
            <w:tcW w:w="717" w:type="dxa"/>
          </w:tcPr>
          <w:p w14:paraId="1F2C16B4" w14:textId="77777777" w:rsidR="00BD7469" w:rsidRPr="0008759E" w:rsidRDefault="00BD7469" w:rsidP="006D15BF">
            <w:pPr>
              <w:keepNext/>
              <w:keepLines/>
              <w:spacing w:after="0"/>
              <w:rPr>
                <w:rFonts w:ascii="Arial" w:hAnsi="Arial"/>
                <w:sz w:val="18"/>
              </w:rPr>
            </w:pPr>
          </w:p>
        </w:tc>
        <w:tc>
          <w:tcPr>
            <w:tcW w:w="717" w:type="dxa"/>
          </w:tcPr>
          <w:p w14:paraId="796FC1A4" w14:textId="77777777" w:rsidR="00BD7469" w:rsidRPr="0008759E" w:rsidRDefault="00BD7469" w:rsidP="006D15BF">
            <w:pPr>
              <w:keepNext/>
              <w:keepLines/>
              <w:spacing w:after="0"/>
              <w:rPr>
                <w:rFonts w:ascii="Arial" w:hAnsi="Arial"/>
                <w:sz w:val="18"/>
              </w:rPr>
            </w:pPr>
          </w:p>
        </w:tc>
        <w:tc>
          <w:tcPr>
            <w:tcW w:w="717" w:type="dxa"/>
          </w:tcPr>
          <w:p w14:paraId="4F64B101" w14:textId="77777777" w:rsidR="00BD7469" w:rsidRPr="0008759E" w:rsidRDefault="00BD7469" w:rsidP="006D15BF">
            <w:pPr>
              <w:keepNext/>
              <w:keepLines/>
              <w:spacing w:after="0"/>
              <w:rPr>
                <w:rFonts w:ascii="Arial" w:hAnsi="Arial"/>
                <w:sz w:val="18"/>
              </w:rPr>
            </w:pPr>
          </w:p>
        </w:tc>
      </w:tr>
    </w:tbl>
    <w:p w14:paraId="1A77FF52" w14:textId="77777777" w:rsidR="00BD7469" w:rsidRDefault="00BD7469" w:rsidP="00BD7469"/>
    <w:p w14:paraId="088AB3E6" w14:textId="77777777" w:rsidR="00BD7469" w:rsidRPr="005E7013" w:rsidRDefault="00BD7469" w:rsidP="00BD7469">
      <w:pPr>
        <w:pStyle w:val="Heading3"/>
      </w:pPr>
      <w:bookmarkStart w:id="746" w:name="_Toc20396155"/>
      <w:bookmarkStart w:id="747" w:name="_Toc29397737"/>
      <w:bookmarkStart w:id="748" w:name="_Toc29398859"/>
      <w:bookmarkStart w:id="749" w:name="_Toc36648869"/>
      <w:bookmarkStart w:id="750" w:name="_Toc36654657"/>
      <w:bookmarkStart w:id="751" w:name="_Toc44960928"/>
      <w:bookmarkStart w:id="752" w:name="_Toc50982569"/>
      <w:bookmarkStart w:id="753" w:name="_Toc50984740"/>
      <w:bookmarkStart w:id="754" w:name="_Toc57112007"/>
      <w:bookmarkStart w:id="755" w:name="_Toc146299014"/>
      <w:r>
        <w:t>4.9.4</w:t>
      </w:r>
      <w:r>
        <w:tab/>
      </w:r>
      <w:r w:rsidRPr="005E7013">
        <w:t>EF</w:t>
      </w:r>
      <w:r w:rsidRPr="005E7013">
        <w:rPr>
          <w:vertAlign w:val="subscript"/>
        </w:rPr>
        <w:t xml:space="preserve">SUCI_Calc_Info </w:t>
      </w:r>
      <w:r w:rsidRPr="005E7013">
        <w:t>(Subscription Concealed Identifier Calculation Information EF)</w:t>
      </w:r>
      <w:bookmarkEnd w:id="746"/>
      <w:bookmarkEnd w:id="747"/>
      <w:bookmarkEnd w:id="748"/>
      <w:bookmarkEnd w:id="749"/>
      <w:bookmarkEnd w:id="750"/>
      <w:bookmarkEnd w:id="751"/>
      <w:bookmarkEnd w:id="752"/>
      <w:bookmarkEnd w:id="753"/>
      <w:bookmarkEnd w:id="754"/>
      <w:bookmarkEnd w:id="75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56" w:name="_Toc20396156"/>
      <w:bookmarkStart w:id="757" w:name="_Toc29397738"/>
      <w:bookmarkStart w:id="758" w:name="_Toc29398860"/>
      <w:bookmarkStart w:id="759" w:name="_Toc36648870"/>
      <w:bookmarkStart w:id="76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6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56"/>
      <w:bookmarkEnd w:id="757"/>
      <w:bookmarkEnd w:id="758"/>
      <w:bookmarkEnd w:id="759"/>
      <w:bookmarkEnd w:id="760"/>
      <w:bookmarkEnd w:id="76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62" w:name="_Toc146299016"/>
      <w:r>
        <w:t>4.9.6</w:t>
      </w:r>
      <w:r>
        <w:tab/>
      </w:r>
      <w:r w:rsidRPr="007D0212">
        <w:t>EF</w:t>
      </w:r>
      <w:r w:rsidRPr="007D0212">
        <w:rPr>
          <w:vertAlign w:val="subscript"/>
        </w:rPr>
        <w:t>5GS3GPPNSC</w:t>
      </w:r>
      <w:r w:rsidRPr="007D0212">
        <w:t xml:space="preserve"> (5GS 3GPP Access NAS Security Context)</w:t>
      </w:r>
      <w:bookmarkEnd w:id="76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0D66A4"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0D66A4" w:rsidRDefault="000D66A4" w:rsidP="004C0405">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0D66A4" w:rsidRDefault="000D66A4" w:rsidP="004C0405">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77777777" w:rsidR="000D66A4" w:rsidRDefault="000D66A4" w:rsidP="004C0405">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0D66A4" w:rsidRDefault="000D66A4" w:rsidP="004C0405">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0D66A4" w:rsidRDefault="000D66A4" w:rsidP="004C0405">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0D66A4" w:rsidRDefault="000D66A4" w:rsidP="004C0405">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0D66A4" w:rsidRDefault="000D66A4" w:rsidP="004C0405">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0D66A4" w:rsidRDefault="000D66A4" w:rsidP="004C0405">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63" w:name="_Toc146299017"/>
      <w:r>
        <w:t>4.9.7</w:t>
      </w:r>
      <w:r>
        <w:tab/>
      </w:r>
      <w:r w:rsidRPr="007D0212">
        <w:t>EF</w:t>
      </w:r>
      <w:r w:rsidRPr="007D0212">
        <w:rPr>
          <w:vertAlign w:val="subscript"/>
        </w:rPr>
        <w:t>5GSN3GPPNSC</w:t>
      </w:r>
      <w:r w:rsidRPr="007D0212">
        <w:t xml:space="preserve"> (5GS non-3GPP Access NAS Security Context)</w:t>
      </w:r>
      <w:bookmarkEnd w:id="76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17588E8"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0D66A4"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0D66A4" w:rsidRDefault="000D66A4" w:rsidP="004C0405">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0D66A4" w:rsidRDefault="000D66A4" w:rsidP="004C0405">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77777777" w:rsidR="000D66A4" w:rsidRDefault="000D66A4" w:rsidP="004C0405">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0D66A4" w:rsidRDefault="000D66A4" w:rsidP="004C0405">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0D66A4" w:rsidRDefault="000D66A4" w:rsidP="004C0405">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0D66A4" w:rsidRDefault="000D66A4" w:rsidP="004C0405">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0D66A4" w:rsidRDefault="000D66A4" w:rsidP="004C0405">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0D66A4" w:rsidRDefault="000D66A4" w:rsidP="004C0405">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Pr="00616B4C" w:rsidRDefault="00F14FD0" w:rsidP="000D66A4">
      <w:pPr>
        <w:rPr>
          <w:noProof/>
        </w:rPr>
      </w:pPr>
    </w:p>
    <w:p w14:paraId="625CAF4F" w14:textId="7B6695AB" w:rsidR="006E3A79" w:rsidRPr="00EB353D" w:rsidRDefault="006E3A79" w:rsidP="006E3A79">
      <w:pPr>
        <w:pStyle w:val="Heading2"/>
      </w:pPr>
      <w:bookmarkStart w:id="764" w:name="_Toc146299018"/>
      <w:r>
        <w:t>4.10</w:t>
      </w:r>
      <w:r w:rsidRPr="00EB353D">
        <w:tab/>
        <w:t>Definition of 5G-N</w:t>
      </w:r>
      <w:r>
        <w:t xml:space="preserve">R </w:t>
      </w:r>
      <w:r w:rsidRPr="00EB353D">
        <w:t>UICC</w:t>
      </w:r>
      <w:r>
        <w:t xml:space="preserve"> – non-IMSI SUPI Type</w:t>
      </w:r>
      <w:bookmarkEnd w:id="764"/>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65" w:name="_Toc146299019"/>
      <w:r>
        <w:t>4.10</w:t>
      </w:r>
      <w:r w:rsidRPr="00EB353D">
        <w:t>.1</w:t>
      </w:r>
      <w:r>
        <w:tab/>
      </w:r>
      <w:r w:rsidRPr="00EB353D">
        <w:t>EF</w:t>
      </w:r>
      <w:r w:rsidRPr="00EB353D">
        <w:rPr>
          <w:vertAlign w:val="subscript"/>
        </w:rPr>
        <w:t>UST</w:t>
      </w:r>
      <w:r w:rsidRPr="00EB353D">
        <w:t xml:space="preserve"> (USIM Service Table)</w:t>
      </w:r>
      <w:bookmarkEnd w:id="765"/>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66" w:name="_Toc146299020"/>
      <w:r>
        <w:t>4.10</w:t>
      </w:r>
      <w:r w:rsidRPr="00EB353D">
        <w:t>.</w:t>
      </w:r>
      <w:r>
        <w:t>2</w:t>
      </w:r>
      <w:r>
        <w:tab/>
      </w:r>
      <w:r w:rsidRPr="00022F5A">
        <w:t>EF</w:t>
      </w:r>
      <w:r w:rsidRPr="00022F5A">
        <w:rPr>
          <w:vertAlign w:val="subscript"/>
        </w:rPr>
        <w:t>IMSI</w:t>
      </w:r>
      <w:r w:rsidRPr="00022F5A">
        <w:t xml:space="preserve"> (IMSI)</w:t>
      </w:r>
      <w:bookmarkEnd w:id="766"/>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67"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67"/>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68" w:name="_Toc146299022"/>
      <w:r>
        <w:t>4.10.4</w:t>
      </w:r>
      <w:r>
        <w:tab/>
      </w:r>
      <w:r w:rsidRPr="009F617B">
        <w:t>EF</w:t>
      </w:r>
      <w:r w:rsidRPr="00C60CE7">
        <w:rPr>
          <w:vertAlign w:val="subscript"/>
        </w:rPr>
        <w:t>5GS3GPPLOCI</w:t>
      </w:r>
      <w:r w:rsidRPr="009F617B">
        <w:t xml:space="preserve"> (5GS 3GPP location information)</w:t>
      </w:r>
      <w:bookmarkEnd w:id="768"/>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69" w:name="_Toc146299023"/>
      <w:r>
        <w:t>4.10.5</w:t>
      </w:r>
      <w:r>
        <w:tab/>
      </w:r>
      <w:r w:rsidRPr="005E7013">
        <w:t>EF</w:t>
      </w:r>
      <w:r w:rsidRPr="005E7013">
        <w:rPr>
          <w:vertAlign w:val="subscript"/>
        </w:rPr>
        <w:t xml:space="preserve">SUCI_Calc_Info </w:t>
      </w:r>
      <w:r w:rsidRPr="005E7013">
        <w:t>(Subscription Concealed Identifier Calculation Information EF)</w:t>
      </w:r>
      <w:bookmarkEnd w:id="769"/>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70"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70"/>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71" w:name="_Toc146299025"/>
      <w:r>
        <w:t>4.10.7</w:t>
      </w:r>
      <w:r>
        <w:tab/>
        <w:t>EF</w:t>
      </w:r>
      <w:r w:rsidRPr="00133B57">
        <w:rPr>
          <w:vertAlign w:val="subscript"/>
        </w:rPr>
        <w:t>AD</w:t>
      </w:r>
      <w:r>
        <w:t xml:space="preserve"> (Administrative Data)</w:t>
      </w:r>
      <w:bookmarkEnd w:id="771"/>
    </w:p>
    <w:p w14:paraId="1F04F3A4" w14:textId="77777777" w:rsidR="00002A18" w:rsidRDefault="00002A18" w:rsidP="00002A18">
      <w:pPr>
        <w:keepLines/>
        <w:spacing w:after="0"/>
        <w:ind w:left="1702" w:hanging="1418"/>
      </w:pPr>
      <w:bookmarkStart w:id="772" w:name="_Toc10738318"/>
      <w:bookmarkStart w:id="773" w:name="_Toc20396157"/>
      <w:bookmarkStart w:id="774" w:name="_Toc29397739"/>
      <w:bookmarkStart w:id="775" w:name="_Toc29398861"/>
      <w:bookmarkStart w:id="776" w:name="_Toc36648871"/>
      <w:bookmarkStart w:id="777" w:name="_Toc36654659"/>
      <w:bookmarkStart w:id="778" w:name="_Toc44960929"/>
      <w:bookmarkStart w:id="779" w:name="_Toc50982570"/>
      <w:bookmarkStart w:id="780" w:name="_Toc50984741"/>
      <w:bookmarkStart w:id="781"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82"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82"/>
    </w:p>
    <w:p w14:paraId="1FE4F12B" w14:textId="77777777" w:rsidR="00AC5CD5" w:rsidRPr="002E4A03" w:rsidRDefault="00AC5CD5" w:rsidP="00AC5CD5">
      <w:pPr>
        <w:pStyle w:val="Heading3"/>
        <w:rPr>
          <w:lang w:val="en-US" w:eastAsia="fr-FR"/>
        </w:rPr>
      </w:pPr>
      <w:bookmarkStart w:id="783"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83"/>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84"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84"/>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77777777" w:rsidR="00AC5CD5" w:rsidRPr="00311D59" w:rsidRDefault="00AC5CD5" w:rsidP="000D1171">
            <w:pPr>
              <w:keepNext/>
              <w:keepLines/>
              <w:spacing w:after="0"/>
              <w:rPr>
                <w:rFonts w:ascii="Arial" w:hAnsi="Arial"/>
                <w:sz w:val="18"/>
              </w:rPr>
            </w:pPr>
            <w:r>
              <w:rPr>
                <w:rFonts w:ascii="Arial" w:hAnsi="Arial"/>
                <w:sz w:val="18"/>
              </w:rPr>
              <w:t>xxx1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85" w:name="_Toc146299029"/>
      <w:r>
        <w:t>4.11.3</w:t>
      </w:r>
      <w:r>
        <w:tab/>
      </w:r>
      <w:r w:rsidRPr="007D0212">
        <w:t>EF</w:t>
      </w:r>
      <w:r w:rsidRPr="007D0212">
        <w:rPr>
          <w:vertAlign w:val="subscript"/>
        </w:rPr>
        <w:t>5GS3GPPNSC</w:t>
      </w:r>
      <w:r w:rsidRPr="007D0212">
        <w:t xml:space="preserve"> (5GS 3GPP Access NAS Security Context)</w:t>
      </w:r>
      <w:bookmarkEnd w:id="785"/>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1F1CFE27" w14:textId="77777777" w:rsidR="000D66A4" w:rsidRDefault="000D66A4" w:rsidP="000D66A4">
      <w:r>
        <w:t>Logically:</w:t>
      </w:r>
    </w:p>
    <w:p w14:paraId="364EEB6C" w14:textId="77777777" w:rsidR="000D66A4" w:rsidRDefault="000D66A4" w:rsidP="000D66A4">
      <w:pPr>
        <w:keepLines/>
        <w:tabs>
          <w:tab w:val="left" w:pos="4678"/>
        </w:tabs>
        <w:spacing w:after="0"/>
        <w:ind w:left="1702" w:hanging="1418"/>
      </w:pPr>
      <w:r>
        <w:t>First record</w:t>
      </w:r>
    </w:p>
    <w:p w14:paraId="0CAA4C21"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7C3742CF"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6F0B0192" w14:textId="77777777" w:rsidR="000D66A4" w:rsidRDefault="000D66A4" w:rsidP="000D66A4">
      <w:pPr>
        <w:keepLines/>
        <w:tabs>
          <w:tab w:val="left" w:pos="4678"/>
        </w:tabs>
        <w:spacing w:after="0"/>
        <w:ind w:left="1702" w:hanging="1418"/>
      </w:pPr>
      <w:r>
        <w:tab/>
        <w:t>Uplink NAS count:</w:t>
      </w:r>
      <w:r>
        <w:tab/>
        <w:t>'00'</w:t>
      </w:r>
    </w:p>
    <w:p w14:paraId="14484058" w14:textId="77777777" w:rsidR="000D66A4" w:rsidRDefault="000D66A4" w:rsidP="000D66A4">
      <w:pPr>
        <w:keepLines/>
        <w:tabs>
          <w:tab w:val="left" w:pos="4678"/>
        </w:tabs>
        <w:spacing w:after="0"/>
        <w:ind w:left="1702" w:hanging="1418"/>
      </w:pPr>
      <w:r>
        <w:tab/>
        <w:t>Downlink NAS count:</w:t>
      </w:r>
      <w:r>
        <w:tab/>
        <w:t>'01'</w:t>
      </w:r>
    </w:p>
    <w:p w14:paraId="32D91EA6"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4E79A65D"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2BF01261" w14:textId="77777777" w:rsidR="000D66A4" w:rsidRDefault="000D66A4" w:rsidP="000D66A4">
      <w:pPr>
        <w:keepLines/>
        <w:tabs>
          <w:tab w:val="left" w:pos="4678"/>
        </w:tabs>
        <w:spacing w:after="0"/>
        <w:ind w:left="1702" w:hanging="1418"/>
      </w:pPr>
    </w:p>
    <w:p w14:paraId="33FDEFDA"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0ABD52F1"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FE74527"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5654C38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0CDE147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EC508A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27EACC0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75A334E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1131CA3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3E26F49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78264E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6065CB2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C2FA44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0D66A4" w14:paraId="21AAA9E5"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1C23AEA9" w14:textId="77777777" w:rsidR="000D66A4" w:rsidRDefault="000D66A4" w:rsidP="004C0405">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FF04B55" w14:textId="77777777" w:rsidR="000D66A4" w:rsidRDefault="000D66A4" w:rsidP="004C0405">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086CFB9" w14:textId="77777777" w:rsidR="000D66A4" w:rsidRDefault="000D66A4" w:rsidP="004C0405">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2EDBCFDD" w14:textId="77777777" w:rsidR="000D66A4" w:rsidRDefault="000D66A4" w:rsidP="004C0405">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C21B17"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E9617F9" w14:textId="77777777" w:rsidR="000D66A4" w:rsidRDefault="000D66A4" w:rsidP="004C0405">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F228465" w14:textId="77777777" w:rsidR="000D66A4" w:rsidRDefault="000D66A4" w:rsidP="004C0405">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1A3E07D6" w14:textId="77777777" w:rsidR="000D66A4" w:rsidRDefault="000D66A4" w:rsidP="004C0405">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8BF5B02"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0133365" w14:textId="77777777" w:rsidR="000D66A4" w:rsidRDefault="000D66A4" w:rsidP="004C0405">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BA77119"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r>
      <w:tr w:rsidR="000D66A4" w14:paraId="285A5747" w14:textId="77777777" w:rsidTr="004C0405">
        <w:tc>
          <w:tcPr>
            <w:tcW w:w="992" w:type="dxa"/>
            <w:tcBorders>
              <w:top w:val="single" w:sz="4" w:space="0" w:color="auto"/>
              <w:left w:val="nil"/>
              <w:bottom w:val="nil"/>
              <w:right w:val="single" w:sz="4" w:space="0" w:color="auto"/>
            </w:tcBorders>
          </w:tcPr>
          <w:p w14:paraId="2B44798E"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7CF7FB5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507373F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8344F0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9C79A6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497B2E5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5AEBAE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B44A87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401110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77F68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81D553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7417E8DE" w14:textId="77777777" w:rsidTr="004C0405">
        <w:tc>
          <w:tcPr>
            <w:tcW w:w="992" w:type="dxa"/>
            <w:tcBorders>
              <w:top w:val="nil"/>
              <w:left w:val="nil"/>
              <w:bottom w:val="nil"/>
              <w:right w:val="single" w:sz="4" w:space="0" w:color="auto"/>
            </w:tcBorders>
          </w:tcPr>
          <w:p w14:paraId="2CD2F8CA"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349F277D"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58BAB289"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D60209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BCF0D22"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137A7BF"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F2B0E6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D51C60"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77AE723A"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A6115B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8B67BE"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5B2B3547" w14:textId="77777777" w:rsidTr="004C0405">
        <w:trPr>
          <w:gridAfter w:val="2"/>
          <w:wAfter w:w="1248" w:type="dxa"/>
        </w:trPr>
        <w:tc>
          <w:tcPr>
            <w:tcW w:w="992" w:type="dxa"/>
            <w:tcBorders>
              <w:top w:val="nil"/>
              <w:left w:val="nil"/>
              <w:bottom w:val="nil"/>
              <w:right w:val="single" w:sz="4" w:space="0" w:color="auto"/>
            </w:tcBorders>
          </w:tcPr>
          <w:p w14:paraId="544D8ECC"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E6C159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5384B711"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256FDB0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F323278"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53C715C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79AB07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24705172"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03F14D32"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37ED9E87" w14:textId="77777777" w:rsidTr="004C0405">
        <w:trPr>
          <w:gridAfter w:val="2"/>
          <w:wAfter w:w="1248" w:type="dxa"/>
        </w:trPr>
        <w:tc>
          <w:tcPr>
            <w:tcW w:w="992" w:type="dxa"/>
            <w:tcBorders>
              <w:top w:val="nil"/>
              <w:left w:val="nil"/>
              <w:bottom w:val="nil"/>
              <w:right w:val="single" w:sz="4" w:space="0" w:color="auto"/>
            </w:tcBorders>
          </w:tcPr>
          <w:p w14:paraId="23A7D4E3"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89ED81C"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0D5AD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0719123"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3FD9BB4A"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2E77B"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7A71087"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0F3209C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ACC4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31E767C7" w14:textId="77777777" w:rsidR="000D66A4" w:rsidRPr="0046266F" w:rsidRDefault="000D66A4" w:rsidP="000D66A4">
      <w:pPr>
        <w:keepNext/>
        <w:keepLines/>
        <w:spacing w:after="0"/>
        <w:jc w:val="center"/>
        <w:rPr>
          <w:rFonts w:ascii="Arial" w:hAnsi="Arial"/>
          <w:b/>
          <w:sz w:val="8"/>
          <w:szCs w:val="8"/>
        </w:rPr>
      </w:pPr>
    </w:p>
    <w:p w14:paraId="158502C1" w14:textId="77777777" w:rsidR="000D66A4" w:rsidRDefault="000D66A4" w:rsidP="000D66A4">
      <w:pPr>
        <w:keepLines/>
        <w:tabs>
          <w:tab w:val="left" w:pos="4678"/>
        </w:tabs>
        <w:spacing w:after="0"/>
        <w:ind w:left="1702" w:hanging="1418"/>
      </w:pPr>
    </w:p>
    <w:p w14:paraId="2AC76834" w14:textId="77777777" w:rsidR="000D66A4" w:rsidRDefault="000D66A4" w:rsidP="000D66A4">
      <w:pPr>
        <w:keepLines/>
        <w:tabs>
          <w:tab w:val="left" w:pos="4678"/>
        </w:tabs>
        <w:spacing w:after="0"/>
        <w:ind w:left="1702" w:hanging="1418"/>
      </w:pPr>
      <w:r>
        <w:t>Second record</w:t>
      </w:r>
    </w:p>
    <w:p w14:paraId="3EF54E4F"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63CA081C"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8A60B16" w14:textId="77777777" w:rsidR="000D66A4" w:rsidRDefault="000D66A4" w:rsidP="000D66A4">
      <w:pPr>
        <w:keepLines/>
        <w:tabs>
          <w:tab w:val="left" w:pos="4678"/>
        </w:tabs>
        <w:spacing w:after="0"/>
        <w:ind w:left="1702" w:hanging="1418"/>
      </w:pPr>
      <w:r>
        <w:tab/>
        <w:t>Uplink NAS count:</w:t>
      </w:r>
      <w:r>
        <w:tab/>
        <w:t>'00'</w:t>
      </w:r>
    </w:p>
    <w:p w14:paraId="750440ED" w14:textId="77777777" w:rsidR="000D66A4" w:rsidRDefault="000D66A4" w:rsidP="000D66A4">
      <w:pPr>
        <w:keepLines/>
        <w:tabs>
          <w:tab w:val="left" w:pos="4678"/>
        </w:tabs>
        <w:spacing w:after="0"/>
        <w:ind w:left="1702" w:hanging="1418"/>
      </w:pPr>
      <w:r>
        <w:tab/>
        <w:t>Downlink NAS count:</w:t>
      </w:r>
      <w:r>
        <w:tab/>
        <w:t>'01'</w:t>
      </w:r>
    </w:p>
    <w:p w14:paraId="3F3BC08E"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256D62F"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0863B7AC" w14:textId="77777777" w:rsidR="000D66A4" w:rsidRDefault="000D66A4" w:rsidP="000D66A4">
      <w:pPr>
        <w:keepLines/>
        <w:tabs>
          <w:tab w:val="left" w:pos="4678"/>
        </w:tabs>
        <w:spacing w:after="0"/>
        <w:ind w:left="1702" w:hanging="1418"/>
      </w:pPr>
      <w:r>
        <w:tab/>
        <w:t>PLMN:</w:t>
      </w:r>
      <w:r>
        <w:tab/>
        <w:t>'000000'</w:t>
      </w:r>
    </w:p>
    <w:p w14:paraId="7489F8DA" w14:textId="77777777" w:rsidR="000D66A4" w:rsidRDefault="000D66A4" w:rsidP="000D66A4"/>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1BA4B41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6C1CCC50"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27D7027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7E873EC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257FB86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2FD1065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0EC9AF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1002808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B0A743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6B1A5D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6D8B94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CF8EC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0D66A4" w14:paraId="7389211D"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189CD93A" w14:textId="77777777" w:rsidR="000D66A4" w:rsidRDefault="000D66A4" w:rsidP="004C0405">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44652DF" w14:textId="77777777" w:rsidR="000D66A4" w:rsidRDefault="000D66A4" w:rsidP="004C0405">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28E615D2" w14:textId="77777777" w:rsidR="000D66A4" w:rsidRDefault="000D66A4" w:rsidP="004C0405">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1DDFE6D8" w14:textId="77777777" w:rsidR="000D66A4" w:rsidRDefault="000D66A4" w:rsidP="004C0405">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31A79FDF"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06ACF8B8" w14:textId="77777777" w:rsidR="000D66A4" w:rsidRDefault="000D66A4" w:rsidP="004C0405">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34CE61FE" w14:textId="77777777" w:rsidR="000D66A4" w:rsidRDefault="000D66A4" w:rsidP="004C0405">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C921B1F" w14:textId="77777777" w:rsidR="000D66A4" w:rsidRDefault="000D66A4" w:rsidP="004C0405">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C2769E6"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F167D49" w14:textId="77777777" w:rsidR="000D66A4" w:rsidRDefault="000D66A4" w:rsidP="004C0405">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2CD14677"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r>
      <w:tr w:rsidR="000D66A4" w14:paraId="486CC4C4" w14:textId="77777777" w:rsidTr="004C0405">
        <w:tc>
          <w:tcPr>
            <w:tcW w:w="992" w:type="dxa"/>
            <w:tcBorders>
              <w:top w:val="single" w:sz="4" w:space="0" w:color="auto"/>
              <w:left w:val="nil"/>
              <w:bottom w:val="nil"/>
              <w:right w:val="single" w:sz="4" w:space="0" w:color="auto"/>
            </w:tcBorders>
          </w:tcPr>
          <w:p w14:paraId="6EC8463A"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3B001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67FC7F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5F27963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CB99D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47DC578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6B176F1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D0DF8B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1C0C187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712804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3BD07D8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0E2B0614" w14:textId="77777777" w:rsidTr="004C0405">
        <w:tc>
          <w:tcPr>
            <w:tcW w:w="992" w:type="dxa"/>
            <w:tcBorders>
              <w:top w:val="nil"/>
              <w:left w:val="nil"/>
              <w:bottom w:val="nil"/>
              <w:right w:val="single" w:sz="4" w:space="0" w:color="auto"/>
            </w:tcBorders>
          </w:tcPr>
          <w:p w14:paraId="0FC55E6F"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1C489E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BEAA0D6"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328DD4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1BDB4B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CB056F"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89C403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D57CC4E"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C4595C5"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48F5A5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A89A92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3EC3784C" w14:textId="77777777" w:rsidTr="004C0405">
        <w:tc>
          <w:tcPr>
            <w:tcW w:w="992" w:type="dxa"/>
            <w:tcBorders>
              <w:top w:val="nil"/>
              <w:left w:val="nil"/>
              <w:bottom w:val="nil"/>
              <w:right w:val="single" w:sz="4" w:space="0" w:color="auto"/>
            </w:tcBorders>
          </w:tcPr>
          <w:p w14:paraId="2394D6B4"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1FFD7C07"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5A8BDAB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252142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61DB805E"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CD8877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59D0C61A"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394CBB4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FBA2302"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tcPr>
          <w:p w14:paraId="32DDD9B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tcPr>
          <w:p w14:paraId="03F73BF2"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B59</w:t>
            </w:r>
          </w:p>
        </w:tc>
      </w:tr>
      <w:tr w:rsidR="000D66A4" w14:paraId="1529EC69" w14:textId="77777777" w:rsidTr="004C0405">
        <w:tc>
          <w:tcPr>
            <w:tcW w:w="992" w:type="dxa"/>
            <w:tcBorders>
              <w:top w:val="nil"/>
              <w:left w:val="nil"/>
              <w:bottom w:val="nil"/>
              <w:right w:val="single" w:sz="4" w:space="0" w:color="auto"/>
            </w:tcBorders>
          </w:tcPr>
          <w:p w14:paraId="6BEADD1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C30A142"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0A73C03"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AB63388"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AE3A63A"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6CACED"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632E03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D112FF"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7D299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5494E51"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84E76A2"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03</w:t>
            </w:r>
          </w:p>
        </w:tc>
      </w:tr>
      <w:tr w:rsidR="000D66A4" w14:paraId="581CF5B2" w14:textId="77777777" w:rsidTr="004C0405">
        <w:trPr>
          <w:gridAfter w:val="7"/>
          <w:wAfter w:w="4368" w:type="dxa"/>
        </w:trPr>
        <w:tc>
          <w:tcPr>
            <w:tcW w:w="992" w:type="dxa"/>
            <w:tcBorders>
              <w:top w:val="nil"/>
              <w:left w:val="nil"/>
              <w:bottom w:val="nil"/>
              <w:right w:val="single" w:sz="4" w:space="0" w:color="auto"/>
            </w:tcBorders>
          </w:tcPr>
          <w:p w14:paraId="045F3D88"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4C845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hideMark/>
          </w:tcPr>
          <w:p w14:paraId="22200B9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hideMark/>
          </w:tcPr>
          <w:p w14:paraId="42692E2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B62</w:t>
            </w:r>
          </w:p>
        </w:tc>
      </w:tr>
      <w:tr w:rsidR="000D66A4" w14:paraId="4AC5EF16" w14:textId="77777777" w:rsidTr="004C0405">
        <w:trPr>
          <w:gridAfter w:val="7"/>
          <w:wAfter w:w="4368" w:type="dxa"/>
        </w:trPr>
        <w:tc>
          <w:tcPr>
            <w:tcW w:w="992" w:type="dxa"/>
            <w:tcBorders>
              <w:top w:val="nil"/>
              <w:left w:val="nil"/>
              <w:bottom w:val="nil"/>
              <w:right w:val="single" w:sz="4" w:space="0" w:color="auto"/>
            </w:tcBorders>
          </w:tcPr>
          <w:p w14:paraId="6A0A91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3289DFB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E574311"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B4E51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bl>
    <w:p w14:paraId="2671F443" w14:textId="77777777" w:rsidR="000D66A4" w:rsidRDefault="000D66A4" w:rsidP="000D66A4"/>
    <w:p w14:paraId="1B2A7A4F" w14:textId="7384EFA7" w:rsidR="000D66A4" w:rsidRDefault="000D66A4" w:rsidP="000D66A4">
      <w:pPr>
        <w:pStyle w:val="Heading3"/>
      </w:pPr>
      <w:bookmarkStart w:id="786" w:name="_Toc146299030"/>
      <w:r>
        <w:t>4.11.4</w:t>
      </w:r>
      <w:r>
        <w:tab/>
      </w:r>
      <w:r w:rsidRPr="007D0212">
        <w:t>EF</w:t>
      </w:r>
      <w:r w:rsidRPr="007D0212">
        <w:rPr>
          <w:vertAlign w:val="subscript"/>
        </w:rPr>
        <w:t>5GSN3GPPNSC</w:t>
      </w:r>
      <w:r w:rsidRPr="007D0212">
        <w:t xml:space="preserve"> (5GS non-3GPP Access NAS Security Context)</w:t>
      </w:r>
      <w:bookmarkEnd w:id="786"/>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516653AB" w14:textId="77777777" w:rsidR="000D66A4" w:rsidRDefault="000D66A4" w:rsidP="000D66A4">
      <w:r>
        <w:t>Logically:</w:t>
      </w:r>
    </w:p>
    <w:p w14:paraId="5DA4B317" w14:textId="77777777" w:rsidR="000D66A4" w:rsidRDefault="000D66A4" w:rsidP="000D66A4">
      <w:pPr>
        <w:keepLines/>
        <w:tabs>
          <w:tab w:val="left" w:pos="4678"/>
        </w:tabs>
        <w:spacing w:after="0"/>
        <w:ind w:left="1702" w:hanging="1418"/>
      </w:pPr>
      <w:r>
        <w:t>First record</w:t>
      </w:r>
    </w:p>
    <w:p w14:paraId="12776FBF"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0B06A591"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190A617A" w14:textId="77777777" w:rsidR="000D66A4" w:rsidRDefault="000D66A4" w:rsidP="000D66A4">
      <w:pPr>
        <w:keepLines/>
        <w:tabs>
          <w:tab w:val="left" w:pos="4678"/>
        </w:tabs>
        <w:spacing w:after="0"/>
        <w:ind w:left="1702" w:hanging="1418"/>
      </w:pPr>
      <w:r>
        <w:tab/>
        <w:t>Uplink NAS count:</w:t>
      </w:r>
      <w:r>
        <w:tab/>
        <w:t>'00'</w:t>
      </w:r>
    </w:p>
    <w:p w14:paraId="3E4A48D5" w14:textId="77777777" w:rsidR="000D66A4" w:rsidRDefault="000D66A4" w:rsidP="000D66A4">
      <w:pPr>
        <w:keepLines/>
        <w:tabs>
          <w:tab w:val="left" w:pos="4678"/>
        </w:tabs>
        <w:spacing w:after="0"/>
        <w:ind w:left="1702" w:hanging="1418"/>
      </w:pPr>
      <w:r>
        <w:tab/>
        <w:t>Downlink NAS count:</w:t>
      </w:r>
      <w:r>
        <w:tab/>
        <w:t>'01'</w:t>
      </w:r>
    </w:p>
    <w:p w14:paraId="42D8E01B"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151A45A7"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2BEEC2FA" w14:textId="77777777" w:rsidR="000D66A4" w:rsidRDefault="000D66A4" w:rsidP="000D66A4">
      <w:pPr>
        <w:keepLines/>
        <w:tabs>
          <w:tab w:val="left" w:pos="4678"/>
        </w:tabs>
        <w:spacing w:after="0"/>
        <w:ind w:left="1702" w:hanging="1418"/>
      </w:pPr>
    </w:p>
    <w:p w14:paraId="01BACA37"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3B667C09"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5EC47D7"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048CF53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EA86EB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EAB2DC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8071A7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238ED01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38D12D0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BB8AA3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66645C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1C8F1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99244C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0D66A4" w14:paraId="17F78019"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65B14001" w14:textId="77777777" w:rsidR="000D66A4" w:rsidRDefault="000D66A4" w:rsidP="004C0405">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F1654A" w14:textId="77777777" w:rsidR="000D66A4" w:rsidRDefault="000D66A4" w:rsidP="004C0405">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56C7BC8C" w14:textId="77777777" w:rsidR="000D66A4" w:rsidRDefault="000D66A4" w:rsidP="004C0405">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47991994" w14:textId="77777777" w:rsidR="000D66A4" w:rsidRDefault="000D66A4" w:rsidP="004C0405">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77730FC"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29F14CF" w14:textId="77777777" w:rsidR="000D66A4" w:rsidRDefault="000D66A4" w:rsidP="004C0405">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BEDF3D5" w14:textId="77777777" w:rsidR="000D66A4" w:rsidRDefault="000D66A4" w:rsidP="004C0405">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2B019C7" w14:textId="77777777" w:rsidR="000D66A4" w:rsidRDefault="000D66A4" w:rsidP="004C0405">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68D9DA9B"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8A45B22" w14:textId="77777777" w:rsidR="000D66A4" w:rsidRDefault="000D66A4" w:rsidP="004C0405">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2448CD44"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r>
      <w:tr w:rsidR="000D66A4" w14:paraId="4463EB62" w14:textId="77777777" w:rsidTr="004C0405">
        <w:tc>
          <w:tcPr>
            <w:tcW w:w="992" w:type="dxa"/>
            <w:tcBorders>
              <w:top w:val="single" w:sz="4" w:space="0" w:color="auto"/>
              <w:left w:val="nil"/>
              <w:bottom w:val="nil"/>
              <w:right w:val="single" w:sz="4" w:space="0" w:color="auto"/>
            </w:tcBorders>
          </w:tcPr>
          <w:p w14:paraId="0CFA031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E566D0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04A1FB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554CED5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33A8AB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77E91D7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51D6A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49541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D1037A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3234183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1391332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7C106000" w14:textId="77777777" w:rsidTr="004C0405">
        <w:tc>
          <w:tcPr>
            <w:tcW w:w="992" w:type="dxa"/>
            <w:tcBorders>
              <w:top w:val="nil"/>
              <w:left w:val="nil"/>
              <w:bottom w:val="nil"/>
              <w:right w:val="single" w:sz="4" w:space="0" w:color="auto"/>
            </w:tcBorders>
          </w:tcPr>
          <w:p w14:paraId="4849D96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42542B7"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47D569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76F150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B8770C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5FE996C"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350AC3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EC5821"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DFDDE34"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F42403E"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BA74BB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37EC0E08" w14:textId="77777777" w:rsidTr="004C0405">
        <w:trPr>
          <w:gridAfter w:val="2"/>
          <w:wAfter w:w="1248" w:type="dxa"/>
        </w:trPr>
        <w:tc>
          <w:tcPr>
            <w:tcW w:w="992" w:type="dxa"/>
            <w:tcBorders>
              <w:top w:val="nil"/>
              <w:left w:val="nil"/>
              <w:bottom w:val="nil"/>
              <w:right w:val="single" w:sz="4" w:space="0" w:color="auto"/>
            </w:tcBorders>
          </w:tcPr>
          <w:p w14:paraId="1B3FECDE"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E6EC6B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7AC9E139"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2DD22F09"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736332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F8E93FC"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5BD011D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84A845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3DC489ED"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1D568827" w14:textId="77777777" w:rsidTr="004C0405">
        <w:trPr>
          <w:gridAfter w:val="2"/>
          <w:wAfter w:w="1248" w:type="dxa"/>
        </w:trPr>
        <w:tc>
          <w:tcPr>
            <w:tcW w:w="992" w:type="dxa"/>
            <w:tcBorders>
              <w:top w:val="nil"/>
              <w:left w:val="nil"/>
              <w:bottom w:val="nil"/>
              <w:right w:val="single" w:sz="4" w:space="0" w:color="auto"/>
            </w:tcBorders>
          </w:tcPr>
          <w:p w14:paraId="75E326F0"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659C3D1"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CBA01DD"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E66C6D"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30DA761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7F0A6FF"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6435448"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1005519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7178BAF"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1BB1EFE6" w14:textId="77777777" w:rsidR="000D66A4" w:rsidRPr="0046266F" w:rsidRDefault="000D66A4" w:rsidP="000D66A4">
      <w:pPr>
        <w:keepNext/>
        <w:keepLines/>
        <w:spacing w:after="0"/>
        <w:jc w:val="center"/>
        <w:rPr>
          <w:rFonts w:ascii="Arial" w:hAnsi="Arial"/>
          <w:b/>
          <w:sz w:val="8"/>
          <w:szCs w:val="8"/>
        </w:rPr>
      </w:pPr>
    </w:p>
    <w:p w14:paraId="144D1915" w14:textId="77777777" w:rsidR="000D66A4" w:rsidRDefault="000D66A4" w:rsidP="000D66A4">
      <w:pPr>
        <w:keepLines/>
        <w:tabs>
          <w:tab w:val="left" w:pos="4678"/>
        </w:tabs>
        <w:spacing w:after="0"/>
        <w:ind w:left="1702" w:hanging="1418"/>
      </w:pPr>
    </w:p>
    <w:p w14:paraId="6CC7FBE4" w14:textId="77777777" w:rsidR="000D66A4" w:rsidRDefault="000D66A4" w:rsidP="000D66A4">
      <w:pPr>
        <w:keepLines/>
        <w:tabs>
          <w:tab w:val="left" w:pos="4678"/>
        </w:tabs>
        <w:spacing w:after="0"/>
        <w:ind w:left="1702" w:hanging="1418"/>
      </w:pPr>
      <w:r>
        <w:t>Second record</w:t>
      </w:r>
    </w:p>
    <w:p w14:paraId="4F173BAF"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r w:rsidRPr="00F27A91">
        <w:t xml:space="preserve"> </w:t>
      </w:r>
    </w:p>
    <w:p w14:paraId="49598B1B"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0B3A5F2E" w14:textId="77777777" w:rsidR="000D66A4" w:rsidRDefault="000D66A4" w:rsidP="000D66A4">
      <w:pPr>
        <w:keepLines/>
        <w:tabs>
          <w:tab w:val="left" w:pos="4678"/>
        </w:tabs>
        <w:spacing w:after="0"/>
        <w:ind w:left="1702" w:hanging="1418"/>
      </w:pPr>
      <w:r>
        <w:tab/>
        <w:t>Uplink NAS count:</w:t>
      </w:r>
      <w:r>
        <w:tab/>
        <w:t>'00'</w:t>
      </w:r>
    </w:p>
    <w:p w14:paraId="59622F6B" w14:textId="77777777" w:rsidR="000D66A4" w:rsidRDefault="000D66A4" w:rsidP="000D66A4">
      <w:pPr>
        <w:keepLines/>
        <w:tabs>
          <w:tab w:val="left" w:pos="4678"/>
        </w:tabs>
        <w:spacing w:after="0"/>
        <w:ind w:left="1702" w:hanging="1418"/>
      </w:pPr>
      <w:r>
        <w:tab/>
        <w:t>Downlink NAS count:</w:t>
      </w:r>
      <w:r>
        <w:tab/>
        <w:t>'01'</w:t>
      </w:r>
    </w:p>
    <w:p w14:paraId="26C1EF31"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902040A"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D61DA48" w14:textId="77777777" w:rsidR="000D66A4" w:rsidRDefault="000D66A4" w:rsidP="000D66A4">
      <w:pPr>
        <w:keepLines/>
        <w:tabs>
          <w:tab w:val="left" w:pos="4678"/>
        </w:tabs>
        <w:spacing w:after="0"/>
        <w:ind w:left="1702" w:hanging="1418"/>
      </w:pPr>
      <w:r>
        <w:tab/>
        <w:t>PLMN:</w:t>
      </w:r>
      <w:r>
        <w:tab/>
        <w:t>'000000'</w:t>
      </w:r>
    </w:p>
    <w:p w14:paraId="0DFFF6AB" w14:textId="77777777" w:rsidR="000D66A4" w:rsidRDefault="000D66A4" w:rsidP="000D66A4"/>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4B667A8E"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FA6B0EC"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28DE2D6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6E8139F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6E9A69C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4D8495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6883416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E72389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EF09BB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F93A1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5D95CE6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71B3FA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0D66A4" w14:paraId="2D170BC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57887F5" w14:textId="77777777" w:rsidR="000D66A4" w:rsidRDefault="000D66A4" w:rsidP="004C0405">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C048AD5" w14:textId="77777777" w:rsidR="000D66A4" w:rsidRDefault="000D66A4" w:rsidP="004C0405">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54EFC80" w14:textId="77777777" w:rsidR="000D66A4" w:rsidRDefault="000D66A4" w:rsidP="004C0405">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42397C5D" w14:textId="77777777" w:rsidR="000D66A4" w:rsidRDefault="000D66A4" w:rsidP="004C0405">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3264C8A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72E32B" w14:textId="77777777" w:rsidR="000D66A4" w:rsidRDefault="000D66A4" w:rsidP="004C0405">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81D86A" w14:textId="77777777" w:rsidR="000D66A4" w:rsidRDefault="000D66A4" w:rsidP="004C0405">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15834A5" w14:textId="77777777" w:rsidR="000D66A4" w:rsidRDefault="000D66A4" w:rsidP="004C0405">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FE88B7C"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3C0376" w14:textId="77777777" w:rsidR="000D66A4" w:rsidRDefault="000D66A4" w:rsidP="004C0405">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45DC9E4"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r>
      <w:tr w:rsidR="000D66A4" w14:paraId="18F714B6" w14:textId="77777777" w:rsidTr="004C0405">
        <w:tc>
          <w:tcPr>
            <w:tcW w:w="992" w:type="dxa"/>
            <w:tcBorders>
              <w:top w:val="single" w:sz="4" w:space="0" w:color="auto"/>
              <w:left w:val="nil"/>
              <w:bottom w:val="nil"/>
              <w:right w:val="single" w:sz="4" w:space="0" w:color="auto"/>
            </w:tcBorders>
          </w:tcPr>
          <w:p w14:paraId="682B332B"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C56F81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0F77C9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17E8EA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6F32CDB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0B09EE4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706B2E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709CF4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E610F8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7C9DDEA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F73650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E321625" w14:textId="77777777" w:rsidTr="004C0405">
        <w:tc>
          <w:tcPr>
            <w:tcW w:w="992" w:type="dxa"/>
            <w:tcBorders>
              <w:top w:val="nil"/>
              <w:left w:val="nil"/>
              <w:bottom w:val="nil"/>
              <w:right w:val="single" w:sz="4" w:space="0" w:color="auto"/>
            </w:tcBorders>
          </w:tcPr>
          <w:p w14:paraId="59E23DD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76A6180"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72B5EE4"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5E4202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BB345E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78D6372"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2CCC8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FB029A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743A7269"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1440D5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ABFE14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585DDFC2" w14:textId="77777777" w:rsidTr="004C0405">
        <w:tc>
          <w:tcPr>
            <w:tcW w:w="992" w:type="dxa"/>
            <w:tcBorders>
              <w:top w:val="nil"/>
              <w:left w:val="nil"/>
              <w:bottom w:val="nil"/>
              <w:right w:val="single" w:sz="4" w:space="0" w:color="auto"/>
            </w:tcBorders>
          </w:tcPr>
          <w:p w14:paraId="02885503"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331FB77"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6F88DC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7075D45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73601932"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48B37C4A"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28B3F6B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1B0D213A"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1C077D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tcPr>
          <w:p w14:paraId="2FC3A2FE"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tcPr>
          <w:p w14:paraId="7F50C336"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B59</w:t>
            </w:r>
          </w:p>
        </w:tc>
      </w:tr>
      <w:tr w:rsidR="000D66A4" w14:paraId="473280F0" w14:textId="77777777" w:rsidTr="004C0405">
        <w:tc>
          <w:tcPr>
            <w:tcW w:w="992" w:type="dxa"/>
            <w:tcBorders>
              <w:top w:val="nil"/>
              <w:left w:val="nil"/>
              <w:bottom w:val="nil"/>
              <w:right w:val="single" w:sz="4" w:space="0" w:color="auto"/>
            </w:tcBorders>
          </w:tcPr>
          <w:p w14:paraId="245DFA1B"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450B5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74ED0B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5AA4D61"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1676BF7"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A5A1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8324D67"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2CD01E9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7326D3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9468B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7C82F65E"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03</w:t>
            </w:r>
          </w:p>
        </w:tc>
      </w:tr>
      <w:tr w:rsidR="000D66A4" w14:paraId="29FC37A1" w14:textId="77777777" w:rsidTr="004C0405">
        <w:trPr>
          <w:gridAfter w:val="7"/>
          <w:wAfter w:w="4368" w:type="dxa"/>
        </w:trPr>
        <w:tc>
          <w:tcPr>
            <w:tcW w:w="992" w:type="dxa"/>
            <w:tcBorders>
              <w:top w:val="nil"/>
              <w:left w:val="nil"/>
              <w:bottom w:val="nil"/>
              <w:right w:val="single" w:sz="4" w:space="0" w:color="auto"/>
            </w:tcBorders>
          </w:tcPr>
          <w:p w14:paraId="77895CB6"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BB6B70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hideMark/>
          </w:tcPr>
          <w:p w14:paraId="5B98DD7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hideMark/>
          </w:tcPr>
          <w:p w14:paraId="1274E83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B62</w:t>
            </w:r>
          </w:p>
        </w:tc>
      </w:tr>
      <w:tr w:rsidR="000D66A4" w14:paraId="4EF8C168" w14:textId="77777777" w:rsidTr="004C0405">
        <w:trPr>
          <w:gridAfter w:val="7"/>
          <w:wAfter w:w="4368" w:type="dxa"/>
        </w:trPr>
        <w:tc>
          <w:tcPr>
            <w:tcW w:w="992" w:type="dxa"/>
            <w:tcBorders>
              <w:top w:val="nil"/>
              <w:left w:val="nil"/>
              <w:bottom w:val="nil"/>
              <w:right w:val="single" w:sz="4" w:space="0" w:color="auto"/>
            </w:tcBorders>
          </w:tcPr>
          <w:p w14:paraId="4BEEEC30"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7E7B8F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7FAFB92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F6D82"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bl>
    <w:p w14:paraId="1D598509" w14:textId="77777777" w:rsidR="000D66A4" w:rsidRDefault="000D66A4" w:rsidP="00002A18"/>
    <w:p w14:paraId="1679480F" w14:textId="54A319A3" w:rsidR="00653720" w:rsidRDefault="00653720" w:rsidP="006B3706">
      <w:pPr>
        <w:pStyle w:val="Heading2"/>
      </w:pPr>
      <w:bookmarkStart w:id="787" w:name="_Toc146299031"/>
      <w:bookmarkStart w:id="788" w:name="_Toc132274732"/>
      <w:r w:rsidRPr="001D1519">
        <w:t>4.</w:t>
      </w:r>
      <w:r>
        <w:t>12</w:t>
      </w:r>
      <w:r w:rsidRPr="001D1519">
        <w:tab/>
        <w:t xml:space="preserve">Definition of </w:t>
      </w:r>
      <w:r>
        <w:t xml:space="preserve">CAG </w:t>
      </w:r>
      <w:r w:rsidRPr="001D1519">
        <w:t>5G-NR UICC</w:t>
      </w:r>
      <w:bookmarkEnd w:id="787"/>
      <w:r w:rsidRPr="001D1519">
        <w:t xml:space="preserve"> </w:t>
      </w:r>
      <w:bookmarkEnd w:id="788"/>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89" w:name="_Toc132274733"/>
      <w:bookmarkStart w:id="790" w:name="_Toc146299032"/>
      <w:r w:rsidRPr="001D1519">
        <w:t>4.</w:t>
      </w:r>
      <w:r>
        <w:t>12</w:t>
      </w:r>
      <w:r w:rsidRPr="001D1519">
        <w:t>.1</w:t>
      </w:r>
      <w:r w:rsidRPr="001D1519">
        <w:tab/>
        <w:t>EF</w:t>
      </w:r>
      <w:r w:rsidRPr="001D1519">
        <w:rPr>
          <w:vertAlign w:val="subscript"/>
        </w:rPr>
        <w:t>UST</w:t>
      </w:r>
      <w:r w:rsidRPr="001D1519">
        <w:t xml:space="preserve"> (USIM Service Table)</w:t>
      </w:r>
      <w:bookmarkEnd w:id="789"/>
      <w:bookmarkEnd w:id="790"/>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77777777"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Pr>
                <w:rFonts w:ascii="Arial" w:hAnsi="Arial"/>
                <w:sz w:val="18"/>
              </w:rPr>
              <w:t>0000</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91"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91"/>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72"/>
      <w:bookmarkEnd w:id="773"/>
      <w:bookmarkEnd w:id="774"/>
      <w:bookmarkEnd w:id="775"/>
      <w:bookmarkEnd w:id="776"/>
      <w:bookmarkEnd w:id="777"/>
      <w:bookmarkEnd w:id="778"/>
      <w:bookmarkEnd w:id="779"/>
      <w:bookmarkEnd w:id="780"/>
      <w:bookmarkEnd w:id="781"/>
    </w:tbl>
    <w:p w14:paraId="7F96CAC5" w14:textId="77777777" w:rsidR="00653720" w:rsidRDefault="00653720" w:rsidP="00002A18"/>
    <w:sectPr w:rsidR="00653720" w:rsidSect="00C57C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5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739BD" w14:textId="77777777" w:rsidR="00FD3A06" w:rsidRDefault="00FD3A06">
      <w:r>
        <w:separator/>
      </w:r>
    </w:p>
  </w:endnote>
  <w:endnote w:type="continuationSeparator" w:id="0">
    <w:p w14:paraId="5F087FF5" w14:textId="77777777" w:rsidR="00FD3A06" w:rsidRDefault="00FD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9FDCF" w14:textId="77777777" w:rsidR="00C57C82" w:rsidRDefault="00C57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3EBD5B09" w:rsidR="00C168B2" w:rsidRDefault="00C57C8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AAC6C" w14:textId="77777777" w:rsidR="00C57C82" w:rsidRDefault="00C57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90F3" w14:textId="77777777" w:rsidR="00FD3A06" w:rsidRDefault="00FD3A06">
      <w:r>
        <w:separator/>
      </w:r>
    </w:p>
  </w:footnote>
  <w:footnote w:type="continuationSeparator" w:id="0">
    <w:p w14:paraId="02B9CD04" w14:textId="77777777" w:rsidR="00FD3A06" w:rsidRDefault="00FD3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54B84" w14:textId="77777777" w:rsidR="00C57C82" w:rsidRDefault="00C57C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0E2909E2" w:rsidR="00C168B2" w:rsidRDefault="00C57C82">
    <w:pPr>
      <w:framePr w:h="284" w:hRule="exact" w:wrap="around" w:vAnchor="text" w:hAnchor="margin" w:xAlign="right" w:y="1"/>
      <w:rPr>
        <w:rFonts w:ascii="Arial" w:hAnsi="Arial" w:cs="Arial"/>
        <w:b/>
        <w:sz w:val="18"/>
        <w:szCs w:val="18"/>
      </w:rPr>
    </w:pPr>
    <w:r>
      <w:rPr>
        <w:rFonts w:ascii="Arial" w:hAnsi="Arial" w:cs="Arial"/>
        <w:b/>
        <w:sz w:val="18"/>
        <w:szCs w:val="18"/>
      </w:rPr>
      <w:t>3GPP TS 31.121 V17.0.0 (2023-09)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039672C8" w:rsidR="00C168B2" w:rsidRDefault="00C57C82">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26D4" w14:textId="77777777" w:rsidR="00C57C82" w:rsidRDefault="00C57C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5"/>
  </w:num>
  <w:num w:numId="3" w16cid:durableId="988821968">
    <w:abstractNumId w:val="4"/>
  </w:num>
  <w:num w:numId="4" w16cid:durableId="265626017">
    <w:abstractNumId w:val="8"/>
  </w:num>
  <w:num w:numId="5" w16cid:durableId="88043956">
    <w:abstractNumId w:val="11"/>
  </w:num>
  <w:num w:numId="6" w16cid:durableId="227153105">
    <w:abstractNumId w:val="9"/>
  </w:num>
  <w:num w:numId="7" w16cid:durableId="267470421">
    <w:abstractNumId w:val="3"/>
  </w:num>
  <w:num w:numId="8" w16cid:durableId="1307856662">
    <w:abstractNumId w:val="14"/>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2"/>
  </w:num>
  <w:num w:numId="14" w16cid:durableId="1617515759">
    <w:abstractNumId w:val="7"/>
  </w:num>
  <w:num w:numId="15" w16cid:durableId="392657554">
    <w:abstractNumId w:val="13"/>
  </w:num>
  <w:num w:numId="16" w16cid:durableId="15776646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61D62"/>
    <w:rsid w:val="001652AD"/>
    <w:rsid w:val="00173F4E"/>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B32E6"/>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006"/>
    <w:rsid w:val="0078449D"/>
    <w:rsid w:val="00795845"/>
    <w:rsid w:val="00796DA0"/>
    <w:rsid w:val="007B600E"/>
    <w:rsid w:val="007C1FAF"/>
    <w:rsid w:val="007F0F4A"/>
    <w:rsid w:val="007F7A1A"/>
    <w:rsid w:val="008028A4"/>
    <w:rsid w:val="00830747"/>
    <w:rsid w:val="008343C4"/>
    <w:rsid w:val="008357F9"/>
    <w:rsid w:val="00861161"/>
    <w:rsid w:val="00870FBA"/>
    <w:rsid w:val="008768CA"/>
    <w:rsid w:val="008809E4"/>
    <w:rsid w:val="00896716"/>
    <w:rsid w:val="008A3BC9"/>
    <w:rsid w:val="008B4894"/>
    <w:rsid w:val="008C384C"/>
    <w:rsid w:val="008C3AC0"/>
    <w:rsid w:val="0090271F"/>
    <w:rsid w:val="00902E23"/>
    <w:rsid w:val="009114D7"/>
    <w:rsid w:val="0091348E"/>
    <w:rsid w:val="009136DE"/>
    <w:rsid w:val="00917CCB"/>
    <w:rsid w:val="00940595"/>
    <w:rsid w:val="00942EC2"/>
    <w:rsid w:val="00950DCC"/>
    <w:rsid w:val="009521E6"/>
    <w:rsid w:val="00953523"/>
    <w:rsid w:val="009537C6"/>
    <w:rsid w:val="0096304E"/>
    <w:rsid w:val="0096523F"/>
    <w:rsid w:val="00974627"/>
    <w:rsid w:val="00990FC2"/>
    <w:rsid w:val="00992AE7"/>
    <w:rsid w:val="00994B6D"/>
    <w:rsid w:val="00997FB9"/>
    <w:rsid w:val="009B0F1D"/>
    <w:rsid w:val="009B2F8D"/>
    <w:rsid w:val="009C07C6"/>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47EDE"/>
    <w:rsid w:val="00B53C7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C82"/>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B7761"/>
    <w:rsid w:val="00DC309B"/>
    <w:rsid w:val="00DC4DA2"/>
    <w:rsid w:val="00DD4C17"/>
    <w:rsid w:val="00DD74A5"/>
    <w:rsid w:val="00DE13F7"/>
    <w:rsid w:val="00DF1D2B"/>
    <w:rsid w:val="00DF2B1F"/>
    <w:rsid w:val="00DF62CD"/>
    <w:rsid w:val="00E01D2F"/>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9008D"/>
    <w:rsid w:val="00F958E9"/>
    <w:rsid w:val="00FA1266"/>
    <w:rsid w:val="00FA5AA4"/>
    <w:rsid w:val="00FA7306"/>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8439</Words>
  <Characters>48106</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31.124_CR0716R3_(Rel-17)_UEConTest_R17</cp:lastModifiedBy>
  <cp:revision>4</cp:revision>
  <cp:lastPrinted>2019-02-25T14:05:00Z</cp:lastPrinted>
  <dcterms:created xsi:type="dcterms:W3CDTF">2023-09-25T06:52:00Z</dcterms:created>
  <dcterms:modified xsi:type="dcterms:W3CDTF">2023-09-29T13:30:00Z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