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7E606B2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F31340">
              <w:rPr>
                <w:noProof w:val="0"/>
              </w:rPr>
              <w:t>8</w:t>
            </w:r>
            <w:r w:rsidRPr="00816C4A">
              <w:rPr>
                <w:noProof w:val="0"/>
              </w:rPr>
              <w:t>.</w:t>
            </w:r>
            <w:r w:rsidR="002C54BD">
              <w:rPr>
                <w:noProof w:val="0"/>
              </w:rPr>
              <w:t>3</w:t>
            </w:r>
            <w:r w:rsidRPr="00816C4A">
              <w:rPr>
                <w:noProof w:val="0"/>
              </w:rPr>
              <w:t xml:space="preserve">.0 </w:t>
            </w:r>
            <w:r w:rsidRPr="00816C4A">
              <w:rPr>
                <w:noProof w:val="0"/>
                <w:sz w:val="32"/>
              </w:rPr>
              <w:t>(20</w:t>
            </w:r>
            <w:r>
              <w:rPr>
                <w:noProof w:val="0"/>
                <w:sz w:val="32"/>
              </w:rPr>
              <w:t>2</w:t>
            </w:r>
            <w:r w:rsidR="001B5EC1">
              <w:rPr>
                <w:noProof w:val="0"/>
                <w:sz w:val="32"/>
              </w:rPr>
              <w:t>3</w:t>
            </w:r>
            <w:r w:rsidRPr="00816C4A">
              <w:rPr>
                <w:noProof w:val="0"/>
                <w:sz w:val="32"/>
              </w:rPr>
              <w:t>-</w:t>
            </w:r>
            <w:r w:rsidR="001B5EC1">
              <w:rPr>
                <w:noProof w:val="0"/>
                <w:sz w:val="32"/>
              </w:rPr>
              <w:t>0</w:t>
            </w:r>
            <w:r w:rsidR="002C54BD">
              <w:rPr>
                <w:noProof w:val="0"/>
                <w:sz w:val="32"/>
              </w:rPr>
              <w:t>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56891227" r:id="rId10"/>
              </w:object>
            </w:r>
          </w:p>
        </w:tc>
        <w:tc>
          <w:tcPr>
            <w:tcW w:w="5540" w:type="dxa"/>
            <w:shd w:val="clear" w:color="auto" w:fill="auto"/>
          </w:tcPr>
          <w:p w14:paraId="0CE9CC4E" w14:textId="77777777" w:rsidR="00D57972" w:rsidRDefault="002C54BD" w:rsidP="00133525">
            <w:pPr>
              <w:jc w:val="right"/>
            </w:pPr>
            <w:bookmarkStart w:id="3" w:name="logos"/>
            <w:r>
              <w:pict w14:anchorId="49AD5B5C">
                <v:shape id="_x0000_i1026" type="#_x0000_t75" style="width:129.85pt;height:1in">
                  <v:imagedata r:id="rId11" o:title="3GPP-logo_web"/>
                </v:shape>
              </w:pict>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9878032"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1B5EC1">
              <w:rPr>
                <w:noProof/>
                <w:sz w:val="18"/>
              </w:rPr>
              <w:t>3</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0D48D772" w14:textId="75A139E6" w:rsidR="002C54BD" w:rsidRDefault="006A3D03">
      <w:pPr>
        <w:pStyle w:val="TOC1"/>
        <w:rPr>
          <w:rFonts w:ascii="Calibri" w:hAnsi="Calibri"/>
          <w:noProof/>
          <w:kern w:val="2"/>
          <w:szCs w:val="22"/>
          <w:lang w:eastAsia="en-GB"/>
        </w:rPr>
      </w:pPr>
      <w:r>
        <w:fldChar w:fldCharType="begin" w:fldLock="1"/>
      </w:r>
      <w:r>
        <w:instrText xml:space="preserve"> TOC \o "1-9" </w:instrText>
      </w:r>
      <w:r>
        <w:fldChar w:fldCharType="separate"/>
      </w:r>
      <w:r w:rsidR="002C54BD">
        <w:rPr>
          <w:noProof/>
        </w:rPr>
        <w:t>Foreword</w:t>
      </w:r>
      <w:r w:rsidR="002C54BD">
        <w:rPr>
          <w:noProof/>
        </w:rPr>
        <w:tab/>
      </w:r>
      <w:r w:rsidR="002C54BD">
        <w:rPr>
          <w:noProof/>
        </w:rPr>
        <w:fldChar w:fldCharType="begin" w:fldLock="1"/>
      </w:r>
      <w:r w:rsidR="002C54BD">
        <w:rPr>
          <w:noProof/>
        </w:rPr>
        <w:instrText xml:space="preserve"> PAGEREF _Toc146277814 \h </w:instrText>
      </w:r>
      <w:r w:rsidR="002C54BD">
        <w:rPr>
          <w:noProof/>
        </w:rPr>
      </w:r>
      <w:r w:rsidR="002C54BD">
        <w:rPr>
          <w:noProof/>
        </w:rPr>
        <w:fldChar w:fldCharType="separate"/>
      </w:r>
      <w:r w:rsidR="002C54BD">
        <w:rPr>
          <w:noProof/>
        </w:rPr>
        <w:t>13</w:t>
      </w:r>
      <w:r w:rsidR="002C54BD">
        <w:rPr>
          <w:noProof/>
        </w:rPr>
        <w:fldChar w:fldCharType="end"/>
      </w:r>
    </w:p>
    <w:p w14:paraId="3E7DEF94" w14:textId="50C3FFF8" w:rsidR="002C54BD" w:rsidRDefault="002C54BD">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_Toc146277815 \h </w:instrText>
      </w:r>
      <w:r>
        <w:rPr>
          <w:noProof/>
        </w:rPr>
      </w:r>
      <w:r>
        <w:rPr>
          <w:noProof/>
        </w:rPr>
        <w:fldChar w:fldCharType="separate"/>
      </w:r>
      <w:r>
        <w:rPr>
          <w:noProof/>
        </w:rPr>
        <w:t>14</w:t>
      </w:r>
      <w:r>
        <w:rPr>
          <w:noProof/>
        </w:rPr>
        <w:fldChar w:fldCharType="end"/>
      </w:r>
    </w:p>
    <w:p w14:paraId="005CDF54" w14:textId="175E1187" w:rsidR="002C54BD" w:rsidRDefault="002C54BD">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_Toc146277816 \h </w:instrText>
      </w:r>
      <w:r>
        <w:rPr>
          <w:noProof/>
        </w:rPr>
      </w:r>
      <w:r>
        <w:rPr>
          <w:noProof/>
        </w:rPr>
        <w:fldChar w:fldCharType="separate"/>
      </w:r>
      <w:r>
        <w:rPr>
          <w:noProof/>
        </w:rPr>
        <w:t>14</w:t>
      </w:r>
      <w:r>
        <w:rPr>
          <w:noProof/>
        </w:rPr>
        <w:fldChar w:fldCharType="end"/>
      </w:r>
    </w:p>
    <w:p w14:paraId="05F055D6" w14:textId="3E530444" w:rsidR="002C54BD" w:rsidRDefault="002C54BD">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_Toc146277817 \h </w:instrText>
      </w:r>
      <w:r>
        <w:rPr>
          <w:noProof/>
        </w:rPr>
      </w:r>
      <w:r>
        <w:rPr>
          <w:noProof/>
        </w:rPr>
        <w:fldChar w:fldCharType="separate"/>
      </w:r>
      <w:r>
        <w:rPr>
          <w:noProof/>
        </w:rPr>
        <w:t>17</w:t>
      </w:r>
      <w:r>
        <w:rPr>
          <w:noProof/>
        </w:rPr>
        <w:fldChar w:fldCharType="end"/>
      </w:r>
    </w:p>
    <w:p w14:paraId="7019AEAF" w14:textId="0F0368BC" w:rsidR="002C54BD" w:rsidRDefault="002C54BD">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_Toc146277818 \h </w:instrText>
      </w:r>
      <w:r>
        <w:rPr>
          <w:noProof/>
        </w:rPr>
      </w:r>
      <w:r>
        <w:rPr>
          <w:noProof/>
        </w:rPr>
        <w:fldChar w:fldCharType="separate"/>
      </w:r>
      <w:r>
        <w:rPr>
          <w:noProof/>
        </w:rPr>
        <w:t>17</w:t>
      </w:r>
      <w:r>
        <w:rPr>
          <w:noProof/>
        </w:rPr>
        <w:fldChar w:fldCharType="end"/>
      </w:r>
    </w:p>
    <w:p w14:paraId="244F63C7" w14:textId="05D0C0E6" w:rsidR="002C54BD" w:rsidRDefault="002C54BD">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_Toc146277819 \h </w:instrText>
      </w:r>
      <w:r>
        <w:rPr>
          <w:noProof/>
        </w:rPr>
      </w:r>
      <w:r>
        <w:rPr>
          <w:noProof/>
        </w:rPr>
        <w:fldChar w:fldCharType="separate"/>
      </w:r>
      <w:r>
        <w:rPr>
          <w:noProof/>
        </w:rPr>
        <w:t>17</w:t>
      </w:r>
      <w:r>
        <w:rPr>
          <w:noProof/>
        </w:rPr>
        <w:fldChar w:fldCharType="end"/>
      </w:r>
    </w:p>
    <w:p w14:paraId="14B381B8" w14:textId="3EC602D7" w:rsidR="002C54BD" w:rsidRDefault="002C54BD">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_Toc146277820 \h </w:instrText>
      </w:r>
      <w:r>
        <w:rPr>
          <w:noProof/>
        </w:rPr>
      </w:r>
      <w:r>
        <w:rPr>
          <w:noProof/>
        </w:rPr>
        <w:fldChar w:fldCharType="separate"/>
      </w:r>
      <w:r>
        <w:rPr>
          <w:noProof/>
        </w:rPr>
        <w:t>18</w:t>
      </w:r>
      <w:r>
        <w:rPr>
          <w:noProof/>
        </w:rPr>
        <w:fldChar w:fldCharType="end"/>
      </w:r>
    </w:p>
    <w:p w14:paraId="45841AB4" w14:textId="121D1A44" w:rsidR="002C54BD" w:rsidRDefault="002C54BD">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_Toc146277821 \h </w:instrText>
      </w:r>
      <w:r>
        <w:rPr>
          <w:noProof/>
        </w:rPr>
      </w:r>
      <w:r>
        <w:rPr>
          <w:noProof/>
        </w:rPr>
        <w:fldChar w:fldCharType="separate"/>
      </w:r>
      <w:r>
        <w:rPr>
          <w:noProof/>
        </w:rPr>
        <w:t>19</w:t>
      </w:r>
      <w:r>
        <w:rPr>
          <w:noProof/>
        </w:rPr>
        <w:fldChar w:fldCharType="end"/>
      </w:r>
    </w:p>
    <w:p w14:paraId="78014155" w14:textId="3FA133E9" w:rsidR="002C54BD" w:rsidRDefault="002C54BD">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_Toc146277822 \h </w:instrText>
      </w:r>
      <w:r>
        <w:rPr>
          <w:noProof/>
        </w:rPr>
      </w:r>
      <w:r>
        <w:rPr>
          <w:noProof/>
        </w:rPr>
        <w:fldChar w:fldCharType="separate"/>
      </w:r>
      <w:r>
        <w:rPr>
          <w:noProof/>
        </w:rPr>
        <w:t>19</w:t>
      </w:r>
      <w:r>
        <w:rPr>
          <w:noProof/>
        </w:rPr>
        <w:fldChar w:fldCharType="end"/>
      </w:r>
    </w:p>
    <w:p w14:paraId="633440D4" w14:textId="713E27C1" w:rsidR="002C54BD" w:rsidRDefault="002C54BD">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_Toc146277823 \h </w:instrText>
      </w:r>
      <w:r>
        <w:rPr>
          <w:noProof/>
        </w:rPr>
      </w:r>
      <w:r>
        <w:rPr>
          <w:noProof/>
        </w:rPr>
        <w:fldChar w:fldCharType="separate"/>
      </w:r>
      <w:r>
        <w:rPr>
          <w:noProof/>
        </w:rPr>
        <w:t>19</w:t>
      </w:r>
      <w:r>
        <w:rPr>
          <w:noProof/>
        </w:rPr>
        <w:fldChar w:fldCharType="end"/>
      </w:r>
    </w:p>
    <w:p w14:paraId="66A7F508" w14:textId="1211CFE5" w:rsidR="002C54BD" w:rsidRDefault="002C54BD">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_Toc146277824 \h </w:instrText>
      </w:r>
      <w:r>
        <w:rPr>
          <w:noProof/>
        </w:rPr>
      </w:r>
      <w:r>
        <w:rPr>
          <w:noProof/>
        </w:rPr>
        <w:fldChar w:fldCharType="separate"/>
      </w:r>
      <w:r>
        <w:rPr>
          <w:noProof/>
        </w:rPr>
        <w:t>19</w:t>
      </w:r>
      <w:r>
        <w:rPr>
          <w:noProof/>
        </w:rPr>
        <w:fldChar w:fldCharType="end"/>
      </w:r>
    </w:p>
    <w:p w14:paraId="547022F3" w14:textId="56C4F1FF" w:rsidR="002C54BD" w:rsidRDefault="002C54BD">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_Toc146277825 \h </w:instrText>
      </w:r>
      <w:r>
        <w:rPr>
          <w:noProof/>
        </w:rPr>
      </w:r>
      <w:r>
        <w:rPr>
          <w:noProof/>
        </w:rPr>
        <w:fldChar w:fldCharType="separate"/>
      </w:r>
      <w:r>
        <w:rPr>
          <w:noProof/>
        </w:rPr>
        <w:t>19</w:t>
      </w:r>
      <w:r>
        <w:rPr>
          <w:noProof/>
        </w:rPr>
        <w:fldChar w:fldCharType="end"/>
      </w:r>
    </w:p>
    <w:p w14:paraId="6CF9A575" w14:textId="383E5AEB" w:rsidR="002C54BD" w:rsidRDefault="002C54BD">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_Toc146277826 \h </w:instrText>
      </w:r>
      <w:r>
        <w:rPr>
          <w:noProof/>
        </w:rPr>
      </w:r>
      <w:r>
        <w:rPr>
          <w:noProof/>
        </w:rPr>
        <w:fldChar w:fldCharType="separate"/>
      </w:r>
      <w:r>
        <w:rPr>
          <w:noProof/>
        </w:rPr>
        <w:t>19</w:t>
      </w:r>
      <w:r>
        <w:rPr>
          <w:noProof/>
        </w:rPr>
        <w:fldChar w:fldCharType="end"/>
      </w:r>
    </w:p>
    <w:p w14:paraId="404D69E6" w14:textId="0AA83F78" w:rsidR="002C54BD" w:rsidRDefault="002C54BD">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_Toc146277827 \h </w:instrText>
      </w:r>
      <w:r>
        <w:rPr>
          <w:noProof/>
        </w:rPr>
      </w:r>
      <w:r>
        <w:rPr>
          <w:noProof/>
        </w:rPr>
        <w:fldChar w:fldCharType="separate"/>
      </w:r>
      <w:r>
        <w:rPr>
          <w:noProof/>
        </w:rPr>
        <w:t>19</w:t>
      </w:r>
      <w:r>
        <w:rPr>
          <w:noProof/>
        </w:rPr>
        <w:fldChar w:fldCharType="end"/>
      </w:r>
    </w:p>
    <w:p w14:paraId="74E461B6" w14:textId="014F61EA" w:rsidR="002C54BD" w:rsidRDefault="002C54BD">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_Toc146277828 \h </w:instrText>
      </w:r>
      <w:r>
        <w:rPr>
          <w:noProof/>
        </w:rPr>
      </w:r>
      <w:r>
        <w:rPr>
          <w:noProof/>
        </w:rPr>
        <w:fldChar w:fldCharType="separate"/>
      </w:r>
      <w:r>
        <w:rPr>
          <w:noProof/>
        </w:rPr>
        <w:t>20</w:t>
      </w:r>
      <w:r>
        <w:rPr>
          <w:noProof/>
        </w:rPr>
        <w:fldChar w:fldCharType="end"/>
      </w:r>
    </w:p>
    <w:p w14:paraId="7885760E" w14:textId="23F49F0D" w:rsidR="002C54BD" w:rsidRDefault="002C54BD">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_Toc146277829 \h </w:instrText>
      </w:r>
      <w:r>
        <w:rPr>
          <w:noProof/>
        </w:rPr>
      </w:r>
      <w:r>
        <w:rPr>
          <w:noProof/>
        </w:rPr>
        <w:fldChar w:fldCharType="separate"/>
      </w:r>
      <w:r>
        <w:rPr>
          <w:noProof/>
        </w:rPr>
        <w:t>20</w:t>
      </w:r>
      <w:r>
        <w:rPr>
          <w:noProof/>
        </w:rPr>
        <w:fldChar w:fldCharType="end"/>
      </w:r>
    </w:p>
    <w:p w14:paraId="330EE981" w14:textId="7A0F5772" w:rsidR="002C54BD" w:rsidRDefault="002C54BD">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_Toc146277830 \h </w:instrText>
      </w:r>
      <w:r>
        <w:rPr>
          <w:noProof/>
        </w:rPr>
      </w:r>
      <w:r>
        <w:rPr>
          <w:noProof/>
        </w:rPr>
        <w:fldChar w:fldCharType="separate"/>
      </w:r>
      <w:r>
        <w:rPr>
          <w:noProof/>
        </w:rPr>
        <w:t>20</w:t>
      </w:r>
      <w:r>
        <w:rPr>
          <w:noProof/>
        </w:rPr>
        <w:fldChar w:fldCharType="end"/>
      </w:r>
    </w:p>
    <w:p w14:paraId="5E20BB6D" w14:textId="7B98E5B4" w:rsidR="002C54BD" w:rsidRDefault="002C54BD">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_Toc146277831 \h </w:instrText>
      </w:r>
      <w:r>
        <w:rPr>
          <w:noProof/>
        </w:rPr>
      </w:r>
      <w:r>
        <w:rPr>
          <w:noProof/>
        </w:rPr>
        <w:fldChar w:fldCharType="separate"/>
      </w:r>
      <w:r>
        <w:rPr>
          <w:noProof/>
        </w:rPr>
        <w:t>20</w:t>
      </w:r>
      <w:r>
        <w:rPr>
          <w:noProof/>
        </w:rPr>
        <w:fldChar w:fldCharType="end"/>
      </w:r>
    </w:p>
    <w:p w14:paraId="28C31BF7" w14:textId="1B010819" w:rsidR="002C54BD" w:rsidRDefault="002C54BD">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_Toc146277832 \h </w:instrText>
      </w:r>
      <w:r>
        <w:rPr>
          <w:noProof/>
        </w:rPr>
      </w:r>
      <w:r>
        <w:rPr>
          <w:noProof/>
        </w:rPr>
        <w:fldChar w:fldCharType="separate"/>
      </w:r>
      <w:r>
        <w:rPr>
          <w:noProof/>
        </w:rPr>
        <w:t>20</w:t>
      </w:r>
      <w:r>
        <w:rPr>
          <w:noProof/>
        </w:rPr>
        <w:fldChar w:fldCharType="end"/>
      </w:r>
    </w:p>
    <w:p w14:paraId="6014A4A0" w14:textId="18BA4F1F" w:rsidR="002C54BD" w:rsidRDefault="002C54BD">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_Toc146277833 \h </w:instrText>
      </w:r>
      <w:r>
        <w:rPr>
          <w:noProof/>
        </w:rPr>
      </w:r>
      <w:r>
        <w:rPr>
          <w:noProof/>
        </w:rPr>
        <w:fldChar w:fldCharType="separate"/>
      </w:r>
      <w:r>
        <w:rPr>
          <w:noProof/>
        </w:rPr>
        <w:t>20</w:t>
      </w:r>
      <w:r>
        <w:rPr>
          <w:noProof/>
        </w:rPr>
        <w:fldChar w:fldCharType="end"/>
      </w:r>
    </w:p>
    <w:p w14:paraId="12FC7C6C" w14:textId="1CC16111" w:rsidR="002C54BD" w:rsidRDefault="002C54BD">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_Toc146277834 \h </w:instrText>
      </w:r>
      <w:r>
        <w:rPr>
          <w:noProof/>
        </w:rPr>
      </w:r>
      <w:r>
        <w:rPr>
          <w:noProof/>
        </w:rPr>
        <w:fldChar w:fldCharType="separate"/>
      </w:r>
      <w:r>
        <w:rPr>
          <w:noProof/>
        </w:rPr>
        <w:t>20</w:t>
      </w:r>
      <w:r>
        <w:rPr>
          <w:noProof/>
        </w:rPr>
        <w:fldChar w:fldCharType="end"/>
      </w:r>
    </w:p>
    <w:p w14:paraId="7B3DFD18" w14:textId="4F41C4EF" w:rsidR="002C54BD" w:rsidRDefault="002C54BD">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_Toc146277835 \h </w:instrText>
      </w:r>
      <w:r>
        <w:rPr>
          <w:noProof/>
        </w:rPr>
      </w:r>
      <w:r>
        <w:rPr>
          <w:noProof/>
        </w:rPr>
        <w:fldChar w:fldCharType="separate"/>
      </w:r>
      <w:r>
        <w:rPr>
          <w:noProof/>
        </w:rPr>
        <w:t>20</w:t>
      </w:r>
      <w:r>
        <w:rPr>
          <w:noProof/>
        </w:rPr>
        <w:fldChar w:fldCharType="end"/>
      </w:r>
    </w:p>
    <w:p w14:paraId="142374F6" w14:textId="0D7374E6" w:rsidR="002C54BD" w:rsidRDefault="002C54BD">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_Toc146277836 \h </w:instrText>
      </w:r>
      <w:r>
        <w:rPr>
          <w:noProof/>
        </w:rPr>
      </w:r>
      <w:r>
        <w:rPr>
          <w:noProof/>
        </w:rPr>
        <w:fldChar w:fldCharType="separate"/>
      </w:r>
      <w:r>
        <w:rPr>
          <w:noProof/>
        </w:rPr>
        <w:t>20</w:t>
      </w:r>
      <w:r>
        <w:rPr>
          <w:noProof/>
        </w:rPr>
        <w:fldChar w:fldCharType="end"/>
      </w:r>
    </w:p>
    <w:p w14:paraId="2F4AC2EE" w14:textId="7B32E9C1" w:rsidR="002C54BD" w:rsidRDefault="002C54BD">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_Toc146277837 \h </w:instrText>
      </w:r>
      <w:r>
        <w:rPr>
          <w:noProof/>
        </w:rPr>
      </w:r>
      <w:r>
        <w:rPr>
          <w:noProof/>
        </w:rPr>
        <w:fldChar w:fldCharType="separate"/>
      </w:r>
      <w:r>
        <w:rPr>
          <w:noProof/>
        </w:rPr>
        <w:t>21</w:t>
      </w:r>
      <w:r>
        <w:rPr>
          <w:noProof/>
        </w:rPr>
        <w:fldChar w:fldCharType="end"/>
      </w:r>
    </w:p>
    <w:p w14:paraId="6224FBD3" w14:textId="4D49CB6B" w:rsidR="002C54BD" w:rsidRDefault="002C54BD">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_Toc146277838 \h </w:instrText>
      </w:r>
      <w:r>
        <w:rPr>
          <w:noProof/>
        </w:rPr>
      </w:r>
      <w:r>
        <w:rPr>
          <w:noProof/>
        </w:rPr>
        <w:fldChar w:fldCharType="separate"/>
      </w:r>
      <w:r>
        <w:rPr>
          <w:noProof/>
        </w:rPr>
        <w:t>21</w:t>
      </w:r>
      <w:r>
        <w:rPr>
          <w:noProof/>
        </w:rPr>
        <w:fldChar w:fldCharType="end"/>
      </w:r>
    </w:p>
    <w:p w14:paraId="3FDDC5EA" w14:textId="128BDA94" w:rsidR="002C54BD" w:rsidRDefault="002C54BD">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_Toc146277839 \h </w:instrText>
      </w:r>
      <w:r>
        <w:rPr>
          <w:noProof/>
        </w:rPr>
      </w:r>
      <w:r>
        <w:rPr>
          <w:noProof/>
        </w:rPr>
        <w:fldChar w:fldCharType="separate"/>
      </w:r>
      <w:r>
        <w:rPr>
          <w:noProof/>
        </w:rPr>
        <w:t>21</w:t>
      </w:r>
      <w:r>
        <w:rPr>
          <w:noProof/>
        </w:rPr>
        <w:fldChar w:fldCharType="end"/>
      </w:r>
    </w:p>
    <w:p w14:paraId="39FE69F1" w14:textId="5C876081" w:rsidR="002C54BD" w:rsidRDefault="002C54BD">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_Toc146277840 \h </w:instrText>
      </w:r>
      <w:r>
        <w:rPr>
          <w:noProof/>
        </w:rPr>
      </w:r>
      <w:r>
        <w:rPr>
          <w:noProof/>
        </w:rPr>
        <w:fldChar w:fldCharType="separate"/>
      </w:r>
      <w:r>
        <w:rPr>
          <w:noProof/>
        </w:rPr>
        <w:t>21</w:t>
      </w:r>
      <w:r>
        <w:rPr>
          <w:noProof/>
        </w:rPr>
        <w:fldChar w:fldCharType="end"/>
      </w:r>
    </w:p>
    <w:p w14:paraId="70330469" w14:textId="0DFF40D9" w:rsidR="002C54BD" w:rsidRDefault="002C54BD">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_Toc146277841 \h </w:instrText>
      </w:r>
      <w:r>
        <w:rPr>
          <w:noProof/>
        </w:rPr>
      </w:r>
      <w:r>
        <w:rPr>
          <w:noProof/>
        </w:rPr>
        <w:fldChar w:fldCharType="separate"/>
      </w:r>
      <w:r>
        <w:rPr>
          <w:noProof/>
        </w:rPr>
        <w:t>21</w:t>
      </w:r>
      <w:r>
        <w:rPr>
          <w:noProof/>
        </w:rPr>
        <w:fldChar w:fldCharType="end"/>
      </w:r>
    </w:p>
    <w:p w14:paraId="703D2362" w14:textId="2E2363D8" w:rsidR="002C54BD" w:rsidRDefault="002C54BD">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_Toc146277842 \h </w:instrText>
      </w:r>
      <w:r>
        <w:rPr>
          <w:noProof/>
        </w:rPr>
      </w:r>
      <w:r>
        <w:rPr>
          <w:noProof/>
        </w:rPr>
        <w:fldChar w:fldCharType="separate"/>
      </w:r>
      <w:r>
        <w:rPr>
          <w:noProof/>
        </w:rPr>
        <w:t>21</w:t>
      </w:r>
      <w:r>
        <w:rPr>
          <w:noProof/>
        </w:rPr>
        <w:fldChar w:fldCharType="end"/>
      </w:r>
    </w:p>
    <w:p w14:paraId="74834E86" w14:textId="16F26589" w:rsidR="002C54BD" w:rsidRDefault="002C54BD">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_Toc146277843 \h </w:instrText>
      </w:r>
      <w:r>
        <w:rPr>
          <w:noProof/>
        </w:rPr>
      </w:r>
      <w:r>
        <w:rPr>
          <w:noProof/>
        </w:rPr>
        <w:fldChar w:fldCharType="separate"/>
      </w:r>
      <w:r>
        <w:rPr>
          <w:noProof/>
        </w:rPr>
        <w:t>21</w:t>
      </w:r>
      <w:r>
        <w:rPr>
          <w:noProof/>
        </w:rPr>
        <w:fldChar w:fldCharType="end"/>
      </w:r>
    </w:p>
    <w:p w14:paraId="6C68687B" w14:textId="3679AB82" w:rsidR="002C54BD" w:rsidRDefault="002C54BD">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_Toc146277844 \h </w:instrText>
      </w:r>
      <w:r>
        <w:rPr>
          <w:noProof/>
        </w:rPr>
      </w:r>
      <w:r>
        <w:rPr>
          <w:noProof/>
        </w:rPr>
        <w:fldChar w:fldCharType="separate"/>
      </w:r>
      <w:r>
        <w:rPr>
          <w:noProof/>
        </w:rPr>
        <w:t>22</w:t>
      </w:r>
      <w:r>
        <w:rPr>
          <w:noProof/>
        </w:rPr>
        <w:fldChar w:fldCharType="end"/>
      </w:r>
    </w:p>
    <w:p w14:paraId="7C7D35FC" w14:textId="29665D09" w:rsidR="002C54BD" w:rsidRDefault="002C54BD">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_Toc146277845 \h </w:instrText>
      </w:r>
      <w:r>
        <w:rPr>
          <w:noProof/>
        </w:rPr>
      </w:r>
      <w:r>
        <w:rPr>
          <w:noProof/>
        </w:rPr>
        <w:fldChar w:fldCharType="separate"/>
      </w:r>
      <w:r>
        <w:rPr>
          <w:noProof/>
        </w:rPr>
        <w:t>27</w:t>
      </w:r>
      <w:r>
        <w:rPr>
          <w:noProof/>
        </w:rPr>
        <w:fldChar w:fldCharType="end"/>
      </w:r>
    </w:p>
    <w:p w14:paraId="6A8CF5C3" w14:textId="5849D030" w:rsidR="002C54BD" w:rsidRDefault="002C54BD">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_Toc146277846 \h </w:instrText>
      </w:r>
      <w:r>
        <w:rPr>
          <w:noProof/>
        </w:rPr>
      </w:r>
      <w:r>
        <w:rPr>
          <w:noProof/>
        </w:rPr>
        <w:fldChar w:fldCharType="separate"/>
      </w:r>
      <w:r>
        <w:rPr>
          <w:noProof/>
        </w:rPr>
        <w:t>28</w:t>
      </w:r>
      <w:r>
        <w:rPr>
          <w:noProof/>
        </w:rPr>
        <w:fldChar w:fldCharType="end"/>
      </w:r>
    </w:p>
    <w:p w14:paraId="3CBD255D" w14:textId="3EE88A2F" w:rsidR="002C54BD" w:rsidRDefault="002C54BD">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_Toc146277847 \h </w:instrText>
      </w:r>
      <w:r>
        <w:rPr>
          <w:noProof/>
        </w:rPr>
      </w:r>
      <w:r>
        <w:rPr>
          <w:noProof/>
        </w:rPr>
        <w:fldChar w:fldCharType="separate"/>
      </w:r>
      <w:r>
        <w:rPr>
          <w:noProof/>
        </w:rPr>
        <w:t>28</w:t>
      </w:r>
      <w:r>
        <w:rPr>
          <w:noProof/>
        </w:rPr>
        <w:fldChar w:fldCharType="end"/>
      </w:r>
    </w:p>
    <w:p w14:paraId="3F4F2D5D" w14:textId="10894F41" w:rsidR="002C54BD" w:rsidRDefault="002C54BD">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_Toc146277848 \h </w:instrText>
      </w:r>
      <w:r>
        <w:rPr>
          <w:noProof/>
        </w:rPr>
      </w:r>
      <w:r>
        <w:rPr>
          <w:noProof/>
        </w:rPr>
        <w:fldChar w:fldCharType="separate"/>
      </w:r>
      <w:r>
        <w:rPr>
          <w:noProof/>
        </w:rPr>
        <w:t>28</w:t>
      </w:r>
      <w:r>
        <w:rPr>
          <w:noProof/>
        </w:rPr>
        <w:fldChar w:fldCharType="end"/>
      </w:r>
    </w:p>
    <w:p w14:paraId="5B8C14B0" w14:textId="5B839837" w:rsidR="002C54BD" w:rsidRDefault="002C54BD">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_Toc146277849 \h </w:instrText>
      </w:r>
      <w:r>
        <w:rPr>
          <w:noProof/>
        </w:rPr>
      </w:r>
      <w:r>
        <w:rPr>
          <w:noProof/>
        </w:rPr>
        <w:fldChar w:fldCharType="separate"/>
      </w:r>
      <w:r>
        <w:rPr>
          <w:noProof/>
        </w:rPr>
        <w:t>28</w:t>
      </w:r>
      <w:r>
        <w:rPr>
          <w:noProof/>
        </w:rPr>
        <w:fldChar w:fldCharType="end"/>
      </w:r>
    </w:p>
    <w:p w14:paraId="28027DDA" w14:textId="6FE727FD" w:rsidR="002C54BD" w:rsidRDefault="002C54BD">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_Toc146277850 \h </w:instrText>
      </w:r>
      <w:r>
        <w:rPr>
          <w:noProof/>
        </w:rPr>
      </w:r>
      <w:r>
        <w:rPr>
          <w:noProof/>
        </w:rPr>
        <w:fldChar w:fldCharType="separate"/>
      </w:r>
      <w:r>
        <w:rPr>
          <w:noProof/>
        </w:rPr>
        <w:t>28</w:t>
      </w:r>
      <w:r>
        <w:rPr>
          <w:noProof/>
        </w:rPr>
        <w:fldChar w:fldCharType="end"/>
      </w:r>
    </w:p>
    <w:p w14:paraId="02A2ECD7" w14:textId="3E45C6A3" w:rsidR="002C54BD" w:rsidRDefault="002C54BD">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_Toc146277851 \h </w:instrText>
      </w:r>
      <w:r>
        <w:rPr>
          <w:noProof/>
        </w:rPr>
      </w:r>
      <w:r>
        <w:rPr>
          <w:noProof/>
        </w:rPr>
        <w:fldChar w:fldCharType="separate"/>
      </w:r>
      <w:r>
        <w:rPr>
          <w:noProof/>
        </w:rPr>
        <w:t>28</w:t>
      </w:r>
      <w:r>
        <w:rPr>
          <w:noProof/>
        </w:rPr>
        <w:fldChar w:fldCharType="end"/>
      </w:r>
    </w:p>
    <w:p w14:paraId="3F64A303" w14:textId="03164774" w:rsidR="002C54BD" w:rsidRDefault="002C54BD">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_Toc146277852 \h </w:instrText>
      </w:r>
      <w:r>
        <w:rPr>
          <w:noProof/>
        </w:rPr>
      </w:r>
      <w:r>
        <w:rPr>
          <w:noProof/>
        </w:rPr>
        <w:fldChar w:fldCharType="separate"/>
      </w:r>
      <w:r>
        <w:rPr>
          <w:noProof/>
        </w:rPr>
        <w:t>28</w:t>
      </w:r>
      <w:r>
        <w:rPr>
          <w:noProof/>
        </w:rPr>
        <w:fldChar w:fldCharType="end"/>
      </w:r>
    </w:p>
    <w:p w14:paraId="12CE78B2" w14:textId="15378FD8" w:rsidR="002C54BD" w:rsidRDefault="002C54BD">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_Toc146277853 \h </w:instrText>
      </w:r>
      <w:r>
        <w:rPr>
          <w:noProof/>
        </w:rPr>
      </w:r>
      <w:r>
        <w:rPr>
          <w:noProof/>
        </w:rPr>
        <w:fldChar w:fldCharType="separate"/>
      </w:r>
      <w:r>
        <w:rPr>
          <w:noProof/>
        </w:rPr>
        <w:t>28</w:t>
      </w:r>
      <w:r>
        <w:rPr>
          <w:noProof/>
        </w:rPr>
        <w:fldChar w:fldCharType="end"/>
      </w:r>
    </w:p>
    <w:p w14:paraId="15F8FD8A" w14:textId="508CAEFE" w:rsidR="002C54BD" w:rsidRDefault="002C54BD">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_Toc146277854 \h </w:instrText>
      </w:r>
      <w:r>
        <w:rPr>
          <w:noProof/>
        </w:rPr>
      </w:r>
      <w:r>
        <w:rPr>
          <w:noProof/>
        </w:rPr>
        <w:fldChar w:fldCharType="separate"/>
      </w:r>
      <w:r>
        <w:rPr>
          <w:noProof/>
        </w:rPr>
        <w:t>28</w:t>
      </w:r>
      <w:r>
        <w:rPr>
          <w:noProof/>
        </w:rPr>
        <w:fldChar w:fldCharType="end"/>
      </w:r>
    </w:p>
    <w:p w14:paraId="0C234571" w14:textId="7CF5FE22" w:rsidR="002C54BD" w:rsidRDefault="002C54BD">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_Toc146277855 \h </w:instrText>
      </w:r>
      <w:r>
        <w:rPr>
          <w:noProof/>
        </w:rPr>
      </w:r>
      <w:r>
        <w:rPr>
          <w:noProof/>
        </w:rPr>
        <w:fldChar w:fldCharType="separate"/>
      </w:r>
      <w:r>
        <w:rPr>
          <w:noProof/>
        </w:rPr>
        <w:t>28</w:t>
      </w:r>
      <w:r>
        <w:rPr>
          <w:noProof/>
        </w:rPr>
        <w:fldChar w:fldCharType="end"/>
      </w:r>
    </w:p>
    <w:p w14:paraId="402BBD44" w14:textId="2B9E7496" w:rsidR="002C54BD" w:rsidRDefault="002C54BD">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_Toc146277856 \h </w:instrText>
      </w:r>
      <w:r>
        <w:rPr>
          <w:noProof/>
        </w:rPr>
      </w:r>
      <w:r>
        <w:rPr>
          <w:noProof/>
        </w:rPr>
        <w:fldChar w:fldCharType="separate"/>
      </w:r>
      <w:r>
        <w:rPr>
          <w:noProof/>
        </w:rPr>
        <w:t>28</w:t>
      </w:r>
      <w:r>
        <w:rPr>
          <w:noProof/>
        </w:rPr>
        <w:fldChar w:fldCharType="end"/>
      </w:r>
    </w:p>
    <w:p w14:paraId="6908C2E6" w14:textId="50A5E96F" w:rsidR="002C54BD" w:rsidRDefault="002C54BD">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_Toc146277857 \h </w:instrText>
      </w:r>
      <w:r>
        <w:rPr>
          <w:noProof/>
        </w:rPr>
      </w:r>
      <w:r>
        <w:rPr>
          <w:noProof/>
        </w:rPr>
        <w:fldChar w:fldCharType="separate"/>
      </w:r>
      <w:r>
        <w:rPr>
          <w:noProof/>
        </w:rPr>
        <w:t>28</w:t>
      </w:r>
      <w:r>
        <w:rPr>
          <w:noProof/>
        </w:rPr>
        <w:fldChar w:fldCharType="end"/>
      </w:r>
    </w:p>
    <w:p w14:paraId="1029F2A9" w14:textId="5AC498CC" w:rsidR="002C54BD" w:rsidRDefault="002C54BD">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AF240F">
        <w:rPr>
          <w:noProof/>
          <w:vertAlign w:val="subscript"/>
        </w:rPr>
        <w:t>IMSI</w:t>
      </w:r>
      <w:r>
        <w:rPr>
          <w:noProof/>
        </w:rPr>
        <w:t xml:space="preserve"> changing procedure</w:t>
      </w:r>
      <w:r>
        <w:rPr>
          <w:noProof/>
        </w:rPr>
        <w:tab/>
      </w:r>
      <w:r>
        <w:rPr>
          <w:noProof/>
        </w:rPr>
        <w:fldChar w:fldCharType="begin" w:fldLock="1"/>
      </w:r>
      <w:r>
        <w:rPr>
          <w:noProof/>
        </w:rPr>
        <w:instrText xml:space="preserve"> PAGEREF _Toc146277858 \h </w:instrText>
      </w:r>
      <w:r>
        <w:rPr>
          <w:noProof/>
        </w:rPr>
      </w:r>
      <w:r>
        <w:rPr>
          <w:noProof/>
        </w:rPr>
        <w:fldChar w:fldCharType="separate"/>
      </w:r>
      <w:r>
        <w:rPr>
          <w:noProof/>
        </w:rPr>
        <w:t>29</w:t>
      </w:r>
      <w:r>
        <w:rPr>
          <w:noProof/>
        </w:rPr>
        <w:fldChar w:fldCharType="end"/>
      </w:r>
    </w:p>
    <w:p w14:paraId="344EEF99" w14:textId="0E0E6A33" w:rsidR="002C54BD" w:rsidRDefault="002C54BD">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_Toc146277859 \h </w:instrText>
      </w:r>
      <w:r>
        <w:rPr>
          <w:noProof/>
        </w:rPr>
      </w:r>
      <w:r>
        <w:rPr>
          <w:noProof/>
        </w:rPr>
        <w:fldChar w:fldCharType="separate"/>
      </w:r>
      <w:r>
        <w:rPr>
          <w:noProof/>
        </w:rPr>
        <w:t>29</w:t>
      </w:r>
      <w:r>
        <w:rPr>
          <w:noProof/>
        </w:rPr>
        <w:fldChar w:fldCharType="end"/>
      </w:r>
    </w:p>
    <w:p w14:paraId="534A8EE2" w14:textId="7B89CE44" w:rsidR="002C54BD" w:rsidRDefault="002C54BD">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AF240F">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_Toc146277860 \h </w:instrText>
      </w:r>
      <w:r>
        <w:rPr>
          <w:noProof/>
        </w:rPr>
      </w:r>
      <w:r>
        <w:rPr>
          <w:noProof/>
        </w:rPr>
        <w:fldChar w:fldCharType="separate"/>
      </w:r>
      <w:r>
        <w:rPr>
          <w:noProof/>
        </w:rPr>
        <w:t>29</w:t>
      </w:r>
      <w:r>
        <w:rPr>
          <w:noProof/>
        </w:rPr>
        <w:fldChar w:fldCharType="end"/>
      </w:r>
    </w:p>
    <w:p w14:paraId="6E5846D2" w14:textId="43DCC3F7" w:rsidR="002C54BD" w:rsidRDefault="002C54BD">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_Toc146277861 \h </w:instrText>
      </w:r>
      <w:r>
        <w:rPr>
          <w:noProof/>
        </w:rPr>
      </w:r>
      <w:r>
        <w:rPr>
          <w:noProof/>
        </w:rPr>
        <w:fldChar w:fldCharType="separate"/>
      </w:r>
      <w:r>
        <w:rPr>
          <w:noProof/>
        </w:rPr>
        <w:t>29</w:t>
      </w:r>
      <w:r>
        <w:rPr>
          <w:noProof/>
        </w:rPr>
        <w:fldChar w:fldCharType="end"/>
      </w:r>
    </w:p>
    <w:p w14:paraId="4BA1D482" w14:textId="375D3F4C" w:rsidR="002C54BD" w:rsidRDefault="002C54BD">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_Toc146277862 \h </w:instrText>
      </w:r>
      <w:r>
        <w:rPr>
          <w:noProof/>
        </w:rPr>
      </w:r>
      <w:r>
        <w:rPr>
          <w:noProof/>
        </w:rPr>
        <w:fldChar w:fldCharType="separate"/>
      </w:r>
      <w:r>
        <w:rPr>
          <w:noProof/>
        </w:rPr>
        <w:t>30</w:t>
      </w:r>
      <w:r>
        <w:rPr>
          <w:noProof/>
        </w:rPr>
        <w:fldChar w:fldCharType="end"/>
      </w:r>
    </w:p>
    <w:p w14:paraId="1A626090" w14:textId="722B0A1A" w:rsidR="002C54BD" w:rsidRDefault="002C54BD">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_Toc146277863 \h </w:instrText>
      </w:r>
      <w:r>
        <w:rPr>
          <w:noProof/>
        </w:rPr>
      </w:r>
      <w:r>
        <w:rPr>
          <w:noProof/>
        </w:rPr>
        <w:fldChar w:fldCharType="separate"/>
      </w:r>
      <w:r>
        <w:rPr>
          <w:noProof/>
        </w:rPr>
        <w:t>30</w:t>
      </w:r>
      <w:r>
        <w:rPr>
          <w:noProof/>
        </w:rPr>
        <w:fldChar w:fldCharType="end"/>
      </w:r>
    </w:p>
    <w:p w14:paraId="4B1F25EA" w14:textId="6F010AE9" w:rsidR="002C54BD" w:rsidRDefault="002C54BD">
      <w:pPr>
        <w:pStyle w:val="TOC4"/>
        <w:rPr>
          <w:rFonts w:ascii="Calibri" w:hAnsi="Calibri"/>
          <w:noProof/>
          <w:kern w:val="2"/>
          <w:sz w:val="22"/>
          <w:szCs w:val="22"/>
          <w:lang w:eastAsia="en-GB"/>
        </w:rPr>
      </w:pPr>
      <w:r>
        <w:rPr>
          <w:noProof/>
        </w:rPr>
        <w:t>6.4.7.</w:t>
      </w:r>
      <w:r>
        <w:rPr>
          <w:noProof/>
          <w:lang w:eastAsia="zh-CN"/>
        </w:rPr>
        <w:t>7</w:t>
      </w:r>
      <w:r>
        <w:rPr>
          <w:rFonts w:ascii="Calibri" w:hAnsi="Calibri"/>
          <w:noProof/>
          <w:kern w:val="2"/>
          <w:sz w:val="22"/>
          <w:szCs w:val="22"/>
          <w:lang w:eastAsia="en-GB"/>
        </w:rPr>
        <w:tab/>
      </w:r>
      <w:r>
        <w:rPr>
          <w:noProof/>
        </w:rPr>
        <w:t>EF</w:t>
      </w:r>
      <w:r w:rsidRPr="00AF240F">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_Toc146277864 \h </w:instrText>
      </w:r>
      <w:r>
        <w:rPr>
          <w:noProof/>
        </w:rPr>
      </w:r>
      <w:r>
        <w:rPr>
          <w:noProof/>
        </w:rPr>
        <w:fldChar w:fldCharType="separate"/>
      </w:r>
      <w:r>
        <w:rPr>
          <w:noProof/>
        </w:rPr>
        <w:t>30</w:t>
      </w:r>
      <w:r>
        <w:rPr>
          <w:noProof/>
        </w:rPr>
        <w:fldChar w:fldCharType="end"/>
      </w:r>
    </w:p>
    <w:p w14:paraId="04FE654B" w14:textId="274EF3F9" w:rsidR="002C54BD" w:rsidRDefault="002C54BD">
      <w:pPr>
        <w:pStyle w:val="TOC4"/>
        <w:rPr>
          <w:rFonts w:ascii="Calibri" w:hAnsi="Calibri"/>
          <w:noProof/>
          <w:kern w:val="2"/>
          <w:sz w:val="22"/>
          <w:szCs w:val="22"/>
          <w:lang w:eastAsia="en-GB"/>
        </w:rPr>
      </w:pPr>
      <w:r>
        <w:rPr>
          <w:noProof/>
        </w:rPr>
        <w:t>6.4.7.8</w:t>
      </w:r>
      <w:r>
        <w:rPr>
          <w:rFonts w:ascii="Calibri" w:hAnsi="Calibri"/>
          <w:noProof/>
          <w:kern w:val="2"/>
          <w:sz w:val="22"/>
          <w:szCs w:val="22"/>
          <w:lang w:eastAsia="en-GB"/>
        </w:rPr>
        <w:tab/>
      </w:r>
      <w:r>
        <w:rPr>
          <w:noProof/>
        </w:rPr>
        <w:t>EF</w:t>
      </w:r>
      <w:r w:rsidRPr="00AF240F">
        <w:rPr>
          <w:noProof/>
          <w:vertAlign w:val="subscript"/>
        </w:rPr>
        <w:t>DRI</w:t>
      </w:r>
      <w:r>
        <w:rPr>
          <w:noProof/>
        </w:rPr>
        <w:t xml:space="preserve"> changing procedure</w:t>
      </w:r>
      <w:r>
        <w:rPr>
          <w:noProof/>
        </w:rPr>
        <w:tab/>
      </w:r>
      <w:r>
        <w:rPr>
          <w:noProof/>
        </w:rPr>
        <w:fldChar w:fldCharType="begin" w:fldLock="1"/>
      </w:r>
      <w:r>
        <w:rPr>
          <w:noProof/>
        </w:rPr>
        <w:instrText xml:space="preserve"> PAGEREF _Toc146277865 \h </w:instrText>
      </w:r>
      <w:r>
        <w:rPr>
          <w:noProof/>
        </w:rPr>
      </w:r>
      <w:r>
        <w:rPr>
          <w:noProof/>
        </w:rPr>
        <w:fldChar w:fldCharType="separate"/>
      </w:r>
      <w:r>
        <w:rPr>
          <w:noProof/>
        </w:rPr>
        <w:t>30</w:t>
      </w:r>
      <w:r>
        <w:rPr>
          <w:noProof/>
        </w:rPr>
        <w:fldChar w:fldCharType="end"/>
      </w:r>
    </w:p>
    <w:p w14:paraId="2E809536" w14:textId="646BB039" w:rsidR="002C54BD" w:rsidRDefault="002C54BD">
      <w:pPr>
        <w:pStyle w:val="TOC4"/>
        <w:rPr>
          <w:rFonts w:ascii="Calibri" w:hAnsi="Calibri"/>
          <w:noProof/>
          <w:kern w:val="2"/>
          <w:sz w:val="22"/>
          <w:szCs w:val="22"/>
          <w:lang w:eastAsia="en-GB"/>
        </w:rPr>
      </w:pPr>
      <w:r>
        <w:rPr>
          <w:noProof/>
        </w:rPr>
        <w:t>6.4.7.9</w:t>
      </w:r>
      <w:r>
        <w:rPr>
          <w:rFonts w:ascii="Calibri" w:hAnsi="Calibri"/>
          <w:noProof/>
          <w:kern w:val="2"/>
          <w:sz w:val="22"/>
          <w:szCs w:val="22"/>
          <w:lang w:eastAsia="en-GB"/>
        </w:rPr>
        <w:tab/>
      </w:r>
      <w:r>
        <w:rPr>
          <w:noProof/>
        </w:rPr>
        <w:t>EF</w:t>
      </w:r>
      <w:r w:rsidRPr="00AF240F">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_Toc146277866 \h </w:instrText>
      </w:r>
      <w:r>
        <w:rPr>
          <w:noProof/>
        </w:rPr>
      </w:r>
      <w:r>
        <w:rPr>
          <w:noProof/>
        </w:rPr>
        <w:fldChar w:fldCharType="separate"/>
      </w:r>
      <w:r>
        <w:rPr>
          <w:noProof/>
        </w:rPr>
        <w:t>30</w:t>
      </w:r>
      <w:r>
        <w:rPr>
          <w:noProof/>
        </w:rPr>
        <w:fldChar w:fldCharType="end"/>
      </w:r>
    </w:p>
    <w:p w14:paraId="15E8FD7B" w14:textId="2732E332" w:rsidR="002C54BD" w:rsidRDefault="002C54BD">
      <w:pPr>
        <w:pStyle w:val="TOC3"/>
        <w:rPr>
          <w:rFonts w:ascii="Calibri" w:hAnsi="Calibri"/>
          <w:noProof/>
          <w:kern w:val="2"/>
          <w:sz w:val="22"/>
          <w:szCs w:val="22"/>
          <w:lang w:eastAsia="en-GB"/>
        </w:rPr>
      </w:pPr>
      <w:r>
        <w:rPr>
          <w:noProof/>
        </w:rPr>
        <w:lastRenderedPageBreak/>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_Toc146277867 \h </w:instrText>
      </w:r>
      <w:r>
        <w:rPr>
          <w:noProof/>
        </w:rPr>
      </w:r>
      <w:r>
        <w:rPr>
          <w:noProof/>
        </w:rPr>
        <w:fldChar w:fldCharType="separate"/>
      </w:r>
      <w:r>
        <w:rPr>
          <w:noProof/>
        </w:rPr>
        <w:t>31</w:t>
      </w:r>
      <w:r>
        <w:rPr>
          <w:noProof/>
        </w:rPr>
        <w:fldChar w:fldCharType="end"/>
      </w:r>
    </w:p>
    <w:p w14:paraId="26510864" w14:textId="4EFD1E8D" w:rsidR="002C54BD" w:rsidRDefault="002C54BD">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_Toc146277868 \h </w:instrText>
      </w:r>
      <w:r>
        <w:rPr>
          <w:noProof/>
        </w:rPr>
      </w:r>
      <w:r>
        <w:rPr>
          <w:noProof/>
        </w:rPr>
        <w:fldChar w:fldCharType="separate"/>
      </w:r>
      <w:r>
        <w:rPr>
          <w:noProof/>
        </w:rPr>
        <w:t>31</w:t>
      </w:r>
      <w:r>
        <w:rPr>
          <w:noProof/>
        </w:rPr>
        <w:fldChar w:fldCharType="end"/>
      </w:r>
    </w:p>
    <w:p w14:paraId="0DBB9A5B" w14:textId="478295EC" w:rsidR="002C54BD" w:rsidRDefault="002C54BD">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_Toc146277869 \h </w:instrText>
      </w:r>
      <w:r>
        <w:rPr>
          <w:noProof/>
        </w:rPr>
      </w:r>
      <w:r>
        <w:rPr>
          <w:noProof/>
        </w:rPr>
        <w:fldChar w:fldCharType="separate"/>
      </w:r>
      <w:r>
        <w:rPr>
          <w:noProof/>
        </w:rPr>
        <w:t>31</w:t>
      </w:r>
      <w:r>
        <w:rPr>
          <w:noProof/>
        </w:rPr>
        <w:fldChar w:fldCharType="end"/>
      </w:r>
    </w:p>
    <w:p w14:paraId="711D471C" w14:textId="1B5913D1" w:rsidR="002C54BD" w:rsidRDefault="002C54BD">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_Toc146277870 \h </w:instrText>
      </w:r>
      <w:r>
        <w:rPr>
          <w:noProof/>
        </w:rPr>
      </w:r>
      <w:r>
        <w:rPr>
          <w:noProof/>
        </w:rPr>
        <w:fldChar w:fldCharType="separate"/>
      </w:r>
      <w:r>
        <w:rPr>
          <w:noProof/>
        </w:rPr>
        <w:t>32</w:t>
      </w:r>
      <w:r>
        <w:rPr>
          <w:noProof/>
        </w:rPr>
        <w:fldChar w:fldCharType="end"/>
      </w:r>
    </w:p>
    <w:p w14:paraId="0B3DE3E7" w14:textId="3F28153E" w:rsidR="002C54BD" w:rsidRDefault="002C54BD">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_Toc146277871 \h </w:instrText>
      </w:r>
      <w:r>
        <w:rPr>
          <w:noProof/>
        </w:rPr>
      </w:r>
      <w:r>
        <w:rPr>
          <w:noProof/>
        </w:rPr>
        <w:fldChar w:fldCharType="separate"/>
      </w:r>
      <w:r>
        <w:rPr>
          <w:noProof/>
        </w:rPr>
        <w:t>33</w:t>
      </w:r>
      <w:r>
        <w:rPr>
          <w:noProof/>
        </w:rPr>
        <w:fldChar w:fldCharType="end"/>
      </w:r>
    </w:p>
    <w:p w14:paraId="605CC997" w14:textId="173D196C" w:rsidR="002C54BD" w:rsidRDefault="002C54BD">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_Toc146277872 \h </w:instrText>
      </w:r>
      <w:r>
        <w:rPr>
          <w:noProof/>
        </w:rPr>
      </w:r>
      <w:r>
        <w:rPr>
          <w:noProof/>
        </w:rPr>
        <w:fldChar w:fldCharType="separate"/>
      </w:r>
      <w:r>
        <w:rPr>
          <w:noProof/>
        </w:rPr>
        <w:t>33</w:t>
      </w:r>
      <w:r>
        <w:rPr>
          <w:noProof/>
        </w:rPr>
        <w:fldChar w:fldCharType="end"/>
      </w:r>
    </w:p>
    <w:p w14:paraId="62AE9A4B" w14:textId="7CEEDE42" w:rsidR="002C54BD" w:rsidRDefault="002C54BD">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_Toc146277873 \h </w:instrText>
      </w:r>
      <w:r>
        <w:rPr>
          <w:noProof/>
        </w:rPr>
      </w:r>
      <w:r>
        <w:rPr>
          <w:noProof/>
        </w:rPr>
        <w:fldChar w:fldCharType="separate"/>
      </w:r>
      <w:r>
        <w:rPr>
          <w:noProof/>
        </w:rPr>
        <w:t>34</w:t>
      </w:r>
      <w:r>
        <w:rPr>
          <w:noProof/>
        </w:rPr>
        <w:fldChar w:fldCharType="end"/>
      </w:r>
    </w:p>
    <w:p w14:paraId="5F62136C" w14:textId="15E74751" w:rsidR="002C54BD" w:rsidRDefault="002C54BD">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_Toc146277874 \h </w:instrText>
      </w:r>
      <w:r>
        <w:rPr>
          <w:noProof/>
        </w:rPr>
      </w:r>
      <w:r>
        <w:rPr>
          <w:noProof/>
        </w:rPr>
        <w:fldChar w:fldCharType="separate"/>
      </w:r>
      <w:r>
        <w:rPr>
          <w:noProof/>
        </w:rPr>
        <w:t>34</w:t>
      </w:r>
      <w:r>
        <w:rPr>
          <w:noProof/>
        </w:rPr>
        <w:fldChar w:fldCharType="end"/>
      </w:r>
    </w:p>
    <w:p w14:paraId="509010D1" w14:textId="7F713AD1" w:rsidR="002C54BD" w:rsidRDefault="002C54BD">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_Toc146277875 \h </w:instrText>
      </w:r>
      <w:r>
        <w:rPr>
          <w:noProof/>
        </w:rPr>
      </w:r>
      <w:r>
        <w:rPr>
          <w:noProof/>
        </w:rPr>
        <w:fldChar w:fldCharType="separate"/>
      </w:r>
      <w:r>
        <w:rPr>
          <w:noProof/>
        </w:rPr>
        <w:t>35</w:t>
      </w:r>
      <w:r>
        <w:rPr>
          <w:noProof/>
        </w:rPr>
        <w:fldChar w:fldCharType="end"/>
      </w:r>
    </w:p>
    <w:p w14:paraId="41E2020F" w14:textId="7AE1298B" w:rsidR="002C54BD" w:rsidRDefault="002C54BD">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_Toc146277876 \h </w:instrText>
      </w:r>
      <w:r>
        <w:rPr>
          <w:noProof/>
        </w:rPr>
      </w:r>
      <w:r>
        <w:rPr>
          <w:noProof/>
        </w:rPr>
        <w:fldChar w:fldCharType="separate"/>
      </w:r>
      <w:r>
        <w:rPr>
          <w:noProof/>
        </w:rPr>
        <w:t>35</w:t>
      </w:r>
      <w:r>
        <w:rPr>
          <w:noProof/>
        </w:rPr>
        <w:fldChar w:fldCharType="end"/>
      </w:r>
    </w:p>
    <w:p w14:paraId="1675D504" w14:textId="208408DA" w:rsidR="002C54BD" w:rsidRDefault="002C54BD">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_Toc146277877 \h </w:instrText>
      </w:r>
      <w:r>
        <w:rPr>
          <w:noProof/>
        </w:rPr>
      </w:r>
      <w:r>
        <w:rPr>
          <w:noProof/>
        </w:rPr>
        <w:fldChar w:fldCharType="separate"/>
      </w:r>
      <w:r>
        <w:rPr>
          <w:noProof/>
        </w:rPr>
        <w:t>38</w:t>
      </w:r>
      <w:r>
        <w:rPr>
          <w:noProof/>
        </w:rPr>
        <w:fldChar w:fldCharType="end"/>
      </w:r>
    </w:p>
    <w:p w14:paraId="4179AC95" w14:textId="3F1236B7" w:rsidR="002C54BD" w:rsidRDefault="002C54BD">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_Toc146277878 \h </w:instrText>
      </w:r>
      <w:r>
        <w:rPr>
          <w:noProof/>
        </w:rPr>
      </w:r>
      <w:r>
        <w:rPr>
          <w:noProof/>
        </w:rPr>
        <w:fldChar w:fldCharType="separate"/>
      </w:r>
      <w:r>
        <w:rPr>
          <w:noProof/>
        </w:rPr>
        <w:t>38</w:t>
      </w:r>
      <w:r>
        <w:rPr>
          <w:noProof/>
        </w:rPr>
        <w:fldChar w:fldCharType="end"/>
      </w:r>
    </w:p>
    <w:p w14:paraId="73DE9775" w14:textId="08CFDA1E" w:rsidR="002C54BD" w:rsidRDefault="002C54BD">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_Toc146277879 \h </w:instrText>
      </w:r>
      <w:r>
        <w:rPr>
          <w:noProof/>
        </w:rPr>
      </w:r>
      <w:r>
        <w:rPr>
          <w:noProof/>
        </w:rPr>
        <w:fldChar w:fldCharType="separate"/>
      </w:r>
      <w:r>
        <w:rPr>
          <w:noProof/>
        </w:rPr>
        <w:t>38</w:t>
      </w:r>
      <w:r>
        <w:rPr>
          <w:noProof/>
        </w:rPr>
        <w:fldChar w:fldCharType="end"/>
      </w:r>
    </w:p>
    <w:p w14:paraId="3D6560B6" w14:textId="4D51617F" w:rsidR="002C54BD" w:rsidRDefault="002C54BD">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_Toc146277880 \h </w:instrText>
      </w:r>
      <w:r>
        <w:rPr>
          <w:noProof/>
        </w:rPr>
      </w:r>
      <w:r>
        <w:rPr>
          <w:noProof/>
        </w:rPr>
        <w:fldChar w:fldCharType="separate"/>
      </w:r>
      <w:r>
        <w:rPr>
          <w:noProof/>
        </w:rPr>
        <w:t>38</w:t>
      </w:r>
      <w:r>
        <w:rPr>
          <w:noProof/>
        </w:rPr>
        <w:fldChar w:fldCharType="end"/>
      </w:r>
    </w:p>
    <w:p w14:paraId="753BEDAC" w14:textId="1A384EAC" w:rsidR="002C54BD" w:rsidRDefault="002C54BD">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_Toc146277881 \h </w:instrText>
      </w:r>
      <w:r>
        <w:rPr>
          <w:noProof/>
        </w:rPr>
      </w:r>
      <w:r>
        <w:rPr>
          <w:noProof/>
        </w:rPr>
        <w:fldChar w:fldCharType="separate"/>
      </w:r>
      <w:r>
        <w:rPr>
          <w:noProof/>
        </w:rPr>
        <w:t>38</w:t>
      </w:r>
      <w:r>
        <w:rPr>
          <w:noProof/>
        </w:rPr>
        <w:fldChar w:fldCharType="end"/>
      </w:r>
    </w:p>
    <w:p w14:paraId="1719CB3C" w14:textId="102114DD" w:rsidR="002C54BD" w:rsidRDefault="002C54BD">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_Toc146277882 \h </w:instrText>
      </w:r>
      <w:r>
        <w:rPr>
          <w:noProof/>
        </w:rPr>
      </w:r>
      <w:r>
        <w:rPr>
          <w:noProof/>
        </w:rPr>
        <w:fldChar w:fldCharType="separate"/>
      </w:r>
      <w:r>
        <w:rPr>
          <w:noProof/>
        </w:rPr>
        <w:t>38</w:t>
      </w:r>
      <w:r>
        <w:rPr>
          <w:noProof/>
        </w:rPr>
        <w:fldChar w:fldCharType="end"/>
      </w:r>
    </w:p>
    <w:p w14:paraId="53967810" w14:textId="608EE597" w:rsidR="002C54BD" w:rsidRDefault="002C54BD">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_Toc146277883 \h </w:instrText>
      </w:r>
      <w:r>
        <w:rPr>
          <w:noProof/>
        </w:rPr>
      </w:r>
      <w:r>
        <w:rPr>
          <w:noProof/>
        </w:rPr>
        <w:fldChar w:fldCharType="separate"/>
      </w:r>
      <w:r>
        <w:rPr>
          <w:noProof/>
        </w:rPr>
        <w:t>38</w:t>
      </w:r>
      <w:r>
        <w:rPr>
          <w:noProof/>
        </w:rPr>
        <w:fldChar w:fldCharType="end"/>
      </w:r>
    </w:p>
    <w:p w14:paraId="4E88F1A7" w14:textId="77CA22A4" w:rsidR="002C54BD" w:rsidRDefault="002C54BD">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_Toc146277884 \h </w:instrText>
      </w:r>
      <w:r>
        <w:rPr>
          <w:noProof/>
        </w:rPr>
      </w:r>
      <w:r>
        <w:rPr>
          <w:noProof/>
        </w:rPr>
        <w:fldChar w:fldCharType="separate"/>
      </w:r>
      <w:r>
        <w:rPr>
          <w:noProof/>
        </w:rPr>
        <w:t>38</w:t>
      </w:r>
      <w:r>
        <w:rPr>
          <w:noProof/>
        </w:rPr>
        <w:fldChar w:fldCharType="end"/>
      </w:r>
    </w:p>
    <w:p w14:paraId="76AB6676" w14:textId="232342DB" w:rsidR="002C54BD" w:rsidRDefault="002C54BD">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_Toc146277885 \h </w:instrText>
      </w:r>
      <w:r>
        <w:rPr>
          <w:noProof/>
        </w:rPr>
      </w:r>
      <w:r>
        <w:rPr>
          <w:noProof/>
        </w:rPr>
        <w:fldChar w:fldCharType="separate"/>
      </w:r>
      <w:r>
        <w:rPr>
          <w:noProof/>
        </w:rPr>
        <w:t>38</w:t>
      </w:r>
      <w:r>
        <w:rPr>
          <w:noProof/>
        </w:rPr>
        <w:fldChar w:fldCharType="end"/>
      </w:r>
    </w:p>
    <w:p w14:paraId="2886B20F" w14:textId="2DA02EAD" w:rsidR="002C54BD" w:rsidRDefault="002C54BD">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_Toc146277886 \h </w:instrText>
      </w:r>
      <w:r>
        <w:rPr>
          <w:noProof/>
        </w:rPr>
      </w:r>
      <w:r>
        <w:rPr>
          <w:noProof/>
        </w:rPr>
        <w:fldChar w:fldCharType="separate"/>
      </w:r>
      <w:r>
        <w:rPr>
          <w:noProof/>
        </w:rPr>
        <w:t>38</w:t>
      </w:r>
      <w:r>
        <w:rPr>
          <w:noProof/>
        </w:rPr>
        <w:fldChar w:fldCharType="end"/>
      </w:r>
    </w:p>
    <w:p w14:paraId="5269A039" w14:textId="1CC25FAE" w:rsidR="002C54BD" w:rsidRDefault="002C54BD">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_Toc146277887 \h </w:instrText>
      </w:r>
      <w:r>
        <w:rPr>
          <w:noProof/>
        </w:rPr>
      </w:r>
      <w:r>
        <w:rPr>
          <w:noProof/>
        </w:rPr>
        <w:fldChar w:fldCharType="separate"/>
      </w:r>
      <w:r>
        <w:rPr>
          <w:noProof/>
        </w:rPr>
        <w:t>38</w:t>
      </w:r>
      <w:r>
        <w:rPr>
          <w:noProof/>
        </w:rPr>
        <w:fldChar w:fldCharType="end"/>
      </w:r>
    </w:p>
    <w:p w14:paraId="39347C14" w14:textId="1BFB3197" w:rsidR="002C54BD" w:rsidRDefault="002C54BD">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_Toc146277888 \h </w:instrText>
      </w:r>
      <w:r>
        <w:rPr>
          <w:noProof/>
        </w:rPr>
      </w:r>
      <w:r>
        <w:rPr>
          <w:noProof/>
        </w:rPr>
        <w:fldChar w:fldCharType="separate"/>
      </w:r>
      <w:r>
        <w:rPr>
          <w:noProof/>
        </w:rPr>
        <w:t>39</w:t>
      </w:r>
      <w:r>
        <w:rPr>
          <w:noProof/>
        </w:rPr>
        <w:fldChar w:fldCharType="end"/>
      </w:r>
    </w:p>
    <w:p w14:paraId="2D88EF26" w14:textId="4B9A0C28" w:rsidR="002C54BD" w:rsidRDefault="002C54BD">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_Toc146277889 \h </w:instrText>
      </w:r>
      <w:r>
        <w:rPr>
          <w:noProof/>
        </w:rPr>
      </w:r>
      <w:r>
        <w:rPr>
          <w:noProof/>
        </w:rPr>
        <w:fldChar w:fldCharType="separate"/>
      </w:r>
      <w:r>
        <w:rPr>
          <w:noProof/>
        </w:rPr>
        <w:t>39</w:t>
      </w:r>
      <w:r>
        <w:rPr>
          <w:noProof/>
        </w:rPr>
        <w:fldChar w:fldCharType="end"/>
      </w:r>
    </w:p>
    <w:p w14:paraId="794B3D26" w14:textId="28593625" w:rsidR="002C54BD" w:rsidRDefault="002C54BD">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_Toc146277890 \h </w:instrText>
      </w:r>
      <w:r>
        <w:rPr>
          <w:noProof/>
        </w:rPr>
      </w:r>
      <w:r>
        <w:rPr>
          <w:noProof/>
        </w:rPr>
        <w:fldChar w:fldCharType="separate"/>
      </w:r>
      <w:r>
        <w:rPr>
          <w:noProof/>
        </w:rPr>
        <w:t>39</w:t>
      </w:r>
      <w:r>
        <w:rPr>
          <w:noProof/>
        </w:rPr>
        <w:fldChar w:fldCharType="end"/>
      </w:r>
    </w:p>
    <w:p w14:paraId="5675CB6C" w14:textId="370D7139" w:rsidR="002C54BD" w:rsidRDefault="002C54BD">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_Toc146277891 \h </w:instrText>
      </w:r>
      <w:r>
        <w:rPr>
          <w:noProof/>
        </w:rPr>
      </w:r>
      <w:r>
        <w:rPr>
          <w:noProof/>
        </w:rPr>
        <w:fldChar w:fldCharType="separate"/>
      </w:r>
      <w:r>
        <w:rPr>
          <w:noProof/>
        </w:rPr>
        <w:t>40</w:t>
      </w:r>
      <w:r>
        <w:rPr>
          <w:noProof/>
        </w:rPr>
        <w:fldChar w:fldCharType="end"/>
      </w:r>
    </w:p>
    <w:p w14:paraId="0009C861" w14:textId="79D7CA09" w:rsidR="002C54BD" w:rsidRDefault="002C54BD">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_Toc146277892 \h </w:instrText>
      </w:r>
      <w:r>
        <w:rPr>
          <w:noProof/>
        </w:rPr>
      </w:r>
      <w:r>
        <w:rPr>
          <w:noProof/>
        </w:rPr>
        <w:fldChar w:fldCharType="separate"/>
      </w:r>
      <w:r>
        <w:rPr>
          <w:noProof/>
        </w:rPr>
        <w:t>40</w:t>
      </w:r>
      <w:r>
        <w:rPr>
          <w:noProof/>
        </w:rPr>
        <w:fldChar w:fldCharType="end"/>
      </w:r>
    </w:p>
    <w:p w14:paraId="1258D20F" w14:textId="2A6A2A12" w:rsidR="002C54BD" w:rsidRDefault="002C54BD">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_Toc146277893 \h </w:instrText>
      </w:r>
      <w:r>
        <w:rPr>
          <w:noProof/>
        </w:rPr>
      </w:r>
      <w:r>
        <w:rPr>
          <w:noProof/>
        </w:rPr>
        <w:fldChar w:fldCharType="separate"/>
      </w:r>
      <w:r>
        <w:rPr>
          <w:noProof/>
        </w:rPr>
        <w:t>40</w:t>
      </w:r>
      <w:r>
        <w:rPr>
          <w:noProof/>
        </w:rPr>
        <w:fldChar w:fldCharType="end"/>
      </w:r>
    </w:p>
    <w:p w14:paraId="747F525A" w14:textId="0C91DDFF" w:rsidR="002C54BD" w:rsidRDefault="002C54BD">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_Toc146277894 \h </w:instrText>
      </w:r>
      <w:r>
        <w:rPr>
          <w:noProof/>
        </w:rPr>
      </w:r>
      <w:r>
        <w:rPr>
          <w:noProof/>
        </w:rPr>
        <w:fldChar w:fldCharType="separate"/>
      </w:r>
      <w:r>
        <w:rPr>
          <w:noProof/>
        </w:rPr>
        <w:t>41</w:t>
      </w:r>
      <w:r>
        <w:rPr>
          <w:noProof/>
        </w:rPr>
        <w:fldChar w:fldCharType="end"/>
      </w:r>
    </w:p>
    <w:p w14:paraId="53874A70" w14:textId="1BD0A471" w:rsidR="002C54BD" w:rsidRDefault="002C54BD">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_Toc146277895 \h </w:instrText>
      </w:r>
      <w:r>
        <w:rPr>
          <w:noProof/>
        </w:rPr>
      </w:r>
      <w:r>
        <w:rPr>
          <w:noProof/>
        </w:rPr>
        <w:fldChar w:fldCharType="separate"/>
      </w:r>
      <w:r>
        <w:rPr>
          <w:noProof/>
        </w:rPr>
        <w:t>41</w:t>
      </w:r>
      <w:r>
        <w:rPr>
          <w:noProof/>
        </w:rPr>
        <w:fldChar w:fldCharType="end"/>
      </w:r>
    </w:p>
    <w:p w14:paraId="083F892D" w14:textId="175572D3" w:rsidR="002C54BD" w:rsidRDefault="002C54BD">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_Toc146277896 \h </w:instrText>
      </w:r>
      <w:r>
        <w:rPr>
          <w:noProof/>
        </w:rPr>
      </w:r>
      <w:r>
        <w:rPr>
          <w:noProof/>
        </w:rPr>
        <w:fldChar w:fldCharType="separate"/>
      </w:r>
      <w:r>
        <w:rPr>
          <w:noProof/>
        </w:rPr>
        <w:t>41</w:t>
      </w:r>
      <w:r>
        <w:rPr>
          <w:noProof/>
        </w:rPr>
        <w:fldChar w:fldCharType="end"/>
      </w:r>
    </w:p>
    <w:p w14:paraId="087E38B3" w14:textId="6F1C4170" w:rsidR="002C54BD" w:rsidRDefault="002C54BD">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_Toc146277897 \h </w:instrText>
      </w:r>
      <w:r>
        <w:rPr>
          <w:noProof/>
        </w:rPr>
      </w:r>
      <w:r>
        <w:rPr>
          <w:noProof/>
        </w:rPr>
        <w:fldChar w:fldCharType="separate"/>
      </w:r>
      <w:r>
        <w:rPr>
          <w:noProof/>
        </w:rPr>
        <w:t>42</w:t>
      </w:r>
      <w:r>
        <w:rPr>
          <w:noProof/>
        </w:rPr>
        <w:fldChar w:fldCharType="end"/>
      </w:r>
    </w:p>
    <w:p w14:paraId="6D51EB17" w14:textId="0E83ABE8" w:rsidR="002C54BD" w:rsidRDefault="002C54BD">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_Toc146277898 \h </w:instrText>
      </w:r>
      <w:r>
        <w:rPr>
          <w:noProof/>
        </w:rPr>
      </w:r>
      <w:r>
        <w:rPr>
          <w:noProof/>
        </w:rPr>
        <w:fldChar w:fldCharType="separate"/>
      </w:r>
      <w:r>
        <w:rPr>
          <w:noProof/>
        </w:rPr>
        <w:t>42</w:t>
      </w:r>
      <w:r>
        <w:rPr>
          <w:noProof/>
        </w:rPr>
        <w:fldChar w:fldCharType="end"/>
      </w:r>
    </w:p>
    <w:p w14:paraId="7AB4B6CE" w14:textId="21A00019" w:rsidR="002C54BD" w:rsidRDefault="002C54BD">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_Toc146277899 \h </w:instrText>
      </w:r>
      <w:r>
        <w:rPr>
          <w:noProof/>
        </w:rPr>
      </w:r>
      <w:r>
        <w:rPr>
          <w:noProof/>
        </w:rPr>
        <w:fldChar w:fldCharType="separate"/>
      </w:r>
      <w:r>
        <w:rPr>
          <w:noProof/>
        </w:rPr>
        <w:t>42</w:t>
      </w:r>
      <w:r>
        <w:rPr>
          <w:noProof/>
        </w:rPr>
        <w:fldChar w:fldCharType="end"/>
      </w:r>
    </w:p>
    <w:p w14:paraId="01D5FAF2" w14:textId="62AD2A85" w:rsidR="002C54BD" w:rsidRDefault="002C54BD">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_Toc146277900 \h </w:instrText>
      </w:r>
      <w:r>
        <w:rPr>
          <w:noProof/>
        </w:rPr>
      </w:r>
      <w:r>
        <w:rPr>
          <w:noProof/>
        </w:rPr>
        <w:fldChar w:fldCharType="separate"/>
      </w:r>
      <w:r>
        <w:rPr>
          <w:noProof/>
        </w:rPr>
        <w:t>42</w:t>
      </w:r>
      <w:r>
        <w:rPr>
          <w:noProof/>
        </w:rPr>
        <w:fldChar w:fldCharType="end"/>
      </w:r>
    </w:p>
    <w:p w14:paraId="0908BE01" w14:textId="18C9DB0A" w:rsidR="002C54BD" w:rsidRDefault="002C54BD">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_Toc146277901 \h </w:instrText>
      </w:r>
      <w:r>
        <w:rPr>
          <w:noProof/>
        </w:rPr>
      </w:r>
      <w:r>
        <w:rPr>
          <w:noProof/>
        </w:rPr>
        <w:fldChar w:fldCharType="separate"/>
      </w:r>
      <w:r>
        <w:rPr>
          <w:noProof/>
        </w:rPr>
        <w:t>42</w:t>
      </w:r>
      <w:r>
        <w:rPr>
          <w:noProof/>
        </w:rPr>
        <w:fldChar w:fldCharType="end"/>
      </w:r>
    </w:p>
    <w:p w14:paraId="2F6DE6A9" w14:textId="1C802576" w:rsidR="002C54BD" w:rsidRDefault="002C54BD">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_Toc146277902 \h </w:instrText>
      </w:r>
      <w:r>
        <w:rPr>
          <w:noProof/>
        </w:rPr>
      </w:r>
      <w:r>
        <w:rPr>
          <w:noProof/>
        </w:rPr>
        <w:fldChar w:fldCharType="separate"/>
      </w:r>
      <w:r>
        <w:rPr>
          <w:noProof/>
        </w:rPr>
        <w:t>42</w:t>
      </w:r>
      <w:r>
        <w:rPr>
          <w:noProof/>
        </w:rPr>
        <w:fldChar w:fldCharType="end"/>
      </w:r>
    </w:p>
    <w:p w14:paraId="2636B801" w14:textId="587A90F2" w:rsidR="002C54BD" w:rsidRDefault="002C54BD">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_Toc146277903 \h </w:instrText>
      </w:r>
      <w:r>
        <w:rPr>
          <w:noProof/>
        </w:rPr>
      </w:r>
      <w:r>
        <w:rPr>
          <w:noProof/>
        </w:rPr>
        <w:fldChar w:fldCharType="separate"/>
      </w:r>
      <w:r>
        <w:rPr>
          <w:noProof/>
        </w:rPr>
        <w:t>42</w:t>
      </w:r>
      <w:r>
        <w:rPr>
          <w:noProof/>
        </w:rPr>
        <w:fldChar w:fldCharType="end"/>
      </w:r>
    </w:p>
    <w:p w14:paraId="1C3DC80F" w14:textId="60137427" w:rsidR="002C54BD" w:rsidRDefault="002C54BD">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_Toc146277904 \h </w:instrText>
      </w:r>
      <w:r>
        <w:rPr>
          <w:noProof/>
        </w:rPr>
      </w:r>
      <w:r>
        <w:rPr>
          <w:noProof/>
        </w:rPr>
        <w:fldChar w:fldCharType="separate"/>
      </w:r>
      <w:r>
        <w:rPr>
          <w:noProof/>
        </w:rPr>
        <w:t>42</w:t>
      </w:r>
      <w:r>
        <w:rPr>
          <w:noProof/>
        </w:rPr>
        <w:fldChar w:fldCharType="end"/>
      </w:r>
    </w:p>
    <w:p w14:paraId="0930A070" w14:textId="3B53659A" w:rsidR="002C54BD" w:rsidRDefault="002C54BD">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_Toc146277905 \h </w:instrText>
      </w:r>
      <w:r>
        <w:rPr>
          <w:noProof/>
        </w:rPr>
      </w:r>
      <w:r>
        <w:rPr>
          <w:noProof/>
        </w:rPr>
        <w:fldChar w:fldCharType="separate"/>
      </w:r>
      <w:r>
        <w:rPr>
          <w:noProof/>
        </w:rPr>
        <w:t>43</w:t>
      </w:r>
      <w:r>
        <w:rPr>
          <w:noProof/>
        </w:rPr>
        <w:fldChar w:fldCharType="end"/>
      </w:r>
    </w:p>
    <w:p w14:paraId="29878E44" w14:textId="1DA6145B" w:rsidR="002C54BD" w:rsidRDefault="002C54BD">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_Toc146277906 \h </w:instrText>
      </w:r>
      <w:r>
        <w:rPr>
          <w:noProof/>
        </w:rPr>
      </w:r>
      <w:r>
        <w:rPr>
          <w:noProof/>
        </w:rPr>
        <w:fldChar w:fldCharType="separate"/>
      </w:r>
      <w:r>
        <w:rPr>
          <w:noProof/>
        </w:rPr>
        <w:t>43</w:t>
      </w:r>
      <w:r>
        <w:rPr>
          <w:noProof/>
        </w:rPr>
        <w:fldChar w:fldCharType="end"/>
      </w:r>
    </w:p>
    <w:p w14:paraId="506990EB" w14:textId="0ECD73AD" w:rsidR="002C54BD" w:rsidRDefault="002C54BD">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_Toc146277907 \h </w:instrText>
      </w:r>
      <w:r>
        <w:rPr>
          <w:noProof/>
        </w:rPr>
      </w:r>
      <w:r>
        <w:rPr>
          <w:noProof/>
        </w:rPr>
        <w:fldChar w:fldCharType="separate"/>
      </w:r>
      <w:r>
        <w:rPr>
          <w:noProof/>
        </w:rPr>
        <w:t>43</w:t>
      </w:r>
      <w:r>
        <w:rPr>
          <w:noProof/>
        </w:rPr>
        <w:fldChar w:fldCharType="end"/>
      </w:r>
    </w:p>
    <w:p w14:paraId="7CE97121" w14:textId="011BBC53" w:rsidR="002C54BD" w:rsidRDefault="002C54BD">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_Toc146277908 \h </w:instrText>
      </w:r>
      <w:r>
        <w:rPr>
          <w:noProof/>
        </w:rPr>
      </w:r>
      <w:r>
        <w:rPr>
          <w:noProof/>
        </w:rPr>
        <w:fldChar w:fldCharType="separate"/>
      </w:r>
      <w:r>
        <w:rPr>
          <w:noProof/>
        </w:rPr>
        <w:t>43</w:t>
      </w:r>
      <w:r>
        <w:rPr>
          <w:noProof/>
        </w:rPr>
        <w:fldChar w:fldCharType="end"/>
      </w:r>
    </w:p>
    <w:p w14:paraId="22A5FAC6" w14:textId="6B210E03" w:rsidR="002C54BD" w:rsidRDefault="002C54BD">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_Toc146277909 \h </w:instrText>
      </w:r>
      <w:r>
        <w:rPr>
          <w:noProof/>
        </w:rPr>
      </w:r>
      <w:r>
        <w:rPr>
          <w:noProof/>
        </w:rPr>
        <w:fldChar w:fldCharType="separate"/>
      </w:r>
      <w:r>
        <w:rPr>
          <w:noProof/>
        </w:rPr>
        <w:t>43</w:t>
      </w:r>
      <w:r>
        <w:rPr>
          <w:noProof/>
        </w:rPr>
        <w:fldChar w:fldCharType="end"/>
      </w:r>
    </w:p>
    <w:p w14:paraId="5492341A" w14:textId="1D7E8B60" w:rsidR="002C54BD" w:rsidRDefault="002C54BD">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_Toc146277910 \h </w:instrText>
      </w:r>
      <w:r>
        <w:rPr>
          <w:noProof/>
        </w:rPr>
      </w:r>
      <w:r>
        <w:rPr>
          <w:noProof/>
        </w:rPr>
        <w:fldChar w:fldCharType="separate"/>
      </w:r>
      <w:r>
        <w:rPr>
          <w:noProof/>
        </w:rPr>
        <w:t>44</w:t>
      </w:r>
      <w:r>
        <w:rPr>
          <w:noProof/>
        </w:rPr>
        <w:fldChar w:fldCharType="end"/>
      </w:r>
    </w:p>
    <w:p w14:paraId="07E5AFCD" w14:textId="5C714856" w:rsidR="002C54BD" w:rsidRDefault="002C54BD">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_Toc146277911 \h </w:instrText>
      </w:r>
      <w:r>
        <w:rPr>
          <w:noProof/>
        </w:rPr>
      </w:r>
      <w:r>
        <w:rPr>
          <w:noProof/>
        </w:rPr>
        <w:fldChar w:fldCharType="separate"/>
      </w:r>
      <w:r>
        <w:rPr>
          <w:noProof/>
        </w:rPr>
        <w:t>44</w:t>
      </w:r>
      <w:r>
        <w:rPr>
          <w:noProof/>
        </w:rPr>
        <w:fldChar w:fldCharType="end"/>
      </w:r>
    </w:p>
    <w:p w14:paraId="11960399" w14:textId="0446EB50" w:rsidR="002C54BD" w:rsidRDefault="002C54BD">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_Toc146277912 \h </w:instrText>
      </w:r>
      <w:r>
        <w:rPr>
          <w:noProof/>
        </w:rPr>
      </w:r>
      <w:r>
        <w:rPr>
          <w:noProof/>
        </w:rPr>
        <w:fldChar w:fldCharType="separate"/>
      </w:r>
      <w:r>
        <w:rPr>
          <w:noProof/>
        </w:rPr>
        <w:t>44</w:t>
      </w:r>
      <w:r>
        <w:rPr>
          <w:noProof/>
        </w:rPr>
        <w:fldChar w:fldCharType="end"/>
      </w:r>
    </w:p>
    <w:p w14:paraId="4314B9EE" w14:textId="4DD83E22" w:rsidR="002C54BD" w:rsidRDefault="002C54BD">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_Toc146277913 \h </w:instrText>
      </w:r>
      <w:r>
        <w:rPr>
          <w:noProof/>
        </w:rPr>
      </w:r>
      <w:r>
        <w:rPr>
          <w:noProof/>
        </w:rPr>
        <w:fldChar w:fldCharType="separate"/>
      </w:r>
      <w:r>
        <w:rPr>
          <w:noProof/>
        </w:rPr>
        <w:t>44</w:t>
      </w:r>
      <w:r>
        <w:rPr>
          <w:noProof/>
        </w:rPr>
        <w:fldChar w:fldCharType="end"/>
      </w:r>
    </w:p>
    <w:p w14:paraId="0D2DC5E4" w14:textId="2B1506EA" w:rsidR="002C54BD" w:rsidRDefault="002C54BD">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_Toc146277914 \h </w:instrText>
      </w:r>
      <w:r>
        <w:rPr>
          <w:noProof/>
        </w:rPr>
      </w:r>
      <w:r>
        <w:rPr>
          <w:noProof/>
        </w:rPr>
        <w:fldChar w:fldCharType="separate"/>
      </w:r>
      <w:r>
        <w:rPr>
          <w:noProof/>
        </w:rPr>
        <w:t>44</w:t>
      </w:r>
      <w:r>
        <w:rPr>
          <w:noProof/>
        </w:rPr>
        <w:fldChar w:fldCharType="end"/>
      </w:r>
    </w:p>
    <w:p w14:paraId="300D7AEB" w14:textId="7CCFB774" w:rsidR="002C54BD" w:rsidRDefault="002C54BD">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_Toc146277915 \h </w:instrText>
      </w:r>
      <w:r>
        <w:rPr>
          <w:noProof/>
        </w:rPr>
      </w:r>
      <w:r>
        <w:rPr>
          <w:noProof/>
        </w:rPr>
        <w:fldChar w:fldCharType="separate"/>
      </w:r>
      <w:r>
        <w:rPr>
          <w:noProof/>
        </w:rPr>
        <w:t>44</w:t>
      </w:r>
      <w:r>
        <w:rPr>
          <w:noProof/>
        </w:rPr>
        <w:fldChar w:fldCharType="end"/>
      </w:r>
    </w:p>
    <w:p w14:paraId="103160F7" w14:textId="19C62595" w:rsidR="002C54BD" w:rsidRDefault="002C54BD">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_Toc146277916 \h </w:instrText>
      </w:r>
      <w:r>
        <w:rPr>
          <w:noProof/>
        </w:rPr>
      </w:r>
      <w:r>
        <w:rPr>
          <w:noProof/>
        </w:rPr>
        <w:fldChar w:fldCharType="separate"/>
      </w:r>
      <w:r>
        <w:rPr>
          <w:noProof/>
        </w:rPr>
        <w:t>44</w:t>
      </w:r>
      <w:r>
        <w:rPr>
          <w:noProof/>
        </w:rPr>
        <w:fldChar w:fldCharType="end"/>
      </w:r>
    </w:p>
    <w:p w14:paraId="5161A42B" w14:textId="3408FA4E" w:rsidR="002C54BD" w:rsidRDefault="002C54BD">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_Toc146277917 \h </w:instrText>
      </w:r>
      <w:r>
        <w:rPr>
          <w:noProof/>
        </w:rPr>
      </w:r>
      <w:r>
        <w:rPr>
          <w:noProof/>
        </w:rPr>
        <w:fldChar w:fldCharType="separate"/>
      </w:r>
      <w:r>
        <w:rPr>
          <w:noProof/>
        </w:rPr>
        <w:t>44</w:t>
      </w:r>
      <w:r>
        <w:rPr>
          <w:noProof/>
        </w:rPr>
        <w:fldChar w:fldCharType="end"/>
      </w:r>
    </w:p>
    <w:p w14:paraId="29E3E78E" w14:textId="5A622FBE" w:rsidR="002C54BD" w:rsidRDefault="002C54BD">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_Toc146277918 \h </w:instrText>
      </w:r>
      <w:r>
        <w:rPr>
          <w:noProof/>
        </w:rPr>
      </w:r>
      <w:r>
        <w:rPr>
          <w:noProof/>
        </w:rPr>
        <w:fldChar w:fldCharType="separate"/>
      </w:r>
      <w:r>
        <w:rPr>
          <w:noProof/>
        </w:rPr>
        <w:t>44</w:t>
      </w:r>
      <w:r>
        <w:rPr>
          <w:noProof/>
        </w:rPr>
        <w:fldChar w:fldCharType="end"/>
      </w:r>
    </w:p>
    <w:p w14:paraId="2736F593" w14:textId="41E12015" w:rsidR="002C54BD" w:rsidRDefault="002C54BD">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_Toc146277919 \h </w:instrText>
      </w:r>
      <w:r>
        <w:rPr>
          <w:noProof/>
        </w:rPr>
      </w:r>
      <w:r>
        <w:rPr>
          <w:noProof/>
        </w:rPr>
        <w:fldChar w:fldCharType="separate"/>
      </w:r>
      <w:r>
        <w:rPr>
          <w:noProof/>
        </w:rPr>
        <w:t>44</w:t>
      </w:r>
      <w:r>
        <w:rPr>
          <w:noProof/>
        </w:rPr>
        <w:fldChar w:fldCharType="end"/>
      </w:r>
    </w:p>
    <w:p w14:paraId="0277CAB8" w14:textId="4DD06B91" w:rsidR="002C54BD" w:rsidRDefault="002C54BD">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_Toc146277920 \h </w:instrText>
      </w:r>
      <w:r>
        <w:rPr>
          <w:noProof/>
        </w:rPr>
      </w:r>
      <w:r>
        <w:rPr>
          <w:noProof/>
        </w:rPr>
        <w:fldChar w:fldCharType="separate"/>
      </w:r>
      <w:r>
        <w:rPr>
          <w:noProof/>
        </w:rPr>
        <w:t>45</w:t>
      </w:r>
      <w:r>
        <w:rPr>
          <w:noProof/>
        </w:rPr>
        <w:fldChar w:fldCharType="end"/>
      </w:r>
    </w:p>
    <w:p w14:paraId="48A89ECE" w14:textId="6480D540" w:rsidR="002C54BD" w:rsidRDefault="002C54BD">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_Toc146277921 \h </w:instrText>
      </w:r>
      <w:r>
        <w:rPr>
          <w:noProof/>
        </w:rPr>
      </w:r>
      <w:r>
        <w:rPr>
          <w:noProof/>
        </w:rPr>
        <w:fldChar w:fldCharType="separate"/>
      </w:r>
      <w:r>
        <w:rPr>
          <w:noProof/>
        </w:rPr>
        <w:t>45</w:t>
      </w:r>
      <w:r>
        <w:rPr>
          <w:noProof/>
        </w:rPr>
        <w:fldChar w:fldCharType="end"/>
      </w:r>
    </w:p>
    <w:p w14:paraId="07E113E4" w14:textId="6607078F" w:rsidR="002C54BD" w:rsidRDefault="002C54BD">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_Toc146277922 \h </w:instrText>
      </w:r>
      <w:r>
        <w:rPr>
          <w:noProof/>
        </w:rPr>
      </w:r>
      <w:r>
        <w:rPr>
          <w:noProof/>
        </w:rPr>
        <w:fldChar w:fldCharType="separate"/>
      </w:r>
      <w:r>
        <w:rPr>
          <w:noProof/>
        </w:rPr>
        <w:t>45</w:t>
      </w:r>
      <w:r>
        <w:rPr>
          <w:noProof/>
        </w:rPr>
        <w:fldChar w:fldCharType="end"/>
      </w:r>
    </w:p>
    <w:p w14:paraId="60C4CE25" w14:textId="1770CC8F" w:rsidR="002C54BD" w:rsidRDefault="002C54BD">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_Toc146277923 \h </w:instrText>
      </w:r>
      <w:r>
        <w:rPr>
          <w:noProof/>
        </w:rPr>
      </w:r>
      <w:r>
        <w:rPr>
          <w:noProof/>
        </w:rPr>
        <w:fldChar w:fldCharType="separate"/>
      </w:r>
      <w:r>
        <w:rPr>
          <w:noProof/>
        </w:rPr>
        <w:t>45</w:t>
      </w:r>
      <w:r>
        <w:rPr>
          <w:noProof/>
        </w:rPr>
        <w:fldChar w:fldCharType="end"/>
      </w:r>
    </w:p>
    <w:p w14:paraId="792543BF" w14:textId="477634CD" w:rsidR="002C54BD" w:rsidRDefault="002C54BD">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_Toc146277924 \h </w:instrText>
      </w:r>
      <w:r>
        <w:rPr>
          <w:noProof/>
        </w:rPr>
      </w:r>
      <w:r>
        <w:rPr>
          <w:noProof/>
        </w:rPr>
        <w:fldChar w:fldCharType="separate"/>
      </w:r>
      <w:r>
        <w:rPr>
          <w:noProof/>
        </w:rPr>
        <w:t>45</w:t>
      </w:r>
      <w:r>
        <w:rPr>
          <w:noProof/>
        </w:rPr>
        <w:fldChar w:fldCharType="end"/>
      </w:r>
    </w:p>
    <w:p w14:paraId="25A4DC37" w14:textId="29512A5E" w:rsidR="002C54BD" w:rsidRDefault="002C54BD">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_Toc146277925 \h </w:instrText>
      </w:r>
      <w:r>
        <w:rPr>
          <w:noProof/>
        </w:rPr>
      </w:r>
      <w:r>
        <w:rPr>
          <w:noProof/>
        </w:rPr>
        <w:fldChar w:fldCharType="separate"/>
      </w:r>
      <w:r>
        <w:rPr>
          <w:noProof/>
        </w:rPr>
        <w:t>45</w:t>
      </w:r>
      <w:r>
        <w:rPr>
          <w:noProof/>
        </w:rPr>
        <w:fldChar w:fldCharType="end"/>
      </w:r>
    </w:p>
    <w:p w14:paraId="40A0FE20" w14:textId="753533D2" w:rsidR="002C54BD" w:rsidRDefault="002C54BD">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_Toc146277926 \h </w:instrText>
      </w:r>
      <w:r>
        <w:rPr>
          <w:noProof/>
        </w:rPr>
      </w:r>
      <w:r>
        <w:rPr>
          <w:noProof/>
        </w:rPr>
        <w:fldChar w:fldCharType="separate"/>
      </w:r>
      <w:r>
        <w:rPr>
          <w:noProof/>
        </w:rPr>
        <w:t>45</w:t>
      </w:r>
      <w:r>
        <w:rPr>
          <w:noProof/>
        </w:rPr>
        <w:fldChar w:fldCharType="end"/>
      </w:r>
    </w:p>
    <w:p w14:paraId="7B41EAC9" w14:textId="340FB750" w:rsidR="002C54BD" w:rsidRDefault="002C54BD">
      <w:pPr>
        <w:pStyle w:val="TOC3"/>
        <w:rPr>
          <w:rFonts w:ascii="Calibri" w:hAnsi="Calibri"/>
          <w:noProof/>
          <w:kern w:val="2"/>
          <w:sz w:val="22"/>
          <w:szCs w:val="22"/>
          <w:lang w:eastAsia="en-GB"/>
        </w:rPr>
      </w:pPr>
      <w:r>
        <w:rPr>
          <w:noProof/>
        </w:rPr>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_Toc146277927 \h </w:instrText>
      </w:r>
      <w:r>
        <w:rPr>
          <w:noProof/>
        </w:rPr>
      </w:r>
      <w:r>
        <w:rPr>
          <w:noProof/>
        </w:rPr>
        <w:fldChar w:fldCharType="separate"/>
      </w:r>
      <w:r>
        <w:rPr>
          <w:noProof/>
        </w:rPr>
        <w:t>45</w:t>
      </w:r>
      <w:r>
        <w:rPr>
          <w:noProof/>
        </w:rPr>
        <w:fldChar w:fldCharType="end"/>
      </w:r>
    </w:p>
    <w:p w14:paraId="2AD92711" w14:textId="6485618F" w:rsidR="002C54BD" w:rsidRDefault="002C54BD">
      <w:pPr>
        <w:pStyle w:val="TOC3"/>
        <w:rPr>
          <w:rFonts w:ascii="Calibri" w:hAnsi="Calibri"/>
          <w:noProof/>
          <w:kern w:val="2"/>
          <w:sz w:val="22"/>
          <w:szCs w:val="22"/>
          <w:lang w:eastAsia="en-GB"/>
        </w:rPr>
      </w:pPr>
      <w:r>
        <w:rPr>
          <w:noProof/>
        </w:rPr>
        <w:lastRenderedPageBreak/>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_Toc146277928 \h </w:instrText>
      </w:r>
      <w:r>
        <w:rPr>
          <w:noProof/>
        </w:rPr>
      </w:r>
      <w:r>
        <w:rPr>
          <w:noProof/>
        </w:rPr>
        <w:fldChar w:fldCharType="separate"/>
      </w:r>
      <w:r>
        <w:rPr>
          <w:noProof/>
        </w:rPr>
        <w:t>45</w:t>
      </w:r>
      <w:r>
        <w:rPr>
          <w:noProof/>
        </w:rPr>
        <w:fldChar w:fldCharType="end"/>
      </w:r>
    </w:p>
    <w:p w14:paraId="67BC8F5D" w14:textId="24BDBD16" w:rsidR="002C54BD" w:rsidRDefault="002C54BD">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_Toc146277929 \h </w:instrText>
      </w:r>
      <w:r>
        <w:rPr>
          <w:noProof/>
        </w:rPr>
      </w:r>
      <w:r>
        <w:rPr>
          <w:noProof/>
        </w:rPr>
        <w:fldChar w:fldCharType="separate"/>
      </w:r>
      <w:r>
        <w:rPr>
          <w:noProof/>
        </w:rPr>
        <w:t>45</w:t>
      </w:r>
      <w:r>
        <w:rPr>
          <w:noProof/>
        </w:rPr>
        <w:fldChar w:fldCharType="end"/>
      </w:r>
    </w:p>
    <w:p w14:paraId="47D4DAF8" w14:textId="08049F75" w:rsidR="002C54BD" w:rsidRDefault="002C54BD">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_Toc146277930 \h </w:instrText>
      </w:r>
      <w:r>
        <w:rPr>
          <w:noProof/>
        </w:rPr>
      </w:r>
      <w:r>
        <w:rPr>
          <w:noProof/>
        </w:rPr>
        <w:fldChar w:fldCharType="separate"/>
      </w:r>
      <w:r>
        <w:rPr>
          <w:noProof/>
        </w:rPr>
        <w:t>45</w:t>
      </w:r>
      <w:r>
        <w:rPr>
          <w:noProof/>
        </w:rPr>
        <w:fldChar w:fldCharType="end"/>
      </w:r>
    </w:p>
    <w:p w14:paraId="4BE1436B" w14:textId="756CF7B1" w:rsidR="002C54BD" w:rsidRDefault="002C54BD">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_Toc146277931 \h </w:instrText>
      </w:r>
      <w:r>
        <w:rPr>
          <w:noProof/>
        </w:rPr>
      </w:r>
      <w:r>
        <w:rPr>
          <w:noProof/>
        </w:rPr>
        <w:fldChar w:fldCharType="separate"/>
      </w:r>
      <w:r>
        <w:rPr>
          <w:noProof/>
        </w:rPr>
        <w:t>46</w:t>
      </w:r>
      <w:r>
        <w:rPr>
          <w:noProof/>
        </w:rPr>
        <w:fldChar w:fldCharType="end"/>
      </w:r>
    </w:p>
    <w:p w14:paraId="1BE44C38" w14:textId="30AE6EF0" w:rsidR="002C54BD" w:rsidRDefault="002C54BD">
      <w:pPr>
        <w:pStyle w:val="TOC3"/>
        <w:rPr>
          <w:rFonts w:ascii="Calibri" w:hAnsi="Calibri"/>
          <w:noProof/>
          <w:kern w:val="2"/>
          <w:sz w:val="22"/>
          <w:szCs w:val="22"/>
          <w:lang w:eastAsia="en-GB"/>
        </w:rPr>
      </w:pPr>
      <w:r>
        <w:rPr>
          <w:noProof/>
        </w:rPr>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_Toc146277932 \h </w:instrText>
      </w:r>
      <w:r>
        <w:rPr>
          <w:noProof/>
        </w:rPr>
      </w:r>
      <w:r>
        <w:rPr>
          <w:noProof/>
        </w:rPr>
        <w:fldChar w:fldCharType="separate"/>
      </w:r>
      <w:r>
        <w:rPr>
          <w:noProof/>
        </w:rPr>
        <w:t>46</w:t>
      </w:r>
      <w:r>
        <w:rPr>
          <w:noProof/>
        </w:rPr>
        <w:fldChar w:fldCharType="end"/>
      </w:r>
    </w:p>
    <w:p w14:paraId="204CCCD9" w14:textId="61DB68A8" w:rsidR="002C54BD" w:rsidRDefault="002C54BD">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_Toc146277933 \h </w:instrText>
      </w:r>
      <w:r>
        <w:rPr>
          <w:noProof/>
        </w:rPr>
      </w:r>
      <w:r>
        <w:rPr>
          <w:noProof/>
        </w:rPr>
        <w:fldChar w:fldCharType="separate"/>
      </w:r>
      <w:r>
        <w:rPr>
          <w:noProof/>
        </w:rPr>
        <w:t>46</w:t>
      </w:r>
      <w:r>
        <w:rPr>
          <w:noProof/>
        </w:rPr>
        <w:fldChar w:fldCharType="end"/>
      </w:r>
    </w:p>
    <w:p w14:paraId="3D5B65C4" w14:textId="0692F568" w:rsidR="002C54BD" w:rsidRDefault="002C54BD">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_Toc146277934 \h </w:instrText>
      </w:r>
      <w:r>
        <w:rPr>
          <w:noProof/>
        </w:rPr>
      </w:r>
      <w:r>
        <w:rPr>
          <w:noProof/>
        </w:rPr>
        <w:fldChar w:fldCharType="separate"/>
      </w:r>
      <w:r>
        <w:rPr>
          <w:noProof/>
        </w:rPr>
        <w:t>47</w:t>
      </w:r>
      <w:r>
        <w:rPr>
          <w:noProof/>
        </w:rPr>
        <w:fldChar w:fldCharType="end"/>
      </w:r>
    </w:p>
    <w:p w14:paraId="765BEE3C" w14:textId="708231D3" w:rsidR="002C54BD" w:rsidRDefault="002C54BD">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_Toc146277935 \h </w:instrText>
      </w:r>
      <w:r>
        <w:rPr>
          <w:noProof/>
        </w:rPr>
      </w:r>
      <w:r>
        <w:rPr>
          <w:noProof/>
        </w:rPr>
        <w:fldChar w:fldCharType="separate"/>
      </w:r>
      <w:r>
        <w:rPr>
          <w:noProof/>
        </w:rPr>
        <w:t>48</w:t>
      </w:r>
      <w:r>
        <w:rPr>
          <w:noProof/>
        </w:rPr>
        <w:fldChar w:fldCharType="end"/>
      </w:r>
    </w:p>
    <w:p w14:paraId="3FCF726D" w14:textId="1FB94F5A" w:rsidR="002C54BD" w:rsidRDefault="002C54BD">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_Toc146277936 \h </w:instrText>
      </w:r>
      <w:r>
        <w:rPr>
          <w:noProof/>
        </w:rPr>
      </w:r>
      <w:r>
        <w:rPr>
          <w:noProof/>
        </w:rPr>
        <w:fldChar w:fldCharType="separate"/>
      </w:r>
      <w:r>
        <w:rPr>
          <w:noProof/>
        </w:rPr>
        <w:t>48</w:t>
      </w:r>
      <w:r>
        <w:rPr>
          <w:noProof/>
        </w:rPr>
        <w:fldChar w:fldCharType="end"/>
      </w:r>
    </w:p>
    <w:p w14:paraId="1465988A" w14:textId="6BEFE8AE" w:rsidR="002C54BD" w:rsidRDefault="002C54BD">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_Toc146277937 \h </w:instrText>
      </w:r>
      <w:r>
        <w:rPr>
          <w:noProof/>
        </w:rPr>
      </w:r>
      <w:r>
        <w:rPr>
          <w:noProof/>
        </w:rPr>
        <w:fldChar w:fldCharType="separate"/>
      </w:r>
      <w:r>
        <w:rPr>
          <w:noProof/>
        </w:rPr>
        <w:t>48</w:t>
      </w:r>
      <w:r>
        <w:rPr>
          <w:noProof/>
        </w:rPr>
        <w:fldChar w:fldCharType="end"/>
      </w:r>
    </w:p>
    <w:p w14:paraId="1899B0EA" w14:textId="3E480389" w:rsidR="002C54BD" w:rsidRDefault="002C54BD">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_Toc146277938 \h </w:instrText>
      </w:r>
      <w:r>
        <w:rPr>
          <w:noProof/>
        </w:rPr>
      </w:r>
      <w:r>
        <w:rPr>
          <w:noProof/>
        </w:rPr>
        <w:fldChar w:fldCharType="separate"/>
      </w:r>
      <w:r>
        <w:rPr>
          <w:noProof/>
        </w:rPr>
        <w:t>48</w:t>
      </w:r>
      <w:r>
        <w:rPr>
          <w:noProof/>
        </w:rPr>
        <w:fldChar w:fldCharType="end"/>
      </w:r>
    </w:p>
    <w:p w14:paraId="5B24BF1F" w14:textId="2E5B5A09" w:rsidR="002C54BD" w:rsidRDefault="002C54BD">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_Toc146277939 \h </w:instrText>
      </w:r>
      <w:r>
        <w:rPr>
          <w:noProof/>
        </w:rPr>
      </w:r>
      <w:r>
        <w:rPr>
          <w:noProof/>
        </w:rPr>
        <w:fldChar w:fldCharType="separate"/>
      </w:r>
      <w:r>
        <w:rPr>
          <w:noProof/>
        </w:rPr>
        <w:t>48</w:t>
      </w:r>
      <w:r>
        <w:rPr>
          <w:noProof/>
        </w:rPr>
        <w:fldChar w:fldCharType="end"/>
      </w:r>
    </w:p>
    <w:p w14:paraId="2BC4F85B" w14:textId="7ADDAFAE" w:rsidR="002C54BD" w:rsidRDefault="002C54BD">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_Toc146277940 \h </w:instrText>
      </w:r>
      <w:r>
        <w:rPr>
          <w:noProof/>
        </w:rPr>
      </w:r>
      <w:r>
        <w:rPr>
          <w:noProof/>
        </w:rPr>
        <w:fldChar w:fldCharType="separate"/>
      </w:r>
      <w:r>
        <w:rPr>
          <w:noProof/>
        </w:rPr>
        <w:t>48</w:t>
      </w:r>
      <w:r>
        <w:rPr>
          <w:noProof/>
        </w:rPr>
        <w:fldChar w:fldCharType="end"/>
      </w:r>
    </w:p>
    <w:p w14:paraId="3E788AB5" w14:textId="3158E39B" w:rsidR="002C54BD" w:rsidRDefault="002C54BD">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_Toc146277941 \h </w:instrText>
      </w:r>
      <w:r>
        <w:rPr>
          <w:noProof/>
        </w:rPr>
      </w:r>
      <w:r>
        <w:rPr>
          <w:noProof/>
        </w:rPr>
        <w:fldChar w:fldCharType="separate"/>
      </w:r>
      <w:r>
        <w:rPr>
          <w:noProof/>
        </w:rPr>
        <w:t>49</w:t>
      </w:r>
      <w:r>
        <w:rPr>
          <w:noProof/>
        </w:rPr>
        <w:fldChar w:fldCharType="end"/>
      </w:r>
    </w:p>
    <w:p w14:paraId="316E1ED1" w14:textId="3AC3D266" w:rsidR="002C54BD" w:rsidRDefault="002C54BD">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_Toc146277942 \h </w:instrText>
      </w:r>
      <w:r>
        <w:rPr>
          <w:noProof/>
        </w:rPr>
      </w:r>
      <w:r>
        <w:rPr>
          <w:noProof/>
        </w:rPr>
        <w:fldChar w:fldCharType="separate"/>
      </w:r>
      <w:r>
        <w:rPr>
          <w:noProof/>
        </w:rPr>
        <w:t>49</w:t>
      </w:r>
      <w:r>
        <w:rPr>
          <w:noProof/>
        </w:rPr>
        <w:fldChar w:fldCharType="end"/>
      </w:r>
    </w:p>
    <w:p w14:paraId="68A10254" w14:textId="324BD210" w:rsidR="002C54BD" w:rsidRDefault="002C54BD">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_Toc146277943 \h </w:instrText>
      </w:r>
      <w:r>
        <w:rPr>
          <w:noProof/>
        </w:rPr>
      </w:r>
      <w:r>
        <w:rPr>
          <w:noProof/>
        </w:rPr>
        <w:fldChar w:fldCharType="separate"/>
      </w:r>
      <w:r>
        <w:rPr>
          <w:noProof/>
        </w:rPr>
        <w:t>49</w:t>
      </w:r>
      <w:r>
        <w:rPr>
          <w:noProof/>
        </w:rPr>
        <w:fldChar w:fldCharType="end"/>
      </w:r>
    </w:p>
    <w:p w14:paraId="03E33885" w14:textId="107B1CE6" w:rsidR="002C54BD" w:rsidRDefault="002C54BD">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_Toc146277944 \h </w:instrText>
      </w:r>
      <w:r>
        <w:rPr>
          <w:noProof/>
        </w:rPr>
      </w:r>
      <w:r>
        <w:rPr>
          <w:noProof/>
        </w:rPr>
        <w:fldChar w:fldCharType="separate"/>
      </w:r>
      <w:r>
        <w:rPr>
          <w:noProof/>
        </w:rPr>
        <w:t>49</w:t>
      </w:r>
      <w:r>
        <w:rPr>
          <w:noProof/>
        </w:rPr>
        <w:fldChar w:fldCharType="end"/>
      </w:r>
    </w:p>
    <w:p w14:paraId="3EFBFE4A" w14:textId="069F31A7" w:rsidR="002C54BD" w:rsidRDefault="002C54BD">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_Toc146277945 \h </w:instrText>
      </w:r>
      <w:r>
        <w:rPr>
          <w:noProof/>
        </w:rPr>
      </w:r>
      <w:r>
        <w:rPr>
          <w:noProof/>
        </w:rPr>
        <w:fldChar w:fldCharType="separate"/>
      </w:r>
      <w:r>
        <w:rPr>
          <w:noProof/>
        </w:rPr>
        <w:t>49</w:t>
      </w:r>
      <w:r>
        <w:rPr>
          <w:noProof/>
        </w:rPr>
        <w:fldChar w:fldCharType="end"/>
      </w:r>
    </w:p>
    <w:p w14:paraId="64572AA8" w14:textId="09495250" w:rsidR="002C54BD" w:rsidRDefault="002C54BD">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_Toc146277946 \h </w:instrText>
      </w:r>
      <w:r>
        <w:rPr>
          <w:noProof/>
        </w:rPr>
      </w:r>
      <w:r>
        <w:rPr>
          <w:noProof/>
        </w:rPr>
        <w:fldChar w:fldCharType="separate"/>
      </w:r>
      <w:r>
        <w:rPr>
          <w:noProof/>
        </w:rPr>
        <w:t>49</w:t>
      </w:r>
      <w:r>
        <w:rPr>
          <w:noProof/>
        </w:rPr>
        <w:fldChar w:fldCharType="end"/>
      </w:r>
    </w:p>
    <w:p w14:paraId="7F0C5DB2" w14:textId="26C6B20D" w:rsidR="002C54BD" w:rsidRDefault="002C54BD">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_Toc146277947 \h </w:instrText>
      </w:r>
      <w:r>
        <w:rPr>
          <w:noProof/>
        </w:rPr>
      </w:r>
      <w:r>
        <w:rPr>
          <w:noProof/>
        </w:rPr>
        <w:fldChar w:fldCharType="separate"/>
      </w:r>
      <w:r>
        <w:rPr>
          <w:noProof/>
        </w:rPr>
        <w:t>49</w:t>
      </w:r>
      <w:r>
        <w:rPr>
          <w:noProof/>
        </w:rPr>
        <w:fldChar w:fldCharType="end"/>
      </w:r>
    </w:p>
    <w:p w14:paraId="187380BC" w14:textId="31E5DF07" w:rsidR="002C54BD" w:rsidRDefault="002C54BD">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_Toc146277948 \h </w:instrText>
      </w:r>
      <w:r>
        <w:rPr>
          <w:noProof/>
        </w:rPr>
      </w:r>
      <w:r>
        <w:rPr>
          <w:noProof/>
        </w:rPr>
        <w:fldChar w:fldCharType="separate"/>
      </w:r>
      <w:r>
        <w:rPr>
          <w:noProof/>
        </w:rPr>
        <w:t>49</w:t>
      </w:r>
      <w:r>
        <w:rPr>
          <w:noProof/>
        </w:rPr>
        <w:fldChar w:fldCharType="end"/>
      </w:r>
    </w:p>
    <w:p w14:paraId="221E6492" w14:textId="0F10673B" w:rsidR="002C54BD" w:rsidRDefault="002C54BD">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_Toc146277949 \h </w:instrText>
      </w:r>
      <w:r>
        <w:rPr>
          <w:noProof/>
        </w:rPr>
      </w:r>
      <w:r>
        <w:rPr>
          <w:noProof/>
        </w:rPr>
        <w:fldChar w:fldCharType="separate"/>
      </w:r>
      <w:r>
        <w:rPr>
          <w:noProof/>
        </w:rPr>
        <w:t>49</w:t>
      </w:r>
      <w:r>
        <w:rPr>
          <w:noProof/>
        </w:rPr>
        <w:fldChar w:fldCharType="end"/>
      </w:r>
    </w:p>
    <w:p w14:paraId="0304F854" w14:textId="69A3F4E3" w:rsidR="002C54BD" w:rsidRDefault="002C54BD">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_Toc146277950 \h </w:instrText>
      </w:r>
      <w:r>
        <w:rPr>
          <w:noProof/>
        </w:rPr>
      </w:r>
      <w:r>
        <w:rPr>
          <w:noProof/>
        </w:rPr>
        <w:fldChar w:fldCharType="separate"/>
      </w:r>
      <w:r>
        <w:rPr>
          <w:noProof/>
        </w:rPr>
        <w:t>50</w:t>
      </w:r>
      <w:r>
        <w:rPr>
          <w:noProof/>
        </w:rPr>
        <w:fldChar w:fldCharType="end"/>
      </w:r>
    </w:p>
    <w:p w14:paraId="70B76656" w14:textId="5E7D4CD0" w:rsidR="002C54BD" w:rsidRDefault="002C54BD">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_Toc146277951 \h </w:instrText>
      </w:r>
      <w:r>
        <w:rPr>
          <w:noProof/>
        </w:rPr>
      </w:r>
      <w:r>
        <w:rPr>
          <w:noProof/>
        </w:rPr>
        <w:fldChar w:fldCharType="separate"/>
      </w:r>
      <w:r>
        <w:rPr>
          <w:noProof/>
        </w:rPr>
        <w:t>50</w:t>
      </w:r>
      <w:r>
        <w:rPr>
          <w:noProof/>
        </w:rPr>
        <w:fldChar w:fldCharType="end"/>
      </w:r>
    </w:p>
    <w:p w14:paraId="46DDD772" w14:textId="5E9C5408" w:rsidR="002C54BD" w:rsidRDefault="002C54BD">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_Toc146277952 \h </w:instrText>
      </w:r>
      <w:r>
        <w:rPr>
          <w:noProof/>
        </w:rPr>
      </w:r>
      <w:r>
        <w:rPr>
          <w:noProof/>
        </w:rPr>
        <w:fldChar w:fldCharType="separate"/>
      </w:r>
      <w:r>
        <w:rPr>
          <w:noProof/>
        </w:rPr>
        <w:t>50</w:t>
      </w:r>
      <w:r>
        <w:rPr>
          <w:noProof/>
        </w:rPr>
        <w:fldChar w:fldCharType="end"/>
      </w:r>
    </w:p>
    <w:p w14:paraId="479F180A" w14:textId="00C95C35" w:rsidR="002C54BD" w:rsidRDefault="002C54BD">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_Toc146277953 \h </w:instrText>
      </w:r>
      <w:r>
        <w:rPr>
          <w:noProof/>
        </w:rPr>
      </w:r>
      <w:r>
        <w:rPr>
          <w:noProof/>
        </w:rPr>
        <w:fldChar w:fldCharType="separate"/>
      </w:r>
      <w:r>
        <w:rPr>
          <w:noProof/>
        </w:rPr>
        <w:t>50</w:t>
      </w:r>
      <w:r>
        <w:rPr>
          <w:noProof/>
        </w:rPr>
        <w:fldChar w:fldCharType="end"/>
      </w:r>
    </w:p>
    <w:p w14:paraId="3D6A197D" w14:textId="3A2FA4EA" w:rsidR="002C54BD" w:rsidRDefault="002C54BD">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_Toc146277954 \h </w:instrText>
      </w:r>
      <w:r>
        <w:rPr>
          <w:noProof/>
        </w:rPr>
      </w:r>
      <w:r>
        <w:rPr>
          <w:noProof/>
        </w:rPr>
        <w:fldChar w:fldCharType="separate"/>
      </w:r>
      <w:r>
        <w:rPr>
          <w:noProof/>
        </w:rPr>
        <w:t>50</w:t>
      </w:r>
      <w:r>
        <w:rPr>
          <w:noProof/>
        </w:rPr>
        <w:fldChar w:fldCharType="end"/>
      </w:r>
    </w:p>
    <w:p w14:paraId="2A60B2CB" w14:textId="6D4B1470" w:rsidR="002C54BD" w:rsidRDefault="002C54BD">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_Toc146277955 \h </w:instrText>
      </w:r>
      <w:r>
        <w:rPr>
          <w:noProof/>
        </w:rPr>
      </w:r>
      <w:r>
        <w:rPr>
          <w:noProof/>
        </w:rPr>
        <w:fldChar w:fldCharType="separate"/>
      </w:r>
      <w:r>
        <w:rPr>
          <w:noProof/>
        </w:rPr>
        <w:t>50</w:t>
      </w:r>
      <w:r>
        <w:rPr>
          <w:noProof/>
        </w:rPr>
        <w:fldChar w:fldCharType="end"/>
      </w:r>
    </w:p>
    <w:p w14:paraId="5AB7DC2D" w14:textId="619785D8" w:rsidR="002C54BD" w:rsidRDefault="002C54BD">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_Toc146277956 \h </w:instrText>
      </w:r>
      <w:r>
        <w:rPr>
          <w:noProof/>
        </w:rPr>
      </w:r>
      <w:r>
        <w:rPr>
          <w:noProof/>
        </w:rPr>
        <w:fldChar w:fldCharType="separate"/>
      </w:r>
      <w:r>
        <w:rPr>
          <w:noProof/>
        </w:rPr>
        <w:t>50</w:t>
      </w:r>
      <w:r>
        <w:rPr>
          <w:noProof/>
        </w:rPr>
        <w:fldChar w:fldCharType="end"/>
      </w:r>
    </w:p>
    <w:p w14:paraId="5A86A0A8" w14:textId="3C72FF25" w:rsidR="002C54BD" w:rsidRDefault="002C54BD">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_Toc146277957 \h </w:instrText>
      </w:r>
      <w:r>
        <w:rPr>
          <w:noProof/>
        </w:rPr>
      </w:r>
      <w:r>
        <w:rPr>
          <w:noProof/>
        </w:rPr>
        <w:fldChar w:fldCharType="separate"/>
      </w:r>
      <w:r>
        <w:rPr>
          <w:noProof/>
        </w:rPr>
        <w:t>51</w:t>
      </w:r>
      <w:r>
        <w:rPr>
          <w:noProof/>
        </w:rPr>
        <w:fldChar w:fldCharType="end"/>
      </w:r>
    </w:p>
    <w:p w14:paraId="79CE45F6" w14:textId="149F1987" w:rsidR="002C54BD" w:rsidRDefault="002C54BD">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_Toc146277958 \h </w:instrText>
      </w:r>
      <w:r>
        <w:rPr>
          <w:noProof/>
        </w:rPr>
      </w:r>
      <w:r>
        <w:rPr>
          <w:noProof/>
        </w:rPr>
        <w:fldChar w:fldCharType="separate"/>
      </w:r>
      <w:r>
        <w:rPr>
          <w:noProof/>
        </w:rPr>
        <w:t>51</w:t>
      </w:r>
      <w:r>
        <w:rPr>
          <w:noProof/>
        </w:rPr>
        <w:fldChar w:fldCharType="end"/>
      </w:r>
    </w:p>
    <w:p w14:paraId="795EF503" w14:textId="569F68E0" w:rsidR="002C54BD" w:rsidRDefault="002C54BD">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_Toc146277959 \h </w:instrText>
      </w:r>
      <w:r>
        <w:rPr>
          <w:noProof/>
        </w:rPr>
      </w:r>
      <w:r>
        <w:rPr>
          <w:noProof/>
        </w:rPr>
        <w:fldChar w:fldCharType="separate"/>
      </w:r>
      <w:r>
        <w:rPr>
          <w:noProof/>
        </w:rPr>
        <w:t>51</w:t>
      </w:r>
      <w:r>
        <w:rPr>
          <w:noProof/>
        </w:rPr>
        <w:fldChar w:fldCharType="end"/>
      </w:r>
    </w:p>
    <w:p w14:paraId="4AEA5DAA" w14:textId="65E28EE7" w:rsidR="002C54BD" w:rsidRDefault="002C54BD">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_Toc146277960 \h </w:instrText>
      </w:r>
      <w:r>
        <w:rPr>
          <w:noProof/>
        </w:rPr>
      </w:r>
      <w:r>
        <w:rPr>
          <w:noProof/>
        </w:rPr>
        <w:fldChar w:fldCharType="separate"/>
      </w:r>
      <w:r>
        <w:rPr>
          <w:noProof/>
        </w:rPr>
        <w:t>51</w:t>
      </w:r>
      <w:r>
        <w:rPr>
          <w:noProof/>
        </w:rPr>
        <w:fldChar w:fldCharType="end"/>
      </w:r>
    </w:p>
    <w:p w14:paraId="1C181A0D" w14:textId="4F436B61" w:rsidR="002C54BD" w:rsidRDefault="002C54BD">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_Toc146277961 \h </w:instrText>
      </w:r>
      <w:r>
        <w:rPr>
          <w:noProof/>
        </w:rPr>
      </w:r>
      <w:r>
        <w:rPr>
          <w:noProof/>
        </w:rPr>
        <w:fldChar w:fldCharType="separate"/>
      </w:r>
      <w:r>
        <w:rPr>
          <w:noProof/>
        </w:rPr>
        <w:t>51</w:t>
      </w:r>
      <w:r>
        <w:rPr>
          <w:noProof/>
        </w:rPr>
        <w:fldChar w:fldCharType="end"/>
      </w:r>
    </w:p>
    <w:p w14:paraId="63AC2FA6" w14:textId="3E6AF165" w:rsidR="002C54BD" w:rsidRDefault="002C54BD">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_Toc146277962 \h </w:instrText>
      </w:r>
      <w:r>
        <w:rPr>
          <w:noProof/>
        </w:rPr>
      </w:r>
      <w:r>
        <w:rPr>
          <w:noProof/>
        </w:rPr>
        <w:fldChar w:fldCharType="separate"/>
      </w:r>
      <w:r>
        <w:rPr>
          <w:noProof/>
        </w:rPr>
        <w:t>51</w:t>
      </w:r>
      <w:r>
        <w:rPr>
          <w:noProof/>
        </w:rPr>
        <w:fldChar w:fldCharType="end"/>
      </w:r>
    </w:p>
    <w:p w14:paraId="5FACE5B8" w14:textId="5B24C5A9" w:rsidR="002C54BD" w:rsidRDefault="002C54BD">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_Toc146277963 \h </w:instrText>
      </w:r>
      <w:r>
        <w:rPr>
          <w:noProof/>
        </w:rPr>
      </w:r>
      <w:r>
        <w:rPr>
          <w:noProof/>
        </w:rPr>
        <w:fldChar w:fldCharType="separate"/>
      </w:r>
      <w:r>
        <w:rPr>
          <w:noProof/>
        </w:rPr>
        <w:t>51</w:t>
      </w:r>
      <w:r>
        <w:rPr>
          <w:noProof/>
        </w:rPr>
        <w:fldChar w:fldCharType="end"/>
      </w:r>
    </w:p>
    <w:p w14:paraId="06F5ABB3" w14:textId="06BF9A06" w:rsidR="002C54BD" w:rsidRDefault="002C54BD">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_Toc146277964 \h </w:instrText>
      </w:r>
      <w:r>
        <w:rPr>
          <w:noProof/>
        </w:rPr>
      </w:r>
      <w:r>
        <w:rPr>
          <w:noProof/>
        </w:rPr>
        <w:fldChar w:fldCharType="separate"/>
      </w:r>
      <w:r>
        <w:rPr>
          <w:noProof/>
        </w:rPr>
        <w:t>51</w:t>
      </w:r>
      <w:r>
        <w:rPr>
          <w:noProof/>
        </w:rPr>
        <w:fldChar w:fldCharType="end"/>
      </w:r>
    </w:p>
    <w:p w14:paraId="19C89C11" w14:textId="6DAD4AF7" w:rsidR="002C54BD" w:rsidRDefault="002C54BD">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_Toc146277965 \h </w:instrText>
      </w:r>
      <w:r>
        <w:rPr>
          <w:noProof/>
        </w:rPr>
      </w:r>
      <w:r>
        <w:rPr>
          <w:noProof/>
        </w:rPr>
        <w:fldChar w:fldCharType="separate"/>
      </w:r>
      <w:r>
        <w:rPr>
          <w:noProof/>
        </w:rPr>
        <w:t>51</w:t>
      </w:r>
      <w:r>
        <w:rPr>
          <w:noProof/>
        </w:rPr>
        <w:fldChar w:fldCharType="end"/>
      </w:r>
    </w:p>
    <w:p w14:paraId="4017E7D5" w14:textId="2A4766D9" w:rsidR="002C54BD" w:rsidRDefault="002C54BD">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_Toc146277966 \h </w:instrText>
      </w:r>
      <w:r>
        <w:rPr>
          <w:noProof/>
        </w:rPr>
      </w:r>
      <w:r>
        <w:rPr>
          <w:noProof/>
        </w:rPr>
        <w:fldChar w:fldCharType="separate"/>
      </w:r>
      <w:r>
        <w:rPr>
          <w:noProof/>
        </w:rPr>
        <w:t>51</w:t>
      </w:r>
      <w:r>
        <w:rPr>
          <w:noProof/>
        </w:rPr>
        <w:fldChar w:fldCharType="end"/>
      </w:r>
    </w:p>
    <w:p w14:paraId="70259DEF" w14:textId="5595A67F" w:rsidR="002C54BD" w:rsidRDefault="002C54BD">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_Toc146277967 \h </w:instrText>
      </w:r>
      <w:r>
        <w:rPr>
          <w:noProof/>
        </w:rPr>
      </w:r>
      <w:r>
        <w:rPr>
          <w:noProof/>
        </w:rPr>
        <w:fldChar w:fldCharType="separate"/>
      </w:r>
      <w:r>
        <w:rPr>
          <w:noProof/>
        </w:rPr>
        <w:t>51</w:t>
      </w:r>
      <w:r>
        <w:rPr>
          <w:noProof/>
        </w:rPr>
        <w:fldChar w:fldCharType="end"/>
      </w:r>
    </w:p>
    <w:p w14:paraId="6E28C592" w14:textId="04788A19" w:rsidR="002C54BD" w:rsidRDefault="002C54BD">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_Toc146277968 \h </w:instrText>
      </w:r>
      <w:r>
        <w:rPr>
          <w:noProof/>
        </w:rPr>
      </w:r>
      <w:r>
        <w:rPr>
          <w:noProof/>
        </w:rPr>
        <w:fldChar w:fldCharType="separate"/>
      </w:r>
      <w:r>
        <w:rPr>
          <w:noProof/>
        </w:rPr>
        <w:t>52</w:t>
      </w:r>
      <w:r>
        <w:rPr>
          <w:noProof/>
        </w:rPr>
        <w:fldChar w:fldCharType="end"/>
      </w:r>
    </w:p>
    <w:p w14:paraId="2D3053AC" w14:textId="6C16D6B8" w:rsidR="002C54BD" w:rsidRDefault="002C54BD">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_Toc146277969 \h </w:instrText>
      </w:r>
      <w:r>
        <w:rPr>
          <w:noProof/>
        </w:rPr>
      </w:r>
      <w:r>
        <w:rPr>
          <w:noProof/>
        </w:rPr>
        <w:fldChar w:fldCharType="separate"/>
      </w:r>
      <w:r>
        <w:rPr>
          <w:noProof/>
        </w:rPr>
        <w:t>52</w:t>
      </w:r>
      <w:r>
        <w:rPr>
          <w:noProof/>
        </w:rPr>
        <w:fldChar w:fldCharType="end"/>
      </w:r>
    </w:p>
    <w:p w14:paraId="3206BB09" w14:textId="2C19BB0E" w:rsidR="002C54BD" w:rsidRDefault="002C54BD">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_Toc146277970 \h </w:instrText>
      </w:r>
      <w:r>
        <w:rPr>
          <w:noProof/>
        </w:rPr>
      </w:r>
      <w:r>
        <w:rPr>
          <w:noProof/>
        </w:rPr>
        <w:fldChar w:fldCharType="separate"/>
      </w:r>
      <w:r>
        <w:rPr>
          <w:noProof/>
        </w:rPr>
        <w:t>52</w:t>
      </w:r>
      <w:r>
        <w:rPr>
          <w:noProof/>
        </w:rPr>
        <w:fldChar w:fldCharType="end"/>
      </w:r>
    </w:p>
    <w:p w14:paraId="47422209" w14:textId="4EADCABB" w:rsidR="002C54BD" w:rsidRDefault="002C54BD">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_Toc146277971 \h </w:instrText>
      </w:r>
      <w:r>
        <w:rPr>
          <w:noProof/>
        </w:rPr>
      </w:r>
      <w:r>
        <w:rPr>
          <w:noProof/>
        </w:rPr>
        <w:fldChar w:fldCharType="separate"/>
      </w:r>
      <w:r>
        <w:rPr>
          <w:noProof/>
        </w:rPr>
        <w:t>54</w:t>
      </w:r>
      <w:r>
        <w:rPr>
          <w:noProof/>
        </w:rPr>
        <w:fldChar w:fldCharType="end"/>
      </w:r>
    </w:p>
    <w:p w14:paraId="4F207DF9" w14:textId="69CD3B47" w:rsidR="002C54BD" w:rsidRDefault="002C54BD">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_Toc146277972 \h </w:instrText>
      </w:r>
      <w:r>
        <w:rPr>
          <w:noProof/>
        </w:rPr>
      </w:r>
      <w:r>
        <w:rPr>
          <w:noProof/>
        </w:rPr>
        <w:fldChar w:fldCharType="separate"/>
      </w:r>
      <w:r>
        <w:rPr>
          <w:noProof/>
        </w:rPr>
        <w:t>54</w:t>
      </w:r>
      <w:r>
        <w:rPr>
          <w:noProof/>
        </w:rPr>
        <w:fldChar w:fldCharType="end"/>
      </w:r>
    </w:p>
    <w:p w14:paraId="2C8D96F8" w14:textId="54FA0827" w:rsidR="002C54BD" w:rsidRDefault="002C54BD">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_Toc146277973 \h </w:instrText>
      </w:r>
      <w:r>
        <w:rPr>
          <w:noProof/>
        </w:rPr>
      </w:r>
      <w:r>
        <w:rPr>
          <w:noProof/>
        </w:rPr>
        <w:fldChar w:fldCharType="separate"/>
      </w:r>
      <w:r>
        <w:rPr>
          <w:noProof/>
        </w:rPr>
        <w:t>54</w:t>
      </w:r>
      <w:r>
        <w:rPr>
          <w:noProof/>
        </w:rPr>
        <w:fldChar w:fldCharType="end"/>
      </w:r>
    </w:p>
    <w:p w14:paraId="4EE575F2" w14:textId="673969EF" w:rsidR="002C54BD" w:rsidRDefault="002C54BD">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_Toc146277974 \h </w:instrText>
      </w:r>
      <w:r>
        <w:rPr>
          <w:noProof/>
        </w:rPr>
      </w:r>
      <w:r>
        <w:rPr>
          <w:noProof/>
        </w:rPr>
        <w:fldChar w:fldCharType="separate"/>
      </w:r>
      <w:r>
        <w:rPr>
          <w:noProof/>
        </w:rPr>
        <w:t>54</w:t>
      </w:r>
      <w:r>
        <w:rPr>
          <w:noProof/>
        </w:rPr>
        <w:fldChar w:fldCharType="end"/>
      </w:r>
    </w:p>
    <w:p w14:paraId="53EA9430" w14:textId="1CD711FD" w:rsidR="002C54BD" w:rsidRDefault="002C54BD">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_Toc146277975 \h </w:instrText>
      </w:r>
      <w:r>
        <w:rPr>
          <w:noProof/>
        </w:rPr>
      </w:r>
      <w:r>
        <w:rPr>
          <w:noProof/>
        </w:rPr>
        <w:fldChar w:fldCharType="separate"/>
      </w:r>
      <w:r>
        <w:rPr>
          <w:noProof/>
        </w:rPr>
        <w:t>54</w:t>
      </w:r>
      <w:r>
        <w:rPr>
          <w:noProof/>
        </w:rPr>
        <w:fldChar w:fldCharType="end"/>
      </w:r>
    </w:p>
    <w:p w14:paraId="6943D605" w14:textId="42291993" w:rsidR="002C54BD" w:rsidRDefault="002C54BD">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_Toc146277976 \h </w:instrText>
      </w:r>
      <w:r>
        <w:rPr>
          <w:noProof/>
        </w:rPr>
      </w:r>
      <w:r>
        <w:rPr>
          <w:noProof/>
        </w:rPr>
        <w:fldChar w:fldCharType="separate"/>
      </w:r>
      <w:r>
        <w:rPr>
          <w:noProof/>
        </w:rPr>
        <w:t>55</w:t>
      </w:r>
      <w:r>
        <w:rPr>
          <w:noProof/>
        </w:rPr>
        <w:fldChar w:fldCharType="end"/>
      </w:r>
    </w:p>
    <w:p w14:paraId="6A765CD3" w14:textId="5E274EC6" w:rsidR="002C54BD" w:rsidRDefault="002C54BD">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_Toc146277977 \h </w:instrText>
      </w:r>
      <w:r>
        <w:rPr>
          <w:noProof/>
        </w:rPr>
      </w:r>
      <w:r>
        <w:rPr>
          <w:noProof/>
        </w:rPr>
        <w:fldChar w:fldCharType="separate"/>
      </w:r>
      <w:r>
        <w:rPr>
          <w:noProof/>
        </w:rPr>
        <w:t>55</w:t>
      </w:r>
      <w:r>
        <w:rPr>
          <w:noProof/>
        </w:rPr>
        <w:fldChar w:fldCharType="end"/>
      </w:r>
    </w:p>
    <w:p w14:paraId="59D3F0C7" w14:textId="504BA89A" w:rsidR="002C54BD" w:rsidRDefault="002C54BD">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_Toc146277978 \h </w:instrText>
      </w:r>
      <w:r>
        <w:rPr>
          <w:noProof/>
        </w:rPr>
      </w:r>
      <w:r>
        <w:rPr>
          <w:noProof/>
        </w:rPr>
        <w:fldChar w:fldCharType="separate"/>
      </w:r>
      <w:r>
        <w:rPr>
          <w:noProof/>
        </w:rPr>
        <w:t>56</w:t>
      </w:r>
      <w:r>
        <w:rPr>
          <w:noProof/>
        </w:rPr>
        <w:fldChar w:fldCharType="end"/>
      </w:r>
    </w:p>
    <w:p w14:paraId="32C8F23D" w14:textId="2BFD98E2" w:rsidR="002C54BD" w:rsidRDefault="002C54BD">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_Toc146277979 \h </w:instrText>
      </w:r>
      <w:r>
        <w:rPr>
          <w:noProof/>
        </w:rPr>
      </w:r>
      <w:r>
        <w:rPr>
          <w:noProof/>
        </w:rPr>
        <w:fldChar w:fldCharType="separate"/>
      </w:r>
      <w:r>
        <w:rPr>
          <w:noProof/>
        </w:rPr>
        <w:t>56</w:t>
      </w:r>
      <w:r>
        <w:rPr>
          <w:noProof/>
        </w:rPr>
        <w:fldChar w:fldCharType="end"/>
      </w:r>
    </w:p>
    <w:p w14:paraId="6201CFDF" w14:textId="4A1CD43C" w:rsidR="002C54BD" w:rsidRDefault="002C54BD">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_Toc146277980 \h </w:instrText>
      </w:r>
      <w:r>
        <w:rPr>
          <w:noProof/>
        </w:rPr>
      </w:r>
      <w:r>
        <w:rPr>
          <w:noProof/>
        </w:rPr>
        <w:fldChar w:fldCharType="separate"/>
      </w:r>
      <w:r>
        <w:rPr>
          <w:noProof/>
        </w:rPr>
        <w:t>56</w:t>
      </w:r>
      <w:r>
        <w:rPr>
          <w:noProof/>
        </w:rPr>
        <w:fldChar w:fldCharType="end"/>
      </w:r>
    </w:p>
    <w:p w14:paraId="7A908350" w14:textId="1CFF283E" w:rsidR="002C54BD" w:rsidRDefault="002C54BD">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_Toc146277981 \h </w:instrText>
      </w:r>
      <w:r>
        <w:rPr>
          <w:noProof/>
        </w:rPr>
      </w:r>
      <w:r>
        <w:rPr>
          <w:noProof/>
        </w:rPr>
        <w:fldChar w:fldCharType="separate"/>
      </w:r>
      <w:r>
        <w:rPr>
          <w:noProof/>
        </w:rPr>
        <w:t>56</w:t>
      </w:r>
      <w:r>
        <w:rPr>
          <w:noProof/>
        </w:rPr>
        <w:fldChar w:fldCharType="end"/>
      </w:r>
    </w:p>
    <w:p w14:paraId="150A8415" w14:textId="6BA42CB5" w:rsidR="002C54BD" w:rsidRDefault="002C54BD">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_Toc146277982 \h </w:instrText>
      </w:r>
      <w:r>
        <w:rPr>
          <w:noProof/>
        </w:rPr>
      </w:r>
      <w:r>
        <w:rPr>
          <w:noProof/>
        </w:rPr>
        <w:fldChar w:fldCharType="separate"/>
      </w:r>
      <w:r>
        <w:rPr>
          <w:noProof/>
        </w:rPr>
        <w:t>56</w:t>
      </w:r>
      <w:r>
        <w:rPr>
          <w:noProof/>
        </w:rPr>
        <w:fldChar w:fldCharType="end"/>
      </w:r>
    </w:p>
    <w:p w14:paraId="4F79E262" w14:textId="28F5A533" w:rsidR="002C54BD" w:rsidRDefault="002C54BD">
      <w:pPr>
        <w:pStyle w:val="TOC3"/>
        <w:rPr>
          <w:rFonts w:ascii="Calibri" w:hAnsi="Calibri"/>
          <w:noProof/>
          <w:kern w:val="2"/>
          <w:sz w:val="22"/>
          <w:szCs w:val="22"/>
          <w:lang w:eastAsia="en-GB"/>
        </w:rPr>
      </w:pPr>
      <w:r w:rsidRPr="00AF240F">
        <w:rPr>
          <w:noProof/>
          <w:lang w:val="fr-FR"/>
        </w:rPr>
        <w:t>6.8.13</w:t>
      </w:r>
      <w:r>
        <w:rPr>
          <w:rFonts w:ascii="Calibri" w:hAnsi="Calibri"/>
          <w:noProof/>
          <w:kern w:val="2"/>
          <w:sz w:val="22"/>
          <w:szCs w:val="22"/>
          <w:lang w:eastAsia="en-GB"/>
        </w:rPr>
        <w:tab/>
      </w:r>
      <w:r w:rsidRPr="00AF240F">
        <w:rPr>
          <w:noProof/>
          <w:lang w:val="fr-FR"/>
        </w:rPr>
        <w:t>Timer identifier</w:t>
      </w:r>
      <w:r>
        <w:rPr>
          <w:noProof/>
        </w:rPr>
        <w:tab/>
      </w:r>
      <w:r>
        <w:rPr>
          <w:noProof/>
        </w:rPr>
        <w:fldChar w:fldCharType="begin" w:fldLock="1"/>
      </w:r>
      <w:r>
        <w:rPr>
          <w:noProof/>
        </w:rPr>
        <w:instrText xml:space="preserve"> PAGEREF _Toc146277983 \h </w:instrText>
      </w:r>
      <w:r>
        <w:rPr>
          <w:noProof/>
        </w:rPr>
      </w:r>
      <w:r>
        <w:rPr>
          <w:noProof/>
        </w:rPr>
        <w:fldChar w:fldCharType="separate"/>
      </w:r>
      <w:r>
        <w:rPr>
          <w:noProof/>
        </w:rPr>
        <w:t>56</w:t>
      </w:r>
      <w:r>
        <w:rPr>
          <w:noProof/>
        </w:rPr>
        <w:fldChar w:fldCharType="end"/>
      </w:r>
    </w:p>
    <w:p w14:paraId="11EEB1C1" w14:textId="42594343" w:rsidR="002C54BD" w:rsidRDefault="002C54BD">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_Toc146277984 \h </w:instrText>
      </w:r>
      <w:r>
        <w:rPr>
          <w:noProof/>
        </w:rPr>
      </w:r>
      <w:r>
        <w:rPr>
          <w:noProof/>
        </w:rPr>
        <w:fldChar w:fldCharType="separate"/>
      </w:r>
      <w:r>
        <w:rPr>
          <w:noProof/>
        </w:rPr>
        <w:t>56</w:t>
      </w:r>
      <w:r>
        <w:rPr>
          <w:noProof/>
        </w:rPr>
        <w:fldChar w:fldCharType="end"/>
      </w:r>
    </w:p>
    <w:p w14:paraId="0D25FF06" w14:textId="5881F1DF" w:rsidR="002C54BD" w:rsidRDefault="002C54BD">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_Toc146277985 \h </w:instrText>
      </w:r>
      <w:r>
        <w:rPr>
          <w:noProof/>
        </w:rPr>
      </w:r>
      <w:r>
        <w:rPr>
          <w:noProof/>
        </w:rPr>
        <w:fldChar w:fldCharType="separate"/>
      </w:r>
      <w:r>
        <w:rPr>
          <w:noProof/>
        </w:rPr>
        <w:t>56</w:t>
      </w:r>
      <w:r>
        <w:rPr>
          <w:noProof/>
        </w:rPr>
        <w:fldChar w:fldCharType="end"/>
      </w:r>
    </w:p>
    <w:p w14:paraId="05B54EB8" w14:textId="42EDE4CD" w:rsidR="002C54BD" w:rsidRDefault="002C54BD">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_Toc146277986 \h </w:instrText>
      </w:r>
      <w:r>
        <w:rPr>
          <w:noProof/>
        </w:rPr>
      </w:r>
      <w:r>
        <w:rPr>
          <w:noProof/>
        </w:rPr>
        <w:fldChar w:fldCharType="separate"/>
      </w:r>
      <w:r>
        <w:rPr>
          <w:noProof/>
        </w:rPr>
        <w:t>56</w:t>
      </w:r>
      <w:r>
        <w:rPr>
          <w:noProof/>
        </w:rPr>
        <w:fldChar w:fldCharType="end"/>
      </w:r>
    </w:p>
    <w:p w14:paraId="17998B8A" w14:textId="0111C579" w:rsidR="002C54BD" w:rsidRDefault="002C54BD">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_Toc146277987 \h </w:instrText>
      </w:r>
      <w:r>
        <w:rPr>
          <w:noProof/>
        </w:rPr>
      </w:r>
      <w:r>
        <w:rPr>
          <w:noProof/>
        </w:rPr>
        <w:fldChar w:fldCharType="separate"/>
      </w:r>
      <w:r>
        <w:rPr>
          <w:noProof/>
        </w:rPr>
        <w:t>56</w:t>
      </w:r>
      <w:r>
        <w:rPr>
          <w:noProof/>
        </w:rPr>
        <w:fldChar w:fldCharType="end"/>
      </w:r>
    </w:p>
    <w:p w14:paraId="788AE46D" w14:textId="1DCCFE62" w:rsidR="002C54BD" w:rsidRDefault="002C54BD">
      <w:pPr>
        <w:pStyle w:val="TOC3"/>
        <w:rPr>
          <w:rFonts w:ascii="Calibri" w:hAnsi="Calibri"/>
          <w:noProof/>
          <w:kern w:val="2"/>
          <w:sz w:val="22"/>
          <w:szCs w:val="22"/>
          <w:lang w:eastAsia="en-GB"/>
        </w:rPr>
      </w:pPr>
      <w:r>
        <w:rPr>
          <w:noProof/>
        </w:rPr>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_Toc146277988 \h </w:instrText>
      </w:r>
      <w:r>
        <w:rPr>
          <w:noProof/>
        </w:rPr>
      </w:r>
      <w:r>
        <w:rPr>
          <w:noProof/>
        </w:rPr>
        <w:fldChar w:fldCharType="separate"/>
      </w:r>
      <w:r>
        <w:rPr>
          <w:noProof/>
        </w:rPr>
        <w:t>56</w:t>
      </w:r>
      <w:r>
        <w:rPr>
          <w:noProof/>
        </w:rPr>
        <w:fldChar w:fldCharType="end"/>
      </w:r>
    </w:p>
    <w:p w14:paraId="036A2BC1" w14:textId="315CB467" w:rsidR="002C54BD" w:rsidRDefault="002C54BD">
      <w:pPr>
        <w:pStyle w:val="TOC3"/>
        <w:rPr>
          <w:rFonts w:ascii="Calibri" w:hAnsi="Calibri"/>
          <w:noProof/>
          <w:kern w:val="2"/>
          <w:sz w:val="22"/>
          <w:szCs w:val="22"/>
          <w:lang w:eastAsia="en-GB"/>
        </w:rPr>
      </w:pPr>
      <w:r>
        <w:rPr>
          <w:noProof/>
        </w:rPr>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_Toc146277989 \h </w:instrText>
      </w:r>
      <w:r>
        <w:rPr>
          <w:noProof/>
        </w:rPr>
      </w:r>
      <w:r>
        <w:rPr>
          <w:noProof/>
        </w:rPr>
        <w:fldChar w:fldCharType="separate"/>
      </w:r>
      <w:r>
        <w:rPr>
          <w:noProof/>
        </w:rPr>
        <w:t>56</w:t>
      </w:r>
      <w:r>
        <w:rPr>
          <w:noProof/>
        </w:rPr>
        <w:fldChar w:fldCharType="end"/>
      </w:r>
    </w:p>
    <w:p w14:paraId="1B1D2BDC" w14:textId="134708B7" w:rsidR="002C54BD" w:rsidRDefault="002C54BD">
      <w:pPr>
        <w:pStyle w:val="TOC3"/>
        <w:rPr>
          <w:rFonts w:ascii="Calibri" w:hAnsi="Calibri"/>
          <w:noProof/>
          <w:kern w:val="2"/>
          <w:sz w:val="22"/>
          <w:szCs w:val="22"/>
          <w:lang w:eastAsia="en-GB"/>
        </w:rPr>
      </w:pPr>
      <w:r>
        <w:rPr>
          <w:noProof/>
        </w:rPr>
        <w:lastRenderedPageBreak/>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_Toc146277990 \h </w:instrText>
      </w:r>
      <w:r>
        <w:rPr>
          <w:noProof/>
        </w:rPr>
      </w:r>
      <w:r>
        <w:rPr>
          <w:noProof/>
        </w:rPr>
        <w:fldChar w:fldCharType="separate"/>
      </w:r>
      <w:r>
        <w:rPr>
          <w:noProof/>
        </w:rPr>
        <w:t>57</w:t>
      </w:r>
      <w:r>
        <w:rPr>
          <w:noProof/>
        </w:rPr>
        <w:fldChar w:fldCharType="end"/>
      </w:r>
    </w:p>
    <w:p w14:paraId="492858DC" w14:textId="7D1A2D43" w:rsidR="002C54BD" w:rsidRDefault="002C54BD">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_Toc146277991 \h </w:instrText>
      </w:r>
      <w:r>
        <w:rPr>
          <w:noProof/>
        </w:rPr>
      </w:r>
      <w:r>
        <w:rPr>
          <w:noProof/>
        </w:rPr>
        <w:fldChar w:fldCharType="separate"/>
      </w:r>
      <w:r>
        <w:rPr>
          <w:noProof/>
        </w:rPr>
        <w:t>57</w:t>
      </w:r>
      <w:r>
        <w:rPr>
          <w:noProof/>
        </w:rPr>
        <w:fldChar w:fldCharType="end"/>
      </w:r>
    </w:p>
    <w:p w14:paraId="2BE5C3C5" w14:textId="7947C8F2" w:rsidR="002C54BD" w:rsidRDefault="002C54BD">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_Toc146277992 \h </w:instrText>
      </w:r>
      <w:r>
        <w:rPr>
          <w:noProof/>
        </w:rPr>
      </w:r>
      <w:r>
        <w:rPr>
          <w:noProof/>
        </w:rPr>
        <w:fldChar w:fldCharType="separate"/>
      </w:r>
      <w:r>
        <w:rPr>
          <w:noProof/>
        </w:rPr>
        <w:t>57</w:t>
      </w:r>
      <w:r>
        <w:rPr>
          <w:noProof/>
        </w:rPr>
        <w:fldChar w:fldCharType="end"/>
      </w:r>
    </w:p>
    <w:p w14:paraId="289419DC" w14:textId="5B8B73FC" w:rsidR="002C54BD" w:rsidRDefault="002C54BD">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_Toc146277993 \h </w:instrText>
      </w:r>
      <w:r>
        <w:rPr>
          <w:noProof/>
        </w:rPr>
      </w:r>
      <w:r>
        <w:rPr>
          <w:noProof/>
        </w:rPr>
        <w:fldChar w:fldCharType="separate"/>
      </w:r>
      <w:r>
        <w:rPr>
          <w:noProof/>
        </w:rPr>
        <w:t>57</w:t>
      </w:r>
      <w:r>
        <w:rPr>
          <w:noProof/>
        </w:rPr>
        <w:fldChar w:fldCharType="end"/>
      </w:r>
    </w:p>
    <w:p w14:paraId="54B0D6BA" w14:textId="06BFD504" w:rsidR="002C54BD" w:rsidRDefault="002C54BD">
      <w:pPr>
        <w:pStyle w:val="TOC3"/>
        <w:rPr>
          <w:rFonts w:ascii="Calibri" w:hAnsi="Calibri"/>
          <w:noProof/>
          <w:kern w:val="2"/>
          <w:sz w:val="22"/>
          <w:szCs w:val="22"/>
          <w:lang w:eastAsia="en-GB"/>
        </w:rPr>
      </w:pPr>
      <w:r>
        <w:rPr>
          <w:noProof/>
        </w:rPr>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_Toc146277994 \h </w:instrText>
      </w:r>
      <w:r>
        <w:rPr>
          <w:noProof/>
        </w:rPr>
      </w:r>
      <w:r>
        <w:rPr>
          <w:noProof/>
        </w:rPr>
        <w:fldChar w:fldCharType="separate"/>
      </w:r>
      <w:r>
        <w:rPr>
          <w:noProof/>
        </w:rPr>
        <w:t>57</w:t>
      </w:r>
      <w:r>
        <w:rPr>
          <w:noProof/>
        </w:rPr>
        <w:fldChar w:fldCharType="end"/>
      </w:r>
    </w:p>
    <w:p w14:paraId="1F2A7431" w14:textId="30EB92BB" w:rsidR="002C54BD" w:rsidRDefault="002C54BD">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_Toc146277995 \h </w:instrText>
      </w:r>
      <w:r>
        <w:rPr>
          <w:noProof/>
        </w:rPr>
      </w:r>
      <w:r>
        <w:rPr>
          <w:noProof/>
        </w:rPr>
        <w:fldChar w:fldCharType="separate"/>
      </w:r>
      <w:r>
        <w:rPr>
          <w:noProof/>
        </w:rPr>
        <w:t>57</w:t>
      </w:r>
      <w:r>
        <w:rPr>
          <w:noProof/>
        </w:rPr>
        <w:fldChar w:fldCharType="end"/>
      </w:r>
    </w:p>
    <w:p w14:paraId="3AB82E61" w14:textId="21B32232" w:rsidR="002C54BD" w:rsidRDefault="002C54BD">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_Toc146277996 \h </w:instrText>
      </w:r>
      <w:r>
        <w:rPr>
          <w:noProof/>
        </w:rPr>
      </w:r>
      <w:r>
        <w:rPr>
          <w:noProof/>
        </w:rPr>
        <w:fldChar w:fldCharType="separate"/>
      </w:r>
      <w:r>
        <w:rPr>
          <w:noProof/>
        </w:rPr>
        <w:t>57</w:t>
      </w:r>
      <w:r>
        <w:rPr>
          <w:noProof/>
        </w:rPr>
        <w:fldChar w:fldCharType="end"/>
      </w:r>
    </w:p>
    <w:p w14:paraId="46D80A04" w14:textId="10275610" w:rsidR="002C54BD" w:rsidRDefault="002C54BD">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_Toc146277997 \h </w:instrText>
      </w:r>
      <w:r>
        <w:rPr>
          <w:noProof/>
        </w:rPr>
      </w:r>
      <w:r>
        <w:rPr>
          <w:noProof/>
        </w:rPr>
        <w:fldChar w:fldCharType="separate"/>
      </w:r>
      <w:r>
        <w:rPr>
          <w:noProof/>
        </w:rPr>
        <w:t>57</w:t>
      </w:r>
      <w:r>
        <w:rPr>
          <w:noProof/>
        </w:rPr>
        <w:fldChar w:fldCharType="end"/>
      </w:r>
    </w:p>
    <w:p w14:paraId="69051FEE" w14:textId="02274968" w:rsidR="002C54BD" w:rsidRDefault="002C54BD">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_Toc146277998 \h </w:instrText>
      </w:r>
      <w:r>
        <w:rPr>
          <w:noProof/>
        </w:rPr>
      </w:r>
      <w:r>
        <w:rPr>
          <w:noProof/>
        </w:rPr>
        <w:fldChar w:fldCharType="separate"/>
      </w:r>
      <w:r>
        <w:rPr>
          <w:noProof/>
        </w:rPr>
        <w:t>57</w:t>
      </w:r>
      <w:r>
        <w:rPr>
          <w:noProof/>
        </w:rPr>
        <w:fldChar w:fldCharType="end"/>
      </w:r>
    </w:p>
    <w:p w14:paraId="04A6DD8F" w14:textId="38DC41C2" w:rsidR="002C54BD" w:rsidRDefault="002C54BD">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_Toc146277999 \h </w:instrText>
      </w:r>
      <w:r>
        <w:rPr>
          <w:noProof/>
        </w:rPr>
      </w:r>
      <w:r>
        <w:rPr>
          <w:noProof/>
        </w:rPr>
        <w:fldChar w:fldCharType="separate"/>
      </w:r>
      <w:r>
        <w:rPr>
          <w:noProof/>
        </w:rPr>
        <w:t>57</w:t>
      </w:r>
      <w:r>
        <w:rPr>
          <w:noProof/>
        </w:rPr>
        <w:fldChar w:fldCharType="end"/>
      </w:r>
    </w:p>
    <w:p w14:paraId="108E603D" w14:textId="471E831D" w:rsidR="002C54BD" w:rsidRDefault="002C54BD">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_Toc146278000 \h </w:instrText>
      </w:r>
      <w:r>
        <w:rPr>
          <w:noProof/>
        </w:rPr>
      </w:r>
      <w:r>
        <w:rPr>
          <w:noProof/>
        </w:rPr>
        <w:fldChar w:fldCharType="separate"/>
      </w:r>
      <w:r>
        <w:rPr>
          <w:noProof/>
        </w:rPr>
        <w:t>59</w:t>
      </w:r>
      <w:r>
        <w:rPr>
          <w:noProof/>
        </w:rPr>
        <w:fldChar w:fldCharType="end"/>
      </w:r>
    </w:p>
    <w:p w14:paraId="410EBADC" w14:textId="5F7C1065" w:rsidR="002C54BD" w:rsidRDefault="002C54BD">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_Toc146278001 \h </w:instrText>
      </w:r>
      <w:r>
        <w:rPr>
          <w:noProof/>
        </w:rPr>
      </w:r>
      <w:r>
        <w:rPr>
          <w:noProof/>
        </w:rPr>
        <w:fldChar w:fldCharType="separate"/>
      </w:r>
      <w:r>
        <w:rPr>
          <w:noProof/>
        </w:rPr>
        <w:t>59</w:t>
      </w:r>
      <w:r>
        <w:rPr>
          <w:noProof/>
        </w:rPr>
        <w:fldChar w:fldCharType="end"/>
      </w:r>
    </w:p>
    <w:p w14:paraId="6D235453" w14:textId="62F8C945" w:rsidR="002C54BD" w:rsidRDefault="002C54BD">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_Toc146278002 \h </w:instrText>
      </w:r>
      <w:r>
        <w:rPr>
          <w:noProof/>
        </w:rPr>
      </w:r>
      <w:r>
        <w:rPr>
          <w:noProof/>
        </w:rPr>
        <w:fldChar w:fldCharType="separate"/>
      </w:r>
      <w:r>
        <w:rPr>
          <w:noProof/>
        </w:rPr>
        <w:t>59</w:t>
      </w:r>
      <w:r>
        <w:rPr>
          <w:noProof/>
        </w:rPr>
        <w:fldChar w:fldCharType="end"/>
      </w:r>
    </w:p>
    <w:p w14:paraId="7F66DC26" w14:textId="315A7733" w:rsidR="002C54BD" w:rsidRDefault="002C54BD">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_Toc146278003 \h </w:instrText>
      </w:r>
      <w:r>
        <w:rPr>
          <w:noProof/>
        </w:rPr>
      </w:r>
      <w:r>
        <w:rPr>
          <w:noProof/>
        </w:rPr>
        <w:fldChar w:fldCharType="separate"/>
      </w:r>
      <w:r>
        <w:rPr>
          <w:noProof/>
        </w:rPr>
        <w:t>59</w:t>
      </w:r>
      <w:r>
        <w:rPr>
          <w:noProof/>
        </w:rPr>
        <w:fldChar w:fldCharType="end"/>
      </w:r>
    </w:p>
    <w:p w14:paraId="2818A281" w14:textId="1397F35B" w:rsidR="002C54BD" w:rsidRDefault="002C54BD">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_Toc146278004 \h </w:instrText>
      </w:r>
      <w:r>
        <w:rPr>
          <w:noProof/>
        </w:rPr>
      </w:r>
      <w:r>
        <w:rPr>
          <w:noProof/>
        </w:rPr>
        <w:fldChar w:fldCharType="separate"/>
      </w:r>
      <w:r>
        <w:rPr>
          <w:noProof/>
        </w:rPr>
        <w:t>59</w:t>
      </w:r>
      <w:r>
        <w:rPr>
          <w:noProof/>
        </w:rPr>
        <w:fldChar w:fldCharType="end"/>
      </w:r>
    </w:p>
    <w:p w14:paraId="541EFCB6" w14:textId="2B666145" w:rsidR="002C54BD" w:rsidRDefault="002C54BD">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_Toc146278005 \h </w:instrText>
      </w:r>
      <w:r>
        <w:rPr>
          <w:noProof/>
        </w:rPr>
      </w:r>
      <w:r>
        <w:rPr>
          <w:noProof/>
        </w:rPr>
        <w:fldChar w:fldCharType="separate"/>
      </w:r>
      <w:r>
        <w:rPr>
          <w:noProof/>
        </w:rPr>
        <w:t>60</w:t>
      </w:r>
      <w:r>
        <w:rPr>
          <w:noProof/>
        </w:rPr>
        <w:fldChar w:fldCharType="end"/>
      </w:r>
    </w:p>
    <w:p w14:paraId="43D1C7C1" w14:textId="3844FD20" w:rsidR="002C54BD" w:rsidRDefault="002C54BD">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_Toc146278006 \h </w:instrText>
      </w:r>
      <w:r>
        <w:rPr>
          <w:noProof/>
        </w:rPr>
      </w:r>
      <w:r>
        <w:rPr>
          <w:noProof/>
        </w:rPr>
        <w:fldChar w:fldCharType="separate"/>
      </w:r>
      <w:r>
        <w:rPr>
          <w:noProof/>
        </w:rPr>
        <w:t>61</w:t>
      </w:r>
      <w:r>
        <w:rPr>
          <w:noProof/>
        </w:rPr>
        <w:fldChar w:fldCharType="end"/>
      </w:r>
    </w:p>
    <w:p w14:paraId="61E917B2" w14:textId="0A85E19E" w:rsidR="002C54BD" w:rsidRDefault="002C54BD">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_Toc146278007 \h </w:instrText>
      </w:r>
      <w:r>
        <w:rPr>
          <w:noProof/>
        </w:rPr>
      </w:r>
      <w:r>
        <w:rPr>
          <w:noProof/>
        </w:rPr>
        <w:fldChar w:fldCharType="separate"/>
      </w:r>
      <w:r>
        <w:rPr>
          <w:noProof/>
        </w:rPr>
        <w:t>61</w:t>
      </w:r>
      <w:r>
        <w:rPr>
          <w:noProof/>
        </w:rPr>
        <w:fldChar w:fldCharType="end"/>
      </w:r>
    </w:p>
    <w:p w14:paraId="463EE6AC" w14:textId="4A2D5626" w:rsidR="002C54BD" w:rsidRDefault="002C54BD">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_Toc146278008 \h </w:instrText>
      </w:r>
      <w:r>
        <w:rPr>
          <w:noProof/>
        </w:rPr>
      </w:r>
      <w:r>
        <w:rPr>
          <w:noProof/>
        </w:rPr>
        <w:fldChar w:fldCharType="separate"/>
      </w:r>
      <w:r>
        <w:rPr>
          <w:noProof/>
        </w:rPr>
        <w:t>62</w:t>
      </w:r>
      <w:r>
        <w:rPr>
          <w:noProof/>
        </w:rPr>
        <w:fldChar w:fldCharType="end"/>
      </w:r>
    </w:p>
    <w:p w14:paraId="76243A9C" w14:textId="3465E96A" w:rsidR="002C54BD" w:rsidRDefault="002C54BD">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_Toc146278009 \h </w:instrText>
      </w:r>
      <w:r>
        <w:rPr>
          <w:noProof/>
        </w:rPr>
      </w:r>
      <w:r>
        <w:rPr>
          <w:noProof/>
        </w:rPr>
        <w:fldChar w:fldCharType="separate"/>
      </w:r>
      <w:r>
        <w:rPr>
          <w:noProof/>
        </w:rPr>
        <w:t>62</w:t>
      </w:r>
      <w:r>
        <w:rPr>
          <w:noProof/>
        </w:rPr>
        <w:fldChar w:fldCharType="end"/>
      </w:r>
    </w:p>
    <w:p w14:paraId="66E9629D" w14:textId="4510E8A0" w:rsidR="002C54BD" w:rsidRDefault="002C54BD">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_Toc146278010 \h </w:instrText>
      </w:r>
      <w:r>
        <w:rPr>
          <w:noProof/>
        </w:rPr>
      </w:r>
      <w:r>
        <w:rPr>
          <w:noProof/>
        </w:rPr>
        <w:fldChar w:fldCharType="separate"/>
      </w:r>
      <w:r>
        <w:rPr>
          <w:noProof/>
        </w:rPr>
        <w:t>62</w:t>
      </w:r>
      <w:r>
        <w:rPr>
          <w:noProof/>
        </w:rPr>
        <w:fldChar w:fldCharType="end"/>
      </w:r>
    </w:p>
    <w:p w14:paraId="22790943" w14:textId="388D0907" w:rsidR="002C54BD" w:rsidRDefault="002C54BD">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_Toc146278011 \h </w:instrText>
      </w:r>
      <w:r>
        <w:rPr>
          <w:noProof/>
        </w:rPr>
      </w:r>
      <w:r>
        <w:rPr>
          <w:noProof/>
        </w:rPr>
        <w:fldChar w:fldCharType="separate"/>
      </w:r>
      <w:r>
        <w:rPr>
          <w:noProof/>
        </w:rPr>
        <w:t>62</w:t>
      </w:r>
      <w:r>
        <w:rPr>
          <w:noProof/>
        </w:rPr>
        <w:fldChar w:fldCharType="end"/>
      </w:r>
    </w:p>
    <w:p w14:paraId="18651C38" w14:textId="4559B6DC" w:rsidR="002C54BD" w:rsidRDefault="002C54BD">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_Toc146278012 \h </w:instrText>
      </w:r>
      <w:r>
        <w:rPr>
          <w:noProof/>
        </w:rPr>
      </w:r>
      <w:r>
        <w:rPr>
          <w:noProof/>
        </w:rPr>
        <w:fldChar w:fldCharType="separate"/>
      </w:r>
      <w:r>
        <w:rPr>
          <w:noProof/>
        </w:rPr>
        <w:t>62</w:t>
      </w:r>
      <w:r>
        <w:rPr>
          <w:noProof/>
        </w:rPr>
        <w:fldChar w:fldCharType="end"/>
      </w:r>
    </w:p>
    <w:p w14:paraId="79F851C1" w14:textId="3732F72B" w:rsidR="002C54BD" w:rsidRDefault="002C54BD">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_Toc146278013 \h </w:instrText>
      </w:r>
      <w:r>
        <w:rPr>
          <w:noProof/>
        </w:rPr>
      </w:r>
      <w:r>
        <w:rPr>
          <w:noProof/>
        </w:rPr>
        <w:fldChar w:fldCharType="separate"/>
      </w:r>
      <w:r>
        <w:rPr>
          <w:noProof/>
        </w:rPr>
        <w:t>64</w:t>
      </w:r>
      <w:r>
        <w:rPr>
          <w:noProof/>
        </w:rPr>
        <w:fldChar w:fldCharType="end"/>
      </w:r>
    </w:p>
    <w:p w14:paraId="466548E8" w14:textId="6B92A06A" w:rsidR="002C54BD" w:rsidRDefault="002C54BD">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_Toc146278014 \h </w:instrText>
      </w:r>
      <w:r>
        <w:rPr>
          <w:noProof/>
        </w:rPr>
      </w:r>
      <w:r>
        <w:rPr>
          <w:noProof/>
        </w:rPr>
        <w:fldChar w:fldCharType="separate"/>
      </w:r>
      <w:r>
        <w:rPr>
          <w:noProof/>
        </w:rPr>
        <w:t>64</w:t>
      </w:r>
      <w:r>
        <w:rPr>
          <w:noProof/>
        </w:rPr>
        <w:fldChar w:fldCharType="end"/>
      </w:r>
    </w:p>
    <w:p w14:paraId="36AAC66C" w14:textId="5B7B751C" w:rsidR="002C54BD" w:rsidRDefault="002C54BD">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_Toc146278015 \h </w:instrText>
      </w:r>
      <w:r>
        <w:rPr>
          <w:noProof/>
        </w:rPr>
      </w:r>
      <w:r>
        <w:rPr>
          <w:noProof/>
        </w:rPr>
        <w:fldChar w:fldCharType="separate"/>
      </w:r>
      <w:r>
        <w:rPr>
          <w:noProof/>
        </w:rPr>
        <w:t>65</w:t>
      </w:r>
      <w:r>
        <w:rPr>
          <w:noProof/>
        </w:rPr>
        <w:fldChar w:fldCharType="end"/>
      </w:r>
    </w:p>
    <w:p w14:paraId="508AE46A" w14:textId="0FECE512" w:rsidR="002C54BD" w:rsidRDefault="002C54BD">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_Toc146278016 \h </w:instrText>
      </w:r>
      <w:r>
        <w:rPr>
          <w:noProof/>
        </w:rPr>
      </w:r>
      <w:r>
        <w:rPr>
          <w:noProof/>
        </w:rPr>
        <w:fldChar w:fldCharType="separate"/>
      </w:r>
      <w:r>
        <w:rPr>
          <w:noProof/>
        </w:rPr>
        <w:t>66</w:t>
      </w:r>
      <w:r>
        <w:rPr>
          <w:noProof/>
        </w:rPr>
        <w:fldChar w:fldCharType="end"/>
      </w:r>
    </w:p>
    <w:p w14:paraId="7B69A5C6" w14:textId="6566771A" w:rsidR="002C54BD" w:rsidRDefault="002C54BD">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_Toc146278017 \h </w:instrText>
      </w:r>
      <w:r>
        <w:rPr>
          <w:noProof/>
        </w:rPr>
      </w:r>
      <w:r>
        <w:rPr>
          <w:noProof/>
        </w:rPr>
        <w:fldChar w:fldCharType="separate"/>
      </w:r>
      <w:r>
        <w:rPr>
          <w:noProof/>
        </w:rPr>
        <w:t>66</w:t>
      </w:r>
      <w:r>
        <w:rPr>
          <w:noProof/>
        </w:rPr>
        <w:fldChar w:fldCharType="end"/>
      </w:r>
    </w:p>
    <w:p w14:paraId="1F099305" w14:textId="1629C686" w:rsidR="002C54BD" w:rsidRDefault="002C54BD">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_Toc146278018 \h </w:instrText>
      </w:r>
      <w:r>
        <w:rPr>
          <w:noProof/>
        </w:rPr>
      </w:r>
      <w:r>
        <w:rPr>
          <w:noProof/>
        </w:rPr>
        <w:fldChar w:fldCharType="separate"/>
      </w:r>
      <w:r>
        <w:rPr>
          <w:noProof/>
        </w:rPr>
        <w:t>69</w:t>
      </w:r>
      <w:r>
        <w:rPr>
          <w:noProof/>
        </w:rPr>
        <w:fldChar w:fldCharType="end"/>
      </w:r>
    </w:p>
    <w:p w14:paraId="4D59E47B" w14:textId="15A75DB3" w:rsidR="002C54BD" w:rsidRDefault="002C54BD">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_Toc146278019 \h </w:instrText>
      </w:r>
      <w:r>
        <w:rPr>
          <w:noProof/>
        </w:rPr>
      </w:r>
      <w:r>
        <w:rPr>
          <w:noProof/>
        </w:rPr>
        <w:fldChar w:fldCharType="separate"/>
      </w:r>
      <w:r>
        <w:rPr>
          <w:noProof/>
        </w:rPr>
        <w:t>70</w:t>
      </w:r>
      <w:r>
        <w:rPr>
          <w:noProof/>
        </w:rPr>
        <w:fldChar w:fldCharType="end"/>
      </w:r>
    </w:p>
    <w:p w14:paraId="0C9F2F55" w14:textId="00E0DA29" w:rsidR="002C54BD" w:rsidRDefault="002C54BD">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_Toc146278020 \h </w:instrText>
      </w:r>
      <w:r>
        <w:rPr>
          <w:noProof/>
        </w:rPr>
      </w:r>
      <w:r>
        <w:rPr>
          <w:noProof/>
        </w:rPr>
        <w:fldChar w:fldCharType="separate"/>
      </w:r>
      <w:r>
        <w:rPr>
          <w:noProof/>
        </w:rPr>
        <w:t>70</w:t>
      </w:r>
      <w:r>
        <w:rPr>
          <w:noProof/>
        </w:rPr>
        <w:fldChar w:fldCharType="end"/>
      </w:r>
    </w:p>
    <w:p w14:paraId="51E791E4" w14:textId="128B9ECD" w:rsidR="002C54BD" w:rsidRDefault="002C54BD">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_Toc146278021 \h </w:instrText>
      </w:r>
      <w:r>
        <w:rPr>
          <w:noProof/>
        </w:rPr>
      </w:r>
      <w:r>
        <w:rPr>
          <w:noProof/>
        </w:rPr>
        <w:fldChar w:fldCharType="separate"/>
      </w:r>
      <w:r>
        <w:rPr>
          <w:noProof/>
        </w:rPr>
        <w:t>71</w:t>
      </w:r>
      <w:r>
        <w:rPr>
          <w:noProof/>
        </w:rPr>
        <w:fldChar w:fldCharType="end"/>
      </w:r>
    </w:p>
    <w:p w14:paraId="3BD4B2A4" w14:textId="7FA3B6B3" w:rsidR="002C54BD" w:rsidRDefault="002C54BD">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_Toc146278022 \h </w:instrText>
      </w:r>
      <w:r>
        <w:rPr>
          <w:noProof/>
        </w:rPr>
      </w:r>
      <w:r>
        <w:rPr>
          <w:noProof/>
        </w:rPr>
        <w:fldChar w:fldCharType="separate"/>
      </w:r>
      <w:r>
        <w:rPr>
          <w:noProof/>
        </w:rPr>
        <w:t>71</w:t>
      </w:r>
      <w:r>
        <w:rPr>
          <w:noProof/>
        </w:rPr>
        <w:fldChar w:fldCharType="end"/>
      </w:r>
    </w:p>
    <w:p w14:paraId="69D61D1C" w14:textId="6F0C7F0E" w:rsidR="002C54BD" w:rsidRDefault="002C54BD">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_Toc146278023 \h </w:instrText>
      </w:r>
      <w:r>
        <w:rPr>
          <w:noProof/>
        </w:rPr>
      </w:r>
      <w:r>
        <w:rPr>
          <w:noProof/>
        </w:rPr>
        <w:fldChar w:fldCharType="separate"/>
      </w:r>
      <w:r>
        <w:rPr>
          <w:noProof/>
        </w:rPr>
        <w:t>71</w:t>
      </w:r>
      <w:r>
        <w:rPr>
          <w:noProof/>
        </w:rPr>
        <w:fldChar w:fldCharType="end"/>
      </w:r>
    </w:p>
    <w:p w14:paraId="5627ABB7" w14:textId="76B16BD0" w:rsidR="002C54BD" w:rsidRDefault="002C54BD">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_Toc146278024 \h </w:instrText>
      </w:r>
      <w:r>
        <w:rPr>
          <w:noProof/>
        </w:rPr>
      </w:r>
      <w:r>
        <w:rPr>
          <w:noProof/>
        </w:rPr>
        <w:fldChar w:fldCharType="separate"/>
      </w:r>
      <w:r>
        <w:rPr>
          <w:noProof/>
        </w:rPr>
        <w:t>72</w:t>
      </w:r>
      <w:r>
        <w:rPr>
          <w:noProof/>
        </w:rPr>
        <w:fldChar w:fldCharType="end"/>
      </w:r>
    </w:p>
    <w:p w14:paraId="4AF35E93" w14:textId="7EA0DA72" w:rsidR="002C54BD" w:rsidRDefault="002C54BD">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_Toc146278025 \h </w:instrText>
      </w:r>
      <w:r>
        <w:rPr>
          <w:noProof/>
        </w:rPr>
      </w:r>
      <w:r>
        <w:rPr>
          <w:noProof/>
        </w:rPr>
        <w:fldChar w:fldCharType="separate"/>
      </w:r>
      <w:r>
        <w:rPr>
          <w:noProof/>
        </w:rPr>
        <w:t>73</w:t>
      </w:r>
      <w:r>
        <w:rPr>
          <w:noProof/>
        </w:rPr>
        <w:fldChar w:fldCharType="end"/>
      </w:r>
    </w:p>
    <w:p w14:paraId="75801819" w14:textId="7C80CDE6" w:rsidR="002C54BD" w:rsidRDefault="002C54BD">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_Toc146278026 \h </w:instrText>
      </w:r>
      <w:r>
        <w:rPr>
          <w:noProof/>
        </w:rPr>
      </w:r>
      <w:r>
        <w:rPr>
          <w:noProof/>
        </w:rPr>
        <w:fldChar w:fldCharType="separate"/>
      </w:r>
      <w:r>
        <w:rPr>
          <w:noProof/>
        </w:rPr>
        <w:t>73</w:t>
      </w:r>
      <w:r>
        <w:rPr>
          <w:noProof/>
        </w:rPr>
        <w:fldChar w:fldCharType="end"/>
      </w:r>
    </w:p>
    <w:p w14:paraId="4E296A19" w14:textId="1E4BB238" w:rsidR="002C54BD" w:rsidRDefault="002C54BD">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_Toc146278027 \h </w:instrText>
      </w:r>
      <w:r>
        <w:rPr>
          <w:noProof/>
        </w:rPr>
      </w:r>
      <w:r>
        <w:rPr>
          <w:noProof/>
        </w:rPr>
        <w:fldChar w:fldCharType="separate"/>
      </w:r>
      <w:r>
        <w:rPr>
          <w:noProof/>
        </w:rPr>
        <w:t>73</w:t>
      </w:r>
      <w:r>
        <w:rPr>
          <w:noProof/>
        </w:rPr>
        <w:fldChar w:fldCharType="end"/>
      </w:r>
    </w:p>
    <w:p w14:paraId="25D81408" w14:textId="09A21E50" w:rsidR="002C54BD" w:rsidRDefault="002C54BD">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_Toc146278028 \h </w:instrText>
      </w:r>
      <w:r>
        <w:rPr>
          <w:noProof/>
        </w:rPr>
      </w:r>
      <w:r>
        <w:rPr>
          <w:noProof/>
        </w:rPr>
        <w:fldChar w:fldCharType="separate"/>
      </w:r>
      <w:r>
        <w:rPr>
          <w:noProof/>
        </w:rPr>
        <w:t>73</w:t>
      </w:r>
      <w:r>
        <w:rPr>
          <w:noProof/>
        </w:rPr>
        <w:fldChar w:fldCharType="end"/>
      </w:r>
    </w:p>
    <w:p w14:paraId="6D852D4D" w14:textId="42D47BEC" w:rsidR="002C54BD" w:rsidRDefault="002C54BD">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_Toc146278029 \h </w:instrText>
      </w:r>
      <w:r>
        <w:rPr>
          <w:noProof/>
        </w:rPr>
      </w:r>
      <w:r>
        <w:rPr>
          <w:noProof/>
        </w:rPr>
        <w:fldChar w:fldCharType="separate"/>
      </w:r>
      <w:r>
        <w:rPr>
          <w:noProof/>
        </w:rPr>
        <w:t>74</w:t>
      </w:r>
      <w:r>
        <w:rPr>
          <w:noProof/>
        </w:rPr>
        <w:fldChar w:fldCharType="end"/>
      </w:r>
    </w:p>
    <w:p w14:paraId="2927DE3B" w14:textId="26EBB5C4" w:rsidR="002C54BD" w:rsidRDefault="002C54BD">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_Toc146278030 \h </w:instrText>
      </w:r>
      <w:r>
        <w:rPr>
          <w:noProof/>
        </w:rPr>
      </w:r>
      <w:r>
        <w:rPr>
          <w:noProof/>
        </w:rPr>
        <w:fldChar w:fldCharType="separate"/>
      </w:r>
      <w:r>
        <w:rPr>
          <w:noProof/>
        </w:rPr>
        <w:t>74</w:t>
      </w:r>
      <w:r>
        <w:rPr>
          <w:noProof/>
        </w:rPr>
        <w:fldChar w:fldCharType="end"/>
      </w:r>
    </w:p>
    <w:p w14:paraId="79854FA0" w14:textId="2805C33C" w:rsidR="002C54BD" w:rsidRDefault="002C54BD">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_Toc146278031 \h </w:instrText>
      </w:r>
      <w:r>
        <w:rPr>
          <w:noProof/>
        </w:rPr>
      </w:r>
      <w:r>
        <w:rPr>
          <w:noProof/>
        </w:rPr>
        <w:fldChar w:fldCharType="separate"/>
      </w:r>
      <w:r>
        <w:rPr>
          <w:noProof/>
        </w:rPr>
        <w:t>74</w:t>
      </w:r>
      <w:r>
        <w:rPr>
          <w:noProof/>
        </w:rPr>
        <w:fldChar w:fldCharType="end"/>
      </w:r>
    </w:p>
    <w:p w14:paraId="0A4CB74C" w14:textId="76A6147A" w:rsidR="002C54BD" w:rsidRDefault="002C54BD">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_Toc146278032 \h </w:instrText>
      </w:r>
      <w:r>
        <w:rPr>
          <w:noProof/>
        </w:rPr>
      </w:r>
      <w:r>
        <w:rPr>
          <w:noProof/>
        </w:rPr>
        <w:fldChar w:fldCharType="separate"/>
      </w:r>
      <w:r>
        <w:rPr>
          <w:noProof/>
        </w:rPr>
        <w:t>74</w:t>
      </w:r>
      <w:r>
        <w:rPr>
          <w:noProof/>
        </w:rPr>
        <w:fldChar w:fldCharType="end"/>
      </w:r>
    </w:p>
    <w:p w14:paraId="3C208FFD" w14:textId="3FF37B29" w:rsidR="002C54BD" w:rsidRDefault="002C54BD">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_Toc146278033 \h </w:instrText>
      </w:r>
      <w:r>
        <w:rPr>
          <w:noProof/>
        </w:rPr>
      </w:r>
      <w:r>
        <w:rPr>
          <w:noProof/>
        </w:rPr>
        <w:fldChar w:fldCharType="separate"/>
      </w:r>
      <w:r>
        <w:rPr>
          <w:noProof/>
        </w:rPr>
        <w:t>74</w:t>
      </w:r>
      <w:r>
        <w:rPr>
          <w:noProof/>
        </w:rPr>
        <w:fldChar w:fldCharType="end"/>
      </w:r>
    </w:p>
    <w:p w14:paraId="4840AB49" w14:textId="34F8C3D3" w:rsidR="002C54BD" w:rsidRDefault="002C54BD">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_Toc146278034 \h </w:instrText>
      </w:r>
      <w:r>
        <w:rPr>
          <w:noProof/>
        </w:rPr>
      </w:r>
      <w:r>
        <w:rPr>
          <w:noProof/>
        </w:rPr>
        <w:fldChar w:fldCharType="separate"/>
      </w:r>
      <w:r>
        <w:rPr>
          <w:noProof/>
        </w:rPr>
        <w:t>74</w:t>
      </w:r>
      <w:r>
        <w:rPr>
          <w:noProof/>
        </w:rPr>
        <w:fldChar w:fldCharType="end"/>
      </w:r>
    </w:p>
    <w:p w14:paraId="73F7E935" w14:textId="419E1D5E" w:rsidR="002C54BD" w:rsidRDefault="002C54BD">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_Toc146278035 \h </w:instrText>
      </w:r>
      <w:r>
        <w:rPr>
          <w:noProof/>
        </w:rPr>
      </w:r>
      <w:r>
        <w:rPr>
          <w:noProof/>
        </w:rPr>
        <w:fldChar w:fldCharType="separate"/>
      </w:r>
      <w:r>
        <w:rPr>
          <w:noProof/>
        </w:rPr>
        <w:t>76</w:t>
      </w:r>
      <w:r>
        <w:rPr>
          <w:noProof/>
        </w:rPr>
        <w:fldChar w:fldCharType="end"/>
      </w:r>
    </w:p>
    <w:p w14:paraId="08BA805B" w14:textId="668CDA4A" w:rsidR="002C54BD" w:rsidRDefault="002C54BD">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_Toc146278036 \h </w:instrText>
      </w:r>
      <w:r>
        <w:rPr>
          <w:noProof/>
        </w:rPr>
      </w:r>
      <w:r>
        <w:rPr>
          <w:noProof/>
        </w:rPr>
        <w:fldChar w:fldCharType="separate"/>
      </w:r>
      <w:r>
        <w:rPr>
          <w:noProof/>
        </w:rPr>
        <w:t>76</w:t>
      </w:r>
      <w:r>
        <w:rPr>
          <w:noProof/>
        </w:rPr>
        <w:fldChar w:fldCharType="end"/>
      </w:r>
    </w:p>
    <w:p w14:paraId="75DADE53" w14:textId="5B671CEB" w:rsidR="002C54BD" w:rsidRDefault="002C54BD">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_Toc146278037 \h </w:instrText>
      </w:r>
      <w:r>
        <w:rPr>
          <w:noProof/>
        </w:rPr>
      </w:r>
      <w:r>
        <w:rPr>
          <w:noProof/>
        </w:rPr>
        <w:fldChar w:fldCharType="separate"/>
      </w:r>
      <w:r>
        <w:rPr>
          <w:noProof/>
        </w:rPr>
        <w:t>76</w:t>
      </w:r>
      <w:r>
        <w:rPr>
          <w:noProof/>
        </w:rPr>
        <w:fldChar w:fldCharType="end"/>
      </w:r>
    </w:p>
    <w:p w14:paraId="689009FD" w14:textId="4BFC6423" w:rsidR="002C54BD" w:rsidRDefault="002C54BD">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_Toc146278038 \h </w:instrText>
      </w:r>
      <w:r>
        <w:rPr>
          <w:noProof/>
        </w:rPr>
      </w:r>
      <w:r>
        <w:rPr>
          <w:noProof/>
        </w:rPr>
        <w:fldChar w:fldCharType="separate"/>
      </w:r>
      <w:r>
        <w:rPr>
          <w:noProof/>
        </w:rPr>
        <w:t>77</w:t>
      </w:r>
      <w:r>
        <w:rPr>
          <w:noProof/>
        </w:rPr>
        <w:fldChar w:fldCharType="end"/>
      </w:r>
    </w:p>
    <w:p w14:paraId="78DC2837" w14:textId="625C4A9C" w:rsidR="002C54BD" w:rsidRDefault="002C54BD">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_Toc146278039 \h </w:instrText>
      </w:r>
      <w:r>
        <w:rPr>
          <w:noProof/>
        </w:rPr>
      </w:r>
      <w:r>
        <w:rPr>
          <w:noProof/>
        </w:rPr>
        <w:fldChar w:fldCharType="separate"/>
      </w:r>
      <w:r>
        <w:rPr>
          <w:noProof/>
        </w:rPr>
        <w:t>77</w:t>
      </w:r>
      <w:r>
        <w:rPr>
          <w:noProof/>
        </w:rPr>
        <w:fldChar w:fldCharType="end"/>
      </w:r>
    </w:p>
    <w:p w14:paraId="30FFC91B" w14:textId="39D176F2" w:rsidR="002C54BD" w:rsidRDefault="002C54BD">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_Toc146278040 \h </w:instrText>
      </w:r>
      <w:r>
        <w:rPr>
          <w:noProof/>
        </w:rPr>
      </w:r>
      <w:r>
        <w:rPr>
          <w:noProof/>
        </w:rPr>
        <w:fldChar w:fldCharType="separate"/>
      </w:r>
      <w:r>
        <w:rPr>
          <w:noProof/>
        </w:rPr>
        <w:t>77</w:t>
      </w:r>
      <w:r>
        <w:rPr>
          <w:noProof/>
        </w:rPr>
        <w:fldChar w:fldCharType="end"/>
      </w:r>
    </w:p>
    <w:p w14:paraId="5FD2E5DA" w14:textId="6A072427" w:rsidR="002C54BD" w:rsidRDefault="002C54BD">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_Toc146278041 \h </w:instrText>
      </w:r>
      <w:r>
        <w:rPr>
          <w:noProof/>
        </w:rPr>
      </w:r>
      <w:r>
        <w:rPr>
          <w:noProof/>
        </w:rPr>
        <w:fldChar w:fldCharType="separate"/>
      </w:r>
      <w:r>
        <w:rPr>
          <w:noProof/>
        </w:rPr>
        <w:t>77</w:t>
      </w:r>
      <w:r>
        <w:rPr>
          <w:noProof/>
        </w:rPr>
        <w:fldChar w:fldCharType="end"/>
      </w:r>
    </w:p>
    <w:p w14:paraId="38C8BC41" w14:textId="3FAB2027" w:rsidR="002C54BD" w:rsidRDefault="002C54BD">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_Toc146278042 \h </w:instrText>
      </w:r>
      <w:r>
        <w:rPr>
          <w:noProof/>
        </w:rPr>
      </w:r>
      <w:r>
        <w:rPr>
          <w:noProof/>
        </w:rPr>
        <w:fldChar w:fldCharType="separate"/>
      </w:r>
      <w:r>
        <w:rPr>
          <w:noProof/>
        </w:rPr>
        <w:t>78</w:t>
      </w:r>
      <w:r>
        <w:rPr>
          <w:noProof/>
        </w:rPr>
        <w:fldChar w:fldCharType="end"/>
      </w:r>
    </w:p>
    <w:p w14:paraId="07EADE36" w14:textId="2737ADEB" w:rsidR="002C54BD" w:rsidRDefault="002C54BD">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_Toc146278043 \h </w:instrText>
      </w:r>
      <w:r>
        <w:rPr>
          <w:noProof/>
        </w:rPr>
      </w:r>
      <w:r>
        <w:rPr>
          <w:noProof/>
        </w:rPr>
        <w:fldChar w:fldCharType="separate"/>
      </w:r>
      <w:r>
        <w:rPr>
          <w:noProof/>
        </w:rPr>
        <w:t>78</w:t>
      </w:r>
      <w:r>
        <w:rPr>
          <w:noProof/>
        </w:rPr>
        <w:fldChar w:fldCharType="end"/>
      </w:r>
    </w:p>
    <w:p w14:paraId="585B73DD" w14:textId="06E52574" w:rsidR="002C54BD" w:rsidRDefault="002C54BD">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_Toc146278044 \h </w:instrText>
      </w:r>
      <w:r>
        <w:rPr>
          <w:noProof/>
        </w:rPr>
      </w:r>
      <w:r>
        <w:rPr>
          <w:noProof/>
        </w:rPr>
        <w:fldChar w:fldCharType="separate"/>
      </w:r>
      <w:r>
        <w:rPr>
          <w:noProof/>
        </w:rPr>
        <w:t>79</w:t>
      </w:r>
      <w:r>
        <w:rPr>
          <w:noProof/>
        </w:rPr>
        <w:fldChar w:fldCharType="end"/>
      </w:r>
    </w:p>
    <w:p w14:paraId="4778D29B" w14:textId="21F34ED2" w:rsidR="002C54BD" w:rsidRDefault="002C54BD">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_Toc146278045 \h </w:instrText>
      </w:r>
      <w:r>
        <w:rPr>
          <w:noProof/>
        </w:rPr>
      </w:r>
      <w:r>
        <w:rPr>
          <w:noProof/>
        </w:rPr>
        <w:fldChar w:fldCharType="separate"/>
      </w:r>
      <w:r>
        <w:rPr>
          <w:noProof/>
        </w:rPr>
        <w:t>79</w:t>
      </w:r>
      <w:r>
        <w:rPr>
          <w:noProof/>
        </w:rPr>
        <w:fldChar w:fldCharType="end"/>
      </w:r>
    </w:p>
    <w:p w14:paraId="01345EAD" w14:textId="3B50E02F" w:rsidR="002C54BD" w:rsidRDefault="002C54BD">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_Toc146278046 \h </w:instrText>
      </w:r>
      <w:r>
        <w:rPr>
          <w:noProof/>
        </w:rPr>
      </w:r>
      <w:r>
        <w:rPr>
          <w:noProof/>
        </w:rPr>
        <w:fldChar w:fldCharType="separate"/>
      </w:r>
      <w:r>
        <w:rPr>
          <w:noProof/>
        </w:rPr>
        <w:t>79</w:t>
      </w:r>
      <w:r>
        <w:rPr>
          <w:noProof/>
        </w:rPr>
        <w:fldChar w:fldCharType="end"/>
      </w:r>
    </w:p>
    <w:p w14:paraId="5120C892" w14:textId="5F59A396" w:rsidR="002C54BD" w:rsidRDefault="002C54BD">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_Toc146278047 \h </w:instrText>
      </w:r>
      <w:r>
        <w:rPr>
          <w:noProof/>
        </w:rPr>
      </w:r>
      <w:r>
        <w:rPr>
          <w:noProof/>
        </w:rPr>
        <w:fldChar w:fldCharType="separate"/>
      </w:r>
      <w:r>
        <w:rPr>
          <w:noProof/>
        </w:rPr>
        <w:t>80</w:t>
      </w:r>
      <w:r>
        <w:rPr>
          <w:noProof/>
        </w:rPr>
        <w:fldChar w:fldCharType="end"/>
      </w:r>
    </w:p>
    <w:p w14:paraId="71BB6BF1" w14:textId="145DB382" w:rsidR="002C54BD" w:rsidRDefault="002C54BD">
      <w:pPr>
        <w:pStyle w:val="TOC3"/>
        <w:rPr>
          <w:rFonts w:ascii="Calibri" w:hAnsi="Calibri"/>
          <w:noProof/>
          <w:kern w:val="2"/>
          <w:sz w:val="22"/>
          <w:szCs w:val="22"/>
          <w:lang w:eastAsia="en-GB"/>
        </w:rPr>
      </w:pPr>
      <w:r>
        <w:rPr>
          <w:noProof/>
        </w:rPr>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_Toc146278048 \h </w:instrText>
      </w:r>
      <w:r>
        <w:rPr>
          <w:noProof/>
        </w:rPr>
      </w:r>
      <w:r>
        <w:rPr>
          <w:noProof/>
        </w:rPr>
        <w:fldChar w:fldCharType="separate"/>
      </w:r>
      <w:r>
        <w:rPr>
          <w:noProof/>
        </w:rPr>
        <w:t>80</w:t>
      </w:r>
      <w:r>
        <w:rPr>
          <w:noProof/>
        </w:rPr>
        <w:fldChar w:fldCharType="end"/>
      </w:r>
    </w:p>
    <w:p w14:paraId="3E28FF3A" w14:textId="18B95D88" w:rsidR="002C54BD" w:rsidRDefault="002C54BD">
      <w:pPr>
        <w:pStyle w:val="TOC3"/>
        <w:rPr>
          <w:rFonts w:ascii="Calibri" w:hAnsi="Calibri"/>
          <w:noProof/>
          <w:kern w:val="2"/>
          <w:sz w:val="22"/>
          <w:szCs w:val="22"/>
          <w:lang w:eastAsia="en-GB"/>
        </w:rPr>
      </w:pPr>
      <w:r>
        <w:rPr>
          <w:noProof/>
        </w:rPr>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_Toc146278049 \h </w:instrText>
      </w:r>
      <w:r>
        <w:rPr>
          <w:noProof/>
        </w:rPr>
      </w:r>
      <w:r>
        <w:rPr>
          <w:noProof/>
        </w:rPr>
        <w:fldChar w:fldCharType="separate"/>
      </w:r>
      <w:r>
        <w:rPr>
          <w:noProof/>
        </w:rPr>
        <w:t>80</w:t>
      </w:r>
      <w:r>
        <w:rPr>
          <w:noProof/>
        </w:rPr>
        <w:fldChar w:fldCharType="end"/>
      </w:r>
    </w:p>
    <w:p w14:paraId="45D42584" w14:textId="2FBBE7B5" w:rsidR="002C54BD" w:rsidRDefault="002C54BD">
      <w:pPr>
        <w:pStyle w:val="TOC3"/>
        <w:rPr>
          <w:rFonts w:ascii="Calibri" w:hAnsi="Calibri"/>
          <w:noProof/>
          <w:kern w:val="2"/>
          <w:sz w:val="22"/>
          <w:szCs w:val="22"/>
          <w:lang w:eastAsia="en-GB"/>
        </w:rPr>
      </w:pPr>
      <w:r>
        <w:rPr>
          <w:noProof/>
        </w:rPr>
        <w:lastRenderedPageBreak/>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_Toc146278050 \h </w:instrText>
      </w:r>
      <w:r>
        <w:rPr>
          <w:noProof/>
        </w:rPr>
      </w:r>
      <w:r>
        <w:rPr>
          <w:noProof/>
        </w:rPr>
        <w:fldChar w:fldCharType="separate"/>
      </w:r>
      <w:r>
        <w:rPr>
          <w:noProof/>
        </w:rPr>
        <w:t>80</w:t>
      </w:r>
      <w:r>
        <w:rPr>
          <w:noProof/>
        </w:rPr>
        <w:fldChar w:fldCharType="end"/>
      </w:r>
    </w:p>
    <w:p w14:paraId="76B023CC" w14:textId="7A023F0B" w:rsidR="002C54BD" w:rsidRDefault="002C54BD">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_Toc146278051 \h </w:instrText>
      </w:r>
      <w:r>
        <w:rPr>
          <w:noProof/>
        </w:rPr>
      </w:r>
      <w:r>
        <w:rPr>
          <w:noProof/>
        </w:rPr>
        <w:fldChar w:fldCharType="separate"/>
      </w:r>
      <w:r>
        <w:rPr>
          <w:noProof/>
        </w:rPr>
        <w:t>80</w:t>
      </w:r>
      <w:r>
        <w:rPr>
          <w:noProof/>
        </w:rPr>
        <w:fldChar w:fldCharType="end"/>
      </w:r>
    </w:p>
    <w:p w14:paraId="5E5A4A0F" w14:textId="02287DAB" w:rsidR="002C54BD" w:rsidRDefault="002C54BD">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_Toc146278052 \h </w:instrText>
      </w:r>
      <w:r>
        <w:rPr>
          <w:noProof/>
        </w:rPr>
      </w:r>
      <w:r>
        <w:rPr>
          <w:noProof/>
        </w:rPr>
        <w:fldChar w:fldCharType="separate"/>
      </w:r>
      <w:r>
        <w:rPr>
          <w:noProof/>
        </w:rPr>
        <w:t>80</w:t>
      </w:r>
      <w:r>
        <w:rPr>
          <w:noProof/>
        </w:rPr>
        <w:fldChar w:fldCharType="end"/>
      </w:r>
    </w:p>
    <w:p w14:paraId="48D81284" w14:textId="517A4457" w:rsidR="002C54BD" w:rsidRDefault="002C54BD">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_Toc146278053 \h </w:instrText>
      </w:r>
      <w:r>
        <w:rPr>
          <w:noProof/>
        </w:rPr>
      </w:r>
      <w:r>
        <w:rPr>
          <w:noProof/>
        </w:rPr>
        <w:fldChar w:fldCharType="separate"/>
      </w:r>
      <w:r>
        <w:rPr>
          <w:noProof/>
        </w:rPr>
        <w:t>80</w:t>
      </w:r>
      <w:r>
        <w:rPr>
          <w:noProof/>
        </w:rPr>
        <w:fldChar w:fldCharType="end"/>
      </w:r>
    </w:p>
    <w:p w14:paraId="244B2F77" w14:textId="79F19611" w:rsidR="002C54BD" w:rsidRDefault="002C54BD">
      <w:pPr>
        <w:pStyle w:val="TOC3"/>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_Toc146278054 \h </w:instrText>
      </w:r>
      <w:r>
        <w:rPr>
          <w:noProof/>
        </w:rPr>
      </w:r>
      <w:r>
        <w:rPr>
          <w:noProof/>
        </w:rPr>
        <w:fldChar w:fldCharType="separate"/>
      </w:r>
      <w:r>
        <w:rPr>
          <w:noProof/>
        </w:rPr>
        <w:t>80</w:t>
      </w:r>
      <w:r>
        <w:rPr>
          <w:noProof/>
        </w:rPr>
        <w:fldChar w:fldCharType="end"/>
      </w:r>
    </w:p>
    <w:p w14:paraId="7368B614" w14:textId="05D3046D" w:rsidR="002C54BD" w:rsidRDefault="002C54BD">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_Toc146278055 \h </w:instrText>
      </w:r>
      <w:r>
        <w:rPr>
          <w:noProof/>
        </w:rPr>
      </w:r>
      <w:r>
        <w:rPr>
          <w:noProof/>
        </w:rPr>
        <w:fldChar w:fldCharType="separate"/>
      </w:r>
      <w:r>
        <w:rPr>
          <w:noProof/>
        </w:rPr>
        <w:t>80</w:t>
      </w:r>
      <w:r>
        <w:rPr>
          <w:noProof/>
        </w:rPr>
        <w:fldChar w:fldCharType="end"/>
      </w:r>
    </w:p>
    <w:p w14:paraId="131E12E8" w14:textId="234AF8B2" w:rsidR="002C54BD" w:rsidRDefault="002C54BD">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_Toc146278056 \h </w:instrText>
      </w:r>
      <w:r>
        <w:rPr>
          <w:noProof/>
        </w:rPr>
      </w:r>
      <w:r>
        <w:rPr>
          <w:noProof/>
        </w:rPr>
        <w:fldChar w:fldCharType="separate"/>
      </w:r>
      <w:r>
        <w:rPr>
          <w:noProof/>
        </w:rPr>
        <w:t>80</w:t>
      </w:r>
      <w:r>
        <w:rPr>
          <w:noProof/>
        </w:rPr>
        <w:fldChar w:fldCharType="end"/>
      </w:r>
    </w:p>
    <w:p w14:paraId="03C808A8" w14:textId="0189DCA3" w:rsidR="002C54BD" w:rsidRDefault="002C54BD">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_Toc146278057 \h </w:instrText>
      </w:r>
      <w:r>
        <w:rPr>
          <w:noProof/>
        </w:rPr>
      </w:r>
      <w:r>
        <w:rPr>
          <w:noProof/>
        </w:rPr>
        <w:fldChar w:fldCharType="separate"/>
      </w:r>
      <w:r>
        <w:rPr>
          <w:noProof/>
        </w:rPr>
        <w:t>80</w:t>
      </w:r>
      <w:r>
        <w:rPr>
          <w:noProof/>
        </w:rPr>
        <w:fldChar w:fldCharType="end"/>
      </w:r>
    </w:p>
    <w:p w14:paraId="2C00B541" w14:textId="032794BC" w:rsidR="002C54BD" w:rsidRDefault="002C54BD">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_Toc146278058 \h </w:instrText>
      </w:r>
      <w:r>
        <w:rPr>
          <w:noProof/>
        </w:rPr>
      </w:r>
      <w:r>
        <w:rPr>
          <w:noProof/>
        </w:rPr>
        <w:fldChar w:fldCharType="separate"/>
      </w:r>
      <w:r>
        <w:rPr>
          <w:noProof/>
        </w:rPr>
        <w:t>80</w:t>
      </w:r>
      <w:r>
        <w:rPr>
          <w:noProof/>
        </w:rPr>
        <w:fldChar w:fldCharType="end"/>
      </w:r>
    </w:p>
    <w:p w14:paraId="32363623" w14:textId="31CC52CA" w:rsidR="002C54BD" w:rsidRDefault="002C54BD">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_Toc146278059 \h </w:instrText>
      </w:r>
      <w:r>
        <w:rPr>
          <w:noProof/>
        </w:rPr>
      </w:r>
      <w:r>
        <w:rPr>
          <w:noProof/>
        </w:rPr>
        <w:fldChar w:fldCharType="separate"/>
      </w:r>
      <w:r>
        <w:rPr>
          <w:noProof/>
        </w:rPr>
        <w:t>81</w:t>
      </w:r>
      <w:r>
        <w:rPr>
          <w:noProof/>
        </w:rPr>
        <w:fldChar w:fldCharType="end"/>
      </w:r>
    </w:p>
    <w:p w14:paraId="64C7A70B" w14:textId="7F4A6207" w:rsidR="002C54BD" w:rsidRDefault="002C54BD">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_Toc146278060 \h </w:instrText>
      </w:r>
      <w:r>
        <w:rPr>
          <w:noProof/>
        </w:rPr>
      </w:r>
      <w:r>
        <w:rPr>
          <w:noProof/>
        </w:rPr>
        <w:fldChar w:fldCharType="separate"/>
      </w:r>
      <w:r>
        <w:rPr>
          <w:noProof/>
        </w:rPr>
        <w:t>81</w:t>
      </w:r>
      <w:r>
        <w:rPr>
          <w:noProof/>
        </w:rPr>
        <w:fldChar w:fldCharType="end"/>
      </w:r>
    </w:p>
    <w:p w14:paraId="5A603207" w14:textId="2BA4F7AD" w:rsidR="002C54BD" w:rsidRDefault="002C54BD">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_Toc146278061 \h </w:instrText>
      </w:r>
      <w:r>
        <w:rPr>
          <w:noProof/>
        </w:rPr>
      </w:r>
      <w:r>
        <w:rPr>
          <w:noProof/>
        </w:rPr>
        <w:fldChar w:fldCharType="separate"/>
      </w:r>
      <w:r>
        <w:rPr>
          <w:noProof/>
        </w:rPr>
        <w:t>81</w:t>
      </w:r>
      <w:r>
        <w:rPr>
          <w:noProof/>
        </w:rPr>
        <w:fldChar w:fldCharType="end"/>
      </w:r>
    </w:p>
    <w:p w14:paraId="376C1900" w14:textId="67BE4701" w:rsidR="002C54BD" w:rsidRDefault="002C54BD">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_Toc146278062 \h </w:instrText>
      </w:r>
      <w:r>
        <w:rPr>
          <w:noProof/>
        </w:rPr>
      </w:r>
      <w:r>
        <w:rPr>
          <w:noProof/>
        </w:rPr>
        <w:fldChar w:fldCharType="separate"/>
      </w:r>
      <w:r>
        <w:rPr>
          <w:noProof/>
        </w:rPr>
        <w:t>81</w:t>
      </w:r>
      <w:r>
        <w:rPr>
          <w:noProof/>
        </w:rPr>
        <w:fldChar w:fldCharType="end"/>
      </w:r>
    </w:p>
    <w:p w14:paraId="4907E267" w14:textId="50380964" w:rsidR="002C54BD" w:rsidRDefault="002C54BD">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_Toc146278063 \h </w:instrText>
      </w:r>
      <w:r>
        <w:rPr>
          <w:noProof/>
        </w:rPr>
      </w:r>
      <w:r>
        <w:rPr>
          <w:noProof/>
        </w:rPr>
        <w:fldChar w:fldCharType="separate"/>
      </w:r>
      <w:r>
        <w:rPr>
          <w:noProof/>
        </w:rPr>
        <w:t>81</w:t>
      </w:r>
      <w:r>
        <w:rPr>
          <w:noProof/>
        </w:rPr>
        <w:fldChar w:fldCharType="end"/>
      </w:r>
    </w:p>
    <w:p w14:paraId="4E85553F" w14:textId="765022F2" w:rsidR="002C54BD" w:rsidRDefault="002C54BD">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_Toc146278064 \h </w:instrText>
      </w:r>
      <w:r>
        <w:rPr>
          <w:noProof/>
        </w:rPr>
      </w:r>
      <w:r>
        <w:rPr>
          <w:noProof/>
        </w:rPr>
        <w:fldChar w:fldCharType="separate"/>
      </w:r>
      <w:r>
        <w:rPr>
          <w:noProof/>
        </w:rPr>
        <w:t>81</w:t>
      </w:r>
      <w:r>
        <w:rPr>
          <w:noProof/>
        </w:rPr>
        <w:fldChar w:fldCharType="end"/>
      </w:r>
    </w:p>
    <w:p w14:paraId="6C2424D4" w14:textId="22314706" w:rsidR="002C54BD" w:rsidRDefault="002C54BD">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_Toc146278065 \h </w:instrText>
      </w:r>
      <w:r>
        <w:rPr>
          <w:noProof/>
        </w:rPr>
      </w:r>
      <w:r>
        <w:rPr>
          <w:noProof/>
        </w:rPr>
        <w:fldChar w:fldCharType="separate"/>
      </w:r>
      <w:r>
        <w:rPr>
          <w:noProof/>
        </w:rPr>
        <w:t>81</w:t>
      </w:r>
      <w:r>
        <w:rPr>
          <w:noProof/>
        </w:rPr>
        <w:fldChar w:fldCharType="end"/>
      </w:r>
    </w:p>
    <w:p w14:paraId="41A5DC24" w14:textId="2B132029" w:rsidR="002C54BD" w:rsidRDefault="002C54BD">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AF240F">
        <w:rPr>
          <w:noProof/>
          <w:color w:val="000000"/>
        </w:rPr>
        <w:t>IMS Registration Event</w:t>
      </w:r>
      <w:r>
        <w:rPr>
          <w:noProof/>
        </w:rPr>
        <w:tab/>
      </w:r>
      <w:r>
        <w:rPr>
          <w:noProof/>
        </w:rPr>
        <w:fldChar w:fldCharType="begin" w:fldLock="1"/>
      </w:r>
      <w:r>
        <w:rPr>
          <w:noProof/>
        </w:rPr>
        <w:instrText xml:space="preserve"> PAGEREF _Toc146278066 \h </w:instrText>
      </w:r>
      <w:r>
        <w:rPr>
          <w:noProof/>
        </w:rPr>
      </w:r>
      <w:r>
        <w:rPr>
          <w:noProof/>
        </w:rPr>
        <w:fldChar w:fldCharType="separate"/>
      </w:r>
      <w:r>
        <w:rPr>
          <w:noProof/>
        </w:rPr>
        <w:t>82</w:t>
      </w:r>
      <w:r>
        <w:rPr>
          <w:noProof/>
        </w:rPr>
        <w:fldChar w:fldCharType="end"/>
      </w:r>
    </w:p>
    <w:p w14:paraId="12FB2620" w14:textId="326D8638" w:rsidR="002C54BD" w:rsidRDefault="002C54BD">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_Toc146278067 \h </w:instrText>
      </w:r>
      <w:r>
        <w:rPr>
          <w:noProof/>
        </w:rPr>
      </w:r>
      <w:r>
        <w:rPr>
          <w:noProof/>
        </w:rPr>
        <w:fldChar w:fldCharType="separate"/>
      </w:r>
      <w:r>
        <w:rPr>
          <w:noProof/>
        </w:rPr>
        <w:t>82</w:t>
      </w:r>
      <w:r>
        <w:rPr>
          <w:noProof/>
        </w:rPr>
        <w:fldChar w:fldCharType="end"/>
      </w:r>
    </w:p>
    <w:p w14:paraId="47F25352" w14:textId="7FE16E79" w:rsidR="002C54BD" w:rsidRDefault="002C54BD">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_Toc146278068 \h </w:instrText>
      </w:r>
      <w:r>
        <w:rPr>
          <w:noProof/>
        </w:rPr>
      </w:r>
      <w:r>
        <w:rPr>
          <w:noProof/>
        </w:rPr>
        <w:fldChar w:fldCharType="separate"/>
      </w:r>
      <w:r>
        <w:rPr>
          <w:noProof/>
        </w:rPr>
        <w:t>82</w:t>
      </w:r>
      <w:r>
        <w:rPr>
          <w:noProof/>
        </w:rPr>
        <w:fldChar w:fldCharType="end"/>
      </w:r>
    </w:p>
    <w:p w14:paraId="36734562" w14:textId="017A0967" w:rsidR="002C54BD" w:rsidRDefault="002C54BD">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_Toc146278069 \h </w:instrText>
      </w:r>
      <w:r>
        <w:rPr>
          <w:noProof/>
        </w:rPr>
      </w:r>
      <w:r>
        <w:rPr>
          <w:noProof/>
        </w:rPr>
        <w:fldChar w:fldCharType="separate"/>
      </w:r>
      <w:r>
        <w:rPr>
          <w:noProof/>
        </w:rPr>
        <w:t>82</w:t>
      </w:r>
      <w:r>
        <w:rPr>
          <w:noProof/>
        </w:rPr>
        <w:fldChar w:fldCharType="end"/>
      </w:r>
    </w:p>
    <w:p w14:paraId="7F399D36" w14:textId="730CCC72" w:rsidR="002C54BD" w:rsidRDefault="002C54BD">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_Toc146278070 \h </w:instrText>
      </w:r>
      <w:r>
        <w:rPr>
          <w:noProof/>
        </w:rPr>
      </w:r>
      <w:r>
        <w:rPr>
          <w:noProof/>
        </w:rPr>
        <w:fldChar w:fldCharType="separate"/>
      </w:r>
      <w:r>
        <w:rPr>
          <w:noProof/>
        </w:rPr>
        <w:t>82</w:t>
      </w:r>
      <w:r>
        <w:rPr>
          <w:noProof/>
        </w:rPr>
        <w:fldChar w:fldCharType="end"/>
      </w:r>
    </w:p>
    <w:p w14:paraId="60510DF0" w14:textId="702C4203" w:rsidR="002C54BD" w:rsidRDefault="002C54BD">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_Toc146278071 \h </w:instrText>
      </w:r>
      <w:r>
        <w:rPr>
          <w:noProof/>
        </w:rPr>
      </w:r>
      <w:r>
        <w:rPr>
          <w:noProof/>
        </w:rPr>
        <w:fldChar w:fldCharType="separate"/>
      </w:r>
      <w:r>
        <w:rPr>
          <w:noProof/>
        </w:rPr>
        <w:t>83</w:t>
      </w:r>
      <w:r>
        <w:rPr>
          <w:noProof/>
        </w:rPr>
        <w:fldChar w:fldCharType="end"/>
      </w:r>
    </w:p>
    <w:p w14:paraId="20908AA1" w14:textId="402FA9C1" w:rsidR="002C54BD" w:rsidRDefault="002C54BD">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AF240F">
        <w:rPr>
          <w:noProof/>
          <w:color w:val="000000"/>
        </w:rPr>
        <w:t>Data Connection Status Change Event</w:t>
      </w:r>
      <w:r>
        <w:rPr>
          <w:noProof/>
        </w:rPr>
        <w:tab/>
      </w:r>
      <w:r>
        <w:rPr>
          <w:noProof/>
        </w:rPr>
        <w:fldChar w:fldCharType="begin" w:fldLock="1"/>
      </w:r>
      <w:r>
        <w:rPr>
          <w:noProof/>
        </w:rPr>
        <w:instrText xml:space="preserve"> PAGEREF _Toc146278072 \h </w:instrText>
      </w:r>
      <w:r>
        <w:rPr>
          <w:noProof/>
        </w:rPr>
      </w:r>
      <w:r>
        <w:rPr>
          <w:noProof/>
        </w:rPr>
        <w:fldChar w:fldCharType="separate"/>
      </w:r>
      <w:r>
        <w:rPr>
          <w:noProof/>
        </w:rPr>
        <w:t>83</w:t>
      </w:r>
      <w:r>
        <w:rPr>
          <w:noProof/>
        </w:rPr>
        <w:fldChar w:fldCharType="end"/>
      </w:r>
    </w:p>
    <w:p w14:paraId="6422FF2E" w14:textId="04516BA6" w:rsidR="002C54BD" w:rsidRDefault="002C54BD">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_Toc146278073 \h </w:instrText>
      </w:r>
      <w:r>
        <w:rPr>
          <w:noProof/>
        </w:rPr>
      </w:r>
      <w:r>
        <w:rPr>
          <w:noProof/>
        </w:rPr>
        <w:fldChar w:fldCharType="separate"/>
      </w:r>
      <w:r>
        <w:rPr>
          <w:noProof/>
        </w:rPr>
        <w:t>83</w:t>
      </w:r>
      <w:r>
        <w:rPr>
          <w:noProof/>
        </w:rPr>
        <w:fldChar w:fldCharType="end"/>
      </w:r>
    </w:p>
    <w:p w14:paraId="2DA4667F" w14:textId="02CF243B" w:rsidR="002C54BD" w:rsidRDefault="002C54BD">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_Toc146278074 \h </w:instrText>
      </w:r>
      <w:r>
        <w:rPr>
          <w:noProof/>
        </w:rPr>
      </w:r>
      <w:r>
        <w:rPr>
          <w:noProof/>
        </w:rPr>
        <w:fldChar w:fldCharType="separate"/>
      </w:r>
      <w:r>
        <w:rPr>
          <w:noProof/>
        </w:rPr>
        <w:t>83</w:t>
      </w:r>
      <w:r>
        <w:rPr>
          <w:noProof/>
        </w:rPr>
        <w:fldChar w:fldCharType="end"/>
      </w:r>
    </w:p>
    <w:p w14:paraId="16FCE75D" w14:textId="6F2BF26B" w:rsidR="002C54BD" w:rsidRDefault="002C54BD">
      <w:pPr>
        <w:pStyle w:val="TOC3"/>
        <w:rPr>
          <w:rFonts w:ascii="Calibri" w:hAnsi="Calibri"/>
          <w:noProof/>
          <w:kern w:val="2"/>
          <w:sz w:val="22"/>
          <w:szCs w:val="22"/>
          <w:lang w:eastAsia="en-GB"/>
        </w:rPr>
      </w:pPr>
      <w:r>
        <w:rPr>
          <w:noProof/>
        </w:rPr>
        <w:t>7.5.26</w:t>
      </w:r>
      <w:r>
        <w:rPr>
          <w:rFonts w:ascii="Calibri" w:hAnsi="Calibri"/>
          <w:noProof/>
          <w:kern w:val="2"/>
          <w:sz w:val="22"/>
          <w:szCs w:val="22"/>
          <w:lang w:eastAsia="en-GB"/>
        </w:rPr>
        <w:tab/>
      </w:r>
      <w:r>
        <w:rPr>
          <w:noProof/>
        </w:rPr>
        <w:t>CAG Cell Selection event</w:t>
      </w:r>
      <w:r>
        <w:rPr>
          <w:noProof/>
        </w:rPr>
        <w:tab/>
      </w:r>
      <w:r>
        <w:rPr>
          <w:noProof/>
        </w:rPr>
        <w:fldChar w:fldCharType="begin" w:fldLock="1"/>
      </w:r>
      <w:r>
        <w:rPr>
          <w:noProof/>
        </w:rPr>
        <w:instrText xml:space="preserve"> PAGEREF _Toc146278075 \h </w:instrText>
      </w:r>
      <w:r>
        <w:rPr>
          <w:noProof/>
        </w:rPr>
      </w:r>
      <w:r>
        <w:rPr>
          <w:noProof/>
        </w:rPr>
        <w:fldChar w:fldCharType="separate"/>
      </w:r>
      <w:r>
        <w:rPr>
          <w:noProof/>
        </w:rPr>
        <w:t>84</w:t>
      </w:r>
      <w:r>
        <w:rPr>
          <w:noProof/>
        </w:rPr>
        <w:fldChar w:fldCharType="end"/>
      </w:r>
    </w:p>
    <w:p w14:paraId="7F448A5C" w14:textId="172C2AD0" w:rsidR="002C54BD" w:rsidRDefault="002C54BD">
      <w:pPr>
        <w:pStyle w:val="TOC4"/>
        <w:rPr>
          <w:rFonts w:ascii="Calibri" w:hAnsi="Calibri"/>
          <w:noProof/>
          <w:kern w:val="2"/>
          <w:sz w:val="22"/>
          <w:szCs w:val="22"/>
          <w:lang w:eastAsia="en-GB"/>
        </w:rPr>
      </w:pPr>
      <w:r>
        <w:rPr>
          <w:noProof/>
        </w:rPr>
        <w:t>7.5.26.1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_Toc146278076 \h </w:instrText>
      </w:r>
      <w:r>
        <w:rPr>
          <w:noProof/>
        </w:rPr>
      </w:r>
      <w:r>
        <w:rPr>
          <w:noProof/>
        </w:rPr>
        <w:fldChar w:fldCharType="separate"/>
      </w:r>
      <w:r>
        <w:rPr>
          <w:noProof/>
        </w:rPr>
        <w:t>84</w:t>
      </w:r>
      <w:r>
        <w:rPr>
          <w:noProof/>
        </w:rPr>
        <w:fldChar w:fldCharType="end"/>
      </w:r>
    </w:p>
    <w:p w14:paraId="037CF8BE" w14:textId="0C7CAC7C" w:rsidR="002C54BD" w:rsidRDefault="002C54BD">
      <w:pPr>
        <w:pStyle w:val="TOC4"/>
        <w:rPr>
          <w:rFonts w:ascii="Calibri" w:hAnsi="Calibri"/>
          <w:noProof/>
          <w:kern w:val="2"/>
          <w:sz w:val="22"/>
          <w:szCs w:val="22"/>
          <w:lang w:eastAsia="en-GB"/>
        </w:rPr>
      </w:pPr>
      <w:r>
        <w:rPr>
          <w:noProof/>
        </w:rPr>
        <w:t>7.5.26.2</w:t>
      </w:r>
      <w:r>
        <w:rPr>
          <w:rFonts w:ascii="Calibri" w:hAnsi="Calibri"/>
          <w:noProof/>
          <w:kern w:val="2"/>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_Toc146278077 \h </w:instrText>
      </w:r>
      <w:r>
        <w:rPr>
          <w:noProof/>
        </w:rPr>
      </w:r>
      <w:r>
        <w:rPr>
          <w:noProof/>
        </w:rPr>
        <w:fldChar w:fldCharType="separate"/>
      </w:r>
      <w:r>
        <w:rPr>
          <w:noProof/>
        </w:rPr>
        <w:t>84</w:t>
      </w:r>
      <w:r>
        <w:rPr>
          <w:noProof/>
        </w:rPr>
        <w:fldChar w:fldCharType="end"/>
      </w:r>
    </w:p>
    <w:p w14:paraId="6C5F3450" w14:textId="1D4EE2CC" w:rsidR="002C54BD" w:rsidRDefault="002C54BD">
      <w:pPr>
        <w:pStyle w:val="TOC3"/>
        <w:rPr>
          <w:rFonts w:ascii="Calibri" w:hAnsi="Calibri"/>
          <w:noProof/>
          <w:kern w:val="2"/>
          <w:sz w:val="22"/>
          <w:szCs w:val="22"/>
          <w:lang w:eastAsia="en-GB"/>
        </w:rPr>
      </w:pPr>
      <w:r>
        <w:rPr>
          <w:noProof/>
        </w:rPr>
        <w:t>7.5.27</w:t>
      </w:r>
      <w:r>
        <w:rPr>
          <w:rFonts w:ascii="Calibri" w:hAnsi="Calibri"/>
          <w:noProof/>
          <w:kern w:val="2"/>
          <w:sz w:val="22"/>
          <w:szCs w:val="22"/>
          <w:lang w:eastAsia="en-GB"/>
        </w:rPr>
        <w:tab/>
      </w:r>
      <w:r>
        <w:rPr>
          <w:noProof/>
        </w:rPr>
        <w:t>Slices Status Change event</w:t>
      </w:r>
      <w:r>
        <w:rPr>
          <w:noProof/>
        </w:rPr>
        <w:tab/>
      </w:r>
      <w:r>
        <w:rPr>
          <w:noProof/>
        </w:rPr>
        <w:fldChar w:fldCharType="begin" w:fldLock="1"/>
      </w:r>
      <w:r>
        <w:rPr>
          <w:noProof/>
        </w:rPr>
        <w:instrText xml:space="preserve"> PAGEREF _Toc146278078 \h </w:instrText>
      </w:r>
      <w:r>
        <w:rPr>
          <w:noProof/>
        </w:rPr>
      </w:r>
      <w:r>
        <w:rPr>
          <w:noProof/>
        </w:rPr>
        <w:fldChar w:fldCharType="separate"/>
      </w:r>
      <w:r>
        <w:rPr>
          <w:noProof/>
        </w:rPr>
        <w:t>85</w:t>
      </w:r>
      <w:r>
        <w:rPr>
          <w:noProof/>
        </w:rPr>
        <w:fldChar w:fldCharType="end"/>
      </w:r>
    </w:p>
    <w:p w14:paraId="1B66D01C" w14:textId="60AAF821" w:rsidR="002C54BD" w:rsidRDefault="002C54BD">
      <w:pPr>
        <w:pStyle w:val="TOC4"/>
        <w:rPr>
          <w:rFonts w:ascii="Calibri" w:hAnsi="Calibri"/>
          <w:noProof/>
          <w:kern w:val="2"/>
          <w:sz w:val="22"/>
          <w:szCs w:val="22"/>
          <w:lang w:eastAsia="en-GB"/>
        </w:rPr>
      </w:pPr>
      <w:r>
        <w:rPr>
          <w:noProof/>
        </w:rPr>
        <w:t>7.5.27.1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_Toc146278079 \h </w:instrText>
      </w:r>
      <w:r>
        <w:rPr>
          <w:noProof/>
        </w:rPr>
      </w:r>
      <w:r>
        <w:rPr>
          <w:noProof/>
        </w:rPr>
        <w:fldChar w:fldCharType="separate"/>
      </w:r>
      <w:r>
        <w:rPr>
          <w:noProof/>
        </w:rPr>
        <w:t>85</w:t>
      </w:r>
      <w:r>
        <w:rPr>
          <w:noProof/>
        </w:rPr>
        <w:fldChar w:fldCharType="end"/>
      </w:r>
    </w:p>
    <w:p w14:paraId="524A7D24" w14:textId="1AC99FA3" w:rsidR="002C54BD" w:rsidRDefault="002C54BD">
      <w:pPr>
        <w:pStyle w:val="TOC4"/>
        <w:rPr>
          <w:rFonts w:ascii="Calibri" w:hAnsi="Calibri"/>
          <w:noProof/>
          <w:kern w:val="2"/>
          <w:sz w:val="22"/>
          <w:szCs w:val="22"/>
          <w:lang w:eastAsia="en-GB"/>
        </w:rPr>
      </w:pPr>
      <w:r>
        <w:rPr>
          <w:noProof/>
        </w:rPr>
        <w:t>7.5.27.2</w:t>
      </w:r>
      <w:r>
        <w:rPr>
          <w:rFonts w:ascii="Calibri" w:hAnsi="Calibri"/>
          <w:noProof/>
          <w:kern w:val="2"/>
          <w:sz w:val="22"/>
          <w:szCs w:val="22"/>
          <w:lang w:eastAsia="en-GB"/>
        </w:rPr>
        <w:tab/>
      </w:r>
      <w:r>
        <w:rPr>
          <w:noProof/>
        </w:rPr>
        <w:t>Structure of ENVELOPE (EVENT DOWNLOAD – Slices status)</w:t>
      </w:r>
      <w:r>
        <w:rPr>
          <w:noProof/>
        </w:rPr>
        <w:tab/>
      </w:r>
      <w:r>
        <w:rPr>
          <w:noProof/>
        </w:rPr>
        <w:fldChar w:fldCharType="begin" w:fldLock="1"/>
      </w:r>
      <w:r>
        <w:rPr>
          <w:noProof/>
        </w:rPr>
        <w:instrText xml:space="preserve"> PAGEREF _Toc146278080 \h </w:instrText>
      </w:r>
      <w:r>
        <w:rPr>
          <w:noProof/>
        </w:rPr>
      </w:r>
      <w:r>
        <w:rPr>
          <w:noProof/>
        </w:rPr>
        <w:fldChar w:fldCharType="separate"/>
      </w:r>
      <w:r>
        <w:rPr>
          <w:noProof/>
        </w:rPr>
        <w:t>85</w:t>
      </w:r>
      <w:r>
        <w:rPr>
          <w:noProof/>
        </w:rPr>
        <w:fldChar w:fldCharType="end"/>
      </w:r>
    </w:p>
    <w:p w14:paraId="0EAFA60C" w14:textId="1E3FB54C" w:rsidR="002C54BD" w:rsidRDefault="002C54BD">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USSD Data Download</w:t>
      </w:r>
      <w:r>
        <w:rPr>
          <w:noProof/>
        </w:rPr>
        <w:tab/>
      </w:r>
      <w:r>
        <w:rPr>
          <w:noProof/>
        </w:rPr>
        <w:fldChar w:fldCharType="begin" w:fldLock="1"/>
      </w:r>
      <w:r>
        <w:rPr>
          <w:noProof/>
        </w:rPr>
        <w:instrText xml:space="preserve"> PAGEREF _Toc146278081 \h </w:instrText>
      </w:r>
      <w:r>
        <w:rPr>
          <w:noProof/>
        </w:rPr>
      </w:r>
      <w:r>
        <w:rPr>
          <w:noProof/>
        </w:rPr>
        <w:fldChar w:fldCharType="separate"/>
      </w:r>
      <w:r>
        <w:rPr>
          <w:noProof/>
        </w:rPr>
        <w:t>86</w:t>
      </w:r>
      <w:r>
        <w:rPr>
          <w:noProof/>
        </w:rPr>
        <w:fldChar w:fldCharType="end"/>
      </w:r>
    </w:p>
    <w:p w14:paraId="0381D748" w14:textId="55DF8E73" w:rsidR="002C54BD" w:rsidRDefault="002C54BD">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_Toc146278082 \h </w:instrText>
      </w:r>
      <w:r>
        <w:rPr>
          <w:noProof/>
        </w:rPr>
      </w:r>
      <w:r>
        <w:rPr>
          <w:noProof/>
        </w:rPr>
        <w:fldChar w:fldCharType="separate"/>
      </w:r>
      <w:r>
        <w:rPr>
          <w:noProof/>
        </w:rPr>
        <w:t>86</w:t>
      </w:r>
      <w:r>
        <w:rPr>
          <w:noProof/>
        </w:rPr>
        <w:fldChar w:fldCharType="end"/>
      </w:r>
    </w:p>
    <w:p w14:paraId="272C8C1F" w14:textId="5556E520" w:rsidR="002C54BD" w:rsidRDefault="002C54BD">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_Toc146278083 \h </w:instrText>
      </w:r>
      <w:r>
        <w:rPr>
          <w:noProof/>
        </w:rPr>
      </w:r>
      <w:r>
        <w:rPr>
          <w:noProof/>
        </w:rPr>
        <w:fldChar w:fldCharType="separate"/>
      </w:r>
      <w:r>
        <w:rPr>
          <w:noProof/>
        </w:rPr>
        <w:t>87</w:t>
      </w:r>
      <w:r>
        <w:rPr>
          <w:noProof/>
        </w:rPr>
        <w:fldChar w:fldCharType="end"/>
      </w:r>
    </w:p>
    <w:p w14:paraId="7308461E" w14:textId="66688DA2" w:rsidR="002C54BD" w:rsidRDefault="002C54BD">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AF240F">
        <w:rPr>
          <w:noProof/>
          <w:lang w:val="en-US"/>
        </w:rPr>
        <w:t>Transfer</w:t>
      </w:r>
      <w:r w:rsidRPr="00AF240F">
        <w:rPr>
          <w:noProof/>
          <w:lang w:val="fr-FR"/>
        </w:rPr>
        <w:t xml:space="preserve"> </w:t>
      </w:r>
      <w:r>
        <w:rPr>
          <w:noProof/>
        </w:rPr>
        <w:t>Status</w:t>
      </w:r>
      <w:r>
        <w:rPr>
          <w:noProof/>
        </w:rPr>
        <w:tab/>
      </w:r>
      <w:r>
        <w:rPr>
          <w:noProof/>
        </w:rPr>
        <w:fldChar w:fldCharType="begin" w:fldLock="1"/>
      </w:r>
      <w:r>
        <w:rPr>
          <w:noProof/>
        </w:rPr>
        <w:instrText xml:space="preserve"> PAGEREF _Toc146278084 \h </w:instrText>
      </w:r>
      <w:r>
        <w:rPr>
          <w:noProof/>
        </w:rPr>
      </w:r>
      <w:r>
        <w:rPr>
          <w:noProof/>
        </w:rPr>
        <w:fldChar w:fldCharType="separate"/>
      </w:r>
      <w:r>
        <w:rPr>
          <w:noProof/>
        </w:rPr>
        <w:t>87</w:t>
      </w:r>
      <w:r>
        <w:rPr>
          <w:noProof/>
        </w:rPr>
        <w:fldChar w:fldCharType="end"/>
      </w:r>
    </w:p>
    <w:p w14:paraId="1F76EA55" w14:textId="3EAB0A9B" w:rsidR="002C54BD" w:rsidRDefault="002C54BD">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_Toc146278085 \h </w:instrText>
      </w:r>
      <w:r>
        <w:rPr>
          <w:noProof/>
        </w:rPr>
      </w:r>
      <w:r>
        <w:rPr>
          <w:noProof/>
        </w:rPr>
        <w:fldChar w:fldCharType="separate"/>
      </w:r>
      <w:r>
        <w:rPr>
          <w:noProof/>
        </w:rPr>
        <w:t>87</w:t>
      </w:r>
      <w:r>
        <w:rPr>
          <w:noProof/>
        </w:rPr>
        <w:fldChar w:fldCharType="end"/>
      </w:r>
    </w:p>
    <w:p w14:paraId="3008750E" w14:textId="450FE5B2" w:rsidR="002C54BD" w:rsidRDefault="002C54BD">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_Toc146278086 \h </w:instrText>
      </w:r>
      <w:r>
        <w:rPr>
          <w:noProof/>
        </w:rPr>
      </w:r>
      <w:r>
        <w:rPr>
          <w:noProof/>
        </w:rPr>
        <w:fldChar w:fldCharType="separate"/>
      </w:r>
      <w:r>
        <w:rPr>
          <w:noProof/>
        </w:rPr>
        <w:t>87</w:t>
      </w:r>
      <w:r>
        <w:rPr>
          <w:noProof/>
        </w:rPr>
        <w:fldChar w:fldCharType="end"/>
      </w:r>
    </w:p>
    <w:p w14:paraId="4F7F5A13" w14:textId="119E2408" w:rsidR="002C54BD" w:rsidRDefault="002C54BD">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_Toc146278087 \h </w:instrText>
      </w:r>
      <w:r>
        <w:rPr>
          <w:noProof/>
        </w:rPr>
      </w:r>
      <w:r>
        <w:rPr>
          <w:noProof/>
        </w:rPr>
        <w:fldChar w:fldCharType="separate"/>
      </w:r>
      <w:r>
        <w:rPr>
          <w:noProof/>
        </w:rPr>
        <w:t>87</w:t>
      </w:r>
      <w:r>
        <w:rPr>
          <w:noProof/>
        </w:rPr>
        <w:fldChar w:fldCharType="end"/>
      </w:r>
    </w:p>
    <w:p w14:paraId="63AF6963" w14:textId="46214E38" w:rsidR="002C54BD" w:rsidRDefault="002C54BD">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_Toc146278088 \h </w:instrText>
      </w:r>
      <w:r>
        <w:rPr>
          <w:noProof/>
        </w:rPr>
      </w:r>
      <w:r>
        <w:rPr>
          <w:noProof/>
        </w:rPr>
        <w:fldChar w:fldCharType="separate"/>
      </w:r>
      <w:r>
        <w:rPr>
          <w:noProof/>
        </w:rPr>
        <w:t>87</w:t>
      </w:r>
      <w:r>
        <w:rPr>
          <w:noProof/>
        </w:rPr>
        <w:fldChar w:fldCharType="end"/>
      </w:r>
    </w:p>
    <w:p w14:paraId="5B6AD6AD" w14:textId="65F63714" w:rsidR="002C54BD" w:rsidRDefault="002C54BD">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_Toc146278089 \h </w:instrText>
      </w:r>
      <w:r>
        <w:rPr>
          <w:noProof/>
        </w:rPr>
      </w:r>
      <w:r>
        <w:rPr>
          <w:noProof/>
        </w:rPr>
        <w:fldChar w:fldCharType="separate"/>
      </w:r>
      <w:r>
        <w:rPr>
          <w:noProof/>
        </w:rPr>
        <w:t>88</w:t>
      </w:r>
      <w:r>
        <w:rPr>
          <w:noProof/>
        </w:rPr>
        <w:fldChar w:fldCharType="end"/>
      </w:r>
    </w:p>
    <w:p w14:paraId="2CBA9147" w14:textId="680CC17E" w:rsidR="002C54BD" w:rsidRDefault="002C54BD">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_Toc146278090 \h </w:instrText>
      </w:r>
      <w:r>
        <w:rPr>
          <w:noProof/>
        </w:rPr>
      </w:r>
      <w:r>
        <w:rPr>
          <w:noProof/>
        </w:rPr>
        <w:fldChar w:fldCharType="separate"/>
      </w:r>
      <w:r>
        <w:rPr>
          <w:noProof/>
        </w:rPr>
        <w:t>89</w:t>
      </w:r>
      <w:r>
        <w:rPr>
          <w:noProof/>
        </w:rPr>
        <w:fldChar w:fldCharType="end"/>
      </w:r>
    </w:p>
    <w:p w14:paraId="0C640FE3" w14:textId="6F27C221" w:rsidR="002C54BD" w:rsidRDefault="002C54BD">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_Toc146278091 \h </w:instrText>
      </w:r>
      <w:r>
        <w:rPr>
          <w:noProof/>
        </w:rPr>
      </w:r>
      <w:r>
        <w:rPr>
          <w:noProof/>
        </w:rPr>
        <w:fldChar w:fldCharType="separate"/>
      </w:r>
      <w:r>
        <w:rPr>
          <w:noProof/>
        </w:rPr>
        <w:t>89</w:t>
      </w:r>
      <w:r>
        <w:rPr>
          <w:noProof/>
        </w:rPr>
        <w:fldChar w:fldCharType="end"/>
      </w:r>
    </w:p>
    <w:p w14:paraId="75C228B1" w14:textId="1BD4C418" w:rsidR="002C54BD" w:rsidRDefault="002C54BD">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_Toc146278092 \h </w:instrText>
      </w:r>
      <w:r>
        <w:rPr>
          <w:noProof/>
        </w:rPr>
      </w:r>
      <w:r>
        <w:rPr>
          <w:noProof/>
        </w:rPr>
        <w:fldChar w:fldCharType="separate"/>
      </w:r>
      <w:r>
        <w:rPr>
          <w:noProof/>
        </w:rPr>
        <w:t>89</w:t>
      </w:r>
      <w:r>
        <w:rPr>
          <w:noProof/>
        </w:rPr>
        <w:fldChar w:fldCharType="end"/>
      </w:r>
    </w:p>
    <w:p w14:paraId="349FF51A" w14:textId="220FF442" w:rsidR="002C54BD" w:rsidRDefault="002C54BD">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_Toc146278093 \h </w:instrText>
      </w:r>
      <w:r>
        <w:rPr>
          <w:noProof/>
        </w:rPr>
      </w:r>
      <w:r>
        <w:rPr>
          <w:noProof/>
        </w:rPr>
        <w:fldChar w:fldCharType="separate"/>
      </w:r>
      <w:r>
        <w:rPr>
          <w:noProof/>
        </w:rPr>
        <w:t>89</w:t>
      </w:r>
      <w:r>
        <w:rPr>
          <w:noProof/>
        </w:rPr>
        <w:fldChar w:fldCharType="end"/>
      </w:r>
    </w:p>
    <w:p w14:paraId="778AC860" w14:textId="740BB888" w:rsidR="002C54BD" w:rsidRDefault="002C54BD">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_Toc146278094 \h </w:instrText>
      </w:r>
      <w:r>
        <w:rPr>
          <w:noProof/>
        </w:rPr>
      </w:r>
      <w:r>
        <w:rPr>
          <w:noProof/>
        </w:rPr>
        <w:fldChar w:fldCharType="separate"/>
      </w:r>
      <w:r>
        <w:rPr>
          <w:noProof/>
        </w:rPr>
        <w:t>90</w:t>
      </w:r>
      <w:r>
        <w:rPr>
          <w:noProof/>
        </w:rPr>
        <w:fldChar w:fldCharType="end"/>
      </w:r>
    </w:p>
    <w:p w14:paraId="2235F43A" w14:textId="41EB2F10" w:rsidR="002C54BD" w:rsidRDefault="002C54BD">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_Toc146278095 \h </w:instrText>
      </w:r>
      <w:r>
        <w:rPr>
          <w:noProof/>
        </w:rPr>
      </w:r>
      <w:r>
        <w:rPr>
          <w:noProof/>
        </w:rPr>
        <w:fldChar w:fldCharType="separate"/>
      </w:r>
      <w:r>
        <w:rPr>
          <w:noProof/>
        </w:rPr>
        <w:t>90</w:t>
      </w:r>
      <w:r>
        <w:rPr>
          <w:noProof/>
        </w:rPr>
        <w:fldChar w:fldCharType="end"/>
      </w:r>
    </w:p>
    <w:p w14:paraId="0AE71789" w14:textId="01F5B158" w:rsidR="002C54BD" w:rsidRDefault="002C54BD">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_Toc146278096 \h </w:instrText>
      </w:r>
      <w:r>
        <w:rPr>
          <w:noProof/>
        </w:rPr>
      </w:r>
      <w:r>
        <w:rPr>
          <w:noProof/>
        </w:rPr>
        <w:fldChar w:fldCharType="separate"/>
      </w:r>
      <w:r>
        <w:rPr>
          <w:noProof/>
        </w:rPr>
        <w:t>90</w:t>
      </w:r>
      <w:r>
        <w:rPr>
          <w:noProof/>
        </w:rPr>
        <w:fldChar w:fldCharType="end"/>
      </w:r>
    </w:p>
    <w:p w14:paraId="5E7E9AAA" w14:textId="04D88011" w:rsidR="002C54BD" w:rsidRDefault="002C54BD">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_Toc146278097 \h </w:instrText>
      </w:r>
      <w:r>
        <w:rPr>
          <w:noProof/>
        </w:rPr>
      </w:r>
      <w:r>
        <w:rPr>
          <w:noProof/>
        </w:rPr>
        <w:fldChar w:fldCharType="separate"/>
      </w:r>
      <w:r>
        <w:rPr>
          <w:noProof/>
        </w:rPr>
        <w:t>90</w:t>
      </w:r>
      <w:r>
        <w:rPr>
          <w:noProof/>
        </w:rPr>
        <w:fldChar w:fldCharType="end"/>
      </w:r>
    </w:p>
    <w:p w14:paraId="3A0058EE" w14:textId="610EAB8C" w:rsidR="002C54BD" w:rsidRDefault="002C54BD">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_Toc146278098 \h </w:instrText>
      </w:r>
      <w:r>
        <w:rPr>
          <w:noProof/>
        </w:rPr>
      </w:r>
      <w:r>
        <w:rPr>
          <w:noProof/>
        </w:rPr>
        <w:fldChar w:fldCharType="separate"/>
      </w:r>
      <w:r>
        <w:rPr>
          <w:noProof/>
        </w:rPr>
        <w:t>90</w:t>
      </w:r>
      <w:r>
        <w:rPr>
          <w:noProof/>
        </w:rPr>
        <w:fldChar w:fldCharType="end"/>
      </w:r>
    </w:p>
    <w:p w14:paraId="3A606EE3" w14:textId="73A72F62" w:rsidR="002C54BD" w:rsidRDefault="002C54BD">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_Toc146278099 \h </w:instrText>
      </w:r>
      <w:r>
        <w:rPr>
          <w:noProof/>
        </w:rPr>
      </w:r>
      <w:r>
        <w:rPr>
          <w:noProof/>
        </w:rPr>
        <w:fldChar w:fldCharType="separate"/>
      </w:r>
      <w:r>
        <w:rPr>
          <w:noProof/>
        </w:rPr>
        <w:t>90</w:t>
      </w:r>
      <w:r>
        <w:rPr>
          <w:noProof/>
        </w:rPr>
        <w:fldChar w:fldCharType="end"/>
      </w:r>
    </w:p>
    <w:p w14:paraId="208ADECC" w14:textId="2518ED47" w:rsidR="002C54BD" w:rsidRDefault="002C54BD">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_Toc146278100 \h </w:instrText>
      </w:r>
      <w:r>
        <w:rPr>
          <w:noProof/>
        </w:rPr>
      </w:r>
      <w:r>
        <w:rPr>
          <w:noProof/>
        </w:rPr>
        <w:fldChar w:fldCharType="separate"/>
      </w:r>
      <w:r>
        <w:rPr>
          <w:noProof/>
        </w:rPr>
        <w:t>90</w:t>
      </w:r>
      <w:r>
        <w:rPr>
          <w:noProof/>
        </w:rPr>
        <w:fldChar w:fldCharType="end"/>
      </w:r>
    </w:p>
    <w:p w14:paraId="0A91F3E8" w14:textId="76682074" w:rsidR="002C54BD" w:rsidRDefault="002C54BD">
      <w:pPr>
        <w:pStyle w:val="TOC2"/>
        <w:rPr>
          <w:rFonts w:ascii="Calibri" w:hAnsi="Calibri"/>
          <w:noProof/>
          <w:kern w:val="2"/>
          <w:sz w:val="22"/>
          <w:szCs w:val="22"/>
          <w:lang w:eastAsia="en-GB"/>
        </w:rPr>
      </w:pPr>
      <w:r w:rsidRPr="00AF240F">
        <w:rPr>
          <w:noProof/>
          <w:lang w:val="fr-FR"/>
        </w:rPr>
        <w:t>8.7</w:t>
      </w:r>
      <w:r>
        <w:rPr>
          <w:rFonts w:ascii="Calibri" w:hAnsi="Calibri"/>
          <w:noProof/>
          <w:kern w:val="2"/>
          <w:sz w:val="22"/>
          <w:szCs w:val="22"/>
          <w:lang w:eastAsia="en-GB"/>
        </w:rPr>
        <w:tab/>
      </w:r>
      <w:r w:rsidRPr="00AF240F">
        <w:rPr>
          <w:noProof/>
          <w:lang w:val="fr-FR"/>
        </w:rPr>
        <w:t>Device identities</w:t>
      </w:r>
      <w:r>
        <w:rPr>
          <w:noProof/>
        </w:rPr>
        <w:tab/>
      </w:r>
      <w:r>
        <w:rPr>
          <w:noProof/>
        </w:rPr>
        <w:fldChar w:fldCharType="begin" w:fldLock="1"/>
      </w:r>
      <w:r>
        <w:rPr>
          <w:noProof/>
        </w:rPr>
        <w:instrText xml:space="preserve"> PAGEREF _Toc146278101 \h </w:instrText>
      </w:r>
      <w:r>
        <w:rPr>
          <w:noProof/>
        </w:rPr>
      </w:r>
      <w:r>
        <w:rPr>
          <w:noProof/>
        </w:rPr>
        <w:fldChar w:fldCharType="separate"/>
      </w:r>
      <w:r>
        <w:rPr>
          <w:noProof/>
        </w:rPr>
        <w:t>91</w:t>
      </w:r>
      <w:r>
        <w:rPr>
          <w:noProof/>
        </w:rPr>
        <w:fldChar w:fldCharType="end"/>
      </w:r>
    </w:p>
    <w:p w14:paraId="1C46BCD0" w14:textId="5B896CBD" w:rsidR="002C54BD" w:rsidRDefault="002C54BD">
      <w:pPr>
        <w:pStyle w:val="TOC2"/>
        <w:rPr>
          <w:rFonts w:ascii="Calibri" w:hAnsi="Calibri"/>
          <w:noProof/>
          <w:kern w:val="2"/>
          <w:sz w:val="22"/>
          <w:szCs w:val="22"/>
          <w:lang w:eastAsia="en-GB"/>
        </w:rPr>
      </w:pPr>
      <w:r w:rsidRPr="00AF240F">
        <w:rPr>
          <w:noProof/>
          <w:lang w:val="fr-FR"/>
        </w:rPr>
        <w:t>8.8</w:t>
      </w:r>
      <w:r>
        <w:rPr>
          <w:rFonts w:ascii="Calibri" w:hAnsi="Calibri"/>
          <w:noProof/>
          <w:kern w:val="2"/>
          <w:sz w:val="22"/>
          <w:szCs w:val="22"/>
          <w:lang w:eastAsia="en-GB"/>
        </w:rPr>
        <w:tab/>
      </w:r>
      <w:r w:rsidRPr="00AF240F">
        <w:rPr>
          <w:noProof/>
          <w:lang w:val="fr-FR"/>
        </w:rPr>
        <w:t>Duration</w:t>
      </w:r>
      <w:r>
        <w:rPr>
          <w:noProof/>
        </w:rPr>
        <w:tab/>
      </w:r>
      <w:r>
        <w:rPr>
          <w:noProof/>
        </w:rPr>
        <w:fldChar w:fldCharType="begin" w:fldLock="1"/>
      </w:r>
      <w:r>
        <w:rPr>
          <w:noProof/>
        </w:rPr>
        <w:instrText xml:space="preserve"> PAGEREF _Toc146278102 \h </w:instrText>
      </w:r>
      <w:r>
        <w:rPr>
          <w:noProof/>
        </w:rPr>
      </w:r>
      <w:r>
        <w:rPr>
          <w:noProof/>
        </w:rPr>
        <w:fldChar w:fldCharType="separate"/>
      </w:r>
      <w:r>
        <w:rPr>
          <w:noProof/>
        </w:rPr>
        <w:t>92</w:t>
      </w:r>
      <w:r>
        <w:rPr>
          <w:noProof/>
        </w:rPr>
        <w:fldChar w:fldCharType="end"/>
      </w:r>
    </w:p>
    <w:p w14:paraId="60C62D82" w14:textId="6A2EC0E1" w:rsidR="002C54BD" w:rsidRDefault="002C54BD">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_Toc146278103 \h </w:instrText>
      </w:r>
      <w:r>
        <w:rPr>
          <w:noProof/>
        </w:rPr>
      </w:r>
      <w:r>
        <w:rPr>
          <w:noProof/>
        </w:rPr>
        <w:fldChar w:fldCharType="separate"/>
      </w:r>
      <w:r>
        <w:rPr>
          <w:noProof/>
        </w:rPr>
        <w:t>92</w:t>
      </w:r>
      <w:r>
        <w:rPr>
          <w:noProof/>
        </w:rPr>
        <w:fldChar w:fldCharType="end"/>
      </w:r>
    </w:p>
    <w:p w14:paraId="2DCCCC0A" w14:textId="7A14A86F" w:rsidR="002C54BD" w:rsidRDefault="002C54BD">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_Toc146278104 \h </w:instrText>
      </w:r>
      <w:r>
        <w:rPr>
          <w:noProof/>
        </w:rPr>
      </w:r>
      <w:r>
        <w:rPr>
          <w:noProof/>
        </w:rPr>
        <w:fldChar w:fldCharType="separate"/>
      </w:r>
      <w:r>
        <w:rPr>
          <w:noProof/>
        </w:rPr>
        <w:t>92</w:t>
      </w:r>
      <w:r>
        <w:rPr>
          <w:noProof/>
        </w:rPr>
        <w:fldChar w:fldCharType="end"/>
      </w:r>
    </w:p>
    <w:p w14:paraId="24BC601F" w14:textId="40EA9249" w:rsidR="002C54BD" w:rsidRDefault="002C54BD">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_Toc146278105 \h </w:instrText>
      </w:r>
      <w:r>
        <w:rPr>
          <w:noProof/>
        </w:rPr>
      </w:r>
      <w:r>
        <w:rPr>
          <w:noProof/>
        </w:rPr>
        <w:fldChar w:fldCharType="separate"/>
      </w:r>
      <w:r>
        <w:rPr>
          <w:noProof/>
        </w:rPr>
        <w:t>92</w:t>
      </w:r>
      <w:r>
        <w:rPr>
          <w:noProof/>
        </w:rPr>
        <w:fldChar w:fldCharType="end"/>
      </w:r>
    </w:p>
    <w:p w14:paraId="69C0397C" w14:textId="76722974" w:rsidR="002C54BD" w:rsidRDefault="002C54BD">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_Toc146278106 \h </w:instrText>
      </w:r>
      <w:r>
        <w:rPr>
          <w:noProof/>
        </w:rPr>
      </w:r>
      <w:r>
        <w:rPr>
          <w:noProof/>
        </w:rPr>
        <w:fldChar w:fldCharType="separate"/>
      </w:r>
      <w:r>
        <w:rPr>
          <w:noProof/>
        </w:rPr>
        <w:t>92</w:t>
      </w:r>
      <w:r>
        <w:rPr>
          <w:noProof/>
        </w:rPr>
        <w:fldChar w:fldCharType="end"/>
      </w:r>
    </w:p>
    <w:p w14:paraId="0E6A3B0B" w14:textId="237845EF" w:rsidR="002C54BD" w:rsidRDefault="002C54BD">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_Toc146278107 \h </w:instrText>
      </w:r>
      <w:r>
        <w:rPr>
          <w:noProof/>
        </w:rPr>
      </w:r>
      <w:r>
        <w:rPr>
          <w:noProof/>
        </w:rPr>
        <w:fldChar w:fldCharType="separate"/>
      </w:r>
      <w:r>
        <w:rPr>
          <w:noProof/>
        </w:rPr>
        <w:t>92</w:t>
      </w:r>
      <w:r>
        <w:rPr>
          <w:noProof/>
        </w:rPr>
        <w:fldChar w:fldCharType="end"/>
      </w:r>
    </w:p>
    <w:p w14:paraId="1C67C52D" w14:textId="4A9DDBC7" w:rsidR="002C54BD" w:rsidRDefault="002C54BD">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_Toc146278108 \h </w:instrText>
      </w:r>
      <w:r>
        <w:rPr>
          <w:noProof/>
        </w:rPr>
      </w:r>
      <w:r>
        <w:rPr>
          <w:noProof/>
        </w:rPr>
        <w:fldChar w:fldCharType="separate"/>
      </w:r>
      <w:r>
        <w:rPr>
          <w:noProof/>
        </w:rPr>
        <w:t>93</w:t>
      </w:r>
      <w:r>
        <w:rPr>
          <w:noProof/>
        </w:rPr>
        <w:fldChar w:fldCharType="end"/>
      </w:r>
    </w:p>
    <w:p w14:paraId="54042151" w14:textId="703D95B6" w:rsidR="002C54BD" w:rsidRDefault="002C54BD">
      <w:pPr>
        <w:pStyle w:val="TOC3"/>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_Toc146278109 \h </w:instrText>
      </w:r>
      <w:r>
        <w:rPr>
          <w:noProof/>
        </w:rPr>
      </w:r>
      <w:r>
        <w:rPr>
          <w:noProof/>
        </w:rPr>
        <w:fldChar w:fldCharType="separate"/>
      </w:r>
      <w:r>
        <w:rPr>
          <w:noProof/>
        </w:rPr>
        <w:t>93</w:t>
      </w:r>
      <w:r>
        <w:rPr>
          <w:noProof/>
        </w:rPr>
        <w:fldChar w:fldCharType="end"/>
      </w:r>
    </w:p>
    <w:p w14:paraId="3D7F15B0" w14:textId="361AB6C6" w:rsidR="002C54BD" w:rsidRDefault="002C54BD">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_Toc146278110 \h </w:instrText>
      </w:r>
      <w:r>
        <w:rPr>
          <w:noProof/>
        </w:rPr>
      </w:r>
      <w:r>
        <w:rPr>
          <w:noProof/>
        </w:rPr>
        <w:fldChar w:fldCharType="separate"/>
      </w:r>
      <w:r>
        <w:rPr>
          <w:noProof/>
        </w:rPr>
        <w:t>93</w:t>
      </w:r>
      <w:r>
        <w:rPr>
          <w:noProof/>
        </w:rPr>
        <w:fldChar w:fldCharType="end"/>
      </w:r>
    </w:p>
    <w:p w14:paraId="4F6FE50B" w14:textId="091131CE" w:rsidR="002C54BD" w:rsidRDefault="002C54BD">
      <w:pPr>
        <w:pStyle w:val="TOC3"/>
        <w:rPr>
          <w:rFonts w:ascii="Calibri" w:hAnsi="Calibri"/>
          <w:noProof/>
          <w:kern w:val="2"/>
          <w:sz w:val="22"/>
          <w:szCs w:val="22"/>
          <w:lang w:eastAsia="en-GB"/>
        </w:rPr>
      </w:pPr>
      <w:r>
        <w:rPr>
          <w:noProof/>
        </w:rPr>
        <w:lastRenderedPageBreak/>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_Toc146278111 \h </w:instrText>
      </w:r>
      <w:r>
        <w:rPr>
          <w:noProof/>
        </w:rPr>
      </w:r>
      <w:r>
        <w:rPr>
          <w:noProof/>
        </w:rPr>
        <w:fldChar w:fldCharType="separate"/>
      </w:r>
      <w:r>
        <w:rPr>
          <w:noProof/>
        </w:rPr>
        <w:t>93</w:t>
      </w:r>
      <w:r>
        <w:rPr>
          <w:noProof/>
        </w:rPr>
        <w:fldChar w:fldCharType="end"/>
      </w:r>
    </w:p>
    <w:p w14:paraId="12B2A440" w14:textId="3FBC6CF6" w:rsidR="002C54BD" w:rsidRDefault="002C54BD">
      <w:pPr>
        <w:pStyle w:val="TOC3"/>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_Toc146278112 \h </w:instrText>
      </w:r>
      <w:r>
        <w:rPr>
          <w:noProof/>
        </w:rPr>
      </w:r>
      <w:r>
        <w:rPr>
          <w:noProof/>
        </w:rPr>
        <w:fldChar w:fldCharType="separate"/>
      </w:r>
      <w:r>
        <w:rPr>
          <w:noProof/>
        </w:rPr>
        <w:t>93</w:t>
      </w:r>
      <w:r>
        <w:rPr>
          <w:noProof/>
        </w:rPr>
        <w:fldChar w:fldCharType="end"/>
      </w:r>
    </w:p>
    <w:p w14:paraId="6A53E923" w14:textId="6359A849" w:rsidR="002C54BD" w:rsidRDefault="002C54BD">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_Toc146278113 \h </w:instrText>
      </w:r>
      <w:r>
        <w:rPr>
          <w:noProof/>
        </w:rPr>
      </w:r>
      <w:r>
        <w:rPr>
          <w:noProof/>
        </w:rPr>
        <w:fldChar w:fldCharType="separate"/>
      </w:r>
      <w:r>
        <w:rPr>
          <w:noProof/>
        </w:rPr>
        <w:t>93</w:t>
      </w:r>
      <w:r>
        <w:rPr>
          <w:noProof/>
        </w:rPr>
        <w:fldChar w:fldCharType="end"/>
      </w:r>
    </w:p>
    <w:p w14:paraId="3023E544" w14:textId="2B0FA30F" w:rsidR="002C54BD" w:rsidRDefault="002C54BD">
      <w:pPr>
        <w:pStyle w:val="TOC3"/>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_Toc146278114 \h </w:instrText>
      </w:r>
      <w:r>
        <w:rPr>
          <w:noProof/>
        </w:rPr>
      </w:r>
      <w:r>
        <w:rPr>
          <w:noProof/>
        </w:rPr>
        <w:fldChar w:fldCharType="separate"/>
      </w:r>
      <w:r>
        <w:rPr>
          <w:noProof/>
        </w:rPr>
        <w:t>94</w:t>
      </w:r>
      <w:r>
        <w:rPr>
          <w:noProof/>
        </w:rPr>
        <w:fldChar w:fldCharType="end"/>
      </w:r>
    </w:p>
    <w:p w14:paraId="6C1F3DB6" w14:textId="7CE141CF" w:rsidR="002C54BD" w:rsidRDefault="002C54BD">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_Toc146278115 \h </w:instrText>
      </w:r>
      <w:r>
        <w:rPr>
          <w:noProof/>
        </w:rPr>
      </w:r>
      <w:r>
        <w:rPr>
          <w:noProof/>
        </w:rPr>
        <w:fldChar w:fldCharType="separate"/>
      </w:r>
      <w:r>
        <w:rPr>
          <w:noProof/>
        </w:rPr>
        <w:t>94</w:t>
      </w:r>
      <w:r>
        <w:rPr>
          <w:noProof/>
        </w:rPr>
        <w:fldChar w:fldCharType="end"/>
      </w:r>
    </w:p>
    <w:p w14:paraId="058F716C" w14:textId="586C99C0" w:rsidR="002C54BD" w:rsidRDefault="002C54BD">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_Toc146278116 \h </w:instrText>
      </w:r>
      <w:r>
        <w:rPr>
          <w:noProof/>
        </w:rPr>
      </w:r>
      <w:r>
        <w:rPr>
          <w:noProof/>
        </w:rPr>
        <w:fldChar w:fldCharType="separate"/>
      </w:r>
      <w:r>
        <w:rPr>
          <w:noProof/>
        </w:rPr>
        <w:t>94</w:t>
      </w:r>
      <w:r>
        <w:rPr>
          <w:noProof/>
        </w:rPr>
        <w:fldChar w:fldCharType="end"/>
      </w:r>
    </w:p>
    <w:p w14:paraId="6AFEEAEA" w14:textId="68333D77" w:rsidR="002C54BD" w:rsidRDefault="002C54BD">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_Toc146278117 \h </w:instrText>
      </w:r>
      <w:r>
        <w:rPr>
          <w:noProof/>
        </w:rPr>
      </w:r>
      <w:r>
        <w:rPr>
          <w:noProof/>
        </w:rPr>
        <w:fldChar w:fldCharType="separate"/>
      </w:r>
      <w:r>
        <w:rPr>
          <w:noProof/>
        </w:rPr>
        <w:t>94</w:t>
      </w:r>
      <w:r>
        <w:rPr>
          <w:noProof/>
        </w:rPr>
        <w:fldChar w:fldCharType="end"/>
      </w:r>
    </w:p>
    <w:p w14:paraId="5086F311" w14:textId="7065F720" w:rsidR="002C54BD" w:rsidRDefault="002C54BD">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_Toc146278118 \h </w:instrText>
      </w:r>
      <w:r>
        <w:rPr>
          <w:noProof/>
        </w:rPr>
      </w:r>
      <w:r>
        <w:rPr>
          <w:noProof/>
        </w:rPr>
        <w:fldChar w:fldCharType="separate"/>
      </w:r>
      <w:r>
        <w:rPr>
          <w:noProof/>
        </w:rPr>
        <w:t>94</w:t>
      </w:r>
      <w:r>
        <w:rPr>
          <w:noProof/>
        </w:rPr>
        <w:fldChar w:fldCharType="end"/>
      </w:r>
    </w:p>
    <w:p w14:paraId="6427A7EB" w14:textId="2F01BAAF" w:rsidR="002C54BD" w:rsidRDefault="002C54BD">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_Toc146278119 \h </w:instrText>
      </w:r>
      <w:r>
        <w:rPr>
          <w:noProof/>
        </w:rPr>
      </w:r>
      <w:r>
        <w:rPr>
          <w:noProof/>
        </w:rPr>
        <w:fldChar w:fldCharType="separate"/>
      </w:r>
      <w:r>
        <w:rPr>
          <w:noProof/>
        </w:rPr>
        <w:t>94</w:t>
      </w:r>
      <w:r>
        <w:rPr>
          <w:noProof/>
        </w:rPr>
        <w:fldChar w:fldCharType="end"/>
      </w:r>
    </w:p>
    <w:p w14:paraId="6061CCEB" w14:textId="62B6958F" w:rsidR="002C54BD" w:rsidRDefault="002C54BD">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_Toc146278120 \h </w:instrText>
      </w:r>
      <w:r>
        <w:rPr>
          <w:noProof/>
        </w:rPr>
      </w:r>
      <w:r>
        <w:rPr>
          <w:noProof/>
        </w:rPr>
        <w:fldChar w:fldCharType="separate"/>
      </w:r>
      <w:r>
        <w:rPr>
          <w:noProof/>
        </w:rPr>
        <w:t>94</w:t>
      </w:r>
      <w:r>
        <w:rPr>
          <w:noProof/>
        </w:rPr>
        <w:fldChar w:fldCharType="end"/>
      </w:r>
    </w:p>
    <w:p w14:paraId="22FF3874" w14:textId="7E76B0C6" w:rsidR="002C54BD" w:rsidRDefault="002C54BD">
      <w:pPr>
        <w:pStyle w:val="TOC2"/>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_Toc146278121 \h </w:instrText>
      </w:r>
      <w:r>
        <w:rPr>
          <w:noProof/>
        </w:rPr>
      </w:r>
      <w:r>
        <w:rPr>
          <w:noProof/>
        </w:rPr>
        <w:fldChar w:fldCharType="separate"/>
      </w:r>
      <w:r>
        <w:rPr>
          <w:noProof/>
        </w:rPr>
        <w:t>95</w:t>
      </w:r>
      <w:r>
        <w:rPr>
          <w:noProof/>
        </w:rPr>
        <w:fldChar w:fldCharType="end"/>
      </w:r>
    </w:p>
    <w:p w14:paraId="34256EE4" w14:textId="0052E0E4" w:rsidR="002C54BD" w:rsidRDefault="002C54BD">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_Toc146278122 \h </w:instrText>
      </w:r>
      <w:r>
        <w:rPr>
          <w:noProof/>
        </w:rPr>
      </w:r>
      <w:r>
        <w:rPr>
          <w:noProof/>
        </w:rPr>
        <w:fldChar w:fldCharType="separate"/>
      </w:r>
      <w:r>
        <w:rPr>
          <w:noProof/>
        </w:rPr>
        <w:t>95</w:t>
      </w:r>
      <w:r>
        <w:rPr>
          <w:noProof/>
        </w:rPr>
        <w:fldChar w:fldCharType="end"/>
      </w:r>
    </w:p>
    <w:p w14:paraId="1B1BF5E0" w14:textId="65B380A2" w:rsidR="002C54BD" w:rsidRDefault="002C54BD">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_Toc146278123 \h </w:instrText>
      </w:r>
      <w:r>
        <w:rPr>
          <w:noProof/>
        </w:rPr>
      </w:r>
      <w:r>
        <w:rPr>
          <w:noProof/>
        </w:rPr>
        <w:fldChar w:fldCharType="separate"/>
      </w:r>
      <w:r>
        <w:rPr>
          <w:noProof/>
        </w:rPr>
        <w:t>95</w:t>
      </w:r>
      <w:r>
        <w:rPr>
          <w:noProof/>
        </w:rPr>
        <w:fldChar w:fldCharType="end"/>
      </w:r>
    </w:p>
    <w:p w14:paraId="1AB44C13" w14:textId="6388BAF1" w:rsidR="002C54BD" w:rsidRDefault="002C54BD">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_Toc146278124 \h </w:instrText>
      </w:r>
      <w:r>
        <w:rPr>
          <w:noProof/>
        </w:rPr>
      </w:r>
      <w:r>
        <w:rPr>
          <w:noProof/>
        </w:rPr>
        <w:fldChar w:fldCharType="separate"/>
      </w:r>
      <w:r>
        <w:rPr>
          <w:noProof/>
        </w:rPr>
        <w:t>95</w:t>
      </w:r>
      <w:r>
        <w:rPr>
          <w:noProof/>
        </w:rPr>
        <w:fldChar w:fldCharType="end"/>
      </w:r>
    </w:p>
    <w:p w14:paraId="11D72323" w14:textId="7824D1D0" w:rsidR="002C54BD" w:rsidRDefault="002C54BD">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_Toc146278125 \h </w:instrText>
      </w:r>
      <w:r>
        <w:rPr>
          <w:noProof/>
        </w:rPr>
      </w:r>
      <w:r>
        <w:rPr>
          <w:noProof/>
        </w:rPr>
        <w:fldChar w:fldCharType="separate"/>
      </w:r>
      <w:r>
        <w:rPr>
          <w:noProof/>
        </w:rPr>
        <w:t>95</w:t>
      </w:r>
      <w:r>
        <w:rPr>
          <w:noProof/>
        </w:rPr>
        <w:fldChar w:fldCharType="end"/>
      </w:r>
    </w:p>
    <w:p w14:paraId="056BABF8" w14:textId="00C384B3" w:rsidR="002C54BD" w:rsidRDefault="002C54BD">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_Toc146278126 \h </w:instrText>
      </w:r>
      <w:r>
        <w:rPr>
          <w:noProof/>
        </w:rPr>
      </w:r>
      <w:r>
        <w:rPr>
          <w:noProof/>
        </w:rPr>
        <w:fldChar w:fldCharType="separate"/>
      </w:r>
      <w:r>
        <w:rPr>
          <w:noProof/>
        </w:rPr>
        <w:t>96</w:t>
      </w:r>
      <w:r>
        <w:rPr>
          <w:noProof/>
        </w:rPr>
        <w:fldChar w:fldCharType="end"/>
      </w:r>
    </w:p>
    <w:p w14:paraId="0EB0E9B1" w14:textId="11727DAF" w:rsidR="002C54BD" w:rsidRDefault="002C54BD">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_Toc146278127 \h </w:instrText>
      </w:r>
      <w:r>
        <w:rPr>
          <w:noProof/>
        </w:rPr>
      </w:r>
      <w:r>
        <w:rPr>
          <w:noProof/>
        </w:rPr>
        <w:fldChar w:fldCharType="separate"/>
      </w:r>
      <w:r>
        <w:rPr>
          <w:noProof/>
        </w:rPr>
        <w:t>96</w:t>
      </w:r>
      <w:r>
        <w:rPr>
          <w:noProof/>
        </w:rPr>
        <w:fldChar w:fldCharType="end"/>
      </w:r>
    </w:p>
    <w:p w14:paraId="3401DF4D" w14:textId="110B440D" w:rsidR="002C54BD" w:rsidRDefault="002C54BD">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_Toc146278128 \h </w:instrText>
      </w:r>
      <w:r>
        <w:rPr>
          <w:noProof/>
        </w:rPr>
      </w:r>
      <w:r>
        <w:rPr>
          <w:noProof/>
        </w:rPr>
        <w:fldChar w:fldCharType="separate"/>
      </w:r>
      <w:r>
        <w:rPr>
          <w:noProof/>
        </w:rPr>
        <w:t>96</w:t>
      </w:r>
      <w:r>
        <w:rPr>
          <w:noProof/>
        </w:rPr>
        <w:fldChar w:fldCharType="end"/>
      </w:r>
    </w:p>
    <w:p w14:paraId="46E0690F" w14:textId="15DE76CD" w:rsidR="002C54BD" w:rsidRDefault="002C54BD">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_Toc146278129 \h </w:instrText>
      </w:r>
      <w:r>
        <w:rPr>
          <w:noProof/>
        </w:rPr>
      </w:r>
      <w:r>
        <w:rPr>
          <w:noProof/>
        </w:rPr>
        <w:fldChar w:fldCharType="separate"/>
      </w:r>
      <w:r>
        <w:rPr>
          <w:noProof/>
        </w:rPr>
        <w:t>96</w:t>
      </w:r>
      <w:r>
        <w:rPr>
          <w:noProof/>
        </w:rPr>
        <w:fldChar w:fldCharType="end"/>
      </w:r>
    </w:p>
    <w:p w14:paraId="2A2B475B" w14:textId="40F10271" w:rsidR="002C54BD" w:rsidRDefault="002C54BD">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_Toc146278130 \h </w:instrText>
      </w:r>
      <w:r>
        <w:rPr>
          <w:noProof/>
        </w:rPr>
      </w:r>
      <w:r>
        <w:rPr>
          <w:noProof/>
        </w:rPr>
        <w:fldChar w:fldCharType="separate"/>
      </w:r>
      <w:r>
        <w:rPr>
          <w:noProof/>
        </w:rPr>
        <w:t>97</w:t>
      </w:r>
      <w:r>
        <w:rPr>
          <w:noProof/>
        </w:rPr>
        <w:fldChar w:fldCharType="end"/>
      </w:r>
    </w:p>
    <w:p w14:paraId="595D3EE8" w14:textId="160FF2AD" w:rsidR="002C54BD" w:rsidRDefault="002C54BD">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_Toc146278131 \h </w:instrText>
      </w:r>
      <w:r>
        <w:rPr>
          <w:noProof/>
        </w:rPr>
      </w:r>
      <w:r>
        <w:rPr>
          <w:noProof/>
        </w:rPr>
        <w:fldChar w:fldCharType="separate"/>
      </w:r>
      <w:r>
        <w:rPr>
          <w:noProof/>
        </w:rPr>
        <w:t>98</w:t>
      </w:r>
      <w:r>
        <w:rPr>
          <w:noProof/>
        </w:rPr>
        <w:fldChar w:fldCharType="end"/>
      </w:r>
    </w:p>
    <w:p w14:paraId="694323BE" w14:textId="23F4D1FC" w:rsidR="002C54BD" w:rsidRDefault="002C54BD">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_Toc146278132 \h </w:instrText>
      </w:r>
      <w:r>
        <w:rPr>
          <w:noProof/>
        </w:rPr>
      </w:r>
      <w:r>
        <w:rPr>
          <w:noProof/>
        </w:rPr>
        <w:fldChar w:fldCharType="separate"/>
      </w:r>
      <w:r>
        <w:rPr>
          <w:noProof/>
        </w:rPr>
        <w:t>98</w:t>
      </w:r>
      <w:r>
        <w:rPr>
          <w:noProof/>
        </w:rPr>
        <w:fldChar w:fldCharType="end"/>
      </w:r>
    </w:p>
    <w:p w14:paraId="4FBF2B94" w14:textId="40A804AD" w:rsidR="002C54BD" w:rsidRDefault="002C54BD">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_Toc146278133 \h </w:instrText>
      </w:r>
      <w:r>
        <w:rPr>
          <w:noProof/>
        </w:rPr>
      </w:r>
      <w:r>
        <w:rPr>
          <w:noProof/>
        </w:rPr>
        <w:fldChar w:fldCharType="separate"/>
      </w:r>
      <w:r>
        <w:rPr>
          <w:noProof/>
        </w:rPr>
        <w:t>98</w:t>
      </w:r>
      <w:r>
        <w:rPr>
          <w:noProof/>
        </w:rPr>
        <w:fldChar w:fldCharType="end"/>
      </w:r>
    </w:p>
    <w:p w14:paraId="73F7BAC2" w14:textId="66F69DD4" w:rsidR="002C54BD" w:rsidRDefault="002C54BD">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_Toc146278134 \h </w:instrText>
      </w:r>
      <w:r>
        <w:rPr>
          <w:noProof/>
        </w:rPr>
      </w:r>
      <w:r>
        <w:rPr>
          <w:noProof/>
        </w:rPr>
        <w:fldChar w:fldCharType="separate"/>
      </w:r>
      <w:r>
        <w:rPr>
          <w:noProof/>
        </w:rPr>
        <w:t>98</w:t>
      </w:r>
      <w:r>
        <w:rPr>
          <w:noProof/>
        </w:rPr>
        <w:fldChar w:fldCharType="end"/>
      </w:r>
    </w:p>
    <w:p w14:paraId="01C49732" w14:textId="55C9299F" w:rsidR="002C54BD" w:rsidRDefault="002C54BD">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_Toc146278135 \h </w:instrText>
      </w:r>
      <w:r>
        <w:rPr>
          <w:noProof/>
        </w:rPr>
      </w:r>
      <w:r>
        <w:rPr>
          <w:noProof/>
        </w:rPr>
        <w:fldChar w:fldCharType="separate"/>
      </w:r>
      <w:r>
        <w:rPr>
          <w:noProof/>
        </w:rPr>
        <w:t>101</w:t>
      </w:r>
      <w:r>
        <w:rPr>
          <w:noProof/>
        </w:rPr>
        <w:fldChar w:fldCharType="end"/>
      </w:r>
    </w:p>
    <w:p w14:paraId="6DE9103C" w14:textId="2094CAA7" w:rsidR="002C54BD" w:rsidRDefault="002C54BD">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_Toc146278136 \h </w:instrText>
      </w:r>
      <w:r>
        <w:rPr>
          <w:noProof/>
        </w:rPr>
      </w:r>
      <w:r>
        <w:rPr>
          <w:noProof/>
        </w:rPr>
        <w:fldChar w:fldCharType="separate"/>
      </w:r>
      <w:r>
        <w:rPr>
          <w:noProof/>
        </w:rPr>
        <w:t>101</w:t>
      </w:r>
      <w:r>
        <w:rPr>
          <w:noProof/>
        </w:rPr>
        <w:fldChar w:fldCharType="end"/>
      </w:r>
    </w:p>
    <w:p w14:paraId="2120BB0C" w14:textId="70350E2D" w:rsidR="002C54BD" w:rsidRDefault="002C54BD">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_Toc146278137 \h </w:instrText>
      </w:r>
      <w:r>
        <w:rPr>
          <w:noProof/>
        </w:rPr>
      </w:r>
      <w:r>
        <w:rPr>
          <w:noProof/>
        </w:rPr>
        <w:fldChar w:fldCharType="separate"/>
      </w:r>
      <w:r>
        <w:rPr>
          <w:noProof/>
        </w:rPr>
        <w:t>101</w:t>
      </w:r>
      <w:r>
        <w:rPr>
          <w:noProof/>
        </w:rPr>
        <w:fldChar w:fldCharType="end"/>
      </w:r>
    </w:p>
    <w:p w14:paraId="7FB47F77" w14:textId="42BF17C6" w:rsidR="002C54BD" w:rsidRDefault="002C54BD">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_Toc146278138 \h </w:instrText>
      </w:r>
      <w:r>
        <w:rPr>
          <w:noProof/>
        </w:rPr>
      </w:r>
      <w:r>
        <w:rPr>
          <w:noProof/>
        </w:rPr>
        <w:fldChar w:fldCharType="separate"/>
      </w:r>
      <w:r>
        <w:rPr>
          <w:noProof/>
        </w:rPr>
        <w:t>101</w:t>
      </w:r>
      <w:r>
        <w:rPr>
          <w:noProof/>
        </w:rPr>
        <w:fldChar w:fldCharType="end"/>
      </w:r>
    </w:p>
    <w:p w14:paraId="4A8AFCB4" w14:textId="134F7F86" w:rsidR="002C54BD" w:rsidRDefault="002C54BD">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_Toc146278139 \h </w:instrText>
      </w:r>
      <w:r>
        <w:rPr>
          <w:noProof/>
        </w:rPr>
      </w:r>
      <w:r>
        <w:rPr>
          <w:noProof/>
        </w:rPr>
        <w:fldChar w:fldCharType="separate"/>
      </w:r>
      <w:r>
        <w:rPr>
          <w:noProof/>
        </w:rPr>
        <w:t>101</w:t>
      </w:r>
      <w:r>
        <w:rPr>
          <w:noProof/>
        </w:rPr>
        <w:fldChar w:fldCharType="end"/>
      </w:r>
    </w:p>
    <w:p w14:paraId="510D64A0" w14:textId="59DC271E" w:rsidR="002C54BD" w:rsidRDefault="002C54BD">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_Toc146278140 \h </w:instrText>
      </w:r>
      <w:r>
        <w:rPr>
          <w:noProof/>
        </w:rPr>
      </w:r>
      <w:r>
        <w:rPr>
          <w:noProof/>
        </w:rPr>
        <w:fldChar w:fldCharType="separate"/>
      </w:r>
      <w:r>
        <w:rPr>
          <w:noProof/>
        </w:rPr>
        <w:t>102</w:t>
      </w:r>
      <w:r>
        <w:rPr>
          <w:noProof/>
        </w:rPr>
        <w:fldChar w:fldCharType="end"/>
      </w:r>
    </w:p>
    <w:p w14:paraId="09DA22CC" w14:textId="2910F060" w:rsidR="002C54BD" w:rsidRDefault="002C54BD">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_Toc146278141 \h </w:instrText>
      </w:r>
      <w:r>
        <w:rPr>
          <w:noProof/>
        </w:rPr>
      </w:r>
      <w:r>
        <w:rPr>
          <w:noProof/>
        </w:rPr>
        <w:fldChar w:fldCharType="separate"/>
      </w:r>
      <w:r>
        <w:rPr>
          <w:noProof/>
        </w:rPr>
        <w:t>102</w:t>
      </w:r>
      <w:r>
        <w:rPr>
          <w:noProof/>
        </w:rPr>
        <w:fldChar w:fldCharType="end"/>
      </w:r>
    </w:p>
    <w:p w14:paraId="1075A954" w14:textId="6B6804D6" w:rsidR="002C54BD" w:rsidRDefault="002C54BD">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_Toc146278142 \h </w:instrText>
      </w:r>
      <w:r>
        <w:rPr>
          <w:noProof/>
        </w:rPr>
      </w:r>
      <w:r>
        <w:rPr>
          <w:noProof/>
        </w:rPr>
        <w:fldChar w:fldCharType="separate"/>
      </w:r>
      <w:r>
        <w:rPr>
          <w:noProof/>
        </w:rPr>
        <w:t>103</w:t>
      </w:r>
      <w:r>
        <w:rPr>
          <w:noProof/>
        </w:rPr>
        <w:fldChar w:fldCharType="end"/>
      </w:r>
    </w:p>
    <w:p w14:paraId="0CEDBE5B" w14:textId="03DD4B2D" w:rsidR="002C54BD" w:rsidRDefault="002C54BD">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_Toc146278143 \h </w:instrText>
      </w:r>
      <w:r>
        <w:rPr>
          <w:noProof/>
        </w:rPr>
      </w:r>
      <w:r>
        <w:rPr>
          <w:noProof/>
        </w:rPr>
        <w:fldChar w:fldCharType="separate"/>
      </w:r>
      <w:r>
        <w:rPr>
          <w:noProof/>
        </w:rPr>
        <w:t>103</w:t>
      </w:r>
      <w:r>
        <w:rPr>
          <w:noProof/>
        </w:rPr>
        <w:fldChar w:fldCharType="end"/>
      </w:r>
    </w:p>
    <w:p w14:paraId="17AC5D70" w14:textId="0A3A63B5" w:rsidR="002C54BD" w:rsidRDefault="002C54BD">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_Toc146278144 \h </w:instrText>
      </w:r>
      <w:r>
        <w:rPr>
          <w:noProof/>
        </w:rPr>
      </w:r>
      <w:r>
        <w:rPr>
          <w:noProof/>
        </w:rPr>
        <w:fldChar w:fldCharType="separate"/>
      </w:r>
      <w:r>
        <w:rPr>
          <w:noProof/>
        </w:rPr>
        <w:t>104</w:t>
      </w:r>
      <w:r>
        <w:rPr>
          <w:noProof/>
        </w:rPr>
        <w:fldChar w:fldCharType="end"/>
      </w:r>
    </w:p>
    <w:p w14:paraId="4A8943E4" w14:textId="3EDD2200" w:rsidR="002C54BD" w:rsidRDefault="002C54BD">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_Toc146278145 \h </w:instrText>
      </w:r>
      <w:r>
        <w:rPr>
          <w:noProof/>
        </w:rPr>
      </w:r>
      <w:r>
        <w:rPr>
          <w:noProof/>
        </w:rPr>
        <w:fldChar w:fldCharType="separate"/>
      </w:r>
      <w:r>
        <w:rPr>
          <w:noProof/>
        </w:rPr>
        <w:t>104</w:t>
      </w:r>
      <w:r>
        <w:rPr>
          <w:noProof/>
        </w:rPr>
        <w:fldChar w:fldCharType="end"/>
      </w:r>
    </w:p>
    <w:p w14:paraId="0EFE5022" w14:textId="51351B21" w:rsidR="002C54BD" w:rsidRDefault="002C54BD">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_Toc146278146 \h </w:instrText>
      </w:r>
      <w:r>
        <w:rPr>
          <w:noProof/>
        </w:rPr>
      </w:r>
      <w:r>
        <w:rPr>
          <w:noProof/>
        </w:rPr>
        <w:fldChar w:fldCharType="separate"/>
      </w:r>
      <w:r>
        <w:rPr>
          <w:noProof/>
        </w:rPr>
        <w:t>104</w:t>
      </w:r>
      <w:r>
        <w:rPr>
          <w:noProof/>
        </w:rPr>
        <w:fldChar w:fldCharType="end"/>
      </w:r>
    </w:p>
    <w:p w14:paraId="4D54D4B5" w14:textId="2F73B18F" w:rsidR="002C54BD" w:rsidRDefault="002C54BD">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_Toc146278147 \h </w:instrText>
      </w:r>
      <w:r>
        <w:rPr>
          <w:noProof/>
        </w:rPr>
      </w:r>
      <w:r>
        <w:rPr>
          <w:noProof/>
        </w:rPr>
        <w:fldChar w:fldCharType="separate"/>
      </w:r>
      <w:r>
        <w:rPr>
          <w:noProof/>
        </w:rPr>
        <w:t>104</w:t>
      </w:r>
      <w:r>
        <w:rPr>
          <w:noProof/>
        </w:rPr>
        <w:fldChar w:fldCharType="end"/>
      </w:r>
    </w:p>
    <w:p w14:paraId="4A7111F9" w14:textId="4D335D81" w:rsidR="002C54BD" w:rsidRDefault="002C54BD">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_Toc146278148 \h </w:instrText>
      </w:r>
      <w:r>
        <w:rPr>
          <w:noProof/>
        </w:rPr>
      </w:r>
      <w:r>
        <w:rPr>
          <w:noProof/>
        </w:rPr>
        <w:fldChar w:fldCharType="separate"/>
      </w:r>
      <w:r>
        <w:rPr>
          <w:noProof/>
        </w:rPr>
        <w:t>104</w:t>
      </w:r>
      <w:r>
        <w:rPr>
          <w:noProof/>
        </w:rPr>
        <w:fldChar w:fldCharType="end"/>
      </w:r>
    </w:p>
    <w:p w14:paraId="6ECB5EB6" w14:textId="450D0467" w:rsidR="002C54BD" w:rsidRDefault="002C54BD">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_Toc146278149 \h </w:instrText>
      </w:r>
      <w:r>
        <w:rPr>
          <w:noProof/>
        </w:rPr>
      </w:r>
      <w:r>
        <w:rPr>
          <w:noProof/>
        </w:rPr>
        <w:fldChar w:fldCharType="separate"/>
      </w:r>
      <w:r>
        <w:rPr>
          <w:noProof/>
        </w:rPr>
        <w:t>104</w:t>
      </w:r>
      <w:r>
        <w:rPr>
          <w:noProof/>
        </w:rPr>
        <w:fldChar w:fldCharType="end"/>
      </w:r>
    </w:p>
    <w:p w14:paraId="0AFD637B" w14:textId="7D35DE93" w:rsidR="002C54BD" w:rsidRDefault="002C54BD">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_Toc146278150 \h </w:instrText>
      </w:r>
      <w:r>
        <w:rPr>
          <w:noProof/>
        </w:rPr>
      </w:r>
      <w:r>
        <w:rPr>
          <w:noProof/>
        </w:rPr>
        <w:fldChar w:fldCharType="separate"/>
      </w:r>
      <w:r>
        <w:rPr>
          <w:noProof/>
        </w:rPr>
        <w:t>104</w:t>
      </w:r>
      <w:r>
        <w:rPr>
          <w:noProof/>
        </w:rPr>
        <w:fldChar w:fldCharType="end"/>
      </w:r>
    </w:p>
    <w:p w14:paraId="35DE26CC" w14:textId="06FD6BA2" w:rsidR="002C54BD" w:rsidRDefault="002C54BD">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_Toc146278151 \h </w:instrText>
      </w:r>
      <w:r>
        <w:rPr>
          <w:noProof/>
        </w:rPr>
      </w:r>
      <w:r>
        <w:rPr>
          <w:noProof/>
        </w:rPr>
        <w:fldChar w:fldCharType="separate"/>
      </w:r>
      <w:r>
        <w:rPr>
          <w:noProof/>
        </w:rPr>
        <w:t>104</w:t>
      </w:r>
      <w:r>
        <w:rPr>
          <w:noProof/>
        </w:rPr>
        <w:fldChar w:fldCharType="end"/>
      </w:r>
    </w:p>
    <w:p w14:paraId="26833408" w14:textId="566F64BA" w:rsidR="002C54BD" w:rsidRDefault="002C54BD">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_Toc146278152 \h </w:instrText>
      </w:r>
      <w:r>
        <w:rPr>
          <w:noProof/>
        </w:rPr>
      </w:r>
      <w:r>
        <w:rPr>
          <w:noProof/>
        </w:rPr>
        <w:fldChar w:fldCharType="separate"/>
      </w:r>
      <w:r>
        <w:rPr>
          <w:noProof/>
        </w:rPr>
        <w:t>104</w:t>
      </w:r>
      <w:r>
        <w:rPr>
          <w:noProof/>
        </w:rPr>
        <w:fldChar w:fldCharType="end"/>
      </w:r>
    </w:p>
    <w:p w14:paraId="126FDB2B" w14:textId="6D1200CF" w:rsidR="002C54BD" w:rsidRDefault="002C54BD">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_Toc146278153 \h </w:instrText>
      </w:r>
      <w:r>
        <w:rPr>
          <w:noProof/>
        </w:rPr>
      </w:r>
      <w:r>
        <w:rPr>
          <w:noProof/>
        </w:rPr>
        <w:fldChar w:fldCharType="separate"/>
      </w:r>
      <w:r>
        <w:rPr>
          <w:noProof/>
        </w:rPr>
        <w:t>105</w:t>
      </w:r>
      <w:r>
        <w:rPr>
          <w:noProof/>
        </w:rPr>
        <w:fldChar w:fldCharType="end"/>
      </w:r>
    </w:p>
    <w:p w14:paraId="6837C64D" w14:textId="662D45FA" w:rsidR="002C54BD" w:rsidRDefault="002C54BD">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_Toc146278154 \h </w:instrText>
      </w:r>
      <w:r>
        <w:rPr>
          <w:noProof/>
        </w:rPr>
      </w:r>
      <w:r>
        <w:rPr>
          <w:noProof/>
        </w:rPr>
        <w:fldChar w:fldCharType="separate"/>
      </w:r>
      <w:r>
        <w:rPr>
          <w:noProof/>
        </w:rPr>
        <w:t>105</w:t>
      </w:r>
      <w:r>
        <w:rPr>
          <w:noProof/>
        </w:rPr>
        <w:fldChar w:fldCharType="end"/>
      </w:r>
    </w:p>
    <w:p w14:paraId="3EBF7554" w14:textId="1FC8E85B" w:rsidR="002C54BD" w:rsidRDefault="002C54BD">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_Toc146278155 \h </w:instrText>
      </w:r>
      <w:r>
        <w:rPr>
          <w:noProof/>
        </w:rPr>
      </w:r>
      <w:r>
        <w:rPr>
          <w:noProof/>
        </w:rPr>
        <w:fldChar w:fldCharType="separate"/>
      </w:r>
      <w:r>
        <w:rPr>
          <w:noProof/>
        </w:rPr>
        <w:t>105</w:t>
      </w:r>
      <w:r>
        <w:rPr>
          <w:noProof/>
        </w:rPr>
        <w:fldChar w:fldCharType="end"/>
      </w:r>
    </w:p>
    <w:p w14:paraId="5204ECEF" w14:textId="2BED3143" w:rsidR="002C54BD" w:rsidRDefault="002C54BD">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_Toc146278156 \h </w:instrText>
      </w:r>
      <w:r>
        <w:rPr>
          <w:noProof/>
        </w:rPr>
      </w:r>
      <w:r>
        <w:rPr>
          <w:noProof/>
        </w:rPr>
        <w:fldChar w:fldCharType="separate"/>
      </w:r>
      <w:r>
        <w:rPr>
          <w:noProof/>
        </w:rPr>
        <w:t>105</w:t>
      </w:r>
      <w:r>
        <w:rPr>
          <w:noProof/>
        </w:rPr>
        <w:fldChar w:fldCharType="end"/>
      </w:r>
    </w:p>
    <w:p w14:paraId="2202695D" w14:textId="36AABF71" w:rsidR="002C54BD" w:rsidRDefault="002C54BD">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_Toc146278157 \h </w:instrText>
      </w:r>
      <w:r>
        <w:rPr>
          <w:noProof/>
        </w:rPr>
      </w:r>
      <w:r>
        <w:rPr>
          <w:noProof/>
        </w:rPr>
        <w:fldChar w:fldCharType="separate"/>
      </w:r>
      <w:r>
        <w:rPr>
          <w:noProof/>
        </w:rPr>
        <w:t>105</w:t>
      </w:r>
      <w:r>
        <w:rPr>
          <w:noProof/>
        </w:rPr>
        <w:fldChar w:fldCharType="end"/>
      </w:r>
    </w:p>
    <w:p w14:paraId="5190D4C6" w14:textId="36628645" w:rsidR="002C54BD" w:rsidRDefault="002C54BD">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_Toc146278158 \h </w:instrText>
      </w:r>
      <w:r>
        <w:rPr>
          <w:noProof/>
        </w:rPr>
      </w:r>
      <w:r>
        <w:rPr>
          <w:noProof/>
        </w:rPr>
        <w:fldChar w:fldCharType="separate"/>
      </w:r>
      <w:r>
        <w:rPr>
          <w:noProof/>
        </w:rPr>
        <w:t>105</w:t>
      </w:r>
      <w:r>
        <w:rPr>
          <w:noProof/>
        </w:rPr>
        <w:fldChar w:fldCharType="end"/>
      </w:r>
    </w:p>
    <w:p w14:paraId="3C3F8E6A" w14:textId="14DD2025" w:rsidR="002C54BD" w:rsidRDefault="002C54BD">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_Toc146278159 \h </w:instrText>
      </w:r>
      <w:r>
        <w:rPr>
          <w:noProof/>
        </w:rPr>
      </w:r>
      <w:r>
        <w:rPr>
          <w:noProof/>
        </w:rPr>
        <w:fldChar w:fldCharType="separate"/>
      </w:r>
      <w:r>
        <w:rPr>
          <w:noProof/>
        </w:rPr>
        <w:t>106</w:t>
      </w:r>
      <w:r>
        <w:rPr>
          <w:noProof/>
        </w:rPr>
        <w:fldChar w:fldCharType="end"/>
      </w:r>
    </w:p>
    <w:p w14:paraId="6D475438" w14:textId="59C0286A" w:rsidR="002C54BD" w:rsidRDefault="002C54BD">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_Toc146278160 \h </w:instrText>
      </w:r>
      <w:r>
        <w:rPr>
          <w:noProof/>
        </w:rPr>
      </w:r>
      <w:r>
        <w:rPr>
          <w:noProof/>
        </w:rPr>
        <w:fldChar w:fldCharType="separate"/>
      </w:r>
      <w:r>
        <w:rPr>
          <w:noProof/>
        </w:rPr>
        <w:t>106</w:t>
      </w:r>
      <w:r>
        <w:rPr>
          <w:noProof/>
        </w:rPr>
        <w:fldChar w:fldCharType="end"/>
      </w:r>
    </w:p>
    <w:p w14:paraId="6476CEC5" w14:textId="5FA3E137" w:rsidR="002C54BD" w:rsidRDefault="002C54BD">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_Toc146278161 \h </w:instrText>
      </w:r>
      <w:r>
        <w:rPr>
          <w:noProof/>
        </w:rPr>
      </w:r>
      <w:r>
        <w:rPr>
          <w:noProof/>
        </w:rPr>
        <w:fldChar w:fldCharType="separate"/>
      </w:r>
      <w:r>
        <w:rPr>
          <w:noProof/>
        </w:rPr>
        <w:t>106</w:t>
      </w:r>
      <w:r>
        <w:rPr>
          <w:noProof/>
        </w:rPr>
        <w:fldChar w:fldCharType="end"/>
      </w:r>
    </w:p>
    <w:p w14:paraId="3CE74118" w14:textId="2B4BCDFB" w:rsidR="002C54BD" w:rsidRDefault="002C54BD">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_Toc146278162 \h </w:instrText>
      </w:r>
      <w:r>
        <w:rPr>
          <w:noProof/>
        </w:rPr>
      </w:r>
      <w:r>
        <w:rPr>
          <w:noProof/>
        </w:rPr>
        <w:fldChar w:fldCharType="separate"/>
      </w:r>
      <w:r>
        <w:rPr>
          <w:noProof/>
        </w:rPr>
        <w:t>106</w:t>
      </w:r>
      <w:r>
        <w:rPr>
          <w:noProof/>
        </w:rPr>
        <w:fldChar w:fldCharType="end"/>
      </w:r>
    </w:p>
    <w:p w14:paraId="0EB91448" w14:textId="754321A1" w:rsidR="002C54BD" w:rsidRDefault="002C54BD">
      <w:pPr>
        <w:pStyle w:val="TOC2"/>
        <w:rPr>
          <w:rFonts w:ascii="Calibri" w:hAnsi="Calibri"/>
          <w:noProof/>
          <w:kern w:val="2"/>
          <w:sz w:val="22"/>
          <w:szCs w:val="22"/>
          <w:lang w:eastAsia="en-GB"/>
        </w:rPr>
      </w:pPr>
      <w:r w:rsidRPr="00AF240F">
        <w:rPr>
          <w:noProof/>
          <w:lang w:val="fr-FR"/>
        </w:rPr>
        <w:t>8.51</w:t>
      </w:r>
      <w:r>
        <w:rPr>
          <w:rFonts w:ascii="Calibri" w:hAnsi="Calibri"/>
          <w:noProof/>
          <w:kern w:val="2"/>
          <w:sz w:val="22"/>
          <w:szCs w:val="22"/>
          <w:lang w:eastAsia="en-GB"/>
        </w:rPr>
        <w:tab/>
      </w:r>
      <w:r w:rsidRPr="00AF240F">
        <w:rPr>
          <w:noProof/>
          <w:lang w:val="fr-FR"/>
        </w:rPr>
        <w:t>Browser Termination Cause</w:t>
      </w:r>
      <w:r>
        <w:rPr>
          <w:noProof/>
        </w:rPr>
        <w:tab/>
      </w:r>
      <w:r>
        <w:rPr>
          <w:noProof/>
        </w:rPr>
        <w:fldChar w:fldCharType="begin" w:fldLock="1"/>
      </w:r>
      <w:r>
        <w:rPr>
          <w:noProof/>
        </w:rPr>
        <w:instrText xml:space="preserve"> PAGEREF _Toc146278163 \h </w:instrText>
      </w:r>
      <w:r>
        <w:rPr>
          <w:noProof/>
        </w:rPr>
      </w:r>
      <w:r>
        <w:rPr>
          <w:noProof/>
        </w:rPr>
        <w:fldChar w:fldCharType="separate"/>
      </w:r>
      <w:r>
        <w:rPr>
          <w:noProof/>
        </w:rPr>
        <w:t>106</w:t>
      </w:r>
      <w:r>
        <w:rPr>
          <w:noProof/>
        </w:rPr>
        <w:fldChar w:fldCharType="end"/>
      </w:r>
    </w:p>
    <w:p w14:paraId="6D4BCA79" w14:textId="61C2C6E4" w:rsidR="002C54BD" w:rsidRDefault="002C54BD">
      <w:pPr>
        <w:pStyle w:val="TOC2"/>
        <w:rPr>
          <w:rFonts w:ascii="Calibri" w:hAnsi="Calibri"/>
          <w:noProof/>
          <w:kern w:val="2"/>
          <w:sz w:val="22"/>
          <w:szCs w:val="22"/>
          <w:lang w:eastAsia="en-GB"/>
        </w:rPr>
      </w:pPr>
      <w:r w:rsidRPr="00AF240F">
        <w:rPr>
          <w:noProof/>
          <w:lang w:val="fr-FR"/>
        </w:rPr>
        <w:t>8.52</w:t>
      </w:r>
      <w:r>
        <w:rPr>
          <w:rFonts w:ascii="Calibri" w:hAnsi="Calibri"/>
          <w:noProof/>
          <w:kern w:val="2"/>
          <w:sz w:val="22"/>
          <w:szCs w:val="22"/>
          <w:lang w:eastAsia="en-GB"/>
        </w:rPr>
        <w:tab/>
      </w:r>
      <w:r w:rsidRPr="00AF240F">
        <w:rPr>
          <w:noProof/>
          <w:lang w:val="fr-FR"/>
        </w:rPr>
        <w:t>Bearer description</w:t>
      </w:r>
      <w:r>
        <w:rPr>
          <w:noProof/>
        </w:rPr>
        <w:tab/>
      </w:r>
      <w:r>
        <w:rPr>
          <w:noProof/>
        </w:rPr>
        <w:fldChar w:fldCharType="begin" w:fldLock="1"/>
      </w:r>
      <w:r>
        <w:rPr>
          <w:noProof/>
        </w:rPr>
        <w:instrText xml:space="preserve"> PAGEREF _Toc146278164 \h </w:instrText>
      </w:r>
      <w:r>
        <w:rPr>
          <w:noProof/>
        </w:rPr>
      </w:r>
      <w:r>
        <w:rPr>
          <w:noProof/>
        </w:rPr>
        <w:fldChar w:fldCharType="separate"/>
      </w:r>
      <w:r>
        <w:rPr>
          <w:noProof/>
        </w:rPr>
        <w:t>106</w:t>
      </w:r>
      <w:r>
        <w:rPr>
          <w:noProof/>
        </w:rPr>
        <w:fldChar w:fldCharType="end"/>
      </w:r>
    </w:p>
    <w:p w14:paraId="0FA36644" w14:textId="6E39690B" w:rsidR="002C54BD" w:rsidRDefault="002C54BD">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_Toc146278165 \h </w:instrText>
      </w:r>
      <w:r>
        <w:rPr>
          <w:noProof/>
        </w:rPr>
      </w:r>
      <w:r>
        <w:rPr>
          <w:noProof/>
        </w:rPr>
        <w:fldChar w:fldCharType="separate"/>
      </w:r>
      <w:r>
        <w:rPr>
          <w:noProof/>
        </w:rPr>
        <w:t>106</w:t>
      </w:r>
      <w:r>
        <w:rPr>
          <w:noProof/>
        </w:rPr>
        <w:fldChar w:fldCharType="end"/>
      </w:r>
    </w:p>
    <w:p w14:paraId="0A96FE2C" w14:textId="58960224" w:rsidR="002C54BD" w:rsidRDefault="002C54BD">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_Toc146278166 \h </w:instrText>
      </w:r>
      <w:r>
        <w:rPr>
          <w:noProof/>
        </w:rPr>
      </w:r>
      <w:r>
        <w:rPr>
          <w:noProof/>
        </w:rPr>
        <w:fldChar w:fldCharType="separate"/>
      </w:r>
      <w:r>
        <w:rPr>
          <w:noProof/>
        </w:rPr>
        <w:t>107</w:t>
      </w:r>
      <w:r>
        <w:rPr>
          <w:noProof/>
        </w:rPr>
        <w:fldChar w:fldCharType="end"/>
      </w:r>
    </w:p>
    <w:p w14:paraId="5DA18BB0" w14:textId="1A0038CF" w:rsidR="002C54BD" w:rsidRDefault="002C54BD">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_Toc146278167 \h </w:instrText>
      </w:r>
      <w:r>
        <w:rPr>
          <w:noProof/>
        </w:rPr>
      </w:r>
      <w:r>
        <w:rPr>
          <w:noProof/>
        </w:rPr>
        <w:fldChar w:fldCharType="separate"/>
      </w:r>
      <w:r>
        <w:rPr>
          <w:noProof/>
        </w:rPr>
        <w:t>107</w:t>
      </w:r>
      <w:r>
        <w:rPr>
          <w:noProof/>
        </w:rPr>
        <w:fldChar w:fldCharType="end"/>
      </w:r>
    </w:p>
    <w:p w14:paraId="1978D780" w14:textId="23560096" w:rsidR="002C54BD" w:rsidRDefault="002C54BD">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_Toc146278168 \h </w:instrText>
      </w:r>
      <w:r>
        <w:rPr>
          <w:noProof/>
        </w:rPr>
      </w:r>
      <w:r>
        <w:rPr>
          <w:noProof/>
        </w:rPr>
        <w:fldChar w:fldCharType="separate"/>
      </w:r>
      <w:r>
        <w:rPr>
          <w:noProof/>
        </w:rPr>
        <w:t>108</w:t>
      </w:r>
      <w:r>
        <w:rPr>
          <w:noProof/>
        </w:rPr>
        <w:fldChar w:fldCharType="end"/>
      </w:r>
    </w:p>
    <w:p w14:paraId="4BF006F1" w14:textId="527FCDF0" w:rsidR="002C54BD" w:rsidRDefault="002C54BD">
      <w:pPr>
        <w:pStyle w:val="TOC3"/>
        <w:rPr>
          <w:rFonts w:ascii="Calibri" w:hAnsi="Calibri"/>
          <w:noProof/>
          <w:kern w:val="2"/>
          <w:sz w:val="22"/>
          <w:szCs w:val="22"/>
          <w:lang w:eastAsia="en-GB"/>
        </w:rPr>
      </w:pPr>
      <w:r>
        <w:rPr>
          <w:noProof/>
        </w:rPr>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_Toc146278169 \h </w:instrText>
      </w:r>
      <w:r>
        <w:rPr>
          <w:noProof/>
        </w:rPr>
      </w:r>
      <w:r>
        <w:rPr>
          <w:noProof/>
        </w:rPr>
        <w:fldChar w:fldCharType="separate"/>
      </w:r>
      <w:r>
        <w:rPr>
          <w:noProof/>
        </w:rPr>
        <w:t>109</w:t>
      </w:r>
      <w:r>
        <w:rPr>
          <w:noProof/>
        </w:rPr>
        <w:fldChar w:fldCharType="end"/>
      </w:r>
    </w:p>
    <w:p w14:paraId="5247234B" w14:textId="12F4C4C0" w:rsidR="002C54BD" w:rsidRDefault="002C54BD">
      <w:pPr>
        <w:pStyle w:val="TOC3"/>
        <w:rPr>
          <w:rFonts w:ascii="Calibri" w:hAnsi="Calibri"/>
          <w:noProof/>
          <w:kern w:val="2"/>
          <w:sz w:val="22"/>
          <w:szCs w:val="22"/>
          <w:lang w:eastAsia="en-GB"/>
        </w:rPr>
      </w:pPr>
      <w:r>
        <w:rPr>
          <w:noProof/>
        </w:rPr>
        <w:lastRenderedPageBreak/>
        <w:t>8.52.5</w:t>
      </w:r>
      <w:r>
        <w:rPr>
          <w:rFonts w:ascii="Calibri" w:hAnsi="Calibri"/>
          <w:noProof/>
          <w:kern w:val="2"/>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_Toc146278170 \h </w:instrText>
      </w:r>
      <w:r>
        <w:rPr>
          <w:noProof/>
        </w:rPr>
      </w:r>
      <w:r>
        <w:rPr>
          <w:noProof/>
        </w:rPr>
        <w:fldChar w:fldCharType="separate"/>
      </w:r>
      <w:r>
        <w:rPr>
          <w:noProof/>
        </w:rPr>
        <w:t>109</w:t>
      </w:r>
      <w:r>
        <w:rPr>
          <w:noProof/>
        </w:rPr>
        <w:fldChar w:fldCharType="end"/>
      </w:r>
    </w:p>
    <w:p w14:paraId="0E21C2A0" w14:textId="6C71E73D" w:rsidR="002C54BD" w:rsidRDefault="002C54BD">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_Toc146278171 \h </w:instrText>
      </w:r>
      <w:r>
        <w:rPr>
          <w:noProof/>
        </w:rPr>
      </w:r>
      <w:r>
        <w:rPr>
          <w:noProof/>
        </w:rPr>
        <w:fldChar w:fldCharType="separate"/>
      </w:r>
      <w:r>
        <w:rPr>
          <w:noProof/>
        </w:rPr>
        <w:t>110</w:t>
      </w:r>
      <w:r>
        <w:rPr>
          <w:noProof/>
        </w:rPr>
        <w:fldChar w:fldCharType="end"/>
      </w:r>
    </w:p>
    <w:p w14:paraId="40342774" w14:textId="1AEF79A1" w:rsidR="002C54BD" w:rsidRDefault="002C54BD">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_Toc146278172 \h </w:instrText>
      </w:r>
      <w:r>
        <w:rPr>
          <w:noProof/>
        </w:rPr>
      </w:r>
      <w:r>
        <w:rPr>
          <w:noProof/>
        </w:rPr>
        <w:fldChar w:fldCharType="separate"/>
      </w:r>
      <w:r>
        <w:rPr>
          <w:noProof/>
        </w:rPr>
        <w:t>110</w:t>
      </w:r>
      <w:r>
        <w:rPr>
          <w:noProof/>
        </w:rPr>
        <w:fldChar w:fldCharType="end"/>
      </w:r>
    </w:p>
    <w:p w14:paraId="2BDA50E1" w14:textId="71309828" w:rsidR="002C54BD" w:rsidRDefault="002C54BD">
      <w:pPr>
        <w:pStyle w:val="TOC2"/>
        <w:rPr>
          <w:rFonts w:ascii="Calibri" w:hAnsi="Calibri"/>
          <w:noProof/>
          <w:kern w:val="2"/>
          <w:sz w:val="22"/>
          <w:szCs w:val="22"/>
          <w:lang w:eastAsia="en-GB"/>
        </w:rPr>
      </w:pPr>
      <w:r>
        <w:rPr>
          <w:noProof/>
        </w:rPr>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_Toc146278173 \h </w:instrText>
      </w:r>
      <w:r>
        <w:rPr>
          <w:noProof/>
        </w:rPr>
      </w:r>
      <w:r>
        <w:rPr>
          <w:noProof/>
        </w:rPr>
        <w:fldChar w:fldCharType="separate"/>
      </w:r>
      <w:r>
        <w:rPr>
          <w:noProof/>
        </w:rPr>
        <w:t>110</w:t>
      </w:r>
      <w:r>
        <w:rPr>
          <w:noProof/>
        </w:rPr>
        <w:fldChar w:fldCharType="end"/>
      </w:r>
    </w:p>
    <w:p w14:paraId="715D8301" w14:textId="62CFE4F6" w:rsidR="002C54BD" w:rsidRDefault="002C54BD">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_Toc146278174 \h </w:instrText>
      </w:r>
      <w:r>
        <w:rPr>
          <w:noProof/>
        </w:rPr>
      </w:r>
      <w:r>
        <w:rPr>
          <w:noProof/>
        </w:rPr>
        <w:fldChar w:fldCharType="separate"/>
      </w:r>
      <w:r>
        <w:rPr>
          <w:noProof/>
        </w:rPr>
        <w:t>110</w:t>
      </w:r>
      <w:r>
        <w:rPr>
          <w:noProof/>
        </w:rPr>
        <w:fldChar w:fldCharType="end"/>
      </w:r>
    </w:p>
    <w:p w14:paraId="2B77B134" w14:textId="5F194AAC" w:rsidR="002C54BD" w:rsidRDefault="002C54BD">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_Toc146278175 \h </w:instrText>
      </w:r>
      <w:r>
        <w:rPr>
          <w:noProof/>
        </w:rPr>
      </w:r>
      <w:r>
        <w:rPr>
          <w:noProof/>
        </w:rPr>
        <w:fldChar w:fldCharType="separate"/>
      </w:r>
      <w:r>
        <w:rPr>
          <w:noProof/>
        </w:rPr>
        <w:t>110</w:t>
      </w:r>
      <w:r>
        <w:rPr>
          <w:noProof/>
        </w:rPr>
        <w:fldChar w:fldCharType="end"/>
      </w:r>
    </w:p>
    <w:p w14:paraId="29D5EAD7" w14:textId="0AE042E0" w:rsidR="002C54BD" w:rsidRDefault="002C54BD">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_Toc146278176 \h </w:instrText>
      </w:r>
      <w:r>
        <w:rPr>
          <w:noProof/>
        </w:rPr>
      </w:r>
      <w:r>
        <w:rPr>
          <w:noProof/>
        </w:rPr>
        <w:fldChar w:fldCharType="separate"/>
      </w:r>
      <w:r>
        <w:rPr>
          <w:noProof/>
        </w:rPr>
        <w:t>111</w:t>
      </w:r>
      <w:r>
        <w:rPr>
          <w:noProof/>
        </w:rPr>
        <w:fldChar w:fldCharType="end"/>
      </w:r>
    </w:p>
    <w:p w14:paraId="0E9EF082" w14:textId="723F260B" w:rsidR="002C54BD" w:rsidRDefault="002C54BD">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_Toc146278177 \h </w:instrText>
      </w:r>
      <w:r>
        <w:rPr>
          <w:noProof/>
        </w:rPr>
      </w:r>
      <w:r>
        <w:rPr>
          <w:noProof/>
        </w:rPr>
        <w:fldChar w:fldCharType="separate"/>
      </w:r>
      <w:r>
        <w:rPr>
          <w:noProof/>
        </w:rPr>
        <w:t>111</w:t>
      </w:r>
      <w:r>
        <w:rPr>
          <w:noProof/>
        </w:rPr>
        <w:fldChar w:fldCharType="end"/>
      </w:r>
    </w:p>
    <w:p w14:paraId="027D59C3" w14:textId="765D48E4" w:rsidR="002C54BD" w:rsidRDefault="002C54BD">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_Toc146278178 \h </w:instrText>
      </w:r>
      <w:r>
        <w:rPr>
          <w:noProof/>
        </w:rPr>
      </w:r>
      <w:r>
        <w:rPr>
          <w:noProof/>
        </w:rPr>
        <w:fldChar w:fldCharType="separate"/>
      </w:r>
      <w:r>
        <w:rPr>
          <w:noProof/>
        </w:rPr>
        <w:t>111</w:t>
      </w:r>
      <w:r>
        <w:rPr>
          <w:noProof/>
        </w:rPr>
        <w:fldChar w:fldCharType="end"/>
      </w:r>
    </w:p>
    <w:p w14:paraId="1DE9399A" w14:textId="523B1E2B" w:rsidR="002C54BD" w:rsidRDefault="002C54BD">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_Toc146278179 \h </w:instrText>
      </w:r>
      <w:r>
        <w:rPr>
          <w:noProof/>
        </w:rPr>
      </w:r>
      <w:r>
        <w:rPr>
          <w:noProof/>
        </w:rPr>
        <w:fldChar w:fldCharType="separate"/>
      </w:r>
      <w:r>
        <w:rPr>
          <w:noProof/>
        </w:rPr>
        <w:t>111</w:t>
      </w:r>
      <w:r>
        <w:rPr>
          <w:noProof/>
        </w:rPr>
        <w:fldChar w:fldCharType="end"/>
      </w:r>
    </w:p>
    <w:p w14:paraId="17537F6C" w14:textId="03A2BCF9" w:rsidR="002C54BD" w:rsidRDefault="002C54BD">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_Toc146278180 \h </w:instrText>
      </w:r>
      <w:r>
        <w:rPr>
          <w:noProof/>
        </w:rPr>
      </w:r>
      <w:r>
        <w:rPr>
          <w:noProof/>
        </w:rPr>
        <w:fldChar w:fldCharType="separate"/>
      </w:r>
      <w:r>
        <w:rPr>
          <w:noProof/>
        </w:rPr>
        <w:t>111</w:t>
      </w:r>
      <w:r>
        <w:rPr>
          <w:noProof/>
        </w:rPr>
        <w:fldChar w:fldCharType="end"/>
      </w:r>
    </w:p>
    <w:p w14:paraId="794C1EBC" w14:textId="44A743AC" w:rsidR="002C54BD" w:rsidRDefault="002C54BD">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_Toc146278181 \h </w:instrText>
      </w:r>
      <w:r>
        <w:rPr>
          <w:noProof/>
        </w:rPr>
      </w:r>
      <w:r>
        <w:rPr>
          <w:noProof/>
        </w:rPr>
        <w:fldChar w:fldCharType="separate"/>
      </w:r>
      <w:r>
        <w:rPr>
          <w:noProof/>
        </w:rPr>
        <w:t>111</w:t>
      </w:r>
      <w:r>
        <w:rPr>
          <w:noProof/>
        </w:rPr>
        <w:fldChar w:fldCharType="end"/>
      </w:r>
    </w:p>
    <w:p w14:paraId="7843FD97" w14:textId="48FEA4B0" w:rsidR="002C54BD" w:rsidRDefault="002C54BD">
      <w:pPr>
        <w:pStyle w:val="TOC2"/>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_Toc146278182 \h </w:instrText>
      </w:r>
      <w:r>
        <w:rPr>
          <w:noProof/>
        </w:rPr>
      </w:r>
      <w:r>
        <w:rPr>
          <w:noProof/>
        </w:rPr>
        <w:fldChar w:fldCharType="separate"/>
      </w:r>
      <w:r>
        <w:rPr>
          <w:noProof/>
        </w:rPr>
        <w:t>111</w:t>
      </w:r>
      <w:r>
        <w:rPr>
          <w:noProof/>
        </w:rPr>
        <w:fldChar w:fldCharType="end"/>
      </w:r>
    </w:p>
    <w:p w14:paraId="63648E40" w14:textId="3A62676F" w:rsidR="002C54BD" w:rsidRDefault="002C54BD">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_Toc146278183 \h </w:instrText>
      </w:r>
      <w:r>
        <w:rPr>
          <w:noProof/>
        </w:rPr>
      </w:r>
      <w:r>
        <w:rPr>
          <w:noProof/>
        </w:rPr>
        <w:fldChar w:fldCharType="separate"/>
      </w:r>
      <w:r>
        <w:rPr>
          <w:noProof/>
        </w:rPr>
        <w:t>112</w:t>
      </w:r>
      <w:r>
        <w:rPr>
          <w:noProof/>
        </w:rPr>
        <w:fldChar w:fldCharType="end"/>
      </w:r>
    </w:p>
    <w:p w14:paraId="23B22BF5" w14:textId="5B69E2AF" w:rsidR="002C54BD" w:rsidRDefault="002C54BD">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_Toc146278184 \h </w:instrText>
      </w:r>
      <w:r>
        <w:rPr>
          <w:noProof/>
        </w:rPr>
      </w:r>
      <w:r>
        <w:rPr>
          <w:noProof/>
        </w:rPr>
        <w:fldChar w:fldCharType="separate"/>
      </w:r>
      <w:r>
        <w:rPr>
          <w:noProof/>
        </w:rPr>
        <w:t>112</w:t>
      </w:r>
      <w:r>
        <w:rPr>
          <w:noProof/>
        </w:rPr>
        <w:fldChar w:fldCharType="end"/>
      </w:r>
    </w:p>
    <w:p w14:paraId="054D0F67" w14:textId="3099D549" w:rsidR="002C54BD" w:rsidRDefault="002C54BD">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_Toc146278185 \h </w:instrText>
      </w:r>
      <w:r>
        <w:rPr>
          <w:noProof/>
        </w:rPr>
      </w:r>
      <w:r>
        <w:rPr>
          <w:noProof/>
        </w:rPr>
        <w:fldChar w:fldCharType="separate"/>
      </w:r>
      <w:r>
        <w:rPr>
          <w:noProof/>
        </w:rPr>
        <w:t>112</w:t>
      </w:r>
      <w:r>
        <w:rPr>
          <w:noProof/>
        </w:rPr>
        <w:fldChar w:fldCharType="end"/>
      </w:r>
    </w:p>
    <w:p w14:paraId="78549B23" w14:textId="7A0BE5E9" w:rsidR="002C54BD" w:rsidRDefault="002C54BD">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_Toc146278186 \h </w:instrText>
      </w:r>
      <w:r>
        <w:rPr>
          <w:noProof/>
        </w:rPr>
      </w:r>
      <w:r>
        <w:rPr>
          <w:noProof/>
        </w:rPr>
        <w:fldChar w:fldCharType="separate"/>
      </w:r>
      <w:r>
        <w:rPr>
          <w:noProof/>
        </w:rPr>
        <w:t>112</w:t>
      </w:r>
      <w:r>
        <w:rPr>
          <w:noProof/>
        </w:rPr>
        <w:fldChar w:fldCharType="end"/>
      </w:r>
    </w:p>
    <w:p w14:paraId="60D07ACF" w14:textId="7855FB41" w:rsidR="002C54BD" w:rsidRDefault="002C54BD">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_Toc146278187 \h </w:instrText>
      </w:r>
      <w:r>
        <w:rPr>
          <w:noProof/>
        </w:rPr>
      </w:r>
      <w:r>
        <w:rPr>
          <w:noProof/>
        </w:rPr>
        <w:fldChar w:fldCharType="separate"/>
      </w:r>
      <w:r>
        <w:rPr>
          <w:noProof/>
        </w:rPr>
        <w:t>112</w:t>
      </w:r>
      <w:r>
        <w:rPr>
          <w:noProof/>
        </w:rPr>
        <w:fldChar w:fldCharType="end"/>
      </w:r>
    </w:p>
    <w:p w14:paraId="39044306" w14:textId="0BAEB0DF" w:rsidR="002C54BD" w:rsidRDefault="002C54BD">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_Toc146278188 \h </w:instrText>
      </w:r>
      <w:r>
        <w:rPr>
          <w:noProof/>
        </w:rPr>
      </w:r>
      <w:r>
        <w:rPr>
          <w:noProof/>
        </w:rPr>
        <w:fldChar w:fldCharType="separate"/>
      </w:r>
      <w:r>
        <w:rPr>
          <w:noProof/>
        </w:rPr>
        <w:t>112</w:t>
      </w:r>
      <w:r>
        <w:rPr>
          <w:noProof/>
        </w:rPr>
        <w:fldChar w:fldCharType="end"/>
      </w:r>
    </w:p>
    <w:p w14:paraId="738BFF43" w14:textId="0E520C25" w:rsidR="002C54BD" w:rsidRDefault="002C54BD">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_Toc146278189 \h </w:instrText>
      </w:r>
      <w:r>
        <w:rPr>
          <w:noProof/>
        </w:rPr>
      </w:r>
      <w:r>
        <w:rPr>
          <w:noProof/>
        </w:rPr>
        <w:fldChar w:fldCharType="separate"/>
      </w:r>
      <w:r>
        <w:rPr>
          <w:noProof/>
        </w:rPr>
        <w:t>112</w:t>
      </w:r>
      <w:r>
        <w:rPr>
          <w:noProof/>
        </w:rPr>
        <w:fldChar w:fldCharType="end"/>
      </w:r>
    </w:p>
    <w:p w14:paraId="5CCCB57C" w14:textId="0818880C" w:rsidR="002C54BD" w:rsidRDefault="002C54BD">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_Toc146278190 \h </w:instrText>
      </w:r>
      <w:r>
        <w:rPr>
          <w:noProof/>
        </w:rPr>
      </w:r>
      <w:r>
        <w:rPr>
          <w:noProof/>
        </w:rPr>
        <w:fldChar w:fldCharType="separate"/>
      </w:r>
      <w:r>
        <w:rPr>
          <w:noProof/>
        </w:rPr>
        <w:t>112</w:t>
      </w:r>
      <w:r>
        <w:rPr>
          <w:noProof/>
        </w:rPr>
        <w:fldChar w:fldCharType="end"/>
      </w:r>
    </w:p>
    <w:p w14:paraId="345B3189" w14:textId="4646CE74" w:rsidR="002C54BD" w:rsidRDefault="002C54BD">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_Toc146278191 \h </w:instrText>
      </w:r>
      <w:r>
        <w:rPr>
          <w:noProof/>
        </w:rPr>
      </w:r>
      <w:r>
        <w:rPr>
          <w:noProof/>
        </w:rPr>
        <w:fldChar w:fldCharType="separate"/>
      </w:r>
      <w:r>
        <w:rPr>
          <w:noProof/>
        </w:rPr>
        <w:t>112</w:t>
      </w:r>
      <w:r>
        <w:rPr>
          <w:noProof/>
        </w:rPr>
        <w:fldChar w:fldCharType="end"/>
      </w:r>
    </w:p>
    <w:p w14:paraId="2988264B" w14:textId="7EE99BB5" w:rsidR="002C54BD" w:rsidRDefault="002C54BD">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_Toc146278192 \h </w:instrText>
      </w:r>
      <w:r>
        <w:rPr>
          <w:noProof/>
        </w:rPr>
      </w:r>
      <w:r>
        <w:rPr>
          <w:noProof/>
        </w:rPr>
        <w:fldChar w:fldCharType="separate"/>
      </w:r>
      <w:r>
        <w:rPr>
          <w:noProof/>
        </w:rPr>
        <w:t>113</w:t>
      </w:r>
      <w:r>
        <w:rPr>
          <w:noProof/>
        </w:rPr>
        <w:fldChar w:fldCharType="end"/>
      </w:r>
    </w:p>
    <w:p w14:paraId="6731D6B2" w14:textId="01F03FE5" w:rsidR="002C54BD" w:rsidRDefault="002C54BD">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_Toc146278193 \h </w:instrText>
      </w:r>
      <w:r>
        <w:rPr>
          <w:noProof/>
        </w:rPr>
      </w:r>
      <w:r>
        <w:rPr>
          <w:noProof/>
        </w:rPr>
        <w:fldChar w:fldCharType="separate"/>
      </w:r>
      <w:r>
        <w:rPr>
          <w:noProof/>
        </w:rPr>
        <w:t>113</w:t>
      </w:r>
      <w:r>
        <w:rPr>
          <w:noProof/>
        </w:rPr>
        <w:fldChar w:fldCharType="end"/>
      </w:r>
    </w:p>
    <w:p w14:paraId="7E06677E" w14:textId="37AD0E15" w:rsidR="002C54BD" w:rsidRDefault="002C54BD">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_Toc146278194 \h </w:instrText>
      </w:r>
      <w:r>
        <w:rPr>
          <w:noProof/>
        </w:rPr>
      </w:r>
      <w:r>
        <w:rPr>
          <w:noProof/>
        </w:rPr>
        <w:fldChar w:fldCharType="separate"/>
      </w:r>
      <w:r>
        <w:rPr>
          <w:noProof/>
        </w:rPr>
        <w:t>113</w:t>
      </w:r>
      <w:r>
        <w:rPr>
          <w:noProof/>
        </w:rPr>
        <w:fldChar w:fldCharType="end"/>
      </w:r>
    </w:p>
    <w:p w14:paraId="56BD3E24" w14:textId="2D1D3B7B" w:rsidR="002C54BD" w:rsidRDefault="002C54BD">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AF240F">
        <w:rPr>
          <w:noProof/>
          <w:lang w:val="en-US"/>
        </w:rPr>
        <w:t>Transfer</w:t>
      </w:r>
      <w:r>
        <w:rPr>
          <w:noProof/>
        </w:rPr>
        <w:t xml:space="preserve"> status</w:t>
      </w:r>
      <w:r>
        <w:rPr>
          <w:noProof/>
        </w:rPr>
        <w:tab/>
      </w:r>
      <w:r>
        <w:rPr>
          <w:noProof/>
        </w:rPr>
        <w:fldChar w:fldCharType="begin" w:fldLock="1"/>
      </w:r>
      <w:r>
        <w:rPr>
          <w:noProof/>
        </w:rPr>
        <w:instrText xml:space="preserve"> PAGEREF _Toc146278195 \h </w:instrText>
      </w:r>
      <w:r>
        <w:rPr>
          <w:noProof/>
        </w:rPr>
      </w:r>
      <w:r>
        <w:rPr>
          <w:noProof/>
        </w:rPr>
        <w:fldChar w:fldCharType="separate"/>
      </w:r>
      <w:r>
        <w:rPr>
          <w:noProof/>
        </w:rPr>
        <w:t>113</w:t>
      </w:r>
      <w:r>
        <w:rPr>
          <w:noProof/>
        </w:rPr>
        <w:fldChar w:fldCharType="end"/>
      </w:r>
    </w:p>
    <w:p w14:paraId="3505BE2D" w14:textId="201A66FA" w:rsidR="002C54BD" w:rsidRDefault="002C54BD">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_Toc146278196 \h </w:instrText>
      </w:r>
      <w:r>
        <w:rPr>
          <w:noProof/>
        </w:rPr>
      </w:r>
      <w:r>
        <w:rPr>
          <w:noProof/>
        </w:rPr>
        <w:fldChar w:fldCharType="separate"/>
      </w:r>
      <w:r>
        <w:rPr>
          <w:noProof/>
        </w:rPr>
        <w:t>113</w:t>
      </w:r>
      <w:r>
        <w:rPr>
          <w:noProof/>
        </w:rPr>
        <w:fldChar w:fldCharType="end"/>
      </w:r>
    </w:p>
    <w:p w14:paraId="385D88AF" w14:textId="337CCB0A" w:rsidR="002C54BD" w:rsidRDefault="002C54BD">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_Toc146278197 \h </w:instrText>
      </w:r>
      <w:r>
        <w:rPr>
          <w:noProof/>
        </w:rPr>
      </w:r>
      <w:r>
        <w:rPr>
          <w:noProof/>
        </w:rPr>
        <w:fldChar w:fldCharType="separate"/>
      </w:r>
      <w:r>
        <w:rPr>
          <w:noProof/>
        </w:rPr>
        <w:t>113</w:t>
      </w:r>
      <w:r>
        <w:rPr>
          <w:noProof/>
        </w:rPr>
        <w:fldChar w:fldCharType="end"/>
      </w:r>
    </w:p>
    <w:p w14:paraId="77516E39" w14:textId="4EDB1440" w:rsidR="002C54BD" w:rsidRDefault="002C54BD">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_Toc146278198 \h </w:instrText>
      </w:r>
      <w:r>
        <w:rPr>
          <w:noProof/>
        </w:rPr>
      </w:r>
      <w:r>
        <w:rPr>
          <w:noProof/>
        </w:rPr>
        <w:fldChar w:fldCharType="separate"/>
      </w:r>
      <w:r>
        <w:rPr>
          <w:noProof/>
        </w:rPr>
        <w:t>114</w:t>
      </w:r>
      <w:r>
        <w:rPr>
          <w:noProof/>
        </w:rPr>
        <w:fldChar w:fldCharType="end"/>
      </w:r>
    </w:p>
    <w:p w14:paraId="09FE79F2" w14:textId="762C4AC0" w:rsidR="002C54BD" w:rsidRDefault="002C54BD">
      <w:pPr>
        <w:pStyle w:val="TOC2"/>
        <w:rPr>
          <w:rFonts w:ascii="Calibri" w:hAnsi="Calibri"/>
          <w:noProof/>
          <w:kern w:val="2"/>
          <w:sz w:val="22"/>
          <w:szCs w:val="22"/>
          <w:lang w:eastAsia="en-GB"/>
        </w:rPr>
      </w:pPr>
      <w:r w:rsidRPr="00AF240F">
        <w:rPr>
          <w:noProof/>
          <w:lang w:val="en-US"/>
        </w:rPr>
        <w:t>8.80</w:t>
      </w:r>
      <w:r>
        <w:rPr>
          <w:rFonts w:ascii="Calibri" w:hAnsi="Calibri"/>
          <w:noProof/>
          <w:kern w:val="2"/>
          <w:sz w:val="22"/>
          <w:szCs w:val="22"/>
          <w:lang w:eastAsia="en-GB"/>
        </w:rPr>
        <w:tab/>
      </w:r>
      <w:r w:rsidRPr="00AF240F">
        <w:rPr>
          <w:noProof/>
          <w:lang w:val="en-US"/>
        </w:rPr>
        <w:t>Frames Layout</w:t>
      </w:r>
      <w:r>
        <w:rPr>
          <w:noProof/>
        </w:rPr>
        <w:tab/>
      </w:r>
      <w:r>
        <w:rPr>
          <w:noProof/>
        </w:rPr>
        <w:fldChar w:fldCharType="begin" w:fldLock="1"/>
      </w:r>
      <w:r>
        <w:rPr>
          <w:noProof/>
        </w:rPr>
        <w:instrText xml:space="preserve"> PAGEREF _Toc146278199 \h </w:instrText>
      </w:r>
      <w:r>
        <w:rPr>
          <w:noProof/>
        </w:rPr>
      </w:r>
      <w:r>
        <w:rPr>
          <w:noProof/>
        </w:rPr>
        <w:fldChar w:fldCharType="separate"/>
      </w:r>
      <w:r>
        <w:rPr>
          <w:noProof/>
        </w:rPr>
        <w:t>114</w:t>
      </w:r>
      <w:r>
        <w:rPr>
          <w:noProof/>
        </w:rPr>
        <w:fldChar w:fldCharType="end"/>
      </w:r>
    </w:p>
    <w:p w14:paraId="0298E87F" w14:textId="1F5CC56C" w:rsidR="002C54BD" w:rsidRDefault="002C54BD">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_Toc146278200 \h </w:instrText>
      </w:r>
      <w:r>
        <w:rPr>
          <w:noProof/>
        </w:rPr>
      </w:r>
      <w:r>
        <w:rPr>
          <w:noProof/>
        </w:rPr>
        <w:fldChar w:fldCharType="separate"/>
      </w:r>
      <w:r>
        <w:rPr>
          <w:noProof/>
        </w:rPr>
        <w:t>114</w:t>
      </w:r>
      <w:r>
        <w:rPr>
          <w:noProof/>
        </w:rPr>
        <w:fldChar w:fldCharType="end"/>
      </w:r>
    </w:p>
    <w:p w14:paraId="3F1C10BA" w14:textId="74E59636" w:rsidR="002C54BD" w:rsidRDefault="002C54BD">
      <w:pPr>
        <w:pStyle w:val="TOC2"/>
        <w:rPr>
          <w:rFonts w:ascii="Calibri" w:hAnsi="Calibri"/>
          <w:noProof/>
          <w:kern w:val="2"/>
          <w:sz w:val="22"/>
          <w:szCs w:val="22"/>
          <w:lang w:eastAsia="en-GB"/>
        </w:rPr>
      </w:pPr>
      <w:r w:rsidRPr="00AF240F">
        <w:rPr>
          <w:noProof/>
          <w:lang w:val="fr-FR"/>
        </w:rPr>
        <w:t>8.82</w:t>
      </w:r>
      <w:r>
        <w:rPr>
          <w:rFonts w:ascii="Calibri" w:hAnsi="Calibri"/>
          <w:noProof/>
          <w:kern w:val="2"/>
          <w:sz w:val="22"/>
          <w:szCs w:val="22"/>
          <w:lang w:eastAsia="en-GB"/>
        </w:rPr>
        <w:tab/>
      </w:r>
      <w:r w:rsidRPr="00AF240F">
        <w:rPr>
          <w:noProof/>
          <w:lang w:val="fr-FR"/>
        </w:rPr>
        <w:t>Frames identifier</w:t>
      </w:r>
      <w:r>
        <w:rPr>
          <w:noProof/>
        </w:rPr>
        <w:tab/>
      </w:r>
      <w:r>
        <w:rPr>
          <w:noProof/>
        </w:rPr>
        <w:fldChar w:fldCharType="begin" w:fldLock="1"/>
      </w:r>
      <w:r>
        <w:rPr>
          <w:noProof/>
        </w:rPr>
        <w:instrText xml:space="preserve"> PAGEREF _Toc146278201 \h </w:instrText>
      </w:r>
      <w:r>
        <w:rPr>
          <w:noProof/>
        </w:rPr>
      </w:r>
      <w:r>
        <w:rPr>
          <w:noProof/>
        </w:rPr>
        <w:fldChar w:fldCharType="separate"/>
      </w:r>
      <w:r>
        <w:rPr>
          <w:noProof/>
        </w:rPr>
        <w:t>114</w:t>
      </w:r>
      <w:r>
        <w:rPr>
          <w:noProof/>
        </w:rPr>
        <w:fldChar w:fldCharType="end"/>
      </w:r>
    </w:p>
    <w:p w14:paraId="32BA7914" w14:textId="3C626AE2" w:rsidR="002C54BD" w:rsidRDefault="002C54BD">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_Toc146278202 \h </w:instrText>
      </w:r>
      <w:r>
        <w:rPr>
          <w:noProof/>
        </w:rPr>
      </w:r>
      <w:r>
        <w:rPr>
          <w:noProof/>
        </w:rPr>
        <w:fldChar w:fldCharType="separate"/>
      </w:r>
      <w:r>
        <w:rPr>
          <w:noProof/>
        </w:rPr>
        <w:t>114</w:t>
      </w:r>
      <w:r>
        <w:rPr>
          <w:noProof/>
        </w:rPr>
        <w:fldChar w:fldCharType="end"/>
      </w:r>
    </w:p>
    <w:p w14:paraId="36C3C603" w14:textId="07CEF5C2" w:rsidR="002C54BD" w:rsidRDefault="002C54BD">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_Toc146278203 \h </w:instrText>
      </w:r>
      <w:r>
        <w:rPr>
          <w:noProof/>
        </w:rPr>
      </w:r>
      <w:r>
        <w:rPr>
          <w:noProof/>
        </w:rPr>
        <w:fldChar w:fldCharType="separate"/>
      </w:r>
      <w:r>
        <w:rPr>
          <w:noProof/>
        </w:rPr>
        <w:t>114</w:t>
      </w:r>
      <w:r>
        <w:rPr>
          <w:noProof/>
        </w:rPr>
        <w:fldChar w:fldCharType="end"/>
      </w:r>
    </w:p>
    <w:p w14:paraId="0F904173" w14:textId="6266BDB1" w:rsidR="002C54BD" w:rsidRDefault="002C54BD">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_Toc146278204 \h </w:instrText>
      </w:r>
      <w:r>
        <w:rPr>
          <w:noProof/>
        </w:rPr>
      </w:r>
      <w:r>
        <w:rPr>
          <w:noProof/>
        </w:rPr>
        <w:fldChar w:fldCharType="separate"/>
      </w:r>
      <w:r>
        <w:rPr>
          <w:noProof/>
        </w:rPr>
        <w:t>114</w:t>
      </w:r>
      <w:r>
        <w:rPr>
          <w:noProof/>
        </w:rPr>
        <w:fldChar w:fldCharType="end"/>
      </w:r>
    </w:p>
    <w:p w14:paraId="2C2BA2E2" w14:textId="11729D45" w:rsidR="002C54BD" w:rsidRDefault="002C54BD">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_Toc146278205 \h </w:instrText>
      </w:r>
      <w:r>
        <w:rPr>
          <w:noProof/>
        </w:rPr>
      </w:r>
      <w:r>
        <w:rPr>
          <w:noProof/>
        </w:rPr>
        <w:fldChar w:fldCharType="separate"/>
      </w:r>
      <w:r>
        <w:rPr>
          <w:noProof/>
        </w:rPr>
        <w:t>114</w:t>
      </w:r>
      <w:r>
        <w:rPr>
          <w:noProof/>
        </w:rPr>
        <w:fldChar w:fldCharType="end"/>
      </w:r>
    </w:p>
    <w:p w14:paraId="2114843B" w14:textId="5FF35C79" w:rsidR="002C54BD" w:rsidRDefault="002C54BD">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_Toc146278206 \h </w:instrText>
      </w:r>
      <w:r>
        <w:rPr>
          <w:noProof/>
        </w:rPr>
      </w:r>
      <w:r>
        <w:rPr>
          <w:noProof/>
        </w:rPr>
        <w:fldChar w:fldCharType="separate"/>
      </w:r>
      <w:r>
        <w:rPr>
          <w:noProof/>
        </w:rPr>
        <w:t>115</w:t>
      </w:r>
      <w:r>
        <w:rPr>
          <w:noProof/>
        </w:rPr>
        <w:fldChar w:fldCharType="end"/>
      </w:r>
    </w:p>
    <w:p w14:paraId="2B2193E4" w14:textId="7A20555A" w:rsidR="002C54BD" w:rsidRDefault="002C54BD">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_Toc146278207 \h </w:instrText>
      </w:r>
      <w:r>
        <w:rPr>
          <w:noProof/>
        </w:rPr>
      </w:r>
      <w:r>
        <w:rPr>
          <w:noProof/>
        </w:rPr>
        <w:fldChar w:fldCharType="separate"/>
      </w:r>
      <w:r>
        <w:rPr>
          <w:noProof/>
        </w:rPr>
        <w:t>115</w:t>
      </w:r>
      <w:r>
        <w:rPr>
          <w:noProof/>
        </w:rPr>
        <w:fldChar w:fldCharType="end"/>
      </w:r>
    </w:p>
    <w:p w14:paraId="42335E1B" w14:textId="1F93E1C3" w:rsidR="002C54BD" w:rsidRDefault="002C54BD">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_Toc146278208 \h </w:instrText>
      </w:r>
      <w:r>
        <w:rPr>
          <w:noProof/>
        </w:rPr>
      </w:r>
      <w:r>
        <w:rPr>
          <w:noProof/>
        </w:rPr>
        <w:fldChar w:fldCharType="separate"/>
      </w:r>
      <w:r>
        <w:rPr>
          <w:noProof/>
        </w:rPr>
        <w:t>115</w:t>
      </w:r>
      <w:r>
        <w:rPr>
          <w:noProof/>
        </w:rPr>
        <w:fldChar w:fldCharType="end"/>
      </w:r>
    </w:p>
    <w:p w14:paraId="47AE0833" w14:textId="267C68A5" w:rsidR="002C54BD" w:rsidRDefault="002C54BD">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_Toc146278209 \h </w:instrText>
      </w:r>
      <w:r>
        <w:rPr>
          <w:noProof/>
        </w:rPr>
      </w:r>
      <w:r>
        <w:rPr>
          <w:noProof/>
        </w:rPr>
        <w:fldChar w:fldCharType="separate"/>
      </w:r>
      <w:r>
        <w:rPr>
          <w:noProof/>
        </w:rPr>
        <w:t>115</w:t>
      </w:r>
      <w:r>
        <w:rPr>
          <w:noProof/>
        </w:rPr>
        <w:fldChar w:fldCharType="end"/>
      </w:r>
    </w:p>
    <w:p w14:paraId="7A7D76EC" w14:textId="783C9E9E" w:rsidR="002C54BD" w:rsidRDefault="002C54BD">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_Toc146278210 \h </w:instrText>
      </w:r>
      <w:r>
        <w:rPr>
          <w:noProof/>
        </w:rPr>
      </w:r>
      <w:r>
        <w:rPr>
          <w:noProof/>
        </w:rPr>
        <w:fldChar w:fldCharType="separate"/>
      </w:r>
      <w:r>
        <w:rPr>
          <w:noProof/>
        </w:rPr>
        <w:t>115</w:t>
      </w:r>
      <w:r>
        <w:rPr>
          <w:noProof/>
        </w:rPr>
        <w:fldChar w:fldCharType="end"/>
      </w:r>
    </w:p>
    <w:p w14:paraId="3A48393D" w14:textId="6B540E48" w:rsidR="002C54BD" w:rsidRDefault="002C54BD">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_Toc146278211 \h </w:instrText>
      </w:r>
      <w:r>
        <w:rPr>
          <w:noProof/>
        </w:rPr>
      </w:r>
      <w:r>
        <w:rPr>
          <w:noProof/>
        </w:rPr>
        <w:fldChar w:fldCharType="separate"/>
      </w:r>
      <w:r>
        <w:rPr>
          <w:noProof/>
        </w:rPr>
        <w:t>115</w:t>
      </w:r>
      <w:r>
        <w:rPr>
          <w:noProof/>
        </w:rPr>
        <w:fldChar w:fldCharType="end"/>
      </w:r>
    </w:p>
    <w:p w14:paraId="7FC8BC96" w14:textId="4DF031DA" w:rsidR="002C54BD" w:rsidRDefault="002C54BD">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_Toc146278212 \h </w:instrText>
      </w:r>
      <w:r>
        <w:rPr>
          <w:noProof/>
        </w:rPr>
      </w:r>
      <w:r>
        <w:rPr>
          <w:noProof/>
        </w:rPr>
        <w:fldChar w:fldCharType="separate"/>
      </w:r>
      <w:r>
        <w:rPr>
          <w:noProof/>
        </w:rPr>
        <w:t>116</w:t>
      </w:r>
      <w:r>
        <w:rPr>
          <w:noProof/>
        </w:rPr>
        <w:fldChar w:fldCharType="end"/>
      </w:r>
    </w:p>
    <w:p w14:paraId="52F7C81E" w14:textId="2189FA4C" w:rsidR="002C54BD" w:rsidRDefault="002C54BD">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_Toc146278213 \h </w:instrText>
      </w:r>
      <w:r>
        <w:rPr>
          <w:noProof/>
        </w:rPr>
      </w:r>
      <w:r>
        <w:rPr>
          <w:noProof/>
        </w:rPr>
        <w:fldChar w:fldCharType="separate"/>
      </w:r>
      <w:r>
        <w:rPr>
          <w:noProof/>
        </w:rPr>
        <w:t>117</w:t>
      </w:r>
      <w:r>
        <w:rPr>
          <w:noProof/>
        </w:rPr>
        <w:fldChar w:fldCharType="end"/>
      </w:r>
    </w:p>
    <w:p w14:paraId="06C50A08" w14:textId="7B3DFCD2" w:rsidR="002C54BD" w:rsidRDefault="002C54BD">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_Toc146278214 \h </w:instrText>
      </w:r>
      <w:r>
        <w:rPr>
          <w:noProof/>
        </w:rPr>
      </w:r>
      <w:r>
        <w:rPr>
          <w:noProof/>
        </w:rPr>
        <w:fldChar w:fldCharType="separate"/>
      </w:r>
      <w:r>
        <w:rPr>
          <w:noProof/>
        </w:rPr>
        <w:t>119</w:t>
      </w:r>
      <w:r>
        <w:rPr>
          <w:noProof/>
        </w:rPr>
        <w:fldChar w:fldCharType="end"/>
      </w:r>
    </w:p>
    <w:p w14:paraId="501E944C" w14:textId="3A8202FD" w:rsidR="002C54BD" w:rsidRDefault="002C54BD">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_Toc146278215 \h </w:instrText>
      </w:r>
      <w:r>
        <w:rPr>
          <w:noProof/>
        </w:rPr>
      </w:r>
      <w:r>
        <w:rPr>
          <w:noProof/>
        </w:rPr>
        <w:fldChar w:fldCharType="separate"/>
      </w:r>
      <w:r>
        <w:rPr>
          <w:noProof/>
        </w:rPr>
        <w:t>120</w:t>
      </w:r>
      <w:r>
        <w:rPr>
          <w:noProof/>
        </w:rPr>
        <w:fldChar w:fldCharType="end"/>
      </w:r>
    </w:p>
    <w:p w14:paraId="402BF4B6" w14:textId="054B5A26" w:rsidR="002C54BD" w:rsidRDefault="002C54BD">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_Toc146278216 \h </w:instrText>
      </w:r>
      <w:r>
        <w:rPr>
          <w:noProof/>
        </w:rPr>
      </w:r>
      <w:r>
        <w:rPr>
          <w:noProof/>
        </w:rPr>
        <w:fldChar w:fldCharType="separate"/>
      </w:r>
      <w:r>
        <w:rPr>
          <w:noProof/>
        </w:rPr>
        <w:t>120</w:t>
      </w:r>
      <w:r>
        <w:rPr>
          <w:noProof/>
        </w:rPr>
        <w:fldChar w:fldCharType="end"/>
      </w:r>
    </w:p>
    <w:p w14:paraId="7157C06F" w14:textId="145A38E9" w:rsidR="002C54BD" w:rsidRDefault="002C54BD">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_Toc146278217 \h </w:instrText>
      </w:r>
      <w:r>
        <w:rPr>
          <w:noProof/>
        </w:rPr>
      </w:r>
      <w:r>
        <w:rPr>
          <w:noProof/>
        </w:rPr>
        <w:fldChar w:fldCharType="separate"/>
      </w:r>
      <w:r>
        <w:rPr>
          <w:noProof/>
        </w:rPr>
        <w:t>120</w:t>
      </w:r>
      <w:r>
        <w:rPr>
          <w:noProof/>
        </w:rPr>
        <w:fldChar w:fldCharType="end"/>
      </w:r>
    </w:p>
    <w:p w14:paraId="4E7E45C1" w14:textId="1AF8BFAB" w:rsidR="002C54BD" w:rsidRDefault="002C54BD">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_Toc146278218 \h </w:instrText>
      </w:r>
      <w:r>
        <w:rPr>
          <w:noProof/>
        </w:rPr>
      </w:r>
      <w:r>
        <w:rPr>
          <w:noProof/>
        </w:rPr>
        <w:fldChar w:fldCharType="separate"/>
      </w:r>
      <w:r>
        <w:rPr>
          <w:noProof/>
        </w:rPr>
        <w:t>121</w:t>
      </w:r>
      <w:r>
        <w:rPr>
          <w:noProof/>
        </w:rPr>
        <w:fldChar w:fldCharType="end"/>
      </w:r>
    </w:p>
    <w:p w14:paraId="5D46D873" w14:textId="017DB606" w:rsidR="002C54BD" w:rsidRDefault="002C54BD">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_Toc146278219 \h </w:instrText>
      </w:r>
      <w:r>
        <w:rPr>
          <w:noProof/>
        </w:rPr>
      </w:r>
      <w:r>
        <w:rPr>
          <w:noProof/>
        </w:rPr>
        <w:fldChar w:fldCharType="separate"/>
      </w:r>
      <w:r>
        <w:rPr>
          <w:noProof/>
        </w:rPr>
        <w:t>121</w:t>
      </w:r>
      <w:r>
        <w:rPr>
          <w:noProof/>
        </w:rPr>
        <w:fldChar w:fldCharType="end"/>
      </w:r>
    </w:p>
    <w:p w14:paraId="01EA9DBB" w14:textId="642B7860" w:rsidR="002C54BD" w:rsidRDefault="002C54BD">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_Toc146278220 \h </w:instrText>
      </w:r>
      <w:r>
        <w:rPr>
          <w:noProof/>
        </w:rPr>
      </w:r>
      <w:r>
        <w:rPr>
          <w:noProof/>
        </w:rPr>
        <w:fldChar w:fldCharType="separate"/>
      </w:r>
      <w:r>
        <w:rPr>
          <w:noProof/>
        </w:rPr>
        <w:t>122</w:t>
      </w:r>
      <w:r>
        <w:rPr>
          <w:noProof/>
        </w:rPr>
        <w:fldChar w:fldCharType="end"/>
      </w:r>
    </w:p>
    <w:p w14:paraId="20B1BC44" w14:textId="1F536CB8" w:rsidR="002C54BD" w:rsidRDefault="002C54BD">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_Toc146278221 \h </w:instrText>
      </w:r>
      <w:r>
        <w:rPr>
          <w:noProof/>
        </w:rPr>
      </w:r>
      <w:r>
        <w:rPr>
          <w:noProof/>
        </w:rPr>
        <w:fldChar w:fldCharType="separate"/>
      </w:r>
      <w:r>
        <w:rPr>
          <w:noProof/>
        </w:rPr>
        <w:t>122</w:t>
      </w:r>
      <w:r>
        <w:rPr>
          <w:noProof/>
        </w:rPr>
        <w:fldChar w:fldCharType="end"/>
      </w:r>
    </w:p>
    <w:p w14:paraId="5D90526C" w14:textId="7DAD11FD" w:rsidR="002C54BD" w:rsidRDefault="002C54BD">
      <w:pPr>
        <w:pStyle w:val="TOC2"/>
        <w:rPr>
          <w:rFonts w:ascii="Calibri" w:hAnsi="Calibri"/>
          <w:noProof/>
          <w:kern w:val="2"/>
          <w:sz w:val="22"/>
          <w:szCs w:val="22"/>
          <w:lang w:eastAsia="en-GB"/>
        </w:rPr>
      </w:pPr>
      <w:r w:rsidRPr="00AF240F">
        <w:rPr>
          <w:noProof/>
          <w:lang w:val="pt-BR"/>
        </w:rPr>
        <w:t>8.103</w:t>
      </w:r>
      <w:r>
        <w:rPr>
          <w:rFonts w:ascii="Calibri" w:hAnsi="Calibri"/>
          <w:noProof/>
          <w:kern w:val="2"/>
          <w:sz w:val="22"/>
          <w:szCs w:val="22"/>
          <w:lang w:eastAsia="en-GB"/>
        </w:rPr>
        <w:tab/>
      </w:r>
      <w:r w:rsidRPr="00AF240F">
        <w:rPr>
          <w:noProof/>
          <w:lang w:val="pt-BR"/>
        </w:rPr>
        <w:t>HNB name</w:t>
      </w:r>
      <w:r>
        <w:rPr>
          <w:noProof/>
        </w:rPr>
        <w:tab/>
      </w:r>
      <w:r>
        <w:rPr>
          <w:noProof/>
        </w:rPr>
        <w:fldChar w:fldCharType="begin" w:fldLock="1"/>
      </w:r>
      <w:r>
        <w:rPr>
          <w:noProof/>
        </w:rPr>
        <w:instrText xml:space="preserve"> PAGEREF _Toc146278222 \h </w:instrText>
      </w:r>
      <w:r>
        <w:rPr>
          <w:noProof/>
        </w:rPr>
      </w:r>
      <w:r>
        <w:rPr>
          <w:noProof/>
        </w:rPr>
        <w:fldChar w:fldCharType="separate"/>
      </w:r>
      <w:r>
        <w:rPr>
          <w:noProof/>
        </w:rPr>
        <w:t>123</w:t>
      </w:r>
      <w:r>
        <w:rPr>
          <w:noProof/>
        </w:rPr>
        <w:fldChar w:fldCharType="end"/>
      </w:r>
    </w:p>
    <w:p w14:paraId="04B6E24A" w14:textId="13F12A35" w:rsidR="002C54BD" w:rsidRDefault="002C54BD">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_Toc146278223 \h </w:instrText>
      </w:r>
      <w:r>
        <w:rPr>
          <w:noProof/>
        </w:rPr>
      </w:r>
      <w:r>
        <w:rPr>
          <w:noProof/>
        </w:rPr>
        <w:fldChar w:fldCharType="separate"/>
      </w:r>
      <w:r>
        <w:rPr>
          <w:noProof/>
        </w:rPr>
        <w:t>123</w:t>
      </w:r>
      <w:r>
        <w:rPr>
          <w:noProof/>
        </w:rPr>
        <w:fldChar w:fldCharType="end"/>
      </w:r>
    </w:p>
    <w:p w14:paraId="7713D751" w14:textId="7EECA09E" w:rsidR="002C54BD" w:rsidRDefault="002C54BD">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_Toc146278224 \h </w:instrText>
      </w:r>
      <w:r>
        <w:rPr>
          <w:noProof/>
        </w:rPr>
      </w:r>
      <w:r>
        <w:rPr>
          <w:noProof/>
        </w:rPr>
        <w:fldChar w:fldCharType="separate"/>
      </w:r>
      <w:r>
        <w:rPr>
          <w:noProof/>
        </w:rPr>
        <w:t>123</w:t>
      </w:r>
      <w:r>
        <w:rPr>
          <w:noProof/>
        </w:rPr>
        <w:fldChar w:fldCharType="end"/>
      </w:r>
    </w:p>
    <w:p w14:paraId="4F384599" w14:textId="20D2BB39" w:rsidR="002C54BD" w:rsidRDefault="002C54BD">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_Toc146278225 \h </w:instrText>
      </w:r>
      <w:r>
        <w:rPr>
          <w:noProof/>
        </w:rPr>
      </w:r>
      <w:r>
        <w:rPr>
          <w:noProof/>
        </w:rPr>
        <w:fldChar w:fldCharType="separate"/>
      </w:r>
      <w:r>
        <w:rPr>
          <w:noProof/>
        </w:rPr>
        <w:t>123</w:t>
      </w:r>
      <w:r>
        <w:rPr>
          <w:noProof/>
        </w:rPr>
        <w:fldChar w:fldCharType="end"/>
      </w:r>
    </w:p>
    <w:p w14:paraId="3CD2CC22" w14:textId="5C3E8D8E" w:rsidR="002C54BD" w:rsidRDefault="002C54BD">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_Toc146278226 \h </w:instrText>
      </w:r>
      <w:r>
        <w:rPr>
          <w:noProof/>
        </w:rPr>
      </w:r>
      <w:r>
        <w:rPr>
          <w:noProof/>
        </w:rPr>
        <w:fldChar w:fldCharType="separate"/>
      </w:r>
      <w:r>
        <w:rPr>
          <w:noProof/>
        </w:rPr>
        <w:t>123</w:t>
      </w:r>
      <w:r>
        <w:rPr>
          <w:noProof/>
        </w:rPr>
        <w:fldChar w:fldCharType="end"/>
      </w:r>
    </w:p>
    <w:p w14:paraId="7DEE0E1D" w14:textId="4F3A3D38" w:rsidR="002C54BD" w:rsidRDefault="002C54BD">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_Toc146278227 \h </w:instrText>
      </w:r>
      <w:r>
        <w:rPr>
          <w:noProof/>
        </w:rPr>
      </w:r>
      <w:r>
        <w:rPr>
          <w:noProof/>
        </w:rPr>
        <w:fldChar w:fldCharType="separate"/>
      </w:r>
      <w:r>
        <w:rPr>
          <w:noProof/>
        </w:rPr>
        <w:t>123</w:t>
      </w:r>
      <w:r>
        <w:rPr>
          <w:noProof/>
        </w:rPr>
        <w:fldChar w:fldCharType="end"/>
      </w:r>
    </w:p>
    <w:p w14:paraId="30A05F9A" w14:textId="1A42E57D" w:rsidR="002C54BD" w:rsidRDefault="002C54BD">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_Toc146278228 \h </w:instrText>
      </w:r>
      <w:r>
        <w:rPr>
          <w:noProof/>
        </w:rPr>
      </w:r>
      <w:r>
        <w:rPr>
          <w:noProof/>
        </w:rPr>
        <w:fldChar w:fldCharType="separate"/>
      </w:r>
      <w:r>
        <w:rPr>
          <w:noProof/>
        </w:rPr>
        <w:t>123</w:t>
      </w:r>
      <w:r>
        <w:rPr>
          <w:noProof/>
        </w:rPr>
        <w:fldChar w:fldCharType="end"/>
      </w:r>
    </w:p>
    <w:p w14:paraId="13807489" w14:textId="1F67F094" w:rsidR="002C54BD" w:rsidRDefault="002C54BD">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_Toc146278229 \h </w:instrText>
      </w:r>
      <w:r>
        <w:rPr>
          <w:noProof/>
        </w:rPr>
      </w:r>
      <w:r>
        <w:rPr>
          <w:noProof/>
        </w:rPr>
        <w:fldChar w:fldCharType="separate"/>
      </w:r>
      <w:r>
        <w:rPr>
          <w:noProof/>
        </w:rPr>
        <w:t>123</w:t>
      </w:r>
      <w:r>
        <w:rPr>
          <w:noProof/>
        </w:rPr>
        <w:fldChar w:fldCharType="end"/>
      </w:r>
    </w:p>
    <w:p w14:paraId="42035A3A" w14:textId="71357AE6" w:rsidR="002C54BD" w:rsidRDefault="002C54BD">
      <w:pPr>
        <w:pStyle w:val="TOC2"/>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_Toc146278230 \h </w:instrText>
      </w:r>
      <w:r>
        <w:rPr>
          <w:noProof/>
        </w:rPr>
      </w:r>
      <w:r>
        <w:rPr>
          <w:noProof/>
        </w:rPr>
        <w:fldChar w:fldCharType="separate"/>
      </w:r>
      <w:r>
        <w:rPr>
          <w:noProof/>
        </w:rPr>
        <w:t>124</w:t>
      </w:r>
      <w:r>
        <w:rPr>
          <w:noProof/>
        </w:rPr>
        <w:fldChar w:fldCharType="end"/>
      </w:r>
    </w:p>
    <w:p w14:paraId="15A92E3A" w14:textId="693E8178" w:rsidR="002C54BD" w:rsidRDefault="002C54BD">
      <w:pPr>
        <w:pStyle w:val="TOC2"/>
        <w:rPr>
          <w:rFonts w:ascii="Calibri" w:hAnsi="Calibri"/>
          <w:noProof/>
          <w:kern w:val="2"/>
          <w:sz w:val="22"/>
          <w:szCs w:val="22"/>
          <w:lang w:eastAsia="en-GB"/>
        </w:rPr>
      </w:pPr>
      <w:r>
        <w:rPr>
          <w:noProof/>
        </w:rPr>
        <w:lastRenderedPageBreak/>
        <w:t>8.112</w:t>
      </w:r>
      <w:r>
        <w:rPr>
          <w:rFonts w:ascii="Calibri" w:hAnsi="Calibri"/>
          <w:noProof/>
          <w:kern w:val="2"/>
          <w:sz w:val="22"/>
          <w:szCs w:val="22"/>
          <w:lang w:eastAsia="en-GB"/>
        </w:rPr>
        <w:tab/>
      </w:r>
      <w:r w:rsidRPr="00AF240F">
        <w:rPr>
          <w:noProof/>
          <w:color w:val="000000"/>
        </w:rPr>
        <w:t>IMS status code</w:t>
      </w:r>
      <w:r>
        <w:rPr>
          <w:noProof/>
        </w:rPr>
        <w:tab/>
      </w:r>
      <w:r>
        <w:rPr>
          <w:noProof/>
        </w:rPr>
        <w:fldChar w:fldCharType="begin" w:fldLock="1"/>
      </w:r>
      <w:r>
        <w:rPr>
          <w:noProof/>
        </w:rPr>
        <w:instrText xml:space="preserve"> PAGEREF _Toc146278231 \h </w:instrText>
      </w:r>
      <w:r>
        <w:rPr>
          <w:noProof/>
        </w:rPr>
      </w:r>
      <w:r>
        <w:rPr>
          <w:noProof/>
        </w:rPr>
        <w:fldChar w:fldCharType="separate"/>
      </w:r>
      <w:r>
        <w:rPr>
          <w:noProof/>
        </w:rPr>
        <w:t>124</w:t>
      </w:r>
      <w:r>
        <w:rPr>
          <w:noProof/>
        </w:rPr>
        <w:fldChar w:fldCharType="end"/>
      </w:r>
    </w:p>
    <w:p w14:paraId="165F21AB" w14:textId="12E3F3C1" w:rsidR="002C54BD" w:rsidRDefault="002C54BD">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_Toc146278232 \h </w:instrText>
      </w:r>
      <w:r>
        <w:rPr>
          <w:noProof/>
        </w:rPr>
      </w:r>
      <w:r>
        <w:rPr>
          <w:noProof/>
        </w:rPr>
        <w:fldChar w:fldCharType="separate"/>
      </w:r>
      <w:r>
        <w:rPr>
          <w:noProof/>
        </w:rPr>
        <w:t>124</w:t>
      </w:r>
      <w:r>
        <w:rPr>
          <w:noProof/>
        </w:rPr>
        <w:fldChar w:fldCharType="end"/>
      </w:r>
    </w:p>
    <w:p w14:paraId="5A9B523E" w14:textId="221EF4FC" w:rsidR="002C54BD" w:rsidRDefault="002C54BD">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_Toc146278233 \h </w:instrText>
      </w:r>
      <w:r>
        <w:rPr>
          <w:noProof/>
        </w:rPr>
      </w:r>
      <w:r>
        <w:rPr>
          <w:noProof/>
        </w:rPr>
        <w:fldChar w:fldCharType="separate"/>
      </w:r>
      <w:r>
        <w:rPr>
          <w:noProof/>
        </w:rPr>
        <w:t>124</w:t>
      </w:r>
      <w:r>
        <w:rPr>
          <w:noProof/>
        </w:rPr>
        <w:fldChar w:fldCharType="end"/>
      </w:r>
    </w:p>
    <w:p w14:paraId="13AF0C69" w14:textId="798E7849" w:rsidR="002C54BD" w:rsidRDefault="002C54BD">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_Toc146278234 \h </w:instrText>
      </w:r>
      <w:r>
        <w:rPr>
          <w:noProof/>
        </w:rPr>
      </w:r>
      <w:r>
        <w:rPr>
          <w:noProof/>
        </w:rPr>
        <w:fldChar w:fldCharType="separate"/>
      </w:r>
      <w:r>
        <w:rPr>
          <w:noProof/>
        </w:rPr>
        <w:t>124</w:t>
      </w:r>
      <w:r>
        <w:rPr>
          <w:noProof/>
        </w:rPr>
        <w:fldChar w:fldCharType="end"/>
      </w:r>
    </w:p>
    <w:p w14:paraId="3D7BE399" w14:textId="5D969A85" w:rsidR="002C54BD" w:rsidRDefault="002C54BD">
      <w:pPr>
        <w:pStyle w:val="TOC2"/>
        <w:rPr>
          <w:rFonts w:ascii="Calibri" w:hAnsi="Calibri"/>
          <w:noProof/>
          <w:kern w:val="2"/>
          <w:sz w:val="22"/>
          <w:szCs w:val="22"/>
          <w:lang w:eastAsia="en-GB"/>
        </w:rPr>
      </w:pPr>
      <w:r>
        <w:rPr>
          <w:noProof/>
        </w:rPr>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_Toc146278235 \h </w:instrText>
      </w:r>
      <w:r>
        <w:rPr>
          <w:noProof/>
        </w:rPr>
      </w:r>
      <w:r>
        <w:rPr>
          <w:noProof/>
        </w:rPr>
        <w:fldChar w:fldCharType="separate"/>
      </w:r>
      <w:r>
        <w:rPr>
          <w:noProof/>
        </w:rPr>
        <w:t>125</w:t>
      </w:r>
      <w:r>
        <w:rPr>
          <w:noProof/>
        </w:rPr>
        <w:fldChar w:fldCharType="end"/>
      </w:r>
    </w:p>
    <w:p w14:paraId="54D73B0C" w14:textId="0534BE34" w:rsidR="002C54BD" w:rsidRDefault="002C54BD">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_Toc146278236 \h </w:instrText>
      </w:r>
      <w:r>
        <w:rPr>
          <w:noProof/>
        </w:rPr>
      </w:r>
      <w:r>
        <w:rPr>
          <w:noProof/>
        </w:rPr>
        <w:fldChar w:fldCharType="separate"/>
      </w:r>
      <w:r>
        <w:rPr>
          <w:noProof/>
        </w:rPr>
        <w:t>125</w:t>
      </w:r>
      <w:r>
        <w:rPr>
          <w:noProof/>
        </w:rPr>
        <w:fldChar w:fldCharType="end"/>
      </w:r>
    </w:p>
    <w:p w14:paraId="60012CB9" w14:textId="1789EB2A" w:rsidR="002C54BD" w:rsidRDefault="002C54BD">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_Toc146278237 \h </w:instrText>
      </w:r>
      <w:r>
        <w:rPr>
          <w:noProof/>
        </w:rPr>
      </w:r>
      <w:r>
        <w:rPr>
          <w:noProof/>
        </w:rPr>
        <w:fldChar w:fldCharType="separate"/>
      </w:r>
      <w:r>
        <w:rPr>
          <w:noProof/>
        </w:rPr>
        <w:t>125</w:t>
      </w:r>
      <w:r>
        <w:rPr>
          <w:noProof/>
        </w:rPr>
        <w:fldChar w:fldCharType="end"/>
      </w:r>
    </w:p>
    <w:p w14:paraId="281DAE98" w14:textId="382BD0DD" w:rsidR="002C54BD" w:rsidRDefault="002C54BD">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_Toc146278238 \h </w:instrText>
      </w:r>
      <w:r>
        <w:rPr>
          <w:noProof/>
        </w:rPr>
      </w:r>
      <w:r>
        <w:rPr>
          <w:noProof/>
        </w:rPr>
        <w:fldChar w:fldCharType="separate"/>
      </w:r>
      <w:r>
        <w:rPr>
          <w:noProof/>
        </w:rPr>
        <w:t>125</w:t>
      </w:r>
      <w:r>
        <w:rPr>
          <w:noProof/>
        </w:rPr>
        <w:fldChar w:fldCharType="end"/>
      </w:r>
    </w:p>
    <w:p w14:paraId="15BFBA97" w14:textId="2FEB85D5" w:rsidR="002C54BD" w:rsidRDefault="002C54BD">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_Toc146278239 \h </w:instrText>
      </w:r>
      <w:r>
        <w:rPr>
          <w:noProof/>
        </w:rPr>
      </w:r>
      <w:r>
        <w:rPr>
          <w:noProof/>
        </w:rPr>
        <w:fldChar w:fldCharType="separate"/>
      </w:r>
      <w:r>
        <w:rPr>
          <w:noProof/>
        </w:rPr>
        <w:t>125</w:t>
      </w:r>
      <w:r>
        <w:rPr>
          <w:noProof/>
        </w:rPr>
        <w:fldChar w:fldCharType="end"/>
      </w:r>
    </w:p>
    <w:p w14:paraId="7765DD43" w14:textId="5DDC9CDC" w:rsidR="002C54BD" w:rsidRDefault="002C54BD">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_Toc146278240 \h </w:instrText>
      </w:r>
      <w:r>
        <w:rPr>
          <w:noProof/>
        </w:rPr>
      </w:r>
      <w:r>
        <w:rPr>
          <w:noProof/>
        </w:rPr>
        <w:fldChar w:fldCharType="separate"/>
      </w:r>
      <w:r>
        <w:rPr>
          <w:noProof/>
        </w:rPr>
        <w:t>125</w:t>
      </w:r>
      <w:r>
        <w:rPr>
          <w:noProof/>
        </w:rPr>
        <w:fldChar w:fldCharType="end"/>
      </w:r>
    </w:p>
    <w:p w14:paraId="19E64C34" w14:textId="4478020A" w:rsidR="002C54BD" w:rsidRDefault="002C54BD">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_Toc146278241 \h </w:instrText>
      </w:r>
      <w:r>
        <w:rPr>
          <w:noProof/>
        </w:rPr>
      </w:r>
      <w:r>
        <w:rPr>
          <w:noProof/>
        </w:rPr>
        <w:fldChar w:fldCharType="separate"/>
      </w:r>
      <w:r>
        <w:rPr>
          <w:noProof/>
        </w:rPr>
        <w:t>126</w:t>
      </w:r>
      <w:r>
        <w:rPr>
          <w:noProof/>
        </w:rPr>
        <w:fldChar w:fldCharType="end"/>
      </w:r>
    </w:p>
    <w:p w14:paraId="330619EB" w14:textId="48EC4697" w:rsidR="002C54BD" w:rsidRDefault="002C54BD">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_Toc146278242 \h </w:instrText>
      </w:r>
      <w:r>
        <w:rPr>
          <w:noProof/>
        </w:rPr>
      </w:r>
      <w:r>
        <w:rPr>
          <w:noProof/>
        </w:rPr>
        <w:fldChar w:fldCharType="separate"/>
      </w:r>
      <w:r>
        <w:rPr>
          <w:noProof/>
        </w:rPr>
        <w:t>126</w:t>
      </w:r>
      <w:r>
        <w:rPr>
          <w:noProof/>
        </w:rPr>
        <w:fldChar w:fldCharType="end"/>
      </w:r>
    </w:p>
    <w:p w14:paraId="0C1D1A9A" w14:textId="519256E0" w:rsidR="002C54BD" w:rsidRDefault="002C54BD">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_Toc146278243 \h </w:instrText>
      </w:r>
      <w:r>
        <w:rPr>
          <w:noProof/>
        </w:rPr>
      </w:r>
      <w:r>
        <w:rPr>
          <w:noProof/>
        </w:rPr>
        <w:fldChar w:fldCharType="separate"/>
      </w:r>
      <w:r>
        <w:rPr>
          <w:noProof/>
        </w:rPr>
        <w:t>126</w:t>
      </w:r>
      <w:r>
        <w:rPr>
          <w:noProof/>
        </w:rPr>
        <w:fldChar w:fldCharType="end"/>
      </w:r>
    </w:p>
    <w:p w14:paraId="53922B55" w14:textId="6B80D458" w:rsidR="002C54BD" w:rsidRDefault="002C54BD">
      <w:pPr>
        <w:pStyle w:val="TOC2"/>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_Toc146278244 \h </w:instrText>
      </w:r>
      <w:r>
        <w:rPr>
          <w:noProof/>
        </w:rPr>
      </w:r>
      <w:r>
        <w:rPr>
          <w:noProof/>
        </w:rPr>
        <w:fldChar w:fldCharType="separate"/>
      </w:r>
      <w:r>
        <w:rPr>
          <w:noProof/>
        </w:rPr>
        <w:t>126</w:t>
      </w:r>
      <w:r>
        <w:rPr>
          <w:noProof/>
        </w:rPr>
        <w:fldChar w:fldCharType="end"/>
      </w:r>
    </w:p>
    <w:p w14:paraId="29954E39" w14:textId="665ED2F4" w:rsidR="002C54BD" w:rsidRDefault="002C54BD">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_Toc146278245 \h </w:instrText>
      </w:r>
      <w:r>
        <w:rPr>
          <w:noProof/>
        </w:rPr>
      </w:r>
      <w:r>
        <w:rPr>
          <w:noProof/>
        </w:rPr>
        <w:fldChar w:fldCharType="separate"/>
      </w:r>
      <w:r>
        <w:rPr>
          <w:noProof/>
        </w:rPr>
        <w:t>126</w:t>
      </w:r>
      <w:r>
        <w:rPr>
          <w:noProof/>
        </w:rPr>
        <w:fldChar w:fldCharType="end"/>
      </w:r>
    </w:p>
    <w:p w14:paraId="5FE69B39" w14:textId="79CD666F" w:rsidR="002C54BD" w:rsidRDefault="002C54BD">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_Toc146278246 \h </w:instrText>
      </w:r>
      <w:r>
        <w:rPr>
          <w:noProof/>
        </w:rPr>
      </w:r>
      <w:r>
        <w:rPr>
          <w:noProof/>
        </w:rPr>
        <w:fldChar w:fldCharType="separate"/>
      </w:r>
      <w:r>
        <w:rPr>
          <w:noProof/>
        </w:rPr>
        <w:t>126</w:t>
      </w:r>
      <w:r>
        <w:rPr>
          <w:noProof/>
        </w:rPr>
        <w:fldChar w:fldCharType="end"/>
      </w:r>
    </w:p>
    <w:p w14:paraId="2CDDD497" w14:textId="48253A66" w:rsidR="002C54BD" w:rsidRDefault="002C54BD">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_Toc146278247 \h </w:instrText>
      </w:r>
      <w:r>
        <w:rPr>
          <w:noProof/>
        </w:rPr>
      </w:r>
      <w:r>
        <w:rPr>
          <w:noProof/>
        </w:rPr>
        <w:fldChar w:fldCharType="separate"/>
      </w:r>
      <w:r>
        <w:rPr>
          <w:noProof/>
        </w:rPr>
        <w:t>126</w:t>
      </w:r>
      <w:r>
        <w:rPr>
          <w:noProof/>
        </w:rPr>
        <w:fldChar w:fldCharType="end"/>
      </w:r>
    </w:p>
    <w:p w14:paraId="55317A7F" w14:textId="033B2CA6" w:rsidR="002C54BD" w:rsidRDefault="002C54BD">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_Toc146278248 \h </w:instrText>
      </w:r>
      <w:r>
        <w:rPr>
          <w:noProof/>
        </w:rPr>
      </w:r>
      <w:r>
        <w:rPr>
          <w:noProof/>
        </w:rPr>
        <w:fldChar w:fldCharType="separate"/>
      </w:r>
      <w:r>
        <w:rPr>
          <w:noProof/>
        </w:rPr>
        <w:t>126</w:t>
      </w:r>
      <w:r>
        <w:rPr>
          <w:noProof/>
        </w:rPr>
        <w:fldChar w:fldCharType="end"/>
      </w:r>
    </w:p>
    <w:p w14:paraId="66354B93" w14:textId="6BD135B5" w:rsidR="002C54BD" w:rsidRDefault="002C54BD">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_Toc146278249 \h </w:instrText>
      </w:r>
      <w:r>
        <w:rPr>
          <w:noProof/>
        </w:rPr>
      </w:r>
      <w:r>
        <w:rPr>
          <w:noProof/>
        </w:rPr>
        <w:fldChar w:fldCharType="separate"/>
      </w:r>
      <w:r>
        <w:rPr>
          <w:noProof/>
        </w:rPr>
        <w:t>127</w:t>
      </w:r>
      <w:r>
        <w:rPr>
          <w:noProof/>
        </w:rPr>
        <w:fldChar w:fldCharType="end"/>
      </w:r>
    </w:p>
    <w:p w14:paraId="25A146C2" w14:textId="3CA37923" w:rsidR="002C54BD" w:rsidRDefault="002C54BD">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_Toc146278250 \h </w:instrText>
      </w:r>
      <w:r>
        <w:rPr>
          <w:noProof/>
        </w:rPr>
      </w:r>
      <w:r>
        <w:rPr>
          <w:noProof/>
        </w:rPr>
        <w:fldChar w:fldCharType="separate"/>
      </w:r>
      <w:r>
        <w:rPr>
          <w:noProof/>
        </w:rPr>
        <w:t>127</w:t>
      </w:r>
      <w:r>
        <w:rPr>
          <w:noProof/>
        </w:rPr>
        <w:fldChar w:fldCharType="end"/>
      </w:r>
    </w:p>
    <w:p w14:paraId="372439B9" w14:textId="32456233" w:rsidR="002C54BD" w:rsidRDefault="002C54BD">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_Toc146278251 \h </w:instrText>
      </w:r>
      <w:r>
        <w:rPr>
          <w:noProof/>
        </w:rPr>
      </w:r>
      <w:r>
        <w:rPr>
          <w:noProof/>
        </w:rPr>
        <w:fldChar w:fldCharType="separate"/>
      </w:r>
      <w:r>
        <w:rPr>
          <w:noProof/>
        </w:rPr>
        <w:t>127</w:t>
      </w:r>
      <w:r>
        <w:rPr>
          <w:noProof/>
        </w:rPr>
        <w:fldChar w:fldCharType="end"/>
      </w:r>
    </w:p>
    <w:p w14:paraId="03C73F5C" w14:textId="504A15D9" w:rsidR="002C54BD" w:rsidRDefault="002C54BD">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_Toc146278252 \h </w:instrText>
      </w:r>
      <w:r>
        <w:rPr>
          <w:noProof/>
        </w:rPr>
      </w:r>
      <w:r>
        <w:rPr>
          <w:noProof/>
        </w:rPr>
        <w:fldChar w:fldCharType="separate"/>
      </w:r>
      <w:r>
        <w:rPr>
          <w:noProof/>
        </w:rPr>
        <w:t>127</w:t>
      </w:r>
      <w:r>
        <w:rPr>
          <w:noProof/>
        </w:rPr>
        <w:fldChar w:fldCharType="end"/>
      </w:r>
    </w:p>
    <w:p w14:paraId="0DD65509" w14:textId="3CD6F7BE" w:rsidR="002C54BD" w:rsidRDefault="002C54BD">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_Toc146278253 \h </w:instrText>
      </w:r>
      <w:r>
        <w:rPr>
          <w:noProof/>
        </w:rPr>
      </w:r>
      <w:r>
        <w:rPr>
          <w:noProof/>
        </w:rPr>
        <w:fldChar w:fldCharType="separate"/>
      </w:r>
      <w:r>
        <w:rPr>
          <w:noProof/>
        </w:rPr>
        <w:t>128</w:t>
      </w:r>
      <w:r>
        <w:rPr>
          <w:noProof/>
        </w:rPr>
        <w:fldChar w:fldCharType="end"/>
      </w:r>
    </w:p>
    <w:p w14:paraId="7288FEFA" w14:textId="42C65F68" w:rsidR="002C54BD" w:rsidRDefault="002C54BD">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_Toc146278254 \h </w:instrText>
      </w:r>
      <w:r>
        <w:rPr>
          <w:noProof/>
        </w:rPr>
      </w:r>
      <w:r>
        <w:rPr>
          <w:noProof/>
        </w:rPr>
        <w:fldChar w:fldCharType="separate"/>
      </w:r>
      <w:r>
        <w:rPr>
          <w:noProof/>
        </w:rPr>
        <w:t>128</w:t>
      </w:r>
      <w:r>
        <w:rPr>
          <w:noProof/>
        </w:rPr>
        <w:fldChar w:fldCharType="end"/>
      </w:r>
    </w:p>
    <w:p w14:paraId="0CAAAC51" w14:textId="0FD2FCBD" w:rsidR="002C54BD" w:rsidRDefault="002C54BD">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_Toc146278255 \h </w:instrText>
      </w:r>
      <w:r>
        <w:rPr>
          <w:noProof/>
        </w:rPr>
      </w:r>
      <w:r>
        <w:rPr>
          <w:noProof/>
        </w:rPr>
        <w:fldChar w:fldCharType="separate"/>
      </w:r>
      <w:r>
        <w:rPr>
          <w:noProof/>
        </w:rPr>
        <w:t>128</w:t>
      </w:r>
      <w:r>
        <w:rPr>
          <w:noProof/>
        </w:rPr>
        <w:fldChar w:fldCharType="end"/>
      </w:r>
    </w:p>
    <w:p w14:paraId="0AA15DB2" w14:textId="427D8C5D" w:rsidR="002C54BD" w:rsidRDefault="002C54BD">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_Toc146278256 \h </w:instrText>
      </w:r>
      <w:r>
        <w:rPr>
          <w:noProof/>
        </w:rPr>
      </w:r>
      <w:r>
        <w:rPr>
          <w:noProof/>
        </w:rPr>
        <w:fldChar w:fldCharType="separate"/>
      </w:r>
      <w:r>
        <w:rPr>
          <w:noProof/>
        </w:rPr>
        <w:t>128</w:t>
      </w:r>
      <w:r>
        <w:rPr>
          <w:noProof/>
        </w:rPr>
        <w:fldChar w:fldCharType="end"/>
      </w:r>
    </w:p>
    <w:p w14:paraId="6B9426F7" w14:textId="62AF2171" w:rsidR="002C54BD" w:rsidRDefault="002C54BD">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_Toc146278257 \h </w:instrText>
      </w:r>
      <w:r>
        <w:rPr>
          <w:noProof/>
        </w:rPr>
      </w:r>
      <w:r>
        <w:rPr>
          <w:noProof/>
        </w:rPr>
        <w:fldChar w:fldCharType="separate"/>
      </w:r>
      <w:r>
        <w:rPr>
          <w:noProof/>
        </w:rPr>
        <w:t>129</w:t>
      </w:r>
      <w:r>
        <w:rPr>
          <w:noProof/>
        </w:rPr>
        <w:fldChar w:fldCharType="end"/>
      </w:r>
    </w:p>
    <w:p w14:paraId="2DA7BF80" w14:textId="18818D9F" w:rsidR="002C54BD" w:rsidRDefault="002C54BD">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_Toc146278258 \h </w:instrText>
      </w:r>
      <w:r>
        <w:rPr>
          <w:noProof/>
        </w:rPr>
      </w:r>
      <w:r>
        <w:rPr>
          <w:noProof/>
        </w:rPr>
        <w:fldChar w:fldCharType="separate"/>
      </w:r>
      <w:r>
        <w:rPr>
          <w:noProof/>
        </w:rPr>
        <w:t>129</w:t>
      </w:r>
      <w:r>
        <w:rPr>
          <w:noProof/>
        </w:rPr>
        <w:fldChar w:fldCharType="end"/>
      </w:r>
    </w:p>
    <w:p w14:paraId="176A6F63" w14:textId="3B975853" w:rsidR="002C54BD" w:rsidRDefault="002C54BD">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_Toc146278259 \h </w:instrText>
      </w:r>
      <w:r>
        <w:rPr>
          <w:noProof/>
        </w:rPr>
      </w:r>
      <w:r>
        <w:rPr>
          <w:noProof/>
        </w:rPr>
        <w:fldChar w:fldCharType="separate"/>
      </w:r>
      <w:r>
        <w:rPr>
          <w:noProof/>
        </w:rPr>
        <w:t>130</w:t>
      </w:r>
      <w:r>
        <w:rPr>
          <w:noProof/>
        </w:rPr>
        <w:fldChar w:fldCharType="end"/>
      </w:r>
    </w:p>
    <w:p w14:paraId="693FF34B" w14:textId="1E6E52FF" w:rsidR="002C54BD" w:rsidRDefault="002C54BD">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_Toc146278260 \h </w:instrText>
      </w:r>
      <w:r>
        <w:rPr>
          <w:noProof/>
        </w:rPr>
      </w:r>
      <w:r>
        <w:rPr>
          <w:noProof/>
        </w:rPr>
        <w:fldChar w:fldCharType="separate"/>
      </w:r>
      <w:r>
        <w:rPr>
          <w:noProof/>
        </w:rPr>
        <w:t>130</w:t>
      </w:r>
      <w:r>
        <w:rPr>
          <w:noProof/>
        </w:rPr>
        <w:fldChar w:fldCharType="end"/>
      </w:r>
    </w:p>
    <w:p w14:paraId="55656547" w14:textId="4E63720B" w:rsidR="002C54BD" w:rsidRDefault="002C54BD">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_Toc146278261 \h </w:instrText>
      </w:r>
      <w:r>
        <w:rPr>
          <w:noProof/>
        </w:rPr>
      </w:r>
      <w:r>
        <w:rPr>
          <w:noProof/>
        </w:rPr>
        <w:fldChar w:fldCharType="separate"/>
      </w:r>
      <w:r>
        <w:rPr>
          <w:noProof/>
        </w:rPr>
        <w:t>130</w:t>
      </w:r>
      <w:r>
        <w:rPr>
          <w:noProof/>
        </w:rPr>
        <w:fldChar w:fldCharType="end"/>
      </w:r>
    </w:p>
    <w:p w14:paraId="2DEB3740" w14:textId="4368CDCD" w:rsidR="002C54BD" w:rsidRDefault="002C54BD">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_Toc146278262 \h </w:instrText>
      </w:r>
      <w:r>
        <w:rPr>
          <w:noProof/>
        </w:rPr>
      </w:r>
      <w:r>
        <w:rPr>
          <w:noProof/>
        </w:rPr>
        <w:fldChar w:fldCharType="separate"/>
      </w:r>
      <w:r>
        <w:rPr>
          <w:noProof/>
        </w:rPr>
        <w:t>131</w:t>
      </w:r>
      <w:r>
        <w:rPr>
          <w:noProof/>
        </w:rPr>
        <w:fldChar w:fldCharType="end"/>
      </w:r>
    </w:p>
    <w:p w14:paraId="33B35FA7" w14:textId="31E17B2D" w:rsidR="002C54BD" w:rsidRDefault="002C54BD">
      <w:pPr>
        <w:pStyle w:val="TOC2"/>
        <w:rPr>
          <w:rFonts w:ascii="Calibri" w:hAnsi="Calibri"/>
          <w:noProof/>
          <w:kern w:val="2"/>
          <w:sz w:val="22"/>
          <w:szCs w:val="22"/>
          <w:lang w:eastAsia="en-GB"/>
        </w:rPr>
      </w:pPr>
      <w:r>
        <w:rPr>
          <w:noProof/>
        </w:rPr>
        <w:t>8.</w:t>
      </w:r>
      <w:r w:rsidRPr="00AF240F">
        <w:rPr>
          <w:rFonts w:eastAsia="SimSun"/>
          <w:noProof/>
          <w:lang w:val="en-US" w:eastAsia="zh-CN"/>
        </w:rPr>
        <w:t>144</w:t>
      </w:r>
      <w:r>
        <w:rPr>
          <w:rFonts w:ascii="Calibri" w:hAnsi="Calibri"/>
          <w:noProof/>
          <w:kern w:val="2"/>
          <w:sz w:val="22"/>
          <w:szCs w:val="22"/>
          <w:lang w:eastAsia="en-GB"/>
        </w:rPr>
        <w:tab/>
      </w:r>
      <w:r w:rsidRPr="00AF240F">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_Toc146278263 \h </w:instrText>
      </w:r>
      <w:r>
        <w:rPr>
          <w:noProof/>
        </w:rPr>
      </w:r>
      <w:r>
        <w:rPr>
          <w:noProof/>
        </w:rPr>
        <w:fldChar w:fldCharType="separate"/>
      </w:r>
      <w:r>
        <w:rPr>
          <w:noProof/>
        </w:rPr>
        <w:t>132</w:t>
      </w:r>
      <w:r>
        <w:rPr>
          <w:noProof/>
        </w:rPr>
        <w:fldChar w:fldCharType="end"/>
      </w:r>
    </w:p>
    <w:p w14:paraId="03695580" w14:textId="1E11EAEE" w:rsidR="002C54BD" w:rsidRDefault="002C54BD">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w:t>
      </w:r>
      <w:r>
        <w:rPr>
          <w:noProof/>
        </w:rPr>
        <w:tab/>
      </w:r>
      <w:r>
        <w:rPr>
          <w:noProof/>
        </w:rPr>
        <w:fldChar w:fldCharType="begin" w:fldLock="1"/>
      </w:r>
      <w:r>
        <w:rPr>
          <w:noProof/>
        </w:rPr>
        <w:instrText xml:space="preserve"> PAGEREF _Toc146278264 \h </w:instrText>
      </w:r>
      <w:r>
        <w:rPr>
          <w:noProof/>
        </w:rPr>
      </w:r>
      <w:r>
        <w:rPr>
          <w:noProof/>
        </w:rPr>
        <w:fldChar w:fldCharType="separate"/>
      </w:r>
      <w:r>
        <w:rPr>
          <w:noProof/>
        </w:rPr>
        <w:t>132</w:t>
      </w:r>
      <w:r>
        <w:rPr>
          <w:noProof/>
        </w:rPr>
        <w:fldChar w:fldCharType="end"/>
      </w:r>
    </w:p>
    <w:p w14:paraId="7B01BC14" w14:textId="502B7A26" w:rsidR="002C54BD" w:rsidRDefault="002C54BD">
      <w:pPr>
        <w:pStyle w:val="TOC2"/>
        <w:rPr>
          <w:rFonts w:ascii="Calibri" w:hAnsi="Calibri"/>
          <w:noProof/>
          <w:kern w:val="2"/>
          <w:sz w:val="22"/>
          <w:szCs w:val="22"/>
          <w:lang w:eastAsia="en-GB"/>
        </w:rPr>
      </w:pPr>
      <w:r>
        <w:rPr>
          <w:noProof/>
        </w:rPr>
        <w:t>8.146</w:t>
      </w:r>
      <w:r>
        <w:rPr>
          <w:rFonts w:ascii="Calibri" w:hAnsi="Calibri"/>
          <w:noProof/>
          <w:kern w:val="2"/>
          <w:sz w:val="22"/>
          <w:szCs w:val="22"/>
          <w:lang w:eastAsia="en-GB"/>
        </w:rPr>
        <w:tab/>
      </w:r>
      <w:r>
        <w:rPr>
          <w:noProof/>
        </w:rPr>
        <w:t>SOR-CMCI</w:t>
      </w:r>
      <w:r>
        <w:rPr>
          <w:noProof/>
        </w:rPr>
        <w:tab/>
      </w:r>
      <w:r>
        <w:rPr>
          <w:noProof/>
        </w:rPr>
        <w:fldChar w:fldCharType="begin" w:fldLock="1"/>
      </w:r>
      <w:r>
        <w:rPr>
          <w:noProof/>
        </w:rPr>
        <w:instrText xml:space="preserve"> PAGEREF _Toc146278265 \h </w:instrText>
      </w:r>
      <w:r>
        <w:rPr>
          <w:noProof/>
        </w:rPr>
      </w:r>
      <w:r>
        <w:rPr>
          <w:noProof/>
        </w:rPr>
        <w:fldChar w:fldCharType="separate"/>
      </w:r>
      <w:r>
        <w:rPr>
          <w:noProof/>
        </w:rPr>
        <w:t>133</w:t>
      </w:r>
      <w:r>
        <w:rPr>
          <w:noProof/>
        </w:rPr>
        <w:fldChar w:fldCharType="end"/>
      </w:r>
    </w:p>
    <w:p w14:paraId="0C994E65" w14:textId="6766C883" w:rsidR="002C54BD" w:rsidRDefault="002C54BD">
      <w:pPr>
        <w:pStyle w:val="TOC2"/>
        <w:rPr>
          <w:rFonts w:ascii="Calibri" w:hAnsi="Calibri"/>
          <w:noProof/>
          <w:kern w:val="2"/>
          <w:sz w:val="22"/>
          <w:szCs w:val="22"/>
          <w:lang w:eastAsia="en-GB"/>
        </w:rPr>
      </w:pPr>
      <w:r>
        <w:rPr>
          <w:noProof/>
        </w:rPr>
        <w:t>8.147</w:t>
      </w:r>
      <w:r>
        <w:rPr>
          <w:rFonts w:ascii="Calibri" w:hAnsi="Calibri"/>
          <w:noProof/>
          <w:kern w:val="2"/>
          <w:sz w:val="22"/>
          <w:szCs w:val="22"/>
          <w:lang w:eastAsia="en-GB"/>
        </w:rPr>
        <w:tab/>
      </w:r>
      <w:r>
        <w:rPr>
          <w:noProof/>
        </w:rPr>
        <w:t>CAG cell selection status</w:t>
      </w:r>
      <w:r>
        <w:rPr>
          <w:noProof/>
        </w:rPr>
        <w:tab/>
      </w:r>
      <w:r>
        <w:rPr>
          <w:noProof/>
        </w:rPr>
        <w:fldChar w:fldCharType="begin" w:fldLock="1"/>
      </w:r>
      <w:r>
        <w:rPr>
          <w:noProof/>
        </w:rPr>
        <w:instrText xml:space="preserve"> PAGEREF _Toc146278266 \h </w:instrText>
      </w:r>
      <w:r>
        <w:rPr>
          <w:noProof/>
        </w:rPr>
      </w:r>
      <w:r>
        <w:rPr>
          <w:noProof/>
        </w:rPr>
        <w:fldChar w:fldCharType="separate"/>
      </w:r>
      <w:r>
        <w:rPr>
          <w:noProof/>
        </w:rPr>
        <w:t>133</w:t>
      </w:r>
      <w:r>
        <w:rPr>
          <w:noProof/>
        </w:rPr>
        <w:fldChar w:fldCharType="end"/>
      </w:r>
    </w:p>
    <w:p w14:paraId="7061275E" w14:textId="7709FBC1" w:rsidR="002C54BD" w:rsidRDefault="002C54BD">
      <w:pPr>
        <w:pStyle w:val="TOC2"/>
        <w:rPr>
          <w:rFonts w:ascii="Calibri" w:hAnsi="Calibri"/>
          <w:noProof/>
          <w:kern w:val="2"/>
          <w:sz w:val="22"/>
          <w:szCs w:val="22"/>
          <w:lang w:eastAsia="en-GB"/>
        </w:rPr>
      </w:pPr>
      <w:r>
        <w:rPr>
          <w:noProof/>
        </w:rPr>
        <w:t>8.148</w:t>
      </w:r>
      <w:r>
        <w:rPr>
          <w:rFonts w:ascii="Calibri" w:hAnsi="Calibri"/>
          <w:noProof/>
          <w:kern w:val="2"/>
          <w:sz w:val="22"/>
          <w:szCs w:val="22"/>
          <w:lang w:eastAsia="en-GB"/>
        </w:rPr>
        <w:tab/>
      </w:r>
      <w:r>
        <w:rPr>
          <w:noProof/>
        </w:rPr>
        <w:t>CAG information list</w:t>
      </w:r>
      <w:r>
        <w:rPr>
          <w:noProof/>
        </w:rPr>
        <w:tab/>
      </w:r>
      <w:r>
        <w:rPr>
          <w:noProof/>
        </w:rPr>
        <w:fldChar w:fldCharType="begin" w:fldLock="1"/>
      </w:r>
      <w:r>
        <w:rPr>
          <w:noProof/>
        </w:rPr>
        <w:instrText xml:space="preserve"> PAGEREF _Toc146278267 \h </w:instrText>
      </w:r>
      <w:r>
        <w:rPr>
          <w:noProof/>
        </w:rPr>
      </w:r>
      <w:r>
        <w:rPr>
          <w:noProof/>
        </w:rPr>
        <w:fldChar w:fldCharType="separate"/>
      </w:r>
      <w:r>
        <w:rPr>
          <w:noProof/>
        </w:rPr>
        <w:t>133</w:t>
      </w:r>
      <w:r>
        <w:rPr>
          <w:noProof/>
        </w:rPr>
        <w:fldChar w:fldCharType="end"/>
      </w:r>
    </w:p>
    <w:p w14:paraId="5A304792" w14:textId="4E01445B" w:rsidR="002C54BD" w:rsidRDefault="002C54BD">
      <w:pPr>
        <w:pStyle w:val="TOC2"/>
        <w:rPr>
          <w:rFonts w:ascii="Calibri" w:hAnsi="Calibri"/>
          <w:noProof/>
          <w:kern w:val="2"/>
          <w:sz w:val="22"/>
          <w:szCs w:val="22"/>
          <w:lang w:eastAsia="en-GB"/>
        </w:rPr>
      </w:pPr>
      <w:r w:rsidRPr="00AF240F">
        <w:rPr>
          <w:noProof/>
          <w:lang w:val="pt-BR"/>
        </w:rPr>
        <w:t>8.149</w:t>
      </w:r>
      <w:r>
        <w:rPr>
          <w:rFonts w:ascii="Calibri" w:hAnsi="Calibri"/>
          <w:noProof/>
          <w:kern w:val="2"/>
          <w:sz w:val="22"/>
          <w:szCs w:val="22"/>
          <w:lang w:eastAsia="en-GB"/>
        </w:rPr>
        <w:tab/>
      </w:r>
      <w:r>
        <w:rPr>
          <w:noProof/>
        </w:rPr>
        <w:t>CAG Human-readable network name list</w:t>
      </w:r>
      <w:r>
        <w:rPr>
          <w:noProof/>
        </w:rPr>
        <w:tab/>
      </w:r>
      <w:r>
        <w:rPr>
          <w:noProof/>
        </w:rPr>
        <w:fldChar w:fldCharType="begin" w:fldLock="1"/>
      </w:r>
      <w:r>
        <w:rPr>
          <w:noProof/>
        </w:rPr>
        <w:instrText xml:space="preserve"> PAGEREF _Toc146278268 \h </w:instrText>
      </w:r>
      <w:r>
        <w:rPr>
          <w:noProof/>
        </w:rPr>
      </w:r>
      <w:r>
        <w:rPr>
          <w:noProof/>
        </w:rPr>
        <w:fldChar w:fldCharType="separate"/>
      </w:r>
      <w:r>
        <w:rPr>
          <w:noProof/>
        </w:rPr>
        <w:t>134</w:t>
      </w:r>
      <w:r>
        <w:rPr>
          <w:noProof/>
        </w:rPr>
        <w:fldChar w:fldCharType="end"/>
      </w:r>
    </w:p>
    <w:p w14:paraId="093680C9" w14:textId="34F389E0" w:rsidR="002C54BD" w:rsidRDefault="002C54BD">
      <w:pPr>
        <w:pStyle w:val="TOC2"/>
        <w:rPr>
          <w:rFonts w:ascii="Calibri" w:hAnsi="Calibri"/>
          <w:noProof/>
          <w:kern w:val="2"/>
          <w:sz w:val="22"/>
          <w:szCs w:val="22"/>
          <w:lang w:eastAsia="en-GB"/>
        </w:rPr>
      </w:pPr>
      <w:r>
        <w:rPr>
          <w:noProof/>
        </w:rPr>
        <w:t>8.150</w:t>
      </w:r>
      <w:r>
        <w:rPr>
          <w:rFonts w:ascii="Calibri" w:hAnsi="Calibri"/>
          <w:noProof/>
          <w:kern w:val="2"/>
          <w:sz w:val="22"/>
          <w:szCs w:val="22"/>
          <w:lang w:eastAsia="en-GB"/>
        </w:rPr>
        <w:tab/>
      </w:r>
      <w:r>
        <w:rPr>
          <w:noProof/>
        </w:rPr>
        <w:t>Slices status</w:t>
      </w:r>
      <w:r>
        <w:rPr>
          <w:noProof/>
        </w:rPr>
        <w:tab/>
      </w:r>
      <w:r>
        <w:rPr>
          <w:noProof/>
        </w:rPr>
        <w:fldChar w:fldCharType="begin" w:fldLock="1"/>
      </w:r>
      <w:r>
        <w:rPr>
          <w:noProof/>
        </w:rPr>
        <w:instrText xml:space="preserve"> PAGEREF _Toc146278269 \h </w:instrText>
      </w:r>
      <w:r>
        <w:rPr>
          <w:noProof/>
        </w:rPr>
      </w:r>
      <w:r>
        <w:rPr>
          <w:noProof/>
        </w:rPr>
        <w:fldChar w:fldCharType="separate"/>
      </w:r>
      <w:r>
        <w:rPr>
          <w:noProof/>
        </w:rPr>
        <w:t>134</w:t>
      </w:r>
      <w:r>
        <w:rPr>
          <w:noProof/>
        </w:rPr>
        <w:fldChar w:fldCharType="end"/>
      </w:r>
    </w:p>
    <w:p w14:paraId="0AF76335" w14:textId="59C74A1D" w:rsidR="002C54BD" w:rsidRDefault="002C54BD">
      <w:pPr>
        <w:pStyle w:val="TOC2"/>
        <w:rPr>
          <w:rFonts w:ascii="Calibri" w:hAnsi="Calibri"/>
          <w:noProof/>
          <w:kern w:val="2"/>
          <w:sz w:val="22"/>
          <w:szCs w:val="22"/>
          <w:lang w:eastAsia="en-GB"/>
        </w:rPr>
      </w:pPr>
      <w:r>
        <w:rPr>
          <w:noProof/>
        </w:rPr>
        <w:t>8.151</w:t>
      </w:r>
      <w:r>
        <w:rPr>
          <w:rFonts w:ascii="Calibri" w:hAnsi="Calibri"/>
          <w:noProof/>
          <w:kern w:val="2"/>
          <w:sz w:val="22"/>
          <w:szCs w:val="22"/>
          <w:lang w:eastAsia="en-GB"/>
        </w:rPr>
        <w:tab/>
      </w:r>
      <w:r>
        <w:rPr>
          <w:noProof/>
        </w:rPr>
        <w:t>Rejected slices information with S-NSSAI mapping</w:t>
      </w:r>
      <w:r>
        <w:rPr>
          <w:noProof/>
        </w:rPr>
        <w:tab/>
      </w:r>
      <w:r>
        <w:rPr>
          <w:noProof/>
        </w:rPr>
        <w:fldChar w:fldCharType="begin" w:fldLock="1"/>
      </w:r>
      <w:r>
        <w:rPr>
          <w:noProof/>
        </w:rPr>
        <w:instrText xml:space="preserve"> PAGEREF _Toc146278270 \h </w:instrText>
      </w:r>
      <w:r>
        <w:rPr>
          <w:noProof/>
        </w:rPr>
      </w:r>
      <w:r>
        <w:rPr>
          <w:noProof/>
        </w:rPr>
        <w:fldChar w:fldCharType="separate"/>
      </w:r>
      <w:r>
        <w:rPr>
          <w:noProof/>
        </w:rPr>
        <w:t>135</w:t>
      </w:r>
      <w:r>
        <w:rPr>
          <w:noProof/>
        </w:rPr>
        <w:fldChar w:fldCharType="end"/>
      </w:r>
    </w:p>
    <w:p w14:paraId="4FA5A6F8" w14:textId="12865BDC" w:rsidR="002C54BD" w:rsidRDefault="002C54BD">
      <w:pPr>
        <w:pStyle w:val="TOC2"/>
        <w:rPr>
          <w:rFonts w:ascii="Calibri" w:hAnsi="Calibri"/>
          <w:noProof/>
          <w:kern w:val="2"/>
          <w:sz w:val="22"/>
          <w:szCs w:val="22"/>
          <w:lang w:eastAsia="en-GB"/>
        </w:rPr>
      </w:pPr>
      <w:r w:rsidRPr="00AF240F">
        <w:rPr>
          <w:noProof/>
          <w:lang w:val="pt-BR"/>
        </w:rPr>
        <w:t>8.152</w:t>
      </w:r>
      <w:r>
        <w:rPr>
          <w:rFonts w:ascii="Calibri" w:hAnsi="Calibri"/>
          <w:noProof/>
          <w:kern w:val="2"/>
          <w:sz w:val="22"/>
          <w:szCs w:val="22"/>
          <w:lang w:eastAsia="en-GB"/>
        </w:rPr>
        <w:tab/>
      </w:r>
      <w:r>
        <w:rPr>
          <w:noProof/>
        </w:rPr>
        <w:t>Slices Information with S-NSSAI mapping</w:t>
      </w:r>
      <w:r>
        <w:rPr>
          <w:noProof/>
        </w:rPr>
        <w:tab/>
      </w:r>
      <w:r>
        <w:rPr>
          <w:noProof/>
        </w:rPr>
        <w:fldChar w:fldCharType="begin" w:fldLock="1"/>
      </w:r>
      <w:r>
        <w:rPr>
          <w:noProof/>
        </w:rPr>
        <w:instrText xml:space="preserve"> PAGEREF _Toc146278271 \h </w:instrText>
      </w:r>
      <w:r>
        <w:rPr>
          <w:noProof/>
        </w:rPr>
      </w:r>
      <w:r>
        <w:rPr>
          <w:noProof/>
        </w:rPr>
        <w:fldChar w:fldCharType="separate"/>
      </w:r>
      <w:r>
        <w:rPr>
          <w:noProof/>
        </w:rPr>
        <w:t>135</w:t>
      </w:r>
      <w:r>
        <w:rPr>
          <w:noProof/>
        </w:rPr>
        <w:fldChar w:fldCharType="end"/>
      </w:r>
    </w:p>
    <w:p w14:paraId="21035335" w14:textId="1F4A6DE6" w:rsidR="002C54BD" w:rsidRDefault="002C54BD">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Tag values</w:t>
      </w:r>
      <w:r>
        <w:rPr>
          <w:noProof/>
        </w:rPr>
        <w:tab/>
      </w:r>
      <w:r>
        <w:rPr>
          <w:noProof/>
        </w:rPr>
        <w:fldChar w:fldCharType="begin" w:fldLock="1"/>
      </w:r>
      <w:r>
        <w:rPr>
          <w:noProof/>
        </w:rPr>
        <w:instrText xml:space="preserve"> PAGEREF _Toc146278272 \h </w:instrText>
      </w:r>
      <w:r>
        <w:rPr>
          <w:noProof/>
        </w:rPr>
      </w:r>
      <w:r>
        <w:rPr>
          <w:noProof/>
        </w:rPr>
        <w:fldChar w:fldCharType="separate"/>
      </w:r>
      <w:r>
        <w:rPr>
          <w:noProof/>
        </w:rPr>
        <w:t>136</w:t>
      </w:r>
      <w:r>
        <w:rPr>
          <w:noProof/>
        </w:rPr>
        <w:fldChar w:fldCharType="end"/>
      </w:r>
    </w:p>
    <w:p w14:paraId="179BED4D" w14:textId="155006B8" w:rsidR="002C54BD" w:rsidRDefault="002C54BD">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_Toc146278273 \h </w:instrText>
      </w:r>
      <w:r>
        <w:rPr>
          <w:noProof/>
        </w:rPr>
      </w:r>
      <w:r>
        <w:rPr>
          <w:noProof/>
        </w:rPr>
        <w:fldChar w:fldCharType="separate"/>
      </w:r>
      <w:r>
        <w:rPr>
          <w:noProof/>
        </w:rPr>
        <w:t>136</w:t>
      </w:r>
      <w:r>
        <w:rPr>
          <w:noProof/>
        </w:rPr>
        <w:fldChar w:fldCharType="end"/>
      </w:r>
    </w:p>
    <w:p w14:paraId="53EB5CAB" w14:textId="3C7E5C0A" w:rsidR="002C54BD" w:rsidRDefault="002C54BD">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_Toc146278274 \h </w:instrText>
      </w:r>
      <w:r>
        <w:rPr>
          <w:noProof/>
        </w:rPr>
      </w:r>
      <w:r>
        <w:rPr>
          <w:noProof/>
        </w:rPr>
        <w:fldChar w:fldCharType="separate"/>
      </w:r>
      <w:r>
        <w:rPr>
          <w:noProof/>
        </w:rPr>
        <w:t>136</w:t>
      </w:r>
      <w:r>
        <w:rPr>
          <w:noProof/>
        </w:rPr>
        <w:fldChar w:fldCharType="end"/>
      </w:r>
    </w:p>
    <w:p w14:paraId="074EE0B8" w14:textId="094E64A7" w:rsidR="002C54BD" w:rsidRDefault="002C54BD">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_Toc146278275 \h </w:instrText>
      </w:r>
      <w:r>
        <w:rPr>
          <w:noProof/>
        </w:rPr>
      </w:r>
      <w:r>
        <w:rPr>
          <w:noProof/>
        </w:rPr>
        <w:fldChar w:fldCharType="separate"/>
      </w:r>
      <w:r>
        <w:rPr>
          <w:noProof/>
        </w:rPr>
        <w:t>137</w:t>
      </w:r>
      <w:r>
        <w:rPr>
          <w:noProof/>
        </w:rPr>
        <w:fldChar w:fldCharType="end"/>
      </w:r>
    </w:p>
    <w:p w14:paraId="780FA917" w14:textId="5AEDEFAA" w:rsidR="002C54BD" w:rsidRDefault="002C54BD">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_Toc146278276 \h </w:instrText>
      </w:r>
      <w:r>
        <w:rPr>
          <w:noProof/>
        </w:rPr>
      </w:r>
      <w:r>
        <w:rPr>
          <w:noProof/>
        </w:rPr>
        <w:fldChar w:fldCharType="separate"/>
      </w:r>
      <w:r>
        <w:rPr>
          <w:noProof/>
        </w:rPr>
        <w:t>138</w:t>
      </w:r>
      <w:r>
        <w:rPr>
          <w:noProof/>
        </w:rPr>
        <w:fldChar w:fldCharType="end"/>
      </w:r>
    </w:p>
    <w:p w14:paraId="0BD6C4AE" w14:textId="58F3DCCB" w:rsidR="002C54BD" w:rsidRDefault="002C54BD">
      <w:pPr>
        <w:pStyle w:val="TOC1"/>
        <w:rPr>
          <w:rFonts w:ascii="Calibri" w:hAnsi="Calibri"/>
          <w:noProof/>
          <w:kern w:val="2"/>
          <w:szCs w:val="22"/>
          <w:lang w:eastAsia="en-GB"/>
        </w:rPr>
      </w:pPr>
      <w:r>
        <w:rPr>
          <w:noProof/>
        </w:rPr>
        <w:lastRenderedPageBreak/>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_Toc146278277 \h </w:instrText>
      </w:r>
      <w:r>
        <w:rPr>
          <w:noProof/>
        </w:rPr>
      </w:r>
      <w:r>
        <w:rPr>
          <w:noProof/>
        </w:rPr>
        <w:fldChar w:fldCharType="separate"/>
      </w:r>
      <w:r>
        <w:rPr>
          <w:noProof/>
        </w:rPr>
        <w:t>138</w:t>
      </w:r>
      <w:r>
        <w:rPr>
          <w:noProof/>
        </w:rPr>
        <w:fldChar w:fldCharType="end"/>
      </w:r>
    </w:p>
    <w:p w14:paraId="4943FB49" w14:textId="22297BF3" w:rsidR="002C54BD" w:rsidRDefault="002C54BD">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_Toc146278278 \h </w:instrText>
      </w:r>
      <w:r>
        <w:rPr>
          <w:noProof/>
        </w:rPr>
      </w:r>
      <w:r>
        <w:rPr>
          <w:noProof/>
        </w:rPr>
        <w:fldChar w:fldCharType="separate"/>
      </w:r>
      <w:r>
        <w:rPr>
          <w:noProof/>
        </w:rPr>
        <w:t>139</w:t>
      </w:r>
      <w:r>
        <w:rPr>
          <w:noProof/>
        </w:rPr>
        <w:fldChar w:fldCharType="end"/>
      </w:r>
    </w:p>
    <w:p w14:paraId="500C0293" w14:textId="0EC7FBDD" w:rsidR="002C54BD" w:rsidRDefault="002C54BD" w:rsidP="002C54BD">
      <w:pPr>
        <w:pStyle w:val="TOC8"/>
        <w:rPr>
          <w:rFonts w:ascii="Calibri" w:hAnsi="Calibri"/>
          <w:b w:val="0"/>
          <w:noProof/>
          <w:kern w:val="2"/>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_Toc146278279 \h </w:instrText>
      </w:r>
      <w:r>
        <w:rPr>
          <w:noProof/>
        </w:rPr>
      </w:r>
      <w:r>
        <w:rPr>
          <w:noProof/>
        </w:rPr>
        <w:fldChar w:fldCharType="separate"/>
      </w:r>
      <w:r>
        <w:rPr>
          <w:noProof/>
        </w:rPr>
        <w:t>140</w:t>
      </w:r>
      <w:r>
        <w:rPr>
          <w:noProof/>
        </w:rPr>
        <w:fldChar w:fldCharType="end"/>
      </w:r>
    </w:p>
    <w:p w14:paraId="77CBA02F" w14:textId="4217086D" w:rsidR="002C54BD" w:rsidRDefault="002C54BD" w:rsidP="002C54BD">
      <w:pPr>
        <w:pStyle w:val="TOC8"/>
        <w:rPr>
          <w:rFonts w:ascii="Calibri" w:hAnsi="Calibri"/>
          <w:b w:val="0"/>
          <w:noProof/>
          <w:kern w:val="2"/>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_Toc146278280 \h </w:instrText>
      </w:r>
      <w:r>
        <w:rPr>
          <w:noProof/>
        </w:rPr>
      </w:r>
      <w:r>
        <w:rPr>
          <w:noProof/>
        </w:rPr>
        <w:fldChar w:fldCharType="separate"/>
      </w:r>
      <w:r>
        <w:rPr>
          <w:noProof/>
        </w:rPr>
        <w:t>142</w:t>
      </w:r>
      <w:r>
        <w:rPr>
          <w:noProof/>
        </w:rPr>
        <w:fldChar w:fldCharType="end"/>
      </w:r>
    </w:p>
    <w:p w14:paraId="59CD22A9" w14:textId="2532C343" w:rsidR="002C54BD" w:rsidRDefault="002C54BD" w:rsidP="002C54BD">
      <w:pPr>
        <w:pStyle w:val="TOC8"/>
        <w:rPr>
          <w:rFonts w:ascii="Calibri" w:hAnsi="Calibri"/>
          <w:b w:val="0"/>
          <w:noProof/>
          <w:kern w:val="2"/>
          <w:szCs w:val="22"/>
          <w:lang w:eastAsia="en-GB"/>
        </w:rPr>
      </w:pPr>
      <w:r>
        <w:rPr>
          <w:noProof/>
        </w:rPr>
        <w:t>Annex C (normative): Structure of USAT communications</w:t>
      </w:r>
      <w:r>
        <w:rPr>
          <w:noProof/>
        </w:rPr>
        <w:tab/>
      </w:r>
      <w:r>
        <w:rPr>
          <w:noProof/>
        </w:rPr>
        <w:fldChar w:fldCharType="begin" w:fldLock="1"/>
      </w:r>
      <w:r>
        <w:rPr>
          <w:noProof/>
        </w:rPr>
        <w:instrText xml:space="preserve"> PAGEREF _Toc146278281 \h </w:instrText>
      </w:r>
      <w:r>
        <w:rPr>
          <w:noProof/>
        </w:rPr>
      </w:r>
      <w:r>
        <w:rPr>
          <w:noProof/>
        </w:rPr>
        <w:fldChar w:fldCharType="separate"/>
      </w:r>
      <w:r>
        <w:rPr>
          <w:noProof/>
        </w:rPr>
        <w:t>143</w:t>
      </w:r>
      <w:r>
        <w:rPr>
          <w:noProof/>
        </w:rPr>
        <w:fldChar w:fldCharType="end"/>
      </w:r>
    </w:p>
    <w:p w14:paraId="2DB78357" w14:textId="1DF4C234" w:rsidR="002C54BD" w:rsidRDefault="002C54BD" w:rsidP="002C54BD">
      <w:pPr>
        <w:pStyle w:val="TOC8"/>
        <w:rPr>
          <w:rFonts w:ascii="Calibri" w:hAnsi="Calibri"/>
          <w:b w:val="0"/>
          <w:noProof/>
          <w:kern w:val="2"/>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_Toc146278282 \h </w:instrText>
      </w:r>
      <w:r>
        <w:rPr>
          <w:noProof/>
        </w:rPr>
      </w:r>
      <w:r>
        <w:rPr>
          <w:noProof/>
        </w:rPr>
        <w:fldChar w:fldCharType="separate"/>
      </w:r>
      <w:r>
        <w:rPr>
          <w:noProof/>
        </w:rPr>
        <w:t>144</w:t>
      </w:r>
      <w:r>
        <w:rPr>
          <w:noProof/>
        </w:rPr>
        <w:fldChar w:fldCharType="end"/>
      </w:r>
    </w:p>
    <w:p w14:paraId="74366131" w14:textId="4071D4EA" w:rsidR="002C54BD" w:rsidRDefault="002C54BD" w:rsidP="002C54BD">
      <w:pPr>
        <w:pStyle w:val="TOC8"/>
        <w:rPr>
          <w:rFonts w:ascii="Calibri" w:hAnsi="Calibri"/>
          <w:b w:val="0"/>
          <w:noProof/>
          <w:kern w:val="2"/>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_Toc146278283 \h </w:instrText>
      </w:r>
      <w:r>
        <w:rPr>
          <w:noProof/>
        </w:rPr>
      </w:r>
      <w:r>
        <w:rPr>
          <w:noProof/>
        </w:rPr>
        <w:fldChar w:fldCharType="separate"/>
      </w:r>
      <w:r>
        <w:rPr>
          <w:noProof/>
        </w:rPr>
        <w:t>145</w:t>
      </w:r>
      <w:r>
        <w:rPr>
          <w:noProof/>
        </w:rPr>
        <w:fldChar w:fldCharType="end"/>
      </w:r>
    </w:p>
    <w:p w14:paraId="653B84AB" w14:textId="49FDFFC2" w:rsidR="002C54BD" w:rsidRDefault="002C54BD" w:rsidP="002C54BD">
      <w:pPr>
        <w:pStyle w:val="TOC8"/>
        <w:rPr>
          <w:rFonts w:ascii="Calibri" w:hAnsi="Calibri"/>
          <w:b w:val="0"/>
          <w:noProof/>
          <w:kern w:val="2"/>
          <w:szCs w:val="22"/>
          <w:lang w:eastAsia="en-GB"/>
        </w:rPr>
      </w:pPr>
      <w:r>
        <w:rPr>
          <w:noProof/>
        </w:rPr>
        <w:t>Annex F (informative): Monitoring of events</w:t>
      </w:r>
      <w:r>
        <w:rPr>
          <w:noProof/>
        </w:rPr>
        <w:tab/>
      </w:r>
      <w:r>
        <w:rPr>
          <w:noProof/>
        </w:rPr>
        <w:fldChar w:fldCharType="begin" w:fldLock="1"/>
      </w:r>
      <w:r>
        <w:rPr>
          <w:noProof/>
        </w:rPr>
        <w:instrText xml:space="preserve"> PAGEREF _Toc146278284 \h </w:instrText>
      </w:r>
      <w:r>
        <w:rPr>
          <w:noProof/>
        </w:rPr>
      </w:r>
      <w:r>
        <w:rPr>
          <w:noProof/>
        </w:rPr>
        <w:fldChar w:fldCharType="separate"/>
      </w:r>
      <w:r>
        <w:rPr>
          <w:noProof/>
        </w:rPr>
        <w:t>146</w:t>
      </w:r>
      <w:r>
        <w:rPr>
          <w:noProof/>
        </w:rPr>
        <w:fldChar w:fldCharType="end"/>
      </w:r>
    </w:p>
    <w:p w14:paraId="375D754E" w14:textId="036486EC" w:rsidR="002C54BD" w:rsidRDefault="002C54BD" w:rsidP="002C54BD">
      <w:pPr>
        <w:pStyle w:val="TOC8"/>
        <w:rPr>
          <w:rFonts w:ascii="Calibri" w:hAnsi="Calibri"/>
          <w:b w:val="0"/>
          <w:noProof/>
          <w:kern w:val="2"/>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_Toc146278285 \h </w:instrText>
      </w:r>
      <w:r>
        <w:rPr>
          <w:noProof/>
        </w:rPr>
      </w:r>
      <w:r>
        <w:rPr>
          <w:noProof/>
        </w:rPr>
        <w:fldChar w:fldCharType="separate"/>
      </w:r>
      <w:r>
        <w:rPr>
          <w:noProof/>
        </w:rPr>
        <w:t>147</w:t>
      </w:r>
      <w:r>
        <w:rPr>
          <w:noProof/>
        </w:rPr>
        <w:fldChar w:fldCharType="end"/>
      </w:r>
    </w:p>
    <w:p w14:paraId="1769FB5E" w14:textId="2E103F7D" w:rsidR="002C54BD" w:rsidRDefault="002C54BD" w:rsidP="002C54BD">
      <w:pPr>
        <w:pStyle w:val="TOC8"/>
        <w:rPr>
          <w:rFonts w:ascii="Calibri" w:hAnsi="Calibri"/>
          <w:b w:val="0"/>
          <w:noProof/>
          <w:kern w:val="2"/>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_Toc146278286 \h </w:instrText>
      </w:r>
      <w:r>
        <w:rPr>
          <w:noProof/>
        </w:rPr>
      </w:r>
      <w:r>
        <w:rPr>
          <w:noProof/>
        </w:rPr>
        <w:fldChar w:fldCharType="separate"/>
      </w:r>
      <w:r>
        <w:rPr>
          <w:noProof/>
        </w:rPr>
        <w:t>148</w:t>
      </w:r>
      <w:r>
        <w:rPr>
          <w:noProof/>
        </w:rPr>
        <w:fldChar w:fldCharType="end"/>
      </w:r>
    </w:p>
    <w:p w14:paraId="57DD0A4E" w14:textId="21CDCC11" w:rsidR="002C54BD" w:rsidRDefault="002C54BD" w:rsidP="002C54BD">
      <w:pPr>
        <w:pStyle w:val="TOC8"/>
        <w:rPr>
          <w:rFonts w:ascii="Calibri" w:hAnsi="Calibri"/>
          <w:b w:val="0"/>
          <w:noProof/>
          <w:kern w:val="2"/>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_Toc146278287 \h </w:instrText>
      </w:r>
      <w:r>
        <w:rPr>
          <w:noProof/>
        </w:rPr>
      </w:r>
      <w:r>
        <w:rPr>
          <w:noProof/>
        </w:rPr>
        <w:fldChar w:fldCharType="separate"/>
      </w:r>
      <w:r>
        <w:rPr>
          <w:noProof/>
        </w:rPr>
        <w:t>149</w:t>
      </w:r>
      <w:r>
        <w:rPr>
          <w:noProof/>
        </w:rPr>
        <w:fldChar w:fldCharType="end"/>
      </w:r>
    </w:p>
    <w:p w14:paraId="55E14546" w14:textId="35A999B6" w:rsidR="002C54BD" w:rsidRDefault="002C54BD" w:rsidP="002C54BD">
      <w:pPr>
        <w:pStyle w:val="TOC8"/>
        <w:rPr>
          <w:rFonts w:ascii="Calibri" w:hAnsi="Calibri"/>
          <w:b w:val="0"/>
          <w:noProof/>
          <w:kern w:val="2"/>
          <w:szCs w:val="22"/>
          <w:lang w:eastAsia="en-GB"/>
        </w:rPr>
      </w:pPr>
      <w:r>
        <w:rPr>
          <w:noProof/>
        </w:rPr>
        <w:t>Annex J (informative): WAP References</w:t>
      </w:r>
      <w:r>
        <w:rPr>
          <w:noProof/>
        </w:rPr>
        <w:tab/>
      </w:r>
      <w:r>
        <w:rPr>
          <w:noProof/>
        </w:rPr>
        <w:fldChar w:fldCharType="begin" w:fldLock="1"/>
      </w:r>
      <w:r>
        <w:rPr>
          <w:noProof/>
        </w:rPr>
        <w:instrText xml:space="preserve"> PAGEREF _Toc146278288 \h </w:instrText>
      </w:r>
      <w:r>
        <w:rPr>
          <w:noProof/>
        </w:rPr>
      </w:r>
      <w:r>
        <w:rPr>
          <w:noProof/>
        </w:rPr>
        <w:fldChar w:fldCharType="separate"/>
      </w:r>
      <w:r>
        <w:rPr>
          <w:noProof/>
        </w:rPr>
        <w:t>150</w:t>
      </w:r>
      <w:r>
        <w:rPr>
          <w:noProof/>
        </w:rPr>
        <w:fldChar w:fldCharType="end"/>
      </w:r>
    </w:p>
    <w:p w14:paraId="3E2B80B2" w14:textId="0BE1D738" w:rsidR="002C54BD" w:rsidRDefault="002C54BD" w:rsidP="002C54BD">
      <w:pPr>
        <w:pStyle w:val="TOC8"/>
        <w:rPr>
          <w:rFonts w:ascii="Calibri" w:hAnsi="Calibri"/>
          <w:b w:val="0"/>
          <w:noProof/>
          <w:kern w:val="2"/>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_Toc146278289 \h </w:instrText>
      </w:r>
      <w:r>
        <w:rPr>
          <w:noProof/>
        </w:rPr>
      </w:r>
      <w:r>
        <w:rPr>
          <w:noProof/>
        </w:rPr>
        <w:fldChar w:fldCharType="separate"/>
      </w:r>
      <w:r>
        <w:rPr>
          <w:noProof/>
        </w:rPr>
        <w:t>151</w:t>
      </w:r>
      <w:r>
        <w:rPr>
          <w:noProof/>
        </w:rPr>
        <w:fldChar w:fldCharType="end"/>
      </w:r>
    </w:p>
    <w:p w14:paraId="25F50694" w14:textId="2EA599CA" w:rsidR="002C54BD" w:rsidRDefault="002C54BD" w:rsidP="002C54BD">
      <w:pPr>
        <w:pStyle w:val="TOC8"/>
        <w:rPr>
          <w:rFonts w:ascii="Calibri" w:hAnsi="Calibri"/>
          <w:b w:val="0"/>
          <w:noProof/>
          <w:kern w:val="2"/>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_Toc146278290 \h </w:instrText>
      </w:r>
      <w:r>
        <w:rPr>
          <w:noProof/>
        </w:rPr>
      </w:r>
      <w:r>
        <w:rPr>
          <w:noProof/>
        </w:rPr>
        <w:fldChar w:fldCharType="separate"/>
      </w:r>
      <w:r>
        <w:rPr>
          <w:noProof/>
        </w:rPr>
        <w:t>152</w:t>
      </w:r>
      <w:r>
        <w:rPr>
          <w:noProof/>
        </w:rPr>
        <w:fldChar w:fldCharType="end"/>
      </w:r>
    </w:p>
    <w:p w14:paraId="440A3468" w14:textId="5AF3F09C" w:rsidR="002C54BD" w:rsidRDefault="002C54BD" w:rsidP="002C54BD">
      <w:pPr>
        <w:pStyle w:val="TOC8"/>
        <w:rPr>
          <w:rFonts w:ascii="Calibri" w:hAnsi="Calibri"/>
          <w:b w:val="0"/>
          <w:noProof/>
          <w:kern w:val="2"/>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_Toc146278291 \h </w:instrText>
      </w:r>
      <w:r>
        <w:rPr>
          <w:noProof/>
        </w:rPr>
      </w:r>
      <w:r>
        <w:rPr>
          <w:noProof/>
        </w:rPr>
        <w:fldChar w:fldCharType="separate"/>
      </w:r>
      <w:r>
        <w:rPr>
          <w:noProof/>
        </w:rPr>
        <w:t>153</w:t>
      </w:r>
      <w:r>
        <w:rPr>
          <w:noProof/>
        </w:rPr>
        <w:fldChar w:fldCharType="end"/>
      </w:r>
    </w:p>
    <w:p w14:paraId="56894F0C" w14:textId="5346959A" w:rsidR="002C54BD" w:rsidRDefault="002C54BD" w:rsidP="002C54BD">
      <w:pPr>
        <w:pStyle w:val="TOC8"/>
        <w:rPr>
          <w:rFonts w:ascii="Calibri" w:hAnsi="Calibri"/>
          <w:b w:val="0"/>
          <w:noProof/>
          <w:kern w:val="2"/>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_Toc146278292 \h </w:instrText>
      </w:r>
      <w:r>
        <w:rPr>
          <w:noProof/>
        </w:rPr>
      </w:r>
      <w:r>
        <w:rPr>
          <w:noProof/>
        </w:rPr>
        <w:fldChar w:fldCharType="separate"/>
      </w:r>
      <w:r>
        <w:rPr>
          <w:noProof/>
        </w:rPr>
        <w:t>154</w:t>
      </w:r>
      <w:r>
        <w:rPr>
          <w:noProof/>
        </w:rPr>
        <w:fldChar w:fldCharType="end"/>
      </w:r>
    </w:p>
    <w:p w14:paraId="6CAA7452" w14:textId="2288AD08" w:rsidR="002C54BD" w:rsidRDefault="002C54BD">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_Toc146278293 \h </w:instrText>
      </w:r>
      <w:r>
        <w:rPr>
          <w:noProof/>
        </w:rPr>
      </w:r>
      <w:r>
        <w:rPr>
          <w:noProof/>
        </w:rPr>
        <w:fldChar w:fldCharType="separate"/>
      </w:r>
      <w:r>
        <w:rPr>
          <w:noProof/>
        </w:rPr>
        <w:t>154</w:t>
      </w:r>
      <w:r>
        <w:rPr>
          <w:noProof/>
        </w:rPr>
        <w:fldChar w:fldCharType="end"/>
      </w:r>
    </w:p>
    <w:p w14:paraId="623D5C62" w14:textId="6EFEEE5B" w:rsidR="002C54BD" w:rsidRDefault="002C54BD">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_Toc146278294 \h </w:instrText>
      </w:r>
      <w:r>
        <w:rPr>
          <w:noProof/>
        </w:rPr>
      </w:r>
      <w:r>
        <w:rPr>
          <w:noProof/>
        </w:rPr>
        <w:fldChar w:fldCharType="separate"/>
      </w:r>
      <w:r>
        <w:rPr>
          <w:noProof/>
        </w:rPr>
        <w:t>156</w:t>
      </w:r>
      <w:r>
        <w:rPr>
          <w:noProof/>
        </w:rPr>
        <w:fldChar w:fldCharType="end"/>
      </w:r>
    </w:p>
    <w:p w14:paraId="670DF956" w14:textId="4D881CB5" w:rsidR="002C54BD" w:rsidRDefault="002C54BD">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_Toc146278295 \h </w:instrText>
      </w:r>
      <w:r>
        <w:rPr>
          <w:noProof/>
        </w:rPr>
      </w:r>
      <w:r>
        <w:rPr>
          <w:noProof/>
        </w:rPr>
        <w:fldChar w:fldCharType="separate"/>
      </w:r>
      <w:r>
        <w:rPr>
          <w:noProof/>
        </w:rPr>
        <w:t>158</w:t>
      </w:r>
      <w:r>
        <w:rPr>
          <w:noProof/>
        </w:rPr>
        <w:fldChar w:fldCharType="end"/>
      </w:r>
    </w:p>
    <w:p w14:paraId="1E233B00" w14:textId="2C2B3D9F" w:rsidR="002C54BD" w:rsidRDefault="002C54BD" w:rsidP="002C54BD">
      <w:pPr>
        <w:pStyle w:val="TOC8"/>
        <w:rPr>
          <w:rFonts w:ascii="Calibri" w:hAnsi="Calibri"/>
          <w:b w:val="0"/>
          <w:noProof/>
          <w:kern w:val="2"/>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_Toc146278296 \h </w:instrText>
      </w:r>
      <w:r>
        <w:rPr>
          <w:noProof/>
        </w:rPr>
      </w:r>
      <w:r>
        <w:rPr>
          <w:noProof/>
        </w:rPr>
        <w:fldChar w:fldCharType="separate"/>
      </w:r>
      <w:r>
        <w:rPr>
          <w:noProof/>
        </w:rPr>
        <w:t>158</w:t>
      </w:r>
      <w:r>
        <w:rPr>
          <w:noProof/>
        </w:rPr>
        <w:fldChar w:fldCharType="end"/>
      </w:r>
    </w:p>
    <w:p w14:paraId="489B31E9" w14:textId="63192EC1" w:rsidR="002C54BD" w:rsidRDefault="002C54BD" w:rsidP="002C54BD">
      <w:pPr>
        <w:pStyle w:val="TOC8"/>
        <w:rPr>
          <w:rFonts w:ascii="Calibri" w:hAnsi="Calibri"/>
          <w:b w:val="0"/>
          <w:noProof/>
          <w:kern w:val="2"/>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_Toc146278297 \h </w:instrText>
      </w:r>
      <w:r>
        <w:rPr>
          <w:noProof/>
        </w:rPr>
      </w:r>
      <w:r>
        <w:rPr>
          <w:noProof/>
        </w:rPr>
        <w:fldChar w:fldCharType="separate"/>
      </w:r>
      <w:r>
        <w:rPr>
          <w:noProof/>
        </w:rPr>
        <w:t>160</w:t>
      </w:r>
      <w:r>
        <w:rPr>
          <w:noProof/>
        </w:rPr>
        <w:fldChar w:fldCharType="end"/>
      </w:r>
    </w:p>
    <w:p w14:paraId="04D6995B" w14:textId="07B87BA5" w:rsidR="002C54BD" w:rsidRDefault="002C54BD" w:rsidP="002C54BD">
      <w:pPr>
        <w:pStyle w:val="TOC8"/>
        <w:rPr>
          <w:rFonts w:ascii="Calibri" w:hAnsi="Calibri"/>
          <w:b w:val="0"/>
          <w:noProof/>
          <w:kern w:val="2"/>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_Toc146278298 \h </w:instrText>
      </w:r>
      <w:r>
        <w:rPr>
          <w:noProof/>
        </w:rPr>
      </w:r>
      <w:r>
        <w:rPr>
          <w:noProof/>
        </w:rPr>
        <w:fldChar w:fldCharType="separate"/>
      </w:r>
      <w:r>
        <w:rPr>
          <w:noProof/>
        </w:rPr>
        <w:t>161</w:t>
      </w:r>
      <w:r>
        <w:rPr>
          <w:noProof/>
        </w:rPr>
        <w:fldChar w:fldCharType="end"/>
      </w:r>
    </w:p>
    <w:p w14:paraId="37C5E624" w14:textId="1BBA2B03" w:rsidR="002C54BD" w:rsidRDefault="002C54BD">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_Toc146278299 \h </w:instrText>
      </w:r>
      <w:r>
        <w:rPr>
          <w:noProof/>
        </w:rPr>
      </w:r>
      <w:r>
        <w:rPr>
          <w:noProof/>
        </w:rPr>
        <w:fldChar w:fldCharType="separate"/>
      </w:r>
      <w:r>
        <w:rPr>
          <w:noProof/>
        </w:rPr>
        <w:t>161</w:t>
      </w:r>
      <w:r>
        <w:rPr>
          <w:noProof/>
        </w:rPr>
        <w:fldChar w:fldCharType="end"/>
      </w:r>
    </w:p>
    <w:p w14:paraId="3E1AC1C1" w14:textId="543CEF50" w:rsidR="002C54BD" w:rsidRDefault="002C54BD">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_Toc146278300 \h </w:instrText>
      </w:r>
      <w:r>
        <w:rPr>
          <w:noProof/>
        </w:rPr>
      </w:r>
      <w:r>
        <w:rPr>
          <w:noProof/>
        </w:rPr>
        <w:fldChar w:fldCharType="separate"/>
      </w:r>
      <w:r>
        <w:rPr>
          <w:noProof/>
        </w:rPr>
        <w:t>161</w:t>
      </w:r>
      <w:r>
        <w:rPr>
          <w:noProof/>
        </w:rPr>
        <w:fldChar w:fldCharType="end"/>
      </w:r>
    </w:p>
    <w:p w14:paraId="2387D851" w14:textId="2E1D1A1A" w:rsidR="002C54BD" w:rsidRDefault="002C54BD">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_Toc146278301 \h </w:instrText>
      </w:r>
      <w:r>
        <w:rPr>
          <w:noProof/>
        </w:rPr>
      </w:r>
      <w:r>
        <w:rPr>
          <w:noProof/>
        </w:rPr>
        <w:fldChar w:fldCharType="separate"/>
      </w:r>
      <w:r>
        <w:rPr>
          <w:noProof/>
        </w:rPr>
        <w:t>162</w:t>
      </w:r>
      <w:r>
        <w:rPr>
          <w:noProof/>
        </w:rPr>
        <w:fldChar w:fldCharType="end"/>
      </w:r>
    </w:p>
    <w:p w14:paraId="2D824EAE" w14:textId="75C2BA5A" w:rsidR="002C54BD" w:rsidRDefault="002C54BD" w:rsidP="002C54BD">
      <w:pPr>
        <w:pStyle w:val="TOC8"/>
        <w:rPr>
          <w:rFonts w:ascii="Calibri" w:hAnsi="Calibri"/>
          <w:b w:val="0"/>
          <w:noProof/>
          <w:kern w:val="2"/>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_Toc146278302 \h </w:instrText>
      </w:r>
      <w:r>
        <w:rPr>
          <w:noProof/>
        </w:rPr>
      </w:r>
      <w:r>
        <w:rPr>
          <w:noProof/>
        </w:rPr>
        <w:fldChar w:fldCharType="separate"/>
      </w:r>
      <w:r>
        <w:rPr>
          <w:noProof/>
        </w:rPr>
        <w:t>163</w:t>
      </w:r>
      <w:r>
        <w:rPr>
          <w:noProof/>
        </w:rPr>
        <w:fldChar w:fldCharType="end"/>
      </w:r>
    </w:p>
    <w:p w14:paraId="7B1125F9" w14:textId="6E61FB37" w:rsidR="002C54BD" w:rsidRDefault="002C54BD">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_Toc146278303 \h </w:instrText>
      </w:r>
      <w:r>
        <w:rPr>
          <w:noProof/>
        </w:rPr>
      </w:r>
      <w:r>
        <w:rPr>
          <w:noProof/>
        </w:rPr>
        <w:fldChar w:fldCharType="separate"/>
      </w:r>
      <w:r>
        <w:rPr>
          <w:noProof/>
        </w:rPr>
        <w:t>163</w:t>
      </w:r>
      <w:r>
        <w:rPr>
          <w:noProof/>
        </w:rPr>
        <w:fldChar w:fldCharType="end"/>
      </w:r>
    </w:p>
    <w:p w14:paraId="5BEACD92" w14:textId="51324014" w:rsidR="002C54BD" w:rsidRDefault="002C54BD">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_Toc146278304 \h </w:instrText>
      </w:r>
      <w:r>
        <w:rPr>
          <w:noProof/>
        </w:rPr>
      </w:r>
      <w:r>
        <w:rPr>
          <w:noProof/>
        </w:rPr>
        <w:fldChar w:fldCharType="separate"/>
      </w:r>
      <w:r>
        <w:rPr>
          <w:noProof/>
        </w:rPr>
        <w:t>164</w:t>
      </w:r>
      <w:r>
        <w:rPr>
          <w:noProof/>
        </w:rPr>
        <w:fldChar w:fldCharType="end"/>
      </w:r>
    </w:p>
    <w:p w14:paraId="59DD4DA7" w14:textId="390AE53C" w:rsidR="002C54BD" w:rsidRDefault="002C54BD">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_Toc146278305 \h </w:instrText>
      </w:r>
      <w:r>
        <w:rPr>
          <w:noProof/>
        </w:rPr>
      </w:r>
      <w:r>
        <w:rPr>
          <w:noProof/>
        </w:rPr>
        <w:fldChar w:fldCharType="separate"/>
      </w:r>
      <w:r>
        <w:rPr>
          <w:noProof/>
        </w:rPr>
        <w:t>165</w:t>
      </w:r>
      <w:r>
        <w:rPr>
          <w:noProof/>
        </w:rPr>
        <w:fldChar w:fldCharType="end"/>
      </w:r>
    </w:p>
    <w:p w14:paraId="19F8E3ED" w14:textId="093E46AC" w:rsidR="002C54BD" w:rsidRDefault="002C54BD" w:rsidP="002C54BD">
      <w:pPr>
        <w:pStyle w:val="TOC8"/>
        <w:rPr>
          <w:rFonts w:ascii="Calibri" w:hAnsi="Calibri"/>
          <w:b w:val="0"/>
          <w:noProof/>
          <w:kern w:val="2"/>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_Toc146278306 \h </w:instrText>
      </w:r>
      <w:r>
        <w:rPr>
          <w:noProof/>
        </w:rPr>
      </w:r>
      <w:r>
        <w:rPr>
          <w:noProof/>
        </w:rPr>
        <w:fldChar w:fldCharType="separate"/>
      </w:r>
      <w:r>
        <w:rPr>
          <w:noProof/>
        </w:rPr>
        <w:t>165</w:t>
      </w:r>
      <w:r>
        <w:rPr>
          <w:noProof/>
        </w:rPr>
        <w:fldChar w:fldCharType="end"/>
      </w:r>
    </w:p>
    <w:p w14:paraId="7C4CAFEB" w14:textId="784BE378" w:rsidR="002C54BD" w:rsidRDefault="002C54BD" w:rsidP="002C54BD">
      <w:pPr>
        <w:pStyle w:val="TOC8"/>
        <w:rPr>
          <w:rFonts w:ascii="Calibri" w:hAnsi="Calibri"/>
          <w:b w:val="0"/>
          <w:noProof/>
          <w:kern w:val="2"/>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_Toc146278307 \h </w:instrText>
      </w:r>
      <w:r>
        <w:rPr>
          <w:noProof/>
        </w:rPr>
      </w:r>
      <w:r>
        <w:rPr>
          <w:noProof/>
        </w:rPr>
        <w:fldChar w:fldCharType="separate"/>
      </w:r>
      <w:r>
        <w:rPr>
          <w:noProof/>
        </w:rPr>
        <w:t>166</w:t>
      </w:r>
      <w:r>
        <w:rPr>
          <w:noProof/>
        </w:rPr>
        <w:fldChar w:fldCharType="end"/>
      </w:r>
    </w:p>
    <w:p w14:paraId="2505CCC0" w14:textId="4B25D023" w:rsidR="002C54BD" w:rsidRDefault="002C54BD">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_Toc146278308 \h </w:instrText>
      </w:r>
      <w:r>
        <w:rPr>
          <w:noProof/>
        </w:rPr>
      </w:r>
      <w:r>
        <w:rPr>
          <w:noProof/>
        </w:rPr>
        <w:fldChar w:fldCharType="separate"/>
      </w:r>
      <w:r>
        <w:rPr>
          <w:noProof/>
        </w:rPr>
        <w:t>166</w:t>
      </w:r>
      <w:r>
        <w:rPr>
          <w:noProof/>
        </w:rPr>
        <w:fldChar w:fldCharType="end"/>
      </w:r>
    </w:p>
    <w:p w14:paraId="6A8C9752" w14:textId="10DB176F" w:rsidR="002C54BD" w:rsidRDefault="002C54BD">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_Toc146278309 \h </w:instrText>
      </w:r>
      <w:r>
        <w:rPr>
          <w:noProof/>
        </w:rPr>
      </w:r>
      <w:r>
        <w:rPr>
          <w:noProof/>
        </w:rPr>
        <w:fldChar w:fldCharType="separate"/>
      </w:r>
      <w:r>
        <w:rPr>
          <w:noProof/>
        </w:rPr>
        <w:t>166</w:t>
      </w:r>
      <w:r>
        <w:rPr>
          <w:noProof/>
        </w:rPr>
        <w:fldChar w:fldCharType="end"/>
      </w:r>
    </w:p>
    <w:p w14:paraId="2E96201F" w14:textId="5D4C6B1C" w:rsidR="002C54BD" w:rsidRDefault="002C54BD">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_Toc146278310 \h </w:instrText>
      </w:r>
      <w:r>
        <w:rPr>
          <w:noProof/>
        </w:rPr>
      </w:r>
      <w:r>
        <w:rPr>
          <w:noProof/>
        </w:rPr>
        <w:fldChar w:fldCharType="separate"/>
      </w:r>
      <w:r>
        <w:rPr>
          <w:noProof/>
        </w:rPr>
        <w:t>167</w:t>
      </w:r>
      <w:r>
        <w:rPr>
          <w:noProof/>
        </w:rPr>
        <w:fldChar w:fldCharType="end"/>
      </w:r>
    </w:p>
    <w:p w14:paraId="505B1E5A" w14:textId="6A4F2D4A" w:rsidR="002C54BD" w:rsidRDefault="002C54BD">
      <w:pPr>
        <w:pStyle w:val="TOC1"/>
        <w:rPr>
          <w:rFonts w:ascii="Calibri" w:hAnsi="Calibri"/>
          <w:noProof/>
          <w:kern w:val="2"/>
          <w:szCs w:val="22"/>
          <w:lang w:eastAsia="en-GB"/>
        </w:rPr>
      </w:pPr>
      <w:r>
        <w:rPr>
          <w:noProof/>
        </w:rPr>
        <w:lastRenderedPageBreak/>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_Toc146278311 \h </w:instrText>
      </w:r>
      <w:r>
        <w:rPr>
          <w:noProof/>
        </w:rPr>
      </w:r>
      <w:r>
        <w:rPr>
          <w:noProof/>
        </w:rPr>
        <w:fldChar w:fldCharType="separate"/>
      </w:r>
      <w:r>
        <w:rPr>
          <w:noProof/>
        </w:rPr>
        <w:t>168</w:t>
      </w:r>
      <w:r>
        <w:rPr>
          <w:noProof/>
        </w:rPr>
        <w:fldChar w:fldCharType="end"/>
      </w:r>
    </w:p>
    <w:p w14:paraId="52A83B69" w14:textId="450E8D4E" w:rsidR="002C54BD" w:rsidRDefault="002C54BD" w:rsidP="002C54BD">
      <w:pPr>
        <w:pStyle w:val="TOC8"/>
        <w:rPr>
          <w:rFonts w:ascii="Calibri" w:hAnsi="Calibri"/>
          <w:b w:val="0"/>
          <w:noProof/>
          <w:kern w:val="2"/>
          <w:szCs w:val="22"/>
          <w:lang w:eastAsia="en-GB"/>
        </w:rPr>
      </w:pPr>
      <w:r>
        <w:rPr>
          <w:noProof/>
        </w:rPr>
        <w:t>Annex U (informative): Change History</w:t>
      </w:r>
      <w:r>
        <w:rPr>
          <w:noProof/>
        </w:rPr>
        <w:tab/>
      </w:r>
      <w:r>
        <w:rPr>
          <w:noProof/>
        </w:rPr>
        <w:fldChar w:fldCharType="begin" w:fldLock="1"/>
      </w:r>
      <w:r>
        <w:rPr>
          <w:noProof/>
        </w:rPr>
        <w:instrText xml:space="preserve"> PAGEREF _Toc146278312 \h </w:instrText>
      </w:r>
      <w:r>
        <w:rPr>
          <w:noProof/>
        </w:rPr>
      </w:r>
      <w:r>
        <w:rPr>
          <w:noProof/>
        </w:rPr>
        <w:fldChar w:fldCharType="separate"/>
      </w:r>
      <w:r>
        <w:rPr>
          <w:noProof/>
        </w:rPr>
        <w:t>171</w:t>
      </w:r>
      <w:r>
        <w:rPr>
          <w:noProof/>
        </w:rPr>
        <w:fldChar w:fldCharType="end"/>
      </w:r>
    </w:p>
    <w:p w14:paraId="67263AEF" w14:textId="1AFC0762"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46277814"/>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46277815"/>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46277816"/>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1D5C7F21" w14:textId="6E5567E6" w:rsidR="006E4DD2" w:rsidRPr="00816C4A" w:rsidRDefault="006E4DD2" w:rsidP="00E86E7B">
      <w:pPr>
        <w:pStyle w:val="EX"/>
      </w:pPr>
      <w:r>
        <w:rPr>
          <w:rFonts w:eastAsia="Yu Gothic"/>
          <w:lang w:eastAsia="ja-JP"/>
        </w:rPr>
        <w:t>[76]</w:t>
      </w:r>
      <w:r>
        <w:rPr>
          <w:rFonts w:eastAsia="Yu Gothic"/>
          <w:lang w:eastAsia="ja-JP"/>
        </w:rPr>
        <w:tab/>
      </w:r>
      <w:r w:rsidRPr="001D1909">
        <w:rPr>
          <w:rFonts w:eastAsia="Yu Gothic" w:hint="eastAsia"/>
          <w:lang w:eastAsia="ja-JP"/>
        </w:rPr>
        <w:t>3GPP TS</w:t>
      </w:r>
      <w:r w:rsidRPr="001D1909">
        <w:t> </w:t>
      </w:r>
      <w:r>
        <w:t>24.</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816C4A">
        <w:t>"</w:t>
      </w:r>
      <w:r w:rsidRPr="00BD62F7">
        <w:rPr>
          <w:rFonts w:eastAsia="Yu Gothic"/>
          <w:lang w:eastAsia="ja-JP"/>
        </w:rPr>
        <w:t>Non-Access-Stratum (NAS) protocol for 5G System (5GS);</w:t>
      </w:r>
      <w:r>
        <w:rPr>
          <w:rFonts w:eastAsia="Yu Gothic"/>
          <w:lang w:eastAsia="ja-JP"/>
        </w:rPr>
        <w:t xml:space="preserve"> </w:t>
      </w:r>
      <w:r w:rsidRPr="00BD62F7">
        <w:rPr>
          <w:rFonts w:eastAsia="Yu Gothic"/>
          <w:lang w:eastAsia="ja-JP"/>
        </w:rPr>
        <w:t>Stage 3</w:t>
      </w:r>
      <w:r w:rsidRPr="00816C4A">
        <w:t>"</w:t>
      </w:r>
      <w:r>
        <w:rPr>
          <w:rFonts w:eastAsia="Yu Gothic"/>
          <w:lang w:eastAsia="ja-JP"/>
        </w:rPr>
        <w:t>.</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46277817"/>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46277818"/>
      <w:r w:rsidRPr="00816C4A">
        <w:t>3.1</w:t>
      </w:r>
      <w:r w:rsidRPr="00816C4A">
        <w:tab/>
        <w:t>Definitions</w:t>
      </w:r>
      <w:bookmarkEnd w:id="47"/>
      <w:bookmarkEnd w:id="48"/>
      <w:bookmarkEnd w:id="49"/>
      <w:bookmarkEnd w:id="50"/>
      <w:bookmarkEnd w:id="51"/>
      <w:bookmarkEnd w:id="52"/>
      <w:bookmarkEnd w:id="53"/>
      <w:bookmarkEnd w:id="54"/>
      <w:bookmarkEnd w:id="55"/>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46277819"/>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46277820"/>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46277821"/>
      <w:r w:rsidRPr="00816C4A">
        <w:lastRenderedPageBreak/>
        <w:t>4</w:t>
      </w:r>
      <w:r w:rsidRPr="00816C4A">
        <w:tab/>
        <w:t>Overview of USAT</w:t>
      </w:r>
      <w:bookmarkEnd w:id="74"/>
      <w:bookmarkEnd w:id="75"/>
      <w:bookmarkEnd w:id="76"/>
      <w:bookmarkEnd w:id="77"/>
      <w:bookmarkEnd w:id="78"/>
      <w:bookmarkEnd w:id="79"/>
      <w:bookmarkEnd w:id="80"/>
      <w:bookmarkEnd w:id="81"/>
      <w:bookmarkEnd w:id="82"/>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146277822"/>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46277823"/>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46277824"/>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46277825"/>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46277826"/>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46277827"/>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46277828"/>
      <w:r w:rsidRPr="00816C4A">
        <w:lastRenderedPageBreak/>
        <w:t>4.7</w:t>
      </w:r>
      <w:r w:rsidRPr="00816C4A">
        <w:tab/>
        <w:t>Event download</w:t>
      </w:r>
      <w:bookmarkEnd w:id="137"/>
      <w:bookmarkEnd w:id="138"/>
      <w:bookmarkEnd w:id="139"/>
      <w:bookmarkEnd w:id="140"/>
      <w:bookmarkEnd w:id="141"/>
      <w:bookmarkEnd w:id="142"/>
      <w:bookmarkEnd w:id="143"/>
      <w:bookmarkEnd w:id="144"/>
      <w:bookmarkEnd w:id="145"/>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46277829"/>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46277830"/>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46277831"/>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46277832"/>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46277833"/>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46277834"/>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46277835"/>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46277836"/>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lastRenderedPageBreak/>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46277837"/>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46277838"/>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46277839"/>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46277840"/>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46277841"/>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46277842"/>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46277843"/>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46277844"/>
      <w:r w:rsidRPr="00816C4A">
        <w:lastRenderedPageBreak/>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3E8E0146" w:rsidR="00660539" w:rsidRPr="000C201D" w:rsidRDefault="00F31340"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6360B99" w14:textId="77777777" w:rsidR="00660539" w:rsidRPr="000C201D" w:rsidRDefault="00660539" w:rsidP="00660539"/>
    <w:p w14:paraId="5CF61D65" w14:textId="77777777" w:rsidR="006E4DD2" w:rsidRPr="00816C4A" w:rsidRDefault="006E4DD2" w:rsidP="006E4DD2">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E4DD2" w:rsidRPr="000C201D" w14:paraId="6411E436" w14:textId="77777777" w:rsidTr="006277F3">
        <w:trPr>
          <w:gridAfter w:val="2"/>
          <w:wAfter w:w="5808" w:type="dxa"/>
          <w:trHeight w:val="148"/>
        </w:trPr>
        <w:tc>
          <w:tcPr>
            <w:tcW w:w="709" w:type="dxa"/>
          </w:tcPr>
          <w:p w14:paraId="68D29F27" w14:textId="77777777" w:rsidR="006E4DD2" w:rsidRPr="000C201D" w:rsidRDefault="006E4DD2" w:rsidP="006277F3">
            <w:pPr>
              <w:keepNext/>
              <w:spacing w:after="0"/>
              <w:rPr>
                <w:rFonts w:ascii="Courier New" w:hAnsi="Courier New"/>
                <w:sz w:val="16"/>
              </w:rPr>
            </w:pPr>
          </w:p>
        </w:tc>
        <w:tc>
          <w:tcPr>
            <w:tcW w:w="436" w:type="dxa"/>
            <w:tcBorders>
              <w:left w:val="nil"/>
              <w:right w:val="single" w:sz="6" w:space="0" w:color="auto"/>
            </w:tcBorders>
          </w:tcPr>
          <w:p w14:paraId="733097D9" w14:textId="77777777" w:rsidR="006E4DD2" w:rsidRPr="000C201D" w:rsidRDefault="006E4DD2" w:rsidP="006277F3">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A3E4343"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31A73CAE"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77CFA2CB"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73A53FCD"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58D97A1"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3FED494"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222E0A7C"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5B54ECEB"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E4DD2" w:rsidRPr="000C201D" w14:paraId="57BF2DD3" w14:textId="77777777" w:rsidTr="006277F3">
        <w:trPr>
          <w:trHeight w:val="24"/>
        </w:trPr>
        <w:tc>
          <w:tcPr>
            <w:tcW w:w="709" w:type="dxa"/>
          </w:tcPr>
          <w:p w14:paraId="1D6CDA97" w14:textId="77777777" w:rsidR="006E4DD2" w:rsidRPr="000C201D" w:rsidRDefault="006E4DD2" w:rsidP="006277F3">
            <w:pPr>
              <w:keepNext/>
              <w:spacing w:after="0"/>
              <w:rPr>
                <w:rFonts w:ascii="Courier New" w:hAnsi="Courier New"/>
                <w:sz w:val="16"/>
              </w:rPr>
            </w:pPr>
          </w:p>
        </w:tc>
        <w:tc>
          <w:tcPr>
            <w:tcW w:w="653" w:type="dxa"/>
            <w:gridSpan w:val="2"/>
          </w:tcPr>
          <w:p w14:paraId="740A86B4"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52DE9BE7"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410FD824"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17E3B426"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1582CBD5"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55D25C6E"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0230CEB1"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257610E7"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D733507" w14:textId="77777777" w:rsidR="006E4DD2" w:rsidRPr="000C201D" w:rsidRDefault="006E4DD2" w:rsidP="006277F3">
            <w:pPr>
              <w:keepNext/>
              <w:spacing w:after="0"/>
              <w:rPr>
                <w:rFonts w:ascii="Courier New" w:hAnsi="Courier New"/>
                <w:sz w:val="16"/>
              </w:rPr>
            </w:pPr>
          </w:p>
        </w:tc>
        <w:tc>
          <w:tcPr>
            <w:tcW w:w="5591" w:type="dxa"/>
          </w:tcPr>
          <w:p w14:paraId="07C6267D" w14:textId="1A665028" w:rsidR="006E4DD2" w:rsidRPr="000C201D" w:rsidRDefault="006E4DD2" w:rsidP="006277F3">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w:t>
            </w:r>
            <w:r w:rsidRPr="00BC3C5A">
              <w:rPr>
                <w:rFonts w:ascii="Courier New" w:hAnsi="Courier New"/>
                <w:sz w:val="16"/>
              </w:rPr>
              <w:t>Slice</w:t>
            </w:r>
            <w:r>
              <w:rPr>
                <w:rFonts w:ascii="Courier New" w:hAnsi="Courier New"/>
                <w:sz w:val="16"/>
              </w:rPr>
              <w:t xml:space="preserve"> </w:t>
            </w:r>
            <w:r w:rsidRPr="00BC3C5A">
              <w:rPr>
                <w:rFonts w:ascii="Courier New" w:hAnsi="Courier New"/>
                <w:sz w:val="16"/>
              </w:rPr>
              <w:t>Information</w:t>
            </w:r>
            <w:r>
              <w:rPr>
                <w:rFonts w:ascii="Courier New" w:hAnsi="Courier New"/>
                <w:sz w:val="16"/>
              </w:rPr>
              <w:t xml:space="preserve"> </w:t>
            </w:r>
            <w:r w:rsidRPr="00BC3C5A">
              <w:rPr>
                <w:rFonts w:ascii="Courier New" w:hAnsi="Courier New"/>
                <w:sz w:val="16"/>
              </w:rPr>
              <w:t xml:space="preserve">with </w:t>
            </w:r>
            <w:r>
              <w:rPr>
                <w:rFonts w:ascii="Courier New" w:hAnsi="Courier New"/>
                <w:sz w:val="16"/>
              </w:rPr>
              <w:t>S</w:t>
            </w:r>
            <w:r>
              <w:rPr>
                <w:rFonts w:ascii="Courier New" w:hAnsi="Courier New"/>
                <w:sz w:val="16"/>
              </w:rPr>
              <w:noBreakHyphen/>
              <w:t xml:space="preserve">NSSAI </w:t>
            </w:r>
            <w:r w:rsidRPr="00BC3C5A">
              <w:rPr>
                <w:rFonts w:ascii="Courier New" w:hAnsi="Courier New"/>
                <w:sz w:val="16"/>
              </w:rPr>
              <w:t>mapping</w:t>
            </w:r>
          </w:p>
        </w:tc>
      </w:tr>
      <w:tr w:rsidR="006E4DD2" w:rsidRPr="000C201D" w14:paraId="0ADFD8BC" w14:textId="77777777" w:rsidTr="006277F3">
        <w:trPr>
          <w:trHeight w:val="24"/>
        </w:trPr>
        <w:tc>
          <w:tcPr>
            <w:tcW w:w="709" w:type="dxa"/>
          </w:tcPr>
          <w:p w14:paraId="5C4DDC21" w14:textId="77777777" w:rsidR="006E4DD2" w:rsidRPr="000C201D" w:rsidRDefault="006E4DD2" w:rsidP="006277F3">
            <w:pPr>
              <w:keepNext/>
              <w:spacing w:after="0"/>
              <w:rPr>
                <w:rFonts w:ascii="Courier New" w:hAnsi="Courier New"/>
                <w:sz w:val="16"/>
              </w:rPr>
            </w:pPr>
          </w:p>
        </w:tc>
        <w:tc>
          <w:tcPr>
            <w:tcW w:w="653" w:type="dxa"/>
            <w:gridSpan w:val="2"/>
          </w:tcPr>
          <w:p w14:paraId="3202CE15"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0A8CB47"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8B3FDA"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71D7EF7"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19C8B5F"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D9B737B"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FAA29D2"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3577F" w14:textId="77777777" w:rsidR="006E4DD2" w:rsidRPr="000C201D" w:rsidRDefault="006E4DD2" w:rsidP="006277F3">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71086DF" w14:textId="77777777" w:rsidR="006E4DD2" w:rsidRPr="000C201D" w:rsidRDefault="006E4DD2" w:rsidP="006277F3">
            <w:pPr>
              <w:keepNext/>
              <w:spacing w:after="0"/>
              <w:rPr>
                <w:rFonts w:ascii="Courier New" w:hAnsi="Courier New"/>
                <w:sz w:val="16"/>
              </w:rPr>
            </w:pPr>
          </w:p>
        </w:tc>
        <w:tc>
          <w:tcPr>
            <w:tcW w:w="5591" w:type="dxa"/>
          </w:tcPr>
          <w:p w14:paraId="2012C36C" w14:textId="77777777" w:rsidR="006E4DD2" w:rsidRPr="000C201D" w:rsidRDefault="006E4DD2" w:rsidP="006277F3">
            <w:pPr>
              <w:keepNext/>
              <w:spacing w:after="0"/>
              <w:rPr>
                <w:rFonts w:ascii="Courier New" w:hAnsi="Courier New"/>
                <w:sz w:val="16"/>
              </w:rPr>
            </w:pPr>
            <w:r w:rsidRPr="00F53514">
              <w:rPr>
                <w:rFonts w:ascii="Courier New" w:hAnsi="Courier New"/>
                <w:sz w:val="16"/>
              </w:rPr>
              <w:t>Reserved for 3GPP (for future usage)</w:t>
            </w:r>
          </w:p>
        </w:tc>
      </w:tr>
    </w:tbl>
    <w:p w14:paraId="488A573F" w14:textId="77777777" w:rsidR="006E4DD2" w:rsidRDefault="006E4DD2" w:rsidP="006E4DD2">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46277845"/>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46277846"/>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46277847"/>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46277848"/>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46277849"/>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46277850"/>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46277851"/>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46277852"/>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46277853"/>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46277854"/>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46277855"/>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46277856"/>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46277857"/>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46277858"/>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46277859"/>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46277860"/>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46277861"/>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46277862"/>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46277863"/>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46277864"/>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46277865"/>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46277866"/>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46277867"/>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46277868"/>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46277869"/>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46277870"/>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46277871"/>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46277872"/>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46277873"/>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46277874"/>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46277875"/>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46277876"/>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6F67806B" w:rsidR="006E4DD2" w:rsidRDefault="00924E3A" w:rsidP="006E4DD2">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rsidR="006E4DD2" w:rsidRPr="006E4DD2">
        <w:t xml:space="preserve"> </w:t>
      </w:r>
      <w:r w:rsidR="006E4DD2">
        <w:t>;</w:t>
      </w:r>
    </w:p>
    <w:p w14:paraId="6463D3C3" w14:textId="7BDD7311" w:rsidR="00924E3A" w:rsidRPr="00816C4A" w:rsidRDefault="006E4DD2" w:rsidP="006E4DD2">
      <w:pPr>
        <w:pStyle w:val="B1"/>
      </w:pPr>
      <w:r>
        <w:t>-</w:t>
      </w:r>
      <w:r>
        <w:tab/>
        <w:t xml:space="preserve">the list of slice(s) </w:t>
      </w:r>
      <w:r w:rsidRPr="00816C4A">
        <w:t>information</w:t>
      </w:r>
      <w:r>
        <w:t xml:space="preserve"> with S-NSSAI mapping</w:t>
      </w:r>
      <w:r w:rsidR="00924E3A">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lastRenderedPageBreak/>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7C1C6772" w14:textId="77777777" w:rsidR="006E4DD2" w:rsidRDefault="00924E3A" w:rsidP="006E4DD2">
      <w:r w:rsidRPr="00816C4A">
        <w:lastRenderedPageBreak/>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7164EC71" w14:textId="68B98E1A" w:rsidR="00924E3A" w:rsidRDefault="006E4DD2" w:rsidP="006E4DD2">
      <w:r w:rsidRPr="00816C4A">
        <w:t xml:space="preserve">When </w:t>
      </w:r>
      <w:r>
        <w:t xml:space="preserve">the list of slice(s) </w:t>
      </w:r>
      <w:r w:rsidRPr="00816C4A">
        <w:t>information</w:t>
      </w:r>
      <w:r>
        <w:t xml:space="preserve"> with S-NSSAI mapping</w:t>
      </w:r>
      <w:r w:rsidRPr="00816C4A">
        <w:t xml:space="preserve"> </w:t>
      </w:r>
      <w:r>
        <w:t>is requested</w:t>
      </w:r>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p>
    <w:p w14:paraId="07DFD656" w14:textId="77777777" w:rsidR="00E86E7B" w:rsidRPr="00816C4A" w:rsidRDefault="00E86E7B" w:rsidP="00E86E7B">
      <w:pPr>
        <w:pStyle w:val="Heading3"/>
      </w:pPr>
      <w:bookmarkStart w:id="563" w:name="_Toc146277877"/>
      <w:r w:rsidRPr="00816C4A">
        <w:t>6.4.16</w:t>
      </w:r>
      <w:r w:rsidRPr="00816C4A">
        <w:tab/>
        <w:t>SET UP EVENT LIST</w:t>
      </w:r>
      <w:bookmarkEnd w:id="555"/>
      <w:bookmarkEnd w:id="556"/>
      <w:bookmarkEnd w:id="557"/>
      <w:bookmarkEnd w:id="558"/>
      <w:bookmarkEnd w:id="559"/>
      <w:bookmarkEnd w:id="560"/>
      <w:bookmarkEnd w:id="561"/>
      <w:bookmarkEnd w:id="562"/>
      <w:bookmarkEnd w:id="563"/>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4" w:name="_Toc3200721"/>
      <w:bookmarkStart w:id="565" w:name="_Toc20392464"/>
      <w:bookmarkStart w:id="566" w:name="_Toc27774111"/>
      <w:bookmarkStart w:id="567" w:name="_Toc36482571"/>
      <w:bookmarkStart w:id="568" w:name="_Toc36484230"/>
      <w:bookmarkStart w:id="569" w:name="_Toc44933160"/>
      <w:bookmarkStart w:id="570" w:name="_Toc50972113"/>
      <w:bookmarkStart w:id="571" w:name="_Toc57104867"/>
      <w:bookmarkStart w:id="572" w:name="_Toc146277878"/>
      <w:r w:rsidRPr="00816C4A">
        <w:t>6.4.17</w:t>
      </w:r>
      <w:r w:rsidRPr="00816C4A">
        <w:tab/>
        <w:t>PERFORM CARD APDU</w:t>
      </w:r>
      <w:bookmarkEnd w:id="564"/>
      <w:bookmarkEnd w:id="565"/>
      <w:bookmarkEnd w:id="566"/>
      <w:bookmarkEnd w:id="567"/>
      <w:bookmarkEnd w:id="568"/>
      <w:bookmarkEnd w:id="569"/>
      <w:bookmarkEnd w:id="570"/>
      <w:bookmarkEnd w:id="571"/>
      <w:bookmarkEnd w:id="572"/>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3" w:name="_Toc3200722"/>
      <w:bookmarkStart w:id="574" w:name="_Toc20392465"/>
      <w:bookmarkStart w:id="575" w:name="_Toc27774112"/>
      <w:bookmarkStart w:id="576" w:name="_Toc36482572"/>
      <w:bookmarkStart w:id="577" w:name="_Toc36484231"/>
      <w:bookmarkStart w:id="578" w:name="_Toc44933161"/>
      <w:bookmarkStart w:id="579" w:name="_Toc50972114"/>
      <w:bookmarkStart w:id="580" w:name="_Toc57104868"/>
      <w:bookmarkStart w:id="581" w:name="_Toc146277879"/>
      <w:r w:rsidRPr="00816C4A">
        <w:t>6.4.18</w:t>
      </w:r>
      <w:r w:rsidRPr="00816C4A">
        <w:tab/>
        <w:t>POWER OFF CARD</w:t>
      </w:r>
      <w:bookmarkEnd w:id="573"/>
      <w:bookmarkEnd w:id="574"/>
      <w:bookmarkEnd w:id="575"/>
      <w:bookmarkEnd w:id="576"/>
      <w:bookmarkEnd w:id="577"/>
      <w:bookmarkEnd w:id="578"/>
      <w:bookmarkEnd w:id="579"/>
      <w:bookmarkEnd w:id="580"/>
      <w:bookmarkEnd w:id="581"/>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2" w:name="_Toc3200723"/>
      <w:bookmarkStart w:id="583" w:name="_Toc20392466"/>
      <w:bookmarkStart w:id="584" w:name="_Toc27774113"/>
      <w:bookmarkStart w:id="585" w:name="_Toc36482573"/>
      <w:bookmarkStart w:id="586" w:name="_Toc36484232"/>
      <w:bookmarkStart w:id="587" w:name="_Toc44933162"/>
      <w:bookmarkStart w:id="588" w:name="_Toc50972115"/>
      <w:bookmarkStart w:id="589" w:name="_Toc57104869"/>
      <w:bookmarkStart w:id="590" w:name="_Toc146277880"/>
      <w:r w:rsidRPr="00816C4A">
        <w:t>6.4.19</w:t>
      </w:r>
      <w:r w:rsidRPr="00816C4A">
        <w:tab/>
        <w:t>POWER ON CARD</w:t>
      </w:r>
      <w:bookmarkEnd w:id="582"/>
      <w:bookmarkEnd w:id="583"/>
      <w:bookmarkEnd w:id="584"/>
      <w:bookmarkEnd w:id="585"/>
      <w:bookmarkEnd w:id="586"/>
      <w:bookmarkEnd w:id="587"/>
      <w:bookmarkEnd w:id="588"/>
      <w:bookmarkEnd w:id="589"/>
      <w:bookmarkEnd w:id="590"/>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1" w:name="_Toc3200724"/>
      <w:bookmarkStart w:id="592" w:name="_Toc20392467"/>
      <w:bookmarkStart w:id="593" w:name="_Toc27774114"/>
      <w:bookmarkStart w:id="594" w:name="_Toc36482574"/>
      <w:bookmarkStart w:id="595" w:name="_Toc36484233"/>
      <w:bookmarkStart w:id="596" w:name="_Toc44933163"/>
      <w:bookmarkStart w:id="597" w:name="_Toc50972116"/>
      <w:bookmarkStart w:id="598" w:name="_Toc57104870"/>
      <w:bookmarkStart w:id="599" w:name="_Toc146277881"/>
      <w:r w:rsidRPr="00816C4A">
        <w:t>6.4.20</w:t>
      </w:r>
      <w:r w:rsidRPr="00816C4A">
        <w:tab/>
        <w:t>GET READER STATUS</w:t>
      </w:r>
      <w:bookmarkEnd w:id="591"/>
      <w:bookmarkEnd w:id="592"/>
      <w:bookmarkEnd w:id="593"/>
      <w:bookmarkEnd w:id="594"/>
      <w:bookmarkEnd w:id="595"/>
      <w:bookmarkEnd w:id="596"/>
      <w:bookmarkEnd w:id="597"/>
      <w:bookmarkEnd w:id="598"/>
      <w:bookmarkEnd w:id="599"/>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600" w:name="_Toc3200725"/>
      <w:bookmarkStart w:id="601" w:name="_Toc20392468"/>
      <w:bookmarkStart w:id="602" w:name="_Toc27774115"/>
      <w:bookmarkStart w:id="603" w:name="_Toc36482575"/>
      <w:bookmarkStart w:id="604" w:name="_Toc36484234"/>
      <w:bookmarkStart w:id="605" w:name="_Toc44933164"/>
      <w:bookmarkStart w:id="606" w:name="_Toc50972117"/>
      <w:bookmarkStart w:id="607" w:name="_Toc57104871"/>
      <w:bookmarkStart w:id="608" w:name="_Toc146277882"/>
      <w:r w:rsidRPr="00816C4A">
        <w:t>6.4.21</w:t>
      </w:r>
      <w:r w:rsidRPr="00816C4A">
        <w:tab/>
        <w:t>TIMER MANAGEMENT</w:t>
      </w:r>
      <w:bookmarkEnd w:id="600"/>
      <w:bookmarkEnd w:id="601"/>
      <w:bookmarkEnd w:id="602"/>
      <w:bookmarkEnd w:id="603"/>
      <w:bookmarkEnd w:id="604"/>
      <w:bookmarkEnd w:id="605"/>
      <w:bookmarkEnd w:id="606"/>
      <w:bookmarkEnd w:id="607"/>
      <w:bookmarkEnd w:id="608"/>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9" w:name="_Toc3200726"/>
      <w:bookmarkStart w:id="610" w:name="_Toc20392469"/>
      <w:bookmarkStart w:id="611" w:name="_Toc27774116"/>
      <w:bookmarkStart w:id="612" w:name="_Toc36482576"/>
      <w:bookmarkStart w:id="613" w:name="_Toc36484235"/>
      <w:bookmarkStart w:id="614" w:name="_Toc44933165"/>
      <w:bookmarkStart w:id="615" w:name="_Toc50972118"/>
      <w:bookmarkStart w:id="616" w:name="_Toc57104872"/>
      <w:bookmarkStart w:id="617" w:name="_Toc146277883"/>
      <w:r w:rsidRPr="00816C4A">
        <w:t>6.4.22</w:t>
      </w:r>
      <w:r w:rsidRPr="00816C4A">
        <w:tab/>
        <w:t>SET UP IDLE MODE TEXT</w:t>
      </w:r>
      <w:bookmarkEnd w:id="609"/>
      <w:bookmarkEnd w:id="610"/>
      <w:bookmarkEnd w:id="611"/>
      <w:bookmarkEnd w:id="612"/>
      <w:bookmarkEnd w:id="613"/>
      <w:bookmarkEnd w:id="614"/>
      <w:bookmarkEnd w:id="615"/>
      <w:bookmarkEnd w:id="616"/>
      <w:bookmarkEnd w:id="617"/>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8" w:name="_Toc3200727"/>
      <w:bookmarkStart w:id="619" w:name="_Toc20392470"/>
      <w:bookmarkStart w:id="620" w:name="_Toc27774117"/>
      <w:bookmarkStart w:id="621" w:name="_Toc36482577"/>
      <w:bookmarkStart w:id="622" w:name="_Toc36484236"/>
      <w:bookmarkStart w:id="623" w:name="_Toc44933166"/>
      <w:bookmarkStart w:id="624" w:name="_Toc50972119"/>
      <w:bookmarkStart w:id="625" w:name="_Toc57104873"/>
      <w:bookmarkStart w:id="626" w:name="_Toc146277884"/>
      <w:r w:rsidRPr="00816C4A">
        <w:t>6.4.23</w:t>
      </w:r>
      <w:r w:rsidRPr="00816C4A">
        <w:tab/>
        <w:t>RUN AT COMMAND</w:t>
      </w:r>
      <w:bookmarkEnd w:id="618"/>
      <w:bookmarkEnd w:id="619"/>
      <w:bookmarkEnd w:id="620"/>
      <w:bookmarkEnd w:id="621"/>
      <w:bookmarkEnd w:id="622"/>
      <w:bookmarkEnd w:id="623"/>
      <w:bookmarkEnd w:id="624"/>
      <w:bookmarkEnd w:id="625"/>
      <w:bookmarkEnd w:id="626"/>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7" w:name="_Toc3200728"/>
      <w:bookmarkStart w:id="628" w:name="_Toc20392471"/>
      <w:bookmarkStart w:id="629" w:name="_Toc27774118"/>
      <w:bookmarkStart w:id="630" w:name="_Toc36482578"/>
      <w:bookmarkStart w:id="631" w:name="_Toc36484237"/>
      <w:bookmarkStart w:id="632" w:name="_Toc44933167"/>
      <w:bookmarkStart w:id="633" w:name="_Toc50972120"/>
      <w:bookmarkStart w:id="634" w:name="_Toc57104874"/>
      <w:bookmarkStart w:id="635" w:name="_Toc146277885"/>
      <w:r w:rsidRPr="00816C4A">
        <w:t>6.4.24</w:t>
      </w:r>
      <w:r w:rsidRPr="00816C4A">
        <w:tab/>
        <w:t>SEND DTMF</w:t>
      </w:r>
      <w:bookmarkEnd w:id="627"/>
      <w:bookmarkEnd w:id="628"/>
      <w:bookmarkEnd w:id="629"/>
      <w:bookmarkEnd w:id="630"/>
      <w:bookmarkEnd w:id="631"/>
      <w:bookmarkEnd w:id="632"/>
      <w:bookmarkEnd w:id="633"/>
      <w:bookmarkEnd w:id="634"/>
      <w:bookmarkEnd w:id="635"/>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6" w:name="_Toc3200729"/>
      <w:bookmarkStart w:id="637" w:name="_Toc20392472"/>
      <w:bookmarkStart w:id="638" w:name="_Toc27774119"/>
      <w:bookmarkStart w:id="639" w:name="_Toc36482579"/>
      <w:bookmarkStart w:id="640" w:name="_Toc36484238"/>
      <w:bookmarkStart w:id="641" w:name="_Toc44933168"/>
      <w:bookmarkStart w:id="642" w:name="_Toc50972121"/>
      <w:bookmarkStart w:id="643" w:name="_Toc57104875"/>
      <w:bookmarkStart w:id="644" w:name="_Toc146277886"/>
      <w:r w:rsidRPr="00816C4A">
        <w:t>6.4.25</w:t>
      </w:r>
      <w:r w:rsidRPr="00816C4A">
        <w:tab/>
        <w:t>LANGUAGE NOTIFICATION</w:t>
      </w:r>
      <w:bookmarkEnd w:id="636"/>
      <w:bookmarkEnd w:id="637"/>
      <w:bookmarkEnd w:id="638"/>
      <w:bookmarkEnd w:id="639"/>
      <w:bookmarkEnd w:id="640"/>
      <w:bookmarkEnd w:id="641"/>
      <w:bookmarkEnd w:id="642"/>
      <w:bookmarkEnd w:id="643"/>
      <w:bookmarkEnd w:id="644"/>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5" w:name="_Toc3200730"/>
      <w:bookmarkStart w:id="646" w:name="_Toc20392473"/>
      <w:bookmarkStart w:id="647" w:name="_Toc27774120"/>
      <w:bookmarkStart w:id="648" w:name="_Toc36482580"/>
      <w:bookmarkStart w:id="649" w:name="_Toc36484239"/>
      <w:bookmarkStart w:id="650" w:name="_Toc44933169"/>
      <w:bookmarkStart w:id="651" w:name="_Toc50972122"/>
      <w:bookmarkStart w:id="652" w:name="_Toc57104876"/>
      <w:bookmarkStart w:id="653" w:name="_Toc146277887"/>
      <w:r w:rsidRPr="00816C4A">
        <w:t>6.4.26</w:t>
      </w:r>
      <w:r w:rsidRPr="00816C4A">
        <w:tab/>
        <w:t>LAUNCH BROWSER</w:t>
      </w:r>
      <w:bookmarkEnd w:id="645"/>
      <w:bookmarkEnd w:id="646"/>
      <w:bookmarkEnd w:id="647"/>
      <w:bookmarkEnd w:id="648"/>
      <w:bookmarkEnd w:id="649"/>
      <w:bookmarkEnd w:id="650"/>
      <w:bookmarkEnd w:id="651"/>
      <w:bookmarkEnd w:id="652"/>
      <w:bookmarkEnd w:id="653"/>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4" w:name="_Toc3200731"/>
      <w:bookmarkStart w:id="655" w:name="_Toc20392474"/>
      <w:bookmarkStart w:id="656" w:name="_Toc27774121"/>
      <w:bookmarkStart w:id="657" w:name="_Toc36482581"/>
      <w:bookmarkStart w:id="658" w:name="_Toc36484240"/>
      <w:bookmarkStart w:id="659" w:name="_Toc44933170"/>
      <w:bookmarkStart w:id="660" w:name="_Toc50972123"/>
      <w:bookmarkStart w:id="661" w:name="_Toc57104877"/>
      <w:bookmarkStart w:id="662" w:name="_Toc146277888"/>
      <w:r w:rsidRPr="00816C4A">
        <w:t>6.4.27</w:t>
      </w:r>
      <w:r w:rsidRPr="00816C4A">
        <w:tab/>
        <w:t>OPEN CHANNEL</w:t>
      </w:r>
      <w:bookmarkEnd w:id="654"/>
      <w:bookmarkEnd w:id="655"/>
      <w:bookmarkEnd w:id="656"/>
      <w:bookmarkEnd w:id="657"/>
      <w:bookmarkEnd w:id="658"/>
      <w:bookmarkEnd w:id="659"/>
      <w:bookmarkEnd w:id="660"/>
      <w:bookmarkEnd w:id="661"/>
      <w:bookmarkEnd w:id="662"/>
    </w:p>
    <w:p w14:paraId="5F4A80FB" w14:textId="77777777" w:rsidR="00E86E7B" w:rsidRPr="00816C4A" w:rsidRDefault="00E86E7B" w:rsidP="00E86E7B">
      <w:pPr>
        <w:pStyle w:val="Heading4"/>
      </w:pPr>
      <w:bookmarkStart w:id="663" w:name="_Toc3200732"/>
      <w:bookmarkStart w:id="664" w:name="_Toc20392475"/>
      <w:bookmarkStart w:id="665" w:name="_Toc27774122"/>
      <w:bookmarkStart w:id="666" w:name="_Toc36482582"/>
      <w:bookmarkStart w:id="667" w:name="_Toc36484241"/>
      <w:bookmarkStart w:id="668" w:name="_Toc44933171"/>
      <w:bookmarkStart w:id="669" w:name="_Toc50972124"/>
      <w:bookmarkStart w:id="670" w:name="_Toc57104878"/>
      <w:bookmarkStart w:id="671" w:name="_Toc146277889"/>
      <w:r w:rsidRPr="00816C4A">
        <w:t>6.4.27.1</w:t>
      </w:r>
      <w:r w:rsidRPr="00816C4A">
        <w:tab/>
        <w:t>OPEN CHANNEL related to CS bearer</w:t>
      </w:r>
      <w:bookmarkEnd w:id="663"/>
      <w:bookmarkEnd w:id="664"/>
      <w:bookmarkEnd w:id="665"/>
      <w:bookmarkEnd w:id="666"/>
      <w:bookmarkEnd w:id="667"/>
      <w:bookmarkEnd w:id="668"/>
      <w:bookmarkEnd w:id="669"/>
      <w:bookmarkEnd w:id="670"/>
      <w:bookmarkEnd w:id="671"/>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2" w:name="_Toc3200733"/>
      <w:bookmarkStart w:id="673" w:name="_Toc20392476"/>
      <w:bookmarkStart w:id="674" w:name="_Toc27774123"/>
      <w:bookmarkStart w:id="675" w:name="_Toc36482583"/>
      <w:bookmarkStart w:id="676" w:name="_Toc36484242"/>
      <w:bookmarkStart w:id="677" w:name="_Toc44933172"/>
      <w:bookmarkStart w:id="678" w:name="_Toc50972125"/>
      <w:bookmarkStart w:id="679" w:name="_Toc57104879"/>
      <w:bookmarkStart w:id="680" w:name="_Toc146277890"/>
      <w:r w:rsidRPr="00816C4A">
        <w:t>6.4.27.2</w:t>
      </w:r>
      <w:r w:rsidRPr="00816C4A">
        <w:tab/>
      </w:r>
      <w:bookmarkStart w:id="681" w:name="_Toc3200734"/>
      <w:bookmarkStart w:id="682" w:name="_Toc20392477"/>
      <w:bookmarkStart w:id="683" w:name="_Toc27774124"/>
      <w:bookmarkStart w:id="684" w:name="_Toc36482584"/>
      <w:bookmarkStart w:id="685" w:name="_Toc36484243"/>
      <w:bookmarkStart w:id="686" w:name="_Toc44933173"/>
      <w:bookmarkStart w:id="687" w:name="_Toc50972126"/>
      <w:bookmarkStart w:id="688" w:name="_Toc57104880"/>
      <w:bookmarkEnd w:id="672"/>
      <w:bookmarkEnd w:id="673"/>
      <w:bookmarkEnd w:id="674"/>
      <w:bookmarkEnd w:id="675"/>
      <w:bookmarkEnd w:id="676"/>
      <w:bookmarkEnd w:id="677"/>
      <w:bookmarkEnd w:id="678"/>
      <w:bookmarkEnd w:id="679"/>
      <w:r w:rsidR="00663A5D" w:rsidRPr="00816C4A">
        <w:t>OPEN CHANNEL related to GPRS/UTRAN packet service/E-UTRAN</w:t>
      </w:r>
      <w:r w:rsidR="00663A5D">
        <w:t>/Satellite E-UTRAN</w:t>
      </w:r>
      <w:r w:rsidR="00663A5D" w:rsidRPr="00816C4A">
        <w:t>/NG-RAN</w:t>
      </w:r>
      <w:r w:rsidR="00663A5D" w:rsidRPr="008E0B10">
        <w:t>/Satellite NG-RAN</w:t>
      </w:r>
      <w:bookmarkEnd w:id="680"/>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9" w:name="_Toc146277891"/>
      <w:r w:rsidRPr="00816C4A">
        <w:t>6.4.27.3</w:t>
      </w:r>
      <w:r w:rsidRPr="00816C4A">
        <w:tab/>
        <w:t>OPEN CHANNEL related to local bearer</w:t>
      </w:r>
      <w:bookmarkEnd w:id="681"/>
      <w:bookmarkEnd w:id="682"/>
      <w:bookmarkEnd w:id="683"/>
      <w:bookmarkEnd w:id="684"/>
      <w:bookmarkEnd w:id="685"/>
      <w:bookmarkEnd w:id="686"/>
      <w:bookmarkEnd w:id="687"/>
      <w:bookmarkEnd w:id="688"/>
      <w:bookmarkEnd w:id="689"/>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90" w:name="_Toc3200735"/>
      <w:bookmarkStart w:id="691" w:name="_Toc20392478"/>
      <w:bookmarkStart w:id="692" w:name="_Toc27774125"/>
      <w:bookmarkStart w:id="693" w:name="_Toc36482585"/>
      <w:bookmarkStart w:id="694" w:name="_Toc36484244"/>
      <w:bookmarkStart w:id="695" w:name="_Toc44933174"/>
      <w:bookmarkStart w:id="696" w:name="_Toc50972127"/>
      <w:bookmarkStart w:id="697" w:name="_Toc57104881"/>
      <w:bookmarkStart w:id="698" w:name="_Toc146277892"/>
      <w:r w:rsidRPr="00816C4A">
        <w:t>6.4.27.4</w:t>
      </w:r>
      <w:r w:rsidRPr="00816C4A">
        <w:tab/>
        <w:t>OPEN CHANNEL related to Default (network) Bearer</w:t>
      </w:r>
      <w:bookmarkEnd w:id="690"/>
      <w:bookmarkEnd w:id="691"/>
      <w:bookmarkEnd w:id="692"/>
      <w:bookmarkEnd w:id="693"/>
      <w:bookmarkEnd w:id="694"/>
      <w:bookmarkEnd w:id="695"/>
      <w:bookmarkEnd w:id="696"/>
      <w:bookmarkEnd w:id="697"/>
      <w:bookmarkEnd w:id="698"/>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9" w:name="_Toc3200736"/>
      <w:bookmarkStart w:id="700" w:name="_Toc20392479"/>
      <w:bookmarkStart w:id="701" w:name="_Toc27774126"/>
      <w:bookmarkStart w:id="702" w:name="_Toc36482586"/>
      <w:bookmarkStart w:id="703" w:name="_Toc36484245"/>
      <w:bookmarkStart w:id="704" w:name="_Toc44933175"/>
      <w:bookmarkStart w:id="705" w:name="_Toc50972128"/>
      <w:bookmarkStart w:id="706" w:name="_Toc57104882"/>
      <w:bookmarkStart w:id="707" w:name="_Toc146277893"/>
      <w:r w:rsidRPr="00816C4A">
        <w:t>6.4.27.5</w:t>
      </w:r>
      <w:r w:rsidRPr="00816C4A">
        <w:tab/>
        <w:t>OPEN CHANNEL related to (I-)WLAN bearer</w:t>
      </w:r>
      <w:bookmarkEnd w:id="699"/>
      <w:bookmarkEnd w:id="700"/>
      <w:bookmarkEnd w:id="701"/>
      <w:bookmarkEnd w:id="702"/>
      <w:bookmarkEnd w:id="703"/>
      <w:bookmarkEnd w:id="704"/>
      <w:bookmarkEnd w:id="705"/>
      <w:bookmarkEnd w:id="706"/>
      <w:bookmarkEnd w:id="707"/>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8" w:name="_Toc3200737"/>
      <w:bookmarkStart w:id="709" w:name="_Toc20392480"/>
      <w:bookmarkStart w:id="710" w:name="_Toc27774127"/>
      <w:bookmarkStart w:id="711" w:name="_Toc36482587"/>
      <w:bookmarkStart w:id="712" w:name="_Toc36484246"/>
      <w:bookmarkStart w:id="713" w:name="_Toc44933176"/>
      <w:bookmarkStart w:id="714" w:name="_Toc50972129"/>
      <w:bookmarkStart w:id="715" w:name="_Toc57104883"/>
      <w:bookmarkStart w:id="716" w:name="_Toc146277894"/>
      <w:r w:rsidRPr="00816C4A">
        <w:t>6.4.27.6</w:t>
      </w:r>
      <w:r w:rsidRPr="00816C4A">
        <w:tab/>
        <w:t>OPEN CHANNEL related to Terminal Server Mode</w:t>
      </w:r>
      <w:bookmarkEnd w:id="708"/>
      <w:bookmarkEnd w:id="709"/>
      <w:bookmarkEnd w:id="710"/>
      <w:bookmarkEnd w:id="711"/>
      <w:bookmarkEnd w:id="712"/>
      <w:bookmarkEnd w:id="713"/>
      <w:bookmarkEnd w:id="714"/>
      <w:bookmarkEnd w:id="715"/>
      <w:bookmarkEnd w:id="716"/>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7" w:name="_Toc3200738"/>
      <w:bookmarkStart w:id="718" w:name="_Toc20392481"/>
      <w:bookmarkStart w:id="719" w:name="_Toc27774128"/>
      <w:bookmarkStart w:id="720" w:name="_Toc36482588"/>
      <w:bookmarkStart w:id="721" w:name="_Toc36484247"/>
      <w:bookmarkStart w:id="722" w:name="_Toc44933177"/>
      <w:bookmarkStart w:id="723" w:name="_Toc50972130"/>
      <w:bookmarkStart w:id="724" w:name="_Toc57104884"/>
      <w:bookmarkStart w:id="725" w:name="_Toc146277895"/>
      <w:r w:rsidRPr="00816C4A">
        <w:t>6.4.27.7</w:t>
      </w:r>
      <w:r w:rsidRPr="00816C4A">
        <w:tab/>
        <w:t>OPEN CHANNEL related to UICC Server Mode</w:t>
      </w:r>
      <w:bookmarkEnd w:id="717"/>
      <w:bookmarkEnd w:id="718"/>
      <w:bookmarkEnd w:id="719"/>
      <w:bookmarkEnd w:id="720"/>
      <w:bookmarkEnd w:id="721"/>
      <w:bookmarkEnd w:id="722"/>
      <w:bookmarkEnd w:id="723"/>
      <w:bookmarkEnd w:id="724"/>
      <w:bookmarkEnd w:id="725"/>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6" w:name="_Toc3200739"/>
      <w:bookmarkStart w:id="727" w:name="_Toc20392482"/>
      <w:bookmarkStart w:id="728" w:name="_Toc27774129"/>
      <w:bookmarkStart w:id="729" w:name="_Toc36482589"/>
      <w:bookmarkStart w:id="730" w:name="_Toc36484248"/>
      <w:bookmarkStart w:id="731" w:name="_Toc44933178"/>
      <w:bookmarkStart w:id="732" w:name="_Toc50972131"/>
      <w:bookmarkStart w:id="733" w:name="_Toc57104885"/>
      <w:bookmarkStart w:id="734" w:name="_Toc146277896"/>
      <w:r w:rsidRPr="00816C4A">
        <w:t>6.4.27.8</w:t>
      </w:r>
      <w:r w:rsidR="0069568F">
        <w:tab/>
      </w:r>
      <w:r w:rsidRPr="00816C4A">
        <w:t>OPEN CHANNEL for IMS</w:t>
      </w:r>
      <w:bookmarkEnd w:id="726"/>
      <w:bookmarkEnd w:id="727"/>
      <w:bookmarkEnd w:id="728"/>
      <w:bookmarkEnd w:id="729"/>
      <w:bookmarkEnd w:id="730"/>
      <w:bookmarkEnd w:id="731"/>
      <w:bookmarkEnd w:id="732"/>
      <w:bookmarkEnd w:id="733"/>
      <w:bookmarkEnd w:id="734"/>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5" w:name="_Toc3200740"/>
      <w:bookmarkStart w:id="736" w:name="_Toc20392483"/>
      <w:bookmarkStart w:id="737" w:name="_Toc27774130"/>
      <w:bookmarkStart w:id="738" w:name="_Toc36482590"/>
      <w:bookmarkStart w:id="739" w:name="_Toc36484249"/>
      <w:bookmarkStart w:id="740" w:name="_Toc44933179"/>
      <w:bookmarkStart w:id="741" w:name="_Toc50972132"/>
      <w:bookmarkStart w:id="742" w:name="_Toc57104886"/>
      <w:bookmarkStart w:id="743" w:name="_Toc146277897"/>
      <w:r w:rsidRPr="00816C4A">
        <w:t>6.4.28</w:t>
      </w:r>
      <w:r w:rsidRPr="00816C4A">
        <w:tab/>
        <w:t>CLOSE CHANNEL</w:t>
      </w:r>
      <w:bookmarkEnd w:id="735"/>
      <w:bookmarkEnd w:id="736"/>
      <w:bookmarkEnd w:id="737"/>
      <w:bookmarkEnd w:id="738"/>
      <w:bookmarkEnd w:id="739"/>
      <w:bookmarkEnd w:id="740"/>
      <w:bookmarkEnd w:id="741"/>
      <w:bookmarkEnd w:id="742"/>
      <w:bookmarkEnd w:id="743"/>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4" w:name="_Toc3200741"/>
      <w:bookmarkStart w:id="745" w:name="_Toc20392484"/>
      <w:bookmarkStart w:id="746" w:name="_Toc27774131"/>
      <w:bookmarkStart w:id="747" w:name="_Toc36482591"/>
      <w:bookmarkStart w:id="748" w:name="_Toc36484250"/>
      <w:bookmarkStart w:id="749" w:name="_Toc44933180"/>
      <w:bookmarkStart w:id="750" w:name="_Toc50972133"/>
      <w:bookmarkStart w:id="751" w:name="_Toc57104887"/>
      <w:bookmarkStart w:id="752" w:name="_Toc146277898"/>
      <w:r w:rsidRPr="00816C4A">
        <w:t>6.4.29</w:t>
      </w:r>
      <w:r w:rsidRPr="00816C4A">
        <w:tab/>
        <w:t>RECEIVE DATA</w:t>
      </w:r>
      <w:bookmarkEnd w:id="744"/>
      <w:bookmarkEnd w:id="745"/>
      <w:bookmarkEnd w:id="746"/>
      <w:bookmarkEnd w:id="747"/>
      <w:bookmarkEnd w:id="748"/>
      <w:bookmarkEnd w:id="749"/>
      <w:bookmarkEnd w:id="750"/>
      <w:bookmarkEnd w:id="751"/>
      <w:bookmarkEnd w:id="752"/>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3" w:name="_Toc3200742"/>
      <w:bookmarkStart w:id="754" w:name="_Toc20392485"/>
      <w:bookmarkStart w:id="755" w:name="_Toc27774132"/>
      <w:bookmarkStart w:id="756" w:name="_Toc36482592"/>
      <w:bookmarkStart w:id="757" w:name="_Toc36484251"/>
      <w:bookmarkStart w:id="758" w:name="_Toc44933181"/>
      <w:bookmarkStart w:id="759" w:name="_Toc50972134"/>
      <w:bookmarkStart w:id="760" w:name="_Toc57104888"/>
      <w:bookmarkStart w:id="761" w:name="_Toc146277899"/>
      <w:r w:rsidRPr="00816C4A">
        <w:t>6.4.30</w:t>
      </w:r>
      <w:r w:rsidRPr="00816C4A">
        <w:tab/>
        <w:t>SEND DATA</w:t>
      </w:r>
      <w:bookmarkEnd w:id="753"/>
      <w:bookmarkEnd w:id="754"/>
      <w:bookmarkEnd w:id="755"/>
      <w:bookmarkEnd w:id="756"/>
      <w:bookmarkEnd w:id="757"/>
      <w:bookmarkEnd w:id="758"/>
      <w:bookmarkEnd w:id="759"/>
      <w:bookmarkEnd w:id="760"/>
      <w:bookmarkEnd w:id="761"/>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2" w:name="_Toc3200743"/>
      <w:bookmarkStart w:id="763" w:name="_Toc20392486"/>
      <w:bookmarkStart w:id="764" w:name="_Toc27774133"/>
      <w:bookmarkStart w:id="765" w:name="_Toc36482593"/>
      <w:bookmarkStart w:id="766" w:name="_Toc36484252"/>
      <w:bookmarkStart w:id="767" w:name="_Toc44933182"/>
      <w:bookmarkStart w:id="768" w:name="_Toc50972135"/>
      <w:bookmarkStart w:id="769" w:name="_Toc57104889"/>
      <w:bookmarkStart w:id="770" w:name="_Toc146277900"/>
      <w:r w:rsidRPr="00816C4A">
        <w:t>6.4.31</w:t>
      </w:r>
      <w:r w:rsidRPr="00816C4A">
        <w:tab/>
        <w:t>GET CHANNEL STATUS</w:t>
      </w:r>
      <w:bookmarkEnd w:id="762"/>
      <w:bookmarkEnd w:id="763"/>
      <w:bookmarkEnd w:id="764"/>
      <w:bookmarkEnd w:id="765"/>
      <w:bookmarkEnd w:id="766"/>
      <w:bookmarkEnd w:id="767"/>
      <w:bookmarkEnd w:id="768"/>
      <w:bookmarkEnd w:id="769"/>
      <w:bookmarkEnd w:id="770"/>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1" w:name="_Toc3200744"/>
      <w:bookmarkStart w:id="772" w:name="_Toc20392487"/>
      <w:bookmarkStart w:id="773" w:name="_Toc27774134"/>
      <w:bookmarkStart w:id="774" w:name="_Toc36482594"/>
      <w:bookmarkStart w:id="775" w:name="_Toc36484253"/>
      <w:bookmarkStart w:id="776" w:name="_Toc44933183"/>
      <w:bookmarkStart w:id="777" w:name="_Toc50972136"/>
      <w:bookmarkStart w:id="778" w:name="_Toc57104890"/>
      <w:bookmarkStart w:id="779" w:name="_Toc146277901"/>
      <w:r w:rsidRPr="00816C4A">
        <w:t>6.4.32</w:t>
      </w:r>
      <w:r w:rsidRPr="00816C4A">
        <w:tab/>
        <w:t>SERVICE SEARCH</w:t>
      </w:r>
      <w:bookmarkEnd w:id="771"/>
      <w:bookmarkEnd w:id="772"/>
      <w:bookmarkEnd w:id="773"/>
      <w:bookmarkEnd w:id="774"/>
      <w:bookmarkEnd w:id="775"/>
      <w:bookmarkEnd w:id="776"/>
      <w:bookmarkEnd w:id="777"/>
      <w:bookmarkEnd w:id="778"/>
      <w:bookmarkEnd w:id="779"/>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80" w:name="_Toc3200745"/>
      <w:bookmarkStart w:id="781" w:name="_Toc20392488"/>
      <w:bookmarkStart w:id="782" w:name="_Toc27774135"/>
      <w:bookmarkStart w:id="783" w:name="_Toc36482595"/>
      <w:bookmarkStart w:id="784" w:name="_Toc36484254"/>
      <w:bookmarkStart w:id="785" w:name="_Toc44933184"/>
      <w:bookmarkStart w:id="786" w:name="_Toc50972137"/>
      <w:bookmarkStart w:id="787" w:name="_Toc57104891"/>
      <w:bookmarkStart w:id="788" w:name="_Toc146277902"/>
      <w:r w:rsidRPr="00816C4A">
        <w:t>6.4.33</w:t>
      </w:r>
      <w:r w:rsidRPr="00816C4A">
        <w:tab/>
        <w:t>GET SERVICE INFORMATION</w:t>
      </w:r>
      <w:bookmarkEnd w:id="780"/>
      <w:bookmarkEnd w:id="781"/>
      <w:bookmarkEnd w:id="782"/>
      <w:bookmarkEnd w:id="783"/>
      <w:bookmarkEnd w:id="784"/>
      <w:bookmarkEnd w:id="785"/>
      <w:bookmarkEnd w:id="786"/>
      <w:bookmarkEnd w:id="787"/>
      <w:bookmarkEnd w:id="788"/>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9" w:name="_Toc3200746"/>
      <w:bookmarkStart w:id="790" w:name="_Toc20392489"/>
      <w:bookmarkStart w:id="791" w:name="_Toc27774136"/>
      <w:bookmarkStart w:id="792" w:name="_Toc36482596"/>
      <w:bookmarkStart w:id="793" w:name="_Toc36484255"/>
      <w:bookmarkStart w:id="794" w:name="_Toc44933185"/>
      <w:bookmarkStart w:id="795" w:name="_Toc50972138"/>
      <w:bookmarkStart w:id="796" w:name="_Toc57104892"/>
      <w:bookmarkStart w:id="797" w:name="_Toc146277903"/>
      <w:r w:rsidRPr="00816C4A">
        <w:t>6.4.34</w:t>
      </w:r>
      <w:r w:rsidRPr="00816C4A">
        <w:tab/>
        <w:t>DECLARE SERVICE</w:t>
      </w:r>
      <w:bookmarkEnd w:id="789"/>
      <w:bookmarkEnd w:id="790"/>
      <w:bookmarkEnd w:id="791"/>
      <w:bookmarkEnd w:id="792"/>
      <w:bookmarkEnd w:id="793"/>
      <w:bookmarkEnd w:id="794"/>
      <w:bookmarkEnd w:id="795"/>
      <w:bookmarkEnd w:id="796"/>
      <w:bookmarkEnd w:id="797"/>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8" w:name="_Toc3200747"/>
      <w:bookmarkStart w:id="799" w:name="_Toc20392490"/>
      <w:bookmarkStart w:id="800" w:name="_Toc27774137"/>
      <w:bookmarkStart w:id="801" w:name="_Toc36482597"/>
      <w:bookmarkStart w:id="802" w:name="_Toc36484256"/>
      <w:bookmarkStart w:id="803" w:name="_Toc44933186"/>
      <w:bookmarkStart w:id="804" w:name="_Toc50972139"/>
      <w:bookmarkStart w:id="805" w:name="_Toc57104893"/>
      <w:bookmarkStart w:id="806" w:name="_Toc146277904"/>
      <w:r w:rsidRPr="00816C4A">
        <w:t>6.4.35</w:t>
      </w:r>
      <w:r w:rsidRPr="00816C4A">
        <w:tab/>
        <w:t>RETRIEVE MULTIMEDIA MESSAGE</w:t>
      </w:r>
      <w:bookmarkEnd w:id="798"/>
      <w:bookmarkEnd w:id="799"/>
      <w:bookmarkEnd w:id="800"/>
      <w:bookmarkEnd w:id="801"/>
      <w:bookmarkEnd w:id="802"/>
      <w:bookmarkEnd w:id="803"/>
      <w:bookmarkEnd w:id="804"/>
      <w:bookmarkEnd w:id="805"/>
      <w:bookmarkEnd w:id="806"/>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7" w:name="_Toc3200748"/>
      <w:bookmarkStart w:id="808" w:name="_Toc20392491"/>
      <w:bookmarkStart w:id="809" w:name="_Toc27774138"/>
      <w:bookmarkStart w:id="810" w:name="_Toc36482598"/>
      <w:bookmarkStart w:id="811" w:name="_Toc36484257"/>
      <w:bookmarkStart w:id="812" w:name="_Toc44933187"/>
      <w:bookmarkStart w:id="813" w:name="_Toc50972140"/>
      <w:bookmarkStart w:id="814" w:name="_Toc57104894"/>
      <w:bookmarkStart w:id="815" w:name="_Toc146277905"/>
      <w:r w:rsidRPr="00816C4A">
        <w:lastRenderedPageBreak/>
        <w:t>6.4.36</w:t>
      </w:r>
      <w:r w:rsidRPr="00816C4A">
        <w:tab/>
        <w:t>SUBMIT MULTIMEDIA MESSAGE</w:t>
      </w:r>
      <w:bookmarkEnd w:id="807"/>
      <w:bookmarkEnd w:id="808"/>
      <w:bookmarkEnd w:id="809"/>
      <w:bookmarkEnd w:id="810"/>
      <w:bookmarkEnd w:id="811"/>
      <w:bookmarkEnd w:id="812"/>
      <w:bookmarkEnd w:id="813"/>
      <w:bookmarkEnd w:id="814"/>
      <w:bookmarkEnd w:id="815"/>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6" w:name="_Toc3200749"/>
      <w:bookmarkStart w:id="817" w:name="_Toc20392492"/>
      <w:bookmarkStart w:id="818" w:name="_Toc27774139"/>
      <w:bookmarkStart w:id="819" w:name="_Toc36482599"/>
      <w:bookmarkStart w:id="820" w:name="_Toc36484258"/>
      <w:bookmarkStart w:id="821" w:name="_Toc44933188"/>
      <w:bookmarkStart w:id="822" w:name="_Toc50972141"/>
      <w:bookmarkStart w:id="823" w:name="_Toc57104895"/>
      <w:bookmarkStart w:id="824" w:name="_Toc146277906"/>
      <w:r w:rsidRPr="00816C4A">
        <w:t>6.4.37</w:t>
      </w:r>
      <w:r w:rsidRPr="00816C4A">
        <w:tab/>
        <w:t>DISPLAY MULTIMEDIA MESSAGE</w:t>
      </w:r>
      <w:bookmarkEnd w:id="816"/>
      <w:bookmarkEnd w:id="817"/>
      <w:bookmarkEnd w:id="818"/>
      <w:bookmarkEnd w:id="819"/>
      <w:bookmarkEnd w:id="820"/>
      <w:bookmarkEnd w:id="821"/>
      <w:bookmarkEnd w:id="822"/>
      <w:bookmarkEnd w:id="823"/>
      <w:bookmarkEnd w:id="824"/>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5" w:name="_Toc3200750"/>
      <w:bookmarkStart w:id="826" w:name="_Toc20392493"/>
      <w:bookmarkStart w:id="827" w:name="_Toc27774140"/>
      <w:bookmarkStart w:id="828" w:name="_Toc36482600"/>
      <w:bookmarkStart w:id="829" w:name="_Toc36484259"/>
      <w:bookmarkStart w:id="830" w:name="_Toc44933189"/>
      <w:bookmarkStart w:id="831" w:name="_Toc50972142"/>
      <w:bookmarkStart w:id="832" w:name="_Toc57104896"/>
      <w:bookmarkStart w:id="833" w:name="_Toc146277907"/>
      <w:r w:rsidRPr="00816C4A">
        <w:t>6.4.38</w:t>
      </w:r>
      <w:r w:rsidRPr="00816C4A">
        <w:tab/>
        <w:t>SET FRAMES</w:t>
      </w:r>
      <w:bookmarkEnd w:id="825"/>
      <w:bookmarkEnd w:id="826"/>
      <w:bookmarkEnd w:id="827"/>
      <w:bookmarkEnd w:id="828"/>
      <w:bookmarkEnd w:id="829"/>
      <w:bookmarkEnd w:id="830"/>
      <w:bookmarkEnd w:id="831"/>
      <w:bookmarkEnd w:id="832"/>
      <w:bookmarkEnd w:id="833"/>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4" w:name="_Toc3200751"/>
      <w:bookmarkStart w:id="835" w:name="_Toc20392494"/>
      <w:bookmarkStart w:id="836" w:name="_Toc27774141"/>
      <w:bookmarkStart w:id="837" w:name="_Toc36482601"/>
      <w:bookmarkStart w:id="838" w:name="_Toc36484260"/>
      <w:bookmarkStart w:id="839" w:name="_Toc44933190"/>
      <w:bookmarkStart w:id="840" w:name="_Toc50972143"/>
      <w:bookmarkStart w:id="841" w:name="_Toc57104897"/>
      <w:bookmarkStart w:id="842" w:name="_Toc146277908"/>
      <w:r w:rsidRPr="00816C4A">
        <w:t>6.4.39</w:t>
      </w:r>
      <w:r w:rsidRPr="00816C4A">
        <w:tab/>
        <w:t>GET FRAME STATUS</w:t>
      </w:r>
      <w:bookmarkEnd w:id="834"/>
      <w:bookmarkEnd w:id="835"/>
      <w:bookmarkEnd w:id="836"/>
      <w:bookmarkEnd w:id="837"/>
      <w:bookmarkEnd w:id="838"/>
      <w:bookmarkEnd w:id="839"/>
      <w:bookmarkEnd w:id="840"/>
      <w:bookmarkEnd w:id="841"/>
      <w:bookmarkEnd w:id="842"/>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3" w:name="_Toc3200752"/>
      <w:bookmarkStart w:id="844" w:name="_Toc20392495"/>
      <w:bookmarkStart w:id="845" w:name="_Toc27774142"/>
      <w:bookmarkStart w:id="846" w:name="_Toc36482602"/>
      <w:bookmarkStart w:id="847" w:name="_Toc36484261"/>
      <w:bookmarkStart w:id="848" w:name="_Toc44933191"/>
      <w:bookmarkStart w:id="849" w:name="_Toc50972144"/>
      <w:bookmarkStart w:id="850" w:name="_Toc57104898"/>
      <w:bookmarkStart w:id="851" w:name="_Toc146277909"/>
      <w:r w:rsidRPr="00816C4A">
        <w:t>6.4.40</w:t>
      </w:r>
      <w:r w:rsidRPr="00816C4A">
        <w:tab/>
        <w:t>Geographical Location Request</w:t>
      </w:r>
      <w:bookmarkEnd w:id="843"/>
      <w:bookmarkEnd w:id="844"/>
      <w:bookmarkEnd w:id="845"/>
      <w:bookmarkEnd w:id="846"/>
      <w:bookmarkEnd w:id="847"/>
      <w:bookmarkEnd w:id="848"/>
      <w:bookmarkEnd w:id="849"/>
      <w:bookmarkEnd w:id="850"/>
      <w:bookmarkEnd w:id="851"/>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2" w:name="_Toc3200753"/>
      <w:bookmarkStart w:id="853" w:name="_Toc20392496"/>
      <w:bookmarkStart w:id="854" w:name="_Toc27774143"/>
      <w:bookmarkStart w:id="855" w:name="_Toc36482603"/>
      <w:bookmarkStart w:id="856" w:name="_Toc36484262"/>
      <w:bookmarkStart w:id="857" w:name="_Toc44933192"/>
      <w:bookmarkStart w:id="858" w:name="_Toc50972145"/>
      <w:bookmarkStart w:id="859" w:name="_Toc57104899"/>
      <w:bookmarkStart w:id="860" w:name="_Toc146277910"/>
      <w:r w:rsidRPr="00816C4A">
        <w:t>6.4.41</w:t>
      </w:r>
      <w:r w:rsidRPr="00816C4A">
        <w:tab/>
        <w:t>ACTIVATE</w:t>
      </w:r>
      <w:bookmarkEnd w:id="852"/>
      <w:bookmarkEnd w:id="853"/>
      <w:bookmarkEnd w:id="854"/>
      <w:bookmarkEnd w:id="855"/>
      <w:bookmarkEnd w:id="856"/>
      <w:bookmarkEnd w:id="857"/>
      <w:bookmarkEnd w:id="858"/>
      <w:bookmarkEnd w:id="859"/>
      <w:bookmarkEnd w:id="860"/>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1" w:name="_Toc3200754"/>
      <w:bookmarkStart w:id="862" w:name="_Toc20392497"/>
      <w:bookmarkStart w:id="863" w:name="_Toc27774144"/>
      <w:bookmarkStart w:id="864" w:name="_Toc36482604"/>
      <w:bookmarkStart w:id="865" w:name="_Toc36484263"/>
      <w:bookmarkStart w:id="866" w:name="_Toc44933193"/>
      <w:bookmarkStart w:id="867" w:name="_Toc50972146"/>
      <w:bookmarkStart w:id="868" w:name="_Toc57104900"/>
      <w:bookmarkStart w:id="869" w:name="_Toc146277911"/>
      <w:r w:rsidRPr="00816C4A">
        <w:t>6.4.42</w:t>
      </w:r>
      <w:r w:rsidRPr="00816C4A">
        <w:tab/>
        <w:t>CONTACTLESS STATE CHANGED</w:t>
      </w:r>
      <w:bookmarkEnd w:id="861"/>
      <w:bookmarkEnd w:id="862"/>
      <w:bookmarkEnd w:id="863"/>
      <w:bookmarkEnd w:id="864"/>
      <w:bookmarkEnd w:id="865"/>
      <w:bookmarkEnd w:id="866"/>
      <w:bookmarkEnd w:id="867"/>
      <w:bookmarkEnd w:id="868"/>
      <w:bookmarkEnd w:id="869"/>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0" w:name="_Toc3200755"/>
      <w:bookmarkStart w:id="871" w:name="_Toc20392498"/>
      <w:bookmarkStart w:id="872" w:name="_Toc27774145"/>
      <w:bookmarkStart w:id="873" w:name="_Toc36482605"/>
      <w:bookmarkStart w:id="874" w:name="_Toc36484264"/>
      <w:bookmarkStart w:id="875" w:name="_Toc44933194"/>
      <w:bookmarkStart w:id="876" w:name="_Toc50972147"/>
      <w:bookmarkStart w:id="877" w:name="_Toc57104901"/>
      <w:bookmarkStart w:id="878" w:name="_Toc146277912"/>
      <w:r w:rsidRPr="00816C4A">
        <w:t>6.4.43</w:t>
      </w:r>
      <w:r w:rsidRPr="00816C4A">
        <w:tab/>
        <w:t>COMMAND CONTAINER</w:t>
      </w:r>
      <w:bookmarkEnd w:id="870"/>
      <w:bookmarkEnd w:id="871"/>
      <w:bookmarkEnd w:id="872"/>
      <w:bookmarkEnd w:id="873"/>
      <w:bookmarkEnd w:id="874"/>
      <w:bookmarkEnd w:id="875"/>
      <w:bookmarkEnd w:id="876"/>
      <w:bookmarkEnd w:id="877"/>
      <w:bookmarkEnd w:id="878"/>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9" w:name="_Toc3200756"/>
      <w:bookmarkStart w:id="880" w:name="_Toc20392499"/>
      <w:bookmarkStart w:id="881" w:name="_Toc27774146"/>
      <w:bookmarkStart w:id="882" w:name="_Toc36482606"/>
      <w:bookmarkStart w:id="883" w:name="_Toc36484265"/>
      <w:bookmarkStart w:id="884" w:name="_Toc44933195"/>
      <w:bookmarkStart w:id="885" w:name="_Toc50972148"/>
      <w:bookmarkStart w:id="886" w:name="_Toc57104902"/>
      <w:bookmarkStart w:id="887" w:name="_Toc146277913"/>
      <w:r w:rsidRPr="00816C4A">
        <w:t>6.4.44</w:t>
      </w:r>
      <w:r w:rsidRPr="00816C4A">
        <w:tab/>
        <w:t>ENCAPSULATED SESSION CONTROL</w:t>
      </w:r>
      <w:bookmarkEnd w:id="879"/>
      <w:bookmarkEnd w:id="880"/>
      <w:bookmarkEnd w:id="881"/>
      <w:bookmarkEnd w:id="882"/>
      <w:bookmarkEnd w:id="883"/>
      <w:bookmarkEnd w:id="884"/>
      <w:bookmarkEnd w:id="885"/>
      <w:bookmarkEnd w:id="886"/>
      <w:bookmarkEnd w:id="887"/>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8" w:name="_Toc3200757"/>
      <w:bookmarkStart w:id="889" w:name="_Toc20392500"/>
      <w:bookmarkStart w:id="890" w:name="_Toc27774147"/>
      <w:bookmarkStart w:id="891" w:name="_Toc36482607"/>
      <w:bookmarkStart w:id="892" w:name="_Toc36484266"/>
      <w:bookmarkStart w:id="893" w:name="_Toc44933196"/>
      <w:bookmarkStart w:id="894" w:name="_Toc50972149"/>
      <w:bookmarkStart w:id="895" w:name="_Toc57104903"/>
      <w:bookmarkStart w:id="896" w:name="_Toc146277914"/>
      <w:r w:rsidRPr="00816C4A">
        <w:t>6.5</w:t>
      </w:r>
      <w:r w:rsidRPr="00816C4A">
        <w:tab/>
        <w:t>Common elements in proactive UICC commands</w:t>
      </w:r>
      <w:bookmarkEnd w:id="888"/>
      <w:bookmarkEnd w:id="889"/>
      <w:bookmarkEnd w:id="890"/>
      <w:bookmarkEnd w:id="891"/>
      <w:bookmarkEnd w:id="892"/>
      <w:bookmarkEnd w:id="893"/>
      <w:bookmarkEnd w:id="894"/>
      <w:bookmarkEnd w:id="895"/>
      <w:bookmarkEnd w:id="896"/>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7" w:name="_Toc3200758"/>
      <w:bookmarkStart w:id="898" w:name="_Toc20392501"/>
      <w:bookmarkStart w:id="899" w:name="_Toc27774148"/>
      <w:bookmarkStart w:id="900" w:name="_Toc36482608"/>
      <w:bookmarkStart w:id="901" w:name="_Toc36484267"/>
      <w:bookmarkStart w:id="902" w:name="_Toc44933197"/>
      <w:bookmarkStart w:id="903" w:name="_Toc50972150"/>
      <w:bookmarkStart w:id="904" w:name="_Toc57104904"/>
      <w:bookmarkStart w:id="905" w:name="_Toc146277915"/>
      <w:r w:rsidRPr="00816C4A">
        <w:t>6.5.1</w:t>
      </w:r>
      <w:r w:rsidRPr="00816C4A">
        <w:tab/>
        <w:t>Command number</w:t>
      </w:r>
      <w:bookmarkEnd w:id="897"/>
      <w:bookmarkEnd w:id="898"/>
      <w:bookmarkEnd w:id="899"/>
      <w:bookmarkEnd w:id="900"/>
      <w:bookmarkEnd w:id="901"/>
      <w:bookmarkEnd w:id="902"/>
      <w:bookmarkEnd w:id="903"/>
      <w:bookmarkEnd w:id="904"/>
      <w:bookmarkEnd w:id="905"/>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6" w:name="_Toc3200759"/>
      <w:bookmarkStart w:id="907" w:name="_Toc20392502"/>
      <w:bookmarkStart w:id="908" w:name="_Toc27774149"/>
      <w:bookmarkStart w:id="909" w:name="_Toc36482609"/>
      <w:bookmarkStart w:id="910" w:name="_Toc36484268"/>
      <w:bookmarkStart w:id="911" w:name="_Toc44933198"/>
      <w:bookmarkStart w:id="912" w:name="_Toc50972151"/>
      <w:bookmarkStart w:id="913" w:name="_Toc57104905"/>
      <w:bookmarkStart w:id="914" w:name="_Toc146277916"/>
      <w:r w:rsidRPr="00816C4A">
        <w:t>6.5.2</w:t>
      </w:r>
      <w:r w:rsidRPr="00816C4A">
        <w:tab/>
        <w:t>Device identities</w:t>
      </w:r>
      <w:bookmarkEnd w:id="906"/>
      <w:bookmarkEnd w:id="907"/>
      <w:bookmarkEnd w:id="908"/>
      <w:bookmarkEnd w:id="909"/>
      <w:bookmarkEnd w:id="910"/>
      <w:bookmarkEnd w:id="911"/>
      <w:bookmarkEnd w:id="912"/>
      <w:bookmarkEnd w:id="913"/>
      <w:bookmarkEnd w:id="914"/>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5" w:name="_Toc3200760"/>
      <w:bookmarkStart w:id="916" w:name="_Toc20392503"/>
      <w:bookmarkStart w:id="917" w:name="_Toc27774150"/>
      <w:bookmarkStart w:id="918" w:name="_Toc36482610"/>
      <w:bookmarkStart w:id="919" w:name="_Toc36484269"/>
      <w:bookmarkStart w:id="920" w:name="_Toc44933199"/>
      <w:bookmarkStart w:id="921" w:name="_Toc50972152"/>
      <w:bookmarkStart w:id="922" w:name="_Toc57104906"/>
      <w:bookmarkStart w:id="923" w:name="_Toc146277917"/>
      <w:r w:rsidRPr="00816C4A">
        <w:t>6.5.3</w:t>
      </w:r>
      <w:r w:rsidRPr="00816C4A">
        <w:tab/>
        <w:t>Alpha identifier</w:t>
      </w:r>
      <w:bookmarkEnd w:id="915"/>
      <w:bookmarkEnd w:id="916"/>
      <w:bookmarkEnd w:id="917"/>
      <w:bookmarkEnd w:id="918"/>
      <w:bookmarkEnd w:id="919"/>
      <w:bookmarkEnd w:id="920"/>
      <w:bookmarkEnd w:id="921"/>
      <w:bookmarkEnd w:id="922"/>
      <w:bookmarkEnd w:id="923"/>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4" w:name="_Toc3200761"/>
      <w:bookmarkStart w:id="925" w:name="_Toc20392504"/>
      <w:bookmarkStart w:id="926" w:name="_Toc27774151"/>
      <w:bookmarkStart w:id="927" w:name="_Toc36482611"/>
      <w:bookmarkStart w:id="928" w:name="_Toc36484270"/>
      <w:bookmarkStart w:id="929" w:name="_Toc44933200"/>
      <w:bookmarkStart w:id="930" w:name="_Toc50972153"/>
      <w:bookmarkStart w:id="931" w:name="_Toc57104907"/>
      <w:bookmarkStart w:id="932" w:name="_Toc146277918"/>
      <w:r w:rsidRPr="00816C4A">
        <w:t>6.5.4</w:t>
      </w:r>
      <w:r w:rsidRPr="00816C4A">
        <w:tab/>
        <w:t>Icon identifiers</w:t>
      </w:r>
      <w:bookmarkEnd w:id="924"/>
      <w:bookmarkEnd w:id="925"/>
      <w:bookmarkEnd w:id="926"/>
      <w:bookmarkEnd w:id="927"/>
      <w:bookmarkEnd w:id="928"/>
      <w:bookmarkEnd w:id="929"/>
      <w:bookmarkEnd w:id="930"/>
      <w:bookmarkEnd w:id="931"/>
      <w:bookmarkEnd w:id="932"/>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3" w:name="_Toc3200762"/>
      <w:bookmarkStart w:id="934" w:name="_Toc20392505"/>
      <w:bookmarkStart w:id="935" w:name="_Toc27774152"/>
      <w:bookmarkStart w:id="936" w:name="_Toc36482612"/>
      <w:bookmarkStart w:id="937" w:name="_Toc36484271"/>
      <w:bookmarkStart w:id="938" w:name="_Toc44933201"/>
      <w:bookmarkStart w:id="939" w:name="_Toc50972154"/>
      <w:bookmarkStart w:id="940" w:name="_Toc57104908"/>
      <w:bookmarkStart w:id="941" w:name="_Toc146277919"/>
      <w:r w:rsidRPr="00816C4A">
        <w:t>6.5.5</w:t>
      </w:r>
      <w:r w:rsidRPr="00816C4A">
        <w:tab/>
        <w:t>Text attribute</w:t>
      </w:r>
      <w:bookmarkEnd w:id="933"/>
      <w:bookmarkEnd w:id="934"/>
      <w:bookmarkEnd w:id="935"/>
      <w:bookmarkEnd w:id="936"/>
      <w:bookmarkEnd w:id="937"/>
      <w:bookmarkEnd w:id="938"/>
      <w:bookmarkEnd w:id="939"/>
      <w:bookmarkEnd w:id="940"/>
      <w:bookmarkEnd w:id="941"/>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2" w:name="_Toc3200763"/>
      <w:bookmarkStart w:id="943" w:name="_Toc20392506"/>
      <w:bookmarkStart w:id="944" w:name="_Toc27774153"/>
      <w:bookmarkStart w:id="945" w:name="_Toc36482613"/>
      <w:bookmarkStart w:id="946" w:name="_Toc36484272"/>
      <w:bookmarkStart w:id="947" w:name="_Toc44933202"/>
      <w:bookmarkStart w:id="948" w:name="_Toc50972155"/>
      <w:bookmarkStart w:id="949" w:name="_Toc57104909"/>
      <w:bookmarkStart w:id="950" w:name="_Toc146277920"/>
      <w:r w:rsidRPr="00816C4A">
        <w:lastRenderedPageBreak/>
        <w:t>6.5.6</w:t>
      </w:r>
      <w:r w:rsidRPr="00816C4A">
        <w:tab/>
        <w:t>Frame identifier</w:t>
      </w:r>
      <w:bookmarkEnd w:id="942"/>
      <w:bookmarkEnd w:id="943"/>
      <w:bookmarkEnd w:id="944"/>
      <w:bookmarkEnd w:id="945"/>
      <w:bookmarkEnd w:id="946"/>
      <w:bookmarkEnd w:id="947"/>
      <w:bookmarkEnd w:id="948"/>
      <w:bookmarkEnd w:id="949"/>
      <w:bookmarkEnd w:id="950"/>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1" w:name="_Toc3200764"/>
      <w:bookmarkStart w:id="952" w:name="_Toc20392507"/>
      <w:bookmarkStart w:id="953" w:name="_Toc27774154"/>
      <w:bookmarkStart w:id="954" w:name="_Toc36482614"/>
      <w:bookmarkStart w:id="955" w:name="_Toc36484273"/>
      <w:bookmarkStart w:id="956" w:name="_Toc44933203"/>
      <w:bookmarkStart w:id="957" w:name="_Toc50972156"/>
      <w:bookmarkStart w:id="958" w:name="_Toc57104910"/>
      <w:bookmarkStart w:id="959" w:name="_Toc146277921"/>
      <w:r w:rsidRPr="00816C4A">
        <w:t>6.6</w:t>
      </w:r>
      <w:r w:rsidRPr="00816C4A">
        <w:tab/>
        <w:t>Structure of proactive UICC commands</w:t>
      </w:r>
      <w:bookmarkEnd w:id="951"/>
      <w:bookmarkEnd w:id="952"/>
      <w:bookmarkEnd w:id="953"/>
      <w:bookmarkEnd w:id="954"/>
      <w:bookmarkEnd w:id="955"/>
      <w:bookmarkEnd w:id="956"/>
      <w:bookmarkEnd w:id="957"/>
      <w:bookmarkEnd w:id="958"/>
      <w:bookmarkEnd w:id="959"/>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0" w:name="_Toc3200765"/>
      <w:bookmarkStart w:id="961" w:name="_Toc20392508"/>
      <w:bookmarkStart w:id="962" w:name="_Toc27774155"/>
      <w:bookmarkStart w:id="963" w:name="_Toc36482615"/>
      <w:bookmarkStart w:id="964" w:name="_Toc36484274"/>
      <w:bookmarkStart w:id="965" w:name="_Toc44933204"/>
      <w:bookmarkStart w:id="966" w:name="_Toc50972157"/>
      <w:bookmarkStart w:id="967" w:name="_Toc57104911"/>
      <w:bookmarkStart w:id="968" w:name="_Toc146277922"/>
      <w:r w:rsidRPr="00816C4A">
        <w:t>6.6.1</w:t>
      </w:r>
      <w:r w:rsidRPr="00816C4A">
        <w:tab/>
        <w:t>DISPLAY TEXT</w:t>
      </w:r>
      <w:bookmarkEnd w:id="960"/>
      <w:bookmarkEnd w:id="961"/>
      <w:bookmarkEnd w:id="962"/>
      <w:bookmarkEnd w:id="963"/>
      <w:bookmarkEnd w:id="964"/>
      <w:bookmarkEnd w:id="965"/>
      <w:bookmarkEnd w:id="966"/>
      <w:bookmarkEnd w:id="967"/>
      <w:bookmarkEnd w:id="968"/>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9" w:name="_Toc3200766"/>
      <w:bookmarkStart w:id="970" w:name="_Toc20392509"/>
      <w:bookmarkStart w:id="971" w:name="_Toc27774156"/>
      <w:bookmarkStart w:id="972" w:name="_Toc36482616"/>
      <w:bookmarkStart w:id="973" w:name="_Toc36484275"/>
      <w:bookmarkStart w:id="974" w:name="_Toc44933205"/>
      <w:bookmarkStart w:id="975" w:name="_Toc50972158"/>
      <w:bookmarkStart w:id="976" w:name="_Toc57104912"/>
      <w:bookmarkStart w:id="977" w:name="_Toc146277923"/>
      <w:r w:rsidRPr="00816C4A">
        <w:t>6.6.2</w:t>
      </w:r>
      <w:r w:rsidRPr="00816C4A">
        <w:tab/>
        <w:t>GET INKEY</w:t>
      </w:r>
      <w:bookmarkEnd w:id="969"/>
      <w:bookmarkEnd w:id="970"/>
      <w:bookmarkEnd w:id="971"/>
      <w:bookmarkEnd w:id="972"/>
      <w:bookmarkEnd w:id="973"/>
      <w:bookmarkEnd w:id="974"/>
      <w:bookmarkEnd w:id="975"/>
      <w:bookmarkEnd w:id="976"/>
      <w:bookmarkEnd w:id="977"/>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8" w:name="_Toc3200767"/>
      <w:bookmarkStart w:id="979" w:name="_Toc20392510"/>
      <w:bookmarkStart w:id="980" w:name="_Toc27774157"/>
      <w:bookmarkStart w:id="981" w:name="_Toc36482617"/>
      <w:bookmarkStart w:id="982" w:name="_Toc36484276"/>
      <w:bookmarkStart w:id="983" w:name="_Toc44933206"/>
      <w:bookmarkStart w:id="984" w:name="_Toc50972159"/>
      <w:bookmarkStart w:id="985" w:name="_Toc57104913"/>
      <w:bookmarkStart w:id="986" w:name="_Toc146277924"/>
      <w:r w:rsidRPr="00816C4A">
        <w:t>6.6.3</w:t>
      </w:r>
      <w:r w:rsidRPr="00816C4A">
        <w:tab/>
        <w:t>GET INPUT</w:t>
      </w:r>
      <w:bookmarkEnd w:id="978"/>
      <w:bookmarkEnd w:id="979"/>
      <w:bookmarkEnd w:id="980"/>
      <w:bookmarkEnd w:id="981"/>
      <w:bookmarkEnd w:id="982"/>
      <w:bookmarkEnd w:id="983"/>
      <w:bookmarkEnd w:id="984"/>
      <w:bookmarkEnd w:id="985"/>
      <w:bookmarkEnd w:id="986"/>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7" w:name="_Toc3200768"/>
      <w:bookmarkStart w:id="988" w:name="_Toc20392511"/>
      <w:bookmarkStart w:id="989" w:name="_Toc27774158"/>
      <w:bookmarkStart w:id="990" w:name="_Toc36482618"/>
      <w:bookmarkStart w:id="991" w:name="_Toc36484277"/>
      <w:bookmarkStart w:id="992" w:name="_Toc44933207"/>
      <w:bookmarkStart w:id="993" w:name="_Toc50972160"/>
      <w:bookmarkStart w:id="994" w:name="_Toc57104914"/>
      <w:bookmarkStart w:id="995" w:name="_Toc146277925"/>
      <w:r w:rsidRPr="00816C4A">
        <w:t>6.6.4</w:t>
      </w:r>
      <w:r w:rsidRPr="00816C4A">
        <w:tab/>
        <w:t>MORE TIME</w:t>
      </w:r>
      <w:bookmarkEnd w:id="987"/>
      <w:bookmarkEnd w:id="988"/>
      <w:bookmarkEnd w:id="989"/>
      <w:bookmarkEnd w:id="990"/>
      <w:bookmarkEnd w:id="991"/>
      <w:bookmarkEnd w:id="992"/>
      <w:bookmarkEnd w:id="993"/>
      <w:bookmarkEnd w:id="994"/>
      <w:bookmarkEnd w:id="995"/>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6" w:name="_Toc3200769"/>
      <w:bookmarkStart w:id="997" w:name="_Toc20392512"/>
      <w:bookmarkStart w:id="998" w:name="_Toc27774159"/>
      <w:bookmarkStart w:id="999" w:name="_Toc36482619"/>
      <w:bookmarkStart w:id="1000" w:name="_Toc36484278"/>
      <w:bookmarkStart w:id="1001" w:name="_Toc44933208"/>
      <w:bookmarkStart w:id="1002" w:name="_Toc50972161"/>
      <w:bookmarkStart w:id="1003" w:name="_Toc57104915"/>
      <w:bookmarkStart w:id="1004" w:name="_Toc146277926"/>
      <w:r w:rsidRPr="00816C4A">
        <w:t>6.6.5</w:t>
      </w:r>
      <w:r w:rsidRPr="00816C4A">
        <w:tab/>
        <w:t>PLAY TONE</w:t>
      </w:r>
      <w:bookmarkEnd w:id="996"/>
      <w:bookmarkEnd w:id="997"/>
      <w:bookmarkEnd w:id="998"/>
      <w:bookmarkEnd w:id="999"/>
      <w:bookmarkEnd w:id="1000"/>
      <w:bookmarkEnd w:id="1001"/>
      <w:bookmarkEnd w:id="1002"/>
      <w:bookmarkEnd w:id="1003"/>
      <w:bookmarkEnd w:id="1004"/>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5" w:name="_Toc3200770"/>
      <w:bookmarkStart w:id="1006" w:name="_Toc20392513"/>
      <w:bookmarkStart w:id="1007" w:name="_Toc27774160"/>
      <w:bookmarkStart w:id="1008" w:name="_Toc36482620"/>
      <w:bookmarkStart w:id="1009" w:name="_Toc36484279"/>
      <w:bookmarkStart w:id="1010" w:name="_Toc44933209"/>
      <w:bookmarkStart w:id="1011" w:name="_Toc50972162"/>
      <w:bookmarkStart w:id="1012" w:name="_Toc57104916"/>
      <w:bookmarkStart w:id="1013" w:name="_Toc146277927"/>
      <w:r w:rsidRPr="00816C4A">
        <w:t>6.6.6</w:t>
      </w:r>
      <w:r w:rsidRPr="00816C4A">
        <w:tab/>
        <w:t>POLL INTERVAL</w:t>
      </w:r>
      <w:bookmarkEnd w:id="1005"/>
      <w:bookmarkEnd w:id="1006"/>
      <w:bookmarkEnd w:id="1007"/>
      <w:bookmarkEnd w:id="1008"/>
      <w:bookmarkEnd w:id="1009"/>
      <w:bookmarkEnd w:id="1010"/>
      <w:bookmarkEnd w:id="1011"/>
      <w:bookmarkEnd w:id="1012"/>
      <w:bookmarkEnd w:id="1013"/>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4" w:name="_Toc3200771"/>
      <w:bookmarkStart w:id="1015" w:name="_Toc20392514"/>
      <w:bookmarkStart w:id="1016" w:name="_Toc27774161"/>
      <w:bookmarkStart w:id="1017" w:name="_Toc36482621"/>
      <w:bookmarkStart w:id="1018" w:name="_Toc36484280"/>
      <w:bookmarkStart w:id="1019" w:name="_Toc44933210"/>
      <w:bookmarkStart w:id="1020" w:name="_Toc50972163"/>
      <w:bookmarkStart w:id="1021" w:name="_Toc57104917"/>
      <w:bookmarkStart w:id="1022" w:name="_Toc146277928"/>
      <w:r w:rsidRPr="00816C4A">
        <w:t>6.6.7</w:t>
      </w:r>
      <w:r w:rsidRPr="00816C4A">
        <w:tab/>
        <w:t>SET-UP MENU</w:t>
      </w:r>
      <w:bookmarkEnd w:id="1014"/>
      <w:bookmarkEnd w:id="1015"/>
      <w:bookmarkEnd w:id="1016"/>
      <w:bookmarkEnd w:id="1017"/>
      <w:bookmarkEnd w:id="1018"/>
      <w:bookmarkEnd w:id="1019"/>
      <w:bookmarkEnd w:id="1020"/>
      <w:bookmarkEnd w:id="1021"/>
      <w:bookmarkEnd w:id="1022"/>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3" w:name="_Toc3200772"/>
      <w:bookmarkStart w:id="1024" w:name="_Toc20392515"/>
      <w:bookmarkStart w:id="1025" w:name="_Toc27774162"/>
      <w:bookmarkStart w:id="1026" w:name="_Toc36482622"/>
      <w:bookmarkStart w:id="1027" w:name="_Toc36484281"/>
      <w:bookmarkStart w:id="1028" w:name="_Toc44933211"/>
      <w:bookmarkStart w:id="1029" w:name="_Toc50972164"/>
      <w:bookmarkStart w:id="1030" w:name="_Toc57104918"/>
      <w:bookmarkStart w:id="1031" w:name="_Toc146277929"/>
      <w:r w:rsidRPr="00816C4A">
        <w:t>6.6.8</w:t>
      </w:r>
      <w:r w:rsidRPr="00816C4A">
        <w:tab/>
        <w:t>SELECT ITEM</w:t>
      </w:r>
      <w:bookmarkEnd w:id="1023"/>
      <w:bookmarkEnd w:id="1024"/>
      <w:bookmarkEnd w:id="1025"/>
      <w:bookmarkEnd w:id="1026"/>
      <w:bookmarkEnd w:id="1027"/>
      <w:bookmarkEnd w:id="1028"/>
      <w:bookmarkEnd w:id="1029"/>
      <w:bookmarkEnd w:id="1030"/>
      <w:bookmarkEnd w:id="1031"/>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2" w:name="_Toc3200773"/>
      <w:bookmarkStart w:id="1033" w:name="_Toc20392516"/>
      <w:bookmarkStart w:id="1034" w:name="_Toc27774163"/>
      <w:bookmarkStart w:id="1035" w:name="_Toc36482623"/>
      <w:bookmarkStart w:id="1036" w:name="_Toc36484282"/>
      <w:bookmarkStart w:id="1037" w:name="_Toc44933212"/>
      <w:bookmarkStart w:id="1038" w:name="_Toc50972165"/>
      <w:bookmarkStart w:id="1039" w:name="_Toc57104919"/>
      <w:bookmarkStart w:id="1040" w:name="_Toc146277930"/>
      <w:r w:rsidRPr="00816C4A">
        <w:t>6.6.9</w:t>
      </w:r>
      <w:r w:rsidRPr="00816C4A">
        <w:tab/>
        <w:t>SEND SHORT MESSAGE</w:t>
      </w:r>
      <w:bookmarkEnd w:id="1032"/>
      <w:bookmarkEnd w:id="1033"/>
      <w:bookmarkEnd w:id="1034"/>
      <w:bookmarkEnd w:id="1035"/>
      <w:bookmarkEnd w:id="1036"/>
      <w:bookmarkEnd w:id="1037"/>
      <w:bookmarkEnd w:id="1038"/>
      <w:bookmarkEnd w:id="1039"/>
      <w:bookmarkEnd w:id="1040"/>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1" w:name="_Toc3200774"/>
      <w:bookmarkStart w:id="1042" w:name="_Toc20392517"/>
      <w:bookmarkStart w:id="1043" w:name="_Toc27774164"/>
      <w:bookmarkStart w:id="1044" w:name="_Toc36482624"/>
      <w:bookmarkStart w:id="1045" w:name="_Toc36484283"/>
      <w:bookmarkStart w:id="1046" w:name="_Toc44933213"/>
      <w:bookmarkStart w:id="1047" w:name="_Toc50972166"/>
      <w:bookmarkStart w:id="1048" w:name="_Toc57104920"/>
      <w:bookmarkStart w:id="1049" w:name="_Toc146277931"/>
      <w:r w:rsidRPr="00816C4A">
        <w:t>6.6.10</w:t>
      </w:r>
      <w:r w:rsidRPr="00816C4A">
        <w:tab/>
        <w:t>SEND SS</w:t>
      </w:r>
      <w:bookmarkEnd w:id="1041"/>
      <w:bookmarkEnd w:id="1042"/>
      <w:bookmarkEnd w:id="1043"/>
      <w:bookmarkEnd w:id="1044"/>
      <w:bookmarkEnd w:id="1045"/>
      <w:bookmarkEnd w:id="1046"/>
      <w:bookmarkEnd w:id="1047"/>
      <w:bookmarkEnd w:id="1048"/>
      <w:bookmarkEnd w:id="1049"/>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0" w:name="_Toc3200775"/>
      <w:bookmarkStart w:id="1051" w:name="_Toc20392518"/>
      <w:bookmarkStart w:id="1052" w:name="_Toc27774165"/>
      <w:bookmarkStart w:id="1053" w:name="_Toc36482625"/>
      <w:bookmarkStart w:id="1054" w:name="_Toc36484284"/>
      <w:bookmarkStart w:id="1055" w:name="_Toc44933214"/>
      <w:bookmarkStart w:id="1056" w:name="_Toc50972167"/>
      <w:bookmarkStart w:id="1057" w:name="_Toc57104921"/>
      <w:bookmarkStart w:id="1058" w:name="_Toc146277932"/>
      <w:r w:rsidRPr="00816C4A">
        <w:t>6.6.11</w:t>
      </w:r>
      <w:r w:rsidRPr="00816C4A">
        <w:tab/>
        <w:t>SEND USSD</w:t>
      </w:r>
      <w:bookmarkEnd w:id="1050"/>
      <w:bookmarkEnd w:id="1051"/>
      <w:bookmarkEnd w:id="1052"/>
      <w:bookmarkEnd w:id="1053"/>
      <w:bookmarkEnd w:id="1054"/>
      <w:bookmarkEnd w:id="1055"/>
      <w:bookmarkEnd w:id="1056"/>
      <w:bookmarkEnd w:id="1057"/>
      <w:bookmarkEnd w:id="1058"/>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9" w:name="_Toc3200776"/>
      <w:bookmarkStart w:id="1060" w:name="_Toc20392519"/>
      <w:bookmarkStart w:id="1061" w:name="_Toc27774166"/>
      <w:bookmarkStart w:id="1062" w:name="_Toc36482626"/>
      <w:bookmarkStart w:id="1063" w:name="_Toc36484285"/>
      <w:bookmarkStart w:id="1064" w:name="_Toc44933215"/>
      <w:bookmarkStart w:id="1065" w:name="_Toc50972168"/>
      <w:bookmarkStart w:id="1066" w:name="_Toc57104922"/>
      <w:bookmarkStart w:id="1067" w:name="_Toc146277933"/>
      <w:r w:rsidRPr="00816C4A">
        <w:t>6.6.12</w:t>
      </w:r>
      <w:r w:rsidRPr="00816C4A">
        <w:tab/>
        <w:t>SET UP CALL</w:t>
      </w:r>
      <w:bookmarkEnd w:id="1059"/>
      <w:bookmarkEnd w:id="1060"/>
      <w:bookmarkEnd w:id="1061"/>
      <w:bookmarkEnd w:id="1062"/>
      <w:bookmarkEnd w:id="1063"/>
      <w:bookmarkEnd w:id="1064"/>
      <w:bookmarkEnd w:id="1065"/>
      <w:bookmarkEnd w:id="1066"/>
      <w:bookmarkEnd w:id="1067"/>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8" w:name="_Toc3200777"/>
      <w:bookmarkStart w:id="1069" w:name="_Toc20392520"/>
      <w:bookmarkStart w:id="1070" w:name="_Toc27774167"/>
      <w:bookmarkStart w:id="1071" w:name="_Toc36482627"/>
      <w:bookmarkStart w:id="1072" w:name="_Toc36484286"/>
      <w:bookmarkStart w:id="1073" w:name="_Toc44933216"/>
      <w:bookmarkStart w:id="1074" w:name="_Toc50972169"/>
      <w:bookmarkStart w:id="1075" w:name="_Toc57104923"/>
      <w:bookmarkStart w:id="1076" w:name="_Toc146277934"/>
      <w:r w:rsidRPr="00816C4A">
        <w:t>6.6.13</w:t>
      </w:r>
      <w:r w:rsidRPr="00816C4A">
        <w:tab/>
        <w:t>REFRESH</w:t>
      </w:r>
      <w:bookmarkEnd w:id="1068"/>
      <w:bookmarkEnd w:id="1069"/>
      <w:bookmarkEnd w:id="1070"/>
      <w:bookmarkEnd w:id="1071"/>
      <w:bookmarkEnd w:id="1072"/>
      <w:bookmarkEnd w:id="1073"/>
      <w:bookmarkEnd w:id="1074"/>
      <w:bookmarkEnd w:id="1075"/>
      <w:bookmarkEnd w:id="1076"/>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7" w:name="_Toc3200778"/>
      <w:bookmarkStart w:id="1078" w:name="_Toc20392521"/>
      <w:bookmarkStart w:id="1079" w:name="_Toc27774168"/>
      <w:bookmarkStart w:id="1080" w:name="_Toc36482628"/>
      <w:bookmarkStart w:id="1081" w:name="_Toc36484287"/>
      <w:bookmarkStart w:id="1082" w:name="_Toc44933217"/>
      <w:bookmarkStart w:id="1083" w:name="_Toc50972170"/>
      <w:bookmarkStart w:id="1084" w:name="_Toc57104924"/>
      <w:bookmarkStart w:id="1085" w:name="_Toc146277935"/>
      <w:r w:rsidRPr="00816C4A">
        <w:t>6.6.14</w:t>
      </w:r>
      <w:r w:rsidRPr="00816C4A">
        <w:tab/>
        <w:t>POLLING OFF</w:t>
      </w:r>
      <w:bookmarkEnd w:id="1077"/>
      <w:bookmarkEnd w:id="1078"/>
      <w:bookmarkEnd w:id="1079"/>
      <w:bookmarkEnd w:id="1080"/>
      <w:bookmarkEnd w:id="1081"/>
      <w:bookmarkEnd w:id="1082"/>
      <w:bookmarkEnd w:id="1083"/>
      <w:bookmarkEnd w:id="1084"/>
      <w:bookmarkEnd w:id="1085"/>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6" w:name="_Toc3200779"/>
      <w:bookmarkStart w:id="1087" w:name="_Toc20392522"/>
      <w:bookmarkStart w:id="1088" w:name="_Toc27774169"/>
      <w:bookmarkStart w:id="1089" w:name="_Toc36482629"/>
      <w:bookmarkStart w:id="1090" w:name="_Toc36484288"/>
      <w:bookmarkStart w:id="1091" w:name="_Toc44933218"/>
      <w:bookmarkStart w:id="1092" w:name="_Toc50972171"/>
      <w:bookmarkStart w:id="1093" w:name="_Toc57104925"/>
      <w:bookmarkStart w:id="1094" w:name="_Toc3200780"/>
      <w:bookmarkStart w:id="1095" w:name="_Toc20392523"/>
      <w:bookmarkStart w:id="1096" w:name="_Toc27774170"/>
      <w:bookmarkStart w:id="1097" w:name="_Toc36482630"/>
      <w:bookmarkStart w:id="1098" w:name="_Toc36484289"/>
      <w:bookmarkStart w:id="1099" w:name="_Toc44933219"/>
      <w:bookmarkStart w:id="1100" w:name="_Toc50972172"/>
      <w:bookmarkStart w:id="1101" w:name="_Toc57104926"/>
      <w:bookmarkStart w:id="1102" w:name="_Toc146277936"/>
      <w:r w:rsidRPr="00816C4A">
        <w:t>6.6.15</w:t>
      </w:r>
      <w:r w:rsidRPr="00816C4A">
        <w:tab/>
        <w:t>PROVIDE LOCAL INFORMATION</w:t>
      </w:r>
      <w:bookmarkEnd w:id="1086"/>
      <w:bookmarkEnd w:id="1087"/>
      <w:bookmarkEnd w:id="1088"/>
      <w:bookmarkEnd w:id="1089"/>
      <w:bookmarkEnd w:id="1090"/>
      <w:bookmarkEnd w:id="1091"/>
      <w:bookmarkEnd w:id="1092"/>
      <w:bookmarkEnd w:id="1093"/>
      <w:bookmarkEnd w:id="1102"/>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3" w:name="_Toc146277937"/>
      <w:r w:rsidRPr="00816C4A">
        <w:t>6.6.16</w:t>
      </w:r>
      <w:r w:rsidRPr="00816C4A">
        <w:tab/>
        <w:t>SET UP EVENT LIST</w:t>
      </w:r>
      <w:bookmarkEnd w:id="1094"/>
      <w:bookmarkEnd w:id="1095"/>
      <w:bookmarkEnd w:id="1096"/>
      <w:bookmarkEnd w:id="1097"/>
      <w:bookmarkEnd w:id="1098"/>
      <w:bookmarkEnd w:id="1099"/>
      <w:bookmarkEnd w:id="1100"/>
      <w:bookmarkEnd w:id="1101"/>
      <w:bookmarkEnd w:id="1103"/>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4" w:name="_Toc3200781"/>
      <w:bookmarkStart w:id="1105" w:name="_Toc20392524"/>
      <w:bookmarkStart w:id="1106" w:name="_Toc27774171"/>
      <w:bookmarkStart w:id="1107" w:name="_Toc36482631"/>
      <w:bookmarkStart w:id="1108" w:name="_Toc36484290"/>
      <w:bookmarkStart w:id="1109" w:name="_Toc44933220"/>
      <w:bookmarkStart w:id="1110" w:name="_Toc50972173"/>
      <w:bookmarkStart w:id="1111" w:name="_Toc57104927"/>
      <w:bookmarkStart w:id="1112" w:name="_Toc146277938"/>
      <w:r w:rsidRPr="00816C4A">
        <w:t>6.6.17</w:t>
      </w:r>
      <w:r w:rsidRPr="00816C4A">
        <w:tab/>
        <w:t>PERFORM CARD APDU</w:t>
      </w:r>
      <w:bookmarkEnd w:id="1104"/>
      <w:bookmarkEnd w:id="1105"/>
      <w:bookmarkEnd w:id="1106"/>
      <w:bookmarkEnd w:id="1107"/>
      <w:bookmarkEnd w:id="1108"/>
      <w:bookmarkEnd w:id="1109"/>
      <w:bookmarkEnd w:id="1110"/>
      <w:bookmarkEnd w:id="1111"/>
      <w:bookmarkEnd w:id="1112"/>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3" w:name="_Toc3200782"/>
      <w:bookmarkStart w:id="1114" w:name="_Toc20392525"/>
      <w:bookmarkStart w:id="1115" w:name="_Toc27774172"/>
      <w:bookmarkStart w:id="1116" w:name="_Toc36482632"/>
      <w:bookmarkStart w:id="1117" w:name="_Toc36484291"/>
      <w:bookmarkStart w:id="1118" w:name="_Toc44933221"/>
      <w:bookmarkStart w:id="1119" w:name="_Toc50972174"/>
      <w:bookmarkStart w:id="1120" w:name="_Toc57104928"/>
      <w:bookmarkStart w:id="1121" w:name="_Toc146277939"/>
      <w:r w:rsidRPr="00816C4A">
        <w:t>6.6.18</w:t>
      </w:r>
      <w:r w:rsidRPr="00816C4A">
        <w:tab/>
        <w:t>POWER OFF CARD</w:t>
      </w:r>
      <w:bookmarkEnd w:id="1113"/>
      <w:bookmarkEnd w:id="1114"/>
      <w:bookmarkEnd w:id="1115"/>
      <w:bookmarkEnd w:id="1116"/>
      <w:bookmarkEnd w:id="1117"/>
      <w:bookmarkEnd w:id="1118"/>
      <w:bookmarkEnd w:id="1119"/>
      <w:bookmarkEnd w:id="1120"/>
      <w:bookmarkEnd w:id="1121"/>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2" w:name="_Toc3200783"/>
      <w:bookmarkStart w:id="1123" w:name="_Toc20392526"/>
      <w:bookmarkStart w:id="1124" w:name="_Toc27774173"/>
      <w:bookmarkStart w:id="1125" w:name="_Toc36482633"/>
      <w:bookmarkStart w:id="1126" w:name="_Toc36484292"/>
      <w:bookmarkStart w:id="1127" w:name="_Toc44933222"/>
      <w:bookmarkStart w:id="1128" w:name="_Toc50972175"/>
      <w:bookmarkStart w:id="1129" w:name="_Toc57104929"/>
      <w:bookmarkStart w:id="1130" w:name="_Toc146277940"/>
      <w:r w:rsidRPr="00816C4A">
        <w:t>6.6.19</w:t>
      </w:r>
      <w:r w:rsidRPr="00816C4A">
        <w:tab/>
        <w:t>POWER ON CARD</w:t>
      </w:r>
      <w:bookmarkEnd w:id="1122"/>
      <w:bookmarkEnd w:id="1123"/>
      <w:bookmarkEnd w:id="1124"/>
      <w:bookmarkEnd w:id="1125"/>
      <w:bookmarkEnd w:id="1126"/>
      <w:bookmarkEnd w:id="1127"/>
      <w:bookmarkEnd w:id="1128"/>
      <w:bookmarkEnd w:id="1129"/>
      <w:bookmarkEnd w:id="1130"/>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1" w:name="_Toc3200784"/>
      <w:bookmarkStart w:id="1132" w:name="_Toc20392527"/>
      <w:bookmarkStart w:id="1133" w:name="_Toc27774174"/>
      <w:bookmarkStart w:id="1134" w:name="_Toc36482634"/>
      <w:bookmarkStart w:id="1135" w:name="_Toc36484293"/>
      <w:bookmarkStart w:id="1136" w:name="_Toc44933223"/>
      <w:bookmarkStart w:id="1137" w:name="_Toc50972176"/>
      <w:bookmarkStart w:id="1138" w:name="_Toc57104930"/>
      <w:bookmarkStart w:id="1139" w:name="_Toc146277941"/>
      <w:r w:rsidRPr="00816C4A">
        <w:lastRenderedPageBreak/>
        <w:t>6.6.20</w:t>
      </w:r>
      <w:r w:rsidRPr="00816C4A">
        <w:tab/>
        <w:t>GET READER STATUS</w:t>
      </w:r>
      <w:bookmarkEnd w:id="1131"/>
      <w:bookmarkEnd w:id="1132"/>
      <w:bookmarkEnd w:id="1133"/>
      <w:bookmarkEnd w:id="1134"/>
      <w:bookmarkEnd w:id="1135"/>
      <w:bookmarkEnd w:id="1136"/>
      <w:bookmarkEnd w:id="1137"/>
      <w:bookmarkEnd w:id="1138"/>
      <w:bookmarkEnd w:id="1139"/>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40" w:name="_Toc3200785"/>
      <w:bookmarkStart w:id="1141" w:name="_Toc20392528"/>
      <w:bookmarkStart w:id="1142" w:name="_Toc27774175"/>
      <w:bookmarkStart w:id="1143" w:name="_Toc36482635"/>
      <w:bookmarkStart w:id="1144" w:name="_Toc36484294"/>
      <w:bookmarkStart w:id="1145" w:name="_Toc44933224"/>
      <w:bookmarkStart w:id="1146" w:name="_Toc50972177"/>
      <w:bookmarkStart w:id="1147" w:name="_Toc57104931"/>
      <w:bookmarkStart w:id="1148" w:name="_Toc146277942"/>
      <w:r w:rsidRPr="00816C4A">
        <w:t>6.6.21</w:t>
      </w:r>
      <w:r w:rsidRPr="00816C4A">
        <w:tab/>
        <w:t>TIMER MANAGEMENT</w:t>
      </w:r>
      <w:bookmarkEnd w:id="1140"/>
      <w:bookmarkEnd w:id="1141"/>
      <w:bookmarkEnd w:id="1142"/>
      <w:bookmarkEnd w:id="1143"/>
      <w:bookmarkEnd w:id="1144"/>
      <w:bookmarkEnd w:id="1145"/>
      <w:bookmarkEnd w:id="1146"/>
      <w:bookmarkEnd w:id="1147"/>
      <w:bookmarkEnd w:id="1148"/>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9" w:name="_Toc3200786"/>
      <w:bookmarkStart w:id="1150" w:name="_Toc20392529"/>
      <w:bookmarkStart w:id="1151" w:name="_Toc27774176"/>
      <w:bookmarkStart w:id="1152" w:name="_Toc36482636"/>
      <w:bookmarkStart w:id="1153" w:name="_Toc36484295"/>
      <w:bookmarkStart w:id="1154" w:name="_Toc44933225"/>
      <w:bookmarkStart w:id="1155" w:name="_Toc50972178"/>
      <w:bookmarkStart w:id="1156" w:name="_Toc57104932"/>
      <w:bookmarkStart w:id="1157" w:name="_Toc146277943"/>
      <w:r w:rsidRPr="00816C4A">
        <w:t>6.6.22</w:t>
      </w:r>
      <w:r w:rsidRPr="00816C4A">
        <w:tab/>
        <w:t>SET UP IDLE MODE TEXT</w:t>
      </w:r>
      <w:bookmarkEnd w:id="1149"/>
      <w:bookmarkEnd w:id="1150"/>
      <w:bookmarkEnd w:id="1151"/>
      <w:bookmarkEnd w:id="1152"/>
      <w:bookmarkEnd w:id="1153"/>
      <w:bookmarkEnd w:id="1154"/>
      <w:bookmarkEnd w:id="1155"/>
      <w:bookmarkEnd w:id="1156"/>
      <w:bookmarkEnd w:id="1157"/>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8" w:name="_Toc3200787"/>
      <w:bookmarkStart w:id="1159" w:name="_Toc20392530"/>
      <w:bookmarkStart w:id="1160" w:name="_Toc27774177"/>
      <w:bookmarkStart w:id="1161" w:name="_Toc36482637"/>
      <w:bookmarkStart w:id="1162" w:name="_Toc36484296"/>
      <w:bookmarkStart w:id="1163" w:name="_Toc44933226"/>
      <w:bookmarkStart w:id="1164" w:name="_Toc50972179"/>
      <w:bookmarkStart w:id="1165" w:name="_Toc57104933"/>
      <w:bookmarkStart w:id="1166" w:name="_Toc146277944"/>
      <w:r w:rsidRPr="00816C4A">
        <w:t>6.6.23</w:t>
      </w:r>
      <w:r w:rsidRPr="00816C4A">
        <w:tab/>
        <w:t>RUN AT COMMAND</w:t>
      </w:r>
      <w:bookmarkEnd w:id="1158"/>
      <w:bookmarkEnd w:id="1159"/>
      <w:bookmarkEnd w:id="1160"/>
      <w:bookmarkEnd w:id="1161"/>
      <w:bookmarkEnd w:id="1162"/>
      <w:bookmarkEnd w:id="1163"/>
      <w:bookmarkEnd w:id="1164"/>
      <w:bookmarkEnd w:id="1165"/>
      <w:bookmarkEnd w:id="1166"/>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7" w:name="_Toc3200788"/>
      <w:bookmarkStart w:id="1168" w:name="_Toc20392531"/>
      <w:bookmarkStart w:id="1169" w:name="_Toc27774178"/>
      <w:bookmarkStart w:id="1170" w:name="_Toc36482638"/>
      <w:bookmarkStart w:id="1171" w:name="_Toc36484297"/>
      <w:bookmarkStart w:id="1172" w:name="_Toc44933227"/>
      <w:bookmarkStart w:id="1173" w:name="_Toc50972180"/>
      <w:bookmarkStart w:id="1174" w:name="_Toc57104934"/>
      <w:bookmarkStart w:id="1175" w:name="_Toc146277945"/>
      <w:r w:rsidRPr="00816C4A">
        <w:t>6.6.24</w:t>
      </w:r>
      <w:r w:rsidRPr="00816C4A">
        <w:tab/>
        <w:t>SEND DTMF COMMAND</w:t>
      </w:r>
      <w:bookmarkEnd w:id="1167"/>
      <w:bookmarkEnd w:id="1168"/>
      <w:bookmarkEnd w:id="1169"/>
      <w:bookmarkEnd w:id="1170"/>
      <w:bookmarkEnd w:id="1171"/>
      <w:bookmarkEnd w:id="1172"/>
      <w:bookmarkEnd w:id="1173"/>
      <w:bookmarkEnd w:id="1174"/>
      <w:bookmarkEnd w:id="1175"/>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6" w:name="_Toc3200789"/>
      <w:bookmarkStart w:id="1177" w:name="_Toc20392532"/>
      <w:bookmarkStart w:id="1178" w:name="_Toc27774179"/>
      <w:bookmarkStart w:id="1179" w:name="_Toc36482639"/>
      <w:bookmarkStart w:id="1180" w:name="_Toc36484298"/>
      <w:bookmarkStart w:id="1181" w:name="_Toc44933228"/>
      <w:bookmarkStart w:id="1182" w:name="_Toc50972181"/>
      <w:bookmarkStart w:id="1183" w:name="_Toc57104935"/>
      <w:bookmarkStart w:id="1184" w:name="_Toc146277946"/>
      <w:r w:rsidRPr="00816C4A">
        <w:t>6.6.25</w:t>
      </w:r>
      <w:r w:rsidRPr="00816C4A">
        <w:tab/>
        <w:t>LANGUAGE NOTIFICATION</w:t>
      </w:r>
      <w:bookmarkEnd w:id="1176"/>
      <w:bookmarkEnd w:id="1177"/>
      <w:bookmarkEnd w:id="1178"/>
      <w:bookmarkEnd w:id="1179"/>
      <w:bookmarkEnd w:id="1180"/>
      <w:bookmarkEnd w:id="1181"/>
      <w:bookmarkEnd w:id="1182"/>
      <w:bookmarkEnd w:id="1183"/>
      <w:bookmarkEnd w:id="1184"/>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5" w:name="_Toc3200790"/>
      <w:bookmarkStart w:id="1186" w:name="_Toc20392533"/>
      <w:bookmarkStart w:id="1187" w:name="_Toc27774180"/>
      <w:bookmarkStart w:id="1188" w:name="_Toc36482640"/>
      <w:bookmarkStart w:id="1189" w:name="_Toc36484299"/>
      <w:bookmarkStart w:id="1190" w:name="_Toc44933229"/>
      <w:bookmarkStart w:id="1191" w:name="_Toc50972182"/>
      <w:bookmarkStart w:id="1192" w:name="_Toc57104936"/>
      <w:bookmarkStart w:id="1193" w:name="_Toc146277947"/>
      <w:r w:rsidRPr="00816C4A">
        <w:t>6.6.26</w:t>
      </w:r>
      <w:r w:rsidRPr="00816C4A">
        <w:tab/>
        <w:t>LAUNCH BROWSER</w:t>
      </w:r>
      <w:bookmarkEnd w:id="1185"/>
      <w:bookmarkEnd w:id="1186"/>
      <w:bookmarkEnd w:id="1187"/>
      <w:bookmarkEnd w:id="1188"/>
      <w:bookmarkEnd w:id="1189"/>
      <w:bookmarkEnd w:id="1190"/>
      <w:bookmarkEnd w:id="1191"/>
      <w:bookmarkEnd w:id="1192"/>
      <w:bookmarkEnd w:id="1193"/>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4" w:name="_Toc3200791"/>
      <w:bookmarkStart w:id="1195" w:name="_Toc20392534"/>
      <w:bookmarkStart w:id="1196" w:name="_Toc27774181"/>
      <w:bookmarkStart w:id="1197" w:name="_Toc36482641"/>
      <w:bookmarkStart w:id="1198" w:name="_Toc36484300"/>
      <w:bookmarkStart w:id="1199" w:name="_Toc44933230"/>
      <w:bookmarkStart w:id="1200" w:name="_Toc50972183"/>
      <w:bookmarkStart w:id="1201" w:name="_Toc57104937"/>
      <w:bookmarkStart w:id="1202" w:name="_Toc146277948"/>
      <w:r w:rsidRPr="00816C4A">
        <w:t>6.6.27</w:t>
      </w:r>
      <w:r w:rsidRPr="00816C4A">
        <w:tab/>
        <w:t>OPEN CHANNEL</w:t>
      </w:r>
      <w:bookmarkEnd w:id="1194"/>
      <w:bookmarkEnd w:id="1195"/>
      <w:bookmarkEnd w:id="1196"/>
      <w:bookmarkEnd w:id="1197"/>
      <w:bookmarkEnd w:id="1198"/>
      <w:bookmarkEnd w:id="1199"/>
      <w:bookmarkEnd w:id="1200"/>
      <w:bookmarkEnd w:id="1201"/>
      <w:bookmarkEnd w:id="1202"/>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3" w:name="_Toc3200792"/>
      <w:bookmarkStart w:id="1204" w:name="_Toc20392535"/>
      <w:bookmarkStart w:id="1205" w:name="_Toc27774182"/>
      <w:bookmarkStart w:id="1206" w:name="_Toc36482642"/>
      <w:bookmarkStart w:id="1207" w:name="_Toc36484301"/>
      <w:bookmarkStart w:id="1208" w:name="_Toc44933231"/>
      <w:bookmarkStart w:id="1209" w:name="_Toc50972184"/>
      <w:bookmarkStart w:id="1210" w:name="_Toc57104938"/>
      <w:bookmarkStart w:id="1211" w:name="_Toc146277949"/>
      <w:r w:rsidRPr="00816C4A">
        <w:t>6.6.27.1</w:t>
      </w:r>
      <w:r w:rsidRPr="00816C4A">
        <w:tab/>
        <w:t>OPEN CHANNEL related to (I-)WLAN Bearer</w:t>
      </w:r>
      <w:bookmarkEnd w:id="1203"/>
      <w:bookmarkEnd w:id="1204"/>
      <w:bookmarkEnd w:id="1205"/>
      <w:bookmarkEnd w:id="1206"/>
      <w:bookmarkEnd w:id="1207"/>
      <w:bookmarkEnd w:id="1208"/>
      <w:bookmarkEnd w:id="1209"/>
      <w:bookmarkEnd w:id="1210"/>
      <w:bookmarkEnd w:id="1211"/>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2" w:name="_Toc3200793"/>
      <w:bookmarkStart w:id="1213" w:name="_Toc20392536"/>
      <w:bookmarkStart w:id="1214" w:name="_Toc27774183"/>
      <w:bookmarkStart w:id="1215" w:name="_Toc36482643"/>
      <w:bookmarkStart w:id="1216" w:name="_Toc36484302"/>
      <w:bookmarkStart w:id="1217" w:name="_Toc44933232"/>
      <w:bookmarkStart w:id="1218" w:name="_Toc50972185"/>
      <w:bookmarkStart w:id="1219" w:name="_Toc57104939"/>
      <w:bookmarkStart w:id="1220" w:name="_Toc146277950"/>
      <w:r w:rsidRPr="00816C4A">
        <w:t>6.6.27.2</w:t>
      </w:r>
      <w:r w:rsidR="0069568F">
        <w:tab/>
      </w:r>
      <w:r w:rsidRPr="00816C4A">
        <w:t>OPEN CHANNEL for IMS</w:t>
      </w:r>
      <w:bookmarkEnd w:id="1212"/>
      <w:bookmarkEnd w:id="1213"/>
      <w:bookmarkEnd w:id="1214"/>
      <w:bookmarkEnd w:id="1215"/>
      <w:bookmarkEnd w:id="1216"/>
      <w:bookmarkEnd w:id="1217"/>
      <w:bookmarkEnd w:id="1218"/>
      <w:bookmarkEnd w:id="1219"/>
      <w:bookmarkEnd w:id="12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1" w:name="_Toc3200794"/>
      <w:bookmarkStart w:id="1222" w:name="_Toc20392537"/>
      <w:bookmarkStart w:id="1223" w:name="_Toc27774184"/>
      <w:bookmarkStart w:id="1224" w:name="_Toc36482644"/>
      <w:bookmarkStart w:id="1225" w:name="_Toc36484303"/>
      <w:bookmarkStart w:id="1226" w:name="_Toc44933233"/>
      <w:bookmarkStart w:id="1227" w:name="_Toc50972186"/>
      <w:bookmarkStart w:id="1228" w:name="_Toc57104940"/>
      <w:bookmarkStart w:id="1229" w:name="_Toc146277951"/>
      <w:r w:rsidRPr="00816C4A">
        <w:t>6.6.28</w:t>
      </w:r>
      <w:r w:rsidRPr="00816C4A">
        <w:tab/>
        <w:t>CLOSE CHANNEL</w:t>
      </w:r>
      <w:bookmarkEnd w:id="1221"/>
      <w:bookmarkEnd w:id="1222"/>
      <w:bookmarkEnd w:id="1223"/>
      <w:bookmarkEnd w:id="1224"/>
      <w:bookmarkEnd w:id="1225"/>
      <w:bookmarkEnd w:id="1226"/>
      <w:bookmarkEnd w:id="1227"/>
      <w:bookmarkEnd w:id="1228"/>
      <w:bookmarkEnd w:id="1229"/>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30" w:name="_Toc3200795"/>
      <w:bookmarkStart w:id="1231" w:name="_Toc20392538"/>
      <w:bookmarkStart w:id="1232" w:name="_Toc27774185"/>
      <w:bookmarkStart w:id="1233" w:name="_Toc36482645"/>
      <w:bookmarkStart w:id="1234" w:name="_Toc36484304"/>
      <w:bookmarkStart w:id="1235" w:name="_Toc44933234"/>
      <w:bookmarkStart w:id="1236" w:name="_Toc50972187"/>
      <w:bookmarkStart w:id="1237" w:name="_Toc57104941"/>
      <w:bookmarkStart w:id="1238" w:name="_Toc146277952"/>
      <w:r w:rsidRPr="00816C4A">
        <w:t>6.6.29</w:t>
      </w:r>
      <w:r w:rsidRPr="00816C4A">
        <w:tab/>
        <w:t>RECEIVE DATA</w:t>
      </w:r>
      <w:bookmarkEnd w:id="1230"/>
      <w:bookmarkEnd w:id="1231"/>
      <w:bookmarkEnd w:id="1232"/>
      <w:bookmarkEnd w:id="1233"/>
      <w:bookmarkEnd w:id="1234"/>
      <w:bookmarkEnd w:id="1235"/>
      <w:bookmarkEnd w:id="1236"/>
      <w:bookmarkEnd w:id="1237"/>
      <w:bookmarkEnd w:id="1238"/>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9" w:name="_Toc3200796"/>
      <w:bookmarkStart w:id="1240" w:name="_Toc20392539"/>
      <w:bookmarkStart w:id="1241" w:name="_Toc27774186"/>
      <w:bookmarkStart w:id="1242" w:name="_Toc36482646"/>
      <w:bookmarkStart w:id="1243" w:name="_Toc36484305"/>
      <w:bookmarkStart w:id="1244" w:name="_Toc44933235"/>
      <w:bookmarkStart w:id="1245" w:name="_Toc50972188"/>
      <w:bookmarkStart w:id="1246" w:name="_Toc57104942"/>
      <w:bookmarkStart w:id="1247" w:name="_Toc146277953"/>
      <w:r w:rsidRPr="00816C4A">
        <w:t>6.6.30</w:t>
      </w:r>
      <w:r w:rsidRPr="00816C4A">
        <w:tab/>
        <w:t>SEND DATA</w:t>
      </w:r>
      <w:bookmarkEnd w:id="1239"/>
      <w:bookmarkEnd w:id="1240"/>
      <w:bookmarkEnd w:id="1241"/>
      <w:bookmarkEnd w:id="1242"/>
      <w:bookmarkEnd w:id="1243"/>
      <w:bookmarkEnd w:id="1244"/>
      <w:bookmarkEnd w:id="1245"/>
      <w:bookmarkEnd w:id="1246"/>
      <w:bookmarkEnd w:id="1247"/>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8" w:name="_Toc3200797"/>
      <w:bookmarkStart w:id="1249" w:name="_Toc20392540"/>
      <w:bookmarkStart w:id="1250" w:name="_Toc27774187"/>
      <w:bookmarkStart w:id="1251" w:name="_Toc36482647"/>
      <w:bookmarkStart w:id="1252" w:name="_Toc36484306"/>
      <w:bookmarkStart w:id="1253" w:name="_Toc44933236"/>
      <w:bookmarkStart w:id="1254" w:name="_Toc50972189"/>
      <w:bookmarkStart w:id="1255" w:name="_Toc57104943"/>
      <w:bookmarkStart w:id="1256" w:name="_Toc146277954"/>
      <w:r w:rsidRPr="00816C4A">
        <w:t>6.6.31</w:t>
      </w:r>
      <w:r w:rsidRPr="00816C4A">
        <w:tab/>
        <w:t>GET CHANNEL STATUS</w:t>
      </w:r>
      <w:bookmarkEnd w:id="1248"/>
      <w:bookmarkEnd w:id="1249"/>
      <w:bookmarkEnd w:id="1250"/>
      <w:bookmarkEnd w:id="1251"/>
      <w:bookmarkEnd w:id="1252"/>
      <w:bookmarkEnd w:id="1253"/>
      <w:bookmarkEnd w:id="1254"/>
      <w:bookmarkEnd w:id="1255"/>
      <w:bookmarkEnd w:id="1256"/>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7" w:name="_Toc3200798"/>
      <w:bookmarkStart w:id="1258" w:name="_Toc20392541"/>
      <w:bookmarkStart w:id="1259" w:name="_Toc27774188"/>
      <w:bookmarkStart w:id="1260" w:name="_Toc36482648"/>
      <w:bookmarkStart w:id="1261" w:name="_Toc36484307"/>
      <w:bookmarkStart w:id="1262" w:name="_Toc44933237"/>
      <w:bookmarkStart w:id="1263" w:name="_Toc50972190"/>
      <w:bookmarkStart w:id="1264" w:name="_Toc57104944"/>
      <w:bookmarkStart w:id="1265" w:name="_Toc146277955"/>
      <w:r w:rsidRPr="00816C4A">
        <w:t>6.6.32</w:t>
      </w:r>
      <w:r w:rsidRPr="00816C4A">
        <w:tab/>
        <w:t>SERVICE SEARCH</w:t>
      </w:r>
      <w:bookmarkEnd w:id="1257"/>
      <w:bookmarkEnd w:id="1258"/>
      <w:bookmarkEnd w:id="1259"/>
      <w:bookmarkEnd w:id="1260"/>
      <w:bookmarkEnd w:id="1261"/>
      <w:bookmarkEnd w:id="1262"/>
      <w:bookmarkEnd w:id="1263"/>
      <w:bookmarkEnd w:id="1264"/>
      <w:bookmarkEnd w:id="1265"/>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6" w:name="_Toc3200799"/>
      <w:bookmarkStart w:id="1267" w:name="_Toc20392542"/>
      <w:bookmarkStart w:id="1268" w:name="_Toc27774189"/>
      <w:bookmarkStart w:id="1269" w:name="_Toc36482649"/>
      <w:bookmarkStart w:id="1270" w:name="_Toc36484308"/>
      <w:bookmarkStart w:id="1271" w:name="_Toc44933238"/>
      <w:bookmarkStart w:id="1272" w:name="_Toc50972191"/>
      <w:bookmarkStart w:id="1273" w:name="_Toc57104945"/>
      <w:bookmarkStart w:id="1274" w:name="_Toc146277956"/>
      <w:r w:rsidRPr="00816C4A">
        <w:t>6.6.33</w:t>
      </w:r>
      <w:r w:rsidRPr="00816C4A">
        <w:tab/>
        <w:t>GET SERVICE INFORMATION</w:t>
      </w:r>
      <w:bookmarkEnd w:id="1266"/>
      <w:bookmarkEnd w:id="1267"/>
      <w:bookmarkEnd w:id="1268"/>
      <w:bookmarkEnd w:id="1269"/>
      <w:bookmarkEnd w:id="1270"/>
      <w:bookmarkEnd w:id="1271"/>
      <w:bookmarkEnd w:id="1272"/>
      <w:bookmarkEnd w:id="1273"/>
      <w:bookmarkEnd w:id="1274"/>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5" w:name="_Toc3200800"/>
      <w:bookmarkStart w:id="1276" w:name="_Toc20392543"/>
      <w:bookmarkStart w:id="1277" w:name="_Toc27774190"/>
      <w:bookmarkStart w:id="1278" w:name="_Toc36482650"/>
      <w:bookmarkStart w:id="1279" w:name="_Toc36484309"/>
      <w:bookmarkStart w:id="1280" w:name="_Toc44933239"/>
      <w:bookmarkStart w:id="1281" w:name="_Toc50972192"/>
      <w:bookmarkStart w:id="1282" w:name="_Toc57104946"/>
      <w:bookmarkStart w:id="1283" w:name="_Toc146277957"/>
      <w:r w:rsidRPr="00816C4A">
        <w:lastRenderedPageBreak/>
        <w:t>6.6.34</w:t>
      </w:r>
      <w:r w:rsidRPr="00816C4A">
        <w:tab/>
        <w:t>DECLARE SERVICE</w:t>
      </w:r>
      <w:bookmarkEnd w:id="1275"/>
      <w:bookmarkEnd w:id="1276"/>
      <w:bookmarkEnd w:id="1277"/>
      <w:bookmarkEnd w:id="1278"/>
      <w:bookmarkEnd w:id="1279"/>
      <w:bookmarkEnd w:id="1280"/>
      <w:bookmarkEnd w:id="1281"/>
      <w:bookmarkEnd w:id="1282"/>
      <w:bookmarkEnd w:id="1283"/>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4" w:name="_Toc3200801"/>
      <w:bookmarkStart w:id="1285" w:name="_Toc20392544"/>
      <w:bookmarkStart w:id="1286" w:name="_Toc27774191"/>
      <w:bookmarkStart w:id="1287" w:name="_Toc36482651"/>
      <w:bookmarkStart w:id="1288" w:name="_Toc36484310"/>
      <w:bookmarkStart w:id="1289" w:name="_Toc44933240"/>
      <w:bookmarkStart w:id="1290" w:name="_Toc50972193"/>
      <w:bookmarkStart w:id="1291" w:name="_Toc57104947"/>
      <w:bookmarkStart w:id="1292" w:name="_Toc146277958"/>
      <w:r w:rsidRPr="00816C4A">
        <w:t>6.6.35</w:t>
      </w:r>
      <w:r w:rsidRPr="00816C4A">
        <w:tab/>
        <w:t>RETRIEVE MULTIMEDIA MESSAGE</w:t>
      </w:r>
      <w:bookmarkEnd w:id="1284"/>
      <w:bookmarkEnd w:id="1285"/>
      <w:bookmarkEnd w:id="1286"/>
      <w:bookmarkEnd w:id="1287"/>
      <w:bookmarkEnd w:id="1288"/>
      <w:bookmarkEnd w:id="1289"/>
      <w:bookmarkEnd w:id="1290"/>
      <w:bookmarkEnd w:id="1291"/>
      <w:bookmarkEnd w:id="1292"/>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3" w:name="_Toc3200802"/>
      <w:bookmarkStart w:id="1294" w:name="_Toc20392545"/>
      <w:bookmarkStart w:id="1295" w:name="_Toc27774192"/>
      <w:bookmarkStart w:id="1296" w:name="_Toc36482652"/>
      <w:bookmarkStart w:id="1297" w:name="_Toc36484311"/>
      <w:bookmarkStart w:id="1298" w:name="_Toc44933241"/>
      <w:bookmarkStart w:id="1299" w:name="_Toc50972194"/>
      <w:bookmarkStart w:id="1300" w:name="_Toc57104948"/>
      <w:bookmarkStart w:id="1301" w:name="_Toc146277959"/>
      <w:r w:rsidRPr="00816C4A">
        <w:t>6.6.36</w:t>
      </w:r>
      <w:r w:rsidRPr="00816C4A">
        <w:tab/>
        <w:t>SUBMIT MULTIMEDIA MESSAGE</w:t>
      </w:r>
      <w:bookmarkEnd w:id="1293"/>
      <w:bookmarkEnd w:id="1294"/>
      <w:bookmarkEnd w:id="1295"/>
      <w:bookmarkEnd w:id="1296"/>
      <w:bookmarkEnd w:id="1297"/>
      <w:bookmarkEnd w:id="1298"/>
      <w:bookmarkEnd w:id="1299"/>
      <w:bookmarkEnd w:id="1300"/>
      <w:bookmarkEnd w:id="1301"/>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2" w:name="_Toc3200803"/>
      <w:bookmarkStart w:id="1303" w:name="_Toc20392546"/>
      <w:bookmarkStart w:id="1304" w:name="_Toc27774193"/>
      <w:bookmarkStart w:id="1305" w:name="_Toc36482653"/>
      <w:bookmarkStart w:id="1306" w:name="_Toc36484312"/>
      <w:bookmarkStart w:id="1307" w:name="_Toc44933242"/>
      <w:bookmarkStart w:id="1308" w:name="_Toc50972195"/>
      <w:bookmarkStart w:id="1309" w:name="_Toc57104949"/>
      <w:bookmarkStart w:id="1310" w:name="_Toc146277960"/>
      <w:r w:rsidRPr="00816C4A">
        <w:t>6.6.37</w:t>
      </w:r>
      <w:r w:rsidRPr="00816C4A">
        <w:tab/>
        <w:t>DISPLAY MULTIMEDIA MESSAGE</w:t>
      </w:r>
      <w:bookmarkEnd w:id="1302"/>
      <w:bookmarkEnd w:id="1303"/>
      <w:bookmarkEnd w:id="1304"/>
      <w:bookmarkEnd w:id="1305"/>
      <w:bookmarkEnd w:id="1306"/>
      <w:bookmarkEnd w:id="1307"/>
      <w:bookmarkEnd w:id="1308"/>
      <w:bookmarkEnd w:id="1309"/>
      <w:bookmarkEnd w:id="1310"/>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1" w:name="_Toc3200804"/>
      <w:bookmarkStart w:id="1312" w:name="_Toc20392547"/>
      <w:bookmarkStart w:id="1313" w:name="_Toc27774194"/>
      <w:bookmarkStart w:id="1314" w:name="_Toc36482654"/>
      <w:bookmarkStart w:id="1315" w:name="_Toc36484313"/>
      <w:bookmarkStart w:id="1316" w:name="_Toc44933243"/>
      <w:bookmarkStart w:id="1317" w:name="_Toc50972196"/>
      <w:bookmarkStart w:id="1318" w:name="_Toc57104950"/>
      <w:bookmarkStart w:id="1319" w:name="_Toc146277961"/>
      <w:r w:rsidRPr="00816C4A">
        <w:t>6.6.38</w:t>
      </w:r>
      <w:r w:rsidRPr="00816C4A">
        <w:tab/>
        <w:t>SET FRAMES</w:t>
      </w:r>
      <w:bookmarkEnd w:id="1311"/>
      <w:bookmarkEnd w:id="1312"/>
      <w:bookmarkEnd w:id="1313"/>
      <w:bookmarkEnd w:id="1314"/>
      <w:bookmarkEnd w:id="1315"/>
      <w:bookmarkEnd w:id="1316"/>
      <w:bookmarkEnd w:id="1317"/>
      <w:bookmarkEnd w:id="1318"/>
      <w:bookmarkEnd w:id="1319"/>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20" w:name="_Toc3200805"/>
      <w:bookmarkStart w:id="1321" w:name="_Toc20392548"/>
      <w:bookmarkStart w:id="1322" w:name="_Toc27774195"/>
      <w:bookmarkStart w:id="1323" w:name="_Toc36482655"/>
      <w:bookmarkStart w:id="1324" w:name="_Toc36484314"/>
      <w:bookmarkStart w:id="1325" w:name="_Toc44933244"/>
      <w:bookmarkStart w:id="1326" w:name="_Toc50972197"/>
      <w:bookmarkStart w:id="1327" w:name="_Toc57104951"/>
      <w:bookmarkStart w:id="1328" w:name="_Toc146277962"/>
      <w:r w:rsidRPr="00816C4A">
        <w:t>6.6.39</w:t>
      </w:r>
      <w:r w:rsidRPr="00816C4A">
        <w:tab/>
        <w:t>GET FRAMES STATUS</w:t>
      </w:r>
      <w:bookmarkEnd w:id="1320"/>
      <w:bookmarkEnd w:id="1321"/>
      <w:bookmarkEnd w:id="1322"/>
      <w:bookmarkEnd w:id="1323"/>
      <w:bookmarkEnd w:id="1324"/>
      <w:bookmarkEnd w:id="1325"/>
      <w:bookmarkEnd w:id="1326"/>
      <w:bookmarkEnd w:id="1327"/>
      <w:bookmarkEnd w:id="1328"/>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9" w:name="_Toc3200806"/>
      <w:bookmarkStart w:id="1330" w:name="_Toc20392549"/>
      <w:bookmarkStart w:id="1331" w:name="_Toc27774196"/>
      <w:bookmarkStart w:id="1332" w:name="_Toc36482656"/>
      <w:bookmarkStart w:id="1333" w:name="_Toc36484315"/>
      <w:bookmarkStart w:id="1334" w:name="_Toc44933245"/>
      <w:bookmarkStart w:id="1335" w:name="_Toc50972198"/>
      <w:bookmarkStart w:id="1336" w:name="_Toc57104952"/>
      <w:bookmarkStart w:id="1337" w:name="_Toc146277963"/>
      <w:r w:rsidRPr="00816C4A">
        <w:t>6.6.40</w:t>
      </w:r>
      <w:r w:rsidRPr="00816C4A">
        <w:tab/>
        <w:t>Geographical Location Request</w:t>
      </w:r>
      <w:bookmarkEnd w:id="1329"/>
      <w:bookmarkEnd w:id="1330"/>
      <w:bookmarkEnd w:id="1331"/>
      <w:bookmarkEnd w:id="1332"/>
      <w:bookmarkEnd w:id="1333"/>
      <w:bookmarkEnd w:id="1334"/>
      <w:bookmarkEnd w:id="1335"/>
      <w:bookmarkEnd w:id="1336"/>
      <w:bookmarkEnd w:id="1337"/>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8" w:name="_Toc3200807"/>
      <w:bookmarkStart w:id="1339" w:name="_Toc20392550"/>
      <w:bookmarkStart w:id="1340" w:name="_Toc27774197"/>
      <w:bookmarkStart w:id="1341" w:name="_Toc36482657"/>
      <w:bookmarkStart w:id="1342" w:name="_Toc36484316"/>
      <w:bookmarkStart w:id="1343" w:name="_Toc44933246"/>
      <w:bookmarkStart w:id="1344" w:name="_Toc50972199"/>
      <w:bookmarkStart w:id="1345" w:name="_Toc57104953"/>
      <w:bookmarkStart w:id="1346" w:name="_Toc146277964"/>
      <w:r w:rsidRPr="00816C4A">
        <w:t>6.6.41</w:t>
      </w:r>
      <w:r w:rsidRPr="00816C4A">
        <w:tab/>
        <w:t>ACTIVATE</w:t>
      </w:r>
      <w:bookmarkEnd w:id="1338"/>
      <w:bookmarkEnd w:id="1339"/>
      <w:bookmarkEnd w:id="1340"/>
      <w:bookmarkEnd w:id="1341"/>
      <w:bookmarkEnd w:id="1342"/>
      <w:bookmarkEnd w:id="1343"/>
      <w:bookmarkEnd w:id="1344"/>
      <w:bookmarkEnd w:id="1345"/>
      <w:bookmarkEnd w:id="1346"/>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7" w:name="_Toc3200808"/>
      <w:bookmarkStart w:id="1348" w:name="_Toc20392551"/>
      <w:bookmarkStart w:id="1349" w:name="_Toc27774198"/>
      <w:bookmarkStart w:id="1350" w:name="_Toc36482658"/>
      <w:bookmarkStart w:id="1351" w:name="_Toc36484317"/>
      <w:bookmarkStart w:id="1352" w:name="_Toc44933247"/>
      <w:bookmarkStart w:id="1353" w:name="_Toc50972200"/>
      <w:bookmarkStart w:id="1354" w:name="_Toc57104954"/>
      <w:bookmarkStart w:id="1355" w:name="_Toc146277965"/>
      <w:r w:rsidRPr="00816C4A">
        <w:t>6.6.42</w:t>
      </w:r>
      <w:r w:rsidRPr="00816C4A">
        <w:tab/>
        <w:t>CONTACTLESS STATE CHANGED</w:t>
      </w:r>
      <w:bookmarkEnd w:id="1347"/>
      <w:bookmarkEnd w:id="1348"/>
      <w:bookmarkEnd w:id="1349"/>
      <w:bookmarkEnd w:id="1350"/>
      <w:bookmarkEnd w:id="1351"/>
      <w:bookmarkEnd w:id="1352"/>
      <w:bookmarkEnd w:id="1353"/>
      <w:bookmarkEnd w:id="1354"/>
      <w:bookmarkEnd w:id="1355"/>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6" w:name="_Toc3200809"/>
      <w:bookmarkStart w:id="1357" w:name="_Toc20392552"/>
      <w:bookmarkStart w:id="1358" w:name="_Toc27774199"/>
      <w:bookmarkStart w:id="1359" w:name="_Toc36482659"/>
      <w:bookmarkStart w:id="1360" w:name="_Toc36484318"/>
      <w:bookmarkStart w:id="1361" w:name="_Toc44933248"/>
      <w:bookmarkStart w:id="1362" w:name="_Toc50972201"/>
      <w:bookmarkStart w:id="1363" w:name="_Toc57104955"/>
      <w:bookmarkStart w:id="1364" w:name="_Toc146277966"/>
      <w:r w:rsidRPr="00816C4A">
        <w:t>6.6.43</w:t>
      </w:r>
      <w:r w:rsidRPr="00816C4A">
        <w:tab/>
        <w:t>COMMAND CONTAINER</w:t>
      </w:r>
      <w:bookmarkEnd w:id="1356"/>
      <w:bookmarkEnd w:id="1357"/>
      <w:bookmarkEnd w:id="1358"/>
      <w:bookmarkEnd w:id="1359"/>
      <w:bookmarkEnd w:id="1360"/>
      <w:bookmarkEnd w:id="1361"/>
      <w:bookmarkEnd w:id="1362"/>
      <w:bookmarkEnd w:id="1363"/>
      <w:bookmarkEnd w:id="1364"/>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5" w:name="_Toc3200810"/>
      <w:bookmarkStart w:id="1366" w:name="_Toc20392553"/>
      <w:bookmarkStart w:id="1367" w:name="_Toc27774200"/>
      <w:bookmarkStart w:id="1368" w:name="_Toc36482660"/>
      <w:bookmarkStart w:id="1369" w:name="_Toc36484319"/>
      <w:bookmarkStart w:id="1370" w:name="_Toc44933249"/>
      <w:bookmarkStart w:id="1371" w:name="_Toc50972202"/>
      <w:bookmarkStart w:id="1372" w:name="_Toc57104956"/>
      <w:bookmarkStart w:id="1373" w:name="_Toc146277967"/>
      <w:r w:rsidRPr="00816C4A">
        <w:t>6.6.44</w:t>
      </w:r>
      <w:r w:rsidRPr="00816C4A">
        <w:tab/>
        <w:t>ENCAPSULATED SESSION CONTROL</w:t>
      </w:r>
      <w:bookmarkEnd w:id="1365"/>
      <w:bookmarkEnd w:id="1366"/>
      <w:bookmarkEnd w:id="1367"/>
      <w:bookmarkEnd w:id="1368"/>
      <w:bookmarkEnd w:id="1369"/>
      <w:bookmarkEnd w:id="1370"/>
      <w:bookmarkEnd w:id="1371"/>
      <w:bookmarkEnd w:id="1372"/>
      <w:bookmarkEnd w:id="1373"/>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4" w:name="_Toc3200811"/>
      <w:bookmarkStart w:id="1375" w:name="_Toc20392554"/>
      <w:bookmarkStart w:id="1376" w:name="_Toc27774201"/>
      <w:bookmarkStart w:id="1377" w:name="_Toc36482661"/>
      <w:bookmarkStart w:id="1378" w:name="_Toc36484320"/>
      <w:bookmarkStart w:id="1379" w:name="_Toc44933250"/>
      <w:bookmarkStart w:id="1380" w:name="_Toc50972203"/>
      <w:bookmarkStart w:id="1381" w:name="_Toc57104957"/>
      <w:bookmarkStart w:id="1382" w:name="_Toc146277968"/>
      <w:r w:rsidRPr="00816C4A">
        <w:lastRenderedPageBreak/>
        <w:t>6.7</w:t>
      </w:r>
      <w:r w:rsidRPr="00816C4A">
        <w:tab/>
        <w:t>Command results</w:t>
      </w:r>
      <w:bookmarkEnd w:id="1374"/>
      <w:bookmarkEnd w:id="1375"/>
      <w:bookmarkEnd w:id="1376"/>
      <w:bookmarkEnd w:id="1377"/>
      <w:bookmarkEnd w:id="1378"/>
      <w:bookmarkEnd w:id="1379"/>
      <w:bookmarkEnd w:id="1380"/>
      <w:bookmarkEnd w:id="1381"/>
      <w:bookmarkEnd w:id="1382"/>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3" w:name="_Toc3200812"/>
      <w:bookmarkStart w:id="1384" w:name="_Toc20392555"/>
      <w:bookmarkStart w:id="1385" w:name="_Toc27774202"/>
      <w:bookmarkStart w:id="1386" w:name="_Toc36482662"/>
      <w:bookmarkStart w:id="1387" w:name="_Toc36484321"/>
      <w:bookmarkStart w:id="1388" w:name="_Toc44933251"/>
      <w:bookmarkStart w:id="1389" w:name="_Toc50972204"/>
      <w:bookmarkStart w:id="1390" w:name="_Toc57104958"/>
      <w:bookmarkStart w:id="1391" w:name="_Toc146277969"/>
      <w:r w:rsidRPr="00816C4A">
        <w:t>6.8</w:t>
      </w:r>
      <w:r w:rsidRPr="00816C4A">
        <w:tab/>
        <w:t>Structure of TERMINAL RESPONSE</w:t>
      </w:r>
      <w:bookmarkEnd w:id="1383"/>
      <w:bookmarkEnd w:id="1384"/>
      <w:bookmarkEnd w:id="1385"/>
      <w:bookmarkEnd w:id="1386"/>
      <w:bookmarkEnd w:id="1387"/>
      <w:bookmarkEnd w:id="1388"/>
      <w:bookmarkEnd w:id="1389"/>
      <w:bookmarkEnd w:id="1390"/>
      <w:bookmarkEnd w:id="1391"/>
    </w:p>
    <w:p w14:paraId="41E23125" w14:textId="77777777" w:rsidR="00E86E7B" w:rsidRPr="00816C4A" w:rsidRDefault="00E86E7B" w:rsidP="00E86E7B">
      <w:pPr>
        <w:pStyle w:val="Heading3"/>
      </w:pPr>
      <w:bookmarkStart w:id="1392" w:name="_Toc3200813"/>
      <w:bookmarkStart w:id="1393" w:name="_Toc20392556"/>
      <w:bookmarkStart w:id="1394" w:name="_Toc27774203"/>
      <w:bookmarkStart w:id="1395" w:name="_Toc36482663"/>
      <w:bookmarkStart w:id="1396" w:name="_Toc36484322"/>
      <w:bookmarkStart w:id="1397" w:name="_Toc44933252"/>
      <w:bookmarkStart w:id="1398" w:name="_Toc50972205"/>
      <w:bookmarkStart w:id="1399" w:name="_Toc57104959"/>
      <w:bookmarkStart w:id="1400" w:name="_Toc146277970"/>
      <w:r w:rsidRPr="00816C4A">
        <w:t>6.8.0</w:t>
      </w:r>
      <w:r w:rsidRPr="00816C4A">
        <w:tab/>
        <w:t>Overall structure of TERMINAL RESPONSE</w:t>
      </w:r>
      <w:bookmarkEnd w:id="1392"/>
      <w:bookmarkEnd w:id="1393"/>
      <w:bookmarkEnd w:id="1394"/>
      <w:bookmarkEnd w:id="1395"/>
      <w:bookmarkEnd w:id="1396"/>
      <w:bookmarkEnd w:id="1397"/>
      <w:bookmarkEnd w:id="1398"/>
      <w:bookmarkEnd w:id="1399"/>
      <w:bookmarkEnd w:id="1400"/>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lastRenderedPageBreak/>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r w:rsidR="006E4DD2"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60EEF45C" w:rsidR="006E4DD2" w:rsidRDefault="006E4DD2" w:rsidP="006E4DD2">
            <w:pPr>
              <w:pStyle w:val="TAL"/>
              <w:numPr>
                <w:ilvl w:val="12"/>
                <w:numId w:val="0"/>
              </w:numPr>
            </w:pPr>
            <w:r>
              <w:t>Slices</w:t>
            </w:r>
            <w:r w:rsidRPr="00816C4A">
              <w:t xml:space="preserve"> Information (only required in response to PROVIDE LOCAL INFORMATION (list </w:t>
            </w:r>
            <w:r>
              <w:t xml:space="preserve">of slice(s) </w:t>
            </w:r>
            <w:r w:rsidRPr="00816C4A">
              <w:t>information</w:t>
            </w:r>
            <w:r>
              <w:t xml:space="preserve"> with S-NSSAI mapping</w:t>
            </w:r>
            <w:r w:rsidRPr="00816C4A">
              <w:t>) 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3D91E008" w:rsidR="006E4DD2" w:rsidRPr="00816C4A" w:rsidRDefault="006E4DD2" w:rsidP="006E4DD2">
            <w:pPr>
              <w:pStyle w:val="TAC"/>
              <w:rPr>
                <w:lang w:val="fr-FR" w:eastAsia="en-GB"/>
              </w:rPr>
            </w:pPr>
            <w:r>
              <w:rPr>
                <w:lang w:val="fr-FR" w:eastAsia="en-GB"/>
              </w:rPr>
              <w:t>8.152</w:t>
            </w:r>
          </w:p>
        </w:tc>
        <w:tc>
          <w:tcPr>
            <w:tcW w:w="992" w:type="dxa"/>
            <w:tcBorders>
              <w:top w:val="single" w:sz="6" w:space="0" w:color="auto"/>
              <w:left w:val="single" w:sz="6" w:space="0" w:color="auto"/>
              <w:bottom w:val="single" w:sz="6" w:space="0" w:color="auto"/>
              <w:right w:val="single" w:sz="6" w:space="0" w:color="auto"/>
            </w:tcBorders>
          </w:tcPr>
          <w:p w14:paraId="127A26EE" w14:textId="79672AA1" w:rsidR="006E4DD2" w:rsidRPr="00816C4A" w:rsidRDefault="006E4DD2" w:rsidP="006E4DD2">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05DB628B" w:rsidR="006E4DD2" w:rsidRPr="00816C4A" w:rsidRDefault="006E4DD2" w:rsidP="006E4DD2">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4C60324E" w:rsidR="006E4DD2" w:rsidRPr="00936F08" w:rsidRDefault="006E4DD2" w:rsidP="006E4DD2">
            <w:pPr>
              <w:pStyle w:val="TAC"/>
              <w:rPr>
                <w:lang w:val="fr-FR" w:eastAsia="en-GB"/>
              </w:rPr>
            </w:pPr>
            <w:r>
              <w:rPr>
                <w:lang w:val="fr-FR" w:eastAsia="en-GB"/>
              </w:rPr>
              <w:t>AF</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1" w:name="_Toc3200814"/>
      <w:bookmarkStart w:id="1402" w:name="_Toc20392557"/>
      <w:bookmarkStart w:id="1403" w:name="_Toc27774204"/>
      <w:bookmarkStart w:id="1404" w:name="_Toc36482664"/>
      <w:bookmarkStart w:id="1405" w:name="_Toc36484323"/>
      <w:bookmarkStart w:id="1406" w:name="_Toc44933253"/>
      <w:bookmarkStart w:id="1407" w:name="_Toc50972206"/>
      <w:bookmarkStart w:id="1408" w:name="_Toc57104960"/>
      <w:bookmarkStart w:id="1409" w:name="_Toc146277971"/>
      <w:r w:rsidRPr="00816C4A">
        <w:t>6.8.1</w:t>
      </w:r>
      <w:r w:rsidRPr="00816C4A">
        <w:tab/>
        <w:t>Command details</w:t>
      </w:r>
      <w:bookmarkEnd w:id="1401"/>
      <w:bookmarkEnd w:id="1402"/>
      <w:bookmarkEnd w:id="1403"/>
      <w:bookmarkEnd w:id="1404"/>
      <w:bookmarkEnd w:id="1405"/>
      <w:bookmarkEnd w:id="1406"/>
      <w:bookmarkEnd w:id="1407"/>
      <w:bookmarkEnd w:id="1408"/>
      <w:bookmarkEnd w:id="1409"/>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10" w:name="_Toc3200815"/>
      <w:bookmarkStart w:id="1411" w:name="_Toc20392558"/>
      <w:bookmarkStart w:id="1412" w:name="_Toc27774205"/>
      <w:bookmarkStart w:id="1413" w:name="_Toc36482665"/>
      <w:bookmarkStart w:id="1414" w:name="_Toc36484324"/>
      <w:bookmarkStart w:id="1415" w:name="_Toc44933254"/>
      <w:bookmarkStart w:id="1416" w:name="_Toc50972207"/>
      <w:bookmarkStart w:id="1417" w:name="_Toc57104961"/>
      <w:bookmarkStart w:id="1418" w:name="_Toc146277972"/>
      <w:r w:rsidRPr="00816C4A">
        <w:t>6.8.2</w:t>
      </w:r>
      <w:r w:rsidRPr="00816C4A">
        <w:tab/>
        <w:t>Device identities</w:t>
      </w:r>
      <w:bookmarkEnd w:id="1410"/>
      <w:bookmarkEnd w:id="1411"/>
      <w:bookmarkEnd w:id="1412"/>
      <w:bookmarkEnd w:id="1413"/>
      <w:bookmarkEnd w:id="1414"/>
      <w:bookmarkEnd w:id="1415"/>
      <w:bookmarkEnd w:id="1416"/>
      <w:bookmarkEnd w:id="1417"/>
      <w:bookmarkEnd w:id="1418"/>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9" w:name="_Toc3200816"/>
      <w:bookmarkStart w:id="1420" w:name="_Toc20392559"/>
      <w:bookmarkStart w:id="1421" w:name="_Toc27774206"/>
      <w:bookmarkStart w:id="1422" w:name="_Toc36482666"/>
      <w:bookmarkStart w:id="1423" w:name="_Toc36484325"/>
      <w:bookmarkStart w:id="1424" w:name="_Toc44933255"/>
      <w:bookmarkStart w:id="1425" w:name="_Toc50972208"/>
      <w:bookmarkStart w:id="1426" w:name="_Toc57104962"/>
      <w:bookmarkStart w:id="1427" w:name="_Toc146277973"/>
      <w:r w:rsidRPr="00816C4A">
        <w:t>6.8.3</w:t>
      </w:r>
      <w:r w:rsidRPr="00816C4A">
        <w:tab/>
        <w:t>Result</w:t>
      </w:r>
      <w:bookmarkEnd w:id="1419"/>
      <w:bookmarkEnd w:id="1420"/>
      <w:bookmarkEnd w:id="1421"/>
      <w:bookmarkEnd w:id="1422"/>
      <w:bookmarkEnd w:id="1423"/>
      <w:bookmarkEnd w:id="1424"/>
      <w:bookmarkEnd w:id="1425"/>
      <w:bookmarkEnd w:id="1426"/>
      <w:bookmarkEnd w:id="1427"/>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8" w:name="_Toc3200817"/>
      <w:bookmarkStart w:id="1429" w:name="_Toc20392560"/>
      <w:bookmarkStart w:id="1430" w:name="_Toc27774207"/>
      <w:bookmarkStart w:id="1431" w:name="_Toc36482667"/>
      <w:bookmarkStart w:id="1432" w:name="_Toc36484326"/>
      <w:bookmarkStart w:id="1433" w:name="_Toc44933256"/>
      <w:bookmarkStart w:id="1434" w:name="_Toc50972209"/>
      <w:bookmarkStart w:id="1435" w:name="_Toc57104963"/>
      <w:bookmarkStart w:id="1436" w:name="_Toc146277974"/>
      <w:r w:rsidRPr="00816C4A">
        <w:t>6.8.4</w:t>
      </w:r>
      <w:r w:rsidRPr="00816C4A">
        <w:tab/>
        <w:t>Duration</w:t>
      </w:r>
      <w:bookmarkEnd w:id="1428"/>
      <w:bookmarkEnd w:id="1429"/>
      <w:bookmarkEnd w:id="1430"/>
      <w:bookmarkEnd w:id="1431"/>
      <w:bookmarkEnd w:id="1432"/>
      <w:bookmarkEnd w:id="1433"/>
      <w:bookmarkEnd w:id="1434"/>
      <w:bookmarkEnd w:id="1435"/>
      <w:bookmarkEnd w:id="1436"/>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7" w:name="_Toc3200818"/>
      <w:bookmarkStart w:id="1438" w:name="_Toc20392561"/>
      <w:bookmarkStart w:id="1439" w:name="_Toc27774208"/>
      <w:bookmarkStart w:id="1440" w:name="_Toc36482668"/>
      <w:bookmarkStart w:id="1441" w:name="_Toc36484327"/>
      <w:bookmarkStart w:id="1442" w:name="_Toc44933257"/>
      <w:bookmarkStart w:id="1443" w:name="_Toc50972210"/>
      <w:bookmarkStart w:id="1444" w:name="_Toc57104964"/>
      <w:bookmarkStart w:id="1445" w:name="_Toc146277975"/>
      <w:r w:rsidRPr="00816C4A">
        <w:t>6.8.5</w:t>
      </w:r>
      <w:r w:rsidRPr="00816C4A">
        <w:tab/>
        <w:t>Text string</w:t>
      </w:r>
      <w:bookmarkEnd w:id="1437"/>
      <w:bookmarkEnd w:id="1438"/>
      <w:bookmarkEnd w:id="1439"/>
      <w:bookmarkEnd w:id="1440"/>
      <w:bookmarkEnd w:id="1441"/>
      <w:bookmarkEnd w:id="1442"/>
      <w:bookmarkEnd w:id="1443"/>
      <w:bookmarkEnd w:id="1444"/>
      <w:bookmarkEnd w:id="1445"/>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6" w:name="_Toc3200819"/>
      <w:bookmarkStart w:id="1447" w:name="_Toc20392562"/>
      <w:bookmarkStart w:id="1448" w:name="_Toc27774209"/>
      <w:bookmarkStart w:id="1449" w:name="_Toc36482669"/>
      <w:bookmarkStart w:id="1450" w:name="_Toc36484328"/>
      <w:bookmarkStart w:id="1451" w:name="_Toc44933258"/>
      <w:bookmarkStart w:id="1452" w:name="_Toc50972211"/>
      <w:bookmarkStart w:id="1453" w:name="_Toc57104965"/>
      <w:bookmarkStart w:id="1454" w:name="_Toc146277976"/>
      <w:r w:rsidRPr="00816C4A">
        <w:lastRenderedPageBreak/>
        <w:t>6.8.6</w:t>
      </w:r>
      <w:r w:rsidRPr="00816C4A">
        <w:tab/>
        <w:t>Item identifier</w:t>
      </w:r>
      <w:bookmarkEnd w:id="1446"/>
      <w:bookmarkEnd w:id="1447"/>
      <w:bookmarkEnd w:id="1448"/>
      <w:bookmarkEnd w:id="1449"/>
      <w:bookmarkEnd w:id="1450"/>
      <w:bookmarkEnd w:id="1451"/>
      <w:bookmarkEnd w:id="1452"/>
      <w:bookmarkEnd w:id="1453"/>
      <w:bookmarkEnd w:id="1454"/>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5" w:name="_Toc3200820"/>
      <w:bookmarkStart w:id="1456" w:name="_Toc20392563"/>
      <w:bookmarkStart w:id="1457" w:name="_Toc27774210"/>
      <w:bookmarkStart w:id="1458" w:name="_Toc36482670"/>
      <w:bookmarkStart w:id="1459" w:name="_Toc36484329"/>
      <w:bookmarkStart w:id="1460" w:name="_Toc44933259"/>
      <w:bookmarkStart w:id="1461" w:name="_Toc50972212"/>
      <w:bookmarkStart w:id="1462" w:name="_Toc57104966"/>
      <w:bookmarkStart w:id="1463" w:name="_Toc146277977"/>
      <w:r w:rsidRPr="00816C4A">
        <w:t>6.8.7</w:t>
      </w:r>
      <w:r w:rsidRPr="00816C4A">
        <w:tab/>
        <w:t xml:space="preserve">Local </w:t>
      </w:r>
      <w:smartTag w:uri="urn:schemas-microsoft-com:office:smarttags" w:element="PersonName">
        <w:r w:rsidRPr="00816C4A">
          <w:t>info</w:t>
        </w:r>
      </w:smartTag>
      <w:r w:rsidRPr="00816C4A">
        <w:t>rmation</w:t>
      </w:r>
      <w:bookmarkEnd w:id="1455"/>
      <w:bookmarkEnd w:id="1456"/>
      <w:bookmarkEnd w:id="1457"/>
      <w:bookmarkEnd w:id="1458"/>
      <w:bookmarkEnd w:id="1459"/>
      <w:bookmarkEnd w:id="1460"/>
      <w:bookmarkEnd w:id="1461"/>
      <w:bookmarkEnd w:id="1462"/>
      <w:bookmarkEnd w:id="1463"/>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4C9041C3" w14:textId="77777777" w:rsidR="006E4DD2" w:rsidRDefault="002C5E13" w:rsidP="006E4DD2">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5796888B" w14:textId="5537B659" w:rsidR="002C5E13" w:rsidRPr="00816C4A" w:rsidRDefault="006E4DD2" w:rsidP="006E4DD2">
      <w:pPr>
        <w:pStyle w:val="B1"/>
      </w:pPr>
      <w:r w:rsidRPr="005B71B8">
        <w:t xml:space="preserve">- </w:t>
      </w:r>
      <w:r w:rsidRPr="005B71B8">
        <w:tab/>
        <w:t>Where the UICC has requested the list of slice(s) information with S-NSSAI mapping, the TERMINAL RESPONSE shall contain the list of slice(s) information with S-NSSAI mapping data object listing all mapping information, up to the limit of the TERMINAL RESPONSE APDU command size.</w:t>
      </w:r>
      <w:r>
        <w:t xml:space="preserve"> </w:t>
      </w:r>
      <w:r w:rsidRPr="00816C4A">
        <w:t xml:space="preserve">If no </w:t>
      </w:r>
      <w:r>
        <w:t xml:space="preserve">slice </w:t>
      </w:r>
      <w:r w:rsidRPr="00816C4A">
        <w:t>information is available, the respective data</w:t>
      </w:r>
      <w:r>
        <w:t xml:space="preserve"> object shall have length zero.</w:t>
      </w:r>
    </w:p>
    <w:p w14:paraId="3724EAEF" w14:textId="77777777" w:rsidR="00E86E7B" w:rsidRPr="00816C4A" w:rsidRDefault="00E86E7B" w:rsidP="00E86E7B">
      <w:pPr>
        <w:pStyle w:val="Heading3"/>
      </w:pPr>
      <w:bookmarkStart w:id="1464" w:name="_Toc3200821"/>
      <w:bookmarkStart w:id="1465" w:name="_Toc20392564"/>
      <w:bookmarkStart w:id="1466" w:name="_Toc27774211"/>
      <w:bookmarkStart w:id="1467" w:name="_Toc36482671"/>
      <w:bookmarkStart w:id="1468" w:name="_Toc36484330"/>
      <w:bookmarkStart w:id="1469" w:name="_Toc44933260"/>
      <w:bookmarkStart w:id="1470" w:name="_Toc50972213"/>
      <w:bookmarkStart w:id="1471" w:name="_Toc57104967"/>
      <w:bookmarkStart w:id="1472" w:name="_Toc146277978"/>
      <w:r w:rsidRPr="00816C4A">
        <w:lastRenderedPageBreak/>
        <w:t>6.8.8</w:t>
      </w:r>
      <w:r w:rsidRPr="00816C4A">
        <w:tab/>
        <w:t>Call control requested action</w:t>
      </w:r>
      <w:bookmarkEnd w:id="1464"/>
      <w:bookmarkEnd w:id="1465"/>
      <w:bookmarkEnd w:id="1466"/>
      <w:bookmarkEnd w:id="1467"/>
      <w:bookmarkEnd w:id="1468"/>
      <w:bookmarkEnd w:id="1469"/>
      <w:bookmarkEnd w:id="1470"/>
      <w:bookmarkEnd w:id="1471"/>
      <w:bookmarkEnd w:id="1472"/>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3" w:name="_Toc3200822"/>
      <w:bookmarkStart w:id="1474" w:name="_Toc20392565"/>
      <w:bookmarkStart w:id="1475" w:name="_Toc27774212"/>
      <w:bookmarkStart w:id="1476" w:name="_Toc36482672"/>
      <w:bookmarkStart w:id="1477" w:name="_Toc36484331"/>
      <w:bookmarkStart w:id="1478" w:name="_Toc44933261"/>
      <w:bookmarkStart w:id="1479" w:name="_Toc50972214"/>
      <w:bookmarkStart w:id="1480" w:name="_Toc57104968"/>
      <w:bookmarkStart w:id="1481" w:name="_Toc146277979"/>
      <w:r w:rsidRPr="00816C4A">
        <w:t>6.8.9</w:t>
      </w:r>
      <w:r w:rsidRPr="00816C4A">
        <w:tab/>
        <w:t>Result data object 2</w:t>
      </w:r>
      <w:bookmarkEnd w:id="1473"/>
      <w:bookmarkEnd w:id="1474"/>
      <w:bookmarkEnd w:id="1475"/>
      <w:bookmarkEnd w:id="1476"/>
      <w:bookmarkEnd w:id="1477"/>
      <w:bookmarkEnd w:id="1478"/>
      <w:bookmarkEnd w:id="1479"/>
      <w:bookmarkEnd w:id="1480"/>
      <w:bookmarkEnd w:id="1481"/>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2" w:name="_Toc3200823"/>
      <w:bookmarkStart w:id="1483" w:name="_Toc20392566"/>
      <w:bookmarkStart w:id="1484" w:name="_Toc27774213"/>
      <w:bookmarkStart w:id="1485" w:name="_Toc36482673"/>
      <w:bookmarkStart w:id="1486" w:name="_Toc36484332"/>
      <w:bookmarkStart w:id="1487" w:name="_Toc44933262"/>
      <w:bookmarkStart w:id="1488" w:name="_Toc50972215"/>
      <w:bookmarkStart w:id="1489" w:name="_Toc57104969"/>
      <w:bookmarkStart w:id="1490" w:name="_Toc146277980"/>
      <w:r w:rsidRPr="00816C4A">
        <w:t>6.8.10</w:t>
      </w:r>
      <w:r w:rsidRPr="00816C4A">
        <w:tab/>
        <w:t>Card reader status</w:t>
      </w:r>
      <w:bookmarkEnd w:id="1482"/>
      <w:bookmarkEnd w:id="1483"/>
      <w:bookmarkEnd w:id="1484"/>
      <w:bookmarkEnd w:id="1485"/>
      <w:bookmarkEnd w:id="1486"/>
      <w:bookmarkEnd w:id="1487"/>
      <w:bookmarkEnd w:id="1488"/>
      <w:bookmarkEnd w:id="1489"/>
      <w:bookmarkEnd w:id="1490"/>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1" w:name="_Toc3200824"/>
      <w:bookmarkStart w:id="1492" w:name="_Toc20392567"/>
      <w:bookmarkStart w:id="1493" w:name="_Toc27774214"/>
      <w:bookmarkStart w:id="1494" w:name="_Toc36482674"/>
      <w:bookmarkStart w:id="1495" w:name="_Toc36484333"/>
      <w:bookmarkStart w:id="1496" w:name="_Toc44933263"/>
      <w:bookmarkStart w:id="1497" w:name="_Toc50972216"/>
      <w:bookmarkStart w:id="1498" w:name="_Toc57104970"/>
      <w:bookmarkStart w:id="1499" w:name="_Toc146277981"/>
      <w:r w:rsidRPr="00816C4A">
        <w:t>6.8.11</w:t>
      </w:r>
      <w:r w:rsidRPr="00816C4A">
        <w:tab/>
        <w:t>Card ATR</w:t>
      </w:r>
      <w:bookmarkEnd w:id="1491"/>
      <w:bookmarkEnd w:id="1492"/>
      <w:bookmarkEnd w:id="1493"/>
      <w:bookmarkEnd w:id="1494"/>
      <w:bookmarkEnd w:id="1495"/>
      <w:bookmarkEnd w:id="1496"/>
      <w:bookmarkEnd w:id="1497"/>
      <w:bookmarkEnd w:id="1498"/>
      <w:bookmarkEnd w:id="1499"/>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500" w:name="_Toc3200825"/>
      <w:bookmarkStart w:id="1501" w:name="_Toc20392568"/>
      <w:bookmarkStart w:id="1502" w:name="_Toc27774215"/>
      <w:bookmarkStart w:id="1503" w:name="_Toc36482675"/>
      <w:bookmarkStart w:id="1504" w:name="_Toc36484334"/>
      <w:bookmarkStart w:id="1505" w:name="_Toc44933264"/>
      <w:bookmarkStart w:id="1506" w:name="_Toc50972217"/>
      <w:bookmarkStart w:id="1507" w:name="_Toc57104971"/>
      <w:bookmarkStart w:id="1508" w:name="_Toc146277982"/>
      <w:r w:rsidRPr="00816C4A">
        <w:t>6.8.12</w:t>
      </w:r>
      <w:r w:rsidRPr="00816C4A">
        <w:tab/>
        <w:t>R-APDU</w:t>
      </w:r>
      <w:bookmarkEnd w:id="1500"/>
      <w:bookmarkEnd w:id="1501"/>
      <w:bookmarkEnd w:id="1502"/>
      <w:bookmarkEnd w:id="1503"/>
      <w:bookmarkEnd w:id="1504"/>
      <w:bookmarkEnd w:id="1505"/>
      <w:bookmarkEnd w:id="1506"/>
      <w:bookmarkEnd w:id="1507"/>
      <w:bookmarkEnd w:id="1508"/>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9" w:name="_Toc3200826"/>
      <w:bookmarkStart w:id="1510" w:name="_Toc20392569"/>
      <w:bookmarkStart w:id="1511" w:name="_Toc27774216"/>
      <w:bookmarkStart w:id="1512" w:name="_Toc36482676"/>
      <w:bookmarkStart w:id="1513" w:name="_Toc36484335"/>
      <w:bookmarkStart w:id="1514" w:name="_Toc44933265"/>
      <w:bookmarkStart w:id="1515" w:name="_Toc50972218"/>
      <w:bookmarkStart w:id="1516" w:name="_Toc57104972"/>
      <w:bookmarkStart w:id="1517" w:name="_Toc146277983"/>
      <w:r w:rsidRPr="00816C4A">
        <w:rPr>
          <w:lang w:val="fr-FR"/>
        </w:rPr>
        <w:t>6.8.13</w:t>
      </w:r>
      <w:r w:rsidRPr="00816C4A">
        <w:rPr>
          <w:lang w:val="fr-FR"/>
        </w:rPr>
        <w:tab/>
        <w:t>Timer identifier</w:t>
      </w:r>
      <w:bookmarkEnd w:id="1509"/>
      <w:bookmarkEnd w:id="1510"/>
      <w:bookmarkEnd w:id="1511"/>
      <w:bookmarkEnd w:id="1512"/>
      <w:bookmarkEnd w:id="1513"/>
      <w:bookmarkEnd w:id="1514"/>
      <w:bookmarkEnd w:id="1515"/>
      <w:bookmarkEnd w:id="1516"/>
      <w:bookmarkEnd w:id="1517"/>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8" w:name="_Toc3200827"/>
      <w:bookmarkStart w:id="1519" w:name="_Toc20392570"/>
      <w:bookmarkStart w:id="1520" w:name="_Toc27774217"/>
      <w:bookmarkStart w:id="1521" w:name="_Toc36482677"/>
      <w:bookmarkStart w:id="1522" w:name="_Toc36484336"/>
      <w:bookmarkStart w:id="1523" w:name="_Toc44933266"/>
      <w:bookmarkStart w:id="1524" w:name="_Toc50972219"/>
      <w:bookmarkStart w:id="1525" w:name="_Toc57104973"/>
      <w:bookmarkStart w:id="1526" w:name="_Toc146277984"/>
      <w:r w:rsidRPr="00816C4A">
        <w:t>6.8.14</w:t>
      </w:r>
      <w:r w:rsidRPr="00816C4A">
        <w:tab/>
        <w:t>Timer value</w:t>
      </w:r>
      <w:bookmarkEnd w:id="1518"/>
      <w:bookmarkEnd w:id="1519"/>
      <w:bookmarkEnd w:id="1520"/>
      <w:bookmarkEnd w:id="1521"/>
      <w:bookmarkEnd w:id="1522"/>
      <w:bookmarkEnd w:id="1523"/>
      <w:bookmarkEnd w:id="1524"/>
      <w:bookmarkEnd w:id="1525"/>
      <w:bookmarkEnd w:id="1526"/>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7" w:name="_Toc3200828"/>
      <w:bookmarkStart w:id="1528" w:name="_Toc20392571"/>
      <w:bookmarkStart w:id="1529" w:name="_Toc27774218"/>
      <w:bookmarkStart w:id="1530" w:name="_Toc36482678"/>
      <w:bookmarkStart w:id="1531" w:name="_Toc36484337"/>
      <w:bookmarkStart w:id="1532" w:name="_Toc44933267"/>
      <w:bookmarkStart w:id="1533" w:name="_Toc50972220"/>
      <w:bookmarkStart w:id="1534" w:name="_Toc57104974"/>
      <w:bookmarkStart w:id="1535" w:name="_Toc146277985"/>
      <w:r w:rsidRPr="00816C4A">
        <w:t>6.8.15</w:t>
      </w:r>
      <w:r w:rsidRPr="00816C4A">
        <w:tab/>
        <w:t>AT Response</w:t>
      </w:r>
      <w:bookmarkEnd w:id="1527"/>
      <w:bookmarkEnd w:id="1528"/>
      <w:bookmarkEnd w:id="1529"/>
      <w:bookmarkEnd w:id="1530"/>
      <w:bookmarkEnd w:id="1531"/>
      <w:bookmarkEnd w:id="1532"/>
      <w:bookmarkEnd w:id="1533"/>
      <w:bookmarkEnd w:id="1534"/>
      <w:bookmarkEnd w:id="1535"/>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6" w:name="_Toc3200829"/>
      <w:bookmarkStart w:id="1537" w:name="_Toc20392572"/>
      <w:bookmarkStart w:id="1538" w:name="_Toc27774219"/>
      <w:bookmarkStart w:id="1539" w:name="_Toc36482679"/>
      <w:bookmarkStart w:id="1540" w:name="_Toc36484338"/>
      <w:bookmarkStart w:id="1541" w:name="_Toc44933268"/>
      <w:bookmarkStart w:id="1542" w:name="_Toc50972221"/>
      <w:bookmarkStart w:id="1543" w:name="_Toc57104975"/>
      <w:bookmarkStart w:id="1544" w:name="_Toc146277986"/>
      <w:r w:rsidRPr="00816C4A">
        <w:t>6.8.16</w:t>
      </w:r>
      <w:r w:rsidRPr="00816C4A">
        <w:tab/>
        <w:t>Text string 2</w:t>
      </w:r>
      <w:bookmarkEnd w:id="1536"/>
      <w:bookmarkEnd w:id="1537"/>
      <w:bookmarkEnd w:id="1538"/>
      <w:bookmarkEnd w:id="1539"/>
      <w:bookmarkEnd w:id="1540"/>
      <w:bookmarkEnd w:id="1541"/>
      <w:bookmarkEnd w:id="1542"/>
      <w:bookmarkEnd w:id="1543"/>
      <w:bookmarkEnd w:id="1544"/>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5" w:name="_Toc3200830"/>
      <w:bookmarkStart w:id="1546" w:name="_Toc20392573"/>
      <w:bookmarkStart w:id="1547" w:name="_Toc27774220"/>
      <w:bookmarkStart w:id="1548" w:name="_Toc36482680"/>
      <w:bookmarkStart w:id="1549" w:name="_Toc36484339"/>
      <w:bookmarkStart w:id="1550" w:name="_Toc44933269"/>
      <w:bookmarkStart w:id="1551" w:name="_Toc50972222"/>
      <w:bookmarkStart w:id="1552" w:name="_Toc57104976"/>
      <w:bookmarkStart w:id="1553" w:name="_Toc146277987"/>
      <w:r w:rsidRPr="00816C4A">
        <w:t>6.8.17</w:t>
      </w:r>
      <w:r w:rsidRPr="00816C4A">
        <w:tab/>
        <w:t>Channel data</w:t>
      </w:r>
      <w:bookmarkEnd w:id="1545"/>
      <w:bookmarkEnd w:id="1546"/>
      <w:bookmarkEnd w:id="1547"/>
      <w:bookmarkEnd w:id="1548"/>
      <w:bookmarkEnd w:id="1549"/>
      <w:bookmarkEnd w:id="1550"/>
      <w:bookmarkEnd w:id="1551"/>
      <w:bookmarkEnd w:id="1552"/>
      <w:bookmarkEnd w:id="1553"/>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4" w:name="_Toc3200831"/>
      <w:bookmarkStart w:id="1555" w:name="_Toc20392574"/>
      <w:bookmarkStart w:id="1556" w:name="_Toc27774221"/>
      <w:bookmarkStart w:id="1557" w:name="_Toc36482681"/>
      <w:bookmarkStart w:id="1558" w:name="_Toc36484340"/>
      <w:bookmarkStart w:id="1559" w:name="_Toc44933270"/>
      <w:bookmarkStart w:id="1560" w:name="_Toc50972223"/>
      <w:bookmarkStart w:id="1561" w:name="_Toc57104977"/>
      <w:bookmarkStart w:id="1562" w:name="_Toc146277988"/>
      <w:r w:rsidRPr="00816C4A">
        <w:t>6.8.18</w:t>
      </w:r>
      <w:r w:rsidRPr="00816C4A">
        <w:tab/>
        <w:t>Channel status</w:t>
      </w:r>
      <w:bookmarkEnd w:id="1554"/>
      <w:bookmarkEnd w:id="1555"/>
      <w:bookmarkEnd w:id="1556"/>
      <w:bookmarkEnd w:id="1557"/>
      <w:bookmarkEnd w:id="1558"/>
      <w:bookmarkEnd w:id="1559"/>
      <w:bookmarkEnd w:id="1560"/>
      <w:bookmarkEnd w:id="1561"/>
      <w:bookmarkEnd w:id="1562"/>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3" w:name="_Toc3200832"/>
      <w:bookmarkStart w:id="1564" w:name="_Toc20392575"/>
      <w:bookmarkStart w:id="1565" w:name="_Toc27774222"/>
      <w:bookmarkStart w:id="1566" w:name="_Toc36482682"/>
      <w:bookmarkStart w:id="1567" w:name="_Toc36484341"/>
      <w:bookmarkStart w:id="1568" w:name="_Toc44933271"/>
      <w:bookmarkStart w:id="1569" w:name="_Toc50972224"/>
      <w:bookmarkStart w:id="1570" w:name="_Toc57104978"/>
      <w:bookmarkStart w:id="1571" w:name="_Toc146277989"/>
      <w:r w:rsidRPr="00816C4A">
        <w:t>6.8.19</w:t>
      </w:r>
      <w:r w:rsidRPr="00816C4A">
        <w:tab/>
        <w:t>Channel data length</w:t>
      </w:r>
      <w:bookmarkEnd w:id="1563"/>
      <w:bookmarkEnd w:id="1564"/>
      <w:bookmarkEnd w:id="1565"/>
      <w:bookmarkEnd w:id="1566"/>
      <w:bookmarkEnd w:id="1567"/>
      <w:bookmarkEnd w:id="1568"/>
      <w:bookmarkEnd w:id="1569"/>
      <w:bookmarkEnd w:id="1570"/>
      <w:bookmarkEnd w:id="1571"/>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2" w:name="_Toc3200833"/>
      <w:bookmarkStart w:id="1573" w:name="_Toc20392576"/>
      <w:bookmarkStart w:id="1574" w:name="_Toc27774223"/>
      <w:bookmarkStart w:id="1575" w:name="_Toc36482683"/>
      <w:bookmarkStart w:id="1576" w:name="_Toc36484342"/>
      <w:bookmarkStart w:id="1577" w:name="_Toc44933272"/>
      <w:bookmarkStart w:id="1578" w:name="_Toc50972225"/>
      <w:bookmarkStart w:id="1579" w:name="_Toc57104979"/>
      <w:bookmarkStart w:id="1580" w:name="_Toc146277990"/>
      <w:r w:rsidRPr="00816C4A">
        <w:lastRenderedPageBreak/>
        <w:t>6.8.20</w:t>
      </w:r>
      <w:r w:rsidRPr="00816C4A">
        <w:tab/>
        <w:t>Bearer description</w:t>
      </w:r>
      <w:bookmarkEnd w:id="1572"/>
      <w:bookmarkEnd w:id="1573"/>
      <w:bookmarkEnd w:id="1574"/>
      <w:bookmarkEnd w:id="1575"/>
      <w:bookmarkEnd w:id="1576"/>
      <w:bookmarkEnd w:id="1577"/>
      <w:bookmarkEnd w:id="1578"/>
      <w:bookmarkEnd w:id="1579"/>
      <w:bookmarkEnd w:id="1580"/>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1" w:name="_Toc3200834"/>
      <w:bookmarkStart w:id="1582" w:name="_Toc20392577"/>
      <w:bookmarkStart w:id="1583" w:name="_Toc27774224"/>
      <w:bookmarkStart w:id="1584" w:name="_Toc36482684"/>
      <w:bookmarkStart w:id="1585" w:name="_Toc36484343"/>
      <w:bookmarkStart w:id="1586" w:name="_Toc44933273"/>
      <w:bookmarkStart w:id="1587" w:name="_Toc50972226"/>
      <w:bookmarkStart w:id="1588" w:name="_Toc57104980"/>
      <w:bookmarkStart w:id="1589" w:name="_Toc146277991"/>
      <w:r w:rsidRPr="00816C4A">
        <w:t>6.8.21</w:t>
      </w:r>
      <w:r w:rsidRPr="00816C4A">
        <w:tab/>
        <w:t>Buffer size</w:t>
      </w:r>
      <w:bookmarkEnd w:id="1581"/>
      <w:bookmarkEnd w:id="1582"/>
      <w:bookmarkEnd w:id="1583"/>
      <w:bookmarkEnd w:id="1584"/>
      <w:bookmarkEnd w:id="1585"/>
      <w:bookmarkEnd w:id="1586"/>
      <w:bookmarkEnd w:id="1587"/>
      <w:bookmarkEnd w:id="1588"/>
      <w:bookmarkEnd w:id="1589"/>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90" w:name="_Toc3200835"/>
      <w:bookmarkStart w:id="1591" w:name="_Toc20392578"/>
      <w:bookmarkStart w:id="1592" w:name="_Toc27774225"/>
      <w:bookmarkStart w:id="1593" w:name="_Toc36482685"/>
      <w:bookmarkStart w:id="1594" w:name="_Toc36484344"/>
      <w:bookmarkStart w:id="1595" w:name="_Toc44933274"/>
      <w:bookmarkStart w:id="1596" w:name="_Toc50972227"/>
      <w:bookmarkStart w:id="1597" w:name="_Toc57104981"/>
      <w:bookmarkStart w:id="1598" w:name="_Toc146277992"/>
      <w:r w:rsidRPr="00816C4A">
        <w:t>6.8.22</w:t>
      </w:r>
      <w:r w:rsidRPr="00816C4A">
        <w:tab/>
        <w:t>Total Display Duration</w:t>
      </w:r>
      <w:bookmarkEnd w:id="1590"/>
      <w:bookmarkEnd w:id="1591"/>
      <w:bookmarkEnd w:id="1592"/>
      <w:bookmarkEnd w:id="1593"/>
      <w:bookmarkEnd w:id="1594"/>
      <w:bookmarkEnd w:id="1595"/>
      <w:bookmarkEnd w:id="1596"/>
      <w:bookmarkEnd w:id="1597"/>
      <w:bookmarkEnd w:id="1598"/>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9" w:name="_Toc3200836"/>
      <w:bookmarkStart w:id="1600" w:name="_Toc20392579"/>
      <w:bookmarkStart w:id="1601" w:name="_Toc27774226"/>
      <w:bookmarkStart w:id="1602" w:name="_Toc36482686"/>
      <w:bookmarkStart w:id="1603" w:name="_Toc36484345"/>
      <w:bookmarkStart w:id="1604" w:name="_Toc44933275"/>
      <w:bookmarkStart w:id="1605" w:name="_Toc50972228"/>
      <w:bookmarkStart w:id="1606" w:name="_Toc57104982"/>
      <w:bookmarkStart w:id="1607" w:name="_Toc146277993"/>
      <w:r w:rsidRPr="00816C4A">
        <w:t>6.8.23</w:t>
      </w:r>
      <w:r w:rsidRPr="00816C4A">
        <w:tab/>
        <w:t>Service Availability</w:t>
      </w:r>
      <w:bookmarkEnd w:id="1599"/>
      <w:bookmarkEnd w:id="1600"/>
      <w:bookmarkEnd w:id="1601"/>
      <w:bookmarkEnd w:id="1602"/>
      <w:bookmarkEnd w:id="1603"/>
      <w:bookmarkEnd w:id="1604"/>
      <w:bookmarkEnd w:id="1605"/>
      <w:bookmarkEnd w:id="1606"/>
      <w:bookmarkEnd w:id="1607"/>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8" w:name="_Toc3200837"/>
      <w:bookmarkStart w:id="1609" w:name="_Toc20392580"/>
      <w:bookmarkStart w:id="1610" w:name="_Toc27774227"/>
      <w:bookmarkStart w:id="1611" w:name="_Toc36482687"/>
      <w:bookmarkStart w:id="1612" w:name="_Toc36484346"/>
      <w:bookmarkStart w:id="1613" w:name="_Toc44933276"/>
      <w:bookmarkStart w:id="1614" w:name="_Toc50972229"/>
      <w:bookmarkStart w:id="1615" w:name="_Toc57104983"/>
      <w:bookmarkStart w:id="1616" w:name="_Toc146277994"/>
      <w:r w:rsidRPr="00816C4A">
        <w:t>6.8.24</w:t>
      </w:r>
      <w:r w:rsidRPr="00816C4A">
        <w:tab/>
        <w:t>Service Record</w:t>
      </w:r>
      <w:bookmarkEnd w:id="1608"/>
      <w:bookmarkEnd w:id="1609"/>
      <w:bookmarkEnd w:id="1610"/>
      <w:bookmarkEnd w:id="1611"/>
      <w:bookmarkEnd w:id="1612"/>
      <w:bookmarkEnd w:id="1613"/>
      <w:bookmarkEnd w:id="1614"/>
      <w:bookmarkEnd w:id="1615"/>
      <w:bookmarkEnd w:id="1616"/>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7" w:name="_Toc3200838"/>
      <w:bookmarkStart w:id="1618" w:name="_Toc20392581"/>
      <w:bookmarkStart w:id="1619" w:name="_Toc27774228"/>
      <w:bookmarkStart w:id="1620" w:name="_Toc36482688"/>
      <w:bookmarkStart w:id="1621" w:name="_Toc36484347"/>
      <w:bookmarkStart w:id="1622" w:name="_Toc44933277"/>
      <w:bookmarkStart w:id="1623" w:name="_Toc50972230"/>
      <w:bookmarkStart w:id="1624" w:name="_Toc57104984"/>
      <w:bookmarkStart w:id="1625" w:name="_Toc146277995"/>
      <w:r w:rsidRPr="00816C4A">
        <w:t>6.8.25</w:t>
      </w:r>
      <w:r w:rsidRPr="00816C4A">
        <w:tab/>
        <w:t>Other address (local address)</w:t>
      </w:r>
      <w:bookmarkEnd w:id="1617"/>
      <w:bookmarkEnd w:id="1618"/>
      <w:bookmarkEnd w:id="1619"/>
      <w:bookmarkEnd w:id="1620"/>
      <w:bookmarkEnd w:id="1621"/>
      <w:bookmarkEnd w:id="1622"/>
      <w:bookmarkEnd w:id="1623"/>
      <w:bookmarkEnd w:id="1624"/>
      <w:bookmarkEnd w:id="1625"/>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6" w:name="_Toc3200839"/>
      <w:bookmarkStart w:id="1627" w:name="_Toc20392582"/>
      <w:bookmarkStart w:id="1628" w:name="_Toc27774229"/>
      <w:bookmarkStart w:id="1629" w:name="_Toc36482689"/>
      <w:bookmarkStart w:id="1630" w:name="_Toc36484348"/>
      <w:bookmarkStart w:id="1631" w:name="_Toc44933278"/>
      <w:bookmarkStart w:id="1632" w:name="_Toc50972231"/>
      <w:bookmarkStart w:id="1633" w:name="_Toc57104985"/>
      <w:bookmarkStart w:id="1634" w:name="_Toc146277996"/>
      <w:r w:rsidRPr="00816C4A">
        <w:t>6.8.26</w:t>
      </w:r>
      <w:r w:rsidRPr="00816C4A">
        <w:tab/>
        <w:t>Frames Information</w:t>
      </w:r>
      <w:bookmarkEnd w:id="1626"/>
      <w:bookmarkEnd w:id="1627"/>
      <w:bookmarkEnd w:id="1628"/>
      <w:bookmarkEnd w:id="1629"/>
      <w:bookmarkEnd w:id="1630"/>
      <w:bookmarkEnd w:id="1631"/>
      <w:bookmarkEnd w:id="1632"/>
      <w:bookmarkEnd w:id="1633"/>
      <w:bookmarkEnd w:id="1634"/>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5" w:name="_Toc3200840"/>
      <w:bookmarkStart w:id="1636" w:name="_Toc20392583"/>
      <w:bookmarkStart w:id="1637" w:name="_Toc27774230"/>
      <w:bookmarkStart w:id="1638" w:name="_Toc36482690"/>
      <w:bookmarkStart w:id="1639" w:name="_Toc36484349"/>
      <w:bookmarkStart w:id="1640" w:name="_Toc44933279"/>
      <w:bookmarkStart w:id="1641" w:name="_Toc50972232"/>
      <w:bookmarkStart w:id="1642" w:name="_Toc57104986"/>
      <w:bookmarkStart w:id="1643" w:name="_Toc146277997"/>
      <w:r w:rsidRPr="00816C4A">
        <w:t>6.9</w:t>
      </w:r>
      <w:r w:rsidRPr="00816C4A">
        <w:tab/>
        <w:t>Proactive UICC session and ME display interaction</w:t>
      </w:r>
      <w:bookmarkEnd w:id="1635"/>
      <w:bookmarkEnd w:id="1636"/>
      <w:bookmarkEnd w:id="1637"/>
      <w:bookmarkEnd w:id="1638"/>
      <w:bookmarkEnd w:id="1639"/>
      <w:bookmarkEnd w:id="1640"/>
      <w:bookmarkEnd w:id="1641"/>
      <w:bookmarkEnd w:id="1642"/>
      <w:bookmarkEnd w:id="1643"/>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4" w:name="_Toc3200841"/>
      <w:bookmarkStart w:id="1645" w:name="_Toc20392584"/>
      <w:bookmarkStart w:id="1646" w:name="_Toc27774231"/>
      <w:bookmarkStart w:id="1647" w:name="_Toc36482691"/>
      <w:bookmarkStart w:id="1648" w:name="_Toc36484350"/>
      <w:bookmarkStart w:id="1649" w:name="_Toc44933280"/>
      <w:bookmarkStart w:id="1650" w:name="_Toc50972233"/>
      <w:bookmarkStart w:id="1651" w:name="_Toc57104987"/>
      <w:bookmarkStart w:id="1652" w:name="_Toc146277998"/>
      <w:r w:rsidRPr="00816C4A">
        <w:t>6.10</w:t>
      </w:r>
      <w:r w:rsidRPr="00816C4A">
        <w:tab/>
        <w:t>Handling of unknown, unforeseen and erroneous messages</w:t>
      </w:r>
      <w:bookmarkEnd w:id="1644"/>
      <w:bookmarkEnd w:id="1645"/>
      <w:bookmarkEnd w:id="1646"/>
      <w:bookmarkEnd w:id="1647"/>
      <w:bookmarkEnd w:id="1648"/>
      <w:bookmarkEnd w:id="1649"/>
      <w:bookmarkEnd w:id="1650"/>
      <w:bookmarkEnd w:id="1651"/>
      <w:bookmarkEnd w:id="1652"/>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3" w:name="_Toc3200842"/>
      <w:bookmarkStart w:id="1654" w:name="_Toc20392585"/>
      <w:bookmarkStart w:id="1655" w:name="_Toc27774232"/>
      <w:bookmarkStart w:id="1656" w:name="_Toc36482692"/>
      <w:bookmarkStart w:id="1657" w:name="_Toc36484351"/>
      <w:bookmarkStart w:id="1658" w:name="_Toc44933281"/>
      <w:bookmarkStart w:id="1659" w:name="_Toc50972234"/>
      <w:bookmarkStart w:id="1660" w:name="_Toc57104988"/>
      <w:bookmarkStart w:id="1661" w:name="_Toc146277999"/>
      <w:r w:rsidRPr="00816C4A">
        <w:t>6.11</w:t>
      </w:r>
      <w:r w:rsidRPr="00816C4A">
        <w:tab/>
        <w:t>Proactive commands versus possible Terminal response</w:t>
      </w:r>
      <w:bookmarkEnd w:id="1653"/>
      <w:bookmarkEnd w:id="1654"/>
      <w:bookmarkEnd w:id="1655"/>
      <w:bookmarkEnd w:id="1656"/>
      <w:bookmarkEnd w:id="1657"/>
      <w:bookmarkEnd w:id="1658"/>
      <w:bookmarkEnd w:id="1659"/>
      <w:bookmarkEnd w:id="1660"/>
      <w:bookmarkEnd w:id="1661"/>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2" w:name="_Toc3200843"/>
      <w:bookmarkStart w:id="1663" w:name="_Toc20392586"/>
      <w:bookmarkStart w:id="1664" w:name="_Toc27774233"/>
      <w:bookmarkStart w:id="1665" w:name="_Toc36482693"/>
      <w:bookmarkStart w:id="1666" w:name="_Toc36484352"/>
      <w:bookmarkStart w:id="1667" w:name="_Toc44933282"/>
      <w:bookmarkStart w:id="1668" w:name="_Toc50972235"/>
      <w:bookmarkStart w:id="1669" w:name="_Toc57104989"/>
      <w:bookmarkStart w:id="1670" w:name="_Toc146278000"/>
      <w:r w:rsidRPr="00816C4A">
        <w:lastRenderedPageBreak/>
        <w:t>7</w:t>
      </w:r>
      <w:r w:rsidRPr="00816C4A">
        <w:tab/>
        <w:t>ENVELOPE Commands</w:t>
      </w:r>
      <w:bookmarkEnd w:id="1662"/>
      <w:bookmarkEnd w:id="1663"/>
      <w:bookmarkEnd w:id="1664"/>
      <w:bookmarkEnd w:id="1665"/>
      <w:bookmarkEnd w:id="1666"/>
      <w:bookmarkEnd w:id="1667"/>
      <w:bookmarkEnd w:id="1668"/>
      <w:bookmarkEnd w:id="1669"/>
      <w:bookmarkEnd w:id="1670"/>
    </w:p>
    <w:p w14:paraId="4BACCFCB" w14:textId="77777777" w:rsidR="00E86E7B" w:rsidRPr="00816C4A" w:rsidRDefault="00E86E7B" w:rsidP="00E86E7B">
      <w:pPr>
        <w:pStyle w:val="Heading2"/>
      </w:pPr>
      <w:bookmarkStart w:id="1671" w:name="_Toc3200844"/>
      <w:bookmarkStart w:id="1672" w:name="_Toc20392587"/>
      <w:bookmarkStart w:id="1673" w:name="_Toc27774234"/>
      <w:bookmarkStart w:id="1674" w:name="_Toc36482694"/>
      <w:bookmarkStart w:id="1675" w:name="_Toc36484353"/>
      <w:bookmarkStart w:id="1676" w:name="_Toc44933283"/>
      <w:bookmarkStart w:id="1677" w:name="_Toc50972236"/>
      <w:bookmarkStart w:id="1678" w:name="_Toc57104990"/>
      <w:bookmarkStart w:id="1679" w:name="_Toc146278001"/>
      <w:r w:rsidRPr="00816C4A">
        <w:t>7.1</w:t>
      </w:r>
      <w:r w:rsidRPr="00816C4A">
        <w:tab/>
        <w:t>Data download to UICC</w:t>
      </w:r>
      <w:bookmarkEnd w:id="1671"/>
      <w:bookmarkEnd w:id="1672"/>
      <w:bookmarkEnd w:id="1673"/>
      <w:bookmarkEnd w:id="1674"/>
      <w:bookmarkEnd w:id="1675"/>
      <w:bookmarkEnd w:id="1676"/>
      <w:bookmarkEnd w:id="1677"/>
      <w:bookmarkEnd w:id="1678"/>
      <w:bookmarkEnd w:id="1679"/>
    </w:p>
    <w:p w14:paraId="3FAC8253" w14:textId="77777777" w:rsidR="00E86E7B" w:rsidRPr="00816C4A" w:rsidRDefault="00E86E7B" w:rsidP="00E86E7B">
      <w:pPr>
        <w:pStyle w:val="Heading3"/>
      </w:pPr>
      <w:bookmarkStart w:id="1680" w:name="_Toc3200845"/>
      <w:bookmarkStart w:id="1681" w:name="_Toc20392588"/>
      <w:bookmarkStart w:id="1682" w:name="_Toc27774235"/>
      <w:bookmarkStart w:id="1683" w:name="_Toc36482695"/>
      <w:bookmarkStart w:id="1684" w:name="_Toc36484354"/>
      <w:bookmarkStart w:id="1685" w:name="_Toc44933284"/>
      <w:bookmarkStart w:id="1686" w:name="_Toc50972237"/>
      <w:bookmarkStart w:id="1687" w:name="_Toc57104991"/>
      <w:bookmarkStart w:id="1688" w:name="_Toc146278002"/>
      <w:r w:rsidRPr="00816C4A">
        <w:t>7.1.1</w:t>
      </w:r>
      <w:r w:rsidRPr="00816C4A">
        <w:tab/>
        <w:t>SMS-PP data download</w:t>
      </w:r>
      <w:bookmarkEnd w:id="1680"/>
      <w:bookmarkEnd w:id="1681"/>
      <w:bookmarkEnd w:id="1682"/>
      <w:bookmarkEnd w:id="1683"/>
      <w:bookmarkEnd w:id="1684"/>
      <w:bookmarkEnd w:id="1685"/>
      <w:bookmarkEnd w:id="1686"/>
      <w:bookmarkEnd w:id="1687"/>
      <w:bookmarkEnd w:id="1688"/>
    </w:p>
    <w:p w14:paraId="5810935A" w14:textId="77777777" w:rsidR="00E86E7B" w:rsidRPr="00816C4A" w:rsidRDefault="00E86E7B" w:rsidP="00E86E7B">
      <w:pPr>
        <w:pStyle w:val="Heading4"/>
      </w:pPr>
      <w:bookmarkStart w:id="1689" w:name="_Toc3200846"/>
      <w:bookmarkStart w:id="1690" w:name="_Toc20392589"/>
      <w:bookmarkStart w:id="1691" w:name="_Toc27774236"/>
      <w:bookmarkStart w:id="1692" w:name="_Toc36482696"/>
      <w:bookmarkStart w:id="1693" w:name="_Toc36484355"/>
      <w:bookmarkStart w:id="1694" w:name="_Toc44933285"/>
      <w:bookmarkStart w:id="1695" w:name="_Toc50972238"/>
      <w:bookmarkStart w:id="1696" w:name="_Toc57104992"/>
      <w:bookmarkStart w:id="1697" w:name="_Toc146278003"/>
      <w:r w:rsidRPr="00816C4A">
        <w:t>7.1.1.1</w:t>
      </w:r>
      <w:r w:rsidRPr="00816C4A">
        <w:tab/>
        <w:t>Procedure</w:t>
      </w:r>
      <w:bookmarkEnd w:id="1689"/>
      <w:bookmarkEnd w:id="1690"/>
      <w:bookmarkEnd w:id="1691"/>
      <w:bookmarkEnd w:id="1692"/>
      <w:bookmarkEnd w:id="1693"/>
      <w:bookmarkEnd w:id="1694"/>
      <w:bookmarkEnd w:id="1695"/>
      <w:bookmarkEnd w:id="1696"/>
      <w:bookmarkEnd w:id="1697"/>
    </w:p>
    <w:p w14:paraId="7AE2FEBB" w14:textId="77777777" w:rsidR="00AD764D" w:rsidRPr="00816C4A" w:rsidRDefault="00AD764D" w:rsidP="00AD764D">
      <w:pPr>
        <w:keepNext/>
        <w:keepLines/>
      </w:pPr>
      <w:bookmarkStart w:id="1698" w:name="_Toc3200847"/>
      <w:bookmarkStart w:id="1699" w:name="_Toc20392590"/>
      <w:bookmarkStart w:id="1700" w:name="_Toc27774237"/>
      <w:bookmarkStart w:id="1701" w:name="_Toc36482697"/>
      <w:bookmarkStart w:id="1702" w:name="_Toc36484356"/>
      <w:bookmarkStart w:id="1703" w:name="_Toc44933286"/>
      <w:bookmarkStart w:id="1704" w:name="_Toc50972239"/>
      <w:bookmarkStart w:id="1705"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6" w:name="_Toc146278004"/>
      <w:r w:rsidRPr="00816C4A">
        <w:t>7.1.1.1a</w:t>
      </w:r>
      <w:r w:rsidRPr="00816C4A">
        <w:tab/>
        <w:t>Procedure for SMS-PP data download via REGISTRATION ACCEPT or DL NAS TRANSPORT messages</w:t>
      </w:r>
      <w:bookmarkEnd w:id="1698"/>
      <w:bookmarkEnd w:id="1699"/>
      <w:bookmarkEnd w:id="1700"/>
      <w:bookmarkEnd w:id="1701"/>
      <w:bookmarkEnd w:id="1702"/>
      <w:bookmarkEnd w:id="1703"/>
      <w:bookmarkEnd w:id="1704"/>
      <w:bookmarkEnd w:id="1705"/>
      <w:bookmarkEnd w:id="1706"/>
    </w:p>
    <w:p w14:paraId="7070FF75" w14:textId="77777777" w:rsidR="00AD764D" w:rsidRPr="00816C4A" w:rsidRDefault="00AD764D" w:rsidP="00AD764D">
      <w:pPr>
        <w:keepNext/>
        <w:keepLines/>
      </w:pPr>
      <w:bookmarkStart w:id="1707" w:name="_Toc3200848"/>
      <w:bookmarkStart w:id="1708" w:name="_Toc20392591"/>
      <w:bookmarkStart w:id="1709" w:name="_Toc27774238"/>
      <w:bookmarkStart w:id="1710" w:name="_Toc36482698"/>
      <w:bookmarkStart w:id="1711" w:name="_Toc36484357"/>
      <w:bookmarkStart w:id="1712" w:name="_Toc44933287"/>
      <w:bookmarkStart w:id="1713" w:name="_Toc50972240"/>
      <w:bookmarkStart w:id="1714"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5" w:name="_Toc146278005"/>
      <w:r w:rsidRPr="00816C4A">
        <w:t>7.1.1.2</w:t>
      </w:r>
      <w:r w:rsidRPr="00816C4A">
        <w:tab/>
        <w:t>Structure of ENVELOPE (SMS-PP DOWNLOAD)</w:t>
      </w:r>
      <w:bookmarkEnd w:id="1707"/>
      <w:bookmarkEnd w:id="1708"/>
      <w:bookmarkEnd w:id="1709"/>
      <w:bookmarkEnd w:id="1710"/>
      <w:bookmarkEnd w:id="1711"/>
      <w:bookmarkEnd w:id="1712"/>
      <w:bookmarkEnd w:id="1713"/>
      <w:bookmarkEnd w:id="1714"/>
      <w:bookmarkEnd w:id="1715"/>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6" w:name="_Toc3200849"/>
      <w:bookmarkStart w:id="1717" w:name="_Toc20392592"/>
      <w:bookmarkStart w:id="1718" w:name="_Toc27774239"/>
      <w:bookmarkStart w:id="1719" w:name="_Toc36482699"/>
      <w:bookmarkStart w:id="1720" w:name="_Toc36484358"/>
      <w:bookmarkStart w:id="1721" w:name="_Toc44933288"/>
      <w:bookmarkStart w:id="1722" w:name="_Toc50972241"/>
      <w:bookmarkStart w:id="1723" w:name="_Toc57104995"/>
      <w:bookmarkStart w:id="1724" w:name="_Toc146278006"/>
      <w:r w:rsidRPr="00816C4A">
        <w:t>7.1.2</w:t>
      </w:r>
      <w:r w:rsidRPr="00816C4A">
        <w:tab/>
        <w:t>Cell Broadcast data download</w:t>
      </w:r>
      <w:bookmarkEnd w:id="1716"/>
      <w:bookmarkEnd w:id="1717"/>
      <w:bookmarkEnd w:id="1718"/>
      <w:bookmarkEnd w:id="1719"/>
      <w:bookmarkEnd w:id="1720"/>
      <w:bookmarkEnd w:id="1721"/>
      <w:bookmarkEnd w:id="1722"/>
      <w:bookmarkEnd w:id="1723"/>
      <w:bookmarkEnd w:id="1724"/>
    </w:p>
    <w:p w14:paraId="18C595D5" w14:textId="77777777" w:rsidR="00E86E7B" w:rsidRPr="00816C4A" w:rsidRDefault="00E86E7B" w:rsidP="00E86E7B">
      <w:pPr>
        <w:pStyle w:val="Heading4"/>
      </w:pPr>
      <w:bookmarkStart w:id="1725" w:name="_Toc3200850"/>
      <w:bookmarkStart w:id="1726" w:name="_Toc20392593"/>
      <w:bookmarkStart w:id="1727" w:name="_Toc27774240"/>
      <w:bookmarkStart w:id="1728" w:name="_Toc36482700"/>
      <w:bookmarkStart w:id="1729" w:name="_Toc36484359"/>
      <w:bookmarkStart w:id="1730" w:name="_Toc44933289"/>
      <w:bookmarkStart w:id="1731" w:name="_Toc50972242"/>
      <w:bookmarkStart w:id="1732" w:name="_Toc57104996"/>
      <w:bookmarkStart w:id="1733" w:name="_Toc146278007"/>
      <w:r w:rsidRPr="00816C4A">
        <w:t>7.1.2.1</w:t>
      </w:r>
      <w:r w:rsidRPr="00816C4A">
        <w:tab/>
        <w:t>Procedure</w:t>
      </w:r>
      <w:bookmarkEnd w:id="1725"/>
      <w:bookmarkEnd w:id="1726"/>
      <w:bookmarkEnd w:id="1727"/>
      <w:bookmarkEnd w:id="1728"/>
      <w:bookmarkEnd w:id="1729"/>
      <w:bookmarkEnd w:id="1730"/>
      <w:bookmarkEnd w:id="1731"/>
      <w:bookmarkEnd w:id="1732"/>
      <w:bookmarkEnd w:id="1733"/>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4" w:name="_Toc3200851"/>
      <w:bookmarkStart w:id="1735" w:name="_Toc20392594"/>
      <w:bookmarkStart w:id="1736" w:name="_Toc27774241"/>
      <w:bookmarkStart w:id="1737" w:name="_Toc36482701"/>
      <w:bookmarkStart w:id="1738" w:name="_Toc36484360"/>
      <w:bookmarkStart w:id="1739" w:name="_Toc44933290"/>
      <w:bookmarkStart w:id="1740" w:name="_Toc50972243"/>
      <w:bookmarkStart w:id="1741" w:name="_Toc57104997"/>
      <w:bookmarkStart w:id="1742" w:name="_Toc146278008"/>
      <w:r w:rsidRPr="00816C4A">
        <w:t>7.1.2.2</w:t>
      </w:r>
      <w:r w:rsidRPr="00816C4A">
        <w:tab/>
        <w:t>Structure of ENVELOPE (CELL BROADCAST DOWNLOAD)</w:t>
      </w:r>
      <w:bookmarkEnd w:id="1734"/>
      <w:bookmarkEnd w:id="1735"/>
      <w:bookmarkEnd w:id="1736"/>
      <w:bookmarkEnd w:id="1737"/>
      <w:bookmarkEnd w:id="1738"/>
      <w:bookmarkEnd w:id="1739"/>
      <w:bookmarkEnd w:id="1740"/>
      <w:bookmarkEnd w:id="1741"/>
      <w:bookmarkEnd w:id="1742"/>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3" w:name="_Toc3200852"/>
      <w:bookmarkStart w:id="1744" w:name="_Toc20392595"/>
      <w:bookmarkStart w:id="1745" w:name="_Toc27774242"/>
      <w:bookmarkStart w:id="1746" w:name="_Toc36482702"/>
      <w:bookmarkStart w:id="1747" w:name="_Toc36484361"/>
      <w:bookmarkStart w:id="1748" w:name="_Toc44933291"/>
      <w:bookmarkStart w:id="1749" w:name="_Toc50972244"/>
      <w:bookmarkStart w:id="1750" w:name="_Toc57104998"/>
      <w:bookmarkStart w:id="1751" w:name="_Toc146278009"/>
      <w:r w:rsidRPr="00816C4A">
        <w:t>7.2</w:t>
      </w:r>
      <w:r w:rsidRPr="00816C4A">
        <w:tab/>
        <w:t>Menu Selection</w:t>
      </w:r>
      <w:bookmarkEnd w:id="1743"/>
      <w:bookmarkEnd w:id="1744"/>
      <w:bookmarkEnd w:id="1745"/>
      <w:bookmarkEnd w:id="1746"/>
      <w:bookmarkEnd w:id="1747"/>
      <w:bookmarkEnd w:id="1748"/>
      <w:bookmarkEnd w:id="1749"/>
      <w:bookmarkEnd w:id="1750"/>
      <w:bookmarkEnd w:id="1751"/>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2" w:name="_Toc3200853"/>
      <w:bookmarkStart w:id="1753" w:name="_Toc20392596"/>
      <w:bookmarkStart w:id="1754" w:name="_Toc27774243"/>
      <w:bookmarkStart w:id="1755" w:name="_Toc36482703"/>
      <w:bookmarkStart w:id="1756" w:name="_Toc36484362"/>
      <w:bookmarkStart w:id="1757" w:name="_Toc44933292"/>
      <w:bookmarkStart w:id="1758" w:name="_Toc50972245"/>
      <w:bookmarkStart w:id="1759" w:name="_Toc57104999"/>
      <w:bookmarkStart w:id="1760" w:name="_Toc146278010"/>
      <w:r w:rsidRPr="00816C4A">
        <w:t>7.3</w:t>
      </w:r>
      <w:r w:rsidRPr="00816C4A">
        <w:tab/>
        <w:t>Call Control and MO SMS control by USIM</w:t>
      </w:r>
      <w:bookmarkEnd w:id="1752"/>
      <w:bookmarkEnd w:id="1753"/>
      <w:bookmarkEnd w:id="1754"/>
      <w:bookmarkEnd w:id="1755"/>
      <w:bookmarkEnd w:id="1756"/>
      <w:bookmarkEnd w:id="1757"/>
      <w:bookmarkEnd w:id="1758"/>
      <w:bookmarkEnd w:id="1759"/>
      <w:bookmarkEnd w:id="1760"/>
    </w:p>
    <w:p w14:paraId="5DD3FE17" w14:textId="77777777" w:rsidR="00E86E7B" w:rsidRPr="00816C4A" w:rsidRDefault="00E86E7B" w:rsidP="00E86E7B">
      <w:pPr>
        <w:pStyle w:val="Heading3"/>
      </w:pPr>
      <w:bookmarkStart w:id="1761" w:name="_Toc3200854"/>
      <w:bookmarkStart w:id="1762" w:name="_Toc20392597"/>
      <w:bookmarkStart w:id="1763" w:name="_Toc27774244"/>
      <w:bookmarkStart w:id="1764" w:name="_Toc36482704"/>
      <w:bookmarkStart w:id="1765" w:name="_Toc36484363"/>
      <w:bookmarkStart w:id="1766" w:name="_Toc44933293"/>
      <w:bookmarkStart w:id="1767" w:name="_Toc50972246"/>
      <w:bookmarkStart w:id="1768" w:name="_Toc57105000"/>
      <w:bookmarkStart w:id="1769" w:name="_Toc146278011"/>
      <w:r w:rsidRPr="00816C4A">
        <w:t>7.3.1</w:t>
      </w:r>
      <w:r w:rsidRPr="00816C4A">
        <w:tab/>
        <w:t>Call Control by USIM</w:t>
      </w:r>
      <w:bookmarkEnd w:id="1761"/>
      <w:bookmarkEnd w:id="1762"/>
      <w:bookmarkEnd w:id="1763"/>
      <w:bookmarkEnd w:id="1764"/>
      <w:bookmarkEnd w:id="1765"/>
      <w:bookmarkEnd w:id="1766"/>
      <w:bookmarkEnd w:id="1767"/>
      <w:bookmarkEnd w:id="1768"/>
      <w:bookmarkEnd w:id="1769"/>
    </w:p>
    <w:p w14:paraId="28C79F3C" w14:textId="77777777" w:rsidR="00E86E7B" w:rsidRPr="00816C4A" w:rsidRDefault="00E86E7B" w:rsidP="00E86E7B">
      <w:pPr>
        <w:pStyle w:val="Heading4"/>
      </w:pPr>
      <w:bookmarkStart w:id="1770" w:name="_Toc3200855"/>
      <w:bookmarkStart w:id="1771" w:name="_Toc20392598"/>
      <w:bookmarkStart w:id="1772" w:name="_Toc27774245"/>
      <w:bookmarkStart w:id="1773" w:name="_Toc36482705"/>
      <w:bookmarkStart w:id="1774" w:name="_Toc36484364"/>
      <w:bookmarkStart w:id="1775" w:name="_Toc44933294"/>
      <w:bookmarkStart w:id="1776" w:name="_Toc50972247"/>
      <w:bookmarkStart w:id="1777" w:name="_Toc57105001"/>
      <w:bookmarkStart w:id="1778" w:name="_Toc146278012"/>
      <w:r w:rsidRPr="00816C4A">
        <w:t>7.3.1.1</w:t>
      </w:r>
      <w:r w:rsidRPr="00816C4A">
        <w:tab/>
        <w:t>Procedure for mobile originated calls</w:t>
      </w:r>
      <w:bookmarkEnd w:id="1770"/>
      <w:bookmarkEnd w:id="1771"/>
      <w:bookmarkEnd w:id="1772"/>
      <w:bookmarkEnd w:id="1773"/>
      <w:bookmarkEnd w:id="1774"/>
      <w:bookmarkEnd w:id="1775"/>
      <w:bookmarkEnd w:id="1776"/>
      <w:bookmarkEnd w:id="1777"/>
      <w:bookmarkEnd w:id="1778"/>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 xml:space="preserve">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9" w:name="_Toc3200856"/>
      <w:bookmarkStart w:id="1780" w:name="_Toc20392599"/>
      <w:bookmarkStart w:id="1781" w:name="_Toc27774246"/>
      <w:bookmarkStart w:id="1782" w:name="_Toc36482706"/>
      <w:bookmarkStart w:id="1783" w:name="_Toc36484365"/>
      <w:bookmarkStart w:id="1784" w:name="_Toc44933295"/>
      <w:bookmarkStart w:id="1785" w:name="_Toc50972248"/>
      <w:bookmarkStart w:id="1786" w:name="_Toc57105002"/>
      <w:bookmarkStart w:id="1787" w:name="_Toc146278013"/>
      <w:r w:rsidRPr="00816C4A">
        <w:lastRenderedPageBreak/>
        <w:t>7.3.1.2</w:t>
      </w:r>
      <w:r w:rsidRPr="00816C4A">
        <w:tab/>
        <w:t>Procedure for Supplementary Services and USSD</w:t>
      </w:r>
      <w:bookmarkEnd w:id="1779"/>
      <w:bookmarkEnd w:id="1780"/>
      <w:bookmarkEnd w:id="1781"/>
      <w:bookmarkEnd w:id="1782"/>
      <w:bookmarkEnd w:id="1783"/>
      <w:bookmarkEnd w:id="1784"/>
      <w:bookmarkEnd w:id="1785"/>
      <w:bookmarkEnd w:id="1786"/>
      <w:bookmarkEnd w:id="1787"/>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8" w:name="_Toc3200857"/>
      <w:bookmarkStart w:id="1789" w:name="_Toc20392600"/>
      <w:bookmarkStart w:id="1790" w:name="_Toc27774247"/>
      <w:bookmarkStart w:id="1791" w:name="_Toc36482707"/>
      <w:bookmarkStart w:id="1792" w:name="_Toc36484366"/>
      <w:bookmarkStart w:id="1793" w:name="_Toc44933296"/>
      <w:bookmarkStart w:id="1794" w:name="_Toc50972249"/>
      <w:bookmarkStart w:id="1795" w:name="_Toc57105003"/>
      <w:bookmarkStart w:id="1796" w:name="_Toc146278014"/>
      <w:r w:rsidRPr="00816C4A">
        <w:t>7.3.1.3</w:t>
      </w:r>
      <w:r w:rsidRPr="00816C4A">
        <w:tab/>
        <w:t>Indication to be given to the user</w:t>
      </w:r>
      <w:bookmarkEnd w:id="1788"/>
      <w:bookmarkEnd w:id="1789"/>
      <w:bookmarkEnd w:id="1790"/>
      <w:bookmarkEnd w:id="1791"/>
      <w:bookmarkEnd w:id="1792"/>
      <w:bookmarkEnd w:id="1793"/>
      <w:bookmarkEnd w:id="1794"/>
      <w:bookmarkEnd w:id="1795"/>
      <w:bookmarkEnd w:id="1796"/>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7" w:name="_Toc3200858"/>
      <w:bookmarkStart w:id="1798" w:name="_Toc20392601"/>
      <w:bookmarkStart w:id="1799" w:name="_Toc27774248"/>
      <w:bookmarkStart w:id="1800" w:name="_Toc36482708"/>
      <w:bookmarkStart w:id="1801" w:name="_Toc36484367"/>
      <w:bookmarkStart w:id="1802" w:name="_Toc44933297"/>
      <w:bookmarkStart w:id="1803" w:name="_Toc50972250"/>
      <w:bookmarkStart w:id="1804" w:name="_Toc57105004"/>
      <w:bookmarkStart w:id="1805" w:name="_Toc146278015"/>
      <w:r w:rsidRPr="00816C4A">
        <w:t>7.3.1.4</w:t>
      </w:r>
      <w:r w:rsidRPr="00816C4A">
        <w:tab/>
        <w:t>Interaction with Fixed Dialling Number</w:t>
      </w:r>
      <w:bookmarkEnd w:id="1797"/>
      <w:bookmarkEnd w:id="1798"/>
      <w:bookmarkEnd w:id="1799"/>
      <w:bookmarkEnd w:id="1800"/>
      <w:bookmarkEnd w:id="1801"/>
      <w:bookmarkEnd w:id="1802"/>
      <w:bookmarkEnd w:id="1803"/>
      <w:bookmarkEnd w:id="1804"/>
      <w:bookmarkEnd w:id="1805"/>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6" w:name="_Toc3200859"/>
      <w:bookmarkStart w:id="1807" w:name="_Toc20392602"/>
      <w:bookmarkStart w:id="1808" w:name="_Toc27774249"/>
      <w:bookmarkStart w:id="1809" w:name="_Toc36482709"/>
      <w:bookmarkStart w:id="1810" w:name="_Toc36484368"/>
      <w:bookmarkStart w:id="1811" w:name="_Toc44933298"/>
      <w:bookmarkStart w:id="1812" w:name="_Toc50972251"/>
      <w:bookmarkStart w:id="1813" w:name="_Toc57105005"/>
      <w:bookmarkStart w:id="1814" w:name="_Toc146278016"/>
      <w:r w:rsidRPr="00816C4A">
        <w:lastRenderedPageBreak/>
        <w:t>7.3.1.5</w:t>
      </w:r>
      <w:r w:rsidRPr="00816C4A">
        <w:tab/>
        <w:t>Support of Barred Dialling Number (BDN) service</w:t>
      </w:r>
      <w:bookmarkEnd w:id="1806"/>
      <w:bookmarkEnd w:id="1807"/>
      <w:bookmarkEnd w:id="1808"/>
      <w:bookmarkEnd w:id="1809"/>
      <w:bookmarkEnd w:id="1810"/>
      <w:bookmarkEnd w:id="1811"/>
      <w:bookmarkEnd w:id="1812"/>
      <w:bookmarkEnd w:id="1813"/>
      <w:bookmarkEnd w:id="1814"/>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5" w:name="_Toc3200860"/>
      <w:bookmarkStart w:id="1816" w:name="_Toc20392603"/>
      <w:bookmarkStart w:id="1817" w:name="_Toc27774250"/>
      <w:bookmarkStart w:id="1818" w:name="_Toc36482710"/>
      <w:bookmarkStart w:id="1819" w:name="_Toc36484369"/>
      <w:bookmarkStart w:id="1820" w:name="_Toc44933299"/>
      <w:bookmarkStart w:id="1821" w:name="_Toc50972252"/>
      <w:bookmarkStart w:id="1822" w:name="_Toc57105006"/>
      <w:bookmarkStart w:id="1823" w:name="_Toc146278017"/>
      <w:r w:rsidRPr="00816C4A">
        <w:t>7.3.1.6</w:t>
      </w:r>
      <w:r w:rsidRPr="00816C4A">
        <w:tab/>
        <w:t>Structure of ENVELOPE (CALL CONTROL)</w:t>
      </w:r>
      <w:bookmarkEnd w:id="1815"/>
      <w:bookmarkEnd w:id="1816"/>
      <w:bookmarkEnd w:id="1817"/>
      <w:bookmarkEnd w:id="1818"/>
      <w:bookmarkEnd w:id="1819"/>
      <w:bookmarkEnd w:id="1820"/>
      <w:bookmarkEnd w:id="1821"/>
      <w:bookmarkEnd w:id="1822"/>
      <w:bookmarkEnd w:id="1823"/>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4" w:name="_Toc3200861"/>
      <w:bookmarkStart w:id="1825" w:name="_Toc20392604"/>
      <w:bookmarkStart w:id="1826" w:name="_Toc27774251"/>
      <w:bookmarkStart w:id="1827" w:name="_Toc36482711"/>
      <w:bookmarkStart w:id="1828" w:name="_Toc36484370"/>
      <w:bookmarkStart w:id="1829" w:name="_Toc44933300"/>
      <w:bookmarkStart w:id="1830" w:name="_Toc50972253"/>
      <w:bookmarkStart w:id="1831" w:name="_Toc57105007"/>
      <w:bookmarkStart w:id="1832" w:name="_Toc146278018"/>
      <w:r w:rsidRPr="00816C4A">
        <w:t>7.3.1.7</w:t>
      </w:r>
      <w:r w:rsidRPr="00816C4A">
        <w:tab/>
        <w:t>Procedure for PDP Context Activation</w:t>
      </w:r>
      <w:bookmarkEnd w:id="1824"/>
      <w:bookmarkEnd w:id="1825"/>
      <w:bookmarkEnd w:id="1826"/>
      <w:bookmarkEnd w:id="1827"/>
      <w:bookmarkEnd w:id="1828"/>
      <w:bookmarkEnd w:id="1829"/>
      <w:bookmarkEnd w:id="1830"/>
      <w:bookmarkEnd w:id="1831"/>
      <w:bookmarkEnd w:id="1832"/>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3" w:name="_Toc3200862"/>
      <w:bookmarkStart w:id="1834" w:name="_Toc20392605"/>
      <w:bookmarkStart w:id="1835" w:name="_Toc27774252"/>
      <w:bookmarkStart w:id="1836" w:name="_Toc36482712"/>
      <w:bookmarkStart w:id="1837" w:name="_Toc36484371"/>
      <w:bookmarkStart w:id="1838" w:name="_Toc44933301"/>
      <w:bookmarkStart w:id="1839" w:name="_Toc50972254"/>
      <w:bookmarkStart w:id="1840" w:name="_Toc57105008"/>
      <w:bookmarkStart w:id="1841" w:name="_Toc146278019"/>
      <w:r w:rsidRPr="00816C4A">
        <w:lastRenderedPageBreak/>
        <w:t>7.3.1.8</w:t>
      </w:r>
      <w:r w:rsidRPr="00816C4A">
        <w:tab/>
        <w:t>Procedure for EPS PDN connection Activation</w:t>
      </w:r>
      <w:bookmarkEnd w:id="1833"/>
      <w:bookmarkEnd w:id="1834"/>
      <w:bookmarkEnd w:id="1835"/>
      <w:bookmarkEnd w:id="1836"/>
      <w:bookmarkEnd w:id="1837"/>
      <w:bookmarkEnd w:id="1838"/>
      <w:bookmarkEnd w:id="1839"/>
      <w:bookmarkEnd w:id="1840"/>
      <w:bookmarkEnd w:id="1841"/>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2" w:name="_Toc3200863"/>
      <w:bookmarkStart w:id="1843" w:name="_Toc20392606"/>
      <w:bookmarkStart w:id="1844" w:name="_Toc27774253"/>
      <w:bookmarkStart w:id="1845" w:name="_Toc36482713"/>
      <w:bookmarkStart w:id="1846" w:name="_Toc36484372"/>
      <w:bookmarkStart w:id="1847" w:name="_Toc44933302"/>
      <w:bookmarkStart w:id="1848" w:name="_Toc50972255"/>
      <w:bookmarkStart w:id="1849" w:name="_Toc57105009"/>
      <w:bookmarkStart w:id="1850" w:name="_Toc146278020"/>
      <w:r w:rsidRPr="00816C4A">
        <w:t>7.3.1.9</w:t>
      </w:r>
      <w:r w:rsidRPr="00816C4A">
        <w:tab/>
        <w:t>Procedure for IMS communications establishment</w:t>
      </w:r>
      <w:bookmarkEnd w:id="1842"/>
      <w:bookmarkEnd w:id="1843"/>
      <w:bookmarkEnd w:id="1844"/>
      <w:bookmarkEnd w:id="1845"/>
      <w:bookmarkEnd w:id="1846"/>
      <w:bookmarkEnd w:id="1847"/>
      <w:bookmarkEnd w:id="1848"/>
      <w:bookmarkEnd w:id="1849"/>
      <w:bookmarkEnd w:id="1850"/>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1" w:name="_Toc3200864"/>
      <w:bookmarkStart w:id="1852" w:name="_Toc20392607"/>
      <w:bookmarkStart w:id="1853" w:name="_Toc27774254"/>
      <w:bookmarkStart w:id="1854" w:name="_Toc36482714"/>
      <w:bookmarkStart w:id="1855" w:name="_Toc36484373"/>
      <w:bookmarkStart w:id="1856" w:name="_Toc44933303"/>
      <w:bookmarkStart w:id="1857" w:name="_Toc50972256"/>
      <w:bookmarkStart w:id="1858" w:name="_Toc57105010"/>
      <w:bookmarkStart w:id="1859" w:name="_Toc146278021"/>
      <w:r w:rsidRPr="00816C4A">
        <w:t>7.3.1.10</w:t>
      </w:r>
      <w:r w:rsidRPr="00816C4A">
        <w:tab/>
        <w:t>Procedure for PDU session establishment</w:t>
      </w:r>
      <w:bookmarkEnd w:id="1851"/>
      <w:bookmarkEnd w:id="1852"/>
      <w:bookmarkEnd w:id="1853"/>
      <w:bookmarkEnd w:id="1854"/>
      <w:bookmarkEnd w:id="1855"/>
      <w:bookmarkEnd w:id="1856"/>
      <w:bookmarkEnd w:id="1857"/>
      <w:bookmarkEnd w:id="1858"/>
      <w:bookmarkEnd w:id="1859"/>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0" w:name="_Toc3200865"/>
      <w:bookmarkStart w:id="1861" w:name="_Toc20392608"/>
      <w:bookmarkStart w:id="1862" w:name="_Toc27774255"/>
      <w:bookmarkStart w:id="1863" w:name="_Toc36482715"/>
      <w:bookmarkStart w:id="1864" w:name="_Toc36484374"/>
      <w:bookmarkStart w:id="1865" w:name="_Toc44933304"/>
      <w:bookmarkStart w:id="1866" w:name="_Toc50972257"/>
      <w:bookmarkStart w:id="1867" w:name="_Toc57105011"/>
      <w:bookmarkStart w:id="1868" w:name="_Toc146278022"/>
      <w:r w:rsidRPr="00816C4A">
        <w:t>7.3.2</w:t>
      </w:r>
      <w:r w:rsidRPr="00816C4A">
        <w:tab/>
        <w:t>MO Short Message Control by USIM</w:t>
      </w:r>
      <w:bookmarkEnd w:id="1860"/>
      <w:bookmarkEnd w:id="1861"/>
      <w:bookmarkEnd w:id="1862"/>
      <w:bookmarkEnd w:id="1863"/>
      <w:bookmarkEnd w:id="1864"/>
      <w:bookmarkEnd w:id="1865"/>
      <w:bookmarkEnd w:id="1866"/>
      <w:bookmarkEnd w:id="1867"/>
      <w:bookmarkEnd w:id="1868"/>
    </w:p>
    <w:p w14:paraId="1E560990" w14:textId="77777777" w:rsidR="00E86E7B" w:rsidRPr="00816C4A" w:rsidRDefault="00E86E7B" w:rsidP="00E86E7B">
      <w:pPr>
        <w:pStyle w:val="Heading4"/>
      </w:pPr>
      <w:bookmarkStart w:id="1869" w:name="_Toc3200866"/>
      <w:bookmarkStart w:id="1870" w:name="_Toc20392609"/>
      <w:bookmarkStart w:id="1871" w:name="_Toc27774256"/>
      <w:bookmarkStart w:id="1872" w:name="_Toc36482716"/>
      <w:bookmarkStart w:id="1873" w:name="_Toc36484375"/>
      <w:bookmarkStart w:id="1874" w:name="_Toc44933305"/>
      <w:bookmarkStart w:id="1875" w:name="_Toc50972258"/>
      <w:bookmarkStart w:id="1876" w:name="_Toc57105012"/>
      <w:bookmarkStart w:id="1877" w:name="_Toc146278023"/>
      <w:r w:rsidRPr="00816C4A">
        <w:t>7.3.2.1</w:t>
      </w:r>
      <w:r w:rsidRPr="00816C4A">
        <w:tab/>
        <w:t>Description</w:t>
      </w:r>
      <w:bookmarkEnd w:id="1869"/>
      <w:bookmarkEnd w:id="1870"/>
      <w:bookmarkEnd w:id="1871"/>
      <w:bookmarkEnd w:id="1872"/>
      <w:bookmarkEnd w:id="1873"/>
      <w:bookmarkEnd w:id="1874"/>
      <w:bookmarkEnd w:id="1875"/>
      <w:bookmarkEnd w:id="1876"/>
      <w:bookmarkEnd w:id="1877"/>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8" w:name="_Toc3200867"/>
      <w:bookmarkStart w:id="1879" w:name="_Toc20392610"/>
      <w:bookmarkStart w:id="1880" w:name="_Toc27774257"/>
      <w:bookmarkStart w:id="1881" w:name="_Toc36482717"/>
      <w:bookmarkStart w:id="1882" w:name="_Toc36484376"/>
      <w:bookmarkStart w:id="1883" w:name="_Toc44933306"/>
      <w:bookmarkStart w:id="1884" w:name="_Toc50972259"/>
      <w:bookmarkStart w:id="1885" w:name="_Toc57105013"/>
      <w:bookmarkStart w:id="1886" w:name="_Toc146278024"/>
      <w:r w:rsidRPr="00816C4A">
        <w:t>7.3.2.2</w:t>
      </w:r>
      <w:r w:rsidRPr="00816C4A">
        <w:tab/>
        <w:t>Structure of ENVELOPE (MO SHORT MESSAGE CONTROL)</w:t>
      </w:r>
      <w:bookmarkEnd w:id="1878"/>
      <w:bookmarkEnd w:id="1879"/>
      <w:bookmarkEnd w:id="1880"/>
      <w:bookmarkEnd w:id="1881"/>
      <w:bookmarkEnd w:id="1882"/>
      <w:bookmarkEnd w:id="1883"/>
      <w:bookmarkEnd w:id="1884"/>
      <w:bookmarkEnd w:id="1885"/>
      <w:bookmarkEnd w:id="1886"/>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7" w:name="_Toc3200868"/>
      <w:bookmarkStart w:id="1888" w:name="_Toc20392611"/>
      <w:bookmarkStart w:id="1889" w:name="_Toc27774258"/>
      <w:bookmarkStart w:id="1890" w:name="_Toc36482718"/>
      <w:bookmarkStart w:id="1891" w:name="_Toc36484377"/>
      <w:bookmarkStart w:id="1892" w:name="_Toc44933307"/>
      <w:bookmarkStart w:id="1893" w:name="_Toc50972260"/>
      <w:bookmarkStart w:id="1894" w:name="_Toc57105014"/>
      <w:bookmarkStart w:id="1895" w:name="_Toc146278025"/>
      <w:r w:rsidRPr="00816C4A">
        <w:t>7.3.2.3</w:t>
      </w:r>
      <w:r w:rsidRPr="00816C4A">
        <w:tab/>
        <w:t>Indication to be given to the user</w:t>
      </w:r>
      <w:bookmarkEnd w:id="1887"/>
      <w:bookmarkEnd w:id="1888"/>
      <w:bookmarkEnd w:id="1889"/>
      <w:bookmarkEnd w:id="1890"/>
      <w:bookmarkEnd w:id="1891"/>
      <w:bookmarkEnd w:id="1892"/>
      <w:bookmarkEnd w:id="1893"/>
      <w:bookmarkEnd w:id="1894"/>
      <w:bookmarkEnd w:id="1895"/>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6" w:name="_Toc3200869"/>
      <w:bookmarkStart w:id="1897" w:name="_Toc20392612"/>
      <w:bookmarkStart w:id="1898" w:name="_Toc27774259"/>
      <w:bookmarkStart w:id="1899" w:name="_Toc36482719"/>
      <w:bookmarkStart w:id="1900" w:name="_Toc36484378"/>
      <w:bookmarkStart w:id="1901" w:name="_Toc44933308"/>
      <w:bookmarkStart w:id="1902" w:name="_Toc50972261"/>
      <w:bookmarkStart w:id="1903" w:name="_Toc57105015"/>
      <w:bookmarkStart w:id="1904" w:name="_Toc146278026"/>
      <w:r w:rsidRPr="00816C4A">
        <w:t>7.3.2.4</w:t>
      </w:r>
      <w:r w:rsidRPr="00816C4A">
        <w:tab/>
        <w:t>Interaction with Fixed Dialling Number</w:t>
      </w:r>
      <w:bookmarkEnd w:id="1896"/>
      <w:bookmarkEnd w:id="1897"/>
      <w:bookmarkEnd w:id="1898"/>
      <w:bookmarkEnd w:id="1899"/>
      <w:bookmarkEnd w:id="1900"/>
      <w:bookmarkEnd w:id="1901"/>
      <w:bookmarkEnd w:id="1902"/>
      <w:bookmarkEnd w:id="1903"/>
      <w:bookmarkEnd w:id="1904"/>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5" w:name="_Toc3200870"/>
      <w:bookmarkStart w:id="1906" w:name="_Toc20392613"/>
      <w:bookmarkStart w:id="1907" w:name="_Toc27774260"/>
      <w:bookmarkStart w:id="1908" w:name="_Toc36482720"/>
      <w:bookmarkStart w:id="1909" w:name="_Toc36484379"/>
      <w:bookmarkStart w:id="1910" w:name="_Toc44933309"/>
      <w:bookmarkStart w:id="1911" w:name="_Toc50972262"/>
      <w:bookmarkStart w:id="1912" w:name="_Toc57105016"/>
      <w:bookmarkStart w:id="1913" w:name="_Toc146278027"/>
      <w:r w:rsidRPr="00816C4A">
        <w:t>7.4</w:t>
      </w:r>
      <w:r w:rsidRPr="00816C4A">
        <w:tab/>
        <w:t>Timer Expiration</w:t>
      </w:r>
      <w:bookmarkEnd w:id="1905"/>
      <w:bookmarkEnd w:id="1906"/>
      <w:bookmarkEnd w:id="1907"/>
      <w:bookmarkEnd w:id="1908"/>
      <w:bookmarkEnd w:id="1909"/>
      <w:bookmarkEnd w:id="1910"/>
      <w:bookmarkEnd w:id="1911"/>
      <w:bookmarkEnd w:id="1912"/>
      <w:bookmarkEnd w:id="1913"/>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4" w:name="_Toc3200871"/>
      <w:bookmarkStart w:id="1915" w:name="_Toc20392614"/>
      <w:bookmarkStart w:id="1916" w:name="_Toc27774261"/>
      <w:bookmarkStart w:id="1917" w:name="_Toc36482721"/>
      <w:bookmarkStart w:id="1918" w:name="_Toc36484380"/>
      <w:bookmarkStart w:id="1919" w:name="_Toc44933310"/>
      <w:bookmarkStart w:id="1920" w:name="_Toc50972263"/>
      <w:bookmarkStart w:id="1921" w:name="_Toc57105017"/>
      <w:bookmarkStart w:id="1922" w:name="_Toc146278028"/>
      <w:r w:rsidRPr="00816C4A">
        <w:t>7.5</w:t>
      </w:r>
      <w:r w:rsidRPr="00816C4A">
        <w:tab/>
        <w:t>Event download</w:t>
      </w:r>
      <w:bookmarkEnd w:id="1914"/>
      <w:bookmarkEnd w:id="1915"/>
      <w:bookmarkEnd w:id="1916"/>
      <w:bookmarkEnd w:id="1917"/>
      <w:bookmarkEnd w:id="1918"/>
      <w:bookmarkEnd w:id="1919"/>
      <w:bookmarkEnd w:id="1920"/>
      <w:bookmarkEnd w:id="1921"/>
      <w:bookmarkEnd w:id="1922"/>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3" w:name="_Toc3200872"/>
      <w:bookmarkStart w:id="1924" w:name="_Toc20392615"/>
      <w:bookmarkStart w:id="1925" w:name="_Toc27774262"/>
      <w:bookmarkStart w:id="1926" w:name="_Toc36482722"/>
      <w:bookmarkStart w:id="1927" w:name="_Toc36484381"/>
      <w:bookmarkStart w:id="1928" w:name="_Toc44933311"/>
      <w:bookmarkStart w:id="1929" w:name="_Toc50972264"/>
      <w:bookmarkStart w:id="1930" w:name="_Toc57105018"/>
      <w:bookmarkStart w:id="1931" w:name="_Toc146278029"/>
      <w:r w:rsidRPr="00816C4A">
        <w:t>7.5.1</w:t>
      </w:r>
      <w:r w:rsidRPr="00816C4A">
        <w:tab/>
        <w:t>(I-)WLAN Access status event</w:t>
      </w:r>
      <w:bookmarkEnd w:id="1923"/>
      <w:bookmarkEnd w:id="1924"/>
      <w:bookmarkEnd w:id="1925"/>
      <w:bookmarkEnd w:id="1926"/>
      <w:bookmarkEnd w:id="1927"/>
      <w:bookmarkEnd w:id="1928"/>
      <w:bookmarkEnd w:id="1929"/>
      <w:bookmarkEnd w:id="1930"/>
      <w:bookmarkEnd w:id="1931"/>
    </w:p>
    <w:p w14:paraId="448AE16F" w14:textId="77777777" w:rsidR="00E86E7B" w:rsidRPr="00816C4A" w:rsidRDefault="00E86E7B" w:rsidP="00E86E7B">
      <w:pPr>
        <w:pStyle w:val="Heading4"/>
      </w:pPr>
      <w:bookmarkStart w:id="1932" w:name="_Toc3200873"/>
      <w:bookmarkStart w:id="1933" w:name="_Toc20392616"/>
      <w:bookmarkStart w:id="1934" w:name="_Toc27774263"/>
      <w:bookmarkStart w:id="1935" w:name="_Toc36482723"/>
      <w:bookmarkStart w:id="1936" w:name="_Toc36484382"/>
      <w:bookmarkStart w:id="1937" w:name="_Toc44933312"/>
      <w:bookmarkStart w:id="1938" w:name="_Toc50972265"/>
      <w:bookmarkStart w:id="1939" w:name="_Toc57105019"/>
      <w:bookmarkStart w:id="1940" w:name="_Toc146278030"/>
      <w:r w:rsidRPr="00816C4A">
        <w:t>7.5.1.1</w:t>
      </w:r>
      <w:r w:rsidRPr="00816C4A">
        <w:tab/>
        <w:t>Procedure</w:t>
      </w:r>
      <w:bookmarkEnd w:id="1932"/>
      <w:bookmarkEnd w:id="1933"/>
      <w:bookmarkEnd w:id="1934"/>
      <w:bookmarkEnd w:id="1935"/>
      <w:bookmarkEnd w:id="1936"/>
      <w:bookmarkEnd w:id="1937"/>
      <w:bookmarkEnd w:id="1938"/>
      <w:bookmarkEnd w:id="1939"/>
      <w:bookmarkEnd w:id="1940"/>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1" w:name="_Toc3200874"/>
      <w:bookmarkStart w:id="1942" w:name="_Toc20392617"/>
      <w:bookmarkStart w:id="1943" w:name="_Toc27774264"/>
      <w:bookmarkStart w:id="1944" w:name="_Toc36482724"/>
      <w:bookmarkStart w:id="1945" w:name="_Toc36484383"/>
      <w:bookmarkStart w:id="1946" w:name="_Toc44933313"/>
      <w:bookmarkStart w:id="1947" w:name="_Toc50972266"/>
      <w:bookmarkStart w:id="1948" w:name="_Toc57105020"/>
      <w:bookmarkStart w:id="1949" w:name="_Toc146278031"/>
      <w:r w:rsidRPr="00816C4A">
        <w:t>7.5.1.2</w:t>
      </w:r>
      <w:r w:rsidRPr="00816C4A">
        <w:tab/>
        <w:t>Structure of ENVELOPE (EVENT DOWNLOAD – (I-)WLAN Access Status)</w:t>
      </w:r>
      <w:bookmarkEnd w:id="1941"/>
      <w:bookmarkEnd w:id="1942"/>
      <w:bookmarkEnd w:id="1943"/>
      <w:bookmarkEnd w:id="1944"/>
      <w:bookmarkEnd w:id="1945"/>
      <w:bookmarkEnd w:id="1946"/>
      <w:bookmarkEnd w:id="1947"/>
      <w:bookmarkEnd w:id="1948"/>
      <w:bookmarkEnd w:id="1949"/>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0" w:name="_Toc3200875"/>
      <w:bookmarkStart w:id="1951" w:name="_Toc20392618"/>
      <w:bookmarkStart w:id="1952" w:name="_Toc27774265"/>
      <w:bookmarkStart w:id="1953" w:name="_Toc36482725"/>
      <w:bookmarkStart w:id="1954" w:name="_Toc36484384"/>
      <w:bookmarkStart w:id="1955" w:name="_Toc44933314"/>
      <w:bookmarkStart w:id="1956" w:name="_Toc50972267"/>
      <w:bookmarkStart w:id="1957" w:name="_Toc57105021"/>
      <w:bookmarkStart w:id="1958" w:name="_Toc146278032"/>
      <w:r w:rsidRPr="00816C4A">
        <w:t>7.5.1A</w:t>
      </w:r>
      <w:r w:rsidRPr="00816C4A">
        <w:tab/>
        <w:t>MT Call event</w:t>
      </w:r>
      <w:bookmarkEnd w:id="1950"/>
      <w:bookmarkEnd w:id="1951"/>
      <w:bookmarkEnd w:id="1952"/>
      <w:bookmarkEnd w:id="1953"/>
      <w:bookmarkEnd w:id="1954"/>
      <w:bookmarkEnd w:id="1955"/>
      <w:bookmarkEnd w:id="1956"/>
      <w:bookmarkEnd w:id="1957"/>
      <w:bookmarkEnd w:id="1958"/>
    </w:p>
    <w:p w14:paraId="6570D3DB" w14:textId="77777777" w:rsidR="00E86E7B" w:rsidRPr="00816C4A" w:rsidRDefault="00E86E7B" w:rsidP="00E86E7B">
      <w:pPr>
        <w:pStyle w:val="Heading4"/>
      </w:pPr>
      <w:bookmarkStart w:id="1959" w:name="_Toc3200876"/>
      <w:bookmarkStart w:id="1960" w:name="_Toc20392619"/>
      <w:bookmarkStart w:id="1961" w:name="_Toc27774266"/>
      <w:bookmarkStart w:id="1962" w:name="_Toc36482726"/>
      <w:bookmarkStart w:id="1963" w:name="_Toc36484385"/>
      <w:bookmarkStart w:id="1964" w:name="_Toc44933315"/>
      <w:bookmarkStart w:id="1965" w:name="_Toc50972268"/>
      <w:bookmarkStart w:id="1966" w:name="_Toc57105022"/>
      <w:bookmarkStart w:id="1967" w:name="_Toc146278033"/>
      <w:r w:rsidRPr="00816C4A">
        <w:t>7.5.1A.1</w:t>
      </w:r>
      <w:r w:rsidRPr="00816C4A">
        <w:tab/>
        <w:t>Procedure</w:t>
      </w:r>
      <w:bookmarkEnd w:id="1959"/>
      <w:bookmarkEnd w:id="1960"/>
      <w:bookmarkEnd w:id="1961"/>
      <w:bookmarkEnd w:id="1962"/>
      <w:bookmarkEnd w:id="1963"/>
      <w:bookmarkEnd w:id="1964"/>
      <w:bookmarkEnd w:id="1965"/>
      <w:bookmarkEnd w:id="1966"/>
      <w:bookmarkEnd w:id="1967"/>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8" w:name="_Toc3200877"/>
      <w:bookmarkStart w:id="1969" w:name="_Toc20392620"/>
      <w:bookmarkStart w:id="1970" w:name="_Toc27774267"/>
      <w:bookmarkStart w:id="1971" w:name="_Toc36482727"/>
      <w:bookmarkStart w:id="1972" w:name="_Toc36484386"/>
      <w:bookmarkStart w:id="1973" w:name="_Toc44933316"/>
      <w:bookmarkStart w:id="1974" w:name="_Toc50972269"/>
      <w:bookmarkStart w:id="1975" w:name="_Toc57105023"/>
      <w:bookmarkStart w:id="1976" w:name="_Toc146278034"/>
      <w:r w:rsidRPr="00816C4A">
        <w:t>7.5.1A.2</w:t>
      </w:r>
      <w:r w:rsidRPr="00816C4A">
        <w:tab/>
        <w:t>Structure of ENVELOPE (EVENT DOWNLOAD - MT call)</w:t>
      </w:r>
      <w:bookmarkEnd w:id="1968"/>
      <w:bookmarkEnd w:id="1969"/>
      <w:bookmarkEnd w:id="1970"/>
      <w:bookmarkEnd w:id="1971"/>
      <w:bookmarkEnd w:id="1972"/>
      <w:bookmarkEnd w:id="1973"/>
      <w:bookmarkEnd w:id="1974"/>
      <w:bookmarkEnd w:id="1975"/>
      <w:bookmarkEnd w:id="1976"/>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7" w:name="_Toc3200878"/>
      <w:bookmarkStart w:id="1978" w:name="_Toc20392621"/>
      <w:bookmarkStart w:id="1979" w:name="_Toc27774268"/>
      <w:bookmarkStart w:id="1980" w:name="_Toc36482728"/>
      <w:bookmarkStart w:id="1981" w:name="_Toc36484387"/>
      <w:bookmarkStart w:id="1982" w:name="_Toc44933317"/>
      <w:bookmarkStart w:id="1983" w:name="_Toc50972270"/>
      <w:bookmarkStart w:id="1984" w:name="_Toc57105024"/>
      <w:bookmarkStart w:id="1985" w:name="_Toc146278035"/>
      <w:r w:rsidRPr="00816C4A">
        <w:lastRenderedPageBreak/>
        <w:t>7.5.2</w:t>
      </w:r>
      <w:r w:rsidRPr="00816C4A">
        <w:tab/>
        <w:t>Network Rejection event</w:t>
      </w:r>
      <w:bookmarkEnd w:id="1977"/>
      <w:bookmarkEnd w:id="1978"/>
      <w:bookmarkEnd w:id="1979"/>
      <w:bookmarkEnd w:id="1980"/>
      <w:bookmarkEnd w:id="1981"/>
      <w:bookmarkEnd w:id="1982"/>
      <w:bookmarkEnd w:id="1983"/>
      <w:bookmarkEnd w:id="1984"/>
      <w:bookmarkEnd w:id="1985"/>
    </w:p>
    <w:p w14:paraId="1046FAC8" w14:textId="77777777" w:rsidR="00E86E7B" w:rsidRPr="00816C4A" w:rsidRDefault="00E86E7B" w:rsidP="00E86E7B">
      <w:pPr>
        <w:pStyle w:val="Heading4"/>
      </w:pPr>
      <w:bookmarkStart w:id="1986" w:name="_Toc3200879"/>
      <w:bookmarkStart w:id="1987" w:name="_Toc20392622"/>
      <w:bookmarkStart w:id="1988" w:name="_Toc27774269"/>
      <w:bookmarkStart w:id="1989" w:name="_Toc36482729"/>
      <w:bookmarkStart w:id="1990" w:name="_Toc36484388"/>
      <w:bookmarkStart w:id="1991" w:name="_Toc44933318"/>
      <w:bookmarkStart w:id="1992" w:name="_Toc50972271"/>
      <w:bookmarkStart w:id="1993" w:name="_Toc57105025"/>
      <w:bookmarkStart w:id="1994" w:name="_Toc146278036"/>
      <w:r w:rsidRPr="00816C4A">
        <w:t>7.5.2.1</w:t>
      </w:r>
      <w:r w:rsidRPr="00816C4A">
        <w:tab/>
        <w:t>Procedure</w:t>
      </w:r>
      <w:bookmarkEnd w:id="1986"/>
      <w:bookmarkEnd w:id="1987"/>
      <w:bookmarkEnd w:id="1988"/>
      <w:bookmarkEnd w:id="1989"/>
      <w:bookmarkEnd w:id="1990"/>
      <w:bookmarkEnd w:id="1991"/>
      <w:bookmarkEnd w:id="1992"/>
      <w:bookmarkEnd w:id="1993"/>
      <w:bookmarkEnd w:id="1994"/>
    </w:p>
    <w:p w14:paraId="207ECB40" w14:textId="77777777" w:rsidR="00663A5D" w:rsidRPr="00816C4A" w:rsidRDefault="00663A5D" w:rsidP="00663A5D">
      <w:pPr>
        <w:keepLines/>
      </w:pPr>
      <w:bookmarkStart w:id="1995" w:name="_Toc3200880"/>
      <w:bookmarkStart w:id="1996" w:name="_Toc20392623"/>
      <w:bookmarkStart w:id="1997" w:name="_Toc27774270"/>
      <w:bookmarkStart w:id="1998" w:name="_Toc36482730"/>
      <w:bookmarkStart w:id="1999" w:name="_Toc36484389"/>
      <w:bookmarkStart w:id="2000" w:name="_Toc44933319"/>
      <w:bookmarkStart w:id="2001" w:name="_Toc50972272"/>
      <w:bookmarkStart w:id="2002"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3" w:name="_Toc146278037"/>
      <w:r w:rsidRPr="00816C4A">
        <w:t>7.5.2.2</w:t>
      </w:r>
      <w:r w:rsidRPr="00816C4A">
        <w:tab/>
        <w:t>Structure of ENVELOPE (EVENT DOWNLOAD – Network Rejection)</w:t>
      </w:r>
      <w:bookmarkEnd w:id="1995"/>
      <w:bookmarkEnd w:id="1996"/>
      <w:bookmarkEnd w:id="1997"/>
      <w:bookmarkEnd w:id="1998"/>
      <w:bookmarkEnd w:id="1999"/>
      <w:bookmarkEnd w:id="2000"/>
      <w:bookmarkEnd w:id="2001"/>
      <w:bookmarkEnd w:id="2002"/>
      <w:bookmarkEnd w:id="2003"/>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4" w:name="_Toc3200881"/>
      <w:bookmarkStart w:id="2005" w:name="_Toc20392624"/>
      <w:bookmarkStart w:id="2006" w:name="_Toc27774271"/>
      <w:bookmarkStart w:id="2007" w:name="_Toc36482731"/>
      <w:bookmarkStart w:id="2008" w:name="_Toc36484390"/>
      <w:bookmarkStart w:id="2009" w:name="_Toc44933320"/>
      <w:bookmarkStart w:id="2010" w:name="_Toc50972273"/>
      <w:bookmarkStart w:id="2011" w:name="_Toc57105027"/>
      <w:bookmarkStart w:id="2012" w:name="_Toc146278038"/>
      <w:r w:rsidRPr="00816C4A">
        <w:t>7.5.2A</w:t>
      </w:r>
      <w:r w:rsidRPr="00816C4A">
        <w:tab/>
        <w:t>Call connected event</w:t>
      </w:r>
      <w:bookmarkEnd w:id="2004"/>
      <w:bookmarkEnd w:id="2005"/>
      <w:bookmarkEnd w:id="2006"/>
      <w:bookmarkEnd w:id="2007"/>
      <w:bookmarkEnd w:id="2008"/>
      <w:bookmarkEnd w:id="2009"/>
      <w:bookmarkEnd w:id="2010"/>
      <w:bookmarkEnd w:id="2011"/>
      <w:bookmarkEnd w:id="2012"/>
    </w:p>
    <w:p w14:paraId="3AAFF764" w14:textId="77777777" w:rsidR="00E86E7B" w:rsidRPr="00816C4A" w:rsidRDefault="00E86E7B" w:rsidP="00E86E7B">
      <w:pPr>
        <w:pStyle w:val="Heading4"/>
      </w:pPr>
      <w:bookmarkStart w:id="2013" w:name="_Toc3200882"/>
      <w:bookmarkStart w:id="2014" w:name="_Toc20392625"/>
      <w:bookmarkStart w:id="2015" w:name="_Toc27774272"/>
      <w:bookmarkStart w:id="2016" w:name="_Toc36482732"/>
      <w:bookmarkStart w:id="2017" w:name="_Toc36484391"/>
      <w:bookmarkStart w:id="2018" w:name="_Toc44933321"/>
      <w:bookmarkStart w:id="2019" w:name="_Toc50972274"/>
      <w:bookmarkStart w:id="2020" w:name="_Toc57105028"/>
      <w:bookmarkStart w:id="2021" w:name="_Toc146278039"/>
      <w:r w:rsidRPr="00816C4A">
        <w:t>7.5.2A.1</w:t>
      </w:r>
      <w:r w:rsidRPr="00816C4A">
        <w:tab/>
        <w:t>Procedure</w:t>
      </w:r>
      <w:bookmarkEnd w:id="2013"/>
      <w:bookmarkEnd w:id="2014"/>
      <w:bookmarkEnd w:id="2015"/>
      <w:bookmarkEnd w:id="2016"/>
      <w:bookmarkEnd w:id="2017"/>
      <w:bookmarkEnd w:id="2018"/>
      <w:bookmarkEnd w:id="2019"/>
      <w:bookmarkEnd w:id="2020"/>
      <w:bookmarkEnd w:id="2021"/>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2" w:name="_Toc3200883"/>
      <w:bookmarkStart w:id="2023" w:name="_Toc20392626"/>
      <w:bookmarkStart w:id="2024" w:name="_Toc27774273"/>
      <w:bookmarkStart w:id="2025" w:name="_Toc36482733"/>
      <w:bookmarkStart w:id="2026" w:name="_Toc36484392"/>
      <w:bookmarkStart w:id="2027" w:name="_Toc44933322"/>
      <w:bookmarkStart w:id="2028" w:name="_Toc50972275"/>
      <w:bookmarkStart w:id="2029" w:name="_Toc57105029"/>
      <w:bookmarkStart w:id="2030" w:name="_Toc146278040"/>
      <w:r w:rsidRPr="00816C4A">
        <w:t>7.5.2A.2</w:t>
      </w:r>
      <w:r w:rsidRPr="00816C4A">
        <w:tab/>
        <w:t>Structure of ENVELOPE (EVENT DOWNLOAD - call connected)</w:t>
      </w:r>
      <w:bookmarkEnd w:id="2022"/>
      <w:bookmarkEnd w:id="2023"/>
      <w:bookmarkEnd w:id="2024"/>
      <w:bookmarkEnd w:id="2025"/>
      <w:bookmarkEnd w:id="2026"/>
      <w:bookmarkEnd w:id="2027"/>
      <w:bookmarkEnd w:id="2028"/>
      <w:bookmarkEnd w:id="2029"/>
      <w:bookmarkEnd w:id="2030"/>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1" w:name="_Toc3200884"/>
      <w:bookmarkStart w:id="2032" w:name="_Toc20392627"/>
      <w:bookmarkStart w:id="2033" w:name="_Toc27774274"/>
      <w:bookmarkStart w:id="2034" w:name="_Toc36482734"/>
      <w:bookmarkStart w:id="2035" w:name="_Toc36484393"/>
      <w:bookmarkStart w:id="2036" w:name="_Toc44933323"/>
      <w:bookmarkStart w:id="2037" w:name="_Toc50972276"/>
      <w:bookmarkStart w:id="2038" w:name="_Toc57105030"/>
      <w:bookmarkStart w:id="2039" w:name="_Toc146278041"/>
      <w:r w:rsidRPr="00816C4A">
        <w:t>7.5.3</w:t>
      </w:r>
      <w:r w:rsidRPr="00816C4A">
        <w:tab/>
        <w:t>CSG Cell Selection event</w:t>
      </w:r>
      <w:bookmarkEnd w:id="2031"/>
      <w:bookmarkEnd w:id="2032"/>
      <w:bookmarkEnd w:id="2033"/>
      <w:bookmarkEnd w:id="2034"/>
      <w:bookmarkEnd w:id="2035"/>
      <w:bookmarkEnd w:id="2036"/>
      <w:bookmarkEnd w:id="2037"/>
      <w:bookmarkEnd w:id="2038"/>
      <w:bookmarkEnd w:id="2039"/>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0" w:name="_Toc3200885"/>
      <w:bookmarkStart w:id="2041" w:name="_Toc20392628"/>
      <w:bookmarkStart w:id="2042" w:name="_Toc27774275"/>
      <w:bookmarkStart w:id="2043" w:name="_Toc36482735"/>
      <w:bookmarkStart w:id="2044" w:name="_Toc36484394"/>
      <w:bookmarkStart w:id="2045" w:name="_Toc44933324"/>
      <w:bookmarkStart w:id="2046" w:name="_Toc50972277"/>
      <w:bookmarkStart w:id="2047" w:name="_Toc57105031"/>
      <w:bookmarkStart w:id="2048" w:name="_Toc146278042"/>
      <w:r w:rsidRPr="00816C4A">
        <w:lastRenderedPageBreak/>
        <w:t>7.5.3.1</w:t>
      </w:r>
      <w:r w:rsidRPr="00816C4A">
        <w:tab/>
        <w:t>Procedure</w:t>
      </w:r>
      <w:bookmarkEnd w:id="2040"/>
      <w:bookmarkEnd w:id="2041"/>
      <w:bookmarkEnd w:id="2042"/>
      <w:bookmarkEnd w:id="2043"/>
      <w:bookmarkEnd w:id="2044"/>
      <w:bookmarkEnd w:id="2045"/>
      <w:bookmarkEnd w:id="2046"/>
      <w:bookmarkEnd w:id="2047"/>
      <w:bookmarkEnd w:id="2048"/>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9" w:name="_Toc3200886"/>
      <w:bookmarkStart w:id="2050" w:name="_Toc20392629"/>
      <w:bookmarkStart w:id="2051" w:name="_Toc27774276"/>
      <w:bookmarkStart w:id="2052" w:name="_Toc36482736"/>
      <w:bookmarkStart w:id="2053" w:name="_Toc36484395"/>
      <w:bookmarkStart w:id="2054" w:name="_Toc44933325"/>
      <w:bookmarkStart w:id="2055" w:name="_Toc50972278"/>
      <w:bookmarkStart w:id="2056" w:name="_Toc57105032"/>
      <w:bookmarkStart w:id="2057" w:name="_Toc146278043"/>
      <w:r w:rsidRPr="00816C4A">
        <w:t>7.5.3.2</w:t>
      </w:r>
      <w:r w:rsidRPr="00816C4A">
        <w:tab/>
        <w:t>Structure of ENVELOPE (EVENT DOWNLOAD – CSG Cell Selection)</w:t>
      </w:r>
      <w:bookmarkEnd w:id="2049"/>
      <w:bookmarkEnd w:id="2050"/>
      <w:bookmarkEnd w:id="2051"/>
      <w:bookmarkEnd w:id="2052"/>
      <w:bookmarkEnd w:id="2053"/>
      <w:bookmarkEnd w:id="2054"/>
      <w:bookmarkEnd w:id="2055"/>
      <w:bookmarkEnd w:id="2056"/>
      <w:bookmarkEnd w:id="2057"/>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8" w:name="_Toc3200887"/>
      <w:bookmarkStart w:id="2059" w:name="_Toc20392630"/>
      <w:bookmarkStart w:id="2060" w:name="_Toc27774277"/>
      <w:bookmarkStart w:id="2061" w:name="_Toc36482737"/>
      <w:bookmarkStart w:id="2062" w:name="_Toc36484396"/>
      <w:bookmarkStart w:id="2063" w:name="_Toc44933326"/>
      <w:bookmarkStart w:id="2064" w:name="_Toc50972279"/>
      <w:bookmarkStart w:id="2065" w:name="_Toc57105033"/>
      <w:bookmarkStart w:id="2066" w:name="_Toc146278044"/>
      <w:r w:rsidRPr="00816C4A">
        <w:lastRenderedPageBreak/>
        <w:t>7.5.3A</w:t>
      </w:r>
      <w:r w:rsidRPr="00816C4A">
        <w:tab/>
        <w:t>Call disconnected event</w:t>
      </w:r>
      <w:bookmarkEnd w:id="2058"/>
      <w:bookmarkEnd w:id="2059"/>
      <w:bookmarkEnd w:id="2060"/>
      <w:bookmarkEnd w:id="2061"/>
      <w:bookmarkEnd w:id="2062"/>
      <w:bookmarkEnd w:id="2063"/>
      <w:bookmarkEnd w:id="2064"/>
      <w:bookmarkEnd w:id="2065"/>
      <w:bookmarkEnd w:id="2066"/>
    </w:p>
    <w:p w14:paraId="6CA752A3" w14:textId="77777777" w:rsidR="00E86E7B" w:rsidRPr="00816C4A" w:rsidRDefault="00E86E7B" w:rsidP="00E86E7B">
      <w:pPr>
        <w:pStyle w:val="Heading4"/>
      </w:pPr>
      <w:bookmarkStart w:id="2067" w:name="_Toc3200888"/>
      <w:bookmarkStart w:id="2068" w:name="_Toc20392631"/>
      <w:bookmarkStart w:id="2069" w:name="_Toc27774278"/>
      <w:bookmarkStart w:id="2070" w:name="_Toc36482738"/>
      <w:bookmarkStart w:id="2071" w:name="_Toc36484397"/>
      <w:bookmarkStart w:id="2072" w:name="_Toc44933327"/>
      <w:bookmarkStart w:id="2073" w:name="_Toc50972280"/>
      <w:bookmarkStart w:id="2074" w:name="_Toc57105034"/>
      <w:bookmarkStart w:id="2075" w:name="_Toc146278045"/>
      <w:r w:rsidRPr="00816C4A">
        <w:t>7.5.3A.1</w:t>
      </w:r>
      <w:r w:rsidRPr="00816C4A">
        <w:tab/>
        <w:t>Procedure</w:t>
      </w:r>
      <w:bookmarkEnd w:id="2067"/>
      <w:bookmarkEnd w:id="2068"/>
      <w:bookmarkEnd w:id="2069"/>
      <w:bookmarkEnd w:id="2070"/>
      <w:bookmarkEnd w:id="2071"/>
      <w:bookmarkEnd w:id="2072"/>
      <w:bookmarkEnd w:id="2073"/>
      <w:bookmarkEnd w:id="2074"/>
      <w:bookmarkEnd w:id="2075"/>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6" w:name="_Toc3200889"/>
      <w:bookmarkStart w:id="2077" w:name="_Toc20392632"/>
      <w:bookmarkStart w:id="2078" w:name="_Toc27774279"/>
      <w:bookmarkStart w:id="2079" w:name="_Toc36482739"/>
      <w:bookmarkStart w:id="2080" w:name="_Toc36484398"/>
      <w:bookmarkStart w:id="2081" w:name="_Toc44933328"/>
      <w:bookmarkStart w:id="2082" w:name="_Toc50972281"/>
      <w:bookmarkStart w:id="2083" w:name="_Toc57105035"/>
      <w:bookmarkStart w:id="2084" w:name="_Toc146278046"/>
      <w:r w:rsidRPr="00816C4A">
        <w:t>7.5.3A.2</w:t>
      </w:r>
      <w:r w:rsidRPr="00816C4A">
        <w:tab/>
        <w:t>Structure of ENVELOPE (EVENT DOWNLOAD - call disconnected)</w:t>
      </w:r>
      <w:bookmarkEnd w:id="2076"/>
      <w:bookmarkEnd w:id="2077"/>
      <w:bookmarkEnd w:id="2078"/>
      <w:bookmarkEnd w:id="2079"/>
      <w:bookmarkEnd w:id="2080"/>
      <w:bookmarkEnd w:id="2081"/>
      <w:bookmarkEnd w:id="2082"/>
      <w:bookmarkEnd w:id="2083"/>
      <w:bookmarkEnd w:id="2084"/>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5" w:name="_Toc3200890"/>
      <w:bookmarkStart w:id="2086" w:name="_Toc20392633"/>
      <w:bookmarkStart w:id="2087" w:name="_Toc27774280"/>
      <w:bookmarkStart w:id="2088" w:name="_Toc36482740"/>
      <w:bookmarkStart w:id="2089" w:name="_Toc36484399"/>
      <w:bookmarkStart w:id="2090" w:name="_Toc44933329"/>
      <w:bookmarkStart w:id="2091" w:name="_Toc50972282"/>
      <w:bookmarkStart w:id="2092" w:name="_Toc57105036"/>
      <w:bookmarkStart w:id="2093" w:name="_Toc146278047"/>
      <w:r w:rsidRPr="00816C4A">
        <w:lastRenderedPageBreak/>
        <w:t>7.5.4</w:t>
      </w:r>
      <w:r w:rsidRPr="00816C4A">
        <w:tab/>
        <w:t>Location status event</w:t>
      </w:r>
      <w:bookmarkEnd w:id="2085"/>
      <w:bookmarkEnd w:id="2086"/>
      <w:bookmarkEnd w:id="2087"/>
      <w:bookmarkEnd w:id="2088"/>
      <w:bookmarkEnd w:id="2089"/>
      <w:bookmarkEnd w:id="2090"/>
      <w:bookmarkEnd w:id="2091"/>
      <w:bookmarkEnd w:id="2092"/>
      <w:bookmarkEnd w:id="2093"/>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4" w:name="_Toc3200891"/>
      <w:bookmarkStart w:id="2095" w:name="_Toc20392634"/>
      <w:bookmarkStart w:id="2096" w:name="_Toc27774281"/>
      <w:bookmarkStart w:id="2097" w:name="_Toc36482741"/>
      <w:bookmarkStart w:id="2098" w:name="_Toc36484400"/>
      <w:bookmarkStart w:id="2099" w:name="_Toc44933330"/>
      <w:bookmarkStart w:id="2100" w:name="_Toc50972283"/>
      <w:bookmarkStart w:id="2101" w:name="_Toc57105037"/>
      <w:bookmarkStart w:id="2102" w:name="_Toc146278048"/>
      <w:r w:rsidRPr="00816C4A">
        <w:t>7.5.5</w:t>
      </w:r>
      <w:r w:rsidRPr="00816C4A">
        <w:tab/>
        <w:t>User activity event</w:t>
      </w:r>
      <w:bookmarkEnd w:id="2094"/>
      <w:bookmarkEnd w:id="2095"/>
      <w:bookmarkEnd w:id="2096"/>
      <w:bookmarkEnd w:id="2097"/>
      <w:bookmarkEnd w:id="2098"/>
      <w:bookmarkEnd w:id="2099"/>
      <w:bookmarkEnd w:id="2100"/>
      <w:bookmarkEnd w:id="2101"/>
      <w:bookmarkEnd w:id="2102"/>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3" w:name="_Toc3200892"/>
      <w:bookmarkStart w:id="2104" w:name="_Toc20392635"/>
      <w:bookmarkStart w:id="2105" w:name="_Toc27774282"/>
      <w:bookmarkStart w:id="2106" w:name="_Toc36482742"/>
      <w:bookmarkStart w:id="2107" w:name="_Toc36484401"/>
      <w:bookmarkStart w:id="2108" w:name="_Toc44933331"/>
      <w:bookmarkStart w:id="2109" w:name="_Toc50972284"/>
      <w:bookmarkStart w:id="2110" w:name="_Toc57105038"/>
      <w:bookmarkStart w:id="2111" w:name="_Toc146278049"/>
      <w:r w:rsidRPr="00816C4A">
        <w:t>7.5.6</w:t>
      </w:r>
      <w:r w:rsidRPr="00816C4A">
        <w:tab/>
        <w:t>Idle screen available event</w:t>
      </w:r>
      <w:bookmarkEnd w:id="2103"/>
      <w:bookmarkEnd w:id="2104"/>
      <w:bookmarkEnd w:id="2105"/>
      <w:bookmarkEnd w:id="2106"/>
      <w:bookmarkEnd w:id="2107"/>
      <w:bookmarkEnd w:id="2108"/>
      <w:bookmarkEnd w:id="2109"/>
      <w:bookmarkEnd w:id="2110"/>
      <w:bookmarkEnd w:id="2111"/>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2" w:name="_Toc3200893"/>
      <w:bookmarkStart w:id="2113" w:name="_Toc20392636"/>
      <w:bookmarkStart w:id="2114" w:name="_Toc27774283"/>
      <w:bookmarkStart w:id="2115" w:name="_Toc36482743"/>
      <w:bookmarkStart w:id="2116" w:name="_Toc36484402"/>
      <w:bookmarkStart w:id="2117" w:name="_Toc44933332"/>
      <w:bookmarkStart w:id="2118" w:name="_Toc50972285"/>
      <w:bookmarkStart w:id="2119" w:name="_Toc57105039"/>
      <w:bookmarkStart w:id="2120" w:name="_Toc146278050"/>
      <w:r w:rsidRPr="00816C4A">
        <w:t>7.5.7</w:t>
      </w:r>
      <w:r w:rsidRPr="00816C4A">
        <w:tab/>
        <w:t>Card reader status event</w:t>
      </w:r>
      <w:bookmarkEnd w:id="2112"/>
      <w:bookmarkEnd w:id="2113"/>
      <w:bookmarkEnd w:id="2114"/>
      <w:bookmarkEnd w:id="2115"/>
      <w:bookmarkEnd w:id="2116"/>
      <w:bookmarkEnd w:id="2117"/>
      <w:bookmarkEnd w:id="2118"/>
      <w:bookmarkEnd w:id="2119"/>
      <w:bookmarkEnd w:id="2120"/>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1" w:name="_Toc3200894"/>
      <w:bookmarkStart w:id="2122" w:name="_Toc20392637"/>
      <w:bookmarkStart w:id="2123" w:name="_Toc27774284"/>
      <w:bookmarkStart w:id="2124" w:name="_Toc36482744"/>
      <w:bookmarkStart w:id="2125" w:name="_Toc36484403"/>
      <w:bookmarkStart w:id="2126" w:name="_Toc44933333"/>
      <w:bookmarkStart w:id="2127" w:name="_Toc50972286"/>
      <w:bookmarkStart w:id="2128" w:name="_Toc57105040"/>
      <w:bookmarkStart w:id="2129" w:name="_Toc146278051"/>
      <w:r w:rsidRPr="00816C4A">
        <w:t>7.5.8</w:t>
      </w:r>
      <w:r w:rsidRPr="00816C4A">
        <w:tab/>
        <w:t>Language selection event</w:t>
      </w:r>
      <w:bookmarkEnd w:id="2121"/>
      <w:bookmarkEnd w:id="2122"/>
      <w:bookmarkEnd w:id="2123"/>
      <w:bookmarkEnd w:id="2124"/>
      <w:bookmarkEnd w:id="2125"/>
      <w:bookmarkEnd w:id="2126"/>
      <w:bookmarkEnd w:id="2127"/>
      <w:bookmarkEnd w:id="2128"/>
      <w:bookmarkEnd w:id="2129"/>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30" w:name="_Toc3200895"/>
      <w:bookmarkStart w:id="2131" w:name="_Toc20392638"/>
      <w:bookmarkStart w:id="2132" w:name="_Toc27774285"/>
      <w:bookmarkStart w:id="2133" w:name="_Toc36482745"/>
      <w:bookmarkStart w:id="2134" w:name="_Toc36484404"/>
      <w:bookmarkStart w:id="2135" w:name="_Toc44933334"/>
      <w:bookmarkStart w:id="2136" w:name="_Toc50972287"/>
      <w:bookmarkStart w:id="2137" w:name="_Toc57105041"/>
      <w:bookmarkStart w:id="2138" w:name="_Toc146278052"/>
      <w:r w:rsidRPr="00816C4A">
        <w:t>7.5.9</w:t>
      </w:r>
      <w:r w:rsidRPr="00816C4A">
        <w:tab/>
        <w:t>Browser termination event</w:t>
      </w:r>
      <w:bookmarkEnd w:id="2130"/>
      <w:bookmarkEnd w:id="2131"/>
      <w:bookmarkEnd w:id="2132"/>
      <w:bookmarkEnd w:id="2133"/>
      <w:bookmarkEnd w:id="2134"/>
      <w:bookmarkEnd w:id="2135"/>
      <w:bookmarkEnd w:id="2136"/>
      <w:bookmarkEnd w:id="2137"/>
      <w:bookmarkEnd w:id="2138"/>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9" w:name="_Toc3200896"/>
      <w:bookmarkStart w:id="2140" w:name="_Toc20392639"/>
      <w:bookmarkStart w:id="2141" w:name="_Toc27774286"/>
      <w:bookmarkStart w:id="2142" w:name="_Toc36482746"/>
      <w:bookmarkStart w:id="2143" w:name="_Toc36484405"/>
      <w:bookmarkStart w:id="2144" w:name="_Toc44933335"/>
      <w:bookmarkStart w:id="2145" w:name="_Toc50972288"/>
      <w:bookmarkStart w:id="2146" w:name="_Toc57105042"/>
      <w:bookmarkStart w:id="2147" w:name="_Toc146278053"/>
      <w:r w:rsidRPr="00816C4A">
        <w:t>7.5.10</w:t>
      </w:r>
      <w:r w:rsidRPr="00816C4A">
        <w:tab/>
        <w:t>Data available event</w:t>
      </w:r>
      <w:bookmarkEnd w:id="2139"/>
      <w:bookmarkEnd w:id="2140"/>
      <w:bookmarkEnd w:id="2141"/>
      <w:bookmarkEnd w:id="2142"/>
      <w:bookmarkEnd w:id="2143"/>
      <w:bookmarkEnd w:id="2144"/>
      <w:bookmarkEnd w:id="2145"/>
      <w:bookmarkEnd w:id="2146"/>
      <w:bookmarkEnd w:id="2147"/>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8" w:name="_Toc3200897"/>
      <w:bookmarkStart w:id="2149" w:name="_Toc20392640"/>
      <w:bookmarkStart w:id="2150" w:name="_Toc27774287"/>
      <w:bookmarkStart w:id="2151" w:name="_Toc36482747"/>
      <w:bookmarkStart w:id="2152" w:name="_Toc36484406"/>
      <w:bookmarkStart w:id="2153" w:name="_Toc44933336"/>
      <w:bookmarkStart w:id="2154" w:name="_Toc50972289"/>
      <w:bookmarkStart w:id="2155" w:name="_Toc57105043"/>
      <w:bookmarkStart w:id="2156" w:name="_Toc146278054"/>
      <w:r w:rsidRPr="00816C4A">
        <w:t>7.5.11</w:t>
      </w:r>
      <w:r w:rsidRPr="00816C4A">
        <w:tab/>
        <w:t>Channel status event</w:t>
      </w:r>
      <w:bookmarkEnd w:id="2148"/>
      <w:bookmarkEnd w:id="2149"/>
      <w:bookmarkEnd w:id="2150"/>
      <w:bookmarkEnd w:id="2151"/>
      <w:bookmarkEnd w:id="2152"/>
      <w:bookmarkEnd w:id="2153"/>
      <w:bookmarkEnd w:id="2154"/>
      <w:bookmarkEnd w:id="2155"/>
      <w:bookmarkEnd w:id="2156"/>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7" w:name="_Toc3200898"/>
      <w:bookmarkStart w:id="2158" w:name="_Toc20392641"/>
      <w:bookmarkStart w:id="2159" w:name="_Toc27774288"/>
      <w:bookmarkStart w:id="2160" w:name="_Toc36482748"/>
      <w:bookmarkStart w:id="2161" w:name="_Toc36484407"/>
      <w:bookmarkStart w:id="2162" w:name="_Toc44933337"/>
      <w:bookmarkStart w:id="2163" w:name="_Toc50972290"/>
      <w:bookmarkStart w:id="2164" w:name="_Toc57105044"/>
      <w:bookmarkStart w:id="2165" w:name="_Toc146278055"/>
      <w:r w:rsidRPr="00816C4A">
        <w:t>7.5.12</w:t>
      </w:r>
      <w:r w:rsidRPr="00816C4A">
        <w:tab/>
        <w:t>Access Technology Change Event</w:t>
      </w:r>
      <w:bookmarkEnd w:id="2157"/>
      <w:bookmarkEnd w:id="2158"/>
      <w:bookmarkEnd w:id="2159"/>
      <w:bookmarkEnd w:id="2160"/>
      <w:bookmarkEnd w:id="2161"/>
      <w:bookmarkEnd w:id="2162"/>
      <w:bookmarkEnd w:id="2163"/>
      <w:bookmarkEnd w:id="2164"/>
      <w:bookmarkEnd w:id="2165"/>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6" w:name="_Toc3200899"/>
      <w:bookmarkStart w:id="2167" w:name="_Toc20392642"/>
      <w:bookmarkStart w:id="2168" w:name="_Toc27774289"/>
      <w:bookmarkStart w:id="2169" w:name="_Toc36482749"/>
      <w:bookmarkStart w:id="2170" w:name="_Toc36484408"/>
      <w:bookmarkStart w:id="2171" w:name="_Toc44933338"/>
      <w:bookmarkStart w:id="2172" w:name="_Toc50972291"/>
      <w:bookmarkStart w:id="2173" w:name="_Toc57105045"/>
      <w:bookmarkStart w:id="2174" w:name="_Toc146278056"/>
      <w:r w:rsidRPr="00816C4A">
        <w:t>7.5.13</w:t>
      </w:r>
      <w:r w:rsidRPr="00816C4A">
        <w:tab/>
        <w:t>Display parameters changed event</w:t>
      </w:r>
      <w:bookmarkEnd w:id="2166"/>
      <w:bookmarkEnd w:id="2167"/>
      <w:bookmarkEnd w:id="2168"/>
      <w:bookmarkEnd w:id="2169"/>
      <w:bookmarkEnd w:id="2170"/>
      <w:bookmarkEnd w:id="2171"/>
      <w:bookmarkEnd w:id="2172"/>
      <w:bookmarkEnd w:id="2173"/>
      <w:bookmarkEnd w:id="2174"/>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5" w:name="_Toc3200900"/>
      <w:bookmarkStart w:id="2176" w:name="_Toc20392643"/>
      <w:bookmarkStart w:id="2177" w:name="_Toc27774290"/>
      <w:bookmarkStart w:id="2178" w:name="_Toc36482750"/>
      <w:bookmarkStart w:id="2179" w:name="_Toc36484409"/>
      <w:bookmarkStart w:id="2180" w:name="_Toc44933339"/>
      <w:bookmarkStart w:id="2181" w:name="_Toc50972292"/>
      <w:bookmarkStart w:id="2182" w:name="_Toc57105046"/>
      <w:bookmarkStart w:id="2183" w:name="_Toc146278057"/>
      <w:r w:rsidRPr="00816C4A">
        <w:t>7.5.14</w:t>
      </w:r>
      <w:r w:rsidRPr="00816C4A">
        <w:tab/>
        <w:t>Local Connection event</w:t>
      </w:r>
      <w:bookmarkEnd w:id="2175"/>
      <w:bookmarkEnd w:id="2176"/>
      <w:bookmarkEnd w:id="2177"/>
      <w:bookmarkEnd w:id="2178"/>
      <w:bookmarkEnd w:id="2179"/>
      <w:bookmarkEnd w:id="2180"/>
      <w:bookmarkEnd w:id="2181"/>
      <w:bookmarkEnd w:id="2182"/>
      <w:bookmarkEnd w:id="2183"/>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4" w:name="_Toc3200901"/>
      <w:bookmarkStart w:id="2185" w:name="_Toc20392644"/>
      <w:bookmarkStart w:id="2186" w:name="_Toc27774291"/>
      <w:bookmarkStart w:id="2187" w:name="_Toc36482751"/>
      <w:bookmarkStart w:id="2188" w:name="_Toc36484410"/>
      <w:bookmarkStart w:id="2189" w:name="_Toc44933340"/>
      <w:bookmarkStart w:id="2190" w:name="_Toc50972293"/>
      <w:bookmarkStart w:id="2191" w:name="_Toc57105047"/>
      <w:bookmarkStart w:id="2192" w:name="_Toc146278058"/>
      <w:r w:rsidRPr="00816C4A">
        <w:t>7.5.15</w:t>
      </w:r>
      <w:r w:rsidRPr="00816C4A">
        <w:tab/>
        <w:t>Network Search Mode Change Event</w:t>
      </w:r>
      <w:bookmarkEnd w:id="2184"/>
      <w:bookmarkEnd w:id="2185"/>
      <w:bookmarkEnd w:id="2186"/>
      <w:bookmarkEnd w:id="2187"/>
      <w:bookmarkEnd w:id="2188"/>
      <w:bookmarkEnd w:id="2189"/>
      <w:bookmarkEnd w:id="2190"/>
      <w:bookmarkEnd w:id="2191"/>
      <w:bookmarkEnd w:id="2192"/>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3" w:name="_Toc3200902"/>
      <w:bookmarkStart w:id="2194" w:name="_Toc20392645"/>
      <w:bookmarkStart w:id="2195" w:name="_Toc27774292"/>
      <w:bookmarkStart w:id="2196" w:name="_Toc36482752"/>
      <w:bookmarkStart w:id="2197" w:name="_Toc36484411"/>
      <w:bookmarkStart w:id="2198" w:name="_Toc44933341"/>
      <w:bookmarkStart w:id="2199" w:name="_Toc50972294"/>
      <w:bookmarkStart w:id="2200" w:name="_Toc57105048"/>
      <w:bookmarkStart w:id="2201" w:name="_Toc146278059"/>
      <w:r w:rsidRPr="00816C4A">
        <w:lastRenderedPageBreak/>
        <w:t>7.5.16</w:t>
      </w:r>
      <w:r w:rsidRPr="00816C4A">
        <w:tab/>
        <w:t>Browsing status event</w:t>
      </w:r>
      <w:bookmarkEnd w:id="2193"/>
      <w:bookmarkEnd w:id="2194"/>
      <w:bookmarkEnd w:id="2195"/>
      <w:bookmarkEnd w:id="2196"/>
      <w:bookmarkEnd w:id="2197"/>
      <w:bookmarkEnd w:id="2198"/>
      <w:bookmarkEnd w:id="2199"/>
      <w:bookmarkEnd w:id="2200"/>
      <w:bookmarkEnd w:id="2201"/>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2" w:name="_Toc3200903"/>
      <w:bookmarkStart w:id="2203" w:name="_Toc20392646"/>
      <w:bookmarkStart w:id="2204" w:name="_Toc27774293"/>
      <w:bookmarkStart w:id="2205" w:name="_Toc36482753"/>
      <w:bookmarkStart w:id="2206" w:name="_Toc36484412"/>
      <w:bookmarkStart w:id="2207" w:name="_Toc44933342"/>
      <w:bookmarkStart w:id="2208" w:name="_Toc50972295"/>
      <w:bookmarkStart w:id="2209" w:name="_Toc57105049"/>
      <w:bookmarkStart w:id="2210" w:name="_Toc146278060"/>
      <w:r w:rsidRPr="00816C4A">
        <w:t>7.5.17</w:t>
      </w:r>
      <w:r w:rsidRPr="00816C4A">
        <w:tab/>
        <w:t>Frames Information changed event</w:t>
      </w:r>
      <w:bookmarkEnd w:id="2202"/>
      <w:bookmarkEnd w:id="2203"/>
      <w:bookmarkEnd w:id="2204"/>
      <w:bookmarkEnd w:id="2205"/>
      <w:bookmarkEnd w:id="2206"/>
      <w:bookmarkEnd w:id="2207"/>
      <w:bookmarkEnd w:id="2208"/>
      <w:bookmarkEnd w:id="2209"/>
      <w:bookmarkEnd w:id="2210"/>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1" w:name="_Toc3200904"/>
      <w:bookmarkStart w:id="2212" w:name="_Toc20392647"/>
      <w:bookmarkStart w:id="2213" w:name="_Toc27774294"/>
      <w:bookmarkStart w:id="2214" w:name="_Toc36482754"/>
      <w:bookmarkStart w:id="2215" w:name="_Toc36484413"/>
      <w:bookmarkStart w:id="2216" w:name="_Toc44933343"/>
      <w:bookmarkStart w:id="2217" w:name="_Toc50972296"/>
      <w:bookmarkStart w:id="2218" w:name="_Toc57105050"/>
      <w:bookmarkStart w:id="2219" w:name="_Toc146278061"/>
      <w:r w:rsidRPr="00816C4A">
        <w:t>7.5.18</w:t>
      </w:r>
      <w:r w:rsidRPr="00816C4A">
        <w:tab/>
        <w:t>HCI connectivity event</w:t>
      </w:r>
      <w:bookmarkEnd w:id="2211"/>
      <w:bookmarkEnd w:id="2212"/>
      <w:bookmarkEnd w:id="2213"/>
      <w:bookmarkEnd w:id="2214"/>
      <w:bookmarkEnd w:id="2215"/>
      <w:bookmarkEnd w:id="2216"/>
      <w:bookmarkEnd w:id="2217"/>
      <w:bookmarkEnd w:id="2218"/>
      <w:bookmarkEnd w:id="2219"/>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0" w:name="_Toc3200905"/>
      <w:bookmarkStart w:id="2221" w:name="_Toc20392648"/>
      <w:bookmarkStart w:id="2222" w:name="_Toc27774295"/>
      <w:bookmarkStart w:id="2223" w:name="_Toc36482755"/>
      <w:bookmarkStart w:id="2224" w:name="_Toc36484414"/>
      <w:bookmarkStart w:id="2225" w:name="_Toc44933344"/>
      <w:bookmarkStart w:id="2226" w:name="_Toc50972297"/>
      <w:bookmarkStart w:id="2227" w:name="_Toc57105051"/>
      <w:bookmarkStart w:id="2228" w:name="_Toc146278062"/>
      <w:r w:rsidRPr="00816C4A">
        <w:t>7.5.19</w:t>
      </w:r>
      <w:r w:rsidRPr="00816C4A">
        <w:tab/>
        <w:t>Contactless state request</w:t>
      </w:r>
      <w:bookmarkEnd w:id="2220"/>
      <w:bookmarkEnd w:id="2221"/>
      <w:bookmarkEnd w:id="2222"/>
      <w:bookmarkEnd w:id="2223"/>
      <w:bookmarkEnd w:id="2224"/>
      <w:bookmarkEnd w:id="2225"/>
      <w:bookmarkEnd w:id="2226"/>
      <w:bookmarkEnd w:id="2227"/>
      <w:bookmarkEnd w:id="2228"/>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9" w:name="_Toc3200906"/>
      <w:bookmarkStart w:id="2230" w:name="_Toc20392649"/>
      <w:bookmarkStart w:id="2231" w:name="_Toc27774296"/>
      <w:bookmarkStart w:id="2232" w:name="_Toc36482756"/>
      <w:bookmarkStart w:id="2233" w:name="_Toc36484415"/>
      <w:bookmarkStart w:id="2234" w:name="_Toc44933345"/>
      <w:bookmarkStart w:id="2235" w:name="_Toc50972298"/>
      <w:bookmarkStart w:id="2236" w:name="_Toc57105052"/>
      <w:bookmarkStart w:id="2237" w:name="_Toc146278063"/>
      <w:r w:rsidRPr="00816C4A">
        <w:t>7.5.20</w:t>
      </w:r>
      <w:r w:rsidRPr="00816C4A">
        <w:tab/>
        <w:t>Incoming IMS Data event</w:t>
      </w:r>
      <w:bookmarkEnd w:id="2229"/>
      <w:bookmarkEnd w:id="2230"/>
      <w:bookmarkEnd w:id="2231"/>
      <w:bookmarkEnd w:id="2232"/>
      <w:bookmarkEnd w:id="2233"/>
      <w:bookmarkEnd w:id="2234"/>
      <w:bookmarkEnd w:id="2235"/>
      <w:bookmarkEnd w:id="2236"/>
      <w:bookmarkEnd w:id="2237"/>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8" w:name="_Toc3200907"/>
      <w:bookmarkStart w:id="2239" w:name="_Toc20392650"/>
      <w:bookmarkStart w:id="2240" w:name="_Toc27774297"/>
      <w:bookmarkStart w:id="2241" w:name="_Toc36482757"/>
      <w:bookmarkStart w:id="2242" w:name="_Toc36484416"/>
      <w:bookmarkStart w:id="2243" w:name="_Toc44933346"/>
      <w:bookmarkStart w:id="2244" w:name="_Toc50972299"/>
      <w:bookmarkStart w:id="2245" w:name="_Toc57105053"/>
      <w:bookmarkStart w:id="2246" w:name="_Toc146278064"/>
      <w:r w:rsidRPr="00816C4A">
        <w:t>7.5.20.1</w:t>
      </w:r>
      <w:r w:rsidRPr="00816C4A">
        <w:tab/>
        <w:t>Procedure</w:t>
      </w:r>
      <w:bookmarkEnd w:id="2238"/>
      <w:bookmarkEnd w:id="2239"/>
      <w:bookmarkEnd w:id="2240"/>
      <w:bookmarkEnd w:id="2241"/>
      <w:bookmarkEnd w:id="2242"/>
      <w:bookmarkEnd w:id="2243"/>
      <w:bookmarkEnd w:id="2244"/>
      <w:bookmarkEnd w:id="2245"/>
      <w:bookmarkEnd w:id="2246"/>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7" w:name="_Toc3200908"/>
      <w:bookmarkStart w:id="2248" w:name="_Toc20392651"/>
      <w:bookmarkStart w:id="2249" w:name="_Toc27774298"/>
      <w:bookmarkStart w:id="2250" w:name="_Toc36482758"/>
      <w:bookmarkStart w:id="2251" w:name="_Toc36484417"/>
      <w:bookmarkStart w:id="2252" w:name="_Toc44933347"/>
      <w:bookmarkStart w:id="2253" w:name="_Toc50972300"/>
      <w:bookmarkStart w:id="2254" w:name="_Toc57105054"/>
      <w:bookmarkStart w:id="2255" w:name="_Toc146278065"/>
      <w:r w:rsidRPr="00816C4A">
        <w:t>7.5.20.2</w:t>
      </w:r>
      <w:r w:rsidRPr="00816C4A">
        <w:tab/>
        <w:t>Structure of ENVELOPE (EVENT DOWNLOAD – Incoming IMS Data)</w:t>
      </w:r>
      <w:bookmarkEnd w:id="2247"/>
      <w:bookmarkEnd w:id="2248"/>
      <w:bookmarkEnd w:id="2249"/>
      <w:bookmarkEnd w:id="2250"/>
      <w:bookmarkEnd w:id="2251"/>
      <w:bookmarkEnd w:id="2252"/>
      <w:bookmarkEnd w:id="2253"/>
      <w:bookmarkEnd w:id="2254"/>
      <w:bookmarkEnd w:id="2255"/>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6" w:name="_Toc3200909"/>
      <w:bookmarkStart w:id="2257" w:name="_Toc20392652"/>
      <w:bookmarkStart w:id="2258" w:name="_Toc27774299"/>
      <w:bookmarkStart w:id="2259" w:name="_Toc36482759"/>
      <w:bookmarkStart w:id="2260" w:name="_Toc36484418"/>
      <w:bookmarkStart w:id="2261" w:name="_Toc44933348"/>
      <w:bookmarkStart w:id="2262" w:name="_Toc50972301"/>
      <w:bookmarkStart w:id="2263" w:name="_Toc57105055"/>
      <w:bookmarkStart w:id="2264" w:name="_Toc146278066"/>
      <w:r w:rsidRPr="00816C4A">
        <w:lastRenderedPageBreak/>
        <w:t>7.5.21</w:t>
      </w:r>
      <w:r w:rsidRPr="00816C4A">
        <w:tab/>
      </w:r>
      <w:r w:rsidRPr="00816C4A">
        <w:rPr>
          <w:color w:val="000000"/>
        </w:rPr>
        <w:t>IMS Registration Event</w:t>
      </w:r>
      <w:bookmarkEnd w:id="2256"/>
      <w:bookmarkEnd w:id="2257"/>
      <w:bookmarkEnd w:id="2258"/>
      <w:bookmarkEnd w:id="2259"/>
      <w:bookmarkEnd w:id="2260"/>
      <w:bookmarkEnd w:id="2261"/>
      <w:bookmarkEnd w:id="2262"/>
      <w:bookmarkEnd w:id="2263"/>
      <w:bookmarkEnd w:id="2264"/>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5" w:name="_Toc3200910"/>
      <w:bookmarkStart w:id="2266" w:name="_Toc20392653"/>
      <w:bookmarkStart w:id="2267" w:name="_Toc27774300"/>
      <w:bookmarkStart w:id="2268" w:name="_Toc36482760"/>
      <w:bookmarkStart w:id="2269" w:name="_Toc36484419"/>
      <w:bookmarkStart w:id="2270" w:name="_Toc44933349"/>
      <w:bookmarkStart w:id="2271" w:name="_Toc50972302"/>
      <w:bookmarkStart w:id="2272" w:name="_Toc57105056"/>
      <w:bookmarkStart w:id="2273" w:name="_Toc146278067"/>
      <w:r w:rsidRPr="00816C4A">
        <w:t>7.5.21.1</w:t>
      </w:r>
      <w:r w:rsidRPr="00816C4A">
        <w:tab/>
        <w:t>Procedure</w:t>
      </w:r>
      <w:bookmarkEnd w:id="2265"/>
      <w:bookmarkEnd w:id="2266"/>
      <w:bookmarkEnd w:id="2267"/>
      <w:bookmarkEnd w:id="2268"/>
      <w:bookmarkEnd w:id="2269"/>
      <w:bookmarkEnd w:id="2270"/>
      <w:bookmarkEnd w:id="2271"/>
      <w:bookmarkEnd w:id="2272"/>
      <w:bookmarkEnd w:id="2273"/>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4" w:name="_Toc3200911"/>
      <w:bookmarkStart w:id="2275" w:name="_Toc20392654"/>
      <w:bookmarkStart w:id="2276" w:name="_Toc27774301"/>
      <w:bookmarkStart w:id="2277" w:name="_Toc36482761"/>
      <w:bookmarkStart w:id="2278" w:name="_Toc36484420"/>
      <w:bookmarkStart w:id="2279" w:name="_Toc44933350"/>
      <w:bookmarkStart w:id="2280" w:name="_Toc50972303"/>
      <w:bookmarkStart w:id="2281" w:name="_Toc57105057"/>
      <w:bookmarkStart w:id="2282" w:name="_Toc146278068"/>
      <w:r w:rsidRPr="00816C4A">
        <w:t>7.5.21.2</w:t>
      </w:r>
      <w:r w:rsidRPr="00816C4A">
        <w:tab/>
        <w:t>Structure of ENVELOPE (EVENT DOWNLOAD – IMS Registration)</w:t>
      </w:r>
      <w:bookmarkEnd w:id="2274"/>
      <w:bookmarkEnd w:id="2275"/>
      <w:bookmarkEnd w:id="2276"/>
      <w:bookmarkEnd w:id="2277"/>
      <w:bookmarkEnd w:id="2278"/>
      <w:bookmarkEnd w:id="2279"/>
      <w:bookmarkEnd w:id="2280"/>
      <w:bookmarkEnd w:id="2281"/>
      <w:bookmarkEnd w:id="2282"/>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3" w:name="_Toc3200912"/>
      <w:bookmarkStart w:id="2284" w:name="_Toc20392655"/>
      <w:bookmarkStart w:id="2285" w:name="_Toc27774302"/>
      <w:bookmarkStart w:id="2286" w:name="_Toc36482762"/>
      <w:bookmarkStart w:id="2287" w:name="_Toc36484421"/>
      <w:bookmarkStart w:id="2288" w:name="_Toc44933351"/>
      <w:bookmarkStart w:id="2289" w:name="_Toc50972304"/>
      <w:bookmarkStart w:id="2290" w:name="_Toc57105058"/>
      <w:bookmarkStart w:id="2291" w:name="_Toc146278069"/>
      <w:r w:rsidRPr="00816C4A">
        <w:t>7.5.22</w:t>
      </w:r>
      <w:r w:rsidRPr="00816C4A">
        <w:tab/>
        <w:t>Profile Container</w:t>
      </w:r>
      <w:bookmarkEnd w:id="2283"/>
      <w:bookmarkEnd w:id="2284"/>
      <w:bookmarkEnd w:id="2285"/>
      <w:bookmarkEnd w:id="2286"/>
      <w:bookmarkEnd w:id="2287"/>
      <w:bookmarkEnd w:id="2288"/>
      <w:bookmarkEnd w:id="2289"/>
      <w:bookmarkEnd w:id="2290"/>
      <w:bookmarkEnd w:id="2291"/>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2" w:name="_Toc3200913"/>
      <w:bookmarkStart w:id="2293" w:name="_Toc20392656"/>
      <w:bookmarkStart w:id="2294" w:name="_Toc27774303"/>
      <w:bookmarkStart w:id="2295" w:name="_Toc36482763"/>
      <w:bookmarkStart w:id="2296" w:name="_Toc36484422"/>
      <w:bookmarkStart w:id="2297" w:name="_Toc44933352"/>
      <w:bookmarkStart w:id="2298" w:name="_Toc50972305"/>
      <w:bookmarkStart w:id="2299" w:name="_Toc57105059"/>
      <w:bookmarkStart w:id="2300" w:name="_Toc146278070"/>
      <w:r w:rsidRPr="00816C4A">
        <w:t>7.5.23</w:t>
      </w:r>
      <w:r w:rsidRPr="00816C4A">
        <w:tab/>
        <w:t>Envelope Container</w:t>
      </w:r>
      <w:bookmarkEnd w:id="2292"/>
      <w:bookmarkEnd w:id="2293"/>
      <w:bookmarkEnd w:id="2294"/>
      <w:bookmarkEnd w:id="2295"/>
      <w:bookmarkEnd w:id="2296"/>
      <w:bookmarkEnd w:id="2297"/>
      <w:bookmarkEnd w:id="2298"/>
      <w:bookmarkEnd w:id="2299"/>
      <w:bookmarkEnd w:id="2300"/>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1" w:name="_Toc3200914"/>
      <w:bookmarkStart w:id="2302" w:name="_Toc20392657"/>
      <w:bookmarkStart w:id="2303" w:name="_Toc27774304"/>
      <w:bookmarkStart w:id="2304" w:name="_Toc36482764"/>
      <w:bookmarkStart w:id="2305" w:name="_Toc36484423"/>
      <w:bookmarkStart w:id="2306" w:name="_Toc44933353"/>
      <w:bookmarkStart w:id="2307" w:name="_Toc50972306"/>
      <w:bookmarkStart w:id="2308" w:name="_Toc57105060"/>
      <w:bookmarkStart w:id="2309" w:name="_Toc146278071"/>
      <w:r w:rsidRPr="00816C4A">
        <w:lastRenderedPageBreak/>
        <w:t>7.5.24</w:t>
      </w:r>
      <w:r w:rsidRPr="00816C4A">
        <w:tab/>
        <w:t>Poll Interval Negotiation</w:t>
      </w:r>
      <w:bookmarkEnd w:id="2301"/>
      <w:bookmarkEnd w:id="2302"/>
      <w:bookmarkEnd w:id="2303"/>
      <w:bookmarkEnd w:id="2304"/>
      <w:bookmarkEnd w:id="2305"/>
      <w:bookmarkEnd w:id="2306"/>
      <w:bookmarkEnd w:id="2307"/>
      <w:bookmarkEnd w:id="2308"/>
      <w:bookmarkEnd w:id="2309"/>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10" w:name="_Toc3200915"/>
      <w:bookmarkStart w:id="2311" w:name="_Toc20392658"/>
      <w:bookmarkStart w:id="2312" w:name="_Toc27774305"/>
      <w:bookmarkStart w:id="2313" w:name="_Toc36482765"/>
      <w:bookmarkStart w:id="2314" w:name="_Toc36484424"/>
      <w:bookmarkStart w:id="2315" w:name="_Toc44933354"/>
      <w:bookmarkStart w:id="2316" w:name="_Toc50972307"/>
      <w:bookmarkStart w:id="2317" w:name="_Toc57105061"/>
      <w:bookmarkStart w:id="2318" w:name="_Toc146278072"/>
      <w:r w:rsidRPr="00816C4A">
        <w:t>7.5.25</w:t>
      </w:r>
      <w:r w:rsidRPr="00816C4A">
        <w:tab/>
      </w:r>
      <w:r w:rsidRPr="00816C4A">
        <w:rPr>
          <w:color w:val="000000"/>
        </w:rPr>
        <w:t>Data Connection Status Change Event</w:t>
      </w:r>
      <w:bookmarkEnd w:id="2310"/>
      <w:bookmarkEnd w:id="2311"/>
      <w:bookmarkEnd w:id="2312"/>
      <w:bookmarkEnd w:id="2313"/>
      <w:bookmarkEnd w:id="2314"/>
      <w:bookmarkEnd w:id="2315"/>
      <w:bookmarkEnd w:id="2316"/>
      <w:bookmarkEnd w:id="2317"/>
      <w:bookmarkEnd w:id="2318"/>
    </w:p>
    <w:p w14:paraId="00DB213D" w14:textId="77777777" w:rsidR="00E86E7B" w:rsidRPr="00816C4A" w:rsidRDefault="00E86E7B" w:rsidP="00E86E7B">
      <w:pPr>
        <w:pStyle w:val="Heading4"/>
      </w:pPr>
      <w:bookmarkStart w:id="2319" w:name="_Toc3200916"/>
      <w:bookmarkStart w:id="2320" w:name="_Toc20392659"/>
      <w:bookmarkStart w:id="2321" w:name="_Toc27774306"/>
      <w:bookmarkStart w:id="2322" w:name="_Toc36482766"/>
      <w:bookmarkStart w:id="2323" w:name="_Toc36484425"/>
      <w:bookmarkStart w:id="2324" w:name="_Toc44933355"/>
      <w:bookmarkStart w:id="2325" w:name="_Toc50972308"/>
      <w:bookmarkStart w:id="2326" w:name="_Toc57105062"/>
      <w:bookmarkStart w:id="2327" w:name="_Toc146278073"/>
      <w:r w:rsidRPr="00816C4A">
        <w:t>7.5.25.1</w:t>
      </w:r>
      <w:r w:rsidRPr="00816C4A">
        <w:tab/>
        <w:t>Procedure</w:t>
      </w:r>
      <w:bookmarkEnd w:id="2319"/>
      <w:bookmarkEnd w:id="2320"/>
      <w:bookmarkEnd w:id="2321"/>
      <w:bookmarkEnd w:id="2322"/>
      <w:bookmarkEnd w:id="2323"/>
      <w:bookmarkEnd w:id="2324"/>
      <w:bookmarkEnd w:id="2325"/>
      <w:bookmarkEnd w:id="2326"/>
      <w:bookmarkEnd w:id="2327"/>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8" w:name="_Toc3200917"/>
      <w:bookmarkStart w:id="2329" w:name="_Toc20392660"/>
      <w:bookmarkStart w:id="2330" w:name="_Toc27774307"/>
      <w:bookmarkStart w:id="2331" w:name="_Toc36482767"/>
      <w:bookmarkStart w:id="2332" w:name="_Toc36484426"/>
      <w:bookmarkStart w:id="2333" w:name="_Toc44933356"/>
      <w:bookmarkStart w:id="2334" w:name="_Toc50972309"/>
      <w:bookmarkStart w:id="2335" w:name="_Toc57105063"/>
      <w:bookmarkStart w:id="2336" w:name="_Toc146278074"/>
      <w:r w:rsidRPr="00816C4A">
        <w:t>7.5.25.2</w:t>
      </w:r>
      <w:r w:rsidRPr="00816C4A">
        <w:tab/>
        <w:t>Structure of ENVELOPE (EVENT DOWNLOAD – Data Connection Status Change)</w:t>
      </w:r>
      <w:bookmarkEnd w:id="2328"/>
      <w:bookmarkEnd w:id="2329"/>
      <w:bookmarkEnd w:id="2330"/>
      <w:bookmarkEnd w:id="2331"/>
      <w:bookmarkEnd w:id="2332"/>
      <w:bookmarkEnd w:id="2333"/>
      <w:bookmarkEnd w:id="2334"/>
      <w:bookmarkEnd w:id="2335"/>
      <w:bookmarkEnd w:id="2336"/>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7" w:name="_Toc99609706"/>
      <w:bookmarkStart w:id="2338" w:name="_Toc3200918"/>
      <w:bookmarkStart w:id="2339" w:name="_Toc20392661"/>
      <w:bookmarkStart w:id="2340" w:name="_Toc27774308"/>
      <w:bookmarkStart w:id="2341" w:name="_Toc36482768"/>
      <w:bookmarkStart w:id="2342" w:name="_Toc36484427"/>
      <w:bookmarkStart w:id="2343" w:name="_Toc44933357"/>
      <w:bookmarkStart w:id="2344" w:name="_Toc50972310"/>
      <w:bookmarkStart w:id="2345" w:name="_Toc57105064"/>
      <w:bookmarkStart w:id="2346" w:name="_Toc146278075"/>
      <w:r w:rsidRPr="00816C4A">
        <w:t>7.5.</w:t>
      </w:r>
      <w:r>
        <w:t>26</w:t>
      </w:r>
      <w:r w:rsidRPr="00816C4A">
        <w:tab/>
      </w:r>
      <w:r>
        <w:t>CAG</w:t>
      </w:r>
      <w:r w:rsidRPr="00816C4A">
        <w:t xml:space="preserve"> Cell Selection event</w:t>
      </w:r>
      <w:bookmarkEnd w:id="2337"/>
      <w:bookmarkEnd w:id="2346"/>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7" w:name="_Toc99609707"/>
      <w:bookmarkStart w:id="2348" w:name="_Toc146278076"/>
      <w:r w:rsidRPr="00816C4A">
        <w:t>7.5.</w:t>
      </w:r>
      <w:r>
        <w:t>26</w:t>
      </w:r>
      <w:r w:rsidRPr="00816C4A">
        <w:t>.1</w:t>
      </w:r>
      <w:r w:rsidRPr="00816C4A">
        <w:tab/>
        <w:t>Procedure</w:t>
      </w:r>
      <w:bookmarkEnd w:id="2347"/>
      <w:bookmarkEnd w:id="2348"/>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9" w:name="_Toc99609708"/>
      <w:bookmarkStart w:id="2350" w:name="_Toc146278077"/>
      <w:r w:rsidRPr="00816C4A">
        <w:t>7.5.</w:t>
      </w:r>
      <w:r>
        <w:t>26</w:t>
      </w:r>
      <w:r w:rsidRPr="00816C4A">
        <w:t>.2</w:t>
      </w:r>
      <w:r w:rsidRPr="00816C4A">
        <w:tab/>
        <w:t xml:space="preserve">Structure of ENVELOPE (EVENT DOWNLOAD – </w:t>
      </w:r>
      <w:r>
        <w:t>CAG</w:t>
      </w:r>
      <w:r w:rsidRPr="00816C4A">
        <w:t xml:space="preserve"> Cell Selection)</w:t>
      </w:r>
      <w:bookmarkEnd w:id="2349"/>
      <w:bookmarkEnd w:id="2350"/>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06193AF5" w14:textId="47E6EF5F" w:rsidR="002C54BD" w:rsidRPr="008C5EBB" w:rsidRDefault="002C54BD" w:rsidP="002C54BD">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1" w:name="_Toc114671921"/>
      <w:bookmarkStart w:id="2352" w:name="_Toc146278078"/>
      <w:r>
        <w:t>7.5.27</w:t>
      </w:r>
      <w:r w:rsidRPr="00816C4A">
        <w:tab/>
      </w:r>
      <w:r>
        <w:t xml:space="preserve">Slices Status Change </w:t>
      </w:r>
      <w:r w:rsidRPr="00816C4A">
        <w:t>event</w:t>
      </w:r>
      <w:bookmarkEnd w:id="2351"/>
      <w:bookmarkEnd w:id="2352"/>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3" w:name="_Toc114671922"/>
      <w:bookmarkStart w:id="2354" w:name="_Toc146278079"/>
      <w:r>
        <w:t>7.5.27</w:t>
      </w:r>
      <w:r w:rsidRPr="00816C4A">
        <w:t>.1</w:t>
      </w:r>
      <w:r w:rsidRPr="00816C4A">
        <w:tab/>
        <w:t>Procedure</w:t>
      </w:r>
      <w:bookmarkEnd w:id="2353"/>
      <w:bookmarkEnd w:id="2354"/>
    </w:p>
    <w:p w14:paraId="1D377079" w14:textId="77777777" w:rsidR="00F31340" w:rsidRPr="00816C4A" w:rsidRDefault="00F31340" w:rsidP="00F31340">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p>
    <w:p w14:paraId="72E281AF" w14:textId="1497A595" w:rsidR="00F31340" w:rsidRPr="00816C4A" w:rsidRDefault="00F31340" w:rsidP="00F31340">
      <w:pPr>
        <w:pStyle w:val="Heading4"/>
      </w:pPr>
      <w:bookmarkStart w:id="2355" w:name="_Toc114671923"/>
      <w:bookmarkStart w:id="2356" w:name="_Toc146278080"/>
      <w:r>
        <w:t>7.5.27</w:t>
      </w:r>
      <w:r w:rsidRPr="00816C4A">
        <w:t>.2</w:t>
      </w:r>
      <w:r w:rsidRPr="00816C4A">
        <w:tab/>
        <w:t xml:space="preserve">Structure of ENVELOPE (EVENT DOWNLOAD – </w:t>
      </w:r>
      <w:r>
        <w:t>Slices status</w:t>
      </w:r>
      <w:r w:rsidRPr="00816C4A">
        <w:t>)</w:t>
      </w:r>
      <w:bookmarkEnd w:id="2355"/>
      <w:bookmarkEnd w:id="2356"/>
    </w:p>
    <w:p w14:paraId="76960B76" w14:textId="77777777" w:rsidR="00F31340" w:rsidRPr="00816C4A" w:rsidRDefault="00F31340" w:rsidP="00F31340">
      <w:r w:rsidRPr="00816C4A">
        <w:t>Direction : ME to UICC</w:t>
      </w:r>
    </w:p>
    <w:p w14:paraId="7542957D" w14:textId="77777777" w:rsidR="00F31340" w:rsidRPr="00816C4A" w:rsidRDefault="00F31340" w:rsidP="00F31340">
      <w:r w:rsidRPr="00816C4A">
        <w:t>The command header is specified in TS 31.101 [13]</w:t>
      </w:r>
    </w:p>
    <w:p w14:paraId="3106F956"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6E4DD2" w:rsidRPr="00816C4A" w14:paraId="602AB44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739837FF"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1A93716" w14:textId="77777777" w:rsidR="006E4DD2" w:rsidRPr="00816C4A" w:rsidRDefault="006E4DD2" w:rsidP="006277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3B30DCD" w14:textId="77777777" w:rsidR="006E4DD2" w:rsidRPr="00816C4A" w:rsidRDefault="006E4DD2" w:rsidP="006277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47253DE6"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AC484E1"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0AB279BE"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61522004"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6A323B4" w14:textId="77777777" w:rsidR="006E4DD2" w:rsidRPr="00816C4A" w:rsidRDefault="006E4DD2" w:rsidP="006277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5B9D7998"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34EA7D1"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88D079"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1B4B8A0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7BF521F2" w14:textId="77777777"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06243C66" w14:textId="77777777" w:rsidR="006E4DD2" w:rsidRPr="00816C4A" w:rsidRDefault="006E4DD2" w:rsidP="006277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72DD5B8"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46CC45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B4346A"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3C9632C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BFAAE8B"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06E456" w14:textId="77777777" w:rsidR="006E4DD2" w:rsidRPr="00816C4A" w:rsidRDefault="006E4DD2" w:rsidP="006277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727288E9"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EFB5266"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94E15A"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5554410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6926EA83"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4FF84DA" w14:textId="77777777" w:rsidR="006E4DD2" w:rsidRPr="00816C4A" w:rsidRDefault="006E4DD2" w:rsidP="006277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299849D5"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255316A"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55A2D3"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41A89290"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C4FBB95"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9DBF748" w14:textId="77777777" w:rsidR="006E4DD2" w:rsidRPr="00816C4A" w:rsidRDefault="006E4DD2" w:rsidP="006277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46AA48D1" w14:textId="77777777" w:rsidR="006E4DD2" w:rsidRPr="00816C4A" w:rsidRDefault="006E4DD2" w:rsidP="006277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0DB85498"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391F673" w14:textId="77777777" w:rsidR="006E4DD2" w:rsidRPr="00816C4A" w:rsidRDefault="006E4DD2" w:rsidP="006277F3">
            <w:pPr>
              <w:pStyle w:val="TAL"/>
              <w:ind w:left="284" w:hanging="284"/>
              <w:jc w:val="center"/>
            </w:pPr>
            <w:r w:rsidRPr="00816C4A">
              <w:t>C</w:t>
            </w:r>
          </w:p>
        </w:tc>
      </w:tr>
      <w:tr w:rsidR="006E4DD2" w:rsidRPr="00816C4A" w14:paraId="05171F1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7B0B70A8" w14:textId="77777777" w:rsidR="006E4DD2" w:rsidRPr="00816C4A" w:rsidRDefault="006E4DD2" w:rsidP="006277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0EDCEC7" w14:textId="77777777" w:rsidR="006E4DD2" w:rsidRPr="00816C4A" w:rsidRDefault="006E4DD2" w:rsidP="006277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E225194"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5A077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821D5E2"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020CFBE0"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63105C9E" w14:textId="77777777" w:rsidR="006E4DD2" w:rsidRPr="00816C4A" w:rsidRDefault="006E4DD2" w:rsidP="006277F3">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5BDFA22" w14:textId="6A3BF818" w:rsidR="006E4DD2" w:rsidRPr="00816C4A" w:rsidRDefault="006E4DD2" w:rsidP="006277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6431B0EF" w14:textId="77777777" w:rsidR="006E4DD2" w:rsidRDefault="006E4DD2" w:rsidP="006277F3">
            <w:pPr>
              <w:pStyle w:val="TAC"/>
              <w:ind w:left="284" w:hanging="284"/>
              <w:rPr>
                <w:lang w:eastAsia="en-GB"/>
              </w:rPr>
            </w:pPr>
            <w:r>
              <w:rPr>
                <w:lang w:eastAsia="en-GB"/>
              </w:rPr>
              <w:t>C</w:t>
            </w:r>
          </w:p>
          <w:p w14:paraId="615D9EB5" w14:textId="77777777" w:rsidR="006E4DD2" w:rsidRPr="00816C4A" w:rsidRDefault="006E4DD2" w:rsidP="006277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F9E7672"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32D472" w14:textId="77777777" w:rsidR="006E4DD2" w:rsidRPr="00816C4A" w:rsidRDefault="006E4DD2" w:rsidP="006277F3">
            <w:pPr>
              <w:pStyle w:val="TAC"/>
              <w:ind w:left="284" w:hanging="284"/>
              <w:rPr>
                <w:lang w:eastAsia="en-GB"/>
              </w:rPr>
            </w:pPr>
            <w:r>
              <w:rPr>
                <w:lang w:eastAsia="en-GB"/>
              </w:rPr>
              <w:t>E</w:t>
            </w:r>
          </w:p>
        </w:tc>
      </w:tr>
      <w:tr w:rsidR="006E4DD2" w:rsidRPr="00816C4A" w14:paraId="387E252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4727676A" w14:textId="77777777" w:rsidR="006E4DD2" w:rsidRPr="00816C4A" w:rsidRDefault="006E4DD2" w:rsidP="006277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DB71956" w14:textId="77777777" w:rsidR="006E4DD2" w:rsidRPr="00816C4A" w:rsidRDefault="006E4DD2" w:rsidP="006277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453E232" w14:textId="77777777" w:rsidR="006E4DD2" w:rsidRDefault="006E4DD2" w:rsidP="006277F3">
            <w:pPr>
              <w:pStyle w:val="TAC"/>
              <w:ind w:left="284" w:hanging="284"/>
              <w:rPr>
                <w:lang w:eastAsia="en-GB"/>
              </w:rPr>
            </w:pPr>
            <w:r>
              <w:rPr>
                <w:lang w:eastAsia="en-GB"/>
              </w:rPr>
              <w:t>C</w:t>
            </w:r>
          </w:p>
          <w:p w14:paraId="2119457F" w14:textId="77777777" w:rsidR="006E4DD2" w:rsidRPr="00816C4A" w:rsidRDefault="006E4DD2" w:rsidP="006277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8BEEDA"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57199B" w14:textId="77777777" w:rsidR="006E4DD2" w:rsidRPr="00816C4A" w:rsidRDefault="006E4DD2" w:rsidP="006277F3">
            <w:pPr>
              <w:pStyle w:val="TAC"/>
              <w:ind w:left="284" w:hanging="284"/>
              <w:rPr>
                <w:lang w:eastAsia="en-GB"/>
              </w:rPr>
            </w:pPr>
            <w:r>
              <w:rPr>
                <w:lang w:eastAsia="en-GB"/>
              </w:rPr>
              <w:t>F</w:t>
            </w:r>
          </w:p>
        </w:tc>
      </w:tr>
      <w:tr w:rsidR="006E4DD2" w:rsidRPr="00816C4A" w14:paraId="044F1E9A" w14:textId="77777777" w:rsidTr="006277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5A650F54" w14:textId="77777777" w:rsidR="006E4DD2" w:rsidRPr="00816C4A" w:rsidRDefault="006E4DD2" w:rsidP="006277F3">
            <w:pPr>
              <w:pStyle w:val="TAN"/>
            </w:pPr>
            <w:r>
              <w:t>NOTE</w:t>
            </w:r>
            <w:r w:rsidRPr="00816C4A">
              <w:t xml:space="preserve"> 1: </w:t>
            </w:r>
            <w:r>
              <w:t>Slice information with S-NSSAI mapping data object shall be present if Slice Status is Allowed and shall not be present if Slice Status is Rejected</w:t>
            </w:r>
            <w:r w:rsidRPr="00816C4A">
              <w:t>.</w:t>
            </w:r>
          </w:p>
          <w:p w14:paraId="7209FD80" w14:textId="77777777" w:rsidR="006E4DD2" w:rsidRPr="00816C4A" w:rsidRDefault="006E4DD2" w:rsidP="006277F3">
            <w:pPr>
              <w:pStyle w:val="TAN"/>
              <w:rPr>
                <w:lang w:eastAsia="en-GB"/>
              </w:rPr>
            </w:pPr>
            <w:r>
              <w:t>NOTE</w:t>
            </w:r>
            <w:r w:rsidRPr="00816C4A">
              <w:t xml:space="preserve"> 2: </w:t>
            </w:r>
            <w:r>
              <w:t>Rejected Slice information with S-NSSAI mapping data object shall be present if Slice Status is Rejected and shall not be present if Slice Status is Allowed.</w:t>
            </w:r>
          </w:p>
        </w:tc>
      </w:tr>
    </w:tbl>
    <w:p w14:paraId="6A559A3D" w14:textId="77777777" w:rsidR="006E4DD2" w:rsidRDefault="006E4DD2" w:rsidP="006E4DD2"/>
    <w:p w14:paraId="18DD8880" w14:textId="77777777" w:rsidR="00F31340" w:rsidRPr="00816C4A" w:rsidRDefault="00F31340" w:rsidP="00F31340">
      <w:r w:rsidRPr="00816C4A">
        <w:t>-</w:t>
      </w:r>
      <w:r w:rsidRPr="00816C4A">
        <w:tab/>
        <w:t>Event list: the Event list data object shall contain only one event (value part of length 1 byte), and terminal shall set the event to:</w:t>
      </w:r>
    </w:p>
    <w:p w14:paraId="05CA6062" w14:textId="77777777" w:rsidR="00F31340" w:rsidRPr="00816C4A" w:rsidRDefault="00F31340" w:rsidP="00F31340">
      <w:pPr>
        <w:pStyle w:val="B1"/>
      </w:pPr>
      <w:r>
        <w:t>-</w:t>
      </w:r>
      <w:r>
        <w:tab/>
        <w:t>Slice Status Change</w:t>
      </w:r>
      <w:r w:rsidRPr="00816C4A">
        <w:t>.</w:t>
      </w:r>
    </w:p>
    <w:p w14:paraId="3FE046D3" w14:textId="77777777" w:rsidR="00F31340" w:rsidRPr="00816C4A" w:rsidRDefault="00F31340" w:rsidP="00F31340">
      <w:pPr>
        <w:keepNext/>
      </w:pPr>
      <w:r w:rsidRPr="00816C4A">
        <w:t>-</w:t>
      </w:r>
      <w:r w:rsidRPr="00816C4A">
        <w:tab/>
        <w:t>Device identities: the terminal shall set the device identities to:</w:t>
      </w:r>
    </w:p>
    <w:p w14:paraId="1A09E179" w14:textId="77777777" w:rsidR="00F31340" w:rsidRPr="00816C4A" w:rsidRDefault="00F31340" w:rsidP="00F31340">
      <w:pPr>
        <w:pStyle w:val="B1"/>
      </w:pPr>
      <w:r>
        <w:t>-</w:t>
      </w:r>
      <w:r>
        <w:tab/>
      </w:r>
      <w:r w:rsidRPr="00816C4A">
        <w:t>source:</w:t>
      </w:r>
      <w:r w:rsidRPr="00816C4A">
        <w:tab/>
        <w:t>Network;</w:t>
      </w:r>
    </w:p>
    <w:p w14:paraId="081BAA1D" w14:textId="77777777" w:rsidR="00F31340" w:rsidRPr="00816C4A" w:rsidRDefault="00F31340" w:rsidP="00F31340">
      <w:pPr>
        <w:pStyle w:val="B1"/>
      </w:pPr>
      <w:r>
        <w:t>-</w:t>
      </w:r>
      <w:r>
        <w:tab/>
      </w:r>
      <w:r w:rsidRPr="00816C4A">
        <w:t>destination:</w:t>
      </w:r>
      <w:r w:rsidRPr="00816C4A">
        <w:tab/>
        <w:t>UICC.</w:t>
      </w:r>
    </w:p>
    <w:p w14:paraId="2859D521" w14:textId="77777777" w:rsidR="00F31340" w:rsidRPr="00171894" w:rsidRDefault="00F31340" w:rsidP="00F31340">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9522E7A" w14:textId="77777777" w:rsidR="00F31340" w:rsidRPr="00816C4A" w:rsidRDefault="00F31340" w:rsidP="00F31340">
      <w:r w:rsidRPr="00816C4A">
        <w:t>-</w:t>
      </w:r>
      <w:r w:rsidRPr="00816C4A">
        <w:tab/>
      </w:r>
      <w:r>
        <w:t xml:space="preserve">Slice </w:t>
      </w:r>
      <w:r w:rsidRPr="00816C4A">
        <w:t xml:space="preserve">status: this data object shall contain </w:t>
      </w:r>
      <w:r>
        <w:t>slice status.</w:t>
      </w:r>
    </w:p>
    <w:p w14:paraId="3427F722" w14:textId="77777777" w:rsidR="006E4DD2" w:rsidRPr="00816C4A" w:rsidRDefault="006E4DD2" w:rsidP="006E4DD2">
      <w:r w:rsidRPr="00816C4A">
        <w:t>-</w:t>
      </w:r>
      <w:r w:rsidRPr="00816C4A">
        <w:tab/>
      </w:r>
      <w:r>
        <w:t>Slices information with S-NSSAI mapping</w:t>
      </w:r>
      <w:r w:rsidRPr="00816C4A">
        <w:t xml:space="preserve">: this data object shall contain </w:t>
      </w:r>
      <w:r>
        <w:t>slice information of Allowed NSSAI.</w:t>
      </w:r>
    </w:p>
    <w:p w14:paraId="7C40ABFD" w14:textId="77777777" w:rsidR="006E4DD2" w:rsidRPr="00816C4A" w:rsidRDefault="006E4DD2" w:rsidP="006E4DD2">
      <w:r w:rsidRPr="00816C4A">
        <w:t>-</w:t>
      </w:r>
      <w:r w:rsidRPr="00816C4A">
        <w:tab/>
      </w:r>
      <w:r>
        <w:t>Rejected Slices information</w:t>
      </w:r>
      <w:r w:rsidRPr="006F3AEE">
        <w:t xml:space="preserve"> </w:t>
      </w:r>
      <w:r>
        <w:t>with S-NSSAI mapping</w:t>
      </w:r>
      <w:r w:rsidRPr="00816C4A">
        <w:t xml:space="preserve">: this data object shall contain </w:t>
      </w:r>
      <w:r>
        <w:t>slice information</w:t>
      </w:r>
      <w:r w:rsidRPr="00BA3A08">
        <w:t xml:space="preserve"> </w:t>
      </w:r>
      <w:r>
        <w:t>and rejection cause of Rejected NSSAI.</w:t>
      </w:r>
    </w:p>
    <w:p w14:paraId="3318A034" w14:textId="77777777" w:rsidR="00F31340" w:rsidRPr="00816C4A" w:rsidRDefault="00F31340" w:rsidP="00F31340">
      <w:pPr>
        <w:pStyle w:val="B1"/>
        <w:ind w:left="284"/>
      </w:pPr>
      <w:r>
        <w:t>If multiple change occures at the same time on Rejected or Allowed S-NSSAI list(s), one event envelop for each slice status change shall be send by the ME.</w:t>
      </w:r>
    </w:p>
    <w:p w14:paraId="52C6C16F" w14:textId="77777777" w:rsidR="00F31340" w:rsidRPr="00816C4A" w:rsidRDefault="00F31340" w:rsidP="00F31340">
      <w:r w:rsidRPr="00816C4A">
        <w:t>Response parameters/data: None for this type of ENVELOPE command.</w:t>
      </w:r>
    </w:p>
    <w:p w14:paraId="687481FE" w14:textId="77777777" w:rsidR="00E86E7B" w:rsidRPr="00816C4A" w:rsidRDefault="00E86E7B" w:rsidP="00E86E7B">
      <w:pPr>
        <w:pStyle w:val="Heading2"/>
      </w:pPr>
      <w:bookmarkStart w:id="2357" w:name="_Toc146278081"/>
      <w:r w:rsidRPr="00816C4A">
        <w:t>7.6</w:t>
      </w:r>
      <w:r w:rsidRPr="00816C4A">
        <w:tab/>
        <w:t>USSD Data Download</w:t>
      </w:r>
      <w:bookmarkEnd w:id="2338"/>
      <w:bookmarkEnd w:id="2339"/>
      <w:bookmarkEnd w:id="2340"/>
      <w:bookmarkEnd w:id="2341"/>
      <w:bookmarkEnd w:id="2342"/>
      <w:bookmarkEnd w:id="2343"/>
      <w:bookmarkEnd w:id="2344"/>
      <w:bookmarkEnd w:id="2345"/>
      <w:bookmarkEnd w:id="2357"/>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8" w:name="_Toc3200919"/>
      <w:bookmarkStart w:id="2359" w:name="_Toc20392662"/>
      <w:bookmarkStart w:id="2360" w:name="_Toc27774309"/>
      <w:bookmarkStart w:id="2361" w:name="_Toc36482769"/>
      <w:bookmarkStart w:id="2362" w:name="_Toc36484428"/>
      <w:bookmarkStart w:id="2363" w:name="_Toc44933358"/>
      <w:bookmarkStart w:id="2364" w:name="_Toc50972311"/>
      <w:bookmarkStart w:id="2365" w:name="_Toc57105065"/>
      <w:bookmarkStart w:id="2366" w:name="_Toc146278082"/>
      <w:r w:rsidRPr="00816C4A">
        <w:t>7.6.1</w:t>
      </w:r>
      <w:r w:rsidRPr="00816C4A">
        <w:tab/>
        <w:t>Procedure</w:t>
      </w:r>
      <w:bookmarkEnd w:id="2358"/>
      <w:bookmarkEnd w:id="2359"/>
      <w:bookmarkEnd w:id="2360"/>
      <w:bookmarkEnd w:id="2361"/>
      <w:bookmarkEnd w:id="2362"/>
      <w:bookmarkEnd w:id="2363"/>
      <w:bookmarkEnd w:id="2364"/>
      <w:bookmarkEnd w:id="2365"/>
      <w:bookmarkEnd w:id="2366"/>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7" w:name="_Toc3200920"/>
      <w:bookmarkStart w:id="2368" w:name="_Toc20392663"/>
      <w:bookmarkStart w:id="2369" w:name="_Toc27774310"/>
      <w:bookmarkStart w:id="2370" w:name="_Toc36482770"/>
      <w:bookmarkStart w:id="2371" w:name="_Toc36484429"/>
      <w:bookmarkStart w:id="2372" w:name="_Toc44933359"/>
      <w:bookmarkStart w:id="2373" w:name="_Toc50972312"/>
      <w:bookmarkStart w:id="2374" w:name="_Toc57105066"/>
      <w:bookmarkStart w:id="2375" w:name="_Toc146278083"/>
      <w:r w:rsidRPr="00816C4A">
        <w:t>7.6.2</w:t>
      </w:r>
      <w:r w:rsidRPr="00816C4A">
        <w:tab/>
        <w:t>Structure of ENVELOPE (USSD Data Download)</w:t>
      </w:r>
      <w:bookmarkEnd w:id="2367"/>
      <w:bookmarkEnd w:id="2368"/>
      <w:bookmarkEnd w:id="2369"/>
      <w:bookmarkEnd w:id="2370"/>
      <w:bookmarkEnd w:id="2371"/>
      <w:bookmarkEnd w:id="2372"/>
      <w:bookmarkEnd w:id="2373"/>
      <w:bookmarkEnd w:id="2374"/>
      <w:bookmarkEnd w:id="2375"/>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6" w:name="_Toc3200921"/>
      <w:bookmarkStart w:id="2377" w:name="_Toc20392664"/>
      <w:bookmarkStart w:id="2378" w:name="_Toc27774311"/>
      <w:bookmarkStart w:id="2379" w:name="_Toc36482771"/>
      <w:bookmarkStart w:id="2380" w:name="_Toc36484430"/>
      <w:bookmarkStart w:id="2381" w:name="_Toc44933360"/>
      <w:bookmarkStart w:id="2382" w:name="_Toc50972313"/>
      <w:bookmarkStart w:id="2383" w:name="_Toc57105067"/>
      <w:bookmarkStart w:id="2384" w:name="_Toc146278084"/>
      <w:r w:rsidRPr="00816C4A">
        <w:t>7.7</w:t>
      </w:r>
      <w:r w:rsidRPr="00816C4A">
        <w:tab/>
        <w:t xml:space="preserve">MMS </w:t>
      </w:r>
      <w:r w:rsidRPr="00816C4A">
        <w:rPr>
          <w:lang w:val="en-US"/>
        </w:rPr>
        <w:t>Transfer</w:t>
      </w:r>
      <w:r w:rsidRPr="00816C4A">
        <w:rPr>
          <w:lang w:val="fr-FR"/>
        </w:rPr>
        <w:t xml:space="preserve"> </w:t>
      </w:r>
      <w:r w:rsidRPr="00816C4A">
        <w:t>Status</w:t>
      </w:r>
      <w:bookmarkEnd w:id="2376"/>
      <w:bookmarkEnd w:id="2377"/>
      <w:bookmarkEnd w:id="2378"/>
      <w:bookmarkEnd w:id="2379"/>
      <w:bookmarkEnd w:id="2380"/>
      <w:bookmarkEnd w:id="2381"/>
      <w:bookmarkEnd w:id="2382"/>
      <w:bookmarkEnd w:id="2383"/>
      <w:bookmarkEnd w:id="2384"/>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85" w:name="_Toc3200922"/>
      <w:bookmarkStart w:id="2386" w:name="_Toc20392665"/>
      <w:bookmarkStart w:id="2387" w:name="_Toc27774312"/>
      <w:bookmarkStart w:id="2388" w:name="_Toc36482772"/>
      <w:bookmarkStart w:id="2389" w:name="_Toc36484431"/>
      <w:bookmarkStart w:id="2390" w:name="_Toc44933361"/>
      <w:bookmarkStart w:id="2391" w:name="_Toc50972314"/>
      <w:bookmarkStart w:id="2392" w:name="_Toc57105068"/>
      <w:bookmarkStart w:id="2393" w:name="_Toc146278085"/>
      <w:r w:rsidRPr="00816C4A">
        <w:t>7.8</w:t>
      </w:r>
      <w:r w:rsidRPr="00816C4A">
        <w:tab/>
        <w:t>MMS notification download</w:t>
      </w:r>
      <w:bookmarkEnd w:id="2385"/>
      <w:bookmarkEnd w:id="2386"/>
      <w:bookmarkEnd w:id="2387"/>
      <w:bookmarkEnd w:id="2388"/>
      <w:bookmarkEnd w:id="2389"/>
      <w:bookmarkEnd w:id="2390"/>
      <w:bookmarkEnd w:id="2391"/>
      <w:bookmarkEnd w:id="2392"/>
      <w:bookmarkEnd w:id="2393"/>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94" w:name="_Toc3200923"/>
      <w:bookmarkStart w:id="2395" w:name="_Toc20392666"/>
      <w:bookmarkStart w:id="2396" w:name="_Toc27774313"/>
      <w:bookmarkStart w:id="2397" w:name="_Toc36482773"/>
      <w:bookmarkStart w:id="2398" w:name="_Toc36484432"/>
      <w:bookmarkStart w:id="2399" w:name="_Toc44933362"/>
      <w:bookmarkStart w:id="2400" w:name="_Toc50972315"/>
      <w:bookmarkStart w:id="2401" w:name="_Toc57105069"/>
      <w:bookmarkStart w:id="2402" w:name="_Toc146278086"/>
      <w:r w:rsidRPr="00816C4A">
        <w:t>7.9</w:t>
      </w:r>
      <w:r w:rsidRPr="00816C4A">
        <w:tab/>
        <w:t>Terminal Applications</w:t>
      </w:r>
      <w:bookmarkEnd w:id="2394"/>
      <w:bookmarkEnd w:id="2395"/>
      <w:bookmarkEnd w:id="2396"/>
      <w:bookmarkEnd w:id="2397"/>
      <w:bookmarkEnd w:id="2398"/>
      <w:bookmarkEnd w:id="2399"/>
      <w:bookmarkEnd w:id="2400"/>
      <w:bookmarkEnd w:id="2401"/>
      <w:bookmarkEnd w:id="2402"/>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403" w:name="_Toc3200924"/>
      <w:bookmarkStart w:id="2404" w:name="_Toc20392667"/>
      <w:bookmarkStart w:id="2405" w:name="_Toc27774314"/>
      <w:bookmarkStart w:id="2406" w:name="_Toc36482774"/>
      <w:bookmarkStart w:id="2407" w:name="_Toc36484433"/>
      <w:bookmarkStart w:id="2408" w:name="_Toc44933363"/>
      <w:bookmarkStart w:id="2409" w:name="_Toc50972316"/>
      <w:bookmarkStart w:id="2410" w:name="_Toc57105070"/>
      <w:bookmarkStart w:id="2411" w:name="_Toc146278087"/>
      <w:r w:rsidRPr="00816C4A">
        <w:t>7.10</w:t>
      </w:r>
      <w:r w:rsidRPr="00816C4A">
        <w:tab/>
        <w:t>Geographical Location Reporting</w:t>
      </w:r>
      <w:bookmarkEnd w:id="2403"/>
      <w:bookmarkEnd w:id="2404"/>
      <w:bookmarkEnd w:id="2405"/>
      <w:bookmarkEnd w:id="2406"/>
      <w:bookmarkEnd w:id="2407"/>
      <w:bookmarkEnd w:id="2408"/>
      <w:bookmarkEnd w:id="2409"/>
      <w:bookmarkEnd w:id="2410"/>
      <w:bookmarkEnd w:id="2411"/>
    </w:p>
    <w:p w14:paraId="0045481A" w14:textId="77777777" w:rsidR="00E86E7B" w:rsidRPr="00816C4A" w:rsidRDefault="00E86E7B" w:rsidP="00E86E7B">
      <w:pPr>
        <w:pStyle w:val="Heading3"/>
      </w:pPr>
      <w:bookmarkStart w:id="2412" w:name="_Toc3200925"/>
      <w:bookmarkStart w:id="2413" w:name="_Toc20392668"/>
      <w:bookmarkStart w:id="2414" w:name="_Toc27774315"/>
      <w:bookmarkStart w:id="2415" w:name="_Toc36482775"/>
      <w:bookmarkStart w:id="2416" w:name="_Toc36484434"/>
      <w:bookmarkStart w:id="2417" w:name="_Toc44933364"/>
      <w:bookmarkStart w:id="2418" w:name="_Toc50972317"/>
      <w:bookmarkStart w:id="2419" w:name="_Toc57105071"/>
      <w:bookmarkStart w:id="2420" w:name="_Toc146278088"/>
      <w:r w:rsidRPr="00816C4A">
        <w:t>7.10.1</w:t>
      </w:r>
      <w:r w:rsidRPr="00816C4A">
        <w:tab/>
        <w:t>Procedure</w:t>
      </w:r>
      <w:bookmarkEnd w:id="2412"/>
      <w:bookmarkEnd w:id="2413"/>
      <w:bookmarkEnd w:id="2414"/>
      <w:bookmarkEnd w:id="2415"/>
      <w:bookmarkEnd w:id="2416"/>
      <w:bookmarkEnd w:id="2417"/>
      <w:bookmarkEnd w:id="2418"/>
      <w:bookmarkEnd w:id="2419"/>
      <w:bookmarkEnd w:id="2420"/>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1" w:name="_Toc3200926"/>
      <w:bookmarkStart w:id="2422" w:name="_Toc20392669"/>
      <w:bookmarkStart w:id="2423" w:name="_Toc27774316"/>
      <w:bookmarkStart w:id="2424" w:name="_Toc36482776"/>
      <w:bookmarkStart w:id="2425" w:name="_Toc36484435"/>
      <w:bookmarkStart w:id="2426" w:name="_Toc44933365"/>
      <w:bookmarkStart w:id="2427" w:name="_Toc50972318"/>
      <w:bookmarkStart w:id="2428" w:name="_Toc57105072"/>
      <w:bookmarkStart w:id="2429" w:name="_Toc146278089"/>
      <w:r w:rsidRPr="00816C4A">
        <w:t>7.10.2</w:t>
      </w:r>
      <w:r w:rsidRPr="00816C4A">
        <w:tab/>
        <w:t>Structure of ENVELOPE (Geographical Location Reporting)</w:t>
      </w:r>
      <w:bookmarkEnd w:id="2421"/>
      <w:bookmarkEnd w:id="2422"/>
      <w:bookmarkEnd w:id="2423"/>
      <w:bookmarkEnd w:id="2424"/>
      <w:bookmarkEnd w:id="2425"/>
      <w:bookmarkEnd w:id="2426"/>
      <w:bookmarkEnd w:id="2427"/>
      <w:bookmarkEnd w:id="2428"/>
      <w:bookmarkEnd w:id="2429"/>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0" w:name="_Toc3200927"/>
      <w:bookmarkStart w:id="2431" w:name="_Toc20392670"/>
      <w:bookmarkStart w:id="2432" w:name="_Toc27774317"/>
      <w:bookmarkStart w:id="2433" w:name="_Toc36482777"/>
      <w:bookmarkStart w:id="2434" w:name="_Toc36484436"/>
      <w:bookmarkStart w:id="2435" w:name="_Toc44933366"/>
      <w:bookmarkStart w:id="2436" w:name="_Toc50972319"/>
      <w:bookmarkStart w:id="2437" w:name="_Toc57105073"/>
      <w:bookmarkStart w:id="2438" w:name="_Toc146278090"/>
      <w:r w:rsidRPr="00816C4A">
        <w:t>7.11</w:t>
      </w:r>
      <w:r w:rsidRPr="00816C4A">
        <w:tab/>
        <w:t>Void</w:t>
      </w:r>
      <w:bookmarkEnd w:id="2430"/>
      <w:bookmarkEnd w:id="2431"/>
      <w:bookmarkEnd w:id="2432"/>
      <w:bookmarkEnd w:id="2433"/>
      <w:bookmarkEnd w:id="2434"/>
      <w:bookmarkEnd w:id="2435"/>
      <w:bookmarkEnd w:id="2436"/>
      <w:bookmarkEnd w:id="2437"/>
      <w:bookmarkEnd w:id="2438"/>
    </w:p>
    <w:p w14:paraId="58080F13" w14:textId="77777777" w:rsidR="00E86E7B" w:rsidRPr="00816C4A" w:rsidRDefault="00E86E7B" w:rsidP="00E86E7B">
      <w:pPr>
        <w:pStyle w:val="Heading2"/>
      </w:pPr>
      <w:bookmarkStart w:id="2439" w:name="_Toc3200928"/>
      <w:bookmarkStart w:id="2440" w:name="_Toc20392671"/>
      <w:bookmarkStart w:id="2441" w:name="_Toc27774318"/>
      <w:bookmarkStart w:id="2442" w:name="_Toc36482778"/>
      <w:bookmarkStart w:id="2443" w:name="_Toc36484437"/>
      <w:bookmarkStart w:id="2444" w:name="_Toc44933367"/>
      <w:bookmarkStart w:id="2445" w:name="_Toc50972320"/>
      <w:bookmarkStart w:id="2446" w:name="_Toc57105074"/>
      <w:bookmarkStart w:id="2447" w:name="_Toc146278091"/>
      <w:r w:rsidRPr="00816C4A">
        <w:t>7.12</w:t>
      </w:r>
      <w:r w:rsidRPr="00816C4A">
        <w:tab/>
        <w:t>ProSe usage information reporting</w:t>
      </w:r>
      <w:bookmarkEnd w:id="2439"/>
      <w:bookmarkEnd w:id="2440"/>
      <w:bookmarkEnd w:id="2441"/>
      <w:bookmarkEnd w:id="2442"/>
      <w:bookmarkEnd w:id="2443"/>
      <w:bookmarkEnd w:id="2444"/>
      <w:bookmarkEnd w:id="2445"/>
      <w:bookmarkEnd w:id="2446"/>
      <w:bookmarkEnd w:id="2447"/>
    </w:p>
    <w:p w14:paraId="48372B70" w14:textId="77777777" w:rsidR="00E86E7B" w:rsidRPr="00816C4A" w:rsidRDefault="00E86E7B" w:rsidP="00E86E7B">
      <w:pPr>
        <w:pStyle w:val="Heading3"/>
      </w:pPr>
      <w:bookmarkStart w:id="2448" w:name="_Toc3200929"/>
      <w:bookmarkStart w:id="2449" w:name="_Toc20392672"/>
      <w:bookmarkStart w:id="2450" w:name="_Toc27774319"/>
      <w:bookmarkStart w:id="2451" w:name="_Toc36482779"/>
      <w:bookmarkStart w:id="2452" w:name="_Toc36484438"/>
      <w:bookmarkStart w:id="2453" w:name="_Toc44933368"/>
      <w:bookmarkStart w:id="2454" w:name="_Toc50972321"/>
      <w:bookmarkStart w:id="2455" w:name="_Toc57105075"/>
      <w:bookmarkStart w:id="2456" w:name="_Toc146278092"/>
      <w:r w:rsidRPr="00816C4A">
        <w:t>7.12.1</w:t>
      </w:r>
      <w:r w:rsidRPr="00816C4A">
        <w:tab/>
        <w:t>Procedure</w:t>
      </w:r>
      <w:bookmarkEnd w:id="2448"/>
      <w:bookmarkEnd w:id="2449"/>
      <w:bookmarkEnd w:id="2450"/>
      <w:bookmarkEnd w:id="2451"/>
      <w:bookmarkEnd w:id="2452"/>
      <w:bookmarkEnd w:id="2453"/>
      <w:bookmarkEnd w:id="2454"/>
      <w:bookmarkEnd w:id="2455"/>
      <w:bookmarkEnd w:id="2456"/>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7" w:name="_Toc3200930"/>
      <w:bookmarkStart w:id="2458" w:name="_Toc20392673"/>
      <w:bookmarkStart w:id="2459" w:name="_Toc27774320"/>
      <w:bookmarkStart w:id="2460" w:name="_Toc36482780"/>
      <w:bookmarkStart w:id="2461" w:name="_Toc36484439"/>
      <w:bookmarkStart w:id="2462" w:name="_Toc44933369"/>
      <w:bookmarkStart w:id="2463" w:name="_Toc50972322"/>
      <w:bookmarkStart w:id="2464" w:name="_Toc57105076"/>
      <w:bookmarkStart w:id="2465" w:name="_Toc146278093"/>
      <w:r w:rsidRPr="00816C4A">
        <w:t>7.12.2</w:t>
      </w:r>
      <w:r w:rsidRPr="00816C4A">
        <w:tab/>
        <w:t>Structure of ENVELOPE (ProSe Report)</w:t>
      </w:r>
      <w:bookmarkEnd w:id="2457"/>
      <w:bookmarkEnd w:id="2458"/>
      <w:bookmarkEnd w:id="2459"/>
      <w:bookmarkEnd w:id="2460"/>
      <w:bookmarkEnd w:id="2461"/>
      <w:bookmarkEnd w:id="2462"/>
      <w:bookmarkEnd w:id="2463"/>
      <w:bookmarkEnd w:id="2464"/>
      <w:bookmarkEnd w:id="2465"/>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46278094"/>
      <w:r w:rsidRPr="00816C4A">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46278095"/>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46278096"/>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46278097"/>
      <w:r w:rsidRPr="00816C4A">
        <w:t>8.3</w:t>
      </w:r>
      <w:r w:rsidRPr="00816C4A">
        <w:tab/>
        <w:t>Subaddress</w:t>
      </w:r>
      <w:bookmarkEnd w:id="2493"/>
      <w:bookmarkEnd w:id="2494"/>
      <w:bookmarkEnd w:id="2495"/>
      <w:bookmarkEnd w:id="2496"/>
      <w:bookmarkEnd w:id="2497"/>
      <w:bookmarkEnd w:id="2498"/>
      <w:bookmarkEnd w:id="2499"/>
      <w:bookmarkEnd w:id="2500"/>
      <w:bookmarkEnd w:id="2501"/>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46278098"/>
      <w:r w:rsidRPr="00816C4A">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46278099"/>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46278100"/>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CD687B3"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6D20ABE0" w14:textId="6FC4C5A9" w:rsidR="006E4DD2" w:rsidRPr="00816C4A" w:rsidRDefault="006E4DD2" w:rsidP="002C5E13">
      <w:pPr>
        <w:pStyle w:val="B2"/>
      </w:pPr>
      <w:r>
        <w:tab/>
        <w:t>'17'</w:t>
      </w:r>
      <w:r w:rsidRPr="00816C4A">
        <w:t xml:space="preserve"> </w:t>
      </w:r>
      <w:r>
        <w:t xml:space="preserve">= </w:t>
      </w:r>
      <w:r>
        <w:rPr>
          <w:lang w:val="pt-BR"/>
        </w:rPr>
        <w:t>s</w:t>
      </w:r>
      <w:r w:rsidRPr="00FE6819">
        <w:rPr>
          <w:lang w:val="pt-BR"/>
        </w:rPr>
        <w:t xml:space="preserve">lices </w:t>
      </w:r>
      <w:r>
        <w:rPr>
          <w:lang w:val="pt-BR"/>
        </w:rPr>
        <w:t xml:space="preserve">information </w:t>
      </w:r>
      <w:r>
        <w:t>with S-NSSAI mapping.</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46278101"/>
      <w:r w:rsidRPr="00816C4A">
        <w:rPr>
          <w:lang w:val="fr-FR"/>
        </w:rPr>
        <w:t>8.7</w:t>
      </w:r>
      <w:r w:rsidRPr="00816C4A">
        <w:rPr>
          <w:lang w:val="fr-FR"/>
        </w:rPr>
        <w:tab/>
        <w:t>Device identities</w:t>
      </w:r>
      <w:bookmarkEnd w:id="2529"/>
      <w:bookmarkEnd w:id="2530"/>
      <w:bookmarkEnd w:id="2531"/>
      <w:bookmarkEnd w:id="2532"/>
      <w:bookmarkEnd w:id="2533"/>
      <w:bookmarkEnd w:id="2534"/>
      <w:bookmarkEnd w:id="2535"/>
      <w:bookmarkEnd w:id="2536"/>
      <w:bookmarkEnd w:id="2537"/>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46278102"/>
      <w:r w:rsidRPr="00816C4A">
        <w:rPr>
          <w:lang w:val="fr-FR"/>
        </w:rPr>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46278103"/>
      <w:r w:rsidRPr="00816C4A">
        <w:t>8.9</w:t>
      </w:r>
      <w:r w:rsidRPr="00816C4A">
        <w:tab/>
        <w:t>Item</w:t>
      </w:r>
      <w:bookmarkEnd w:id="2547"/>
      <w:bookmarkEnd w:id="2548"/>
      <w:bookmarkEnd w:id="2549"/>
      <w:bookmarkEnd w:id="2550"/>
      <w:bookmarkEnd w:id="2551"/>
      <w:bookmarkEnd w:id="2552"/>
      <w:bookmarkEnd w:id="2553"/>
      <w:bookmarkEnd w:id="2554"/>
      <w:bookmarkEnd w:id="2555"/>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46278104"/>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46278105"/>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46278106"/>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46278107"/>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46278108"/>
      <w:r w:rsidRPr="00816C4A">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46278109"/>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46278110"/>
      <w:r w:rsidRPr="00816C4A">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46278111"/>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46278112"/>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46278113"/>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46278114"/>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46278115"/>
      <w:r w:rsidRPr="00816C4A">
        <w:t>8.12.9</w:t>
      </w:r>
      <w:r w:rsidRPr="00816C4A">
        <w:tab/>
        <w:t>Additional information for MultipleCard commands</w:t>
      </w:r>
      <w:bookmarkEnd w:id="2655"/>
      <w:bookmarkEnd w:id="2656"/>
      <w:bookmarkEnd w:id="2657"/>
      <w:bookmarkEnd w:id="2658"/>
      <w:bookmarkEnd w:id="2659"/>
      <w:bookmarkEnd w:id="2660"/>
      <w:bookmarkEnd w:id="2661"/>
      <w:bookmarkEnd w:id="2662"/>
      <w:bookmarkEnd w:id="2663"/>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46278116"/>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46278117"/>
      <w:r w:rsidRPr="00816C4A">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46278118"/>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46278119"/>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46278120"/>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46278121"/>
      <w:r w:rsidRPr="00816C4A">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46278122"/>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46278123"/>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46278124"/>
      <w:r w:rsidRPr="00816C4A">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46278125"/>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46278126"/>
      <w:r w:rsidRPr="00816C4A">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46278127"/>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46278128"/>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3200967"/>
      <w:bookmarkStart w:id="2790" w:name="_Toc20392710"/>
      <w:bookmarkStart w:id="2791" w:name="_Toc27774357"/>
      <w:bookmarkStart w:id="2792" w:name="_Toc36482817"/>
      <w:bookmarkStart w:id="2793" w:name="_Toc36484476"/>
      <w:bookmarkStart w:id="2794" w:name="_Toc44933406"/>
      <w:bookmarkStart w:id="2795" w:name="_Toc50972359"/>
      <w:bookmarkStart w:id="2796" w:name="_Toc57105113"/>
      <w:bookmarkStart w:id="2797" w:name="_Toc3200968"/>
      <w:bookmarkStart w:id="2798" w:name="_Toc20392711"/>
      <w:bookmarkStart w:id="2799" w:name="_Toc27774358"/>
      <w:bookmarkStart w:id="2800" w:name="_Toc36482818"/>
      <w:bookmarkStart w:id="2801" w:name="_Toc36484477"/>
      <w:bookmarkStart w:id="2802" w:name="_Toc44933407"/>
      <w:bookmarkStart w:id="2803" w:name="_Toc50972360"/>
      <w:bookmarkStart w:id="2804" w:name="_Toc57105114"/>
      <w:bookmarkStart w:id="2805" w:name="_Toc146278129"/>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80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988D0B5" w:rsidR="00AD764D" w:rsidRDefault="00AD764D" w:rsidP="00AD764D">
      <w:r>
        <w:t>For Satellite E-UTRAN, when multiple TACs are received from the lower layers of the ME,</w:t>
      </w:r>
      <w:r>
        <w:br/>
        <w:t>the ME shall derive the Current TAI as specified in TS 24.301 [46]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46278130"/>
      <w:bookmarkEnd w:id="2789"/>
      <w:bookmarkEnd w:id="2790"/>
      <w:bookmarkEnd w:id="2791"/>
      <w:bookmarkEnd w:id="2792"/>
      <w:bookmarkEnd w:id="2793"/>
      <w:bookmarkEnd w:id="2794"/>
      <w:bookmarkEnd w:id="2795"/>
      <w:bookmarkEnd w:id="2796"/>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0440F301" w:rsidR="00AD764D" w:rsidRPr="003C77E7" w:rsidRDefault="00AD764D" w:rsidP="00C5562E">
            <w:pPr>
              <w:pStyle w:val="TAC"/>
              <w:rPr>
                <w:szCs w:val="18"/>
              </w:rPr>
            </w:pPr>
            <w:r w:rsidRPr="003C77E7">
              <w:rPr>
                <w:szCs w:val="18"/>
              </w:rPr>
              <w:t>1</w:t>
            </w:r>
            <w:r>
              <w:rPr>
                <w:szCs w:val="18"/>
              </w:rPr>
              <w:t>6</w:t>
            </w:r>
          </w:p>
          <w:p w14:paraId="0F2E20C2" w14:textId="4AB72FE6"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0B56FC8"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30BB7836" w:rsidR="00AD764D" w:rsidRDefault="00AD764D" w:rsidP="00AD764D">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46278131"/>
      <w:r w:rsidRPr="00816C4A">
        <w:t>8.19.5</w:t>
      </w:r>
      <w:r w:rsidRPr="00816C4A">
        <w:tab/>
        <w:t xml:space="preserve">Location Information when </w:t>
      </w:r>
      <w:r w:rsidRPr="00816C4A">
        <w:rPr>
          <w:szCs w:val="18"/>
        </w:rPr>
        <w:t>no surrounding macrocell is detected</w:t>
      </w:r>
      <w:bookmarkEnd w:id="2797"/>
      <w:bookmarkEnd w:id="2798"/>
      <w:bookmarkEnd w:id="2799"/>
      <w:bookmarkEnd w:id="2800"/>
      <w:bookmarkEnd w:id="2801"/>
      <w:bookmarkEnd w:id="2802"/>
      <w:bookmarkEnd w:id="2803"/>
      <w:bookmarkEnd w:id="2804"/>
      <w:bookmarkEnd w:id="280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46278132"/>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46278133"/>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46278134"/>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46278135"/>
      <w:r w:rsidRPr="00816C4A">
        <w:t>8.23</w:t>
      </w:r>
      <w:r w:rsidRPr="00816C4A">
        <w:tab/>
        <w:t>Default Text</w:t>
      </w:r>
      <w:bookmarkEnd w:id="2837"/>
      <w:bookmarkEnd w:id="2838"/>
      <w:bookmarkEnd w:id="2839"/>
      <w:bookmarkEnd w:id="2840"/>
      <w:bookmarkEnd w:id="2841"/>
      <w:bookmarkEnd w:id="2842"/>
      <w:bookmarkEnd w:id="2843"/>
      <w:bookmarkEnd w:id="2844"/>
      <w:bookmarkEnd w:id="2845"/>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46278136"/>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46278137"/>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46278138"/>
      <w:r w:rsidRPr="00816C4A">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46278139"/>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77777777"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0" w:name="_Toc146278140"/>
      <w:r w:rsidRPr="00816C4A">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46278141"/>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46278142"/>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46278143"/>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46278144"/>
      <w:r w:rsidRPr="00816C4A">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46278145"/>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46278146"/>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46278147"/>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46278148"/>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46278149"/>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46278150"/>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46278151"/>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46278152"/>
      <w:r w:rsidRPr="00816C4A">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46278153"/>
      <w:r w:rsidRPr="00816C4A">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46278154"/>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46278155"/>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46278156"/>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46278157"/>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46278158"/>
      <w:r w:rsidRPr="00816C4A">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46278159"/>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46278160"/>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46278161"/>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46278162"/>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46278163"/>
      <w:r w:rsidRPr="00816C4A">
        <w:rPr>
          <w:lang w:val="fr-FR"/>
        </w:rPr>
        <w:t>8.51</w:t>
      </w:r>
      <w:r w:rsidRPr="00816C4A">
        <w:rPr>
          <w:lang w:val="fr-FR"/>
        </w:rPr>
        <w:tab/>
        <w:t>Browser Termination Cause</w:t>
      </w:r>
      <w:bookmarkEnd w:id="3089"/>
      <w:bookmarkEnd w:id="3090"/>
      <w:bookmarkEnd w:id="3091"/>
      <w:bookmarkEnd w:id="3092"/>
      <w:bookmarkEnd w:id="3093"/>
      <w:bookmarkEnd w:id="3094"/>
      <w:bookmarkEnd w:id="3095"/>
      <w:bookmarkEnd w:id="3096"/>
      <w:bookmarkEnd w:id="3097"/>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46278164"/>
      <w:r w:rsidRPr="00816C4A">
        <w:rPr>
          <w:lang w:val="fr-FR"/>
        </w:rPr>
        <w:t>8.52</w:t>
      </w:r>
      <w:r w:rsidRPr="00816C4A">
        <w:rPr>
          <w:lang w:val="fr-FR"/>
        </w:rPr>
        <w:tab/>
        <w:t>Bearer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3201002"/>
      <w:bookmarkStart w:id="3112" w:name="_Toc20392745"/>
      <w:bookmarkStart w:id="3113" w:name="_Toc27774392"/>
      <w:bookmarkStart w:id="3114" w:name="_Toc36482852"/>
      <w:bookmarkStart w:id="3115" w:name="_Toc36484512"/>
      <w:bookmarkStart w:id="3116" w:name="_Toc44933442"/>
      <w:bookmarkStart w:id="3117" w:name="_Toc50972395"/>
      <w:bookmarkStart w:id="3118" w:name="_Toc57105149"/>
      <w:bookmarkStart w:id="3119" w:name="_Toc146278165"/>
      <w:r w:rsidRPr="004E4D5F">
        <w:t>8.52.</w:t>
      </w:r>
      <w:r>
        <w:t>0</w:t>
      </w:r>
      <w:r>
        <w:tab/>
      </w:r>
      <w:r w:rsidRPr="004E4D5F">
        <w:t>Structure of Bearer description</w:t>
      </w:r>
      <w:bookmarkEnd w:id="3107"/>
      <w:bookmarkEnd w:id="3108"/>
      <w:bookmarkEnd w:id="3109"/>
      <w:bookmarkEnd w:id="3110"/>
      <w:bookmarkEnd w:id="311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46278166"/>
      <w:r w:rsidRPr="00816C4A">
        <w:t>8.52.1</w:t>
      </w:r>
      <w:r w:rsidRPr="00816C4A">
        <w:tab/>
        <w:t>Bearer parameters for CSD</w:t>
      </w:r>
      <w:bookmarkEnd w:id="3111"/>
      <w:bookmarkEnd w:id="3112"/>
      <w:bookmarkEnd w:id="3113"/>
      <w:bookmarkEnd w:id="3114"/>
      <w:bookmarkEnd w:id="3115"/>
      <w:bookmarkEnd w:id="3116"/>
      <w:bookmarkEnd w:id="3117"/>
      <w:bookmarkEnd w:id="3118"/>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46278167"/>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46278168"/>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46278169"/>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46278170"/>
      <w:r w:rsidRPr="00816C4A">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46278171"/>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46278172"/>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46278173"/>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46278174"/>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46278175"/>
      <w:r w:rsidRPr="00816C4A">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46278176"/>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46278177"/>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46278178"/>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46278179"/>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46278180"/>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146278181"/>
      <w:r w:rsidRPr="00816C4A">
        <w:t>8.62</w:t>
      </w:r>
      <w:r w:rsidRPr="00816C4A">
        <w:tab/>
        <w:t>Access Technology</w:t>
      </w:r>
      <w:bookmarkEnd w:id="3239"/>
      <w:bookmarkEnd w:id="3240"/>
      <w:bookmarkEnd w:id="3241"/>
      <w:bookmarkEnd w:id="3242"/>
      <w:bookmarkEnd w:id="3243"/>
      <w:bookmarkEnd w:id="3244"/>
      <w:bookmarkEnd w:id="3245"/>
      <w:bookmarkEnd w:id="3246"/>
      <w:bookmarkEnd w:id="3247"/>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8" w:name="_Toc3201018"/>
      <w:bookmarkStart w:id="3249" w:name="_Toc20392761"/>
      <w:bookmarkStart w:id="3250" w:name="_Toc27774408"/>
      <w:bookmarkStart w:id="3251" w:name="_Toc36482868"/>
      <w:bookmarkStart w:id="3252" w:name="_Toc36484528"/>
      <w:bookmarkStart w:id="3253" w:name="_Toc44933458"/>
      <w:bookmarkStart w:id="3254" w:name="_Toc50972411"/>
      <w:bookmarkStart w:id="3255" w:name="_Toc57105165"/>
      <w:bookmarkStart w:id="3256" w:name="_Toc146278182"/>
      <w:r w:rsidRPr="00816C4A">
        <w:t>8.63</w:t>
      </w:r>
      <w:r w:rsidRPr="00816C4A">
        <w:tab/>
        <w:t>Display parameters</w:t>
      </w:r>
      <w:bookmarkEnd w:id="3248"/>
      <w:bookmarkEnd w:id="3249"/>
      <w:bookmarkEnd w:id="3250"/>
      <w:bookmarkEnd w:id="3251"/>
      <w:bookmarkEnd w:id="3252"/>
      <w:bookmarkEnd w:id="3253"/>
      <w:bookmarkEnd w:id="3254"/>
      <w:bookmarkEnd w:id="3255"/>
      <w:bookmarkEnd w:id="3256"/>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46278183"/>
      <w:r w:rsidRPr="00816C4A">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46278184"/>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46278185"/>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46278186"/>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46278187"/>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46278188"/>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46278189"/>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46278190"/>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46278191"/>
      <w:r w:rsidRPr="00816C4A">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57105176"/>
      <w:bookmarkStart w:id="3346" w:name="_Toc146278192"/>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46278193"/>
      <w:r w:rsidRPr="00816C4A">
        <w:t>8.74</w:t>
      </w:r>
      <w:r w:rsidRPr="00816C4A">
        <w:tab/>
        <w:t>Multimedia Message Reference</w:t>
      </w:r>
      <w:bookmarkEnd w:id="3338"/>
      <w:bookmarkEnd w:id="3339"/>
      <w:bookmarkEnd w:id="3340"/>
      <w:bookmarkEnd w:id="3341"/>
      <w:bookmarkEnd w:id="3342"/>
      <w:bookmarkEnd w:id="3343"/>
      <w:bookmarkEnd w:id="3344"/>
      <w:bookmarkEnd w:id="3345"/>
      <w:bookmarkEnd w:id="3347"/>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46278194"/>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46278195"/>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46278196"/>
      <w:r w:rsidRPr="00816C4A">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46278197"/>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46278198"/>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46278199"/>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46278200"/>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46278201"/>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46278202"/>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46278203"/>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46278204"/>
      <w:r w:rsidRPr="00816C4A">
        <w:t>8.85</w:t>
      </w:r>
      <w:r w:rsidRPr="00816C4A">
        <w:tab/>
        <w:t>IMEISV</w:t>
      </w:r>
      <w:bookmarkEnd w:id="3438"/>
      <w:bookmarkEnd w:id="3439"/>
      <w:bookmarkEnd w:id="3440"/>
      <w:bookmarkEnd w:id="3441"/>
      <w:bookmarkEnd w:id="3442"/>
      <w:bookmarkEnd w:id="3443"/>
      <w:bookmarkEnd w:id="3444"/>
      <w:bookmarkEnd w:id="3445"/>
      <w:bookmarkEnd w:id="3446"/>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46278205"/>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46278206"/>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46278207"/>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46278208"/>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46278209"/>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46278210"/>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46278211"/>
      <w:r w:rsidRPr="00816C4A">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46278212"/>
      <w:r w:rsidRPr="00816C4A">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7" w:name="_Toc146278213"/>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46278214"/>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46278215"/>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46278216"/>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46278217"/>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3201055"/>
      <w:bookmarkStart w:id="3573" w:name="_Toc20392798"/>
      <w:bookmarkStart w:id="3574" w:name="_Toc27774445"/>
      <w:bookmarkStart w:id="3575" w:name="_Toc36482905"/>
      <w:bookmarkStart w:id="3576" w:name="_Toc36484565"/>
      <w:bookmarkStart w:id="3577" w:name="_Toc44933495"/>
      <w:bookmarkStart w:id="3578" w:name="_Toc50972448"/>
      <w:bookmarkStart w:id="3579" w:name="_Toc57105202"/>
      <w:bookmarkStart w:id="3580" w:name="_Toc146278218"/>
      <w:r w:rsidRPr="00816C4A">
        <w:t>8.99</w:t>
      </w:r>
      <w:r w:rsidRPr="00816C4A">
        <w:tab/>
        <w:t>Tracking Area Identification</w:t>
      </w:r>
      <w:bookmarkEnd w:id="3564"/>
      <w:bookmarkEnd w:id="3565"/>
      <w:bookmarkEnd w:id="3566"/>
      <w:bookmarkEnd w:id="3567"/>
      <w:bookmarkEnd w:id="3568"/>
      <w:bookmarkEnd w:id="3569"/>
      <w:bookmarkEnd w:id="3570"/>
      <w:bookmarkEnd w:id="3571"/>
      <w:bookmarkEnd w:id="35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46278219"/>
      <w:r w:rsidRPr="00816C4A">
        <w:t>8.100</w:t>
      </w:r>
      <w:r w:rsidRPr="00816C4A">
        <w:tab/>
        <w:t>CSG ID list identifier</w:t>
      </w:r>
      <w:bookmarkEnd w:id="3572"/>
      <w:bookmarkEnd w:id="3573"/>
      <w:bookmarkEnd w:id="3574"/>
      <w:bookmarkEnd w:id="3575"/>
      <w:bookmarkEnd w:id="3576"/>
      <w:bookmarkEnd w:id="3577"/>
      <w:bookmarkEnd w:id="3578"/>
      <w:bookmarkEnd w:id="3579"/>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46278220"/>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46278221"/>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46278222"/>
      <w:r w:rsidRPr="00816C4A">
        <w:rPr>
          <w:lang w:val="pt-BR"/>
        </w:rPr>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46278223"/>
      <w:r w:rsidRPr="00816C4A">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46278224"/>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46278225"/>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46278226"/>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46278227"/>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46278228"/>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46278229"/>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46278230"/>
      <w:r w:rsidRPr="00816C4A">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46278231"/>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46278232"/>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46278233"/>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46278234"/>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46278235"/>
      <w:r w:rsidRPr="00816C4A">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46278236"/>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46278237"/>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46278238"/>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46278239"/>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46278240"/>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46278241"/>
      <w:r w:rsidRPr="00816C4A">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46278242"/>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46278243"/>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46278244"/>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46278245"/>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46278246"/>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46278247"/>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146278248"/>
      <w:r w:rsidRPr="00816C4A">
        <w:t>8.129</w:t>
      </w:r>
      <w:r w:rsidRPr="00816C4A">
        <w:tab/>
        <w:t>SSID</w:t>
      </w:r>
      <w:bookmarkEnd w:id="3834"/>
      <w:bookmarkEnd w:id="3835"/>
      <w:bookmarkEnd w:id="3836"/>
      <w:bookmarkEnd w:id="3837"/>
      <w:bookmarkEnd w:id="3838"/>
      <w:bookmarkEnd w:id="3839"/>
      <w:bookmarkEnd w:id="3840"/>
      <w:bookmarkEnd w:id="3841"/>
      <w:bookmarkEnd w:id="384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43" w:name="_Toc3201085"/>
      <w:bookmarkStart w:id="3844" w:name="_Toc20392828"/>
      <w:bookmarkStart w:id="3845" w:name="_Toc27774475"/>
      <w:bookmarkStart w:id="3846" w:name="_Toc36482935"/>
      <w:bookmarkStart w:id="3847" w:name="_Toc36484595"/>
      <w:bookmarkStart w:id="3848" w:name="_Toc44933525"/>
      <w:bookmarkStart w:id="3849" w:name="_Toc50972478"/>
      <w:bookmarkStart w:id="3850" w:name="_Toc57105232"/>
      <w:bookmarkStart w:id="3851" w:name="_Toc146278249"/>
      <w:r w:rsidRPr="00816C4A">
        <w:t>8.130</w:t>
      </w:r>
      <w:r w:rsidRPr="00816C4A">
        <w:tab/>
        <w:t>BSSID</w:t>
      </w:r>
      <w:bookmarkEnd w:id="3843"/>
      <w:bookmarkEnd w:id="3844"/>
      <w:bookmarkEnd w:id="3845"/>
      <w:bookmarkEnd w:id="3846"/>
      <w:bookmarkEnd w:id="3847"/>
      <w:bookmarkEnd w:id="3848"/>
      <w:bookmarkEnd w:id="3849"/>
      <w:bookmarkEnd w:id="3850"/>
      <w:bookmarkEnd w:id="385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2" w:name="_Toc3201086"/>
      <w:bookmarkStart w:id="3853" w:name="_Toc20392829"/>
      <w:bookmarkStart w:id="3854" w:name="_Toc27774476"/>
      <w:bookmarkStart w:id="3855" w:name="_Toc36482936"/>
      <w:bookmarkStart w:id="3856" w:name="_Toc36484596"/>
      <w:bookmarkStart w:id="3857" w:name="_Toc44933526"/>
      <w:bookmarkStart w:id="3858" w:name="_Toc50972479"/>
      <w:bookmarkStart w:id="3859" w:name="_Toc57105233"/>
      <w:bookmarkStart w:id="3860" w:name="_Toc146278250"/>
      <w:r w:rsidRPr="00816C4A">
        <w:t>8.131</w:t>
      </w:r>
      <w:r w:rsidRPr="00816C4A">
        <w:tab/>
        <w:t>HESSID</w:t>
      </w:r>
      <w:bookmarkEnd w:id="3852"/>
      <w:bookmarkEnd w:id="3853"/>
      <w:bookmarkEnd w:id="3854"/>
      <w:bookmarkEnd w:id="3855"/>
      <w:bookmarkEnd w:id="3856"/>
      <w:bookmarkEnd w:id="3857"/>
      <w:bookmarkEnd w:id="3858"/>
      <w:bookmarkEnd w:id="3859"/>
      <w:bookmarkEnd w:id="386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61" w:name="_Toc3201087"/>
      <w:bookmarkStart w:id="3862" w:name="_Toc20392830"/>
      <w:bookmarkStart w:id="3863" w:name="_Toc27774477"/>
      <w:bookmarkStart w:id="3864" w:name="_Toc36482937"/>
      <w:bookmarkStart w:id="3865" w:name="_Toc36484597"/>
      <w:bookmarkStart w:id="3866" w:name="_Toc44933527"/>
      <w:bookmarkStart w:id="3867" w:name="_Toc50972480"/>
      <w:bookmarkStart w:id="3868" w:name="_Toc57105234"/>
      <w:bookmarkStart w:id="3869" w:name="_Toc146278251"/>
      <w:r w:rsidRPr="00816C4A">
        <w:t>8.132</w:t>
      </w:r>
      <w:r w:rsidRPr="00816C4A">
        <w:tab/>
        <w:t>Media Type</w:t>
      </w:r>
      <w:bookmarkEnd w:id="3861"/>
      <w:bookmarkEnd w:id="3862"/>
      <w:bookmarkEnd w:id="3863"/>
      <w:bookmarkEnd w:id="3864"/>
      <w:bookmarkEnd w:id="3865"/>
      <w:bookmarkEnd w:id="3866"/>
      <w:bookmarkEnd w:id="3867"/>
      <w:bookmarkEnd w:id="3868"/>
      <w:bookmarkEnd w:id="386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0" w:name="_Toc3201088"/>
      <w:bookmarkStart w:id="3871" w:name="_Toc20392831"/>
      <w:bookmarkStart w:id="3872" w:name="_Toc27774478"/>
      <w:bookmarkStart w:id="3873" w:name="_Toc36482938"/>
      <w:bookmarkStart w:id="3874" w:name="_Toc36484598"/>
      <w:bookmarkStart w:id="3875" w:name="_Toc44933528"/>
      <w:bookmarkStart w:id="3876" w:name="_Toc50972481"/>
      <w:bookmarkStart w:id="3877" w:name="_Toc57105235"/>
      <w:bookmarkStart w:id="3878" w:name="_Toc146278252"/>
      <w:r w:rsidRPr="00816C4A">
        <w:t>8.133</w:t>
      </w:r>
      <w:r w:rsidRPr="00816C4A">
        <w:tab/>
        <w:t>IMS call disconnection cause</w:t>
      </w:r>
      <w:bookmarkEnd w:id="3870"/>
      <w:bookmarkEnd w:id="3871"/>
      <w:bookmarkEnd w:id="3872"/>
      <w:bookmarkEnd w:id="3873"/>
      <w:bookmarkEnd w:id="3874"/>
      <w:bookmarkEnd w:id="3875"/>
      <w:bookmarkEnd w:id="3876"/>
      <w:bookmarkEnd w:id="3877"/>
      <w:bookmarkEnd w:id="387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9" w:name="_Toc3201089"/>
      <w:bookmarkStart w:id="3880" w:name="_Toc20392832"/>
      <w:bookmarkStart w:id="3881" w:name="_Toc27774479"/>
      <w:bookmarkStart w:id="3882" w:name="_Toc36482939"/>
      <w:bookmarkStart w:id="3883" w:name="_Toc36484599"/>
      <w:bookmarkStart w:id="3884" w:name="_Toc44933529"/>
      <w:bookmarkStart w:id="3885" w:name="_Toc50972482"/>
      <w:bookmarkStart w:id="3886" w:name="_Toc57105236"/>
      <w:bookmarkStart w:id="3887" w:name="_Toc3201090"/>
      <w:bookmarkStart w:id="3888" w:name="_Toc20392833"/>
      <w:bookmarkStart w:id="3889" w:name="_Toc27774480"/>
      <w:bookmarkStart w:id="3890" w:name="_Toc36482940"/>
      <w:bookmarkStart w:id="3891" w:name="_Toc36484600"/>
      <w:bookmarkStart w:id="3892" w:name="_Toc44933530"/>
      <w:bookmarkStart w:id="3893" w:name="_Toc50972483"/>
      <w:bookmarkStart w:id="3894" w:name="_Toc57105237"/>
      <w:bookmarkStart w:id="3895" w:name="_Toc146278253"/>
      <w:r w:rsidRPr="00816C4A">
        <w:t>8.134</w:t>
      </w:r>
      <w:r w:rsidRPr="00816C4A">
        <w:tab/>
        <w:t>E-UTRAN</w:t>
      </w:r>
      <w:r>
        <w:t>/Satellite E-UTRAN</w:t>
      </w:r>
      <w:r w:rsidRPr="00816C4A">
        <w:t xml:space="preserve"> Primary Timing Advance Information</w:t>
      </w:r>
      <w:bookmarkEnd w:id="3879"/>
      <w:bookmarkEnd w:id="3880"/>
      <w:bookmarkEnd w:id="3881"/>
      <w:bookmarkEnd w:id="3882"/>
      <w:bookmarkEnd w:id="3883"/>
      <w:bookmarkEnd w:id="3884"/>
      <w:bookmarkEnd w:id="3885"/>
      <w:bookmarkEnd w:id="3886"/>
      <w:bookmarkEnd w:id="3895"/>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6" w:name="_Toc146278254"/>
      <w:r w:rsidRPr="00816C4A">
        <w:t>8.135</w:t>
      </w:r>
      <w:r w:rsidRPr="00816C4A">
        <w:tab/>
        <w:t>URI truncated</w:t>
      </w:r>
      <w:bookmarkEnd w:id="3887"/>
      <w:bookmarkEnd w:id="3888"/>
      <w:bookmarkEnd w:id="3889"/>
      <w:bookmarkEnd w:id="3890"/>
      <w:bookmarkEnd w:id="3891"/>
      <w:bookmarkEnd w:id="3892"/>
      <w:bookmarkEnd w:id="3893"/>
      <w:bookmarkEnd w:id="3894"/>
      <w:bookmarkEnd w:id="389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7" w:name="_Toc3201091"/>
      <w:bookmarkStart w:id="3898" w:name="_Toc20392834"/>
      <w:bookmarkStart w:id="3899" w:name="_Toc27774481"/>
      <w:bookmarkStart w:id="3900" w:name="_Toc36482941"/>
      <w:bookmarkStart w:id="3901" w:name="_Toc36484601"/>
      <w:bookmarkStart w:id="3902" w:name="_Toc44933531"/>
      <w:bookmarkStart w:id="3903" w:name="_Toc50972484"/>
      <w:bookmarkStart w:id="3904" w:name="_Toc57105238"/>
      <w:bookmarkStart w:id="3905" w:name="_Toc146278255"/>
      <w:r w:rsidRPr="00816C4A">
        <w:t>8.136</w:t>
      </w:r>
      <w:r w:rsidRPr="00816C4A">
        <w:tab/>
        <w:t>Extended Rejection Cause Code</w:t>
      </w:r>
      <w:bookmarkEnd w:id="3897"/>
      <w:bookmarkEnd w:id="3898"/>
      <w:bookmarkEnd w:id="3899"/>
      <w:bookmarkEnd w:id="3900"/>
      <w:bookmarkEnd w:id="3901"/>
      <w:bookmarkEnd w:id="3902"/>
      <w:bookmarkEnd w:id="3903"/>
      <w:bookmarkEnd w:id="3904"/>
      <w:bookmarkEnd w:id="39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906" w:name="_Toc3201092"/>
      <w:bookmarkStart w:id="3907" w:name="_Toc20392835"/>
      <w:bookmarkStart w:id="3908" w:name="_Toc27774482"/>
      <w:bookmarkStart w:id="3909" w:name="_Toc36482942"/>
      <w:bookmarkStart w:id="3910" w:name="_Toc36484602"/>
      <w:bookmarkStart w:id="3911" w:name="_Toc44933532"/>
      <w:bookmarkStart w:id="3912" w:name="_Toc50972485"/>
      <w:bookmarkStart w:id="3913"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14" w:name="_Toc146278256"/>
      <w:r w:rsidRPr="00816C4A">
        <w:t>8.137</w:t>
      </w:r>
      <w:r w:rsidRPr="00816C4A">
        <w:tab/>
        <w:t>Data connection status</w:t>
      </w:r>
      <w:bookmarkEnd w:id="3906"/>
      <w:bookmarkEnd w:id="3907"/>
      <w:bookmarkEnd w:id="3908"/>
      <w:bookmarkEnd w:id="3909"/>
      <w:bookmarkEnd w:id="3910"/>
      <w:bookmarkEnd w:id="3911"/>
      <w:bookmarkEnd w:id="3912"/>
      <w:bookmarkEnd w:id="3913"/>
      <w:bookmarkEnd w:id="3914"/>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5" w:name="_Toc3201093"/>
      <w:bookmarkStart w:id="3916" w:name="_Toc20392836"/>
      <w:bookmarkStart w:id="3917" w:name="_Toc27774483"/>
      <w:bookmarkStart w:id="3918" w:name="_Toc36482943"/>
      <w:bookmarkStart w:id="3919" w:name="_Toc36484603"/>
      <w:bookmarkStart w:id="3920" w:name="_Toc44933533"/>
      <w:bookmarkStart w:id="3921" w:name="_Toc50972486"/>
      <w:bookmarkStart w:id="3922" w:name="_Toc57105240"/>
      <w:bookmarkStart w:id="3923" w:name="_Toc146278257"/>
      <w:r w:rsidRPr="00816C4A">
        <w:t>8.138</w:t>
      </w:r>
      <w:r w:rsidRPr="00816C4A">
        <w:tab/>
        <w:t>Data connection type</w:t>
      </w:r>
      <w:bookmarkEnd w:id="3915"/>
      <w:bookmarkEnd w:id="3916"/>
      <w:bookmarkEnd w:id="3917"/>
      <w:bookmarkEnd w:id="3918"/>
      <w:bookmarkEnd w:id="3919"/>
      <w:bookmarkEnd w:id="3920"/>
      <w:bookmarkEnd w:id="3921"/>
      <w:bookmarkEnd w:id="3922"/>
      <w:bookmarkEnd w:id="3923"/>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4" w:name="_Toc3201094"/>
      <w:bookmarkStart w:id="3925" w:name="_Toc20392837"/>
      <w:bookmarkStart w:id="3926" w:name="_Toc27774484"/>
      <w:bookmarkStart w:id="3927" w:name="_Toc36482944"/>
      <w:bookmarkStart w:id="3928" w:name="_Toc36484604"/>
      <w:bookmarkStart w:id="3929" w:name="_Toc44933534"/>
      <w:bookmarkStart w:id="3930" w:name="_Toc50972487"/>
      <w:bookmarkStart w:id="3931" w:name="_Toc57105241"/>
      <w:bookmarkStart w:id="3932" w:name="_Toc146278258"/>
      <w:r w:rsidRPr="00816C4A">
        <w:t>8.139</w:t>
      </w:r>
      <w:r w:rsidR="0069568F">
        <w:tab/>
      </w:r>
      <w:r w:rsidRPr="00816C4A">
        <w:t>(E/5G)SM cause</w:t>
      </w:r>
      <w:bookmarkEnd w:id="3924"/>
      <w:bookmarkEnd w:id="3925"/>
      <w:bookmarkEnd w:id="3926"/>
      <w:bookmarkEnd w:id="3927"/>
      <w:bookmarkEnd w:id="3928"/>
      <w:bookmarkEnd w:id="3929"/>
      <w:bookmarkEnd w:id="3930"/>
      <w:bookmarkEnd w:id="3931"/>
      <w:bookmarkEnd w:id="3932"/>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33" w:name="_Toc3201095"/>
      <w:bookmarkStart w:id="3934" w:name="_Toc20392838"/>
      <w:bookmarkStart w:id="3935" w:name="_Toc27774485"/>
      <w:bookmarkStart w:id="3936" w:name="_Toc36482945"/>
      <w:bookmarkStart w:id="3937"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8" w:name="_Toc44933535"/>
      <w:bookmarkStart w:id="3939" w:name="_Toc50972488"/>
      <w:bookmarkStart w:id="3940" w:name="_Toc57105242"/>
      <w:bookmarkStart w:id="3941" w:name="_Toc146278259"/>
      <w:r w:rsidRPr="00816C4A">
        <w:t>8.140</w:t>
      </w:r>
      <w:r w:rsidRPr="00816C4A">
        <w:tab/>
        <w:t>IP address list</w:t>
      </w:r>
      <w:bookmarkEnd w:id="3933"/>
      <w:bookmarkEnd w:id="3934"/>
      <w:bookmarkEnd w:id="3935"/>
      <w:bookmarkEnd w:id="3936"/>
      <w:bookmarkEnd w:id="3937"/>
      <w:bookmarkEnd w:id="3938"/>
      <w:bookmarkEnd w:id="3939"/>
      <w:bookmarkEnd w:id="3940"/>
      <w:bookmarkEnd w:id="39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42" w:name="_Toc3201096"/>
      <w:bookmarkStart w:id="3943" w:name="_Toc20392839"/>
      <w:bookmarkStart w:id="3944" w:name="_Toc27774486"/>
      <w:bookmarkStart w:id="3945" w:name="_Toc36482946"/>
      <w:bookmarkStart w:id="3946" w:name="_Toc36484606"/>
      <w:bookmarkStart w:id="3947" w:name="_Toc44933536"/>
      <w:bookmarkStart w:id="3948" w:name="_Toc50972489"/>
      <w:bookmarkStart w:id="3949" w:name="_Toc57105243"/>
      <w:bookmarkStart w:id="3950" w:name="_Toc146278260"/>
      <w:r w:rsidRPr="00816C4A">
        <w:t>8.141</w:t>
      </w:r>
      <w:r w:rsidRPr="00816C4A">
        <w:tab/>
        <w:t>Surrounding macrocells</w:t>
      </w:r>
      <w:bookmarkEnd w:id="3942"/>
      <w:bookmarkEnd w:id="3943"/>
      <w:bookmarkEnd w:id="3944"/>
      <w:bookmarkEnd w:id="3945"/>
      <w:bookmarkEnd w:id="3946"/>
      <w:bookmarkEnd w:id="3947"/>
      <w:bookmarkEnd w:id="3948"/>
      <w:bookmarkEnd w:id="3949"/>
      <w:bookmarkEnd w:id="39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51" w:name="_Toc3201097"/>
      <w:bookmarkStart w:id="3952" w:name="_Toc20392840"/>
      <w:bookmarkStart w:id="3953" w:name="_Toc27774487"/>
      <w:bookmarkStart w:id="3954" w:name="_Toc36482947"/>
      <w:bookmarkStart w:id="3955" w:name="_Toc36484607"/>
      <w:bookmarkStart w:id="3956" w:name="_Toc44933537"/>
      <w:bookmarkStart w:id="3957" w:name="_Toc50972490"/>
      <w:bookmarkStart w:id="3958" w:name="_Toc57105244"/>
      <w:bookmarkStart w:id="3959" w:name="_Toc146278261"/>
      <w:r w:rsidRPr="00816C4A">
        <w:t>8.142</w:t>
      </w:r>
      <w:r w:rsidRPr="00816C4A">
        <w:tab/>
        <w:t>PDP/PDN/PDU type</w:t>
      </w:r>
      <w:bookmarkEnd w:id="3951"/>
      <w:bookmarkEnd w:id="3952"/>
      <w:bookmarkEnd w:id="3953"/>
      <w:bookmarkEnd w:id="3954"/>
      <w:bookmarkEnd w:id="3955"/>
      <w:bookmarkEnd w:id="3956"/>
      <w:bookmarkEnd w:id="3957"/>
      <w:bookmarkEnd w:id="3958"/>
      <w:bookmarkEnd w:id="3959"/>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0" w:name="_Toc3201098"/>
      <w:bookmarkStart w:id="3961" w:name="_Toc20392841"/>
      <w:bookmarkStart w:id="3962" w:name="_Toc27774488"/>
      <w:bookmarkStart w:id="3963" w:name="_Toc36482948"/>
      <w:bookmarkStart w:id="3964" w:name="_Toc36484608"/>
      <w:bookmarkStart w:id="3965" w:name="_Toc44933538"/>
      <w:bookmarkStart w:id="3966" w:name="_Toc50972491"/>
      <w:bookmarkStart w:id="3967" w:name="_Toc57105245"/>
      <w:bookmarkStart w:id="3968" w:name="_Toc146278262"/>
      <w:r w:rsidRPr="00816C4A">
        <w:t>8.143</w:t>
      </w:r>
      <w:r w:rsidRPr="00816C4A">
        <w:tab/>
        <w:t>PDU Session Establishment parameters</w:t>
      </w:r>
      <w:bookmarkEnd w:id="3960"/>
      <w:bookmarkEnd w:id="3961"/>
      <w:bookmarkEnd w:id="3962"/>
      <w:bookmarkEnd w:id="3963"/>
      <w:bookmarkEnd w:id="3964"/>
      <w:bookmarkEnd w:id="3965"/>
      <w:bookmarkEnd w:id="3966"/>
      <w:bookmarkEnd w:id="3967"/>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9" w:name="_Toc36484610"/>
      <w:bookmarkStart w:id="3970" w:name="_Toc44933540"/>
      <w:bookmarkStart w:id="3971" w:name="_Toc50972493"/>
      <w:bookmarkStart w:id="3972" w:name="_Toc57105247"/>
      <w:bookmarkStart w:id="3973" w:name="_Toc146278263"/>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3"/>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4" w:name="_Toc146278264"/>
      <w:r w:rsidRPr="00816C4A">
        <w:t>8.</w:t>
      </w:r>
      <w:r>
        <w:t>145</w:t>
      </w:r>
      <w:r w:rsidRPr="00816C4A">
        <w:tab/>
      </w:r>
      <w:r>
        <w:t>Slices information</w:t>
      </w:r>
      <w:bookmarkEnd w:id="3969"/>
      <w:bookmarkEnd w:id="3970"/>
      <w:bookmarkEnd w:id="3971"/>
      <w:bookmarkEnd w:id="3972"/>
      <w:bookmarkEnd w:id="3974"/>
    </w:p>
    <w:p w14:paraId="3163C280" w14:textId="555F6C09" w:rsidR="00660539" w:rsidRPr="000C201D" w:rsidRDefault="00660539" w:rsidP="00660539">
      <w:r w:rsidRPr="000C201D">
        <w:t xml:space="preserve">This data object </w:t>
      </w:r>
      <w:r w:rsidR="006E4DD2">
        <w:t xml:space="preserve">shall </w:t>
      </w:r>
      <w:r w:rsidRPr="000C201D">
        <w:t>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2CB79E8A" w14:textId="257A22EC" w:rsidR="002601BD" w:rsidRPr="00816C4A" w:rsidRDefault="002601BD" w:rsidP="002601BD">
      <w:pPr>
        <w:pStyle w:val="Heading2"/>
      </w:pPr>
      <w:bookmarkStart w:id="3975" w:name="_Toc146278265"/>
      <w:r w:rsidRPr="00816C4A">
        <w:t>8.</w:t>
      </w:r>
      <w:r>
        <w:t>146</w:t>
      </w:r>
      <w:r w:rsidRPr="00816C4A">
        <w:tab/>
      </w:r>
      <w:r>
        <w:t>SOR-CMCI</w:t>
      </w:r>
      <w:bookmarkEnd w:id="39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794A2C0D" w:rsidR="002601BD" w:rsidRDefault="002601BD" w:rsidP="002601BD">
      <w:pPr>
        <w:pStyle w:val="B1"/>
        <w:ind w:firstLine="0"/>
      </w:pPr>
      <w:r w:rsidRPr="00816C4A">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1C431F04" w14:textId="6B65BD35" w:rsidR="002C5E13" w:rsidRPr="00816C4A" w:rsidRDefault="002C7D68" w:rsidP="002C5E13">
      <w:pPr>
        <w:pStyle w:val="Heading2"/>
      </w:pPr>
      <w:bookmarkStart w:id="3976" w:name="_Toc99609879"/>
      <w:bookmarkStart w:id="3977" w:name="_Toc146278266"/>
      <w:r>
        <w:t>8.147</w:t>
      </w:r>
      <w:r w:rsidR="002C5E13">
        <w:tab/>
        <w:t>CA</w:t>
      </w:r>
      <w:r w:rsidR="002C5E13" w:rsidRPr="00816C4A">
        <w:t>G cell selection status</w:t>
      </w:r>
      <w:bookmarkEnd w:id="3976"/>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8" w:name="_Toc99609880"/>
    </w:p>
    <w:p w14:paraId="6457CFA4" w14:textId="32DC3833" w:rsidR="002C5E13" w:rsidRPr="00816C4A" w:rsidRDefault="002C7D68" w:rsidP="00660539">
      <w:pPr>
        <w:pStyle w:val="Heading2"/>
      </w:pPr>
      <w:bookmarkStart w:id="3979" w:name="_Toc146278267"/>
      <w:r>
        <w:t>8.148</w:t>
      </w:r>
      <w:r w:rsidR="002C5E13" w:rsidRPr="00816C4A">
        <w:tab/>
      </w:r>
      <w:bookmarkEnd w:id="3978"/>
      <w:r w:rsidR="002C5E13">
        <w:t>CAG</w:t>
      </w:r>
      <w:r w:rsidR="002C5E13" w:rsidRPr="00816C4A">
        <w:t xml:space="preserve"> </w:t>
      </w:r>
      <w:r w:rsidR="002C5E13">
        <w:t>information list</w:t>
      </w:r>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4BD"/>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0EA5AD25" w14:textId="77777777" w:rsidR="002C54BD" w:rsidRPr="00AC2D99" w:rsidRDefault="002C54BD" w:rsidP="002C54BD">
      <w:pPr>
        <w:pStyle w:val="B2"/>
      </w:pPr>
    </w:p>
    <w:p w14:paraId="53DADEE4" w14:textId="6E02A624" w:rsidR="002C54BD" w:rsidRPr="00816C4A" w:rsidRDefault="002C54BD" w:rsidP="002C54BD">
      <w:pPr>
        <w:pStyle w:val="B2"/>
        <w:ind w:left="0" w:firstLine="0"/>
      </w:pPr>
      <w:r>
        <w:t>In case truncation of "CAG information list" (clause 8.148) and corresponding CAG HRNN list (clause 8.149) is necessary, then UE shall prioritize and include first the CAG information of the currently selected PLMN, and respective HRNN.</w:t>
      </w:r>
    </w:p>
    <w:p w14:paraId="7374CE05" w14:textId="12B8EDA9" w:rsidR="002C54BD" w:rsidRPr="008C5EBB" w:rsidRDefault="002C7D68" w:rsidP="002C54BD">
      <w:pPr>
        <w:pStyle w:val="Heading2"/>
      </w:pPr>
      <w:bookmarkStart w:id="3980" w:name="_Toc99609881"/>
      <w:bookmarkStart w:id="3981" w:name="_Toc146278268"/>
      <w:r>
        <w:rPr>
          <w:lang w:val="pt-BR"/>
        </w:rPr>
        <w:t>8.149</w:t>
      </w:r>
      <w:r w:rsidR="002C5E13" w:rsidRPr="00816C4A">
        <w:rPr>
          <w:lang w:val="pt-BR"/>
        </w:rPr>
        <w:tab/>
      </w:r>
      <w:bookmarkEnd w:id="3980"/>
      <w:r w:rsidR="002C54BD" w:rsidRPr="008C5EBB">
        <w:t xml:space="preserve">CAG </w:t>
      </w:r>
      <w:r w:rsidR="002C54BD">
        <w:t>H</w:t>
      </w:r>
      <w:r w:rsidR="002C54BD" w:rsidRPr="008C5EBB">
        <w:t>uman-readable network name list</w:t>
      </w:r>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4BD" w:rsidRPr="008C5EBB" w14:paraId="0B1510DF" w14:textId="77777777" w:rsidTr="00447647">
        <w:trPr>
          <w:cantSplit/>
          <w:jc w:val="center"/>
        </w:trPr>
        <w:tc>
          <w:tcPr>
            <w:tcW w:w="1559" w:type="dxa"/>
          </w:tcPr>
          <w:p w14:paraId="63108FCC" w14:textId="77777777" w:rsidR="002C54BD" w:rsidRPr="008C5EBB" w:rsidRDefault="002C54BD" w:rsidP="00447647">
            <w:pPr>
              <w:pStyle w:val="TAH"/>
              <w:rPr>
                <w:lang w:eastAsia="en-GB"/>
              </w:rPr>
            </w:pPr>
            <w:r w:rsidRPr="008C5EBB">
              <w:rPr>
                <w:lang w:eastAsia="en-GB"/>
              </w:rPr>
              <w:t>Byte(s)</w:t>
            </w:r>
          </w:p>
        </w:tc>
        <w:tc>
          <w:tcPr>
            <w:tcW w:w="4820" w:type="dxa"/>
          </w:tcPr>
          <w:p w14:paraId="0D697A3A" w14:textId="77777777" w:rsidR="002C54BD" w:rsidRPr="008C5EBB" w:rsidRDefault="002C54BD" w:rsidP="00447647">
            <w:pPr>
              <w:pStyle w:val="TAH"/>
              <w:rPr>
                <w:lang w:eastAsia="en-GB"/>
              </w:rPr>
            </w:pPr>
            <w:r w:rsidRPr="008C5EBB">
              <w:rPr>
                <w:lang w:eastAsia="en-GB"/>
              </w:rPr>
              <w:t>Description</w:t>
            </w:r>
          </w:p>
        </w:tc>
        <w:tc>
          <w:tcPr>
            <w:tcW w:w="1416" w:type="dxa"/>
          </w:tcPr>
          <w:p w14:paraId="2282B2E0" w14:textId="77777777" w:rsidR="002C54BD" w:rsidRPr="008C5EBB" w:rsidRDefault="002C54BD" w:rsidP="00447647">
            <w:pPr>
              <w:pStyle w:val="TAH"/>
              <w:rPr>
                <w:lang w:eastAsia="en-GB"/>
              </w:rPr>
            </w:pPr>
            <w:r w:rsidRPr="008C5EBB">
              <w:rPr>
                <w:lang w:eastAsia="en-GB"/>
              </w:rPr>
              <w:t>Length</w:t>
            </w:r>
          </w:p>
        </w:tc>
      </w:tr>
      <w:tr w:rsidR="002C54BD" w:rsidRPr="008C5EBB" w14:paraId="1202F634" w14:textId="77777777" w:rsidTr="00447647">
        <w:trPr>
          <w:cantSplit/>
          <w:jc w:val="center"/>
        </w:trPr>
        <w:tc>
          <w:tcPr>
            <w:tcW w:w="1559" w:type="dxa"/>
          </w:tcPr>
          <w:p w14:paraId="4234F827" w14:textId="77777777" w:rsidR="002C54BD" w:rsidRPr="008C5EBB" w:rsidRDefault="002C54BD" w:rsidP="00447647">
            <w:pPr>
              <w:pStyle w:val="TAC"/>
              <w:rPr>
                <w:lang w:eastAsia="en-GB"/>
              </w:rPr>
            </w:pPr>
            <w:r w:rsidRPr="008C5EBB">
              <w:rPr>
                <w:lang w:eastAsia="en-GB"/>
              </w:rPr>
              <w:t>1</w:t>
            </w:r>
          </w:p>
        </w:tc>
        <w:tc>
          <w:tcPr>
            <w:tcW w:w="4820" w:type="dxa"/>
          </w:tcPr>
          <w:p w14:paraId="0520D267" w14:textId="561B85C6" w:rsidR="002C54BD" w:rsidRPr="008C5EBB" w:rsidRDefault="002C54BD" w:rsidP="00447647">
            <w:pPr>
              <w:pStyle w:val="TAL"/>
            </w:pPr>
            <w:r w:rsidRPr="008C5EBB">
              <w:t xml:space="preserve">CAG </w:t>
            </w:r>
            <w:r>
              <w:t>H</w:t>
            </w:r>
            <w:r w:rsidRPr="008C5EBB">
              <w:t>uman-readable network name list tag</w:t>
            </w:r>
          </w:p>
        </w:tc>
        <w:tc>
          <w:tcPr>
            <w:tcW w:w="1416" w:type="dxa"/>
          </w:tcPr>
          <w:p w14:paraId="573471EA" w14:textId="77777777" w:rsidR="002C54BD" w:rsidRPr="008C5EBB" w:rsidRDefault="002C54BD" w:rsidP="00447647">
            <w:pPr>
              <w:pStyle w:val="TAC"/>
              <w:rPr>
                <w:lang w:eastAsia="en-GB"/>
              </w:rPr>
            </w:pPr>
            <w:r w:rsidRPr="008C5EBB">
              <w:rPr>
                <w:lang w:eastAsia="en-GB"/>
              </w:rPr>
              <w:t>1</w:t>
            </w:r>
          </w:p>
        </w:tc>
      </w:tr>
      <w:tr w:rsidR="002C54BD" w:rsidRPr="008C5EBB" w14:paraId="344673BE" w14:textId="77777777" w:rsidTr="00447647">
        <w:trPr>
          <w:cantSplit/>
          <w:jc w:val="center"/>
        </w:trPr>
        <w:tc>
          <w:tcPr>
            <w:tcW w:w="1559" w:type="dxa"/>
          </w:tcPr>
          <w:p w14:paraId="16ABD45A" w14:textId="77777777" w:rsidR="002C54BD" w:rsidRPr="008C5EBB" w:rsidRDefault="002C54BD" w:rsidP="00447647">
            <w:pPr>
              <w:pStyle w:val="TAC"/>
              <w:rPr>
                <w:lang w:eastAsia="en-GB"/>
              </w:rPr>
            </w:pPr>
            <w:r w:rsidRPr="008C5EBB">
              <w:rPr>
                <w:lang w:eastAsia="en-GB"/>
              </w:rPr>
              <w:t>2 to 1 + X</w:t>
            </w:r>
          </w:p>
        </w:tc>
        <w:tc>
          <w:tcPr>
            <w:tcW w:w="4820" w:type="dxa"/>
          </w:tcPr>
          <w:p w14:paraId="58FE41A8" w14:textId="77777777" w:rsidR="002C54BD" w:rsidRPr="008C5EBB" w:rsidRDefault="002C54BD" w:rsidP="00447647">
            <w:pPr>
              <w:pStyle w:val="TAL"/>
            </w:pPr>
            <w:r w:rsidRPr="008C5EBB">
              <w:t xml:space="preserve">Length </w:t>
            </w:r>
          </w:p>
        </w:tc>
        <w:tc>
          <w:tcPr>
            <w:tcW w:w="1416" w:type="dxa"/>
          </w:tcPr>
          <w:p w14:paraId="2D29B661" w14:textId="77777777" w:rsidR="002C54BD" w:rsidRPr="008C5EBB" w:rsidRDefault="002C54BD" w:rsidP="00447647">
            <w:pPr>
              <w:pStyle w:val="TAC"/>
              <w:rPr>
                <w:lang w:eastAsia="en-GB"/>
              </w:rPr>
            </w:pPr>
            <w:r w:rsidRPr="008C5EBB">
              <w:rPr>
                <w:lang w:eastAsia="en-GB"/>
              </w:rPr>
              <w:t>X</w:t>
            </w:r>
          </w:p>
        </w:tc>
      </w:tr>
      <w:tr w:rsidR="002C54BD" w:rsidRPr="008C5EBB" w14:paraId="1C7CFC7F" w14:textId="77777777" w:rsidTr="00447647">
        <w:trPr>
          <w:cantSplit/>
          <w:jc w:val="center"/>
        </w:trPr>
        <w:tc>
          <w:tcPr>
            <w:tcW w:w="1559" w:type="dxa"/>
          </w:tcPr>
          <w:p w14:paraId="0DD304F6" w14:textId="77777777" w:rsidR="002C54BD" w:rsidRPr="008C5EBB" w:rsidRDefault="002C54BD" w:rsidP="00447647">
            <w:pPr>
              <w:pStyle w:val="PL"/>
              <w:jc w:val="center"/>
              <w:rPr>
                <w:rFonts w:ascii="Arial" w:hAnsi="Arial"/>
                <w:sz w:val="18"/>
              </w:rPr>
            </w:pPr>
            <w:r w:rsidRPr="008C5EBB">
              <w:rPr>
                <w:rFonts w:ascii="Arial" w:hAnsi="Arial"/>
                <w:sz w:val="18"/>
              </w:rPr>
              <w:t>(X+2) to (Y+X+1)</w:t>
            </w:r>
          </w:p>
        </w:tc>
        <w:tc>
          <w:tcPr>
            <w:tcW w:w="4820" w:type="dxa"/>
          </w:tcPr>
          <w:p w14:paraId="73720909" w14:textId="56F75E15" w:rsidR="002C54BD" w:rsidRPr="008C5EBB" w:rsidRDefault="002C54BD" w:rsidP="00447647">
            <w:pPr>
              <w:pStyle w:val="TAR"/>
              <w:jc w:val="left"/>
            </w:pPr>
            <w:r w:rsidRPr="008C5EBB">
              <w:t xml:space="preserve">CAG </w:t>
            </w:r>
            <w:r>
              <w:t>H</w:t>
            </w:r>
            <w:r w:rsidRPr="008C5EBB">
              <w:t>uman-readable network name list</w:t>
            </w:r>
          </w:p>
        </w:tc>
        <w:tc>
          <w:tcPr>
            <w:tcW w:w="1416" w:type="dxa"/>
          </w:tcPr>
          <w:p w14:paraId="78D19CE5" w14:textId="77777777" w:rsidR="002C54BD" w:rsidRPr="008C5EBB" w:rsidRDefault="002C54BD" w:rsidP="00447647">
            <w:pPr>
              <w:pStyle w:val="PL"/>
              <w:jc w:val="center"/>
              <w:rPr>
                <w:rFonts w:ascii="Arial" w:hAnsi="Arial"/>
                <w:sz w:val="18"/>
              </w:rPr>
            </w:pPr>
            <w:r w:rsidRPr="008C5EBB">
              <w:rPr>
                <w:rFonts w:ascii="Arial" w:hAnsi="Arial"/>
                <w:sz w:val="18"/>
              </w:rPr>
              <w:t>Y</w:t>
            </w:r>
          </w:p>
        </w:tc>
      </w:tr>
    </w:tbl>
    <w:p w14:paraId="01EF5EFF" w14:textId="77777777" w:rsidR="002C54BD" w:rsidRPr="008C5EBB" w:rsidRDefault="002C54BD" w:rsidP="002C54BD">
      <w:pPr>
        <w:pStyle w:val="B1"/>
      </w:pPr>
    </w:p>
    <w:p w14:paraId="571BFB5B" w14:textId="425A98E7" w:rsidR="002C54BD" w:rsidRPr="008C5EBB" w:rsidRDefault="002C54BD" w:rsidP="002C54BD">
      <w:pPr>
        <w:pStyle w:val="TAR"/>
        <w:jc w:val="left"/>
      </w:pPr>
      <w:r w:rsidRPr="008C5EBB">
        <w:t xml:space="preserve">CAG </w:t>
      </w:r>
      <w:r>
        <w:t>H</w:t>
      </w:r>
      <w:r w:rsidRPr="008C5EBB">
        <w:t>uman-readable network name list:</w:t>
      </w:r>
    </w:p>
    <w:p w14:paraId="6786BE08" w14:textId="77777777" w:rsidR="002C54BD" w:rsidRPr="008C5EBB" w:rsidRDefault="002C54BD" w:rsidP="002C54BD">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4BD" w:rsidRPr="008C5EBB" w14:paraId="3B278693"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37351FEF" w14:textId="77777777" w:rsidR="002C54BD" w:rsidRPr="008C5EBB" w:rsidRDefault="002C54BD" w:rsidP="00447647">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16E44D" w14:textId="77777777" w:rsidR="002C54BD" w:rsidRPr="008C5EBB" w:rsidRDefault="002C54BD" w:rsidP="00447647">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65411498" w14:textId="77777777" w:rsidR="002C54BD" w:rsidRPr="008C5EBB" w:rsidRDefault="002C54BD" w:rsidP="00447647">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CBFF505" w14:textId="77777777" w:rsidR="002C54BD" w:rsidRPr="008C5EBB" w:rsidRDefault="002C54BD" w:rsidP="00447647">
            <w:pPr>
              <w:pStyle w:val="TF"/>
              <w:keepLines w:val="0"/>
              <w:spacing w:after="0"/>
              <w:rPr>
                <w:lang w:eastAsia="en-GB"/>
              </w:rPr>
            </w:pPr>
            <w:r w:rsidRPr="008C5EBB">
              <w:rPr>
                <w:lang w:eastAsia="en-GB"/>
              </w:rPr>
              <w:t>Length (bytes)</w:t>
            </w:r>
          </w:p>
        </w:tc>
      </w:tr>
      <w:tr w:rsidR="002C54BD" w:rsidRPr="008C5EBB" w14:paraId="2001E181"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7662935C" w14:textId="5DA40570" w:rsidR="002C54BD" w:rsidRPr="008C5EBB" w:rsidRDefault="002C54BD" w:rsidP="00447647">
            <w:pPr>
              <w:pStyle w:val="TAL"/>
              <w:rPr>
                <w:snapToGrid w:val="0"/>
              </w:rPr>
            </w:pPr>
            <w:r w:rsidRPr="008C5EBB">
              <w:t>1</w:t>
            </w:r>
            <w:r w:rsidRPr="008C5EBB">
              <w:rPr>
                <w:vertAlign w:val="superscript"/>
              </w:rPr>
              <w:t>st</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3EBC2815"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535A8A9D"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38492D5" w14:textId="77777777" w:rsidR="002C54BD" w:rsidRPr="008C5EBB" w:rsidRDefault="002C54BD" w:rsidP="00447647">
            <w:pPr>
              <w:pStyle w:val="TAC"/>
              <w:rPr>
                <w:lang w:eastAsia="en-GB"/>
              </w:rPr>
            </w:pPr>
            <w:r w:rsidRPr="008C5EBB">
              <w:rPr>
                <w:lang w:eastAsia="en-GB"/>
              </w:rPr>
              <w:t>1</w:t>
            </w:r>
          </w:p>
        </w:tc>
      </w:tr>
      <w:tr w:rsidR="002C54BD" w:rsidRPr="008C5EBB" w14:paraId="68302977"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0334C977" w14:textId="77777777" w:rsidR="002C54BD" w:rsidRPr="008C5EBB" w:rsidRDefault="002C54BD" w:rsidP="00447647">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1B21852B" w14:textId="46D35457" w:rsidR="002C54BD" w:rsidRPr="008C5EBB" w:rsidRDefault="002C54BD" w:rsidP="00447647">
            <w:pPr>
              <w:pStyle w:val="TAC"/>
              <w:rPr>
                <w:snapToGrid w:val="0"/>
                <w:lang w:eastAsia="en-GB"/>
              </w:rPr>
            </w:pPr>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6FFE792B"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7B6075" w14:textId="77777777" w:rsidR="002C54BD" w:rsidRPr="008C5EBB" w:rsidRDefault="002C54BD" w:rsidP="00447647">
            <w:pPr>
              <w:pStyle w:val="TAC"/>
              <w:rPr>
                <w:lang w:eastAsia="en-GB"/>
              </w:rPr>
            </w:pPr>
            <w:r w:rsidRPr="008C5EBB">
              <w:rPr>
                <w:lang w:eastAsia="en-GB"/>
              </w:rPr>
              <w:t>1</w:t>
            </w:r>
          </w:p>
        </w:tc>
      </w:tr>
      <w:tr w:rsidR="002C54BD" w:rsidRPr="008C5EBB" w14:paraId="5D109AE4"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073FCF90" w14:textId="0B17DDE5" w:rsidR="002C54BD" w:rsidRPr="008C5EBB" w:rsidRDefault="002C54BD" w:rsidP="00447647">
            <w:pPr>
              <w:pStyle w:val="TAL"/>
              <w:rPr>
                <w:snapToGrid w:val="0"/>
              </w:rPr>
            </w:pPr>
            <w:r w:rsidRPr="008C5EBB">
              <w:t>1</w:t>
            </w:r>
            <w:r w:rsidRPr="008C5EBB">
              <w:rPr>
                <w:vertAlign w:val="superscript"/>
              </w:rPr>
              <w:t>st</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60A8428"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C7CB8E3"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7CDCBCE" w14:textId="77777777" w:rsidR="002C54BD" w:rsidRPr="008C5EBB" w:rsidRDefault="002C54BD" w:rsidP="00447647">
            <w:pPr>
              <w:pStyle w:val="TAC"/>
              <w:rPr>
                <w:snapToGrid w:val="0"/>
                <w:lang w:eastAsia="en-GB"/>
              </w:rPr>
            </w:pPr>
            <w:r w:rsidRPr="008C5EBB">
              <w:rPr>
                <w:lang w:eastAsia="en-GB"/>
              </w:rPr>
              <w:t>A1</w:t>
            </w:r>
          </w:p>
        </w:tc>
      </w:tr>
      <w:tr w:rsidR="002C54BD" w:rsidRPr="008C5EBB" w14:paraId="4DD2A231" w14:textId="77777777" w:rsidTr="00447647">
        <w:tc>
          <w:tcPr>
            <w:tcW w:w="3420" w:type="dxa"/>
            <w:tcBorders>
              <w:top w:val="single" w:sz="4" w:space="0" w:color="auto"/>
              <w:left w:val="single" w:sz="4" w:space="0" w:color="auto"/>
              <w:bottom w:val="single" w:sz="4" w:space="0" w:color="auto"/>
              <w:right w:val="single" w:sz="4" w:space="0" w:color="auto"/>
            </w:tcBorders>
          </w:tcPr>
          <w:p w14:paraId="6112FCBC" w14:textId="77777777" w:rsidR="002C54BD" w:rsidRPr="008C5EBB" w:rsidRDefault="002C54BD" w:rsidP="00447647">
            <w:pPr>
              <w:pStyle w:val="TAL"/>
            </w:pPr>
            <w:r>
              <w:t>2</w:t>
            </w:r>
            <w:r>
              <w:rPr>
                <w:vertAlign w:val="superscript"/>
              </w:rPr>
              <w:t>nd</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076A552"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2B0F947"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A58055D" w14:textId="77777777" w:rsidR="002C54BD" w:rsidRPr="008C5EBB" w:rsidRDefault="002C54BD" w:rsidP="00447647">
            <w:pPr>
              <w:pStyle w:val="TAC"/>
              <w:rPr>
                <w:lang w:eastAsia="en-GB"/>
              </w:rPr>
            </w:pPr>
            <w:r w:rsidRPr="008C5EBB">
              <w:rPr>
                <w:lang w:eastAsia="en-GB"/>
              </w:rPr>
              <w:t>1</w:t>
            </w:r>
          </w:p>
        </w:tc>
      </w:tr>
      <w:tr w:rsidR="002C54BD" w:rsidRPr="008C5EBB" w14:paraId="5BFDE08D" w14:textId="77777777" w:rsidTr="00447647">
        <w:tc>
          <w:tcPr>
            <w:tcW w:w="3420" w:type="dxa"/>
            <w:tcBorders>
              <w:top w:val="single" w:sz="4" w:space="0" w:color="auto"/>
              <w:left w:val="single" w:sz="4" w:space="0" w:color="auto"/>
              <w:bottom w:val="single" w:sz="4" w:space="0" w:color="auto"/>
              <w:right w:val="single" w:sz="4" w:space="0" w:color="auto"/>
            </w:tcBorders>
          </w:tcPr>
          <w:p w14:paraId="24A510BD" w14:textId="77777777" w:rsidR="002C54BD" w:rsidRPr="008C5EBB" w:rsidRDefault="002C54BD" w:rsidP="00447647">
            <w:pPr>
              <w:pStyle w:val="TAL"/>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6B7FDB74" w14:textId="77777777" w:rsidR="002C54BD" w:rsidRPr="008C5EBB" w:rsidRDefault="002C54BD" w:rsidP="00447647">
            <w:pPr>
              <w:pStyle w:val="TAC"/>
              <w:rPr>
                <w:snapToGrid w:val="0"/>
                <w:lang w:eastAsia="en-GB"/>
              </w:rPr>
            </w:pPr>
            <w:r w:rsidRPr="008C5EBB">
              <w:rPr>
                <w:snapToGrid w:val="0"/>
                <w:lang w:eastAsia="en-GB"/>
              </w:rPr>
              <w:t>A</w:t>
            </w:r>
            <w:r>
              <w:rPr>
                <w:snapToGrid w:val="0"/>
                <w:lang w:eastAsia="en-GB"/>
              </w:rPr>
              <w:t>2</w:t>
            </w:r>
          </w:p>
        </w:tc>
        <w:tc>
          <w:tcPr>
            <w:tcW w:w="876" w:type="dxa"/>
            <w:tcBorders>
              <w:top w:val="single" w:sz="4" w:space="0" w:color="auto"/>
              <w:left w:val="single" w:sz="4" w:space="0" w:color="auto"/>
              <w:bottom w:val="single" w:sz="4" w:space="0" w:color="auto"/>
              <w:right w:val="single" w:sz="4" w:space="0" w:color="auto"/>
            </w:tcBorders>
          </w:tcPr>
          <w:p w14:paraId="2312E535"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26EFE3AB" w14:textId="77777777" w:rsidR="002C54BD" w:rsidRPr="008C5EBB" w:rsidRDefault="002C54BD" w:rsidP="00447647">
            <w:pPr>
              <w:pStyle w:val="TAC"/>
              <w:rPr>
                <w:lang w:eastAsia="en-GB"/>
              </w:rPr>
            </w:pPr>
            <w:r w:rsidRPr="008C5EBB">
              <w:rPr>
                <w:lang w:eastAsia="en-GB"/>
              </w:rPr>
              <w:t>1</w:t>
            </w:r>
          </w:p>
        </w:tc>
      </w:tr>
      <w:tr w:rsidR="002C54BD" w:rsidRPr="008C5EBB" w14:paraId="5221743C" w14:textId="77777777" w:rsidTr="00447647">
        <w:tc>
          <w:tcPr>
            <w:tcW w:w="3420" w:type="dxa"/>
            <w:tcBorders>
              <w:top w:val="single" w:sz="4" w:space="0" w:color="auto"/>
              <w:left w:val="single" w:sz="4" w:space="0" w:color="auto"/>
              <w:bottom w:val="single" w:sz="4" w:space="0" w:color="auto"/>
              <w:right w:val="single" w:sz="4" w:space="0" w:color="auto"/>
            </w:tcBorders>
          </w:tcPr>
          <w:p w14:paraId="359C5B5D" w14:textId="77777777" w:rsidR="002C54BD" w:rsidRPr="008C5EBB" w:rsidRDefault="002C54BD" w:rsidP="00447647">
            <w:pPr>
              <w:pStyle w:val="TAL"/>
            </w:pPr>
            <w:r>
              <w:t>2</w:t>
            </w:r>
            <w:r>
              <w:rPr>
                <w:vertAlign w:val="superscript"/>
              </w:rPr>
              <w:t>nd</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tcPr>
          <w:p w14:paraId="4A69C5F7"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6DC83FF"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4C0C3B9" w14:textId="77777777" w:rsidR="002C54BD" w:rsidRPr="008C5EBB" w:rsidRDefault="002C54BD" w:rsidP="00447647">
            <w:pPr>
              <w:pStyle w:val="TAC"/>
              <w:rPr>
                <w:lang w:eastAsia="en-GB"/>
              </w:rPr>
            </w:pPr>
            <w:r w:rsidRPr="008C5EBB">
              <w:rPr>
                <w:lang w:eastAsia="en-GB"/>
              </w:rPr>
              <w:t>A</w:t>
            </w:r>
            <w:r>
              <w:rPr>
                <w:lang w:eastAsia="en-GB"/>
              </w:rPr>
              <w:t>2</w:t>
            </w:r>
          </w:p>
        </w:tc>
      </w:tr>
      <w:tr w:rsidR="002C54BD" w:rsidRPr="008C5EBB" w14:paraId="06A77D65" w14:textId="77777777" w:rsidTr="00447647">
        <w:tc>
          <w:tcPr>
            <w:tcW w:w="3420" w:type="dxa"/>
            <w:tcBorders>
              <w:top w:val="single" w:sz="4" w:space="0" w:color="auto"/>
              <w:left w:val="single" w:sz="4" w:space="0" w:color="auto"/>
              <w:bottom w:val="single" w:sz="4" w:space="0" w:color="auto"/>
              <w:right w:val="single" w:sz="4" w:space="0" w:color="auto"/>
            </w:tcBorders>
          </w:tcPr>
          <w:p w14:paraId="68750E71" w14:textId="77777777" w:rsidR="002C54BD" w:rsidRPr="008C5EBB" w:rsidRDefault="002C54BD" w:rsidP="00447647">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6DB7ED6C" w14:textId="77777777" w:rsidR="002C54BD" w:rsidRPr="008C5EBB" w:rsidRDefault="002C54BD" w:rsidP="00447647">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441C4969" w14:textId="77777777" w:rsidR="002C54BD" w:rsidRPr="008C5EBB" w:rsidRDefault="002C54BD" w:rsidP="00447647">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0C3920AE" w14:textId="77777777" w:rsidR="002C54BD" w:rsidRPr="008C5EBB" w:rsidRDefault="002C54BD" w:rsidP="00447647">
            <w:pPr>
              <w:pStyle w:val="TAC"/>
              <w:rPr>
                <w:lang w:eastAsia="en-GB"/>
              </w:rPr>
            </w:pPr>
          </w:p>
        </w:tc>
      </w:tr>
      <w:tr w:rsidR="002C54BD" w:rsidRPr="008C5EBB" w14:paraId="22687699"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6282386C" w14:textId="5FE12A86" w:rsidR="002C54BD" w:rsidRPr="008C5EBB" w:rsidRDefault="002C54BD" w:rsidP="00447647">
            <w:pPr>
              <w:pStyle w:val="TAL"/>
            </w:pPr>
            <w:r w:rsidRPr="008C5EBB">
              <w:t xml:space="preserve">Last CAG </w:t>
            </w:r>
            <w:r>
              <w:t>H</w:t>
            </w:r>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38BB71EF"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A0EAA7B"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FAEDD30" w14:textId="77777777" w:rsidR="002C54BD" w:rsidRPr="008C5EBB" w:rsidRDefault="002C54BD" w:rsidP="00447647">
            <w:pPr>
              <w:pStyle w:val="TAC"/>
              <w:rPr>
                <w:lang w:eastAsia="en-GB"/>
              </w:rPr>
            </w:pPr>
            <w:r w:rsidRPr="008C5EBB">
              <w:rPr>
                <w:lang w:eastAsia="en-GB"/>
              </w:rPr>
              <w:t>1</w:t>
            </w:r>
          </w:p>
        </w:tc>
      </w:tr>
      <w:tr w:rsidR="002C54BD" w:rsidRPr="008C5EBB" w14:paraId="32AF8920"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1C9A7E50" w14:textId="77777777" w:rsidR="002C54BD" w:rsidRPr="008C5EBB" w:rsidRDefault="002C54BD" w:rsidP="00447647">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6DEC7569" w14:textId="5C293DEE" w:rsidR="002C54BD" w:rsidRPr="008C5EBB" w:rsidRDefault="002C54BD" w:rsidP="00447647">
            <w:pPr>
              <w:pStyle w:val="TAC"/>
              <w:rPr>
                <w:snapToGrid w:val="0"/>
                <w:lang w:eastAsia="en-GB"/>
              </w:rPr>
            </w:pPr>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23613FBF"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4D74CF0" w14:textId="77777777" w:rsidR="002C54BD" w:rsidRPr="008C5EBB" w:rsidRDefault="002C54BD" w:rsidP="00447647">
            <w:pPr>
              <w:pStyle w:val="TAC"/>
              <w:rPr>
                <w:lang w:eastAsia="en-GB"/>
              </w:rPr>
            </w:pPr>
            <w:r w:rsidRPr="008C5EBB">
              <w:rPr>
                <w:lang w:eastAsia="en-GB"/>
              </w:rPr>
              <w:t>1</w:t>
            </w:r>
          </w:p>
        </w:tc>
      </w:tr>
      <w:tr w:rsidR="002C54BD" w:rsidRPr="008C5EBB" w14:paraId="54740903"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2B92D7DA" w14:textId="0274E0BB" w:rsidR="002C54BD" w:rsidRPr="008C5EBB" w:rsidRDefault="002C54BD" w:rsidP="00447647">
            <w:pPr>
              <w:pStyle w:val="TAL"/>
            </w:pPr>
            <w:r w:rsidRPr="008C5EBB">
              <w:t xml:space="preserve">Last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6F9625"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2DFDC03"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083F60" w14:textId="77777777" w:rsidR="002C54BD" w:rsidRPr="008C5EBB" w:rsidRDefault="002C54BD" w:rsidP="00447647">
            <w:pPr>
              <w:pStyle w:val="TAC"/>
              <w:rPr>
                <w:lang w:eastAsia="en-GB"/>
              </w:rPr>
            </w:pPr>
            <w:r w:rsidRPr="008C5EBB">
              <w:rPr>
                <w:lang w:eastAsia="en-GB"/>
              </w:rPr>
              <w:t>An</w:t>
            </w:r>
          </w:p>
        </w:tc>
      </w:tr>
    </w:tbl>
    <w:p w14:paraId="028A8858" w14:textId="77777777" w:rsidR="002C54BD" w:rsidRPr="008C5EBB" w:rsidRDefault="002C54BD" w:rsidP="002C54BD"/>
    <w:p w14:paraId="179D39B0" w14:textId="4E066B64" w:rsidR="002C54BD" w:rsidRPr="008C5EBB" w:rsidRDefault="002C54BD" w:rsidP="002C54BD">
      <w:r w:rsidRPr="008C5EBB">
        <w:t xml:space="preserve">The CAG </w:t>
      </w:r>
      <w:r>
        <w:t>H</w:t>
      </w:r>
      <w:r w:rsidRPr="008C5EBB">
        <w:t>uman-readable network name</w:t>
      </w:r>
      <w:r>
        <w:t xml:space="preserve"> (HRNN)</w:t>
      </w:r>
      <w:r w:rsidRPr="008C5EBB">
        <w:t xml:space="preserve"> list shall contain at least one CAG </w:t>
      </w:r>
      <w:r>
        <w:t>H</w:t>
      </w:r>
      <w:r w:rsidRPr="008C5EBB">
        <w:t>uman-readable network name</w:t>
      </w:r>
      <w:r w:rsidRPr="008C5EBB">
        <w:rPr>
          <w:snapToGrid w:val="0"/>
        </w:rPr>
        <w:t xml:space="preserve"> Tag</w:t>
      </w:r>
      <w:r w:rsidRPr="008C5EBB">
        <w:t>, Tag '80'.</w:t>
      </w:r>
      <w:r>
        <w:t xml:space="preserve"> The listing of CAG HRNN shall be such that it is listed in the same order in which the CAG IDs are indicated in "CAG information list" (clause 8.148). In case there is no HRNN broadcast for a PLMN indicated in the "CAG information list" the CAG Human-readable network name Tag shall be included with length set to 0. </w:t>
      </w:r>
    </w:p>
    <w:p w14:paraId="05BAE4BE" w14:textId="07009400" w:rsidR="002C54BD" w:rsidRPr="008C5EBB" w:rsidRDefault="002C54BD" w:rsidP="002C54BD">
      <w:r w:rsidRPr="008C5EBB">
        <w:t xml:space="preserve">Coding of CAG </w:t>
      </w:r>
      <w:r>
        <w:t>H</w:t>
      </w:r>
      <w:r w:rsidRPr="008C5EBB">
        <w:t>uman-readable network name:</w:t>
      </w:r>
    </w:p>
    <w:p w14:paraId="2AD751AB" w14:textId="7C82F177" w:rsidR="002C54BD" w:rsidRDefault="002C54BD" w:rsidP="002C54BD">
      <w:pPr>
        <w:pStyle w:val="B2"/>
        <w:ind w:left="0" w:firstLine="284"/>
      </w:pPr>
      <w:r w:rsidRPr="008C5EBB">
        <w:t xml:space="preserve">HRNN coding </w:t>
      </w:r>
      <w:r>
        <w:t>is</w:t>
      </w:r>
      <w:r w:rsidRPr="008C5EBB">
        <w:t xml:space="preserve"> defined in TS 23.003 [30].</w:t>
      </w:r>
    </w:p>
    <w:p w14:paraId="2164C731" w14:textId="77777777" w:rsidR="002C54BD" w:rsidRDefault="002C54BD" w:rsidP="002C54BD">
      <w:r>
        <w:t>In case truncation of "CAG information list" (clause 8.148) and corresponding CAG HRNN list (clause 8.149)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82" w:name="_Toc146278269"/>
      <w:r>
        <w:t>8.150</w:t>
      </w:r>
      <w:r>
        <w:tab/>
        <w:t>Slices</w:t>
      </w:r>
      <w:r w:rsidRPr="00816C4A">
        <w:t xml:space="preserve"> status</w:t>
      </w:r>
      <w:bookmarkEnd w:id="39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4EAFADF9" w14:textId="77777777" w:rsidR="00F31340" w:rsidRDefault="00F31340" w:rsidP="00F31340">
      <w:pPr>
        <w:pStyle w:val="B1"/>
        <w:ind w:left="852"/>
      </w:pPr>
      <w:r w:rsidRPr="00816C4A">
        <w:t xml:space="preserve">Coding of </w:t>
      </w:r>
      <w:r>
        <w:t>Slices</w:t>
      </w:r>
      <w:r w:rsidRPr="00816C4A">
        <w:t xml:space="preserve"> status</w:t>
      </w:r>
      <w:r>
        <w:t>:</w:t>
      </w:r>
    </w:p>
    <w:p w14:paraId="44B1F80F" w14:textId="77777777" w:rsidR="00F31340" w:rsidRPr="00816C4A" w:rsidRDefault="00F31340" w:rsidP="00F31340">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7A861FAD" w14:textId="77777777" w:rsidR="00F31340" w:rsidRDefault="00F31340" w:rsidP="00F31340">
      <w:pPr>
        <w:pStyle w:val="B2"/>
      </w:pPr>
      <w:r>
        <w:t>-</w:t>
      </w:r>
      <w:r>
        <w:tab/>
      </w:r>
      <w:r w:rsidRPr="00816C4A">
        <w:t>'0</w:t>
      </w:r>
      <w:r>
        <w:t>2</w:t>
      </w:r>
      <w:r w:rsidRPr="00816C4A">
        <w:t>'</w:t>
      </w:r>
      <w:r>
        <w:t xml:space="preserve"> = Rejected</w:t>
      </w:r>
      <w:r w:rsidRPr="00816C4A">
        <w:t>:</w:t>
      </w:r>
      <w:r>
        <w:t xml:space="preserve"> if any S-NSSAI is included to or removed from Rejected NSSAI </w:t>
      </w:r>
      <w:r w:rsidRPr="00EC66BC">
        <w:t>stored in a non-volatile memory in the ME</w:t>
      </w:r>
      <w:r>
        <w:t xml:space="preserve"> 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p>
    <w:p w14:paraId="067A33F3" w14:textId="77777777" w:rsidR="00F31340" w:rsidRPr="00FE5AB4" w:rsidRDefault="00F31340" w:rsidP="00F31340">
      <w:pPr>
        <w:pStyle w:val="B2"/>
      </w:pPr>
      <w:r>
        <w:t>-</w:t>
      </w:r>
      <w:r>
        <w:tab/>
      </w:r>
      <w:r w:rsidRPr="00261C35">
        <w:t>other values are RFU</w:t>
      </w:r>
    </w:p>
    <w:p w14:paraId="77AD14BB" w14:textId="77777777" w:rsidR="006E4DD2" w:rsidRDefault="006E4DD2" w:rsidP="006E4DD2">
      <w:pPr>
        <w:pStyle w:val="Heading2"/>
      </w:pPr>
      <w:bookmarkStart w:id="3983" w:name="_Toc3201099"/>
      <w:bookmarkStart w:id="3984" w:name="_Toc20392842"/>
      <w:bookmarkStart w:id="3985" w:name="_Toc27774489"/>
      <w:bookmarkStart w:id="3986" w:name="_Toc36482949"/>
      <w:bookmarkStart w:id="3987" w:name="_Toc36484611"/>
      <w:bookmarkStart w:id="3988" w:name="_Toc44933541"/>
      <w:bookmarkStart w:id="3989" w:name="_Toc50972494"/>
      <w:bookmarkStart w:id="3990" w:name="_Toc57105248"/>
      <w:bookmarkStart w:id="3991" w:name="_Toc146278270"/>
      <w:r>
        <w:t>8.151</w:t>
      </w:r>
      <w:r>
        <w:tab/>
      </w:r>
      <w:r w:rsidRPr="00DB6C2B">
        <w:t>Rejected s</w:t>
      </w:r>
      <w:r>
        <w:t>lices information with S-NSSAI mapping</w:t>
      </w:r>
      <w:bookmarkEnd w:id="3991"/>
    </w:p>
    <w:p w14:paraId="46013ED2" w14:textId="77777777" w:rsidR="006E4DD2" w:rsidRDefault="006E4DD2" w:rsidP="006E4DD2">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E4DD2" w:rsidRPr="000C201D" w14:paraId="52B454A0" w14:textId="77777777" w:rsidTr="006277F3">
        <w:trPr>
          <w:jc w:val="center"/>
        </w:trPr>
        <w:tc>
          <w:tcPr>
            <w:tcW w:w="1552" w:type="dxa"/>
          </w:tcPr>
          <w:p w14:paraId="086016DF" w14:textId="77777777" w:rsidR="006E4DD2" w:rsidRPr="000C201D" w:rsidRDefault="006E4DD2" w:rsidP="006277F3">
            <w:pPr>
              <w:pStyle w:val="TAH"/>
            </w:pPr>
            <w:r w:rsidRPr="000C201D">
              <w:t>Byte(s)</w:t>
            </w:r>
          </w:p>
        </w:tc>
        <w:tc>
          <w:tcPr>
            <w:tcW w:w="4685" w:type="dxa"/>
          </w:tcPr>
          <w:p w14:paraId="695A2B06" w14:textId="77777777" w:rsidR="006E4DD2" w:rsidRPr="000C201D" w:rsidRDefault="006E4DD2" w:rsidP="006277F3">
            <w:pPr>
              <w:pStyle w:val="TAH"/>
            </w:pPr>
            <w:r w:rsidRPr="000C201D">
              <w:t>Description</w:t>
            </w:r>
          </w:p>
        </w:tc>
        <w:tc>
          <w:tcPr>
            <w:tcW w:w="1417" w:type="dxa"/>
          </w:tcPr>
          <w:p w14:paraId="433176FD" w14:textId="77777777" w:rsidR="006E4DD2" w:rsidRPr="000C201D" w:rsidRDefault="006E4DD2" w:rsidP="006277F3">
            <w:pPr>
              <w:pStyle w:val="TAH"/>
            </w:pPr>
            <w:r w:rsidRPr="000C201D">
              <w:t>Length</w:t>
            </w:r>
          </w:p>
        </w:tc>
        <w:tc>
          <w:tcPr>
            <w:tcW w:w="1417" w:type="dxa"/>
          </w:tcPr>
          <w:p w14:paraId="5BAE8F17" w14:textId="77777777" w:rsidR="006E4DD2" w:rsidRPr="000C201D" w:rsidRDefault="006E4DD2" w:rsidP="006277F3">
            <w:pPr>
              <w:pStyle w:val="TAH"/>
            </w:pPr>
            <w:r>
              <w:t>M/O/C</w:t>
            </w:r>
          </w:p>
        </w:tc>
      </w:tr>
      <w:tr w:rsidR="006E4DD2" w:rsidRPr="000C201D" w14:paraId="4324576D" w14:textId="77777777" w:rsidTr="006277F3">
        <w:trPr>
          <w:jc w:val="center"/>
        </w:trPr>
        <w:tc>
          <w:tcPr>
            <w:tcW w:w="1552" w:type="dxa"/>
          </w:tcPr>
          <w:p w14:paraId="6B1F4DD9" w14:textId="77777777" w:rsidR="006E4DD2" w:rsidRPr="000C201D" w:rsidRDefault="006E4DD2" w:rsidP="006277F3">
            <w:pPr>
              <w:pStyle w:val="TAC"/>
            </w:pPr>
            <w:r w:rsidRPr="000C201D">
              <w:t>1</w:t>
            </w:r>
          </w:p>
        </w:tc>
        <w:tc>
          <w:tcPr>
            <w:tcW w:w="4685" w:type="dxa"/>
          </w:tcPr>
          <w:p w14:paraId="2AFA61DD" w14:textId="77777777" w:rsidR="006E4DD2" w:rsidRPr="000C201D" w:rsidRDefault="006E4DD2" w:rsidP="006277F3">
            <w:pPr>
              <w:pStyle w:val="TAL"/>
            </w:pPr>
            <w:r>
              <w:rPr>
                <w:lang w:val="pt-BR"/>
              </w:rPr>
              <w:t xml:space="preserve">Rejected </w:t>
            </w:r>
            <w:r w:rsidRPr="00FE6819">
              <w:rPr>
                <w:lang w:val="pt-BR"/>
              </w:rPr>
              <w:t>Slices</w:t>
            </w:r>
            <w:r>
              <w:rPr>
                <w:lang w:val="pt-BR"/>
              </w:rPr>
              <w:t xml:space="preserve"> information with N-SSAI</w:t>
            </w:r>
            <w:r w:rsidRPr="00FE6819">
              <w:rPr>
                <w:lang w:val="pt-BR"/>
              </w:rPr>
              <w:t xml:space="preserve"> mapping </w:t>
            </w:r>
            <w:r w:rsidRPr="000C201D">
              <w:t>tag</w:t>
            </w:r>
          </w:p>
        </w:tc>
        <w:tc>
          <w:tcPr>
            <w:tcW w:w="1417" w:type="dxa"/>
          </w:tcPr>
          <w:p w14:paraId="628921A4" w14:textId="77777777" w:rsidR="006E4DD2" w:rsidRPr="000C201D" w:rsidRDefault="006E4DD2" w:rsidP="006277F3">
            <w:pPr>
              <w:pStyle w:val="TAC"/>
            </w:pPr>
            <w:r w:rsidRPr="000C201D">
              <w:t>1</w:t>
            </w:r>
          </w:p>
        </w:tc>
        <w:tc>
          <w:tcPr>
            <w:tcW w:w="1417" w:type="dxa"/>
          </w:tcPr>
          <w:p w14:paraId="41DC7FEC" w14:textId="77777777" w:rsidR="006E4DD2" w:rsidRPr="000C201D" w:rsidRDefault="006E4DD2" w:rsidP="006277F3">
            <w:pPr>
              <w:pStyle w:val="TAC"/>
            </w:pPr>
            <w:r>
              <w:t>M</w:t>
            </w:r>
          </w:p>
        </w:tc>
      </w:tr>
      <w:tr w:rsidR="006E4DD2" w:rsidRPr="000C201D" w14:paraId="3AAAC906" w14:textId="77777777" w:rsidTr="006277F3">
        <w:trPr>
          <w:jc w:val="center"/>
        </w:trPr>
        <w:tc>
          <w:tcPr>
            <w:tcW w:w="1552" w:type="dxa"/>
          </w:tcPr>
          <w:p w14:paraId="643AD081" w14:textId="77777777" w:rsidR="006E4DD2" w:rsidRPr="000C201D" w:rsidRDefault="006E4DD2" w:rsidP="006277F3">
            <w:pPr>
              <w:pStyle w:val="TAC"/>
            </w:pPr>
            <w:r>
              <w:t>2</w:t>
            </w:r>
          </w:p>
        </w:tc>
        <w:tc>
          <w:tcPr>
            <w:tcW w:w="4685" w:type="dxa"/>
          </w:tcPr>
          <w:p w14:paraId="3F5DD1E2" w14:textId="77777777" w:rsidR="006E4DD2" w:rsidRPr="000C201D" w:rsidRDefault="006E4DD2" w:rsidP="006277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0D49AFF5" w14:textId="77777777" w:rsidR="006E4DD2" w:rsidRPr="000C201D" w:rsidRDefault="006E4DD2" w:rsidP="006277F3">
            <w:pPr>
              <w:pStyle w:val="TAC"/>
            </w:pPr>
            <w:r>
              <w:t>1</w:t>
            </w:r>
          </w:p>
        </w:tc>
        <w:tc>
          <w:tcPr>
            <w:tcW w:w="1417" w:type="dxa"/>
          </w:tcPr>
          <w:p w14:paraId="5EF01036" w14:textId="77777777" w:rsidR="006E4DD2" w:rsidRDefault="006E4DD2" w:rsidP="006277F3">
            <w:pPr>
              <w:pStyle w:val="TAC"/>
            </w:pPr>
            <w:r>
              <w:t>M</w:t>
            </w:r>
          </w:p>
        </w:tc>
      </w:tr>
      <w:tr w:rsidR="006E4DD2" w:rsidRPr="000C201D" w14:paraId="56615FDF" w14:textId="77777777" w:rsidTr="006277F3">
        <w:trPr>
          <w:jc w:val="center"/>
        </w:trPr>
        <w:tc>
          <w:tcPr>
            <w:tcW w:w="1552" w:type="dxa"/>
          </w:tcPr>
          <w:p w14:paraId="44EECA1D" w14:textId="77777777" w:rsidR="006E4DD2" w:rsidRPr="000C201D" w:rsidRDefault="006E4DD2" w:rsidP="006277F3">
            <w:pPr>
              <w:pStyle w:val="TAC"/>
            </w:pPr>
            <w:r>
              <w:t>3 to 3+Y1</w:t>
            </w:r>
          </w:p>
        </w:tc>
        <w:tc>
          <w:tcPr>
            <w:tcW w:w="4685" w:type="dxa"/>
          </w:tcPr>
          <w:p w14:paraId="17CC99B2" w14:textId="77777777" w:rsidR="006E4DD2" w:rsidRPr="00144A20" w:rsidRDefault="006E4DD2" w:rsidP="006277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1F310F5E" w14:textId="77777777" w:rsidR="006E4DD2" w:rsidRPr="000C201D" w:rsidRDefault="006E4DD2" w:rsidP="006277F3">
            <w:pPr>
              <w:pStyle w:val="TAC"/>
            </w:pPr>
            <w:r>
              <w:t>Y1</w:t>
            </w:r>
          </w:p>
        </w:tc>
        <w:tc>
          <w:tcPr>
            <w:tcW w:w="1417" w:type="dxa"/>
          </w:tcPr>
          <w:p w14:paraId="38274A7D" w14:textId="77777777" w:rsidR="006E4DD2" w:rsidRPr="000C201D" w:rsidRDefault="006E4DD2" w:rsidP="006277F3">
            <w:pPr>
              <w:pStyle w:val="TAC"/>
            </w:pPr>
            <w:r>
              <w:t>M</w:t>
            </w:r>
          </w:p>
        </w:tc>
      </w:tr>
      <w:tr w:rsidR="006E4DD2" w:rsidRPr="000C201D" w14:paraId="68521A47" w14:textId="77777777" w:rsidTr="006277F3">
        <w:trPr>
          <w:jc w:val="center"/>
        </w:trPr>
        <w:tc>
          <w:tcPr>
            <w:tcW w:w="1552" w:type="dxa"/>
          </w:tcPr>
          <w:p w14:paraId="70A7CC45" w14:textId="77777777" w:rsidR="006E4DD2" w:rsidRDefault="006E4DD2" w:rsidP="006277F3">
            <w:pPr>
              <w:pStyle w:val="TAC"/>
            </w:pPr>
            <w:r>
              <w:t>…</w:t>
            </w:r>
          </w:p>
        </w:tc>
        <w:tc>
          <w:tcPr>
            <w:tcW w:w="4685" w:type="dxa"/>
          </w:tcPr>
          <w:p w14:paraId="7054603C" w14:textId="77777777" w:rsidR="006E4DD2" w:rsidRDefault="006E4DD2" w:rsidP="006277F3">
            <w:pPr>
              <w:pStyle w:val="TAL"/>
              <w:rPr>
                <w:rFonts w:cs="Arial"/>
                <w:szCs w:val="18"/>
                <w:lang w:eastAsia="fr-FR"/>
              </w:rPr>
            </w:pPr>
            <w:r>
              <w:rPr>
                <w:rFonts w:cs="Arial"/>
                <w:szCs w:val="18"/>
                <w:lang w:eastAsia="fr-FR"/>
              </w:rPr>
              <w:t>…</w:t>
            </w:r>
          </w:p>
        </w:tc>
        <w:tc>
          <w:tcPr>
            <w:tcW w:w="1417" w:type="dxa"/>
          </w:tcPr>
          <w:p w14:paraId="6FFCD0A9" w14:textId="77777777" w:rsidR="006E4DD2" w:rsidRDefault="006E4DD2" w:rsidP="006277F3">
            <w:pPr>
              <w:pStyle w:val="TAC"/>
            </w:pPr>
          </w:p>
        </w:tc>
        <w:tc>
          <w:tcPr>
            <w:tcW w:w="1417" w:type="dxa"/>
          </w:tcPr>
          <w:p w14:paraId="50DDCEC4" w14:textId="77777777" w:rsidR="006E4DD2" w:rsidRDefault="006E4DD2" w:rsidP="006277F3">
            <w:pPr>
              <w:pStyle w:val="TAC"/>
            </w:pPr>
          </w:p>
        </w:tc>
      </w:tr>
      <w:tr w:rsidR="006E4DD2" w:rsidRPr="000C201D" w14:paraId="24C52A28" w14:textId="77777777" w:rsidTr="006277F3">
        <w:trPr>
          <w:jc w:val="center"/>
        </w:trPr>
        <w:tc>
          <w:tcPr>
            <w:tcW w:w="1552" w:type="dxa"/>
          </w:tcPr>
          <w:p w14:paraId="30C71745" w14:textId="77777777" w:rsidR="006E4DD2" w:rsidRDefault="006E4DD2" w:rsidP="006277F3">
            <w:pPr>
              <w:pStyle w:val="TAC"/>
            </w:pPr>
            <w:r>
              <w:t>3+Y1+…+Y(n-1) to 3+Y1+…+Yn</w:t>
            </w:r>
          </w:p>
        </w:tc>
        <w:tc>
          <w:tcPr>
            <w:tcW w:w="4685" w:type="dxa"/>
          </w:tcPr>
          <w:p w14:paraId="60D4871C" w14:textId="77777777" w:rsidR="006E4DD2" w:rsidRDefault="006E4DD2" w:rsidP="006277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54501D3B" w14:textId="77777777" w:rsidR="006E4DD2" w:rsidRDefault="006E4DD2" w:rsidP="006277F3">
            <w:pPr>
              <w:pStyle w:val="TAC"/>
            </w:pPr>
            <w:r>
              <w:t>Yn</w:t>
            </w:r>
          </w:p>
        </w:tc>
        <w:tc>
          <w:tcPr>
            <w:tcW w:w="1417" w:type="dxa"/>
          </w:tcPr>
          <w:p w14:paraId="207E3508" w14:textId="77777777" w:rsidR="006E4DD2" w:rsidRDefault="006E4DD2" w:rsidP="006277F3">
            <w:pPr>
              <w:pStyle w:val="TAC"/>
            </w:pPr>
            <w:r>
              <w:t>M</w:t>
            </w:r>
          </w:p>
        </w:tc>
      </w:tr>
    </w:tbl>
    <w:p w14:paraId="3AEF077D" w14:textId="77777777" w:rsidR="006E4DD2" w:rsidRDefault="006E4DD2" w:rsidP="006E4DD2"/>
    <w:p w14:paraId="6D1FC03C" w14:textId="77777777" w:rsidR="006E4DD2" w:rsidRPr="000C201D" w:rsidRDefault="006E4DD2" w:rsidP="006E4DD2">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p>
    <w:p w14:paraId="761EB0CF" w14:textId="77777777" w:rsidR="006E4DD2" w:rsidRPr="000C201D" w:rsidRDefault="006E4DD2" w:rsidP="006E4DD2">
      <w:pPr>
        <w:pStyle w:val="B1"/>
        <w:ind w:left="852"/>
      </w:pPr>
      <w:r w:rsidRPr="000C201D">
        <w:t>-</w:t>
      </w:r>
      <w:r w:rsidRPr="000C201D">
        <w:tab/>
        <w:t>Contents:</w:t>
      </w:r>
    </w:p>
    <w:p w14:paraId="1271EE83" w14:textId="77777777" w:rsidR="006E4DD2" w:rsidRPr="000C201D" w:rsidRDefault="006E4DD2" w:rsidP="006E4DD2">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with mapping </w:t>
      </w:r>
      <w:r w:rsidRPr="007D0212">
        <w:t>information element</w:t>
      </w:r>
      <w:r>
        <w:t>s</w:t>
      </w:r>
      <w:r w:rsidRPr="000C201D">
        <w:t>.</w:t>
      </w:r>
    </w:p>
    <w:p w14:paraId="37D7CE10" w14:textId="77777777" w:rsidR="006E4DD2" w:rsidRPr="000C201D" w:rsidRDefault="006E4DD2" w:rsidP="006E4DD2">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with mapping </w:t>
      </w:r>
      <w:r w:rsidRPr="007D0212">
        <w:t>information element</w:t>
      </w:r>
      <w:r>
        <w:rPr>
          <w:rFonts w:cs="Arial"/>
          <w:szCs w:val="18"/>
          <w:lang w:eastAsia="fr-FR"/>
        </w:rPr>
        <w:t>:</w:t>
      </w:r>
    </w:p>
    <w:p w14:paraId="6D0917AC" w14:textId="77777777" w:rsidR="006E4DD2" w:rsidRPr="000C201D" w:rsidRDefault="006E4DD2" w:rsidP="006E4DD2">
      <w:pPr>
        <w:pStyle w:val="B1"/>
        <w:ind w:left="852"/>
      </w:pPr>
      <w:r w:rsidRPr="000C201D">
        <w:t>-</w:t>
      </w:r>
      <w:r w:rsidRPr="000C201D">
        <w:tab/>
        <w:t>Contents:</w:t>
      </w:r>
    </w:p>
    <w:p w14:paraId="10DE15DA" w14:textId="2FA88A14" w:rsidR="006E4DD2" w:rsidRDefault="006E4DD2" w:rsidP="006E4DD2">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[76]</w:t>
      </w:r>
      <w:r>
        <w:rPr>
          <w:rFonts w:eastAsia="MS Mincho"/>
          <w:lang w:eastAsia="ja-JP"/>
        </w:rPr>
        <w:t xml:space="preserve"> clause </w:t>
      </w:r>
      <w:r>
        <w:t>9.11.3.46</w:t>
      </w:r>
      <w:r>
        <w:rPr>
          <w:rFonts w:eastAsia="MS Mincho"/>
          <w:lang w:eastAsia="ja-JP"/>
        </w:rPr>
        <w:t xml:space="preserve">, </w:t>
      </w:r>
      <w:r>
        <w:t>starting from</w:t>
      </w:r>
      <w:r w:rsidRPr="00816C4A">
        <w:t xml:space="preserve"> octet 2</w:t>
      </w:r>
      <w:r>
        <w:t xml:space="preserve"> in f</w:t>
      </w:r>
      <w:r w:rsidRPr="00887ACC">
        <w:t>igure </w:t>
      </w:r>
      <w:r>
        <w:t>9.11.3.46</w:t>
      </w:r>
      <w:r w:rsidRPr="00887ACC">
        <w:t>.2</w:t>
      </w:r>
      <w:r w:rsidRPr="000C201D">
        <w:t>.</w:t>
      </w:r>
    </w:p>
    <w:p w14:paraId="32F9031E" w14:textId="77777777" w:rsidR="006E4DD2" w:rsidRPr="000C201D" w:rsidRDefault="006E4DD2" w:rsidP="006E4DD2">
      <w:pPr>
        <w:pStyle w:val="B1"/>
        <w:ind w:left="852"/>
      </w:pPr>
      <w:r w:rsidRPr="000C201D">
        <w:t>-</w:t>
      </w:r>
      <w:r w:rsidRPr="000C201D">
        <w:tab/>
      </w:r>
      <w:r>
        <w:t>Coding</w:t>
      </w:r>
      <w:r w:rsidRPr="000C201D">
        <w:t>:</w:t>
      </w:r>
    </w:p>
    <w:p w14:paraId="15F97536" w14:textId="389EDE9F" w:rsidR="006E4DD2" w:rsidRDefault="006E4DD2" w:rsidP="006E4DD2">
      <w:pPr>
        <w:pStyle w:val="B1"/>
        <w:ind w:left="1136"/>
      </w:pPr>
      <w:r w:rsidRPr="000C201D">
        <w:t xml:space="preserve">- </w:t>
      </w:r>
      <w:r>
        <w:t>see TS 24.501</w:t>
      </w:r>
      <w:r w:rsidRPr="007D0212">
        <w:t> </w:t>
      </w:r>
      <w:r>
        <w:rPr>
          <w:rFonts w:eastAsia="MS Mincho" w:hint="eastAsia"/>
          <w:lang w:eastAsia="ja-JP"/>
        </w:rPr>
        <w:t>[76]</w:t>
      </w:r>
      <w:r>
        <w:rPr>
          <w:rFonts w:eastAsia="MS Mincho"/>
          <w:lang w:eastAsia="ja-JP"/>
        </w:rPr>
        <w:t xml:space="preserve"> </w:t>
      </w:r>
      <w:r>
        <w:t>f</w:t>
      </w:r>
      <w:r w:rsidRPr="00887ACC">
        <w:t>igure </w:t>
      </w:r>
      <w:r>
        <w:t>9.11.3.46</w:t>
      </w:r>
      <w:r w:rsidRPr="00887ACC">
        <w:t>.2</w:t>
      </w:r>
      <w:r w:rsidRPr="000C201D">
        <w:t>.</w:t>
      </w:r>
    </w:p>
    <w:p w14:paraId="0440C990" w14:textId="48329FE5" w:rsidR="006E4DD2" w:rsidRDefault="006E4DD2" w:rsidP="006E4DD2">
      <w:pPr>
        <w:pStyle w:val="Heading2"/>
      </w:pPr>
      <w:bookmarkStart w:id="3992" w:name="_Toc146278271"/>
      <w:r>
        <w:rPr>
          <w:lang w:val="pt-BR"/>
        </w:rPr>
        <w:t>8.152</w:t>
      </w:r>
      <w:r w:rsidRPr="00816C4A">
        <w:rPr>
          <w:lang w:val="pt-BR"/>
        </w:rPr>
        <w:tab/>
      </w:r>
      <w:r>
        <w:t>Slices</w:t>
      </w:r>
      <w:r w:rsidRPr="00816C4A">
        <w:t xml:space="preserve"> Information</w:t>
      </w:r>
      <w:r>
        <w:t xml:space="preserve"> with S-NSSAI mapping</w:t>
      </w:r>
      <w:bookmarkEnd w:id="3992"/>
    </w:p>
    <w:p w14:paraId="44814EE3" w14:textId="651E3630" w:rsidR="006E4DD2" w:rsidRDefault="006E4DD2" w:rsidP="006E4DD2">
      <w:r>
        <w:t>T</w:t>
      </w:r>
      <w:r w:rsidRPr="000C201D">
        <w:t xml:space="preserve">his data object </w:t>
      </w:r>
      <w:r>
        <w:t xml:space="preserve">shall </w:t>
      </w:r>
      <w:r w:rsidRPr="000C201D">
        <w:t>contain</w:t>
      </w:r>
      <w:r>
        <w:t xml:space="preserve"> S-NSSAI information with S-NSSAI mapping as defined</w:t>
      </w:r>
      <w:r w:rsidRPr="005F7EB0">
        <w:t xml:space="preserve"> </w:t>
      </w:r>
      <w:r>
        <w:t>in TS 24.501 [76],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E4DD2" w:rsidRPr="000C201D" w14:paraId="23EFB565" w14:textId="77777777" w:rsidTr="006277F3">
        <w:trPr>
          <w:jc w:val="center"/>
        </w:trPr>
        <w:tc>
          <w:tcPr>
            <w:tcW w:w="1552" w:type="dxa"/>
          </w:tcPr>
          <w:p w14:paraId="2FBC2F6F" w14:textId="77777777" w:rsidR="006E4DD2" w:rsidRPr="000C201D" w:rsidRDefault="006E4DD2" w:rsidP="006277F3">
            <w:pPr>
              <w:pStyle w:val="TAH"/>
            </w:pPr>
            <w:r w:rsidRPr="000C201D">
              <w:t>Byte(s)</w:t>
            </w:r>
          </w:p>
        </w:tc>
        <w:tc>
          <w:tcPr>
            <w:tcW w:w="4685" w:type="dxa"/>
          </w:tcPr>
          <w:p w14:paraId="61748E6A" w14:textId="77777777" w:rsidR="006E4DD2" w:rsidRPr="000C201D" w:rsidRDefault="006E4DD2" w:rsidP="006277F3">
            <w:pPr>
              <w:pStyle w:val="TAH"/>
            </w:pPr>
            <w:r w:rsidRPr="000C201D">
              <w:t>Description</w:t>
            </w:r>
          </w:p>
        </w:tc>
        <w:tc>
          <w:tcPr>
            <w:tcW w:w="1417" w:type="dxa"/>
          </w:tcPr>
          <w:p w14:paraId="4F885139" w14:textId="77777777" w:rsidR="006E4DD2" w:rsidRPr="000C201D" w:rsidRDefault="006E4DD2" w:rsidP="006277F3">
            <w:pPr>
              <w:pStyle w:val="TAH"/>
            </w:pPr>
            <w:r w:rsidRPr="000C201D">
              <w:t>Length</w:t>
            </w:r>
          </w:p>
        </w:tc>
        <w:tc>
          <w:tcPr>
            <w:tcW w:w="1417" w:type="dxa"/>
          </w:tcPr>
          <w:p w14:paraId="3BA0D3F2" w14:textId="77777777" w:rsidR="006E4DD2" w:rsidRPr="000C201D" w:rsidRDefault="006E4DD2" w:rsidP="006277F3">
            <w:pPr>
              <w:pStyle w:val="TAH"/>
            </w:pPr>
            <w:r>
              <w:t>M/O/C</w:t>
            </w:r>
          </w:p>
        </w:tc>
      </w:tr>
      <w:tr w:rsidR="006E4DD2" w:rsidRPr="000C201D" w14:paraId="791D4402" w14:textId="77777777" w:rsidTr="006277F3">
        <w:trPr>
          <w:jc w:val="center"/>
        </w:trPr>
        <w:tc>
          <w:tcPr>
            <w:tcW w:w="1552" w:type="dxa"/>
          </w:tcPr>
          <w:p w14:paraId="3E0EAC4C" w14:textId="77777777" w:rsidR="006E4DD2" w:rsidRPr="000C201D" w:rsidRDefault="006E4DD2" w:rsidP="006277F3">
            <w:pPr>
              <w:pStyle w:val="TAC"/>
            </w:pPr>
            <w:r w:rsidRPr="000C201D">
              <w:t>1</w:t>
            </w:r>
          </w:p>
        </w:tc>
        <w:tc>
          <w:tcPr>
            <w:tcW w:w="4685" w:type="dxa"/>
          </w:tcPr>
          <w:p w14:paraId="53F4B9D2" w14:textId="77777777" w:rsidR="006E4DD2" w:rsidRPr="000C201D" w:rsidRDefault="006E4DD2" w:rsidP="006277F3">
            <w:pPr>
              <w:pStyle w:val="TAL"/>
            </w:pPr>
            <w:r w:rsidRPr="00FE6819">
              <w:rPr>
                <w:lang w:val="pt-BR"/>
              </w:rPr>
              <w:t>Slices</w:t>
            </w:r>
            <w:r>
              <w:rPr>
                <w:lang w:val="pt-BR"/>
              </w:rPr>
              <w:t xml:space="preserve"> information with N-SSAI</w:t>
            </w:r>
            <w:r w:rsidRPr="00FE6819">
              <w:rPr>
                <w:lang w:val="pt-BR"/>
              </w:rPr>
              <w:t xml:space="preserve"> mapping </w:t>
            </w:r>
            <w:r w:rsidRPr="000C201D">
              <w:t>tag</w:t>
            </w:r>
          </w:p>
        </w:tc>
        <w:tc>
          <w:tcPr>
            <w:tcW w:w="1417" w:type="dxa"/>
          </w:tcPr>
          <w:p w14:paraId="6E89A1CD" w14:textId="77777777" w:rsidR="006E4DD2" w:rsidRPr="000C201D" w:rsidRDefault="006E4DD2" w:rsidP="006277F3">
            <w:pPr>
              <w:pStyle w:val="TAC"/>
            </w:pPr>
            <w:r w:rsidRPr="000C201D">
              <w:t>1</w:t>
            </w:r>
          </w:p>
        </w:tc>
        <w:tc>
          <w:tcPr>
            <w:tcW w:w="1417" w:type="dxa"/>
          </w:tcPr>
          <w:p w14:paraId="3111209F" w14:textId="77777777" w:rsidR="006E4DD2" w:rsidRPr="000C201D" w:rsidRDefault="006E4DD2" w:rsidP="006277F3">
            <w:pPr>
              <w:pStyle w:val="TAC"/>
            </w:pPr>
            <w:r>
              <w:t>M</w:t>
            </w:r>
          </w:p>
        </w:tc>
      </w:tr>
      <w:tr w:rsidR="006E4DD2" w:rsidRPr="000C201D" w14:paraId="1CE37AD9" w14:textId="77777777" w:rsidTr="006277F3">
        <w:trPr>
          <w:jc w:val="center"/>
        </w:trPr>
        <w:tc>
          <w:tcPr>
            <w:tcW w:w="1552" w:type="dxa"/>
          </w:tcPr>
          <w:p w14:paraId="72C6EF2B" w14:textId="77777777" w:rsidR="006E4DD2" w:rsidRPr="000C201D" w:rsidRDefault="006E4DD2" w:rsidP="006277F3">
            <w:pPr>
              <w:pStyle w:val="TAC"/>
            </w:pPr>
            <w:r>
              <w:t>2</w:t>
            </w:r>
          </w:p>
        </w:tc>
        <w:tc>
          <w:tcPr>
            <w:tcW w:w="4685" w:type="dxa"/>
          </w:tcPr>
          <w:p w14:paraId="54D23AEF" w14:textId="77777777" w:rsidR="006E4DD2" w:rsidRPr="000C201D" w:rsidRDefault="006E4DD2" w:rsidP="006277F3">
            <w:pPr>
              <w:pStyle w:val="TAL"/>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p>
        </w:tc>
        <w:tc>
          <w:tcPr>
            <w:tcW w:w="1417" w:type="dxa"/>
          </w:tcPr>
          <w:p w14:paraId="202BB579" w14:textId="77777777" w:rsidR="006E4DD2" w:rsidRPr="000C201D" w:rsidRDefault="006E4DD2" w:rsidP="006277F3">
            <w:pPr>
              <w:pStyle w:val="TAC"/>
            </w:pPr>
            <w:r>
              <w:t>1</w:t>
            </w:r>
          </w:p>
        </w:tc>
        <w:tc>
          <w:tcPr>
            <w:tcW w:w="1417" w:type="dxa"/>
          </w:tcPr>
          <w:p w14:paraId="47DDA3D8" w14:textId="77777777" w:rsidR="006E4DD2" w:rsidRDefault="006E4DD2" w:rsidP="006277F3">
            <w:pPr>
              <w:pStyle w:val="TAC"/>
            </w:pPr>
            <w:r>
              <w:t>M</w:t>
            </w:r>
          </w:p>
        </w:tc>
      </w:tr>
      <w:tr w:rsidR="006E4DD2" w:rsidRPr="000C201D" w14:paraId="65DE44BB" w14:textId="77777777" w:rsidTr="006277F3">
        <w:trPr>
          <w:jc w:val="center"/>
        </w:trPr>
        <w:tc>
          <w:tcPr>
            <w:tcW w:w="1552" w:type="dxa"/>
          </w:tcPr>
          <w:p w14:paraId="5DECA774" w14:textId="77777777" w:rsidR="006E4DD2" w:rsidRPr="000C201D" w:rsidRDefault="006E4DD2" w:rsidP="006277F3">
            <w:pPr>
              <w:pStyle w:val="TAC"/>
            </w:pPr>
            <w:r>
              <w:t>3 to 3+Y1</w:t>
            </w:r>
          </w:p>
        </w:tc>
        <w:tc>
          <w:tcPr>
            <w:tcW w:w="4685" w:type="dxa"/>
          </w:tcPr>
          <w:p w14:paraId="5AE0F810" w14:textId="77777777" w:rsidR="006E4DD2" w:rsidRPr="00144A20" w:rsidRDefault="006E4DD2" w:rsidP="006277F3">
            <w:pPr>
              <w:pStyle w:val="TAL"/>
              <w:rPr>
                <w:lang w:val="en-US"/>
              </w:rPr>
            </w:pPr>
            <w:r>
              <w:rPr>
                <w:rFonts w:cs="Arial"/>
                <w:szCs w:val="18"/>
                <w:lang w:eastAsia="fr-FR"/>
              </w:rPr>
              <w:t xml:space="preserve">S-NSSAI with mapping </w:t>
            </w:r>
            <w:r w:rsidRPr="007D0212">
              <w:t>information element</w:t>
            </w:r>
            <w:r>
              <w:t xml:space="preserve"> 1</w:t>
            </w:r>
          </w:p>
        </w:tc>
        <w:tc>
          <w:tcPr>
            <w:tcW w:w="1417" w:type="dxa"/>
          </w:tcPr>
          <w:p w14:paraId="03995F60" w14:textId="77777777" w:rsidR="006E4DD2" w:rsidRPr="000C201D" w:rsidRDefault="006E4DD2" w:rsidP="006277F3">
            <w:pPr>
              <w:pStyle w:val="TAC"/>
            </w:pPr>
            <w:r>
              <w:t>Y1</w:t>
            </w:r>
          </w:p>
        </w:tc>
        <w:tc>
          <w:tcPr>
            <w:tcW w:w="1417" w:type="dxa"/>
          </w:tcPr>
          <w:p w14:paraId="2DEC8605" w14:textId="77777777" w:rsidR="006E4DD2" w:rsidRPr="000C201D" w:rsidRDefault="006E4DD2" w:rsidP="006277F3">
            <w:pPr>
              <w:pStyle w:val="TAC"/>
            </w:pPr>
            <w:r>
              <w:t>M</w:t>
            </w:r>
          </w:p>
        </w:tc>
      </w:tr>
      <w:tr w:rsidR="006E4DD2" w:rsidRPr="000C201D" w14:paraId="3D5F7A2F" w14:textId="77777777" w:rsidTr="006277F3">
        <w:trPr>
          <w:jc w:val="center"/>
        </w:trPr>
        <w:tc>
          <w:tcPr>
            <w:tcW w:w="1552" w:type="dxa"/>
          </w:tcPr>
          <w:p w14:paraId="1AFFAEC0" w14:textId="77777777" w:rsidR="006E4DD2" w:rsidRDefault="006E4DD2" w:rsidP="006277F3">
            <w:pPr>
              <w:pStyle w:val="TAC"/>
            </w:pPr>
            <w:r>
              <w:t>…</w:t>
            </w:r>
          </w:p>
        </w:tc>
        <w:tc>
          <w:tcPr>
            <w:tcW w:w="4685" w:type="dxa"/>
          </w:tcPr>
          <w:p w14:paraId="5DDFB60B" w14:textId="77777777" w:rsidR="006E4DD2" w:rsidRDefault="006E4DD2" w:rsidP="006277F3">
            <w:pPr>
              <w:pStyle w:val="TAL"/>
              <w:rPr>
                <w:rFonts w:cs="Arial"/>
                <w:szCs w:val="18"/>
                <w:lang w:eastAsia="fr-FR"/>
              </w:rPr>
            </w:pPr>
            <w:r>
              <w:rPr>
                <w:rFonts w:cs="Arial"/>
                <w:szCs w:val="18"/>
                <w:lang w:eastAsia="fr-FR"/>
              </w:rPr>
              <w:t>…</w:t>
            </w:r>
          </w:p>
        </w:tc>
        <w:tc>
          <w:tcPr>
            <w:tcW w:w="1417" w:type="dxa"/>
          </w:tcPr>
          <w:p w14:paraId="6A57A9F9" w14:textId="77777777" w:rsidR="006E4DD2" w:rsidRDefault="006E4DD2" w:rsidP="006277F3">
            <w:pPr>
              <w:pStyle w:val="TAC"/>
            </w:pPr>
          </w:p>
        </w:tc>
        <w:tc>
          <w:tcPr>
            <w:tcW w:w="1417" w:type="dxa"/>
          </w:tcPr>
          <w:p w14:paraId="40209777" w14:textId="77777777" w:rsidR="006E4DD2" w:rsidRDefault="006E4DD2" w:rsidP="006277F3">
            <w:pPr>
              <w:pStyle w:val="TAC"/>
            </w:pPr>
          </w:p>
        </w:tc>
      </w:tr>
      <w:tr w:rsidR="006E4DD2" w:rsidRPr="000C201D" w14:paraId="4DC09781" w14:textId="77777777" w:rsidTr="006277F3">
        <w:trPr>
          <w:jc w:val="center"/>
        </w:trPr>
        <w:tc>
          <w:tcPr>
            <w:tcW w:w="1552" w:type="dxa"/>
          </w:tcPr>
          <w:p w14:paraId="12DF41A2" w14:textId="77777777" w:rsidR="006E4DD2" w:rsidRDefault="006E4DD2" w:rsidP="006277F3">
            <w:pPr>
              <w:pStyle w:val="TAC"/>
            </w:pPr>
            <w:r>
              <w:t>3+Y1+…+Y(n-1) to 3+Y1+…+Yn</w:t>
            </w:r>
          </w:p>
        </w:tc>
        <w:tc>
          <w:tcPr>
            <w:tcW w:w="4685" w:type="dxa"/>
          </w:tcPr>
          <w:p w14:paraId="19E58E30" w14:textId="77777777" w:rsidR="006E4DD2" w:rsidRDefault="006E4DD2" w:rsidP="006277F3">
            <w:pPr>
              <w:pStyle w:val="TAL"/>
              <w:rPr>
                <w:rFonts w:cs="Arial"/>
                <w:szCs w:val="18"/>
                <w:lang w:eastAsia="fr-FR"/>
              </w:rPr>
            </w:pPr>
            <w:r>
              <w:rPr>
                <w:rFonts w:cs="Arial"/>
                <w:szCs w:val="18"/>
                <w:lang w:eastAsia="fr-FR"/>
              </w:rPr>
              <w:t xml:space="preserve">S-NSSAI with mapping </w:t>
            </w:r>
            <w:r w:rsidRPr="007D0212">
              <w:t>information element</w:t>
            </w:r>
            <w:r>
              <w:t xml:space="preserve"> n</w:t>
            </w:r>
          </w:p>
        </w:tc>
        <w:tc>
          <w:tcPr>
            <w:tcW w:w="1417" w:type="dxa"/>
          </w:tcPr>
          <w:p w14:paraId="168C92F8" w14:textId="77777777" w:rsidR="006E4DD2" w:rsidRDefault="006E4DD2" w:rsidP="006277F3">
            <w:pPr>
              <w:pStyle w:val="TAC"/>
            </w:pPr>
            <w:r>
              <w:t>Yn</w:t>
            </w:r>
          </w:p>
        </w:tc>
        <w:tc>
          <w:tcPr>
            <w:tcW w:w="1417" w:type="dxa"/>
          </w:tcPr>
          <w:p w14:paraId="29EEEB2B" w14:textId="77777777" w:rsidR="006E4DD2" w:rsidRDefault="006E4DD2" w:rsidP="006277F3">
            <w:pPr>
              <w:pStyle w:val="TAC"/>
            </w:pPr>
            <w:r>
              <w:t>M</w:t>
            </w:r>
          </w:p>
        </w:tc>
      </w:tr>
    </w:tbl>
    <w:p w14:paraId="70810341" w14:textId="77777777" w:rsidR="006E4DD2" w:rsidRDefault="006E4DD2" w:rsidP="006E4DD2">
      <w:pPr>
        <w:pStyle w:val="B1"/>
        <w:ind w:left="852"/>
        <w:rPr>
          <w:rFonts w:cs="Arial"/>
          <w:szCs w:val="18"/>
          <w:lang w:eastAsia="fr-FR"/>
        </w:rPr>
      </w:pPr>
    </w:p>
    <w:p w14:paraId="2066DB30" w14:textId="77777777" w:rsidR="006E4DD2" w:rsidRPr="000C201D" w:rsidRDefault="006E4DD2" w:rsidP="006E4DD2">
      <w:pPr>
        <w:pStyle w:val="B1"/>
        <w:ind w:left="852"/>
        <w:rPr>
          <w:rFonts w:cs="Arial"/>
          <w:szCs w:val="18"/>
          <w:lang w:eastAsia="fr-FR"/>
        </w:rPr>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r>
        <w:rPr>
          <w:rFonts w:cs="Arial"/>
          <w:szCs w:val="18"/>
          <w:lang w:eastAsia="fr-FR"/>
        </w:rPr>
        <w:t>:</w:t>
      </w:r>
    </w:p>
    <w:p w14:paraId="24F37C9B" w14:textId="77777777" w:rsidR="006E4DD2" w:rsidRPr="000C201D" w:rsidRDefault="006E4DD2" w:rsidP="006E4DD2">
      <w:pPr>
        <w:pStyle w:val="B1"/>
        <w:ind w:left="852"/>
      </w:pPr>
      <w:r w:rsidRPr="000C201D">
        <w:t>-</w:t>
      </w:r>
      <w:r w:rsidRPr="000C201D">
        <w:tab/>
        <w:t>Contents:</w:t>
      </w:r>
    </w:p>
    <w:p w14:paraId="2C001AAE" w14:textId="77777777" w:rsidR="006E4DD2" w:rsidRPr="000C201D" w:rsidRDefault="006E4DD2" w:rsidP="006E4DD2">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1B0C4CEB" w14:textId="77777777" w:rsidR="006E4DD2" w:rsidRPr="000C201D" w:rsidRDefault="006E4DD2" w:rsidP="006E4DD2">
      <w:pPr>
        <w:pStyle w:val="B1"/>
        <w:ind w:left="852"/>
        <w:rPr>
          <w:rFonts w:cs="Arial"/>
          <w:szCs w:val="18"/>
          <w:lang w:eastAsia="fr-FR"/>
        </w:rPr>
      </w:pPr>
      <w:r>
        <w:rPr>
          <w:rFonts w:cs="Arial"/>
          <w:szCs w:val="18"/>
          <w:lang w:eastAsia="fr-FR"/>
        </w:rPr>
        <w:t xml:space="preserve">S-NSSAI with mapping </w:t>
      </w:r>
      <w:r w:rsidRPr="007D0212">
        <w:t>information element</w:t>
      </w:r>
      <w:r>
        <w:rPr>
          <w:rFonts w:cs="Arial"/>
          <w:szCs w:val="18"/>
          <w:lang w:eastAsia="fr-FR"/>
        </w:rPr>
        <w:t>:</w:t>
      </w:r>
    </w:p>
    <w:p w14:paraId="41EFA6B1" w14:textId="77777777" w:rsidR="006E4DD2" w:rsidRPr="000C201D" w:rsidRDefault="006E4DD2" w:rsidP="006E4DD2">
      <w:pPr>
        <w:pStyle w:val="B1"/>
        <w:ind w:left="852"/>
      </w:pPr>
      <w:r w:rsidRPr="000C201D">
        <w:t>-</w:t>
      </w:r>
      <w:r w:rsidRPr="000C201D">
        <w:tab/>
        <w:t>Contents:</w:t>
      </w:r>
    </w:p>
    <w:p w14:paraId="21DAAD8B" w14:textId="6A247185" w:rsidR="006E4DD2" w:rsidRDefault="006E4DD2" w:rsidP="006E4DD2">
      <w:pPr>
        <w:pStyle w:val="B1"/>
        <w:ind w:left="1136"/>
      </w:pPr>
      <w:r w:rsidRPr="000C201D">
        <w:t xml:space="preserve">- </w:t>
      </w:r>
      <w:r w:rsidRPr="00816C4A">
        <w:t xml:space="preserve">The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[76]</w:t>
      </w:r>
      <w:r>
        <w:rPr>
          <w:rFonts w:eastAsia="MS Mincho"/>
          <w:lang w:eastAsia="ja-JP"/>
        </w:rPr>
        <w:t xml:space="preserve"> clause 9.11.2.8, </w:t>
      </w:r>
      <w:r>
        <w:t>starting from</w:t>
      </w:r>
      <w:r w:rsidRPr="00816C4A">
        <w:t xml:space="preserve"> octet 2</w:t>
      </w:r>
      <w:r>
        <w:t xml:space="preserve"> in figure 9.11.2.8.1</w:t>
      </w:r>
      <w:r w:rsidRPr="000C201D">
        <w:t>.</w:t>
      </w:r>
    </w:p>
    <w:p w14:paraId="5D406DC8" w14:textId="77777777" w:rsidR="006E4DD2" w:rsidRPr="000C201D" w:rsidRDefault="006E4DD2" w:rsidP="006E4DD2">
      <w:pPr>
        <w:pStyle w:val="B1"/>
        <w:ind w:left="852"/>
      </w:pPr>
      <w:r w:rsidRPr="000C201D">
        <w:t>-</w:t>
      </w:r>
      <w:r w:rsidRPr="000C201D">
        <w:tab/>
      </w:r>
      <w:r>
        <w:t>Coding</w:t>
      </w:r>
      <w:r w:rsidRPr="000C201D">
        <w:t>:</w:t>
      </w:r>
    </w:p>
    <w:p w14:paraId="3FB31971" w14:textId="370E783E" w:rsidR="006E4DD2" w:rsidRPr="000C201D" w:rsidRDefault="006E4DD2" w:rsidP="006E4DD2">
      <w:pPr>
        <w:pStyle w:val="B1"/>
        <w:ind w:left="1136"/>
      </w:pPr>
      <w:r w:rsidRPr="000C201D">
        <w:t xml:space="preserve">- </w:t>
      </w:r>
      <w:r>
        <w:t>see TS 24.501</w:t>
      </w:r>
      <w:r w:rsidRPr="007D0212">
        <w:t> </w:t>
      </w:r>
      <w:r>
        <w:rPr>
          <w:rFonts w:eastAsia="MS Mincho" w:hint="eastAsia"/>
          <w:lang w:eastAsia="ja-JP"/>
        </w:rPr>
        <w:t>[76]</w:t>
      </w:r>
      <w:r>
        <w:rPr>
          <w:rFonts w:eastAsia="MS Mincho"/>
          <w:lang w:eastAsia="ja-JP"/>
        </w:rPr>
        <w:t xml:space="preserve"> figure 9.11.2.8.1</w:t>
      </w:r>
      <w:r w:rsidRPr="000C201D">
        <w:t>.</w:t>
      </w:r>
    </w:p>
    <w:p w14:paraId="5B043BC8" w14:textId="77777777" w:rsidR="00E86E7B" w:rsidRPr="00816C4A" w:rsidRDefault="00E86E7B" w:rsidP="002C54BD">
      <w:pPr>
        <w:pStyle w:val="Heading1"/>
      </w:pPr>
      <w:bookmarkStart w:id="3993" w:name="_Toc146278272"/>
      <w:r w:rsidRPr="00816C4A">
        <w:t>9</w:t>
      </w:r>
      <w:r w:rsidRPr="00816C4A">
        <w:tab/>
        <w:t>Tag values</w:t>
      </w:r>
      <w:bookmarkEnd w:id="3983"/>
      <w:bookmarkEnd w:id="3984"/>
      <w:bookmarkEnd w:id="3985"/>
      <w:bookmarkEnd w:id="3986"/>
      <w:bookmarkEnd w:id="3987"/>
      <w:bookmarkEnd w:id="3988"/>
      <w:bookmarkEnd w:id="3989"/>
      <w:bookmarkEnd w:id="3990"/>
      <w:bookmarkEnd w:id="399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4" w:name="_Toc3201100"/>
      <w:bookmarkStart w:id="3995" w:name="_Toc20392843"/>
      <w:bookmarkStart w:id="3996" w:name="_Toc27774490"/>
      <w:bookmarkStart w:id="3997" w:name="_Toc36482950"/>
      <w:bookmarkStart w:id="3998" w:name="_Toc36484612"/>
      <w:bookmarkStart w:id="3999" w:name="_Toc44933542"/>
      <w:bookmarkStart w:id="4000" w:name="_Toc50972495"/>
      <w:bookmarkStart w:id="4001" w:name="_Toc57105249"/>
      <w:bookmarkStart w:id="4002" w:name="_Toc146278273"/>
      <w:r w:rsidRPr="00816C4A">
        <w:t>9.1</w:t>
      </w:r>
      <w:r w:rsidRPr="00816C4A">
        <w:tab/>
        <w:t>BER-TLV tags in ME to UICC direction</w:t>
      </w:r>
      <w:bookmarkEnd w:id="3994"/>
      <w:bookmarkEnd w:id="3995"/>
      <w:bookmarkEnd w:id="3996"/>
      <w:bookmarkEnd w:id="3997"/>
      <w:bookmarkEnd w:id="3998"/>
      <w:bookmarkEnd w:id="3999"/>
      <w:bookmarkEnd w:id="4000"/>
      <w:bookmarkEnd w:id="4001"/>
      <w:bookmarkEnd w:id="400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3" w:name="_Toc3201101"/>
      <w:bookmarkStart w:id="4004" w:name="_Toc20392844"/>
      <w:bookmarkStart w:id="4005" w:name="_Toc27774491"/>
      <w:bookmarkStart w:id="4006" w:name="_Toc36482951"/>
      <w:bookmarkStart w:id="4007" w:name="_Toc36484613"/>
      <w:bookmarkStart w:id="4008" w:name="_Toc44933543"/>
      <w:bookmarkStart w:id="4009" w:name="_Toc50972496"/>
      <w:bookmarkStart w:id="4010" w:name="_Toc57105250"/>
      <w:bookmarkStart w:id="4011" w:name="_Toc146278274"/>
      <w:r w:rsidRPr="00816C4A">
        <w:t>9.2</w:t>
      </w:r>
      <w:r w:rsidRPr="00816C4A">
        <w:tab/>
        <w:t>BER-TLV tags in UICC TO ME direction</w:t>
      </w:r>
      <w:bookmarkEnd w:id="4003"/>
      <w:bookmarkEnd w:id="4004"/>
      <w:bookmarkEnd w:id="4005"/>
      <w:bookmarkEnd w:id="4006"/>
      <w:bookmarkEnd w:id="4007"/>
      <w:bookmarkEnd w:id="4008"/>
      <w:bookmarkEnd w:id="4009"/>
      <w:bookmarkEnd w:id="4010"/>
      <w:bookmarkEnd w:id="401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2" w:name="_Toc3201102"/>
      <w:bookmarkStart w:id="4013" w:name="_Toc20392845"/>
      <w:bookmarkStart w:id="4014" w:name="_Toc27774492"/>
      <w:bookmarkStart w:id="4015" w:name="_Toc36482952"/>
      <w:bookmarkStart w:id="4016" w:name="_Toc36484614"/>
      <w:bookmarkStart w:id="4017" w:name="_Toc44933544"/>
      <w:bookmarkStart w:id="4018" w:name="_Toc50972497"/>
      <w:bookmarkStart w:id="4019" w:name="_Toc57105251"/>
      <w:bookmarkStart w:id="4020" w:name="_Toc3201103"/>
      <w:bookmarkStart w:id="4021" w:name="_Toc20392846"/>
      <w:bookmarkStart w:id="4022" w:name="_Toc27774493"/>
      <w:bookmarkStart w:id="4023" w:name="_Toc36482953"/>
      <w:bookmarkStart w:id="4024" w:name="_Toc36484615"/>
      <w:bookmarkStart w:id="4025" w:name="_Toc44933545"/>
      <w:bookmarkStart w:id="4026" w:name="_Toc50972498"/>
      <w:bookmarkStart w:id="4027" w:name="_Toc57105252"/>
      <w:bookmarkStart w:id="4028" w:name="_Toc146278275"/>
      <w:r w:rsidRPr="00816C4A">
        <w:t>9.3</w:t>
      </w:r>
      <w:r w:rsidRPr="00816C4A">
        <w:tab/>
      </w:r>
      <w:bookmarkEnd w:id="4012"/>
      <w:bookmarkEnd w:id="4013"/>
      <w:bookmarkEnd w:id="4014"/>
      <w:bookmarkEnd w:id="4015"/>
      <w:bookmarkEnd w:id="4016"/>
      <w:bookmarkEnd w:id="4017"/>
      <w:r w:rsidRPr="00816C4A">
        <w:t>COMPREHENSION-TLV tags in both directions</w:t>
      </w:r>
      <w:bookmarkEnd w:id="4018"/>
      <w:bookmarkEnd w:id="4019"/>
      <w:bookmarkEnd w:id="402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29"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6E4DD2" w14:paraId="73B33F9E" w14:textId="77777777" w:rsidTr="000A2074">
        <w:trPr>
          <w:jc w:val="center"/>
        </w:trPr>
        <w:tc>
          <w:tcPr>
            <w:tcW w:w="3332" w:type="dxa"/>
          </w:tcPr>
          <w:p w14:paraId="5D2F9D5B" w14:textId="77777777" w:rsidR="006E4DD2" w:rsidRDefault="006E4DD2" w:rsidP="000A2074">
            <w:pPr>
              <w:pStyle w:val="TAL"/>
              <w:tabs>
                <w:tab w:val="left" w:pos="3012"/>
              </w:tabs>
            </w:pPr>
            <w:r>
              <w:t>GAD shapes tag</w:t>
            </w:r>
          </w:p>
        </w:tc>
        <w:tc>
          <w:tcPr>
            <w:tcW w:w="1296" w:type="dxa"/>
            <w:vMerge w:val="restart"/>
          </w:tcPr>
          <w:p w14:paraId="06B48C4F" w14:textId="77777777" w:rsidR="006E4DD2" w:rsidRDefault="006E4DD2" w:rsidP="000A2074">
            <w:pPr>
              <w:pStyle w:val="TAC"/>
            </w:pPr>
            <w:r>
              <w:t>1</w:t>
            </w:r>
          </w:p>
        </w:tc>
        <w:tc>
          <w:tcPr>
            <w:tcW w:w="1721" w:type="dxa"/>
            <w:vMerge w:val="restart"/>
          </w:tcPr>
          <w:p w14:paraId="57775F35" w14:textId="77777777" w:rsidR="006E4DD2" w:rsidRDefault="006E4DD2" w:rsidP="000A2074">
            <w:pPr>
              <w:pStyle w:val="TAC"/>
            </w:pPr>
            <w:r>
              <w:t>'77'</w:t>
            </w:r>
          </w:p>
        </w:tc>
        <w:tc>
          <w:tcPr>
            <w:tcW w:w="1787" w:type="dxa"/>
            <w:vMerge w:val="restart"/>
          </w:tcPr>
          <w:p w14:paraId="198C4A0D" w14:textId="77777777" w:rsidR="006E4DD2" w:rsidRDefault="006E4DD2" w:rsidP="000A2074">
            <w:pPr>
              <w:pStyle w:val="TAC"/>
            </w:pPr>
            <w:r>
              <w:t>'77' or 'F7'</w:t>
            </w:r>
          </w:p>
        </w:tc>
        <w:tc>
          <w:tcPr>
            <w:tcW w:w="1220" w:type="dxa"/>
            <w:vMerge w:val="restart"/>
          </w:tcPr>
          <w:p w14:paraId="36018760" w14:textId="77777777" w:rsidR="006E4DD2" w:rsidRDefault="006E4DD2" w:rsidP="000A2074">
            <w:pPr>
              <w:pStyle w:val="TAC"/>
            </w:pPr>
            <w:r>
              <w:t>yes</w:t>
            </w:r>
          </w:p>
        </w:tc>
      </w:tr>
      <w:tr w:rsidR="006E4DD2" w14:paraId="5930370B" w14:textId="77777777" w:rsidTr="000A2074">
        <w:trPr>
          <w:jc w:val="center"/>
        </w:trPr>
        <w:tc>
          <w:tcPr>
            <w:tcW w:w="3332" w:type="dxa"/>
          </w:tcPr>
          <w:p w14:paraId="3E9C971F" w14:textId="77777777" w:rsidR="006E4DD2" w:rsidRDefault="006E4DD2" w:rsidP="000A2074">
            <w:pPr>
              <w:pStyle w:val="TAL"/>
              <w:tabs>
                <w:tab w:val="left" w:pos="3012"/>
              </w:tabs>
            </w:pPr>
            <w:r>
              <w:t>IMPU list tag</w:t>
            </w:r>
          </w:p>
        </w:tc>
        <w:tc>
          <w:tcPr>
            <w:tcW w:w="1296" w:type="dxa"/>
            <w:vMerge/>
          </w:tcPr>
          <w:p w14:paraId="185E4A85" w14:textId="77777777" w:rsidR="006E4DD2" w:rsidRDefault="006E4DD2" w:rsidP="000A2074">
            <w:pPr>
              <w:pStyle w:val="TAC"/>
            </w:pPr>
          </w:p>
        </w:tc>
        <w:tc>
          <w:tcPr>
            <w:tcW w:w="1721" w:type="dxa"/>
            <w:vMerge/>
          </w:tcPr>
          <w:p w14:paraId="745D8404" w14:textId="77777777" w:rsidR="006E4DD2" w:rsidRDefault="006E4DD2" w:rsidP="000A2074">
            <w:pPr>
              <w:pStyle w:val="TAC"/>
            </w:pPr>
          </w:p>
        </w:tc>
        <w:tc>
          <w:tcPr>
            <w:tcW w:w="1787" w:type="dxa"/>
            <w:vMerge/>
          </w:tcPr>
          <w:p w14:paraId="429E7408" w14:textId="77777777" w:rsidR="006E4DD2" w:rsidRDefault="006E4DD2" w:rsidP="000A2074">
            <w:pPr>
              <w:pStyle w:val="TAC"/>
            </w:pPr>
          </w:p>
        </w:tc>
        <w:tc>
          <w:tcPr>
            <w:tcW w:w="1220" w:type="dxa"/>
            <w:vMerge/>
          </w:tcPr>
          <w:p w14:paraId="53D62402" w14:textId="77777777" w:rsidR="006E4DD2" w:rsidRDefault="006E4DD2" w:rsidP="000A2074">
            <w:pPr>
              <w:pStyle w:val="TAC"/>
            </w:pPr>
          </w:p>
        </w:tc>
      </w:tr>
      <w:tr w:rsidR="006E4DD2" w14:paraId="459D09E0" w14:textId="77777777" w:rsidTr="000A2074">
        <w:trPr>
          <w:jc w:val="center"/>
        </w:trPr>
        <w:tc>
          <w:tcPr>
            <w:tcW w:w="3332" w:type="dxa"/>
          </w:tcPr>
          <w:p w14:paraId="4F68DF99" w14:textId="4F2DE71B" w:rsidR="006E4DD2" w:rsidRDefault="006E4DD2" w:rsidP="000A2074">
            <w:pPr>
              <w:pStyle w:val="TAL"/>
              <w:tabs>
                <w:tab w:val="left" w:pos="3012"/>
              </w:tabs>
            </w:pPr>
            <w:r w:rsidRPr="00FE6819">
              <w:rPr>
                <w:lang w:val="pt-BR"/>
              </w:rPr>
              <w:t>Slices Information</w:t>
            </w:r>
            <w:r w:rsidRPr="000C201D">
              <w:t xml:space="preserve"> </w:t>
            </w:r>
            <w:r>
              <w:t>with S-NSSAI mapping tag</w:t>
            </w:r>
          </w:p>
        </w:tc>
        <w:tc>
          <w:tcPr>
            <w:tcW w:w="1296" w:type="dxa"/>
            <w:vMerge/>
          </w:tcPr>
          <w:p w14:paraId="0556D537" w14:textId="77777777" w:rsidR="006E4DD2" w:rsidRDefault="006E4DD2" w:rsidP="000A2074">
            <w:pPr>
              <w:pStyle w:val="TAC"/>
            </w:pPr>
          </w:p>
        </w:tc>
        <w:tc>
          <w:tcPr>
            <w:tcW w:w="1721" w:type="dxa"/>
            <w:vMerge/>
          </w:tcPr>
          <w:p w14:paraId="6F3E5048" w14:textId="77777777" w:rsidR="006E4DD2" w:rsidRDefault="006E4DD2" w:rsidP="000A2074">
            <w:pPr>
              <w:pStyle w:val="TAC"/>
            </w:pPr>
          </w:p>
        </w:tc>
        <w:tc>
          <w:tcPr>
            <w:tcW w:w="1787" w:type="dxa"/>
            <w:vMerge/>
          </w:tcPr>
          <w:p w14:paraId="449AC7ED" w14:textId="77777777" w:rsidR="006E4DD2" w:rsidRDefault="006E4DD2" w:rsidP="000A2074">
            <w:pPr>
              <w:pStyle w:val="TAC"/>
            </w:pPr>
          </w:p>
        </w:tc>
        <w:tc>
          <w:tcPr>
            <w:tcW w:w="1220" w:type="dxa"/>
            <w:vMerge/>
          </w:tcPr>
          <w:p w14:paraId="00F4ACFD" w14:textId="77777777" w:rsidR="006E4DD2" w:rsidRDefault="006E4DD2"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2C54BD" w:rsidRPr="00F424E6" w14:paraId="2B2F268B" w14:textId="77777777" w:rsidTr="000A2074">
        <w:trPr>
          <w:jc w:val="center"/>
        </w:trPr>
        <w:tc>
          <w:tcPr>
            <w:tcW w:w="3332" w:type="dxa"/>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Pr>
          <w:p w14:paraId="31B6A858" w14:textId="77777777" w:rsidR="002C54BD" w:rsidRPr="007A3066" w:rsidRDefault="002C54BD" w:rsidP="002C54BD">
            <w:pPr>
              <w:pStyle w:val="TAC"/>
              <w:rPr>
                <w:lang w:val="fr-FR"/>
              </w:rPr>
            </w:pPr>
          </w:p>
        </w:tc>
        <w:tc>
          <w:tcPr>
            <w:tcW w:w="1721" w:type="dxa"/>
            <w:vMerge/>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Pr>
          <w:p w14:paraId="62CB4551" w14:textId="77777777" w:rsidR="002C54BD" w:rsidRPr="007A3066" w:rsidRDefault="002C54BD" w:rsidP="002C54BD">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29"/>
    </w:tbl>
    <w:p w14:paraId="38121BE6" w14:textId="77777777" w:rsidR="005355DD" w:rsidRDefault="005355DD" w:rsidP="005355DD"/>
    <w:p w14:paraId="3CB46DE3" w14:textId="29C50DBD" w:rsidR="00E86E7B" w:rsidRPr="00816C4A" w:rsidRDefault="00E86E7B" w:rsidP="005355DD">
      <w:pPr>
        <w:pStyle w:val="Heading2"/>
      </w:pPr>
      <w:bookmarkStart w:id="4030" w:name="_Toc146278276"/>
      <w:r w:rsidRPr="00816C4A">
        <w:t>9.4</w:t>
      </w:r>
      <w:r>
        <w:tab/>
      </w:r>
      <w:r w:rsidRPr="00816C4A">
        <w:t>Type of Command and Next Action Indicator</w:t>
      </w:r>
      <w:bookmarkEnd w:id="4020"/>
      <w:bookmarkEnd w:id="4021"/>
      <w:bookmarkEnd w:id="4022"/>
      <w:bookmarkEnd w:id="4023"/>
      <w:bookmarkEnd w:id="4024"/>
      <w:bookmarkEnd w:id="4025"/>
      <w:bookmarkEnd w:id="4026"/>
      <w:bookmarkEnd w:id="4027"/>
      <w:bookmarkEnd w:id="4030"/>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1" w:name="_Toc3201104"/>
    </w:p>
    <w:p w14:paraId="62D9A7FC" w14:textId="77777777" w:rsidR="00E86E7B" w:rsidRPr="00816C4A" w:rsidRDefault="00E86E7B" w:rsidP="00E86E7B">
      <w:pPr>
        <w:pStyle w:val="Heading1"/>
      </w:pPr>
      <w:bookmarkStart w:id="4032" w:name="_Toc20392847"/>
      <w:bookmarkStart w:id="4033" w:name="_Toc27774494"/>
      <w:bookmarkStart w:id="4034" w:name="_Toc36482954"/>
      <w:bookmarkStart w:id="4035" w:name="_Toc36484616"/>
      <w:bookmarkStart w:id="4036" w:name="_Toc44933546"/>
      <w:bookmarkStart w:id="4037" w:name="_Toc50972499"/>
      <w:bookmarkStart w:id="4038" w:name="_Toc57105253"/>
      <w:bookmarkStart w:id="4039" w:name="_Toc146278277"/>
      <w:r w:rsidRPr="00816C4A">
        <w:t>10</w:t>
      </w:r>
      <w:r w:rsidRPr="00816C4A">
        <w:tab/>
        <w:t>Allowed Type of command and Device identity combinations</w:t>
      </w:r>
      <w:bookmarkEnd w:id="4031"/>
      <w:bookmarkEnd w:id="4032"/>
      <w:bookmarkEnd w:id="4033"/>
      <w:bookmarkEnd w:id="4034"/>
      <w:bookmarkEnd w:id="4035"/>
      <w:bookmarkEnd w:id="4036"/>
      <w:bookmarkEnd w:id="4037"/>
      <w:bookmarkEnd w:id="4038"/>
      <w:bookmarkEnd w:id="4039"/>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40" w:name="_Toc3201105"/>
      <w:bookmarkStart w:id="4041" w:name="_Toc20392848"/>
      <w:bookmarkStart w:id="4042" w:name="_Toc27774495"/>
      <w:bookmarkStart w:id="4043" w:name="_Toc36482955"/>
      <w:bookmarkStart w:id="4044" w:name="_Toc36484617"/>
      <w:bookmarkStart w:id="4045" w:name="_Toc44933547"/>
      <w:bookmarkStart w:id="4046" w:name="_Toc50972500"/>
      <w:bookmarkStart w:id="4047" w:name="_Toc57105254"/>
      <w:bookmarkStart w:id="4048" w:name="_Toc146278278"/>
      <w:r w:rsidRPr="00816C4A">
        <w:t>11</w:t>
      </w:r>
      <w:r w:rsidRPr="00816C4A">
        <w:tab/>
        <w:t>Security requirements</w:t>
      </w:r>
      <w:bookmarkEnd w:id="4040"/>
      <w:bookmarkEnd w:id="4041"/>
      <w:bookmarkEnd w:id="4042"/>
      <w:bookmarkEnd w:id="4043"/>
      <w:bookmarkEnd w:id="4044"/>
      <w:bookmarkEnd w:id="4045"/>
      <w:bookmarkEnd w:id="4046"/>
      <w:bookmarkEnd w:id="4047"/>
      <w:bookmarkEnd w:id="4048"/>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49" w:name="_Toc3201106"/>
      <w:bookmarkStart w:id="4050" w:name="_Toc20392849"/>
      <w:bookmarkStart w:id="4051" w:name="_Toc27774496"/>
      <w:bookmarkStart w:id="4052" w:name="_Toc36482956"/>
      <w:bookmarkStart w:id="4053" w:name="_Toc36484618"/>
      <w:bookmarkStart w:id="4054" w:name="_Toc44933548"/>
      <w:bookmarkStart w:id="4055" w:name="_Toc50972501"/>
      <w:bookmarkStart w:id="4056" w:name="_Toc57105255"/>
      <w:bookmarkStart w:id="4057" w:name="_Toc146278279"/>
      <w:r w:rsidRPr="00816C4A">
        <w:t>Annex A (normative):</w:t>
      </w:r>
      <w:r w:rsidRPr="00816C4A">
        <w:br/>
        <w:t>Support of USAT by Mobile Equipment</w:t>
      </w:r>
      <w:bookmarkEnd w:id="4049"/>
      <w:bookmarkEnd w:id="4050"/>
      <w:bookmarkEnd w:id="4051"/>
      <w:bookmarkEnd w:id="4052"/>
      <w:bookmarkEnd w:id="4053"/>
      <w:bookmarkEnd w:id="4054"/>
      <w:bookmarkEnd w:id="4055"/>
      <w:bookmarkEnd w:id="4056"/>
      <w:bookmarkEnd w:id="405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3E40D696" w:rsidR="00E86E7B" w:rsidRPr="00816C4A" w:rsidRDefault="00E86E7B" w:rsidP="00B27DCC">
            <w:pPr>
              <w:pStyle w:val="TAL"/>
            </w:pPr>
            <w:r w:rsidRPr="00816C4A">
              <w:t>See TS 102 223 [32].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8" w:name="_Toc3201107"/>
      <w:bookmarkStart w:id="4059" w:name="_Toc20392850"/>
      <w:bookmarkStart w:id="4060" w:name="_Toc27774497"/>
      <w:bookmarkStart w:id="4061" w:name="_Toc36482957"/>
      <w:bookmarkStart w:id="4062" w:name="_Toc36484619"/>
      <w:bookmarkStart w:id="4063" w:name="_Toc44933549"/>
      <w:bookmarkStart w:id="4064" w:name="_Toc50972502"/>
      <w:bookmarkStart w:id="4065" w:name="_Toc57105256"/>
      <w:bookmarkStart w:id="4066" w:name="_Toc146278280"/>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58"/>
      <w:bookmarkEnd w:id="4059"/>
      <w:bookmarkEnd w:id="4060"/>
      <w:bookmarkEnd w:id="4061"/>
      <w:bookmarkEnd w:id="4062"/>
      <w:bookmarkEnd w:id="4063"/>
      <w:bookmarkEnd w:id="4064"/>
      <w:bookmarkEnd w:id="4065"/>
      <w:bookmarkEnd w:id="406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7" w:name="_Toc3201108"/>
      <w:bookmarkStart w:id="4068" w:name="_Toc20392851"/>
      <w:bookmarkStart w:id="4069" w:name="_Toc27774498"/>
      <w:bookmarkStart w:id="4070" w:name="_Toc36482958"/>
      <w:bookmarkStart w:id="4071" w:name="_Toc36484620"/>
      <w:bookmarkStart w:id="4072" w:name="_Toc44933550"/>
      <w:bookmarkStart w:id="4073" w:name="_Toc50972503"/>
      <w:bookmarkStart w:id="4074" w:name="_Toc57105257"/>
      <w:bookmarkStart w:id="4075" w:name="_Toc146278281"/>
      <w:r w:rsidRPr="00816C4A">
        <w:t>Annex C (normative):</w:t>
      </w:r>
      <w:r w:rsidRPr="00816C4A">
        <w:br/>
        <w:t>Structure of USAT communications</w:t>
      </w:r>
      <w:bookmarkEnd w:id="4067"/>
      <w:bookmarkEnd w:id="4068"/>
      <w:bookmarkEnd w:id="4069"/>
      <w:bookmarkEnd w:id="4070"/>
      <w:bookmarkEnd w:id="4071"/>
      <w:bookmarkEnd w:id="4072"/>
      <w:bookmarkEnd w:id="4073"/>
      <w:bookmarkEnd w:id="4074"/>
      <w:bookmarkEnd w:id="407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6" w:name="_Toc3201109"/>
      <w:bookmarkStart w:id="4077" w:name="_Toc20392852"/>
      <w:bookmarkStart w:id="4078" w:name="_Toc27774499"/>
      <w:bookmarkStart w:id="4079" w:name="_Toc36482959"/>
      <w:bookmarkStart w:id="4080" w:name="_Toc36484621"/>
      <w:bookmarkStart w:id="4081" w:name="_Toc44933551"/>
      <w:bookmarkStart w:id="4082" w:name="_Toc50972504"/>
      <w:bookmarkStart w:id="4083" w:name="_Toc57105258"/>
      <w:bookmarkStart w:id="4084" w:name="_Toc146278282"/>
      <w:r w:rsidRPr="00816C4A">
        <w:t>Annex D (</w:t>
      </w:r>
      <w:smartTag w:uri="urn:schemas-microsoft-com:office:smarttags" w:element="PersonName">
        <w:r w:rsidRPr="00816C4A">
          <w:t>info</w:t>
        </w:r>
      </w:smartTag>
      <w:r w:rsidRPr="00816C4A">
        <w:t>rmative):</w:t>
      </w:r>
      <w:r w:rsidRPr="00816C4A">
        <w:br/>
        <w:t>ME display in proactive UICC session</w:t>
      </w:r>
      <w:bookmarkEnd w:id="4076"/>
      <w:bookmarkEnd w:id="4077"/>
      <w:bookmarkEnd w:id="4078"/>
      <w:bookmarkEnd w:id="4079"/>
      <w:bookmarkEnd w:id="4080"/>
      <w:bookmarkEnd w:id="4081"/>
      <w:bookmarkEnd w:id="4082"/>
      <w:bookmarkEnd w:id="4083"/>
      <w:bookmarkEnd w:id="408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5" w:name="_Toc3201110"/>
      <w:bookmarkStart w:id="4086" w:name="_Toc20392853"/>
      <w:bookmarkStart w:id="4087" w:name="_Toc27774500"/>
      <w:bookmarkStart w:id="4088" w:name="_Toc36482960"/>
      <w:bookmarkStart w:id="4089" w:name="_Toc36484622"/>
      <w:bookmarkStart w:id="4090" w:name="_Toc44933552"/>
      <w:bookmarkStart w:id="4091" w:name="_Toc50972505"/>
      <w:bookmarkStart w:id="4092" w:name="_Toc57105259"/>
      <w:bookmarkStart w:id="4093" w:name="_Toc146278283"/>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5"/>
      <w:bookmarkEnd w:id="4086"/>
      <w:bookmarkEnd w:id="4087"/>
      <w:bookmarkEnd w:id="4088"/>
      <w:bookmarkEnd w:id="4089"/>
      <w:bookmarkEnd w:id="4090"/>
      <w:bookmarkEnd w:id="4091"/>
      <w:bookmarkEnd w:id="4092"/>
      <w:bookmarkEnd w:id="409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4" w:name="_Toc3201111"/>
      <w:bookmarkStart w:id="4095" w:name="_Toc20392854"/>
      <w:bookmarkStart w:id="4096" w:name="_Toc27774501"/>
      <w:bookmarkStart w:id="4097" w:name="_Toc36482961"/>
      <w:bookmarkStart w:id="4098" w:name="_Toc36484623"/>
      <w:bookmarkStart w:id="4099" w:name="_Toc44933553"/>
      <w:bookmarkStart w:id="4100" w:name="_Toc50972506"/>
      <w:bookmarkStart w:id="4101" w:name="_Toc57105260"/>
      <w:bookmarkStart w:id="4102" w:name="_Toc146278284"/>
      <w:r w:rsidRPr="00816C4A">
        <w:t>Annex F (</w:t>
      </w:r>
      <w:smartTag w:uri="urn:schemas-microsoft-com:office:smarttags" w:element="PersonName">
        <w:r w:rsidRPr="00816C4A">
          <w:t>info</w:t>
        </w:r>
      </w:smartTag>
      <w:r w:rsidRPr="00816C4A">
        <w:t>rmative):</w:t>
      </w:r>
      <w:r w:rsidRPr="00816C4A">
        <w:br/>
        <w:t>Monitoring of events</w:t>
      </w:r>
      <w:bookmarkEnd w:id="4094"/>
      <w:bookmarkEnd w:id="4095"/>
      <w:bookmarkEnd w:id="4096"/>
      <w:bookmarkEnd w:id="4097"/>
      <w:bookmarkEnd w:id="4098"/>
      <w:bookmarkEnd w:id="4099"/>
      <w:bookmarkEnd w:id="4100"/>
      <w:bookmarkEnd w:id="4101"/>
      <w:bookmarkEnd w:id="410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3" w:name="_Toc3201112"/>
      <w:bookmarkStart w:id="4104" w:name="_Toc20392855"/>
      <w:bookmarkStart w:id="4105" w:name="_Toc27774502"/>
      <w:bookmarkStart w:id="4106" w:name="_Toc36482962"/>
      <w:bookmarkStart w:id="4107" w:name="_Toc36484624"/>
      <w:bookmarkStart w:id="4108" w:name="_Toc44933554"/>
      <w:bookmarkStart w:id="4109" w:name="_Toc50972507"/>
      <w:bookmarkStart w:id="4110" w:name="_Toc57105261"/>
      <w:bookmarkStart w:id="4111" w:name="_Toc146278285"/>
      <w:r w:rsidRPr="00816C4A">
        <w:t>Annex G (normative):</w:t>
      </w:r>
      <w:r w:rsidRPr="00816C4A">
        <w:br/>
        <w:t>Support of Multiple Card Operation</w:t>
      </w:r>
      <w:bookmarkEnd w:id="4103"/>
      <w:bookmarkEnd w:id="4104"/>
      <w:bookmarkEnd w:id="4105"/>
      <w:bookmarkEnd w:id="4106"/>
      <w:bookmarkEnd w:id="4107"/>
      <w:bookmarkEnd w:id="4108"/>
      <w:bookmarkEnd w:id="4109"/>
      <w:bookmarkEnd w:id="4110"/>
      <w:bookmarkEnd w:id="411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2" w:name="_Toc3201113"/>
      <w:bookmarkStart w:id="4113" w:name="_Toc20392856"/>
      <w:bookmarkStart w:id="4114" w:name="_Toc27774503"/>
      <w:bookmarkStart w:id="4115" w:name="_Toc36482963"/>
      <w:bookmarkStart w:id="4116" w:name="_Toc36484625"/>
      <w:bookmarkStart w:id="4117" w:name="_Toc44933555"/>
      <w:bookmarkStart w:id="4118" w:name="_Toc50972508"/>
      <w:bookmarkStart w:id="4119" w:name="_Toc57105262"/>
      <w:bookmarkStart w:id="4120" w:name="_Toc146278286"/>
      <w:r w:rsidRPr="00816C4A">
        <w:t>Annex H (</w:t>
      </w:r>
      <w:smartTag w:uri="urn:schemas-microsoft-com:office:smarttags" w:element="PersonName">
        <w:r w:rsidRPr="00816C4A">
          <w:t>info</w:t>
        </w:r>
      </w:smartTag>
      <w:r w:rsidRPr="00816C4A">
        <w:t>rmative):</w:t>
      </w:r>
      <w:r w:rsidRPr="00816C4A">
        <w:br/>
        <w:t>Multiple Card proactive command examples</w:t>
      </w:r>
      <w:bookmarkEnd w:id="4112"/>
      <w:bookmarkEnd w:id="4113"/>
      <w:bookmarkEnd w:id="4114"/>
      <w:bookmarkEnd w:id="4115"/>
      <w:bookmarkEnd w:id="4116"/>
      <w:bookmarkEnd w:id="4117"/>
      <w:bookmarkEnd w:id="4118"/>
      <w:bookmarkEnd w:id="4119"/>
      <w:bookmarkEnd w:id="412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1" w:name="_Toc3201114"/>
      <w:bookmarkStart w:id="4122" w:name="_Toc20392857"/>
      <w:bookmarkStart w:id="4123" w:name="_Toc27774504"/>
      <w:bookmarkStart w:id="4124" w:name="_Toc36482964"/>
      <w:bookmarkStart w:id="4125" w:name="_Toc36484626"/>
      <w:bookmarkStart w:id="4126" w:name="_Toc44933556"/>
      <w:bookmarkStart w:id="4127" w:name="_Toc50972509"/>
      <w:bookmarkStart w:id="4128" w:name="_Toc57105263"/>
      <w:bookmarkStart w:id="4129" w:name="_Toc146278287"/>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21"/>
      <w:bookmarkEnd w:id="4122"/>
      <w:bookmarkEnd w:id="4123"/>
      <w:bookmarkEnd w:id="4124"/>
      <w:bookmarkEnd w:id="4125"/>
      <w:bookmarkEnd w:id="4126"/>
      <w:bookmarkEnd w:id="4127"/>
      <w:bookmarkEnd w:id="4128"/>
      <w:bookmarkEnd w:id="412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30" w:name="_Toc3201115"/>
      <w:bookmarkStart w:id="4131" w:name="_Toc20392858"/>
      <w:bookmarkStart w:id="4132" w:name="_Toc27774505"/>
      <w:bookmarkStart w:id="4133" w:name="_Toc36482965"/>
      <w:bookmarkStart w:id="4134" w:name="_Toc36484627"/>
      <w:bookmarkStart w:id="4135" w:name="_Toc44933557"/>
      <w:bookmarkStart w:id="4136" w:name="_Toc50972510"/>
      <w:bookmarkStart w:id="4137" w:name="_Toc57105264"/>
      <w:bookmarkStart w:id="4138" w:name="_Toc146278288"/>
      <w:r w:rsidRPr="00816C4A">
        <w:t>Annex J (</w:t>
      </w:r>
      <w:smartTag w:uri="urn:schemas-microsoft-com:office:smarttags" w:element="PersonName">
        <w:r w:rsidRPr="00816C4A">
          <w:t>info</w:t>
        </w:r>
      </w:smartTag>
      <w:r w:rsidRPr="00816C4A">
        <w:t>rmative):</w:t>
      </w:r>
      <w:r w:rsidRPr="00816C4A">
        <w:br/>
        <w:t>WAP References</w:t>
      </w:r>
      <w:bookmarkEnd w:id="4130"/>
      <w:bookmarkEnd w:id="4131"/>
      <w:bookmarkEnd w:id="4132"/>
      <w:bookmarkEnd w:id="4133"/>
      <w:bookmarkEnd w:id="4134"/>
      <w:bookmarkEnd w:id="4135"/>
      <w:bookmarkEnd w:id="4136"/>
      <w:bookmarkEnd w:id="4137"/>
      <w:bookmarkEnd w:id="413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39" w:name="_Toc3201116"/>
      <w:bookmarkStart w:id="4140" w:name="_Toc20392859"/>
      <w:bookmarkStart w:id="4141" w:name="_Toc27774506"/>
      <w:bookmarkStart w:id="4142" w:name="_Toc36482966"/>
      <w:bookmarkStart w:id="4143" w:name="_Toc36484628"/>
      <w:bookmarkStart w:id="4144" w:name="_Toc44933558"/>
      <w:bookmarkStart w:id="4145" w:name="_Toc50972511"/>
      <w:bookmarkStart w:id="4146" w:name="_Toc57105265"/>
      <w:bookmarkStart w:id="4147" w:name="_Toc146278289"/>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9"/>
      <w:bookmarkEnd w:id="4140"/>
      <w:bookmarkEnd w:id="4141"/>
      <w:bookmarkEnd w:id="4142"/>
      <w:bookmarkEnd w:id="4143"/>
      <w:bookmarkEnd w:id="4144"/>
      <w:bookmarkEnd w:id="4145"/>
      <w:bookmarkEnd w:id="4146"/>
      <w:bookmarkEnd w:id="414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8" w:name="_Toc3201117"/>
      <w:bookmarkStart w:id="4149" w:name="_Toc20392860"/>
      <w:bookmarkStart w:id="4150" w:name="_Toc27774507"/>
      <w:bookmarkStart w:id="4151" w:name="_Toc36482967"/>
      <w:bookmarkStart w:id="4152" w:name="_Toc36484629"/>
      <w:bookmarkStart w:id="4153" w:name="_Toc44933559"/>
      <w:bookmarkStart w:id="4154" w:name="_Toc50972512"/>
      <w:bookmarkStart w:id="4155" w:name="_Toc57105266"/>
      <w:bookmarkStart w:id="4156" w:name="_Toc146278290"/>
      <w:r w:rsidRPr="00816C4A">
        <w:t>Annex L (</w:t>
      </w:r>
      <w:smartTag w:uri="urn:schemas-microsoft-com:office:smarttags" w:element="PersonName">
        <w:r w:rsidRPr="00816C4A">
          <w:t>info</w:t>
        </w:r>
      </w:smartTag>
      <w:r w:rsidRPr="00816C4A">
        <w:t>rmative):</w:t>
      </w:r>
      <w:r w:rsidRPr="00816C4A">
        <w:br/>
        <w:t>Bluetooth Service Discovery protocol</w:t>
      </w:r>
      <w:bookmarkEnd w:id="4148"/>
      <w:bookmarkEnd w:id="4149"/>
      <w:bookmarkEnd w:id="4150"/>
      <w:bookmarkEnd w:id="4151"/>
      <w:bookmarkEnd w:id="4152"/>
      <w:bookmarkEnd w:id="4153"/>
      <w:bookmarkEnd w:id="4154"/>
      <w:bookmarkEnd w:id="4155"/>
      <w:bookmarkEnd w:id="415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7" w:name="_Toc3201118"/>
      <w:bookmarkStart w:id="4158" w:name="_Toc20392861"/>
      <w:bookmarkStart w:id="4159" w:name="_Toc27774508"/>
      <w:bookmarkStart w:id="4160" w:name="_Toc36482968"/>
      <w:bookmarkStart w:id="4161" w:name="_Toc36484630"/>
      <w:bookmarkStart w:id="4162" w:name="_Toc44933560"/>
      <w:bookmarkStart w:id="4163" w:name="_Toc50972513"/>
      <w:bookmarkStart w:id="4164" w:name="_Toc57105267"/>
      <w:bookmarkStart w:id="4165" w:name="_Toc146278291"/>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7"/>
      <w:bookmarkEnd w:id="4158"/>
      <w:bookmarkEnd w:id="4159"/>
      <w:bookmarkEnd w:id="4160"/>
      <w:bookmarkEnd w:id="4161"/>
      <w:bookmarkEnd w:id="4162"/>
      <w:bookmarkEnd w:id="4163"/>
      <w:bookmarkEnd w:id="4164"/>
      <w:bookmarkEnd w:id="416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6" w:name="_Toc3201119"/>
      <w:bookmarkStart w:id="4167" w:name="_Toc20392862"/>
      <w:bookmarkStart w:id="4168" w:name="_Toc27774509"/>
      <w:bookmarkStart w:id="4169" w:name="_Toc36482969"/>
      <w:bookmarkStart w:id="4170" w:name="_Toc36484631"/>
      <w:bookmarkStart w:id="4171" w:name="_Toc44933561"/>
      <w:bookmarkStart w:id="4172" w:name="_Toc50972514"/>
      <w:bookmarkStart w:id="4173" w:name="_Toc57105268"/>
      <w:bookmarkStart w:id="4174" w:name="_Toc146278292"/>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6"/>
      <w:bookmarkEnd w:id="4167"/>
      <w:bookmarkEnd w:id="4168"/>
      <w:bookmarkEnd w:id="4169"/>
      <w:bookmarkEnd w:id="4170"/>
      <w:bookmarkEnd w:id="4171"/>
      <w:bookmarkEnd w:id="4172"/>
      <w:bookmarkEnd w:id="4173"/>
      <w:bookmarkEnd w:id="4174"/>
    </w:p>
    <w:p w14:paraId="489DDE04" w14:textId="77777777" w:rsidR="00E86E7B" w:rsidRPr="00816C4A" w:rsidRDefault="00E86E7B" w:rsidP="00E86E7B">
      <w:pPr>
        <w:pStyle w:val="Heading1"/>
      </w:pPr>
      <w:bookmarkStart w:id="4175" w:name="_Toc3201120"/>
      <w:bookmarkStart w:id="4176" w:name="_Toc20392863"/>
      <w:bookmarkStart w:id="4177" w:name="_Toc27774510"/>
      <w:bookmarkStart w:id="4178" w:name="_Toc36482970"/>
      <w:bookmarkStart w:id="4179" w:name="_Toc36484632"/>
      <w:bookmarkStart w:id="4180" w:name="_Toc44933562"/>
      <w:bookmarkStart w:id="4181" w:name="_Toc50972515"/>
      <w:bookmarkStart w:id="4182" w:name="_Toc57105269"/>
      <w:bookmarkStart w:id="4183" w:name="_Toc146278293"/>
      <w:r w:rsidRPr="00816C4A">
        <w:t>N.1</w:t>
      </w:r>
      <w:r w:rsidRPr="00816C4A">
        <w:tab/>
        <w:t>MMI Mode</w:t>
      </w:r>
      <w:bookmarkEnd w:id="4175"/>
      <w:bookmarkEnd w:id="4176"/>
      <w:bookmarkEnd w:id="4177"/>
      <w:bookmarkEnd w:id="4178"/>
      <w:bookmarkEnd w:id="4179"/>
      <w:bookmarkEnd w:id="4180"/>
      <w:bookmarkEnd w:id="4181"/>
      <w:bookmarkEnd w:id="4182"/>
      <w:bookmarkEnd w:id="4183"/>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184"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184"/>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185"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186" w:name="MCCQCTEMPBM_00000027"/>
            <w:bookmarkEnd w:id="4185"/>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187" w:name="MCCQCTEMPBM_00000028"/>
            <w:bookmarkEnd w:id="4186"/>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187"/>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188"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189" w:name="MCCQCTEMPBM_00000030"/>
            <w:bookmarkEnd w:id="4188"/>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90" w:name="MCCQCTEMPBM_00000031"/>
            <w:bookmarkEnd w:id="4189"/>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90"/>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91"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91"/>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92"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92"/>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93" w:name="_Toc3201121"/>
      <w:bookmarkStart w:id="4194" w:name="_Toc20392864"/>
      <w:bookmarkStart w:id="4195" w:name="_Toc27774511"/>
      <w:bookmarkStart w:id="4196" w:name="_Toc36482971"/>
      <w:bookmarkStart w:id="4197" w:name="_Toc36484633"/>
      <w:bookmarkStart w:id="4198" w:name="_Toc44933563"/>
      <w:bookmarkStart w:id="4199" w:name="_Toc50972516"/>
      <w:bookmarkStart w:id="4200" w:name="_Toc57105270"/>
      <w:bookmarkStart w:id="4201" w:name="_Toc146278294"/>
      <w:r w:rsidRPr="00816C4A">
        <w:t>N.2</w:t>
      </w:r>
      <w:r w:rsidRPr="00816C4A">
        <w:tab/>
        <w:t>Application Mode</w:t>
      </w:r>
      <w:bookmarkEnd w:id="4193"/>
      <w:bookmarkEnd w:id="4194"/>
      <w:bookmarkEnd w:id="4195"/>
      <w:bookmarkEnd w:id="4196"/>
      <w:bookmarkEnd w:id="4197"/>
      <w:bookmarkEnd w:id="4198"/>
      <w:bookmarkEnd w:id="4199"/>
      <w:bookmarkEnd w:id="4200"/>
      <w:bookmarkEnd w:id="4201"/>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02"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02"/>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03"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03"/>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04"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04"/>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05"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05"/>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06"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06"/>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07"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08" w:name="MCCQCTEMPBM_00000040"/>
            <w:bookmarkEnd w:id="4207"/>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09" w:name="MCCQCTEMPBM_00000041"/>
            <w:bookmarkEnd w:id="4208"/>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09"/>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10"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10"/>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11"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11"/>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12" w:name="_Toc3201122"/>
      <w:bookmarkStart w:id="4213" w:name="_Toc20392865"/>
      <w:bookmarkStart w:id="4214" w:name="_Toc27774512"/>
      <w:bookmarkStart w:id="4215" w:name="_Toc36482972"/>
      <w:bookmarkStart w:id="4216" w:name="_Toc36484634"/>
      <w:bookmarkStart w:id="4217" w:name="_Toc44933564"/>
      <w:bookmarkStart w:id="4218" w:name="_Toc50972517"/>
      <w:bookmarkStart w:id="4219" w:name="_Toc57105271"/>
      <w:bookmarkStart w:id="4220" w:name="_Toc146278295"/>
      <w:r w:rsidRPr="00816C4A">
        <w:t>N.3</w:t>
      </w:r>
      <w:r w:rsidRPr="00816C4A">
        <w:tab/>
        <w:t>USSD Data Download</w:t>
      </w:r>
      <w:bookmarkEnd w:id="4212"/>
      <w:bookmarkEnd w:id="4213"/>
      <w:bookmarkEnd w:id="4214"/>
      <w:bookmarkEnd w:id="4215"/>
      <w:bookmarkEnd w:id="4216"/>
      <w:bookmarkEnd w:id="4217"/>
      <w:bookmarkEnd w:id="4218"/>
      <w:bookmarkEnd w:id="4219"/>
      <w:bookmarkEnd w:id="422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21"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22" w:name="MCCQCTEMPBM_00000045"/>
            <w:bookmarkEnd w:id="4221"/>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23" w:name="MCCQCTEMPBM_00000046"/>
            <w:bookmarkEnd w:id="4222"/>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23"/>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24"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25" w:name="MCCQCTEMPBM_00000048"/>
            <w:bookmarkEnd w:id="4224"/>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26" w:name="MCCQCTEMPBM_00000049"/>
            <w:bookmarkEnd w:id="4225"/>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26"/>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27"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28" w:name="MCCQCTEMPBM_00000051"/>
            <w:bookmarkEnd w:id="4227"/>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29" w:name="MCCQCTEMPBM_00000052"/>
            <w:bookmarkEnd w:id="4228"/>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29"/>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30"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30"/>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31"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32" w:name="MCCQCTEMPBM_00000055"/>
            <w:bookmarkEnd w:id="4231"/>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33" w:name="MCCQCTEMPBM_00000056"/>
            <w:bookmarkEnd w:id="4232"/>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33"/>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34"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35" w:name="MCCQCTEMPBM_00000058"/>
            <w:bookmarkEnd w:id="4234"/>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36" w:name="MCCQCTEMPBM_00000059"/>
            <w:bookmarkEnd w:id="4235"/>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36"/>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37"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37"/>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38" w:name="_Toc3201123"/>
      <w:bookmarkStart w:id="4239" w:name="_Toc20392866"/>
      <w:bookmarkStart w:id="4240" w:name="_Toc27774513"/>
      <w:bookmarkStart w:id="4241" w:name="_Toc36482973"/>
      <w:bookmarkStart w:id="4242" w:name="_Toc36484635"/>
      <w:bookmarkStart w:id="4243" w:name="_Toc44933565"/>
      <w:bookmarkStart w:id="4244" w:name="_Toc50972518"/>
      <w:bookmarkStart w:id="4245" w:name="_Toc57105272"/>
      <w:bookmarkStart w:id="4246" w:name="_Toc146278296"/>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38"/>
      <w:bookmarkEnd w:id="4239"/>
      <w:bookmarkEnd w:id="4240"/>
      <w:bookmarkEnd w:id="4241"/>
      <w:bookmarkEnd w:id="4242"/>
      <w:bookmarkEnd w:id="4243"/>
      <w:bookmarkEnd w:id="4244"/>
      <w:bookmarkEnd w:id="4245"/>
      <w:bookmarkEnd w:id="4246"/>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47"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47"/>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48"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49" w:name="MCCQCTEMPBM_00000063"/>
            <w:bookmarkEnd w:id="4248"/>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50" w:name="MCCQCTEMPBM_00000064"/>
            <w:bookmarkEnd w:id="4249"/>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50"/>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51"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51"/>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52" w:name="_Toc3201124"/>
      <w:bookmarkStart w:id="4253" w:name="_Toc20392867"/>
      <w:bookmarkStart w:id="4254" w:name="_Toc27774514"/>
      <w:bookmarkStart w:id="4255" w:name="_Toc36482974"/>
      <w:bookmarkStart w:id="4256" w:name="_Toc36484636"/>
      <w:bookmarkStart w:id="4257" w:name="_Toc44933566"/>
      <w:bookmarkStart w:id="4258" w:name="_Toc50972519"/>
      <w:bookmarkStart w:id="4259" w:name="_Toc57105273"/>
      <w:bookmarkStart w:id="4260" w:name="_Toc146278297"/>
      <w:r w:rsidRPr="00816C4A">
        <w:t>Annex P (normative):</w:t>
      </w:r>
      <w:r w:rsidRPr="00816C4A">
        <w:br/>
        <w:t>Support of USAT by Terminals with reduced feature capabilities.</w:t>
      </w:r>
      <w:bookmarkEnd w:id="4252"/>
      <w:bookmarkEnd w:id="4253"/>
      <w:bookmarkEnd w:id="4254"/>
      <w:bookmarkEnd w:id="4255"/>
      <w:bookmarkEnd w:id="4256"/>
      <w:bookmarkEnd w:id="4257"/>
      <w:bookmarkEnd w:id="4258"/>
      <w:bookmarkEnd w:id="4259"/>
      <w:bookmarkEnd w:id="4260"/>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61" w:name="_Toc3201125"/>
      <w:bookmarkStart w:id="4262" w:name="_Toc20392868"/>
      <w:bookmarkStart w:id="4263" w:name="_Toc27774515"/>
      <w:bookmarkStart w:id="4264" w:name="_Toc36482975"/>
      <w:bookmarkStart w:id="4265" w:name="_Toc36484637"/>
      <w:bookmarkStart w:id="4266" w:name="_Toc44933567"/>
      <w:bookmarkStart w:id="4267" w:name="_Toc50972520"/>
      <w:bookmarkStart w:id="4268" w:name="_Toc57105274"/>
      <w:bookmarkStart w:id="4269" w:name="_Toc146278298"/>
      <w:r w:rsidRPr="00816C4A">
        <w:t>Annex Q (normative):</w:t>
      </w:r>
      <w:r w:rsidRPr="00816C4A">
        <w:br/>
        <w:t>Default routing for USAT over AT interface</w:t>
      </w:r>
      <w:bookmarkEnd w:id="4261"/>
      <w:bookmarkEnd w:id="4262"/>
      <w:bookmarkEnd w:id="4263"/>
      <w:bookmarkEnd w:id="4264"/>
      <w:bookmarkEnd w:id="4265"/>
      <w:bookmarkEnd w:id="4266"/>
      <w:bookmarkEnd w:id="4267"/>
      <w:bookmarkEnd w:id="4268"/>
      <w:bookmarkEnd w:id="4269"/>
    </w:p>
    <w:p w14:paraId="4F288603" w14:textId="77777777" w:rsidR="00E86E7B" w:rsidRPr="00816C4A" w:rsidRDefault="00E86E7B" w:rsidP="00401CA8">
      <w:pPr>
        <w:pStyle w:val="Heading1"/>
      </w:pPr>
      <w:bookmarkStart w:id="4270" w:name="_Toc3201126"/>
      <w:bookmarkStart w:id="4271" w:name="_Toc20392869"/>
      <w:bookmarkStart w:id="4272" w:name="_Toc27774516"/>
      <w:bookmarkStart w:id="4273" w:name="_Toc36482976"/>
      <w:bookmarkStart w:id="4274" w:name="_Toc36484638"/>
      <w:bookmarkStart w:id="4275" w:name="_Toc44933568"/>
      <w:bookmarkStart w:id="4276" w:name="_Toc50972521"/>
      <w:bookmarkStart w:id="4277" w:name="_Toc57105275"/>
      <w:bookmarkStart w:id="4278" w:name="_Toc146278299"/>
      <w:r w:rsidRPr="00816C4A">
        <w:t>Q.0</w:t>
      </w:r>
      <w:r w:rsidRPr="00816C4A">
        <w:tab/>
        <w:t>3GPP-specific facilities</w:t>
      </w:r>
      <w:bookmarkEnd w:id="4270"/>
      <w:bookmarkEnd w:id="4271"/>
      <w:bookmarkEnd w:id="4272"/>
      <w:bookmarkEnd w:id="4273"/>
      <w:bookmarkEnd w:id="4274"/>
      <w:bookmarkEnd w:id="4275"/>
      <w:bookmarkEnd w:id="4276"/>
      <w:bookmarkEnd w:id="4277"/>
      <w:bookmarkEnd w:id="4278"/>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79" w:name="_Toc3201127"/>
      <w:bookmarkStart w:id="4280" w:name="_Toc20392870"/>
      <w:bookmarkStart w:id="4281" w:name="_Toc27774517"/>
      <w:bookmarkStart w:id="4282" w:name="_Toc36482977"/>
      <w:bookmarkStart w:id="4283" w:name="_Toc36484639"/>
      <w:bookmarkStart w:id="4284" w:name="_Toc44933569"/>
      <w:bookmarkStart w:id="4285" w:name="_Toc50972522"/>
      <w:bookmarkStart w:id="4286"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87" w:name="_Toc146278300"/>
      <w:r w:rsidRPr="00816C4A">
        <w:t>Q.1</w:t>
      </w:r>
      <w:r w:rsidRPr="00816C4A">
        <w:tab/>
        <w:t>Default routing mechanism</w:t>
      </w:r>
      <w:bookmarkEnd w:id="4279"/>
      <w:bookmarkEnd w:id="4280"/>
      <w:bookmarkEnd w:id="4281"/>
      <w:bookmarkEnd w:id="4282"/>
      <w:bookmarkEnd w:id="4283"/>
      <w:bookmarkEnd w:id="4284"/>
      <w:bookmarkEnd w:id="4285"/>
      <w:bookmarkEnd w:id="4286"/>
      <w:bookmarkEnd w:id="4287"/>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88" w:name="_Toc3201128"/>
      <w:bookmarkStart w:id="4289" w:name="_Toc20392871"/>
      <w:bookmarkStart w:id="4290" w:name="_Toc27774518"/>
      <w:bookmarkStart w:id="4291" w:name="_Toc36482978"/>
      <w:bookmarkStart w:id="4292" w:name="_Toc36484640"/>
      <w:bookmarkStart w:id="4293" w:name="_Toc44933570"/>
      <w:bookmarkStart w:id="4294" w:name="_Toc50972523"/>
      <w:bookmarkStart w:id="4295" w:name="_Toc57105277"/>
      <w:bookmarkStart w:id="4296" w:name="_Toc146278301"/>
      <w:r w:rsidRPr="00816C4A">
        <w:t>Q.2</w:t>
      </w:r>
      <w:r w:rsidRPr="00816C4A">
        <w:tab/>
        <w:t>Combination rules for terminal profiles</w:t>
      </w:r>
      <w:bookmarkEnd w:id="4288"/>
      <w:bookmarkEnd w:id="4289"/>
      <w:bookmarkEnd w:id="4290"/>
      <w:bookmarkEnd w:id="4291"/>
      <w:bookmarkEnd w:id="4292"/>
      <w:bookmarkEnd w:id="4293"/>
      <w:bookmarkEnd w:id="4294"/>
      <w:bookmarkEnd w:id="4295"/>
      <w:bookmarkEnd w:id="4296"/>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97" w:name="_Toc3201129"/>
      <w:bookmarkStart w:id="4298" w:name="_Toc20392872"/>
      <w:bookmarkStart w:id="4299" w:name="_Toc27774519"/>
      <w:bookmarkStart w:id="4300" w:name="_Toc36482979"/>
      <w:bookmarkStart w:id="4301" w:name="_Toc36484641"/>
      <w:bookmarkStart w:id="4302" w:name="_Toc44933571"/>
      <w:bookmarkStart w:id="4303" w:name="_Toc50972524"/>
      <w:bookmarkStart w:id="4304" w:name="_Toc57105278"/>
      <w:bookmarkStart w:id="4305" w:name="_Toc146278302"/>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297"/>
      <w:bookmarkEnd w:id="4298"/>
      <w:bookmarkEnd w:id="4299"/>
      <w:bookmarkEnd w:id="4300"/>
      <w:bookmarkEnd w:id="4301"/>
      <w:bookmarkEnd w:id="4302"/>
      <w:bookmarkEnd w:id="4303"/>
      <w:bookmarkEnd w:id="4304"/>
      <w:bookmarkEnd w:id="4305"/>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06" w:name="_Toc3201130"/>
      <w:bookmarkStart w:id="4307" w:name="_Toc20392873"/>
      <w:bookmarkStart w:id="4308" w:name="_Toc27774520"/>
      <w:bookmarkStart w:id="4309" w:name="_Toc36482980"/>
      <w:bookmarkStart w:id="4310" w:name="_Toc36484642"/>
      <w:bookmarkStart w:id="4311" w:name="_Toc44933572"/>
      <w:bookmarkStart w:id="4312" w:name="_Toc50972525"/>
      <w:bookmarkStart w:id="4313" w:name="_Toc57105279"/>
      <w:bookmarkStart w:id="4314" w:name="_Toc146278303"/>
      <w:r w:rsidRPr="00816C4A">
        <w:t>R.1</w:t>
      </w:r>
      <w:r w:rsidRPr="00816C4A">
        <w:tab/>
        <w:t>Discovery of the UICC's IARI and IMS Registration</w:t>
      </w:r>
      <w:bookmarkEnd w:id="4306"/>
      <w:bookmarkEnd w:id="4307"/>
      <w:bookmarkEnd w:id="4308"/>
      <w:bookmarkEnd w:id="4309"/>
      <w:bookmarkEnd w:id="4310"/>
      <w:bookmarkEnd w:id="4311"/>
      <w:bookmarkEnd w:id="4312"/>
      <w:bookmarkEnd w:id="4313"/>
      <w:bookmarkEnd w:id="431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15"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15"/>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16"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16"/>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17"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17"/>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18"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18"/>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19"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19"/>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20"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20"/>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21"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21"/>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22"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22"/>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23"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24" w:name="MCCQCTEMPBM_00000075"/>
            <w:bookmarkEnd w:id="4323"/>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24"/>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25" w:name="_Toc3201131"/>
      <w:bookmarkStart w:id="4326" w:name="_Toc20392874"/>
      <w:bookmarkStart w:id="4327" w:name="_Toc27774521"/>
      <w:bookmarkStart w:id="4328" w:name="_Toc36482981"/>
      <w:bookmarkStart w:id="4329" w:name="_Toc36484643"/>
      <w:bookmarkStart w:id="4330" w:name="_Toc44933573"/>
      <w:bookmarkStart w:id="4331" w:name="_Toc50972526"/>
      <w:bookmarkStart w:id="4332" w:name="_Toc57105280"/>
      <w:bookmarkStart w:id="4333" w:name="_Toc146278304"/>
      <w:r w:rsidRPr="00816C4A">
        <w:t>R.2</w:t>
      </w:r>
      <w:r w:rsidRPr="00816C4A">
        <w:tab/>
        <w:t>Notification of Incoming IMS data</w:t>
      </w:r>
      <w:bookmarkEnd w:id="4325"/>
      <w:bookmarkEnd w:id="4326"/>
      <w:bookmarkEnd w:id="4327"/>
      <w:bookmarkEnd w:id="4328"/>
      <w:bookmarkEnd w:id="4329"/>
      <w:bookmarkEnd w:id="4330"/>
      <w:bookmarkEnd w:id="4331"/>
      <w:bookmarkEnd w:id="4332"/>
      <w:bookmarkEnd w:id="433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34"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34"/>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35" w:name="_Toc3201132"/>
      <w:bookmarkStart w:id="4336" w:name="_Toc20392875"/>
      <w:bookmarkStart w:id="4337" w:name="_Toc27774522"/>
      <w:bookmarkStart w:id="4338" w:name="_Toc36482982"/>
      <w:bookmarkStart w:id="4339" w:name="_Toc36484644"/>
      <w:bookmarkStart w:id="4340" w:name="_Toc44933574"/>
      <w:bookmarkStart w:id="4341" w:name="_Toc50972527"/>
      <w:bookmarkStart w:id="4342" w:name="_Toc57105281"/>
      <w:bookmarkStart w:id="4343" w:name="_Toc146278305"/>
      <w:r w:rsidRPr="00816C4A">
        <w:rPr>
          <w:noProof/>
        </w:rPr>
        <w:t>R.3</w:t>
      </w:r>
      <w:r w:rsidRPr="00816C4A">
        <w:rPr>
          <w:noProof/>
        </w:rPr>
        <w:tab/>
        <w:t>UICC originating a SIP message</w:t>
      </w:r>
      <w:bookmarkEnd w:id="4335"/>
      <w:bookmarkEnd w:id="4336"/>
      <w:bookmarkEnd w:id="4337"/>
      <w:bookmarkEnd w:id="4338"/>
      <w:bookmarkEnd w:id="4339"/>
      <w:bookmarkEnd w:id="4340"/>
      <w:bookmarkEnd w:id="4341"/>
      <w:bookmarkEnd w:id="4342"/>
      <w:bookmarkEnd w:id="434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44"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44"/>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45"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45"/>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46"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46"/>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47"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47"/>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48"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48"/>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49"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49"/>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50"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50"/>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51"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51"/>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52"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52"/>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53"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53"/>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54"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54"/>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55"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55"/>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56"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56"/>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57"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58" w:name="MCCQCTEMPBM_00000090"/>
            <w:bookmarkEnd w:id="4357"/>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59" w:name="MCCQCTEMPBM_00000091"/>
            <w:bookmarkEnd w:id="4358"/>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60" w:name="MCCQCTEMPBM_00000092"/>
            <w:bookmarkEnd w:id="4359"/>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60"/>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61" w:name="_Toc3201133"/>
      <w:bookmarkStart w:id="4362" w:name="_Toc20392876"/>
      <w:bookmarkStart w:id="4363" w:name="_Toc27774523"/>
      <w:bookmarkStart w:id="4364" w:name="_Toc36482983"/>
      <w:bookmarkStart w:id="4365" w:name="_Toc36484645"/>
      <w:bookmarkStart w:id="4366" w:name="_Toc44933575"/>
      <w:bookmarkStart w:id="4367" w:name="_Toc50972528"/>
      <w:bookmarkStart w:id="4368" w:name="_Toc57105282"/>
      <w:bookmarkStart w:id="4369" w:name="_Toc146278306"/>
      <w:r w:rsidRPr="00816C4A">
        <w:t>Annex S (normative):</w:t>
      </w:r>
      <w:r w:rsidR="0067290F">
        <w:br/>
      </w:r>
      <w:r w:rsidRPr="00816C4A">
        <w:t>3GPP PS data off and Bearer Independent Protocol</w:t>
      </w:r>
      <w:bookmarkEnd w:id="4361"/>
      <w:bookmarkEnd w:id="4362"/>
      <w:bookmarkEnd w:id="4363"/>
      <w:bookmarkEnd w:id="4364"/>
      <w:bookmarkEnd w:id="4365"/>
      <w:bookmarkEnd w:id="4366"/>
      <w:bookmarkEnd w:id="4367"/>
      <w:bookmarkEnd w:id="4368"/>
      <w:bookmarkEnd w:id="436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70" w:name="_Toc3201134"/>
      <w:bookmarkStart w:id="4371" w:name="_Toc20392877"/>
      <w:bookmarkStart w:id="4372" w:name="_Toc27774524"/>
      <w:bookmarkStart w:id="4373" w:name="_Toc36482984"/>
      <w:bookmarkStart w:id="4374" w:name="_Toc36484646"/>
      <w:bookmarkStart w:id="4375" w:name="_Toc44933576"/>
      <w:bookmarkStart w:id="4376" w:name="_Toc50972529"/>
      <w:bookmarkStart w:id="4377" w:name="_Toc57105283"/>
      <w:bookmarkStart w:id="4378" w:name="_Toc146278307"/>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70"/>
      <w:bookmarkEnd w:id="4371"/>
      <w:bookmarkEnd w:id="4372"/>
      <w:bookmarkEnd w:id="4373"/>
      <w:bookmarkEnd w:id="4374"/>
      <w:bookmarkEnd w:id="4375"/>
      <w:bookmarkEnd w:id="4376"/>
      <w:bookmarkEnd w:id="4377"/>
      <w:bookmarkEnd w:id="4378"/>
    </w:p>
    <w:p w14:paraId="1927ACF7" w14:textId="77777777" w:rsidR="00E86E7B" w:rsidRPr="00816C4A" w:rsidRDefault="00E86E7B" w:rsidP="00401CA8">
      <w:pPr>
        <w:pStyle w:val="Heading1"/>
      </w:pPr>
      <w:bookmarkStart w:id="4379" w:name="_Toc3201135"/>
      <w:bookmarkStart w:id="4380" w:name="_Toc20392878"/>
      <w:bookmarkStart w:id="4381" w:name="_Toc27774525"/>
      <w:bookmarkStart w:id="4382" w:name="_Toc36482985"/>
      <w:bookmarkStart w:id="4383" w:name="_Toc36484647"/>
      <w:bookmarkStart w:id="4384" w:name="_Toc44933577"/>
      <w:bookmarkStart w:id="4385" w:name="_Toc50972530"/>
      <w:bookmarkStart w:id="4386" w:name="_Toc57105284"/>
      <w:bookmarkStart w:id="4387" w:name="_Toc146278308"/>
      <w:r w:rsidRPr="00816C4A">
        <w:t>T.1</w:t>
      </w:r>
      <w:r w:rsidRPr="00816C4A">
        <w:tab/>
        <w:t>Introduction</w:t>
      </w:r>
      <w:bookmarkEnd w:id="4379"/>
      <w:bookmarkEnd w:id="4380"/>
      <w:bookmarkEnd w:id="4381"/>
      <w:bookmarkEnd w:id="4382"/>
      <w:bookmarkEnd w:id="4383"/>
      <w:bookmarkEnd w:id="4384"/>
      <w:bookmarkEnd w:id="4385"/>
      <w:bookmarkEnd w:id="4386"/>
      <w:bookmarkEnd w:id="438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88" w:name="_Toc3201136"/>
      <w:bookmarkStart w:id="4389" w:name="_Toc20392879"/>
      <w:bookmarkStart w:id="4390" w:name="_Toc27774526"/>
      <w:bookmarkStart w:id="4391" w:name="_Toc36482986"/>
      <w:bookmarkStart w:id="4392" w:name="_Toc36484648"/>
      <w:bookmarkStart w:id="4393" w:name="_Toc44933578"/>
      <w:bookmarkStart w:id="4394" w:name="_Toc50972531"/>
      <w:bookmarkStart w:id="4395" w:name="_Toc57105285"/>
      <w:bookmarkStart w:id="4396" w:name="_Toc146278309"/>
      <w:r w:rsidRPr="00816C4A">
        <w:t>T.2</w:t>
      </w:r>
      <w:r w:rsidRPr="00816C4A">
        <w:tab/>
        <w:t>Success activation of PDP/PDN/PDU request flow example</w:t>
      </w:r>
      <w:bookmarkEnd w:id="4388"/>
      <w:bookmarkEnd w:id="4389"/>
      <w:bookmarkEnd w:id="4390"/>
      <w:bookmarkEnd w:id="4391"/>
      <w:bookmarkEnd w:id="4392"/>
      <w:bookmarkEnd w:id="4393"/>
      <w:bookmarkEnd w:id="4394"/>
      <w:bookmarkEnd w:id="4395"/>
      <w:bookmarkEnd w:id="439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97"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97"/>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98"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99" w:name="MCCQCTEMPBM_00000095"/>
            <w:bookmarkEnd w:id="4398"/>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99"/>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00"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00"/>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01"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01"/>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02"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02"/>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03"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04" w:name="MCCQCTEMPBM_00000100"/>
            <w:bookmarkEnd w:id="4403"/>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04"/>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05"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05"/>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06"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06"/>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07"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07"/>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08"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09" w:name="MCCQCTEMPBM_00000105"/>
            <w:bookmarkEnd w:id="4408"/>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09"/>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10"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10"/>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11" w:name="_Toc3201137"/>
      <w:bookmarkStart w:id="4412" w:name="_Toc20392880"/>
      <w:bookmarkStart w:id="4413" w:name="_Toc27774527"/>
      <w:bookmarkStart w:id="4414" w:name="_Toc36482987"/>
      <w:bookmarkStart w:id="4415" w:name="_Toc36484649"/>
      <w:bookmarkStart w:id="4416" w:name="_Toc44933579"/>
      <w:bookmarkStart w:id="4417" w:name="_Toc50972532"/>
      <w:bookmarkStart w:id="4418" w:name="_Toc57105286"/>
      <w:bookmarkStart w:id="4419" w:name="_Toc146278310"/>
      <w:r w:rsidRPr="00816C4A">
        <w:t>T.3</w:t>
      </w:r>
      <w:r w:rsidRPr="00816C4A">
        <w:tab/>
        <w:t>Rejected activation of PDP/PDN/PDU request flow example</w:t>
      </w:r>
      <w:bookmarkEnd w:id="4411"/>
      <w:bookmarkEnd w:id="4412"/>
      <w:bookmarkEnd w:id="4413"/>
      <w:bookmarkEnd w:id="4414"/>
      <w:bookmarkEnd w:id="4415"/>
      <w:bookmarkEnd w:id="4416"/>
      <w:bookmarkEnd w:id="4417"/>
      <w:bookmarkEnd w:id="4418"/>
      <w:bookmarkEnd w:id="4419"/>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20"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20"/>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21"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22" w:name="MCCQCTEMPBM_00000109"/>
            <w:bookmarkEnd w:id="4421"/>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22"/>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23"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23"/>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24"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24"/>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25"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25"/>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26"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27" w:name="MCCQCTEMPBM_00000114"/>
            <w:bookmarkEnd w:id="4426"/>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27"/>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28"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28"/>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29"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29"/>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30"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30"/>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31"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32" w:name="MCCQCTEMPBM_00000119"/>
            <w:bookmarkEnd w:id="4431"/>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33" w:name="MCCQCTEMPBM_00000120"/>
            <w:bookmarkEnd w:id="4432"/>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33"/>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34"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34"/>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35" w:name="_Toc3201138"/>
      <w:bookmarkStart w:id="4436" w:name="_Toc20392881"/>
      <w:bookmarkStart w:id="4437" w:name="_Toc27774528"/>
      <w:bookmarkStart w:id="4438" w:name="_Toc36482988"/>
      <w:bookmarkStart w:id="4439" w:name="_Toc36484650"/>
      <w:bookmarkStart w:id="4440" w:name="_Toc44933580"/>
      <w:bookmarkStart w:id="4441" w:name="_Toc50972533"/>
      <w:bookmarkStart w:id="4442" w:name="_Toc57105287"/>
      <w:bookmarkStart w:id="4443" w:name="_Toc146278311"/>
      <w:r w:rsidRPr="00816C4A">
        <w:t>T.4</w:t>
      </w:r>
      <w:r w:rsidRPr="00816C4A">
        <w:tab/>
        <w:t>PDP/PDN/PDU Data connection deactivated flow example</w:t>
      </w:r>
      <w:bookmarkEnd w:id="4435"/>
      <w:bookmarkEnd w:id="4436"/>
      <w:bookmarkEnd w:id="4437"/>
      <w:bookmarkEnd w:id="4438"/>
      <w:bookmarkEnd w:id="4439"/>
      <w:bookmarkEnd w:id="4440"/>
      <w:bookmarkEnd w:id="4441"/>
      <w:bookmarkEnd w:id="4442"/>
      <w:bookmarkEnd w:id="4443"/>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44"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44"/>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45"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46" w:name="MCCQCTEMPBM_00000124"/>
            <w:bookmarkEnd w:id="4445"/>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46"/>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47"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47"/>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48"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48"/>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49"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49"/>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50"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50"/>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51"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51"/>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52"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52"/>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53"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53"/>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54"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55" w:name="MCCQCTEMPBM_00000133"/>
            <w:bookmarkEnd w:id="4454"/>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55"/>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56" w:name="MCCQCTEMPBM_00000134"/>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56"/>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57" w:name="MCCQCTEMPBM_00000135"/>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58" w:name="MCCQCTEMPBM_00000136"/>
            <w:bookmarkEnd w:id="4457"/>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58"/>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59"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59"/>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60"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60"/>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61"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62"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62"/>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63" w:name="MCCQCTEMPBM_00000140"/>
            <w:bookmarkEnd w:id="4461"/>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63"/>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64"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64"/>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65" w:name="historyclause"/>
      <w:r w:rsidRPr="00816C4A">
        <w:br w:type="page"/>
      </w:r>
      <w:bookmarkStart w:id="4466" w:name="_Toc3201139"/>
      <w:bookmarkStart w:id="4467" w:name="_Toc20392882"/>
      <w:bookmarkStart w:id="4468" w:name="_Toc27774529"/>
      <w:bookmarkStart w:id="4469" w:name="_Toc36482989"/>
      <w:bookmarkStart w:id="4470" w:name="_Toc36484651"/>
      <w:bookmarkStart w:id="4471" w:name="_Toc44933581"/>
      <w:bookmarkStart w:id="4472" w:name="_Toc50972534"/>
      <w:bookmarkStart w:id="4473" w:name="_Toc57105288"/>
      <w:bookmarkStart w:id="4474" w:name="_Toc146278312"/>
      <w:r w:rsidRPr="00816C4A">
        <w:t>Annex U (</w:t>
      </w:r>
      <w:smartTag w:uri="urn:schemas-microsoft-com:office:smarttags" w:element="PersonName">
        <w:r w:rsidRPr="00816C4A">
          <w:t>info</w:t>
        </w:r>
      </w:smartTag>
      <w:r w:rsidRPr="00816C4A">
        <w:t>rmative):</w:t>
      </w:r>
      <w:r w:rsidRPr="00816C4A">
        <w:br/>
        <w:t>Change History</w:t>
      </w:r>
      <w:bookmarkEnd w:id="4466"/>
      <w:bookmarkEnd w:id="4467"/>
      <w:bookmarkEnd w:id="4468"/>
      <w:bookmarkEnd w:id="4469"/>
      <w:bookmarkEnd w:id="4470"/>
      <w:bookmarkEnd w:id="4471"/>
      <w:bookmarkEnd w:id="4472"/>
      <w:bookmarkEnd w:id="4473"/>
      <w:bookmarkEnd w:id="4474"/>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465"/>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r w:rsidR="00924E3A" w:rsidRPr="00816C4A" w14:paraId="719A89C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924E3A" w:rsidRDefault="00924E3A" w:rsidP="00663A5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DD0767" w14:textId="6F87288D" w:rsidR="00924E3A" w:rsidRDefault="00924E3A" w:rsidP="00663A5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924E3A" w:rsidRDefault="00924E3A" w:rsidP="00663A5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2F4485B8" w:rsidR="00924E3A" w:rsidRDefault="00924E3A" w:rsidP="00663A5D">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924E3A" w:rsidRDefault="00924E3A"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924E3A" w:rsidRDefault="00924E3A"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924E3A" w:rsidRDefault="00924E3A" w:rsidP="00663A5D">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924E3A" w:rsidRDefault="00924E3A" w:rsidP="00663A5D">
            <w:pPr>
              <w:pStyle w:val="TAL"/>
              <w:rPr>
                <w:rFonts w:cs="Arial"/>
                <w:color w:val="000000"/>
                <w:sz w:val="16"/>
                <w:szCs w:val="16"/>
              </w:rPr>
            </w:pPr>
            <w:r>
              <w:rPr>
                <w:rFonts w:cs="Arial"/>
                <w:color w:val="000000"/>
                <w:sz w:val="16"/>
                <w:szCs w:val="16"/>
              </w:rPr>
              <w:t>17.5.0</w:t>
            </w:r>
          </w:p>
        </w:tc>
      </w:tr>
      <w:tr w:rsidR="00AD764D" w:rsidRPr="00816C4A" w14:paraId="5D826D6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C8867" w14:textId="228EEB5C" w:rsidR="00AD764D" w:rsidRDefault="00AD764D" w:rsidP="00AD764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83E7BA8" w:rsidR="00AD764D" w:rsidRDefault="00AD764D" w:rsidP="00AD764D">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AD764D" w:rsidRDefault="00AD764D" w:rsidP="00AD764D">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3DF7A79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F0F44" w14:textId="3CC41D16"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6566AF53" w:rsidR="00AD764D" w:rsidRDefault="00AD764D" w:rsidP="00AD764D">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AD764D" w:rsidRDefault="00AD764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AD764D" w:rsidRDefault="00AD764D"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AD764D" w:rsidRDefault="00AD764D" w:rsidP="00AD764D">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76A5498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3011AD" w14:textId="02C83C72"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621D109E" w:rsidR="00AD764D" w:rsidRDefault="00AD764D" w:rsidP="00AD764D">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AD764D" w:rsidRDefault="00AD764D" w:rsidP="00AD764D">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AD764D" w:rsidRDefault="00AD764D" w:rsidP="00AD764D">
            <w:pPr>
              <w:pStyle w:val="TAL"/>
              <w:rPr>
                <w:rFonts w:cs="Arial"/>
                <w:color w:val="000000"/>
                <w:sz w:val="16"/>
                <w:szCs w:val="16"/>
              </w:rPr>
            </w:pPr>
            <w:r>
              <w:rPr>
                <w:rFonts w:cs="Arial"/>
                <w:color w:val="000000"/>
                <w:sz w:val="16"/>
                <w:szCs w:val="16"/>
              </w:rPr>
              <w:t>17.5.0</w:t>
            </w:r>
          </w:p>
        </w:tc>
      </w:tr>
      <w:tr w:rsidR="00660539" w:rsidRPr="00816C4A" w14:paraId="1547DAE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5C6241" w14:textId="567266CE" w:rsidR="00660539" w:rsidRDefault="00660539" w:rsidP="00AD764D">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664955E" w:rsidR="00660539" w:rsidRDefault="00660539" w:rsidP="00AD764D">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660539" w:rsidRDefault="00660539"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660539" w:rsidRDefault="00660539" w:rsidP="00AD764D">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660539" w:rsidRDefault="00660539" w:rsidP="00AD764D">
            <w:pPr>
              <w:pStyle w:val="TAL"/>
              <w:rPr>
                <w:rFonts w:cs="Arial"/>
                <w:color w:val="000000"/>
                <w:sz w:val="16"/>
                <w:szCs w:val="16"/>
              </w:rPr>
            </w:pPr>
            <w:r>
              <w:rPr>
                <w:rFonts w:cs="Arial"/>
                <w:color w:val="000000"/>
                <w:sz w:val="16"/>
                <w:szCs w:val="16"/>
              </w:rPr>
              <w:t>17.6.0</w:t>
            </w:r>
          </w:p>
        </w:tc>
      </w:tr>
      <w:tr w:rsidR="00660539" w:rsidRPr="00816C4A" w14:paraId="11359D13"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E5C51" w14:textId="7C22F764" w:rsidR="00660539" w:rsidRDefault="00660539" w:rsidP="00AD764D">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291BC729" w:rsidR="00660539" w:rsidRDefault="00660539" w:rsidP="00AD764D">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660539" w:rsidRDefault="00660539"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660539" w:rsidRDefault="00660539" w:rsidP="00AD764D">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660539" w:rsidRDefault="00660539" w:rsidP="00AD764D">
            <w:pPr>
              <w:pStyle w:val="TAL"/>
              <w:rPr>
                <w:rFonts w:cs="Arial"/>
                <w:color w:val="000000"/>
                <w:sz w:val="16"/>
                <w:szCs w:val="16"/>
              </w:rPr>
            </w:pPr>
            <w:r>
              <w:rPr>
                <w:rFonts w:cs="Arial"/>
                <w:color w:val="000000"/>
                <w:sz w:val="16"/>
                <w:szCs w:val="16"/>
              </w:rPr>
              <w:t>17.6.0</w:t>
            </w:r>
          </w:p>
        </w:tc>
      </w:tr>
      <w:tr w:rsidR="00F31340" w:rsidRPr="00816C4A" w14:paraId="724EF91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F31340" w:rsidRDefault="00F31340"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2CD6B3" w14:textId="4D848FCF" w:rsidR="00F31340" w:rsidRDefault="00F31340" w:rsidP="00AD764D">
            <w:pPr>
              <w:pStyle w:val="TAL"/>
              <w:rPr>
                <w:rFonts w:cs="Arial"/>
                <w:color w:val="000000"/>
                <w:sz w:val="16"/>
                <w:szCs w:val="16"/>
              </w:rPr>
            </w:pPr>
            <w:r>
              <w:rPr>
                <w:rFonts w:cs="Arial"/>
                <w:color w:val="000000"/>
                <w:sz w:val="16"/>
                <w:szCs w:val="16"/>
              </w:rPr>
              <w:t>CP-223086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F31340" w:rsidRDefault="00F31340"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5A0620FB" w:rsidR="00F31340" w:rsidRDefault="00F31340" w:rsidP="00AD764D">
            <w:pPr>
              <w:pStyle w:val="TAL"/>
              <w:rPr>
                <w:rFonts w:cs="Arial"/>
                <w:color w:val="000000"/>
                <w:sz w:val="16"/>
                <w:szCs w:val="16"/>
              </w:rPr>
            </w:pPr>
            <w:r>
              <w:rPr>
                <w:rFonts w:cs="Arial"/>
                <w:color w:val="000000"/>
                <w:sz w:val="16"/>
                <w:szCs w:val="16"/>
              </w:rPr>
              <w:t>0782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F31340" w:rsidRDefault="00F31340"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F31340" w:rsidRDefault="00F31340"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F31340" w:rsidRDefault="00F31340" w:rsidP="00AD764D">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F31340" w:rsidRDefault="00F31340" w:rsidP="00AD764D">
            <w:pPr>
              <w:pStyle w:val="TAL"/>
              <w:rPr>
                <w:rFonts w:cs="Arial"/>
                <w:color w:val="000000"/>
                <w:sz w:val="16"/>
                <w:szCs w:val="16"/>
              </w:rPr>
            </w:pPr>
            <w:r>
              <w:rPr>
                <w:rFonts w:cs="Arial"/>
                <w:color w:val="000000"/>
                <w:sz w:val="16"/>
                <w:szCs w:val="16"/>
              </w:rPr>
              <w:t>18.0.0</w:t>
            </w:r>
          </w:p>
        </w:tc>
      </w:tr>
      <w:tr w:rsidR="001B5EC1" w:rsidRPr="00816C4A" w14:paraId="59E1730F"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B5EC1" w:rsidRDefault="001B5EC1" w:rsidP="00AD764D">
            <w:pPr>
              <w:pStyle w:val="TAL"/>
              <w:rPr>
                <w:rFonts w:cs="Arial"/>
                <w:color w:val="000000"/>
                <w:sz w:val="16"/>
                <w:szCs w:val="16"/>
              </w:rPr>
            </w:pPr>
            <w:r>
              <w:rPr>
                <w:rFonts w:cs="Arial"/>
                <w:color w:val="000000"/>
                <w:sz w:val="16"/>
                <w:szCs w:val="16"/>
              </w:rPr>
              <w:t>2023-03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6A4CB1" w14:textId="2E76A0A0" w:rsidR="001B5EC1" w:rsidRDefault="001B5EC1" w:rsidP="00AD764D">
            <w:pPr>
              <w:pStyle w:val="TAL"/>
              <w:rPr>
                <w:rFonts w:cs="Arial"/>
                <w:color w:val="000000"/>
                <w:sz w:val="16"/>
                <w:szCs w:val="16"/>
              </w:rPr>
            </w:pPr>
            <w:r>
              <w:rPr>
                <w:rFonts w:cs="Arial"/>
                <w:color w:val="000000"/>
                <w:sz w:val="16"/>
                <w:szCs w:val="16"/>
              </w:rPr>
              <w:t>CP-230111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B5EC1" w:rsidRDefault="001B5EC1" w:rsidP="00AD764D">
            <w:pPr>
              <w:pStyle w:val="TAL"/>
              <w:rPr>
                <w:rFonts w:cs="Arial"/>
                <w:color w:val="000000"/>
                <w:sz w:val="16"/>
                <w:szCs w:val="16"/>
              </w:rPr>
            </w:pPr>
            <w:r>
              <w:rPr>
                <w:rFonts w:cs="Arial"/>
                <w:color w:val="000000"/>
                <w:sz w:val="16"/>
                <w:szCs w:val="16"/>
              </w:rPr>
              <w:t>CT#99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35BC8BE4" w:rsidR="001B5EC1" w:rsidRDefault="001B5EC1" w:rsidP="00AD764D">
            <w:pPr>
              <w:pStyle w:val="TAL"/>
              <w:rPr>
                <w:rFonts w:cs="Arial"/>
                <w:color w:val="000000"/>
                <w:sz w:val="16"/>
                <w:szCs w:val="16"/>
              </w:rPr>
            </w:pPr>
            <w:r>
              <w:rPr>
                <w:rFonts w:cs="Arial"/>
                <w:color w:val="000000"/>
                <w:sz w:val="16"/>
                <w:szCs w:val="16"/>
              </w:rPr>
              <w:t>0785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B5EC1" w:rsidRDefault="001B5EC1"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B5EC1" w:rsidRDefault="001B5EC1"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B5EC1" w:rsidRDefault="001B5EC1" w:rsidP="00AD764D">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B5EC1" w:rsidRDefault="001B5EC1" w:rsidP="00AD764D">
            <w:pPr>
              <w:pStyle w:val="TAL"/>
              <w:rPr>
                <w:rFonts w:cs="Arial"/>
                <w:color w:val="000000"/>
                <w:sz w:val="16"/>
                <w:szCs w:val="16"/>
              </w:rPr>
            </w:pPr>
            <w:r>
              <w:rPr>
                <w:rFonts w:cs="Arial"/>
                <w:color w:val="000000"/>
                <w:sz w:val="16"/>
                <w:szCs w:val="16"/>
              </w:rPr>
              <w:t>18.1.0</w:t>
            </w:r>
          </w:p>
        </w:tc>
      </w:tr>
      <w:tr w:rsidR="006E4DD2" w:rsidRPr="00816C4A" w14:paraId="7E671F95"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6E4DD2" w:rsidRDefault="006E4DD2" w:rsidP="00AD764D">
            <w:pPr>
              <w:pStyle w:val="TAL"/>
              <w:rPr>
                <w:rFonts w:cs="Arial"/>
                <w:color w:val="000000"/>
                <w:sz w:val="16"/>
                <w:szCs w:val="16"/>
              </w:rPr>
            </w:pPr>
            <w:r>
              <w:rPr>
                <w:rFonts w:cs="Arial"/>
                <w:color w:val="000000"/>
                <w:sz w:val="16"/>
                <w:szCs w:val="16"/>
              </w:rPr>
              <w:t>2023-06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4E9778" w14:textId="52F36F85" w:rsidR="006E4DD2" w:rsidRDefault="006E4DD2" w:rsidP="00AD764D">
            <w:pPr>
              <w:pStyle w:val="TAL"/>
              <w:rPr>
                <w:rFonts w:cs="Arial"/>
                <w:color w:val="000000"/>
                <w:sz w:val="16"/>
                <w:szCs w:val="16"/>
              </w:rPr>
            </w:pPr>
            <w:r>
              <w:rPr>
                <w:rFonts w:cs="Arial"/>
                <w:color w:val="000000"/>
                <w:sz w:val="16"/>
                <w:szCs w:val="16"/>
              </w:rPr>
              <w:t>CP-231101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6E4DD2" w:rsidRDefault="006E4DD2" w:rsidP="00AD764D">
            <w:pPr>
              <w:pStyle w:val="TAL"/>
              <w:rPr>
                <w:rFonts w:cs="Arial"/>
                <w:color w:val="000000"/>
                <w:sz w:val="16"/>
                <w:szCs w:val="16"/>
              </w:rPr>
            </w:pPr>
            <w:r>
              <w:rPr>
                <w:rFonts w:cs="Arial"/>
                <w:color w:val="000000"/>
                <w:sz w:val="16"/>
                <w:szCs w:val="16"/>
              </w:rPr>
              <w:t>CT#100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38806469" w:rsidR="006E4DD2" w:rsidRDefault="006E4DD2" w:rsidP="00AD764D">
            <w:pPr>
              <w:pStyle w:val="TAL"/>
              <w:rPr>
                <w:rFonts w:cs="Arial"/>
                <w:color w:val="000000"/>
                <w:sz w:val="16"/>
                <w:szCs w:val="16"/>
              </w:rPr>
            </w:pPr>
            <w:r>
              <w:rPr>
                <w:rFonts w:cs="Arial"/>
                <w:color w:val="000000"/>
                <w:sz w:val="16"/>
                <w:szCs w:val="16"/>
              </w:rPr>
              <w:t>0790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6E4DD2" w:rsidRDefault="006E4DD2"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6E4DD2" w:rsidRDefault="006E4DD2"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6E4DD2" w:rsidRDefault="006E4DD2" w:rsidP="00AD764D">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6E4DD2" w:rsidRDefault="006E4DD2" w:rsidP="00AD764D">
            <w:pPr>
              <w:pStyle w:val="TAL"/>
              <w:rPr>
                <w:rFonts w:cs="Arial"/>
                <w:color w:val="000000"/>
                <w:sz w:val="16"/>
                <w:szCs w:val="16"/>
              </w:rPr>
            </w:pPr>
            <w:r>
              <w:rPr>
                <w:rFonts w:cs="Arial"/>
                <w:color w:val="000000"/>
                <w:sz w:val="16"/>
                <w:szCs w:val="16"/>
              </w:rPr>
              <w:t>18.2.0</w:t>
            </w:r>
          </w:p>
        </w:tc>
      </w:tr>
      <w:tr w:rsidR="006E4DD2" w:rsidRPr="00816C4A" w14:paraId="5813F31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6E4DD2" w:rsidRDefault="006E4DD2" w:rsidP="00AD764D">
            <w:pPr>
              <w:pStyle w:val="TAL"/>
              <w:rPr>
                <w:rFonts w:cs="Arial"/>
                <w:color w:val="000000"/>
                <w:sz w:val="16"/>
                <w:szCs w:val="16"/>
              </w:rPr>
            </w:pPr>
            <w:r>
              <w:rPr>
                <w:rFonts w:cs="Arial"/>
                <w:color w:val="000000"/>
                <w:sz w:val="16"/>
                <w:szCs w:val="16"/>
              </w:rPr>
              <w:t>2023-06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219CF0" w14:textId="7D524CDA" w:rsidR="006E4DD2" w:rsidRDefault="006E4DD2" w:rsidP="00AD764D">
            <w:pPr>
              <w:pStyle w:val="TAL"/>
              <w:rPr>
                <w:rFonts w:cs="Arial"/>
                <w:color w:val="000000"/>
                <w:sz w:val="16"/>
                <w:szCs w:val="16"/>
              </w:rPr>
            </w:pPr>
            <w:r>
              <w:rPr>
                <w:rFonts w:cs="Arial"/>
                <w:color w:val="000000"/>
                <w:sz w:val="16"/>
                <w:szCs w:val="16"/>
              </w:rPr>
              <w:t>CP-231101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6E4DD2" w:rsidRDefault="006E4DD2" w:rsidP="00AD764D">
            <w:pPr>
              <w:pStyle w:val="TAL"/>
              <w:rPr>
                <w:rFonts w:cs="Arial"/>
                <w:color w:val="000000"/>
                <w:sz w:val="16"/>
                <w:szCs w:val="16"/>
              </w:rPr>
            </w:pPr>
            <w:r>
              <w:rPr>
                <w:rFonts w:cs="Arial"/>
                <w:color w:val="000000"/>
                <w:sz w:val="16"/>
                <w:szCs w:val="16"/>
              </w:rPr>
              <w:t>CT#100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2D71844C" w:rsidR="006E4DD2" w:rsidRDefault="006E4DD2" w:rsidP="00AD764D">
            <w:pPr>
              <w:pStyle w:val="TAL"/>
              <w:rPr>
                <w:rFonts w:cs="Arial"/>
                <w:color w:val="000000"/>
                <w:sz w:val="16"/>
                <w:szCs w:val="16"/>
              </w:rPr>
            </w:pPr>
            <w:r>
              <w:rPr>
                <w:rFonts w:cs="Arial"/>
                <w:color w:val="000000"/>
                <w:sz w:val="16"/>
                <w:szCs w:val="16"/>
              </w:rPr>
              <w:t>0792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6E4DD2" w:rsidRDefault="006E4DD2"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6E4DD2" w:rsidRDefault="006E4DD2"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6E4DD2" w:rsidRDefault="006E4DD2" w:rsidP="00AD764D">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6E4DD2" w:rsidRDefault="006E4DD2" w:rsidP="00AD764D">
            <w:pPr>
              <w:pStyle w:val="TAL"/>
              <w:rPr>
                <w:rFonts w:cs="Arial"/>
                <w:color w:val="000000"/>
                <w:sz w:val="16"/>
                <w:szCs w:val="16"/>
              </w:rPr>
            </w:pPr>
            <w:r>
              <w:rPr>
                <w:rFonts w:cs="Arial"/>
                <w:color w:val="000000"/>
                <w:sz w:val="16"/>
                <w:szCs w:val="16"/>
              </w:rPr>
              <w:t>18.2.0</w:t>
            </w:r>
          </w:p>
        </w:tc>
      </w:tr>
      <w:tr w:rsidR="002C54BD" w:rsidRPr="00816C4A" w14:paraId="0F88312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2C54BD" w:rsidRDefault="002C54BD" w:rsidP="00AD764D">
            <w:pPr>
              <w:pStyle w:val="TAL"/>
              <w:rPr>
                <w:rFonts w:cs="Arial"/>
                <w:color w:val="000000"/>
                <w:sz w:val="16"/>
                <w:szCs w:val="16"/>
              </w:rPr>
            </w:pPr>
            <w:r>
              <w:rPr>
                <w:rFonts w:cs="Arial"/>
                <w:color w:val="000000"/>
                <w:sz w:val="16"/>
                <w:szCs w:val="16"/>
              </w:rPr>
              <w:t>2023-09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3E5132" w14:textId="78F01008" w:rsidR="002C54BD" w:rsidRDefault="002C54BD" w:rsidP="00AD764D">
            <w:pPr>
              <w:pStyle w:val="TAL"/>
              <w:rPr>
                <w:rFonts w:cs="Arial"/>
                <w:color w:val="000000"/>
                <w:sz w:val="16"/>
                <w:szCs w:val="16"/>
              </w:rPr>
            </w:pPr>
            <w:r>
              <w:rPr>
                <w:rFonts w:cs="Arial"/>
                <w:color w:val="000000"/>
                <w:sz w:val="16"/>
                <w:szCs w:val="16"/>
              </w:rPr>
              <w:t>CP-232139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2C54BD" w:rsidRDefault="002C54BD" w:rsidP="00AD764D">
            <w:pPr>
              <w:pStyle w:val="TAL"/>
              <w:rPr>
                <w:rFonts w:cs="Arial"/>
                <w:color w:val="000000"/>
                <w:sz w:val="16"/>
                <w:szCs w:val="16"/>
              </w:rPr>
            </w:pPr>
            <w:r>
              <w:rPr>
                <w:rFonts w:cs="Arial"/>
                <w:color w:val="000000"/>
                <w:sz w:val="16"/>
                <w:szCs w:val="16"/>
              </w:rPr>
              <w:t>CT#101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5E885B7E" w:rsidR="002C54BD" w:rsidRDefault="002C54BD" w:rsidP="00AD764D">
            <w:pPr>
              <w:pStyle w:val="TAL"/>
              <w:rPr>
                <w:rFonts w:cs="Arial"/>
                <w:color w:val="000000"/>
                <w:sz w:val="16"/>
                <w:szCs w:val="16"/>
              </w:rPr>
            </w:pPr>
            <w:r>
              <w:rPr>
                <w:rFonts w:cs="Arial"/>
                <w:color w:val="000000"/>
                <w:sz w:val="16"/>
                <w:szCs w:val="16"/>
              </w:rPr>
              <w:t>0796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2C54BD" w:rsidRDefault="002C54B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2C54BD" w:rsidRDefault="002C54BD"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2C54BD" w:rsidRDefault="002C54BD" w:rsidP="00AD764D">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2C54BD" w:rsidRDefault="002C54BD" w:rsidP="00AD764D">
            <w:pPr>
              <w:pStyle w:val="TAL"/>
              <w:rPr>
                <w:rFonts w:cs="Arial"/>
                <w:color w:val="000000"/>
                <w:sz w:val="16"/>
                <w:szCs w:val="16"/>
              </w:rPr>
            </w:pPr>
            <w:r>
              <w:rPr>
                <w:rFonts w:cs="Arial"/>
                <w:color w:val="000000"/>
                <w:sz w:val="16"/>
                <w:szCs w:val="16"/>
              </w:rPr>
              <w:t>18.3.0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60F76" w14:textId="77777777" w:rsidR="00AB0C00" w:rsidRDefault="00AB0C00">
      <w:r>
        <w:separator/>
      </w:r>
    </w:p>
  </w:endnote>
  <w:endnote w:type="continuationSeparator" w:id="0">
    <w:p w14:paraId="2077D9D9" w14:textId="77777777" w:rsidR="00AB0C00" w:rsidRDefault="00AB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86770" w14:textId="77777777" w:rsidR="00AB0C00" w:rsidRDefault="00AB0C00">
      <w:r>
        <w:separator/>
      </w:r>
    </w:p>
  </w:footnote>
  <w:footnote w:type="continuationSeparator" w:id="0">
    <w:p w14:paraId="1C0B3380" w14:textId="77777777" w:rsidR="00AB0C00" w:rsidRDefault="00AB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7C9AD100"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4BD">
      <w:rPr>
        <w:rFonts w:ascii="Arial" w:hAnsi="Arial" w:cs="Arial"/>
        <w:b/>
        <w:noProof/>
        <w:sz w:val="18"/>
        <w:szCs w:val="18"/>
      </w:rPr>
      <w:t>3GPP TS 31.111 V18.3.0 (2023-09)</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6ECB087F"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4BD">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5EC1"/>
    <w:rsid w:val="001B6637"/>
    <w:rsid w:val="001C1054"/>
    <w:rsid w:val="001C21C3"/>
    <w:rsid w:val="001D02C2"/>
    <w:rsid w:val="001F0C1D"/>
    <w:rsid w:val="001F1132"/>
    <w:rsid w:val="001F168B"/>
    <w:rsid w:val="00224077"/>
    <w:rsid w:val="002347A2"/>
    <w:rsid w:val="0024638B"/>
    <w:rsid w:val="002601BD"/>
    <w:rsid w:val="002675F0"/>
    <w:rsid w:val="002B6339"/>
    <w:rsid w:val="002C54BD"/>
    <w:rsid w:val="002C5E13"/>
    <w:rsid w:val="002C7D68"/>
    <w:rsid w:val="002E00EE"/>
    <w:rsid w:val="003172DC"/>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25FB"/>
    <w:rsid w:val="00A73129"/>
    <w:rsid w:val="00A82346"/>
    <w:rsid w:val="00A92BA1"/>
    <w:rsid w:val="00AB0C00"/>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77B2E"/>
    <w:rsid w:val="00C80F1D"/>
    <w:rsid w:val="00C93F40"/>
    <w:rsid w:val="00CA3D0C"/>
    <w:rsid w:val="00CB4585"/>
    <w:rsid w:val="00CD4ED2"/>
    <w:rsid w:val="00CE3360"/>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Pages>
  <Words>54665</Words>
  <Characters>311594</Characters>
  <Application>Microsoft Office Word</Application>
  <DocSecurity>0</DocSecurity>
  <Lines>2596</Lines>
  <Paragraphs>731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31.111_CR0796R3_(Rel-18)_TEI17</cp:lastModifiedBy>
  <cp:revision>56</cp:revision>
  <cp:lastPrinted>2019-02-25T14:05:00Z</cp:lastPrinted>
  <dcterms:created xsi:type="dcterms:W3CDTF">2020-03-30T15:41:00Z</dcterms:created>
  <dcterms:modified xsi:type="dcterms:W3CDTF">2023-09-22T10:34:00Z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