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7C2495" w:rsidRPr="00816C4A" w:rsidRDefault="007C2495" w:rsidP="007C249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V15.</w:t>
            </w:r>
            <w:r>
              <w:rPr>
                <w:noProof w:val="0"/>
              </w:rPr>
              <w:t>9</w:t>
            </w:r>
            <w:r w:rsidRPr="00816C4A">
              <w:rPr>
                <w:noProof w:val="0"/>
              </w:rPr>
              <w:t xml:space="preserve">.0 </w:t>
            </w:r>
            <w:r w:rsidRPr="00816C4A">
              <w:rPr>
                <w:noProof w:val="0"/>
                <w:sz w:val="32"/>
              </w:rPr>
              <w:t>(20</w:t>
            </w:r>
            <w:r>
              <w:rPr>
                <w:noProof w:val="0"/>
                <w:sz w:val="32"/>
              </w:rPr>
              <w:t>20</w:t>
            </w:r>
            <w:r w:rsidRPr="00816C4A">
              <w:rPr>
                <w:noProof w:val="0"/>
                <w:sz w:val="32"/>
              </w:rPr>
              <w:t>-</w:t>
            </w:r>
            <w:r>
              <w:rPr>
                <w:noProof w:val="0"/>
                <w:sz w:val="32"/>
              </w:rPr>
              <w:t>06</w:t>
            </w:r>
            <w:r w:rsidRPr="00816C4A">
              <w:rPr>
                <w:noProof w:val="0"/>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BA4B8D" w:rsidRDefault="004F0988" w:rsidP="007C2495">
            <w:pPr>
              <w:pStyle w:val="ZB"/>
              <w:framePr w:w="0" w:hRule="auto" w:wrap="auto" w:vAnchor="margin" w:hAnchor="text" w:yAlign="inline"/>
            </w:pPr>
            <w:r w:rsidRPr="004D3578">
              <w:t>Technic</w:t>
            </w:r>
            <w:r w:rsidRPr="007C2495">
              <w:t xml:space="preserve">al </w:t>
            </w:r>
            <w:bookmarkStart w:id="1" w:name="spectype2"/>
            <w:r w:rsidRPr="007C2495">
              <w:t>Specification</w:t>
            </w:r>
            <w:bookmarkEnd w:id="1"/>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7C2495" w:rsidRPr="00816C4A" w:rsidRDefault="007C2495" w:rsidP="007C2495">
            <w:pPr>
              <w:pStyle w:val="ZT"/>
              <w:framePr w:wrap="auto" w:hAnchor="text" w:yAlign="inline"/>
            </w:pPr>
            <w:r w:rsidRPr="00816C4A">
              <w:t>Technical Specification Group Core Network and Terminals;</w:t>
            </w:r>
          </w:p>
          <w:p w:rsidR="007C2495" w:rsidRPr="00816C4A" w:rsidRDefault="007C2495" w:rsidP="007C2495">
            <w:pPr>
              <w:pStyle w:val="ZT"/>
              <w:framePr w:wrap="auto" w:hAnchor="text" w:yAlign="inline"/>
            </w:pPr>
            <w:r w:rsidRPr="00816C4A">
              <w:t xml:space="preserve">Universal Subscriber Identity Module (USIM) </w:t>
            </w:r>
            <w:r w:rsidRPr="00816C4A">
              <w:br/>
              <w:t>Application Toolkit (USAT)</w:t>
            </w:r>
          </w:p>
          <w:p w:rsidR="007C2495" w:rsidRPr="00816C4A" w:rsidRDefault="007C2495" w:rsidP="007C2495">
            <w:pPr>
              <w:pStyle w:val="ZT"/>
              <w:framePr w:wrap="auto" w:hAnchor="text" w:yAlign="inline"/>
            </w:pPr>
            <w:r w:rsidRPr="00816C4A">
              <w:t>(</w:t>
            </w:r>
            <w:r w:rsidRPr="00816C4A">
              <w:rPr>
                <w:rStyle w:val="ZGSM"/>
              </w:rPr>
              <w:t>Release 15</w:t>
            </w:r>
            <w:r w:rsidRPr="00816C4A">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C2495">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9" o:title="5G-logo_175px"/>
                </v:shape>
              </w:pict>
            </w:r>
          </w:p>
        </w:tc>
        <w:tc>
          <w:tcPr>
            <w:tcW w:w="5540" w:type="dxa"/>
            <w:shd w:val="clear" w:color="auto" w:fill="auto"/>
          </w:tcPr>
          <w:p w:rsidR="00D57972" w:rsidRDefault="000634A6" w:rsidP="00133525">
            <w:pPr>
              <w:jc w:val="right"/>
            </w:pPr>
            <w:bookmarkStart w:id="2" w:name="logos"/>
            <w:r>
              <w:pict>
                <v:shape id="_x0000_i1026" type="#_x0000_t75" style="width:127.85pt;height:74.9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7C2495"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7C2495">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825209" w:rsidRPr="00C44CE0" w:rsidRDefault="0082520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_Toc44932175 \h </w:instrText>
      </w:r>
      <w:r>
        <w:fldChar w:fldCharType="separate"/>
      </w:r>
      <w:r>
        <w:t>12</w:t>
      </w:r>
      <w:r>
        <w:fldChar w:fldCharType="end"/>
      </w:r>
    </w:p>
    <w:p w:rsidR="00825209" w:rsidRPr="00C44CE0" w:rsidRDefault="00825209">
      <w:pPr>
        <w:pStyle w:val="TOC1"/>
        <w:rPr>
          <w:rFonts w:ascii="Calibri" w:hAnsi="Calibri"/>
          <w:szCs w:val="22"/>
          <w:lang w:eastAsia="en-GB"/>
        </w:rPr>
      </w:pPr>
      <w:r>
        <w:t>1</w:t>
      </w:r>
      <w:r w:rsidRPr="00C44CE0">
        <w:rPr>
          <w:rFonts w:ascii="Calibri" w:hAnsi="Calibri"/>
          <w:szCs w:val="22"/>
          <w:lang w:eastAsia="en-GB"/>
        </w:rPr>
        <w:tab/>
      </w:r>
      <w:r>
        <w:t>Scope</w:t>
      </w:r>
      <w:r>
        <w:tab/>
      </w:r>
      <w:r>
        <w:fldChar w:fldCharType="begin" w:fldLock="1"/>
      </w:r>
      <w:r>
        <w:instrText xml:space="preserve"> PAGEREF _Toc44932176 \h </w:instrText>
      </w:r>
      <w:r>
        <w:fldChar w:fldCharType="separate"/>
      </w:r>
      <w:r>
        <w:t>13</w:t>
      </w:r>
      <w:r>
        <w:fldChar w:fldCharType="end"/>
      </w:r>
    </w:p>
    <w:p w:rsidR="00825209" w:rsidRPr="00C44CE0" w:rsidRDefault="00825209">
      <w:pPr>
        <w:pStyle w:val="TOC1"/>
        <w:rPr>
          <w:rFonts w:ascii="Calibri" w:hAnsi="Calibri"/>
          <w:szCs w:val="22"/>
          <w:lang w:eastAsia="en-GB"/>
        </w:rPr>
      </w:pPr>
      <w:r>
        <w:t>2</w:t>
      </w:r>
      <w:r w:rsidRPr="00C44CE0">
        <w:rPr>
          <w:rFonts w:ascii="Calibri" w:hAnsi="Calibri"/>
          <w:szCs w:val="22"/>
          <w:lang w:eastAsia="en-GB"/>
        </w:rPr>
        <w:tab/>
      </w:r>
      <w:r>
        <w:t>References</w:t>
      </w:r>
      <w:r>
        <w:tab/>
      </w:r>
      <w:r>
        <w:fldChar w:fldCharType="begin" w:fldLock="1"/>
      </w:r>
      <w:r>
        <w:instrText xml:space="preserve"> PAGEREF _Toc44932177 \h </w:instrText>
      </w:r>
      <w:r>
        <w:fldChar w:fldCharType="separate"/>
      </w:r>
      <w:r>
        <w:t>13</w:t>
      </w:r>
      <w:r>
        <w:fldChar w:fldCharType="end"/>
      </w:r>
    </w:p>
    <w:p w:rsidR="00825209" w:rsidRPr="00C44CE0" w:rsidRDefault="00825209">
      <w:pPr>
        <w:pStyle w:val="TOC1"/>
        <w:rPr>
          <w:rFonts w:ascii="Calibri" w:hAnsi="Calibri"/>
          <w:szCs w:val="22"/>
          <w:lang w:eastAsia="en-GB"/>
        </w:rPr>
      </w:pPr>
      <w:r>
        <w:t>3</w:t>
      </w:r>
      <w:r w:rsidRPr="00C44CE0">
        <w:rPr>
          <w:rFonts w:ascii="Calibri" w:hAnsi="Calibri"/>
          <w:szCs w:val="22"/>
          <w:lang w:eastAsia="en-GB"/>
        </w:rPr>
        <w:tab/>
      </w:r>
      <w:r>
        <w:t>Definitions, abbreviations and symbols</w:t>
      </w:r>
      <w:r>
        <w:tab/>
      </w:r>
      <w:r>
        <w:fldChar w:fldCharType="begin" w:fldLock="1"/>
      </w:r>
      <w:r>
        <w:instrText xml:space="preserve"> PAGEREF _Toc44932178 \h </w:instrText>
      </w:r>
      <w:r>
        <w:fldChar w:fldCharType="separate"/>
      </w:r>
      <w:r>
        <w:t>16</w:t>
      </w:r>
      <w:r>
        <w:fldChar w:fldCharType="end"/>
      </w:r>
    </w:p>
    <w:p w:rsidR="00825209" w:rsidRPr="00C44CE0" w:rsidRDefault="00825209">
      <w:pPr>
        <w:pStyle w:val="TOC2"/>
        <w:rPr>
          <w:rFonts w:ascii="Calibri" w:hAnsi="Calibri"/>
          <w:sz w:val="22"/>
          <w:szCs w:val="22"/>
          <w:lang w:eastAsia="en-GB"/>
        </w:rPr>
      </w:pPr>
      <w:r>
        <w:t>3.1</w:t>
      </w:r>
      <w:r w:rsidRPr="00C44CE0">
        <w:rPr>
          <w:rFonts w:ascii="Calibri" w:hAnsi="Calibri"/>
          <w:sz w:val="22"/>
          <w:szCs w:val="22"/>
          <w:lang w:eastAsia="en-GB"/>
        </w:rPr>
        <w:tab/>
      </w:r>
      <w:r>
        <w:t>Definitions</w:t>
      </w:r>
      <w:r>
        <w:tab/>
      </w:r>
      <w:r>
        <w:fldChar w:fldCharType="begin" w:fldLock="1"/>
      </w:r>
      <w:r>
        <w:instrText xml:space="preserve"> PAGEREF _Toc44932179 \h </w:instrText>
      </w:r>
      <w:r>
        <w:fldChar w:fldCharType="separate"/>
      </w:r>
      <w:r>
        <w:t>16</w:t>
      </w:r>
      <w:r>
        <w:fldChar w:fldCharType="end"/>
      </w:r>
    </w:p>
    <w:p w:rsidR="00825209" w:rsidRPr="00C44CE0" w:rsidRDefault="00825209">
      <w:pPr>
        <w:pStyle w:val="TOC2"/>
        <w:rPr>
          <w:rFonts w:ascii="Calibri" w:hAnsi="Calibri"/>
          <w:sz w:val="22"/>
          <w:szCs w:val="22"/>
          <w:lang w:eastAsia="en-GB"/>
        </w:rPr>
      </w:pPr>
      <w:r>
        <w:t>3.2</w:t>
      </w:r>
      <w:r w:rsidRPr="00C44CE0">
        <w:rPr>
          <w:rFonts w:ascii="Calibri" w:hAnsi="Calibri"/>
          <w:sz w:val="22"/>
          <w:szCs w:val="22"/>
          <w:lang w:eastAsia="en-GB"/>
        </w:rPr>
        <w:tab/>
      </w:r>
      <w:r>
        <w:t>Abbreviations</w:t>
      </w:r>
      <w:r>
        <w:tab/>
      </w:r>
      <w:r>
        <w:fldChar w:fldCharType="begin" w:fldLock="1"/>
      </w:r>
      <w:r>
        <w:instrText xml:space="preserve"> PAGEREF _Toc44932180 \h </w:instrText>
      </w:r>
      <w:r>
        <w:fldChar w:fldCharType="separate"/>
      </w:r>
      <w:r>
        <w:t>16</w:t>
      </w:r>
      <w:r>
        <w:fldChar w:fldCharType="end"/>
      </w:r>
    </w:p>
    <w:p w:rsidR="00825209" w:rsidRPr="00C44CE0" w:rsidRDefault="00825209">
      <w:pPr>
        <w:pStyle w:val="TOC2"/>
        <w:rPr>
          <w:rFonts w:ascii="Calibri" w:hAnsi="Calibri"/>
          <w:sz w:val="22"/>
          <w:szCs w:val="22"/>
          <w:lang w:eastAsia="en-GB"/>
        </w:rPr>
      </w:pPr>
      <w:r>
        <w:t>3.3</w:t>
      </w:r>
      <w:r w:rsidRPr="00C44CE0">
        <w:rPr>
          <w:rFonts w:ascii="Calibri" w:hAnsi="Calibri"/>
          <w:sz w:val="22"/>
          <w:szCs w:val="22"/>
          <w:lang w:eastAsia="en-GB"/>
        </w:rPr>
        <w:tab/>
      </w:r>
      <w:r>
        <w:t>Symbols</w:t>
      </w:r>
      <w:r>
        <w:tab/>
      </w:r>
      <w:r>
        <w:fldChar w:fldCharType="begin" w:fldLock="1"/>
      </w:r>
      <w:r>
        <w:instrText xml:space="preserve"> PAGEREF _Toc44932181 \h </w:instrText>
      </w:r>
      <w:r>
        <w:fldChar w:fldCharType="separate"/>
      </w:r>
      <w:r>
        <w:t>17</w:t>
      </w:r>
      <w:r>
        <w:fldChar w:fldCharType="end"/>
      </w:r>
    </w:p>
    <w:p w:rsidR="00825209" w:rsidRPr="00C44CE0" w:rsidRDefault="00825209">
      <w:pPr>
        <w:pStyle w:val="TOC1"/>
        <w:rPr>
          <w:rFonts w:ascii="Calibri" w:hAnsi="Calibri"/>
          <w:szCs w:val="22"/>
          <w:lang w:eastAsia="en-GB"/>
        </w:rPr>
      </w:pPr>
      <w:r>
        <w:t>4</w:t>
      </w:r>
      <w:r w:rsidRPr="00C44CE0">
        <w:rPr>
          <w:rFonts w:ascii="Calibri" w:hAnsi="Calibri"/>
          <w:szCs w:val="22"/>
          <w:lang w:eastAsia="en-GB"/>
        </w:rPr>
        <w:tab/>
      </w:r>
      <w:r>
        <w:t>Overview of USAT</w:t>
      </w:r>
      <w:r>
        <w:tab/>
      </w:r>
      <w:r>
        <w:fldChar w:fldCharType="begin" w:fldLock="1"/>
      </w:r>
      <w:r>
        <w:instrText xml:space="preserve"> PAGEREF _Toc44932182 \h </w:instrText>
      </w:r>
      <w:r>
        <w:fldChar w:fldCharType="separate"/>
      </w:r>
      <w:r>
        <w:t>17</w:t>
      </w:r>
      <w:r>
        <w:fldChar w:fldCharType="end"/>
      </w:r>
    </w:p>
    <w:p w:rsidR="00825209" w:rsidRPr="00C44CE0" w:rsidRDefault="00825209">
      <w:pPr>
        <w:pStyle w:val="TOC2"/>
        <w:rPr>
          <w:rFonts w:ascii="Calibri" w:hAnsi="Calibri"/>
          <w:sz w:val="22"/>
          <w:szCs w:val="22"/>
          <w:lang w:eastAsia="en-GB"/>
        </w:rPr>
      </w:pPr>
      <w:r>
        <w:t>4.1</w:t>
      </w:r>
      <w:r w:rsidRPr="00C44CE0">
        <w:rPr>
          <w:rFonts w:ascii="Calibri" w:hAnsi="Calibri"/>
          <w:sz w:val="22"/>
          <w:szCs w:val="22"/>
          <w:lang w:eastAsia="en-GB"/>
        </w:rPr>
        <w:tab/>
      </w:r>
      <w:r>
        <w:t>Profile Download</w:t>
      </w:r>
      <w:r>
        <w:tab/>
      </w:r>
      <w:r>
        <w:fldChar w:fldCharType="begin" w:fldLock="1"/>
      </w:r>
      <w:r>
        <w:instrText xml:space="preserve"> PAGEREF _Toc44932183 \h </w:instrText>
      </w:r>
      <w:r>
        <w:fldChar w:fldCharType="separate"/>
      </w:r>
      <w:r>
        <w:t>17</w:t>
      </w:r>
      <w:r>
        <w:fldChar w:fldCharType="end"/>
      </w:r>
    </w:p>
    <w:p w:rsidR="00825209" w:rsidRPr="00C44CE0" w:rsidRDefault="00825209">
      <w:pPr>
        <w:pStyle w:val="TOC2"/>
        <w:rPr>
          <w:rFonts w:ascii="Calibri" w:hAnsi="Calibri"/>
          <w:sz w:val="22"/>
          <w:szCs w:val="22"/>
          <w:lang w:eastAsia="en-GB"/>
        </w:rPr>
      </w:pPr>
      <w:r>
        <w:t>4.2</w:t>
      </w:r>
      <w:r w:rsidRPr="00C44CE0">
        <w:rPr>
          <w:rFonts w:ascii="Calibri" w:hAnsi="Calibri"/>
          <w:sz w:val="22"/>
          <w:szCs w:val="22"/>
          <w:lang w:eastAsia="en-GB"/>
        </w:rPr>
        <w:tab/>
      </w:r>
      <w:r>
        <w:t>Proactive UICC</w:t>
      </w:r>
      <w:r>
        <w:tab/>
      </w:r>
      <w:r>
        <w:fldChar w:fldCharType="begin" w:fldLock="1"/>
      </w:r>
      <w:r>
        <w:instrText xml:space="preserve"> PAGEREF _Toc44932184 \h </w:instrText>
      </w:r>
      <w:r>
        <w:fldChar w:fldCharType="separate"/>
      </w:r>
      <w:r>
        <w:t>17</w:t>
      </w:r>
      <w:r>
        <w:fldChar w:fldCharType="end"/>
      </w:r>
    </w:p>
    <w:p w:rsidR="00825209" w:rsidRPr="00C44CE0" w:rsidRDefault="00825209">
      <w:pPr>
        <w:pStyle w:val="TOC2"/>
        <w:rPr>
          <w:rFonts w:ascii="Calibri" w:hAnsi="Calibri"/>
          <w:sz w:val="22"/>
          <w:szCs w:val="22"/>
          <w:lang w:eastAsia="en-GB"/>
        </w:rPr>
      </w:pPr>
      <w:r>
        <w:t>4.3</w:t>
      </w:r>
      <w:r w:rsidRPr="00C44CE0">
        <w:rPr>
          <w:rFonts w:ascii="Calibri" w:hAnsi="Calibri"/>
          <w:sz w:val="22"/>
          <w:szCs w:val="22"/>
          <w:lang w:eastAsia="en-GB"/>
        </w:rPr>
        <w:tab/>
      </w:r>
      <w:r>
        <w:t>Data download to UICC</w:t>
      </w:r>
      <w:r>
        <w:tab/>
      </w:r>
      <w:r>
        <w:fldChar w:fldCharType="begin" w:fldLock="1"/>
      </w:r>
      <w:r>
        <w:instrText xml:space="preserve"> PAGEREF _Toc44932185 \h </w:instrText>
      </w:r>
      <w:r>
        <w:fldChar w:fldCharType="separate"/>
      </w:r>
      <w:r>
        <w:t>18</w:t>
      </w:r>
      <w:r>
        <w:fldChar w:fldCharType="end"/>
      </w:r>
    </w:p>
    <w:p w:rsidR="00825209" w:rsidRPr="00C44CE0" w:rsidRDefault="00825209">
      <w:pPr>
        <w:pStyle w:val="TOC2"/>
        <w:rPr>
          <w:rFonts w:ascii="Calibri" w:hAnsi="Calibri"/>
          <w:sz w:val="22"/>
          <w:szCs w:val="22"/>
          <w:lang w:eastAsia="en-GB"/>
        </w:rPr>
      </w:pPr>
      <w:r>
        <w:t>4.4</w:t>
      </w:r>
      <w:r w:rsidRPr="00C44CE0">
        <w:rPr>
          <w:rFonts w:ascii="Calibri" w:hAnsi="Calibri"/>
          <w:sz w:val="22"/>
          <w:szCs w:val="22"/>
          <w:lang w:eastAsia="en-GB"/>
        </w:rPr>
        <w:tab/>
      </w:r>
      <w:r>
        <w:t>Menu selection</w:t>
      </w:r>
      <w:r>
        <w:tab/>
      </w:r>
      <w:r>
        <w:fldChar w:fldCharType="begin" w:fldLock="1"/>
      </w:r>
      <w:r>
        <w:instrText xml:space="preserve"> PAGEREF _Toc44932186 \h </w:instrText>
      </w:r>
      <w:r>
        <w:fldChar w:fldCharType="separate"/>
      </w:r>
      <w:r>
        <w:t>18</w:t>
      </w:r>
      <w:r>
        <w:fldChar w:fldCharType="end"/>
      </w:r>
    </w:p>
    <w:p w:rsidR="00825209" w:rsidRPr="00C44CE0" w:rsidRDefault="00825209">
      <w:pPr>
        <w:pStyle w:val="TOC2"/>
        <w:rPr>
          <w:rFonts w:ascii="Calibri" w:hAnsi="Calibri"/>
          <w:sz w:val="22"/>
          <w:szCs w:val="22"/>
          <w:lang w:eastAsia="en-GB"/>
        </w:rPr>
      </w:pPr>
      <w:r>
        <w:t>4.5</w:t>
      </w:r>
      <w:r w:rsidRPr="00C44CE0">
        <w:rPr>
          <w:rFonts w:ascii="Calibri" w:hAnsi="Calibri"/>
          <w:sz w:val="22"/>
          <w:szCs w:val="22"/>
          <w:lang w:eastAsia="en-GB"/>
        </w:rPr>
        <w:tab/>
      </w:r>
      <w:r>
        <w:t>Call control by USIM</w:t>
      </w:r>
      <w:r>
        <w:tab/>
      </w:r>
      <w:r>
        <w:fldChar w:fldCharType="begin" w:fldLock="1"/>
      </w:r>
      <w:r>
        <w:instrText xml:space="preserve"> PAGEREF _Toc44932187 \h </w:instrText>
      </w:r>
      <w:r>
        <w:fldChar w:fldCharType="separate"/>
      </w:r>
      <w:r>
        <w:t>18</w:t>
      </w:r>
      <w:r>
        <w:fldChar w:fldCharType="end"/>
      </w:r>
    </w:p>
    <w:p w:rsidR="00825209" w:rsidRPr="00C44CE0" w:rsidRDefault="00825209">
      <w:pPr>
        <w:pStyle w:val="TOC2"/>
        <w:rPr>
          <w:rFonts w:ascii="Calibri" w:hAnsi="Calibri"/>
          <w:sz w:val="22"/>
          <w:szCs w:val="22"/>
          <w:lang w:eastAsia="en-GB"/>
        </w:rPr>
      </w:pPr>
      <w:r>
        <w:t>4.6</w:t>
      </w:r>
      <w:r w:rsidRPr="00C44CE0">
        <w:rPr>
          <w:rFonts w:ascii="Calibri" w:hAnsi="Calibri"/>
          <w:sz w:val="22"/>
          <w:szCs w:val="22"/>
          <w:lang w:eastAsia="en-GB"/>
        </w:rPr>
        <w:tab/>
      </w:r>
      <w:r>
        <w:t>MO Short Message control by USIM</w:t>
      </w:r>
      <w:r>
        <w:tab/>
      </w:r>
      <w:r>
        <w:fldChar w:fldCharType="begin" w:fldLock="1"/>
      </w:r>
      <w:r>
        <w:instrText xml:space="preserve"> PAGEREF _Toc44932188 \h </w:instrText>
      </w:r>
      <w:r>
        <w:fldChar w:fldCharType="separate"/>
      </w:r>
      <w:r>
        <w:t>18</w:t>
      </w:r>
      <w:r>
        <w:fldChar w:fldCharType="end"/>
      </w:r>
    </w:p>
    <w:p w:rsidR="00825209" w:rsidRPr="00C44CE0" w:rsidRDefault="00825209">
      <w:pPr>
        <w:pStyle w:val="TOC2"/>
        <w:rPr>
          <w:rFonts w:ascii="Calibri" w:hAnsi="Calibri"/>
          <w:sz w:val="22"/>
          <w:szCs w:val="22"/>
          <w:lang w:eastAsia="en-GB"/>
        </w:rPr>
      </w:pPr>
      <w:r>
        <w:t>4.7</w:t>
      </w:r>
      <w:r w:rsidRPr="00C44CE0">
        <w:rPr>
          <w:rFonts w:ascii="Calibri" w:hAnsi="Calibri"/>
          <w:sz w:val="22"/>
          <w:szCs w:val="22"/>
          <w:lang w:eastAsia="en-GB"/>
        </w:rPr>
        <w:tab/>
      </w:r>
      <w:r>
        <w:t>Event download</w:t>
      </w:r>
      <w:r>
        <w:tab/>
      </w:r>
      <w:r>
        <w:fldChar w:fldCharType="begin" w:fldLock="1"/>
      </w:r>
      <w:r>
        <w:instrText xml:space="preserve"> PAGEREF _Toc44932189 \h </w:instrText>
      </w:r>
      <w:r>
        <w:fldChar w:fldCharType="separate"/>
      </w:r>
      <w:r>
        <w:t>18</w:t>
      </w:r>
      <w:r>
        <w:fldChar w:fldCharType="end"/>
      </w:r>
    </w:p>
    <w:p w:rsidR="00825209" w:rsidRPr="00C44CE0" w:rsidRDefault="00825209">
      <w:pPr>
        <w:pStyle w:val="TOC2"/>
        <w:rPr>
          <w:rFonts w:ascii="Calibri" w:hAnsi="Calibri"/>
          <w:sz w:val="22"/>
          <w:szCs w:val="22"/>
          <w:lang w:eastAsia="en-GB"/>
        </w:rPr>
      </w:pPr>
      <w:r>
        <w:t>4.8</w:t>
      </w:r>
      <w:r w:rsidRPr="00C44CE0">
        <w:rPr>
          <w:rFonts w:ascii="Calibri" w:hAnsi="Calibri"/>
          <w:sz w:val="22"/>
          <w:szCs w:val="22"/>
          <w:lang w:eastAsia="en-GB"/>
        </w:rPr>
        <w:tab/>
      </w:r>
      <w:r>
        <w:t>Security</w:t>
      </w:r>
      <w:r>
        <w:tab/>
      </w:r>
      <w:r>
        <w:fldChar w:fldCharType="begin" w:fldLock="1"/>
      </w:r>
      <w:r>
        <w:instrText xml:space="preserve"> PAGEREF _Toc44932190 \h </w:instrText>
      </w:r>
      <w:r>
        <w:fldChar w:fldCharType="separate"/>
      </w:r>
      <w:r>
        <w:t>18</w:t>
      </w:r>
      <w:r>
        <w:fldChar w:fldCharType="end"/>
      </w:r>
    </w:p>
    <w:p w:rsidR="00825209" w:rsidRPr="00C44CE0" w:rsidRDefault="00825209">
      <w:pPr>
        <w:pStyle w:val="TOC2"/>
        <w:rPr>
          <w:rFonts w:ascii="Calibri" w:hAnsi="Calibri"/>
          <w:sz w:val="22"/>
          <w:szCs w:val="22"/>
          <w:lang w:eastAsia="en-GB"/>
        </w:rPr>
      </w:pPr>
      <w:r>
        <w:t>4.9</w:t>
      </w:r>
      <w:r w:rsidRPr="00C44CE0">
        <w:rPr>
          <w:rFonts w:ascii="Calibri" w:hAnsi="Calibri"/>
          <w:sz w:val="22"/>
          <w:szCs w:val="22"/>
          <w:lang w:eastAsia="en-GB"/>
        </w:rPr>
        <w:tab/>
      </w:r>
      <w:r>
        <w:t>Multiple card</w:t>
      </w:r>
      <w:r>
        <w:tab/>
      </w:r>
      <w:r>
        <w:fldChar w:fldCharType="begin" w:fldLock="1"/>
      </w:r>
      <w:r>
        <w:instrText xml:space="preserve"> PAGEREF _Toc44932191 \h </w:instrText>
      </w:r>
      <w:r>
        <w:fldChar w:fldCharType="separate"/>
      </w:r>
      <w:r>
        <w:t>19</w:t>
      </w:r>
      <w:r>
        <w:fldChar w:fldCharType="end"/>
      </w:r>
    </w:p>
    <w:p w:rsidR="00825209" w:rsidRPr="00C44CE0" w:rsidRDefault="00825209">
      <w:pPr>
        <w:pStyle w:val="TOC2"/>
        <w:rPr>
          <w:rFonts w:ascii="Calibri" w:hAnsi="Calibri"/>
          <w:sz w:val="22"/>
          <w:szCs w:val="22"/>
          <w:lang w:eastAsia="en-GB"/>
        </w:rPr>
      </w:pPr>
      <w:r>
        <w:t>4.10</w:t>
      </w:r>
      <w:r w:rsidRPr="00C44CE0">
        <w:rPr>
          <w:rFonts w:ascii="Calibri" w:hAnsi="Calibri"/>
          <w:sz w:val="22"/>
          <w:szCs w:val="22"/>
          <w:lang w:eastAsia="en-GB"/>
        </w:rPr>
        <w:tab/>
      </w:r>
      <w:r>
        <w:t>Timer Expiration</w:t>
      </w:r>
      <w:r>
        <w:tab/>
      </w:r>
      <w:r>
        <w:fldChar w:fldCharType="begin" w:fldLock="1"/>
      </w:r>
      <w:r>
        <w:instrText xml:space="preserve"> PAGEREF _Toc44932192 \h </w:instrText>
      </w:r>
      <w:r>
        <w:fldChar w:fldCharType="separate"/>
      </w:r>
      <w:r>
        <w:t>19</w:t>
      </w:r>
      <w:r>
        <w:fldChar w:fldCharType="end"/>
      </w:r>
    </w:p>
    <w:p w:rsidR="00825209" w:rsidRPr="00C44CE0" w:rsidRDefault="00825209">
      <w:pPr>
        <w:pStyle w:val="TOC2"/>
        <w:rPr>
          <w:rFonts w:ascii="Calibri" w:hAnsi="Calibri"/>
          <w:sz w:val="22"/>
          <w:szCs w:val="22"/>
          <w:lang w:eastAsia="en-GB"/>
        </w:rPr>
      </w:pPr>
      <w:r>
        <w:t>4.11</w:t>
      </w:r>
      <w:r w:rsidRPr="00C44CE0">
        <w:rPr>
          <w:rFonts w:ascii="Calibri" w:hAnsi="Calibri"/>
          <w:sz w:val="22"/>
          <w:szCs w:val="22"/>
          <w:lang w:eastAsia="en-GB"/>
        </w:rPr>
        <w:tab/>
      </w:r>
      <w:r>
        <w:t>Bearer Independent Protocol</w:t>
      </w:r>
      <w:r>
        <w:tab/>
      </w:r>
      <w:r>
        <w:fldChar w:fldCharType="begin" w:fldLock="1"/>
      </w:r>
      <w:r>
        <w:instrText xml:space="preserve"> PAGEREF _Toc44932193 \h </w:instrText>
      </w:r>
      <w:r>
        <w:fldChar w:fldCharType="separate"/>
      </w:r>
      <w:r>
        <w:t>19</w:t>
      </w:r>
      <w:r>
        <w:fldChar w:fldCharType="end"/>
      </w:r>
    </w:p>
    <w:p w:rsidR="00825209" w:rsidRPr="00C44CE0" w:rsidRDefault="00825209">
      <w:pPr>
        <w:pStyle w:val="TOC2"/>
        <w:rPr>
          <w:rFonts w:ascii="Calibri" w:hAnsi="Calibri"/>
          <w:sz w:val="22"/>
          <w:szCs w:val="22"/>
          <w:lang w:eastAsia="en-GB"/>
        </w:rPr>
      </w:pPr>
      <w:r>
        <w:t>4.12</w:t>
      </w:r>
      <w:r w:rsidRPr="00C44CE0">
        <w:rPr>
          <w:rFonts w:ascii="Calibri" w:hAnsi="Calibri"/>
          <w:sz w:val="22"/>
          <w:szCs w:val="22"/>
          <w:lang w:eastAsia="en-GB"/>
        </w:rPr>
        <w:tab/>
      </w:r>
      <w:r>
        <w:t>Description of the access technology indicator mechanism</w:t>
      </w:r>
      <w:r>
        <w:tab/>
      </w:r>
      <w:r>
        <w:fldChar w:fldCharType="begin" w:fldLock="1"/>
      </w:r>
      <w:r>
        <w:instrText xml:space="preserve"> PAGEREF _Toc44932194 \h </w:instrText>
      </w:r>
      <w:r>
        <w:fldChar w:fldCharType="separate"/>
      </w:r>
      <w:r>
        <w:t>19</w:t>
      </w:r>
      <w:r>
        <w:fldChar w:fldCharType="end"/>
      </w:r>
    </w:p>
    <w:p w:rsidR="00825209" w:rsidRPr="00C44CE0" w:rsidRDefault="00825209">
      <w:pPr>
        <w:pStyle w:val="TOC2"/>
        <w:rPr>
          <w:rFonts w:ascii="Calibri" w:hAnsi="Calibri"/>
          <w:sz w:val="22"/>
          <w:szCs w:val="22"/>
          <w:lang w:eastAsia="en-GB"/>
        </w:rPr>
      </w:pPr>
      <w:r>
        <w:t>4.13</w:t>
      </w:r>
      <w:r w:rsidRPr="00C44CE0">
        <w:rPr>
          <w:rFonts w:ascii="Calibri" w:hAnsi="Calibri"/>
          <w:sz w:val="22"/>
          <w:szCs w:val="22"/>
          <w:lang w:eastAsia="en-GB"/>
        </w:rPr>
        <w:tab/>
      </w:r>
      <w:r>
        <w:t>Description of the network search mode mechanism</w:t>
      </w:r>
      <w:r>
        <w:tab/>
      </w:r>
      <w:r>
        <w:fldChar w:fldCharType="begin" w:fldLock="1"/>
      </w:r>
      <w:r>
        <w:instrText xml:space="preserve"> PAGEREF _Toc44932195 \h </w:instrText>
      </w:r>
      <w:r>
        <w:fldChar w:fldCharType="separate"/>
      </w:r>
      <w:r>
        <w:t>19</w:t>
      </w:r>
      <w:r>
        <w:fldChar w:fldCharType="end"/>
      </w:r>
    </w:p>
    <w:p w:rsidR="00825209" w:rsidRPr="00C44CE0" w:rsidRDefault="00825209">
      <w:pPr>
        <w:pStyle w:val="TOC2"/>
        <w:rPr>
          <w:rFonts w:ascii="Calibri" w:hAnsi="Calibri"/>
          <w:sz w:val="22"/>
          <w:szCs w:val="22"/>
          <w:lang w:eastAsia="en-GB"/>
        </w:rPr>
      </w:pPr>
      <w:r>
        <w:t>4.14</w:t>
      </w:r>
      <w:r w:rsidRPr="00C44CE0">
        <w:rPr>
          <w:rFonts w:ascii="Calibri" w:hAnsi="Calibri"/>
          <w:sz w:val="22"/>
          <w:szCs w:val="22"/>
          <w:lang w:eastAsia="en-GB"/>
        </w:rPr>
        <w:tab/>
      </w:r>
      <w:r>
        <w:t>Geographical location discovery</w:t>
      </w:r>
      <w:r>
        <w:tab/>
      </w:r>
      <w:r>
        <w:fldChar w:fldCharType="begin" w:fldLock="1"/>
      </w:r>
      <w:r>
        <w:instrText xml:space="preserve"> PAGEREF _Toc44932196 \h </w:instrText>
      </w:r>
      <w:r>
        <w:fldChar w:fldCharType="separate"/>
      </w:r>
      <w:r>
        <w:t>19</w:t>
      </w:r>
      <w:r>
        <w:fldChar w:fldCharType="end"/>
      </w:r>
    </w:p>
    <w:p w:rsidR="00825209" w:rsidRPr="00C44CE0" w:rsidRDefault="00825209">
      <w:pPr>
        <w:pStyle w:val="TOC2"/>
        <w:rPr>
          <w:rFonts w:ascii="Calibri" w:hAnsi="Calibri"/>
          <w:sz w:val="22"/>
          <w:szCs w:val="22"/>
          <w:lang w:eastAsia="en-GB"/>
        </w:rPr>
      </w:pPr>
      <w:r>
        <w:t>4.15</w:t>
      </w:r>
      <w:r w:rsidRPr="00C44CE0">
        <w:rPr>
          <w:rFonts w:ascii="Calibri" w:hAnsi="Calibri"/>
          <w:sz w:val="22"/>
          <w:szCs w:val="22"/>
          <w:lang w:eastAsia="en-GB"/>
        </w:rPr>
        <w:tab/>
      </w:r>
      <w:r>
        <w:t>Operation in reduced USAT capable terminals</w:t>
      </w:r>
      <w:r>
        <w:tab/>
      </w:r>
      <w:r>
        <w:fldChar w:fldCharType="begin" w:fldLock="1"/>
      </w:r>
      <w:r>
        <w:instrText xml:space="preserve"> PAGEREF _Toc44932197 \h </w:instrText>
      </w:r>
      <w:r>
        <w:fldChar w:fldCharType="separate"/>
      </w:r>
      <w:r>
        <w:t>19</w:t>
      </w:r>
      <w:r>
        <w:fldChar w:fldCharType="end"/>
      </w:r>
    </w:p>
    <w:p w:rsidR="00825209" w:rsidRPr="00C44CE0" w:rsidRDefault="00825209">
      <w:pPr>
        <w:pStyle w:val="TOC2"/>
        <w:rPr>
          <w:rFonts w:ascii="Calibri" w:hAnsi="Calibri"/>
          <w:sz w:val="22"/>
          <w:szCs w:val="22"/>
          <w:lang w:eastAsia="en-GB"/>
        </w:rPr>
      </w:pPr>
      <w:r>
        <w:t>4.16</w:t>
      </w:r>
      <w:r w:rsidRPr="00C44CE0">
        <w:rPr>
          <w:rFonts w:ascii="Calibri" w:hAnsi="Calibri"/>
          <w:sz w:val="22"/>
          <w:szCs w:val="22"/>
          <w:lang w:eastAsia="en-GB"/>
        </w:rPr>
        <w:tab/>
      </w:r>
      <w:r>
        <w:t>Tag allocation guidelines</w:t>
      </w:r>
      <w:r>
        <w:tab/>
      </w:r>
      <w:r>
        <w:fldChar w:fldCharType="begin" w:fldLock="1"/>
      </w:r>
      <w:r>
        <w:instrText xml:space="preserve"> PAGEREF _Toc44932198 \h </w:instrText>
      </w:r>
      <w:r>
        <w:fldChar w:fldCharType="separate"/>
      </w:r>
      <w:r>
        <w:t>19</w:t>
      </w:r>
      <w:r>
        <w:fldChar w:fldCharType="end"/>
      </w:r>
    </w:p>
    <w:p w:rsidR="00825209" w:rsidRPr="00C44CE0" w:rsidRDefault="00825209">
      <w:pPr>
        <w:pStyle w:val="TOC2"/>
        <w:rPr>
          <w:rFonts w:ascii="Calibri" w:hAnsi="Calibri"/>
          <w:sz w:val="22"/>
          <w:szCs w:val="22"/>
          <w:lang w:eastAsia="en-GB"/>
        </w:rPr>
      </w:pPr>
      <w:r>
        <w:t>4.17</w:t>
      </w:r>
      <w:r w:rsidRPr="00C44CE0">
        <w:rPr>
          <w:rFonts w:ascii="Calibri" w:hAnsi="Calibri"/>
          <w:sz w:val="22"/>
          <w:szCs w:val="22"/>
          <w:lang w:eastAsia="en-GB"/>
        </w:rPr>
        <w:tab/>
      </w:r>
      <w:r>
        <w:t>USAT over the AT interface</w:t>
      </w:r>
      <w:r>
        <w:tab/>
      </w:r>
      <w:r>
        <w:fldChar w:fldCharType="begin" w:fldLock="1"/>
      </w:r>
      <w:r>
        <w:instrText xml:space="preserve"> PAGEREF _Toc44932199 \h </w:instrText>
      </w:r>
      <w:r>
        <w:fldChar w:fldCharType="separate"/>
      </w:r>
      <w:r>
        <w:t>19</w:t>
      </w:r>
      <w:r>
        <w:fldChar w:fldCharType="end"/>
      </w:r>
    </w:p>
    <w:p w:rsidR="00825209" w:rsidRPr="00C44CE0" w:rsidRDefault="00825209">
      <w:pPr>
        <w:pStyle w:val="TOC2"/>
        <w:rPr>
          <w:rFonts w:ascii="Calibri" w:hAnsi="Calibri"/>
          <w:sz w:val="22"/>
          <w:szCs w:val="22"/>
          <w:lang w:eastAsia="en-GB"/>
        </w:rPr>
      </w:pPr>
      <w:r>
        <w:t>4.18</w:t>
      </w:r>
      <w:r w:rsidRPr="00C44CE0">
        <w:rPr>
          <w:rFonts w:ascii="Calibri" w:hAnsi="Calibri"/>
          <w:sz w:val="22"/>
          <w:szCs w:val="22"/>
          <w:lang w:eastAsia="en-GB"/>
        </w:rPr>
        <w:tab/>
      </w:r>
      <w:r>
        <w:t>USAT facilities provided by eCAT clients</w:t>
      </w:r>
      <w:r>
        <w:tab/>
      </w:r>
      <w:r>
        <w:fldChar w:fldCharType="begin" w:fldLock="1"/>
      </w:r>
      <w:r>
        <w:instrText xml:space="preserve"> PAGEREF _Toc44932200 \h </w:instrText>
      </w:r>
      <w:r>
        <w:fldChar w:fldCharType="separate"/>
      </w:r>
      <w:r>
        <w:t>20</w:t>
      </w:r>
      <w:r>
        <w:fldChar w:fldCharType="end"/>
      </w:r>
    </w:p>
    <w:p w:rsidR="00825209" w:rsidRPr="00C44CE0" w:rsidRDefault="00825209">
      <w:pPr>
        <w:pStyle w:val="TOC2"/>
        <w:rPr>
          <w:rFonts w:ascii="Calibri" w:hAnsi="Calibri"/>
          <w:sz w:val="22"/>
          <w:szCs w:val="22"/>
          <w:lang w:eastAsia="en-GB"/>
        </w:rPr>
      </w:pPr>
      <w:r>
        <w:t>4.19</w:t>
      </w:r>
      <w:r w:rsidRPr="00C44CE0">
        <w:rPr>
          <w:rFonts w:ascii="Calibri" w:hAnsi="Calibri"/>
          <w:sz w:val="22"/>
          <w:szCs w:val="22"/>
          <w:lang w:eastAsia="en-GB"/>
        </w:rPr>
        <w:tab/>
      </w:r>
      <w:r>
        <w:t>Negotiation of Poll Interval</w:t>
      </w:r>
      <w:r>
        <w:tab/>
      </w:r>
      <w:r>
        <w:fldChar w:fldCharType="begin" w:fldLock="1"/>
      </w:r>
      <w:r>
        <w:instrText xml:space="preserve"> PAGEREF _Toc44932201 \h </w:instrText>
      </w:r>
      <w:r>
        <w:fldChar w:fldCharType="separate"/>
      </w:r>
      <w:r>
        <w:t>20</w:t>
      </w:r>
      <w:r>
        <w:fldChar w:fldCharType="end"/>
      </w:r>
    </w:p>
    <w:p w:rsidR="00825209" w:rsidRPr="00C44CE0" w:rsidRDefault="00825209">
      <w:pPr>
        <w:pStyle w:val="TOC2"/>
        <w:rPr>
          <w:rFonts w:ascii="Calibri" w:hAnsi="Calibri"/>
          <w:sz w:val="22"/>
          <w:szCs w:val="22"/>
          <w:lang w:eastAsia="en-GB"/>
        </w:rPr>
      </w:pPr>
      <w:r>
        <w:t>4.20</w:t>
      </w:r>
      <w:r w:rsidRPr="00C44CE0">
        <w:rPr>
          <w:rFonts w:ascii="Calibri" w:hAnsi="Calibri"/>
          <w:sz w:val="22"/>
          <w:szCs w:val="22"/>
          <w:lang w:eastAsia="en-GB"/>
        </w:rPr>
        <w:tab/>
      </w:r>
      <w:r>
        <w:t>ProSe usage information reporting</w:t>
      </w:r>
      <w:r>
        <w:tab/>
      </w:r>
      <w:r>
        <w:fldChar w:fldCharType="begin" w:fldLock="1"/>
      </w:r>
      <w:r>
        <w:instrText xml:space="preserve"> PAGEREF _Toc44932202 \h </w:instrText>
      </w:r>
      <w:r>
        <w:fldChar w:fldCharType="separate"/>
      </w:r>
      <w:r>
        <w:t>20</w:t>
      </w:r>
      <w:r>
        <w:fldChar w:fldCharType="end"/>
      </w:r>
    </w:p>
    <w:p w:rsidR="00825209" w:rsidRPr="00C44CE0" w:rsidRDefault="00825209">
      <w:pPr>
        <w:pStyle w:val="TOC1"/>
        <w:rPr>
          <w:rFonts w:ascii="Calibri" w:hAnsi="Calibri"/>
          <w:szCs w:val="22"/>
          <w:lang w:eastAsia="en-GB"/>
        </w:rPr>
      </w:pPr>
      <w:r>
        <w:t>5</w:t>
      </w:r>
      <w:r w:rsidRPr="00C44CE0">
        <w:rPr>
          <w:rFonts w:ascii="Calibri" w:hAnsi="Calibri"/>
          <w:szCs w:val="22"/>
          <w:lang w:eastAsia="en-GB"/>
        </w:rPr>
        <w:tab/>
      </w:r>
      <w:r>
        <w:t>Profile download</w:t>
      </w:r>
      <w:r>
        <w:tab/>
      </w:r>
      <w:r>
        <w:fldChar w:fldCharType="begin" w:fldLock="1"/>
      </w:r>
      <w:r>
        <w:instrText xml:space="preserve"> PAGEREF _Toc44932203 \h </w:instrText>
      </w:r>
      <w:r>
        <w:fldChar w:fldCharType="separate"/>
      </w:r>
      <w:r>
        <w:t>20</w:t>
      </w:r>
      <w:r>
        <w:fldChar w:fldCharType="end"/>
      </w:r>
    </w:p>
    <w:p w:rsidR="00825209" w:rsidRPr="00C44CE0" w:rsidRDefault="00825209">
      <w:pPr>
        <w:pStyle w:val="TOC2"/>
        <w:rPr>
          <w:rFonts w:ascii="Calibri" w:hAnsi="Calibri"/>
          <w:sz w:val="22"/>
          <w:szCs w:val="22"/>
          <w:lang w:eastAsia="en-GB"/>
        </w:rPr>
      </w:pPr>
      <w:r>
        <w:t>5.1</w:t>
      </w:r>
      <w:r w:rsidRPr="00C44CE0">
        <w:rPr>
          <w:rFonts w:ascii="Calibri" w:hAnsi="Calibri"/>
          <w:sz w:val="22"/>
          <w:szCs w:val="22"/>
          <w:lang w:eastAsia="en-GB"/>
        </w:rPr>
        <w:tab/>
      </w:r>
      <w:r>
        <w:t>Procedure</w:t>
      </w:r>
      <w:r>
        <w:tab/>
      </w:r>
      <w:r>
        <w:fldChar w:fldCharType="begin" w:fldLock="1"/>
      </w:r>
      <w:r>
        <w:instrText xml:space="preserve"> PAGEREF _Toc44932204 \h </w:instrText>
      </w:r>
      <w:r>
        <w:fldChar w:fldCharType="separate"/>
      </w:r>
      <w:r>
        <w:t>20</w:t>
      </w:r>
      <w:r>
        <w:fldChar w:fldCharType="end"/>
      </w:r>
    </w:p>
    <w:p w:rsidR="00825209" w:rsidRPr="00C44CE0" w:rsidRDefault="00825209">
      <w:pPr>
        <w:pStyle w:val="TOC2"/>
        <w:rPr>
          <w:rFonts w:ascii="Calibri" w:hAnsi="Calibri"/>
          <w:sz w:val="22"/>
          <w:szCs w:val="22"/>
          <w:lang w:eastAsia="en-GB"/>
        </w:rPr>
      </w:pPr>
      <w:r>
        <w:t>5.2</w:t>
      </w:r>
      <w:r w:rsidRPr="00C44CE0">
        <w:rPr>
          <w:rFonts w:ascii="Calibri" w:hAnsi="Calibri"/>
          <w:sz w:val="22"/>
          <w:szCs w:val="22"/>
          <w:lang w:eastAsia="en-GB"/>
        </w:rPr>
        <w:tab/>
      </w:r>
      <w:r>
        <w:t>Structure and coding of TERMINAL PROFILE</w:t>
      </w:r>
      <w:r>
        <w:tab/>
      </w:r>
      <w:r>
        <w:fldChar w:fldCharType="begin" w:fldLock="1"/>
      </w:r>
      <w:r>
        <w:instrText xml:space="preserve"> PAGEREF _Toc44932205 \h </w:instrText>
      </w:r>
      <w:r>
        <w:fldChar w:fldCharType="separate"/>
      </w:r>
      <w:r>
        <w:t>20</w:t>
      </w:r>
      <w:r>
        <w:fldChar w:fldCharType="end"/>
      </w:r>
    </w:p>
    <w:p w:rsidR="00825209" w:rsidRPr="00C44CE0" w:rsidRDefault="00825209">
      <w:pPr>
        <w:pStyle w:val="TOC2"/>
        <w:rPr>
          <w:rFonts w:ascii="Calibri" w:hAnsi="Calibri"/>
          <w:sz w:val="22"/>
          <w:szCs w:val="22"/>
          <w:lang w:eastAsia="en-GB"/>
        </w:rPr>
      </w:pPr>
      <w:r>
        <w:t>5.3</w:t>
      </w:r>
      <w:r w:rsidRPr="00C44CE0">
        <w:rPr>
          <w:rFonts w:ascii="Calibri" w:hAnsi="Calibri"/>
          <w:sz w:val="22"/>
          <w:szCs w:val="22"/>
          <w:lang w:eastAsia="en-GB"/>
        </w:rPr>
        <w:tab/>
      </w:r>
      <w:r>
        <w:t>Definition of display parameters in Profile download</w:t>
      </w:r>
      <w:r>
        <w:tab/>
      </w:r>
      <w:r>
        <w:fldChar w:fldCharType="begin" w:fldLock="1"/>
      </w:r>
      <w:r>
        <w:instrText xml:space="preserve"> PAGEREF _Toc44932206 \h </w:instrText>
      </w:r>
      <w:r>
        <w:fldChar w:fldCharType="separate"/>
      </w:r>
      <w:r>
        <w:t>26</w:t>
      </w:r>
      <w:r>
        <w:fldChar w:fldCharType="end"/>
      </w:r>
    </w:p>
    <w:p w:rsidR="00825209" w:rsidRPr="00C44CE0" w:rsidRDefault="00825209">
      <w:pPr>
        <w:pStyle w:val="TOC1"/>
        <w:rPr>
          <w:rFonts w:ascii="Calibri" w:hAnsi="Calibri"/>
          <w:szCs w:val="22"/>
          <w:lang w:eastAsia="en-GB"/>
        </w:rPr>
      </w:pPr>
      <w:r>
        <w:t>6</w:t>
      </w:r>
      <w:r w:rsidRPr="00C44CE0">
        <w:rPr>
          <w:rFonts w:ascii="Calibri" w:hAnsi="Calibri"/>
          <w:szCs w:val="22"/>
          <w:lang w:eastAsia="en-GB"/>
        </w:rPr>
        <w:tab/>
      </w:r>
      <w:r>
        <w:t>Proactive UICC</w:t>
      </w:r>
      <w:r>
        <w:tab/>
      </w:r>
      <w:r>
        <w:fldChar w:fldCharType="begin" w:fldLock="1"/>
      </w:r>
      <w:r>
        <w:instrText xml:space="preserve"> PAGEREF _Toc44932207 \h </w:instrText>
      </w:r>
      <w:r>
        <w:fldChar w:fldCharType="separate"/>
      </w:r>
      <w:r>
        <w:t>26</w:t>
      </w:r>
      <w:r>
        <w:fldChar w:fldCharType="end"/>
      </w:r>
    </w:p>
    <w:p w:rsidR="00825209" w:rsidRPr="00C44CE0" w:rsidRDefault="00825209">
      <w:pPr>
        <w:pStyle w:val="TOC2"/>
        <w:rPr>
          <w:rFonts w:ascii="Calibri" w:hAnsi="Calibri"/>
          <w:sz w:val="22"/>
          <w:szCs w:val="22"/>
          <w:lang w:eastAsia="en-GB"/>
        </w:rPr>
      </w:pPr>
      <w:r>
        <w:t>6.1</w:t>
      </w:r>
      <w:r w:rsidRPr="00C44CE0">
        <w:rPr>
          <w:rFonts w:ascii="Calibri" w:hAnsi="Calibri"/>
          <w:sz w:val="22"/>
          <w:szCs w:val="22"/>
          <w:lang w:eastAsia="en-GB"/>
        </w:rPr>
        <w:tab/>
      </w:r>
      <w:r>
        <w:t>Introduction</w:t>
      </w:r>
      <w:r>
        <w:tab/>
      </w:r>
      <w:r>
        <w:fldChar w:fldCharType="begin" w:fldLock="1"/>
      </w:r>
      <w:r>
        <w:instrText xml:space="preserve"> PAGEREF _Toc44932208 \h </w:instrText>
      </w:r>
      <w:r>
        <w:fldChar w:fldCharType="separate"/>
      </w:r>
      <w:r>
        <w:t>26</w:t>
      </w:r>
      <w:r>
        <w:fldChar w:fldCharType="end"/>
      </w:r>
    </w:p>
    <w:p w:rsidR="00825209" w:rsidRPr="00C44CE0" w:rsidRDefault="00825209">
      <w:pPr>
        <w:pStyle w:val="TOC2"/>
        <w:rPr>
          <w:rFonts w:ascii="Calibri" w:hAnsi="Calibri"/>
          <w:sz w:val="22"/>
          <w:szCs w:val="22"/>
          <w:lang w:eastAsia="en-GB"/>
        </w:rPr>
      </w:pPr>
      <w:r>
        <w:t>6.2</w:t>
      </w:r>
      <w:r w:rsidRPr="00C44CE0">
        <w:rPr>
          <w:rFonts w:ascii="Calibri" w:hAnsi="Calibri"/>
          <w:sz w:val="22"/>
          <w:szCs w:val="22"/>
          <w:lang w:eastAsia="en-GB"/>
        </w:rPr>
        <w:tab/>
      </w:r>
      <w:r>
        <w:t>Identification of ME support</w:t>
      </w:r>
      <w:r>
        <w:tab/>
      </w:r>
      <w:r>
        <w:fldChar w:fldCharType="begin" w:fldLock="1"/>
      </w:r>
      <w:r>
        <w:instrText xml:space="preserve"> PAGEREF _Toc44932209 \h </w:instrText>
      </w:r>
      <w:r>
        <w:fldChar w:fldCharType="separate"/>
      </w:r>
      <w:r>
        <w:t>26</w:t>
      </w:r>
      <w:r>
        <w:fldChar w:fldCharType="end"/>
      </w:r>
    </w:p>
    <w:p w:rsidR="00825209" w:rsidRPr="00C44CE0" w:rsidRDefault="00825209">
      <w:pPr>
        <w:pStyle w:val="TOC2"/>
        <w:rPr>
          <w:rFonts w:ascii="Calibri" w:hAnsi="Calibri"/>
          <w:sz w:val="22"/>
          <w:szCs w:val="22"/>
          <w:lang w:eastAsia="en-GB"/>
        </w:rPr>
      </w:pPr>
      <w:r>
        <w:t>6.3</w:t>
      </w:r>
      <w:r w:rsidRPr="00C44CE0">
        <w:rPr>
          <w:rFonts w:ascii="Calibri" w:hAnsi="Calibri"/>
          <w:sz w:val="22"/>
          <w:szCs w:val="22"/>
          <w:lang w:eastAsia="en-GB"/>
        </w:rPr>
        <w:tab/>
      </w:r>
      <w:r>
        <w:t>General procedure</w:t>
      </w:r>
      <w:r>
        <w:tab/>
      </w:r>
      <w:r>
        <w:fldChar w:fldCharType="begin" w:fldLock="1"/>
      </w:r>
      <w:r>
        <w:instrText xml:space="preserve"> PAGEREF _Toc44932210 \h </w:instrText>
      </w:r>
      <w:r>
        <w:fldChar w:fldCharType="separate"/>
      </w:r>
      <w:r>
        <w:t>26</w:t>
      </w:r>
      <w:r>
        <w:fldChar w:fldCharType="end"/>
      </w:r>
    </w:p>
    <w:p w:rsidR="00825209" w:rsidRPr="00C44CE0" w:rsidRDefault="00825209">
      <w:pPr>
        <w:pStyle w:val="TOC2"/>
        <w:rPr>
          <w:rFonts w:ascii="Calibri" w:hAnsi="Calibri"/>
          <w:sz w:val="22"/>
          <w:szCs w:val="22"/>
          <w:lang w:eastAsia="en-GB"/>
        </w:rPr>
      </w:pPr>
      <w:r>
        <w:t>6.4</w:t>
      </w:r>
      <w:r w:rsidRPr="00C44CE0">
        <w:rPr>
          <w:rFonts w:ascii="Calibri" w:hAnsi="Calibri"/>
          <w:sz w:val="22"/>
          <w:szCs w:val="22"/>
          <w:lang w:eastAsia="en-GB"/>
        </w:rPr>
        <w:tab/>
      </w:r>
      <w:r>
        <w:t>Proactive UICC commands and procedures</w:t>
      </w:r>
      <w:r>
        <w:tab/>
      </w:r>
      <w:r>
        <w:fldChar w:fldCharType="begin" w:fldLock="1"/>
      </w:r>
      <w:r>
        <w:instrText xml:space="preserve"> PAGEREF _Toc44932211 \h </w:instrText>
      </w:r>
      <w:r>
        <w:fldChar w:fldCharType="separate"/>
      </w:r>
      <w:r>
        <w:t>26</w:t>
      </w:r>
      <w:r>
        <w:fldChar w:fldCharType="end"/>
      </w:r>
    </w:p>
    <w:p w:rsidR="00825209" w:rsidRPr="00C44CE0" w:rsidRDefault="00825209">
      <w:pPr>
        <w:pStyle w:val="TOC3"/>
        <w:rPr>
          <w:rFonts w:ascii="Calibri" w:hAnsi="Calibri"/>
          <w:sz w:val="22"/>
          <w:szCs w:val="22"/>
          <w:lang w:eastAsia="en-GB"/>
        </w:rPr>
      </w:pPr>
      <w:r>
        <w:t>6.4.1</w:t>
      </w:r>
      <w:r w:rsidRPr="00C44CE0">
        <w:rPr>
          <w:rFonts w:ascii="Calibri" w:hAnsi="Calibri"/>
          <w:sz w:val="22"/>
          <w:szCs w:val="22"/>
          <w:lang w:eastAsia="en-GB"/>
        </w:rPr>
        <w:tab/>
      </w:r>
      <w:r>
        <w:t>DISPLAY TEXT</w:t>
      </w:r>
      <w:r>
        <w:tab/>
      </w:r>
      <w:r>
        <w:fldChar w:fldCharType="begin" w:fldLock="1"/>
      </w:r>
      <w:r>
        <w:instrText xml:space="preserve"> PAGEREF _Toc44932212 \h </w:instrText>
      </w:r>
      <w:r>
        <w:fldChar w:fldCharType="separate"/>
      </w:r>
      <w:r>
        <w:t>26</w:t>
      </w:r>
      <w:r>
        <w:fldChar w:fldCharType="end"/>
      </w:r>
    </w:p>
    <w:p w:rsidR="00825209" w:rsidRPr="00C44CE0" w:rsidRDefault="00825209">
      <w:pPr>
        <w:pStyle w:val="TOC3"/>
        <w:rPr>
          <w:rFonts w:ascii="Calibri" w:hAnsi="Calibri"/>
          <w:sz w:val="22"/>
          <w:szCs w:val="22"/>
          <w:lang w:eastAsia="en-GB"/>
        </w:rPr>
      </w:pPr>
      <w:r>
        <w:t>6.4.2</w:t>
      </w:r>
      <w:r w:rsidRPr="00C44CE0">
        <w:rPr>
          <w:rFonts w:ascii="Calibri" w:hAnsi="Calibri"/>
          <w:sz w:val="22"/>
          <w:szCs w:val="22"/>
          <w:lang w:eastAsia="en-GB"/>
        </w:rPr>
        <w:tab/>
      </w:r>
      <w:r>
        <w:t>GET INKEY</w:t>
      </w:r>
      <w:r>
        <w:tab/>
      </w:r>
      <w:r>
        <w:fldChar w:fldCharType="begin" w:fldLock="1"/>
      </w:r>
      <w:r>
        <w:instrText xml:space="preserve"> PAGEREF _Toc44932213 \h </w:instrText>
      </w:r>
      <w:r>
        <w:fldChar w:fldCharType="separate"/>
      </w:r>
      <w:r>
        <w:t>26</w:t>
      </w:r>
      <w:r>
        <w:fldChar w:fldCharType="end"/>
      </w:r>
    </w:p>
    <w:p w:rsidR="00825209" w:rsidRPr="00C44CE0" w:rsidRDefault="00825209">
      <w:pPr>
        <w:pStyle w:val="TOC3"/>
        <w:rPr>
          <w:rFonts w:ascii="Calibri" w:hAnsi="Calibri"/>
          <w:sz w:val="22"/>
          <w:szCs w:val="22"/>
          <w:lang w:eastAsia="en-GB"/>
        </w:rPr>
      </w:pPr>
      <w:r>
        <w:t>6.4.3</w:t>
      </w:r>
      <w:r w:rsidRPr="00C44CE0">
        <w:rPr>
          <w:rFonts w:ascii="Calibri" w:hAnsi="Calibri"/>
          <w:sz w:val="22"/>
          <w:szCs w:val="22"/>
          <w:lang w:eastAsia="en-GB"/>
        </w:rPr>
        <w:tab/>
      </w:r>
      <w:r>
        <w:t>GET INPUT</w:t>
      </w:r>
      <w:r>
        <w:tab/>
      </w:r>
      <w:r>
        <w:fldChar w:fldCharType="begin" w:fldLock="1"/>
      </w:r>
      <w:r>
        <w:instrText xml:space="preserve"> PAGEREF _Toc44932214 \h </w:instrText>
      </w:r>
      <w:r>
        <w:fldChar w:fldCharType="separate"/>
      </w:r>
      <w:r>
        <w:t>26</w:t>
      </w:r>
      <w:r>
        <w:fldChar w:fldCharType="end"/>
      </w:r>
    </w:p>
    <w:p w:rsidR="00825209" w:rsidRPr="00C44CE0" w:rsidRDefault="00825209">
      <w:pPr>
        <w:pStyle w:val="TOC3"/>
        <w:rPr>
          <w:rFonts w:ascii="Calibri" w:hAnsi="Calibri"/>
          <w:sz w:val="22"/>
          <w:szCs w:val="22"/>
          <w:lang w:eastAsia="en-GB"/>
        </w:rPr>
      </w:pPr>
      <w:r>
        <w:t>6.4.4</w:t>
      </w:r>
      <w:r w:rsidRPr="00C44CE0">
        <w:rPr>
          <w:rFonts w:ascii="Calibri" w:hAnsi="Calibri"/>
          <w:sz w:val="22"/>
          <w:szCs w:val="22"/>
          <w:lang w:eastAsia="en-GB"/>
        </w:rPr>
        <w:tab/>
      </w:r>
      <w:r>
        <w:t>MORE TIME</w:t>
      </w:r>
      <w:r>
        <w:tab/>
      </w:r>
      <w:r>
        <w:fldChar w:fldCharType="begin" w:fldLock="1"/>
      </w:r>
      <w:r>
        <w:instrText xml:space="preserve"> PAGEREF _Toc44932215 \h </w:instrText>
      </w:r>
      <w:r>
        <w:fldChar w:fldCharType="separate"/>
      </w:r>
      <w:r>
        <w:t>26</w:t>
      </w:r>
      <w:r>
        <w:fldChar w:fldCharType="end"/>
      </w:r>
    </w:p>
    <w:p w:rsidR="00825209" w:rsidRPr="00C44CE0" w:rsidRDefault="00825209">
      <w:pPr>
        <w:pStyle w:val="TOC3"/>
        <w:rPr>
          <w:rFonts w:ascii="Calibri" w:hAnsi="Calibri"/>
          <w:sz w:val="22"/>
          <w:szCs w:val="22"/>
          <w:lang w:eastAsia="en-GB"/>
        </w:rPr>
      </w:pPr>
      <w:r>
        <w:t>6.4.5</w:t>
      </w:r>
      <w:r w:rsidRPr="00C44CE0">
        <w:rPr>
          <w:rFonts w:ascii="Calibri" w:hAnsi="Calibri"/>
          <w:sz w:val="22"/>
          <w:szCs w:val="22"/>
          <w:lang w:eastAsia="en-GB"/>
        </w:rPr>
        <w:tab/>
      </w:r>
      <w:r>
        <w:t>PLAY TONE</w:t>
      </w:r>
      <w:r>
        <w:tab/>
      </w:r>
      <w:r>
        <w:fldChar w:fldCharType="begin" w:fldLock="1"/>
      </w:r>
      <w:r>
        <w:instrText xml:space="preserve"> PAGEREF _Toc44932216 \h </w:instrText>
      </w:r>
      <w:r>
        <w:fldChar w:fldCharType="separate"/>
      </w:r>
      <w:r>
        <w:t>26</w:t>
      </w:r>
      <w:r>
        <w:fldChar w:fldCharType="end"/>
      </w:r>
    </w:p>
    <w:p w:rsidR="00825209" w:rsidRPr="00C44CE0" w:rsidRDefault="00825209">
      <w:pPr>
        <w:pStyle w:val="TOC3"/>
        <w:rPr>
          <w:rFonts w:ascii="Calibri" w:hAnsi="Calibri"/>
          <w:sz w:val="22"/>
          <w:szCs w:val="22"/>
          <w:lang w:eastAsia="en-GB"/>
        </w:rPr>
      </w:pPr>
      <w:r>
        <w:t>6.4.6</w:t>
      </w:r>
      <w:r w:rsidRPr="00C44CE0">
        <w:rPr>
          <w:rFonts w:ascii="Calibri" w:hAnsi="Calibri"/>
          <w:sz w:val="22"/>
          <w:szCs w:val="22"/>
          <w:lang w:eastAsia="en-GB"/>
        </w:rPr>
        <w:tab/>
      </w:r>
      <w:r>
        <w:t>POLL INTERVAL</w:t>
      </w:r>
      <w:r>
        <w:tab/>
      </w:r>
      <w:r>
        <w:fldChar w:fldCharType="begin" w:fldLock="1"/>
      </w:r>
      <w:r>
        <w:instrText xml:space="preserve"> PAGEREF _Toc44932217 \h </w:instrText>
      </w:r>
      <w:r>
        <w:fldChar w:fldCharType="separate"/>
      </w:r>
      <w:r>
        <w:t>27</w:t>
      </w:r>
      <w:r>
        <w:fldChar w:fldCharType="end"/>
      </w:r>
    </w:p>
    <w:p w:rsidR="00825209" w:rsidRPr="00C44CE0" w:rsidRDefault="00825209">
      <w:pPr>
        <w:pStyle w:val="TOC3"/>
        <w:rPr>
          <w:rFonts w:ascii="Calibri" w:hAnsi="Calibri"/>
          <w:sz w:val="22"/>
          <w:szCs w:val="22"/>
          <w:lang w:eastAsia="en-GB"/>
        </w:rPr>
      </w:pPr>
      <w:r>
        <w:t>6.4.7</w:t>
      </w:r>
      <w:r w:rsidRPr="00C44CE0">
        <w:rPr>
          <w:rFonts w:ascii="Calibri" w:hAnsi="Calibri"/>
          <w:sz w:val="22"/>
          <w:szCs w:val="22"/>
          <w:lang w:eastAsia="en-GB"/>
        </w:rPr>
        <w:tab/>
      </w:r>
      <w:r>
        <w:t>REFRESH</w:t>
      </w:r>
      <w:r>
        <w:tab/>
      </w:r>
      <w:r>
        <w:fldChar w:fldCharType="begin" w:fldLock="1"/>
      </w:r>
      <w:r>
        <w:instrText xml:space="preserve"> PAGEREF _Toc44932218 \h </w:instrText>
      </w:r>
      <w:r>
        <w:fldChar w:fldCharType="separate"/>
      </w:r>
      <w:r>
        <w:t>27</w:t>
      </w:r>
      <w:r>
        <w:fldChar w:fldCharType="end"/>
      </w:r>
    </w:p>
    <w:p w:rsidR="00825209" w:rsidRPr="00C44CE0" w:rsidRDefault="00825209">
      <w:pPr>
        <w:pStyle w:val="TOC4"/>
        <w:rPr>
          <w:rFonts w:ascii="Calibri" w:hAnsi="Calibri"/>
          <w:sz w:val="22"/>
          <w:szCs w:val="22"/>
          <w:lang w:eastAsia="en-GB"/>
        </w:rPr>
      </w:pPr>
      <w:r>
        <w:t>6.4.7.1</w:t>
      </w:r>
      <w:r w:rsidRPr="00C44CE0">
        <w:rPr>
          <w:rFonts w:ascii="Calibri" w:hAnsi="Calibri"/>
          <w:sz w:val="22"/>
          <w:szCs w:val="22"/>
          <w:lang w:eastAsia="en-GB"/>
        </w:rPr>
        <w:tab/>
      </w:r>
      <w:r>
        <w:t>EF</w:t>
      </w:r>
      <w:r w:rsidRPr="001D1155">
        <w:rPr>
          <w:vertAlign w:val="subscript"/>
        </w:rPr>
        <w:t>IMSI</w:t>
      </w:r>
      <w:r>
        <w:t xml:space="preserve"> changing procedure</w:t>
      </w:r>
      <w:r>
        <w:tab/>
      </w:r>
      <w:r>
        <w:fldChar w:fldCharType="begin" w:fldLock="1"/>
      </w:r>
      <w:r>
        <w:instrText xml:space="preserve"> PAGEREF _Toc44932219 \h </w:instrText>
      </w:r>
      <w:r>
        <w:fldChar w:fldCharType="separate"/>
      </w:r>
      <w:r>
        <w:t>27</w:t>
      </w:r>
      <w:r>
        <w:fldChar w:fldCharType="end"/>
      </w:r>
    </w:p>
    <w:p w:rsidR="00825209" w:rsidRPr="00C44CE0" w:rsidRDefault="00825209">
      <w:pPr>
        <w:pStyle w:val="TOC4"/>
        <w:rPr>
          <w:rFonts w:ascii="Calibri" w:hAnsi="Calibri"/>
          <w:sz w:val="22"/>
          <w:szCs w:val="22"/>
          <w:lang w:eastAsia="en-GB"/>
        </w:rPr>
      </w:pPr>
      <w:r>
        <w:t>6.4.7.2</w:t>
      </w:r>
      <w:r w:rsidRPr="00C44CE0">
        <w:rPr>
          <w:rFonts w:ascii="Calibri" w:hAnsi="Calibri"/>
          <w:sz w:val="22"/>
          <w:szCs w:val="22"/>
          <w:lang w:eastAsia="en-GB"/>
        </w:rPr>
        <w:tab/>
      </w:r>
      <w:r>
        <w:t>Generic Bootstrapping Procedure Request</w:t>
      </w:r>
      <w:r>
        <w:tab/>
      </w:r>
      <w:r>
        <w:fldChar w:fldCharType="begin" w:fldLock="1"/>
      </w:r>
      <w:r>
        <w:instrText xml:space="preserve"> PAGEREF _Toc44932220 \h </w:instrText>
      </w:r>
      <w:r>
        <w:fldChar w:fldCharType="separate"/>
      </w:r>
      <w:r>
        <w:t>27</w:t>
      </w:r>
      <w:r>
        <w:fldChar w:fldCharType="end"/>
      </w:r>
    </w:p>
    <w:p w:rsidR="00825209" w:rsidRPr="00C44CE0" w:rsidRDefault="00825209">
      <w:pPr>
        <w:pStyle w:val="TOC4"/>
        <w:rPr>
          <w:rFonts w:ascii="Calibri" w:hAnsi="Calibri"/>
          <w:sz w:val="22"/>
          <w:szCs w:val="22"/>
          <w:lang w:eastAsia="en-GB"/>
        </w:rPr>
      </w:pPr>
      <w:r>
        <w:t>6.4.7.3</w:t>
      </w:r>
      <w:r w:rsidRPr="00C44CE0">
        <w:rPr>
          <w:rFonts w:ascii="Calibri" w:hAnsi="Calibri"/>
          <w:sz w:val="22"/>
          <w:szCs w:val="22"/>
          <w:lang w:eastAsia="en-GB"/>
        </w:rPr>
        <w:tab/>
      </w:r>
      <w:r>
        <w:t>EF</w:t>
      </w:r>
      <w:r w:rsidRPr="001D1155">
        <w:rPr>
          <w:vertAlign w:val="subscript"/>
        </w:rPr>
        <w:t>UICCIARI</w:t>
      </w:r>
      <w:r>
        <w:t xml:space="preserve"> changing procedure</w:t>
      </w:r>
      <w:r>
        <w:tab/>
      </w:r>
      <w:r>
        <w:fldChar w:fldCharType="begin" w:fldLock="1"/>
      </w:r>
      <w:r>
        <w:instrText xml:space="preserve"> PAGEREF _Toc44932221 \h </w:instrText>
      </w:r>
      <w:r>
        <w:fldChar w:fldCharType="separate"/>
      </w:r>
      <w:r>
        <w:t>28</w:t>
      </w:r>
      <w:r>
        <w:fldChar w:fldCharType="end"/>
      </w:r>
    </w:p>
    <w:p w:rsidR="00825209" w:rsidRPr="00C44CE0" w:rsidRDefault="00825209">
      <w:pPr>
        <w:pStyle w:val="TOC4"/>
        <w:rPr>
          <w:rFonts w:ascii="Calibri" w:hAnsi="Calibri"/>
          <w:sz w:val="22"/>
          <w:szCs w:val="22"/>
          <w:lang w:eastAsia="en-GB"/>
        </w:rPr>
      </w:pPr>
      <w:r>
        <w:t>6.4.7.4</w:t>
      </w:r>
      <w:r w:rsidRPr="00C44CE0">
        <w:rPr>
          <w:rFonts w:ascii="Calibri" w:hAnsi="Calibri"/>
          <w:sz w:val="22"/>
          <w:szCs w:val="22"/>
          <w:lang w:eastAsia="en-GB"/>
        </w:rPr>
        <w:tab/>
      </w:r>
      <w:r>
        <w:t>Steering of roaming and steering of roaming for I-WLAN procedure</w:t>
      </w:r>
      <w:r>
        <w:tab/>
      </w:r>
      <w:r>
        <w:fldChar w:fldCharType="begin" w:fldLock="1"/>
      </w:r>
      <w:r>
        <w:instrText xml:space="preserve"> PAGEREF _Toc44932222 \h </w:instrText>
      </w:r>
      <w:r>
        <w:fldChar w:fldCharType="separate"/>
      </w:r>
      <w:r>
        <w:t>28</w:t>
      </w:r>
      <w:r>
        <w:fldChar w:fldCharType="end"/>
      </w:r>
    </w:p>
    <w:p w:rsidR="00825209" w:rsidRPr="00C44CE0" w:rsidRDefault="00825209">
      <w:pPr>
        <w:pStyle w:val="TOC4"/>
        <w:rPr>
          <w:rFonts w:ascii="Calibri" w:hAnsi="Calibri"/>
          <w:sz w:val="22"/>
          <w:szCs w:val="22"/>
          <w:lang w:eastAsia="en-GB"/>
        </w:rPr>
      </w:pPr>
      <w:r>
        <w:t>6.4.7.5</w:t>
      </w:r>
      <w:r w:rsidRPr="00C44CE0">
        <w:rPr>
          <w:rFonts w:ascii="Calibri" w:hAnsi="Calibri"/>
          <w:sz w:val="22"/>
          <w:szCs w:val="22"/>
          <w:lang w:eastAsia="en-GB"/>
        </w:rPr>
        <w:tab/>
      </w:r>
      <w:r>
        <w:t>Steering of roaming via NAS messages</w:t>
      </w:r>
      <w:r>
        <w:tab/>
      </w:r>
      <w:r>
        <w:fldChar w:fldCharType="begin" w:fldLock="1"/>
      </w:r>
      <w:r>
        <w:instrText xml:space="preserve"> PAGEREF _Toc44932223 \h </w:instrText>
      </w:r>
      <w:r>
        <w:fldChar w:fldCharType="separate"/>
      </w:r>
      <w:r>
        <w:t>28</w:t>
      </w:r>
      <w:r>
        <w:fldChar w:fldCharType="end"/>
      </w:r>
    </w:p>
    <w:p w:rsidR="00825209" w:rsidRPr="00C44CE0" w:rsidRDefault="00825209">
      <w:pPr>
        <w:pStyle w:val="TOC4"/>
        <w:rPr>
          <w:rFonts w:ascii="Calibri" w:hAnsi="Calibri"/>
          <w:sz w:val="22"/>
          <w:szCs w:val="22"/>
          <w:lang w:eastAsia="en-GB"/>
        </w:rPr>
      </w:pPr>
      <w:r>
        <w:t>6.4.7.6</w:t>
      </w:r>
      <w:r w:rsidRPr="00C44CE0">
        <w:rPr>
          <w:rFonts w:ascii="Calibri" w:hAnsi="Calibri"/>
          <w:sz w:val="22"/>
          <w:szCs w:val="22"/>
          <w:lang w:eastAsia="en-GB"/>
        </w:rPr>
        <w:tab/>
      </w:r>
      <w:r>
        <w:t>Routing Indicator Data update via NAS messages</w:t>
      </w:r>
      <w:r>
        <w:tab/>
      </w:r>
      <w:r>
        <w:fldChar w:fldCharType="begin" w:fldLock="1"/>
      </w:r>
      <w:r>
        <w:instrText xml:space="preserve"> PAGEREF _Toc44932224 \h </w:instrText>
      </w:r>
      <w:r>
        <w:fldChar w:fldCharType="separate"/>
      </w:r>
      <w:r>
        <w:t>28</w:t>
      </w:r>
      <w:r>
        <w:fldChar w:fldCharType="end"/>
      </w:r>
    </w:p>
    <w:p w:rsidR="00825209" w:rsidRPr="00C44CE0" w:rsidRDefault="00825209">
      <w:pPr>
        <w:pStyle w:val="TOC3"/>
        <w:rPr>
          <w:rFonts w:ascii="Calibri" w:hAnsi="Calibri"/>
          <w:sz w:val="22"/>
          <w:szCs w:val="22"/>
          <w:lang w:eastAsia="en-GB"/>
        </w:rPr>
      </w:pPr>
      <w:r>
        <w:t>6.4.8</w:t>
      </w:r>
      <w:r w:rsidRPr="00C44CE0">
        <w:rPr>
          <w:rFonts w:ascii="Calibri" w:hAnsi="Calibri"/>
          <w:sz w:val="22"/>
          <w:szCs w:val="22"/>
          <w:lang w:eastAsia="en-GB"/>
        </w:rPr>
        <w:tab/>
      </w:r>
      <w:r>
        <w:t>SET UP MENU</w:t>
      </w:r>
      <w:r>
        <w:tab/>
      </w:r>
      <w:r>
        <w:fldChar w:fldCharType="begin" w:fldLock="1"/>
      </w:r>
      <w:r>
        <w:instrText xml:space="preserve"> PAGEREF _Toc44932225 \h </w:instrText>
      </w:r>
      <w:r>
        <w:fldChar w:fldCharType="separate"/>
      </w:r>
      <w:r>
        <w:t>28</w:t>
      </w:r>
      <w:r>
        <w:fldChar w:fldCharType="end"/>
      </w:r>
    </w:p>
    <w:p w:rsidR="00825209" w:rsidRPr="00C44CE0" w:rsidRDefault="00825209">
      <w:pPr>
        <w:pStyle w:val="TOC3"/>
        <w:rPr>
          <w:rFonts w:ascii="Calibri" w:hAnsi="Calibri"/>
          <w:sz w:val="22"/>
          <w:szCs w:val="22"/>
          <w:lang w:eastAsia="en-GB"/>
        </w:rPr>
      </w:pPr>
      <w:r>
        <w:t>6.4.9</w:t>
      </w:r>
      <w:r w:rsidRPr="00C44CE0">
        <w:rPr>
          <w:rFonts w:ascii="Calibri" w:hAnsi="Calibri"/>
          <w:sz w:val="22"/>
          <w:szCs w:val="22"/>
          <w:lang w:eastAsia="en-GB"/>
        </w:rPr>
        <w:tab/>
      </w:r>
      <w:r>
        <w:t>SELECT ITEM</w:t>
      </w:r>
      <w:r>
        <w:tab/>
      </w:r>
      <w:r>
        <w:fldChar w:fldCharType="begin" w:fldLock="1"/>
      </w:r>
      <w:r>
        <w:instrText xml:space="preserve"> PAGEREF _Toc44932226 \h </w:instrText>
      </w:r>
      <w:r>
        <w:fldChar w:fldCharType="separate"/>
      </w:r>
      <w:r>
        <w:t>28</w:t>
      </w:r>
      <w:r>
        <w:fldChar w:fldCharType="end"/>
      </w:r>
    </w:p>
    <w:p w:rsidR="00825209" w:rsidRPr="00C44CE0" w:rsidRDefault="00825209">
      <w:pPr>
        <w:pStyle w:val="TOC3"/>
        <w:rPr>
          <w:rFonts w:ascii="Calibri" w:hAnsi="Calibri"/>
          <w:sz w:val="22"/>
          <w:szCs w:val="22"/>
          <w:lang w:eastAsia="en-GB"/>
        </w:rPr>
      </w:pPr>
      <w:r>
        <w:t>6.4.10</w:t>
      </w:r>
      <w:r w:rsidRPr="00C44CE0">
        <w:rPr>
          <w:rFonts w:ascii="Calibri" w:hAnsi="Calibri"/>
          <w:sz w:val="22"/>
          <w:szCs w:val="22"/>
          <w:lang w:eastAsia="en-GB"/>
        </w:rPr>
        <w:tab/>
      </w:r>
      <w:r>
        <w:t>SEND SHORT MESSAGE</w:t>
      </w:r>
      <w:r>
        <w:tab/>
      </w:r>
      <w:r>
        <w:fldChar w:fldCharType="begin" w:fldLock="1"/>
      </w:r>
      <w:r>
        <w:instrText xml:space="preserve"> PAGEREF _Toc44932227 \h </w:instrText>
      </w:r>
      <w:r>
        <w:fldChar w:fldCharType="separate"/>
      </w:r>
      <w:r>
        <w:t>28</w:t>
      </w:r>
      <w:r>
        <w:fldChar w:fldCharType="end"/>
      </w:r>
    </w:p>
    <w:p w:rsidR="00825209" w:rsidRPr="00C44CE0" w:rsidRDefault="00825209">
      <w:pPr>
        <w:pStyle w:val="TOC3"/>
        <w:rPr>
          <w:rFonts w:ascii="Calibri" w:hAnsi="Calibri"/>
          <w:sz w:val="22"/>
          <w:szCs w:val="22"/>
          <w:lang w:eastAsia="en-GB"/>
        </w:rPr>
      </w:pPr>
      <w:r>
        <w:t>6.4.11</w:t>
      </w:r>
      <w:r w:rsidRPr="00C44CE0">
        <w:rPr>
          <w:rFonts w:ascii="Calibri" w:hAnsi="Calibri"/>
          <w:sz w:val="22"/>
          <w:szCs w:val="22"/>
          <w:lang w:eastAsia="en-GB"/>
        </w:rPr>
        <w:tab/>
      </w:r>
      <w:r>
        <w:t>SEND SS</w:t>
      </w:r>
      <w:r>
        <w:tab/>
      </w:r>
      <w:r>
        <w:fldChar w:fldCharType="begin" w:fldLock="1"/>
      </w:r>
      <w:r>
        <w:instrText xml:space="preserve"> PAGEREF _Toc44932228 \h </w:instrText>
      </w:r>
      <w:r>
        <w:fldChar w:fldCharType="separate"/>
      </w:r>
      <w:r>
        <w:t>29</w:t>
      </w:r>
      <w:r>
        <w:fldChar w:fldCharType="end"/>
      </w:r>
    </w:p>
    <w:p w:rsidR="00825209" w:rsidRPr="00C44CE0" w:rsidRDefault="00825209">
      <w:pPr>
        <w:pStyle w:val="TOC3"/>
        <w:rPr>
          <w:rFonts w:ascii="Calibri" w:hAnsi="Calibri"/>
          <w:sz w:val="22"/>
          <w:szCs w:val="22"/>
          <w:lang w:eastAsia="en-GB"/>
        </w:rPr>
      </w:pPr>
      <w:r>
        <w:t>6.4.12</w:t>
      </w:r>
      <w:r w:rsidRPr="00C44CE0">
        <w:rPr>
          <w:rFonts w:ascii="Calibri" w:hAnsi="Calibri"/>
          <w:sz w:val="22"/>
          <w:szCs w:val="22"/>
          <w:lang w:eastAsia="en-GB"/>
        </w:rPr>
        <w:tab/>
      </w:r>
      <w:r>
        <w:t>SEND USSD</w:t>
      </w:r>
      <w:r>
        <w:tab/>
      </w:r>
      <w:r>
        <w:fldChar w:fldCharType="begin" w:fldLock="1"/>
      </w:r>
      <w:r>
        <w:instrText xml:space="preserve"> PAGEREF _Toc44932229 \h </w:instrText>
      </w:r>
      <w:r>
        <w:fldChar w:fldCharType="separate"/>
      </w:r>
      <w:r>
        <w:t>30</w:t>
      </w:r>
      <w:r>
        <w:fldChar w:fldCharType="end"/>
      </w:r>
    </w:p>
    <w:p w:rsidR="00825209" w:rsidRPr="00C44CE0" w:rsidRDefault="00825209">
      <w:pPr>
        <w:pStyle w:val="TOC4"/>
        <w:rPr>
          <w:rFonts w:ascii="Calibri" w:hAnsi="Calibri"/>
          <w:sz w:val="22"/>
          <w:szCs w:val="22"/>
          <w:lang w:eastAsia="en-GB"/>
        </w:rPr>
      </w:pPr>
      <w:r>
        <w:t>6.4.12.1</w:t>
      </w:r>
      <w:r w:rsidRPr="00C44CE0">
        <w:rPr>
          <w:rFonts w:ascii="Calibri" w:hAnsi="Calibri"/>
          <w:sz w:val="22"/>
          <w:szCs w:val="22"/>
          <w:lang w:eastAsia="en-GB"/>
        </w:rPr>
        <w:tab/>
      </w:r>
      <w:r>
        <w:t>MMI Mode</w:t>
      </w:r>
      <w:r>
        <w:tab/>
      </w:r>
      <w:r>
        <w:fldChar w:fldCharType="begin" w:fldLock="1"/>
      </w:r>
      <w:r>
        <w:instrText xml:space="preserve"> PAGEREF _Toc44932230 \h </w:instrText>
      </w:r>
      <w:r>
        <w:fldChar w:fldCharType="separate"/>
      </w:r>
      <w:r>
        <w:t>30</w:t>
      </w:r>
      <w:r>
        <w:fldChar w:fldCharType="end"/>
      </w:r>
    </w:p>
    <w:p w:rsidR="00825209" w:rsidRPr="00C44CE0" w:rsidRDefault="00825209">
      <w:pPr>
        <w:pStyle w:val="TOC4"/>
        <w:rPr>
          <w:rFonts w:ascii="Calibri" w:hAnsi="Calibri"/>
          <w:sz w:val="22"/>
          <w:szCs w:val="22"/>
          <w:lang w:eastAsia="en-GB"/>
        </w:rPr>
      </w:pPr>
      <w:r>
        <w:t>6.4.12.2</w:t>
      </w:r>
      <w:r w:rsidRPr="00C44CE0">
        <w:rPr>
          <w:rFonts w:ascii="Calibri" w:hAnsi="Calibri"/>
          <w:sz w:val="22"/>
          <w:szCs w:val="22"/>
          <w:lang w:eastAsia="en-GB"/>
        </w:rPr>
        <w:tab/>
      </w:r>
      <w:r>
        <w:t>Application Mode</w:t>
      </w:r>
      <w:r>
        <w:tab/>
      </w:r>
      <w:r>
        <w:fldChar w:fldCharType="begin" w:fldLock="1"/>
      </w:r>
      <w:r>
        <w:instrText xml:space="preserve"> PAGEREF _Toc44932231 \h </w:instrText>
      </w:r>
      <w:r>
        <w:fldChar w:fldCharType="separate"/>
      </w:r>
      <w:r>
        <w:t>31</w:t>
      </w:r>
      <w:r>
        <w:fldChar w:fldCharType="end"/>
      </w:r>
    </w:p>
    <w:p w:rsidR="00825209" w:rsidRPr="00C44CE0" w:rsidRDefault="00825209">
      <w:pPr>
        <w:pStyle w:val="TOC3"/>
        <w:rPr>
          <w:rFonts w:ascii="Calibri" w:hAnsi="Calibri"/>
          <w:sz w:val="22"/>
          <w:szCs w:val="22"/>
          <w:lang w:eastAsia="en-GB"/>
        </w:rPr>
      </w:pPr>
      <w:r>
        <w:t>6.4.13</w:t>
      </w:r>
      <w:r w:rsidRPr="00C44CE0">
        <w:rPr>
          <w:rFonts w:ascii="Calibri" w:hAnsi="Calibri"/>
          <w:sz w:val="22"/>
          <w:szCs w:val="22"/>
          <w:lang w:eastAsia="en-GB"/>
        </w:rPr>
        <w:tab/>
      </w:r>
      <w:r>
        <w:t>SET UP CALL</w:t>
      </w:r>
      <w:r>
        <w:tab/>
      </w:r>
      <w:r>
        <w:fldChar w:fldCharType="begin" w:fldLock="1"/>
      </w:r>
      <w:r>
        <w:instrText xml:space="preserve"> PAGEREF _Toc44932232 \h </w:instrText>
      </w:r>
      <w:r>
        <w:fldChar w:fldCharType="separate"/>
      </w:r>
      <w:r>
        <w:t>32</w:t>
      </w:r>
      <w:r>
        <w:fldChar w:fldCharType="end"/>
      </w:r>
    </w:p>
    <w:p w:rsidR="00825209" w:rsidRPr="00C44CE0" w:rsidRDefault="00825209">
      <w:pPr>
        <w:pStyle w:val="TOC3"/>
        <w:rPr>
          <w:rFonts w:ascii="Calibri" w:hAnsi="Calibri"/>
          <w:sz w:val="22"/>
          <w:szCs w:val="22"/>
          <w:lang w:eastAsia="en-GB"/>
        </w:rPr>
      </w:pPr>
      <w:r>
        <w:t>6.4.14</w:t>
      </w:r>
      <w:r w:rsidRPr="00C44CE0">
        <w:rPr>
          <w:rFonts w:ascii="Calibri" w:hAnsi="Calibri"/>
          <w:sz w:val="22"/>
          <w:szCs w:val="22"/>
          <w:lang w:eastAsia="en-GB"/>
        </w:rPr>
        <w:tab/>
      </w:r>
      <w:r>
        <w:t>POLLING OFF</w:t>
      </w:r>
      <w:r>
        <w:tab/>
      </w:r>
      <w:r>
        <w:fldChar w:fldCharType="begin" w:fldLock="1"/>
      </w:r>
      <w:r>
        <w:instrText xml:space="preserve"> PAGEREF _Toc44932233 \h </w:instrText>
      </w:r>
      <w:r>
        <w:fldChar w:fldCharType="separate"/>
      </w:r>
      <w:r>
        <w:t>32</w:t>
      </w:r>
      <w:r>
        <w:fldChar w:fldCharType="end"/>
      </w:r>
    </w:p>
    <w:p w:rsidR="00825209" w:rsidRPr="00C44CE0" w:rsidRDefault="00825209">
      <w:pPr>
        <w:pStyle w:val="TOC3"/>
        <w:rPr>
          <w:rFonts w:ascii="Calibri" w:hAnsi="Calibri"/>
          <w:sz w:val="22"/>
          <w:szCs w:val="22"/>
          <w:lang w:eastAsia="en-GB"/>
        </w:rPr>
      </w:pPr>
      <w:r>
        <w:t>6.4.15</w:t>
      </w:r>
      <w:r w:rsidRPr="00C44CE0">
        <w:rPr>
          <w:rFonts w:ascii="Calibri" w:hAnsi="Calibri"/>
          <w:sz w:val="22"/>
          <w:szCs w:val="22"/>
          <w:lang w:eastAsia="en-GB"/>
        </w:rPr>
        <w:tab/>
      </w:r>
      <w:r>
        <w:t>PROVIDE LOCAL INFORMATION</w:t>
      </w:r>
      <w:r>
        <w:tab/>
      </w:r>
      <w:r>
        <w:fldChar w:fldCharType="begin" w:fldLock="1"/>
      </w:r>
      <w:r>
        <w:instrText xml:space="preserve"> PAGEREF _Toc44932234 \h </w:instrText>
      </w:r>
      <w:r>
        <w:fldChar w:fldCharType="separate"/>
      </w:r>
      <w:r>
        <w:t>32</w:t>
      </w:r>
      <w:r>
        <w:fldChar w:fldCharType="end"/>
      </w:r>
    </w:p>
    <w:p w:rsidR="00825209" w:rsidRPr="00C44CE0" w:rsidRDefault="00825209">
      <w:pPr>
        <w:pStyle w:val="TOC3"/>
        <w:rPr>
          <w:rFonts w:ascii="Calibri" w:hAnsi="Calibri"/>
          <w:sz w:val="22"/>
          <w:szCs w:val="22"/>
          <w:lang w:eastAsia="en-GB"/>
        </w:rPr>
      </w:pPr>
      <w:r>
        <w:t>6.4.16</w:t>
      </w:r>
      <w:r w:rsidRPr="00C44CE0">
        <w:rPr>
          <w:rFonts w:ascii="Calibri" w:hAnsi="Calibri"/>
          <w:sz w:val="22"/>
          <w:szCs w:val="22"/>
          <w:lang w:eastAsia="en-GB"/>
        </w:rPr>
        <w:tab/>
      </w:r>
      <w:r>
        <w:t>SET UP EVENT LIST</w:t>
      </w:r>
      <w:r>
        <w:tab/>
      </w:r>
      <w:r>
        <w:fldChar w:fldCharType="begin" w:fldLock="1"/>
      </w:r>
      <w:r>
        <w:instrText xml:space="preserve"> PAGEREF _Toc44932235 \h </w:instrText>
      </w:r>
      <w:r>
        <w:fldChar w:fldCharType="separate"/>
      </w:r>
      <w:r>
        <w:t>35</w:t>
      </w:r>
      <w:r>
        <w:fldChar w:fldCharType="end"/>
      </w:r>
    </w:p>
    <w:p w:rsidR="00825209" w:rsidRPr="00C44CE0" w:rsidRDefault="00825209">
      <w:pPr>
        <w:pStyle w:val="TOC3"/>
        <w:rPr>
          <w:rFonts w:ascii="Calibri" w:hAnsi="Calibri"/>
          <w:sz w:val="22"/>
          <w:szCs w:val="22"/>
          <w:lang w:eastAsia="en-GB"/>
        </w:rPr>
      </w:pPr>
      <w:r>
        <w:t>6.4.17</w:t>
      </w:r>
      <w:r w:rsidRPr="00C44CE0">
        <w:rPr>
          <w:rFonts w:ascii="Calibri" w:hAnsi="Calibri"/>
          <w:sz w:val="22"/>
          <w:szCs w:val="22"/>
          <w:lang w:eastAsia="en-GB"/>
        </w:rPr>
        <w:tab/>
      </w:r>
      <w:r>
        <w:t>PERFORM CARD APDU</w:t>
      </w:r>
      <w:r>
        <w:tab/>
      </w:r>
      <w:r>
        <w:fldChar w:fldCharType="begin" w:fldLock="1"/>
      </w:r>
      <w:r>
        <w:instrText xml:space="preserve"> PAGEREF _Toc44932236 \h </w:instrText>
      </w:r>
      <w:r>
        <w:fldChar w:fldCharType="separate"/>
      </w:r>
      <w:r>
        <w:t>35</w:t>
      </w:r>
      <w:r>
        <w:fldChar w:fldCharType="end"/>
      </w:r>
    </w:p>
    <w:p w:rsidR="00825209" w:rsidRPr="00C44CE0" w:rsidRDefault="00825209">
      <w:pPr>
        <w:pStyle w:val="TOC3"/>
        <w:rPr>
          <w:rFonts w:ascii="Calibri" w:hAnsi="Calibri"/>
          <w:sz w:val="22"/>
          <w:szCs w:val="22"/>
          <w:lang w:eastAsia="en-GB"/>
        </w:rPr>
      </w:pPr>
      <w:r>
        <w:t>6.4.18</w:t>
      </w:r>
      <w:r w:rsidRPr="00C44CE0">
        <w:rPr>
          <w:rFonts w:ascii="Calibri" w:hAnsi="Calibri"/>
          <w:sz w:val="22"/>
          <w:szCs w:val="22"/>
          <w:lang w:eastAsia="en-GB"/>
        </w:rPr>
        <w:tab/>
      </w:r>
      <w:r>
        <w:t>POWER OFF CARD</w:t>
      </w:r>
      <w:r>
        <w:tab/>
      </w:r>
      <w:r>
        <w:fldChar w:fldCharType="begin" w:fldLock="1"/>
      </w:r>
      <w:r>
        <w:instrText xml:space="preserve"> PAGEREF _Toc44932237 \h </w:instrText>
      </w:r>
      <w:r>
        <w:fldChar w:fldCharType="separate"/>
      </w:r>
      <w:r>
        <w:t>35</w:t>
      </w:r>
      <w:r>
        <w:fldChar w:fldCharType="end"/>
      </w:r>
    </w:p>
    <w:p w:rsidR="00825209" w:rsidRPr="00C44CE0" w:rsidRDefault="00825209">
      <w:pPr>
        <w:pStyle w:val="TOC3"/>
        <w:rPr>
          <w:rFonts w:ascii="Calibri" w:hAnsi="Calibri"/>
          <w:sz w:val="22"/>
          <w:szCs w:val="22"/>
          <w:lang w:eastAsia="en-GB"/>
        </w:rPr>
      </w:pPr>
      <w:r>
        <w:t>6.4.19</w:t>
      </w:r>
      <w:r w:rsidRPr="00C44CE0">
        <w:rPr>
          <w:rFonts w:ascii="Calibri" w:hAnsi="Calibri"/>
          <w:sz w:val="22"/>
          <w:szCs w:val="22"/>
          <w:lang w:eastAsia="en-GB"/>
        </w:rPr>
        <w:tab/>
      </w:r>
      <w:r>
        <w:t>POWER ON CARD</w:t>
      </w:r>
      <w:r>
        <w:tab/>
      </w:r>
      <w:r>
        <w:fldChar w:fldCharType="begin" w:fldLock="1"/>
      </w:r>
      <w:r>
        <w:instrText xml:space="preserve"> PAGEREF _Toc44932238 \h </w:instrText>
      </w:r>
      <w:r>
        <w:fldChar w:fldCharType="separate"/>
      </w:r>
      <w:r>
        <w:t>35</w:t>
      </w:r>
      <w:r>
        <w:fldChar w:fldCharType="end"/>
      </w:r>
    </w:p>
    <w:p w:rsidR="00825209" w:rsidRPr="00C44CE0" w:rsidRDefault="00825209">
      <w:pPr>
        <w:pStyle w:val="TOC3"/>
        <w:rPr>
          <w:rFonts w:ascii="Calibri" w:hAnsi="Calibri"/>
          <w:sz w:val="22"/>
          <w:szCs w:val="22"/>
          <w:lang w:eastAsia="en-GB"/>
        </w:rPr>
      </w:pPr>
      <w:r>
        <w:t>6.4.20</w:t>
      </w:r>
      <w:r w:rsidRPr="00C44CE0">
        <w:rPr>
          <w:rFonts w:ascii="Calibri" w:hAnsi="Calibri"/>
          <w:sz w:val="22"/>
          <w:szCs w:val="22"/>
          <w:lang w:eastAsia="en-GB"/>
        </w:rPr>
        <w:tab/>
      </w:r>
      <w:r>
        <w:t>GET READER STATUS</w:t>
      </w:r>
      <w:r>
        <w:tab/>
      </w:r>
      <w:r>
        <w:fldChar w:fldCharType="begin" w:fldLock="1"/>
      </w:r>
      <w:r>
        <w:instrText xml:space="preserve"> PAGEREF _Toc44932239 \h </w:instrText>
      </w:r>
      <w:r>
        <w:fldChar w:fldCharType="separate"/>
      </w:r>
      <w:r>
        <w:t>35</w:t>
      </w:r>
      <w:r>
        <w:fldChar w:fldCharType="end"/>
      </w:r>
    </w:p>
    <w:p w:rsidR="00825209" w:rsidRPr="00C44CE0" w:rsidRDefault="00825209">
      <w:pPr>
        <w:pStyle w:val="TOC3"/>
        <w:rPr>
          <w:rFonts w:ascii="Calibri" w:hAnsi="Calibri"/>
          <w:sz w:val="22"/>
          <w:szCs w:val="22"/>
          <w:lang w:eastAsia="en-GB"/>
        </w:rPr>
      </w:pPr>
      <w:r>
        <w:t>6.4.21</w:t>
      </w:r>
      <w:r w:rsidRPr="00C44CE0">
        <w:rPr>
          <w:rFonts w:ascii="Calibri" w:hAnsi="Calibri"/>
          <w:sz w:val="22"/>
          <w:szCs w:val="22"/>
          <w:lang w:eastAsia="en-GB"/>
        </w:rPr>
        <w:tab/>
      </w:r>
      <w:r>
        <w:t>TIMER MANAGEMENT</w:t>
      </w:r>
      <w:r>
        <w:tab/>
      </w:r>
      <w:r>
        <w:fldChar w:fldCharType="begin" w:fldLock="1"/>
      </w:r>
      <w:r>
        <w:instrText xml:space="preserve"> PAGEREF _Toc44932240 \h </w:instrText>
      </w:r>
      <w:r>
        <w:fldChar w:fldCharType="separate"/>
      </w:r>
      <w:r>
        <w:t>35</w:t>
      </w:r>
      <w:r>
        <w:fldChar w:fldCharType="end"/>
      </w:r>
    </w:p>
    <w:p w:rsidR="00825209" w:rsidRPr="00C44CE0" w:rsidRDefault="00825209">
      <w:pPr>
        <w:pStyle w:val="TOC3"/>
        <w:rPr>
          <w:rFonts w:ascii="Calibri" w:hAnsi="Calibri"/>
          <w:sz w:val="22"/>
          <w:szCs w:val="22"/>
          <w:lang w:eastAsia="en-GB"/>
        </w:rPr>
      </w:pPr>
      <w:r>
        <w:t>6.4.22</w:t>
      </w:r>
      <w:r w:rsidRPr="00C44CE0">
        <w:rPr>
          <w:rFonts w:ascii="Calibri" w:hAnsi="Calibri"/>
          <w:sz w:val="22"/>
          <w:szCs w:val="22"/>
          <w:lang w:eastAsia="en-GB"/>
        </w:rPr>
        <w:tab/>
      </w:r>
      <w:r>
        <w:t>SET UP IDLE MODE TEXT</w:t>
      </w:r>
      <w:r>
        <w:tab/>
      </w:r>
      <w:r>
        <w:fldChar w:fldCharType="begin" w:fldLock="1"/>
      </w:r>
      <w:r>
        <w:instrText xml:space="preserve"> PAGEREF _Toc44932241 \h </w:instrText>
      </w:r>
      <w:r>
        <w:fldChar w:fldCharType="separate"/>
      </w:r>
      <w:r>
        <w:t>35</w:t>
      </w:r>
      <w:r>
        <w:fldChar w:fldCharType="end"/>
      </w:r>
    </w:p>
    <w:p w:rsidR="00825209" w:rsidRPr="00C44CE0" w:rsidRDefault="00825209">
      <w:pPr>
        <w:pStyle w:val="TOC3"/>
        <w:rPr>
          <w:rFonts w:ascii="Calibri" w:hAnsi="Calibri"/>
          <w:sz w:val="22"/>
          <w:szCs w:val="22"/>
          <w:lang w:eastAsia="en-GB"/>
        </w:rPr>
      </w:pPr>
      <w:r>
        <w:t>6.4.23</w:t>
      </w:r>
      <w:r w:rsidRPr="00C44CE0">
        <w:rPr>
          <w:rFonts w:ascii="Calibri" w:hAnsi="Calibri"/>
          <w:sz w:val="22"/>
          <w:szCs w:val="22"/>
          <w:lang w:eastAsia="en-GB"/>
        </w:rPr>
        <w:tab/>
      </w:r>
      <w:r>
        <w:t>RUN AT COMMAND</w:t>
      </w:r>
      <w:r>
        <w:tab/>
      </w:r>
      <w:r>
        <w:fldChar w:fldCharType="begin" w:fldLock="1"/>
      </w:r>
      <w:r>
        <w:instrText xml:space="preserve"> PAGEREF _Toc44932242 \h </w:instrText>
      </w:r>
      <w:r>
        <w:fldChar w:fldCharType="separate"/>
      </w:r>
      <w:r>
        <w:t>35</w:t>
      </w:r>
      <w:r>
        <w:fldChar w:fldCharType="end"/>
      </w:r>
    </w:p>
    <w:p w:rsidR="00825209" w:rsidRPr="00C44CE0" w:rsidRDefault="00825209">
      <w:pPr>
        <w:pStyle w:val="TOC3"/>
        <w:rPr>
          <w:rFonts w:ascii="Calibri" w:hAnsi="Calibri"/>
          <w:sz w:val="22"/>
          <w:szCs w:val="22"/>
          <w:lang w:eastAsia="en-GB"/>
        </w:rPr>
      </w:pPr>
      <w:r>
        <w:t>6.4.24</w:t>
      </w:r>
      <w:r w:rsidRPr="00C44CE0">
        <w:rPr>
          <w:rFonts w:ascii="Calibri" w:hAnsi="Calibri"/>
          <w:sz w:val="22"/>
          <w:szCs w:val="22"/>
          <w:lang w:eastAsia="en-GB"/>
        </w:rPr>
        <w:tab/>
      </w:r>
      <w:r>
        <w:t>SEND DTMF</w:t>
      </w:r>
      <w:r>
        <w:tab/>
      </w:r>
      <w:r>
        <w:fldChar w:fldCharType="begin" w:fldLock="1"/>
      </w:r>
      <w:r>
        <w:instrText xml:space="preserve"> PAGEREF _Toc44932243 \h </w:instrText>
      </w:r>
      <w:r>
        <w:fldChar w:fldCharType="separate"/>
      </w:r>
      <w:r>
        <w:t>35</w:t>
      </w:r>
      <w:r>
        <w:fldChar w:fldCharType="end"/>
      </w:r>
    </w:p>
    <w:p w:rsidR="00825209" w:rsidRPr="00C44CE0" w:rsidRDefault="00825209">
      <w:pPr>
        <w:pStyle w:val="TOC3"/>
        <w:rPr>
          <w:rFonts w:ascii="Calibri" w:hAnsi="Calibri"/>
          <w:sz w:val="22"/>
          <w:szCs w:val="22"/>
          <w:lang w:eastAsia="en-GB"/>
        </w:rPr>
      </w:pPr>
      <w:r>
        <w:t>6.4.25</w:t>
      </w:r>
      <w:r w:rsidRPr="00C44CE0">
        <w:rPr>
          <w:rFonts w:ascii="Calibri" w:hAnsi="Calibri"/>
          <w:sz w:val="22"/>
          <w:szCs w:val="22"/>
          <w:lang w:eastAsia="en-GB"/>
        </w:rPr>
        <w:tab/>
      </w:r>
      <w:r>
        <w:t>LANGUAGE NOTIFICATION</w:t>
      </w:r>
      <w:r>
        <w:tab/>
      </w:r>
      <w:r>
        <w:fldChar w:fldCharType="begin" w:fldLock="1"/>
      </w:r>
      <w:r>
        <w:instrText xml:space="preserve"> PAGEREF _Toc44932244 \h </w:instrText>
      </w:r>
      <w:r>
        <w:fldChar w:fldCharType="separate"/>
      </w:r>
      <w:r>
        <w:t>35</w:t>
      </w:r>
      <w:r>
        <w:fldChar w:fldCharType="end"/>
      </w:r>
    </w:p>
    <w:p w:rsidR="00825209" w:rsidRPr="00C44CE0" w:rsidRDefault="00825209">
      <w:pPr>
        <w:pStyle w:val="TOC3"/>
        <w:rPr>
          <w:rFonts w:ascii="Calibri" w:hAnsi="Calibri"/>
          <w:sz w:val="22"/>
          <w:szCs w:val="22"/>
          <w:lang w:eastAsia="en-GB"/>
        </w:rPr>
      </w:pPr>
      <w:r>
        <w:t>6.4.26</w:t>
      </w:r>
      <w:r w:rsidRPr="00C44CE0">
        <w:rPr>
          <w:rFonts w:ascii="Calibri" w:hAnsi="Calibri"/>
          <w:sz w:val="22"/>
          <w:szCs w:val="22"/>
          <w:lang w:eastAsia="en-GB"/>
        </w:rPr>
        <w:tab/>
      </w:r>
      <w:r>
        <w:t>LAUNCH BROWSER</w:t>
      </w:r>
      <w:r>
        <w:tab/>
      </w:r>
      <w:r>
        <w:fldChar w:fldCharType="begin" w:fldLock="1"/>
      </w:r>
      <w:r>
        <w:instrText xml:space="preserve"> PAGEREF _Toc44932245 \h </w:instrText>
      </w:r>
      <w:r>
        <w:fldChar w:fldCharType="separate"/>
      </w:r>
      <w:r>
        <w:t>36</w:t>
      </w:r>
      <w:r>
        <w:fldChar w:fldCharType="end"/>
      </w:r>
    </w:p>
    <w:p w:rsidR="00825209" w:rsidRPr="00C44CE0" w:rsidRDefault="00825209">
      <w:pPr>
        <w:pStyle w:val="TOC3"/>
        <w:rPr>
          <w:rFonts w:ascii="Calibri" w:hAnsi="Calibri"/>
          <w:sz w:val="22"/>
          <w:szCs w:val="22"/>
          <w:lang w:eastAsia="en-GB"/>
        </w:rPr>
      </w:pPr>
      <w:r>
        <w:t>6.4.27</w:t>
      </w:r>
      <w:r w:rsidRPr="00C44CE0">
        <w:rPr>
          <w:rFonts w:ascii="Calibri" w:hAnsi="Calibri"/>
          <w:sz w:val="22"/>
          <w:szCs w:val="22"/>
          <w:lang w:eastAsia="en-GB"/>
        </w:rPr>
        <w:tab/>
      </w:r>
      <w:r>
        <w:t>OPEN CHANNEL</w:t>
      </w:r>
      <w:r>
        <w:tab/>
      </w:r>
      <w:r>
        <w:fldChar w:fldCharType="begin" w:fldLock="1"/>
      </w:r>
      <w:r>
        <w:instrText xml:space="preserve"> PAGEREF _Toc44932246 \h </w:instrText>
      </w:r>
      <w:r>
        <w:fldChar w:fldCharType="separate"/>
      </w:r>
      <w:r>
        <w:t>36</w:t>
      </w:r>
      <w:r>
        <w:fldChar w:fldCharType="end"/>
      </w:r>
    </w:p>
    <w:p w:rsidR="00825209" w:rsidRPr="00C44CE0" w:rsidRDefault="00825209">
      <w:pPr>
        <w:pStyle w:val="TOC4"/>
        <w:rPr>
          <w:rFonts w:ascii="Calibri" w:hAnsi="Calibri"/>
          <w:sz w:val="22"/>
          <w:szCs w:val="22"/>
          <w:lang w:eastAsia="en-GB"/>
        </w:rPr>
      </w:pPr>
      <w:r>
        <w:t>6.4.27.1</w:t>
      </w:r>
      <w:r w:rsidRPr="00C44CE0">
        <w:rPr>
          <w:rFonts w:ascii="Calibri" w:hAnsi="Calibri"/>
          <w:sz w:val="22"/>
          <w:szCs w:val="22"/>
          <w:lang w:eastAsia="en-GB"/>
        </w:rPr>
        <w:tab/>
      </w:r>
      <w:r>
        <w:t>OPEN CHANNEL related to CS bearer</w:t>
      </w:r>
      <w:r>
        <w:tab/>
      </w:r>
      <w:r>
        <w:fldChar w:fldCharType="begin" w:fldLock="1"/>
      </w:r>
      <w:r>
        <w:instrText xml:space="preserve"> PAGEREF _Toc44932247 \h </w:instrText>
      </w:r>
      <w:r>
        <w:fldChar w:fldCharType="separate"/>
      </w:r>
      <w:r>
        <w:t>36</w:t>
      </w:r>
      <w:r>
        <w:fldChar w:fldCharType="end"/>
      </w:r>
    </w:p>
    <w:p w:rsidR="00825209" w:rsidRPr="00C44CE0" w:rsidRDefault="00825209">
      <w:pPr>
        <w:pStyle w:val="TOC4"/>
        <w:rPr>
          <w:rFonts w:ascii="Calibri" w:hAnsi="Calibri"/>
          <w:sz w:val="22"/>
          <w:szCs w:val="22"/>
          <w:lang w:eastAsia="en-GB"/>
        </w:rPr>
      </w:pPr>
      <w:r>
        <w:t>6.4.27.2</w:t>
      </w:r>
      <w:r w:rsidRPr="00C44CE0">
        <w:rPr>
          <w:rFonts w:ascii="Calibri" w:hAnsi="Calibri"/>
          <w:sz w:val="22"/>
          <w:szCs w:val="22"/>
          <w:lang w:eastAsia="en-GB"/>
        </w:rPr>
        <w:tab/>
      </w:r>
      <w:r>
        <w:t>OPEN CHANNEL related to GPRS/UTRAN packet service/E-UTRAN/NG-RAN</w:t>
      </w:r>
      <w:r>
        <w:tab/>
      </w:r>
      <w:r>
        <w:fldChar w:fldCharType="begin" w:fldLock="1"/>
      </w:r>
      <w:r>
        <w:instrText xml:space="preserve"> PAGEREF _Toc44932248 \h </w:instrText>
      </w:r>
      <w:r>
        <w:fldChar w:fldCharType="separate"/>
      </w:r>
      <w:r>
        <w:t>36</w:t>
      </w:r>
      <w:r>
        <w:fldChar w:fldCharType="end"/>
      </w:r>
    </w:p>
    <w:p w:rsidR="00825209" w:rsidRPr="00C44CE0" w:rsidRDefault="00825209">
      <w:pPr>
        <w:pStyle w:val="TOC4"/>
        <w:rPr>
          <w:rFonts w:ascii="Calibri" w:hAnsi="Calibri"/>
          <w:sz w:val="22"/>
          <w:szCs w:val="22"/>
          <w:lang w:eastAsia="en-GB"/>
        </w:rPr>
      </w:pPr>
      <w:r>
        <w:t>6.4.27.3</w:t>
      </w:r>
      <w:r w:rsidRPr="00C44CE0">
        <w:rPr>
          <w:rFonts w:ascii="Calibri" w:hAnsi="Calibri"/>
          <w:sz w:val="22"/>
          <w:szCs w:val="22"/>
          <w:lang w:eastAsia="en-GB"/>
        </w:rPr>
        <w:tab/>
      </w:r>
      <w:r>
        <w:t>OPEN CHANNEL related to local bearer</w:t>
      </w:r>
      <w:r>
        <w:tab/>
      </w:r>
      <w:r>
        <w:fldChar w:fldCharType="begin" w:fldLock="1"/>
      </w:r>
      <w:r>
        <w:instrText xml:space="preserve"> PAGEREF _Toc44932249 \h </w:instrText>
      </w:r>
      <w:r>
        <w:fldChar w:fldCharType="separate"/>
      </w:r>
      <w:r>
        <w:t>37</w:t>
      </w:r>
      <w:r>
        <w:fldChar w:fldCharType="end"/>
      </w:r>
    </w:p>
    <w:p w:rsidR="00825209" w:rsidRPr="00C44CE0" w:rsidRDefault="00825209">
      <w:pPr>
        <w:pStyle w:val="TOC4"/>
        <w:rPr>
          <w:rFonts w:ascii="Calibri" w:hAnsi="Calibri"/>
          <w:sz w:val="22"/>
          <w:szCs w:val="22"/>
          <w:lang w:eastAsia="en-GB"/>
        </w:rPr>
      </w:pPr>
      <w:r>
        <w:t>6.4.27.4</w:t>
      </w:r>
      <w:r w:rsidRPr="00C44CE0">
        <w:rPr>
          <w:rFonts w:ascii="Calibri" w:hAnsi="Calibri"/>
          <w:sz w:val="22"/>
          <w:szCs w:val="22"/>
          <w:lang w:eastAsia="en-GB"/>
        </w:rPr>
        <w:tab/>
      </w:r>
      <w:r>
        <w:t>OPEN CHANNEL related to Default (network) Bearer</w:t>
      </w:r>
      <w:r>
        <w:tab/>
      </w:r>
      <w:r>
        <w:fldChar w:fldCharType="begin" w:fldLock="1"/>
      </w:r>
      <w:r>
        <w:instrText xml:space="preserve"> PAGEREF _Toc44932250 \h </w:instrText>
      </w:r>
      <w:r>
        <w:fldChar w:fldCharType="separate"/>
      </w:r>
      <w:r>
        <w:t>37</w:t>
      </w:r>
      <w:r>
        <w:fldChar w:fldCharType="end"/>
      </w:r>
    </w:p>
    <w:p w:rsidR="00825209" w:rsidRPr="00C44CE0" w:rsidRDefault="00825209">
      <w:pPr>
        <w:pStyle w:val="TOC4"/>
        <w:rPr>
          <w:rFonts w:ascii="Calibri" w:hAnsi="Calibri"/>
          <w:sz w:val="22"/>
          <w:szCs w:val="22"/>
          <w:lang w:eastAsia="en-GB"/>
        </w:rPr>
      </w:pPr>
      <w:r>
        <w:t>6.4.27.5</w:t>
      </w:r>
      <w:r w:rsidRPr="00C44CE0">
        <w:rPr>
          <w:rFonts w:ascii="Calibri" w:hAnsi="Calibri"/>
          <w:sz w:val="22"/>
          <w:szCs w:val="22"/>
          <w:lang w:eastAsia="en-GB"/>
        </w:rPr>
        <w:tab/>
      </w:r>
      <w:r>
        <w:t>OPEN CHANNEL related to (I-)WLAN bearer</w:t>
      </w:r>
      <w:r>
        <w:tab/>
      </w:r>
      <w:r>
        <w:fldChar w:fldCharType="begin" w:fldLock="1"/>
      </w:r>
      <w:r>
        <w:instrText xml:space="preserve"> PAGEREF _Toc44932251 \h </w:instrText>
      </w:r>
      <w:r>
        <w:fldChar w:fldCharType="separate"/>
      </w:r>
      <w:r>
        <w:t>37</w:t>
      </w:r>
      <w:r>
        <w:fldChar w:fldCharType="end"/>
      </w:r>
    </w:p>
    <w:p w:rsidR="00825209" w:rsidRPr="00C44CE0" w:rsidRDefault="00825209">
      <w:pPr>
        <w:pStyle w:val="TOC4"/>
        <w:rPr>
          <w:rFonts w:ascii="Calibri" w:hAnsi="Calibri"/>
          <w:sz w:val="22"/>
          <w:szCs w:val="22"/>
          <w:lang w:eastAsia="en-GB"/>
        </w:rPr>
      </w:pPr>
      <w:r>
        <w:t>6.4.27.6</w:t>
      </w:r>
      <w:r w:rsidRPr="00C44CE0">
        <w:rPr>
          <w:rFonts w:ascii="Calibri" w:hAnsi="Calibri"/>
          <w:sz w:val="22"/>
          <w:szCs w:val="22"/>
          <w:lang w:eastAsia="en-GB"/>
        </w:rPr>
        <w:tab/>
      </w:r>
      <w:r>
        <w:t>OPEN CHANNEL related to Terminal Server Mode</w:t>
      </w:r>
      <w:r>
        <w:tab/>
      </w:r>
      <w:r>
        <w:fldChar w:fldCharType="begin" w:fldLock="1"/>
      </w:r>
      <w:r>
        <w:instrText xml:space="preserve"> PAGEREF _Toc44932252 \h </w:instrText>
      </w:r>
      <w:r>
        <w:fldChar w:fldCharType="separate"/>
      </w:r>
      <w:r>
        <w:t>38</w:t>
      </w:r>
      <w:r>
        <w:fldChar w:fldCharType="end"/>
      </w:r>
    </w:p>
    <w:p w:rsidR="00825209" w:rsidRPr="00C44CE0" w:rsidRDefault="00825209">
      <w:pPr>
        <w:pStyle w:val="TOC4"/>
        <w:rPr>
          <w:rFonts w:ascii="Calibri" w:hAnsi="Calibri"/>
          <w:sz w:val="22"/>
          <w:szCs w:val="22"/>
          <w:lang w:eastAsia="en-GB"/>
        </w:rPr>
      </w:pPr>
      <w:r>
        <w:t>6.4.27.7</w:t>
      </w:r>
      <w:r w:rsidRPr="00C44CE0">
        <w:rPr>
          <w:rFonts w:ascii="Calibri" w:hAnsi="Calibri"/>
          <w:sz w:val="22"/>
          <w:szCs w:val="22"/>
          <w:lang w:eastAsia="en-GB"/>
        </w:rPr>
        <w:tab/>
      </w:r>
      <w:r>
        <w:t>OPEN CHANNEL related to UICC Server Mode</w:t>
      </w:r>
      <w:r>
        <w:tab/>
      </w:r>
      <w:r>
        <w:fldChar w:fldCharType="begin" w:fldLock="1"/>
      </w:r>
      <w:r>
        <w:instrText xml:space="preserve"> PAGEREF _Toc44932253 \h </w:instrText>
      </w:r>
      <w:r>
        <w:fldChar w:fldCharType="separate"/>
      </w:r>
      <w:r>
        <w:t>38</w:t>
      </w:r>
      <w:r>
        <w:fldChar w:fldCharType="end"/>
      </w:r>
    </w:p>
    <w:p w:rsidR="00825209" w:rsidRPr="00C44CE0" w:rsidRDefault="00825209">
      <w:pPr>
        <w:pStyle w:val="TOC4"/>
        <w:rPr>
          <w:rFonts w:ascii="Calibri" w:hAnsi="Calibri"/>
          <w:sz w:val="22"/>
          <w:szCs w:val="22"/>
          <w:lang w:eastAsia="en-GB"/>
        </w:rPr>
      </w:pPr>
      <w:r>
        <w:t>6.4.27.8 OPEN CHANNEL for IMS</w:t>
      </w:r>
      <w:r>
        <w:tab/>
      </w:r>
      <w:r>
        <w:fldChar w:fldCharType="begin" w:fldLock="1"/>
      </w:r>
      <w:r>
        <w:instrText xml:space="preserve"> PAGEREF _Toc44932254 \h </w:instrText>
      </w:r>
      <w:r>
        <w:fldChar w:fldCharType="separate"/>
      </w:r>
      <w:r>
        <w:t>39</w:t>
      </w:r>
      <w:r>
        <w:fldChar w:fldCharType="end"/>
      </w:r>
    </w:p>
    <w:p w:rsidR="00825209" w:rsidRPr="00C44CE0" w:rsidRDefault="00825209">
      <w:pPr>
        <w:pStyle w:val="TOC3"/>
        <w:rPr>
          <w:rFonts w:ascii="Calibri" w:hAnsi="Calibri"/>
          <w:sz w:val="22"/>
          <w:szCs w:val="22"/>
          <w:lang w:eastAsia="en-GB"/>
        </w:rPr>
      </w:pPr>
      <w:r>
        <w:t>6.4.28</w:t>
      </w:r>
      <w:r w:rsidRPr="00C44CE0">
        <w:rPr>
          <w:rFonts w:ascii="Calibri" w:hAnsi="Calibri"/>
          <w:sz w:val="22"/>
          <w:szCs w:val="22"/>
          <w:lang w:eastAsia="en-GB"/>
        </w:rPr>
        <w:tab/>
      </w:r>
      <w:r>
        <w:t>CLOSE CHANNEL</w:t>
      </w:r>
      <w:r>
        <w:tab/>
      </w:r>
      <w:r>
        <w:fldChar w:fldCharType="begin" w:fldLock="1"/>
      </w:r>
      <w:r>
        <w:instrText xml:space="preserve"> PAGEREF _Toc44932255 \h </w:instrText>
      </w:r>
      <w:r>
        <w:fldChar w:fldCharType="separate"/>
      </w:r>
      <w:r>
        <w:t>39</w:t>
      </w:r>
      <w:r>
        <w:fldChar w:fldCharType="end"/>
      </w:r>
    </w:p>
    <w:p w:rsidR="00825209" w:rsidRPr="00C44CE0" w:rsidRDefault="00825209">
      <w:pPr>
        <w:pStyle w:val="TOC3"/>
        <w:rPr>
          <w:rFonts w:ascii="Calibri" w:hAnsi="Calibri"/>
          <w:sz w:val="22"/>
          <w:szCs w:val="22"/>
          <w:lang w:eastAsia="en-GB"/>
        </w:rPr>
      </w:pPr>
      <w:r>
        <w:t>6.4.29</w:t>
      </w:r>
      <w:r w:rsidRPr="00C44CE0">
        <w:rPr>
          <w:rFonts w:ascii="Calibri" w:hAnsi="Calibri"/>
          <w:sz w:val="22"/>
          <w:szCs w:val="22"/>
          <w:lang w:eastAsia="en-GB"/>
        </w:rPr>
        <w:tab/>
      </w:r>
      <w:r>
        <w:t>RECEIVE DATA</w:t>
      </w:r>
      <w:r>
        <w:tab/>
      </w:r>
      <w:r>
        <w:fldChar w:fldCharType="begin" w:fldLock="1"/>
      </w:r>
      <w:r>
        <w:instrText xml:space="preserve"> PAGEREF _Toc44932256 \h </w:instrText>
      </w:r>
      <w:r>
        <w:fldChar w:fldCharType="separate"/>
      </w:r>
      <w:r>
        <w:t>39</w:t>
      </w:r>
      <w:r>
        <w:fldChar w:fldCharType="end"/>
      </w:r>
    </w:p>
    <w:p w:rsidR="00825209" w:rsidRPr="00C44CE0" w:rsidRDefault="00825209">
      <w:pPr>
        <w:pStyle w:val="TOC3"/>
        <w:rPr>
          <w:rFonts w:ascii="Calibri" w:hAnsi="Calibri"/>
          <w:sz w:val="22"/>
          <w:szCs w:val="22"/>
          <w:lang w:eastAsia="en-GB"/>
        </w:rPr>
      </w:pPr>
      <w:r>
        <w:t>6.4.30</w:t>
      </w:r>
      <w:r w:rsidRPr="00C44CE0">
        <w:rPr>
          <w:rFonts w:ascii="Calibri" w:hAnsi="Calibri"/>
          <w:sz w:val="22"/>
          <w:szCs w:val="22"/>
          <w:lang w:eastAsia="en-GB"/>
        </w:rPr>
        <w:tab/>
      </w:r>
      <w:r>
        <w:t>SEND DATA</w:t>
      </w:r>
      <w:r>
        <w:tab/>
      </w:r>
      <w:r>
        <w:fldChar w:fldCharType="begin" w:fldLock="1"/>
      </w:r>
      <w:r>
        <w:instrText xml:space="preserve"> PAGEREF _Toc44932257 \h </w:instrText>
      </w:r>
      <w:r>
        <w:fldChar w:fldCharType="separate"/>
      </w:r>
      <w:r>
        <w:t>39</w:t>
      </w:r>
      <w:r>
        <w:fldChar w:fldCharType="end"/>
      </w:r>
    </w:p>
    <w:p w:rsidR="00825209" w:rsidRPr="00C44CE0" w:rsidRDefault="00825209">
      <w:pPr>
        <w:pStyle w:val="TOC3"/>
        <w:rPr>
          <w:rFonts w:ascii="Calibri" w:hAnsi="Calibri"/>
          <w:sz w:val="22"/>
          <w:szCs w:val="22"/>
          <w:lang w:eastAsia="en-GB"/>
        </w:rPr>
      </w:pPr>
      <w:r>
        <w:t>6.4.31</w:t>
      </w:r>
      <w:r w:rsidRPr="00C44CE0">
        <w:rPr>
          <w:rFonts w:ascii="Calibri" w:hAnsi="Calibri"/>
          <w:sz w:val="22"/>
          <w:szCs w:val="22"/>
          <w:lang w:eastAsia="en-GB"/>
        </w:rPr>
        <w:tab/>
      </w:r>
      <w:r>
        <w:t>GET CHANNEL STATUS</w:t>
      </w:r>
      <w:r>
        <w:tab/>
      </w:r>
      <w:r>
        <w:fldChar w:fldCharType="begin" w:fldLock="1"/>
      </w:r>
      <w:r>
        <w:instrText xml:space="preserve"> PAGEREF _Toc44932258 \h </w:instrText>
      </w:r>
      <w:r>
        <w:fldChar w:fldCharType="separate"/>
      </w:r>
      <w:r>
        <w:t>39</w:t>
      </w:r>
      <w:r>
        <w:fldChar w:fldCharType="end"/>
      </w:r>
    </w:p>
    <w:p w:rsidR="00825209" w:rsidRPr="00C44CE0" w:rsidRDefault="00825209">
      <w:pPr>
        <w:pStyle w:val="TOC3"/>
        <w:rPr>
          <w:rFonts w:ascii="Calibri" w:hAnsi="Calibri"/>
          <w:sz w:val="22"/>
          <w:szCs w:val="22"/>
          <w:lang w:eastAsia="en-GB"/>
        </w:rPr>
      </w:pPr>
      <w:r>
        <w:t>6.4.32</w:t>
      </w:r>
      <w:r w:rsidRPr="00C44CE0">
        <w:rPr>
          <w:rFonts w:ascii="Calibri" w:hAnsi="Calibri"/>
          <w:sz w:val="22"/>
          <w:szCs w:val="22"/>
          <w:lang w:eastAsia="en-GB"/>
        </w:rPr>
        <w:tab/>
      </w:r>
      <w:r>
        <w:t>SERVICE SEARCH</w:t>
      </w:r>
      <w:r>
        <w:tab/>
      </w:r>
      <w:r>
        <w:fldChar w:fldCharType="begin" w:fldLock="1"/>
      </w:r>
      <w:r>
        <w:instrText xml:space="preserve"> PAGEREF _Toc44932259 \h </w:instrText>
      </w:r>
      <w:r>
        <w:fldChar w:fldCharType="separate"/>
      </w:r>
      <w:r>
        <w:t>39</w:t>
      </w:r>
      <w:r>
        <w:fldChar w:fldCharType="end"/>
      </w:r>
    </w:p>
    <w:p w:rsidR="00825209" w:rsidRPr="00C44CE0" w:rsidRDefault="00825209">
      <w:pPr>
        <w:pStyle w:val="TOC3"/>
        <w:rPr>
          <w:rFonts w:ascii="Calibri" w:hAnsi="Calibri"/>
          <w:sz w:val="22"/>
          <w:szCs w:val="22"/>
          <w:lang w:eastAsia="en-GB"/>
        </w:rPr>
      </w:pPr>
      <w:r>
        <w:t>6.4.33</w:t>
      </w:r>
      <w:r w:rsidRPr="00C44CE0">
        <w:rPr>
          <w:rFonts w:ascii="Calibri" w:hAnsi="Calibri"/>
          <w:sz w:val="22"/>
          <w:szCs w:val="22"/>
          <w:lang w:eastAsia="en-GB"/>
        </w:rPr>
        <w:tab/>
      </w:r>
      <w:r>
        <w:t>GET SERVICE INFORMATION</w:t>
      </w:r>
      <w:r>
        <w:tab/>
      </w:r>
      <w:r>
        <w:fldChar w:fldCharType="begin" w:fldLock="1"/>
      </w:r>
      <w:r>
        <w:instrText xml:space="preserve"> PAGEREF _Toc44932260 \h </w:instrText>
      </w:r>
      <w:r>
        <w:fldChar w:fldCharType="separate"/>
      </w:r>
      <w:r>
        <w:t>40</w:t>
      </w:r>
      <w:r>
        <w:fldChar w:fldCharType="end"/>
      </w:r>
    </w:p>
    <w:p w:rsidR="00825209" w:rsidRPr="00C44CE0" w:rsidRDefault="00825209">
      <w:pPr>
        <w:pStyle w:val="TOC3"/>
        <w:rPr>
          <w:rFonts w:ascii="Calibri" w:hAnsi="Calibri"/>
          <w:sz w:val="22"/>
          <w:szCs w:val="22"/>
          <w:lang w:eastAsia="en-GB"/>
        </w:rPr>
      </w:pPr>
      <w:r>
        <w:t>6.4.34</w:t>
      </w:r>
      <w:r w:rsidRPr="00C44CE0">
        <w:rPr>
          <w:rFonts w:ascii="Calibri" w:hAnsi="Calibri"/>
          <w:sz w:val="22"/>
          <w:szCs w:val="22"/>
          <w:lang w:eastAsia="en-GB"/>
        </w:rPr>
        <w:tab/>
      </w:r>
      <w:r>
        <w:t>DECLARE SERVICE</w:t>
      </w:r>
      <w:r>
        <w:tab/>
      </w:r>
      <w:r>
        <w:fldChar w:fldCharType="begin" w:fldLock="1"/>
      </w:r>
      <w:r>
        <w:instrText xml:space="preserve"> PAGEREF _Toc44932261 \h </w:instrText>
      </w:r>
      <w:r>
        <w:fldChar w:fldCharType="separate"/>
      </w:r>
      <w:r>
        <w:t>40</w:t>
      </w:r>
      <w:r>
        <w:fldChar w:fldCharType="end"/>
      </w:r>
    </w:p>
    <w:p w:rsidR="00825209" w:rsidRPr="00C44CE0" w:rsidRDefault="00825209">
      <w:pPr>
        <w:pStyle w:val="TOC3"/>
        <w:rPr>
          <w:rFonts w:ascii="Calibri" w:hAnsi="Calibri"/>
          <w:sz w:val="22"/>
          <w:szCs w:val="22"/>
          <w:lang w:eastAsia="en-GB"/>
        </w:rPr>
      </w:pPr>
      <w:r>
        <w:t>6.4.35</w:t>
      </w:r>
      <w:r w:rsidRPr="00C44CE0">
        <w:rPr>
          <w:rFonts w:ascii="Calibri" w:hAnsi="Calibri"/>
          <w:sz w:val="22"/>
          <w:szCs w:val="22"/>
          <w:lang w:eastAsia="en-GB"/>
        </w:rPr>
        <w:tab/>
      </w:r>
      <w:r>
        <w:t>RETRIEVE MULTIMEDIA MESSAGE</w:t>
      </w:r>
      <w:r>
        <w:tab/>
      </w:r>
      <w:r>
        <w:fldChar w:fldCharType="begin" w:fldLock="1"/>
      </w:r>
      <w:r>
        <w:instrText xml:space="preserve"> PAGEREF _Toc44932262 \h </w:instrText>
      </w:r>
      <w:r>
        <w:fldChar w:fldCharType="separate"/>
      </w:r>
      <w:r>
        <w:t>40</w:t>
      </w:r>
      <w:r>
        <w:fldChar w:fldCharType="end"/>
      </w:r>
    </w:p>
    <w:p w:rsidR="00825209" w:rsidRPr="00C44CE0" w:rsidRDefault="00825209">
      <w:pPr>
        <w:pStyle w:val="TOC3"/>
        <w:rPr>
          <w:rFonts w:ascii="Calibri" w:hAnsi="Calibri"/>
          <w:sz w:val="22"/>
          <w:szCs w:val="22"/>
          <w:lang w:eastAsia="en-GB"/>
        </w:rPr>
      </w:pPr>
      <w:r>
        <w:t>6.4.36</w:t>
      </w:r>
      <w:r w:rsidRPr="00C44CE0">
        <w:rPr>
          <w:rFonts w:ascii="Calibri" w:hAnsi="Calibri"/>
          <w:sz w:val="22"/>
          <w:szCs w:val="22"/>
          <w:lang w:eastAsia="en-GB"/>
        </w:rPr>
        <w:tab/>
      </w:r>
      <w:r>
        <w:t>SUBMIT MULTIMEDIA MESSAGE</w:t>
      </w:r>
      <w:r>
        <w:tab/>
      </w:r>
      <w:r>
        <w:fldChar w:fldCharType="begin" w:fldLock="1"/>
      </w:r>
      <w:r>
        <w:instrText xml:space="preserve"> PAGEREF _Toc44932263 \h </w:instrText>
      </w:r>
      <w:r>
        <w:fldChar w:fldCharType="separate"/>
      </w:r>
      <w:r>
        <w:t>40</w:t>
      </w:r>
      <w:r>
        <w:fldChar w:fldCharType="end"/>
      </w:r>
    </w:p>
    <w:p w:rsidR="00825209" w:rsidRPr="00C44CE0" w:rsidRDefault="00825209">
      <w:pPr>
        <w:pStyle w:val="TOC3"/>
        <w:rPr>
          <w:rFonts w:ascii="Calibri" w:hAnsi="Calibri"/>
          <w:sz w:val="22"/>
          <w:szCs w:val="22"/>
          <w:lang w:eastAsia="en-GB"/>
        </w:rPr>
      </w:pPr>
      <w:r>
        <w:t>6.4.37</w:t>
      </w:r>
      <w:r w:rsidRPr="00C44CE0">
        <w:rPr>
          <w:rFonts w:ascii="Calibri" w:hAnsi="Calibri"/>
          <w:sz w:val="22"/>
          <w:szCs w:val="22"/>
          <w:lang w:eastAsia="en-GB"/>
        </w:rPr>
        <w:tab/>
      </w:r>
      <w:r>
        <w:t>DISPLAY MULTIMEDIA MESSAGE</w:t>
      </w:r>
      <w:r>
        <w:tab/>
      </w:r>
      <w:r>
        <w:fldChar w:fldCharType="begin" w:fldLock="1"/>
      </w:r>
      <w:r>
        <w:instrText xml:space="preserve"> PAGEREF _Toc44932264 \h </w:instrText>
      </w:r>
      <w:r>
        <w:fldChar w:fldCharType="separate"/>
      </w:r>
      <w:r>
        <w:t>40</w:t>
      </w:r>
      <w:r>
        <w:fldChar w:fldCharType="end"/>
      </w:r>
    </w:p>
    <w:p w:rsidR="00825209" w:rsidRPr="00C44CE0" w:rsidRDefault="00825209">
      <w:pPr>
        <w:pStyle w:val="TOC3"/>
        <w:rPr>
          <w:rFonts w:ascii="Calibri" w:hAnsi="Calibri"/>
          <w:sz w:val="22"/>
          <w:szCs w:val="22"/>
          <w:lang w:eastAsia="en-GB"/>
        </w:rPr>
      </w:pPr>
      <w:r>
        <w:t>6.4.38</w:t>
      </w:r>
      <w:r w:rsidRPr="00C44CE0">
        <w:rPr>
          <w:rFonts w:ascii="Calibri" w:hAnsi="Calibri"/>
          <w:sz w:val="22"/>
          <w:szCs w:val="22"/>
          <w:lang w:eastAsia="en-GB"/>
        </w:rPr>
        <w:tab/>
      </w:r>
      <w:r>
        <w:t>SET FRAMES</w:t>
      </w:r>
      <w:r>
        <w:tab/>
      </w:r>
      <w:r>
        <w:fldChar w:fldCharType="begin" w:fldLock="1"/>
      </w:r>
      <w:r>
        <w:instrText xml:space="preserve"> PAGEREF _Toc44932265 \h </w:instrText>
      </w:r>
      <w:r>
        <w:fldChar w:fldCharType="separate"/>
      </w:r>
      <w:r>
        <w:t>40</w:t>
      </w:r>
      <w:r>
        <w:fldChar w:fldCharType="end"/>
      </w:r>
    </w:p>
    <w:p w:rsidR="00825209" w:rsidRPr="00C44CE0" w:rsidRDefault="00825209">
      <w:pPr>
        <w:pStyle w:val="TOC3"/>
        <w:rPr>
          <w:rFonts w:ascii="Calibri" w:hAnsi="Calibri"/>
          <w:sz w:val="22"/>
          <w:szCs w:val="22"/>
          <w:lang w:eastAsia="en-GB"/>
        </w:rPr>
      </w:pPr>
      <w:r>
        <w:t>6.4.39</w:t>
      </w:r>
      <w:r w:rsidRPr="00C44CE0">
        <w:rPr>
          <w:rFonts w:ascii="Calibri" w:hAnsi="Calibri"/>
          <w:sz w:val="22"/>
          <w:szCs w:val="22"/>
          <w:lang w:eastAsia="en-GB"/>
        </w:rPr>
        <w:tab/>
      </w:r>
      <w:r>
        <w:t>GET FRAME STATUS</w:t>
      </w:r>
      <w:r>
        <w:tab/>
      </w:r>
      <w:r>
        <w:fldChar w:fldCharType="begin" w:fldLock="1"/>
      </w:r>
      <w:r>
        <w:instrText xml:space="preserve"> PAGEREF _Toc44932266 \h </w:instrText>
      </w:r>
      <w:r>
        <w:fldChar w:fldCharType="separate"/>
      </w:r>
      <w:r>
        <w:t>40</w:t>
      </w:r>
      <w:r>
        <w:fldChar w:fldCharType="end"/>
      </w:r>
    </w:p>
    <w:p w:rsidR="00825209" w:rsidRPr="00C44CE0" w:rsidRDefault="00825209">
      <w:pPr>
        <w:pStyle w:val="TOC3"/>
        <w:rPr>
          <w:rFonts w:ascii="Calibri" w:hAnsi="Calibri"/>
          <w:sz w:val="22"/>
          <w:szCs w:val="22"/>
          <w:lang w:eastAsia="en-GB"/>
        </w:rPr>
      </w:pPr>
      <w:r>
        <w:t>6.4.40</w:t>
      </w:r>
      <w:r w:rsidRPr="00C44CE0">
        <w:rPr>
          <w:rFonts w:ascii="Calibri" w:hAnsi="Calibri"/>
          <w:sz w:val="22"/>
          <w:szCs w:val="22"/>
          <w:lang w:eastAsia="en-GB"/>
        </w:rPr>
        <w:tab/>
      </w:r>
      <w:r>
        <w:t>Geographical Location Request</w:t>
      </w:r>
      <w:r>
        <w:tab/>
      </w:r>
      <w:r>
        <w:fldChar w:fldCharType="begin" w:fldLock="1"/>
      </w:r>
      <w:r>
        <w:instrText xml:space="preserve"> PAGEREF _Toc44932267 \h </w:instrText>
      </w:r>
      <w:r>
        <w:fldChar w:fldCharType="separate"/>
      </w:r>
      <w:r>
        <w:t>40</w:t>
      </w:r>
      <w:r>
        <w:fldChar w:fldCharType="end"/>
      </w:r>
    </w:p>
    <w:p w:rsidR="00825209" w:rsidRPr="00C44CE0" w:rsidRDefault="00825209">
      <w:pPr>
        <w:pStyle w:val="TOC3"/>
        <w:rPr>
          <w:rFonts w:ascii="Calibri" w:hAnsi="Calibri"/>
          <w:sz w:val="22"/>
          <w:szCs w:val="22"/>
          <w:lang w:eastAsia="en-GB"/>
        </w:rPr>
      </w:pPr>
      <w:r>
        <w:t>6.4.41</w:t>
      </w:r>
      <w:r w:rsidRPr="00C44CE0">
        <w:rPr>
          <w:rFonts w:ascii="Calibri" w:hAnsi="Calibri"/>
          <w:sz w:val="22"/>
          <w:szCs w:val="22"/>
          <w:lang w:eastAsia="en-GB"/>
        </w:rPr>
        <w:tab/>
      </w:r>
      <w:r>
        <w:t>ACTIVATE</w:t>
      </w:r>
      <w:r>
        <w:tab/>
      </w:r>
      <w:r>
        <w:fldChar w:fldCharType="begin" w:fldLock="1"/>
      </w:r>
      <w:r>
        <w:instrText xml:space="preserve"> PAGEREF _Toc44932268 \h </w:instrText>
      </w:r>
      <w:r>
        <w:fldChar w:fldCharType="separate"/>
      </w:r>
      <w:r>
        <w:t>41</w:t>
      </w:r>
      <w:r>
        <w:fldChar w:fldCharType="end"/>
      </w:r>
    </w:p>
    <w:p w:rsidR="00825209" w:rsidRPr="00C44CE0" w:rsidRDefault="00825209">
      <w:pPr>
        <w:pStyle w:val="TOC3"/>
        <w:rPr>
          <w:rFonts w:ascii="Calibri" w:hAnsi="Calibri"/>
          <w:sz w:val="22"/>
          <w:szCs w:val="22"/>
          <w:lang w:eastAsia="en-GB"/>
        </w:rPr>
      </w:pPr>
      <w:r>
        <w:t>6.4.42</w:t>
      </w:r>
      <w:r w:rsidRPr="00C44CE0">
        <w:rPr>
          <w:rFonts w:ascii="Calibri" w:hAnsi="Calibri"/>
          <w:sz w:val="22"/>
          <w:szCs w:val="22"/>
          <w:lang w:eastAsia="en-GB"/>
        </w:rPr>
        <w:tab/>
      </w:r>
      <w:r>
        <w:t>CONTACTLESS STATE CHANGED</w:t>
      </w:r>
      <w:r>
        <w:tab/>
      </w:r>
      <w:r>
        <w:fldChar w:fldCharType="begin" w:fldLock="1"/>
      </w:r>
      <w:r>
        <w:instrText xml:space="preserve"> PAGEREF _Toc44932269 \h </w:instrText>
      </w:r>
      <w:r>
        <w:fldChar w:fldCharType="separate"/>
      </w:r>
      <w:r>
        <w:t>41</w:t>
      </w:r>
      <w:r>
        <w:fldChar w:fldCharType="end"/>
      </w:r>
    </w:p>
    <w:p w:rsidR="00825209" w:rsidRPr="00C44CE0" w:rsidRDefault="00825209">
      <w:pPr>
        <w:pStyle w:val="TOC3"/>
        <w:rPr>
          <w:rFonts w:ascii="Calibri" w:hAnsi="Calibri"/>
          <w:sz w:val="22"/>
          <w:szCs w:val="22"/>
          <w:lang w:eastAsia="en-GB"/>
        </w:rPr>
      </w:pPr>
      <w:r>
        <w:t>6.4.43</w:t>
      </w:r>
      <w:r w:rsidRPr="00C44CE0">
        <w:rPr>
          <w:rFonts w:ascii="Calibri" w:hAnsi="Calibri"/>
          <w:sz w:val="22"/>
          <w:szCs w:val="22"/>
          <w:lang w:eastAsia="en-GB"/>
        </w:rPr>
        <w:tab/>
      </w:r>
      <w:r>
        <w:t>COMMAND CONTAINER</w:t>
      </w:r>
      <w:r>
        <w:tab/>
      </w:r>
      <w:r>
        <w:fldChar w:fldCharType="begin" w:fldLock="1"/>
      </w:r>
      <w:r>
        <w:instrText xml:space="preserve"> PAGEREF _Toc44932270 \h </w:instrText>
      </w:r>
      <w:r>
        <w:fldChar w:fldCharType="separate"/>
      </w:r>
      <w:r>
        <w:t>41</w:t>
      </w:r>
      <w:r>
        <w:fldChar w:fldCharType="end"/>
      </w:r>
    </w:p>
    <w:p w:rsidR="00825209" w:rsidRPr="00C44CE0" w:rsidRDefault="00825209">
      <w:pPr>
        <w:pStyle w:val="TOC3"/>
        <w:rPr>
          <w:rFonts w:ascii="Calibri" w:hAnsi="Calibri"/>
          <w:sz w:val="22"/>
          <w:szCs w:val="22"/>
          <w:lang w:eastAsia="en-GB"/>
        </w:rPr>
      </w:pPr>
      <w:r>
        <w:t>6.4.44</w:t>
      </w:r>
      <w:r w:rsidRPr="00C44CE0">
        <w:rPr>
          <w:rFonts w:ascii="Calibri" w:hAnsi="Calibri"/>
          <w:sz w:val="22"/>
          <w:szCs w:val="22"/>
          <w:lang w:eastAsia="en-GB"/>
        </w:rPr>
        <w:tab/>
      </w:r>
      <w:r>
        <w:t>ENCAPSULATED SESSION CONTROL</w:t>
      </w:r>
      <w:r>
        <w:tab/>
      </w:r>
      <w:r>
        <w:fldChar w:fldCharType="begin" w:fldLock="1"/>
      </w:r>
      <w:r>
        <w:instrText xml:space="preserve"> PAGEREF _Toc44932271 \h </w:instrText>
      </w:r>
      <w:r>
        <w:fldChar w:fldCharType="separate"/>
      </w:r>
      <w:r>
        <w:t>41</w:t>
      </w:r>
      <w:r>
        <w:fldChar w:fldCharType="end"/>
      </w:r>
    </w:p>
    <w:p w:rsidR="00825209" w:rsidRPr="00C44CE0" w:rsidRDefault="00825209">
      <w:pPr>
        <w:pStyle w:val="TOC2"/>
        <w:rPr>
          <w:rFonts w:ascii="Calibri" w:hAnsi="Calibri"/>
          <w:sz w:val="22"/>
          <w:szCs w:val="22"/>
          <w:lang w:eastAsia="en-GB"/>
        </w:rPr>
      </w:pPr>
      <w:r>
        <w:t>6.5</w:t>
      </w:r>
      <w:r w:rsidRPr="00C44CE0">
        <w:rPr>
          <w:rFonts w:ascii="Calibri" w:hAnsi="Calibri"/>
          <w:sz w:val="22"/>
          <w:szCs w:val="22"/>
          <w:lang w:eastAsia="en-GB"/>
        </w:rPr>
        <w:tab/>
      </w:r>
      <w:r>
        <w:t>Common elements in proactive UICC commands</w:t>
      </w:r>
      <w:r>
        <w:tab/>
      </w:r>
      <w:r>
        <w:fldChar w:fldCharType="begin" w:fldLock="1"/>
      </w:r>
      <w:r>
        <w:instrText xml:space="preserve"> PAGEREF _Toc44932272 \h </w:instrText>
      </w:r>
      <w:r>
        <w:fldChar w:fldCharType="separate"/>
      </w:r>
      <w:r>
        <w:t>41</w:t>
      </w:r>
      <w:r>
        <w:fldChar w:fldCharType="end"/>
      </w:r>
    </w:p>
    <w:p w:rsidR="00825209" w:rsidRPr="00C44CE0" w:rsidRDefault="00825209">
      <w:pPr>
        <w:pStyle w:val="TOC3"/>
        <w:rPr>
          <w:rFonts w:ascii="Calibri" w:hAnsi="Calibri"/>
          <w:sz w:val="22"/>
          <w:szCs w:val="22"/>
          <w:lang w:eastAsia="en-GB"/>
        </w:rPr>
      </w:pPr>
      <w:r>
        <w:t>6.5.1</w:t>
      </w:r>
      <w:r w:rsidRPr="00C44CE0">
        <w:rPr>
          <w:rFonts w:ascii="Calibri" w:hAnsi="Calibri"/>
          <w:sz w:val="22"/>
          <w:szCs w:val="22"/>
          <w:lang w:eastAsia="en-GB"/>
        </w:rPr>
        <w:tab/>
      </w:r>
      <w:r>
        <w:t>Command number</w:t>
      </w:r>
      <w:r>
        <w:tab/>
      </w:r>
      <w:r>
        <w:fldChar w:fldCharType="begin" w:fldLock="1"/>
      </w:r>
      <w:r>
        <w:instrText xml:space="preserve"> PAGEREF _Toc44932273 \h </w:instrText>
      </w:r>
      <w:r>
        <w:fldChar w:fldCharType="separate"/>
      </w:r>
      <w:r>
        <w:t>41</w:t>
      </w:r>
      <w:r>
        <w:fldChar w:fldCharType="end"/>
      </w:r>
    </w:p>
    <w:p w:rsidR="00825209" w:rsidRPr="00C44CE0" w:rsidRDefault="00825209">
      <w:pPr>
        <w:pStyle w:val="TOC3"/>
        <w:rPr>
          <w:rFonts w:ascii="Calibri" w:hAnsi="Calibri"/>
          <w:sz w:val="22"/>
          <w:szCs w:val="22"/>
          <w:lang w:eastAsia="en-GB"/>
        </w:rPr>
      </w:pPr>
      <w:r>
        <w:t>6.5.2</w:t>
      </w:r>
      <w:r w:rsidRPr="00C44CE0">
        <w:rPr>
          <w:rFonts w:ascii="Calibri" w:hAnsi="Calibri"/>
          <w:sz w:val="22"/>
          <w:szCs w:val="22"/>
          <w:lang w:eastAsia="en-GB"/>
        </w:rPr>
        <w:tab/>
      </w:r>
      <w:r>
        <w:t>Device identities</w:t>
      </w:r>
      <w:r>
        <w:tab/>
      </w:r>
      <w:r>
        <w:fldChar w:fldCharType="begin" w:fldLock="1"/>
      </w:r>
      <w:r>
        <w:instrText xml:space="preserve"> PAGEREF _Toc44932274 \h </w:instrText>
      </w:r>
      <w:r>
        <w:fldChar w:fldCharType="separate"/>
      </w:r>
      <w:r>
        <w:t>41</w:t>
      </w:r>
      <w:r>
        <w:fldChar w:fldCharType="end"/>
      </w:r>
    </w:p>
    <w:p w:rsidR="00825209" w:rsidRPr="00C44CE0" w:rsidRDefault="00825209">
      <w:pPr>
        <w:pStyle w:val="TOC3"/>
        <w:rPr>
          <w:rFonts w:ascii="Calibri" w:hAnsi="Calibri"/>
          <w:sz w:val="22"/>
          <w:szCs w:val="22"/>
          <w:lang w:eastAsia="en-GB"/>
        </w:rPr>
      </w:pPr>
      <w:r>
        <w:t>6.5.3</w:t>
      </w:r>
      <w:r w:rsidRPr="00C44CE0">
        <w:rPr>
          <w:rFonts w:ascii="Calibri" w:hAnsi="Calibri"/>
          <w:sz w:val="22"/>
          <w:szCs w:val="22"/>
          <w:lang w:eastAsia="en-GB"/>
        </w:rPr>
        <w:tab/>
      </w:r>
      <w:r>
        <w:t>Alpha identifier</w:t>
      </w:r>
      <w:r>
        <w:tab/>
      </w:r>
      <w:r>
        <w:fldChar w:fldCharType="begin" w:fldLock="1"/>
      </w:r>
      <w:r>
        <w:instrText xml:space="preserve"> PAGEREF _Toc44932275 \h </w:instrText>
      </w:r>
      <w:r>
        <w:fldChar w:fldCharType="separate"/>
      </w:r>
      <w:r>
        <w:t>41</w:t>
      </w:r>
      <w:r>
        <w:fldChar w:fldCharType="end"/>
      </w:r>
    </w:p>
    <w:p w:rsidR="00825209" w:rsidRPr="00C44CE0" w:rsidRDefault="00825209">
      <w:pPr>
        <w:pStyle w:val="TOC3"/>
        <w:rPr>
          <w:rFonts w:ascii="Calibri" w:hAnsi="Calibri"/>
          <w:sz w:val="22"/>
          <w:szCs w:val="22"/>
          <w:lang w:eastAsia="en-GB"/>
        </w:rPr>
      </w:pPr>
      <w:r>
        <w:t>6.5.4</w:t>
      </w:r>
      <w:r w:rsidRPr="00C44CE0">
        <w:rPr>
          <w:rFonts w:ascii="Calibri" w:hAnsi="Calibri"/>
          <w:sz w:val="22"/>
          <w:szCs w:val="22"/>
          <w:lang w:eastAsia="en-GB"/>
        </w:rPr>
        <w:tab/>
      </w:r>
      <w:r>
        <w:t>Icon identifiers</w:t>
      </w:r>
      <w:r>
        <w:tab/>
      </w:r>
      <w:r>
        <w:fldChar w:fldCharType="begin" w:fldLock="1"/>
      </w:r>
      <w:r>
        <w:instrText xml:space="preserve"> PAGEREF _Toc44932276 \h </w:instrText>
      </w:r>
      <w:r>
        <w:fldChar w:fldCharType="separate"/>
      </w:r>
      <w:r>
        <w:t>42</w:t>
      </w:r>
      <w:r>
        <w:fldChar w:fldCharType="end"/>
      </w:r>
    </w:p>
    <w:p w:rsidR="00825209" w:rsidRPr="00C44CE0" w:rsidRDefault="00825209">
      <w:pPr>
        <w:pStyle w:val="TOC3"/>
        <w:rPr>
          <w:rFonts w:ascii="Calibri" w:hAnsi="Calibri"/>
          <w:sz w:val="22"/>
          <w:szCs w:val="22"/>
          <w:lang w:eastAsia="en-GB"/>
        </w:rPr>
      </w:pPr>
      <w:r>
        <w:t>6.5.5</w:t>
      </w:r>
      <w:r w:rsidRPr="00C44CE0">
        <w:rPr>
          <w:rFonts w:ascii="Calibri" w:hAnsi="Calibri"/>
          <w:sz w:val="22"/>
          <w:szCs w:val="22"/>
          <w:lang w:eastAsia="en-GB"/>
        </w:rPr>
        <w:tab/>
      </w:r>
      <w:r>
        <w:t>Text attribute</w:t>
      </w:r>
      <w:r>
        <w:tab/>
      </w:r>
      <w:r>
        <w:fldChar w:fldCharType="begin" w:fldLock="1"/>
      </w:r>
      <w:r>
        <w:instrText xml:space="preserve"> PAGEREF _Toc44932277 \h </w:instrText>
      </w:r>
      <w:r>
        <w:fldChar w:fldCharType="separate"/>
      </w:r>
      <w:r>
        <w:t>42</w:t>
      </w:r>
      <w:r>
        <w:fldChar w:fldCharType="end"/>
      </w:r>
    </w:p>
    <w:p w:rsidR="00825209" w:rsidRPr="00C44CE0" w:rsidRDefault="00825209">
      <w:pPr>
        <w:pStyle w:val="TOC3"/>
        <w:rPr>
          <w:rFonts w:ascii="Calibri" w:hAnsi="Calibri"/>
          <w:sz w:val="22"/>
          <w:szCs w:val="22"/>
          <w:lang w:eastAsia="en-GB"/>
        </w:rPr>
      </w:pPr>
      <w:r>
        <w:t>6.5.6</w:t>
      </w:r>
      <w:r w:rsidRPr="00C44CE0">
        <w:rPr>
          <w:rFonts w:ascii="Calibri" w:hAnsi="Calibri"/>
          <w:sz w:val="22"/>
          <w:szCs w:val="22"/>
          <w:lang w:eastAsia="en-GB"/>
        </w:rPr>
        <w:tab/>
      </w:r>
      <w:r>
        <w:t>Frame identifier</w:t>
      </w:r>
      <w:r>
        <w:tab/>
      </w:r>
      <w:r>
        <w:fldChar w:fldCharType="begin" w:fldLock="1"/>
      </w:r>
      <w:r>
        <w:instrText xml:space="preserve"> PAGEREF _Toc44932278 \h </w:instrText>
      </w:r>
      <w:r>
        <w:fldChar w:fldCharType="separate"/>
      </w:r>
      <w:r>
        <w:t>42</w:t>
      </w:r>
      <w:r>
        <w:fldChar w:fldCharType="end"/>
      </w:r>
    </w:p>
    <w:p w:rsidR="00825209" w:rsidRPr="00C44CE0" w:rsidRDefault="00825209">
      <w:pPr>
        <w:pStyle w:val="TOC2"/>
        <w:rPr>
          <w:rFonts w:ascii="Calibri" w:hAnsi="Calibri"/>
          <w:sz w:val="22"/>
          <w:szCs w:val="22"/>
          <w:lang w:eastAsia="en-GB"/>
        </w:rPr>
      </w:pPr>
      <w:r>
        <w:t>6.6</w:t>
      </w:r>
      <w:r w:rsidRPr="00C44CE0">
        <w:rPr>
          <w:rFonts w:ascii="Calibri" w:hAnsi="Calibri"/>
          <w:sz w:val="22"/>
          <w:szCs w:val="22"/>
          <w:lang w:eastAsia="en-GB"/>
        </w:rPr>
        <w:tab/>
      </w:r>
      <w:r>
        <w:t>Structure of proactive UICC commands</w:t>
      </w:r>
      <w:r>
        <w:tab/>
      </w:r>
      <w:r>
        <w:fldChar w:fldCharType="begin" w:fldLock="1"/>
      </w:r>
      <w:r>
        <w:instrText xml:space="preserve"> PAGEREF _Toc44932279 \h </w:instrText>
      </w:r>
      <w:r>
        <w:fldChar w:fldCharType="separate"/>
      </w:r>
      <w:r>
        <w:t>42</w:t>
      </w:r>
      <w:r>
        <w:fldChar w:fldCharType="end"/>
      </w:r>
    </w:p>
    <w:p w:rsidR="00825209" w:rsidRPr="00C44CE0" w:rsidRDefault="00825209">
      <w:pPr>
        <w:pStyle w:val="TOC3"/>
        <w:rPr>
          <w:rFonts w:ascii="Calibri" w:hAnsi="Calibri"/>
          <w:sz w:val="22"/>
          <w:szCs w:val="22"/>
          <w:lang w:eastAsia="en-GB"/>
        </w:rPr>
      </w:pPr>
      <w:r>
        <w:t>6.6.1</w:t>
      </w:r>
      <w:r w:rsidRPr="00C44CE0">
        <w:rPr>
          <w:rFonts w:ascii="Calibri" w:hAnsi="Calibri"/>
          <w:sz w:val="22"/>
          <w:szCs w:val="22"/>
          <w:lang w:eastAsia="en-GB"/>
        </w:rPr>
        <w:tab/>
      </w:r>
      <w:r>
        <w:t>DISPLAY TEXT</w:t>
      </w:r>
      <w:r>
        <w:tab/>
      </w:r>
      <w:r>
        <w:fldChar w:fldCharType="begin" w:fldLock="1"/>
      </w:r>
      <w:r>
        <w:instrText xml:space="preserve"> PAGEREF _Toc44932280 \h </w:instrText>
      </w:r>
      <w:r>
        <w:fldChar w:fldCharType="separate"/>
      </w:r>
      <w:r>
        <w:t>42</w:t>
      </w:r>
      <w:r>
        <w:fldChar w:fldCharType="end"/>
      </w:r>
    </w:p>
    <w:p w:rsidR="00825209" w:rsidRPr="00C44CE0" w:rsidRDefault="00825209">
      <w:pPr>
        <w:pStyle w:val="TOC3"/>
        <w:rPr>
          <w:rFonts w:ascii="Calibri" w:hAnsi="Calibri"/>
          <w:sz w:val="22"/>
          <w:szCs w:val="22"/>
          <w:lang w:eastAsia="en-GB"/>
        </w:rPr>
      </w:pPr>
      <w:r>
        <w:t>6.6.2</w:t>
      </w:r>
      <w:r w:rsidRPr="00C44CE0">
        <w:rPr>
          <w:rFonts w:ascii="Calibri" w:hAnsi="Calibri"/>
          <w:sz w:val="22"/>
          <w:szCs w:val="22"/>
          <w:lang w:eastAsia="en-GB"/>
        </w:rPr>
        <w:tab/>
      </w:r>
      <w:r>
        <w:t>GET INKEY</w:t>
      </w:r>
      <w:r>
        <w:tab/>
      </w:r>
      <w:r>
        <w:fldChar w:fldCharType="begin" w:fldLock="1"/>
      </w:r>
      <w:r>
        <w:instrText xml:space="preserve"> PAGEREF _Toc44932281 \h </w:instrText>
      </w:r>
      <w:r>
        <w:fldChar w:fldCharType="separate"/>
      </w:r>
      <w:r>
        <w:t>42</w:t>
      </w:r>
      <w:r>
        <w:fldChar w:fldCharType="end"/>
      </w:r>
    </w:p>
    <w:p w:rsidR="00825209" w:rsidRPr="00C44CE0" w:rsidRDefault="00825209">
      <w:pPr>
        <w:pStyle w:val="TOC3"/>
        <w:rPr>
          <w:rFonts w:ascii="Calibri" w:hAnsi="Calibri"/>
          <w:sz w:val="22"/>
          <w:szCs w:val="22"/>
          <w:lang w:eastAsia="en-GB"/>
        </w:rPr>
      </w:pPr>
      <w:r>
        <w:t>6.6.3</w:t>
      </w:r>
      <w:r w:rsidRPr="00C44CE0">
        <w:rPr>
          <w:rFonts w:ascii="Calibri" w:hAnsi="Calibri"/>
          <w:sz w:val="22"/>
          <w:szCs w:val="22"/>
          <w:lang w:eastAsia="en-GB"/>
        </w:rPr>
        <w:tab/>
      </w:r>
      <w:r>
        <w:t>GET INPUT</w:t>
      </w:r>
      <w:r>
        <w:tab/>
      </w:r>
      <w:r>
        <w:fldChar w:fldCharType="begin" w:fldLock="1"/>
      </w:r>
      <w:r>
        <w:instrText xml:space="preserve"> PAGEREF _Toc44932282 \h </w:instrText>
      </w:r>
      <w:r>
        <w:fldChar w:fldCharType="separate"/>
      </w:r>
      <w:r>
        <w:t>42</w:t>
      </w:r>
      <w:r>
        <w:fldChar w:fldCharType="end"/>
      </w:r>
    </w:p>
    <w:p w:rsidR="00825209" w:rsidRPr="00C44CE0" w:rsidRDefault="00825209">
      <w:pPr>
        <w:pStyle w:val="TOC3"/>
        <w:rPr>
          <w:rFonts w:ascii="Calibri" w:hAnsi="Calibri"/>
          <w:sz w:val="22"/>
          <w:szCs w:val="22"/>
          <w:lang w:eastAsia="en-GB"/>
        </w:rPr>
      </w:pPr>
      <w:r>
        <w:t>6.6.4</w:t>
      </w:r>
      <w:r w:rsidRPr="00C44CE0">
        <w:rPr>
          <w:rFonts w:ascii="Calibri" w:hAnsi="Calibri"/>
          <w:sz w:val="22"/>
          <w:szCs w:val="22"/>
          <w:lang w:eastAsia="en-GB"/>
        </w:rPr>
        <w:tab/>
      </w:r>
      <w:r>
        <w:t>MORE TIME</w:t>
      </w:r>
      <w:r>
        <w:tab/>
      </w:r>
      <w:r>
        <w:fldChar w:fldCharType="begin" w:fldLock="1"/>
      </w:r>
      <w:r>
        <w:instrText xml:space="preserve"> PAGEREF _Toc44932283 \h </w:instrText>
      </w:r>
      <w:r>
        <w:fldChar w:fldCharType="separate"/>
      </w:r>
      <w:r>
        <w:t>42</w:t>
      </w:r>
      <w:r>
        <w:fldChar w:fldCharType="end"/>
      </w:r>
    </w:p>
    <w:p w:rsidR="00825209" w:rsidRPr="00C44CE0" w:rsidRDefault="00825209">
      <w:pPr>
        <w:pStyle w:val="TOC3"/>
        <w:rPr>
          <w:rFonts w:ascii="Calibri" w:hAnsi="Calibri"/>
          <w:sz w:val="22"/>
          <w:szCs w:val="22"/>
          <w:lang w:eastAsia="en-GB"/>
        </w:rPr>
      </w:pPr>
      <w:r>
        <w:t>6.6.5</w:t>
      </w:r>
      <w:r w:rsidRPr="00C44CE0">
        <w:rPr>
          <w:rFonts w:ascii="Calibri" w:hAnsi="Calibri"/>
          <w:sz w:val="22"/>
          <w:szCs w:val="22"/>
          <w:lang w:eastAsia="en-GB"/>
        </w:rPr>
        <w:tab/>
      </w:r>
      <w:r>
        <w:t>PLAY TONE</w:t>
      </w:r>
      <w:r>
        <w:tab/>
      </w:r>
      <w:r>
        <w:fldChar w:fldCharType="begin" w:fldLock="1"/>
      </w:r>
      <w:r>
        <w:instrText xml:space="preserve"> PAGEREF _Toc44932284 \h </w:instrText>
      </w:r>
      <w:r>
        <w:fldChar w:fldCharType="separate"/>
      </w:r>
      <w:r>
        <w:t>42</w:t>
      </w:r>
      <w:r>
        <w:fldChar w:fldCharType="end"/>
      </w:r>
    </w:p>
    <w:p w:rsidR="00825209" w:rsidRPr="00C44CE0" w:rsidRDefault="00825209">
      <w:pPr>
        <w:pStyle w:val="TOC3"/>
        <w:rPr>
          <w:rFonts w:ascii="Calibri" w:hAnsi="Calibri"/>
          <w:sz w:val="22"/>
          <w:szCs w:val="22"/>
          <w:lang w:eastAsia="en-GB"/>
        </w:rPr>
      </w:pPr>
      <w:r>
        <w:t>6.6.6</w:t>
      </w:r>
      <w:r w:rsidRPr="00C44CE0">
        <w:rPr>
          <w:rFonts w:ascii="Calibri" w:hAnsi="Calibri"/>
          <w:sz w:val="22"/>
          <w:szCs w:val="22"/>
          <w:lang w:eastAsia="en-GB"/>
        </w:rPr>
        <w:tab/>
      </w:r>
      <w:r>
        <w:t>POLL INTERVAL</w:t>
      </w:r>
      <w:r>
        <w:tab/>
      </w:r>
      <w:r>
        <w:fldChar w:fldCharType="begin" w:fldLock="1"/>
      </w:r>
      <w:r>
        <w:instrText xml:space="preserve"> PAGEREF _Toc44932285 \h </w:instrText>
      </w:r>
      <w:r>
        <w:fldChar w:fldCharType="separate"/>
      </w:r>
      <w:r>
        <w:t>42</w:t>
      </w:r>
      <w:r>
        <w:fldChar w:fldCharType="end"/>
      </w:r>
    </w:p>
    <w:p w:rsidR="00825209" w:rsidRPr="00C44CE0" w:rsidRDefault="00825209">
      <w:pPr>
        <w:pStyle w:val="TOC3"/>
        <w:rPr>
          <w:rFonts w:ascii="Calibri" w:hAnsi="Calibri"/>
          <w:sz w:val="22"/>
          <w:szCs w:val="22"/>
          <w:lang w:eastAsia="en-GB"/>
        </w:rPr>
      </w:pPr>
      <w:r>
        <w:t>6.6.7</w:t>
      </w:r>
      <w:r w:rsidRPr="00C44CE0">
        <w:rPr>
          <w:rFonts w:ascii="Calibri" w:hAnsi="Calibri"/>
          <w:sz w:val="22"/>
          <w:szCs w:val="22"/>
          <w:lang w:eastAsia="en-GB"/>
        </w:rPr>
        <w:tab/>
      </w:r>
      <w:r>
        <w:t>SET-UP MENU</w:t>
      </w:r>
      <w:r>
        <w:tab/>
      </w:r>
      <w:r>
        <w:fldChar w:fldCharType="begin" w:fldLock="1"/>
      </w:r>
      <w:r>
        <w:instrText xml:space="preserve"> PAGEREF _Toc44932286 \h </w:instrText>
      </w:r>
      <w:r>
        <w:fldChar w:fldCharType="separate"/>
      </w:r>
      <w:r>
        <w:t>42</w:t>
      </w:r>
      <w:r>
        <w:fldChar w:fldCharType="end"/>
      </w:r>
    </w:p>
    <w:p w:rsidR="00825209" w:rsidRPr="00C44CE0" w:rsidRDefault="00825209">
      <w:pPr>
        <w:pStyle w:val="TOC3"/>
        <w:rPr>
          <w:rFonts w:ascii="Calibri" w:hAnsi="Calibri"/>
          <w:sz w:val="22"/>
          <w:szCs w:val="22"/>
          <w:lang w:eastAsia="en-GB"/>
        </w:rPr>
      </w:pPr>
      <w:r>
        <w:t>6.6.8</w:t>
      </w:r>
      <w:r w:rsidRPr="00C44CE0">
        <w:rPr>
          <w:rFonts w:ascii="Calibri" w:hAnsi="Calibri"/>
          <w:sz w:val="22"/>
          <w:szCs w:val="22"/>
          <w:lang w:eastAsia="en-GB"/>
        </w:rPr>
        <w:tab/>
      </w:r>
      <w:r>
        <w:t>SELECT ITEM</w:t>
      </w:r>
      <w:r>
        <w:tab/>
      </w:r>
      <w:r>
        <w:fldChar w:fldCharType="begin" w:fldLock="1"/>
      </w:r>
      <w:r>
        <w:instrText xml:space="preserve"> PAGEREF _Toc44932287 \h </w:instrText>
      </w:r>
      <w:r>
        <w:fldChar w:fldCharType="separate"/>
      </w:r>
      <w:r>
        <w:t>42</w:t>
      </w:r>
      <w:r>
        <w:fldChar w:fldCharType="end"/>
      </w:r>
    </w:p>
    <w:p w:rsidR="00825209" w:rsidRPr="00C44CE0" w:rsidRDefault="00825209">
      <w:pPr>
        <w:pStyle w:val="TOC3"/>
        <w:rPr>
          <w:rFonts w:ascii="Calibri" w:hAnsi="Calibri"/>
          <w:sz w:val="22"/>
          <w:szCs w:val="22"/>
          <w:lang w:eastAsia="en-GB"/>
        </w:rPr>
      </w:pPr>
      <w:r>
        <w:t>6.6.9</w:t>
      </w:r>
      <w:r w:rsidRPr="00C44CE0">
        <w:rPr>
          <w:rFonts w:ascii="Calibri" w:hAnsi="Calibri"/>
          <w:sz w:val="22"/>
          <w:szCs w:val="22"/>
          <w:lang w:eastAsia="en-GB"/>
        </w:rPr>
        <w:tab/>
      </w:r>
      <w:r>
        <w:t>SEND SHORT MESSAGE</w:t>
      </w:r>
      <w:r>
        <w:tab/>
      </w:r>
      <w:r>
        <w:fldChar w:fldCharType="begin" w:fldLock="1"/>
      </w:r>
      <w:r>
        <w:instrText xml:space="preserve"> PAGEREF _Toc44932288 \h </w:instrText>
      </w:r>
      <w:r>
        <w:fldChar w:fldCharType="separate"/>
      </w:r>
      <w:r>
        <w:t>43</w:t>
      </w:r>
      <w:r>
        <w:fldChar w:fldCharType="end"/>
      </w:r>
    </w:p>
    <w:p w:rsidR="00825209" w:rsidRPr="00C44CE0" w:rsidRDefault="00825209">
      <w:pPr>
        <w:pStyle w:val="TOC3"/>
        <w:rPr>
          <w:rFonts w:ascii="Calibri" w:hAnsi="Calibri"/>
          <w:sz w:val="22"/>
          <w:szCs w:val="22"/>
          <w:lang w:eastAsia="en-GB"/>
        </w:rPr>
      </w:pPr>
      <w:r>
        <w:t>6.6.10</w:t>
      </w:r>
      <w:r w:rsidRPr="00C44CE0">
        <w:rPr>
          <w:rFonts w:ascii="Calibri" w:hAnsi="Calibri"/>
          <w:sz w:val="22"/>
          <w:szCs w:val="22"/>
          <w:lang w:eastAsia="en-GB"/>
        </w:rPr>
        <w:tab/>
      </w:r>
      <w:r>
        <w:t>SEND SS</w:t>
      </w:r>
      <w:r>
        <w:tab/>
      </w:r>
      <w:r>
        <w:fldChar w:fldCharType="begin" w:fldLock="1"/>
      </w:r>
      <w:r>
        <w:instrText xml:space="preserve"> PAGEREF _Toc44932289 \h </w:instrText>
      </w:r>
      <w:r>
        <w:fldChar w:fldCharType="separate"/>
      </w:r>
      <w:r>
        <w:t>43</w:t>
      </w:r>
      <w:r>
        <w:fldChar w:fldCharType="end"/>
      </w:r>
    </w:p>
    <w:p w:rsidR="00825209" w:rsidRPr="00C44CE0" w:rsidRDefault="00825209">
      <w:pPr>
        <w:pStyle w:val="TOC3"/>
        <w:rPr>
          <w:rFonts w:ascii="Calibri" w:hAnsi="Calibri"/>
          <w:sz w:val="22"/>
          <w:szCs w:val="22"/>
          <w:lang w:eastAsia="en-GB"/>
        </w:rPr>
      </w:pPr>
      <w:r>
        <w:t>6.6.11</w:t>
      </w:r>
      <w:r w:rsidRPr="00C44CE0">
        <w:rPr>
          <w:rFonts w:ascii="Calibri" w:hAnsi="Calibri"/>
          <w:sz w:val="22"/>
          <w:szCs w:val="22"/>
          <w:lang w:eastAsia="en-GB"/>
        </w:rPr>
        <w:tab/>
      </w:r>
      <w:r>
        <w:t>SEND USSD</w:t>
      </w:r>
      <w:r>
        <w:tab/>
      </w:r>
      <w:r>
        <w:fldChar w:fldCharType="begin" w:fldLock="1"/>
      </w:r>
      <w:r>
        <w:instrText xml:space="preserve"> PAGEREF _Toc44932290 \h </w:instrText>
      </w:r>
      <w:r>
        <w:fldChar w:fldCharType="separate"/>
      </w:r>
      <w:r>
        <w:t>43</w:t>
      </w:r>
      <w:r>
        <w:fldChar w:fldCharType="end"/>
      </w:r>
    </w:p>
    <w:p w:rsidR="00825209" w:rsidRPr="00C44CE0" w:rsidRDefault="00825209">
      <w:pPr>
        <w:pStyle w:val="TOC3"/>
        <w:rPr>
          <w:rFonts w:ascii="Calibri" w:hAnsi="Calibri"/>
          <w:sz w:val="22"/>
          <w:szCs w:val="22"/>
          <w:lang w:eastAsia="en-GB"/>
        </w:rPr>
      </w:pPr>
      <w:r>
        <w:t>6.6.12</w:t>
      </w:r>
      <w:r w:rsidRPr="00C44CE0">
        <w:rPr>
          <w:rFonts w:ascii="Calibri" w:hAnsi="Calibri"/>
          <w:sz w:val="22"/>
          <w:szCs w:val="22"/>
          <w:lang w:eastAsia="en-GB"/>
        </w:rPr>
        <w:tab/>
      </w:r>
      <w:r>
        <w:t>SET UP CALL</w:t>
      </w:r>
      <w:r>
        <w:tab/>
      </w:r>
      <w:r>
        <w:fldChar w:fldCharType="begin" w:fldLock="1"/>
      </w:r>
      <w:r>
        <w:instrText xml:space="preserve"> PAGEREF _Toc44932291 \h </w:instrText>
      </w:r>
      <w:r>
        <w:fldChar w:fldCharType="separate"/>
      </w:r>
      <w:r>
        <w:t>44</w:t>
      </w:r>
      <w:r>
        <w:fldChar w:fldCharType="end"/>
      </w:r>
    </w:p>
    <w:p w:rsidR="00825209" w:rsidRPr="00C44CE0" w:rsidRDefault="00825209">
      <w:pPr>
        <w:pStyle w:val="TOC3"/>
        <w:rPr>
          <w:rFonts w:ascii="Calibri" w:hAnsi="Calibri"/>
          <w:sz w:val="22"/>
          <w:szCs w:val="22"/>
          <w:lang w:eastAsia="en-GB"/>
        </w:rPr>
      </w:pPr>
      <w:r>
        <w:t>6.6.13</w:t>
      </w:r>
      <w:r w:rsidRPr="00C44CE0">
        <w:rPr>
          <w:rFonts w:ascii="Calibri" w:hAnsi="Calibri"/>
          <w:sz w:val="22"/>
          <w:szCs w:val="22"/>
          <w:lang w:eastAsia="en-GB"/>
        </w:rPr>
        <w:tab/>
      </w:r>
      <w:r>
        <w:t>REFRESH</w:t>
      </w:r>
      <w:r>
        <w:tab/>
      </w:r>
      <w:r>
        <w:fldChar w:fldCharType="begin" w:fldLock="1"/>
      </w:r>
      <w:r>
        <w:instrText xml:space="preserve"> PAGEREF _Toc44932292 \h </w:instrText>
      </w:r>
      <w:r>
        <w:fldChar w:fldCharType="separate"/>
      </w:r>
      <w:r>
        <w:t>44</w:t>
      </w:r>
      <w:r>
        <w:fldChar w:fldCharType="end"/>
      </w:r>
    </w:p>
    <w:p w:rsidR="00825209" w:rsidRPr="00C44CE0" w:rsidRDefault="00825209">
      <w:pPr>
        <w:pStyle w:val="TOC3"/>
        <w:rPr>
          <w:rFonts w:ascii="Calibri" w:hAnsi="Calibri"/>
          <w:sz w:val="22"/>
          <w:szCs w:val="22"/>
          <w:lang w:eastAsia="en-GB"/>
        </w:rPr>
      </w:pPr>
      <w:r>
        <w:t>6.6.14</w:t>
      </w:r>
      <w:r w:rsidRPr="00C44CE0">
        <w:rPr>
          <w:rFonts w:ascii="Calibri" w:hAnsi="Calibri"/>
          <w:sz w:val="22"/>
          <w:szCs w:val="22"/>
          <w:lang w:eastAsia="en-GB"/>
        </w:rPr>
        <w:tab/>
      </w:r>
      <w:r>
        <w:t>POLLING OFF</w:t>
      </w:r>
      <w:r>
        <w:tab/>
      </w:r>
      <w:r>
        <w:fldChar w:fldCharType="begin" w:fldLock="1"/>
      </w:r>
      <w:r>
        <w:instrText xml:space="preserve"> PAGEREF _Toc44932293 \h </w:instrText>
      </w:r>
      <w:r>
        <w:fldChar w:fldCharType="separate"/>
      </w:r>
      <w:r>
        <w:t>45</w:t>
      </w:r>
      <w:r>
        <w:fldChar w:fldCharType="end"/>
      </w:r>
    </w:p>
    <w:p w:rsidR="00825209" w:rsidRPr="00C44CE0" w:rsidRDefault="00825209">
      <w:pPr>
        <w:pStyle w:val="TOC3"/>
        <w:rPr>
          <w:rFonts w:ascii="Calibri" w:hAnsi="Calibri"/>
          <w:sz w:val="22"/>
          <w:szCs w:val="22"/>
          <w:lang w:eastAsia="en-GB"/>
        </w:rPr>
      </w:pPr>
      <w:r>
        <w:t>6.6.15</w:t>
      </w:r>
      <w:r w:rsidRPr="00C44CE0">
        <w:rPr>
          <w:rFonts w:ascii="Calibri" w:hAnsi="Calibri"/>
          <w:sz w:val="22"/>
          <w:szCs w:val="22"/>
          <w:lang w:eastAsia="en-GB"/>
        </w:rPr>
        <w:tab/>
      </w:r>
      <w:r>
        <w:t>PROVIDE LOCAL INFORMATION</w:t>
      </w:r>
      <w:r>
        <w:tab/>
      </w:r>
      <w:r>
        <w:fldChar w:fldCharType="begin" w:fldLock="1"/>
      </w:r>
      <w:r>
        <w:instrText xml:space="preserve"> PAGEREF _Toc44932294 \h </w:instrText>
      </w:r>
      <w:r>
        <w:fldChar w:fldCharType="separate"/>
      </w:r>
      <w:r>
        <w:t>45</w:t>
      </w:r>
      <w:r>
        <w:fldChar w:fldCharType="end"/>
      </w:r>
    </w:p>
    <w:p w:rsidR="00825209" w:rsidRPr="00C44CE0" w:rsidRDefault="00825209">
      <w:pPr>
        <w:pStyle w:val="TOC3"/>
        <w:rPr>
          <w:rFonts w:ascii="Calibri" w:hAnsi="Calibri"/>
          <w:sz w:val="22"/>
          <w:szCs w:val="22"/>
          <w:lang w:eastAsia="en-GB"/>
        </w:rPr>
      </w:pPr>
      <w:r>
        <w:t>6.6.16</w:t>
      </w:r>
      <w:r w:rsidRPr="00C44CE0">
        <w:rPr>
          <w:rFonts w:ascii="Calibri" w:hAnsi="Calibri"/>
          <w:sz w:val="22"/>
          <w:szCs w:val="22"/>
          <w:lang w:eastAsia="en-GB"/>
        </w:rPr>
        <w:tab/>
      </w:r>
      <w:r>
        <w:t>SET UP EVENT LIST</w:t>
      </w:r>
      <w:r>
        <w:tab/>
      </w:r>
      <w:r>
        <w:fldChar w:fldCharType="begin" w:fldLock="1"/>
      </w:r>
      <w:r>
        <w:instrText xml:space="preserve"> PAGEREF _Toc44932295 \h </w:instrText>
      </w:r>
      <w:r>
        <w:fldChar w:fldCharType="separate"/>
      </w:r>
      <w:r>
        <w:t>45</w:t>
      </w:r>
      <w:r>
        <w:fldChar w:fldCharType="end"/>
      </w:r>
    </w:p>
    <w:p w:rsidR="00825209" w:rsidRPr="00C44CE0" w:rsidRDefault="00825209">
      <w:pPr>
        <w:pStyle w:val="TOC3"/>
        <w:rPr>
          <w:rFonts w:ascii="Calibri" w:hAnsi="Calibri"/>
          <w:sz w:val="22"/>
          <w:szCs w:val="22"/>
          <w:lang w:eastAsia="en-GB"/>
        </w:rPr>
      </w:pPr>
      <w:r>
        <w:t>6.6.17</w:t>
      </w:r>
      <w:r w:rsidRPr="00C44CE0">
        <w:rPr>
          <w:rFonts w:ascii="Calibri" w:hAnsi="Calibri"/>
          <w:sz w:val="22"/>
          <w:szCs w:val="22"/>
          <w:lang w:eastAsia="en-GB"/>
        </w:rPr>
        <w:tab/>
      </w:r>
      <w:r>
        <w:t>PERFORM CARD APDU</w:t>
      </w:r>
      <w:r>
        <w:tab/>
      </w:r>
      <w:r>
        <w:fldChar w:fldCharType="begin" w:fldLock="1"/>
      </w:r>
      <w:r>
        <w:instrText xml:space="preserve"> PAGEREF _Toc44932296 \h </w:instrText>
      </w:r>
      <w:r>
        <w:fldChar w:fldCharType="separate"/>
      </w:r>
      <w:r>
        <w:t>45</w:t>
      </w:r>
      <w:r>
        <w:fldChar w:fldCharType="end"/>
      </w:r>
    </w:p>
    <w:p w:rsidR="00825209" w:rsidRPr="00C44CE0" w:rsidRDefault="00825209">
      <w:pPr>
        <w:pStyle w:val="TOC3"/>
        <w:rPr>
          <w:rFonts w:ascii="Calibri" w:hAnsi="Calibri"/>
          <w:sz w:val="22"/>
          <w:szCs w:val="22"/>
          <w:lang w:eastAsia="en-GB"/>
        </w:rPr>
      </w:pPr>
      <w:r>
        <w:t>6.6.18</w:t>
      </w:r>
      <w:r w:rsidRPr="00C44CE0">
        <w:rPr>
          <w:rFonts w:ascii="Calibri" w:hAnsi="Calibri"/>
          <w:sz w:val="22"/>
          <w:szCs w:val="22"/>
          <w:lang w:eastAsia="en-GB"/>
        </w:rPr>
        <w:tab/>
      </w:r>
      <w:r>
        <w:t>POWER OFF CARD</w:t>
      </w:r>
      <w:r>
        <w:tab/>
      </w:r>
      <w:r>
        <w:fldChar w:fldCharType="begin" w:fldLock="1"/>
      </w:r>
      <w:r>
        <w:instrText xml:space="preserve"> PAGEREF _Toc44932297 \h </w:instrText>
      </w:r>
      <w:r>
        <w:fldChar w:fldCharType="separate"/>
      </w:r>
      <w:r>
        <w:t>45</w:t>
      </w:r>
      <w:r>
        <w:fldChar w:fldCharType="end"/>
      </w:r>
    </w:p>
    <w:p w:rsidR="00825209" w:rsidRPr="00C44CE0" w:rsidRDefault="00825209">
      <w:pPr>
        <w:pStyle w:val="TOC3"/>
        <w:rPr>
          <w:rFonts w:ascii="Calibri" w:hAnsi="Calibri"/>
          <w:sz w:val="22"/>
          <w:szCs w:val="22"/>
          <w:lang w:eastAsia="en-GB"/>
        </w:rPr>
      </w:pPr>
      <w:r>
        <w:t>6.6.19</w:t>
      </w:r>
      <w:r w:rsidRPr="00C44CE0">
        <w:rPr>
          <w:rFonts w:ascii="Calibri" w:hAnsi="Calibri"/>
          <w:sz w:val="22"/>
          <w:szCs w:val="22"/>
          <w:lang w:eastAsia="en-GB"/>
        </w:rPr>
        <w:tab/>
      </w:r>
      <w:r>
        <w:t>POWER ON CARD</w:t>
      </w:r>
      <w:r>
        <w:tab/>
      </w:r>
      <w:r>
        <w:fldChar w:fldCharType="begin" w:fldLock="1"/>
      </w:r>
      <w:r>
        <w:instrText xml:space="preserve"> PAGEREF _Toc44932298 \h </w:instrText>
      </w:r>
      <w:r>
        <w:fldChar w:fldCharType="separate"/>
      </w:r>
      <w:r>
        <w:t>45</w:t>
      </w:r>
      <w:r>
        <w:fldChar w:fldCharType="end"/>
      </w:r>
    </w:p>
    <w:p w:rsidR="00825209" w:rsidRPr="00C44CE0" w:rsidRDefault="00825209">
      <w:pPr>
        <w:pStyle w:val="TOC3"/>
        <w:rPr>
          <w:rFonts w:ascii="Calibri" w:hAnsi="Calibri"/>
          <w:sz w:val="22"/>
          <w:szCs w:val="22"/>
          <w:lang w:eastAsia="en-GB"/>
        </w:rPr>
      </w:pPr>
      <w:r>
        <w:t>6.6.20</w:t>
      </w:r>
      <w:r w:rsidRPr="00C44CE0">
        <w:rPr>
          <w:rFonts w:ascii="Calibri" w:hAnsi="Calibri"/>
          <w:sz w:val="22"/>
          <w:szCs w:val="22"/>
          <w:lang w:eastAsia="en-GB"/>
        </w:rPr>
        <w:tab/>
      </w:r>
      <w:r>
        <w:t>GET READER STATUS</w:t>
      </w:r>
      <w:r>
        <w:tab/>
      </w:r>
      <w:r>
        <w:fldChar w:fldCharType="begin" w:fldLock="1"/>
      </w:r>
      <w:r>
        <w:instrText xml:space="preserve"> PAGEREF _Toc44932299 \h </w:instrText>
      </w:r>
      <w:r>
        <w:fldChar w:fldCharType="separate"/>
      </w:r>
      <w:r>
        <w:t>45</w:t>
      </w:r>
      <w:r>
        <w:fldChar w:fldCharType="end"/>
      </w:r>
    </w:p>
    <w:p w:rsidR="00825209" w:rsidRPr="00C44CE0" w:rsidRDefault="00825209">
      <w:pPr>
        <w:pStyle w:val="TOC3"/>
        <w:rPr>
          <w:rFonts w:ascii="Calibri" w:hAnsi="Calibri"/>
          <w:sz w:val="22"/>
          <w:szCs w:val="22"/>
          <w:lang w:eastAsia="en-GB"/>
        </w:rPr>
      </w:pPr>
      <w:r>
        <w:t>6.6.21</w:t>
      </w:r>
      <w:r w:rsidRPr="00C44CE0">
        <w:rPr>
          <w:rFonts w:ascii="Calibri" w:hAnsi="Calibri"/>
          <w:sz w:val="22"/>
          <w:szCs w:val="22"/>
          <w:lang w:eastAsia="en-GB"/>
        </w:rPr>
        <w:tab/>
      </w:r>
      <w:r>
        <w:t>TIMER MANAGEMENT</w:t>
      </w:r>
      <w:r>
        <w:tab/>
      </w:r>
      <w:r>
        <w:fldChar w:fldCharType="begin" w:fldLock="1"/>
      </w:r>
      <w:r>
        <w:instrText xml:space="preserve"> PAGEREF _Toc44932300 \h </w:instrText>
      </w:r>
      <w:r>
        <w:fldChar w:fldCharType="separate"/>
      </w:r>
      <w:r>
        <w:t>46</w:t>
      </w:r>
      <w:r>
        <w:fldChar w:fldCharType="end"/>
      </w:r>
    </w:p>
    <w:p w:rsidR="00825209" w:rsidRPr="00C44CE0" w:rsidRDefault="00825209">
      <w:pPr>
        <w:pStyle w:val="TOC3"/>
        <w:rPr>
          <w:rFonts w:ascii="Calibri" w:hAnsi="Calibri"/>
          <w:sz w:val="22"/>
          <w:szCs w:val="22"/>
          <w:lang w:eastAsia="en-GB"/>
        </w:rPr>
      </w:pPr>
      <w:r>
        <w:t>6.6.22</w:t>
      </w:r>
      <w:r w:rsidRPr="00C44CE0">
        <w:rPr>
          <w:rFonts w:ascii="Calibri" w:hAnsi="Calibri"/>
          <w:sz w:val="22"/>
          <w:szCs w:val="22"/>
          <w:lang w:eastAsia="en-GB"/>
        </w:rPr>
        <w:tab/>
      </w:r>
      <w:r>
        <w:t>SET UP IDLE MODE TEXT</w:t>
      </w:r>
      <w:r>
        <w:tab/>
      </w:r>
      <w:r>
        <w:fldChar w:fldCharType="begin" w:fldLock="1"/>
      </w:r>
      <w:r>
        <w:instrText xml:space="preserve"> PAGEREF _Toc44932301 \h </w:instrText>
      </w:r>
      <w:r>
        <w:fldChar w:fldCharType="separate"/>
      </w:r>
      <w:r>
        <w:t>46</w:t>
      </w:r>
      <w:r>
        <w:fldChar w:fldCharType="end"/>
      </w:r>
    </w:p>
    <w:p w:rsidR="00825209" w:rsidRPr="00C44CE0" w:rsidRDefault="00825209">
      <w:pPr>
        <w:pStyle w:val="TOC3"/>
        <w:rPr>
          <w:rFonts w:ascii="Calibri" w:hAnsi="Calibri"/>
          <w:sz w:val="22"/>
          <w:szCs w:val="22"/>
          <w:lang w:eastAsia="en-GB"/>
        </w:rPr>
      </w:pPr>
      <w:r>
        <w:t>6.6.23</w:t>
      </w:r>
      <w:r w:rsidRPr="00C44CE0">
        <w:rPr>
          <w:rFonts w:ascii="Calibri" w:hAnsi="Calibri"/>
          <w:sz w:val="22"/>
          <w:szCs w:val="22"/>
          <w:lang w:eastAsia="en-GB"/>
        </w:rPr>
        <w:tab/>
      </w:r>
      <w:r>
        <w:t>RUN AT COMMAND</w:t>
      </w:r>
      <w:r>
        <w:tab/>
      </w:r>
      <w:r>
        <w:fldChar w:fldCharType="begin" w:fldLock="1"/>
      </w:r>
      <w:r>
        <w:instrText xml:space="preserve"> PAGEREF _Toc44932302 \h </w:instrText>
      </w:r>
      <w:r>
        <w:fldChar w:fldCharType="separate"/>
      </w:r>
      <w:r>
        <w:t>46</w:t>
      </w:r>
      <w:r>
        <w:fldChar w:fldCharType="end"/>
      </w:r>
    </w:p>
    <w:p w:rsidR="00825209" w:rsidRPr="00C44CE0" w:rsidRDefault="00825209">
      <w:pPr>
        <w:pStyle w:val="TOC3"/>
        <w:rPr>
          <w:rFonts w:ascii="Calibri" w:hAnsi="Calibri"/>
          <w:sz w:val="22"/>
          <w:szCs w:val="22"/>
          <w:lang w:eastAsia="en-GB"/>
        </w:rPr>
      </w:pPr>
      <w:r>
        <w:t>6.6.24</w:t>
      </w:r>
      <w:r w:rsidRPr="00C44CE0">
        <w:rPr>
          <w:rFonts w:ascii="Calibri" w:hAnsi="Calibri"/>
          <w:sz w:val="22"/>
          <w:szCs w:val="22"/>
          <w:lang w:eastAsia="en-GB"/>
        </w:rPr>
        <w:tab/>
      </w:r>
      <w:r>
        <w:t>SEND DTMF COMMAND</w:t>
      </w:r>
      <w:r>
        <w:tab/>
      </w:r>
      <w:r>
        <w:fldChar w:fldCharType="begin" w:fldLock="1"/>
      </w:r>
      <w:r>
        <w:instrText xml:space="preserve"> PAGEREF _Toc44932303 \h </w:instrText>
      </w:r>
      <w:r>
        <w:fldChar w:fldCharType="separate"/>
      </w:r>
      <w:r>
        <w:t>46</w:t>
      </w:r>
      <w:r>
        <w:fldChar w:fldCharType="end"/>
      </w:r>
    </w:p>
    <w:p w:rsidR="00825209" w:rsidRPr="00C44CE0" w:rsidRDefault="00825209">
      <w:pPr>
        <w:pStyle w:val="TOC3"/>
        <w:rPr>
          <w:rFonts w:ascii="Calibri" w:hAnsi="Calibri"/>
          <w:sz w:val="22"/>
          <w:szCs w:val="22"/>
          <w:lang w:eastAsia="en-GB"/>
        </w:rPr>
      </w:pPr>
      <w:r>
        <w:t>6.6.25</w:t>
      </w:r>
      <w:r w:rsidRPr="00C44CE0">
        <w:rPr>
          <w:rFonts w:ascii="Calibri" w:hAnsi="Calibri"/>
          <w:sz w:val="22"/>
          <w:szCs w:val="22"/>
          <w:lang w:eastAsia="en-GB"/>
        </w:rPr>
        <w:tab/>
      </w:r>
      <w:r>
        <w:t>LANGUAGE NOTIFICATION</w:t>
      </w:r>
      <w:r>
        <w:tab/>
      </w:r>
      <w:r>
        <w:fldChar w:fldCharType="begin" w:fldLock="1"/>
      </w:r>
      <w:r>
        <w:instrText xml:space="preserve"> PAGEREF _Toc44932304 \h </w:instrText>
      </w:r>
      <w:r>
        <w:fldChar w:fldCharType="separate"/>
      </w:r>
      <w:r>
        <w:t>46</w:t>
      </w:r>
      <w:r>
        <w:fldChar w:fldCharType="end"/>
      </w:r>
    </w:p>
    <w:p w:rsidR="00825209" w:rsidRPr="00C44CE0" w:rsidRDefault="00825209">
      <w:pPr>
        <w:pStyle w:val="TOC3"/>
        <w:rPr>
          <w:rFonts w:ascii="Calibri" w:hAnsi="Calibri"/>
          <w:sz w:val="22"/>
          <w:szCs w:val="22"/>
          <w:lang w:eastAsia="en-GB"/>
        </w:rPr>
      </w:pPr>
      <w:r>
        <w:t>6.6.26</w:t>
      </w:r>
      <w:r w:rsidRPr="00C44CE0">
        <w:rPr>
          <w:rFonts w:ascii="Calibri" w:hAnsi="Calibri"/>
          <w:sz w:val="22"/>
          <w:szCs w:val="22"/>
          <w:lang w:eastAsia="en-GB"/>
        </w:rPr>
        <w:tab/>
      </w:r>
      <w:r>
        <w:t>LAUNCH BROWSER</w:t>
      </w:r>
      <w:r>
        <w:tab/>
      </w:r>
      <w:r>
        <w:fldChar w:fldCharType="begin" w:fldLock="1"/>
      </w:r>
      <w:r>
        <w:instrText xml:space="preserve"> PAGEREF _Toc44932305 \h </w:instrText>
      </w:r>
      <w:r>
        <w:fldChar w:fldCharType="separate"/>
      </w:r>
      <w:r>
        <w:t>46</w:t>
      </w:r>
      <w:r>
        <w:fldChar w:fldCharType="end"/>
      </w:r>
    </w:p>
    <w:p w:rsidR="00825209" w:rsidRPr="00C44CE0" w:rsidRDefault="00825209">
      <w:pPr>
        <w:pStyle w:val="TOC3"/>
        <w:rPr>
          <w:rFonts w:ascii="Calibri" w:hAnsi="Calibri"/>
          <w:sz w:val="22"/>
          <w:szCs w:val="22"/>
          <w:lang w:eastAsia="en-GB"/>
        </w:rPr>
      </w:pPr>
      <w:r>
        <w:t>6.6.27</w:t>
      </w:r>
      <w:r w:rsidRPr="00C44CE0">
        <w:rPr>
          <w:rFonts w:ascii="Calibri" w:hAnsi="Calibri"/>
          <w:sz w:val="22"/>
          <w:szCs w:val="22"/>
          <w:lang w:eastAsia="en-GB"/>
        </w:rPr>
        <w:tab/>
      </w:r>
      <w:r>
        <w:t>OPEN CHANNEL</w:t>
      </w:r>
      <w:r>
        <w:tab/>
      </w:r>
      <w:r>
        <w:fldChar w:fldCharType="begin" w:fldLock="1"/>
      </w:r>
      <w:r>
        <w:instrText xml:space="preserve"> PAGEREF _Toc44932306 \h </w:instrText>
      </w:r>
      <w:r>
        <w:fldChar w:fldCharType="separate"/>
      </w:r>
      <w:r>
        <w:t>46</w:t>
      </w:r>
      <w:r>
        <w:fldChar w:fldCharType="end"/>
      </w:r>
    </w:p>
    <w:p w:rsidR="00825209" w:rsidRPr="00C44CE0" w:rsidRDefault="00825209">
      <w:pPr>
        <w:pStyle w:val="TOC4"/>
        <w:rPr>
          <w:rFonts w:ascii="Calibri" w:hAnsi="Calibri"/>
          <w:sz w:val="22"/>
          <w:szCs w:val="22"/>
          <w:lang w:eastAsia="en-GB"/>
        </w:rPr>
      </w:pPr>
      <w:r>
        <w:t>6.6.27.1</w:t>
      </w:r>
      <w:r w:rsidRPr="00C44CE0">
        <w:rPr>
          <w:rFonts w:ascii="Calibri" w:hAnsi="Calibri"/>
          <w:sz w:val="22"/>
          <w:szCs w:val="22"/>
          <w:lang w:eastAsia="en-GB"/>
        </w:rPr>
        <w:tab/>
      </w:r>
      <w:r>
        <w:t>OPEN CHANNEL related to (I-)WLAN Bearer</w:t>
      </w:r>
      <w:r>
        <w:tab/>
      </w:r>
      <w:r>
        <w:fldChar w:fldCharType="begin" w:fldLock="1"/>
      </w:r>
      <w:r>
        <w:instrText xml:space="preserve"> PAGEREF _Toc44932307 \h </w:instrText>
      </w:r>
      <w:r>
        <w:fldChar w:fldCharType="separate"/>
      </w:r>
      <w:r>
        <w:t>46</w:t>
      </w:r>
      <w:r>
        <w:fldChar w:fldCharType="end"/>
      </w:r>
    </w:p>
    <w:p w:rsidR="00825209" w:rsidRPr="00C44CE0" w:rsidRDefault="00825209">
      <w:pPr>
        <w:pStyle w:val="TOC4"/>
        <w:rPr>
          <w:rFonts w:ascii="Calibri" w:hAnsi="Calibri"/>
          <w:sz w:val="22"/>
          <w:szCs w:val="22"/>
          <w:lang w:eastAsia="en-GB"/>
        </w:rPr>
      </w:pPr>
      <w:r>
        <w:t>6.6.27.2 OPEN CHANNEL for IMS</w:t>
      </w:r>
      <w:r>
        <w:tab/>
      </w:r>
      <w:r>
        <w:fldChar w:fldCharType="begin" w:fldLock="1"/>
      </w:r>
      <w:r>
        <w:instrText xml:space="preserve"> PAGEREF _Toc44932308 \h </w:instrText>
      </w:r>
      <w:r>
        <w:fldChar w:fldCharType="separate"/>
      </w:r>
      <w:r>
        <w:t>47</w:t>
      </w:r>
      <w:r>
        <w:fldChar w:fldCharType="end"/>
      </w:r>
    </w:p>
    <w:p w:rsidR="00825209" w:rsidRPr="00C44CE0" w:rsidRDefault="00825209">
      <w:pPr>
        <w:pStyle w:val="TOC3"/>
        <w:rPr>
          <w:rFonts w:ascii="Calibri" w:hAnsi="Calibri"/>
          <w:sz w:val="22"/>
          <w:szCs w:val="22"/>
          <w:lang w:eastAsia="en-GB"/>
        </w:rPr>
      </w:pPr>
      <w:r>
        <w:t>6.6.28</w:t>
      </w:r>
      <w:r w:rsidRPr="00C44CE0">
        <w:rPr>
          <w:rFonts w:ascii="Calibri" w:hAnsi="Calibri"/>
          <w:sz w:val="22"/>
          <w:szCs w:val="22"/>
          <w:lang w:eastAsia="en-GB"/>
        </w:rPr>
        <w:tab/>
      </w:r>
      <w:r>
        <w:t>CLOSE CHANNEL</w:t>
      </w:r>
      <w:r>
        <w:tab/>
      </w:r>
      <w:r>
        <w:fldChar w:fldCharType="begin" w:fldLock="1"/>
      </w:r>
      <w:r>
        <w:instrText xml:space="preserve"> PAGEREF _Toc44932309 \h </w:instrText>
      </w:r>
      <w:r>
        <w:fldChar w:fldCharType="separate"/>
      </w:r>
      <w:r>
        <w:t>47</w:t>
      </w:r>
      <w:r>
        <w:fldChar w:fldCharType="end"/>
      </w:r>
    </w:p>
    <w:p w:rsidR="00825209" w:rsidRPr="00C44CE0" w:rsidRDefault="00825209">
      <w:pPr>
        <w:pStyle w:val="TOC3"/>
        <w:rPr>
          <w:rFonts w:ascii="Calibri" w:hAnsi="Calibri"/>
          <w:sz w:val="22"/>
          <w:szCs w:val="22"/>
          <w:lang w:eastAsia="en-GB"/>
        </w:rPr>
      </w:pPr>
      <w:r>
        <w:t>6.6.29</w:t>
      </w:r>
      <w:r w:rsidRPr="00C44CE0">
        <w:rPr>
          <w:rFonts w:ascii="Calibri" w:hAnsi="Calibri"/>
          <w:sz w:val="22"/>
          <w:szCs w:val="22"/>
          <w:lang w:eastAsia="en-GB"/>
        </w:rPr>
        <w:tab/>
      </w:r>
      <w:r>
        <w:t>RECEIVE DATA</w:t>
      </w:r>
      <w:r>
        <w:tab/>
      </w:r>
      <w:r>
        <w:fldChar w:fldCharType="begin" w:fldLock="1"/>
      </w:r>
      <w:r>
        <w:instrText xml:space="preserve"> PAGEREF _Toc44932310 \h </w:instrText>
      </w:r>
      <w:r>
        <w:fldChar w:fldCharType="separate"/>
      </w:r>
      <w:r>
        <w:t>47</w:t>
      </w:r>
      <w:r>
        <w:fldChar w:fldCharType="end"/>
      </w:r>
    </w:p>
    <w:p w:rsidR="00825209" w:rsidRPr="00C44CE0" w:rsidRDefault="00825209">
      <w:pPr>
        <w:pStyle w:val="TOC3"/>
        <w:rPr>
          <w:rFonts w:ascii="Calibri" w:hAnsi="Calibri"/>
          <w:sz w:val="22"/>
          <w:szCs w:val="22"/>
          <w:lang w:eastAsia="en-GB"/>
        </w:rPr>
      </w:pPr>
      <w:r>
        <w:t>6.6.30</w:t>
      </w:r>
      <w:r w:rsidRPr="00C44CE0">
        <w:rPr>
          <w:rFonts w:ascii="Calibri" w:hAnsi="Calibri"/>
          <w:sz w:val="22"/>
          <w:szCs w:val="22"/>
          <w:lang w:eastAsia="en-GB"/>
        </w:rPr>
        <w:tab/>
      </w:r>
      <w:r>
        <w:t>SEND DATA</w:t>
      </w:r>
      <w:r>
        <w:tab/>
      </w:r>
      <w:r>
        <w:fldChar w:fldCharType="begin" w:fldLock="1"/>
      </w:r>
      <w:r>
        <w:instrText xml:space="preserve"> PAGEREF _Toc44932311 \h </w:instrText>
      </w:r>
      <w:r>
        <w:fldChar w:fldCharType="separate"/>
      </w:r>
      <w:r>
        <w:t>47</w:t>
      </w:r>
      <w:r>
        <w:fldChar w:fldCharType="end"/>
      </w:r>
    </w:p>
    <w:p w:rsidR="00825209" w:rsidRPr="00C44CE0" w:rsidRDefault="00825209">
      <w:pPr>
        <w:pStyle w:val="TOC3"/>
        <w:rPr>
          <w:rFonts w:ascii="Calibri" w:hAnsi="Calibri"/>
          <w:sz w:val="22"/>
          <w:szCs w:val="22"/>
          <w:lang w:eastAsia="en-GB"/>
        </w:rPr>
      </w:pPr>
      <w:r>
        <w:t>6.6.31</w:t>
      </w:r>
      <w:r w:rsidRPr="00C44CE0">
        <w:rPr>
          <w:rFonts w:ascii="Calibri" w:hAnsi="Calibri"/>
          <w:sz w:val="22"/>
          <w:szCs w:val="22"/>
          <w:lang w:eastAsia="en-GB"/>
        </w:rPr>
        <w:tab/>
      </w:r>
      <w:r>
        <w:t>GET CHANNEL STATUS</w:t>
      </w:r>
      <w:r>
        <w:tab/>
      </w:r>
      <w:r>
        <w:fldChar w:fldCharType="begin" w:fldLock="1"/>
      </w:r>
      <w:r>
        <w:instrText xml:space="preserve"> PAGEREF _Toc44932312 \h </w:instrText>
      </w:r>
      <w:r>
        <w:fldChar w:fldCharType="separate"/>
      </w:r>
      <w:r>
        <w:t>47</w:t>
      </w:r>
      <w:r>
        <w:fldChar w:fldCharType="end"/>
      </w:r>
    </w:p>
    <w:p w:rsidR="00825209" w:rsidRPr="00C44CE0" w:rsidRDefault="00825209">
      <w:pPr>
        <w:pStyle w:val="TOC3"/>
        <w:rPr>
          <w:rFonts w:ascii="Calibri" w:hAnsi="Calibri"/>
          <w:sz w:val="22"/>
          <w:szCs w:val="22"/>
          <w:lang w:eastAsia="en-GB"/>
        </w:rPr>
      </w:pPr>
      <w:r>
        <w:t>6.6.32</w:t>
      </w:r>
      <w:r w:rsidRPr="00C44CE0">
        <w:rPr>
          <w:rFonts w:ascii="Calibri" w:hAnsi="Calibri"/>
          <w:sz w:val="22"/>
          <w:szCs w:val="22"/>
          <w:lang w:eastAsia="en-GB"/>
        </w:rPr>
        <w:tab/>
      </w:r>
      <w:r>
        <w:t>SERVICE SEARCH</w:t>
      </w:r>
      <w:r>
        <w:tab/>
      </w:r>
      <w:r>
        <w:fldChar w:fldCharType="begin" w:fldLock="1"/>
      </w:r>
      <w:r>
        <w:instrText xml:space="preserve"> PAGEREF _Toc44932313 \h </w:instrText>
      </w:r>
      <w:r>
        <w:fldChar w:fldCharType="separate"/>
      </w:r>
      <w:r>
        <w:t>47</w:t>
      </w:r>
      <w:r>
        <w:fldChar w:fldCharType="end"/>
      </w:r>
    </w:p>
    <w:p w:rsidR="00825209" w:rsidRPr="00C44CE0" w:rsidRDefault="00825209">
      <w:pPr>
        <w:pStyle w:val="TOC3"/>
        <w:rPr>
          <w:rFonts w:ascii="Calibri" w:hAnsi="Calibri"/>
          <w:sz w:val="22"/>
          <w:szCs w:val="22"/>
          <w:lang w:eastAsia="en-GB"/>
        </w:rPr>
      </w:pPr>
      <w:r>
        <w:t>6.6.33</w:t>
      </w:r>
      <w:r w:rsidRPr="00C44CE0">
        <w:rPr>
          <w:rFonts w:ascii="Calibri" w:hAnsi="Calibri"/>
          <w:sz w:val="22"/>
          <w:szCs w:val="22"/>
          <w:lang w:eastAsia="en-GB"/>
        </w:rPr>
        <w:tab/>
      </w:r>
      <w:r>
        <w:t>GET SERVICE INFORMATION</w:t>
      </w:r>
      <w:r>
        <w:tab/>
      </w:r>
      <w:r>
        <w:fldChar w:fldCharType="begin" w:fldLock="1"/>
      </w:r>
      <w:r>
        <w:instrText xml:space="preserve"> PAGEREF _Toc44932314 \h </w:instrText>
      </w:r>
      <w:r>
        <w:fldChar w:fldCharType="separate"/>
      </w:r>
      <w:r>
        <w:t>47</w:t>
      </w:r>
      <w:r>
        <w:fldChar w:fldCharType="end"/>
      </w:r>
    </w:p>
    <w:p w:rsidR="00825209" w:rsidRPr="00C44CE0" w:rsidRDefault="00825209">
      <w:pPr>
        <w:pStyle w:val="TOC3"/>
        <w:rPr>
          <w:rFonts w:ascii="Calibri" w:hAnsi="Calibri"/>
          <w:sz w:val="22"/>
          <w:szCs w:val="22"/>
          <w:lang w:eastAsia="en-GB"/>
        </w:rPr>
      </w:pPr>
      <w:r>
        <w:t>6.6.34</w:t>
      </w:r>
      <w:r w:rsidRPr="00C44CE0">
        <w:rPr>
          <w:rFonts w:ascii="Calibri" w:hAnsi="Calibri"/>
          <w:sz w:val="22"/>
          <w:szCs w:val="22"/>
          <w:lang w:eastAsia="en-GB"/>
        </w:rPr>
        <w:tab/>
      </w:r>
      <w:r>
        <w:t>DECLARE SERVICE</w:t>
      </w:r>
      <w:r>
        <w:tab/>
      </w:r>
      <w:r>
        <w:fldChar w:fldCharType="begin" w:fldLock="1"/>
      </w:r>
      <w:r>
        <w:instrText xml:space="preserve"> PAGEREF _Toc44932315 \h </w:instrText>
      </w:r>
      <w:r>
        <w:fldChar w:fldCharType="separate"/>
      </w:r>
      <w:r>
        <w:t>47</w:t>
      </w:r>
      <w:r>
        <w:fldChar w:fldCharType="end"/>
      </w:r>
    </w:p>
    <w:p w:rsidR="00825209" w:rsidRPr="00C44CE0" w:rsidRDefault="00825209">
      <w:pPr>
        <w:pStyle w:val="TOC3"/>
        <w:rPr>
          <w:rFonts w:ascii="Calibri" w:hAnsi="Calibri"/>
          <w:sz w:val="22"/>
          <w:szCs w:val="22"/>
          <w:lang w:eastAsia="en-GB"/>
        </w:rPr>
      </w:pPr>
      <w:r>
        <w:t>6.6.35</w:t>
      </w:r>
      <w:r w:rsidRPr="00C44CE0">
        <w:rPr>
          <w:rFonts w:ascii="Calibri" w:hAnsi="Calibri"/>
          <w:sz w:val="22"/>
          <w:szCs w:val="22"/>
          <w:lang w:eastAsia="en-GB"/>
        </w:rPr>
        <w:tab/>
      </w:r>
      <w:r>
        <w:t>RETRIEVE MULTIMEDIA MESSAGE</w:t>
      </w:r>
      <w:r>
        <w:tab/>
      </w:r>
      <w:r>
        <w:fldChar w:fldCharType="begin" w:fldLock="1"/>
      </w:r>
      <w:r>
        <w:instrText xml:space="preserve"> PAGEREF _Toc44932316 \h </w:instrText>
      </w:r>
      <w:r>
        <w:fldChar w:fldCharType="separate"/>
      </w:r>
      <w:r>
        <w:t>48</w:t>
      </w:r>
      <w:r>
        <w:fldChar w:fldCharType="end"/>
      </w:r>
    </w:p>
    <w:p w:rsidR="00825209" w:rsidRPr="00C44CE0" w:rsidRDefault="00825209">
      <w:pPr>
        <w:pStyle w:val="TOC3"/>
        <w:rPr>
          <w:rFonts w:ascii="Calibri" w:hAnsi="Calibri"/>
          <w:sz w:val="22"/>
          <w:szCs w:val="22"/>
          <w:lang w:eastAsia="en-GB"/>
        </w:rPr>
      </w:pPr>
      <w:r>
        <w:t>6.6.36</w:t>
      </w:r>
      <w:r w:rsidRPr="00C44CE0">
        <w:rPr>
          <w:rFonts w:ascii="Calibri" w:hAnsi="Calibri"/>
          <w:sz w:val="22"/>
          <w:szCs w:val="22"/>
          <w:lang w:eastAsia="en-GB"/>
        </w:rPr>
        <w:tab/>
      </w:r>
      <w:r>
        <w:t>SUBMIT MULTIMEDIA MESSAGE</w:t>
      </w:r>
      <w:r>
        <w:tab/>
      </w:r>
      <w:r>
        <w:fldChar w:fldCharType="begin" w:fldLock="1"/>
      </w:r>
      <w:r>
        <w:instrText xml:space="preserve"> PAGEREF _Toc44932317 \h </w:instrText>
      </w:r>
      <w:r>
        <w:fldChar w:fldCharType="separate"/>
      </w:r>
      <w:r>
        <w:t>48</w:t>
      </w:r>
      <w:r>
        <w:fldChar w:fldCharType="end"/>
      </w:r>
    </w:p>
    <w:p w:rsidR="00825209" w:rsidRPr="00C44CE0" w:rsidRDefault="00825209">
      <w:pPr>
        <w:pStyle w:val="TOC3"/>
        <w:rPr>
          <w:rFonts w:ascii="Calibri" w:hAnsi="Calibri"/>
          <w:sz w:val="22"/>
          <w:szCs w:val="22"/>
          <w:lang w:eastAsia="en-GB"/>
        </w:rPr>
      </w:pPr>
      <w:r>
        <w:t>6.6.37</w:t>
      </w:r>
      <w:r w:rsidRPr="00C44CE0">
        <w:rPr>
          <w:rFonts w:ascii="Calibri" w:hAnsi="Calibri"/>
          <w:sz w:val="22"/>
          <w:szCs w:val="22"/>
          <w:lang w:eastAsia="en-GB"/>
        </w:rPr>
        <w:tab/>
      </w:r>
      <w:r>
        <w:t>DISPLAY MULTIMEDIA MESSAGE</w:t>
      </w:r>
      <w:r>
        <w:tab/>
      </w:r>
      <w:r>
        <w:fldChar w:fldCharType="begin" w:fldLock="1"/>
      </w:r>
      <w:r>
        <w:instrText xml:space="preserve"> PAGEREF _Toc44932318 \h </w:instrText>
      </w:r>
      <w:r>
        <w:fldChar w:fldCharType="separate"/>
      </w:r>
      <w:r>
        <w:t>48</w:t>
      </w:r>
      <w:r>
        <w:fldChar w:fldCharType="end"/>
      </w:r>
    </w:p>
    <w:p w:rsidR="00825209" w:rsidRPr="00C44CE0" w:rsidRDefault="00825209">
      <w:pPr>
        <w:pStyle w:val="TOC3"/>
        <w:rPr>
          <w:rFonts w:ascii="Calibri" w:hAnsi="Calibri"/>
          <w:sz w:val="22"/>
          <w:szCs w:val="22"/>
          <w:lang w:eastAsia="en-GB"/>
        </w:rPr>
      </w:pPr>
      <w:r>
        <w:t>6.6.38</w:t>
      </w:r>
      <w:r w:rsidRPr="00C44CE0">
        <w:rPr>
          <w:rFonts w:ascii="Calibri" w:hAnsi="Calibri"/>
          <w:sz w:val="22"/>
          <w:szCs w:val="22"/>
          <w:lang w:eastAsia="en-GB"/>
        </w:rPr>
        <w:tab/>
      </w:r>
      <w:r>
        <w:t>SET FRAMES</w:t>
      </w:r>
      <w:r>
        <w:tab/>
      </w:r>
      <w:r>
        <w:fldChar w:fldCharType="begin" w:fldLock="1"/>
      </w:r>
      <w:r>
        <w:instrText xml:space="preserve"> PAGEREF _Toc44932319 \h </w:instrText>
      </w:r>
      <w:r>
        <w:fldChar w:fldCharType="separate"/>
      </w:r>
      <w:r>
        <w:t>48</w:t>
      </w:r>
      <w:r>
        <w:fldChar w:fldCharType="end"/>
      </w:r>
    </w:p>
    <w:p w:rsidR="00825209" w:rsidRPr="00C44CE0" w:rsidRDefault="00825209">
      <w:pPr>
        <w:pStyle w:val="TOC3"/>
        <w:rPr>
          <w:rFonts w:ascii="Calibri" w:hAnsi="Calibri"/>
          <w:sz w:val="22"/>
          <w:szCs w:val="22"/>
          <w:lang w:eastAsia="en-GB"/>
        </w:rPr>
      </w:pPr>
      <w:r>
        <w:t>6.6.39</w:t>
      </w:r>
      <w:r w:rsidRPr="00C44CE0">
        <w:rPr>
          <w:rFonts w:ascii="Calibri" w:hAnsi="Calibri"/>
          <w:sz w:val="22"/>
          <w:szCs w:val="22"/>
          <w:lang w:eastAsia="en-GB"/>
        </w:rPr>
        <w:tab/>
      </w:r>
      <w:r>
        <w:t>GET FRAMES STATUS</w:t>
      </w:r>
      <w:r>
        <w:tab/>
      </w:r>
      <w:r>
        <w:fldChar w:fldCharType="begin" w:fldLock="1"/>
      </w:r>
      <w:r>
        <w:instrText xml:space="preserve"> PAGEREF _Toc44932320 \h </w:instrText>
      </w:r>
      <w:r>
        <w:fldChar w:fldCharType="separate"/>
      </w:r>
      <w:r>
        <w:t>48</w:t>
      </w:r>
      <w:r>
        <w:fldChar w:fldCharType="end"/>
      </w:r>
    </w:p>
    <w:p w:rsidR="00825209" w:rsidRPr="00C44CE0" w:rsidRDefault="00825209">
      <w:pPr>
        <w:pStyle w:val="TOC3"/>
        <w:rPr>
          <w:rFonts w:ascii="Calibri" w:hAnsi="Calibri"/>
          <w:sz w:val="22"/>
          <w:szCs w:val="22"/>
          <w:lang w:eastAsia="en-GB"/>
        </w:rPr>
      </w:pPr>
      <w:r>
        <w:t>6.6.40</w:t>
      </w:r>
      <w:r w:rsidRPr="00C44CE0">
        <w:rPr>
          <w:rFonts w:ascii="Calibri" w:hAnsi="Calibri"/>
          <w:sz w:val="22"/>
          <w:szCs w:val="22"/>
          <w:lang w:eastAsia="en-GB"/>
        </w:rPr>
        <w:tab/>
      </w:r>
      <w:r>
        <w:t>Geographical Location Request</w:t>
      </w:r>
      <w:r>
        <w:tab/>
      </w:r>
      <w:r>
        <w:fldChar w:fldCharType="begin" w:fldLock="1"/>
      </w:r>
      <w:r>
        <w:instrText xml:space="preserve"> PAGEREF _Toc44932321 \h </w:instrText>
      </w:r>
      <w:r>
        <w:fldChar w:fldCharType="separate"/>
      </w:r>
      <w:r>
        <w:t>48</w:t>
      </w:r>
      <w:r>
        <w:fldChar w:fldCharType="end"/>
      </w:r>
    </w:p>
    <w:p w:rsidR="00825209" w:rsidRPr="00C44CE0" w:rsidRDefault="00825209">
      <w:pPr>
        <w:pStyle w:val="TOC3"/>
        <w:rPr>
          <w:rFonts w:ascii="Calibri" w:hAnsi="Calibri"/>
          <w:sz w:val="22"/>
          <w:szCs w:val="22"/>
          <w:lang w:eastAsia="en-GB"/>
        </w:rPr>
      </w:pPr>
      <w:r>
        <w:t>6.6.41</w:t>
      </w:r>
      <w:r w:rsidRPr="00C44CE0">
        <w:rPr>
          <w:rFonts w:ascii="Calibri" w:hAnsi="Calibri"/>
          <w:sz w:val="22"/>
          <w:szCs w:val="22"/>
          <w:lang w:eastAsia="en-GB"/>
        </w:rPr>
        <w:tab/>
      </w:r>
      <w:r>
        <w:t>ACTIVATE</w:t>
      </w:r>
      <w:r>
        <w:tab/>
      </w:r>
      <w:r>
        <w:fldChar w:fldCharType="begin" w:fldLock="1"/>
      </w:r>
      <w:r>
        <w:instrText xml:space="preserve"> PAGEREF _Toc44932322 \h </w:instrText>
      </w:r>
      <w:r>
        <w:fldChar w:fldCharType="separate"/>
      </w:r>
      <w:r>
        <w:t>48</w:t>
      </w:r>
      <w:r>
        <w:fldChar w:fldCharType="end"/>
      </w:r>
    </w:p>
    <w:p w:rsidR="00825209" w:rsidRPr="00C44CE0" w:rsidRDefault="00825209">
      <w:pPr>
        <w:pStyle w:val="TOC3"/>
        <w:rPr>
          <w:rFonts w:ascii="Calibri" w:hAnsi="Calibri"/>
          <w:sz w:val="22"/>
          <w:szCs w:val="22"/>
          <w:lang w:eastAsia="en-GB"/>
        </w:rPr>
      </w:pPr>
      <w:r>
        <w:t>6.6.42</w:t>
      </w:r>
      <w:r w:rsidRPr="00C44CE0">
        <w:rPr>
          <w:rFonts w:ascii="Calibri" w:hAnsi="Calibri"/>
          <w:sz w:val="22"/>
          <w:szCs w:val="22"/>
          <w:lang w:eastAsia="en-GB"/>
        </w:rPr>
        <w:tab/>
      </w:r>
      <w:r>
        <w:t>CONTACTLESS STATE CHANGED</w:t>
      </w:r>
      <w:r>
        <w:tab/>
      </w:r>
      <w:r>
        <w:fldChar w:fldCharType="begin" w:fldLock="1"/>
      </w:r>
      <w:r>
        <w:instrText xml:space="preserve"> PAGEREF _Toc44932323 \h </w:instrText>
      </w:r>
      <w:r>
        <w:fldChar w:fldCharType="separate"/>
      </w:r>
      <w:r>
        <w:t>48</w:t>
      </w:r>
      <w:r>
        <w:fldChar w:fldCharType="end"/>
      </w:r>
    </w:p>
    <w:p w:rsidR="00825209" w:rsidRPr="00C44CE0" w:rsidRDefault="00825209">
      <w:pPr>
        <w:pStyle w:val="TOC3"/>
        <w:rPr>
          <w:rFonts w:ascii="Calibri" w:hAnsi="Calibri"/>
          <w:sz w:val="22"/>
          <w:szCs w:val="22"/>
          <w:lang w:eastAsia="en-GB"/>
        </w:rPr>
      </w:pPr>
      <w:r>
        <w:t>6.6.43</w:t>
      </w:r>
      <w:r w:rsidRPr="00C44CE0">
        <w:rPr>
          <w:rFonts w:ascii="Calibri" w:hAnsi="Calibri"/>
          <w:sz w:val="22"/>
          <w:szCs w:val="22"/>
          <w:lang w:eastAsia="en-GB"/>
        </w:rPr>
        <w:tab/>
      </w:r>
      <w:r>
        <w:t>COMMAND CONTAINER</w:t>
      </w:r>
      <w:r>
        <w:tab/>
      </w:r>
      <w:r>
        <w:fldChar w:fldCharType="begin" w:fldLock="1"/>
      </w:r>
      <w:r>
        <w:instrText xml:space="preserve"> PAGEREF _Toc44932324 \h </w:instrText>
      </w:r>
      <w:r>
        <w:fldChar w:fldCharType="separate"/>
      </w:r>
      <w:r>
        <w:t>48</w:t>
      </w:r>
      <w:r>
        <w:fldChar w:fldCharType="end"/>
      </w:r>
    </w:p>
    <w:p w:rsidR="00825209" w:rsidRPr="00C44CE0" w:rsidRDefault="00825209">
      <w:pPr>
        <w:pStyle w:val="TOC3"/>
        <w:rPr>
          <w:rFonts w:ascii="Calibri" w:hAnsi="Calibri"/>
          <w:sz w:val="22"/>
          <w:szCs w:val="22"/>
          <w:lang w:eastAsia="en-GB"/>
        </w:rPr>
      </w:pPr>
      <w:r>
        <w:t>6.6.44</w:t>
      </w:r>
      <w:r w:rsidRPr="00C44CE0">
        <w:rPr>
          <w:rFonts w:ascii="Calibri" w:hAnsi="Calibri"/>
          <w:sz w:val="22"/>
          <w:szCs w:val="22"/>
          <w:lang w:eastAsia="en-GB"/>
        </w:rPr>
        <w:tab/>
      </w:r>
      <w:r>
        <w:t>ENCAPSULATED SESSION CONTROL</w:t>
      </w:r>
      <w:r>
        <w:tab/>
      </w:r>
      <w:r>
        <w:fldChar w:fldCharType="begin" w:fldLock="1"/>
      </w:r>
      <w:r>
        <w:instrText xml:space="preserve"> PAGEREF _Toc44932325 \h </w:instrText>
      </w:r>
      <w:r>
        <w:fldChar w:fldCharType="separate"/>
      </w:r>
      <w:r>
        <w:t>48</w:t>
      </w:r>
      <w:r>
        <w:fldChar w:fldCharType="end"/>
      </w:r>
    </w:p>
    <w:p w:rsidR="00825209" w:rsidRPr="00C44CE0" w:rsidRDefault="00825209">
      <w:pPr>
        <w:pStyle w:val="TOC2"/>
        <w:rPr>
          <w:rFonts w:ascii="Calibri" w:hAnsi="Calibri"/>
          <w:sz w:val="22"/>
          <w:szCs w:val="22"/>
          <w:lang w:eastAsia="en-GB"/>
        </w:rPr>
      </w:pPr>
      <w:r>
        <w:t>6.7</w:t>
      </w:r>
      <w:r w:rsidRPr="00C44CE0">
        <w:rPr>
          <w:rFonts w:ascii="Calibri" w:hAnsi="Calibri"/>
          <w:sz w:val="22"/>
          <w:szCs w:val="22"/>
          <w:lang w:eastAsia="en-GB"/>
        </w:rPr>
        <w:tab/>
      </w:r>
      <w:r>
        <w:t>Command results</w:t>
      </w:r>
      <w:r>
        <w:tab/>
      </w:r>
      <w:r>
        <w:fldChar w:fldCharType="begin" w:fldLock="1"/>
      </w:r>
      <w:r>
        <w:instrText xml:space="preserve"> PAGEREF _Toc44932326 \h </w:instrText>
      </w:r>
      <w:r>
        <w:fldChar w:fldCharType="separate"/>
      </w:r>
      <w:r>
        <w:t>49</w:t>
      </w:r>
      <w:r>
        <w:fldChar w:fldCharType="end"/>
      </w:r>
    </w:p>
    <w:p w:rsidR="00825209" w:rsidRPr="00C44CE0" w:rsidRDefault="00825209">
      <w:pPr>
        <w:pStyle w:val="TOC2"/>
        <w:rPr>
          <w:rFonts w:ascii="Calibri" w:hAnsi="Calibri"/>
          <w:sz w:val="22"/>
          <w:szCs w:val="22"/>
          <w:lang w:eastAsia="en-GB"/>
        </w:rPr>
      </w:pPr>
      <w:r>
        <w:t>6.8</w:t>
      </w:r>
      <w:r w:rsidRPr="00C44CE0">
        <w:rPr>
          <w:rFonts w:ascii="Calibri" w:hAnsi="Calibri"/>
          <w:sz w:val="22"/>
          <w:szCs w:val="22"/>
          <w:lang w:eastAsia="en-GB"/>
        </w:rPr>
        <w:tab/>
      </w:r>
      <w:r>
        <w:t>Structure of TERMINAL RESPONSE</w:t>
      </w:r>
      <w:r>
        <w:tab/>
      </w:r>
      <w:r>
        <w:fldChar w:fldCharType="begin" w:fldLock="1"/>
      </w:r>
      <w:r>
        <w:instrText xml:space="preserve"> PAGEREF _Toc44932327 \h </w:instrText>
      </w:r>
      <w:r>
        <w:fldChar w:fldCharType="separate"/>
      </w:r>
      <w:r>
        <w:t>49</w:t>
      </w:r>
      <w:r>
        <w:fldChar w:fldCharType="end"/>
      </w:r>
    </w:p>
    <w:p w:rsidR="00825209" w:rsidRPr="00C44CE0" w:rsidRDefault="00825209">
      <w:pPr>
        <w:pStyle w:val="TOC3"/>
        <w:rPr>
          <w:rFonts w:ascii="Calibri" w:hAnsi="Calibri"/>
          <w:sz w:val="22"/>
          <w:szCs w:val="22"/>
          <w:lang w:eastAsia="en-GB"/>
        </w:rPr>
      </w:pPr>
      <w:r>
        <w:t>6.8.0</w:t>
      </w:r>
      <w:r w:rsidRPr="00C44CE0">
        <w:rPr>
          <w:rFonts w:ascii="Calibri" w:hAnsi="Calibri"/>
          <w:sz w:val="22"/>
          <w:szCs w:val="22"/>
          <w:lang w:eastAsia="en-GB"/>
        </w:rPr>
        <w:tab/>
      </w:r>
      <w:r>
        <w:t>Overall structure of TERMINAL RESPONSE</w:t>
      </w:r>
      <w:r>
        <w:tab/>
      </w:r>
      <w:r>
        <w:fldChar w:fldCharType="begin" w:fldLock="1"/>
      </w:r>
      <w:r>
        <w:instrText xml:space="preserve"> PAGEREF _Toc44932328 \h </w:instrText>
      </w:r>
      <w:r>
        <w:fldChar w:fldCharType="separate"/>
      </w:r>
      <w:r>
        <w:t>49</w:t>
      </w:r>
      <w:r>
        <w:fldChar w:fldCharType="end"/>
      </w:r>
    </w:p>
    <w:p w:rsidR="00825209" w:rsidRPr="00C44CE0" w:rsidRDefault="00825209">
      <w:pPr>
        <w:pStyle w:val="TOC3"/>
        <w:rPr>
          <w:rFonts w:ascii="Calibri" w:hAnsi="Calibri"/>
          <w:sz w:val="22"/>
          <w:szCs w:val="22"/>
          <w:lang w:eastAsia="en-GB"/>
        </w:rPr>
      </w:pPr>
      <w:r>
        <w:t>6.8.1</w:t>
      </w:r>
      <w:r w:rsidRPr="00C44CE0">
        <w:rPr>
          <w:rFonts w:ascii="Calibri" w:hAnsi="Calibri"/>
          <w:sz w:val="22"/>
          <w:szCs w:val="22"/>
          <w:lang w:eastAsia="en-GB"/>
        </w:rPr>
        <w:tab/>
      </w:r>
      <w:r>
        <w:t>Command details</w:t>
      </w:r>
      <w:r>
        <w:tab/>
      </w:r>
      <w:r>
        <w:fldChar w:fldCharType="begin" w:fldLock="1"/>
      </w:r>
      <w:r>
        <w:instrText xml:space="preserve"> PAGEREF _Toc44932329 \h </w:instrText>
      </w:r>
      <w:r>
        <w:fldChar w:fldCharType="separate"/>
      </w:r>
      <w:r>
        <w:t>51</w:t>
      </w:r>
      <w:r>
        <w:fldChar w:fldCharType="end"/>
      </w:r>
    </w:p>
    <w:p w:rsidR="00825209" w:rsidRPr="00C44CE0" w:rsidRDefault="00825209">
      <w:pPr>
        <w:pStyle w:val="TOC3"/>
        <w:rPr>
          <w:rFonts w:ascii="Calibri" w:hAnsi="Calibri"/>
          <w:sz w:val="22"/>
          <w:szCs w:val="22"/>
          <w:lang w:eastAsia="en-GB"/>
        </w:rPr>
      </w:pPr>
      <w:r>
        <w:t>6.8.2</w:t>
      </w:r>
      <w:r w:rsidRPr="00C44CE0">
        <w:rPr>
          <w:rFonts w:ascii="Calibri" w:hAnsi="Calibri"/>
          <w:sz w:val="22"/>
          <w:szCs w:val="22"/>
          <w:lang w:eastAsia="en-GB"/>
        </w:rPr>
        <w:tab/>
      </w:r>
      <w:r>
        <w:t>Device identities</w:t>
      </w:r>
      <w:r>
        <w:tab/>
      </w:r>
      <w:r>
        <w:fldChar w:fldCharType="begin" w:fldLock="1"/>
      </w:r>
      <w:r>
        <w:instrText xml:space="preserve"> PAGEREF _Toc44932330 \h </w:instrText>
      </w:r>
      <w:r>
        <w:fldChar w:fldCharType="separate"/>
      </w:r>
      <w:r>
        <w:t>51</w:t>
      </w:r>
      <w:r>
        <w:fldChar w:fldCharType="end"/>
      </w:r>
    </w:p>
    <w:p w:rsidR="00825209" w:rsidRPr="00C44CE0" w:rsidRDefault="00825209">
      <w:pPr>
        <w:pStyle w:val="TOC3"/>
        <w:rPr>
          <w:rFonts w:ascii="Calibri" w:hAnsi="Calibri"/>
          <w:sz w:val="22"/>
          <w:szCs w:val="22"/>
          <w:lang w:eastAsia="en-GB"/>
        </w:rPr>
      </w:pPr>
      <w:r>
        <w:t>6.8.3</w:t>
      </w:r>
      <w:r w:rsidRPr="00C44CE0">
        <w:rPr>
          <w:rFonts w:ascii="Calibri" w:hAnsi="Calibri"/>
          <w:sz w:val="22"/>
          <w:szCs w:val="22"/>
          <w:lang w:eastAsia="en-GB"/>
        </w:rPr>
        <w:tab/>
      </w:r>
      <w:r>
        <w:t>Result</w:t>
      </w:r>
      <w:r>
        <w:tab/>
      </w:r>
      <w:r>
        <w:fldChar w:fldCharType="begin" w:fldLock="1"/>
      </w:r>
      <w:r>
        <w:instrText xml:space="preserve"> PAGEREF _Toc44932331 \h </w:instrText>
      </w:r>
      <w:r>
        <w:fldChar w:fldCharType="separate"/>
      </w:r>
      <w:r>
        <w:t>51</w:t>
      </w:r>
      <w:r>
        <w:fldChar w:fldCharType="end"/>
      </w:r>
    </w:p>
    <w:p w:rsidR="00825209" w:rsidRPr="00C44CE0" w:rsidRDefault="00825209">
      <w:pPr>
        <w:pStyle w:val="TOC3"/>
        <w:rPr>
          <w:rFonts w:ascii="Calibri" w:hAnsi="Calibri"/>
          <w:sz w:val="22"/>
          <w:szCs w:val="22"/>
          <w:lang w:eastAsia="en-GB"/>
        </w:rPr>
      </w:pPr>
      <w:r>
        <w:t>6.8.4</w:t>
      </w:r>
      <w:r w:rsidRPr="00C44CE0">
        <w:rPr>
          <w:rFonts w:ascii="Calibri" w:hAnsi="Calibri"/>
          <w:sz w:val="22"/>
          <w:szCs w:val="22"/>
          <w:lang w:eastAsia="en-GB"/>
        </w:rPr>
        <w:tab/>
      </w:r>
      <w:r>
        <w:t>Duration</w:t>
      </w:r>
      <w:r>
        <w:tab/>
      </w:r>
      <w:r>
        <w:fldChar w:fldCharType="begin" w:fldLock="1"/>
      </w:r>
      <w:r>
        <w:instrText xml:space="preserve"> PAGEREF _Toc44932332 \h </w:instrText>
      </w:r>
      <w:r>
        <w:fldChar w:fldCharType="separate"/>
      </w:r>
      <w:r>
        <w:t>51</w:t>
      </w:r>
      <w:r>
        <w:fldChar w:fldCharType="end"/>
      </w:r>
    </w:p>
    <w:p w:rsidR="00825209" w:rsidRPr="00C44CE0" w:rsidRDefault="00825209">
      <w:pPr>
        <w:pStyle w:val="TOC3"/>
        <w:rPr>
          <w:rFonts w:ascii="Calibri" w:hAnsi="Calibri"/>
          <w:sz w:val="22"/>
          <w:szCs w:val="22"/>
          <w:lang w:eastAsia="en-GB"/>
        </w:rPr>
      </w:pPr>
      <w:r>
        <w:t>6.8.5</w:t>
      </w:r>
      <w:r w:rsidRPr="00C44CE0">
        <w:rPr>
          <w:rFonts w:ascii="Calibri" w:hAnsi="Calibri"/>
          <w:sz w:val="22"/>
          <w:szCs w:val="22"/>
          <w:lang w:eastAsia="en-GB"/>
        </w:rPr>
        <w:tab/>
      </w:r>
      <w:r>
        <w:t>Text string</w:t>
      </w:r>
      <w:r>
        <w:tab/>
      </w:r>
      <w:r>
        <w:fldChar w:fldCharType="begin" w:fldLock="1"/>
      </w:r>
      <w:r>
        <w:instrText xml:space="preserve"> PAGEREF _Toc44932333 \h </w:instrText>
      </w:r>
      <w:r>
        <w:fldChar w:fldCharType="separate"/>
      </w:r>
      <w:r>
        <w:t>51</w:t>
      </w:r>
      <w:r>
        <w:fldChar w:fldCharType="end"/>
      </w:r>
    </w:p>
    <w:p w:rsidR="00825209" w:rsidRPr="00C44CE0" w:rsidRDefault="00825209">
      <w:pPr>
        <w:pStyle w:val="TOC3"/>
        <w:rPr>
          <w:rFonts w:ascii="Calibri" w:hAnsi="Calibri"/>
          <w:sz w:val="22"/>
          <w:szCs w:val="22"/>
          <w:lang w:eastAsia="en-GB"/>
        </w:rPr>
      </w:pPr>
      <w:r>
        <w:t>6.8.6</w:t>
      </w:r>
      <w:r w:rsidRPr="00C44CE0">
        <w:rPr>
          <w:rFonts w:ascii="Calibri" w:hAnsi="Calibri"/>
          <w:sz w:val="22"/>
          <w:szCs w:val="22"/>
          <w:lang w:eastAsia="en-GB"/>
        </w:rPr>
        <w:tab/>
      </w:r>
      <w:r>
        <w:t>Item identifier</w:t>
      </w:r>
      <w:r>
        <w:tab/>
      </w:r>
      <w:r>
        <w:fldChar w:fldCharType="begin" w:fldLock="1"/>
      </w:r>
      <w:r>
        <w:instrText xml:space="preserve"> PAGEREF _Toc44932334 \h </w:instrText>
      </w:r>
      <w:r>
        <w:fldChar w:fldCharType="separate"/>
      </w:r>
      <w:r>
        <w:t>51</w:t>
      </w:r>
      <w:r>
        <w:fldChar w:fldCharType="end"/>
      </w:r>
    </w:p>
    <w:p w:rsidR="00825209" w:rsidRPr="00C44CE0" w:rsidRDefault="00825209">
      <w:pPr>
        <w:pStyle w:val="TOC3"/>
        <w:rPr>
          <w:rFonts w:ascii="Calibri" w:hAnsi="Calibri"/>
          <w:sz w:val="22"/>
          <w:szCs w:val="22"/>
          <w:lang w:eastAsia="en-GB"/>
        </w:rPr>
      </w:pPr>
      <w:r>
        <w:t>6.8.7</w:t>
      </w:r>
      <w:r w:rsidRPr="00C44CE0">
        <w:rPr>
          <w:rFonts w:ascii="Calibri" w:hAnsi="Calibri"/>
          <w:sz w:val="22"/>
          <w:szCs w:val="22"/>
          <w:lang w:eastAsia="en-GB"/>
        </w:rPr>
        <w:tab/>
      </w:r>
      <w:r>
        <w:t>Local information</w:t>
      </w:r>
      <w:r>
        <w:tab/>
      </w:r>
      <w:r>
        <w:fldChar w:fldCharType="begin" w:fldLock="1"/>
      </w:r>
      <w:r>
        <w:instrText xml:space="preserve"> PAGEREF _Toc44932335 \h </w:instrText>
      </w:r>
      <w:r>
        <w:fldChar w:fldCharType="separate"/>
      </w:r>
      <w:r>
        <w:t>52</w:t>
      </w:r>
      <w:r>
        <w:fldChar w:fldCharType="end"/>
      </w:r>
    </w:p>
    <w:p w:rsidR="00825209" w:rsidRPr="00C44CE0" w:rsidRDefault="00825209">
      <w:pPr>
        <w:pStyle w:val="TOC3"/>
        <w:rPr>
          <w:rFonts w:ascii="Calibri" w:hAnsi="Calibri"/>
          <w:sz w:val="22"/>
          <w:szCs w:val="22"/>
          <w:lang w:eastAsia="en-GB"/>
        </w:rPr>
      </w:pPr>
      <w:r>
        <w:t>6.8.8</w:t>
      </w:r>
      <w:r w:rsidRPr="00C44CE0">
        <w:rPr>
          <w:rFonts w:ascii="Calibri" w:hAnsi="Calibri"/>
          <w:sz w:val="22"/>
          <w:szCs w:val="22"/>
          <w:lang w:eastAsia="en-GB"/>
        </w:rPr>
        <w:tab/>
      </w:r>
      <w:r>
        <w:t>Call control requested action</w:t>
      </w:r>
      <w:r>
        <w:tab/>
      </w:r>
      <w:r>
        <w:fldChar w:fldCharType="begin" w:fldLock="1"/>
      </w:r>
      <w:r>
        <w:instrText xml:space="preserve"> PAGEREF _Toc44932336 \h </w:instrText>
      </w:r>
      <w:r>
        <w:fldChar w:fldCharType="separate"/>
      </w:r>
      <w:r>
        <w:t>52</w:t>
      </w:r>
      <w:r>
        <w:fldChar w:fldCharType="end"/>
      </w:r>
    </w:p>
    <w:p w:rsidR="00825209" w:rsidRPr="00C44CE0" w:rsidRDefault="00825209">
      <w:pPr>
        <w:pStyle w:val="TOC3"/>
        <w:rPr>
          <w:rFonts w:ascii="Calibri" w:hAnsi="Calibri"/>
          <w:sz w:val="22"/>
          <w:szCs w:val="22"/>
          <w:lang w:eastAsia="en-GB"/>
        </w:rPr>
      </w:pPr>
      <w:r>
        <w:t>6.8.9</w:t>
      </w:r>
      <w:r w:rsidRPr="00C44CE0">
        <w:rPr>
          <w:rFonts w:ascii="Calibri" w:hAnsi="Calibri"/>
          <w:sz w:val="22"/>
          <w:szCs w:val="22"/>
          <w:lang w:eastAsia="en-GB"/>
        </w:rPr>
        <w:tab/>
      </w:r>
      <w:r>
        <w:t>Result data object 2</w:t>
      </w:r>
      <w:r>
        <w:tab/>
      </w:r>
      <w:r>
        <w:fldChar w:fldCharType="begin" w:fldLock="1"/>
      </w:r>
      <w:r>
        <w:instrText xml:space="preserve"> PAGEREF _Toc44932337 \h </w:instrText>
      </w:r>
      <w:r>
        <w:fldChar w:fldCharType="separate"/>
      </w:r>
      <w:r>
        <w:t>52</w:t>
      </w:r>
      <w:r>
        <w:fldChar w:fldCharType="end"/>
      </w:r>
    </w:p>
    <w:p w:rsidR="00825209" w:rsidRPr="00C44CE0" w:rsidRDefault="00825209">
      <w:pPr>
        <w:pStyle w:val="TOC3"/>
        <w:rPr>
          <w:rFonts w:ascii="Calibri" w:hAnsi="Calibri"/>
          <w:sz w:val="22"/>
          <w:szCs w:val="22"/>
          <w:lang w:eastAsia="en-GB"/>
        </w:rPr>
      </w:pPr>
      <w:r>
        <w:t>6.8.10</w:t>
      </w:r>
      <w:r w:rsidRPr="00C44CE0">
        <w:rPr>
          <w:rFonts w:ascii="Calibri" w:hAnsi="Calibri"/>
          <w:sz w:val="22"/>
          <w:szCs w:val="22"/>
          <w:lang w:eastAsia="en-GB"/>
        </w:rPr>
        <w:tab/>
      </w:r>
      <w:r>
        <w:t>Card reader status</w:t>
      </w:r>
      <w:r>
        <w:tab/>
      </w:r>
      <w:r>
        <w:fldChar w:fldCharType="begin" w:fldLock="1"/>
      </w:r>
      <w:r>
        <w:instrText xml:space="preserve"> PAGEREF _Toc44932338 \h </w:instrText>
      </w:r>
      <w:r>
        <w:fldChar w:fldCharType="separate"/>
      </w:r>
      <w:r>
        <w:t>52</w:t>
      </w:r>
      <w:r>
        <w:fldChar w:fldCharType="end"/>
      </w:r>
    </w:p>
    <w:p w:rsidR="00825209" w:rsidRPr="00C44CE0" w:rsidRDefault="00825209">
      <w:pPr>
        <w:pStyle w:val="TOC3"/>
        <w:rPr>
          <w:rFonts w:ascii="Calibri" w:hAnsi="Calibri"/>
          <w:sz w:val="22"/>
          <w:szCs w:val="22"/>
          <w:lang w:eastAsia="en-GB"/>
        </w:rPr>
      </w:pPr>
      <w:r>
        <w:t>6.8.11</w:t>
      </w:r>
      <w:r w:rsidRPr="00C44CE0">
        <w:rPr>
          <w:rFonts w:ascii="Calibri" w:hAnsi="Calibri"/>
          <w:sz w:val="22"/>
          <w:szCs w:val="22"/>
          <w:lang w:eastAsia="en-GB"/>
        </w:rPr>
        <w:tab/>
      </w:r>
      <w:r>
        <w:t>Card ATR</w:t>
      </w:r>
      <w:r>
        <w:tab/>
      </w:r>
      <w:r>
        <w:fldChar w:fldCharType="begin" w:fldLock="1"/>
      </w:r>
      <w:r>
        <w:instrText xml:space="preserve"> PAGEREF _Toc44932339 \h </w:instrText>
      </w:r>
      <w:r>
        <w:fldChar w:fldCharType="separate"/>
      </w:r>
      <w:r>
        <w:t>53</w:t>
      </w:r>
      <w:r>
        <w:fldChar w:fldCharType="end"/>
      </w:r>
    </w:p>
    <w:p w:rsidR="00825209" w:rsidRPr="00C44CE0" w:rsidRDefault="00825209">
      <w:pPr>
        <w:pStyle w:val="TOC3"/>
        <w:rPr>
          <w:rFonts w:ascii="Calibri" w:hAnsi="Calibri"/>
          <w:sz w:val="22"/>
          <w:szCs w:val="22"/>
          <w:lang w:eastAsia="en-GB"/>
        </w:rPr>
      </w:pPr>
      <w:r>
        <w:t>6.8.12</w:t>
      </w:r>
      <w:r w:rsidRPr="00C44CE0">
        <w:rPr>
          <w:rFonts w:ascii="Calibri" w:hAnsi="Calibri"/>
          <w:sz w:val="22"/>
          <w:szCs w:val="22"/>
          <w:lang w:eastAsia="en-GB"/>
        </w:rPr>
        <w:tab/>
      </w:r>
      <w:r>
        <w:t>R-APDU</w:t>
      </w:r>
      <w:r>
        <w:tab/>
      </w:r>
      <w:r>
        <w:fldChar w:fldCharType="begin" w:fldLock="1"/>
      </w:r>
      <w:r>
        <w:instrText xml:space="preserve"> PAGEREF _Toc44932340 \h </w:instrText>
      </w:r>
      <w:r>
        <w:fldChar w:fldCharType="separate"/>
      </w:r>
      <w:r>
        <w:t>53</w:t>
      </w:r>
      <w:r>
        <w:fldChar w:fldCharType="end"/>
      </w:r>
    </w:p>
    <w:p w:rsidR="00825209" w:rsidRPr="00C44CE0" w:rsidRDefault="00825209">
      <w:pPr>
        <w:pStyle w:val="TOC3"/>
        <w:rPr>
          <w:rFonts w:ascii="Calibri" w:hAnsi="Calibri"/>
          <w:sz w:val="22"/>
          <w:szCs w:val="22"/>
          <w:lang w:eastAsia="en-GB"/>
        </w:rPr>
      </w:pPr>
      <w:r w:rsidRPr="001D1155">
        <w:rPr>
          <w:lang w:val="fr-FR"/>
        </w:rPr>
        <w:t>6.8.13</w:t>
      </w:r>
      <w:r w:rsidRPr="00C44CE0">
        <w:rPr>
          <w:rFonts w:ascii="Calibri" w:hAnsi="Calibri"/>
          <w:sz w:val="22"/>
          <w:szCs w:val="22"/>
          <w:lang w:eastAsia="en-GB"/>
        </w:rPr>
        <w:tab/>
      </w:r>
      <w:r w:rsidRPr="001D1155">
        <w:rPr>
          <w:lang w:val="fr-FR"/>
        </w:rPr>
        <w:t>Timer identifier</w:t>
      </w:r>
      <w:r>
        <w:tab/>
      </w:r>
      <w:r>
        <w:fldChar w:fldCharType="begin" w:fldLock="1"/>
      </w:r>
      <w:r>
        <w:instrText xml:space="preserve"> PAGEREF _Toc44932341 \h </w:instrText>
      </w:r>
      <w:r>
        <w:fldChar w:fldCharType="separate"/>
      </w:r>
      <w:r>
        <w:t>53</w:t>
      </w:r>
      <w:r>
        <w:fldChar w:fldCharType="end"/>
      </w:r>
    </w:p>
    <w:p w:rsidR="00825209" w:rsidRPr="00C44CE0" w:rsidRDefault="00825209">
      <w:pPr>
        <w:pStyle w:val="TOC3"/>
        <w:rPr>
          <w:rFonts w:ascii="Calibri" w:hAnsi="Calibri"/>
          <w:sz w:val="22"/>
          <w:szCs w:val="22"/>
          <w:lang w:eastAsia="en-GB"/>
        </w:rPr>
      </w:pPr>
      <w:r>
        <w:t>6.8.14</w:t>
      </w:r>
      <w:r w:rsidRPr="00C44CE0">
        <w:rPr>
          <w:rFonts w:ascii="Calibri" w:hAnsi="Calibri"/>
          <w:sz w:val="22"/>
          <w:szCs w:val="22"/>
          <w:lang w:eastAsia="en-GB"/>
        </w:rPr>
        <w:tab/>
      </w:r>
      <w:r>
        <w:t>Timer value</w:t>
      </w:r>
      <w:r>
        <w:tab/>
      </w:r>
      <w:r>
        <w:fldChar w:fldCharType="begin" w:fldLock="1"/>
      </w:r>
      <w:r>
        <w:instrText xml:space="preserve"> PAGEREF _Toc44932342 \h </w:instrText>
      </w:r>
      <w:r>
        <w:fldChar w:fldCharType="separate"/>
      </w:r>
      <w:r>
        <w:t>53</w:t>
      </w:r>
      <w:r>
        <w:fldChar w:fldCharType="end"/>
      </w:r>
    </w:p>
    <w:p w:rsidR="00825209" w:rsidRPr="00C44CE0" w:rsidRDefault="00825209">
      <w:pPr>
        <w:pStyle w:val="TOC3"/>
        <w:rPr>
          <w:rFonts w:ascii="Calibri" w:hAnsi="Calibri"/>
          <w:sz w:val="22"/>
          <w:szCs w:val="22"/>
          <w:lang w:eastAsia="en-GB"/>
        </w:rPr>
      </w:pPr>
      <w:r>
        <w:t>6.8.15</w:t>
      </w:r>
      <w:r w:rsidRPr="00C44CE0">
        <w:rPr>
          <w:rFonts w:ascii="Calibri" w:hAnsi="Calibri"/>
          <w:sz w:val="22"/>
          <w:szCs w:val="22"/>
          <w:lang w:eastAsia="en-GB"/>
        </w:rPr>
        <w:tab/>
      </w:r>
      <w:r>
        <w:t>AT Response</w:t>
      </w:r>
      <w:r>
        <w:tab/>
      </w:r>
      <w:r>
        <w:fldChar w:fldCharType="begin" w:fldLock="1"/>
      </w:r>
      <w:r>
        <w:instrText xml:space="preserve"> PAGEREF _Toc44932343 \h </w:instrText>
      </w:r>
      <w:r>
        <w:fldChar w:fldCharType="separate"/>
      </w:r>
      <w:r>
        <w:t>53</w:t>
      </w:r>
      <w:r>
        <w:fldChar w:fldCharType="end"/>
      </w:r>
    </w:p>
    <w:p w:rsidR="00825209" w:rsidRPr="00C44CE0" w:rsidRDefault="00825209">
      <w:pPr>
        <w:pStyle w:val="TOC3"/>
        <w:rPr>
          <w:rFonts w:ascii="Calibri" w:hAnsi="Calibri"/>
          <w:sz w:val="22"/>
          <w:szCs w:val="22"/>
          <w:lang w:eastAsia="en-GB"/>
        </w:rPr>
      </w:pPr>
      <w:r>
        <w:t>6.8.16</w:t>
      </w:r>
      <w:r w:rsidRPr="00C44CE0">
        <w:rPr>
          <w:rFonts w:ascii="Calibri" w:hAnsi="Calibri"/>
          <w:sz w:val="22"/>
          <w:szCs w:val="22"/>
          <w:lang w:eastAsia="en-GB"/>
        </w:rPr>
        <w:tab/>
      </w:r>
      <w:r>
        <w:t>Text string 2</w:t>
      </w:r>
      <w:r>
        <w:tab/>
      </w:r>
      <w:r>
        <w:fldChar w:fldCharType="begin" w:fldLock="1"/>
      </w:r>
      <w:r>
        <w:instrText xml:space="preserve"> PAGEREF _Toc44932344 \h </w:instrText>
      </w:r>
      <w:r>
        <w:fldChar w:fldCharType="separate"/>
      </w:r>
      <w:r>
        <w:t>53</w:t>
      </w:r>
      <w:r>
        <w:fldChar w:fldCharType="end"/>
      </w:r>
    </w:p>
    <w:p w:rsidR="00825209" w:rsidRPr="00C44CE0" w:rsidRDefault="00825209">
      <w:pPr>
        <w:pStyle w:val="TOC3"/>
        <w:rPr>
          <w:rFonts w:ascii="Calibri" w:hAnsi="Calibri"/>
          <w:sz w:val="22"/>
          <w:szCs w:val="22"/>
          <w:lang w:eastAsia="en-GB"/>
        </w:rPr>
      </w:pPr>
      <w:r>
        <w:t>6.8.17</w:t>
      </w:r>
      <w:r w:rsidRPr="00C44CE0">
        <w:rPr>
          <w:rFonts w:ascii="Calibri" w:hAnsi="Calibri"/>
          <w:sz w:val="22"/>
          <w:szCs w:val="22"/>
          <w:lang w:eastAsia="en-GB"/>
        </w:rPr>
        <w:tab/>
      </w:r>
      <w:r>
        <w:t>Channel data</w:t>
      </w:r>
      <w:r>
        <w:tab/>
      </w:r>
      <w:r>
        <w:fldChar w:fldCharType="begin" w:fldLock="1"/>
      </w:r>
      <w:r>
        <w:instrText xml:space="preserve"> PAGEREF _Toc44932345 \h </w:instrText>
      </w:r>
      <w:r>
        <w:fldChar w:fldCharType="separate"/>
      </w:r>
      <w:r>
        <w:t>53</w:t>
      </w:r>
      <w:r>
        <w:fldChar w:fldCharType="end"/>
      </w:r>
    </w:p>
    <w:p w:rsidR="00825209" w:rsidRPr="00C44CE0" w:rsidRDefault="00825209">
      <w:pPr>
        <w:pStyle w:val="TOC3"/>
        <w:rPr>
          <w:rFonts w:ascii="Calibri" w:hAnsi="Calibri"/>
          <w:sz w:val="22"/>
          <w:szCs w:val="22"/>
          <w:lang w:eastAsia="en-GB"/>
        </w:rPr>
      </w:pPr>
      <w:r>
        <w:t>6.8.18</w:t>
      </w:r>
      <w:r w:rsidRPr="00C44CE0">
        <w:rPr>
          <w:rFonts w:ascii="Calibri" w:hAnsi="Calibri"/>
          <w:sz w:val="22"/>
          <w:szCs w:val="22"/>
          <w:lang w:eastAsia="en-GB"/>
        </w:rPr>
        <w:tab/>
      </w:r>
      <w:r>
        <w:t>Channel status</w:t>
      </w:r>
      <w:r>
        <w:tab/>
      </w:r>
      <w:r>
        <w:fldChar w:fldCharType="begin" w:fldLock="1"/>
      </w:r>
      <w:r>
        <w:instrText xml:space="preserve"> PAGEREF _Toc44932346 \h </w:instrText>
      </w:r>
      <w:r>
        <w:fldChar w:fldCharType="separate"/>
      </w:r>
      <w:r>
        <w:t>53</w:t>
      </w:r>
      <w:r>
        <w:fldChar w:fldCharType="end"/>
      </w:r>
    </w:p>
    <w:p w:rsidR="00825209" w:rsidRPr="00C44CE0" w:rsidRDefault="00825209">
      <w:pPr>
        <w:pStyle w:val="TOC3"/>
        <w:rPr>
          <w:rFonts w:ascii="Calibri" w:hAnsi="Calibri"/>
          <w:sz w:val="22"/>
          <w:szCs w:val="22"/>
          <w:lang w:eastAsia="en-GB"/>
        </w:rPr>
      </w:pPr>
      <w:r>
        <w:t>6.8.19</w:t>
      </w:r>
      <w:r w:rsidRPr="00C44CE0">
        <w:rPr>
          <w:rFonts w:ascii="Calibri" w:hAnsi="Calibri"/>
          <w:sz w:val="22"/>
          <w:szCs w:val="22"/>
          <w:lang w:eastAsia="en-GB"/>
        </w:rPr>
        <w:tab/>
      </w:r>
      <w:r>
        <w:t>Channel data length</w:t>
      </w:r>
      <w:r>
        <w:tab/>
      </w:r>
      <w:r>
        <w:fldChar w:fldCharType="begin" w:fldLock="1"/>
      </w:r>
      <w:r>
        <w:instrText xml:space="preserve"> PAGEREF _Toc44932347 \h </w:instrText>
      </w:r>
      <w:r>
        <w:fldChar w:fldCharType="separate"/>
      </w:r>
      <w:r>
        <w:t>53</w:t>
      </w:r>
      <w:r>
        <w:fldChar w:fldCharType="end"/>
      </w:r>
    </w:p>
    <w:p w:rsidR="00825209" w:rsidRPr="00C44CE0" w:rsidRDefault="00825209">
      <w:pPr>
        <w:pStyle w:val="TOC3"/>
        <w:rPr>
          <w:rFonts w:ascii="Calibri" w:hAnsi="Calibri"/>
          <w:sz w:val="22"/>
          <w:szCs w:val="22"/>
          <w:lang w:eastAsia="en-GB"/>
        </w:rPr>
      </w:pPr>
      <w:r>
        <w:t>6.8.20</w:t>
      </w:r>
      <w:r w:rsidRPr="00C44CE0">
        <w:rPr>
          <w:rFonts w:ascii="Calibri" w:hAnsi="Calibri"/>
          <w:sz w:val="22"/>
          <w:szCs w:val="22"/>
          <w:lang w:eastAsia="en-GB"/>
        </w:rPr>
        <w:tab/>
      </w:r>
      <w:r>
        <w:t>Bearer description</w:t>
      </w:r>
      <w:r>
        <w:tab/>
      </w:r>
      <w:r>
        <w:fldChar w:fldCharType="begin" w:fldLock="1"/>
      </w:r>
      <w:r>
        <w:instrText xml:space="preserve"> PAGEREF _Toc44932348 \h </w:instrText>
      </w:r>
      <w:r>
        <w:fldChar w:fldCharType="separate"/>
      </w:r>
      <w:r>
        <w:t>53</w:t>
      </w:r>
      <w:r>
        <w:fldChar w:fldCharType="end"/>
      </w:r>
    </w:p>
    <w:p w:rsidR="00825209" w:rsidRPr="00C44CE0" w:rsidRDefault="00825209">
      <w:pPr>
        <w:pStyle w:val="TOC3"/>
        <w:rPr>
          <w:rFonts w:ascii="Calibri" w:hAnsi="Calibri"/>
          <w:sz w:val="22"/>
          <w:szCs w:val="22"/>
          <w:lang w:eastAsia="en-GB"/>
        </w:rPr>
      </w:pPr>
      <w:r>
        <w:t>6.8.21</w:t>
      </w:r>
      <w:r w:rsidRPr="00C44CE0">
        <w:rPr>
          <w:rFonts w:ascii="Calibri" w:hAnsi="Calibri"/>
          <w:sz w:val="22"/>
          <w:szCs w:val="22"/>
          <w:lang w:eastAsia="en-GB"/>
        </w:rPr>
        <w:tab/>
      </w:r>
      <w:r>
        <w:t>Buffer size</w:t>
      </w:r>
      <w:r>
        <w:tab/>
      </w:r>
      <w:r>
        <w:fldChar w:fldCharType="begin" w:fldLock="1"/>
      </w:r>
      <w:r>
        <w:instrText xml:space="preserve"> PAGEREF _Toc44932349 \h </w:instrText>
      </w:r>
      <w:r>
        <w:fldChar w:fldCharType="separate"/>
      </w:r>
      <w:r>
        <w:t>53</w:t>
      </w:r>
      <w:r>
        <w:fldChar w:fldCharType="end"/>
      </w:r>
    </w:p>
    <w:p w:rsidR="00825209" w:rsidRPr="00C44CE0" w:rsidRDefault="00825209">
      <w:pPr>
        <w:pStyle w:val="TOC3"/>
        <w:rPr>
          <w:rFonts w:ascii="Calibri" w:hAnsi="Calibri"/>
          <w:sz w:val="22"/>
          <w:szCs w:val="22"/>
          <w:lang w:eastAsia="en-GB"/>
        </w:rPr>
      </w:pPr>
      <w:r>
        <w:t>6.8.22</w:t>
      </w:r>
      <w:r w:rsidRPr="00C44CE0">
        <w:rPr>
          <w:rFonts w:ascii="Calibri" w:hAnsi="Calibri"/>
          <w:sz w:val="22"/>
          <w:szCs w:val="22"/>
          <w:lang w:eastAsia="en-GB"/>
        </w:rPr>
        <w:tab/>
      </w:r>
      <w:r>
        <w:t>Total Display Duration</w:t>
      </w:r>
      <w:r>
        <w:tab/>
      </w:r>
      <w:r>
        <w:fldChar w:fldCharType="begin" w:fldLock="1"/>
      </w:r>
      <w:r>
        <w:instrText xml:space="preserve"> PAGEREF _Toc44932350 \h </w:instrText>
      </w:r>
      <w:r>
        <w:fldChar w:fldCharType="separate"/>
      </w:r>
      <w:r>
        <w:t>53</w:t>
      </w:r>
      <w:r>
        <w:fldChar w:fldCharType="end"/>
      </w:r>
    </w:p>
    <w:p w:rsidR="00825209" w:rsidRPr="00C44CE0" w:rsidRDefault="00825209">
      <w:pPr>
        <w:pStyle w:val="TOC3"/>
        <w:rPr>
          <w:rFonts w:ascii="Calibri" w:hAnsi="Calibri"/>
          <w:sz w:val="22"/>
          <w:szCs w:val="22"/>
          <w:lang w:eastAsia="en-GB"/>
        </w:rPr>
      </w:pPr>
      <w:r>
        <w:t>6.8.23</w:t>
      </w:r>
      <w:r w:rsidRPr="00C44CE0">
        <w:rPr>
          <w:rFonts w:ascii="Calibri" w:hAnsi="Calibri"/>
          <w:sz w:val="22"/>
          <w:szCs w:val="22"/>
          <w:lang w:eastAsia="en-GB"/>
        </w:rPr>
        <w:tab/>
      </w:r>
      <w:r>
        <w:t>Service Availability</w:t>
      </w:r>
      <w:r>
        <w:tab/>
      </w:r>
      <w:r>
        <w:fldChar w:fldCharType="begin" w:fldLock="1"/>
      </w:r>
      <w:r>
        <w:instrText xml:space="preserve"> PAGEREF _Toc44932351 \h </w:instrText>
      </w:r>
      <w:r>
        <w:fldChar w:fldCharType="separate"/>
      </w:r>
      <w:r>
        <w:t>53</w:t>
      </w:r>
      <w:r>
        <w:fldChar w:fldCharType="end"/>
      </w:r>
    </w:p>
    <w:p w:rsidR="00825209" w:rsidRPr="00C44CE0" w:rsidRDefault="00825209">
      <w:pPr>
        <w:pStyle w:val="TOC3"/>
        <w:rPr>
          <w:rFonts w:ascii="Calibri" w:hAnsi="Calibri"/>
          <w:sz w:val="22"/>
          <w:szCs w:val="22"/>
          <w:lang w:eastAsia="en-GB"/>
        </w:rPr>
      </w:pPr>
      <w:r>
        <w:t>6.8.24</w:t>
      </w:r>
      <w:r w:rsidRPr="00C44CE0">
        <w:rPr>
          <w:rFonts w:ascii="Calibri" w:hAnsi="Calibri"/>
          <w:sz w:val="22"/>
          <w:szCs w:val="22"/>
          <w:lang w:eastAsia="en-GB"/>
        </w:rPr>
        <w:tab/>
      </w:r>
      <w:r>
        <w:t>Service Record</w:t>
      </w:r>
      <w:r>
        <w:tab/>
      </w:r>
      <w:r>
        <w:fldChar w:fldCharType="begin" w:fldLock="1"/>
      </w:r>
      <w:r>
        <w:instrText xml:space="preserve"> PAGEREF _Toc44932352 \h </w:instrText>
      </w:r>
      <w:r>
        <w:fldChar w:fldCharType="separate"/>
      </w:r>
      <w:r>
        <w:t>54</w:t>
      </w:r>
      <w:r>
        <w:fldChar w:fldCharType="end"/>
      </w:r>
    </w:p>
    <w:p w:rsidR="00825209" w:rsidRPr="00C44CE0" w:rsidRDefault="00825209">
      <w:pPr>
        <w:pStyle w:val="TOC3"/>
        <w:rPr>
          <w:rFonts w:ascii="Calibri" w:hAnsi="Calibri"/>
          <w:sz w:val="22"/>
          <w:szCs w:val="22"/>
          <w:lang w:eastAsia="en-GB"/>
        </w:rPr>
      </w:pPr>
      <w:r>
        <w:t>6.8.25</w:t>
      </w:r>
      <w:r w:rsidRPr="00C44CE0">
        <w:rPr>
          <w:rFonts w:ascii="Calibri" w:hAnsi="Calibri"/>
          <w:sz w:val="22"/>
          <w:szCs w:val="22"/>
          <w:lang w:eastAsia="en-GB"/>
        </w:rPr>
        <w:tab/>
      </w:r>
      <w:r>
        <w:t>Other address (local address)</w:t>
      </w:r>
      <w:r>
        <w:tab/>
      </w:r>
      <w:r>
        <w:fldChar w:fldCharType="begin" w:fldLock="1"/>
      </w:r>
      <w:r>
        <w:instrText xml:space="preserve"> PAGEREF _Toc44932353 \h </w:instrText>
      </w:r>
      <w:r>
        <w:fldChar w:fldCharType="separate"/>
      </w:r>
      <w:r>
        <w:t>54</w:t>
      </w:r>
      <w:r>
        <w:fldChar w:fldCharType="end"/>
      </w:r>
    </w:p>
    <w:p w:rsidR="00825209" w:rsidRPr="00C44CE0" w:rsidRDefault="00825209">
      <w:pPr>
        <w:pStyle w:val="TOC3"/>
        <w:rPr>
          <w:rFonts w:ascii="Calibri" w:hAnsi="Calibri"/>
          <w:sz w:val="22"/>
          <w:szCs w:val="22"/>
          <w:lang w:eastAsia="en-GB"/>
        </w:rPr>
      </w:pPr>
      <w:r>
        <w:t>6.8.26</w:t>
      </w:r>
      <w:r w:rsidRPr="00C44CE0">
        <w:rPr>
          <w:rFonts w:ascii="Calibri" w:hAnsi="Calibri"/>
          <w:sz w:val="22"/>
          <w:szCs w:val="22"/>
          <w:lang w:eastAsia="en-GB"/>
        </w:rPr>
        <w:tab/>
      </w:r>
      <w:r>
        <w:t>Frames Information</w:t>
      </w:r>
      <w:r>
        <w:tab/>
      </w:r>
      <w:r>
        <w:fldChar w:fldCharType="begin" w:fldLock="1"/>
      </w:r>
      <w:r>
        <w:instrText xml:space="preserve"> PAGEREF _Toc44932354 \h </w:instrText>
      </w:r>
      <w:r>
        <w:fldChar w:fldCharType="separate"/>
      </w:r>
      <w:r>
        <w:t>54</w:t>
      </w:r>
      <w:r>
        <w:fldChar w:fldCharType="end"/>
      </w:r>
    </w:p>
    <w:p w:rsidR="00825209" w:rsidRPr="00C44CE0" w:rsidRDefault="00825209">
      <w:pPr>
        <w:pStyle w:val="TOC2"/>
        <w:rPr>
          <w:rFonts w:ascii="Calibri" w:hAnsi="Calibri"/>
          <w:sz w:val="22"/>
          <w:szCs w:val="22"/>
          <w:lang w:eastAsia="en-GB"/>
        </w:rPr>
      </w:pPr>
      <w:r>
        <w:t>6.9</w:t>
      </w:r>
      <w:r w:rsidRPr="00C44CE0">
        <w:rPr>
          <w:rFonts w:ascii="Calibri" w:hAnsi="Calibri"/>
          <w:sz w:val="22"/>
          <w:szCs w:val="22"/>
          <w:lang w:eastAsia="en-GB"/>
        </w:rPr>
        <w:tab/>
      </w:r>
      <w:r>
        <w:t>Proactive UICC session and ME display interaction</w:t>
      </w:r>
      <w:r>
        <w:tab/>
      </w:r>
      <w:r>
        <w:fldChar w:fldCharType="begin" w:fldLock="1"/>
      </w:r>
      <w:r>
        <w:instrText xml:space="preserve"> PAGEREF _Toc44932355 \h </w:instrText>
      </w:r>
      <w:r>
        <w:fldChar w:fldCharType="separate"/>
      </w:r>
      <w:r>
        <w:t>54</w:t>
      </w:r>
      <w:r>
        <w:fldChar w:fldCharType="end"/>
      </w:r>
    </w:p>
    <w:p w:rsidR="00825209" w:rsidRPr="00C44CE0" w:rsidRDefault="00825209">
      <w:pPr>
        <w:pStyle w:val="TOC2"/>
        <w:rPr>
          <w:rFonts w:ascii="Calibri" w:hAnsi="Calibri"/>
          <w:sz w:val="22"/>
          <w:szCs w:val="22"/>
          <w:lang w:eastAsia="en-GB"/>
        </w:rPr>
      </w:pPr>
      <w:r>
        <w:t>6.10</w:t>
      </w:r>
      <w:r w:rsidRPr="00C44CE0">
        <w:rPr>
          <w:rFonts w:ascii="Calibri" w:hAnsi="Calibri"/>
          <w:sz w:val="22"/>
          <w:szCs w:val="22"/>
          <w:lang w:eastAsia="en-GB"/>
        </w:rPr>
        <w:tab/>
      </w:r>
      <w:r>
        <w:t>Handling of unknown, unforeseen and erroneous messages</w:t>
      </w:r>
      <w:r>
        <w:tab/>
      </w:r>
      <w:r>
        <w:fldChar w:fldCharType="begin" w:fldLock="1"/>
      </w:r>
      <w:r>
        <w:instrText xml:space="preserve"> PAGEREF _Toc44932356 \h </w:instrText>
      </w:r>
      <w:r>
        <w:fldChar w:fldCharType="separate"/>
      </w:r>
      <w:r>
        <w:t>54</w:t>
      </w:r>
      <w:r>
        <w:fldChar w:fldCharType="end"/>
      </w:r>
    </w:p>
    <w:p w:rsidR="00825209" w:rsidRPr="00C44CE0" w:rsidRDefault="00825209">
      <w:pPr>
        <w:pStyle w:val="TOC2"/>
        <w:rPr>
          <w:rFonts w:ascii="Calibri" w:hAnsi="Calibri"/>
          <w:sz w:val="22"/>
          <w:szCs w:val="22"/>
          <w:lang w:eastAsia="en-GB"/>
        </w:rPr>
      </w:pPr>
      <w:r>
        <w:t>6.11</w:t>
      </w:r>
      <w:r w:rsidRPr="00C44CE0">
        <w:rPr>
          <w:rFonts w:ascii="Calibri" w:hAnsi="Calibri"/>
          <w:sz w:val="22"/>
          <w:szCs w:val="22"/>
          <w:lang w:eastAsia="en-GB"/>
        </w:rPr>
        <w:tab/>
      </w:r>
      <w:r>
        <w:t>Proactive commands versus possible Terminal response</w:t>
      </w:r>
      <w:r>
        <w:tab/>
      </w:r>
      <w:r>
        <w:fldChar w:fldCharType="begin" w:fldLock="1"/>
      </w:r>
      <w:r>
        <w:instrText xml:space="preserve"> PAGEREF _Toc44932357 \h </w:instrText>
      </w:r>
      <w:r>
        <w:fldChar w:fldCharType="separate"/>
      </w:r>
      <w:r>
        <w:t>54</w:t>
      </w:r>
      <w:r>
        <w:fldChar w:fldCharType="end"/>
      </w:r>
    </w:p>
    <w:p w:rsidR="00825209" w:rsidRPr="00C44CE0" w:rsidRDefault="00825209">
      <w:pPr>
        <w:pStyle w:val="TOC1"/>
        <w:rPr>
          <w:rFonts w:ascii="Calibri" w:hAnsi="Calibri"/>
          <w:szCs w:val="22"/>
          <w:lang w:eastAsia="en-GB"/>
        </w:rPr>
      </w:pPr>
      <w:r>
        <w:t>7</w:t>
      </w:r>
      <w:r w:rsidRPr="00C44CE0">
        <w:rPr>
          <w:rFonts w:ascii="Calibri" w:hAnsi="Calibri"/>
          <w:szCs w:val="22"/>
          <w:lang w:eastAsia="en-GB"/>
        </w:rPr>
        <w:tab/>
      </w:r>
      <w:r>
        <w:t>ENVELOPE Commands</w:t>
      </w:r>
      <w:r>
        <w:tab/>
      </w:r>
      <w:r>
        <w:fldChar w:fldCharType="begin" w:fldLock="1"/>
      </w:r>
      <w:r>
        <w:instrText xml:space="preserve"> PAGEREF _Toc44932358 \h </w:instrText>
      </w:r>
      <w:r>
        <w:fldChar w:fldCharType="separate"/>
      </w:r>
      <w:r>
        <w:t>56</w:t>
      </w:r>
      <w:r>
        <w:fldChar w:fldCharType="end"/>
      </w:r>
    </w:p>
    <w:p w:rsidR="00825209" w:rsidRPr="00C44CE0" w:rsidRDefault="00825209">
      <w:pPr>
        <w:pStyle w:val="TOC2"/>
        <w:rPr>
          <w:rFonts w:ascii="Calibri" w:hAnsi="Calibri"/>
          <w:sz w:val="22"/>
          <w:szCs w:val="22"/>
          <w:lang w:eastAsia="en-GB"/>
        </w:rPr>
      </w:pPr>
      <w:r>
        <w:t>7.1</w:t>
      </w:r>
      <w:r w:rsidRPr="00C44CE0">
        <w:rPr>
          <w:rFonts w:ascii="Calibri" w:hAnsi="Calibri"/>
          <w:sz w:val="22"/>
          <w:szCs w:val="22"/>
          <w:lang w:eastAsia="en-GB"/>
        </w:rPr>
        <w:tab/>
      </w:r>
      <w:r>
        <w:t>Data download to UICC</w:t>
      </w:r>
      <w:r>
        <w:tab/>
      </w:r>
      <w:r>
        <w:fldChar w:fldCharType="begin" w:fldLock="1"/>
      </w:r>
      <w:r>
        <w:instrText xml:space="preserve"> PAGEREF _Toc44932359 \h </w:instrText>
      </w:r>
      <w:r>
        <w:fldChar w:fldCharType="separate"/>
      </w:r>
      <w:r>
        <w:t>56</w:t>
      </w:r>
      <w:r>
        <w:fldChar w:fldCharType="end"/>
      </w:r>
    </w:p>
    <w:p w:rsidR="00825209" w:rsidRPr="00C44CE0" w:rsidRDefault="00825209">
      <w:pPr>
        <w:pStyle w:val="TOC3"/>
        <w:rPr>
          <w:rFonts w:ascii="Calibri" w:hAnsi="Calibri"/>
          <w:sz w:val="22"/>
          <w:szCs w:val="22"/>
          <w:lang w:eastAsia="en-GB"/>
        </w:rPr>
      </w:pPr>
      <w:r>
        <w:t>7.1.1</w:t>
      </w:r>
      <w:r w:rsidRPr="00C44CE0">
        <w:rPr>
          <w:rFonts w:ascii="Calibri" w:hAnsi="Calibri"/>
          <w:sz w:val="22"/>
          <w:szCs w:val="22"/>
          <w:lang w:eastAsia="en-GB"/>
        </w:rPr>
        <w:tab/>
      </w:r>
      <w:r>
        <w:t>SMS-PP data download</w:t>
      </w:r>
      <w:r>
        <w:tab/>
      </w:r>
      <w:r>
        <w:fldChar w:fldCharType="begin" w:fldLock="1"/>
      </w:r>
      <w:r>
        <w:instrText xml:space="preserve"> PAGEREF _Toc44932360 \h </w:instrText>
      </w:r>
      <w:r>
        <w:fldChar w:fldCharType="separate"/>
      </w:r>
      <w:r>
        <w:t>56</w:t>
      </w:r>
      <w:r>
        <w:fldChar w:fldCharType="end"/>
      </w:r>
    </w:p>
    <w:p w:rsidR="00825209" w:rsidRPr="00C44CE0" w:rsidRDefault="00825209">
      <w:pPr>
        <w:pStyle w:val="TOC4"/>
        <w:rPr>
          <w:rFonts w:ascii="Calibri" w:hAnsi="Calibri"/>
          <w:sz w:val="22"/>
          <w:szCs w:val="22"/>
          <w:lang w:eastAsia="en-GB"/>
        </w:rPr>
      </w:pPr>
      <w:r>
        <w:t>7.1.1.1</w:t>
      </w:r>
      <w:r w:rsidRPr="00C44CE0">
        <w:rPr>
          <w:rFonts w:ascii="Calibri" w:hAnsi="Calibri"/>
          <w:sz w:val="22"/>
          <w:szCs w:val="22"/>
          <w:lang w:eastAsia="en-GB"/>
        </w:rPr>
        <w:tab/>
      </w:r>
      <w:r>
        <w:t>Procedure</w:t>
      </w:r>
      <w:r>
        <w:tab/>
      </w:r>
      <w:r>
        <w:fldChar w:fldCharType="begin" w:fldLock="1"/>
      </w:r>
      <w:r>
        <w:instrText xml:space="preserve"> PAGEREF _Toc44932361 \h </w:instrText>
      </w:r>
      <w:r>
        <w:fldChar w:fldCharType="separate"/>
      </w:r>
      <w:r>
        <w:t>56</w:t>
      </w:r>
      <w:r>
        <w:fldChar w:fldCharType="end"/>
      </w:r>
    </w:p>
    <w:p w:rsidR="00825209" w:rsidRPr="00C44CE0" w:rsidRDefault="00825209">
      <w:pPr>
        <w:pStyle w:val="TOC4"/>
        <w:rPr>
          <w:rFonts w:ascii="Calibri" w:hAnsi="Calibri"/>
          <w:sz w:val="22"/>
          <w:szCs w:val="22"/>
          <w:lang w:eastAsia="en-GB"/>
        </w:rPr>
      </w:pPr>
      <w:r>
        <w:t>7.1.1.1a</w:t>
      </w:r>
      <w:r w:rsidRPr="00C44CE0">
        <w:rPr>
          <w:rFonts w:ascii="Calibri" w:hAnsi="Calibri"/>
          <w:sz w:val="22"/>
          <w:szCs w:val="22"/>
          <w:lang w:eastAsia="en-GB"/>
        </w:rPr>
        <w:tab/>
      </w:r>
      <w:r>
        <w:t>Procedure for SMS-PP data download via REGISTRATION ACCEPT or DL NAS TRANSPORT messages</w:t>
      </w:r>
      <w:r>
        <w:tab/>
      </w:r>
      <w:r>
        <w:fldChar w:fldCharType="begin" w:fldLock="1"/>
      </w:r>
      <w:r>
        <w:instrText xml:space="preserve"> PAGEREF _Toc44932362 \h </w:instrText>
      </w:r>
      <w:r>
        <w:fldChar w:fldCharType="separate"/>
      </w:r>
      <w:r>
        <w:t>56</w:t>
      </w:r>
      <w:r>
        <w:fldChar w:fldCharType="end"/>
      </w:r>
    </w:p>
    <w:p w:rsidR="00825209" w:rsidRPr="00C44CE0" w:rsidRDefault="00825209">
      <w:pPr>
        <w:pStyle w:val="TOC4"/>
        <w:rPr>
          <w:rFonts w:ascii="Calibri" w:hAnsi="Calibri"/>
          <w:sz w:val="22"/>
          <w:szCs w:val="22"/>
          <w:lang w:eastAsia="en-GB"/>
        </w:rPr>
      </w:pPr>
      <w:r>
        <w:t>7.1.1.2</w:t>
      </w:r>
      <w:r w:rsidRPr="00C44CE0">
        <w:rPr>
          <w:rFonts w:ascii="Calibri" w:hAnsi="Calibri"/>
          <w:sz w:val="22"/>
          <w:szCs w:val="22"/>
          <w:lang w:eastAsia="en-GB"/>
        </w:rPr>
        <w:tab/>
      </w:r>
      <w:r>
        <w:t>Structure of ENVELOPE (SMS-PP DOWNLOAD)</w:t>
      </w:r>
      <w:r>
        <w:tab/>
      </w:r>
      <w:r>
        <w:fldChar w:fldCharType="begin" w:fldLock="1"/>
      </w:r>
      <w:r>
        <w:instrText xml:space="preserve"> PAGEREF _Toc44932363 \h </w:instrText>
      </w:r>
      <w:r>
        <w:fldChar w:fldCharType="separate"/>
      </w:r>
      <w:r>
        <w:t>57</w:t>
      </w:r>
      <w:r>
        <w:fldChar w:fldCharType="end"/>
      </w:r>
    </w:p>
    <w:p w:rsidR="00825209" w:rsidRPr="00C44CE0" w:rsidRDefault="00825209">
      <w:pPr>
        <w:pStyle w:val="TOC3"/>
        <w:rPr>
          <w:rFonts w:ascii="Calibri" w:hAnsi="Calibri"/>
          <w:sz w:val="22"/>
          <w:szCs w:val="22"/>
          <w:lang w:eastAsia="en-GB"/>
        </w:rPr>
      </w:pPr>
      <w:r>
        <w:t>7.1.2</w:t>
      </w:r>
      <w:r w:rsidRPr="00C44CE0">
        <w:rPr>
          <w:rFonts w:ascii="Calibri" w:hAnsi="Calibri"/>
          <w:sz w:val="22"/>
          <w:szCs w:val="22"/>
          <w:lang w:eastAsia="en-GB"/>
        </w:rPr>
        <w:tab/>
      </w:r>
      <w:r>
        <w:t>Cell Broadcast data download</w:t>
      </w:r>
      <w:r>
        <w:tab/>
      </w:r>
      <w:r>
        <w:fldChar w:fldCharType="begin" w:fldLock="1"/>
      </w:r>
      <w:r>
        <w:instrText xml:space="preserve"> PAGEREF _Toc44932364 \h </w:instrText>
      </w:r>
      <w:r>
        <w:fldChar w:fldCharType="separate"/>
      </w:r>
      <w:r>
        <w:t>58</w:t>
      </w:r>
      <w:r>
        <w:fldChar w:fldCharType="end"/>
      </w:r>
    </w:p>
    <w:p w:rsidR="00825209" w:rsidRPr="00C44CE0" w:rsidRDefault="00825209">
      <w:pPr>
        <w:pStyle w:val="TOC4"/>
        <w:rPr>
          <w:rFonts w:ascii="Calibri" w:hAnsi="Calibri"/>
          <w:sz w:val="22"/>
          <w:szCs w:val="22"/>
          <w:lang w:eastAsia="en-GB"/>
        </w:rPr>
      </w:pPr>
      <w:r>
        <w:t>7.1.2.1</w:t>
      </w:r>
      <w:r w:rsidRPr="00C44CE0">
        <w:rPr>
          <w:rFonts w:ascii="Calibri" w:hAnsi="Calibri"/>
          <w:sz w:val="22"/>
          <w:szCs w:val="22"/>
          <w:lang w:eastAsia="en-GB"/>
        </w:rPr>
        <w:tab/>
      </w:r>
      <w:r>
        <w:t>Procedure</w:t>
      </w:r>
      <w:r>
        <w:tab/>
      </w:r>
      <w:r>
        <w:fldChar w:fldCharType="begin" w:fldLock="1"/>
      </w:r>
      <w:r>
        <w:instrText xml:space="preserve"> PAGEREF _Toc44932365 \h </w:instrText>
      </w:r>
      <w:r>
        <w:fldChar w:fldCharType="separate"/>
      </w:r>
      <w:r>
        <w:t>58</w:t>
      </w:r>
      <w:r>
        <w:fldChar w:fldCharType="end"/>
      </w:r>
    </w:p>
    <w:p w:rsidR="00825209" w:rsidRPr="00C44CE0" w:rsidRDefault="00825209">
      <w:pPr>
        <w:pStyle w:val="TOC4"/>
        <w:rPr>
          <w:rFonts w:ascii="Calibri" w:hAnsi="Calibri"/>
          <w:sz w:val="22"/>
          <w:szCs w:val="22"/>
          <w:lang w:eastAsia="en-GB"/>
        </w:rPr>
      </w:pPr>
      <w:r>
        <w:t>7.1.2.2</w:t>
      </w:r>
      <w:r w:rsidRPr="00C44CE0">
        <w:rPr>
          <w:rFonts w:ascii="Calibri" w:hAnsi="Calibri"/>
          <w:sz w:val="22"/>
          <w:szCs w:val="22"/>
          <w:lang w:eastAsia="en-GB"/>
        </w:rPr>
        <w:tab/>
      </w:r>
      <w:r>
        <w:t>Structure of ENVELOPE (CELL BROADCAST DOWNLOAD)</w:t>
      </w:r>
      <w:r>
        <w:tab/>
      </w:r>
      <w:r>
        <w:fldChar w:fldCharType="begin" w:fldLock="1"/>
      </w:r>
      <w:r>
        <w:instrText xml:space="preserve"> PAGEREF _Toc44932366 \h </w:instrText>
      </w:r>
      <w:r>
        <w:fldChar w:fldCharType="separate"/>
      </w:r>
      <w:r>
        <w:t>59</w:t>
      </w:r>
      <w:r>
        <w:fldChar w:fldCharType="end"/>
      </w:r>
    </w:p>
    <w:p w:rsidR="00825209" w:rsidRPr="00C44CE0" w:rsidRDefault="00825209">
      <w:pPr>
        <w:pStyle w:val="TOC2"/>
        <w:rPr>
          <w:rFonts w:ascii="Calibri" w:hAnsi="Calibri"/>
          <w:sz w:val="22"/>
          <w:szCs w:val="22"/>
          <w:lang w:eastAsia="en-GB"/>
        </w:rPr>
      </w:pPr>
      <w:r>
        <w:t>7.2</w:t>
      </w:r>
      <w:r w:rsidRPr="00C44CE0">
        <w:rPr>
          <w:rFonts w:ascii="Calibri" w:hAnsi="Calibri"/>
          <w:sz w:val="22"/>
          <w:szCs w:val="22"/>
          <w:lang w:eastAsia="en-GB"/>
        </w:rPr>
        <w:tab/>
      </w:r>
      <w:r>
        <w:t>Menu Selection</w:t>
      </w:r>
      <w:r>
        <w:tab/>
      </w:r>
      <w:r>
        <w:fldChar w:fldCharType="begin" w:fldLock="1"/>
      </w:r>
      <w:r>
        <w:instrText xml:space="preserve"> PAGEREF _Toc44932367 \h </w:instrText>
      </w:r>
      <w:r>
        <w:fldChar w:fldCharType="separate"/>
      </w:r>
      <w:r>
        <w:t>59</w:t>
      </w:r>
      <w:r>
        <w:fldChar w:fldCharType="end"/>
      </w:r>
    </w:p>
    <w:p w:rsidR="00825209" w:rsidRPr="00C44CE0" w:rsidRDefault="00825209">
      <w:pPr>
        <w:pStyle w:val="TOC2"/>
        <w:rPr>
          <w:rFonts w:ascii="Calibri" w:hAnsi="Calibri"/>
          <w:sz w:val="22"/>
          <w:szCs w:val="22"/>
          <w:lang w:eastAsia="en-GB"/>
        </w:rPr>
      </w:pPr>
      <w:r>
        <w:t>7.3</w:t>
      </w:r>
      <w:r w:rsidRPr="00C44CE0">
        <w:rPr>
          <w:rFonts w:ascii="Calibri" w:hAnsi="Calibri"/>
          <w:sz w:val="22"/>
          <w:szCs w:val="22"/>
          <w:lang w:eastAsia="en-GB"/>
        </w:rPr>
        <w:tab/>
      </w:r>
      <w:r>
        <w:t>Call Control and MO SMS control by USIM</w:t>
      </w:r>
      <w:r>
        <w:tab/>
      </w:r>
      <w:r>
        <w:fldChar w:fldCharType="begin" w:fldLock="1"/>
      </w:r>
      <w:r>
        <w:instrText xml:space="preserve"> PAGEREF _Toc44932368 \h </w:instrText>
      </w:r>
      <w:r>
        <w:fldChar w:fldCharType="separate"/>
      </w:r>
      <w:r>
        <w:t>59</w:t>
      </w:r>
      <w:r>
        <w:fldChar w:fldCharType="end"/>
      </w:r>
    </w:p>
    <w:p w:rsidR="00825209" w:rsidRPr="00C44CE0" w:rsidRDefault="00825209">
      <w:pPr>
        <w:pStyle w:val="TOC3"/>
        <w:rPr>
          <w:rFonts w:ascii="Calibri" w:hAnsi="Calibri"/>
          <w:sz w:val="22"/>
          <w:szCs w:val="22"/>
          <w:lang w:eastAsia="en-GB"/>
        </w:rPr>
      </w:pPr>
      <w:r>
        <w:t>7.3.1</w:t>
      </w:r>
      <w:r w:rsidRPr="00C44CE0">
        <w:rPr>
          <w:rFonts w:ascii="Calibri" w:hAnsi="Calibri"/>
          <w:sz w:val="22"/>
          <w:szCs w:val="22"/>
          <w:lang w:eastAsia="en-GB"/>
        </w:rPr>
        <w:tab/>
      </w:r>
      <w:r>
        <w:t>Call Control by USIM</w:t>
      </w:r>
      <w:r>
        <w:tab/>
      </w:r>
      <w:r>
        <w:fldChar w:fldCharType="begin" w:fldLock="1"/>
      </w:r>
      <w:r>
        <w:instrText xml:space="preserve"> PAGEREF _Toc44932369 \h </w:instrText>
      </w:r>
      <w:r>
        <w:fldChar w:fldCharType="separate"/>
      </w:r>
      <w:r>
        <w:t>59</w:t>
      </w:r>
      <w:r>
        <w:fldChar w:fldCharType="end"/>
      </w:r>
    </w:p>
    <w:p w:rsidR="00825209" w:rsidRPr="00C44CE0" w:rsidRDefault="00825209">
      <w:pPr>
        <w:pStyle w:val="TOC4"/>
        <w:rPr>
          <w:rFonts w:ascii="Calibri" w:hAnsi="Calibri"/>
          <w:sz w:val="22"/>
          <w:szCs w:val="22"/>
          <w:lang w:eastAsia="en-GB"/>
        </w:rPr>
      </w:pPr>
      <w:r>
        <w:t>7.3.1.1</w:t>
      </w:r>
      <w:r w:rsidRPr="00C44CE0">
        <w:rPr>
          <w:rFonts w:ascii="Calibri" w:hAnsi="Calibri"/>
          <w:sz w:val="22"/>
          <w:szCs w:val="22"/>
          <w:lang w:eastAsia="en-GB"/>
        </w:rPr>
        <w:tab/>
      </w:r>
      <w:r>
        <w:t>Procedure for mobile originated calls</w:t>
      </w:r>
      <w:r>
        <w:tab/>
      </w:r>
      <w:r>
        <w:fldChar w:fldCharType="begin" w:fldLock="1"/>
      </w:r>
      <w:r>
        <w:instrText xml:space="preserve"> PAGEREF _Toc44932370 \h </w:instrText>
      </w:r>
      <w:r>
        <w:fldChar w:fldCharType="separate"/>
      </w:r>
      <w:r>
        <w:t>59</w:t>
      </w:r>
      <w:r>
        <w:fldChar w:fldCharType="end"/>
      </w:r>
    </w:p>
    <w:p w:rsidR="00825209" w:rsidRPr="00C44CE0" w:rsidRDefault="00825209">
      <w:pPr>
        <w:pStyle w:val="TOC4"/>
        <w:rPr>
          <w:rFonts w:ascii="Calibri" w:hAnsi="Calibri"/>
          <w:sz w:val="22"/>
          <w:szCs w:val="22"/>
          <w:lang w:eastAsia="en-GB"/>
        </w:rPr>
      </w:pPr>
      <w:r>
        <w:t>7.3.1.2</w:t>
      </w:r>
      <w:r w:rsidRPr="00C44CE0">
        <w:rPr>
          <w:rFonts w:ascii="Calibri" w:hAnsi="Calibri"/>
          <w:sz w:val="22"/>
          <w:szCs w:val="22"/>
          <w:lang w:eastAsia="en-GB"/>
        </w:rPr>
        <w:tab/>
      </w:r>
      <w:r>
        <w:t>Procedure for Supplementary Services and USSD</w:t>
      </w:r>
      <w:r>
        <w:tab/>
      </w:r>
      <w:r>
        <w:fldChar w:fldCharType="begin" w:fldLock="1"/>
      </w:r>
      <w:r>
        <w:instrText xml:space="preserve"> PAGEREF _Toc44932371 \h </w:instrText>
      </w:r>
      <w:r>
        <w:fldChar w:fldCharType="separate"/>
      </w:r>
      <w:r>
        <w:t>60</w:t>
      </w:r>
      <w:r>
        <w:fldChar w:fldCharType="end"/>
      </w:r>
    </w:p>
    <w:p w:rsidR="00825209" w:rsidRPr="00C44CE0" w:rsidRDefault="00825209">
      <w:pPr>
        <w:pStyle w:val="TOC4"/>
        <w:rPr>
          <w:rFonts w:ascii="Calibri" w:hAnsi="Calibri"/>
          <w:sz w:val="22"/>
          <w:szCs w:val="22"/>
          <w:lang w:eastAsia="en-GB"/>
        </w:rPr>
      </w:pPr>
      <w:r>
        <w:t>7.3.1.3</w:t>
      </w:r>
      <w:r w:rsidRPr="00C44CE0">
        <w:rPr>
          <w:rFonts w:ascii="Calibri" w:hAnsi="Calibri"/>
          <w:sz w:val="22"/>
          <w:szCs w:val="22"/>
          <w:lang w:eastAsia="en-GB"/>
        </w:rPr>
        <w:tab/>
      </w:r>
      <w:r>
        <w:t>Indication to be given to the user</w:t>
      </w:r>
      <w:r>
        <w:tab/>
      </w:r>
      <w:r>
        <w:fldChar w:fldCharType="begin" w:fldLock="1"/>
      </w:r>
      <w:r>
        <w:instrText xml:space="preserve"> PAGEREF _Toc44932372 \h </w:instrText>
      </w:r>
      <w:r>
        <w:fldChar w:fldCharType="separate"/>
      </w:r>
      <w:r>
        <w:t>61</w:t>
      </w:r>
      <w:r>
        <w:fldChar w:fldCharType="end"/>
      </w:r>
    </w:p>
    <w:p w:rsidR="00825209" w:rsidRPr="00C44CE0" w:rsidRDefault="00825209">
      <w:pPr>
        <w:pStyle w:val="TOC4"/>
        <w:rPr>
          <w:rFonts w:ascii="Calibri" w:hAnsi="Calibri"/>
          <w:sz w:val="22"/>
          <w:szCs w:val="22"/>
          <w:lang w:eastAsia="en-GB"/>
        </w:rPr>
      </w:pPr>
      <w:r>
        <w:t>7.3.1.4</w:t>
      </w:r>
      <w:r w:rsidRPr="00C44CE0">
        <w:rPr>
          <w:rFonts w:ascii="Calibri" w:hAnsi="Calibri"/>
          <w:sz w:val="22"/>
          <w:szCs w:val="22"/>
          <w:lang w:eastAsia="en-GB"/>
        </w:rPr>
        <w:tab/>
      </w:r>
      <w:r>
        <w:t>Interaction with Fixed Dialling Number</w:t>
      </w:r>
      <w:r>
        <w:tab/>
      </w:r>
      <w:r>
        <w:fldChar w:fldCharType="begin" w:fldLock="1"/>
      </w:r>
      <w:r>
        <w:instrText xml:space="preserve"> PAGEREF _Toc44932373 \h </w:instrText>
      </w:r>
      <w:r>
        <w:fldChar w:fldCharType="separate"/>
      </w:r>
      <w:r>
        <w:t>62</w:t>
      </w:r>
      <w:r>
        <w:fldChar w:fldCharType="end"/>
      </w:r>
    </w:p>
    <w:p w:rsidR="00825209" w:rsidRPr="00C44CE0" w:rsidRDefault="00825209">
      <w:pPr>
        <w:pStyle w:val="TOC4"/>
        <w:rPr>
          <w:rFonts w:ascii="Calibri" w:hAnsi="Calibri"/>
          <w:sz w:val="22"/>
          <w:szCs w:val="22"/>
          <w:lang w:eastAsia="en-GB"/>
        </w:rPr>
      </w:pPr>
      <w:r>
        <w:t>7.3.1.5</w:t>
      </w:r>
      <w:r w:rsidRPr="00C44CE0">
        <w:rPr>
          <w:rFonts w:ascii="Calibri" w:hAnsi="Calibri"/>
          <w:sz w:val="22"/>
          <w:szCs w:val="22"/>
          <w:lang w:eastAsia="en-GB"/>
        </w:rPr>
        <w:tab/>
      </w:r>
      <w:r>
        <w:t>Support of Barred Dialling Number (BDN) service</w:t>
      </w:r>
      <w:r>
        <w:tab/>
      </w:r>
      <w:r>
        <w:fldChar w:fldCharType="begin" w:fldLock="1"/>
      </w:r>
      <w:r>
        <w:instrText xml:space="preserve"> PAGEREF _Toc44932374 \h </w:instrText>
      </w:r>
      <w:r>
        <w:fldChar w:fldCharType="separate"/>
      </w:r>
      <w:r>
        <w:t>62</w:t>
      </w:r>
      <w:r>
        <w:fldChar w:fldCharType="end"/>
      </w:r>
    </w:p>
    <w:p w:rsidR="00825209" w:rsidRPr="00C44CE0" w:rsidRDefault="00825209">
      <w:pPr>
        <w:pStyle w:val="TOC4"/>
        <w:rPr>
          <w:rFonts w:ascii="Calibri" w:hAnsi="Calibri"/>
          <w:sz w:val="22"/>
          <w:szCs w:val="22"/>
          <w:lang w:eastAsia="en-GB"/>
        </w:rPr>
      </w:pPr>
      <w:r>
        <w:t>7.3.1.6</w:t>
      </w:r>
      <w:r w:rsidRPr="00C44CE0">
        <w:rPr>
          <w:rFonts w:ascii="Calibri" w:hAnsi="Calibri"/>
          <w:sz w:val="22"/>
          <w:szCs w:val="22"/>
          <w:lang w:eastAsia="en-GB"/>
        </w:rPr>
        <w:tab/>
      </w:r>
      <w:r>
        <w:t>Structure of ENVELOPE (CALL CONTROL)</w:t>
      </w:r>
      <w:r>
        <w:tab/>
      </w:r>
      <w:r>
        <w:fldChar w:fldCharType="begin" w:fldLock="1"/>
      </w:r>
      <w:r>
        <w:instrText xml:space="preserve"> PAGEREF _Toc44932375 \h </w:instrText>
      </w:r>
      <w:r>
        <w:fldChar w:fldCharType="separate"/>
      </w:r>
      <w:r>
        <w:t>62</w:t>
      </w:r>
      <w:r>
        <w:fldChar w:fldCharType="end"/>
      </w:r>
    </w:p>
    <w:p w:rsidR="00825209" w:rsidRPr="00C44CE0" w:rsidRDefault="00825209">
      <w:pPr>
        <w:pStyle w:val="TOC4"/>
        <w:rPr>
          <w:rFonts w:ascii="Calibri" w:hAnsi="Calibri"/>
          <w:sz w:val="22"/>
          <w:szCs w:val="22"/>
          <w:lang w:eastAsia="en-GB"/>
        </w:rPr>
      </w:pPr>
      <w:r>
        <w:t>7.3.1.7</w:t>
      </w:r>
      <w:r w:rsidRPr="00C44CE0">
        <w:rPr>
          <w:rFonts w:ascii="Calibri" w:hAnsi="Calibri"/>
          <w:sz w:val="22"/>
          <w:szCs w:val="22"/>
          <w:lang w:eastAsia="en-GB"/>
        </w:rPr>
        <w:tab/>
      </w:r>
      <w:r>
        <w:t>Procedure for PDP Context Activation</w:t>
      </w:r>
      <w:r>
        <w:tab/>
      </w:r>
      <w:r>
        <w:fldChar w:fldCharType="begin" w:fldLock="1"/>
      </w:r>
      <w:r>
        <w:instrText xml:space="preserve"> PAGEREF _Toc44932376 \h </w:instrText>
      </w:r>
      <w:r>
        <w:fldChar w:fldCharType="separate"/>
      </w:r>
      <w:r>
        <w:t>66</w:t>
      </w:r>
      <w:r>
        <w:fldChar w:fldCharType="end"/>
      </w:r>
    </w:p>
    <w:p w:rsidR="00825209" w:rsidRPr="00C44CE0" w:rsidRDefault="00825209">
      <w:pPr>
        <w:pStyle w:val="TOC4"/>
        <w:rPr>
          <w:rFonts w:ascii="Calibri" w:hAnsi="Calibri"/>
          <w:sz w:val="22"/>
          <w:szCs w:val="22"/>
          <w:lang w:eastAsia="en-GB"/>
        </w:rPr>
      </w:pPr>
      <w:r>
        <w:t>7.3.1.8</w:t>
      </w:r>
      <w:r w:rsidRPr="00C44CE0">
        <w:rPr>
          <w:rFonts w:ascii="Calibri" w:hAnsi="Calibri"/>
          <w:sz w:val="22"/>
          <w:szCs w:val="22"/>
          <w:lang w:eastAsia="en-GB"/>
        </w:rPr>
        <w:tab/>
      </w:r>
      <w:r>
        <w:t>Procedure for EPS PDN connection Activation</w:t>
      </w:r>
      <w:r>
        <w:tab/>
      </w:r>
      <w:r>
        <w:fldChar w:fldCharType="begin" w:fldLock="1"/>
      </w:r>
      <w:r>
        <w:instrText xml:space="preserve"> PAGEREF _Toc44932377 \h </w:instrText>
      </w:r>
      <w:r>
        <w:fldChar w:fldCharType="separate"/>
      </w:r>
      <w:r>
        <w:t>66</w:t>
      </w:r>
      <w:r>
        <w:fldChar w:fldCharType="end"/>
      </w:r>
    </w:p>
    <w:p w:rsidR="00825209" w:rsidRPr="00C44CE0" w:rsidRDefault="00825209">
      <w:pPr>
        <w:pStyle w:val="TOC4"/>
        <w:rPr>
          <w:rFonts w:ascii="Calibri" w:hAnsi="Calibri"/>
          <w:sz w:val="22"/>
          <w:szCs w:val="22"/>
          <w:lang w:eastAsia="en-GB"/>
        </w:rPr>
      </w:pPr>
      <w:r>
        <w:t>7.3.1.9</w:t>
      </w:r>
      <w:r w:rsidRPr="00C44CE0">
        <w:rPr>
          <w:rFonts w:ascii="Calibri" w:hAnsi="Calibri"/>
          <w:sz w:val="22"/>
          <w:szCs w:val="22"/>
          <w:lang w:eastAsia="en-GB"/>
        </w:rPr>
        <w:tab/>
      </w:r>
      <w:r>
        <w:t>Procedure for IMS communications establishment</w:t>
      </w:r>
      <w:r>
        <w:tab/>
      </w:r>
      <w:r>
        <w:fldChar w:fldCharType="begin" w:fldLock="1"/>
      </w:r>
      <w:r>
        <w:instrText xml:space="preserve"> PAGEREF _Toc44932378 \h </w:instrText>
      </w:r>
      <w:r>
        <w:fldChar w:fldCharType="separate"/>
      </w:r>
      <w:r>
        <w:t>67</w:t>
      </w:r>
      <w:r>
        <w:fldChar w:fldCharType="end"/>
      </w:r>
    </w:p>
    <w:p w:rsidR="00825209" w:rsidRPr="00C44CE0" w:rsidRDefault="00825209">
      <w:pPr>
        <w:pStyle w:val="TOC4"/>
        <w:rPr>
          <w:rFonts w:ascii="Calibri" w:hAnsi="Calibri"/>
          <w:sz w:val="22"/>
          <w:szCs w:val="22"/>
          <w:lang w:eastAsia="en-GB"/>
        </w:rPr>
      </w:pPr>
      <w:r>
        <w:t>7.3.1.10</w:t>
      </w:r>
      <w:r w:rsidRPr="00C44CE0">
        <w:rPr>
          <w:rFonts w:ascii="Calibri" w:hAnsi="Calibri"/>
          <w:sz w:val="22"/>
          <w:szCs w:val="22"/>
          <w:lang w:eastAsia="en-GB"/>
        </w:rPr>
        <w:tab/>
      </w:r>
      <w:r>
        <w:t>Procedure for PDU session establishment</w:t>
      </w:r>
      <w:r>
        <w:tab/>
      </w:r>
      <w:r>
        <w:fldChar w:fldCharType="begin" w:fldLock="1"/>
      </w:r>
      <w:r>
        <w:instrText xml:space="preserve"> PAGEREF _Toc44932379 \h </w:instrText>
      </w:r>
      <w:r>
        <w:fldChar w:fldCharType="separate"/>
      </w:r>
      <w:r>
        <w:t>67</w:t>
      </w:r>
      <w:r>
        <w:fldChar w:fldCharType="end"/>
      </w:r>
    </w:p>
    <w:p w:rsidR="00825209" w:rsidRPr="00C44CE0" w:rsidRDefault="00825209">
      <w:pPr>
        <w:pStyle w:val="TOC3"/>
        <w:rPr>
          <w:rFonts w:ascii="Calibri" w:hAnsi="Calibri"/>
          <w:sz w:val="22"/>
          <w:szCs w:val="22"/>
          <w:lang w:eastAsia="en-GB"/>
        </w:rPr>
      </w:pPr>
      <w:r>
        <w:t>7.3.2</w:t>
      </w:r>
      <w:r w:rsidRPr="00C44CE0">
        <w:rPr>
          <w:rFonts w:ascii="Calibri" w:hAnsi="Calibri"/>
          <w:sz w:val="22"/>
          <w:szCs w:val="22"/>
          <w:lang w:eastAsia="en-GB"/>
        </w:rPr>
        <w:tab/>
      </w:r>
      <w:r>
        <w:t>MO Short Message Control by USIM</w:t>
      </w:r>
      <w:r>
        <w:tab/>
      </w:r>
      <w:r>
        <w:fldChar w:fldCharType="begin" w:fldLock="1"/>
      </w:r>
      <w:r>
        <w:instrText xml:space="preserve"> PAGEREF _Toc44932380 \h </w:instrText>
      </w:r>
      <w:r>
        <w:fldChar w:fldCharType="separate"/>
      </w:r>
      <w:r>
        <w:t>68</w:t>
      </w:r>
      <w:r>
        <w:fldChar w:fldCharType="end"/>
      </w:r>
    </w:p>
    <w:p w:rsidR="00825209" w:rsidRPr="00C44CE0" w:rsidRDefault="00825209">
      <w:pPr>
        <w:pStyle w:val="TOC4"/>
        <w:rPr>
          <w:rFonts w:ascii="Calibri" w:hAnsi="Calibri"/>
          <w:sz w:val="22"/>
          <w:szCs w:val="22"/>
          <w:lang w:eastAsia="en-GB"/>
        </w:rPr>
      </w:pPr>
      <w:r>
        <w:t>7.3.2.1</w:t>
      </w:r>
      <w:r w:rsidRPr="00C44CE0">
        <w:rPr>
          <w:rFonts w:ascii="Calibri" w:hAnsi="Calibri"/>
          <w:sz w:val="22"/>
          <w:szCs w:val="22"/>
          <w:lang w:eastAsia="en-GB"/>
        </w:rPr>
        <w:tab/>
      </w:r>
      <w:r>
        <w:t>Description</w:t>
      </w:r>
      <w:r>
        <w:tab/>
      </w:r>
      <w:r>
        <w:fldChar w:fldCharType="begin" w:fldLock="1"/>
      </w:r>
      <w:r>
        <w:instrText xml:space="preserve"> PAGEREF _Toc44932381 \h </w:instrText>
      </w:r>
      <w:r>
        <w:fldChar w:fldCharType="separate"/>
      </w:r>
      <w:r>
        <w:t>68</w:t>
      </w:r>
      <w:r>
        <w:fldChar w:fldCharType="end"/>
      </w:r>
    </w:p>
    <w:p w:rsidR="00825209" w:rsidRPr="00C44CE0" w:rsidRDefault="00825209">
      <w:pPr>
        <w:pStyle w:val="TOC4"/>
        <w:rPr>
          <w:rFonts w:ascii="Calibri" w:hAnsi="Calibri"/>
          <w:sz w:val="22"/>
          <w:szCs w:val="22"/>
          <w:lang w:eastAsia="en-GB"/>
        </w:rPr>
      </w:pPr>
      <w:r>
        <w:t>7.3.2.2</w:t>
      </w:r>
      <w:r w:rsidRPr="00C44CE0">
        <w:rPr>
          <w:rFonts w:ascii="Calibri" w:hAnsi="Calibri"/>
          <w:sz w:val="22"/>
          <w:szCs w:val="22"/>
          <w:lang w:eastAsia="en-GB"/>
        </w:rPr>
        <w:tab/>
      </w:r>
      <w:r>
        <w:t>Structure of ENVELOPE (MO SHORT MESSAGE CONTROL)</w:t>
      </w:r>
      <w:r>
        <w:tab/>
      </w:r>
      <w:r>
        <w:fldChar w:fldCharType="begin" w:fldLock="1"/>
      </w:r>
      <w:r>
        <w:instrText xml:space="preserve"> PAGEREF _Toc44932382 \h </w:instrText>
      </w:r>
      <w:r>
        <w:fldChar w:fldCharType="separate"/>
      </w:r>
      <w:r>
        <w:t>68</w:t>
      </w:r>
      <w:r>
        <w:fldChar w:fldCharType="end"/>
      </w:r>
    </w:p>
    <w:p w:rsidR="00825209" w:rsidRPr="00C44CE0" w:rsidRDefault="00825209">
      <w:pPr>
        <w:pStyle w:val="TOC4"/>
        <w:rPr>
          <w:rFonts w:ascii="Calibri" w:hAnsi="Calibri"/>
          <w:sz w:val="22"/>
          <w:szCs w:val="22"/>
          <w:lang w:eastAsia="en-GB"/>
        </w:rPr>
      </w:pPr>
      <w:r>
        <w:t>7.3.2.3</w:t>
      </w:r>
      <w:r w:rsidRPr="00C44CE0">
        <w:rPr>
          <w:rFonts w:ascii="Calibri" w:hAnsi="Calibri"/>
          <w:sz w:val="22"/>
          <w:szCs w:val="22"/>
          <w:lang w:eastAsia="en-GB"/>
        </w:rPr>
        <w:tab/>
      </w:r>
      <w:r>
        <w:t>Indication to be given to the user</w:t>
      </w:r>
      <w:r>
        <w:tab/>
      </w:r>
      <w:r>
        <w:fldChar w:fldCharType="begin" w:fldLock="1"/>
      </w:r>
      <w:r>
        <w:instrText xml:space="preserve"> PAGEREF _Toc44932383 \h </w:instrText>
      </w:r>
      <w:r>
        <w:fldChar w:fldCharType="separate"/>
      </w:r>
      <w:r>
        <w:t>70</w:t>
      </w:r>
      <w:r>
        <w:fldChar w:fldCharType="end"/>
      </w:r>
    </w:p>
    <w:p w:rsidR="00825209" w:rsidRPr="00C44CE0" w:rsidRDefault="00825209">
      <w:pPr>
        <w:pStyle w:val="TOC4"/>
        <w:rPr>
          <w:rFonts w:ascii="Calibri" w:hAnsi="Calibri"/>
          <w:sz w:val="22"/>
          <w:szCs w:val="22"/>
          <w:lang w:eastAsia="en-GB"/>
        </w:rPr>
      </w:pPr>
      <w:r>
        <w:t>7.3.2.4</w:t>
      </w:r>
      <w:r w:rsidRPr="00C44CE0">
        <w:rPr>
          <w:rFonts w:ascii="Calibri" w:hAnsi="Calibri"/>
          <w:sz w:val="22"/>
          <w:szCs w:val="22"/>
          <w:lang w:eastAsia="en-GB"/>
        </w:rPr>
        <w:tab/>
      </w:r>
      <w:r>
        <w:t>Interaction with Fixed Dialling Number</w:t>
      </w:r>
      <w:r>
        <w:tab/>
      </w:r>
      <w:r>
        <w:fldChar w:fldCharType="begin" w:fldLock="1"/>
      </w:r>
      <w:r>
        <w:instrText xml:space="preserve"> PAGEREF _Toc44932384 \h </w:instrText>
      </w:r>
      <w:r>
        <w:fldChar w:fldCharType="separate"/>
      </w:r>
      <w:r>
        <w:t>70</w:t>
      </w:r>
      <w:r>
        <w:fldChar w:fldCharType="end"/>
      </w:r>
    </w:p>
    <w:p w:rsidR="00825209" w:rsidRPr="00C44CE0" w:rsidRDefault="00825209">
      <w:pPr>
        <w:pStyle w:val="TOC2"/>
        <w:rPr>
          <w:rFonts w:ascii="Calibri" w:hAnsi="Calibri"/>
          <w:sz w:val="22"/>
          <w:szCs w:val="22"/>
          <w:lang w:eastAsia="en-GB"/>
        </w:rPr>
      </w:pPr>
      <w:r>
        <w:t>7.4</w:t>
      </w:r>
      <w:r w:rsidRPr="00C44CE0">
        <w:rPr>
          <w:rFonts w:ascii="Calibri" w:hAnsi="Calibri"/>
          <w:sz w:val="22"/>
          <w:szCs w:val="22"/>
          <w:lang w:eastAsia="en-GB"/>
        </w:rPr>
        <w:tab/>
      </w:r>
      <w:r>
        <w:t>Timer Expiration</w:t>
      </w:r>
      <w:r>
        <w:tab/>
      </w:r>
      <w:r>
        <w:fldChar w:fldCharType="begin" w:fldLock="1"/>
      </w:r>
      <w:r>
        <w:instrText xml:space="preserve"> PAGEREF _Toc44932385 \h </w:instrText>
      </w:r>
      <w:r>
        <w:fldChar w:fldCharType="separate"/>
      </w:r>
      <w:r>
        <w:t>70</w:t>
      </w:r>
      <w:r>
        <w:fldChar w:fldCharType="end"/>
      </w:r>
    </w:p>
    <w:p w:rsidR="00825209" w:rsidRPr="00C44CE0" w:rsidRDefault="00825209">
      <w:pPr>
        <w:pStyle w:val="TOC2"/>
        <w:rPr>
          <w:rFonts w:ascii="Calibri" w:hAnsi="Calibri"/>
          <w:sz w:val="22"/>
          <w:szCs w:val="22"/>
          <w:lang w:eastAsia="en-GB"/>
        </w:rPr>
      </w:pPr>
      <w:r>
        <w:t>7.5</w:t>
      </w:r>
      <w:r w:rsidRPr="00C44CE0">
        <w:rPr>
          <w:rFonts w:ascii="Calibri" w:hAnsi="Calibri"/>
          <w:sz w:val="22"/>
          <w:szCs w:val="22"/>
          <w:lang w:eastAsia="en-GB"/>
        </w:rPr>
        <w:tab/>
      </w:r>
      <w:r>
        <w:t>Event download</w:t>
      </w:r>
      <w:r>
        <w:tab/>
      </w:r>
      <w:r>
        <w:fldChar w:fldCharType="begin" w:fldLock="1"/>
      </w:r>
      <w:r>
        <w:instrText xml:space="preserve"> PAGEREF _Toc44932386 \h </w:instrText>
      </w:r>
      <w:r>
        <w:fldChar w:fldCharType="separate"/>
      </w:r>
      <w:r>
        <w:t>70</w:t>
      </w:r>
      <w:r>
        <w:fldChar w:fldCharType="end"/>
      </w:r>
    </w:p>
    <w:p w:rsidR="00825209" w:rsidRPr="00C44CE0" w:rsidRDefault="00825209">
      <w:pPr>
        <w:pStyle w:val="TOC3"/>
        <w:rPr>
          <w:rFonts w:ascii="Calibri" w:hAnsi="Calibri"/>
          <w:sz w:val="22"/>
          <w:szCs w:val="22"/>
          <w:lang w:eastAsia="en-GB"/>
        </w:rPr>
      </w:pPr>
      <w:r>
        <w:t>7.5.1</w:t>
      </w:r>
      <w:r w:rsidRPr="00C44CE0">
        <w:rPr>
          <w:rFonts w:ascii="Calibri" w:hAnsi="Calibri"/>
          <w:sz w:val="22"/>
          <w:szCs w:val="22"/>
          <w:lang w:eastAsia="en-GB"/>
        </w:rPr>
        <w:tab/>
      </w:r>
      <w:r>
        <w:t>(I-)WLAN Access status event</w:t>
      </w:r>
      <w:r>
        <w:tab/>
      </w:r>
      <w:r>
        <w:fldChar w:fldCharType="begin" w:fldLock="1"/>
      </w:r>
      <w:r>
        <w:instrText xml:space="preserve"> PAGEREF _Toc44932387 \h </w:instrText>
      </w:r>
      <w:r>
        <w:fldChar w:fldCharType="separate"/>
      </w:r>
      <w:r>
        <w:t>70</w:t>
      </w:r>
      <w:r>
        <w:fldChar w:fldCharType="end"/>
      </w:r>
    </w:p>
    <w:p w:rsidR="00825209" w:rsidRPr="00C44CE0" w:rsidRDefault="00825209">
      <w:pPr>
        <w:pStyle w:val="TOC4"/>
        <w:rPr>
          <w:rFonts w:ascii="Calibri" w:hAnsi="Calibri"/>
          <w:sz w:val="22"/>
          <w:szCs w:val="22"/>
          <w:lang w:eastAsia="en-GB"/>
        </w:rPr>
      </w:pPr>
      <w:r>
        <w:t>7.5.1.1</w:t>
      </w:r>
      <w:r w:rsidRPr="00C44CE0">
        <w:rPr>
          <w:rFonts w:ascii="Calibri" w:hAnsi="Calibri"/>
          <w:sz w:val="22"/>
          <w:szCs w:val="22"/>
          <w:lang w:eastAsia="en-GB"/>
        </w:rPr>
        <w:tab/>
      </w:r>
      <w:r>
        <w:t>Procedure</w:t>
      </w:r>
      <w:r>
        <w:tab/>
      </w:r>
      <w:r>
        <w:fldChar w:fldCharType="begin" w:fldLock="1"/>
      </w:r>
      <w:r>
        <w:instrText xml:space="preserve"> PAGEREF _Toc44932388 \h </w:instrText>
      </w:r>
      <w:r>
        <w:fldChar w:fldCharType="separate"/>
      </w:r>
      <w:r>
        <w:t>70</w:t>
      </w:r>
      <w:r>
        <w:fldChar w:fldCharType="end"/>
      </w:r>
    </w:p>
    <w:p w:rsidR="00825209" w:rsidRPr="00C44CE0" w:rsidRDefault="00825209">
      <w:pPr>
        <w:pStyle w:val="TOC4"/>
        <w:rPr>
          <w:rFonts w:ascii="Calibri" w:hAnsi="Calibri"/>
          <w:sz w:val="22"/>
          <w:szCs w:val="22"/>
          <w:lang w:eastAsia="en-GB"/>
        </w:rPr>
      </w:pPr>
      <w:r>
        <w:t>7.5.1.2</w:t>
      </w:r>
      <w:r w:rsidRPr="00C44CE0">
        <w:rPr>
          <w:rFonts w:ascii="Calibri" w:hAnsi="Calibri"/>
          <w:sz w:val="22"/>
          <w:szCs w:val="22"/>
          <w:lang w:eastAsia="en-GB"/>
        </w:rPr>
        <w:tab/>
      </w:r>
      <w:r>
        <w:t>Structure of ENVELOPE (EVENT DOWNLOAD – (I-)WLAN Access Status)</w:t>
      </w:r>
      <w:r>
        <w:tab/>
      </w:r>
      <w:r>
        <w:fldChar w:fldCharType="begin" w:fldLock="1"/>
      </w:r>
      <w:r>
        <w:instrText xml:space="preserve"> PAGEREF _Toc44932389 \h </w:instrText>
      </w:r>
      <w:r>
        <w:fldChar w:fldCharType="separate"/>
      </w:r>
      <w:r>
        <w:t>70</w:t>
      </w:r>
      <w:r>
        <w:fldChar w:fldCharType="end"/>
      </w:r>
    </w:p>
    <w:p w:rsidR="00825209" w:rsidRPr="00C44CE0" w:rsidRDefault="00825209">
      <w:pPr>
        <w:pStyle w:val="TOC3"/>
        <w:rPr>
          <w:rFonts w:ascii="Calibri" w:hAnsi="Calibri"/>
          <w:sz w:val="22"/>
          <w:szCs w:val="22"/>
          <w:lang w:eastAsia="en-GB"/>
        </w:rPr>
      </w:pPr>
      <w:r>
        <w:t>7.5.1A</w:t>
      </w:r>
      <w:r w:rsidRPr="00C44CE0">
        <w:rPr>
          <w:rFonts w:ascii="Calibri" w:hAnsi="Calibri"/>
          <w:sz w:val="22"/>
          <w:szCs w:val="22"/>
          <w:lang w:eastAsia="en-GB"/>
        </w:rPr>
        <w:tab/>
      </w:r>
      <w:r>
        <w:t>MT Call event</w:t>
      </w:r>
      <w:r>
        <w:tab/>
      </w:r>
      <w:r>
        <w:fldChar w:fldCharType="begin" w:fldLock="1"/>
      </w:r>
      <w:r>
        <w:instrText xml:space="preserve"> PAGEREF _Toc44932390 \h </w:instrText>
      </w:r>
      <w:r>
        <w:fldChar w:fldCharType="separate"/>
      </w:r>
      <w:r>
        <w:t>71</w:t>
      </w:r>
      <w:r>
        <w:fldChar w:fldCharType="end"/>
      </w:r>
    </w:p>
    <w:p w:rsidR="00825209" w:rsidRPr="00C44CE0" w:rsidRDefault="00825209">
      <w:pPr>
        <w:pStyle w:val="TOC4"/>
        <w:rPr>
          <w:rFonts w:ascii="Calibri" w:hAnsi="Calibri"/>
          <w:sz w:val="22"/>
          <w:szCs w:val="22"/>
          <w:lang w:eastAsia="en-GB"/>
        </w:rPr>
      </w:pPr>
      <w:r>
        <w:t>7.5.1A.1</w:t>
      </w:r>
      <w:r w:rsidRPr="00C44CE0">
        <w:rPr>
          <w:rFonts w:ascii="Calibri" w:hAnsi="Calibri"/>
          <w:sz w:val="22"/>
          <w:szCs w:val="22"/>
          <w:lang w:eastAsia="en-GB"/>
        </w:rPr>
        <w:tab/>
      </w:r>
      <w:r>
        <w:t>Procedure</w:t>
      </w:r>
      <w:r>
        <w:tab/>
      </w:r>
      <w:r>
        <w:fldChar w:fldCharType="begin" w:fldLock="1"/>
      </w:r>
      <w:r>
        <w:instrText xml:space="preserve"> PAGEREF _Toc44932391 \h </w:instrText>
      </w:r>
      <w:r>
        <w:fldChar w:fldCharType="separate"/>
      </w:r>
      <w:r>
        <w:t>71</w:t>
      </w:r>
      <w:r>
        <w:fldChar w:fldCharType="end"/>
      </w:r>
    </w:p>
    <w:p w:rsidR="00825209" w:rsidRPr="00C44CE0" w:rsidRDefault="00825209">
      <w:pPr>
        <w:pStyle w:val="TOC4"/>
        <w:rPr>
          <w:rFonts w:ascii="Calibri" w:hAnsi="Calibri"/>
          <w:sz w:val="22"/>
          <w:szCs w:val="22"/>
          <w:lang w:eastAsia="en-GB"/>
        </w:rPr>
      </w:pPr>
      <w:r>
        <w:t>7.5.1A.2</w:t>
      </w:r>
      <w:r w:rsidRPr="00C44CE0">
        <w:rPr>
          <w:rFonts w:ascii="Calibri" w:hAnsi="Calibri"/>
          <w:sz w:val="22"/>
          <w:szCs w:val="22"/>
          <w:lang w:eastAsia="en-GB"/>
        </w:rPr>
        <w:tab/>
      </w:r>
      <w:r>
        <w:t>Structure of ENVELOPE (EVENT DOWNLOAD - MT call)</w:t>
      </w:r>
      <w:r>
        <w:tab/>
      </w:r>
      <w:r>
        <w:fldChar w:fldCharType="begin" w:fldLock="1"/>
      </w:r>
      <w:r>
        <w:instrText xml:space="preserve"> PAGEREF _Toc44932392 \h </w:instrText>
      </w:r>
      <w:r>
        <w:fldChar w:fldCharType="separate"/>
      </w:r>
      <w:r>
        <w:t>71</w:t>
      </w:r>
      <w:r>
        <w:fldChar w:fldCharType="end"/>
      </w:r>
    </w:p>
    <w:p w:rsidR="00825209" w:rsidRPr="00C44CE0" w:rsidRDefault="00825209">
      <w:pPr>
        <w:pStyle w:val="TOC3"/>
        <w:rPr>
          <w:rFonts w:ascii="Calibri" w:hAnsi="Calibri"/>
          <w:sz w:val="22"/>
          <w:szCs w:val="22"/>
          <w:lang w:eastAsia="en-GB"/>
        </w:rPr>
      </w:pPr>
      <w:r>
        <w:t>7.5.2</w:t>
      </w:r>
      <w:r w:rsidRPr="00C44CE0">
        <w:rPr>
          <w:rFonts w:ascii="Calibri" w:hAnsi="Calibri"/>
          <w:sz w:val="22"/>
          <w:szCs w:val="22"/>
          <w:lang w:eastAsia="en-GB"/>
        </w:rPr>
        <w:tab/>
      </w:r>
      <w:r>
        <w:t>Network Rejection event</w:t>
      </w:r>
      <w:r>
        <w:tab/>
      </w:r>
      <w:r>
        <w:fldChar w:fldCharType="begin" w:fldLock="1"/>
      </w:r>
      <w:r>
        <w:instrText xml:space="preserve"> PAGEREF _Toc44932393 \h </w:instrText>
      </w:r>
      <w:r>
        <w:fldChar w:fldCharType="separate"/>
      </w:r>
      <w:r>
        <w:t>72</w:t>
      </w:r>
      <w:r>
        <w:fldChar w:fldCharType="end"/>
      </w:r>
    </w:p>
    <w:p w:rsidR="00825209" w:rsidRPr="00C44CE0" w:rsidRDefault="00825209">
      <w:pPr>
        <w:pStyle w:val="TOC4"/>
        <w:rPr>
          <w:rFonts w:ascii="Calibri" w:hAnsi="Calibri"/>
          <w:sz w:val="22"/>
          <w:szCs w:val="22"/>
          <w:lang w:eastAsia="en-GB"/>
        </w:rPr>
      </w:pPr>
      <w:r>
        <w:t>7.5.2.1</w:t>
      </w:r>
      <w:r w:rsidRPr="00C44CE0">
        <w:rPr>
          <w:rFonts w:ascii="Calibri" w:hAnsi="Calibri"/>
          <w:sz w:val="22"/>
          <w:szCs w:val="22"/>
          <w:lang w:eastAsia="en-GB"/>
        </w:rPr>
        <w:tab/>
      </w:r>
      <w:r>
        <w:t>Procedure</w:t>
      </w:r>
      <w:r>
        <w:tab/>
      </w:r>
      <w:r>
        <w:fldChar w:fldCharType="begin" w:fldLock="1"/>
      </w:r>
      <w:r>
        <w:instrText xml:space="preserve"> PAGEREF _Toc44932394 \h </w:instrText>
      </w:r>
      <w:r>
        <w:fldChar w:fldCharType="separate"/>
      </w:r>
      <w:r>
        <w:t>72</w:t>
      </w:r>
      <w:r>
        <w:fldChar w:fldCharType="end"/>
      </w:r>
    </w:p>
    <w:p w:rsidR="00825209" w:rsidRPr="00C44CE0" w:rsidRDefault="00825209">
      <w:pPr>
        <w:pStyle w:val="TOC4"/>
        <w:rPr>
          <w:rFonts w:ascii="Calibri" w:hAnsi="Calibri"/>
          <w:sz w:val="22"/>
          <w:szCs w:val="22"/>
          <w:lang w:eastAsia="en-GB"/>
        </w:rPr>
      </w:pPr>
      <w:r>
        <w:t>7.5.2.2</w:t>
      </w:r>
      <w:r w:rsidRPr="00C44CE0">
        <w:rPr>
          <w:rFonts w:ascii="Calibri" w:hAnsi="Calibri"/>
          <w:sz w:val="22"/>
          <w:szCs w:val="22"/>
          <w:lang w:eastAsia="en-GB"/>
        </w:rPr>
        <w:tab/>
      </w:r>
      <w:r>
        <w:t>Structure of ENVELOPE (EVENT DOWNLOAD – Network Rejection)</w:t>
      </w:r>
      <w:r>
        <w:tab/>
      </w:r>
      <w:r>
        <w:fldChar w:fldCharType="begin" w:fldLock="1"/>
      </w:r>
      <w:r>
        <w:instrText xml:space="preserve"> PAGEREF _Toc44932395 \h </w:instrText>
      </w:r>
      <w:r>
        <w:fldChar w:fldCharType="separate"/>
      </w:r>
      <w:r>
        <w:t>72</w:t>
      </w:r>
      <w:r>
        <w:fldChar w:fldCharType="end"/>
      </w:r>
    </w:p>
    <w:p w:rsidR="00825209" w:rsidRPr="00C44CE0" w:rsidRDefault="00825209">
      <w:pPr>
        <w:pStyle w:val="TOC3"/>
        <w:rPr>
          <w:rFonts w:ascii="Calibri" w:hAnsi="Calibri"/>
          <w:sz w:val="22"/>
          <w:szCs w:val="22"/>
          <w:lang w:eastAsia="en-GB"/>
        </w:rPr>
      </w:pPr>
      <w:r>
        <w:t>7.5.2A</w:t>
      </w:r>
      <w:r w:rsidRPr="00C44CE0">
        <w:rPr>
          <w:rFonts w:ascii="Calibri" w:hAnsi="Calibri"/>
          <w:sz w:val="22"/>
          <w:szCs w:val="22"/>
          <w:lang w:eastAsia="en-GB"/>
        </w:rPr>
        <w:tab/>
      </w:r>
      <w:r>
        <w:t>Call connected event</w:t>
      </w:r>
      <w:r>
        <w:tab/>
      </w:r>
      <w:r>
        <w:fldChar w:fldCharType="begin" w:fldLock="1"/>
      </w:r>
      <w:r>
        <w:instrText xml:space="preserve"> PAGEREF _Toc44932396 \h </w:instrText>
      </w:r>
      <w:r>
        <w:fldChar w:fldCharType="separate"/>
      </w:r>
      <w:r>
        <w:t>73</w:t>
      </w:r>
      <w:r>
        <w:fldChar w:fldCharType="end"/>
      </w:r>
    </w:p>
    <w:p w:rsidR="00825209" w:rsidRPr="00C44CE0" w:rsidRDefault="00825209">
      <w:pPr>
        <w:pStyle w:val="TOC4"/>
        <w:rPr>
          <w:rFonts w:ascii="Calibri" w:hAnsi="Calibri"/>
          <w:sz w:val="22"/>
          <w:szCs w:val="22"/>
          <w:lang w:eastAsia="en-GB"/>
        </w:rPr>
      </w:pPr>
      <w:r>
        <w:t>7.5.2A.1</w:t>
      </w:r>
      <w:r w:rsidRPr="00C44CE0">
        <w:rPr>
          <w:rFonts w:ascii="Calibri" w:hAnsi="Calibri"/>
          <w:sz w:val="22"/>
          <w:szCs w:val="22"/>
          <w:lang w:eastAsia="en-GB"/>
        </w:rPr>
        <w:tab/>
      </w:r>
      <w:r>
        <w:t>Procedure</w:t>
      </w:r>
      <w:r>
        <w:tab/>
      </w:r>
      <w:r>
        <w:fldChar w:fldCharType="begin" w:fldLock="1"/>
      </w:r>
      <w:r>
        <w:instrText xml:space="preserve"> PAGEREF _Toc44932397 \h </w:instrText>
      </w:r>
      <w:r>
        <w:fldChar w:fldCharType="separate"/>
      </w:r>
      <w:r>
        <w:t>73</w:t>
      </w:r>
      <w:r>
        <w:fldChar w:fldCharType="end"/>
      </w:r>
    </w:p>
    <w:p w:rsidR="00825209" w:rsidRPr="00C44CE0" w:rsidRDefault="00825209">
      <w:pPr>
        <w:pStyle w:val="TOC4"/>
        <w:rPr>
          <w:rFonts w:ascii="Calibri" w:hAnsi="Calibri"/>
          <w:sz w:val="22"/>
          <w:szCs w:val="22"/>
          <w:lang w:eastAsia="en-GB"/>
        </w:rPr>
      </w:pPr>
      <w:r>
        <w:t>7.5.2A.2</w:t>
      </w:r>
      <w:r w:rsidRPr="00C44CE0">
        <w:rPr>
          <w:rFonts w:ascii="Calibri" w:hAnsi="Calibri"/>
          <w:sz w:val="22"/>
          <w:szCs w:val="22"/>
          <w:lang w:eastAsia="en-GB"/>
        </w:rPr>
        <w:tab/>
      </w:r>
      <w:r>
        <w:t>Structure of ENVELOPE (EVENT DOWNLOAD - call connected)</w:t>
      </w:r>
      <w:r>
        <w:tab/>
      </w:r>
      <w:r>
        <w:fldChar w:fldCharType="begin" w:fldLock="1"/>
      </w:r>
      <w:r>
        <w:instrText xml:space="preserve"> PAGEREF _Toc44932398 \h </w:instrText>
      </w:r>
      <w:r>
        <w:fldChar w:fldCharType="separate"/>
      </w:r>
      <w:r>
        <w:t>74</w:t>
      </w:r>
      <w:r>
        <w:fldChar w:fldCharType="end"/>
      </w:r>
    </w:p>
    <w:p w:rsidR="00825209" w:rsidRPr="00C44CE0" w:rsidRDefault="00825209">
      <w:pPr>
        <w:pStyle w:val="TOC3"/>
        <w:rPr>
          <w:rFonts w:ascii="Calibri" w:hAnsi="Calibri"/>
          <w:sz w:val="22"/>
          <w:szCs w:val="22"/>
          <w:lang w:eastAsia="en-GB"/>
        </w:rPr>
      </w:pPr>
      <w:r>
        <w:t>7.5.3</w:t>
      </w:r>
      <w:r w:rsidRPr="00C44CE0">
        <w:rPr>
          <w:rFonts w:ascii="Calibri" w:hAnsi="Calibri"/>
          <w:sz w:val="22"/>
          <w:szCs w:val="22"/>
          <w:lang w:eastAsia="en-GB"/>
        </w:rPr>
        <w:tab/>
      </w:r>
      <w:r>
        <w:t>CSG Cell Selection event</w:t>
      </w:r>
      <w:r>
        <w:tab/>
      </w:r>
      <w:r>
        <w:fldChar w:fldCharType="begin" w:fldLock="1"/>
      </w:r>
      <w:r>
        <w:instrText xml:space="preserve"> PAGEREF _Toc44932399 \h </w:instrText>
      </w:r>
      <w:r>
        <w:fldChar w:fldCharType="separate"/>
      </w:r>
      <w:r>
        <w:t>74</w:t>
      </w:r>
      <w:r>
        <w:fldChar w:fldCharType="end"/>
      </w:r>
    </w:p>
    <w:p w:rsidR="00825209" w:rsidRPr="00C44CE0" w:rsidRDefault="00825209">
      <w:pPr>
        <w:pStyle w:val="TOC4"/>
        <w:rPr>
          <w:rFonts w:ascii="Calibri" w:hAnsi="Calibri"/>
          <w:sz w:val="22"/>
          <w:szCs w:val="22"/>
          <w:lang w:eastAsia="en-GB"/>
        </w:rPr>
      </w:pPr>
      <w:r>
        <w:t>7.5.3.1</w:t>
      </w:r>
      <w:r w:rsidRPr="00C44CE0">
        <w:rPr>
          <w:rFonts w:ascii="Calibri" w:hAnsi="Calibri"/>
          <w:sz w:val="22"/>
          <w:szCs w:val="22"/>
          <w:lang w:eastAsia="en-GB"/>
        </w:rPr>
        <w:tab/>
      </w:r>
      <w:r>
        <w:t>Procedure</w:t>
      </w:r>
      <w:r>
        <w:tab/>
      </w:r>
      <w:r>
        <w:fldChar w:fldCharType="begin" w:fldLock="1"/>
      </w:r>
      <w:r>
        <w:instrText xml:space="preserve"> PAGEREF _Toc44932400 \h </w:instrText>
      </w:r>
      <w:r>
        <w:fldChar w:fldCharType="separate"/>
      </w:r>
      <w:r>
        <w:t>74</w:t>
      </w:r>
      <w:r>
        <w:fldChar w:fldCharType="end"/>
      </w:r>
    </w:p>
    <w:p w:rsidR="00825209" w:rsidRPr="00C44CE0" w:rsidRDefault="00825209">
      <w:pPr>
        <w:pStyle w:val="TOC4"/>
        <w:rPr>
          <w:rFonts w:ascii="Calibri" w:hAnsi="Calibri"/>
          <w:sz w:val="22"/>
          <w:szCs w:val="22"/>
          <w:lang w:eastAsia="en-GB"/>
        </w:rPr>
      </w:pPr>
      <w:r>
        <w:t>7.5.3.2</w:t>
      </w:r>
      <w:r w:rsidRPr="00C44CE0">
        <w:rPr>
          <w:rFonts w:ascii="Calibri" w:hAnsi="Calibri"/>
          <w:sz w:val="22"/>
          <w:szCs w:val="22"/>
          <w:lang w:eastAsia="en-GB"/>
        </w:rPr>
        <w:tab/>
      </w:r>
      <w:r>
        <w:t>Structure of ENVELOPE (EVENT DOWNLOAD – CSG Cell Selection)</w:t>
      </w:r>
      <w:r>
        <w:tab/>
      </w:r>
      <w:r>
        <w:fldChar w:fldCharType="begin" w:fldLock="1"/>
      </w:r>
      <w:r>
        <w:instrText xml:space="preserve"> PAGEREF _Toc44932401 \h </w:instrText>
      </w:r>
      <w:r>
        <w:fldChar w:fldCharType="separate"/>
      </w:r>
      <w:r>
        <w:t>74</w:t>
      </w:r>
      <w:r>
        <w:fldChar w:fldCharType="end"/>
      </w:r>
    </w:p>
    <w:p w:rsidR="00825209" w:rsidRPr="00C44CE0" w:rsidRDefault="00825209">
      <w:pPr>
        <w:pStyle w:val="TOC3"/>
        <w:rPr>
          <w:rFonts w:ascii="Calibri" w:hAnsi="Calibri"/>
          <w:sz w:val="22"/>
          <w:szCs w:val="22"/>
          <w:lang w:eastAsia="en-GB"/>
        </w:rPr>
      </w:pPr>
      <w:r>
        <w:t>7.5.3A</w:t>
      </w:r>
      <w:r w:rsidRPr="00C44CE0">
        <w:rPr>
          <w:rFonts w:ascii="Calibri" w:hAnsi="Calibri"/>
          <w:sz w:val="22"/>
          <w:szCs w:val="22"/>
          <w:lang w:eastAsia="en-GB"/>
        </w:rPr>
        <w:tab/>
      </w:r>
      <w:r>
        <w:t>Call disconnected event</w:t>
      </w:r>
      <w:r>
        <w:tab/>
      </w:r>
      <w:r>
        <w:fldChar w:fldCharType="begin" w:fldLock="1"/>
      </w:r>
      <w:r>
        <w:instrText xml:space="preserve"> PAGEREF _Toc44932402 \h </w:instrText>
      </w:r>
      <w:r>
        <w:fldChar w:fldCharType="separate"/>
      </w:r>
      <w:r>
        <w:t>75</w:t>
      </w:r>
      <w:r>
        <w:fldChar w:fldCharType="end"/>
      </w:r>
    </w:p>
    <w:p w:rsidR="00825209" w:rsidRPr="00C44CE0" w:rsidRDefault="00825209">
      <w:pPr>
        <w:pStyle w:val="TOC4"/>
        <w:rPr>
          <w:rFonts w:ascii="Calibri" w:hAnsi="Calibri"/>
          <w:sz w:val="22"/>
          <w:szCs w:val="22"/>
          <w:lang w:eastAsia="en-GB"/>
        </w:rPr>
      </w:pPr>
      <w:r>
        <w:t>7.5.3A.1</w:t>
      </w:r>
      <w:r w:rsidRPr="00C44CE0">
        <w:rPr>
          <w:rFonts w:ascii="Calibri" w:hAnsi="Calibri"/>
          <w:sz w:val="22"/>
          <w:szCs w:val="22"/>
          <w:lang w:eastAsia="en-GB"/>
        </w:rPr>
        <w:tab/>
      </w:r>
      <w:r>
        <w:t>Procedure</w:t>
      </w:r>
      <w:r>
        <w:tab/>
      </w:r>
      <w:r>
        <w:fldChar w:fldCharType="begin" w:fldLock="1"/>
      </w:r>
      <w:r>
        <w:instrText xml:space="preserve"> PAGEREF _Toc44932403 \h </w:instrText>
      </w:r>
      <w:r>
        <w:fldChar w:fldCharType="separate"/>
      </w:r>
      <w:r>
        <w:t>75</w:t>
      </w:r>
      <w:r>
        <w:fldChar w:fldCharType="end"/>
      </w:r>
    </w:p>
    <w:p w:rsidR="00825209" w:rsidRPr="00C44CE0" w:rsidRDefault="00825209">
      <w:pPr>
        <w:pStyle w:val="TOC4"/>
        <w:rPr>
          <w:rFonts w:ascii="Calibri" w:hAnsi="Calibri"/>
          <w:sz w:val="22"/>
          <w:szCs w:val="22"/>
          <w:lang w:eastAsia="en-GB"/>
        </w:rPr>
      </w:pPr>
      <w:r>
        <w:t>7.5.3A.2</w:t>
      </w:r>
      <w:r w:rsidRPr="00C44CE0">
        <w:rPr>
          <w:rFonts w:ascii="Calibri" w:hAnsi="Calibri"/>
          <w:sz w:val="22"/>
          <w:szCs w:val="22"/>
          <w:lang w:eastAsia="en-GB"/>
        </w:rPr>
        <w:tab/>
      </w:r>
      <w:r>
        <w:t>Structure of ENVELOPE (EVENT DOWNLOAD - call disconnected)</w:t>
      </w:r>
      <w:r>
        <w:tab/>
      </w:r>
      <w:r>
        <w:fldChar w:fldCharType="begin" w:fldLock="1"/>
      </w:r>
      <w:r>
        <w:instrText xml:space="preserve"> PAGEREF _Toc44932404 \h </w:instrText>
      </w:r>
      <w:r>
        <w:fldChar w:fldCharType="separate"/>
      </w:r>
      <w:r>
        <w:t>75</w:t>
      </w:r>
      <w:r>
        <w:fldChar w:fldCharType="end"/>
      </w:r>
    </w:p>
    <w:p w:rsidR="00825209" w:rsidRPr="00C44CE0" w:rsidRDefault="00825209">
      <w:pPr>
        <w:pStyle w:val="TOC3"/>
        <w:rPr>
          <w:rFonts w:ascii="Calibri" w:hAnsi="Calibri"/>
          <w:sz w:val="22"/>
          <w:szCs w:val="22"/>
          <w:lang w:eastAsia="en-GB"/>
        </w:rPr>
      </w:pPr>
      <w:r>
        <w:t>7.5.4</w:t>
      </w:r>
      <w:r w:rsidRPr="00C44CE0">
        <w:rPr>
          <w:rFonts w:ascii="Calibri" w:hAnsi="Calibri"/>
          <w:sz w:val="22"/>
          <w:szCs w:val="22"/>
          <w:lang w:eastAsia="en-GB"/>
        </w:rPr>
        <w:tab/>
      </w:r>
      <w:r>
        <w:t>Location status event</w:t>
      </w:r>
      <w:r>
        <w:tab/>
      </w:r>
      <w:r>
        <w:fldChar w:fldCharType="begin" w:fldLock="1"/>
      </w:r>
      <w:r>
        <w:instrText xml:space="preserve"> PAGEREF _Toc44932405 \h </w:instrText>
      </w:r>
      <w:r>
        <w:fldChar w:fldCharType="separate"/>
      </w:r>
      <w:r>
        <w:t>76</w:t>
      </w:r>
      <w:r>
        <w:fldChar w:fldCharType="end"/>
      </w:r>
    </w:p>
    <w:p w:rsidR="00825209" w:rsidRPr="00C44CE0" w:rsidRDefault="00825209">
      <w:pPr>
        <w:pStyle w:val="TOC3"/>
        <w:rPr>
          <w:rFonts w:ascii="Calibri" w:hAnsi="Calibri"/>
          <w:sz w:val="22"/>
          <w:szCs w:val="22"/>
          <w:lang w:eastAsia="en-GB"/>
        </w:rPr>
      </w:pPr>
      <w:r>
        <w:t>7.5.5</w:t>
      </w:r>
      <w:r w:rsidRPr="00C44CE0">
        <w:rPr>
          <w:rFonts w:ascii="Calibri" w:hAnsi="Calibri"/>
          <w:sz w:val="22"/>
          <w:szCs w:val="22"/>
          <w:lang w:eastAsia="en-GB"/>
        </w:rPr>
        <w:tab/>
      </w:r>
      <w:r>
        <w:t>User activity event</w:t>
      </w:r>
      <w:r>
        <w:tab/>
      </w:r>
      <w:r>
        <w:fldChar w:fldCharType="begin" w:fldLock="1"/>
      </w:r>
      <w:r>
        <w:instrText xml:space="preserve"> PAGEREF _Toc44932406 \h </w:instrText>
      </w:r>
      <w:r>
        <w:fldChar w:fldCharType="separate"/>
      </w:r>
      <w:r>
        <w:t>76</w:t>
      </w:r>
      <w:r>
        <w:fldChar w:fldCharType="end"/>
      </w:r>
    </w:p>
    <w:p w:rsidR="00825209" w:rsidRPr="00C44CE0" w:rsidRDefault="00825209">
      <w:pPr>
        <w:pStyle w:val="TOC3"/>
        <w:rPr>
          <w:rFonts w:ascii="Calibri" w:hAnsi="Calibri"/>
          <w:sz w:val="22"/>
          <w:szCs w:val="22"/>
          <w:lang w:eastAsia="en-GB"/>
        </w:rPr>
      </w:pPr>
      <w:r>
        <w:t>7.5.6</w:t>
      </w:r>
      <w:r w:rsidRPr="00C44CE0">
        <w:rPr>
          <w:rFonts w:ascii="Calibri" w:hAnsi="Calibri"/>
          <w:sz w:val="22"/>
          <w:szCs w:val="22"/>
          <w:lang w:eastAsia="en-GB"/>
        </w:rPr>
        <w:tab/>
      </w:r>
      <w:r>
        <w:t>Idle screen available event</w:t>
      </w:r>
      <w:r>
        <w:tab/>
      </w:r>
      <w:r>
        <w:fldChar w:fldCharType="begin" w:fldLock="1"/>
      </w:r>
      <w:r>
        <w:instrText xml:space="preserve"> PAGEREF _Toc44932407 \h </w:instrText>
      </w:r>
      <w:r>
        <w:fldChar w:fldCharType="separate"/>
      </w:r>
      <w:r>
        <w:t>77</w:t>
      </w:r>
      <w:r>
        <w:fldChar w:fldCharType="end"/>
      </w:r>
    </w:p>
    <w:p w:rsidR="00825209" w:rsidRPr="00C44CE0" w:rsidRDefault="00825209">
      <w:pPr>
        <w:pStyle w:val="TOC3"/>
        <w:rPr>
          <w:rFonts w:ascii="Calibri" w:hAnsi="Calibri"/>
          <w:sz w:val="22"/>
          <w:szCs w:val="22"/>
          <w:lang w:eastAsia="en-GB"/>
        </w:rPr>
      </w:pPr>
      <w:r>
        <w:t>7.5.7</w:t>
      </w:r>
      <w:r w:rsidRPr="00C44CE0">
        <w:rPr>
          <w:rFonts w:ascii="Calibri" w:hAnsi="Calibri"/>
          <w:sz w:val="22"/>
          <w:szCs w:val="22"/>
          <w:lang w:eastAsia="en-GB"/>
        </w:rPr>
        <w:tab/>
      </w:r>
      <w:r>
        <w:t>Card reader status event</w:t>
      </w:r>
      <w:r>
        <w:tab/>
      </w:r>
      <w:r>
        <w:fldChar w:fldCharType="begin" w:fldLock="1"/>
      </w:r>
      <w:r>
        <w:instrText xml:space="preserve"> PAGEREF _Toc44932408 \h </w:instrText>
      </w:r>
      <w:r>
        <w:fldChar w:fldCharType="separate"/>
      </w:r>
      <w:r>
        <w:t>77</w:t>
      </w:r>
      <w:r>
        <w:fldChar w:fldCharType="end"/>
      </w:r>
    </w:p>
    <w:p w:rsidR="00825209" w:rsidRPr="00C44CE0" w:rsidRDefault="00825209">
      <w:pPr>
        <w:pStyle w:val="TOC3"/>
        <w:rPr>
          <w:rFonts w:ascii="Calibri" w:hAnsi="Calibri"/>
          <w:sz w:val="22"/>
          <w:szCs w:val="22"/>
          <w:lang w:eastAsia="en-GB"/>
        </w:rPr>
      </w:pPr>
      <w:r>
        <w:t>7.5.8</w:t>
      </w:r>
      <w:r w:rsidRPr="00C44CE0">
        <w:rPr>
          <w:rFonts w:ascii="Calibri" w:hAnsi="Calibri"/>
          <w:sz w:val="22"/>
          <w:szCs w:val="22"/>
          <w:lang w:eastAsia="en-GB"/>
        </w:rPr>
        <w:tab/>
      </w:r>
      <w:r>
        <w:t>Language selection event</w:t>
      </w:r>
      <w:r>
        <w:tab/>
      </w:r>
      <w:r>
        <w:fldChar w:fldCharType="begin" w:fldLock="1"/>
      </w:r>
      <w:r>
        <w:instrText xml:space="preserve"> PAGEREF _Toc44932409 \h </w:instrText>
      </w:r>
      <w:r>
        <w:fldChar w:fldCharType="separate"/>
      </w:r>
      <w:r>
        <w:t>77</w:t>
      </w:r>
      <w:r>
        <w:fldChar w:fldCharType="end"/>
      </w:r>
    </w:p>
    <w:p w:rsidR="00825209" w:rsidRPr="00C44CE0" w:rsidRDefault="00825209">
      <w:pPr>
        <w:pStyle w:val="TOC3"/>
        <w:rPr>
          <w:rFonts w:ascii="Calibri" w:hAnsi="Calibri"/>
          <w:sz w:val="22"/>
          <w:szCs w:val="22"/>
          <w:lang w:eastAsia="en-GB"/>
        </w:rPr>
      </w:pPr>
      <w:r>
        <w:t>7.5.9</w:t>
      </w:r>
      <w:r w:rsidRPr="00C44CE0">
        <w:rPr>
          <w:rFonts w:ascii="Calibri" w:hAnsi="Calibri"/>
          <w:sz w:val="22"/>
          <w:szCs w:val="22"/>
          <w:lang w:eastAsia="en-GB"/>
        </w:rPr>
        <w:tab/>
      </w:r>
      <w:r>
        <w:t>Browser termination event</w:t>
      </w:r>
      <w:r>
        <w:tab/>
      </w:r>
      <w:r>
        <w:fldChar w:fldCharType="begin" w:fldLock="1"/>
      </w:r>
      <w:r>
        <w:instrText xml:space="preserve"> PAGEREF _Toc44932410 \h </w:instrText>
      </w:r>
      <w:r>
        <w:fldChar w:fldCharType="separate"/>
      </w:r>
      <w:r>
        <w:t>77</w:t>
      </w:r>
      <w:r>
        <w:fldChar w:fldCharType="end"/>
      </w:r>
    </w:p>
    <w:p w:rsidR="00825209" w:rsidRPr="00C44CE0" w:rsidRDefault="00825209">
      <w:pPr>
        <w:pStyle w:val="TOC3"/>
        <w:rPr>
          <w:rFonts w:ascii="Calibri" w:hAnsi="Calibri"/>
          <w:sz w:val="22"/>
          <w:szCs w:val="22"/>
          <w:lang w:eastAsia="en-GB"/>
        </w:rPr>
      </w:pPr>
      <w:r>
        <w:t>7.5.10</w:t>
      </w:r>
      <w:r w:rsidRPr="00C44CE0">
        <w:rPr>
          <w:rFonts w:ascii="Calibri" w:hAnsi="Calibri"/>
          <w:sz w:val="22"/>
          <w:szCs w:val="22"/>
          <w:lang w:eastAsia="en-GB"/>
        </w:rPr>
        <w:tab/>
      </w:r>
      <w:r>
        <w:t>Data available event</w:t>
      </w:r>
      <w:r>
        <w:tab/>
      </w:r>
      <w:r>
        <w:fldChar w:fldCharType="begin" w:fldLock="1"/>
      </w:r>
      <w:r>
        <w:instrText xml:space="preserve"> PAGEREF _Toc44932411 \h </w:instrText>
      </w:r>
      <w:r>
        <w:fldChar w:fldCharType="separate"/>
      </w:r>
      <w:r>
        <w:t>77</w:t>
      </w:r>
      <w:r>
        <w:fldChar w:fldCharType="end"/>
      </w:r>
    </w:p>
    <w:p w:rsidR="00825209" w:rsidRPr="00C44CE0" w:rsidRDefault="00825209">
      <w:pPr>
        <w:pStyle w:val="TOC3"/>
        <w:rPr>
          <w:rFonts w:ascii="Calibri" w:hAnsi="Calibri"/>
          <w:sz w:val="22"/>
          <w:szCs w:val="22"/>
          <w:lang w:eastAsia="en-GB"/>
        </w:rPr>
      </w:pPr>
      <w:r>
        <w:t>7.5.11</w:t>
      </w:r>
      <w:r w:rsidRPr="00C44CE0">
        <w:rPr>
          <w:rFonts w:ascii="Calibri" w:hAnsi="Calibri"/>
          <w:sz w:val="22"/>
          <w:szCs w:val="22"/>
          <w:lang w:eastAsia="en-GB"/>
        </w:rPr>
        <w:tab/>
      </w:r>
      <w:r>
        <w:t>Channel status event</w:t>
      </w:r>
      <w:r>
        <w:tab/>
      </w:r>
      <w:r>
        <w:fldChar w:fldCharType="begin" w:fldLock="1"/>
      </w:r>
      <w:r>
        <w:instrText xml:space="preserve"> PAGEREF _Toc44932412 \h </w:instrText>
      </w:r>
      <w:r>
        <w:fldChar w:fldCharType="separate"/>
      </w:r>
      <w:r>
        <w:t>77</w:t>
      </w:r>
      <w:r>
        <w:fldChar w:fldCharType="end"/>
      </w:r>
    </w:p>
    <w:p w:rsidR="00825209" w:rsidRPr="00C44CE0" w:rsidRDefault="00825209">
      <w:pPr>
        <w:pStyle w:val="TOC3"/>
        <w:rPr>
          <w:rFonts w:ascii="Calibri" w:hAnsi="Calibri"/>
          <w:sz w:val="22"/>
          <w:szCs w:val="22"/>
          <w:lang w:eastAsia="en-GB"/>
        </w:rPr>
      </w:pPr>
      <w:r>
        <w:t>7.5.12</w:t>
      </w:r>
      <w:r w:rsidRPr="00C44CE0">
        <w:rPr>
          <w:rFonts w:ascii="Calibri" w:hAnsi="Calibri"/>
          <w:sz w:val="22"/>
          <w:szCs w:val="22"/>
          <w:lang w:eastAsia="en-GB"/>
        </w:rPr>
        <w:tab/>
      </w:r>
      <w:r>
        <w:t>Access Technology Change Event</w:t>
      </w:r>
      <w:r>
        <w:tab/>
      </w:r>
      <w:r>
        <w:fldChar w:fldCharType="begin" w:fldLock="1"/>
      </w:r>
      <w:r>
        <w:instrText xml:space="preserve"> PAGEREF _Toc44932413 \h </w:instrText>
      </w:r>
      <w:r>
        <w:fldChar w:fldCharType="separate"/>
      </w:r>
      <w:r>
        <w:t>77</w:t>
      </w:r>
      <w:r>
        <w:fldChar w:fldCharType="end"/>
      </w:r>
    </w:p>
    <w:p w:rsidR="00825209" w:rsidRPr="00C44CE0" w:rsidRDefault="00825209">
      <w:pPr>
        <w:pStyle w:val="TOC3"/>
        <w:rPr>
          <w:rFonts w:ascii="Calibri" w:hAnsi="Calibri"/>
          <w:sz w:val="22"/>
          <w:szCs w:val="22"/>
          <w:lang w:eastAsia="en-GB"/>
        </w:rPr>
      </w:pPr>
      <w:r>
        <w:t>7.5.13</w:t>
      </w:r>
      <w:r w:rsidRPr="00C44CE0">
        <w:rPr>
          <w:rFonts w:ascii="Calibri" w:hAnsi="Calibri"/>
          <w:sz w:val="22"/>
          <w:szCs w:val="22"/>
          <w:lang w:eastAsia="en-GB"/>
        </w:rPr>
        <w:tab/>
      </w:r>
      <w:r>
        <w:t>Display parameters changed event</w:t>
      </w:r>
      <w:r>
        <w:tab/>
      </w:r>
      <w:r>
        <w:fldChar w:fldCharType="begin" w:fldLock="1"/>
      </w:r>
      <w:r>
        <w:instrText xml:space="preserve"> PAGEREF _Toc44932414 \h </w:instrText>
      </w:r>
      <w:r>
        <w:fldChar w:fldCharType="separate"/>
      </w:r>
      <w:r>
        <w:t>77</w:t>
      </w:r>
      <w:r>
        <w:fldChar w:fldCharType="end"/>
      </w:r>
    </w:p>
    <w:p w:rsidR="00825209" w:rsidRPr="00C44CE0" w:rsidRDefault="00825209">
      <w:pPr>
        <w:pStyle w:val="TOC3"/>
        <w:rPr>
          <w:rFonts w:ascii="Calibri" w:hAnsi="Calibri"/>
          <w:sz w:val="22"/>
          <w:szCs w:val="22"/>
          <w:lang w:eastAsia="en-GB"/>
        </w:rPr>
      </w:pPr>
      <w:r>
        <w:t>7.5.14</w:t>
      </w:r>
      <w:r w:rsidRPr="00C44CE0">
        <w:rPr>
          <w:rFonts w:ascii="Calibri" w:hAnsi="Calibri"/>
          <w:sz w:val="22"/>
          <w:szCs w:val="22"/>
          <w:lang w:eastAsia="en-GB"/>
        </w:rPr>
        <w:tab/>
      </w:r>
      <w:r>
        <w:t>Local Connection event</w:t>
      </w:r>
      <w:r>
        <w:tab/>
      </w:r>
      <w:r>
        <w:fldChar w:fldCharType="begin" w:fldLock="1"/>
      </w:r>
      <w:r>
        <w:instrText xml:space="preserve"> PAGEREF _Toc44932415 \h </w:instrText>
      </w:r>
      <w:r>
        <w:fldChar w:fldCharType="separate"/>
      </w:r>
      <w:r>
        <w:t>77</w:t>
      </w:r>
      <w:r>
        <w:fldChar w:fldCharType="end"/>
      </w:r>
    </w:p>
    <w:p w:rsidR="00825209" w:rsidRPr="00C44CE0" w:rsidRDefault="00825209">
      <w:pPr>
        <w:pStyle w:val="TOC3"/>
        <w:rPr>
          <w:rFonts w:ascii="Calibri" w:hAnsi="Calibri"/>
          <w:sz w:val="22"/>
          <w:szCs w:val="22"/>
          <w:lang w:eastAsia="en-GB"/>
        </w:rPr>
      </w:pPr>
      <w:r>
        <w:t>7.5.15</w:t>
      </w:r>
      <w:r w:rsidRPr="00C44CE0">
        <w:rPr>
          <w:rFonts w:ascii="Calibri" w:hAnsi="Calibri"/>
          <w:sz w:val="22"/>
          <w:szCs w:val="22"/>
          <w:lang w:eastAsia="en-GB"/>
        </w:rPr>
        <w:tab/>
      </w:r>
      <w:r>
        <w:t>Network Search Mode Change Event</w:t>
      </w:r>
      <w:r>
        <w:tab/>
      </w:r>
      <w:r>
        <w:fldChar w:fldCharType="begin" w:fldLock="1"/>
      </w:r>
      <w:r>
        <w:instrText xml:space="preserve"> PAGEREF _Toc44932416 \h </w:instrText>
      </w:r>
      <w:r>
        <w:fldChar w:fldCharType="separate"/>
      </w:r>
      <w:r>
        <w:t>77</w:t>
      </w:r>
      <w:r>
        <w:fldChar w:fldCharType="end"/>
      </w:r>
    </w:p>
    <w:p w:rsidR="00825209" w:rsidRPr="00C44CE0" w:rsidRDefault="00825209">
      <w:pPr>
        <w:pStyle w:val="TOC3"/>
        <w:rPr>
          <w:rFonts w:ascii="Calibri" w:hAnsi="Calibri"/>
          <w:sz w:val="22"/>
          <w:szCs w:val="22"/>
          <w:lang w:eastAsia="en-GB"/>
        </w:rPr>
      </w:pPr>
      <w:r>
        <w:t>7.5.16</w:t>
      </w:r>
      <w:r w:rsidRPr="00C44CE0">
        <w:rPr>
          <w:rFonts w:ascii="Calibri" w:hAnsi="Calibri"/>
          <w:sz w:val="22"/>
          <w:szCs w:val="22"/>
          <w:lang w:eastAsia="en-GB"/>
        </w:rPr>
        <w:tab/>
      </w:r>
      <w:r>
        <w:t>Browsing status event</w:t>
      </w:r>
      <w:r>
        <w:tab/>
      </w:r>
      <w:r>
        <w:fldChar w:fldCharType="begin" w:fldLock="1"/>
      </w:r>
      <w:r>
        <w:instrText xml:space="preserve"> PAGEREF _Toc44932417 \h </w:instrText>
      </w:r>
      <w:r>
        <w:fldChar w:fldCharType="separate"/>
      </w:r>
      <w:r>
        <w:t>77</w:t>
      </w:r>
      <w:r>
        <w:fldChar w:fldCharType="end"/>
      </w:r>
    </w:p>
    <w:p w:rsidR="00825209" w:rsidRPr="00C44CE0" w:rsidRDefault="00825209">
      <w:pPr>
        <w:pStyle w:val="TOC3"/>
        <w:rPr>
          <w:rFonts w:ascii="Calibri" w:hAnsi="Calibri"/>
          <w:sz w:val="22"/>
          <w:szCs w:val="22"/>
          <w:lang w:eastAsia="en-GB"/>
        </w:rPr>
      </w:pPr>
      <w:r>
        <w:t>7.5.17</w:t>
      </w:r>
      <w:r w:rsidRPr="00C44CE0">
        <w:rPr>
          <w:rFonts w:ascii="Calibri" w:hAnsi="Calibri"/>
          <w:sz w:val="22"/>
          <w:szCs w:val="22"/>
          <w:lang w:eastAsia="en-GB"/>
        </w:rPr>
        <w:tab/>
      </w:r>
      <w:r>
        <w:t>Frames Information changed event</w:t>
      </w:r>
      <w:r>
        <w:tab/>
      </w:r>
      <w:r>
        <w:fldChar w:fldCharType="begin" w:fldLock="1"/>
      </w:r>
      <w:r>
        <w:instrText xml:space="preserve"> PAGEREF _Toc44932418 \h </w:instrText>
      </w:r>
      <w:r>
        <w:fldChar w:fldCharType="separate"/>
      </w:r>
      <w:r>
        <w:t>77</w:t>
      </w:r>
      <w:r>
        <w:fldChar w:fldCharType="end"/>
      </w:r>
    </w:p>
    <w:p w:rsidR="00825209" w:rsidRPr="00C44CE0" w:rsidRDefault="00825209">
      <w:pPr>
        <w:pStyle w:val="TOC3"/>
        <w:rPr>
          <w:rFonts w:ascii="Calibri" w:hAnsi="Calibri"/>
          <w:sz w:val="22"/>
          <w:szCs w:val="22"/>
          <w:lang w:eastAsia="en-GB"/>
        </w:rPr>
      </w:pPr>
      <w:r>
        <w:t>7.5.18</w:t>
      </w:r>
      <w:r w:rsidRPr="00C44CE0">
        <w:rPr>
          <w:rFonts w:ascii="Calibri" w:hAnsi="Calibri"/>
          <w:sz w:val="22"/>
          <w:szCs w:val="22"/>
          <w:lang w:eastAsia="en-GB"/>
        </w:rPr>
        <w:tab/>
      </w:r>
      <w:r>
        <w:t>HCI connectivity event</w:t>
      </w:r>
      <w:r>
        <w:tab/>
      </w:r>
      <w:r>
        <w:fldChar w:fldCharType="begin" w:fldLock="1"/>
      </w:r>
      <w:r>
        <w:instrText xml:space="preserve"> PAGEREF _Toc44932419 \h </w:instrText>
      </w:r>
      <w:r>
        <w:fldChar w:fldCharType="separate"/>
      </w:r>
      <w:r>
        <w:t>77</w:t>
      </w:r>
      <w:r>
        <w:fldChar w:fldCharType="end"/>
      </w:r>
    </w:p>
    <w:p w:rsidR="00825209" w:rsidRPr="00C44CE0" w:rsidRDefault="00825209">
      <w:pPr>
        <w:pStyle w:val="TOC3"/>
        <w:rPr>
          <w:rFonts w:ascii="Calibri" w:hAnsi="Calibri"/>
          <w:sz w:val="22"/>
          <w:szCs w:val="22"/>
          <w:lang w:eastAsia="en-GB"/>
        </w:rPr>
      </w:pPr>
      <w:r>
        <w:t>7.5.19</w:t>
      </w:r>
      <w:r w:rsidRPr="00C44CE0">
        <w:rPr>
          <w:rFonts w:ascii="Calibri" w:hAnsi="Calibri"/>
          <w:sz w:val="22"/>
          <w:szCs w:val="22"/>
          <w:lang w:eastAsia="en-GB"/>
        </w:rPr>
        <w:tab/>
      </w:r>
      <w:r>
        <w:t>Contactless state request</w:t>
      </w:r>
      <w:r>
        <w:tab/>
      </w:r>
      <w:r>
        <w:fldChar w:fldCharType="begin" w:fldLock="1"/>
      </w:r>
      <w:r>
        <w:instrText xml:space="preserve"> PAGEREF _Toc44932420 \h </w:instrText>
      </w:r>
      <w:r>
        <w:fldChar w:fldCharType="separate"/>
      </w:r>
      <w:r>
        <w:t>78</w:t>
      </w:r>
      <w:r>
        <w:fldChar w:fldCharType="end"/>
      </w:r>
    </w:p>
    <w:p w:rsidR="00825209" w:rsidRPr="00C44CE0" w:rsidRDefault="00825209">
      <w:pPr>
        <w:pStyle w:val="TOC3"/>
        <w:rPr>
          <w:rFonts w:ascii="Calibri" w:hAnsi="Calibri"/>
          <w:sz w:val="22"/>
          <w:szCs w:val="22"/>
          <w:lang w:eastAsia="en-GB"/>
        </w:rPr>
      </w:pPr>
      <w:r>
        <w:t>7.5.20</w:t>
      </w:r>
      <w:r w:rsidRPr="00C44CE0">
        <w:rPr>
          <w:rFonts w:ascii="Calibri" w:hAnsi="Calibri"/>
          <w:sz w:val="22"/>
          <w:szCs w:val="22"/>
          <w:lang w:eastAsia="en-GB"/>
        </w:rPr>
        <w:tab/>
      </w:r>
      <w:r>
        <w:t>Incoming IMS Data event</w:t>
      </w:r>
      <w:r>
        <w:tab/>
      </w:r>
      <w:r>
        <w:fldChar w:fldCharType="begin" w:fldLock="1"/>
      </w:r>
      <w:r>
        <w:instrText xml:space="preserve"> PAGEREF _Toc44932421 \h </w:instrText>
      </w:r>
      <w:r>
        <w:fldChar w:fldCharType="separate"/>
      </w:r>
      <w:r>
        <w:t>78</w:t>
      </w:r>
      <w:r>
        <w:fldChar w:fldCharType="end"/>
      </w:r>
    </w:p>
    <w:p w:rsidR="00825209" w:rsidRPr="00C44CE0" w:rsidRDefault="00825209">
      <w:pPr>
        <w:pStyle w:val="TOC4"/>
        <w:rPr>
          <w:rFonts w:ascii="Calibri" w:hAnsi="Calibri"/>
          <w:sz w:val="22"/>
          <w:szCs w:val="22"/>
          <w:lang w:eastAsia="en-GB"/>
        </w:rPr>
      </w:pPr>
      <w:r>
        <w:t>7.5.20.1</w:t>
      </w:r>
      <w:r w:rsidRPr="00C44CE0">
        <w:rPr>
          <w:rFonts w:ascii="Calibri" w:hAnsi="Calibri"/>
          <w:sz w:val="22"/>
          <w:szCs w:val="22"/>
          <w:lang w:eastAsia="en-GB"/>
        </w:rPr>
        <w:tab/>
      </w:r>
      <w:r>
        <w:t>Procedure</w:t>
      </w:r>
      <w:r>
        <w:tab/>
      </w:r>
      <w:r>
        <w:fldChar w:fldCharType="begin" w:fldLock="1"/>
      </w:r>
      <w:r>
        <w:instrText xml:space="preserve"> PAGEREF _Toc44932422 \h </w:instrText>
      </w:r>
      <w:r>
        <w:fldChar w:fldCharType="separate"/>
      </w:r>
      <w:r>
        <w:t>78</w:t>
      </w:r>
      <w:r>
        <w:fldChar w:fldCharType="end"/>
      </w:r>
    </w:p>
    <w:p w:rsidR="00825209" w:rsidRPr="00C44CE0" w:rsidRDefault="00825209">
      <w:pPr>
        <w:pStyle w:val="TOC4"/>
        <w:rPr>
          <w:rFonts w:ascii="Calibri" w:hAnsi="Calibri"/>
          <w:sz w:val="22"/>
          <w:szCs w:val="22"/>
          <w:lang w:eastAsia="en-GB"/>
        </w:rPr>
      </w:pPr>
      <w:r>
        <w:t>7.5.20.2</w:t>
      </w:r>
      <w:r w:rsidRPr="00C44CE0">
        <w:rPr>
          <w:rFonts w:ascii="Calibri" w:hAnsi="Calibri"/>
          <w:sz w:val="22"/>
          <w:szCs w:val="22"/>
          <w:lang w:eastAsia="en-GB"/>
        </w:rPr>
        <w:tab/>
      </w:r>
      <w:r>
        <w:t>Structure of ENVELOPE (EVENT DOWNLOAD – Incoming IMS Data)</w:t>
      </w:r>
      <w:r>
        <w:tab/>
      </w:r>
      <w:r>
        <w:fldChar w:fldCharType="begin" w:fldLock="1"/>
      </w:r>
      <w:r>
        <w:instrText xml:space="preserve"> PAGEREF _Toc44932423 \h </w:instrText>
      </w:r>
      <w:r>
        <w:fldChar w:fldCharType="separate"/>
      </w:r>
      <w:r>
        <w:t>78</w:t>
      </w:r>
      <w:r>
        <w:fldChar w:fldCharType="end"/>
      </w:r>
    </w:p>
    <w:p w:rsidR="00825209" w:rsidRPr="00C44CE0" w:rsidRDefault="00825209">
      <w:pPr>
        <w:pStyle w:val="TOC3"/>
        <w:rPr>
          <w:rFonts w:ascii="Calibri" w:hAnsi="Calibri"/>
          <w:sz w:val="22"/>
          <w:szCs w:val="22"/>
          <w:lang w:eastAsia="en-GB"/>
        </w:rPr>
      </w:pPr>
      <w:r>
        <w:t>7.5.21</w:t>
      </w:r>
      <w:r w:rsidRPr="00C44CE0">
        <w:rPr>
          <w:rFonts w:ascii="Calibri" w:hAnsi="Calibri"/>
          <w:sz w:val="22"/>
          <w:szCs w:val="22"/>
          <w:lang w:eastAsia="en-GB"/>
        </w:rPr>
        <w:tab/>
      </w:r>
      <w:r w:rsidRPr="001D1155">
        <w:rPr>
          <w:color w:val="000000"/>
        </w:rPr>
        <w:t>IMS Registration Event</w:t>
      </w:r>
      <w:r>
        <w:tab/>
      </w:r>
      <w:r>
        <w:fldChar w:fldCharType="begin" w:fldLock="1"/>
      </w:r>
      <w:r>
        <w:instrText xml:space="preserve"> PAGEREF _Toc44932424 \h </w:instrText>
      </w:r>
      <w:r>
        <w:fldChar w:fldCharType="separate"/>
      </w:r>
      <w:r>
        <w:t>78</w:t>
      </w:r>
      <w:r>
        <w:fldChar w:fldCharType="end"/>
      </w:r>
    </w:p>
    <w:p w:rsidR="00825209" w:rsidRPr="00C44CE0" w:rsidRDefault="00825209">
      <w:pPr>
        <w:pStyle w:val="TOC4"/>
        <w:rPr>
          <w:rFonts w:ascii="Calibri" w:hAnsi="Calibri"/>
          <w:sz w:val="22"/>
          <w:szCs w:val="22"/>
          <w:lang w:eastAsia="en-GB"/>
        </w:rPr>
      </w:pPr>
      <w:r>
        <w:t>7.5.21.1</w:t>
      </w:r>
      <w:r w:rsidRPr="00C44CE0">
        <w:rPr>
          <w:rFonts w:ascii="Calibri" w:hAnsi="Calibri"/>
          <w:sz w:val="22"/>
          <w:szCs w:val="22"/>
          <w:lang w:eastAsia="en-GB"/>
        </w:rPr>
        <w:tab/>
      </w:r>
      <w:r>
        <w:t>Procedure</w:t>
      </w:r>
      <w:r>
        <w:tab/>
      </w:r>
      <w:r>
        <w:fldChar w:fldCharType="begin" w:fldLock="1"/>
      </w:r>
      <w:r>
        <w:instrText xml:space="preserve"> PAGEREF _Toc44932425 \h </w:instrText>
      </w:r>
      <w:r>
        <w:fldChar w:fldCharType="separate"/>
      </w:r>
      <w:r>
        <w:t>78</w:t>
      </w:r>
      <w:r>
        <w:fldChar w:fldCharType="end"/>
      </w:r>
    </w:p>
    <w:p w:rsidR="00825209" w:rsidRPr="00C44CE0" w:rsidRDefault="00825209">
      <w:pPr>
        <w:pStyle w:val="TOC4"/>
        <w:rPr>
          <w:rFonts w:ascii="Calibri" w:hAnsi="Calibri"/>
          <w:sz w:val="22"/>
          <w:szCs w:val="22"/>
          <w:lang w:eastAsia="en-GB"/>
        </w:rPr>
      </w:pPr>
      <w:r>
        <w:t>7.5.21.2</w:t>
      </w:r>
      <w:r w:rsidRPr="00C44CE0">
        <w:rPr>
          <w:rFonts w:ascii="Calibri" w:hAnsi="Calibri"/>
          <w:sz w:val="22"/>
          <w:szCs w:val="22"/>
          <w:lang w:eastAsia="en-GB"/>
        </w:rPr>
        <w:tab/>
      </w:r>
      <w:r>
        <w:t>Structure of ENVELOPE (EVENT DOWNLOAD – IMS Registration)</w:t>
      </w:r>
      <w:r>
        <w:tab/>
      </w:r>
      <w:r>
        <w:fldChar w:fldCharType="begin" w:fldLock="1"/>
      </w:r>
      <w:r>
        <w:instrText xml:space="preserve"> PAGEREF _Toc44932426 \h </w:instrText>
      </w:r>
      <w:r>
        <w:fldChar w:fldCharType="separate"/>
      </w:r>
      <w:r>
        <w:t>79</w:t>
      </w:r>
      <w:r>
        <w:fldChar w:fldCharType="end"/>
      </w:r>
    </w:p>
    <w:p w:rsidR="00825209" w:rsidRPr="00C44CE0" w:rsidRDefault="00825209">
      <w:pPr>
        <w:pStyle w:val="TOC3"/>
        <w:rPr>
          <w:rFonts w:ascii="Calibri" w:hAnsi="Calibri"/>
          <w:sz w:val="22"/>
          <w:szCs w:val="22"/>
          <w:lang w:eastAsia="en-GB"/>
        </w:rPr>
      </w:pPr>
      <w:r>
        <w:t>7.5.22</w:t>
      </w:r>
      <w:r w:rsidRPr="00C44CE0">
        <w:rPr>
          <w:rFonts w:ascii="Calibri" w:hAnsi="Calibri"/>
          <w:sz w:val="22"/>
          <w:szCs w:val="22"/>
          <w:lang w:eastAsia="en-GB"/>
        </w:rPr>
        <w:tab/>
      </w:r>
      <w:r>
        <w:t>Profile Container</w:t>
      </w:r>
      <w:r>
        <w:tab/>
      </w:r>
      <w:r>
        <w:fldChar w:fldCharType="begin" w:fldLock="1"/>
      </w:r>
      <w:r>
        <w:instrText xml:space="preserve"> PAGEREF _Toc44932427 \h </w:instrText>
      </w:r>
      <w:r>
        <w:fldChar w:fldCharType="separate"/>
      </w:r>
      <w:r>
        <w:t>79</w:t>
      </w:r>
      <w:r>
        <w:fldChar w:fldCharType="end"/>
      </w:r>
    </w:p>
    <w:p w:rsidR="00825209" w:rsidRPr="00C44CE0" w:rsidRDefault="00825209">
      <w:pPr>
        <w:pStyle w:val="TOC3"/>
        <w:rPr>
          <w:rFonts w:ascii="Calibri" w:hAnsi="Calibri"/>
          <w:sz w:val="22"/>
          <w:szCs w:val="22"/>
          <w:lang w:eastAsia="en-GB"/>
        </w:rPr>
      </w:pPr>
      <w:r>
        <w:t>7.5.23</w:t>
      </w:r>
      <w:r w:rsidRPr="00C44CE0">
        <w:rPr>
          <w:rFonts w:ascii="Calibri" w:hAnsi="Calibri"/>
          <w:sz w:val="22"/>
          <w:szCs w:val="22"/>
          <w:lang w:eastAsia="en-GB"/>
        </w:rPr>
        <w:tab/>
      </w:r>
      <w:r>
        <w:t>Envelope Container</w:t>
      </w:r>
      <w:r>
        <w:tab/>
      </w:r>
      <w:r>
        <w:fldChar w:fldCharType="begin" w:fldLock="1"/>
      </w:r>
      <w:r>
        <w:instrText xml:space="preserve"> PAGEREF _Toc44932428 \h </w:instrText>
      </w:r>
      <w:r>
        <w:fldChar w:fldCharType="separate"/>
      </w:r>
      <w:r>
        <w:t>79</w:t>
      </w:r>
      <w:r>
        <w:fldChar w:fldCharType="end"/>
      </w:r>
    </w:p>
    <w:p w:rsidR="00825209" w:rsidRPr="00C44CE0" w:rsidRDefault="00825209">
      <w:pPr>
        <w:pStyle w:val="TOC3"/>
        <w:rPr>
          <w:rFonts w:ascii="Calibri" w:hAnsi="Calibri"/>
          <w:sz w:val="22"/>
          <w:szCs w:val="22"/>
          <w:lang w:eastAsia="en-GB"/>
        </w:rPr>
      </w:pPr>
      <w:r>
        <w:t>7.5.24</w:t>
      </w:r>
      <w:r w:rsidRPr="00C44CE0">
        <w:rPr>
          <w:rFonts w:ascii="Calibri" w:hAnsi="Calibri"/>
          <w:sz w:val="22"/>
          <w:szCs w:val="22"/>
          <w:lang w:eastAsia="en-GB"/>
        </w:rPr>
        <w:tab/>
      </w:r>
      <w:r>
        <w:t>Poll Interval Negotiation</w:t>
      </w:r>
      <w:r>
        <w:tab/>
      </w:r>
      <w:r>
        <w:fldChar w:fldCharType="begin" w:fldLock="1"/>
      </w:r>
      <w:r>
        <w:instrText xml:space="preserve"> PAGEREF _Toc44932429 \h </w:instrText>
      </w:r>
      <w:r>
        <w:fldChar w:fldCharType="separate"/>
      </w:r>
      <w:r>
        <w:t>79</w:t>
      </w:r>
      <w:r>
        <w:fldChar w:fldCharType="end"/>
      </w:r>
    </w:p>
    <w:p w:rsidR="00825209" w:rsidRPr="00C44CE0" w:rsidRDefault="00825209">
      <w:pPr>
        <w:pStyle w:val="TOC3"/>
        <w:rPr>
          <w:rFonts w:ascii="Calibri" w:hAnsi="Calibri"/>
          <w:sz w:val="22"/>
          <w:szCs w:val="22"/>
          <w:lang w:eastAsia="en-GB"/>
        </w:rPr>
      </w:pPr>
      <w:r>
        <w:t>7.5.25</w:t>
      </w:r>
      <w:r w:rsidRPr="00C44CE0">
        <w:rPr>
          <w:rFonts w:ascii="Calibri" w:hAnsi="Calibri"/>
          <w:sz w:val="22"/>
          <w:szCs w:val="22"/>
          <w:lang w:eastAsia="en-GB"/>
        </w:rPr>
        <w:tab/>
      </w:r>
      <w:r w:rsidRPr="001D1155">
        <w:rPr>
          <w:color w:val="000000"/>
        </w:rPr>
        <w:t>Data Connection Status Change Event</w:t>
      </w:r>
      <w:r>
        <w:tab/>
      </w:r>
      <w:r>
        <w:fldChar w:fldCharType="begin" w:fldLock="1"/>
      </w:r>
      <w:r>
        <w:instrText xml:space="preserve"> PAGEREF _Toc44932430 \h </w:instrText>
      </w:r>
      <w:r>
        <w:fldChar w:fldCharType="separate"/>
      </w:r>
      <w:r>
        <w:t>79</w:t>
      </w:r>
      <w:r>
        <w:fldChar w:fldCharType="end"/>
      </w:r>
    </w:p>
    <w:p w:rsidR="00825209" w:rsidRPr="00C44CE0" w:rsidRDefault="00825209">
      <w:pPr>
        <w:pStyle w:val="TOC4"/>
        <w:rPr>
          <w:rFonts w:ascii="Calibri" w:hAnsi="Calibri"/>
          <w:sz w:val="22"/>
          <w:szCs w:val="22"/>
          <w:lang w:eastAsia="en-GB"/>
        </w:rPr>
      </w:pPr>
      <w:r>
        <w:t>7.5.25.1</w:t>
      </w:r>
      <w:r w:rsidRPr="00C44CE0">
        <w:rPr>
          <w:rFonts w:ascii="Calibri" w:hAnsi="Calibri"/>
          <w:sz w:val="22"/>
          <w:szCs w:val="22"/>
          <w:lang w:eastAsia="en-GB"/>
        </w:rPr>
        <w:tab/>
      </w:r>
      <w:r>
        <w:t>Procedure</w:t>
      </w:r>
      <w:r>
        <w:tab/>
      </w:r>
      <w:r>
        <w:fldChar w:fldCharType="begin" w:fldLock="1"/>
      </w:r>
      <w:r>
        <w:instrText xml:space="preserve"> PAGEREF _Toc44932431 \h </w:instrText>
      </w:r>
      <w:r>
        <w:fldChar w:fldCharType="separate"/>
      </w:r>
      <w:r>
        <w:t>79</w:t>
      </w:r>
      <w:r>
        <w:fldChar w:fldCharType="end"/>
      </w:r>
    </w:p>
    <w:p w:rsidR="00825209" w:rsidRPr="00C44CE0" w:rsidRDefault="00825209">
      <w:pPr>
        <w:pStyle w:val="TOC4"/>
        <w:rPr>
          <w:rFonts w:ascii="Calibri" w:hAnsi="Calibri"/>
          <w:sz w:val="22"/>
          <w:szCs w:val="22"/>
          <w:lang w:eastAsia="en-GB"/>
        </w:rPr>
      </w:pPr>
      <w:r>
        <w:t>7.5.25.2</w:t>
      </w:r>
      <w:r w:rsidRPr="00C44CE0">
        <w:rPr>
          <w:rFonts w:ascii="Calibri" w:hAnsi="Calibri"/>
          <w:sz w:val="22"/>
          <w:szCs w:val="22"/>
          <w:lang w:eastAsia="en-GB"/>
        </w:rPr>
        <w:tab/>
      </w:r>
      <w:r>
        <w:t>Structure of ENVELOPE (EVENT DOWNLOAD – Data Connection Status Change)</w:t>
      </w:r>
      <w:r>
        <w:tab/>
      </w:r>
      <w:r>
        <w:fldChar w:fldCharType="begin" w:fldLock="1"/>
      </w:r>
      <w:r>
        <w:instrText xml:space="preserve"> PAGEREF _Toc44932432 \h </w:instrText>
      </w:r>
      <w:r>
        <w:fldChar w:fldCharType="separate"/>
      </w:r>
      <w:r>
        <w:t>80</w:t>
      </w:r>
      <w:r>
        <w:fldChar w:fldCharType="end"/>
      </w:r>
    </w:p>
    <w:p w:rsidR="00825209" w:rsidRPr="00C44CE0" w:rsidRDefault="00825209">
      <w:pPr>
        <w:pStyle w:val="TOC2"/>
        <w:rPr>
          <w:rFonts w:ascii="Calibri" w:hAnsi="Calibri"/>
          <w:sz w:val="22"/>
          <w:szCs w:val="22"/>
          <w:lang w:eastAsia="en-GB"/>
        </w:rPr>
      </w:pPr>
      <w:r>
        <w:t>7.6</w:t>
      </w:r>
      <w:r w:rsidRPr="00C44CE0">
        <w:rPr>
          <w:rFonts w:ascii="Calibri" w:hAnsi="Calibri"/>
          <w:sz w:val="22"/>
          <w:szCs w:val="22"/>
          <w:lang w:eastAsia="en-GB"/>
        </w:rPr>
        <w:tab/>
      </w:r>
      <w:r>
        <w:t>USSD Data Download</w:t>
      </w:r>
      <w:r>
        <w:tab/>
      </w:r>
      <w:r>
        <w:fldChar w:fldCharType="begin" w:fldLock="1"/>
      </w:r>
      <w:r>
        <w:instrText xml:space="preserve"> PAGEREF _Toc44932433 \h </w:instrText>
      </w:r>
      <w:r>
        <w:fldChar w:fldCharType="separate"/>
      </w:r>
      <w:r>
        <w:t>81</w:t>
      </w:r>
      <w:r>
        <w:fldChar w:fldCharType="end"/>
      </w:r>
    </w:p>
    <w:p w:rsidR="00825209" w:rsidRPr="00C44CE0" w:rsidRDefault="00825209">
      <w:pPr>
        <w:pStyle w:val="TOC3"/>
        <w:rPr>
          <w:rFonts w:ascii="Calibri" w:hAnsi="Calibri"/>
          <w:sz w:val="22"/>
          <w:szCs w:val="22"/>
          <w:lang w:eastAsia="en-GB"/>
        </w:rPr>
      </w:pPr>
      <w:r>
        <w:t>7.6.1</w:t>
      </w:r>
      <w:r w:rsidRPr="00C44CE0">
        <w:rPr>
          <w:rFonts w:ascii="Calibri" w:hAnsi="Calibri"/>
          <w:sz w:val="22"/>
          <w:szCs w:val="22"/>
          <w:lang w:eastAsia="en-GB"/>
        </w:rPr>
        <w:tab/>
      </w:r>
      <w:r>
        <w:t>Procedure</w:t>
      </w:r>
      <w:r>
        <w:tab/>
      </w:r>
      <w:r>
        <w:fldChar w:fldCharType="begin" w:fldLock="1"/>
      </w:r>
      <w:r>
        <w:instrText xml:space="preserve"> PAGEREF _Toc44932434 \h </w:instrText>
      </w:r>
      <w:r>
        <w:fldChar w:fldCharType="separate"/>
      </w:r>
      <w:r>
        <w:t>81</w:t>
      </w:r>
      <w:r>
        <w:fldChar w:fldCharType="end"/>
      </w:r>
    </w:p>
    <w:p w:rsidR="00825209" w:rsidRPr="00C44CE0" w:rsidRDefault="00825209">
      <w:pPr>
        <w:pStyle w:val="TOC3"/>
        <w:rPr>
          <w:rFonts w:ascii="Calibri" w:hAnsi="Calibri"/>
          <w:sz w:val="22"/>
          <w:szCs w:val="22"/>
          <w:lang w:eastAsia="en-GB"/>
        </w:rPr>
      </w:pPr>
      <w:r>
        <w:t>7.6.2</w:t>
      </w:r>
      <w:r w:rsidRPr="00C44CE0">
        <w:rPr>
          <w:rFonts w:ascii="Calibri" w:hAnsi="Calibri"/>
          <w:sz w:val="22"/>
          <w:szCs w:val="22"/>
          <w:lang w:eastAsia="en-GB"/>
        </w:rPr>
        <w:tab/>
      </w:r>
      <w:r>
        <w:t>Structure of ENVELOPE (USSD Data Download)</w:t>
      </w:r>
      <w:r>
        <w:tab/>
      </w:r>
      <w:r>
        <w:fldChar w:fldCharType="begin" w:fldLock="1"/>
      </w:r>
      <w:r>
        <w:instrText xml:space="preserve"> PAGEREF _Toc44932435 \h </w:instrText>
      </w:r>
      <w:r>
        <w:fldChar w:fldCharType="separate"/>
      </w:r>
      <w:r>
        <w:t>81</w:t>
      </w:r>
      <w:r>
        <w:fldChar w:fldCharType="end"/>
      </w:r>
    </w:p>
    <w:p w:rsidR="00825209" w:rsidRPr="00C44CE0" w:rsidRDefault="00825209">
      <w:pPr>
        <w:pStyle w:val="TOC3"/>
        <w:rPr>
          <w:rFonts w:ascii="Calibri" w:hAnsi="Calibri"/>
          <w:sz w:val="22"/>
          <w:szCs w:val="22"/>
          <w:lang w:eastAsia="en-GB"/>
        </w:rPr>
      </w:pPr>
      <w:r>
        <w:t>7.7</w:t>
      </w:r>
      <w:r w:rsidRPr="00C44CE0">
        <w:rPr>
          <w:rFonts w:ascii="Calibri" w:hAnsi="Calibri"/>
          <w:sz w:val="22"/>
          <w:szCs w:val="22"/>
          <w:lang w:eastAsia="en-GB"/>
        </w:rPr>
        <w:tab/>
      </w:r>
      <w:r>
        <w:t xml:space="preserve">MMS </w:t>
      </w:r>
      <w:r w:rsidRPr="001D1155">
        <w:rPr>
          <w:lang w:val="en-US"/>
        </w:rPr>
        <w:t>Transfer</w:t>
      </w:r>
      <w:r w:rsidRPr="001D1155">
        <w:rPr>
          <w:lang w:val="fr-FR"/>
        </w:rPr>
        <w:t xml:space="preserve"> </w:t>
      </w:r>
      <w:r>
        <w:t>Status</w:t>
      </w:r>
      <w:r>
        <w:tab/>
      </w:r>
      <w:r>
        <w:fldChar w:fldCharType="begin" w:fldLock="1"/>
      </w:r>
      <w:r>
        <w:instrText xml:space="preserve"> PAGEREF _Toc44932436 \h </w:instrText>
      </w:r>
      <w:r>
        <w:fldChar w:fldCharType="separate"/>
      </w:r>
      <w:r>
        <w:t>82</w:t>
      </w:r>
      <w:r>
        <w:fldChar w:fldCharType="end"/>
      </w:r>
    </w:p>
    <w:p w:rsidR="00825209" w:rsidRPr="00C44CE0" w:rsidRDefault="00825209">
      <w:pPr>
        <w:pStyle w:val="TOC3"/>
        <w:rPr>
          <w:rFonts w:ascii="Calibri" w:hAnsi="Calibri"/>
          <w:sz w:val="22"/>
          <w:szCs w:val="22"/>
          <w:lang w:eastAsia="en-GB"/>
        </w:rPr>
      </w:pPr>
      <w:r>
        <w:t>7.8</w:t>
      </w:r>
      <w:r w:rsidRPr="00C44CE0">
        <w:rPr>
          <w:rFonts w:ascii="Calibri" w:hAnsi="Calibri"/>
          <w:sz w:val="22"/>
          <w:szCs w:val="22"/>
          <w:lang w:eastAsia="en-GB"/>
        </w:rPr>
        <w:tab/>
      </w:r>
      <w:r>
        <w:t>MMS notification download</w:t>
      </w:r>
      <w:r>
        <w:tab/>
      </w:r>
      <w:r>
        <w:fldChar w:fldCharType="begin" w:fldLock="1"/>
      </w:r>
      <w:r>
        <w:instrText xml:space="preserve"> PAGEREF _Toc44932437 \h </w:instrText>
      </w:r>
      <w:r>
        <w:fldChar w:fldCharType="separate"/>
      </w:r>
      <w:r>
        <w:t>82</w:t>
      </w:r>
      <w:r>
        <w:fldChar w:fldCharType="end"/>
      </w:r>
    </w:p>
    <w:p w:rsidR="00825209" w:rsidRPr="00C44CE0" w:rsidRDefault="00825209">
      <w:pPr>
        <w:pStyle w:val="TOC2"/>
        <w:rPr>
          <w:rFonts w:ascii="Calibri" w:hAnsi="Calibri"/>
          <w:sz w:val="22"/>
          <w:szCs w:val="22"/>
          <w:lang w:eastAsia="en-GB"/>
        </w:rPr>
      </w:pPr>
      <w:r>
        <w:t>7.9</w:t>
      </w:r>
      <w:r w:rsidRPr="00C44CE0">
        <w:rPr>
          <w:rFonts w:ascii="Calibri" w:hAnsi="Calibri"/>
          <w:sz w:val="22"/>
          <w:szCs w:val="22"/>
          <w:lang w:eastAsia="en-GB"/>
        </w:rPr>
        <w:tab/>
      </w:r>
      <w:r>
        <w:t>Terminal Applications</w:t>
      </w:r>
      <w:r>
        <w:tab/>
      </w:r>
      <w:r>
        <w:fldChar w:fldCharType="begin" w:fldLock="1"/>
      </w:r>
      <w:r>
        <w:instrText xml:space="preserve"> PAGEREF _Toc44932438 \h </w:instrText>
      </w:r>
      <w:r>
        <w:fldChar w:fldCharType="separate"/>
      </w:r>
      <w:r>
        <w:t>82</w:t>
      </w:r>
      <w:r>
        <w:fldChar w:fldCharType="end"/>
      </w:r>
    </w:p>
    <w:p w:rsidR="00825209" w:rsidRPr="00C44CE0" w:rsidRDefault="00825209">
      <w:pPr>
        <w:pStyle w:val="TOC2"/>
        <w:rPr>
          <w:rFonts w:ascii="Calibri" w:hAnsi="Calibri"/>
          <w:sz w:val="22"/>
          <w:szCs w:val="22"/>
          <w:lang w:eastAsia="en-GB"/>
        </w:rPr>
      </w:pPr>
      <w:r>
        <w:t>7.10</w:t>
      </w:r>
      <w:r w:rsidRPr="00C44CE0">
        <w:rPr>
          <w:rFonts w:ascii="Calibri" w:hAnsi="Calibri"/>
          <w:sz w:val="22"/>
          <w:szCs w:val="22"/>
          <w:lang w:eastAsia="en-GB"/>
        </w:rPr>
        <w:tab/>
      </w:r>
      <w:r>
        <w:t>Geographical Location Reporting</w:t>
      </w:r>
      <w:r>
        <w:tab/>
      </w:r>
      <w:r>
        <w:fldChar w:fldCharType="begin" w:fldLock="1"/>
      </w:r>
      <w:r>
        <w:instrText xml:space="preserve"> PAGEREF _Toc44932439 \h </w:instrText>
      </w:r>
      <w:r>
        <w:fldChar w:fldCharType="separate"/>
      </w:r>
      <w:r>
        <w:t>82</w:t>
      </w:r>
      <w:r>
        <w:fldChar w:fldCharType="end"/>
      </w:r>
    </w:p>
    <w:p w:rsidR="00825209" w:rsidRPr="00C44CE0" w:rsidRDefault="00825209">
      <w:pPr>
        <w:pStyle w:val="TOC3"/>
        <w:rPr>
          <w:rFonts w:ascii="Calibri" w:hAnsi="Calibri"/>
          <w:sz w:val="22"/>
          <w:szCs w:val="22"/>
          <w:lang w:eastAsia="en-GB"/>
        </w:rPr>
      </w:pPr>
      <w:r>
        <w:t>7.10.1</w:t>
      </w:r>
      <w:r w:rsidRPr="00C44CE0">
        <w:rPr>
          <w:rFonts w:ascii="Calibri" w:hAnsi="Calibri"/>
          <w:sz w:val="22"/>
          <w:szCs w:val="22"/>
          <w:lang w:eastAsia="en-GB"/>
        </w:rPr>
        <w:tab/>
      </w:r>
      <w:r>
        <w:t>Procedure</w:t>
      </w:r>
      <w:r>
        <w:tab/>
      </w:r>
      <w:r>
        <w:fldChar w:fldCharType="begin" w:fldLock="1"/>
      </w:r>
      <w:r>
        <w:instrText xml:space="preserve"> PAGEREF _Toc44932440 \h </w:instrText>
      </w:r>
      <w:r>
        <w:fldChar w:fldCharType="separate"/>
      </w:r>
      <w:r>
        <w:t>82</w:t>
      </w:r>
      <w:r>
        <w:fldChar w:fldCharType="end"/>
      </w:r>
    </w:p>
    <w:p w:rsidR="00825209" w:rsidRPr="00C44CE0" w:rsidRDefault="00825209">
      <w:pPr>
        <w:pStyle w:val="TOC3"/>
        <w:rPr>
          <w:rFonts w:ascii="Calibri" w:hAnsi="Calibri"/>
          <w:sz w:val="22"/>
          <w:szCs w:val="22"/>
          <w:lang w:eastAsia="en-GB"/>
        </w:rPr>
      </w:pPr>
      <w:r>
        <w:t>7.10.2</w:t>
      </w:r>
      <w:r w:rsidRPr="00C44CE0">
        <w:rPr>
          <w:rFonts w:ascii="Calibri" w:hAnsi="Calibri"/>
          <w:sz w:val="22"/>
          <w:szCs w:val="22"/>
          <w:lang w:eastAsia="en-GB"/>
        </w:rPr>
        <w:tab/>
      </w:r>
      <w:r>
        <w:t>Structure of ENVELOPE (Geographical Location Reporting)</w:t>
      </w:r>
      <w:r>
        <w:tab/>
      </w:r>
      <w:r>
        <w:fldChar w:fldCharType="begin" w:fldLock="1"/>
      </w:r>
      <w:r>
        <w:instrText xml:space="preserve"> PAGEREF _Toc44932441 \h </w:instrText>
      </w:r>
      <w:r>
        <w:fldChar w:fldCharType="separate"/>
      </w:r>
      <w:r>
        <w:t>83</w:t>
      </w:r>
      <w:r>
        <w:fldChar w:fldCharType="end"/>
      </w:r>
    </w:p>
    <w:p w:rsidR="00825209" w:rsidRPr="00C44CE0" w:rsidRDefault="00825209">
      <w:pPr>
        <w:pStyle w:val="TOC2"/>
        <w:rPr>
          <w:rFonts w:ascii="Calibri" w:hAnsi="Calibri"/>
          <w:sz w:val="22"/>
          <w:szCs w:val="22"/>
          <w:lang w:eastAsia="en-GB"/>
        </w:rPr>
      </w:pPr>
      <w:r>
        <w:t>7.11</w:t>
      </w:r>
      <w:r w:rsidRPr="00C44CE0">
        <w:rPr>
          <w:rFonts w:ascii="Calibri" w:hAnsi="Calibri"/>
          <w:sz w:val="22"/>
          <w:szCs w:val="22"/>
          <w:lang w:eastAsia="en-GB"/>
        </w:rPr>
        <w:tab/>
      </w:r>
      <w:r>
        <w:t>Void</w:t>
      </w:r>
      <w:r>
        <w:tab/>
      </w:r>
      <w:r>
        <w:fldChar w:fldCharType="begin" w:fldLock="1"/>
      </w:r>
      <w:r>
        <w:instrText xml:space="preserve"> PAGEREF _Toc44932442 \h </w:instrText>
      </w:r>
      <w:r>
        <w:fldChar w:fldCharType="separate"/>
      </w:r>
      <w:r>
        <w:t>83</w:t>
      </w:r>
      <w:r>
        <w:fldChar w:fldCharType="end"/>
      </w:r>
    </w:p>
    <w:p w:rsidR="00825209" w:rsidRPr="00C44CE0" w:rsidRDefault="00825209">
      <w:pPr>
        <w:pStyle w:val="TOC2"/>
        <w:rPr>
          <w:rFonts w:ascii="Calibri" w:hAnsi="Calibri"/>
          <w:sz w:val="22"/>
          <w:szCs w:val="22"/>
          <w:lang w:eastAsia="en-GB"/>
        </w:rPr>
      </w:pPr>
      <w:r>
        <w:t>7.12</w:t>
      </w:r>
      <w:r w:rsidRPr="00C44CE0">
        <w:rPr>
          <w:rFonts w:ascii="Calibri" w:hAnsi="Calibri"/>
          <w:sz w:val="22"/>
          <w:szCs w:val="22"/>
          <w:lang w:eastAsia="en-GB"/>
        </w:rPr>
        <w:tab/>
      </w:r>
      <w:r>
        <w:t>ProSe usage information reporting</w:t>
      </w:r>
      <w:r>
        <w:tab/>
      </w:r>
      <w:r>
        <w:fldChar w:fldCharType="begin" w:fldLock="1"/>
      </w:r>
      <w:r>
        <w:instrText xml:space="preserve"> PAGEREF _Toc44932443 \h </w:instrText>
      </w:r>
      <w:r>
        <w:fldChar w:fldCharType="separate"/>
      </w:r>
      <w:r>
        <w:t>83</w:t>
      </w:r>
      <w:r>
        <w:fldChar w:fldCharType="end"/>
      </w:r>
    </w:p>
    <w:p w:rsidR="00825209" w:rsidRPr="00C44CE0" w:rsidRDefault="00825209">
      <w:pPr>
        <w:pStyle w:val="TOC3"/>
        <w:rPr>
          <w:rFonts w:ascii="Calibri" w:hAnsi="Calibri"/>
          <w:sz w:val="22"/>
          <w:szCs w:val="22"/>
          <w:lang w:eastAsia="en-GB"/>
        </w:rPr>
      </w:pPr>
      <w:r>
        <w:t>7.12.1</w:t>
      </w:r>
      <w:r w:rsidRPr="00C44CE0">
        <w:rPr>
          <w:rFonts w:ascii="Calibri" w:hAnsi="Calibri"/>
          <w:sz w:val="22"/>
          <w:szCs w:val="22"/>
          <w:lang w:eastAsia="en-GB"/>
        </w:rPr>
        <w:tab/>
      </w:r>
      <w:r>
        <w:t>Procedure</w:t>
      </w:r>
      <w:r>
        <w:tab/>
      </w:r>
      <w:r>
        <w:fldChar w:fldCharType="begin" w:fldLock="1"/>
      </w:r>
      <w:r>
        <w:instrText xml:space="preserve"> PAGEREF _Toc44932444 \h </w:instrText>
      </w:r>
      <w:r>
        <w:fldChar w:fldCharType="separate"/>
      </w:r>
      <w:r>
        <w:t>83</w:t>
      </w:r>
      <w:r>
        <w:fldChar w:fldCharType="end"/>
      </w:r>
    </w:p>
    <w:p w:rsidR="00825209" w:rsidRPr="00C44CE0" w:rsidRDefault="00825209">
      <w:pPr>
        <w:pStyle w:val="TOC3"/>
        <w:rPr>
          <w:rFonts w:ascii="Calibri" w:hAnsi="Calibri"/>
          <w:sz w:val="22"/>
          <w:szCs w:val="22"/>
          <w:lang w:eastAsia="en-GB"/>
        </w:rPr>
      </w:pPr>
      <w:r>
        <w:t>7.12.2</w:t>
      </w:r>
      <w:r w:rsidRPr="00C44CE0">
        <w:rPr>
          <w:rFonts w:ascii="Calibri" w:hAnsi="Calibri"/>
          <w:sz w:val="22"/>
          <w:szCs w:val="22"/>
          <w:lang w:eastAsia="en-GB"/>
        </w:rPr>
        <w:tab/>
      </w:r>
      <w:r>
        <w:t>Structure of ENVELOPE (ProSe Report)</w:t>
      </w:r>
      <w:r>
        <w:tab/>
      </w:r>
      <w:r>
        <w:fldChar w:fldCharType="begin" w:fldLock="1"/>
      </w:r>
      <w:r>
        <w:instrText xml:space="preserve"> PAGEREF _Toc44932445 \h </w:instrText>
      </w:r>
      <w:r>
        <w:fldChar w:fldCharType="separate"/>
      </w:r>
      <w:r>
        <w:t>84</w:t>
      </w:r>
      <w:r>
        <w:fldChar w:fldCharType="end"/>
      </w:r>
    </w:p>
    <w:p w:rsidR="00825209" w:rsidRPr="00C44CE0" w:rsidRDefault="00825209">
      <w:pPr>
        <w:pStyle w:val="TOC1"/>
        <w:rPr>
          <w:rFonts w:ascii="Calibri" w:hAnsi="Calibri"/>
          <w:szCs w:val="22"/>
          <w:lang w:eastAsia="en-GB"/>
        </w:rPr>
      </w:pPr>
      <w:r>
        <w:t>8</w:t>
      </w:r>
      <w:r w:rsidRPr="00C44CE0">
        <w:rPr>
          <w:rFonts w:ascii="Calibri" w:hAnsi="Calibri"/>
          <w:szCs w:val="22"/>
          <w:lang w:eastAsia="en-GB"/>
        </w:rPr>
        <w:tab/>
      </w:r>
      <w:r>
        <w:t>COMPREHENSION-TLV data objects</w:t>
      </w:r>
      <w:r>
        <w:tab/>
      </w:r>
      <w:r>
        <w:fldChar w:fldCharType="begin" w:fldLock="1"/>
      </w:r>
      <w:r>
        <w:instrText xml:space="preserve"> PAGEREF _Toc44932446 \h </w:instrText>
      </w:r>
      <w:r>
        <w:fldChar w:fldCharType="separate"/>
      </w:r>
      <w:r>
        <w:t>84</w:t>
      </w:r>
      <w:r>
        <w:fldChar w:fldCharType="end"/>
      </w:r>
    </w:p>
    <w:p w:rsidR="00825209" w:rsidRPr="00C44CE0" w:rsidRDefault="00825209">
      <w:pPr>
        <w:pStyle w:val="TOC2"/>
        <w:rPr>
          <w:rFonts w:ascii="Calibri" w:hAnsi="Calibri"/>
          <w:sz w:val="22"/>
          <w:szCs w:val="22"/>
          <w:lang w:eastAsia="en-GB"/>
        </w:rPr>
      </w:pPr>
      <w:r>
        <w:t>8.1</w:t>
      </w:r>
      <w:r w:rsidRPr="00C44CE0">
        <w:rPr>
          <w:rFonts w:ascii="Calibri" w:hAnsi="Calibri"/>
          <w:sz w:val="22"/>
          <w:szCs w:val="22"/>
          <w:lang w:eastAsia="en-GB"/>
        </w:rPr>
        <w:tab/>
      </w:r>
      <w:r>
        <w:t>Address</w:t>
      </w:r>
      <w:r>
        <w:tab/>
      </w:r>
      <w:r>
        <w:fldChar w:fldCharType="begin" w:fldLock="1"/>
      </w:r>
      <w:r>
        <w:instrText xml:space="preserve"> PAGEREF _Toc44932447 \h </w:instrText>
      </w:r>
      <w:r>
        <w:fldChar w:fldCharType="separate"/>
      </w:r>
      <w:r>
        <w:t>84</w:t>
      </w:r>
      <w:r>
        <w:fldChar w:fldCharType="end"/>
      </w:r>
    </w:p>
    <w:p w:rsidR="00825209" w:rsidRPr="00C44CE0" w:rsidRDefault="00825209">
      <w:pPr>
        <w:pStyle w:val="TOC2"/>
        <w:rPr>
          <w:rFonts w:ascii="Calibri" w:hAnsi="Calibri"/>
          <w:sz w:val="22"/>
          <w:szCs w:val="22"/>
          <w:lang w:eastAsia="en-GB"/>
        </w:rPr>
      </w:pPr>
      <w:r>
        <w:t>8.2</w:t>
      </w:r>
      <w:r w:rsidRPr="00C44CE0">
        <w:rPr>
          <w:rFonts w:ascii="Calibri" w:hAnsi="Calibri"/>
          <w:sz w:val="22"/>
          <w:szCs w:val="22"/>
          <w:lang w:eastAsia="en-GB"/>
        </w:rPr>
        <w:tab/>
      </w:r>
      <w:r>
        <w:t>Alpha identifier</w:t>
      </w:r>
      <w:r>
        <w:tab/>
      </w:r>
      <w:r>
        <w:fldChar w:fldCharType="begin" w:fldLock="1"/>
      </w:r>
      <w:r>
        <w:instrText xml:space="preserve"> PAGEREF _Toc44932448 \h </w:instrText>
      </w:r>
      <w:r>
        <w:fldChar w:fldCharType="separate"/>
      </w:r>
      <w:r>
        <w:t>84</w:t>
      </w:r>
      <w:r>
        <w:fldChar w:fldCharType="end"/>
      </w:r>
    </w:p>
    <w:p w:rsidR="00825209" w:rsidRPr="00C44CE0" w:rsidRDefault="00825209">
      <w:pPr>
        <w:pStyle w:val="TOC2"/>
        <w:rPr>
          <w:rFonts w:ascii="Calibri" w:hAnsi="Calibri"/>
          <w:sz w:val="22"/>
          <w:szCs w:val="22"/>
          <w:lang w:eastAsia="en-GB"/>
        </w:rPr>
      </w:pPr>
      <w:r>
        <w:t>8.3</w:t>
      </w:r>
      <w:r w:rsidRPr="00C44CE0">
        <w:rPr>
          <w:rFonts w:ascii="Calibri" w:hAnsi="Calibri"/>
          <w:sz w:val="22"/>
          <w:szCs w:val="22"/>
          <w:lang w:eastAsia="en-GB"/>
        </w:rPr>
        <w:tab/>
      </w:r>
      <w:r>
        <w:t>Subaddress</w:t>
      </w:r>
      <w:r>
        <w:tab/>
      </w:r>
      <w:r>
        <w:fldChar w:fldCharType="begin" w:fldLock="1"/>
      </w:r>
      <w:r>
        <w:instrText xml:space="preserve"> PAGEREF _Toc44932449 \h </w:instrText>
      </w:r>
      <w:r>
        <w:fldChar w:fldCharType="separate"/>
      </w:r>
      <w:r>
        <w:t>84</w:t>
      </w:r>
      <w:r>
        <w:fldChar w:fldCharType="end"/>
      </w:r>
    </w:p>
    <w:p w:rsidR="00825209" w:rsidRPr="00C44CE0" w:rsidRDefault="00825209">
      <w:pPr>
        <w:pStyle w:val="TOC2"/>
        <w:rPr>
          <w:rFonts w:ascii="Calibri" w:hAnsi="Calibri"/>
          <w:sz w:val="22"/>
          <w:szCs w:val="22"/>
          <w:lang w:eastAsia="en-GB"/>
        </w:rPr>
      </w:pPr>
      <w:r>
        <w:t>8.4</w:t>
      </w:r>
      <w:r w:rsidRPr="00C44CE0">
        <w:rPr>
          <w:rFonts w:ascii="Calibri" w:hAnsi="Calibri"/>
          <w:sz w:val="22"/>
          <w:szCs w:val="22"/>
          <w:lang w:eastAsia="en-GB"/>
        </w:rPr>
        <w:tab/>
      </w:r>
      <w:r>
        <w:t>Capability configuration parameters</w:t>
      </w:r>
      <w:r>
        <w:tab/>
      </w:r>
      <w:r>
        <w:fldChar w:fldCharType="begin" w:fldLock="1"/>
      </w:r>
      <w:r>
        <w:instrText xml:space="preserve"> PAGEREF _Toc44932450 \h </w:instrText>
      </w:r>
      <w:r>
        <w:fldChar w:fldCharType="separate"/>
      </w:r>
      <w:r>
        <w:t>85</w:t>
      </w:r>
      <w:r>
        <w:fldChar w:fldCharType="end"/>
      </w:r>
    </w:p>
    <w:p w:rsidR="00825209" w:rsidRPr="00C44CE0" w:rsidRDefault="00825209">
      <w:pPr>
        <w:pStyle w:val="TOC2"/>
        <w:rPr>
          <w:rFonts w:ascii="Calibri" w:hAnsi="Calibri"/>
          <w:sz w:val="22"/>
          <w:szCs w:val="22"/>
          <w:lang w:eastAsia="en-GB"/>
        </w:rPr>
      </w:pPr>
      <w:r>
        <w:t>8.5</w:t>
      </w:r>
      <w:r w:rsidRPr="00C44CE0">
        <w:rPr>
          <w:rFonts w:ascii="Calibri" w:hAnsi="Calibri"/>
          <w:sz w:val="22"/>
          <w:szCs w:val="22"/>
          <w:lang w:eastAsia="en-GB"/>
        </w:rPr>
        <w:tab/>
      </w:r>
      <w:r>
        <w:t>Cell Broadcast Page</w:t>
      </w:r>
      <w:r>
        <w:tab/>
      </w:r>
      <w:r>
        <w:fldChar w:fldCharType="begin" w:fldLock="1"/>
      </w:r>
      <w:r>
        <w:instrText xml:space="preserve"> PAGEREF _Toc44932451 \h </w:instrText>
      </w:r>
      <w:r>
        <w:fldChar w:fldCharType="separate"/>
      </w:r>
      <w:r>
        <w:t>85</w:t>
      </w:r>
      <w:r>
        <w:fldChar w:fldCharType="end"/>
      </w:r>
    </w:p>
    <w:p w:rsidR="00825209" w:rsidRPr="00C44CE0" w:rsidRDefault="00825209">
      <w:pPr>
        <w:pStyle w:val="TOC2"/>
        <w:rPr>
          <w:rFonts w:ascii="Calibri" w:hAnsi="Calibri"/>
          <w:sz w:val="22"/>
          <w:szCs w:val="22"/>
          <w:lang w:eastAsia="en-GB"/>
        </w:rPr>
      </w:pPr>
      <w:r>
        <w:t>8.6</w:t>
      </w:r>
      <w:r w:rsidRPr="00C44CE0">
        <w:rPr>
          <w:rFonts w:ascii="Calibri" w:hAnsi="Calibri"/>
          <w:sz w:val="22"/>
          <w:szCs w:val="22"/>
          <w:lang w:eastAsia="en-GB"/>
        </w:rPr>
        <w:tab/>
      </w:r>
      <w:r>
        <w:t>Command details</w:t>
      </w:r>
      <w:r>
        <w:tab/>
      </w:r>
      <w:r>
        <w:fldChar w:fldCharType="begin" w:fldLock="1"/>
      </w:r>
      <w:r>
        <w:instrText xml:space="preserve"> PAGEREF _Toc44932452 \h </w:instrText>
      </w:r>
      <w:r>
        <w:fldChar w:fldCharType="separate"/>
      </w:r>
      <w:r>
        <w:t>85</w:t>
      </w:r>
      <w:r>
        <w:fldChar w:fldCharType="end"/>
      </w:r>
    </w:p>
    <w:p w:rsidR="00825209" w:rsidRPr="00C44CE0" w:rsidRDefault="00825209">
      <w:pPr>
        <w:pStyle w:val="TOC2"/>
        <w:rPr>
          <w:rFonts w:ascii="Calibri" w:hAnsi="Calibri"/>
          <w:sz w:val="22"/>
          <w:szCs w:val="22"/>
          <w:lang w:eastAsia="en-GB"/>
        </w:rPr>
      </w:pPr>
      <w:r w:rsidRPr="001D1155">
        <w:rPr>
          <w:lang w:val="fr-FR"/>
        </w:rPr>
        <w:t>8.7</w:t>
      </w:r>
      <w:r w:rsidRPr="00C44CE0">
        <w:rPr>
          <w:rFonts w:ascii="Calibri" w:hAnsi="Calibri"/>
          <w:sz w:val="22"/>
          <w:szCs w:val="22"/>
          <w:lang w:eastAsia="en-GB"/>
        </w:rPr>
        <w:tab/>
      </w:r>
      <w:r w:rsidRPr="001D1155">
        <w:rPr>
          <w:lang w:val="fr-FR"/>
        </w:rPr>
        <w:t>Device identities</w:t>
      </w:r>
      <w:r>
        <w:tab/>
      </w:r>
      <w:r>
        <w:fldChar w:fldCharType="begin" w:fldLock="1"/>
      </w:r>
      <w:r>
        <w:instrText xml:space="preserve"> PAGEREF _Toc44932453 \h </w:instrText>
      </w:r>
      <w:r>
        <w:fldChar w:fldCharType="separate"/>
      </w:r>
      <w:r>
        <w:t>86</w:t>
      </w:r>
      <w:r>
        <w:fldChar w:fldCharType="end"/>
      </w:r>
    </w:p>
    <w:p w:rsidR="00825209" w:rsidRPr="00C44CE0" w:rsidRDefault="00825209">
      <w:pPr>
        <w:pStyle w:val="TOC2"/>
        <w:rPr>
          <w:rFonts w:ascii="Calibri" w:hAnsi="Calibri"/>
          <w:sz w:val="22"/>
          <w:szCs w:val="22"/>
          <w:lang w:eastAsia="en-GB"/>
        </w:rPr>
      </w:pPr>
      <w:r w:rsidRPr="001D1155">
        <w:rPr>
          <w:lang w:val="fr-FR"/>
        </w:rPr>
        <w:t>8.8</w:t>
      </w:r>
      <w:r w:rsidRPr="00C44CE0">
        <w:rPr>
          <w:rFonts w:ascii="Calibri" w:hAnsi="Calibri"/>
          <w:sz w:val="22"/>
          <w:szCs w:val="22"/>
          <w:lang w:eastAsia="en-GB"/>
        </w:rPr>
        <w:tab/>
      </w:r>
      <w:r w:rsidRPr="001D1155">
        <w:rPr>
          <w:lang w:val="fr-FR"/>
        </w:rPr>
        <w:t>Duration</w:t>
      </w:r>
      <w:r>
        <w:tab/>
      </w:r>
      <w:r>
        <w:fldChar w:fldCharType="begin" w:fldLock="1"/>
      </w:r>
      <w:r>
        <w:instrText xml:space="preserve"> PAGEREF _Toc44932454 \h </w:instrText>
      </w:r>
      <w:r>
        <w:fldChar w:fldCharType="separate"/>
      </w:r>
      <w:r>
        <w:t>86</w:t>
      </w:r>
      <w:r>
        <w:fldChar w:fldCharType="end"/>
      </w:r>
    </w:p>
    <w:p w:rsidR="00825209" w:rsidRPr="00C44CE0" w:rsidRDefault="00825209">
      <w:pPr>
        <w:pStyle w:val="TOC2"/>
        <w:rPr>
          <w:rFonts w:ascii="Calibri" w:hAnsi="Calibri"/>
          <w:sz w:val="22"/>
          <w:szCs w:val="22"/>
          <w:lang w:eastAsia="en-GB"/>
        </w:rPr>
      </w:pPr>
      <w:r>
        <w:t>8.9</w:t>
      </w:r>
      <w:r w:rsidRPr="00C44CE0">
        <w:rPr>
          <w:rFonts w:ascii="Calibri" w:hAnsi="Calibri"/>
          <w:sz w:val="22"/>
          <w:szCs w:val="22"/>
          <w:lang w:eastAsia="en-GB"/>
        </w:rPr>
        <w:tab/>
      </w:r>
      <w:r>
        <w:t>Item</w:t>
      </w:r>
      <w:r>
        <w:tab/>
      </w:r>
      <w:r>
        <w:fldChar w:fldCharType="begin" w:fldLock="1"/>
      </w:r>
      <w:r>
        <w:instrText xml:space="preserve"> PAGEREF _Toc44932455 \h </w:instrText>
      </w:r>
      <w:r>
        <w:fldChar w:fldCharType="separate"/>
      </w:r>
      <w:r>
        <w:t>86</w:t>
      </w:r>
      <w:r>
        <w:fldChar w:fldCharType="end"/>
      </w:r>
    </w:p>
    <w:p w:rsidR="00825209" w:rsidRPr="00C44CE0" w:rsidRDefault="00825209">
      <w:pPr>
        <w:pStyle w:val="TOC2"/>
        <w:rPr>
          <w:rFonts w:ascii="Calibri" w:hAnsi="Calibri"/>
          <w:sz w:val="22"/>
          <w:szCs w:val="22"/>
          <w:lang w:eastAsia="en-GB"/>
        </w:rPr>
      </w:pPr>
      <w:r>
        <w:t>8.10</w:t>
      </w:r>
      <w:r w:rsidRPr="00C44CE0">
        <w:rPr>
          <w:rFonts w:ascii="Calibri" w:hAnsi="Calibri"/>
          <w:sz w:val="22"/>
          <w:szCs w:val="22"/>
          <w:lang w:eastAsia="en-GB"/>
        </w:rPr>
        <w:tab/>
      </w:r>
      <w:r>
        <w:t>Item identifier</w:t>
      </w:r>
      <w:r>
        <w:tab/>
      </w:r>
      <w:r>
        <w:fldChar w:fldCharType="begin" w:fldLock="1"/>
      </w:r>
      <w:r>
        <w:instrText xml:space="preserve"> PAGEREF _Toc44932456 \h </w:instrText>
      </w:r>
      <w:r>
        <w:fldChar w:fldCharType="separate"/>
      </w:r>
      <w:r>
        <w:t>86</w:t>
      </w:r>
      <w:r>
        <w:fldChar w:fldCharType="end"/>
      </w:r>
    </w:p>
    <w:p w:rsidR="00825209" w:rsidRPr="00C44CE0" w:rsidRDefault="00825209">
      <w:pPr>
        <w:pStyle w:val="TOC2"/>
        <w:rPr>
          <w:rFonts w:ascii="Calibri" w:hAnsi="Calibri"/>
          <w:sz w:val="22"/>
          <w:szCs w:val="22"/>
          <w:lang w:eastAsia="en-GB"/>
        </w:rPr>
      </w:pPr>
      <w:r>
        <w:t>8.11</w:t>
      </w:r>
      <w:r w:rsidRPr="00C44CE0">
        <w:rPr>
          <w:rFonts w:ascii="Calibri" w:hAnsi="Calibri"/>
          <w:sz w:val="22"/>
          <w:szCs w:val="22"/>
          <w:lang w:eastAsia="en-GB"/>
        </w:rPr>
        <w:tab/>
      </w:r>
      <w:r>
        <w:t>Response length</w:t>
      </w:r>
      <w:r>
        <w:tab/>
      </w:r>
      <w:r>
        <w:fldChar w:fldCharType="begin" w:fldLock="1"/>
      </w:r>
      <w:r>
        <w:instrText xml:space="preserve"> PAGEREF _Toc44932457 \h </w:instrText>
      </w:r>
      <w:r>
        <w:fldChar w:fldCharType="separate"/>
      </w:r>
      <w:r>
        <w:t>86</w:t>
      </w:r>
      <w:r>
        <w:fldChar w:fldCharType="end"/>
      </w:r>
    </w:p>
    <w:p w:rsidR="00825209" w:rsidRPr="00C44CE0" w:rsidRDefault="00825209">
      <w:pPr>
        <w:pStyle w:val="TOC2"/>
        <w:rPr>
          <w:rFonts w:ascii="Calibri" w:hAnsi="Calibri"/>
          <w:sz w:val="22"/>
          <w:szCs w:val="22"/>
          <w:lang w:eastAsia="en-GB"/>
        </w:rPr>
      </w:pPr>
      <w:r>
        <w:t>8.12</w:t>
      </w:r>
      <w:r w:rsidRPr="00C44CE0">
        <w:rPr>
          <w:rFonts w:ascii="Calibri" w:hAnsi="Calibri"/>
          <w:sz w:val="22"/>
          <w:szCs w:val="22"/>
          <w:lang w:eastAsia="en-GB"/>
        </w:rPr>
        <w:tab/>
      </w:r>
      <w:r>
        <w:t>Result</w:t>
      </w:r>
      <w:r>
        <w:tab/>
      </w:r>
      <w:r>
        <w:fldChar w:fldCharType="begin" w:fldLock="1"/>
      </w:r>
      <w:r>
        <w:instrText xml:space="preserve"> PAGEREF _Toc44932458 \h </w:instrText>
      </w:r>
      <w:r>
        <w:fldChar w:fldCharType="separate"/>
      </w:r>
      <w:r>
        <w:t>86</w:t>
      </w:r>
      <w:r>
        <w:fldChar w:fldCharType="end"/>
      </w:r>
    </w:p>
    <w:p w:rsidR="00825209" w:rsidRPr="00C44CE0" w:rsidRDefault="00825209">
      <w:pPr>
        <w:pStyle w:val="TOC3"/>
        <w:rPr>
          <w:rFonts w:ascii="Calibri" w:hAnsi="Calibri"/>
          <w:sz w:val="22"/>
          <w:szCs w:val="22"/>
          <w:lang w:eastAsia="en-GB"/>
        </w:rPr>
      </w:pPr>
      <w:r>
        <w:t>8.12.1</w:t>
      </w:r>
      <w:r w:rsidRPr="00C44CE0">
        <w:rPr>
          <w:rFonts w:ascii="Calibri" w:hAnsi="Calibri"/>
          <w:sz w:val="22"/>
          <w:szCs w:val="22"/>
          <w:lang w:eastAsia="en-GB"/>
        </w:rPr>
        <w:tab/>
      </w:r>
      <w:r>
        <w:t>Additional information for SEND SS</w:t>
      </w:r>
      <w:r>
        <w:tab/>
      </w:r>
      <w:r>
        <w:fldChar w:fldCharType="begin" w:fldLock="1"/>
      </w:r>
      <w:r>
        <w:instrText xml:space="preserve"> PAGEREF _Toc44932459 \h </w:instrText>
      </w:r>
      <w:r>
        <w:fldChar w:fldCharType="separate"/>
      </w:r>
      <w:r>
        <w:t>87</w:t>
      </w:r>
      <w:r>
        <w:fldChar w:fldCharType="end"/>
      </w:r>
    </w:p>
    <w:p w:rsidR="00825209" w:rsidRPr="00C44CE0" w:rsidRDefault="00825209">
      <w:pPr>
        <w:pStyle w:val="TOC3"/>
        <w:rPr>
          <w:rFonts w:ascii="Calibri" w:hAnsi="Calibri"/>
          <w:sz w:val="22"/>
          <w:szCs w:val="22"/>
          <w:lang w:eastAsia="en-GB"/>
        </w:rPr>
      </w:pPr>
      <w:r>
        <w:t>8.12.2</w:t>
      </w:r>
      <w:r w:rsidRPr="00C44CE0">
        <w:rPr>
          <w:rFonts w:ascii="Calibri" w:hAnsi="Calibri"/>
          <w:sz w:val="22"/>
          <w:szCs w:val="22"/>
          <w:lang w:eastAsia="en-GB"/>
        </w:rPr>
        <w:tab/>
      </w:r>
      <w:r>
        <w:t>Additional information for ME problem</w:t>
      </w:r>
      <w:r>
        <w:tab/>
      </w:r>
      <w:r>
        <w:fldChar w:fldCharType="begin" w:fldLock="1"/>
      </w:r>
      <w:r>
        <w:instrText xml:space="preserve"> PAGEREF _Toc44932460 \h </w:instrText>
      </w:r>
      <w:r>
        <w:fldChar w:fldCharType="separate"/>
      </w:r>
      <w:r>
        <w:t>87</w:t>
      </w:r>
      <w:r>
        <w:fldChar w:fldCharType="end"/>
      </w:r>
    </w:p>
    <w:p w:rsidR="00825209" w:rsidRPr="00C44CE0" w:rsidRDefault="00825209">
      <w:pPr>
        <w:pStyle w:val="TOC3"/>
        <w:rPr>
          <w:rFonts w:ascii="Calibri" w:hAnsi="Calibri"/>
          <w:sz w:val="22"/>
          <w:szCs w:val="22"/>
          <w:lang w:eastAsia="en-GB"/>
        </w:rPr>
      </w:pPr>
      <w:r>
        <w:t>8.12.3</w:t>
      </w:r>
      <w:r w:rsidRPr="00C44CE0">
        <w:rPr>
          <w:rFonts w:ascii="Calibri" w:hAnsi="Calibri"/>
          <w:sz w:val="22"/>
          <w:szCs w:val="22"/>
          <w:lang w:eastAsia="en-GB"/>
        </w:rPr>
        <w:tab/>
      </w:r>
      <w:r>
        <w:t>Additional information for network problem</w:t>
      </w:r>
      <w:r>
        <w:tab/>
      </w:r>
      <w:r>
        <w:fldChar w:fldCharType="begin" w:fldLock="1"/>
      </w:r>
      <w:r>
        <w:instrText xml:space="preserve"> PAGEREF _Toc44932461 \h </w:instrText>
      </w:r>
      <w:r>
        <w:fldChar w:fldCharType="separate"/>
      </w:r>
      <w:r>
        <w:t>87</w:t>
      </w:r>
      <w:r>
        <w:fldChar w:fldCharType="end"/>
      </w:r>
    </w:p>
    <w:p w:rsidR="00825209" w:rsidRPr="00C44CE0" w:rsidRDefault="00825209">
      <w:pPr>
        <w:pStyle w:val="TOC3"/>
        <w:rPr>
          <w:rFonts w:ascii="Calibri" w:hAnsi="Calibri"/>
          <w:sz w:val="22"/>
          <w:szCs w:val="22"/>
          <w:lang w:eastAsia="en-GB"/>
        </w:rPr>
      </w:pPr>
      <w:r>
        <w:t>8.12.4</w:t>
      </w:r>
      <w:r w:rsidRPr="00C44CE0">
        <w:rPr>
          <w:rFonts w:ascii="Calibri" w:hAnsi="Calibri"/>
          <w:sz w:val="22"/>
          <w:szCs w:val="22"/>
          <w:lang w:eastAsia="en-GB"/>
        </w:rPr>
        <w:tab/>
      </w:r>
      <w:r>
        <w:t>Additional information for SS problem</w:t>
      </w:r>
      <w:r>
        <w:tab/>
      </w:r>
      <w:r>
        <w:fldChar w:fldCharType="begin" w:fldLock="1"/>
      </w:r>
      <w:r>
        <w:instrText xml:space="preserve"> PAGEREF _Toc44932462 \h </w:instrText>
      </w:r>
      <w:r>
        <w:fldChar w:fldCharType="separate"/>
      </w:r>
      <w:r>
        <w:t>87</w:t>
      </w:r>
      <w:r>
        <w:fldChar w:fldCharType="end"/>
      </w:r>
    </w:p>
    <w:p w:rsidR="00825209" w:rsidRPr="00C44CE0" w:rsidRDefault="00825209">
      <w:pPr>
        <w:pStyle w:val="TOC3"/>
        <w:rPr>
          <w:rFonts w:ascii="Calibri" w:hAnsi="Calibri"/>
          <w:sz w:val="22"/>
          <w:szCs w:val="22"/>
          <w:lang w:eastAsia="en-GB"/>
        </w:rPr>
      </w:pPr>
      <w:r>
        <w:t>8.12.5</w:t>
      </w:r>
      <w:r w:rsidRPr="00C44CE0">
        <w:rPr>
          <w:rFonts w:ascii="Calibri" w:hAnsi="Calibri"/>
          <w:sz w:val="22"/>
          <w:szCs w:val="22"/>
          <w:lang w:eastAsia="en-GB"/>
        </w:rPr>
        <w:tab/>
      </w:r>
      <w:r>
        <w:t>Additional information for SMS problem</w:t>
      </w:r>
      <w:r>
        <w:tab/>
      </w:r>
      <w:r>
        <w:fldChar w:fldCharType="begin" w:fldLock="1"/>
      </w:r>
      <w:r>
        <w:instrText xml:space="preserve"> PAGEREF _Toc44932463 \h </w:instrText>
      </w:r>
      <w:r>
        <w:fldChar w:fldCharType="separate"/>
      </w:r>
      <w:r>
        <w:t>88</w:t>
      </w:r>
      <w:r>
        <w:fldChar w:fldCharType="end"/>
      </w:r>
    </w:p>
    <w:p w:rsidR="00825209" w:rsidRPr="00C44CE0" w:rsidRDefault="00825209">
      <w:pPr>
        <w:pStyle w:val="TOC3"/>
        <w:rPr>
          <w:rFonts w:ascii="Calibri" w:hAnsi="Calibri"/>
          <w:sz w:val="22"/>
          <w:szCs w:val="22"/>
          <w:lang w:eastAsia="en-GB"/>
        </w:rPr>
      </w:pPr>
      <w:r>
        <w:t>8.12.6</w:t>
      </w:r>
      <w:r w:rsidRPr="00C44CE0">
        <w:rPr>
          <w:rFonts w:ascii="Calibri" w:hAnsi="Calibri"/>
          <w:sz w:val="22"/>
          <w:szCs w:val="22"/>
          <w:lang w:eastAsia="en-GB"/>
        </w:rPr>
        <w:tab/>
      </w:r>
      <w:r>
        <w:t>Not used</w:t>
      </w:r>
      <w:r>
        <w:tab/>
      </w:r>
      <w:r>
        <w:fldChar w:fldCharType="begin" w:fldLock="1"/>
      </w:r>
      <w:r>
        <w:instrText xml:space="preserve"> PAGEREF _Toc44932464 \h </w:instrText>
      </w:r>
      <w:r>
        <w:fldChar w:fldCharType="separate"/>
      </w:r>
      <w:r>
        <w:t>88</w:t>
      </w:r>
      <w:r>
        <w:fldChar w:fldCharType="end"/>
      </w:r>
    </w:p>
    <w:p w:rsidR="00825209" w:rsidRPr="00C44CE0" w:rsidRDefault="00825209">
      <w:pPr>
        <w:pStyle w:val="TOC3"/>
        <w:rPr>
          <w:rFonts w:ascii="Calibri" w:hAnsi="Calibri"/>
          <w:sz w:val="22"/>
          <w:szCs w:val="22"/>
          <w:lang w:eastAsia="en-GB"/>
        </w:rPr>
      </w:pPr>
      <w:r>
        <w:t>8.12.7</w:t>
      </w:r>
      <w:r w:rsidRPr="00C44CE0">
        <w:rPr>
          <w:rFonts w:ascii="Calibri" w:hAnsi="Calibri"/>
          <w:sz w:val="22"/>
          <w:szCs w:val="22"/>
          <w:lang w:eastAsia="en-GB"/>
        </w:rPr>
        <w:tab/>
      </w:r>
      <w:r>
        <w:t>Additional information for USSD problem</w:t>
      </w:r>
      <w:r>
        <w:tab/>
      </w:r>
      <w:r>
        <w:fldChar w:fldCharType="begin" w:fldLock="1"/>
      </w:r>
      <w:r>
        <w:instrText xml:space="preserve"> PAGEREF _Toc44932465 \h </w:instrText>
      </w:r>
      <w:r>
        <w:fldChar w:fldCharType="separate"/>
      </w:r>
      <w:r>
        <w:t>88</w:t>
      </w:r>
      <w:r>
        <w:fldChar w:fldCharType="end"/>
      </w:r>
    </w:p>
    <w:p w:rsidR="00825209" w:rsidRPr="00C44CE0" w:rsidRDefault="00825209">
      <w:pPr>
        <w:pStyle w:val="TOC3"/>
        <w:rPr>
          <w:rFonts w:ascii="Calibri" w:hAnsi="Calibri"/>
          <w:sz w:val="22"/>
          <w:szCs w:val="22"/>
          <w:lang w:eastAsia="en-GB"/>
        </w:rPr>
      </w:pPr>
      <w:r>
        <w:t>8.12.8</w:t>
      </w:r>
      <w:r w:rsidRPr="00C44CE0">
        <w:rPr>
          <w:rFonts w:ascii="Calibri" w:hAnsi="Calibri"/>
          <w:sz w:val="22"/>
          <w:szCs w:val="22"/>
          <w:lang w:eastAsia="en-GB"/>
        </w:rPr>
        <w:tab/>
      </w:r>
      <w:r>
        <w:t>Additional information for interaction with call control or MO SM control</w:t>
      </w:r>
      <w:r>
        <w:tab/>
      </w:r>
      <w:r>
        <w:fldChar w:fldCharType="begin" w:fldLock="1"/>
      </w:r>
      <w:r>
        <w:instrText xml:space="preserve"> PAGEREF _Toc44932466 \h </w:instrText>
      </w:r>
      <w:r>
        <w:fldChar w:fldCharType="separate"/>
      </w:r>
      <w:r>
        <w:t>88</w:t>
      </w:r>
      <w:r>
        <w:fldChar w:fldCharType="end"/>
      </w:r>
    </w:p>
    <w:p w:rsidR="00825209" w:rsidRPr="00C44CE0" w:rsidRDefault="00825209">
      <w:pPr>
        <w:pStyle w:val="TOC3"/>
        <w:rPr>
          <w:rFonts w:ascii="Calibri" w:hAnsi="Calibri"/>
          <w:sz w:val="22"/>
          <w:szCs w:val="22"/>
          <w:lang w:eastAsia="en-GB"/>
        </w:rPr>
      </w:pPr>
      <w:r>
        <w:t>8.12.9</w:t>
      </w:r>
      <w:r w:rsidRPr="00C44CE0">
        <w:rPr>
          <w:rFonts w:ascii="Calibri" w:hAnsi="Calibri"/>
          <w:sz w:val="22"/>
          <w:szCs w:val="22"/>
          <w:lang w:eastAsia="en-GB"/>
        </w:rPr>
        <w:tab/>
      </w:r>
      <w:r>
        <w:t>Additional information for MultipleCard commands</w:t>
      </w:r>
      <w:r>
        <w:tab/>
      </w:r>
      <w:r>
        <w:fldChar w:fldCharType="begin" w:fldLock="1"/>
      </w:r>
      <w:r>
        <w:instrText xml:space="preserve"> PAGEREF _Toc44932467 \h </w:instrText>
      </w:r>
      <w:r>
        <w:fldChar w:fldCharType="separate"/>
      </w:r>
      <w:r>
        <w:t>88</w:t>
      </w:r>
      <w:r>
        <w:fldChar w:fldCharType="end"/>
      </w:r>
    </w:p>
    <w:p w:rsidR="00825209" w:rsidRPr="00C44CE0" w:rsidRDefault="00825209">
      <w:pPr>
        <w:pStyle w:val="TOC3"/>
        <w:rPr>
          <w:rFonts w:ascii="Calibri" w:hAnsi="Calibri"/>
          <w:sz w:val="22"/>
          <w:szCs w:val="22"/>
          <w:lang w:eastAsia="en-GB"/>
        </w:rPr>
      </w:pPr>
      <w:r>
        <w:t>8.12.10</w:t>
      </w:r>
      <w:r w:rsidRPr="00C44CE0">
        <w:rPr>
          <w:rFonts w:ascii="Calibri" w:hAnsi="Calibri"/>
          <w:sz w:val="22"/>
          <w:szCs w:val="22"/>
          <w:lang w:eastAsia="en-GB"/>
        </w:rPr>
        <w:tab/>
      </w:r>
      <w:r>
        <w:t>Additional information for launch browser problem</w:t>
      </w:r>
      <w:r>
        <w:tab/>
      </w:r>
      <w:r>
        <w:fldChar w:fldCharType="begin" w:fldLock="1"/>
      </w:r>
      <w:r>
        <w:instrText xml:space="preserve"> PAGEREF _Toc44932468 \h </w:instrText>
      </w:r>
      <w:r>
        <w:fldChar w:fldCharType="separate"/>
      </w:r>
      <w:r>
        <w:t>88</w:t>
      </w:r>
      <w:r>
        <w:fldChar w:fldCharType="end"/>
      </w:r>
    </w:p>
    <w:p w:rsidR="00825209" w:rsidRPr="00C44CE0" w:rsidRDefault="00825209">
      <w:pPr>
        <w:pStyle w:val="TOC3"/>
        <w:rPr>
          <w:rFonts w:ascii="Calibri" w:hAnsi="Calibri"/>
          <w:sz w:val="22"/>
          <w:szCs w:val="22"/>
          <w:lang w:eastAsia="en-GB"/>
        </w:rPr>
      </w:pPr>
      <w:r>
        <w:t>8.12.11</w:t>
      </w:r>
      <w:r w:rsidRPr="00C44CE0">
        <w:rPr>
          <w:rFonts w:ascii="Calibri" w:hAnsi="Calibri"/>
          <w:sz w:val="22"/>
          <w:szCs w:val="22"/>
          <w:lang w:eastAsia="en-GB"/>
        </w:rPr>
        <w:tab/>
      </w:r>
      <w:r>
        <w:t>Additional information for Bearer Independent Protocol</w:t>
      </w:r>
      <w:r>
        <w:tab/>
      </w:r>
      <w:r>
        <w:fldChar w:fldCharType="begin" w:fldLock="1"/>
      </w:r>
      <w:r>
        <w:instrText xml:space="preserve"> PAGEREF _Toc44932469 \h </w:instrText>
      </w:r>
      <w:r>
        <w:fldChar w:fldCharType="separate"/>
      </w:r>
      <w:r>
        <w:t>88</w:t>
      </w:r>
      <w:r>
        <w:fldChar w:fldCharType="end"/>
      </w:r>
    </w:p>
    <w:p w:rsidR="00825209" w:rsidRPr="00C44CE0" w:rsidRDefault="00825209">
      <w:pPr>
        <w:pStyle w:val="TOC3"/>
        <w:rPr>
          <w:rFonts w:ascii="Calibri" w:hAnsi="Calibri"/>
          <w:sz w:val="22"/>
          <w:szCs w:val="22"/>
          <w:lang w:eastAsia="en-GB"/>
        </w:rPr>
      </w:pPr>
      <w:r>
        <w:t>8.12.12</w:t>
      </w:r>
      <w:r w:rsidRPr="00C44CE0">
        <w:rPr>
          <w:rFonts w:ascii="Calibri" w:hAnsi="Calibri"/>
          <w:sz w:val="22"/>
          <w:szCs w:val="22"/>
          <w:lang w:eastAsia="en-GB"/>
        </w:rPr>
        <w:tab/>
      </w:r>
      <w:r>
        <w:t>Additional information for Frames commands</w:t>
      </w:r>
      <w:r>
        <w:tab/>
      </w:r>
      <w:r>
        <w:fldChar w:fldCharType="begin" w:fldLock="1"/>
      </w:r>
      <w:r>
        <w:instrText xml:space="preserve"> PAGEREF _Toc44932470 \h </w:instrText>
      </w:r>
      <w:r>
        <w:fldChar w:fldCharType="separate"/>
      </w:r>
      <w:r>
        <w:t>89</w:t>
      </w:r>
      <w:r>
        <w:fldChar w:fldCharType="end"/>
      </w:r>
    </w:p>
    <w:p w:rsidR="00825209" w:rsidRPr="00C44CE0" w:rsidRDefault="00825209">
      <w:pPr>
        <w:pStyle w:val="TOC3"/>
        <w:rPr>
          <w:rFonts w:ascii="Calibri" w:hAnsi="Calibri"/>
          <w:sz w:val="22"/>
          <w:szCs w:val="22"/>
          <w:lang w:eastAsia="en-GB"/>
        </w:rPr>
      </w:pPr>
      <w:r>
        <w:t>8.12.13</w:t>
      </w:r>
      <w:r w:rsidRPr="00C44CE0">
        <w:rPr>
          <w:rFonts w:ascii="Calibri" w:hAnsi="Calibri"/>
          <w:sz w:val="22"/>
          <w:szCs w:val="22"/>
          <w:lang w:eastAsia="en-GB"/>
        </w:rPr>
        <w:tab/>
      </w:r>
      <w:r>
        <w:t>Additional information for SUBMIT and RETRIEVE MULTIMEDIA MESSAGE</w:t>
      </w:r>
      <w:r>
        <w:tab/>
      </w:r>
      <w:r>
        <w:fldChar w:fldCharType="begin" w:fldLock="1"/>
      </w:r>
      <w:r>
        <w:instrText xml:space="preserve"> PAGEREF _Toc44932471 \h </w:instrText>
      </w:r>
      <w:r>
        <w:fldChar w:fldCharType="separate"/>
      </w:r>
      <w:r>
        <w:t>89</w:t>
      </w:r>
      <w:r>
        <w:fldChar w:fldCharType="end"/>
      </w:r>
    </w:p>
    <w:p w:rsidR="00825209" w:rsidRPr="00C44CE0" w:rsidRDefault="00825209">
      <w:pPr>
        <w:pStyle w:val="TOC2"/>
        <w:rPr>
          <w:rFonts w:ascii="Calibri" w:hAnsi="Calibri"/>
          <w:sz w:val="22"/>
          <w:szCs w:val="22"/>
          <w:lang w:eastAsia="en-GB"/>
        </w:rPr>
      </w:pPr>
      <w:r>
        <w:t>8.13</w:t>
      </w:r>
      <w:r w:rsidRPr="00C44CE0">
        <w:rPr>
          <w:rFonts w:ascii="Calibri" w:hAnsi="Calibri"/>
          <w:sz w:val="22"/>
          <w:szCs w:val="22"/>
          <w:lang w:eastAsia="en-GB"/>
        </w:rPr>
        <w:tab/>
      </w:r>
      <w:r>
        <w:t>SMS TPDU</w:t>
      </w:r>
      <w:r>
        <w:tab/>
      </w:r>
      <w:r>
        <w:fldChar w:fldCharType="begin" w:fldLock="1"/>
      </w:r>
      <w:r>
        <w:instrText xml:space="preserve"> PAGEREF _Toc44932472 \h </w:instrText>
      </w:r>
      <w:r>
        <w:fldChar w:fldCharType="separate"/>
      </w:r>
      <w:r>
        <w:t>89</w:t>
      </w:r>
      <w:r>
        <w:fldChar w:fldCharType="end"/>
      </w:r>
    </w:p>
    <w:p w:rsidR="00825209" w:rsidRPr="00C44CE0" w:rsidRDefault="00825209">
      <w:pPr>
        <w:pStyle w:val="TOC2"/>
        <w:rPr>
          <w:rFonts w:ascii="Calibri" w:hAnsi="Calibri"/>
          <w:sz w:val="22"/>
          <w:szCs w:val="22"/>
          <w:lang w:eastAsia="en-GB"/>
        </w:rPr>
      </w:pPr>
      <w:r>
        <w:t>8.14</w:t>
      </w:r>
      <w:r w:rsidRPr="00C44CE0">
        <w:rPr>
          <w:rFonts w:ascii="Calibri" w:hAnsi="Calibri"/>
          <w:sz w:val="22"/>
          <w:szCs w:val="22"/>
          <w:lang w:eastAsia="en-GB"/>
        </w:rPr>
        <w:tab/>
      </w:r>
      <w:r>
        <w:t>SS string</w:t>
      </w:r>
      <w:r>
        <w:tab/>
      </w:r>
      <w:r>
        <w:fldChar w:fldCharType="begin" w:fldLock="1"/>
      </w:r>
      <w:r>
        <w:instrText xml:space="preserve"> PAGEREF _Toc44932473 \h </w:instrText>
      </w:r>
      <w:r>
        <w:fldChar w:fldCharType="separate"/>
      </w:r>
      <w:r>
        <w:t>89</w:t>
      </w:r>
      <w:r>
        <w:fldChar w:fldCharType="end"/>
      </w:r>
    </w:p>
    <w:p w:rsidR="00825209" w:rsidRPr="00C44CE0" w:rsidRDefault="00825209">
      <w:pPr>
        <w:pStyle w:val="TOC2"/>
        <w:rPr>
          <w:rFonts w:ascii="Calibri" w:hAnsi="Calibri"/>
          <w:sz w:val="22"/>
          <w:szCs w:val="22"/>
          <w:lang w:eastAsia="en-GB"/>
        </w:rPr>
      </w:pPr>
      <w:r>
        <w:t>8.15</w:t>
      </w:r>
      <w:r w:rsidRPr="00C44CE0">
        <w:rPr>
          <w:rFonts w:ascii="Calibri" w:hAnsi="Calibri"/>
          <w:sz w:val="22"/>
          <w:szCs w:val="22"/>
          <w:lang w:eastAsia="en-GB"/>
        </w:rPr>
        <w:tab/>
      </w:r>
      <w:r>
        <w:t>Text string</w:t>
      </w:r>
      <w:r>
        <w:tab/>
      </w:r>
      <w:r>
        <w:fldChar w:fldCharType="begin" w:fldLock="1"/>
      </w:r>
      <w:r>
        <w:instrText xml:space="preserve"> PAGEREF _Toc44932474 \h </w:instrText>
      </w:r>
      <w:r>
        <w:fldChar w:fldCharType="separate"/>
      </w:r>
      <w:r>
        <w:t>89</w:t>
      </w:r>
      <w:r>
        <w:fldChar w:fldCharType="end"/>
      </w:r>
    </w:p>
    <w:p w:rsidR="00825209" w:rsidRPr="00C44CE0" w:rsidRDefault="00825209">
      <w:pPr>
        <w:pStyle w:val="TOC2"/>
        <w:rPr>
          <w:rFonts w:ascii="Calibri" w:hAnsi="Calibri"/>
          <w:sz w:val="22"/>
          <w:szCs w:val="22"/>
          <w:lang w:eastAsia="en-GB"/>
        </w:rPr>
      </w:pPr>
      <w:r>
        <w:t>8.16</w:t>
      </w:r>
      <w:r w:rsidRPr="00C44CE0">
        <w:rPr>
          <w:rFonts w:ascii="Calibri" w:hAnsi="Calibri"/>
          <w:sz w:val="22"/>
          <w:szCs w:val="22"/>
          <w:lang w:eastAsia="en-GB"/>
        </w:rPr>
        <w:tab/>
      </w:r>
      <w:r>
        <w:t>Tone</w:t>
      </w:r>
      <w:r>
        <w:tab/>
      </w:r>
      <w:r>
        <w:fldChar w:fldCharType="begin" w:fldLock="1"/>
      </w:r>
      <w:r>
        <w:instrText xml:space="preserve"> PAGEREF _Toc44932475 \h </w:instrText>
      </w:r>
      <w:r>
        <w:fldChar w:fldCharType="separate"/>
      </w:r>
      <w:r>
        <w:t>89</w:t>
      </w:r>
      <w:r>
        <w:fldChar w:fldCharType="end"/>
      </w:r>
    </w:p>
    <w:p w:rsidR="00825209" w:rsidRPr="00C44CE0" w:rsidRDefault="00825209">
      <w:pPr>
        <w:pStyle w:val="TOC2"/>
        <w:rPr>
          <w:rFonts w:ascii="Calibri" w:hAnsi="Calibri"/>
          <w:sz w:val="22"/>
          <w:szCs w:val="22"/>
          <w:lang w:eastAsia="en-GB"/>
        </w:rPr>
      </w:pPr>
      <w:r>
        <w:t>8.17</w:t>
      </w:r>
      <w:r w:rsidRPr="00C44CE0">
        <w:rPr>
          <w:rFonts w:ascii="Calibri" w:hAnsi="Calibri"/>
          <w:sz w:val="22"/>
          <w:szCs w:val="22"/>
          <w:lang w:eastAsia="en-GB"/>
        </w:rPr>
        <w:tab/>
      </w:r>
      <w:r>
        <w:t>USSD string</w:t>
      </w:r>
      <w:r>
        <w:tab/>
      </w:r>
      <w:r>
        <w:fldChar w:fldCharType="begin" w:fldLock="1"/>
      </w:r>
      <w:r>
        <w:instrText xml:space="preserve"> PAGEREF _Toc44932476 \h </w:instrText>
      </w:r>
      <w:r>
        <w:fldChar w:fldCharType="separate"/>
      </w:r>
      <w:r>
        <w:t>90</w:t>
      </w:r>
      <w:r>
        <w:fldChar w:fldCharType="end"/>
      </w:r>
    </w:p>
    <w:p w:rsidR="00825209" w:rsidRPr="00C44CE0" w:rsidRDefault="00825209">
      <w:pPr>
        <w:pStyle w:val="TOC2"/>
        <w:rPr>
          <w:rFonts w:ascii="Calibri" w:hAnsi="Calibri"/>
          <w:sz w:val="22"/>
          <w:szCs w:val="22"/>
          <w:lang w:eastAsia="en-GB"/>
        </w:rPr>
      </w:pPr>
      <w:r>
        <w:t>8.18</w:t>
      </w:r>
      <w:r w:rsidRPr="00C44CE0">
        <w:rPr>
          <w:rFonts w:ascii="Calibri" w:hAnsi="Calibri"/>
          <w:sz w:val="22"/>
          <w:szCs w:val="22"/>
          <w:lang w:eastAsia="en-GB"/>
        </w:rPr>
        <w:tab/>
      </w:r>
      <w:r>
        <w:t>File List</w:t>
      </w:r>
      <w:r>
        <w:tab/>
      </w:r>
      <w:r>
        <w:fldChar w:fldCharType="begin" w:fldLock="1"/>
      </w:r>
      <w:r>
        <w:instrText xml:space="preserve"> PAGEREF _Toc44932477 \h </w:instrText>
      </w:r>
      <w:r>
        <w:fldChar w:fldCharType="separate"/>
      </w:r>
      <w:r>
        <w:t>90</w:t>
      </w:r>
      <w:r>
        <w:fldChar w:fldCharType="end"/>
      </w:r>
    </w:p>
    <w:p w:rsidR="00825209" w:rsidRPr="00C44CE0" w:rsidRDefault="00825209">
      <w:pPr>
        <w:pStyle w:val="TOC2"/>
        <w:rPr>
          <w:rFonts w:ascii="Calibri" w:hAnsi="Calibri"/>
          <w:sz w:val="22"/>
          <w:szCs w:val="22"/>
          <w:lang w:eastAsia="en-GB"/>
        </w:rPr>
      </w:pPr>
      <w:r>
        <w:t>8.19</w:t>
      </w:r>
      <w:r w:rsidRPr="00C44CE0">
        <w:rPr>
          <w:rFonts w:ascii="Calibri" w:hAnsi="Calibri"/>
          <w:sz w:val="22"/>
          <w:szCs w:val="22"/>
          <w:lang w:eastAsia="en-GB"/>
        </w:rPr>
        <w:tab/>
      </w:r>
      <w:r>
        <w:t>Location Information</w:t>
      </w:r>
      <w:r>
        <w:tab/>
      </w:r>
      <w:r>
        <w:fldChar w:fldCharType="begin" w:fldLock="1"/>
      </w:r>
      <w:r>
        <w:instrText xml:space="preserve"> PAGEREF _Toc44932478 \h </w:instrText>
      </w:r>
      <w:r>
        <w:fldChar w:fldCharType="separate"/>
      </w:r>
      <w:r>
        <w:t>90</w:t>
      </w:r>
      <w:r>
        <w:fldChar w:fldCharType="end"/>
      </w:r>
    </w:p>
    <w:p w:rsidR="00825209" w:rsidRPr="00C44CE0" w:rsidRDefault="00825209">
      <w:pPr>
        <w:pStyle w:val="TOC3"/>
        <w:rPr>
          <w:rFonts w:ascii="Calibri" w:hAnsi="Calibri"/>
          <w:sz w:val="22"/>
          <w:szCs w:val="22"/>
          <w:lang w:eastAsia="en-GB"/>
        </w:rPr>
      </w:pPr>
      <w:r>
        <w:t>8.19.1</w:t>
      </w:r>
      <w:r w:rsidRPr="00C44CE0">
        <w:rPr>
          <w:rFonts w:ascii="Calibri" w:hAnsi="Calibri"/>
          <w:sz w:val="22"/>
          <w:szCs w:val="22"/>
          <w:lang w:eastAsia="en-GB"/>
        </w:rPr>
        <w:tab/>
      </w:r>
      <w:r>
        <w:t>Location Information for GERAN</w:t>
      </w:r>
      <w:r>
        <w:tab/>
      </w:r>
      <w:r>
        <w:fldChar w:fldCharType="begin" w:fldLock="1"/>
      </w:r>
      <w:r>
        <w:instrText xml:space="preserve"> PAGEREF _Toc44932479 \h </w:instrText>
      </w:r>
      <w:r>
        <w:fldChar w:fldCharType="separate"/>
      </w:r>
      <w:r>
        <w:t>90</w:t>
      </w:r>
      <w:r>
        <w:fldChar w:fldCharType="end"/>
      </w:r>
    </w:p>
    <w:p w:rsidR="00825209" w:rsidRPr="00C44CE0" w:rsidRDefault="00825209">
      <w:pPr>
        <w:pStyle w:val="TOC3"/>
        <w:rPr>
          <w:rFonts w:ascii="Calibri" w:hAnsi="Calibri"/>
          <w:sz w:val="22"/>
          <w:szCs w:val="22"/>
          <w:lang w:eastAsia="en-GB"/>
        </w:rPr>
      </w:pPr>
      <w:r>
        <w:t>8.19.2</w:t>
      </w:r>
      <w:r w:rsidRPr="00C44CE0">
        <w:rPr>
          <w:rFonts w:ascii="Calibri" w:hAnsi="Calibri"/>
          <w:sz w:val="22"/>
          <w:szCs w:val="22"/>
          <w:lang w:eastAsia="en-GB"/>
        </w:rPr>
        <w:tab/>
      </w:r>
      <w:r>
        <w:t>Location Information for UTRAN</w:t>
      </w:r>
      <w:r>
        <w:tab/>
      </w:r>
      <w:r>
        <w:fldChar w:fldCharType="begin" w:fldLock="1"/>
      </w:r>
      <w:r>
        <w:instrText xml:space="preserve"> PAGEREF _Toc44932480 \h </w:instrText>
      </w:r>
      <w:r>
        <w:fldChar w:fldCharType="separate"/>
      </w:r>
      <w:r>
        <w:t>90</w:t>
      </w:r>
      <w:r>
        <w:fldChar w:fldCharType="end"/>
      </w:r>
    </w:p>
    <w:p w:rsidR="00825209" w:rsidRPr="00C44CE0" w:rsidRDefault="00825209">
      <w:pPr>
        <w:pStyle w:val="TOC3"/>
        <w:rPr>
          <w:rFonts w:ascii="Calibri" w:hAnsi="Calibri"/>
          <w:sz w:val="22"/>
          <w:szCs w:val="22"/>
          <w:lang w:eastAsia="en-GB"/>
        </w:rPr>
      </w:pPr>
      <w:r>
        <w:t>8.19.3</w:t>
      </w:r>
      <w:r w:rsidRPr="00C44CE0">
        <w:rPr>
          <w:rFonts w:ascii="Calibri" w:hAnsi="Calibri"/>
          <w:sz w:val="22"/>
          <w:szCs w:val="22"/>
          <w:lang w:eastAsia="en-GB"/>
        </w:rPr>
        <w:tab/>
      </w:r>
      <w:r>
        <w:t>Location Information for E-UTRAN</w:t>
      </w:r>
      <w:r>
        <w:tab/>
      </w:r>
      <w:r>
        <w:fldChar w:fldCharType="begin" w:fldLock="1"/>
      </w:r>
      <w:r>
        <w:instrText xml:space="preserve"> PAGEREF _Toc44932481 \h </w:instrText>
      </w:r>
      <w:r>
        <w:fldChar w:fldCharType="separate"/>
      </w:r>
      <w:r>
        <w:t>91</w:t>
      </w:r>
      <w:r>
        <w:fldChar w:fldCharType="end"/>
      </w:r>
    </w:p>
    <w:p w:rsidR="00825209" w:rsidRPr="00C44CE0" w:rsidRDefault="00825209">
      <w:pPr>
        <w:pStyle w:val="TOC3"/>
        <w:rPr>
          <w:rFonts w:ascii="Calibri" w:hAnsi="Calibri"/>
          <w:sz w:val="22"/>
          <w:szCs w:val="22"/>
          <w:lang w:eastAsia="en-GB"/>
        </w:rPr>
      </w:pPr>
      <w:r>
        <w:t>8.19.4</w:t>
      </w:r>
      <w:r w:rsidRPr="00C44CE0">
        <w:rPr>
          <w:rFonts w:ascii="Calibri" w:hAnsi="Calibri"/>
          <w:sz w:val="22"/>
          <w:szCs w:val="22"/>
          <w:lang w:eastAsia="en-GB"/>
        </w:rPr>
        <w:tab/>
      </w:r>
      <w:r>
        <w:t>Location Information for NG-RAN</w:t>
      </w:r>
      <w:r>
        <w:tab/>
      </w:r>
      <w:r>
        <w:fldChar w:fldCharType="begin" w:fldLock="1"/>
      </w:r>
      <w:r>
        <w:instrText xml:space="preserve"> PAGEREF _Toc44932482 \h </w:instrText>
      </w:r>
      <w:r>
        <w:fldChar w:fldCharType="separate"/>
      </w:r>
      <w:r>
        <w:t>91</w:t>
      </w:r>
      <w:r>
        <w:fldChar w:fldCharType="end"/>
      </w:r>
    </w:p>
    <w:p w:rsidR="00825209" w:rsidRPr="00C44CE0" w:rsidRDefault="00825209">
      <w:pPr>
        <w:pStyle w:val="TOC3"/>
        <w:rPr>
          <w:rFonts w:ascii="Calibri" w:hAnsi="Calibri"/>
          <w:sz w:val="22"/>
          <w:szCs w:val="22"/>
          <w:lang w:eastAsia="en-GB"/>
        </w:rPr>
      </w:pPr>
      <w:r>
        <w:t>8.19.5</w:t>
      </w:r>
      <w:r w:rsidRPr="00C44CE0">
        <w:rPr>
          <w:rFonts w:ascii="Calibri" w:hAnsi="Calibri"/>
          <w:sz w:val="22"/>
          <w:szCs w:val="22"/>
          <w:lang w:eastAsia="en-GB"/>
        </w:rPr>
        <w:tab/>
      </w:r>
      <w:r>
        <w:t>Location Information when no surrounding macrocell is detected</w:t>
      </w:r>
      <w:r>
        <w:tab/>
      </w:r>
      <w:r>
        <w:fldChar w:fldCharType="begin" w:fldLock="1"/>
      </w:r>
      <w:r>
        <w:instrText xml:space="preserve"> PAGEREF _Toc44932483 \h </w:instrText>
      </w:r>
      <w:r>
        <w:fldChar w:fldCharType="separate"/>
      </w:r>
      <w:r>
        <w:t>91</w:t>
      </w:r>
      <w:r>
        <w:fldChar w:fldCharType="end"/>
      </w:r>
    </w:p>
    <w:p w:rsidR="00825209" w:rsidRPr="00C44CE0" w:rsidRDefault="00825209">
      <w:pPr>
        <w:pStyle w:val="TOC2"/>
        <w:rPr>
          <w:rFonts w:ascii="Calibri" w:hAnsi="Calibri"/>
          <w:sz w:val="22"/>
          <w:szCs w:val="22"/>
          <w:lang w:eastAsia="en-GB"/>
        </w:rPr>
      </w:pPr>
      <w:r>
        <w:t>8.20</w:t>
      </w:r>
      <w:r w:rsidRPr="00C44CE0">
        <w:rPr>
          <w:rFonts w:ascii="Calibri" w:hAnsi="Calibri"/>
          <w:sz w:val="22"/>
          <w:szCs w:val="22"/>
          <w:lang w:eastAsia="en-GB"/>
        </w:rPr>
        <w:tab/>
      </w:r>
      <w:r>
        <w:t>IMEI</w:t>
      </w:r>
      <w:r>
        <w:tab/>
      </w:r>
      <w:r>
        <w:fldChar w:fldCharType="begin" w:fldLock="1"/>
      </w:r>
      <w:r>
        <w:instrText xml:space="preserve"> PAGEREF _Toc44932484 \h </w:instrText>
      </w:r>
      <w:r>
        <w:fldChar w:fldCharType="separate"/>
      </w:r>
      <w:r>
        <w:t>91</w:t>
      </w:r>
      <w:r>
        <w:fldChar w:fldCharType="end"/>
      </w:r>
    </w:p>
    <w:p w:rsidR="00825209" w:rsidRPr="00C44CE0" w:rsidRDefault="00825209">
      <w:pPr>
        <w:pStyle w:val="TOC2"/>
        <w:rPr>
          <w:rFonts w:ascii="Calibri" w:hAnsi="Calibri"/>
          <w:sz w:val="22"/>
          <w:szCs w:val="22"/>
          <w:lang w:eastAsia="en-GB"/>
        </w:rPr>
      </w:pPr>
      <w:r>
        <w:t>8.21</w:t>
      </w:r>
      <w:r w:rsidRPr="00C44CE0">
        <w:rPr>
          <w:rFonts w:ascii="Calibri" w:hAnsi="Calibri"/>
          <w:sz w:val="22"/>
          <w:szCs w:val="22"/>
          <w:lang w:eastAsia="en-GB"/>
        </w:rPr>
        <w:tab/>
      </w:r>
      <w:r>
        <w:t>Help Request</w:t>
      </w:r>
      <w:r>
        <w:tab/>
      </w:r>
      <w:r>
        <w:fldChar w:fldCharType="begin" w:fldLock="1"/>
      </w:r>
      <w:r>
        <w:instrText xml:space="preserve"> PAGEREF _Toc44932485 \h </w:instrText>
      </w:r>
      <w:r>
        <w:fldChar w:fldCharType="separate"/>
      </w:r>
      <w:r>
        <w:t>92</w:t>
      </w:r>
      <w:r>
        <w:fldChar w:fldCharType="end"/>
      </w:r>
    </w:p>
    <w:p w:rsidR="00825209" w:rsidRPr="00C44CE0" w:rsidRDefault="00825209">
      <w:pPr>
        <w:pStyle w:val="TOC2"/>
        <w:rPr>
          <w:rFonts w:ascii="Calibri" w:hAnsi="Calibri"/>
          <w:sz w:val="22"/>
          <w:szCs w:val="22"/>
          <w:lang w:eastAsia="en-GB"/>
        </w:rPr>
      </w:pPr>
      <w:r>
        <w:t>8.22</w:t>
      </w:r>
      <w:r w:rsidRPr="00C44CE0">
        <w:rPr>
          <w:rFonts w:ascii="Calibri" w:hAnsi="Calibri"/>
          <w:sz w:val="22"/>
          <w:szCs w:val="22"/>
          <w:lang w:eastAsia="en-GB"/>
        </w:rPr>
        <w:tab/>
      </w:r>
      <w:r>
        <w:t>Network Measurement Results</w:t>
      </w:r>
      <w:r>
        <w:tab/>
      </w:r>
      <w:r>
        <w:fldChar w:fldCharType="begin" w:fldLock="1"/>
      </w:r>
      <w:r>
        <w:instrText xml:space="preserve"> PAGEREF _Toc44932486 \h </w:instrText>
      </w:r>
      <w:r>
        <w:fldChar w:fldCharType="separate"/>
      </w:r>
      <w:r>
        <w:t>92</w:t>
      </w:r>
      <w:r>
        <w:fldChar w:fldCharType="end"/>
      </w:r>
    </w:p>
    <w:p w:rsidR="00825209" w:rsidRPr="00C44CE0" w:rsidRDefault="00825209">
      <w:pPr>
        <w:pStyle w:val="TOC2"/>
        <w:rPr>
          <w:rFonts w:ascii="Calibri" w:hAnsi="Calibri"/>
          <w:sz w:val="22"/>
          <w:szCs w:val="22"/>
          <w:lang w:eastAsia="en-GB"/>
        </w:rPr>
      </w:pPr>
      <w:r>
        <w:t>8.23</w:t>
      </w:r>
      <w:r w:rsidRPr="00C44CE0">
        <w:rPr>
          <w:rFonts w:ascii="Calibri" w:hAnsi="Calibri"/>
          <w:sz w:val="22"/>
          <w:szCs w:val="22"/>
          <w:lang w:eastAsia="en-GB"/>
        </w:rPr>
        <w:tab/>
      </w:r>
      <w:r>
        <w:t>Default Text</w:t>
      </w:r>
      <w:r>
        <w:tab/>
      </w:r>
      <w:r>
        <w:fldChar w:fldCharType="begin" w:fldLock="1"/>
      </w:r>
      <w:r>
        <w:instrText xml:space="preserve"> PAGEREF _Toc44932487 \h </w:instrText>
      </w:r>
      <w:r>
        <w:fldChar w:fldCharType="separate"/>
      </w:r>
      <w:r>
        <w:t>93</w:t>
      </w:r>
      <w:r>
        <w:fldChar w:fldCharType="end"/>
      </w:r>
    </w:p>
    <w:p w:rsidR="00825209" w:rsidRPr="00C44CE0" w:rsidRDefault="00825209">
      <w:pPr>
        <w:pStyle w:val="TOC2"/>
        <w:rPr>
          <w:rFonts w:ascii="Calibri" w:hAnsi="Calibri"/>
          <w:sz w:val="22"/>
          <w:szCs w:val="22"/>
          <w:lang w:eastAsia="en-GB"/>
        </w:rPr>
      </w:pPr>
      <w:r>
        <w:t>8.24</w:t>
      </w:r>
      <w:r w:rsidRPr="00C44CE0">
        <w:rPr>
          <w:rFonts w:ascii="Calibri" w:hAnsi="Calibri"/>
          <w:sz w:val="22"/>
          <w:szCs w:val="22"/>
          <w:lang w:eastAsia="en-GB"/>
        </w:rPr>
        <w:tab/>
      </w:r>
      <w:r>
        <w:t>Items Next Action Indicator</w:t>
      </w:r>
      <w:r>
        <w:tab/>
      </w:r>
      <w:r>
        <w:fldChar w:fldCharType="begin" w:fldLock="1"/>
      </w:r>
      <w:r>
        <w:instrText xml:space="preserve"> PAGEREF _Toc44932488 \h </w:instrText>
      </w:r>
      <w:r>
        <w:fldChar w:fldCharType="separate"/>
      </w:r>
      <w:r>
        <w:t>93</w:t>
      </w:r>
      <w:r>
        <w:fldChar w:fldCharType="end"/>
      </w:r>
    </w:p>
    <w:p w:rsidR="00825209" w:rsidRPr="00C44CE0" w:rsidRDefault="00825209">
      <w:pPr>
        <w:pStyle w:val="TOC2"/>
        <w:rPr>
          <w:rFonts w:ascii="Calibri" w:hAnsi="Calibri"/>
          <w:sz w:val="22"/>
          <w:szCs w:val="22"/>
          <w:lang w:eastAsia="en-GB"/>
        </w:rPr>
      </w:pPr>
      <w:r>
        <w:t>8.25</w:t>
      </w:r>
      <w:r w:rsidRPr="00C44CE0">
        <w:rPr>
          <w:rFonts w:ascii="Calibri" w:hAnsi="Calibri"/>
          <w:sz w:val="22"/>
          <w:szCs w:val="22"/>
          <w:lang w:eastAsia="en-GB"/>
        </w:rPr>
        <w:tab/>
      </w:r>
      <w:r>
        <w:t>Event list</w:t>
      </w:r>
      <w:r>
        <w:tab/>
      </w:r>
      <w:r>
        <w:fldChar w:fldCharType="begin" w:fldLock="1"/>
      </w:r>
      <w:r>
        <w:instrText xml:space="preserve"> PAGEREF _Toc44932489 \h </w:instrText>
      </w:r>
      <w:r>
        <w:fldChar w:fldCharType="separate"/>
      </w:r>
      <w:r>
        <w:t>93</w:t>
      </w:r>
      <w:r>
        <w:fldChar w:fldCharType="end"/>
      </w:r>
    </w:p>
    <w:p w:rsidR="00825209" w:rsidRPr="00C44CE0" w:rsidRDefault="00825209">
      <w:pPr>
        <w:pStyle w:val="TOC2"/>
        <w:rPr>
          <w:rFonts w:ascii="Calibri" w:hAnsi="Calibri"/>
          <w:sz w:val="22"/>
          <w:szCs w:val="22"/>
          <w:lang w:eastAsia="en-GB"/>
        </w:rPr>
      </w:pPr>
      <w:r>
        <w:t>8.26</w:t>
      </w:r>
      <w:r w:rsidRPr="00C44CE0">
        <w:rPr>
          <w:rFonts w:ascii="Calibri" w:hAnsi="Calibri"/>
          <w:sz w:val="22"/>
          <w:szCs w:val="22"/>
          <w:lang w:eastAsia="en-GB"/>
        </w:rPr>
        <w:tab/>
      </w:r>
      <w:r>
        <w:t>Cause</w:t>
      </w:r>
      <w:r>
        <w:tab/>
      </w:r>
      <w:r>
        <w:fldChar w:fldCharType="begin" w:fldLock="1"/>
      </w:r>
      <w:r>
        <w:instrText xml:space="preserve"> PAGEREF _Toc44932490 \h </w:instrText>
      </w:r>
      <w:r>
        <w:fldChar w:fldCharType="separate"/>
      </w:r>
      <w:r>
        <w:t>94</w:t>
      </w:r>
      <w:r>
        <w:fldChar w:fldCharType="end"/>
      </w:r>
    </w:p>
    <w:p w:rsidR="00825209" w:rsidRPr="00C44CE0" w:rsidRDefault="00825209">
      <w:pPr>
        <w:pStyle w:val="TOC2"/>
        <w:rPr>
          <w:rFonts w:ascii="Calibri" w:hAnsi="Calibri"/>
          <w:sz w:val="22"/>
          <w:szCs w:val="22"/>
          <w:lang w:eastAsia="en-GB"/>
        </w:rPr>
      </w:pPr>
      <w:r>
        <w:t>8.27</w:t>
      </w:r>
      <w:r w:rsidRPr="00C44CE0">
        <w:rPr>
          <w:rFonts w:ascii="Calibri" w:hAnsi="Calibri"/>
          <w:sz w:val="22"/>
          <w:szCs w:val="22"/>
          <w:lang w:eastAsia="en-GB"/>
        </w:rPr>
        <w:tab/>
      </w:r>
      <w:r>
        <w:t>Location status</w:t>
      </w:r>
      <w:r>
        <w:tab/>
      </w:r>
      <w:r>
        <w:fldChar w:fldCharType="begin" w:fldLock="1"/>
      </w:r>
      <w:r>
        <w:instrText xml:space="preserve"> PAGEREF _Toc44932491 \h </w:instrText>
      </w:r>
      <w:r>
        <w:fldChar w:fldCharType="separate"/>
      </w:r>
      <w:r>
        <w:t>94</w:t>
      </w:r>
      <w:r>
        <w:fldChar w:fldCharType="end"/>
      </w:r>
    </w:p>
    <w:p w:rsidR="00825209" w:rsidRPr="00C44CE0" w:rsidRDefault="00825209">
      <w:pPr>
        <w:pStyle w:val="TOC2"/>
        <w:rPr>
          <w:rFonts w:ascii="Calibri" w:hAnsi="Calibri"/>
          <w:sz w:val="22"/>
          <w:szCs w:val="22"/>
          <w:lang w:eastAsia="en-GB"/>
        </w:rPr>
      </w:pPr>
      <w:r>
        <w:t>8.28</w:t>
      </w:r>
      <w:r w:rsidRPr="00C44CE0">
        <w:rPr>
          <w:rFonts w:ascii="Calibri" w:hAnsi="Calibri"/>
          <w:sz w:val="22"/>
          <w:szCs w:val="22"/>
          <w:lang w:eastAsia="en-GB"/>
        </w:rPr>
        <w:tab/>
      </w:r>
      <w:r>
        <w:t>Transaction identifier</w:t>
      </w:r>
      <w:r>
        <w:tab/>
      </w:r>
      <w:r>
        <w:fldChar w:fldCharType="begin" w:fldLock="1"/>
      </w:r>
      <w:r>
        <w:instrText xml:space="preserve"> PAGEREF _Toc44932492 \h </w:instrText>
      </w:r>
      <w:r>
        <w:fldChar w:fldCharType="separate"/>
      </w:r>
      <w:r>
        <w:t>94</w:t>
      </w:r>
      <w:r>
        <w:fldChar w:fldCharType="end"/>
      </w:r>
    </w:p>
    <w:p w:rsidR="00825209" w:rsidRPr="00C44CE0" w:rsidRDefault="00825209">
      <w:pPr>
        <w:pStyle w:val="TOC2"/>
        <w:rPr>
          <w:rFonts w:ascii="Calibri" w:hAnsi="Calibri"/>
          <w:sz w:val="22"/>
          <w:szCs w:val="22"/>
          <w:lang w:eastAsia="en-GB"/>
        </w:rPr>
      </w:pPr>
      <w:r>
        <w:t>8.29</w:t>
      </w:r>
      <w:r w:rsidRPr="00C44CE0">
        <w:rPr>
          <w:rFonts w:ascii="Calibri" w:hAnsi="Calibri"/>
          <w:sz w:val="22"/>
          <w:szCs w:val="22"/>
          <w:lang w:eastAsia="en-GB"/>
        </w:rPr>
        <w:tab/>
      </w:r>
      <w:r>
        <w:t>BCCH channel list</w:t>
      </w:r>
      <w:r>
        <w:tab/>
      </w:r>
      <w:r>
        <w:fldChar w:fldCharType="begin" w:fldLock="1"/>
      </w:r>
      <w:r>
        <w:instrText xml:space="preserve"> PAGEREF _Toc44932493 \h </w:instrText>
      </w:r>
      <w:r>
        <w:fldChar w:fldCharType="separate"/>
      </w:r>
      <w:r>
        <w:t>95</w:t>
      </w:r>
      <w:r>
        <w:fldChar w:fldCharType="end"/>
      </w:r>
    </w:p>
    <w:p w:rsidR="00825209" w:rsidRPr="00C44CE0" w:rsidRDefault="00825209">
      <w:pPr>
        <w:pStyle w:val="TOC2"/>
        <w:rPr>
          <w:rFonts w:ascii="Calibri" w:hAnsi="Calibri"/>
          <w:sz w:val="22"/>
          <w:szCs w:val="22"/>
          <w:lang w:eastAsia="en-GB"/>
        </w:rPr>
      </w:pPr>
      <w:r>
        <w:t>8.30</w:t>
      </w:r>
      <w:r w:rsidRPr="00C44CE0">
        <w:rPr>
          <w:rFonts w:ascii="Calibri" w:hAnsi="Calibri"/>
          <w:sz w:val="22"/>
          <w:szCs w:val="22"/>
          <w:lang w:eastAsia="en-GB"/>
        </w:rPr>
        <w:tab/>
      </w:r>
      <w:r>
        <w:t>Call control requested action</w:t>
      </w:r>
      <w:r>
        <w:tab/>
      </w:r>
      <w:r>
        <w:fldChar w:fldCharType="begin" w:fldLock="1"/>
      </w:r>
      <w:r>
        <w:instrText xml:space="preserve"> PAGEREF _Toc44932494 \h </w:instrText>
      </w:r>
      <w:r>
        <w:fldChar w:fldCharType="separate"/>
      </w:r>
      <w:r>
        <w:t>96</w:t>
      </w:r>
      <w:r>
        <w:fldChar w:fldCharType="end"/>
      </w:r>
    </w:p>
    <w:p w:rsidR="00825209" w:rsidRPr="00C44CE0" w:rsidRDefault="00825209">
      <w:pPr>
        <w:pStyle w:val="TOC2"/>
        <w:rPr>
          <w:rFonts w:ascii="Calibri" w:hAnsi="Calibri"/>
          <w:sz w:val="22"/>
          <w:szCs w:val="22"/>
          <w:lang w:eastAsia="en-GB"/>
        </w:rPr>
      </w:pPr>
      <w:r>
        <w:t>8.31</w:t>
      </w:r>
      <w:r w:rsidRPr="00C44CE0">
        <w:rPr>
          <w:rFonts w:ascii="Calibri" w:hAnsi="Calibri"/>
          <w:sz w:val="22"/>
          <w:szCs w:val="22"/>
          <w:lang w:eastAsia="en-GB"/>
        </w:rPr>
        <w:tab/>
      </w:r>
      <w:r>
        <w:t>Icon Identifier</w:t>
      </w:r>
      <w:r>
        <w:tab/>
      </w:r>
      <w:r>
        <w:fldChar w:fldCharType="begin" w:fldLock="1"/>
      </w:r>
      <w:r>
        <w:instrText xml:space="preserve"> PAGEREF _Toc44932495 \h </w:instrText>
      </w:r>
      <w:r>
        <w:fldChar w:fldCharType="separate"/>
      </w:r>
      <w:r>
        <w:t>96</w:t>
      </w:r>
      <w:r>
        <w:fldChar w:fldCharType="end"/>
      </w:r>
    </w:p>
    <w:p w:rsidR="00825209" w:rsidRPr="00C44CE0" w:rsidRDefault="00825209">
      <w:pPr>
        <w:pStyle w:val="TOC2"/>
        <w:rPr>
          <w:rFonts w:ascii="Calibri" w:hAnsi="Calibri"/>
          <w:sz w:val="22"/>
          <w:szCs w:val="22"/>
          <w:lang w:eastAsia="en-GB"/>
        </w:rPr>
      </w:pPr>
      <w:r>
        <w:t>8.32</w:t>
      </w:r>
      <w:r w:rsidRPr="00C44CE0">
        <w:rPr>
          <w:rFonts w:ascii="Calibri" w:hAnsi="Calibri"/>
          <w:sz w:val="22"/>
          <w:szCs w:val="22"/>
          <w:lang w:eastAsia="en-GB"/>
        </w:rPr>
        <w:tab/>
      </w:r>
      <w:r>
        <w:t>Item Icon Identifier list</w:t>
      </w:r>
      <w:r>
        <w:tab/>
      </w:r>
      <w:r>
        <w:fldChar w:fldCharType="begin" w:fldLock="1"/>
      </w:r>
      <w:r>
        <w:instrText xml:space="preserve"> PAGEREF _Toc44932496 \h </w:instrText>
      </w:r>
      <w:r>
        <w:fldChar w:fldCharType="separate"/>
      </w:r>
      <w:r>
        <w:t>96</w:t>
      </w:r>
      <w:r>
        <w:fldChar w:fldCharType="end"/>
      </w:r>
    </w:p>
    <w:p w:rsidR="00825209" w:rsidRPr="00C44CE0" w:rsidRDefault="00825209">
      <w:pPr>
        <w:pStyle w:val="TOC2"/>
        <w:rPr>
          <w:rFonts w:ascii="Calibri" w:hAnsi="Calibri"/>
          <w:sz w:val="22"/>
          <w:szCs w:val="22"/>
          <w:lang w:eastAsia="en-GB"/>
        </w:rPr>
      </w:pPr>
      <w:r>
        <w:t>8.33</w:t>
      </w:r>
      <w:r w:rsidRPr="00C44CE0">
        <w:rPr>
          <w:rFonts w:ascii="Calibri" w:hAnsi="Calibri"/>
          <w:sz w:val="22"/>
          <w:szCs w:val="22"/>
          <w:lang w:eastAsia="en-GB"/>
        </w:rPr>
        <w:tab/>
      </w:r>
      <w:r>
        <w:t>Card reader status</w:t>
      </w:r>
      <w:r>
        <w:tab/>
      </w:r>
      <w:r>
        <w:fldChar w:fldCharType="begin" w:fldLock="1"/>
      </w:r>
      <w:r>
        <w:instrText xml:space="preserve"> PAGEREF _Toc44932497 \h </w:instrText>
      </w:r>
      <w:r>
        <w:fldChar w:fldCharType="separate"/>
      </w:r>
      <w:r>
        <w:t>96</w:t>
      </w:r>
      <w:r>
        <w:fldChar w:fldCharType="end"/>
      </w:r>
    </w:p>
    <w:p w:rsidR="00825209" w:rsidRPr="00C44CE0" w:rsidRDefault="00825209">
      <w:pPr>
        <w:pStyle w:val="TOC2"/>
        <w:rPr>
          <w:rFonts w:ascii="Calibri" w:hAnsi="Calibri"/>
          <w:sz w:val="22"/>
          <w:szCs w:val="22"/>
          <w:lang w:eastAsia="en-GB"/>
        </w:rPr>
      </w:pPr>
      <w:r>
        <w:t>8.34</w:t>
      </w:r>
      <w:r w:rsidRPr="00C44CE0">
        <w:rPr>
          <w:rFonts w:ascii="Calibri" w:hAnsi="Calibri"/>
          <w:sz w:val="22"/>
          <w:szCs w:val="22"/>
          <w:lang w:eastAsia="en-GB"/>
        </w:rPr>
        <w:tab/>
      </w:r>
      <w:r>
        <w:t>Card ATR</w:t>
      </w:r>
      <w:r>
        <w:tab/>
      </w:r>
      <w:r>
        <w:fldChar w:fldCharType="begin" w:fldLock="1"/>
      </w:r>
      <w:r>
        <w:instrText xml:space="preserve"> PAGEREF _Toc44932498 \h </w:instrText>
      </w:r>
      <w:r>
        <w:fldChar w:fldCharType="separate"/>
      </w:r>
      <w:r>
        <w:t>96</w:t>
      </w:r>
      <w:r>
        <w:fldChar w:fldCharType="end"/>
      </w:r>
    </w:p>
    <w:p w:rsidR="00825209" w:rsidRPr="00C44CE0" w:rsidRDefault="00825209">
      <w:pPr>
        <w:pStyle w:val="TOC2"/>
        <w:rPr>
          <w:rFonts w:ascii="Calibri" w:hAnsi="Calibri"/>
          <w:sz w:val="22"/>
          <w:szCs w:val="22"/>
          <w:lang w:eastAsia="en-GB"/>
        </w:rPr>
      </w:pPr>
      <w:r>
        <w:t>8.35</w:t>
      </w:r>
      <w:r w:rsidRPr="00C44CE0">
        <w:rPr>
          <w:rFonts w:ascii="Calibri" w:hAnsi="Calibri"/>
          <w:sz w:val="22"/>
          <w:szCs w:val="22"/>
          <w:lang w:eastAsia="en-GB"/>
        </w:rPr>
        <w:tab/>
      </w:r>
      <w:r>
        <w:t>C-APDU</w:t>
      </w:r>
      <w:r>
        <w:tab/>
      </w:r>
      <w:r>
        <w:fldChar w:fldCharType="begin" w:fldLock="1"/>
      </w:r>
      <w:r>
        <w:instrText xml:space="preserve"> PAGEREF _Toc44932499 \h </w:instrText>
      </w:r>
      <w:r>
        <w:fldChar w:fldCharType="separate"/>
      </w:r>
      <w:r>
        <w:t>96</w:t>
      </w:r>
      <w:r>
        <w:fldChar w:fldCharType="end"/>
      </w:r>
    </w:p>
    <w:p w:rsidR="00825209" w:rsidRPr="00C44CE0" w:rsidRDefault="00825209">
      <w:pPr>
        <w:pStyle w:val="TOC2"/>
        <w:rPr>
          <w:rFonts w:ascii="Calibri" w:hAnsi="Calibri"/>
          <w:sz w:val="22"/>
          <w:szCs w:val="22"/>
          <w:lang w:eastAsia="en-GB"/>
        </w:rPr>
      </w:pPr>
      <w:r>
        <w:t>8.36</w:t>
      </w:r>
      <w:r w:rsidRPr="00C44CE0">
        <w:rPr>
          <w:rFonts w:ascii="Calibri" w:hAnsi="Calibri"/>
          <w:sz w:val="22"/>
          <w:szCs w:val="22"/>
          <w:lang w:eastAsia="en-GB"/>
        </w:rPr>
        <w:tab/>
      </w:r>
      <w:r>
        <w:t>R-APDU</w:t>
      </w:r>
      <w:r>
        <w:tab/>
      </w:r>
      <w:r>
        <w:fldChar w:fldCharType="begin" w:fldLock="1"/>
      </w:r>
      <w:r>
        <w:instrText xml:space="preserve"> PAGEREF _Toc44932500 \h </w:instrText>
      </w:r>
      <w:r>
        <w:fldChar w:fldCharType="separate"/>
      </w:r>
      <w:r>
        <w:t>96</w:t>
      </w:r>
      <w:r>
        <w:fldChar w:fldCharType="end"/>
      </w:r>
    </w:p>
    <w:p w:rsidR="00825209" w:rsidRPr="00C44CE0" w:rsidRDefault="00825209">
      <w:pPr>
        <w:pStyle w:val="TOC2"/>
        <w:rPr>
          <w:rFonts w:ascii="Calibri" w:hAnsi="Calibri"/>
          <w:sz w:val="22"/>
          <w:szCs w:val="22"/>
          <w:lang w:eastAsia="en-GB"/>
        </w:rPr>
      </w:pPr>
      <w:r>
        <w:t>8.37</w:t>
      </w:r>
      <w:r w:rsidRPr="00C44CE0">
        <w:rPr>
          <w:rFonts w:ascii="Calibri" w:hAnsi="Calibri"/>
          <w:sz w:val="22"/>
          <w:szCs w:val="22"/>
          <w:lang w:eastAsia="en-GB"/>
        </w:rPr>
        <w:tab/>
      </w:r>
      <w:r>
        <w:t>Timer identifier</w:t>
      </w:r>
      <w:r>
        <w:tab/>
      </w:r>
      <w:r>
        <w:fldChar w:fldCharType="begin" w:fldLock="1"/>
      </w:r>
      <w:r>
        <w:instrText xml:space="preserve"> PAGEREF _Toc44932501 \h </w:instrText>
      </w:r>
      <w:r>
        <w:fldChar w:fldCharType="separate"/>
      </w:r>
      <w:r>
        <w:t>97</w:t>
      </w:r>
      <w:r>
        <w:fldChar w:fldCharType="end"/>
      </w:r>
    </w:p>
    <w:p w:rsidR="00825209" w:rsidRPr="00C44CE0" w:rsidRDefault="00825209">
      <w:pPr>
        <w:pStyle w:val="TOC2"/>
        <w:rPr>
          <w:rFonts w:ascii="Calibri" w:hAnsi="Calibri"/>
          <w:sz w:val="22"/>
          <w:szCs w:val="22"/>
          <w:lang w:eastAsia="en-GB"/>
        </w:rPr>
      </w:pPr>
      <w:r>
        <w:t>8.38</w:t>
      </w:r>
      <w:r w:rsidRPr="00C44CE0">
        <w:rPr>
          <w:rFonts w:ascii="Calibri" w:hAnsi="Calibri"/>
          <w:sz w:val="22"/>
          <w:szCs w:val="22"/>
          <w:lang w:eastAsia="en-GB"/>
        </w:rPr>
        <w:tab/>
      </w:r>
      <w:r>
        <w:t>Timer value</w:t>
      </w:r>
      <w:r>
        <w:tab/>
      </w:r>
      <w:r>
        <w:fldChar w:fldCharType="begin" w:fldLock="1"/>
      </w:r>
      <w:r>
        <w:instrText xml:space="preserve"> PAGEREF _Toc44932502 \h </w:instrText>
      </w:r>
      <w:r>
        <w:fldChar w:fldCharType="separate"/>
      </w:r>
      <w:r>
        <w:t>97</w:t>
      </w:r>
      <w:r>
        <w:fldChar w:fldCharType="end"/>
      </w:r>
    </w:p>
    <w:p w:rsidR="00825209" w:rsidRPr="00C44CE0" w:rsidRDefault="00825209">
      <w:pPr>
        <w:pStyle w:val="TOC2"/>
        <w:rPr>
          <w:rFonts w:ascii="Calibri" w:hAnsi="Calibri"/>
          <w:sz w:val="22"/>
          <w:szCs w:val="22"/>
          <w:lang w:eastAsia="en-GB"/>
        </w:rPr>
      </w:pPr>
      <w:r>
        <w:t>8.39</w:t>
      </w:r>
      <w:r w:rsidRPr="00C44CE0">
        <w:rPr>
          <w:rFonts w:ascii="Calibri" w:hAnsi="Calibri"/>
          <w:sz w:val="22"/>
          <w:szCs w:val="22"/>
          <w:lang w:eastAsia="en-GB"/>
        </w:rPr>
        <w:tab/>
      </w:r>
      <w:r>
        <w:t>Date-Time and Time zone</w:t>
      </w:r>
      <w:r>
        <w:tab/>
      </w:r>
      <w:r>
        <w:fldChar w:fldCharType="begin" w:fldLock="1"/>
      </w:r>
      <w:r>
        <w:instrText xml:space="preserve"> PAGEREF _Toc44932503 \h </w:instrText>
      </w:r>
      <w:r>
        <w:fldChar w:fldCharType="separate"/>
      </w:r>
      <w:r>
        <w:t>97</w:t>
      </w:r>
      <w:r>
        <w:fldChar w:fldCharType="end"/>
      </w:r>
    </w:p>
    <w:p w:rsidR="00825209" w:rsidRPr="00C44CE0" w:rsidRDefault="00825209">
      <w:pPr>
        <w:pStyle w:val="TOC2"/>
        <w:rPr>
          <w:rFonts w:ascii="Calibri" w:hAnsi="Calibri"/>
          <w:sz w:val="22"/>
          <w:szCs w:val="22"/>
          <w:lang w:eastAsia="en-GB"/>
        </w:rPr>
      </w:pPr>
      <w:r>
        <w:t>8.40</w:t>
      </w:r>
      <w:r w:rsidRPr="00C44CE0">
        <w:rPr>
          <w:rFonts w:ascii="Calibri" w:hAnsi="Calibri"/>
          <w:sz w:val="22"/>
          <w:szCs w:val="22"/>
          <w:lang w:eastAsia="en-GB"/>
        </w:rPr>
        <w:tab/>
      </w:r>
      <w:r>
        <w:t>AT Command</w:t>
      </w:r>
      <w:r>
        <w:tab/>
      </w:r>
      <w:r>
        <w:fldChar w:fldCharType="begin" w:fldLock="1"/>
      </w:r>
      <w:r>
        <w:instrText xml:space="preserve"> PAGEREF _Toc44932504 \h </w:instrText>
      </w:r>
      <w:r>
        <w:fldChar w:fldCharType="separate"/>
      </w:r>
      <w:r>
        <w:t>97</w:t>
      </w:r>
      <w:r>
        <w:fldChar w:fldCharType="end"/>
      </w:r>
    </w:p>
    <w:p w:rsidR="00825209" w:rsidRPr="00C44CE0" w:rsidRDefault="00825209">
      <w:pPr>
        <w:pStyle w:val="TOC2"/>
        <w:rPr>
          <w:rFonts w:ascii="Calibri" w:hAnsi="Calibri"/>
          <w:sz w:val="22"/>
          <w:szCs w:val="22"/>
          <w:lang w:eastAsia="en-GB"/>
        </w:rPr>
      </w:pPr>
      <w:r>
        <w:t>8.41</w:t>
      </w:r>
      <w:r w:rsidRPr="00C44CE0">
        <w:rPr>
          <w:rFonts w:ascii="Calibri" w:hAnsi="Calibri"/>
          <w:sz w:val="22"/>
          <w:szCs w:val="22"/>
          <w:lang w:eastAsia="en-GB"/>
        </w:rPr>
        <w:tab/>
      </w:r>
      <w:r>
        <w:t>AT Response</w:t>
      </w:r>
      <w:r>
        <w:tab/>
      </w:r>
      <w:r>
        <w:fldChar w:fldCharType="begin" w:fldLock="1"/>
      </w:r>
      <w:r>
        <w:instrText xml:space="preserve"> PAGEREF _Toc44932505 \h </w:instrText>
      </w:r>
      <w:r>
        <w:fldChar w:fldCharType="separate"/>
      </w:r>
      <w:r>
        <w:t>97</w:t>
      </w:r>
      <w:r>
        <w:fldChar w:fldCharType="end"/>
      </w:r>
    </w:p>
    <w:p w:rsidR="00825209" w:rsidRPr="00C44CE0" w:rsidRDefault="00825209">
      <w:pPr>
        <w:pStyle w:val="TOC2"/>
        <w:rPr>
          <w:rFonts w:ascii="Calibri" w:hAnsi="Calibri"/>
          <w:sz w:val="22"/>
          <w:szCs w:val="22"/>
          <w:lang w:eastAsia="en-GB"/>
        </w:rPr>
      </w:pPr>
      <w:r>
        <w:t>8.42</w:t>
      </w:r>
      <w:r w:rsidRPr="00C44CE0">
        <w:rPr>
          <w:rFonts w:ascii="Calibri" w:hAnsi="Calibri"/>
          <w:sz w:val="22"/>
          <w:szCs w:val="22"/>
          <w:lang w:eastAsia="en-GB"/>
        </w:rPr>
        <w:tab/>
      </w:r>
      <w:r>
        <w:t>BC Repeat indicator</w:t>
      </w:r>
      <w:r>
        <w:tab/>
      </w:r>
      <w:r>
        <w:fldChar w:fldCharType="begin" w:fldLock="1"/>
      </w:r>
      <w:r>
        <w:instrText xml:space="preserve"> PAGEREF _Toc44932506 \h </w:instrText>
      </w:r>
      <w:r>
        <w:fldChar w:fldCharType="separate"/>
      </w:r>
      <w:r>
        <w:t>97</w:t>
      </w:r>
      <w:r>
        <w:fldChar w:fldCharType="end"/>
      </w:r>
    </w:p>
    <w:p w:rsidR="00825209" w:rsidRPr="00C44CE0" w:rsidRDefault="00825209">
      <w:pPr>
        <w:pStyle w:val="TOC2"/>
        <w:rPr>
          <w:rFonts w:ascii="Calibri" w:hAnsi="Calibri"/>
          <w:sz w:val="22"/>
          <w:szCs w:val="22"/>
          <w:lang w:eastAsia="en-GB"/>
        </w:rPr>
      </w:pPr>
      <w:r>
        <w:t>8.43</w:t>
      </w:r>
      <w:r w:rsidRPr="00C44CE0">
        <w:rPr>
          <w:rFonts w:ascii="Calibri" w:hAnsi="Calibri"/>
          <w:sz w:val="22"/>
          <w:szCs w:val="22"/>
          <w:lang w:eastAsia="en-GB"/>
        </w:rPr>
        <w:tab/>
      </w:r>
      <w:r>
        <w:t>Immediate response</w:t>
      </w:r>
      <w:r>
        <w:tab/>
      </w:r>
      <w:r>
        <w:fldChar w:fldCharType="begin" w:fldLock="1"/>
      </w:r>
      <w:r>
        <w:instrText xml:space="preserve"> PAGEREF _Toc44932507 \h </w:instrText>
      </w:r>
      <w:r>
        <w:fldChar w:fldCharType="separate"/>
      </w:r>
      <w:r>
        <w:t>98</w:t>
      </w:r>
      <w:r>
        <w:fldChar w:fldCharType="end"/>
      </w:r>
    </w:p>
    <w:p w:rsidR="00825209" w:rsidRPr="00C44CE0" w:rsidRDefault="00825209">
      <w:pPr>
        <w:pStyle w:val="TOC2"/>
        <w:rPr>
          <w:rFonts w:ascii="Calibri" w:hAnsi="Calibri"/>
          <w:sz w:val="22"/>
          <w:szCs w:val="22"/>
          <w:lang w:eastAsia="en-GB"/>
        </w:rPr>
      </w:pPr>
      <w:r>
        <w:t>8.44</w:t>
      </w:r>
      <w:r w:rsidRPr="00C44CE0">
        <w:rPr>
          <w:rFonts w:ascii="Calibri" w:hAnsi="Calibri"/>
          <w:sz w:val="22"/>
          <w:szCs w:val="22"/>
          <w:lang w:eastAsia="en-GB"/>
        </w:rPr>
        <w:tab/>
      </w:r>
      <w:r>
        <w:t>DTMF string</w:t>
      </w:r>
      <w:r>
        <w:tab/>
      </w:r>
      <w:r>
        <w:fldChar w:fldCharType="begin" w:fldLock="1"/>
      </w:r>
      <w:r>
        <w:instrText xml:space="preserve"> PAGEREF _Toc44932508 \h </w:instrText>
      </w:r>
      <w:r>
        <w:fldChar w:fldCharType="separate"/>
      </w:r>
      <w:r>
        <w:t>98</w:t>
      </w:r>
      <w:r>
        <w:fldChar w:fldCharType="end"/>
      </w:r>
    </w:p>
    <w:p w:rsidR="00825209" w:rsidRPr="00C44CE0" w:rsidRDefault="00825209">
      <w:pPr>
        <w:pStyle w:val="TOC2"/>
        <w:rPr>
          <w:rFonts w:ascii="Calibri" w:hAnsi="Calibri"/>
          <w:sz w:val="22"/>
          <w:szCs w:val="22"/>
          <w:lang w:eastAsia="en-GB"/>
        </w:rPr>
      </w:pPr>
      <w:r>
        <w:t>8.45</w:t>
      </w:r>
      <w:r w:rsidRPr="00C44CE0">
        <w:rPr>
          <w:rFonts w:ascii="Calibri" w:hAnsi="Calibri"/>
          <w:sz w:val="22"/>
          <w:szCs w:val="22"/>
          <w:lang w:eastAsia="en-GB"/>
        </w:rPr>
        <w:tab/>
      </w:r>
      <w:r>
        <w:t>Language</w:t>
      </w:r>
      <w:r>
        <w:tab/>
      </w:r>
      <w:r>
        <w:fldChar w:fldCharType="begin" w:fldLock="1"/>
      </w:r>
      <w:r>
        <w:instrText xml:space="preserve"> PAGEREF _Toc44932509 \h </w:instrText>
      </w:r>
      <w:r>
        <w:fldChar w:fldCharType="separate"/>
      </w:r>
      <w:r>
        <w:t>98</w:t>
      </w:r>
      <w:r>
        <w:fldChar w:fldCharType="end"/>
      </w:r>
    </w:p>
    <w:p w:rsidR="00825209" w:rsidRPr="00C44CE0" w:rsidRDefault="00825209">
      <w:pPr>
        <w:pStyle w:val="TOC2"/>
        <w:rPr>
          <w:rFonts w:ascii="Calibri" w:hAnsi="Calibri"/>
          <w:sz w:val="22"/>
          <w:szCs w:val="22"/>
          <w:lang w:eastAsia="en-GB"/>
        </w:rPr>
      </w:pPr>
      <w:r>
        <w:t>8.46</w:t>
      </w:r>
      <w:r w:rsidRPr="00C44CE0">
        <w:rPr>
          <w:rFonts w:ascii="Calibri" w:hAnsi="Calibri"/>
          <w:sz w:val="22"/>
          <w:szCs w:val="22"/>
          <w:lang w:eastAsia="en-GB"/>
        </w:rPr>
        <w:tab/>
      </w:r>
      <w:r>
        <w:t>Timing Advance</w:t>
      </w:r>
      <w:r>
        <w:tab/>
      </w:r>
      <w:r>
        <w:fldChar w:fldCharType="begin" w:fldLock="1"/>
      </w:r>
      <w:r>
        <w:instrText xml:space="preserve"> PAGEREF _Toc44932510 \h </w:instrText>
      </w:r>
      <w:r>
        <w:fldChar w:fldCharType="separate"/>
      </w:r>
      <w:r>
        <w:t>98</w:t>
      </w:r>
      <w:r>
        <w:fldChar w:fldCharType="end"/>
      </w:r>
    </w:p>
    <w:p w:rsidR="00825209" w:rsidRPr="00C44CE0" w:rsidRDefault="00825209">
      <w:pPr>
        <w:pStyle w:val="TOC2"/>
        <w:rPr>
          <w:rFonts w:ascii="Calibri" w:hAnsi="Calibri"/>
          <w:sz w:val="22"/>
          <w:szCs w:val="22"/>
          <w:lang w:eastAsia="en-GB"/>
        </w:rPr>
      </w:pPr>
      <w:r>
        <w:t>8.47</w:t>
      </w:r>
      <w:r w:rsidRPr="00C44CE0">
        <w:rPr>
          <w:rFonts w:ascii="Calibri" w:hAnsi="Calibri"/>
          <w:sz w:val="22"/>
          <w:szCs w:val="22"/>
          <w:lang w:eastAsia="en-GB"/>
        </w:rPr>
        <w:tab/>
      </w:r>
      <w:r>
        <w:t>Browser Identity</w:t>
      </w:r>
      <w:r>
        <w:tab/>
      </w:r>
      <w:r>
        <w:fldChar w:fldCharType="begin" w:fldLock="1"/>
      </w:r>
      <w:r>
        <w:instrText xml:space="preserve"> PAGEREF _Toc44932511 \h </w:instrText>
      </w:r>
      <w:r>
        <w:fldChar w:fldCharType="separate"/>
      </w:r>
      <w:r>
        <w:t>98</w:t>
      </w:r>
      <w:r>
        <w:fldChar w:fldCharType="end"/>
      </w:r>
    </w:p>
    <w:p w:rsidR="00825209" w:rsidRPr="00C44CE0" w:rsidRDefault="00825209">
      <w:pPr>
        <w:pStyle w:val="TOC2"/>
        <w:rPr>
          <w:rFonts w:ascii="Calibri" w:hAnsi="Calibri"/>
          <w:sz w:val="22"/>
          <w:szCs w:val="22"/>
          <w:lang w:eastAsia="en-GB"/>
        </w:rPr>
      </w:pPr>
      <w:r>
        <w:t>8.48</w:t>
      </w:r>
      <w:r w:rsidRPr="00C44CE0">
        <w:rPr>
          <w:rFonts w:ascii="Calibri" w:hAnsi="Calibri"/>
          <w:sz w:val="22"/>
          <w:szCs w:val="22"/>
          <w:lang w:eastAsia="en-GB"/>
        </w:rPr>
        <w:tab/>
      </w:r>
      <w:r>
        <w:t>URL</w:t>
      </w:r>
      <w:r>
        <w:tab/>
      </w:r>
      <w:r>
        <w:fldChar w:fldCharType="begin" w:fldLock="1"/>
      </w:r>
      <w:r>
        <w:instrText xml:space="preserve"> PAGEREF _Toc44932512 \h </w:instrText>
      </w:r>
      <w:r>
        <w:fldChar w:fldCharType="separate"/>
      </w:r>
      <w:r>
        <w:t>98</w:t>
      </w:r>
      <w:r>
        <w:fldChar w:fldCharType="end"/>
      </w:r>
    </w:p>
    <w:p w:rsidR="00825209" w:rsidRPr="00C44CE0" w:rsidRDefault="00825209">
      <w:pPr>
        <w:pStyle w:val="TOC2"/>
        <w:rPr>
          <w:rFonts w:ascii="Calibri" w:hAnsi="Calibri"/>
          <w:sz w:val="22"/>
          <w:szCs w:val="22"/>
          <w:lang w:eastAsia="en-GB"/>
        </w:rPr>
      </w:pPr>
      <w:r>
        <w:t>8.49</w:t>
      </w:r>
      <w:r w:rsidRPr="00C44CE0">
        <w:rPr>
          <w:rFonts w:ascii="Calibri" w:hAnsi="Calibri"/>
          <w:sz w:val="22"/>
          <w:szCs w:val="22"/>
          <w:lang w:eastAsia="en-GB"/>
        </w:rPr>
        <w:tab/>
      </w:r>
      <w:r>
        <w:t>Bearer</w:t>
      </w:r>
      <w:r>
        <w:tab/>
      </w:r>
      <w:r>
        <w:fldChar w:fldCharType="begin" w:fldLock="1"/>
      </w:r>
      <w:r>
        <w:instrText xml:space="preserve"> PAGEREF _Toc44932513 \h </w:instrText>
      </w:r>
      <w:r>
        <w:fldChar w:fldCharType="separate"/>
      </w:r>
      <w:r>
        <w:t>98</w:t>
      </w:r>
      <w:r>
        <w:fldChar w:fldCharType="end"/>
      </w:r>
    </w:p>
    <w:p w:rsidR="00825209" w:rsidRPr="00C44CE0" w:rsidRDefault="00825209">
      <w:pPr>
        <w:pStyle w:val="TOC2"/>
        <w:rPr>
          <w:rFonts w:ascii="Calibri" w:hAnsi="Calibri"/>
          <w:sz w:val="22"/>
          <w:szCs w:val="22"/>
          <w:lang w:eastAsia="en-GB"/>
        </w:rPr>
      </w:pPr>
      <w:r>
        <w:t>8.50</w:t>
      </w:r>
      <w:r w:rsidRPr="00C44CE0">
        <w:rPr>
          <w:rFonts w:ascii="Calibri" w:hAnsi="Calibri"/>
          <w:sz w:val="22"/>
          <w:szCs w:val="22"/>
          <w:lang w:eastAsia="en-GB"/>
        </w:rPr>
        <w:tab/>
      </w:r>
      <w:r>
        <w:t>Provisioning File Reference</w:t>
      </w:r>
      <w:r>
        <w:tab/>
      </w:r>
      <w:r>
        <w:fldChar w:fldCharType="begin" w:fldLock="1"/>
      </w:r>
      <w:r>
        <w:instrText xml:space="preserve"> PAGEREF _Toc44932514 \h </w:instrText>
      </w:r>
      <w:r>
        <w:fldChar w:fldCharType="separate"/>
      </w:r>
      <w:r>
        <w:t>99</w:t>
      </w:r>
      <w:r>
        <w:fldChar w:fldCharType="end"/>
      </w:r>
    </w:p>
    <w:p w:rsidR="00825209" w:rsidRPr="00C44CE0" w:rsidRDefault="00825209">
      <w:pPr>
        <w:pStyle w:val="TOC2"/>
        <w:rPr>
          <w:rFonts w:ascii="Calibri" w:hAnsi="Calibri"/>
          <w:sz w:val="22"/>
          <w:szCs w:val="22"/>
          <w:lang w:eastAsia="en-GB"/>
        </w:rPr>
      </w:pPr>
      <w:r w:rsidRPr="001D1155">
        <w:rPr>
          <w:lang w:val="fr-FR"/>
        </w:rPr>
        <w:t>8.51</w:t>
      </w:r>
      <w:r w:rsidRPr="00C44CE0">
        <w:rPr>
          <w:rFonts w:ascii="Calibri" w:hAnsi="Calibri"/>
          <w:sz w:val="22"/>
          <w:szCs w:val="22"/>
          <w:lang w:eastAsia="en-GB"/>
        </w:rPr>
        <w:tab/>
      </w:r>
      <w:r w:rsidRPr="001D1155">
        <w:rPr>
          <w:lang w:val="fr-FR"/>
        </w:rPr>
        <w:t>Browser Termination Cause</w:t>
      </w:r>
      <w:r>
        <w:tab/>
      </w:r>
      <w:r>
        <w:fldChar w:fldCharType="begin" w:fldLock="1"/>
      </w:r>
      <w:r>
        <w:instrText xml:space="preserve"> PAGEREF _Toc44932515 \h </w:instrText>
      </w:r>
      <w:r>
        <w:fldChar w:fldCharType="separate"/>
      </w:r>
      <w:r>
        <w:t>99</w:t>
      </w:r>
      <w:r>
        <w:fldChar w:fldCharType="end"/>
      </w:r>
    </w:p>
    <w:p w:rsidR="00825209" w:rsidRPr="00C44CE0" w:rsidRDefault="00825209">
      <w:pPr>
        <w:pStyle w:val="TOC2"/>
        <w:rPr>
          <w:rFonts w:ascii="Calibri" w:hAnsi="Calibri"/>
          <w:sz w:val="22"/>
          <w:szCs w:val="22"/>
          <w:lang w:eastAsia="en-GB"/>
        </w:rPr>
      </w:pPr>
      <w:r w:rsidRPr="001D1155">
        <w:rPr>
          <w:lang w:val="fr-FR"/>
        </w:rPr>
        <w:t>8.52</w:t>
      </w:r>
      <w:r w:rsidRPr="00C44CE0">
        <w:rPr>
          <w:rFonts w:ascii="Calibri" w:hAnsi="Calibri"/>
          <w:sz w:val="22"/>
          <w:szCs w:val="22"/>
          <w:lang w:eastAsia="en-GB"/>
        </w:rPr>
        <w:tab/>
      </w:r>
      <w:r w:rsidRPr="001D1155">
        <w:rPr>
          <w:lang w:val="fr-FR"/>
        </w:rPr>
        <w:t>Bearer description</w:t>
      </w:r>
      <w:r>
        <w:tab/>
      </w:r>
      <w:r>
        <w:fldChar w:fldCharType="begin" w:fldLock="1"/>
      </w:r>
      <w:r>
        <w:instrText xml:space="preserve"> PAGEREF _Toc44932516 \h </w:instrText>
      </w:r>
      <w:r>
        <w:fldChar w:fldCharType="separate"/>
      </w:r>
      <w:r>
        <w:t>99</w:t>
      </w:r>
      <w:r>
        <w:fldChar w:fldCharType="end"/>
      </w:r>
    </w:p>
    <w:p w:rsidR="00825209" w:rsidRPr="00C44CE0" w:rsidRDefault="00825209">
      <w:pPr>
        <w:pStyle w:val="TOC3"/>
        <w:rPr>
          <w:rFonts w:ascii="Calibri" w:hAnsi="Calibri"/>
          <w:sz w:val="22"/>
          <w:szCs w:val="22"/>
          <w:lang w:eastAsia="en-GB"/>
        </w:rPr>
      </w:pPr>
      <w:r>
        <w:t>8.52.1</w:t>
      </w:r>
      <w:r w:rsidRPr="00C44CE0">
        <w:rPr>
          <w:rFonts w:ascii="Calibri" w:hAnsi="Calibri"/>
          <w:sz w:val="22"/>
          <w:szCs w:val="22"/>
          <w:lang w:eastAsia="en-GB"/>
        </w:rPr>
        <w:tab/>
      </w:r>
      <w:r>
        <w:t>Bearer parameters for CSD</w:t>
      </w:r>
      <w:r>
        <w:tab/>
      </w:r>
      <w:r>
        <w:fldChar w:fldCharType="begin" w:fldLock="1"/>
      </w:r>
      <w:r>
        <w:instrText xml:space="preserve"> PAGEREF _Toc44932517 \h </w:instrText>
      </w:r>
      <w:r>
        <w:fldChar w:fldCharType="separate"/>
      </w:r>
      <w:r>
        <w:t>99</w:t>
      </w:r>
      <w:r>
        <w:fldChar w:fldCharType="end"/>
      </w:r>
    </w:p>
    <w:p w:rsidR="00825209" w:rsidRPr="00C44CE0" w:rsidRDefault="00825209">
      <w:pPr>
        <w:pStyle w:val="TOC3"/>
        <w:rPr>
          <w:rFonts w:ascii="Calibri" w:hAnsi="Calibri"/>
          <w:sz w:val="22"/>
          <w:szCs w:val="22"/>
          <w:lang w:eastAsia="en-GB"/>
        </w:rPr>
      </w:pPr>
      <w:r>
        <w:t>8.52.2</w:t>
      </w:r>
      <w:r w:rsidRPr="00C44CE0">
        <w:rPr>
          <w:rFonts w:ascii="Calibri" w:hAnsi="Calibri"/>
          <w:sz w:val="22"/>
          <w:szCs w:val="22"/>
          <w:lang w:eastAsia="en-GB"/>
        </w:rPr>
        <w:tab/>
      </w:r>
      <w:r>
        <w:t>Bearer parameters for GPRS/UTRAN Packet Service/E-UTRAN</w:t>
      </w:r>
      <w:r>
        <w:tab/>
      </w:r>
      <w:r>
        <w:fldChar w:fldCharType="begin" w:fldLock="1"/>
      </w:r>
      <w:r>
        <w:instrText xml:space="preserve"> PAGEREF _Toc44932518 \h </w:instrText>
      </w:r>
      <w:r>
        <w:fldChar w:fldCharType="separate"/>
      </w:r>
      <w:r>
        <w:t>100</w:t>
      </w:r>
      <w:r>
        <w:fldChar w:fldCharType="end"/>
      </w:r>
    </w:p>
    <w:p w:rsidR="00825209" w:rsidRPr="00C44CE0" w:rsidRDefault="00825209">
      <w:pPr>
        <w:pStyle w:val="TOC3"/>
        <w:rPr>
          <w:rFonts w:ascii="Calibri" w:hAnsi="Calibri"/>
          <w:sz w:val="22"/>
          <w:szCs w:val="22"/>
          <w:lang w:eastAsia="en-GB"/>
        </w:rPr>
      </w:pPr>
      <w:r>
        <w:t>8.52.3</w:t>
      </w:r>
      <w:r w:rsidRPr="00C44CE0">
        <w:rPr>
          <w:rFonts w:ascii="Calibri" w:hAnsi="Calibri"/>
          <w:sz w:val="22"/>
          <w:szCs w:val="22"/>
          <w:lang w:eastAsia="en-GB"/>
        </w:rPr>
        <w:tab/>
      </w:r>
      <w:r>
        <w:t>Bearer parameters for UTRAN Packet Service with extended parameters / HSDPA / E-UTRAN</w:t>
      </w:r>
      <w:r>
        <w:tab/>
      </w:r>
      <w:r>
        <w:fldChar w:fldCharType="begin" w:fldLock="1"/>
      </w:r>
      <w:r>
        <w:instrText xml:space="preserve"> PAGEREF _Toc44932519 \h </w:instrText>
      </w:r>
      <w:r>
        <w:fldChar w:fldCharType="separate"/>
      </w:r>
      <w:r>
        <w:t>100</w:t>
      </w:r>
      <w:r>
        <w:fldChar w:fldCharType="end"/>
      </w:r>
    </w:p>
    <w:p w:rsidR="00825209" w:rsidRPr="00C44CE0" w:rsidRDefault="00825209">
      <w:pPr>
        <w:pStyle w:val="TOC3"/>
        <w:rPr>
          <w:rFonts w:ascii="Calibri" w:hAnsi="Calibri"/>
          <w:sz w:val="22"/>
          <w:szCs w:val="22"/>
          <w:lang w:eastAsia="en-GB"/>
        </w:rPr>
      </w:pPr>
      <w:r>
        <w:t>8.52.4</w:t>
      </w:r>
      <w:r w:rsidRPr="00C44CE0">
        <w:rPr>
          <w:rFonts w:ascii="Calibri" w:hAnsi="Calibri"/>
          <w:sz w:val="22"/>
          <w:szCs w:val="22"/>
          <w:lang w:eastAsia="en-GB"/>
        </w:rPr>
        <w:tab/>
      </w:r>
      <w:r>
        <w:t>Bearer parameters for (I-)WLAN</w:t>
      </w:r>
      <w:r>
        <w:tab/>
      </w:r>
      <w:r>
        <w:fldChar w:fldCharType="begin" w:fldLock="1"/>
      </w:r>
      <w:r>
        <w:instrText xml:space="preserve"> PAGEREF _Toc44932520 \h </w:instrText>
      </w:r>
      <w:r>
        <w:fldChar w:fldCharType="separate"/>
      </w:r>
      <w:r>
        <w:t>101</w:t>
      </w:r>
      <w:r>
        <w:fldChar w:fldCharType="end"/>
      </w:r>
    </w:p>
    <w:p w:rsidR="00825209" w:rsidRPr="00C44CE0" w:rsidRDefault="00825209">
      <w:pPr>
        <w:pStyle w:val="TOC3"/>
        <w:rPr>
          <w:rFonts w:ascii="Calibri" w:hAnsi="Calibri"/>
          <w:sz w:val="22"/>
          <w:szCs w:val="22"/>
          <w:lang w:eastAsia="en-GB"/>
        </w:rPr>
      </w:pPr>
      <w:r>
        <w:t>8.52.5</w:t>
      </w:r>
      <w:r w:rsidRPr="00C44CE0">
        <w:rPr>
          <w:rFonts w:ascii="Calibri" w:hAnsi="Calibri"/>
          <w:sz w:val="22"/>
          <w:szCs w:val="22"/>
          <w:lang w:eastAsia="en-GB"/>
        </w:rPr>
        <w:tab/>
      </w:r>
      <w:r>
        <w:t>Bearer parameters for E-UTRAN / mapped UTRAN packet service</w:t>
      </w:r>
      <w:r>
        <w:tab/>
      </w:r>
      <w:r>
        <w:fldChar w:fldCharType="begin" w:fldLock="1"/>
      </w:r>
      <w:r>
        <w:instrText xml:space="preserve"> PAGEREF _Toc44932521 \h </w:instrText>
      </w:r>
      <w:r>
        <w:fldChar w:fldCharType="separate"/>
      </w:r>
      <w:r>
        <w:t>102</w:t>
      </w:r>
      <w:r>
        <w:fldChar w:fldCharType="end"/>
      </w:r>
    </w:p>
    <w:p w:rsidR="00825209" w:rsidRPr="00C44CE0" w:rsidRDefault="00825209">
      <w:pPr>
        <w:pStyle w:val="TOC3"/>
        <w:rPr>
          <w:rFonts w:ascii="Calibri" w:hAnsi="Calibri"/>
          <w:sz w:val="22"/>
          <w:szCs w:val="22"/>
          <w:lang w:eastAsia="en-GB"/>
        </w:rPr>
      </w:pPr>
      <w:r>
        <w:t>8.52.6</w:t>
      </w:r>
      <w:r w:rsidRPr="00C44CE0">
        <w:rPr>
          <w:rFonts w:ascii="Calibri" w:hAnsi="Calibri"/>
          <w:sz w:val="22"/>
          <w:szCs w:val="22"/>
          <w:lang w:eastAsia="en-GB"/>
        </w:rPr>
        <w:tab/>
      </w:r>
      <w:r>
        <w:t>Bearer parameters for NG-RAN</w:t>
      </w:r>
      <w:r>
        <w:tab/>
      </w:r>
      <w:r>
        <w:fldChar w:fldCharType="begin" w:fldLock="1"/>
      </w:r>
      <w:r>
        <w:instrText xml:space="preserve"> PAGEREF _Toc44932522 \h </w:instrText>
      </w:r>
      <w:r>
        <w:fldChar w:fldCharType="separate"/>
      </w:r>
      <w:r>
        <w:t>102</w:t>
      </w:r>
      <w:r>
        <w:fldChar w:fldCharType="end"/>
      </w:r>
    </w:p>
    <w:p w:rsidR="00825209" w:rsidRPr="00C44CE0" w:rsidRDefault="00825209">
      <w:pPr>
        <w:pStyle w:val="TOC2"/>
        <w:rPr>
          <w:rFonts w:ascii="Calibri" w:hAnsi="Calibri"/>
          <w:sz w:val="22"/>
          <w:szCs w:val="22"/>
          <w:lang w:eastAsia="en-GB"/>
        </w:rPr>
      </w:pPr>
      <w:r>
        <w:t>8.53</w:t>
      </w:r>
      <w:r w:rsidRPr="00C44CE0">
        <w:rPr>
          <w:rFonts w:ascii="Calibri" w:hAnsi="Calibri"/>
          <w:sz w:val="22"/>
          <w:szCs w:val="22"/>
          <w:lang w:eastAsia="en-GB"/>
        </w:rPr>
        <w:tab/>
      </w:r>
      <w:r>
        <w:t>Channel data</w:t>
      </w:r>
      <w:r>
        <w:tab/>
      </w:r>
      <w:r>
        <w:fldChar w:fldCharType="begin" w:fldLock="1"/>
      </w:r>
      <w:r>
        <w:instrText xml:space="preserve"> PAGEREF _Toc44932523 \h </w:instrText>
      </w:r>
      <w:r>
        <w:fldChar w:fldCharType="separate"/>
      </w:r>
      <w:r>
        <w:t>102</w:t>
      </w:r>
      <w:r>
        <w:fldChar w:fldCharType="end"/>
      </w:r>
    </w:p>
    <w:p w:rsidR="00825209" w:rsidRPr="00C44CE0" w:rsidRDefault="00825209">
      <w:pPr>
        <w:pStyle w:val="TOC2"/>
        <w:rPr>
          <w:rFonts w:ascii="Calibri" w:hAnsi="Calibri"/>
          <w:sz w:val="22"/>
          <w:szCs w:val="22"/>
          <w:lang w:eastAsia="en-GB"/>
        </w:rPr>
      </w:pPr>
      <w:r>
        <w:t>8.54</w:t>
      </w:r>
      <w:r w:rsidRPr="00C44CE0">
        <w:rPr>
          <w:rFonts w:ascii="Calibri" w:hAnsi="Calibri"/>
          <w:sz w:val="22"/>
          <w:szCs w:val="22"/>
          <w:lang w:eastAsia="en-GB"/>
        </w:rPr>
        <w:tab/>
      </w:r>
      <w:r>
        <w:t>Channel data length</w:t>
      </w:r>
      <w:r>
        <w:tab/>
      </w:r>
      <w:r>
        <w:fldChar w:fldCharType="begin" w:fldLock="1"/>
      </w:r>
      <w:r>
        <w:instrText xml:space="preserve"> PAGEREF _Toc44932524 \h </w:instrText>
      </w:r>
      <w:r>
        <w:fldChar w:fldCharType="separate"/>
      </w:r>
      <w:r>
        <w:t>102</w:t>
      </w:r>
      <w:r>
        <w:fldChar w:fldCharType="end"/>
      </w:r>
    </w:p>
    <w:p w:rsidR="00825209" w:rsidRPr="00C44CE0" w:rsidRDefault="00825209">
      <w:pPr>
        <w:pStyle w:val="TOC2"/>
        <w:rPr>
          <w:rFonts w:ascii="Calibri" w:hAnsi="Calibri"/>
          <w:sz w:val="22"/>
          <w:szCs w:val="22"/>
          <w:lang w:eastAsia="en-GB"/>
        </w:rPr>
      </w:pPr>
      <w:r>
        <w:t>8.55</w:t>
      </w:r>
      <w:r w:rsidRPr="00C44CE0">
        <w:rPr>
          <w:rFonts w:ascii="Calibri" w:hAnsi="Calibri"/>
          <w:sz w:val="22"/>
          <w:szCs w:val="22"/>
          <w:lang w:eastAsia="en-GB"/>
        </w:rPr>
        <w:tab/>
      </w:r>
      <w:r>
        <w:t>Buffer size</w:t>
      </w:r>
      <w:r>
        <w:tab/>
      </w:r>
      <w:r>
        <w:fldChar w:fldCharType="begin" w:fldLock="1"/>
      </w:r>
      <w:r>
        <w:instrText xml:space="preserve"> PAGEREF _Toc44932525 \h </w:instrText>
      </w:r>
      <w:r>
        <w:fldChar w:fldCharType="separate"/>
      </w:r>
      <w:r>
        <w:t>102</w:t>
      </w:r>
      <w:r>
        <w:fldChar w:fldCharType="end"/>
      </w:r>
    </w:p>
    <w:p w:rsidR="00825209" w:rsidRPr="00C44CE0" w:rsidRDefault="00825209">
      <w:pPr>
        <w:pStyle w:val="TOC2"/>
        <w:rPr>
          <w:rFonts w:ascii="Calibri" w:hAnsi="Calibri"/>
          <w:sz w:val="22"/>
          <w:szCs w:val="22"/>
          <w:lang w:eastAsia="en-GB"/>
        </w:rPr>
      </w:pPr>
      <w:r>
        <w:t>8.56</w:t>
      </w:r>
      <w:r w:rsidRPr="00C44CE0">
        <w:rPr>
          <w:rFonts w:ascii="Calibri" w:hAnsi="Calibri"/>
          <w:sz w:val="22"/>
          <w:szCs w:val="22"/>
          <w:lang w:eastAsia="en-GB"/>
        </w:rPr>
        <w:tab/>
      </w:r>
      <w:r>
        <w:t>Channel status</w:t>
      </w:r>
      <w:r>
        <w:tab/>
      </w:r>
      <w:r>
        <w:fldChar w:fldCharType="begin" w:fldLock="1"/>
      </w:r>
      <w:r>
        <w:instrText xml:space="preserve"> PAGEREF _Toc44932526 \h </w:instrText>
      </w:r>
      <w:r>
        <w:fldChar w:fldCharType="separate"/>
      </w:r>
      <w:r>
        <w:t>102</w:t>
      </w:r>
      <w:r>
        <w:fldChar w:fldCharType="end"/>
      </w:r>
    </w:p>
    <w:p w:rsidR="00825209" w:rsidRPr="00C44CE0" w:rsidRDefault="00825209">
      <w:pPr>
        <w:pStyle w:val="TOC2"/>
        <w:rPr>
          <w:rFonts w:ascii="Calibri" w:hAnsi="Calibri"/>
          <w:sz w:val="22"/>
          <w:szCs w:val="22"/>
          <w:lang w:eastAsia="en-GB"/>
        </w:rPr>
      </w:pPr>
      <w:r>
        <w:t>8.57</w:t>
      </w:r>
      <w:r w:rsidRPr="00C44CE0">
        <w:rPr>
          <w:rFonts w:ascii="Calibri" w:hAnsi="Calibri"/>
          <w:sz w:val="22"/>
          <w:szCs w:val="22"/>
          <w:lang w:eastAsia="en-GB"/>
        </w:rPr>
        <w:tab/>
      </w:r>
      <w:r>
        <w:t>Card reader identifier</w:t>
      </w:r>
      <w:r>
        <w:tab/>
      </w:r>
      <w:r>
        <w:fldChar w:fldCharType="begin" w:fldLock="1"/>
      </w:r>
      <w:r>
        <w:instrText xml:space="preserve"> PAGEREF _Toc44932527 \h </w:instrText>
      </w:r>
      <w:r>
        <w:fldChar w:fldCharType="separate"/>
      </w:r>
      <w:r>
        <w:t>103</w:t>
      </w:r>
      <w:r>
        <w:fldChar w:fldCharType="end"/>
      </w:r>
    </w:p>
    <w:p w:rsidR="00825209" w:rsidRPr="00C44CE0" w:rsidRDefault="00825209">
      <w:pPr>
        <w:pStyle w:val="TOC2"/>
        <w:rPr>
          <w:rFonts w:ascii="Calibri" w:hAnsi="Calibri"/>
          <w:sz w:val="22"/>
          <w:szCs w:val="22"/>
          <w:lang w:eastAsia="en-GB"/>
        </w:rPr>
      </w:pPr>
      <w:r>
        <w:t>8.58</w:t>
      </w:r>
      <w:r w:rsidRPr="00C44CE0">
        <w:rPr>
          <w:rFonts w:ascii="Calibri" w:hAnsi="Calibri"/>
          <w:sz w:val="22"/>
          <w:szCs w:val="22"/>
          <w:lang w:eastAsia="en-GB"/>
        </w:rPr>
        <w:tab/>
      </w:r>
      <w:r>
        <w:t>Other Address</w:t>
      </w:r>
      <w:r>
        <w:tab/>
      </w:r>
      <w:r>
        <w:fldChar w:fldCharType="begin" w:fldLock="1"/>
      </w:r>
      <w:r>
        <w:instrText xml:space="preserve"> PAGEREF _Toc44932528 \h </w:instrText>
      </w:r>
      <w:r>
        <w:fldChar w:fldCharType="separate"/>
      </w:r>
      <w:r>
        <w:t>103</w:t>
      </w:r>
      <w:r>
        <w:fldChar w:fldCharType="end"/>
      </w:r>
    </w:p>
    <w:p w:rsidR="00825209" w:rsidRPr="00C44CE0" w:rsidRDefault="00825209">
      <w:pPr>
        <w:pStyle w:val="TOC2"/>
        <w:rPr>
          <w:rFonts w:ascii="Calibri" w:hAnsi="Calibri"/>
          <w:sz w:val="22"/>
          <w:szCs w:val="22"/>
          <w:lang w:eastAsia="en-GB"/>
        </w:rPr>
      </w:pPr>
      <w:r>
        <w:t>8.59</w:t>
      </w:r>
      <w:r w:rsidRPr="00C44CE0">
        <w:rPr>
          <w:rFonts w:ascii="Calibri" w:hAnsi="Calibri"/>
          <w:sz w:val="22"/>
          <w:szCs w:val="22"/>
          <w:lang w:eastAsia="en-GB"/>
        </w:rPr>
        <w:tab/>
      </w:r>
      <w:r>
        <w:t>UICC/ME interface transport level</w:t>
      </w:r>
      <w:r>
        <w:tab/>
      </w:r>
      <w:r>
        <w:fldChar w:fldCharType="begin" w:fldLock="1"/>
      </w:r>
      <w:r>
        <w:instrText xml:space="preserve"> PAGEREF _Toc44932529 \h </w:instrText>
      </w:r>
      <w:r>
        <w:fldChar w:fldCharType="separate"/>
      </w:r>
      <w:r>
        <w:t>103</w:t>
      </w:r>
      <w:r>
        <w:fldChar w:fldCharType="end"/>
      </w:r>
    </w:p>
    <w:p w:rsidR="00825209" w:rsidRPr="00C44CE0" w:rsidRDefault="00825209">
      <w:pPr>
        <w:pStyle w:val="TOC2"/>
        <w:rPr>
          <w:rFonts w:ascii="Calibri" w:hAnsi="Calibri"/>
          <w:sz w:val="22"/>
          <w:szCs w:val="22"/>
          <w:lang w:eastAsia="en-GB"/>
        </w:rPr>
      </w:pPr>
      <w:r>
        <w:t>8.60</w:t>
      </w:r>
      <w:r w:rsidRPr="00C44CE0">
        <w:rPr>
          <w:rFonts w:ascii="Calibri" w:hAnsi="Calibri"/>
          <w:sz w:val="22"/>
          <w:szCs w:val="22"/>
          <w:lang w:eastAsia="en-GB"/>
        </w:rPr>
        <w:tab/>
      </w:r>
      <w:r>
        <w:t>AID</w:t>
      </w:r>
      <w:r>
        <w:tab/>
      </w:r>
      <w:r>
        <w:fldChar w:fldCharType="begin" w:fldLock="1"/>
      </w:r>
      <w:r>
        <w:instrText xml:space="preserve"> PAGEREF _Toc44932530 \h </w:instrText>
      </w:r>
      <w:r>
        <w:fldChar w:fldCharType="separate"/>
      </w:r>
      <w:r>
        <w:t>103</w:t>
      </w:r>
      <w:r>
        <w:fldChar w:fldCharType="end"/>
      </w:r>
    </w:p>
    <w:p w:rsidR="00825209" w:rsidRPr="00C44CE0" w:rsidRDefault="00825209">
      <w:pPr>
        <w:pStyle w:val="TOC2"/>
        <w:rPr>
          <w:rFonts w:ascii="Calibri" w:hAnsi="Calibri"/>
          <w:sz w:val="22"/>
          <w:szCs w:val="22"/>
          <w:lang w:eastAsia="en-GB"/>
        </w:rPr>
      </w:pPr>
      <w:r>
        <w:t>8.61</w:t>
      </w:r>
      <w:r w:rsidRPr="00C44CE0">
        <w:rPr>
          <w:rFonts w:ascii="Calibri" w:hAnsi="Calibri"/>
          <w:sz w:val="22"/>
          <w:szCs w:val="22"/>
          <w:lang w:eastAsia="en-GB"/>
        </w:rPr>
        <w:tab/>
      </w:r>
      <w:r>
        <w:t>Network Access Name</w:t>
      </w:r>
      <w:r>
        <w:tab/>
      </w:r>
      <w:r>
        <w:fldChar w:fldCharType="begin" w:fldLock="1"/>
      </w:r>
      <w:r>
        <w:instrText xml:space="preserve"> PAGEREF _Toc44932531 \h </w:instrText>
      </w:r>
      <w:r>
        <w:fldChar w:fldCharType="separate"/>
      </w:r>
      <w:r>
        <w:t>103</w:t>
      </w:r>
      <w:r>
        <w:fldChar w:fldCharType="end"/>
      </w:r>
    </w:p>
    <w:p w:rsidR="00825209" w:rsidRPr="00C44CE0" w:rsidRDefault="00825209">
      <w:pPr>
        <w:pStyle w:val="TOC2"/>
        <w:rPr>
          <w:rFonts w:ascii="Calibri" w:hAnsi="Calibri"/>
          <w:sz w:val="22"/>
          <w:szCs w:val="22"/>
          <w:lang w:eastAsia="en-GB"/>
        </w:rPr>
      </w:pPr>
      <w:r>
        <w:t>8.62</w:t>
      </w:r>
      <w:r w:rsidRPr="00C44CE0">
        <w:rPr>
          <w:rFonts w:ascii="Calibri" w:hAnsi="Calibri"/>
          <w:sz w:val="22"/>
          <w:szCs w:val="22"/>
          <w:lang w:eastAsia="en-GB"/>
        </w:rPr>
        <w:tab/>
      </w:r>
      <w:r>
        <w:t>Access Technology</w:t>
      </w:r>
      <w:r>
        <w:tab/>
      </w:r>
      <w:r>
        <w:fldChar w:fldCharType="begin" w:fldLock="1"/>
      </w:r>
      <w:r>
        <w:instrText xml:space="preserve"> PAGEREF _Toc44932532 \h </w:instrText>
      </w:r>
      <w:r>
        <w:fldChar w:fldCharType="separate"/>
      </w:r>
      <w:r>
        <w:t>104</w:t>
      </w:r>
      <w:r>
        <w:fldChar w:fldCharType="end"/>
      </w:r>
    </w:p>
    <w:p w:rsidR="00825209" w:rsidRPr="00C44CE0" w:rsidRDefault="00825209">
      <w:pPr>
        <w:pStyle w:val="TOC2"/>
        <w:rPr>
          <w:rFonts w:ascii="Calibri" w:hAnsi="Calibri"/>
          <w:sz w:val="22"/>
          <w:szCs w:val="22"/>
          <w:lang w:eastAsia="en-GB"/>
        </w:rPr>
      </w:pPr>
      <w:r>
        <w:t>8.63</w:t>
      </w:r>
      <w:r w:rsidRPr="00C44CE0">
        <w:rPr>
          <w:rFonts w:ascii="Calibri" w:hAnsi="Calibri"/>
          <w:sz w:val="22"/>
          <w:szCs w:val="22"/>
          <w:lang w:eastAsia="en-GB"/>
        </w:rPr>
        <w:tab/>
      </w:r>
      <w:r>
        <w:t>Display parameters</w:t>
      </w:r>
      <w:r>
        <w:tab/>
      </w:r>
      <w:r>
        <w:fldChar w:fldCharType="begin" w:fldLock="1"/>
      </w:r>
      <w:r>
        <w:instrText xml:space="preserve"> PAGEREF _Toc44932533 \h </w:instrText>
      </w:r>
      <w:r>
        <w:fldChar w:fldCharType="separate"/>
      </w:r>
      <w:r>
        <w:t>104</w:t>
      </w:r>
      <w:r>
        <w:fldChar w:fldCharType="end"/>
      </w:r>
    </w:p>
    <w:p w:rsidR="00825209" w:rsidRPr="00C44CE0" w:rsidRDefault="00825209">
      <w:pPr>
        <w:pStyle w:val="TOC2"/>
        <w:rPr>
          <w:rFonts w:ascii="Calibri" w:hAnsi="Calibri"/>
          <w:sz w:val="22"/>
          <w:szCs w:val="22"/>
          <w:lang w:eastAsia="en-GB"/>
        </w:rPr>
      </w:pPr>
      <w:r>
        <w:t>8.64</w:t>
      </w:r>
      <w:r w:rsidRPr="00C44CE0">
        <w:rPr>
          <w:rFonts w:ascii="Calibri" w:hAnsi="Calibri"/>
          <w:sz w:val="22"/>
          <w:szCs w:val="22"/>
          <w:lang w:eastAsia="en-GB"/>
        </w:rPr>
        <w:tab/>
      </w:r>
      <w:r>
        <w:t>Service Record</w:t>
      </w:r>
      <w:r>
        <w:tab/>
      </w:r>
      <w:r>
        <w:fldChar w:fldCharType="begin" w:fldLock="1"/>
      </w:r>
      <w:r>
        <w:instrText xml:space="preserve"> PAGEREF _Toc44932534 \h </w:instrText>
      </w:r>
      <w:r>
        <w:fldChar w:fldCharType="separate"/>
      </w:r>
      <w:r>
        <w:t>104</w:t>
      </w:r>
      <w:r>
        <w:fldChar w:fldCharType="end"/>
      </w:r>
    </w:p>
    <w:p w:rsidR="00825209" w:rsidRPr="00C44CE0" w:rsidRDefault="00825209">
      <w:pPr>
        <w:pStyle w:val="TOC2"/>
        <w:rPr>
          <w:rFonts w:ascii="Calibri" w:hAnsi="Calibri"/>
          <w:sz w:val="22"/>
          <w:szCs w:val="22"/>
          <w:lang w:eastAsia="en-GB"/>
        </w:rPr>
      </w:pPr>
      <w:r>
        <w:t>8.65</w:t>
      </w:r>
      <w:r w:rsidRPr="00C44CE0">
        <w:rPr>
          <w:rFonts w:ascii="Calibri" w:hAnsi="Calibri"/>
          <w:sz w:val="22"/>
          <w:szCs w:val="22"/>
          <w:lang w:eastAsia="en-GB"/>
        </w:rPr>
        <w:tab/>
      </w:r>
      <w:r>
        <w:t>Device Filter</w:t>
      </w:r>
      <w:r>
        <w:tab/>
      </w:r>
      <w:r>
        <w:fldChar w:fldCharType="begin" w:fldLock="1"/>
      </w:r>
      <w:r>
        <w:instrText xml:space="preserve"> PAGEREF _Toc44932535 \h </w:instrText>
      </w:r>
      <w:r>
        <w:fldChar w:fldCharType="separate"/>
      </w:r>
      <w:r>
        <w:t>104</w:t>
      </w:r>
      <w:r>
        <w:fldChar w:fldCharType="end"/>
      </w:r>
    </w:p>
    <w:p w:rsidR="00825209" w:rsidRPr="00C44CE0" w:rsidRDefault="00825209">
      <w:pPr>
        <w:pStyle w:val="TOC2"/>
        <w:rPr>
          <w:rFonts w:ascii="Calibri" w:hAnsi="Calibri"/>
          <w:sz w:val="22"/>
          <w:szCs w:val="22"/>
          <w:lang w:eastAsia="en-GB"/>
        </w:rPr>
      </w:pPr>
      <w:r>
        <w:t>8.66</w:t>
      </w:r>
      <w:r w:rsidRPr="00C44CE0">
        <w:rPr>
          <w:rFonts w:ascii="Calibri" w:hAnsi="Calibri"/>
          <w:sz w:val="22"/>
          <w:szCs w:val="22"/>
          <w:lang w:eastAsia="en-GB"/>
        </w:rPr>
        <w:tab/>
      </w:r>
      <w:r>
        <w:t>Service Search</w:t>
      </w:r>
      <w:r>
        <w:tab/>
      </w:r>
      <w:r>
        <w:fldChar w:fldCharType="begin" w:fldLock="1"/>
      </w:r>
      <w:r>
        <w:instrText xml:space="preserve"> PAGEREF _Toc44932536 \h </w:instrText>
      </w:r>
      <w:r>
        <w:fldChar w:fldCharType="separate"/>
      </w:r>
      <w:r>
        <w:t>104</w:t>
      </w:r>
      <w:r>
        <w:fldChar w:fldCharType="end"/>
      </w:r>
    </w:p>
    <w:p w:rsidR="00825209" w:rsidRPr="00C44CE0" w:rsidRDefault="00825209">
      <w:pPr>
        <w:pStyle w:val="TOC2"/>
        <w:rPr>
          <w:rFonts w:ascii="Calibri" w:hAnsi="Calibri"/>
          <w:sz w:val="22"/>
          <w:szCs w:val="22"/>
          <w:lang w:eastAsia="en-GB"/>
        </w:rPr>
      </w:pPr>
      <w:r>
        <w:t>8.67</w:t>
      </w:r>
      <w:r w:rsidRPr="00C44CE0">
        <w:rPr>
          <w:rFonts w:ascii="Calibri" w:hAnsi="Calibri"/>
          <w:sz w:val="22"/>
          <w:szCs w:val="22"/>
          <w:lang w:eastAsia="en-GB"/>
        </w:rPr>
        <w:tab/>
      </w:r>
      <w:r>
        <w:t>Attribute Information</w:t>
      </w:r>
      <w:r>
        <w:tab/>
      </w:r>
      <w:r>
        <w:fldChar w:fldCharType="begin" w:fldLock="1"/>
      </w:r>
      <w:r>
        <w:instrText xml:space="preserve"> PAGEREF _Toc44932537 \h </w:instrText>
      </w:r>
      <w:r>
        <w:fldChar w:fldCharType="separate"/>
      </w:r>
      <w:r>
        <w:t>104</w:t>
      </w:r>
      <w:r>
        <w:fldChar w:fldCharType="end"/>
      </w:r>
    </w:p>
    <w:p w:rsidR="00825209" w:rsidRPr="00C44CE0" w:rsidRDefault="00825209">
      <w:pPr>
        <w:pStyle w:val="TOC2"/>
        <w:rPr>
          <w:rFonts w:ascii="Calibri" w:hAnsi="Calibri"/>
          <w:sz w:val="22"/>
          <w:szCs w:val="22"/>
          <w:lang w:eastAsia="en-GB"/>
        </w:rPr>
      </w:pPr>
      <w:r>
        <w:t>8.68</w:t>
      </w:r>
      <w:r w:rsidRPr="00C44CE0">
        <w:rPr>
          <w:rFonts w:ascii="Calibri" w:hAnsi="Calibri"/>
          <w:sz w:val="22"/>
          <w:szCs w:val="22"/>
          <w:lang w:eastAsia="en-GB"/>
        </w:rPr>
        <w:tab/>
      </w:r>
      <w:r>
        <w:t>Service Availability</w:t>
      </w:r>
      <w:r>
        <w:tab/>
      </w:r>
      <w:r>
        <w:fldChar w:fldCharType="begin" w:fldLock="1"/>
      </w:r>
      <w:r>
        <w:instrText xml:space="preserve"> PAGEREF _Toc44932538 \h </w:instrText>
      </w:r>
      <w:r>
        <w:fldChar w:fldCharType="separate"/>
      </w:r>
      <w:r>
        <w:t>104</w:t>
      </w:r>
      <w:r>
        <w:fldChar w:fldCharType="end"/>
      </w:r>
    </w:p>
    <w:p w:rsidR="00825209" w:rsidRPr="00C44CE0" w:rsidRDefault="00825209">
      <w:pPr>
        <w:pStyle w:val="TOC2"/>
        <w:rPr>
          <w:rFonts w:ascii="Calibri" w:hAnsi="Calibri"/>
          <w:sz w:val="22"/>
          <w:szCs w:val="22"/>
          <w:lang w:eastAsia="en-GB"/>
        </w:rPr>
      </w:pPr>
      <w:r>
        <w:t>8.69</w:t>
      </w:r>
      <w:r w:rsidRPr="00C44CE0">
        <w:rPr>
          <w:rFonts w:ascii="Calibri" w:hAnsi="Calibri"/>
          <w:sz w:val="22"/>
          <w:szCs w:val="22"/>
          <w:lang w:eastAsia="en-GB"/>
        </w:rPr>
        <w:tab/>
      </w:r>
      <w:r>
        <w:t>Remote Entity Address</w:t>
      </w:r>
      <w:r>
        <w:tab/>
      </w:r>
      <w:r>
        <w:fldChar w:fldCharType="begin" w:fldLock="1"/>
      </w:r>
      <w:r>
        <w:instrText xml:space="preserve"> PAGEREF _Toc44932539 \h </w:instrText>
      </w:r>
      <w:r>
        <w:fldChar w:fldCharType="separate"/>
      </w:r>
      <w:r>
        <w:t>104</w:t>
      </w:r>
      <w:r>
        <w:fldChar w:fldCharType="end"/>
      </w:r>
    </w:p>
    <w:p w:rsidR="00825209" w:rsidRPr="00C44CE0" w:rsidRDefault="00825209">
      <w:pPr>
        <w:pStyle w:val="TOC2"/>
        <w:rPr>
          <w:rFonts w:ascii="Calibri" w:hAnsi="Calibri"/>
          <w:sz w:val="22"/>
          <w:szCs w:val="22"/>
          <w:lang w:eastAsia="en-GB"/>
        </w:rPr>
      </w:pPr>
      <w:r>
        <w:t>8.70</w:t>
      </w:r>
      <w:r w:rsidRPr="00C44CE0">
        <w:rPr>
          <w:rFonts w:ascii="Calibri" w:hAnsi="Calibri"/>
          <w:sz w:val="22"/>
          <w:szCs w:val="22"/>
          <w:lang w:eastAsia="en-GB"/>
        </w:rPr>
        <w:tab/>
      </w:r>
      <w:r>
        <w:t>Text Attribute</w:t>
      </w:r>
      <w:r>
        <w:tab/>
      </w:r>
      <w:r>
        <w:fldChar w:fldCharType="begin" w:fldLock="1"/>
      </w:r>
      <w:r>
        <w:instrText xml:space="preserve"> PAGEREF _Toc44932540 \h </w:instrText>
      </w:r>
      <w:r>
        <w:fldChar w:fldCharType="separate"/>
      </w:r>
      <w:r>
        <w:t>104</w:t>
      </w:r>
      <w:r>
        <w:fldChar w:fldCharType="end"/>
      </w:r>
    </w:p>
    <w:p w:rsidR="00825209" w:rsidRPr="00C44CE0" w:rsidRDefault="00825209">
      <w:pPr>
        <w:pStyle w:val="TOC2"/>
        <w:rPr>
          <w:rFonts w:ascii="Calibri" w:hAnsi="Calibri"/>
          <w:sz w:val="22"/>
          <w:szCs w:val="22"/>
          <w:lang w:eastAsia="en-GB"/>
        </w:rPr>
      </w:pPr>
      <w:r>
        <w:t>8.71</w:t>
      </w:r>
      <w:r w:rsidRPr="00C44CE0">
        <w:rPr>
          <w:rFonts w:ascii="Calibri" w:hAnsi="Calibri"/>
          <w:sz w:val="22"/>
          <w:szCs w:val="22"/>
          <w:lang w:eastAsia="en-GB"/>
        </w:rPr>
        <w:tab/>
      </w:r>
      <w:r>
        <w:t>Item Text Attribute List</w:t>
      </w:r>
      <w:r>
        <w:tab/>
      </w:r>
      <w:r>
        <w:fldChar w:fldCharType="begin" w:fldLock="1"/>
      </w:r>
      <w:r>
        <w:instrText xml:space="preserve"> PAGEREF _Toc44932541 \h </w:instrText>
      </w:r>
      <w:r>
        <w:fldChar w:fldCharType="separate"/>
      </w:r>
      <w:r>
        <w:t>104</w:t>
      </w:r>
      <w:r>
        <w:fldChar w:fldCharType="end"/>
      </w:r>
    </w:p>
    <w:p w:rsidR="00825209" w:rsidRPr="00C44CE0" w:rsidRDefault="00825209">
      <w:pPr>
        <w:pStyle w:val="TOC2"/>
        <w:rPr>
          <w:rFonts w:ascii="Calibri" w:hAnsi="Calibri"/>
          <w:sz w:val="22"/>
          <w:szCs w:val="22"/>
          <w:lang w:eastAsia="en-GB"/>
        </w:rPr>
      </w:pPr>
      <w:r>
        <w:t>8.72</w:t>
      </w:r>
      <w:r w:rsidRPr="00C44CE0">
        <w:rPr>
          <w:rFonts w:ascii="Calibri" w:hAnsi="Calibri"/>
          <w:sz w:val="22"/>
          <w:szCs w:val="22"/>
          <w:lang w:eastAsia="en-GB"/>
        </w:rPr>
        <w:tab/>
      </w:r>
      <w:r>
        <w:t>PDP context Activation parameters</w:t>
      </w:r>
      <w:r>
        <w:tab/>
      </w:r>
      <w:r>
        <w:fldChar w:fldCharType="begin" w:fldLock="1"/>
      </w:r>
      <w:r>
        <w:instrText xml:space="preserve"> PAGEREF _Toc44932542 \h </w:instrText>
      </w:r>
      <w:r>
        <w:fldChar w:fldCharType="separate"/>
      </w:r>
      <w:r>
        <w:t>105</w:t>
      </w:r>
      <w:r>
        <w:fldChar w:fldCharType="end"/>
      </w:r>
    </w:p>
    <w:p w:rsidR="00825209" w:rsidRPr="00C44CE0" w:rsidRDefault="00825209">
      <w:pPr>
        <w:pStyle w:val="TOC2"/>
        <w:rPr>
          <w:rFonts w:ascii="Calibri" w:hAnsi="Calibri"/>
          <w:sz w:val="22"/>
          <w:szCs w:val="22"/>
          <w:lang w:eastAsia="en-GB"/>
        </w:rPr>
      </w:pPr>
      <w:r>
        <w:t>8.73</w:t>
      </w:r>
      <w:r w:rsidRPr="00C44CE0">
        <w:rPr>
          <w:rFonts w:ascii="Calibri" w:hAnsi="Calibri"/>
          <w:sz w:val="22"/>
          <w:szCs w:val="22"/>
          <w:lang w:eastAsia="en-GB"/>
        </w:rPr>
        <w:tab/>
      </w:r>
      <w:r>
        <w:t>UTRAN/E-UTRAN Measurement Qualifier</w:t>
      </w:r>
      <w:r>
        <w:tab/>
      </w:r>
      <w:r>
        <w:fldChar w:fldCharType="begin" w:fldLock="1"/>
      </w:r>
      <w:r>
        <w:instrText xml:space="preserve"> PAGEREF _Toc44932543 \h </w:instrText>
      </w:r>
      <w:r>
        <w:fldChar w:fldCharType="separate"/>
      </w:r>
      <w:r>
        <w:t>105</w:t>
      </w:r>
      <w:r>
        <w:fldChar w:fldCharType="end"/>
      </w:r>
    </w:p>
    <w:p w:rsidR="00825209" w:rsidRPr="00C44CE0" w:rsidRDefault="00825209">
      <w:pPr>
        <w:pStyle w:val="TOC2"/>
        <w:rPr>
          <w:rFonts w:ascii="Calibri" w:hAnsi="Calibri"/>
          <w:sz w:val="22"/>
          <w:szCs w:val="22"/>
          <w:lang w:eastAsia="en-GB"/>
        </w:rPr>
      </w:pPr>
      <w:r>
        <w:t>8.74</w:t>
      </w:r>
      <w:r w:rsidRPr="00C44CE0">
        <w:rPr>
          <w:rFonts w:ascii="Calibri" w:hAnsi="Calibri"/>
          <w:sz w:val="22"/>
          <w:szCs w:val="22"/>
          <w:lang w:eastAsia="en-GB"/>
        </w:rPr>
        <w:tab/>
      </w:r>
      <w:r>
        <w:t>Multimedia Message Reference</w:t>
      </w:r>
      <w:r>
        <w:tab/>
      </w:r>
      <w:r>
        <w:fldChar w:fldCharType="begin" w:fldLock="1"/>
      </w:r>
      <w:r>
        <w:instrText xml:space="preserve"> PAGEREF _Toc44932544 \h </w:instrText>
      </w:r>
      <w:r>
        <w:fldChar w:fldCharType="separate"/>
      </w:r>
      <w:r>
        <w:t>105</w:t>
      </w:r>
      <w:r>
        <w:fldChar w:fldCharType="end"/>
      </w:r>
    </w:p>
    <w:p w:rsidR="00825209" w:rsidRPr="00C44CE0" w:rsidRDefault="00825209">
      <w:pPr>
        <w:pStyle w:val="TOC2"/>
        <w:rPr>
          <w:rFonts w:ascii="Calibri" w:hAnsi="Calibri"/>
          <w:sz w:val="22"/>
          <w:szCs w:val="22"/>
          <w:lang w:eastAsia="en-GB"/>
        </w:rPr>
      </w:pPr>
      <w:r>
        <w:t>8.75</w:t>
      </w:r>
      <w:r w:rsidRPr="00C44CE0">
        <w:rPr>
          <w:rFonts w:ascii="Calibri" w:hAnsi="Calibri"/>
          <w:sz w:val="22"/>
          <w:szCs w:val="22"/>
          <w:lang w:eastAsia="en-GB"/>
        </w:rPr>
        <w:tab/>
      </w:r>
      <w:r>
        <w:t>Multimedia Message Identifier</w:t>
      </w:r>
      <w:r>
        <w:tab/>
      </w:r>
      <w:r>
        <w:fldChar w:fldCharType="begin" w:fldLock="1"/>
      </w:r>
      <w:r>
        <w:instrText xml:space="preserve"> PAGEREF _Toc44932545 \h </w:instrText>
      </w:r>
      <w:r>
        <w:fldChar w:fldCharType="separate"/>
      </w:r>
      <w:r>
        <w:t>105</w:t>
      </w:r>
      <w:r>
        <w:fldChar w:fldCharType="end"/>
      </w:r>
    </w:p>
    <w:p w:rsidR="00825209" w:rsidRPr="00C44CE0" w:rsidRDefault="00825209">
      <w:pPr>
        <w:pStyle w:val="TOC2"/>
        <w:rPr>
          <w:rFonts w:ascii="Calibri" w:hAnsi="Calibri"/>
          <w:sz w:val="22"/>
          <w:szCs w:val="22"/>
          <w:lang w:eastAsia="en-GB"/>
        </w:rPr>
      </w:pPr>
      <w:r>
        <w:t>8.76</w:t>
      </w:r>
      <w:r w:rsidRPr="00C44CE0">
        <w:rPr>
          <w:rFonts w:ascii="Calibri" w:hAnsi="Calibri"/>
          <w:sz w:val="22"/>
          <w:szCs w:val="22"/>
          <w:lang w:eastAsia="en-GB"/>
        </w:rPr>
        <w:tab/>
      </w:r>
      <w:r>
        <w:t xml:space="preserve">Multimedia Message </w:t>
      </w:r>
      <w:r w:rsidRPr="001D1155">
        <w:rPr>
          <w:lang w:val="en-US"/>
        </w:rPr>
        <w:t>Transfer</w:t>
      </w:r>
      <w:r>
        <w:t xml:space="preserve"> status</w:t>
      </w:r>
      <w:r>
        <w:tab/>
      </w:r>
      <w:r>
        <w:fldChar w:fldCharType="begin" w:fldLock="1"/>
      </w:r>
      <w:r>
        <w:instrText xml:space="preserve"> PAGEREF _Toc44932546 \h </w:instrText>
      </w:r>
      <w:r>
        <w:fldChar w:fldCharType="separate"/>
      </w:r>
      <w:r>
        <w:t>105</w:t>
      </w:r>
      <w:r>
        <w:fldChar w:fldCharType="end"/>
      </w:r>
    </w:p>
    <w:p w:rsidR="00825209" w:rsidRPr="00C44CE0" w:rsidRDefault="00825209">
      <w:pPr>
        <w:pStyle w:val="TOC2"/>
        <w:rPr>
          <w:rFonts w:ascii="Calibri" w:hAnsi="Calibri"/>
          <w:sz w:val="22"/>
          <w:szCs w:val="22"/>
          <w:lang w:eastAsia="en-GB"/>
        </w:rPr>
      </w:pPr>
      <w:r>
        <w:t>8.77</w:t>
      </w:r>
      <w:r w:rsidRPr="00C44CE0">
        <w:rPr>
          <w:rFonts w:ascii="Calibri" w:hAnsi="Calibri"/>
          <w:sz w:val="22"/>
          <w:szCs w:val="22"/>
          <w:lang w:eastAsia="en-GB"/>
        </w:rPr>
        <w:tab/>
      </w:r>
      <w:r>
        <w:t>MM Content Identifier</w:t>
      </w:r>
      <w:r>
        <w:tab/>
      </w:r>
      <w:r>
        <w:fldChar w:fldCharType="begin" w:fldLock="1"/>
      </w:r>
      <w:r>
        <w:instrText xml:space="preserve"> PAGEREF _Toc44932547 \h </w:instrText>
      </w:r>
      <w:r>
        <w:fldChar w:fldCharType="separate"/>
      </w:r>
      <w:r>
        <w:t>106</w:t>
      </w:r>
      <w:r>
        <w:fldChar w:fldCharType="end"/>
      </w:r>
    </w:p>
    <w:p w:rsidR="00825209" w:rsidRPr="00C44CE0" w:rsidRDefault="00825209">
      <w:pPr>
        <w:pStyle w:val="TOC2"/>
        <w:rPr>
          <w:rFonts w:ascii="Calibri" w:hAnsi="Calibri"/>
          <w:sz w:val="22"/>
          <w:szCs w:val="22"/>
          <w:lang w:eastAsia="en-GB"/>
        </w:rPr>
      </w:pPr>
      <w:r>
        <w:t>8.78</w:t>
      </w:r>
      <w:r w:rsidRPr="00C44CE0">
        <w:rPr>
          <w:rFonts w:ascii="Calibri" w:hAnsi="Calibri"/>
          <w:sz w:val="22"/>
          <w:szCs w:val="22"/>
          <w:lang w:eastAsia="en-GB"/>
        </w:rPr>
        <w:tab/>
      </w:r>
      <w:r>
        <w:t>Multimedia Message Notification</w:t>
      </w:r>
      <w:r>
        <w:tab/>
      </w:r>
      <w:r>
        <w:fldChar w:fldCharType="begin" w:fldLock="1"/>
      </w:r>
      <w:r>
        <w:instrText xml:space="preserve"> PAGEREF _Toc44932548 \h </w:instrText>
      </w:r>
      <w:r>
        <w:fldChar w:fldCharType="separate"/>
      </w:r>
      <w:r>
        <w:t>106</w:t>
      </w:r>
      <w:r>
        <w:fldChar w:fldCharType="end"/>
      </w:r>
    </w:p>
    <w:p w:rsidR="00825209" w:rsidRPr="00C44CE0" w:rsidRDefault="00825209">
      <w:pPr>
        <w:pStyle w:val="TOC2"/>
        <w:rPr>
          <w:rFonts w:ascii="Calibri" w:hAnsi="Calibri"/>
          <w:sz w:val="22"/>
          <w:szCs w:val="22"/>
          <w:lang w:eastAsia="en-GB"/>
        </w:rPr>
      </w:pPr>
      <w:r>
        <w:t>8.79</w:t>
      </w:r>
      <w:r w:rsidRPr="00C44CE0">
        <w:rPr>
          <w:rFonts w:ascii="Calibri" w:hAnsi="Calibri"/>
          <w:sz w:val="22"/>
          <w:szCs w:val="22"/>
          <w:lang w:eastAsia="en-GB"/>
        </w:rPr>
        <w:tab/>
      </w:r>
      <w:r>
        <w:t>Last Envelope</w:t>
      </w:r>
      <w:r>
        <w:tab/>
      </w:r>
      <w:r>
        <w:fldChar w:fldCharType="begin" w:fldLock="1"/>
      </w:r>
      <w:r>
        <w:instrText xml:space="preserve"> PAGEREF _Toc44932549 \h </w:instrText>
      </w:r>
      <w:r>
        <w:fldChar w:fldCharType="separate"/>
      </w:r>
      <w:r>
        <w:t>106</w:t>
      </w:r>
      <w:r>
        <w:fldChar w:fldCharType="end"/>
      </w:r>
    </w:p>
    <w:p w:rsidR="00825209" w:rsidRPr="00C44CE0" w:rsidRDefault="00825209">
      <w:pPr>
        <w:pStyle w:val="TOC2"/>
        <w:rPr>
          <w:rFonts w:ascii="Calibri" w:hAnsi="Calibri"/>
          <w:sz w:val="22"/>
          <w:szCs w:val="22"/>
          <w:lang w:eastAsia="en-GB"/>
        </w:rPr>
      </w:pPr>
      <w:r w:rsidRPr="001D1155">
        <w:rPr>
          <w:lang w:val="en-US"/>
        </w:rPr>
        <w:t>8.80</w:t>
      </w:r>
      <w:r w:rsidRPr="00C44CE0">
        <w:rPr>
          <w:rFonts w:ascii="Calibri" w:hAnsi="Calibri"/>
          <w:sz w:val="22"/>
          <w:szCs w:val="22"/>
          <w:lang w:eastAsia="en-GB"/>
        </w:rPr>
        <w:tab/>
      </w:r>
      <w:r w:rsidRPr="001D1155">
        <w:rPr>
          <w:lang w:val="en-US"/>
        </w:rPr>
        <w:t>Frames Layout</w:t>
      </w:r>
      <w:r>
        <w:tab/>
      </w:r>
      <w:r>
        <w:fldChar w:fldCharType="begin" w:fldLock="1"/>
      </w:r>
      <w:r>
        <w:instrText xml:space="preserve"> PAGEREF _Toc44932550 \h </w:instrText>
      </w:r>
      <w:r>
        <w:fldChar w:fldCharType="separate"/>
      </w:r>
      <w:r>
        <w:t>106</w:t>
      </w:r>
      <w:r>
        <w:fldChar w:fldCharType="end"/>
      </w:r>
    </w:p>
    <w:p w:rsidR="00825209" w:rsidRPr="00C44CE0" w:rsidRDefault="00825209">
      <w:pPr>
        <w:pStyle w:val="TOC2"/>
        <w:rPr>
          <w:rFonts w:ascii="Calibri" w:hAnsi="Calibri"/>
          <w:sz w:val="22"/>
          <w:szCs w:val="22"/>
          <w:lang w:eastAsia="en-GB"/>
        </w:rPr>
      </w:pPr>
      <w:r>
        <w:t>8.81</w:t>
      </w:r>
      <w:r w:rsidRPr="00C44CE0">
        <w:rPr>
          <w:rFonts w:ascii="Calibri" w:hAnsi="Calibri"/>
          <w:sz w:val="22"/>
          <w:szCs w:val="22"/>
          <w:lang w:eastAsia="en-GB"/>
        </w:rPr>
        <w:tab/>
      </w:r>
      <w:r>
        <w:t>Frames Information</w:t>
      </w:r>
      <w:r>
        <w:tab/>
      </w:r>
      <w:r>
        <w:fldChar w:fldCharType="begin" w:fldLock="1"/>
      </w:r>
      <w:r>
        <w:instrText xml:space="preserve"> PAGEREF _Toc44932551 \h </w:instrText>
      </w:r>
      <w:r>
        <w:fldChar w:fldCharType="separate"/>
      </w:r>
      <w:r>
        <w:t>106</w:t>
      </w:r>
      <w:r>
        <w:fldChar w:fldCharType="end"/>
      </w:r>
    </w:p>
    <w:p w:rsidR="00825209" w:rsidRPr="00C44CE0" w:rsidRDefault="00825209">
      <w:pPr>
        <w:pStyle w:val="TOC2"/>
        <w:rPr>
          <w:rFonts w:ascii="Calibri" w:hAnsi="Calibri"/>
          <w:sz w:val="22"/>
          <w:szCs w:val="22"/>
          <w:lang w:eastAsia="en-GB"/>
        </w:rPr>
      </w:pPr>
      <w:r w:rsidRPr="001D1155">
        <w:rPr>
          <w:lang w:val="fr-FR"/>
        </w:rPr>
        <w:t>8.82</w:t>
      </w:r>
      <w:r w:rsidRPr="00C44CE0">
        <w:rPr>
          <w:rFonts w:ascii="Calibri" w:hAnsi="Calibri"/>
          <w:sz w:val="22"/>
          <w:szCs w:val="22"/>
          <w:lang w:eastAsia="en-GB"/>
        </w:rPr>
        <w:tab/>
      </w:r>
      <w:r w:rsidRPr="001D1155">
        <w:rPr>
          <w:lang w:val="fr-FR"/>
        </w:rPr>
        <w:t>Frames identifier</w:t>
      </w:r>
      <w:r>
        <w:tab/>
      </w:r>
      <w:r>
        <w:fldChar w:fldCharType="begin" w:fldLock="1"/>
      </w:r>
      <w:r>
        <w:instrText xml:space="preserve"> PAGEREF _Toc44932552 \h </w:instrText>
      </w:r>
      <w:r>
        <w:fldChar w:fldCharType="separate"/>
      </w:r>
      <w:r>
        <w:t>106</w:t>
      </w:r>
      <w:r>
        <w:fldChar w:fldCharType="end"/>
      </w:r>
    </w:p>
    <w:p w:rsidR="00825209" w:rsidRPr="00C44CE0" w:rsidRDefault="00825209">
      <w:pPr>
        <w:pStyle w:val="TOC2"/>
        <w:rPr>
          <w:rFonts w:ascii="Calibri" w:hAnsi="Calibri"/>
          <w:sz w:val="22"/>
          <w:szCs w:val="22"/>
          <w:lang w:eastAsia="en-GB"/>
        </w:rPr>
      </w:pPr>
      <w:r>
        <w:t>8.83</w:t>
      </w:r>
      <w:r w:rsidRPr="00C44CE0">
        <w:rPr>
          <w:rFonts w:ascii="Calibri" w:hAnsi="Calibri"/>
          <w:sz w:val="22"/>
          <w:szCs w:val="22"/>
          <w:lang w:eastAsia="en-GB"/>
        </w:rPr>
        <w:tab/>
      </w:r>
      <w:r>
        <w:t>I-WLAN Identifier</w:t>
      </w:r>
      <w:r>
        <w:tab/>
      </w:r>
      <w:r>
        <w:fldChar w:fldCharType="begin" w:fldLock="1"/>
      </w:r>
      <w:r>
        <w:instrText xml:space="preserve"> PAGEREF _Toc44932553 \h </w:instrText>
      </w:r>
      <w:r>
        <w:fldChar w:fldCharType="separate"/>
      </w:r>
      <w:r>
        <w:t>106</w:t>
      </w:r>
      <w:r>
        <w:fldChar w:fldCharType="end"/>
      </w:r>
    </w:p>
    <w:p w:rsidR="00825209" w:rsidRPr="00C44CE0" w:rsidRDefault="00825209">
      <w:pPr>
        <w:pStyle w:val="TOC2"/>
        <w:rPr>
          <w:rFonts w:ascii="Calibri" w:hAnsi="Calibri"/>
          <w:sz w:val="22"/>
          <w:szCs w:val="22"/>
          <w:lang w:eastAsia="en-GB"/>
        </w:rPr>
      </w:pPr>
      <w:r>
        <w:t>8.84</w:t>
      </w:r>
      <w:r w:rsidRPr="00C44CE0">
        <w:rPr>
          <w:rFonts w:ascii="Calibri" w:hAnsi="Calibri"/>
          <w:sz w:val="22"/>
          <w:szCs w:val="22"/>
          <w:lang w:eastAsia="en-GB"/>
        </w:rPr>
        <w:tab/>
      </w:r>
      <w:r>
        <w:t>(I-)WLAN Access Status</w:t>
      </w:r>
      <w:r>
        <w:tab/>
      </w:r>
      <w:r>
        <w:fldChar w:fldCharType="begin" w:fldLock="1"/>
      </w:r>
      <w:r>
        <w:instrText xml:space="preserve"> PAGEREF _Toc44932554 \h </w:instrText>
      </w:r>
      <w:r>
        <w:fldChar w:fldCharType="separate"/>
      </w:r>
      <w:r>
        <w:t>106</w:t>
      </w:r>
      <w:r>
        <w:fldChar w:fldCharType="end"/>
      </w:r>
    </w:p>
    <w:p w:rsidR="00825209" w:rsidRPr="00C44CE0" w:rsidRDefault="00825209">
      <w:pPr>
        <w:pStyle w:val="TOC2"/>
        <w:rPr>
          <w:rFonts w:ascii="Calibri" w:hAnsi="Calibri"/>
          <w:sz w:val="22"/>
          <w:szCs w:val="22"/>
          <w:lang w:eastAsia="en-GB"/>
        </w:rPr>
      </w:pPr>
      <w:r>
        <w:t>8.85</w:t>
      </w:r>
      <w:r w:rsidRPr="00C44CE0">
        <w:rPr>
          <w:rFonts w:ascii="Calibri" w:hAnsi="Calibri"/>
          <w:sz w:val="22"/>
          <w:szCs w:val="22"/>
          <w:lang w:eastAsia="en-GB"/>
        </w:rPr>
        <w:tab/>
      </w:r>
      <w:r>
        <w:t>IMEISV</w:t>
      </w:r>
      <w:r>
        <w:tab/>
      </w:r>
      <w:r>
        <w:fldChar w:fldCharType="begin" w:fldLock="1"/>
      </w:r>
      <w:r>
        <w:instrText xml:space="preserve"> PAGEREF _Toc44932555 \h </w:instrText>
      </w:r>
      <w:r>
        <w:fldChar w:fldCharType="separate"/>
      </w:r>
      <w:r>
        <w:t>107</w:t>
      </w:r>
      <w:r>
        <w:fldChar w:fldCharType="end"/>
      </w:r>
    </w:p>
    <w:p w:rsidR="00825209" w:rsidRPr="00C44CE0" w:rsidRDefault="00825209">
      <w:pPr>
        <w:pStyle w:val="TOC2"/>
        <w:rPr>
          <w:rFonts w:ascii="Calibri" w:hAnsi="Calibri"/>
          <w:sz w:val="22"/>
          <w:szCs w:val="22"/>
          <w:lang w:eastAsia="en-GB"/>
        </w:rPr>
      </w:pPr>
      <w:r>
        <w:t>8.86</w:t>
      </w:r>
      <w:r w:rsidRPr="00C44CE0">
        <w:rPr>
          <w:rFonts w:ascii="Calibri" w:hAnsi="Calibri"/>
          <w:sz w:val="22"/>
          <w:szCs w:val="22"/>
          <w:lang w:eastAsia="en-GB"/>
        </w:rPr>
        <w:tab/>
      </w:r>
      <w:r>
        <w:t>Network search mode</w:t>
      </w:r>
      <w:r>
        <w:tab/>
      </w:r>
      <w:r>
        <w:fldChar w:fldCharType="begin" w:fldLock="1"/>
      </w:r>
      <w:r>
        <w:instrText xml:space="preserve"> PAGEREF _Toc44932556 \h </w:instrText>
      </w:r>
      <w:r>
        <w:fldChar w:fldCharType="separate"/>
      </w:r>
      <w:r>
        <w:t>107</w:t>
      </w:r>
      <w:r>
        <w:fldChar w:fldCharType="end"/>
      </w:r>
    </w:p>
    <w:p w:rsidR="00825209" w:rsidRPr="00C44CE0" w:rsidRDefault="00825209">
      <w:pPr>
        <w:pStyle w:val="TOC2"/>
        <w:rPr>
          <w:rFonts w:ascii="Calibri" w:hAnsi="Calibri"/>
          <w:sz w:val="22"/>
          <w:szCs w:val="22"/>
          <w:lang w:eastAsia="en-GB"/>
        </w:rPr>
      </w:pPr>
      <w:r>
        <w:t>8.87</w:t>
      </w:r>
      <w:r w:rsidRPr="00C44CE0">
        <w:rPr>
          <w:rFonts w:ascii="Calibri" w:hAnsi="Calibri"/>
          <w:sz w:val="22"/>
          <w:szCs w:val="22"/>
          <w:lang w:eastAsia="en-GB"/>
        </w:rPr>
        <w:tab/>
      </w:r>
      <w:r>
        <w:t>Battery State</w:t>
      </w:r>
      <w:r>
        <w:tab/>
      </w:r>
      <w:r>
        <w:fldChar w:fldCharType="begin" w:fldLock="1"/>
      </w:r>
      <w:r>
        <w:instrText xml:space="preserve"> PAGEREF _Toc44932557 \h </w:instrText>
      </w:r>
      <w:r>
        <w:fldChar w:fldCharType="separate"/>
      </w:r>
      <w:r>
        <w:t>107</w:t>
      </w:r>
      <w:r>
        <w:fldChar w:fldCharType="end"/>
      </w:r>
    </w:p>
    <w:p w:rsidR="00825209" w:rsidRPr="00C44CE0" w:rsidRDefault="00825209">
      <w:pPr>
        <w:pStyle w:val="TOC2"/>
        <w:rPr>
          <w:rFonts w:ascii="Calibri" w:hAnsi="Calibri"/>
          <w:sz w:val="22"/>
          <w:szCs w:val="22"/>
          <w:lang w:eastAsia="en-GB"/>
        </w:rPr>
      </w:pPr>
      <w:r>
        <w:t>8.88</w:t>
      </w:r>
      <w:r w:rsidRPr="00C44CE0">
        <w:rPr>
          <w:rFonts w:ascii="Calibri" w:hAnsi="Calibri"/>
          <w:sz w:val="22"/>
          <w:szCs w:val="22"/>
          <w:lang w:eastAsia="en-GB"/>
        </w:rPr>
        <w:tab/>
      </w:r>
      <w:r>
        <w:t>Browsing status</w:t>
      </w:r>
      <w:r>
        <w:tab/>
      </w:r>
      <w:r>
        <w:fldChar w:fldCharType="begin" w:fldLock="1"/>
      </w:r>
      <w:r>
        <w:instrText xml:space="preserve"> PAGEREF _Toc44932558 \h </w:instrText>
      </w:r>
      <w:r>
        <w:fldChar w:fldCharType="separate"/>
      </w:r>
      <w:r>
        <w:t>107</w:t>
      </w:r>
      <w:r>
        <w:fldChar w:fldCharType="end"/>
      </w:r>
    </w:p>
    <w:p w:rsidR="00825209" w:rsidRPr="00C44CE0" w:rsidRDefault="00825209">
      <w:pPr>
        <w:pStyle w:val="TOC2"/>
        <w:rPr>
          <w:rFonts w:ascii="Calibri" w:hAnsi="Calibri"/>
          <w:sz w:val="22"/>
          <w:szCs w:val="22"/>
          <w:lang w:eastAsia="en-GB"/>
        </w:rPr>
      </w:pPr>
      <w:r>
        <w:t>8.89</w:t>
      </w:r>
      <w:r w:rsidRPr="00C44CE0">
        <w:rPr>
          <w:rFonts w:ascii="Calibri" w:hAnsi="Calibri"/>
          <w:sz w:val="22"/>
          <w:szCs w:val="22"/>
          <w:lang w:eastAsia="en-GB"/>
        </w:rPr>
        <w:tab/>
      </w:r>
      <w:r>
        <w:t>Registry application data</w:t>
      </w:r>
      <w:r>
        <w:tab/>
      </w:r>
      <w:r>
        <w:fldChar w:fldCharType="begin" w:fldLock="1"/>
      </w:r>
      <w:r>
        <w:instrText xml:space="preserve"> PAGEREF _Toc44932559 \h </w:instrText>
      </w:r>
      <w:r>
        <w:fldChar w:fldCharType="separate"/>
      </w:r>
      <w:r>
        <w:t>107</w:t>
      </w:r>
      <w:r>
        <w:fldChar w:fldCharType="end"/>
      </w:r>
    </w:p>
    <w:p w:rsidR="00825209" w:rsidRPr="00C44CE0" w:rsidRDefault="00825209">
      <w:pPr>
        <w:pStyle w:val="TOC2"/>
        <w:rPr>
          <w:rFonts w:ascii="Calibri" w:hAnsi="Calibri"/>
          <w:sz w:val="22"/>
          <w:szCs w:val="22"/>
          <w:lang w:eastAsia="en-GB"/>
        </w:rPr>
      </w:pPr>
      <w:r>
        <w:t>8.90</w:t>
      </w:r>
      <w:r w:rsidRPr="00C44CE0">
        <w:rPr>
          <w:rFonts w:ascii="Calibri" w:hAnsi="Calibri"/>
          <w:sz w:val="22"/>
          <w:szCs w:val="22"/>
          <w:lang w:eastAsia="en-GB"/>
        </w:rPr>
        <w:tab/>
      </w:r>
      <w:r>
        <w:t>PLMNwAcT List</w:t>
      </w:r>
      <w:r>
        <w:tab/>
      </w:r>
      <w:r>
        <w:fldChar w:fldCharType="begin" w:fldLock="1"/>
      </w:r>
      <w:r>
        <w:instrText xml:space="preserve"> PAGEREF _Toc44932560 \h </w:instrText>
      </w:r>
      <w:r>
        <w:fldChar w:fldCharType="separate"/>
      </w:r>
      <w:r>
        <w:t>107</w:t>
      </w:r>
      <w:r>
        <w:fldChar w:fldCharType="end"/>
      </w:r>
    </w:p>
    <w:p w:rsidR="00825209" w:rsidRPr="00C44CE0" w:rsidRDefault="00825209">
      <w:pPr>
        <w:pStyle w:val="TOC2"/>
        <w:rPr>
          <w:rFonts w:ascii="Calibri" w:hAnsi="Calibri"/>
          <w:sz w:val="22"/>
          <w:szCs w:val="22"/>
          <w:lang w:eastAsia="en-GB"/>
        </w:rPr>
      </w:pPr>
      <w:r>
        <w:t>8.91</w:t>
      </w:r>
      <w:r w:rsidRPr="00C44CE0">
        <w:rPr>
          <w:rFonts w:ascii="Calibri" w:hAnsi="Calibri"/>
          <w:sz w:val="22"/>
          <w:szCs w:val="22"/>
          <w:lang w:eastAsia="en-GB"/>
        </w:rPr>
        <w:tab/>
      </w:r>
      <w:r>
        <w:t>Routing Area Identification</w:t>
      </w:r>
      <w:r>
        <w:tab/>
      </w:r>
      <w:r>
        <w:fldChar w:fldCharType="begin" w:fldLock="1"/>
      </w:r>
      <w:r>
        <w:instrText xml:space="preserve"> PAGEREF _Toc44932561 \h </w:instrText>
      </w:r>
      <w:r>
        <w:fldChar w:fldCharType="separate"/>
      </w:r>
      <w:r>
        <w:t>107</w:t>
      </w:r>
      <w:r>
        <w:fldChar w:fldCharType="end"/>
      </w:r>
    </w:p>
    <w:p w:rsidR="00825209" w:rsidRPr="00C44CE0" w:rsidRDefault="00825209">
      <w:pPr>
        <w:pStyle w:val="TOC2"/>
        <w:rPr>
          <w:rFonts w:ascii="Calibri" w:hAnsi="Calibri"/>
          <w:sz w:val="22"/>
          <w:szCs w:val="22"/>
          <w:lang w:eastAsia="en-GB"/>
        </w:rPr>
      </w:pPr>
      <w:r>
        <w:t>8.92</w:t>
      </w:r>
      <w:r w:rsidRPr="00C44CE0">
        <w:rPr>
          <w:rFonts w:ascii="Calibri" w:hAnsi="Calibri"/>
          <w:sz w:val="22"/>
          <w:szCs w:val="22"/>
          <w:lang w:eastAsia="en-GB"/>
        </w:rPr>
        <w:tab/>
      </w:r>
      <w:r>
        <w:t>Update/Attach/Registration Type</w:t>
      </w:r>
      <w:r>
        <w:tab/>
      </w:r>
      <w:r>
        <w:fldChar w:fldCharType="begin" w:fldLock="1"/>
      </w:r>
      <w:r>
        <w:instrText xml:space="preserve"> PAGEREF _Toc44932562 \h </w:instrText>
      </w:r>
      <w:r>
        <w:fldChar w:fldCharType="separate"/>
      </w:r>
      <w:r>
        <w:t>108</w:t>
      </w:r>
      <w:r>
        <w:fldChar w:fldCharType="end"/>
      </w:r>
    </w:p>
    <w:p w:rsidR="00825209" w:rsidRPr="00C44CE0" w:rsidRDefault="00825209">
      <w:pPr>
        <w:pStyle w:val="TOC2"/>
        <w:rPr>
          <w:rFonts w:ascii="Calibri" w:hAnsi="Calibri"/>
          <w:sz w:val="22"/>
          <w:szCs w:val="22"/>
          <w:lang w:eastAsia="en-GB"/>
        </w:rPr>
      </w:pPr>
      <w:r>
        <w:t>8.93</w:t>
      </w:r>
      <w:r w:rsidRPr="00C44CE0">
        <w:rPr>
          <w:rFonts w:ascii="Calibri" w:hAnsi="Calibri"/>
          <w:sz w:val="22"/>
          <w:szCs w:val="22"/>
          <w:lang w:eastAsia="en-GB"/>
        </w:rPr>
        <w:tab/>
      </w:r>
      <w:r>
        <w:t>Rejection Cause Code</w:t>
      </w:r>
      <w:r>
        <w:tab/>
      </w:r>
      <w:r>
        <w:fldChar w:fldCharType="begin" w:fldLock="1"/>
      </w:r>
      <w:r>
        <w:instrText xml:space="preserve"> PAGEREF _Toc44932563 \h </w:instrText>
      </w:r>
      <w:r>
        <w:fldChar w:fldCharType="separate"/>
      </w:r>
      <w:r>
        <w:t>109</w:t>
      </w:r>
      <w:r>
        <w:fldChar w:fldCharType="end"/>
      </w:r>
    </w:p>
    <w:p w:rsidR="00825209" w:rsidRPr="00C44CE0" w:rsidRDefault="00825209">
      <w:pPr>
        <w:pStyle w:val="TOC2"/>
        <w:rPr>
          <w:rFonts w:ascii="Calibri" w:hAnsi="Calibri"/>
          <w:sz w:val="22"/>
          <w:szCs w:val="22"/>
          <w:lang w:eastAsia="en-GB"/>
        </w:rPr>
      </w:pPr>
      <w:r>
        <w:t>8.94</w:t>
      </w:r>
      <w:r w:rsidRPr="00C44CE0">
        <w:rPr>
          <w:rFonts w:ascii="Calibri" w:hAnsi="Calibri"/>
          <w:sz w:val="22"/>
          <w:szCs w:val="22"/>
          <w:lang w:eastAsia="en-GB"/>
        </w:rPr>
        <w:tab/>
      </w:r>
      <w:r>
        <w:t>Geographical Location Parameters</w:t>
      </w:r>
      <w:r>
        <w:tab/>
      </w:r>
      <w:r>
        <w:fldChar w:fldCharType="begin" w:fldLock="1"/>
      </w:r>
      <w:r>
        <w:instrText xml:space="preserve"> PAGEREF _Toc44932564 \h </w:instrText>
      </w:r>
      <w:r>
        <w:fldChar w:fldCharType="separate"/>
      </w:r>
      <w:r>
        <w:t>109</w:t>
      </w:r>
      <w:r>
        <w:fldChar w:fldCharType="end"/>
      </w:r>
    </w:p>
    <w:p w:rsidR="00825209" w:rsidRPr="00C44CE0" w:rsidRDefault="00825209">
      <w:pPr>
        <w:pStyle w:val="TOC2"/>
        <w:rPr>
          <w:rFonts w:ascii="Calibri" w:hAnsi="Calibri"/>
          <w:sz w:val="22"/>
          <w:szCs w:val="22"/>
          <w:lang w:eastAsia="en-GB"/>
        </w:rPr>
      </w:pPr>
      <w:r>
        <w:t>8.95</w:t>
      </w:r>
      <w:r w:rsidRPr="00C44CE0">
        <w:rPr>
          <w:rFonts w:ascii="Calibri" w:hAnsi="Calibri"/>
          <w:sz w:val="22"/>
          <w:szCs w:val="22"/>
          <w:lang w:eastAsia="en-GB"/>
        </w:rPr>
        <w:tab/>
      </w:r>
      <w:r>
        <w:t>GAD shapes</w:t>
      </w:r>
      <w:r>
        <w:tab/>
      </w:r>
      <w:r>
        <w:fldChar w:fldCharType="begin" w:fldLock="1"/>
      </w:r>
      <w:r>
        <w:instrText xml:space="preserve"> PAGEREF _Toc44932565 \h </w:instrText>
      </w:r>
      <w:r>
        <w:fldChar w:fldCharType="separate"/>
      </w:r>
      <w:r>
        <w:t>111</w:t>
      </w:r>
      <w:r>
        <w:fldChar w:fldCharType="end"/>
      </w:r>
    </w:p>
    <w:p w:rsidR="00825209" w:rsidRPr="00C44CE0" w:rsidRDefault="00825209">
      <w:pPr>
        <w:pStyle w:val="TOC2"/>
        <w:rPr>
          <w:rFonts w:ascii="Calibri" w:hAnsi="Calibri"/>
          <w:sz w:val="22"/>
          <w:szCs w:val="22"/>
          <w:lang w:eastAsia="en-GB"/>
        </w:rPr>
      </w:pPr>
      <w:r>
        <w:t>8.96</w:t>
      </w:r>
      <w:r w:rsidRPr="00C44CE0">
        <w:rPr>
          <w:rFonts w:ascii="Calibri" w:hAnsi="Calibri"/>
          <w:sz w:val="22"/>
          <w:szCs w:val="22"/>
          <w:lang w:eastAsia="en-GB"/>
        </w:rPr>
        <w:tab/>
      </w:r>
      <w:r>
        <w:t>NMEA sentence</w:t>
      </w:r>
      <w:r>
        <w:tab/>
      </w:r>
      <w:r>
        <w:fldChar w:fldCharType="begin" w:fldLock="1"/>
      </w:r>
      <w:r>
        <w:instrText xml:space="preserve"> PAGEREF _Toc44932566 \h </w:instrText>
      </w:r>
      <w:r>
        <w:fldChar w:fldCharType="separate"/>
      </w:r>
      <w:r>
        <w:t>112</w:t>
      </w:r>
      <w:r>
        <w:fldChar w:fldCharType="end"/>
      </w:r>
    </w:p>
    <w:p w:rsidR="00825209" w:rsidRPr="00C44CE0" w:rsidRDefault="00825209">
      <w:pPr>
        <w:pStyle w:val="TOC2"/>
        <w:rPr>
          <w:rFonts w:ascii="Calibri" w:hAnsi="Calibri"/>
          <w:sz w:val="22"/>
          <w:szCs w:val="22"/>
          <w:lang w:eastAsia="en-GB"/>
        </w:rPr>
      </w:pPr>
      <w:r>
        <w:t>8.97</w:t>
      </w:r>
      <w:r w:rsidRPr="00C44CE0">
        <w:rPr>
          <w:rFonts w:ascii="Calibri" w:hAnsi="Calibri"/>
          <w:sz w:val="22"/>
          <w:szCs w:val="22"/>
          <w:lang w:eastAsia="en-GB"/>
        </w:rPr>
        <w:tab/>
      </w:r>
      <w:r>
        <w:t>PLMN List</w:t>
      </w:r>
      <w:r>
        <w:tab/>
      </w:r>
      <w:r>
        <w:fldChar w:fldCharType="begin" w:fldLock="1"/>
      </w:r>
      <w:r>
        <w:instrText xml:space="preserve"> PAGEREF _Toc44932567 \h </w:instrText>
      </w:r>
      <w:r>
        <w:fldChar w:fldCharType="separate"/>
      </w:r>
      <w:r>
        <w:t>112</w:t>
      </w:r>
      <w:r>
        <w:fldChar w:fldCharType="end"/>
      </w:r>
    </w:p>
    <w:p w:rsidR="00825209" w:rsidRPr="00C44CE0" w:rsidRDefault="00825209">
      <w:pPr>
        <w:pStyle w:val="TOC2"/>
        <w:rPr>
          <w:rFonts w:ascii="Calibri" w:hAnsi="Calibri"/>
          <w:sz w:val="22"/>
          <w:szCs w:val="22"/>
          <w:lang w:eastAsia="en-GB"/>
        </w:rPr>
      </w:pPr>
      <w:r>
        <w:t>8.98</w:t>
      </w:r>
      <w:r w:rsidRPr="00C44CE0">
        <w:rPr>
          <w:rFonts w:ascii="Calibri" w:hAnsi="Calibri"/>
          <w:sz w:val="22"/>
          <w:szCs w:val="22"/>
          <w:lang w:eastAsia="en-GB"/>
        </w:rPr>
        <w:tab/>
      </w:r>
      <w:r>
        <w:t>EPS PDN connection activation parameters</w:t>
      </w:r>
      <w:r>
        <w:tab/>
      </w:r>
      <w:r>
        <w:fldChar w:fldCharType="begin" w:fldLock="1"/>
      </w:r>
      <w:r>
        <w:instrText xml:space="preserve"> PAGEREF _Toc44932568 \h </w:instrText>
      </w:r>
      <w:r>
        <w:fldChar w:fldCharType="separate"/>
      </w:r>
      <w:r>
        <w:t>112</w:t>
      </w:r>
      <w:r>
        <w:fldChar w:fldCharType="end"/>
      </w:r>
    </w:p>
    <w:p w:rsidR="00825209" w:rsidRPr="00C44CE0" w:rsidRDefault="00825209">
      <w:pPr>
        <w:pStyle w:val="TOC2"/>
        <w:rPr>
          <w:rFonts w:ascii="Calibri" w:hAnsi="Calibri"/>
          <w:sz w:val="22"/>
          <w:szCs w:val="22"/>
          <w:lang w:eastAsia="en-GB"/>
        </w:rPr>
      </w:pPr>
      <w:r>
        <w:t>8.99</w:t>
      </w:r>
      <w:r w:rsidRPr="00C44CE0">
        <w:rPr>
          <w:rFonts w:ascii="Calibri" w:hAnsi="Calibri"/>
          <w:sz w:val="22"/>
          <w:szCs w:val="22"/>
          <w:lang w:eastAsia="en-GB"/>
        </w:rPr>
        <w:tab/>
      </w:r>
      <w:r>
        <w:t>Tracking Area Identification</w:t>
      </w:r>
      <w:r>
        <w:tab/>
      </w:r>
      <w:r>
        <w:fldChar w:fldCharType="begin" w:fldLock="1"/>
      </w:r>
      <w:r>
        <w:instrText xml:space="preserve"> PAGEREF _Toc44932569 \h </w:instrText>
      </w:r>
      <w:r>
        <w:fldChar w:fldCharType="separate"/>
      </w:r>
      <w:r>
        <w:t>113</w:t>
      </w:r>
      <w:r>
        <w:fldChar w:fldCharType="end"/>
      </w:r>
    </w:p>
    <w:p w:rsidR="00825209" w:rsidRPr="00C44CE0" w:rsidRDefault="00825209">
      <w:pPr>
        <w:pStyle w:val="TOC2"/>
        <w:rPr>
          <w:rFonts w:ascii="Calibri" w:hAnsi="Calibri"/>
          <w:sz w:val="22"/>
          <w:szCs w:val="22"/>
          <w:lang w:eastAsia="en-GB"/>
        </w:rPr>
      </w:pPr>
      <w:r>
        <w:t>8.100</w:t>
      </w:r>
      <w:r w:rsidRPr="00C44CE0">
        <w:rPr>
          <w:rFonts w:ascii="Calibri" w:hAnsi="Calibri"/>
          <w:sz w:val="22"/>
          <w:szCs w:val="22"/>
          <w:lang w:eastAsia="en-GB"/>
        </w:rPr>
        <w:tab/>
      </w:r>
      <w:r>
        <w:t>CSG ID list identifier</w:t>
      </w:r>
      <w:r>
        <w:tab/>
      </w:r>
      <w:r>
        <w:fldChar w:fldCharType="begin" w:fldLock="1"/>
      </w:r>
      <w:r>
        <w:instrText xml:space="preserve"> PAGEREF _Toc44932570 \h </w:instrText>
      </w:r>
      <w:r>
        <w:fldChar w:fldCharType="separate"/>
      </w:r>
      <w:r>
        <w:t>113</w:t>
      </w:r>
      <w:r>
        <w:fldChar w:fldCharType="end"/>
      </w:r>
    </w:p>
    <w:p w:rsidR="00825209" w:rsidRPr="00C44CE0" w:rsidRDefault="00825209">
      <w:pPr>
        <w:pStyle w:val="TOC2"/>
        <w:rPr>
          <w:rFonts w:ascii="Calibri" w:hAnsi="Calibri"/>
          <w:sz w:val="22"/>
          <w:szCs w:val="22"/>
          <w:lang w:eastAsia="en-GB"/>
        </w:rPr>
      </w:pPr>
      <w:r>
        <w:t>8.101</w:t>
      </w:r>
      <w:r w:rsidRPr="00C44CE0">
        <w:rPr>
          <w:rFonts w:ascii="Calibri" w:hAnsi="Calibri"/>
          <w:sz w:val="22"/>
          <w:szCs w:val="22"/>
          <w:lang w:eastAsia="en-GB"/>
        </w:rPr>
        <w:tab/>
      </w:r>
      <w:r>
        <w:t>CSG cell selection status</w:t>
      </w:r>
      <w:r>
        <w:tab/>
      </w:r>
      <w:r>
        <w:fldChar w:fldCharType="begin" w:fldLock="1"/>
      </w:r>
      <w:r>
        <w:instrText xml:space="preserve"> PAGEREF _Toc44932571 \h </w:instrText>
      </w:r>
      <w:r>
        <w:fldChar w:fldCharType="separate"/>
      </w:r>
      <w:r>
        <w:t>114</w:t>
      </w:r>
      <w:r>
        <w:fldChar w:fldCharType="end"/>
      </w:r>
    </w:p>
    <w:p w:rsidR="00825209" w:rsidRPr="00C44CE0" w:rsidRDefault="00825209">
      <w:pPr>
        <w:pStyle w:val="TOC2"/>
        <w:rPr>
          <w:rFonts w:ascii="Calibri" w:hAnsi="Calibri"/>
          <w:sz w:val="22"/>
          <w:szCs w:val="22"/>
          <w:lang w:eastAsia="en-GB"/>
        </w:rPr>
      </w:pPr>
      <w:r>
        <w:t>8.102</w:t>
      </w:r>
      <w:r w:rsidRPr="00C44CE0">
        <w:rPr>
          <w:rFonts w:ascii="Calibri" w:hAnsi="Calibri"/>
          <w:sz w:val="22"/>
          <w:szCs w:val="22"/>
          <w:lang w:eastAsia="en-GB"/>
        </w:rPr>
        <w:tab/>
      </w:r>
      <w:r>
        <w:t>CSG ID</w:t>
      </w:r>
      <w:r>
        <w:tab/>
      </w:r>
      <w:r>
        <w:fldChar w:fldCharType="begin" w:fldLock="1"/>
      </w:r>
      <w:r>
        <w:instrText xml:space="preserve"> PAGEREF _Toc44932572 \h </w:instrText>
      </w:r>
      <w:r>
        <w:fldChar w:fldCharType="separate"/>
      </w:r>
      <w:r>
        <w:t>114</w:t>
      </w:r>
      <w:r>
        <w:fldChar w:fldCharType="end"/>
      </w:r>
    </w:p>
    <w:p w:rsidR="00825209" w:rsidRPr="00C44CE0" w:rsidRDefault="00825209">
      <w:pPr>
        <w:pStyle w:val="TOC2"/>
        <w:rPr>
          <w:rFonts w:ascii="Calibri" w:hAnsi="Calibri"/>
          <w:sz w:val="22"/>
          <w:szCs w:val="22"/>
          <w:lang w:eastAsia="en-GB"/>
        </w:rPr>
      </w:pPr>
      <w:r w:rsidRPr="001D1155">
        <w:rPr>
          <w:lang w:val="pt-BR"/>
        </w:rPr>
        <w:t>8.103</w:t>
      </w:r>
      <w:r w:rsidRPr="00C44CE0">
        <w:rPr>
          <w:rFonts w:ascii="Calibri" w:hAnsi="Calibri"/>
          <w:sz w:val="22"/>
          <w:szCs w:val="22"/>
          <w:lang w:eastAsia="en-GB"/>
        </w:rPr>
        <w:tab/>
      </w:r>
      <w:r w:rsidRPr="001D1155">
        <w:rPr>
          <w:lang w:val="pt-BR"/>
        </w:rPr>
        <w:t>HNB name</w:t>
      </w:r>
      <w:r>
        <w:tab/>
      </w:r>
      <w:r>
        <w:fldChar w:fldCharType="begin" w:fldLock="1"/>
      </w:r>
      <w:r>
        <w:instrText xml:space="preserve"> PAGEREF _Toc44932573 \h </w:instrText>
      </w:r>
      <w:r>
        <w:fldChar w:fldCharType="separate"/>
      </w:r>
      <w:r>
        <w:t>114</w:t>
      </w:r>
      <w:r>
        <w:fldChar w:fldCharType="end"/>
      </w:r>
    </w:p>
    <w:p w:rsidR="00825209" w:rsidRPr="00C44CE0" w:rsidRDefault="00825209">
      <w:pPr>
        <w:pStyle w:val="TOC2"/>
        <w:rPr>
          <w:rFonts w:ascii="Calibri" w:hAnsi="Calibri"/>
          <w:sz w:val="22"/>
          <w:szCs w:val="22"/>
          <w:lang w:eastAsia="en-GB"/>
        </w:rPr>
      </w:pPr>
      <w:r>
        <w:t>8.104</w:t>
      </w:r>
      <w:r w:rsidRPr="00C44CE0">
        <w:rPr>
          <w:rFonts w:ascii="Calibri" w:hAnsi="Calibri"/>
          <w:sz w:val="22"/>
          <w:szCs w:val="22"/>
          <w:lang w:eastAsia="en-GB"/>
        </w:rPr>
        <w:tab/>
      </w:r>
      <w:r>
        <w:t>Activate descriptor</w:t>
      </w:r>
      <w:r>
        <w:tab/>
      </w:r>
      <w:r>
        <w:fldChar w:fldCharType="begin" w:fldLock="1"/>
      </w:r>
      <w:r>
        <w:instrText xml:space="preserve"> PAGEREF _Toc44932574 \h </w:instrText>
      </w:r>
      <w:r>
        <w:fldChar w:fldCharType="separate"/>
      </w:r>
      <w:r>
        <w:t>115</w:t>
      </w:r>
      <w:r>
        <w:fldChar w:fldCharType="end"/>
      </w:r>
    </w:p>
    <w:p w:rsidR="00825209" w:rsidRPr="00C44CE0" w:rsidRDefault="00825209">
      <w:pPr>
        <w:pStyle w:val="TOC2"/>
        <w:rPr>
          <w:rFonts w:ascii="Calibri" w:hAnsi="Calibri"/>
          <w:sz w:val="22"/>
          <w:szCs w:val="22"/>
          <w:lang w:eastAsia="en-GB"/>
        </w:rPr>
      </w:pPr>
      <w:r>
        <w:t>8.105</w:t>
      </w:r>
      <w:r w:rsidRPr="00C44CE0">
        <w:rPr>
          <w:rFonts w:ascii="Calibri" w:hAnsi="Calibri"/>
          <w:sz w:val="22"/>
          <w:szCs w:val="22"/>
          <w:lang w:eastAsia="en-GB"/>
        </w:rPr>
        <w:tab/>
      </w:r>
      <w:r>
        <w:t>Broadcast Network information</w:t>
      </w:r>
      <w:r>
        <w:tab/>
      </w:r>
      <w:r>
        <w:fldChar w:fldCharType="begin" w:fldLock="1"/>
      </w:r>
      <w:r>
        <w:instrText xml:space="preserve"> PAGEREF _Toc44932575 \h </w:instrText>
      </w:r>
      <w:r>
        <w:fldChar w:fldCharType="separate"/>
      </w:r>
      <w:r>
        <w:t>115</w:t>
      </w:r>
      <w:r>
        <w:fldChar w:fldCharType="end"/>
      </w:r>
    </w:p>
    <w:p w:rsidR="00825209" w:rsidRPr="00C44CE0" w:rsidRDefault="00825209">
      <w:pPr>
        <w:pStyle w:val="TOC2"/>
        <w:rPr>
          <w:rFonts w:ascii="Calibri" w:hAnsi="Calibri"/>
          <w:sz w:val="22"/>
          <w:szCs w:val="22"/>
          <w:lang w:eastAsia="en-GB"/>
        </w:rPr>
      </w:pPr>
      <w:r>
        <w:t>8.106</w:t>
      </w:r>
      <w:r w:rsidRPr="00C44CE0">
        <w:rPr>
          <w:rFonts w:ascii="Calibri" w:hAnsi="Calibri"/>
          <w:sz w:val="22"/>
          <w:szCs w:val="22"/>
          <w:lang w:eastAsia="en-GB"/>
        </w:rPr>
        <w:tab/>
      </w:r>
      <w:r>
        <w:t>Contactless state request</w:t>
      </w:r>
      <w:r>
        <w:tab/>
      </w:r>
      <w:r>
        <w:fldChar w:fldCharType="begin" w:fldLock="1"/>
      </w:r>
      <w:r>
        <w:instrText xml:space="preserve"> PAGEREF _Toc44932576 \h </w:instrText>
      </w:r>
      <w:r>
        <w:fldChar w:fldCharType="separate"/>
      </w:r>
      <w:r>
        <w:t>115</w:t>
      </w:r>
      <w:r>
        <w:fldChar w:fldCharType="end"/>
      </w:r>
    </w:p>
    <w:p w:rsidR="00825209" w:rsidRPr="00C44CE0" w:rsidRDefault="00825209">
      <w:pPr>
        <w:pStyle w:val="TOC2"/>
        <w:rPr>
          <w:rFonts w:ascii="Calibri" w:hAnsi="Calibri"/>
          <w:sz w:val="22"/>
          <w:szCs w:val="22"/>
          <w:lang w:eastAsia="en-GB"/>
        </w:rPr>
      </w:pPr>
      <w:r>
        <w:t>8.107</w:t>
      </w:r>
      <w:r w:rsidRPr="00C44CE0">
        <w:rPr>
          <w:rFonts w:ascii="Calibri" w:hAnsi="Calibri"/>
          <w:sz w:val="22"/>
          <w:szCs w:val="22"/>
          <w:lang w:eastAsia="en-GB"/>
        </w:rPr>
        <w:tab/>
      </w:r>
      <w:r>
        <w:t>Contactless functionality state</w:t>
      </w:r>
      <w:r>
        <w:tab/>
      </w:r>
      <w:r>
        <w:fldChar w:fldCharType="begin" w:fldLock="1"/>
      </w:r>
      <w:r>
        <w:instrText xml:space="preserve"> PAGEREF _Toc44932577 \h </w:instrText>
      </w:r>
      <w:r>
        <w:fldChar w:fldCharType="separate"/>
      </w:r>
      <w:r>
        <w:t>115</w:t>
      </w:r>
      <w:r>
        <w:fldChar w:fldCharType="end"/>
      </w:r>
    </w:p>
    <w:p w:rsidR="00825209" w:rsidRPr="00C44CE0" w:rsidRDefault="00825209">
      <w:pPr>
        <w:pStyle w:val="TOC2"/>
        <w:rPr>
          <w:rFonts w:ascii="Calibri" w:hAnsi="Calibri"/>
          <w:sz w:val="22"/>
          <w:szCs w:val="22"/>
          <w:lang w:eastAsia="en-GB"/>
        </w:rPr>
      </w:pPr>
      <w:r>
        <w:t>8.108</w:t>
      </w:r>
      <w:r w:rsidRPr="00C44CE0">
        <w:rPr>
          <w:rFonts w:ascii="Calibri" w:hAnsi="Calibri"/>
          <w:sz w:val="22"/>
          <w:szCs w:val="22"/>
          <w:lang w:eastAsia="en-GB"/>
        </w:rPr>
        <w:tab/>
      </w:r>
      <w:r>
        <w:t>IMS URI</w:t>
      </w:r>
      <w:r>
        <w:tab/>
      </w:r>
      <w:r>
        <w:fldChar w:fldCharType="begin" w:fldLock="1"/>
      </w:r>
      <w:r>
        <w:instrText xml:space="preserve"> PAGEREF _Toc44932578 \h </w:instrText>
      </w:r>
      <w:r>
        <w:fldChar w:fldCharType="separate"/>
      </w:r>
      <w:r>
        <w:t>115</w:t>
      </w:r>
      <w:r>
        <w:fldChar w:fldCharType="end"/>
      </w:r>
    </w:p>
    <w:p w:rsidR="00825209" w:rsidRPr="00C44CE0" w:rsidRDefault="00825209">
      <w:pPr>
        <w:pStyle w:val="TOC2"/>
        <w:rPr>
          <w:rFonts w:ascii="Calibri" w:hAnsi="Calibri"/>
          <w:sz w:val="22"/>
          <w:szCs w:val="22"/>
          <w:lang w:eastAsia="en-GB"/>
        </w:rPr>
      </w:pPr>
      <w:r>
        <w:t>8.109</w:t>
      </w:r>
      <w:r w:rsidRPr="00C44CE0">
        <w:rPr>
          <w:rFonts w:ascii="Calibri" w:hAnsi="Calibri"/>
          <w:sz w:val="22"/>
          <w:szCs w:val="22"/>
          <w:lang w:eastAsia="en-GB"/>
        </w:rPr>
        <w:tab/>
      </w:r>
      <w:r>
        <w:t>Extended registry application data</w:t>
      </w:r>
      <w:r>
        <w:tab/>
      </w:r>
      <w:r>
        <w:fldChar w:fldCharType="begin" w:fldLock="1"/>
      </w:r>
      <w:r>
        <w:instrText xml:space="preserve"> PAGEREF _Toc44932579 \h </w:instrText>
      </w:r>
      <w:r>
        <w:fldChar w:fldCharType="separate"/>
      </w:r>
      <w:r>
        <w:t>115</w:t>
      </w:r>
      <w:r>
        <w:fldChar w:fldCharType="end"/>
      </w:r>
    </w:p>
    <w:p w:rsidR="00825209" w:rsidRPr="00C44CE0" w:rsidRDefault="00825209">
      <w:pPr>
        <w:pStyle w:val="TOC2"/>
        <w:rPr>
          <w:rFonts w:ascii="Calibri" w:hAnsi="Calibri"/>
          <w:sz w:val="22"/>
          <w:szCs w:val="22"/>
          <w:lang w:eastAsia="en-GB"/>
        </w:rPr>
      </w:pPr>
      <w:r>
        <w:t>8.110</w:t>
      </w:r>
      <w:r w:rsidRPr="00C44CE0">
        <w:rPr>
          <w:rFonts w:ascii="Calibri" w:hAnsi="Calibri"/>
          <w:sz w:val="22"/>
          <w:szCs w:val="22"/>
          <w:lang w:eastAsia="en-GB"/>
        </w:rPr>
        <w:tab/>
      </w:r>
      <w:r>
        <w:t>IARI</w:t>
      </w:r>
      <w:r>
        <w:tab/>
      </w:r>
      <w:r>
        <w:fldChar w:fldCharType="begin" w:fldLock="1"/>
      </w:r>
      <w:r>
        <w:instrText xml:space="preserve"> PAGEREF _Toc44932580 \h </w:instrText>
      </w:r>
      <w:r>
        <w:fldChar w:fldCharType="separate"/>
      </w:r>
      <w:r>
        <w:t>115</w:t>
      </w:r>
      <w:r>
        <w:fldChar w:fldCharType="end"/>
      </w:r>
    </w:p>
    <w:p w:rsidR="00825209" w:rsidRPr="00C44CE0" w:rsidRDefault="00825209">
      <w:pPr>
        <w:pStyle w:val="TOC2"/>
        <w:rPr>
          <w:rFonts w:ascii="Calibri" w:hAnsi="Calibri"/>
          <w:sz w:val="22"/>
          <w:szCs w:val="22"/>
          <w:lang w:eastAsia="en-GB"/>
        </w:rPr>
      </w:pPr>
      <w:r>
        <w:t>8.111</w:t>
      </w:r>
      <w:r w:rsidRPr="00C44CE0">
        <w:rPr>
          <w:rFonts w:ascii="Calibri" w:hAnsi="Calibri"/>
          <w:sz w:val="22"/>
          <w:szCs w:val="22"/>
          <w:lang w:eastAsia="en-GB"/>
        </w:rPr>
        <w:tab/>
      </w:r>
      <w:r>
        <w:t>IMPU List</w:t>
      </w:r>
      <w:r>
        <w:tab/>
      </w:r>
      <w:r>
        <w:fldChar w:fldCharType="begin" w:fldLock="1"/>
      </w:r>
      <w:r>
        <w:instrText xml:space="preserve"> PAGEREF _Toc44932581 \h </w:instrText>
      </w:r>
      <w:r>
        <w:fldChar w:fldCharType="separate"/>
      </w:r>
      <w:r>
        <w:t>116</w:t>
      </w:r>
      <w:r>
        <w:fldChar w:fldCharType="end"/>
      </w:r>
    </w:p>
    <w:p w:rsidR="00825209" w:rsidRPr="00C44CE0" w:rsidRDefault="00825209">
      <w:pPr>
        <w:pStyle w:val="TOC2"/>
        <w:rPr>
          <w:rFonts w:ascii="Calibri" w:hAnsi="Calibri"/>
          <w:sz w:val="22"/>
          <w:szCs w:val="22"/>
          <w:lang w:eastAsia="en-GB"/>
        </w:rPr>
      </w:pPr>
      <w:r>
        <w:t>8.112</w:t>
      </w:r>
      <w:r w:rsidRPr="00C44CE0">
        <w:rPr>
          <w:rFonts w:ascii="Calibri" w:hAnsi="Calibri"/>
          <w:sz w:val="22"/>
          <w:szCs w:val="22"/>
          <w:lang w:eastAsia="en-GB"/>
        </w:rPr>
        <w:tab/>
      </w:r>
      <w:r w:rsidRPr="001D1155">
        <w:rPr>
          <w:color w:val="000000"/>
        </w:rPr>
        <w:t>IMS status code</w:t>
      </w:r>
      <w:r>
        <w:tab/>
      </w:r>
      <w:r>
        <w:fldChar w:fldCharType="begin" w:fldLock="1"/>
      </w:r>
      <w:r>
        <w:instrText xml:space="preserve"> PAGEREF _Toc44932582 \h </w:instrText>
      </w:r>
      <w:r>
        <w:fldChar w:fldCharType="separate"/>
      </w:r>
      <w:r>
        <w:t>116</w:t>
      </w:r>
      <w:r>
        <w:fldChar w:fldCharType="end"/>
      </w:r>
    </w:p>
    <w:p w:rsidR="00825209" w:rsidRPr="00C44CE0" w:rsidRDefault="00825209">
      <w:pPr>
        <w:pStyle w:val="TOC2"/>
        <w:rPr>
          <w:rFonts w:ascii="Calibri" w:hAnsi="Calibri"/>
          <w:sz w:val="22"/>
          <w:szCs w:val="22"/>
          <w:lang w:eastAsia="en-GB"/>
        </w:rPr>
      </w:pPr>
      <w:r>
        <w:t>8.113</w:t>
      </w:r>
      <w:r w:rsidRPr="00C44CE0">
        <w:rPr>
          <w:rFonts w:ascii="Calibri" w:hAnsi="Calibri"/>
          <w:sz w:val="22"/>
          <w:szCs w:val="22"/>
          <w:lang w:eastAsia="en-GB"/>
        </w:rPr>
        <w:tab/>
      </w:r>
      <w:r>
        <w:t>eCAT client profile</w:t>
      </w:r>
      <w:r>
        <w:tab/>
      </w:r>
      <w:r>
        <w:fldChar w:fldCharType="begin" w:fldLock="1"/>
      </w:r>
      <w:r>
        <w:instrText xml:space="preserve"> PAGEREF _Toc44932583 \h </w:instrText>
      </w:r>
      <w:r>
        <w:fldChar w:fldCharType="separate"/>
      </w:r>
      <w:r>
        <w:t>116</w:t>
      </w:r>
      <w:r>
        <w:fldChar w:fldCharType="end"/>
      </w:r>
    </w:p>
    <w:p w:rsidR="00825209" w:rsidRPr="00C44CE0" w:rsidRDefault="00825209">
      <w:pPr>
        <w:pStyle w:val="TOC2"/>
        <w:rPr>
          <w:rFonts w:ascii="Calibri" w:hAnsi="Calibri"/>
          <w:sz w:val="22"/>
          <w:szCs w:val="22"/>
          <w:lang w:eastAsia="en-GB"/>
        </w:rPr>
      </w:pPr>
      <w:r>
        <w:t>8.114</w:t>
      </w:r>
      <w:r w:rsidRPr="00C44CE0">
        <w:rPr>
          <w:rFonts w:ascii="Calibri" w:hAnsi="Calibri"/>
          <w:sz w:val="22"/>
          <w:szCs w:val="22"/>
          <w:lang w:eastAsia="en-GB"/>
        </w:rPr>
        <w:tab/>
      </w:r>
      <w:r>
        <w:t>eCAT client identity</w:t>
      </w:r>
      <w:r>
        <w:tab/>
      </w:r>
      <w:r>
        <w:fldChar w:fldCharType="begin" w:fldLock="1"/>
      </w:r>
      <w:r>
        <w:instrText xml:space="preserve"> PAGEREF _Toc44932584 \h </w:instrText>
      </w:r>
      <w:r>
        <w:fldChar w:fldCharType="separate"/>
      </w:r>
      <w:r>
        <w:t>116</w:t>
      </w:r>
      <w:r>
        <w:fldChar w:fldCharType="end"/>
      </w:r>
    </w:p>
    <w:p w:rsidR="00825209" w:rsidRPr="00C44CE0" w:rsidRDefault="00825209">
      <w:pPr>
        <w:pStyle w:val="TOC2"/>
        <w:rPr>
          <w:rFonts w:ascii="Calibri" w:hAnsi="Calibri"/>
          <w:sz w:val="22"/>
          <w:szCs w:val="22"/>
          <w:lang w:eastAsia="en-GB"/>
        </w:rPr>
      </w:pPr>
      <w:r>
        <w:t>8.115</w:t>
      </w:r>
      <w:r w:rsidRPr="00C44CE0">
        <w:rPr>
          <w:rFonts w:ascii="Calibri" w:hAnsi="Calibri"/>
          <w:sz w:val="22"/>
          <w:szCs w:val="22"/>
          <w:lang w:eastAsia="en-GB"/>
        </w:rPr>
        <w:tab/>
      </w:r>
      <w:r>
        <w:t>Encapsulated envelope type</w:t>
      </w:r>
      <w:r>
        <w:tab/>
      </w:r>
      <w:r>
        <w:fldChar w:fldCharType="begin" w:fldLock="1"/>
      </w:r>
      <w:r>
        <w:instrText xml:space="preserve"> PAGEREF _Toc44932585 \h </w:instrText>
      </w:r>
      <w:r>
        <w:fldChar w:fldCharType="separate"/>
      </w:r>
      <w:r>
        <w:t>116</w:t>
      </w:r>
      <w:r>
        <w:fldChar w:fldCharType="end"/>
      </w:r>
    </w:p>
    <w:p w:rsidR="00825209" w:rsidRPr="00C44CE0" w:rsidRDefault="00825209">
      <w:pPr>
        <w:pStyle w:val="TOC2"/>
        <w:rPr>
          <w:rFonts w:ascii="Calibri" w:hAnsi="Calibri"/>
          <w:sz w:val="22"/>
          <w:szCs w:val="22"/>
          <w:lang w:eastAsia="en-GB"/>
        </w:rPr>
      </w:pPr>
      <w:r>
        <w:t>8.116</w:t>
      </w:r>
      <w:r w:rsidRPr="00C44CE0">
        <w:rPr>
          <w:rFonts w:ascii="Calibri" w:hAnsi="Calibri"/>
          <w:sz w:val="22"/>
          <w:szCs w:val="22"/>
          <w:lang w:eastAsia="en-GB"/>
        </w:rPr>
        <w:tab/>
      </w:r>
      <w:r>
        <w:t>Void</w:t>
      </w:r>
      <w:r>
        <w:tab/>
      </w:r>
      <w:r>
        <w:fldChar w:fldCharType="begin" w:fldLock="1"/>
      </w:r>
      <w:r>
        <w:instrText xml:space="preserve"> PAGEREF _Toc44932586 \h </w:instrText>
      </w:r>
      <w:r>
        <w:fldChar w:fldCharType="separate"/>
      </w:r>
      <w:r>
        <w:t>117</w:t>
      </w:r>
      <w:r>
        <w:fldChar w:fldCharType="end"/>
      </w:r>
    </w:p>
    <w:p w:rsidR="00825209" w:rsidRPr="00C44CE0" w:rsidRDefault="00825209">
      <w:pPr>
        <w:pStyle w:val="TOC2"/>
        <w:rPr>
          <w:rFonts w:ascii="Calibri" w:hAnsi="Calibri"/>
          <w:sz w:val="22"/>
          <w:szCs w:val="22"/>
          <w:lang w:eastAsia="en-GB"/>
        </w:rPr>
      </w:pPr>
      <w:r>
        <w:t>8.117</w:t>
      </w:r>
      <w:r w:rsidRPr="00C44CE0">
        <w:rPr>
          <w:rFonts w:ascii="Calibri" w:hAnsi="Calibri"/>
          <w:sz w:val="22"/>
          <w:szCs w:val="22"/>
          <w:lang w:eastAsia="en-GB"/>
        </w:rPr>
        <w:tab/>
      </w:r>
      <w:r>
        <w:t>Void</w:t>
      </w:r>
      <w:r>
        <w:tab/>
      </w:r>
      <w:r>
        <w:fldChar w:fldCharType="begin" w:fldLock="1"/>
      </w:r>
      <w:r>
        <w:instrText xml:space="preserve"> PAGEREF _Toc44932587 \h </w:instrText>
      </w:r>
      <w:r>
        <w:fldChar w:fldCharType="separate"/>
      </w:r>
      <w:r>
        <w:t>117</w:t>
      </w:r>
      <w:r>
        <w:fldChar w:fldCharType="end"/>
      </w:r>
    </w:p>
    <w:p w:rsidR="00825209" w:rsidRPr="00C44CE0" w:rsidRDefault="00825209">
      <w:pPr>
        <w:pStyle w:val="TOC2"/>
        <w:rPr>
          <w:rFonts w:ascii="Calibri" w:hAnsi="Calibri"/>
          <w:sz w:val="22"/>
          <w:szCs w:val="22"/>
          <w:lang w:eastAsia="en-GB"/>
        </w:rPr>
      </w:pPr>
      <w:r>
        <w:t>8.118</w:t>
      </w:r>
      <w:r w:rsidRPr="00C44CE0">
        <w:rPr>
          <w:rFonts w:ascii="Calibri" w:hAnsi="Calibri"/>
          <w:sz w:val="22"/>
          <w:szCs w:val="22"/>
          <w:lang w:eastAsia="en-GB"/>
        </w:rPr>
        <w:tab/>
      </w:r>
      <w:r>
        <w:t>PLMN ID</w:t>
      </w:r>
      <w:r>
        <w:tab/>
      </w:r>
      <w:r>
        <w:fldChar w:fldCharType="begin" w:fldLock="1"/>
      </w:r>
      <w:r>
        <w:instrText xml:space="preserve"> PAGEREF _Toc44932588 \h </w:instrText>
      </w:r>
      <w:r>
        <w:fldChar w:fldCharType="separate"/>
      </w:r>
      <w:r>
        <w:t>117</w:t>
      </w:r>
      <w:r>
        <w:fldChar w:fldCharType="end"/>
      </w:r>
    </w:p>
    <w:p w:rsidR="00825209" w:rsidRPr="00C44CE0" w:rsidRDefault="00825209">
      <w:pPr>
        <w:pStyle w:val="TOC2"/>
        <w:rPr>
          <w:rFonts w:ascii="Calibri" w:hAnsi="Calibri"/>
          <w:sz w:val="22"/>
          <w:szCs w:val="22"/>
          <w:lang w:eastAsia="en-GB"/>
        </w:rPr>
      </w:pPr>
      <w:r>
        <w:t>8.119</w:t>
      </w:r>
      <w:r w:rsidRPr="00C44CE0">
        <w:rPr>
          <w:rFonts w:ascii="Calibri" w:hAnsi="Calibri"/>
          <w:sz w:val="22"/>
          <w:szCs w:val="22"/>
          <w:lang w:eastAsia="en-GB"/>
        </w:rPr>
        <w:tab/>
      </w:r>
      <w:r>
        <w:t>E-UTRAN Inter-frequency Network Measurement Results</w:t>
      </w:r>
      <w:r>
        <w:tab/>
      </w:r>
      <w:r>
        <w:fldChar w:fldCharType="begin" w:fldLock="1"/>
      </w:r>
      <w:r>
        <w:instrText xml:space="preserve"> PAGEREF _Toc44932589 \h </w:instrText>
      </w:r>
      <w:r>
        <w:fldChar w:fldCharType="separate"/>
      </w:r>
      <w:r>
        <w:t>117</w:t>
      </w:r>
      <w:r>
        <w:fldChar w:fldCharType="end"/>
      </w:r>
    </w:p>
    <w:p w:rsidR="00825209" w:rsidRPr="00C44CE0" w:rsidRDefault="00825209">
      <w:pPr>
        <w:pStyle w:val="TOC2"/>
        <w:rPr>
          <w:rFonts w:ascii="Calibri" w:hAnsi="Calibri"/>
          <w:sz w:val="22"/>
          <w:szCs w:val="22"/>
          <w:lang w:eastAsia="en-GB"/>
        </w:rPr>
      </w:pPr>
      <w:r>
        <w:t>8.120</w:t>
      </w:r>
      <w:r w:rsidRPr="00C44CE0">
        <w:rPr>
          <w:rFonts w:ascii="Calibri" w:hAnsi="Calibri"/>
          <w:sz w:val="22"/>
          <w:szCs w:val="22"/>
          <w:lang w:eastAsia="en-GB"/>
        </w:rPr>
        <w:tab/>
      </w:r>
      <w:r>
        <w:t>Call control result</w:t>
      </w:r>
      <w:r>
        <w:tab/>
      </w:r>
      <w:r>
        <w:fldChar w:fldCharType="begin" w:fldLock="1"/>
      </w:r>
      <w:r>
        <w:instrText xml:space="preserve"> PAGEREF _Toc44932590 \h </w:instrText>
      </w:r>
      <w:r>
        <w:fldChar w:fldCharType="separate"/>
      </w:r>
      <w:r>
        <w:t>117</w:t>
      </w:r>
      <w:r>
        <w:fldChar w:fldCharType="end"/>
      </w:r>
    </w:p>
    <w:p w:rsidR="00825209" w:rsidRPr="00C44CE0" w:rsidRDefault="00825209">
      <w:pPr>
        <w:pStyle w:val="TOC2"/>
        <w:rPr>
          <w:rFonts w:ascii="Calibri" w:hAnsi="Calibri"/>
          <w:sz w:val="22"/>
          <w:szCs w:val="22"/>
          <w:lang w:eastAsia="en-GB"/>
        </w:rPr>
      </w:pPr>
      <w:r>
        <w:t>8.121</w:t>
      </w:r>
      <w:r w:rsidRPr="00C44CE0">
        <w:rPr>
          <w:rFonts w:ascii="Calibri" w:hAnsi="Calibri"/>
          <w:sz w:val="22"/>
          <w:szCs w:val="22"/>
          <w:lang w:eastAsia="en-GB"/>
        </w:rPr>
        <w:tab/>
      </w:r>
      <w:r>
        <w:t>eCAT sequence number</w:t>
      </w:r>
      <w:r>
        <w:tab/>
      </w:r>
      <w:r>
        <w:fldChar w:fldCharType="begin" w:fldLock="1"/>
      </w:r>
      <w:r>
        <w:instrText xml:space="preserve"> PAGEREF _Toc44932591 \h </w:instrText>
      </w:r>
      <w:r>
        <w:fldChar w:fldCharType="separate"/>
      </w:r>
      <w:r>
        <w:t>117</w:t>
      </w:r>
      <w:r>
        <w:fldChar w:fldCharType="end"/>
      </w:r>
    </w:p>
    <w:p w:rsidR="00825209" w:rsidRPr="00C44CE0" w:rsidRDefault="00825209">
      <w:pPr>
        <w:pStyle w:val="TOC2"/>
        <w:rPr>
          <w:rFonts w:ascii="Calibri" w:hAnsi="Calibri"/>
          <w:sz w:val="22"/>
          <w:szCs w:val="22"/>
          <w:lang w:eastAsia="en-GB"/>
        </w:rPr>
      </w:pPr>
      <w:r>
        <w:t>8.122</w:t>
      </w:r>
      <w:r w:rsidRPr="00C44CE0">
        <w:rPr>
          <w:rFonts w:ascii="Calibri" w:hAnsi="Calibri"/>
          <w:sz w:val="22"/>
          <w:szCs w:val="22"/>
          <w:lang w:eastAsia="en-GB"/>
        </w:rPr>
        <w:tab/>
      </w:r>
      <w:r>
        <w:t>Encrypted TLV list</w:t>
      </w:r>
      <w:r>
        <w:tab/>
      </w:r>
      <w:r>
        <w:fldChar w:fldCharType="begin" w:fldLock="1"/>
      </w:r>
      <w:r>
        <w:instrText xml:space="preserve"> PAGEREF _Toc44932592 \h </w:instrText>
      </w:r>
      <w:r>
        <w:fldChar w:fldCharType="separate"/>
      </w:r>
      <w:r>
        <w:t>118</w:t>
      </w:r>
      <w:r>
        <w:fldChar w:fldCharType="end"/>
      </w:r>
    </w:p>
    <w:p w:rsidR="00825209" w:rsidRPr="00C44CE0" w:rsidRDefault="00825209">
      <w:pPr>
        <w:pStyle w:val="TOC2"/>
        <w:rPr>
          <w:rFonts w:ascii="Calibri" w:hAnsi="Calibri"/>
          <w:sz w:val="22"/>
          <w:szCs w:val="22"/>
          <w:lang w:eastAsia="en-GB"/>
        </w:rPr>
      </w:pPr>
      <w:r>
        <w:t>8.123</w:t>
      </w:r>
      <w:r w:rsidRPr="00C44CE0">
        <w:rPr>
          <w:rFonts w:ascii="Calibri" w:hAnsi="Calibri"/>
          <w:sz w:val="22"/>
          <w:szCs w:val="22"/>
          <w:lang w:eastAsia="en-GB"/>
        </w:rPr>
        <w:tab/>
      </w:r>
      <w:r>
        <w:t>MAC</w:t>
      </w:r>
      <w:r>
        <w:tab/>
      </w:r>
      <w:r>
        <w:fldChar w:fldCharType="begin" w:fldLock="1"/>
      </w:r>
      <w:r>
        <w:instrText xml:space="preserve"> PAGEREF _Toc44932593 \h </w:instrText>
      </w:r>
      <w:r>
        <w:fldChar w:fldCharType="separate"/>
      </w:r>
      <w:r>
        <w:t>118</w:t>
      </w:r>
      <w:r>
        <w:fldChar w:fldCharType="end"/>
      </w:r>
    </w:p>
    <w:p w:rsidR="00825209" w:rsidRPr="00C44CE0" w:rsidRDefault="00825209">
      <w:pPr>
        <w:pStyle w:val="TOC2"/>
        <w:rPr>
          <w:rFonts w:ascii="Calibri" w:hAnsi="Calibri"/>
          <w:sz w:val="22"/>
          <w:szCs w:val="22"/>
          <w:lang w:eastAsia="en-GB"/>
        </w:rPr>
      </w:pPr>
      <w:r>
        <w:t>8.124</w:t>
      </w:r>
      <w:r w:rsidRPr="00C44CE0">
        <w:rPr>
          <w:rFonts w:ascii="Calibri" w:hAnsi="Calibri"/>
          <w:sz w:val="22"/>
          <w:szCs w:val="22"/>
          <w:lang w:eastAsia="en-GB"/>
        </w:rPr>
        <w:tab/>
      </w:r>
      <w:r>
        <w:t>SA template</w:t>
      </w:r>
      <w:r>
        <w:tab/>
      </w:r>
      <w:r>
        <w:fldChar w:fldCharType="begin" w:fldLock="1"/>
      </w:r>
      <w:r>
        <w:instrText xml:space="preserve"> PAGEREF _Toc44932594 \h </w:instrText>
      </w:r>
      <w:r>
        <w:fldChar w:fldCharType="separate"/>
      </w:r>
      <w:r>
        <w:t>118</w:t>
      </w:r>
      <w:r>
        <w:fldChar w:fldCharType="end"/>
      </w:r>
    </w:p>
    <w:p w:rsidR="00825209" w:rsidRPr="00C44CE0" w:rsidRDefault="00825209">
      <w:pPr>
        <w:pStyle w:val="TOC2"/>
        <w:rPr>
          <w:rFonts w:ascii="Calibri" w:hAnsi="Calibri"/>
          <w:sz w:val="22"/>
          <w:szCs w:val="22"/>
          <w:lang w:eastAsia="en-GB"/>
        </w:rPr>
      </w:pPr>
      <w:r>
        <w:t>8.125</w:t>
      </w:r>
      <w:r w:rsidRPr="00C44CE0">
        <w:rPr>
          <w:rFonts w:ascii="Calibri" w:hAnsi="Calibri"/>
          <w:sz w:val="22"/>
          <w:szCs w:val="22"/>
          <w:lang w:eastAsia="en-GB"/>
        </w:rPr>
        <w:tab/>
      </w:r>
      <w:r>
        <w:t>CAT service list</w:t>
      </w:r>
      <w:r>
        <w:tab/>
      </w:r>
      <w:r>
        <w:fldChar w:fldCharType="begin" w:fldLock="1"/>
      </w:r>
      <w:r>
        <w:instrText xml:space="preserve"> PAGEREF _Toc44932595 \h </w:instrText>
      </w:r>
      <w:r>
        <w:fldChar w:fldCharType="separate"/>
      </w:r>
      <w:r>
        <w:t>118</w:t>
      </w:r>
      <w:r>
        <w:fldChar w:fldCharType="end"/>
      </w:r>
    </w:p>
    <w:p w:rsidR="00825209" w:rsidRPr="00C44CE0" w:rsidRDefault="00825209">
      <w:pPr>
        <w:pStyle w:val="TOC2"/>
        <w:rPr>
          <w:rFonts w:ascii="Calibri" w:hAnsi="Calibri"/>
          <w:sz w:val="22"/>
          <w:szCs w:val="22"/>
          <w:lang w:eastAsia="en-GB"/>
        </w:rPr>
      </w:pPr>
      <w:r>
        <w:t>8.126</w:t>
      </w:r>
      <w:r w:rsidRPr="00C44CE0">
        <w:rPr>
          <w:rFonts w:ascii="Calibri" w:hAnsi="Calibri"/>
          <w:sz w:val="22"/>
          <w:szCs w:val="22"/>
          <w:lang w:eastAsia="en-GB"/>
        </w:rPr>
        <w:tab/>
      </w:r>
      <w:r>
        <w:t>Refresh enforcement policy</w:t>
      </w:r>
      <w:r>
        <w:tab/>
      </w:r>
      <w:r>
        <w:fldChar w:fldCharType="begin" w:fldLock="1"/>
      </w:r>
      <w:r>
        <w:instrText xml:space="preserve"> PAGEREF _Toc44932596 \h </w:instrText>
      </w:r>
      <w:r>
        <w:fldChar w:fldCharType="separate"/>
      </w:r>
      <w:r>
        <w:t>118</w:t>
      </w:r>
      <w:r>
        <w:fldChar w:fldCharType="end"/>
      </w:r>
    </w:p>
    <w:p w:rsidR="00825209" w:rsidRPr="00C44CE0" w:rsidRDefault="00825209">
      <w:pPr>
        <w:pStyle w:val="TOC2"/>
        <w:rPr>
          <w:rFonts w:ascii="Calibri" w:hAnsi="Calibri"/>
          <w:sz w:val="22"/>
          <w:szCs w:val="22"/>
          <w:lang w:eastAsia="en-GB"/>
        </w:rPr>
      </w:pPr>
      <w:r>
        <w:t>8.127</w:t>
      </w:r>
      <w:r w:rsidRPr="00C44CE0">
        <w:rPr>
          <w:rFonts w:ascii="Calibri" w:hAnsi="Calibri"/>
          <w:sz w:val="22"/>
          <w:szCs w:val="22"/>
          <w:lang w:eastAsia="en-GB"/>
        </w:rPr>
        <w:tab/>
      </w:r>
      <w:r>
        <w:t>DNS Server Address</w:t>
      </w:r>
      <w:r>
        <w:tab/>
      </w:r>
      <w:r>
        <w:fldChar w:fldCharType="begin" w:fldLock="1"/>
      </w:r>
      <w:r>
        <w:instrText xml:space="preserve"> PAGEREF _Toc44932597 \h </w:instrText>
      </w:r>
      <w:r>
        <w:fldChar w:fldCharType="separate"/>
      </w:r>
      <w:r>
        <w:t>118</w:t>
      </w:r>
      <w:r>
        <w:fldChar w:fldCharType="end"/>
      </w:r>
    </w:p>
    <w:p w:rsidR="00825209" w:rsidRPr="00C44CE0" w:rsidRDefault="00825209">
      <w:pPr>
        <w:pStyle w:val="TOC2"/>
        <w:rPr>
          <w:rFonts w:ascii="Calibri" w:hAnsi="Calibri"/>
          <w:sz w:val="22"/>
          <w:szCs w:val="22"/>
          <w:lang w:eastAsia="en-GB"/>
        </w:rPr>
      </w:pPr>
      <w:r>
        <w:t>8.128</w:t>
      </w:r>
      <w:r w:rsidRPr="00C44CE0">
        <w:rPr>
          <w:rFonts w:ascii="Calibri" w:hAnsi="Calibri"/>
          <w:sz w:val="22"/>
          <w:szCs w:val="22"/>
          <w:lang w:eastAsia="en-GB"/>
        </w:rPr>
        <w:tab/>
      </w:r>
      <w:r>
        <w:t>ProSe Report Data</w:t>
      </w:r>
      <w:r>
        <w:tab/>
      </w:r>
      <w:r>
        <w:fldChar w:fldCharType="begin" w:fldLock="1"/>
      </w:r>
      <w:r>
        <w:instrText xml:space="preserve"> PAGEREF _Toc44932598 \h </w:instrText>
      </w:r>
      <w:r>
        <w:fldChar w:fldCharType="separate"/>
      </w:r>
      <w:r>
        <w:t>118</w:t>
      </w:r>
      <w:r>
        <w:fldChar w:fldCharType="end"/>
      </w:r>
    </w:p>
    <w:p w:rsidR="00825209" w:rsidRPr="00C44CE0" w:rsidRDefault="00825209">
      <w:pPr>
        <w:pStyle w:val="TOC2"/>
        <w:rPr>
          <w:rFonts w:ascii="Calibri" w:hAnsi="Calibri"/>
          <w:sz w:val="22"/>
          <w:szCs w:val="22"/>
          <w:lang w:eastAsia="en-GB"/>
        </w:rPr>
      </w:pPr>
      <w:r>
        <w:t>8.129</w:t>
      </w:r>
      <w:r w:rsidRPr="00C44CE0">
        <w:rPr>
          <w:rFonts w:ascii="Calibri" w:hAnsi="Calibri"/>
          <w:sz w:val="22"/>
          <w:szCs w:val="22"/>
          <w:lang w:eastAsia="en-GB"/>
        </w:rPr>
        <w:tab/>
      </w:r>
      <w:r>
        <w:t>SSID</w:t>
      </w:r>
      <w:r>
        <w:tab/>
      </w:r>
      <w:r>
        <w:fldChar w:fldCharType="begin" w:fldLock="1"/>
      </w:r>
      <w:r>
        <w:instrText xml:space="preserve"> PAGEREF _Toc44932599 \h </w:instrText>
      </w:r>
      <w:r>
        <w:fldChar w:fldCharType="separate"/>
      </w:r>
      <w:r>
        <w:t>118</w:t>
      </w:r>
      <w:r>
        <w:fldChar w:fldCharType="end"/>
      </w:r>
    </w:p>
    <w:p w:rsidR="00825209" w:rsidRPr="00C44CE0" w:rsidRDefault="00825209">
      <w:pPr>
        <w:pStyle w:val="TOC2"/>
        <w:rPr>
          <w:rFonts w:ascii="Calibri" w:hAnsi="Calibri"/>
          <w:sz w:val="22"/>
          <w:szCs w:val="22"/>
          <w:lang w:eastAsia="en-GB"/>
        </w:rPr>
      </w:pPr>
      <w:r>
        <w:t>8.130</w:t>
      </w:r>
      <w:r w:rsidRPr="00C44CE0">
        <w:rPr>
          <w:rFonts w:ascii="Calibri" w:hAnsi="Calibri"/>
          <w:sz w:val="22"/>
          <w:szCs w:val="22"/>
          <w:lang w:eastAsia="en-GB"/>
        </w:rPr>
        <w:tab/>
      </w:r>
      <w:r>
        <w:t>BSSID</w:t>
      </w:r>
      <w:r>
        <w:tab/>
      </w:r>
      <w:r>
        <w:fldChar w:fldCharType="begin" w:fldLock="1"/>
      </w:r>
      <w:r>
        <w:instrText xml:space="preserve"> PAGEREF _Toc44932600 \h </w:instrText>
      </w:r>
      <w:r>
        <w:fldChar w:fldCharType="separate"/>
      </w:r>
      <w:r>
        <w:t>119</w:t>
      </w:r>
      <w:r>
        <w:fldChar w:fldCharType="end"/>
      </w:r>
    </w:p>
    <w:p w:rsidR="00825209" w:rsidRPr="00C44CE0" w:rsidRDefault="00825209">
      <w:pPr>
        <w:pStyle w:val="TOC2"/>
        <w:rPr>
          <w:rFonts w:ascii="Calibri" w:hAnsi="Calibri"/>
          <w:sz w:val="22"/>
          <w:szCs w:val="22"/>
          <w:lang w:eastAsia="en-GB"/>
        </w:rPr>
      </w:pPr>
      <w:r>
        <w:t>8.131</w:t>
      </w:r>
      <w:r w:rsidRPr="00C44CE0">
        <w:rPr>
          <w:rFonts w:ascii="Calibri" w:hAnsi="Calibri"/>
          <w:sz w:val="22"/>
          <w:szCs w:val="22"/>
          <w:lang w:eastAsia="en-GB"/>
        </w:rPr>
        <w:tab/>
      </w:r>
      <w:r>
        <w:t>HESSID</w:t>
      </w:r>
      <w:r>
        <w:tab/>
      </w:r>
      <w:r>
        <w:fldChar w:fldCharType="begin" w:fldLock="1"/>
      </w:r>
      <w:r>
        <w:instrText xml:space="preserve"> PAGEREF _Toc44932601 \h </w:instrText>
      </w:r>
      <w:r>
        <w:fldChar w:fldCharType="separate"/>
      </w:r>
      <w:r>
        <w:t>119</w:t>
      </w:r>
      <w:r>
        <w:fldChar w:fldCharType="end"/>
      </w:r>
    </w:p>
    <w:p w:rsidR="00825209" w:rsidRPr="00C44CE0" w:rsidRDefault="00825209">
      <w:pPr>
        <w:pStyle w:val="TOC2"/>
        <w:rPr>
          <w:rFonts w:ascii="Calibri" w:hAnsi="Calibri"/>
          <w:sz w:val="22"/>
          <w:szCs w:val="22"/>
          <w:lang w:eastAsia="en-GB"/>
        </w:rPr>
      </w:pPr>
      <w:r>
        <w:t>8.132</w:t>
      </w:r>
      <w:r w:rsidRPr="00C44CE0">
        <w:rPr>
          <w:rFonts w:ascii="Calibri" w:hAnsi="Calibri"/>
          <w:sz w:val="22"/>
          <w:szCs w:val="22"/>
          <w:lang w:eastAsia="en-GB"/>
        </w:rPr>
        <w:tab/>
      </w:r>
      <w:r>
        <w:t>Media Type</w:t>
      </w:r>
      <w:r>
        <w:tab/>
      </w:r>
      <w:r>
        <w:fldChar w:fldCharType="begin" w:fldLock="1"/>
      </w:r>
      <w:r>
        <w:instrText xml:space="preserve"> PAGEREF _Toc44932602 \h </w:instrText>
      </w:r>
      <w:r>
        <w:fldChar w:fldCharType="separate"/>
      </w:r>
      <w:r>
        <w:t>119</w:t>
      </w:r>
      <w:r>
        <w:fldChar w:fldCharType="end"/>
      </w:r>
    </w:p>
    <w:p w:rsidR="00825209" w:rsidRPr="00C44CE0" w:rsidRDefault="00825209">
      <w:pPr>
        <w:pStyle w:val="TOC2"/>
        <w:rPr>
          <w:rFonts w:ascii="Calibri" w:hAnsi="Calibri"/>
          <w:sz w:val="22"/>
          <w:szCs w:val="22"/>
          <w:lang w:eastAsia="en-GB"/>
        </w:rPr>
      </w:pPr>
      <w:r>
        <w:t>8.133</w:t>
      </w:r>
      <w:r w:rsidRPr="00C44CE0">
        <w:rPr>
          <w:rFonts w:ascii="Calibri" w:hAnsi="Calibri"/>
          <w:sz w:val="22"/>
          <w:szCs w:val="22"/>
          <w:lang w:eastAsia="en-GB"/>
        </w:rPr>
        <w:tab/>
      </w:r>
      <w:r>
        <w:t>IMS call disconnection cause</w:t>
      </w:r>
      <w:r>
        <w:tab/>
      </w:r>
      <w:r>
        <w:fldChar w:fldCharType="begin" w:fldLock="1"/>
      </w:r>
      <w:r>
        <w:instrText xml:space="preserve"> PAGEREF _Toc44932603 \h </w:instrText>
      </w:r>
      <w:r>
        <w:fldChar w:fldCharType="separate"/>
      </w:r>
      <w:r>
        <w:t>119</w:t>
      </w:r>
      <w:r>
        <w:fldChar w:fldCharType="end"/>
      </w:r>
    </w:p>
    <w:p w:rsidR="00825209" w:rsidRPr="00C44CE0" w:rsidRDefault="00825209">
      <w:pPr>
        <w:pStyle w:val="TOC2"/>
        <w:rPr>
          <w:rFonts w:ascii="Calibri" w:hAnsi="Calibri"/>
          <w:sz w:val="22"/>
          <w:szCs w:val="22"/>
          <w:lang w:eastAsia="en-GB"/>
        </w:rPr>
      </w:pPr>
      <w:r>
        <w:t>8.134</w:t>
      </w:r>
      <w:r w:rsidRPr="00C44CE0">
        <w:rPr>
          <w:rFonts w:ascii="Calibri" w:hAnsi="Calibri"/>
          <w:sz w:val="22"/>
          <w:szCs w:val="22"/>
          <w:lang w:eastAsia="en-GB"/>
        </w:rPr>
        <w:tab/>
      </w:r>
      <w:r>
        <w:t>E-UTRAN Primary Timing Advance Information</w:t>
      </w:r>
      <w:r>
        <w:tab/>
      </w:r>
      <w:r>
        <w:fldChar w:fldCharType="begin" w:fldLock="1"/>
      </w:r>
      <w:r>
        <w:instrText xml:space="preserve"> PAGEREF _Toc44932604 \h </w:instrText>
      </w:r>
      <w:r>
        <w:fldChar w:fldCharType="separate"/>
      </w:r>
      <w:r>
        <w:t>120</w:t>
      </w:r>
      <w:r>
        <w:fldChar w:fldCharType="end"/>
      </w:r>
    </w:p>
    <w:p w:rsidR="00825209" w:rsidRPr="00C44CE0" w:rsidRDefault="00825209">
      <w:pPr>
        <w:pStyle w:val="TOC2"/>
        <w:rPr>
          <w:rFonts w:ascii="Calibri" w:hAnsi="Calibri"/>
          <w:sz w:val="22"/>
          <w:szCs w:val="22"/>
          <w:lang w:eastAsia="en-GB"/>
        </w:rPr>
      </w:pPr>
      <w:r>
        <w:t>8.135</w:t>
      </w:r>
      <w:r w:rsidRPr="00C44CE0">
        <w:rPr>
          <w:rFonts w:ascii="Calibri" w:hAnsi="Calibri"/>
          <w:sz w:val="22"/>
          <w:szCs w:val="22"/>
          <w:lang w:eastAsia="en-GB"/>
        </w:rPr>
        <w:tab/>
      </w:r>
      <w:r>
        <w:t>URI truncated</w:t>
      </w:r>
      <w:r>
        <w:tab/>
      </w:r>
      <w:r>
        <w:fldChar w:fldCharType="begin" w:fldLock="1"/>
      </w:r>
      <w:r>
        <w:instrText xml:space="preserve"> PAGEREF _Toc44932605 \h </w:instrText>
      </w:r>
      <w:r>
        <w:fldChar w:fldCharType="separate"/>
      </w:r>
      <w:r>
        <w:t>120</w:t>
      </w:r>
      <w:r>
        <w:fldChar w:fldCharType="end"/>
      </w:r>
    </w:p>
    <w:p w:rsidR="00825209" w:rsidRPr="00C44CE0" w:rsidRDefault="00825209">
      <w:pPr>
        <w:pStyle w:val="TOC2"/>
        <w:rPr>
          <w:rFonts w:ascii="Calibri" w:hAnsi="Calibri"/>
          <w:sz w:val="22"/>
          <w:szCs w:val="22"/>
          <w:lang w:eastAsia="en-GB"/>
        </w:rPr>
      </w:pPr>
      <w:r>
        <w:t>8.136</w:t>
      </w:r>
      <w:r w:rsidRPr="00C44CE0">
        <w:rPr>
          <w:rFonts w:ascii="Calibri" w:hAnsi="Calibri"/>
          <w:sz w:val="22"/>
          <w:szCs w:val="22"/>
          <w:lang w:eastAsia="en-GB"/>
        </w:rPr>
        <w:tab/>
      </w:r>
      <w:r>
        <w:t>Extended Rejection Cause Code</w:t>
      </w:r>
      <w:r>
        <w:tab/>
      </w:r>
      <w:r>
        <w:fldChar w:fldCharType="begin" w:fldLock="1"/>
      </w:r>
      <w:r>
        <w:instrText xml:space="preserve"> PAGEREF _Toc44932606 \h </w:instrText>
      </w:r>
      <w:r>
        <w:fldChar w:fldCharType="separate"/>
      </w:r>
      <w:r>
        <w:t>120</w:t>
      </w:r>
      <w:r>
        <w:fldChar w:fldCharType="end"/>
      </w:r>
    </w:p>
    <w:p w:rsidR="00825209" w:rsidRPr="00C44CE0" w:rsidRDefault="00825209">
      <w:pPr>
        <w:pStyle w:val="TOC2"/>
        <w:rPr>
          <w:rFonts w:ascii="Calibri" w:hAnsi="Calibri"/>
          <w:sz w:val="22"/>
          <w:szCs w:val="22"/>
          <w:lang w:eastAsia="en-GB"/>
        </w:rPr>
      </w:pPr>
      <w:r>
        <w:t>8.137</w:t>
      </w:r>
      <w:r w:rsidRPr="00C44CE0">
        <w:rPr>
          <w:rFonts w:ascii="Calibri" w:hAnsi="Calibri"/>
          <w:sz w:val="22"/>
          <w:szCs w:val="22"/>
          <w:lang w:eastAsia="en-GB"/>
        </w:rPr>
        <w:tab/>
      </w:r>
      <w:r>
        <w:t>Data connection status</w:t>
      </w:r>
      <w:r>
        <w:tab/>
      </w:r>
      <w:r>
        <w:fldChar w:fldCharType="begin" w:fldLock="1"/>
      </w:r>
      <w:r>
        <w:instrText xml:space="preserve"> PAGEREF _Toc44932607 \h </w:instrText>
      </w:r>
      <w:r>
        <w:fldChar w:fldCharType="separate"/>
      </w:r>
      <w:r>
        <w:t>120</w:t>
      </w:r>
      <w:r>
        <w:fldChar w:fldCharType="end"/>
      </w:r>
    </w:p>
    <w:p w:rsidR="00825209" w:rsidRPr="00C44CE0" w:rsidRDefault="00825209">
      <w:pPr>
        <w:pStyle w:val="TOC2"/>
        <w:rPr>
          <w:rFonts w:ascii="Calibri" w:hAnsi="Calibri"/>
          <w:sz w:val="22"/>
          <w:szCs w:val="22"/>
          <w:lang w:eastAsia="en-GB"/>
        </w:rPr>
      </w:pPr>
      <w:r>
        <w:t>8.138</w:t>
      </w:r>
      <w:r w:rsidRPr="00C44CE0">
        <w:rPr>
          <w:rFonts w:ascii="Calibri" w:hAnsi="Calibri"/>
          <w:sz w:val="22"/>
          <w:szCs w:val="22"/>
          <w:lang w:eastAsia="en-GB"/>
        </w:rPr>
        <w:tab/>
      </w:r>
      <w:r>
        <w:t>Data connection type</w:t>
      </w:r>
      <w:r>
        <w:tab/>
      </w:r>
      <w:r>
        <w:fldChar w:fldCharType="begin" w:fldLock="1"/>
      </w:r>
      <w:r>
        <w:instrText xml:space="preserve"> PAGEREF _Toc44932608 \h </w:instrText>
      </w:r>
      <w:r>
        <w:fldChar w:fldCharType="separate"/>
      </w:r>
      <w:r>
        <w:t>121</w:t>
      </w:r>
      <w:r>
        <w:fldChar w:fldCharType="end"/>
      </w:r>
    </w:p>
    <w:p w:rsidR="00825209" w:rsidRPr="00C44CE0" w:rsidRDefault="00825209">
      <w:pPr>
        <w:pStyle w:val="TOC2"/>
        <w:rPr>
          <w:rFonts w:ascii="Calibri" w:hAnsi="Calibri"/>
          <w:sz w:val="22"/>
          <w:szCs w:val="22"/>
          <w:lang w:eastAsia="en-GB"/>
        </w:rPr>
      </w:pPr>
      <w:r>
        <w:t>8.139 (E/5G)SM cause</w:t>
      </w:r>
      <w:r>
        <w:tab/>
      </w:r>
      <w:r>
        <w:fldChar w:fldCharType="begin" w:fldLock="1"/>
      </w:r>
      <w:r>
        <w:instrText xml:space="preserve"> PAGEREF _Toc44932609 \h </w:instrText>
      </w:r>
      <w:r>
        <w:fldChar w:fldCharType="separate"/>
      </w:r>
      <w:r>
        <w:t>121</w:t>
      </w:r>
      <w:r>
        <w:fldChar w:fldCharType="end"/>
      </w:r>
    </w:p>
    <w:p w:rsidR="00825209" w:rsidRPr="00C44CE0" w:rsidRDefault="00825209">
      <w:pPr>
        <w:pStyle w:val="TOC2"/>
        <w:rPr>
          <w:rFonts w:ascii="Calibri" w:hAnsi="Calibri"/>
          <w:sz w:val="22"/>
          <w:szCs w:val="22"/>
          <w:lang w:eastAsia="en-GB"/>
        </w:rPr>
      </w:pPr>
      <w:r>
        <w:t>8.140</w:t>
      </w:r>
      <w:r w:rsidRPr="00C44CE0">
        <w:rPr>
          <w:rFonts w:ascii="Calibri" w:hAnsi="Calibri"/>
          <w:sz w:val="22"/>
          <w:szCs w:val="22"/>
          <w:lang w:eastAsia="en-GB"/>
        </w:rPr>
        <w:tab/>
      </w:r>
      <w:r>
        <w:t>IP address list</w:t>
      </w:r>
      <w:r>
        <w:tab/>
      </w:r>
      <w:r>
        <w:fldChar w:fldCharType="begin" w:fldLock="1"/>
      </w:r>
      <w:r>
        <w:instrText xml:space="preserve"> PAGEREF _Toc44932610 \h </w:instrText>
      </w:r>
      <w:r>
        <w:fldChar w:fldCharType="separate"/>
      </w:r>
      <w:r>
        <w:t>122</w:t>
      </w:r>
      <w:r>
        <w:fldChar w:fldCharType="end"/>
      </w:r>
    </w:p>
    <w:p w:rsidR="00825209" w:rsidRPr="00C44CE0" w:rsidRDefault="00825209">
      <w:pPr>
        <w:pStyle w:val="TOC2"/>
        <w:rPr>
          <w:rFonts w:ascii="Calibri" w:hAnsi="Calibri"/>
          <w:sz w:val="22"/>
          <w:szCs w:val="22"/>
          <w:lang w:eastAsia="en-GB"/>
        </w:rPr>
      </w:pPr>
      <w:r>
        <w:t>8.141</w:t>
      </w:r>
      <w:r w:rsidRPr="00C44CE0">
        <w:rPr>
          <w:rFonts w:ascii="Calibri" w:hAnsi="Calibri"/>
          <w:sz w:val="22"/>
          <w:szCs w:val="22"/>
          <w:lang w:eastAsia="en-GB"/>
        </w:rPr>
        <w:tab/>
      </w:r>
      <w:r>
        <w:t>Surrounding macrocells</w:t>
      </w:r>
      <w:r>
        <w:tab/>
      </w:r>
      <w:r>
        <w:fldChar w:fldCharType="begin" w:fldLock="1"/>
      </w:r>
      <w:r>
        <w:instrText xml:space="preserve"> PAGEREF _Toc44932611 \h </w:instrText>
      </w:r>
      <w:r>
        <w:fldChar w:fldCharType="separate"/>
      </w:r>
      <w:r>
        <w:t>122</w:t>
      </w:r>
      <w:r>
        <w:fldChar w:fldCharType="end"/>
      </w:r>
    </w:p>
    <w:p w:rsidR="00825209" w:rsidRPr="00C44CE0" w:rsidRDefault="00825209">
      <w:pPr>
        <w:pStyle w:val="TOC2"/>
        <w:rPr>
          <w:rFonts w:ascii="Calibri" w:hAnsi="Calibri"/>
          <w:sz w:val="22"/>
          <w:szCs w:val="22"/>
          <w:lang w:eastAsia="en-GB"/>
        </w:rPr>
      </w:pPr>
      <w:r>
        <w:t>8.142</w:t>
      </w:r>
      <w:r w:rsidRPr="00C44CE0">
        <w:rPr>
          <w:rFonts w:ascii="Calibri" w:hAnsi="Calibri"/>
          <w:sz w:val="22"/>
          <w:szCs w:val="22"/>
          <w:lang w:eastAsia="en-GB"/>
        </w:rPr>
        <w:tab/>
      </w:r>
      <w:r>
        <w:t>PDP/PDN/PDU type</w:t>
      </w:r>
      <w:r>
        <w:tab/>
      </w:r>
      <w:r>
        <w:fldChar w:fldCharType="begin" w:fldLock="1"/>
      </w:r>
      <w:r>
        <w:instrText xml:space="preserve"> PAGEREF _Toc44932612 \h </w:instrText>
      </w:r>
      <w:r>
        <w:fldChar w:fldCharType="separate"/>
      </w:r>
      <w:r>
        <w:t>122</w:t>
      </w:r>
      <w:r>
        <w:fldChar w:fldCharType="end"/>
      </w:r>
    </w:p>
    <w:p w:rsidR="00825209" w:rsidRPr="00C44CE0" w:rsidRDefault="00825209">
      <w:pPr>
        <w:pStyle w:val="TOC2"/>
        <w:rPr>
          <w:rFonts w:ascii="Calibri" w:hAnsi="Calibri"/>
          <w:sz w:val="22"/>
          <w:szCs w:val="22"/>
          <w:lang w:eastAsia="en-GB"/>
        </w:rPr>
      </w:pPr>
      <w:r>
        <w:t>8.143</w:t>
      </w:r>
      <w:r w:rsidRPr="00C44CE0">
        <w:rPr>
          <w:rFonts w:ascii="Calibri" w:hAnsi="Calibri"/>
          <w:sz w:val="22"/>
          <w:szCs w:val="22"/>
          <w:lang w:eastAsia="en-GB"/>
        </w:rPr>
        <w:tab/>
      </w:r>
      <w:r>
        <w:t>PDU Session Establishment parameters</w:t>
      </w:r>
      <w:r>
        <w:tab/>
      </w:r>
      <w:r>
        <w:fldChar w:fldCharType="begin" w:fldLock="1"/>
      </w:r>
      <w:r>
        <w:instrText xml:space="preserve"> PAGEREF _Toc44932613 \h </w:instrText>
      </w:r>
      <w:r>
        <w:fldChar w:fldCharType="separate"/>
      </w:r>
      <w:r>
        <w:t>123</w:t>
      </w:r>
      <w:r>
        <w:fldChar w:fldCharType="end"/>
      </w:r>
    </w:p>
    <w:p w:rsidR="00825209" w:rsidRPr="00C44CE0" w:rsidRDefault="00825209">
      <w:pPr>
        <w:pStyle w:val="TOC1"/>
        <w:rPr>
          <w:rFonts w:ascii="Calibri" w:hAnsi="Calibri"/>
          <w:szCs w:val="22"/>
          <w:lang w:eastAsia="en-GB"/>
        </w:rPr>
      </w:pPr>
      <w:r>
        <w:t>9</w:t>
      </w:r>
      <w:r w:rsidRPr="00C44CE0">
        <w:rPr>
          <w:rFonts w:ascii="Calibri" w:hAnsi="Calibri"/>
          <w:szCs w:val="22"/>
          <w:lang w:eastAsia="en-GB"/>
        </w:rPr>
        <w:tab/>
      </w:r>
      <w:r>
        <w:t>Tag values</w:t>
      </w:r>
      <w:r>
        <w:tab/>
      </w:r>
      <w:r>
        <w:fldChar w:fldCharType="begin" w:fldLock="1"/>
      </w:r>
      <w:r>
        <w:instrText xml:space="preserve"> PAGEREF _Toc44932614 \h </w:instrText>
      </w:r>
      <w:r>
        <w:fldChar w:fldCharType="separate"/>
      </w:r>
      <w:r>
        <w:t>123</w:t>
      </w:r>
      <w:r>
        <w:fldChar w:fldCharType="end"/>
      </w:r>
    </w:p>
    <w:p w:rsidR="00825209" w:rsidRPr="00C44CE0" w:rsidRDefault="00825209">
      <w:pPr>
        <w:pStyle w:val="TOC2"/>
        <w:rPr>
          <w:rFonts w:ascii="Calibri" w:hAnsi="Calibri"/>
          <w:sz w:val="22"/>
          <w:szCs w:val="22"/>
          <w:lang w:eastAsia="en-GB"/>
        </w:rPr>
      </w:pPr>
      <w:r>
        <w:t>9.1</w:t>
      </w:r>
      <w:r w:rsidRPr="00C44CE0">
        <w:rPr>
          <w:rFonts w:ascii="Calibri" w:hAnsi="Calibri"/>
          <w:sz w:val="22"/>
          <w:szCs w:val="22"/>
          <w:lang w:eastAsia="en-GB"/>
        </w:rPr>
        <w:tab/>
      </w:r>
      <w:r>
        <w:t>BER-TLV tags in ME to UICC direction</w:t>
      </w:r>
      <w:r>
        <w:tab/>
      </w:r>
      <w:r>
        <w:fldChar w:fldCharType="begin" w:fldLock="1"/>
      </w:r>
      <w:r>
        <w:instrText xml:space="preserve"> PAGEREF _Toc44932615 \h </w:instrText>
      </w:r>
      <w:r>
        <w:fldChar w:fldCharType="separate"/>
      </w:r>
      <w:r>
        <w:t>124</w:t>
      </w:r>
      <w:r>
        <w:fldChar w:fldCharType="end"/>
      </w:r>
    </w:p>
    <w:p w:rsidR="00825209" w:rsidRPr="00C44CE0" w:rsidRDefault="00825209">
      <w:pPr>
        <w:pStyle w:val="TOC2"/>
        <w:rPr>
          <w:rFonts w:ascii="Calibri" w:hAnsi="Calibri"/>
          <w:sz w:val="22"/>
          <w:szCs w:val="22"/>
          <w:lang w:eastAsia="en-GB"/>
        </w:rPr>
      </w:pPr>
      <w:r>
        <w:t>9.2</w:t>
      </w:r>
      <w:r w:rsidRPr="00C44CE0">
        <w:rPr>
          <w:rFonts w:ascii="Calibri" w:hAnsi="Calibri"/>
          <w:sz w:val="22"/>
          <w:szCs w:val="22"/>
          <w:lang w:eastAsia="en-GB"/>
        </w:rPr>
        <w:tab/>
      </w:r>
      <w:r>
        <w:t>BER-TLV tags in UICC TO ME direction</w:t>
      </w:r>
      <w:r>
        <w:tab/>
      </w:r>
      <w:r>
        <w:fldChar w:fldCharType="begin" w:fldLock="1"/>
      </w:r>
      <w:r>
        <w:instrText xml:space="preserve"> PAGEREF _Toc44932616 \h </w:instrText>
      </w:r>
      <w:r>
        <w:fldChar w:fldCharType="separate"/>
      </w:r>
      <w:r>
        <w:t>124</w:t>
      </w:r>
      <w:r>
        <w:fldChar w:fldCharType="end"/>
      </w:r>
    </w:p>
    <w:p w:rsidR="00825209" w:rsidRPr="00C44CE0" w:rsidRDefault="00825209">
      <w:pPr>
        <w:pStyle w:val="TOC2"/>
        <w:rPr>
          <w:rFonts w:ascii="Calibri" w:hAnsi="Calibri"/>
          <w:sz w:val="22"/>
          <w:szCs w:val="22"/>
          <w:lang w:eastAsia="en-GB"/>
        </w:rPr>
      </w:pPr>
      <w:r>
        <w:t>9.3</w:t>
      </w:r>
      <w:r w:rsidRPr="00C44CE0">
        <w:rPr>
          <w:rFonts w:ascii="Calibri" w:hAnsi="Calibri"/>
          <w:sz w:val="22"/>
          <w:szCs w:val="22"/>
          <w:lang w:eastAsia="en-GB"/>
        </w:rPr>
        <w:tab/>
      </w:r>
      <w:r>
        <w:t>COMPREHENSION-TLV tags in both directions</w:t>
      </w:r>
      <w:r>
        <w:tab/>
      </w:r>
      <w:r>
        <w:fldChar w:fldCharType="begin" w:fldLock="1"/>
      </w:r>
      <w:r>
        <w:instrText xml:space="preserve"> PAGEREF _Toc44932617 \h </w:instrText>
      </w:r>
      <w:r>
        <w:fldChar w:fldCharType="separate"/>
      </w:r>
      <w:r>
        <w:t>125</w:t>
      </w:r>
      <w:r>
        <w:fldChar w:fldCharType="end"/>
      </w:r>
    </w:p>
    <w:p w:rsidR="00825209" w:rsidRPr="00C44CE0" w:rsidRDefault="00825209">
      <w:pPr>
        <w:pStyle w:val="TOC2"/>
        <w:rPr>
          <w:rFonts w:ascii="Calibri" w:hAnsi="Calibri"/>
          <w:sz w:val="22"/>
          <w:szCs w:val="22"/>
          <w:lang w:eastAsia="en-GB"/>
        </w:rPr>
      </w:pPr>
      <w:r>
        <w:t>9.4</w:t>
      </w:r>
      <w:r w:rsidRPr="00C44CE0">
        <w:rPr>
          <w:rFonts w:ascii="Calibri" w:hAnsi="Calibri"/>
          <w:sz w:val="22"/>
          <w:szCs w:val="22"/>
          <w:lang w:eastAsia="en-GB"/>
        </w:rPr>
        <w:tab/>
      </w:r>
      <w:r>
        <w:t>Type of Command and Next Action Indicator</w:t>
      </w:r>
      <w:r>
        <w:tab/>
      </w:r>
      <w:r>
        <w:fldChar w:fldCharType="begin" w:fldLock="1"/>
      </w:r>
      <w:r>
        <w:instrText xml:space="preserve"> PAGEREF _Toc44932618 \h </w:instrText>
      </w:r>
      <w:r>
        <w:fldChar w:fldCharType="separate"/>
      </w:r>
      <w:r>
        <w:t>126</w:t>
      </w:r>
      <w:r>
        <w:fldChar w:fldCharType="end"/>
      </w:r>
    </w:p>
    <w:p w:rsidR="00825209" w:rsidRPr="00C44CE0" w:rsidRDefault="00825209">
      <w:pPr>
        <w:pStyle w:val="TOC1"/>
        <w:rPr>
          <w:rFonts w:ascii="Calibri" w:hAnsi="Calibri"/>
          <w:szCs w:val="22"/>
          <w:lang w:eastAsia="en-GB"/>
        </w:rPr>
      </w:pPr>
      <w:r>
        <w:t>10</w:t>
      </w:r>
      <w:r w:rsidRPr="00C44CE0">
        <w:rPr>
          <w:rFonts w:ascii="Calibri" w:hAnsi="Calibri"/>
          <w:szCs w:val="22"/>
          <w:lang w:eastAsia="en-GB"/>
        </w:rPr>
        <w:tab/>
      </w:r>
      <w:r>
        <w:t>Allowed Type of command and Device identity combinations</w:t>
      </w:r>
      <w:r>
        <w:tab/>
      </w:r>
      <w:r>
        <w:fldChar w:fldCharType="begin" w:fldLock="1"/>
      </w:r>
      <w:r>
        <w:instrText xml:space="preserve"> PAGEREF _Toc44932619 \h </w:instrText>
      </w:r>
      <w:r>
        <w:fldChar w:fldCharType="separate"/>
      </w:r>
      <w:r>
        <w:t>126</w:t>
      </w:r>
      <w:r>
        <w:fldChar w:fldCharType="end"/>
      </w:r>
    </w:p>
    <w:p w:rsidR="00825209" w:rsidRPr="00C44CE0" w:rsidRDefault="00825209">
      <w:pPr>
        <w:pStyle w:val="TOC1"/>
        <w:rPr>
          <w:rFonts w:ascii="Calibri" w:hAnsi="Calibri"/>
          <w:szCs w:val="22"/>
          <w:lang w:eastAsia="en-GB"/>
        </w:rPr>
      </w:pPr>
      <w:r>
        <w:t>11</w:t>
      </w:r>
      <w:r w:rsidRPr="00C44CE0">
        <w:rPr>
          <w:rFonts w:ascii="Calibri" w:hAnsi="Calibri"/>
          <w:szCs w:val="22"/>
          <w:lang w:eastAsia="en-GB"/>
        </w:rPr>
        <w:tab/>
      </w:r>
      <w:r>
        <w:t>Security requirements</w:t>
      </w:r>
      <w:r>
        <w:tab/>
      </w:r>
      <w:r>
        <w:fldChar w:fldCharType="begin" w:fldLock="1"/>
      </w:r>
      <w:r>
        <w:instrText xml:space="preserve"> PAGEREF _Toc44932620 \h </w:instrText>
      </w:r>
      <w:r>
        <w:fldChar w:fldCharType="separate"/>
      </w:r>
      <w:r>
        <w:t>126</w:t>
      </w:r>
      <w:r>
        <w:fldChar w:fldCharType="end"/>
      </w:r>
    </w:p>
    <w:p w:rsidR="00825209" w:rsidRPr="00C44CE0" w:rsidRDefault="00825209">
      <w:pPr>
        <w:pStyle w:val="TOC8"/>
        <w:rPr>
          <w:rFonts w:ascii="Calibri" w:hAnsi="Calibri"/>
          <w:b w:val="0"/>
          <w:szCs w:val="22"/>
          <w:lang w:eastAsia="en-GB"/>
        </w:rPr>
      </w:pPr>
      <w:r>
        <w:t>Annex A (normative): Support of USAT by Mobile Equipment</w:t>
      </w:r>
      <w:r>
        <w:tab/>
      </w:r>
      <w:r>
        <w:fldChar w:fldCharType="begin" w:fldLock="1"/>
      </w:r>
      <w:r>
        <w:instrText xml:space="preserve"> PAGEREF _Toc44932621 \h </w:instrText>
      </w:r>
      <w:r>
        <w:fldChar w:fldCharType="separate"/>
      </w:r>
      <w:r>
        <w:t>127</w:t>
      </w:r>
      <w:r>
        <w:fldChar w:fldCharType="end"/>
      </w:r>
    </w:p>
    <w:p w:rsidR="00825209" w:rsidRPr="00C44CE0" w:rsidRDefault="00825209">
      <w:pPr>
        <w:pStyle w:val="TOC8"/>
        <w:rPr>
          <w:rFonts w:ascii="Calibri" w:hAnsi="Calibri"/>
          <w:b w:val="0"/>
          <w:szCs w:val="22"/>
          <w:lang w:eastAsia="en-GB"/>
        </w:rPr>
      </w:pPr>
      <w:r>
        <w:t>Annex B (informative): Example of DISPLAY TEXT Proactive UICC Command</w:t>
      </w:r>
      <w:r>
        <w:tab/>
      </w:r>
      <w:r>
        <w:fldChar w:fldCharType="begin" w:fldLock="1"/>
      </w:r>
      <w:r>
        <w:instrText xml:space="preserve"> PAGEREF _Toc44932622 \h </w:instrText>
      </w:r>
      <w:r>
        <w:fldChar w:fldCharType="separate"/>
      </w:r>
      <w:r>
        <w:t>129</w:t>
      </w:r>
      <w:r>
        <w:fldChar w:fldCharType="end"/>
      </w:r>
    </w:p>
    <w:p w:rsidR="00825209" w:rsidRPr="00C44CE0" w:rsidRDefault="00825209">
      <w:pPr>
        <w:pStyle w:val="TOC8"/>
        <w:rPr>
          <w:rFonts w:ascii="Calibri" w:hAnsi="Calibri"/>
          <w:b w:val="0"/>
          <w:szCs w:val="22"/>
          <w:lang w:eastAsia="en-GB"/>
        </w:rPr>
      </w:pPr>
      <w:r>
        <w:t>Annex C (normative): Structure of USAT communications</w:t>
      </w:r>
      <w:r>
        <w:tab/>
      </w:r>
      <w:r>
        <w:fldChar w:fldCharType="begin" w:fldLock="1"/>
      </w:r>
      <w:r>
        <w:instrText xml:space="preserve"> PAGEREF _Toc44932623 \h </w:instrText>
      </w:r>
      <w:r>
        <w:fldChar w:fldCharType="separate"/>
      </w:r>
      <w:r>
        <w:t>130</w:t>
      </w:r>
      <w:r>
        <w:fldChar w:fldCharType="end"/>
      </w:r>
    </w:p>
    <w:p w:rsidR="00825209" w:rsidRPr="00C44CE0" w:rsidRDefault="00825209">
      <w:pPr>
        <w:pStyle w:val="TOC8"/>
        <w:rPr>
          <w:rFonts w:ascii="Calibri" w:hAnsi="Calibri"/>
          <w:b w:val="0"/>
          <w:szCs w:val="22"/>
          <w:lang w:eastAsia="en-GB"/>
        </w:rPr>
      </w:pPr>
      <w:r>
        <w:t>Annex D (informative): ME display in proactive UICC session</w:t>
      </w:r>
      <w:r>
        <w:tab/>
      </w:r>
      <w:r>
        <w:fldChar w:fldCharType="begin" w:fldLock="1"/>
      </w:r>
      <w:r>
        <w:instrText xml:space="preserve"> PAGEREF _Toc44932624 \h </w:instrText>
      </w:r>
      <w:r>
        <w:fldChar w:fldCharType="separate"/>
      </w:r>
      <w:r>
        <w:t>131</w:t>
      </w:r>
      <w:r>
        <w:fldChar w:fldCharType="end"/>
      </w:r>
    </w:p>
    <w:p w:rsidR="00825209" w:rsidRPr="00C44CE0" w:rsidRDefault="00825209">
      <w:pPr>
        <w:pStyle w:val="TOC8"/>
        <w:rPr>
          <w:rFonts w:ascii="Calibri" w:hAnsi="Calibri"/>
          <w:b w:val="0"/>
          <w:szCs w:val="22"/>
          <w:lang w:eastAsia="en-GB"/>
        </w:rPr>
      </w:pPr>
      <w:r>
        <w:t>Annex E (informative): Help information feature processing</w:t>
      </w:r>
      <w:r>
        <w:tab/>
      </w:r>
      <w:r>
        <w:fldChar w:fldCharType="begin" w:fldLock="1"/>
      </w:r>
      <w:r>
        <w:instrText xml:space="preserve"> PAGEREF _Toc44932625 \h </w:instrText>
      </w:r>
      <w:r>
        <w:fldChar w:fldCharType="separate"/>
      </w:r>
      <w:r>
        <w:t>132</w:t>
      </w:r>
      <w:r>
        <w:fldChar w:fldCharType="end"/>
      </w:r>
    </w:p>
    <w:p w:rsidR="00825209" w:rsidRPr="00C44CE0" w:rsidRDefault="00825209">
      <w:pPr>
        <w:pStyle w:val="TOC8"/>
        <w:rPr>
          <w:rFonts w:ascii="Calibri" w:hAnsi="Calibri"/>
          <w:b w:val="0"/>
          <w:szCs w:val="22"/>
          <w:lang w:eastAsia="en-GB"/>
        </w:rPr>
      </w:pPr>
      <w:r>
        <w:t>Annex F (informative): Monitoring of events</w:t>
      </w:r>
      <w:r>
        <w:tab/>
      </w:r>
      <w:r>
        <w:fldChar w:fldCharType="begin" w:fldLock="1"/>
      </w:r>
      <w:r>
        <w:instrText xml:space="preserve"> PAGEREF _Toc44932626 \h </w:instrText>
      </w:r>
      <w:r>
        <w:fldChar w:fldCharType="separate"/>
      </w:r>
      <w:r>
        <w:t>133</w:t>
      </w:r>
      <w:r>
        <w:fldChar w:fldCharType="end"/>
      </w:r>
    </w:p>
    <w:p w:rsidR="00825209" w:rsidRPr="00C44CE0" w:rsidRDefault="00825209">
      <w:pPr>
        <w:pStyle w:val="TOC8"/>
        <w:rPr>
          <w:rFonts w:ascii="Calibri" w:hAnsi="Calibri"/>
          <w:b w:val="0"/>
          <w:szCs w:val="22"/>
          <w:lang w:eastAsia="en-GB"/>
        </w:rPr>
      </w:pPr>
      <w:r>
        <w:t>Annex G (normative): Support of Multiple Card Operation</w:t>
      </w:r>
      <w:r>
        <w:tab/>
      </w:r>
      <w:r>
        <w:fldChar w:fldCharType="begin" w:fldLock="1"/>
      </w:r>
      <w:r>
        <w:instrText xml:space="preserve"> PAGEREF _Toc44932627 \h </w:instrText>
      </w:r>
      <w:r>
        <w:fldChar w:fldCharType="separate"/>
      </w:r>
      <w:r>
        <w:t>134</w:t>
      </w:r>
      <w:r>
        <w:fldChar w:fldCharType="end"/>
      </w:r>
    </w:p>
    <w:p w:rsidR="00825209" w:rsidRPr="00C44CE0" w:rsidRDefault="00825209">
      <w:pPr>
        <w:pStyle w:val="TOC8"/>
        <w:rPr>
          <w:rFonts w:ascii="Calibri" w:hAnsi="Calibri"/>
          <w:b w:val="0"/>
          <w:szCs w:val="22"/>
          <w:lang w:eastAsia="en-GB"/>
        </w:rPr>
      </w:pPr>
      <w:r>
        <w:t>Annex H (informative): Multiple Card proactive command examples</w:t>
      </w:r>
      <w:r>
        <w:tab/>
      </w:r>
      <w:r>
        <w:fldChar w:fldCharType="begin" w:fldLock="1"/>
      </w:r>
      <w:r>
        <w:instrText xml:space="preserve"> PAGEREF _Toc44932628 \h </w:instrText>
      </w:r>
      <w:r>
        <w:fldChar w:fldCharType="separate"/>
      </w:r>
      <w:r>
        <w:t>135</w:t>
      </w:r>
      <w:r>
        <w:fldChar w:fldCharType="end"/>
      </w:r>
    </w:p>
    <w:p w:rsidR="00825209" w:rsidRPr="00C44CE0" w:rsidRDefault="00825209">
      <w:pPr>
        <w:pStyle w:val="TOC8"/>
        <w:rPr>
          <w:rFonts w:ascii="Calibri" w:hAnsi="Calibri"/>
          <w:b w:val="0"/>
          <w:szCs w:val="22"/>
          <w:lang w:eastAsia="en-GB"/>
        </w:rPr>
      </w:pPr>
      <w:r>
        <w:t>Annex I (informative): Bearer independent protocol proactive command examples</w:t>
      </w:r>
      <w:r>
        <w:tab/>
      </w:r>
      <w:r>
        <w:fldChar w:fldCharType="begin" w:fldLock="1"/>
      </w:r>
      <w:r>
        <w:instrText xml:space="preserve"> PAGEREF _Toc44932629 \h </w:instrText>
      </w:r>
      <w:r>
        <w:fldChar w:fldCharType="separate"/>
      </w:r>
      <w:r>
        <w:t>136</w:t>
      </w:r>
      <w:r>
        <w:fldChar w:fldCharType="end"/>
      </w:r>
    </w:p>
    <w:p w:rsidR="00825209" w:rsidRPr="00C44CE0" w:rsidRDefault="00825209">
      <w:pPr>
        <w:pStyle w:val="TOC8"/>
        <w:rPr>
          <w:rFonts w:ascii="Calibri" w:hAnsi="Calibri"/>
          <w:b w:val="0"/>
          <w:szCs w:val="22"/>
          <w:lang w:eastAsia="en-GB"/>
        </w:rPr>
      </w:pPr>
      <w:r>
        <w:t>Annex J (informative): WAP References</w:t>
      </w:r>
      <w:r>
        <w:tab/>
      </w:r>
      <w:r>
        <w:fldChar w:fldCharType="begin" w:fldLock="1"/>
      </w:r>
      <w:r>
        <w:instrText xml:space="preserve"> PAGEREF _Toc44932630 \h </w:instrText>
      </w:r>
      <w:r>
        <w:fldChar w:fldCharType="separate"/>
      </w:r>
      <w:r>
        <w:t>137</w:t>
      </w:r>
      <w:r>
        <w:fldChar w:fldCharType="end"/>
      </w:r>
    </w:p>
    <w:p w:rsidR="00825209" w:rsidRPr="00C44CE0" w:rsidRDefault="00825209">
      <w:pPr>
        <w:pStyle w:val="TOC8"/>
        <w:rPr>
          <w:rFonts w:ascii="Calibri" w:hAnsi="Calibri"/>
          <w:b w:val="0"/>
          <w:szCs w:val="22"/>
          <w:lang w:eastAsia="en-GB"/>
        </w:rPr>
      </w:pPr>
      <w:r>
        <w:t>Annex K (informative): Use of USAT Bearer independent protocol for local links Bluetooth case</w:t>
      </w:r>
      <w:r>
        <w:tab/>
      </w:r>
      <w:r>
        <w:fldChar w:fldCharType="begin" w:fldLock="1"/>
      </w:r>
      <w:r>
        <w:instrText xml:space="preserve"> PAGEREF _Toc44932631 \h </w:instrText>
      </w:r>
      <w:r>
        <w:fldChar w:fldCharType="separate"/>
      </w:r>
      <w:r>
        <w:t>138</w:t>
      </w:r>
      <w:r>
        <w:fldChar w:fldCharType="end"/>
      </w:r>
    </w:p>
    <w:p w:rsidR="00825209" w:rsidRPr="00C44CE0" w:rsidRDefault="00825209">
      <w:pPr>
        <w:pStyle w:val="TOC8"/>
        <w:rPr>
          <w:rFonts w:ascii="Calibri" w:hAnsi="Calibri"/>
          <w:b w:val="0"/>
          <w:szCs w:val="22"/>
          <w:lang w:eastAsia="en-GB"/>
        </w:rPr>
      </w:pPr>
      <w:r>
        <w:t>Annex L (informative): Bluetooth Service Discovery protocol</w:t>
      </w:r>
      <w:r>
        <w:tab/>
      </w:r>
      <w:r>
        <w:fldChar w:fldCharType="begin" w:fldLock="1"/>
      </w:r>
      <w:r>
        <w:instrText xml:space="preserve"> PAGEREF _Toc44932632 \h </w:instrText>
      </w:r>
      <w:r>
        <w:fldChar w:fldCharType="separate"/>
      </w:r>
      <w:r>
        <w:t>139</w:t>
      </w:r>
      <w:r>
        <w:fldChar w:fldCharType="end"/>
      </w:r>
    </w:p>
    <w:p w:rsidR="00825209" w:rsidRPr="00C44CE0" w:rsidRDefault="00825209">
      <w:pPr>
        <w:pStyle w:val="TOC8"/>
        <w:rPr>
          <w:rFonts w:ascii="Calibri" w:hAnsi="Calibri"/>
          <w:b w:val="0"/>
          <w:szCs w:val="22"/>
          <w:lang w:eastAsia="en-GB"/>
        </w:rPr>
      </w:pPr>
      <w:r>
        <w:t>Annex M (informative): Use of USAT Bearer independent protocol for local links, server case</w:t>
      </w:r>
      <w:r>
        <w:tab/>
      </w:r>
      <w:r>
        <w:fldChar w:fldCharType="begin" w:fldLock="1"/>
      </w:r>
      <w:r>
        <w:instrText xml:space="preserve"> PAGEREF _Toc44932633 \h </w:instrText>
      </w:r>
      <w:r>
        <w:fldChar w:fldCharType="separate"/>
      </w:r>
      <w:r>
        <w:t>140</w:t>
      </w:r>
      <w:r>
        <w:fldChar w:fldCharType="end"/>
      </w:r>
    </w:p>
    <w:p w:rsidR="00825209" w:rsidRPr="00C44CE0" w:rsidRDefault="00825209">
      <w:pPr>
        <w:pStyle w:val="TOC8"/>
        <w:rPr>
          <w:rFonts w:ascii="Calibri" w:hAnsi="Calibri"/>
          <w:b w:val="0"/>
          <w:szCs w:val="22"/>
          <w:lang w:eastAsia="en-GB"/>
        </w:rPr>
      </w:pPr>
      <w:r>
        <w:t>Annex N (informative): USSD information flow between the Network, the ME and the UICC</w:t>
      </w:r>
      <w:r>
        <w:tab/>
      </w:r>
      <w:r>
        <w:fldChar w:fldCharType="begin" w:fldLock="1"/>
      </w:r>
      <w:r>
        <w:instrText xml:space="preserve"> PAGEREF _Toc44932634 \h </w:instrText>
      </w:r>
      <w:r>
        <w:fldChar w:fldCharType="separate"/>
      </w:r>
      <w:r>
        <w:t>141</w:t>
      </w:r>
      <w:r>
        <w:fldChar w:fldCharType="end"/>
      </w:r>
    </w:p>
    <w:p w:rsidR="00825209" w:rsidRPr="00C44CE0" w:rsidRDefault="00825209">
      <w:pPr>
        <w:pStyle w:val="TOC1"/>
        <w:rPr>
          <w:rFonts w:ascii="Calibri" w:hAnsi="Calibri"/>
          <w:szCs w:val="22"/>
          <w:lang w:eastAsia="en-GB"/>
        </w:rPr>
      </w:pPr>
      <w:r>
        <w:t>N.1</w:t>
      </w:r>
      <w:r w:rsidRPr="00C44CE0">
        <w:rPr>
          <w:rFonts w:ascii="Calibri" w:hAnsi="Calibri"/>
          <w:szCs w:val="22"/>
          <w:lang w:eastAsia="en-GB"/>
        </w:rPr>
        <w:tab/>
      </w:r>
      <w:r>
        <w:t>MMI Mode</w:t>
      </w:r>
      <w:r>
        <w:tab/>
      </w:r>
      <w:r>
        <w:fldChar w:fldCharType="begin" w:fldLock="1"/>
      </w:r>
      <w:r>
        <w:instrText xml:space="preserve"> PAGEREF _Toc44932635 \h </w:instrText>
      </w:r>
      <w:r>
        <w:fldChar w:fldCharType="separate"/>
      </w:r>
      <w:r>
        <w:t>141</w:t>
      </w:r>
      <w:r>
        <w:fldChar w:fldCharType="end"/>
      </w:r>
    </w:p>
    <w:p w:rsidR="00825209" w:rsidRPr="00C44CE0" w:rsidRDefault="00825209">
      <w:pPr>
        <w:pStyle w:val="TOC1"/>
        <w:rPr>
          <w:rFonts w:ascii="Calibri" w:hAnsi="Calibri"/>
          <w:szCs w:val="22"/>
          <w:lang w:eastAsia="en-GB"/>
        </w:rPr>
      </w:pPr>
      <w:r>
        <w:t>N.2</w:t>
      </w:r>
      <w:r w:rsidRPr="00C44CE0">
        <w:rPr>
          <w:rFonts w:ascii="Calibri" w:hAnsi="Calibri"/>
          <w:szCs w:val="22"/>
          <w:lang w:eastAsia="en-GB"/>
        </w:rPr>
        <w:tab/>
      </w:r>
      <w:r>
        <w:t>Application Mode</w:t>
      </w:r>
      <w:r>
        <w:tab/>
      </w:r>
      <w:r>
        <w:fldChar w:fldCharType="begin" w:fldLock="1"/>
      </w:r>
      <w:r>
        <w:instrText xml:space="preserve"> PAGEREF _Toc44932636 \h </w:instrText>
      </w:r>
      <w:r>
        <w:fldChar w:fldCharType="separate"/>
      </w:r>
      <w:r>
        <w:t>143</w:t>
      </w:r>
      <w:r>
        <w:fldChar w:fldCharType="end"/>
      </w:r>
    </w:p>
    <w:p w:rsidR="00825209" w:rsidRPr="00C44CE0" w:rsidRDefault="00825209">
      <w:pPr>
        <w:pStyle w:val="TOC1"/>
        <w:rPr>
          <w:rFonts w:ascii="Calibri" w:hAnsi="Calibri"/>
          <w:szCs w:val="22"/>
          <w:lang w:eastAsia="en-GB"/>
        </w:rPr>
      </w:pPr>
      <w:r>
        <w:t>N.3</w:t>
      </w:r>
      <w:r w:rsidRPr="00C44CE0">
        <w:rPr>
          <w:rFonts w:ascii="Calibri" w:hAnsi="Calibri"/>
          <w:szCs w:val="22"/>
          <w:lang w:eastAsia="en-GB"/>
        </w:rPr>
        <w:tab/>
      </w:r>
      <w:r>
        <w:t>USSD Data Download</w:t>
      </w:r>
      <w:r>
        <w:tab/>
      </w:r>
      <w:r>
        <w:fldChar w:fldCharType="begin" w:fldLock="1"/>
      </w:r>
      <w:r>
        <w:instrText xml:space="preserve"> PAGEREF _Toc44932637 \h </w:instrText>
      </w:r>
      <w:r>
        <w:fldChar w:fldCharType="separate"/>
      </w:r>
      <w:r>
        <w:t>145</w:t>
      </w:r>
      <w:r>
        <w:fldChar w:fldCharType="end"/>
      </w:r>
    </w:p>
    <w:p w:rsidR="00825209" w:rsidRPr="00C44CE0" w:rsidRDefault="00825209">
      <w:pPr>
        <w:pStyle w:val="TOC8"/>
        <w:rPr>
          <w:rFonts w:ascii="Calibri" w:hAnsi="Calibri"/>
          <w:b w:val="0"/>
          <w:szCs w:val="22"/>
          <w:lang w:eastAsia="en-GB"/>
        </w:rPr>
      </w:pPr>
      <w:r>
        <w:t>Annex O (informative): Geographical location information discovery information flow between the ME and the UICC</w:t>
      </w:r>
      <w:r>
        <w:tab/>
      </w:r>
      <w:r>
        <w:fldChar w:fldCharType="begin" w:fldLock="1"/>
      </w:r>
      <w:r>
        <w:instrText xml:space="preserve"> PAGEREF _Toc44932638 \h </w:instrText>
      </w:r>
      <w:r>
        <w:fldChar w:fldCharType="separate"/>
      </w:r>
      <w:r>
        <w:t>145</w:t>
      </w:r>
      <w:r>
        <w:fldChar w:fldCharType="end"/>
      </w:r>
    </w:p>
    <w:p w:rsidR="00825209" w:rsidRPr="00C44CE0" w:rsidRDefault="00825209">
      <w:pPr>
        <w:pStyle w:val="TOC8"/>
        <w:rPr>
          <w:rFonts w:ascii="Calibri" w:hAnsi="Calibri"/>
          <w:b w:val="0"/>
          <w:szCs w:val="22"/>
          <w:lang w:eastAsia="en-GB"/>
        </w:rPr>
      </w:pPr>
      <w:r>
        <w:t>Annex P (normative): Support of USAT by Terminals with reduced feature capabilities.</w:t>
      </w:r>
      <w:r>
        <w:tab/>
      </w:r>
      <w:r>
        <w:fldChar w:fldCharType="begin" w:fldLock="1"/>
      </w:r>
      <w:r>
        <w:instrText xml:space="preserve"> PAGEREF _Toc44932639 \h </w:instrText>
      </w:r>
      <w:r>
        <w:fldChar w:fldCharType="separate"/>
      </w:r>
      <w:r>
        <w:t>147</w:t>
      </w:r>
      <w:r>
        <w:fldChar w:fldCharType="end"/>
      </w:r>
    </w:p>
    <w:p w:rsidR="00825209" w:rsidRPr="00C44CE0" w:rsidRDefault="00825209">
      <w:pPr>
        <w:pStyle w:val="TOC8"/>
        <w:rPr>
          <w:rFonts w:ascii="Calibri" w:hAnsi="Calibri"/>
          <w:b w:val="0"/>
          <w:szCs w:val="22"/>
          <w:lang w:eastAsia="en-GB"/>
        </w:rPr>
      </w:pPr>
      <w:r>
        <w:t>Annex Q (normative): Default routing for USAT over AT interface</w:t>
      </w:r>
      <w:r>
        <w:tab/>
      </w:r>
      <w:r>
        <w:fldChar w:fldCharType="begin" w:fldLock="1"/>
      </w:r>
      <w:r>
        <w:instrText xml:space="preserve"> PAGEREF _Toc44932640 \h </w:instrText>
      </w:r>
      <w:r>
        <w:fldChar w:fldCharType="separate"/>
      </w:r>
      <w:r>
        <w:t>148</w:t>
      </w:r>
      <w:r>
        <w:fldChar w:fldCharType="end"/>
      </w:r>
    </w:p>
    <w:p w:rsidR="00825209" w:rsidRPr="00C44CE0" w:rsidRDefault="00825209">
      <w:pPr>
        <w:pStyle w:val="TOC2"/>
        <w:rPr>
          <w:rFonts w:ascii="Calibri" w:hAnsi="Calibri"/>
          <w:sz w:val="22"/>
          <w:szCs w:val="22"/>
          <w:lang w:eastAsia="en-GB"/>
        </w:rPr>
      </w:pPr>
      <w:r>
        <w:t>Q.0</w:t>
      </w:r>
      <w:r w:rsidRPr="00C44CE0">
        <w:rPr>
          <w:rFonts w:ascii="Calibri" w:hAnsi="Calibri"/>
          <w:sz w:val="22"/>
          <w:szCs w:val="22"/>
          <w:lang w:eastAsia="en-GB"/>
        </w:rPr>
        <w:tab/>
      </w:r>
      <w:r>
        <w:t>3GPP-specific facilities</w:t>
      </w:r>
      <w:r>
        <w:tab/>
      </w:r>
      <w:r>
        <w:fldChar w:fldCharType="begin" w:fldLock="1"/>
      </w:r>
      <w:r>
        <w:instrText xml:space="preserve"> PAGEREF _Toc44932641 \h </w:instrText>
      </w:r>
      <w:r>
        <w:fldChar w:fldCharType="separate"/>
      </w:r>
      <w:r>
        <w:t>148</w:t>
      </w:r>
      <w:r>
        <w:fldChar w:fldCharType="end"/>
      </w:r>
    </w:p>
    <w:p w:rsidR="00825209" w:rsidRPr="00C44CE0" w:rsidRDefault="00825209">
      <w:pPr>
        <w:pStyle w:val="TOC2"/>
        <w:rPr>
          <w:rFonts w:ascii="Calibri" w:hAnsi="Calibri"/>
          <w:sz w:val="22"/>
          <w:szCs w:val="22"/>
          <w:lang w:eastAsia="en-GB"/>
        </w:rPr>
      </w:pPr>
      <w:r>
        <w:t>Q.1</w:t>
      </w:r>
      <w:r w:rsidRPr="00C44CE0">
        <w:rPr>
          <w:rFonts w:ascii="Calibri" w:hAnsi="Calibri"/>
          <w:sz w:val="22"/>
          <w:szCs w:val="22"/>
          <w:lang w:eastAsia="en-GB"/>
        </w:rPr>
        <w:tab/>
      </w:r>
      <w:r>
        <w:t>Default routing mechanism</w:t>
      </w:r>
      <w:r>
        <w:tab/>
      </w:r>
      <w:r>
        <w:fldChar w:fldCharType="begin" w:fldLock="1"/>
      </w:r>
      <w:r>
        <w:instrText xml:space="preserve"> PAGEREF _Toc44932642 \h </w:instrText>
      </w:r>
      <w:r>
        <w:fldChar w:fldCharType="separate"/>
      </w:r>
      <w:r>
        <w:t>148</w:t>
      </w:r>
      <w:r>
        <w:fldChar w:fldCharType="end"/>
      </w:r>
    </w:p>
    <w:p w:rsidR="00825209" w:rsidRPr="00C44CE0" w:rsidRDefault="00825209">
      <w:pPr>
        <w:pStyle w:val="TOC2"/>
        <w:rPr>
          <w:rFonts w:ascii="Calibri" w:hAnsi="Calibri"/>
          <w:sz w:val="22"/>
          <w:szCs w:val="22"/>
          <w:lang w:eastAsia="en-GB"/>
        </w:rPr>
      </w:pPr>
      <w:r>
        <w:t>Q.2</w:t>
      </w:r>
      <w:r w:rsidRPr="00C44CE0">
        <w:rPr>
          <w:rFonts w:ascii="Calibri" w:hAnsi="Calibri"/>
          <w:sz w:val="22"/>
          <w:szCs w:val="22"/>
          <w:lang w:eastAsia="en-GB"/>
        </w:rPr>
        <w:tab/>
      </w:r>
      <w:r>
        <w:t>Combination rules for terminal profiles</w:t>
      </w:r>
      <w:r>
        <w:tab/>
      </w:r>
      <w:r>
        <w:fldChar w:fldCharType="begin" w:fldLock="1"/>
      </w:r>
      <w:r>
        <w:instrText xml:space="preserve"> PAGEREF _Toc44932643 \h </w:instrText>
      </w:r>
      <w:r>
        <w:fldChar w:fldCharType="separate"/>
      </w:r>
      <w:r>
        <w:t>149</w:t>
      </w:r>
      <w:r>
        <w:fldChar w:fldCharType="end"/>
      </w:r>
    </w:p>
    <w:p w:rsidR="00825209" w:rsidRPr="00C44CE0" w:rsidRDefault="00825209">
      <w:pPr>
        <w:pStyle w:val="TOC8"/>
        <w:rPr>
          <w:rFonts w:ascii="Calibri" w:hAnsi="Calibri"/>
          <w:b w:val="0"/>
          <w:szCs w:val="22"/>
          <w:lang w:eastAsia="en-GB"/>
        </w:rPr>
      </w:pPr>
      <w:r>
        <w:t>Annex R (informative): UICC access to IMS, command flow examples</w:t>
      </w:r>
      <w:r>
        <w:tab/>
      </w:r>
      <w:r>
        <w:fldChar w:fldCharType="begin" w:fldLock="1"/>
      </w:r>
      <w:r>
        <w:instrText xml:space="preserve"> PAGEREF _Toc44932644 \h </w:instrText>
      </w:r>
      <w:r>
        <w:fldChar w:fldCharType="separate"/>
      </w:r>
      <w:r>
        <w:t>150</w:t>
      </w:r>
      <w:r>
        <w:fldChar w:fldCharType="end"/>
      </w:r>
    </w:p>
    <w:p w:rsidR="00825209" w:rsidRPr="00C44CE0" w:rsidRDefault="00825209">
      <w:pPr>
        <w:pStyle w:val="TOC2"/>
        <w:rPr>
          <w:rFonts w:ascii="Calibri" w:hAnsi="Calibri"/>
          <w:sz w:val="22"/>
          <w:szCs w:val="22"/>
          <w:lang w:eastAsia="en-GB"/>
        </w:rPr>
      </w:pPr>
      <w:r>
        <w:t>R.1</w:t>
      </w:r>
      <w:r w:rsidRPr="00C44CE0">
        <w:rPr>
          <w:rFonts w:ascii="Calibri" w:hAnsi="Calibri"/>
          <w:sz w:val="22"/>
          <w:szCs w:val="22"/>
          <w:lang w:eastAsia="en-GB"/>
        </w:rPr>
        <w:tab/>
      </w:r>
      <w:r>
        <w:t>Discovery of the UICC's IARI and IMS Registration</w:t>
      </w:r>
      <w:r>
        <w:tab/>
      </w:r>
      <w:r>
        <w:fldChar w:fldCharType="begin" w:fldLock="1"/>
      </w:r>
      <w:r>
        <w:instrText xml:space="preserve"> PAGEREF _Toc44932645 \h </w:instrText>
      </w:r>
      <w:r>
        <w:fldChar w:fldCharType="separate"/>
      </w:r>
      <w:r>
        <w:t>150</w:t>
      </w:r>
      <w:r>
        <w:fldChar w:fldCharType="end"/>
      </w:r>
    </w:p>
    <w:p w:rsidR="00825209" w:rsidRPr="00C44CE0" w:rsidRDefault="00825209">
      <w:pPr>
        <w:pStyle w:val="TOC2"/>
        <w:rPr>
          <w:rFonts w:ascii="Calibri" w:hAnsi="Calibri"/>
          <w:sz w:val="22"/>
          <w:szCs w:val="22"/>
          <w:lang w:eastAsia="en-GB"/>
        </w:rPr>
      </w:pPr>
      <w:r>
        <w:t>R.2</w:t>
      </w:r>
      <w:r w:rsidRPr="00C44CE0">
        <w:rPr>
          <w:rFonts w:ascii="Calibri" w:hAnsi="Calibri"/>
          <w:sz w:val="22"/>
          <w:szCs w:val="22"/>
          <w:lang w:eastAsia="en-GB"/>
        </w:rPr>
        <w:tab/>
      </w:r>
      <w:r>
        <w:t>Notification of Incoming IMS data</w:t>
      </w:r>
      <w:r>
        <w:tab/>
      </w:r>
      <w:r>
        <w:fldChar w:fldCharType="begin" w:fldLock="1"/>
      </w:r>
      <w:r>
        <w:instrText xml:space="preserve"> PAGEREF _Toc44932646 \h </w:instrText>
      </w:r>
      <w:r>
        <w:fldChar w:fldCharType="separate"/>
      </w:r>
      <w:r>
        <w:t>151</w:t>
      </w:r>
      <w:r>
        <w:fldChar w:fldCharType="end"/>
      </w:r>
    </w:p>
    <w:p w:rsidR="00825209" w:rsidRPr="00C44CE0" w:rsidRDefault="00825209">
      <w:pPr>
        <w:pStyle w:val="TOC2"/>
        <w:rPr>
          <w:rFonts w:ascii="Calibri" w:hAnsi="Calibri"/>
          <w:sz w:val="22"/>
          <w:szCs w:val="22"/>
          <w:lang w:eastAsia="en-GB"/>
        </w:rPr>
      </w:pPr>
      <w:r>
        <w:t>R.3</w:t>
      </w:r>
      <w:r w:rsidRPr="00C44CE0">
        <w:rPr>
          <w:rFonts w:ascii="Calibri" w:hAnsi="Calibri"/>
          <w:sz w:val="22"/>
          <w:szCs w:val="22"/>
          <w:lang w:eastAsia="en-GB"/>
        </w:rPr>
        <w:tab/>
      </w:r>
      <w:r>
        <w:t>UICC originating a SIP message</w:t>
      </w:r>
      <w:r>
        <w:tab/>
      </w:r>
      <w:r>
        <w:fldChar w:fldCharType="begin" w:fldLock="1"/>
      </w:r>
      <w:r>
        <w:instrText xml:space="preserve"> PAGEREF _Toc44932647 \h </w:instrText>
      </w:r>
      <w:r>
        <w:fldChar w:fldCharType="separate"/>
      </w:r>
      <w:r>
        <w:t>152</w:t>
      </w:r>
      <w:r>
        <w:fldChar w:fldCharType="end"/>
      </w:r>
    </w:p>
    <w:p w:rsidR="00825209" w:rsidRPr="00C44CE0" w:rsidRDefault="00825209">
      <w:pPr>
        <w:pStyle w:val="TOC8"/>
        <w:rPr>
          <w:rFonts w:ascii="Calibri" w:hAnsi="Calibri"/>
          <w:b w:val="0"/>
          <w:szCs w:val="22"/>
          <w:lang w:eastAsia="en-GB"/>
        </w:rPr>
      </w:pPr>
      <w:r>
        <w:t>Annex S (normative): 3GPP PS data off and Bearer Independent Protocol</w:t>
      </w:r>
      <w:r>
        <w:tab/>
      </w:r>
      <w:r>
        <w:fldChar w:fldCharType="begin" w:fldLock="1"/>
      </w:r>
      <w:r>
        <w:instrText xml:space="preserve"> PAGEREF _Toc44932648 \h </w:instrText>
      </w:r>
      <w:r>
        <w:fldChar w:fldCharType="separate"/>
      </w:r>
      <w:r>
        <w:t>152</w:t>
      </w:r>
      <w:r>
        <w:fldChar w:fldCharType="end"/>
      </w:r>
    </w:p>
    <w:p w:rsidR="00825209" w:rsidRPr="00C44CE0" w:rsidRDefault="00825209">
      <w:pPr>
        <w:pStyle w:val="TOC8"/>
        <w:rPr>
          <w:rFonts w:ascii="Calibri" w:hAnsi="Calibri"/>
          <w:b w:val="0"/>
          <w:szCs w:val="22"/>
          <w:lang w:eastAsia="en-GB"/>
        </w:rPr>
      </w:pPr>
      <w:r>
        <w:t>Annex T (informative):  Data Connection Status change event, command flow examples</w:t>
      </w:r>
      <w:r>
        <w:tab/>
      </w:r>
      <w:r>
        <w:fldChar w:fldCharType="begin" w:fldLock="1"/>
      </w:r>
      <w:r>
        <w:instrText xml:space="preserve"> PAGEREF _Toc44932649 \h </w:instrText>
      </w:r>
      <w:r>
        <w:fldChar w:fldCharType="separate"/>
      </w:r>
      <w:r>
        <w:t>153</w:t>
      </w:r>
      <w:r>
        <w:fldChar w:fldCharType="end"/>
      </w:r>
    </w:p>
    <w:p w:rsidR="00825209" w:rsidRPr="00C44CE0" w:rsidRDefault="00825209">
      <w:pPr>
        <w:pStyle w:val="TOC2"/>
        <w:rPr>
          <w:rFonts w:ascii="Calibri" w:hAnsi="Calibri"/>
          <w:sz w:val="22"/>
          <w:szCs w:val="22"/>
          <w:lang w:eastAsia="en-GB"/>
        </w:rPr>
      </w:pPr>
      <w:r>
        <w:t>T.1</w:t>
      </w:r>
      <w:r w:rsidRPr="00C44CE0">
        <w:rPr>
          <w:rFonts w:ascii="Calibri" w:hAnsi="Calibri"/>
          <w:sz w:val="22"/>
          <w:szCs w:val="22"/>
          <w:lang w:eastAsia="en-GB"/>
        </w:rPr>
        <w:tab/>
      </w:r>
      <w:r>
        <w:t>Introduction</w:t>
      </w:r>
      <w:r>
        <w:tab/>
      </w:r>
      <w:r>
        <w:fldChar w:fldCharType="begin" w:fldLock="1"/>
      </w:r>
      <w:r>
        <w:instrText xml:space="preserve"> PAGEREF _Toc44932650 \h </w:instrText>
      </w:r>
      <w:r>
        <w:fldChar w:fldCharType="separate"/>
      </w:r>
      <w:r>
        <w:t>153</w:t>
      </w:r>
      <w:r>
        <w:fldChar w:fldCharType="end"/>
      </w:r>
    </w:p>
    <w:p w:rsidR="00825209" w:rsidRPr="00C44CE0" w:rsidRDefault="00825209">
      <w:pPr>
        <w:pStyle w:val="TOC2"/>
        <w:rPr>
          <w:rFonts w:ascii="Calibri" w:hAnsi="Calibri"/>
          <w:sz w:val="22"/>
          <w:szCs w:val="22"/>
          <w:lang w:eastAsia="en-GB"/>
        </w:rPr>
      </w:pPr>
      <w:r>
        <w:t>T.2</w:t>
      </w:r>
      <w:r w:rsidRPr="00C44CE0">
        <w:rPr>
          <w:rFonts w:ascii="Calibri" w:hAnsi="Calibri"/>
          <w:sz w:val="22"/>
          <w:szCs w:val="22"/>
          <w:lang w:eastAsia="en-GB"/>
        </w:rPr>
        <w:tab/>
      </w:r>
      <w:r>
        <w:t>Success activation of PDP/PDN/PDU request flow example</w:t>
      </w:r>
      <w:r>
        <w:tab/>
      </w:r>
      <w:r>
        <w:fldChar w:fldCharType="begin" w:fldLock="1"/>
      </w:r>
      <w:r>
        <w:instrText xml:space="preserve"> PAGEREF _Toc44932651 \h </w:instrText>
      </w:r>
      <w:r>
        <w:fldChar w:fldCharType="separate"/>
      </w:r>
      <w:r>
        <w:t>153</w:t>
      </w:r>
      <w:r>
        <w:fldChar w:fldCharType="end"/>
      </w:r>
    </w:p>
    <w:p w:rsidR="00825209" w:rsidRPr="00C44CE0" w:rsidRDefault="00825209">
      <w:pPr>
        <w:pStyle w:val="TOC2"/>
        <w:rPr>
          <w:rFonts w:ascii="Calibri" w:hAnsi="Calibri"/>
          <w:sz w:val="22"/>
          <w:szCs w:val="22"/>
          <w:lang w:eastAsia="en-GB"/>
        </w:rPr>
      </w:pPr>
      <w:r>
        <w:t>T.3</w:t>
      </w:r>
      <w:r w:rsidRPr="00C44CE0">
        <w:rPr>
          <w:rFonts w:ascii="Calibri" w:hAnsi="Calibri"/>
          <w:sz w:val="22"/>
          <w:szCs w:val="22"/>
          <w:lang w:eastAsia="en-GB"/>
        </w:rPr>
        <w:tab/>
      </w:r>
      <w:r>
        <w:t>Rejected activation of PDP/PDN/PDU request flow example</w:t>
      </w:r>
      <w:r>
        <w:tab/>
      </w:r>
      <w:r>
        <w:fldChar w:fldCharType="begin" w:fldLock="1"/>
      </w:r>
      <w:r>
        <w:instrText xml:space="preserve"> PAGEREF _Toc44932652 \h </w:instrText>
      </w:r>
      <w:r>
        <w:fldChar w:fldCharType="separate"/>
      </w:r>
      <w:r>
        <w:t>154</w:t>
      </w:r>
      <w:r>
        <w:fldChar w:fldCharType="end"/>
      </w:r>
    </w:p>
    <w:p w:rsidR="00825209" w:rsidRPr="00C44CE0" w:rsidRDefault="00825209">
      <w:pPr>
        <w:pStyle w:val="TOC2"/>
        <w:rPr>
          <w:rFonts w:ascii="Calibri" w:hAnsi="Calibri"/>
          <w:sz w:val="22"/>
          <w:szCs w:val="22"/>
          <w:lang w:eastAsia="en-GB"/>
        </w:rPr>
      </w:pPr>
      <w:r>
        <w:t>T.4</w:t>
      </w:r>
      <w:r w:rsidRPr="00C44CE0">
        <w:rPr>
          <w:rFonts w:ascii="Calibri" w:hAnsi="Calibri"/>
          <w:sz w:val="22"/>
          <w:szCs w:val="22"/>
          <w:lang w:eastAsia="en-GB"/>
        </w:rPr>
        <w:tab/>
      </w:r>
      <w:r>
        <w:t>PDP/PDN/PDU Data connection deactivated flow example</w:t>
      </w:r>
      <w:r>
        <w:tab/>
      </w:r>
      <w:r>
        <w:fldChar w:fldCharType="begin" w:fldLock="1"/>
      </w:r>
      <w:r>
        <w:instrText xml:space="preserve"> PAGEREF _Toc44932653 \h </w:instrText>
      </w:r>
      <w:r>
        <w:fldChar w:fldCharType="separate"/>
      </w:r>
      <w:r>
        <w:t>155</w:t>
      </w:r>
      <w:r>
        <w:fldChar w:fldCharType="end"/>
      </w:r>
    </w:p>
    <w:p w:rsidR="00825209" w:rsidRPr="00C44CE0" w:rsidRDefault="00825209">
      <w:pPr>
        <w:pStyle w:val="TOC8"/>
        <w:rPr>
          <w:rFonts w:ascii="Calibri" w:hAnsi="Calibri"/>
          <w:b w:val="0"/>
          <w:szCs w:val="22"/>
          <w:lang w:eastAsia="en-GB"/>
        </w:rPr>
      </w:pPr>
      <w:r>
        <w:t>Annex U (informative): Change History</w:t>
      </w:r>
      <w:r>
        <w:tab/>
      </w:r>
      <w:r>
        <w:fldChar w:fldCharType="begin" w:fldLock="1"/>
      </w:r>
      <w:r>
        <w:instrText xml:space="preserve"> PAGEREF _Toc44932654 \h </w:instrText>
      </w:r>
      <w:r>
        <w:fldChar w:fldCharType="separate"/>
      </w:r>
      <w:r>
        <w:t>158</w:t>
      </w:r>
      <w:r>
        <w:fldChar w:fldCharType="end"/>
      </w:r>
    </w:p>
    <w:p w:rsidR="00080512" w:rsidRPr="004D3578" w:rsidRDefault="00825209">
      <w:r>
        <w:rPr>
          <w:noProof/>
          <w:sz w:val="22"/>
        </w:rPr>
        <w:fldChar w:fldCharType="end"/>
      </w:r>
    </w:p>
    <w:p w:rsidR="00080512" w:rsidRDefault="00080512" w:rsidP="007C2495">
      <w:pPr>
        <w:pStyle w:val="Heading1"/>
      </w:pPr>
      <w:r w:rsidRPr="004D3578">
        <w:br w:type="page"/>
      </w:r>
      <w:bookmarkStart w:id="9" w:name="foreword"/>
      <w:bookmarkStart w:id="10" w:name="_Toc2086433"/>
      <w:bookmarkStart w:id="11" w:name="_Toc44930865"/>
      <w:bookmarkStart w:id="12" w:name="_Toc44931695"/>
      <w:bookmarkStart w:id="13" w:name="_Toc44932175"/>
      <w:bookmarkEnd w:id="9"/>
      <w:r w:rsidRPr="004D3578">
        <w:lastRenderedPageBreak/>
        <w:t>Foreword</w:t>
      </w:r>
      <w:bookmarkEnd w:id="10"/>
      <w:bookmarkEnd w:id="11"/>
      <w:bookmarkEnd w:id="12"/>
      <w:bookmarkEnd w:id="13"/>
    </w:p>
    <w:p w:rsidR="00080512" w:rsidRPr="004D3578" w:rsidRDefault="00080512">
      <w:r w:rsidRPr="004D3578">
        <w:t>This Techni</w:t>
      </w:r>
      <w:r w:rsidRPr="007C2495">
        <w:t xml:space="preserve">cal </w:t>
      </w:r>
      <w:bookmarkStart w:id="14" w:name="spectype3"/>
      <w:r w:rsidRPr="007C2495">
        <w:t>Specification</w:t>
      </w:r>
      <w:bookmarkEnd w:id="14"/>
      <w:r w:rsidRPr="007C2495">
        <w:t xml:space="preserve"> 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7C2495" w:rsidRPr="00816C4A" w:rsidRDefault="007C2495" w:rsidP="007C2495">
      <w:pPr>
        <w:pStyle w:val="Heading1"/>
      </w:pPr>
      <w:bookmarkStart w:id="15" w:name="introduction"/>
      <w:bookmarkStart w:id="16" w:name="_Toc3200661"/>
      <w:bookmarkStart w:id="17" w:name="_Toc20392404"/>
      <w:bookmarkStart w:id="18" w:name="_Toc27774051"/>
      <w:bookmarkStart w:id="19" w:name="_Toc44930866"/>
      <w:bookmarkStart w:id="20" w:name="_Toc44931696"/>
      <w:bookmarkStart w:id="21" w:name="_Toc44932176"/>
      <w:bookmarkEnd w:id="15"/>
      <w:r w:rsidRPr="00816C4A">
        <w:t>1</w:t>
      </w:r>
      <w:r w:rsidRPr="00816C4A">
        <w:tab/>
        <w:t>Scope</w:t>
      </w:r>
      <w:bookmarkEnd w:id="16"/>
      <w:bookmarkEnd w:id="17"/>
      <w:bookmarkEnd w:id="18"/>
      <w:bookmarkEnd w:id="19"/>
      <w:bookmarkEnd w:id="20"/>
      <w:bookmarkEnd w:id="21"/>
    </w:p>
    <w:p w:rsidR="007C2495" w:rsidRPr="00816C4A" w:rsidRDefault="007C2495" w:rsidP="007C2495">
      <w:r w:rsidRPr="00816C4A">
        <w:t>The present document defines the interface between the UICC and the Mobile Equipment (ME), and mandatory ME procedures, specifically for "USIM Application Toolkit".</w:t>
      </w:r>
    </w:p>
    <w:p w:rsidR="007C2495" w:rsidRPr="00816C4A" w:rsidRDefault="007C2495" w:rsidP="007C2495">
      <w:r w:rsidRPr="00816C4A">
        <w:t>The present document refers in its majority to the ETSI TS 102 223 [32], which describes the generic aspects of application toolkits within the UICC.</w:t>
      </w:r>
    </w:p>
    <w:p w:rsidR="000634A6" w:rsidRPr="00773F96" w:rsidRDefault="000634A6" w:rsidP="000634A6">
      <w:r w:rsidRPr="00773F96">
        <w:t xml:space="preserve">USAT is a set of commands and procedures for use during </w:t>
      </w:r>
      <w:r>
        <w:t>3GPP</w:t>
      </w:r>
      <w:r w:rsidRPr="00773F96">
        <w:t xml:space="preserve"> network operation phase, in addition to those defined in TS 31.101 [13].</w:t>
      </w:r>
    </w:p>
    <w:p w:rsidR="007C2495" w:rsidRPr="00816C4A" w:rsidRDefault="007C2495" w:rsidP="007C2495">
      <w:r w:rsidRPr="00816C4A">
        <w:t>Specifying the interface is to ensure interoperability between a UICC and an ME independently of the respective manufacturers and operators.</w:t>
      </w:r>
    </w:p>
    <w:p w:rsidR="007C2495" w:rsidRPr="00816C4A" w:rsidRDefault="000634A6" w:rsidP="007C2495">
      <w:r w:rsidRPr="00773F96">
        <w:t>The present document defines for:</w:t>
      </w:r>
    </w:p>
    <w:p w:rsidR="007C2495" w:rsidRPr="00816C4A" w:rsidRDefault="007C2495" w:rsidP="007C2495">
      <w:pPr>
        <w:pStyle w:val="B1"/>
      </w:pPr>
      <w:r w:rsidRPr="00816C4A">
        <w:t>-</w:t>
      </w:r>
      <w:r w:rsidRPr="00816C4A">
        <w:tab/>
        <w:t>the commands;</w:t>
      </w:r>
    </w:p>
    <w:p w:rsidR="007C2495" w:rsidRPr="00816C4A" w:rsidRDefault="007C2495" w:rsidP="007C2495">
      <w:pPr>
        <w:pStyle w:val="B1"/>
      </w:pPr>
      <w:r w:rsidRPr="00816C4A">
        <w:t>-</w:t>
      </w:r>
      <w:r w:rsidRPr="00816C4A">
        <w:tab/>
        <w:t>the application protocol;</w:t>
      </w:r>
    </w:p>
    <w:p w:rsidR="007C2495" w:rsidRPr="00816C4A" w:rsidRDefault="007C2495" w:rsidP="007C2495">
      <w:pPr>
        <w:pStyle w:val="B1"/>
      </w:pPr>
      <w:r w:rsidRPr="00816C4A">
        <w:t>-</w:t>
      </w:r>
      <w:r w:rsidRPr="00816C4A">
        <w:tab/>
        <w:t>the mandatory requirements on the UICC and ME for each procedure.</w:t>
      </w:r>
    </w:p>
    <w:p w:rsidR="007C2495" w:rsidRPr="00816C4A" w:rsidRDefault="007C2495" w:rsidP="007C2495">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rsidR="007C2495" w:rsidRPr="00816C4A" w:rsidRDefault="007C2495" w:rsidP="007C2495">
      <w:r w:rsidRPr="00816C4A">
        <w:t xml:space="preserve">For the avoidance of doubt, references to clauses of ETSI TS 102 223 [32] include all the </w:t>
      </w:r>
      <w:r>
        <w:t>clause</w:t>
      </w:r>
      <w:r w:rsidRPr="00816C4A">
        <w:t>s of that clause, unless specifically mentioned.</w:t>
      </w:r>
    </w:p>
    <w:p w:rsidR="007C2495" w:rsidRPr="00816C4A" w:rsidRDefault="007C2495" w:rsidP="007C2495">
      <w:r w:rsidRPr="00816C4A">
        <w:t xml:space="preserve">The target specification ETSI TS 102 223 [32] contains material that is outside of the scope of 3GPP requirements and the present document indicates which parts are in the scope and which are not. </w:t>
      </w:r>
    </w:p>
    <w:p w:rsidR="007C2495" w:rsidRPr="00816C4A" w:rsidRDefault="007C2495" w:rsidP="007C2495">
      <w:r w:rsidRPr="00816C4A">
        <w:rPr>
          <w:lang w:val="en-US"/>
        </w:rPr>
        <w:t>A 3GPP ME may support functionality that is not required by 3GPP, but the requirements to do so are outside of the scope of 3GPP.</w:t>
      </w:r>
    </w:p>
    <w:p w:rsidR="007C2495" w:rsidRPr="00816C4A" w:rsidRDefault="007C2495" w:rsidP="007C2495">
      <w:pPr>
        <w:pStyle w:val="Heading1"/>
      </w:pPr>
      <w:bookmarkStart w:id="22" w:name="_Toc3200662"/>
      <w:bookmarkStart w:id="23" w:name="_Toc20392405"/>
      <w:bookmarkStart w:id="24" w:name="_Toc27774052"/>
      <w:bookmarkStart w:id="25" w:name="_Toc44930867"/>
      <w:bookmarkStart w:id="26" w:name="_Toc44931697"/>
      <w:bookmarkStart w:id="27" w:name="_Toc44932177"/>
      <w:r w:rsidRPr="00816C4A">
        <w:t>2</w:t>
      </w:r>
      <w:r w:rsidRPr="00816C4A">
        <w:tab/>
        <w:t>References</w:t>
      </w:r>
      <w:bookmarkEnd w:id="22"/>
      <w:bookmarkEnd w:id="23"/>
      <w:bookmarkEnd w:id="24"/>
      <w:bookmarkEnd w:id="25"/>
      <w:bookmarkEnd w:id="26"/>
      <w:bookmarkEnd w:id="27"/>
    </w:p>
    <w:p w:rsidR="007C2495" w:rsidRPr="00816C4A" w:rsidRDefault="007C2495" w:rsidP="007C2495">
      <w:r w:rsidRPr="00816C4A">
        <w:t>The following documents contain provisions which, through reference in this text, constitute provisions of the present document.</w:t>
      </w:r>
    </w:p>
    <w:p w:rsidR="007C2495" w:rsidRPr="00816C4A" w:rsidRDefault="007C2495" w:rsidP="007C2495">
      <w:pPr>
        <w:pStyle w:val="B1"/>
      </w:pPr>
      <w:r w:rsidRPr="00816C4A">
        <w:t>-</w:t>
      </w:r>
      <w:r w:rsidRPr="00816C4A">
        <w:tab/>
        <w:t>References are either specific (identified by date of publication, edition number, version number, etc.) or non</w:t>
      </w:r>
      <w:r w:rsidRPr="00816C4A">
        <w:noBreakHyphen/>
        <w:t>specific.</w:t>
      </w:r>
    </w:p>
    <w:p w:rsidR="007C2495" w:rsidRPr="00816C4A" w:rsidRDefault="007C2495" w:rsidP="007C2495">
      <w:pPr>
        <w:pStyle w:val="B1"/>
      </w:pPr>
      <w:r w:rsidRPr="00816C4A">
        <w:t>-</w:t>
      </w:r>
      <w:r w:rsidRPr="00816C4A">
        <w:tab/>
        <w:t>For a specific reference, subsequent revisions do not apply.</w:t>
      </w:r>
    </w:p>
    <w:p w:rsidR="007C2495" w:rsidRPr="00816C4A" w:rsidRDefault="007C2495" w:rsidP="007C2495">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rsidR="007C2495" w:rsidRPr="00816C4A" w:rsidRDefault="007C2495" w:rsidP="007C2495">
      <w:pPr>
        <w:pStyle w:val="EX"/>
      </w:pPr>
      <w:r w:rsidRPr="00816C4A">
        <w:t>[1]</w:t>
      </w:r>
      <w:r w:rsidRPr="00816C4A">
        <w:tab/>
        <w:t>3GPP TS 22.002: "Circuit Bearer Services (BS) supported by a Public Land Mobile Network (PLMN)".</w:t>
      </w:r>
    </w:p>
    <w:p w:rsidR="007C2495" w:rsidRPr="00816C4A" w:rsidRDefault="007C2495" w:rsidP="007C2495">
      <w:pPr>
        <w:pStyle w:val="EX"/>
      </w:pPr>
      <w:r w:rsidRPr="00816C4A">
        <w:lastRenderedPageBreak/>
        <w:t>[2]</w:t>
      </w:r>
      <w:r w:rsidRPr="00816C4A">
        <w:tab/>
        <w:t>3GPP TS 22.030: "Man</w:t>
      </w:r>
      <w:r w:rsidRPr="00816C4A">
        <w:noBreakHyphen/>
        <w:t>Machine Interface (MMI) of the User Equipment (UE)".</w:t>
      </w:r>
    </w:p>
    <w:p w:rsidR="007C2495" w:rsidRPr="00816C4A" w:rsidRDefault="007C2495" w:rsidP="007C2495">
      <w:pPr>
        <w:pStyle w:val="EX"/>
      </w:pPr>
      <w:r w:rsidRPr="00816C4A">
        <w:t>[3]</w:t>
      </w:r>
      <w:r w:rsidRPr="00816C4A">
        <w:tab/>
        <w:t>3GPP TS 22.042: "Network Identity and Time Zone (NITZ); Service description; Stage 1".</w:t>
      </w:r>
    </w:p>
    <w:p w:rsidR="007C2495" w:rsidRPr="00816C4A" w:rsidRDefault="007C2495" w:rsidP="007C2495">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rsidR="007C2495" w:rsidRPr="00816C4A" w:rsidRDefault="007C2495" w:rsidP="007C2495">
      <w:pPr>
        <w:pStyle w:val="EX"/>
      </w:pPr>
      <w:r w:rsidRPr="00816C4A">
        <w:t>[5]</w:t>
      </w:r>
      <w:r w:rsidRPr="00816C4A">
        <w:tab/>
        <w:t>3GPP TS 23.040: "Technical realization of the Short Message Service (SMS)".</w:t>
      </w:r>
    </w:p>
    <w:p w:rsidR="007C2495" w:rsidRPr="00816C4A" w:rsidRDefault="007C2495" w:rsidP="007C2495">
      <w:pPr>
        <w:pStyle w:val="EX"/>
      </w:pPr>
      <w:r w:rsidRPr="00816C4A">
        <w:t>[6]</w:t>
      </w:r>
      <w:r w:rsidRPr="00816C4A">
        <w:tab/>
        <w:t>3GPP TS 23.041: "Technical realization of Cell Broadcast Service (CBS)".</w:t>
      </w:r>
    </w:p>
    <w:p w:rsidR="007C2495" w:rsidRPr="00816C4A" w:rsidRDefault="007C2495" w:rsidP="007C2495">
      <w:pPr>
        <w:pStyle w:val="EX"/>
      </w:pPr>
      <w:r w:rsidRPr="00816C4A">
        <w:t>[7]</w:t>
      </w:r>
      <w:r w:rsidRPr="00816C4A">
        <w:tab/>
        <w:t>3GPP TS 23.122: "Non-Access Stratum functions related to Mobile Station (MS) in idle mode".</w:t>
      </w:r>
    </w:p>
    <w:p w:rsidR="007C2495" w:rsidRPr="00816C4A" w:rsidRDefault="007C2495" w:rsidP="007C2495">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rsidR="007C2495" w:rsidRPr="00816C4A" w:rsidRDefault="007C2495" w:rsidP="007C2495">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rsidR="007C2495" w:rsidRPr="00816C4A" w:rsidRDefault="007C2495" w:rsidP="007C2495">
      <w:pPr>
        <w:pStyle w:val="EX"/>
      </w:pPr>
      <w:r w:rsidRPr="00816C4A">
        <w:t>[10]</w:t>
      </w:r>
      <w:r w:rsidRPr="00816C4A">
        <w:tab/>
        <w:t>3GPP TS 24.011: "Point</w:t>
      </w:r>
      <w:r w:rsidRPr="00816C4A">
        <w:noBreakHyphen/>
        <w:t>to</w:t>
      </w:r>
      <w:r w:rsidRPr="00816C4A">
        <w:noBreakHyphen/>
        <w:t>Point (PP) Short Message Service (SMS) support on mobile radio interface".</w:t>
      </w:r>
    </w:p>
    <w:p w:rsidR="007C2495" w:rsidRPr="00816C4A" w:rsidRDefault="007C2495" w:rsidP="007C2495">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rsidR="007C2495" w:rsidRPr="00816C4A" w:rsidRDefault="007C2495" w:rsidP="007C2495">
      <w:pPr>
        <w:pStyle w:val="EX"/>
      </w:pPr>
      <w:r w:rsidRPr="00816C4A">
        <w:t>[12]</w:t>
      </w:r>
      <w:r w:rsidRPr="00816C4A">
        <w:tab/>
      </w:r>
      <w:r w:rsidR="000634A6" w:rsidRPr="00AA4609">
        <w:t>3GPP TS 27.007: "AT command set for User Equipment (UE)".</w:t>
      </w:r>
    </w:p>
    <w:p w:rsidR="007C2495" w:rsidRPr="00816C4A" w:rsidRDefault="007C2495" w:rsidP="007C2495">
      <w:pPr>
        <w:pStyle w:val="EX"/>
      </w:pPr>
      <w:r w:rsidRPr="00816C4A">
        <w:t>[13]</w:t>
      </w:r>
      <w:r w:rsidRPr="00816C4A">
        <w:tab/>
        <w:t>3GPP TS 31.101: "</w:t>
      </w:r>
      <w:r w:rsidRPr="00816C4A">
        <w:rPr>
          <w:snapToGrid w:val="0"/>
          <w:color w:val="000000"/>
        </w:rPr>
        <w:t>UICC-terminal interface; Physical and logical characteristics</w:t>
      </w:r>
      <w:r w:rsidRPr="00816C4A">
        <w:t>".</w:t>
      </w:r>
    </w:p>
    <w:p w:rsidR="007C2495" w:rsidRPr="00816C4A" w:rsidRDefault="007C2495" w:rsidP="007C2495">
      <w:pPr>
        <w:pStyle w:val="EX"/>
      </w:pPr>
      <w:r w:rsidRPr="00816C4A">
        <w:t>[14]</w:t>
      </w:r>
      <w:r w:rsidRPr="00816C4A">
        <w:tab/>
        <w:t>3GPP TS 31.102: "Characteristics of the USIM application".</w:t>
      </w:r>
    </w:p>
    <w:p w:rsidR="007C2495" w:rsidRPr="00816C4A" w:rsidRDefault="007C2495" w:rsidP="007C2495">
      <w:pPr>
        <w:pStyle w:val="EX"/>
        <w:rPr>
          <w:lang w:val="fi-FI"/>
        </w:rPr>
      </w:pPr>
      <w:r w:rsidRPr="00816C4A">
        <w:rPr>
          <w:lang w:val="fi-FI"/>
        </w:rPr>
        <w:t>[15]</w:t>
      </w:r>
      <w:r w:rsidRPr="00816C4A">
        <w:rPr>
          <w:lang w:val="fi-FI"/>
        </w:rPr>
        <w:tab/>
        <w:t>Void.</w:t>
      </w:r>
    </w:p>
    <w:p w:rsidR="007C2495" w:rsidRPr="00816C4A" w:rsidRDefault="007C2495" w:rsidP="007C2495">
      <w:pPr>
        <w:pStyle w:val="EX"/>
        <w:rPr>
          <w:lang w:val="fi-FI"/>
        </w:rPr>
      </w:pPr>
      <w:r w:rsidRPr="00816C4A">
        <w:rPr>
          <w:lang w:val="fi-FI"/>
        </w:rPr>
        <w:t>[16]</w:t>
      </w:r>
      <w:r w:rsidRPr="00816C4A">
        <w:rPr>
          <w:lang w:val="fi-FI"/>
        </w:rPr>
        <w:tab/>
        <w:t>Void.</w:t>
      </w:r>
    </w:p>
    <w:p w:rsidR="007C2495" w:rsidRPr="00816C4A" w:rsidRDefault="007C2495" w:rsidP="007C2495">
      <w:pPr>
        <w:pStyle w:val="EX"/>
        <w:rPr>
          <w:lang w:val="fi-FI"/>
        </w:rPr>
      </w:pPr>
      <w:r w:rsidRPr="00816C4A">
        <w:rPr>
          <w:lang w:val="fi-FI"/>
        </w:rPr>
        <w:t>[17]</w:t>
      </w:r>
      <w:r w:rsidRPr="00816C4A">
        <w:rPr>
          <w:lang w:val="fi-FI"/>
        </w:rPr>
        <w:tab/>
        <w:t>Void.</w:t>
      </w:r>
    </w:p>
    <w:p w:rsidR="007C2495" w:rsidRPr="00816C4A" w:rsidRDefault="007C2495" w:rsidP="007C2495">
      <w:pPr>
        <w:pStyle w:val="EX"/>
        <w:rPr>
          <w:lang w:val="fi-FI"/>
        </w:rPr>
      </w:pPr>
      <w:r w:rsidRPr="00816C4A">
        <w:rPr>
          <w:lang w:val="fi-FI"/>
        </w:rPr>
        <w:t>[18]</w:t>
      </w:r>
      <w:r w:rsidRPr="00816C4A">
        <w:rPr>
          <w:lang w:val="fi-FI"/>
        </w:rPr>
        <w:tab/>
        <w:t>Void.</w:t>
      </w:r>
    </w:p>
    <w:p w:rsidR="007C2495" w:rsidRPr="00816C4A" w:rsidRDefault="007C2495" w:rsidP="007C2495">
      <w:pPr>
        <w:pStyle w:val="EX"/>
        <w:rPr>
          <w:lang w:val="fi-FI"/>
        </w:rPr>
      </w:pPr>
      <w:r w:rsidRPr="00816C4A">
        <w:rPr>
          <w:lang w:val="fi-FI"/>
        </w:rPr>
        <w:t>[19]</w:t>
      </w:r>
      <w:r w:rsidRPr="00816C4A">
        <w:rPr>
          <w:lang w:val="fi-FI"/>
        </w:rPr>
        <w:tab/>
        <w:t>Void.</w:t>
      </w:r>
    </w:p>
    <w:p w:rsidR="007C2495" w:rsidRPr="00816C4A" w:rsidRDefault="007C2495" w:rsidP="007C2495">
      <w:pPr>
        <w:pStyle w:val="EX"/>
      </w:pPr>
      <w:r w:rsidRPr="00816C4A">
        <w:t>[20]</w:t>
      </w:r>
      <w:r w:rsidRPr="00816C4A">
        <w:tab/>
        <w:t>Void.</w:t>
      </w:r>
    </w:p>
    <w:p w:rsidR="007C2495" w:rsidRPr="00816C4A" w:rsidRDefault="007C2495" w:rsidP="007C2495">
      <w:pPr>
        <w:pStyle w:val="EX"/>
      </w:pPr>
      <w:r w:rsidRPr="00816C4A">
        <w:t>[21]</w:t>
      </w:r>
      <w:r w:rsidRPr="00816C4A">
        <w:tab/>
        <w:t>Void.</w:t>
      </w:r>
    </w:p>
    <w:p w:rsidR="007C2495" w:rsidRPr="00816C4A" w:rsidRDefault="007C2495" w:rsidP="007C2495">
      <w:pPr>
        <w:pStyle w:val="EX"/>
      </w:pPr>
      <w:r w:rsidRPr="00816C4A">
        <w:t>[22]</w:t>
      </w:r>
      <w:r w:rsidRPr="00816C4A">
        <w:tab/>
        <w:t>3GPP TS 22.001: "Principles of circuit telecommunication services supported by a Public Land Mobile Network (PLMN)".</w:t>
      </w:r>
    </w:p>
    <w:p w:rsidR="007C2495" w:rsidRPr="00816C4A" w:rsidRDefault="007C2495" w:rsidP="007C2495">
      <w:pPr>
        <w:pStyle w:val="EX"/>
      </w:pPr>
      <w:r w:rsidRPr="00816C4A">
        <w:t>[23]</w:t>
      </w:r>
      <w:r w:rsidRPr="00816C4A">
        <w:tab/>
        <w:t>Void.</w:t>
      </w:r>
    </w:p>
    <w:p w:rsidR="007C2495" w:rsidRPr="00816C4A" w:rsidRDefault="007C2495" w:rsidP="007C2495">
      <w:pPr>
        <w:pStyle w:val="EX"/>
      </w:pPr>
      <w:r w:rsidRPr="00816C4A">
        <w:t>[24]</w:t>
      </w:r>
      <w:r w:rsidRPr="00816C4A">
        <w:tab/>
        <w:t>Void.</w:t>
      </w:r>
    </w:p>
    <w:p w:rsidR="007C2495" w:rsidRPr="00816C4A" w:rsidRDefault="007C2495" w:rsidP="007C2495">
      <w:pPr>
        <w:pStyle w:val="EX"/>
      </w:pPr>
      <w:r w:rsidRPr="00816C4A">
        <w:t>[25]</w:t>
      </w:r>
      <w:r w:rsidRPr="00816C4A">
        <w:tab/>
        <w:t>Void.</w:t>
      </w:r>
    </w:p>
    <w:p w:rsidR="007C2495" w:rsidRPr="00816C4A" w:rsidRDefault="007C2495" w:rsidP="007C2495">
      <w:pPr>
        <w:pStyle w:val="EX"/>
      </w:pPr>
      <w:r w:rsidRPr="00816C4A">
        <w:t>[26]</w:t>
      </w:r>
      <w:r w:rsidRPr="00816C4A">
        <w:tab/>
        <w:t>Void.</w:t>
      </w:r>
    </w:p>
    <w:p w:rsidR="007C2495" w:rsidRPr="00816C4A" w:rsidRDefault="007C2495" w:rsidP="007C2495">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rsidR="007C2495" w:rsidRPr="00816C4A" w:rsidRDefault="007C2495" w:rsidP="007C2495">
      <w:pPr>
        <w:pStyle w:val="EX"/>
      </w:pPr>
      <w:r w:rsidRPr="00816C4A">
        <w:t>[28]</w:t>
      </w:r>
      <w:r w:rsidRPr="00816C4A">
        <w:tab/>
        <w:t>Void.</w:t>
      </w:r>
    </w:p>
    <w:p w:rsidR="007C2495" w:rsidRPr="00816C4A" w:rsidRDefault="007C2495" w:rsidP="007C2495">
      <w:pPr>
        <w:pStyle w:val="EX"/>
      </w:pPr>
      <w:r w:rsidRPr="00816C4A">
        <w:rPr>
          <w:color w:val="000000"/>
        </w:rPr>
        <w:t>[29]</w:t>
      </w:r>
      <w:r w:rsidRPr="00816C4A">
        <w:rPr>
          <w:color w:val="000000"/>
        </w:rPr>
        <w:tab/>
        <w:t>Void.</w:t>
      </w:r>
    </w:p>
    <w:p w:rsidR="007C2495" w:rsidRPr="00816C4A" w:rsidRDefault="007C2495" w:rsidP="007C2495">
      <w:pPr>
        <w:pStyle w:val="EX"/>
      </w:pPr>
      <w:r w:rsidRPr="00816C4A">
        <w:t>[30]</w:t>
      </w:r>
      <w:r w:rsidRPr="00816C4A">
        <w:tab/>
        <w:t>3GPP TS 23.003: "Numbering, addressing and identification".</w:t>
      </w:r>
    </w:p>
    <w:p w:rsidR="007C2495" w:rsidRPr="00816C4A" w:rsidRDefault="007C2495" w:rsidP="007C2495">
      <w:pPr>
        <w:pStyle w:val="EX"/>
      </w:pPr>
      <w:r w:rsidRPr="00816C4A">
        <w:t>[31]</w:t>
      </w:r>
      <w:r w:rsidRPr="00816C4A">
        <w:tab/>
        <w:t>Void.</w:t>
      </w:r>
    </w:p>
    <w:p w:rsidR="007C2495" w:rsidRPr="00816C4A" w:rsidRDefault="007C2495" w:rsidP="007C2495">
      <w:pPr>
        <w:pStyle w:val="EX"/>
        <w:ind w:left="1701" w:hanging="1417"/>
      </w:pPr>
      <w:r w:rsidRPr="00816C4A">
        <w:t>[32]</w:t>
      </w:r>
      <w:r w:rsidRPr="00816C4A">
        <w:tab/>
        <w:t>ETSI TS 102 223 V15.</w:t>
      </w:r>
      <w:r>
        <w:t>2</w:t>
      </w:r>
      <w:r w:rsidRPr="00816C4A">
        <w:t>.0: "Smart Cards; Card Application Toolkit".</w:t>
      </w:r>
    </w:p>
    <w:p w:rsidR="007C2495" w:rsidRPr="00816C4A" w:rsidRDefault="007C2495" w:rsidP="007C2495">
      <w:pPr>
        <w:pStyle w:val="EX"/>
        <w:ind w:left="1701" w:hanging="1417"/>
      </w:pPr>
      <w:r w:rsidRPr="00816C4A">
        <w:t>[33]</w:t>
      </w:r>
      <w:r w:rsidRPr="00816C4A">
        <w:tab/>
        <w:t>3GPP TR 21.905: "Vocabulary for 3GPP specifications".</w:t>
      </w:r>
    </w:p>
    <w:p w:rsidR="007C2495" w:rsidRPr="00816C4A" w:rsidRDefault="007C2495" w:rsidP="007C2495">
      <w:pPr>
        <w:pStyle w:val="EX"/>
        <w:ind w:left="1701" w:hanging="1417"/>
      </w:pPr>
      <w:r w:rsidRPr="00816C4A">
        <w:t>[34]</w:t>
      </w:r>
      <w:r w:rsidRPr="00816C4A">
        <w:tab/>
        <w:t>3GPP TS 22.101: "Service aspects; Service principles".</w:t>
      </w:r>
    </w:p>
    <w:p w:rsidR="007C2495" w:rsidRPr="00816C4A" w:rsidRDefault="007C2495" w:rsidP="007C2495">
      <w:pPr>
        <w:pStyle w:val="EX"/>
      </w:pPr>
      <w:r w:rsidRPr="00816C4A">
        <w:lastRenderedPageBreak/>
        <w:t>[35]</w:t>
      </w:r>
      <w:r w:rsidRPr="00816C4A">
        <w:tab/>
        <w:t>3GPP TS 25.401: "UTRAN overall description".</w:t>
      </w:r>
    </w:p>
    <w:p w:rsidR="007C2495" w:rsidRPr="00816C4A" w:rsidRDefault="007C2495" w:rsidP="007C2495">
      <w:pPr>
        <w:pStyle w:val="EX"/>
        <w:ind w:left="1701" w:hanging="1417"/>
      </w:pPr>
      <w:r w:rsidRPr="00816C4A">
        <w:t>[36]</w:t>
      </w:r>
      <w:r w:rsidRPr="00816C4A">
        <w:tab/>
        <w:t>3GPP TS 25.413: "UTRAN Iu interface RANAP signalling".</w:t>
      </w:r>
    </w:p>
    <w:p w:rsidR="007C2495" w:rsidRPr="00816C4A" w:rsidRDefault="007C2495" w:rsidP="007C2495">
      <w:pPr>
        <w:pStyle w:val="EX"/>
        <w:ind w:left="1701" w:hanging="1417"/>
      </w:pPr>
      <w:r w:rsidRPr="00816C4A">
        <w:t>[37]</w:t>
      </w:r>
      <w:r w:rsidRPr="00816C4A">
        <w:tab/>
        <w:t>3GPP TS 24.090: "Unstructured Supplementary Service Data (USSD) - Stage 3".</w:t>
      </w:r>
    </w:p>
    <w:p w:rsidR="007C2495" w:rsidRPr="00816C4A" w:rsidRDefault="007C2495" w:rsidP="007C2495">
      <w:pPr>
        <w:pStyle w:val="EX"/>
        <w:ind w:left="1701" w:hanging="1417"/>
      </w:pPr>
      <w:r w:rsidRPr="00816C4A">
        <w:t>[38]</w:t>
      </w:r>
      <w:r w:rsidRPr="00816C4A">
        <w:tab/>
        <w:t>3GPP TS 25.331: "Radio Resource Control (RRC) Protocol Specification".</w:t>
      </w:r>
    </w:p>
    <w:p w:rsidR="007C2495" w:rsidRPr="00816C4A" w:rsidRDefault="007C2495" w:rsidP="007C2495">
      <w:pPr>
        <w:pStyle w:val="EX"/>
        <w:ind w:left="1701" w:hanging="1417"/>
      </w:pPr>
      <w:r w:rsidRPr="00816C4A">
        <w:t>[39]</w:t>
      </w:r>
      <w:r w:rsidRPr="00816C4A">
        <w:tab/>
        <w:t>3GPP TS 25.133: "Requirements for support of radio resource management".</w:t>
      </w:r>
    </w:p>
    <w:p w:rsidR="007C2495" w:rsidRPr="00816C4A" w:rsidRDefault="007C2495" w:rsidP="007C2495">
      <w:pPr>
        <w:pStyle w:val="EX"/>
        <w:ind w:left="1701" w:hanging="1417"/>
        <w:rPr>
          <w:caps/>
          <w:lang w:val="en-US"/>
        </w:rPr>
      </w:pPr>
      <w:r w:rsidRPr="00816C4A">
        <w:t>[40]</w:t>
      </w:r>
      <w:r w:rsidRPr="00816C4A">
        <w:tab/>
        <w:t>Void</w:t>
      </w:r>
      <w:r w:rsidRPr="00816C4A">
        <w:rPr>
          <w:caps/>
          <w:lang w:val="en-US"/>
        </w:rPr>
        <w:t>.</w:t>
      </w:r>
    </w:p>
    <w:p w:rsidR="007C2495" w:rsidRPr="00816C4A" w:rsidRDefault="007C2495" w:rsidP="007C2495">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rsidR="007C2495" w:rsidRPr="00816C4A" w:rsidRDefault="007C2495" w:rsidP="007C2495">
      <w:pPr>
        <w:pStyle w:val="EX"/>
        <w:rPr>
          <w:lang w:val="en-US"/>
        </w:rPr>
      </w:pPr>
      <w:r w:rsidRPr="00816C4A">
        <w:rPr>
          <w:lang w:val="en-US"/>
        </w:rPr>
        <w:t>[42]</w:t>
      </w:r>
      <w:r w:rsidRPr="00816C4A">
        <w:rPr>
          <w:lang w:val="en-US"/>
        </w:rPr>
        <w:tab/>
        <w:t>3GPP TS 24.234 Release 12: "3GPP System to WLAN Interworking; UE to Network protocols; Stage 3".</w:t>
      </w:r>
    </w:p>
    <w:p w:rsidR="007C2495" w:rsidRPr="00816C4A" w:rsidRDefault="007C2495" w:rsidP="007C2495">
      <w:pPr>
        <w:pStyle w:val="EX"/>
      </w:pPr>
      <w:r w:rsidRPr="00816C4A">
        <w:t>[43]</w:t>
      </w:r>
      <w:r w:rsidRPr="00816C4A">
        <w:tab/>
        <w:t>ETSI TS 101 220: "Smart Cards; ETSI numbering system for telecommunication application providers ".</w:t>
      </w:r>
    </w:p>
    <w:p w:rsidR="007C2495" w:rsidRPr="00816C4A" w:rsidRDefault="007C2495" w:rsidP="007C2495">
      <w:pPr>
        <w:pStyle w:val="EX"/>
      </w:pPr>
      <w:r w:rsidRPr="00816C4A">
        <w:t>[44]</w:t>
      </w:r>
      <w:r w:rsidRPr="00816C4A">
        <w:tab/>
        <w:t>3GPP TS 23.032: "Universal Geographical Area Description (GAD)".</w:t>
      </w:r>
    </w:p>
    <w:p w:rsidR="007C2495" w:rsidRPr="00816C4A" w:rsidRDefault="007C2495" w:rsidP="007C2495">
      <w:pPr>
        <w:pStyle w:val="EX"/>
      </w:pPr>
      <w:r w:rsidRPr="00816C4A">
        <w:t>[45]</w:t>
      </w:r>
      <w:r w:rsidRPr="00816C4A">
        <w:tab/>
        <w:t>IEC 61162-1: "Maritime navigation and radio communication equipment and systems – Digital interfaces".</w:t>
      </w:r>
    </w:p>
    <w:p w:rsidR="007C2495" w:rsidRPr="00816C4A" w:rsidRDefault="007C2495" w:rsidP="007C2495">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rsidR="007C2495" w:rsidRPr="00816C4A" w:rsidRDefault="007C2495" w:rsidP="007C2495">
      <w:pPr>
        <w:pStyle w:val="EX"/>
        <w:rPr>
          <w:rFonts w:eastAsia="MS Mincho"/>
          <w:lang w:eastAsia="ja-JP"/>
        </w:rPr>
      </w:pPr>
      <w:r w:rsidRPr="00816C4A">
        <w:rPr>
          <w:rFonts w:eastAsia="MS Mincho"/>
          <w:lang w:eastAsia="ja-JP"/>
        </w:rPr>
        <w:t>[47]</w:t>
      </w:r>
      <w:r w:rsidRPr="00816C4A">
        <w:rPr>
          <w:rFonts w:eastAsia="MS Mincho"/>
          <w:lang w:eastAsia="ja-JP"/>
        </w:rPr>
        <w:tab/>
        <w:t>3GPP TS 23.203: "Policy and charging control architecture".</w:t>
      </w:r>
    </w:p>
    <w:p w:rsidR="007C2495" w:rsidRPr="00816C4A" w:rsidRDefault="007C2495" w:rsidP="007C2495">
      <w:pPr>
        <w:pStyle w:val="EX"/>
        <w:rPr>
          <w:rFonts w:eastAsia="MS Mincho"/>
          <w:lang w:eastAsia="ja-JP"/>
        </w:rPr>
      </w:pPr>
      <w:r w:rsidRPr="00816C4A">
        <w:rPr>
          <w:rFonts w:eastAsia="MS Mincho"/>
          <w:lang w:eastAsia="ja-JP"/>
        </w:rPr>
        <w:t>[48]</w:t>
      </w:r>
      <w:r w:rsidRPr="00816C4A">
        <w:rPr>
          <w:rFonts w:eastAsia="MS Mincho"/>
          <w:lang w:eastAsia="ja-JP"/>
        </w:rPr>
        <w:tab/>
        <w:t>3GPP TS 36.401: "Evolved Universal Terrestrial Radio Access Network (E-UTRAN); Architecture description".</w:t>
      </w:r>
    </w:p>
    <w:p w:rsidR="007C2495" w:rsidRPr="00816C4A" w:rsidRDefault="007C2495" w:rsidP="007C2495">
      <w:pPr>
        <w:pStyle w:val="EX"/>
        <w:rPr>
          <w:rFonts w:eastAsia="MS Mincho"/>
          <w:lang w:eastAsia="ja-JP"/>
        </w:rPr>
      </w:pPr>
      <w:r w:rsidRPr="00816C4A">
        <w:rPr>
          <w:rFonts w:eastAsia="MS Mincho"/>
          <w:lang w:eastAsia="ja-JP"/>
        </w:rPr>
        <w:t>[49]</w:t>
      </w:r>
      <w:r w:rsidRPr="00816C4A">
        <w:rPr>
          <w:rFonts w:eastAsia="MS Mincho"/>
          <w:lang w:eastAsia="ja-JP"/>
        </w:rPr>
        <w:tab/>
        <w:t>3GPP TS 36.331: "Evolved Universal Terrestrial Radio Access (E-UTRA); Radio Resource Control (RRC); Protocol specification".</w:t>
      </w:r>
    </w:p>
    <w:p w:rsidR="007C2495" w:rsidRPr="00816C4A" w:rsidRDefault="007C2495" w:rsidP="007C2495">
      <w:pPr>
        <w:pStyle w:val="EX"/>
        <w:ind w:left="1701" w:hanging="1417"/>
      </w:pPr>
      <w:r w:rsidRPr="00816C4A">
        <w:rPr>
          <w:rFonts w:eastAsia="MS Mincho"/>
          <w:lang w:eastAsia="ja-JP"/>
        </w:rPr>
        <w:t>[50]</w:t>
      </w:r>
      <w:r w:rsidRPr="00816C4A">
        <w:rPr>
          <w:rFonts w:eastAsia="MS Mincho"/>
          <w:lang w:eastAsia="ja-JP"/>
        </w:rPr>
        <w:tab/>
        <w:t>3GPP TS 36.133: "</w:t>
      </w:r>
      <w:r w:rsidRPr="00816C4A">
        <w:t xml:space="preserve"> </w:t>
      </w:r>
      <w:r w:rsidRPr="00816C4A">
        <w:rPr>
          <w:rFonts w:eastAsia="MS Mincho"/>
          <w:lang w:eastAsia="ja-JP"/>
        </w:rPr>
        <w:t>Evolved Universal Terrestrial Radio Access (E-UTRA); Requirements for support of radio resource management".</w:t>
      </w:r>
    </w:p>
    <w:p w:rsidR="007C2495" w:rsidRPr="00816C4A" w:rsidRDefault="007C2495" w:rsidP="007C2495">
      <w:pPr>
        <w:pStyle w:val="EX"/>
      </w:pPr>
      <w:r w:rsidRPr="00816C4A">
        <w:t>[51]</w:t>
      </w:r>
      <w:r w:rsidRPr="00816C4A">
        <w:tab/>
        <w:t>3GPP TS 31.116: "Remote APDU Structure for (U)SIM Toolkit applications".</w:t>
      </w:r>
    </w:p>
    <w:p w:rsidR="007C2495" w:rsidRPr="00816C4A" w:rsidRDefault="007C2495" w:rsidP="007C2495">
      <w:pPr>
        <w:pStyle w:val="EX"/>
      </w:pPr>
      <w:r w:rsidRPr="00816C4A">
        <w:rPr>
          <w:rFonts w:eastAsia="MS Mincho"/>
          <w:lang w:eastAsia="ja-JP"/>
        </w:rPr>
        <w:t>[52]</w:t>
      </w:r>
      <w:r w:rsidRPr="00816C4A">
        <w:rPr>
          <w:rFonts w:eastAsia="MS Mincho"/>
          <w:lang w:eastAsia="ja-JP"/>
        </w:rPr>
        <w:tab/>
        <w:t>3GPP TS 24.229 "IP multimedia call control protocol based on SIP and SDP; stage 3"</w:t>
      </w:r>
    </w:p>
    <w:p w:rsidR="007C2495" w:rsidRPr="00816C4A" w:rsidRDefault="007C2495" w:rsidP="007C2495">
      <w:pPr>
        <w:pStyle w:val="EX"/>
      </w:pPr>
      <w:r w:rsidRPr="00816C4A">
        <w:t>[53]</w:t>
      </w:r>
      <w:r w:rsidRPr="00816C4A">
        <w:tab/>
        <w:t>IETF RFC 3261: "SIP: Session Initiation Protocol".</w:t>
      </w:r>
    </w:p>
    <w:p w:rsidR="007C2495" w:rsidRPr="00816C4A" w:rsidRDefault="007C2495" w:rsidP="007C2495">
      <w:pPr>
        <w:pStyle w:val="EX"/>
      </w:pPr>
      <w:r w:rsidRPr="00816C4A">
        <w:t>[54]</w:t>
      </w:r>
      <w:r w:rsidRPr="00816C4A">
        <w:tab/>
        <w:t>IETF RFC 3629 (2003): "UTF-8, a transformation format of ISO 10646".</w:t>
      </w:r>
    </w:p>
    <w:p w:rsidR="007C2495" w:rsidRPr="00816C4A" w:rsidRDefault="007C2495" w:rsidP="007C2495">
      <w:pPr>
        <w:pStyle w:val="EX"/>
      </w:pPr>
      <w:r w:rsidRPr="00816C4A">
        <w:t>[55]</w:t>
      </w:r>
      <w:r w:rsidRPr="00816C4A">
        <w:tab/>
        <w:t>IETF RFC 3680 (2004): "A Session Initiation Protocol (SIP) Event Package for Registrations".</w:t>
      </w:r>
    </w:p>
    <w:p w:rsidR="007C2495" w:rsidRPr="00816C4A" w:rsidRDefault="007C2495" w:rsidP="007C2495">
      <w:pPr>
        <w:pStyle w:val="EX"/>
        <w:rPr>
          <w:bCs/>
          <w:color w:val="000000"/>
          <w:lang w:val="en-US" w:eastAsia="ja-JP"/>
        </w:rPr>
      </w:pPr>
      <w:r w:rsidRPr="00816C4A">
        <w:t>[56]</w:t>
      </w:r>
      <w:r w:rsidRPr="00816C4A">
        <w:tab/>
      </w:r>
      <w:r w:rsidRPr="00816C4A">
        <w:rPr>
          <w:bCs/>
          <w:color w:val="000000"/>
          <w:lang w:val="en-US" w:eastAsia="ja-JP"/>
        </w:rPr>
        <w:t>3GPP TS 31.104: "Characteristics of the Hosting Party Subscription Identity Module (HPSIM) application"</w:t>
      </w:r>
    </w:p>
    <w:p w:rsidR="007C2495" w:rsidRPr="00816C4A" w:rsidRDefault="007C2495" w:rsidP="007C2495">
      <w:pPr>
        <w:pStyle w:val="EX"/>
      </w:pPr>
      <w:r w:rsidRPr="00816C4A">
        <w:rPr>
          <w:lang w:val="pt-BR"/>
        </w:rPr>
        <w:t>[57]</w:t>
      </w:r>
      <w:r w:rsidRPr="00816C4A">
        <w:rPr>
          <w:lang w:val="pt-BR"/>
        </w:rPr>
        <w:tab/>
      </w:r>
      <w:r w:rsidRPr="00816C4A">
        <w:t>3GPP TS 32.582: "Telecommunications management; Home Node B (HNB) Operations, Administration, Maintenance and Provisioning (OAM&amp;P); Information model for Type 1 interface HNB to HNB Management System (HMS)".</w:t>
      </w:r>
    </w:p>
    <w:p w:rsidR="007C2495" w:rsidRPr="00816C4A" w:rsidRDefault="007C2495" w:rsidP="007C2495">
      <w:pPr>
        <w:pStyle w:val="EX"/>
      </w:pPr>
      <w:r w:rsidRPr="00816C4A">
        <w:t>[58]</w:t>
      </w:r>
      <w:r w:rsidRPr="00816C4A">
        <w:tab/>
        <w:t>3GPP TS 32.592: "Telecommunications management; Home Node B (HeNB) Operations, Administration, Maintenance and Provisioning (OAM&amp;P); Information model for Type 1 interface HeNB to HeNB Management System (HeMS)".</w:t>
      </w:r>
    </w:p>
    <w:p w:rsidR="007C2495" w:rsidRPr="00816C4A" w:rsidRDefault="007C2495" w:rsidP="007C2495">
      <w:pPr>
        <w:pStyle w:val="EX"/>
      </w:pPr>
      <w:r w:rsidRPr="00816C4A">
        <w:t>[59]</w:t>
      </w:r>
      <w:r w:rsidRPr="00816C4A">
        <w:tab/>
        <w:t>3GPP TS 25.304: "User Equipment (UE) procedures in idle mode and procedures for cell reselection in connected mode".</w:t>
      </w:r>
    </w:p>
    <w:p w:rsidR="007C2495" w:rsidRPr="00816C4A" w:rsidRDefault="007C2495" w:rsidP="007C2495">
      <w:pPr>
        <w:pStyle w:val="EX"/>
      </w:pPr>
      <w:r w:rsidRPr="00816C4A">
        <w:t>[60]</w:t>
      </w:r>
      <w:r w:rsidRPr="00816C4A">
        <w:tab/>
        <w:t>3GPP TS 36.304: "Evolved Universal Terrestrial Radio Access (E-UTRA); User Equipment (UE) procedures in idle mode".</w:t>
      </w:r>
    </w:p>
    <w:p w:rsidR="007C2495" w:rsidRPr="00816C4A" w:rsidRDefault="007C2495" w:rsidP="007C2495">
      <w:pPr>
        <w:pStyle w:val="EX"/>
      </w:pPr>
      <w:r w:rsidRPr="00816C4A">
        <w:lastRenderedPageBreak/>
        <w:t>[61]</w:t>
      </w:r>
      <w:r w:rsidRPr="00816C4A">
        <w:tab/>
        <w:t>3GPP TS 24.334: "Proximity-services (ProSe) User Equipment (UE) to ProSe function protocol aspects; Stage 3".</w:t>
      </w:r>
    </w:p>
    <w:p w:rsidR="007C2495" w:rsidRPr="00816C4A" w:rsidRDefault="007C2495" w:rsidP="007C2495">
      <w:pPr>
        <w:pStyle w:val="EX"/>
      </w:pPr>
      <w:r w:rsidRPr="00816C4A">
        <w:t>[62]</w:t>
      </w:r>
      <w:r w:rsidRPr="00816C4A">
        <w:tab/>
        <w:t>3GPP TS 31.103: "Characteristics of the IP Multimedia Services Identity Module (ISIM) application".</w:t>
      </w:r>
    </w:p>
    <w:p w:rsidR="007C2495" w:rsidRPr="00816C4A" w:rsidRDefault="007C2495" w:rsidP="007C2495">
      <w:pPr>
        <w:pStyle w:val="EX"/>
      </w:pPr>
      <w:r w:rsidRPr="00816C4A">
        <w:t>[63]</w:t>
      </w:r>
      <w:r w:rsidRPr="00816C4A">
        <w:tab/>
        <w:t>3GPP TS 24.302: "Access to the 3GPP Evolved Packet Core (EPC) via non-3GPP access networks; Stage 3".</w:t>
      </w:r>
    </w:p>
    <w:p w:rsidR="007C2495" w:rsidRPr="00816C4A" w:rsidRDefault="007C2495" w:rsidP="007C2495">
      <w:pPr>
        <w:pStyle w:val="EX"/>
      </w:pPr>
      <w:r w:rsidRPr="00816C4A">
        <w:t>[64]</w:t>
      </w:r>
      <w:r w:rsidRPr="00816C4A">
        <w:tab/>
        <w:t>IEEE Std 802.11™-2012: "Part 11: Wireless LAN Medium Access Control</w:t>
      </w:r>
      <w:r w:rsidR="000634A6">
        <w:t xml:space="preserve"> </w:t>
      </w:r>
      <w:r w:rsidRPr="00816C4A">
        <w:t>(MAC) and Physical Layer (PHY) Specifications".</w:t>
      </w:r>
    </w:p>
    <w:p w:rsidR="007C2495" w:rsidRPr="00816C4A" w:rsidRDefault="007C2495" w:rsidP="007C2495">
      <w:pPr>
        <w:pStyle w:val="EX"/>
      </w:pPr>
      <w:r w:rsidRPr="00816C4A">
        <w:t>[65]</w:t>
      </w:r>
      <w:r w:rsidRPr="00816C4A">
        <w:tab/>
        <w:t>3GPP TS 24.341: "Support of SMS over IP networks; Stage 3".</w:t>
      </w:r>
    </w:p>
    <w:p w:rsidR="007C2495" w:rsidRPr="00816C4A" w:rsidRDefault="007C2495" w:rsidP="007C2495">
      <w:pPr>
        <w:pStyle w:val="EX"/>
      </w:pPr>
      <w:r w:rsidRPr="00816C4A">
        <w:t>[66]</w:t>
      </w:r>
      <w:r w:rsidRPr="00816C4A">
        <w:tab/>
        <w:t>3GPP TS 36.211: "Evolved Universal Terrestrial Radio Access (E-UTRA); Physical channels and modulation".</w:t>
      </w:r>
    </w:p>
    <w:p w:rsidR="007C2495" w:rsidRPr="00816C4A" w:rsidRDefault="007C2495" w:rsidP="007C2495">
      <w:pPr>
        <w:pStyle w:val="EX"/>
      </w:pPr>
      <w:r w:rsidRPr="00816C4A">
        <w:t>[67]</w:t>
      </w:r>
      <w:r w:rsidRPr="00816C4A">
        <w:tab/>
        <w:t>3GPP TS 22.011: "Service accessibility"</w:t>
      </w:r>
    </w:p>
    <w:p w:rsidR="007C2495" w:rsidRPr="00816C4A" w:rsidRDefault="007C2495" w:rsidP="007C2495">
      <w:pPr>
        <w:pStyle w:val="EX"/>
      </w:pPr>
      <w:r w:rsidRPr="00816C4A">
        <w:t>[68]</w:t>
      </w:r>
      <w:r w:rsidRPr="00816C4A">
        <w:tab/>
        <w:t>3GPP TS 24.368: "Non-Access Stratum (NAS) configuration Management Object (MO)"</w:t>
      </w:r>
    </w:p>
    <w:p w:rsidR="007C2495" w:rsidRPr="00816C4A" w:rsidRDefault="007C2495" w:rsidP="007C2495">
      <w:pPr>
        <w:pStyle w:val="EX"/>
      </w:pPr>
      <w:r w:rsidRPr="00816C4A">
        <w:t>[69]</w:t>
      </w:r>
      <w:r w:rsidRPr="00816C4A">
        <w:tab/>
        <w:t>3GPP TS 38.413: "NG-RAN; NG Application Protocol (NGAP)"</w:t>
      </w:r>
    </w:p>
    <w:p w:rsidR="007C2495" w:rsidRPr="00816C4A" w:rsidRDefault="007C2495" w:rsidP="007C2495">
      <w:pPr>
        <w:pStyle w:val="EX"/>
      </w:pPr>
      <w:r w:rsidRPr="00816C4A">
        <w:t>[70]</w:t>
      </w:r>
      <w:r w:rsidRPr="00816C4A">
        <w:tab/>
        <w:t>3GPP TS 24.501: "Non-Access-Stratum (NAS) protocol for 5G System (5GS); Stage 3".</w:t>
      </w:r>
    </w:p>
    <w:p w:rsidR="007C2495" w:rsidRPr="00816C4A" w:rsidRDefault="007C2495" w:rsidP="007C2495">
      <w:pPr>
        <w:pStyle w:val="Heading1"/>
      </w:pPr>
      <w:bookmarkStart w:id="28" w:name="_Toc3200663"/>
      <w:bookmarkStart w:id="29" w:name="_Toc20392406"/>
      <w:bookmarkStart w:id="30" w:name="_Toc27774053"/>
      <w:bookmarkStart w:id="31" w:name="_Toc44930868"/>
      <w:bookmarkStart w:id="32" w:name="_Toc44931698"/>
      <w:bookmarkStart w:id="33" w:name="_Toc44932178"/>
      <w:r w:rsidRPr="00816C4A">
        <w:t>3</w:t>
      </w:r>
      <w:r w:rsidRPr="00816C4A">
        <w:tab/>
        <w:t>Definitions, abbreviations and symbols</w:t>
      </w:r>
      <w:bookmarkEnd w:id="28"/>
      <w:bookmarkEnd w:id="29"/>
      <w:bookmarkEnd w:id="30"/>
      <w:bookmarkEnd w:id="31"/>
      <w:bookmarkEnd w:id="32"/>
      <w:bookmarkEnd w:id="33"/>
    </w:p>
    <w:p w:rsidR="007C2495" w:rsidRPr="00816C4A" w:rsidRDefault="007C2495" w:rsidP="007C2495">
      <w:pPr>
        <w:pStyle w:val="Heading2"/>
      </w:pPr>
      <w:bookmarkStart w:id="34" w:name="_Toc3200664"/>
      <w:bookmarkStart w:id="35" w:name="_Toc20392407"/>
      <w:bookmarkStart w:id="36" w:name="_Toc27774054"/>
      <w:bookmarkStart w:id="37" w:name="_Toc44930869"/>
      <w:bookmarkStart w:id="38" w:name="_Toc44931699"/>
      <w:bookmarkStart w:id="39" w:name="_Toc44932179"/>
      <w:r w:rsidRPr="00816C4A">
        <w:t>3.1</w:t>
      </w:r>
      <w:r w:rsidRPr="00816C4A">
        <w:tab/>
        <w:t>Definitions</w:t>
      </w:r>
      <w:bookmarkEnd w:id="34"/>
      <w:bookmarkEnd w:id="35"/>
      <w:bookmarkEnd w:id="36"/>
      <w:bookmarkEnd w:id="37"/>
      <w:bookmarkEnd w:id="38"/>
      <w:bookmarkEnd w:id="39"/>
    </w:p>
    <w:p w:rsidR="007C2495" w:rsidRPr="00816C4A" w:rsidRDefault="007C2495" w:rsidP="007C2495">
      <w:r w:rsidRPr="00816C4A">
        <w:t xml:space="preserve">For the purposes of the present document, the terms and definitions given in ETSI TS 102 223 [32] clause 3.1 and TR 21.905 [33] apply. </w:t>
      </w:r>
    </w:p>
    <w:p w:rsidR="007C2495" w:rsidRPr="00816C4A" w:rsidRDefault="007C2495" w:rsidP="007C2495">
      <w:r w:rsidRPr="00816C4A">
        <w:t>Within the context of the present document, the term "terminal" used in ETSI TS 102 223 [32] refers to the Mobile Equipment (ME).</w:t>
      </w:r>
    </w:p>
    <w:p w:rsidR="007C2495" w:rsidRPr="00816C4A" w:rsidRDefault="007C2495" w:rsidP="007C2495">
      <w:r w:rsidRPr="00816C4A">
        <w:t>Within the context of the present document, the term "NAA" used in ETSI TS 102 223 [32] refers to the USIM.</w:t>
      </w:r>
    </w:p>
    <w:p w:rsidR="007C2495" w:rsidRPr="00816C4A" w:rsidRDefault="007C2495" w:rsidP="007C2495">
      <w:r w:rsidRPr="00816C4A">
        <w:t>Within the context of the present document, the term "CAT" used in ETSI TS 102 223 [32] refers to the USAT.</w:t>
      </w:r>
    </w:p>
    <w:p w:rsidR="007C2495" w:rsidRPr="00816C4A" w:rsidRDefault="007C2495" w:rsidP="007C2495">
      <w:r w:rsidRPr="00816C4A">
        <w:t>Within the context of the present document, the following terms and definitions given in 3GPP TS 22.011 [67] apply:</w:t>
      </w:r>
    </w:p>
    <w:p w:rsidR="007C2495" w:rsidRPr="00816C4A" w:rsidRDefault="007C2495" w:rsidP="007C2495">
      <w:pPr>
        <w:pStyle w:val="EW"/>
        <w:rPr>
          <w:b/>
          <w:bCs/>
          <w:lang w:val="cs-CZ"/>
        </w:rPr>
      </w:pPr>
      <w:r w:rsidRPr="00816C4A">
        <w:rPr>
          <w:b/>
          <w:bCs/>
          <w:lang w:val="cs-CZ"/>
        </w:rPr>
        <w:t>3GPP PS data off</w:t>
      </w:r>
    </w:p>
    <w:p w:rsidR="007C2495" w:rsidRPr="00816C4A" w:rsidRDefault="007C2495" w:rsidP="007C2495">
      <w:pPr>
        <w:pStyle w:val="EW"/>
        <w:rPr>
          <w:b/>
          <w:bCs/>
          <w:lang w:val="en-US" w:eastAsia="zh-CN"/>
        </w:rPr>
      </w:pPr>
      <w:r w:rsidRPr="00816C4A">
        <w:rPr>
          <w:b/>
          <w:bCs/>
          <w:lang w:val="cs-CZ"/>
        </w:rPr>
        <w:t>3GPP PS data off exempt service</w:t>
      </w:r>
    </w:p>
    <w:p w:rsidR="007C2495" w:rsidRPr="00816C4A" w:rsidRDefault="007C2495" w:rsidP="007C2495"/>
    <w:p w:rsidR="007C2495" w:rsidRPr="00816C4A" w:rsidRDefault="007C2495" w:rsidP="007C2495">
      <w:pPr>
        <w:pStyle w:val="Heading2"/>
      </w:pPr>
      <w:bookmarkStart w:id="40" w:name="_Toc3200665"/>
      <w:bookmarkStart w:id="41" w:name="_Toc20392408"/>
      <w:bookmarkStart w:id="42" w:name="_Toc27774055"/>
      <w:bookmarkStart w:id="43" w:name="_Toc44930870"/>
      <w:bookmarkStart w:id="44" w:name="_Toc44931700"/>
      <w:bookmarkStart w:id="45" w:name="_Toc44932180"/>
      <w:r w:rsidRPr="00816C4A">
        <w:t>3.2</w:t>
      </w:r>
      <w:r w:rsidRPr="00816C4A">
        <w:tab/>
        <w:t>Abbreviations</w:t>
      </w:r>
      <w:bookmarkEnd w:id="40"/>
      <w:bookmarkEnd w:id="41"/>
      <w:bookmarkEnd w:id="42"/>
      <w:bookmarkEnd w:id="43"/>
      <w:bookmarkEnd w:id="44"/>
      <w:bookmarkEnd w:id="45"/>
    </w:p>
    <w:p w:rsidR="007C2495" w:rsidRPr="00816C4A" w:rsidRDefault="007C2495" w:rsidP="007C2495">
      <w:r w:rsidRPr="00816C4A">
        <w:t>For the purpose of the present document, the abbreviations given in ETSI TS 102 223 [32] and TR 21.905 [33] and the following apply:</w:t>
      </w:r>
    </w:p>
    <w:p w:rsidR="007C2495" w:rsidRPr="00816C4A" w:rsidRDefault="007C2495" w:rsidP="007C2495">
      <w:pPr>
        <w:pStyle w:val="EW"/>
        <w:tabs>
          <w:tab w:val="left" w:pos="2268"/>
        </w:tabs>
      </w:pPr>
      <w:r w:rsidRPr="00816C4A">
        <w:t>5GS</w:t>
      </w:r>
      <w:r w:rsidRPr="00816C4A">
        <w:tab/>
        <w:t>5G System</w:t>
      </w:r>
    </w:p>
    <w:p w:rsidR="007C2495" w:rsidRPr="00816C4A" w:rsidRDefault="007C2495" w:rsidP="007C2495">
      <w:pPr>
        <w:pStyle w:val="EW"/>
        <w:tabs>
          <w:tab w:val="left" w:pos="2268"/>
        </w:tabs>
      </w:pPr>
      <w:r w:rsidRPr="00816C4A">
        <w:t>ADN</w:t>
      </w:r>
      <w:r w:rsidRPr="00816C4A">
        <w:tab/>
        <w:t>Abbreviated Dialling Number</w:t>
      </w:r>
    </w:p>
    <w:p w:rsidR="007C2495" w:rsidRPr="00816C4A" w:rsidRDefault="007C2495" w:rsidP="007C2495">
      <w:pPr>
        <w:pStyle w:val="EW"/>
        <w:tabs>
          <w:tab w:val="left" w:pos="2268"/>
        </w:tabs>
      </w:pPr>
      <w:r w:rsidRPr="00816C4A">
        <w:t>BCCH</w:t>
      </w:r>
      <w:r w:rsidRPr="00816C4A">
        <w:tab/>
        <w:t>Broacast Control Channel</w:t>
      </w:r>
    </w:p>
    <w:p w:rsidR="007C2495" w:rsidRPr="00816C4A" w:rsidRDefault="007C2495" w:rsidP="007C2495">
      <w:pPr>
        <w:pStyle w:val="EW"/>
      </w:pPr>
      <w:r w:rsidRPr="00816C4A">
        <w:t>BSSID</w:t>
      </w:r>
      <w:r w:rsidRPr="00816C4A">
        <w:tab/>
        <w:t>Basic Service Set IDentifier</w:t>
      </w:r>
    </w:p>
    <w:p w:rsidR="007C2495" w:rsidRPr="00816C4A" w:rsidRDefault="007C2495" w:rsidP="007C2495">
      <w:pPr>
        <w:pStyle w:val="EW"/>
        <w:tabs>
          <w:tab w:val="left" w:pos="2268"/>
        </w:tabs>
      </w:pPr>
      <w:r w:rsidRPr="00816C4A">
        <w:t>CB</w:t>
      </w:r>
      <w:r w:rsidRPr="00816C4A">
        <w:tab/>
        <w:t>Cell Broadcast</w:t>
      </w:r>
    </w:p>
    <w:p w:rsidR="007C2495" w:rsidRPr="00816C4A" w:rsidRDefault="007C2495" w:rsidP="007C2495">
      <w:pPr>
        <w:pStyle w:val="EW"/>
        <w:tabs>
          <w:tab w:val="left" w:pos="2268"/>
        </w:tabs>
      </w:pPr>
      <w:r w:rsidRPr="00816C4A">
        <w:t>CBMID</w:t>
      </w:r>
      <w:r w:rsidRPr="00816C4A">
        <w:tab/>
        <w:t>Cell Broadcast Message Identifier</w:t>
      </w:r>
    </w:p>
    <w:p w:rsidR="007C2495" w:rsidRPr="00816C4A" w:rsidRDefault="007C2495" w:rsidP="007C2495">
      <w:pPr>
        <w:pStyle w:val="EW"/>
        <w:tabs>
          <w:tab w:val="left" w:pos="2268"/>
        </w:tabs>
      </w:pPr>
      <w:r w:rsidRPr="00816C4A">
        <w:t>CSG</w:t>
      </w:r>
      <w:r w:rsidRPr="00816C4A">
        <w:tab/>
        <w:t>Closed Subscriber Group</w:t>
      </w:r>
    </w:p>
    <w:p w:rsidR="007C2495" w:rsidRPr="00816C4A" w:rsidRDefault="007C2495" w:rsidP="007C2495">
      <w:pPr>
        <w:pStyle w:val="EW"/>
        <w:tabs>
          <w:tab w:val="left" w:pos="2268"/>
        </w:tabs>
      </w:pPr>
      <w:r w:rsidRPr="00816C4A">
        <w:t>DNN</w:t>
      </w:r>
      <w:r w:rsidRPr="00816C4A">
        <w:tab/>
        <w:t>Data Network Name</w:t>
      </w:r>
    </w:p>
    <w:p w:rsidR="007C2495" w:rsidRPr="00816C4A" w:rsidRDefault="007C2495" w:rsidP="007C2495">
      <w:pPr>
        <w:pStyle w:val="EW"/>
        <w:tabs>
          <w:tab w:val="left" w:pos="2268"/>
        </w:tabs>
      </w:pPr>
      <w:r w:rsidRPr="00816C4A">
        <w:t>EGPRS</w:t>
      </w:r>
      <w:r w:rsidRPr="00816C4A">
        <w:tab/>
        <w:t>EDGE General Packet Radio Service</w:t>
      </w:r>
    </w:p>
    <w:p w:rsidR="007C2495" w:rsidRPr="00816C4A" w:rsidRDefault="007C2495" w:rsidP="007C2495">
      <w:pPr>
        <w:pStyle w:val="EW"/>
        <w:tabs>
          <w:tab w:val="left" w:pos="2268"/>
        </w:tabs>
      </w:pPr>
      <w:r w:rsidRPr="00816C4A">
        <w:t>EPS</w:t>
      </w:r>
      <w:r w:rsidRPr="00816C4A">
        <w:tab/>
        <w:t>Evolved Packet System</w:t>
      </w:r>
    </w:p>
    <w:p w:rsidR="007C2495" w:rsidRPr="00816C4A" w:rsidRDefault="007C2495" w:rsidP="007C2495">
      <w:pPr>
        <w:pStyle w:val="EW"/>
      </w:pPr>
      <w:r w:rsidRPr="00816C4A">
        <w:t>E-UTRAN</w:t>
      </w:r>
      <w:r w:rsidRPr="00816C4A">
        <w:tab/>
        <w:t>Evolved Universal Terrestrial Radio Access Network</w:t>
      </w:r>
    </w:p>
    <w:p w:rsidR="007C2495" w:rsidRPr="00816C4A" w:rsidRDefault="007C2495" w:rsidP="007C2495">
      <w:pPr>
        <w:pStyle w:val="EW"/>
        <w:tabs>
          <w:tab w:val="left" w:pos="2268"/>
        </w:tabs>
      </w:pPr>
      <w:r w:rsidRPr="00816C4A">
        <w:lastRenderedPageBreak/>
        <w:t>FDN</w:t>
      </w:r>
      <w:r w:rsidRPr="00816C4A">
        <w:tab/>
        <w:t>Fixed Dialling Number</w:t>
      </w:r>
    </w:p>
    <w:p w:rsidR="007C2495" w:rsidRPr="00816C4A" w:rsidRDefault="007C2495" w:rsidP="007C2495">
      <w:pPr>
        <w:pStyle w:val="EW"/>
        <w:tabs>
          <w:tab w:val="left" w:pos="2268"/>
        </w:tabs>
      </w:pPr>
      <w:r w:rsidRPr="00816C4A">
        <w:t>GGSN</w:t>
      </w:r>
      <w:r w:rsidRPr="00816C4A">
        <w:tab/>
        <w:t>Gateway GPRS Support Node</w:t>
      </w:r>
    </w:p>
    <w:p w:rsidR="007C2495" w:rsidRPr="00816C4A" w:rsidRDefault="007C2495" w:rsidP="007C2495">
      <w:pPr>
        <w:pStyle w:val="EW"/>
        <w:tabs>
          <w:tab w:val="left" w:pos="2268"/>
        </w:tabs>
      </w:pPr>
      <w:r w:rsidRPr="00816C4A">
        <w:t>GPRS</w:t>
      </w:r>
      <w:r w:rsidRPr="00816C4A">
        <w:tab/>
        <w:t>General Packet Radio Service</w:t>
      </w:r>
    </w:p>
    <w:p w:rsidR="007C2495" w:rsidRPr="00816C4A" w:rsidRDefault="007C2495" w:rsidP="007C2495">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 </w:t>
      </w:r>
    </w:p>
    <w:p w:rsidR="007C2495" w:rsidRPr="00816C4A" w:rsidRDefault="007C2495" w:rsidP="007C2495">
      <w:pPr>
        <w:pStyle w:val="EW"/>
        <w:tabs>
          <w:tab w:val="left" w:pos="2268"/>
        </w:tabs>
      </w:pPr>
      <w:r w:rsidRPr="00816C4A">
        <w:t>H(e)NB</w:t>
      </w:r>
      <w:r w:rsidRPr="00816C4A">
        <w:tab/>
        <w:t>Home Node B or Home evolved Node B</w:t>
      </w:r>
    </w:p>
    <w:p w:rsidR="007C2495" w:rsidRPr="00816C4A" w:rsidRDefault="007C2495" w:rsidP="007C2495">
      <w:pPr>
        <w:pStyle w:val="EW"/>
      </w:pPr>
      <w:r w:rsidRPr="00816C4A">
        <w:t>HESSID</w:t>
      </w:r>
      <w:r w:rsidRPr="00816C4A">
        <w:tab/>
        <w:t>Homogenous Extended Service Set Identifier</w:t>
      </w:r>
    </w:p>
    <w:p w:rsidR="007C2495" w:rsidRPr="00816C4A" w:rsidRDefault="007C2495" w:rsidP="007C2495">
      <w:pPr>
        <w:pStyle w:val="EW"/>
      </w:pPr>
      <w:r w:rsidRPr="00816C4A">
        <w:t>HPSIM</w:t>
      </w:r>
      <w:r w:rsidRPr="00816C4A">
        <w:tab/>
        <w:t>Hosting Party Subscription Identity Module</w:t>
      </w:r>
    </w:p>
    <w:p w:rsidR="007C2495" w:rsidRPr="00816C4A" w:rsidRDefault="007C2495" w:rsidP="007C2495">
      <w:pPr>
        <w:pStyle w:val="EW"/>
      </w:pPr>
      <w:r w:rsidRPr="00816C4A">
        <w:t>HSDPA</w:t>
      </w:r>
      <w:r w:rsidRPr="00816C4A">
        <w:tab/>
        <w:t xml:space="preserve">High Speed Downlink Packet Access </w:t>
      </w:r>
    </w:p>
    <w:p w:rsidR="007C2495" w:rsidRPr="00816C4A" w:rsidRDefault="007C2495" w:rsidP="007C2495">
      <w:pPr>
        <w:pStyle w:val="EW"/>
        <w:tabs>
          <w:tab w:val="left" w:pos="2268"/>
        </w:tabs>
      </w:pPr>
      <w:r w:rsidRPr="00816C4A">
        <w:t>IARI</w:t>
      </w:r>
      <w:r w:rsidRPr="00816C4A">
        <w:tab/>
        <w:t>IMS Application Reference Identifier</w:t>
      </w:r>
    </w:p>
    <w:p w:rsidR="007C2495" w:rsidRPr="00816C4A" w:rsidRDefault="007C2495" w:rsidP="007C2495">
      <w:pPr>
        <w:pStyle w:val="EW"/>
        <w:tabs>
          <w:tab w:val="left" w:pos="2268"/>
        </w:tabs>
      </w:pPr>
      <w:r w:rsidRPr="00816C4A">
        <w:t>IMPU</w:t>
      </w:r>
      <w:r w:rsidRPr="00816C4A">
        <w:tab/>
        <w:t>IMS Public User Identity</w:t>
      </w:r>
    </w:p>
    <w:p w:rsidR="007C2495" w:rsidRPr="00816C4A" w:rsidRDefault="007C2495" w:rsidP="007C2495">
      <w:pPr>
        <w:pStyle w:val="EW"/>
        <w:tabs>
          <w:tab w:val="left" w:pos="2268"/>
        </w:tabs>
      </w:pPr>
      <w:r w:rsidRPr="00816C4A">
        <w:t>MM</w:t>
      </w:r>
      <w:r w:rsidRPr="00816C4A">
        <w:tab/>
        <w:t>Multimedia Message</w:t>
      </w:r>
    </w:p>
    <w:p w:rsidR="007C2495" w:rsidRPr="00816C4A" w:rsidRDefault="007C2495" w:rsidP="007C2495">
      <w:pPr>
        <w:pStyle w:val="EW"/>
        <w:tabs>
          <w:tab w:val="left" w:pos="2268"/>
        </w:tabs>
      </w:pPr>
      <w:r w:rsidRPr="00816C4A">
        <w:t>MMS</w:t>
      </w:r>
      <w:r w:rsidRPr="00816C4A">
        <w:tab/>
        <w:t>Multimedia Messaging Service</w:t>
      </w:r>
    </w:p>
    <w:p w:rsidR="007C2495" w:rsidRPr="00816C4A" w:rsidRDefault="007C2495" w:rsidP="007C2495">
      <w:pPr>
        <w:pStyle w:val="EW"/>
        <w:tabs>
          <w:tab w:val="left" w:pos="2268"/>
        </w:tabs>
      </w:pPr>
      <w:r w:rsidRPr="00816C4A">
        <w:t>MMI</w:t>
      </w:r>
      <w:r w:rsidRPr="00816C4A">
        <w:tab/>
        <w:t>Man Machine Interface</w:t>
      </w:r>
    </w:p>
    <w:p w:rsidR="007C2495" w:rsidRPr="00816C4A" w:rsidRDefault="007C2495" w:rsidP="007C2495">
      <w:pPr>
        <w:pStyle w:val="EW"/>
        <w:tabs>
          <w:tab w:val="left" w:pos="2268"/>
        </w:tabs>
      </w:pPr>
      <w:r w:rsidRPr="00816C4A">
        <w:t>NA</w:t>
      </w:r>
      <w:r w:rsidRPr="00816C4A">
        <w:tab/>
        <w:t>No Audio-alerting capability</w:t>
      </w:r>
    </w:p>
    <w:p w:rsidR="007C2495" w:rsidRPr="00816C4A" w:rsidRDefault="007C2495" w:rsidP="007C2495">
      <w:pPr>
        <w:pStyle w:val="EW"/>
        <w:tabs>
          <w:tab w:val="left" w:pos="2268"/>
        </w:tabs>
      </w:pPr>
      <w:r w:rsidRPr="00816C4A">
        <w:t>ND</w:t>
      </w:r>
      <w:r w:rsidRPr="00816C4A">
        <w:tab/>
        <w:t>No Display capability</w:t>
      </w:r>
    </w:p>
    <w:p w:rsidR="007C2495" w:rsidRPr="00816C4A" w:rsidRDefault="007C2495" w:rsidP="007C2495">
      <w:pPr>
        <w:pStyle w:val="EW"/>
        <w:tabs>
          <w:tab w:val="left" w:pos="2268"/>
        </w:tabs>
      </w:pPr>
      <w:r w:rsidRPr="00816C4A">
        <w:t>NG-RAN</w:t>
      </w:r>
      <w:r w:rsidRPr="00816C4A">
        <w:tab/>
        <w:t>Next Generation – Radio Access Network</w:t>
      </w:r>
    </w:p>
    <w:p w:rsidR="007C2495" w:rsidRPr="00816C4A" w:rsidRDefault="007C2495" w:rsidP="007C2495">
      <w:pPr>
        <w:pStyle w:val="EW"/>
        <w:tabs>
          <w:tab w:val="left" w:pos="2268"/>
        </w:tabs>
      </w:pPr>
      <w:r w:rsidRPr="00816C4A">
        <w:t>NK</w:t>
      </w:r>
      <w:r w:rsidRPr="00816C4A">
        <w:tab/>
        <w:t>No Keypad capability</w:t>
      </w:r>
    </w:p>
    <w:p w:rsidR="007C2495" w:rsidRPr="00816C4A" w:rsidRDefault="007C2495" w:rsidP="007C2495">
      <w:pPr>
        <w:pStyle w:val="EW"/>
        <w:tabs>
          <w:tab w:val="left" w:pos="2268"/>
        </w:tabs>
      </w:pPr>
      <w:r w:rsidRPr="00816C4A">
        <w:t>NL</w:t>
      </w:r>
      <w:r w:rsidRPr="00816C4A">
        <w:tab/>
        <w:t>No support of multiple Languages</w:t>
      </w:r>
    </w:p>
    <w:p w:rsidR="007C2495" w:rsidRPr="00816C4A" w:rsidRDefault="007C2495" w:rsidP="007C2495">
      <w:pPr>
        <w:pStyle w:val="EW"/>
        <w:tabs>
          <w:tab w:val="left" w:pos="2268"/>
        </w:tabs>
      </w:pPr>
      <w:r w:rsidRPr="00816C4A">
        <w:t>NR</w:t>
      </w:r>
      <w:r w:rsidRPr="00816C4A">
        <w:tab/>
        <w:t>New Radio</w:t>
      </w:r>
    </w:p>
    <w:p w:rsidR="007C2495" w:rsidRPr="00816C4A" w:rsidDel="006E7FD1" w:rsidRDefault="007C2495" w:rsidP="007C2495">
      <w:pPr>
        <w:pStyle w:val="EW"/>
        <w:tabs>
          <w:tab w:val="left" w:pos="2268"/>
        </w:tabs>
      </w:pPr>
      <w:r w:rsidRPr="00816C4A">
        <w:t>NS</w:t>
      </w:r>
      <w:r w:rsidRPr="00816C4A">
        <w:tab/>
        <w:t>No Speech-call capability</w:t>
      </w:r>
    </w:p>
    <w:p w:rsidR="007C2495" w:rsidRPr="00816C4A" w:rsidRDefault="007C2495" w:rsidP="007C2495">
      <w:pPr>
        <w:pStyle w:val="EW"/>
        <w:tabs>
          <w:tab w:val="left" w:pos="2268"/>
        </w:tabs>
      </w:pPr>
      <w:r w:rsidRPr="00816C4A">
        <w:t>PDN</w:t>
      </w:r>
      <w:r w:rsidRPr="00816C4A">
        <w:tab/>
        <w:t>Packet Data Network</w:t>
      </w:r>
    </w:p>
    <w:p w:rsidR="007C2495" w:rsidRPr="00816C4A" w:rsidRDefault="007C2495" w:rsidP="007C2495">
      <w:pPr>
        <w:pStyle w:val="EW"/>
        <w:tabs>
          <w:tab w:val="left" w:pos="2268"/>
        </w:tabs>
      </w:pPr>
      <w:r w:rsidRPr="00816C4A">
        <w:t>PDP</w:t>
      </w:r>
      <w:r w:rsidRPr="00816C4A">
        <w:tab/>
        <w:t xml:space="preserve">Packet Data Protocol, e.g., Ip or X25 or PPP </w:t>
      </w:r>
    </w:p>
    <w:p w:rsidR="007C2495" w:rsidRPr="00816C4A" w:rsidRDefault="007C2495" w:rsidP="007C2495">
      <w:pPr>
        <w:pStyle w:val="EW"/>
        <w:tabs>
          <w:tab w:val="left" w:pos="2268"/>
        </w:tabs>
      </w:pPr>
      <w:r w:rsidRPr="00816C4A">
        <w:t>PDU</w:t>
      </w:r>
      <w:r w:rsidRPr="00816C4A">
        <w:tab/>
        <w:t>Protocol Data Unit</w:t>
      </w:r>
    </w:p>
    <w:p w:rsidR="007C2495" w:rsidRPr="00816C4A" w:rsidRDefault="007C2495" w:rsidP="007C2495">
      <w:pPr>
        <w:pStyle w:val="EW"/>
        <w:tabs>
          <w:tab w:val="left" w:pos="2268"/>
        </w:tabs>
      </w:pPr>
      <w:r w:rsidRPr="00816C4A">
        <w:t>ProSe</w:t>
      </w:r>
      <w:r w:rsidRPr="00816C4A">
        <w:tab/>
        <w:t>Proximity-based Services</w:t>
      </w:r>
    </w:p>
    <w:p w:rsidR="007C2495" w:rsidRPr="00816C4A" w:rsidRDefault="007C2495" w:rsidP="007C2495">
      <w:pPr>
        <w:pStyle w:val="EW"/>
        <w:tabs>
          <w:tab w:val="left" w:pos="2268"/>
        </w:tabs>
      </w:pPr>
      <w:r w:rsidRPr="00816C4A">
        <w:t>PS</w:t>
      </w:r>
      <w:r w:rsidRPr="00816C4A">
        <w:tab/>
        <w:t>Packet Switched</w:t>
      </w:r>
    </w:p>
    <w:p w:rsidR="007C2495" w:rsidRPr="00816C4A" w:rsidRDefault="007C2495" w:rsidP="007C2495">
      <w:pPr>
        <w:pStyle w:val="EW"/>
        <w:tabs>
          <w:tab w:val="left" w:pos="2268"/>
        </w:tabs>
      </w:pPr>
      <w:r w:rsidRPr="00816C4A">
        <w:t>RFU</w:t>
      </w:r>
      <w:r w:rsidRPr="00816C4A">
        <w:tab/>
        <w:t>Reserved for Future Use</w:t>
      </w:r>
    </w:p>
    <w:p w:rsidR="007C2495" w:rsidRPr="00816C4A" w:rsidRDefault="007C2495" w:rsidP="007C2495">
      <w:pPr>
        <w:pStyle w:val="EW"/>
        <w:tabs>
          <w:tab w:val="left" w:pos="2268"/>
        </w:tabs>
      </w:pPr>
      <w:r w:rsidRPr="00816C4A">
        <w:t>SS</w:t>
      </w:r>
      <w:r w:rsidRPr="00816C4A">
        <w:tab/>
        <w:t>Supplementary Service</w:t>
      </w:r>
    </w:p>
    <w:p w:rsidR="007C2495" w:rsidRPr="00816C4A" w:rsidRDefault="007C2495" w:rsidP="007C2495">
      <w:pPr>
        <w:pStyle w:val="EW"/>
        <w:tabs>
          <w:tab w:val="left" w:pos="2268"/>
        </w:tabs>
      </w:pPr>
      <w:r w:rsidRPr="00816C4A">
        <w:t>SSC</w:t>
      </w:r>
      <w:r w:rsidRPr="00816C4A">
        <w:tab/>
        <w:t>Supplementary Service Control string</w:t>
      </w:r>
    </w:p>
    <w:p w:rsidR="007C2495" w:rsidRPr="00816C4A" w:rsidRDefault="007C2495" w:rsidP="007C2495">
      <w:pPr>
        <w:pStyle w:val="EW"/>
        <w:tabs>
          <w:tab w:val="left" w:pos="2268"/>
        </w:tabs>
      </w:pPr>
      <w:r w:rsidRPr="00816C4A">
        <w:t>SSID</w:t>
      </w:r>
      <w:r w:rsidRPr="00816C4A">
        <w:tab/>
        <w:t>Service Set Identifier</w:t>
      </w:r>
    </w:p>
    <w:p w:rsidR="007C2495" w:rsidRPr="00816C4A" w:rsidRDefault="007C2495" w:rsidP="007C2495">
      <w:pPr>
        <w:pStyle w:val="EW"/>
        <w:tabs>
          <w:tab w:val="left" w:pos="2268"/>
        </w:tabs>
      </w:pPr>
      <w:r w:rsidRPr="00816C4A">
        <w:t>USAT</w:t>
      </w:r>
      <w:r w:rsidRPr="00816C4A">
        <w:tab/>
        <w:t>USIM Application Toolkit</w:t>
      </w:r>
    </w:p>
    <w:p w:rsidR="007C2495" w:rsidRPr="00816C4A" w:rsidRDefault="007C2495" w:rsidP="007C2495">
      <w:pPr>
        <w:pStyle w:val="EW"/>
        <w:tabs>
          <w:tab w:val="left" w:pos="2268"/>
        </w:tabs>
      </w:pPr>
      <w:r w:rsidRPr="00816C4A">
        <w:t>USIM</w:t>
      </w:r>
      <w:r w:rsidRPr="00816C4A">
        <w:tab/>
        <w:t>Universal Subscriber Identity Module</w:t>
      </w:r>
    </w:p>
    <w:p w:rsidR="007C2495" w:rsidRPr="00816C4A" w:rsidRDefault="007C2495" w:rsidP="007C2495">
      <w:pPr>
        <w:pStyle w:val="EW"/>
      </w:pPr>
      <w:r w:rsidRPr="00816C4A">
        <w:t>USSD</w:t>
      </w:r>
      <w:r w:rsidRPr="00816C4A">
        <w:tab/>
        <w:t>Unstructured Supplementary Service Data</w:t>
      </w:r>
    </w:p>
    <w:p w:rsidR="007C2495" w:rsidRPr="00816C4A" w:rsidRDefault="007C2495" w:rsidP="007C2495">
      <w:pPr>
        <w:pStyle w:val="EW"/>
      </w:pPr>
      <w:r w:rsidRPr="00816C4A">
        <w:t>WSID</w:t>
      </w:r>
      <w:r w:rsidRPr="00816C4A">
        <w:tab/>
        <w:t>WLAN Specific Identifier</w:t>
      </w:r>
    </w:p>
    <w:p w:rsidR="007C2495" w:rsidRPr="00816C4A" w:rsidRDefault="007C2495" w:rsidP="007C2495">
      <w:pPr>
        <w:pStyle w:val="Heading2"/>
      </w:pPr>
      <w:bookmarkStart w:id="46" w:name="_Toc3200666"/>
      <w:bookmarkStart w:id="47" w:name="_Toc20392409"/>
      <w:bookmarkStart w:id="48" w:name="_Toc27774056"/>
      <w:bookmarkStart w:id="49" w:name="_Toc44930871"/>
      <w:bookmarkStart w:id="50" w:name="_Toc44931701"/>
      <w:bookmarkStart w:id="51" w:name="_Toc44932181"/>
      <w:r w:rsidRPr="00816C4A">
        <w:t>3.3</w:t>
      </w:r>
      <w:r w:rsidRPr="00816C4A">
        <w:tab/>
        <w:t>Symbols</w:t>
      </w:r>
      <w:bookmarkEnd w:id="46"/>
      <w:bookmarkEnd w:id="47"/>
      <w:bookmarkEnd w:id="48"/>
      <w:bookmarkEnd w:id="49"/>
      <w:bookmarkEnd w:id="50"/>
      <w:bookmarkEnd w:id="51"/>
    </w:p>
    <w:p w:rsidR="007C2495" w:rsidRPr="00816C4A" w:rsidRDefault="007C2495" w:rsidP="007C2495">
      <w:pPr>
        <w:keepNext/>
      </w:pPr>
      <w:r w:rsidRPr="00816C4A">
        <w:t>For the purposes of the present document, the following symbols apply:</w:t>
      </w:r>
    </w:p>
    <w:p w:rsidR="007C2495" w:rsidRPr="00816C4A" w:rsidRDefault="007C2495" w:rsidP="007C2495">
      <w:pPr>
        <w:pStyle w:val="EX"/>
      </w:pPr>
      <w:r w:rsidRPr="00816C4A">
        <w:t>'0' to '9' and 'A' to 'F'</w:t>
      </w:r>
      <w:r w:rsidRPr="00816C4A">
        <w:tab/>
        <w:t>The sixteen hexadecimal digits.</w:t>
      </w:r>
    </w:p>
    <w:p w:rsidR="007C2495" w:rsidRPr="00816C4A" w:rsidRDefault="007C2495" w:rsidP="007C2495">
      <w:pPr>
        <w:pStyle w:val="Heading1"/>
      </w:pPr>
      <w:bookmarkStart w:id="52" w:name="_Toc3200667"/>
      <w:bookmarkStart w:id="53" w:name="_Toc20392410"/>
      <w:bookmarkStart w:id="54" w:name="_Toc27774057"/>
      <w:bookmarkStart w:id="55" w:name="_Toc44930872"/>
      <w:bookmarkStart w:id="56" w:name="_Toc44931702"/>
      <w:bookmarkStart w:id="57" w:name="_Toc44932182"/>
      <w:r w:rsidRPr="00816C4A">
        <w:t>4</w:t>
      </w:r>
      <w:r w:rsidRPr="00816C4A">
        <w:tab/>
        <w:t>Overview of USAT</w:t>
      </w:r>
      <w:bookmarkEnd w:id="52"/>
      <w:bookmarkEnd w:id="53"/>
      <w:bookmarkEnd w:id="54"/>
      <w:bookmarkEnd w:id="55"/>
      <w:bookmarkEnd w:id="56"/>
      <w:bookmarkEnd w:id="57"/>
    </w:p>
    <w:p w:rsidR="007C2495" w:rsidRPr="00816C4A" w:rsidRDefault="007C2495" w:rsidP="007C2495">
      <w:r w:rsidRPr="00816C4A">
        <w:t>The USAT provides mechanisms which allow applications, existing in the UICC, to interact and operate with any ME which supports the specific mechanism(s) required by the application.</w:t>
      </w:r>
    </w:p>
    <w:p w:rsidR="007C2495" w:rsidRPr="00816C4A" w:rsidRDefault="007C2495" w:rsidP="007C2495">
      <w:r w:rsidRPr="00816C4A">
        <w:t>The following mechanisms have been defined. These mechanisms are dependent upon the commands and protocols relevant to USAT in TS 31.101 [13].</w:t>
      </w:r>
    </w:p>
    <w:p w:rsidR="007C2495" w:rsidRPr="00816C4A" w:rsidRDefault="007C2495" w:rsidP="007C2495">
      <w:pPr>
        <w:pStyle w:val="Heading2"/>
      </w:pPr>
      <w:bookmarkStart w:id="58" w:name="_Toc3200668"/>
      <w:bookmarkStart w:id="59" w:name="_Toc20392411"/>
      <w:bookmarkStart w:id="60" w:name="_Toc27774058"/>
      <w:bookmarkStart w:id="61" w:name="_Toc44930873"/>
      <w:bookmarkStart w:id="62" w:name="_Toc44931703"/>
      <w:bookmarkStart w:id="63" w:name="_Toc44932183"/>
      <w:r w:rsidRPr="00816C4A">
        <w:t>4.1</w:t>
      </w:r>
      <w:r w:rsidRPr="00816C4A">
        <w:tab/>
        <w:t>Profile Download</w:t>
      </w:r>
      <w:bookmarkEnd w:id="58"/>
      <w:bookmarkEnd w:id="59"/>
      <w:bookmarkEnd w:id="60"/>
      <w:bookmarkEnd w:id="61"/>
      <w:bookmarkEnd w:id="62"/>
      <w:bookmarkEnd w:id="63"/>
    </w:p>
    <w:p w:rsidR="007C2495" w:rsidRPr="00816C4A" w:rsidRDefault="007C2495" w:rsidP="007C2495">
      <w:r w:rsidRPr="00816C4A">
        <w:t>Profile downloading provides a mechanism for the ME to tell the UICC what it is capable of.</w:t>
      </w:r>
    </w:p>
    <w:p w:rsidR="007C2495" w:rsidRPr="00816C4A" w:rsidRDefault="007C2495" w:rsidP="007C2495">
      <w:pPr>
        <w:pStyle w:val="Heading2"/>
      </w:pPr>
      <w:bookmarkStart w:id="64" w:name="_Toc3200669"/>
      <w:bookmarkStart w:id="65" w:name="_Toc20392412"/>
      <w:bookmarkStart w:id="66" w:name="_Toc27774059"/>
      <w:bookmarkStart w:id="67" w:name="_Toc44930874"/>
      <w:bookmarkStart w:id="68" w:name="_Toc44931704"/>
      <w:bookmarkStart w:id="69" w:name="_Toc44932184"/>
      <w:r w:rsidRPr="00816C4A">
        <w:t>4.2</w:t>
      </w:r>
      <w:r w:rsidRPr="00816C4A">
        <w:tab/>
        <w:t>Proactive UICC</w:t>
      </w:r>
      <w:bookmarkEnd w:id="64"/>
      <w:bookmarkEnd w:id="65"/>
      <w:bookmarkEnd w:id="66"/>
      <w:bookmarkEnd w:id="67"/>
      <w:bookmarkEnd w:id="68"/>
      <w:bookmarkEnd w:id="69"/>
    </w:p>
    <w:p w:rsidR="007C2495" w:rsidRPr="00816C4A" w:rsidRDefault="007C2495" w:rsidP="007C2495">
      <w:r w:rsidRPr="00816C4A">
        <w:t>Proactive UICC gives a mechanism whereby the UICC can initiate actions to be taken by the ME. The supported functions are specified in clause 6.4.</w:t>
      </w:r>
    </w:p>
    <w:p w:rsidR="007C2495" w:rsidRPr="00816C4A" w:rsidRDefault="007C2495" w:rsidP="007C2495">
      <w:r w:rsidRPr="00816C4A">
        <w:lastRenderedPageBreak/>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rsidR="007C2495" w:rsidRPr="00816C4A" w:rsidRDefault="007C2495" w:rsidP="007C2495">
      <w:pPr>
        <w:pStyle w:val="Heading2"/>
      </w:pPr>
      <w:bookmarkStart w:id="70" w:name="_Toc3200670"/>
      <w:bookmarkStart w:id="71" w:name="_Toc20392413"/>
      <w:bookmarkStart w:id="72" w:name="_Toc27774060"/>
      <w:bookmarkStart w:id="73" w:name="_Toc44930875"/>
      <w:bookmarkStart w:id="74" w:name="_Toc44931705"/>
      <w:bookmarkStart w:id="75" w:name="_Toc44932185"/>
      <w:r w:rsidRPr="00816C4A">
        <w:t>4.3</w:t>
      </w:r>
      <w:r w:rsidRPr="00816C4A">
        <w:tab/>
        <w:t>Data download to UICC</w:t>
      </w:r>
      <w:bookmarkEnd w:id="70"/>
      <w:bookmarkEnd w:id="71"/>
      <w:bookmarkEnd w:id="72"/>
      <w:bookmarkEnd w:id="73"/>
      <w:bookmarkEnd w:id="74"/>
      <w:bookmarkEnd w:id="75"/>
    </w:p>
    <w:p w:rsidR="007C2495" w:rsidRPr="00816C4A" w:rsidRDefault="007C2495" w:rsidP="007C2495">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rsidR="007C2495" w:rsidRPr="00816C4A" w:rsidRDefault="007C2495" w:rsidP="007C2495">
      <w:pPr>
        <w:pStyle w:val="Heading2"/>
      </w:pPr>
      <w:bookmarkStart w:id="76" w:name="_Toc3200671"/>
      <w:bookmarkStart w:id="77" w:name="_Toc20392414"/>
      <w:bookmarkStart w:id="78" w:name="_Toc27774061"/>
      <w:bookmarkStart w:id="79" w:name="_Toc44930876"/>
      <w:bookmarkStart w:id="80" w:name="_Toc44931706"/>
      <w:bookmarkStart w:id="81" w:name="_Toc44932186"/>
      <w:r w:rsidRPr="00816C4A">
        <w:t>4.4</w:t>
      </w:r>
      <w:r w:rsidRPr="00816C4A">
        <w:tab/>
        <w:t>Menu selection</w:t>
      </w:r>
      <w:bookmarkEnd w:id="76"/>
      <w:bookmarkEnd w:id="77"/>
      <w:bookmarkEnd w:id="78"/>
      <w:bookmarkEnd w:id="79"/>
      <w:bookmarkEnd w:id="80"/>
      <w:bookmarkEnd w:id="81"/>
    </w:p>
    <w:p w:rsidR="007C2495" w:rsidRPr="00816C4A" w:rsidRDefault="007C2495" w:rsidP="007C2495">
      <w:r w:rsidRPr="00816C4A">
        <w:t>See ETSI TS 102 223 [32] clause 4.4.</w:t>
      </w:r>
    </w:p>
    <w:p w:rsidR="007C2495" w:rsidRPr="00816C4A" w:rsidRDefault="007C2495" w:rsidP="007C2495">
      <w:pPr>
        <w:pStyle w:val="Heading2"/>
      </w:pPr>
      <w:bookmarkStart w:id="82" w:name="_Toc3200672"/>
      <w:bookmarkStart w:id="83" w:name="_Toc20392415"/>
      <w:bookmarkStart w:id="84" w:name="_Toc27774062"/>
      <w:bookmarkStart w:id="85" w:name="_Toc44930877"/>
      <w:bookmarkStart w:id="86" w:name="_Toc44931707"/>
      <w:bookmarkStart w:id="87" w:name="_Toc44932187"/>
      <w:r w:rsidRPr="00816C4A">
        <w:t>4.5</w:t>
      </w:r>
      <w:r w:rsidRPr="00816C4A">
        <w:tab/>
        <w:t>Call control by USIM</w:t>
      </w:r>
      <w:bookmarkEnd w:id="82"/>
      <w:bookmarkEnd w:id="83"/>
      <w:bookmarkEnd w:id="84"/>
      <w:bookmarkEnd w:id="85"/>
      <w:bookmarkEnd w:id="86"/>
      <w:bookmarkEnd w:id="87"/>
    </w:p>
    <w:p w:rsidR="007C2495" w:rsidRPr="00816C4A" w:rsidRDefault="007C2495" w:rsidP="007C2495">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rsidR="007C2495" w:rsidRPr="00816C4A" w:rsidRDefault="007C2495" w:rsidP="007C2495">
      <w:pPr>
        <w:pStyle w:val="EX"/>
      </w:pPr>
      <w:r w:rsidRPr="00816C4A">
        <w:t>EXAMPLE:</w:t>
      </w:r>
      <w:r w:rsidRPr="00816C4A">
        <w:tab/>
        <w:t>A call request can be replaced by a supplementary service operation or a USSD operation, and vice-versa.</w:t>
      </w:r>
    </w:p>
    <w:p w:rsidR="007C2495" w:rsidRPr="00816C4A" w:rsidRDefault="007C2495" w:rsidP="007C2495">
      <w:pPr>
        <w:pStyle w:val="Heading2"/>
      </w:pPr>
      <w:bookmarkStart w:id="88" w:name="_Toc3200673"/>
      <w:bookmarkStart w:id="89" w:name="_Toc20392416"/>
      <w:bookmarkStart w:id="90" w:name="_Toc27774063"/>
      <w:bookmarkStart w:id="91" w:name="_Toc44930878"/>
      <w:bookmarkStart w:id="92" w:name="_Toc44931708"/>
      <w:bookmarkStart w:id="93" w:name="_Toc44932188"/>
      <w:r w:rsidRPr="00816C4A">
        <w:t>4.6</w:t>
      </w:r>
      <w:r w:rsidRPr="00816C4A">
        <w:tab/>
        <w:t>MO Short Message control by USIM</w:t>
      </w:r>
      <w:bookmarkEnd w:id="88"/>
      <w:bookmarkEnd w:id="89"/>
      <w:bookmarkEnd w:id="90"/>
      <w:bookmarkEnd w:id="91"/>
      <w:bookmarkEnd w:id="92"/>
      <w:bookmarkEnd w:id="93"/>
    </w:p>
    <w:p w:rsidR="007C2495" w:rsidRPr="00816C4A" w:rsidRDefault="007C2495" w:rsidP="007C2495">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rsidR="007C2495" w:rsidRPr="00816C4A" w:rsidRDefault="007C2495" w:rsidP="007C2495">
      <w:pPr>
        <w:pStyle w:val="Heading2"/>
      </w:pPr>
      <w:bookmarkStart w:id="94" w:name="_Toc3200674"/>
      <w:bookmarkStart w:id="95" w:name="_Toc20392417"/>
      <w:bookmarkStart w:id="96" w:name="_Toc27774064"/>
      <w:bookmarkStart w:id="97" w:name="_Toc44930879"/>
      <w:bookmarkStart w:id="98" w:name="_Toc44931709"/>
      <w:bookmarkStart w:id="99" w:name="_Toc44932189"/>
      <w:r w:rsidRPr="00816C4A">
        <w:t>4.7</w:t>
      </w:r>
      <w:r w:rsidRPr="00816C4A">
        <w:tab/>
        <w:t>Event download</w:t>
      </w:r>
      <w:bookmarkEnd w:id="94"/>
      <w:bookmarkEnd w:id="95"/>
      <w:bookmarkEnd w:id="96"/>
      <w:bookmarkEnd w:id="97"/>
      <w:bookmarkEnd w:id="98"/>
      <w:bookmarkEnd w:id="99"/>
    </w:p>
    <w:p w:rsidR="007C2495" w:rsidRPr="00816C4A" w:rsidRDefault="007C2495" w:rsidP="007C2495">
      <w:r w:rsidRPr="00816C4A">
        <w:t>In addition to the set of events defined in ETSI TS 102 223 [32] clause 4.7, the following event may also be reported to the UICC:</w:t>
      </w:r>
    </w:p>
    <w:p w:rsidR="007C2495" w:rsidRPr="00816C4A" w:rsidRDefault="007C2495" w:rsidP="007C2495">
      <w:pPr>
        <w:ind w:firstLine="284"/>
      </w:pPr>
      <w:r w:rsidRPr="00816C4A">
        <w:t>-</w:t>
      </w:r>
      <w:r w:rsidRPr="00816C4A">
        <w:tab/>
        <w:t>Network Rejection</w:t>
      </w:r>
    </w:p>
    <w:p w:rsidR="007C2495" w:rsidRPr="00816C4A" w:rsidRDefault="007C2495" w:rsidP="007C2495">
      <w:pPr>
        <w:ind w:firstLine="284"/>
      </w:pPr>
      <w:r w:rsidRPr="00816C4A">
        <w:t>-</w:t>
      </w:r>
      <w:r w:rsidRPr="00816C4A">
        <w:tab/>
        <w:t xml:space="preserve">CSG cell selection (if class "q" is supported) </w:t>
      </w:r>
    </w:p>
    <w:p w:rsidR="007C2495" w:rsidRPr="00816C4A" w:rsidRDefault="007C2495" w:rsidP="007C2495">
      <w:pPr>
        <w:ind w:firstLine="284"/>
      </w:pPr>
      <w:r w:rsidRPr="00816C4A">
        <w:t>-</w:t>
      </w:r>
      <w:r w:rsidRPr="00816C4A">
        <w:tab/>
        <w:t>Incoming IMS Data (if classes "e" and "t" are supported)</w:t>
      </w:r>
    </w:p>
    <w:p w:rsidR="007C2495" w:rsidRPr="00816C4A" w:rsidRDefault="007C2495" w:rsidP="007C2495">
      <w:pPr>
        <w:ind w:firstLine="284"/>
      </w:pPr>
      <w:r w:rsidRPr="00816C4A">
        <w:t>-</w:t>
      </w:r>
      <w:r w:rsidRPr="00816C4A">
        <w:tab/>
        <w:t>IMS Registration (if classes "e" and "t" are supported)</w:t>
      </w:r>
    </w:p>
    <w:p w:rsidR="007C2495" w:rsidRPr="00816C4A" w:rsidRDefault="007C2495" w:rsidP="007C2495">
      <w:pPr>
        <w:ind w:firstLine="284"/>
      </w:pPr>
      <w:r w:rsidRPr="00816C4A">
        <w:t>-</w:t>
      </w:r>
      <w:r w:rsidRPr="00816C4A">
        <w:tab/>
        <w:t>Data Connection Status Change (if class "e" is supported)</w:t>
      </w:r>
    </w:p>
    <w:p w:rsidR="007C2495" w:rsidRPr="00816C4A" w:rsidRDefault="007C2495" w:rsidP="007C2495">
      <w:pPr>
        <w:pStyle w:val="Heading2"/>
      </w:pPr>
      <w:bookmarkStart w:id="100" w:name="_Toc3200675"/>
      <w:bookmarkStart w:id="101" w:name="_Toc20392418"/>
      <w:bookmarkStart w:id="102" w:name="_Toc27774065"/>
      <w:bookmarkStart w:id="103" w:name="_Toc44930880"/>
      <w:bookmarkStart w:id="104" w:name="_Toc44931710"/>
      <w:bookmarkStart w:id="105" w:name="_Toc44932190"/>
      <w:r w:rsidRPr="00816C4A">
        <w:t>4.8</w:t>
      </w:r>
      <w:r w:rsidRPr="00816C4A">
        <w:tab/>
        <w:t>Security</w:t>
      </w:r>
      <w:bookmarkEnd w:id="100"/>
      <w:bookmarkEnd w:id="101"/>
      <w:bookmarkEnd w:id="102"/>
      <w:bookmarkEnd w:id="103"/>
      <w:bookmarkEnd w:id="104"/>
      <w:bookmarkEnd w:id="105"/>
    </w:p>
    <w:p w:rsidR="007C2495" w:rsidRPr="00816C4A" w:rsidRDefault="007C2495" w:rsidP="007C2495">
      <w:r w:rsidRPr="00816C4A">
        <w:t>See ETSI TS 102 223 [32] clause 4.8.</w:t>
      </w:r>
    </w:p>
    <w:p w:rsidR="007C2495" w:rsidRPr="00816C4A" w:rsidRDefault="007C2495" w:rsidP="007C2495">
      <w:pPr>
        <w:pStyle w:val="Heading2"/>
      </w:pPr>
      <w:bookmarkStart w:id="106" w:name="_Toc3200676"/>
      <w:bookmarkStart w:id="107" w:name="_Toc20392419"/>
      <w:bookmarkStart w:id="108" w:name="_Toc27774066"/>
      <w:bookmarkStart w:id="109" w:name="_Toc44930881"/>
      <w:bookmarkStart w:id="110" w:name="_Toc44931711"/>
      <w:bookmarkStart w:id="111" w:name="_Toc44932191"/>
      <w:r w:rsidRPr="00816C4A">
        <w:lastRenderedPageBreak/>
        <w:t>4.9</w:t>
      </w:r>
      <w:r w:rsidRPr="00816C4A">
        <w:tab/>
        <w:t>Multiple card</w:t>
      </w:r>
      <w:bookmarkEnd w:id="106"/>
      <w:bookmarkEnd w:id="107"/>
      <w:bookmarkEnd w:id="108"/>
      <w:bookmarkEnd w:id="109"/>
      <w:bookmarkEnd w:id="110"/>
      <w:bookmarkEnd w:id="111"/>
    </w:p>
    <w:p w:rsidR="007C2495" w:rsidRPr="00816C4A" w:rsidRDefault="007C2495" w:rsidP="007C2495">
      <w:r w:rsidRPr="00816C4A">
        <w:t>See ETSI TS 102 223 [32] clause 4.9.</w:t>
      </w:r>
    </w:p>
    <w:p w:rsidR="007C2495" w:rsidRPr="00816C4A" w:rsidRDefault="007C2495" w:rsidP="007C2495">
      <w:pPr>
        <w:pStyle w:val="Heading2"/>
      </w:pPr>
      <w:bookmarkStart w:id="112" w:name="_Toc3200677"/>
      <w:bookmarkStart w:id="113" w:name="_Toc20392420"/>
      <w:bookmarkStart w:id="114" w:name="_Toc27774067"/>
      <w:bookmarkStart w:id="115" w:name="_Toc44930882"/>
      <w:bookmarkStart w:id="116" w:name="_Toc44931712"/>
      <w:bookmarkStart w:id="117" w:name="_Toc44932192"/>
      <w:r w:rsidRPr="00816C4A">
        <w:t>4.10</w:t>
      </w:r>
      <w:r w:rsidRPr="00816C4A">
        <w:tab/>
        <w:t>Timer Expiration</w:t>
      </w:r>
      <w:bookmarkEnd w:id="112"/>
      <w:bookmarkEnd w:id="113"/>
      <w:bookmarkEnd w:id="114"/>
      <w:bookmarkEnd w:id="115"/>
      <w:bookmarkEnd w:id="116"/>
      <w:bookmarkEnd w:id="117"/>
    </w:p>
    <w:p w:rsidR="007C2495" w:rsidRPr="00816C4A" w:rsidRDefault="007C2495" w:rsidP="007C2495">
      <w:r w:rsidRPr="00816C4A">
        <w:t>See ETSI TS 102 223 [32] clause 4.10.</w:t>
      </w:r>
    </w:p>
    <w:p w:rsidR="007C2495" w:rsidRPr="00816C4A" w:rsidRDefault="007C2495" w:rsidP="007C2495">
      <w:pPr>
        <w:pStyle w:val="Heading2"/>
      </w:pPr>
      <w:bookmarkStart w:id="118" w:name="_Toc3200678"/>
      <w:bookmarkStart w:id="119" w:name="_Toc20392421"/>
      <w:bookmarkStart w:id="120" w:name="_Toc27774068"/>
      <w:bookmarkStart w:id="121" w:name="_Toc44930883"/>
      <w:bookmarkStart w:id="122" w:name="_Toc44931713"/>
      <w:bookmarkStart w:id="123" w:name="_Toc44932193"/>
      <w:r w:rsidRPr="00816C4A">
        <w:t>4.11</w:t>
      </w:r>
      <w:r w:rsidRPr="00816C4A">
        <w:tab/>
        <w:t>Bearer Independent Protocol</w:t>
      </w:r>
      <w:bookmarkEnd w:id="118"/>
      <w:bookmarkEnd w:id="119"/>
      <w:bookmarkEnd w:id="120"/>
      <w:bookmarkEnd w:id="121"/>
      <w:bookmarkEnd w:id="122"/>
      <w:bookmarkEnd w:id="123"/>
    </w:p>
    <w:p w:rsidR="007C2495" w:rsidRPr="00816C4A" w:rsidRDefault="007C2495" w:rsidP="007C2495">
      <w:r w:rsidRPr="00816C4A">
        <w:t>See ETSI TS 102 223 [32] clause 4.11.</w:t>
      </w:r>
    </w:p>
    <w:p w:rsidR="007C2495" w:rsidRPr="00816C4A" w:rsidRDefault="007C2495" w:rsidP="007C2495">
      <w:pPr>
        <w:pStyle w:val="Heading2"/>
      </w:pPr>
      <w:bookmarkStart w:id="124" w:name="_Toc3200679"/>
      <w:bookmarkStart w:id="125" w:name="_Toc20392422"/>
      <w:bookmarkStart w:id="126" w:name="_Toc27774069"/>
      <w:bookmarkStart w:id="127" w:name="_Toc44930884"/>
      <w:bookmarkStart w:id="128" w:name="_Toc44931714"/>
      <w:bookmarkStart w:id="129" w:name="_Toc44932194"/>
      <w:r w:rsidRPr="00816C4A">
        <w:t>4.12</w:t>
      </w:r>
      <w:r w:rsidRPr="00816C4A">
        <w:tab/>
        <w:t>Description of the access technology indicator mechanism</w:t>
      </w:r>
      <w:bookmarkEnd w:id="124"/>
      <w:bookmarkEnd w:id="125"/>
      <w:bookmarkEnd w:id="126"/>
      <w:bookmarkEnd w:id="127"/>
      <w:bookmarkEnd w:id="128"/>
      <w:bookmarkEnd w:id="129"/>
    </w:p>
    <w:p w:rsidR="007C2495" w:rsidRPr="00816C4A" w:rsidRDefault="007C2495" w:rsidP="007C2495">
      <w:r w:rsidRPr="00816C4A">
        <w:t>See ETSI TS 102 223 [32] clause 4.12.</w:t>
      </w:r>
    </w:p>
    <w:p w:rsidR="007C2495" w:rsidRPr="00816C4A" w:rsidRDefault="007C2495" w:rsidP="007C2495">
      <w:pPr>
        <w:pStyle w:val="Heading2"/>
      </w:pPr>
      <w:bookmarkStart w:id="130" w:name="_Toc3200680"/>
      <w:bookmarkStart w:id="131" w:name="_Toc20392423"/>
      <w:bookmarkStart w:id="132" w:name="_Toc27774070"/>
      <w:bookmarkStart w:id="133" w:name="_Toc44930885"/>
      <w:bookmarkStart w:id="134" w:name="_Toc44931715"/>
      <w:bookmarkStart w:id="135" w:name="_Toc44932195"/>
      <w:r w:rsidRPr="00816C4A">
        <w:t>4.13</w:t>
      </w:r>
      <w:r w:rsidRPr="00816C4A">
        <w:tab/>
        <w:t>Description of the network search mode mechanism</w:t>
      </w:r>
      <w:bookmarkEnd w:id="130"/>
      <w:bookmarkEnd w:id="131"/>
      <w:bookmarkEnd w:id="132"/>
      <w:bookmarkEnd w:id="133"/>
      <w:bookmarkEnd w:id="134"/>
      <w:bookmarkEnd w:id="135"/>
    </w:p>
    <w:p w:rsidR="007C2495" w:rsidRPr="00816C4A" w:rsidRDefault="007C2495" w:rsidP="007C2495">
      <w:r w:rsidRPr="00816C4A">
        <w:t>See ETSI TS 102 223 [32] clause 4.14.</w:t>
      </w:r>
    </w:p>
    <w:p w:rsidR="007C2495" w:rsidRPr="00816C4A" w:rsidRDefault="007C2495" w:rsidP="007C2495">
      <w:pPr>
        <w:pStyle w:val="Heading2"/>
      </w:pPr>
      <w:bookmarkStart w:id="136" w:name="_Toc3200681"/>
      <w:bookmarkStart w:id="137" w:name="_Toc20392424"/>
      <w:bookmarkStart w:id="138" w:name="_Toc27774071"/>
      <w:bookmarkStart w:id="139" w:name="_Toc44930886"/>
      <w:bookmarkStart w:id="140" w:name="_Toc44931716"/>
      <w:bookmarkStart w:id="141" w:name="_Toc44932196"/>
      <w:r w:rsidRPr="00816C4A">
        <w:t>4.14</w:t>
      </w:r>
      <w:r w:rsidRPr="00816C4A">
        <w:tab/>
        <w:t>Geographical location discovery</w:t>
      </w:r>
      <w:bookmarkEnd w:id="136"/>
      <w:bookmarkEnd w:id="137"/>
      <w:bookmarkEnd w:id="138"/>
      <w:bookmarkEnd w:id="139"/>
      <w:bookmarkEnd w:id="140"/>
      <w:bookmarkEnd w:id="141"/>
    </w:p>
    <w:p w:rsidR="007C2495" w:rsidRPr="00816C4A" w:rsidRDefault="007C2495" w:rsidP="007C2495">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rsidR="007C2495" w:rsidRPr="00816C4A" w:rsidRDefault="007C2495" w:rsidP="007C2495">
      <w:pPr>
        <w:pStyle w:val="Heading2"/>
      </w:pPr>
      <w:bookmarkStart w:id="142" w:name="_Toc3200682"/>
      <w:bookmarkStart w:id="143" w:name="_Toc20392425"/>
      <w:bookmarkStart w:id="144" w:name="_Toc27774072"/>
      <w:bookmarkStart w:id="145" w:name="_Toc44930887"/>
      <w:bookmarkStart w:id="146" w:name="_Toc44931717"/>
      <w:bookmarkStart w:id="147" w:name="_Toc44932197"/>
      <w:r w:rsidRPr="00816C4A">
        <w:t>4.15</w:t>
      </w:r>
      <w:r w:rsidRPr="00816C4A">
        <w:tab/>
        <w:t>Operation in reduced USAT capable terminals</w:t>
      </w:r>
      <w:bookmarkEnd w:id="142"/>
      <w:bookmarkEnd w:id="143"/>
      <w:bookmarkEnd w:id="144"/>
      <w:bookmarkEnd w:id="145"/>
      <w:bookmarkEnd w:id="146"/>
      <w:bookmarkEnd w:id="147"/>
    </w:p>
    <w:p w:rsidR="007C2495" w:rsidRPr="00816C4A" w:rsidRDefault="007C2495" w:rsidP="007C2495">
      <w:r w:rsidRPr="00816C4A">
        <w:t>This specification takes into account terminal types corresponding to the following capabilities:</w:t>
      </w:r>
    </w:p>
    <w:p w:rsidR="007C2495" w:rsidRPr="00816C4A" w:rsidRDefault="007C2495" w:rsidP="007C2495">
      <w:pPr>
        <w:pStyle w:val="B1"/>
      </w:pPr>
      <w:r w:rsidRPr="00816C4A">
        <w:t>-</w:t>
      </w:r>
      <w:r w:rsidRPr="00816C4A">
        <w:tab/>
        <w:t>no display capability</w:t>
      </w:r>
    </w:p>
    <w:p w:rsidR="007C2495" w:rsidRPr="00816C4A" w:rsidRDefault="007C2495" w:rsidP="007C2495">
      <w:pPr>
        <w:pStyle w:val="B1"/>
      </w:pPr>
      <w:r w:rsidRPr="00816C4A">
        <w:t>-</w:t>
      </w:r>
      <w:r w:rsidRPr="00816C4A">
        <w:tab/>
        <w:t>no keypad available</w:t>
      </w:r>
    </w:p>
    <w:p w:rsidR="007C2495" w:rsidRPr="00816C4A" w:rsidRDefault="007C2495" w:rsidP="007C2495">
      <w:pPr>
        <w:pStyle w:val="B1"/>
      </w:pPr>
      <w:r w:rsidRPr="00816C4A">
        <w:t>-</w:t>
      </w:r>
      <w:r w:rsidRPr="00816C4A">
        <w:tab/>
        <w:t>no audio alerting capability</w:t>
      </w:r>
    </w:p>
    <w:p w:rsidR="007C2495" w:rsidRPr="00816C4A" w:rsidRDefault="007C2495" w:rsidP="007C2495">
      <w:pPr>
        <w:pStyle w:val="B1"/>
      </w:pPr>
      <w:r w:rsidRPr="00816C4A">
        <w:t>-</w:t>
      </w:r>
      <w:r w:rsidRPr="00816C4A">
        <w:tab/>
        <w:t>no speech call capability</w:t>
      </w:r>
    </w:p>
    <w:p w:rsidR="007C2495" w:rsidRPr="00816C4A" w:rsidRDefault="007C2495" w:rsidP="007C2495">
      <w:pPr>
        <w:pStyle w:val="B1"/>
      </w:pPr>
      <w:r w:rsidRPr="00816C4A">
        <w:t>-</w:t>
      </w:r>
      <w:r w:rsidRPr="00816C4A">
        <w:tab/>
        <w:t>no support of multiple languages.</w:t>
      </w:r>
    </w:p>
    <w:p w:rsidR="007C2495" w:rsidRPr="00816C4A" w:rsidRDefault="007C2495" w:rsidP="007C2495">
      <w:r w:rsidRPr="00816C4A">
        <w:t>These terminal types are used to identify which USAT features are not available for each type of reduced functionality.</w:t>
      </w:r>
    </w:p>
    <w:p w:rsidR="007C2495" w:rsidRPr="00816C4A" w:rsidRDefault="007C2495" w:rsidP="007C2495">
      <w:pPr>
        <w:pStyle w:val="NO"/>
      </w:pPr>
      <w:r w:rsidRPr="00816C4A">
        <w:t>Note: Terminal types details are in Annex P.</w:t>
      </w:r>
    </w:p>
    <w:p w:rsidR="007C2495" w:rsidRPr="00816C4A" w:rsidRDefault="007C2495" w:rsidP="007C2495">
      <w:pPr>
        <w:pStyle w:val="Heading2"/>
      </w:pPr>
      <w:bookmarkStart w:id="148" w:name="_Toc3200683"/>
      <w:bookmarkStart w:id="149" w:name="_Toc20392426"/>
      <w:bookmarkStart w:id="150" w:name="_Toc27774073"/>
      <w:bookmarkStart w:id="151" w:name="_Toc44930888"/>
      <w:bookmarkStart w:id="152" w:name="_Toc44931718"/>
      <w:bookmarkStart w:id="153" w:name="_Toc44932198"/>
      <w:r w:rsidRPr="00816C4A">
        <w:t>4.16</w:t>
      </w:r>
      <w:r w:rsidRPr="00816C4A">
        <w:tab/>
        <w:t>Tag allocation guidelines</w:t>
      </w:r>
      <w:bookmarkEnd w:id="148"/>
      <w:bookmarkEnd w:id="149"/>
      <w:bookmarkEnd w:id="150"/>
      <w:bookmarkEnd w:id="151"/>
      <w:bookmarkEnd w:id="152"/>
      <w:bookmarkEnd w:id="153"/>
    </w:p>
    <w:p w:rsidR="007C2495" w:rsidRPr="00816C4A" w:rsidRDefault="007C2495" w:rsidP="007C2495">
      <w:r w:rsidRPr="00816C4A">
        <w:t>See ETSI TS 102 223 [32] clause 4.13.</w:t>
      </w:r>
    </w:p>
    <w:p w:rsidR="007C2495" w:rsidRPr="00816C4A" w:rsidRDefault="007C2495" w:rsidP="007C2495">
      <w:pPr>
        <w:pStyle w:val="Heading2"/>
      </w:pPr>
      <w:bookmarkStart w:id="154" w:name="_Toc3200684"/>
      <w:bookmarkStart w:id="155" w:name="_Toc20392427"/>
      <w:bookmarkStart w:id="156" w:name="_Toc27774074"/>
      <w:bookmarkStart w:id="157" w:name="_Toc44930889"/>
      <w:bookmarkStart w:id="158" w:name="_Toc44931719"/>
      <w:bookmarkStart w:id="159" w:name="_Toc44932199"/>
      <w:r w:rsidRPr="00816C4A">
        <w:t>4.17</w:t>
      </w:r>
      <w:r w:rsidRPr="00816C4A">
        <w:tab/>
      </w:r>
      <w:bookmarkStart w:id="160" w:name="_Hlk270948812"/>
      <w:r w:rsidRPr="00816C4A">
        <w:t xml:space="preserve">USAT </w:t>
      </w:r>
      <w:bookmarkEnd w:id="160"/>
      <w:r w:rsidRPr="00816C4A">
        <w:t>over the AT interface</w:t>
      </w:r>
      <w:bookmarkEnd w:id="154"/>
      <w:bookmarkEnd w:id="155"/>
      <w:bookmarkEnd w:id="156"/>
      <w:bookmarkEnd w:id="157"/>
      <w:bookmarkEnd w:id="158"/>
      <w:bookmarkEnd w:id="159"/>
    </w:p>
    <w:p w:rsidR="007C2495" w:rsidRPr="00816C4A" w:rsidRDefault="007C2495" w:rsidP="007C2495">
      <w:r w:rsidRPr="00816C4A">
        <w:t>See ETSI TS 102 223 [32] clause 4.16.</w:t>
      </w:r>
    </w:p>
    <w:p w:rsidR="007C2495" w:rsidRPr="00816C4A" w:rsidRDefault="007C2495" w:rsidP="007C2495">
      <w:pPr>
        <w:pStyle w:val="Heading2"/>
      </w:pPr>
      <w:bookmarkStart w:id="161" w:name="_Toc3200685"/>
      <w:bookmarkStart w:id="162" w:name="_Toc20392428"/>
      <w:bookmarkStart w:id="163" w:name="_Toc27774075"/>
      <w:bookmarkStart w:id="164" w:name="_Toc44930890"/>
      <w:bookmarkStart w:id="165" w:name="_Toc44931720"/>
      <w:bookmarkStart w:id="166" w:name="_Toc44932200"/>
      <w:r w:rsidRPr="00816C4A">
        <w:lastRenderedPageBreak/>
        <w:t>4.18</w:t>
      </w:r>
      <w:r w:rsidRPr="00816C4A">
        <w:tab/>
        <w:t>USAT facilities provided by eCAT clients</w:t>
      </w:r>
      <w:bookmarkEnd w:id="161"/>
      <w:bookmarkEnd w:id="162"/>
      <w:bookmarkEnd w:id="163"/>
      <w:bookmarkEnd w:id="164"/>
      <w:bookmarkEnd w:id="165"/>
      <w:bookmarkEnd w:id="166"/>
    </w:p>
    <w:p w:rsidR="007C2495" w:rsidRPr="00816C4A" w:rsidRDefault="007C2495" w:rsidP="007C2495">
      <w:r w:rsidRPr="00816C4A">
        <w:t>Not required by 3GPP.</w:t>
      </w:r>
    </w:p>
    <w:p w:rsidR="007C2495" w:rsidRPr="00816C4A" w:rsidRDefault="007C2495" w:rsidP="007C2495">
      <w:pPr>
        <w:pStyle w:val="Heading2"/>
      </w:pPr>
      <w:bookmarkStart w:id="167" w:name="_Toc3200686"/>
      <w:bookmarkStart w:id="168" w:name="_Toc20392429"/>
      <w:bookmarkStart w:id="169" w:name="_Toc27774076"/>
      <w:bookmarkStart w:id="170" w:name="_Toc44930891"/>
      <w:bookmarkStart w:id="171" w:name="_Toc44931721"/>
      <w:bookmarkStart w:id="172" w:name="_Toc44932201"/>
      <w:r w:rsidRPr="00816C4A">
        <w:t>4.19</w:t>
      </w:r>
      <w:r w:rsidRPr="00816C4A">
        <w:tab/>
        <w:t>Negotiation of Poll Interval</w:t>
      </w:r>
      <w:bookmarkEnd w:id="167"/>
      <w:bookmarkEnd w:id="168"/>
      <w:bookmarkEnd w:id="169"/>
      <w:bookmarkEnd w:id="170"/>
      <w:bookmarkEnd w:id="171"/>
      <w:bookmarkEnd w:id="172"/>
    </w:p>
    <w:p w:rsidR="007C2495" w:rsidRPr="00816C4A" w:rsidRDefault="007C2495" w:rsidP="007C2495">
      <w:r w:rsidRPr="00816C4A">
        <w:t>See ETSI TS 102 223 [32] clause 4.18.</w:t>
      </w:r>
    </w:p>
    <w:p w:rsidR="007C2495" w:rsidRPr="00816C4A" w:rsidRDefault="007C2495" w:rsidP="007C2495">
      <w:pPr>
        <w:pStyle w:val="Heading2"/>
      </w:pPr>
      <w:bookmarkStart w:id="173" w:name="_Toc3200687"/>
      <w:bookmarkStart w:id="174" w:name="_Toc20392430"/>
      <w:bookmarkStart w:id="175" w:name="_Toc27774077"/>
      <w:bookmarkStart w:id="176" w:name="_Toc44930892"/>
      <w:bookmarkStart w:id="177" w:name="_Toc44931722"/>
      <w:bookmarkStart w:id="178" w:name="_Toc44932202"/>
      <w:r w:rsidRPr="00816C4A">
        <w:t>4.20</w:t>
      </w:r>
      <w:r w:rsidRPr="00816C4A">
        <w:tab/>
        <w:t>ProSe usage information reporting</w:t>
      </w:r>
      <w:bookmarkEnd w:id="173"/>
      <w:bookmarkEnd w:id="174"/>
      <w:bookmarkEnd w:id="175"/>
      <w:bookmarkEnd w:id="176"/>
      <w:bookmarkEnd w:id="177"/>
      <w:bookmarkEnd w:id="178"/>
    </w:p>
    <w:p w:rsidR="007C2495" w:rsidRPr="00816C4A" w:rsidRDefault="007C2495" w:rsidP="007C2495">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 xml:space="preserve">using BIP mechanism. </w:t>
      </w:r>
    </w:p>
    <w:p w:rsidR="007C2495" w:rsidRPr="00816C4A" w:rsidRDefault="007C2495" w:rsidP="007C2495">
      <w:pPr>
        <w:pStyle w:val="Heading1"/>
      </w:pPr>
      <w:bookmarkStart w:id="179" w:name="_Toc3200688"/>
      <w:bookmarkStart w:id="180" w:name="_Toc20392431"/>
      <w:bookmarkStart w:id="181" w:name="_Toc27774078"/>
      <w:bookmarkStart w:id="182" w:name="_Toc44930893"/>
      <w:bookmarkStart w:id="183" w:name="_Toc44931723"/>
      <w:bookmarkStart w:id="184" w:name="_Toc44932203"/>
      <w:r w:rsidRPr="00816C4A">
        <w:t>5</w:t>
      </w:r>
      <w:r w:rsidRPr="00816C4A">
        <w:tab/>
        <w:t>Profile download</w:t>
      </w:r>
      <w:bookmarkEnd w:id="179"/>
      <w:bookmarkEnd w:id="180"/>
      <w:bookmarkEnd w:id="181"/>
      <w:bookmarkEnd w:id="182"/>
      <w:bookmarkEnd w:id="183"/>
      <w:bookmarkEnd w:id="184"/>
    </w:p>
    <w:p w:rsidR="007C2495" w:rsidRPr="00816C4A" w:rsidRDefault="007C2495" w:rsidP="007C2495">
      <w:pPr>
        <w:pStyle w:val="Heading2"/>
      </w:pPr>
      <w:bookmarkStart w:id="185" w:name="_Toc3200689"/>
      <w:bookmarkStart w:id="186" w:name="_Toc20392432"/>
      <w:bookmarkStart w:id="187" w:name="_Toc27774079"/>
      <w:bookmarkStart w:id="188" w:name="_Toc44930894"/>
      <w:bookmarkStart w:id="189" w:name="_Toc44931724"/>
      <w:bookmarkStart w:id="190" w:name="_Toc44932204"/>
      <w:r w:rsidRPr="00816C4A">
        <w:t>5.1</w:t>
      </w:r>
      <w:r w:rsidRPr="00816C4A">
        <w:tab/>
        <w:t>Procedure</w:t>
      </w:r>
      <w:bookmarkEnd w:id="185"/>
      <w:bookmarkEnd w:id="186"/>
      <w:bookmarkEnd w:id="187"/>
      <w:bookmarkEnd w:id="188"/>
      <w:bookmarkEnd w:id="189"/>
      <w:bookmarkEnd w:id="190"/>
    </w:p>
    <w:p w:rsidR="007C2495" w:rsidRPr="00816C4A" w:rsidRDefault="007C2495" w:rsidP="007C2495">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rsidR="007C2495" w:rsidRPr="00816C4A" w:rsidRDefault="007C2495" w:rsidP="007C2495">
      <w:r w:rsidRPr="00816C4A">
        <w:t>If the UICC indicates the support of "Additional TERMINAL PROFILE after UICC activation" in its USIM Service Table, the ME shall handle the profile download procedure as specified in ETSI TS 102 223 [32] clause 5.1.</w:t>
      </w:r>
    </w:p>
    <w:p w:rsidR="007C2495" w:rsidRPr="00816C4A" w:rsidRDefault="007C2495" w:rsidP="007C2495">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rsidR="007C2495" w:rsidRPr="00816C4A" w:rsidRDefault="007C2495" w:rsidP="007C2495">
      <w:r w:rsidRPr="00816C4A">
        <w:t xml:space="preserve">The profile(s) sent by the ME shall state the facilities relevant to USAT that are supported by the ME. </w:t>
      </w:r>
    </w:p>
    <w:p w:rsidR="007C2495" w:rsidRPr="00816C4A" w:rsidRDefault="007C2495" w:rsidP="007C2495">
      <w:pPr>
        <w:pStyle w:val="Heading2"/>
      </w:pPr>
      <w:bookmarkStart w:id="191" w:name="_Toc3200690"/>
      <w:bookmarkStart w:id="192" w:name="_Toc20392433"/>
      <w:bookmarkStart w:id="193" w:name="_Toc27774080"/>
      <w:bookmarkStart w:id="194" w:name="_Toc44930895"/>
      <w:bookmarkStart w:id="195" w:name="_Toc44931725"/>
      <w:bookmarkStart w:id="196" w:name="_Toc44932205"/>
      <w:r w:rsidRPr="00816C4A">
        <w:t>5.2</w:t>
      </w:r>
      <w:r w:rsidRPr="00816C4A">
        <w:tab/>
        <w:t>Structure and coding of TERMINAL PROFILE</w:t>
      </w:r>
      <w:bookmarkEnd w:id="191"/>
      <w:bookmarkEnd w:id="192"/>
      <w:bookmarkEnd w:id="193"/>
      <w:bookmarkEnd w:id="194"/>
      <w:bookmarkEnd w:id="195"/>
      <w:bookmarkEnd w:id="196"/>
    </w:p>
    <w:p w:rsidR="007C2495" w:rsidRPr="00816C4A" w:rsidRDefault="007C2495" w:rsidP="007C2495">
      <w:pPr>
        <w:keepNext/>
        <w:keepLines/>
      </w:pPr>
      <w:r w:rsidRPr="00816C4A">
        <w:t>Direction: ME to UICC.</w:t>
      </w:r>
    </w:p>
    <w:p w:rsidR="007C2495" w:rsidRPr="00816C4A" w:rsidRDefault="007C2495" w:rsidP="007C2495">
      <w:pPr>
        <w:keepNext/>
        <w:keepLines/>
      </w:pPr>
      <w:r w:rsidRPr="00816C4A">
        <w:t>The command header is specified in TS 31.101 [13].</w:t>
      </w:r>
    </w:p>
    <w:p w:rsidR="007C2495" w:rsidRPr="00816C4A" w:rsidRDefault="007C2495" w:rsidP="007C2495">
      <w:pPr>
        <w:keepNext/>
        <w:keepLines/>
      </w:pPr>
      <w:r w:rsidRPr="00816C4A">
        <w:t>Command parameters/data:</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H"/>
              <w:rPr>
                <w:lang w:eastAsia="en-GB"/>
              </w:rPr>
            </w:pPr>
            <w:r w:rsidRPr="00816C4A">
              <w:rPr>
                <w:lang w:eastAsia="en-GB"/>
              </w:rPr>
              <w:t>Description</w:t>
            </w:r>
          </w:p>
        </w:tc>
        <w:tc>
          <w:tcPr>
            <w:tcW w:w="1240" w:type="dxa"/>
          </w:tcPr>
          <w:p w:rsidR="007C2495" w:rsidRPr="00816C4A" w:rsidRDefault="007C2495" w:rsidP="000634A6">
            <w:pPr>
              <w:pStyle w:val="TAH"/>
              <w:rPr>
                <w:lang w:eastAsia="en-GB"/>
              </w:rPr>
            </w:pPr>
            <w:r w:rsidRPr="00816C4A">
              <w:rPr>
                <w:lang w:eastAsia="en-GB"/>
              </w:rPr>
              <w:t>Clause</w:t>
            </w:r>
          </w:p>
        </w:tc>
        <w:tc>
          <w:tcPr>
            <w:tcW w:w="1240" w:type="dxa"/>
          </w:tcPr>
          <w:p w:rsidR="007C2495" w:rsidRPr="00816C4A" w:rsidRDefault="007C2495" w:rsidP="000634A6">
            <w:pPr>
              <w:pStyle w:val="TAH"/>
              <w:rPr>
                <w:lang w:eastAsia="en-GB"/>
              </w:rPr>
            </w:pPr>
            <w:r w:rsidRPr="00816C4A">
              <w:rPr>
                <w:lang w:eastAsia="en-GB"/>
              </w:rPr>
              <w:t>M/O/C</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Profile</w:t>
            </w:r>
          </w:p>
        </w:tc>
        <w:tc>
          <w:tcPr>
            <w:tcW w:w="1240" w:type="dxa"/>
          </w:tcPr>
          <w:p w:rsidR="007C2495" w:rsidRPr="00816C4A" w:rsidRDefault="007C2495" w:rsidP="000634A6">
            <w:pPr>
              <w:pStyle w:val="TAC"/>
              <w:rPr>
                <w:lang w:eastAsia="en-GB"/>
              </w:rPr>
            </w:pPr>
            <w:r w:rsidRPr="00816C4A">
              <w:rPr>
                <w:lang w:eastAsia="en-GB"/>
              </w:rPr>
              <w:t>-</w:t>
            </w:r>
          </w:p>
        </w:tc>
        <w:tc>
          <w:tcPr>
            <w:tcW w:w="1240" w:type="dxa"/>
          </w:tcPr>
          <w:p w:rsidR="007C2495" w:rsidRPr="00816C4A" w:rsidRDefault="007C2495" w:rsidP="000634A6">
            <w:pPr>
              <w:pStyle w:val="TAC"/>
              <w:rPr>
                <w:lang w:eastAsia="en-GB"/>
              </w:rPr>
            </w:pPr>
            <w:r w:rsidRPr="00816C4A">
              <w:rPr>
                <w:lang w:eastAsia="en-GB"/>
              </w:rPr>
              <w:t>M</w:t>
            </w:r>
          </w:p>
        </w:tc>
        <w:tc>
          <w:tcPr>
            <w:tcW w:w="1417" w:type="dxa"/>
          </w:tcPr>
          <w:p w:rsidR="007C2495" w:rsidRPr="00816C4A" w:rsidRDefault="007C2495" w:rsidP="000634A6">
            <w:pPr>
              <w:pStyle w:val="TAC"/>
              <w:rPr>
                <w:lang w:eastAsia="en-GB"/>
              </w:rPr>
            </w:pPr>
            <w:r w:rsidRPr="00816C4A">
              <w:rPr>
                <w:lang w:eastAsia="en-GB"/>
              </w:rPr>
              <w:t>lgth</w:t>
            </w:r>
          </w:p>
        </w:tc>
      </w:tr>
    </w:tbl>
    <w:p w:rsidR="007C2495" w:rsidRPr="00816C4A" w:rsidRDefault="007C2495" w:rsidP="007C2495"/>
    <w:p w:rsidR="007C2495" w:rsidRPr="00816C4A" w:rsidRDefault="007C2495" w:rsidP="007C2495">
      <w:pPr>
        <w:pStyle w:val="B1"/>
      </w:pPr>
      <w:r w:rsidRPr="00816C4A">
        <w:t>-</w:t>
      </w:r>
      <w:r w:rsidRPr="00816C4A">
        <w:tab/>
        <w:t>Profile:</w:t>
      </w:r>
    </w:p>
    <w:p w:rsidR="007C2495" w:rsidRPr="00816C4A" w:rsidRDefault="007C2495" w:rsidP="007C2495">
      <w:pPr>
        <w:pStyle w:val="B2"/>
      </w:pPr>
      <w:r w:rsidRPr="00816C4A">
        <w:t>Contents:</w:t>
      </w:r>
    </w:p>
    <w:p w:rsidR="007C2495" w:rsidRPr="00816C4A" w:rsidRDefault="007C2495" w:rsidP="007C2495">
      <w:pPr>
        <w:pStyle w:val="B2"/>
      </w:pPr>
      <w:r w:rsidRPr="00816C4A">
        <w:t>-</w:t>
      </w:r>
      <w:r w:rsidRPr="00816C4A">
        <w:tab/>
        <w:t>The list of USAT facilities that are supported by the ME.</w:t>
      </w:r>
    </w:p>
    <w:p w:rsidR="007C2495" w:rsidRPr="00816C4A" w:rsidRDefault="007C2495" w:rsidP="007C2495">
      <w:pPr>
        <w:pStyle w:val="B2"/>
      </w:pPr>
      <w:r w:rsidRPr="00816C4A">
        <w:t>Coding:</w:t>
      </w:r>
    </w:p>
    <w:p w:rsidR="007C2495" w:rsidRPr="00816C4A" w:rsidRDefault="007C2495" w:rsidP="007C2495">
      <w:pPr>
        <w:pStyle w:val="B2"/>
      </w:pPr>
      <w:r w:rsidRPr="00816C4A">
        <w:t>-</w:t>
      </w:r>
      <w:r w:rsidRPr="00816C4A">
        <w:tab/>
        <w:t>1 bit is used to code each facility:</w:t>
      </w:r>
    </w:p>
    <w:p w:rsidR="007C2495" w:rsidRPr="00816C4A" w:rsidRDefault="007C2495" w:rsidP="007C2495">
      <w:pPr>
        <w:pStyle w:val="B3"/>
      </w:pPr>
      <w:r w:rsidRPr="00816C4A">
        <w:t>-</w:t>
      </w:r>
      <w:r w:rsidRPr="00816C4A">
        <w:tab/>
        <w:t>bit = 1: facility supported by ME.</w:t>
      </w:r>
    </w:p>
    <w:p w:rsidR="007C2495" w:rsidRPr="00816C4A" w:rsidRDefault="007C2495" w:rsidP="007C2495">
      <w:pPr>
        <w:pStyle w:val="B3"/>
      </w:pPr>
      <w:r w:rsidRPr="00816C4A">
        <w:lastRenderedPageBreak/>
        <w:t>-</w:t>
      </w:r>
      <w:r w:rsidRPr="00816C4A">
        <w:tab/>
        <w:t>bit = 0: facility not supported by ME.</w:t>
      </w:r>
    </w:p>
    <w:p w:rsidR="007C2495" w:rsidRPr="00816C4A" w:rsidRDefault="007C2495" w:rsidP="007C2495">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rsidR="007C2495" w:rsidRPr="00816C4A" w:rsidRDefault="007C2495" w:rsidP="007C2495">
      <w:r w:rsidRPr="00816C4A">
        <w:t>First byte (Download):</w:t>
      </w:r>
    </w:p>
    <w:p w:rsidR="007C2495" w:rsidRPr="00816C4A" w:rsidRDefault="007C2495" w:rsidP="007C249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blPrEx>
          <w:tblCellMar>
            <w:top w:w="0" w:type="dxa"/>
            <w:bottom w:w="0" w:type="dxa"/>
          </w:tblCellMar>
        </w:tblPrEx>
        <w:trPr>
          <w:gridAfter w:val="2"/>
          <w:wAfter w:w="5300" w:type="dxa"/>
          <w:trHeight w:val="280"/>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SMS-PP data download</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Cell Broadcast data download</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SMS-PP data download is supported</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1 if Call Control by USIM is supported </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1 if Call Control by USIM is supported </w:t>
            </w:r>
          </w:p>
        </w:tc>
      </w:tr>
    </w:tbl>
    <w:p w:rsidR="007C2495" w:rsidRPr="00816C4A" w:rsidRDefault="007C2495" w:rsidP="007C2495"/>
    <w:p w:rsidR="007C2495" w:rsidRPr="00816C4A" w:rsidRDefault="007C2495" w:rsidP="007C2495">
      <w:r w:rsidRPr="00816C4A">
        <w:t>Second byte (Other):</w:t>
      </w:r>
    </w:p>
    <w:p w:rsidR="007C2495" w:rsidRPr="00816C4A" w:rsidRDefault="007C2495" w:rsidP="007C249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blPrEx>
          <w:tblCellMar>
            <w:top w:w="0" w:type="dxa"/>
            <w:bottom w:w="0" w:type="dxa"/>
          </w:tblCellMar>
        </w:tblPrEx>
        <w:trPr>
          <w:gridAfter w:val="2"/>
          <w:wAfter w:w="5300" w:type="dxa"/>
          <w:trHeight w:val="280"/>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Call Control by USIM</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Call Control by USIM is supported</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MO short message control by USIM </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Call Control by USIM is supported</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7C2495" w:rsidRPr="00816C4A" w:rsidRDefault="007C2495" w:rsidP="007C2495"/>
    <w:p w:rsidR="007C2495" w:rsidRPr="00816C4A" w:rsidRDefault="007C2495" w:rsidP="007C2495">
      <w:r w:rsidRPr="00816C4A">
        <w:t>Third byte (Proactive UICC):</w:t>
      </w:r>
    </w:p>
    <w:p w:rsidR="007C2495" w:rsidRPr="00816C4A" w:rsidRDefault="007C2495" w:rsidP="007C2495">
      <w:pPr>
        <w:pStyle w:val="B1"/>
      </w:pPr>
      <w:r w:rsidRPr="00816C4A">
        <w:t>-</w:t>
      </w:r>
      <w:r w:rsidRPr="00816C4A">
        <w:tab/>
        <w:t>See ETSI TS 102 223 [32] clause 5.2.</w:t>
      </w:r>
    </w:p>
    <w:p w:rsidR="007C2495" w:rsidRPr="00816C4A" w:rsidRDefault="007C2495" w:rsidP="007C2495">
      <w:r w:rsidRPr="00816C4A">
        <w:t>Fourth byte (Proactive UICC):</w:t>
      </w:r>
    </w:p>
    <w:p w:rsidR="007C2495" w:rsidRPr="00816C4A" w:rsidRDefault="007C2495" w:rsidP="007C249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blPrEx>
          <w:tblCellMar>
            <w:top w:w="0" w:type="dxa"/>
            <w:bottom w:w="0" w:type="dxa"/>
          </w:tblCellMar>
        </w:tblPrEx>
        <w:trPr>
          <w:gridAfter w:val="2"/>
          <w:wAfter w:w="5300" w:type="dxa"/>
          <w:trHeight w:val="280"/>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Proactive UICC: SEND SHORT MESSAGE </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Proactive UICC: SEND SS </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SEND USSD</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(NMR) - in 3GPP terms, this indicates support for GERAN</w:t>
            </w:r>
          </w:p>
        </w:tc>
      </w:tr>
    </w:tbl>
    <w:p w:rsidR="007C2495" w:rsidRPr="00816C4A" w:rsidRDefault="007C2495" w:rsidP="007C2495"/>
    <w:p w:rsidR="007C2495" w:rsidRPr="00816C4A" w:rsidRDefault="007C2495" w:rsidP="007C2495">
      <w:r w:rsidRPr="00816C4A">
        <w:t xml:space="preserve">Fifth byte (Event driven </w:t>
      </w:r>
      <w:smartTag w:uri="urn:schemas-microsoft-com:office:smarttags" w:element="PersonName">
        <w:r w:rsidRPr="00816C4A">
          <w:t>info</w:t>
        </w:r>
      </w:smartTag>
      <w:r w:rsidRPr="00816C4A">
        <w:t>rmation):</w:t>
      </w:r>
    </w:p>
    <w:p w:rsidR="007C2495" w:rsidRPr="00816C4A" w:rsidRDefault="007C2495" w:rsidP="007C2495">
      <w:pPr>
        <w:pStyle w:val="B1"/>
      </w:pPr>
      <w:r w:rsidRPr="00816C4A">
        <w:t>-</w:t>
      </w:r>
      <w:r w:rsidRPr="00816C4A">
        <w:tab/>
        <w:t>See ETSI TS 102 223 [32] clause 5.2.</w:t>
      </w:r>
    </w:p>
    <w:p w:rsidR="007C2495" w:rsidRPr="00816C4A" w:rsidRDefault="007C2495" w:rsidP="007C2495">
      <w:r w:rsidRPr="00816C4A">
        <w:t xml:space="preserve">Sixth byte (Event driven </w:t>
      </w:r>
      <w:smartTag w:uri="urn:schemas-microsoft-com:office:smarttags" w:element="PersonName">
        <w:r w:rsidRPr="00816C4A">
          <w:t>info</w:t>
        </w:r>
      </w:smartTag>
      <w:r w:rsidRPr="00816C4A">
        <w:t>rmation extensions):</w:t>
      </w:r>
    </w:p>
    <w:p w:rsidR="007C2495" w:rsidRPr="00816C4A" w:rsidRDefault="007C2495" w:rsidP="007C2495">
      <w:pPr>
        <w:pStyle w:val="B1"/>
      </w:pPr>
      <w:r w:rsidRPr="00816C4A">
        <w:t>-</w:t>
      </w:r>
      <w:r w:rsidRPr="00816C4A">
        <w:tab/>
        <w:t>See ETSI TS 102 223 [32] clause 5.2.</w:t>
      </w:r>
    </w:p>
    <w:p w:rsidR="007C2495" w:rsidRPr="00816C4A" w:rsidRDefault="007C2495" w:rsidP="007C2495">
      <w:r w:rsidRPr="00816C4A">
        <w:t>Seventh byte (Multiple card proactive commands) for class "a":</w:t>
      </w:r>
    </w:p>
    <w:p w:rsidR="007C2495" w:rsidRPr="00816C4A" w:rsidRDefault="007C2495" w:rsidP="007C2495">
      <w:pPr>
        <w:pStyle w:val="B1"/>
      </w:pPr>
      <w:r w:rsidRPr="00816C4A">
        <w:t>-</w:t>
      </w:r>
      <w:r w:rsidRPr="00816C4A">
        <w:tab/>
        <w:t>See ETSI TS 102 223 [32] clause 5.2.</w:t>
      </w:r>
    </w:p>
    <w:p w:rsidR="007C2495" w:rsidRPr="00816C4A" w:rsidRDefault="007C2495" w:rsidP="007C2495">
      <w:r w:rsidRPr="00816C4A">
        <w:t>Eighth byte (Proactive UICC):</w:t>
      </w:r>
    </w:p>
    <w:p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blPrEx>
          <w:tblCellMar>
            <w:top w:w="0" w:type="dxa"/>
            <w:bottom w:w="0" w:type="dxa"/>
          </w:tblCellMar>
        </w:tblPrEx>
        <w:trPr>
          <w:gridAfter w:val="2"/>
          <w:wAfter w:w="5300" w:type="dxa"/>
          <w:trHeight w:val="280"/>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Call Control by USIM is supported</w:t>
            </w:r>
          </w:p>
        </w:tc>
      </w:tr>
    </w:tbl>
    <w:p w:rsidR="007C2495" w:rsidRPr="00816C4A" w:rsidRDefault="007C2495" w:rsidP="007C2495"/>
    <w:p w:rsidR="007C2495" w:rsidRPr="00816C4A" w:rsidRDefault="007C2495" w:rsidP="007C2495">
      <w:r w:rsidRPr="00816C4A">
        <w:t>Ninth byte:</w:t>
      </w:r>
    </w:p>
    <w:p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blPrEx>
          <w:tblCellMar>
            <w:top w:w="0" w:type="dxa"/>
            <w:bottom w:w="0" w:type="dxa"/>
          </w:tblCellMar>
        </w:tblPrEx>
        <w:trPr>
          <w:gridAfter w:val="2"/>
          <w:wAfter w:w="5300" w:type="dxa"/>
          <w:trHeight w:val="280"/>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Proactive UICC: PROVIDE LOCAL INFORMATION (Timing Advance)</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7C2495" w:rsidRPr="00816C4A" w:rsidRDefault="007C2495" w:rsidP="007C2495"/>
    <w:p w:rsidR="007C2495" w:rsidRPr="00816C4A" w:rsidRDefault="007C2495" w:rsidP="007C2495">
      <w:r w:rsidRPr="00816C4A">
        <w:t>Tenth byte (Soft keys support) for class "d":</w:t>
      </w:r>
    </w:p>
    <w:p w:rsidR="007C2495" w:rsidRPr="00816C4A" w:rsidRDefault="007C2495" w:rsidP="007C2495">
      <w:pPr>
        <w:pStyle w:val="B1"/>
      </w:pPr>
      <w:r w:rsidRPr="00816C4A">
        <w:t>-</w:t>
      </w:r>
      <w:r w:rsidRPr="00816C4A">
        <w:tab/>
        <w:t>See ETSI TS 102 223 [32] clause 5.2.</w:t>
      </w:r>
    </w:p>
    <w:p w:rsidR="007C2495" w:rsidRPr="00816C4A" w:rsidRDefault="007C2495" w:rsidP="007C2495">
      <w:r w:rsidRPr="00816C4A">
        <w:t xml:space="preserve">Eleventh byte: (Soft keys </w:t>
      </w:r>
      <w:smartTag w:uri="urn:schemas-microsoft-com:office:smarttags" w:element="PersonName">
        <w:r w:rsidRPr="00816C4A">
          <w:t>info</w:t>
        </w:r>
      </w:smartTag>
      <w:r w:rsidRPr="00816C4A">
        <w:t>rmation):</w:t>
      </w:r>
    </w:p>
    <w:p w:rsidR="007C2495" w:rsidRPr="00816C4A" w:rsidRDefault="007C2495" w:rsidP="007C2495">
      <w:pPr>
        <w:pStyle w:val="B1"/>
      </w:pPr>
      <w:r w:rsidRPr="00816C4A">
        <w:t>-</w:t>
      </w:r>
      <w:r w:rsidRPr="00816C4A">
        <w:tab/>
        <w:t>See ETSI TS 102 223 [32] clause 5.2.</w:t>
      </w:r>
    </w:p>
    <w:p w:rsidR="007C2495" w:rsidRPr="00816C4A" w:rsidRDefault="007C2495" w:rsidP="007C2495">
      <w:r w:rsidRPr="00816C4A">
        <w:t>Twelfth byte (Bearer Independent protocol proactive commands) for class "e":</w:t>
      </w:r>
    </w:p>
    <w:p w:rsidR="007C2495" w:rsidRPr="00816C4A" w:rsidRDefault="007C2495" w:rsidP="007C2495">
      <w:pPr>
        <w:pStyle w:val="B1"/>
      </w:pPr>
      <w:r w:rsidRPr="00816C4A">
        <w:t>-</w:t>
      </w:r>
      <w:r w:rsidRPr="00816C4A">
        <w:tab/>
        <w:t>See ETSI TS 102 223 [32] clause 5.2.</w:t>
      </w:r>
    </w:p>
    <w:p w:rsidR="007C2495" w:rsidRPr="00816C4A" w:rsidRDefault="007C2495" w:rsidP="007C2495">
      <w:r w:rsidRPr="00816C4A">
        <w:t>Thirteenth byte (Bearer Independent protocol supported bearers) for class "e":</w:t>
      </w:r>
    </w:p>
    <w:p w:rsidR="007C2495" w:rsidRPr="00816C4A" w:rsidRDefault="007C2495" w:rsidP="007C2495">
      <w:pPr>
        <w:pStyle w:val="B1"/>
      </w:pPr>
      <w:r w:rsidRPr="00816C4A">
        <w:t>-</w:t>
      </w:r>
      <w:r w:rsidRPr="00816C4A">
        <w:tab/>
        <w:t>See ETSI TS 102 223 [32] clause 5.2.</w:t>
      </w:r>
    </w:p>
    <w:p w:rsidR="007C2495" w:rsidRPr="00816C4A" w:rsidRDefault="007C2495" w:rsidP="007C2495">
      <w:r w:rsidRPr="00816C4A">
        <w:t>Fourteenth byte: (Screen height):</w:t>
      </w:r>
    </w:p>
    <w:p w:rsidR="007C2495" w:rsidRPr="00816C4A" w:rsidRDefault="007C2495" w:rsidP="007C2495">
      <w:pPr>
        <w:pStyle w:val="B1"/>
      </w:pPr>
      <w:r w:rsidRPr="00816C4A">
        <w:t>-</w:t>
      </w:r>
      <w:r w:rsidRPr="00816C4A">
        <w:tab/>
        <w:t>See ETSI TS 102 223 [32] clause 5.2.</w:t>
      </w:r>
    </w:p>
    <w:p w:rsidR="007C2495" w:rsidRPr="00816C4A" w:rsidRDefault="007C2495" w:rsidP="007C2495">
      <w:r w:rsidRPr="00816C4A">
        <w:t>Fifteenth byte: (Screen width):</w:t>
      </w:r>
    </w:p>
    <w:p w:rsidR="007C2495" w:rsidRPr="00816C4A" w:rsidRDefault="007C2495" w:rsidP="007C2495">
      <w:pPr>
        <w:pStyle w:val="B1"/>
      </w:pPr>
      <w:r w:rsidRPr="00816C4A">
        <w:t>-</w:t>
      </w:r>
      <w:r w:rsidRPr="00816C4A">
        <w:tab/>
        <w:t>See ETSI TS 102 223 [32] clause 5.2.</w:t>
      </w:r>
    </w:p>
    <w:p w:rsidR="007C2495" w:rsidRPr="00816C4A" w:rsidRDefault="007C2495" w:rsidP="007C2495">
      <w:r w:rsidRPr="00816C4A">
        <w:t>Sixteenth byte: (Screen effects):</w:t>
      </w:r>
    </w:p>
    <w:p w:rsidR="007C2495" w:rsidRPr="00816C4A" w:rsidRDefault="007C2495" w:rsidP="007C2495">
      <w:pPr>
        <w:pStyle w:val="B1"/>
      </w:pPr>
      <w:r w:rsidRPr="00816C4A">
        <w:t>-</w:t>
      </w:r>
      <w:r w:rsidRPr="00816C4A">
        <w:tab/>
        <w:t>See ETSI TS 102 223 [32] clause 5.2.</w:t>
      </w:r>
    </w:p>
    <w:p w:rsidR="007C2495" w:rsidRPr="00816C4A" w:rsidRDefault="007C2495" w:rsidP="007C2495">
      <w:r w:rsidRPr="00816C4A">
        <w:t>Seventeenth byte (Bearer independent protocol supported transport interface/bearers) for class "e":</w:t>
      </w:r>
    </w:p>
    <w:p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blPrEx>
          <w:tblCellMar>
            <w:top w:w="0" w:type="dxa"/>
            <w:bottom w:w="0" w:type="dxa"/>
          </w:tblCellMar>
        </w:tblPrEx>
        <w:trPr>
          <w:gridAfter w:val="2"/>
          <w:wAfter w:w="5300" w:type="dxa"/>
        </w:trPr>
        <w:tc>
          <w:tcPr>
            <w:tcW w:w="851" w:type="dxa"/>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397" w:type="dxa"/>
            <w:tcBorders>
              <w:righ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E-UTRAN</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HSDPA</w:t>
            </w:r>
          </w:p>
        </w:tc>
      </w:tr>
    </w:tbl>
    <w:p w:rsidR="007C2495" w:rsidRPr="00816C4A" w:rsidRDefault="007C2495" w:rsidP="007C2495"/>
    <w:p w:rsidR="007C2495" w:rsidRPr="00816C4A" w:rsidRDefault="007C2495" w:rsidP="007C2495">
      <w:r w:rsidRPr="00816C4A">
        <w:t>Eighteenth byte:</w:t>
      </w:r>
    </w:p>
    <w:p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blPrEx>
          <w:tblCellMar>
            <w:top w:w="0" w:type="dxa"/>
            <w:bottom w:w="0" w:type="dxa"/>
          </w:tblCellMar>
        </w:tblPrEx>
        <w:trPr>
          <w:gridAfter w:val="2"/>
          <w:wAfter w:w="5300" w:type="dxa"/>
          <w:trHeight w:val="280"/>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rsidTr="000634A6">
        <w:tblPrEx>
          <w:tblCellMar>
            <w:top w:w="0" w:type="dxa"/>
            <w:bottom w:w="0" w:type="dxa"/>
          </w:tblCellMar>
        </w:tblPrEx>
        <w:trPr>
          <w:cantSplit/>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cantSplit/>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CALL CONTROL on GPRS</w:t>
            </w:r>
          </w:p>
        </w:tc>
      </w:tr>
      <w:tr w:rsidR="007C2495" w:rsidRPr="00816C4A" w:rsidTr="000634A6">
        <w:tblPrEx>
          <w:tblCellMar>
            <w:top w:w="0" w:type="dxa"/>
            <w:bottom w:w="0" w:type="dxa"/>
          </w:tblCellMar>
        </w:tblPrEx>
        <w:trPr>
          <w:cantSplit/>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7C2495" w:rsidRPr="00816C4A" w:rsidRDefault="007C2495" w:rsidP="007C2495"/>
    <w:p w:rsidR="007C2495" w:rsidRPr="00816C4A" w:rsidRDefault="007C2495" w:rsidP="007C2495">
      <w:r w:rsidRPr="00816C4A">
        <w:t>Nineteenth byte: (reserved for TIA/EIA-136 facilities):</w:t>
      </w:r>
    </w:p>
    <w:p w:rsidR="007C2495" w:rsidRPr="00816C4A" w:rsidRDefault="007C2495" w:rsidP="007C2495">
      <w:pPr>
        <w:pStyle w:val="B1"/>
      </w:pPr>
      <w:r w:rsidRPr="00816C4A">
        <w:t>-</w:t>
      </w:r>
      <w:r w:rsidRPr="00816C4A">
        <w:tab/>
        <w:t>See ETSI TS 102 223 [32] clause 5.2.</w:t>
      </w:r>
    </w:p>
    <w:p w:rsidR="007C2495" w:rsidRPr="00816C4A" w:rsidRDefault="007C2495" w:rsidP="007C2495">
      <w:pPr>
        <w:rPr>
          <w:snapToGrid w:val="0"/>
        </w:rPr>
      </w:pPr>
      <w:r w:rsidRPr="00816C4A">
        <w:t xml:space="preserve">Twentieth byte: </w:t>
      </w:r>
      <w:r w:rsidRPr="00816C4A">
        <w:rPr>
          <w:snapToGrid w:val="0"/>
        </w:rPr>
        <w:t>(reserved for TIA/EIA/IS-820 facilities):</w:t>
      </w:r>
    </w:p>
    <w:p w:rsidR="007C2495" w:rsidRPr="00816C4A" w:rsidRDefault="007C2495" w:rsidP="007C2495">
      <w:pPr>
        <w:pStyle w:val="B1"/>
      </w:pPr>
      <w:r w:rsidRPr="00816C4A">
        <w:t>-</w:t>
      </w:r>
      <w:r w:rsidRPr="00816C4A">
        <w:tab/>
        <w:t>See ETSI TS 102 223 [32] clause 5.2.</w:t>
      </w:r>
    </w:p>
    <w:p w:rsidR="007C2495" w:rsidRPr="00816C4A" w:rsidRDefault="007C2495" w:rsidP="007C2495">
      <w:r w:rsidRPr="00816C4A">
        <w:t>Twenty-first byte (Extended Launch Browser Capability) for class "c":</w:t>
      </w:r>
    </w:p>
    <w:p w:rsidR="007C2495" w:rsidRPr="00816C4A" w:rsidRDefault="007C2495" w:rsidP="007C2495">
      <w:pPr>
        <w:pStyle w:val="B1"/>
      </w:pPr>
      <w:r w:rsidRPr="00816C4A">
        <w:t>-</w:t>
      </w:r>
      <w:r w:rsidRPr="00816C4A">
        <w:tab/>
        <w:t>See ETSI TS 102 223 [32] clause 5.2.</w:t>
      </w:r>
    </w:p>
    <w:p w:rsidR="007C2495" w:rsidRPr="00816C4A" w:rsidRDefault="007C2495" w:rsidP="007C2495">
      <w:r w:rsidRPr="00816C4A">
        <w:t>Twenty second byte:</w:t>
      </w:r>
    </w:p>
    <w:p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blPrEx>
          <w:tblCellMar>
            <w:top w:w="0" w:type="dxa"/>
            <w:bottom w:w="0" w:type="dxa"/>
          </w:tblCellMar>
        </w:tblPrEx>
        <w:trPr>
          <w:gridAfter w:val="2"/>
          <w:wAfter w:w="5300" w:type="dxa"/>
          <w:trHeight w:val="280"/>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rsidTr="000634A6">
        <w:tblPrEx>
          <w:tblCellMar>
            <w:top w:w="0" w:type="dxa"/>
            <w:bottom w:w="0" w:type="dxa"/>
          </w:tblCellMar>
        </w:tblPrEx>
        <w:trPr>
          <w:cantSplit/>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UTRAN PS with extended parameters</w:t>
            </w:r>
          </w:p>
        </w:tc>
      </w:tr>
      <w:tr w:rsidR="007C2495" w:rsidRPr="00816C4A" w:rsidTr="000634A6">
        <w:tblPrEx>
          <w:tblCellMar>
            <w:top w:w="0" w:type="dxa"/>
            <w:bottom w:w="0" w:type="dxa"/>
          </w:tblCellMar>
        </w:tblPrEx>
        <w:trPr>
          <w:cantSplit/>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cantSplit/>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Toolkit-initiated GBA</w:t>
            </w:r>
          </w:p>
        </w:tc>
      </w:tr>
      <w:tr w:rsidR="007C2495" w:rsidRPr="00816C4A" w:rsidTr="000634A6">
        <w:tblPrEx>
          <w:tblCellMar>
            <w:top w:w="0" w:type="dxa"/>
            <w:bottom w:w="0" w:type="dxa"/>
          </w:tblCellMar>
        </w:tblPrEx>
        <w:trPr>
          <w:cantSplit/>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cantSplit/>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cantSplit/>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7C2495" w:rsidRPr="00816C4A" w:rsidRDefault="007C2495" w:rsidP="007C2495"/>
    <w:p w:rsidR="007C2495" w:rsidRPr="00816C4A" w:rsidRDefault="007C2495" w:rsidP="007C2495">
      <w:pPr>
        <w:pStyle w:val="TH"/>
        <w:spacing w:before="0" w:after="0"/>
        <w:rPr>
          <w:sz w:val="8"/>
          <w:szCs w:val="8"/>
        </w:rPr>
      </w:pPr>
    </w:p>
    <w:p w:rsidR="007C2495" w:rsidRPr="00816C4A" w:rsidRDefault="007C2495" w:rsidP="007C2495">
      <w:r w:rsidRPr="00816C4A">
        <w:t>Twenty third byte:</w:t>
      </w:r>
    </w:p>
    <w:p w:rsidR="007C2495" w:rsidRPr="00816C4A" w:rsidRDefault="007C2495" w:rsidP="007C2495">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blPrEx>
          <w:tblCellMar>
            <w:top w:w="0" w:type="dxa"/>
            <w:bottom w:w="0" w:type="dxa"/>
          </w:tblCellMar>
        </w:tblPrEx>
        <w:trPr>
          <w:gridAfter w:val="2"/>
          <w:wAfter w:w="5300" w:type="dxa"/>
          <w:trHeight w:val="280"/>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rsidTr="000634A6">
        <w:tblPrEx>
          <w:tblCellMar>
            <w:top w:w="0" w:type="dxa"/>
            <w:bottom w:w="0" w:type="dxa"/>
          </w:tblCellMar>
        </w:tblPrEx>
        <w:trPr>
          <w:cantSplit/>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cantSplit/>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Geographical Location Reporting (if class "n" is supported)</w:t>
            </w:r>
          </w:p>
        </w:tc>
      </w:tr>
      <w:tr w:rsidR="007C2495" w:rsidRPr="00816C4A" w:rsidTr="000634A6">
        <w:tblPrEx>
          <w:tblCellMar>
            <w:top w:w="0" w:type="dxa"/>
            <w:bottom w:w="0" w:type="dxa"/>
          </w:tblCellMar>
        </w:tblPrEx>
        <w:trPr>
          <w:cantSplit/>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cantSplit/>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(NMR(UTRAN/E-UTRAN))</w:t>
            </w:r>
          </w:p>
        </w:tc>
      </w:tr>
      <w:tr w:rsidR="007C2495" w:rsidRPr="00816C4A" w:rsidTr="000634A6">
        <w:tblPrEx>
          <w:tblCellMar>
            <w:top w:w="0" w:type="dxa"/>
            <w:bottom w:w="0" w:type="dxa"/>
          </w:tblCellMar>
        </w:tblPrEx>
        <w:trPr>
          <w:cantSplit/>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USSD Data download and application mode (if class "p" is supported)</w:t>
            </w:r>
          </w:p>
        </w:tc>
      </w:tr>
    </w:tbl>
    <w:p w:rsidR="007C2495" w:rsidRPr="00816C4A" w:rsidRDefault="007C2495" w:rsidP="007C2495"/>
    <w:p w:rsidR="007C2495" w:rsidRPr="00816C4A" w:rsidRDefault="007C2495" w:rsidP="007C2495">
      <w:pPr>
        <w:keepNext/>
        <w:keepLines/>
      </w:pPr>
      <w:r w:rsidRPr="00816C4A">
        <w:t>Twenty fourth byte for class "i":</w:t>
      </w:r>
    </w:p>
    <w:p w:rsidR="007C2495" w:rsidRPr="00816C4A" w:rsidRDefault="007C2495" w:rsidP="007C2495">
      <w:pPr>
        <w:pStyle w:val="B1"/>
      </w:pPr>
      <w:r w:rsidRPr="00816C4A">
        <w:t>-</w:t>
      </w:r>
      <w:r w:rsidRPr="00816C4A">
        <w:tab/>
        <w:t>See ETSI TS 102 223 [32] clause 5.2.</w:t>
      </w:r>
    </w:p>
    <w:p w:rsidR="007C2495" w:rsidRPr="00816C4A" w:rsidRDefault="007C2495" w:rsidP="007C2495">
      <w:pPr>
        <w:keepNext/>
        <w:keepLines/>
      </w:pPr>
      <w:r w:rsidRPr="00816C4A">
        <w:t xml:space="preserve">Twenty-fifth byte (Event driven </w:t>
      </w:r>
      <w:smartTag w:uri="urn:schemas-microsoft-com:office:smarttags" w:element="PersonName">
        <w:r w:rsidRPr="00816C4A">
          <w:t>info</w:t>
        </w:r>
      </w:smartTag>
      <w:r w:rsidRPr="00816C4A">
        <w:t>rmation extensions):</w:t>
      </w:r>
    </w:p>
    <w:p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blPrEx>
          <w:tblCellMar>
            <w:top w:w="0" w:type="dxa"/>
            <w:bottom w:w="0" w:type="dxa"/>
          </w:tblCellMar>
        </w:tblPrEx>
        <w:trPr>
          <w:gridAfter w:val="2"/>
          <w:wAfter w:w="5300" w:type="dxa"/>
        </w:trPr>
        <w:tc>
          <w:tcPr>
            <w:tcW w:w="851" w:type="dxa"/>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jc w:val="center"/>
              <w:rPr>
                <w:noProof w:val="0"/>
              </w:rPr>
            </w:pPr>
            <w:r w:rsidRPr="00816C4A">
              <w:rPr>
                <w:noProof w:val="0"/>
              </w:rPr>
              <w:t>b1</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7C2495" w:rsidRPr="00816C4A" w:rsidRDefault="007C2495" w:rsidP="000634A6">
            <w:pPr>
              <w:pStyle w:val="PL"/>
              <w:keepNext/>
              <w:keepLines/>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7C2495" w:rsidRPr="00816C4A" w:rsidRDefault="007C2495" w:rsidP="000634A6">
            <w:pPr>
              <w:pStyle w:val="PL"/>
              <w:rPr>
                <w:noProof w:val="0"/>
              </w:rPr>
            </w:pPr>
            <w:r w:rsidRPr="00816C4A">
              <w:rPr>
                <w:noProof w:val="0"/>
              </w:rPr>
              <w:t>Event: I-WLAN Access status (if class "e" is supported)</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nil"/>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7C2495" w:rsidRPr="00816C4A" w:rsidRDefault="007C2495" w:rsidP="000634A6">
            <w:pPr>
              <w:pStyle w:val="PL"/>
              <w:rPr>
                <w:noProof w:val="0"/>
              </w:rPr>
            </w:pPr>
            <w:r w:rsidRPr="00816C4A">
              <w:rPr>
                <w:noProof w:val="0"/>
              </w:rPr>
              <w:t>Event: Network Rejection for GERAN/UTRAN</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7C2495" w:rsidRPr="00816C4A" w:rsidRDefault="007C2495" w:rsidP="000634A6">
            <w:pPr>
              <w:pStyle w:val="PL"/>
              <w:rPr>
                <w:noProof w:val="0"/>
              </w:rPr>
            </w:pPr>
            <w:r w:rsidRPr="00816C4A">
              <w:rPr>
                <w:noProof w:val="0"/>
              </w:rPr>
              <w:t>Reserved by ETSI SCP: HCI connectivity event (i.e. class "m" is supported)</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7C2495" w:rsidRPr="00816C4A" w:rsidRDefault="007C2495" w:rsidP="000634A6">
            <w:pPr>
              <w:pStyle w:val="PL"/>
              <w:rPr>
                <w:noProof w:val="0"/>
              </w:rPr>
            </w:pPr>
            <w:r w:rsidRPr="00816C4A">
              <w:rPr>
                <w:noProof w:val="0"/>
              </w:rPr>
              <w:t>Event: Network Rejection for E-UTRAN</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7C2495" w:rsidRPr="00816C4A" w:rsidRDefault="007C2495" w:rsidP="000634A6">
            <w:pPr>
              <w:pStyle w:val="PL"/>
              <w:rPr>
                <w:noProof w:val="0"/>
              </w:rPr>
            </w:pPr>
            <w:r w:rsidRPr="00816C4A">
              <w:rPr>
                <w:noProof w:val="0"/>
              </w:rPr>
              <w:t>See TS 102 223 [32] clause 5.2</w:t>
            </w:r>
          </w:p>
        </w:tc>
      </w:tr>
    </w:tbl>
    <w:p w:rsidR="007C2495" w:rsidRPr="00816C4A" w:rsidRDefault="007C2495" w:rsidP="007C2495"/>
    <w:p w:rsidR="007C2495" w:rsidRPr="00816C4A" w:rsidRDefault="007C2495" w:rsidP="007C2495">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blPrEx>
          <w:tblCellMar>
            <w:top w:w="0" w:type="dxa"/>
            <w:bottom w:w="0" w:type="dxa"/>
          </w:tblCellMar>
        </w:tblPrEx>
        <w:trPr>
          <w:gridAfter w:val="2"/>
          <w:wAfter w:w="5300" w:type="dxa"/>
        </w:trPr>
        <w:tc>
          <w:tcPr>
            <w:tcW w:w="851" w:type="dxa"/>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keepLines/>
              <w:jc w:val="center"/>
              <w:rPr>
                <w:noProof w:val="0"/>
              </w:rPr>
            </w:pPr>
            <w:r w:rsidRPr="00816C4A">
              <w:rPr>
                <w:noProof w:val="0"/>
              </w:rPr>
              <w:t>b1</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7C2495" w:rsidRPr="00816C4A" w:rsidRDefault="007C2495" w:rsidP="000634A6">
            <w:pPr>
              <w:pStyle w:val="PL"/>
              <w:keepNext/>
              <w:keepLines/>
              <w:rPr>
                <w:noProof w:val="0"/>
              </w:rPr>
            </w:pPr>
            <w:r w:rsidRPr="00816C4A">
              <w:rPr>
                <w:noProof w:val="0"/>
              </w:rPr>
              <w:t>Event : CSG Cell Selection (if class "q" is supported)</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nil"/>
              <w:bottom w:val="single" w:sz="6" w:space="0" w:color="auto"/>
            </w:tcBorders>
          </w:tcPr>
          <w:p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7C2495" w:rsidRPr="00816C4A" w:rsidRDefault="007C2495" w:rsidP="000634A6">
            <w:pPr>
              <w:pStyle w:val="PL"/>
              <w:keepNext/>
              <w:keepLines/>
              <w:rPr>
                <w:noProof w:val="0"/>
              </w:rPr>
            </w:pPr>
            <w:r w:rsidRPr="00816C4A">
              <w:rPr>
                <w:noProof w:val="0"/>
              </w:rPr>
              <w:t>Reserved by ETSI SCP: Contactless state request (if class "r" is supported</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right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4" w:space="0" w:color="auto"/>
              <w:bottom w:val="single" w:sz="4"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rsidR="007C2495" w:rsidRPr="00816C4A" w:rsidRDefault="007C2495" w:rsidP="000634A6">
            <w:pPr>
              <w:pStyle w:val="PL"/>
              <w:rPr>
                <w:noProof w:val="0"/>
              </w:rPr>
            </w:pPr>
            <w:r w:rsidRPr="00816C4A">
              <w:rPr>
                <w:noProof w:val="0"/>
              </w:rPr>
              <w:t>See TS 102 223 [32] clause 5.2</w:t>
            </w:r>
          </w:p>
        </w:tc>
      </w:tr>
    </w:tbl>
    <w:p w:rsidR="007C2495" w:rsidRPr="00816C4A" w:rsidRDefault="007C2495" w:rsidP="007C2495">
      <w:pPr>
        <w:pStyle w:val="B1"/>
      </w:pPr>
    </w:p>
    <w:p w:rsidR="007C2495" w:rsidRPr="00816C4A" w:rsidRDefault="007C2495" w:rsidP="007C2495">
      <w:pPr>
        <w:keepNext/>
        <w:keepLines/>
      </w:pPr>
      <w:r w:rsidRPr="00816C4A">
        <w:t xml:space="preserve">Twenty-seventh byte (Event driven </w:t>
      </w:r>
      <w:smartTag w:uri="urn:schemas-microsoft-com:office:smarttags" w:element="PersonName">
        <w:r w:rsidRPr="00816C4A">
          <w:t>info</w:t>
        </w:r>
      </w:smartTag>
      <w:r w:rsidRPr="00816C4A">
        <w:t>rmation extensions):</w:t>
      </w:r>
    </w:p>
    <w:p w:rsidR="007C2495" w:rsidRPr="00816C4A" w:rsidRDefault="007C2495" w:rsidP="007C2495">
      <w:pPr>
        <w:pStyle w:val="B1"/>
      </w:pPr>
      <w:r w:rsidRPr="00816C4A">
        <w:t>-</w:t>
      </w:r>
      <w:r w:rsidRPr="00816C4A">
        <w:tab/>
        <w:t>See ETSI TS 102 223 [32] clause 5.2.</w:t>
      </w:r>
    </w:p>
    <w:p w:rsidR="007C2495" w:rsidRPr="00816C4A" w:rsidRDefault="007C2495" w:rsidP="007C2495">
      <w:pPr>
        <w:keepNext/>
        <w:keepLines/>
      </w:pPr>
      <w:r w:rsidRPr="00816C4A">
        <w:lastRenderedPageBreak/>
        <w:t>Twenty-eighth byte (Text attributes):</w:t>
      </w:r>
    </w:p>
    <w:p w:rsidR="007C2495" w:rsidRPr="00816C4A" w:rsidRDefault="007C2495" w:rsidP="007C2495">
      <w:pPr>
        <w:pStyle w:val="B1"/>
      </w:pPr>
      <w:r w:rsidRPr="00816C4A">
        <w:t>-</w:t>
      </w:r>
      <w:r w:rsidRPr="00816C4A">
        <w:tab/>
        <w:t>See ETSI TS 102 223 [32] clause 5.2.</w:t>
      </w:r>
    </w:p>
    <w:p w:rsidR="007C2495" w:rsidRPr="00816C4A" w:rsidRDefault="007C2495" w:rsidP="007C2495">
      <w:pPr>
        <w:keepNext/>
        <w:keepLines/>
      </w:pPr>
      <w:r w:rsidRPr="00816C4A">
        <w:t>Twenty-ninth byte (Text attributes):</w:t>
      </w:r>
    </w:p>
    <w:p w:rsidR="007C2495" w:rsidRPr="00816C4A" w:rsidRDefault="007C2495" w:rsidP="007C2495">
      <w:pPr>
        <w:pStyle w:val="B1"/>
      </w:pPr>
      <w:r w:rsidRPr="00816C4A">
        <w:t>-</w:t>
      </w:r>
      <w:r w:rsidRPr="00816C4A">
        <w:tab/>
        <w:t>See ETSI TS 102 223 [32] clause 5.2.</w:t>
      </w:r>
    </w:p>
    <w:p w:rsidR="007C2495" w:rsidRPr="00816C4A" w:rsidRDefault="007C2495" w:rsidP="007C2495">
      <w:r w:rsidRPr="00816C4A">
        <w:t xml:space="preserve">Thirtieth byte: </w:t>
      </w:r>
    </w:p>
    <w:p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blPrEx>
          <w:tblCellMar>
            <w:top w:w="0" w:type="dxa"/>
            <w:bottom w:w="0" w:type="dxa"/>
          </w:tblCellMar>
        </w:tblPrEx>
        <w:trPr>
          <w:gridAfter w:val="2"/>
          <w:wAfter w:w="5300" w:type="dxa"/>
          <w:trHeight w:val="280"/>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I-WLAN bearer support (if class "e" is supported)</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w:t>
            </w:r>
            <w:r w:rsidRPr="00816C4A">
              <w:t>WSID of the current I-WLAN connection</w:t>
            </w:r>
            <w:r w:rsidRPr="00816C4A">
              <w:rPr>
                <w:noProof w:val="0"/>
              </w:rPr>
              <w:t>)</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TERMINAL APPLICATIONS (i.e. class "k" is supported)</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"Steering of Roaming" REFRESH support</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Reserved by ETSI SCP: Proactive UICC command ACTIVATE (i.e class "l" is supported)</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Geographical Location Request (if class "n" is supported)</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"Steering of Roaming for I-WLAN" REFRESH support</w:t>
            </w:r>
          </w:p>
        </w:tc>
      </w:tr>
    </w:tbl>
    <w:p w:rsidR="007C2495" w:rsidRPr="00816C4A" w:rsidRDefault="007C2495" w:rsidP="007C2495"/>
    <w:p w:rsidR="007C2495" w:rsidRPr="00816C4A" w:rsidRDefault="007C2495" w:rsidP="007C2495">
      <w:r w:rsidRPr="00816C4A">
        <w:t xml:space="preserve">Thirty-first byte: </w:t>
      </w:r>
    </w:p>
    <w:p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blPrEx>
          <w:tblCellMar>
            <w:top w:w="0" w:type="dxa"/>
            <w:bottom w:w="0" w:type="dxa"/>
          </w:tblCellMar>
        </w:tblPrEx>
        <w:trPr>
          <w:gridAfter w:val="2"/>
          <w:wAfter w:w="5300" w:type="dxa"/>
          <w:trHeight w:val="280"/>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CSG cell discovery (if class "q" is supported)</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Communication Control for IMS</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for Incoming IMS Data event (if classes "e" and "t" are supported)</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for IMS Registration event (if classes "e" and "t" are supported)</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Reserved by ETSI SCP: Proactive UICC: Profile Container, Envelope Container, COMMAND CONTAINER and ENCAPSULATED SESSION CONTROL (if class "u" is supported)</w:t>
            </w:r>
          </w:p>
        </w:tc>
      </w:tr>
    </w:tbl>
    <w:p w:rsidR="007C2495" w:rsidRPr="00816C4A" w:rsidRDefault="007C2495" w:rsidP="007C2495"/>
    <w:p w:rsidR="007C2495" w:rsidRPr="00816C4A" w:rsidRDefault="007C2495" w:rsidP="007C2495">
      <w:r w:rsidRPr="00816C4A">
        <w:t xml:space="preserve">Thirty-second byte: </w:t>
      </w:r>
    </w:p>
    <w:p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blPrEx>
          <w:tblCellMar>
            <w:top w:w="0" w:type="dxa"/>
            <w:bottom w:w="0" w:type="dxa"/>
          </w:tblCellMar>
        </w:tblPrEx>
        <w:trPr>
          <w:gridAfter w:val="2"/>
          <w:wAfter w:w="5300" w:type="dxa"/>
          <w:trHeight w:val="280"/>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IMS support (if class "e" and "t" are supported)</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PROVIDE LOCATION INFORMATION, H(e)NB IP address (if class "v" is supported)</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PROVIDE LOCATION INFORMATION, H(e)NB surrounding macrocells (if class "w" is supported)</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7C2495" w:rsidRPr="00816C4A" w:rsidRDefault="007C2495" w:rsidP="007C2495"/>
    <w:p w:rsidR="007C2495" w:rsidRPr="00816C4A" w:rsidRDefault="007C2495" w:rsidP="007C2495">
      <w:r w:rsidRPr="00816C4A">
        <w:t xml:space="preserve">Thirty-third byte: </w:t>
      </w:r>
    </w:p>
    <w:p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blPrEx>
          <w:tblCellMar>
            <w:top w:w="0" w:type="dxa"/>
            <w:bottom w:w="0" w:type="dxa"/>
          </w:tblCellMar>
        </w:tblPrEx>
        <w:trPr>
          <w:gridAfter w:val="2"/>
          <w:wAfter w:w="5300" w:type="dxa"/>
          <w:trHeight w:val="280"/>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ProSe usage information reporting (used only if class "e" is supported)</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Event: WLAN Access status (if class "e" is supported)</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WLAN bearer support (if class "e" is supported)</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w:t>
            </w:r>
            <w:r w:rsidRPr="00816C4A">
              <w:t>WLAN identifier of the current WLAN connection</w:t>
            </w:r>
            <w:r w:rsidRPr="00816C4A">
              <w:rPr>
                <w:noProof w:val="0"/>
              </w:rPr>
              <w:t>)</w:t>
            </w:r>
          </w:p>
        </w:tc>
      </w:tr>
    </w:tbl>
    <w:p w:rsidR="007C2495" w:rsidRPr="00816C4A" w:rsidRDefault="007C2495" w:rsidP="007C2495"/>
    <w:p w:rsidR="007C2495" w:rsidRPr="00816C4A" w:rsidRDefault="007C2495" w:rsidP="007C2495">
      <w:r w:rsidRPr="00816C4A">
        <w:t xml:space="preserve">Thirty-fourth byte: </w:t>
      </w:r>
    </w:p>
    <w:p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blPrEx>
          <w:tblCellMar>
            <w:top w:w="0" w:type="dxa"/>
            <w:bottom w:w="0" w:type="dxa"/>
          </w:tblCellMar>
        </w:tblPrEx>
        <w:trPr>
          <w:gridAfter w:val="2"/>
          <w:wAfter w:w="5300" w:type="dxa"/>
          <w:trHeight w:val="280"/>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URI support for SEND SHORT MESSAGE</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IMS URI supported for SET UP CALL (if class "ae" is supported)</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Media Type "Voice" supported for SET UP CALL and Call Control by USIM</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Media Type "Video" supported for SET UP CALL and Call Control by USIM</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(E-UTRAN Timing Advance Information)</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Extended Rejection Cause Code in Event: Network Rejection for E-UTRAN</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7C2495" w:rsidRPr="00816C4A" w:rsidRDefault="007C2495" w:rsidP="007C2495"/>
    <w:p w:rsidR="007C2495" w:rsidRPr="00816C4A" w:rsidRDefault="007C2495" w:rsidP="007C2495">
      <w:r w:rsidRPr="00816C4A">
        <w:t xml:space="preserve">Thirty-fifth byte: </w:t>
      </w:r>
    </w:p>
    <w:p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rPr>
          <w:gridAfter w:val="2"/>
          <w:wAfter w:w="5300" w:type="dxa"/>
          <w:trHeight w:val="280"/>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PDP Connection</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PDN Connection</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7C2495" w:rsidRPr="00816C4A" w:rsidTr="000634A6">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rsidR="007C2495" w:rsidRPr="00816C4A" w:rsidRDefault="007C2495" w:rsidP="007C2495"/>
    <w:p w:rsidR="007C2495" w:rsidRPr="00816C4A" w:rsidRDefault="007C2495" w:rsidP="007C2495">
      <w:pPr>
        <w:keepNext/>
        <w:keepLines/>
      </w:pPr>
      <w:r w:rsidRPr="00816C4A">
        <w:t>Thirty sixth byte:</w:t>
      </w:r>
    </w:p>
    <w:tbl>
      <w:tblPr>
        <w:tblW w:w="0" w:type="auto"/>
        <w:tblInd w:w="-57" w:type="dxa"/>
        <w:tblLayout w:type="fixed"/>
        <w:tblCellMar>
          <w:left w:w="28" w:type="dxa"/>
          <w:right w:w="85" w:type="dxa"/>
        </w:tblCellMar>
        <w:tblLook w:val="04A0" w:firstRow="1" w:lastRow="0" w:firstColumn="1" w:lastColumn="0" w:noHBand="0" w:noVBand="1"/>
      </w:tblPr>
      <w:tblGrid>
        <w:gridCol w:w="28"/>
        <w:gridCol w:w="29"/>
        <w:gridCol w:w="785"/>
        <w:gridCol w:w="9"/>
        <w:gridCol w:w="57"/>
        <w:gridCol w:w="397"/>
        <w:gridCol w:w="114"/>
        <w:gridCol w:w="27"/>
        <w:gridCol w:w="256"/>
        <w:gridCol w:w="109"/>
        <w:gridCol w:w="32"/>
        <w:gridCol w:w="256"/>
        <w:gridCol w:w="104"/>
        <w:gridCol w:w="37"/>
        <w:gridCol w:w="256"/>
        <w:gridCol w:w="99"/>
        <w:gridCol w:w="42"/>
        <w:gridCol w:w="256"/>
        <w:gridCol w:w="94"/>
        <w:gridCol w:w="47"/>
        <w:gridCol w:w="256"/>
        <w:gridCol w:w="89"/>
        <w:gridCol w:w="52"/>
        <w:gridCol w:w="256"/>
        <w:gridCol w:w="84"/>
        <w:gridCol w:w="57"/>
        <w:gridCol w:w="256"/>
        <w:gridCol w:w="79"/>
        <w:gridCol w:w="62"/>
        <w:gridCol w:w="256"/>
        <w:gridCol w:w="66"/>
        <w:gridCol w:w="75"/>
        <w:gridCol w:w="4902"/>
        <w:gridCol w:w="257"/>
      </w:tblGrid>
      <w:tr w:rsidR="007C2495" w:rsidRPr="00816C4A" w:rsidTr="000634A6">
        <w:trPr>
          <w:gridBefore w:val="2"/>
          <w:gridAfter w:val="4"/>
          <w:wBefore w:w="57" w:type="dxa"/>
          <w:wAfter w:w="5300" w:type="dxa"/>
        </w:trPr>
        <w:tc>
          <w:tcPr>
            <w:tcW w:w="851" w:type="dxa"/>
            <w:gridSpan w:val="3"/>
          </w:tcPr>
          <w:p w:rsidR="007C2495" w:rsidRPr="00816C4A" w:rsidRDefault="007C2495" w:rsidP="000634A6">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rsidR="007C2495" w:rsidRPr="00816C4A" w:rsidRDefault="007C2495" w:rsidP="000634A6">
            <w:pPr>
              <w:pStyle w:val="PL"/>
              <w:keepNext/>
              <w:keepLines/>
              <w:tabs>
                <w:tab w:val="clear" w:pos="384"/>
                <w:tab w:val="left" w:pos="720"/>
              </w:tabs>
              <w:ind w:left="284" w:hanging="284"/>
              <w:jc w:val="center"/>
              <w:rPr>
                <w:noProof w:val="0"/>
              </w:rPr>
            </w:pPr>
          </w:p>
        </w:tc>
        <w:tc>
          <w:tcPr>
            <w:tcW w:w="397" w:type="dxa"/>
            <w:gridSpan w:val="3"/>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b8</w:t>
            </w:r>
          </w:p>
        </w:tc>
        <w:tc>
          <w:tcPr>
            <w:tcW w:w="397" w:type="dxa"/>
            <w:gridSpan w:val="3"/>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b7</w:t>
            </w:r>
          </w:p>
        </w:tc>
        <w:tc>
          <w:tcPr>
            <w:tcW w:w="397" w:type="dxa"/>
            <w:gridSpan w:val="3"/>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b6</w:t>
            </w:r>
          </w:p>
        </w:tc>
        <w:tc>
          <w:tcPr>
            <w:tcW w:w="397" w:type="dxa"/>
            <w:gridSpan w:val="3"/>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b5</w:t>
            </w:r>
          </w:p>
        </w:tc>
        <w:tc>
          <w:tcPr>
            <w:tcW w:w="397" w:type="dxa"/>
            <w:gridSpan w:val="3"/>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b4</w:t>
            </w:r>
          </w:p>
        </w:tc>
        <w:tc>
          <w:tcPr>
            <w:tcW w:w="397" w:type="dxa"/>
            <w:gridSpan w:val="3"/>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b3</w:t>
            </w:r>
          </w:p>
        </w:tc>
        <w:tc>
          <w:tcPr>
            <w:tcW w:w="397" w:type="dxa"/>
            <w:gridSpan w:val="3"/>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b2</w:t>
            </w:r>
          </w:p>
        </w:tc>
        <w:tc>
          <w:tcPr>
            <w:tcW w:w="397" w:type="dxa"/>
            <w:gridSpan w:val="3"/>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b1</w:t>
            </w:r>
          </w:p>
        </w:tc>
      </w:tr>
      <w:tr w:rsidR="007C2495" w:rsidRPr="00816C4A" w:rsidTr="000634A6">
        <w:tblPrEx>
          <w:tblCellMar>
            <w:left w:w="85" w:type="dxa"/>
          </w:tblCellMar>
          <w:tblLook w:val="0000" w:firstRow="0" w:lastRow="0" w:firstColumn="0" w:lastColumn="0" w:noHBand="0" w:noVBand="0"/>
        </w:tblPrEx>
        <w:trPr>
          <w:trHeight w:val="24"/>
        </w:trPr>
        <w:tc>
          <w:tcPr>
            <w:tcW w:w="851" w:type="dxa"/>
            <w:gridSpan w:val="4"/>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4"/>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59"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PDU Connection</w:t>
            </w:r>
          </w:p>
        </w:tc>
      </w:tr>
      <w:tr w:rsidR="007C2495" w:rsidRPr="00816C4A" w:rsidTr="000634A6">
        <w:tblPrEx>
          <w:tblCellMar>
            <w:left w:w="85" w:type="dxa"/>
          </w:tblCellMar>
          <w:tblLook w:val="0000" w:firstRow="0" w:lastRow="0" w:firstColumn="0" w:lastColumn="0" w:noHBand="0" w:noVBand="0"/>
        </w:tblPrEx>
        <w:trPr>
          <w:trHeight w:val="24"/>
        </w:trPr>
        <w:tc>
          <w:tcPr>
            <w:tcW w:w="851" w:type="dxa"/>
            <w:gridSpan w:val="4"/>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4"/>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59"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Event: Network Rejection for NG-RAN</w:t>
            </w:r>
          </w:p>
        </w:tc>
      </w:tr>
      <w:tr w:rsidR="007C2495" w:rsidRPr="00816C4A" w:rsidTr="000634A6">
        <w:tblPrEx>
          <w:tblCellMar>
            <w:left w:w="85" w:type="dxa"/>
          </w:tblCellMar>
          <w:tblLook w:val="0000" w:firstRow="0" w:lastRow="0" w:firstColumn="0" w:lastColumn="0" w:noHBand="0" w:noVBand="0"/>
        </w:tblPrEx>
        <w:trPr>
          <w:trHeight w:val="24"/>
        </w:trPr>
        <w:tc>
          <w:tcPr>
            <w:tcW w:w="851" w:type="dxa"/>
            <w:gridSpan w:val="4"/>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4"/>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top w:val="single" w:sz="4" w:space="0" w:color="auto"/>
              <w:bottom w:val="single" w:sz="4"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3"/>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59"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Non-IP Data Delivery support (if class "e" and class "ai" are supported)</w:t>
            </w:r>
          </w:p>
        </w:tc>
      </w:tr>
      <w:tr w:rsidR="007C2495" w:rsidRPr="00816C4A" w:rsidTr="000634A6">
        <w:trPr>
          <w:gridBefore w:val="1"/>
          <w:gridAfter w:val="1"/>
          <w:wBefore w:w="28" w:type="dxa"/>
          <w:wAfter w:w="257" w:type="dxa"/>
          <w:trHeight w:val="24"/>
        </w:trPr>
        <w:tc>
          <w:tcPr>
            <w:tcW w:w="814" w:type="dxa"/>
            <w:gridSpan w:val="2"/>
            <w:tcMar>
              <w:top w:w="0" w:type="dxa"/>
              <w:left w:w="85" w:type="dxa"/>
              <w:bottom w:w="0" w:type="dxa"/>
              <w:right w:w="85" w:type="dxa"/>
            </w:tcMar>
          </w:tcPr>
          <w:p w:rsidR="007C2495" w:rsidRPr="00816C4A" w:rsidRDefault="007C2495" w:rsidP="000634A6">
            <w:pPr>
              <w:pStyle w:val="PL"/>
              <w:keepNext/>
              <w:tabs>
                <w:tab w:val="clear" w:pos="384"/>
                <w:tab w:val="left" w:pos="720"/>
              </w:tabs>
              <w:rPr>
                <w:noProof w:val="0"/>
              </w:rPr>
            </w:pPr>
          </w:p>
        </w:tc>
        <w:tc>
          <w:tcPr>
            <w:tcW w:w="577" w:type="dxa"/>
            <w:gridSpan w:val="4"/>
            <w:tcMar>
              <w:top w:w="0" w:type="dxa"/>
              <w:left w:w="85" w:type="dxa"/>
              <w:bottom w:w="0" w:type="dxa"/>
              <w:right w:w="85" w:type="dxa"/>
            </w:tcMar>
          </w:tcPr>
          <w:p w:rsidR="007C2495" w:rsidRPr="00816C4A" w:rsidRDefault="007C2495" w:rsidP="000634A6">
            <w:pPr>
              <w:pStyle w:val="PL"/>
              <w:keepNext/>
              <w:tabs>
                <w:tab w:val="clear" w:pos="384"/>
                <w:tab w:val="left" w:pos="720"/>
              </w:tabs>
              <w:rPr>
                <w:noProof w:val="0"/>
              </w:rPr>
            </w:pPr>
          </w:p>
        </w:tc>
        <w:tc>
          <w:tcPr>
            <w:tcW w:w="392" w:type="dxa"/>
            <w:gridSpan w:val="3"/>
            <w:tcBorders>
              <w:top w:val="nil"/>
              <w:left w:val="single" w:sz="6" w:space="0" w:color="auto"/>
              <w:bottom w:val="single" w:sz="4" w:space="0" w:color="auto"/>
              <w:right w:val="nil"/>
            </w:tcBorders>
            <w:tcMar>
              <w:top w:w="0" w:type="dxa"/>
              <w:left w:w="85" w:type="dxa"/>
              <w:bottom w:w="0" w:type="dxa"/>
              <w:right w:w="85" w:type="dxa"/>
            </w:tcMar>
          </w:tcPr>
          <w:p w:rsidR="007C2495" w:rsidRPr="00816C4A" w:rsidRDefault="007C2495" w:rsidP="000634A6">
            <w:pPr>
              <w:pStyle w:val="PL"/>
              <w:keepNext/>
              <w:tabs>
                <w:tab w:val="clear" w:pos="384"/>
                <w:tab w:val="left" w:pos="720"/>
              </w:tabs>
              <w:rPr>
                <w:noProof w:val="0"/>
              </w:rPr>
            </w:pPr>
          </w:p>
        </w:tc>
        <w:tc>
          <w:tcPr>
            <w:tcW w:w="392" w:type="dxa"/>
            <w:gridSpan w:val="3"/>
            <w:tcBorders>
              <w:top w:val="nil"/>
              <w:left w:val="single" w:sz="6" w:space="0" w:color="auto"/>
              <w:bottom w:val="single" w:sz="4" w:space="0" w:color="auto"/>
              <w:right w:val="nil"/>
            </w:tcBorders>
            <w:tcMar>
              <w:top w:w="0" w:type="dxa"/>
              <w:left w:w="85" w:type="dxa"/>
              <w:bottom w:w="0" w:type="dxa"/>
              <w:right w:w="85" w:type="dxa"/>
            </w:tcMar>
          </w:tcPr>
          <w:p w:rsidR="007C2495" w:rsidRPr="00816C4A" w:rsidRDefault="007C2495" w:rsidP="000634A6">
            <w:pPr>
              <w:pStyle w:val="PL"/>
              <w:keepNext/>
              <w:tabs>
                <w:tab w:val="clear" w:pos="384"/>
                <w:tab w:val="left" w:pos="720"/>
              </w:tabs>
              <w:rPr>
                <w:noProof w:val="0"/>
              </w:rPr>
            </w:pPr>
          </w:p>
        </w:tc>
        <w:tc>
          <w:tcPr>
            <w:tcW w:w="392" w:type="dxa"/>
            <w:gridSpan w:val="3"/>
            <w:tcBorders>
              <w:top w:val="nil"/>
              <w:left w:val="single" w:sz="6" w:space="0" w:color="auto"/>
              <w:bottom w:val="single" w:sz="4" w:space="0" w:color="auto"/>
              <w:right w:val="nil"/>
            </w:tcBorders>
            <w:tcMar>
              <w:top w:w="0" w:type="dxa"/>
              <w:left w:w="85" w:type="dxa"/>
              <w:bottom w:w="0" w:type="dxa"/>
              <w:right w:w="85" w:type="dxa"/>
            </w:tcMar>
          </w:tcPr>
          <w:p w:rsidR="007C2495" w:rsidRPr="00816C4A" w:rsidRDefault="007C2495" w:rsidP="000634A6">
            <w:pPr>
              <w:pStyle w:val="PL"/>
              <w:keepNext/>
              <w:tabs>
                <w:tab w:val="clear" w:pos="384"/>
                <w:tab w:val="left" w:pos="720"/>
              </w:tabs>
              <w:rPr>
                <w:noProof w:val="0"/>
              </w:rPr>
            </w:pPr>
          </w:p>
        </w:tc>
        <w:tc>
          <w:tcPr>
            <w:tcW w:w="392" w:type="dxa"/>
            <w:gridSpan w:val="3"/>
            <w:tcBorders>
              <w:top w:val="nil"/>
              <w:left w:val="single" w:sz="6" w:space="0" w:color="auto"/>
              <w:bottom w:val="single" w:sz="4" w:space="0" w:color="auto"/>
              <w:right w:val="nil"/>
            </w:tcBorders>
            <w:tcMar>
              <w:top w:w="0" w:type="dxa"/>
              <w:left w:w="85" w:type="dxa"/>
              <w:bottom w:w="0" w:type="dxa"/>
              <w:right w:w="85" w:type="dxa"/>
            </w:tcMar>
          </w:tcPr>
          <w:p w:rsidR="007C2495" w:rsidRPr="00816C4A" w:rsidRDefault="007C2495" w:rsidP="000634A6">
            <w:pPr>
              <w:pStyle w:val="PL"/>
              <w:keepNext/>
              <w:tabs>
                <w:tab w:val="clear" w:pos="384"/>
                <w:tab w:val="left" w:pos="720"/>
              </w:tabs>
              <w:rPr>
                <w:noProof w:val="0"/>
              </w:rPr>
            </w:pPr>
          </w:p>
        </w:tc>
        <w:tc>
          <w:tcPr>
            <w:tcW w:w="392" w:type="dxa"/>
            <w:gridSpan w:val="3"/>
            <w:tcBorders>
              <w:top w:val="nil"/>
              <w:left w:val="single" w:sz="6" w:space="0" w:color="auto"/>
              <w:bottom w:val="single" w:sz="4" w:space="0" w:color="auto"/>
            </w:tcBorders>
            <w:tcMar>
              <w:top w:w="0" w:type="dxa"/>
              <w:left w:w="85" w:type="dxa"/>
              <w:bottom w:w="0" w:type="dxa"/>
              <w:right w:w="85" w:type="dxa"/>
            </w:tcMar>
          </w:tcPr>
          <w:p w:rsidR="007C2495" w:rsidRPr="00816C4A" w:rsidRDefault="007C2495" w:rsidP="000634A6">
            <w:pPr>
              <w:pStyle w:val="PL"/>
              <w:keepNext/>
              <w:tabs>
                <w:tab w:val="clear" w:pos="384"/>
                <w:tab w:val="left" w:pos="720"/>
              </w:tabs>
              <w:rPr>
                <w:noProof w:val="0"/>
              </w:rPr>
            </w:pPr>
          </w:p>
        </w:tc>
        <w:tc>
          <w:tcPr>
            <w:tcW w:w="392" w:type="dxa"/>
            <w:gridSpan w:val="3"/>
            <w:tcBorders>
              <w:top w:val="single" w:sz="4" w:space="0" w:color="auto"/>
              <w:bottom w:val="single" w:sz="6" w:space="0" w:color="auto"/>
              <w:right w:val="nil"/>
            </w:tcBorders>
            <w:tcMar>
              <w:top w:w="0" w:type="dxa"/>
              <w:left w:w="85" w:type="dxa"/>
              <w:bottom w:w="0" w:type="dxa"/>
              <w:right w:w="85" w:type="dxa"/>
            </w:tcMar>
          </w:tcPr>
          <w:p w:rsidR="007C2495" w:rsidRPr="00816C4A" w:rsidRDefault="007C2495" w:rsidP="000634A6">
            <w:pPr>
              <w:pStyle w:val="PL"/>
              <w:keepNext/>
              <w:tabs>
                <w:tab w:val="clear" w:pos="384"/>
                <w:tab w:val="left" w:pos="720"/>
              </w:tabs>
              <w:rPr>
                <w:noProof w:val="0"/>
              </w:rPr>
            </w:pPr>
          </w:p>
        </w:tc>
        <w:tc>
          <w:tcPr>
            <w:tcW w:w="392" w:type="dxa"/>
            <w:gridSpan w:val="3"/>
            <w:tcBorders>
              <w:top w:val="single" w:sz="4" w:space="0" w:color="auto"/>
              <w:left w:val="nil"/>
              <w:bottom w:val="single" w:sz="4" w:space="0" w:color="auto"/>
              <w:right w:val="nil"/>
            </w:tcBorders>
            <w:tcMar>
              <w:top w:w="0" w:type="dxa"/>
              <w:left w:w="85" w:type="dxa"/>
              <w:bottom w:w="0" w:type="dxa"/>
              <w:right w:w="85" w:type="dxa"/>
            </w:tcMar>
          </w:tcPr>
          <w:p w:rsidR="007C2495" w:rsidRPr="00816C4A" w:rsidRDefault="007C2495" w:rsidP="000634A6">
            <w:pPr>
              <w:pStyle w:val="PL"/>
              <w:keepNext/>
              <w:tabs>
                <w:tab w:val="clear" w:pos="384"/>
                <w:tab w:val="left" w:pos="720"/>
              </w:tabs>
              <w:rPr>
                <w:noProof w:val="0"/>
              </w:rPr>
            </w:pPr>
          </w:p>
        </w:tc>
        <w:tc>
          <w:tcPr>
            <w:tcW w:w="384" w:type="dxa"/>
            <w:gridSpan w:val="3"/>
            <w:tcBorders>
              <w:top w:val="single" w:sz="6" w:space="0" w:color="auto"/>
              <w:left w:val="nil"/>
              <w:bottom w:val="single" w:sz="6" w:space="0" w:color="auto"/>
              <w:right w:val="nil"/>
            </w:tcBorders>
            <w:tcMar>
              <w:top w:w="0" w:type="dxa"/>
              <w:left w:w="85" w:type="dxa"/>
              <w:bottom w:w="0" w:type="dxa"/>
              <w:right w:w="85" w:type="dxa"/>
            </w:tcMar>
          </w:tcPr>
          <w:p w:rsidR="007C2495" w:rsidRPr="00816C4A" w:rsidRDefault="007C2495" w:rsidP="000634A6">
            <w:pPr>
              <w:pStyle w:val="PL"/>
              <w:keepNext/>
              <w:tabs>
                <w:tab w:val="clear" w:pos="384"/>
                <w:tab w:val="left" w:pos="720"/>
              </w:tabs>
              <w:rPr>
                <w:noProof w:val="0"/>
              </w:rPr>
            </w:pPr>
          </w:p>
        </w:tc>
        <w:tc>
          <w:tcPr>
            <w:tcW w:w="4977" w:type="dxa"/>
            <w:gridSpan w:val="2"/>
            <w:tcMar>
              <w:top w:w="0" w:type="dxa"/>
              <w:left w:w="85" w:type="dxa"/>
              <w:bottom w:w="0" w:type="dxa"/>
              <w:right w:w="85" w:type="dxa"/>
            </w:tcMar>
          </w:tcPr>
          <w:p w:rsidR="007C2495" w:rsidRPr="00816C4A" w:rsidRDefault="007C2495" w:rsidP="000634A6">
            <w:pPr>
              <w:pStyle w:val="PL"/>
              <w:keepNext/>
              <w:tabs>
                <w:tab w:val="clear" w:pos="384"/>
                <w:tab w:val="left" w:pos="720"/>
              </w:tabs>
              <w:rPr>
                <w:noProof w:val="0"/>
              </w:rPr>
            </w:pPr>
            <w:r w:rsidRPr="00816C4A">
              <w:rPr>
                <w:noProof w:val="0"/>
              </w:rPr>
              <w:t>Reserved for 3GPP (for future usage)</w:t>
            </w:r>
          </w:p>
        </w:tc>
      </w:tr>
    </w:tbl>
    <w:p w:rsidR="007C2495" w:rsidRPr="00816C4A" w:rsidRDefault="007C2495" w:rsidP="007C2495">
      <w:pPr>
        <w:keepNext/>
        <w:keepLines/>
      </w:pPr>
    </w:p>
    <w:p w:rsidR="007C2495" w:rsidRPr="00816C4A" w:rsidRDefault="007C2495" w:rsidP="007C2495">
      <w:pPr>
        <w:keepNext/>
        <w:keepLines/>
      </w:pPr>
      <w:r w:rsidRPr="00816C4A">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rPr>
          <w:gridAfter w:val="2"/>
          <w:wAfter w:w="5300" w:type="dxa"/>
        </w:trPr>
        <w:tc>
          <w:tcPr>
            <w:tcW w:w="851" w:type="dxa"/>
          </w:tcPr>
          <w:p w:rsidR="007C2495" w:rsidRPr="00816C4A" w:rsidRDefault="007C2495" w:rsidP="000634A6">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rsidR="007C2495" w:rsidRPr="00816C4A" w:rsidRDefault="007C2495" w:rsidP="000634A6">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b1</w:t>
            </w:r>
          </w:p>
        </w:tc>
      </w:tr>
      <w:tr w:rsidR="007C2495" w:rsidRPr="00816C4A" w:rsidTr="000634A6">
        <w:tc>
          <w:tcPr>
            <w:tcW w:w="851" w:type="dxa"/>
          </w:tcPr>
          <w:p w:rsidR="007C2495" w:rsidRPr="00816C4A" w:rsidRDefault="007C2495" w:rsidP="000634A6">
            <w:pPr>
              <w:pStyle w:val="PL"/>
              <w:keepNext/>
              <w:keepLines/>
              <w:tabs>
                <w:tab w:val="clear" w:pos="384"/>
                <w:tab w:val="left" w:pos="720"/>
              </w:tabs>
              <w:ind w:left="284" w:hanging="284"/>
              <w:rPr>
                <w:noProof w:val="0"/>
              </w:rPr>
            </w:pPr>
          </w:p>
        </w:tc>
        <w:tc>
          <w:tcPr>
            <w:tcW w:w="595" w:type="dxa"/>
            <w:gridSpan w:val="2"/>
          </w:tcPr>
          <w:p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7C2495" w:rsidRPr="00816C4A" w:rsidRDefault="007C2495" w:rsidP="000634A6">
            <w:pPr>
              <w:pStyle w:val="PL"/>
              <w:keepNext/>
              <w:keepLines/>
              <w:tabs>
                <w:tab w:val="clear" w:pos="384"/>
                <w:tab w:val="left" w:pos="720"/>
              </w:tabs>
              <w:ind w:left="284" w:hanging="284"/>
              <w:rPr>
                <w:noProof w:val="0"/>
              </w:rPr>
            </w:pPr>
          </w:p>
        </w:tc>
        <w:tc>
          <w:tcPr>
            <w:tcW w:w="5102" w:type="dxa"/>
            <w:hideMark/>
          </w:tcPr>
          <w:p w:rsidR="007C2495" w:rsidRPr="00816C4A" w:rsidRDefault="007C2495" w:rsidP="000634A6">
            <w:pPr>
              <w:pStyle w:val="PL"/>
              <w:keepNext/>
              <w:keepLines/>
              <w:rPr>
                <w:noProof w:val="0"/>
              </w:rPr>
            </w:pPr>
            <w:r w:rsidRPr="00816C4A">
              <w:rPr>
                <w:noProof w:val="0"/>
              </w:rPr>
              <w:t>Reserved for 3GPP (for future usage)</w:t>
            </w:r>
          </w:p>
        </w:tc>
      </w:tr>
    </w:tbl>
    <w:p w:rsidR="007C2495" w:rsidRPr="00816C4A" w:rsidRDefault="007C2495" w:rsidP="007C2495">
      <w:pPr>
        <w:keepNext/>
        <w:keepLines/>
      </w:pPr>
    </w:p>
    <w:p w:rsidR="007C2495" w:rsidRPr="00816C4A" w:rsidRDefault="007C2495" w:rsidP="007C2495">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rPr>
          <w:gridAfter w:val="2"/>
          <w:wAfter w:w="5300" w:type="dxa"/>
        </w:trPr>
        <w:tc>
          <w:tcPr>
            <w:tcW w:w="851" w:type="dxa"/>
          </w:tcPr>
          <w:p w:rsidR="007C2495" w:rsidRPr="00816C4A" w:rsidRDefault="007C2495" w:rsidP="000634A6">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rsidR="007C2495" w:rsidRPr="00816C4A" w:rsidRDefault="007C2495" w:rsidP="000634A6">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PL"/>
              <w:keepNext/>
              <w:keepLines/>
              <w:jc w:val="center"/>
              <w:rPr>
                <w:noProof w:val="0"/>
              </w:rPr>
            </w:pPr>
            <w:r w:rsidRPr="00816C4A">
              <w:rPr>
                <w:noProof w:val="0"/>
              </w:rPr>
              <w:t>b1</w:t>
            </w:r>
          </w:p>
        </w:tc>
      </w:tr>
      <w:tr w:rsidR="007C2495" w:rsidRPr="00816C4A" w:rsidTr="000634A6">
        <w:tc>
          <w:tcPr>
            <w:tcW w:w="851" w:type="dxa"/>
          </w:tcPr>
          <w:p w:rsidR="007C2495" w:rsidRPr="00816C4A" w:rsidRDefault="007C2495" w:rsidP="000634A6">
            <w:pPr>
              <w:pStyle w:val="PL"/>
              <w:keepNext/>
              <w:keepLines/>
              <w:tabs>
                <w:tab w:val="clear" w:pos="384"/>
                <w:tab w:val="left" w:pos="720"/>
              </w:tabs>
              <w:ind w:left="284" w:hanging="284"/>
              <w:rPr>
                <w:noProof w:val="0"/>
              </w:rPr>
            </w:pPr>
          </w:p>
        </w:tc>
        <w:tc>
          <w:tcPr>
            <w:tcW w:w="595" w:type="dxa"/>
            <w:gridSpan w:val="2"/>
          </w:tcPr>
          <w:p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7C2495" w:rsidRPr="00816C4A" w:rsidRDefault="007C2495" w:rsidP="000634A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rsidR="007C2495" w:rsidRPr="00816C4A" w:rsidRDefault="007C2495" w:rsidP="000634A6">
            <w:pPr>
              <w:pStyle w:val="PL"/>
              <w:keepNext/>
              <w:keepLines/>
              <w:tabs>
                <w:tab w:val="clear" w:pos="384"/>
                <w:tab w:val="left" w:pos="720"/>
              </w:tabs>
              <w:ind w:left="284" w:hanging="284"/>
              <w:rPr>
                <w:noProof w:val="0"/>
              </w:rPr>
            </w:pPr>
          </w:p>
        </w:tc>
        <w:tc>
          <w:tcPr>
            <w:tcW w:w="5102" w:type="dxa"/>
            <w:hideMark/>
          </w:tcPr>
          <w:p w:rsidR="007C2495" w:rsidRPr="00816C4A" w:rsidRDefault="007C2495" w:rsidP="000634A6">
            <w:pPr>
              <w:pStyle w:val="PL"/>
              <w:keepNext/>
              <w:keepLines/>
              <w:rPr>
                <w:noProof w:val="0"/>
              </w:rPr>
            </w:pPr>
            <w:r w:rsidRPr="00816C4A">
              <w:rPr>
                <w:noProof w:val="0"/>
              </w:rPr>
              <w:t>Reserved for 3GPP (for future usage)</w:t>
            </w:r>
          </w:p>
        </w:tc>
      </w:tr>
    </w:tbl>
    <w:p w:rsidR="007C2495" w:rsidRPr="00816C4A" w:rsidRDefault="007C2495" w:rsidP="007C2495"/>
    <w:p w:rsidR="007C2495" w:rsidRPr="00816C4A" w:rsidRDefault="007C2495" w:rsidP="007C2495">
      <w:r w:rsidRPr="00816C4A">
        <w:lastRenderedPageBreak/>
        <w:t>Subsequent bytes:</w:t>
      </w:r>
    </w:p>
    <w:p w:rsidR="007C2495" w:rsidRPr="00816C4A" w:rsidRDefault="007C2495" w:rsidP="007C2495">
      <w:pPr>
        <w:pStyle w:val="B1"/>
      </w:pPr>
      <w:r w:rsidRPr="00816C4A">
        <w:t>-</w:t>
      </w:r>
      <w:r w:rsidRPr="00816C4A">
        <w:tab/>
        <w:t>See ETSI TS 102 223 [32] clause 5.2.</w:t>
      </w:r>
    </w:p>
    <w:p w:rsidR="007C2495" w:rsidRPr="00816C4A" w:rsidRDefault="007C2495" w:rsidP="007C2495">
      <w:r w:rsidRPr="00816C4A">
        <w:t>Response parameters/data:</w:t>
      </w:r>
    </w:p>
    <w:p w:rsidR="007C2495" w:rsidRPr="00816C4A" w:rsidRDefault="007C2495" w:rsidP="007C2495">
      <w:pPr>
        <w:pStyle w:val="B1"/>
      </w:pPr>
      <w:r w:rsidRPr="00816C4A">
        <w:t>-</w:t>
      </w:r>
      <w:r w:rsidRPr="00816C4A">
        <w:tab/>
        <w:t>None.</w:t>
      </w:r>
    </w:p>
    <w:p w:rsidR="007C2495" w:rsidRPr="00816C4A" w:rsidRDefault="007C2495" w:rsidP="007C2495">
      <w:pPr>
        <w:pStyle w:val="Heading2"/>
      </w:pPr>
      <w:bookmarkStart w:id="197" w:name="_Toc3200691"/>
      <w:bookmarkStart w:id="198" w:name="_Toc20392434"/>
      <w:bookmarkStart w:id="199" w:name="_Toc27774081"/>
      <w:bookmarkStart w:id="200" w:name="_Toc44930896"/>
      <w:bookmarkStart w:id="201" w:name="_Toc44931726"/>
      <w:bookmarkStart w:id="202" w:name="_Toc44932206"/>
      <w:r w:rsidRPr="00816C4A">
        <w:t>5.3</w:t>
      </w:r>
      <w:r w:rsidRPr="00816C4A">
        <w:tab/>
        <w:t>Definition of display parameters in Profile download</w:t>
      </w:r>
      <w:bookmarkEnd w:id="197"/>
      <w:bookmarkEnd w:id="198"/>
      <w:bookmarkEnd w:id="199"/>
      <w:bookmarkEnd w:id="200"/>
      <w:bookmarkEnd w:id="201"/>
      <w:bookmarkEnd w:id="202"/>
    </w:p>
    <w:p w:rsidR="007C2495" w:rsidRPr="00816C4A" w:rsidRDefault="007C2495" w:rsidP="007C2495">
      <w:r w:rsidRPr="00816C4A">
        <w:t>See ETSI TS 102 223 [32] clause 5.3.</w:t>
      </w:r>
    </w:p>
    <w:p w:rsidR="007C2495" w:rsidRPr="00816C4A" w:rsidRDefault="007C2495" w:rsidP="007C2495">
      <w:pPr>
        <w:pStyle w:val="Heading1"/>
      </w:pPr>
      <w:bookmarkStart w:id="203" w:name="_Toc3200692"/>
      <w:bookmarkStart w:id="204" w:name="_Toc20392435"/>
      <w:bookmarkStart w:id="205" w:name="_Toc27774082"/>
      <w:bookmarkStart w:id="206" w:name="_Toc44930897"/>
      <w:bookmarkStart w:id="207" w:name="_Toc44931727"/>
      <w:bookmarkStart w:id="208" w:name="_Toc44932207"/>
      <w:r w:rsidRPr="00816C4A">
        <w:t>6</w:t>
      </w:r>
      <w:r w:rsidRPr="00816C4A">
        <w:tab/>
        <w:t>Proactive UICC</w:t>
      </w:r>
      <w:bookmarkEnd w:id="203"/>
      <w:bookmarkEnd w:id="204"/>
      <w:bookmarkEnd w:id="205"/>
      <w:bookmarkEnd w:id="206"/>
      <w:bookmarkEnd w:id="207"/>
      <w:bookmarkEnd w:id="208"/>
    </w:p>
    <w:p w:rsidR="007C2495" w:rsidRPr="00816C4A" w:rsidRDefault="007C2495" w:rsidP="007C2495">
      <w:pPr>
        <w:pStyle w:val="Heading2"/>
      </w:pPr>
      <w:bookmarkStart w:id="209" w:name="_Toc3200693"/>
      <w:bookmarkStart w:id="210" w:name="_Toc20392436"/>
      <w:bookmarkStart w:id="211" w:name="_Toc27774083"/>
      <w:bookmarkStart w:id="212" w:name="_Toc44930898"/>
      <w:bookmarkStart w:id="213" w:name="_Toc44931728"/>
      <w:bookmarkStart w:id="214" w:name="_Toc44932208"/>
      <w:r w:rsidRPr="00816C4A">
        <w:t>6.1</w:t>
      </w:r>
      <w:r w:rsidRPr="00816C4A">
        <w:tab/>
        <w:t>Introduction</w:t>
      </w:r>
      <w:bookmarkEnd w:id="209"/>
      <w:bookmarkEnd w:id="210"/>
      <w:bookmarkEnd w:id="211"/>
      <w:bookmarkEnd w:id="212"/>
      <w:bookmarkEnd w:id="213"/>
      <w:bookmarkEnd w:id="214"/>
    </w:p>
    <w:p w:rsidR="007C2495" w:rsidRPr="00816C4A" w:rsidRDefault="007C2495" w:rsidP="007C2495">
      <w:r w:rsidRPr="00816C4A">
        <w:t>TS 31.101 [13] defines the communication protocols between the ME and the UICC, and defines a mechanism to transport "proactive" commands using these protocols. Details about how this mechanism is used for USAT are defined in TS 102 223 [32] clause 6.1. The supported proactive commands are specified in clause 6.4. of the present document.</w:t>
      </w:r>
    </w:p>
    <w:p w:rsidR="007C2495" w:rsidRPr="00816C4A" w:rsidRDefault="007C2495" w:rsidP="007C2495">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rsidR="007C2495" w:rsidRPr="00816C4A" w:rsidRDefault="007C2495" w:rsidP="007C2495">
      <w:pPr>
        <w:pStyle w:val="Heading2"/>
      </w:pPr>
      <w:bookmarkStart w:id="215" w:name="_Toc3200694"/>
      <w:bookmarkStart w:id="216" w:name="_Toc20392437"/>
      <w:bookmarkStart w:id="217" w:name="_Toc27774084"/>
      <w:bookmarkStart w:id="218" w:name="_Toc44930899"/>
      <w:bookmarkStart w:id="219" w:name="_Toc44931729"/>
      <w:bookmarkStart w:id="220" w:name="_Toc44932209"/>
      <w:r w:rsidRPr="00816C4A">
        <w:t>6.2</w:t>
      </w:r>
      <w:r w:rsidRPr="00816C4A">
        <w:tab/>
        <w:t>Identification of ME support</w:t>
      </w:r>
      <w:bookmarkEnd w:id="215"/>
      <w:bookmarkEnd w:id="216"/>
      <w:bookmarkEnd w:id="217"/>
      <w:bookmarkEnd w:id="218"/>
      <w:bookmarkEnd w:id="219"/>
      <w:bookmarkEnd w:id="220"/>
    </w:p>
    <w:p w:rsidR="007C2495" w:rsidRPr="00816C4A" w:rsidRDefault="007C2495" w:rsidP="007C2495">
      <w:r w:rsidRPr="00816C4A">
        <w:t>See ETSI TS 102 223 [32] clause 6.2.</w:t>
      </w:r>
    </w:p>
    <w:p w:rsidR="007C2495" w:rsidRPr="00816C4A" w:rsidRDefault="007C2495" w:rsidP="007C2495">
      <w:pPr>
        <w:pStyle w:val="Heading2"/>
      </w:pPr>
      <w:bookmarkStart w:id="221" w:name="_Toc3200695"/>
      <w:bookmarkStart w:id="222" w:name="_Toc20392438"/>
      <w:bookmarkStart w:id="223" w:name="_Toc27774085"/>
      <w:bookmarkStart w:id="224" w:name="_Toc44930900"/>
      <w:bookmarkStart w:id="225" w:name="_Toc44931730"/>
      <w:bookmarkStart w:id="226" w:name="_Toc44932210"/>
      <w:r w:rsidRPr="00816C4A">
        <w:t>6.3</w:t>
      </w:r>
      <w:r w:rsidRPr="00816C4A">
        <w:tab/>
        <w:t>General procedure</w:t>
      </w:r>
      <w:bookmarkEnd w:id="221"/>
      <w:bookmarkEnd w:id="222"/>
      <w:bookmarkEnd w:id="223"/>
      <w:bookmarkEnd w:id="224"/>
      <w:bookmarkEnd w:id="225"/>
      <w:bookmarkEnd w:id="226"/>
    </w:p>
    <w:p w:rsidR="007C2495" w:rsidRPr="00816C4A" w:rsidRDefault="007C2495" w:rsidP="007C2495">
      <w:r w:rsidRPr="00816C4A">
        <w:t>See ETSI TS 102 223 [32] clause 6.3.</w:t>
      </w:r>
    </w:p>
    <w:p w:rsidR="007C2495" w:rsidRPr="00816C4A" w:rsidRDefault="007C2495" w:rsidP="007C2495">
      <w:pPr>
        <w:pStyle w:val="Heading2"/>
      </w:pPr>
      <w:bookmarkStart w:id="227" w:name="_Toc3200696"/>
      <w:bookmarkStart w:id="228" w:name="_Toc20392439"/>
      <w:bookmarkStart w:id="229" w:name="_Toc27774086"/>
      <w:bookmarkStart w:id="230" w:name="_Toc44930901"/>
      <w:bookmarkStart w:id="231" w:name="_Toc44931731"/>
      <w:bookmarkStart w:id="232" w:name="_Toc44932211"/>
      <w:r w:rsidRPr="00816C4A">
        <w:t>6.4</w:t>
      </w:r>
      <w:r w:rsidRPr="00816C4A">
        <w:tab/>
        <w:t>Proactive UICC commands and procedures</w:t>
      </w:r>
      <w:bookmarkEnd w:id="227"/>
      <w:bookmarkEnd w:id="228"/>
      <w:bookmarkEnd w:id="229"/>
      <w:bookmarkEnd w:id="230"/>
      <w:bookmarkEnd w:id="231"/>
      <w:bookmarkEnd w:id="232"/>
    </w:p>
    <w:p w:rsidR="007C2495" w:rsidRPr="00816C4A" w:rsidRDefault="007C2495" w:rsidP="007C2495">
      <w:pPr>
        <w:pStyle w:val="Heading3"/>
      </w:pPr>
      <w:bookmarkStart w:id="233" w:name="_Toc3200697"/>
      <w:bookmarkStart w:id="234" w:name="_Toc20392440"/>
      <w:bookmarkStart w:id="235" w:name="_Toc27774087"/>
      <w:bookmarkStart w:id="236" w:name="_Toc44930902"/>
      <w:bookmarkStart w:id="237" w:name="_Toc44931732"/>
      <w:bookmarkStart w:id="238" w:name="_Toc44932212"/>
      <w:r w:rsidRPr="00816C4A">
        <w:t>6.4.1</w:t>
      </w:r>
      <w:r w:rsidRPr="00816C4A">
        <w:tab/>
        <w:t>DISPLAY TEXT</w:t>
      </w:r>
      <w:bookmarkEnd w:id="233"/>
      <w:bookmarkEnd w:id="234"/>
      <w:bookmarkEnd w:id="235"/>
      <w:bookmarkEnd w:id="236"/>
      <w:bookmarkEnd w:id="237"/>
      <w:bookmarkEnd w:id="238"/>
    </w:p>
    <w:p w:rsidR="007C2495" w:rsidRPr="00816C4A" w:rsidRDefault="007C2495" w:rsidP="007C2495">
      <w:r w:rsidRPr="00816C4A">
        <w:t>See ETSI TS 102 223 [32] clause 6.4.1.</w:t>
      </w:r>
    </w:p>
    <w:p w:rsidR="007C2495" w:rsidRPr="00816C4A" w:rsidRDefault="007C2495" w:rsidP="007C2495">
      <w:pPr>
        <w:pStyle w:val="Heading3"/>
      </w:pPr>
      <w:bookmarkStart w:id="239" w:name="_Toc3200698"/>
      <w:bookmarkStart w:id="240" w:name="_Toc20392441"/>
      <w:bookmarkStart w:id="241" w:name="_Toc27774088"/>
      <w:bookmarkStart w:id="242" w:name="_Toc44930903"/>
      <w:bookmarkStart w:id="243" w:name="_Toc44931733"/>
      <w:bookmarkStart w:id="244" w:name="_Toc44932213"/>
      <w:r w:rsidRPr="00816C4A">
        <w:t>6.4.2</w:t>
      </w:r>
      <w:r w:rsidRPr="00816C4A">
        <w:tab/>
        <w:t>GET INKEY</w:t>
      </w:r>
      <w:bookmarkEnd w:id="239"/>
      <w:bookmarkEnd w:id="240"/>
      <w:bookmarkEnd w:id="241"/>
      <w:bookmarkEnd w:id="242"/>
      <w:bookmarkEnd w:id="243"/>
      <w:bookmarkEnd w:id="244"/>
    </w:p>
    <w:p w:rsidR="007C2495" w:rsidRPr="00816C4A" w:rsidRDefault="007C2495" w:rsidP="007C2495">
      <w:r w:rsidRPr="00816C4A">
        <w:t>See ETSI TS 102 223 [32] clause 6.4.2.</w:t>
      </w:r>
    </w:p>
    <w:p w:rsidR="007C2495" w:rsidRPr="00816C4A" w:rsidRDefault="007C2495" w:rsidP="007C2495">
      <w:pPr>
        <w:pStyle w:val="Heading3"/>
      </w:pPr>
      <w:bookmarkStart w:id="245" w:name="_Toc3200699"/>
      <w:bookmarkStart w:id="246" w:name="_Toc20392442"/>
      <w:bookmarkStart w:id="247" w:name="_Toc27774089"/>
      <w:bookmarkStart w:id="248" w:name="_Toc44930904"/>
      <w:bookmarkStart w:id="249" w:name="_Toc44931734"/>
      <w:bookmarkStart w:id="250" w:name="_Toc44932214"/>
      <w:r w:rsidRPr="00816C4A">
        <w:t>6.4.3</w:t>
      </w:r>
      <w:r w:rsidRPr="00816C4A">
        <w:tab/>
        <w:t>GET INPUT</w:t>
      </w:r>
      <w:bookmarkEnd w:id="245"/>
      <w:bookmarkEnd w:id="246"/>
      <w:bookmarkEnd w:id="247"/>
      <w:bookmarkEnd w:id="248"/>
      <w:bookmarkEnd w:id="249"/>
      <w:bookmarkEnd w:id="250"/>
    </w:p>
    <w:p w:rsidR="007C2495" w:rsidRPr="00816C4A" w:rsidRDefault="007C2495" w:rsidP="007C2495">
      <w:r w:rsidRPr="00816C4A">
        <w:t>See ETSI TS 102 223 [32] clause 6.4.3.</w:t>
      </w:r>
    </w:p>
    <w:p w:rsidR="007C2495" w:rsidRPr="00816C4A" w:rsidRDefault="007C2495" w:rsidP="007C2495">
      <w:pPr>
        <w:pStyle w:val="Heading3"/>
      </w:pPr>
      <w:bookmarkStart w:id="251" w:name="_Toc3200700"/>
      <w:bookmarkStart w:id="252" w:name="_Toc20392443"/>
      <w:bookmarkStart w:id="253" w:name="_Toc27774090"/>
      <w:bookmarkStart w:id="254" w:name="_Toc44930905"/>
      <w:bookmarkStart w:id="255" w:name="_Toc44931735"/>
      <w:bookmarkStart w:id="256" w:name="_Toc44932215"/>
      <w:r w:rsidRPr="00816C4A">
        <w:t>6.4.4</w:t>
      </w:r>
      <w:r w:rsidRPr="00816C4A">
        <w:tab/>
        <w:t>MORE TIME</w:t>
      </w:r>
      <w:bookmarkEnd w:id="251"/>
      <w:bookmarkEnd w:id="252"/>
      <w:bookmarkEnd w:id="253"/>
      <w:bookmarkEnd w:id="254"/>
      <w:bookmarkEnd w:id="255"/>
      <w:bookmarkEnd w:id="256"/>
    </w:p>
    <w:p w:rsidR="007C2495" w:rsidRPr="00816C4A" w:rsidRDefault="007C2495" w:rsidP="007C2495">
      <w:r w:rsidRPr="00816C4A">
        <w:t>See ETSI TS 102 223 [32] clause 6.4.4.</w:t>
      </w:r>
    </w:p>
    <w:p w:rsidR="007C2495" w:rsidRPr="00816C4A" w:rsidRDefault="007C2495" w:rsidP="007C2495">
      <w:pPr>
        <w:pStyle w:val="Heading3"/>
      </w:pPr>
      <w:bookmarkStart w:id="257" w:name="_Toc3200701"/>
      <w:bookmarkStart w:id="258" w:name="_Toc20392444"/>
      <w:bookmarkStart w:id="259" w:name="_Toc27774091"/>
      <w:bookmarkStart w:id="260" w:name="_Toc44930906"/>
      <w:bookmarkStart w:id="261" w:name="_Toc44931736"/>
      <w:bookmarkStart w:id="262" w:name="_Toc44932216"/>
      <w:r w:rsidRPr="00816C4A">
        <w:t>6.4.5</w:t>
      </w:r>
      <w:r w:rsidRPr="00816C4A">
        <w:tab/>
        <w:t>PLAY TONE</w:t>
      </w:r>
      <w:bookmarkEnd w:id="257"/>
      <w:bookmarkEnd w:id="258"/>
      <w:bookmarkEnd w:id="259"/>
      <w:bookmarkEnd w:id="260"/>
      <w:bookmarkEnd w:id="261"/>
      <w:bookmarkEnd w:id="262"/>
    </w:p>
    <w:p w:rsidR="007C2495" w:rsidRPr="00816C4A" w:rsidRDefault="007C2495" w:rsidP="007C2495">
      <w:r w:rsidRPr="00816C4A">
        <w:t>See ETSI TS 102 223 [32] clause 6.4.5.</w:t>
      </w:r>
    </w:p>
    <w:p w:rsidR="007C2495" w:rsidRPr="00816C4A" w:rsidRDefault="007C2495" w:rsidP="007C2495">
      <w:pPr>
        <w:pStyle w:val="NO"/>
      </w:pPr>
      <w:r w:rsidRPr="00816C4A">
        <w:lastRenderedPageBreak/>
        <w:t>NOTE:</w:t>
      </w:r>
      <w:r w:rsidRPr="00816C4A">
        <w:tab/>
        <w:t>Some supervisory tones are optional for mobile equipment (see TS 22.001 [22]).</w:t>
      </w:r>
    </w:p>
    <w:p w:rsidR="007C2495" w:rsidRPr="00816C4A" w:rsidRDefault="007C2495" w:rsidP="007C2495">
      <w:pPr>
        <w:pStyle w:val="Heading3"/>
      </w:pPr>
      <w:bookmarkStart w:id="263" w:name="_Toc3200702"/>
      <w:bookmarkStart w:id="264" w:name="_Toc20392445"/>
      <w:bookmarkStart w:id="265" w:name="_Toc27774092"/>
      <w:bookmarkStart w:id="266" w:name="_Toc44930907"/>
      <w:bookmarkStart w:id="267" w:name="_Toc44931737"/>
      <w:bookmarkStart w:id="268" w:name="_Toc44932217"/>
      <w:r w:rsidRPr="00816C4A">
        <w:t>6.4.6</w:t>
      </w:r>
      <w:r w:rsidRPr="00816C4A">
        <w:tab/>
        <w:t>POLL INTERVAL</w:t>
      </w:r>
      <w:bookmarkEnd w:id="263"/>
      <w:bookmarkEnd w:id="264"/>
      <w:bookmarkEnd w:id="265"/>
      <w:bookmarkEnd w:id="266"/>
      <w:bookmarkEnd w:id="267"/>
      <w:bookmarkEnd w:id="268"/>
    </w:p>
    <w:p w:rsidR="007C2495" w:rsidRPr="00816C4A" w:rsidRDefault="007C2495" w:rsidP="007C2495">
      <w:r w:rsidRPr="00816C4A">
        <w:t>See ETSI TS 102 223 [32] clause 6.4.6.</w:t>
      </w:r>
    </w:p>
    <w:p w:rsidR="007C2495" w:rsidRPr="00816C4A" w:rsidRDefault="007C2495" w:rsidP="007C2495">
      <w:pPr>
        <w:pStyle w:val="Heading3"/>
      </w:pPr>
      <w:bookmarkStart w:id="269" w:name="_Toc3200703"/>
      <w:bookmarkStart w:id="270" w:name="_Toc20392446"/>
      <w:bookmarkStart w:id="271" w:name="_Toc27774093"/>
      <w:bookmarkStart w:id="272" w:name="_Toc44930908"/>
      <w:bookmarkStart w:id="273" w:name="_Toc44931738"/>
      <w:bookmarkStart w:id="274" w:name="_Toc44932218"/>
      <w:r w:rsidRPr="00816C4A">
        <w:t>6.4.7</w:t>
      </w:r>
      <w:r w:rsidRPr="00816C4A">
        <w:tab/>
        <w:t>REFRESH</w:t>
      </w:r>
      <w:bookmarkEnd w:id="269"/>
      <w:bookmarkEnd w:id="270"/>
      <w:bookmarkEnd w:id="271"/>
      <w:bookmarkEnd w:id="272"/>
      <w:bookmarkEnd w:id="273"/>
      <w:bookmarkEnd w:id="274"/>
    </w:p>
    <w:p w:rsidR="007C2495" w:rsidRPr="00816C4A" w:rsidRDefault="007C2495" w:rsidP="007C2495">
      <w:r w:rsidRPr="00816C4A">
        <w:t>See ETSI TS 102 223 [32] clause 6.4.7 except for:</w:t>
      </w:r>
    </w:p>
    <w:p w:rsidR="007C2495" w:rsidRPr="00816C4A" w:rsidRDefault="007C2495" w:rsidP="007C2495">
      <w:pPr>
        <w:pStyle w:val="B1"/>
      </w:pPr>
      <w:r w:rsidRPr="00816C4A">
        <w:t>- "eUICC Profile State Change" and "Application Update" which are not required by 3GPP;</w:t>
      </w:r>
    </w:p>
    <w:p w:rsidR="007C2495" w:rsidRPr="00816C4A" w:rsidRDefault="007C2495" w:rsidP="007C2495">
      <w:pPr>
        <w:pStyle w:val="B1"/>
      </w:pPr>
      <w:r w:rsidRPr="00816C4A">
        <w:t>- "3G Session Reset" and "Steering of Roaming" which are defined as follows.</w:t>
      </w:r>
    </w:p>
    <w:p w:rsidR="007C2495" w:rsidRPr="00816C4A" w:rsidRDefault="007C2495" w:rsidP="007C2495">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rsidR="007C2495" w:rsidRPr="00816C4A" w:rsidRDefault="007C2495" w:rsidP="007C2495">
      <w:r w:rsidRPr="00816C4A">
        <w:t>Steering of Roaming:</w:t>
      </w:r>
      <w:r w:rsidRPr="00816C4A">
        <w:br/>
        <w:t>This mode triggers a steering of roaming procedure as defined in TS 23.122 [7] or a steering of roaming for I-WLAN procedure as defined in TS 24.234 [42].</w:t>
      </w:r>
    </w:p>
    <w:p w:rsidR="007C2495" w:rsidRPr="00816C4A" w:rsidRDefault="007C2495" w:rsidP="007C2495">
      <w:pPr>
        <w:pStyle w:val="Heading4"/>
      </w:pPr>
      <w:bookmarkStart w:id="275" w:name="_Toc3200704"/>
      <w:bookmarkStart w:id="276" w:name="_Toc20392447"/>
      <w:bookmarkStart w:id="277" w:name="_Toc27774094"/>
      <w:bookmarkStart w:id="278" w:name="_Toc44930909"/>
      <w:bookmarkStart w:id="279" w:name="_Toc44931739"/>
      <w:bookmarkStart w:id="280" w:name="_Toc44932219"/>
      <w:r w:rsidRPr="00816C4A">
        <w:t>6.4.7.1</w:t>
      </w:r>
      <w:r w:rsidRPr="00816C4A">
        <w:tab/>
        <w:t>EF</w:t>
      </w:r>
      <w:r w:rsidRPr="00816C4A">
        <w:rPr>
          <w:vertAlign w:val="subscript"/>
        </w:rPr>
        <w:t>IMSI</w:t>
      </w:r>
      <w:r w:rsidRPr="00816C4A">
        <w:t xml:space="preserve"> changing procedure</w:t>
      </w:r>
      <w:bookmarkEnd w:id="275"/>
      <w:bookmarkEnd w:id="276"/>
      <w:bookmarkEnd w:id="277"/>
      <w:bookmarkEnd w:id="278"/>
      <w:bookmarkEnd w:id="279"/>
      <w:bookmarkEnd w:id="280"/>
    </w:p>
    <w:p w:rsidR="007C2495" w:rsidRPr="00816C4A" w:rsidRDefault="007C2495" w:rsidP="007C2495">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rsidR="007C2495" w:rsidRPr="00816C4A" w:rsidRDefault="007C2495" w:rsidP="007C2495">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rsidR="007C2495" w:rsidRPr="00816C4A" w:rsidRDefault="007C2495" w:rsidP="007C2495">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rsidR="007C2495" w:rsidRPr="00816C4A" w:rsidRDefault="007C2495" w:rsidP="007C2495">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rsidR="007C2495" w:rsidRPr="00816C4A" w:rsidRDefault="007C2495" w:rsidP="007C2495">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rsidR="007C2495" w:rsidRPr="00816C4A" w:rsidRDefault="007C2495" w:rsidP="007C2495">
      <w:pPr>
        <w:pStyle w:val="B1"/>
      </w:pPr>
      <w:r w:rsidRPr="00816C4A">
        <w:t>-</w:t>
      </w:r>
      <w:r w:rsidRPr="00816C4A">
        <w:tab/>
        <w:t>UICC Reset. Normal UICC Reset procedure is carried out;</w:t>
      </w:r>
    </w:p>
    <w:p w:rsidR="007C2495" w:rsidRPr="00816C4A" w:rsidRDefault="007C2495" w:rsidP="007C2495">
      <w:pPr>
        <w:pStyle w:val="B1"/>
      </w:pPr>
      <w:r w:rsidRPr="00816C4A">
        <w:t>-</w:t>
      </w:r>
      <w:r w:rsidRPr="00816C4A">
        <w:tab/>
        <w:t>USIM Application Reset. Normal USIM Application Reset procedure is carried out;</w:t>
      </w:r>
    </w:p>
    <w:p w:rsidR="007C2495" w:rsidRPr="00816C4A" w:rsidRDefault="007C2495" w:rsidP="007C2495">
      <w:pPr>
        <w:pStyle w:val="B1"/>
      </w:pPr>
      <w:r w:rsidRPr="00816C4A">
        <w:t>-</w:t>
      </w:r>
      <w:r w:rsidRPr="00816C4A">
        <w:tab/>
        <w:t>3G Session Reset. Normal 3G Session Reset procedure is carried out.</w:t>
      </w:r>
    </w:p>
    <w:p w:rsidR="007C2495" w:rsidRPr="00816C4A" w:rsidRDefault="007C2495" w:rsidP="007C2495">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nor EF</w:t>
      </w:r>
      <w:r w:rsidRPr="00816C4A">
        <w:rPr>
          <w:vertAlign w:val="subscript"/>
        </w:rPr>
        <w:t>LOCI</w:t>
      </w:r>
      <w:r w:rsidRPr="00816C4A">
        <w:t xml:space="preserve"> shall be updated in the UICC before the 3G session termination procedure has been completed by the ME.</w:t>
      </w:r>
    </w:p>
    <w:p w:rsidR="007C2495" w:rsidRPr="00816C4A" w:rsidRDefault="007C2495" w:rsidP="007C2495">
      <w:pPr>
        <w:pStyle w:val="Heading4"/>
      </w:pPr>
      <w:bookmarkStart w:id="281" w:name="_Toc3200705"/>
      <w:bookmarkStart w:id="282" w:name="_Toc20392448"/>
      <w:bookmarkStart w:id="283" w:name="_Toc27774095"/>
      <w:bookmarkStart w:id="284" w:name="_Toc44930910"/>
      <w:bookmarkStart w:id="285" w:name="_Toc44931740"/>
      <w:bookmarkStart w:id="286" w:name="_Toc44932220"/>
      <w:r w:rsidRPr="00816C4A">
        <w:t>6.4.7.2</w:t>
      </w:r>
      <w:r w:rsidRPr="00816C4A">
        <w:tab/>
        <w:t>Generic Bootstrapping Procedure Request</w:t>
      </w:r>
      <w:bookmarkEnd w:id="281"/>
      <w:bookmarkEnd w:id="282"/>
      <w:bookmarkEnd w:id="283"/>
      <w:bookmarkEnd w:id="284"/>
      <w:bookmarkEnd w:id="285"/>
      <w:bookmarkEnd w:id="286"/>
      <w:r w:rsidRPr="00816C4A">
        <w:t xml:space="preserve"> </w:t>
      </w:r>
    </w:p>
    <w:p w:rsidR="007C2495" w:rsidRPr="00816C4A" w:rsidRDefault="007C2495" w:rsidP="007C2495">
      <w:r w:rsidRPr="00816C4A">
        <w:t>If Toolkit-initiated GBA is supported by the ME, as indicated in the TERMINAL PROFILE, then the following applies:</w:t>
      </w:r>
    </w:p>
    <w:p w:rsidR="007C2495" w:rsidRPr="00816C4A" w:rsidRDefault="007C2495" w:rsidP="007C2495">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TS 31.103 [62]).</w:t>
      </w:r>
    </w:p>
    <w:p w:rsidR="007C2495" w:rsidRPr="00816C4A" w:rsidRDefault="007C2495" w:rsidP="007C2495">
      <w:r w:rsidRPr="00816C4A">
        <w:t>This procedure applies to REFRESH command only in the following modes: USIM File Change Notification; USIM Initialization and File Change Notification; and 3G Session Reset.</w:t>
      </w:r>
    </w:p>
    <w:p w:rsidR="007C2495" w:rsidRPr="00816C4A" w:rsidRDefault="007C2495" w:rsidP="007C2495">
      <w:pPr>
        <w:pStyle w:val="Heading4"/>
      </w:pPr>
      <w:bookmarkStart w:id="287" w:name="_Toc3200706"/>
      <w:bookmarkStart w:id="288" w:name="_Toc20392449"/>
      <w:bookmarkStart w:id="289" w:name="_Toc27774096"/>
      <w:bookmarkStart w:id="290" w:name="_Toc44930911"/>
      <w:bookmarkStart w:id="291" w:name="_Toc44931741"/>
      <w:bookmarkStart w:id="292" w:name="_Toc44932221"/>
      <w:r w:rsidRPr="00816C4A">
        <w:lastRenderedPageBreak/>
        <w:t>6.4.7.3</w:t>
      </w:r>
      <w:r w:rsidRPr="00816C4A">
        <w:tab/>
        <w:t>EF</w:t>
      </w:r>
      <w:r w:rsidRPr="00816C4A">
        <w:rPr>
          <w:vertAlign w:val="subscript"/>
        </w:rPr>
        <w:t>UICCIARI</w:t>
      </w:r>
      <w:r w:rsidRPr="00816C4A">
        <w:t xml:space="preserve"> changing procedure</w:t>
      </w:r>
      <w:bookmarkEnd w:id="287"/>
      <w:bookmarkEnd w:id="288"/>
      <w:bookmarkEnd w:id="289"/>
      <w:bookmarkEnd w:id="290"/>
      <w:bookmarkEnd w:id="291"/>
      <w:bookmarkEnd w:id="292"/>
    </w:p>
    <w:p w:rsidR="007C2495" w:rsidRPr="00816C4A" w:rsidRDefault="007C2495" w:rsidP="007C2495">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 </w:t>
      </w:r>
    </w:p>
    <w:p w:rsidR="007C2495" w:rsidRPr="00816C4A" w:rsidRDefault="007C2495" w:rsidP="007C2495">
      <w:r w:rsidRPr="00816C4A">
        <w:t>The ME shall read the updated list of IARIs associated with active applications installed on the UICC and follow the procedures defined in TS 24.229 [52].</w:t>
      </w:r>
    </w:p>
    <w:p w:rsidR="007C2495" w:rsidRPr="00816C4A" w:rsidRDefault="007C2495" w:rsidP="007C2495">
      <w:pPr>
        <w:pStyle w:val="Heading4"/>
      </w:pPr>
      <w:bookmarkStart w:id="293" w:name="_Toc3200707"/>
      <w:bookmarkStart w:id="294" w:name="_Toc20392450"/>
      <w:bookmarkStart w:id="295" w:name="_Toc27774097"/>
      <w:bookmarkStart w:id="296" w:name="_Toc44930912"/>
      <w:bookmarkStart w:id="297" w:name="_Toc44931742"/>
      <w:bookmarkStart w:id="298" w:name="_Toc44932222"/>
      <w:r w:rsidRPr="00816C4A">
        <w:t>6.4.7.4</w:t>
      </w:r>
      <w:r w:rsidRPr="00816C4A">
        <w:tab/>
        <w:t>Steering of roaming and steering of roaming for I-WLAN procedure</w:t>
      </w:r>
      <w:bookmarkEnd w:id="293"/>
      <w:bookmarkEnd w:id="294"/>
      <w:bookmarkEnd w:id="295"/>
      <w:bookmarkEnd w:id="296"/>
      <w:bookmarkEnd w:id="297"/>
      <w:bookmarkEnd w:id="298"/>
    </w:p>
    <w:p w:rsidR="007C2495" w:rsidRPr="00816C4A" w:rsidRDefault="007C2495" w:rsidP="007C2495">
      <w:r w:rsidRPr="00816C4A">
        <w:rPr>
          <w:noProof/>
        </w:rPr>
        <w:t xml:space="preserve">The steering of roaming procedures defined in </w:t>
      </w:r>
      <w:r w:rsidRPr="00816C4A">
        <w:t>TS 23.122 [7] and in TS 24.234 [42] might take a long time. In order to avoid blocking the Toolkit interface, the ME shall send the TERMINAL RESPONSE (Command performed successfully) immediately after starting the steering of roaming procedure, without waiting for its completion. The ME shall send TERMINAL RESPONSE (ME unable to process command or other appropriate code) in case it fails to start the steering of roaming procedure.</w:t>
      </w:r>
    </w:p>
    <w:p w:rsidR="007C2495" w:rsidRPr="00816C4A" w:rsidRDefault="007C2495" w:rsidP="007C2495">
      <w:pPr>
        <w:pStyle w:val="Heading4"/>
      </w:pPr>
      <w:bookmarkStart w:id="299" w:name="_Toc3200708"/>
      <w:bookmarkStart w:id="300" w:name="_Toc20392451"/>
      <w:bookmarkStart w:id="301" w:name="_Toc27774098"/>
      <w:bookmarkStart w:id="302" w:name="_Toc44930913"/>
      <w:bookmarkStart w:id="303" w:name="_Toc44931743"/>
      <w:bookmarkStart w:id="304" w:name="_Toc44932223"/>
      <w:r w:rsidRPr="00816C4A">
        <w:t>6.4.7.5</w:t>
      </w:r>
      <w:r w:rsidRPr="00816C4A">
        <w:tab/>
        <w:t>Steering of roaming via NAS messages</w:t>
      </w:r>
      <w:bookmarkEnd w:id="299"/>
      <w:bookmarkEnd w:id="300"/>
      <w:bookmarkEnd w:id="301"/>
      <w:bookmarkEnd w:id="302"/>
      <w:bookmarkEnd w:id="303"/>
      <w:bookmarkEnd w:id="304"/>
    </w:p>
    <w:p w:rsidR="007C2495" w:rsidRPr="00816C4A" w:rsidRDefault="007C2495" w:rsidP="007C2495">
      <w:r w:rsidRPr="00816C4A">
        <w:t xml:space="preserve">When the ME receives an SOR transparent container, as specified in 3GPP  TS 24.501  [70] clause 9.11.3.51,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t>clause</w:t>
      </w:r>
      <w:r w:rsidRPr="00816C4A">
        <w:t xml:space="preserve"> 7.1.1.1a</w:t>
      </w:r>
    </w:p>
    <w:p w:rsidR="007C2495" w:rsidRPr="00816C4A" w:rsidRDefault="007C2495" w:rsidP="007C2495">
      <w:pPr>
        <w:pStyle w:val="Heading4"/>
      </w:pPr>
      <w:bookmarkStart w:id="305" w:name="_Toc3200709"/>
      <w:bookmarkStart w:id="306" w:name="_Toc20392452"/>
      <w:bookmarkStart w:id="307" w:name="_Toc27774099"/>
      <w:bookmarkStart w:id="308" w:name="_Toc44930914"/>
      <w:bookmarkStart w:id="309" w:name="_Toc44931744"/>
      <w:bookmarkStart w:id="310" w:name="_Toc44932224"/>
      <w:r w:rsidRPr="00816C4A">
        <w:t>6.4.7.6</w:t>
      </w:r>
      <w:r w:rsidRPr="00816C4A">
        <w:tab/>
        <w:t>Routing Indicator Data update via NAS messages</w:t>
      </w:r>
      <w:bookmarkEnd w:id="305"/>
      <w:bookmarkEnd w:id="306"/>
      <w:bookmarkEnd w:id="307"/>
      <w:bookmarkEnd w:id="308"/>
      <w:bookmarkEnd w:id="309"/>
      <w:bookmarkEnd w:id="310"/>
    </w:p>
    <w:p w:rsidR="007C2495" w:rsidRPr="00816C4A" w:rsidRDefault="007C2495" w:rsidP="007C2495">
      <w:r w:rsidRPr="00816C4A">
        <w:t xml:space="preserve">When the ME receives a secure packet in a UE parameters update data set with UE parameters update data set type set to Routing Indicator update data as specified in 3GPP  TS 24.501 [70] clause 9.11.3.xx, via a DL NAS TRANSPORT message, and the integrity check of the message was successful, the ME shall pass the transparent container to the USIM by using the procedure for SMS-PP data download via DL NAS TRANSPORT messages as described in </w:t>
      </w:r>
      <w:r>
        <w:t>clause</w:t>
      </w:r>
      <w:r w:rsidRPr="00816C4A">
        <w:t xml:space="preserve"> 7.1.1.1a. Upon successfully processing the Routing Indicator data from the secure packet on the UICC, the UICC shall issue a File Change Notification REFRESH. </w:t>
      </w:r>
    </w:p>
    <w:p w:rsidR="007C2495" w:rsidRPr="00816C4A" w:rsidRDefault="007C2495" w:rsidP="007C2495">
      <w:pPr>
        <w:pStyle w:val="Heading3"/>
      </w:pPr>
      <w:bookmarkStart w:id="311" w:name="_Toc3200710"/>
      <w:bookmarkStart w:id="312" w:name="_Toc20392453"/>
      <w:bookmarkStart w:id="313" w:name="_Toc27774100"/>
      <w:bookmarkStart w:id="314" w:name="_Toc44930915"/>
      <w:bookmarkStart w:id="315" w:name="_Toc44931745"/>
      <w:bookmarkStart w:id="316" w:name="_Toc44932225"/>
      <w:r w:rsidRPr="00816C4A">
        <w:t>6.4.8</w:t>
      </w:r>
      <w:r w:rsidRPr="00816C4A">
        <w:tab/>
        <w:t>SET UP MENU</w:t>
      </w:r>
      <w:bookmarkEnd w:id="311"/>
      <w:bookmarkEnd w:id="312"/>
      <w:bookmarkEnd w:id="313"/>
      <w:bookmarkEnd w:id="314"/>
      <w:bookmarkEnd w:id="315"/>
      <w:bookmarkEnd w:id="316"/>
    </w:p>
    <w:p w:rsidR="007C2495" w:rsidRPr="00816C4A" w:rsidRDefault="007C2495" w:rsidP="007C2495">
      <w:r w:rsidRPr="00816C4A">
        <w:t>See ETSI TS 102 223 [32] clause 6.4.8.</w:t>
      </w:r>
    </w:p>
    <w:p w:rsidR="007C2495" w:rsidRPr="00816C4A" w:rsidRDefault="007C2495" w:rsidP="007C2495">
      <w:pPr>
        <w:pStyle w:val="Heading3"/>
      </w:pPr>
      <w:bookmarkStart w:id="317" w:name="_Toc3200711"/>
      <w:bookmarkStart w:id="318" w:name="_Toc20392454"/>
      <w:bookmarkStart w:id="319" w:name="_Toc27774101"/>
      <w:bookmarkStart w:id="320" w:name="_Toc44930916"/>
      <w:bookmarkStart w:id="321" w:name="_Toc44931746"/>
      <w:bookmarkStart w:id="322" w:name="_Toc44932226"/>
      <w:r w:rsidRPr="00816C4A">
        <w:t>6.4.9</w:t>
      </w:r>
      <w:r w:rsidRPr="00816C4A">
        <w:tab/>
        <w:t>SELECT ITEM</w:t>
      </w:r>
      <w:bookmarkEnd w:id="317"/>
      <w:bookmarkEnd w:id="318"/>
      <w:bookmarkEnd w:id="319"/>
      <w:bookmarkEnd w:id="320"/>
      <w:bookmarkEnd w:id="321"/>
      <w:bookmarkEnd w:id="322"/>
    </w:p>
    <w:p w:rsidR="007C2495" w:rsidRPr="00816C4A" w:rsidRDefault="007C2495" w:rsidP="007C2495">
      <w:r w:rsidRPr="00816C4A">
        <w:t>See ETSI TS 102 223 [32] clause 6.4.9.</w:t>
      </w:r>
    </w:p>
    <w:p w:rsidR="007C2495" w:rsidRPr="00816C4A" w:rsidRDefault="007C2495" w:rsidP="007C2495">
      <w:pPr>
        <w:pStyle w:val="Heading3"/>
      </w:pPr>
      <w:bookmarkStart w:id="323" w:name="_Toc3200712"/>
      <w:bookmarkStart w:id="324" w:name="_Toc20392455"/>
      <w:bookmarkStart w:id="325" w:name="_Toc27774102"/>
      <w:bookmarkStart w:id="326" w:name="_Toc44930917"/>
      <w:bookmarkStart w:id="327" w:name="_Toc44931747"/>
      <w:bookmarkStart w:id="328" w:name="_Toc44932227"/>
      <w:r w:rsidRPr="00816C4A">
        <w:t>6.4.10</w:t>
      </w:r>
      <w:r w:rsidRPr="00816C4A">
        <w:tab/>
        <w:t>SEND SHORT MESSAGE</w:t>
      </w:r>
      <w:bookmarkEnd w:id="323"/>
      <w:bookmarkEnd w:id="324"/>
      <w:bookmarkEnd w:id="325"/>
      <w:bookmarkEnd w:id="326"/>
      <w:bookmarkEnd w:id="327"/>
      <w:bookmarkEnd w:id="328"/>
    </w:p>
    <w:p w:rsidR="007C2495" w:rsidRPr="00816C4A" w:rsidRDefault="007C2495" w:rsidP="007C2495">
      <w:r w:rsidRPr="00816C4A">
        <w:t>This command requests the ME to send a short message.</w:t>
      </w:r>
    </w:p>
    <w:p w:rsidR="007C2495" w:rsidRPr="00816C4A" w:rsidRDefault="007C2495" w:rsidP="007C2495">
      <w:pPr>
        <w:keepNext/>
      </w:pPr>
      <w:r w:rsidRPr="00816C4A">
        <w:t>Two types are defined in ETSI TS 102 223 [32] clause 6.4.10 and apply as follows within the context of the present document:</w:t>
      </w:r>
    </w:p>
    <w:p w:rsidR="007C2495" w:rsidRPr="00816C4A" w:rsidRDefault="007C2495" w:rsidP="007C2495">
      <w:pPr>
        <w:pStyle w:val="B1"/>
        <w:tabs>
          <w:tab w:val="left" w:pos="567"/>
        </w:tabs>
      </w:pPr>
      <w:r w:rsidRPr="00816C4A">
        <w:t>-</w:t>
      </w:r>
      <w:r w:rsidRPr="00816C4A">
        <w:tab/>
        <w:t>a short message to be sent to the network in an SMS-SUBMIT message, or an SMS-COMMAND message, where the user data can be passed transparently;</w:t>
      </w:r>
    </w:p>
    <w:p w:rsidR="007C2495" w:rsidRPr="00816C4A" w:rsidRDefault="007C2495" w:rsidP="007C2495">
      <w:pPr>
        <w:pStyle w:val="B1"/>
        <w:tabs>
          <w:tab w:val="left" w:pos="567"/>
        </w:tabs>
      </w:pPr>
      <w:r w:rsidRPr="00816C4A">
        <w:t>-</w:t>
      </w:r>
      <w:r w:rsidRPr="00816C4A">
        <w:tab/>
        <w:t>a short message to be sent to the network in an SMS-SUBMIT message where the text needs to be packed by the ME.</w:t>
      </w:r>
    </w:p>
    <w:p w:rsidR="007C2495" w:rsidRPr="00816C4A" w:rsidRDefault="007C2495" w:rsidP="007C2495">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rsidR="007C2495" w:rsidRPr="00816C4A" w:rsidRDefault="007C2495" w:rsidP="007C2495">
      <w:r w:rsidRPr="00816C4A">
        <w:lastRenderedPageBreak/>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rsidR="007C2495" w:rsidRPr="00816C4A" w:rsidRDefault="007C2495" w:rsidP="007C2495">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rsidR="007C2495" w:rsidRPr="00816C4A" w:rsidRDefault="007C2495" w:rsidP="007C2495">
      <w:r w:rsidRPr="00816C4A">
        <w:t>SMS commands may be sent by the UICC. These shall count as packed text message. The SMS TPDU from the UICC shall indicate SMS-COMMAND. The command details shall indicate "packing not required".</w:t>
      </w:r>
    </w:p>
    <w:p w:rsidR="007C2495" w:rsidRPr="00816C4A" w:rsidRDefault="007C2495" w:rsidP="007C2495">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rsidR="007C2495" w:rsidRPr="00816C4A" w:rsidRDefault="007C2495" w:rsidP="007C2495">
      <w:r w:rsidRPr="00816C4A">
        <w:t>Optionally, the UICC may include in this command an alpha identifier. See ETSI TS 102 223 [32] clause 6.4.10 for the use of this alpha identifier.</w:t>
      </w:r>
    </w:p>
    <w:p w:rsidR="007C2495" w:rsidRPr="00816C4A" w:rsidRDefault="007C2495" w:rsidP="007C2495">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rsidR="007C2495" w:rsidRPr="00816C4A" w:rsidRDefault="007C2495" w:rsidP="007C2495">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rsidR="007C2495" w:rsidRPr="00816C4A" w:rsidRDefault="007C2495" w:rsidP="007C2495">
      <w:pPr>
        <w:pStyle w:val="Heading3"/>
      </w:pPr>
      <w:bookmarkStart w:id="329" w:name="_Toc3200713"/>
      <w:bookmarkStart w:id="330" w:name="_Toc20392456"/>
      <w:bookmarkStart w:id="331" w:name="_Toc27774103"/>
      <w:bookmarkStart w:id="332" w:name="_Toc44930918"/>
      <w:bookmarkStart w:id="333" w:name="_Toc44931748"/>
      <w:bookmarkStart w:id="334" w:name="_Toc44932228"/>
      <w:r w:rsidRPr="00816C4A">
        <w:t>6.4.11</w:t>
      </w:r>
      <w:r w:rsidRPr="00816C4A">
        <w:tab/>
        <w:t>SEND SS</w:t>
      </w:r>
      <w:bookmarkEnd w:id="329"/>
      <w:bookmarkEnd w:id="330"/>
      <w:bookmarkEnd w:id="331"/>
      <w:bookmarkEnd w:id="332"/>
      <w:bookmarkEnd w:id="333"/>
      <w:bookmarkEnd w:id="334"/>
    </w:p>
    <w:p w:rsidR="007C2495" w:rsidRPr="00816C4A" w:rsidRDefault="007C2495" w:rsidP="007C2495">
      <w:r w:rsidRPr="00816C4A">
        <w:t>Upon receiving this command, the ME shall decide if it is able to execute the command. Examples are given below, but the list is not exhaustive:</w:t>
      </w:r>
    </w:p>
    <w:p w:rsidR="007C2495" w:rsidRPr="00816C4A" w:rsidRDefault="007C2495" w:rsidP="007C2495">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rsidR="007C2495" w:rsidRPr="00816C4A" w:rsidRDefault="007C2495" w:rsidP="007C2495">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rsidR="007C2495" w:rsidRPr="00816C4A" w:rsidRDefault="007C2495" w:rsidP="007C2495">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rsidR="007C2495" w:rsidRPr="00816C4A" w:rsidRDefault="007C2495" w:rsidP="007C2495">
      <w:r w:rsidRPr="00816C4A">
        <w:t>If the ME is able to send the SS request, the ME shall:</w:t>
      </w:r>
    </w:p>
    <w:p w:rsidR="007C2495" w:rsidRPr="00816C4A" w:rsidRDefault="007C2495" w:rsidP="007C2495">
      <w:pPr>
        <w:pStyle w:val="B1"/>
        <w:tabs>
          <w:tab w:val="left" w:pos="567"/>
        </w:tabs>
      </w:pPr>
      <w:r w:rsidRPr="00816C4A">
        <w:t>-</w:t>
      </w:r>
      <w:r w:rsidRPr="00816C4A">
        <w:tab/>
        <w:t>send the SS request immediately, without need to alert the user first;</w:t>
      </w:r>
    </w:p>
    <w:p w:rsidR="007C2495" w:rsidRPr="00816C4A" w:rsidRDefault="007C2495" w:rsidP="007C2495">
      <w:pPr>
        <w:pStyle w:val="B1"/>
      </w:pPr>
      <w:r w:rsidRPr="00816C4A">
        <w:t>-</w:t>
      </w:r>
      <w:r w:rsidRPr="00816C4A">
        <w:tab/>
        <w:t>optionally, the UICC may include in this command an alpha-identifier. The use of this alpha-identifier by the ME is described below:</w:t>
      </w:r>
    </w:p>
    <w:p w:rsidR="007C2495" w:rsidRPr="00816C4A" w:rsidRDefault="007C2495" w:rsidP="007C2495">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rsidR="007C2495" w:rsidRPr="00816C4A" w:rsidRDefault="007C2495" w:rsidP="007C2495">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rsidR="007C2495" w:rsidRPr="00816C4A" w:rsidRDefault="007C2495" w:rsidP="007C2495">
      <w:pPr>
        <w:pStyle w:val="B2"/>
      </w:pPr>
      <w:r w:rsidRPr="00816C4A">
        <w:lastRenderedPageBreak/>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7C2495" w:rsidRPr="00816C4A" w:rsidRDefault="007C2495" w:rsidP="007C2495">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rsidR="007C2495" w:rsidRPr="00816C4A" w:rsidRDefault="007C2495" w:rsidP="007C2495">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rsidR="007C2495" w:rsidRPr="00816C4A" w:rsidRDefault="007C2495" w:rsidP="007C2495">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rsidR="007C2495" w:rsidRPr="00816C4A" w:rsidRDefault="007C2495" w:rsidP="007C2495">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rsidR="007C2495" w:rsidRPr="00816C4A" w:rsidRDefault="007C2495" w:rsidP="007C2495">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rsidR="007C2495" w:rsidRPr="00816C4A" w:rsidRDefault="007C2495" w:rsidP="007C2495">
      <w:r w:rsidRPr="00816C4A">
        <w:t>The supplementary service control string included in the SEND SS proactive command shall not be checked against those of the FDN list, even if the Fixed Dialling Number service is enabled.</w:t>
      </w:r>
    </w:p>
    <w:p w:rsidR="007C2495" w:rsidRPr="00816C4A" w:rsidRDefault="007C2495" w:rsidP="007C2495">
      <w:pPr>
        <w:pStyle w:val="Heading3"/>
      </w:pPr>
      <w:bookmarkStart w:id="335" w:name="_Toc3200714"/>
      <w:bookmarkStart w:id="336" w:name="_Toc20392457"/>
      <w:bookmarkStart w:id="337" w:name="_Toc27774104"/>
      <w:bookmarkStart w:id="338" w:name="_Toc44930919"/>
      <w:bookmarkStart w:id="339" w:name="_Toc44931749"/>
      <w:bookmarkStart w:id="340" w:name="_Toc44932229"/>
      <w:r w:rsidRPr="00816C4A">
        <w:t>6.4.12</w:t>
      </w:r>
      <w:r w:rsidRPr="00816C4A">
        <w:tab/>
        <w:t>SEND USSD</w:t>
      </w:r>
      <w:bookmarkEnd w:id="335"/>
      <w:bookmarkEnd w:id="336"/>
      <w:bookmarkEnd w:id="337"/>
      <w:bookmarkEnd w:id="338"/>
      <w:bookmarkEnd w:id="339"/>
      <w:bookmarkEnd w:id="340"/>
    </w:p>
    <w:p w:rsidR="007C2495" w:rsidRPr="00816C4A" w:rsidRDefault="007C2495" w:rsidP="007C2495">
      <w:pPr>
        <w:pStyle w:val="Heading4"/>
      </w:pPr>
      <w:bookmarkStart w:id="341" w:name="_Toc3200715"/>
      <w:bookmarkStart w:id="342" w:name="_Toc20392458"/>
      <w:bookmarkStart w:id="343" w:name="_Toc27774105"/>
      <w:bookmarkStart w:id="344" w:name="_Toc44930920"/>
      <w:bookmarkStart w:id="345" w:name="_Toc44931750"/>
      <w:bookmarkStart w:id="346" w:name="_Toc44932230"/>
      <w:r w:rsidRPr="00816C4A">
        <w:t>6.4.12.1</w:t>
      </w:r>
      <w:r w:rsidRPr="00816C4A">
        <w:tab/>
        <w:t>MMI Mode</w:t>
      </w:r>
      <w:bookmarkEnd w:id="341"/>
      <w:bookmarkEnd w:id="342"/>
      <w:bookmarkEnd w:id="343"/>
      <w:bookmarkEnd w:id="344"/>
      <w:bookmarkEnd w:id="345"/>
      <w:bookmarkEnd w:id="346"/>
    </w:p>
    <w:p w:rsidR="007C2495" w:rsidRPr="00816C4A" w:rsidRDefault="007C2495" w:rsidP="007C2495">
      <w:r w:rsidRPr="00816C4A">
        <w:t>Upon receiving this command, the ME shall decide if it is able to execute the command. Examples are given below, but the list is not exhaustive:</w:t>
      </w:r>
    </w:p>
    <w:p w:rsidR="007C2495" w:rsidRPr="00816C4A" w:rsidRDefault="007C2495" w:rsidP="007C2495">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rsidR="007C2495" w:rsidRPr="00816C4A" w:rsidRDefault="007C2495" w:rsidP="007C2495">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rsidR="007C2495" w:rsidRPr="00816C4A" w:rsidRDefault="007C2495" w:rsidP="007C2495">
      <w:r w:rsidRPr="00816C4A">
        <w:t>If the ME is able to send the USSD request, the ME shall:</w:t>
      </w:r>
    </w:p>
    <w:p w:rsidR="007C2495" w:rsidRPr="00816C4A" w:rsidRDefault="007C2495" w:rsidP="007C2495">
      <w:pPr>
        <w:pStyle w:val="B1"/>
      </w:pPr>
      <w:r w:rsidRPr="00816C4A">
        <w:t>-</w:t>
      </w:r>
      <w:r w:rsidRPr="00816C4A">
        <w:tab/>
        <w:t>send the USSD immediately, without need to alert the user first;</w:t>
      </w:r>
    </w:p>
    <w:p w:rsidR="007C2495" w:rsidRPr="00816C4A" w:rsidRDefault="007C2495" w:rsidP="007C2495">
      <w:pPr>
        <w:pStyle w:val="B1"/>
      </w:pPr>
      <w:r w:rsidRPr="00816C4A">
        <w:t>-</w:t>
      </w:r>
      <w:r w:rsidRPr="00816C4A">
        <w:tab/>
        <w:t>optionally, the UICC may include in this command an alpha-identifier. The use of this alpha-identifier by the ME is described below:</w:t>
      </w:r>
    </w:p>
    <w:p w:rsidR="007C2495" w:rsidRPr="00816C4A" w:rsidRDefault="007C2495" w:rsidP="007C2495">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rsidR="007C2495" w:rsidRPr="00816C4A" w:rsidRDefault="007C2495" w:rsidP="007C2495">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rsidR="007C2495" w:rsidRPr="00816C4A" w:rsidRDefault="007C2495" w:rsidP="007C2495">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7C2495" w:rsidRPr="00816C4A" w:rsidRDefault="007C2495" w:rsidP="007C2495">
      <w:pPr>
        <w:pStyle w:val="B1"/>
        <w:ind w:hanging="1"/>
      </w:pPr>
      <w:r w:rsidRPr="00816C4A">
        <w:lastRenderedPageBreak/>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rsidR="007C2495" w:rsidRPr="00816C4A" w:rsidRDefault="007C2495" w:rsidP="007C2495">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rsidR="007C2495" w:rsidRPr="00816C4A" w:rsidRDefault="007C2495" w:rsidP="007C2495">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rsidR="007C2495" w:rsidRPr="00816C4A" w:rsidRDefault="007C2495" w:rsidP="007C2495">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rsidR="007C2495" w:rsidRPr="00816C4A" w:rsidRDefault="007C2495" w:rsidP="007C2495">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rsidR="007C2495" w:rsidRPr="00816C4A" w:rsidRDefault="007C2495" w:rsidP="007C2495">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rsidR="007C2495" w:rsidRPr="00816C4A" w:rsidRDefault="007C2495" w:rsidP="007C2495">
      <w:pPr>
        <w:pStyle w:val="Heading4"/>
      </w:pPr>
      <w:bookmarkStart w:id="347" w:name="_Toc3200716"/>
      <w:bookmarkStart w:id="348" w:name="_Toc20392459"/>
      <w:bookmarkStart w:id="349" w:name="_Toc27774106"/>
      <w:bookmarkStart w:id="350" w:name="_Toc44930921"/>
      <w:bookmarkStart w:id="351" w:name="_Toc44931751"/>
      <w:bookmarkStart w:id="352" w:name="_Toc44932231"/>
      <w:r w:rsidRPr="00816C4A">
        <w:t>6.4.12.2</w:t>
      </w:r>
      <w:r w:rsidRPr="00816C4A">
        <w:tab/>
        <w:t>Application Mode</w:t>
      </w:r>
      <w:bookmarkEnd w:id="347"/>
      <w:bookmarkEnd w:id="348"/>
      <w:bookmarkEnd w:id="349"/>
      <w:bookmarkEnd w:id="350"/>
      <w:bookmarkEnd w:id="351"/>
      <w:bookmarkEnd w:id="352"/>
    </w:p>
    <w:p w:rsidR="007C2495" w:rsidRPr="00816C4A" w:rsidRDefault="007C2495" w:rsidP="007C2495">
      <w:r w:rsidRPr="00816C4A">
        <w:t>This clause applies if class "p" is supported.</w:t>
      </w:r>
    </w:p>
    <w:p w:rsidR="007C2495" w:rsidRPr="00816C4A" w:rsidRDefault="007C2495" w:rsidP="007C2495">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rsidR="007C2495" w:rsidRPr="00816C4A" w:rsidRDefault="007C2495" w:rsidP="007C2495">
      <w:r w:rsidRPr="00816C4A">
        <w:t>Upon receiving this command, the ME shall decide if it is able to execute the command. Examples are given below, but the list is not exhaustive:</w:t>
      </w:r>
    </w:p>
    <w:p w:rsidR="007C2495" w:rsidRPr="00816C4A" w:rsidRDefault="007C2495" w:rsidP="007C2495">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rsidR="007C2495" w:rsidRPr="00816C4A" w:rsidRDefault="007C2495" w:rsidP="007C2495">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rsidR="007C2495" w:rsidRPr="00816C4A" w:rsidRDefault="007C2495" w:rsidP="007C2495">
      <w:r w:rsidRPr="00816C4A">
        <w:t>If the ME is able to send the USSD request then the ME shall:</w:t>
      </w:r>
    </w:p>
    <w:p w:rsidR="007C2495" w:rsidRPr="00816C4A" w:rsidRDefault="007C2495" w:rsidP="007C2495">
      <w:pPr>
        <w:pStyle w:val="B1"/>
        <w:tabs>
          <w:tab w:val="left" w:pos="567"/>
        </w:tabs>
        <w:ind w:left="284" w:firstLine="0"/>
      </w:pPr>
      <w:r w:rsidRPr="00816C4A">
        <w:t>-</w:t>
      </w:r>
      <w:r w:rsidRPr="00816C4A">
        <w:tab/>
        <w:t>send the USSD immediately, without need to alert the user first;</w:t>
      </w:r>
    </w:p>
    <w:p w:rsidR="007C2495" w:rsidRPr="00816C4A" w:rsidRDefault="007C2495" w:rsidP="007C2495">
      <w:pPr>
        <w:pStyle w:val="B1"/>
      </w:pPr>
      <w:r w:rsidRPr="00816C4A">
        <w:t>-</w:t>
      </w:r>
      <w:r w:rsidRPr="00816C4A">
        <w:tab/>
        <w:t>optionally, the UICC may include in this command an alpha-identifier. The use of this alpha-identifier by the ME is described below:</w:t>
      </w:r>
    </w:p>
    <w:p w:rsidR="007C2495" w:rsidRPr="00816C4A" w:rsidRDefault="007C2495" w:rsidP="007C2495">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rsidR="007C2495" w:rsidRPr="00816C4A" w:rsidRDefault="007C2495" w:rsidP="007C2495">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rsidR="007C2495" w:rsidRPr="00816C4A" w:rsidRDefault="007C2495" w:rsidP="007C2495">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7C2495" w:rsidRPr="00816C4A" w:rsidRDefault="007C2495" w:rsidP="007C2495">
      <w:pPr>
        <w:pStyle w:val="B1"/>
      </w:pPr>
      <w:r w:rsidRPr="00816C4A">
        <w:lastRenderedPageBreak/>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rsidR="007C2495" w:rsidRPr="00816C4A" w:rsidRDefault="007C2495" w:rsidP="007C2495">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rsidR="007C2495" w:rsidRPr="00816C4A" w:rsidRDefault="007C2495" w:rsidP="007C2495">
      <w:pPr>
        <w:pStyle w:val="Heading3"/>
      </w:pPr>
      <w:bookmarkStart w:id="353" w:name="_Toc3200717"/>
      <w:bookmarkStart w:id="354" w:name="_Toc20392460"/>
      <w:bookmarkStart w:id="355" w:name="_Toc27774107"/>
      <w:bookmarkStart w:id="356" w:name="_Toc44930922"/>
      <w:bookmarkStart w:id="357" w:name="_Toc44931752"/>
      <w:bookmarkStart w:id="358" w:name="_Toc44932232"/>
      <w:r w:rsidRPr="00816C4A">
        <w:t>6.4.13</w:t>
      </w:r>
      <w:r w:rsidRPr="00816C4A">
        <w:tab/>
        <w:t>SET UP CALL</w:t>
      </w:r>
      <w:bookmarkEnd w:id="353"/>
      <w:bookmarkEnd w:id="354"/>
      <w:bookmarkEnd w:id="355"/>
      <w:bookmarkEnd w:id="356"/>
      <w:bookmarkEnd w:id="357"/>
      <w:bookmarkEnd w:id="358"/>
    </w:p>
    <w:p w:rsidR="007C2495" w:rsidRPr="00816C4A" w:rsidRDefault="007C2495" w:rsidP="007C2495">
      <w:pPr>
        <w:keepNext/>
        <w:keepLines/>
      </w:pPr>
      <w:r w:rsidRPr="00816C4A">
        <w:t>This command is issued by the UICC to request a call set up. The procedure is defined in ETSI TS 102 223 [32] clause 6.4.13, except when stated otherwise in the present document.</w:t>
      </w:r>
    </w:p>
    <w:p w:rsidR="007C2495" w:rsidRPr="00816C4A" w:rsidRDefault="007C2495" w:rsidP="007C2495">
      <w:r w:rsidRPr="00816C4A">
        <w:t>The UICC may request the use of an automatic redial mechanism according to TS 22.001 [22]</w:t>
      </w:r>
    </w:p>
    <w:p w:rsidR="007C2495" w:rsidRPr="00816C4A" w:rsidRDefault="007C2495" w:rsidP="007C2495">
      <w:r w:rsidRPr="00816C4A">
        <w:t>In addition to the rules given in ETSI TS 102 223 [32] clause 6.4.13 the following applies:</w:t>
      </w:r>
    </w:p>
    <w:p w:rsidR="007C2495" w:rsidRPr="00816C4A" w:rsidRDefault="007C2495" w:rsidP="007C2495">
      <w:pPr>
        <w:pStyle w:val="B1"/>
      </w:pPr>
      <w:r w:rsidRPr="00816C4A">
        <w:t>-</w:t>
      </w:r>
      <w:r w:rsidRPr="00816C4A">
        <w:tab/>
        <w:t>If the UICC supplies a number stored in EF</w:t>
      </w:r>
      <w:r w:rsidRPr="00816C4A">
        <w:rPr>
          <w:vertAlign w:val="subscript"/>
        </w:rPr>
        <w:t>ECC</w:t>
      </w:r>
      <w:r w:rsidRPr="00816C4A">
        <w:t>, this shall not result in an emergency call.</w:t>
      </w:r>
    </w:p>
    <w:p w:rsidR="007C2495" w:rsidRPr="00816C4A" w:rsidRDefault="007C2495" w:rsidP="007C2495">
      <w:r w:rsidRPr="00816C4A">
        <w:t>Upon receiving this command, the ME shall decide if it is able to execute the command. Examples are given below, but the list is not exhaustive:</w:t>
      </w:r>
    </w:p>
    <w:p w:rsidR="007C2495" w:rsidRPr="00816C4A" w:rsidRDefault="007C2495" w:rsidP="007C2495">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rsidR="007C2495" w:rsidRPr="00816C4A" w:rsidRDefault="007C2495" w:rsidP="007C2495">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rsidR="007C2495" w:rsidRPr="00816C4A" w:rsidRDefault="007C2495" w:rsidP="007C2495">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rsidR="007C2495" w:rsidRPr="00816C4A" w:rsidRDefault="007C2495" w:rsidP="007C2495">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rsidR="007C2495" w:rsidRPr="00816C4A" w:rsidRDefault="007C2495" w:rsidP="007C2495">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rsidR="007C2495" w:rsidRPr="00816C4A" w:rsidRDefault="007C2495" w:rsidP="007C2495">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rsidR="007C2495" w:rsidRPr="00816C4A" w:rsidRDefault="007C2495" w:rsidP="007C2495">
      <w:pPr>
        <w:pStyle w:val="Heading3"/>
      </w:pPr>
      <w:bookmarkStart w:id="359" w:name="_Toc3200718"/>
      <w:bookmarkStart w:id="360" w:name="_Toc20392461"/>
      <w:bookmarkStart w:id="361" w:name="_Toc27774108"/>
      <w:bookmarkStart w:id="362" w:name="_Toc44930923"/>
      <w:bookmarkStart w:id="363" w:name="_Toc44931753"/>
      <w:bookmarkStart w:id="364" w:name="_Toc44932233"/>
      <w:r w:rsidRPr="00816C4A">
        <w:t>6.4.14</w:t>
      </w:r>
      <w:r w:rsidRPr="00816C4A">
        <w:tab/>
        <w:t>POLLING OFF</w:t>
      </w:r>
      <w:bookmarkEnd w:id="359"/>
      <w:bookmarkEnd w:id="360"/>
      <w:bookmarkEnd w:id="361"/>
      <w:bookmarkEnd w:id="362"/>
      <w:bookmarkEnd w:id="363"/>
      <w:bookmarkEnd w:id="364"/>
    </w:p>
    <w:p w:rsidR="007C2495" w:rsidRPr="00816C4A" w:rsidRDefault="007C2495" w:rsidP="007C2495">
      <w:r w:rsidRPr="00816C4A">
        <w:t>See ETSI TS 102 223 [32] clause 6.4.14.</w:t>
      </w:r>
    </w:p>
    <w:p w:rsidR="007C2495" w:rsidRPr="00816C4A" w:rsidRDefault="007C2495" w:rsidP="007C2495">
      <w:pPr>
        <w:pStyle w:val="Heading3"/>
      </w:pPr>
      <w:bookmarkStart w:id="365" w:name="_Toc3200719"/>
      <w:bookmarkStart w:id="366" w:name="_Toc20392462"/>
      <w:bookmarkStart w:id="367" w:name="_Toc27774109"/>
      <w:bookmarkStart w:id="368" w:name="_Toc44930924"/>
      <w:bookmarkStart w:id="369" w:name="_Toc44931754"/>
      <w:bookmarkStart w:id="370" w:name="_Toc44932234"/>
      <w:r w:rsidRPr="00816C4A">
        <w:t>6.4.15</w:t>
      </w:r>
      <w:r w:rsidRPr="00816C4A">
        <w:tab/>
        <w:t>PROVIDE LOCAL INFORMATION</w:t>
      </w:r>
      <w:bookmarkEnd w:id="365"/>
      <w:bookmarkEnd w:id="366"/>
      <w:bookmarkEnd w:id="367"/>
      <w:bookmarkEnd w:id="368"/>
      <w:bookmarkEnd w:id="369"/>
      <w:bookmarkEnd w:id="370"/>
    </w:p>
    <w:p w:rsidR="007C2495" w:rsidRPr="00816C4A" w:rsidRDefault="007C2495" w:rsidP="007C2495">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rsidR="007C2495" w:rsidRPr="00816C4A" w:rsidRDefault="007C2495" w:rsidP="007C2495">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rsidR="007C2495" w:rsidRPr="00816C4A" w:rsidRDefault="007C2495" w:rsidP="007C2495">
      <w:pPr>
        <w:pStyle w:val="NO"/>
      </w:pPr>
      <w:r w:rsidRPr="00816C4A">
        <w:t>NOTE:</w:t>
      </w:r>
      <w:r w:rsidRPr="00816C4A">
        <w:tab/>
        <w:t>For UTRAN the cell ID returned in terminal response is the last known cell ID which may not be the current serving cell, when the ME is on a dedicated channel.</w:t>
      </w:r>
    </w:p>
    <w:p w:rsidR="007C2495" w:rsidRPr="00816C4A" w:rsidRDefault="007C2495" w:rsidP="007C2495">
      <w:pPr>
        <w:pStyle w:val="B1"/>
      </w:pPr>
      <w:r w:rsidRPr="00816C4A">
        <w:t>-</w:t>
      </w:r>
      <w:r w:rsidRPr="00816C4A">
        <w:tab/>
        <w:t>the IMEI or IMEISV of the ME;</w:t>
      </w:r>
    </w:p>
    <w:p w:rsidR="007C2495" w:rsidRPr="00816C4A" w:rsidRDefault="007C2495" w:rsidP="007C2495">
      <w:pPr>
        <w:pStyle w:val="B1"/>
      </w:pPr>
      <w:r w:rsidRPr="00816C4A">
        <w:t>-</w:t>
      </w:r>
      <w:r w:rsidRPr="00816C4A">
        <w:tab/>
        <w:t>the Network Measurement Results (and the BCCH channel list if connected to GERAN);</w:t>
      </w:r>
    </w:p>
    <w:p w:rsidR="007C2495" w:rsidRPr="00816C4A" w:rsidRDefault="007C2495" w:rsidP="007C2495">
      <w:pPr>
        <w:pStyle w:val="B1"/>
      </w:pPr>
      <w:r w:rsidRPr="00816C4A">
        <w:t>-</w:t>
      </w:r>
      <w:r w:rsidRPr="00816C4A">
        <w:tab/>
        <w:t>the current date, time and time zone;</w:t>
      </w:r>
    </w:p>
    <w:p w:rsidR="007C2495" w:rsidRPr="00816C4A" w:rsidRDefault="007C2495" w:rsidP="007C2495">
      <w:pPr>
        <w:pStyle w:val="B1"/>
      </w:pPr>
      <w:r w:rsidRPr="00816C4A">
        <w:lastRenderedPageBreak/>
        <w:t>-</w:t>
      </w:r>
      <w:r w:rsidRPr="00816C4A">
        <w:tab/>
        <w:t>the current ME language setting;</w:t>
      </w:r>
    </w:p>
    <w:p w:rsidR="007C2495" w:rsidRPr="00816C4A" w:rsidRDefault="007C2495" w:rsidP="007C2495">
      <w:pPr>
        <w:pStyle w:val="B1"/>
      </w:pPr>
      <w:r w:rsidRPr="00816C4A">
        <w:t>-</w:t>
      </w:r>
      <w:r w:rsidRPr="00816C4A">
        <w:tab/>
        <w:t>the Timing Advance, suitable only for GERAN or for E-UTRAN;</w:t>
      </w:r>
    </w:p>
    <w:p w:rsidR="007C2495" w:rsidRPr="00816C4A" w:rsidRDefault="007C2495" w:rsidP="007C2495">
      <w:pPr>
        <w:pStyle w:val="B1"/>
      </w:pPr>
      <w:r>
        <w:t>-</w:t>
      </w:r>
      <w:r>
        <w:tab/>
      </w:r>
      <w:r w:rsidRPr="00816C4A">
        <w:t>the current access technology;</w:t>
      </w:r>
    </w:p>
    <w:p w:rsidR="007C2495" w:rsidRPr="00816C4A" w:rsidRDefault="007C2495" w:rsidP="007C2495">
      <w:pPr>
        <w:pStyle w:val="B1"/>
      </w:pPr>
      <w:r w:rsidRPr="00816C4A">
        <w:t>-</w:t>
      </w:r>
      <w:r w:rsidRPr="00816C4A">
        <w:tab/>
        <w:t>the current network search mode;</w:t>
      </w:r>
    </w:p>
    <w:p w:rsidR="007C2495" w:rsidRPr="00816C4A" w:rsidRDefault="007C2495" w:rsidP="007C2495">
      <w:pPr>
        <w:pStyle w:val="B1"/>
      </w:pPr>
      <w:r w:rsidRPr="00816C4A">
        <w:t>-</w:t>
      </w:r>
      <w:r w:rsidRPr="00816C4A">
        <w:tab/>
        <w:t>the charge state of the battery (if class "g" is supported);</w:t>
      </w:r>
    </w:p>
    <w:p w:rsidR="007C2495" w:rsidRPr="00816C4A" w:rsidRDefault="007C2495" w:rsidP="007C2495">
      <w:pPr>
        <w:pStyle w:val="B1"/>
      </w:pPr>
      <w:r w:rsidRPr="00816C4A">
        <w:t>-</w:t>
      </w:r>
      <w:r w:rsidRPr="00816C4A">
        <w:tab/>
        <w:t xml:space="preserve">the WSID of the current I-WLAN connection; </w:t>
      </w:r>
    </w:p>
    <w:p w:rsidR="007C2495" w:rsidRPr="00816C4A" w:rsidRDefault="007C2495" w:rsidP="007C2495">
      <w:pPr>
        <w:pStyle w:val="B1"/>
      </w:pPr>
      <w:r w:rsidRPr="00816C4A">
        <w:t>-</w:t>
      </w:r>
      <w:r w:rsidRPr="00816C4A">
        <w:tab/>
        <w:t xml:space="preserve">the WLAN identifier of the current WLAN connection; </w:t>
      </w:r>
    </w:p>
    <w:p w:rsidR="007C2495" w:rsidRPr="00816C4A" w:rsidRDefault="007C2495" w:rsidP="007C2495">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rsidR="007C2495" w:rsidRPr="00816C4A" w:rsidRDefault="007C2495" w:rsidP="007C2495">
      <w:pPr>
        <w:pStyle w:val="B1"/>
      </w:pPr>
      <w:r w:rsidRPr="00816C4A">
        <w:t>-</w:t>
      </w:r>
      <w:r w:rsidRPr="00816C4A">
        <w:tab/>
        <w:t>the H(e)NB IP address. (if class "v" is supported);</w:t>
      </w:r>
    </w:p>
    <w:p w:rsidR="007C2495" w:rsidRPr="00816C4A" w:rsidRDefault="007C2495" w:rsidP="007C2495">
      <w:pPr>
        <w:pStyle w:val="B1"/>
      </w:pPr>
      <w:r w:rsidRPr="00816C4A">
        <w:t>-</w:t>
      </w:r>
      <w:r w:rsidRPr="00816C4A">
        <w:tab/>
        <w:t>the list of location information for surrounding macrocells (if class "w" is supported).</w:t>
      </w:r>
    </w:p>
    <w:p w:rsidR="007C2495" w:rsidRPr="00816C4A" w:rsidRDefault="007C2495" w:rsidP="007C2495">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rsidR="007C2495" w:rsidRPr="00816C4A" w:rsidRDefault="007C2495" w:rsidP="007C2495">
      <w:r w:rsidRPr="00816C4A">
        <w:t xml:space="preserve">The ME shall return the requested local </w:t>
      </w:r>
      <w:smartTag w:uri="urn:schemas-microsoft-com:office:smarttags" w:element="PersonName">
        <w:r w:rsidRPr="00816C4A">
          <w:t>info</w:t>
        </w:r>
      </w:smartTag>
      <w:r w:rsidRPr="00816C4A">
        <w:t xml:space="preserve">rmation within a TERMINAL RESPONSE. </w:t>
      </w:r>
    </w:p>
    <w:p w:rsidR="007C2495" w:rsidRPr="00816C4A" w:rsidRDefault="007C2495" w:rsidP="007C2495">
      <w:r w:rsidRPr="00816C4A">
        <w:t xml:space="preserve">Where location </w:t>
      </w:r>
      <w:smartTag w:uri="urn:schemas-microsoft-com:office:smarttags" w:element="PersonName">
        <w:r w:rsidRPr="00816C4A">
          <w:t>info</w:t>
        </w:r>
      </w:smartTag>
      <w:r w:rsidRPr="00816C4A">
        <w:t xml:space="preserve">rmation or Network Measurement Results has been requested and no service is currently available, then the ME shall return TERMINAL RESPONSE (ME currently unable to process command - no service). </w:t>
      </w:r>
    </w:p>
    <w:p w:rsidR="007C2495" w:rsidRPr="00816C4A" w:rsidRDefault="007C2495" w:rsidP="007C2495">
      <w:r w:rsidRPr="00816C4A">
        <w:t xml:space="preserve">Where location </w:t>
      </w:r>
      <w:smartTag w:uri="urn:schemas-microsoft-com:office:smarttags" w:element="PersonName">
        <w:r w:rsidRPr="00816C4A">
          <w:t>info</w:t>
        </w:r>
      </w:smartTag>
      <w:r w:rsidRPr="00816C4A">
        <w:t>rmation or Network Measurement Results has been requested and the ME is on limited service (e.g. emergency calls only), the ME shall return the data requested in the TERMINAL RESPONSE with the general result (Limited Service).</w:t>
      </w:r>
    </w:p>
    <w:p w:rsidR="007C2495" w:rsidRPr="00816C4A" w:rsidRDefault="007C2495" w:rsidP="007C2495">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rsidR="007C2495" w:rsidRPr="00816C4A" w:rsidRDefault="007C2495" w:rsidP="007C2495">
      <w:r w:rsidRPr="00816C4A">
        <w:t>Network Measurement Results are available on a per access technology basis and indicated as such in the Terminal Profile.</w:t>
      </w:r>
    </w:p>
    <w:p w:rsidR="007C2495" w:rsidRPr="00816C4A" w:rsidRDefault="007C2495" w:rsidP="007C2495">
      <w:pPr>
        <w:pStyle w:val="B1"/>
      </w:pPr>
      <w:r w:rsidRPr="00816C4A">
        <w:t>Network Measurement Results for a GERAN:</w:t>
      </w:r>
    </w:p>
    <w:p w:rsidR="007C2495" w:rsidRPr="00816C4A" w:rsidRDefault="007C2495" w:rsidP="007C2495">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rsidR="007C2495" w:rsidRPr="00816C4A" w:rsidRDefault="007C2495" w:rsidP="007C2495">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rsidR="007C2495" w:rsidRPr="00816C4A" w:rsidRDefault="007C2495" w:rsidP="007C2495">
      <w:pPr>
        <w:pStyle w:val="NO"/>
        <w:ind w:left="1987"/>
      </w:pPr>
      <w:r w:rsidRPr="00816C4A">
        <w:t>NOTE 2:</w:t>
      </w:r>
      <w:r w:rsidRPr="00816C4A">
        <w:tab/>
        <w:t>Network Measurement Results are defined in TS 44.018 [27] as Measurement Results.</w:t>
      </w:r>
    </w:p>
    <w:p w:rsidR="007C2495" w:rsidRPr="00816C4A" w:rsidRDefault="007C2495" w:rsidP="007C2495">
      <w:pPr>
        <w:ind w:left="852"/>
      </w:pPr>
      <w:r w:rsidRPr="00816C4A">
        <w:t>The BCCH channel list is only available if the ME is connected to a GERAN.</w:t>
      </w:r>
    </w:p>
    <w:p w:rsidR="007C2495" w:rsidRPr="00816C4A" w:rsidRDefault="007C2495" w:rsidP="007C2495">
      <w:pPr>
        <w:pStyle w:val="B1"/>
      </w:pPr>
      <w:r w:rsidRPr="00816C4A">
        <w:t>Network Measurement Results for a UTRAN:</w:t>
      </w:r>
    </w:p>
    <w:p w:rsidR="007C2495" w:rsidRPr="00816C4A" w:rsidRDefault="007C2495" w:rsidP="007C2495">
      <w:pPr>
        <w:keepNext/>
        <w:keepLines/>
        <w:ind w:left="852"/>
      </w:pPr>
      <w:r w:rsidRPr="00816C4A">
        <w:lastRenderedPageBreak/>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rsidR="007C2495" w:rsidRPr="00816C4A" w:rsidRDefault="007C2495" w:rsidP="007C2495">
      <w:pPr>
        <w:keepNext/>
        <w:keepLines/>
        <w:ind w:left="852"/>
      </w:pPr>
      <w:r w:rsidRPr="00816C4A">
        <w:t xml:space="preserve">The ME shall only report measurement results that are valid according to the current RRC state or the UTRAN configuration requested. </w:t>
      </w:r>
    </w:p>
    <w:p w:rsidR="007C2495" w:rsidRPr="00816C4A" w:rsidRDefault="007C2495" w:rsidP="007C2495">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rsidR="007C2495" w:rsidRPr="00816C4A" w:rsidRDefault="007C2495" w:rsidP="007C2495">
      <w:pPr>
        <w:pStyle w:val="NO"/>
        <w:ind w:left="1987"/>
      </w:pPr>
      <w:r w:rsidRPr="00816C4A">
        <w:t>NOTE 4:</w:t>
      </w:r>
      <w:r w:rsidRPr="00816C4A">
        <w:tab/>
        <w:t>Network Measurement Results are defined in TS 25.331 [38] as the MEASUREMENT REPORT message.</w:t>
      </w:r>
    </w:p>
    <w:p w:rsidR="007C2495" w:rsidRPr="00816C4A" w:rsidRDefault="007C2495" w:rsidP="007C2495">
      <w:pPr>
        <w:pStyle w:val="B1"/>
      </w:pPr>
      <w:r w:rsidRPr="00816C4A">
        <w:t>Network Measurement Results for a E-UTRAN:</w:t>
      </w:r>
    </w:p>
    <w:p w:rsidR="007C2495" w:rsidRPr="00816C4A" w:rsidRDefault="007C2495" w:rsidP="007C2495">
      <w:pPr>
        <w:keepNext/>
        <w:keepLines/>
        <w:ind w:left="852"/>
      </w:pPr>
      <w:r w:rsidRPr="00816C4A">
        <w:t>The USIM request for measurement information shall not trigger any measurement activities in ME in addition to those requested by E-UTRAN.</w:t>
      </w:r>
    </w:p>
    <w:p w:rsidR="007C2495" w:rsidRPr="00816C4A" w:rsidRDefault="007C2495" w:rsidP="007C2495">
      <w:pPr>
        <w:keepNext/>
        <w:keepLines/>
        <w:ind w:left="852"/>
      </w:pPr>
      <w:r w:rsidRPr="00816C4A">
        <w:t xml:space="preserve">The ME shall only report measurement results that are valid according to the current RRC state or the E-UTRAN configuration requested. </w:t>
      </w:r>
    </w:p>
    <w:p w:rsidR="007C2495" w:rsidRPr="00816C4A" w:rsidRDefault="007C2495" w:rsidP="007C2495">
      <w:pPr>
        <w:pStyle w:val="NO"/>
        <w:ind w:left="1987"/>
      </w:pPr>
      <w:r w:rsidRPr="00816C4A">
        <w:t>NOTE 5: The returned parameters provided by the ME, in the response to the command, are subject to the ME capability, currently used radio configuration, current RRC state and the E-UTRAN configuration requested as defined in the TS 36.331 [49].</w:t>
      </w:r>
    </w:p>
    <w:p w:rsidR="007C2495" w:rsidRPr="00816C4A" w:rsidRDefault="007C2495" w:rsidP="007C2495">
      <w:pPr>
        <w:pStyle w:val="NO"/>
        <w:ind w:left="1987"/>
      </w:pPr>
      <w:r w:rsidRPr="00816C4A">
        <w:t>NOTE 6:</w:t>
      </w:r>
      <w:r w:rsidRPr="00816C4A">
        <w:tab/>
        <w:t xml:space="preserve">Network Measurement Results are defined in TS 36.331 [49] as the </w:t>
      </w:r>
      <w:r w:rsidRPr="00816C4A">
        <w:rPr>
          <w:i/>
        </w:rPr>
        <w:t>MeasurementReport</w:t>
      </w:r>
      <w:r w:rsidRPr="00816C4A">
        <w:t xml:space="preserve"> message.</w:t>
      </w:r>
    </w:p>
    <w:p w:rsidR="007C2495" w:rsidRPr="00816C4A" w:rsidRDefault="007C2495" w:rsidP="007C2495">
      <w:r w:rsidRPr="00816C4A">
        <w:t xml:space="preserve">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rsidR="007C2495" w:rsidRPr="00816C4A" w:rsidRDefault="007C2495" w:rsidP="007C2495">
      <w:r w:rsidRPr="00816C4A">
        <w:t>If language setting is requested, the ME shall return the currently used language.</w:t>
      </w:r>
    </w:p>
    <w:p w:rsidR="007C2495" w:rsidRPr="00816C4A" w:rsidRDefault="007C2495" w:rsidP="007C2495">
      <w:r w:rsidRPr="00816C4A">
        <w:t>Timing advance is only available if the ME is connected to a GERAN or E-UTRAN. If the Timing Advance is requested, the ME shall return the timing advance value that was received from the BTS or eNodeB during the last active dedicated connection (e.g. for call or SMS). Timing advance is defined for GERAN in TS 44.018 [27] and for E-UTRAN in 3GPP TS 36.211 [66].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rsidR="007C2495" w:rsidRPr="00816C4A" w:rsidRDefault="007C2495" w:rsidP="007C2495">
      <w:r w:rsidRPr="00816C4A">
        <w:t>If the access technology is requested, the ME shall return the current access technology that the ME is using.</w:t>
      </w:r>
    </w:p>
    <w:p w:rsidR="007C2495" w:rsidRPr="00816C4A" w:rsidRDefault="007C2495" w:rsidP="007C2495">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 </w:t>
      </w:r>
    </w:p>
    <w:p w:rsidR="007C2495" w:rsidRPr="00816C4A" w:rsidRDefault="007C2495" w:rsidP="007C2495">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rsidR="007C2495" w:rsidRPr="00816C4A" w:rsidRDefault="007C2495" w:rsidP="007C2495">
      <w:r w:rsidRPr="00816C4A">
        <w:t>The proactive command PROVIDE LOCAL INFORMATION – H(e)NB IP address is issued on the H(e)NB-HPSIM interface, see TS 31.104 [56].</w:t>
      </w:r>
    </w:p>
    <w:p w:rsidR="007C2495" w:rsidRPr="00816C4A" w:rsidRDefault="007C2495" w:rsidP="007C2495">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rsidR="007C2495" w:rsidRPr="00816C4A" w:rsidRDefault="007C2495" w:rsidP="007C2495">
      <w:r w:rsidRPr="00816C4A">
        <w:lastRenderedPageBreak/>
        <w:t>The proactive command PROVIDE LOCAL INFORMATION – H(e)NB surrounding macrocell is issued on the H(e)NB-HPSIM interface, see TS 31.104 [56].</w:t>
      </w:r>
    </w:p>
    <w:p w:rsidR="007C2495" w:rsidRPr="00816C4A" w:rsidRDefault="007C2495" w:rsidP="007C2495">
      <w:r w:rsidRPr="00816C4A">
        <w:t xml:space="preserve">When the list of surrounding macrocells is requested, the H(e)NB shall provide the list of location information for detected macrocells. </w:t>
      </w:r>
    </w:p>
    <w:p w:rsidR="007C2495" w:rsidRPr="00816C4A" w:rsidRDefault="007C2495" w:rsidP="007C2495">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rsidR="007C2495" w:rsidRPr="00816C4A" w:rsidRDefault="007C2495" w:rsidP="007C2495">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rsidR="007C2495" w:rsidRPr="00816C4A" w:rsidRDefault="007C2495" w:rsidP="007C2495">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rsidR="007C2495" w:rsidRPr="00816C4A" w:rsidRDefault="007C2495" w:rsidP="007C2495">
      <w:pPr>
        <w:ind w:left="284"/>
      </w:pPr>
      <w:r w:rsidRPr="00816C4A">
        <w:t>Note: the HPSIM request for H(e)NB surrounding macrocell does not trigger a network scan; the H(e)NB reports available information to the HPSIM.</w:t>
      </w:r>
    </w:p>
    <w:p w:rsidR="007C2495" w:rsidRPr="00816C4A" w:rsidRDefault="007C2495" w:rsidP="007C2495">
      <w:pPr>
        <w:pStyle w:val="Heading3"/>
      </w:pPr>
      <w:bookmarkStart w:id="371" w:name="_Toc3200720"/>
      <w:bookmarkStart w:id="372" w:name="_Toc20392463"/>
      <w:bookmarkStart w:id="373" w:name="_Toc27774110"/>
      <w:bookmarkStart w:id="374" w:name="_Toc44930925"/>
      <w:bookmarkStart w:id="375" w:name="_Toc44931755"/>
      <w:bookmarkStart w:id="376" w:name="_Toc44932235"/>
      <w:r w:rsidRPr="00816C4A">
        <w:t>6.4.16</w:t>
      </w:r>
      <w:r w:rsidRPr="00816C4A">
        <w:tab/>
        <w:t>SET UP EVENT LIST</w:t>
      </w:r>
      <w:bookmarkEnd w:id="371"/>
      <w:bookmarkEnd w:id="372"/>
      <w:bookmarkEnd w:id="373"/>
      <w:bookmarkEnd w:id="374"/>
      <w:bookmarkEnd w:id="375"/>
      <w:bookmarkEnd w:id="376"/>
    </w:p>
    <w:p w:rsidR="007C2495" w:rsidRPr="00816C4A" w:rsidRDefault="007C2495" w:rsidP="007C2495">
      <w:r w:rsidRPr="00816C4A">
        <w:t>See ETSI TS 102 223 [32] clause 6.4.16.</w:t>
      </w:r>
    </w:p>
    <w:p w:rsidR="007C2495" w:rsidRPr="00816C4A" w:rsidRDefault="007C2495" w:rsidP="007C2495">
      <w:pPr>
        <w:pStyle w:val="Heading3"/>
      </w:pPr>
      <w:bookmarkStart w:id="377" w:name="_Toc3200721"/>
      <w:bookmarkStart w:id="378" w:name="_Toc20392464"/>
      <w:bookmarkStart w:id="379" w:name="_Toc27774111"/>
      <w:bookmarkStart w:id="380" w:name="_Toc44930926"/>
      <w:bookmarkStart w:id="381" w:name="_Toc44931756"/>
      <w:bookmarkStart w:id="382" w:name="_Toc44932236"/>
      <w:r w:rsidRPr="00816C4A">
        <w:t>6.4.17</w:t>
      </w:r>
      <w:r w:rsidRPr="00816C4A">
        <w:tab/>
        <w:t>PERFORM CARD APDU</w:t>
      </w:r>
      <w:bookmarkEnd w:id="377"/>
      <w:bookmarkEnd w:id="378"/>
      <w:bookmarkEnd w:id="379"/>
      <w:bookmarkEnd w:id="380"/>
      <w:bookmarkEnd w:id="381"/>
      <w:bookmarkEnd w:id="382"/>
    </w:p>
    <w:p w:rsidR="007C2495" w:rsidRPr="00816C4A" w:rsidRDefault="007C2495" w:rsidP="007C2495">
      <w:r w:rsidRPr="00816C4A">
        <w:t>See ETSI TS 102 223 [32] clause 6.4.17.</w:t>
      </w:r>
    </w:p>
    <w:p w:rsidR="007C2495" w:rsidRPr="00816C4A" w:rsidRDefault="007C2495" w:rsidP="007C2495">
      <w:pPr>
        <w:pStyle w:val="Heading3"/>
      </w:pPr>
      <w:bookmarkStart w:id="383" w:name="_Toc3200722"/>
      <w:bookmarkStart w:id="384" w:name="_Toc20392465"/>
      <w:bookmarkStart w:id="385" w:name="_Toc27774112"/>
      <w:bookmarkStart w:id="386" w:name="_Toc44930927"/>
      <w:bookmarkStart w:id="387" w:name="_Toc44931757"/>
      <w:bookmarkStart w:id="388" w:name="_Toc44932237"/>
      <w:r w:rsidRPr="00816C4A">
        <w:t>6.4.18</w:t>
      </w:r>
      <w:r w:rsidRPr="00816C4A">
        <w:tab/>
        <w:t>POWER OFF CARD</w:t>
      </w:r>
      <w:bookmarkEnd w:id="383"/>
      <w:bookmarkEnd w:id="384"/>
      <w:bookmarkEnd w:id="385"/>
      <w:bookmarkEnd w:id="386"/>
      <w:bookmarkEnd w:id="387"/>
      <w:bookmarkEnd w:id="388"/>
    </w:p>
    <w:p w:rsidR="007C2495" w:rsidRPr="00816C4A" w:rsidRDefault="007C2495" w:rsidP="007C2495">
      <w:r w:rsidRPr="00816C4A">
        <w:t>See ETSI TS 102 223 [32] clause 6.4.18.</w:t>
      </w:r>
    </w:p>
    <w:p w:rsidR="007C2495" w:rsidRPr="00816C4A" w:rsidRDefault="007C2495" w:rsidP="007C2495">
      <w:pPr>
        <w:pStyle w:val="Heading3"/>
      </w:pPr>
      <w:bookmarkStart w:id="389" w:name="_Toc3200723"/>
      <w:bookmarkStart w:id="390" w:name="_Toc20392466"/>
      <w:bookmarkStart w:id="391" w:name="_Toc27774113"/>
      <w:bookmarkStart w:id="392" w:name="_Toc44930928"/>
      <w:bookmarkStart w:id="393" w:name="_Toc44931758"/>
      <w:bookmarkStart w:id="394" w:name="_Toc44932238"/>
      <w:r w:rsidRPr="00816C4A">
        <w:t>6.4.19</w:t>
      </w:r>
      <w:r w:rsidRPr="00816C4A">
        <w:tab/>
        <w:t>POWER ON CARD</w:t>
      </w:r>
      <w:bookmarkEnd w:id="389"/>
      <w:bookmarkEnd w:id="390"/>
      <w:bookmarkEnd w:id="391"/>
      <w:bookmarkEnd w:id="392"/>
      <w:bookmarkEnd w:id="393"/>
      <w:bookmarkEnd w:id="394"/>
    </w:p>
    <w:p w:rsidR="007C2495" w:rsidRPr="00816C4A" w:rsidRDefault="007C2495" w:rsidP="007C2495">
      <w:r w:rsidRPr="00816C4A">
        <w:t>See ETSI TS 102 223 [32] clause 6.4.19.</w:t>
      </w:r>
    </w:p>
    <w:p w:rsidR="007C2495" w:rsidRPr="00816C4A" w:rsidRDefault="007C2495" w:rsidP="007C2495">
      <w:pPr>
        <w:pStyle w:val="Heading3"/>
      </w:pPr>
      <w:bookmarkStart w:id="395" w:name="_Toc3200724"/>
      <w:bookmarkStart w:id="396" w:name="_Toc20392467"/>
      <w:bookmarkStart w:id="397" w:name="_Toc27774114"/>
      <w:bookmarkStart w:id="398" w:name="_Toc44930929"/>
      <w:bookmarkStart w:id="399" w:name="_Toc44931759"/>
      <w:bookmarkStart w:id="400" w:name="_Toc44932239"/>
      <w:r w:rsidRPr="00816C4A">
        <w:t>6.4.20</w:t>
      </w:r>
      <w:r w:rsidRPr="00816C4A">
        <w:tab/>
        <w:t>GET READER STATUS</w:t>
      </w:r>
      <w:bookmarkEnd w:id="395"/>
      <w:bookmarkEnd w:id="396"/>
      <w:bookmarkEnd w:id="397"/>
      <w:bookmarkEnd w:id="398"/>
      <w:bookmarkEnd w:id="399"/>
      <w:bookmarkEnd w:id="400"/>
    </w:p>
    <w:p w:rsidR="007C2495" w:rsidRPr="00816C4A" w:rsidRDefault="007C2495" w:rsidP="007C2495">
      <w:r w:rsidRPr="00816C4A">
        <w:t>See ETSI TS 102 223 [32] clause 6.4.20.</w:t>
      </w:r>
    </w:p>
    <w:p w:rsidR="007C2495" w:rsidRPr="00816C4A" w:rsidRDefault="007C2495" w:rsidP="007C2495">
      <w:pPr>
        <w:pStyle w:val="Heading3"/>
      </w:pPr>
      <w:bookmarkStart w:id="401" w:name="_Toc3200725"/>
      <w:bookmarkStart w:id="402" w:name="_Toc20392468"/>
      <w:bookmarkStart w:id="403" w:name="_Toc27774115"/>
      <w:bookmarkStart w:id="404" w:name="_Toc44930930"/>
      <w:bookmarkStart w:id="405" w:name="_Toc44931760"/>
      <w:bookmarkStart w:id="406" w:name="_Toc44932240"/>
      <w:r w:rsidRPr="00816C4A">
        <w:t>6.4.21</w:t>
      </w:r>
      <w:r w:rsidRPr="00816C4A">
        <w:tab/>
        <w:t>TIMER MANAGEMENT</w:t>
      </w:r>
      <w:bookmarkEnd w:id="401"/>
      <w:bookmarkEnd w:id="402"/>
      <w:bookmarkEnd w:id="403"/>
      <w:bookmarkEnd w:id="404"/>
      <w:bookmarkEnd w:id="405"/>
      <w:bookmarkEnd w:id="406"/>
    </w:p>
    <w:p w:rsidR="007C2495" w:rsidRPr="00816C4A" w:rsidRDefault="007C2495" w:rsidP="007C2495">
      <w:r w:rsidRPr="00816C4A">
        <w:t>See ETSI TS 102 223 [32] clause 6.4.21.</w:t>
      </w:r>
    </w:p>
    <w:p w:rsidR="007C2495" w:rsidRPr="00816C4A" w:rsidRDefault="007C2495" w:rsidP="007C2495">
      <w:pPr>
        <w:pStyle w:val="Heading3"/>
      </w:pPr>
      <w:bookmarkStart w:id="407" w:name="_Toc3200726"/>
      <w:bookmarkStart w:id="408" w:name="_Toc20392469"/>
      <w:bookmarkStart w:id="409" w:name="_Toc27774116"/>
      <w:bookmarkStart w:id="410" w:name="_Toc44930931"/>
      <w:bookmarkStart w:id="411" w:name="_Toc44931761"/>
      <w:bookmarkStart w:id="412" w:name="_Toc44932241"/>
      <w:r w:rsidRPr="00816C4A">
        <w:t>6.4.22</w:t>
      </w:r>
      <w:r w:rsidRPr="00816C4A">
        <w:tab/>
        <w:t>SET UP IDLE MODE TEXT</w:t>
      </w:r>
      <w:bookmarkEnd w:id="407"/>
      <w:bookmarkEnd w:id="408"/>
      <w:bookmarkEnd w:id="409"/>
      <w:bookmarkEnd w:id="410"/>
      <w:bookmarkEnd w:id="411"/>
      <w:bookmarkEnd w:id="412"/>
    </w:p>
    <w:p w:rsidR="007C2495" w:rsidRPr="00816C4A" w:rsidRDefault="007C2495" w:rsidP="007C2495">
      <w:r w:rsidRPr="00816C4A">
        <w:t>See ETSI TS 102 223 [32] clause 6.4.22.</w:t>
      </w:r>
    </w:p>
    <w:p w:rsidR="007C2495" w:rsidRPr="00816C4A" w:rsidRDefault="007C2495" w:rsidP="007C2495">
      <w:pPr>
        <w:pStyle w:val="Heading3"/>
      </w:pPr>
      <w:bookmarkStart w:id="413" w:name="_Toc3200727"/>
      <w:bookmarkStart w:id="414" w:name="_Toc20392470"/>
      <w:bookmarkStart w:id="415" w:name="_Toc27774117"/>
      <w:bookmarkStart w:id="416" w:name="_Toc44930932"/>
      <w:bookmarkStart w:id="417" w:name="_Toc44931762"/>
      <w:bookmarkStart w:id="418" w:name="_Toc44932242"/>
      <w:r w:rsidRPr="00816C4A">
        <w:t>6.4.23</w:t>
      </w:r>
      <w:r w:rsidRPr="00816C4A">
        <w:tab/>
        <w:t>RUN AT COMMAND</w:t>
      </w:r>
      <w:bookmarkEnd w:id="413"/>
      <w:bookmarkEnd w:id="414"/>
      <w:bookmarkEnd w:id="415"/>
      <w:bookmarkEnd w:id="416"/>
      <w:bookmarkEnd w:id="417"/>
      <w:bookmarkEnd w:id="418"/>
    </w:p>
    <w:p w:rsidR="007C2495" w:rsidRPr="00816C4A" w:rsidRDefault="007C2495" w:rsidP="007C2495">
      <w:r w:rsidRPr="00816C4A">
        <w:t>See ETSI TS 102 223 [32] clause 6.4.23.</w:t>
      </w:r>
    </w:p>
    <w:p w:rsidR="007C2495" w:rsidRPr="00816C4A" w:rsidRDefault="007C2495" w:rsidP="007C2495">
      <w:pPr>
        <w:pStyle w:val="Heading3"/>
      </w:pPr>
      <w:bookmarkStart w:id="419" w:name="_Toc3200728"/>
      <w:bookmarkStart w:id="420" w:name="_Toc20392471"/>
      <w:bookmarkStart w:id="421" w:name="_Toc27774118"/>
      <w:bookmarkStart w:id="422" w:name="_Toc44930933"/>
      <w:bookmarkStart w:id="423" w:name="_Toc44931763"/>
      <w:bookmarkStart w:id="424" w:name="_Toc44932243"/>
      <w:r w:rsidRPr="00816C4A">
        <w:t>6.4.24</w:t>
      </w:r>
      <w:r w:rsidRPr="00816C4A">
        <w:tab/>
        <w:t>SEND DTMF</w:t>
      </w:r>
      <w:bookmarkEnd w:id="419"/>
      <w:bookmarkEnd w:id="420"/>
      <w:bookmarkEnd w:id="421"/>
      <w:bookmarkEnd w:id="422"/>
      <w:bookmarkEnd w:id="423"/>
      <w:bookmarkEnd w:id="424"/>
    </w:p>
    <w:p w:rsidR="007C2495" w:rsidRPr="00816C4A" w:rsidRDefault="007C2495" w:rsidP="007C2495">
      <w:r w:rsidRPr="00816C4A">
        <w:t>See ETSI TS 102 223 [32] clause 6.4.24.</w:t>
      </w:r>
    </w:p>
    <w:p w:rsidR="007C2495" w:rsidRPr="00816C4A" w:rsidRDefault="007C2495" w:rsidP="007C2495">
      <w:pPr>
        <w:pStyle w:val="Heading3"/>
      </w:pPr>
      <w:bookmarkStart w:id="425" w:name="_Toc3200729"/>
      <w:bookmarkStart w:id="426" w:name="_Toc20392472"/>
      <w:bookmarkStart w:id="427" w:name="_Toc27774119"/>
      <w:bookmarkStart w:id="428" w:name="_Toc44930934"/>
      <w:bookmarkStart w:id="429" w:name="_Toc44931764"/>
      <w:bookmarkStart w:id="430" w:name="_Toc44932244"/>
      <w:r w:rsidRPr="00816C4A">
        <w:t>6.4.25</w:t>
      </w:r>
      <w:r w:rsidRPr="00816C4A">
        <w:tab/>
        <w:t>LANGUAGE NOTIFICATION</w:t>
      </w:r>
      <w:bookmarkEnd w:id="425"/>
      <w:bookmarkEnd w:id="426"/>
      <w:bookmarkEnd w:id="427"/>
      <w:bookmarkEnd w:id="428"/>
      <w:bookmarkEnd w:id="429"/>
      <w:bookmarkEnd w:id="430"/>
    </w:p>
    <w:p w:rsidR="007C2495" w:rsidRPr="00816C4A" w:rsidRDefault="007C2495" w:rsidP="007C2495">
      <w:r w:rsidRPr="00816C4A">
        <w:t>See ETSI TS 102 223 [32] clause 6.4.25.</w:t>
      </w:r>
    </w:p>
    <w:p w:rsidR="007C2495" w:rsidRPr="00816C4A" w:rsidRDefault="007C2495" w:rsidP="007C2495">
      <w:pPr>
        <w:pStyle w:val="Heading3"/>
      </w:pPr>
      <w:bookmarkStart w:id="431" w:name="_Toc3200730"/>
      <w:bookmarkStart w:id="432" w:name="_Toc20392473"/>
      <w:bookmarkStart w:id="433" w:name="_Toc27774120"/>
      <w:bookmarkStart w:id="434" w:name="_Toc44930935"/>
      <w:bookmarkStart w:id="435" w:name="_Toc44931765"/>
      <w:bookmarkStart w:id="436" w:name="_Toc44932245"/>
      <w:r w:rsidRPr="00816C4A">
        <w:lastRenderedPageBreak/>
        <w:t>6.4.26</w:t>
      </w:r>
      <w:r w:rsidRPr="00816C4A">
        <w:tab/>
        <w:t>LAUNCH BROWSER</w:t>
      </w:r>
      <w:bookmarkEnd w:id="431"/>
      <w:bookmarkEnd w:id="432"/>
      <w:bookmarkEnd w:id="433"/>
      <w:bookmarkEnd w:id="434"/>
      <w:bookmarkEnd w:id="435"/>
      <w:bookmarkEnd w:id="436"/>
    </w:p>
    <w:p w:rsidR="007C2495" w:rsidRPr="00816C4A" w:rsidRDefault="007C2495" w:rsidP="007C2495">
      <w:r w:rsidRPr="00816C4A">
        <w:t>This command is used to request a browser inside a browser-enabled ME to interpret the content corresponding to a URL. See ETSI TS 102 223 [32] clause 6.4.26.</w:t>
      </w:r>
    </w:p>
    <w:p w:rsidR="007C2495" w:rsidRPr="00816C4A" w:rsidRDefault="007C2495" w:rsidP="007C2495">
      <w:r w:rsidRPr="00816C4A">
        <w:t>Upon receiving this command, the ME shall decide if it is able to execute the command. In addition to the examples given in ETSI TS 102 223 [32] clause 6.4.26 the following example applies:</w:t>
      </w:r>
    </w:p>
    <w:p w:rsidR="007C2495" w:rsidRPr="00816C4A" w:rsidRDefault="007C2495" w:rsidP="007C2495">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rsidR="007C2495" w:rsidRPr="00816C4A" w:rsidRDefault="007C2495" w:rsidP="007C2495">
      <w:pPr>
        <w:pStyle w:val="Heading3"/>
      </w:pPr>
      <w:bookmarkStart w:id="437" w:name="_Toc3200731"/>
      <w:bookmarkStart w:id="438" w:name="_Toc20392474"/>
      <w:bookmarkStart w:id="439" w:name="_Toc27774121"/>
      <w:bookmarkStart w:id="440" w:name="_Toc44930936"/>
      <w:bookmarkStart w:id="441" w:name="_Toc44931766"/>
      <w:bookmarkStart w:id="442" w:name="_Toc44932246"/>
      <w:r w:rsidRPr="00816C4A">
        <w:t>6.4.27</w:t>
      </w:r>
      <w:r w:rsidRPr="00816C4A">
        <w:tab/>
        <w:t>OPEN CHANNEL</w:t>
      </w:r>
      <w:bookmarkEnd w:id="437"/>
      <w:bookmarkEnd w:id="438"/>
      <w:bookmarkEnd w:id="439"/>
      <w:bookmarkEnd w:id="440"/>
      <w:bookmarkEnd w:id="441"/>
      <w:bookmarkEnd w:id="442"/>
    </w:p>
    <w:p w:rsidR="007C2495" w:rsidRPr="00816C4A" w:rsidRDefault="007C2495" w:rsidP="007C2495">
      <w:pPr>
        <w:pStyle w:val="Heading4"/>
      </w:pPr>
      <w:bookmarkStart w:id="443" w:name="_Toc3200732"/>
      <w:bookmarkStart w:id="444" w:name="_Toc20392475"/>
      <w:bookmarkStart w:id="445" w:name="_Toc27774122"/>
      <w:bookmarkStart w:id="446" w:name="_Toc44930937"/>
      <w:bookmarkStart w:id="447" w:name="_Toc44931767"/>
      <w:bookmarkStart w:id="448" w:name="_Toc44932247"/>
      <w:r w:rsidRPr="00816C4A">
        <w:t>6.4.27.1</w:t>
      </w:r>
      <w:r w:rsidRPr="00816C4A">
        <w:tab/>
        <w:t>OPEN CHANNEL related to CS bearer</w:t>
      </w:r>
      <w:bookmarkEnd w:id="443"/>
      <w:bookmarkEnd w:id="444"/>
      <w:bookmarkEnd w:id="445"/>
      <w:bookmarkEnd w:id="446"/>
      <w:bookmarkEnd w:id="447"/>
      <w:bookmarkEnd w:id="448"/>
    </w:p>
    <w:p w:rsidR="007C2495" w:rsidRPr="00816C4A" w:rsidRDefault="007C2495" w:rsidP="007C2495">
      <w:r w:rsidRPr="00816C4A">
        <w:t>This command is issued by the UICC to request a channel opening. The procedure is defined in ETSI TS 102 223 [32] clause 6.4.27.1, except when stated otherwise in the present document.</w:t>
      </w:r>
    </w:p>
    <w:p w:rsidR="007C2495" w:rsidRPr="00816C4A" w:rsidRDefault="007C2495" w:rsidP="007C2495">
      <w:r w:rsidRPr="00816C4A">
        <w:t>The UICC may request the use of an automatic reconnection mechanism according to TS 22.001 [22].</w:t>
      </w:r>
    </w:p>
    <w:p w:rsidR="007C2495" w:rsidRPr="00816C4A" w:rsidRDefault="007C2495" w:rsidP="007C2495">
      <w:r w:rsidRPr="00816C4A">
        <w:t>Upon receiving this command, the ME shall decide if it is able to execute the command. In addition to the examples given in ETSI TS 102 223 [32] clause 6.4.27.1 the following example applies:</w:t>
      </w:r>
    </w:p>
    <w:p w:rsidR="007C2495" w:rsidRPr="00816C4A" w:rsidRDefault="007C2495" w:rsidP="007C2495">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rsidR="007C2495" w:rsidRPr="00816C4A" w:rsidRDefault="007C2495" w:rsidP="007C2495">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rsidR="007C2495" w:rsidRPr="00816C4A" w:rsidRDefault="007C2495" w:rsidP="007C2495">
      <w:pPr>
        <w:pStyle w:val="Heading4"/>
      </w:pPr>
      <w:bookmarkStart w:id="449" w:name="_Toc3200733"/>
      <w:bookmarkStart w:id="450" w:name="_Toc20392476"/>
      <w:bookmarkStart w:id="451" w:name="_Toc27774123"/>
      <w:bookmarkStart w:id="452" w:name="_Toc44930938"/>
      <w:bookmarkStart w:id="453" w:name="_Toc44931768"/>
      <w:bookmarkStart w:id="454" w:name="_Toc44932248"/>
      <w:r w:rsidRPr="00816C4A">
        <w:t>6.4.27.2</w:t>
      </w:r>
      <w:r w:rsidRPr="00816C4A">
        <w:tab/>
        <w:t>OPEN CHANNEL related to GPRS/UTRAN packet service/E-UTRAN/NG-RAN</w:t>
      </w:r>
      <w:bookmarkEnd w:id="449"/>
      <w:bookmarkEnd w:id="450"/>
      <w:bookmarkEnd w:id="451"/>
      <w:bookmarkEnd w:id="452"/>
      <w:bookmarkEnd w:id="453"/>
      <w:bookmarkEnd w:id="454"/>
    </w:p>
    <w:p w:rsidR="007C2495" w:rsidRPr="00816C4A" w:rsidRDefault="007C2495" w:rsidP="007C2495">
      <w:r w:rsidRPr="00816C4A">
        <w:t>The procedures defined in ETSI TS 102 223 [32] clause 6.4.27.2 apply, understanding that:</w:t>
      </w:r>
    </w:p>
    <w:p w:rsidR="007C2495" w:rsidRPr="00816C4A" w:rsidRDefault="007C2495" w:rsidP="007C2495">
      <w:pPr>
        <w:pStyle w:val="B1"/>
      </w:pPr>
      <w:r w:rsidRPr="00816C4A">
        <w:t>-</w:t>
      </w:r>
      <w:r w:rsidRPr="00816C4A">
        <w:tab/>
        <w:t>"packet data service" means GPRS, UTRAN packet service, E-UTRAN or NG-RAN,</w:t>
      </w:r>
    </w:p>
    <w:p w:rsidR="007C2495" w:rsidRPr="00816C4A" w:rsidRDefault="007C2495" w:rsidP="007C2495">
      <w:pPr>
        <w:pStyle w:val="B1"/>
      </w:pPr>
      <w:r w:rsidRPr="00816C4A">
        <w:t>-</w:t>
      </w:r>
      <w:r w:rsidRPr="00816C4A">
        <w:tab/>
        <w:t xml:space="preserve">"activation of packet data service" means activation of a PDP context or EPS PDN connection or PDU session. </w:t>
      </w:r>
    </w:p>
    <w:p w:rsidR="007C2495" w:rsidRPr="00816C4A" w:rsidRDefault="007C2495" w:rsidP="007C2495">
      <w:r w:rsidRPr="00816C4A">
        <w:t>The UICC provides to the terminal a list of parameters necessary to activate a packet data service. The UICC has three ways to indicate to the ME the QoS it requires:</w:t>
      </w:r>
    </w:p>
    <w:p w:rsidR="007C2495" w:rsidRPr="00816C4A" w:rsidRDefault="007C2495" w:rsidP="007C2495">
      <w:pPr>
        <w:pStyle w:val="B1"/>
      </w:pPr>
      <w:r w:rsidRPr="00816C4A">
        <w:t>-</w:t>
      </w:r>
      <w:r w:rsidRPr="00816C4A">
        <w:tab/>
        <w:t>either use a Bearer Description called "Bearer description for GPRS/UTRAN Packet Service/E-UTRAN", which is valid for GPRS, UTRAN packet service and E-UTRAN</w:t>
      </w:r>
    </w:p>
    <w:p w:rsidR="007C2495" w:rsidRPr="00816C4A" w:rsidRDefault="007C2495" w:rsidP="007C2495">
      <w:pPr>
        <w:pStyle w:val="B1"/>
      </w:pPr>
      <w:r w:rsidRPr="00816C4A">
        <w:t>-</w:t>
      </w:r>
      <w:r w:rsidRPr="00816C4A">
        <w:tab/>
        <w:t>or use a Bearer Description called "Bearer description for UTRAN Packet Service with extended parameters and HSDPA" which is valid for a UTRAN packet service, HSDPA and E-UTRAN.</w:t>
      </w:r>
    </w:p>
    <w:p w:rsidR="007C2495" w:rsidRPr="00816C4A" w:rsidRDefault="007C2495" w:rsidP="007C2495">
      <w:pPr>
        <w:pStyle w:val="B1"/>
      </w:pPr>
      <w:r w:rsidRPr="00816C4A">
        <w:t>-</w:t>
      </w:r>
      <w:r w:rsidRPr="00816C4A">
        <w:tab/>
        <w:t>or use a Bearer Description called "Bearer description for E-UTRAN and mapped UTRAN packet service", which is valid for UTRAN packet service and E-UTRAN.</w:t>
      </w:r>
    </w:p>
    <w:p w:rsidR="007C2495" w:rsidRPr="00816C4A" w:rsidRDefault="007C2495" w:rsidP="007C2495">
      <w:r w:rsidRPr="00816C4A">
        <w:t>For NG-RAN, Quality of Service parameters are not applicable</w:t>
      </w:r>
    </w:p>
    <w:p w:rsidR="007C2495" w:rsidRPr="00816C4A" w:rsidRDefault="007C2495" w:rsidP="007C2495">
      <w:r w:rsidRPr="00816C4A">
        <w:t>Upon receiving this command, the ME shall decide if it is able to execute the command.</w:t>
      </w:r>
    </w:p>
    <w:p w:rsidR="007C2495" w:rsidRPr="00816C4A" w:rsidRDefault="007C2495" w:rsidP="007C2495">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rsidR="007C2495" w:rsidRPr="00816C4A" w:rsidRDefault="007C2495" w:rsidP="007C2495">
      <w:r w:rsidRPr="00816C4A">
        <w:t>In addition to the examples given in ETSI TS 102 223 [32] clause 6.4.27.2 the following example applies:</w:t>
      </w:r>
    </w:p>
    <w:p w:rsidR="007C2495" w:rsidRPr="00816C4A" w:rsidRDefault="007C2495" w:rsidP="007C2495">
      <w:pPr>
        <w:pStyle w:val="B1"/>
      </w:pPr>
      <w:r w:rsidRPr="00816C4A">
        <w:lastRenderedPageBreak/>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rsidR="007C2495" w:rsidRPr="00816C4A" w:rsidRDefault="007C2495" w:rsidP="007C2495">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rsidR="007C2495" w:rsidRPr="00816C4A" w:rsidRDefault="007C2495" w:rsidP="007C2495">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rsidR="007C2495" w:rsidRPr="00816C4A" w:rsidRDefault="007C2495" w:rsidP="007C2495">
      <w:pPr>
        <w:pStyle w:val="Heading4"/>
      </w:pPr>
      <w:bookmarkStart w:id="455" w:name="_Toc3200734"/>
      <w:bookmarkStart w:id="456" w:name="_Toc20392477"/>
      <w:bookmarkStart w:id="457" w:name="_Toc27774124"/>
      <w:bookmarkStart w:id="458" w:name="_Toc44930939"/>
      <w:bookmarkStart w:id="459" w:name="_Toc44931769"/>
      <w:bookmarkStart w:id="460" w:name="_Toc44932249"/>
      <w:r w:rsidRPr="00816C4A">
        <w:t>6.4.27.3</w:t>
      </w:r>
      <w:r w:rsidRPr="00816C4A">
        <w:tab/>
        <w:t>OPEN CHANNEL related to local bearer</w:t>
      </w:r>
      <w:bookmarkEnd w:id="455"/>
      <w:bookmarkEnd w:id="456"/>
      <w:bookmarkEnd w:id="457"/>
      <w:bookmarkEnd w:id="458"/>
      <w:bookmarkEnd w:id="459"/>
      <w:bookmarkEnd w:id="460"/>
    </w:p>
    <w:p w:rsidR="007C2495" w:rsidRPr="00816C4A" w:rsidRDefault="007C2495" w:rsidP="007C2495">
      <w:r w:rsidRPr="00816C4A">
        <w:t>See ETSI TS 102 223 [32] clause 6.4.27.3.</w:t>
      </w:r>
    </w:p>
    <w:p w:rsidR="007C2495" w:rsidRPr="00816C4A" w:rsidRDefault="007C2495" w:rsidP="007C2495">
      <w:pPr>
        <w:pStyle w:val="Heading4"/>
      </w:pPr>
      <w:bookmarkStart w:id="461" w:name="_Toc3200735"/>
      <w:bookmarkStart w:id="462" w:name="_Toc20392478"/>
      <w:bookmarkStart w:id="463" w:name="_Toc27774125"/>
      <w:bookmarkStart w:id="464" w:name="_Toc44930940"/>
      <w:bookmarkStart w:id="465" w:name="_Toc44931770"/>
      <w:bookmarkStart w:id="466" w:name="_Toc44932250"/>
      <w:r w:rsidRPr="00816C4A">
        <w:t>6.4.27.4</w:t>
      </w:r>
      <w:r w:rsidRPr="00816C4A">
        <w:tab/>
        <w:t>OPEN CHANNEL related to Default (network) Bearer</w:t>
      </w:r>
      <w:bookmarkEnd w:id="461"/>
      <w:bookmarkEnd w:id="462"/>
      <w:bookmarkEnd w:id="463"/>
      <w:bookmarkEnd w:id="464"/>
      <w:bookmarkEnd w:id="465"/>
      <w:bookmarkEnd w:id="466"/>
    </w:p>
    <w:p w:rsidR="007C2495" w:rsidRPr="00816C4A" w:rsidRDefault="007C2495" w:rsidP="007C2495">
      <w:r w:rsidRPr="00816C4A">
        <w:t>See ETSI TS 102 223 [32] clause 6.4.27.4.</w:t>
      </w:r>
    </w:p>
    <w:p w:rsidR="007C2495" w:rsidRPr="00816C4A" w:rsidRDefault="007C2495" w:rsidP="007C2495">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rsidR="007C2495" w:rsidRPr="00816C4A" w:rsidRDefault="007C2495" w:rsidP="007C2495">
      <w:pPr>
        <w:rPr>
          <w:lang w:val="en-AU"/>
        </w:rPr>
      </w:pPr>
      <w:r w:rsidRPr="00816C4A">
        <w:rPr>
          <w:noProof/>
          <w:lang w:val="en-AU"/>
        </w:rPr>
        <w:t xml:space="preserve">If </w:t>
      </w:r>
      <w:r w:rsidRPr="00816C4A">
        <w:t xml:space="preserve">class "ai" is supported, </w:t>
      </w:r>
      <w:r w:rsidRPr="00816C4A">
        <w:rPr>
          <w:lang w:val="en-AU"/>
        </w:rPr>
        <w:t xml:space="preserve">the "Bearer description" provided in the command shall indicate Non-IP PDP Type in order to establish a Non-IP data link. The UICC shall provide the Network Access Name data object. </w:t>
      </w:r>
    </w:p>
    <w:p w:rsidR="007C2495" w:rsidRPr="00816C4A" w:rsidRDefault="007C2495" w:rsidP="007C2495">
      <w:pPr>
        <w:rPr>
          <w:lang w:val="en-AU"/>
        </w:rPr>
      </w:pPr>
    </w:p>
    <w:p w:rsidR="007C2495" w:rsidRPr="00816C4A" w:rsidRDefault="007C2495" w:rsidP="007C2495">
      <w:pPr>
        <w:pStyle w:val="Heading4"/>
      </w:pPr>
      <w:bookmarkStart w:id="467" w:name="_Toc3200736"/>
      <w:bookmarkStart w:id="468" w:name="_Toc20392479"/>
      <w:bookmarkStart w:id="469" w:name="_Toc27774126"/>
      <w:bookmarkStart w:id="470" w:name="_Toc44930941"/>
      <w:bookmarkStart w:id="471" w:name="_Toc44931771"/>
      <w:bookmarkStart w:id="472" w:name="_Toc44932251"/>
      <w:r w:rsidRPr="00816C4A">
        <w:t>6.4.27.5</w:t>
      </w:r>
      <w:r w:rsidRPr="00816C4A">
        <w:tab/>
        <w:t>OPEN CHANNEL related to (I-)WLAN bearer</w:t>
      </w:r>
      <w:bookmarkEnd w:id="467"/>
      <w:bookmarkEnd w:id="468"/>
      <w:bookmarkEnd w:id="469"/>
      <w:bookmarkEnd w:id="470"/>
      <w:bookmarkEnd w:id="471"/>
      <w:bookmarkEnd w:id="472"/>
    </w:p>
    <w:p w:rsidR="007C2495" w:rsidRPr="00816C4A" w:rsidRDefault="007C2495" w:rsidP="007C2495">
      <w:r w:rsidRPr="00816C4A">
        <w:t>This clause applies if class "e" is supported.</w:t>
      </w:r>
    </w:p>
    <w:p w:rsidR="007C2495" w:rsidRPr="00816C4A" w:rsidRDefault="007C2495" w:rsidP="007C2495">
      <w:r w:rsidRPr="00816C4A">
        <w:t>Upon receiving this command, the ME shall decide if it is able to execute the command. The UICC shall indicate whether the ME should establish the link immediately, in background mode or upon receiving the first transmitted data (on demand).</w:t>
      </w:r>
    </w:p>
    <w:p w:rsidR="007C2495" w:rsidRPr="00816C4A" w:rsidRDefault="007C2495" w:rsidP="007C2495">
      <w:r w:rsidRPr="00816C4A">
        <w:t>The UICC provides to the ME a list of parameters necessary to activate a (I-)WLAN service.</w:t>
      </w:r>
    </w:p>
    <w:p w:rsidR="007C2495" w:rsidRPr="00816C4A" w:rsidRDefault="007C2495" w:rsidP="007C2495">
      <w:r w:rsidRPr="00816C4A">
        <w:t>The ME shall attempt at least one (I-)WLAN service activation.</w:t>
      </w:r>
    </w:p>
    <w:p w:rsidR="007C2495" w:rsidRPr="00816C4A" w:rsidRDefault="007C2495" w:rsidP="007C2495">
      <w:r w:rsidRPr="00816C4A">
        <w:t>Upon receiving this command, the ME shall decide if it is able to execute the command. Examples are given below, but the list is not exhaustive:</w:t>
      </w:r>
    </w:p>
    <w:p w:rsidR="007C2495" w:rsidRPr="00816C4A" w:rsidRDefault="007C2495" w:rsidP="007C2495">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TS 24.302 [63]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rsidR="007C2495" w:rsidRPr="00816C4A" w:rsidRDefault="007C2495" w:rsidP="007C2495">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rsidR="007C2495" w:rsidRPr="00816C4A" w:rsidRDefault="007C2495" w:rsidP="007C2495">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rsidR="007C2495" w:rsidRPr="00816C4A" w:rsidRDefault="007C2495" w:rsidP="007C2495">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rsidR="007C2495" w:rsidRPr="00816C4A" w:rsidRDefault="007C2495" w:rsidP="007C2495">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rsidR="007C2495" w:rsidRPr="00816C4A" w:rsidRDefault="007C2495" w:rsidP="007C2495">
      <w:pPr>
        <w:pStyle w:val="B1"/>
      </w:pPr>
      <w:r w:rsidRPr="00816C4A">
        <w:lastRenderedPageBreak/>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rsidR="007C2495" w:rsidRPr="00816C4A" w:rsidRDefault="007C2495" w:rsidP="007C2495">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rsidR="007C2495" w:rsidRPr="00816C4A" w:rsidRDefault="007C2495" w:rsidP="007C2495">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rsidR="007C2495" w:rsidRPr="00816C4A" w:rsidRDefault="007C2495" w:rsidP="007C2495">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rsidR="007C2495" w:rsidRPr="00816C4A" w:rsidRDefault="007C2495" w:rsidP="007C2495">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rsidR="007C2495" w:rsidRPr="00816C4A" w:rsidRDefault="007C2495" w:rsidP="007C2495">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rsidR="007C2495" w:rsidRPr="00816C4A" w:rsidRDefault="007C2495" w:rsidP="007C2495">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rm the user, in addition to, or instead of the alpha identifier, as indicated with the icon qualifier (see clause 6.5.4);</w:t>
      </w:r>
    </w:p>
    <w:p w:rsidR="007C2495" w:rsidRPr="00816C4A" w:rsidRDefault="007C2495" w:rsidP="007C2495">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rsidR="007C2495" w:rsidRPr="00816C4A" w:rsidRDefault="007C2495" w:rsidP="007C2495">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rsidR="007C2495" w:rsidRPr="00816C4A" w:rsidRDefault="007C2495" w:rsidP="007C2495">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rsidR="007C2495" w:rsidRPr="00816C4A" w:rsidRDefault="007C2495" w:rsidP="007C2495">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rsidR="007C2495" w:rsidRPr="00816C4A" w:rsidRDefault="007C2495" w:rsidP="007C2495">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rsidR="007C2495" w:rsidRPr="00816C4A" w:rsidRDefault="007C2495" w:rsidP="007C2495">
      <w:pPr>
        <w:pStyle w:val="B1"/>
      </w:pPr>
      <w:r w:rsidRPr="00816C4A">
        <w:t>-</w:t>
      </w:r>
      <w:r w:rsidRPr="00816C4A">
        <w:tab/>
        <w:t>if the user has indicated the need to end the proactive UICC session, the ME shall send a TERMINAL RESPONSE with (Proactive UICC session terminated by the user) result value;</w:t>
      </w:r>
    </w:p>
    <w:p w:rsidR="007C2495" w:rsidRPr="00816C4A" w:rsidRDefault="007C2495" w:rsidP="007C2495">
      <w:pPr>
        <w:pStyle w:val="B1"/>
      </w:pPr>
      <w:r w:rsidRPr="00816C4A">
        <w:t>-</w:t>
      </w:r>
      <w:r w:rsidRPr="00816C4A">
        <w:tab/>
        <w:t>optionally, during packet data service activation, the ME can give some audible or display indication concerning what is happening;</w:t>
      </w:r>
    </w:p>
    <w:p w:rsidR="007C2495" w:rsidRPr="00816C4A" w:rsidRDefault="007C2495" w:rsidP="007C2495">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rsidR="007C2495" w:rsidRPr="00816C4A" w:rsidRDefault="007C2495" w:rsidP="007C2495">
      <w:pPr>
        <w:pStyle w:val="Heading4"/>
      </w:pPr>
      <w:bookmarkStart w:id="473" w:name="_Toc3200737"/>
      <w:bookmarkStart w:id="474" w:name="_Toc20392480"/>
      <w:bookmarkStart w:id="475" w:name="_Toc27774127"/>
      <w:bookmarkStart w:id="476" w:name="_Toc44930942"/>
      <w:bookmarkStart w:id="477" w:name="_Toc44931772"/>
      <w:bookmarkStart w:id="478" w:name="_Toc44932252"/>
      <w:r w:rsidRPr="00816C4A">
        <w:t>6.4.27.6</w:t>
      </w:r>
      <w:r w:rsidRPr="00816C4A">
        <w:tab/>
        <w:t>OPEN CHANNEL related to Terminal Server Mode</w:t>
      </w:r>
      <w:bookmarkEnd w:id="473"/>
      <w:bookmarkEnd w:id="474"/>
      <w:bookmarkEnd w:id="475"/>
      <w:bookmarkEnd w:id="476"/>
      <w:bookmarkEnd w:id="477"/>
      <w:bookmarkEnd w:id="478"/>
    </w:p>
    <w:p w:rsidR="007C2495" w:rsidRPr="00816C4A" w:rsidRDefault="007C2495" w:rsidP="007C2495">
      <w:r w:rsidRPr="00816C4A">
        <w:t>See ETSI TS 102 223 [32] clause 6.4.27.6.</w:t>
      </w:r>
    </w:p>
    <w:p w:rsidR="007C2495" w:rsidRPr="00816C4A" w:rsidRDefault="007C2495" w:rsidP="007C2495">
      <w:pPr>
        <w:pStyle w:val="Heading4"/>
      </w:pPr>
      <w:bookmarkStart w:id="479" w:name="_Toc3200738"/>
      <w:bookmarkStart w:id="480" w:name="_Toc20392481"/>
      <w:bookmarkStart w:id="481" w:name="_Toc27774128"/>
      <w:bookmarkStart w:id="482" w:name="_Toc44930943"/>
      <w:bookmarkStart w:id="483" w:name="_Toc44931773"/>
      <w:bookmarkStart w:id="484" w:name="_Toc44932253"/>
      <w:r w:rsidRPr="00816C4A">
        <w:t>6.4.27.7</w:t>
      </w:r>
      <w:r w:rsidRPr="00816C4A">
        <w:tab/>
        <w:t>OPEN CHANNEL related to UICC Server Mode</w:t>
      </w:r>
      <w:bookmarkEnd w:id="479"/>
      <w:bookmarkEnd w:id="480"/>
      <w:bookmarkEnd w:id="481"/>
      <w:bookmarkEnd w:id="482"/>
      <w:bookmarkEnd w:id="483"/>
      <w:bookmarkEnd w:id="484"/>
    </w:p>
    <w:p w:rsidR="007C2495" w:rsidRPr="00816C4A" w:rsidRDefault="007C2495" w:rsidP="007C2495">
      <w:r w:rsidRPr="00816C4A">
        <w:t>See ETSI TS 102 223 [32] clause 6.4.27.5.</w:t>
      </w:r>
    </w:p>
    <w:p w:rsidR="007C2495" w:rsidRPr="00816C4A" w:rsidRDefault="007C2495" w:rsidP="007C2495">
      <w:pPr>
        <w:pStyle w:val="Heading4"/>
      </w:pPr>
      <w:bookmarkStart w:id="485" w:name="_Toc3200739"/>
      <w:bookmarkStart w:id="486" w:name="_Toc20392482"/>
      <w:bookmarkStart w:id="487" w:name="_Toc27774129"/>
      <w:bookmarkStart w:id="488" w:name="_Toc44930944"/>
      <w:bookmarkStart w:id="489" w:name="_Toc44931774"/>
      <w:bookmarkStart w:id="490" w:name="_Toc44932254"/>
      <w:r w:rsidRPr="00816C4A">
        <w:lastRenderedPageBreak/>
        <w:t>6.4.27.8 OPEN CHANNEL for IMS</w:t>
      </w:r>
      <w:bookmarkEnd w:id="485"/>
      <w:bookmarkEnd w:id="486"/>
      <w:bookmarkEnd w:id="487"/>
      <w:bookmarkEnd w:id="488"/>
      <w:bookmarkEnd w:id="489"/>
      <w:bookmarkEnd w:id="490"/>
    </w:p>
    <w:p w:rsidR="007C2495" w:rsidRPr="00816C4A" w:rsidRDefault="007C2495" w:rsidP="007C2495">
      <w:r w:rsidRPr="00816C4A">
        <w:t>The following applies if classes "e" and "t" are supported.</w:t>
      </w:r>
    </w:p>
    <w:p w:rsidR="007C2495" w:rsidRPr="00816C4A" w:rsidRDefault="007C2495" w:rsidP="007C2495">
      <w:pPr>
        <w:spacing w:after="0"/>
        <w:rPr>
          <w:lang w:val="en-US"/>
        </w:rPr>
      </w:pPr>
      <w:r w:rsidRPr="00816C4A">
        <w:rPr>
          <w:lang w:val="en-US"/>
        </w:rPr>
        <w:t xml:space="preserve">After a successful registration to IMS specified in TS 24.229 [52] and after the ME has informed the UICC of this successful registration, the UICC may attempt to open a channel to communicate with the IMS. </w:t>
      </w:r>
    </w:p>
    <w:p w:rsidR="007C2495" w:rsidRPr="00816C4A" w:rsidRDefault="007C2495" w:rsidP="007C2495">
      <w:pPr>
        <w:spacing w:after="0"/>
        <w:rPr>
          <w:lang w:val="en-US"/>
        </w:rPr>
      </w:pPr>
    </w:p>
    <w:p w:rsidR="007C2495" w:rsidRPr="00816C4A" w:rsidRDefault="007C2495" w:rsidP="007C2495">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TS 31.102 [14].</w:t>
      </w:r>
    </w:p>
    <w:p w:rsidR="007C2495" w:rsidRPr="00816C4A" w:rsidRDefault="007C2495" w:rsidP="007C2495">
      <w:pPr>
        <w:spacing w:after="0"/>
      </w:pPr>
    </w:p>
    <w:p w:rsidR="007C2495" w:rsidRPr="00816C4A" w:rsidRDefault="007C2495" w:rsidP="007C2495">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rsidR="007C2495" w:rsidRPr="00816C4A" w:rsidRDefault="007C2495" w:rsidP="007C2495">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rsidR="007C2495" w:rsidRPr="00816C4A" w:rsidRDefault="007C2495" w:rsidP="007C2495">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rsidR="007C2495" w:rsidRPr="00816C4A" w:rsidRDefault="007C2495" w:rsidP="007C2495">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rsidR="007C2495" w:rsidRPr="00816C4A" w:rsidRDefault="007C2495" w:rsidP="007C2495">
      <w:pPr>
        <w:pStyle w:val="B1"/>
      </w:pPr>
      <w:r>
        <w:t>-</w:t>
      </w:r>
      <w:r>
        <w:tab/>
      </w:r>
      <w:r w:rsidRPr="00816C4A">
        <w:t>If the command is unable to proceed because there is no channel available, the ME shall inform the UICC using the TERMINAL RESPONSE (Bearer Independent Protocol error -  no channel available).</w:t>
      </w:r>
    </w:p>
    <w:p w:rsidR="007C2495" w:rsidRPr="00816C4A" w:rsidRDefault="007C2495" w:rsidP="007C2495">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rsidR="007C2495" w:rsidRPr="00816C4A" w:rsidRDefault="007C2495" w:rsidP="007C2495">
      <w:pPr>
        <w:pStyle w:val="Heading3"/>
      </w:pPr>
      <w:bookmarkStart w:id="491" w:name="_Toc3200740"/>
      <w:bookmarkStart w:id="492" w:name="_Toc20392483"/>
      <w:bookmarkStart w:id="493" w:name="_Toc27774130"/>
      <w:bookmarkStart w:id="494" w:name="_Toc44930945"/>
      <w:bookmarkStart w:id="495" w:name="_Toc44931775"/>
      <w:bookmarkStart w:id="496" w:name="_Toc44932255"/>
      <w:r w:rsidRPr="00816C4A">
        <w:t>6.4.28</w:t>
      </w:r>
      <w:r w:rsidRPr="00816C4A">
        <w:tab/>
        <w:t>CLOSE CHANNEL</w:t>
      </w:r>
      <w:bookmarkEnd w:id="491"/>
      <w:bookmarkEnd w:id="492"/>
      <w:bookmarkEnd w:id="493"/>
      <w:bookmarkEnd w:id="494"/>
      <w:bookmarkEnd w:id="495"/>
      <w:bookmarkEnd w:id="496"/>
    </w:p>
    <w:p w:rsidR="007C2495" w:rsidRPr="00816C4A" w:rsidRDefault="007C2495" w:rsidP="007C2495">
      <w:r w:rsidRPr="00816C4A">
        <w:t>ETSI TS 102 223 [32] clause 6.4.28 applies, with the following addition.</w:t>
      </w:r>
    </w:p>
    <w:p w:rsidR="007C2495" w:rsidRPr="00816C4A" w:rsidRDefault="007C2495" w:rsidP="007C2495">
      <w:r w:rsidRPr="00816C4A">
        <w:t>In case of OPEN CHANNEL for IMS, the UICC shall send a CLOSE CHANNEL command to close the BIP channel at the end of the SIP dialog.</w:t>
      </w:r>
    </w:p>
    <w:p w:rsidR="007C2495" w:rsidRPr="00816C4A" w:rsidRDefault="007C2495" w:rsidP="007C2495">
      <w:pPr>
        <w:pStyle w:val="Heading3"/>
      </w:pPr>
      <w:bookmarkStart w:id="497" w:name="_Toc3200741"/>
      <w:bookmarkStart w:id="498" w:name="_Toc20392484"/>
      <w:bookmarkStart w:id="499" w:name="_Toc27774131"/>
      <w:bookmarkStart w:id="500" w:name="_Toc44930946"/>
      <w:bookmarkStart w:id="501" w:name="_Toc44931776"/>
      <w:bookmarkStart w:id="502" w:name="_Toc44932256"/>
      <w:r w:rsidRPr="00816C4A">
        <w:t>6.4.29</w:t>
      </w:r>
      <w:r w:rsidRPr="00816C4A">
        <w:tab/>
        <w:t>RECEIVE DATA</w:t>
      </w:r>
      <w:bookmarkEnd w:id="497"/>
      <w:bookmarkEnd w:id="498"/>
      <w:bookmarkEnd w:id="499"/>
      <w:bookmarkEnd w:id="500"/>
      <w:bookmarkEnd w:id="501"/>
      <w:bookmarkEnd w:id="502"/>
    </w:p>
    <w:p w:rsidR="007C2495" w:rsidRPr="00816C4A" w:rsidRDefault="007C2495" w:rsidP="007C2495">
      <w:r w:rsidRPr="00816C4A">
        <w:t>See ETSI TS 102 223 [32] clause 6.4.29.</w:t>
      </w:r>
    </w:p>
    <w:p w:rsidR="007C2495" w:rsidRPr="00816C4A" w:rsidRDefault="007C2495" w:rsidP="007C2495">
      <w:pPr>
        <w:pStyle w:val="Heading3"/>
      </w:pPr>
      <w:bookmarkStart w:id="503" w:name="_Toc3200742"/>
      <w:bookmarkStart w:id="504" w:name="_Toc20392485"/>
      <w:bookmarkStart w:id="505" w:name="_Toc27774132"/>
      <w:bookmarkStart w:id="506" w:name="_Toc44930947"/>
      <w:bookmarkStart w:id="507" w:name="_Toc44931777"/>
      <w:bookmarkStart w:id="508" w:name="_Toc44932257"/>
      <w:r w:rsidRPr="00816C4A">
        <w:t>6.4.30</w:t>
      </w:r>
      <w:r w:rsidRPr="00816C4A">
        <w:tab/>
        <w:t>SEND DATA</w:t>
      </w:r>
      <w:bookmarkEnd w:id="503"/>
      <w:bookmarkEnd w:id="504"/>
      <w:bookmarkEnd w:id="505"/>
      <w:bookmarkEnd w:id="506"/>
      <w:bookmarkEnd w:id="507"/>
      <w:bookmarkEnd w:id="508"/>
    </w:p>
    <w:p w:rsidR="007C2495" w:rsidRPr="00816C4A" w:rsidRDefault="007C2495" w:rsidP="007C2495">
      <w:r w:rsidRPr="00816C4A">
        <w:t>See ETSI TS 102 223 [32] clause 6.4.30.</w:t>
      </w:r>
    </w:p>
    <w:p w:rsidR="007C2495" w:rsidRPr="00816C4A" w:rsidRDefault="007C2495" w:rsidP="007C2495">
      <w:pPr>
        <w:pStyle w:val="Heading3"/>
      </w:pPr>
      <w:bookmarkStart w:id="509" w:name="_Toc3200743"/>
      <w:bookmarkStart w:id="510" w:name="_Toc20392486"/>
      <w:bookmarkStart w:id="511" w:name="_Toc27774133"/>
      <w:bookmarkStart w:id="512" w:name="_Toc44930948"/>
      <w:bookmarkStart w:id="513" w:name="_Toc44931778"/>
      <w:bookmarkStart w:id="514" w:name="_Toc44932258"/>
      <w:r w:rsidRPr="00816C4A">
        <w:t>6.4.31</w:t>
      </w:r>
      <w:r w:rsidRPr="00816C4A">
        <w:tab/>
        <w:t>GET CHANNEL STATUS</w:t>
      </w:r>
      <w:bookmarkEnd w:id="509"/>
      <w:bookmarkEnd w:id="510"/>
      <w:bookmarkEnd w:id="511"/>
      <w:bookmarkEnd w:id="512"/>
      <w:bookmarkEnd w:id="513"/>
      <w:bookmarkEnd w:id="514"/>
    </w:p>
    <w:p w:rsidR="007C2495" w:rsidRPr="00816C4A" w:rsidRDefault="007C2495" w:rsidP="007C2495">
      <w:r w:rsidRPr="00816C4A">
        <w:t>See ETSI TS 102 223 [32] clause 6.4.31.</w:t>
      </w:r>
    </w:p>
    <w:p w:rsidR="007C2495" w:rsidRPr="00816C4A" w:rsidRDefault="007C2495" w:rsidP="007C2495">
      <w:pPr>
        <w:pStyle w:val="Heading3"/>
      </w:pPr>
      <w:bookmarkStart w:id="515" w:name="_Toc3200744"/>
      <w:bookmarkStart w:id="516" w:name="_Toc20392487"/>
      <w:bookmarkStart w:id="517" w:name="_Toc27774134"/>
      <w:bookmarkStart w:id="518" w:name="_Toc44930949"/>
      <w:bookmarkStart w:id="519" w:name="_Toc44931779"/>
      <w:bookmarkStart w:id="520" w:name="_Toc44932259"/>
      <w:r w:rsidRPr="00816C4A">
        <w:t>6.4.32</w:t>
      </w:r>
      <w:r w:rsidRPr="00816C4A">
        <w:tab/>
        <w:t>SERVICE SEARCH</w:t>
      </w:r>
      <w:bookmarkEnd w:id="515"/>
      <w:bookmarkEnd w:id="516"/>
      <w:bookmarkEnd w:id="517"/>
      <w:bookmarkEnd w:id="518"/>
      <w:bookmarkEnd w:id="519"/>
      <w:bookmarkEnd w:id="520"/>
    </w:p>
    <w:p w:rsidR="007C2495" w:rsidRPr="00816C4A" w:rsidRDefault="007C2495" w:rsidP="007C2495">
      <w:r w:rsidRPr="00816C4A">
        <w:t>See ETSI TS 102 223 [32] clause 6.4.32.</w:t>
      </w:r>
    </w:p>
    <w:p w:rsidR="007C2495" w:rsidRPr="00816C4A" w:rsidRDefault="007C2495" w:rsidP="007C2495">
      <w:pPr>
        <w:pStyle w:val="Heading3"/>
      </w:pPr>
      <w:bookmarkStart w:id="521" w:name="_Toc3200745"/>
      <w:bookmarkStart w:id="522" w:name="_Toc20392488"/>
      <w:bookmarkStart w:id="523" w:name="_Toc27774135"/>
      <w:bookmarkStart w:id="524" w:name="_Toc44930950"/>
      <w:bookmarkStart w:id="525" w:name="_Toc44931780"/>
      <w:bookmarkStart w:id="526" w:name="_Toc44932260"/>
      <w:r w:rsidRPr="00816C4A">
        <w:lastRenderedPageBreak/>
        <w:t>6.4.33</w:t>
      </w:r>
      <w:r w:rsidRPr="00816C4A">
        <w:tab/>
        <w:t>GET SERVICE INFORMATION</w:t>
      </w:r>
      <w:bookmarkEnd w:id="521"/>
      <w:bookmarkEnd w:id="522"/>
      <w:bookmarkEnd w:id="523"/>
      <w:bookmarkEnd w:id="524"/>
      <w:bookmarkEnd w:id="525"/>
      <w:bookmarkEnd w:id="526"/>
    </w:p>
    <w:p w:rsidR="007C2495" w:rsidRPr="00816C4A" w:rsidRDefault="007C2495" w:rsidP="007C2495">
      <w:r w:rsidRPr="00816C4A">
        <w:t>See ETSI TS 102 223 [32] clause 6.4.33.</w:t>
      </w:r>
    </w:p>
    <w:p w:rsidR="007C2495" w:rsidRPr="00816C4A" w:rsidRDefault="007C2495" w:rsidP="007C2495">
      <w:pPr>
        <w:pStyle w:val="Heading3"/>
      </w:pPr>
      <w:bookmarkStart w:id="527" w:name="_Toc3200746"/>
      <w:bookmarkStart w:id="528" w:name="_Toc20392489"/>
      <w:bookmarkStart w:id="529" w:name="_Toc27774136"/>
      <w:bookmarkStart w:id="530" w:name="_Toc44930951"/>
      <w:bookmarkStart w:id="531" w:name="_Toc44931781"/>
      <w:bookmarkStart w:id="532" w:name="_Toc44932261"/>
      <w:r w:rsidRPr="00816C4A">
        <w:t>6.4.34</w:t>
      </w:r>
      <w:r w:rsidRPr="00816C4A">
        <w:tab/>
        <w:t>DECLARE SERVICE</w:t>
      </w:r>
      <w:bookmarkEnd w:id="527"/>
      <w:bookmarkEnd w:id="528"/>
      <w:bookmarkEnd w:id="529"/>
      <w:bookmarkEnd w:id="530"/>
      <w:bookmarkEnd w:id="531"/>
      <w:bookmarkEnd w:id="532"/>
    </w:p>
    <w:p w:rsidR="007C2495" w:rsidRPr="00816C4A" w:rsidRDefault="007C2495" w:rsidP="007C2495">
      <w:r w:rsidRPr="00816C4A">
        <w:t>See ETSI TS 102 223 [32] clause 6.4.34.</w:t>
      </w:r>
    </w:p>
    <w:p w:rsidR="007C2495" w:rsidRPr="00816C4A" w:rsidRDefault="007C2495" w:rsidP="007C2495">
      <w:pPr>
        <w:pStyle w:val="Heading3"/>
      </w:pPr>
      <w:bookmarkStart w:id="533" w:name="_Toc3200747"/>
      <w:bookmarkStart w:id="534" w:name="_Toc20392490"/>
      <w:bookmarkStart w:id="535" w:name="_Toc27774137"/>
      <w:bookmarkStart w:id="536" w:name="_Toc44930952"/>
      <w:bookmarkStart w:id="537" w:name="_Toc44931782"/>
      <w:bookmarkStart w:id="538" w:name="_Toc44932262"/>
      <w:r w:rsidRPr="00816C4A">
        <w:t>6.4.35</w:t>
      </w:r>
      <w:r w:rsidRPr="00816C4A">
        <w:tab/>
        <w:t>RETRIEVE MULTIMEDIA MESSAGE</w:t>
      </w:r>
      <w:bookmarkEnd w:id="533"/>
      <w:bookmarkEnd w:id="534"/>
      <w:bookmarkEnd w:id="535"/>
      <w:bookmarkEnd w:id="536"/>
      <w:bookmarkEnd w:id="537"/>
      <w:bookmarkEnd w:id="538"/>
    </w:p>
    <w:p w:rsidR="007C2495" w:rsidRPr="00816C4A" w:rsidRDefault="007C2495" w:rsidP="007C2495">
      <w:r w:rsidRPr="00816C4A">
        <w:t>See ETSI TS 102 223 [32] clause 6.4.37.</w:t>
      </w:r>
    </w:p>
    <w:p w:rsidR="007C2495" w:rsidRPr="00816C4A" w:rsidRDefault="007C2495" w:rsidP="007C2495">
      <w:pPr>
        <w:pStyle w:val="Heading3"/>
      </w:pPr>
      <w:bookmarkStart w:id="539" w:name="_Toc3200748"/>
      <w:bookmarkStart w:id="540" w:name="_Toc20392491"/>
      <w:bookmarkStart w:id="541" w:name="_Toc27774138"/>
      <w:bookmarkStart w:id="542" w:name="_Toc44930953"/>
      <w:bookmarkStart w:id="543" w:name="_Toc44931783"/>
      <w:bookmarkStart w:id="544" w:name="_Toc44932263"/>
      <w:r w:rsidRPr="00816C4A">
        <w:t>6.4.36</w:t>
      </w:r>
      <w:r w:rsidRPr="00816C4A">
        <w:tab/>
        <w:t>SUBMIT MULTIMEDIA MESSAGE</w:t>
      </w:r>
      <w:bookmarkEnd w:id="539"/>
      <w:bookmarkEnd w:id="540"/>
      <w:bookmarkEnd w:id="541"/>
      <w:bookmarkEnd w:id="542"/>
      <w:bookmarkEnd w:id="543"/>
      <w:bookmarkEnd w:id="544"/>
    </w:p>
    <w:p w:rsidR="007C2495" w:rsidRPr="00816C4A" w:rsidRDefault="007C2495" w:rsidP="007C2495">
      <w:r w:rsidRPr="00816C4A">
        <w:t>See ETSI TS 102 223 [32] clause 6.4.38.</w:t>
      </w:r>
    </w:p>
    <w:p w:rsidR="007C2495" w:rsidRPr="00816C4A" w:rsidRDefault="007C2495" w:rsidP="007C2495">
      <w:pPr>
        <w:pStyle w:val="Heading3"/>
      </w:pPr>
      <w:bookmarkStart w:id="545" w:name="_Toc3200749"/>
      <w:bookmarkStart w:id="546" w:name="_Toc20392492"/>
      <w:bookmarkStart w:id="547" w:name="_Toc27774139"/>
      <w:bookmarkStart w:id="548" w:name="_Toc44930954"/>
      <w:bookmarkStart w:id="549" w:name="_Toc44931784"/>
      <w:bookmarkStart w:id="550" w:name="_Toc44932264"/>
      <w:r w:rsidRPr="00816C4A">
        <w:t>6.4.37</w:t>
      </w:r>
      <w:r w:rsidRPr="00816C4A">
        <w:tab/>
        <w:t>DISPLAY MULTIMEDIA MESSAGE</w:t>
      </w:r>
      <w:bookmarkEnd w:id="545"/>
      <w:bookmarkEnd w:id="546"/>
      <w:bookmarkEnd w:id="547"/>
      <w:bookmarkEnd w:id="548"/>
      <w:bookmarkEnd w:id="549"/>
      <w:bookmarkEnd w:id="550"/>
    </w:p>
    <w:p w:rsidR="007C2495" w:rsidRPr="00816C4A" w:rsidRDefault="007C2495" w:rsidP="007C2495">
      <w:r w:rsidRPr="00816C4A">
        <w:t>See ETSI TS 102 223 [32] clause 6.4.39.</w:t>
      </w:r>
    </w:p>
    <w:p w:rsidR="007C2495" w:rsidRPr="00816C4A" w:rsidRDefault="007C2495" w:rsidP="007C2495">
      <w:pPr>
        <w:pStyle w:val="Heading3"/>
      </w:pPr>
      <w:bookmarkStart w:id="551" w:name="_Toc3200750"/>
      <w:bookmarkStart w:id="552" w:name="_Toc20392493"/>
      <w:bookmarkStart w:id="553" w:name="_Toc27774140"/>
      <w:bookmarkStart w:id="554" w:name="_Toc44930955"/>
      <w:bookmarkStart w:id="555" w:name="_Toc44931785"/>
      <w:bookmarkStart w:id="556" w:name="_Toc44932265"/>
      <w:r w:rsidRPr="00816C4A">
        <w:t>6.4.38</w:t>
      </w:r>
      <w:r w:rsidRPr="00816C4A">
        <w:tab/>
        <w:t>SET FRAMES</w:t>
      </w:r>
      <w:bookmarkEnd w:id="551"/>
      <w:bookmarkEnd w:id="552"/>
      <w:bookmarkEnd w:id="553"/>
      <w:bookmarkEnd w:id="554"/>
      <w:bookmarkEnd w:id="555"/>
      <w:bookmarkEnd w:id="556"/>
    </w:p>
    <w:p w:rsidR="007C2495" w:rsidRPr="00816C4A" w:rsidRDefault="007C2495" w:rsidP="007C2495">
      <w:r w:rsidRPr="00816C4A">
        <w:t>See ETSI TS 102 223 [32] clause 6.4.35.</w:t>
      </w:r>
    </w:p>
    <w:p w:rsidR="007C2495" w:rsidRPr="00816C4A" w:rsidRDefault="007C2495" w:rsidP="007C2495">
      <w:pPr>
        <w:pStyle w:val="Heading3"/>
      </w:pPr>
      <w:bookmarkStart w:id="557" w:name="_Toc3200751"/>
      <w:bookmarkStart w:id="558" w:name="_Toc20392494"/>
      <w:bookmarkStart w:id="559" w:name="_Toc27774141"/>
      <w:bookmarkStart w:id="560" w:name="_Toc44930956"/>
      <w:bookmarkStart w:id="561" w:name="_Toc44931786"/>
      <w:bookmarkStart w:id="562" w:name="_Toc44932266"/>
      <w:r w:rsidRPr="00816C4A">
        <w:t>6.4.39</w:t>
      </w:r>
      <w:r w:rsidRPr="00816C4A">
        <w:tab/>
        <w:t>GET FRAME STATUS</w:t>
      </w:r>
      <w:bookmarkEnd w:id="557"/>
      <w:bookmarkEnd w:id="558"/>
      <w:bookmarkEnd w:id="559"/>
      <w:bookmarkEnd w:id="560"/>
      <w:bookmarkEnd w:id="561"/>
      <w:bookmarkEnd w:id="562"/>
    </w:p>
    <w:p w:rsidR="007C2495" w:rsidRPr="00816C4A" w:rsidRDefault="007C2495" w:rsidP="007C2495">
      <w:r w:rsidRPr="00816C4A">
        <w:t>See ETSI TS 102 223 [32] clause 6.4.36.</w:t>
      </w:r>
    </w:p>
    <w:p w:rsidR="007C2495" w:rsidRPr="00816C4A" w:rsidRDefault="007C2495" w:rsidP="007C2495">
      <w:pPr>
        <w:pStyle w:val="Heading3"/>
      </w:pPr>
      <w:bookmarkStart w:id="563" w:name="_Toc3200752"/>
      <w:bookmarkStart w:id="564" w:name="_Toc20392495"/>
      <w:bookmarkStart w:id="565" w:name="_Toc27774142"/>
      <w:bookmarkStart w:id="566" w:name="_Toc44930957"/>
      <w:bookmarkStart w:id="567" w:name="_Toc44931787"/>
      <w:bookmarkStart w:id="568" w:name="_Toc44932267"/>
      <w:r w:rsidRPr="00816C4A">
        <w:t>6.4.40</w:t>
      </w:r>
      <w:r w:rsidRPr="00816C4A">
        <w:tab/>
        <w:t>Geographical Location Request</w:t>
      </w:r>
      <w:bookmarkEnd w:id="563"/>
      <w:bookmarkEnd w:id="564"/>
      <w:bookmarkEnd w:id="565"/>
      <w:bookmarkEnd w:id="566"/>
      <w:bookmarkEnd w:id="567"/>
      <w:bookmarkEnd w:id="568"/>
    </w:p>
    <w:p w:rsidR="007C2495" w:rsidRPr="00816C4A" w:rsidRDefault="007C2495" w:rsidP="007C2495">
      <w:r w:rsidRPr="00816C4A">
        <w:t>This clause applies if class "n" is supported.</w:t>
      </w:r>
    </w:p>
    <w:p w:rsidR="007C2495" w:rsidRPr="00816C4A" w:rsidRDefault="007C2495" w:rsidP="007C2495">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rsidR="007C2495" w:rsidRPr="00816C4A" w:rsidRDefault="007C2495" w:rsidP="007C2495">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rmation report is sent by the ME to the UICC using the command ENVELOPE (Geographical Location Reporting). The ME reporting can be performed either in the format of GAD shapes defined in TS 23.032 [44] or in the format of NMEA sentences defined in IEC 61162-1 [45].</w:t>
      </w:r>
    </w:p>
    <w:p w:rsidR="007C2495" w:rsidRPr="00816C4A" w:rsidRDefault="007C2495" w:rsidP="007C2495">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rsidR="007C2495" w:rsidRPr="00816C4A" w:rsidRDefault="007C2495" w:rsidP="007C2495">
      <w:r w:rsidRPr="00816C4A">
        <w:t>Upon receiving this command, the ME shall decide if it is able to execute the command. Examples are given below, but the list is not exhaustive:</w:t>
      </w:r>
    </w:p>
    <w:p w:rsidR="007C2495" w:rsidRPr="00816C4A" w:rsidRDefault="007C2495" w:rsidP="007C2495">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rsidR="007C2495" w:rsidRPr="00816C4A" w:rsidRDefault="007C2495" w:rsidP="007C2495">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rsidR="007C2495" w:rsidRPr="00816C4A" w:rsidRDefault="007C2495" w:rsidP="007C2495">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rsidR="007C2495" w:rsidRPr="00816C4A" w:rsidRDefault="007C2495" w:rsidP="007C2495">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rsidR="007C2495" w:rsidRPr="00816C4A" w:rsidDel="009A4CBB" w:rsidRDefault="007C2495" w:rsidP="007C2495">
      <w:pPr>
        <w:pStyle w:val="ListNumber2"/>
        <w:numPr>
          <w:ilvl w:val="0"/>
          <w:numId w:val="0"/>
        </w:numPr>
        <w:tabs>
          <w:tab w:val="left" w:pos="567"/>
        </w:tabs>
        <w:ind w:left="284"/>
      </w:pPr>
      <w:r w:rsidRPr="00816C4A">
        <w:lastRenderedPageBreak/>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rsidR="007C2495" w:rsidRPr="00816C4A" w:rsidRDefault="007C2495" w:rsidP="007C2495">
      <w:pPr>
        <w:pStyle w:val="B1"/>
        <w:tabs>
          <w:tab w:val="left" w:pos="567"/>
        </w:tabs>
      </w:pPr>
      <w:r w:rsidRPr="00816C4A">
        <w:t>-</w:t>
      </w:r>
      <w:r w:rsidRPr="00816C4A">
        <w:tab/>
        <w:t>optionally, the UICC may include in this command an alpha-identifier. The use of this alpha-identifier by the ME is described below:</w:t>
      </w:r>
    </w:p>
    <w:p w:rsidR="007C2495" w:rsidRPr="00816C4A" w:rsidRDefault="007C2495" w:rsidP="007C2495">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rsidR="007C2495" w:rsidRPr="00816C4A" w:rsidRDefault="007C2495" w:rsidP="007C2495">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rsidR="007C2495" w:rsidRPr="00816C4A" w:rsidRDefault="007C2495" w:rsidP="007C2495">
      <w:pPr>
        <w:pStyle w:val="ListNumber2"/>
        <w:numPr>
          <w:ilvl w:val="0"/>
          <w:numId w:val="0"/>
        </w:numPr>
        <w:ind w:left="284"/>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rsidR="007C2495" w:rsidRPr="00816C4A" w:rsidRDefault="007C2495" w:rsidP="007C2495">
      <w:pPr>
        <w:pStyle w:val="ListNumber"/>
        <w:numPr>
          <w:ilvl w:val="0"/>
          <w:numId w:val="0"/>
        </w:numPr>
        <w:ind w:left="284"/>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7C2495" w:rsidRPr="00816C4A" w:rsidRDefault="007C2495" w:rsidP="007C2495">
      <w:r w:rsidRPr="00816C4A">
        <w:t xml:space="preserve">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 </w:t>
      </w:r>
    </w:p>
    <w:p w:rsidR="007C2495" w:rsidRPr="00816C4A" w:rsidRDefault="007C2495" w:rsidP="007C2495">
      <w:pPr>
        <w:pStyle w:val="Heading3"/>
      </w:pPr>
      <w:bookmarkStart w:id="569" w:name="_Toc3200753"/>
      <w:bookmarkStart w:id="570" w:name="_Toc20392496"/>
      <w:bookmarkStart w:id="571" w:name="_Toc27774143"/>
      <w:bookmarkStart w:id="572" w:name="_Toc44930958"/>
      <w:bookmarkStart w:id="573" w:name="_Toc44931788"/>
      <w:bookmarkStart w:id="574" w:name="_Toc44932268"/>
      <w:r w:rsidRPr="00816C4A">
        <w:t>6.4.41</w:t>
      </w:r>
      <w:r w:rsidRPr="00816C4A">
        <w:tab/>
        <w:t>ACTIVATE</w:t>
      </w:r>
      <w:bookmarkEnd w:id="569"/>
      <w:bookmarkEnd w:id="570"/>
      <w:bookmarkEnd w:id="571"/>
      <w:bookmarkEnd w:id="572"/>
      <w:bookmarkEnd w:id="573"/>
      <w:bookmarkEnd w:id="574"/>
    </w:p>
    <w:p w:rsidR="007C2495" w:rsidRPr="00816C4A" w:rsidRDefault="007C2495" w:rsidP="007C2495">
      <w:r w:rsidRPr="00816C4A">
        <w:t>Not required by 3GPP.</w:t>
      </w:r>
    </w:p>
    <w:p w:rsidR="007C2495" w:rsidRPr="00816C4A" w:rsidRDefault="007C2495" w:rsidP="007C2495">
      <w:pPr>
        <w:pStyle w:val="Heading3"/>
      </w:pPr>
      <w:bookmarkStart w:id="575" w:name="_Toc3200754"/>
      <w:bookmarkStart w:id="576" w:name="_Toc20392497"/>
      <w:bookmarkStart w:id="577" w:name="_Toc27774144"/>
      <w:bookmarkStart w:id="578" w:name="_Toc44930959"/>
      <w:bookmarkStart w:id="579" w:name="_Toc44931789"/>
      <w:bookmarkStart w:id="580" w:name="_Toc44932269"/>
      <w:r w:rsidRPr="00816C4A">
        <w:t>6.4.42</w:t>
      </w:r>
      <w:r w:rsidRPr="00816C4A">
        <w:tab/>
        <w:t>CONTACTLESS STATE CHANGED</w:t>
      </w:r>
      <w:bookmarkEnd w:id="575"/>
      <w:bookmarkEnd w:id="576"/>
      <w:bookmarkEnd w:id="577"/>
      <w:bookmarkEnd w:id="578"/>
      <w:bookmarkEnd w:id="579"/>
      <w:bookmarkEnd w:id="580"/>
    </w:p>
    <w:p w:rsidR="007C2495" w:rsidRPr="00816C4A" w:rsidRDefault="007C2495" w:rsidP="007C2495">
      <w:r w:rsidRPr="00816C4A">
        <w:t>Not required by 3GPP.</w:t>
      </w:r>
    </w:p>
    <w:p w:rsidR="007C2495" w:rsidRPr="00816C4A" w:rsidRDefault="007C2495" w:rsidP="007C2495">
      <w:pPr>
        <w:pStyle w:val="Heading3"/>
      </w:pPr>
      <w:bookmarkStart w:id="581" w:name="_Toc3200755"/>
      <w:bookmarkStart w:id="582" w:name="_Toc20392498"/>
      <w:bookmarkStart w:id="583" w:name="_Toc27774145"/>
      <w:bookmarkStart w:id="584" w:name="_Toc44930960"/>
      <w:bookmarkStart w:id="585" w:name="_Toc44931790"/>
      <w:bookmarkStart w:id="586" w:name="_Toc44932270"/>
      <w:r w:rsidRPr="00816C4A">
        <w:t>6.4.43</w:t>
      </w:r>
      <w:r w:rsidRPr="00816C4A">
        <w:tab/>
        <w:t>COMMAND CONTAINER</w:t>
      </w:r>
      <w:bookmarkEnd w:id="581"/>
      <w:bookmarkEnd w:id="582"/>
      <w:bookmarkEnd w:id="583"/>
      <w:bookmarkEnd w:id="584"/>
      <w:bookmarkEnd w:id="585"/>
      <w:bookmarkEnd w:id="586"/>
    </w:p>
    <w:p w:rsidR="007C2495" w:rsidRPr="00816C4A" w:rsidRDefault="007C2495" w:rsidP="007C2495">
      <w:r w:rsidRPr="00816C4A">
        <w:t>Not required by 3GPP.</w:t>
      </w:r>
    </w:p>
    <w:p w:rsidR="007C2495" w:rsidRPr="00816C4A" w:rsidRDefault="007C2495" w:rsidP="007C2495">
      <w:pPr>
        <w:pStyle w:val="Heading3"/>
      </w:pPr>
      <w:bookmarkStart w:id="587" w:name="_Toc3200756"/>
      <w:bookmarkStart w:id="588" w:name="_Toc20392499"/>
      <w:bookmarkStart w:id="589" w:name="_Toc27774146"/>
      <w:bookmarkStart w:id="590" w:name="_Toc44930961"/>
      <w:bookmarkStart w:id="591" w:name="_Toc44931791"/>
      <w:bookmarkStart w:id="592" w:name="_Toc44932271"/>
      <w:r w:rsidRPr="00816C4A">
        <w:t>6.4.44</w:t>
      </w:r>
      <w:r w:rsidRPr="00816C4A">
        <w:tab/>
        <w:t>ENCAPSULATED SESSION CONTROL</w:t>
      </w:r>
      <w:bookmarkEnd w:id="587"/>
      <w:bookmarkEnd w:id="588"/>
      <w:bookmarkEnd w:id="589"/>
      <w:bookmarkEnd w:id="590"/>
      <w:bookmarkEnd w:id="591"/>
      <w:bookmarkEnd w:id="592"/>
    </w:p>
    <w:p w:rsidR="007C2495" w:rsidRPr="00816C4A" w:rsidRDefault="007C2495" w:rsidP="007C2495">
      <w:r w:rsidRPr="00816C4A">
        <w:t>Not required by 3GPP.</w:t>
      </w:r>
    </w:p>
    <w:p w:rsidR="007C2495" w:rsidRPr="00816C4A" w:rsidRDefault="007C2495" w:rsidP="007C2495">
      <w:pPr>
        <w:pStyle w:val="Heading2"/>
      </w:pPr>
      <w:bookmarkStart w:id="593" w:name="_Toc3200757"/>
      <w:bookmarkStart w:id="594" w:name="_Toc20392500"/>
      <w:bookmarkStart w:id="595" w:name="_Toc27774147"/>
      <w:bookmarkStart w:id="596" w:name="_Toc44930962"/>
      <w:bookmarkStart w:id="597" w:name="_Toc44931792"/>
      <w:bookmarkStart w:id="598" w:name="_Toc44932272"/>
      <w:r w:rsidRPr="00816C4A">
        <w:t>6.5</w:t>
      </w:r>
      <w:r w:rsidRPr="00816C4A">
        <w:tab/>
        <w:t>Common elements in proactive UICC commands</w:t>
      </w:r>
      <w:bookmarkEnd w:id="593"/>
      <w:bookmarkEnd w:id="594"/>
      <w:bookmarkEnd w:id="595"/>
      <w:bookmarkEnd w:id="596"/>
      <w:bookmarkEnd w:id="597"/>
      <w:bookmarkEnd w:id="598"/>
    </w:p>
    <w:p w:rsidR="007C2495" w:rsidRPr="00816C4A" w:rsidRDefault="007C2495" w:rsidP="007C2495">
      <w:r w:rsidRPr="00816C4A">
        <w:t>See ETSI TS 102 223 [32] clause 6.5.</w:t>
      </w:r>
    </w:p>
    <w:p w:rsidR="007C2495" w:rsidRPr="00816C4A" w:rsidRDefault="007C2495" w:rsidP="007C2495">
      <w:pPr>
        <w:pStyle w:val="Heading3"/>
      </w:pPr>
      <w:bookmarkStart w:id="599" w:name="_Toc3200758"/>
      <w:bookmarkStart w:id="600" w:name="_Toc20392501"/>
      <w:bookmarkStart w:id="601" w:name="_Toc27774148"/>
      <w:bookmarkStart w:id="602" w:name="_Toc44930963"/>
      <w:bookmarkStart w:id="603" w:name="_Toc44931793"/>
      <w:bookmarkStart w:id="604" w:name="_Toc44932273"/>
      <w:r w:rsidRPr="00816C4A">
        <w:t>6.5.1</w:t>
      </w:r>
      <w:r w:rsidRPr="00816C4A">
        <w:tab/>
        <w:t>Command number</w:t>
      </w:r>
      <w:bookmarkEnd w:id="599"/>
      <w:bookmarkEnd w:id="600"/>
      <w:bookmarkEnd w:id="601"/>
      <w:bookmarkEnd w:id="602"/>
      <w:bookmarkEnd w:id="603"/>
      <w:bookmarkEnd w:id="604"/>
    </w:p>
    <w:p w:rsidR="007C2495" w:rsidRPr="00816C4A" w:rsidRDefault="007C2495" w:rsidP="007C2495">
      <w:r w:rsidRPr="00816C4A">
        <w:t>See ETSI TS 102 223 [32] clause 6.5.1.</w:t>
      </w:r>
    </w:p>
    <w:p w:rsidR="007C2495" w:rsidRPr="00816C4A" w:rsidRDefault="007C2495" w:rsidP="007C2495">
      <w:pPr>
        <w:pStyle w:val="Heading3"/>
      </w:pPr>
      <w:bookmarkStart w:id="605" w:name="_Toc3200759"/>
      <w:bookmarkStart w:id="606" w:name="_Toc20392502"/>
      <w:bookmarkStart w:id="607" w:name="_Toc27774149"/>
      <w:bookmarkStart w:id="608" w:name="_Toc44930964"/>
      <w:bookmarkStart w:id="609" w:name="_Toc44931794"/>
      <w:bookmarkStart w:id="610" w:name="_Toc44932274"/>
      <w:r w:rsidRPr="00816C4A">
        <w:t>6.5.2</w:t>
      </w:r>
      <w:r w:rsidRPr="00816C4A">
        <w:tab/>
        <w:t>Device identities</w:t>
      </w:r>
      <w:bookmarkEnd w:id="605"/>
      <w:bookmarkEnd w:id="606"/>
      <w:bookmarkEnd w:id="607"/>
      <w:bookmarkEnd w:id="608"/>
      <w:bookmarkEnd w:id="609"/>
      <w:bookmarkEnd w:id="610"/>
    </w:p>
    <w:p w:rsidR="007C2495" w:rsidRPr="00816C4A" w:rsidRDefault="007C2495" w:rsidP="007C2495">
      <w:r w:rsidRPr="00816C4A">
        <w:t>See ETSI TS 102 223 [32] clause 6.5.2.</w:t>
      </w:r>
    </w:p>
    <w:p w:rsidR="007C2495" w:rsidRPr="00816C4A" w:rsidRDefault="007C2495" w:rsidP="007C2495">
      <w:pPr>
        <w:pStyle w:val="Heading3"/>
      </w:pPr>
      <w:bookmarkStart w:id="611" w:name="_Toc3200760"/>
      <w:bookmarkStart w:id="612" w:name="_Toc20392503"/>
      <w:bookmarkStart w:id="613" w:name="_Toc27774150"/>
      <w:bookmarkStart w:id="614" w:name="_Toc44930965"/>
      <w:bookmarkStart w:id="615" w:name="_Toc44931795"/>
      <w:bookmarkStart w:id="616" w:name="_Toc44932275"/>
      <w:r w:rsidRPr="00816C4A">
        <w:t>6.5.3</w:t>
      </w:r>
      <w:r w:rsidRPr="00816C4A">
        <w:tab/>
        <w:t>Alpha identifier</w:t>
      </w:r>
      <w:bookmarkEnd w:id="611"/>
      <w:bookmarkEnd w:id="612"/>
      <w:bookmarkEnd w:id="613"/>
      <w:bookmarkEnd w:id="614"/>
      <w:bookmarkEnd w:id="615"/>
      <w:bookmarkEnd w:id="616"/>
    </w:p>
    <w:p w:rsidR="007C2495" w:rsidRPr="00816C4A" w:rsidRDefault="007C2495" w:rsidP="007C2495">
      <w:r w:rsidRPr="00816C4A">
        <w:t>See ETSI TS 102 223 [32] clause 6.5.3.</w:t>
      </w:r>
    </w:p>
    <w:p w:rsidR="007C2495" w:rsidRPr="00816C4A" w:rsidRDefault="007C2495" w:rsidP="007C2495">
      <w:pPr>
        <w:pStyle w:val="Heading3"/>
      </w:pPr>
      <w:bookmarkStart w:id="617" w:name="_Toc3200761"/>
      <w:bookmarkStart w:id="618" w:name="_Toc20392504"/>
      <w:bookmarkStart w:id="619" w:name="_Toc27774151"/>
      <w:bookmarkStart w:id="620" w:name="_Toc44930966"/>
      <w:bookmarkStart w:id="621" w:name="_Toc44931796"/>
      <w:bookmarkStart w:id="622" w:name="_Toc44932276"/>
      <w:r w:rsidRPr="00816C4A">
        <w:lastRenderedPageBreak/>
        <w:t>6.5.4</w:t>
      </w:r>
      <w:r w:rsidRPr="00816C4A">
        <w:tab/>
        <w:t>Icon identifiers</w:t>
      </w:r>
      <w:bookmarkEnd w:id="617"/>
      <w:bookmarkEnd w:id="618"/>
      <w:bookmarkEnd w:id="619"/>
      <w:bookmarkEnd w:id="620"/>
      <w:bookmarkEnd w:id="621"/>
      <w:bookmarkEnd w:id="622"/>
    </w:p>
    <w:p w:rsidR="007C2495" w:rsidRPr="00816C4A" w:rsidRDefault="007C2495" w:rsidP="007C2495">
      <w:r w:rsidRPr="00816C4A">
        <w:t>The display of icons is optional for the terminal on a per command basis, see ETSI TS 102 223 [32] clause 6.5.4.</w:t>
      </w:r>
    </w:p>
    <w:p w:rsidR="007C2495" w:rsidRPr="00816C4A" w:rsidRDefault="007C2495" w:rsidP="007C2495">
      <w:pPr>
        <w:pStyle w:val="Heading3"/>
      </w:pPr>
      <w:bookmarkStart w:id="623" w:name="_Toc3200762"/>
      <w:bookmarkStart w:id="624" w:name="_Toc20392505"/>
      <w:bookmarkStart w:id="625" w:name="_Toc27774152"/>
      <w:bookmarkStart w:id="626" w:name="_Toc44930967"/>
      <w:bookmarkStart w:id="627" w:name="_Toc44931797"/>
      <w:bookmarkStart w:id="628" w:name="_Toc44932277"/>
      <w:r w:rsidRPr="00816C4A">
        <w:t>6.5.5</w:t>
      </w:r>
      <w:r w:rsidRPr="00816C4A">
        <w:tab/>
        <w:t>Text attribute</w:t>
      </w:r>
      <w:bookmarkEnd w:id="623"/>
      <w:bookmarkEnd w:id="624"/>
      <w:bookmarkEnd w:id="625"/>
      <w:bookmarkEnd w:id="626"/>
      <w:bookmarkEnd w:id="627"/>
      <w:bookmarkEnd w:id="628"/>
    </w:p>
    <w:p w:rsidR="007C2495" w:rsidRPr="00816C4A" w:rsidRDefault="007C2495" w:rsidP="007C2495">
      <w:r w:rsidRPr="00816C4A">
        <w:t>See ETSI TS 102 223 [32] clause 6.5.5.</w:t>
      </w:r>
    </w:p>
    <w:p w:rsidR="007C2495" w:rsidRPr="00816C4A" w:rsidRDefault="007C2495" w:rsidP="007C2495">
      <w:pPr>
        <w:pStyle w:val="Heading3"/>
      </w:pPr>
      <w:bookmarkStart w:id="629" w:name="_Toc3200763"/>
      <w:bookmarkStart w:id="630" w:name="_Toc20392506"/>
      <w:bookmarkStart w:id="631" w:name="_Toc27774153"/>
      <w:bookmarkStart w:id="632" w:name="_Toc44930968"/>
      <w:bookmarkStart w:id="633" w:name="_Toc44931798"/>
      <w:bookmarkStart w:id="634" w:name="_Toc44932278"/>
      <w:r w:rsidRPr="00816C4A">
        <w:t>6.5.6</w:t>
      </w:r>
      <w:r w:rsidRPr="00816C4A">
        <w:tab/>
        <w:t>Frame identifier</w:t>
      </w:r>
      <w:bookmarkEnd w:id="629"/>
      <w:bookmarkEnd w:id="630"/>
      <w:bookmarkEnd w:id="631"/>
      <w:bookmarkEnd w:id="632"/>
      <w:bookmarkEnd w:id="633"/>
      <w:bookmarkEnd w:id="634"/>
    </w:p>
    <w:p w:rsidR="007C2495" w:rsidRPr="00816C4A" w:rsidRDefault="007C2495" w:rsidP="007C2495">
      <w:r w:rsidRPr="00816C4A">
        <w:t>See ETSI TS 102 223 [32] clause 6.5.6.</w:t>
      </w:r>
    </w:p>
    <w:p w:rsidR="007C2495" w:rsidRPr="00816C4A" w:rsidRDefault="007C2495" w:rsidP="007C2495">
      <w:pPr>
        <w:pStyle w:val="Heading2"/>
      </w:pPr>
      <w:bookmarkStart w:id="635" w:name="_Toc3200764"/>
      <w:bookmarkStart w:id="636" w:name="_Toc20392507"/>
      <w:bookmarkStart w:id="637" w:name="_Toc27774154"/>
      <w:bookmarkStart w:id="638" w:name="_Toc44930969"/>
      <w:bookmarkStart w:id="639" w:name="_Toc44931799"/>
      <w:bookmarkStart w:id="640" w:name="_Toc44932279"/>
      <w:r w:rsidRPr="00816C4A">
        <w:t>6.6</w:t>
      </w:r>
      <w:r w:rsidRPr="00816C4A">
        <w:tab/>
        <w:t>Structure of proactive UICC commands</w:t>
      </w:r>
      <w:bookmarkEnd w:id="635"/>
      <w:bookmarkEnd w:id="636"/>
      <w:bookmarkEnd w:id="637"/>
      <w:bookmarkEnd w:id="638"/>
      <w:bookmarkEnd w:id="639"/>
      <w:bookmarkEnd w:id="640"/>
    </w:p>
    <w:p w:rsidR="007C2495" w:rsidRPr="00816C4A" w:rsidRDefault="007C2495" w:rsidP="007C2495">
      <w:r w:rsidRPr="00816C4A">
        <w:t>The general structure of proactive UICC commands using TLV objects is described in annex C.</w:t>
      </w:r>
    </w:p>
    <w:p w:rsidR="007C2495" w:rsidRPr="00816C4A" w:rsidRDefault="007C2495" w:rsidP="007C2495">
      <w:pPr>
        <w:pStyle w:val="Heading3"/>
      </w:pPr>
      <w:bookmarkStart w:id="641" w:name="_Toc3200765"/>
      <w:bookmarkStart w:id="642" w:name="_Toc20392508"/>
      <w:bookmarkStart w:id="643" w:name="_Toc27774155"/>
      <w:bookmarkStart w:id="644" w:name="_Toc44930970"/>
      <w:bookmarkStart w:id="645" w:name="_Toc44931800"/>
      <w:bookmarkStart w:id="646" w:name="_Toc44932280"/>
      <w:r w:rsidRPr="00816C4A">
        <w:t>6.6.1</w:t>
      </w:r>
      <w:r w:rsidRPr="00816C4A">
        <w:tab/>
        <w:t>DISPLAY TEXT</w:t>
      </w:r>
      <w:bookmarkEnd w:id="641"/>
      <w:bookmarkEnd w:id="642"/>
      <w:bookmarkEnd w:id="643"/>
      <w:bookmarkEnd w:id="644"/>
      <w:bookmarkEnd w:id="645"/>
      <w:bookmarkEnd w:id="646"/>
    </w:p>
    <w:p w:rsidR="007C2495" w:rsidRPr="00816C4A" w:rsidRDefault="007C2495" w:rsidP="007C2495">
      <w:r w:rsidRPr="00816C4A">
        <w:t>See ETSI TS 102 223 [32] clause 6.6.1.</w:t>
      </w:r>
    </w:p>
    <w:p w:rsidR="007C2495" w:rsidRPr="00816C4A" w:rsidRDefault="007C2495" w:rsidP="007C2495">
      <w:pPr>
        <w:pStyle w:val="Heading3"/>
      </w:pPr>
      <w:bookmarkStart w:id="647" w:name="_Toc3200766"/>
      <w:bookmarkStart w:id="648" w:name="_Toc20392509"/>
      <w:bookmarkStart w:id="649" w:name="_Toc27774156"/>
      <w:bookmarkStart w:id="650" w:name="_Toc44930971"/>
      <w:bookmarkStart w:id="651" w:name="_Toc44931801"/>
      <w:bookmarkStart w:id="652" w:name="_Toc44932281"/>
      <w:r w:rsidRPr="00816C4A">
        <w:t>6.6.2</w:t>
      </w:r>
      <w:r w:rsidRPr="00816C4A">
        <w:tab/>
        <w:t>GET INKEY</w:t>
      </w:r>
      <w:bookmarkEnd w:id="647"/>
      <w:bookmarkEnd w:id="648"/>
      <w:bookmarkEnd w:id="649"/>
      <w:bookmarkEnd w:id="650"/>
      <w:bookmarkEnd w:id="651"/>
      <w:bookmarkEnd w:id="652"/>
    </w:p>
    <w:p w:rsidR="007C2495" w:rsidRPr="00816C4A" w:rsidRDefault="007C2495" w:rsidP="007C2495">
      <w:r w:rsidRPr="00816C4A">
        <w:t>See ETSI TS 102 223 [32] clause 6.6.2.</w:t>
      </w:r>
    </w:p>
    <w:p w:rsidR="007C2495" w:rsidRPr="00816C4A" w:rsidRDefault="007C2495" w:rsidP="007C2495">
      <w:pPr>
        <w:pStyle w:val="Heading3"/>
      </w:pPr>
      <w:bookmarkStart w:id="653" w:name="_Toc3200767"/>
      <w:bookmarkStart w:id="654" w:name="_Toc20392510"/>
      <w:bookmarkStart w:id="655" w:name="_Toc27774157"/>
      <w:bookmarkStart w:id="656" w:name="_Toc44930972"/>
      <w:bookmarkStart w:id="657" w:name="_Toc44931802"/>
      <w:bookmarkStart w:id="658" w:name="_Toc44932282"/>
      <w:r w:rsidRPr="00816C4A">
        <w:t>6.6.3</w:t>
      </w:r>
      <w:r w:rsidRPr="00816C4A">
        <w:tab/>
        <w:t>GET INPUT</w:t>
      </w:r>
      <w:bookmarkEnd w:id="653"/>
      <w:bookmarkEnd w:id="654"/>
      <w:bookmarkEnd w:id="655"/>
      <w:bookmarkEnd w:id="656"/>
      <w:bookmarkEnd w:id="657"/>
      <w:bookmarkEnd w:id="658"/>
    </w:p>
    <w:p w:rsidR="007C2495" w:rsidRPr="00816C4A" w:rsidRDefault="007C2495" w:rsidP="007C2495">
      <w:r w:rsidRPr="00816C4A">
        <w:t>See ETSI TS 102 223 [32] clause 6.6.3.</w:t>
      </w:r>
    </w:p>
    <w:p w:rsidR="007C2495" w:rsidRPr="00816C4A" w:rsidRDefault="007C2495" w:rsidP="007C2495">
      <w:pPr>
        <w:pStyle w:val="Heading3"/>
      </w:pPr>
      <w:bookmarkStart w:id="659" w:name="_Toc3200768"/>
      <w:bookmarkStart w:id="660" w:name="_Toc20392511"/>
      <w:bookmarkStart w:id="661" w:name="_Toc27774158"/>
      <w:bookmarkStart w:id="662" w:name="_Toc44930973"/>
      <w:bookmarkStart w:id="663" w:name="_Toc44931803"/>
      <w:bookmarkStart w:id="664" w:name="_Toc44932283"/>
      <w:r w:rsidRPr="00816C4A">
        <w:t>6.6.4</w:t>
      </w:r>
      <w:r w:rsidRPr="00816C4A">
        <w:tab/>
        <w:t>MORE TIME</w:t>
      </w:r>
      <w:bookmarkEnd w:id="659"/>
      <w:bookmarkEnd w:id="660"/>
      <w:bookmarkEnd w:id="661"/>
      <w:bookmarkEnd w:id="662"/>
      <w:bookmarkEnd w:id="663"/>
      <w:bookmarkEnd w:id="664"/>
    </w:p>
    <w:p w:rsidR="007C2495" w:rsidRPr="00816C4A" w:rsidRDefault="007C2495" w:rsidP="007C2495">
      <w:r w:rsidRPr="00816C4A">
        <w:t>See ETSI TS 102 223 [32] clause 6.6.4.</w:t>
      </w:r>
    </w:p>
    <w:p w:rsidR="007C2495" w:rsidRPr="00816C4A" w:rsidRDefault="007C2495" w:rsidP="007C2495">
      <w:pPr>
        <w:pStyle w:val="Heading3"/>
      </w:pPr>
      <w:bookmarkStart w:id="665" w:name="_Toc3200769"/>
      <w:bookmarkStart w:id="666" w:name="_Toc20392512"/>
      <w:bookmarkStart w:id="667" w:name="_Toc27774159"/>
      <w:bookmarkStart w:id="668" w:name="_Toc44930974"/>
      <w:bookmarkStart w:id="669" w:name="_Toc44931804"/>
      <w:bookmarkStart w:id="670" w:name="_Toc44932284"/>
      <w:r w:rsidRPr="00816C4A">
        <w:t>6.6.5</w:t>
      </w:r>
      <w:r w:rsidRPr="00816C4A">
        <w:tab/>
        <w:t>PLAY TONE</w:t>
      </w:r>
      <w:bookmarkEnd w:id="665"/>
      <w:bookmarkEnd w:id="666"/>
      <w:bookmarkEnd w:id="667"/>
      <w:bookmarkEnd w:id="668"/>
      <w:bookmarkEnd w:id="669"/>
      <w:bookmarkEnd w:id="670"/>
    </w:p>
    <w:p w:rsidR="007C2495" w:rsidRPr="00816C4A" w:rsidRDefault="007C2495" w:rsidP="007C2495">
      <w:r w:rsidRPr="00816C4A">
        <w:t>See ETSI TS 102 223 [32] clause 6.6.5.</w:t>
      </w:r>
    </w:p>
    <w:p w:rsidR="007C2495" w:rsidRPr="00816C4A" w:rsidRDefault="007C2495" w:rsidP="007C2495">
      <w:pPr>
        <w:pStyle w:val="Heading3"/>
      </w:pPr>
      <w:bookmarkStart w:id="671" w:name="_Toc3200770"/>
      <w:bookmarkStart w:id="672" w:name="_Toc20392513"/>
      <w:bookmarkStart w:id="673" w:name="_Toc27774160"/>
      <w:bookmarkStart w:id="674" w:name="_Toc44930975"/>
      <w:bookmarkStart w:id="675" w:name="_Toc44931805"/>
      <w:bookmarkStart w:id="676" w:name="_Toc44932285"/>
      <w:r w:rsidRPr="00816C4A">
        <w:t>6.6.6</w:t>
      </w:r>
      <w:r w:rsidRPr="00816C4A">
        <w:tab/>
        <w:t>POLL INTERVAL</w:t>
      </w:r>
      <w:bookmarkEnd w:id="671"/>
      <w:bookmarkEnd w:id="672"/>
      <w:bookmarkEnd w:id="673"/>
      <w:bookmarkEnd w:id="674"/>
      <w:bookmarkEnd w:id="675"/>
      <w:bookmarkEnd w:id="676"/>
    </w:p>
    <w:p w:rsidR="007C2495" w:rsidRPr="00816C4A" w:rsidRDefault="007C2495" w:rsidP="007C2495">
      <w:r w:rsidRPr="00816C4A">
        <w:t>See ETSI TS 102 223 [32] clause 6.6.6.</w:t>
      </w:r>
    </w:p>
    <w:p w:rsidR="007C2495" w:rsidRPr="00816C4A" w:rsidRDefault="007C2495" w:rsidP="007C2495">
      <w:pPr>
        <w:pStyle w:val="Heading3"/>
      </w:pPr>
      <w:bookmarkStart w:id="677" w:name="_Toc3200771"/>
      <w:bookmarkStart w:id="678" w:name="_Toc20392514"/>
      <w:bookmarkStart w:id="679" w:name="_Toc27774161"/>
      <w:bookmarkStart w:id="680" w:name="_Toc44930976"/>
      <w:bookmarkStart w:id="681" w:name="_Toc44931806"/>
      <w:bookmarkStart w:id="682" w:name="_Toc44932286"/>
      <w:r w:rsidRPr="00816C4A">
        <w:t>6.6.7</w:t>
      </w:r>
      <w:r w:rsidRPr="00816C4A">
        <w:tab/>
        <w:t>SET-UP MENU</w:t>
      </w:r>
      <w:bookmarkEnd w:id="677"/>
      <w:bookmarkEnd w:id="678"/>
      <w:bookmarkEnd w:id="679"/>
      <w:bookmarkEnd w:id="680"/>
      <w:bookmarkEnd w:id="681"/>
      <w:bookmarkEnd w:id="682"/>
    </w:p>
    <w:p w:rsidR="007C2495" w:rsidRPr="00816C4A" w:rsidRDefault="007C2495" w:rsidP="007C2495">
      <w:r w:rsidRPr="00816C4A">
        <w:t>See ETSI TS 102 223 [32] clause 6.6.7.</w:t>
      </w:r>
    </w:p>
    <w:p w:rsidR="007C2495" w:rsidRPr="00816C4A" w:rsidRDefault="007C2495" w:rsidP="007C2495">
      <w:pPr>
        <w:pStyle w:val="Heading3"/>
      </w:pPr>
      <w:bookmarkStart w:id="683" w:name="_Toc3200772"/>
      <w:bookmarkStart w:id="684" w:name="_Toc20392515"/>
      <w:bookmarkStart w:id="685" w:name="_Toc27774162"/>
      <w:bookmarkStart w:id="686" w:name="_Toc44930977"/>
      <w:bookmarkStart w:id="687" w:name="_Toc44931807"/>
      <w:bookmarkStart w:id="688" w:name="_Toc44932287"/>
      <w:r w:rsidRPr="00816C4A">
        <w:t>6.6.8</w:t>
      </w:r>
      <w:r w:rsidRPr="00816C4A">
        <w:tab/>
        <w:t>SELECT ITEM</w:t>
      </w:r>
      <w:bookmarkEnd w:id="683"/>
      <w:bookmarkEnd w:id="684"/>
      <w:bookmarkEnd w:id="685"/>
      <w:bookmarkEnd w:id="686"/>
      <w:bookmarkEnd w:id="687"/>
      <w:bookmarkEnd w:id="688"/>
    </w:p>
    <w:p w:rsidR="007C2495" w:rsidRPr="00816C4A" w:rsidRDefault="007C2495" w:rsidP="007C2495">
      <w:r w:rsidRPr="00816C4A">
        <w:t>See ETSI TS 102 223 [32] clause 6.6.8.</w:t>
      </w:r>
    </w:p>
    <w:p w:rsidR="007C2495" w:rsidRPr="00816C4A" w:rsidRDefault="007C2495" w:rsidP="007C2495">
      <w:pPr>
        <w:pStyle w:val="Heading3"/>
      </w:pPr>
      <w:bookmarkStart w:id="689" w:name="_Toc3200773"/>
      <w:bookmarkStart w:id="690" w:name="_Toc20392516"/>
      <w:bookmarkStart w:id="691" w:name="_Toc27774163"/>
      <w:bookmarkStart w:id="692" w:name="_Toc44930978"/>
      <w:bookmarkStart w:id="693" w:name="_Toc44931808"/>
      <w:bookmarkStart w:id="694" w:name="_Toc44932288"/>
      <w:r w:rsidRPr="00816C4A">
        <w:lastRenderedPageBreak/>
        <w:t>6.6.9</w:t>
      </w:r>
      <w:r w:rsidRPr="00816C4A">
        <w:tab/>
        <w:t>SEND SHORT MESSAGE</w:t>
      </w:r>
      <w:bookmarkEnd w:id="689"/>
      <w:bookmarkEnd w:id="690"/>
      <w:bookmarkEnd w:id="691"/>
      <w:bookmarkEnd w:id="692"/>
      <w:bookmarkEnd w:id="693"/>
      <w:bookmarkEnd w:id="694"/>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7C2495" w:rsidRPr="00816C4A" w:rsidTr="000634A6">
        <w:tblPrEx>
          <w:tblCellMar>
            <w:top w:w="0" w:type="dxa"/>
            <w:bottom w:w="0" w:type="dxa"/>
          </w:tblCellMar>
        </w:tblPrEx>
        <w:trPr>
          <w:jc w:val="center"/>
        </w:trPr>
        <w:tc>
          <w:tcPr>
            <w:tcW w:w="4127" w:type="dxa"/>
          </w:tcPr>
          <w:p w:rsidR="007C2495" w:rsidRPr="00816C4A" w:rsidRDefault="007C2495" w:rsidP="000634A6">
            <w:pPr>
              <w:pStyle w:val="TAH"/>
              <w:rPr>
                <w:lang w:eastAsia="en-GB"/>
              </w:rPr>
            </w:pPr>
            <w:r w:rsidRPr="00816C4A">
              <w:rPr>
                <w:lang w:eastAsia="en-GB"/>
              </w:rPr>
              <w:t>Description</w:t>
            </w:r>
          </w:p>
        </w:tc>
        <w:tc>
          <w:tcPr>
            <w:tcW w:w="827" w:type="dxa"/>
          </w:tcPr>
          <w:p w:rsidR="007C2495" w:rsidRPr="00816C4A" w:rsidRDefault="007C2495" w:rsidP="000634A6">
            <w:pPr>
              <w:pStyle w:val="TAH"/>
              <w:rPr>
                <w:lang w:eastAsia="en-GB"/>
              </w:rPr>
            </w:pPr>
            <w:r w:rsidRPr="00816C4A">
              <w:rPr>
                <w:lang w:eastAsia="en-GB"/>
              </w:rPr>
              <w:t>Clause</w:t>
            </w:r>
          </w:p>
        </w:tc>
        <w:tc>
          <w:tcPr>
            <w:tcW w:w="757" w:type="dxa"/>
          </w:tcPr>
          <w:p w:rsidR="007C2495" w:rsidRPr="00816C4A" w:rsidRDefault="007C2495" w:rsidP="000634A6">
            <w:pPr>
              <w:pStyle w:val="TAH"/>
              <w:rPr>
                <w:lang w:eastAsia="en-GB"/>
              </w:rPr>
            </w:pPr>
            <w:r w:rsidRPr="00816C4A">
              <w:rPr>
                <w:lang w:eastAsia="en-GB"/>
              </w:rPr>
              <w:t>M/O/C</w:t>
            </w:r>
          </w:p>
        </w:tc>
        <w:tc>
          <w:tcPr>
            <w:tcW w:w="547" w:type="dxa"/>
          </w:tcPr>
          <w:p w:rsidR="007C2495" w:rsidRPr="00816C4A" w:rsidRDefault="007C2495" w:rsidP="000634A6">
            <w:pPr>
              <w:pStyle w:val="TAH"/>
              <w:rPr>
                <w:lang w:eastAsia="en-GB"/>
              </w:rPr>
            </w:pPr>
            <w:r w:rsidRPr="00816C4A">
              <w:rPr>
                <w:lang w:eastAsia="en-GB"/>
              </w:rPr>
              <w:t>Min</w:t>
            </w:r>
          </w:p>
        </w:tc>
        <w:tc>
          <w:tcPr>
            <w:tcW w:w="836"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4127" w:type="dxa"/>
          </w:tcPr>
          <w:p w:rsidR="007C2495" w:rsidRPr="00816C4A" w:rsidRDefault="007C2495" w:rsidP="000634A6">
            <w:pPr>
              <w:pStyle w:val="TAL"/>
            </w:pPr>
            <w:r w:rsidRPr="00816C4A">
              <w:t>Proactive UICC command Tag</w:t>
            </w:r>
          </w:p>
        </w:tc>
        <w:tc>
          <w:tcPr>
            <w:tcW w:w="827" w:type="dxa"/>
          </w:tcPr>
          <w:p w:rsidR="007C2495" w:rsidRPr="00816C4A" w:rsidRDefault="007C2495" w:rsidP="000634A6">
            <w:pPr>
              <w:pStyle w:val="TAL"/>
              <w:jc w:val="center"/>
            </w:pPr>
            <w:r w:rsidRPr="00816C4A">
              <w:t>9.2</w:t>
            </w:r>
          </w:p>
        </w:tc>
        <w:tc>
          <w:tcPr>
            <w:tcW w:w="757" w:type="dxa"/>
          </w:tcPr>
          <w:p w:rsidR="007C2495" w:rsidRPr="00816C4A" w:rsidRDefault="007C2495" w:rsidP="000634A6">
            <w:pPr>
              <w:pStyle w:val="TAL"/>
              <w:jc w:val="center"/>
            </w:pPr>
            <w:r w:rsidRPr="00816C4A">
              <w:t>M</w:t>
            </w:r>
          </w:p>
        </w:tc>
        <w:tc>
          <w:tcPr>
            <w:tcW w:w="547" w:type="dxa"/>
          </w:tcPr>
          <w:p w:rsidR="007C2495" w:rsidRPr="00816C4A" w:rsidRDefault="007C2495" w:rsidP="000634A6">
            <w:pPr>
              <w:pStyle w:val="TAL"/>
              <w:jc w:val="center"/>
            </w:pPr>
            <w:r w:rsidRPr="00816C4A">
              <w:t>Y</w:t>
            </w:r>
          </w:p>
        </w:tc>
        <w:tc>
          <w:tcPr>
            <w:tcW w:w="836" w:type="dxa"/>
          </w:tcPr>
          <w:p w:rsidR="007C2495" w:rsidRPr="00816C4A" w:rsidRDefault="007C2495" w:rsidP="000634A6">
            <w:pPr>
              <w:pStyle w:val="TAL"/>
              <w:jc w:val="center"/>
            </w:pPr>
            <w:r w:rsidRPr="00816C4A">
              <w:t>1</w:t>
            </w:r>
          </w:p>
        </w:tc>
      </w:tr>
      <w:tr w:rsidR="007C2495" w:rsidRPr="00816C4A" w:rsidTr="000634A6">
        <w:tblPrEx>
          <w:tblCellMar>
            <w:top w:w="0" w:type="dxa"/>
            <w:bottom w:w="0" w:type="dxa"/>
          </w:tblCellMar>
        </w:tblPrEx>
        <w:trPr>
          <w:jc w:val="center"/>
        </w:trPr>
        <w:tc>
          <w:tcPr>
            <w:tcW w:w="4127" w:type="dxa"/>
          </w:tcPr>
          <w:p w:rsidR="007C2495" w:rsidRPr="00816C4A" w:rsidRDefault="007C2495" w:rsidP="000634A6">
            <w:pPr>
              <w:pStyle w:val="TAL"/>
            </w:pPr>
            <w:r w:rsidRPr="00816C4A">
              <w:t>Length (A+B+C+D+E+F+G+H)</w:t>
            </w:r>
          </w:p>
        </w:tc>
        <w:tc>
          <w:tcPr>
            <w:tcW w:w="827" w:type="dxa"/>
          </w:tcPr>
          <w:p w:rsidR="007C2495" w:rsidRPr="00816C4A" w:rsidRDefault="007C2495" w:rsidP="000634A6">
            <w:pPr>
              <w:pStyle w:val="TAL"/>
              <w:jc w:val="center"/>
              <w:rPr>
                <w:lang w:val="fr-FR"/>
              </w:rPr>
            </w:pPr>
            <w:r w:rsidRPr="00816C4A">
              <w:rPr>
                <w:lang w:val="fr-FR"/>
              </w:rPr>
              <w:t>-</w:t>
            </w:r>
          </w:p>
        </w:tc>
        <w:tc>
          <w:tcPr>
            <w:tcW w:w="757" w:type="dxa"/>
          </w:tcPr>
          <w:p w:rsidR="007C2495" w:rsidRPr="00816C4A" w:rsidRDefault="007C2495" w:rsidP="000634A6">
            <w:pPr>
              <w:pStyle w:val="TAL"/>
              <w:jc w:val="center"/>
              <w:rPr>
                <w:lang w:val="fr-FR"/>
              </w:rPr>
            </w:pPr>
            <w:r w:rsidRPr="00816C4A">
              <w:rPr>
                <w:lang w:val="fr-FR"/>
              </w:rPr>
              <w:t>M</w:t>
            </w:r>
          </w:p>
        </w:tc>
        <w:tc>
          <w:tcPr>
            <w:tcW w:w="547" w:type="dxa"/>
          </w:tcPr>
          <w:p w:rsidR="007C2495" w:rsidRPr="00816C4A" w:rsidRDefault="007C2495" w:rsidP="000634A6">
            <w:pPr>
              <w:pStyle w:val="TAL"/>
              <w:jc w:val="center"/>
              <w:rPr>
                <w:lang w:val="fr-FR"/>
              </w:rPr>
            </w:pPr>
            <w:r w:rsidRPr="00816C4A">
              <w:rPr>
                <w:lang w:val="fr-FR"/>
              </w:rPr>
              <w:t>Y</w:t>
            </w:r>
          </w:p>
        </w:tc>
        <w:tc>
          <w:tcPr>
            <w:tcW w:w="836" w:type="dxa"/>
          </w:tcPr>
          <w:p w:rsidR="007C2495" w:rsidRPr="00816C4A" w:rsidRDefault="007C2495" w:rsidP="000634A6">
            <w:pPr>
              <w:pStyle w:val="TAL"/>
              <w:jc w:val="center"/>
              <w:rPr>
                <w:lang w:val="fr-FR"/>
              </w:rPr>
            </w:pPr>
            <w:r w:rsidRPr="00816C4A">
              <w:rPr>
                <w:lang w:val="fr-FR"/>
              </w:rPr>
              <w:t>1 or 2</w:t>
            </w:r>
          </w:p>
        </w:tc>
      </w:tr>
      <w:tr w:rsidR="007C2495" w:rsidRPr="00816C4A" w:rsidTr="000634A6">
        <w:tblPrEx>
          <w:tblCellMar>
            <w:top w:w="0" w:type="dxa"/>
            <w:bottom w:w="0" w:type="dxa"/>
          </w:tblCellMar>
        </w:tblPrEx>
        <w:trPr>
          <w:jc w:val="center"/>
        </w:trPr>
        <w:tc>
          <w:tcPr>
            <w:tcW w:w="4127" w:type="dxa"/>
          </w:tcPr>
          <w:p w:rsidR="007C2495" w:rsidRPr="00816C4A" w:rsidRDefault="007C2495" w:rsidP="000634A6">
            <w:pPr>
              <w:pStyle w:val="TAL"/>
            </w:pPr>
            <w:r w:rsidRPr="00816C4A">
              <w:t>Command details</w:t>
            </w:r>
          </w:p>
        </w:tc>
        <w:tc>
          <w:tcPr>
            <w:tcW w:w="827" w:type="dxa"/>
          </w:tcPr>
          <w:p w:rsidR="007C2495" w:rsidRPr="00816C4A" w:rsidRDefault="007C2495" w:rsidP="000634A6">
            <w:pPr>
              <w:pStyle w:val="TAL"/>
              <w:jc w:val="center"/>
            </w:pPr>
            <w:r w:rsidRPr="00816C4A">
              <w:t>8.6</w:t>
            </w:r>
          </w:p>
        </w:tc>
        <w:tc>
          <w:tcPr>
            <w:tcW w:w="757" w:type="dxa"/>
          </w:tcPr>
          <w:p w:rsidR="007C2495" w:rsidRPr="00816C4A" w:rsidRDefault="007C2495" w:rsidP="000634A6">
            <w:pPr>
              <w:pStyle w:val="TAL"/>
              <w:jc w:val="center"/>
            </w:pPr>
            <w:r w:rsidRPr="00816C4A">
              <w:t>M</w:t>
            </w:r>
          </w:p>
        </w:tc>
        <w:tc>
          <w:tcPr>
            <w:tcW w:w="547" w:type="dxa"/>
          </w:tcPr>
          <w:p w:rsidR="007C2495" w:rsidRPr="00816C4A" w:rsidRDefault="007C2495" w:rsidP="000634A6">
            <w:pPr>
              <w:pStyle w:val="TAL"/>
              <w:jc w:val="center"/>
              <w:rPr>
                <w:lang w:val="fr-FR"/>
              </w:rPr>
            </w:pPr>
            <w:r w:rsidRPr="00816C4A">
              <w:rPr>
                <w:lang w:val="fr-FR"/>
              </w:rPr>
              <w:t>Y</w:t>
            </w:r>
          </w:p>
        </w:tc>
        <w:tc>
          <w:tcPr>
            <w:tcW w:w="836" w:type="dxa"/>
          </w:tcPr>
          <w:p w:rsidR="007C2495" w:rsidRPr="00816C4A" w:rsidRDefault="007C2495" w:rsidP="000634A6">
            <w:pPr>
              <w:pStyle w:val="TAL"/>
              <w:jc w:val="center"/>
              <w:rPr>
                <w:lang w:val="fr-FR"/>
              </w:rPr>
            </w:pPr>
            <w:r w:rsidRPr="00816C4A">
              <w:rPr>
                <w:lang w:val="fr-FR"/>
              </w:rPr>
              <w:t>A</w:t>
            </w:r>
          </w:p>
        </w:tc>
      </w:tr>
      <w:tr w:rsidR="007C2495" w:rsidRPr="00816C4A" w:rsidTr="000634A6">
        <w:tblPrEx>
          <w:tblCellMar>
            <w:top w:w="0" w:type="dxa"/>
            <w:bottom w:w="0" w:type="dxa"/>
          </w:tblCellMar>
        </w:tblPrEx>
        <w:trPr>
          <w:jc w:val="center"/>
        </w:trPr>
        <w:tc>
          <w:tcPr>
            <w:tcW w:w="4127" w:type="dxa"/>
          </w:tcPr>
          <w:p w:rsidR="007C2495" w:rsidRPr="00816C4A" w:rsidRDefault="007C2495" w:rsidP="000634A6">
            <w:pPr>
              <w:pStyle w:val="TAL"/>
              <w:rPr>
                <w:lang w:val="fr-FR"/>
              </w:rPr>
            </w:pPr>
            <w:r w:rsidRPr="00816C4A">
              <w:rPr>
                <w:lang w:val="fr-FR"/>
              </w:rPr>
              <w:t>Device identities</w:t>
            </w:r>
          </w:p>
        </w:tc>
        <w:tc>
          <w:tcPr>
            <w:tcW w:w="827" w:type="dxa"/>
          </w:tcPr>
          <w:p w:rsidR="007C2495" w:rsidRPr="00816C4A" w:rsidRDefault="007C2495" w:rsidP="000634A6">
            <w:pPr>
              <w:pStyle w:val="TAL"/>
              <w:jc w:val="center"/>
              <w:rPr>
                <w:lang w:val="fr-FR"/>
              </w:rPr>
            </w:pPr>
            <w:r w:rsidRPr="00816C4A">
              <w:rPr>
                <w:lang w:val="fr-FR"/>
              </w:rPr>
              <w:t>8.7</w:t>
            </w:r>
          </w:p>
        </w:tc>
        <w:tc>
          <w:tcPr>
            <w:tcW w:w="757" w:type="dxa"/>
          </w:tcPr>
          <w:p w:rsidR="007C2495" w:rsidRPr="00816C4A" w:rsidRDefault="007C2495" w:rsidP="000634A6">
            <w:pPr>
              <w:pStyle w:val="TAL"/>
              <w:jc w:val="center"/>
              <w:rPr>
                <w:lang w:val="fr-FR"/>
              </w:rPr>
            </w:pPr>
            <w:r w:rsidRPr="00816C4A">
              <w:rPr>
                <w:lang w:val="fr-FR"/>
              </w:rPr>
              <w:t>M</w:t>
            </w:r>
          </w:p>
        </w:tc>
        <w:tc>
          <w:tcPr>
            <w:tcW w:w="547" w:type="dxa"/>
          </w:tcPr>
          <w:p w:rsidR="007C2495" w:rsidRPr="00816C4A" w:rsidRDefault="007C2495" w:rsidP="000634A6">
            <w:pPr>
              <w:pStyle w:val="TAL"/>
              <w:jc w:val="center"/>
              <w:rPr>
                <w:lang w:val="fr-FR"/>
              </w:rPr>
            </w:pPr>
            <w:r w:rsidRPr="00816C4A">
              <w:rPr>
                <w:lang w:val="fr-FR"/>
              </w:rPr>
              <w:t>Y</w:t>
            </w:r>
          </w:p>
        </w:tc>
        <w:tc>
          <w:tcPr>
            <w:tcW w:w="836" w:type="dxa"/>
          </w:tcPr>
          <w:p w:rsidR="007C2495" w:rsidRPr="00816C4A" w:rsidRDefault="007C2495" w:rsidP="000634A6">
            <w:pPr>
              <w:pStyle w:val="TAL"/>
              <w:jc w:val="center"/>
              <w:rPr>
                <w:lang w:val="fr-FR"/>
              </w:rPr>
            </w:pPr>
            <w:r w:rsidRPr="00816C4A">
              <w:rPr>
                <w:lang w:val="fr-FR"/>
              </w:rPr>
              <w:t>B</w:t>
            </w:r>
          </w:p>
        </w:tc>
      </w:tr>
      <w:tr w:rsidR="007C2495" w:rsidRPr="00816C4A" w:rsidTr="000634A6">
        <w:tblPrEx>
          <w:tblCellMar>
            <w:top w:w="0" w:type="dxa"/>
            <w:bottom w:w="0" w:type="dxa"/>
          </w:tblCellMar>
        </w:tblPrEx>
        <w:trPr>
          <w:jc w:val="center"/>
        </w:trPr>
        <w:tc>
          <w:tcPr>
            <w:tcW w:w="4127" w:type="dxa"/>
          </w:tcPr>
          <w:p w:rsidR="007C2495" w:rsidRPr="00816C4A" w:rsidRDefault="007C2495" w:rsidP="000634A6">
            <w:pPr>
              <w:pStyle w:val="TAL"/>
              <w:rPr>
                <w:lang w:val="fr-FR"/>
              </w:rPr>
            </w:pPr>
            <w:r w:rsidRPr="00816C4A">
              <w:rPr>
                <w:lang w:val="fr-FR"/>
              </w:rPr>
              <w:t>Alpha identifier</w:t>
            </w:r>
          </w:p>
        </w:tc>
        <w:tc>
          <w:tcPr>
            <w:tcW w:w="827" w:type="dxa"/>
          </w:tcPr>
          <w:p w:rsidR="007C2495" w:rsidRPr="00816C4A" w:rsidRDefault="007C2495" w:rsidP="000634A6">
            <w:pPr>
              <w:pStyle w:val="TAL"/>
              <w:jc w:val="center"/>
              <w:rPr>
                <w:lang w:val="fr-FR"/>
              </w:rPr>
            </w:pPr>
            <w:r w:rsidRPr="00816C4A">
              <w:rPr>
                <w:lang w:val="fr-FR"/>
              </w:rPr>
              <w:t>8.2</w:t>
            </w:r>
          </w:p>
        </w:tc>
        <w:tc>
          <w:tcPr>
            <w:tcW w:w="757" w:type="dxa"/>
          </w:tcPr>
          <w:p w:rsidR="007C2495" w:rsidRPr="00816C4A" w:rsidRDefault="007C2495" w:rsidP="000634A6">
            <w:pPr>
              <w:pStyle w:val="TAL"/>
              <w:jc w:val="center"/>
              <w:rPr>
                <w:lang w:val="fr-FR"/>
              </w:rPr>
            </w:pPr>
            <w:r w:rsidRPr="00816C4A">
              <w:rPr>
                <w:lang w:val="fr-FR"/>
              </w:rPr>
              <w:t>O</w:t>
            </w:r>
          </w:p>
        </w:tc>
        <w:tc>
          <w:tcPr>
            <w:tcW w:w="547" w:type="dxa"/>
          </w:tcPr>
          <w:p w:rsidR="007C2495" w:rsidRPr="00816C4A" w:rsidRDefault="007C2495" w:rsidP="000634A6">
            <w:pPr>
              <w:pStyle w:val="TAL"/>
              <w:jc w:val="center"/>
            </w:pPr>
            <w:r w:rsidRPr="00816C4A">
              <w:t>N</w:t>
            </w:r>
          </w:p>
        </w:tc>
        <w:tc>
          <w:tcPr>
            <w:tcW w:w="836" w:type="dxa"/>
          </w:tcPr>
          <w:p w:rsidR="007C2495" w:rsidRPr="00816C4A" w:rsidRDefault="007C2495" w:rsidP="000634A6">
            <w:pPr>
              <w:pStyle w:val="TAL"/>
              <w:jc w:val="center"/>
            </w:pPr>
            <w:r w:rsidRPr="00816C4A">
              <w:t>C</w:t>
            </w:r>
          </w:p>
        </w:tc>
      </w:tr>
      <w:tr w:rsidR="007C2495" w:rsidRPr="00816C4A" w:rsidTr="000634A6">
        <w:tblPrEx>
          <w:tblCellMar>
            <w:top w:w="0" w:type="dxa"/>
            <w:bottom w:w="0" w:type="dxa"/>
          </w:tblCellMar>
        </w:tblPrEx>
        <w:trPr>
          <w:jc w:val="center"/>
        </w:trPr>
        <w:tc>
          <w:tcPr>
            <w:tcW w:w="4127" w:type="dxa"/>
          </w:tcPr>
          <w:p w:rsidR="007C2495" w:rsidRPr="00816C4A" w:rsidRDefault="007C2495" w:rsidP="000634A6">
            <w:pPr>
              <w:pStyle w:val="TAL"/>
            </w:pPr>
            <w:r w:rsidRPr="00816C4A">
              <w:t>Address data object 1</w:t>
            </w:r>
          </w:p>
        </w:tc>
        <w:tc>
          <w:tcPr>
            <w:tcW w:w="827" w:type="dxa"/>
          </w:tcPr>
          <w:p w:rsidR="007C2495" w:rsidRPr="00816C4A" w:rsidRDefault="007C2495" w:rsidP="000634A6">
            <w:pPr>
              <w:pStyle w:val="TAL"/>
              <w:jc w:val="center"/>
            </w:pPr>
            <w:r w:rsidRPr="00816C4A">
              <w:t>8.1 or 8.108</w:t>
            </w:r>
          </w:p>
        </w:tc>
        <w:tc>
          <w:tcPr>
            <w:tcW w:w="757" w:type="dxa"/>
          </w:tcPr>
          <w:p w:rsidR="007C2495" w:rsidRPr="00816C4A" w:rsidRDefault="007C2495" w:rsidP="000634A6">
            <w:pPr>
              <w:pStyle w:val="TAL"/>
              <w:jc w:val="center"/>
            </w:pPr>
            <w:r w:rsidRPr="00816C4A">
              <w:t>O</w:t>
            </w:r>
          </w:p>
        </w:tc>
        <w:tc>
          <w:tcPr>
            <w:tcW w:w="547" w:type="dxa"/>
          </w:tcPr>
          <w:p w:rsidR="007C2495" w:rsidRPr="00816C4A" w:rsidRDefault="007C2495" w:rsidP="000634A6">
            <w:pPr>
              <w:pStyle w:val="TAL"/>
              <w:jc w:val="center"/>
            </w:pPr>
            <w:r w:rsidRPr="00816C4A">
              <w:t>N</w:t>
            </w:r>
          </w:p>
        </w:tc>
        <w:tc>
          <w:tcPr>
            <w:tcW w:w="836" w:type="dxa"/>
          </w:tcPr>
          <w:p w:rsidR="007C2495" w:rsidRPr="00816C4A" w:rsidRDefault="007C2495" w:rsidP="000634A6">
            <w:pPr>
              <w:pStyle w:val="TAL"/>
              <w:jc w:val="center"/>
            </w:pPr>
            <w:r w:rsidRPr="00816C4A">
              <w:t>D</w:t>
            </w:r>
          </w:p>
        </w:tc>
      </w:tr>
      <w:tr w:rsidR="007C2495" w:rsidRPr="00816C4A" w:rsidTr="000634A6">
        <w:tblPrEx>
          <w:tblCellMar>
            <w:top w:w="0" w:type="dxa"/>
            <w:bottom w:w="0" w:type="dxa"/>
          </w:tblCellMar>
        </w:tblPrEx>
        <w:trPr>
          <w:jc w:val="center"/>
        </w:trPr>
        <w:tc>
          <w:tcPr>
            <w:tcW w:w="4127" w:type="dxa"/>
          </w:tcPr>
          <w:p w:rsidR="007C2495" w:rsidRPr="00816C4A" w:rsidRDefault="007C2495" w:rsidP="000634A6">
            <w:pPr>
              <w:pStyle w:val="TAL"/>
            </w:pPr>
            <w:r w:rsidRPr="00816C4A">
              <w:t>SMS TPDU (SMS-SUBMIT or SMS-COMMAND)</w:t>
            </w:r>
          </w:p>
        </w:tc>
        <w:tc>
          <w:tcPr>
            <w:tcW w:w="827" w:type="dxa"/>
          </w:tcPr>
          <w:p w:rsidR="007C2495" w:rsidRPr="00816C4A" w:rsidRDefault="007C2495" w:rsidP="000634A6">
            <w:pPr>
              <w:pStyle w:val="TAL"/>
              <w:jc w:val="center"/>
              <w:rPr>
                <w:lang w:val="fr-FR"/>
              </w:rPr>
            </w:pPr>
            <w:r w:rsidRPr="00816C4A">
              <w:rPr>
                <w:lang w:val="fr-FR"/>
              </w:rPr>
              <w:t>8.13</w:t>
            </w:r>
          </w:p>
        </w:tc>
        <w:tc>
          <w:tcPr>
            <w:tcW w:w="757" w:type="dxa"/>
          </w:tcPr>
          <w:p w:rsidR="007C2495" w:rsidRPr="00816C4A" w:rsidRDefault="007C2495" w:rsidP="000634A6">
            <w:pPr>
              <w:pStyle w:val="TAL"/>
              <w:jc w:val="center"/>
              <w:rPr>
                <w:lang w:val="fr-FR"/>
              </w:rPr>
            </w:pPr>
            <w:r w:rsidRPr="00816C4A">
              <w:rPr>
                <w:lang w:val="fr-FR"/>
              </w:rPr>
              <w:t>M</w:t>
            </w:r>
          </w:p>
        </w:tc>
        <w:tc>
          <w:tcPr>
            <w:tcW w:w="547" w:type="dxa"/>
          </w:tcPr>
          <w:p w:rsidR="007C2495" w:rsidRPr="00816C4A" w:rsidRDefault="007C2495" w:rsidP="000634A6">
            <w:pPr>
              <w:pStyle w:val="TAL"/>
              <w:jc w:val="center"/>
              <w:rPr>
                <w:lang w:val="fr-FR"/>
              </w:rPr>
            </w:pPr>
            <w:r w:rsidRPr="00816C4A">
              <w:rPr>
                <w:lang w:val="fr-FR"/>
              </w:rPr>
              <w:t>Y</w:t>
            </w:r>
          </w:p>
        </w:tc>
        <w:tc>
          <w:tcPr>
            <w:tcW w:w="836" w:type="dxa"/>
          </w:tcPr>
          <w:p w:rsidR="007C2495" w:rsidRPr="00816C4A" w:rsidRDefault="007C2495" w:rsidP="000634A6">
            <w:pPr>
              <w:pStyle w:val="TAL"/>
              <w:jc w:val="center"/>
              <w:rPr>
                <w:lang w:val="fr-FR"/>
              </w:rPr>
            </w:pPr>
            <w:r w:rsidRPr="00816C4A">
              <w:rPr>
                <w:lang w:val="fr-FR"/>
              </w:rPr>
              <w:t>E</w:t>
            </w:r>
          </w:p>
        </w:tc>
      </w:tr>
      <w:tr w:rsidR="007C2495" w:rsidRPr="00816C4A" w:rsidTr="000634A6">
        <w:tblPrEx>
          <w:tblCellMar>
            <w:top w:w="0" w:type="dxa"/>
            <w:bottom w:w="0" w:type="dxa"/>
          </w:tblCellMar>
        </w:tblPrEx>
        <w:trPr>
          <w:jc w:val="center"/>
        </w:trPr>
        <w:tc>
          <w:tcPr>
            <w:tcW w:w="4127" w:type="dxa"/>
          </w:tcPr>
          <w:p w:rsidR="007C2495" w:rsidRPr="00816C4A" w:rsidRDefault="007C2495" w:rsidP="000634A6">
            <w:pPr>
              <w:pStyle w:val="TAL"/>
              <w:rPr>
                <w:lang w:val="fr-FR"/>
              </w:rPr>
            </w:pPr>
            <w:r w:rsidRPr="00816C4A">
              <w:rPr>
                <w:lang w:val="fr-FR"/>
              </w:rPr>
              <w:t>Icon identifier</w:t>
            </w:r>
          </w:p>
        </w:tc>
        <w:tc>
          <w:tcPr>
            <w:tcW w:w="827" w:type="dxa"/>
          </w:tcPr>
          <w:p w:rsidR="007C2495" w:rsidRPr="00816C4A" w:rsidRDefault="007C2495" w:rsidP="000634A6">
            <w:pPr>
              <w:pStyle w:val="TAL"/>
              <w:jc w:val="center"/>
              <w:rPr>
                <w:lang w:val="fr-FR"/>
              </w:rPr>
            </w:pPr>
            <w:r w:rsidRPr="00816C4A">
              <w:rPr>
                <w:lang w:val="fr-FR"/>
              </w:rPr>
              <w:t>8.31</w:t>
            </w:r>
          </w:p>
        </w:tc>
        <w:tc>
          <w:tcPr>
            <w:tcW w:w="757" w:type="dxa"/>
          </w:tcPr>
          <w:p w:rsidR="007C2495" w:rsidRPr="00816C4A" w:rsidRDefault="007C2495" w:rsidP="000634A6">
            <w:pPr>
              <w:pStyle w:val="TAL"/>
              <w:jc w:val="center"/>
              <w:rPr>
                <w:lang w:val="fr-FR"/>
              </w:rPr>
            </w:pPr>
            <w:r w:rsidRPr="00816C4A">
              <w:rPr>
                <w:lang w:val="fr-FR"/>
              </w:rPr>
              <w:t>O</w:t>
            </w:r>
          </w:p>
        </w:tc>
        <w:tc>
          <w:tcPr>
            <w:tcW w:w="547" w:type="dxa"/>
          </w:tcPr>
          <w:p w:rsidR="007C2495" w:rsidRPr="00816C4A" w:rsidRDefault="007C2495" w:rsidP="000634A6">
            <w:pPr>
              <w:pStyle w:val="TAL"/>
              <w:jc w:val="center"/>
            </w:pPr>
            <w:r w:rsidRPr="00816C4A">
              <w:t>N</w:t>
            </w:r>
          </w:p>
        </w:tc>
        <w:tc>
          <w:tcPr>
            <w:tcW w:w="836" w:type="dxa"/>
          </w:tcPr>
          <w:p w:rsidR="007C2495" w:rsidRPr="00816C4A" w:rsidRDefault="007C2495" w:rsidP="000634A6">
            <w:pPr>
              <w:pStyle w:val="TAL"/>
              <w:jc w:val="center"/>
            </w:pPr>
            <w:r w:rsidRPr="00816C4A">
              <w:t>F</w:t>
            </w:r>
          </w:p>
        </w:tc>
      </w:tr>
      <w:tr w:rsidR="007C2495" w:rsidRPr="00816C4A" w:rsidTr="000634A6">
        <w:tblPrEx>
          <w:tblCellMar>
            <w:top w:w="0" w:type="dxa"/>
            <w:bottom w:w="0" w:type="dxa"/>
          </w:tblCellMar>
        </w:tblPrEx>
        <w:trPr>
          <w:jc w:val="center"/>
        </w:trPr>
        <w:tc>
          <w:tcPr>
            <w:tcW w:w="4127" w:type="dxa"/>
          </w:tcPr>
          <w:p w:rsidR="007C2495" w:rsidRPr="00816C4A" w:rsidRDefault="007C2495" w:rsidP="000634A6">
            <w:pPr>
              <w:pStyle w:val="TAL"/>
            </w:pPr>
            <w:r w:rsidRPr="00816C4A">
              <w:t>Text attribute</w:t>
            </w:r>
          </w:p>
        </w:tc>
        <w:tc>
          <w:tcPr>
            <w:tcW w:w="827" w:type="dxa"/>
          </w:tcPr>
          <w:p w:rsidR="007C2495" w:rsidRPr="00816C4A" w:rsidRDefault="007C2495" w:rsidP="000634A6">
            <w:pPr>
              <w:pStyle w:val="TAL"/>
              <w:jc w:val="center"/>
            </w:pPr>
            <w:r w:rsidRPr="00816C4A">
              <w:t>8.70</w:t>
            </w:r>
          </w:p>
        </w:tc>
        <w:tc>
          <w:tcPr>
            <w:tcW w:w="757" w:type="dxa"/>
          </w:tcPr>
          <w:p w:rsidR="007C2495" w:rsidRPr="00816C4A" w:rsidRDefault="007C2495" w:rsidP="000634A6">
            <w:pPr>
              <w:pStyle w:val="TAL"/>
              <w:jc w:val="center"/>
            </w:pPr>
            <w:r w:rsidRPr="00816C4A">
              <w:t>C</w:t>
            </w:r>
          </w:p>
        </w:tc>
        <w:tc>
          <w:tcPr>
            <w:tcW w:w="547" w:type="dxa"/>
          </w:tcPr>
          <w:p w:rsidR="007C2495" w:rsidRPr="00816C4A" w:rsidRDefault="007C2495" w:rsidP="000634A6">
            <w:pPr>
              <w:pStyle w:val="TAL"/>
              <w:jc w:val="center"/>
            </w:pPr>
            <w:r w:rsidRPr="00816C4A">
              <w:t>N</w:t>
            </w:r>
          </w:p>
        </w:tc>
        <w:tc>
          <w:tcPr>
            <w:tcW w:w="836" w:type="dxa"/>
          </w:tcPr>
          <w:p w:rsidR="007C2495" w:rsidRPr="00816C4A" w:rsidRDefault="007C2495" w:rsidP="000634A6">
            <w:pPr>
              <w:pStyle w:val="TAL"/>
              <w:jc w:val="center"/>
            </w:pPr>
            <w:r w:rsidRPr="00816C4A">
              <w:t>G</w:t>
            </w:r>
          </w:p>
        </w:tc>
      </w:tr>
      <w:tr w:rsidR="007C2495" w:rsidRPr="00816C4A" w:rsidTr="000634A6">
        <w:tblPrEx>
          <w:tblCellMar>
            <w:top w:w="0" w:type="dxa"/>
            <w:bottom w:w="0" w:type="dxa"/>
          </w:tblCellMar>
        </w:tblPrEx>
        <w:trPr>
          <w:jc w:val="center"/>
        </w:trPr>
        <w:tc>
          <w:tcPr>
            <w:tcW w:w="4127" w:type="dxa"/>
          </w:tcPr>
          <w:p w:rsidR="007C2495" w:rsidRPr="00816C4A" w:rsidRDefault="007C2495" w:rsidP="000634A6">
            <w:pPr>
              <w:pStyle w:val="TAL"/>
            </w:pPr>
            <w:r w:rsidRPr="00816C4A">
              <w:t>Frame Identifier</w:t>
            </w:r>
          </w:p>
        </w:tc>
        <w:tc>
          <w:tcPr>
            <w:tcW w:w="827" w:type="dxa"/>
          </w:tcPr>
          <w:p w:rsidR="007C2495" w:rsidRPr="00816C4A" w:rsidRDefault="007C2495" w:rsidP="000634A6">
            <w:pPr>
              <w:pStyle w:val="TAL"/>
              <w:jc w:val="center"/>
            </w:pPr>
            <w:r w:rsidRPr="00816C4A">
              <w:t>8.82</w:t>
            </w:r>
          </w:p>
        </w:tc>
        <w:tc>
          <w:tcPr>
            <w:tcW w:w="757" w:type="dxa"/>
          </w:tcPr>
          <w:p w:rsidR="007C2495" w:rsidRPr="00816C4A" w:rsidRDefault="007C2495" w:rsidP="000634A6">
            <w:pPr>
              <w:pStyle w:val="TAL"/>
              <w:jc w:val="center"/>
            </w:pPr>
            <w:r w:rsidRPr="00816C4A">
              <w:t>O</w:t>
            </w:r>
          </w:p>
        </w:tc>
        <w:tc>
          <w:tcPr>
            <w:tcW w:w="547" w:type="dxa"/>
          </w:tcPr>
          <w:p w:rsidR="007C2495" w:rsidRPr="00816C4A" w:rsidRDefault="007C2495" w:rsidP="000634A6">
            <w:pPr>
              <w:pStyle w:val="TAL"/>
              <w:jc w:val="center"/>
            </w:pPr>
            <w:r w:rsidRPr="00816C4A">
              <w:t>N</w:t>
            </w:r>
          </w:p>
        </w:tc>
        <w:tc>
          <w:tcPr>
            <w:tcW w:w="836" w:type="dxa"/>
          </w:tcPr>
          <w:p w:rsidR="007C2495" w:rsidRPr="00816C4A" w:rsidRDefault="007C2495" w:rsidP="000634A6">
            <w:pPr>
              <w:pStyle w:val="TAL"/>
              <w:jc w:val="center"/>
            </w:pPr>
            <w:r w:rsidRPr="00816C4A">
              <w:t>H</w:t>
            </w:r>
          </w:p>
        </w:tc>
      </w:tr>
      <w:tr w:rsidR="007C2495" w:rsidRPr="00816C4A" w:rsidTr="000634A6">
        <w:tblPrEx>
          <w:tblCellMar>
            <w:top w:w="0" w:type="dxa"/>
            <w:bottom w:w="0" w:type="dxa"/>
          </w:tblCellMar>
        </w:tblPrEx>
        <w:trPr>
          <w:jc w:val="center"/>
        </w:trPr>
        <w:tc>
          <w:tcPr>
            <w:tcW w:w="4127" w:type="dxa"/>
          </w:tcPr>
          <w:p w:rsidR="007C2495" w:rsidRPr="00816C4A" w:rsidRDefault="007C2495" w:rsidP="000634A6">
            <w:pPr>
              <w:pStyle w:val="TAL"/>
            </w:pPr>
            <w:r w:rsidRPr="00816C4A">
              <w:t>Address data object 2</w:t>
            </w:r>
          </w:p>
        </w:tc>
        <w:tc>
          <w:tcPr>
            <w:tcW w:w="827" w:type="dxa"/>
          </w:tcPr>
          <w:p w:rsidR="007C2495" w:rsidRPr="00816C4A" w:rsidRDefault="007C2495" w:rsidP="000634A6">
            <w:pPr>
              <w:pStyle w:val="TAL"/>
              <w:jc w:val="center"/>
            </w:pPr>
            <w:r w:rsidRPr="00816C4A">
              <w:t>8.108</w:t>
            </w:r>
          </w:p>
        </w:tc>
        <w:tc>
          <w:tcPr>
            <w:tcW w:w="757" w:type="dxa"/>
          </w:tcPr>
          <w:p w:rsidR="007C2495" w:rsidRPr="00816C4A" w:rsidRDefault="007C2495" w:rsidP="000634A6">
            <w:pPr>
              <w:pStyle w:val="TAL"/>
              <w:jc w:val="center"/>
            </w:pPr>
            <w:r w:rsidRPr="00816C4A">
              <w:t>C</w:t>
            </w:r>
          </w:p>
        </w:tc>
        <w:tc>
          <w:tcPr>
            <w:tcW w:w="547" w:type="dxa"/>
          </w:tcPr>
          <w:p w:rsidR="007C2495" w:rsidRPr="00816C4A" w:rsidRDefault="007C2495" w:rsidP="000634A6">
            <w:pPr>
              <w:pStyle w:val="TAL"/>
              <w:jc w:val="center"/>
            </w:pPr>
            <w:r w:rsidRPr="00816C4A">
              <w:t>N</w:t>
            </w:r>
          </w:p>
        </w:tc>
        <w:tc>
          <w:tcPr>
            <w:tcW w:w="836" w:type="dxa"/>
          </w:tcPr>
          <w:p w:rsidR="007C2495" w:rsidRPr="00816C4A" w:rsidRDefault="007C2495" w:rsidP="000634A6">
            <w:pPr>
              <w:pStyle w:val="TAL"/>
              <w:jc w:val="center"/>
            </w:pPr>
            <w:r w:rsidRPr="00816C4A">
              <w:t>I</w:t>
            </w:r>
          </w:p>
        </w:tc>
      </w:tr>
    </w:tbl>
    <w:p w:rsidR="007C2495" w:rsidRPr="00816C4A" w:rsidRDefault="007C2495" w:rsidP="007C2495">
      <w:pPr>
        <w:pStyle w:val="FP"/>
      </w:pPr>
    </w:p>
    <w:p w:rsidR="007C2495" w:rsidRPr="00816C4A" w:rsidRDefault="007C2495" w:rsidP="007C2495">
      <w:r w:rsidRPr="00816C4A">
        <w:t xml:space="preserve">The address data object holds the RP_Destination_Address of the Service Centre. If no RP_Destination_Address is transferred, then the ME shall insert the default Service Centre address. </w:t>
      </w:r>
    </w:p>
    <w:p w:rsidR="007C2495" w:rsidRPr="00816C4A" w:rsidRDefault="007C2495" w:rsidP="007C2495">
      <w:r w:rsidRPr="00816C4A">
        <w:t>The address data object 1 may optionally hold the Public Service Identity of the SM-SC in URI format that the ME shall use to submit the SMS over IP as defined in 3GPP TS 24.341 [65].</w:t>
      </w:r>
    </w:p>
    <w:p w:rsidR="007C2495" w:rsidRPr="00816C4A" w:rsidRDefault="007C2495" w:rsidP="007C2495">
      <w:r w:rsidRPr="00816C4A">
        <w:t>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TS 24.341 [65] clause 5.3.1.4.2.</w:t>
      </w:r>
    </w:p>
    <w:p w:rsidR="007C2495" w:rsidRPr="00816C4A" w:rsidRDefault="007C2495" w:rsidP="007C2495">
      <w:r w:rsidRPr="00816C4A">
        <w:t>When Address data object 2 is present, the UICC shall set the TP_Destination_Address field in the SMS TPDU to the dummy MSISDN value as specified in 24.341 [65].</w:t>
      </w:r>
    </w:p>
    <w:p w:rsidR="007C2495" w:rsidRPr="00816C4A" w:rsidRDefault="007C2495" w:rsidP="007C2495">
      <w:r w:rsidRPr="00816C4A">
        <w:t>The Text attribute applies to the Alpha Identifier. It may be present only if the Alpha Identifier is present.</w:t>
      </w:r>
    </w:p>
    <w:p w:rsidR="007C2495" w:rsidRPr="00816C4A" w:rsidRDefault="007C2495" w:rsidP="007C2495">
      <w:pPr>
        <w:pStyle w:val="Heading3"/>
      </w:pPr>
      <w:bookmarkStart w:id="695" w:name="_Toc3200774"/>
      <w:bookmarkStart w:id="696" w:name="_Toc20392517"/>
      <w:bookmarkStart w:id="697" w:name="_Toc27774164"/>
      <w:bookmarkStart w:id="698" w:name="_Toc44930979"/>
      <w:bookmarkStart w:id="699" w:name="_Toc44931809"/>
      <w:bookmarkStart w:id="700" w:name="_Toc44932289"/>
      <w:r w:rsidRPr="00816C4A">
        <w:t>6.6.10</w:t>
      </w:r>
      <w:r w:rsidRPr="00816C4A">
        <w:tab/>
        <w:t>SEND SS</w:t>
      </w:r>
      <w:bookmarkEnd w:id="695"/>
      <w:bookmarkEnd w:id="696"/>
      <w:bookmarkEnd w:id="697"/>
      <w:bookmarkEnd w:id="698"/>
      <w:bookmarkEnd w:id="699"/>
      <w:bookmarkEnd w:id="700"/>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7C2495" w:rsidRPr="00816C4A" w:rsidTr="000634A6">
        <w:tblPrEx>
          <w:tblCellMar>
            <w:top w:w="0" w:type="dxa"/>
            <w:bottom w:w="0" w:type="dxa"/>
          </w:tblCellMar>
        </w:tblPrEx>
        <w:trPr>
          <w:jc w:val="center"/>
        </w:trPr>
        <w:tc>
          <w:tcPr>
            <w:tcW w:w="2904" w:type="dxa"/>
          </w:tcPr>
          <w:p w:rsidR="007C2495" w:rsidRPr="00816C4A" w:rsidRDefault="007C2495" w:rsidP="000634A6">
            <w:pPr>
              <w:pStyle w:val="TAH"/>
              <w:rPr>
                <w:lang w:eastAsia="en-GB"/>
              </w:rPr>
            </w:pPr>
            <w:r w:rsidRPr="00816C4A">
              <w:rPr>
                <w:lang w:eastAsia="en-GB"/>
              </w:rPr>
              <w:t>Description</w:t>
            </w:r>
          </w:p>
        </w:tc>
        <w:tc>
          <w:tcPr>
            <w:tcW w:w="1240" w:type="dxa"/>
          </w:tcPr>
          <w:p w:rsidR="007C2495" w:rsidRPr="00816C4A" w:rsidRDefault="007C2495" w:rsidP="000634A6">
            <w:pPr>
              <w:pStyle w:val="TAH"/>
              <w:rPr>
                <w:lang w:eastAsia="en-GB"/>
              </w:rPr>
            </w:pPr>
            <w:r w:rsidRPr="00816C4A">
              <w:rPr>
                <w:lang w:eastAsia="en-GB"/>
              </w:rPr>
              <w:t>Clause</w:t>
            </w:r>
          </w:p>
        </w:tc>
        <w:tc>
          <w:tcPr>
            <w:tcW w:w="1240" w:type="dxa"/>
          </w:tcPr>
          <w:p w:rsidR="007C2495" w:rsidRPr="00816C4A" w:rsidRDefault="007C2495" w:rsidP="000634A6">
            <w:pPr>
              <w:pStyle w:val="TAH"/>
              <w:rPr>
                <w:lang w:eastAsia="en-GB"/>
              </w:rPr>
            </w:pPr>
            <w:r w:rsidRPr="00816C4A">
              <w:rPr>
                <w:lang w:eastAsia="en-GB"/>
              </w:rPr>
              <w:t>M/O/C</w:t>
            </w:r>
          </w:p>
        </w:tc>
        <w:tc>
          <w:tcPr>
            <w:tcW w:w="852" w:type="dxa"/>
          </w:tcPr>
          <w:p w:rsidR="007C2495" w:rsidRPr="00816C4A" w:rsidRDefault="007C2495" w:rsidP="000634A6">
            <w:pPr>
              <w:pStyle w:val="TAH"/>
              <w:rPr>
                <w:lang w:eastAsia="en-GB"/>
              </w:rPr>
            </w:pPr>
            <w:r w:rsidRPr="00816C4A">
              <w:rPr>
                <w:lang w:eastAsia="en-GB"/>
              </w:rPr>
              <w:t>Min</w:t>
            </w:r>
          </w:p>
        </w:tc>
        <w:tc>
          <w:tcPr>
            <w:tcW w:w="994"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2904" w:type="dxa"/>
          </w:tcPr>
          <w:p w:rsidR="007C2495" w:rsidRPr="00816C4A" w:rsidRDefault="007C2495" w:rsidP="000634A6">
            <w:pPr>
              <w:pStyle w:val="TAL"/>
            </w:pPr>
            <w:r w:rsidRPr="00816C4A">
              <w:t>Proactive UICC command Tag</w:t>
            </w:r>
          </w:p>
        </w:tc>
        <w:tc>
          <w:tcPr>
            <w:tcW w:w="1240" w:type="dxa"/>
          </w:tcPr>
          <w:p w:rsidR="007C2495" w:rsidRPr="00816C4A" w:rsidRDefault="007C2495" w:rsidP="000634A6">
            <w:pPr>
              <w:pStyle w:val="TAL"/>
              <w:jc w:val="center"/>
            </w:pPr>
            <w:r w:rsidRPr="00816C4A">
              <w:t>9.2</w:t>
            </w:r>
          </w:p>
        </w:tc>
        <w:tc>
          <w:tcPr>
            <w:tcW w:w="1240" w:type="dxa"/>
          </w:tcPr>
          <w:p w:rsidR="007C2495" w:rsidRPr="00816C4A" w:rsidRDefault="007C2495" w:rsidP="000634A6">
            <w:pPr>
              <w:pStyle w:val="TAL"/>
              <w:jc w:val="center"/>
            </w:pPr>
            <w:r w:rsidRPr="00816C4A">
              <w:t>M</w:t>
            </w:r>
          </w:p>
        </w:tc>
        <w:tc>
          <w:tcPr>
            <w:tcW w:w="852" w:type="dxa"/>
          </w:tcPr>
          <w:p w:rsidR="007C2495" w:rsidRPr="00816C4A" w:rsidRDefault="007C2495" w:rsidP="000634A6">
            <w:pPr>
              <w:pStyle w:val="TAL"/>
              <w:jc w:val="center"/>
            </w:pPr>
            <w:r w:rsidRPr="00816C4A">
              <w:t>Y</w:t>
            </w:r>
          </w:p>
        </w:tc>
        <w:tc>
          <w:tcPr>
            <w:tcW w:w="994" w:type="dxa"/>
          </w:tcPr>
          <w:p w:rsidR="007C2495" w:rsidRPr="00816C4A" w:rsidRDefault="007C2495" w:rsidP="000634A6">
            <w:pPr>
              <w:pStyle w:val="TAL"/>
              <w:jc w:val="center"/>
            </w:pPr>
            <w:r w:rsidRPr="00816C4A">
              <w:t>1</w:t>
            </w:r>
          </w:p>
        </w:tc>
      </w:tr>
      <w:tr w:rsidR="007C2495" w:rsidRPr="00816C4A" w:rsidTr="000634A6">
        <w:tblPrEx>
          <w:tblCellMar>
            <w:top w:w="0" w:type="dxa"/>
            <w:bottom w:w="0" w:type="dxa"/>
          </w:tblCellMar>
        </w:tblPrEx>
        <w:trPr>
          <w:jc w:val="center"/>
        </w:trPr>
        <w:tc>
          <w:tcPr>
            <w:tcW w:w="2904" w:type="dxa"/>
          </w:tcPr>
          <w:p w:rsidR="007C2495" w:rsidRPr="00816C4A" w:rsidRDefault="007C2495" w:rsidP="000634A6">
            <w:pPr>
              <w:pStyle w:val="TAL"/>
            </w:pPr>
            <w:r w:rsidRPr="00816C4A">
              <w:t>Length (A+B+C+D+E+F+G)</w:t>
            </w:r>
          </w:p>
        </w:tc>
        <w:tc>
          <w:tcPr>
            <w:tcW w:w="1240" w:type="dxa"/>
          </w:tcPr>
          <w:p w:rsidR="007C2495" w:rsidRPr="00816C4A" w:rsidRDefault="007C2495" w:rsidP="000634A6">
            <w:pPr>
              <w:pStyle w:val="TAL"/>
              <w:jc w:val="center"/>
              <w:rPr>
                <w:lang w:val="fr-FR"/>
              </w:rPr>
            </w:pPr>
            <w:r w:rsidRPr="00816C4A">
              <w:rPr>
                <w:lang w:val="fr-FR"/>
              </w:rPr>
              <w:t>-</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994" w:type="dxa"/>
          </w:tcPr>
          <w:p w:rsidR="007C2495" w:rsidRPr="00816C4A" w:rsidRDefault="007C2495" w:rsidP="000634A6">
            <w:pPr>
              <w:pStyle w:val="TAL"/>
              <w:jc w:val="center"/>
              <w:rPr>
                <w:lang w:val="fr-FR"/>
              </w:rPr>
            </w:pPr>
            <w:r w:rsidRPr="00816C4A">
              <w:rPr>
                <w:lang w:val="fr-FR"/>
              </w:rPr>
              <w:t>1 or 2</w:t>
            </w:r>
          </w:p>
        </w:tc>
      </w:tr>
      <w:tr w:rsidR="007C2495" w:rsidRPr="00816C4A" w:rsidTr="000634A6">
        <w:tblPrEx>
          <w:tblCellMar>
            <w:top w:w="0" w:type="dxa"/>
            <w:bottom w:w="0" w:type="dxa"/>
          </w:tblCellMar>
        </w:tblPrEx>
        <w:trPr>
          <w:jc w:val="center"/>
        </w:trPr>
        <w:tc>
          <w:tcPr>
            <w:tcW w:w="2904" w:type="dxa"/>
          </w:tcPr>
          <w:p w:rsidR="007C2495" w:rsidRPr="00816C4A" w:rsidRDefault="007C2495" w:rsidP="000634A6">
            <w:pPr>
              <w:pStyle w:val="TAL"/>
            </w:pPr>
            <w:r w:rsidRPr="00816C4A">
              <w:t>Command details</w:t>
            </w:r>
          </w:p>
        </w:tc>
        <w:tc>
          <w:tcPr>
            <w:tcW w:w="1240" w:type="dxa"/>
          </w:tcPr>
          <w:p w:rsidR="007C2495" w:rsidRPr="00816C4A" w:rsidRDefault="007C2495" w:rsidP="000634A6">
            <w:pPr>
              <w:pStyle w:val="TAL"/>
              <w:jc w:val="center"/>
            </w:pPr>
            <w:r w:rsidRPr="00816C4A">
              <w:t>8.6</w:t>
            </w:r>
          </w:p>
        </w:tc>
        <w:tc>
          <w:tcPr>
            <w:tcW w:w="1240" w:type="dxa"/>
          </w:tcPr>
          <w:p w:rsidR="007C2495" w:rsidRPr="00816C4A" w:rsidRDefault="007C2495" w:rsidP="000634A6">
            <w:pPr>
              <w:pStyle w:val="TAL"/>
              <w:jc w:val="center"/>
            </w:pPr>
            <w:r w:rsidRPr="00816C4A">
              <w:t>M</w:t>
            </w:r>
          </w:p>
        </w:tc>
        <w:tc>
          <w:tcPr>
            <w:tcW w:w="852" w:type="dxa"/>
          </w:tcPr>
          <w:p w:rsidR="007C2495" w:rsidRPr="00816C4A" w:rsidRDefault="007C2495" w:rsidP="000634A6">
            <w:pPr>
              <w:pStyle w:val="TAL"/>
              <w:jc w:val="center"/>
              <w:rPr>
                <w:lang w:val="fr-FR"/>
              </w:rPr>
            </w:pPr>
            <w:r w:rsidRPr="00816C4A">
              <w:rPr>
                <w:lang w:val="fr-FR"/>
              </w:rPr>
              <w:t>Y</w:t>
            </w:r>
          </w:p>
        </w:tc>
        <w:tc>
          <w:tcPr>
            <w:tcW w:w="994" w:type="dxa"/>
          </w:tcPr>
          <w:p w:rsidR="007C2495" w:rsidRPr="00816C4A" w:rsidRDefault="007C2495" w:rsidP="000634A6">
            <w:pPr>
              <w:pStyle w:val="TAL"/>
              <w:jc w:val="center"/>
              <w:rPr>
                <w:lang w:val="fr-FR"/>
              </w:rPr>
            </w:pPr>
            <w:r w:rsidRPr="00816C4A">
              <w:rPr>
                <w:lang w:val="fr-FR"/>
              </w:rPr>
              <w:t>A</w:t>
            </w:r>
          </w:p>
        </w:tc>
      </w:tr>
      <w:tr w:rsidR="007C2495" w:rsidRPr="00816C4A" w:rsidTr="000634A6">
        <w:tblPrEx>
          <w:tblCellMar>
            <w:top w:w="0" w:type="dxa"/>
            <w:bottom w:w="0" w:type="dxa"/>
          </w:tblCellMar>
        </w:tblPrEx>
        <w:trPr>
          <w:jc w:val="center"/>
        </w:trPr>
        <w:tc>
          <w:tcPr>
            <w:tcW w:w="2904" w:type="dxa"/>
          </w:tcPr>
          <w:p w:rsidR="007C2495" w:rsidRPr="00816C4A" w:rsidRDefault="007C2495" w:rsidP="000634A6">
            <w:pPr>
              <w:pStyle w:val="TAL"/>
              <w:rPr>
                <w:lang w:val="fr-FR"/>
              </w:rPr>
            </w:pPr>
            <w:r w:rsidRPr="00816C4A">
              <w:rPr>
                <w:lang w:val="fr-FR"/>
              </w:rPr>
              <w:t>Device identities</w:t>
            </w:r>
          </w:p>
        </w:tc>
        <w:tc>
          <w:tcPr>
            <w:tcW w:w="1240" w:type="dxa"/>
          </w:tcPr>
          <w:p w:rsidR="007C2495" w:rsidRPr="00816C4A" w:rsidRDefault="007C2495" w:rsidP="000634A6">
            <w:pPr>
              <w:pStyle w:val="TAL"/>
              <w:jc w:val="center"/>
              <w:rPr>
                <w:lang w:val="fr-FR"/>
              </w:rPr>
            </w:pPr>
            <w:r w:rsidRPr="00816C4A">
              <w:rPr>
                <w:lang w:val="fr-FR"/>
              </w:rPr>
              <w:t>8.7</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994" w:type="dxa"/>
          </w:tcPr>
          <w:p w:rsidR="007C2495" w:rsidRPr="00816C4A" w:rsidRDefault="007C2495" w:rsidP="000634A6">
            <w:pPr>
              <w:pStyle w:val="TAL"/>
              <w:jc w:val="center"/>
              <w:rPr>
                <w:lang w:val="fr-FR"/>
              </w:rPr>
            </w:pPr>
            <w:r w:rsidRPr="00816C4A">
              <w:rPr>
                <w:lang w:val="fr-FR"/>
              </w:rPr>
              <w:t>B</w:t>
            </w:r>
          </w:p>
        </w:tc>
      </w:tr>
      <w:tr w:rsidR="007C2495" w:rsidRPr="00816C4A" w:rsidTr="000634A6">
        <w:tblPrEx>
          <w:tblCellMar>
            <w:top w:w="0" w:type="dxa"/>
            <w:bottom w:w="0" w:type="dxa"/>
          </w:tblCellMar>
        </w:tblPrEx>
        <w:trPr>
          <w:jc w:val="center"/>
        </w:trPr>
        <w:tc>
          <w:tcPr>
            <w:tcW w:w="2904" w:type="dxa"/>
          </w:tcPr>
          <w:p w:rsidR="007C2495" w:rsidRPr="00816C4A" w:rsidRDefault="007C2495" w:rsidP="000634A6">
            <w:pPr>
              <w:pStyle w:val="TAL"/>
              <w:rPr>
                <w:lang w:val="fr-FR"/>
              </w:rPr>
            </w:pPr>
            <w:r w:rsidRPr="00816C4A">
              <w:rPr>
                <w:lang w:val="fr-FR"/>
              </w:rPr>
              <w:t>Alpha identifier</w:t>
            </w:r>
          </w:p>
        </w:tc>
        <w:tc>
          <w:tcPr>
            <w:tcW w:w="1240" w:type="dxa"/>
          </w:tcPr>
          <w:p w:rsidR="007C2495" w:rsidRPr="00816C4A" w:rsidRDefault="007C2495" w:rsidP="000634A6">
            <w:pPr>
              <w:pStyle w:val="TAL"/>
              <w:jc w:val="center"/>
              <w:rPr>
                <w:lang w:val="fr-FR"/>
              </w:rPr>
            </w:pPr>
            <w:r w:rsidRPr="00816C4A">
              <w:rPr>
                <w:lang w:val="fr-FR"/>
              </w:rPr>
              <w:t>8.2</w:t>
            </w:r>
          </w:p>
        </w:tc>
        <w:tc>
          <w:tcPr>
            <w:tcW w:w="1240" w:type="dxa"/>
          </w:tcPr>
          <w:p w:rsidR="007C2495" w:rsidRPr="00816C4A" w:rsidRDefault="007C2495" w:rsidP="000634A6">
            <w:pPr>
              <w:pStyle w:val="TAL"/>
              <w:jc w:val="center"/>
              <w:rPr>
                <w:lang w:val="fr-FR"/>
              </w:rPr>
            </w:pPr>
            <w:r w:rsidRPr="00816C4A">
              <w:rPr>
                <w:lang w:val="fr-FR"/>
              </w:rPr>
              <w:t>O</w:t>
            </w:r>
          </w:p>
        </w:tc>
        <w:tc>
          <w:tcPr>
            <w:tcW w:w="852" w:type="dxa"/>
          </w:tcPr>
          <w:p w:rsidR="007C2495" w:rsidRPr="00816C4A" w:rsidRDefault="007C2495" w:rsidP="000634A6">
            <w:pPr>
              <w:pStyle w:val="TAL"/>
              <w:jc w:val="center"/>
            </w:pPr>
            <w:r w:rsidRPr="00816C4A">
              <w:t>N</w:t>
            </w:r>
          </w:p>
        </w:tc>
        <w:tc>
          <w:tcPr>
            <w:tcW w:w="994" w:type="dxa"/>
          </w:tcPr>
          <w:p w:rsidR="007C2495" w:rsidRPr="00816C4A" w:rsidRDefault="007C2495" w:rsidP="000634A6">
            <w:pPr>
              <w:pStyle w:val="TAL"/>
              <w:jc w:val="center"/>
            </w:pPr>
            <w:r w:rsidRPr="00816C4A">
              <w:t>C</w:t>
            </w:r>
          </w:p>
        </w:tc>
      </w:tr>
      <w:tr w:rsidR="007C2495" w:rsidRPr="00816C4A" w:rsidTr="000634A6">
        <w:tblPrEx>
          <w:tblCellMar>
            <w:top w:w="0" w:type="dxa"/>
            <w:bottom w:w="0" w:type="dxa"/>
          </w:tblCellMar>
        </w:tblPrEx>
        <w:trPr>
          <w:jc w:val="center"/>
        </w:trPr>
        <w:tc>
          <w:tcPr>
            <w:tcW w:w="2904" w:type="dxa"/>
          </w:tcPr>
          <w:p w:rsidR="007C2495" w:rsidRPr="00816C4A" w:rsidRDefault="007C2495" w:rsidP="000634A6">
            <w:pPr>
              <w:pStyle w:val="TAL"/>
            </w:pPr>
            <w:r w:rsidRPr="00816C4A">
              <w:t>SS string</w:t>
            </w:r>
          </w:p>
        </w:tc>
        <w:tc>
          <w:tcPr>
            <w:tcW w:w="1240" w:type="dxa"/>
          </w:tcPr>
          <w:p w:rsidR="007C2495" w:rsidRPr="00816C4A" w:rsidRDefault="007C2495" w:rsidP="000634A6">
            <w:pPr>
              <w:pStyle w:val="TAL"/>
              <w:jc w:val="center"/>
              <w:rPr>
                <w:lang w:val="fr-FR"/>
              </w:rPr>
            </w:pPr>
            <w:r w:rsidRPr="00816C4A">
              <w:rPr>
                <w:lang w:val="fr-FR"/>
              </w:rPr>
              <w:t>8.14</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994" w:type="dxa"/>
          </w:tcPr>
          <w:p w:rsidR="007C2495" w:rsidRPr="00816C4A" w:rsidRDefault="007C2495" w:rsidP="000634A6">
            <w:pPr>
              <w:pStyle w:val="TAL"/>
              <w:jc w:val="center"/>
              <w:rPr>
                <w:lang w:val="fr-FR"/>
              </w:rPr>
            </w:pPr>
            <w:r w:rsidRPr="00816C4A">
              <w:rPr>
                <w:lang w:val="fr-FR"/>
              </w:rPr>
              <w:t>D</w:t>
            </w:r>
          </w:p>
        </w:tc>
      </w:tr>
      <w:tr w:rsidR="007C2495" w:rsidRPr="00816C4A" w:rsidTr="000634A6">
        <w:tblPrEx>
          <w:tblCellMar>
            <w:top w:w="0" w:type="dxa"/>
            <w:bottom w:w="0" w:type="dxa"/>
          </w:tblCellMar>
        </w:tblPrEx>
        <w:trPr>
          <w:jc w:val="center"/>
        </w:trPr>
        <w:tc>
          <w:tcPr>
            <w:tcW w:w="2904" w:type="dxa"/>
          </w:tcPr>
          <w:p w:rsidR="007C2495" w:rsidRPr="00816C4A" w:rsidRDefault="007C2495" w:rsidP="000634A6">
            <w:pPr>
              <w:pStyle w:val="TAL"/>
              <w:rPr>
                <w:lang w:val="fr-FR"/>
              </w:rPr>
            </w:pPr>
            <w:r w:rsidRPr="00816C4A">
              <w:rPr>
                <w:lang w:val="fr-FR"/>
              </w:rPr>
              <w:t xml:space="preserve">Icon identifier </w:t>
            </w:r>
          </w:p>
        </w:tc>
        <w:tc>
          <w:tcPr>
            <w:tcW w:w="1240" w:type="dxa"/>
          </w:tcPr>
          <w:p w:rsidR="007C2495" w:rsidRPr="00816C4A" w:rsidRDefault="007C2495" w:rsidP="000634A6">
            <w:pPr>
              <w:pStyle w:val="TAL"/>
              <w:jc w:val="center"/>
              <w:rPr>
                <w:lang w:val="fr-FR"/>
              </w:rPr>
            </w:pPr>
            <w:r w:rsidRPr="00816C4A">
              <w:rPr>
                <w:lang w:val="fr-FR"/>
              </w:rPr>
              <w:t>8.31</w:t>
            </w:r>
          </w:p>
        </w:tc>
        <w:tc>
          <w:tcPr>
            <w:tcW w:w="1240" w:type="dxa"/>
          </w:tcPr>
          <w:p w:rsidR="007C2495" w:rsidRPr="00816C4A" w:rsidRDefault="007C2495" w:rsidP="000634A6">
            <w:pPr>
              <w:pStyle w:val="TAL"/>
              <w:jc w:val="center"/>
              <w:rPr>
                <w:lang w:val="fr-FR"/>
              </w:rPr>
            </w:pPr>
            <w:r w:rsidRPr="00816C4A">
              <w:rPr>
                <w:lang w:val="fr-FR"/>
              </w:rPr>
              <w:t>O</w:t>
            </w:r>
          </w:p>
        </w:tc>
        <w:tc>
          <w:tcPr>
            <w:tcW w:w="852" w:type="dxa"/>
          </w:tcPr>
          <w:p w:rsidR="007C2495" w:rsidRPr="00816C4A" w:rsidRDefault="007C2495" w:rsidP="000634A6">
            <w:pPr>
              <w:pStyle w:val="TAL"/>
              <w:jc w:val="center"/>
            </w:pPr>
            <w:r w:rsidRPr="00816C4A">
              <w:t>N</w:t>
            </w:r>
          </w:p>
        </w:tc>
        <w:tc>
          <w:tcPr>
            <w:tcW w:w="994" w:type="dxa"/>
          </w:tcPr>
          <w:p w:rsidR="007C2495" w:rsidRPr="00816C4A" w:rsidRDefault="007C2495" w:rsidP="000634A6">
            <w:pPr>
              <w:pStyle w:val="TAL"/>
              <w:jc w:val="center"/>
            </w:pPr>
            <w:r w:rsidRPr="00816C4A">
              <w:t>E</w:t>
            </w:r>
          </w:p>
        </w:tc>
      </w:tr>
      <w:tr w:rsidR="007C2495" w:rsidRPr="00816C4A" w:rsidTr="000634A6">
        <w:tblPrEx>
          <w:tblCellMar>
            <w:top w:w="0" w:type="dxa"/>
            <w:bottom w:w="0" w:type="dxa"/>
          </w:tblCellMar>
        </w:tblPrEx>
        <w:trPr>
          <w:jc w:val="center"/>
        </w:trPr>
        <w:tc>
          <w:tcPr>
            <w:tcW w:w="2904" w:type="dxa"/>
          </w:tcPr>
          <w:p w:rsidR="007C2495" w:rsidRPr="00816C4A" w:rsidRDefault="007C2495" w:rsidP="000634A6">
            <w:pPr>
              <w:pStyle w:val="TAL"/>
            </w:pPr>
            <w:r w:rsidRPr="00816C4A">
              <w:t>Text attribute</w:t>
            </w:r>
          </w:p>
        </w:tc>
        <w:tc>
          <w:tcPr>
            <w:tcW w:w="1240" w:type="dxa"/>
          </w:tcPr>
          <w:p w:rsidR="007C2495" w:rsidRPr="00816C4A" w:rsidRDefault="007C2495" w:rsidP="000634A6">
            <w:pPr>
              <w:pStyle w:val="TAL"/>
              <w:jc w:val="center"/>
            </w:pPr>
            <w:r w:rsidRPr="00816C4A">
              <w:t>8.70</w:t>
            </w:r>
          </w:p>
        </w:tc>
        <w:tc>
          <w:tcPr>
            <w:tcW w:w="1240" w:type="dxa"/>
          </w:tcPr>
          <w:p w:rsidR="007C2495" w:rsidRPr="00816C4A" w:rsidRDefault="007C2495" w:rsidP="000634A6">
            <w:pPr>
              <w:pStyle w:val="TAL"/>
              <w:jc w:val="center"/>
            </w:pPr>
            <w:r w:rsidRPr="00816C4A">
              <w:t>C</w:t>
            </w:r>
          </w:p>
        </w:tc>
        <w:tc>
          <w:tcPr>
            <w:tcW w:w="852" w:type="dxa"/>
          </w:tcPr>
          <w:p w:rsidR="007C2495" w:rsidRPr="00816C4A" w:rsidRDefault="007C2495" w:rsidP="000634A6">
            <w:pPr>
              <w:pStyle w:val="TAL"/>
              <w:jc w:val="center"/>
            </w:pPr>
            <w:r w:rsidRPr="00816C4A">
              <w:t>N</w:t>
            </w:r>
          </w:p>
        </w:tc>
        <w:tc>
          <w:tcPr>
            <w:tcW w:w="994" w:type="dxa"/>
          </w:tcPr>
          <w:p w:rsidR="007C2495" w:rsidRPr="00816C4A" w:rsidRDefault="007C2495" w:rsidP="000634A6">
            <w:pPr>
              <w:pStyle w:val="TAL"/>
              <w:jc w:val="center"/>
            </w:pPr>
            <w:r w:rsidRPr="00816C4A">
              <w:t>F</w:t>
            </w:r>
          </w:p>
        </w:tc>
      </w:tr>
      <w:tr w:rsidR="007C2495" w:rsidRPr="00816C4A" w:rsidTr="000634A6">
        <w:tblPrEx>
          <w:tblCellMar>
            <w:top w:w="0" w:type="dxa"/>
            <w:bottom w:w="0" w:type="dxa"/>
          </w:tblCellMar>
        </w:tblPrEx>
        <w:trPr>
          <w:jc w:val="center"/>
        </w:trPr>
        <w:tc>
          <w:tcPr>
            <w:tcW w:w="2904" w:type="dxa"/>
          </w:tcPr>
          <w:p w:rsidR="007C2495" w:rsidRPr="00816C4A" w:rsidRDefault="007C2495" w:rsidP="000634A6">
            <w:pPr>
              <w:pStyle w:val="TAL"/>
            </w:pPr>
            <w:r w:rsidRPr="00816C4A">
              <w:t>Frame Identifier</w:t>
            </w:r>
          </w:p>
        </w:tc>
        <w:tc>
          <w:tcPr>
            <w:tcW w:w="1240" w:type="dxa"/>
          </w:tcPr>
          <w:p w:rsidR="007C2495" w:rsidRPr="00816C4A" w:rsidRDefault="007C2495" w:rsidP="000634A6">
            <w:pPr>
              <w:pStyle w:val="TAL"/>
              <w:jc w:val="center"/>
            </w:pPr>
            <w:r w:rsidRPr="00816C4A">
              <w:t>8.82</w:t>
            </w:r>
          </w:p>
        </w:tc>
        <w:tc>
          <w:tcPr>
            <w:tcW w:w="1240" w:type="dxa"/>
          </w:tcPr>
          <w:p w:rsidR="007C2495" w:rsidRPr="00816C4A" w:rsidRDefault="007C2495" w:rsidP="000634A6">
            <w:pPr>
              <w:pStyle w:val="TAL"/>
              <w:jc w:val="center"/>
            </w:pPr>
            <w:r w:rsidRPr="00816C4A">
              <w:t>O</w:t>
            </w:r>
          </w:p>
        </w:tc>
        <w:tc>
          <w:tcPr>
            <w:tcW w:w="852" w:type="dxa"/>
          </w:tcPr>
          <w:p w:rsidR="007C2495" w:rsidRPr="00816C4A" w:rsidRDefault="007C2495" w:rsidP="000634A6">
            <w:pPr>
              <w:pStyle w:val="TAL"/>
              <w:jc w:val="center"/>
            </w:pPr>
            <w:r w:rsidRPr="00816C4A">
              <w:t>N</w:t>
            </w:r>
          </w:p>
        </w:tc>
        <w:tc>
          <w:tcPr>
            <w:tcW w:w="994" w:type="dxa"/>
          </w:tcPr>
          <w:p w:rsidR="007C2495" w:rsidRPr="00816C4A" w:rsidRDefault="007C2495" w:rsidP="000634A6">
            <w:pPr>
              <w:pStyle w:val="TAL"/>
              <w:jc w:val="center"/>
            </w:pPr>
            <w:r w:rsidRPr="00816C4A">
              <w:t>G</w:t>
            </w:r>
          </w:p>
        </w:tc>
      </w:tr>
    </w:tbl>
    <w:p w:rsidR="007C2495" w:rsidRPr="00816C4A" w:rsidRDefault="007C2495" w:rsidP="007C2495"/>
    <w:p w:rsidR="007C2495" w:rsidRPr="00816C4A" w:rsidRDefault="007C2495" w:rsidP="007C2495">
      <w:r w:rsidRPr="00816C4A">
        <w:t>The Text attribute applies to the Alpha Identifier. It may be present only if the Alpha Identifier is present.</w:t>
      </w:r>
    </w:p>
    <w:p w:rsidR="007C2495" w:rsidRPr="00816C4A" w:rsidRDefault="007C2495" w:rsidP="007C2495">
      <w:pPr>
        <w:pStyle w:val="Heading3"/>
      </w:pPr>
      <w:bookmarkStart w:id="701" w:name="_Toc3200775"/>
      <w:bookmarkStart w:id="702" w:name="_Toc20392518"/>
      <w:bookmarkStart w:id="703" w:name="_Toc27774165"/>
      <w:bookmarkStart w:id="704" w:name="_Toc44930980"/>
      <w:bookmarkStart w:id="705" w:name="_Toc44931810"/>
      <w:bookmarkStart w:id="706" w:name="_Toc44932290"/>
      <w:r w:rsidRPr="00816C4A">
        <w:t>6.6.11</w:t>
      </w:r>
      <w:r w:rsidRPr="00816C4A">
        <w:tab/>
        <w:t>SEND USSD</w:t>
      </w:r>
      <w:bookmarkEnd w:id="701"/>
      <w:bookmarkEnd w:id="702"/>
      <w:bookmarkEnd w:id="703"/>
      <w:bookmarkEnd w:id="704"/>
      <w:bookmarkEnd w:id="705"/>
      <w:bookmarkEnd w:id="706"/>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7C2495" w:rsidRPr="00816C4A" w:rsidTr="000634A6">
        <w:tblPrEx>
          <w:tblCellMar>
            <w:top w:w="0" w:type="dxa"/>
            <w:bottom w:w="0" w:type="dxa"/>
          </w:tblCellMar>
        </w:tblPrEx>
        <w:trPr>
          <w:jc w:val="center"/>
        </w:trPr>
        <w:tc>
          <w:tcPr>
            <w:tcW w:w="2762" w:type="dxa"/>
          </w:tcPr>
          <w:p w:rsidR="007C2495" w:rsidRPr="00816C4A" w:rsidRDefault="007C2495" w:rsidP="000634A6">
            <w:pPr>
              <w:pStyle w:val="TAH"/>
              <w:rPr>
                <w:lang w:eastAsia="en-GB"/>
              </w:rPr>
            </w:pPr>
            <w:r w:rsidRPr="00816C4A">
              <w:rPr>
                <w:lang w:eastAsia="en-GB"/>
              </w:rPr>
              <w:t>Description</w:t>
            </w:r>
          </w:p>
        </w:tc>
        <w:tc>
          <w:tcPr>
            <w:tcW w:w="1240" w:type="dxa"/>
          </w:tcPr>
          <w:p w:rsidR="007C2495" w:rsidRPr="00816C4A" w:rsidRDefault="007C2495" w:rsidP="000634A6">
            <w:pPr>
              <w:pStyle w:val="TAH"/>
              <w:rPr>
                <w:lang w:eastAsia="en-GB"/>
              </w:rPr>
            </w:pPr>
            <w:r w:rsidRPr="00816C4A">
              <w:rPr>
                <w:lang w:eastAsia="en-GB"/>
              </w:rPr>
              <w:t>Clause</w:t>
            </w:r>
          </w:p>
        </w:tc>
        <w:tc>
          <w:tcPr>
            <w:tcW w:w="1240" w:type="dxa"/>
          </w:tcPr>
          <w:p w:rsidR="007C2495" w:rsidRPr="00816C4A" w:rsidRDefault="007C2495" w:rsidP="000634A6">
            <w:pPr>
              <w:pStyle w:val="TAH"/>
              <w:rPr>
                <w:lang w:eastAsia="en-GB"/>
              </w:rPr>
            </w:pPr>
            <w:r w:rsidRPr="00816C4A">
              <w:rPr>
                <w:lang w:eastAsia="en-GB"/>
              </w:rPr>
              <w:t>M/O/C</w:t>
            </w:r>
          </w:p>
        </w:tc>
        <w:tc>
          <w:tcPr>
            <w:tcW w:w="852" w:type="dxa"/>
          </w:tcPr>
          <w:p w:rsidR="007C2495" w:rsidRPr="00816C4A" w:rsidRDefault="007C2495" w:rsidP="000634A6">
            <w:pPr>
              <w:pStyle w:val="TAH"/>
              <w:rPr>
                <w:lang w:eastAsia="en-GB"/>
              </w:rPr>
            </w:pPr>
            <w:r w:rsidRPr="00816C4A">
              <w:rPr>
                <w:lang w:eastAsia="en-GB"/>
              </w:rPr>
              <w:t>Min</w:t>
            </w:r>
          </w:p>
        </w:tc>
        <w:tc>
          <w:tcPr>
            <w:tcW w:w="923"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2762" w:type="dxa"/>
          </w:tcPr>
          <w:p w:rsidR="007C2495" w:rsidRPr="00816C4A" w:rsidRDefault="007C2495" w:rsidP="000634A6">
            <w:pPr>
              <w:pStyle w:val="TAL"/>
            </w:pPr>
            <w:r w:rsidRPr="00816C4A">
              <w:t>Proactive UICC command Tag</w:t>
            </w:r>
          </w:p>
        </w:tc>
        <w:tc>
          <w:tcPr>
            <w:tcW w:w="1240" w:type="dxa"/>
          </w:tcPr>
          <w:p w:rsidR="007C2495" w:rsidRPr="00816C4A" w:rsidRDefault="007C2495" w:rsidP="000634A6">
            <w:pPr>
              <w:pStyle w:val="TAL"/>
              <w:jc w:val="center"/>
            </w:pPr>
            <w:r w:rsidRPr="00816C4A">
              <w:t>9.2</w:t>
            </w:r>
          </w:p>
        </w:tc>
        <w:tc>
          <w:tcPr>
            <w:tcW w:w="1240" w:type="dxa"/>
          </w:tcPr>
          <w:p w:rsidR="007C2495" w:rsidRPr="00816C4A" w:rsidRDefault="007C2495" w:rsidP="000634A6">
            <w:pPr>
              <w:pStyle w:val="TAL"/>
              <w:jc w:val="center"/>
            </w:pPr>
            <w:r w:rsidRPr="00816C4A">
              <w:t>M</w:t>
            </w:r>
          </w:p>
        </w:tc>
        <w:tc>
          <w:tcPr>
            <w:tcW w:w="852" w:type="dxa"/>
          </w:tcPr>
          <w:p w:rsidR="007C2495" w:rsidRPr="00816C4A" w:rsidRDefault="007C2495" w:rsidP="000634A6">
            <w:pPr>
              <w:pStyle w:val="TAL"/>
              <w:jc w:val="center"/>
            </w:pPr>
            <w:r w:rsidRPr="00816C4A">
              <w:t>Y</w:t>
            </w:r>
          </w:p>
        </w:tc>
        <w:tc>
          <w:tcPr>
            <w:tcW w:w="923" w:type="dxa"/>
          </w:tcPr>
          <w:p w:rsidR="007C2495" w:rsidRPr="00816C4A" w:rsidRDefault="007C2495" w:rsidP="000634A6">
            <w:pPr>
              <w:pStyle w:val="TAL"/>
              <w:jc w:val="center"/>
            </w:pPr>
            <w:r w:rsidRPr="00816C4A">
              <w:t>1</w:t>
            </w:r>
          </w:p>
        </w:tc>
      </w:tr>
      <w:tr w:rsidR="007C2495" w:rsidRPr="00816C4A" w:rsidTr="000634A6">
        <w:tblPrEx>
          <w:tblCellMar>
            <w:top w:w="0" w:type="dxa"/>
            <w:bottom w:w="0" w:type="dxa"/>
          </w:tblCellMar>
        </w:tblPrEx>
        <w:trPr>
          <w:jc w:val="center"/>
        </w:trPr>
        <w:tc>
          <w:tcPr>
            <w:tcW w:w="2762" w:type="dxa"/>
          </w:tcPr>
          <w:p w:rsidR="007C2495" w:rsidRPr="00816C4A" w:rsidRDefault="007C2495" w:rsidP="000634A6">
            <w:pPr>
              <w:pStyle w:val="TAL"/>
            </w:pPr>
            <w:r w:rsidRPr="00816C4A">
              <w:t>Length (A+B+C+D+E+F+G)</w:t>
            </w:r>
          </w:p>
        </w:tc>
        <w:tc>
          <w:tcPr>
            <w:tcW w:w="1240" w:type="dxa"/>
          </w:tcPr>
          <w:p w:rsidR="007C2495" w:rsidRPr="00816C4A" w:rsidRDefault="007C2495" w:rsidP="000634A6">
            <w:pPr>
              <w:pStyle w:val="TAL"/>
              <w:jc w:val="center"/>
              <w:rPr>
                <w:lang w:val="fr-FR"/>
              </w:rPr>
            </w:pPr>
            <w:r w:rsidRPr="00816C4A">
              <w:rPr>
                <w:lang w:val="fr-FR"/>
              </w:rPr>
              <w:t>-</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923" w:type="dxa"/>
          </w:tcPr>
          <w:p w:rsidR="007C2495" w:rsidRPr="00816C4A" w:rsidRDefault="007C2495" w:rsidP="000634A6">
            <w:pPr>
              <w:pStyle w:val="TAL"/>
              <w:jc w:val="center"/>
              <w:rPr>
                <w:lang w:val="fr-FR"/>
              </w:rPr>
            </w:pPr>
            <w:r w:rsidRPr="00816C4A">
              <w:rPr>
                <w:lang w:val="fr-FR"/>
              </w:rPr>
              <w:t>1 or 2</w:t>
            </w:r>
          </w:p>
        </w:tc>
      </w:tr>
      <w:tr w:rsidR="007C2495" w:rsidRPr="00816C4A" w:rsidTr="000634A6">
        <w:tblPrEx>
          <w:tblCellMar>
            <w:top w:w="0" w:type="dxa"/>
            <w:bottom w:w="0" w:type="dxa"/>
          </w:tblCellMar>
        </w:tblPrEx>
        <w:trPr>
          <w:jc w:val="center"/>
        </w:trPr>
        <w:tc>
          <w:tcPr>
            <w:tcW w:w="2762" w:type="dxa"/>
          </w:tcPr>
          <w:p w:rsidR="007C2495" w:rsidRPr="00816C4A" w:rsidRDefault="007C2495" w:rsidP="000634A6">
            <w:pPr>
              <w:pStyle w:val="TAL"/>
            </w:pPr>
            <w:r w:rsidRPr="00816C4A">
              <w:t>Command details</w:t>
            </w:r>
          </w:p>
        </w:tc>
        <w:tc>
          <w:tcPr>
            <w:tcW w:w="1240" w:type="dxa"/>
          </w:tcPr>
          <w:p w:rsidR="007C2495" w:rsidRPr="00816C4A" w:rsidRDefault="007C2495" w:rsidP="000634A6">
            <w:pPr>
              <w:pStyle w:val="TAL"/>
              <w:jc w:val="center"/>
            </w:pPr>
            <w:r w:rsidRPr="00816C4A">
              <w:t>8.6</w:t>
            </w:r>
          </w:p>
        </w:tc>
        <w:tc>
          <w:tcPr>
            <w:tcW w:w="1240" w:type="dxa"/>
          </w:tcPr>
          <w:p w:rsidR="007C2495" w:rsidRPr="00816C4A" w:rsidRDefault="007C2495" w:rsidP="000634A6">
            <w:pPr>
              <w:pStyle w:val="TAL"/>
              <w:jc w:val="center"/>
            </w:pPr>
            <w:r w:rsidRPr="00816C4A">
              <w:t>M</w:t>
            </w:r>
          </w:p>
        </w:tc>
        <w:tc>
          <w:tcPr>
            <w:tcW w:w="852" w:type="dxa"/>
          </w:tcPr>
          <w:p w:rsidR="007C2495" w:rsidRPr="00816C4A" w:rsidRDefault="007C2495" w:rsidP="000634A6">
            <w:pPr>
              <w:pStyle w:val="TAL"/>
              <w:jc w:val="center"/>
              <w:rPr>
                <w:lang w:val="fr-FR"/>
              </w:rPr>
            </w:pPr>
            <w:r w:rsidRPr="00816C4A">
              <w:rPr>
                <w:lang w:val="fr-FR"/>
              </w:rPr>
              <w:t>Y</w:t>
            </w:r>
          </w:p>
        </w:tc>
        <w:tc>
          <w:tcPr>
            <w:tcW w:w="923" w:type="dxa"/>
          </w:tcPr>
          <w:p w:rsidR="007C2495" w:rsidRPr="00816C4A" w:rsidRDefault="007C2495" w:rsidP="000634A6">
            <w:pPr>
              <w:pStyle w:val="TAL"/>
              <w:jc w:val="center"/>
              <w:rPr>
                <w:lang w:val="fr-FR"/>
              </w:rPr>
            </w:pPr>
            <w:r w:rsidRPr="00816C4A">
              <w:rPr>
                <w:lang w:val="fr-FR"/>
              </w:rPr>
              <w:t>A</w:t>
            </w:r>
          </w:p>
        </w:tc>
      </w:tr>
      <w:tr w:rsidR="007C2495" w:rsidRPr="00816C4A" w:rsidTr="000634A6">
        <w:tblPrEx>
          <w:tblCellMar>
            <w:top w:w="0" w:type="dxa"/>
            <w:bottom w:w="0" w:type="dxa"/>
          </w:tblCellMar>
        </w:tblPrEx>
        <w:trPr>
          <w:jc w:val="center"/>
        </w:trPr>
        <w:tc>
          <w:tcPr>
            <w:tcW w:w="2762" w:type="dxa"/>
          </w:tcPr>
          <w:p w:rsidR="007C2495" w:rsidRPr="00816C4A" w:rsidRDefault="007C2495" w:rsidP="000634A6">
            <w:pPr>
              <w:pStyle w:val="TAL"/>
              <w:rPr>
                <w:lang w:val="fr-FR"/>
              </w:rPr>
            </w:pPr>
            <w:r w:rsidRPr="00816C4A">
              <w:rPr>
                <w:lang w:val="fr-FR"/>
              </w:rPr>
              <w:t>Device identities</w:t>
            </w:r>
          </w:p>
        </w:tc>
        <w:tc>
          <w:tcPr>
            <w:tcW w:w="1240" w:type="dxa"/>
          </w:tcPr>
          <w:p w:rsidR="007C2495" w:rsidRPr="00816C4A" w:rsidRDefault="007C2495" w:rsidP="000634A6">
            <w:pPr>
              <w:pStyle w:val="TAL"/>
              <w:jc w:val="center"/>
              <w:rPr>
                <w:lang w:val="fr-FR"/>
              </w:rPr>
            </w:pPr>
            <w:r w:rsidRPr="00816C4A">
              <w:rPr>
                <w:lang w:val="fr-FR"/>
              </w:rPr>
              <w:t>8.7</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923" w:type="dxa"/>
          </w:tcPr>
          <w:p w:rsidR="007C2495" w:rsidRPr="00816C4A" w:rsidRDefault="007C2495" w:rsidP="000634A6">
            <w:pPr>
              <w:pStyle w:val="TAL"/>
              <w:jc w:val="center"/>
              <w:rPr>
                <w:lang w:val="fr-FR"/>
              </w:rPr>
            </w:pPr>
            <w:r w:rsidRPr="00816C4A">
              <w:rPr>
                <w:lang w:val="fr-FR"/>
              </w:rPr>
              <w:t>B</w:t>
            </w:r>
          </w:p>
        </w:tc>
      </w:tr>
      <w:tr w:rsidR="007C2495" w:rsidRPr="00816C4A" w:rsidTr="000634A6">
        <w:tblPrEx>
          <w:tblCellMar>
            <w:top w:w="0" w:type="dxa"/>
            <w:bottom w:w="0" w:type="dxa"/>
          </w:tblCellMar>
        </w:tblPrEx>
        <w:trPr>
          <w:jc w:val="center"/>
        </w:trPr>
        <w:tc>
          <w:tcPr>
            <w:tcW w:w="2762" w:type="dxa"/>
          </w:tcPr>
          <w:p w:rsidR="007C2495" w:rsidRPr="00816C4A" w:rsidRDefault="007C2495" w:rsidP="000634A6">
            <w:pPr>
              <w:pStyle w:val="TAL"/>
              <w:rPr>
                <w:lang w:val="fr-FR"/>
              </w:rPr>
            </w:pPr>
            <w:r w:rsidRPr="00816C4A">
              <w:rPr>
                <w:lang w:val="fr-FR"/>
              </w:rPr>
              <w:t>Alpha identifier</w:t>
            </w:r>
          </w:p>
        </w:tc>
        <w:tc>
          <w:tcPr>
            <w:tcW w:w="1240" w:type="dxa"/>
          </w:tcPr>
          <w:p w:rsidR="007C2495" w:rsidRPr="00816C4A" w:rsidRDefault="007C2495" w:rsidP="000634A6">
            <w:pPr>
              <w:pStyle w:val="TAL"/>
              <w:jc w:val="center"/>
              <w:rPr>
                <w:lang w:val="fr-FR"/>
              </w:rPr>
            </w:pPr>
            <w:r w:rsidRPr="00816C4A">
              <w:rPr>
                <w:lang w:val="fr-FR"/>
              </w:rPr>
              <w:t>8.2</w:t>
            </w:r>
          </w:p>
        </w:tc>
        <w:tc>
          <w:tcPr>
            <w:tcW w:w="1240" w:type="dxa"/>
          </w:tcPr>
          <w:p w:rsidR="007C2495" w:rsidRPr="00816C4A" w:rsidRDefault="007C2495" w:rsidP="000634A6">
            <w:pPr>
              <w:pStyle w:val="TAL"/>
              <w:jc w:val="center"/>
              <w:rPr>
                <w:lang w:val="fr-FR"/>
              </w:rPr>
            </w:pPr>
            <w:r w:rsidRPr="00816C4A">
              <w:rPr>
                <w:lang w:val="fr-FR"/>
              </w:rPr>
              <w:t>O</w:t>
            </w:r>
          </w:p>
        </w:tc>
        <w:tc>
          <w:tcPr>
            <w:tcW w:w="852" w:type="dxa"/>
          </w:tcPr>
          <w:p w:rsidR="007C2495" w:rsidRPr="00816C4A" w:rsidRDefault="007C2495" w:rsidP="000634A6">
            <w:pPr>
              <w:pStyle w:val="TAL"/>
              <w:jc w:val="center"/>
            </w:pPr>
            <w:r w:rsidRPr="00816C4A">
              <w:t>N</w:t>
            </w:r>
          </w:p>
        </w:tc>
        <w:tc>
          <w:tcPr>
            <w:tcW w:w="923" w:type="dxa"/>
          </w:tcPr>
          <w:p w:rsidR="007C2495" w:rsidRPr="00816C4A" w:rsidRDefault="007C2495" w:rsidP="000634A6">
            <w:pPr>
              <w:pStyle w:val="TAL"/>
              <w:jc w:val="center"/>
            </w:pPr>
            <w:r w:rsidRPr="00816C4A">
              <w:t>C</w:t>
            </w:r>
          </w:p>
        </w:tc>
      </w:tr>
      <w:tr w:rsidR="007C2495" w:rsidRPr="00816C4A" w:rsidTr="000634A6">
        <w:tblPrEx>
          <w:tblCellMar>
            <w:top w:w="0" w:type="dxa"/>
            <w:bottom w:w="0" w:type="dxa"/>
          </w:tblCellMar>
        </w:tblPrEx>
        <w:trPr>
          <w:jc w:val="center"/>
        </w:trPr>
        <w:tc>
          <w:tcPr>
            <w:tcW w:w="2762" w:type="dxa"/>
          </w:tcPr>
          <w:p w:rsidR="007C2495" w:rsidRPr="00816C4A" w:rsidRDefault="007C2495" w:rsidP="000634A6">
            <w:pPr>
              <w:pStyle w:val="TAL"/>
            </w:pPr>
            <w:r w:rsidRPr="00816C4A">
              <w:t>USSD String</w:t>
            </w:r>
          </w:p>
        </w:tc>
        <w:tc>
          <w:tcPr>
            <w:tcW w:w="1240" w:type="dxa"/>
          </w:tcPr>
          <w:p w:rsidR="007C2495" w:rsidRPr="00816C4A" w:rsidRDefault="007C2495" w:rsidP="000634A6">
            <w:pPr>
              <w:pStyle w:val="TAL"/>
              <w:jc w:val="center"/>
              <w:rPr>
                <w:lang w:val="fr-FR"/>
              </w:rPr>
            </w:pPr>
            <w:r w:rsidRPr="00816C4A">
              <w:rPr>
                <w:lang w:val="fr-FR"/>
              </w:rPr>
              <w:t>8.17</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923" w:type="dxa"/>
          </w:tcPr>
          <w:p w:rsidR="007C2495" w:rsidRPr="00816C4A" w:rsidRDefault="007C2495" w:rsidP="000634A6">
            <w:pPr>
              <w:pStyle w:val="TAL"/>
              <w:jc w:val="center"/>
              <w:rPr>
                <w:lang w:val="fr-FR"/>
              </w:rPr>
            </w:pPr>
            <w:r w:rsidRPr="00816C4A">
              <w:rPr>
                <w:lang w:val="fr-FR"/>
              </w:rPr>
              <w:t>D</w:t>
            </w:r>
          </w:p>
        </w:tc>
      </w:tr>
      <w:tr w:rsidR="007C2495" w:rsidRPr="00816C4A" w:rsidTr="000634A6">
        <w:tblPrEx>
          <w:tblCellMar>
            <w:top w:w="0" w:type="dxa"/>
            <w:bottom w:w="0" w:type="dxa"/>
          </w:tblCellMar>
        </w:tblPrEx>
        <w:trPr>
          <w:jc w:val="center"/>
        </w:trPr>
        <w:tc>
          <w:tcPr>
            <w:tcW w:w="2762" w:type="dxa"/>
          </w:tcPr>
          <w:p w:rsidR="007C2495" w:rsidRPr="00816C4A" w:rsidRDefault="007C2495" w:rsidP="000634A6">
            <w:pPr>
              <w:pStyle w:val="TAL"/>
              <w:rPr>
                <w:lang w:val="fr-FR"/>
              </w:rPr>
            </w:pPr>
            <w:r w:rsidRPr="00816C4A">
              <w:rPr>
                <w:lang w:val="fr-FR"/>
              </w:rPr>
              <w:t>Icon identifier</w:t>
            </w:r>
          </w:p>
        </w:tc>
        <w:tc>
          <w:tcPr>
            <w:tcW w:w="1240" w:type="dxa"/>
          </w:tcPr>
          <w:p w:rsidR="007C2495" w:rsidRPr="00816C4A" w:rsidRDefault="007C2495" w:rsidP="000634A6">
            <w:pPr>
              <w:pStyle w:val="TAL"/>
              <w:jc w:val="center"/>
              <w:rPr>
                <w:lang w:val="fr-FR"/>
              </w:rPr>
            </w:pPr>
            <w:r w:rsidRPr="00816C4A">
              <w:rPr>
                <w:lang w:val="fr-FR"/>
              </w:rPr>
              <w:t>8.31</w:t>
            </w:r>
          </w:p>
        </w:tc>
        <w:tc>
          <w:tcPr>
            <w:tcW w:w="1240" w:type="dxa"/>
          </w:tcPr>
          <w:p w:rsidR="007C2495" w:rsidRPr="00816C4A" w:rsidRDefault="007C2495" w:rsidP="000634A6">
            <w:pPr>
              <w:pStyle w:val="TAL"/>
              <w:jc w:val="center"/>
              <w:rPr>
                <w:lang w:val="fr-FR"/>
              </w:rPr>
            </w:pPr>
            <w:r w:rsidRPr="00816C4A">
              <w:rPr>
                <w:lang w:val="fr-FR"/>
              </w:rPr>
              <w:t>O</w:t>
            </w:r>
          </w:p>
        </w:tc>
        <w:tc>
          <w:tcPr>
            <w:tcW w:w="852" w:type="dxa"/>
          </w:tcPr>
          <w:p w:rsidR="007C2495" w:rsidRPr="00816C4A" w:rsidRDefault="007C2495" w:rsidP="000634A6">
            <w:pPr>
              <w:pStyle w:val="TAL"/>
              <w:jc w:val="center"/>
            </w:pPr>
            <w:r w:rsidRPr="00816C4A">
              <w:t>N</w:t>
            </w:r>
          </w:p>
        </w:tc>
        <w:tc>
          <w:tcPr>
            <w:tcW w:w="923" w:type="dxa"/>
          </w:tcPr>
          <w:p w:rsidR="007C2495" w:rsidRPr="00816C4A" w:rsidRDefault="007C2495" w:rsidP="000634A6">
            <w:pPr>
              <w:pStyle w:val="TAL"/>
              <w:jc w:val="center"/>
            </w:pPr>
            <w:r w:rsidRPr="00816C4A">
              <w:t>E</w:t>
            </w:r>
          </w:p>
        </w:tc>
      </w:tr>
      <w:tr w:rsidR="007C2495" w:rsidRPr="00816C4A" w:rsidTr="000634A6">
        <w:tblPrEx>
          <w:tblCellMar>
            <w:top w:w="0" w:type="dxa"/>
            <w:bottom w:w="0" w:type="dxa"/>
          </w:tblCellMar>
        </w:tblPrEx>
        <w:trPr>
          <w:jc w:val="center"/>
        </w:trPr>
        <w:tc>
          <w:tcPr>
            <w:tcW w:w="2762" w:type="dxa"/>
          </w:tcPr>
          <w:p w:rsidR="007C2495" w:rsidRPr="00816C4A" w:rsidRDefault="007C2495" w:rsidP="000634A6">
            <w:pPr>
              <w:pStyle w:val="TAL"/>
            </w:pPr>
            <w:r w:rsidRPr="00816C4A">
              <w:t>Text attribute</w:t>
            </w:r>
          </w:p>
        </w:tc>
        <w:tc>
          <w:tcPr>
            <w:tcW w:w="1240" w:type="dxa"/>
          </w:tcPr>
          <w:p w:rsidR="007C2495" w:rsidRPr="00816C4A" w:rsidRDefault="007C2495" w:rsidP="000634A6">
            <w:pPr>
              <w:pStyle w:val="TAL"/>
              <w:jc w:val="center"/>
            </w:pPr>
            <w:r w:rsidRPr="00816C4A">
              <w:t>8.70</w:t>
            </w:r>
          </w:p>
        </w:tc>
        <w:tc>
          <w:tcPr>
            <w:tcW w:w="1240" w:type="dxa"/>
          </w:tcPr>
          <w:p w:rsidR="007C2495" w:rsidRPr="00816C4A" w:rsidRDefault="007C2495" w:rsidP="000634A6">
            <w:pPr>
              <w:pStyle w:val="TAL"/>
              <w:jc w:val="center"/>
            </w:pPr>
            <w:r w:rsidRPr="00816C4A">
              <w:t>C</w:t>
            </w:r>
          </w:p>
        </w:tc>
        <w:tc>
          <w:tcPr>
            <w:tcW w:w="852" w:type="dxa"/>
          </w:tcPr>
          <w:p w:rsidR="007C2495" w:rsidRPr="00816C4A" w:rsidRDefault="007C2495" w:rsidP="000634A6">
            <w:pPr>
              <w:pStyle w:val="TAL"/>
              <w:jc w:val="center"/>
            </w:pPr>
            <w:r w:rsidRPr="00816C4A">
              <w:t>N</w:t>
            </w:r>
          </w:p>
        </w:tc>
        <w:tc>
          <w:tcPr>
            <w:tcW w:w="923" w:type="dxa"/>
          </w:tcPr>
          <w:p w:rsidR="007C2495" w:rsidRPr="00816C4A" w:rsidRDefault="007C2495" w:rsidP="000634A6">
            <w:pPr>
              <w:pStyle w:val="TAL"/>
              <w:jc w:val="center"/>
            </w:pPr>
            <w:r w:rsidRPr="00816C4A">
              <w:t>F</w:t>
            </w:r>
          </w:p>
        </w:tc>
      </w:tr>
      <w:tr w:rsidR="007C2495" w:rsidRPr="00816C4A" w:rsidTr="000634A6">
        <w:tblPrEx>
          <w:tblCellMar>
            <w:top w:w="0" w:type="dxa"/>
            <w:bottom w:w="0" w:type="dxa"/>
          </w:tblCellMar>
        </w:tblPrEx>
        <w:trPr>
          <w:jc w:val="center"/>
        </w:trPr>
        <w:tc>
          <w:tcPr>
            <w:tcW w:w="2762" w:type="dxa"/>
          </w:tcPr>
          <w:p w:rsidR="007C2495" w:rsidRPr="00816C4A" w:rsidRDefault="007C2495" w:rsidP="000634A6">
            <w:pPr>
              <w:pStyle w:val="TAL"/>
            </w:pPr>
            <w:r w:rsidRPr="00816C4A">
              <w:t>Frame Identifier</w:t>
            </w:r>
          </w:p>
        </w:tc>
        <w:tc>
          <w:tcPr>
            <w:tcW w:w="1240" w:type="dxa"/>
          </w:tcPr>
          <w:p w:rsidR="007C2495" w:rsidRPr="00816C4A" w:rsidRDefault="007C2495" w:rsidP="000634A6">
            <w:pPr>
              <w:pStyle w:val="TAL"/>
              <w:jc w:val="center"/>
            </w:pPr>
            <w:r w:rsidRPr="00816C4A">
              <w:t>8.82</w:t>
            </w:r>
          </w:p>
        </w:tc>
        <w:tc>
          <w:tcPr>
            <w:tcW w:w="1240" w:type="dxa"/>
          </w:tcPr>
          <w:p w:rsidR="007C2495" w:rsidRPr="00816C4A" w:rsidRDefault="007C2495" w:rsidP="000634A6">
            <w:pPr>
              <w:pStyle w:val="TAL"/>
              <w:jc w:val="center"/>
            </w:pPr>
            <w:r w:rsidRPr="00816C4A">
              <w:t>O</w:t>
            </w:r>
          </w:p>
        </w:tc>
        <w:tc>
          <w:tcPr>
            <w:tcW w:w="852" w:type="dxa"/>
          </w:tcPr>
          <w:p w:rsidR="007C2495" w:rsidRPr="00816C4A" w:rsidRDefault="007C2495" w:rsidP="000634A6">
            <w:pPr>
              <w:pStyle w:val="TAL"/>
              <w:jc w:val="center"/>
            </w:pPr>
            <w:r w:rsidRPr="00816C4A">
              <w:t>N</w:t>
            </w:r>
          </w:p>
        </w:tc>
        <w:tc>
          <w:tcPr>
            <w:tcW w:w="923" w:type="dxa"/>
          </w:tcPr>
          <w:p w:rsidR="007C2495" w:rsidRPr="00816C4A" w:rsidRDefault="007C2495" w:rsidP="000634A6">
            <w:pPr>
              <w:pStyle w:val="TAL"/>
              <w:jc w:val="center"/>
            </w:pPr>
            <w:r w:rsidRPr="00816C4A">
              <w:t>G</w:t>
            </w:r>
          </w:p>
        </w:tc>
      </w:tr>
    </w:tbl>
    <w:p w:rsidR="007C2495" w:rsidRPr="00816C4A" w:rsidRDefault="007C2495" w:rsidP="007C2495"/>
    <w:p w:rsidR="007C2495" w:rsidRPr="00816C4A" w:rsidRDefault="007C2495" w:rsidP="007C2495">
      <w:r w:rsidRPr="00816C4A">
        <w:t>The Text attribute applies to the Alpha Identifier. It may be present only if the Alpha Identifier is present.</w:t>
      </w:r>
    </w:p>
    <w:p w:rsidR="007C2495" w:rsidRPr="00816C4A" w:rsidRDefault="007C2495" w:rsidP="007C2495">
      <w:pPr>
        <w:pStyle w:val="Heading3"/>
      </w:pPr>
      <w:bookmarkStart w:id="707" w:name="_Toc3200776"/>
      <w:bookmarkStart w:id="708" w:name="_Toc20392519"/>
      <w:bookmarkStart w:id="709" w:name="_Toc27774166"/>
      <w:bookmarkStart w:id="710" w:name="_Toc44930981"/>
      <w:bookmarkStart w:id="711" w:name="_Toc44931811"/>
      <w:bookmarkStart w:id="712" w:name="_Toc44932291"/>
      <w:r w:rsidRPr="00816C4A">
        <w:lastRenderedPageBreak/>
        <w:t>6.6.12</w:t>
      </w:r>
      <w:r w:rsidRPr="00816C4A">
        <w:tab/>
        <w:t>SET UP CALL</w:t>
      </w:r>
      <w:bookmarkEnd w:id="707"/>
      <w:bookmarkEnd w:id="708"/>
      <w:bookmarkEnd w:id="709"/>
      <w:bookmarkEnd w:id="710"/>
      <w:bookmarkEnd w:id="711"/>
      <w:bookmarkEnd w:id="712"/>
    </w:p>
    <w:p w:rsidR="007C2495" w:rsidRPr="00816C4A" w:rsidRDefault="007C2495" w:rsidP="007C2495">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1 or 2</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A</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B</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C</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D</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E</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F</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G</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H</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I</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J</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K</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L</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M</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N</w:t>
            </w:r>
          </w:p>
        </w:tc>
      </w:tr>
    </w:tbl>
    <w:p w:rsidR="007C2495" w:rsidRPr="00816C4A" w:rsidRDefault="007C2495" w:rsidP="007C2495"/>
    <w:p w:rsidR="007C2495" w:rsidRPr="00816C4A" w:rsidRDefault="007C2495" w:rsidP="007C2495">
      <w:r w:rsidRPr="00816C4A">
        <w:t>If the capability configuration parameters are not present, the ME shall assume the call is a speech call.</w:t>
      </w:r>
    </w:p>
    <w:p w:rsidR="007C2495" w:rsidRPr="00816C4A" w:rsidRDefault="007C2495" w:rsidP="007C2495">
      <w:r w:rsidRPr="00816C4A">
        <w:t>If the subaddress is not present, the ME shall not provide a called party subaddress to the network.</w:t>
      </w:r>
    </w:p>
    <w:p w:rsidR="007C2495" w:rsidRPr="00816C4A" w:rsidRDefault="007C2495" w:rsidP="007C2495">
      <w:r w:rsidRPr="00816C4A">
        <w:t>If the duration is not present, the UICC imposes no restrictions on the ME of the maximum duration of redials.</w:t>
      </w:r>
    </w:p>
    <w:p w:rsidR="007C2495" w:rsidRPr="00816C4A" w:rsidRDefault="007C2495" w:rsidP="007C2495">
      <w:pPr>
        <w:keepNext/>
        <w:keepLines/>
      </w:pPr>
      <w:r w:rsidRPr="00816C4A">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rsidR="007C2495" w:rsidRPr="00816C4A" w:rsidRDefault="007C2495" w:rsidP="007C2495">
      <w:r w:rsidRPr="00816C4A">
        <w:rPr>
          <w:noProof/>
        </w:rPr>
        <w:t>The IMS URI data object holds the SIP URI or tel URI, as defined in TS 24.229 [52], of the called party (if class "ae" is supported).</w:t>
      </w:r>
    </w:p>
    <w:p w:rsidR="007C2495" w:rsidRPr="00816C4A" w:rsidRDefault="007C2495" w:rsidP="007C2495">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rsidR="007C2495" w:rsidRPr="00816C4A" w:rsidRDefault="007C2495" w:rsidP="007C2495">
      <w:pPr>
        <w:pStyle w:val="Heading3"/>
      </w:pPr>
      <w:bookmarkStart w:id="713" w:name="_Toc3200777"/>
      <w:bookmarkStart w:id="714" w:name="_Toc20392520"/>
      <w:bookmarkStart w:id="715" w:name="_Toc27774167"/>
      <w:bookmarkStart w:id="716" w:name="_Toc44930982"/>
      <w:bookmarkStart w:id="717" w:name="_Toc44931812"/>
      <w:bookmarkStart w:id="718" w:name="_Toc44932292"/>
      <w:r w:rsidRPr="00816C4A">
        <w:t>6.6.13</w:t>
      </w:r>
      <w:r w:rsidRPr="00816C4A">
        <w:tab/>
        <w:t>REFRESH</w:t>
      </w:r>
      <w:bookmarkEnd w:id="713"/>
      <w:bookmarkEnd w:id="714"/>
      <w:bookmarkEnd w:id="715"/>
      <w:bookmarkEnd w:id="716"/>
      <w:bookmarkEnd w:id="717"/>
      <w:bookmarkEnd w:id="718"/>
    </w:p>
    <w:p w:rsidR="007C2495" w:rsidRPr="00816C4A" w:rsidRDefault="007C2495" w:rsidP="007C2495">
      <w:r w:rsidRPr="00816C4A">
        <w:t>For all REFRESH modes except "Steering of Roaming", see ETSI TS 102 223 [32] clause 6.6.13.</w:t>
      </w:r>
    </w:p>
    <w:p w:rsidR="007C2495" w:rsidRPr="00816C4A" w:rsidRDefault="007C2495" w:rsidP="007C2495">
      <w:r w:rsidRPr="00816C4A">
        <w:t>For "Steering of Roaming":</w:t>
      </w:r>
    </w:p>
    <w:p w:rsidR="007C2495" w:rsidRPr="00816C4A" w:rsidRDefault="007C2495" w:rsidP="007C2495">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7C2495" w:rsidRPr="00816C4A" w:rsidTr="000634A6">
        <w:tblPrEx>
          <w:tblCellMar>
            <w:top w:w="0" w:type="dxa"/>
            <w:bottom w:w="0" w:type="dxa"/>
          </w:tblCellMar>
        </w:tblPrEx>
        <w:trPr>
          <w:jc w:val="center"/>
        </w:trPr>
        <w:tc>
          <w:tcPr>
            <w:tcW w:w="312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312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312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1 or 2</w:t>
            </w:r>
          </w:p>
        </w:tc>
      </w:tr>
      <w:tr w:rsidR="007C2495" w:rsidRPr="00816C4A" w:rsidTr="000634A6">
        <w:tblPrEx>
          <w:tblCellMar>
            <w:top w:w="0" w:type="dxa"/>
            <w:bottom w:w="0" w:type="dxa"/>
          </w:tblCellMar>
        </w:tblPrEx>
        <w:trPr>
          <w:jc w:val="center"/>
        </w:trPr>
        <w:tc>
          <w:tcPr>
            <w:tcW w:w="312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A</w:t>
            </w:r>
          </w:p>
        </w:tc>
      </w:tr>
      <w:tr w:rsidR="007C2495" w:rsidRPr="00816C4A" w:rsidTr="000634A6">
        <w:tblPrEx>
          <w:tblCellMar>
            <w:top w:w="0" w:type="dxa"/>
            <w:bottom w:w="0" w:type="dxa"/>
          </w:tblCellMar>
        </w:tblPrEx>
        <w:trPr>
          <w:jc w:val="center"/>
        </w:trPr>
        <w:tc>
          <w:tcPr>
            <w:tcW w:w="312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B</w:t>
            </w:r>
          </w:p>
        </w:tc>
      </w:tr>
      <w:tr w:rsidR="007C2495" w:rsidRPr="00816C4A" w:rsidTr="000634A6">
        <w:tblPrEx>
          <w:tblCellMar>
            <w:top w:w="0" w:type="dxa"/>
            <w:bottom w:w="0" w:type="dxa"/>
          </w:tblCellMar>
        </w:tblPrEx>
        <w:trPr>
          <w:jc w:val="center"/>
        </w:trPr>
        <w:tc>
          <w:tcPr>
            <w:tcW w:w="3120" w:type="dxa"/>
          </w:tcPr>
          <w:p w:rsidR="007C2495" w:rsidRPr="00816C4A" w:rsidRDefault="007C2495" w:rsidP="000634A6">
            <w:pPr>
              <w:pStyle w:val="TAL"/>
            </w:pPr>
            <w:r w:rsidRPr="00816C4A">
              <w:t>Alpha identifier</w:t>
            </w:r>
          </w:p>
        </w:tc>
        <w:tc>
          <w:tcPr>
            <w:tcW w:w="1276" w:type="dxa"/>
          </w:tcPr>
          <w:p w:rsidR="007C2495" w:rsidRPr="00816C4A" w:rsidRDefault="007C2495" w:rsidP="000634A6">
            <w:pPr>
              <w:pStyle w:val="TAL"/>
              <w:jc w:val="center"/>
            </w:pPr>
            <w:r w:rsidRPr="00816C4A">
              <w:t>8.2</w:t>
            </w:r>
          </w:p>
        </w:tc>
        <w:tc>
          <w:tcPr>
            <w:tcW w:w="1840" w:type="dxa"/>
          </w:tcPr>
          <w:p w:rsidR="007C2495" w:rsidRPr="00816C4A" w:rsidRDefault="007C2495" w:rsidP="000634A6">
            <w:pPr>
              <w:pStyle w:val="TAL"/>
              <w:jc w:val="center"/>
            </w:pPr>
            <w:r w:rsidRPr="00816C4A">
              <w:t>O</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r w:rsidRPr="00816C4A">
              <w:t>C</w:t>
            </w:r>
          </w:p>
        </w:tc>
      </w:tr>
      <w:tr w:rsidR="007C2495" w:rsidRPr="00816C4A" w:rsidTr="000634A6">
        <w:tblPrEx>
          <w:tblCellMar>
            <w:top w:w="0" w:type="dxa"/>
            <w:bottom w:w="0" w:type="dxa"/>
          </w:tblCellMar>
        </w:tblPrEx>
        <w:trPr>
          <w:jc w:val="center"/>
        </w:trPr>
        <w:tc>
          <w:tcPr>
            <w:tcW w:w="312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D</w:t>
            </w:r>
          </w:p>
        </w:tc>
      </w:tr>
      <w:tr w:rsidR="007C2495" w:rsidRPr="00816C4A" w:rsidTr="000634A6">
        <w:tblPrEx>
          <w:tblCellMar>
            <w:top w:w="0" w:type="dxa"/>
            <w:bottom w:w="0" w:type="dxa"/>
          </w:tblCellMar>
        </w:tblPrEx>
        <w:trPr>
          <w:jc w:val="center"/>
        </w:trPr>
        <w:tc>
          <w:tcPr>
            <w:tcW w:w="312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E</w:t>
            </w:r>
          </w:p>
        </w:tc>
      </w:tr>
      <w:tr w:rsidR="007C2495" w:rsidRPr="00816C4A" w:rsidTr="000634A6">
        <w:tblPrEx>
          <w:tblCellMar>
            <w:top w:w="0" w:type="dxa"/>
            <w:bottom w:w="0" w:type="dxa"/>
          </w:tblCellMar>
        </w:tblPrEx>
        <w:trPr>
          <w:jc w:val="center"/>
        </w:trPr>
        <w:tc>
          <w:tcPr>
            <w:tcW w:w="312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F</w:t>
            </w:r>
          </w:p>
        </w:tc>
      </w:tr>
      <w:tr w:rsidR="007C2495" w:rsidRPr="00816C4A" w:rsidTr="000634A6">
        <w:tblPrEx>
          <w:tblCellMar>
            <w:top w:w="0" w:type="dxa"/>
            <w:bottom w:w="0" w:type="dxa"/>
          </w:tblCellMar>
        </w:tblPrEx>
        <w:trPr>
          <w:jc w:val="center"/>
        </w:trPr>
        <w:tc>
          <w:tcPr>
            <w:tcW w:w="312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G</w:t>
            </w:r>
          </w:p>
        </w:tc>
      </w:tr>
      <w:tr w:rsidR="007C2495" w:rsidRPr="00816C4A" w:rsidTr="000634A6">
        <w:tblPrEx>
          <w:tblCellMar>
            <w:top w:w="0" w:type="dxa"/>
            <w:bottom w:w="0" w:type="dxa"/>
          </w:tblCellMar>
        </w:tblPrEx>
        <w:trPr>
          <w:jc w:val="center"/>
        </w:trPr>
        <w:tc>
          <w:tcPr>
            <w:tcW w:w="312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H</w:t>
            </w:r>
          </w:p>
        </w:tc>
      </w:tr>
      <w:tr w:rsidR="007C2495" w:rsidRPr="00816C4A" w:rsidTr="000634A6">
        <w:tblPrEx>
          <w:tblCellMar>
            <w:top w:w="0" w:type="dxa"/>
            <w:bottom w:w="0" w:type="dxa"/>
          </w:tblCellMar>
        </w:tblPrEx>
        <w:trPr>
          <w:jc w:val="center"/>
        </w:trPr>
        <w:tc>
          <w:tcPr>
            <w:tcW w:w="8506" w:type="dxa"/>
            <w:gridSpan w:val="5"/>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jc w:val="both"/>
            </w:pPr>
            <w:r w:rsidRPr="00816C4A">
              <w:t>Note 1: This parameter is required in case of steering of roaming (according to TS 23.122 [7]).</w:t>
            </w:r>
          </w:p>
          <w:p w:rsidR="007C2495" w:rsidRPr="00816C4A" w:rsidRDefault="007C2495" w:rsidP="000634A6">
            <w:pPr>
              <w:pStyle w:val="TAL"/>
              <w:ind w:left="284" w:hanging="284"/>
            </w:pPr>
            <w:r w:rsidRPr="00816C4A">
              <w:t>Note 2: This parameter is required in case of steering of roaming for I-WLAN (according to TS 24.234 [42]).</w:t>
            </w:r>
          </w:p>
        </w:tc>
      </w:tr>
    </w:tbl>
    <w:p w:rsidR="007C2495" w:rsidRPr="00816C4A" w:rsidRDefault="007C2495" w:rsidP="007C2495">
      <w:pPr>
        <w:pStyle w:val="FP"/>
      </w:pPr>
    </w:p>
    <w:p w:rsidR="007C2495" w:rsidRPr="00816C4A" w:rsidRDefault="007C2495" w:rsidP="007C2495">
      <w:r w:rsidRPr="00816C4A">
        <w:t>The Text attribute applies to the Alpha Identifier. It may be present only if the Alpha Identifier is present.</w:t>
      </w:r>
    </w:p>
    <w:p w:rsidR="007C2495" w:rsidRPr="00816C4A" w:rsidRDefault="007C2495" w:rsidP="007C2495">
      <w:pPr>
        <w:pStyle w:val="Heading3"/>
      </w:pPr>
      <w:bookmarkStart w:id="719" w:name="_Toc3200778"/>
      <w:bookmarkStart w:id="720" w:name="_Toc20392521"/>
      <w:bookmarkStart w:id="721" w:name="_Toc27774168"/>
      <w:bookmarkStart w:id="722" w:name="_Toc44930983"/>
      <w:bookmarkStart w:id="723" w:name="_Toc44931813"/>
      <w:bookmarkStart w:id="724" w:name="_Toc44932293"/>
      <w:r w:rsidRPr="00816C4A">
        <w:t>6.6.14</w:t>
      </w:r>
      <w:r w:rsidRPr="00816C4A">
        <w:tab/>
        <w:t>POLLING OFF</w:t>
      </w:r>
      <w:bookmarkEnd w:id="719"/>
      <w:bookmarkEnd w:id="720"/>
      <w:bookmarkEnd w:id="721"/>
      <w:bookmarkEnd w:id="722"/>
      <w:bookmarkEnd w:id="723"/>
      <w:bookmarkEnd w:id="724"/>
    </w:p>
    <w:p w:rsidR="007C2495" w:rsidRPr="00816C4A" w:rsidRDefault="007C2495" w:rsidP="007C2495">
      <w:r w:rsidRPr="00816C4A">
        <w:t>See ETSI TS 102 223 [32] clause 6.6.14.</w:t>
      </w:r>
    </w:p>
    <w:p w:rsidR="007C2495" w:rsidRPr="00816C4A" w:rsidRDefault="007C2495" w:rsidP="007C2495">
      <w:pPr>
        <w:pStyle w:val="Heading3"/>
      </w:pPr>
      <w:bookmarkStart w:id="725" w:name="_Toc3200779"/>
      <w:bookmarkStart w:id="726" w:name="_Toc20392522"/>
      <w:bookmarkStart w:id="727" w:name="_Toc27774169"/>
      <w:bookmarkStart w:id="728" w:name="_Toc44930984"/>
      <w:bookmarkStart w:id="729" w:name="_Toc44931814"/>
      <w:bookmarkStart w:id="730" w:name="_Toc44932294"/>
      <w:r w:rsidRPr="00816C4A">
        <w:t>6.6.15</w:t>
      </w:r>
      <w:r w:rsidRPr="00816C4A">
        <w:tab/>
        <w:t>PROVIDE LOCAL INFORMATION</w:t>
      </w:r>
      <w:bookmarkEnd w:id="725"/>
      <w:bookmarkEnd w:id="726"/>
      <w:bookmarkEnd w:id="727"/>
      <w:bookmarkEnd w:id="728"/>
      <w:bookmarkEnd w:id="729"/>
      <w:bookmarkEnd w:id="730"/>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rsidTr="000634A6">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1</w:t>
            </w:r>
          </w:p>
        </w:tc>
      </w:tr>
      <w:tr w:rsidR="007C2495" w:rsidRPr="00816C4A" w:rsidTr="000634A6">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Length (A+B+C)</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1 or 2</w:t>
            </w:r>
          </w:p>
        </w:tc>
      </w:tr>
      <w:tr w:rsidR="007C2495" w:rsidRPr="00816C4A" w:rsidTr="000634A6">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A</w:t>
            </w:r>
          </w:p>
        </w:tc>
      </w:tr>
      <w:tr w:rsidR="007C2495" w:rsidRPr="00816C4A" w:rsidTr="000634A6">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B</w:t>
            </w:r>
          </w:p>
        </w:tc>
      </w:tr>
      <w:tr w:rsidR="007C2495" w:rsidRPr="00816C4A" w:rsidTr="000634A6">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lang w:val="fr-FR"/>
              </w:rPr>
            </w:pPr>
            <w:r w:rsidRPr="00816C4A">
              <w:rPr>
                <w:lang w:val="fr-FR"/>
              </w:rPr>
              <w:t>UTRAN/E-UTRAN Measurement Qualifier</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8.73</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C</w:t>
            </w:r>
          </w:p>
        </w:tc>
      </w:tr>
    </w:tbl>
    <w:p w:rsidR="007C2495" w:rsidRPr="00816C4A" w:rsidRDefault="007C2495" w:rsidP="007C2495"/>
    <w:p w:rsidR="007C2495" w:rsidRPr="00816C4A" w:rsidRDefault="007C2495" w:rsidP="007C2495">
      <w:r w:rsidRPr="00816C4A">
        <w:t xml:space="preserve">UTRAN/E-UTRAN Measurement Qualifier: This data object applies when the Command Qualifier in Command details is set to indicate "Network Measurement results". It shall be included to indicate to the ME that "Network Measurement Results for a UTRAN" or "Network Measurement Results for a E-UTRAN" is required. It shall be excluded to indicate to the ME that "Network Measurement Results for a GERAN" is required. It shall only be included/excluded if the ME has indicated that it supports the implied access technology via the respective Terminal Profile setting. </w:t>
      </w:r>
    </w:p>
    <w:p w:rsidR="007C2495" w:rsidRPr="00816C4A" w:rsidRDefault="007C2495" w:rsidP="007C2495">
      <w:pPr>
        <w:pStyle w:val="Heading3"/>
      </w:pPr>
      <w:bookmarkStart w:id="731" w:name="_Toc3200780"/>
      <w:bookmarkStart w:id="732" w:name="_Toc20392523"/>
      <w:bookmarkStart w:id="733" w:name="_Toc27774170"/>
      <w:bookmarkStart w:id="734" w:name="_Toc44930985"/>
      <w:bookmarkStart w:id="735" w:name="_Toc44931815"/>
      <w:bookmarkStart w:id="736" w:name="_Toc44932295"/>
      <w:r w:rsidRPr="00816C4A">
        <w:t>6.6.16</w:t>
      </w:r>
      <w:r w:rsidRPr="00816C4A">
        <w:tab/>
        <w:t>SET UP EVENT LIST</w:t>
      </w:r>
      <w:bookmarkEnd w:id="731"/>
      <w:bookmarkEnd w:id="732"/>
      <w:bookmarkEnd w:id="733"/>
      <w:bookmarkEnd w:id="734"/>
      <w:bookmarkEnd w:id="735"/>
      <w:bookmarkEnd w:id="736"/>
    </w:p>
    <w:p w:rsidR="007C2495" w:rsidRPr="00816C4A" w:rsidRDefault="007C2495" w:rsidP="007C2495">
      <w:r w:rsidRPr="00816C4A">
        <w:t>See ETSI TS 102 223 [32] clause 6.6.16.</w:t>
      </w:r>
    </w:p>
    <w:p w:rsidR="007C2495" w:rsidRPr="00816C4A" w:rsidRDefault="007C2495" w:rsidP="007C2495">
      <w:pPr>
        <w:pStyle w:val="Heading3"/>
      </w:pPr>
      <w:bookmarkStart w:id="737" w:name="_Toc3200781"/>
      <w:bookmarkStart w:id="738" w:name="_Toc20392524"/>
      <w:bookmarkStart w:id="739" w:name="_Toc27774171"/>
      <w:bookmarkStart w:id="740" w:name="_Toc44930986"/>
      <w:bookmarkStart w:id="741" w:name="_Toc44931816"/>
      <w:bookmarkStart w:id="742" w:name="_Toc44932296"/>
      <w:r w:rsidRPr="00816C4A">
        <w:t>6.6.17</w:t>
      </w:r>
      <w:r w:rsidRPr="00816C4A">
        <w:tab/>
        <w:t>PERFORM CARD APDU</w:t>
      </w:r>
      <w:bookmarkEnd w:id="737"/>
      <w:bookmarkEnd w:id="738"/>
      <w:bookmarkEnd w:id="739"/>
      <w:bookmarkEnd w:id="740"/>
      <w:bookmarkEnd w:id="741"/>
      <w:bookmarkEnd w:id="742"/>
    </w:p>
    <w:p w:rsidR="007C2495" w:rsidRPr="00816C4A" w:rsidRDefault="007C2495" w:rsidP="007C2495">
      <w:r w:rsidRPr="00816C4A">
        <w:t>See ETSI TS 102 223 [32] clause 6.6.17.</w:t>
      </w:r>
    </w:p>
    <w:p w:rsidR="007C2495" w:rsidRPr="00816C4A" w:rsidRDefault="007C2495" w:rsidP="007C2495">
      <w:pPr>
        <w:pStyle w:val="Heading3"/>
      </w:pPr>
      <w:bookmarkStart w:id="743" w:name="_Toc3200782"/>
      <w:bookmarkStart w:id="744" w:name="_Toc20392525"/>
      <w:bookmarkStart w:id="745" w:name="_Toc27774172"/>
      <w:bookmarkStart w:id="746" w:name="_Toc44930987"/>
      <w:bookmarkStart w:id="747" w:name="_Toc44931817"/>
      <w:bookmarkStart w:id="748" w:name="_Toc44932297"/>
      <w:r w:rsidRPr="00816C4A">
        <w:t>6.6.18</w:t>
      </w:r>
      <w:r w:rsidRPr="00816C4A">
        <w:tab/>
        <w:t>POWER OFF CARD</w:t>
      </w:r>
      <w:bookmarkEnd w:id="743"/>
      <w:bookmarkEnd w:id="744"/>
      <w:bookmarkEnd w:id="745"/>
      <w:bookmarkEnd w:id="746"/>
      <w:bookmarkEnd w:id="747"/>
      <w:bookmarkEnd w:id="748"/>
    </w:p>
    <w:p w:rsidR="007C2495" w:rsidRPr="00816C4A" w:rsidRDefault="007C2495" w:rsidP="007C2495">
      <w:r w:rsidRPr="00816C4A">
        <w:t>See ETSI TS 102 223 [32] clause 6.6.18.</w:t>
      </w:r>
    </w:p>
    <w:p w:rsidR="007C2495" w:rsidRPr="00816C4A" w:rsidRDefault="007C2495" w:rsidP="007C2495">
      <w:pPr>
        <w:pStyle w:val="Heading3"/>
      </w:pPr>
      <w:bookmarkStart w:id="749" w:name="_Toc3200783"/>
      <w:bookmarkStart w:id="750" w:name="_Toc20392526"/>
      <w:bookmarkStart w:id="751" w:name="_Toc27774173"/>
      <w:bookmarkStart w:id="752" w:name="_Toc44930988"/>
      <w:bookmarkStart w:id="753" w:name="_Toc44931818"/>
      <w:bookmarkStart w:id="754" w:name="_Toc44932298"/>
      <w:r w:rsidRPr="00816C4A">
        <w:t>6.6.19</w:t>
      </w:r>
      <w:r w:rsidRPr="00816C4A">
        <w:tab/>
        <w:t>POWER ON CARD</w:t>
      </w:r>
      <w:bookmarkEnd w:id="749"/>
      <w:bookmarkEnd w:id="750"/>
      <w:bookmarkEnd w:id="751"/>
      <w:bookmarkEnd w:id="752"/>
      <w:bookmarkEnd w:id="753"/>
      <w:bookmarkEnd w:id="754"/>
    </w:p>
    <w:p w:rsidR="007C2495" w:rsidRPr="00816C4A" w:rsidRDefault="007C2495" w:rsidP="007C2495">
      <w:r w:rsidRPr="00816C4A">
        <w:t>See ETSI TS 102 223 [32] clause 6.6.19.</w:t>
      </w:r>
    </w:p>
    <w:p w:rsidR="007C2495" w:rsidRPr="00816C4A" w:rsidRDefault="007C2495" w:rsidP="007C2495">
      <w:pPr>
        <w:pStyle w:val="Heading3"/>
      </w:pPr>
      <w:bookmarkStart w:id="755" w:name="_Toc3200784"/>
      <w:bookmarkStart w:id="756" w:name="_Toc20392527"/>
      <w:bookmarkStart w:id="757" w:name="_Toc27774174"/>
      <w:bookmarkStart w:id="758" w:name="_Toc44930989"/>
      <w:bookmarkStart w:id="759" w:name="_Toc44931819"/>
      <w:bookmarkStart w:id="760" w:name="_Toc44932299"/>
      <w:r w:rsidRPr="00816C4A">
        <w:t>6.6.20</w:t>
      </w:r>
      <w:r w:rsidRPr="00816C4A">
        <w:tab/>
        <w:t>GET READER STATUS</w:t>
      </w:r>
      <w:bookmarkEnd w:id="755"/>
      <w:bookmarkEnd w:id="756"/>
      <w:bookmarkEnd w:id="757"/>
      <w:bookmarkEnd w:id="758"/>
      <w:bookmarkEnd w:id="759"/>
      <w:bookmarkEnd w:id="760"/>
    </w:p>
    <w:p w:rsidR="007C2495" w:rsidRPr="00816C4A" w:rsidRDefault="007C2495" w:rsidP="007C2495">
      <w:r w:rsidRPr="00816C4A">
        <w:t>See ETSI TS 102 223 [32] clause 6.6.20.</w:t>
      </w:r>
    </w:p>
    <w:p w:rsidR="007C2495" w:rsidRPr="00816C4A" w:rsidRDefault="007C2495" w:rsidP="007C2495">
      <w:pPr>
        <w:pStyle w:val="Heading3"/>
      </w:pPr>
      <w:bookmarkStart w:id="761" w:name="_Toc3200785"/>
      <w:bookmarkStart w:id="762" w:name="_Toc20392528"/>
      <w:bookmarkStart w:id="763" w:name="_Toc27774175"/>
      <w:bookmarkStart w:id="764" w:name="_Toc44930990"/>
      <w:bookmarkStart w:id="765" w:name="_Toc44931820"/>
      <w:bookmarkStart w:id="766" w:name="_Toc44932300"/>
      <w:r w:rsidRPr="00816C4A">
        <w:lastRenderedPageBreak/>
        <w:t>6.6.21</w:t>
      </w:r>
      <w:r w:rsidRPr="00816C4A">
        <w:tab/>
        <w:t>TIMER MANAGEMENT</w:t>
      </w:r>
      <w:bookmarkEnd w:id="761"/>
      <w:bookmarkEnd w:id="762"/>
      <w:bookmarkEnd w:id="763"/>
      <w:bookmarkEnd w:id="764"/>
      <w:bookmarkEnd w:id="765"/>
      <w:bookmarkEnd w:id="766"/>
    </w:p>
    <w:p w:rsidR="007C2495" w:rsidRPr="00816C4A" w:rsidRDefault="007C2495" w:rsidP="007C2495">
      <w:r w:rsidRPr="00816C4A">
        <w:t>See ETSI TS 102 223 [32] clause 6.6.21.</w:t>
      </w:r>
    </w:p>
    <w:p w:rsidR="007C2495" w:rsidRPr="00816C4A" w:rsidRDefault="007C2495" w:rsidP="007C2495">
      <w:pPr>
        <w:pStyle w:val="Heading3"/>
      </w:pPr>
      <w:bookmarkStart w:id="767" w:name="_Toc3200786"/>
      <w:bookmarkStart w:id="768" w:name="_Toc20392529"/>
      <w:bookmarkStart w:id="769" w:name="_Toc27774176"/>
      <w:bookmarkStart w:id="770" w:name="_Toc44930991"/>
      <w:bookmarkStart w:id="771" w:name="_Toc44931821"/>
      <w:bookmarkStart w:id="772" w:name="_Toc44932301"/>
      <w:r w:rsidRPr="00816C4A">
        <w:t>6.6.22</w:t>
      </w:r>
      <w:r w:rsidRPr="00816C4A">
        <w:tab/>
        <w:t>SET UP IDLE MODE TEXT</w:t>
      </w:r>
      <w:bookmarkEnd w:id="767"/>
      <w:bookmarkEnd w:id="768"/>
      <w:bookmarkEnd w:id="769"/>
      <w:bookmarkEnd w:id="770"/>
      <w:bookmarkEnd w:id="771"/>
      <w:bookmarkEnd w:id="772"/>
    </w:p>
    <w:p w:rsidR="007C2495" w:rsidRPr="00816C4A" w:rsidRDefault="007C2495" w:rsidP="007C2495">
      <w:r w:rsidRPr="00816C4A">
        <w:t>See ETSI TS 102 223 [32] clause 6.6.22.</w:t>
      </w:r>
    </w:p>
    <w:p w:rsidR="007C2495" w:rsidRPr="00816C4A" w:rsidRDefault="007C2495" w:rsidP="007C2495">
      <w:pPr>
        <w:pStyle w:val="Heading3"/>
      </w:pPr>
      <w:bookmarkStart w:id="773" w:name="_Toc3200787"/>
      <w:bookmarkStart w:id="774" w:name="_Toc20392530"/>
      <w:bookmarkStart w:id="775" w:name="_Toc27774177"/>
      <w:bookmarkStart w:id="776" w:name="_Toc44930992"/>
      <w:bookmarkStart w:id="777" w:name="_Toc44931822"/>
      <w:bookmarkStart w:id="778" w:name="_Toc44932302"/>
      <w:r w:rsidRPr="00816C4A">
        <w:t>6.6.23</w:t>
      </w:r>
      <w:r w:rsidRPr="00816C4A">
        <w:tab/>
        <w:t>RUN AT COMMAND</w:t>
      </w:r>
      <w:bookmarkEnd w:id="773"/>
      <w:bookmarkEnd w:id="774"/>
      <w:bookmarkEnd w:id="775"/>
      <w:bookmarkEnd w:id="776"/>
      <w:bookmarkEnd w:id="777"/>
      <w:bookmarkEnd w:id="778"/>
    </w:p>
    <w:p w:rsidR="007C2495" w:rsidRPr="00816C4A" w:rsidRDefault="007C2495" w:rsidP="007C2495">
      <w:r w:rsidRPr="00816C4A">
        <w:t>See ETSI TS 102 223 [32] clause 6.6.23.</w:t>
      </w:r>
    </w:p>
    <w:p w:rsidR="007C2495" w:rsidRPr="00816C4A" w:rsidRDefault="007C2495" w:rsidP="007C2495">
      <w:pPr>
        <w:pStyle w:val="Heading3"/>
      </w:pPr>
      <w:bookmarkStart w:id="779" w:name="_Toc3200788"/>
      <w:bookmarkStart w:id="780" w:name="_Toc20392531"/>
      <w:bookmarkStart w:id="781" w:name="_Toc27774178"/>
      <w:bookmarkStart w:id="782" w:name="_Toc44930993"/>
      <w:bookmarkStart w:id="783" w:name="_Toc44931823"/>
      <w:bookmarkStart w:id="784" w:name="_Toc44932303"/>
      <w:r w:rsidRPr="00816C4A">
        <w:t>6.6.24</w:t>
      </w:r>
      <w:r w:rsidRPr="00816C4A">
        <w:tab/>
        <w:t>SEND DTMF COMMAND</w:t>
      </w:r>
      <w:bookmarkEnd w:id="779"/>
      <w:bookmarkEnd w:id="780"/>
      <w:bookmarkEnd w:id="781"/>
      <w:bookmarkEnd w:id="782"/>
      <w:bookmarkEnd w:id="783"/>
      <w:bookmarkEnd w:id="784"/>
    </w:p>
    <w:p w:rsidR="007C2495" w:rsidRPr="00816C4A" w:rsidRDefault="007C2495" w:rsidP="007C2495">
      <w:r w:rsidRPr="00816C4A">
        <w:t>See ETSI TS 102 223 [32] clause 6.6.24.</w:t>
      </w:r>
    </w:p>
    <w:p w:rsidR="007C2495" w:rsidRPr="00816C4A" w:rsidRDefault="007C2495" w:rsidP="007C2495">
      <w:pPr>
        <w:pStyle w:val="Heading3"/>
      </w:pPr>
      <w:bookmarkStart w:id="785" w:name="_Toc3200789"/>
      <w:bookmarkStart w:id="786" w:name="_Toc20392532"/>
      <w:bookmarkStart w:id="787" w:name="_Toc27774179"/>
      <w:bookmarkStart w:id="788" w:name="_Toc44930994"/>
      <w:bookmarkStart w:id="789" w:name="_Toc44931824"/>
      <w:bookmarkStart w:id="790" w:name="_Toc44932304"/>
      <w:r w:rsidRPr="00816C4A">
        <w:t>6.6.25</w:t>
      </w:r>
      <w:r w:rsidRPr="00816C4A">
        <w:tab/>
        <w:t>LANGUAGE NOTIFICATION</w:t>
      </w:r>
      <w:bookmarkEnd w:id="785"/>
      <w:bookmarkEnd w:id="786"/>
      <w:bookmarkEnd w:id="787"/>
      <w:bookmarkEnd w:id="788"/>
      <w:bookmarkEnd w:id="789"/>
      <w:bookmarkEnd w:id="790"/>
    </w:p>
    <w:p w:rsidR="007C2495" w:rsidRPr="00816C4A" w:rsidRDefault="007C2495" w:rsidP="007C2495">
      <w:r w:rsidRPr="00816C4A">
        <w:t>See ETSI TS 102 223 [32] clause 6.6.25.</w:t>
      </w:r>
    </w:p>
    <w:p w:rsidR="007C2495" w:rsidRPr="00816C4A" w:rsidRDefault="007C2495" w:rsidP="007C2495">
      <w:pPr>
        <w:pStyle w:val="Heading3"/>
      </w:pPr>
      <w:bookmarkStart w:id="791" w:name="_Toc3200790"/>
      <w:bookmarkStart w:id="792" w:name="_Toc20392533"/>
      <w:bookmarkStart w:id="793" w:name="_Toc27774180"/>
      <w:bookmarkStart w:id="794" w:name="_Toc44930995"/>
      <w:bookmarkStart w:id="795" w:name="_Toc44931825"/>
      <w:bookmarkStart w:id="796" w:name="_Toc44932305"/>
      <w:r w:rsidRPr="00816C4A">
        <w:t>6.6.26</w:t>
      </w:r>
      <w:r w:rsidRPr="00816C4A">
        <w:tab/>
        <w:t>LAUNCH BROWSER</w:t>
      </w:r>
      <w:bookmarkEnd w:id="791"/>
      <w:bookmarkEnd w:id="792"/>
      <w:bookmarkEnd w:id="793"/>
      <w:bookmarkEnd w:id="794"/>
      <w:bookmarkEnd w:id="795"/>
      <w:bookmarkEnd w:id="796"/>
    </w:p>
    <w:p w:rsidR="007C2495" w:rsidRPr="00816C4A" w:rsidRDefault="007C2495" w:rsidP="007C2495">
      <w:r w:rsidRPr="00816C4A">
        <w:t>See ETSI TS 102 223 [32] clause 6.6.26.</w:t>
      </w:r>
    </w:p>
    <w:p w:rsidR="007C2495" w:rsidRPr="00816C4A" w:rsidRDefault="007C2495" w:rsidP="007C2495">
      <w:pPr>
        <w:pStyle w:val="Heading3"/>
      </w:pPr>
      <w:bookmarkStart w:id="797" w:name="_Toc3200791"/>
      <w:bookmarkStart w:id="798" w:name="_Toc20392534"/>
      <w:bookmarkStart w:id="799" w:name="_Toc27774181"/>
      <w:bookmarkStart w:id="800" w:name="_Toc44930996"/>
      <w:bookmarkStart w:id="801" w:name="_Toc44931826"/>
      <w:bookmarkStart w:id="802" w:name="_Toc44932306"/>
      <w:r w:rsidRPr="00816C4A">
        <w:t>6.6.27</w:t>
      </w:r>
      <w:r w:rsidRPr="00816C4A">
        <w:tab/>
        <w:t>OPEN CHANNEL</w:t>
      </w:r>
      <w:bookmarkEnd w:id="797"/>
      <w:bookmarkEnd w:id="798"/>
      <w:bookmarkEnd w:id="799"/>
      <w:bookmarkEnd w:id="800"/>
      <w:bookmarkEnd w:id="801"/>
      <w:bookmarkEnd w:id="802"/>
    </w:p>
    <w:p w:rsidR="007C2495" w:rsidRPr="00816C4A" w:rsidRDefault="007C2495" w:rsidP="007C2495">
      <w:r w:rsidRPr="00816C4A">
        <w:t>The structure of the OPEN CHANNEL command is defined in ETSI TS 102 223 [32] clause 6.6.27. , with the addition of the following:</w:t>
      </w:r>
    </w:p>
    <w:p w:rsidR="007C2495" w:rsidRPr="00816C4A" w:rsidRDefault="007C2495" w:rsidP="007C2495">
      <w:pPr>
        <w:pStyle w:val="Heading4"/>
      </w:pPr>
      <w:bookmarkStart w:id="803" w:name="_Toc3200792"/>
      <w:bookmarkStart w:id="804" w:name="_Toc20392535"/>
      <w:bookmarkStart w:id="805" w:name="_Toc27774182"/>
      <w:bookmarkStart w:id="806" w:name="_Toc44930997"/>
      <w:bookmarkStart w:id="807" w:name="_Toc44931827"/>
      <w:bookmarkStart w:id="808" w:name="_Toc44932307"/>
      <w:r w:rsidRPr="00816C4A">
        <w:t>6.6.27.1</w:t>
      </w:r>
      <w:r w:rsidRPr="00816C4A">
        <w:tab/>
        <w:t>OPEN CHANNEL related to (I-)WLAN Bearer</w:t>
      </w:r>
      <w:bookmarkEnd w:id="803"/>
      <w:bookmarkEnd w:id="804"/>
      <w:bookmarkEnd w:id="805"/>
      <w:bookmarkEnd w:id="806"/>
      <w:bookmarkEnd w:id="807"/>
      <w:bookmarkEnd w:id="808"/>
      <w:r w:rsidRPr="00816C4A">
        <w:t xml:space="preserve"> </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7C2495" w:rsidRPr="00816C4A" w:rsidTr="000634A6">
        <w:tblPrEx>
          <w:tblCellMar>
            <w:top w:w="0" w:type="dxa"/>
            <w:bottom w:w="0" w:type="dxa"/>
          </w:tblCellMar>
        </w:tblPrEx>
        <w:trPr>
          <w:jc w:val="center"/>
        </w:trPr>
        <w:tc>
          <w:tcPr>
            <w:tcW w:w="3729"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3729"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pPr>
            <w:r w:rsidRPr="00816C4A">
              <w:t>1</w:t>
            </w:r>
          </w:p>
        </w:tc>
      </w:tr>
      <w:tr w:rsidR="007C2495" w:rsidRPr="00816C4A" w:rsidTr="000634A6">
        <w:tblPrEx>
          <w:tblCellMar>
            <w:top w:w="0" w:type="dxa"/>
            <w:bottom w:w="0" w:type="dxa"/>
          </w:tblCellMar>
        </w:tblPrEx>
        <w:trPr>
          <w:jc w:val="center"/>
        </w:trPr>
        <w:tc>
          <w:tcPr>
            <w:tcW w:w="3729"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1 or 2</w:t>
            </w:r>
          </w:p>
        </w:tc>
      </w:tr>
      <w:tr w:rsidR="007C2495" w:rsidRPr="00816C4A" w:rsidTr="000634A6">
        <w:tblPrEx>
          <w:tblCellMar>
            <w:top w:w="0" w:type="dxa"/>
            <w:bottom w:w="0" w:type="dxa"/>
          </w:tblCellMar>
        </w:tblPrEx>
        <w:trPr>
          <w:jc w:val="center"/>
        </w:trPr>
        <w:tc>
          <w:tcPr>
            <w:tcW w:w="3729"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A</w:t>
            </w:r>
          </w:p>
        </w:tc>
      </w:tr>
      <w:tr w:rsidR="007C2495" w:rsidRPr="00816C4A" w:rsidTr="000634A6">
        <w:tblPrEx>
          <w:tblCellMar>
            <w:top w:w="0" w:type="dxa"/>
            <w:bottom w:w="0" w:type="dxa"/>
          </w:tblCellMar>
        </w:tblPrEx>
        <w:trPr>
          <w:jc w:val="center"/>
        </w:trPr>
        <w:tc>
          <w:tcPr>
            <w:tcW w:w="3729"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B</w:t>
            </w:r>
          </w:p>
        </w:tc>
      </w:tr>
      <w:tr w:rsidR="007C2495" w:rsidRPr="00816C4A" w:rsidTr="000634A6">
        <w:tblPrEx>
          <w:tblCellMar>
            <w:top w:w="0" w:type="dxa"/>
            <w:bottom w:w="0" w:type="dxa"/>
          </w:tblCellMar>
        </w:tblPrEx>
        <w:trPr>
          <w:jc w:val="center"/>
        </w:trPr>
        <w:tc>
          <w:tcPr>
            <w:tcW w:w="3729"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C</w:t>
            </w:r>
          </w:p>
        </w:tc>
      </w:tr>
      <w:tr w:rsidR="007C2495" w:rsidRPr="00816C4A" w:rsidTr="000634A6">
        <w:tblPrEx>
          <w:tblCellMar>
            <w:top w:w="0" w:type="dxa"/>
            <w:bottom w:w="0" w:type="dxa"/>
          </w:tblCellMar>
        </w:tblPrEx>
        <w:trPr>
          <w:jc w:val="center"/>
        </w:trPr>
        <w:tc>
          <w:tcPr>
            <w:tcW w:w="3729"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pPr>
            <w:r w:rsidRPr="00816C4A">
              <w:t>D</w:t>
            </w:r>
          </w:p>
        </w:tc>
      </w:tr>
      <w:tr w:rsidR="007C2495" w:rsidRPr="00816C4A" w:rsidTr="000634A6">
        <w:tblPrEx>
          <w:tblCellMar>
            <w:top w:w="0" w:type="dxa"/>
            <w:bottom w:w="0" w:type="dxa"/>
          </w:tblCellMar>
        </w:tblPrEx>
        <w:trPr>
          <w:jc w:val="center"/>
        </w:trPr>
        <w:tc>
          <w:tcPr>
            <w:tcW w:w="3729"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E</w:t>
            </w:r>
          </w:p>
        </w:tc>
      </w:tr>
      <w:tr w:rsidR="007C2495" w:rsidRPr="00816C4A" w:rsidTr="000634A6">
        <w:tblPrEx>
          <w:tblCellMar>
            <w:top w:w="0" w:type="dxa"/>
            <w:bottom w:w="0" w:type="dxa"/>
          </w:tblCellMar>
        </w:tblPrEx>
        <w:trPr>
          <w:jc w:val="center"/>
        </w:trPr>
        <w:tc>
          <w:tcPr>
            <w:tcW w:w="3729"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pPr>
            <w:r w:rsidRPr="00816C4A">
              <w:t>F</w:t>
            </w:r>
          </w:p>
        </w:tc>
      </w:tr>
      <w:tr w:rsidR="007C2495" w:rsidRPr="00816C4A" w:rsidTr="000634A6">
        <w:tblPrEx>
          <w:tblCellMar>
            <w:top w:w="0" w:type="dxa"/>
            <w:bottom w:w="0" w:type="dxa"/>
          </w:tblCellMar>
        </w:tblPrEx>
        <w:trPr>
          <w:jc w:val="center"/>
        </w:trPr>
        <w:tc>
          <w:tcPr>
            <w:tcW w:w="3729"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pPr>
            <w:r w:rsidRPr="00816C4A">
              <w:t>G</w:t>
            </w:r>
          </w:p>
        </w:tc>
      </w:tr>
      <w:tr w:rsidR="007C2495" w:rsidRPr="00816C4A" w:rsidTr="000634A6">
        <w:tblPrEx>
          <w:tblCellMar>
            <w:top w:w="0" w:type="dxa"/>
            <w:bottom w:w="0" w:type="dxa"/>
          </w:tblCellMar>
        </w:tblPrEx>
        <w:trPr>
          <w:jc w:val="center"/>
        </w:trPr>
        <w:tc>
          <w:tcPr>
            <w:tcW w:w="3729"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jc w:val="center"/>
            </w:pPr>
            <w:r w:rsidRPr="00816C4A">
              <w:t>H</w:t>
            </w:r>
          </w:p>
        </w:tc>
      </w:tr>
      <w:tr w:rsidR="007C2495" w:rsidRPr="00816C4A" w:rsidTr="000634A6">
        <w:tblPrEx>
          <w:tblCellMar>
            <w:top w:w="0" w:type="dxa"/>
            <w:bottom w:w="0" w:type="dxa"/>
          </w:tblCellMar>
        </w:tblPrEx>
        <w:trPr>
          <w:jc w:val="center"/>
        </w:trPr>
        <w:tc>
          <w:tcPr>
            <w:tcW w:w="3729"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pPr>
            <w:r w:rsidRPr="00816C4A">
              <w:t>I</w:t>
            </w:r>
          </w:p>
        </w:tc>
      </w:tr>
      <w:tr w:rsidR="007C2495" w:rsidRPr="00816C4A" w:rsidTr="000634A6">
        <w:tblPrEx>
          <w:tblCellMar>
            <w:top w:w="0" w:type="dxa"/>
            <w:bottom w:w="0" w:type="dxa"/>
          </w:tblCellMar>
        </w:tblPrEx>
        <w:trPr>
          <w:jc w:val="center"/>
        </w:trPr>
        <w:tc>
          <w:tcPr>
            <w:tcW w:w="3729"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J</w:t>
            </w:r>
          </w:p>
        </w:tc>
      </w:tr>
      <w:tr w:rsidR="007C2495" w:rsidRPr="00816C4A" w:rsidTr="000634A6">
        <w:tblPrEx>
          <w:tblCellMar>
            <w:top w:w="0" w:type="dxa"/>
            <w:bottom w:w="0" w:type="dxa"/>
          </w:tblCellMar>
        </w:tblPrEx>
        <w:trPr>
          <w:jc w:val="center"/>
        </w:trPr>
        <w:tc>
          <w:tcPr>
            <w:tcW w:w="3729"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fr-FR"/>
              </w:rPr>
            </w:pPr>
            <w:r w:rsidRPr="00816C4A">
              <w:rPr>
                <w:lang w:val="fr-FR"/>
              </w:rPr>
              <w:t>K</w:t>
            </w:r>
          </w:p>
        </w:tc>
      </w:tr>
      <w:tr w:rsidR="007C2495" w:rsidRPr="00816C4A" w:rsidTr="000634A6">
        <w:tblPrEx>
          <w:tblCellMar>
            <w:top w:w="0" w:type="dxa"/>
            <w:bottom w:w="0" w:type="dxa"/>
          </w:tblCellMar>
        </w:tblPrEx>
        <w:trPr>
          <w:jc w:val="center"/>
        </w:trPr>
        <w:tc>
          <w:tcPr>
            <w:tcW w:w="3729"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FootnoteText"/>
              <w:ind w:left="284" w:hanging="284"/>
              <w:jc w:val="center"/>
              <w:rPr>
                <w:rFonts w:ascii="Arial" w:hAnsi="Arial"/>
                <w:sz w:val="18"/>
              </w:rPr>
            </w:pPr>
            <w:r w:rsidRPr="00816C4A">
              <w:rPr>
                <w:rFonts w:ascii="Arial" w:hAnsi="Arial"/>
                <w:sz w:val="18"/>
              </w:rPr>
              <w:t>L</w:t>
            </w:r>
          </w:p>
        </w:tc>
      </w:tr>
    </w:tbl>
    <w:p w:rsidR="007C2495" w:rsidRPr="00816C4A" w:rsidRDefault="007C2495" w:rsidP="007C2495"/>
    <w:p w:rsidR="007C2495" w:rsidRPr="00816C4A" w:rsidRDefault="007C2495" w:rsidP="007C2495">
      <w:r w:rsidRPr="00816C4A">
        <w:t xml:space="preserve">When OPEN CHANNEL is related to I-WLAN bearer: </w:t>
      </w:r>
    </w:p>
    <w:p w:rsidR="007C2495" w:rsidRPr="00816C4A" w:rsidRDefault="007C2495" w:rsidP="007C2495">
      <w:pPr>
        <w:pStyle w:val="B1"/>
      </w:pPr>
      <w:r>
        <w:t>-</w:t>
      </w:r>
      <w:r>
        <w:tab/>
      </w:r>
      <w:r w:rsidRPr="00816C4A">
        <w:t>The I-WLAN Identifier may be requested.</w:t>
      </w:r>
    </w:p>
    <w:p w:rsidR="007C2495" w:rsidRPr="00816C4A" w:rsidRDefault="007C2495" w:rsidP="007C2495">
      <w:pPr>
        <w:pStyle w:val="B1"/>
      </w:pPr>
      <w:r>
        <w:t>-</w:t>
      </w:r>
      <w:r>
        <w:tab/>
      </w:r>
      <w:r w:rsidRPr="00816C4A">
        <w:t>If the parameter is not present, the ME shall select the I-WLAN according to TS 24.234 [42] using the Automatic PLMN Selection Mode Procedure.</w:t>
      </w:r>
    </w:p>
    <w:p w:rsidR="007C2495" w:rsidRPr="00816C4A" w:rsidRDefault="007C2495" w:rsidP="007C2495">
      <w:r w:rsidRPr="00816C4A">
        <w:t>When OPEN CHANNEL is related to WLAN bearer, the ME shall select the WLAN according to TS 24.302 [63] using the automatic mode WLAN selection procedure and ignore the I-WLAN Identifier, if provided.</w:t>
      </w:r>
    </w:p>
    <w:p w:rsidR="007C2495" w:rsidRPr="00816C4A" w:rsidRDefault="007C2495" w:rsidP="007C2495">
      <w:r w:rsidRPr="00816C4A">
        <w:lastRenderedPageBreak/>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rsidR="007C2495" w:rsidRPr="00816C4A" w:rsidRDefault="007C2495" w:rsidP="007C2495">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rsidR="007C2495" w:rsidRPr="00816C4A" w:rsidRDefault="007C2495" w:rsidP="007C2495">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rsidR="007C2495" w:rsidRPr="00816C4A" w:rsidRDefault="007C2495" w:rsidP="007C2495">
      <w:r w:rsidRPr="00816C4A">
        <w:t>Text Attribute applies to the Alpha Identifier. It may be present only if the Alpha Identifier is present.</w:t>
      </w:r>
    </w:p>
    <w:p w:rsidR="007C2495" w:rsidRPr="00816C4A" w:rsidRDefault="007C2495" w:rsidP="007C2495">
      <w:pPr>
        <w:pStyle w:val="Heading4"/>
      </w:pPr>
      <w:bookmarkStart w:id="809" w:name="_Toc3200793"/>
      <w:bookmarkStart w:id="810" w:name="_Toc20392536"/>
      <w:bookmarkStart w:id="811" w:name="_Toc27774183"/>
      <w:bookmarkStart w:id="812" w:name="_Toc44930998"/>
      <w:bookmarkStart w:id="813" w:name="_Toc44931828"/>
      <w:bookmarkStart w:id="814" w:name="_Toc44932308"/>
      <w:r w:rsidRPr="00816C4A">
        <w:t>6.6.27.2 OPEN CHANNEL for IMS</w:t>
      </w:r>
      <w:bookmarkEnd w:id="809"/>
      <w:bookmarkEnd w:id="810"/>
      <w:bookmarkEnd w:id="811"/>
      <w:bookmarkEnd w:id="812"/>
      <w:bookmarkEnd w:id="813"/>
      <w:bookmarkEnd w:id="81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7C2495" w:rsidRPr="00816C4A" w:rsidTr="000634A6">
        <w:tblPrEx>
          <w:tblCellMar>
            <w:top w:w="0" w:type="dxa"/>
            <w:bottom w:w="0" w:type="dxa"/>
          </w:tblCellMar>
        </w:tblPrEx>
        <w:trPr>
          <w:jc w:val="center"/>
        </w:trPr>
        <w:tc>
          <w:tcPr>
            <w:tcW w:w="482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val="en-US" w:eastAsia="en-GB"/>
              </w:rPr>
            </w:pPr>
            <w:r w:rsidRPr="00816C4A">
              <w:rPr>
                <w:lang w:val="en-US" w:eastAsia="en-GB"/>
              </w:rPr>
              <w:t>Length</w:t>
            </w:r>
          </w:p>
        </w:tc>
      </w:tr>
      <w:tr w:rsidR="007C2495" w:rsidRPr="00816C4A" w:rsidTr="000634A6">
        <w:tblPrEx>
          <w:tblCellMar>
            <w:top w:w="0" w:type="dxa"/>
            <w:bottom w:w="0" w:type="dxa"/>
          </w:tblCellMar>
        </w:tblPrEx>
        <w:trPr>
          <w:jc w:val="center"/>
        </w:trPr>
        <w:tc>
          <w:tcPr>
            <w:tcW w:w="482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1</w:t>
            </w:r>
          </w:p>
        </w:tc>
      </w:tr>
      <w:tr w:rsidR="007C2495" w:rsidRPr="00816C4A" w:rsidTr="000634A6">
        <w:tblPrEx>
          <w:tblCellMar>
            <w:top w:w="0" w:type="dxa"/>
            <w:bottom w:w="0" w:type="dxa"/>
          </w:tblCellMar>
        </w:tblPrEx>
        <w:trPr>
          <w:jc w:val="center"/>
        </w:trPr>
        <w:tc>
          <w:tcPr>
            <w:tcW w:w="482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1 or 2</w:t>
            </w:r>
          </w:p>
        </w:tc>
      </w:tr>
      <w:tr w:rsidR="007C2495" w:rsidRPr="00816C4A" w:rsidTr="000634A6">
        <w:tblPrEx>
          <w:tblCellMar>
            <w:top w:w="0" w:type="dxa"/>
            <w:bottom w:w="0" w:type="dxa"/>
          </w:tblCellMar>
        </w:tblPrEx>
        <w:trPr>
          <w:jc w:val="center"/>
        </w:trPr>
        <w:tc>
          <w:tcPr>
            <w:tcW w:w="482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A</w:t>
            </w:r>
          </w:p>
        </w:tc>
      </w:tr>
      <w:tr w:rsidR="007C2495" w:rsidRPr="00816C4A" w:rsidTr="000634A6">
        <w:tblPrEx>
          <w:tblCellMar>
            <w:top w:w="0" w:type="dxa"/>
            <w:bottom w:w="0" w:type="dxa"/>
          </w:tblCellMar>
        </w:tblPrEx>
        <w:trPr>
          <w:jc w:val="center"/>
        </w:trPr>
        <w:tc>
          <w:tcPr>
            <w:tcW w:w="482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B</w:t>
            </w:r>
          </w:p>
        </w:tc>
      </w:tr>
      <w:tr w:rsidR="007C2495" w:rsidRPr="00816C4A" w:rsidTr="000634A6">
        <w:tblPrEx>
          <w:tblCellMar>
            <w:top w:w="0" w:type="dxa"/>
            <w:bottom w:w="0" w:type="dxa"/>
          </w:tblCellMar>
        </w:tblPrEx>
        <w:trPr>
          <w:jc w:val="center"/>
        </w:trPr>
        <w:tc>
          <w:tcPr>
            <w:tcW w:w="482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C</w:t>
            </w:r>
          </w:p>
        </w:tc>
      </w:tr>
      <w:tr w:rsidR="007C2495" w:rsidRPr="00816C4A" w:rsidTr="000634A6">
        <w:tblPrEx>
          <w:tblCellMar>
            <w:top w:w="0" w:type="dxa"/>
            <w:bottom w:w="0" w:type="dxa"/>
          </w:tblCellMar>
        </w:tblPrEx>
        <w:trPr>
          <w:jc w:val="center"/>
        </w:trPr>
        <w:tc>
          <w:tcPr>
            <w:tcW w:w="482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jc w:val="center"/>
              <w:rPr>
                <w:lang w:val="en-US"/>
              </w:rPr>
            </w:pPr>
            <w:r w:rsidRPr="00816C4A">
              <w:rPr>
                <w:lang w:val="en-US"/>
              </w:rPr>
              <w:t>D</w:t>
            </w:r>
          </w:p>
        </w:tc>
      </w:tr>
    </w:tbl>
    <w:p w:rsidR="007C2495" w:rsidRPr="00816C4A" w:rsidRDefault="007C2495" w:rsidP="007C2495"/>
    <w:p w:rsidR="007C2495" w:rsidRPr="00816C4A" w:rsidRDefault="007C2495" w:rsidP="007C2495">
      <w:pPr>
        <w:pStyle w:val="Heading3"/>
      </w:pPr>
      <w:bookmarkStart w:id="815" w:name="_Toc3200794"/>
      <w:bookmarkStart w:id="816" w:name="_Toc20392537"/>
      <w:bookmarkStart w:id="817" w:name="_Toc27774184"/>
      <w:bookmarkStart w:id="818" w:name="_Toc44930999"/>
      <w:bookmarkStart w:id="819" w:name="_Toc44931829"/>
      <w:bookmarkStart w:id="820" w:name="_Toc44932309"/>
      <w:r w:rsidRPr="00816C4A">
        <w:t>6.6.28</w:t>
      </w:r>
      <w:r w:rsidRPr="00816C4A">
        <w:tab/>
        <w:t>CLOSE CHANNEL</w:t>
      </w:r>
      <w:bookmarkEnd w:id="815"/>
      <w:bookmarkEnd w:id="816"/>
      <w:bookmarkEnd w:id="817"/>
      <w:bookmarkEnd w:id="818"/>
      <w:bookmarkEnd w:id="819"/>
      <w:bookmarkEnd w:id="820"/>
    </w:p>
    <w:p w:rsidR="007C2495" w:rsidRPr="00816C4A" w:rsidRDefault="007C2495" w:rsidP="007C2495">
      <w:r w:rsidRPr="00816C4A">
        <w:t>See ETSI TS 102 223 [32] clause 6.6.28.</w:t>
      </w:r>
    </w:p>
    <w:p w:rsidR="007C2495" w:rsidRPr="00816C4A" w:rsidRDefault="007C2495" w:rsidP="007C2495">
      <w:pPr>
        <w:pStyle w:val="Heading3"/>
      </w:pPr>
      <w:bookmarkStart w:id="821" w:name="_Toc3200795"/>
      <w:bookmarkStart w:id="822" w:name="_Toc20392538"/>
      <w:bookmarkStart w:id="823" w:name="_Toc27774185"/>
      <w:bookmarkStart w:id="824" w:name="_Toc44931000"/>
      <w:bookmarkStart w:id="825" w:name="_Toc44931830"/>
      <w:bookmarkStart w:id="826" w:name="_Toc44932310"/>
      <w:r w:rsidRPr="00816C4A">
        <w:t>6.6.29</w:t>
      </w:r>
      <w:r w:rsidRPr="00816C4A">
        <w:tab/>
        <w:t>RECEIVE DATA</w:t>
      </w:r>
      <w:bookmarkEnd w:id="821"/>
      <w:bookmarkEnd w:id="822"/>
      <w:bookmarkEnd w:id="823"/>
      <w:bookmarkEnd w:id="824"/>
      <w:bookmarkEnd w:id="825"/>
      <w:bookmarkEnd w:id="826"/>
    </w:p>
    <w:p w:rsidR="007C2495" w:rsidRPr="00816C4A" w:rsidRDefault="007C2495" w:rsidP="007C2495">
      <w:r w:rsidRPr="00816C4A">
        <w:t>See ETSI TS 102 223 [32] clause 6.6.29.</w:t>
      </w:r>
    </w:p>
    <w:p w:rsidR="007C2495" w:rsidRPr="00816C4A" w:rsidRDefault="007C2495" w:rsidP="007C2495">
      <w:pPr>
        <w:pStyle w:val="Heading3"/>
      </w:pPr>
      <w:bookmarkStart w:id="827" w:name="_Toc3200796"/>
      <w:bookmarkStart w:id="828" w:name="_Toc20392539"/>
      <w:bookmarkStart w:id="829" w:name="_Toc27774186"/>
      <w:bookmarkStart w:id="830" w:name="_Toc44931001"/>
      <w:bookmarkStart w:id="831" w:name="_Toc44931831"/>
      <w:bookmarkStart w:id="832" w:name="_Toc44932311"/>
      <w:r w:rsidRPr="00816C4A">
        <w:t>6.6.30</w:t>
      </w:r>
      <w:r w:rsidRPr="00816C4A">
        <w:tab/>
        <w:t>SEND DATA</w:t>
      </w:r>
      <w:bookmarkEnd w:id="827"/>
      <w:bookmarkEnd w:id="828"/>
      <w:bookmarkEnd w:id="829"/>
      <w:bookmarkEnd w:id="830"/>
      <w:bookmarkEnd w:id="831"/>
      <w:bookmarkEnd w:id="832"/>
    </w:p>
    <w:p w:rsidR="007C2495" w:rsidRPr="00816C4A" w:rsidRDefault="007C2495" w:rsidP="007C2495">
      <w:r w:rsidRPr="00816C4A">
        <w:t>See ETSI TS 102 223 [32] clause 6.6.30.</w:t>
      </w:r>
    </w:p>
    <w:p w:rsidR="007C2495" w:rsidRPr="00816C4A" w:rsidRDefault="007C2495" w:rsidP="007C2495">
      <w:pPr>
        <w:pStyle w:val="Heading3"/>
      </w:pPr>
      <w:bookmarkStart w:id="833" w:name="_Toc3200797"/>
      <w:bookmarkStart w:id="834" w:name="_Toc20392540"/>
      <w:bookmarkStart w:id="835" w:name="_Toc27774187"/>
      <w:bookmarkStart w:id="836" w:name="_Toc44931002"/>
      <w:bookmarkStart w:id="837" w:name="_Toc44931832"/>
      <w:bookmarkStart w:id="838" w:name="_Toc44932312"/>
      <w:r w:rsidRPr="00816C4A">
        <w:t>6.6.31</w:t>
      </w:r>
      <w:r w:rsidRPr="00816C4A">
        <w:tab/>
        <w:t>GET CHANNEL STATUS</w:t>
      </w:r>
      <w:bookmarkEnd w:id="833"/>
      <w:bookmarkEnd w:id="834"/>
      <w:bookmarkEnd w:id="835"/>
      <w:bookmarkEnd w:id="836"/>
      <w:bookmarkEnd w:id="837"/>
      <w:bookmarkEnd w:id="838"/>
    </w:p>
    <w:p w:rsidR="007C2495" w:rsidRPr="00816C4A" w:rsidRDefault="007C2495" w:rsidP="007C2495">
      <w:r w:rsidRPr="00816C4A">
        <w:t>See ETSI TS 102 223 [32] clause 6.6.31.</w:t>
      </w:r>
    </w:p>
    <w:p w:rsidR="007C2495" w:rsidRPr="00816C4A" w:rsidRDefault="007C2495" w:rsidP="007C2495">
      <w:pPr>
        <w:pStyle w:val="Heading3"/>
      </w:pPr>
      <w:bookmarkStart w:id="839" w:name="_Toc3200798"/>
      <w:bookmarkStart w:id="840" w:name="_Toc20392541"/>
      <w:bookmarkStart w:id="841" w:name="_Toc27774188"/>
      <w:bookmarkStart w:id="842" w:name="_Toc44931003"/>
      <w:bookmarkStart w:id="843" w:name="_Toc44931833"/>
      <w:bookmarkStart w:id="844" w:name="_Toc44932313"/>
      <w:r w:rsidRPr="00816C4A">
        <w:t>6.6.32</w:t>
      </w:r>
      <w:r w:rsidRPr="00816C4A">
        <w:tab/>
        <w:t>SERVICE SEARCH</w:t>
      </w:r>
      <w:bookmarkEnd w:id="839"/>
      <w:bookmarkEnd w:id="840"/>
      <w:bookmarkEnd w:id="841"/>
      <w:bookmarkEnd w:id="842"/>
      <w:bookmarkEnd w:id="843"/>
      <w:bookmarkEnd w:id="844"/>
    </w:p>
    <w:p w:rsidR="007C2495" w:rsidRPr="00816C4A" w:rsidRDefault="007C2495" w:rsidP="007C2495">
      <w:r w:rsidRPr="00816C4A">
        <w:t>See ETSI TS 102 223 [32] clause 6.6.32.</w:t>
      </w:r>
    </w:p>
    <w:p w:rsidR="007C2495" w:rsidRPr="00816C4A" w:rsidRDefault="007C2495" w:rsidP="007C2495">
      <w:pPr>
        <w:pStyle w:val="Heading3"/>
      </w:pPr>
      <w:bookmarkStart w:id="845" w:name="_Toc3200799"/>
      <w:bookmarkStart w:id="846" w:name="_Toc20392542"/>
      <w:bookmarkStart w:id="847" w:name="_Toc27774189"/>
      <w:bookmarkStart w:id="848" w:name="_Toc44931004"/>
      <w:bookmarkStart w:id="849" w:name="_Toc44931834"/>
      <w:bookmarkStart w:id="850" w:name="_Toc44932314"/>
      <w:r w:rsidRPr="00816C4A">
        <w:t>6.6.33</w:t>
      </w:r>
      <w:r w:rsidRPr="00816C4A">
        <w:tab/>
        <w:t>GET SERVICE INFORMATION</w:t>
      </w:r>
      <w:bookmarkEnd w:id="845"/>
      <w:bookmarkEnd w:id="846"/>
      <w:bookmarkEnd w:id="847"/>
      <w:bookmarkEnd w:id="848"/>
      <w:bookmarkEnd w:id="849"/>
      <w:bookmarkEnd w:id="850"/>
    </w:p>
    <w:p w:rsidR="007C2495" w:rsidRPr="00816C4A" w:rsidRDefault="007C2495" w:rsidP="007C2495">
      <w:r w:rsidRPr="00816C4A">
        <w:t>See ETSI TS 102 223 [32] clause 6.6.33.</w:t>
      </w:r>
    </w:p>
    <w:p w:rsidR="007C2495" w:rsidRPr="00816C4A" w:rsidRDefault="007C2495" w:rsidP="007C2495">
      <w:pPr>
        <w:pStyle w:val="Heading3"/>
      </w:pPr>
      <w:bookmarkStart w:id="851" w:name="_Toc3200800"/>
      <w:bookmarkStart w:id="852" w:name="_Toc20392543"/>
      <w:bookmarkStart w:id="853" w:name="_Toc27774190"/>
      <w:bookmarkStart w:id="854" w:name="_Toc44931005"/>
      <w:bookmarkStart w:id="855" w:name="_Toc44931835"/>
      <w:bookmarkStart w:id="856" w:name="_Toc44932315"/>
      <w:r w:rsidRPr="00816C4A">
        <w:t>6.6.34</w:t>
      </w:r>
      <w:r w:rsidRPr="00816C4A">
        <w:tab/>
        <w:t>DECLARE SERVICE</w:t>
      </w:r>
      <w:bookmarkEnd w:id="851"/>
      <w:bookmarkEnd w:id="852"/>
      <w:bookmarkEnd w:id="853"/>
      <w:bookmarkEnd w:id="854"/>
      <w:bookmarkEnd w:id="855"/>
      <w:bookmarkEnd w:id="856"/>
    </w:p>
    <w:p w:rsidR="007C2495" w:rsidRPr="00816C4A" w:rsidRDefault="007C2495" w:rsidP="007C2495">
      <w:r w:rsidRPr="00816C4A">
        <w:t>See ETSI TS 102 223 [32] clause 6.6.34.</w:t>
      </w:r>
    </w:p>
    <w:p w:rsidR="007C2495" w:rsidRPr="00816C4A" w:rsidRDefault="007C2495" w:rsidP="007C2495">
      <w:pPr>
        <w:pStyle w:val="Heading3"/>
        <w:rPr>
          <w:rFonts w:ascii="Times New Roman" w:hAnsi="Times New Roman"/>
          <w:sz w:val="20"/>
        </w:rPr>
      </w:pPr>
      <w:bookmarkStart w:id="857" w:name="_Toc3200801"/>
      <w:bookmarkStart w:id="858" w:name="_Toc20392544"/>
      <w:bookmarkStart w:id="859" w:name="_Toc27774191"/>
      <w:bookmarkStart w:id="860" w:name="_Toc44931006"/>
      <w:bookmarkStart w:id="861" w:name="_Toc44931836"/>
      <w:bookmarkStart w:id="862" w:name="_Toc44932316"/>
      <w:r w:rsidRPr="00816C4A">
        <w:lastRenderedPageBreak/>
        <w:t>6.6.35</w:t>
      </w:r>
      <w:r w:rsidRPr="00816C4A">
        <w:tab/>
        <w:t>RETRIEVE MULTIMEDIA MESSAGE</w:t>
      </w:r>
      <w:bookmarkEnd w:id="857"/>
      <w:bookmarkEnd w:id="858"/>
      <w:bookmarkEnd w:id="859"/>
      <w:bookmarkEnd w:id="860"/>
      <w:bookmarkEnd w:id="861"/>
      <w:bookmarkEnd w:id="862"/>
    </w:p>
    <w:p w:rsidR="007C2495" w:rsidRPr="00816C4A" w:rsidRDefault="007C2495" w:rsidP="007C2495">
      <w:r w:rsidRPr="00816C4A">
        <w:t>See ETSI TS 102 223 [32] clause 6.6.37.</w:t>
      </w:r>
    </w:p>
    <w:p w:rsidR="007C2495" w:rsidRPr="00816C4A" w:rsidRDefault="007C2495" w:rsidP="007C2495">
      <w:pPr>
        <w:pStyle w:val="Heading3"/>
      </w:pPr>
      <w:bookmarkStart w:id="863" w:name="_Toc3200802"/>
      <w:bookmarkStart w:id="864" w:name="_Toc20392545"/>
      <w:bookmarkStart w:id="865" w:name="_Toc27774192"/>
      <w:bookmarkStart w:id="866" w:name="_Toc44931007"/>
      <w:bookmarkStart w:id="867" w:name="_Toc44931837"/>
      <w:bookmarkStart w:id="868" w:name="_Toc44932317"/>
      <w:r w:rsidRPr="00816C4A">
        <w:t>6.6.36</w:t>
      </w:r>
      <w:r w:rsidRPr="00816C4A">
        <w:tab/>
        <w:t>SUBMIT MULTIMEDIA MESSAGE</w:t>
      </w:r>
      <w:bookmarkEnd w:id="863"/>
      <w:bookmarkEnd w:id="864"/>
      <w:bookmarkEnd w:id="865"/>
      <w:bookmarkEnd w:id="866"/>
      <w:bookmarkEnd w:id="867"/>
      <w:bookmarkEnd w:id="868"/>
    </w:p>
    <w:p w:rsidR="007C2495" w:rsidRPr="00816C4A" w:rsidRDefault="007C2495" w:rsidP="007C2495">
      <w:r w:rsidRPr="00816C4A">
        <w:t>See ETSI TS 102 223 [32] clause 6.6.38.</w:t>
      </w:r>
    </w:p>
    <w:p w:rsidR="007C2495" w:rsidRPr="00816C4A" w:rsidRDefault="007C2495" w:rsidP="007C2495">
      <w:pPr>
        <w:pStyle w:val="Heading3"/>
        <w:tabs>
          <w:tab w:val="left" w:pos="993"/>
        </w:tabs>
        <w:ind w:left="0" w:firstLine="0"/>
      </w:pPr>
      <w:bookmarkStart w:id="869" w:name="_Toc3200803"/>
      <w:bookmarkStart w:id="870" w:name="_Toc20392546"/>
      <w:bookmarkStart w:id="871" w:name="_Toc27774193"/>
      <w:bookmarkStart w:id="872" w:name="_Toc44931008"/>
      <w:bookmarkStart w:id="873" w:name="_Toc44931838"/>
      <w:bookmarkStart w:id="874" w:name="_Toc44932318"/>
      <w:r w:rsidRPr="00816C4A">
        <w:t>6.6.37</w:t>
      </w:r>
      <w:r w:rsidRPr="00816C4A">
        <w:tab/>
        <w:t>DISPLAY MULTIMEDIA MESSAGE</w:t>
      </w:r>
      <w:bookmarkEnd w:id="869"/>
      <w:bookmarkEnd w:id="870"/>
      <w:bookmarkEnd w:id="871"/>
      <w:bookmarkEnd w:id="872"/>
      <w:bookmarkEnd w:id="873"/>
      <w:bookmarkEnd w:id="874"/>
    </w:p>
    <w:p w:rsidR="007C2495" w:rsidRPr="00816C4A" w:rsidRDefault="007C2495" w:rsidP="007C2495">
      <w:r w:rsidRPr="00816C4A">
        <w:t>See ETSI TS 102 223 [32] clause 6.6.39.</w:t>
      </w:r>
    </w:p>
    <w:p w:rsidR="007C2495" w:rsidRPr="00816C4A" w:rsidRDefault="007C2495" w:rsidP="007C2495">
      <w:pPr>
        <w:pStyle w:val="Heading3"/>
      </w:pPr>
      <w:bookmarkStart w:id="875" w:name="_Toc3200804"/>
      <w:bookmarkStart w:id="876" w:name="_Toc20392547"/>
      <w:bookmarkStart w:id="877" w:name="_Toc27774194"/>
      <w:bookmarkStart w:id="878" w:name="_Toc44931009"/>
      <w:bookmarkStart w:id="879" w:name="_Toc44931839"/>
      <w:bookmarkStart w:id="880" w:name="_Toc44932319"/>
      <w:r w:rsidRPr="00816C4A">
        <w:t>6.6.38</w:t>
      </w:r>
      <w:r w:rsidRPr="00816C4A">
        <w:tab/>
        <w:t>SET FRAMES</w:t>
      </w:r>
      <w:bookmarkEnd w:id="875"/>
      <w:bookmarkEnd w:id="876"/>
      <w:bookmarkEnd w:id="877"/>
      <w:bookmarkEnd w:id="878"/>
      <w:bookmarkEnd w:id="879"/>
      <w:bookmarkEnd w:id="880"/>
    </w:p>
    <w:p w:rsidR="007C2495" w:rsidRPr="00816C4A" w:rsidRDefault="007C2495" w:rsidP="007C2495">
      <w:r w:rsidRPr="00816C4A">
        <w:t>See ETSI TS 102 223 [32] clause 6.6.35.</w:t>
      </w:r>
    </w:p>
    <w:p w:rsidR="007C2495" w:rsidRPr="00816C4A" w:rsidRDefault="007C2495" w:rsidP="007C2495">
      <w:pPr>
        <w:pStyle w:val="Heading3"/>
      </w:pPr>
      <w:bookmarkStart w:id="881" w:name="_Toc3200805"/>
      <w:bookmarkStart w:id="882" w:name="_Toc20392548"/>
      <w:bookmarkStart w:id="883" w:name="_Toc27774195"/>
      <w:bookmarkStart w:id="884" w:name="_Toc44931010"/>
      <w:bookmarkStart w:id="885" w:name="_Toc44931840"/>
      <w:bookmarkStart w:id="886" w:name="_Toc44932320"/>
      <w:r w:rsidRPr="00816C4A">
        <w:t>6.6.39</w:t>
      </w:r>
      <w:r w:rsidRPr="00816C4A">
        <w:tab/>
        <w:t>GET FRAMES STATUS</w:t>
      </w:r>
      <w:bookmarkEnd w:id="881"/>
      <w:bookmarkEnd w:id="882"/>
      <w:bookmarkEnd w:id="883"/>
      <w:bookmarkEnd w:id="884"/>
      <w:bookmarkEnd w:id="885"/>
      <w:bookmarkEnd w:id="886"/>
    </w:p>
    <w:p w:rsidR="007C2495" w:rsidRPr="00816C4A" w:rsidRDefault="007C2495" w:rsidP="007C2495">
      <w:r w:rsidRPr="00816C4A">
        <w:t>See ETSI TS 102 223 [32] clause 6.6.36.</w:t>
      </w:r>
    </w:p>
    <w:p w:rsidR="007C2495" w:rsidRPr="00816C4A" w:rsidRDefault="007C2495" w:rsidP="007C2495">
      <w:pPr>
        <w:pStyle w:val="Heading3"/>
      </w:pPr>
      <w:bookmarkStart w:id="887" w:name="_Toc3200806"/>
      <w:bookmarkStart w:id="888" w:name="_Toc20392549"/>
      <w:bookmarkStart w:id="889" w:name="_Toc27774196"/>
      <w:bookmarkStart w:id="890" w:name="_Toc44931011"/>
      <w:bookmarkStart w:id="891" w:name="_Toc44931841"/>
      <w:bookmarkStart w:id="892" w:name="_Toc44932321"/>
      <w:r w:rsidRPr="00816C4A">
        <w:t>6.6.40</w:t>
      </w:r>
      <w:r w:rsidRPr="00816C4A">
        <w:tab/>
        <w:t>Geographical Location Request</w:t>
      </w:r>
      <w:bookmarkEnd w:id="887"/>
      <w:bookmarkEnd w:id="888"/>
      <w:bookmarkEnd w:id="889"/>
      <w:bookmarkEnd w:id="890"/>
      <w:bookmarkEnd w:id="891"/>
      <w:bookmarkEnd w:id="892"/>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rsidTr="000634A6">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1</w:t>
            </w:r>
          </w:p>
        </w:tc>
      </w:tr>
      <w:tr w:rsidR="007C2495" w:rsidRPr="00816C4A" w:rsidTr="000634A6">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1 or 2</w:t>
            </w:r>
          </w:p>
        </w:tc>
      </w:tr>
      <w:tr w:rsidR="007C2495" w:rsidRPr="00816C4A" w:rsidTr="000634A6">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A</w:t>
            </w:r>
          </w:p>
        </w:tc>
      </w:tr>
      <w:tr w:rsidR="007C2495" w:rsidRPr="00816C4A" w:rsidTr="000634A6">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B</w:t>
            </w:r>
          </w:p>
        </w:tc>
      </w:tr>
      <w:tr w:rsidR="007C2495" w:rsidRPr="00816C4A" w:rsidTr="000634A6">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C</w:t>
            </w:r>
          </w:p>
        </w:tc>
      </w:tr>
      <w:tr w:rsidR="007C2495" w:rsidRPr="00816C4A" w:rsidTr="000634A6">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D</w:t>
            </w:r>
          </w:p>
        </w:tc>
      </w:tr>
      <w:tr w:rsidR="007C2495" w:rsidRPr="00816C4A" w:rsidTr="000634A6">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E</w:t>
            </w:r>
          </w:p>
        </w:tc>
      </w:tr>
    </w:tbl>
    <w:p w:rsidR="007C2495" w:rsidRPr="00816C4A" w:rsidRDefault="007C2495" w:rsidP="007C2495"/>
    <w:p w:rsidR="007C2495" w:rsidRPr="00816C4A" w:rsidRDefault="007C2495" w:rsidP="007C2495">
      <w:pPr>
        <w:pStyle w:val="Heading3"/>
      </w:pPr>
      <w:bookmarkStart w:id="893" w:name="_Toc3200807"/>
      <w:bookmarkStart w:id="894" w:name="_Toc20392550"/>
      <w:bookmarkStart w:id="895" w:name="_Toc27774197"/>
      <w:bookmarkStart w:id="896" w:name="_Toc44931012"/>
      <w:bookmarkStart w:id="897" w:name="_Toc44931842"/>
      <w:bookmarkStart w:id="898" w:name="_Toc44932322"/>
      <w:r w:rsidRPr="00816C4A">
        <w:t>6.6.41</w:t>
      </w:r>
      <w:r w:rsidRPr="00816C4A">
        <w:tab/>
        <w:t>ACTIVATE</w:t>
      </w:r>
      <w:bookmarkEnd w:id="893"/>
      <w:bookmarkEnd w:id="894"/>
      <w:bookmarkEnd w:id="895"/>
      <w:bookmarkEnd w:id="896"/>
      <w:bookmarkEnd w:id="897"/>
      <w:bookmarkEnd w:id="898"/>
    </w:p>
    <w:p w:rsidR="007C2495" w:rsidRPr="00816C4A" w:rsidRDefault="007C2495" w:rsidP="007C2495">
      <w:r w:rsidRPr="00816C4A">
        <w:t>Not required by 3GPP.</w:t>
      </w:r>
    </w:p>
    <w:p w:rsidR="007C2495" w:rsidRPr="00816C4A" w:rsidRDefault="007C2495" w:rsidP="007C2495">
      <w:pPr>
        <w:pStyle w:val="Heading3"/>
      </w:pPr>
      <w:bookmarkStart w:id="899" w:name="_Toc3200808"/>
      <w:bookmarkStart w:id="900" w:name="_Toc20392551"/>
      <w:bookmarkStart w:id="901" w:name="_Toc27774198"/>
      <w:bookmarkStart w:id="902" w:name="_Toc44931013"/>
      <w:bookmarkStart w:id="903" w:name="_Toc44931843"/>
      <w:bookmarkStart w:id="904" w:name="_Toc44932323"/>
      <w:r w:rsidRPr="00816C4A">
        <w:t>6.6.42</w:t>
      </w:r>
      <w:r w:rsidRPr="00816C4A">
        <w:tab/>
        <w:t>CONTACTLESS STATE CHANGED</w:t>
      </w:r>
      <w:bookmarkEnd w:id="899"/>
      <w:bookmarkEnd w:id="900"/>
      <w:bookmarkEnd w:id="901"/>
      <w:bookmarkEnd w:id="902"/>
      <w:bookmarkEnd w:id="903"/>
      <w:bookmarkEnd w:id="904"/>
      <w:r w:rsidRPr="00816C4A">
        <w:tab/>
      </w:r>
    </w:p>
    <w:p w:rsidR="007C2495" w:rsidRPr="00816C4A" w:rsidRDefault="007C2495" w:rsidP="007C2495">
      <w:r w:rsidRPr="00816C4A">
        <w:t>Not required by 3GPP.</w:t>
      </w:r>
    </w:p>
    <w:p w:rsidR="007C2495" w:rsidRPr="00816C4A" w:rsidRDefault="007C2495" w:rsidP="007C2495">
      <w:pPr>
        <w:pStyle w:val="Heading3"/>
      </w:pPr>
      <w:bookmarkStart w:id="905" w:name="_Toc3200809"/>
      <w:bookmarkStart w:id="906" w:name="_Toc20392552"/>
      <w:bookmarkStart w:id="907" w:name="_Toc27774199"/>
      <w:bookmarkStart w:id="908" w:name="_Toc44931014"/>
      <w:bookmarkStart w:id="909" w:name="_Toc44931844"/>
      <w:bookmarkStart w:id="910" w:name="_Toc44932324"/>
      <w:r w:rsidRPr="00816C4A">
        <w:t>6.6.43</w:t>
      </w:r>
      <w:r w:rsidRPr="00816C4A">
        <w:tab/>
        <w:t>COMMAND CONTAINER</w:t>
      </w:r>
      <w:bookmarkEnd w:id="905"/>
      <w:bookmarkEnd w:id="906"/>
      <w:bookmarkEnd w:id="907"/>
      <w:bookmarkEnd w:id="908"/>
      <w:bookmarkEnd w:id="909"/>
      <w:bookmarkEnd w:id="910"/>
    </w:p>
    <w:p w:rsidR="007C2495" w:rsidRPr="00816C4A" w:rsidRDefault="007C2495" w:rsidP="007C2495">
      <w:r w:rsidRPr="00816C4A">
        <w:t>Not required by 3GPP.</w:t>
      </w:r>
    </w:p>
    <w:p w:rsidR="007C2495" w:rsidRPr="00816C4A" w:rsidRDefault="007C2495" w:rsidP="007C2495">
      <w:pPr>
        <w:pStyle w:val="Heading3"/>
      </w:pPr>
      <w:bookmarkStart w:id="911" w:name="_Toc3200810"/>
      <w:bookmarkStart w:id="912" w:name="_Toc20392553"/>
      <w:bookmarkStart w:id="913" w:name="_Toc27774200"/>
      <w:bookmarkStart w:id="914" w:name="_Toc44931015"/>
      <w:bookmarkStart w:id="915" w:name="_Toc44931845"/>
      <w:bookmarkStart w:id="916" w:name="_Toc44932325"/>
      <w:r w:rsidRPr="00816C4A">
        <w:t>6.6.44</w:t>
      </w:r>
      <w:r w:rsidRPr="00816C4A">
        <w:tab/>
        <w:t>ENCAPSULATED SESSION CONTROL</w:t>
      </w:r>
      <w:bookmarkEnd w:id="911"/>
      <w:bookmarkEnd w:id="912"/>
      <w:bookmarkEnd w:id="913"/>
      <w:bookmarkEnd w:id="914"/>
      <w:bookmarkEnd w:id="915"/>
      <w:bookmarkEnd w:id="916"/>
    </w:p>
    <w:p w:rsidR="007C2495" w:rsidRPr="00816C4A" w:rsidRDefault="007C2495" w:rsidP="007C2495">
      <w:pPr>
        <w:rPr>
          <w:noProof/>
        </w:rPr>
      </w:pPr>
      <w:r w:rsidRPr="00816C4A">
        <w:t>Not required by 3GPP.</w:t>
      </w:r>
    </w:p>
    <w:p w:rsidR="007C2495" w:rsidRPr="00816C4A" w:rsidRDefault="007C2495" w:rsidP="007C2495"/>
    <w:p w:rsidR="007C2495" w:rsidRPr="00816C4A" w:rsidRDefault="007C2495" w:rsidP="007C2495">
      <w:pPr>
        <w:pStyle w:val="Heading2"/>
      </w:pPr>
      <w:bookmarkStart w:id="917" w:name="_Toc3200811"/>
      <w:bookmarkStart w:id="918" w:name="_Toc20392554"/>
      <w:bookmarkStart w:id="919" w:name="_Toc27774201"/>
      <w:bookmarkStart w:id="920" w:name="_Toc44931016"/>
      <w:bookmarkStart w:id="921" w:name="_Toc44931846"/>
      <w:bookmarkStart w:id="922" w:name="_Toc44932326"/>
      <w:r w:rsidRPr="00816C4A">
        <w:lastRenderedPageBreak/>
        <w:t>6.7</w:t>
      </w:r>
      <w:r w:rsidRPr="00816C4A">
        <w:tab/>
        <w:t>Command results</w:t>
      </w:r>
      <w:bookmarkEnd w:id="917"/>
      <w:bookmarkEnd w:id="918"/>
      <w:bookmarkEnd w:id="919"/>
      <w:bookmarkEnd w:id="920"/>
      <w:bookmarkEnd w:id="921"/>
      <w:bookmarkEnd w:id="922"/>
    </w:p>
    <w:p w:rsidR="007C2495" w:rsidRPr="00816C4A" w:rsidRDefault="007C2495" w:rsidP="007C2495">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rsidR="007C2495" w:rsidRPr="00816C4A" w:rsidRDefault="007C2495" w:rsidP="007C2495">
      <w:pPr>
        <w:keepNext/>
        <w:keepLines/>
      </w:pPr>
      <w:r w:rsidRPr="00816C4A">
        <w:t>This procedure is defined in ETSI TS 102 223 [32] clause 6.7, and applies here except for the following statements.</w:t>
      </w:r>
    </w:p>
    <w:p w:rsidR="007C2495" w:rsidRPr="00816C4A" w:rsidRDefault="007C2495" w:rsidP="007C2495">
      <w:r w:rsidRPr="00816C4A">
        <w:t>Temporary problems are defined as:</w:t>
      </w:r>
    </w:p>
    <w:p w:rsidR="007C2495" w:rsidRPr="00816C4A" w:rsidRDefault="007C2495" w:rsidP="007C2495">
      <w:pPr>
        <w:pStyle w:val="B1"/>
      </w:pPr>
      <w:r w:rsidRPr="00816C4A">
        <w:t>-</w:t>
      </w:r>
      <w:r w:rsidRPr="00816C4A">
        <w:tab/>
        <w:t>ME is currently unable to process the command. Specific causes for this are listed in ETSI TS 102 223 [32] clause 6.7; in addition to these, the following causes may be returned within the USAT context:</w:t>
      </w:r>
    </w:p>
    <w:p w:rsidR="007C2495" w:rsidRPr="00816C4A" w:rsidRDefault="007C2495" w:rsidP="007C2495">
      <w:pPr>
        <w:pStyle w:val="B2"/>
      </w:pPr>
      <w:r w:rsidRPr="00816C4A">
        <w:t>-</w:t>
      </w:r>
      <w:r w:rsidRPr="00816C4A">
        <w:tab/>
        <w:t>ME currently busy on SS transaction;</w:t>
      </w:r>
    </w:p>
    <w:p w:rsidR="007C2495" w:rsidRPr="00816C4A" w:rsidRDefault="007C2495" w:rsidP="007C2495">
      <w:pPr>
        <w:pStyle w:val="B2"/>
      </w:pPr>
      <w:r w:rsidRPr="00816C4A">
        <w:t>-</w:t>
      </w:r>
      <w:r w:rsidRPr="00816C4A">
        <w:tab/>
        <w:t>ME currently busy on USSD operation;</w:t>
      </w:r>
    </w:p>
    <w:p w:rsidR="007C2495" w:rsidRPr="00816C4A" w:rsidRDefault="007C2495" w:rsidP="007C2495">
      <w:pPr>
        <w:pStyle w:val="B2"/>
      </w:pPr>
      <w:r w:rsidRPr="00816C4A">
        <w:t>-</w:t>
      </w:r>
      <w:r w:rsidRPr="00816C4A">
        <w:tab/>
        <w:t>access control class barred on serving network;</w:t>
      </w:r>
    </w:p>
    <w:p w:rsidR="007C2495" w:rsidRPr="00816C4A" w:rsidRDefault="007C2495" w:rsidP="007C2495">
      <w:pPr>
        <w:pStyle w:val="B1"/>
      </w:pPr>
      <w:r w:rsidRPr="00816C4A">
        <w:t>-</w:t>
      </w:r>
      <w:r w:rsidRPr="00816C4A">
        <w:tab/>
        <w:t>if none of these can be made to apply, a "no cause can be given" value can be used;</w:t>
      </w:r>
    </w:p>
    <w:p w:rsidR="007C2495" w:rsidRPr="00816C4A" w:rsidRDefault="007C2495" w:rsidP="007C2495">
      <w:pPr>
        <w:pStyle w:val="B1"/>
      </w:pPr>
      <w:r w:rsidRPr="00816C4A">
        <w:t>-</w:t>
      </w:r>
      <w:r w:rsidRPr="00816C4A">
        <w:tab/>
        <w:t>network is currently unable to process the command. Within the USAT context, specific cause values are the cause values given by the network, as defined in TS 24.008 [9];</w:t>
      </w:r>
    </w:p>
    <w:p w:rsidR="007C2495" w:rsidRPr="00816C4A" w:rsidRDefault="007C2495" w:rsidP="007C2495">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rsidR="007C2495" w:rsidRPr="00816C4A" w:rsidRDefault="007C2495" w:rsidP="007C2495">
      <w:pPr>
        <w:pStyle w:val="B1"/>
      </w:pPr>
      <w:r w:rsidRPr="00816C4A">
        <w:t>-</w:t>
      </w:r>
      <w:r w:rsidRPr="00816C4A">
        <w:tab/>
        <w:t>the user cleared down the call, before the call connected (CONNECT received from network, as defined in TS 24.008 [9]) or before the network released the call;</w:t>
      </w:r>
    </w:p>
    <w:p w:rsidR="007C2495" w:rsidRPr="00816C4A" w:rsidRDefault="007C2495" w:rsidP="007C2495">
      <w:pPr>
        <w:pStyle w:val="B1"/>
      </w:pPr>
      <w:r w:rsidRPr="00816C4A">
        <w:t>-</w:t>
      </w:r>
      <w:r w:rsidRPr="00816C4A">
        <w:tab/>
        <w:t>action in contradiction with the current timer state. This is where the UICC requests an action for a timer to be taken by the ME and the state of the timer does not allow that action;</w:t>
      </w:r>
    </w:p>
    <w:p w:rsidR="007C2495" w:rsidRPr="00816C4A" w:rsidRDefault="007C2495" w:rsidP="007C2495">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rsidR="007C2495" w:rsidRPr="00816C4A" w:rsidRDefault="007C2495" w:rsidP="007C2495">
      <w:r w:rsidRPr="00816C4A">
        <w:t>Permanent problems are defined as in ETSI TS 102 223 [32] clause 6.7, with the addition of:</w:t>
      </w:r>
    </w:p>
    <w:p w:rsidR="007C2495" w:rsidRPr="00816C4A" w:rsidRDefault="007C2495" w:rsidP="007C2495">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rsidR="007C2495" w:rsidRPr="00816C4A" w:rsidRDefault="007C2495" w:rsidP="007C2495">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rsidR="007C2495" w:rsidRPr="00816C4A" w:rsidRDefault="007C2495" w:rsidP="007C2495">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rsidR="007C2495" w:rsidRPr="00816C4A" w:rsidRDefault="007C2495" w:rsidP="007C2495">
      <w:pPr>
        <w:pStyle w:val="B1"/>
      </w:pPr>
      <w:r w:rsidRPr="00816C4A">
        <w:t>-</w:t>
      </w:r>
      <w:r w:rsidRPr="00816C4A">
        <w:tab/>
        <w:t>interaction with MO short message control by USIM, permanent problem. This is sent by the ME to indicate that:</w:t>
      </w:r>
    </w:p>
    <w:p w:rsidR="007C2495" w:rsidRPr="00816C4A" w:rsidRDefault="007C2495" w:rsidP="007C2495">
      <w:pPr>
        <w:pStyle w:val="B2"/>
      </w:pPr>
      <w:r w:rsidRPr="00816C4A">
        <w:t>MO short message control by USIM does not allow the action corresponding to the proactive command; or</w:t>
      </w:r>
    </w:p>
    <w:p w:rsidR="007C2495" w:rsidRPr="00816C4A" w:rsidRDefault="007C2495" w:rsidP="007C2495">
      <w:pPr>
        <w:pStyle w:val="B2"/>
      </w:pPr>
      <w:r w:rsidRPr="00816C4A">
        <w:t>MO short message control by USIM has modified the type of request indicated in the proactive command and that the action requested by call control encounters a permanent problem.</w:t>
      </w:r>
    </w:p>
    <w:p w:rsidR="007C2495" w:rsidRPr="00816C4A" w:rsidRDefault="007C2495" w:rsidP="007C2495">
      <w:pPr>
        <w:pStyle w:val="Heading2"/>
      </w:pPr>
      <w:bookmarkStart w:id="923" w:name="_Toc3200812"/>
      <w:bookmarkStart w:id="924" w:name="_Toc20392555"/>
      <w:bookmarkStart w:id="925" w:name="_Toc27774202"/>
      <w:bookmarkStart w:id="926" w:name="_Toc44931017"/>
      <w:bookmarkStart w:id="927" w:name="_Toc44931847"/>
      <w:bookmarkStart w:id="928" w:name="_Toc44932327"/>
      <w:r w:rsidRPr="00816C4A">
        <w:t>6.8</w:t>
      </w:r>
      <w:r w:rsidRPr="00816C4A">
        <w:tab/>
        <w:t>Structure of TERMINAL RESPONSE</w:t>
      </w:r>
      <w:bookmarkEnd w:id="923"/>
      <w:bookmarkEnd w:id="924"/>
      <w:bookmarkEnd w:id="925"/>
      <w:bookmarkEnd w:id="926"/>
      <w:bookmarkEnd w:id="927"/>
      <w:bookmarkEnd w:id="928"/>
    </w:p>
    <w:p w:rsidR="007C2495" w:rsidRPr="00816C4A" w:rsidRDefault="007C2495" w:rsidP="007C2495">
      <w:pPr>
        <w:pStyle w:val="Heading3"/>
      </w:pPr>
      <w:bookmarkStart w:id="929" w:name="_Toc3200813"/>
      <w:bookmarkStart w:id="930" w:name="_Toc20392556"/>
      <w:bookmarkStart w:id="931" w:name="_Toc27774203"/>
      <w:bookmarkStart w:id="932" w:name="_Toc44931018"/>
      <w:bookmarkStart w:id="933" w:name="_Toc44931848"/>
      <w:bookmarkStart w:id="934" w:name="_Toc44932328"/>
      <w:r w:rsidRPr="00816C4A">
        <w:t>6.8.0</w:t>
      </w:r>
      <w:r w:rsidRPr="00816C4A">
        <w:tab/>
        <w:t>Overall structure of TERMINAL RESPONSE</w:t>
      </w:r>
      <w:bookmarkEnd w:id="929"/>
      <w:bookmarkEnd w:id="930"/>
      <w:bookmarkEnd w:id="931"/>
      <w:bookmarkEnd w:id="932"/>
      <w:bookmarkEnd w:id="933"/>
      <w:bookmarkEnd w:id="934"/>
    </w:p>
    <w:p w:rsidR="007C2495" w:rsidRPr="00816C4A" w:rsidRDefault="007C2495" w:rsidP="007C2495">
      <w:r w:rsidRPr="00816C4A">
        <w:t>Direction: ME to UICC.</w:t>
      </w:r>
    </w:p>
    <w:p w:rsidR="007C2495" w:rsidRPr="00816C4A" w:rsidRDefault="007C2495" w:rsidP="007C2495">
      <w:r w:rsidRPr="00816C4A">
        <w:lastRenderedPageBreak/>
        <w:t>The command header is specified in TS 31.101 [13]. Length (A+B+ … +AA) is indicated by P3 of the header.</w:t>
      </w:r>
    </w:p>
    <w:p w:rsidR="007C2495" w:rsidRPr="00816C4A" w:rsidRDefault="007C2495" w:rsidP="007C2495">
      <w:r w:rsidRPr="00816C4A">
        <w:t>Command parameters/data.</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7C2495" w:rsidRPr="00816C4A" w:rsidTr="000634A6">
        <w:tblPrEx>
          <w:tblCellMar>
            <w:top w:w="0" w:type="dxa"/>
            <w:bottom w:w="0" w:type="dxa"/>
          </w:tblCellMar>
        </w:tblPrEx>
        <w:trPr>
          <w:tblHeader/>
          <w:jc w:val="center"/>
        </w:trPr>
        <w:tc>
          <w:tcPr>
            <w:tcW w:w="3756" w:type="dxa"/>
          </w:tcPr>
          <w:p w:rsidR="007C2495" w:rsidRPr="00816C4A" w:rsidRDefault="007C2495" w:rsidP="000634A6">
            <w:pPr>
              <w:pStyle w:val="TAH"/>
              <w:keepNext w:val="0"/>
              <w:keepLines w:val="0"/>
              <w:rPr>
                <w:lang w:eastAsia="en-GB"/>
              </w:rPr>
            </w:pPr>
            <w:r w:rsidRPr="00816C4A">
              <w:rPr>
                <w:lang w:eastAsia="en-GB"/>
              </w:rPr>
              <w:t>Description</w:t>
            </w:r>
          </w:p>
        </w:tc>
        <w:tc>
          <w:tcPr>
            <w:tcW w:w="1348" w:type="dxa"/>
          </w:tcPr>
          <w:p w:rsidR="007C2495" w:rsidRPr="00816C4A" w:rsidRDefault="007C2495" w:rsidP="000634A6">
            <w:pPr>
              <w:pStyle w:val="TAH"/>
              <w:keepNext w:val="0"/>
              <w:keepLines w:val="0"/>
              <w:rPr>
                <w:lang w:eastAsia="en-GB"/>
              </w:rPr>
            </w:pPr>
            <w:r w:rsidRPr="00816C4A">
              <w:rPr>
                <w:lang w:eastAsia="en-GB"/>
              </w:rPr>
              <w:t>Clause</w:t>
            </w:r>
          </w:p>
        </w:tc>
        <w:tc>
          <w:tcPr>
            <w:tcW w:w="992" w:type="dxa"/>
          </w:tcPr>
          <w:p w:rsidR="007C2495" w:rsidRPr="00816C4A" w:rsidRDefault="007C2495" w:rsidP="000634A6">
            <w:pPr>
              <w:pStyle w:val="TAH"/>
              <w:keepNext w:val="0"/>
              <w:keepLines w:val="0"/>
              <w:rPr>
                <w:lang w:eastAsia="en-GB"/>
              </w:rPr>
            </w:pPr>
            <w:r w:rsidRPr="00816C4A">
              <w:rPr>
                <w:lang w:eastAsia="en-GB"/>
              </w:rPr>
              <w:t>M/O/C</w:t>
            </w:r>
          </w:p>
        </w:tc>
        <w:tc>
          <w:tcPr>
            <w:tcW w:w="994" w:type="dxa"/>
          </w:tcPr>
          <w:p w:rsidR="007C2495" w:rsidRPr="00816C4A" w:rsidRDefault="007C2495" w:rsidP="000634A6">
            <w:pPr>
              <w:pStyle w:val="TAH"/>
              <w:keepNext w:val="0"/>
              <w:keepLines w:val="0"/>
              <w:rPr>
                <w:lang w:eastAsia="en-GB"/>
              </w:rPr>
            </w:pPr>
            <w:r w:rsidRPr="00816C4A">
              <w:rPr>
                <w:lang w:eastAsia="en-GB"/>
              </w:rPr>
              <w:t>Min</w:t>
            </w:r>
          </w:p>
        </w:tc>
        <w:tc>
          <w:tcPr>
            <w:tcW w:w="1418" w:type="dxa"/>
          </w:tcPr>
          <w:p w:rsidR="007C2495" w:rsidRPr="00816C4A" w:rsidRDefault="007C2495" w:rsidP="000634A6">
            <w:pPr>
              <w:pStyle w:val="TAH"/>
              <w:keepNext w:val="0"/>
              <w:keepLines w:val="0"/>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keepNext w:val="0"/>
              <w:keepLines w:val="0"/>
            </w:pPr>
            <w:r w:rsidRPr="00816C4A">
              <w:t>Command details</w:t>
            </w:r>
          </w:p>
        </w:tc>
        <w:tc>
          <w:tcPr>
            <w:tcW w:w="1348" w:type="dxa"/>
          </w:tcPr>
          <w:p w:rsidR="007C2495" w:rsidRPr="00816C4A" w:rsidRDefault="007C2495" w:rsidP="000634A6">
            <w:pPr>
              <w:pStyle w:val="TAL"/>
              <w:keepNext w:val="0"/>
              <w:keepLines w:val="0"/>
              <w:jc w:val="center"/>
              <w:rPr>
                <w:lang w:val="fr-FR"/>
              </w:rPr>
            </w:pPr>
            <w:r w:rsidRPr="00816C4A">
              <w:rPr>
                <w:lang w:val="fr-FR"/>
              </w:rPr>
              <w:t>8.6</w:t>
            </w:r>
          </w:p>
        </w:tc>
        <w:tc>
          <w:tcPr>
            <w:tcW w:w="992" w:type="dxa"/>
          </w:tcPr>
          <w:p w:rsidR="007C2495" w:rsidRPr="00816C4A" w:rsidRDefault="007C2495" w:rsidP="000634A6">
            <w:pPr>
              <w:pStyle w:val="TAL"/>
              <w:keepNext w:val="0"/>
              <w:keepLines w:val="0"/>
              <w:jc w:val="center"/>
              <w:rPr>
                <w:lang w:val="fr-FR"/>
              </w:rPr>
            </w:pPr>
            <w:r w:rsidRPr="00816C4A">
              <w:rPr>
                <w:lang w:val="fr-FR"/>
              </w:rPr>
              <w:t>M</w:t>
            </w:r>
          </w:p>
        </w:tc>
        <w:tc>
          <w:tcPr>
            <w:tcW w:w="994" w:type="dxa"/>
          </w:tcPr>
          <w:p w:rsidR="007C2495" w:rsidRPr="00816C4A" w:rsidRDefault="007C2495" w:rsidP="000634A6">
            <w:pPr>
              <w:pStyle w:val="TAL"/>
              <w:keepNext w:val="0"/>
              <w:keepLines w:val="0"/>
              <w:jc w:val="center"/>
              <w:rPr>
                <w:lang w:val="fr-FR"/>
              </w:rPr>
            </w:pPr>
            <w:r w:rsidRPr="00816C4A">
              <w:rPr>
                <w:lang w:val="fr-FR"/>
              </w:rPr>
              <w:t>Y</w:t>
            </w:r>
          </w:p>
        </w:tc>
        <w:tc>
          <w:tcPr>
            <w:tcW w:w="1418" w:type="dxa"/>
          </w:tcPr>
          <w:p w:rsidR="007C2495" w:rsidRPr="00816C4A" w:rsidRDefault="007C2495" w:rsidP="000634A6">
            <w:pPr>
              <w:pStyle w:val="TAL"/>
              <w:keepNext w:val="0"/>
              <w:keepLines w:val="0"/>
              <w:jc w:val="center"/>
              <w:rPr>
                <w:lang w:val="fr-FR"/>
              </w:rPr>
            </w:pPr>
            <w:r w:rsidRPr="00816C4A">
              <w:rPr>
                <w:lang w:val="fr-FR"/>
              </w:rPr>
              <w:t>A</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keepNext w:val="0"/>
              <w:keepLines w:val="0"/>
              <w:rPr>
                <w:lang w:val="fr-FR"/>
              </w:rPr>
            </w:pPr>
            <w:r w:rsidRPr="00816C4A">
              <w:rPr>
                <w:lang w:val="fr-FR"/>
              </w:rPr>
              <w:t>Device identities</w:t>
            </w:r>
          </w:p>
        </w:tc>
        <w:tc>
          <w:tcPr>
            <w:tcW w:w="1348" w:type="dxa"/>
          </w:tcPr>
          <w:p w:rsidR="007C2495" w:rsidRPr="00816C4A" w:rsidRDefault="007C2495" w:rsidP="000634A6">
            <w:pPr>
              <w:pStyle w:val="TAL"/>
              <w:keepNext w:val="0"/>
              <w:keepLines w:val="0"/>
              <w:jc w:val="center"/>
              <w:rPr>
                <w:lang w:val="fr-FR"/>
              </w:rPr>
            </w:pPr>
            <w:r w:rsidRPr="00816C4A">
              <w:rPr>
                <w:lang w:val="fr-FR"/>
              </w:rPr>
              <w:t>8.7</w:t>
            </w:r>
          </w:p>
        </w:tc>
        <w:tc>
          <w:tcPr>
            <w:tcW w:w="992" w:type="dxa"/>
          </w:tcPr>
          <w:p w:rsidR="007C2495" w:rsidRPr="00816C4A" w:rsidRDefault="007C2495" w:rsidP="000634A6">
            <w:pPr>
              <w:pStyle w:val="TAL"/>
              <w:keepNext w:val="0"/>
              <w:keepLines w:val="0"/>
              <w:jc w:val="center"/>
              <w:rPr>
                <w:lang w:val="fr-FR"/>
              </w:rPr>
            </w:pPr>
            <w:r w:rsidRPr="00816C4A">
              <w:rPr>
                <w:lang w:val="fr-FR"/>
              </w:rPr>
              <w:t>M</w:t>
            </w:r>
          </w:p>
        </w:tc>
        <w:tc>
          <w:tcPr>
            <w:tcW w:w="994" w:type="dxa"/>
          </w:tcPr>
          <w:p w:rsidR="007C2495" w:rsidRPr="00816C4A" w:rsidRDefault="007C2495" w:rsidP="000634A6">
            <w:pPr>
              <w:pStyle w:val="TAL"/>
              <w:keepNext w:val="0"/>
              <w:keepLines w:val="0"/>
              <w:jc w:val="center"/>
            </w:pPr>
            <w:r w:rsidRPr="00816C4A">
              <w:t>N</w:t>
            </w:r>
          </w:p>
        </w:tc>
        <w:tc>
          <w:tcPr>
            <w:tcW w:w="1418" w:type="dxa"/>
          </w:tcPr>
          <w:p w:rsidR="007C2495" w:rsidRPr="00816C4A" w:rsidRDefault="007C2495" w:rsidP="000634A6">
            <w:pPr>
              <w:pStyle w:val="TAL"/>
              <w:keepNext w:val="0"/>
              <w:keepLines w:val="0"/>
              <w:jc w:val="center"/>
            </w:pPr>
            <w:r w:rsidRPr="00816C4A">
              <w:t>B</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keepNext w:val="0"/>
              <w:keepLines w:val="0"/>
            </w:pPr>
            <w:r w:rsidRPr="00816C4A">
              <w:t>Result</w:t>
            </w:r>
          </w:p>
        </w:tc>
        <w:tc>
          <w:tcPr>
            <w:tcW w:w="1348" w:type="dxa"/>
          </w:tcPr>
          <w:p w:rsidR="007C2495" w:rsidRPr="00816C4A" w:rsidRDefault="007C2495" w:rsidP="000634A6">
            <w:pPr>
              <w:pStyle w:val="TAL"/>
              <w:keepNext w:val="0"/>
              <w:keepLines w:val="0"/>
              <w:jc w:val="center"/>
              <w:rPr>
                <w:lang w:val="fr-FR"/>
              </w:rPr>
            </w:pPr>
            <w:r w:rsidRPr="00816C4A">
              <w:rPr>
                <w:lang w:val="fr-FR"/>
              </w:rPr>
              <w:t>8.12</w:t>
            </w:r>
          </w:p>
        </w:tc>
        <w:tc>
          <w:tcPr>
            <w:tcW w:w="992" w:type="dxa"/>
          </w:tcPr>
          <w:p w:rsidR="007C2495" w:rsidRPr="00816C4A" w:rsidRDefault="007C2495" w:rsidP="000634A6">
            <w:pPr>
              <w:pStyle w:val="TAL"/>
              <w:keepNext w:val="0"/>
              <w:keepLines w:val="0"/>
              <w:jc w:val="center"/>
              <w:rPr>
                <w:lang w:val="fr-FR"/>
              </w:rPr>
            </w:pPr>
            <w:r w:rsidRPr="00816C4A">
              <w:rPr>
                <w:lang w:val="fr-FR"/>
              </w:rPr>
              <w:t>M</w:t>
            </w:r>
          </w:p>
        </w:tc>
        <w:tc>
          <w:tcPr>
            <w:tcW w:w="994" w:type="dxa"/>
          </w:tcPr>
          <w:p w:rsidR="007C2495" w:rsidRPr="00816C4A" w:rsidRDefault="007C2495" w:rsidP="000634A6">
            <w:pPr>
              <w:pStyle w:val="TAL"/>
              <w:keepNext w:val="0"/>
              <w:keepLines w:val="0"/>
              <w:jc w:val="center"/>
              <w:rPr>
                <w:lang w:val="fr-FR"/>
              </w:rPr>
            </w:pPr>
            <w:r w:rsidRPr="00816C4A">
              <w:rPr>
                <w:lang w:val="fr-FR"/>
              </w:rPr>
              <w:t>Y</w:t>
            </w:r>
          </w:p>
        </w:tc>
        <w:tc>
          <w:tcPr>
            <w:tcW w:w="1418" w:type="dxa"/>
          </w:tcPr>
          <w:p w:rsidR="007C2495" w:rsidRPr="00816C4A" w:rsidRDefault="007C2495" w:rsidP="000634A6">
            <w:pPr>
              <w:pStyle w:val="TAL"/>
              <w:keepNext w:val="0"/>
              <w:keepLines w:val="0"/>
              <w:jc w:val="center"/>
              <w:rPr>
                <w:lang w:val="fr-FR"/>
              </w:rPr>
            </w:pPr>
            <w:r w:rsidRPr="00816C4A">
              <w:rPr>
                <w:lang w:val="fr-FR"/>
              </w:rPr>
              <w:t>C</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keepNext w:val="0"/>
              <w:keepLines w:val="0"/>
            </w:pPr>
            <w:r w:rsidRPr="00816C4A">
              <w:t>Duration (only required in response to a POLL INTERVAL proactive command)</w:t>
            </w:r>
          </w:p>
        </w:tc>
        <w:tc>
          <w:tcPr>
            <w:tcW w:w="1348" w:type="dxa"/>
          </w:tcPr>
          <w:p w:rsidR="007C2495" w:rsidRPr="00816C4A" w:rsidRDefault="007C2495" w:rsidP="000634A6">
            <w:pPr>
              <w:pStyle w:val="TAL"/>
              <w:keepNext w:val="0"/>
              <w:keepLines w:val="0"/>
              <w:jc w:val="center"/>
            </w:pPr>
            <w:r w:rsidRPr="00816C4A">
              <w:t>8.8</w:t>
            </w:r>
          </w:p>
        </w:tc>
        <w:tc>
          <w:tcPr>
            <w:tcW w:w="992" w:type="dxa"/>
          </w:tcPr>
          <w:p w:rsidR="007C2495" w:rsidRPr="00816C4A" w:rsidRDefault="007C2495" w:rsidP="000634A6">
            <w:pPr>
              <w:pStyle w:val="TAL"/>
              <w:keepNext w:val="0"/>
              <w:keepLines w:val="0"/>
              <w:jc w:val="center"/>
            </w:pPr>
            <w:r w:rsidRPr="00816C4A">
              <w:t>C</w:t>
            </w:r>
          </w:p>
        </w:tc>
        <w:tc>
          <w:tcPr>
            <w:tcW w:w="994" w:type="dxa"/>
          </w:tcPr>
          <w:p w:rsidR="007C2495" w:rsidRPr="00816C4A" w:rsidRDefault="007C2495" w:rsidP="000634A6">
            <w:pPr>
              <w:pStyle w:val="TAL"/>
              <w:keepNext w:val="0"/>
              <w:keepLines w:val="0"/>
              <w:jc w:val="center"/>
            </w:pPr>
            <w:r w:rsidRPr="00816C4A">
              <w:t>N</w:t>
            </w:r>
          </w:p>
        </w:tc>
        <w:tc>
          <w:tcPr>
            <w:tcW w:w="1418" w:type="dxa"/>
          </w:tcPr>
          <w:p w:rsidR="007C2495" w:rsidRPr="00816C4A" w:rsidRDefault="007C2495" w:rsidP="000634A6">
            <w:pPr>
              <w:pStyle w:val="TAL"/>
              <w:keepNext w:val="0"/>
              <w:keepLines w:val="0"/>
              <w:jc w:val="center"/>
            </w:pPr>
            <w:r w:rsidRPr="00816C4A">
              <w:t>D</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keepNext w:val="0"/>
              <w:keepLines w:val="0"/>
            </w:pPr>
            <w:r w:rsidRPr="00816C4A">
              <w:t>Text string (only required in response to a GET INKEY or GET INPUT or SEND USSD proactive command)</w:t>
            </w:r>
          </w:p>
        </w:tc>
        <w:tc>
          <w:tcPr>
            <w:tcW w:w="1348" w:type="dxa"/>
          </w:tcPr>
          <w:p w:rsidR="007C2495" w:rsidRPr="00816C4A" w:rsidRDefault="007C2495" w:rsidP="000634A6">
            <w:pPr>
              <w:pStyle w:val="TAL"/>
              <w:keepNext w:val="0"/>
              <w:keepLines w:val="0"/>
              <w:jc w:val="center"/>
            </w:pPr>
            <w:r w:rsidRPr="00816C4A">
              <w:t>8.15</w:t>
            </w:r>
          </w:p>
        </w:tc>
        <w:tc>
          <w:tcPr>
            <w:tcW w:w="992" w:type="dxa"/>
          </w:tcPr>
          <w:p w:rsidR="007C2495" w:rsidRPr="00816C4A" w:rsidRDefault="007C2495" w:rsidP="000634A6">
            <w:pPr>
              <w:pStyle w:val="TAL"/>
              <w:keepNext w:val="0"/>
              <w:keepLines w:val="0"/>
              <w:jc w:val="center"/>
            </w:pPr>
            <w:r w:rsidRPr="00816C4A">
              <w:t>C</w:t>
            </w:r>
          </w:p>
        </w:tc>
        <w:tc>
          <w:tcPr>
            <w:tcW w:w="994" w:type="dxa"/>
          </w:tcPr>
          <w:p w:rsidR="007C2495" w:rsidRPr="00816C4A" w:rsidRDefault="007C2495" w:rsidP="000634A6">
            <w:pPr>
              <w:pStyle w:val="TAL"/>
              <w:keepNext w:val="0"/>
              <w:keepLines w:val="0"/>
              <w:jc w:val="center"/>
            </w:pPr>
            <w:r w:rsidRPr="00816C4A">
              <w:t>N</w:t>
            </w:r>
          </w:p>
        </w:tc>
        <w:tc>
          <w:tcPr>
            <w:tcW w:w="1418" w:type="dxa"/>
          </w:tcPr>
          <w:p w:rsidR="007C2495" w:rsidRPr="00816C4A" w:rsidRDefault="007C2495" w:rsidP="000634A6">
            <w:pPr>
              <w:pStyle w:val="TAL"/>
              <w:keepNext w:val="0"/>
              <w:keepLines w:val="0"/>
              <w:jc w:val="center"/>
            </w:pPr>
            <w:r w:rsidRPr="00816C4A">
              <w:t>E</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keepNext w:val="0"/>
              <w:keepLines w:val="0"/>
            </w:pPr>
            <w:r w:rsidRPr="00816C4A">
              <w:t>Item identifier (only required in response to SELECT ITEM proactive command)</w:t>
            </w:r>
          </w:p>
        </w:tc>
        <w:tc>
          <w:tcPr>
            <w:tcW w:w="1348" w:type="dxa"/>
          </w:tcPr>
          <w:p w:rsidR="007C2495" w:rsidRPr="00816C4A" w:rsidRDefault="007C2495" w:rsidP="000634A6">
            <w:pPr>
              <w:pStyle w:val="TAL"/>
              <w:keepNext w:val="0"/>
              <w:keepLines w:val="0"/>
              <w:jc w:val="center"/>
            </w:pPr>
            <w:r w:rsidRPr="00816C4A">
              <w:t>8.10</w:t>
            </w:r>
          </w:p>
        </w:tc>
        <w:tc>
          <w:tcPr>
            <w:tcW w:w="992" w:type="dxa"/>
          </w:tcPr>
          <w:p w:rsidR="007C2495" w:rsidRPr="00816C4A" w:rsidRDefault="007C2495" w:rsidP="000634A6">
            <w:pPr>
              <w:pStyle w:val="TAL"/>
              <w:keepNext w:val="0"/>
              <w:keepLines w:val="0"/>
              <w:jc w:val="center"/>
            </w:pPr>
            <w:r w:rsidRPr="00816C4A">
              <w:t>C</w:t>
            </w:r>
          </w:p>
        </w:tc>
        <w:tc>
          <w:tcPr>
            <w:tcW w:w="994" w:type="dxa"/>
          </w:tcPr>
          <w:p w:rsidR="007C2495" w:rsidRPr="00816C4A" w:rsidRDefault="007C2495" w:rsidP="000634A6">
            <w:pPr>
              <w:pStyle w:val="TAL"/>
              <w:keepNext w:val="0"/>
              <w:keepLines w:val="0"/>
              <w:jc w:val="center"/>
            </w:pPr>
            <w:r w:rsidRPr="00816C4A">
              <w:t>N</w:t>
            </w:r>
          </w:p>
        </w:tc>
        <w:tc>
          <w:tcPr>
            <w:tcW w:w="1418" w:type="dxa"/>
          </w:tcPr>
          <w:p w:rsidR="007C2495" w:rsidRPr="00816C4A" w:rsidRDefault="007C2495" w:rsidP="000634A6">
            <w:pPr>
              <w:pStyle w:val="TAL"/>
              <w:keepNext w:val="0"/>
              <w:keepLines w:val="0"/>
              <w:jc w:val="center"/>
            </w:pPr>
            <w:r w:rsidRPr="00816C4A">
              <w:t>F</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rsidR="007C2495" w:rsidRPr="00816C4A" w:rsidRDefault="007C2495" w:rsidP="000634A6">
            <w:pPr>
              <w:pStyle w:val="TAL"/>
              <w:keepNext w:val="0"/>
              <w:keepLines w:val="0"/>
              <w:jc w:val="center"/>
            </w:pPr>
            <w:r w:rsidRPr="00816C4A">
              <w:t>8.19, 8.20, 8.29, 8.39, 8.45, 8.46, 8.62, 8.83, 8.85, 8.86, 8.87, 8.100, 8.129, 8.130, 8.131, 8.134,</w:t>
            </w:r>
          </w:p>
          <w:p w:rsidR="007C2495" w:rsidRPr="00816C4A" w:rsidRDefault="007C2495" w:rsidP="000634A6">
            <w:pPr>
              <w:pStyle w:val="TAL"/>
              <w:keepNext w:val="0"/>
              <w:keepLines w:val="0"/>
              <w:jc w:val="center"/>
            </w:pPr>
            <w:r w:rsidRPr="00816C4A">
              <w:t>8.140, 8.141</w:t>
            </w:r>
          </w:p>
        </w:tc>
        <w:tc>
          <w:tcPr>
            <w:tcW w:w="992" w:type="dxa"/>
          </w:tcPr>
          <w:p w:rsidR="007C2495" w:rsidRPr="00816C4A" w:rsidRDefault="007C2495" w:rsidP="000634A6">
            <w:pPr>
              <w:pStyle w:val="TAL"/>
              <w:keepNext w:val="0"/>
              <w:keepLines w:val="0"/>
              <w:jc w:val="center"/>
            </w:pPr>
            <w:r w:rsidRPr="00816C4A">
              <w:t>C</w:t>
            </w:r>
          </w:p>
        </w:tc>
        <w:tc>
          <w:tcPr>
            <w:tcW w:w="994" w:type="dxa"/>
          </w:tcPr>
          <w:p w:rsidR="007C2495" w:rsidRPr="00816C4A" w:rsidRDefault="007C2495" w:rsidP="000634A6">
            <w:pPr>
              <w:pStyle w:val="TAL"/>
              <w:keepNext w:val="0"/>
              <w:keepLines w:val="0"/>
              <w:jc w:val="center"/>
            </w:pPr>
            <w:r w:rsidRPr="00816C4A">
              <w:t>N</w:t>
            </w:r>
          </w:p>
        </w:tc>
        <w:tc>
          <w:tcPr>
            <w:tcW w:w="1418" w:type="dxa"/>
          </w:tcPr>
          <w:p w:rsidR="007C2495" w:rsidRPr="00816C4A" w:rsidRDefault="007C2495" w:rsidP="000634A6">
            <w:pPr>
              <w:pStyle w:val="TAL"/>
              <w:keepNext w:val="0"/>
              <w:keepLines w:val="0"/>
              <w:jc w:val="center"/>
            </w:pPr>
            <w:r w:rsidRPr="00816C4A">
              <w:t>G</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keepNext w:val="0"/>
              <w:keepLines w:val="0"/>
            </w:pPr>
            <w:r w:rsidRPr="00816C4A">
              <w:t>Local information (only required in response to PROVIDE LOCAL INFORMATION (Network Measurement Results) proactive command)</w:t>
            </w:r>
          </w:p>
        </w:tc>
        <w:tc>
          <w:tcPr>
            <w:tcW w:w="1348" w:type="dxa"/>
          </w:tcPr>
          <w:p w:rsidR="007C2495" w:rsidRPr="00816C4A" w:rsidRDefault="007C2495" w:rsidP="000634A6">
            <w:pPr>
              <w:pStyle w:val="TAL"/>
              <w:keepNext w:val="0"/>
              <w:keepLines w:val="0"/>
              <w:jc w:val="center"/>
            </w:pPr>
            <w:r w:rsidRPr="00816C4A">
              <w:t>8.22, 8.119</w:t>
            </w:r>
          </w:p>
        </w:tc>
        <w:tc>
          <w:tcPr>
            <w:tcW w:w="992" w:type="dxa"/>
          </w:tcPr>
          <w:p w:rsidR="007C2495" w:rsidRPr="00816C4A" w:rsidRDefault="007C2495" w:rsidP="000634A6">
            <w:pPr>
              <w:pStyle w:val="TAL"/>
              <w:keepNext w:val="0"/>
              <w:keepLines w:val="0"/>
              <w:jc w:val="center"/>
            </w:pPr>
            <w:r w:rsidRPr="00816C4A">
              <w:t>C</w:t>
            </w:r>
          </w:p>
        </w:tc>
        <w:tc>
          <w:tcPr>
            <w:tcW w:w="994" w:type="dxa"/>
          </w:tcPr>
          <w:p w:rsidR="007C2495" w:rsidRPr="00816C4A" w:rsidRDefault="007C2495" w:rsidP="000634A6">
            <w:pPr>
              <w:pStyle w:val="TAL"/>
              <w:keepNext w:val="0"/>
              <w:keepLines w:val="0"/>
              <w:jc w:val="center"/>
            </w:pPr>
            <w:r w:rsidRPr="00816C4A">
              <w:t>N</w:t>
            </w:r>
          </w:p>
        </w:tc>
        <w:tc>
          <w:tcPr>
            <w:tcW w:w="1418" w:type="dxa"/>
          </w:tcPr>
          <w:p w:rsidR="007C2495" w:rsidRPr="00816C4A" w:rsidRDefault="007C2495" w:rsidP="000634A6">
            <w:pPr>
              <w:pStyle w:val="TAL"/>
              <w:keepNext w:val="0"/>
              <w:keepLines w:val="0"/>
              <w:jc w:val="center"/>
            </w:pPr>
            <w:r w:rsidRPr="00816C4A">
              <w:t>AB or</w:t>
            </w:r>
          </w:p>
          <w:p w:rsidR="007C2495" w:rsidRPr="00816C4A" w:rsidRDefault="007C2495" w:rsidP="000634A6">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keepNext w:val="0"/>
              <w:keepLines w:val="0"/>
            </w:pPr>
            <w:r w:rsidRPr="00816C4A">
              <w:t>Local information (only required in response to PROVIDE LOCAL INFORMATION (H(e)NB IP address request) proactive command)</w:t>
            </w:r>
          </w:p>
        </w:tc>
        <w:tc>
          <w:tcPr>
            <w:tcW w:w="1348" w:type="dxa"/>
          </w:tcPr>
          <w:p w:rsidR="007C2495" w:rsidRPr="00816C4A" w:rsidRDefault="007C2495" w:rsidP="000634A6">
            <w:pPr>
              <w:pStyle w:val="TAL"/>
              <w:keepNext w:val="0"/>
              <w:keepLines w:val="0"/>
              <w:jc w:val="center"/>
            </w:pPr>
            <w:r w:rsidRPr="00816C4A">
              <w:t>8.58</w:t>
            </w:r>
          </w:p>
        </w:tc>
        <w:tc>
          <w:tcPr>
            <w:tcW w:w="992" w:type="dxa"/>
          </w:tcPr>
          <w:p w:rsidR="007C2495" w:rsidRPr="00816C4A" w:rsidRDefault="007C2495" w:rsidP="000634A6">
            <w:pPr>
              <w:pStyle w:val="TAL"/>
              <w:keepNext w:val="0"/>
              <w:keepLines w:val="0"/>
              <w:jc w:val="center"/>
            </w:pPr>
            <w:r w:rsidRPr="00816C4A">
              <w:t>C</w:t>
            </w:r>
          </w:p>
        </w:tc>
        <w:tc>
          <w:tcPr>
            <w:tcW w:w="994" w:type="dxa"/>
          </w:tcPr>
          <w:p w:rsidR="007C2495" w:rsidRPr="00816C4A" w:rsidRDefault="007C2495" w:rsidP="000634A6">
            <w:pPr>
              <w:pStyle w:val="TAL"/>
              <w:keepNext w:val="0"/>
              <w:keepLines w:val="0"/>
              <w:jc w:val="center"/>
            </w:pPr>
            <w:r w:rsidRPr="00816C4A">
              <w:t>N</w:t>
            </w:r>
          </w:p>
        </w:tc>
        <w:tc>
          <w:tcPr>
            <w:tcW w:w="1418" w:type="dxa"/>
          </w:tcPr>
          <w:p w:rsidR="007C2495" w:rsidRPr="00816C4A" w:rsidRDefault="007C2495" w:rsidP="000634A6">
            <w:pPr>
              <w:pStyle w:val="TAL"/>
              <w:keepNext w:val="0"/>
              <w:keepLines w:val="0"/>
              <w:jc w:val="center"/>
            </w:pPr>
            <w:r w:rsidRPr="00816C4A">
              <w:t>AC or</w:t>
            </w:r>
          </w:p>
          <w:p w:rsidR="007C2495" w:rsidRPr="00816C4A" w:rsidRDefault="007C2495" w:rsidP="000634A6">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keepNext w:val="0"/>
              <w:keepLines w:val="0"/>
            </w:pPr>
            <w:r w:rsidRPr="00816C4A">
              <w:t>Local information (only required in response to PROVIDE LOCAL INFORMATION (list of surrounding macrocells) proactive command)</w:t>
            </w:r>
          </w:p>
        </w:tc>
        <w:tc>
          <w:tcPr>
            <w:tcW w:w="1348" w:type="dxa"/>
          </w:tcPr>
          <w:p w:rsidR="007C2495" w:rsidRPr="00816C4A" w:rsidRDefault="007C2495" w:rsidP="000634A6">
            <w:pPr>
              <w:pStyle w:val="TAL"/>
              <w:keepNext w:val="0"/>
              <w:keepLines w:val="0"/>
              <w:jc w:val="center"/>
            </w:pPr>
            <w:r w:rsidRPr="00816C4A">
              <w:t>8.19, 8.62</w:t>
            </w:r>
          </w:p>
        </w:tc>
        <w:tc>
          <w:tcPr>
            <w:tcW w:w="992" w:type="dxa"/>
          </w:tcPr>
          <w:p w:rsidR="007C2495" w:rsidRPr="00816C4A" w:rsidRDefault="007C2495" w:rsidP="000634A6">
            <w:pPr>
              <w:pStyle w:val="TAL"/>
              <w:keepNext w:val="0"/>
              <w:keepLines w:val="0"/>
              <w:jc w:val="center"/>
            </w:pPr>
            <w:r w:rsidRPr="00816C4A">
              <w:t>C</w:t>
            </w:r>
          </w:p>
        </w:tc>
        <w:tc>
          <w:tcPr>
            <w:tcW w:w="994" w:type="dxa"/>
          </w:tcPr>
          <w:p w:rsidR="007C2495" w:rsidRPr="00816C4A" w:rsidRDefault="007C2495" w:rsidP="000634A6">
            <w:pPr>
              <w:pStyle w:val="TAL"/>
              <w:keepNext w:val="0"/>
              <w:keepLines w:val="0"/>
              <w:jc w:val="center"/>
            </w:pPr>
            <w:r w:rsidRPr="00816C4A">
              <w:t>N</w:t>
            </w:r>
          </w:p>
        </w:tc>
        <w:tc>
          <w:tcPr>
            <w:tcW w:w="1418" w:type="dxa"/>
          </w:tcPr>
          <w:p w:rsidR="007C2495" w:rsidRPr="00816C4A" w:rsidRDefault="007C2495" w:rsidP="000634A6">
            <w:pPr>
              <w:pStyle w:val="TAL"/>
              <w:keepNext w:val="0"/>
              <w:keepLines w:val="0"/>
              <w:jc w:val="center"/>
            </w:pPr>
            <w:r w:rsidRPr="00816C4A">
              <w:t>AD or</w:t>
            </w:r>
          </w:p>
          <w:p w:rsidR="007C2495" w:rsidRPr="00816C4A" w:rsidRDefault="007C2495" w:rsidP="000634A6">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rsidR="007C2495" w:rsidRPr="00816C4A" w:rsidRDefault="007C2495" w:rsidP="000634A6">
            <w:pPr>
              <w:pStyle w:val="TAL"/>
              <w:keepNext w:val="0"/>
              <w:keepLines w:val="0"/>
              <w:jc w:val="center"/>
            </w:pPr>
            <w:r w:rsidRPr="00816C4A">
              <w:t>8.30</w:t>
            </w:r>
          </w:p>
        </w:tc>
        <w:tc>
          <w:tcPr>
            <w:tcW w:w="992" w:type="dxa"/>
          </w:tcPr>
          <w:p w:rsidR="007C2495" w:rsidRPr="00816C4A" w:rsidRDefault="007C2495" w:rsidP="000634A6">
            <w:pPr>
              <w:pStyle w:val="TAL"/>
              <w:keepNext w:val="0"/>
              <w:keepLines w:val="0"/>
              <w:jc w:val="center"/>
            </w:pPr>
            <w:r w:rsidRPr="00816C4A">
              <w:t>C</w:t>
            </w:r>
          </w:p>
        </w:tc>
        <w:tc>
          <w:tcPr>
            <w:tcW w:w="994" w:type="dxa"/>
          </w:tcPr>
          <w:p w:rsidR="007C2495" w:rsidRPr="00816C4A" w:rsidRDefault="007C2495" w:rsidP="000634A6">
            <w:pPr>
              <w:pStyle w:val="TAL"/>
              <w:keepNext w:val="0"/>
              <w:keepLines w:val="0"/>
              <w:jc w:val="center"/>
            </w:pPr>
            <w:r w:rsidRPr="00816C4A">
              <w:t>N</w:t>
            </w:r>
          </w:p>
        </w:tc>
        <w:tc>
          <w:tcPr>
            <w:tcW w:w="1418" w:type="dxa"/>
          </w:tcPr>
          <w:p w:rsidR="007C2495" w:rsidRPr="00816C4A" w:rsidRDefault="007C2495" w:rsidP="000634A6">
            <w:pPr>
              <w:pStyle w:val="TAL"/>
              <w:keepNext w:val="0"/>
              <w:keepLines w:val="0"/>
              <w:jc w:val="center"/>
            </w:pPr>
            <w:r w:rsidRPr="00816C4A">
              <w:t>H</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rsidR="007C2495" w:rsidRPr="00816C4A" w:rsidRDefault="007C2495" w:rsidP="000634A6">
            <w:pPr>
              <w:pStyle w:val="TAL"/>
              <w:keepNext w:val="0"/>
              <w:keepLines w:val="0"/>
              <w:jc w:val="center"/>
            </w:pPr>
            <w:r w:rsidRPr="00816C4A">
              <w:t>8.12</w:t>
            </w:r>
          </w:p>
        </w:tc>
        <w:tc>
          <w:tcPr>
            <w:tcW w:w="992" w:type="dxa"/>
          </w:tcPr>
          <w:p w:rsidR="007C2495" w:rsidRPr="00816C4A" w:rsidRDefault="007C2495" w:rsidP="000634A6">
            <w:pPr>
              <w:pStyle w:val="TAL"/>
              <w:keepNext w:val="0"/>
              <w:keepLines w:val="0"/>
              <w:jc w:val="center"/>
            </w:pPr>
            <w:r w:rsidRPr="00816C4A">
              <w:t>C</w:t>
            </w:r>
          </w:p>
        </w:tc>
        <w:tc>
          <w:tcPr>
            <w:tcW w:w="994" w:type="dxa"/>
          </w:tcPr>
          <w:p w:rsidR="007C2495" w:rsidRPr="00816C4A" w:rsidRDefault="007C2495" w:rsidP="000634A6">
            <w:pPr>
              <w:pStyle w:val="TAL"/>
              <w:keepNext w:val="0"/>
              <w:keepLines w:val="0"/>
              <w:jc w:val="center"/>
            </w:pPr>
            <w:r w:rsidRPr="00816C4A">
              <w:t>N</w:t>
            </w:r>
          </w:p>
        </w:tc>
        <w:tc>
          <w:tcPr>
            <w:tcW w:w="1418" w:type="dxa"/>
          </w:tcPr>
          <w:p w:rsidR="007C2495" w:rsidRPr="00816C4A" w:rsidRDefault="007C2495" w:rsidP="000634A6">
            <w:pPr>
              <w:pStyle w:val="TAL"/>
              <w:keepNext w:val="0"/>
              <w:keepLines w:val="0"/>
              <w:jc w:val="center"/>
            </w:pPr>
            <w:r w:rsidRPr="00816C4A">
              <w:t>I</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rsidR="007C2495" w:rsidRPr="00816C4A" w:rsidRDefault="007C2495" w:rsidP="000634A6">
            <w:pPr>
              <w:pStyle w:val="TAC"/>
              <w:keepNext w:val="0"/>
              <w:keepLines w:val="0"/>
              <w:tabs>
                <w:tab w:val="left" w:pos="720"/>
              </w:tabs>
              <w:rPr>
                <w:lang w:eastAsia="en-GB"/>
              </w:rPr>
            </w:pPr>
            <w:r w:rsidRPr="00816C4A">
              <w:rPr>
                <w:lang w:eastAsia="en-GB"/>
              </w:rPr>
              <w:t>8.33, 8.57</w:t>
            </w:r>
          </w:p>
        </w:tc>
        <w:tc>
          <w:tcPr>
            <w:tcW w:w="992" w:type="dxa"/>
          </w:tcPr>
          <w:p w:rsidR="007C2495" w:rsidRPr="00816C4A" w:rsidRDefault="007C2495" w:rsidP="000634A6">
            <w:pPr>
              <w:pStyle w:val="TAC"/>
              <w:keepNext w:val="0"/>
              <w:keepLines w:val="0"/>
              <w:tabs>
                <w:tab w:val="left" w:pos="720"/>
              </w:tabs>
              <w:rPr>
                <w:lang w:eastAsia="en-GB"/>
              </w:rPr>
            </w:pPr>
            <w:r w:rsidRPr="00816C4A">
              <w:rPr>
                <w:lang w:eastAsia="en-GB"/>
              </w:rPr>
              <w:t>C</w:t>
            </w:r>
          </w:p>
        </w:tc>
        <w:tc>
          <w:tcPr>
            <w:tcW w:w="994" w:type="dxa"/>
          </w:tcPr>
          <w:p w:rsidR="007C2495" w:rsidRPr="00816C4A" w:rsidRDefault="007C2495" w:rsidP="000634A6">
            <w:pPr>
              <w:pStyle w:val="TAC"/>
              <w:keepNext w:val="0"/>
              <w:keepLines w:val="0"/>
              <w:tabs>
                <w:tab w:val="left" w:pos="720"/>
              </w:tabs>
              <w:rPr>
                <w:lang w:eastAsia="en-GB"/>
              </w:rPr>
            </w:pPr>
            <w:r w:rsidRPr="00816C4A">
              <w:rPr>
                <w:lang w:eastAsia="en-GB"/>
              </w:rPr>
              <w:t>N</w:t>
            </w:r>
          </w:p>
        </w:tc>
        <w:tc>
          <w:tcPr>
            <w:tcW w:w="1418" w:type="dxa"/>
          </w:tcPr>
          <w:p w:rsidR="007C2495" w:rsidRPr="00816C4A" w:rsidRDefault="007C2495" w:rsidP="000634A6">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 xml:space="preserve">n </w:t>
            </w:r>
          </w:p>
          <w:p w:rsidR="007C2495" w:rsidRPr="00816C4A" w:rsidRDefault="007C2495" w:rsidP="000634A6">
            <w:pPr>
              <w:pStyle w:val="TAC"/>
              <w:keepNext w:val="0"/>
              <w:keepLines w:val="0"/>
              <w:tabs>
                <w:tab w:val="left" w:pos="720"/>
              </w:tabs>
              <w:rPr>
                <w:lang w:eastAsia="en-GB"/>
              </w:rPr>
            </w:pPr>
            <w:r w:rsidRPr="00816C4A">
              <w:rPr>
                <w:lang w:eastAsia="en-GB"/>
              </w:rPr>
              <w:t>or J</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keepNext w:val="0"/>
              <w:keepLines w:val="0"/>
            </w:pPr>
            <w:r w:rsidRPr="00816C4A">
              <w:t>Card ATR (only required in response to POWER ON CARD).</w:t>
            </w:r>
          </w:p>
        </w:tc>
        <w:tc>
          <w:tcPr>
            <w:tcW w:w="1348" w:type="dxa"/>
          </w:tcPr>
          <w:p w:rsidR="007C2495" w:rsidRPr="00816C4A" w:rsidRDefault="007C2495" w:rsidP="000634A6">
            <w:pPr>
              <w:pStyle w:val="TAC"/>
              <w:keepNext w:val="0"/>
              <w:keepLines w:val="0"/>
              <w:rPr>
                <w:lang w:eastAsia="en-GB"/>
              </w:rPr>
            </w:pPr>
            <w:r w:rsidRPr="00816C4A">
              <w:rPr>
                <w:lang w:eastAsia="en-GB"/>
              </w:rPr>
              <w:t>8.34</w:t>
            </w:r>
          </w:p>
        </w:tc>
        <w:tc>
          <w:tcPr>
            <w:tcW w:w="992" w:type="dxa"/>
          </w:tcPr>
          <w:p w:rsidR="007C2495" w:rsidRPr="00816C4A" w:rsidRDefault="007C2495" w:rsidP="000634A6">
            <w:pPr>
              <w:pStyle w:val="TAC"/>
              <w:keepNext w:val="0"/>
              <w:keepLines w:val="0"/>
              <w:rPr>
                <w:lang w:eastAsia="en-GB"/>
              </w:rPr>
            </w:pPr>
            <w:r w:rsidRPr="00816C4A">
              <w:rPr>
                <w:lang w:eastAsia="en-GB"/>
              </w:rPr>
              <w:t>C</w:t>
            </w:r>
          </w:p>
        </w:tc>
        <w:tc>
          <w:tcPr>
            <w:tcW w:w="994" w:type="dxa"/>
          </w:tcPr>
          <w:p w:rsidR="007C2495" w:rsidRPr="00816C4A" w:rsidRDefault="007C2495" w:rsidP="000634A6">
            <w:pPr>
              <w:pStyle w:val="TAC"/>
              <w:keepNext w:val="0"/>
              <w:keepLines w:val="0"/>
              <w:rPr>
                <w:lang w:eastAsia="en-GB"/>
              </w:rPr>
            </w:pPr>
            <w:r w:rsidRPr="00816C4A">
              <w:rPr>
                <w:lang w:eastAsia="en-GB"/>
              </w:rPr>
              <w:t>N</w:t>
            </w:r>
          </w:p>
        </w:tc>
        <w:tc>
          <w:tcPr>
            <w:tcW w:w="1418" w:type="dxa"/>
          </w:tcPr>
          <w:p w:rsidR="007C2495" w:rsidRPr="00816C4A" w:rsidRDefault="007C2495" w:rsidP="000634A6">
            <w:pPr>
              <w:pStyle w:val="TAC"/>
              <w:keepNext w:val="0"/>
              <w:keepLines w:val="0"/>
              <w:rPr>
                <w:lang w:eastAsia="en-GB"/>
              </w:rPr>
            </w:pPr>
            <w:r w:rsidRPr="00816C4A">
              <w:rPr>
                <w:lang w:eastAsia="en-GB"/>
              </w:rPr>
              <w:t>K</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keepNext w:val="0"/>
              <w:keepLines w:val="0"/>
            </w:pPr>
            <w:r w:rsidRPr="00816C4A">
              <w:t>R-APDU (only required in response to PERFORM CARD APDU).</w:t>
            </w:r>
          </w:p>
        </w:tc>
        <w:tc>
          <w:tcPr>
            <w:tcW w:w="1348" w:type="dxa"/>
          </w:tcPr>
          <w:p w:rsidR="007C2495" w:rsidRPr="00816C4A" w:rsidRDefault="007C2495" w:rsidP="000634A6">
            <w:pPr>
              <w:pStyle w:val="TAC"/>
              <w:keepNext w:val="0"/>
              <w:keepLines w:val="0"/>
              <w:rPr>
                <w:lang w:eastAsia="en-GB"/>
              </w:rPr>
            </w:pPr>
            <w:r w:rsidRPr="00816C4A">
              <w:rPr>
                <w:lang w:eastAsia="en-GB"/>
              </w:rPr>
              <w:t>8.36</w:t>
            </w:r>
          </w:p>
        </w:tc>
        <w:tc>
          <w:tcPr>
            <w:tcW w:w="992" w:type="dxa"/>
          </w:tcPr>
          <w:p w:rsidR="007C2495" w:rsidRPr="00816C4A" w:rsidRDefault="007C2495" w:rsidP="000634A6">
            <w:pPr>
              <w:pStyle w:val="TAC"/>
              <w:keepNext w:val="0"/>
              <w:keepLines w:val="0"/>
              <w:rPr>
                <w:lang w:eastAsia="en-GB"/>
              </w:rPr>
            </w:pPr>
            <w:r w:rsidRPr="00816C4A">
              <w:rPr>
                <w:lang w:eastAsia="en-GB"/>
              </w:rPr>
              <w:t>C</w:t>
            </w:r>
          </w:p>
        </w:tc>
        <w:tc>
          <w:tcPr>
            <w:tcW w:w="994" w:type="dxa"/>
          </w:tcPr>
          <w:p w:rsidR="007C2495" w:rsidRPr="00816C4A" w:rsidRDefault="007C2495" w:rsidP="000634A6">
            <w:pPr>
              <w:pStyle w:val="TAC"/>
              <w:keepNext w:val="0"/>
              <w:keepLines w:val="0"/>
              <w:rPr>
                <w:lang w:eastAsia="en-GB"/>
              </w:rPr>
            </w:pPr>
            <w:r w:rsidRPr="00816C4A">
              <w:rPr>
                <w:lang w:eastAsia="en-GB"/>
              </w:rPr>
              <w:t>N</w:t>
            </w:r>
          </w:p>
        </w:tc>
        <w:tc>
          <w:tcPr>
            <w:tcW w:w="1418" w:type="dxa"/>
          </w:tcPr>
          <w:p w:rsidR="007C2495" w:rsidRPr="00816C4A" w:rsidRDefault="007C2495" w:rsidP="000634A6">
            <w:pPr>
              <w:pStyle w:val="TAC"/>
              <w:keepNext w:val="0"/>
              <w:keepLines w:val="0"/>
              <w:rPr>
                <w:lang w:eastAsia="en-GB"/>
              </w:rPr>
            </w:pPr>
            <w:r w:rsidRPr="00816C4A">
              <w:rPr>
                <w:lang w:eastAsia="en-GB"/>
              </w:rPr>
              <w:t>L</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keepNext w:val="0"/>
              <w:keepLines w:val="0"/>
            </w:pPr>
            <w:r w:rsidRPr="00816C4A">
              <w:t>Timer identifier (only required in response to a TIMER MANAGEMENT proactive command)</w:t>
            </w:r>
          </w:p>
        </w:tc>
        <w:tc>
          <w:tcPr>
            <w:tcW w:w="1348" w:type="dxa"/>
          </w:tcPr>
          <w:p w:rsidR="007C2495" w:rsidRPr="00816C4A" w:rsidRDefault="007C2495" w:rsidP="000634A6">
            <w:pPr>
              <w:pStyle w:val="TAC"/>
              <w:keepNext w:val="0"/>
              <w:keepLines w:val="0"/>
              <w:rPr>
                <w:lang w:eastAsia="en-GB"/>
              </w:rPr>
            </w:pPr>
            <w:r w:rsidRPr="00816C4A">
              <w:rPr>
                <w:lang w:eastAsia="en-GB"/>
              </w:rPr>
              <w:t>8.37</w:t>
            </w:r>
          </w:p>
        </w:tc>
        <w:tc>
          <w:tcPr>
            <w:tcW w:w="992" w:type="dxa"/>
          </w:tcPr>
          <w:p w:rsidR="007C2495" w:rsidRPr="00816C4A" w:rsidRDefault="007C2495" w:rsidP="000634A6">
            <w:pPr>
              <w:pStyle w:val="TAC"/>
              <w:keepNext w:val="0"/>
              <w:keepLines w:val="0"/>
              <w:rPr>
                <w:lang w:eastAsia="en-GB"/>
              </w:rPr>
            </w:pPr>
            <w:r w:rsidRPr="00816C4A">
              <w:rPr>
                <w:lang w:eastAsia="en-GB"/>
              </w:rPr>
              <w:t>C</w:t>
            </w:r>
          </w:p>
        </w:tc>
        <w:tc>
          <w:tcPr>
            <w:tcW w:w="994" w:type="dxa"/>
          </w:tcPr>
          <w:p w:rsidR="007C2495" w:rsidRPr="00816C4A" w:rsidRDefault="007C2495" w:rsidP="000634A6">
            <w:pPr>
              <w:pStyle w:val="TAC"/>
              <w:keepNext w:val="0"/>
              <w:keepLines w:val="0"/>
              <w:rPr>
                <w:lang w:eastAsia="en-GB"/>
              </w:rPr>
            </w:pPr>
            <w:r w:rsidRPr="00816C4A">
              <w:rPr>
                <w:lang w:eastAsia="en-GB"/>
              </w:rPr>
              <w:t>N</w:t>
            </w:r>
          </w:p>
        </w:tc>
        <w:tc>
          <w:tcPr>
            <w:tcW w:w="1418" w:type="dxa"/>
          </w:tcPr>
          <w:p w:rsidR="007C2495" w:rsidRPr="00816C4A" w:rsidRDefault="007C2495" w:rsidP="000634A6">
            <w:pPr>
              <w:pStyle w:val="TAC"/>
              <w:keepNext w:val="0"/>
              <w:keepLines w:val="0"/>
              <w:rPr>
                <w:lang w:eastAsia="en-GB"/>
              </w:rPr>
            </w:pPr>
            <w:r w:rsidRPr="00816C4A">
              <w:rPr>
                <w:lang w:eastAsia="en-GB"/>
              </w:rPr>
              <w:t>M</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keepNext w:val="0"/>
              <w:keepLines w:val="0"/>
            </w:pPr>
            <w:r w:rsidRPr="00816C4A">
              <w:t>Timer value (only required in response to a TIMER MANAGEMENT proactive command)</w:t>
            </w:r>
          </w:p>
        </w:tc>
        <w:tc>
          <w:tcPr>
            <w:tcW w:w="1348" w:type="dxa"/>
          </w:tcPr>
          <w:p w:rsidR="007C2495" w:rsidRPr="00816C4A" w:rsidRDefault="007C2495" w:rsidP="000634A6">
            <w:pPr>
              <w:pStyle w:val="TAC"/>
              <w:keepNext w:val="0"/>
              <w:keepLines w:val="0"/>
              <w:rPr>
                <w:lang w:eastAsia="en-GB"/>
              </w:rPr>
            </w:pPr>
            <w:r w:rsidRPr="00816C4A">
              <w:rPr>
                <w:lang w:eastAsia="en-GB"/>
              </w:rPr>
              <w:t>8.38</w:t>
            </w:r>
          </w:p>
        </w:tc>
        <w:tc>
          <w:tcPr>
            <w:tcW w:w="992" w:type="dxa"/>
          </w:tcPr>
          <w:p w:rsidR="007C2495" w:rsidRPr="00816C4A" w:rsidRDefault="007C2495" w:rsidP="000634A6">
            <w:pPr>
              <w:pStyle w:val="TAC"/>
              <w:keepNext w:val="0"/>
              <w:keepLines w:val="0"/>
              <w:rPr>
                <w:lang w:eastAsia="en-GB"/>
              </w:rPr>
            </w:pPr>
            <w:r w:rsidRPr="00816C4A">
              <w:rPr>
                <w:lang w:eastAsia="en-GB"/>
              </w:rPr>
              <w:t>C</w:t>
            </w:r>
          </w:p>
        </w:tc>
        <w:tc>
          <w:tcPr>
            <w:tcW w:w="994" w:type="dxa"/>
          </w:tcPr>
          <w:p w:rsidR="007C2495" w:rsidRPr="00816C4A" w:rsidRDefault="007C2495" w:rsidP="000634A6">
            <w:pPr>
              <w:pStyle w:val="TAC"/>
              <w:keepNext w:val="0"/>
              <w:keepLines w:val="0"/>
              <w:rPr>
                <w:lang w:eastAsia="en-GB"/>
              </w:rPr>
            </w:pPr>
            <w:r w:rsidRPr="00816C4A">
              <w:rPr>
                <w:lang w:eastAsia="en-GB"/>
              </w:rPr>
              <w:t>N</w:t>
            </w:r>
          </w:p>
        </w:tc>
        <w:tc>
          <w:tcPr>
            <w:tcW w:w="1418" w:type="dxa"/>
          </w:tcPr>
          <w:p w:rsidR="007C2495" w:rsidRPr="00816C4A" w:rsidRDefault="007C2495" w:rsidP="000634A6">
            <w:pPr>
              <w:pStyle w:val="TAC"/>
              <w:keepNext w:val="0"/>
              <w:keepLines w:val="0"/>
              <w:rPr>
                <w:lang w:eastAsia="en-GB"/>
              </w:rPr>
            </w:pPr>
            <w:r w:rsidRPr="00816C4A">
              <w:rPr>
                <w:lang w:eastAsia="en-GB"/>
              </w:rPr>
              <w:t>N</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keepNext w:val="0"/>
              <w:keepLines w:val="0"/>
              <w:numPr>
                <w:ilvl w:val="12"/>
                <w:numId w:val="0"/>
              </w:numPr>
            </w:pPr>
            <w:r w:rsidRPr="00816C4A">
              <w:t>AT Response (only required in response to RUN AT COMMAND proactive command)</w:t>
            </w:r>
          </w:p>
        </w:tc>
        <w:tc>
          <w:tcPr>
            <w:tcW w:w="1348" w:type="dxa"/>
          </w:tcPr>
          <w:p w:rsidR="007C2495" w:rsidRPr="00816C4A" w:rsidRDefault="007C2495" w:rsidP="000634A6">
            <w:pPr>
              <w:pStyle w:val="TAL"/>
              <w:keepNext w:val="0"/>
              <w:keepLines w:val="0"/>
              <w:numPr>
                <w:ilvl w:val="12"/>
                <w:numId w:val="0"/>
              </w:numPr>
              <w:jc w:val="center"/>
            </w:pPr>
            <w:r w:rsidRPr="00816C4A">
              <w:t>8.41</w:t>
            </w:r>
          </w:p>
        </w:tc>
        <w:tc>
          <w:tcPr>
            <w:tcW w:w="992" w:type="dxa"/>
          </w:tcPr>
          <w:p w:rsidR="007C2495" w:rsidRPr="00816C4A" w:rsidRDefault="007C2495" w:rsidP="000634A6">
            <w:pPr>
              <w:pStyle w:val="TAL"/>
              <w:keepNext w:val="0"/>
              <w:keepLines w:val="0"/>
              <w:numPr>
                <w:ilvl w:val="12"/>
                <w:numId w:val="0"/>
              </w:numPr>
              <w:jc w:val="center"/>
            </w:pPr>
            <w:r w:rsidRPr="00816C4A">
              <w:t>C</w:t>
            </w:r>
          </w:p>
        </w:tc>
        <w:tc>
          <w:tcPr>
            <w:tcW w:w="994" w:type="dxa"/>
          </w:tcPr>
          <w:p w:rsidR="007C2495" w:rsidRPr="00816C4A" w:rsidRDefault="007C2495" w:rsidP="000634A6">
            <w:pPr>
              <w:pStyle w:val="TAL"/>
              <w:keepNext w:val="0"/>
              <w:keepLines w:val="0"/>
              <w:numPr>
                <w:ilvl w:val="12"/>
                <w:numId w:val="0"/>
              </w:numPr>
              <w:jc w:val="center"/>
            </w:pPr>
            <w:r w:rsidRPr="00816C4A">
              <w:t>N</w:t>
            </w:r>
          </w:p>
        </w:tc>
        <w:tc>
          <w:tcPr>
            <w:tcW w:w="1418" w:type="dxa"/>
          </w:tcPr>
          <w:p w:rsidR="007C2495" w:rsidRPr="00816C4A" w:rsidRDefault="007C2495" w:rsidP="000634A6">
            <w:pPr>
              <w:pStyle w:val="TAL"/>
              <w:keepNext w:val="0"/>
              <w:keepLines w:val="0"/>
              <w:numPr>
                <w:ilvl w:val="12"/>
                <w:numId w:val="0"/>
              </w:numPr>
              <w:jc w:val="center"/>
            </w:pPr>
            <w:r w:rsidRPr="00816C4A">
              <w:t>P</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keepNext w:val="0"/>
              <w:keepLines w:val="0"/>
            </w:pPr>
            <w:r w:rsidRPr="00816C4A">
              <w:t>Text string2 (only required if call control by USIM has modified the proactive command SET UP CALL or SEND SS into a USSD request)</w:t>
            </w:r>
          </w:p>
        </w:tc>
        <w:tc>
          <w:tcPr>
            <w:tcW w:w="1348" w:type="dxa"/>
          </w:tcPr>
          <w:p w:rsidR="007C2495" w:rsidRPr="00816C4A" w:rsidRDefault="007C2495" w:rsidP="000634A6">
            <w:pPr>
              <w:pStyle w:val="TAL"/>
              <w:keepNext w:val="0"/>
              <w:keepLines w:val="0"/>
              <w:jc w:val="center"/>
              <w:rPr>
                <w:lang w:val="fr-FR"/>
              </w:rPr>
            </w:pPr>
            <w:r w:rsidRPr="00816C4A">
              <w:rPr>
                <w:lang w:val="fr-FR"/>
              </w:rPr>
              <w:t>8.15</w:t>
            </w:r>
          </w:p>
        </w:tc>
        <w:tc>
          <w:tcPr>
            <w:tcW w:w="992" w:type="dxa"/>
          </w:tcPr>
          <w:p w:rsidR="007C2495" w:rsidRPr="00816C4A" w:rsidRDefault="007C2495" w:rsidP="000634A6">
            <w:pPr>
              <w:pStyle w:val="TAL"/>
              <w:keepNext w:val="0"/>
              <w:keepLines w:val="0"/>
              <w:jc w:val="center"/>
              <w:rPr>
                <w:lang w:val="fr-FR"/>
              </w:rPr>
            </w:pPr>
            <w:r w:rsidRPr="00816C4A">
              <w:rPr>
                <w:lang w:val="fr-FR"/>
              </w:rPr>
              <w:t>C</w:t>
            </w:r>
          </w:p>
        </w:tc>
        <w:tc>
          <w:tcPr>
            <w:tcW w:w="994" w:type="dxa"/>
          </w:tcPr>
          <w:p w:rsidR="007C2495" w:rsidRPr="00816C4A" w:rsidRDefault="007C2495" w:rsidP="000634A6">
            <w:pPr>
              <w:pStyle w:val="TAL"/>
              <w:keepNext w:val="0"/>
              <w:keepLines w:val="0"/>
              <w:jc w:val="center"/>
              <w:rPr>
                <w:lang w:val="fr-FR"/>
              </w:rPr>
            </w:pPr>
            <w:r w:rsidRPr="00816C4A">
              <w:rPr>
                <w:lang w:val="fr-FR"/>
              </w:rPr>
              <w:t>N</w:t>
            </w:r>
          </w:p>
        </w:tc>
        <w:tc>
          <w:tcPr>
            <w:tcW w:w="1418" w:type="dxa"/>
          </w:tcPr>
          <w:p w:rsidR="007C2495" w:rsidRPr="00816C4A" w:rsidRDefault="007C2495" w:rsidP="000634A6">
            <w:pPr>
              <w:pStyle w:val="TAL"/>
              <w:keepNext w:val="0"/>
              <w:keepLines w:val="0"/>
              <w:jc w:val="center"/>
              <w:rPr>
                <w:lang w:val="fr-FR"/>
              </w:rPr>
            </w:pPr>
            <w:r w:rsidRPr="00816C4A">
              <w:rPr>
                <w:lang w:val="fr-FR"/>
              </w:rPr>
              <w:t>Q</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keepNext w:val="0"/>
              <w:keepLines w:val="0"/>
              <w:numPr>
                <w:ilvl w:val="12"/>
                <w:numId w:val="0"/>
              </w:numPr>
            </w:pPr>
            <w:r w:rsidRPr="00816C4A">
              <w:t xml:space="preserve">Channel data (only required in response to RECEIVE DATA) </w:t>
            </w:r>
          </w:p>
        </w:tc>
        <w:tc>
          <w:tcPr>
            <w:tcW w:w="1348" w:type="dxa"/>
          </w:tcPr>
          <w:p w:rsidR="007C2495" w:rsidRPr="00816C4A" w:rsidRDefault="007C2495" w:rsidP="000634A6">
            <w:pPr>
              <w:pStyle w:val="TAL"/>
              <w:keepNext w:val="0"/>
              <w:keepLines w:val="0"/>
              <w:numPr>
                <w:ilvl w:val="12"/>
                <w:numId w:val="0"/>
              </w:numPr>
              <w:jc w:val="center"/>
            </w:pPr>
            <w:r w:rsidRPr="00816C4A">
              <w:t>8.53</w:t>
            </w:r>
          </w:p>
        </w:tc>
        <w:tc>
          <w:tcPr>
            <w:tcW w:w="992" w:type="dxa"/>
          </w:tcPr>
          <w:p w:rsidR="007C2495" w:rsidRPr="00816C4A" w:rsidRDefault="007C2495" w:rsidP="000634A6">
            <w:pPr>
              <w:pStyle w:val="TAL"/>
              <w:keepNext w:val="0"/>
              <w:keepLines w:val="0"/>
              <w:numPr>
                <w:ilvl w:val="12"/>
                <w:numId w:val="0"/>
              </w:numPr>
              <w:jc w:val="center"/>
            </w:pPr>
            <w:r w:rsidRPr="00816C4A">
              <w:t>C</w:t>
            </w:r>
          </w:p>
        </w:tc>
        <w:tc>
          <w:tcPr>
            <w:tcW w:w="994" w:type="dxa"/>
          </w:tcPr>
          <w:p w:rsidR="007C2495" w:rsidRPr="00816C4A" w:rsidRDefault="007C2495" w:rsidP="000634A6">
            <w:pPr>
              <w:pStyle w:val="TAL"/>
              <w:keepNext w:val="0"/>
              <w:keepLines w:val="0"/>
              <w:numPr>
                <w:ilvl w:val="12"/>
                <w:numId w:val="0"/>
              </w:numPr>
              <w:jc w:val="center"/>
            </w:pPr>
            <w:r w:rsidRPr="00816C4A">
              <w:t>N</w:t>
            </w:r>
          </w:p>
        </w:tc>
        <w:tc>
          <w:tcPr>
            <w:tcW w:w="1418" w:type="dxa"/>
          </w:tcPr>
          <w:p w:rsidR="007C2495" w:rsidRPr="00816C4A" w:rsidRDefault="007C2495" w:rsidP="000634A6">
            <w:pPr>
              <w:pStyle w:val="TAL"/>
              <w:keepNext w:val="0"/>
              <w:keepLines w:val="0"/>
              <w:numPr>
                <w:ilvl w:val="12"/>
                <w:numId w:val="0"/>
              </w:numPr>
              <w:jc w:val="center"/>
            </w:pPr>
            <w:r w:rsidRPr="00816C4A">
              <w:t>R</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keepNext w:val="0"/>
              <w:keepLines w:val="0"/>
              <w:numPr>
                <w:ilvl w:val="12"/>
                <w:numId w:val="0"/>
              </w:numPr>
            </w:pPr>
            <w:r w:rsidRPr="00816C4A">
              <w:lastRenderedPageBreak/>
              <w:t>Channel status (only required in response to GET CHANNEL STATUS or OPEN CHANNEL proactive command)</w:t>
            </w:r>
          </w:p>
        </w:tc>
        <w:tc>
          <w:tcPr>
            <w:tcW w:w="1348" w:type="dxa"/>
          </w:tcPr>
          <w:p w:rsidR="007C2495" w:rsidRPr="00816C4A" w:rsidRDefault="007C2495" w:rsidP="000634A6">
            <w:pPr>
              <w:pStyle w:val="TAL"/>
              <w:keepNext w:val="0"/>
              <w:keepLines w:val="0"/>
              <w:numPr>
                <w:ilvl w:val="12"/>
                <w:numId w:val="0"/>
              </w:numPr>
              <w:jc w:val="center"/>
            </w:pPr>
            <w:r w:rsidRPr="00816C4A">
              <w:t>8.56</w:t>
            </w:r>
          </w:p>
        </w:tc>
        <w:tc>
          <w:tcPr>
            <w:tcW w:w="992" w:type="dxa"/>
          </w:tcPr>
          <w:p w:rsidR="007C2495" w:rsidRPr="00816C4A" w:rsidRDefault="007C2495" w:rsidP="000634A6">
            <w:pPr>
              <w:pStyle w:val="TAL"/>
              <w:keepNext w:val="0"/>
              <w:keepLines w:val="0"/>
              <w:numPr>
                <w:ilvl w:val="12"/>
                <w:numId w:val="0"/>
              </w:numPr>
              <w:jc w:val="center"/>
            </w:pPr>
            <w:r w:rsidRPr="00816C4A">
              <w:t>C</w:t>
            </w:r>
          </w:p>
        </w:tc>
        <w:tc>
          <w:tcPr>
            <w:tcW w:w="994" w:type="dxa"/>
          </w:tcPr>
          <w:p w:rsidR="007C2495" w:rsidRPr="00816C4A" w:rsidRDefault="007C2495" w:rsidP="000634A6">
            <w:pPr>
              <w:pStyle w:val="TAL"/>
              <w:keepNext w:val="0"/>
              <w:keepLines w:val="0"/>
              <w:numPr>
                <w:ilvl w:val="12"/>
                <w:numId w:val="0"/>
              </w:numPr>
              <w:jc w:val="center"/>
            </w:pPr>
            <w:r w:rsidRPr="00816C4A">
              <w:t>N</w:t>
            </w:r>
          </w:p>
        </w:tc>
        <w:tc>
          <w:tcPr>
            <w:tcW w:w="1418" w:type="dxa"/>
          </w:tcPr>
          <w:p w:rsidR="007C2495" w:rsidRPr="00816C4A" w:rsidRDefault="007C2495" w:rsidP="000634A6">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keepNext w:val="0"/>
              <w:keepLines w:val="0"/>
              <w:numPr>
                <w:ilvl w:val="12"/>
                <w:numId w:val="0"/>
              </w:numPr>
            </w:pPr>
            <w:r w:rsidRPr="00816C4A">
              <w:t>Channel data length (only required in response to RECEIVE DATA or SEND DATA proactive command)</w:t>
            </w:r>
          </w:p>
        </w:tc>
        <w:tc>
          <w:tcPr>
            <w:tcW w:w="1348" w:type="dxa"/>
          </w:tcPr>
          <w:p w:rsidR="007C2495" w:rsidRPr="00816C4A" w:rsidRDefault="007C2495" w:rsidP="000634A6">
            <w:pPr>
              <w:pStyle w:val="TAL"/>
              <w:keepNext w:val="0"/>
              <w:keepLines w:val="0"/>
              <w:numPr>
                <w:ilvl w:val="12"/>
                <w:numId w:val="0"/>
              </w:numPr>
              <w:jc w:val="center"/>
              <w:rPr>
                <w:lang w:val="fr-FR"/>
              </w:rPr>
            </w:pPr>
            <w:r w:rsidRPr="00816C4A">
              <w:rPr>
                <w:lang w:val="fr-FR"/>
              </w:rPr>
              <w:t>8.54</w:t>
            </w:r>
          </w:p>
        </w:tc>
        <w:tc>
          <w:tcPr>
            <w:tcW w:w="992" w:type="dxa"/>
          </w:tcPr>
          <w:p w:rsidR="007C2495" w:rsidRPr="00816C4A" w:rsidRDefault="007C2495" w:rsidP="000634A6">
            <w:pPr>
              <w:pStyle w:val="TAL"/>
              <w:keepNext w:val="0"/>
              <w:keepLines w:val="0"/>
              <w:numPr>
                <w:ilvl w:val="12"/>
                <w:numId w:val="0"/>
              </w:numPr>
              <w:jc w:val="center"/>
              <w:rPr>
                <w:lang w:val="fr-FR"/>
              </w:rPr>
            </w:pPr>
            <w:r w:rsidRPr="00816C4A">
              <w:rPr>
                <w:lang w:val="fr-FR"/>
              </w:rPr>
              <w:t>C</w:t>
            </w:r>
          </w:p>
        </w:tc>
        <w:tc>
          <w:tcPr>
            <w:tcW w:w="994" w:type="dxa"/>
          </w:tcPr>
          <w:p w:rsidR="007C2495" w:rsidRPr="00816C4A" w:rsidRDefault="007C2495" w:rsidP="000634A6">
            <w:pPr>
              <w:pStyle w:val="TAL"/>
              <w:keepNext w:val="0"/>
              <w:keepLines w:val="0"/>
              <w:numPr>
                <w:ilvl w:val="12"/>
                <w:numId w:val="0"/>
              </w:numPr>
              <w:jc w:val="center"/>
              <w:rPr>
                <w:lang w:val="fr-FR"/>
              </w:rPr>
            </w:pPr>
            <w:r w:rsidRPr="00816C4A">
              <w:rPr>
                <w:lang w:val="fr-FR"/>
              </w:rPr>
              <w:t>N</w:t>
            </w:r>
          </w:p>
        </w:tc>
        <w:tc>
          <w:tcPr>
            <w:tcW w:w="1418" w:type="dxa"/>
          </w:tcPr>
          <w:p w:rsidR="007C2495" w:rsidRPr="00816C4A" w:rsidRDefault="007C2495" w:rsidP="000634A6">
            <w:pPr>
              <w:pStyle w:val="TAL"/>
              <w:keepNext w:val="0"/>
              <w:keepLines w:val="0"/>
              <w:numPr>
                <w:ilvl w:val="12"/>
                <w:numId w:val="0"/>
              </w:numPr>
              <w:jc w:val="center"/>
              <w:rPr>
                <w:lang w:val="fr-FR"/>
              </w:rPr>
            </w:pPr>
            <w:r w:rsidRPr="00816C4A">
              <w:rPr>
                <w:lang w:val="fr-FR"/>
              </w:rPr>
              <w:t>T</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numPr>
                <w:ilvl w:val="12"/>
                <w:numId w:val="0"/>
              </w:numPr>
            </w:pPr>
            <w:r w:rsidRPr="00816C4A">
              <w:t>Bearer description (only required in response to OPEN CHANNEL proactive command)</w:t>
            </w:r>
          </w:p>
        </w:tc>
        <w:tc>
          <w:tcPr>
            <w:tcW w:w="1348" w:type="dxa"/>
          </w:tcPr>
          <w:p w:rsidR="007C2495" w:rsidRPr="00816C4A" w:rsidRDefault="007C2495" w:rsidP="000634A6">
            <w:pPr>
              <w:pStyle w:val="TAL"/>
              <w:numPr>
                <w:ilvl w:val="12"/>
                <w:numId w:val="0"/>
              </w:numPr>
              <w:jc w:val="center"/>
              <w:rPr>
                <w:lang w:val="fr-FR"/>
              </w:rPr>
            </w:pPr>
            <w:r w:rsidRPr="00816C4A">
              <w:rPr>
                <w:lang w:val="fr-FR"/>
              </w:rPr>
              <w:t>8.52</w:t>
            </w:r>
          </w:p>
        </w:tc>
        <w:tc>
          <w:tcPr>
            <w:tcW w:w="992" w:type="dxa"/>
          </w:tcPr>
          <w:p w:rsidR="007C2495" w:rsidRPr="00816C4A" w:rsidRDefault="007C2495" w:rsidP="000634A6">
            <w:pPr>
              <w:pStyle w:val="TAL"/>
              <w:numPr>
                <w:ilvl w:val="12"/>
                <w:numId w:val="0"/>
              </w:numPr>
              <w:jc w:val="center"/>
              <w:rPr>
                <w:lang w:val="fr-FR"/>
              </w:rPr>
            </w:pPr>
            <w:r w:rsidRPr="00816C4A">
              <w:rPr>
                <w:lang w:val="fr-FR"/>
              </w:rPr>
              <w:t>C</w:t>
            </w:r>
          </w:p>
        </w:tc>
        <w:tc>
          <w:tcPr>
            <w:tcW w:w="994" w:type="dxa"/>
          </w:tcPr>
          <w:p w:rsidR="007C2495" w:rsidRPr="00816C4A" w:rsidRDefault="007C2495" w:rsidP="000634A6">
            <w:pPr>
              <w:pStyle w:val="TAL"/>
              <w:numPr>
                <w:ilvl w:val="12"/>
                <w:numId w:val="0"/>
              </w:numPr>
              <w:jc w:val="center"/>
              <w:rPr>
                <w:lang w:val="fr-FR"/>
              </w:rPr>
            </w:pPr>
            <w:r w:rsidRPr="00816C4A">
              <w:rPr>
                <w:lang w:val="fr-FR"/>
              </w:rPr>
              <w:t>N</w:t>
            </w:r>
          </w:p>
        </w:tc>
        <w:tc>
          <w:tcPr>
            <w:tcW w:w="1418" w:type="dxa"/>
          </w:tcPr>
          <w:p w:rsidR="007C2495" w:rsidRPr="00816C4A" w:rsidRDefault="007C2495" w:rsidP="000634A6">
            <w:pPr>
              <w:pStyle w:val="TAL"/>
              <w:numPr>
                <w:ilvl w:val="12"/>
                <w:numId w:val="0"/>
              </w:numPr>
              <w:jc w:val="center"/>
              <w:rPr>
                <w:lang w:val="fr-FR"/>
              </w:rPr>
            </w:pPr>
            <w:r w:rsidRPr="00816C4A">
              <w:rPr>
                <w:lang w:val="fr-FR"/>
              </w:rPr>
              <w:t>U</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numPr>
                <w:ilvl w:val="12"/>
                <w:numId w:val="0"/>
              </w:numPr>
            </w:pPr>
            <w:r w:rsidRPr="00816C4A">
              <w:t>Buffer size (only required in response to OPEN CHANNEL proactive command)</w:t>
            </w:r>
          </w:p>
        </w:tc>
        <w:tc>
          <w:tcPr>
            <w:tcW w:w="1348" w:type="dxa"/>
          </w:tcPr>
          <w:p w:rsidR="007C2495" w:rsidRPr="00816C4A" w:rsidRDefault="007C2495" w:rsidP="000634A6">
            <w:pPr>
              <w:pStyle w:val="TAL"/>
              <w:numPr>
                <w:ilvl w:val="12"/>
                <w:numId w:val="0"/>
              </w:numPr>
              <w:jc w:val="center"/>
            </w:pPr>
            <w:r w:rsidRPr="00816C4A">
              <w:t>8.55</w:t>
            </w:r>
          </w:p>
        </w:tc>
        <w:tc>
          <w:tcPr>
            <w:tcW w:w="992" w:type="dxa"/>
          </w:tcPr>
          <w:p w:rsidR="007C2495" w:rsidRPr="00816C4A" w:rsidRDefault="007C2495" w:rsidP="000634A6">
            <w:pPr>
              <w:pStyle w:val="TAL"/>
              <w:numPr>
                <w:ilvl w:val="12"/>
                <w:numId w:val="0"/>
              </w:numPr>
              <w:jc w:val="center"/>
            </w:pPr>
            <w:r w:rsidRPr="00816C4A">
              <w:t>C</w:t>
            </w:r>
          </w:p>
        </w:tc>
        <w:tc>
          <w:tcPr>
            <w:tcW w:w="994" w:type="dxa"/>
          </w:tcPr>
          <w:p w:rsidR="007C2495" w:rsidRPr="00816C4A" w:rsidRDefault="007C2495" w:rsidP="000634A6">
            <w:pPr>
              <w:pStyle w:val="TAL"/>
              <w:numPr>
                <w:ilvl w:val="12"/>
                <w:numId w:val="0"/>
              </w:numPr>
              <w:jc w:val="center"/>
            </w:pPr>
            <w:r w:rsidRPr="00816C4A">
              <w:t>N</w:t>
            </w:r>
          </w:p>
        </w:tc>
        <w:tc>
          <w:tcPr>
            <w:tcW w:w="1418" w:type="dxa"/>
          </w:tcPr>
          <w:p w:rsidR="007C2495" w:rsidRPr="00816C4A" w:rsidRDefault="007C2495" w:rsidP="000634A6">
            <w:pPr>
              <w:pStyle w:val="TAL"/>
              <w:numPr>
                <w:ilvl w:val="12"/>
                <w:numId w:val="0"/>
              </w:numPr>
              <w:jc w:val="center"/>
            </w:pPr>
            <w:r w:rsidRPr="00816C4A">
              <w:t>V</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keepNext w:val="0"/>
              <w:keepLines w:val="0"/>
            </w:pPr>
            <w:r w:rsidRPr="00816C4A">
              <w:t>Total display duration (only required in response to a GET INKEY proactive command)</w:t>
            </w:r>
          </w:p>
        </w:tc>
        <w:tc>
          <w:tcPr>
            <w:tcW w:w="1348" w:type="dxa"/>
          </w:tcPr>
          <w:p w:rsidR="007C2495" w:rsidRPr="00816C4A" w:rsidRDefault="007C2495" w:rsidP="000634A6">
            <w:pPr>
              <w:pStyle w:val="TAL"/>
              <w:keepNext w:val="0"/>
              <w:keepLines w:val="0"/>
              <w:jc w:val="center"/>
              <w:rPr>
                <w:lang w:eastAsia="fr-FR"/>
              </w:rPr>
            </w:pPr>
            <w:r w:rsidRPr="00816C4A">
              <w:rPr>
                <w:lang w:eastAsia="fr-FR"/>
              </w:rPr>
              <w:t>8.8</w:t>
            </w:r>
          </w:p>
        </w:tc>
        <w:tc>
          <w:tcPr>
            <w:tcW w:w="992" w:type="dxa"/>
          </w:tcPr>
          <w:p w:rsidR="007C2495" w:rsidRPr="00816C4A" w:rsidRDefault="007C2495" w:rsidP="000634A6">
            <w:pPr>
              <w:pStyle w:val="TAL"/>
              <w:keepNext w:val="0"/>
              <w:keepLines w:val="0"/>
              <w:jc w:val="center"/>
              <w:rPr>
                <w:lang w:eastAsia="fr-FR"/>
              </w:rPr>
            </w:pPr>
            <w:r w:rsidRPr="00816C4A">
              <w:rPr>
                <w:lang w:eastAsia="fr-FR"/>
              </w:rPr>
              <w:t>C</w:t>
            </w:r>
          </w:p>
        </w:tc>
        <w:tc>
          <w:tcPr>
            <w:tcW w:w="994" w:type="dxa"/>
          </w:tcPr>
          <w:p w:rsidR="007C2495" w:rsidRPr="00816C4A" w:rsidRDefault="007C2495" w:rsidP="000634A6">
            <w:pPr>
              <w:pStyle w:val="TAL"/>
              <w:keepNext w:val="0"/>
              <w:keepLines w:val="0"/>
              <w:jc w:val="center"/>
              <w:rPr>
                <w:lang w:eastAsia="fr-FR"/>
              </w:rPr>
            </w:pPr>
            <w:r w:rsidRPr="00816C4A">
              <w:rPr>
                <w:lang w:eastAsia="fr-FR"/>
              </w:rPr>
              <w:t>N</w:t>
            </w:r>
          </w:p>
        </w:tc>
        <w:tc>
          <w:tcPr>
            <w:tcW w:w="1418" w:type="dxa"/>
          </w:tcPr>
          <w:p w:rsidR="007C2495" w:rsidRPr="00816C4A" w:rsidRDefault="007C2495" w:rsidP="000634A6">
            <w:pPr>
              <w:pStyle w:val="TAL"/>
              <w:keepNext w:val="0"/>
              <w:keepLines w:val="0"/>
              <w:jc w:val="center"/>
              <w:rPr>
                <w:lang w:eastAsia="fr-FR"/>
              </w:rPr>
            </w:pPr>
            <w:r w:rsidRPr="00816C4A">
              <w:rPr>
                <w:lang w:eastAsia="fr-FR"/>
              </w:rPr>
              <w:t>W</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numPr>
                <w:ilvl w:val="12"/>
                <w:numId w:val="0"/>
              </w:numPr>
            </w:pPr>
            <w:r w:rsidRPr="00816C4A">
              <w:t>Service availability (only required in response to SERVICE SEARCH proactive command)</w:t>
            </w:r>
          </w:p>
        </w:tc>
        <w:tc>
          <w:tcPr>
            <w:tcW w:w="1348" w:type="dxa"/>
          </w:tcPr>
          <w:p w:rsidR="007C2495" w:rsidRPr="00816C4A" w:rsidRDefault="007C2495" w:rsidP="000634A6">
            <w:pPr>
              <w:pStyle w:val="TAL"/>
              <w:numPr>
                <w:ilvl w:val="12"/>
                <w:numId w:val="0"/>
              </w:numPr>
              <w:jc w:val="center"/>
            </w:pPr>
            <w:r w:rsidRPr="00816C4A">
              <w:t>8.68</w:t>
            </w:r>
          </w:p>
        </w:tc>
        <w:tc>
          <w:tcPr>
            <w:tcW w:w="992" w:type="dxa"/>
          </w:tcPr>
          <w:p w:rsidR="007C2495" w:rsidRPr="00816C4A" w:rsidRDefault="007C2495" w:rsidP="000634A6">
            <w:pPr>
              <w:pStyle w:val="TAL"/>
              <w:numPr>
                <w:ilvl w:val="12"/>
                <w:numId w:val="0"/>
              </w:numPr>
              <w:jc w:val="center"/>
            </w:pPr>
            <w:r w:rsidRPr="00816C4A">
              <w:t>C</w:t>
            </w:r>
          </w:p>
        </w:tc>
        <w:tc>
          <w:tcPr>
            <w:tcW w:w="994" w:type="dxa"/>
          </w:tcPr>
          <w:p w:rsidR="007C2495" w:rsidRPr="00816C4A" w:rsidRDefault="007C2495" w:rsidP="000634A6">
            <w:pPr>
              <w:pStyle w:val="TAL"/>
              <w:numPr>
                <w:ilvl w:val="12"/>
                <w:numId w:val="0"/>
              </w:numPr>
              <w:jc w:val="center"/>
            </w:pPr>
            <w:r w:rsidRPr="00816C4A">
              <w:t>N</w:t>
            </w:r>
          </w:p>
        </w:tc>
        <w:tc>
          <w:tcPr>
            <w:tcW w:w="1418" w:type="dxa"/>
          </w:tcPr>
          <w:p w:rsidR="007C2495" w:rsidRPr="00816C4A" w:rsidRDefault="007C2495" w:rsidP="000634A6">
            <w:pPr>
              <w:pStyle w:val="TAL"/>
              <w:numPr>
                <w:ilvl w:val="12"/>
                <w:numId w:val="0"/>
              </w:numPr>
              <w:jc w:val="center"/>
            </w:pPr>
            <w:r w:rsidRPr="00816C4A">
              <w:t>X</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numPr>
                <w:ilvl w:val="12"/>
                <w:numId w:val="0"/>
              </w:numPr>
            </w:pPr>
            <w:r w:rsidRPr="00816C4A">
              <w:t>Service record (only required in response to GET SERVICE INFORMATION proactive command)</w:t>
            </w:r>
          </w:p>
        </w:tc>
        <w:tc>
          <w:tcPr>
            <w:tcW w:w="1348" w:type="dxa"/>
          </w:tcPr>
          <w:p w:rsidR="007C2495" w:rsidRPr="00816C4A" w:rsidRDefault="007C2495" w:rsidP="000634A6">
            <w:pPr>
              <w:pStyle w:val="TAL"/>
              <w:numPr>
                <w:ilvl w:val="12"/>
                <w:numId w:val="0"/>
              </w:numPr>
              <w:jc w:val="center"/>
              <w:rPr>
                <w:lang w:val="fr-FR"/>
              </w:rPr>
            </w:pPr>
            <w:r w:rsidRPr="00816C4A">
              <w:rPr>
                <w:lang w:val="fr-FR"/>
              </w:rPr>
              <w:t>8.64</w:t>
            </w:r>
          </w:p>
        </w:tc>
        <w:tc>
          <w:tcPr>
            <w:tcW w:w="992" w:type="dxa"/>
          </w:tcPr>
          <w:p w:rsidR="007C2495" w:rsidRPr="00816C4A" w:rsidRDefault="007C2495" w:rsidP="000634A6">
            <w:pPr>
              <w:pStyle w:val="TAL"/>
              <w:numPr>
                <w:ilvl w:val="12"/>
                <w:numId w:val="0"/>
              </w:numPr>
              <w:jc w:val="center"/>
              <w:rPr>
                <w:lang w:val="fr-FR"/>
              </w:rPr>
            </w:pPr>
            <w:r w:rsidRPr="00816C4A">
              <w:rPr>
                <w:lang w:val="fr-FR"/>
              </w:rPr>
              <w:t>C</w:t>
            </w:r>
          </w:p>
        </w:tc>
        <w:tc>
          <w:tcPr>
            <w:tcW w:w="994" w:type="dxa"/>
          </w:tcPr>
          <w:p w:rsidR="007C2495" w:rsidRPr="00816C4A" w:rsidRDefault="007C2495" w:rsidP="000634A6">
            <w:pPr>
              <w:pStyle w:val="TAL"/>
              <w:numPr>
                <w:ilvl w:val="12"/>
                <w:numId w:val="0"/>
              </w:numPr>
              <w:jc w:val="center"/>
              <w:rPr>
                <w:lang w:val="fr-FR"/>
              </w:rPr>
            </w:pPr>
            <w:r w:rsidRPr="00816C4A">
              <w:rPr>
                <w:lang w:val="fr-FR"/>
              </w:rPr>
              <w:t>N</w:t>
            </w:r>
          </w:p>
        </w:tc>
        <w:tc>
          <w:tcPr>
            <w:tcW w:w="1418" w:type="dxa"/>
          </w:tcPr>
          <w:p w:rsidR="007C2495" w:rsidRPr="00816C4A" w:rsidRDefault="007C2495" w:rsidP="000634A6">
            <w:pPr>
              <w:pStyle w:val="TAL"/>
              <w:numPr>
                <w:ilvl w:val="12"/>
                <w:numId w:val="0"/>
              </w:numPr>
              <w:jc w:val="center"/>
              <w:rPr>
                <w:lang w:val="fr-FR"/>
              </w:rPr>
            </w:pPr>
            <w:r w:rsidRPr="00816C4A">
              <w:rPr>
                <w:lang w:val="fr-FR"/>
              </w:rPr>
              <w:t>Y</w:t>
            </w:r>
          </w:p>
        </w:tc>
      </w:tr>
      <w:tr w:rsidR="007C2495" w:rsidRPr="00816C4A" w:rsidTr="000634A6">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val="fr-FR" w:eastAsia="en-GB"/>
              </w:rPr>
            </w:pPr>
            <w:r w:rsidRPr="00816C4A">
              <w:rPr>
                <w:lang w:val="fr-FR" w:eastAsia="en-GB"/>
              </w:rPr>
              <w:t>Z</w:t>
            </w:r>
          </w:p>
        </w:tc>
      </w:tr>
      <w:tr w:rsidR="007C2495" w:rsidRPr="00816C4A" w:rsidTr="000634A6">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val="fr-FR" w:eastAsia="en-GB"/>
              </w:rPr>
            </w:pPr>
            <w:r w:rsidRPr="00816C4A">
              <w:rPr>
                <w:lang w:val="fr-FR" w:eastAsia="en-GB"/>
              </w:rPr>
              <w:t>AA</w:t>
            </w:r>
          </w:p>
        </w:tc>
      </w:tr>
    </w:tbl>
    <w:p w:rsidR="007C2495" w:rsidRPr="00816C4A" w:rsidRDefault="007C2495" w:rsidP="007C2495">
      <w:pPr>
        <w:rPr>
          <w:lang w:val="fr-FR"/>
        </w:rPr>
      </w:pPr>
    </w:p>
    <w:p w:rsidR="007C2495" w:rsidRPr="00816C4A" w:rsidRDefault="007C2495" w:rsidP="007C2495">
      <w:r w:rsidRPr="00816C4A">
        <w:t>Specific rules apply for the coding of the TERMINAL RESPONSE, see ETSI TS 102 223 [32] clause 6.8.</w:t>
      </w:r>
    </w:p>
    <w:p w:rsidR="007C2495" w:rsidRPr="00816C4A" w:rsidRDefault="007C2495" w:rsidP="007C2495">
      <w:r w:rsidRPr="00816C4A">
        <w:t>Response parameters/data: None.</w:t>
      </w:r>
    </w:p>
    <w:p w:rsidR="007C2495" w:rsidRPr="00816C4A" w:rsidRDefault="007C2495" w:rsidP="007C2495">
      <w:pPr>
        <w:pStyle w:val="Heading3"/>
      </w:pPr>
      <w:bookmarkStart w:id="935" w:name="_Toc3200814"/>
      <w:bookmarkStart w:id="936" w:name="_Toc20392557"/>
      <w:bookmarkStart w:id="937" w:name="_Toc27774204"/>
      <w:bookmarkStart w:id="938" w:name="_Toc44931019"/>
      <w:bookmarkStart w:id="939" w:name="_Toc44931849"/>
      <w:bookmarkStart w:id="940" w:name="_Toc44932329"/>
      <w:r w:rsidRPr="00816C4A">
        <w:t>6.8.1</w:t>
      </w:r>
      <w:r w:rsidRPr="00816C4A">
        <w:tab/>
        <w:t>Command details</w:t>
      </w:r>
      <w:bookmarkEnd w:id="935"/>
      <w:bookmarkEnd w:id="936"/>
      <w:bookmarkEnd w:id="937"/>
      <w:bookmarkEnd w:id="938"/>
      <w:bookmarkEnd w:id="939"/>
      <w:bookmarkEnd w:id="940"/>
    </w:p>
    <w:p w:rsidR="007C2495" w:rsidRPr="00816C4A" w:rsidRDefault="007C2495" w:rsidP="007C2495">
      <w:r w:rsidRPr="00816C4A">
        <w:t>See ETSI TS 102 223 [32] clause 6.8.1.</w:t>
      </w:r>
    </w:p>
    <w:p w:rsidR="007C2495" w:rsidRPr="00816C4A" w:rsidRDefault="007C2495" w:rsidP="007C2495">
      <w:pPr>
        <w:pStyle w:val="Heading3"/>
      </w:pPr>
      <w:bookmarkStart w:id="941" w:name="_Toc3200815"/>
      <w:bookmarkStart w:id="942" w:name="_Toc20392558"/>
      <w:bookmarkStart w:id="943" w:name="_Toc27774205"/>
      <w:bookmarkStart w:id="944" w:name="_Toc44931020"/>
      <w:bookmarkStart w:id="945" w:name="_Toc44931850"/>
      <w:bookmarkStart w:id="946" w:name="_Toc44932330"/>
      <w:r w:rsidRPr="00816C4A">
        <w:t>6.8.2</w:t>
      </w:r>
      <w:r w:rsidRPr="00816C4A">
        <w:tab/>
        <w:t>Device identities</w:t>
      </w:r>
      <w:bookmarkEnd w:id="941"/>
      <w:bookmarkEnd w:id="942"/>
      <w:bookmarkEnd w:id="943"/>
      <w:bookmarkEnd w:id="944"/>
      <w:bookmarkEnd w:id="945"/>
      <w:bookmarkEnd w:id="946"/>
    </w:p>
    <w:p w:rsidR="007C2495" w:rsidRPr="00816C4A" w:rsidRDefault="007C2495" w:rsidP="007C2495">
      <w:r w:rsidRPr="00816C4A">
        <w:t>See ETSI TS 102 223 [32] clause 6.8.2.</w:t>
      </w:r>
    </w:p>
    <w:p w:rsidR="007C2495" w:rsidRPr="00816C4A" w:rsidRDefault="007C2495" w:rsidP="007C2495">
      <w:pPr>
        <w:pStyle w:val="Heading3"/>
      </w:pPr>
      <w:bookmarkStart w:id="947" w:name="_Toc3200816"/>
      <w:bookmarkStart w:id="948" w:name="_Toc20392559"/>
      <w:bookmarkStart w:id="949" w:name="_Toc27774206"/>
      <w:bookmarkStart w:id="950" w:name="_Toc44931021"/>
      <w:bookmarkStart w:id="951" w:name="_Toc44931851"/>
      <w:bookmarkStart w:id="952" w:name="_Toc44932331"/>
      <w:r w:rsidRPr="00816C4A">
        <w:t>6.8.3</w:t>
      </w:r>
      <w:r w:rsidRPr="00816C4A">
        <w:tab/>
        <w:t>Result</w:t>
      </w:r>
      <w:bookmarkEnd w:id="947"/>
      <w:bookmarkEnd w:id="948"/>
      <w:bookmarkEnd w:id="949"/>
      <w:bookmarkEnd w:id="950"/>
      <w:bookmarkEnd w:id="951"/>
      <w:bookmarkEnd w:id="952"/>
    </w:p>
    <w:p w:rsidR="007C2495" w:rsidRPr="00816C4A" w:rsidRDefault="007C2495" w:rsidP="007C2495">
      <w:r w:rsidRPr="00816C4A">
        <w:t>See ETSI TS 102 223 [32] clause 6.8.3.</w:t>
      </w:r>
    </w:p>
    <w:p w:rsidR="007C2495" w:rsidRPr="00816C4A" w:rsidRDefault="007C2495" w:rsidP="007C2495">
      <w:pPr>
        <w:pStyle w:val="Heading3"/>
      </w:pPr>
      <w:bookmarkStart w:id="953" w:name="_Toc3200817"/>
      <w:bookmarkStart w:id="954" w:name="_Toc20392560"/>
      <w:bookmarkStart w:id="955" w:name="_Toc27774207"/>
      <w:bookmarkStart w:id="956" w:name="_Toc44931022"/>
      <w:bookmarkStart w:id="957" w:name="_Toc44931852"/>
      <w:bookmarkStart w:id="958" w:name="_Toc44932332"/>
      <w:r w:rsidRPr="00816C4A">
        <w:t>6.8.4</w:t>
      </w:r>
      <w:r w:rsidRPr="00816C4A">
        <w:tab/>
        <w:t>Duration</w:t>
      </w:r>
      <w:bookmarkEnd w:id="953"/>
      <w:bookmarkEnd w:id="954"/>
      <w:bookmarkEnd w:id="955"/>
      <w:bookmarkEnd w:id="956"/>
      <w:bookmarkEnd w:id="957"/>
      <w:bookmarkEnd w:id="958"/>
    </w:p>
    <w:p w:rsidR="007C2495" w:rsidRPr="00816C4A" w:rsidRDefault="007C2495" w:rsidP="007C2495">
      <w:r w:rsidRPr="00816C4A">
        <w:t>See ETSI TS 102 223 [32] clause 6.8.4.</w:t>
      </w:r>
    </w:p>
    <w:p w:rsidR="007C2495" w:rsidRPr="00816C4A" w:rsidRDefault="007C2495" w:rsidP="007C2495">
      <w:pPr>
        <w:pStyle w:val="Heading3"/>
      </w:pPr>
      <w:bookmarkStart w:id="959" w:name="_Toc3200818"/>
      <w:bookmarkStart w:id="960" w:name="_Toc20392561"/>
      <w:bookmarkStart w:id="961" w:name="_Toc27774208"/>
      <w:bookmarkStart w:id="962" w:name="_Toc44931023"/>
      <w:bookmarkStart w:id="963" w:name="_Toc44931853"/>
      <w:bookmarkStart w:id="964" w:name="_Toc44932333"/>
      <w:r w:rsidRPr="00816C4A">
        <w:t>6.8.5</w:t>
      </w:r>
      <w:r w:rsidRPr="00816C4A">
        <w:tab/>
        <w:t>Text string</w:t>
      </w:r>
      <w:bookmarkEnd w:id="959"/>
      <w:bookmarkEnd w:id="960"/>
      <w:bookmarkEnd w:id="961"/>
      <w:bookmarkEnd w:id="962"/>
      <w:bookmarkEnd w:id="963"/>
      <w:bookmarkEnd w:id="964"/>
    </w:p>
    <w:p w:rsidR="007C2495" w:rsidRPr="00816C4A" w:rsidRDefault="007C2495" w:rsidP="007C2495">
      <w:r w:rsidRPr="00816C4A">
        <w:t>ETSI TS 102 223 [32] clause 6.8.5 applies, with the addition of the following procedure.</w:t>
      </w:r>
    </w:p>
    <w:p w:rsidR="007C2495" w:rsidRPr="00816C4A" w:rsidRDefault="007C2495" w:rsidP="007C2495">
      <w:r w:rsidRPr="00816C4A">
        <w:t>When the ME issues a successful TERMINAL RESPONSE for a SEND USSD command, it shall supply the text returned within the Return Result message from the network, no matter what type of string was returned.</w:t>
      </w:r>
    </w:p>
    <w:p w:rsidR="007C2495" w:rsidRPr="00816C4A" w:rsidRDefault="007C2495" w:rsidP="007C2495">
      <w:pPr>
        <w:pStyle w:val="Heading3"/>
      </w:pPr>
      <w:bookmarkStart w:id="965" w:name="_Toc3200819"/>
      <w:bookmarkStart w:id="966" w:name="_Toc20392562"/>
      <w:bookmarkStart w:id="967" w:name="_Toc27774209"/>
      <w:bookmarkStart w:id="968" w:name="_Toc44931024"/>
      <w:bookmarkStart w:id="969" w:name="_Toc44931854"/>
      <w:bookmarkStart w:id="970" w:name="_Toc44932334"/>
      <w:r w:rsidRPr="00816C4A">
        <w:t>6.8.6</w:t>
      </w:r>
      <w:r w:rsidRPr="00816C4A">
        <w:tab/>
        <w:t>Item identifier</w:t>
      </w:r>
      <w:bookmarkEnd w:id="965"/>
      <w:bookmarkEnd w:id="966"/>
      <w:bookmarkEnd w:id="967"/>
      <w:bookmarkEnd w:id="968"/>
      <w:bookmarkEnd w:id="969"/>
      <w:bookmarkEnd w:id="970"/>
    </w:p>
    <w:p w:rsidR="007C2495" w:rsidRPr="00816C4A" w:rsidRDefault="007C2495" w:rsidP="007C2495">
      <w:r w:rsidRPr="00816C4A">
        <w:t>See ETSI TS 102 223 [32] clause 6.8.6.</w:t>
      </w:r>
    </w:p>
    <w:p w:rsidR="007C2495" w:rsidRPr="00816C4A" w:rsidRDefault="007C2495" w:rsidP="007C2495">
      <w:pPr>
        <w:pStyle w:val="Heading3"/>
      </w:pPr>
      <w:bookmarkStart w:id="971" w:name="_Toc3200820"/>
      <w:bookmarkStart w:id="972" w:name="_Toc20392563"/>
      <w:bookmarkStart w:id="973" w:name="_Toc27774210"/>
      <w:bookmarkStart w:id="974" w:name="_Toc44931025"/>
      <w:bookmarkStart w:id="975" w:name="_Toc44931855"/>
      <w:bookmarkStart w:id="976" w:name="_Toc44932335"/>
      <w:r w:rsidRPr="00816C4A">
        <w:lastRenderedPageBreak/>
        <w:t>6.8.7</w:t>
      </w:r>
      <w:r w:rsidRPr="00816C4A">
        <w:tab/>
        <w:t xml:space="preserve">Local </w:t>
      </w:r>
      <w:smartTag w:uri="urn:schemas-microsoft-com:office:smarttags" w:element="PersonName">
        <w:r w:rsidRPr="00816C4A">
          <w:t>info</w:t>
        </w:r>
      </w:smartTag>
      <w:r w:rsidRPr="00816C4A">
        <w:t>rmation</w:t>
      </w:r>
      <w:bookmarkEnd w:id="971"/>
      <w:bookmarkEnd w:id="972"/>
      <w:bookmarkEnd w:id="973"/>
      <w:bookmarkEnd w:id="974"/>
      <w:bookmarkEnd w:id="975"/>
      <w:bookmarkEnd w:id="976"/>
    </w:p>
    <w:p w:rsidR="007C2495" w:rsidRPr="00816C4A" w:rsidRDefault="007C2495" w:rsidP="007C2495">
      <w:r w:rsidRPr="00816C4A">
        <w:t>For Local Information values defined in clause 8.6 then ETSI TS 102 223 [32] clause 6.8.7 applies, with the addition of the following procedures:</w:t>
      </w:r>
    </w:p>
    <w:p w:rsidR="007C2495" w:rsidRPr="00816C4A" w:rsidRDefault="007C2495" w:rsidP="007C2495">
      <w:pPr>
        <w:pStyle w:val="B1"/>
      </w:pPr>
      <w:r w:rsidRPr="00816C4A">
        <w:t>-</w:t>
      </w:r>
      <w:r w:rsidRPr="00816C4A">
        <w:tab/>
        <w:t xml:space="preserve">Where the UICC has requested the Network Measurement Results, the TERMINAL RESPONSE shall contain </w:t>
      </w:r>
    </w:p>
    <w:p w:rsidR="007C2495" w:rsidRPr="00816C4A" w:rsidRDefault="007C2495" w:rsidP="007C2495">
      <w:pPr>
        <w:pStyle w:val="B2"/>
      </w:pPr>
      <w:r w:rsidRPr="00816C4A">
        <w:t>-</w:t>
      </w:r>
      <w:r w:rsidRPr="00816C4A">
        <w:tab/>
        <w:t xml:space="preserve">for GERAN: The NMR data object and the BCCH channel list data object </w:t>
      </w:r>
    </w:p>
    <w:p w:rsidR="007C2495" w:rsidRPr="00816C4A" w:rsidRDefault="007C2495" w:rsidP="007C2495">
      <w:pPr>
        <w:pStyle w:val="B2"/>
      </w:pPr>
      <w:r w:rsidRPr="00816C4A">
        <w:t>-</w:t>
      </w:r>
      <w:r w:rsidRPr="00816C4A">
        <w:tab/>
        <w:t>for UTRAN: The Network Measurement Results are coded as the MEASUREMENT REPORT message as defined in TS 25.331 [38].</w:t>
      </w:r>
    </w:p>
    <w:p w:rsidR="007C2495" w:rsidRPr="00816C4A" w:rsidRDefault="007C2495" w:rsidP="007C2495">
      <w:pPr>
        <w:pStyle w:val="B2"/>
      </w:pPr>
      <w:r w:rsidRPr="00816C4A">
        <w:t>-</w:t>
      </w:r>
      <w:r w:rsidRPr="00816C4A">
        <w:tab/>
        <w:t xml:space="preserve">for E-UTRAN: The Network Measurement Results are coded as the </w:t>
      </w:r>
      <w:r w:rsidRPr="00816C4A">
        <w:rPr>
          <w:i/>
        </w:rPr>
        <w:t>MeasurementReport</w:t>
      </w:r>
      <w:r w:rsidRPr="00816C4A">
        <w:t xml:space="preserve"> message defined in TS 36.331 [49]</w:t>
      </w:r>
    </w:p>
    <w:p w:rsidR="007C2495" w:rsidRPr="00816C4A" w:rsidRDefault="007C2495" w:rsidP="007C2495">
      <w:pPr>
        <w:pStyle w:val="B1"/>
      </w:pPr>
      <w:r w:rsidRPr="00816C4A">
        <w:t>-</w:t>
      </w:r>
      <w:r w:rsidRPr="00816C4A">
        <w:tab/>
        <w:t xml:space="preserve">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 </w:t>
      </w:r>
    </w:p>
    <w:p w:rsidR="007C2495" w:rsidRPr="00816C4A" w:rsidRDefault="007C2495" w:rsidP="007C2495">
      <w:pPr>
        <w:pStyle w:val="B1"/>
      </w:pPr>
      <w:r w:rsidRPr="00816C4A">
        <w:t>-</w:t>
      </w:r>
      <w:r w:rsidRPr="00816C4A">
        <w:tab/>
        <w:t>Where the UICC has requested the Timing Advance, the TERMINAL RESPONSE shall contain the Timing Advance data object if supported by the network access technology.</w:t>
      </w:r>
    </w:p>
    <w:p w:rsidR="007C2495" w:rsidRPr="00816C4A" w:rsidRDefault="007C2495" w:rsidP="007C2495">
      <w:pPr>
        <w:pStyle w:val="B1"/>
      </w:pPr>
      <w:r w:rsidRPr="00816C4A">
        <w:t>-</w:t>
      </w:r>
      <w:r w:rsidRPr="00816C4A">
        <w:tab/>
        <w:t xml:space="preserve">Where the UICC has requested the WLAN Specific Identifier, the TERMINAL RESPONSE shall contain the WSID of the current I-WLAN connection. </w:t>
      </w:r>
    </w:p>
    <w:p w:rsidR="007C2495" w:rsidRPr="00816C4A" w:rsidRDefault="007C2495" w:rsidP="007C2495">
      <w:pPr>
        <w:pStyle w:val="B1"/>
      </w:pPr>
      <w:r w:rsidRPr="00816C4A">
        <w:t>-</w:t>
      </w:r>
      <w:r w:rsidRPr="00816C4A">
        <w:tab/>
        <w:t>Where the UICC has requested the WLAN Identifier, the TERMINAL RESPONSE shall contain the SSID, the BSSID when available, and the HESSID when available, of the current WLAN connection.</w:t>
      </w:r>
    </w:p>
    <w:p w:rsidR="007C2495" w:rsidRPr="00816C4A" w:rsidRDefault="007C2495" w:rsidP="007C2495">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 </w:t>
      </w:r>
    </w:p>
    <w:p w:rsidR="007C2495" w:rsidRPr="00816C4A" w:rsidRDefault="007C2495" w:rsidP="007C2495">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rsidR="007C2495" w:rsidRPr="00816C4A" w:rsidRDefault="007C2495" w:rsidP="007C2495">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rsidR="007C2495" w:rsidRPr="00816C4A" w:rsidRDefault="007C2495" w:rsidP="007C2495">
      <w:pPr>
        <w:pStyle w:val="B1"/>
      </w:pPr>
    </w:p>
    <w:p w:rsidR="007C2495" w:rsidRPr="00816C4A" w:rsidRDefault="007C2495" w:rsidP="007C2495">
      <w:pPr>
        <w:pStyle w:val="Heading3"/>
      </w:pPr>
      <w:bookmarkStart w:id="977" w:name="_Toc3200821"/>
      <w:bookmarkStart w:id="978" w:name="_Toc20392564"/>
      <w:bookmarkStart w:id="979" w:name="_Toc27774211"/>
      <w:bookmarkStart w:id="980" w:name="_Toc44931026"/>
      <w:bookmarkStart w:id="981" w:name="_Toc44931856"/>
      <w:bookmarkStart w:id="982" w:name="_Toc44932336"/>
      <w:r w:rsidRPr="00816C4A">
        <w:t>6.8.8</w:t>
      </w:r>
      <w:r w:rsidRPr="00816C4A">
        <w:tab/>
        <w:t>Call control requested action</w:t>
      </w:r>
      <w:bookmarkEnd w:id="977"/>
      <w:bookmarkEnd w:id="978"/>
      <w:bookmarkEnd w:id="979"/>
      <w:bookmarkEnd w:id="980"/>
      <w:bookmarkEnd w:id="981"/>
      <w:bookmarkEnd w:id="982"/>
    </w:p>
    <w:p w:rsidR="007C2495" w:rsidRPr="00816C4A" w:rsidRDefault="007C2495" w:rsidP="007C2495">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rsidR="007C2495" w:rsidRPr="00816C4A" w:rsidRDefault="007C2495" w:rsidP="007C2495">
      <w:pPr>
        <w:pStyle w:val="Heading3"/>
      </w:pPr>
      <w:bookmarkStart w:id="983" w:name="_Toc3200822"/>
      <w:bookmarkStart w:id="984" w:name="_Toc20392565"/>
      <w:bookmarkStart w:id="985" w:name="_Toc27774212"/>
      <w:bookmarkStart w:id="986" w:name="_Toc44931027"/>
      <w:bookmarkStart w:id="987" w:name="_Toc44931857"/>
      <w:bookmarkStart w:id="988" w:name="_Toc44932337"/>
      <w:r w:rsidRPr="00816C4A">
        <w:t>6.8.9</w:t>
      </w:r>
      <w:r w:rsidRPr="00816C4A">
        <w:tab/>
        <w:t>Result data object 2</w:t>
      </w:r>
      <w:bookmarkEnd w:id="983"/>
      <w:bookmarkEnd w:id="984"/>
      <w:bookmarkEnd w:id="985"/>
      <w:bookmarkEnd w:id="986"/>
      <w:bookmarkEnd w:id="987"/>
      <w:bookmarkEnd w:id="988"/>
    </w:p>
    <w:p w:rsidR="007C2495" w:rsidRPr="00816C4A" w:rsidRDefault="007C2495" w:rsidP="007C2495">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rsidR="007C2495" w:rsidRPr="00816C4A" w:rsidRDefault="007C2495" w:rsidP="007C2495">
      <w:pPr>
        <w:pStyle w:val="Heading3"/>
      </w:pPr>
      <w:bookmarkStart w:id="989" w:name="_Toc3200823"/>
      <w:bookmarkStart w:id="990" w:name="_Toc20392566"/>
      <w:bookmarkStart w:id="991" w:name="_Toc27774213"/>
      <w:bookmarkStart w:id="992" w:name="_Toc44931028"/>
      <w:bookmarkStart w:id="993" w:name="_Toc44931858"/>
      <w:bookmarkStart w:id="994" w:name="_Toc44932338"/>
      <w:r w:rsidRPr="00816C4A">
        <w:t>6.8.10</w:t>
      </w:r>
      <w:r w:rsidRPr="00816C4A">
        <w:tab/>
        <w:t>Card reader status</w:t>
      </w:r>
      <w:bookmarkEnd w:id="989"/>
      <w:bookmarkEnd w:id="990"/>
      <w:bookmarkEnd w:id="991"/>
      <w:bookmarkEnd w:id="992"/>
      <w:bookmarkEnd w:id="993"/>
      <w:bookmarkEnd w:id="994"/>
    </w:p>
    <w:p w:rsidR="007C2495" w:rsidRPr="00816C4A" w:rsidRDefault="007C2495" w:rsidP="007C2495">
      <w:r w:rsidRPr="00816C4A">
        <w:t>See ETSI TS 102 223 [32] clause 6.8.10.</w:t>
      </w:r>
    </w:p>
    <w:p w:rsidR="007C2495" w:rsidRPr="00816C4A" w:rsidRDefault="007C2495" w:rsidP="007C2495">
      <w:pPr>
        <w:pStyle w:val="Heading3"/>
      </w:pPr>
      <w:bookmarkStart w:id="995" w:name="_Toc3200824"/>
      <w:bookmarkStart w:id="996" w:name="_Toc20392567"/>
      <w:bookmarkStart w:id="997" w:name="_Toc27774214"/>
      <w:bookmarkStart w:id="998" w:name="_Toc44931029"/>
      <w:bookmarkStart w:id="999" w:name="_Toc44931859"/>
      <w:bookmarkStart w:id="1000" w:name="_Toc44932339"/>
      <w:r w:rsidRPr="00816C4A">
        <w:lastRenderedPageBreak/>
        <w:t>6.8.11</w:t>
      </w:r>
      <w:r w:rsidRPr="00816C4A">
        <w:tab/>
        <w:t>Card ATR</w:t>
      </w:r>
      <w:bookmarkEnd w:id="995"/>
      <w:bookmarkEnd w:id="996"/>
      <w:bookmarkEnd w:id="997"/>
      <w:bookmarkEnd w:id="998"/>
      <w:bookmarkEnd w:id="999"/>
      <w:bookmarkEnd w:id="1000"/>
    </w:p>
    <w:p w:rsidR="007C2495" w:rsidRPr="00816C4A" w:rsidRDefault="007C2495" w:rsidP="007C2495">
      <w:r w:rsidRPr="00816C4A">
        <w:t>See ETSI TS 102 223 [32] clause 6.8.11.</w:t>
      </w:r>
    </w:p>
    <w:p w:rsidR="007C2495" w:rsidRPr="00816C4A" w:rsidRDefault="007C2495" w:rsidP="007C2495">
      <w:pPr>
        <w:pStyle w:val="Heading3"/>
      </w:pPr>
      <w:bookmarkStart w:id="1001" w:name="_Toc3200825"/>
      <w:bookmarkStart w:id="1002" w:name="_Toc20392568"/>
      <w:bookmarkStart w:id="1003" w:name="_Toc27774215"/>
      <w:bookmarkStart w:id="1004" w:name="_Toc44931030"/>
      <w:bookmarkStart w:id="1005" w:name="_Toc44931860"/>
      <w:bookmarkStart w:id="1006" w:name="_Toc44932340"/>
      <w:r w:rsidRPr="00816C4A">
        <w:t>6.8.12</w:t>
      </w:r>
      <w:r w:rsidRPr="00816C4A">
        <w:tab/>
        <w:t>R-APDU</w:t>
      </w:r>
      <w:bookmarkEnd w:id="1001"/>
      <w:bookmarkEnd w:id="1002"/>
      <w:bookmarkEnd w:id="1003"/>
      <w:bookmarkEnd w:id="1004"/>
      <w:bookmarkEnd w:id="1005"/>
      <w:bookmarkEnd w:id="1006"/>
    </w:p>
    <w:p w:rsidR="007C2495" w:rsidRPr="00816C4A" w:rsidRDefault="007C2495" w:rsidP="007C2495">
      <w:r w:rsidRPr="00816C4A">
        <w:t>See ETSI TS 102 223 [32]</w:t>
      </w:r>
      <w:r w:rsidRPr="00816C4A">
        <w:rPr>
          <w:lang w:val="fr-FR"/>
        </w:rPr>
        <w:t xml:space="preserve"> clause 6.8.12</w:t>
      </w:r>
      <w:r w:rsidRPr="00816C4A">
        <w:t>.</w:t>
      </w:r>
    </w:p>
    <w:p w:rsidR="007C2495" w:rsidRPr="00816C4A" w:rsidRDefault="007C2495" w:rsidP="007C2495">
      <w:pPr>
        <w:pStyle w:val="Heading3"/>
        <w:rPr>
          <w:lang w:val="fr-FR"/>
        </w:rPr>
      </w:pPr>
      <w:bookmarkStart w:id="1007" w:name="_Toc3200826"/>
      <w:bookmarkStart w:id="1008" w:name="_Toc20392569"/>
      <w:bookmarkStart w:id="1009" w:name="_Toc27774216"/>
      <w:bookmarkStart w:id="1010" w:name="_Toc44931031"/>
      <w:bookmarkStart w:id="1011" w:name="_Toc44931861"/>
      <w:bookmarkStart w:id="1012" w:name="_Toc44932341"/>
      <w:r w:rsidRPr="00816C4A">
        <w:rPr>
          <w:lang w:val="fr-FR"/>
        </w:rPr>
        <w:t>6.8.13</w:t>
      </w:r>
      <w:r w:rsidRPr="00816C4A">
        <w:rPr>
          <w:lang w:val="fr-FR"/>
        </w:rPr>
        <w:tab/>
        <w:t>Timer identifier</w:t>
      </w:r>
      <w:bookmarkEnd w:id="1007"/>
      <w:bookmarkEnd w:id="1008"/>
      <w:bookmarkEnd w:id="1009"/>
      <w:bookmarkEnd w:id="1010"/>
      <w:bookmarkEnd w:id="1011"/>
      <w:bookmarkEnd w:id="1012"/>
    </w:p>
    <w:p w:rsidR="007C2495" w:rsidRPr="00816C4A" w:rsidRDefault="007C2495" w:rsidP="007C2495">
      <w:r w:rsidRPr="00816C4A">
        <w:t>See ETSI TS 102 223 [32] clause 6.8.13.</w:t>
      </w:r>
    </w:p>
    <w:p w:rsidR="007C2495" w:rsidRPr="00816C4A" w:rsidRDefault="007C2495" w:rsidP="007C2495">
      <w:pPr>
        <w:pStyle w:val="Heading3"/>
      </w:pPr>
      <w:bookmarkStart w:id="1013" w:name="_Toc3200827"/>
      <w:bookmarkStart w:id="1014" w:name="_Toc20392570"/>
      <w:bookmarkStart w:id="1015" w:name="_Toc27774217"/>
      <w:bookmarkStart w:id="1016" w:name="_Toc44931032"/>
      <w:bookmarkStart w:id="1017" w:name="_Toc44931862"/>
      <w:bookmarkStart w:id="1018" w:name="_Toc44932342"/>
      <w:r w:rsidRPr="00816C4A">
        <w:t>6.8.14</w:t>
      </w:r>
      <w:r w:rsidRPr="00816C4A">
        <w:tab/>
        <w:t>Timer value</w:t>
      </w:r>
      <w:bookmarkEnd w:id="1013"/>
      <w:bookmarkEnd w:id="1014"/>
      <w:bookmarkEnd w:id="1015"/>
      <w:bookmarkEnd w:id="1016"/>
      <w:bookmarkEnd w:id="1017"/>
      <w:bookmarkEnd w:id="1018"/>
    </w:p>
    <w:p w:rsidR="007C2495" w:rsidRPr="00816C4A" w:rsidRDefault="007C2495" w:rsidP="007C2495">
      <w:r w:rsidRPr="00816C4A">
        <w:t>See ETSI TS 102 223 [32] clause 6.8.14.</w:t>
      </w:r>
    </w:p>
    <w:p w:rsidR="007C2495" w:rsidRPr="00816C4A" w:rsidRDefault="007C2495" w:rsidP="007C2495">
      <w:pPr>
        <w:pStyle w:val="Heading3"/>
      </w:pPr>
      <w:bookmarkStart w:id="1019" w:name="_Toc3200828"/>
      <w:bookmarkStart w:id="1020" w:name="_Toc20392571"/>
      <w:bookmarkStart w:id="1021" w:name="_Toc27774218"/>
      <w:bookmarkStart w:id="1022" w:name="_Toc44931033"/>
      <w:bookmarkStart w:id="1023" w:name="_Toc44931863"/>
      <w:bookmarkStart w:id="1024" w:name="_Toc44932343"/>
      <w:r w:rsidRPr="00816C4A">
        <w:t>6.8.15</w:t>
      </w:r>
      <w:r w:rsidRPr="00816C4A">
        <w:tab/>
        <w:t>AT Response</w:t>
      </w:r>
      <w:bookmarkEnd w:id="1019"/>
      <w:bookmarkEnd w:id="1020"/>
      <w:bookmarkEnd w:id="1021"/>
      <w:bookmarkEnd w:id="1022"/>
      <w:bookmarkEnd w:id="1023"/>
      <w:bookmarkEnd w:id="1024"/>
    </w:p>
    <w:p w:rsidR="007C2495" w:rsidRPr="00816C4A" w:rsidRDefault="007C2495" w:rsidP="007C2495">
      <w:r w:rsidRPr="00816C4A">
        <w:t>See ETSI TS 102 223 [32] clause 6.8.15.</w:t>
      </w:r>
    </w:p>
    <w:p w:rsidR="007C2495" w:rsidRPr="00816C4A" w:rsidRDefault="007C2495" w:rsidP="007C2495">
      <w:pPr>
        <w:pStyle w:val="Heading3"/>
      </w:pPr>
      <w:bookmarkStart w:id="1025" w:name="_Toc3200829"/>
      <w:bookmarkStart w:id="1026" w:name="_Toc20392572"/>
      <w:bookmarkStart w:id="1027" w:name="_Toc27774219"/>
      <w:bookmarkStart w:id="1028" w:name="_Toc44931034"/>
      <w:bookmarkStart w:id="1029" w:name="_Toc44931864"/>
      <w:bookmarkStart w:id="1030" w:name="_Toc44932344"/>
      <w:r w:rsidRPr="00816C4A">
        <w:t>6.8.16</w:t>
      </w:r>
      <w:r w:rsidRPr="00816C4A">
        <w:tab/>
        <w:t>Text string 2</w:t>
      </w:r>
      <w:bookmarkEnd w:id="1025"/>
      <w:bookmarkEnd w:id="1026"/>
      <w:bookmarkEnd w:id="1027"/>
      <w:bookmarkEnd w:id="1028"/>
      <w:bookmarkEnd w:id="1029"/>
      <w:bookmarkEnd w:id="1030"/>
    </w:p>
    <w:p w:rsidR="007C2495" w:rsidRPr="00816C4A" w:rsidRDefault="007C2495" w:rsidP="007C2495">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rsidR="007C2495" w:rsidRPr="00816C4A" w:rsidRDefault="007C2495" w:rsidP="007C2495">
      <w:pPr>
        <w:pStyle w:val="Heading3"/>
      </w:pPr>
      <w:bookmarkStart w:id="1031" w:name="_Toc3200830"/>
      <w:bookmarkStart w:id="1032" w:name="_Toc20392573"/>
      <w:bookmarkStart w:id="1033" w:name="_Toc27774220"/>
      <w:bookmarkStart w:id="1034" w:name="_Toc44931035"/>
      <w:bookmarkStart w:id="1035" w:name="_Toc44931865"/>
      <w:bookmarkStart w:id="1036" w:name="_Toc44932345"/>
      <w:r w:rsidRPr="00816C4A">
        <w:t>6.8.17</w:t>
      </w:r>
      <w:r w:rsidRPr="00816C4A">
        <w:tab/>
        <w:t>Channel data</w:t>
      </w:r>
      <w:bookmarkEnd w:id="1031"/>
      <w:bookmarkEnd w:id="1032"/>
      <w:bookmarkEnd w:id="1033"/>
      <w:bookmarkEnd w:id="1034"/>
      <w:bookmarkEnd w:id="1035"/>
      <w:bookmarkEnd w:id="1036"/>
    </w:p>
    <w:p w:rsidR="007C2495" w:rsidRPr="00816C4A" w:rsidRDefault="007C2495" w:rsidP="007C2495">
      <w:r w:rsidRPr="00816C4A">
        <w:t>See ETSI TS 102 223 [32] clause 6.8.17.</w:t>
      </w:r>
    </w:p>
    <w:p w:rsidR="007C2495" w:rsidRPr="00816C4A" w:rsidRDefault="007C2495" w:rsidP="007C2495">
      <w:pPr>
        <w:pStyle w:val="Heading3"/>
      </w:pPr>
      <w:bookmarkStart w:id="1037" w:name="_Toc3200831"/>
      <w:bookmarkStart w:id="1038" w:name="_Toc20392574"/>
      <w:bookmarkStart w:id="1039" w:name="_Toc27774221"/>
      <w:bookmarkStart w:id="1040" w:name="_Toc44931036"/>
      <w:bookmarkStart w:id="1041" w:name="_Toc44931866"/>
      <w:bookmarkStart w:id="1042" w:name="_Toc44932346"/>
      <w:r w:rsidRPr="00816C4A">
        <w:t>6.8.18</w:t>
      </w:r>
      <w:r w:rsidRPr="00816C4A">
        <w:tab/>
        <w:t>Channel status</w:t>
      </w:r>
      <w:bookmarkEnd w:id="1037"/>
      <w:bookmarkEnd w:id="1038"/>
      <w:bookmarkEnd w:id="1039"/>
      <w:bookmarkEnd w:id="1040"/>
      <w:bookmarkEnd w:id="1041"/>
      <w:bookmarkEnd w:id="1042"/>
    </w:p>
    <w:p w:rsidR="007C2495" w:rsidRPr="00816C4A" w:rsidRDefault="007C2495" w:rsidP="007C2495">
      <w:r w:rsidRPr="00816C4A">
        <w:t>See ETSI TS 102 223 [32] clause 6.8.18.</w:t>
      </w:r>
    </w:p>
    <w:p w:rsidR="007C2495" w:rsidRPr="00816C4A" w:rsidRDefault="007C2495" w:rsidP="007C2495">
      <w:pPr>
        <w:pStyle w:val="Heading3"/>
      </w:pPr>
      <w:bookmarkStart w:id="1043" w:name="_Toc3200832"/>
      <w:bookmarkStart w:id="1044" w:name="_Toc20392575"/>
      <w:bookmarkStart w:id="1045" w:name="_Toc27774222"/>
      <w:bookmarkStart w:id="1046" w:name="_Toc44931037"/>
      <w:bookmarkStart w:id="1047" w:name="_Toc44931867"/>
      <w:bookmarkStart w:id="1048" w:name="_Toc44932347"/>
      <w:r w:rsidRPr="00816C4A">
        <w:t>6.8.19</w:t>
      </w:r>
      <w:r w:rsidRPr="00816C4A">
        <w:tab/>
        <w:t>Channel data length</w:t>
      </w:r>
      <w:bookmarkEnd w:id="1043"/>
      <w:bookmarkEnd w:id="1044"/>
      <w:bookmarkEnd w:id="1045"/>
      <w:bookmarkEnd w:id="1046"/>
      <w:bookmarkEnd w:id="1047"/>
      <w:bookmarkEnd w:id="1048"/>
    </w:p>
    <w:p w:rsidR="007C2495" w:rsidRPr="00816C4A" w:rsidRDefault="007C2495" w:rsidP="007C2495">
      <w:r w:rsidRPr="00816C4A">
        <w:t>See ETSI TS 102 223 [32] clause 6.8.19.</w:t>
      </w:r>
    </w:p>
    <w:p w:rsidR="007C2495" w:rsidRPr="00816C4A" w:rsidRDefault="007C2495" w:rsidP="007C2495">
      <w:pPr>
        <w:pStyle w:val="Heading3"/>
      </w:pPr>
      <w:bookmarkStart w:id="1049" w:name="_Toc3200833"/>
      <w:bookmarkStart w:id="1050" w:name="_Toc20392576"/>
      <w:bookmarkStart w:id="1051" w:name="_Toc27774223"/>
      <w:bookmarkStart w:id="1052" w:name="_Toc44931038"/>
      <w:bookmarkStart w:id="1053" w:name="_Toc44931868"/>
      <w:bookmarkStart w:id="1054" w:name="_Toc44932348"/>
      <w:r w:rsidRPr="00816C4A">
        <w:t>6.8.20</w:t>
      </w:r>
      <w:r w:rsidRPr="00816C4A">
        <w:tab/>
        <w:t>Bearer description</w:t>
      </w:r>
      <w:bookmarkEnd w:id="1049"/>
      <w:bookmarkEnd w:id="1050"/>
      <w:bookmarkEnd w:id="1051"/>
      <w:bookmarkEnd w:id="1052"/>
      <w:bookmarkEnd w:id="1053"/>
      <w:bookmarkEnd w:id="1054"/>
    </w:p>
    <w:p w:rsidR="007C2495" w:rsidRPr="00816C4A" w:rsidRDefault="007C2495" w:rsidP="007C2495">
      <w:r w:rsidRPr="00816C4A">
        <w:t>See ETSI TS 102 223 [32] clause 6.8.20.</w:t>
      </w:r>
    </w:p>
    <w:p w:rsidR="007C2495" w:rsidRPr="00816C4A" w:rsidRDefault="007C2495" w:rsidP="007C2495">
      <w:pPr>
        <w:pStyle w:val="Heading3"/>
      </w:pPr>
      <w:bookmarkStart w:id="1055" w:name="_Toc3200834"/>
      <w:bookmarkStart w:id="1056" w:name="_Toc20392577"/>
      <w:bookmarkStart w:id="1057" w:name="_Toc27774224"/>
      <w:bookmarkStart w:id="1058" w:name="_Toc44931039"/>
      <w:bookmarkStart w:id="1059" w:name="_Toc44931869"/>
      <w:bookmarkStart w:id="1060" w:name="_Toc44932349"/>
      <w:r w:rsidRPr="00816C4A">
        <w:t>6.8.21</w:t>
      </w:r>
      <w:r w:rsidRPr="00816C4A">
        <w:tab/>
        <w:t>Buffer size</w:t>
      </w:r>
      <w:bookmarkEnd w:id="1055"/>
      <w:bookmarkEnd w:id="1056"/>
      <w:bookmarkEnd w:id="1057"/>
      <w:bookmarkEnd w:id="1058"/>
      <w:bookmarkEnd w:id="1059"/>
      <w:bookmarkEnd w:id="1060"/>
    </w:p>
    <w:p w:rsidR="007C2495" w:rsidRPr="00816C4A" w:rsidRDefault="007C2495" w:rsidP="007C2495">
      <w:r w:rsidRPr="00816C4A">
        <w:t>See ETSI TS 102 223 [32] clause 6.8.21.</w:t>
      </w:r>
    </w:p>
    <w:p w:rsidR="007C2495" w:rsidRPr="00816C4A" w:rsidRDefault="007C2495" w:rsidP="007C2495">
      <w:pPr>
        <w:pStyle w:val="Heading3"/>
      </w:pPr>
      <w:bookmarkStart w:id="1061" w:name="_Toc3200835"/>
      <w:bookmarkStart w:id="1062" w:name="_Toc20392578"/>
      <w:bookmarkStart w:id="1063" w:name="_Toc27774225"/>
      <w:bookmarkStart w:id="1064" w:name="_Toc44931040"/>
      <w:bookmarkStart w:id="1065" w:name="_Toc44931870"/>
      <w:bookmarkStart w:id="1066" w:name="_Toc44932350"/>
      <w:r w:rsidRPr="00816C4A">
        <w:t>6.8.22</w:t>
      </w:r>
      <w:r w:rsidRPr="00816C4A">
        <w:tab/>
        <w:t>Total Display Duration</w:t>
      </w:r>
      <w:bookmarkEnd w:id="1061"/>
      <w:bookmarkEnd w:id="1062"/>
      <w:bookmarkEnd w:id="1063"/>
      <w:bookmarkEnd w:id="1064"/>
      <w:bookmarkEnd w:id="1065"/>
      <w:bookmarkEnd w:id="1066"/>
    </w:p>
    <w:p w:rsidR="007C2495" w:rsidRPr="00816C4A" w:rsidRDefault="007C2495" w:rsidP="007C2495">
      <w:r w:rsidRPr="00816C4A">
        <w:t>See ETSI TS 102 223 [32] clause 6.8.22.</w:t>
      </w:r>
    </w:p>
    <w:p w:rsidR="007C2495" w:rsidRPr="00816C4A" w:rsidRDefault="007C2495" w:rsidP="007C2495">
      <w:pPr>
        <w:pStyle w:val="Heading3"/>
      </w:pPr>
      <w:bookmarkStart w:id="1067" w:name="_Toc3200836"/>
      <w:bookmarkStart w:id="1068" w:name="_Toc20392579"/>
      <w:bookmarkStart w:id="1069" w:name="_Toc27774226"/>
      <w:bookmarkStart w:id="1070" w:name="_Toc44931041"/>
      <w:bookmarkStart w:id="1071" w:name="_Toc44931871"/>
      <w:bookmarkStart w:id="1072" w:name="_Toc44932351"/>
      <w:r w:rsidRPr="00816C4A">
        <w:t>6.8.23</w:t>
      </w:r>
      <w:r w:rsidRPr="00816C4A">
        <w:tab/>
        <w:t>Service Availability</w:t>
      </w:r>
      <w:bookmarkEnd w:id="1067"/>
      <w:bookmarkEnd w:id="1068"/>
      <w:bookmarkEnd w:id="1069"/>
      <w:bookmarkEnd w:id="1070"/>
      <w:bookmarkEnd w:id="1071"/>
      <w:bookmarkEnd w:id="1072"/>
    </w:p>
    <w:p w:rsidR="007C2495" w:rsidRPr="00816C4A" w:rsidRDefault="007C2495" w:rsidP="007C2495">
      <w:r w:rsidRPr="00816C4A">
        <w:t>See ETSI TS 102 223 [32] clause 6.8.23.</w:t>
      </w:r>
    </w:p>
    <w:p w:rsidR="007C2495" w:rsidRPr="00816C4A" w:rsidRDefault="007C2495" w:rsidP="007C2495">
      <w:pPr>
        <w:pStyle w:val="Heading3"/>
      </w:pPr>
      <w:bookmarkStart w:id="1073" w:name="_Toc3200837"/>
      <w:bookmarkStart w:id="1074" w:name="_Toc20392580"/>
      <w:bookmarkStart w:id="1075" w:name="_Toc27774227"/>
      <w:bookmarkStart w:id="1076" w:name="_Toc44931042"/>
      <w:bookmarkStart w:id="1077" w:name="_Toc44931872"/>
      <w:bookmarkStart w:id="1078" w:name="_Toc44932352"/>
      <w:r w:rsidRPr="00816C4A">
        <w:lastRenderedPageBreak/>
        <w:t>6.8.24</w:t>
      </w:r>
      <w:r w:rsidRPr="00816C4A">
        <w:tab/>
        <w:t>Service Record</w:t>
      </w:r>
      <w:bookmarkEnd w:id="1073"/>
      <w:bookmarkEnd w:id="1074"/>
      <w:bookmarkEnd w:id="1075"/>
      <w:bookmarkEnd w:id="1076"/>
      <w:bookmarkEnd w:id="1077"/>
      <w:bookmarkEnd w:id="1078"/>
    </w:p>
    <w:p w:rsidR="007C2495" w:rsidRPr="00816C4A" w:rsidRDefault="007C2495" w:rsidP="007C2495">
      <w:r w:rsidRPr="00816C4A">
        <w:t xml:space="preserve">See ETSI TS 102 223 [32] clause 6.8.24. </w:t>
      </w:r>
    </w:p>
    <w:p w:rsidR="007C2495" w:rsidRPr="00816C4A" w:rsidRDefault="007C2495" w:rsidP="007C2495">
      <w:pPr>
        <w:pStyle w:val="Heading3"/>
      </w:pPr>
      <w:bookmarkStart w:id="1079" w:name="_Toc3200838"/>
      <w:bookmarkStart w:id="1080" w:name="_Toc20392581"/>
      <w:bookmarkStart w:id="1081" w:name="_Toc27774228"/>
      <w:bookmarkStart w:id="1082" w:name="_Toc44931043"/>
      <w:bookmarkStart w:id="1083" w:name="_Toc44931873"/>
      <w:bookmarkStart w:id="1084" w:name="_Toc44932353"/>
      <w:r w:rsidRPr="00816C4A">
        <w:t>6.8.25</w:t>
      </w:r>
      <w:r w:rsidRPr="00816C4A">
        <w:tab/>
        <w:t>Other address (local address)</w:t>
      </w:r>
      <w:bookmarkEnd w:id="1079"/>
      <w:bookmarkEnd w:id="1080"/>
      <w:bookmarkEnd w:id="1081"/>
      <w:bookmarkEnd w:id="1082"/>
      <w:bookmarkEnd w:id="1083"/>
      <w:bookmarkEnd w:id="1084"/>
    </w:p>
    <w:p w:rsidR="007C2495" w:rsidRPr="00816C4A" w:rsidRDefault="007C2495" w:rsidP="007C2495">
      <w:r w:rsidRPr="00816C4A">
        <w:t>See ETSI TS 102 223 [32] clause 6.8.25.</w:t>
      </w:r>
    </w:p>
    <w:p w:rsidR="007C2495" w:rsidRPr="00816C4A" w:rsidRDefault="007C2495" w:rsidP="007C2495">
      <w:pPr>
        <w:pStyle w:val="Heading3"/>
      </w:pPr>
      <w:bookmarkStart w:id="1085" w:name="_Toc3200839"/>
      <w:bookmarkStart w:id="1086" w:name="_Toc20392582"/>
      <w:bookmarkStart w:id="1087" w:name="_Toc27774229"/>
      <w:bookmarkStart w:id="1088" w:name="_Toc44931044"/>
      <w:bookmarkStart w:id="1089" w:name="_Toc44931874"/>
      <w:bookmarkStart w:id="1090" w:name="_Toc44932354"/>
      <w:r w:rsidRPr="00816C4A">
        <w:t>6.8.26</w:t>
      </w:r>
      <w:r w:rsidRPr="00816C4A">
        <w:tab/>
        <w:t>Frames Information</w:t>
      </w:r>
      <w:bookmarkEnd w:id="1085"/>
      <w:bookmarkEnd w:id="1086"/>
      <w:bookmarkEnd w:id="1087"/>
      <w:bookmarkEnd w:id="1088"/>
      <w:bookmarkEnd w:id="1089"/>
      <w:bookmarkEnd w:id="1090"/>
    </w:p>
    <w:p w:rsidR="007C2495" w:rsidRPr="00816C4A" w:rsidRDefault="007C2495" w:rsidP="007C2495">
      <w:r w:rsidRPr="00816C4A">
        <w:t>See ETSI TS 102 223 [32] clause 6.8.26.</w:t>
      </w:r>
    </w:p>
    <w:p w:rsidR="007C2495" w:rsidRPr="00816C4A" w:rsidRDefault="007C2495" w:rsidP="007C2495">
      <w:pPr>
        <w:pStyle w:val="Heading2"/>
      </w:pPr>
      <w:bookmarkStart w:id="1091" w:name="_Toc3200840"/>
      <w:bookmarkStart w:id="1092" w:name="_Toc20392583"/>
      <w:bookmarkStart w:id="1093" w:name="_Toc27774230"/>
      <w:bookmarkStart w:id="1094" w:name="_Toc44931045"/>
      <w:bookmarkStart w:id="1095" w:name="_Toc44931875"/>
      <w:bookmarkStart w:id="1096" w:name="_Toc44932355"/>
      <w:r w:rsidRPr="00816C4A">
        <w:t>6.9</w:t>
      </w:r>
      <w:r w:rsidRPr="00816C4A">
        <w:tab/>
        <w:t>Proactive UICC session and ME display interaction</w:t>
      </w:r>
      <w:bookmarkEnd w:id="1091"/>
      <w:bookmarkEnd w:id="1092"/>
      <w:bookmarkEnd w:id="1093"/>
      <w:bookmarkEnd w:id="1094"/>
      <w:bookmarkEnd w:id="1095"/>
      <w:bookmarkEnd w:id="1096"/>
    </w:p>
    <w:p w:rsidR="007C2495" w:rsidRPr="00816C4A" w:rsidRDefault="007C2495" w:rsidP="007C2495">
      <w:r w:rsidRPr="00816C4A">
        <w:t>See ETSI TS 102 223 [32] clause 6.9.</w:t>
      </w:r>
    </w:p>
    <w:p w:rsidR="007C2495" w:rsidRPr="00816C4A" w:rsidRDefault="007C2495" w:rsidP="007C2495">
      <w:pPr>
        <w:pStyle w:val="Heading2"/>
      </w:pPr>
      <w:bookmarkStart w:id="1097" w:name="_Toc3200841"/>
      <w:bookmarkStart w:id="1098" w:name="_Toc20392584"/>
      <w:bookmarkStart w:id="1099" w:name="_Toc27774231"/>
      <w:bookmarkStart w:id="1100" w:name="_Toc44931046"/>
      <w:bookmarkStart w:id="1101" w:name="_Toc44931876"/>
      <w:bookmarkStart w:id="1102" w:name="_Toc44932356"/>
      <w:r w:rsidRPr="00816C4A">
        <w:t>6.10</w:t>
      </w:r>
      <w:r w:rsidRPr="00816C4A">
        <w:tab/>
        <w:t>Handling of unknown, unforeseen and erroneous messages</w:t>
      </w:r>
      <w:bookmarkEnd w:id="1097"/>
      <w:bookmarkEnd w:id="1098"/>
      <w:bookmarkEnd w:id="1099"/>
      <w:bookmarkEnd w:id="1100"/>
      <w:bookmarkEnd w:id="1101"/>
      <w:bookmarkEnd w:id="1102"/>
    </w:p>
    <w:p w:rsidR="007C2495" w:rsidRPr="00816C4A" w:rsidRDefault="007C2495" w:rsidP="007C2495">
      <w:r w:rsidRPr="00816C4A">
        <w:t>See ETSI TS 102 223 [32] clause 6.10.</w:t>
      </w:r>
    </w:p>
    <w:p w:rsidR="007C2495" w:rsidRPr="00816C4A" w:rsidRDefault="007C2495" w:rsidP="007C2495">
      <w:pPr>
        <w:pStyle w:val="Heading2"/>
      </w:pPr>
      <w:bookmarkStart w:id="1103" w:name="_Toc3200842"/>
      <w:bookmarkStart w:id="1104" w:name="_Toc20392585"/>
      <w:bookmarkStart w:id="1105" w:name="_Toc27774232"/>
      <w:bookmarkStart w:id="1106" w:name="_Toc44931047"/>
      <w:bookmarkStart w:id="1107" w:name="_Toc44931877"/>
      <w:bookmarkStart w:id="1108" w:name="_Toc44932357"/>
      <w:r w:rsidRPr="00816C4A">
        <w:t>6.11</w:t>
      </w:r>
      <w:r w:rsidRPr="00816C4A">
        <w:tab/>
        <w:t>Proactive commands versus possible Terminal response</w:t>
      </w:r>
      <w:bookmarkEnd w:id="1103"/>
      <w:bookmarkEnd w:id="1104"/>
      <w:bookmarkEnd w:id="1105"/>
      <w:bookmarkEnd w:id="1106"/>
      <w:bookmarkEnd w:id="1107"/>
      <w:bookmarkEnd w:id="1108"/>
    </w:p>
    <w:p w:rsidR="007C2495" w:rsidRPr="00816C4A" w:rsidRDefault="007C2495" w:rsidP="007C2495">
      <w:r w:rsidRPr="00816C4A">
        <w:t>Table 6.1 shows for each proactive command the possible terminal response returned (marked by a "</w:t>
      </w:r>
      <w:r w:rsidRPr="00816C4A">
        <w:sym w:font="Symbol" w:char="F0B7"/>
      </w:r>
      <w:r w:rsidRPr="00816C4A">
        <w:t xml:space="preserve">" character), in addition to those defined in ETSI TS 102 223 [32] clause 6.11. </w:t>
      </w:r>
    </w:p>
    <w:p w:rsidR="007C2495" w:rsidRPr="00816C4A" w:rsidRDefault="007C2495" w:rsidP="007C2495">
      <w:r w:rsidRPr="00816C4A">
        <w:t>The commands "COMMAND CONTAINER" and "ENCAPSULATED SESSION CONTROL" listed in ETSI TS 102 223 [32] are not required by 3GPP.</w:t>
      </w:r>
    </w:p>
    <w:p w:rsidR="007C2495" w:rsidRPr="00816C4A" w:rsidRDefault="007C2495" w:rsidP="007C2495">
      <w:pPr>
        <w:pStyle w:val="TH"/>
      </w:pPr>
      <w:r w:rsidRPr="00816C4A">
        <w:lastRenderedPageBreak/>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7C2495" w:rsidRPr="00816C4A" w:rsidTr="000634A6">
        <w:tblPrEx>
          <w:tblCellMar>
            <w:top w:w="0" w:type="dxa"/>
            <w:bottom w:w="0" w:type="dxa"/>
          </w:tblCellMar>
        </w:tblPrEx>
        <w:trPr>
          <w:cantSplit/>
          <w:trHeight w:val="200"/>
          <w:tblHeader/>
        </w:trPr>
        <w:tc>
          <w:tcPr>
            <w:tcW w:w="340" w:type="dxa"/>
          </w:tcPr>
          <w:p w:rsidR="007C2495" w:rsidRPr="00816C4A" w:rsidRDefault="007C2495" w:rsidP="000634A6">
            <w:pPr>
              <w:pStyle w:val="TAH"/>
              <w:ind w:left="284" w:hanging="284"/>
              <w:rPr>
                <w:lang w:eastAsia="en-GB"/>
              </w:rPr>
            </w:pPr>
          </w:p>
        </w:tc>
        <w:tc>
          <w:tcPr>
            <w:tcW w:w="3969" w:type="dxa"/>
            <w:tcBorders>
              <w:right w:val="single" w:sz="4" w:space="0" w:color="auto"/>
            </w:tcBorders>
          </w:tcPr>
          <w:p w:rsidR="007C2495" w:rsidRPr="00816C4A" w:rsidRDefault="007C2495" w:rsidP="000634A6">
            <w:pPr>
              <w:pStyle w:val="TAH"/>
              <w:ind w:left="284" w:hanging="284"/>
              <w:rPr>
                <w:lang w:eastAsia="en-GB"/>
              </w:rPr>
            </w:pPr>
          </w:p>
        </w:tc>
        <w:tc>
          <w:tcPr>
            <w:tcW w:w="488" w:type="dxa"/>
            <w:tcBorders>
              <w:top w:val="single" w:sz="4" w:space="0" w:color="auto"/>
              <w:bottom w:val="single" w:sz="4" w:space="0" w:color="auto"/>
            </w:tcBorders>
          </w:tcPr>
          <w:p w:rsidR="007C2495" w:rsidRPr="00816C4A" w:rsidRDefault="007C2495" w:rsidP="000634A6">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rsidR="007C2495" w:rsidRPr="00816C4A" w:rsidRDefault="007C2495" w:rsidP="000634A6">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rsidR="007C2495" w:rsidRPr="00816C4A" w:rsidRDefault="007C2495" w:rsidP="000634A6">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rsidR="007C2495" w:rsidRPr="00816C4A" w:rsidRDefault="007C2495" w:rsidP="000634A6">
            <w:pPr>
              <w:pStyle w:val="TAC"/>
              <w:ind w:left="284" w:hanging="284"/>
              <w:rPr>
                <w:b/>
                <w:bCs/>
                <w:sz w:val="12"/>
                <w:szCs w:val="12"/>
                <w:lang w:eastAsia="en-GB"/>
              </w:rPr>
            </w:pPr>
          </w:p>
        </w:tc>
      </w:tr>
      <w:tr w:rsidR="007C2495" w:rsidRPr="00816C4A" w:rsidTr="000634A6">
        <w:tblPrEx>
          <w:tblCellMar>
            <w:top w:w="0" w:type="dxa"/>
            <w:bottom w:w="0" w:type="dxa"/>
          </w:tblCellMar>
        </w:tblPrEx>
        <w:trPr>
          <w:cantSplit/>
          <w:trHeight w:val="200"/>
          <w:tblHeader/>
        </w:trPr>
        <w:tc>
          <w:tcPr>
            <w:tcW w:w="340" w:type="dxa"/>
            <w:tcBorders>
              <w:bottom w:val="single" w:sz="4" w:space="0" w:color="auto"/>
            </w:tcBorders>
          </w:tcPr>
          <w:p w:rsidR="007C2495" w:rsidRPr="00816C4A" w:rsidRDefault="007C2495" w:rsidP="000634A6">
            <w:pPr>
              <w:pStyle w:val="TAH"/>
              <w:ind w:left="284" w:hanging="284"/>
              <w:rPr>
                <w:lang w:eastAsia="en-GB"/>
              </w:rPr>
            </w:pPr>
          </w:p>
        </w:tc>
        <w:tc>
          <w:tcPr>
            <w:tcW w:w="3969" w:type="dxa"/>
            <w:tcBorders>
              <w:bottom w:val="single" w:sz="4" w:space="0" w:color="auto"/>
              <w:right w:val="single" w:sz="4" w:space="0" w:color="auto"/>
            </w:tcBorders>
          </w:tcPr>
          <w:p w:rsidR="007C2495" w:rsidRPr="00816C4A" w:rsidRDefault="007C2495" w:rsidP="000634A6">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H"/>
              <w:rPr>
                <w:sz w:val="12"/>
                <w:lang w:eastAsia="en-GB"/>
              </w:rPr>
            </w:pPr>
          </w:p>
        </w:tc>
      </w:tr>
      <w:tr w:rsidR="007C2495" w:rsidRPr="00816C4A" w:rsidTr="000634A6">
        <w:tblPrEx>
          <w:tblCellMar>
            <w:top w:w="0" w:type="dxa"/>
            <w:bottom w:w="0" w:type="dxa"/>
          </w:tblCellMar>
        </w:tblPrEx>
        <w:trPr>
          <w:cantSplit/>
          <w:tblHeader/>
        </w:trPr>
        <w:tc>
          <w:tcPr>
            <w:tcW w:w="340" w:type="dxa"/>
            <w:tcBorders>
              <w:top w:val="single" w:sz="4" w:space="0" w:color="auto"/>
              <w:left w:val="single" w:sz="4" w:space="0" w:color="auto"/>
              <w:bottom w:val="single" w:sz="4" w:space="0" w:color="auto"/>
            </w:tcBorders>
          </w:tcPr>
          <w:p w:rsidR="007C2495" w:rsidRPr="00816C4A" w:rsidRDefault="007C2495" w:rsidP="000634A6">
            <w:pPr>
              <w:pStyle w:val="TAL"/>
              <w:ind w:left="284" w:hanging="284"/>
            </w:pPr>
          </w:p>
        </w:tc>
        <w:tc>
          <w:tcPr>
            <w:tcW w:w="3969" w:type="dxa"/>
            <w:tcBorders>
              <w:top w:val="single" w:sz="4" w:space="0" w:color="auto"/>
              <w:bottom w:val="single" w:sz="4" w:space="0" w:color="auto"/>
              <w:right w:val="single" w:sz="4" w:space="0" w:color="auto"/>
            </w:tcBorders>
          </w:tcPr>
          <w:p w:rsidR="007C2495" w:rsidRPr="00816C4A" w:rsidRDefault="007C2495" w:rsidP="000634A6">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rPr>
                <w:sz w:val="14"/>
                <w:szCs w:val="14"/>
                <w:lang w:eastAsia="en-GB"/>
              </w:rPr>
            </w:pPr>
          </w:p>
        </w:tc>
      </w:tr>
      <w:tr w:rsidR="007C2495" w:rsidRPr="00816C4A" w:rsidTr="000634A6">
        <w:tblPrEx>
          <w:tblCellMar>
            <w:top w:w="0" w:type="dxa"/>
            <w:bottom w:w="0" w:type="dxa"/>
          </w:tblCellMar>
        </w:tblPrEx>
        <w:trPr>
          <w:cantSplit/>
        </w:trPr>
        <w:tc>
          <w:tcPr>
            <w:tcW w:w="340" w:type="dxa"/>
            <w:tcBorders>
              <w:top w:val="single" w:sz="4" w:space="0" w:color="auto"/>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rsidR="007C2495" w:rsidRPr="00816C4A" w:rsidRDefault="007C2495" w:rsidP="000634A6">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r>
      <w:tr w:rsidR="007C2495" w:rsidRPr="00816C4A" w:rsidTr="000634A6">
        <w:tblPrEx>
          <w:tblCellMar>
            <w:top w:w="0" w:type="dxa"/>
            <w:bottom w:w="0" w:type="dxa"/>
          </w:tblCellMar>
        </w:tblPrEx>
        <w:trPr>
          <w:cantSplit/>
        </w:trPr>
        <w:tc>
          <w:tcPr>
            <w:tcW w:w="340" w:type="dxa"/>
            <w:tcBorders>
              <w:left w:val="single" w:sz="4" w:space="0" w:color="auto"/>
              <w:bottom w:val="single" w:sz="2"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blPrEx>
          <w:tblCellMar>
            <w:top w:w="0" w:type="dxa"/>
            <w:bottom w:w="0" w:type="dxa"/>
          </w:tblCellMar>
        </w:tblPrEx>
        <w:trPr>
          <w:cantSplit/>
        </w:trPr>
        <w:tc>
          <w:tcPr>
            <w:tcW w:w="340" w:type="dxa"/>
            <w:tcBorders>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blPrEx>
          <w:tblCellMar>
            <w:top w:w="0" w:type="dxa"/>
            <w:bottom w:w="0" w:type="dxa"/>
          </w:tblCellMar>
        </w:tblPrEx>
        <w:trPr>
          <w:cantSplit/>
        </w:trPr>
        <w:tc>
          <w:tcPr>
            <w:tcW w:w="340" w:type="dxa"/>
            <w:tcBorders>
              <w:left w:val="single" w:sz="4" w:space="0" w:color="auto"/>
              <w:bottom w:val="single" w:sz="2"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blPrEx>
          <w:tblCellMar>
            <w:top w:w="0" w:type="dxa"/>
            <w:bottom w:w="0" w:type="dxa"/>
          </w:tblCellMar>
        </w:tblPrEx>
        <w:trPr>
          <w:cantSplit/>
        </w:trPr>
        <w:tc>
          <w:tcPr>
            <w:tcW w:w="340" w:type="dxa"/>
            <w:tcBorders>
              <w:left w:val="single" w:sz="4" w:space="0" w:color="auto"/>
              <w:right w:val="single" w:sz="4" w:space="0" w:color="auto"/>
            </w:tcBorders>
          </w:tcPr>
          <w:p w:rsidR="007C2495" w:rsidRPr="00816C4A" w:rsidRDefault="007C2495" w:rsidP="000634A6">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rsidR="007C2495" w:rsidRPr="00816C4A" w:rsidRDefault="007C2495" w:rsidP="000634A6">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blPrEx>
          <w:tblCellMar>
            <w:top w:w="0" w:type="dxa"/>
            <w:bottom w:w="0" w:type="dxa"/>
          </w:tblCellMar>
        </w:tblPrEx>
        <w:trPr>
          <w:cantSplit/>
        </w:trPr>
        <w:tc>
          <w:tcPr>
            <w:tcW w:w="340" w:type="dxa"/>
            <w:tcBorders>
              <w:left w:val="single" w:sz="4" w:space="0" w:color="auto"/>
              <w:bottom w:val="single" w:sz="2"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blPrEx>
          <w:tblCellMar>
            <w:top w:w="0" w:type="dxa"/>
            <w:bottom w:w="0" w:type="dxa"/>
          </w:tblCellMar>
        </w:tblPrEx>
        <w:trPr>
          <w:cantSplit/>
        </w:trPr>
        <w:tc>
          <w:tcPr>
            <w:tcW w:w="340" w:type="dxa"/>
            <w:tcBorders>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blPrEx>
          <w:tblCellMar>
            <w:top w:w="0" w:type="dxa"/>
            <w:bottom w:w="0" w:type="dxa"/>
          </w:tblCellMar>
        </w:tblPrEx>
        <w:trPr>
          <w:cantSplit/>
        </w:trPr>
        <w:tc>
          <w:tcPr>
            <w:tcW w:w="340" w:type="dxa"/>
            <w:tcBorders>
              <w:left w:val="single" w:sz="4" w:space="0" w:color="auto"/>
              <w:bottom w:val="single" w:sz="2"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blPrEx>
          <w:tblCellMar>
            <w:top w:w="0" w:type="dxa"/>
            <w:bottom w:w="0" w:type="dxa"/>
          </w:tblCellMar>
        </w:tblPrEx>
        <w:trPr>
          <w:cantSplit/>
        </w:trPr>
        <w:tc>
          <w:tcPr>
            <w:tcW w:w="340" w:type="dxa"/>
            <w:tcBorders>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blPrEx>
          <w:tblCellMar>
            <w:top w:w="0" w:type="dxa"/>
            <w:bottom w:w="0" w:type="dxa"/>
          </w:tblCellMar>
        </w:tblPrEx>
        <w:trPr>
          <w:cantSplit/>
        </w:trPr>
        <w:tc>
          <w:tcPr>
            <w:tcW w:w="340" w:type="dxa"/>
            <w:tcBorders>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blPrEx>
          <w:tblCellMar>
            <w:top w:w="0" w:type="dxa"/>
            <w:bottom w:w="0" w:type="dxa"/>
          </w:tblCellMar>
        </w:tblPrEx>
        <w:trPr>
          <w:cantSplit/>
        </w:trPr>
        <w:tc>
          <w:tcPr>
            <w:tcW w:w="340" w:type="dxa"/>
            <w:tcBorders>
              <w:left w:val="single" w:sz="4" w:space="0" w:color="auto"/>
              <w:bottom w:val="single" w:sz="2"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blPrEx>
          <w:tblCellMar>
            <w:top w:w="0" w:type="dxa"/>
            <w:bottom w:w="0" w:type="dxa"/>
          </w:tblCellMar>
        </w:tblPrEx>
        <w:trPr>
          <w:cantSplit/>
        </w:trPr>
        <w:tc>
          <w:tcPr>
            <w:tcW w:w="340" w:type="dxa"/>
            <w:tcBorders>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rsidR="007C2495" w:rsidRPr="00816C4A" w:rsidRDefault="007C2495" w:rsidP="000634A6">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blPrEx>
          <w:tblCellMar>
            <w:top w:w="0" w:type="dxa"/>
            <w:bottom w:w="0" w:type="dxa"/>
          </w:tblCellMar>
        </w:tblPrEx>
        <w:trPr>
          <w:cantSplit/>
        </w:trPr>
        <w:tc>
          <w:tcPr>
            <w:tcW w:w="340" w:type="dxa"/>
            <w:tcBorders>
              <w:left w:val="single" w:sz="4" w:space="0" w:color="auto"/>
              <w:bottom w:val="single" w:sz="2"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blPrEx>
          <w:tblCellMar>
            <w:top w:w="0" w:type="dxa"/>
            <w:bottom w:w="0" w:type="dxa"/>
          </w:tblCellMar>
        </w:tblPrEx>
        <w:trPr>
          <w:cantSplit/>
        </w:trPr>
        <w:tc>
          <w:tcPr>
            <w:tcW w:w="340" w:type="dxa"/>
            <w:tcBorders>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blPrEx>
          <w:tblCellMar>
            <w:top w:w="0" w:type="dxa"/>
            <w:bottom w:w="0" w:type="dxa"/>
          </w:tblCellMar>
        </w:tblPrEx>
        <w:trPr>
          <w:cantSplit/>
        </w:trPr>
        <w:tc>
          <w:tcPr>
            <w:tcW w:w="340" w:type="dxa"/>
            <w:tcBorders>
              <w:left w:val="single" w:sz="4" w:space="0" w:color="auto"/>
              <w:bottom w:val="single" w:sz="2"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blPrEx>
          <w:tblCellMar>
            <w:top w:w="0" w:type="dxa"/>
            <w:bottom w:w="0" w:type="dxa"/>
          </w:tblCellMar>
        </w:tblPrEx>
        <w:trPr>
          <w:cantSplit/>
        </w:trPr>
        <w:tc>
          <w:tcPr>
            <w:tcW w:w="340" w:type="dxa"/>
            <w:tcBorders>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r>
      <w:tr w:rsidR="007C2495" w:rsidRPr="00816C4A" w:rsidTr="000634A6">
        <w:tblPrEx>
          <w:tblCellMar>
            <w:top w:w="0" w:type="dxa"/>
            <w:bottom w:w="0" w:type="dxa"/>
          </w:tblCellMar>
        </w:tblPrEx>
        <w:trPr>
          <w:cantSplit/>
        </w:trPr>
        <w:tc>
          <w:tcPr>
            <w:tcW w:w="340" w:type="dxa"/>
            <w:tcBorders>
              <w:left w:val="single" w:sz="4" w:space="0" w:color="auto"/>
              <w:bottom w:val="single" w:sz="2"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r>
      <w:tr w:rsidR="007C2495" w:rsidRPr="00816C4A" w:rsidTr="000634A6">
        <w:tblPrEx>
          <w:tblCellMar>
            <w:top w:w="0" w:type="dxa"/>
            <w:bottom w:w="0" w:type="dxa"/>
          </w:tblCellMar>
        </w:tblPrEx>
        <w:trPr>
          <w:cantSplit/>
        </w:trPr>
        <w:tc>
          <w:tcPr>
            <w:tcW w:w="340" w:type="dxa"/>
            <w:tcBorders>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blPrEx>
          <w:tblCellMar>
            <w:top w:w="0" w:type="dxa"/>
            <w:bottom w:w="0" w:type="dxa"/>
          </w:tblCellMar>
        </w:tblPrEx>
        <w:trPr>
          <w:cantSplit/>
        </w:trPr>
        <w:tc>
          <w:tcPr>
            <w:tcW w:w="340" w:type="dxa"/>
            <w:tcBorders>
              <w:left w:val="single" w:sz="4" w:space="0" w:color="auto"/>
              <w:bottom w:val="single" w:sz="2"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blPrEx>
          <w:tblCellMar>
            <w:top w:w="0" w:type="dxa"/>
            <w:bottom w:w="0" w:type="dxa"/>
          </w:tblCellMar>
        </w:tblPrEx>
        <w:trPr>
          <w:cantSplit/>
        </w:trPr>
        <w:tc>
          <w:tcPr>
            <w:tcW w:w="340" w:type="dxa"/>
            <w:tcBorders>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blPrEx>
          <w:tblCellMar>
            <w:top w:w="0" w:type="dxa"/>
            <w:bottom w:w="0" w:type="dxa"/>
          </w:tblCellMar>
        </w:tblPrEx>
        <w:trPr>
          <w:cantSplit/>
        </w:trPr>
        <w:tc>
          <w:tcPr>
            <w:tcW w:w="340" w:type="dxa"/>
            <w:tcBorders>
              <w:left w:val="single" w:sz="4" w:space="0" w:color="auto"/>
              <w:bottom w:val="single" w:sz="2"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blPrEx>
          <w:tblCellMar>
            <w:top w:w="0" w:type="dxa"/>
            <w:bottom w:w="0" w:type="dxa"/>
          </w:tblCellMar>
        </w:tblPrEx>
        <w:trPr>
          <w:cantSplit/>
        </w:trPr>
        <w:tc>
          <w:tcPr>
            <w:tcW w:w="340" w:type="dxa"/>
            <w:tcBorders>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blPrEx>
          <w:tblCellMar>
            <w:top w:w="0" w:type="dxa"/>
            <w:bottom w:w="0" w:type="dxa"/>
          </w:tblCellMar>
        </w:tblPrEx>
        <w:trPr>
          <w:cantSplit/>
        </w:trPr>
        <w:tc>
          <w:tcPr>
            <w:tcW w:w="340" w:type="dxa"/>
            <w:tcBorders>
              <w:left w:val="single" w:sz="4" w:space="0" w:color="auto"/>
              <w:bottom w:val="single" w:sz="2"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blPrEx>
          <w:tblCellMar>
            <w:top w:w="0" w:type="dxa"/>
            <w:bottom w:w="0" w:type="dxa"/>
          </w:tblCellMar>
        </w:tblPrEx>
        <w:trPr>
          <w:cantSplit/>
        </w:trPr>
        <w:tc>
          <w:tcPr>
            <w:tcW w:w="340" w:type="dxa"/>
            <w:tcBorders>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blPrEx>
          <w:tblCellMar>
            <w:top w:w="0" w:type="dxa"/>
            <w:bottom w:w="0" w:type="dxa"/>
          </w:tblCellMar>
        </w:tblPrEx>
        <w:trPr>
          <w:cantSplit/>
        </w:trPr>
        <w:tc>
          <w:tcPr>
            <w:tcW w:w="340" w:type="dxa"/>
            <w:tcBorders>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rsidR="007C2495" w:rsidRPr="00816C4A" w:rsidRDefault="007C2495" w:rsidP="000634A6">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blPrEx>
          <w:tblCellMar>
            <w:top w:w="0" w:type="dxa"/>
            <w:bottom w:w="0" w:type="dxa"/>
          </w:tblCellMar>
        </w:tblPrEx>
        <w:trPr>
          <w:cantSplit/>
        </w:trPr>
        <w:tc>
          <w:tcPr>
            <w:tcW w:w="340" w:type="dxa"/>
            <w:tcBorders>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r>
      <w:tr w:rsidR="007C2495" w:rsidRPr="00816C4A" w:rsidTr="000634A6">
        <w:tblPrEx>
          <w:tblCellMar>
            <w:top w:w="0" w:type="dxa"/>
            <w:bottom w:w="0" w:type="dxa"/>
          </w:tblCellMar>
        </w:tblPrEx>
        <w:trPr>
          <w:cantSplit/>
        </w:trPr>
        <w:tc>
          <w:tcPr>
            <w:tcW w:w="340" w:type="dxa"/>
            <w:tcBorders>
              <w:left w:val="single" w:sz="4" w:space="0" w:color="auto"/>
              <w:bottom w:val="single" w:sz="2"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rPr>
            </w:pPr>
          </w:p>
        </w:tc>
      </w:tr>
      <w:tr w:rsidR="007C2495" w:rsidRPr="00816C4A" w:rsidTr="000634A6">
        <w:tblPrEx>
          <w:tblCellMar>
            <w:top w:w="0" w:type="dxa"/>
            <w:bottom w:w="0" w:type="dxa"/>
          </w:tblCellMar>
        </w:tblPrEx>
        <w:trPr>
          <w:cantSplit/>
        </w:trPr>
        <w:tc>
          <w:tcPr>
            <w:tcW w:w="340" w:type="dxa"/>
            <w:tcBorders>
              <w:left w:val="single" w:sz="4" w:space="0" w:color="auto"/>
              <w:bottom w:val="single" w:sz="2"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blPrEx>
          <w:tblCellMar>
            <w:top w:w="0" w:type="dxa"/>
            <w:bottom w:w="0" w:type="dxa"/>
          </w:tblCellMar>
        </w:tblPrEx>
        <w:trPr>
          <w:cantSplit/>
        </w:trPr>
        <w:tc>
          <w:tcPr>
            <w:tcW w:w="340" w:type="dxa"/>
            <w:tcBorders>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blPrEx>
          <w:tblCellMar>
            <w:top w:w="0" w:type="dxa"/>
            <w:bottom w:w="0" w:type="dxa"/>
          </w:tblCellMar>
        </w:tblPrEx>
        <w:trPr>
          <w:cantSplit/>
        </w:trPr>
        <w:tc>
          <w:tcPr>
            <w:tcW w:w="340" w:type="dxa"/>
            <w:tcBorders>
              <w:left w:val="single" w:sz="4" w:space="0" w:color="auto"/>
              <w:bottom w:val="single" w:sz="2"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blPrEx>
          <w:tblCellMar>
            <w:top w:w="0" w:type="dxa"/>
            <w:bottom w:w="0" w:type="dxa"/>
          </w:tblCellMar>
        </w:tblPrEx>
        <w:trPr>
          <w:cantSplit/>
        </w:trPr>
        <w:tc>
          <w:tcPr>
            <w:tcW w:w="340" w:type="dxa"/>
            <w:tcBorders>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blPrEx>
          <w:tblCellMar>
            <w:top w:w="0" w:type="dxa"/>
            <w:bottom w:w="0" w:type="dxa"/>
          </w:tblCellMar>
        </w:tblPrEx>
        <w:trPr>
          <w:cantSplit/>
        </w:trPr>
        <w:tc>
          <w:tcPr>
            <w:tcW w:w="340" w:type="dxa"/>
            <w:tcBorders>
              <w:left w:val="single" w:sz="4" w:space="0" w:color="auto"/>
              <w:bottom w:val="single" w:sz="2"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blPrEx>
          <w:tblCellMar>
            <w:top w:w="0" w:type="dxa"/>
            <w:bottom w:w="0" w:type="dxa"/>
          </w:tblCellMar>
        </w:tblPrEx>
        <w:trPr>
          <w:cantSplit/>
        </w:trPr>
        <w:tc>
          <w:tcPr>
            <w:tcW w:w="340" w:type="dxa"/>
            <w:tcBorders>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rsidR="007C2495" w:rsidRPr="00816C4A" w:rsidRDefault="007C2495" w:rsidP="000634A6">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blPrEx>
          <w:tblCellMar>
            <w:top w:w="0" w:type="dxa"/>
            <w:bottom w:w="0" w:type="dxa"/>
          </w:tblCellMar>
        </w:tblPrEx>
        <w:trPr>
          <w:cantSplit/>
        </w:trPr>
        <w:tc>
          <w:tcPr>
            <w:tcW w:w="340" w:type="dxa"/>
            <w:tcBorders>
              <w:left w:val="single" w:sz="4" w:space="0" w:color="auto"/>
              <w:bottom w:val="single" w:sz="2"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blPrEx>
          <w:tblCellMar>
            <w:top w:w="0" w:type="dxa"/>
            <w:bottom w:w="0" w:type="dxa"/>
          </w:tblCellMar>
        </w:tblPrEx>
        <w:trPr>
          <w:cantSplit/>
        </w:trPr>
        <w:tc>
          <w:tcPr>
            <w:tcW w:w="340" w:type="dxa"/>
            <w:tcBorders>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rsidR="007C2495" w:rsidRPr="00816C4A" w:rsidRDefault="007C2495" w:rsidP="000634A6">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blPrEx>
          <w:tblCellMar>
            <w:top w:w="0" w:type="dxa"/>
            <w:bottom w:w="0" w:type="dxa"/>
          </w:tblCellMar>
        </w:tblPrEx>
        <w:trPr>
          <w:cantSplit/>
        </w:trPr>
        <w:tc>
          <w:tcPr>
            <w:tcW w:w="340" w:type="dxa"/>
            <w:tcBorders>
              <w:left w:val="single" w:sz="4" w:space="0" w:color="auto"/>
              <w:bottom w:val="single" w:sz="2"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blPrEx>
          <w:tblCellMar>
            <w:top w:w="0" w:type="dxa"/>
            <w:bottom w:w="0" w:type="dxa"/>
          </w:tblCellMar>
        </w:tblPrEx>
        <w:trPr>
          <w:cantSplit/>
        </w:trPr>
        <w:tc>
          <w:tcPr>
            <w:tcW w:w="340" w:type="dxa"/>
            <w:tcBorders>
              <w:left w:val="single" w:sz="4" w:space="0" w:color="auto"/>
              <w:right w:val="single" w:sz="4" w:space="0" w:color="auto"/>
            </w:tcBorders>
            <w:vAlign w:val="center"/>
          </w:tcPr>
          <w:p w:rsidR="007C2495" w:rsidRPr="00816C4A" w:rsidRDefault="007C2495" w:rsidP="000634A6">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blPrEx>
          <w:tblCellMar>
            <w:top w:w="0" w:type="dxa"/>
            <w:bottom w:w="0" w:type="dxa"/>
          </w:tblCellMar>
        </w:tblPrEx>
        <w:trPr>
          <w:cantSplit/>
        </w:trPr>
        <w:tc>
          <w:tcPr>
            <w:tcW w:w="340" w:type="dxa"/>
            <w:tcBorders>
              <w:left w:val="single" w:sz="4" w:space="0" w:color="auto"/>
              <w:bottom w:val="single" w:sz="2" w:space="0" w:color="auto"/>
              <w:right w:val="single" w:sz="4" w:space="0" w:color="auto"/>
            </w:tcBorders>
            <w:vAlign w:val="center"/>
          </w:tcPr>
          <w:p w:rsidR="007C2495" w:rsidRPr="00816C4A" w:rsidRDefault="007C2495" w:rsidP="000634A6">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rsidR="007C2495" w:rsidRPr="00816C4A" w:rsidRDefault="007C2495" w:rsidP="000634A6">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keepNext w:val="0"/>
              <w:keepLines w:val="0"/>
              <w:ind w:left="284" w:hanging="284"/>
              <w:rPr>
                <w:rFonts w:ascii="Symbol" w:hAnsi="Symbol"/>
                <w:lang w:eastAsia="en-GB"/>
              </w:rPr>
            </w:pPr>
          </w:p>
        </w:tc>
      </w:tr>
      <w:tr w:rsidR="007C2495" w:rsidRPr="00816C4A" w:rsidTr="000634A6">
        <w:tblPrEx>
          <w:tblCellMar>
            <w:top w:w="0" w:type="dxa"/>
            <w:bottom w:w="0" w:type="dxa"/>
          </w:tblCellMar>
        </w:tblPrEx>
        <w:trPr>
          <w:cantSplit/>
        </w:trPr>
        <w:tc>
          <w:tcPr>
            <w:tcW w:w="340" w:type="dxa"/>
            <w:tcBorders>
              <w:left w:val="single" w:sz="4" w:space="0" w:color="auto"/>
              <w:right w:val="single" w:sz="4" w:space="0" w:color="auto"/>
            </w:tcBorders>
          </w:tcPr>
          <w:p w:rsidR="007C2495" w:rsidRPr="00816C4A" w:rsidRDefault="007C2495" w:rsidP="000634A6">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rsidR="007C2495" w:rsidRPr="00816C4A" w:rsidRDefault="007C2495" w:rsidP="000634A6">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TAC"/>
              <w:ind w:left="284" w:hanging="284"/>
              <w:rPr>
                <w:rFonts w:ascii="Symbol" w:hAnsi="Symbol"/>
                <w:lang w:eastAsia="en-GB"/>
              </w:rPr>
            </w:pPr>
          </w:p>
        </w:tc>
      </w:tr>
      <w:tr w:rsidR="007C2495" w:rsidRPr="00816C4A" w:rsidTr="000634A6">
        <w:tblPrEx>
          <w:tblCellMar>
            <w:top w:w="0" w:type="dxa"/>
            <w:bottom w:w="0" w:type="dxa"/>
          </w:tblCellMar>
        </w:tblPrEx>
        <w:trPr>
          <w:cantSplit/>
        </w:trPr>
        <w:tc>
          <w:tcPr>
            <w:tcW w:w="340" w:type="dxa"/>
            <w:tcBorders>
              <w:left w:val="single" w:sz="4" w:space="0" w:color="auto"/>
              <w:right w:val="single" w:sz="4" w:space="0" w:color="auto"/>
            </w:tcBorders>
          </w:tcPr>
          <w:p w:rsidR="007C2495" w:rsidRPr="00816C4A" w:rsidRDefault="007C2495" w:rsidP="000634A6">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rsidR="007C2495" w:rsidRPr="00816C4A" w:rsidRDefault="007C2495" w:rsidP="000634A6">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ind w:hanging="284"/>
              <w:jc w:val="center"/>
              <w:rPr>
                <w:rFonts w:ascii="Symbol" w:hAnsi="Symbol"/>
                <w:sz w:val="18"/>
              </w:rPr>
            </w:pPr>
          </w:p>
        </w:tc>
      </w:tr>
      <w:tr w:rsidR="007C2495" w:rsidRPr="00816C4A" w:rsidTr="000634A6">
        <w:tblPrEx>
          <w:tblCellMar>
            <w:top w:w="0" w:type="dxa"/>
            <w:bottom w:w="0" w:type="dxa"/>
          </w:tblCellMar>
        </w:tblPrEx>
        <w:trPr>
          <w:cantSplit/>
        </w:trPr>
        <w:tc>
          <w:tcPr>
            <w:tcW w:w="340" w:type="dxa"/>
            <w:tcBorders>
              <w:left w:val="single" w:sz="4" w:space="0" w:color="auto"/>
              <w:bottom w:val="single" w:sz="4" w:space="0" w:color="auto"/>
              <w:right w:val="single" w:sz="4" w:space="0" w:color="auto"/>
            </w:tcBorders>
          </w:tcPr>
          <w:p w:rsidR="007C2495" w:rsidRPr="00816C4A" w:rsidRDefault="007C2495" w:rsidP="000634A6">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rsidR="007C2495" w:rsidRPr="00816C4A" w:rsidRDefault="007C2495" w:rsidP="000634A6">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ind w:hanging="284"/>
              <w:jc w:val="center"/>
              <w:rPr>
                <w:rFonts w:ascii="Symbol" w:hAnsi="Symbol"/>
                <w:sz w:val="18"/>
              </w:rPr>
            </w:pPr>
          </w:p>
        </w:tc>
      </w:tr>
      <w:tr w:rsidR="007C2495" w:rsidRPr="00816C4A" w:rsidTr="000634A6">
        <w:tblPrEx>
          <w:tblCellMar>
            <w:top w:w="0" w:type="dxa"/>
            <w:bottom w:w="0" w:type="dxa"/>
          </w:tblCellMar>
        </w:tblPrEx>
        <w:trPr>
          <w:cantSplit/>
        </w:trPr>
        <w:tc>
          <w:tcPr>
            <w:tcW w:w="340" w:type="dxa"/>
            <w:tcBorders>
              <w:left w:val="single" w:sz="4" w:space="0" w:color="auto"/>
              <w:bottom w:val="single" w:sz="4" w:space="0" w:color="auto"/>
              <w:right w:val="single" w:sz="4" w:space="0" w:color="auto"/>
            </w:tcBorders>
          </w:tcPr>
          <w:p w:rsidR="007C2495" w:rsidRPr="00816C4A" w:rsidRDefault="007C2495" w:rsidP="000634A6">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rPr>
                <w:rFonts w:ascii="Symbol" w:hAnsi="Symbol"/>
                <w:sz w:val="18"/>
              </w:rPr>
            </w:pPr>
          </w:p>
        </w:tc>
      </w:tr>
      <w:tr w:rsidR="007C2495" w:rsidRPr="00816C4A" w:rsidTr="000634A6">
        <w:tblPrEx>
          <w:tblCellMar>
            <w:top w:w="0" w:type="dxa"/>
            <w:bottom w:w="0" w:type="dxa"/>
          </w:tblCellMar>
        </w:tblPrEx>
        <w:trPr>
          <w:cantSplit/>
        </w:trPr>
        <w:tc>
          <w:tcPr>
            <w:tcW w:w="340" w:type="dxa"/>
            <w:tcBorders>
              <w:left w:val="single" w:sz="4" w:space="0" w:color="auto"/>
              <w:bottom w:val="single" w:sz="4" w:space="0" w:color="auto"/>
              <w:right w:val="single" w:sz="4" w:space="0" w:color="auto"/>
            </w:tcBorders>
          </w:tcPr>
          <w:p w:rsidR="007C2495" w:rsidRPr="00816C4A" w:rsidRDefault="007C2495" w:rsidP="000634A6">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rsidR="007C2495" w:rsidRPr="00816C4A" w:rsidRDefault="007C2495" w:rsidP="000634A6">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rsidR="007C2495" w:rsidRPr="00816C4A" w:rsidRDefault="007C2495" w:rsidP="000634A6">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rsidR="007C2495" w:rsidRPr="00816C4A" w:rsidRDefault="007C2495" w:rsidP="000634A6">
            <w:pPr>
              <w:pStyle w:val="Index2"/>
              <w:rPr>
                <w:rFonts w:ascii="Symbol" w:hAnsi="Symbol"/>
                <w:sz w:val="18"/>
              </w:rPr>
            </w:pPr>
          </w:p>
        </w:tc>
      </w:tr>
    </w:tbl>
    <w:p w:rsidR="007C2495" w:rsidRPr="00816C4A" w:rsidRDefault="007C2495" w:rsidP="007C2495"/>
    <w:p w:rsidR="007C2495" w:rsidRPr="00816C4A" w:rsidRDefault="007C2495" w:rsidP="007C2495">
      <w:pPr>
        <w:pStyle w:val="Heading1"/>
      </w:pPr>
      <w:bookmarkStart w:id="1109" w:name="_Toc3200843"/>
      <w:bookmarkStart w:id="1110" w:name="_Toc20392586"/>
      <w:bookmarkStart w:id="1111" w:name="_Toc27774233"/>
      <w:bookmarkStart w:id="1112" w:name="_Toc44931048"/>
      <w:bookmarkStart w:id="1113" w:name="_Toc44931878"/>
      <w:bookmarkStart w:id="1114" w:name="_Toc44932358"/>
      <w:r w:rsidRPr="00816C4A">
        <w:lastRenderedPageBreak/>
        <w:t>7</w:t>
      </w:r>
      <w:r w:rsidRPr="00816C4A">
        <w:tab/>
        <w:t>ENVELOPE Commands</w:t>
      </w:r>
      <w:bookmarkEnd w:id="1109"/>
      <w:bookmarkEnd w:id="1110"/>
      <w:bookmarkEnd w:id="1111"/>
      <w:bookmarkEnd w:id="1112"/>
      <w:bookmarkEnd w:id="1113"/>
      <w:bookmarkEnd w:id="1114"/>
    </w:p>
    <w:p w:rsidR="007C2495" w:rsidRPr="00816C4A" w:rsidRDefault="007C2495" w:rsidP="007C2495">
      <w:pPr>
        <w:pStyle w:val="Heading2"/>
      </w:pPr>
      <w:bookmarkStart w:id="1115" w:name="_Toc3200844"/>
      <w:bookmarkStart w:id="1116" w:name="_Toc20392587"/>
      <w:bookmarkStart w:id="1117" w:name="_Toc27774234"/>
      <w:bookmarkStart w:id="1118" w:name="_Toc44931049"/>
      <w:bookmarkStart w:id="1119" w:name="_Toc44931879"/>
      <w:bookmarkStart w:id="1120" w:name="_Toc44932359"/>
      <w:r w:rsidRPr="00816C4A">
        <w:t>7.1</w:t>
      </w:r>
      <w:r w:rsidRPr="00816C4A">
        <w:tab/>
        <w:t>Data download to UICC</w:t>
      </w:r>
      <w:bookmarkEnd w:id="1115"/>
      <w:bookmarkEnd w:id="1116"/>
      <w:bookmarkEnd w:id="1117"/>
      <w:bookmarkEnd w:id="1118"/>
      <w:bookmarkEnd w:id="1119"/>
      <w:bookmarkEnd w:id="1120"/>
    </w:p>
    <w:p w:rsidR="007C2495" w:rsidRPr="00816C4A" w:rsidRDefault="007C2495" w:rsidP="007C2495">
      <w:pPr>
        <w:pStyle w:val="Heading3"/>
      </w:pPr>
      <w:bookmarkStart w:id="1121" w:name="_Toc3200845"/>
      <w:bookmarkStart w:id="1122" w:name="_Toc20392588"/>
      <w:bookmarkStart w:id="1123" w:name="_Toc27774235"/>
      <w:bookmarkStart w:id="1124" w:name="_Toc44931050"/>
      <w:bookmarkStart w:id="1125" w:name="_Toc44931880"/>
      <w:bookmarkStart w:id="1126" w:name="_Toc44932360"/>
      <w:r w:rsidRPr="00816C4A">
        <w:t>7.1.1</w:t>
      </w:r>
      <w:r w:rsidRPr="00816C4A">
        <w:tab/>
        <w:t>SMS-PP data download</w:t>
      </w:r>
      <w:bookmarkEnd w:id="1121"/>
      <w:bookmarkEnd w:id="1122"/>
      <w:bookmarkEnd w:id="1123"/>
      <w:bookmarkEnd w:id="1124"/>
      <w:bookmarkEnd w:id="1125"/>
      <w:bookmarkEnd w:id="1126"/>
    </w:p>
    <w:p w:rsidR="007C2495" w:rsidRPr="00816C4A" w:rsidRDefault="007C2495" w:rsidP="007C2495">
      <w:pPr>
        <w:pStyle w:val="Heading4"/>
      </w:pPr>
      <w:bookmarkStart w:id="1127" w:name="_Toc3200846"/>
      <w:bookmarkStart w:id="1128" w:name="_Toc20392589"/>
      <w:bookmarkStart w:id="1129" w:name="_Toc27774236"/>
      <w:bookmarkStart w:id="1130" w:name="_Toc44931051"/>
      <w:bookmarkStart w:id="1131" w:name="_Toc44931881"/>
      <w:bookmarkStart w:id="1132" w:name="_Toc44932361"/>
      <w:r w:rsidRPr="00816C4A">
        <w:t>7.1.1.1</w:t>
      </w:r>
      <w:r w:rsidRPr="00816C4A">
        <w:tab/>
        <w:t>Procedure</w:t>
      </w:r>
      <w:bookmarkEnd w:id="1127"/>
      <w:bookmarkEnd w:id="1128"/>
      <w:bookmarkEnd w:id="1129"/>
      <w:bookmarkEnd w:id="1130"/>
      <w:bookmarkEnd w:id="1131"/>
      <w:bookmarkEnd w:id="1132"/>
    </w:p>
    <w:p w:rsidR="007C2495" w:rsidRPr="00816C4A" w:rsidRDefault="007C2495" w:rsidP="007C2495">
      <w:pPr>
        <w:keepNext/>
        <w:keepLines/>
      </w:pPr>
      <w:r w:rsidRPr="00816C4A">
        <w:t>If the service "data download via SMS Point-to-point" is allocated and activated in the USIM Service Table (see TS 31.102 [14]), then the ME shall follow the procedure below:</w:t>
      </w:r>
    </w:p>
    <w:p w:rsidR="007C2495" w:rsidRPr="00816C4A" w:rsidRDefault="007C2495" w:rsidP="007C2495">
      <w:pPr>
        <w:pStyle w:val="B1"/>
      </w:pPr>
      <w:r w:rsidRPr="00816C4A">
        <w:t>-</w:t>
      </w:r>
      <w:r w:rsidRPr="00816C4A">
        <w:tab/>
        <w:t>when the ME receives a Short Message with:</w:t>
      </w:r>
    </w:p>
    <w:p w:rsidR="007C2495" w:rsidRPr="00816C4A" w:rsidRDefault="007C2495" w:rsidP="007C2495">
      <w:pPr>
        <w:pStyle w:val="B2"/>
      </w:pPr>
      <w:r w:rsidRPr="00816C4A">
        <w:t>protocol identifier = SIM data download; and</w:t>
      </w:r>
    </w:p>
    <w:p w:rsidR="007C2495" w:rsidRPr="00816C4A" w:rsidRDefault="007C2495" w:rsidP="007C2495">
      <w:pPr>
        <w:pStyle w:val="B2"/>
      </w:pPr>
      <w:r w:rsidRPr="00816C4A">
        <w:t>data coding scheme = class 2 message; or</w:t>
      </w:r>
    </w:p>
    <w:p w:rsidR="007C2495" w:rsidRPr="00816C4A" w:rsidRDefault="007C2495" w:rsidP="007C2495">
      <w:pPr>
        <w:pStyle w:val="B1"/>
      </w:pPr>
      <w:r w:rsidRPr="00816C4A">
        <w:t>-</w:t>
      </w:r>
      <w:r w:rsidRPr="00816C4A">
        <w:tab/>
        <w:t>when the ME receives a Short Message with:</w:t>
      </w:r>
    </w:p>
    <w:p w:rsidR="007C2495" w:rsidRPr="00816C4A" w:rsidRDefault="007C2495" w:rsidP="007C2495">
      <w:pPr>
        <w:pStyle w:val="B2"/>
      </w:pPr>
      <w:r w:rsidRPr="00816C4A">
        <w:t>protocol identifier=ANSI-136 R-DATA (see TS 23.040 [5]); and</w:t>
      </w:r>
    </w:p>
    <w:p w:rsidR="007C2495" w:rsidRPr="00816C4A" w:rsidRDefault="007C2495" w:rsidP="007C2495">
      <w:pPr>
        <w:pStyle w:val="B2"/>
      </w:pPr>
      <w:r w:rsidRPr="00816C4A">
        <w:t>data coding scheme = class 2 message, and the ME chooses not to handle the message (e.g. Mes not supporting EGPRS over TIA/EIA-136 do not need to handle the message).</w:t>
      </w:r>
    </w:p>
    <w:p w:rsidR="007C2495" w:rsidRPr="00816C4A" w:rsidRDefault="007C2495" w:rsidP="007C2495">
      <w:pPr>
        <w:pStyle w:val="B1"/>
      </w:pPr>
      <w:r w:rsidRPr="00816C4A">
        <w:t>-</w:t>
      </w:r>
      <w:r w:rsidRPr="00816C4A">
        <w:tab/>
        <w:t>then the ME shall pass the message transparently to the UICC using the ENVELOPE (SMS-PP DOWNLOAD) command as defined below;</w:t>
      </w:r>
    </w:p>
    <w:p w:rsidR="007C2495" w:rsidRPr="00816C4A" w:rsidRDefault="007C2495" w:rsidP="007C2495">
      <w:pPr>
        <w:pStyle w:val="B1"/>
      </w:pPr>
      <w:r w:rsidRPr="00816C4A">
        <w:t>-</w:t>
      </w:r>
      <w:r w:rsidRPr="00816C4A">
        <w:tab/>
        <w:t>the ME shall not display the message, or alert the user of a short message waiting;</w:t>
      </w:r>
    </w:p>
    <w:p w:rsidR="007C2495" w:rsidRPr="00816C4A" w:rsidRDefault="007C2495" w:rsidP="007C2495">
      <w:pPr>
        <w:pStyle w:val="B1"/>
      </w:pPr>
      <w:r w:rsidRPr="00816C4A">
        <w:t>-</w:t>
      </w:r>
      <w:r w:rsidRPr="00816C4A">
        <w:tab/>
        <w:t xml:space="preserve">the ME shall wait for an acknowledgement from the UICC; </w:t>
      </w:r>
    </w:p>
    <w:p w:rsidR="007C2495" w:rsidRPr="00816C4A" w:rsidRDefault="007C2495" w:rsidP="007C2495">
      <w:pPr>
        <w:pStyle w:val="B1"/>
      </w:pPr>
      <w:r w:rsidRPr="00816C4A">
        <w:t>-</w:t>
      </w:r>
      <w:r w:rsidRPr="00816C4A">
        <w:tab/>
        <w:t>When receiving a secured Command Packet (as specified in TS 31.115 [41]) requesting a Proof of Receipt (PoR), the UICC shall verify the authenticity of the sender. If the authentication of the sender fails, no further processing related to the Proof of Receipt shall take place.</w:t>
      </w:r>
    </w:p>
    <w:p w:rsidR="007C2495" w:rsidRPr="00816C4A" w:rsidRDefault="007C2495" w:rsidP="007C2495">
      <w:pPr>
        <w:pStyle w:val="B1"/>
      </w:pPr>
      <w:r w:rsidRPr="00816C4A">
        <w:t>-</w:t>
      </w:r>
      <w:r w:rsidRPr="00816C4A">
        <w:tab/>
        <w:t>if the UICC responds with '90 00' or '6F XX' or '62 XX' or '63 XX', the ME shall acknowledge the receipt of the short message to the network using an RP-ACKmessage.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rsidR="007C2495" w:rsidRPr="00816C4A" w:rsidRDefault="007C2495" w:rsidP="007C2495">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rsidR="007C2495" w:rsidRPr="00816C4A" w:rsidRDefault="007C2495" w:rsidP="007C2495">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rsidR="007C2495" w:rsidRPr="00816C4A" w:rsidRDefault="007C2495" w:rsidP="007C2495">
      <w:pPr>
        <w:pStyle w:val="Heading4"/>
      </w:pPr>
      <w:bookmarkStart w:id="1133" w:name="_Toc3200847"/>
      <w:bookmarkStart w:id="1134" w:name="_Toc20392590"/>
      <w:bookmarkStart w:id="1135" w:name="_Toc27774237"/>
      <w:bookmarkStart w:id="1136" w:name="_Toc44931052"/>
      <w:bookmarkStart w:id="1137" w:name="_Toc44931882"/>
      <w:bookmarkStart w:id="1138" w:name="_Toc44932362"/>
      <w:r w:rsidRPr="00816C4A">
        <w:t>7.1.1.1a</w:t>
      </w:r>
      <w:r w:rsidRPr="00816C4A">
        <w:tab/>
        <w:t>Procedure for SMS-PP data download via REGISTRATION ACCEPT or DL NAS TRANSPORT messages</w:t>
      </w:r>
      <w:bookmarkEnd w:id="1133"/>
      <w:bookmarkEnd w:id="1134"/>
      <w:bookmarkEnd w:id="1135"/>
      <w:bookmarkEnd w:id="1136"/>
      <w:bookmarkEnd w:id="1137"/>
      <w:bookmarkEnd w:id="1138"/>
    </w:p>
    <w:p w:rsidR="007C2495" w:rsidRPr="00816C4A" w:rsidRDefault="007C2495" w:rsidP="007C2495">
      <w:pPr>
        <w:keepNext/>
        <w:keepLines/>
      </w:pPr>
      <w:r w:rsidRPr="00816C4A">
        <w:t>If the service "data download via SMS Point-to-point" is allocated and activated in the USIM Service Table (see 3GPP TS 31.102 [14]), then the ME shall follow the procedure below:</w:t>
      </w:r>
    </w:p>
    <w:p w:rsidR="007C2495" w:rsidRPr="00816C4A" w:rsidRDefault="007C2495" w:rsidP="007C2495">
      <w:pPr>
        <w:pStyle w:val="B1"/>
      </w:pPr>
      <w:r w:rsidRPr="00816C4A">
        <w:t>-</w:t>
      </w:r>
      <w:r w:rsidRPr="00816C4A">
        <w:tab/>
        <w:t>when the ME receives a:</w:t>
      </w:r>
    </w:p>
    <w:p w:rsidR="007C2495" w:rsidRPr="00816C4A" w:rsidRDefault="007C2495" w:rsidP="007C2495">
      <w:pPr>
        <w:pStyle w:val="B2"/>
      </w:pPr>
      <w:r w:rsidRPr="00816C4A">
        <w:t>-</w:t>
      </w:r>
      <w:r w:rsidRPr="00816C4A">
        <w:tab/>
        <w:t>REGISTRATION ACCEPT message or a DL NAS TRANSPORT message that includes an SOR transparent container information element with list type with value "0"= secure packet; or</w:t>
      </w:r>
    </w:p>
    <w:p w:rsidR="007C2495" w:rsidRPr="00816C4A" w:rsidRDefault="007C2495" w:rsidP="007C2495">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rsidR="007C2495" w:rsidRPr="00816C4A" w:rsidRDefault="007C2495" w:rsidP="007C2495">
      <w:pPr>
        <w:pStyle w:val="B1"/>
      </w:pPr>
      <w:r w:rsidRPr="00816C4A">
        <w:t>-</w:t>
      </w:r>
      <w:r w:rsidRPr="00816C4A">
        <w:tab/>
        <w:t>containing a secure packet constructed as an SMS-Deliver (as specified in 3GPP TS 23.040  [5] with:</w:t>
      </w:r>
    </w:p>
    <w:p w:rsidR="007C2495" w:rsidRPr="00816C4A" w:rsidRDefault="007C2495" w:rsidP="007C2495">
      <w:pPr>
        <w:pStyle w:val="B2"/>
      </w:pPr>
      <w:r w:rsidRPr="00816C4A">
        <w:t>protocol identifier = SIM data download; and</w:t>
      </w:r>
    </w:p>
    <w:p w:rsidR="007C2495" w:rsidRPr="00816C4A" w:rsidRDefault="007C2495" w:rsidP="007C2495">
      <w:pPr>
        <w:pStyle w:val="B1"/>
        <w:ind w:hanging="1"/>
      </w:pPr>
      <w:r w:rsidRPr="00816C4A">
        <w:t>data coding scheme = class 2 message</w:t>
      </w:r>
    </w:p>
    <w:p w:rsidR="007C2495" w:rsidRPr="00816C4A" w:rsidRDefault="007C2495" w:rsidP="007C2495">
      <w:pPr>
        <w:pStyle w:val="B1"/>
      </w:pPr>
      <w:r w:rsidRPr="00816C4A">
        <w:t>-</w:t>
      </w:r>
      <w:r w:rsidRPr="00816C4A">
        <w:tab/>
        <w:t>and the integrity check of the message was successful</w:t>
      </w:r>
    </w:p>
    <w:p w:rsidR="007C2495" w:rsidRPr="00816C4A" w:rsidRDefault="007C2495" w:rsidP="007C2495">
      <w:pPr>
        <w:pStyle w:val="B1"/>
      </w:pPr>
      <w:r w:rsidRPr="00816C4A">
        <w:t>-</w:t>
      </w:r>
      <w:r w:rsidRPr="00816C4A">
        <w:tab/>
        <w:t>then the ME shall pass the message transparently to the UICC using the ENVELOPE (SMS-PP DOWNLOAD) command as defined below;</w:t>
      </w:r>
    </w:p>
    <w:p w:rsidR="007C2495" w:rsidRPr="00816C4A" w:rsidRDefault="007C2495" w:rsidP="007C2495">
      <w:pPr>
        <w:pStyle w:val="B1"/>
      </w:pPr>
      <w:r w:rsidRPr="00816C4A">
        <w:t>-</w:t>
      </w:r>
      <w:r w:rsidRPr="00816C4A">
        <w:tab/>
        <w:t>the ME shall not display or alert the user</w:t>
      </w:r>
    </w:p>
    <w:p w:rsidR="007C2495" w:rsidRPr="00816C4A" w:rsidRDefault="007C2495" w:rsidP="007C2495">
      <w:pPr>
        <w:pStyle w:val="B1"/>
      </w:pPr>
      <w:r w:rsidRPr="00816C4A">
        <w:t>-</w:t>
      </w:r>
      <w:r w:rsidRPr="00816C4A">
        <w:tab/>
        <w:t xml:space="preserve">the secure packet is coded as a Command Packet formatted as Short Message Point to Point (as specified in 3GPP TS 31.115  [41])) </w:t>
      </w:r>
    </w:p>
    <w:p w:rsidR="007C2495" w:rsidRPr="00816C4A" w:rsidRDefault="007C2495" w:rsidP="007C2495">
      <w:r w:rsidRPr="00816C4A">
        <w:t>NOTE:</w:t>
      </w:r>
      <w:r w:rsidRPr="00816C4A">
        <w:tab/>
        <w:t xml:space="preserve">The command packet should not request a Proof of Receipt (PoR) </w:t>
      </w:r>
    </w:p>
    <w:p w:rsidR="007C2495" w:rsidRPr="00816C4A" w:rsidRDefault="007C2495" w:rsidP="007C2495">
      <w:pPr>
        <w:pStyle w:val="Heading4"/>
      </w:pPr>
      <w:bookmarkStart w:id="1139" w:name="_Toc3200848"/>
      <w:bookmarkStart w:id="1140" w:name="_Toc20392591"/>
      <w:bookmarkStart w:id="1141" w:name="_Toc27774238"/>
      <w:bookmarkStart w:id="1142" w:name="_Toc44931053"/>
      <w:bookmarkStart w:id="1143" w:name="_Toc44931883"/>
      <w:bookmarkStart w:id="1144" w:name="_Toc44932363"/>
      <w:r w:rsidRPr="00816C4A">
        <w:t>7.1.1.2</w:t>
      </w:r>
      <w:r w:rsidRPr="00816C4A">
        <w:tab/>
        <w:t>Structure of ENVELOPE (SMS-PP DOWNLOAD)</w:t>
      </w:r>
      <w:bookmarkEnd w:id="1139"/>
      <w:bookmarkEnd w:id="1140"/>
      <w:bookmarkEnd w:id="1141"/>
      <w:bookmarkEnd w:id="1142"/>
      <w:bookmarkEnd w:id="1143"/>
      <w:bookmarkEnd w:id="1144"/>
    </w:p>
    <w:p w:rsidR="007C2495" w:rsidRPr="00816C4A" w:rsidRDefault="007C2495" w:rsidP="007C2495">
      <w:pPr>
        <w:keepNext/>
        <w:keepLines/>
      </w:pPr>
      <w:r w:rsidRPr="00816C4A">
        <w:t>Direction: ME to UICC.</w:t>
      </w:r>
    </w:p>
    <w:p w:rsidR="007C2495" w:rsidRPr="00816C4A" w:rsidRDefault="007C2495" w:rsidP="007C2495">
      <w:pPr>
        <w:keepNext/>
        <w:keepLines/>
      </w:pPr>
      <w:r w:rsidRPr="00816C4A">
        <w:t>The command header is specified in TS 31.101 [13].</w:t>
      </w:r>
    </w:p>
    <w:p w:rsidR="007C2495" w:rsidRPr="00816C4A" w:rsidRDefault="007C2495" w:rsidP="007C2495">
      <w:pPr>
        <w:keepNext/>
      </w:pPr>
      <w:r w:rsidRPr="00816C4A">
        <w:t>Command parameters/data.</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H"/>
              <w:rPr>
                <w:lang w:eastAsia="en-GB"/>
              </w:rPr>
            </w:pPr>
            <w:r w:rsidRPr="00816C4A">
              <w:rPr>
                <w:lang w:eastAsia="en-GB"/>
              </w:rPr>
              <w:t>Description</w:t>
            </w:r>
          </w:p>
        </w:tc>
        <w:tc>
          <w:tcPr>
            <w:tcW w:w="1240" w:type="dxa"/>
          </w:tcPr>
          <w:p w:rsidR="007C2495" w:rsidRPr="00816C4A" w:rsidRDefault="007C2495" w:rsidP="000634A6">
            <w:pPr>
              <w:pStyle w:val="TAH"/>
              <w:rPr>
                <w:lang w:eastAsia="en-GB"/>
              </w:rPr>
            </w:pPr>
            <w:r w:rsidRPr="00816C4A">
              <w:rPr>
                <w:lang w:eastAsia="en-GB"/>
              </w:rPr>
              <w:t>Clause</w:t>
            </w:r>
          </w:p>
        </w:tc>
        <w:tc>
          <w:tcPr>
            <w:tcW w:w="1240" w:type="dxa"/>
          </w:tcPr>
          <w:p w:rsidR="007C2495" w:rsidRPr="00816C4A" w:rsidRDefault="007C2495" w:rsidP="000634A6">
            <w:pPr>
              <w:pStyle w:val="TAH"/>
              <w:rPr>
                <w:lang w:eastAsia="en-GB"/>
              </w:rPr>
            </w:pPr>
            <w:r w:rsidRPr="00816C4A">
              <w:rPr>
                <w:lang w:eastAsia="en-GB"/>
              </w:rPr>
              <w:t>M/O/C</w:t>
            </w:r>
          </w:p>
        </w:tc>
        <w:tc>
          <w:tcPr>
            <w:tcW w:w="852" w:type="dxa"/>
          </w:tcPr>
          <w:p w:rsidR="007C2495" w:rsidRPr="00816C4A" w:rsidRDefault="007C2495" w:rsidP="000634A6">
            <w:pPr>
              <w:pStyle w:val="TAH"/>
              <w:rPr>
                <w:lang w:eastAsia="en-GB"/>
              </w:rPr>
            </w:pPr>
            <w:r w:rsidRPr="00816C4A">
              <w:rPr>
                <w:lang w:eastAsia="en-GB"/>
              </w:rPr>
              <w:t>Min</w:t>
            </w:r>
          </w:p>
        </w:tc>
        <w:tc>
          <w:tcPr>
            <w:tcW w:w="1418"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SMS-PP download tag</w:t>
            </w:r>
          </w:p>
        </w:tc>
        <w:tc>
          <w:tcPr>
            <w:tcW w:w="1240" w:type="dxa"/>
          </w:tcPr>
          <w:p w:rsidR="007C2495" w:rsidRPr="00816C4A" w:rsidRDefault="007C2495" w:rsidP="000634A6">
            <w:pPr>
              <w:pStyle w:val="TAL"/>
              <w:jc w:val="center"/>
            </w:pPr>
            <w:r w:rsidRPr="00816C4A">
              <w:t>9.1</w:t>
            </w:r>
          </w:p>
        </w:tc>
        <w:tc>
          <w:tcPr>
            <w:tcW w:w="1240" w:type="dxa"/>
          </w:tcPr>
          <w:p w:rsidR="007C2495" w:rsidRPr="00816C4A" w:rsidRDefault="007C2495" w:rsidP="000634A6">
            <w:pPr>
              <w:pStyle w:val="TAL"/>
              <w:jc w:val="center"/>
            </w:pPr>
            <w:r w:rsidRPr="00816C4A">
              <w:t>M</w:t>
            </w:r>
          </w:p>
        </w:tc>
        <w:tc>
          <w:tcPr>
            <w:tcW w:w="852" w:type="dxa"/>
          </w:tcPr>
          <w:p w:rsidR="007C2495" w:rsidRPr="00816C4A" w:rsidRDefault="007C2495" w:rsidP="000634A6">
            <w:pPr>
              <w:pStyle w:val="TAL"/>
              <w:jc w:val="center"/>
            </w:pPr>
            <w:r w:rsidRPr="00816C4A">
              <w:t>Y</w:t>
            </w:r>
          </w:p>
        </w:tc>
        <w:tc>
          <w:tcPr>
            <w:tcW w:w="1418" w:type="dxa"/>
          </w:tcPr>
          <w:p w:rsidR="007C2495" w:rsidRPr="00816C4A" w:rsidRDefault="007C2495" w:rsidP="000634A6">
            <w:pPr>
              <w:pStyle w:val="TAL"/>
              <w:jc w:val="center"/>
            </w:pPr>
            <w:r w:rsidRPr="00816C4A">
              <w:t>1</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Length (A+B+C)</w:t>
            </w:r>
          </w:p>
        </w:tc>
        <w:tc>
          <w:tcPr>
            <w:tcW w:w="1240" w:type="dxa"/>
          </w:tcPr>
          <w:p w:rsidR="007C2495" w:rsidRPr="00816C4A" w:rsidRDefault="007C2495" w:rsidP="000634A6">
            <w:pPr>
              <w:pStyle w:val="TAL"/>
              <w:jc w:val="center"/>
              <w:rPr>
                <w:lang w:val="fr-FR"/>
              </w:rPr>
            </w:pPr>
            <w:r w:rsidRPr="00816C4A">
              <w:rPr>
                <w:lang w:val="fr-FR"/>
              </w:rPr>
              <w:t>-</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1418" w:type="dxa"/>
          </w:tcPr>
          <w:p w:rsidR="007C2495" w:rsidRPr="00816C4A" w:rsidRDefault="007C2495" w:rsidP="000634A6">
            <w:pPr>
              <w:pStyle w:val="TAL"/>
              <w:jc w:val="center"/>
              <w:rPr>
                <w:lang w:val="fr-FR"/>
              </w:rPr>
            </w:pPr>
            <w:r w:rsidRPr="00816C4A">
              <w:rPr>
                <w:lang w:val="fr-FR"/>
              </w:rPr>
              <w:t>1 or 2</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rPr>
                <w:lang w:val="fr-FR"/>
              </w:rPr>
            </w:pPr>
            <w:r w:rsidRPr="00816C4A">
              <w:rPr>
                <w:lang w:val="fr-FR"/>
              </w:rPr>
              <w:t>Device identities</w:t>
            </w:r>
          </w:p>
        </w:tc>
        <w:tc>
          <w:tcPr>
            <w:tcW w:w="1240" w:type="dxa"/>
          </w:tcPr>
          <w:p w:rsidR="007C2495" w:rsidRPr="00816C4A" w:rsidRDefault="007C2495" w:rsidP="000634A6">
            <w:pPr>
              <w:pStyle w:val="TAL"/>
              <w:jc w:val="center"/>
              <w:rPr>
                <w:lang w:val="fr-FR"/>
              </w:rPr>
            </w:pPr>
            <w:r w:rsidRPr="00816C4A">
              <w:rPr>
                <w:lang w:val="fr-FR"/>
              </w:rPr>
              <w:t>8.7</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pPr>
            <w:r w:rsidRPr="00816C4A">
              <w:t>Y</w:t>
            </w:r>
          </w:p>
        </w:tc>
        <w:tc>
          <w:tcPr>
            <w:tcW w:w="1418" w:type="dxa"/>
          </w:tcPr>
          <w:p w:rsidR="007C2495" w:rsidRPr="00816C4A" w:rsidRDefault="007C2495" w:rsidP="000634A6">
            <w:pPr>
              <w:pStyle w:val="TAL"/>
              <w:jc w:val="center"/>
            </w:pPr>
            <w:r w:rsidRPr="00816C4A">
              <w:t>A</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Address</w:t>
            </w:r>
          </w:p>
        </w:tc>
        <w:tc>
          <w:tcPr>
            <w:tcW w:w="1240" w:type="dxa"/>
          </w:tcPr>
          <w:p w:rsidR="007C2495" w:rsidRPr="00816C4A" w:rsidRDefault="007C2495" w:rsidP="000634A6">
            <w:pPr>
              <w:pStyle w:val="TAL"/>
              <w:jc w:val="center"/>
            </w:pPr>
            <w:r w:rsidRPr="00816C4A">
              <w:t>8.1 or 8.108</w:t>
            </w:r>
          </w:p>
        </w:tc>
        <w:tc>
          <w:tcPr>
            <w:tcW w:w="1240" w:type="dxa"/>
          </w:tcPr>
          <w:p w:rsidR="007C2495" w:rsidRPr="00816C4A" w:rsidRDefault="007C2495" w:rsidP="000634A6">
            <w:pPr>
              <w:pStyle w:val="TAL"/>
              <w:jc w:val="center"/>
            </w:pPr>
            <w:r w:rsidRPr="00816C4A">
              <w:t>M(see note2)</w:t>
            </w:r>
          </w:p>
        </w:tc>
        <w:tc>
          <w:tcPr>
            <w:tcW w:w="852" w:type="dxa"/>
          </w:tcPr>
          <w:p w:rsidR="007C2495" w:rsidRPr="00816C4A" w:rsidRDefault="007C2495" w:rsidP="000634A6">
            <w:pPr>
              <w:pStyle w:val="TAL"/>
              <w:jc w:val="center"/>
            </w:pPr>
            <w:r w:rsidRPr="00816C4A">
              <w:t>N(see note1)</w:t>
            </w:r>
          </w:p>
        </w:tc>
        <w:tc>
          <w:tcPr>
            <w:tcW w:w="1418" w:type="dxa"/>
          </w:tcPr>
          <w:p w:rsidR="007C2495" w:rsidRPr="00816C4A" w:rsidRDefault="007C2495" w:rsidP="000634A6">
            <w:pPr>
              <w:pStyle w:val="TAL"/>
              <w:jc w:val="center"/>
            </w:pPr>
            <w:r w:rsidRPr="00816C4A">
              <w:t>B</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URI truncated</w:t>
            </w:r>
          </w:p>
        </w:tc>
        <w:tc>
          <w:tcPr>
            <w:tcW w:w="1240" w:type="dxa"/>
          </w:tcPr>
          <w:p w:rsidR="007C2495" w:rsidRPr="00816C4A" w:rsidRDefault="007C2495" w:rsidP="000634A6">
            <w:pPr>
              <w:pStyle w:val="TAL"/>
              <w:jc w:val="center"/>
            </w:pPr>
            <w:r w:rsidRPr="00816C4A">
              <w:t>8.135</w:t>
            </w:r>
          </w:p>
        </w:tc>
        <w:tc>
          <w:tcPr>
            <w:tcW w:w="1240" w:type="dxa"/>
          </w:tcPr>
          <w:p w:rsidR="007C2495" w:rsidRPr="00816C4A" w:rsidRDefault="007C2495" w:rsidP="000634A6">
            <w:pPr>
              <w:pStyle w:val="TAL"/>
              <w:jc w:val="center"/>
            </w:pPr>
            <w:r w:rsidRPr="00816C4A">
              <w:t>C</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r w:rsidRPr="00816C4A">
              <w:t>2</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SMS TPDU (SMS-DELIVER)</w:t>
            </w:r>
          </w:p>
        </w:tc>
        <w:tc>
          <w:tcPr>
            <w:tcW w:w="1240" w:type="dxa"/>
          </w:tcPr>
          <w:p w:rsidR="007C2495" w:rsidRPr="00816C4A" w:rsidRDefault="007C2495" w:rsidP="000634A6">
            <w:pPr>
              <w:pStyle w:val="TAL"/>
              <w:jc w:val="center"/>
              <w:rPr>
                <w:lang w:val="fr-FR"/>
              </w:rPr>
            </w:pPr>
            <w:r w:rsidRPr="00816C4A">
              <w:rPr>
                <w:lang w:val="fr-FR"/>
              </w:rPr>
              <w:t>8.13</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1418" w:type="dxa"/>
          </w:tcPr>
          <w:p w:rsidR="007C2495" w:rsidRPr="00816C4A" w:rsidRDefault="007C2495" w:rsidP="000634A6">
            <w:pPr>
              <w:pStyle w:val="TAL"/>
              <w:jc w:val="center"/>
              <w:rPr>
                <w:lang w:val="fr-FR"/>
              </w:rPr>
            </w:pPr>
            <w:r w:rsidRPr="00816C4A">
              <w:rPr>
                <w:lang w:val="fr-FR"/>
              </w:rPr>
              <w:t>C</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Originating Address</w:t>
            </w:r>
          </w:p>
        </w:tc>
        <w:tc>
          <w:tcPr>
            <w:tcW w:w="1240" w:type="dxa"/>
          </w:tcPr>
          <w:p w:rsidR="007C2495" w:rsidRPr="00816C4A" w:rsidRDefault="007C2495" w:rsidP="000634A6">
            <w:pPr>
              <w:pStyle w:val="TAL"/>
              <w:jc w:val="center"/>
              <w:rPr>
                <w:lang w:val="fr-FR"/>
              </w:rPr>
            </w:pPr>
            <w:r w:rsidRPr="00816C4A">
              <w:rPr>
                <w:lang w:val="fr-FR"/>
              </w:rPr>
              <w:t>8.108</w:t>
            </w:r>
          </w:p>
        </w:tc>
        <w:tc>
          <w:tcPr>
            <w:tcW w:w="1240" w:type="dxa"/>
          </w:tcPr>
          <w:p w:rsidR="007C2495" w:rsidRPr="00816C4A" w:rsidRDefault="007C2495" w:rsidP="000634A6">
            <w:pPr>
              <w:pStyle w:val="TAL"/>
              <w:jc w:val="center"/>
              <w:rPr>
                <w:lang w:val="fr-FR"/>
              </w:rPr>
            </w:pPr>
            <w:r w:rsidRPr="00816C4A">
              <w:rPr>
                <w:lang w:val="fr-FR"/>
              </w:rPr>
              <w:t>C</w:t>
            </w:r>
          </w:p>
        </w:tc>
        <w:tc>
          <w:tcPr>
            <w:tcW w:w="852" w:type="dxa"/>
          </w:tcPr>
          <w:p w:rsidR="007C2495" w:rsidRPr="00816C4A" w:rsidRDefault="007C2495" w:rsidP="000634A6">
            <w:pPr>
              <w:pStyle w:val="TAL"/>
              <w:jc w:val="center"/>
              <w:rPr>
                <w:lang w:val="fr-FR"/>
              </w:rPr>
            </w:pPr>
            <w:r w:rsidRPr="00816C4A">
              <w:rPr>
                <w:lang w:val="fr-FR"/>
              </w:rPr>
              <w:t>N (see note1)</w:t>
            </w:r>
          </w:p>
        </w:tc>
        <w:tc>
          <w:tcPr>
            <w:tcW w:w="1418" w:type="dxa"/>
          </w:tcPr>
          <w:p w:rsidR="007C2495" w:rsidRPr="00816C4A" w:rsidRDefault="007C2495" w:rsidP="000634A6">
            <w:pPr>
              <w:pStyle w:val="TAL"/>
              <w:jc w:val="center"/>
              <w:rPr>
                <w:lang w:val="fr-FR"/>
              </w:rPr>
            </w:pPr>
            <w:r w:rsidRPr="00816C4A">
              <w:rPr>
                <w:lang w:val="fr-FR"/>
              </w:rPr>
              <w:t>D</w:t>
            </w:r>
          </w:p>
        </w:tc>
      </w:tr>
      <w:tr w:rsidR="007C2495" w:rsidRPr="00816C4A" w:rsidTr="000634A6">
        <w:tblPrEx>
          <w:tblCellMar>
            <w:top w:w="0" w:type="dxa"/>
            <w:bottom w:w="0" w:type="dxa"/>
          </w:tblCellMar>
        </w:tblPrEx>
        <w:trPr>
          <w:jc w:val="center"/>
        </w:trPr>
        <w:tc>
          <w:tcPr>
            <w:tcW w:w="8506" w:type="dxa"/>
            <w:gridSpan w:val="5"/>
          </w:tcPr>
          <w:p w:rsidR="007C2495" w:rsidRPr="00816C4A" w:rsidRDefault="007C2495" w:rsidP="000634A6">
            <w:pPr>
              <w:pStyle w:val="TAN"/>
            </w:pPr>
            <w:r w:rsidRPr="00816C4A">
              <w:t>NOTE1:</w:t>
            </w:r>
            <w:r w:rsidRPr="00816C4A">
              <w:tab/>
              <w:t>The UICC shall be able to manage the situation when the address field is not present, in order to ensure backwards compatibility with previous releases of this specification.</w:t>
            </w:r>
          </w:p>
          <w:p w:rsidR="007C2495" w:rsidRPr="00816C4A" w:rsidRDefault="007C2495" w:rsidP="000634A6">
            <w:pPr>
              <w:pStyle w:val="TAN"/>
            </w:pPr>
            <w:r w:rsidRPr="00816C4A">
              <w:t>NOTE2:</w:t>
            </w:r>
            <w:r w:rsidRPr="00816C4A">
              <w:tab/>
            </w:r>
            <w:r w:rsidRPr="00816C4A">
              <w:rPr>
                <w:lang w:val="en-US"/>
              </w:rPr>
              <w:t>The address data object does not contain the address of a service center when SMS-PP data download</w:t>
            </w:r>
            <w:r w:rsidRPr="00816C4A">
              <w:t xml:space="preserve"> is transporting SOR transparent container information element received from </w:t>
            </w:r>
            <w:r w:rsidRPr="00816C4A">
              <w:rPr>
                <w:lang w:val="en-US"/>
              </w:rPr>
              <w:t>REGISTRATION ACCEPT or DL NAS TRANSPORT message.</w:t>
            </w:r>
          </w:p>
        </w:tc>
      </w:tr>
    </w:tbl>
    <w:p w:rsidR="007C2495" w:rsidRPr="00816C4A" w:rsidRDefault="007C2495" w:rsidP="007C2495"/>
    <w:p w:rsidR="007C2495" w:rsidRPr="00816C4A" w:rsidRDefault="007C2495" w:rsidP="007C2495">
      <w:pPr>
        <w:pStyle w:val="B1"/>
      </w:pPr>
      <w:r w:rsidRPr="00816C4A">
        <w:t>-</w:t>
      </w:r>
      <w:r w:rsidRPr="00816C4A">
        <w:tab/>
        <w:t>Device identities: the ME shall set the device identities to:</w:t>
      </w:r>
    </w:p>
    <w:p w:rsidR="007C2495" w:rsidRPr="00816C4A" w:rsidRDefault="007C2495" w:rsidP="007C2495">
      <w:pPr>
        <w:pStyle w:val="B2"/>
      </w:pPr>
      <w:r w:rsidRPr="00816C4A">
        <w:t>-</w:t>
      </w:r>
      <w:r w:rsidRPr="00816C4A">
        <w:tab/>
        <w:t>source:</w:t>
      </w:r>
      <w:r w:rsidRPr="00816C4A">
        <w:tab/>
        <w:t>Network;</w:t>
      </w:r>
    </w:p>
    <w:p w:rsidR="007C2495" w:rsidRPr="00816C4A" w:rsidRDefault="007C2495" w:rsidP="007C2495">
      <w:pPr>
        <w:pStyle w:val="B2"/>
      </w:pPr>
      <w:r w:rsidRPr="00816C4A">
        <w:t>-</w:t>
      </w:r>
      <w:r w:rsidRPr="00816C4A">
        <w:tab/>
        <w:t>destination:</w:t>
      </w:r>
      <w:r w:rsidRPr="00816C4A">
        <w:tab/>
        <w:t>UICC.</w:t>
      </w:r>
    </w:p>
    <w:p w:rsidR="007C2495" w:rsidRPr="00816C4A" w:rsidRDefault="007C2495" w:rsidP="007C2495">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rsidR="007C2495" w:rsidRPr="00816C4A" w:rsidRDefault="007C2495" w:rsidP="007C2495">
      <w:pPr>
        <w:pStyle w:val="B1"/>
      </w:pPr>
      <w:r w:rsidRPr="00816C4A">
        <w:t>-</w:t>
      </w:r>
      <w:r w:rsidRPr="00816C4A">
        <w:tab/>
        <w:t>Originating Address: If the USIM or the ISIM Service Table indicates URI support for SMS-PP DOWNLOAD, then the Originating Address data object may be present and contain the Public Identity (IMPU) of the sender of the short message. If the URI is longer than the maximum length that can be transmitted to the UICC, then the Originating Address data object shall not be sent.</w:t>
      </w:r>
    </w:p>
    <w:p w:rsidR="007C2495" w:rsidRPr="00816C4A" w:rsidRDefault="007C2495" w:rsidP="007C2495">
      <w:pPr>
        <w:keepNext/>
      </w:pPr>
      <w:r w:rsidRPr="00816C4A">
        <w:lastRenderedPageBreak/>
        <w:t>Response parameters/data.</w:t>
      </w:r>
    </w:p>
    <w:p w:rsidR="007C2495" w:rsidRPr="00816C4A" w:rsidRDefault="007C2495" w:rsidP="007C2495">
      <w:r w:rsidRPr="00816C4A">
        <w:t>It is permissible for the UICC not to provide response data. If the UICC provides response data, the following data is returned.</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rsidR="007C2495" w:rsidRPr="00816C4A" w:rsidRDefault="007C2495" w:rsidP="000634A6">
            <w:pPr>
              <w:pStyle w:val="TAL"/>
            </w:pPr>
            <w:r w:rsidRPr="00816C4A">
              <w:t>UICC Acknowledgement</w:t>
            </w:r>
          </w:p>
        </w:tc>
        <w:tc>
          <w:tcPr>
            <w:tcW w:w="1417" w:type="dxa"/>
          </w:tcPr>
          <w:p w:rsidR="007C2495" w:rsidRPr="00816C4A" w:rsidRDefault="007C2495" w:rsidP="000634A6">
            <w:pPr>
              <w:pStyle w:val="TAC"/>
              <w:rPr>
                <w:lang w:eastAsia="en-GB"/>
              </w:rPr>
            </w:pPr>
            <w:r w:rsidRPr="00816C4A">
              <w:rPr>
                <w:lang w:eastAsia="en-GB"/>
              </w:rPr>
              <w:t>X</w:t>
            </w:r>
          </w:p>
        </w:tc>
      </w:tr>
    </w:tbl>
    <w:p w:rsidR="007C2495" w:rsidRPr="00816C4A" w:rsidRDefault="007C2495" w:rsidP="007C2495"/>
    <w:p w:rsidR="007C2495" w:rsidRPr="00816C4A" w:rsidRDefault="007C2495" w:rsidP="007C2495">
      <w:pPr>
        <w:pStyle w:val="Heading3"/>
      </w:pPr>
      <w:bookmarkStart w:id="1145" w:name="_Toc3200849"/>
      <w:bookmarkStart w:id="1146" w:name="_Toc20392592"/>
      <w:bookmarkStart w:id="1147" w:name="_Toc27774239"/>
      <w:bookmarkStart w:id="1148" w:name="_Toc44931054"/>
      <w:bookmarkStart w:id="1149" w:name="_Toc44931884"/>
      <w:bookmarkStart w:id="1150" w:name="_Toc44932364"/>
      <w:r w:rsidRPr="00816C4A">
        <w:t>7.1.2</w:t>
      </w:r>
      <w:r w:rsidRPr="00816C4A">
        <w:tab/>
        <w:t>Cell Broadcast data download</w:t>
      </w:r>
      <w:bookmarkEnd w:id="1145"/>
      <w:bookmarkEnd w:id="1146"/>
      <w:bookmarkEnd w:id="1147"/>
      <w:bookmarkEnd w:id="1148"/>
      <w:bookmarkEnd w:id="1149"/>
      <w:bookmarkEnd w:id="1150"/>
    </w:p>
    <w:p w:rsidR="007C2495" w:rsidRPr="00816C4A" w:rsidRDefault="007C2495" w:rsidP="007C2495">
      <w:pPr>
        <w:pStyle w:val="Heading4"/>
      </w:pPr>
      <w:bookmarkStart w:id="1151" w:name="_Toc3200850"/>
      <w:bookmarkStart w:id="1152" w:name="_Toc20392593"/>
      <w:bookmarkStart w:id="1153" w:name="_Toc27774240"/>
      <w:bookmarkStart w:id="1154" w:name="_Toc44931055"/>
      <w:bookmarkStart w:id="1155" w:name="_Toc44931885"/>
      <w:bookmarkStart w:id="1156" w:name="_Toc44932365"/>
      <w:r w:rsidRPr="00816C4A">
        <w:t>7.1.2.1</w:t>
      </w:r>
      <w:r w:rsidRPr="00816C4A">
        <w:tab/>
        <w:t>Procedure</w:t>
      </w:r>
      <w:bookmarkEnd w:id="1151"/>
      <w:bookmarkEnd w:id="1152"/>
      <w:bookmarkEnd w:id="1153"/>
      <w:bookmarkEnd w:id="1154"/>
      <w:bookmarkEnd w:id="1155"/>
      <w:bookmarkEnd w:id="1156"/>
    </w:p>
    <w:p w:rsidR="007C2495" w:rsidRPr="00816C4A" w:rsidRDefault="007C2495" w:rsidP="007C2495">
      <w:r w:rsidRPr="00816C4A">
        <w:t>If the service "data download via SMS-CB" is available in the USIM Service Table (see TS 31.102 [14]), then the ME shall follow the procedure below:</w:t>
      </w:r>
    </w:p>
    <w:p w:rsidR="007C2495" w:rsidRPr="00816C4A" w:rsidRDefault="007C2495" w:rsidP="007C2495">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rsidR="007C2495" w:rsidRPr="00816C4A" w:rsidRDefault="007C2495" w:rsidP="007C2495">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rsidR="007C2495" w:rsidRPr="00816C4A" w:rsidRDefault="007C2495" w:rsidP="007C2495">
      <w:pPr>
        <w:pStyle w:val="B1"/>
      </w:pPr>
      <w:r w:rsidRPr="00816C4A">
        <w:t>-</w:t>
      </w:r>
      <w:r w:rsidRPr="00816C4A">
        <w:tab/>
        <w:t>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TS 23.041[6]:</w:t>
      </w:r>
    </w:p>
    <w:p w:rsidR="007C2495" w:rsidRPr="00816C4A" w:rsidRDefault="007C2495" w:rsidP="007C2495">
      <w:pPr>
        <w:pStyle w:val="B2"/>
      </w:pPr>
      <w:r w:rsidRPr="00816C4A">
        <w:t>1)</w:t>
      </w:r>
      <w:r w:rsidRPr="00816C4A">
        <w:tab/>
        <w:t>From the Number-of-Pages byte of the UMTS message, the ME shall obtain the number of Cell Broadcast pages to be constructed.</w:t>
      </w:r>
    </w:p>
    <w:p w:rsidR="007C2495" w:rsidRPr="00816C4A" w:rsidRDefault="007C2495" w:rsidP="007C2495">
      <w:pPr>
        <w:pStyle w:val="B2"/>
      </w:pPr>
      <w:r w:rsidRPr="00816C4A">
        <w:t>2)</w:t>
      </w:r>
      <w:r w:rsidRPr="00816C4A">
        <w:tab/>
        <w:t>For each page the ME shall reconstruct GSM Cell Broadcast Page header as follows:</w:t>
      </w:r>
    </w:p>
    <w:p w:rsidR="007C2495" w:rsidRPr="00816C4A" w:rsidRDefault="007C2495" w:rsidP="007C2495">
      <w:pPr>
        <w:pStyle w:val="B3"/>
      </w:pPr>
      <w:r w:rsidRPr="00816C4A">
        <w:t>-</w:t>
      </w:r>
      <w:r w:rsidRPr="00816C4A">
        <w:tab/>
        <w:t>The 2-byte Serial Number of the UMTS message shall be mapped to the reconstructed GSM message Serial Number.</w:t>
      </w:r>
    </w:p>
    <w:p w:rsidR="007C2495" w:rsidRPr="00816C4A" w:rsidRDefault="007C2495" w:rsidP="007C2495">
      <w:pPr>
        <w:pStyle w:val="B3"/>
      </w:pPr>
      <w:r w:rsidRPr="00816C4A">
        <w:t>-</w:t>
      </w:r>
      <w:r w:rsidRPr="00816C4A">
        <w:tab/>
        <w:t>The 2-byte Message ID of the UMTS message shall be mapped to the reconstructed GSM message Message ID.</w:t>
      </w:r>
    </w:p>
    <w:p w:rsidR="007C2495" w:rsidRPr="00816C4A" w:rsidRDefault="007C2495" w:rsidP="007C2495">
      <w:pPr>
        <w:pStyle w:val="B3"/>
      </w:pPr>
      <w:r w:rsidRPr="00816C4A">
        <w:t>-</w:t>
      </w:r>
      <w:r w:rsidRPr="00816C4A">
        <w:tab/>
        <w:t>The 1-byte Data Coding Scheme of the UMTS message shall be mapped to the reconstructed GSM message Data Coding Scheme.</w:t>
      </w:r>
    </w:p>
    <w:p w:rsidR="007C2495" w:rsidRPr="00816C4A" w:rsidRDefault="007C2495" w:rsidP="007C2495">
      <w:pPr>
        <w:pStyle w:val="B3"/>
      </w:pPr>
      <w:r w:rsidRPr="00816C4A">
        <w:t>-</w:t>
      </w:r>
      <w:r w:rsidRPr="00816C4A">
        <w:tab/>
        <w:t>The 1-byte Number-Of-Pages of the UMTS message in combination with the current page's sequence number (based on the order of the pages in the UMTS message) shall be formatted into the reconstructed GSM message Page Parameter byte, as described in TS 23.041[6].</w:t>
      </w:r>
    </w:p>
    <w:p w:rsidR="007C2495" w:rsidRPr="00816C4A" w:rsidRDefault="007C2495" w:rsidP="007C2495">
      <w:pPr>
        <w:pStyle w:val="B3"/>
      </w:pPr>
      <w:r w:rsidRPr="00816C4A">
        <w:t>-</w:t>
      </w:r>
      <w:r w:rsidRPr="00816C4A">
        <w:tab/>
        <w:t>The respective 82 byte CBS-Message-Information-Page shall be mapped to the reconstructed GSM message content.</w:t>
      </w:r>
    </w:p>
    <w:p w:rsidR="007C2495" w:rsidRPr="00816C4A" w:rsidRDefault="007C2495" w:rsidP="007C2495">
      <w:pPr>
        <w:pStyle w:val="TH"/>
        <w:rPr>
          <w:lang w:val="en-US"/>
        </w:rPr>
      </w:pPr>
      <w:r w:rsidRPr="00816C4A">
        <w:rPr>
          <w:lang w:val="en-US"/>
        </w:rPr>
        <w:t xml:space="preserve">Table: Cell Broadcast Message Parameter Element mapping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7C2495" w:rsidRPr="00816C4A" w:rsidTr="000634A6">
        <w:tblPrEx>
          <w:tblCellMar>
            <w:top w:w="0" w:type="dxa"/>
            <w:bottom w:w="0" w:type="dxa"/>
          </w:tblCellMar>
        </w:tblPrEx>
        <w:trPr>
          <w:cantSplit/>
          <w:jc w:val="center"/>
        </w:trPr>
        <w:tc>
          <w:tcPr>
            <w:tcW w:w="2970" w:type="dxa"/>
          </w:tcPr>
          <w:p w:rsidR="007C2495" w:rsidRPr="00816C4A" w:rsidRDefault="007C2495" w:rsidP="000634A6">
            <w:pPr>
              <w:pStyle w:val="TAC"/>
              <w:rPr>
                <w:b/>
                <w:bCs/>
                <w:lang w:eastAsia="en-GB"/>
              </w:rPr>
            </w:pPr>
            <w:r w:rsidRPr="00816C4A">
              <w:rPr>
                <w:lang w:eastAsia="en-GB"/>
              </w:rPr>
              <w:t>Network – ME (UMTS Cell Broadcast Message)</w:t>
            </w:r>
          </w:p>
        </w:tc>
        <w:tc>
          <w:tcPr>
            <w:tcW w:w="3352" w:type="dxa"/>
          </w:tcPr>
          <w:p w:rsidR="007C2495" w:rsidRPr="00816C4A" w:rsidRDefault="007C2495" w:rsidP="000634A6">
            <w:pPr>
              <w:pStyle w:val="TAC"/>
              <w:rPr>
                <w:b/>
                <w:bCs/>
                <w:lang w:eastAsia="en-GB"/>
              </w:rPr>
            </w:pPr>
            <w:r w:rsidRPr="00816C4A">
              <w:rPr>
                <w:lang w:eastAsia="en-GB"/>
              </w:rPr>
              <w:t>ME-USAT interface (GSM Cell Broadcast Message Format)</w:t>
            </w:r>
          </w:p>
        </w:tc>
      </w:tr>
      <w:tr w:rsidR="007C2495" w:rsidRPr="00816C4A" w:rsidTr="000634A6">
        <w:tblPrEx>
          <w:tblCellMar>
            <w:top w:w="0" w:type="dxa"/>
            <w:bottom w:w="0" w:type="dxa"/>
          </w:tblCellMar>
        </w:tblPrEx>
        <w:trPr>
          <w:cantSplit/>
          <w:jc w:val="center"/>
        </w:trPr>
        <w:tc>
          <w:tcPr>
            <w:tcW w:w="2970" w:type="dxa"/>
          </w:tcPr>
          <w:p w:rsidR="007C2495" w:rsidRPr="00816C4A" w:rsidRDefault="007C2495" w:rsidP="000634A6">
            <w:pPr>
              <w:pStyle w:val="TAC"/>
              <w:rPr>
                <w:lang w:eastAsia="en-GB"/>
              </w:rPr>
            </w:pPr>
            <w:r w:rsidRPr="00816C4A">
              <w:rPr>
                <w:lang w:eastAsia="en-GB"/>
              </w:rPr>
              <w:t>Message ID</w:t>
            </w:r>
          </w:p>
        </w:tc>
        <w:tc>
          <w:tcPr>
            <w:tcW w:w="3352" w:type="dxa"/>
          </w:tcPr>
          <w:p w:rsidR="007C2495" w:rsidRPr="00816C4A" w:rsidRDefault="007C2495" w:rsidP="000634A6">
            <w:pPr>
              <w:pStyle w:val="TAC"/>
              <w:rPr>
                <w:lang w:eastAsia="en-GB"/>
              </w:rPr>
            </w:pPr>
            <w:r w:rsidRPr="00816C4A">
              <w:rPr>
                <w:lang w:eastAsia="en-GB"/>
              </w:rPr>
              <w:t>Message ID</w:t>
            </w:r>
          </w:p>
        </w:tc>
      </w:tr>
      <w:tr w:rsidR="007C2495" w:rsidRPr="00816C4A" w:rsidTr="000634A6">
        <w:tblPrEx>
          <w:tblCellMar>
            <w:top w:w="0" w:type="dxa"/>
            <w:bottom w:w="0" w:type="dxa"/>
          </w:tblCellMar>
        </w:tblPrEx>
        <w:trPr>
          <w:cantSplit/>
          <w:jc w:val="center"/>
        </w:trPr>
        <w:tc>
          <w:tcPr>
            <w:tcW w:w="2970" w:type="dxa"/>
          </w:tcPr>
          <w:p w:rsidR="007C2495" w:rsidRPr="00816C4A" w:rsidRDefault="007C2495" w:rsidP="000634A6">
            <w:pPr>
              <w:pStyle w:val="TAC"/>
              <w:rPr>
                <w:lang w:eastAsia="en-GB"/>
              </w:rPr>
            </w:pPr>
            <w:r w:rsidRPr="00816C4A">
              <w:rPr>
                <w:lang w:eastAsia="en-GB"/>
              </w:rPr>
              <w:t>Serial Number</w:t>
            </w:r>
          </w:p>
        </w:tc>
        <w:tc>
          <w:tcPr>
            <w:tcW w:w="3352" w:type="dxa"/>
          </w:tcPr>
          <w:p w:rsidR="007C2495" w:rsidRPr="00816C4A" w:rsidRDefault="007C2495" w:rsidP="000634A6">
            <w:pPr>
              <w:pStyle w:val="TAC"/>
              <w:rPr>
                <w:lang w:eastAsia="en-GB"/>
              </w:rPr>
            </w:pPr>
            <w:r w:rsidRPr="00816C4A">
              <w:rPr>
                <w:lang w:eastAsia="en-GB"/>
              </w:rPr>
              <w:t>Serial Number</w:t>
            </w:r>
          </w:p>
        </w:tc>
      </w:tr>
      <w:tr w:rsidR="007C2495" w:rsidRPr="00816C4A" w:rsidTr="000634A6">
        <w:tblPrEx>
          <w:tblCellMar>
            <w:top w:w="0" w:type="dxa"/>
            <w:bottom w:w="0" w:type="dxa"/>
          </w:tblCellMar>
        </w:tblPrEx>
        <w:trPr>
          <w:cantSplit/>
          <w:jc w:val="center"/>
        </w:trPr>
        <w:tc>
          <w:tcPr>
            <w:tcW w:w="2970" w:type="dxa"/>
          </w:tcPr>
          <w:p w:rsidR="007C2495" w:rsidRPr="00816C4A" w:rsidRDefault="007C2495" w:rsidP="000634A6">
            <w:pPr>
              <w:pStyle w:val="TAC"/>
              <w:rPr>
                <w:lang w:eastAsia="en-GB"/>
              </w:rPr>
            </w:pPr>
            <w:r w:rsidRPr="00816C4A">
              <w:rPr>
                <w:lang w:eastAsia="en-GB"/>
              </w:rPr>
              <w:t>Data Coding Scheme</w:t>
            </w:r>
          </w:p>
        </w:tc>
        <w:tc>
          <w:tcPr>
            <w:tcW w:w="3352" w:type="dxa"/>
          </w:tcPr>
          <w:p w:rsidR="007C2495" w:rsidRPr="00816C4A" w:rsidRDefault="007C2495" w:rsidP="000634A6">
            <w:pPr>
              <w:pStyle w:val="TAC"/>
              <w:rPr>
                <w:lang w:eastAsia="en-GB"/>
              </w:rPr>
            </w:pPr>
            <w:r w:rsidRPr="00816C4A">
              <w:rPr>
                <w:lang w:eastAsia="en-GB"/>
              </w:rPr>
              <w:t>Data Coding Scheme</w:t>
            </w:r>
          </w:p>
        </w:tc>
      </w:tr>
      <w:tr w:rsidR="007C2495" w:rsidRPr="00816C4A" w:rsidTr="000634A6">
        <w:tblPrEx>
          <w:tblCellMar>
            <w:top w:w="0" w:type="dxa"/>
            <w:bottom w:w="0" w:type="dxa"/>
          </w:tblCellMar>
        </w:tblPrEx>
        <w:trPr>
          <w:cantSplit/>
          <w:jc w:val="center"/>
        </w:trPr>
        <w:tc>
          <w:tcPr>
            <w:tcW w:w="2970" w:type="dxa"/>
          </w:tcPr>
          <w:p w:rsidR="007C2495" w:rsidRPr="00816C4A" w:rsidRDefault="007C2495" w:rsidP="000634A6">
            <w:pPr>
              <w:pStyle w:val="TAC"/>
              <w:rPr>
                <w:lang w:eastAsia="en-GB"/>
              </w:rPr>
            </w:pPr>
            <w:r w:rsidRPr="00816C4A">
              <w:rPr>
                <w:lang w:eastAsia="en-GB"/>
              </w:rPr>
              <w:t>Number-Of –Pages</w:t>
            </w:r>
          </w:p>
        </w:tc>
        <w:tc>
          <w:tcPr>
            <w:tcW w:w="3352" w:type="dxa"/>
          </w:tcPr>
          <w:p w:rsidR="007C2495" w:rsidRPr="00816C4A" w:rsidRDefault="007C2495" w:rsidP="000634A6">
            <w:pPr>
              <w:pStyle w:val="TAC"/>
              <w:rPr>
                <w:lang w:val="fr-FR" w:eastAsia="en-GB"/>
              </w:rPr>
            </w:pPr>
            <w:r w:rsidRPr="00816C4A">
              <w:rPr>
                <w:lang w:val="fr-FR" w:eastAsia="en-GB"/>
              </w:rPr>
              <w:t>Page Parameter (Note)</w:t>
            </w:r>
          </w:p>
        </w:tc>
      </w:tr>
      <w:tr w:rsidR="007C2495" w:rsidRPr="00816C4A" w:rsidTr="000634A6">
        <w:tblPrEx>
          <w:tblCellMar>
            <w:top w:w="0" w:type="dxa"/>
            <w:bottom w:w="0" w:type="dxa"/>
          </w:tblCellMar>
        </w:tblPrEx>
        <w:trPr>
          <w:cantSplit/>
          <w:jc w:val="center"/>
        </w:trPr>
        <w:tc>
          <w:tcPr>
            <w:tcW w:w="2970" w:type="dxa"/>
          </w:tcPr>
          <w:p w:rsidR="007C2495" w:rsidRPr="00816C4A" w:rsidRDefault="007C2495" w:rsidP="000634A6">
            <w:pPr>
              <w:pStyle w:val="TAC"/>
              <w:rPr>
                <w:lang w:val="fr-FR" w:eastAsia="en-GB"/>
              </w:rPr>
            </w:pPr>
            <w:r w:rsidRPr="00816C4A">
              <w:rPr>
                <w:lang w:val="fr-FR" w:eastAsia="en-GB"/>
              </w:rPr>
              <w:t>CBS-Message-Information-Page</w:t>
            </w:r>
          </w:p>
        </w:tc>
        <w:tc>
          <w:tcPr>
            <w:tcW w:w="3352" w:type="dxa"/>
          </w:tcPr>
          <w:p w:rsidR="007C2495" w:rsidRPr="00816C4A" w:rsidRDefault="007C2495" w:rsidP="000634A6">
            <w:pPr>
              <w:pStyle w:val="TAC"/>
              <w:rPr>
                <w:lang w:eastAsia="en-GB"/>
              </w:rPr>
            </w:pPr>
            <w:r w:rsidRPr="00816C4A">
              <w:rPr>
                <w:lang w:eastAsia="en-GB"/>
              </w:rPr>
              <w:t>Content of Message</w:t>
            </w:r>
          </w:p>
        </w:tc>
      </w:tr>
    </w:tbl>
    <w:p w:rsidR="007C2495" w:rsidRPr="00816C4A" w:rsidRDefault="007C2495" w:rsidP="007C2495">
      <w:pPr>
        <w:pStyle w:val="B1"/>
        <w:ind w:left="0" w:firstLine="0"/>
      </w:pPr>
    </w:p>
    <w:p w:rsidR="007C2495" w:rsidRPr="00816C4A" w:rsidRDefault="007C2495" w:rsidP="007C2495">
      <w:pPr>
        <w:pStyle w:val="NO"/>
        <w:ind w:left="1703"/>
      </w:pPr>
      <w:r w:rsidRPr="00816C4A">
        <w:t>NOTE:</w:t>
      </w:r>
      <w:r w:rsidRPr="00816C4A">
        <w:tab/>
        <w:t>The Page Parameter byte is constructed from the total number of pages as indicated in the UMTS CB message, in combination with the current page's sequence number (based on the order of the pages in the UMTS message).</w:t>
      </w:r>
    </w:p>
    <w:p w:rsidR="007C2495" w:rsidRPr="00816C4A" w:rsidRDefault="007C2495" w:rsidP="007C2495">
      <w:pPr>
        <w:pStyle w:val="B1"/>
      </w:pPr>
      <w:r w:rsidRPr="00816C4A">
        <w:lastRenderedPageBreak/>
        <w:t>-</w:t>
      </w:r>
      <w:r w:rsidRPr="00816C4A">
        <w:tab/>
        <w:t>Each of the resulting pages shall then be passed to the UICC using the ENVELOPE (CELL BROADCAST DOWNLOAD) command, defined below. The ME shall not display the message;</w:t>
      </w:r>
    </w:p>
    <w:p w:rsidR="007C2495" w:rsidRPr="00816C4A" w:rsidRDefault="007C2495" w:rsidP="007C2495">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rsidR="007C2495" w:rsidRPr="00816C4A" w:rsidRDefault="007C2495" w:rsidP="007C2495">
      <w:pPr>
        <w:pStyle w:val="B1"/>
      </w:pPr>
      <w:r w:rsidRPr="00816C4A">
        <w:t>-</w:t>
      </w:r>
      <w:r w:rsidRPr="00816C4A">
        <w:tab/>
        <w:t xml:space="preserve">if the UICC responds with '93 00', the ME shall consider that the Cell Broadcast page has not been delivered successfully. The </w:t>
      </w:r>
      <w:r w:rsidRPr="00816C4A">
        <w:t>ME may retry to deliver the same Cell Broadcast page.</w:t>
      </w:r>
    </w:p>
    <w:p w:rsidR="007C2495" w:rsidRPr="00816C4A" w:rsidRDefault="007C2495" w:rsidP="007C2495">
      <w:r w:rsidRPr="00816C4A">
        <w:t>The ME shall identify new cell broadcast pages by their message identifier, serial number and page values.</w:t>
      </w:r>
    </w:p>
    <w:p w:rsidR="007C2495" w:rsidRPr="00816C4A" w:rsidRDefault="007C2495" w:rsidP="007C2495">
      <w:pPr>
        <w:pStyle w:val="Heading4"/>
      </w:pPr>
      <w:bookmarkStart w:id="1157" w:name="_Toc3200851"/>
      <w:bookmarkStart w:id="1158" w:name="_Toc20392594"/>
      <w:bookmarkStart w:id="1159" w:name="_Toc27774241"/>
      <w:bookmarkStart w:id="1160" w:name="_Toc44931056"/>
      <w:bookmarkStart w:id="1161" w:name="_Toc44931886"/>
      <w:bookmarkStart w:id="1162" w:name="_Toc44932366"/>
      <w:r w:rsidRPr="00816C4A">
        <w:t>7.1.2.2</w:t>
      </w:r>
      <w:r w:rsidRPr="00816C4A">
        <w:tab/>
        <w:t>Structure of ENVELOPE (CELL BROADCAST DOWNLOAD)</w:t>
      </w:r>
      <w:bookmarkEnd w:id="1157"/>
      <w:bookmarkEnd w:id="1158"/>
      <w:bookmarkEnd w:id="1159"/>
      <w:bookmarkEnd w:id="1160"/>
      <w:bookmarkEnd w:id="1161"/>
      <w:bookmarkEnd w:id="1162"/>
    </w:p>
    <w:p w:rsidR="007C2495" w:rsidRPr="00816C4A" w:rsidRDefault="007C2495" w:rsidP="007C2495">
      <w:pPr>
        <w:keepNext/>
        <w:keepLines/>
      </w:pPr>
      <w:r w:rsidRPr="00816C4A">
        <w:t>Direction: ME to UICC.</w:t>
      </w:r>
    </w:p>
    <w:p w:rsidR="007C2495" w:rsidRPr="00816C4A" w:rsidRDefault="007C2495" w:rsidP="007C2495">
      <w:pPr>
        <w:keepNext/>
        <w:keepLines/>
      </w:pPr>
      <w:r w:rsidRPr="00816C4A">
        <w:t>The command header is specified in TS 31.101 [13].</w:t>
      </w:r>
    </w:p>
    <w:p w:rsidR="007C2495" w:rsidRPr="00816C4A" w:rsidRDefault="007C2495" w:rsidP="007C2495">
      <w:r w:rsidRPr="00816C4A">
        <w:t>Command parameters/data.</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H"/>
              <w:rPr>
                <w:lang w:eastAsia="en-GB"/>
              </w:rPr>
            </w:pPr>
            <w:r w:rsidRPr="00816C4A">
              <w:rPr>
                <w:lang w:eastAsia="en-GB"/>
              </w:rPr>
              <w:t>Description</w:t>
            </w:r>
          </w:p>
        </w:tc>
        <w:tc>
          <w:tcPr>
            <w:tcW w:w="1240" w:type="dxa"/>
          </w:tcPr>
          <w:p w:rsidR="007C2495" w:rsidRPr="00816C4A" w:rsidRDefault="007C2495" w:rsidP="000634A6">
            <w:pPr>
              <w:pStyle w:val="TAH"/>
              <w:rPr>
                <w:lang w:eastAsia="en-GB"/>
              </w:rPr>
            </w:pPr>
            <w:r w:rsidRPr="00816C4A">
              <w:rPr>
                <w:lang w:eastAsia="en-GB"/>
              </w:rPr>
              <w:t>Clause</w:t>
            </w:r>
          </w:p>
        </w:tc>
        <w:tc>
          <w:tcPr>
            <w:tcW w:w="1240" w:type="dxa"/>
          </w:tcPr>
          <w:p w:rsidR="007C2495" w:rsidRPr="00816C4A" w:rsidRDefault="007C2495" w:rsidP="000634A6">
            <w:pPr>
              <w:pStyle w:val="TAH"/>
              <w:rPr>
                <w:lang w:eastAsia="en-GB"/>
              </w:rPr>
            </w:pPr>
            <w:r w:rsidRPr="00816C4A">
              <w:rPr>
                <w:lang w:eastAsia="en-GB"/>
              </w:rPr>
              <w:t>M/O/C</w:t>
            </w:r>
          </w:p>
        </w:tc>
        <w:tc>
          <w:tcPr>
            <w:tcW w:w="852" w:type="dxa"/>
          </w:tcPr>
          <w:p w:rsidR="007C2495" w:rsidRPr="00816C4A" w:rsidRDefault="007C2495" w:rsidP="000634A6">
            <w:pPr>
              <w:pStyle w:val="TAH"/>
              <w:rPr>
                <w:lang w:eastAsia="en-GB"/>
              </w:rPr>
            </w:pPr>
            <w:r w:rsidRPr="00816C4A">
              <w:rPr>
                <w:lang w:eastAsia="en-GB"/>
              </w:rPr>
              <w:t>Min</w:t>
            </w:r>
          </w:p>
        </w:tc>
        <w:tc>
          <w:tcPr>
            <w:tcW w:w="1418"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Cell Broadcast Download tag</w:t>
            </w:r>
          </w:p>
        </w:tc>
        <w:tc>
          <w:tcPr>
            <w:tcW w:w="1240" w:type="dxa"/>
          </w:tcPr>
          <w:p w:rsidR="007C2495" w:rsidRPr="00816C4A" w:rsidRDefault="007C2495" w:rsidP="000634A6">
            <w:pPr>
              <w:pStyle w:val="TAL"/>
              <w:jc w:val="center"/>
            </w:pPr>
            <w:r w:rsidRPr="00816C4A">
              <w:t>9.1</w:t>
            </w:r>
          </w:p>
        </w:tc>
        <w:tc>
          <w:tcPr>
            <w:tcW w:w="1240" w:type="dxa"/>
          </w:tcPr>
          <w:p w:rsidR="007C2495" w:rsidRPr="00816C4A" w:rsidRDefault="007C2495" w:rsidP="000634A6">
            <w:pPr>
              <w:pStyle w:val="TAL"/>
              <w:jc w:val="center"/>
            </w:pPr>
            <w:r w:rsidRPr="00816C4A">
              <w:t>M</w:t>
            </w:r>
          </w:p>
        </w:tc>
        <w:tc>
          <w:tcPr>
            <w:tcW w:w="852" w:type="dxa"/>
          </w:tcPr>
          <w:p w:rsidR="007C2495" w:rsidRPr="00816C4A" w:rsidRDefault="007C2495" w:rsidP="000634A6">
            <w:pPr>
              <w:pStyle w:val="TAL"/>
              <w:jc w:val="center"/>
            </w:pPr>
            <w:r w:rsidRPr="00816C4A">
              <w:t>Y</w:t>
            </w:r>
          </w:p>
        </w:tc>
        <w:tc>
          <w:tcPr>
            <w:tcW w:w="1418" w:type="dxa"/>
          </w:tcPr>
          <w:p w:rsidR="007C2495" w:rsidRPr="00816C4A" w:rsidRDefault="007C2495" w:rsidP="000634A6">
            <w:pPr>
              <w:pStyle w:val="TAL"/>
              <w:jc w:val="center"/>
            </w:pPr>
            <w:r w:rsidRPr="00816C4A">
              <w:t>1</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Length (A+B)</w:t>
            </w:r>
          </w:p>
        </w:tc>
        <w:tc>
          <w:tcPr>
            <w:tcW w:w="1240" w:type="dxa"/>
          </w:tcPr>
          <w:p w:rsidR="007C2495" w:rsidRPr="00816C4A" w:rsidRDefault="007C2495" w:rsidP="000634A6">
            <w:pPr>
              <w:pStyle w:val="TAL"/>
              <w:jc w:val="center"/>
              <w:rPr>
                <w:lang w:val="fr-FR"/>
              </w:rPr>
            </w:pPr>
            <w:r w:rsidRPr="00816C4A">
              <w:rPr>
                <w:lang w:val="fr-FR"/>
              </w:rPr>
              <w:t>-</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1418" w:type="dxa"/>
          </w:tcPr>
          <w:p w:rsidR="007C2495" w:rsidRPr="00816C4A" w:rsidRDefault="007C2495" w:rsidP="000634A6">
            <w:pPr>
              <w:pStyle w:val="TAL"/>
              <w:jc w:val="center"/>
              <w:rPr>
                <w:lang w:val="fr-FR"/>
              </w:rPr>
            </w:pPr>
            <w:r w:rsidRPr="00816C4A">
              <w:rPr>
                <w:lang w:val="fr-FR"/>
              </w:rPr>
              <w:t>1 or 2</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rPr>
                <w:lang w:val="fr-FR"/>
              </w:rPr>
            </w:pPr>
            <w:r w:rsidRPr="00816C4A">
              <w:rPr>
                <w:lang w:val="fr-FR"/>
              </w:rPr>
              <w:t>Device identities</w:t>
            </w:r>
          </w:p>
        </w:tc>
        <w:tc>
          <w:tcPr>
            <w:tcW w:w="1240" w:type="dxa"/>
          </w:tcPr>
          <w:p w:rsidR="007C2495" w:rsidRPr="00816C4A" w:rsidRDefault="007C2495" w:rsidP="000634A6">
            <w:pPr>
              <w:pStyle w:val="TAL"/>
              <w:jc w:val="center"/>
              <w:rPr>
                <w:lang w:val="fr-FR"/>
              </w:rPr>
            </w:pPr>
            <w:r w:rsidRPr="00816C4A">
              <w:rPr>
                <w:lang w:val="fr-FR"/>
              </w:rPr>
              <w:t>8.7</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1418" w:type="dxa"/>
          </w:tcPr>
          <w:p w:rsidR="007C2495" w:rsidRPr="00816C4A" w:rsidRDefault="007C2495" w:rsidP="000634A6">
            <w:pPr>
              <w:pStyle w:val="TAL"/>
              <w:jc w:val="center"/>
              <w:rPr>
                <w:lang w:val="fr-FR"/>
              </w:rPr>
            </w:pPr>
            <w:r w:rsidRPr="00816C4A">
              <w:rPr>
                <w:lang w:val="fr-FR"/>
              </w:rPr>
              <w:t>A</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rPr>
                <w:lang w:val="fr-FR"/>
              </w:rPr>
            </w:pPr>
            <w:r w:rsidRPr="00816C4A">
              <w:rPr>
                <w:lang w:val="fr-FR"/>
              </w:rPr>
              <w:t>Cell Broadcast page</w:t>
            </w:r>
          </w:p>
        </w:tc>
        <w:tc>
          <w:tcPr>
            <w:tcW w:w="1240" w:type="dxa"/>
          </w:tcPr>
          <w:p w:rsidR="007C2495" w:rsidRPr="00816C4A" w:rsidRDefault="007C2495" w:rsidP="000634A6">
            <w:pPr>
              <w:pStyle w:val="TAL"/>
              <w:jc w:val="center"/>
              <w:rPr>
                <w:lang w:val="fr-FR"/>
              </w:rPr>
            </w:pPr>
            <w:r w:rsidRPr="00816C4A">
              <w:rPr>
                <w:lang w:val="fr-FR"/>
              </w:rPr>
              <w:t xml:space="preserve"> 8.5</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1418" w:type="dxa"/>
          </w:tcPr>
          <w:p w:rsidR="007C2495" w:rsidRPr="00816C4A" w:rsidRDefault="007C2495" w:rsidP="000634A6">
            <w:pPr>
              <w:pStyle w:val="TAL"/>
              <w:jc w:val="center"/>
            </w:pPr>
            <w:r w:rsidRPr="00816C4A">
              <w:t>B</w:t>
            </w:r>
          </w:p>
        </w:tc>
      </w:tr>
    </w:tbl>
    <w:p w:rsidR="007C2495" w:rsidRPr="00816C4A" w:rsidRDefault="007C2495" w:rsidP="007C2495"/>
    <w:p w:rsidR="007C2495" w:rsidRPr="00816C4A" w:rsidRDefault="007C2495" w:rsidP="007C2495">
      <w:pPr>
        <w:pStyle w:val="B1"/>
      </w:pPr>
      <w:r w:rsidRPr="00816C4A">
        <w:t>-</w:t>
      </w:r>
      <w:r w:rsidRPr="00816C4A">
        <w:tab/>
        <w:t>Device identities: the ME shall set the device identities to:</w:t>
      </w:r>
    </w:p>
    <w:p w:rsidR="007C2495" w:rsidRPr="00816C4A" w:rsidRDefault="007C2495" w:rsidP="007C2495">
      <w:pPr>
        <w:pStyle w:val="B2"/>
      </w:pPr>
      <w:r w:rsidRPr="00816C4A">
        <w:t>-</w:t>
      </w:r>
      <w:r w:rsidRPr="00816C4A">
        <w:tab/>
        <w:t>source:</w:t>
      </w:r>
      <w:r w:rsidRPr="00816C4A">
        <w:tab/>
        <w:t>Network;</w:t>
      </w:r>
    </w:p>
    <w:p w:rsidR="007C2495" w:rsidRPr="00816C4A" w:rsidRDefault="007C2495" w:rsidP="007C2495">
      <w:pPr>
        <w:pStyle w:val="B2"/>
      </w:pPr>
      <w:r w:rsidRPr="00816C4A">
        <w:t>-</w:t>
      </w:r>
      <w:r w:rsidRPr="00816C4A">
        <w:tab/>
        <w:t>destination:</w:t>
      </w:r>
      <w:r w:rsidRPr="00816C4A">
        <w:tab/>
        <w:t>UICC.</w:t>
      </w:r>
    </w:p>
    <w:p w:rsidR="007C2495" w:rsidRPr="00816C4A" w:rsidRDefault="007C2495" w:rsidP="007C2495">
      <w:r w:rsidRPr="00816C4A">
        <w:t>Response parameters/data: None for this type of ENVELOPE command.</w:t>
      </w:r>
    </w:p>
    <w:p w:rsidR="007C2495" w:rsidRPr="00816C4A" w:rsidRDefault="007C2495" w:rsidP="007C2495">
      <w:pPr>
        <w:pStyle w:val="Heading2"/>
      </w:pPr>
      <w:bookmarkStart w:id="1163" w:name="_Toc3200852"/>
      <w:bookmarkStart w:id="1164" w:name="_Toc20392595"/>
      <w:bookmarkStart w:id="1165" w:name="_Toc27774242"/>
      <w:bookmarkStart w:id="1166" w:name="_Toc44931057"/>
      <w:bookmarkStart w:id="1167" w:name="_Toc44931887"/>
      <w:bookmarkStart w:id="1168" w:name="_Toc44932367"/>
      <w:r w:rsidRPr="00816C4A">
        <w:t>7.2</w:t>
      </w:r>
      <w:r w:rsidRPr="00816C4A">
        <w:tab/>
        <w:t>Menu Selection</w:t>
      </w:r>
      <w:bookmarkEnd w:id="1163"/>
      <w:bookmarkEnd w:id="1164"/>
      <w:bookmarkEnd w:id="1165"/>
      <w:bookmarkEnd w:id="1166"/>
      <w:bookmarkEnd w:id="1167"/>
      <w:bookmarkEnd w:id="1168"/>
    </w:p>
    <w:p w:rsidR="007C2495" w:rsidRPr="00816C4A" w:rsidRDefault="007C2495" w:rsidP="007C2495">
      <w:r w:rsidRPr="00816C4A">
        <w:t>See ETSI TS 102 223 [32] clause 7.2.</w:t>
      </w:r>
    </w:p>
    <w:p w:rsidR="007C2495" w:rsidRPr="00816C4A" w:rsidRDefault="007C2495" w:rsidP="007C2495">
      <w:r w:rsidRPr="00816C4A">
        <w:t>If the UICC responds with '93 00', the ME shall not re</w:t>
      </w:r>
      <w:r w:rsidRPr="00816C4A">
        <w:noBreakHyphen/>
        <w:t>issue this particular envelope.</w:t>
      </w:r>
    </w:p>
    <w:p w:rsidR="007C2495" w:rsidRPr="00816C4A" w:rsidRDefault="007C2495" w:rsidP="007C2495">
      <w:pPr>
        <w:pStyle w:val="Heading2"/>
      </w:pPr>
      <w:bookmarkStart w:id="1169" w:name="_Toc3200853"/>
      <w:bookmarkStart w:id="1170" w:name="_Toc20392596"/>
      <w:bookmarkStart w:id="1171" w:name="_Toc27774243"/>
      <w:bookmarkStart w:id="1172" w:name="_Toc44931058"/>
      <w:bookmarkStart w:id="1173" w:name="_Toc44931888"/>
      <w:bookmarkStart w:id="1174" w:name="_Toc44932368"/>
      <w:r w:rsidRPr="00816C4A">
        <w:t>7.3</w:t>
      </w:r>
      <w:r w:rsidRPr="00816C4A">
        <w:tab/>
        <w:t>Call Control and MO SMS control by USIM</w:t>
      </w:r>
      <w:bookmarkEnd w:id="1169"/>
      <w:bookmarkEnd w:id="1170"/>
      <w:bookmarkEnd w:id="1171"/>
      <w:bookmarkEnd w:id="1172"/>
      <w:bookmarkEnd w:id="1173"/>
      <w:bookmarkEnd w:id="1174"/>
    </w:p>
    <w:p w:rsidR="007C2495" w:rsidRPr="00816C4A" w:rsidRDefault="007C2495" w:rsidP="007C2495">
      <w:pPr>
        <w:pStyle w:val="Heading3"/>
      </w:pPr>
      <w:bookmarkStart w:id="1175" w:name="_Toc3200854"/>
      <w:bookmarkStart w:id="1176" w:name="_Toc20392597"/>
      <w:bookmarkStart w:id="1177" w:name="_Toc27774244"/>
      <w:bookmarkStart w:id="1178" w:name="_Toc44931059"/>
      <w:bookmarkStart w:id="1179" w:name="_Toc44931889"/>
      <w:bookmarkStart w:id="1180" w:name="_Toc44932369"/>
      <w:r w:rsidRPr="00816C4A">
        <w:t>7.3.1</w:t>
      </w:r>
      <w:r w:rsidRPr="00816C4A">
        <w:tab/>
        <w:t>Call Control by USIM</w:t>
      </w:r>
      <w:bookmarkEnd w:id="1175"/>
      <w:bookmarkEnd w:id="1176"/>
      <w:bookmarkEnd w:id="1177"/>
      <w:bookmarkEnd w:id="1178"/>
      <w:bookmarkEnd w:id="1179"/>
      <w:bookmarkEnd w:id="1180"/>
    </w:p>
    <w:p w:rsidR="007C2495" w:rsidRPr="00816C4A" w:rsidRDefault="007C2495" w:rsidP="007C2495">
      <w:pPr>
        <w:pStyle w:val="Heading4"/>
      </w:pPr>
      <w:bookmarkStart w:id="1181" w:name="_Toc3200855"/>
      <w:bookmarkStart w:id="1182" w:name="_Toc20392598"/>
      <w:bookmarkStart w:id="1183" w:name="_Toc27774245"/>
      <w:bookmarkStart w:id="1184" w:name="_Toc44931060"/>
      <w:bookmarkStart w:id="1185" w:name="_Toc44931890"/>
      <w:bookmarkStart w:id="1186" w:name="_Toc44932370"/>
      <w:r w:rsidRPr="00816C4A">
        <w:t>7.3.1.1</w:t>
      </w:r>
      <w:r w:rsidRPr="00816C4A">
        <w:tab/>
        <w:t>Procedure for mobile originated calls</w:t>
      </w:r>
      <w:bookmarkEnd w:id="1181"/>
      <w:bookmarkEnd w:id="1182"/>
      <w:bookmarkEnd w:id="1183"/>
      <w:bookmarkEnd w:id="1184"/>
      <w:bookmarkEnd w:id="1185"/>
      <w:bookmarkEnd w:id="1186"/>
    </w:p>
    <w:p w:rsidR="007C2495" w:rsidRPr="00816C4A" w:rsidRDefault="007C2495" w:rsidP="007C2495">
      <w:r w:rsidRPr="00816C4A">
        <w:t>If the service "call control" is available in the USIM Service Table (see TS 31.102 [14]), then the ME shall follow the procedure  described in ETSI TS 102 223 [32] clause 7.3.1.1 with the additional rules listed here:</w:t>
      </w:r>
    </w:p>
    <w:p w:rsidR="007C2495" w:rsidRPr="00816C4A" w:rsidRDefault="007C2495" w:rsidP="007C2495">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rsidR="007C2495" w:rsidRPr="00816C4A" w:rsidRDefault="007C2495" w:rsidP="007C2495">
      <w:pPr>
        <w:pStyle w:val="B1"/>
      </w:pPr>
      <w:r w:rsidRPr="00816C4A">
        <w:t>-</w:t>
      </w:r>
      <w:r w:rsidRPr="00816C4A">
        <w:tab/>
        <w:t>if the UICC provides response data, then in addition to the response data listed by ETSI TS 102 223 [32] clause 7.3.1.6,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capabilities to do so. If the UICC requires a supplementary service or USSD operation that is beyond the ME's capabilities, then the ME shall not perform the supplementary service or USSD operation at all.</w:t>
      </w:r>
    </w:p>
    <w:p w:rsidR="007C2495" w:rsidRPr="00816C4A" w:rsidRDefault="007C2495" w:rsidP="007C2495">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rsidR="007C2495" w:rsidRPr="00816C4A" w:rsidRDefault="007C2495" w:rsidP="007C2495">
      <w:r w:rsidRPr="00816C4A">
        <w:lastRenderedPageBreak/>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(clause 7.3.1.9) shall be used.</w:t>
      </w:r>
    </w:p>
    <w:p w:rsidR="007C2495" w:rsidRPr="00816C4A" w:rsidRDefault="007C2495" w:rsidP="007C2495">
      <w:r w:rsidRPr="00816C4A">
        <w:t>In the case where the initial call set-up request results from a proactive command SET UP CALL:</w:t>
      </w:r>
    </w:p>
    <w:p w:rsidR="007C2495" w:rsidRPr="00816C4A" w:rsidRDefault="007C2495" w:rsidP="007C2495">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7C2495" w:rsidRPr="00816C4A" w:rsidRDefault="007C2495" w:rsidP="007C2495">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rsidR="007C2495" w:rsidRPr="00816C4A" w:rsidRDefault="007C2495" w:rsidP="007C2495">
      <w:pPr>
        <w:pStyle w:val="B2"/>
      </w:pPr>
      <w:r w:rsidRPr="00816C4A">
        <w:t>the general result "command performed, but modified by call control by USIM" shall be given in the first Result TLV if the general result of the second Result TLV is '0X' or '1X';</w:t>
      </w:r>
    </w:p>
    <w:p w:rsidR="007C2495" w:rsidRPr="00816C4A" w:rsidRDefault="007C2495" w:rsidP="007C2495">
      <w:pPr>
        <w:pStyle w:val="B2"/>
      </w:pPr>
      <w:r w:rsidRPr="00816C4A">
        <w:t>the general result "interaction with call control by USIM, temporary problem" shall be given in the first Result TLV if the general result of the second Result TLV is '2X';</w:t>
      </w:r>
    </w:p>
    <w:p w:rsidR="007C2495" w:rsidRPr="00816C4A" w:rsidRDefault="007C2495" w:rsidP="007C2495">
      <w:pPr>
        <w:pStyle w:val="B2"/>
      </w:pPr>
      <w:r w:rsidRPr="00816C4A">
        <w:t>the general result "interaction with call control by USIM or MO short message control by USIM, permanent problem" shall be given in the first Result TLV if the general result of the second Result TLV is '3X';</w:t>
      </w:r>
    </w:p>
    <w:p w:rsidR="007C2495" w:rsidRPr="00816C4A" w:rsidRDefault="007C2495" w:rsidP="007C2495">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rsidR="007C2495" w:rsidRPr="00816C4A" w:rsidRDefault="007C2495" w:rsidP="007C2495">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rsidR="007C2495" w:rsidRPr="00816C4A" w:rsidRDefault="007C2495" w:rsidP="007C2495">
      <w:r w:rsidRPr="00816C4A">
        <w:t>The ME shall then follow the call set-up procedure defined in TS 24.008 [9] or the supplementary service or USSD operation procedure defined in TS 24.080 [11].</w:t>
      </w:r>
    </w:p>
    <w:p w:rsidR="007C2495" w:rsidRPr="00816C4A" w:rsidRDefault="007C2495" w:rsidP="007C2495">
      <w:pPr>
        <w:pStyle w:val="Heading4"/>
      </w:pPr>
      <w:bookmarkStart w:id="1187" w:name="_Toc3200856"/>
      <w:bookmarkStart w:id="1188" w:name="_Toc20392599"/>
      <w:bookmarkStart w:id="1189" w:name="_Toc27774246"/>
      <w:bookmarkStart w:id="1190" w:name="_Toc44931061"/>
      <w:bookmarkStart w:id="1191" w:name="_Toc44931891"/>
      <w:bookmarkStart w:id="1192" w:name="_Toc44932371"/>
      <w:r w:rsidRPr="00816C4A">
        <w:t>7.3.1.2</w:t>
      </w:r>
      <w:r w:rsidRPr="00816C4A">
        <w:tab/>
        <w:t>Procedure for Supplementary Services and USSD</w:t>
      </w:r>
      <w:bookmarkEnd w:id="1187"/>
      <w:bookmarkEnd w:id="1188"/>
      <w:bookmarkEnd w:id="1189"/>
      <w:bookmarkEnd w:id="1190"/>
      <w:bookmarkEnd w:id="1191"/>
      <w:bookmarkEnd w:id="1192"/>
    </w:p>
    <w:p w:rsidR="007C2495" w:rsidRPr="00816C4A" w:rsidRDefault="007C2495" w:rsidP="007C2495">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rsidR="007C2495" w:rsidRPr="00816C4A" w:rsidRDefault="007C2495" w:rsidP="007C2495">
      <w:pPr>
        <w:keepNext/>
      </w:pPr>
      <w:r w:rsidRPr="00816C4A">
        <w:t>The UICC shall respond in the same way as for mobile originated calls. The ME shall interpret the response as follows:</w:t>
      </w:r>
    </w:p>
    <w:p w:rsidR="007C2495" w:rsidRPr="00816C4A" w:rsidRDefault="007C2495" w:rsidP="007C2495">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rsidR="007C2495" w:rsidRPr="00816C4A" w:rsidRDefault="007C2495" w:rsidP="007C2495">
      <w:pPr>
        <w:pStyle w:val="B1"/>
      </w:pPr>
      <w:r w:rsidRPr="00816C4A">
        <w:t>-</w:t>
      </w:r>
      <w:r w:rsidRPr="00816C4A">
        <w:tab/>
        <w:t xml:space="preserve">if the UICC responds with any status code indicating an error, the ME shall not send the supplementary service or USSD; </w:t>
      </w:r>
    </w:p>
    <w:p w:rsidR="007C2495" w:rsidRPr="00816C4A" w:rsidRDefault="007C2495" w:rsidP="007C2495">
      <w:pPr>
        <w:pStyle w:val="B1"/>
      </w:pPr>
      <w:r w:rsidRPr="00816C4A">
        <w:lastRenderedPageBreak/>
        <w:t>-</w:t>
      </w:r>
      <w:r w:rsidRPr="00816C4A">
        <w:tab/>
        <w:t>if the UICC responds with '93 00', the ME shall not send the supplementary service or USSD operation and may retry the command;</w:t>
      </w:r>
    </w:p>
    <w:p w:rsidR="007C2495" w:rsidRPr="00816C4A" w:rsidRDefault="007C2495" w:rsidP="007C2495">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rsidR="007C2495" w:rsidRPr="00816C4A" w:rsidRDefault="007C2495" w:rsidP="007C2495">
      <w:pPr>
        <w:keepNext/>
        <w:keepLines/>
      </w:pPr>
      <w:r w:rsidRPr="00816C4A">
        <w:t>In the case where the initial SS or USSD request results from a proactive command SEND SS or SEND USSD:</w:t>
      </w:r>
    </w:p>
    <w:p w:rsidR="007C2495" w:rsidRPr="00816C4A" w:rsidRDefault="007C2495" w:rsidP="007C2495">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7C2495" w:rsidRPr="00816C4A" w:rsidRDefault="007C2495" w:rsidP="007C2495">
      <w:pPr>
        <w:pStyle w:val="B1"/>
      </w:pPr>
      <w:r w:rsidRPr="00816C4A">
        <w:t>-</w:t>
      </w:r>
      <w:r w:rsidRPr="00816C4A">
        <w:tab/>
        <w:t>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clause 7.3.1.1.</w:t>
      </w:r>
    </w:p>
    <w:p w:rsidR="007C2495" w:rsidRPr="00816C4A" w:rsidRDefault="007C2495" w:rsidP="007C2495">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rsidR="007C2495" w:rsidRPr="00816C4A" w:rsidRDefault="007C2495" w:rsidP="007C2495">
      <w:r w:rsidRPr="00816C4A">
        <w:t>The ME shall then follow the supplementary service or USSD operation procedure defined in TS 24.080 [11] or the call set-up procedure defined in TS 24.008 [9].</w:t>
      </w:r>
    </w:p>
    <w:p w:rsidR="007C2495" w:rsidRPr="00816C4A" w:rsidRDefault="007C2495" w:rsidP="007C2495">
      <w:pPr>
        <w:pStyle w:val="Heading4"/>
      </w:pPr>
      <w:bookmarkStart w:id="1193" w:name="_Toc3200857"/>
      <w:bookmarkStart w:id="1194" w:name="_Toc20392600"/>
      <w:bookmarkStart w:id="1195" w:name="_Toc27774247"/>
      <w:bookmarkStart w:id="1196" w:name="_Toc44931062"/>
      <w:bookmarkStart w:id="1197" w:name="_Toc44931892"/>
      <w:bookmarkStart w:id="1198" w:name="_Toc44932372"/>
      <w:r w:rsidRPr="00816C4A">
        <w:t>7.3.1.3</w:t>
      </w:r>
      <w:r w:rsidRPr="00816C4A">
        <w:tab/>
        <w:t>Indication to be given to the user</w:t>
      </w:r>
      <w:bookmarkEnd w:id="1193"/>
      <w:bookmarkEnd w:id="1194"/>
      <w:bookmarkEnd w:id="1195"/>
      <w:bookmarkEnd w:id="1196"/>
      <w:bookmarkEnd w:id="1197"/>
      <w:bookmarkEnd w:id="1198"/>
    </w:p>
    <w:p w:rsidR="007C2495" w:rsidRPr="00816C4A" w:rsidRDefault="007C2495" w:rsidP="007C2495">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rsidR="007C2495" w:rsidRPr="00816C4A" w:rsidRDefault="007C2495" w:rsidP="007C2495">
      <w:pPr>
        <w:pStyle w:val="B1"/>
      </w:pPr>
      <w:r w:rsidRPr="00816C4A">
        <w:t>-</w:t>
      </w:r>
      <w:r w:rsidRPr="00816C4A">
        <w:tab/>
        <w:t>if the UICC responds with "allowed, no modification", then:</w:t>
      </w:r>
    </w:p>
    <w:p w:rsidR="007C2495" w:rsidRPr="00816C4A" w:rsidRDefault="007C2495" w:rsidP="007C2495">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rsidR="007C2495" w:rsidRPr="00816C4A" w:rsidRDefault="007C2495" w:rsidP="007C2495">
      <w:pPr>
        <w:pStyle w:val="B2"/>
      </w:pPr>
      <w:r w:rsidRPr="00816C4A">
        <w:t>if the alpha identifier is provided by the UICC and is a null data object (i.e. length = '00' and no value part), this is an indication that the ME should not modify the display corresponding to the initial user request;</w:t>
      </w:r>
    </w:p>
    <w:p w:rsidR="007C2495" w:rsidRPr="00816C4A" w:rsidRDefault="007C2495" w:rsidP="007C2495">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7C2495" w:rsidRPr="00816C4A" w:rsidRDefault="007C2495" w:rsidP="007C2495">
      <w:pPr>
        <w:pStyle w:val="B1"/>
      </w:pPr>
      <w:r w:rsidRPr="00816C4A">
        <w:t>-</w:t>
      </w:r>
      <w:r w:rsidRPr="00816C4A">
        <w:tab/>
        <w:t>if the UICC responds with "not allowed", then:</w:t>
      </w:r>
    </w:p>
    <w:p w:rsidR="007C2495" w:rsidRPr="00816C4A" w:rsidRDefault="007C2495" w:rsidP="007C2495">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rsidR="007C2495" w:rsidRPr="00816C4A" w:rsidRDefault="007C2495" w:rsidP="007C2495">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rsidR="007C2495" w:rsidRPr="00816C4A" w:rsidRDefault="007C2495" w:rsidP="007C2495">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rsidR="007C2495" w:rsidRPr="00816C4A" w:rsidRDefault="007C2495" w:rsidP="007C2495">
      <w:pPr>
        <w:pStyle w:val="B1"/>
      </w:pPr>
      <w:r w:rsidRPr="00816C4A">
        <w:lastRenderedPageBreak/>
        <w:t>-</w:t>
      </w:r>
      <w:r w:rsidRPr="00816C4A">
        <w:tab/>
        <w:t>if the UICC responds with "allowed, with modifications", and the modified request is within the ME's capabilities, then:</w:t>
      </w:r>
    </w:p>
    <w:p w:rsidR="007C2495" w:rsidRPr="00816C4A" w:rsidRDefault="007C2495" w:rsidP="007C2495">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rsidR="007C2495" w:rsidRPr="00816C4A" w:rsidRDefault="007C2495" w:rsidP="007C2495">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rsidR="007C2495" w:rsidRPr="00816C4A" w:rsidRDefault="007C2495" w:rsidP="007C2495">
      <w:pPr>
        <w:pStyle w:val="B2"/>
      </w:pPr>
      <w:r w:rsidRPr="00816C4A">
        <w:t>if the alpha identifier is not provided by the UICC, the ME may indicate to the user that the initial user request has been changed.</w:t>
      </w:r>
    </w:p>
    <w:p w:rsidR="007C2495" w:rsidRPr="00816C4A" w:rsidRDefault="007C2495" w:rsidP="007C2495">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rsidR="007C2495" w:rsidRPr="00816C4A" w:rsidRDefault="007C2495" w:rsidP="007C2495">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rsidR="007C2495" w:rsidRPr="00816C4A" w:rsidRDefault="007C2495" w:rsidP="007C2495">
      <w:r w:rsidRPr="00816C4A">
        <w:t>A terminal of type ND shall ignore any alpha identifier provided together with the response data to the ENVELOPE (CALL CONTROL) message.</w:t>
      </w:r>
    </w:p>
    <w:p w:rsidR="007C2495" w:rsidRPr="00816C4A" w:rsidRDefault="007C2495" w:rsidP="007C2495">
      <w:pPr>
        <w:pStyle w:val="Heading4"/>
      </w:pPr>
      <w:bookmarkStart w:id="1199" w:name="_Toc3200858"/>
      <w:bookmarkStart w:id="1200" w:name="_Toc20392601"/>
      <w:bookmarkStart w:id="1201" w:name="_Toc27774248"/>
      <w:bookmarkStart w:id="1202" w:name="_Toc44931063"/>
      <w:bookmarkStart w:id="1203" w:name="_Toc44931893"/>
      <w:bookmarkStart w:id="1204" w:name="_Toc44932373"/>
      <w:r w:rsidRPr="00816C4A">
        <w:t>7.3.1.4</w:t>
      </w:r>
      <w:r w:rsidRPr="00816C4A">
        <w:tab/>
        <w:t>Interaction with Fixed Dialling Number</w:t>
      </w:r>
      <w:bookmarkEnd w:id="1199"/>
      <w:bookmarkEnd w:id="1200"/>
      <w:bookmarkEnd w:id="1201"/>
      <w:bookmarkEnd w:id="1202"/>
      <w:bookmarkEnd w:id="1203"/>
      <w:bookmarkEnd w:id="1204"/>
    </w:p>
    <w:p w:rsidR="007C2495" w:rsidRPr="00816C4A" w:rsidRDefault="007C2495" w:rsidP="007C2495">
      <w:r w:rsidRPr="00816C4A">
        <w:t>The procedure defined in ETSI TS 102 223 [32] clause 7.3.1.4 for calls applies. In addition, it shall apply in the same way for supplementary service operations, the supplementary service control string being checked as if it was a called number.</w:t>
      </w:r>
    </w:p>
    <w:p w:rsidR="007C2495" w:rsidRPr="00816C4A" w:rsidRDefault="007C2495" w:rsidP="007C2495">
      <w:r w:rsidRPr="00816C4A">
        <w:t>The ME shall check the number (or the supplementary service control string) in accordance with TS 22.101 [34].</w:t>
      </w:r>
    </w:p>
    <w:p w:rsidR="007C2495" w:rsidRPr="00816C4A" w:rsidRDefault="007C2495" w:rsidP="007C2495">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TS 22.101 [34] applied to URIs, and as described in TS 31.102[14] clause 4.2.97.</w:t>
      </w:r>
    </w:p>
    <w:p w:rsidR="007C2495" w:rsidRPr="00816C4A" w:rsidRDefault="007C2495" w:rsidP="007C2495">
      <w:pPr>
        <w:pStyle w:val="Heading4"/>
      </w:pPr>
      <w:bookmarkStart w:id="1205" w:name="_Toc3200859"/>
      <w:bookmarkStart w:id="1206" w:name="_Toc20392602"/>
      <w:bookmarkStart w:id="1207" w:name="_Toc27774249"/>
      <w:bookmarkStart w:id="1208" w:name="_Toc44931064"/>
      <w:bookmarkStart w:id="1209" w:name="_Toc44931894"/>
      <w:bookmarkStart w:id="1210" w:name="_Toc44932374"/>
      <w:r w:rsidRPr="00816C4A">
        <w:t>7.3.1.5</w:t>
      </w:r>
      <w:r w:rsidRPr="00816C4A">
        <w:tab/>
        <w:t>Support of Barred Dialling Number (BDN) service</w:t>
      </w:r>
      <w:bookmarkEnd w:id="1205"/>
      <w:bookmarkEnd w:id="1206"/>
      <w:bookmarkEnd w:id="1207"/>
      <w:bookmarkEnd w:id="1208"/>
      <w:bookmarkEnd w:id="1209"/>
      <w:bookmarkEnd w:id="1210"/>
    </w:p>
    <w:p w:rsidR="007C2495" w:rsidRPr="00816C4A" w:rsidRDefault="007C2495" w:rsidP="007C2495">
      <w:r w:rsidRPr="00816C4A">
        <w:t>The procedure defined in ETSI TS 102 223 [32] clause 7.3.1.5 for calls applies. In addition, it shall apply in the same way for supplementary service operations, the supplementary service control string being checked as if it was a called number.</w:t>
      </w:r>
    </w:p>
    <w:p w:rsidR="007C2495" w:rsidRPr="00816C4A" w:rsidRDefault="007C2495" w:rsidP="007C2495">
      <w:r w:rsidRPr="00816C4A">
        <w:t xml:space="preserve">The ME shall check the number (or the supplementary service control string) in accordance with TS 22.101 [34]. </w:t>
      </w:r>
    </w:p>
    <w:p w:rsidR="007C2495" w:rsidRPr="00816C4A" w:rsidRDefault="007C2495" w:rsidP="007C2495">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TS 22.101 [34] applied to URIs, and as described in TS 31.102[14] clause 4.2.98.</w:t>
      </w:r>
    </w:p>
    <w:p w:rsidR="007C2495" w:rsidRPr="00816C4A" w:rsidRDefault="007C2495" w:rsidP="007C2495">
      <w:pPr>
        <w:pStyle w:val="Heading4"/>
      </w:pPr>
      <w:r w:rsidRPr="00816C4A">
        <w:t xml:space="preserve"> </w:t>
      </w:r>
      <w:bookmarkStart w:id="1211" w:name="_Toc3200860"/>
      <w:bookmarkStart w:id="1212" w:name="_Toc20392603"/>
      <w:bookmarkStart w:id="1213" w:name="_Toc27774250"/>
      <w:bookmarkStart w:id="1214" w:name="_Toc44931065"/>
      <w:bookmarkStart w:id="1215" w:name="_Toc44931895"/>
      <w:bookmarkStart w:id="1216" w:name="_Toc44932375"/>
      <w:r w:rsidRPr="00816C4A">
        <w:t>7.3.1.6</w:t>
      </w:r>
      <w:r w:rsidRPr="00816C4A">
        <w:tab/>
        <w:t>Structure of ENVELOPE (CALL CONTROL)</w:t>
      </w:r>
      <w:bookmarkEnd w:id="1211"/>
      <w:bookmarkEnd w:id="1212"/>
      <w:bookmarkEnd w:id="1213"/>
      <w:bookmarkEnd w:id="1214"/>
      <w:bookmarkEnd w:id="1215"/>
      <w:bookmarkEnd w:id="1216"/>
    </w:p>
    <w:p w:rsidR="007C2495" w:rsidRPr="00816C4A" w:rsidRDefault="007C2495" w:rsidP="007C2495">
      <w:r w:rsidRPr="00816C4A">
        <w:t>Direction: ME to UICC.</w:t>
      </w:r>
    </w:p>
    <w:p w:rsidR="007C2495" w:rsidRPr="00816C4A" w:rsidRDefault="007C2495" w:rsidP="007C2495">
      <w:r w:rsidRPr="00816C4A">
        <w:t>The command header is specified in TS 31.101 [13].</w:t>
      </w:r>
    </w:p>
    <w:p w:rsidR="007C2495" w:rsidRPr="00816C4A" w:rsidRDefault="007C2495" w:rsidP="007C2495">
      <w:r w:rsidRPr="00816C4A">
        <w:t>Command parameters/data.</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H"/>
              <w:rPr>
                <w:lang w:eastAsia="en-GB"/>
              </w:rPr>
            </w:pPr>
            <w:r w:rsidRPr="00816C4A">
              <w:rPr>
                <w:lang w:eastAsia="en-GB"/>
              </w:rPr>
              <w:t>Description</w:t>
            </w:r>
          </w:p>
        </w:tc>
        <w:tc>
          <w:tcPr>
            <w:tcW w:w="1240" w:type="dxa"/>
          </w:tcPr>
          <w:p w:rsidR="007C2495" w:rsidRPr="00816C4A" w:rsidRDefault="007C2495" w:rsidP="000634A6">
            <w:pPr>
              <w:pStyle w:val="TAH"/>
              <w:rPr>
                <w:lang w:eastAsia="en-GB"/>
              </w:rPr>
            </w:pPr>
            <w:r w:rsidRPr="00816C4A">
              <w:rPr>
                <w:lang w:eastAsia="en-GB"/>
              </w:rPr>
              <w:t>Clause</w:t>
            </w:r>
          </w:p>
        </w:tc>
        <w:tc>
          <w:tcPr>
            <w:tcW w:w="1240" w:type="dxa"/>
          </w:tcPr>
          <w:p w:rsidR="007C2495" w:rsidRPr="00816C4A" w:rsidRDefault="007C2495" w:rsidP="000634A6">
            <w:pPr>
              <w:pStyle w:val="TAH"/>
              <w:rPr>
                <w:lang w:eastAsia="en-GB"/>
              </w:rPr>
            </w:pPr>
            <w:r w:rsidRPr="00816C4A">
              <w:rPr>
                <w:lang w:eastAsia="en-GB"/>
              </w:rPr>
              <w:t>M/O/C</w:t>
            </w:r>
          </w:p>
        </w:tc>
        <w:tc>
          <w:tcPr>
            <w:tcW w:w="852" w:type="dxa"/>
          </w:tcPr>
          <w:p w:rsidR="007C2495" w:rsidRPr="00816C4A" w:rsidRDefault="007C2495" w:rsidP="000634A6">
            <w:pPr>
              <w:pStyle w:val="TAH"/>
              <w:rPr>
                <w:lang w:eastAsia="en-GB"/>
              </w:rPr>
            </w:pPr>
            <w:r w:rsidRPr="00816C4A">
              <w:rPr>
                <w:lang w:eastAsia="en-GB"/>
              </w:rPr>
              <w:t>Min</w:t>
            </w:r>
          </w:p>
        </w:tc>
        <w:tc>
          <w:tcPr>
            <w:tcW w:w="1418"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Call control tag</w:t>
            </w:r>
          </w:p>
        </w:tc>
        <w:tc>
          <w:tcPr>
            <w:tcW w:w="1240" w:type="dxa"/>
          </w:tcPr>
          <w:p w:rsidR="007C2495" w:rsidRPr="00816C4A" w:rsidRDefault="007C2495" w:rsidP="000634A6">
            <w:pPr>
              <w:pStyle w:val="TAL"/>
              <w:jc w:val="center"/>
            </w:pPr>
            <w:r w:rsidRPr="00816C4A">
              <w:t>9.1</w:t>
            </w:r>
          </w:p>
        </w:tc>
        <w:tc>
          <w:tcPr>
            <w:tcW w:w="1240" w:type="dxa"/>
          </w:tcPr>
          <w:p w:rsidR="007C2495" w:rsidRPr="00816C4A" w:rsidRDefault="007C2495" w:rsidP="000634A6">
            <w:pPr>
              <w:pStyle w:val="TAL"/>
              <w:jc w:val="center"/>
            </w:pPr>
            <w:r w:rsidRPr="00816C4A">
              <w:t>M</w:t>
            </w:r>
          </w:p>
        </w:tc>
        <w:tc>
          <w:tcPr>
            <w:tcW w:w="852" w:type="dxa"/>
          </w:tcPr>
          <w:p w:rsidR="007C2495" w:rsidRPr="00816C4A" w:rsidRDefault="007C2495" w:rsidP="000634A6">
            <w:pPr>
              <w:pStyle w:val="TAL"/>
              <w:jc w:val="center"/>
            </w:pPr>
            <w:r w:rsidRPr="00816C4A">
              <w:t>Y</w:t>
            </w:r>
          </w:p>
        </w:tc>
        <w:tc>
          <w:tcPr>
            <w:tcW w:w="1418" w:type="dxa"/>
          </w:tcPr>
          <w:p w:rsidR="007C2495" w:rsidRPr="00816C4A" w:rsidRDefault="007C2495" w:rsidP="000634A6">
            <w:pPr>
              <w:pStyle w:val="TAL"/>
              <w:jc w:val="center"/>
            </w:pPr>
            <w:r w:rsidRPr="00816C4A">
              <w:t>1</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Length (A+B+C+D+E+F+G)</w:t>
            </w:r>
          </w:p>
        </w:tc>
        <w:tc>
          <w:tcPr>
            <w:tcW w:w="1240" w:type="dxa"/>
          </w:tcPr>
          <w:p w:rsidR="007C2495" w:rsidRPr="00816C4A" w:rsidRDefault="007C2495" w:rsidP="000634A6">
            <w:pPr>
              <w:pStyle w:val="TAL"/>
              <w:jc w:val="center"/>
              <w:rPr>
                <w:lang w:val="fr-FR"/>
              </w:rPr>
            </w:pPr>
            <w:r w:rsidRPr="00816C4A">
              <w:rPr>
                <w:lang w:val="fr-FR"/>
              </w:rPr>
              <w:t>-</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1418" w:type="dxa"/>
          </w:tcPr>
          <w:p w:rsidR="007C2495" w:rsidRPr="00816C4A" w:rsidRDefault="007C2495" w:rsidP="000634A6">
            <w:pPr>
              <w:pStyle w:val="TAL"/>
              <w:jc w:val="center"/>
              <w:rPr>
                <w:lang w:val="fr-FR"/>
              </w:rPr>
            </w:pPr>
            <w:r w:rsidRPr="00816C4A">
              <w:rPr>
                <w:lang w:val="fr-FR"/>
              </w:rPr>
              <w:t>1 or 2</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rPr>
                <w:lang w:val="fr-FR"/>
              </w:rPr>
            </w:pPr>
            <w:r w:rsidRPr="00816C4A">
              <w:rPr>
                <w:lang w:val="fr-FR"/>
              </w:rPr>
              <w:t>Device identities</w:t>
            </w:r>
          </w:p>
        </w:tc>
        <w:tc>
          <w:tcPr>
            <w:tcW w:w="1240" w:type="dxa"/>
          </w:tcPr>
          <w:p w:rsidR="007C2495" w:rsidRPr="00816C4A" w:rsidRDefault="007C2495" w:rsidP="000634A6">
            <w:pPr>
              <w:pStyle w:val="TAL"/>
              <w:jc w:val="center"/>
              <w:rPr>
                <w:lang w:val="fr-FR"/>
              </w:rPr>
            </w:pPr>
            <w:r w:rsidRPr="00816C4A">
              <w:rPr>
                <w:lang w:val="fr-FR"/>
              </w:rPr>
              <w:t>8.7</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pPr>
            <w:r w:rsidRPr="00816C4A">
              <w:t>Y</w:t>
            </w:r>
          </w:p>
        </w:tc>
        <w:tc>
          <w:tcPr>
            <w:tcW w:w="1418" w:type="dxa"/>
          </w:tcPr>
          <w:p w:rsidR="007C2495" w:rsidRPr="00816C4A" w:rsidRDefault="007C2495" w:rsidP="000634A6">
            <w:pPr>
              <w:pStyle w:val="TAL"/>
              <w:jc w:val="center"/>
            </w:pPr>
            <w:r w:rsidRPr="00816C4A">
              <w:t>A</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Address or SS string or USSD string or PDP context activation parameters or EPS PDN connection activation parameters or IMS URI or PDU session establishment parameters</w:t>
            </w:r>
          </w:p>
        </w:tc>
        <w:tc>
          <w:tcPr>
            <w:tcW w:w="1240" w:type="dxa"/>
          </w:tcPr>
          <w:p w:rsidR="007C2495" w:rsidRPr="00816C4A" w:rsidRDefault="007C2495" w:rsidP="000634A6">
            <w:pPr>
              <w:pStyle w:val="TAL"/>
              <w:jc w:val="center"/>
            </w:pPr>
            <w:r w:rsidRPr="00816C4A">
              <w:t>8.1, 8.14 or 8.17 or 8.72 or 8.98 or 8.108 or 8.143</w:t>
            </w:r>
          </w:p>
        </w:tc>
        <w:tc>
          <w:tcPr>
            <w:tcW w:w="1240" w:type="dxa"/>
          </w:tcPr>
          <w:p w:rsidR="007C2495" w:rsidRPr="00816C4A" w:rsidRDefault="007C2495" w:rsidP="000634A6">
            <w:pPr>
              <w:pStyle w:val="TAL"/>
              <w:jc w:val="center"/>
            </w:pPr>
          </w:p>
          <w:p w:rsidR="007C2495" w:rsidRPr="00816C4A" w:rsidRDefault="007C2495" w:rsidP="000634A6">
            <w:pPr>
              <w:pStyle w:val="TAL"/>
              <w:jc w:val="center"/>
            </w:pPr>
            <w:r w:rsidRPr="00816C4A">
              <w:t>M</w:t>
            </w:r>
          </w:p>
        </w:tc>
        <w:tc>
          <w:tcPr>
            <w:tcW w:w="852" w:type="dxa"/>
          </w:tcPr>
          <w:p w:rsidR="007C2495" w:rsidRPr="00816C4A" w:rsidRDefault="007C2495" w:rsidP="000634A6">
            <w:pPr>
              <w:pStyle w:val="TAL"/>
              <w:jc w:val="center"/>
            </w:pPr>
          </w:p>
          <w:p w:rsidR="007C2495" w:rsidRPr="00816C4A" w:rsidRDefault="007C2495" w:rsidP="000634A6">
            <w:pPr>
              <w:pStyle w:val="TAL"/>
              <w:jc w:val="center"/>
            </w:pPr>
            <w:r w:rsidRPr="00816C4A">
              <w:t>Y</w:t>
            </w:r>
          </w:p>
        </w:tc>
        <w:tc>
          <w:tcPr>
            <w:tcW w:w="1418" w:type="dxa"/>
          </w:tcPr>
          <w:p w:rsidR="007C2495" w:rsidRPr="00816C4A" w:rsidRDefault="007C2495" w:rsidP="000634A6">
            <w:pPr>
              <w:pStyle w:val="TAL"/>
              <w:jc w:val="center"/>
            </w:pPr>
          </w:p>
          <w:p w:rsidR="007C2495" w:rsidRPr="00816C4A" w:rsidRDefault="007C2495" w:rsidP="000634A6">
            <w:pPr>
              <w:pStyle w:val="TAL"/>
              <w:jc w:val="center"/>
            </w:pPr>
            <w:r w:rsidRPr="00816C4A">
              <w:t>B</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Capability configuration parameters 1</w:t>
            </w:r>
          </w:p>
        </w:tc>
        <w:tc>
          <w:tcPr>
            <w:tcW w:w="1240" w:type="dxa"/>
          </w:tcPr>
          <w:p w:rsidR="007C2495" w:rsidRPr="00816C4A" w:rsidRDefault="007C2495" w:rsidP="000634A6">
            <w:pPr>
              <w:pStyle w:val="TAL"/>
              <w:jc w:val="center"/>
            </w:pPr>
            <w:r w:rsidRPr="00816C4A">
              <w:t>8.4</w:t>
            </w:r>
          </w:p>
        </w:tc>
        <w:tc>
          <w:tcPr>
            <w:tcW w:w="1240" w:type="dxa"/>
          </w:tcPr>
          <w:p w:rsidR="007C2495" w:rsidRPr="00816C4A" w:rsidRDefault="007C2495" w:rsidP="000634A6">
            <w:pPr>
              <w:pStyle w:val="TAL"/>
              <w:jc w:val="center"/>
            </w:pPr>
            <w:r w:rsidRPr="00816C4A">
              <w:t>O</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r w:rsidRPr="00816C4A">
              <w:t>C</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Subaddress</w:t>
            </w:r>
          </w:p>
        </w:tc>
        <w:tc>
          <w:tcPr>
            <w:tcW w:w="1240" w:type="dxa"/>
          </w:tcPr>
          <w:p w:rsidR="007C2495" w:rsidRPr="00816C4A" w:rsidRDefault="007C2495" w:rsidP="000634A6">
            <w:pPr>
              <w:pStyle w:val="TAL"/>
              <w:jc w:val="center"/>
            </w:pPr>
            <w:r w:rsidRPr="00816C4A">
              <w:t>8.3</w:t>
            </w:r>
          </w:p>
        </w:tc>
        <w:tc>
          <w:tcPr>
            <w:tcW w:w="1240" w:type="dxa"/>
          </w:tcPr>
          <w:p w:rsidR="007C2495" w:rsidRPr="00816C4A" w:rsidRDefault="007C2495" w:rsidP="000634A6">
            <w:pPr>
              <w:pStyle w:val="TAL"/>
              <w:jc w:val="center"/>
            </w:pPr>
            <w:r w:rsidRPr="00816C4A">
              <w:t>O</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r w:rsidRPr="00816C4A">
              <w:t>D</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rsidR="007C2495" w:rsidRPr="00816C4A" w:rsidRDefault="007C2495" w:rsidP="000634A6">
            <w:pPr>
              <w:pStyle w:val="TAL"/>
              <w:jc w:val="center"/>
              <w:rPr>
                <w:lang w:val="fr-FR"/>
              </w:rPr>
            </w:pPr>
            <w:r w:rsidRPr="00816C4A">
              <w:rPr>
                <w:lang w:val="fr-FR"/>
              </w:rPr>
              <w:t>8.19</w:t>
            </w:r>
          </w:p>
        </w:tc>
        <w:tc>
          <w:tcPr>
            <w:tcW w:w="1240" w:type="dxa"/>
          </w:tcPr>
          <w:p w:rsidR="007C2495" w:rsidRPr="00816C4A" w:rsidRDefault="007C2495" w:rsidP="000634A6">
            <w:pPr>
              <w:pStyle w:val="TAL"/>
              <w:jc w:val="center"/>
              <w:rPr>
                <w:lang w:val="fr-FR"/>
              </w:rPr>
            </w:pPr>
            <w:r w:rsidRPr="00816C4A">
              <w:rPr>
                <w:lang w:val="fr-FR"/>
              </w:rPr>
              <w:t>C</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r w:rsidRPr="00816C4A">
              <w:t>E</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Capability configuration parameters 2</w:t>
            </w:r>
          </w:p>
        </w:tc>
        <w:tc>
          <w:tcPr>
            <w:tcW w:w="1240" w:type="dxa"/>
          </w:tcPr>
          <w:p w:rsidR="007C2495" w:rsidRPr="00816C4A" w:rsidRDefault="007C2495" w:rsidP="000634A6">
            <w:pPr>
              <w:pStyle w:val="TAL"/>
              <w:jc w:val="center"/>
            </w:pPr>
            <w:r w:rsidRPr="00816C4A">
              <w:t>8.4</w:t>
            </w:r>
          </w:p>
        </w:tc>
        <w:tc>
          <w:tcPr>
            <w:tcW w:w="1240" w:type="dxa"/>
          </w:tcPr>
          <w:p w:rsidR="007C2495" w:rsidRPr="00816C4A" w:rsidRDefault="007C2495" w:rsidP="000634A6">
            <w:pPr>
              <w:pStyle w:val="TAL"/>
              <w:jc w:val="center"/>
            </w:pPr>
            <w:r w:rsidRPr="00816C4A">
              <w:t>O</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r w:rsidRPr="00816C4A">
              <w:t>F</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Media Type</w:t>
            </w:r>
          </w:p>
        </w:tc>
        <w:tc>
          <w:tcPr>
            <w:tcW w:w="1240" w:type="dxa"/>
          </w:tcPr>
          <w:p w:rsidR="007C2495" w:rsidRPr="00816C4A" w:rsidRDefault="007C2495" w:rsidP="000634A6">
            <w:pPr>
              <w:pStyle w:val="TAL"/>
              <w:jc w:val="center"/>
            </w:pPr>
            <w:r w:rsidRPr="00816C4A">
              <w:t>8.132</w:t>
            </w:r>
          </w:p>
        </w:tc>
        <w:tc>
          <w:tcPr>
            <w:tcW w:w="1240" w:type="dxa"/>
          </w:tcPr>
          <w:p w:rsidR="007C2495" w:rsidRPr="00816C4A" w:rsidRDefault="007C2495" w:rsidP="000634A6">
            <w:pPr>
              <w:pStyle w:val="TAL"/>
              <w:jc w:val="center"/>
            </w:pPr>
            <w:r w:rsidRPr="00816C4A">
              <w:t>C</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r w:rsidRPr="00816C4A">
              <w:t>G</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URI truncated</w:t>
            </w:r>
          </w:p>
        </w:tc>
        <w:tc>
          <w:tcPr>
            <w:tcW w:w="1240" w:type="dxa"/>
          </w:tcPr>
          <w:p w:rsidR="007C2495" w:rsidRPr="00816C4A" w:rsidRDefault="007C2495" w:rsidP="000634A6">
            <w:pPr>
              <w:pStyle w:val="TAL"/>
              <w:jc w:val="center"/>
            </w:pPr>
            <w:r w:rsidRPr="00816C4A">
              <w:t>8.135</w:t>
            </w:r>
          </w:p>
        </w:tc>
        <w:tc>
          <w:tcPr>
            <w:tcW w:w="1240" w:type="dxa"/>
          </w:tcPr>
          <w:p w:rsidR="007C2495" w:rsidRPr="00816C4A" w:rsidRDefault="007C2495" w:rsidP="000634A6">
            <w:pPr>
              <w:pStyle w:val="TAL"/>
              <w:jc w:val="center"/>
            </w:pPr>
            <w:r w:rsidRPr="00816C4A">
              <w:t>C</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r w:rsidRPr="00816C4A">
              <w:t>2</w:t>
            </w:r>
          </w:p>
        </w:tc>
      </w:tr>
    </w:tbl>
    <w:p w:rsidR="007C2495" w:rsidRPr="00816C4A" w:rsidRDefault="007C2495" w:rsidP="007C2495"/>
    <w:p w:rsidR="007C2495" w:rsidRPr="00816C4A" w:rsidRDefault="007C2495" w:rsidP="007C2495">
      <w:pPr>
        <w:pStyle w:val="B1"/>
      </w:pPr>
      <w:r w:rsidRPr="00816C4A">
        <w:t>-</w:t>
      </w:r>
      <w:r w:rsidRPr="00816C4A">
        <w:tab/>
        <w:t>Device identities: the ME shall set the device identities to:</w:t>
      </w:r>
    </w:p>
    <w:p w:rsidR="007C2495" w:rsidRPr="00816C4A" w:rsidRDefault="007C2495" w:rsidP="007C2495">
      <w:pPr>
        <w:pStyle w:val="B2"/>
      </w:pPr>
      <w:r w:rsidRPr="00816C4A">
        <w:t>source:</w:t>
      </w:r>
      <w:r w:rsidRPr="00816C4A">
        <w:tab/>
        <w:t>ME;</w:t>
      </w:r>
    </w:p>
    <w:p w:rsidR="007C2495" w:rsidRPr="00816C4A" w:rsidRDefault="007C2495" w:rsidP="007C2495">
      <w:pPr>
        <w:pStyle w:val="B2"/>
      </w:pPr>
      <w:r w:rsidRPr="00816C4A">
        <w:t>destination:</w:t>
      </w:r>
      <w:r w:rsidRPr="00816C4A">
        <w:tab/>
        <w:t>UICC.</w:t>
      </w:r>
    </w:p>
    <w:p w:rsidR="007C2495" w:rsidRPr="00816C4A" w:rsidRDefault="007C2495" w:rsidP="007C2495">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rsidR="007C2495" w:rsidRPr="00816C4A" w:rsidRDefault="007C2495" w:rsidP="007C2495">
      <w:pPr>
        <w:pStyle w:val="B2"/>
        <w:ind w:left="567" w:firstLine="0"/>
      </w:pPr>
      <w:r w:rsidRPr="00816C4A">
        <w:t>for a call set-up, the address data object is used and holds the Called Party Number, as defined in TS 24.008 [9], to which the ME is proposing setting up the call;</w:t>
      </w:r>
    </w:p>
    <w:p w:rsidR="007C2495" w:rsidRPr="00816C4A" w:rsidRDefault="007C2495" w:rsidP="007C2495">
      <w:pPr>
        <w:pStyle w:val="B2"/>
        <w:ind w:left="567" w:firstLine="0"/>
      </w:pPr>
      <w:r w:rsidRPr="00816C4A">
        <w:t>for a supplementary service, the SS string data object is used and holds the corresponding supplementary service;</w:t>
      </w:r>
    </w:p>
    <w:p w:rsidR="007C2495" w:rsidRPr="00816C4A" w:rsidRDefault="007C2495" w:rsidP="007C2495">
      <w:pPr>
        <w:pStyle w:val="B2"/>
      </w:pPr>
      <w:r w:rsidRPr="00816C4A">
        <w:t>for a USSD operation, the USSD string data object is used and holds the corresponding USSD control string;</w:t>
      </w:r>
    </w:p>
    <w:p w:rsidR="007C2495" w:rsidRPr="00816C4A" w:rsidRDefault="007C2495" w:rsidP="007C2495">
      <w:pPr>
        <w:pStyle w:val="B2"/>
        <w:ind w:left="567" w:firstLine="0"/>
      </w:pPr>
      <w:r w:rsidRPr="00816C4A">
        <w:t xml:space="preserve">USIM Applications and </w:t>
      </w:r>
      <w:r w:rsidR="000634A6" w:rsidRPr="009C13D3">
        <w:t>M</w:t>
      </w:r>
      <w:r w:rsidR="000634A6">
        <w:t>E</w:t>
      </w:r>
      <w:r w:rsidR="000634A6" w:rsidRPr="009C13D3">
        <w:t>s</w:t>
      </w:r>
      <w:r w:rsidRPr="00816C4A">
        <w:t xml:space="preserve"> should take into account that early implementations of USAT use the SS string data object for coding of USSD control strings (instead of the USSD string data object). This behaviour is only possible for USSD control strings consisting of digits (0-9,*,#). The UICC can identify </w:t>
      </w:r>
      <w:r w:rsidR="000634A6" w:rsidRPr="009C13D3">
        <w:t>M</w:t>
      </w:r>
      <w:r w:rsidR="000634A6">
        <w:t>E</w:t>
      </w:r>
      <w:r w:rsidR="000634A6" w:rsidRPr="009C13D3">
        <w:t>s</w:t>
      </w:r>
      <w:r w:rsidRPr="00816C4A">
        <w:t xml:space="preserve">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rsidR="007C2495" w:rsidRPr="00816C4A" w:rsidRDefault="007C2495" w:rsidP="007C2495">
      <w:pPr>
        <w:pStyle w:val="B2"/>
        <w:ind w:left="568"/>
      </w:pPr>
      <w:r w:rsidRPr="00816C4A">
        <w:tab/>
        <w:t>For a PDP context activation, the Activate PDP context request parameters are used, as defined in TS 24.008 [9]. Except for the following parameters:</w:t>
      </w:r>
    </w:p>
    <w:p w:rsidR="007C2495" w:rsidRPr="00816C4A" w:rsidRDefault="007C2495" w:rsidP="007C2495">
      <w:pPr>
        <w:pStyle w:val="B1"/>
        <w:ind w:left="1136"/>
        <w:rPr>
          <w:lang w:val="en-US"/>
        </w:rPr>
      </w:pPr>
      <w:r w:rsidRPr="00816C4A">
        <w:rPr>
          <w:lang w:val="en-US"/>
        </w:rPr>
        <w:t>-</w:t>
      </w:r>
      <w:r w:rsidRPr="00816C4A">
        <w:rPr>
          <w:lang w:val="en-US"/>
        </w:rPr>
        <w:tab/>
        <w:t>Requested QoS;</w:t>
      </w:r>
    </w:p>
    <w:p w:rsidR="007C2495" w:rsidRPr="00816C4A" w:rsidRDefault="007C2495" w:rsidP="007C2495">
      <w:pPr>
        <w:pStyle w:val="B1"/>
        <w:ind w:left="1136"/>
        <w:rPr>
          <w:lang w:val="en-US"/>
        </w:rPr>
      </w:pPr>
      <w:r w:rsidRPr="00816C4A">
        <w:rPr>
          <w:lang w:val="en-US"/>
        </w:rPr>
        <w:t>-</w:t>
      </w:r>
      <w:r w:rsidRPr="00816C4A">
        <w:rPr>
          <w:lang w:val="en-US"/>
        </w:rPr>
        <w:tab/>
        <w:t>Access Point Name; and</w:t>
      </w:r>
    </w:p>
    <w:p w:rsidR="007C2495" w:rsidRPr="00816C4A" w:rsidRDefault="007C2495" w:rsidP="007C2495">
      <w:pPr>
        <w:pStyle w:val="B1"/>
        <w:ind w:left="1136"/>
        <w:rPr>
          <w:lang w:val="en-US"/>
        </w:rPr>
      </w:pPr>
      <w:r w:rsidRPr="00816C4A">
        <w:rPr>
          <w:lang w:val="en-US"/>
        </w:rPr>
        <w:t>-</w:t>
      </w:r>
      <w:r w:rsidRPr="00816C4A">
        <w:rPr>
          <w:lang w:val="en-US"/>
        </w:rPr>
        <w:tab/>
        <w:t>Protocol configuration options,</w:t>
      </w:r>
    </w:p>
    <w:p w:rsidR="007C2495" w:rsidRPr="00816C4A" w:rsidRDefault="007C2495" w:rsidP="007C2495">
      <w:pPr>
        <w:pStyle w:val="B2"/>
        <w:ind w:left="568"/>
      </w:pPr>
      <w:r w:rsidRPr="00816C4A">
        <w:tab/>
        <w:t>the UICC should not modify any other parameters included in the ACTIVATE PDP CONTEXT REQUEST message as defined in TS 24.008 [9] to avoid that the UE sends a value of any of these parameters that is not compliant to TS 24.008 [9];</w:t>
      </w:r>
    </w:p>
    <w:p w:rsidR="007C2495" w:rsidRPr="00816C4A" w:rsidRDefault="007C2495" w:rsidP="007C2495">
      <w:pPr>
        <w:pStyle w:val="B2"/>
        <w:ind w:left="568"/>
      </w:pPr>
      <w:r w:rsidRPr="00816C4A">
        <w:tab/>
        <w:t>for an EPS PDN connection activation, the PDN Connectivity Request parameters are used, as defined in TS 24.301 [46]. Except for the following parameters:</w:t>
      </w:r>
    </w:p>
    <w:p w:rsidR="007C2495" w:rsidRPr="00816C4A" w:rsidRDefault="007C2495" w:rsidP="007C2495">
      <w:pPr>
        <w:pStyle w:val="B1"/>
        <w:ind w:left="1136"/>
        <w:rPr>
          <w:lang w:val="en-US"/>
        </w:rPr>
      </w:pPr>
      <w:r w:rsidRPr="00816C4A">
        <w:rPr>
          <w:lang w:val="en-US"/>
        </w:rPr>
        <w:t>-</w:t>
      </w:r>
      <w:r w:rsidRPr="00816C4A">
        <w:rPr>
          <w:lang w:val="en-US"/>
        </w:rPr>
        <w:tab/>
        <w:t>Access Point Name; and</w:t>
      </w:r>
    </w:p>
    <w:p w:rsidR="007C2495" w:rsidRPr="00816C4A" w:rsidRDefault="007C2495" w:rsidP="007C2495">
      <w:pPr>
        <w:pStyle w:val="B1"/>
        <w:ind w:left="1136"/>
        <w:rPr>
          <w:lang w:val="en-US"/>
        </w:rPr>
      </w:pPr>
      <w:r w:rsidRPr="00816C4A">
        <w:rPr>
          <w:lang w:val="en-US"/>
        </w:rPr>
        <w:t>-</w:t>
      </w:r>
      <w:r w:rsidRPr="00816C4A">
        <w:rPr>
          <w:lang w:val="en-US"/>
        </w:rPr>
        <w:tab/>
        <w:t>Protocol configuration options,</w:t>
      </w:r>
    </w:p>
    <w:p w:rsidR="007C2495" w:rsidRPr="00816C4A" w:rsidRDefault="007C2495" w:rsidP="007C2495">
      <w:pPr>
        <w:pStyle w:val="B2"/>
        <w:ind w:left="568" w:firstLine="0"/>
      </w:pPr>
      <w:r w:rsidRPr="00816C4A">
        <w:t>the UICC should not modify any other parameters included in the PDN CONNECTIVITY REQUEST message as defined in TS 24.301 [46] to avoid that the UE sends a value of any of these parameters that is not compliant to TS 24.301 [46];</w:t>
      </w:r>
    </w:p>
    <w:p w:rsidR="007C2495" w:rsidRPr="00816C4A" w:rsidRDefault="007C2495" w:rsidP="007C2495">
      <w:pPr>
        <w:pStyle w:val="B2"/>
        <w:ind w:left="568"/>
        <w:rPr>
          <w:lang w:val="en-US"/>
        </w:rPr>
      </w:pPr>
      <w:r w:rsidRPr="00816C4A">
        <w:lastRenderedPageBreak/>
        <w:tab/>
        <w:t xml:space="preserve">for an IMS communication establishment, the IMS Request-URI field is used and the IMS URI data object holds the SIP URI or tel URI, as defined in TS 24.229[52],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rsidR="007C2495" w:rsidRPr="00816C4A" w:rsidRDefault="007C2495" w:rsidP="007C2495">
      <w:pPr>
        <w:pStyle w:val="B2"/>
        <w:ind w:left="568" w:firstLine="0"/>
      </w:pPr>
      <w:r w:rsidRPr="00816C4A">
        <w:t>for a PDU session establishment, the PDU Session Establishment Request parameters are used, as defined in TS 24.501 [70]. Except for the following parameters:</w:t>
      </w:r>
    </w:p>
    <w:p w:rsidR="007C2495" w:rsidRPr="00816C4A" w:rsidRDefault="007C2495" w:rsidP="007C2495">
      <w:pPr>
        <w:pStyle w:val="B1"/>
        <w:ind w:left="1136"/>
        <w:rPr>
          <w:lang w:val="en-US"/>
        </w:rPr>
      </w:pPr>
      <w:r w:rsidRPr="00816C4A">
        <w:rPr>
          <w:lang w:val="en-US"/>
        </w:rPr>
        <w:t>-</w:t>
      </w:r>
      <w:r w:rsidRPr="00816C4A">
        <w:rPr>
          <w:lang w:val="en-US"/>
        </w:rPr>
        <w:tab/>
        <w:t>SM PDU DN request container; and</w:t>
      </w:r>
    </w:p>
    <w:p w:rsidR="007C2495" w:rsidRPr="00816C4A" w:rsidRDefault="007C2495" w:rsidP="007C2495">
      <w:pPr>
        <w:pStyle w:val="B1"/>
        <w:ind w:left="1136"/>
        <w:rPr>
          <w:lang w:val="en-US"/>
        </w:rPr>
      </w:pPr>
      <w:r w:rsidRPr="00816C4A">
        <w:rPr>
          <w:lang w:val="en-US"/>
        </w:rPr>
        <w:t>-</w:t>
      </w:r>
      <w:r w:rsidRPr="00816C4A">
        <w:rPr>
          <w:lang w:val="en-US"/>
        </w:rPr>
        <w:tab/>
        <w:t>operator specific parameters in Extended Protocol configuration options,</w:t>
      </w:r>
    </w:p>
    <w:p w:rsidR="007C2495" w:rsidRPr="00816C4A" w:rsidRDefault="007C2495" w:rsidP="000634A6">
      <w:pPr>
        <w:pStyle w:val="B2"/>
        <w:ind w:left="568" w:firstLine="0"/>
      </w:pPr>
      <w:r w:rsidRPr="00816C4A">
        <w:t>the UICC should not modify any other parameters included in the PDU SESSION ESTABLISHMENT REQUEST message as defined in TS 24.501 [70] to avoid that the UE sends a value of any of these parameters that is not compliant to TS 24.501 [70].</w:t>
      </w:r>
    </w:p>
    <w:p w:rsidR="007C2495" w:rsidRPr="00816C4A" w:rsidRDefault="007C2495" w:rsidP="007C2495">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rsidR="007C2495" w:rsidRPr="00816C4A" w:rsidRDefault="007C2495" w:rsidP="007C2495">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rsidR="007C2495" w:rsidRPr="00816C4A" w:rsidRDefault="007C2495" w:rsidP="007C2495">
      <w:pPr>
        <w:pStyle w:val="B1"/>
      </w:pPr>
      <w:r w:rsidRPr="00816C4A">
        <w:t>-</w:t>
      </w:r>
      <w:r w:rsidRPr="00816C4A">
        <w:tab/>
        <w:t xml:space="preserve">Location </w:t>
      </w:r>
      <w:smartTag w:uri="urn:schemas-microsoft-com:office:smarttags" w:element="PersonName">
        <w:r w:rsidRPr="00816C4A">
          <w:t>info</w:t>
        </w:r>
      </w:smartTag>
      <w:r w:rsidRPr="00816C4A">
        <w:t xml:space="preserve">rmation: This data object contains the identification (MCC, MNC, LAC/TAC, Cell Identity) of the current serving cell of the UE. The comprehension required flag of this data object in this command shall be set to '0'. This data object shall be present if the call is performed over </w:t>
      </w:r>
      <w:r w:rsidR="000634A6" w:rsidRPr="009C13D3">
        <w:t>GERAN, UTRAN</w:t>
      </w:r>
      <w:r w:rsidR="000634A6">
        <w:t>,</w:t>
      </w:r>
      <w:r w:rsidR="000634A6" w:rsidRPr="009C13D3">
        <w:t xml:space="preserve"> E-UTRAN</w:t>
      </w:r>
      <w:r w:rsidR="000634A6">
        <w:t xml:space="preserve"> or NG-RAN</w:t>
      </w:r>
      <w:r w:rsidR="000634A6" w:rsidRPr="009C13D3">
        <w:t>.</w:t>
      </w:r>
    </w:p>
    <w:p w:rsidR="007C2495" w:rsidRPr="00816C4A" w:rsidRDefault="007C2495" w:rsidP="007C2495">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 xml:space="preserve">he Media Type data object shall be present. </w:t>
      </w:r>
    </w:p>
    <w:p w:rsidR="007C2495" w:rsidRPr="00816C4A" w:rsidRDefault="007C2495" w:rsidP="007C2495">
      <w:pPr>
        <w:pStyle w:val="B1"/>
      </w:pPr>
      <w:r w:rsidRPr="00816C4A">
        <w:t>-</w:t>
      </w:r>
      <w:r w:rsidRPr="00816C4A">
        <w:tab/>
        <w:t>URI truncated: This data object indicates that the URI in the request was truncated because too long to be transmitted to the UICC.</w:t>
      </w:r>
    </w:p>
    <w:p w:rsidR="007C2495" w:rsidRPr="00816C4A" w:rsidRDefault="007C2495" w:rsidP="007C2495">
      <w:r w:rsidRPr="00816C4A">
        <w:t>Response parameters/data.</w:t>
      </w:r>
    </w:p>
    <w:p w:rsidR="007C2495" w:rsidRPr="00816C4A" w:rsidRDefault="007C2495" w:rsidP="007C2495">
      <w:r w:rsidRPr="00816C4A">
        <w:t>It is permissible for the UICC to provide no response data, by responding with SW1/SW2 = '90 00'. If the UICC does not provide any response data, then this shall have the same meaning as "allowed, no modification".</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H"/>
              <w:rPr>
                <w:lang w:eastAsia="en-GB"/>
              </w:rPr>
            </w:pPr>
            <w:r w:rsidRPr="00816C4A">
              <w:rPr>
                <w:lang w:eastAsia="en-GB"/>
              </w:rPr>
              <w:t>Description</w:t>
            </w:r>
          </w:p>
        </w:tc>
        <w:tc>
          <w:tcPr>
            <w:tcW w:w="1240" w:type="dxa"/>
          </w:tcPr>
          <w:p w:rsidR="007C2495" w:rsidRPr="00816C4A" w:rsidRDefault="007C2495" w:rsidP="000634A6">
            <w:pPr>
              <w:pStyle w:val="TAH"/>
              <w:rPr>
                <w:lang w:eastAsia="en-GB"/>
              </w:rPr>
            </w:pPr>
            <w:r w:rsidRPr="00816C4A">
              <w:rPr>
                <w:lang w:eastAsia="en-GB"/>
              </w:rPr>
              <w:t>Clause</w:t>
            </w:r>
          </w:p>
        </w:tc>
        <w:tc>
          <w:tcPr>
            <w:tcW w:w="1240" w:type="dxa"/>
          </w:tcPr>
          <w:p w:rsidR="007C2495" w:rsidRPr="00816C4A" w:rsidRDefault="007C2495" w:rsidP="000634A6">
            <w:pPr>
              <w:pStyle w:val="TAH"/>
              <w:rPr>
                <w:lang w:eastAsia="en-GB"/>
              </w:rPr>
            </w:pPr>
            <w:r w:rsidRPr="00816C4A">
              <w:rPr>
                <w:lang w:eastAsia="en-GB"/>
              </w:rPr>
              <w:t>M/O/C</w:t>
            </w:r>
          </w:p>
        </w:tc>
        <w:tc>
          <w:tcPr>
            <w:tcW w:w="852" w:type="dxa"/>
          </w:tcPr>
          <w:p w:rsidR="007C2495" w:rsidRPr="00816C4A" w:rsidRDefault="007C2495" w:rsidP="000634A6">
            <w:pPr>
              <w:pStyle w:val="TAH"/>
              <w:rPr>
                <w:lang w:eastAsia="en-GB"/>
              </w:rPr>
            </w:pPr>
            <w:r w:rsidRPr="00816C4A">
              <w:rPr>
                <w:lang w:eastAsia="en-GB"/>
              </w:rPr>
              <w:t>Min</w:t>
            </w:r>
          </w:p>
        </w:tc>
        <w:tc>
          <w:tcPr>
            <w:tcW w:w="1418"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Call control result</w:t>
            </w:r>
          </w:p>
        </w:tc>
        <w:tc>
          <w:tcPr>
            <w:tcW w:w="1240" w:type="dxa"/>
          </w:tcPr>
          <w:p w:rsidR="007C2495" w:rsidRPr="00816C4A" w:rsidRDefault="007C2495" w:rsidP="000634A6">
            <w:pPr>
              <w:pStyle w:val="TAL"/>
              <w:jc w:val="center"/>
            </w:pPr>
            <w:r w:rsidRPr="00816C4A">
              <w:t>-</w:t>
            </w:r>
          </w:p>
        </w:tc>
        <w:tc>
          <w:tcPr>
            <w:tcW w:w="1240" w:type="dxa"/>
          </w:tcPr>
          <w:p w:rsidR="007C2495" w:rsidRPr="00816C4A" w:rsidRDefault="007C2495" w:rsidP="000634A6">
            <w:pPr>
              <w:pStyle w:val="TAL"/>
              <w:jc w:val="center"/>
            </w:pPr>
            <w:r w:rsidRPr="00816C4A">
              <w:t>M</w:t>
            </w:r>
          </w:p>
        </w:tc>
        <w:tc>
          <w:tcPr>
            <w:tcW w:w="852" w:type="dxa"/>
          </w:tcPr>
          <w:p w:rsidR="007C2495" w:rsidRPr="00816C4A" w:rsidRDefault="007C2495" w:rsidP="000634A6">
            <w:pPr>
              <w:pStyle w:val="TAL"/>
              <w:jc w:val="center"/>
            </w:pPr>
            <w:r w:rsidRPr="00816C4A">
              <w:t>Y</w:t>
            </w:r>
          </w:p>
        </w:tc>
        <w:tc>
          <w:tcPr>
            <w:tcW w:w="1418" w:type="dxa"/>
          </w:tcPr>
          <w:p w:rsidR="007C2495" w:rsidRPr="00816C4A" w:rsidRDefault="007C2495" w:rsidP="000634A6">
            <w:pPr>
              <w:pStyle w:val="TAL"/>
              <w:jc w:val="center"/>
            </w:pPr>
            <w:r w:rsidRPr="00816C4A">
              <w:t>1</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Length (A+B+C+D+E+F+G)</w:t>
            </w:r>
          </w:p>
        </w:tc>
        <w:tc>
          <w:tcPr>
            <w:tcW w:w="1240" w:type="dxa"/>
          </w:tcPr>
          <w:p w:rsidR="007C2495" w:rsidRPr="00816C4A" w:rsidRDefault="007C2495" w:rsidP="000634A6">
            <w:pPr>
              <w:pStyle w:val="TAL"/>
              <w:jc w:val="center"/>
              <w:rPr>
                <w:lang w:val="fr-FR"/>
              </w:rPr>
            </w:pPr>
            <w:r w:rsidRPr="00816C4A">
              <w:rPr>
                <w:lang w:val="fr-FR"/>
              </w:rPr>
              <w:t>-</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1418" w:type="dxa"/>
          </w:tcPr>
          <w:p w:rsidR="007C2495" w:rsidRPr="00816C4A" w:rsidRDefault="007C2495" w:rsidP="000634A6">
            <w:pPr>
              <w:pStyle w:val="TAL"/>
              <w:jc w:val="center"/>
              <w:rPr>
                <w:lang w:val="fr-FR"/>
              </w:rPr>
            </w:pPr>
            <w:r w:rsidRPr="00816C4A">
              <w:rPr>
                <w:lang w:val="fr-FR"/>
              </w:rPr>
              <w:t>1 or 2</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Address or SS string or USSD string or PDP context activation parameters or EPS PDN connection activation parameters or IMS URI</w:t>
            </w:r>
          </w:p>
          <w:p w:rsidR="007C2495" w:rsidRPr="00816C4A" w:rsidRDefault="007C2495" w:rsidP="000634A6">
            <w:pPr>
              <w:pStyle w:val="TAL"/>
            </w:pPr>
            <w:r w:rsidRPr="00816C4A">
              <w:t>or PDU session establishment parameters</w:t>
            </w:r>
          </w:p>
        </w:tc>
        <w:tc>
          <w:tcPr>
            <w:tcW w:w="1240" w:type="dxa"/>
          </w:tcPr>
          <w:p w:rsidR="007C2495" w:rsidRPr="00816C4A" w:rsidRDefault="007C2495" w:rsidP="000634A6">
            <w:pPr>
              <w:pStyle w:val="TAL"/>
              <w:jc w:val="center"/>
            </w:pPr>
            <w:r w:rsidRPr="00816C4A">
              <w:t>8.1, 8.14 or 8.17 or 8.72 or 8.98 or 8.108 or 8.143</w:t>
            </w:r>
          </w:p>
        </w:tc>
        <w:tc>
          <w:tcPr>
            <w:tcW w:w="1240" w:type="dxa"/>
          </w:tcPr>
          <w:p w:rsidR="007C2495" w:rsidRPr="00816C4A" w:rsidRDefault="007C2495" w:rsidP="000634A6">
            <w:pPr>
              <w:pStyle w:val="TAL"/>
              <w:jc w:val="center"/>
            </w:pPr>
          </w:p>
          <w:p w:rsidR="007C2495" w:rsidRPr="00816C4A" w:rsidRDefault="007C2495" w:rsidP="000634A6">
            <w:pPr>
              <w:pStyle w:val="TAL"/>
              <w:jc w:val="center"/>
            </w:pPr>
            <w:r w:rsidRPr="00816C4A">
              <w:t>O</w:t>
            </w:r>
          </w:p>
        </w:tc>
        <w:tc>
          <w:tcPr>
            <w:tcW w:w="852" w:type="dxa"/>
          </w:tcPr>
          <w:p w:rsidR="007C2495" w:rsidRPr="00816C4A" w:rsidRDefault="007C2495" w:rsidP="000634A6">
            <w:pPr>
              <w:pStyle w:val="TAL"/>
              <w:jc w:val="center"/>
            </w:pPr>
          </w:p>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p>
          <w:p w:rsidR="007C2495" w:rsidRPr="00816C4A" w:rsidRDefault="007C2495" w:rsidP="000634A6">
            <w:pPr>
              <w:pStyle w:val="TAL"/>
              <w:jc w:val="center"/>
            </w:pPr>
            <w:r w:rsidRPr="00816C4A">
              <w:t>A</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Capability configuration parameters 1</w:t>
            </w:r>
          </w:p>
        </w:tc>
        <w:tc>
          <w:tcPr>
            <w:tcW w:w="1240" w:type="dxa"/>
          </w:tcPr>
          <w:p w:rsidR="007C2495" w:rsidRPr="00816C4A" w:rsidRDefault="007C2495" w:rsidP="000634A6">
            <w:pPr>
              <w:pStyle w:val="TAL"/>
              <w:jc w:val="center"/>
            </w:pPr>
            <w:r w:rsidRPr="00816C4A">
              <w:t>8.4</w:t>
            </w:r>
          </w:p>
        </w:tc>
        <w:tc>
          <w:tcPr>
            <w:tcW w:w="1240" w:type="dxa"/>
          </w:tcPr>
          <w:p w:rsidR="007C2495" w:rsidRPr="00816C4A" w:rsidRDefault="007C2495" w:rsidP="000634A6">
            <w:pPr>
              <w:pStyle w:val="TAL"/>
              <w:jc w:val="center"/>
            </w:pPr>
            <w:r w:rsidRPr="00816C4A">
              <w:t>O</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r w:rsidRPr="00816C4A">
              <w:t>B</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Subaddress</w:t>
            </w:r>
          </w:p>
        </w:tc>
        <w:tc>
          <w:tcPr>
            <w:tcW w:w="1240" w:type="dxa"/>
          </w:tcPr>
          <w:p w:rsidR="007C2495" w:rsidRPr="00816C4A" w:rsidRDefault="007C2495" w:rsidP="000634A6">
            <w:pPr>
              <w:pStyle w:val="TAL"/>
              <w:jc w:val="center"/>
            </w:pPr>
            <w:r w:rsidRPr="00816C4A">
              <w:t>8.3</w:t>
            </w:r>
          </w:p>
        </w:tc>
        <w:tc>
          <w:tcPr>
            <w:tcW w:w="1240" w:type="dxa"/>
          </w:tcPr>
          <w:p w:rsidR="007C2495" w:rsidRPr="00816C4A" w:rsidRDefault="007C2495" w:rsidP="000634A6">
            <w:pPr>
              <w:pStyle w:val="TAL"/>
              <w:jc w:val="center"/>
            </w:pPr>
            <w:r w:rsidRPr="00816C4A">
              <w:t>O</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rPr>
                <w:lang w:val="fr-FR"/>
              </w:rPr>
            </w:pPr>
            <w:r w:rsidRPr="00816C4A">
              <w:rPr>
                <w:lang w:val="fr-FR"/>
              </w:rPr>
              <w:t>C</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rPr>
                <w:lang w:val="fr-FR"/>
              </w:rPr>
            </w:pPr>
            <w:r w:rsidRPr="00816C4A">
              <w:rPr>
                <w:lang w:val="fr-FR"/>
              </w:rPr>
              <w:t>Alpha identifier</w:t>
            </w:r>
          </w:p>
        </w:tc>
        <w:tc>
          <w:tcPr>
            <w:tcW w:w="1240" w:type="dxa"/>
          </w:tcPr>
          <w:p w:rsidR="007C2495" w:rsidRPr="00816C4A" w:rsidRDefault="007C2495" w:rsidP="000634A6">
            <w:pPr>
              <w:pStyle w:val="TAL"/>
              <w:jc w:val="center"/>
            </w:pPr>
            <w:r w:rsidRPr="00816C4A">
              <w:t>8.2</w:t>
            </w:r>
          </w:p>
        </w:tc>
        <w:tc>
          <w:tcPr>
            <w:tcW w:w="1240" w:type="dxa"/>
          </w:tcPr>
          <w:p w:rsidR="007C2495" w:rsidRPr="00816C4A" w:rsidRDefault="007C2495" w:rsidP="000634A6">
            <w:pPr>
              <w:pStyle w:val="TAL"/>
              <w:jc w:val="center"/>
            </w:pPr>
            <w:r w:rsidRPr="00816C4A">
              <w:t>O</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r w:rsidRPr="00816C4A">
              <w:t>D</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BC repeat indicator</w:t>
            </w:r>
          </w:p>
        </w:tc>
        <w:tc>
          <w:tcPr>
            <w:tcW w:w="1240" w:type="dxa"/>
          </w:tcPr>
          <w:p w:rsidR="007C2495" w:rsidRPr="00816C4A" w:rsidRDefault="007C2495" w:rsidP="000634A6">
            <w:pPr>
              <w:pStyle w:val="TAL"/>
              <w:jc w:val="center"/>
            </w:pPr>
            <w:r w:rsidRPr="00816C4A">
              <w:t>8.42</w:t>
            </w:r>
          </w:p>
        </w:tc>
        <w:tc>
          <w:tcPr>
            <w:tcW w:w="1240" w:type="dxa"/>
          </w:tcPr>
          <w:p w:rsidR="007C2495" w:rsidRPr="00816C4A" w:rsidRDefault="007C2495" w:rsidP="000634A6">
            <w:pPr>
              <w:pStyle w:val="TAL"/>
              <w:jc w:val="center"/>
            </w:pPr>
            <w:r w:rsidRPr="00816C4A">
              <w:t>C</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r w:rsidRPr="00816C4A">
              <w:t>E</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Capability configuration parameters 2</w:t>
            </w:r>
          </w:p>
        </w:tc>
        <w:tc>
          <w:tcPr>
            <w:tcW w:w="1240" w:type="dxa"/>
          </w:tcPr>
          <w:p w:rsidR="007C2495" w:rsidRPr="00816C4A" w:rsidRDefault="007C2495" w:rsidP="000634A6">
            <w:pPr>
              <w:pStyle w:val="TAL"/>
              <w:jc w:val="center"/>
            </w:pPr>
            <w:r w:rsidRPr="00816C4A">
              <w:t>8.4</w:t>
            </w:r>
          </w:p>
        </w:tc>
        <w:tc>
          <w:tcPr>
            <w:tcW w:w="1240" w:type="dxa"/>
          </w:tcPr>
          <w:p w:rsidR="007C2495" w:rsidRPr="00816C4A" w:rsidRDefault="007C2495" w:rsidP="000634A6">
            <w:pPr>
              <w:pStyle w:val="TAL"/>
              <w:jc w:val="center"/>
            </w:pPr>
            <w:r w:rsidRPr="00816C4A">
              <w:t>O</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r w:rsidRPr="00816C4A">
              <w:t>F</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Media Type</w:t>
            </w:r>
          </w:p>
        </w:tc>
        <w:tc>
          <w:tcPr>
            <w:tcW w:w="1240" w:type="dxa"/>
          </w:tcPr>
          <w:p w:rsidR="007C2495" w:rsidRPr="00816C4A" w:rsidRDefault="007C2495" w:rsidP="000634A6">
            <w:pPr>
              <w:pStyle w:val="TAL"/>
              <w:jc w:val="center"/>
            </w:pPr>
            <w:r w:rsidRPr="00816C4A">
              <w:t>8.132</w:t>
            </w:r>
          </w:p>
        </w:tc>
        <w:tc>
          <w:tcPr>
            <w:tcW w:w="1240" w:type="dxa"/>
          </w:tcPr>
          <w:p w:rsidR="007C2495" w:rsidRPr="00816C4A" w:rsidRDefault="007C2495" w:rsidP="000634A6">
            <w:pPr>
              <w:pStyle w:val="TAL"/>
              <w:jc w:val="center"/>
            </w:pPr>
            <w:r w:rsidRPr="00816C4A">
              <w:t>O</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r w:rsidRPr="00816C4A">
              <w:t>G</w:t>
            </w:r>
          </w:p>
        </w:tc>
      </w:tr>
    </w:tbl>
    <w:p w:rsidR="007C2495" w:rsidRPr="00816C4A" w:rsidRDefault="007C2495" w:rsidP="007C2495"/>
    <w:p w:rsidR="007C2495" w:rsidRPr="00816C4A" w:rsidRDefault="007C2495" w:rsidP="007C2495">
      <w:pPr>
        <w:pStyle w:val="B1"/>
      </w:pPr>
      <w:r w:rsidRPr="00816C4A">
        <w:t>-</w:t>
      </w:r>
      <w:r w:rsidRPr="00816C4A">
        <w:tab/>
        <w:t>Call control result:</w:t>
      </w:r>
    </w:p>
    <w:p w:rsidR="007C2495" w:rsidRPr="00816C4A" w:rsidRDefault="007C2495" w:rsidP="007C2495">
      <w:pPr>
        <w:pStyle w:val="B2"/>
      </w:pPr>
      <w:r w:rsidRPr="00816C4A">
        <w:t>Contents:</w:t>
      </w:r>
    </w:p>
    <w:p w:rsidR="007C2495" w:rsidRPr="00816C4A" w:rsidRDefault="007C2495" w:rsidP="007C2495">
      <w:pPr>
        <w:pStyle w:val="B2"/>
      </w:pPr>
      <w:r w:rsidRPr="00816C4A">
        <w:lastRenderedPageBreak/>
        <w:t>-</w:t>
      </w:r>
      <w:r w:rsidRPr="00816C4A">
        <w:tab/>
        <w:t>The command that the UICC gives to the ME concerning whether to allow, bar or modify the proposed call (or supplementary service operation);</w:t>
      </w:r>
    </w:p>
    <w:p w:rsidR="007C2495" w:rsidRPr="00816C4A" w:rsidRDefault="007C2495" w:rsidP="007C2495">
      <w:pPr>
        <w:pStyle w:val="B2"/>
      </w:pPr>
      <w:r w:rsidRPr="00816C4A">
        <w:t>Coding:</w:t>
      </w:r>
    </w:p>
    <w:p w:rsidR="007C2495" w:rsidRPr="00816C4A" w:rsidRDefault="007C2495" w:rsidP="007C2495">
      <w:pPr>
        <w:pStyle w:val="B2"/>
      </w:pPr>
      <w:r w:rsidRPr="00816C4A">
        <w:t>-</w:t>
      </w:r>
      <w:r w:rsidRPr="00816C4A">
        <w:tab/>
        <w:t>'00' = Allowed, no modification;</w:t>
      </w:r>
    </w:p>
    <w:p w:rsidR="007C2495" w:rsidRPr="00816C4A" w:rsidRDefault="007C2495" w:rsidP="007C2495">
      <w:pPr>
        <w:pStyle w:val="B2"/>
      </w:pPr>
      <w:r w:rsidRPr="00816C4A">
        <w:t>-</w:t>
      </w:r>
      <w:r w:rsidRPr="00816C4A">
        <w:tab/>
        <w:t>'01' = Not allowed;</w:t>
      </w:r>
    </w:p>
    <w:p w:rsidR="007C2495" w:rsidRPr="00816C4A" w:rsidRDefault="007C2495" w:rsidP="007C2495">
      <w:pPr>
        <w:pStyle w:val="B2"/>
      </w:pPr>
      <w:r w:rsidRPr="00816C4A">
        <w:t>-</w:t>
      </w:r>
      <w:r w:rsidRPr="00816C4A">
        <w:tab/>
        <w:t>'02' = Allowed with modifications.</w:t>
      </w:r>
    </w:p>
    <w:p w:rsidR="007C2495" w:rsidRPr="00816C4A" w:rsidRDefault="007C2495" w:rsidP="007C2495">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rsidR="007C2495" w:rsidRPr="00816C4A" w:rsidRDefault="007C2495" w:rsidP="007C2495">
      <w:pPr>
        <w:pStyle w:val="B2"/>
        <w:ind w:left="567" w:firstLine="0"/>
      </w:pPr>
      <w:r w:rsidRPr="00816C4A">
        <w:t>for a call set-up, if the address data object is not present, then the ME shall assume the Dialling number is not to be modified;</w:t>
      </w:r>
    </w:p>
    <w:p w:rsidR="007C2495" w:rsidRPr="00816C4A" w:rsidRDefault="007C2495" w:rsidP="007C2495">
      <w:pPr>
        <w:pStyle w:val="B2"/>
        <w:ind w:left="567" w:firstLine="0"/>
      </w:pPr>
      <w:r w:rsidRPr="00816C4A">
        <w:t>if the SS string data object or address data object is present and the ME receives wild values according to TS 31.102 [14], then the ME shall not process the command.</w:t>
      </w:r>
    </w:p>
    <w:p w:rsidR="007C2495" w:rsidRPr="00816C4A" w:rsidRDefault="007C2495" w:rsidP="007C2495">
      <w:pPr>
        <w:pStyle w:val="B2"/>
        <w:ind w:left="567" w:firstLine="0"/>
      </w:pPr>
      <w:r w:rsidRPr="00816C4A">
        <w:t>For a supplementary service, if the SS string data object is not present, then the ME shall assume that SS is not to be modified;</w:t>
      </w:r>
    </w:p>
    <w:p w:rsidR="007C2495" w:rsidRPr="00816C4A" w:rsidRDefault="007C2495" w:rsidP="007C2495">
      <w:pPr>
        <w:pStyle w:val="B2"/>
        <w:ind w:left="567" w:firstLine="0"/>
      </w:pPr>
      <w:r w:rsidRPr="00816C4A">
        <w:t>for a USSD operation, if the USSD string data object is not present, then the ME shall assume that the USSD operation is not to be modified;</w:t>
      </w:r>
    </w:p>
    <w:p w:rsidR="007C2495" w:rsidRPr="00816C4A" w:rsidRDefault="007C2495" w:rsidP="007C2495">
      <w:pPr>
        <w:pStyle w:val="B2"/>
        <w:ind w:left="567" w:firstLine="0"/>
      </w:pPr>
      <w:r w:rsidRPr="00816C4A">
        <w:t>for a PDP context activation, if the PDP context activation parameters object is not present, then the ME shall assume that the PDP context activation is not to be modified;</w:t>
      </w:r>
    </w:p>
    <w:p w:rsidR="007C2495" w:rsidRPr="00816C4A" w:rsidRDefault="007C2495" w:rsidP="007C2495">
      <w:pPr>
        <w:pStyle w:val="B2"/>
        <w:ind w:left="567" w:firstLine="0"/>
      </w:pPr>
      <w:r w:rsidRPr="00816C4A">
        <w:t xml:space="preserve">for an EPS PDN connection activation, if the EPS PDN connection activation parameters object is not present, then the ME shall assume that the EPS PDN connection activation is not to be modified; </w:t>
      </w:r>
    </w:p>
    <w:p w:rsidR="007C2495" w:rsidRPr="00816C4A" w:rsidRDefault="007C2495" w:rsidP="007C2495">
      <w:pPr>
        <w:pStyle w:val="B2"/>
        <w:ind w:left="567" w:firstLine="0"/>
      </w:pPr>
      <w:r w:rsidRPr="00816C4A">
        <w:t>for an IMS communication establishment, if the IMS URI data object is not present, then the ME shall assume that neither the SIP URI nor the tel URI are to be modified.</w:t>
      </w:r>
    </w:p>
    <w:p w:rsidR="007C2495" w:rsidRPr="00816C4A" w:rsidRDefault="007C2495" w:rsidP="007C2495">
      <w:pPr>
        <w:pStyle w:val="B2"/>
        <w:ind w:left="567" w:firstLine="0"/>
      </w:pPr>
      <w:r w:rsidRPr="00816C4A">
        <w:t>for a PDU session establishment, if the PDU session establishment parameters object is not present, then the ME shall assume that the PDU session establishment is not to be modified.</w:t>
      </w:r>
    </w:p>
    <w:p w:rsidR="007C2495" w:rsidRPr="00816C4A" w:rsidRDefault="007C2495" w:rsidP="007C2495">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rsidR="007C2495" w:rsidRPr="00816C4A" w:rsidRDefault="007C2495" w:rsidP="007C2495">
      <w:pPr>
        <w:pStyle w:val="B1"/>
        <w:keepNext/>
        <w:keepLines/>
      </w:pPr>
      <w:r w:rsidRPr="00816C4A">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rsidR="007C2495" w:rsidRPr="00816C4A" w:rsidRDefault="007C2495" w:rsidP="007C2495">
      <w:pPr>
        <w:pStyle w:val="B1"/>
      </w:pPr>
      <w:r w:rsidRPr="00816C4A">
        <w:t>-</w:t>
      </w:r>
      <w:r w:rsidRPr="00816C4A">
        <w:tab/>
        <w:t>Alpha identifier: this data object is only required if the UICC requests a particular indication to be given to the user. The handling of this data object by the ME is described in clause 7.3.1.3. The comprehension required flag of this data object shall be set to '0'.</w:t>
      </w:r>
    </w:p>
    <w:p w:rsidR="007C2495" w:rsidRPr="00816C4A" w:rsidRDefault="007C2495" w:rsidP="007C2495">
      <w:pPr>
        <w:pStyle w:val="B1"/>
      </w:pPr>
      <w:r w:rsidRPr="00816C4A">
        <w:t>-</w:t>
      </w:r>
      <w:r w:rsidRPr="00816C4A">
        <w:tab/>
        <w:t xml:space="preserve">BC repeat indicator: indicates how the associated bearers shall be interpreted. The change of bearer occurs on a network event. This BC repeat indicator is conditioned to the presence of the second capability configuration parameters and is coded as defined in TS 24.008 [9]. </w:t>
      </w:r>
    </w:p>
    <w:p w:rsidR="007C2495" w:rsidRPr="00816C4A" w:rsidRDefault="007C2495" w:rsidP="007C2495">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rsidR="007C2495" w:rsidRPr="00816C4A" w:rsidRDefault="007C2495" w:rsidP="007C2495">
      <w:r w:rsidRPr="00816C4A">
        <w:t>It is mandatory for the UICC to provide at least one of the optional data objects if it has set the Call control result to "allowed with modifications".</w:t>
      </w:r>
    </w:p>
    <w:p w:rsidR="007C2495" w:rsidRPr="00816C4A" w:rsidRDefault="007C2495" w:rsidP="007C2495">
      <w:pPr>
        <w:pStyle w:val="Heading4"/>
      </w:pPr>
      <w:bookmarkStart w:id="1217" w:name="_Toc3200861"/>
      <w:bookmarkStart w:id="1218" w:name="_Toc20392604"/>
      <w:bookmarkStart w:id="1219" w:name="_Toc27774251"/>
      <w:bookmarkStart w:id="1220" w:name="_Toc44931066"/>
      <w:bookmarkStart w:id="1221" w:name="_Toc44931896"/>
      <w:bookmarkStart w:id="1222" w:name="_Toc44932376"/>
      <w:r w:rsidRPr="00816C4A">
        <w:lastRenderedPageBreak/>
        <w:t>7.3.1.7</w:t>
      </w:r>
      <w:r w:rsidRPr="00816C4A">
        <w:tab/>
        <w:t>Procedure for PDP Context Activation</w:t>
      </w:r>
      <w:bookmarkEnd w:id="1217"/>
      <w:bookmarkEnd w:id="1218"/>
      <w:bookmarkEnd w:id="1219"/>
      <w:bookmarkEnd w:id="1220"/>
      <w:bookmarkEnd w:id="1221"/>
      <w:bookmarkEnd w:id="1222"/>
    </w:p>
    <w:p w:rsidR="007C2495" w:rsidRPr="00816C4A" w:rsidRDefault="007C2495" w:rsidP="007C2495">
      <w:pPr>
        <w:keepNext/>
        <w:keepLines/>
      </w:pPr>
      <w:r w:rsidRPr="00816C4A">
        <w:t xml:space="preserve">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 </w:t>
      </w:r>
    </w:p>
    <w:p w:rsidR="007C2495" w:rsidRPr="00816C4A" w:rsidRDefault="007C2495" w:rsidP="007C2495">
      <w:pPr>
        <w:keepNext/>
        <w:keepLines/>
      </w:pPr>
      <w:r w:rsidRPr="00816C4A">
        <w:t>When the ME performs an emergency PDP context activation, the ME shall not send the ENVELOPE (CALL CONTROL) command to the UICC.</w:t>
      </w:r>
    </w:p>
    <w:p w:rsidR="007C2495" w:rsidRPr="00816C4A" w:rsidRDefault="007C2495" w:rsidP="007C2495">
      <w:pPr>
        <w:keepNext/>
      </w:pPr>
      <w:r w:rsidRPr="00816C4A">
        <w:t>The UICC shall respond in the same way as for mobile originated calls. The ME shall interpret the response as follows:</w:t>
      </w:r>
    </w:p>
    <w:p w:rsidR="007C2495" w:rsidRPr="00816C4A" w:rsidRDefault="007C2495" w:rsidP="007C2495">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rsidR="007C2495" w:rsidRPr="00816C4A" w:rsidRDefault="007C2495" w:rsidP="007C2495">
      <w:pPr>
        <w:pStyle w:val="B1"/>
      </w:pPr>
      <w:r w:rsidRPr="00816C4A">
        <w:t>-</w:t>
      </w:r>
      <w:r w:rsidRPr="00816C4A">
        <w:tab/>
        <w:t>if the UICC responds with '93 00', the ME shall not the Activate PDP Context message and may retry the command;</w:t>
      </w:r>
    </w:p>
    <w:p w:rsidR="007C2495" w:rsidRPr="00816C4A" w:rsidRDefault="007C2495" w:rsidP="007C2495">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rsidR="007C2495" w:rsidRPr="00816C4A" w:rsidRDefault="007C2495" w:rsidP="007C2495">
      <w:r w:rsidRPr="00816C4A">
        <w:t>In the case where the initial PDP Context Activation request results from a proactive command OPEN CHANNEL where GPRS is selected:</w:t>
      </w:r>
    </w:p>
    <w:p w:rsidR="007C2495" w:rsidRPr="00816C4A" w:rsidRDefault="007C2495" w:rsidP="007C2495">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7C2495" w:rsidRPr="00816C4A" w:rsidRDefault="007C2495" w:rsidP="007C2495">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rsidR="007C2495" w:rsidRPr="00816C4A" w:rsidRDefault="007C2495" w:rsidP="007C2495">
      <w:pPr>
        <w:pStyle w:val="Heading4"/>
      </w:pPr>
      <w:bookmarkStart w:id="1223" w:name="_Toc3200862"/>
      <w:bookmarkStart w:id="1224" w:name="_Toc20392605"/>
      <w:bookmarkStart w:id="1225" w:name="_Toc27774252"/>
      <w:bookmarkStart w:id="1226" w:name="_Toc44931067"/>
      <w:bookmarkStart w:id="1227" w:name="_Toc44931897"/>
      <w:bookmarkStart w:id="1228" w:name="_Toc44932377"/>
      <w:r w:rsidRPr="00816C4A">
        <w:t>7.3.1.8</w:t>
      </w:r>
      <w:r w:rsidRPr="00816C4A">
        <w:tab/>
        <w:t>Procedure for EPS PDN connection Activation</w:t>
      </w:r>
      <w:bookmarkEnd w:id="1223"/>
      <w:bookmarkEnd w:id="1224"/>
      <w:bookmarkEnd w:id="1225"/>
      <w:bookmarkEnd w:id="1226"/>
      <w:bookmarkEnd w:id="1227"/>
      <w:bookmarkEnd w:id="1228"/>
    </w:p>
    <w:p w:rsidR="007C2495" w:rsidRPr="00816C4A" w:rsidRDefault="007C2495" w:rsidP="007C2495">
      <w:pPr>
        <w:keepNext/>
        <w:keepLines/>
      </w:pPr>
      <w:r w:rsidRPr="00816C4A">
        <w:t xml:space="preserve">If the service "call control on EPS PDN connection by USIM" is available in the USIM Service Table (see TS 31.102 [14]), then for all EPS PDN connection activation (including those resulting from a OPEN CHANNEL proactive UICC command where E-UTRAN is selected), the ME shall first pass the corresponding PDN Connectivity Request message (see TS 24.301 [46]) to the UICC, using the ENVELOPE (CALL CONTROL) command defined above. The ME shall also pass to the UICC in the ENVELOPE (CALL CONTROL) command the current serving cell. </w:t>
      </w:r>
    </w:p>
    <w:p w:rsidR="007C2495" w:rsidRPr="00816C4A" w:rsidRDefault="007C2495" w:rsidP="007C2495">
      <w:pPr>
        <w:keepNext/>
      </w:pPr>
      <w:r w:rsidRPr="00816C4A">
        <w:t>When the ME performs an emergency EPS PDN connection activation, the ME shall not send the ENVELOPE (CALL CONTROL) command to the UICC.</w:t>
      </w:r>
    </w:p>
    <w:p w:rsidR="007C2495" w:rsidRPr="00816C4A" w:rsidRDefault="007C2495" w:rsidP="007C2495">
      <w:pPr>
        <w:keepNext/>
      </w:pPr>
      <w:r w:rsidRPr="00816C4A">
        <w:t>The UICC shall respond in the same way as for mobile originated calls. The ME shall interpret the response as follows:</w:t>
      </w:r>
    </w:p>
    <w:p w:rsidR="007C2495" w:rsidRPr="00816C4A" w:rsidRDefault="007C2495" w:rsidP="007C2495">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rsidR="007C2495" w:rsidRPr="00816C4A" w:rsidRDefault="007C2495" w:rsidP="007C2495">
      <w:pPr>
        <w:pStyle w:val="B1"/>
      </w:pPr>
      <w:r w:rsidRPr="00816C4A">
        <w:t>-</w:t>
      </w:r>
      <w:r w:rsidRPr="00816C4A">
        <w:tab/>
        <w:t>if the UICC responds with '93 00', the ME shall not send the PDN Connectivity Request message and may retry the command;</w:t>
      </w:r>
    </w:p>
    <w:p w:rsidR="007C2495" w:rsidRPr="00816C4A" w:rsidRDefault="007C2495" w:rsidP="007C2495">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rsidR="007C2495" w:rsidRPr="00816C4A" w:rsidRDefault="007C2495" w:rsidP="007C2495">
      <w:r w:rsidRPr="00816C4A">
        <w:lastRenderedPageBreak/>
        <w:t>In the case where the initial PDN Connectivity Request results from a proactive command OPEN CHANNEL where E-UTRAN is selected:</w:t>
      </w:r>
    </w:p>
    <w:p w:rsidR="007C2495" w:rsidRPr="00816C4A" w:rsidRDefault="007C2495" w:rsidP="007C2495">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7C2495" w:rsidRPr="00816C4A" w:rsidRDefault="007C2495" w:rsidP="007C2495">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rsidR="007C2495" w:rsidRPr="00816C4A" w:rsidRDefault="007C2495" w:rsidP="007C2495">
      <w:pPr>
        <w:pStyle w:val="Heading4"/>
      </w:pPr>
      <w:bookmarkStart w:id="1229" w:name="_Toc3200863"/>
      <w:bookmarkStart w:id="1230" w:name="_Toc20392606"/>
      <w:bookmarkStart w:id="1231" w:name="_Toc27774253"/>
      <w:bookmarkStart w:id="1232" w:name="_Toc44931068"/>
      <w:bookmarkStart w:id="1233" w:name="_Toc44931898"/>
      <w:bookmarkStart w:id="1234" w:name="_Toc44932378"/>
      <w:r w:rsidRPr="00816C4A">
        <w:t>7.3.1.9</w:t>
      </w:r>
      <w:r w:rsidRPr="00816C4A">
        <w:tab/>
        <w:t>Procedure for IMS communications establishment</w:t>
      </w:r>
      <w:bookmarkEnd w:id="1229"/>
      <w:bookmarkEnd w:id="1230"/>
      <w:bookmarkEnd w:id="1231"/>
      <w:bookmarkEnd w:id="1232"/>
      <w:bookmarkEnd w:id="1233"/>
      <w:bookmarkEnd w:id="1234"/>
    </w:p>
    <w:p w:rsidR="007C2495" w:rsidRPr="00816C4A" w:rsidRDefault="007C2495" w:rsidP="007C2495">
      <w:pPr>
        <w:keepNext/>
        <w:keepLines/>
      </w:pPr>
      <w:r w:rsidRPr="00816C4A">
        <w:t xml:space="preserve">If the service "communication control for IMS by USIM" is available in the USIM Service Table (see TS 31.102 [14]), then for all IMS communication establishment, the ME shall first pass the corresponding IMS Request-URI contained in SIP INVITE message  (see TS24.229 [52]) to the UICC, using the ENVELOPE (CALL CONTROL) command defined above. The ME shall also pass to the UICC in the ENVELOPE (CALL CONTROL) command the current serving cell if the IMS communication is established over </w:t>
      </w:r>
      <w:r w:rsidR="000634A6" w:rsidRPr="009D2160">
        <w:t>GERAN, UTRAN</w:t>
      </w:r>
      <w:r w:rsidR="000634A6">
        <w:t>,</w:t>
      </w:r>
      <w:r w:rsidR="000634A6" w:rsidRPr="009D2160">
        <w:t xml:space="preserve"> E-UTRAN</w:t>
      </w:r>
      <w:r w:rsidR="000634A6">
        <w:t xml:space="preserve"> or NG-RAN</w:t>
      </w:r>
      <w:r w:rsidR="000634A6" w:rsidRPr="009D2160">
        <w:t>.</w:t>
      </w:r>
      <w:r w:rsidRPr="00816C4A">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816C4A">
        <w:rPr>
          <w:lang w:val="en-US" w:eastAsia="es-ES"/>
        </w:rPr>
        <w:t>.</w:t>
      </w:r>
    </w:p>
    <w:p w:rsidR="007C2495" w:rsidRPr="00816C4A" w:rsidRDefault="007C2495" w:rsidP="007C2495">
      <w:pPr>
        <w:keepNext/>
        <w:keepLines/>
      </w:pPr>
      <w:r w:rsidRPr="00816C4A">
        <w:t>This procedure replaces the call control by USIM using the Address TLV (clause 8.1) when the call is originated over IMS and the service "communication control for IMS by USIM" is available in the USIM Service Table (see TS 31.102 [14]).</w:t>
      </w:r>
    </w:p>
    <w:p w:rsidR="007C2495" w:rsidRPr="00816C4A" w:rsidRDefault="007C2495" w:rsidP="007C2495">
      <w:pPr>
        <w:pStyle w:val="B1"/>
        <w:ind w:left="0" w:firstLine="0"/>
      </w:pPr>
      <w:r w:rsidRPr="00816C4A">
        <w:t>When the ME detects that an IMS emergency call is being initiated, the ME shall set up an emergency call without sending the ENVELOPE (CALL CONTROL) command to the UICC.</w:t>
      </w:r>
    </w:p>
    <w:p w:rsidR="007C2495" w:rsidRPr="00816C4A" w:rsidRDefault="007C2495" w:rsidP="007C2495">
      <w:pPr>
        <w:keepNext/>
      </w:pPr>
      <w:r w:rsidRPr="00816C4A">
        <w:t>The UICC shall respond in the same way as for mobile originated communications. The ME shall interpret the response as follows:</w:t>
      </w:r>
    </w:p>
    <w:p w:rsidR="007C2495" w:rsidRPr="00816C4A" w:rsidRDefault="007C2495" w:rsidP="007C2495">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rsidR="007C2495" w:rsidRPr="00816C4A" w:rsidRDefault="007C2495" w:rsidP="007C2495">
      <w:pPr>
        <w:pStyle w:val="B1"/>
      </w:pPr>
      <w:r w:rsidRPr="00816C4A">
        <w:t>-</w:t>
      </w:r>
      <w:r w:rsidRPr="00816C4A">
        <w:tab/>
        <w:t>if the UICC responds with '93 00', the ME shall not send SIP INVITE message and may retry the command;</w:t>
      </w:r>
    </w:p>
    <w:p w:rsidR="007C2495" w:rsidRPr="00816C4A" w:rsidRDefault="007C2495" w:rsidP="007C2495">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rsidR="007C2495" w:rsidRPr="00816C4A" w:rsidRDefault="007C2495" w:rsidP="007C2495">
      <w:pPr>
        <w:pStyle w:val="Heading4"/>
      </w:pPr>
      <w:bookmarkStart w:id="1235" w:name="_Toc3200864"/>
      <w:bookmarkStart w:id="1236" w:name="_Toc20392607"/>
      <w:bookmarkStart w:id="1237" w:name="_Toc27774254"/>
      <w:bookmarkStart w:id="1238" w:name="_Toc44931069"/>
      <w:bookmarkStart w:id="1239" w:name="_Toc44931899"/>
      <w:bookmarkStart w:id="1240" w:name="_Toc44932379"/>
      <w:r w:rsidRPr="00816C4A">
        <w:t>7.3.1.10</w:t>
      </w:r>
      <w:r w:rsidRPr="00816C4A">
        <w:tab/>
        <w:t>Procedure for PDU session establishment</w:t>
      </w:r>
      <w:bookmarkEnd w:id="1235"/>
      <w:bookmarkEnd w:id="1236"/>
      <w:bookmarkEnd w:id="1237"/>
      <w:bookmarkEnd w:id="1238"/>
      <w:bookmarkEnd w:id="1239"/>
      <w:bookmarkEnd w:id="1240"/>
    </w:p>
    <w:p w:rsidR="007C2495" w:rsidRPr="00816C4A" w:rsidRDefault="007C2495" w:rsidP="007C2495">
      <w:pPr>
        <w:keepNext/>
        <w:keepLines/>
      </w:pPr>
      <w:r w:rsidRPr="00816C4A">
        <w:t xml:space="preserve">If the service "call control on PDU session by USIM" is available in the USIM Service Table (see TS 31.102 [14]), then for all PDU session establishment (including those resulting from a OPEN CHANNEL proactive UICC command where NG-RAN is selected), the ME shall first pass the corresponding PDU Session Establishment Request message (see TS 24.501 [70]) to the UICC, using the ENVELOPE (CALL CONTROL) command defined above. The ME shall also pass to the UICC in the ENVELOPE (CALL CONTROL) command the current serving cell. </w:t>
      </w:r>
    </w:p>
    <w:p w:rsidR="007C2495" w:rsidRPr="00816C4A" w:rsidRDefault="007C2495" w:rsidP="007C2495">
      <w:pPr>
        <w:keepNext/>
      </w:pPr>
      <w:r w:rsidRPr="00816C4A">
        <w:t>When the ME performs an emergency PDU session establishment, the ME shall not send the ENVELOPE (CALL CONTROL) command to the UICC.</w:t>
      </w:r>
    </w:p>
    <w:p w:rsidR="007C2495" w:rsidRPr="00816C4A" w:rsidRDefault="007C2495" w:rsidP="007C2495">
      <w:pPr>
        <w:keepNext/>
      </w:pPr>
      <w:r w:rsidRPr="00816C4A">
        <w:t>The UICC shall respond in the same way as for mobile originated calls. The ME shall interpret the response as follows:</w:t>
      </w:r>
    </w:p>
    <w:p w:rsidR="007C2495" w:rsidRPr="00816C4A" w:rsidRDefault="007C2495" w:rsidP="007C2495">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rsidR="007C2495" w:rsidRPr="00816C4A" w:rsidRDefault="007C2495" w:rsidP="007C2495">
      <w:pPr>
        <w:pStyle w:val="B1"/>
      </w:pPr>
      <w:r w:rsidRPr="00816C4A">
        <w:t>-</w:t>
      </w:r>
      <w:r w:rsidRPr="00816C4A">
        <w:tab/>
        <w:t>if the UICC responds with '93 00', the ME shall not send the PDU Session Establishment Request message and may retry the command;</w:t>
      </w:r>
    </w:p>
    <w:p w:rsidR="007C2495" w:rsidRPr="00816C4A" w:rsidRDefault="007C2495" w:rsidP="007C2495">
      <w:pPr>
        <w:pStyle w:val="B1"/>
      </w:pPr>
      <w:r w:rsidRPr="00816C4A">
        <w:lastRenderedPageBreak/>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rsidR="007C2495" w:rsidRPr="00816C4A" w:rsidRDefault="007C2495" w:rsidP="007C2495">
      <w:r w:rsidRPr="00816C4A">
        <w:t>In the case where the initial PDU Session Establishment Request results from a proactive command OPEN CHANNEL where NG-RAN is selected:</w:t>
      </w:r>
    </w:p>
    <w:p w:rsidR="007C2495" w:rsidRPr="00816C4A" w:rsidRDefault="007C2495" w:rsidP="007C2495">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7C2495" w:rsidRPr="00816C4A" w:rsidRDefault="007C2495" w:rsidP="007C2495">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rsidR="007C2495" w:rsidRPr="00816C4A" w:rsidRDefault="007C2495" w:rsidP="007C2495">
      <w:pPr>
        <w:pStyle w:val="Heading3"/>
      </w:pPr>
      <w:bookmarkStart w:id="1241" w:name="_Toc3200865"/>
      <w:bookmarkStart w:id="1242" w:name="_Toc20392608"/>
      <w:bookmarkStart w:id="1243" w:name="_Toc27774255"/>
      <w:bookmarkStart w:id="1244" w:name="_Toc44931070"/>
      <w:bookmarkStart w:id="1245" w:name="_Toc44931900"/>
      <w:bookmarkStart w:id="1246" w:name="_Toc44932380"/>
      <w:r w:rsidRPr="00816C4A">
        <w:t>7.3.2</w:t>
      </w:r>
      <w:r w:rsidRPr="00816C4A">
        <w:tab/>
        <w:t>MO Short Message Control by USIM</w:t>
      </w:r>
      <w:bookmarkEnd w:id="1241"/>
      <w:bookmarkEnd w:id="1242"/>
      <w:bookmarkEnd w:id="1243"/>
      <w:bookmarkEnd w:id="1244"/>
      <w:bookmarkEnd w:id="1245"/>
      <w:bookmarkEnd w:id="1246"/>
    </w:p>
    <w:p w:rsidR="007C2495" w:rsidRPr="00816C4A" w:rsidRDefault="007C2495" w:rsidP="007C2495">
      <w:pPr>
        <w:pStyle w:val="Heading4"/>
      </w:pPr>
      <w:bookmarkStart w:id="1247" w:name="_Toc3200866"/>
      <w:bookmarkStart w:id="1248" w:name="_Toc20392609"/>
      <w:bookmarkStart w:id="1249" w:name="_Toc27774256"/>
      <w:bookmarkStart w:id="1250" w:name="_Toc44931071"/>
      <w:bookmarkStart w:id="1251" w:name="_Toc44931901"/>
      <w:bookmarkStart w:id="1252" w:name="_Toc44932381"/>
      <w:r w:rsidRPr="00816C4A">
        <w:t>7.3.2.1</w:t>
      </w:r>
      <w:r w:rsidRPr="00816C4A">
        <w:tab/>
        <w:t>Description</w:t>
      </w:r>
      <w:bookmarkEnd w:id="1247"/>
      <w:bookmarkEnd w:id="1248"/>
      <w:bookmarkEnd w:id="1249"/>
      <w:bookmarkEnd w:id="1250"/>
      <w:bookmarkEnd w:id="1251"/>
      <w:bookmarkEnd w:id="1252"/>
    </w:p>
    <w:p w:rsidR="007C2495" w:rsidRPr="00816C4A" w:rsidRDefault="007C2495" w:rsidP="007C2495">
      <w:r w:rsidRPr="00816C4A">
        <w:t>If the service "MO Short Message Control" is available in the USIM Service Table (see TS 31.102 [14]), then the ME shall follow the procedure below:</w:t>
      </w:r>
    </w:p>
    <w:p w:rsidR="007C2495" w:rsidRPr="00816C4A" w:rsidRDefault="007C2495" w:rsidP="007C2495">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rsidR="007C2495" w:rsidRPr="00816C4A" w:rsidRDefault="007C2495" w:rsidP="007C2495">
      <w:pPr>
        <w:pStyle w:val="B1"/>
      </w:pPr>
      <w:r w:rsidRPr="00816C4A">
        <w:t>-</w:t>
      </w:r>
      <w:r w:rsidRPr="00816C4A">
        <w:tab/>
        <w:t>if the UICC responds with '90 00', the ME shall send the short message with the addresses unchanged;</w:t>
      </w:r>
    </w:p>
    <w:p w:rsidR="007C2495" w:rsidRPr="00816C4A" w:rsidRDefault="007C2495" w:rsidP="007C2495">
      <w:pPr>
        <w:pStyle w:val="B1"/>
      </w:pPr>
      <w:r w:rsidRPr="00816C4A">
        <w:t>-</w:t>
      </w:r>
      <w:r w:rsidRPr="00816C4A">
        <w:tab/>
        <w:t>if the UICC responds with any other status code indicating an error, the ME shall not send the short message;</w:t>
      </w:r>
    </w:p>
    <w:p w:rsidR="007C2495" w:rsidRPr="00816C4A" w:rsidRDefault="007C2495" w:rsidP="007C2495">
      <w:pPr>
        <w:pStyle w:val="B1"/>
      </w:pPr>
      <w:r w:rsidRPr="00816C4A">
        <w:t>-</w:t>
      </w:r>
      <w:r w:rsidRPr="00816C4A">
        <w:tab/>
        <w:t>if the UICC responds with '93 00', the ME shall not send the short message and may retry the command;</w:t>
      </w:r>
    </w:p>
    <w:p w:rsidR="007C2495" w:rsidRPr="00816C4A" w:rsidRDefault="007C2495" w:rsidP="007C2495">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rsidR="007C2495" w:rsidRPr="00816C4A" w:rsidRDefault="007C2495" w:rsidP="007C2495">
      <w:r w:rsidRPr="00816C4A">
        <w:t>The ME shall then follow the MO Short Message procedure defined in TS 24.011 [10].</w:t>
      </w:r>
    </w:p>
    <w:p w:rsidR="007C2495" w:rsidRPr="00816C4A" w:rsidRDefault="007C2495" w:rsidP="007C2495">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rsidR="007C2495" w:rsidRPr="00816C4A" w:rsidRDefault="007C2495" w:rsidP="007C2495">
      <w:pPr>
        <w:pStyle w:val="Heading4"/>
      </w:pPr>
      <w:bookmarkStart w:id="1253" w:name="_Toc3200867"/>
      <w:bookmarkStart w:id="1254" w:name="_Toc20392610"/>
      <w:bookmarkStart w:id="1255" w:name="_Toc27774257"/>
      <w:bookmarkStart w:id="1256" w:name="_Toc44931072"/>
      <w:bookmarkStart w:id="1257" w:name="_Toc44931902"/>
      <w:bookmarkStart w:id="1258" w:name="_Toc44932382"/>
      <w:r w:rsidRPr="00816C4A">
        <w:t>7.3.2.2</w:t>
      </w:r>
      <w:r w:rsidRPr="00816C4A">
        <w:tab/>
        <w:t>Structure of ENVELOPE (MO SHORT MESSAGE CONTROL)</w:t>
      </w:r>
      <w:bookmarkEnd w:id="1253"/>
      <w:bookmarkEnd w:id="1254"/>
      <w:bookmarkEnd w:id="1255"/>
      <w:bookmarkEnd w:id="1256"/>
      <w:bookmarkEnd w:id="1257"/>
      <w:bookmarkEnd w:id="1258"/>
    </w:p>
    <w:p w:rsidR="007C2495" w:rsidRPr="00816C4A" w:rsidRDefault="007C2495" w:rsidP="007C2495">
      <w:r w:rsidRPr="00816C4A">
        <w:t>Direction: ME to UICC.</w:t>
      </w:r>
    </w:p>
    <w:p w:rsidR="007C2495" w:rsidRPr="00816C4A" w:rsidRDefault="007C2495" w:rsidP="007C2495">
      <w:r w:rsidRPr="00816C4A">
        <w:t>The command header is specified in TS 31.101 [13].</w:t>
      </w:r>
    </w:p>
    <w:p w:rsidR="007C2495" w:rsidRPr="00816C4A" w:rsidRDefault="007C2495" w:rsidP="007C2495">
      <w:r w:rsidRPr="00816C4A">
        <w:t>Command parameters/data.</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H"/>
              <w:rPr>
                <w:lang w:eastAsia="en-GB"/>
              </w:rPr>
            </w:pPr>
            <w:r w:rsidRPr="00816C4A">
              <w:rPr>
                <w:lang w:eastAsia="en-GB"/>
              </w:rPr>
              <w:t>Description</w:t>
            </w:r>
          </w:p>
        </w:tc>
        <w:tc>
          <w:tcPr>
            <w:tcW w:w="1240" w:type="dxa"/>
          </w:tcPr>
          <w:p w:rsidR="007C2495" w:rsidRPr="00816C4A" w:rsidRDefault="007C2495" w:rsidP="000634A6">
            <w:pPr>
              <w:pStyle w:val="TAH"/>
              <w:rPr>
                <w:lang w:eastAsia="en-GB"/>
              </w:rPr>
            </w:pPr>
            <w:r w:rsidRPr="00816C4A">
              <w:rPr>
                <w:lang w:eastAsia="en-GB"/>
              </w:rPr>
              <w:t>Clause</w:t>
            </w:r>
          </w:p>
        </w:tc>
        <w:tc>
          <w:tcPr>
            <w:tcW w:w="1240" w:type="dxa"/>
          </w:tcPr>
          <w:p w:rsidR="007C2495" w:rsidRPr="00816C4A" w:rsidRDefault="007C2495" w:rsidP="000634A6">
            <w:pPr>
              <w:pStyle w:val="TAH"/>
              <w:rPr>
                <w:lang w:eastAsia="en-GB"/>
              </w:rPr>
            </w:pPr>
            <w:r w:rsidRPr="00816C4A">
              <w:rPr>
                <w:lang w:eastAsia="en-GB"/>
              </w:rPr>
              <w:t>M/O/C</w:t>
            </w:r>
          </w:p>
        </w:tc>
        <w:tc>
          <w:tcPr>
            <w:tcW w:w="852" w:type="dxa"/>
          </w:tcPr>
          <w:p w:rsidR="007C2495" w:rsidRPr="00816C4A" w:rsidRDefault="007C2495" w:rsidP="000634A6">
            <w:pPr>
              <w:pStyle w:val="TAH"/>
              <w:rPr>
                <w:lang w:eastAsia="en-GB"/>
              </w:rPr>
            </w:pPr>
            <w:r w:rsidRPr="00816C4A">
              <w:rPr>
                <w:lang w:eastAsia="en-GB"/>
              </w:rPr>
              <w:t>Min</w:t>
            </w:r>
          </w:p>
        </w:tc>
        <w:tc>
          <w:tcPr>
            <w:tcW w:w="1418"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MO Short Message control tag</w:t>
            </w:r>
          </w:p>
        </w:tc>
        <w:tc>
          <w:tcPr>
            <w:tcW w:w="1240" w:type="dxa"/>
          </w:tcPr>
          <w:p w:rsidR="007C2495" w:rsidRPr="00816C4A" w:rsidRDefault="007C2495" w:rsidP="000634A6">
            <w:pPr>
              <w:pStyle w:val="TAL"/>
              <w:jc w:val="center"/>
            </w:pPr>
            <w:r w:rsidRPr="00816C4A">
              <w:t>9.1</w:t>
            </w:r>
          </w:p>
        </w:tc>
        <w:tc>
          <w:tcPr>
            <w:tcW w:w="1240" w:type="dxa"/>
          </w:tcPr>
          <w:p w:rsidR="007C2495" w:rsidRPr="00816C4A" w:rsidRDefault="007C2495" w:rsidP="000634A6">
            <w:pPr>
              <w:pStyle w:val="TAL"/>
              <w:jc w:val="center"/>
            </w:pPr>
            <w:r w:rsidRPr="00816C4A">
              <w:t>M</w:t>
            </w:r>
          </w:p>
        </w:tc>
        <w:tc>
          <w:tcPr>
            <w:tcW w:w="852" w:type="dxa"/>
          </w:tcPr>
          <w:p w:rsidR="007C2495" w:rsidRPr="00816C4A" w:rsidRDefault="007C2495" w:rsidP="000634A6">
            <w:pPr>
              <w:pStyle w:val="TAL"/>
              <w:jc w:val="center"/>
            </w:pPr>
            <w:r w:rsidRPr="00816C4A">
              <w:t>Y</w:t>
            </w:r>
          </w:p>
        </w:tc>
        <w:tc>
          <w:tcPr>
            <w:tcW w:w="1418" w:type="dxa"/>
          </w:tcPr>
          <w:p w:rsidR="007C2495" w:rsidRPr="00816C4A" w:rsidRDefault="007C2495" w:rsidP="000634A6">
            <w:pPr>
              <w:pStyle w:val="TAL"/>
              <w:jc w:val="center"/>
            </w:pPr>
            <w:r w:rsidRPr="00816C4A">
              <w:t>1</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Length (A+B+C+D)</w:t>
            </w:r>
          </w:p>
        </w:tc>
        <w:tc>
          <w:tcPr>
            <w:tcW w:w="1240" w:type="dxa"/>
          </w:tcPr>
          <w:p w:rsidR="007C2495" w:rsidRPr="00816C4A" w:rsidRDefault="007C2495" w:rsidP="000634A6">
            <w:pPr>
              <w:pStyle w:val="TAL"/>
              <w:jc w:val="center"/>
              <w:rPr>
                <w:lang w:val="fr-FR"/>
              </w:rPr>
            </w:pPr>
            <w:r w:rsidRPr="00816C4A">
              <w:rPr>
                <w:lang w:val="fr-FR"/>
              </w:rPr>
              <w:t>-</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1418" w:type="dxa"/>
          </w:tcPr>
          <w:p w:rsidR="007C2495" w:rsidRPr="00816C4A" w:rsidRDefault="007C2495" w:rsidP="000634A6">
            <w:pPr>
              <w:pStyle w:val="TAL"/>
              <w:jc w:val="center"/>
              <w:rPr>
                <w:lang w:val="fr-FR"/>
              </w:rPr>
            </w:pPr>
            <w:r w:rsidRPr="00816C4A">
              <w:rPr>
                <w:lang w:val="fr-FR"/>
              </w:rPr>
              <w:t>1 or 2</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rPr>
                <w:lang w:val="fr-FR"/>
              </w:rPr>
            </w:pPr>
            <w:r w:rsidRPr="00816C4A">
              <w:rPr>
                <w:lang w:val="fr-FR"/>
              </w:rPr>
              <w:t>Device identities</w:t>
            </w:r>
          </w:p>
        </w:tc>
        <w:tc>
          <w:tcPr>
            <w:tcW w:w="1240" w:type="dxa"/>
          </w:tcPr>
          <w:p w:rsidR="007C2495" w:rsidRPr="00816C4A" w:rsidRDefault="007C2495" w:rsidP="000634A6">
            <w:pPr>
              <w:pStyle w:val="TAL"/>
              <w:jc w:val="center"/>
              <w:rPr>
                <w:lang w:val="fr-FR"/>
              </w:rPr>
            </w:pPr>
            <w:r w:rsidRPr="00816C4A">
              <w:rPr>
                <w:lang w:val="fr-FR"/>
              </w:rPr>
              <w:t>8.7</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pPr>
            <w:r w:rsidRPr="00816C4A">
              <w:t>Y</w:t>
            </w:r>
          </w:p>
        </w:tc>
        <w:tc>
          <w:tcPr>
            <w:tcW w:w="1418" w:type="dxa"/>
          </w:tcPr>
          <w:p w:rsidR="007C2495" w:rsidRPr="00816C4A" w:rsidRDefault="007C2495" w:rsidP="000634A6">
            <w:pPr>
              <w:pStyle w:val="TAL"/>
              <w:jc w:val="center"/>
            </w:pPr>
            <w:r w:rsidRPr="00816C4A">
              <w:t>A</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Address data object 1</w:t>
            </w:r>
          </w:p>
        </w:tc>
        <w:tc>
          <w:tcPr>
            <w:tcW w:w="1240" w:type="dxa"/>
          </w:tcPr>
          <w:p w:rsidR="007C2495" w:rsidRPr="00816C4A" w:rsidRDefault="007C2495" w:rsidP="000634A6">
            <w:pPr>
              <w:pStyle w:val="TAL"/>
              <w:jc w:val="center"/>
              <w:rPr>
                <w:lang w:val="fr-FR"/>
              </w:rPr>
            </w:pPr>
            <w:r w:rsidRPr="00816C4A">
              <w:rPr>
                <w:lang w:val="fr-FR"/>
              </w:rPr>
              <w:t>8.1 or 8.108</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1418" w:type="dxa"/>
          </w:tcPr>
          <w:p w:rsidR="007C2495" w:rsidRPr="00816C4A" w:rsidRDefault="007C2495" w:rsidP="000634A6">
            <w:pPr>
              <w:pStyle w:val="TAL"/>
              <w:jc w:val="center"/>
              <w:rPr>
                <w:lang w:val="fr-FR"/>
              </w:rPr>
            </w:pPr>
            <w:r w:rsidRPr="00816C4A">
              <w:rPr>
                <w:lang w:val="fr-FR"/>
              </w:rPr>
              <w:t>B</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Address data object 2</w:t>
            </w:r>
          </w:p>
        </w:tc>
        <w:tc>
          <w:tcPr>
            <w:tcW w:w="1240" w:type="dxa"/>
          </w:tcPr>
          <w:p w:rsidR="007C2495" w:rsidRPr="00816C4A" w:rsidRDefault="007C2495" w:rsidP="000634A6">
            <w:pPr>
              <w:pStyle w:val="TAL"/>
              <w:jc w:val="center"/>
              <w:rPr>
                <w:lang w:val="fr-FR"/>
              </w:rPr>
            </w:pPr>
            <w:r w:rsidRPr="00816C4A">
              <w:rPr>
                <w:lang w:val="fr-FR"/>
              </w:rPr>
              <w:t>8.1 or 8.108</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1418" w:type="dxa"/>
          </w:tcPr>
          <w:p w:rsidR="007C2495" w:rsidRPr="00816C4A" w:rsidRDefault="007C2495" w:rsidP="000634A6">
            <w:pPr>
              <w:pStyle w:val="TAL"/>
              <w:jc w:val="center"/>
              <w:rPr>
                <w:lang w:val="fr-FR"/>
              </w:rPr>
            </w:pPr>
            <w:r w:rsidRPr="00816C4A">
              <w:rPr>
                <w:lang w:val="fr-FR"/>
              </w:rPr>
              <w:t>C</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rsidR="007C2495" w:rsidRPr="00816C4A" w:rsidRDefault="007C2495" w:rsidP="000634A6">
            <w:pPr>
              <w:pStyle w:val="TAL"/>
              <w:jc w:val="center"/>
              <w:rPr>
                <w:lang w:val="fr-FR"/>
              </w:rPr>
            </w:pPr>
            <w:r w:rsidRPr="00816C4A">
              <w:rPr>
                <w:lang w:val="fr-FR"/>
              </w:rPr>
              <w:t>8.19</w:t>
            </w:r>
          </w:p>
        </w:tc>
        <w:tc>
          <w:tcPr>
            <w:tcW w:w="1240" w:type="dxa"/>
          </w:tcPr>
          <w:p w:rsidR="007C2495" w:rsidRPr="00816C4A" w:rsidRDefault="007C2495" w:rsidP="000634A6">
            <w:pPr>
              <w:pStyle w:val="TAL"/>
              <w:jc w:val="center"/>
              <w:rPr>
                <w:lang w:val="fr-FR"/>
              </w:rPr>
            </w:pPr>
            <w:r w:rsidRPr="00816C4A">
              <w:rPr>
                <w:lang w:val="fr-FR"/>
              </w:rPr>
              <w:t>C</w:t>
            </w:r>
          </w:p>
        </w:tc>
        <w:tc>
          <w:tcPr>
            <w:tcW w:w="852" w:type="dxa"/>
          </w:tcPr>
          <w:p w:rsidR="007C2495" w:rsidRPr="00816C4A" w:rsidRDefault="007C2495" w:rsidP="000634A6">
            <w:pPr>
              <w:pStyle w:val="TAL"/>
              <w:jc w:val="center"/>
            </w:pPr>
            <w:r w:rsidRPr="00816C4A">
              <w:t>Y</w:t>
            </w:r>
          </w:p>
        </w:tc>
        <w:tc>
          <w:tcPr>
            <w:tcW w:w="1418" w:type="dxa"/>
          </w:tcPr>
          <w:p w:rsidR="007C2495" w:rsidRPr="00816C4A" w:rsidRDefault="007C2495" w:rsidP="000634A6">
            <w:pPr>
              <w:pStyle w:val="TAL"/>
              <w:jc w:val="center"/>
            </w:pPr>
            <w:r w:rsidRPr="00816C4A">
              <w:t>D</w:t>
            </w:r>
          </w:p>
        </w:tc>
      </w:tr>
    </w:tbl>
    <w:p w:rsidR="007C2495" w:rsidRPr="00816C4A" w:rsidRDefault="007C2495" w:rsidP="007C2495"/>
    <w:p w:rsidR="007C2495" w:rsidRPr="00816C4A" w:rsidRDefault="007C2495" w:rsidP="007C2495">
      <w:pPr>
        <w:pStyle w:val="B1"/>
      </w:pPr>
      <w:r w:rsidRPr="00816C4A">
        <w:t>-</w:t>
      </w:r>
      <w:r w:rsidRPr="00816C4A">
        <w:tab/>
        <w:t>Device identities: the ME shall set the device identities to:</w:t>
      </w:r>
    </w:p>
    <w:p w:rsidR="007C2495" w:rsidRPr="00816C4A" w:rsidRDefault="007C2495" w:rsidP="007C2495">
      <w:pPr>
        <w:pStyle w:val="B2"/>
      </w:pPr>
      <w:r w:rsidRPr="00816C4A">
        <w:t>source:</w:t>
      </w:r>
      <w:r w:rsidRPr="00816C4A">
        <w:tab/>
        <w:t>ME;</w:t>
      </w:r>
    </w:p>
    <w:p w:rsidR="007C2495" w:rsidRPr="00816C4A" w:rsidRDefault="007C2495" w:rsidP="007C2495">
      <w:pPr>
        <w:pStyle w:val="B2"/>
      </w:pPr>
      <w:r w:rsidRPr="00816C4A">
        <w:t>destination:</w:t>
      </w:r>
      <w:r w:rsidRPr="00816C4A">
        <w:tab/>
        <w:t>UICC.</w:t>
      </w:r>
    </w:p>
    <w:p w:rsidR="007C2495" w:rsidRPr="00816C4A" w:rsidRDefault="007C2495" w:rsidP="007C2495">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rsidR="007C2495" w:rsidRPr="00816C4A" w:rsidRDefault="007C2495" w:rsidP="007C2495">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rsidR="007C2495" w:rsidRPr="00816C4A" w:rsidRDefault="007C2495" w:rsidP="007C2495">
      <w:pPr>
        <w:pStyle w:val="B1"/>
      </w:pPr>
      <w:r w:rsidRPr="00816C4A">
        <w:t>-</w:t>
      </w:r>
      <w:r w:rsidRPr="00816C4A">
        <w:tab/>
        <w:t xml:space="preserve">Location </w:t>
      </w:r>
      <w:smartTag w:uri="urn:schemas-microsoft-com:office:smarttags" w:element="PersonName">
        <w:r w:rsidRPr="00816C4A">
          <w:t>info</w:t>
        </w:r>
      </w:smartTag>
      <w:r w:rsidRPr="00816C4A">
        <w:t xml:space="preserve">rmation: this data object contains the identification (MCC, MNC, LAC, Cell Identity) of the current serving cell of the UE. This data object shall be present if the short message is sent over </w:t>
      </w:r>
      <w:r w:rsidR="000634A6" w:rsidRPr="005B57EB">
        <w:t>GERAN, UTRAN</w:t>
      </w:r>
      <w:r w:rsidR="000634A6">
        <w:t>,</w:t>
      </w:r>
      <w:r w:rsidR="000634A6" w:rsidRPr="005B57EB">
        <w:t xml:space="preserve"> E-UTRAN</w:t>
      </w:r>
      <w:r w:rsidR="000634A6">
        <w:t xml:space="preserve"> or NG-RAN</w:t>
      </w:r>
      <w:r w:rsidR="000634A6" w:rsidRPr="005B57EB">
        <w:t>.</w:t>
      </w:r>
    </w:p>
    <w:p w:rsidR="007C2495" w:rsidRPr="00816C4A" w:rsidRDefault="007C2495" w:rsidP="007C2495">
      <w:r w:rsidRPr="00816C4A">
        <w:t>Response parameters/data.</w:t>
      </w:r>
    </w:p>
    <w:p w:rsidR="007C2495" w:rsidRPr="00816C4A" w:rsidRDefault="007C2495" w:rsidP="007C2495">
      <w:r w:rsidRPr="00816C4A">
        <w:t>It is permissible for the UICC to provide no response data, by responding with SW1/SW2 = '90 00'. If the UICC does not provide any response data, then this shall have the same meaning as "allowed, no modification".</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H"/>
              <w:rPr>
                <w:lang w:eastAsia="en-GB"/>
              </w:rPr>
            </w:pPr>
            <w:r w:rsidRPr="00816C4A">
              <w:rPr>
                <w:lang w:eastAsia="en-GB"/>
              </w:rPr>
              <w:t>Description</w:t>
            </w:r>
          </w:p>
        </w:tc>
        <w:tc>
          <w:tcPr>
            <w:tcW w:w="1240" w:type="dxa"/>
          </w:tcPr>
          <w:p w:rsidR="007C2495" w:rsidRPr="00816C4A" w:rsidRDefault="007C2495" w:rsidP="000634A6">
            <w:pPr>
              <w:pStyle w:val="TAH"/>
              <w:rPr>
                <w:lang w:eastAsia="en-GB"/>
              </w:rPr>
            </w:pPr>
            <w:r w:rsidRPr="00816C4A">
              <w:rPr>
                <w:lang w:eastAsia="en-GB"/>
              </w:rPr>
              <w:t>Clause</w:t>
            </w:r>
          </w:p>
        </w:tc>
        <w:tc>
          <w:tcPr>
            <w:tcW w:w="1240" w:type="dxa"/>
          </w:tcPr>
          <w:p w:rsidR="007C2495" w:rsidRPr="00816C4A" w:rsidRDefault="007C2495" w:rsidP="000634A6">
            <w:pPr>
              <w:pStyle w:val="TAH"/>
              <w:rPr>
                <w:lang w:eastAsia="en-GB"/>
              </w:rPr>
            </w:pPr>
            <w:r w:rsidRPr="00816C4A">
              <w:rPr>
                <w:lang w:eastAsia="en-GB"/>
              </w:rPr>
              <w:t>M/O/C</w:t>
            </w:r>
          </w:p>
        </w:tc>
        <w:tc>
          <w:tcPr>
            <w:tcW w:w="852" w:type="dxa"/>
          </w:tcPr>
          <w:p w:rsidR="007C2495" w:rsidRPr="00816C4A" w:rsidRDefault="007C2495" w:rsidP="000634A6">
            <w:pPr>
              <w:pStyle w:val="TAH"/>
              <w:rPr>
                <w:lang w:eastAsia="en-GB"/>
              </w:rPr>
            </w:pPr>
            <w:r w:rsidRPr="00816C4A">
              <w:rPr>
                <w:lang w:eastAsia="en-GB"/>
              </w:rPr>
              <w:t>Min</w:t>
            </w:r>
          </w:p>
        </w:tc>
        <w:tc>
          <w:tcPr>
            <w:tcW w:w="1418"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MO short message control result</w:t>
            </w:r>
          </w:p>
        </w:tc>
        <w:tc>
          <w:tcPr>
            <w:tcW w:w="1240" w:type="dxa"/>
          </w:tcPr>
          <w:p w:rsidR="007C2495" w:rsidRPr="00816C4A" w:rsidRDefault="007C2495" w:rsidP="000634A6">
            <w:pPr>
              <w:pStyle w:val="TAL"/>
              <w:jc w:val="center"/>
            </w:pPr>
            <w:r w:rsidRPr="00816C4A">
              <w:t>-</w:t>
            </w:r>
          </w:p>
        </w:tc>
        <w:tc>
          <w:tcPr>
            <w:tcW w:w="1240" w:type="dxa"/>
          </w:tcPr>
          <w:p w:rsidR="007C2495" w:rsidRPr="00816C4A" w:rsidRDefault="007C2495" w:rsidP="000634A6">
            <w:pPr>
              <w:pStyle w:val="TAL"/>
              <w:jc w:val="center"/>
            </w:pPr>
            <w:r w:rsidRPr="00816C4A">
              <w:t>M</w:t>
            </w:r>
          </w:p>
        </w:tc>
        <w:tc>
          <w:tcPr>
            <w:tcW w:w="852" w:type="dxa"/>
          </w:tcPr>
          <w:p w:rsidR="007C2495" w:rsidRPr="00816C4A" w:rsidRDefault="007C2495" w:rsidP="000634A6">
            <w:pPr>
              <w:pStyle w:val="TAL"/>
              <w:jc w:val="center"/>
            </w:pPr>
            <w:r w:rsidRPr="00816C4A">
              <w:t>Y</w:t>
            </w:r>
          </w:p>
        </w:tc>
        <w:tc>
          <w:tcPr>
            <w:tcW w:w="1418" w:type="dxa"/>
          </w:tcPr>
          <w:p w:rsidR="007C2495" w:rsidRPr="00816C4A" w:rsidRDefault="007C2495" w:rsidP="000634A6">
            <w:pPr>
              <w:pStyle w:val="TAL"/>
              <w:jc w:val="center"/>
            </w:pPr>
            <w:r w:rsidRPr="00816C4A">
              <w:t>1</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Length (A+B+C)</w:t>
            </w:r>
          </w:p>
        </w:tc>
        <w:tc>
          <w:tcPr>
            <w:tcW w:w="1240" w:type="dxa"/>
          </w:tcPr>
          <w:p w:rsidR="007C2495" w:rsidRPr="00816C4A" w:rsidRDefault="007C2495" w:rsidP="000634A6">
            <w:pPr>
              <w:pStyle w:val="TAL"/>
              <w:jc w:val="center"/>
              <w:rPr>
                <w:lang w:val="fr-FR"/>
              </w:rPr>
            </w:pPr>
            <w:r w:rsidRPr="00816C4A">
              <w:rPr>
                <w:lang w:val="fr-FR"/>
              </w:rPr>
              <w:t>-</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1418" w:type="dxa"/>
          </w:tcPr>
          <w:p w:rsidR="007C2495" w:rsidRPr="00816C4A" w:rsidRDefault="007C2495" w:rsidP="000634A6">
            <w:pPr>
              <w:pStyle w:val="TAL"/>
              <w:jc w:val="center"/>
              <w:rPr>
                <w:lang w:val="fr-FR"/>
              </w:rPr>
            </w:pPr>
            <w:r w:rsidRPr="00816C4A">
              <w:rPr>
                <w:lang w:val="fr-FR"/>
              </w:rPr>
              <w:t>1 or 2</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Address data object 1</w:t>
            </w:r>
          </w:p>
        </w:tc>
        <w:tc>
          <w:tcPr>
            <w:tcW w:w="1240" w:type="dxa"/>
          </w:tcPr>
          <w:p w:rsidR="007C2495" w:rsidRPr="00816C4A" w:rsidRDefault="007C2495" w:rsidP="000634A6">
            <w:pPr>
              <w:pStyle w:val="TAL"/>
              <w:jc w:val="center"/>
            </w:pPr>
            <w:r w:rsidRPr="00816C4A">
              <w:t>8.1 or 8.108</w:t>
            </w:r>
          </w:p>
        </w:tc>
        <w:tc>
          <w:tcPr>
            <w:tcW w:w="1240" w:type="dxa"/>
          </w:tcPr>
          <w:p w:rsidR="007C2495" w:rsidRPr="00816C4A" w:rsidRDefault="007C2495" w:rsidP="000634A6">
            <w:pPr>
              <w:pStyle w:val="TAL"/>
              <w:jc w:val="center"/>
            </w:pPr>
            <w:r w:rsidRPr="00816C4A">
              <w:t>O (see note)</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r w:rsidRPr="00816C4A">
              <w:t>A</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Address data object 2</w:t>
            </w:r>
          </w:p>
        </w:tc>
        <w:tc>
          <w:tcPr>
            <w:tcW w:w="1240" w:type="dxa"/>
          </w:tcPr>
          <w:p w:rsidR="007C2495" w:rsidRPr="00816C4A" w:rsidRDefault="007C2495" w:rsidP="000634A6">
            <w:pPr>
              <w:pStyle w:val="TAL"/>
              <w:jc w:val="center"/>
            </w:pPr>
            <w:r w:rsidRPr="00816C4A">
              <w:t>8.1 or 8.108</w:t>
            </w:r>
          </w:p>
        </w:tc>
        <w:tc>
          <w:tcPr>
            <w:tcW w:w="1240" w:type="dxa"/>
          </w:tcPr>
          <w:p w:rsidR="007C2495" w:rsidRPr="00816C4A" w:rsidRDefault="007C2495" w:rsidP="000634A6">
            <w:pPr>
              <w:pStyle w:val="TAL"/>
              <w:jc w:val="center"/>
            </w:pPr>
            <w:r w:rsidRPr="00816C4A">
              <w:t>O (see note)</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r w:rsidRPr="00816C4A">
              <w:t>B</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rPr>
                <w:lang w:val="fr-FR"/>
              </w:rPr>
            </w:pPr>
            <w:r w:rsidRPr="00816C4A">
              <w:rPr>
                <w:lang w:val="fr-FR"/>
              </w:rPr>
              <w:t>Alpha identifier</w:t>
            </w:r>
          </w:p>
        </w:tc>
        <w:tc>
          <w:tcPr>
            <w:tcW w:w="1240" w:type="dxa"/>
          </w:tcPr>
          <w:p w:rsidR="007C2495" w:rsidRPr="00816C4A" w:rsidRDefault="007C2495" w:rsidP="000634A6">
            <w:pPr>
              <w:pStyle w:val="TAL"/>
              <w:jc w:val="center"/>
              <w:rPr>
                <w:lang w:val="fr-FR"/>
              </w:rPr>
            </w:pPr>
            <w:r w:rsidRPr="00816C4A">
              <w:rPr>
                <w:lang w:val="fr-FR"/>
              </w:rPr>
              <w:t>8.2</w:t>
            </w:r>
          </w:p>
        </w:tc>
        <w:tc>
          <w:tcPr>
            <w:tcW w:w="1240" w:type="dxa"/>
          </w:tcPr>
          <w:p w:rsidR="007C2495" w:rsidRPr="00816C4A" w:rsidRDefault="007C2495" w:rsidP="000634A6">
            <w:pPr>
              <w:pStyle w:val="TAL"/>
              <w:jc w:val="center"/>
              <w:rPr>
                <w:lang w:val="fr-FR"/>
              </w:rPr>
            </w:pPr>
            <w:r w:rsidRPr="00816C4A">
              <w:rPr>
                <w:lang w:val="fr-FR"/>
              </w:rPr>
              <w:t>O</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r w:rsidRPr="00816C4A">
              <w:t>C</w:t>
            </w:r>
          </w:p>
        </w:tc>
      </w:tr>
      <w:tr w:rsidR="007C2495" w:rsidRPr="00816C4A" w:rsidTr="000634A6">
        <w:tblPrEx>
          <w:tblCellMar>
            <w:top w:w="0" w:type="dxa"/>
            <w:bottom w:w="0" w:type="dxa"/>
          </w:tblCellMar>
        </w:tblPrEx>
        <w:trPr>
          <w:jc w:val="center"/>
        </w:trPr>
        <w:tc>
          <w:tcPr>
            <w:tcW w:w="8506" w:type="dxa"/>
            <w:gridSpan w:val="5"/>
          </w:tcPr>
          <w:p w:rsidR="007C2495" w:rsidRPr="00816C4A" w:rsidRDefault="007C2495" w:rsidP="000634A6">
            <w:pPr>
              <w:pStyle w:val="TAL"/>
            </w:pPr>
            <w:r w:rsidRPr="00816C4A">
              <w:t>NOTE: The UICC shall provide the two optional address data objects if it has set the MO Short Message control result to "allowed with modifications".</w:t>
            </w:r>
          </w:p>
        </w:tc>
      </w:tr>
    </w:tbl>
    <w:p w:rsidR="007C2495" w:rsidRPr="00816C4A" w:rsidRDefault="007C2495" w:rsidP="007C2495"/>
    <w:p w:rsidR="007C2495" w:rsidRPr="00816C4A" w:rsidRDefault="007C2495" w:rsidP="007C2495">
      <w:pPr>
        <w:pStyle w:val="B1"/>
      </w:pPr>
      <w:r w:rsidRPr="00816C4A">
        <w:t>-</w:t>
      </w:r>
      <w:r w:rsidRPr="00816C4A">
        <w:tab/>
        <w:t>MO Short Message control result:</w:t>
      </w:r>
    </w:p>
    <w:p w:rsidR="007C2495" w:rsidRPr="00816C4A" w:rsidRDefault="007C2495" w:rsidP="007C2495">
      <w:pPr>
        <w:pStyle w:val="B2"/>
      </w:pPr>
      <w:r w:rsidRPr="00816C4A">
        <w:t>Contents:</w:t>
      </w:r>
    </w:p>
    <w:p w:rsidR="007C2495" w:rsidRPr="00816C4A" w:rsidRDefault="007C2495" w:rsidP="007C2495">
      <w:pPr>
        <w:pStyle w:val="B2"/>
      </w:pPr>
      <w:r w:rsidRPr="00816C4A">
        <w:t>-</w:t>
      </w:r>
      <w:r w:rsidRPr="00816C4A">
        <w:tab/>
        <w:t>The command that the UICC gives to the ME concerning whether to allow, bar or modify the proposed short message;</w:t>
      </w:r>
    </w:p>
    <w:p w:rsidR="007C2495" w:rsidRPr="00816C4A" w:rsidRDefault="007C2495" w:rsidP="007C2495">
      <w:pPr>
        <w:pStyle w:val="B2"/>
      </w:pPr>
      <w:r w:rsidRPr="00816C4A">
        <w:t>Coding:</w:t>
      </w:r>
    </w:p>
    <w:p w:rsidR="007C2495" w:rsidRPr="00816C4A" w:rsidRDefault="007C2495" w:rsidP="007C2495">
      <w:pPr>
        <w:pStyle w:val="B2"/>
      </w:pPr>
      <w:r w:rsidRPr="00816C4A">
        <w:t>-</w:t>
      </w:r>
      <w:r w:rsidRPr="00816C4A">
        <w:tab/>
        <w:t>'00' = Allowed, no modification;</w:t>
      </w:r>
    </w:p>
    <w:p w:rsidR="007C2495" w:rsidRPr="00816C4A" w:rsidRDefault="007C2495" w:rsidP="007C2495">
      <w:pPr>
        <w:pStyle w:val="B2"/>
      </w:pPr>
      <w:r w:rsidRPr="00816C4A">
        <w:t>-</w:t>
      </w:r>
      <w:r w:rsidRPr="00816C4A">
        <w:tab/>
        <w:t>'01' = Not allowed;</w:t>
      </w:r>
    </w:p>
    <w:p w:rsidR="007C2495" w:rsidRPr="00816C4A" w:rsidRDefault="007C2495" w:rsidP="007C2495">
      <w:pPr>
        <w:pStyle w:val="B2"/>
      </w:pPr>
      <w:r w:rsidRPr="00816C4A">
        <w:t>-</w:t>
      </w:r>
      <w:r w:rsidRPr="00816C4A">
        <w:tab/>
        <w:t>'02' = Allowed with modifications.</w:t>
      </w:r>
    </w:p>
    <w:p w:rsidR="007C2495" w:rsidRPr="00816C4A" w:rsidRDefault="007C2495" w:rsidP="007C2495">
      <w:pPr>
        <w:pStyle w:val="B1"/>
      </w:pPr>
      <w:r w:rsidRPr="00816C4A">
        <w:t>-</w:t>
      </w:r>
      <w:r w:rsidRPr="00816C4A">
        <w:tab/>
        <w:t>if the ME receives wild values according to TS 31.102 [14] in either the Address data object 1 or Address data object 2, then the ME shall not process the command.</w:t>
      </w:r>
    </w:p>
    <w:p w:rsidR="007C2495" w:rsidRPr="00816C4A" w:rsidRDefault="007C2495" w:rsidP="007C2495">
      <w:pPr>
        <w:pStyle w:val="B1"/>
      </w:pPr>
      <w:r w:rsidRPr="00816C4A">
        <w:lastRenderedPageBreak/>
        <w:t>-</w:t>
      </w:r>
      <w:r w:rsidRPr="00816C4A">
        <w:tab/>
        <w:t>Alpha identifier: this data object is only required if the UICC requests a particular indication to be given to the user. The handling of this data object by the ME is described in clause 7.3.2.3.</w:t>
      </w:r>
    </w:p>
    <w:p w:rsidR="007C2495" w:rsidRPr="00816C4A" w:rsidRDefault="007C2495" w:rsidP="007C2495">
      <w:pPr>
        <w:pStyle w:val="Heading4"/>
      </w:pPr>
      <w:bookmarkStart w:id="1259" w:name="_Toc3200868"/>
      <w:bookmarkStart w:id="1260" w:name="_Toc20392611"/>
      <w:bookmarkStart w:id="1261" w:name="_Toc27774258"/>
      <w:bookmarkStart w:id="1262" w:name="_Toc44931073"/>
      <w:bookmarkStart w:id="1263" w:name="_Toc44931903"/>
      <w:bookmarkStart w:id="1264" w:name="_Toc44932383"/>
      <w:r w:rsidRPr="00816C4A">
        <w:t>7.3.2.3</w:t>
      </w:r>
      <w:r w:rsidRPr="00816C4A">
        <w:tab/>
        <w:t>Indication to be given to the user</w:t>
      </w:r>
      <w:bookmarkEnd w:id="1259"/>
      <w:bookmarkEnd w:id="1260"/>
      <w:bookmarkEnd w:id="1261"/>
      <w:bookmarkEnd w:id="1262"/>
      <w:bookmarkEnd w:id="1263"/>
      <w:bookmarkEnd w:id="1264"/>
    </w:p>
    <w:p w:rsidR="007C2495" w:rsidRPr="00816C4A" w:rsidRDefault="007C2495" w:rsidP="007C2495">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rm the user at the time the response is received by the ME. The use of this alpha identifier by the ME is identical to the one described in clause 7.3.1.3 relative to call control by USIM.</w:t>
      </w:r>
    </w:p>
    <w:p w:rsidR="007C2495" w:rsidRPr="00816C4A" w:rsidRDefault="007C2495" w:rsidP="007C2495">
      <w:pPr>
        <w:pStyle w:val="Heading4"/>
      </w:pPr>
      <w:bookmarkStart w:id="1265" w:name="_Toc3200869"/>
      <w:bookmarkStart w:id="1266" w:name="_Toc20392612"/>
      <w:bookmarkStart w:id="1267" w:name="_Toc27774259"/>
      <w:bookmarkStart w:id="1268" w:name="_Toc44931074"/>
      <w:bookmarkStart w:id="1269" w:name="_Toc44931904"/>
      <w:bookmarkStart w:id="1270" w:name="_Toc44932384"/>
      <w:r w:rsidRPr="00816C4A">
        <w:t>7.3.2.4</w:t>
      </w:r>
      <w:r w:rsidRPr="00816C4A">
        <w:tab/>
        <w:t>Interaction with Fixed Dialling Number</w:t>
      </w:r>
      <w:bookmarkEnd w:id="1265"/>
      <w:bookmarkEnd w:id="1266"/>
      <w:bookmarkEnd w:id="1267"/>
      <w:bookmarkEnd w:id="1268"/>
      <w:bookmarkEnd w:id="1269"/>
      <w:bookmarkEnd w:id="1270"/>
    </w:p>
    <w:p w:rsidR="007C2495" w:rsidRPr="00816C4A" w:rsidRDefault="007C2495" w:rsidP="007C2495">
      <w:r w:rsidRPr="00816C4A">
        <w:t>It is permissible for the Fixed Dialling Number service to be enabled (see TS 31.102 [14]) at the same time as MO Short Message Control is available (in the USIM Service Table). If FDN is enabled, the ME shall follow the procedure for Call Control (see clause 7.3.1.4), where the number or called address (i.e. IMS URI) in the procedure refers to both the SMS destination address and the SMSC address.</w:t>
      </w:r>
    </w:p>
    <w:p w:rsidR="007C2495" w:rsidRPr="00816C4A" w:rsidRDefault="007C2495" w:rsidP="007C2495">
      <w:pPr>
        <w:pStyle w:val="Heading2"/>
      </w:pPr>
      <w:bookmarkStart w:id="1271" w:name="_Toc3200870"/>
      <w:bookmarkStart w:id="1272" w:name="_Toc20392613"/>
      <w:bookmarkStart w:id="1273" w:name="_Toc27774260"/>
      <w:bookmarkStart w:id="1274" w:name="_Toc44931075"/>
      <w:bookmarkStart w:id="1275" w:name="_Toc44931905"/>
      <w:bookmarkStart w:id="1276" w:name="_Toc44932385"/>
      <w:r w:rsidRPr="00816C4A">
        <w:t>7.4</w:t>
      </w:r>
      <w:r w:rsidRPr="00816C4A">
        <w:tab/>
        <w:t>Timer Expiration</w:t>
      </w:r>
      <w:bookmarkEnd w:id="1271"/>
      <w:bookmarkEnd w:id="1272"/>
      <w:bookmarkEnd w:id="1273"/>
      <w:bookmarkEnd w:id="1274"/>
      <w:bookmarkEnd w:id="1275"/>
      <w:bookmarkEnd w:id="1276"/>
    </w:p>
    <w:p w:rsidR="007C2495" w:rsidRPr="00816C4A" w:rsidRDefault="007C2495" w:rsidP="007C2495">
      <w:r w:rsidRPr="00816C4A">
        <w:t>See ETSI TS 102 223 [32] clause 7.4.</w:t>
      </w:r>
    </w:p>
    <w:p w:rsidR="007C2495" w:rsidRPr="00816C4A" w:rsidRDefault="007C2495" w:rsidP="007C2495">
      <w:pPr>
        <w:pStyle w:val="Heading2"/>
      </w:pPr>
      <w:bookmarkStart w:id="1277" w:name="_Toc3200871"/>
      <w:bookmarkStart w:id="1278" w:name="_Toc20392614"/>
      <w:bookmarkStart w:id="1279" w:name="_Toc27774261"/>
      <w:bookmarkStart w:id="1280" w:name="_Toc44931076"/>
      <w:bookmarkStart w:id="1281" w:name="_Toc44931906"/>
      <w:bookmarkStart w:id="1282" w:name="_Toc44932386"/>
      <w:r w:rsidRPr="00816C4A">
        <w:t>7.5</w:t>
      </w:r>
      <w:r w:rsidRPr="00816C4A">
        <w:tab/>
        <w:t>Event download</w:t>
      </w:r>
      <w:bookmarkEnd w:id="1277"/>
      <w:bookmarkEnd w:id="1278"/>
      <w:bookmarkEnd w:id="1279"/>
      <w:bookmarkEnd w:id="1280"/>
      <w:bookmarkEnd w:id="1281"/>
      <w:bookmarkEnd w:id="1282"/>
    </w:p>
    <w:p w:rsidR="007C2495" w:rsidRPr="00816C4A" w:rsidRDefault="007C2495" w:rsidP="007C2495">
      <w:r w:rsidRPr="00816C4A">
        <w:t>See ETSI TS 102 223 [32] clause 7.5.</w:t>
      </w:r>
    </w:p>
    <w:p w:rsidR="007C2495" w:rsidRPr="00816C4A" w:rsidRDefault="007C2495" w:rsidP="007C2495">
      <w:r w:rsidRPr="00816C4A">
        <w:t>Regarding all the call events, the following equivalences shall apply:</w:t>
      </w:r>
    </w:p>
    <w:p w:rsidR="007C2495" w:rsidRPr="00816C4A" w:rsidRDefault="007C2495" w:rsidP="007C2495">
      <w:pPr>
        <w:pStyle w:val="B1"/>
      </w:pPr>
      <w:r w:rsidRPr="00816C4A">
        <w:t>-</w:t>
      </w:r>
      <w:r w:rsidRPr="00816C4A">
        <w:tab/>
        <w:t>the "call setup message" is the SETUP message as defined in TS 24.008 [09];</w:t>
      </w:r>
    </w:p>
    <w:p w:rsidR="007C2495" w:rsidRPr="00816C4A" w:rsidRDefault="007C2495" w:rsidP="007C2495">
      <w:pPr>
        <w:pStyle w:val="B1"/>
      </w:pPr>
      <w:r w:rsidRPr="00816C4A">
        <w:t>-</w:t>
      </w:r>
      <w:r w:rsidRPr="00816C4A">
        <w:tab/>
        <w:t>the "call connect message" is the CONNECT message as defined in TS 24.008 [09];</w:t>
      </w:r>
    </w:p>
    <w:p w:rsidR="007C2495" w:rsidRPr="00816C4A" w:rsidRDefault="007C2495" w:rsidP="007C2495">
      <w:pPr>
        <w:pStyle w:val="B1"/>
      </w:pPr>
      <w:r w:rsidRPr="00816C4A">
        <w:t>-</w:t>
      </w:r>
      <w:r w:rsidRPr="00816C4A">
        <w:tab/>
        <w:t>the "disconnect messages" are the DISCONNECT, RELEASE, RELEASE COMPLETE messages as defined in TS 24.008 [09];</w:t>
      </w:r>
    </w:p>
    <w:p w:rsidR="007C2495" w:rsidRPr="00816C4A" w:rsidRDefault="007C2495" w:rsidP="007C2495">
      <w:pPr>
        <w:pStyle w:val="B1"/>
      </w:pPr>
      <w:r w:rsidRPr="00816C4A">
        <w:t>-</w:t>
      </w:r>
      <w:r w:rsidRPr="00816C4A">
        <w:tab/>
        <w:t>the "NULL state" is the CC-U0 state as defined in TS 24.008 [09].</w:t>
      </w:r>
    </w:p>
    <w:p w:rsidR="007C2495" w:rsidRPr="00816C4A" w:rsidRDefault="007C2495" w:rsidP="007C2495">
      <w:r w:rsidRPr="00816C4A">
        <w:t>Regarding the location status event, the following equivalence shall apply:</w:t>
      </w:r>
    </w:p>
    <w:p w:rsidR="007C2495" w:rsidRPr="00816C4A" w:rsidRDefault="007C2495" w:rsidP="007C2495">
      <w:pPr>
        <w:pStyle w:val="B1"/>
      </w:pPr>
      <w:r w:rsidRPr="00816C4A">
        <w:t>-</w:t>
      </w:r>
      <w:r w:rsidRPr="00816C4A">
        <w:tab/>
      </w:r>
      <w:r w:rsidR="000634A6" w:rsidRPr="00AB13AD">
        <w:t>the "idle" state is the MM-IDLE state as defined in TS 24.008 [09] for GERAN/UTRAN</w:t>
      </w:r>
      <w:r w:rsidR="000634A6">
        <w:t>,</w:t>
      </w:r>
      <w:r w:rsidR="000634A6" w:rsidRPr="00AB13AD">
        <w:t xml:space="preserve"> the EMM-IDLE state as defined in TS 24.301 [46] for E-UTRAN</w:t>
      </w:r>
      <w:r w:rsidR="000634A6">
        <w:t xml:space="preserve"> and </w:t>
      </w:r>
      <w:r w:rsidR="000634A6" w:rsidRPr="000634A6">
        <w:t>5GMM-IDLE</w:t>
      </w:r>
      <w:r w:rsidR="000634A6" w:rsidRPr="00183E98">
        <w:t xml:space="preserve"> </w:t>
      </w:r>
      <w:r w:rsidR="000634A6">
        <w:t>state as defined in TS 24.501 [70</w:t>
      </w:r>
      <w:r w:rsidR="000634A6" w:rsidRPr="00AB13AD">
        <w:t xml:space="preserve">] for </w:t>
      </w:r>
      <w:r w:rsidR="000634A6">
        <w:t>NG-RAN</w:t>
      </w:r>
      <w:r w:rsidR="000634A6" w:rsidRPr="00AB13AD">
        <w:t>.</w:t>
      </w:r>
    </w:p>
    <w:p w:rsidR="007C2495" w:rsidRPr="00816C4A" w:rsidRDefault="007C2495" w:rsidP="007C2495">
      <w:r w:rsidRPr="00816C4A">
        <w:t>Where events occur and the UICC responds with '93 00', the ME shall retry to deliver the event download messages to the UICC.</w:t>
      </w:r>
    </w:p>
    <w:p w:rsidR="007C2495" w:rsidRPr="00816C4A" w:rsidRDefault="007C2495" w:rsidP="007C2495">
      <w:pPr>
        <w:pStyle w:val="Heading3"/>
      </w:pPr>
      <w:bookmarkStart w:id="1283" w:name="_Toc3200872"/>
      <w:bookmarkStart w:id="1284" w:name="_Toc20392615"/>
      <w:bookmarkStart w:id="1285" w:name="_Toc27774262"/>
      <w:bookmarkStart w:id="1286" w:name="_Toc44931077"/>
      <w:bookmarkStart w:id="1287" w:name="_Toc44931907"/>
      <w:bookmarkStart w:id="1288" w:name="_Toc44932387"/>
      <w:r w:rsidRPr="00816C4A">
        <w:t>7.5.1</w:t>
      </w:r>
      <w:r w:rsidRPr="00816C4A">
        <w:tab/>
        <w:t>(I-)WLAN Access status event</w:t>
      </w:r>
      <w:bookmarkEnd w:id="1283"/>
      <w:bookmarkEnd w:id="1284"/>
      <w:bookmarkEnd w:id="1285"/>
      <w:bookmarkEnd w:id="1286"/>
      <w:bookmarkEnd w:id="1287"/>
      <w:bookmarkEnd w:id="1288"/>
    </w:p>
    <w:p w:rsidR="007C2495" w:rsidRPr="00816C4A" w:rsidRDefault="007C2495" w:rsidP="007C2495">
      <w:pPr>
        <w:pStyle w:val="Heading4"/>
      </w:pPr>
      <w:bookmarkStart w:id="1289" w:name="_Toc3200873"/>
      <w:bookmarkStart w:id="1290" w:name="_Toc20392616"/>
      <w:bookmarkStart w:id="1291" w:name="_Toc27774263"/>
      <w:bookmarkStart w:id="1292" w:name="_Toc44931078"/>
      <w:bookmarkStart w:id="1293" w:name="_Toc44931908"/>
      <w:bookmarkStart w:id="1294" w:name="_Toc44932388"/>
      <w:r w:rsidRPr="00816C4A">
        <w:t>7.5.1.1</w:t>
      </w:r>
      <w:r w:rsidRPr="00816C4A">
        <w:tab/>
        <w:t>Procedure</w:t>
      </w:r>
      <w:bookmarkEnd w:id="1289"/>
      <w:bookmarkEnd w:id="1290"/>
      <w:bookmarkEnd w:id="1291"/>
      <w:bookmarkEnd w:id="1292"/>
      <w:bookmarkEnd w:id="1293"/>
      <w:bookmarkEnd w:id="1294"/>
    </w:p>
    <w:p w:rsidR="007C2495" w:rsidRPr="00816C4A" w:rsidRDefault="007C2495" w:rsidP="007C2495">
      <w:pPr>
        <w:keepLines/>
      </w:pPr>
      <w:r w:rsidRPr="00816C4A">
        <w:t xml:space="preserve">If the (I-)WLAN Access Status event is part of the current event list (as set up by the last SET UP EVENT LIST command, see clause 6.4.16), then, when the terminal detects a change in its current I-WLAN access or WLAN access respectively the terminal shall </w:t>
      </w:r>
      <w:smartTag w:uri="urn:schemas-microsoft-com:office:smarttags" w:element="PersonName">
        <w:r w:rsidRPr="00816C4A">
          <w:t>info</w:t>
        </w:r>
      </w:smartTag>
      <w:r w:rsidRPr="00816C4A">
        <w:t>rm the UICC that this has occurred, by using the ENVELOPE (EVENT DOWNLOAD – (I-)WLAN Access Status) command as defined in clause 7.5.1.2.</w:t>
      </w:r>
    </w:p>
    <w:p w:rsidR="007C2495" w:rsidRPr="00816C4A" w:rsidRDefault="007C2495" w:rsidP="007C2495">
      <w:pPr>
        <w:pStyle w:val="Heading4"/>
      </w:pPr>
      <w:bookmarkStart w:id="1295" w:name="_Toc3200874"/>
      <w:bookmarkStart w:id="1296" w:name="_Toc20392617"/>
      <w:bookmarkStart w:id="1297" w:name="_Toc27774264"/>
      <w:bookmarkStart w:id="1298" w:name="_Toc44931079"/>
      <w:bookmarkStart w:id="1299" w:name="_Toc44931909"/>
      <w:bookmarkStart w:id="1300" w:name="_Toc44932389"/>
      <w:r w:rsidRPr="00816C4A">
        <w:t>7.5.1.2</w:t>
      </w:r>
      <w:r w:rsidRPr="00816C4A">
        <w:tab/>
        <w:t>Structure of ENVELOPE (EVENT DOWNLOAD – (I-)WLAN Access Status)</w:t>
      </w:r>
      <w:bookmarkEnd w:id="1295"/>
      <w:bookmarkEnd w:id="1296"/>
      <w:bookmarkEnd w:id="1297"/>
      <w:bookmarkEnd w:id="1298"/>
      <w:bookmarkEnd w:id="1299"/>
      <w:bookmarkEnd w:id="1300"/>
    </w:p>
    <w:p w:rsidR="007C2495" w:rsidRPr="00816C4A" w:rsidRDefault="007C2495" w:rsidP="007C2495">
      <w:pPr>
        <w:keepNext/>
      </w:pPr>
      <w:r w:rsidRPr="00816C4A">
        <w:t>Direction: terminal to UICC.</w:t>
      </w:r>
    </w:p>
    <w:p w:rsidR="007C2495" w:rsidRPr="00816C4A" w:rsidRDefault="007C2495" w:rsidP="007C2495">
      <w:r w:rsidRPr="00816C4A">
        <w:t>The command header is specified in TS 31.101 [13].</w:t>
      </w:r>
    </w:p>
    <w:p w:rsidR="007C2495" w:rsidRPr="00816C4A" w:rsidRDefault="007C2495" w:rsidP="007C2495">
      <w:pPr>
        <w:keepNext/>
      </w:pPr>
      <w:r w:rsidRPr="00816C4A">
        <w:lastRenderedPageBreak/>
        <w:t>Command parameters/data.</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val="fr-FR" w:eastAsia="en-GB"/>
              </w:rPr>
            </w:pPr>
            <w:r w:rsidRPr="00816C4A">
              <w:rPr>
                <w:lang w:val="fr-FR" w:eastAsia="en-GB"/>
              </w:rPr>
              <w:t>1 or 2</w:t>
            </w:r>
          </w:p>
        </w:tc>
      </w:tr>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val="fr-FR" w:eastAsia="en-GB"/>
              </w:rPr>
            </w:pPr>
            <w:r w:rsidRPr="00816C4A">
              <w:rPr>
                <w:lang w:val="fr-FR" w:eastAsia="en-GB"/>
              </w:rPr>
              <w:t>A</w:t>
            </w:r>
          </w:p>
        </w:tc>
      </w:tr>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B</w:t>
            </w:r>
          </w:p>
        </w:tc>
      </w:tr>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C</w:t>
            </w:r>
          </w:p>
        </w:tc>
      </w:tr>
    </w:tbl>
    <w:p w:rsidR="007C2495" w:rsidRPr="00816C4A" w:rsidRDefault="007C2495" w:rsidP="007C2495"/>
    <w:p w:rsidR="007C2495" w:rsidRPr="00816C4A" w:rsidRDefault="007C2495" w:rsidP="007C2495">
      <w:r w:rsidRPr="00816C4A">
        <w:t>Event list: the Event list data object shall contain only one event (value part of length 1 byte), and terminal shall set the event to:</w:t>
      </w:r>
    </w:p>
    <w:p w:rsidR="007C2495" w:rsidRPr="00816C4A" w:rsidRDefault="007C2495" w:rsidP="007C2495">
      <w:pPr>
        <w:pStyle w:val="B10"/>
      </w:pPr>
      <w:r w:rsidRPr="00816C4A">
        <w:t>(I-)WLAN Access Status.</w:t>
      </w:r>
    </w:p>
    <w:p w:rsidR="007C2495" w:rsidRPr="00816C4A" w:rsidRDefault="007C2495" w:rsidP="007C2495">
      <w:pPr>
        <w:keepNext/>
      </w:pPr>
      <w:r w:rsidRPr="00816C4A">
        <w:t>Device identities: the terminal shall set the device identities to:</w:t>
      </w:r>
    </w:p>
    <w:p w:rsidR="007C2495" w:rsidRPr="00816C4A" w:rsidRDefault="007C2495" w:rsidP="007C2495">
      <w:pPr>
        <w:pStyle w:val="B10"/>
        <w:tabs>
          <w:tab w:val="left" w:pos="1985"/>
        </w:tabs>
      </w:pPr>
      <w:r w:rsidRPr="00816C4A">
        <w:t>source:</w:t>
      </w:r>
      <w:r w:rsidRPr="00816C4A">
        <w:tab/>
        <w:t>terminal;</w:t>
      </w:r>
    </w:p>
    <w:p w:rsidR="007C2495" w:rsidRPr="00816C4A" w:rsidRDefault="007C2495" w:rsidP="007C2495">
      <w:pPr>
        <w:pStyle w:val="B10"/>
        <w:tabs>
          <w:tab w:val="left" w:pos="1985"/>
        </w:tabs>
      </w:pPr>
      <w:r w:rsidRPr="00816C4A">
        <w:t>destination:</w:t>
      </w:r>
      <w:r w:rsidRPr="00816C4A">
        <w:tab/>
        <w:t>UICC.</w:t>
      </w:r>
    </w:p>
    <w:p w:rsidR="007C2495" w:rsidRPr="00816C4A" w:rsidRDefault="007C2495" w:rsidP="007C2495">
      <w:r w:rsidRPr="00816C4A">
        <w:t>(I-)WLAN Access Status: this data object shall contain the (I-)WLAN Access status of the terminal.</w:t>
      </w:r>
    </w:p>
    <w:p w:rsidR="007C2495" w:rsidRPr="00816C4A" w:rsidRDefault="007C2495" w:rsidP="007C2495">
      <w:r w:rsidRPr="00816C4A">
        <w:t>Response parameters/data: None for this type of ENVELOPE command.</w:t>
      </w:r>
    </w:p>
    <w:p w:rsidR="007C2495" w:rsidRPr="00816C4A" w:rsidRDefault="007C2495" w:rsidP="007C2495">
      <w:pPr>
        <w:pStyle w:val="Heading3"/>
      </w:pPr>
      <w:bookmarkStart w:id="1301" w:name="_Toc3200875"/>
      <w:bookmarkStart w:id="1302" w:name="_Toc20392618"/>
      <w:bookmarkStart w:id="1303" w:name="_Toc27774265"/>
      <w:bookmarkStart w:id="1304" w:name="_Toc44931080"/>
      <w:bookmarkStart w:id="1305" w:name="_Toc44931910"/>
      <w:bookmarkStart w:id="1306" w:name="_Toc44932390"/>
      <w:r w:rsidRPr="00816C4A">
        <w:t>7.5.1A</w:t>
      </w:r>
      <w:r w:rsidRPr="00816C4A">
        <w:tab/>
        <w:t>MT Call event</w:t>
      </w:r>
      <w:bookmarkEnd w:id="1301"/>
      <w:bookmarkEnd w:id="1302"/>
      <w:bookmarkEnd w:id="1303"/>
      <w:bookmarkEnd w:id="1304"/>
      <w:bookmarkEnd w:id="1305"/>
      <w:bookmarkEnd w:id="1306"/>
    </w:p>
    <w:p w:rsidR="007C2495" w:rsidRPr="00816C4A" w:rsidRDefault="007C2495" w:rsidP="007C2495">
      <w:pPr>
        <w:pStyle w:val="Heading4"/>
      </w:pPr>
      <w:bookmarkStart w:id="1307" w:name="_Toc3200876"/>
      <w:bookmarkStart w:id="1308" w:name="_Toc20392619"/>
      <w:bookmarkStart w:id="1309" w:name="_Toc27774266"/>
      <w:bookmarkStart w:id="1310" w:name="_Toc44931081"/>
      <w:bookmarkStart w:id="1311" w:name="_Toc44931911"/>
      <w:bookmarkStart w:id="1312" w:name="_Toc44932391"/>
      <w:r w:rsidRPr="00816C4A">
        <w:t>7.5.1A.1</w:t>
      </w:r>
      <w:r w:rsidRPr="00816C4A">
        <w:tab/>
        <w:t>Procedure</w:t>
      </w:r>
      <w:bookmarkEnd w:id="1307"/>
      <w:bookmarkEnd w:id="1308"/>
      <w:bookmarkEnd w:id="1309"/>
      <w:bookmarkEnd w:id="1310"/>
      <w:bookmarkEnd w:id="1311"/>
      <w:bookmarkEnd w:id="1312"/>
    </w:p>
    <w:p w:rsidR="007C2495" w:rsidRPr="00816C4A" w:rsidRDefault="007C2495" w:rsidP="007C2495">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rsidR="007C2495" w:rsidRPr="00816C4A" w:rsidRDefault="007C2495" w:rsidP="007C2495">
      <w:pPr>
        <w:pStyle w:val="Heading4"/>
      </w:pPr>
      <w:bookmarkStart w:id="1313" w:name="_Toc3200877"/>
      <w:bookmarkStart w:id="1314" w:name="_Toc20392620"/>
      <w:bookmarkStart w:id="1315" w:name="_Toc27774267"/>
      <w:bookmarkStart w:id="1316" w:name="_Toc44931082"/>
      <w:bookmarkStart w:id="1317" w:name="_Toc44931912"/>
      <w:bookmarkStart w:id="1318" w:name="_Toc44932392"/>
      <w:r w:rsidRPr="00816C4A">
        <w:t>7.5.1A.2</w:t>
      </w:r>
      <w:r w:rsidRPr="00816C4A">
        <w:tab/>
        <w:t>Structure of ENVELOPE (EVENT DOWNLOAD - MT call)</w:t>
      </w:r>
      <w:bookmarkEnd w:id="1313"/>
      <w:bookmarkEnd w:id="1314"/>
      <w:bookmarkEnd w:id="1315"/>
      <w:bookmarkEnd w:id="1316"/>
      <w:bookmarkEnd w:id="1317"/>
      <w:bookmarkEnd w:id="1318"/>
    </w:p>
    <w:p w:rsidR="007C2495" w:rsidRPr="00816C4A" w:rsidRDefault="007C2495" w:rsidP="007C2495">
      <w:r w:rsidRPr="00816C4A">
        <w:t>Direction: ME to UICC.</w:t>
      </w:r>
    </w:p>
    <w:p w:rsidR="007C2495" w:rsidRPr="00816C4A" w:rsidRDefault="007C2495" w:rsidP="007C2495">
      <w:r w:rsidRPr="00816C4A">
        <w:t>The command header is specified in TS 31.101 [</w:t>
      </w:r>
      <w:r>
        <w:t>1</w:t>
      </w:r>
      <w:r w:rsidRPr="00816C4A">
        <w:t>3].</w:t>
      </w:r>
    </w:p>
    <w:p w:rsidR="007C2495" w:rsidRPr="00816C4A" w:rsidRDefault="007C2495" w:rsidP="007C2495">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rsidTr="000634A6">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Length (A+B+C+D+E+F+G)</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1 or 2</w:t>
            </w:r>
          </w:p>
        </w:tc>
      </w:tr>
      <w:tr w:rsidR="007C2495" w:rsidRPr="00816C4A" w:rsidTr="000634A6">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A</w:t>
            </w:r>
          </w:p>
        </w:tc>
      </w:tr>
      <w:tr w:rsidR="007C2495" w:rsidRPr="00816C4A" w:rsidTr="000634A6">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B</w:t>
            </w:r>
          </w:p>
        </w:tc>
      </w:tr>
      <w:tr w:rsidR="007C2495" w:rsidRPr="00816C4A" w:rsidTr="000634A6">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C</w:t>
            </w:r>
          </w:p>
        </w:tc>
      </w:tr>
      <w:tr w:rsidR="007C2495" w:rsidRPr="00816C4A" w:rsidTr="000634A6">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D</w:t>
            </w:r>
          </w:p>
        </w:tc>
      </w:tr>
      <w:tr w:rsidR="007C2495" w:rsidRPr="00816C4A" w:rsidTr="000634A6">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E</w:t>
            </w:r>
          </w:p>
        </w:tc>
      </w:tr>
      <w:tr w:rsidR="007C2495" w:rsidRPr="00816C4A" w:rsidTr="000634A6">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F</w:t>
            </w:r>
          </w:p>
        </w:tc>
      </w:tr>
      <w:tr w:rsidR="007C2495" w:rsidRPr="00816C4A" w:rsidTr="000634A6">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G</w:t>
            </w:r>
          </w:p>
        </w:tc>
      </w:tr>
      <w:tr w:rsidR="007C2495" w:rsidRPr="00816C4A" w:rsidTr="000634A6">
        <w:tblPrEx>
          <w:tblCellMar>
            <w:top w:w="0" w:type="dxa"/>
            <w:bottom w:w="0" w:type="dxa"/>
          </w:tblCellMar>
        </w:tblPrEx>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t>2</w:t>
            </w:r>
          </w:p>
        </w:tc>
      </w:tr>
    </w:tbl>
    <w:p w:rsidR="007C2495" w:rsidRPr="00816C4A" w:rsidRDefault="007C2495" w:rsidP="007C2495"/>
    <w:p w:rsidR="007C2495" w:rsidRPr="00816C4A" w:rsidRDefault="007C2495" w:rsidP="007C2495">
      <w:r w:rsidRPr="00816C4A">
        <w:t>Event list: the event list object shall contain only one event (value part of length 1 byte), and ME shall set the event to:</w:t>
      </w:r>
    </w:p>
    <w:p w:rsidR="007C2495" w:rsidRPr="00816C4A" w:rsidRDefault="007C2495" w:rsidP="007C2495">
      <w:pPr>
        <w:pStyle w:val="B1"/>
      </w:pPr>
      <w:r>
        <w:t>-</w:t>
      </w:r>
      <w:r>
        <w:tab/>
      </w:r>
      <w:r w:rsidRPr="00816C4A">
        <w:t>MT call.</w:t>
      </w:r>
    </w:p>
    <w:p w:rsidR="007C2495" w:rsidRPr="00816C4A" w:rsidRDefault="007C2495" w:rsidP="007C2495">
      <w:r w:rsidRPr="00816C4A">
        <w:t>Device identities: the ME shall set the device identities to:</w:t>
      </w:r>
    </w:p>
    <w:p w:rsidR="007C2495" w:rsidRPr="00816C4A" w:rsidRDefault="007C2495" w:rsidP="007C2495">
      <w:pPr>
        <w:pStyle w:val="B1"/>
      </w:pPr>
      <w:r>
        <w:t>-</w:t>
      </w:r>
      <w:r>
        <w:tab/>
      </w:r>
      <w:r w:rsidRPr="00816C4A">
        <w:t>source:</w:t>
      </w:r>
      <w:r w:rsidRPr="00816C4A">
        <w:tab/>
        <w:t>network;</w:t>
      </w:r>
    </w:p>
    <w:p w:rsidR="007C2495" w:rsidRPr="00816C4A" w:rsidRDefault="007C2495" w:rsidP="007C2495">
      <w:pPr>
        <w:pStyle w:val="B1"/>
      </w:pPr>
      <w:r>
        <w:t>-</w:t>
      </w:r>
      <w:r>
        <w:tab/>
      </w:r>
      <w:r w:rsidRPr="00816C4A">
        <w:t>destination:</w:t>
      </w:r>
      <w:r w:rsidRPr="00816C4A">
        <w:tab/>
        <w:t>UICC.</w:t>
      </w:r>
    </w:p>
    <w:p w:rsidR="007C2495" w:rsidRPr="00816C4A" w:rsidRDefault="007C2495" w:rsidP="007C2495">
      <w:r w:rsidRPr="00816C4A">
        <w:lastRenderedPageBreak/>
        <w:t>Transaction identifier: the transaction identifier data object shall contain one transaction identifier, and this shall be the Transaction Identifier as defined in clause 8.28.</w:t>
      </w:r>
    </w:p>
    <w:p w:rsidR="007C2495" w:rsidRPr="00816C4A" w:rsidRDefault="007C2495" w:rsidP="007C2495">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rsidR="007C2495" w:rsidRPr="00816C4A" w:rsidRDefault="007C2495" w:rsidP="007C2495">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rsidR="007C2495" w:rsidRPr="00816C4A" w:rsidRDefault="007C2495" w:rsidP="007C2495">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TS 24.229 [52].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rsidR="007C2495" w:rsidRPr="00816C4A" w:rsidRDefault="007C2495" w:rsidP="007C2495">
      <w:r w:rsidRPr="00816C4A">
        <w:rPr>
          <w:noProof/>
        </w:rPr>
        <w:t>Media Type: The Media Type indicates the type of media of the incoming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rsidR="007C2495" w:rsidRPr="00816C4A" w:rsidRDefault="007C2495" w:rsidP="007C2495">
      <w:r w:rsidRPr="00816C4A">
        <w:t>Response parameters/data:</w:t>
      </w:r>
    </w:p>
    <w:p w:rsidR="007C2495" w:rsidRPr="00816C4A" w:rsidRDefault="007C2495" w:rsidP="007C2495">
      <w:pPr>
        <w:pStyle w:val="B1"/>
      </w:pPr>
      <w:r>
        <w:t>-</w:t>
      </w:r>
      <w:r>
        <w:tab/>
      </w:r>
      <w:r w:rsidRPr="00816C4A">
        <w:t>none.</w:t>
      </w:r>
    </w:p>
    <w:p w:rsidR="007C2495" w:rsidRPr="00816C4A" w:rsidRDefault="007C2495" w:rsidP="007C2495"/>
    <w:p w:rsidR="007C2495" w:rsidRPr="00816C4A" w:rsidRDefault="007C2495" w:rsidP="007C2495">
      <w:pPr>
        <w:pStyle w:val="Heading3"/>
      </w:pPr>
      <w:bookmarkStart w:id="1319" w:name="_Toc3200878"/>
      <w:bookmarkStart w:id="1320" w:name="_Toc20392621"/>
      <w:bookmarkStart w:id="1321" w:name="_Toc27774268"/>
      <w:bookmarkStart w:id="1322" w:name="_Toc44931083"/>
      <w:bookmarkStart w:id="1323" w:name="_Toc44931913"/>
      <w:bookmarkStart w:id="1324" w:name="_Toc44932393"/>
      <w:r w:rsidRPr="00816C4A">
        <w:t>7.5.2</w:t>
      </w:r>
      <w:r w:rsidRPr="00816C4A">
        <w:tab/>
        <w:t>Network Rejection event</w:t>
      </w:r>
      <w:bookmarkEnd w:id="1319"/>
      <w:bookmarkEnd w:id="1320"/>
      <w:bookmarkEnd w:id="1321"/>
      <w:bookmarkEnd w:id="1322"/>
      <w:bookmarkEnd w:id="1323"/>
      <w:bookmarkEnd w:id="1324"/>
    </w:p>
    <w:p w:rsidR="007C2495" w:rsidRPr="00816C4A" w:rsidRDefault="007C2495" w:rsidP="007C2495">
      <w:pPr>
        <w:pStyle w:val="Heading4"/>
      </w:pPr>
      <w:bookmarkStart w:id="1325" w:name="_Toc3200879"/>
      <w:bookmarkStart w:id="1326" w:name="_Toc20392622"/>
      <w:bookmarkStart w:id="1327" w:name="_Toc27774269"/>
      <w:bookmarkStart w:id="1328" w:name="_Toc44931084"/>
      <w:bookmarkStart w:id="1329" w:name="_Toc44931914"/>
      <w:bookmarkStart w:id="1330" w:name="_Toc44932394"/>
      <w:r w:rsidRPr="00816C4A">
        <w:t>7.5.2.1</w:t>
      </w:r>
      <w:r w:rsidRPr="00816C4A">
        <w:tab/>
        <w:t>Procedure</w:t>
      </w:r>
      <w:bookmarkEnd w:id="1325"/>
      <w:bookmarkEnd w:id="1326"/>
      <w:bookmarkEnd w:id="1327"/>
      <w:bookmarkEnd w:id="1328"/>
      <w:bookmarkEnd w:id="1329"/>
      <w:bookmarkEnd w:id="1330"/>
    </w:p>
    <w:p w:rsidR="007C2495" w:rsidRPr="00816C4A" w:rsidRDefault="007C2495" w:rsidP="007C2495">
      <w:pPr>
        <w:keepLines/>
      </w:pPr>
      <w:r w:rsidRPr="00816C4A">
        <w:t xml:space="preserve">If the Network Rejection event is part of the current event list (as set up by the last SET UP EVENT LIST command, see ETSI TS 102 223 [32] clause 6.4.16), then, in the case of GERAN/UTRAN if the terminal receives a LOCATION UPDATING REJECT message or a GPRS ATTACH REJECT message or a ROUTING AREA UPDATE REJECT message (as defined in TS 24.008 [9]) or in the case of E-UTRAN if the terminal receives an </w:t>
      </w:r>
      <w:r w:rsidR="00825209">
        <w:t xml:space="preserve">EMM </w:t>
      </w:r>
      <w:r w:rsidR="00825209" w:rsidRPr="00CC5F68">
        <w:t>ATTACH REJECT</w:t>
      </w:r>
      <w:r w:rsidRPr="00816C4A">
        <w:t xml:space="preserve"> message or TRACKING AREA UPDATE REJECT message, or in the case of NG-RAN if the terminal receives a REGISTRATION REJECT message, the terminal shall inform the UICC that this has occurred, by using the ENVELOPE (EVENT DOWNLOAD – Network Rejection Event) command as defined below.</w:t>
      </w:r>
    </w:p>
    <w:p w:rsidR="007C2495" w:rsidRPr="00816C4A" w:rsidRDefault="007C2495" w:rsidP="007C2495">
      <w:pPr>
        <w:keepLines/>
      </w:pPr>
    </w:p>
    <w:p w:rsidR="007C2495" w:rsidRPr="00816C4A" w:rsidRDefault="007C2495" w:rsidP="007C2495">
      <w:pPr>
        <w:pStyle w:val="Heading4"/>
      </w:pPr>
      <w:bookmarkStart w:id="1331" w:name="_Toc3200880"/>
      <w:bookmarkStart w:id="1332" w:name="_Toc20392623"/>
      <w:bookmarkStart w:id="1333" w:name="_Toc27774270"/>
      <w:bookmarkStart w:id="1334" w:name="_Toc44931085"/>
      <w:bookmarkStart w:id="1335" w:name="_Toc44931915"/>
      <w:bookmarkStart w:id="1336" w:name="_Toc44932395"/>
      <w:r w:rsidRPr="00816C4A">
        <w:t>7.5.2.2</w:t>
      </w:r>
      <w:r w:rsidRPr="00816C4A">
        <w:tab/>
        <w:t>Structure of ENVELOPE (EVENT DOWNLOAD – Network Rejection)</w:t>
      </w:r>
      <w:bookmarkEnd w:id="1331"/>
      <w:bookmarkEnd w:id="1332"/>
      <w:bookmarkEnd w:id="1333"/>
      <w:bookmarkEnd w:id="1334"/>
      <w:bookmarkEnd w:id="1335"/>
      <w:bookmarkEnd w:id="1336"/>
    </w:p>
    <w:p w:rsidR="007C2495" w:rsidRPr="00816C4A" w:rsidRDefault="007C2495" w:rsidP="007C2495">
      <w:pPr>
        <w:keepNext/>
      </w:pPr>
      <w:r w:rsidRPr="00816C4A">
        <w:t>Direction: ME to UICC.</w:t>
      </w:r>
    </w:p>
    <w:p w:rsidR="007C2495" w:rsidRPr="00816C4A" w:rsidRDefault="007C2495" w:rsidP="007C2495">
      <w:r w:rsidRPr="00816C4A">
        <w:t>The command header is specified in TS 31.101 [13].</w:t>
      </w:r>
    </w:p>
    <w:p w:rsidR="007C2495" w:rsidRPr="00816C4A" w:rsidRDefault="007C2495" w:rsidP="007C2495">
      <w:pPr>
        <w:keepNext/>
      </w:pPr>
      <w:r w:rsidRPr="00816C4A">
        <w:lastRenderedPageBreak/>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Length (A+B+(C or D or I)+E+F+G+H+J)</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A</w:t>
            </w:r>
          </w:p>
        </w:tc>
      </w:tr>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B</w:t>
            </w:r>
          </w:p>
        </w:tc>
      </w:tr>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C</w:t>
            </w:r>
          </w:p>
        </w:tc>
      </w:tr>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D</w:t>
            </w:r>
          </w:p>
        </w:tc>
      </w:tr>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I</w:t>
            </w:r>
          </w:p>
        </w:tc>
      </w:tr>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E</w:t>
            </w:r>
          </w:p>
        </w:tc>
      </w:tr>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G</w:t>
            </w:r>
          </w:p>
        </w:tc>
      </w:tr>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H</w:t>
            </w:r>
          </w:p>
        </w:tc>
      </w:tr>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t>J</w:t>
            </w:r>
          </w:p>
        </w:tc>
      </w:tr>
    </w:tbl>
    <w:p w:rsidR="007C2495" w:rsidRPr="00816C4A" w:rsidRDefault="007C2495" w:rsidP="007C2495"/>
    <w:p w:rsidR="00825209" w:rsidRPr="00BC0FB4" w:rsidRDefault="00825209" w:rsidP="00825209">
      <w:bookmarkStart w:id="1337" w:name="_Toc3200881"/>
      <w:bookmarkStart w:id="1338" w:name="_Toc20392624"/>
      <w:bookmarkStart w:id="1339" w:name="_Toc27774271"/>
      <w:bookmarkStart w:id="1340" w:name="_Toc44931086"/>
      <w:bookmarkStart w:id="1341" w:name="_Toc44931916"/>
      <w:r>
        <w:t>-</w:t>
      </w:r>
      <w:r>
        <w:tab/>
      </w:r>
      <w:bookmarkStart w:id="1342" w:name="_GoBack"/>
      <w:bookmarkEnd w:id="1342"/>
      <w:r w:rsidRPr="00BC0FB4">
        <w:t>Event list: the Event list data object shall contain only one event (value part of length 1 byte), and terminal shall set the event to:</w:t>
      </w:r>
    </w:p>
    <w:p w:rsidR="00825209" w:rsidRPr="00BC0FB4" w:rsidRDefault="00825209" w:rsidP="00825209">
      <w:pPr>
        <w:ind w:left="568" w:hanging="284"/>
      </w:pPr>
      <w:r w:rsidRPr="00BC0FB4">
        <w:t>-</w:t>
      </w:r>
      <w:r w:rsidRPr="00BC0FB4">
        <w:tab/>
        <w:t>Network Rejection Event.</w:t>
      </w:r>
    </w:p>
    <w:p w:rsidR="00825209" w:rsidRPr="00BC0FB4" w:rsidRDefault="00825209" w:rsidP="00825209">
      <w:pPr>
        <w:ind w:left="284" w:hanging="284"/>
      </w:pPr>
      <w:r w:rsidRPr="00BC0FB4">
        <w:t>-</w:t>
      </w:r>
      <w:r w:rsidRPr="00BC0FB4">
        <w:tab/>
        <w:t>Device identities: the terminal shall set the device identities to:</w:t>
      </w:r>
    </w:p>
    <w:p w:rsidR="00825209" w:rsidRPr="00BC0FB4" w:rsidRDefault="00825209" w:rsidP="00825209">
      <w:pPr>
        <w:ind w:left="568" w:hanging="284"/>
      </w:pPr>
      <w:r w:rsidRPr="00BC0FB4">
        <w:t>-</w:t>
      </w:r>
      <w:r w:rsidRPr="00BC0FB4">
        <w:tab/>
        <w:t>source:</w:t>
      </w:r>
      <w:r w:rsidRPr="00BC0FB4">
        <w:tab/>
        <w:t>Network;</w:t>
      </w:r>
    </w:p>
    <w:p w:rsidR="00825209" w:rsidRPr="00BC0FB4" w:rsidRDefault="00825209" w:rsidP="00825209">
      <w:pPr>
        <w:ind w:left="568" w:hanging="284"/>
      </w:pPr>
      <w:r w:rsidRPr="00BC0FB4">
        <w:t>-</w:t>
      </w:r>
      <w:r w:rsidRPr="00BC0FB4">
        <w:tab/>
      </w:r>
      <w:r w:rsidRPr="00825209">
        <w:t>destination:</w:t>
      </w:r>
      <w:r w:rsidRPr="00825209">
        <w:tab/>
        <w:t>UICC.</w:t>
      </w:r>
    </w:p>
    <w:p w:rsidR="00825209" w:rsidRPr="00BC0FB4" w:rsidRDefault="00825209" w:rsidP="00825209">
      <w:pPr>
        <w:ind w:left="284" w:hanging="284"/>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rsidR="00825209" w:rsidRPr="00BC0FB4" w:rsidRDefault="00825209" w:rsidP="00825209">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rsidR="00825209" w:rsidRPr="00BC0FB4" w:rsidRDefault="00825209" w:rsidP="00825209">
      <w:pPr>
        <w:ind w:left="284" w:hanging="284"/>
      </w:pPr>
      <w:r w:rsidRPr="00BC0FB4">
        <w:t>-</w:t>
      </w:r>
      <w:r w:rsidRPr="00BC0FB4">
        <w:tab/>
        <w:t>Tracking Area Identification: This data object shall only be present when the ME receives an EMM ATTACH REJECT or a TRACKING AREA UPDATE REJECT or a 5GMM REGISTRATION REJECT message and shall contain the identification (MCC, MNC and TAC) of the rejecting network.</w:t>
      </w:r>
    </w:p>
    <w:p w:rsidR="00825209" w:rsidRPr="00BC0FB4" w:rsidRDefault="00825209" w:rsidP="00825209">
      <w:pPr>
        <w:ind w:left="284" w:hanging="284"/>
      </w:pPr>
      <w:r w:rsidRPr="00BC0FB4">
        <w:t>-</w:t>
      </w:r>
      <w:r w:rsidRPr="00BC0FB4">
        <w:tab/>
        <w:t>Access Technology: This data object shall contain the access technology of the rejecting network.</w:t>
      </w:r>
    </w:p>
    <w:p w:rsidR="00825209" w:rsidRPr="00BC0FB4" w:rsidRDefault="00825209" w:rsidP="00825209">
      <w:pPr>
        <w:ind w:left="284" w:hanging="284"/>
      </w:pPr>
      <w:r w:rsidRPr="00BC0FB4">
        <w:t>-</w:t>
      </w:r>
      <w:r w:rsidRPr="00BC0FB4">
        <w:tab/>
        <w:t xml:space="preserve">Update/Attach/Registration Type: This data object contains the </w:t>
      </w:r>
      <w:r>
        <w:t xml:space="preserve">location updating or </w:t>
      </w:r>
      <w:r w:rsidRPr="00BC0FB4">
        <w:t xml:space="preserve">update or attach or </w:t>
      </w:r>
      <w:r>
        <w:t xml:space="preserve">EPS attach or </w:t>
      </w:r>
      <w:r w:rsidRPr="00271D7C">
        <w:t>EPS update</w:t>
      </w:r>
      <w:r>
        <w:t xml:space="preserve"> or 5GS </w:t>
      </w:r>
      <w:r w:rsidRPr="00BC0FB4">
        <w:t xml:space="preserve">registration type that was used in the </w:t>
      </w:r>
      <w:r w:rsidRPr="00D66ECC">
        <w:t>LOCATION UPDATING REQUEST</w:t>
      </w:r>
      <w:r>
        <w:t xml:space="preserve"> or GPRS </w:t>
      </w:r>
      <w:r w:rsidRPr="00D66ECC">
        <w:t xml:space="preserve">ATTACH REQUEST </w:t>
      </w:r>
      <w:r>
        <w:t xml:space="preserve">or </w:t>
      </w:r>
      <w:r w:rsidRPr="00D66ECC">
        <w:t>ROUTING AREA UPDATE REQUEST</w:t>
      </w:r>
      <w:r>
        <w:t xml:space="preserve"> or EMM </w:t>
      </w:r>
      <w:r w:rsidRPr="00D66ECC">
        <w:t>ATTACH REQUEST</w:t>
      </w:r>
      <w:r>
        <w:t xml:space="preserve"> or </w:t>
      </w:r>
      <w:r w:rsidRPr="00D66ECC">
        <w:t>TRACKING AREA UPDATE REQUEST</w:t>
      </w:r>
      <w:r>
        <w:t xml:space="preserve"> or </w:t>
      </w:r>
      <w:r w:rsidRPr="00D66ECC">
        <w:t>REGISTRATION REQUEST</w:t>
      </w:r>
      <w:r w:rsidRPr="00BC0FB4">
        <w:t xml:space="preserve"> message.</w:t>
      </w:r>
    </w:p>
    <w:p w:rsidR="00825209" w:rsidRPr="00BC0FB4" w:rsidRDefault="00825209" w:rsidP="00825209">
      <w:pPr>
        <w:ind w:left="284" w:hanging="284"/>
      </w:pPr>
      <w:r w:rsidRPr="00BC0FB4">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 </w:t>
      </w:r>
    </w:p>
    <w:p w:rsidR="00825209" w:rsidRPr="00BC0FB4" w:rsidRDefault="00825209" w:rsidP="00825209">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rsidR="00825209" w:rsidRPr="00BC0FB4" w:rsidRDefault="00825209" w:rsidP="00825209">
      <w:pPr>
        <w:rPr>
          <w:noProof/>
          <w:highlight w:val="green"/>
        </w:rPr>
      </w:pPr>
      <w:r w:rsidRPr="00BC0FB4">
        <w:t>Response parameters/data: None for this type of ENVELOPE command.</w:t>
      </w:r>
    </w:p>
    <w:p w:rsidR="007C2495" w:rsidRPr="00816C4A" w:rsidRDefault="007C2495" w:rsidP="007C2495">
      <w:pPr>
        <w:pStyle w:val="Heading3"/>
      </w:pPr>
      <w:bookmarkStart w:id="1343" w:name="_Toc44932396"/>
      <w:r w:rsidRPr="00816C4A">
        <w:t>7.5.2A</w:t>
      </w:r>
      <w:r w:rsidRPr="00816C4A">
        <w:tab/>
        <w:t>Call connected event</w:t>
      </w:r>
      <w:bookmarkEnd w:id="1337"/>
      <w:bookmarkEnd w:id="1338"/>
      <w:bookmarkEnd w:id="1339"/>
      <w:bookmarkEnd w:id="1340"/>
      <w:bookmarkEnd w:id="1341"/>
      <w:bookmarkEnd w:id="1343"/>
    </w:p>
    <w:p w:rsidR="007C2495" w:rsidRPr="00816C4A" w:rsidRDefault="007C2495" w:rsidP="007C2495">
      <w:pPr>
        <w:pStyle w:val="Heading4"/>
      </w:pPr>
      <w:bookmarkStart w:id="1344" w:name="_Toc3200882"/>
      <w:bookmarkStart w:id="1345" w:name="_Toc20392625"/>
      <w:bookmarkStart w:id="1346" w:name="_Toc27774272"/>
      <w:bookmarkStart w:id="1347" w:name="_Toc44931087"/>
      <w:bookmarkStart w:id="1348" w:name="_Toc44931917"/>
      <w:bookmarkStart w:id="1349" w:name="_Toc44932397"/>
      <w:r w:rsidRPr="00816C4A">
        <w:t>7.5.2A.1</w:t>
      </w:r>
      <w:r w:rsidRPr="00816C4A">
        <w:tab/>
        <w:t>Procedure</w:t>
      </w:r>
      <w:bookmarkEnd w:id="1344"/>
      <w:bookmarkEnd w:id="1345"/>
      <w:bookmarkEnd w:id="1346"/>
      <w:bookmarkEnd w:id="1347"/>
      <w:bookmarkEnd w:id="1348"/>
      <w:bookmarkEnd w:id="1349"/>
    </w:p>
    <w:p w:rsidR="007C2495" w:rsidRPr="00816C4A" w:rsidRDefault="007C2495" w:rsidP="007C2495">
      <w:r w:rsidRPr="00816C4A">
        <w:t>See ETSI TS 102 223 [32] clause 7.5.2.1.</w:t>
      </w:r>
    </w:p>
    <w:p w:rsidR="007C2495" w:rsidRPr="00816C4A" w:rsidRDefault="007C2495" w:rsidP="007C2495">
      <w:pPr>
        <w:pStyle w:val="Heading4"/>
      </w:pPr>
      <w:bookmarkStart w:id="1350" w:name="_Toc3200883"/>
      <w:bookmarkStart w:id="1351" w:name="_Toc20392626"/>
      <w:bookmarkStart w:id="1352" w:name="_Toc27774273"/>
      <w:bookmarkStart w:id="1353" w:name="_Toc44931088"/>
      <w:bookmarkStart w:id="1354" w:name="_Toc44931918"/>
      <w:bookmarkStart w:id="1355" w:name="_Toc44932398"/>
      <w:r w:rsidRPr="00816C4A">
        <w:lastRenderedPageBreak/>
        <w:t>7.5.2A.2</w:t>
      </w:r>
      <w:r w:rsidRPr="00816C4A">
        <w:tab/>
        <w:t>Structure of ENVELOPE (EVENT DOWNLOAD - call connected)</w:t>
      </w:r>
      <w:bookmarkEnd w:id="1350"/>
      <w:bookmarkEnd w:id="1351"/>
      <w:bookmarkEnd w:id="1352"/>
      <w:bookmarkEnd w:id="1353"/>
      <w:bookmarkEnd w:id="1354"/>
      <w:bookmarkEnd w:id="1355"/>
    </w:p>
    <w:p w:rsidR="007C2495" w:rsidRPr="00816C4A" w:rsidRDefault="007C2495" w:rsidP="007C2495">
      <w:pPr>
        <w:keepNext/>
      </w:pPr>
      <w:r w:rsidRPr="00816C4A">
        <w:t>Direction: ME to UICC.</w:t>
      </w:r>
    </w:p>
    <w:p w:rsidR="007C2495" w:rsidRPr="00816C4A" w:rsidRDefault="007C2495" w:rsidP="007C2495">
      <w:pPr>
        <w:keepNext/>
      </w:pPr>
      <w:r w:rsidRPr="00816C4A">
        <w:t>The command header is specified in TS 31.101 [</w:t>
      </w:r>
      <w:r>
        <w:t>1</w:t>
      </w:r>
      <w:r w:rsidRPr="00816C4A">
        <w:t>3].</w:t>
      </w:r>
    </w:p>
    <w:p w:rsidR="007C2495" w:rsidRPr="00816C4A" w:rsidRDefault="007C2495" w:rsidP="007C2495">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1</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1 or 2</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A</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B</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C</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D</w:t>
            </w:r>
          </w:p>
        </w:tc>
      </w:tr>
    </w:tbl>
    <w:p w:rsidR="007C2495" w:rsidRPr="00816C4A" w:rsidRDefault="007C2495" w:rsidP="007C2495"/>
    <w:p w:rsidR="007C2495" w:rsidRPr="00816C4A" w:rsidRDefault="007C2495" w:rsidP="007C2495">
      <w:r w:rsidRPr="00816C4A">
        <w:t>Event list: the event list object shall contain only one event (value part of length 1 byte), and the ME shall set the event to:</w:t>
      </w:r>
    </w:p>
    <w:p w:rsidR="007C2495" w:rsidRPr="00816C4A" w:rsidRDefault="007C2495" w:rsidP="007C2495">
      <w:pPr>
        <w:pStyle w:val="B1"/>
      </w:pPr>
      <w:r>
        <w:t>-</w:t>
      </w:r>
      <w:r>
        <w:tab/>
      </w:r>
      <w:r w:rsidRPr="00816C4A">
        <w:t>call connected.</w:t>
      </w:r>
    </w:p>
    <w:p w:rsidR="007C2495" w:rsidRPr="00816C4A" w:rsidRDefault="007C2495" w:rsidP="007C2495">
      <w:r w:rsidRPr="00816C4A">
        <w:t>Device identities:</w:t>
      </w:r>
    </w:p>
    <w:p w:rsidR="007C2495" w:rsidRPr="00816C4A" w:rsidRDefault="007C2495" w:rsidP="007C2495">
      <w:pPr>
        <w:pStyle w:val="B1"/>
      </w:pPr>
      <w:r>
        <w:t>-</w:t>
      </w:r>
      <w:r>
        <w:tab/>
      </w:r>
      <w:r w:rsidRPr="00816C4A">
        <w:t>in the case of connecting at the near end (an MT call), the ME shall set the device identities to:</w:t>
      </w:r>
    </w:p>
    <w:p w:rsidR="007C2495" w:rsidRPr="00816C4A" w:rsidRDefault="007C2495" w:rsidP="007C2495">
      <w:pPr>
        <w:pStyle w:val="B2"/>
      </w:pPr>
      <w:r>
        <w:t>-</w:t>
      </w:r>
      <w:r>
        <w:tab/>
      </w:r>
      <w:r w:rsidRPr="00816C4A">
        <w:t>source:</w:t>
      </w:r>
      <w:r w:rsidRPr="00816C4A">
        <w:tab/>
        <w:t>ME;</w:t>
      </w:r>
    </w:p>
    <w:p w:rsidR="007C2495" w:rsidRPr="00816C4A" w:rsidRDefault="007C2495" w:rsidP="007C2495">
      <w:pPr>
        <w:pStyle w:val="B2"/>
      </w:pPr>
      <w:r>
        <w:t>-</w:t>
      </w:r>
      <w:r>
        <w:tab/>
      </w:r>
      <w:r w:rsidRPr="00816C4A">
        <w:t>destination:</w:t>
      </w:r>
      <w:r w:rsidRPr="00816C4A">
        <w:tab/>
        <w:t>UICC.</w:t>
      </w:r>
    </w:p>
    <w:p w:rsidR="007C2495" w:rsidRPr="00816C4A" w:rsidRDefault="007C2495" w:rsidP="007C2495">
      <w:pPr>
        <w:pStyle w:val="B1"/>
      </w:pPr>
      <w:r>
        <w:t>-</w:t>
      </w:r>
      <w:r>
        <w:tab/>
      </w:r>
      <w:r w:rsidRPr="00816C4A">
        <w:t>in the case of connecting at the far end (an MO call), the ME shall set the device identities to:</w:t>
      </w:r>
    </w:p>
    <w:p w:rsidR="007C2495" w:rsidRPr="00816C4A" w:rsidRDefault="007C2495" w:rsidP="007C2495">
      <w:pPr>
        <w:pStyle w:val="B2"/>
      </w:pPr>
      <w:r>
        <w:t>-</w:t>
      </w:r>
      <w:r>
        <w:tab/>
      </w:r>
      <w:r w:rsidRPr="00816C4A">
        <w:t>source:</w:t>
      </w:r>
      <w:r w:rsidRPr="00816C4A">
        <w:tab/>
        <w:t>network;</w:t>
      </w:r>
    </w:p>
    <w:p w:rsidR="007C2495" w:rsidRPr="00816C4A" w:rsidRDefault="007C2495" w:rsidP="007C2495">
      <w:pPr>
        <w:pStyle w:val="B2"/>
      </w:pPr>
      <w:r>
        <w:t>-</w:t>
      </w:r>
      <w:r>
        <w:tab/>
      </w:r>
      <w:r w:rsidRPr="00816C4A">
        <w:t>destination:</w:t>
      </w:r>
      <w:r w:rsidRPr="00816C4A">
        <w:tab/>
        <w:t>UICC.</w:t>
      </w:r>
    </w:p>
    <w:p w:rsidR="007C2495" w:rsidRPr="00816C4A" w:rsidRDefault="007C2495" w:rsidP="007C2495">
      <w:r w:rsidRPr="00816C4A">
        <w:t>Transaction identifier: the Transaction identifier data object shall contain one transaction identifier.</w:t>
      </w:r>
    </w:p>
    <w:p w:rsidR="007C2495" w:rsidRPr="00816C4A" w:rsidRDefault="007C2495" w:rsidP="007C2495">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rsidR="007C2495" w:rsidRPr="00816C4A" w:rsidRDefault="007C2495" w:rsidP="007C2495">
      <w:pPr>
        <w:keepNext/>
        <w:keepLines/>
      </w:pPr>
      <w:r w:rsidRPr="00816C4A">
        <w:t>Response parameters/data:</w:t>
      </w:r>
    </w:p>
    <w:p w:rsidR="007C2495" w:rsidRPr="00816C4A" w:rsidRDefault="007C2495" w:rsidP="007C2495">
      <w:pPr>
        <w:pStyle w:val="B1"/>
      </w:pPr>
      <w:r>
        <w:t>-</w:t>
      </w:r>
      <w:r>
        <w:tab/>
      </w:r>
      <w:r w:rsidRPr="00816C4A">
        <w:t>none.</w:t>
      </w:r>
    </w:p>
    <w:p w:rsidR="007C2495" w:rsidRPr="00816C4A" w:rsidRDefault="007C2495" w:rsidP="007C2495">
      <w:pPr>
        <w:pStyle w:val="Heading3"/>
      </w:pPr>
      <w:bookmarkStart w:id="1356" w:name="_Toc3200884"/>
      <w:bookmarkStart w:id="1357" w:name="_Toc20392627"/>
      <w:bookmarkStart w:id="1358" w:name="_Toc27774274"/>
      <w:bookmarkStart w:id="1359" w:name="_Toc44931089"/>
      <w:bookmarkStart w:id="1360" w:name="_Toc44931919"/>
      <w:bookmarkStart w:id="1361" w:name="_Toc44932399"/>
      <w:r w:rsidRPr="00816C4A">
        <w:t>7.5.3</w:t>
      </w:r>
      <w:r w:rsidRPr="00816C4A">
        <w:tab/>
        <w:t>CSG Cell Selection event</w:t>
      </w:r>
      <w:bookmarkEnd w:id="1356"/>
      <w:bookmarkEnd w:id="1357"/>
      <w:bookmarkEnd w:id="1358"/>
      <w:bookmarkEnd w:id="1359"/>
      <w:bookmarkEnd w:id="1360"/>
      <w:bookmarkEnd w:id="1361"/>
    </w:p>
    <w:p w:rsidR="007C2495" w:rsidRPr="00816C4A" w:rsidRDefault="007C2495" w:rsidP="007C2495">
      <w:r w:rsidRPr="00816C4A">
        <w:t>The following clause applies if class "q" is supported</w:t>
      </w:r>
    </w:p>
    <w:p w:rsidR="007C2495" w:rsidRPr="00816C4A" w:rsidRDefault="007C2495" w:rsidP="007C2495">
      <w:pPr>
        <w:pStyle w:val="Heading4"/>
      </w:pPr>
      <w:bookmarkStart w:id="1362" w:name="_Toc3200885"/>
      <w:bookmarkStart w:id="1363" w:name="_Toc20392628"/>
      <w:bookmarkStart w:id="1364" w:name="_Toc27774275"/>
      <w:bookmarkStart w:id="1365" w:name="_Toc44931090"/>
      <w:bookmarkStart w:id="1366" w:name="_Toc44931920"/>
      <w:bookmarkStart w:id="1367" w:name="_Toc44932400"/>
      <w:r w:rsidRPr="00816C4A">
        <w:t>7.5.3.1</w:t>
      </w:r>
      <w:r w:rsidRPr="00816C4A">
        <w:tab/>
        <w:t>Procedure</w:t>
      </w:r>
      <w:bookmarkEnd w:id="1362"/>
      <w:bookmarkEnd w:id="1363"/>
      <w:bookmarkEnd w:id="1364"/>
      <w:bookmarkEnd w:id="1365"/>
      <w:bookmarkEnd w:id="1366"/>
      <w:bookmarkEnd w:id="1367"/>
    </w:p>
    <w:p w:rsidR="007C2495" w:rsidRPr="00816C4A" w:rsidRDefault="007C2495" w:rsidP="007C2495">
      <w:r w:rsidRPr="00816C4A">
        <w:t>If the CSG Cell Selection event is part of the current event list (as set up by the last SET UP EVENT LIST command, see ETSI TS 102.223 [32]), then, when the ME detects a change in its current CSG or Hybrid cell selection status, the ME shall inform the UICC that it has occurred, using ENVELOPE (EVENT DOWNLOAD – CSG Cell Selection) as defined below.</w:t>
      </w:r>
    </w:p>
    <w:p w:rsidR="007C2495" w:rsidRPr="00816C4A" w:rsidRDefault="007C2495" w:rsidP="007C2495">
      <w:pPr>
        <w:pStyle w:val="Heading4"/>
      </w:pPr>
      <w:bookmarkStart w:id="1368" w:name="_Toc3200886"/>
      <w:bookmarkStart w:id="1369" w:name="_Toc20392629"/>
      <w:bookmarkStart w:id="1370" w:name="_Toc27774276"/>
      <w:bookmarkStart w:id="1371" w:name="_Toc44931091"/>
      <w:bookmarkStart w:id="1372" w:name="_Toc44931921"/>
      <w:bookmarkStart w:id="1373" w:name="_Toc44932401"/>
      <w:r w:rsidRPr="00816C4A">
        <w:t>7.5.3.2</w:t>
      </w:r>
      <w:r w:rsidRPr="00816C4A">
        <w:tab/>
        <w:t>Structure of ENVELOPE (EVENT DOWNLOAD – CSG Cell Selection)</w:t>
      </w:r>
      <w:bookmarkEnd w:id="1368"/>
      <w:bookmarkEnd w:id="1369"/>
      <w:bookmarkEnd w:id="1370"/>
      <w:bookmarkEnd w:id="1371"/>
      <w:bookmarkEnd w:id="1372"/>
      <w:bookmarkEnd w:id="1373"/>
    </w:p>
    <w:p w:rsidR="007C2495" w:rsidRPr="00816C4A" w:rsidRDefault="007C2495" w:rsidP="007C2495">
      <w:r w:rsidRPr="00816C4A">
        <w:t>Direction : ME to UICC</w:t>
      </w:r>
    </w:p>
    <w:p w:rsidR="007C2495" w:rsidRPr="00816C4A" w:rsidRDefault="007C2495" w:rsidP="007C2495">
      <w:r w:rsidRPr="00816C4A">
        <w:t>The command header is specified in TS 31.101 [13]</w:t>
      </w:r>
    </w:p>
    <w:p w:rsidR="007C2495" w:rsidRPr="00816C4A" w:rsidRDefault="007C2495" w:rsidP="007C2495">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A</w:t>
            </w:r>
          </w:p>
        </w:tc>
      </w:tr>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B</w:t>
            </w:r>
          </w:p>
        </w:tc>
      </w:tr>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C</w:t>
            </w:r>
          </w:p>
        </w:tc>
      </w:tr>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D</w:t>
            </w:r>
          </w:p>
        </w:tc>
      </w:tr>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jc w:val="center"/>
            </w:pPr>
            <w:r w:rsidRPr="00816C4A">
              <w:t>E</w:t>
            </w:r>
          </w:p>
        </w:tc>
      </w:tr>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F</w:t>
            </w:r>
          </w:p>
        </w:tc>
      </w:tr>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G</w:t>
            </w:r>
          </w:p>
        </w:tc>
      </w:tr>
    </w:tbl>
    <w:p w:rsidR="007C2495" w:rsidRPr="00816C4A" w:rsidRDefault="007C2495" w:rsidP="007C2495"/>
    <w:p w:rsidR="007C2495" w:rsidRPr="00816C4A" w:rsidRDefault="007C2495" w:rsidP="007C2495">
      <w:r w:rsidRPr="00816C4A">
        <w:t>-</w:t>
      </w:r>
      <w:r w:rsidRPr="00816C4A">
        <w:tab/>
        <w:t>Event list: the Event list data object shall contain only one event (value part of length 1 byte), and terminal shall set the event to:</w:t>
      </w:r>
    </w:p>
    <w:p w:rsidR="007C2495" w:rsidRPr="00816C4A" w:rsidRDefault="007C2495" w:rsidP="007C2495">
      <w:pPr>
        <w:pStyle w:val="B1"/>
      </w:pPr>
      <w:r>
        <w:t>-</w:t>
      </w:r>
      <w:r>
        <w:tab/>
      </w:r>
      <w:r w:rsidRPr="00816C4A">
        <w:t>CSG Cell Selection.</w:t>
      </w:r>
    </w:p>
    <w:p w:rsidR="007C2495" w:rsidRPr="00816C4A" w:rsidRDefault="007C2495" w:rsidP="007C2495">
      <w:pPr>
        <w:keepNext/>
      </w:pPr>
      <w:r w:rsidRPr="00816C4A">
        <w:t>-</w:t>
      </w:r>
      <w:r w:rsidRPr="00816C4A">
        <w:tab/>
        <w:t>Device identities: the terminal shall set the device identities to:</w:t>
      </w:r>
    </w:p>
    <w:p w:rsidR="007C2495" w:rsidRPr="00816C4A" w:rsidRDefault="007C2495" w:rsidP="007C2495">
      <w:pPr>
        <w:pStyle w:val="B1"/>
      </w:pPr>
      <w:r>
        <w:t>-</w:t>
      </w:r>
      <w:r>
        <w:tab/>
      </w:r>
      <w:r w:rsidRPr="00816C4A">
        <w:t>source:</w:t>
      </w:r>
      <w:r w:rsidRPr="00816C4A">
        <w:tab/>
        <w:t>Network;</w:t>
      </w:r>
    </w:p>
    <w:p w:rsidR="007C2495" w:rsidRPr="00816C4A" w:rsidRDefault="007C2495" w:rsidP="007C2495">
      <w:pPr>
        <w:pStyle w:val="B1"/>
      </w:pPr>
      <w:r>
        <w:t>-</w:t>
      </w:r>
      <w:r>
        <w:tab/>
      </w:r>
      <w:r w:rsidRPr="00816C4A">
        <w:t>destination:</w:t>
      </w:r>
      <w:r w:rsidRPr="00816C4A">
        <w:tab/>
        <w:t>UICC.</w:t>
      </w:r>
    </w:p>
    <w:p w:rsidR="007C2495" w:rsidRPr="00816C4A" w:rsidRDefault="007C2495" w:rsidP="007C2495">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rsidR="007C2495" w:rsidRPr="00816C4A" w:rsidRDefault="007C2495" w:rsidP="007C2495">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rsidR="007C2495" w:rsidRPr="00816C4A" w:rsidRDefault="007C2495" w:rsidP="007C2495">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rsidR="007C2495" w:rsidRPr="00816C4A" w:rsidRDefault="007C2495" w:rsidP="007C2495">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rsidR="007C2495" w:rsidRPr="00816C4A" w:rsidRDefault="007C2495" w:rsidP="007C2495">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rsidR="007C2495" w:rsidRPr="00816C4A" w:rsidRDefault="007C2495" w:rsidP="007C2495">
      <w:r w:rsidRPr="00816C4A">
        <w:t>Response parameters/data: None for this type of ENVELOPE command.</w:t>
      </w:r>
    </w:p>
    <w:p w:rsidR="007C2495" w:rsidRPr="00816C4A" w:rsidRDefault="007C2495" w:rsidP="007C2495">
      <w:pPr>
        <w:pStyle w:val="Heading3"/>
      </w:pPr>
      <w:bookmarkStart w:id="1374" w:name="_Toc3200887"/>
      <w:bookmarkStart w:id="1375" w:name="_Toc20392630"/>
      <w:bookmarkStart w:id="1376" w:name="_Toc27774277"/>
      <w:bookmarkStart w:id="1377" w:name="_Toc44931092"/>
      <w:bookmarkStart w:id="1378" w:name="_Toc44931922"/>
      <w:bookmarkStart w:id="1379" w:name="_Toc44932402"/>
      <w:r w:rsidRPr="00816C4A">
        <w:t>7.5.3A</w:t>
      </w:r>
      <w:r w:rsidRPr="00816C4A">
        <w:tab/>
        <w:t>Call disconnected event</w:t>
      </w:r>
      <w:bookmarkEnd w:id="1374"/>
      <w:bookmarkEnd w:id="1375"/>
      <w:bookmarkEnd w:id="1376"/>
      <w:bookmarkEnd w:id="1377"/>
      <w:bookmarkEnd w:id="1378"/>
      <w:bookmarkEnd w:id="1379"/>
    </w:p>
    <w:p w:rsidR="007C2495" w:rsidRPr="00816C4A" w:rsidRDefault="007C2495" w:rsidP="007C2495">
      <w:pPr>
        <w:pStyle w:val="Heading4"/>
      </w:pPr>
      <w:bookmarkStart w:id="1380" w:name="_Toc3200888"/>
      <w:bookmarkStart w:id="1381" w:name="_Toc20392631"/>
      <w:bookmarkStart w:id="1382" w:name="_Toc27774278"/>
      <w:bookmarkStart w:id="1383" w:name="_Toc44931093"/>
      <w:bookmarkStart w:id="1384" w:name="_Toc44931923"/>
      <w:bookmarkStart w:id="1385" w:name="_Toc44932403"/>
      <w:r w:rsidRPr="00816C4A">
        <w:t>7.5.3A.1</w:t>
      </w:r>
      <w:r w:rsidRPr="00816C4A">
        <w:tab/>
        <w:t>Procedure</w:t>
      </w:r>
      <w:bookmarkEnd w:id="1380"/>
      <w:bookmarkEnd w:id="1381"/>
      <w:bookmarkEnd w:id="1382"/>
      <w:bookmarkEnd w:id="1383"/>
      <w:bookmarkEnd w:id="1384"/>
      <w:bookmarkEnd w:id="1385"/>
    </w:p>
    <w:p w:rsidR="007C2495" w:rsidRPr="00816C4A" w:rsidRDefault="007C2495" w:rsidP="007C2495">
      <w:r w:rsidRPr="00816C4A">
        <w:t>See ETSI TS 102 223 [32] clause 7.5.3.1.</w:t>
      </w:r>
    </w:p>
    <w:p w:rsidR="007C2495" w:rsidRPr="00816C4A" w:rsidRDefault="007C2495" w:rsidP="007C2495">
      <w:pPr>
        <w:pStyle w:val="Heading4"/>
      </w:pPr>
      <w:bookmarkStart w:id="1386" w:name="_Toc3200889"/>
      <w:bookmarkStart w:id="1387" w:name="_Toc20392632"/>
      <w:bookmarkStart w:id="1388" w:name="_Toc27774279"/>
      <w:bookmarkStart w:id="1389" w:name="_Toc44931094"/>
      <w:bookmarkStart w:id="1390" w:name="_Toc44931924"/>
      <w:bookmarkStart w:id="1391" w:name="_Toc44932404"/>
      <w:r w:rsidRPr="00816C4A">
        <w:t>7.5.3A.2</w:t>
      </w:r>
      <w:r w:rsidRPr="00816C4A">
        <w:tab/>
        <w:t>Structure of ENVELOPE (EVENT DOWNLOAD - call disconnected)</w:t>
      </w:r>
      <w:bookmarkEnd w:id="1386"/>
      <w:bookmarkEnd w:id="1387"/>
      <w:bookmarkEnd w:id="1388"/>
      <w:bookmarkEnd w:id="1389"/>
      <w:bookmarkEnd w:id="1390"/>
      <w:bookmarkEnd w:id="1391"/>
    </w:p>
    <w:p w:rsidR="007C2495" w:rsidRPr="00816C4A" w:rsidRDefault="007C2495" w:rsidP="007C2495">
      <w:r w:rsidRPr="00816C4A">
        <w:t>Direction: ME to UICC.</w:t>
      </w:r>
    </w:p>
    <w:p w:rsidR="007C2495" w:rsidRPr="00816C4A" w:rsidRDefault="007C2495" w:rsidP="007C2495">
      <w:pPr>
        <w:keepNext/>
      </w:pPr>
      <w:r w:rsidRPr="00816C4A">
        <w:t>The command header is specified in TS 31.101 [</w:t>
      </w:r>
      <w:r>
        <w:t>1</w:t>
      </w:r>
      <w:r w:rsidRPr="00816C4A">
        <w:t>3].</w:t>
      </w:r>
    </w:p>
    <w:p w:rsidR="007C2495" w:rsidRPr="00816C4A" w:rsidRDefault="007C2495" w:rsidP="007C2495">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7C2495" w:rsidRPr="00816C4A" w:rsidTr="000634A6">
        <w:trPr>
          <w:jc w:val="center"/>
        </w:trPr>
        <w:tc>
          <w:tcPr>
            <w:tcW w:w="276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lastRenderedPageBreak/>
              <w:t>Description</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rPr>
          <w:jc w:val="center"/>
        </w:trPr>
        <w:tc>
          <w:tcPr>
            <w:tcW w:w="276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1</w:t>
            </w:r>
          </w:p>
        </w:tc>
      </w:tr>
      <w:tr w:rsidR="007C2495" w:rsidRPr="00816C4A" w:rsidTr="000634A6">
        <w:trPr>
          <w:jc w:val="center"/>
        </w:trPr>
        <w:tc>
          <w:tcPr>
            <w:tcW w:w="276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1 or 2</w:t>
            </w:r>
          </w:p>
        </w:tc>
      </w:tr>
      <w:tr w:rsidR="007C2495" w:rsidRPr="00816C4A" w:rsidTr="000634A6">
        <w:trPr>
          <w:jc w:val="center"/>
        </w:trPr>
        <w:tc>
          <w:tcPr>
            <w:tcW w:w="276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A</w:t>
            </w:r>
          </w:p>
        </w:tc>
      </w:tr>
      <w:tr w:rsidR="007C2495" w:rsidRPr="00816C4A" w:rsidTr="000634A6">
        <w:trPr>
          <w:jc w:val="center"/>
        </w:trPr>
        <w:tc>
          <w:tcPr>
            <w:tcW w:w="276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B</w:t>
            </w:r>
          </w:p>
        </w:tc>
      </w:tr>
      <w:tr w:rsidR="007C2495" w:rsidRPr="00816C4A" w:rsidTr="000634A6">
        <w:trPr>
          <w:jc w:val="center"/>
        </w:trPr>
        <w:tc>
          <w:tcPr>
            <w:tcW w:w="276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C</w:t>
            </w:r>
          </w:p>
        </w:tc>
      </w:tr>
      <w:tr w:rsidR="007C2495" w:rsidRPr="00816C4A" w:rsidTr="000634A6">
        <w:trPr>
          <w:jc w:val="center"/>
        </w:trPr>
        <w:tc>
          <w:tcPr>
            <w:tcW w:w="276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D</w:t>
            </w:r>
          </w:p>
        </w:tc>
      </w:tr>
      <w:tr w:rsidR="007C2495" w:rsidRPr="00816C4A" w:rsidTr="000634A6">
        <w:trPr>
          <w:jc w:val="center"/>
        </w:trPr>
        <w:tc>
          <w:tcPr>
            <w:tcW w:w="276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E</w:t>
            </w:r>
          </w:p>
        </w:tc>
      </w:tr>
      <w:tr w:rsidR="007C2495" w:rsidRPr="00816C4A" w:rsidTr="000634A6">
        <w:trPr>
          <w:jc w:val="center"/>
        </w:trPr>
        <w:tc>
          <w:tcPr>
            <w:tcW w:w="276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numPr>
                <w:ilvl w:val="12"/>
                <w:numId w:val="0"/>
              </w:numPr>
              <w:ind w:left="284" w:hanging="284"/>
              <w:jc w:val="center"/>
            </w:pPr>
            <w:r w:rsidRPr="00816C4A">
              <w:t>F</w:t>
            </w:r>
          </w:p>
        </w:tc>
      </w:tr>
    </w:tbl>
    <w:p w:rsidR="007C2495" w:rsidRPr="00816C4A" w:rsidRDefault="007C2495" w:rsidP="007C2495"/>
    <w:p w:rsidR="007C2495" w:rsidRPr="00816C4A" w:rsidRDefault="007C2495" w:rsidP="007C2495">
      <w:r w:rsidRPr="00816C4A">
        <w:t>Event list: the event list object shall contain only one event (value part of length 1 byte), and the ME shall set the event to:</w:t>
      </w:r>
    </w:p>
    <w:p w:rsidR="007C2495" w:rsidRPr="00816C4A" w:rsidRDefault="007C2495" w:rsidP="007C2495">
      <w:pPr>
        <w:pStyle w:val="B1"/>
      </w:pPr>
      <w:r>
        <w:t>-</w:t>
      </w:r>
      <w:r>
        <w:tab/>
      </w:r>
      <w:r w:rsidRPr="00816C4A">
        <w:t>call disconnected.</w:t>
      </w:r>
    </w:p>
    <w:p w:rsidR="007C2495" w:rsidRPr="00816C4A" w:rsidRDefault="007C2495" w:rsidP="007C2495">
      <w:r w:rsidRPr="00816C4A">
        <w:t>Device identities:</w:t>
      </w:r>
    </w:p>
    <w:p w:rsidR="007C2495" w:rsidRPr="00816C4A" w:rsidRDefault="007C2495" w:rsidP="007C2495">
      <w:pPr>
        <w:pStyle w:val="B1"/>
      </w:pPr>
      <w:r>
        <w:t>-</w:t>
      </w:r>
      <w:r>
        <w:tab/>
      </w:r>
      <w:r w:rsidRPr="00816C4A">
        <w:t>in the case of "near end" disconnection, the ME shall set the device identities to:</w:t>
      </w:r>
    </w:p>
    <w:p w:rsidR="007C2495" w:rsidRPr="00816C4A" w:rsidRDefault="007C2495" w:rsidP="007C2495">
      <w:pPr>
        <w:pStyle w:val="B2"/>
      </w:pPr>
      <w:r>
        <w:t>-</w:t>
      </w:r>
      <w:r>
        <w:tab/>
      </w:r>
      <w:r w:rsidRPr="00816C4A">
        <w:t>source:</w:t>
      </w:r>
      <w:r w:rsidRPr="00816C4A">
        <w:tab/>
        <w:t>ME;</w:t>
      </w:r>
    </w:p>
    <w:p w:rsidR="007C2495" w:rsidRPr="00816C4A" w:rsidRDefault="007C2495" w:rsidP="007C2495">
      <w:pPr>
        <w:pStyle w:val="B2"/>
      </w:pPr>
      <w:r>
        <w:t>-</w:t>
      </w:r>
      <w:r>
        <w:tab/>
      </w:r>
      <w:r w:rsidRPr="00816C4A">
        <w:t>destination:</w:t>
      </w:r>
      <w:r w:rsidRPr="00816C4A">
        <w:tab/>
        <w:t>UICC.</w:t>
      </w:r>
    </w:p>
    <w:p w:rsidR="007C2495" w:rsidRPr="00816C4A" w:rsidRDefault="007C2495" w:rsidP="007C2495">
      <w:pPr>
        <w:pStyle w:val="B1"/>
      </w:pPr>
      <w:r>
        <w:t>-</w:t>
      </w:r>
      <w:r>
        <w:tab/>
      </w:r>
      <w:r w:rsidRPr="00816C4A">
        <w:t>in the case of "far end" disconnection, the ME shall set the device identities to:</w:t>
      </w:r>
    </w:p>
    <w:p w:rsidR="007C2495" w:rsidRPr="00816C4A" w:rsidRDefault="007C2495" w:rsidP="007C2495">
      <w:pPr>
        <w:pStyle w:val="B2"/>
      </w:pPr>
      <w:r>
        <w:t>-</w:t>
      </w:r>
      <w:r>
        <w:tab/>
      </w:r>
      <w:r w:rsidRPr="00816C4A">
        <w:t>source:</w:t>
      </w:r>
      <w:r w:rsidRPr="00816C4A">
        <w:tab/>
        <w:t>network;</w:t>
      </w:r>
    </w:p>
    <w:p w:rsidR="007C2495" w:rsidRPr="00816C4A" w:rsidRDefault="007C2495" w:rsidP="007C2495">
      <w:pPr>
        <w:pStyle w:val="B2"/>
      </w:pPr>
      <w:r>
        <w:t>-</w:t>
      </w:r>
      <w:r>
        <w:tab/>
      </w:r>
      <w:r w:rsidRPr="00816C4A">
        <w:t>destination:</w:t>
      </w:r>
      <w:r w:rsidRPr="00816C4A">
        <w:tab/>
        <w:t>UICC.</w:t>
      </w:r>
    </w:p>
    <w:p w:rsidR="007C2495" w:rsidRPr="00816C4A" w:rsidRDefault="007C2495" w:rsidP="007C2495">
      <w:r w:rsidRPr="00816C4A">
        <w:t>Transaction identifier: the transaction identifier data object shall contain a list of the transaction identifiers for each of the calls being disconnected.</w:t>
      </w:r>
    </w:p>
    <w:p w:rsidR="007C2495" w:rsidRPr="00816C4A" w:rsidRDefault="007C2495" w:rsidP="007C2495">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rsidR="007C2495" w:rsidRPr="00816C4A" w:rsidRDefault="007C2495" w:rsidP="007C2495">
      <w:pPr>
        <w:rPr>
          <w:lang w:val="en-US" w:eastAsia="es-ES"/>
        </w:rPr>
      </w:pPr>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rsidR="007C2495" w:rsidRPr="00816C4A" w:rsidRDefault="007C2495" w:rsidP="007C2495">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rsidR="007C2495" w:rsidRPr="00816C4A" w:rsidRDefault="007C2495" w:rsidP="007C2495">
      <w:r w:rsidRPr="00816C4A">
        <w:t>Response parameters/data:</w:t>
      </w:r>
    </w:p>
    <w:p w:rsidR="007C2495" w:rsidRPr="00816C4A" w:rsidRDefault="007C2495" w:rsidP="007C2495">
      <w:pPr>
        <w:pStyle w:val="B1"/>
      </w:pPr>
      <w:r>
        <w:t>-</w:t>
      </w:r>
      <w:r>
        <w:tab/>
      </w:r>
      <w:r w:rsidRPr="00816C4A">
        <w:t>none.</w:t>
      </w:r>
    </w:p>
    <w:p w:rsidR="007C2495" w:rsidRPr="00816C4A" w:rsidRDefault="007C2495" w:rsidP="007C2495">
      <w:pPr>
        <w:pStyle w:val="Heading3"/>
      </w:pPr>
      <w:bookmarkStart w:id="1392" w:name="_Toc3200890"/>
      <w:bookmarkStart w:id="1393" w:name="_Toc20392633"/>
      <w:bookmarkStart w:id="1394" w:name="_Toc27774280"/>
      <w:bookmarkStart w:id="1395" w:name="_Toc44931095"/>
      <w:bookmarkStart w:id="1396" w:name="_Toc44931925"/>
      <w:bookmarkStart w:id="1397" w:name="_Toc44932405"/>
      <w:r w:rsidRPr="00816C4A">
        <w:t>7.5.4</w:t>
      </w:r>
      <w:r w:rsidRPr="00816C4A">
        <w:tab/>
        <w:t>Location status event</w:t>
      </w:r>
      <w:bookmarkEnd w:id="1392"/>
      <w:bookmarkEnd w:id="1393"/>
      <w:bookmarkEnd w:id="1394"/>
      <w:bookmarkEnd w:id="1395"/>
      <w:bookmarkEnd w:id="1396"/>
      <w:bookmarkEnd w:id="1397"/>
    </w:p>
    <w:p w:rsidR="007C2495" w:rsidRPr="00816C4A" w:rsidRDefault="007C2495" w:rsidP="007C2495">
      <w:r w:rsidRPr="00816C4A">
        <w:t xml:space="preserve">See ETSI TS 102 223 [32] clause 7.5.4. </w:t>
      </w:r>
    </w:p>
    <w:p w:rsidR="007C2495" w:rsidRPr="00816C4A" w:rsidRDefault="007C2495" w:rsidP="007C2495">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rsidR="007C2495" w:rsidRPr="00816C4A" w:rsidRDefault="007C2495" w:rsidP="007C2495">
      <w:pPr>
        <w:pStyle w:val="Heading3"/>
      </w:pPr>
      <w:bookmarkStart w:id="1398" w:name="_Toc3200891"/>
      <w:bookmarkStart w:id="1399" w:name="_Toc20392634"/>
      <w:bookmarkStart w:id="1400" w:name="_Toc27774281"/>
      <w:bookmarkStart w:id="1401" w:name="_Toc44931096"/>
      <w:bookmarkStart w:id="1402" w:name="_Toc44931926"/>
      <w:bookmarkStart w:id="1403" w:name="_Toc44932406"/>
      <w:r w:rsidRPr="00816C4A">
        <w:t>7.5.5</w:t>
      </w:r>
      <w:r w:rsidRPr="00816C4A">
        <w:tab/>
        <w:t>User activity event</w:t>
      </w:r>
      <w:bookmarkEnd w:id="1398"/>
      <w:bookmarkEnd w:id="1399"/>
      <w:bookmarkEnd w:id="1400"/>
      <w:bookmarkEnd w:id="1401"/>
      <w:bookmarkEnd w:id="1402"/>
      <w:bookmarkEnd w:id="1403"/>
    </w:p>
    <w:p w:rsidR="007C2495" w:rsidRPr="00816C4A" w:rsidRDefault="007C2495" w:rsidP="007C2495">
      <w:r w:rsidRPr="00816C4A">
        <w:t>See ETSI TS 102 223 [32] clause 7.5.5.</w:t>
      </w:r>
    </w:p>
    <w:p w:rsidR="007C2495" w:rsidRPr="00816C4A" w:rsidRDefault="007C2495" w:rsidP="007C2495">
      <w:pPr>
        <w:pStyle w:val="Heading3"/>
      </w:pPr>
      <w:bookmarkStart w:id="1404" w:name="_Toc3200892"/>
      <w:bookmarkStart w:id="1405" w:name="_Toc20392635"/>
      <w:bookmarkStart w:id="1406" w:name="_Toc27774282"/>
      <w:bookmarkStart w:id="1407" w:name="_Toc44931097"/>
      <w:bookmarkStart w:id="1408" w:name="_Toc44931927"/>
      <w:bookmarkStart w:id="1409" w:name="_Toc44932407"/>
      <w:r w:rsidRPr="00816C4A">
        <w:lastRenderedPageBreak/>
        <w:t>7.5.6</w:t>
      </w:r>
      <w:r w:rsidRPr="00816C4A">
        <w:tab/>
        <w:t>Idle screen available event</w:t>
      </w:r>
      <w:bookmarkEnd w:id="1404"/>
      <w:bookmarkEnd w:id="1405"/>
      <w:bookmarkEnd w:id="1406"/>
      <w:bookmarkEnd w:id="1407"/>
      <w:bookmarkEnd w:id="1408"/>
      <w:bookmarkEnd w:id="1409"/>
    </w:p>
    <w:p w:rsidR="007C2495" w:rsidRPr="00816C4A" w:rsidRDefault="007C2495" w:rsidP="007C2495">
      <w:r w:rsidRPr="00816C4A">
        <w:t>See ETSI TS 102 223 [32] clause 7.5.6.</w:t>
      </w:r>
    </w:p>
    <w:p w:rsidR="007C2495" w:rsidRPr="00816C4A" w:rsidRDefault="007C2495" w:rsidP="007C2495">
      <w:pPr>
        <w:pStyle w:val="Heading3"/>
      </w:pPr>
      <w:bookmarkStart w:id="1410" w:name="_Toc3200893"/>
      <w:bookmarkStart w:id="1411" w:name="_Toc20392636"/>
      <w:bookmarkStart w:id="1412" w:name="_Toc27774283"/>
      <w:bookmarkStart w:id="1413" w:name="_Toc44931098"/>
      <w:bookmarkStart w:id="1414" w:name="_Toc44931928"/>
      <w:bookmarkStart w:id="1415" w:name="_Toc44932408"/>
      <w:r w:rsidRPr="00816C4A">
        <w:t>7.5.7</w:t>
      </w:r>
      <w:r w:rsidRPr="00816C4A">
        <w:tab/>
        <w:t>Card reader status event</w:t>
      </w:r>
      <w:bookmarkEnd w:id="1410"/>
      <w:bookmarkEnd w:id="1411"/>
      <w:bookmarkEnd w:id="1412"/>
      <w:bookmarkEnd w:id="1413"/>
      <w:bookmarkEnd w:id="1414"/>
      <w:bookmarkEnd w:id="1415"/>
    </w:p>
    <w:p w:rsidR="007C2495" w:rsidRPr="00816C4A" w:rsidRDefault="007C2495" w:rsidP="007C2495">
      <w:r w:rsidRPr="00816C4A">
        <w:t>See ETSI TS 102 223 [32] clause 7.5.7.</w:t>
      </w:r>
    </w:p>
    <w:p w:rsidR="007C2495" w:rsidRPr="00816C4A" w:rsidRDefault="007C2495" w:rsidP="007C2495">
      <w:pPr>
        <w:pStyle w:val="Heading3"/>
      </w:pPr>
      <w:bookmarkStart w:id="1416" w:name="_Toc3200894"/>
      <w:bookmarkStart w:id="1417" w:name="_Toc20392637"/>
      <w:bookmarkStart w:id="1418" w:name="_Toc27774284"/>
      <w:bookmarkStart w:id="1419" w:name="_Toc44931099"/>
      <w:bookmarkStart w:id="1420" w:name="_Toc44931929"/>
      <w:bookmarkStart w:id="1421" w:name="_Toc44932409"/>
      <w:r w:rsidRPr="00816C4A">
        <w:t>7.5.8</w:t>
      </w:r>
      <w:r w:rsidRPr="00816C4A">
        <w:tab/>
        <w:t>Language selection event</w:t>
      </w:r>
      <w:bookmarkEnd w:id="1416"/>
      <w:bookmarkEnd w:id="1417"/>
      <w:bookmarkEnd w:id="1418"/>
      <w:bookmarkEnd w:id="1419"/>
      <w:bookmarkEnd w:id="1420"/>
      <w:bookmarkEnd w:id="1421"/>
    </w:p>
    <w:p w:rsidR="007C2495" w:rsidRPr="00816C4A" w:rsidRDefault="007C2495" w:rsidP="007C2495">
      <w:r w:rsidRPr="00816C4A">
        <w:t>See ETSI TS 102 223 [32] clause 7.5.8.</w:t>
      </w:r>
    </w:p>
    <w:p w:rsidR="007C2495" w:rsidRPr="00816C4A" w:rsidRDefault="007C2495" w:rsidP="007C2495">
      <w:pPr>
        <w:pStyle w:val="Heading3"/>
      </w:pPr>
      <w:bookmarkStart w:id="1422" w:name="_Toc3200895"/>
      <w:bookmarkStart w:id="1423" w:name="_Toc20392638"/>
      <w:bookmarkStart w:id="1424" w:name="_Toc27774285"/>
      <w:bookmarkStart w:id="1425" w:name="_Toc44931100"/>
      <w:bookmarkStart w:id="1426" w:name="_Toc44931930"/>
      <w:bookmarkStart w:id="1427" w:name="_Toc44932410"/>
      <w:r w:rsidRPr="00816C4A">
        <w:t>7.5.9</w:t>
      </w:r>
      <w:r w:rsidRPr="00816C4A">
        <w:tab/>
        <w:t>Browser termination event</w:t>
      </w:r>
      <w:bookmarkEnd w:id="1422"/>
      <w:bookmarkEnd w:id="1423"/>
      <w:bookmarkEnd w:id="1424"/>
      <w:bookmarkEnd w:id="1425"/>
      <w:bookmarkEnd w:id="1426"/>
      <w:bookmarkEnd w:id="1427"/>
    </w:p>
    <w:p w:rsidR="007C2495" w:rsidRPr="00816C4A" w:rsidRDefault="007C2495" w:rsidP="007C2495">
      <w:r w:rsidRPr="00816C4A">
        <w:t>See ETSI TS 102 223 [32] clause 7.5.9.</w:t>
      </w:r>
    </w:p>
    <w:p w:rsidR="007C2495" w:rsidRPr="00816C4A" w:rsidRDefault="007C2495" w:rsidP="007C2495">
      <w:pPr>
        <w:pStyle w:val="Heading3"/>
      </w:pPr>
      <w:bookmarkStart w:id="1428" w:name="_Toc3200896"/>
      <w:bookmarkStart w:id="1429" w:name="_Toc20392639"/>
      <w:bookmarkStart w:id="1430" w:name="_Toc27774286"/>
      <w:bookmarkStart w:id="1431" w:name="_Toc44931101"/>
      <w:bookmarkStart w:id="1432" w:name="_Toc44931931"/>
      <w:bookmarkStart w:id="1433" w:name="_Toc44932411"/>
      <w:r w:rsidRPr="00816C4A">
        <w:t>7.5.10</w:t>
      </w:r>
      <w:r w:rsidRPr="00816C4A">
        <w:tab/>
        <w:t>Data available event</w:t>
      </w:r>
      <w:bookmarkEnd w:id="1428"/>
      <w:bookmarkEnd w:id="1429"/>
      <w:bookmarkEnd w:id="1430"/>
      <w:bookmarkEnd w:id="1431"/>
      <w:bookmarkEnd w:id="1432"/>
      <w:bookmarkEnd w:id="1433"/>
    </w:p>
    <w:p w:rsidR="007C2495" w:rsidRPr="00816C4A" w:rsidRDefault="007C2495" w:rsidP="007C2495">
      <w:r w:rsidRPr="00816C4A">
        <w:t>See ETSI TS 102 223 [32] clause 7.5.10.</w:t>
      </w:r>
    </w:p>
    <w:p w:rsidR="007C2495" w:rsidRPr="00816C4A" w:rsidRDefault="007C2495" w:rsidP="007C2495">
      <w:pPr>
        <w:pStyle w:val="Heading3"/>
      </w:pPr>
      <w:bookmarkStart w:id="1434" w:name="_Toc3200897"/>
      <w:bookmarkStart w:id="1435" w:name="_Toc20392640"/>
      <w:bookmarkStart w:id="1436" w:name="_Toc27774287"/>
      <w:bookmarkStart w:id="1437" w:name="_Toc44931102"/>
      <w:bookmarkStart w:id="1438" w:name="_Toc44931932"/>
      <w:bookmarkStart w:id="1439" w:name="_Toc44932412"/>
      <w:r w:rsidRPr="00816C4A">
        <w:t>7.5.11</w:t>
      </w:r>
      <w:r w:rsidRPr="00816C4A">
        <w:tab/>
        <w:t>Channel status event</w:t>
      </w:r>
      <w:bookmarkEnd w:id="1434"/>
      <w:bookmarkEnd w:id="1435"/>
      <w:bookmarkEnd w:id="1436"/>
      <w:bookmarkEnd w:id="1437"/>
      <w:bookmarkEnd w:id="1438"/>
      <w:bookmarkEnd w:id="1439"/>
    </w:p>
    <w:p w:rsidR="007C2495" w:rsidRPr="00816C4A" w:rsidRDefault="007C2495" w:rsidP="007C2495">
      <w:r w:rsidRPr="00816C4A">
        <w:t>See ETSI TS 102 223 [32] clause 7.5.11.</w:t>
      </w:r>
    </w:p>
    <w:p w:rsidR="007C2495" w:rsidRPr="00816C4A" w:rsidRDefault="007C2495" w:rsidP="007C2495">
      <w:pPr>
        <w:pStyle w:val="Heading3"/>
      </w:pPr>
      <w:bookmarkStart w:id="1440" w:name="_Toc3200898"/>
      <w:bookmarkStart w:id="1441" w:name="_Toc20392641"/>
      <w:bookmarkStart w:id="1442" w:name="_Toc27774288"/>
      <w:bookmarkStart w:id="1443" w:name="_Toc44931103"/>
      <w:bookmarkStart w:id="1444" w:name="_Toc44931933"/>
      <w:bookmarkStart w:id="1445" w:name="_Toc44932413"/>
      <w:r w:rsidRPr="00816C4A">
        <w:t>7.5.12</w:t>
      </w:r>
      <w:r w:rsidRPr="00816C4A">
        <w:tab/>
        <w:t>Access Technology Change Event</w:t>
      </w:r>
      <w:bookmarkEnd w:id="1440"/>
      <w:bookmarkEnd w:id="1441"/>
      <w:bookmarkEnd w:id="1442"/>
      <w:bookmarkEnd w:id="1443"/>
      <w:bookmarkEnd w:id="1444"/>
      <w:bookmarkEnd w:id="1445"/>
    </w:p>
    <w:p w:rsidR="007C2495" w:rsidRPr="00816C4A" w:rsidRDefault="007C2495" w:rsidP="007C2495">
      <w:r w:rsidRPr="00816C4A">
        <w:t xml:space="preserve">See ETSI TS 102 223 [32] clause 7.5.12. </w:t>
      </w:r>
    </w:p>
    <w:p w:rsidR="007C2495" w:rsidRPr="00816C4A" w:rsidRDefault="007C2495" w:rsidP="007C2495">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rsidR="007C2495" w:rsidRPr="00816C4A" w:rsidRDefault="007C2495" w:rsidP="007C2495">
      <w:pPr>
        <w:pStyle w:val="Heading3"/>
      </w:pPr>
      <w:bookmarkStart w:id="1446" w:name="_Toc3200899"/>
      <w:bookmarkStart w:id="1447" w:name="_Toc20392642"/>
      <w:bookmarkStart w:id="1448" w:name="_Toc27774289"/>
      <w:bookmarkStart w:id="1449" w:name="_Toc44931104"/>
      <w:bookmarkStart w:id="1450" w:name="_Toc44931934"/>
      <w:bookmarkStart w:id="1451" w:name="_Toc44932414"/>
      <w:r w:rsidRPr="00816C4A">
        <w:t>7.5.13</w:t>
      </w:r>
      <w:r w:rsidRPr="00816C4A">
        <w:tab/>
        <w:t>Display parameters changed event</w:t>
      </w:r>
      <w:bookmarkEnd w:id="1446"/>
      <w:bookmarkEnd w:id="1447"/>
      <w:bookmarkEnd w:id="1448"/>
      <w:bookmarkEnd w:id="1449"/>
      <w:bookmarkEnd w:id="1450"/>
      <w:bookmarkEnd w:id="1451"/>
    </w:p>
    <w:p w:rsidR="007C2495" w:rsidRPr="00816C4A" w:rsidRDefault="007C2495" w:rsidP="007C2495">
      <w:r w:rsidRPr="00816C4A">
        <w:t>See ETSI TS 102 223 [32] clause 7.5.13.</w:t>
      </w:r>
    </w:p>
    <w:p w:rsidR="007C2495" w:rsidRPr="00816C4A" w:rsidRDefault="007C2495" w:rsidP="007C2495">
      <w:pPr>
        <w:pStyle w:val="Heading3"/>
      </w:pPr>
      <w:bookmarkStart w:id="1452" w:name="_Toc3200900"/>
      <w:bookmarkStart w:id="1453" w:name="_Toc20392643"/>
      <w:bookmarkStart w:id="1454" w:name="_Toc27774290"/>
      <w:bookmarkStart w:id="1455" w:name="_Toc44931105"/>
      <w:bookmarkStart w:id="1456" w:name="_Toc44931935"/>
      <w:bookmarkStart w:id="1457" w:name="_Toc44932415"/>
      <w:r w:rsidRPr="00816C4A">
        <w:t>7.5.14</w:t>
      </w:r>
      <w:r w:rsidRPr="00816C4A">
        <w:tab/>
        <w:t>Local Connection event</w:t>
      </w:r>
      <w:bookmarkEnd w:id="1452"/>
      <w:bookmarkEnd w:id="1453"/>
      <w:bookmarkEnd w:id="1454"/>
      <w:bookmarkEnd w:id="1455"/>
      <w:bookmarkEnd w:id="1456"/>
      <w:bookmarkEnd w:id="1457"/>
    </w:p>
    <w:p w:rsidR="007C2495" w:rsidRPr="00816C4A" w:rsidRDefault="007C2495" w:rsidP="007C2495">
      <w:r w:rsidRPr="00816C4A">
        <w:t>See ETSI TS 102 223 [32] clause 7.5.14.</w:t>
      </w:r>
    </w:p>
    <w:p w:rsidR="007C2495" w:rsidRPr="00816C4A" w:rsidRDefault="007C2495" w:rsidP="007C2495">
      <w:pPr>
        <w:pStyle w:val="Heading3"/>
      </w:pPr>
      <w:bookmarkStart w:id="1458" w:name="_Toc3200901"/>
      <w:bookmarkStart w:id="1459" w:name="_Toc20392644"/>
      <w:bookmarkStart w:id="1460" w:name="_Toc27774291"/>
      <w:bookmarkStart w:id="1461" w:name="_Toc44931106"/>
      <w:bookmarkStart w:id="1462" w:name="_Toc44931936"/>
      <w:bookmarkStart w:id="1463" w:name="_Toc44932416"/>
      <w:r w:rsidRPr="00816C4A">
        <w:t>7.5.15</w:t>
      </w:r>
      <w:r w:rsidRPr="00816C4A">
        <w:tab/>
        <w:t>Network Search Mode Change Event</w:t>
      </w:r>
      <w:bookmarkEnd w:id="1458"/>
      <w:bookmarkEnd w:id="1459"/>
      <w:bookmarkEnd w:id="1460"/>
      <w:bookmarkEnd w:id="1461"/>
      <w:bookmarkEnd w:id="1462"/>
      <w:bookmarkEnd w:id="1463"/>
    </w:p>
    <w:p w:rsidR="007C2495" w:rsidRPr="00816C4A" w:rsidRDefault="007C2495" w:rsidP="007C2495">
      <w:r w:rsidRPr="00816C4A">
        <w:t>See ETSI TS 102 223 [32] clause 7.5.15.</w:t>
      </w:r>
    </w:p>
    <w:p w:rsidR="007C2495" w:rsidRPr="00816C4A" w:rsidRDefault="007C2495" w:rsidP="007C2495">
      <w:pPr>
        <w:pStyle w:val="Heading3"/>
      </w:pPr>
      <w:bookmarkStart w:id="1464" w:name="_Toc3200902"/>
      <w:bookmarkStart w:id="1465" w:name="_Toc20392645"/>
      <w:bookmarkStart w:id="1466" w:name="_Toc27774292"/>
      <w:bookmarkStart w:id="1467" w:name="_Toc44931107"/>
      <w:bookmarkStart w:id="1468" w:name="_Toc44931937"/>
      <w:bookmarkStart w:id="1469" w:name="_Toc44932417"/>
      <w:r w:rsidRPr="00816C4A">
        <w:t>7.5.16</w:t>
      </w:r>
      <w:r w:rsidRPr="00816C4A">
        <w:tab/>
        <w:t>Browsing status event</w:t>
      </w:r>
      <w:bookmarkEnd w:id="1464"/>
      <w:bookmarkEnd w:id="1465"/>
      <w:bookmarkEnd w:id="1466"/>
      <w:bookmarkEnd w:id="1467"/>
      <w:bookmarkEnd w:id="1468"/>
      <w:bookmarkEnd w:id="1469"/>
    </w:p>
    <w:p w:rsidR="007C2495" w:rsidRPr="00816C4A" w:rsidRDefault="007C2495" w:rsidP="007C2495">
      <w:r w:rsidRPr="00816C4A">
        <w:t>See ETSI TS 102 223 [32] clause 7.5.16.</w:t>
      </w:r>
    </w:p>
    <w:p w:rsidR="007C2495" w:rsidRPr="00816C4A" w:rsidRDefault="007C2495" w:rsidP="007C2495">
      <w:pPr>
        <w:pStyle w:val="Heading3"/>
      </w:pPr>
      <w:bookmarkStart w:id="1470" w:name="_Toc3200903"/>
      <w:bookmarkStart w:id="1471" w:name="_Toc20392646"/>
      <w:bookmarkStart w:id="1472" w:name="_Toc27774293"/>
      <w:bookmarkStart w:id="1473" w:name="_Toc44931108"/>
      <w:bookmarkStart w:id="1474" w:name="_Toc44931938"/>
      <w:bookmarkStart w:id="1475" w:name="_Toc44932418"/>
      <w:r w:rsidRPr="00816C4A">
        <w:t>7.5.17</w:t>
      </w:r>
      <w:r w:rsidRPr="00816C4A">
        <w:tab/>
        <w:t>Frames Information changed event</w:t>
      </w:r>
      <w:bookmarkEnd w:id="1470"/>
      <w:bookmarkEnd w:id="1471"/>
      <w:bookmarkEnd w:id="1472"/>
      <w:bookmarkEnd w:id="1473"/>
      <w:bookmarkEnd w:id="1474"/>
      <w:bookmarkEnd w:id="1475"/>
    </w:p>
    <w:p w:rsidR="007C2495" w:rsidRPr="00816C4A" w:rsidRDefault="007C2495" w:rsidP="007C2495">
      <w:r w:rsidRPr="00816C4A">
        <w:t>See ETSI TS 102 223 [32] clause 7.5.17.</w:t>
      </w:r>
    </w:p>
    <w:p w:rsidR="007C2495" w:rsidRPr="00816C4A" w:rsidRDefault="007C2495" w:rsidP="007C2495">
      <w:pPr>
        <w:pStyle w:val="Heading3"/>
      </w:pPr>
      <w:bookmarkStart w:id="1476" w:name="_Toc3200904"/>
      <w:bookmarkStart w:id="1477" w:name="_Toc20392647"/>
      <w:bookmarkStart w:id="1478" w:name="_Toc27774294"/>
      <w:bookmarkStart w:id="1479" w:name="_Toc44931109"/>
      <w:bookmarkStart w:id="1480" w:name="_Toc44931939"/>
      <w:bookmarkStart w:id="1481" w:name="_Toc44932419"/>
      <w:r w:rsidRPr="00816C4A">
        <w:t>7.5.18</w:t>
      </w:r>
      <w:r w:rsidRPr="00816C4A">
        <w:tab/>
        <w:t>HCI connectivity event</w:t>
      </w:r>
      <w:bookmarkEnd w:id="1476"/>
      <w:bookmarkEnd w:id="1477"/>
      <w:bookmarkEnd w:id="1478"/>
      <w:bookmarkEnd w:id="1479"/>
      <w:bookmarkEnd w:id="1480"/>
      <w:bookmarkEnd w:id="1481"/>
    </w:p>
    <w:p w:rsidR="007C2495" w:rsidRPr="00816C4A" w:rsidRDefault="007C2495" w:rsidP="007C2495">
      <w:r w:rsidRPr="00816C4A">
        <w:t>Not required by 3GPP.</w:t>
      </w:r>
    </w:p>
    <w:p w:rsidR="007C2495" w:rsidRPr="00816C4A" w:rsidRDefault="007C2495" w:rsidP="007C2495">
      <w:pPr>
        <w:pStyle w:val="Heading3"/>
      </w:pPr>
      <w:bookmarkStart w:id="1482" w:name="_Toc3200905"/>
      <w:bookmarkStart w:id="1483" w:name="_Toc20392648"/>
      <w:bookmarkStart w:id="1484" w:name="_Toc27774295"/>
      <w:bookmarkStart w:id="1485" w:name="_Toc44931110"/>
      <w:bookmarkStart w:id="1486" w:name="_Toc44931940"/>
      <w:bookmarkStart w:id="1487" w:name="_Toc44932420"/>
      <w:r w:rsidRPr="00816C4A">
        <w:lastRenderedPageBreak/>
        <w:t>7.5.19</w:t>
      </w:r>
      <w:r w:rsidRPr="00816C4A">
        <w:tab/>
        <w:t>Contactless state request</w:t>
      </w:r>
      <w:bookmarkEnd w:id="1482"/>
      <w:bookmarkEnd w:id="1483"/>
      <w:bookmarkEnd w:id="1484"/>
      <w:bookmarkEnd w:id="1485"/>
      <w:bookmarkEnd w:id="1486"/>
      <w:bookmarkEnd w:id="1487"/>
    </w:p>
    <w:p w:rsidR="007C2495" w:rsidRPr="00816C4A" w:rsidRDefault="007C2495" w:rsidP="007C2495">
      <w:r w:rsidRPr="00816C4A">
        <w:t>Not required by 3GPP.</w:t>
      </w:r>
    </w:p>
    <w:p w:rsidR="007C2495" w:rsidRPr="00816C4A" w:rsidRDefault="007C2495" w:rsidP="007C2495">
      <w:pPr>
        <w:pStyle w:val="Heading3"/>
      </w:pPr>
      <w:bookmarkStart w:id="1488" w:name="_Toc3200906"/>
      <w:bookmarkStart w:id="1489" w:name="_Toc20392649"/>
      <w:bookmarkStart w:id="1490" w:name="_Toc27774296"/>
      <w:bookmarkStart w:id="1491" w:name="_Toc44931111"/>
      <w:bookmarkStart w:id="1492" w:name="_Toc44931941"/>
      <w:bookmarkStart w:id="1493" w:name="_Toc44932421"/>
      <w:r w:rsidRPr="00816C4A">
        <w:t>7.5.20</w:t>
      </w:r>
      <w:r w:rsidRPr="00816C4A">
        <w:tab/>
        <w:t>Incoming IMS Data event</w:t>
      </w:r>
      <w:bookmarkEnd w:id="1488"/>
      <w:bookmarkEnd w:id="1489"/>
      <w:bookmarkEnd w:id="1490"/>
      <w:bookmarkEnd w:id="1491"/>
      <w:bookmarkEnd w:id="1492"/>
      <w:bookmarkEnd w:id="1493"/>
    </w:p>
    <w:p w:rsidR="007C2495" w:rsidRPr="00816C4A" w:rsidRDefault="007C2495" w:rsidP="007C2495">
      <w:r w:rsidRPr="00816C4A">
        <w:t>The following clauses apply if classes "e" and "t" are supported.</w:t>
      </w:r>
    </w:p>
    <w:p w:rsidR="007C2495" w:rsidRPr="00816C4A" w:rsidRDefault="007C2495" w:rsidP="007C2495">
      <w:pPr>
        <w:pStyle w:val="Heading4"/>
      </w:pPr>
      <w:bookmarkStart w:id="1494" w:name="_Toc3200907"/>
      <w:bookmarkStart w:id="1495" w:name="_Toc20392650"/>
      <w:bookmarkStart w:id="1496" w:name="_Toc27774297"/>
      <w:bookmarkStart w:id="1497" w:name="_Toc44931112"/>
      <w:bookmarkStart w:id="1498" w:name="_Toc44931942"/>
      <w:bookmarkStart w:id="1499" w:name="_Toc44932422"/>
      <w:r w:rsidRPr="00816C4A">
        <w:t>7.5.20.1</w:t>
      </w:r>
      <w:r w:rsidRPr="00816C4A">
        <w:tab/>
        <w:t>Procedure</w:t>
      </w:r>
      <w:bookmarkEnd w:id="1494"/>
      <w:bookmarkEnd w:id="1495"/>
      <w:bookmarkEnd w:id="1496"/>
      <w:bookmarkEnd w:id="1497"/>
      <w:bookmarkEnd w:id="1498"/>
      <w:bookmarkEnd w:id="1499"/>
    </w:p>
    <w:p w:rsidR="007C2495" w:rsidRPr="00816C4A" w:rsidRDefault="007C2495" w:rsidP="007C2495">
      <w:r w:rsidRPr="00816C4A">
        <w:t>If the Incoming IMS data event is part of the current event list (as set up by the last SET UP EVENT LIST command, see ETSI TS 102 223 [32]), then, in the case of an incoming IMS message to an IARI (see TS 24.229 [52]) associated to an application installed on the UICC and no open channel is available for IMS communication, see 3GPP TS 31.102 [14], the terminal shall inform the UICC that this has occurred, by using the ENVELOPE (EVENT DOWNLOAD – Incoming IMS data) command as defined below.</w:t>
      </w:r>
    </w:p>
    <w:p w:rsidR="007C2495" w:rsidRPr="00816C4A" w:rsidRDefault="007C2495" w:rsidP="007C2495">
      <w:pPr>
        <w:pStyle w:val="Heading4"/>
      </w:pPr>
      <w:bookmarkStart w:id="1500" w:name="_Toc3200908"/>
      <w:bookmarkStart w:id="1501" w:name="_Toc20392651"/>
      <w:bookmarkStart w:id="1502" w:name="_Toc27774298"/>
      <w:bookmarkStart w:id="1503" w:name="_Toc44931113"/>
      <w:bookmarkStart w:id="1504" w:name="_Toc44931943"/>
      <w:bookmarkStart w:id="1505" w:name="_Toc44932423"/>
      <w:r w:rsidRPr="00816C4A">
        <w:t>7.5.20.2</w:t>
      </w:r>
      <w:r w:rsidRPr="00816C4A">
        <w:tab/>
        <w:t>Structure of ENVELOPE (EVENT DOWNLOAD – Incoming IMS Data)</w:t>
      </w:r>
      <w:bookmarkEnd w:id="1500"/>
      <w:bookmarkEnd w:id="1501"/>
      <w:bookmarkEnd w:id="1502"/>
      <w:bookmarkEnd w:id="1503"/>
      <w:bookmarkEnd w:id="1504"/>
      <w:bookmarkEnd w:id="1505"/>
    </w:p>
    <w:p w:rsidR="007C2495" w:rsidRPr="00816C4A" w:rsidRDefault="007C2495" w:rsidP="007C2495">
      <w:r w:rsidRPr="00816C4A">
        <w:t>Direction : ME to UICC</w:t>
      </w:r>
    </w:p>
    <w:p w:rsidR="007C2495" w:rsidRPr="00816C4A" w:rsidRDefault="007C2495" w:rsidP="007C2495">
      <w:r w:rsidRPr="00816C4A">
        <w:t>The command header is specified in TS 31.101 [13]</w:t>
      </w:r>
    </w:p>
    <w:p w:rsidR="007C2495" w:rsidRPr="00816C4A" w:rsidRDefault="007C2495" w:rsidP="007C2495">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Length A+B+G</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 or 2</w:t>
            </w:r>
          </w:p>
        </w:tc>
      </w:tr>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A</w:t>
            </w:r>
          </w:p>
        </w:tc>
      </w:tr>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B</w:t>
            </w:r>
          </w:p>
        </w:tc>
      </w:tr>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G</w:t>
            </w:r>
          </w:p>
        </w:tc>
      </w:tr>
    </w:tbl>
    <w:p w:rsidR="007C2495" w:rsidRPr="00816C4A" w:rsidRDefault="007C2495" w:rsidP="007C2495"/>
    <w:p w:rsidR="007C2495" w:rsidRPr="00816C4A" w:rsidRDefault="007C2495" w:rsidP="007C2495">
      <w:r w:rsidRPr="00816C4A">
        <w:t>-</w:t>
      </w:r>
      <w:r w:rsidRPr="00816C4A">
        <w:tab/>
        <w:t>Event list: the Event list data object shall contain only one event (value part of length 1 byte), and terminal shall set the event to:</w:t>
      </w:r>
    </w:p>
    <w:p w:rsidR="007C2495" w:rsidRPr="00816C4A" w:rsidRDefault="007C2495" w:rsidP="007C2495">
      <w:pPr>
        <w:pStyle w:val="B2"/>
      </w:pPr>
      <w:r>
        <w:t>-</w:t>
      </w:r>
      <w:r>
        <w:tab/>
      </w:r>
      <w:r w:rsidRPr="00816C4A">
        <w:t>Incoming IMS Data event.</w:t>
      </w:r>
    </w:p>
    <w:p w:rsidR="007C2495" w:rsidRDefault="007C2495" w:rsidP="007C2495">
      <w:pPr>
        <w:pStyle w:val="B1"/>
      </w:pPr>
      <w:r w:rsidRPr="00816C4A">
        <w:t>-</w:t>
      </w:r>
      <w:r w:rsidRPr="00816C4A">
        <w:tab/>
        <w:t>Device identities: the terminal shall set the device identities to:</w:t>
      </w:r>
    </w:p>
    <w:p w:rsidR="007C2495" w:rsidRPr="00816C4A" w:rsidRDefault="007C2495" w:rsidP="007C2495">
      <w:pPr>
        <w:pStyle w:val="B2"/>
      </w:pPr>
      <w:r>
        <w:t>-</w:t>
      </w:r>
      <w:r>
        <w:tab/>
      </w:r>
      <w:r w:rsidRPr="00816C4A">
        <w:t>source:</w:t>
      </w:r>
      <w:r w:rsidRPr="00816C4A">
        <w:tab/>
        <w:t>Network;</w:t>
      </w:r>
    </w:p>
    <w:p w:rsidR="007C2495" w:rsidRPr="00816C4A" w:rsidRDefault="007C2495" w:rsidP="007C2495">
      <w:pPr>
        <w:pStyle w:val="B2"/>
      </w:pPr>
      <w:r>
        <w:t>-</w:t>
      </w:r>
      <w:r>
        <w:tab/>
      </w:r>
      <w:r w:rsidRPr="00816C4A">
        <w:t>destination:</w:t>
      </w:r>
      <w:r w:rsidRPr="00816C4A">
        <w:tab/>
        <w:t>UICC.</w:t>
      </w:r>
    </w:p>
    <w:p w:rsidR="007C2495" w:rsidRPr="00816C4A" w:rsidRDefault="007C2495" w:rsidP="007C2495">
      <w:pPr>
        <w:pStyle w:val="B1"/>
      </w:pPr>
      <w:r w:rsidRPr="00816C4A">
        <w:t>-</w:t>
      </w:r>
      <w:r w:rsidRPr="00816C4A">
        <w:tab/>
        <w:t>IARI: This data object contains the IARI included in the Accept-Contact (see TS 24.229 [52]) header field of the incoming SIP INVITE IMS message destined for the UICC.</w:t>
      </w:r>
    </w:p>
    <w:p w:rsidR="007C2495" w:rsidRPr="00816C4A" w:rsidRDefault="007C2495" w:rsidP="007C2495">
      <w:r w:rsidRPr="00816C4A">
        <w:t>Response parameters/data: None for this type of ENVELOPE command.</w:t>
      </w:r>
    </w:p>
    <w:p w:rsidR="007C2495" w:rsidRPr="00816C4A" w:rsidRDefault="007C2495" w:rsidP="007C2495">
      <w:pPr>
        <w:pStyle w:val="Heading3"/>
        <w:rPr>
          <w:color w:val="000000"/>
        </w:rPr>
      </w:pPr>
      <w:bookmarkStart w:id="1506" w:name="_Toc3200909"/>
      <w:bookmarkStart w:id="1507" w:name="_Toc20392652"/>
      <w:bookmarkStart w:id="1508" w:name="_Toc27774299"/>
      <w:bookmarkStart w:id="1509" w:name="_Toc44931114"/>
      <w:bookmarkStart w:id="1510" w:name="_Toc44931944"/>
      <w:bookmarkStart w:id="1511" w:name="_Toc44932424"/>
      <w:r w:rsidRPr="00816C4A">
        <w:t>7.5.21</w:t>
      </w:r>
      <w:r w:rsidRPr="00816C4A">
        <w:tab/>
      </w:r>
      <w:r w:rsidRPr="00816C4A">
        <w:rPr>
          <w:color w:val="000000"/>
        </w:rPr>
        <w:t>IMS Registration Event</w:t>
      </w:r>
      <w:bookmarkEnd w:id="1506"/>
      <w:bookmarkEnd w:id="1507"/>
      <w:bookmarkEnd w:id="1508"/>
      <w:bookmarkEnd w:id="1509"/>
      <w:bookmarkEnd w:id="1510"/>
      <w:bookmarkEnd w:id="1511"/>
    </w:p>
    <w:p w:rsidR="007C2495" w:rsidRPr="00816C4A" w:rsidRDefault="007C2495" w:rsidP="007C2495">
      <w:r w:rsidRPr="00816C4A">
        <w:t>The following clauses apply if classes "e" and "t" are supported.</w:t>
      </w:r>
    </w:p>
    <w:p w:rsidR="007C2495" w:rsidRPr="00816C4A" w:rsidRDefault="007C2495" w:rsidP="007C2495">
      <w:pPr>
        <w:pStyle w:val="Heading4"/>
      </w:pPr>
      <w:bookmarkStart w:id="1512" w:name="_Toc3200910"/>
      <w:bookmarkStart w:id="1513" w:name="_Toc20392653"/>
      <w:bookmarkStart w:id="1514" w:name="_Toc27774300"/>
      <w:bookmarkStart w:id="1515" w:name="_Toc44931115"/>
      <w:bookmarkStart w:id="1516" w:name="_Toc44931945"/>
      <w:bookmarkStart w:id="1517" w:name="_Toc44932425"/>
      <w:r w:rsidRPr="00816C4A">
        <w:t>7.5.21.1</w:t>
      </w:r>
      <w:r w:rsidRPr="00816C4A">
        <w:tab/>
        <w:t>Procedure</w:t>
      </w:r>
      <w:bookmarkEnd w:id="1512"/>
      <w:bookmarkEnd w:id="1513"/>
      <w:bookmarkEnd w:id="1514"/>
      <w:bookmarkEnd w:id="1515"/>
      <w:bookmarkEnd w:id="1516"/>
      <w:bookmarkEnd w:id="1517"/>
    </w:p>
    <w:p w:rsidR="007C2495" w:rsidRPr="00816C4A" w:rsidRDefault="007C2495" w:rsidP="007C2495">
      <w:r w:rsidRPr="00816C4A">
        <w:t>If the IMS Registration event is part of the current event list (as set up by the last SET UP EVENT LIST command, see ETSI TS 102 223 [32]) and the SIP REGISTER message contains the IARIs defined in EF-UICCIARI, then, upon receiving the 200 OK  (see 3GPP TS 24.229 [52]) message in response to the SIP REGISTER message (see 3GPP TS 24.229 [52]) or upon receiving any status code (see 3GPP TS 24.229 [52])  indicating a failure in response to the SIP REGISTER message, the terminal shall inform the UICC that this event has occurred, by using the ENVELOPE (EVENT DOWNLOAD – IMS Registration) command as defined below.</w:t>
      </w:r>
    </w:p>
    <w:p w:rsidR="007C2495" w:rsidRPr="00816C4A" w:rsidRDefault="007C2495" w:rsidP="007C2495">
      <w:pPr>
        <w:pStyle w:val="Heading4"/>
      </w:pPr>
      <w:bookmarkStart w:id="1518" w:name="_Toc3200911"/>
      <w:bookmarkStart w:id="1519" w:name="_Toc20392654"/>
      <w:bookmarkStart w:id="1520" w:name="_Toc27774301"/>
      <w:bookmarkStart w:id="1521" w:name="_Toc44931116"/>
      <w:bookmarkStart w:id="1522" w:name="_Toc44931946"/>
      <w:bookmarkStart w:id="1523" w:name="_Toc44932426"/>
      <w:r w:rsidRPr="00816C4A">
        <w:lastRenderedPageBreak/>
        <w:t>7.5.21.2</w:t>
      </w:r>
      <w:r w:rsidRPr="00816C4A">
        <w:tab/>
        <w:t>Structure of ENVELOPE (EVENT DOWNLOAD – IMS Registration)</w:t>
      </w:r>
      <w:bookmarkEnd w:id="1518"/>
      <w:bookmarkEnd w:id="1519"/>
      <w:bookmarkEnd w:id="1520"/>
      <w:bookmarkEnd w:id="1521"/>
      <w:bookmarkEnd w:id="1522"/>
      <w:bookmarkEnd w:id="1523"/>
    </w:p>
    <w:p w:rsidR="007C2495" w:rsidRPr="00816C4A" w:rsidRDefault="007C2495" w:rsidP="007C2495">
      <w:r w:rsidRPr="00816C4A">
        <w:t>Direction : ME to UICC</w:t>
      </w:r>
    </w:p>
    <w:p w:rsidR="007C2495" w:rsidRPr="00816C4A" w:rsidRDefault="007C2495" w:rsidP="007C2495">
      <w:r w:rsidRPr="00816C4A">
        <w:t>The command header is specified in TS 31.101 [13]</w:t>
      </w:r>
    </w:p>
    <w:p w:rsidR="007C2495" w:rsidRPr="00816C4A" w:rsidRDefault="007C2495" w:rsidP="007C2495">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color w:val="000000"/>
                <w:lang w:eastAsia="en-GB"/>
              </w:rPr>
            </w:pPr>
            <w:r w:rsidRPr="00816C4A">
              <w:rPr>
                <w:color w:val="000000"/>
                <w:lang w:eastAsia="en-GB"/>
              </w:rPr>
              <w:t>Length</w:t>
            </w:r>
          </w:p>
        </w:tc>
      </w:tr>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1</w:t>
            </w:r>
          </w:p>
        </w:tc>
      </w:tr>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Length (A+B+C) or  (A+B+D)</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1 or 2</w:t>
            </w:r>
          </w:p>
        </w:tc>
      </w:tr>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A</w:t>
            </w:r>
          </w:p>
        </w:tc>
      </w:tr>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B</w:t>
            </w:r>
          </w:p>
        </w:tc>
      </w:tr>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C</w:t>
            </w:r>
          </w:p>
        </w:tc>
      </w:tr>
      <w:tr w:rsidR="007C2495" w:rsidRPr="00816C4A" w:rsidTr="000634A6">
        <w:tblPrEx>
          <w:tblCellMar>
            <w:top w:w="0" w:type="dxa"/>
            <w:bottom w:w="0" w:type="dxa"/>
          </w:tblCellMar>
        </w:tblPrEx>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D</w:t>
            </w:r>
          </w:p>
        </w:tc>
      </w:tr>
    </w:tbl>
    <w:p w:rsidR="007C2495" w:rsidRPr="00816C4A" w:rsidRDefault="007C2495" w:rsidP="007C2495"/>
    <w:p w:rsidR="007C2495" w:rsidRPr="00816C4A" w:rsidRDefault="007C2495" w:rsidP="007C2495">
      <w:pPr>
        <w:pStyle w:val="B1"/>
      </w:pPr>
      <w:r w:rsidRPr="00816C4A">
        <w:t>-</w:t>
      </w:r>
      <w:r w:rsidRPr="00816C4A">
        <w:tab/>
        <w:t>Event list: the Event list data object shall contain only one event (value part of length 1 byte), and terminal shall set the event to:</w:t>
      </w:r>
    </w:p>
    <w:p w:rsidR="007C2495" w:rsidRPr="00816C4A" w:rsidRDefault="007C2495" w:rsidP="007C2495">
      <w:pPr>
        <w:pStyle w:val="B2"/>
      </w:pPr>
      <w:r>
        <w:t>-</w:t>
      </w:r>
      <w:r>
        <w:tab/>
      </w:r>
      <w:r w:rsidRPr="00816C4A">
        <w:t>IMS Registration Event.</w:t>
      </w:r>
    </w:p>
    <w:p w:rsidR="007C2495" w:rsidRPr="00816C4A" w:rsidRDefault="007C2495" w:rsidP="007C2495">
      <w:pPr>
        <w:pStyle w:val="B1"/>
      </w:pPr>
      <w:r w:rsidRPr="00816C4A">
        <w:t>-</w:t>
      </w:r>
      <w:r w:rsidRPr="00816C4A">
        <w:tab/>
        <w:t>Device identities: the terminal shall set the device identities to:</w:t>
      </w:r>
    </w:p>
    <w:p w:rsidR="007C2495" w:rsidRPr="00816C4A" w:rsidRDefault="007C2495" w:rsidP="007C2495">
      <w:pPr>
        <w:pStyle w:val="B2"/>
      </w:pPr>
      <w:r>
        <w:t>-</w:t>
      </w:r>
      <w:r>
        <w:tab/>
      </w:r>
      <w:r w:rsidRPr="00816C4A">
        <w:t>source:</w:t>
      </w:r>
      <w:r w:rsidRPr="00816C4A">
        <w:tab/>
        <w:t>Network;</w:t>
      </w:r>
    </w:p>
    <w:p w:rsidR="007C2495" w:rsidRPr="00816C4A" w:rsidRDefault="007C2495" w:rsidP="007C2495">
      <w:pPr>
        <w:pStyle w:val="B2"/>
      </w:pPr>
      <w:r>
        <w:t>-</w:t>
      </w:r>
      <w:r>
        <w:tab/>
      </w:r>
      <w:r w:rsidRPr="00816C4A">
        <w:t>destination:</w:t>
      </w:r>
      <w:r w:rsidRPr="00816C4A">
        <w:tab/>
        <w:t>UICC.</w:t>
      </w:r>
    </w:p>
    <w:p w:rsidR="007C2495" w:rsidRPr="00816C4A" w:rsidRDefault="007C2495" w:rsidP="007C2495">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 [55]) received in the registration event package (see 3GPP TS 24.229 [52])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rsidR="007C2495" w:rsidRPr="00816C4A" w:rsidRDefault="007C2495" w:rsidP="007C2495">
      <w:pPr>
        <w:pStyle w:val="B1"/>
      </w:pPr>
      <w:r w:rsidRPr="00816C4A">
        <w:t>-</w:t>
      </w:r>
      <w:r w:rsidRPr="00816C4A">
        <w:tab/>
        <w:t>Status Code: This data object shall contain the Status-code (see 3GPP TS 24.229 [52]) received from the IMS network in response to a SIP REGISTER message.  This data object shall only be present to indicate that a failure occurred during an IMS registration.</w:t>
      </w:r>
    </w:p>
    <w:p w:rsidR="007C2495" w:rsidRPr="00816C4A" w:rsidRDefault="007C2495" w:rsidP="007C2495">
      <w:r w:rsidRPr="00816C4A">
        <w:t>Response parameters/data: None for this type of ENVELOPE command.</w:t>
      </w:r>
    </w:p>
    <w:p w:rsidR="007C2495" w:rsidRPr="00816C4A" w:rsidRDefault="007C2495" w:rsidP="007C2495">
      <w:pPr>
        <w:pStyle w:val="Heading3"/>
      </w:pPr>
      <w:bookmarkStart w:id="1524" w:name="_Toc3200912"/>
      <w:bookmarkStart w:id="1525" w:name="_Toc20392655"/>
      <w:bookmarkStart w:id="1526" w:name="_Toc27774302"/>
      <w:bookmarkStart w:id="1527" w:name="_Toc44931117"/>
      <w:bookmarkStart w:id="1528" w:name="_Toc44931947"/>
      <w:bookmarkStart w:id="1529" w:name="_Toc44932427"/>
      <w:r w:rsidRPr="00816C4A">
        <w:t>7.5.22</w:t>
      </w:r>
      <w:r w:rsidRPr="00816C4A">
        <w:tab/>
        <w:t>Profile Container</w:t>
      </w:r>
      <w:bookmarkEnd w:id="1524"/>
      <w:bookmarkEnd w:id="1525"/>
      <w:bookmarkEnd w:id="1526"/>
      <w:bookmarkEnd w:id="1527"/>
      <w:bookmarkEnd w:id="1528"/>
      <w:bookmarkEnd w:id="1529"/>
    </w:p>
    <w:p w:rsidR="007C2495" w:rsidRPr="00816C4A" w:rsidRDefault="007C2495" w:rsidP="007C2495">
      <w:pPr>
        <w:rPr>
          <w:noProof/>
        </w:rPr>
      </w:pPr>
      <w:r w:rsidRPr="00816C4A">
        <w:t>Not required by 3GPP.</w:t>
      </w:r>
    </w:p>
    <w:p w:rsidR="007C2495" w:rsidRPr="00816C4A" w:rsidRDefault="007C2495" w:rsidP="007C2495">
      <w:pPr>
        <w:pStyle w:val="Heading3"/>
      </w:pPr>
      <w:bookmarkStart w:id="1530" w:name="_Toc3200913"/>
      <w:bookmarkStart w:id="1531" w:name="_Toc20392656"/>
      <w:bookmarkStart w:id="1532" w:name="_Toc27774303"/>
      <w:bookmarkStart w:id="1533" w:name="_Toc44931118"/>
      <w:bookmarkStart w:id="1534" w:name="_Toc44931948"/>
      <w:bookmarkStart w:id="1535" w:name="_Toc44932428"/>
      <w:r w:rsidRPr="00816C4A">
        <w:t>7.5.23</w:t>
      </w:r>
      <w:r w:rsidRPr="00816C4A">
        <w:tab/>
        <w:t>Envelope Container</w:t>
      </w:r>
      <w:bookmarkEnd w:id="1530"/>
      <w:bookmarkEnd w:id="1531"/>
      <w:bookmarkEnd w:id="1532"/>
      <w:bookmarkEnd w:id="1533"/>
      <w:bookmarkEnd w:id="1534"/>
      <w:bookmarkEnd w:id="1535"/>
    </w:p>
    <w:p w:rsidR="007C2495" w:rsidRPr="00816C4A" w:rsidRDefault="007C2495" w:rsidP="007C2495">
      <w:pPr>
        <w:rPr>
          <w:noProof/>
        </w:rPr>
      </w:pPr>
      <w:r w:rsidRPr="00816C4A">
        <w:t>Not required by 3GPP.</w:t>
      </w:r>
    </w:p>
    <w:p w:rsidR="007C2495" w:rsidRPr="00816C4A" w:rsidRDefault="007C2495" w:rsidP="007C2495">
      <w:pPr>
        <w:pStyle w:val="Heading3"/>
      </w:pPr>
      <w:bookmarkStart w:id="1536" w:name="_Toc3200914"/>
      <w:bookmarkStart w:id="1537" w:name="_Toc20392657"/>
      <w:bookmarkStart w:id="1538" w:name="_Toc27774304"/>
      <w:bookmarkStart w:id="1539" w:name="_Toc44931119"/>
      <w:bookmarkStart w:id="1540" w:name="_Toc44931949"/>
      <w:bookmarkStart w:id="1541" w:name="_Toc44932429"/>
      <w:r w:rsidRPr="00816C4A">
        <w:t>7.5.24</w:t>
      </w:r>
      <w:r w:rsidRPr="00816C4A">
        <w:tab/>
        <w:t>Poll Interval Negotiation</w:t>
      </w:r>
      <w:bookmarkEnd w:id="1536"/>
      <w:bookmarkEnd w:id="1537"/>
      <w:bookmarkEnd w:id="1538"/>
      <w:bookmarkEnd w:id="1539"/>
      <w:bookmarkEnd w:id="1540"/>
      <w:bookmarkEnd w:id="1541"/>
    </w:p>
    <w:p w:rsidR="007C2495" w:rsidRPr="00816C4A" w:rsidRDefault="007C2495" w:rsidP="007C2495">
      <w:r w:rsidRPr="00816C4A">
        <w:t>See ETSI TS 102 223 [32] clause 7.5.22.</w:t>
      </w:r>
    </w:p>
    <w:p w:rsidR="007C2495" w:rsidRPr="00816C4A" w:rsidRDefault="007C2495" w:rsidP="007C2495">
      <w:pPr>
        <w:pStyle w:val="Heading3"/>
        <w:rPr>
          <w:color w:val="000000"/>
        </w:rPr>
      </w:pPr>
      <w:bookmarkStart w:id="1542" w:name="_Toc3200915"/>
      <w:bookmarkStart w:id="1543" w:name="_Toc20392658"/>
      <w:bookmarkStart w:id="1544" w:name="_Toc27774305"/>
      <w:bookmarkStart w:id="1545" w:name="_Toc44931120"/>
      <w:bookmarkStart w:id="1546" w:name="_Toc44931950"/>
      <w:bookmarkStart w:id="1547" w:name="_Toc44932430"/>
      <w:r w:rsidRPr="00816C4A">
        <w:t>7.5.25</w:t>
      </w:r>
      <w:r w:rsidRPr="00816C4A">
        <w:tab/>
      </w:r>
      <w:r w:rsidRPr="00816C4A">
        <w:rPr>
          <w:color w:val="000000"/>
        </w:rPr>
        <w:t>Data Connection Status Change Event</w:t>
      </w:r>
      <w:bookmarkEnd w:id="1542"/>
      <w:bookmarkEnd w:id="1543"/>
      <w:bookmarkEnd w:id="1544"/>
      <w:bookmarkEnd w:id="1545"/>
      <w:bookmarkEnd w:id="1546"/>
      <w:bookmarkEnd w:id="1547"/>
    </w:p>
    <w:p w:rsidR="007C2495" w:rsidRPr="00816C4A" w:rsidRDefault="007C2495" w:rsidP="007C2495">
      <w:pPr>
        <w:pStyle w:val="Heading4"/>
      </w:pPr>
      <w:bookmarkStart w:id="1548" w:name="_Toc3200916"/>
      <w:bookmarkStart w:id="1549" w:name="_Toc20392659"/>
      <w:bookmarkStart w:id="1550" w:name="_Toc27774306"/>
      <w:bookmarkStart w:id="1551" w:name="_Toc44931121"/>
      <w:bookmarkStart w:id="1552" w:name="_Toc44931951"/>
      <w:bookmarkStart w:id="1553" w:name="_Toc44932431"/>
      <w:r w:rsidRPr="00816C4A">
        <w:t>7.5.25.1</w:t>
      </w:r>
      <w:r w:rsidRPr="00816C4A">
        <w:tab/>
        <w:t>Procedure</w:t>
      </w:r>
      <w:bookmarkEnd w:id="1548"/>
      <w:bookmarkEnd w:id="1549"/>
      <w:bookmarkEnd w:id="1550"/>
      <w:bookmarkEnd w:id="1551"/>
      <w:bookmarkEnd w:id="1552"/>
      <w:bookmarkEnd w:id="1553"/>
    </w:p>
    <w:p w:rsidR="007C2495" w:rsidRPr="00816C4A" w:rsidRDefault="007C2495" w:rsidP="007C2495">
      <w:r w:rsidRPr="00816C4A">
        <w:t>This and the following clauses apply if class "e"  is supported.</w:t>
      </w:r>
    </w:p>
    <w:p w:rsidR="007C2495" w:rsidRPr="00816C4A" w:rsidRDefault="007C2495" w:rsidP="007C2495">
      <w:r w:rsidRPr="00816C4A">
        <w:t xml:space="preserve">If the Data Connection Status Change event is part of the current event list (as set up by the last SET UP EVENT LIST command, see clause 8.25 of this document), then, upon detection by the ME of a change in the data connection status, </w:t>
      </w:r>
      <w:r w:rsidRPr="00816C4A">
        <w:lastRenderedPageBreak/>
        <w:t>the terminal shall inform the UICC that this event has occurred, by using the ENVELOPE (EVENT DOWNLOAD – Data Connection Status Change) command as defined below.</w:t>
      </w:r>
    </w:p>
    <w:p w:rsidR="007C2495" w:rsidRPr="00816C4A" w:rsidRDefault="007C2495" w:rsidP="007C2495">
      <w:pPr>
        <w:pStyle w:val="Heading4"/>
      </w:pPr>
      <w:bookmarkStart w:id="1554" w:name="_Toc3200917"/>
      <w:bookmarkStart w:id="1555" w:name="_Toc20392660"/>
      <w:bookmarkStart w:id="1556" w:name="_Toc27774307"/>
      <w:bookmarkStart w:id="1557" w:name="_Toc44931122"/>
      <w:bookmarkStart w:id="1558" w:name="_Toc44931952"/>
      <w:bookmarkStart w:id="1559" w:name="_Toc44932432"/>
      <w:r w:rsidRPr="00816C4A">
        <w:t>7.5.25.2</w:t>
      </w:r>
      <w:r w:rsidRPr="00816C4A">
        <w:tab/>
        <w:t>Structure of ENVELOPE (EVENT DOWNLOAD – Data Connection Status Change)</w:t>
      </w:r>
      <w:bookmarkEnd w:id="1554"/>
      <w:bookmarkEnd w:id="1555"/>
      <w:bookmarkEnd w:id="1556"/>
      <w:bookmarkEnd w:id="1557"/>
      <w:bookmarkEnd w:id="1558"/>
      <w:bookmarkEnd w:id="1559"/>
    </w:p>
    <w:p w:rsidR="007C2495" w:rsidRPr="00816C4A" w:rsidRDefault="007C2495" w:rsidP="007C2495">
      <w:r w:rsidRPr="00816C4A">
        <w:t>Direction: ME to UICC</w:t>
      </w:r>
    </w:p>
    <w:p w:rsidR="007C2495" w:rsidRPr="00816C4A" w:rsidRDefault="007C2495" w:rsidP="007C2495">
      <w:r w:rsidRPr="00816C4A">
        <w:t>The command header is specified in TS 31.101 [13].</w:t>
      </w:r>
    </w:p>
    <w:p w:rsidR="007C2495" w:rsidRPr="00816C4A" w:rsidRDefault="007C2495" w:rsidP="007C2495">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color w:val="000000"/>
                <w:lang w:eastAsia="en-GB"/>
              </w:rPr>
            </w:pPr>
            <w:r w:rsidRPr="00816C4A">
              <w:rPr>
                <w:color w:val="000000"/>
                <w:lang w:eastAsia="en-GB"/>
              </w:rPr>
              <w:t>Length</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1</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Length (A+B+C+D+E+F+G+H+I+J+K+L+M)</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1 or 2</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A</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B</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D</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E</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F</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G</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H</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I</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J</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K</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0634A6" w:rsidP="000634A6">
            <w:pPr>
              <w:pStyle w:val="TAL"/>
              <w:ind w:left="284" w:hanging="284"/>
              <w:rPr>
                <w:color w:val="000000"/>
              </w:rPr>
            </w:pPr>
            <w:r w:rsidRPr="008B30BD">
              <w:t>Network Acces</w:t>
            </w:r>
            <w:r>
              <w:t>s</w:t>
            </w:r>
            <w:r w:rsidRPr="008B30BD">
              <w:t xml:space="preserve"> Name</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L</w:t>
            </w:r>
          </w:p>
        </w:tc>
      </w:tr>
      <w:tr w:rsidR="007C2495" w:rsidRPr="00816C4A" w:rsidTr="000634A6">
        <w:trPr>
          <w:jc w:val="center"/>
        </w:trPr>
        <w:tc>
          <w:tcPr>
            <w:tcW w:w="397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rPr>
              <w:t>M</w:t>
            </w:r>
          </w:p>
        </w:tc>
      </w:tr>
    </w:tbl>
    <w:p w:rsidR="007C2495" w:rsidRPr="00816C4A" w:rsidRDefault="007C2495" w:rsidP="007C2495"/>
    <w:p w:rsidR="007C2495" w:rsidRPr="00816C4A" w:rsidRDefault="007C2495" w:rsidP="007C2495">
      <w:pPr>
        <w:pStyle w:val="B1"/>
      </w:pPr>
      <w:r w:rsidRPr="00816C4A">
        <w:t>-</w:t>
      </w:r>
      <w:r w:rsidRPr="00816C4A">
        <w:tab/>
        <w:t>Event list: the Event list data object shall contain only one event (value part of length 1 byte), and the ME shall set the event to:</w:t>
      </w:r>
    </w:p>
    <w:p w:rsidR="007C2495" w:rsidRPr="00816C4A" w:rsidRDefault="007C2495" w:rsidP="007C2495">
      <w:pPr>
        <w:pStyle w:val="B2"/>
      </w:pPr>
      <w:r>
        <w:t>-</w:t>
      </w:r>
      <w:r>
        <w:tab/>
      </w:r>
      <w:r w:rsidRPr="00816C4A">
        <w:t>Data Connection Status Change.</w:t>
      </w:r>
    </w:p>
    <w:p w:rsidR="007C2495" w:rsidRPr="00816C4A" w:rsidRDefault="007C2495" w:rsidP="007C2495">
      <w:pPr>
        <w:pStyle w:val="B1"/>
      </w:pPr>
      <w:r w:rsidRPr="00816C4A">
        <w:t>-</w:t>
      </w:r>
      <w:r w:rsidRPr="00816C4A">
        <w:tab/>
        <w:t>Device identities: the terminal shall set the device identities to:</w:t>
      </w:r>
    </w:p>
    <w:p w:rsidR="007C2495" w:rsidRPr="00816C4A" w:rsidRDefault="007C2495" w:rsidP="007C2495">
      <w:pPr>
        <w:pStyle w:val="B2"/>
      </w:pPr>
      <w:r>
        <w:t>-</w:t>
      </w:r>
      <w:r>
        <w:tab/>
      </w:r>
      <w:r w:rsidRPr="00816C4A">
        <w:t>source:</w:t>
      </w:r>
      <w:r w:rsidRPr="00816C4A">
        <w:tab/>
        <w:t>Network for network originated messages. ME for ME originated messages;</w:t>
      </w:r>
    </w:p>
    <w:p w:rsidR="007C2495" w:rsidRPr="00816C4A" w:rsidRDefault="007C2495" w:rsidP="007C2495">
      <w:pPr>
        <w:pStyle w:val="B2"/>
      </w:pPr>
      <w:r>
        <w:t>-</w:t>
      </w:r>
      <w:r>
        <w:tab/>
      </w:r>
      <w:r w:rsidRPr="00816C4A">
        <w:t>destination:</w:t>
      </w:r>
      <w:r w:rsidRPr="00816C4A">
        <w:tab/>
        <w:t>UICC.</w:t>
      </w:r>
    </w:p>
    <w:p w:rsidR="007C2495" w:rsidRDefault="007C2495" w:rsidP="007C2495">
      <w:pPr>
        <w:pStyle w:val="B1"/>
      </w:pPr>
      <w:r w:rsidRPr="00816C4A">
        <w:t>-</w:t>
      </w:r>
      <w:r w:rsidRPr="00816C4A">
        <w:tab/>
        <w:t>Data connection status: This data object shall contain the status of the data connection.</w:t>
      </w:r>
      <w:r w:rsidRPr="00487B20">
        <w:t xml:space="preserve"> </w:t>
      </w:r>
    </w:p>
    <w:p w:rsidR="007C2495" w:rsidRPr="00816C4A" w:rsidRDefault="007C2495" w:rsidP="007C2495">
      <w:pPr>
        <w:pStyle w:val="B1"/>
      </w:pPr>
      <w:r>
        <w:t>-</w:t>
      </w:r>
      <w:r>
        <w:tab/>
        <w:t>Data connection type: This data object shall contain the type of data connection.</w:t>
      </w:r>
    </w:p>
    <w:p w:rsidR="007C2495" w:rsidRPr="00816C4A" w:rsidRDefault="007C2495" w:rsidP="007C2495">
      <w:pPr>
        <w:pStyle w:val="B1"/>
      </w:pPr>
      <w:r w:rsidRPr="00816C4A">
        <w:t>-</w:t>
      </w:r>
      <w:r w:rsidRPr="00816C4A">
        <w:tab/>
        <w:t>(E/5G)SM cause: If an (</w:t>
      </w:r>
      <w:r w:rsidR="000634A6" w:rsidRPr="008B30BD">
        <w:t>E</w:t>
      </w:r>
      <w:r w:rsidR="000634A6">
        <w:t>/5G</w:t>
      </w:r>
      <w:r w:rsidRPr="00816C4A">
        <w:t>)SM cause is available, this data object shall contain either the SM cause as defined in 3GPP TS 24.008 [9] or the ESM cause as defined in 3GPP TS 24.301 [46], or the 5GSM cause as defined in 3GPP TS 24.501 [70].</w:t>
      </w:r>
    </w:p>
    <w:p w:rsidR="007C2495" w:rsidRPr="00816C4A" w:rsidRDefault="007C2495" w:rsidP="007C2495">
      <w:pPr>
        <w:pStyle w:val="B1"/>
      </w:pPr>
      <w:r w:rsidRPr="00816C4A">
        <w:t>-</w:t>
      </w:r>
      <w:r w:rsidRPr="00816C4A">
        <w:tab/>
        <w:t>Transaction identifier: The Transaction identifier data object shall contain one transaction identifier as defined in clause 8.28.</w:t>
      </w:r>
    </w:p>
    <w:p w:rsidR="007C2495" w:rsidRPr="00816C4A" w:rsidRDefault="007C2495" w:rsidP="007C2495">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rsidR="007C2495" w:rsidRPr="00816C4A" w:rsidRDefault="007C2495" w:rsidP="007C2495">
      <w:pPr>
        <w:pStyle w:val="B1"/>
      </w:pPr>
      <w:r w:rsidRPr="00816C4A">
        <w:t>-</w:t>
      </w:r>
      <w:r w:rsidRPr="00816C4A">
        <w:tab/>
        <w:t xml:space="preserve">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 or NG-RAN. </w:t>
      </w:r>
    </w:p>
    <w:p w:rsidR="007C2495" w:rsidRPr="00816C4A" w:rsidRDefault="007C2495" w:rsidP="007C2495">
      <w:pPr>
        <w:pStyle w:val="B1"/>
      </w:pPr>
      <w:r w:rsidRPr="00816C4A">
        <w:t>-</w:t>
      </w:r>
      <w:r w:rsidRPr="00816C4A">
        <w:tab/>
        <w:t xml:space="preserve">Access Technology: This data object shall contain the access technology of the rejecting or accepting network. </w:t>
      </w:r>
    </w:p>
    <w:p w:rsidR="007C2495" w:rsidRPr="00816C4A" w:rsidRDefault="007C2495" w:rsidP="007C2495">
      <w:pPr>
        <w:pStyle w:val="B1"/>
      </w:pPr>
      <w:r w:rsidRPr="00816C4A">
        <w:t>-</w:t>
      </w:r>
      <w:r w:rsidRPr="00816C4A">
        <w:tab/>
        <w:t xml:space="preserve">Location Status: </w:t>
      </w:r>
      <w:r w:rsidRPr="00816C4A">
        <w:rPr>
          <w:rFonts w:eastAsia="Calibri"/>
          <w:lang w:val="en-US"/>
        </w:rPr>
        <w:t>This data object indicates the current service state of the terminal.</w:t>
      </w:r>
    </w:p>
    <w:p w:rsidR="007C2495" w:rsidRPr="00816C4A" w:rsidRDefault="007C2495" w:rsidP="007C2495">
      <w:pPr>
        <w:pStyle w:val="B1"/>
        <w:rPr>
          <w:rFonts w:eastAsia="Calibri"/>
          <w:lang w:val="en-US"/>
        </w:rPr>
      </w:pPr>
      <w:r w:rsidRPr="00816C4A">
        <w:lastRenderedPageBreak/>
        <w:t>-</w:t>
      </w:r>
      <w:r w:rsidRPr="00816C4A">
        <w:tab/>
      </w:r>
      <w:r w:rsidRPr="00816C4A">
        <w:rPr>
          <w:rFonts w:eastAsia="Calibri"/>
          <w:lang w:val="en-US"/>
        </w:rPr>
        <w:t>Network Access Name: This data object shall contain the Access Point Name value present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it shall contain the Data Network Name value present in the UL NAS TRANSPORT message for PDU Session Establishment request, as defined TS 24.501 [70]. It is present only when Data connection status is either successful or rejected.</w:t>
      </w:r>
    </w:p>
    <w:p w:rsidR="007C2495" w:rsidRPr="00816C4A" w:rsidRDefault="007C2495" w:rsidP="007C2495">
      <w:pPr>
        <w:pStyle w:val="B1"/>
      </w:pPr>
      <w:r w:rsidRPr="00816C4A">
        <w:rPr>
          <w:rFonts w:eastAsia="Calibri"/>
          <w:lang w:val="en-US"/>
        </w:rPr>
        <w:t>-</w:t>
      </w:r>
      <w:r w:rsidRPr="00816C4A">
        <w:rPr>
          <w:rFonts w:eastAsia="Calibri"/>
          <w:lang w:val="en-US"/>
        </w:rPr>
        <w:tab/>
        <w:t>PDP/PDN/PDU type: This data object shall contain the PDP/PDN/PDU type requested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the PDU Session Establishment request (as defined in TS 24.501 [70]). It is present only when Data connection status is either successful or rejected.</w:t>
      </w:r>
    </w:p>
    <w:p w:rsidR="007C2495" w:rsidRPr="00816C4A" w:rsidRDefault="007C2495" w:rsidP="007C2495">
      <w:r w:rsidRPr="00816C4A">
        <w:t>Response parameters/data: None for this type of ENVELOPE command.</w:t>
      </w:r>
    </w:p>
    <w:p w:rsidR="007C2495" w:rsidRPr="00816C4A" w:rsidRDefault="007C2495" w:rsidP="007C2495">
      <w:pPr>
        <w:pStyle w:val="Heading2"/>
      </w:pPr>
      <w:bookmarkStart w:id="1560" w:name="_Toc3200918"/>
      <w:bookmarkStart w:id="1561" w:name="_Toc20392661"/>
      <w:bookmarkStart w:id="1562" w:name="_Toc27774308"/>
      <w:bookmarkStart w:id="1563" w:name="_Toc44931123"/>
      <w:bookmarkStart w:id="1564" w:name="_Toc44931953"/>
      <w:bookmarkStart w:id="1565" w:name="_Toc44932433"/>
      <w:r w:rsidRPr="00816C4A">
        <w:t>7.6</w:t>
      </w:r>
      <w:r w:rsidRPr="00816C4A">
        <w:tab/>
        <w:t>USSD Data Download</w:t>
      </w:r>
      <w:bookmarkEnd w:id="1560"/>
      <w:bookmarkEnd w:id="1561"/>
      <w:bookmarkEnd w:id="1562"/>
      <w:bookmarkEnd w:id="1563"/>
      <w:bookmarkEnd w:id="1564"/>
      <w:bookmarkEnd w:id="1565"/>
    </w:p>
    <w:p w:rsidR="007C2495" w:rsidRPr="00816C4A" w:rsidRDefault="007C2495" w:rsidP="007C2495">
      <w:r w:rsidRPr="00816C4A">
        <w:t>This clause applies if class "p" is supported.</w:t>
      </w:r>
    </w:p>
    <w:p w:rsidR="007C2495" w:rsidRPr="00816C4A" w:rsidRDefault="007C2495" w:rsidP="007C2495">
      <w:pPr>
        <w:pStyle w:val="Heading3"/>
      </w:pPr>
      <w:bookmarkStart w:id="1566" w:name="_Toc3200919"/>
      <w:bookmarkStart w:id="1567" w:name="_Toc20392662"/>
      <w:bookmarkStart w:id="1568" w:name="_Toc27774309"/>
      <w:bookmarkStart w:id="1569" w:name="_Toc44931124"/>
      <w:bookmarkStart w:id="1570" w:name="_Toc44931954"/>
      <w:bookmarkStart w:id="1571" w:name="_Toc44932434"/>
      <w:r w:rsidRPr="00816C4A">
        <w:t>7.6.1</w:t>
      </w:r>
      <w:r w:rsidRPr="00816C4A">
        <w:tab/>
        <w:t>Procedure</w:t>
      </w:r>
      <w:bookmarkEnd w:id="1566"/>
      <w:bookmarkEnd w:id="1567"/>
      <w:bookmarkEnd w:id="1568"/>
      <w:bookmarkEnd w:id="1569"/>
      <w:bookmarkEnd w:id="1570"/>
      <w:bookmarkEnd w:id="1571"/>
    </w:p>
    <w:p w:rsidR="007C2495" w:rsidRPr="00816C4A" w:rsidRDefault="007C2495" w:rsidP="007C2495">
      <w:pPr>
        <w:keepNext/>
        <w:keepLines/>
      </w:pPr>
      <w:r w:rsidRPr="00816C4A">
        <w:t>If the service "data download via USSD and USSD application mode" is allocated and activated in the USIM Service Table (see TS 31.102 [14]), then the ME shall follow the procedure below:</w:t>
      </w:r>
    </w:p>
    <w:p w:rsidR="007C2495" w:rsidRPr="00816C4A" w:rsidRDefault="007C2495" w:rsidP="007C2495">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rsidR="007C2495" w:rsidRPr="00816C4A" w:rsidRDefault="007C2495" w:rsidP="007C2495">
      <w:pPr>
        <w:pStyle w:val="B2"/>
      </w:pPr>
      <w:r w:rsidRPr="00816C4A">
        <w:t>-</w:t>
      </w:r>
      <w:r w:rsidRPr="00816C4A">
        <w:tab/>
        <w:t>The ME shall wait for an acknowledgement from the USIM:</w:t>
      </w:r>
    </w:p>
    <w:p w:rsidR="007C2495" w:rsidRPr="00816C4A" w:rsidRDefault="007C2495" w:rsidP="007C2495">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rsidR="007C2495" w:rsidRPr="00816C4A" w:rsidRDefault="007C2495" w:rsidP="007C2495">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rsidR="007C2495" w:rsidRPr="00816C4A" w:rsidRDefault="007C2495" w:rsidP="007C2495">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rsidR="007C2495" w:rsidRPr="00816C4A" w:rsidRDefault="007C2495" w:rsidP="007C2495">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rsidR="007C2495" w:rsidRPr="00816C4A" w:rsidRDefault="007C2495" w:rsidP="007C2495">
      <w:pPr>
        <w:pStyle w:val="Heading3"/>
      </w:pPr>
      <w:bookmarkStart w:id="1572" w:name="_Toc3200920"/>
      <w:bookmarkStart w:id="1573" w:name="_Toc20392663"/>
      <w:bookmarkStart w:id="1574" w:name="_Toc27774310"/>
      <w:bookmarkStart w:id="1575" w:name="_Toc44931125"/>
      <w:bookmarkStart w:id="1576" w:name="_Toc44931955"/>
      <w:bookmarkStart w:id="1577" w:name="_Toc44932435"/>
      <w:r w:rsidRPr="00816C4A">
        <w:t>7.6.2</w:t>
      </w:r>
      <w:r w:rsidRPr="00816C4A">
        <w:tab/>
        <w:t>Structure of ENVELOPE (USSD Data Download)</w:t>
      </w:r>
      <w:bookmarkEnd w:id="1572"/>
      <w:bookmarkEnd w:id="1573"/>
      <w:bookmarkEnd w:id="1574"/>
      <w:bookmarkEnd w:id="1575"/>
      <w:bookmarkEnd w:id="1576"/>
      <w:bookmarkEnd w:id="1577"/>
    </w:p>
    <w:p w:rsidR="007C2495" w:rsidRPr="00816C4A" w:rsidRDefault="007C2495" w:rsidP="007C2495">
      <w:r w:rsidRPr="00816C4A">
        <w:t>Direction: ME to UICC</w:t>
      </w:r>
    </w:p>
    <w:p w:rsidR="007C2495" w:rsidRPr="00816C4A" w:rsidRDefault="007C2495" w:rsidP="007C2495">
      <w:r w:rsidRPr="00816C4A">
        <w:t>The command header is specified in TS 31.101 [13].</w:t>
      </w:r>
    </w:p>
    <w:p w:rsidR="007C2495" w:rsidRPr="00816C4A" w:rsidRDefault="007C2495" w:rsidP="007C2495">
      <w:r w:rsidRPr="00816C4A">
        <w:t>Command parameters/data:</w:t>
      </w:r>
    </w:p>
    <w:p w:rsidR="007C2495" w:rsidRPr="00816C4A" w:rsidRDefault="007C2495" w:rsidP="007C2495">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7C2495" w:rsidRPr="00816C4A" w:rsidTr="000634A6">
        <w:tblPrEx>
          <w:tblCellMar>
            <w:top w:w="0" w:type="dxa"/>
            <w:bottom w:w="0" w:type="dxa"/>
          </w:tblCellMar>
        </w:tblPrEx>
        <w:trPr>
          <w:trHeight w:val="320"/>
        </w:trPr>
        <w:tc>
          <w:tcPr>
            <w:tcW w:w="3756" w:type="dxa"/>
          </w:tcPr>
          <w:p w:rsidR="007C2495" w:rsidRPr="00816C4A" w:rsidRDefault="007C2495" w:rsidP="000634A6">
            <w:pPr>
              <w:pStyle w:val="TAL"/>
              <w:rPr>
                <w:b/>
                <w:lang w:val="fr-FR"/>
              </w:rPr>
            </w:pPr>
            <w:r w:rsidRPr="00816C4A">
              <w:rPr>
                <w:b/>
                <w:lang w:val="fr-FR"/>
              </w:rPr>
              <w:t>Description</w:t>
            </w:r>
          </w:p>
        </w:tc>
        <w:tc>
          <w:tcPr>
            <w:tcW w:w="1240" w:type="dxa"/>
          </w:tcPr>
          <w:p w:rsidR="007C2495" w:rsidRPr="00816C4A" w:rsidRDefault="007C2495" w:rsidP="000634A6">
            <w:pPr>
              <w:pStyle w:val="TAL"/>
              <w:jc w:val="center"/>
              <w:rPr>
                <w:b/>
                <w:lang w:val="fr-FR"/>
              </w:rPr>
            </w:pPr>
            <w:r>
              <w:rPr>
                <w:b/>
                <w:lang w:val="fr-FR"/>
              </w:rPr>
              <w:t>Clause</w:t>
            </w:r>
          </w:p>
        </w:tc>
        <w:tc>
          <w:tcPr>
            <w:tcW w:w="1240" w:type="dxa"/>
          </w:tcPr>
          <w:p w:rsidR="007C2495" w:rsidRPr="00816C4A" w:rsidRDefault="007C2495" w:rsidP="000634A6">
            <w:pPr>
              <w:pStyle w:val="TAL"/>
              <w:jc w:val="center"/>
              <w:rPr>
                <w:b/>
                <w:lang w:val="fr-FR"/>
              </w:rPr>
            </w:pPr>
            <w:r w:rsidRPr="00816C4A">
              <w:rPr>
                <w:b/>
                <w:lang w:val="fr-FR"/>
              </w:rPr>
              <w:t>M/O</w:t>
            </w:r>
          </w:p>
        </w:tc>
        <w:tc>
          <w:tcPr>
            <w:tcW w:w="852" w:type="dxa"/>
          </w:tcPr>
          <w:p w:rsidR="007C2495" w:rsidRPr="00816C4A" w:rsidRDefault="007C2495" w:rsidP="000634A6">
            <w:pPr>
              <w:pStyle w:val="TAL"/>
              <w:jc w:val="center"/>
              <w:rPr>
                <w:b/>
              </w:rPr>
            </w:pPr>
            <w:r w:rsidRPr="00816C4A">
              <w:rPr>
                <w:b/>
              </w:rPr>
              <w:t>Min</w:t>
            </w:r>
          </w:p>
        </w:tc>
        <w:tc>
          <w:tcPr>
            <w:tcW w:w="1418" w:type="dxa"/>
          </w:tcPr>
          <w:p w:rsidR="007C2495" w:rsidRPr="00816C4A" w:rsidRDefault="007C2495" w:rsidP="000634A6">
            <w:pPr>
              <w:pStyle w:val="TAL"/>
              <w:jc w:val="center"/>
              <w:rPr>
                <w:b/>
              </w:rPr>
            </w:pPr>
            <w:r w:rsidRPr="00816C4A">
              <w:rPr>
                <w:b/>
              </w:rPr>
              <w:t>Length</w:t>
            </w:r>
          </w:p>
        </w:tc>
      </w:tr>
      <w:tr w:rsidR="007C2495" w:rsidRPr="00816C4A" w:rsidTr="000634A6">
        <w:tblPrEx>
          <w:tblCellMar>
            <w:top w:w="0" w:type="dxa"/>
            <w:bottom w:w="0" w:type="dxa"/>
          </w:tblCellMar>
        </w:tblPrEx>
        <w:trPr>
          <w:trHeight w:val="240"/>
        </w:trPr>
        <w:tc>
          <w:tcPr>
            <w:tcW w:w="3756" w:type="dxa"/>
          </w:tcPr>
          <w:p w:rsidR="007C2495" w:rsidRPr="00816C4A" w:rsidRDefault="007C2495" w:rsidP="000634A6">
            <w:pPr>
              <w:pStyle w:val="TAL"/>
            </w:pPr>
            <w:r w:rsidRPr="00816C4A">
              <w:t>USSD Download tag</w:t>
            </w:r>
          </w:p>
        </w:tc>
        <w:tc>
          <w:tcPr>
            <w:tcW w:w="1240" w:type="dxa"/>
          </w:tcPr>
          <w:p w:rsidR="007C2495" w:rsidRPr="00816C4A" w:rsidRDefault="007C2495" w:rsidP="000634A6">
            <w:pPr>
              <w:pStyle w:val="TAL"/>
              <w:jc w:val="center"/>
            </w:pPr>
            <w:r w:rsidRPr="00816C4A">
              <w:t>9.1</w:t>
            </w:r>
          </w:p>
        </w:tc>
        <w:tc>
          <w:tcPr>
            <w:tcW w:w="1240" w:type="dxa"/>
          </w:tcPr>
          <w:p w:rsidR="007C2495" w:rsidRPr="00816C4A" w:rsidRDefault="007C2495" w:rsidP="000634A6">
            <w:pPr>
              <w:pStyle w:val="TAL"/>
              <w:jc w:val="center"/>
            </w:pPr>
            <w:r w:rsidRPr="00816C4A">
              <w:t>M</w:t>
            </w:r>
          </w:p>
        </w:tc>
        <w:tc>
          <w:tcPr>
            <w:tcW w:w="852" w:type="dxa"/>
          </w:tcPr>
          <w:p w:rsidR="007C2495" w:rsidRPr="00816C4A" w:rsidRDefault="007C2495" w:rsidP="000634A6">
            <w:pPr>
              <w:pStyle w:val="TAL"/>
              <w:jc w:val="center"/>
            </w:pPr>
            <w:r w:rsidRPr="00816C4A">
              <w:t>Y</w:t>
            </w:r>
          </w:p>
        </w:tc>
        <w:tc>
          <w:tcPr>
            <w:tcW w:w="1418" w:type="dxa"/>
          </w:tcPr>
          <w:p w:rsidR="007C2495" w:rsidRPr="00816C4A" w:rsidRDefault="007C2495" w:rsidP="000634A6">
            <w:pPr>
              <w:pStyle w:val="TAL"/>
              <w:jc w:val="center"/>
            </w:pPr>
            <w:r w:rsidRPr="00816C4A">
              <w:t>1</w:t>
            </w:r>
          </w:p>
        </w:tc>
      </w:tr>
      <w:tr w:rsidR="007C2495" w:rsidRPr="00816C4A" w:rsidTr="000634A6">
        <w:tblPrEx>
          <w:tblCellMar>
            <w:top w:w="0" w:type="dxa"/>
            <w:bottom w:w="0" w:type="dxa"/>
          </w:tblCellMar>
        </w:tblPrEx>
        <w:trPr>
          <w:trHeight w:val="240"/>
        </w:trPr>
        <w:tc>
          <w:tcPr>
            <w:tcW w:w="3756" w:type="dxa"/>
          </w:tcPr>
          <w:p w:rsidR="007C2495" w:rsidRPr="00816C4A" w:rsidRDefault="007C2495" w:rsidP="000634A6">
            <w:pPr>
              <w:pStyle w:val="TAL"/>
            </w:pPr>
            <w:r w:rsidRPr="00816C4A">
              <w:t>Length (A+B)</w:t>
            </w:r>
          </w:p>
        </w:tc>
        <w:tc>
          <w:tcPr>
            <w:tcW w:w="1240" w:type="dxa"/>
          </w:tcPr>
          <w:p w:rsidR="007C2495" w:rsidRPr="00816C4A" w:rsidRDefault="007C2495" w:rsidP="000634A6">
            <w:pPr>
              <w:pStyle w:val="TAL"/>
              <w:jc w:val="center"/>
              <w:rPr>
                <w:lang w:val="fr-FR"/>
              </w:rPr>
            </w:pPr>
            <w:r w:rsidRPr="00816C4A">
              <w:rPr>
                <w:lang w:val="fr-FR"/>
              </w:rPr>
              <w:t>-</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1418" w:type="dxa"/>
          </w:tcPr>
          <w:p w:rsidR="007C2495" w:rsidRPr="00816C4A" w:rsidRDefault="007C2495" w:rsidP="000634A6">
            <w:pPr>
              <w:pStyle w:val="TAL"/>
              <w:jc w:val="center"/>
              <w:rPr>
                <w:lang w:val="fr-FR"/>
              </w:rPr>
            </w:pPr>
            <w:r w:rsidRPr="00816C4A">
              <w:rPr>
                <w:lang w:val="fr-FR"/>
              </w:rPr>
              <w:t>1 or 2</w:t>
            </w:r>
          </w:p>
        </w:tc>
      </w:tr>
      <w:tr w:rsidR="007C2495" w:rsidRPr="00816C4A" w:rsidTr="000634A6">
        <w:tblPrEx>
          <w:tblCellMar>
            <w:top w:w="0" w:type="dxa"/>
            <w:bottom w:w="0" w:type="dxa"/>
          </w:tblCellMar>
        </w:tblPrEx>
        <w:trPr>
          <w:trHeight w:val="240"/>
        </w:trPr>
        <w:tc>
          <w:tcPr>
            <w:tcW w:w="3756" w:type="dxa"/>
          </w:tcPr>
          <w:p w:rsidR="007C2495" w:rsidRPr="00816C4A" w:rsidRDefault="007C2495" w:rsidP="000634A6">
            <w:pPr>
              <w:pStyle w:val="TAL"/>
            </w:pPr>
            <w:r w:rsidRPr="00816C4A">
              <w:rPr>
                <w:lang w:val="fr-FR"/>
              </w:rPr>
              <w:t>Device identities</w:t>
            </w:r>
          </w:p>
        </w:tc>
        <w:tc>
          <w:tcPr>
            <w:tcW w:w="1240" w:type="dxa"/>
          </w:tcPr>
          <w:p w:rsidR="007C2495" w:rsidRPr="00816C4A" w:rsidRDefault="007C2495" w:rsidP="000634A6">
            <w:pPr>
              <w:pStyle w:val="TAL"/>
              <w:jc w:val="center"/>
              <w:rPr>
                <w:lang w:val="fr-FR"/>
              </w:rPr>
            </w:pPr>
            <w:r w:rsidRPr="00816C4A">
              <w:rPr>
                <w:lang w:val="fr-FR"/>
              </w:rPr>
              <w:t>8.7</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1418" w:type="dxa"/>
          </w:tcPr>
          <w:p w:rsidR="007C2495" w:rsidRPr="00816C4A" w:rsidRDefault="007C2495" w:rsidP="000634A6">
            <w:pPr>
              <w:pStyle w:val="TAL"/>
              <w:jc w:val="center"/>
              <w:rPr>
                <w:lang w:val="fr-FR"/>
              </w:rPr>
            </w:pPr>
            <w:r w:rsidRPr="00816C4A">
              <w:rPr>
                <w:lang w:val="fr-FR"/>
              </w:rPr>
              <w:t>A</w:t>
            </w:r>
          </w:p>
        </w:tc>
      </w:tr>
      <w:tr w:rsidR="007C2495" w:rsidRPr="00816C4A" w:rsidTr="000634A6">
        <w:tblPrEx>
          <w:tblCellMar>
            <w:top w:w="0" w:type="dxa"/>
            <w:bottom w:w="0" w:type="dxa"/>
          </w:tblCellMar>
        </w:tblPrEx>
        <w:trPr>
          <w:trHeight w:val="240"/>
        </w:trPr>
        <w:tc>
          <w:tcPr>
            <w:tcW w:w="3756" w:type="dxa"/>
          </w:tcPr>
          <w:p w:rsidR="007C2495" w:rsidRPr="00816C4A" w:rsidRDefault="007C2495" w:rsidP="000634A6">
            <w:pPr>
              <w:pStyle w:val="TAL"/>
              <w:rPr>
                <w:lang w:val="fr-FR"/>
              </w:rPr>
            </w:pPr>
            <w:r w:rsidRPr="00816C4A">
              <w:rPr>
                <w:lang w:val="fr-FR"/>
              </w:rPr>
              <w:t>USSD string</w:t>
            </w:r>
          </w:p>
        </w:tc>
        <w:tc>
          <w:tcPr>
            <w:tcW w:w="1240" w:type="dxa"/>
          </w:tcPr>
          <w:p w:rsidR="007C2495" w:rsidRPr="00816C4A" w:rsidRDefault="007C2495" w:rsidP="000634A6">
            <w:pPr>
              <w:pStyle w:val="TAL"/>
              <w:jc w:val="center"/>
              <w:rPr>
                <w:lang w:val="fr-FR"/>
              </w:rPr>
            </w:pPr>
            <w:r w:rsidRPr="00816C4A">
              <w:rPr>
                <w:lang w:val="fr-FR"/>
              </w:rPr>
              <w:t>8.17</w:t>
            </w:r>
          </w:p>
        </w:tc>
        <w:tc>
          <w:tcPr>
            <w:tcW w:w="1240" w:type="dxa"/>
          </w:tcPr>
          <w:p w:rsidR="007C2495" w:rsidRPr="00816C4A" w:rsidRDefault="007C2495" w:rsidP="000634A6">
            <w:pPr>
              <w:pStyle w:val="TAL"/>
              <w:jc w:val="center"/>
              <w:rPr>
                <w:lang w:val="fr-FR"/>
              </w:rPr>
            </w:pPr>
            <w:r w:rsidRPr="00816C4A">
              <w:rPr>
                <w:lang w:val="fr-FR"/>
              </w:rPr>
              <w:t>M</w:t>
            </w:r>
          </w:p>
        </w:tc>
        <w:tc>
          <w:tcPr>
            <w:tcW w:w="852" w:type="dxa"/>
          </w:tcPr>
          <w:p w:rsidR="007C2495" w:rsidRPr="00816C4A" w:rsidRDefault="007C2495" w:rsidP="000634A6">
            <w:pPr>
              <w:pStyle w:val="TAL"/>
              <w:jc w:val="center"/>
              <w:rPr>
                <w:lang w:val="fr-FR"/>
              </w:rPr>
            </w:pPr>
            <w:r w:rsidRPr="00816C4A">
              <w:rPr>
                <w:lang w:val="fr-FR"/>
              </w:rPr>
              <w:t>Y</w:t>
            </w:r>
          </w:p>
        </w:tc>
        <w:tc>
          <w:tcPr>
            <w:tcW w:w="1418" w:type="dxa"/>
          </w:tcPr>
          <w:p w:rsidR="007C2495" w:rsidRPr="00816C4A" w:rsidRDefault="007C2495" w:rsidP="000634A6">
            <w:pPr>
              <w:pStyle w:val="TAL"/>
              <w:jc w:val="center"/>
            </w:pPr>
            <w:r w:rsidRPr="00816C4A">
              <w:t>B</w:t>
            </w:r>
          </w:p>
        </w:tc>
      </w:tr>
    </w:tbl>
    <w:p w:rsidR="007C2495" w:rsidRPr="00816C4A" w:rsidRDefault="007C2495" w:rsidP="007C2495"/>
    <w:p w:rsidR="007C2495" w:rsidRPr="00816C4A" w:rsidRDefault="007C2495" w:rsidP="007C2495">
      <w:pPr>
        <w:pStyle w:val="B1"/>
      </w:pPr>
      <w:r w:rsidRPr="00816C4A">
        <w:t>-</w:t>
      </w:r>
      <w:r w:rsidRPr="00816C4A">
        <w:tab/>
        <w:t>Device identities: the ME shall set the device identities to:</w:t>
      </w:r>
    </w:p>
    <w:p w:rsidR="007C2495" w:rsidRPr="00816C4A" w:rsidRDefault="007C2495" w:rsidP="007C2495">
      <w:pPr>
        <w:pStyle w:val="B2"/>
      </w:pPr>
      <w:r w:rsidRPr="00816C4A">
        <w:t>Source:</w:t>
      </w:r>
      <w:r>
        <w:tab/>
      </w:r>
      <w:r w:rsidRPr="00816C4A">
        <w:t>Network</w:t>
      </w:r>
    </w:p>
    <w:p w:rsidR="007C2495" w:rsidRPr="00816C4A" w:rsidRDefault="007C2495" w:rsidP="007C2495">
      <w:pPr>
        <w:pStyle w:val="B2"/>
      </w:pPr>
      <w:r w:rsidRPr="00816C4A">
        <w:t>Destination:</w:t>
      </w:r>
      <w:r w:rsidRPr="00816C4A">
        <w:tab/>
        <w:t>UICC</w:t>
      </w:r>
    </w:p>
    <w:p w:rsidR="007C2495" w:rsidRPr="00816C4A" w:rsidRDefault="007C2495" w:rsidP="007C2495">
      <w:r w:rsidRPr="00816C4A">
        <w:t xml:space="preserve">Response parameters/data: </w:t>
      </w:r>
    </w:p>
    <w:p w:rsidR="007C2495" w:rsidRPr="00816C4A" w:rsidRDefault="007C2495" w:rsidP="007C2495">
      <w:r w:rsidRPr="00816C4A">
        <w:t>It is permissible for the UICC not to provide response data. If the UICC provides response data, the following data is returned.</w:t>
      </w:r>
    </w:p>
    <w:p w:rsidR="007C2495" w:rsidRPr="00816C4A" w:rsidRDefault="007C2495" w:rsidP="007C2495">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trHeight w:val="240"/>
        </w:trPr>
        <w:tc>
          <w:tcPr>
            <w:tcW w:w="1276" w:type="dxa"/>
          </w:tcPr>
          <w:p w:rsidR="007C2495" w:rsidRPr="00816C4A" w:rsidRDefault="007C2495" w:rsidP="000634A6">
            <w:pPr>
              <w:pStyle w:val="TAC"/>
              <w:rPr>
                <w:b/>
                <w:lang w:eastAsia="en-GB"/>
              </w:rPr>
            </w:pPr>
            <w:r w:rsidRPr="00816C4A">
              <w:rPr>
                <w:b/>
                <w:lang w:eastAsia="en-GB"/>
              </w:rPr>
              <w:t>Byte(s)</w:t>
            </w:r>
          </w:p>
        </w:tc>
        <w:tc>
          <w:tcPr>
            <w:tcW w:w="4961" w:type="dxa"/>
          </w:tcPr>
          <w:p w:rsidR="007C2495" w:rsidRPr="00816C4A" w:rsidRDefault="007C2495" w:rsidP="000634A6">
            <w:pPr>
              <w:pStyle w:val="TAL"/>
              <w:rPr>
                <w:b/>
              </w:rPr>
            </w:pPr>
            <w:r w:rsidRPr="00816C4A">
              <w:rPr>
                <w:b/>
              </w:rPr>
              <w:t>Description</w:t>
            </w:r>
          </w:p>
        </w:tc>
        <w:tc>
          <w:tcPr>
            <w:tcW w:w="1417" w:type="dxa"/>
          </w:tcPr>
          <w:p w:rsidR="007C2495" w:rsidRPr="00816C4A" w:rsidRDefault="007C2495" w:rsidP="000634A6">
            <w:pPr>
              <w:pStyle w:val="TAC"/>
              <w:rPr>
                <w:b/>
                <w:lang w:eastAsia="en-GB"/>
              </w:rPr>
            </w:pPr>
            <w:r w:rsidRPr="00816C4A">
              <w:rPr>
                <w:b/>
                <w:lang w:eastAsia="en-GB"/>
              </w:rPr>
              <w:t>Length</w:t>
            </w:r>
          </w:p>
        </w:tc>
      </w:tr>
      <w:tr w:rsidR="007C2495" w:rsidRPr="00816C4A" w:rsidTr="000634A6">
        <w:tblPrEx>
          <w:tblCellMar>
            <w:top w:w="0" w:type="dxa"/>
            <w:bottom w:w="0" w:type="dxa"/>
          </w:tblCellMar>
        </w:tblPrEx>
        <w:trPr>
          <w:trHeight w:val="240"/>
        </w:trPr>
        <w:tc>
          <w:tcPr>
            <w:tcW w:w="1276" w:type="dxa"/>
          </w:tcPr>
          <w:p w:rsidR="007C2495" w:rsidRPr="00816C4A" w:rsidRDefault="007C2495" w:rsidP="000634A6">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rsidR="007C2495" w:rsidRPr="00816C4A" w:rsidRDefault="007C2495" w:rsidP="000634A6">
            <w:pPr>
              <w:pStyle w:val="TAL"/>
            </w:pPr>
            <w:r w:rsidRPr="00816C4A">
              <w:t>UICC response</w:t>
            </w:r>
          </w:p>
        </w:tc>
        <w:tc>
          <w:tcPr>
            <w:tcW w:w="1417" w:type="dxa"/>
          </w:tcPr>
          <w:p w:rsidR="007C2495" w:rsidRPr="00816C4A" w:rsidRDefault="007C2495" w:rsidP="000634A6">
            <w:pPr>
              <w:pStyle w:val="TAC"/>
              <w:rPr>
                <w:lang w:eastAsia="en-GB"/>
              </w:rPr>
            </w:pPr>
            <w:r w:rsidRPr="00816C4A">
              <w:rPr>
                <w:lang w:eastAsia="en-GB"/>
              </w:rPr>
              <w:t>X</w:t>
            </w:r>
          </w:p>
        </w:tc>
      </w:tr>
    </w:tbl>
    <w:p w:rsidR="007C2495" w:rsidRPr="00816C4A" w:rsidRDefault="007C2495" w:rsidP="007C2495"/>
    <w:p w:rsidR="007C2495" w:rsidRPr="00816C4A" w:rsidRDefault="007C2495" w:rsidP="007C2495">
      <w:pPr>
        <w:pStyle w:val="Heading3"/>
      </w:pPr>
      <w:bookmarkStart w:id="1578" w:name="_Toc3200921"/>
      <w:bookmarkStart w:id="1579" w:name="_Toc20392664"/>
      <w:bookmarkStart w:id="1580" w:name="_Toc27774311"/>
      <w:bookmarkStart w:id="1581" w:name="_Toc44931126"/>
      <w:bookmarkStart w:id="1582" w:name="_Toc44931956"/>
      <w:bookmarkStart w:id="1583" w:name="_Toc44932436"/>
      <w:r w:rsidRPr="00816C4A">
        <w:t>7.7</w:t>
      </w:r>
      <w:r w:rsidRPr="00816C4A">
        <w:tab/>
        <w:t xml:space="preserve">MMS </w:t>
      </w:r>
      <w:r w:rsidRPr="00816C4A">
        <w:rPr>
          <w:lang w:val="en-US"/>
        </w:rPr>
        <w:t>Transfer</w:t>
      </w:r>
      <w:r w:rsidRPr="00816C4A">
        <w:rPr>
          <w:lang w:val="fr-FR"/>
        </w:rPr>
        <w:t xml:space="preserve"> </w:t>
      </w:r>
      <w:r w:rsidRPr="00816C4A">
        <w:t>Status</w:t>
      </w:r>
      <w:bookmarkEnd w:id="1578"/>
      <w:bookmarkEnd w:id="1579"/>
      <w:bookmarkEnd w:id="1580"/>
      <w:bookmarkEnd w:id="1581"/>
      <w:bookmarkEnd w:id="1582"/>
      <w:bookmarkEnd w:id="1583"/>
    </w:p>
    <w:p w:rsidR="007C2495" w:rsidRPr="00816C4A" w:rsidRDefault="007C2495" w:rsidP="007C2495">
      <w:r w:rsidRPr="00816C4A">
        <w:t>See ETSI TS 102 223 [32] clause 7.6.</w:t>
      </w:r>
    </w:p>
    <w:p w:rsidR="007C2495" w:rsidRPr="00816C4A" w:rsidRDefault="007C2495" w:rsidP="007C2495">
      <w:pPr>
        <w:pStyle w:val="Heading3"/>
      </w:pPr>
      <w:bookmarkStart w:id="1584" w:name="_Toc3200922"/>
      <w:bookmarkStart w:id="1585" w:name="_Toc20392665"/>
      <w:bookmarkStart w:id="1586" w:name="_Toc27774312"/>
      <w:bookmarkStart w:id="1587" w:name="_Toc44931127"/>
      <w:bookmarkStart w:id="1588" w:name="_Toc44931957"/>
      <w:bookmarkStart w:id="1589" w:name="_Toc44932437"/>
      <w:r w:rsidRPr="00816C4A">
        <w:t>7.8</w:t>
      </w:r>
      <w:r w:rsidRPr="00816C4A">
        <w:tab/>
        <w:t>MMS notification download</w:t>
      </w:r>
      <w:bookmarkEnd w:id="1584"/>
      <w:bookmarkEnd w:id="1585"/>
      <w:bookmarkEnd w:id="1586"/>
      <w:bookmarkEnd w:id="1587"/>
      <w:bookmarkEnd w:id="1588"/>
      <w:bookmarkEnd w:id="1589"/>
    </w:p>
    <w:p w:rsidR="007C2495" w:rsidRPr="00816C4A" w:rsidRDefault="007C2495" w:rsidP="007C2495">
      <w:r w:rsidRPr="00816C4A">
        <w:t>See ETSI TS 102 223 [32].</w:t>
      </w:r>
    </w:p>
    <w:p w:rsidR="007C2495" w:rsidRPr="00816C4A" w:rsidRDefault="007C2495" w:rsidP="007C2495">
      <w:r w:rsidRPr="00816C4A">
        <w:t>Considering the addressing mechanism to the UICC indicated in ETSI TS 102 223 [32] clause 7.7, the UICC shall be targeted using the following application identifier: "uicc.3gpp.org".</w:t>
      </w:r>
    </w:p>
    <w:p w:rsidR="007C2495" w:rsidRPr="00816C4A" w:rsidRDefault="007C2495" w:rsidP="007C2495">
      <w:pPr>
        <w:pStyle w:val="Heading2"/>
      </w:pPr>
      <w:bookmarkStart w:id="1590" w:name="_Toc3200923"/>
      <w:bookmarkStart w:id="1591" w:name="_Toc20392666"/>
      <w:bookmarkStart w:id="1592" w:name="_Toc27774313"/>
      <w:bookmarkStart w:id="1593" w:name="_Toc44931128"/>
      <w:bookmarkStart w:id="1594" w:name="_Toc44931958"/>
      <w:bookmarkStart w:id="1595" w:name="_Toc44932438"/>
      <w:r w:rsidRPr="00816C4A">
        <w:t>7.9</w:t>
      </w:r>
      <w:r w:rsidRPr="00816C4A">
        <w:tab/>
        <w:t>Terminal Applications</w:t>
      </w:r>
      <w:bookmarkEnd w:id="1590"/>
      <w:bookmarkEnd w:id="1591"/>
      <w:bookmarkEnd w:id="1592"/>
      <w:bookmarkEnd w:id="1593"/>
      <w:bookmarkEnd w:id="1594"/>
      <w:bookmarkEnd w:id="1595"/>
    </w:p>
    <w:p w:rsidR="007C2495" w:rsidRPr="00816C4A" w:rsidRDefault="007C2495" w:rsidP="007C2495">
      <w:r w:rsidRPr="00816C4A">
        <w:t>See ETSI TS 102 223 [32] clause 7.8.</w:t>
      </w:r>
    </w:p>
    <w:p w:rsidR="007C2495" w:rsidRPr="00816C4A" w:rsidRDefault="007C2495" w:rsidP="007C2495">
      <w:pPr>
        <w:pStyle w:val="Heading2"/>
      </w:pPr>
      <w:bookmarkStart w:id="1596" w:name="_Toc3200924"/>
      <w:bookmarkStart w:id="1597" w:name="_Toc20392667"/>
      <w:bookmarkStart w:id="1598" w:name="_Toc27774314"/>
      <w:bookmarkStart w:id="1599" w:name="_Toc44931129"/>
      <w:bookmarkStart w:id="1600" w:name="_Toc44931959"/>
      <w:bookmarkStart w:id="1601" w:name="_Toc44932439"/>
      <w:r w:rsidRPr="00816C4A">
        <w:t>7.10</w:t>
      </w:r>
      <w:r w:rsidRPr="00816C4A">
        <w:tab/>
        <w:t>Geographical Location Reporting</w:t>
      </w:r>
      <w:bookmarkEnd w:id="1596"/>
      <w:bookmarkEnd w:id="1597"/>
      <w:bookmarkEnd w:id="1598"/>
      <w:bookmarkEnd w:id="1599"/>
      <w:bookmarkEnd w:id="1600"/>
      <w:bookmarkEnd w:id="1601"/>
    </w:p>
    <w:p w:rsidR="007C2495" w:rsidRPr="00816C4A" w:rsidRDefault="007C2495" w:rsidP="007C2495">
      <w:pPr>
        <w:pStyle w:val="Heading3"/>
      </w:pPr>
      <w:bookmarkStart w:id="1602" w:name="_Toc3200925"/>
      <w:bookmarkStart w:id="1603" w:name="_Toc20392668"/>
      <w:bookmarkStart w:id="1604" w:name="_Toc27774315"/>
      <w:bookmarkStart w:id="1605" w:name="_Toc44931130"/>
      <w:bookmarkStart w:id="1606" w:name="_Toc44931960"/>
      <w:bookmarkStart w:id="1607" w:name="_Toc44932440"/>
      <w:r w:rsidRPr="00816C4A">
        <w:t>7.10.1</w:t>
      </w:r>
      <w:r w:rsidRPr="00816C4A">
        <w:tab/>
        <w:t>Procedure</w:t>
      </w:r>
      <w:bookmarkEnd w:id="1602"/>
      <w:bookmarkEnd w:id="1603"/>
      <w:bookmarkEnd w:id="1604"/>
      <w:bookmarkEnd w:id="1605"/>
      <w:bookmarkEnd w:id="1606"/>
      <w:bookmarkEnd w:id="1607"/>
    </w:p>
    <w:p w:rsidR="007C2495" w:rsidRPr="00816C4A" w:rsidRDefault="007C2495" w:rsidP="007C2495">
      <w:r w:rsidRPr="00816C4A">
        <w:t>This clause applies if class "n" is supported.</w:t>
      </w:r>
    </w:p>
    <w:p w:rsidR="007C2495" w:rsidRPr="00816C4A" w:rsidRDefault="007C2495" w:rsidP="007C2495">
      <w:pPr>
        <w:keepLines/>
      </w:pPr>
      <w:r w:rsidRPr="00816C4A">
        <w:t>If the ME has processed the proactive command "Geographical Location Request" successfully, then the ME shall send the ENVELOPE (Geographical Location Reporting).</w:t>
      </w:r>
      <w:r w:rsidRPr="00816C4A" w:rsidDel="00D049C9">
        <w:t xml:space="preserve"> </w:t>
      </w:r>
    </w:p>
    <w:p w:rsidR="007C2495" w:rsidRPr="00816C4A" w:rsidRDefault="007C2495" w:rsidP="007C2495">
      <w:pPr>
        <w:keepLines/>
      </w:pPr>
      <w:r w:rsidRPr="00816C4A">
        <w:t>It is acceptable for the ME to send the envelope even if the requested accuracy has not been achieved.</w:t>
      </w:r>
    </w:p>
    <w:p w:rsidR="007C2495" w:rsidRPr="00816C4A" w:rsidRDefault="007C2495" w:rsidP="007C2495">
      <w:pPr>
        <w:keepLines/>
      </w:pPr>
      <w:r w:rsidRPr="00816C4A">
        <w:tab/>
        <w:t xml:space="preserve">Note: some GAD Shapes contain the actual accuracy. </w:t>
      </w:r>
    </w:p>
    <w:p w:rsidR="007C2495" w:rsidRPr="00816C4A" w:rsidRDefault="007C2495" w:rsidP="007C2495">
      <w:pPr>
        <w:keepLines/>
      </w:pPr>
      <w:r w:rsidRPr="00816C4A">
        <w:t>If positioning data cannot be provided, the envelope command shall neither include the GAD shape TLV nor the NMEA-sentence TLV.</w:t>
      </w:r>
    </w:p>
    <w:p w:rsidR="007C2495" w:rsidRPr="00816C4A" w:rsidDel="006C23E0" w:rsidRDefault="007C2495" w:rsidP="007C2495">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rsidR="007C2495" w:rsidRPr="00816C4A" w:rsidRDefault="007C2495" w:rsidP="007C2495">
      <w:pPr>
        <w:pStyle w:val="Heading3"/>
      </w:pPr>
      <w:bookmarkStart w:id="1608" w:name="_Toc3200926"/>
      <w:bookmarkStart w:id="1609" w:name="_Toc20392669"/>
      <w:bookmarkStart w:id="1610" w:name="_Toc27774316"/>
      <w:bookmarkStart w:id="1611" w:name="_Toc44931131"/>
      <w:bookmarkStart w:id="1612" w:name="_Toc44931961"/>
      <w:bookmarkStart w:id="1613" w:name="_Toc44932441"/>
      <w:r w:rsidRPr="00816C4A">
        <w:lastRenderedPageBreak/>
        <w:t>7.10.2</w:t>
      </w:r>
      <w:r w:rsidRPr="00816C4A">
        <w:tab/>
        <w:t>Structure of ENVELOPE (Geographical Location Reporting)</w:t>
      </w:r>
      <w:bookmarkEnd w:id="1608"/>
      <w:bookmarkEnd w:id="1609"/>
      <w:bookmarkEnd w:id="1610"/>
      <w:bookmarkEnd w:id="1611"/>
      <w:bookmarkEnd w:id="1612"/>
      <w:bookmarkEnd w:id="1613"/>
    </w:p>
    <w:p w:rsidR="007C2495" w:rsidRPr="00816C4A" w:rsidRDefault="007C2495" w:rsidP="007C2495">
      <w:pPr>
        <w:keepNext/>
        <w:keepLines/>
      </w:pPr>
      <w:r w:rsidRPr="00816C4A">
        <w:t>Direction: ME to UICC.</w:t>
      </w:r>
    </w:p>
    <w:p w:rsidR="007C2495" w:rsidRPr="00816C4A" w:rsidRDefault="007C2495" w:rsidP="007C2495">
      <w:pPr>
        <w:keepNext/>
        <w:keepLines/>
      </w:pPr>
      <w:r w:rsidRPr="00816C4A">
        <w:t>The command header is specified in TS 31.101 [13].</w:t>
      </w:r>
    </w:p>
    <w:p w:rsidR="007C2495" w:rsidRPr="00816C4A" w:rsidRDefault="007C2495" w:rsidP="007C2495">
      <w:r w:rsidRPr="00816C4A">
        <w:t>Command parameters/data.</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H"/>
              <w:rPr>
                <w:lang w:eastAsia="en-GB"/>
              </w:rPr>
            </w:pPr>
            <w:r w:rsidRPr="00816C4A">
              <w:rPr>
                <w:lang w:eastAsia="en-GB"/>
              </w:rPr>
              <w:t>Description</w:t>
            </w:r>
          </w:p>
        </w:tc>
        <w:tc>
          <w:tcPr>
            <w:tcW w:w="1240" w:type="dxa"/>
          </w:tcPr>
          <w:p w:rsidR="007C2495" w:rsidRPr="00816C4A" w:rsidRDefault="007C2495" w:rsidP="000634A6">
            <w:pPr>
              <w:pStyle w:val="TAH"/>
              <w:rPr>
                <w:lang w:eastAsia="en-GB"/>
              </w:rPr>
            </w:pPr>
            <w:r w:rsidRPr="00816C4A">
              <w:rPr>
                <w:lang w:eastAsia="en-GB"/>
              </w:rPr>
              <w:t>Clause</w:t>
            </w:r>
          </w:p>
        </w:tc>
        <w:tc>
          <w:tcPr>
            <w:tcW w:w="1240" w:type="dxa"/>
          </w:tcPr>
          <w:p w:rsidR="007C2495" w:rsidRPr="00816C4A" w:rsidRDefault="007C2495" w:rsidP="000634A6">
            <w:pPr>
              <w:pStyle w:val="TAH"/>
              <w:rPr>
                <w:lang w:eastAsia="en-GB"/>
              </w:rPr>
            </w:pPr>
            <w:r w:rsidRPr="00816C4A">
              <w:rPr>
                <w:lang w:eastAsia="en-GB"/>
              </w:rPr>
              <w:t>M/O/C</w:t>
            </w:r>
          </w:p>
        </w:tc>
        <w:tc>
          <w:tcPr>
            <w:tcW w:w="852" w:type="dxa"/>
          </w:tcPr>
          <w:p w:rsidR="007C2495" w:rsidRPr="00816C4A" w:rsidRDefault="007C2495" w:rsidP="000634A6">
            <w:pPr>
              <w:pStyle w:val="TAH"/>
              <w:rPr>
                <w:lang w:eastAsia="en-GB"/>
              </w:rPr>
            </w:pPr>
            <w:r w:rsidRPr="00816C4A">
              <w:rPr>
                <w:lang w:eastAsia="en-GB"/>
              </w:rPr>
              <w:t>Min</w:t>
            </w:r>
          </w:p>
        </w:tc>
        <w:tc>
          <w:tcPr>
            <w:tcW w:w="1418"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Geographical Location Reporting tag</w:t>
            </w:r>
          </w:p>
        </w:tc>
        <w:tc>
          <w:tcPr>
            <w:tcW w:w="1240" w:type="dxa"/>
          </w:tcPr>
          <w:p w:rsidR="007C2495" w:rsidRPr="00816C4A" w:rsidRDefault="007C2495" w:rsidP="000634A6">
            <w:pPr>
              <w:pStyle w:val="TAL"/>
              <w:jc w:val="center"/>
            </w:pPr>
            <w:r w:rsidRPr="00816C4A">
              <w:t>9.1</w:t>
            </w:r>
          </w:p>
        </w:tc>
        <w:tc>
          <w:tcPr>
            <w:tcW w:w="1240" w:type="dxa"/>
          </w:tcPr>
          <w:p w:rsidR="007C2495" w:rsidRPr="00816C4A" w:rsidRDefault="007C2495" w:rsidP="000634A6">
            <w:pPr>
              <w:pStyle w:val="TAL"/>
              <w:jc w:val="center"/>
            </w:pPr>
            <w:r w:rsidRPr="00816C4A">
              <w:t>M</w:t>
            </w:r>
          </w:p>
        </w:tc>
        <w:tc>
          <w:tcPr>
            <w:tcW w:w="852" w:type="dxa"/>
          </w:tcPr>
          <w:p w:rsidR="007C2495" w:rsidRPr="00816C4A" w:rsidRDefault="007C2495" w:rsidP="000634A6">
            <w:pPr>
              <w:pStyle w:val="TAL"/>
              <w:jc w:val="center"/>
            </w:pPr>
            <w:r w:rsidRPr="00816C4A">
              <w:t>Y</w:t>
            </w:r>
          </w:p>
        </w:tc>
        <w:tc>
          <w:tcPr>
            <w:tcW w:w="1418" w:type="dxa"/>
          </w:tcPr>
          <w:p w:rsidR="007C2495" w:rsidRPr="00816C4A" w:rsidRDefault="007C2495" w:rsidP="000634A6">
            <w:pPr>
              <w:pStyle w:val="TAL"/>
              <w:jc w:val="center"/>
            </w:pPr>
            <w:r w:rsidRPr="00816C4A">
              <w:t>1</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 xml:space="preserve">Length (A or A+B or </w:t>
            </w:r>
            <w:r w:rsidRPr="00816C4A">
              <w:rPr>
                <w:caps/>
              </w:rPr>
              <w:t>A+C</w:t>
            </w:r>
            <w:r w:rsidRPr="00816C4A">
              <w:t>)</w:t>
            </w:r>
          </w:p>
        </w:tc>
        <w:tc>
          <w:tcPr>
            <w:tcW w:w="1240" w:type="dxa"/>
          </w:tcPr>
          <w:p w:rsidR="007C2495" w:rsidRPr="00816C4A" w:rsidRDefault="007C2495" w:rsidP="000634A6">
            <w:pPr>
              <w:pStyle w:val="TAL"/>
              <w:jc w:val="center"/>
            </w:pPr>
            <w:r w:rsidRPr="00816C4A">
              <w:t>-</w:t>
            </w:r>
          </w:p>
        </w:tc>
        <w:tc>
          <w:tcPr>
            <w:tcW w:w="1240" w:type="dxa"/>
          </w:tcPr>
          <w:p w:rsidR="007C2495" w:rsidRPr="00816C4A" w:rsidRDefault="007C2495" w:rsidP="000634A6">
            <w:pPr>
              <w:pStyle w:val="TAL"/>
              <w:jc w:val="center"/>
            </w:pPr>
            <w:r w:rsidRPr="00816C4A">
              <w:t>M</w:t>
            </w:r>
          </w:p>
        </w:tc>
        <w:tc>
          <w:tcPr>
            <w:tcW w:w="852" w:type="dxa"/>
          </w:tcPr>
          <w:p w:rsidR="007C2495" w:rsidRPr="00816C4A" w:rsidRDefault="007C2495" w:rsidP="000634A6">
            <w:pPr>
              <w:pStyle w:val="TAL"/>
              <w:jc w:val="center"/>
            </w:pPr>
            <w:r w:rsidRPr="00816C4A">
              <w:t>Y</w:t>
            </w:r>
          </w:p>
        </w:tc>
        <w:tc>
          <w:tcPr>
            <w:tcW w:w="1418" w:type="dxa"/>
          </w:tcPr>
          <w:p w:rsidR="007C2495" w:rsidRPr="00816C4A" w:rsidRDefault="007C2495" w:rsidP="000634A6">
            <w:pPr>
              <w:pStyle w:val="TAL"/>
              <w:jc w:val="center"/>
            </w:pPr>
            <w:r w:rsidRPr="00816C4A">
              <w:t>1 or 2</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Device identities</w:t>
            </w:r>
          </w:p>
        </w:tc>
        <w:tc>
          <w:tcPr>
            <w:tcW w:w="1240" w:type="dxa"/>
          </w:tcPr>
          <w:p w:rsidR="007C2495" w:rsidRPr="00816C4A" w:rsidRDefault="007C2495" w:rsidP="000634A6">
            <w:pPr>
              <w:pStyle w:val="TAL"/>
              <w:jc w:val="center"/>
            </w:pPr>
            <w:r w:rsidRPr="00816C4A">
              <w:t>8.7</w:t>
            </w:r>
          </w:p>
        </w:tc>
        <w:tc>
          <w:tcPr>
            <w:tcW w:w="1240" w:type="dxa"/>
          </w:tcPr>
          <w:p w:rsidR="007C2495" w:rsidRPr="00816C4A" w:rsidRDefault="007C2495" w:rsidP="000634A6">
            <w:pPr>
              <w:pStyle w:val="TAL"/>
              <w:jc w:val="center"/>
            </w:pPr>
            <w:r w:rsidRPr="00816C4A">
              <w:t>M</w:t>
            </w:r>
          </w:p>
        </w:tc>
        <w:tc>
          <w:tcPr>
            <w:tcW w:w="852" w:type="dxa"/>
          </w:tcPr>
          <w:p w:rsidR="007C2495" w:rsidRPr="00816C4A" w:rsidRDefault="007C2495" w:rsidP="000634A6">
            <w:pPr>
              <w:pStyle w:val="TAL"/>
              <w:jc w:val="center"/>
            </w:pPr>
            <w:r w:rsidRPr="00816C4A">
              <w:t>Y</w:t>
            </w:r>
          </w:p>
        </w:tc>
        <w:tc>
          <w:tcPr>
            <w:tcW w:w="1418" w:type="dxa"/>
          </w:tcPr>
          <w:p w:rsidR="007C2495" w:rsidRPr="00816C4A" w:rsidRDefault="007C2495" w:rsidP="000634A6">
            <w:pPr>
              <w:pStyle w:val="TAL"/>
              <w:jc w:val="center"/>
            </w:pPr>
            <w:r w:rsidRPr="00816C4A">
              <w:t>A</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GAD shape</w:t>
            </w:r>
          </w:p>
        </w:tc>
        <w:tc>
          <w:tcPr>
            <w:tcW w:w="1240" w:type="dxa"/>
          </w:tcPr>
          <w:p w:rsidR="007C2495" w:rsidRPr="00816C4A" w:rsidRDefault="007C2495" w:rsidP="000634A6">
            <w:pPr>
              <w:pStyle w:val="TAL"/>
              <w:jc w:val="center"/>
            </w:pPr>
            <w:r w:rsidRPr="00816C4A">
              <w:t>8.95</w:t>
            </w:r>
          </w:p>
        </w:tc>
        <w:tc>
          <w:tcPr>
            <w:tcW w:w="1240" w:type="dxa"/>
          </w:tcPr>
          <w:p w:rsidR="007C2495" w:rsidRPr="00816C4A" w:rsidRDefault="007C2495" w:rsidP="000634A6">
            <w:pPr>
              <w:pStyle w:val="TAL"/>
              <w:jc w:val="center"/>
            </w:pPr>
            <w:r w:rsidRPr="00816C4A">
              <w:t>C</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r w:rsidRPr="00816C4A">
              <w:t>B</w:t>
            </w:r>
          </w:p>
        </w:tc>
      </w:tr>
      <w:tr w:rsidR="007C2495" w:rsidRPr="00816C4A" w:rsidTr="000634A6">
        <w:tblPrEx>
          <w:tblCellMar>
            <w:top w:w="0" w:type="dxa"/>
            <w:bottom w:w="0" w:type="dxa"/>
          </w:tblCellMar>
        </w:tblPrEx>
        <w:trPr>
          <w:jc w:val="center"/>
        </w:trPr>
        <w:tc>
          <w:tcPr>
            <w:tcW w:w="3756" w:type="dxa"/>
          </w:tcPr>
          <w:p w:rsidR="007C2495" w:rsidRPr="00816C4A" w:rsidRDefault="007C2495" w:rsidP="000634A6">
            <w:pPr>
              <w:pStyle w:val="TAL"/>
            </w:pPr>
            <w:r w:rsidRPr="00816C4A">
              <w:t>NMEA sentence</w:t>
            </w:r>
          </w:p>
        </w:tc>
        <w:tc>
          <w:tcPr>
            <w:tcW w:w="1240" w:type="dxa"/>
          </w:tcPr>
          <w:p w:rsidR="007C2495" w:rsidRPr="00816C4A" w:rsidRDefault="007C2495" w:rsidP="000634A6">
            <w:pPr>
              <w:pStyle w:val="TAL"/>
              <w:jc w:val="center"/>
            </w:pPr>
            <w:r w:rsidRPr="00816C4A">
              <w:t xml:space="preserve"> 8.96</w:t>
            </w:r>
          </w:p>
        </w:tc>
        <w:tc>
          <w:tcPr>
            <w:tcW w:w="1240" w:type="dxa"/>
          </w:tcPr>
          <w:p w:rsidR="007C2495" w:rsidRPr="00816C4A" w:rsidRDefault="007C2495" w:rsidP="000634A6">
            <w:pPr>
              <w:pStyle w:val="TAL"/>
              <w:jc w:val="center"/>
            </w:pPr>
            <w:r w:rsidRPr="00816C4A">
              <w:t>C</w:t>
            </w:r>
          </w:p>
        </w:tc>
        <w:tc>
          <w:tcPr>
            <w:tcW w:w="852" w:type="dxa"/>
          </w:tcPr>
          <w:p w:rsidR="007C2495" w:rsidRPr="00816C4A" w:rsidRDefault="007C2495" w:rsidP="000634A6">
            <w:pPr>
              <w:pStyle w:val="TAL"/>
              <w:jc w:val="center"/>
            </w:pPr>
            <w:r w:rsidRPr="00816C4A">
              <w:t>N</w:t>
            </w:r>
          </w:p>
        </w:tc>
        <w:tc>
          <w:tcPr>
            <w:tcW w:w="1418" w:type="dxa"/>
          </w:tcPr>
          <w:p w:rsidR="007C2495" w:rsidRPr="00816C4A" w:rsidRDefault="007C2495" w:rsidP="000634A6">
            <w:pPr>
              <w:pStyle w:val="TAL"/>
              <w:jc w:val="center"/>
            </w:pPr>
            <w:r w:rsidRPr="00816C4A">
              <w:t>C</w:t>
            </w:r>
          </w:p>
        </w:tc>
      </w:tr>
    </w:tbl>
    <w:p w:rsidR="007C2495" w:rsidRPr="00816C4A" w:rsidRDefault="007C2495" w:rsidP="007C2495"/>
    <w:p w:rsidR="007C2495" w:rsidRPr="00816C4A" w:rsidRDefault="007C2495" w:rsidP="007C2495">
      <w:pPr>
        <w:pStyle w:val="B1"/>
      </w:pPr>
      <w:r w:rsidRPr="00816C4A">
        <w:t>-</w:t>
      </w:r>
      <w:r w:rsidRPr="00816C4A">
        <w:tab/>
        <w:t>Device identities: the ME shall set the device identities to:</w:t>
      </w:r>
    </w:p>
    <w:p w:rsidR="007C2495" w:rsidRPr="00816C4A" w:rsidRDefault="007C2495" w:rsidP="007C2495">
      <w:pPr>
        <w:pStyle w:val="B2"/>
      </w:pPr>
      <w:r w:rsidRPr="00816C4A">
        <w:t>-</w:t>
      </w:r>
      <w:r w:rsidRPr="00816C4A">
        <w:tab/>
        <w:t>source:</w:t>
      </w:r>
      <w:r w:rsidRPr="00816C4A">
        <w:tab/>
        <w:t>ME;</w:t>
      </w:r>
    </w:p>
    <w:p w:rsidR="007C2495" w:rsidRPr="00816C4A" w:rsidRDefault="007C2495" w:rsidP="007C2495">
      <w:pPr>
        <w:pStyle w:val="B2"/>
      </w:pPr>
      <w:r w:rsidRPr="00816C4A">
        <w:t>-</w:t>
      </w:r>
      <w:r w:rsidRPr="00816C4A">
        <w:tab/>
        <w:t>destination:</w:t>
      </w:r>
      <w:r w:rsidRPr="00816C4A">
        <w:tab/>
        <w:t>UICC.</w:t>
      </w:r>
    </w:p>
    <w:p w:rsidR="007C2495" w:rsidRPr="00816C4A" w:rsidRDefault="007C2495" w:rsidP="007C2495">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rsidR="007C2495" w:rsidRPr="00816C4A" w:rsidRDefault="007C2495" w:rsidP="007C2495">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rsidR="007C2495" w:rsidRPr="00816C4A" w:rsidRDefault="007C2495" w:rsidP="007C2495">
      <w:r w:rsidRPr="00816C4A">
        <w:t>Response parameters/data: None for this type of ENVELOPE command.</w:t>
      </w:r>
    </w:p>
    <w:p w:rsidR="007C2495" w:rsidRPr="00816C4A" w:rsidRDefault="007C2495" w:rsidP="007C2495">
      <w:pPr>
        <w:pStyle w:val="Heading2"/>
      </w:pPr>
      <w:bookmarkStart w:id="1614" w:name="_Toc3200927"/>
      <w:bookmarkStart w:id="1615" w:name="_Toc20392670"/>
      <w:bookmarkStart w:id="1616" w:name="_Toc27774317"/>
      <w:bookmarkStart w:id="1617" w:name="_Toc44931132"/>
      <w:bookmarkStart w:id="1618" w:name="_Toc44931962"/>
      <w:bookmarkStart w:id="1619" w:name="_Toc44932442"/>
      <w:r w:rsidRPr="00816C4A">
        <w:t>7.11</w:t>
      </w:r>
      <w:r w:rsidRPr="00816C4A">
        <w:tab/>
        <w:t>Void</w:t>
      </w:r>
      <w:bookmarkEnd w:id="1614"/>
      <w:bookmarkEnd w:id="1615"/>
      <w:bookmarkEnd w:id="1616"/>
      <w:bookmarkEnd w:id="1617"/>
      <w:bookmarkEnd w:id="1618"/>
      <w:bookmarkEnd w:id="1619"/>
    </w:p>
    <w:p w:rsidR="007C2495" w:rsidRPr="00816C4A" w:rsidRDefault="007C2495" w:rsidP="007C2495">
      <w:pPr>
        <w:pStyle w:val="Heading2"/>
      </w:pPr>
      <w:bookmarkStart w:id="1620" w:name="_Toc3200928"/>
      <w:bookmarkStart w:id="1621" w:name="_Toc20392671"/>
      <w:bookmarkStart w:id="1622" w:name="_Toc27774318"/>
      <w:bookmarkStart w:id="1623" w:name="_Toc44931133"/>
      <w:bookmarkStart w:id="1624" w:name="_Toc44931963"/>
      <w:bookmarkStart w:id="1625" w:name="_Toc44932443"/>
      <w:r w:rsidRPr="00816C4A">
        <w:t>7.12</w:t>
      </w:r>
      <w:r w:rsidRPr="00816C4A">
        <w:tab/>
        <w:t>ProSe usage information reporting</w:t>
      </w:r>
      <w:bookmarkEnd w:id="1620"/>
      <w:bookmarkEnd w:id="1621"/>
      <w:bookmarkEnd w:id="1622"/>
      <w:bookmarkEnd w:id="1623"/>
      <w:bookmarkEnd w:id="1624"/>
      <w:bookmarkEnd w:id="1625"/>
    </w:p>
    <w:p w:rsidR="007C2495" w:rsidRPr="00816C4A" w:rsidRDefault="007C2495" w:rsidP="007C2495">
      <w:pPr>
        <w:pStyle w:val="Heading3"/>
      </w:pPr>
      <w:bookmarkStart w:id="1626" w:name="_Toc3200929"/>
      <w:bookmarkStart w:id="1627" w:name="_Toc20392672"/>
      <w:bookmarkStart w:id="1628" w:name="_Toc27774319"/>
      <w:bookmarkStart w:id="1629" w:name="_Toc44931134"/>
      <w:bookmarkStart w:id="1630" w:name="_Toc44931964"/>
      <w:bookmarkStart w:id="1631" w:name="_Toc44932444"/>
      <w:r w:rsidRPr="00816C4A">
        <w:t>7.12.1</w:t>
      </w:r>
      <w:r w:rsidRPr="00816C4A">
        <w:tab/>
        <w:t>Procedure</w:t>
      </w:r>
      <w:bookmarkEnd w:id="1626"/>
      <w:bookmarkEnd w:id="1627"/>
      <w:bookmarkEnd w:id="1628"/>
      <w:bookmarkEnd w:id="1629"/>
      <w:bookmarkEnd w:id="1630"/>
      <w:bookmarkEnd w:id="1631"/>
    </w:p>
    <w:p w:rsidR="007C2495" w:rsidRPr="00816C4A" w:rsidRDefault="007C2495" w:rsidP="007C2495">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-enabled Public Safety ME that supports "ProSe usage information reporting" shall store the ProSe usage information to be sent over the PC3ch interface (see 3GPP TS 24.334 [61]) in the UICC. This is performed using the ENVELOPE (ProSe Report).</w:t>
      </w:r>
    </w:p>
    <w:p w:rsidR="007C2495" w:rsidRPr="00816C4A" w:rsidRDefault="007C2495" w:rsidP="007C2495">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ProSe Function CTF (ADF) using BIP mechanism, following the same procedure described in TS 24.334 [61] clause 10.3.1</w:t>
      </w:r>
      <w:r w:rsidRPr="00816C4A">
        <w:rPr>
          <w:color w:val="FF0000"/>
        </w:rPr>
        <w:t xml:space="preserve"> </w:t>
      </w:r>
      <w:r w:rsidRPr="00816C4A">
        <w:t>and using the communication security described in TS 24.334 [61] clause 4.1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rsidR="007C2495" w:rsidRPr="00816C4A" w:rsidRDefault="007C2495" w:rsidP="007C2495">
      <w:pPr>
        <w:keepNext/>
        <w:keepLines/>
        <w:rPr>
          <w:lang w:bidi="ar-IQ"/>
        </w:rPr>
      </w:pPr>
      <w:r w:rsidRPr="00816C4A">
        <w:rPr>
          <w:lang w:bidi="ar-IQ"/>
        </w:rPr>
        <w:t xml:space="preserve">The UICC shall store the received ProSe usage information until a </w:t>
      </w:r>
      <w:r w:rsidRPr="00816C4A">
        <w:t xml:space="preserve">USAGE_INFORMATION_REPORT_LIST_RESPONSE is received with transaction ID set to the value of the transaction ID included in the USAGE_INFORMATION_REPORT_LIST message. </w:t>
      </w:r>
    </w:p>
    <w:p w:rsidR="007C2495" w:rsidRPr="00816C4A" w:rsidRDefault="007C2495" w:rsidP="007C2495">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rsidR="007C2495" w:rsidRPr="00816C4A" w:rsidRDefault="007C2495" w:rsidP="007C2495">
      <w:pPr>
        <w:keepNext/>
        <w:keepLines/>
      </w:pPr>
      <w:r w:rsidRPr="00816C4A">
        <w:t xml:space="preserve">If one envelope is enough to transmit the information, this envelope shall contain a Last Envelope TLV. </w:t>
      </w:r>
    </w:p>
    <w:p w:rsidR="007C2495" w:rsidRPr="00816C4A" w:rsidRDefault="007C2495" w:rsidP="007C2495">
      <w:pPr>
        <w:pStyle w:val="NO"/>
      </w:pPr>
      <w:r w:rsidRPr="00816C4A">
        <w:t>NOTE:</w:t>
      </w:r>
      <w:r w:rsidRPr="00816C4A">
        <w:tab/>
        <w:t>If the usage information report list sending procedure is unsuccessfully completed, the USIM behaviour is according to what is specified for the UE in 3GPP TS 24.334  [61], clause 10.3.2.1.6.</w:t>
      </w:r>
    </w:p>
    <w:p w:rsidR="007C2495" w:rsidRPr="00816C4A" w:rsidRDefault="007C2495" w:rsidP="007C2495">
      <w:pPr>
        <w:pStyle w:val="Heading3"/>
      </w:pPr>
      <w:bookmarkStart w:id="1632" w:name="_Toc3200930"/>
      <w:bookmarkStart w:id="1633" w:name="_Toc20392673"/>
      <w:bookmarkStart w:id="1634" w:name="_Toc27774320"/>
      <w:bookmarkStart w:id="1635" w:name="_Toc44931135"/>
      <w:bookmarkStart w:id="1636" w:name="_Toc44931965"/>
      <w:bookmarkStart w:id="1637" w:name="_Toc44932445"/>
      <w:r w:rsidRPr="00816C4A">
        <w:lastRenderedPageBreak/>
        <w:t>7.12.2</w:t>
      </w:r>
      <w:r w:rsidRPr="00816C4A">
        <w:tab/>
        <w:t>Structure of ENVELOPE (ProSe Report)</w:t>
      </w:r>
      <w:bookmarkEnd w:id="1632"/>
      <w:bookmarkEnd w:id="1633"/>
      <w:bookmarkEnd w:id="1634"/>
      <w:bookmarkEnd w:id="1635"/>
      <w:bookmarkEnd w:id="1636"/>
      <w:bookmarkEnd w:id="1637"/>
    </w:p>
    <w:p w:rsidR="007C2495" w:rsidRPr="00816C4A" w:rsidRDefault="007C2495" w:rsidP="007C2495">
      <w:pPr>
        <w:keepNext/>
        <w:keepLines/>
      </w:pPr>
      <w:r w:rsidRPr="00816C4A">
        <w:t>Direction: ME to UICC.</w:t>
      </w:r>
    </w:p>
    <w:p w:rsidR="007C2495" w:rsidRPr="00816C4A" w:rsidRDefault="007C2495" w:rsidP="007C2495">
      <w:pPr>
        <w:keepNext/>
        <w:keepLines/>
      </w:pPr>
      <w:r w:rsidRPr="00816C4A">
        <w:t>The command header is specified in TS 31.101 [13].</w:t>
      </w:r>
    </w:p>
    <w:p w:rsidR="007C2495" w:rsidRPr="00816C4A" w:rsidRDefault="007C2495" w:rsidP="007C2495">
      <w:r w:rsidRPr="00816C4A">
        <w:t>Command parameters/data.</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pPr>
            <w:r w:rsidRPr="00816C4A">
              <w:t>Length</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1</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 xml:space="preserve">Length (A or A+B or </w:t>
            </w:r>
            <w:r w:rsidRPr="00816C4A">
              <w:rPr>
                <w:caps/>
              </w:rPr>
              <w:t>A+C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1 or 2</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A</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B</w:t>
            </w:r>
          </w:p>
        </w:tc>
      </w:tr>
      <w:tr w:rsidR="007C2495" w:rsidRPr="00816C4A" w:rsidTr="000634A6">
        <w:trPr>
          <w:jc w:val="center"/>
        </w:trPr>
        <w:tc>
          <w:tcPr>
            <w:tcW w:w="375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jc w:val="center"/>
            </w:pPr>
            <w:r w:rsidRPr="00816C4A">
              <w:t>C</w:t>
            </w:r>
          </w:p>
        </w:tc>
      </w:tr>
    </w:tbl>
    <w:p w:rsidR="007C2495" w:rsidRPr="00816C4A" w:rsidRDefault="007C2495" w:rsidP="007C2495"/>
    <w:p w:rsidR="007C2495" w:rsidRPr="00816C4A" w:rsidRDefault="007C2495" w:rsidP="007C2495">
      <w:pPr>
        <w:pStyle w:val="B1"/>
      </w:pPr>
      <w:r w:rsidRPr="00816C4A">
        <w:t>-</w:t>
      </w:r>
      <w:r w:rsidRPr="00816C4A">
        <w:tab/>
        <w:t>Device identities: the ME shall set the device identities to:</w:t>
      </w:r>
    </w:p>
    <w:p w:rsidR="007C2495" w:rsidRPr="00816C4A" w:rsidRDefault="007C2495" w:rsidP="007C2495">
      <w:pPr>
        <w:pStyle w:val="B2"/>
      </w:pPr>
      <w:r w:rsidRPr="00816C4A">
        <w:t>-</w:t>
      </w:r>
      <w:r w:rsidRPr="00816C4A">
        <w:tab/>
        <w:t>source:</w:t>
      </w:r>
      <w:r w:rsidRPr="00816C4A">
        <w:tab/>
        <w:t>ME;</w:t>
      </w:r>
    </w:p>
    <w:p w:rsidR="007C2495" w:rsidRPr="00816C4A" w:rsidRDefault="007C2495" w:rsidP="007C2495">
      <w:pPr>
        <w:pStyle w:val="B2"/>
      </w:pPr>
      <w:r w:rsidRPr="00816C4A">
        <w:t>-</w:t>
      </w:r>
      <w:r w:rsidRPr="00816C4A">
        <w:tab/>
        <w:t>destination:</w:t>
      </w:r>
      <w:r w:rsidRPr="00816C4A">
        <w:tab/>
        <w:t>UICC.</w:t>
      </w:r>
    </w:p>
    <w:p w:rsidR="007C2495" w:rsidRPr="00816C4A" w:rsidRDefault="007C2495" w:rsidP="007C2495">
      <w:pPr>
        <w:pStyle w:val="B1"/>
      </w:pPr>
      <w:r w:rsidRPr="00816C4A">
        <w:t>-</w:t>
      </w:r>
      <w:r w:rsidRPr="00816C4A">
        <w:tab/>
        <w:t>ProSe Report Data: This data object contains the ProSe Report.</w:t>
      </w:r>
    </w:p>
    <w:p w:rsidR="007C2495" w:rsidRPr="00816C4A" w:rsidRDefault="007C2495" w:rsidP="007C2495">
      <w:pPr>
        <w:pStyle w:val="B1"/>
      </w:pPr>
      <w:r w:rsidRPr="00816C4A">
        <w:t>-</w:t>
      </w:r>
      <w:r w:rsidRPr="00816C4A">
        <w:tab/>
        <w:t>Last Envelope: Indicates that the last information concerning the ProSe Report has been sent.</w:t>
      </w:r>
    </w:p>
    <w:p w:rsidR="007C2495" w:rsidRPr="00816C4A" w:rsidRDefault="007C2495" w:rsidP="007C2495">
      <w:r w:rsidRPr="00816C4A">
        <w:t xml:space="preserve">Response parameters/data: None for this type of ENVELOPE command. </w:t>
      </w:r>
    </w:p>
    <w:p w:rsidR="007C2495" w:rsidRPr="00816C4A" w:rsidRDefault="007C2495" w:rsidP="007C2495">
      <w:r w:rsidRPr="00816C4A">
        <w:t>The UICC may respond with status word '69 82' if the PIN verification has not been performed successfully.</w:t>
      </w:r>
    </w:p>
    <w:p w:rsidR="007C2495" w:rsidRPr="00816C4A" w:rsidRDefault="007C2495" w:rsidP="007C2495">
      <w:pPr>
        <w:pStyle w:val="NO"/>
      </w:pPr>
      <w:r w:rsidRPr="00816C4A">
        <w:t>NOTE:</w:t>
      </w:r>
      <w:r w:rsidRPr="00816C4A">
        <w:tab/>
        <w:t>The handling of the case where the USIM cannot process the ENVELOPE command (e.g. when there is not enough memory for storing a ProSe Report) is implementation-specific.</w:t>
      </w:r>
    </w:p>
    <w:p w:rsidR="007C2495" w:rsidRPr="00816C4A" w:rsidRDefault="007C2495" w:rsidP="007C2495"/>
    <w:p w:rsidR="007C2495" w:rsidRPr="00816C4A" w:rsidRDefault="007C2495" w:rsidP="007C2495">
      <w:pPr>
        <w:pStyle w:val="Heading1"/>
      </w:pPr>
      <w:bookmarkStart w:id="1638" w:name="_Toc3200931"/>
      <w:bookmarkStart w:id="1639" w:name="_Toc20392674"/>
      <w:bookmarkStart w:id="1640" w:name="_Toc27774321"/>
      <w:bookmarkStart w:id="1641" w:name="_Toc44931136"/>
      <w:bookmarkStart w:id="1642" w:name="_Toc44931966"/>
      <w:bookmarkStart w:id="1643" w:name="_Toc44932446"/>
      <w:r w:rsidRPr="00816C4A">
        <w:t>8</w:t>
      </w:r>
      <w:r w:rsidRPr="00816C4A">
        <w:tab/>
        <w:t>COMPREHENSION-TLV data objects</w:t>
      </w:r>
      <w:bookmarkEnd w:id="1638"/>
      <w:bookmarkEnd w:id="1639"/>
      <w:bookmarkEnd w:id="1640"/>
      <w:bookmarkEnd w:id="1641"/>
      <w:bookmarkEnd w:id="1642"/>
      <w:bookmarkEnd w:id="1643"/>
    </w:p>
    <w:p w:rsidR="007C2495" w:rsidRPr="00816C4A" w:rsidRDefault="007C2495" w:rsidP="007C2495">
      <w:r w:rsidRPr="00816C4A">
        <w:t>The coding of the TLV objects is as described in ETSI TS 102 223 [32] clause 8, except when stated otherwise in the present document.</w:t>
      </w:r>
    </w:p>
    <w:p w:rsidR="007C2495" w:rsidRPr="00816C4A" w:rsidRDefault="007C2495" w:rsidP="007C2495">
      <w:pPr>
        <w:pStyle w:val="Heading2"/>
      </w:pPr>
      <w:bookmarkStart w:id="1644" w:name="_Toc3200932"/>
      <w:bookmarkStart w:id="1645" w:name="_Toc20392675"/>
      <w:bookmarkStart w:id="1646" w:name="_Toc27774322"/>
      <w:bookmarkStart w:id="1647" w:name="_Toc44931137"/>
      <w:bookmarkStart w:id="1648" w:name="_Toc44931967"/>
      <w:bookmarkStart w:id="1649" w:name="_Toc44932447"/>
      <w:r w:rsidRPr="00816C4A">
        <w:t>8.1</w:t>
      </w:r>
      <w:r w:rsidRPr="00816C4A">
        <w:tab/>
        <w:t>Address</w:t>
      </w:r>
      <w:bookmarkEnd w:id="1644"/>
      <w:bookmarkEnd w:id="1645"/>
      <w:bookmarkEnd w:id="1646"/>
      <w:bookmarkEnd w:id="1647"/>
      <w:bookmarkEnd w:id="1648"/>
      <w:bookmarkEnd w:id="1649"/>
    </w:p>
    <w:p w:rsidR="007C2495" w:rsidRPr="00816C4A" w:rsidRDefault="007C2495" w:rsidP="007C2495">
      <w:r w:rsidRPr="00816C4A">
        <w:t>See ETSI TS 102 223 [32] clause 8.1.</w:t>
      </w:r>
    </w:p>
    <w:p w:rsidR="007C2495" w:rsidRPr="00816C4A" w:rsidRDefault="007C2495" w:rsidP="007C2495">
      <w:pPr>
        <w:pStyle w:val="Heading2"/>
      </w:pPr>
      <w:bookmarkStart w:id="1650" w:name="_Toc3200933"/>
      <w:bookmarkStart w:id="1651" w:name="_Toc20392676"/>
      <w:bookmarkStart w:id="1652" w:name="_Toc27774323"/>
      <w:bookmarkStart w:id="1653" w:name="_Toc44931138"/>
      <w:bookmarkStart w:id="1654" w:name="_Toc44931968"/>
      <w:bookmarkStart w:id="1655" w:name="_Toc44932448"/>
      <w:r w:rsidRPr="00816C4A">
        <w:t>8.2</w:t>
      </w:r>
      <w:r w:rsidRPr="00816C4A">
        <w:tab/>
        <w:t>Alpha identifier</w:t>
      </w:r>
      <w:bookmarkEnd w:id="1650"/>
      <w:bookmarkEnd w:id="1651"/>
      <w:bookmarkEnd w:id="1652"/>
      <w:bookmarkEnd w:id="1653"/>
      <w:bookmarkEnd w:id="1654"/>
      <w:bookmarkEnd w:id="1655"/>
    </w:p>
    <w:p w:rsidR="007C2495" w:rsidRPr="00816C4A" w:rsidRDefault="007C2495" w:rsidP="007C2495">
      <w:r w:rsidRPr="00816C4A">
        <w:t>See ETSI TS 102 223 [32] clause 8.2.</w:t>
      </w:r>
    </w:p>
    <w:p w:rsidR="007C2495" w:rsidRPr="00816C4A" w:rsidRDefault="007C2495" w:rsidP="007C2495">
      <w:pPr>
        <w:pStyle w:val="Heading2"/>
      </w:pPr>
      <w:bookmarkStart w:id="1656" w:name="_Toc3200934"/>
      <w:bookmarkStart w:id="1657" w:name="_Toc20392677"/>
      <w:bookmarkStart w:id="1658" w:name="_Toc27774324"/>
      <w:bookmarkStart w:id="1659" w:name="_Toc44931139"/>
      <w:bookmarkStart w:id="1660" w:name="_Toc44931969"/>
      <w:bookmarkStart w:id="1661" w:name="_Toc44932449"/>
      <w:r w:rsidRPr="00816C4A">
        <w:t>8.3</w:t>
      </w:r>
      <w:r w:rsidRPr="00816C4A">
        <w:tab/>
        <w:t>Subaddress</w:t>
      </w:r>
      <w:bookmarkEnd w:id="1656"/>
      <w:bookmarkEnd w:id="1657"/>
      <w:bookmarkEnd w:id="1658"/>
      <w:bookmarkEnd w:id="1659"/>
      <w:bookmarkEnd w:id="1660"/>
      <w:bookmarkEnd w:id="1661"/>
    </w:p>
    <w:p w:rsidR="007C2495" w:rsidRPr="00816C4A" w:rsidRDefault="007C2495" w:rsidP="007C2495">
      <w:r w:rsidRPr="00816C4A">
        <w:t>See ETSI TS 102 223 [32] clause 8.3.</w:t>
      </w:r>
    </w:p>
    <w:p w:rsidR="007C2495" w:rsidRPr="00816C4A" w:rsidRDefault="007C2495" w:rsidP="007C2495">
      <w:pPr>
        <w:pStyle w:val="Heading2"/>
      </w:pPr>
      <w:bookmarkStart w:id="1662" w:name="_Toc3200935"/>
      <w:bookmarkStart w:id="1663" w:name="_Toc20392678"/>
      <w:bookmarkStart w:id="1664" w:name="_Toc27774325"/>
      <w:bookmarkStart w:id="1665" w:name="_Toc44931140"/>
      <w:bookmarkStart w:id="1666" w:name="_Toc44931970"/>
      <w:bookmarkStart w:id="1667" w:name="_Toc44932450"/>
      <w:r w:rsidRPr="00816C4A">
        <w:lastRenderedPageBreak/>
        <w:t>8.4</w:t>
      </w:r>
      <w:r w:rsidRPr="00816C4A">
        <w:tab/>
        <w:t>Capability configuration parameters</w:t>
      </w:r>
      <w:bookmarkEnd w:id="1662"/>
      <w:bookmarkEnd w:id="1663"/>
      <w:bookmarkEnd w:id="1664"/>
      <w:bookmarkEnd w:id="1665"/>
      <w:bookmarkEnd w:id="1666"/>
      <w:bookmarkEnd w:id="1667"/>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b/>
                <w:lang w:eastAsia="en-GB"/>
              </w:rPr>
            </w:pPr>
            <w:r w:rsidRPr="00816C4A">
              <w:rPr>
                <w:b/>
                <w:lang w:eastAsia="en-GB"/>
              </w:rPr>
              <w:t>Byte(s)</w:t>
            </w:r>
          </w:p>
        </w:tc>
        <w:tc>
          <w:tcPr>
            <w:tcW w:w="4961" w:type="dxa"/>
          </w:tcPr>
          <w:p w:rsidR="007C2495" w:rsidRPr="00816C4A" w:rsidRDefault="007C2495" w:rsidP="000634A6">
            <w:pPr>
              <w:pStyle w:val="TAL"/>
              <w:rPr>
                <w:b/>
              </w:rPr>
            </w:pPr>
            <w:r w:rsidRPr="00816C4A">
              <w:rPr>
                <w:b/>
              </w:rPr>
              <w:t>Description</w:t>
            </w:r>
          </w:p>
        </w:tc>
        <w:tc>
          <w:tcPr>
            <w:tcW w:w="1417" w:type="dxa"/>
          </w:tcPr>
          <w:p w:rsidR="007C2495" w:rsidRPr="00816C4A" w:rsidRDefault="007C2495" w:rsidP="000634A6">
            <w:pPr>
              <w:pStyle w:val="TAC"/>
              <w:rPr>
                <w:b/>
                <w:lang w:eastAsia="en-GB"/>
              </w:rPr>
            </w:pPr>
            <w:r w:rsidRPr="00816C4A">
              <w:rPr>
                <w:b/>
                <w:lang w:eastAsia="en-GB"/>
              </w:rPr>
              <w:t>Length</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Capability configuration parameters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2 to (Y</w:t>
            </w:r>
            <w:r w:rsidRPr="00816C4A">
              <w:rPr>
                <w:lang w:eastAsia="en-GB"/>
              </w:rPr>
              <w:noBreakHyphen/>
              <w:t>1)+2</w:t>
            </w:r>
          </w:p>
        </w:tc>
        <w:tc>
          <w:tcPr>
            <w:tcW w:w="4961" w:type="dxa"/>
          </w:tcPr>
          <w:p w:rsidR="007C2495" w:rsidRPr="00816C4A" w:rsidRDefault="007C2495" w:rsidP="000634A6">
            <w:pPr>
              <w:pStyle w:val="TAL"/>
            </w:pPr>
            <w:r w:rsidRPr="00816C4A">
              <w:t>Length (X)</w:t>
            </w:r>
          </w:p>
        </w:tc>
        <w:tc>
          <w:tcPr>
            <w:tcW w:w="1417" w:type="dxa"/>
          </w:tcPr>
          <w:p w:rsidR="007C2495" w:rsidRPr="00816C4A" w:rsidRDefault="007C2495" w:rsidP="000634A6">
            <w:pPr>
              <w:pStyle w:val="TAC"/>
              <w:rPr>
                <w:lang w:val="fr-FR" w:eastAsia="en-GB"/>
              </w:rPr>
            </w:pPr>
            <w:r w:rsidRPr="00816C4A">
              <w:rPr>
                <w:lang w:val="fr-FR" w:eastAsia="en-GB"/>
              </w:rPr>
              <w:t>Y</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rsidR="007C2495" w:rsidRPr="00816C4A" w:rsidRDefault="007C2495" w:rsidP="000634A6">
            <w:pPr>
              <w:pStyle w:val="TAL"/>
            </w:pPr>
            <w:r w:rsidRPr="00816C4A">
              <w:t>Capability configuration parameters</w:t>
            </w:r>
          </w:p>
        </w:tc>
        <w:tc>
          <w:tcPr>
            <w:tcW w:w="1417" w:type="dxa"/>
          </w:tcPr>
          <w:p w:rsidR="007C2495" w:rsidRPr="00816C4A" w:rsidRDefault="007C2495" w:rsidP="000634A6">
            <w:pPr>
              <w:pStyle w:val="TAC"/>
              <w:rPr>
                <w:lang w:eastAsia="en-GB"/>
              </w:rPr>
            </w:pPr>
            <w:r w:rsidRPr="00816C4A">
              <w:rPr>
                <w:lang w:eastAsia="en-GB"/>
              </w:rPr>
              <w:t>X</w:t>
            </w:r>
          </w:p>
        </w:tc>
      </w:tr>
    </w:tbl>
    <w:p w:rsidR="007C2495" w:rsidRPr="00816C4A" w:rsidRDefault="007C2495" w:rsidP="007C2495"/>
    <w:p w:rsidR="007C2495" w:rsidRPr="00816C4A" w:rsidRDefault="007C2495" w:rsidP="007C2495">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rsidR="007C2495" w:rsidRPr="00816C4A" w:rsidRDefault="007C2495" w:rsidP="007C2495">
      <w:r w:rsidRPr="00816C4A">
        <w:t>See TS 31.102 [14] for the coding of all Efs.</w:t>
      </w:r>
    </w:p>
    <w:p w:rsidR="007C2495" w:rsidRPr="00816C4A" w:rsidRDefault="007C2495" w:rsidP="007C2495">
      <w:pPr>
        <w:pStyle w:val="NO"/>
      </w:pPr>
      <w:r w:rsidRPr="00816C4A">
        <w:t>NOTE:</w:t>
      </w:r>
      <w:r w:rsidRPr="00816C4A">
        <w:tab/>
        <w:t>The second byte of this TLV contains the Length of the TLV and the third byte contains the Length of the bearer capability contents, followed by the actual contents.</w:t>
      </w:r>
    </w:p>
    <w:p w:rsidR="007C2495" w:rsidRPr="00816C4A" w:rsidRDefault="007C2495" w:rsidP="007C2495">
      <w:pPr>
        <w:pStyle w:val="Heading2"/>
      </w:pPr>
      <w:bookmarkStart w:id="1668" w:name="_Toc3200936"/>
      <w:bookmarkStart w:id="1669" w:name="_Toc20392679"/>
      <w:bookmarkStart w:id="1670" w:name="_Toc27774326"/>
      <w:bookmarkStart w:id="1671" w:name="_Toc44931141"/>
      <w:bookmarkStart w:id="1672" w:name="_Toc44931971"/>
      <w:bookmarkStart w:id="1673" w:name="_Toc44932451"/>
      <w:r w:rsidRPr="00816C4A">
        <w:t>8.5</w:t>
      </w:r>
      <w:r w:rsidRPr="00816C4A">
        <w:tab/>
        <w:t>Cell Broadcast Page</w:t>
      </w:r>
      <w:bookmarkEnd w:id="1668"/>
      <w:bookmarkEnd w:id="1669"/>
      <w:bookmarkEnd w:id="1670"/>
      <w:bookmarkEnd w:id="1671"/>
      <w:bookmarkEnd w:id="1672"/>
      <w:bookmarkEnd w:id="1673"/>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Cell Broadcast page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Length = '58' (88 decimal)</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3 - 90</w:t>
            </w:r>
          </w:p>
        </w:tc>
        <w:tc>
          <w:tcPr>
            <w:tcW w:w="4961" w:type="dxa"/>
          </w:tcPr>
          <w:p w:rsidR="007C2495" w:rsidRPr="00816C4A" w:rsidRDefault="007C2495" w:rsidP="000634A6">
            <w:pPr>
              <w:pStyle w:val="TAL"/>
            </w:pPr>
            <w:r w:rsidRPr="00816C4A">
              <w:t>Cell Broadcast page</w:t>
            </w:r>
          </w:p>
        </w:tc>
        <w:tc>
          <w:tcPr>
            <w:tcW w:w="1417" w:type="dxa"/>
          </w:tcPr>
          <w:p w:rsidR="007C2495" w:rsidRPr="00816C4A" w:rsidRDefault="007C2495" w:rsidP="000634A6">
            <w:pPr>
              <w:pStyle w:val="TAC"/>
              <w:rPr>
                <w:lang w:eastAsia="en-GB"/>
              </w:rPr>
            </w:pPr>
            <w:r w:rsidRPr="00816C4A">
              <w:rPr>
                <w:lang w:eastAsia="en-GB"/>
              </w:rPr>
              <w:t>88</w:t>
            </w:r>
          </w:p>
        </w:tc>
      </w:tr>
    </w:tbl>
    <w:p w:rsidR="007C2495" w:rsidRPr="00816C4A" w:rsidRDefault="007C2495" w:rsidP="007C2495"/>
    <w:p w:rsidR="007C2495" w:rsidRPr="00816C4A" w:rsidRDefault="007C2495" w:rsidP="007C2495">
      <w:r w:rsidRPr="00816C4A">
        <w:t xml:space="preserve">The Cell Broadcast page is formatted in the same way </w:t>
      </w:r>
      <w:r w:rsidRPr="00816C4A">
        <w:t xml:space="preserve">as the GSM Cell Broadcast Message Parameter, </w:t>
      </w:r>
      <w:r w:rsidRPr="00816C4A">
        <w:t>as described in TS 23.041 [6].</w:t>
      </w:r>
    </w:p>
    <w:p w:rsidR="007C2495" w:rsidRPr="00816C4A" w:rsidRDefault="007C2495" w:rsidP="007C2495">
      <w:pPr>
        <w:pStyle w:val="Heading2"/>
      </w:pPr>
      <w:bookmarkStart w:id="1674" w:name="_Toc3200937"/>
      <w:bookmarkStart w:id="1675" w:name="_Toc20392680"/>
      <w:bookmarkStart w:id="1676" w:name="_Toc27774327"/>
      <w:bookmarkStart w:id="1677" w:name="_Toc44931142"/>
      <w:bookmarkStart w:id="1678" w:name="_Toc44931972"/>
      <w:bookmarkStart w:id="1679" w:name="_Toc44932452"/>
      <w:r w:rsidRPr="00816C4A">
        <w:t>8.6</w:t>
      </w:r>
      <w:r w:rsidRPr="00816C4A">
        <w:tab/>
        <w:t>Command details</w:t>
      </w:r>
      <w:bookmarkEnd w:id="1674"/>
      <w:bookmarkEnd w:id="1675"/>
      <w:bookmarkEnd w:id="1676"/>
      <w:bookmarkEnd w:id="1677"/>
      <w:bookmarkEnd w:id="1678"/>
      <w:bookmarkEnd w:id="1679"/>
    </w:p>
    <w:p w:rsidR="007C2495" w:rsidRPr="00816C4A" w:rsidRDefault="007C2495" w:rsidP="007C2495">
      <w:r w:rsidRPr="00816C4A">
        <w:t>The content and the coding of the Command Details TLV object is defined in ETSI TS 102 223 [32] clause 8.6, except for the following.</w:t>
      </w:r>
    </w:p>
    <w:p w:rsidR="007C2495" w:rsidRPr="00816C4A" w:rsidRDefault="007C2495" w:rsidP="007C2495">
      <w:r w:rsidRPr="00816C4A">
        <w:t>The coding of the Command Qualifier is defined for the following commands:</w:t>
      </w:r>
    </w:p>
    <w:p w:rsidR="007C2495" w:rsidRPr="00816C4A" w:rsidRDefault="007C2495" w:rsidP="007C2495">
      <w:pPr>
        <w:pStyle w:val="B1"/>
      </w:pPr>
      <w:r w:rsidRPr="00816C4A">
        <w:t>-</w:t>
      </w:r>
      <w:r w:rsidRPr="00816C4A">
        <w:tab/>
        <w:t>SEND SS:</w:t>
      </w:r>
    </w:p>
    <w:p w:rsidR="007C2495" w:rsidRPr="00816C4A" w:rsidRDefault="007C2495" w:rsidP="007C2495">
      <w:pPr>
        <w:pStyle w:val="B2"/>
      </w:pPr>
      <w:r w:rsidRPr="00816C4A">
        <w:t>this byte is RFU.</w:t>
      </w:r>
    </w:p>
    <w:p w:rsidR="007C2495" w:rsidRPr="00816C4A" w:rsidRDefault="007C2495" w:rsidP="007C2495">
      <w:pPr>
        <w:pStyle w:val="B1"/>
      </w:pPr>
      <w:r w:rsidRPr="00816C4A">
        <w:t>-</w:t>
      </w:r>
      <w:r w:rsidRPr="00816C4A">
        <w:tab/>
        <w:t>SEND USSD:</w:t>
      </w:r>
    </w:p>
    <w:p w:rsidR="007C2495" w:rsidRPr="00816C4A" w:rsidRDefault="007C2495" w:rsidP="007C2495">
      <w:pPr>
        <w:pStyle w:val="B2"/>
      </w:pPr>
      <w:r w:rsidRPr="00816C4A">
        <w:t>this byte is RFU.</w:t>
      </w:r>
    </w:p>
    <w:p w:rsidR="000634A6" w:rsidRDefault="007C2495" w:rsidP="007C2495">
      <w:pPr>
        <w:pStyle w:val="B1"/>
        <w:keepNext/>
        <w:keepLines/>
      </w:pPr>
      <w:r w:rsidRPr="00816C4A">
        <w:t>-</w:t>
      </w:r>
      <w:r w:rsidRPr="00816C4A">
        <w:tab/>
        <w:t xml:space="preserve">PROVIDE LOCAL INFORMATION. </w:t>
      </w:r>
    </w:p>
    <w:p w:rsidR="007C2495" w:rsidRPr="00816C4A" w:rsidRDefault="000634A6" w:rsidP="007C2495">
      <w:pPr>
        <w:pStyle w:val="B1"/>
        <w:keepNext/>
        <w:keepLines/>
      </w:pPr>
      <w:r>
        <w:tab/>
      </w:r>
      <w:r w:rsidR="007C2495" w:rsidRPr="00816C4A">
        <w:t>The following additional values are defined:</w:t>
      </w:r>
    </w:p>
    <w:p w:rsidR="007C2495" w:rsidRPr="00816C4A" w:rsidRDefault="007C2495" w:rsidP="007C2495">
      <w:pPr>
        <w:pStyle w:val="B2"/>
      </w:pPr>
      <w:r w:rsidRPr="00816C4A">
        <w:tab/>
        <w:t>'00' = Location Information (MCC, MNC, LAC/TAC, Cell Identity and Extended Cell Identity).</w:t>
      </w:r>
    </w:p>
    <w:p w:rsidR="007C2495" w:rsidRPr="00816C4A" w:rsidRDefault="007C2495" w:rsidP="007C2495">
      <w:pPr>
        <w:pStyle w:val="B2"/>
      </w:pPr>
      <w:r w:rsidRPr="00816C4A">
        <w:tab/>
        <w:t>'02' = Network Measurement results.</w:t>
      </w:r>
    </w:p>
    <w:p w:rsidR="007C2495" w:rsidRPr="00816C4A" w:rsidRDefault="007C2495" w:rsidP="007C2495">
      <w:pPr>
        <w:pStyle w:val="B2"/>
      </w:pPr>
      <w:r w:rsidRPr="00816C4A">
        <w:tab/>
        <w:t>'05' = Timing Advance.</w:t>
      </w:r>
    </w:p>
    <w:p w:rsidR="007C2495" w:rsidRPr="00816C4A" w:rsidRDefault="007C2495" w:rsidP="007C2495">
      <w:pPr>
        <w:pStyle w:val="B2"/>
      </w:pPr>
      <w:r w:rsidRPr="00816C4A">
        <w:tab/>
        <w:t>'0C' = current WSID.</w:t>
      </w:r>
    </w:p>
    <w:p w:rsidR="007C2495" w:rsidRPr="00816C4A" w:rsidRDefault="007C2495" w:rsidP="007C2495">
      <w:pPr>
        <w:pStyle w:val="B2"/>
      </w:pPr>
      <w:r w:rsidRPr="00816C4A">
        <w:tab/>
        <w:t>'11' = CSG ID list and corresponding HNB name.</w:t>
      </w:r>
    </w:p>
    <w:p w:rsidR="007C2495" w:rsidRPr="00816C4A" w:rsidRDefault="007C2495" w:rsidP="007C2495">
      <w:pPr>
        <w:pStyle w:val="B2"/>
      </w:pPr>
      <w:r w:rsidRPr="00816C4A">
        <w:tab/>
        <w:t>'12' = H(e)NB IP address.</w:t>
      </w:r>
    </w:p>
    <w:p w:rsidR="007C2495" w:rsidRPr="00816C4A" w:rsidRDefault="007C2495" w:rsidP="007C2495">
      <w:pPr>
        <w:pStyle w:val="B2"/>
        <w:ind w:firstLine="0"/>
      </w:pPr>
      <w:r w:rsidRPr="00816C4A">
        <w:t>'13' = H(e)NB surrounding macrocells.</w:t>
      </w:r>
    </w:p>
    <w:p w:rsidR="007C2495" w:rsidRPr="00816C4A" w:rsidRDefault="007C2495" w:rsidP="007C2495">
      <w:pPr>
        <w:pStyle w:val="B2"/>
        <w:ind w:firstLine="0"/>
      </w:pPr>
      <w:r w:rsidRPr="00816C4A">
        <w:t>'14' = current WLAN identifier.</w:t>
      </w:r>
    </w:p>
    <w:p w:rsidR="007C2495" w:rsidRPr="00816C4A" w:rsidRDefault="007C2495" w:rsidP="007C2495">
      <w:pPr>
        <w:pStyle w:val="B2"/>
        <w:ind w:firstLine="0"/>
      </w:pPr>
      <w:r w:rsidRPr="00816C4A">
        <w:lastRenderedPageBreak/>
        <w:t>'15' to '19' = reserved for 3GPP (for future usage)</w:t>
      </w:r>
    </w:p>
    <w:p w:rsidR="007C2495" w:rsidRPr="00816C4A" w:rsidRDefault="007C2495" w:rsidP="007C2495">
      <w:pPr>
        <w:pStyle w:val="B2"/>
      </w:pPr>
      <w:r w:rsidRPr="00816C4A">
        <w:t>The following values do not apply</w:t>
      </w:r>
    </w:p>
    <w:p w:rsidR="007C2495" w:rsidRPr="00816C4A" w:rsidRDefault="007C2495" w:rsidP="007C2495">
      <w:pPr>
        <w:pStyle w:val="B2"/>
      </w:pPr>
      <w:r w:rsidRPr="00816C4A">
        <w:tab/>
        <w:t>'07' = Reserved by ETSI (ESN)</w:t>
      </w:r>
    </w:p>
    <w:p w:rsidR="007C2495" w:rsidRPr="00816C4A" w:rsidRDefault="007C2495" w:rsidP="007C2495">
      <w:pPr>
        <w:pStyle w:val="B2"/>
      </w:pPr>
      <w:r w:rsidRPr="00816C4A">
        <w:tab/>
        <w:t>'0B' = Reserved by ETSI (MEID)</w:t>
      </w:r>
    </w:p>
    <w:p w:rsidR="007C2495" w:rsidRPr="00816C4A" w:rsidRDefault="007C2495" w:rsidP="007C2495">
      <w:pPr>
        <w:pStyle w:val="B1"/>
      </w:pPr>
      <w:r w:rsidRPr="00816C4A">
        <w:t>-</w:t>
      </w:r>
      <w:r w:rsidRPr="00816C4A">
        <w:tab/>
        <w:t>REFRESH.  The following additional values are defined:</w:t>
      </w:r>
    </w:p>
    <w:p w:rsidR="007C2495" w:rsidRPr="00816C4A" w:rsidRDefault="007C2495" w:rsidP="007C2495">
      <w:pPr>
        <w:pStyle w:val="B2"/>
      </w:pPr>
      <w:r w:rsidRPr="00816C4A">
        <w:t>'07' = Steering of Roaming as defined in TS 23.122 [7].</w:t>
      </w:r>
    </w:p>
    <w:p w:rsidR="007C2495" w:rsidRPr="00816C4A" w:rsidRDefault="007C2495" w:rsidP="007C2495">
      <w:pPr>
        <w:pStyle w:val="B2"/>
      </w:pPr>
      <w:r w:rsidRPr="00816C4A">
        <w:t>'08' = Steering of Roaming for I-WLAN as defined in TS 24.234 [42].</w:t>
      </w:r>
    </w:p>
    <w:p w:rsidR="007C2495" w:rsidRPr="00816C4A" w:rsidRDefault="007C2495" w:rsidP="007C2495">
      <w:pPr>
        <w:pStyle w:val="B1"/>
      </w:pPr>
      <w:r w:rsidRPr="00816C4A">
        <w:t>-</w:t>
      </w:r>
      <w:r w:rsidRPr="00816C4A">
        <w:tab/>
        <w:t>Geographical Location Request:</w:t>
      </w:r>
    </w:p>
    <w:p w:rsidR="007C2495" w:rsidRPr="00816C4A" w:rsidRDefault="007C2495" w:rsidP="007C2495">
      <w:pPr>
        <w:pStyle w:val="B2"/>
      </w:pPr>
      <w:r w:rsidRPr="00816C4A">
        <w:t>this byte is RFU.</w:t>
      </w:r>
    </w:p>
    <w:p w:rsidR="007C2495" w:rsidRPr="00816C4A" w:rsidRDefault="007C2495" w:rsidP="007C2495">
      <w:pPr>
        <w:ind w:left="567" w:hanging="283"/>
      </w:pPr>
      <w:r w:rsidRPr="00816C4A">
        <w:t>-</w:t>
      </w:r>
      <w:r w:rsidRPr="00816C4A">
        <w:tab/>
        <w:t>OPEN CHANNEL related to CS bearer, GPRS/UTRAN packet service/</w:t>
      </w:r>
      <w:r w:rsidR="00457849" w:rsidRPr="00457849">
        <w:t xml:space="preserve"> </w:t>
      </w:r>
      <w:r w:rsidR="00457849" w:rsidRPr="00EA613F">
        <w:t>E-UTRAN</w:t>
      </w:r>
      <w:r w:rsidR="00457849">
        <w:t>/NG-RAN</w:t>
      </w:r>
      <w:r w:rsidRPr="00816C4A">
        <w:t>, local bearer, Default (network) bearer, I-WLAN bearer, WLAN bearer, Terminal Server Mode, UICC Server Mode:</w:t>
      </w:r>
    </w:p>
    <w:p w:rsidR="007C2495" w:rsidRPr="00816C4A" w:rsidRDefault="007C2495" w:rsidP="007C2495">
      <w:pPr>
        <w:ind w:left="852" w:firstLine="284"/>
      </w:pPr>
      <w:r w:rsidRPr="00816C4A">
        <w:t>-</w:t>
      </w:r>
      <w:r w:rsidRPr="00816C4A">
        <w:tab/>
        <w:t>As defined in ETSI TS 102 223 [32]</w:t>
      </w:r>
    </w:p>
    <w:p w:rsidR="007C2495" w:rsidRPr="00816C4A" w:rsidRDefault="007C2495" w:rsidP="007C2495">
      <w:pPr>
        <w:ind w:firstLine="284"/>
      </w:pPr>
      <w:r w:rsidRPr="00816C4A">
        <w:t>-</w:t>
      </w:r>
      <w:r w:rsidRPr="00816C4A">
        <w:tab/>
        <w:t>OPEN CHANNEL for IMS:</w:t>
      </w:r>
    </w:p>
    <w:p w:rsidR="007C2495" w:rsidRPr="00816C4A" w:rsidRDefault="00457849" w:rsidP="007C2495">
      <w:pPr>
        <w:pStyle w:val="B2"/>
      </w:pPr>
      <w:r>
        <w:t>t</w:t>
      </w:r>
      <w:r w:rsidR="007C2495" w:rsidRPr="00816C4A">
        <w:t>his byte is RFU</w:t>
      </w:r>
    </w:p>
    <w:p w:rsidR="007C2495" w:rsidRPr="00816C4A" w:rsidRDefault="007C2495" w:rsidP="007C2495">
      <w:pPr>
        <w:pStyle w:val="Heading2"/>
        <w:rPr>
          <w:lang w:val="fr-FR"/>
        </w:rPr>
      </w:pPr>
      <w:bookmarkStart w:id="1680" w:name="_Toc3200938"/>
      <w:bookmarkStart w:id="1681" w:name="_Toc20392681"/>
      <w:bookmarkStart w:id="1682" w:name="_Toc27774328"/>
      <w:bookmarkStart w:id="1683" w:name="_Toc44931143"/>
      <w:bookmarkStart w:id="1684" w:name="_Toc44931973"/>
      <w:bookmarkStart w:id="1685" w:name="_Toc44932453"/>
      <w:r w:rsidRPr="00816C4A">
        <w:rPr>
          <w:lang w:val="fr-FR"/>
        </w:rPr>
        <w:t>8.7</w:t>
      </w:r>
      <w:r w:rsidRPr="00816C4A">
        <w:rPr>
          <w:lang w:val="fr-FR"/>
        </w:rPr>
        <w:tab/>
        <w:t>Device identities</w:t>
      </w:r>
      <w:bookmarkEnd w:id="1680"/>
      <w:bookmarkEnd w:id="1681"/>
      <w:bookmarkEnd w:id="1682"/>
      <w:bookmarkEnd w:id="1683"/>
      <w:bookmarkEnd w:id="1684"/>
      <w:bookmarkEnd w:id="1685"/>
    </w:p>
    <w:p w:rsidR="007C2495" w:rsidRPr="00816C4A" w:rsidRDefault="007C2495" w:rsidP="007C2495">
      <w:pPr>
        <w:rPr>
          <w:lang w:val="fr-FR"/>
        </w:rPr>
      </w:pPr>
      <w:r w:rsidRPr="00816C4A">
        <w:rPr>
          <w:lang w:val="fr-FR"/>
        </w:rPr>
        <w:t>See ETSI TS 102 223 [32] clause 8.7.</w:t>
      </w:r>
    </w:p>
    <w:p w:rsidR="007C2495" w:rsidRPr="00816C4A" w:rsidRDefault="007C2495" w:rsidP="007C2495">
      <w:pPr>
        <w:pStyle w:val="Heading2"/>
        <w:rPr>
          <w:lang w:val="fr-FR"/>
        </w:rPr>
      </w:pPr>
      <w:bookmarkStart w:id="1686" w:name="_Toc3200939"/>
      <w:bookmarkStart w:id="1687" w:name="_Toc20392682"/>
      <w:bookmarkStart w:id="1688" w:name="_Toc27774329"/>
      <w:bookmarkStart w:id="1689" w:name="_Toc44931144"/>
      <w:bookmarkStart w:id="1690" w:name="_Toc44931974"/>
      <w:bookmarkStart w:id="1691" w:name="_Toc44932454"/>
      <w:r w:rsidRPr="00816C4A">
        <w:rPr>
          <w:lang w:val="fr-FR"/>
        </w:rPr>
        <w:t>8.8</w:t>
      </w:r>
      <w:r w:rsidRPr="00816C4A">
        <w:rPr>
          <w:lang w:val="fr-FR"/>
        </w:rPr>
        <w:tab/>
        <w:t>Duration</w:t>
      </w:r>
      <w:bookmarkEnd w:id="1686"/>
      <w:bookmarkEnd w:id="1687"/>
      <w:bookmarkEnd w:id="1688"/>
      <w:bookmarkEnd w:id="1689"/>
      <w:bookmarkEnd w:id="1690"/>
      <w:bookmarkEnd w:id="1691"/>
    </w:p>
    <w:p w:rsidR="007C2495" w:rsidRPr="00816C4A" w:rsidRDefault="007C2495" w:rsidP="007C2495">
      <w:r w:rsidRPr="00816C4A">
        <w:t>See ETSI TS 102 223 [32] clause 8.8.</w:t>
      </w:r>
    </w:p>
    <w:p w:rsidR="007C2495" w:rsidRPr="00816C4A" w:rsidRDefault="007C2495" w:rsidP="007C2495">
      <w:pPr>
        <w:pStyle w:val="Heading2"/>
      </w:pPr>
      <w:bookmarkStart w:id="1692" w:name="_Toc3200940"/>
      <w:bookmarkStart w:id="1693" w:name="_Toc20392683"/>
      <w:bookmarkStart w:id="1694" w:name="_Toc27774330"/>
      <w:bookmarkStart w:id="1695" w:name="_Toc44931145"/>
      <w:bookmarkStart w:id="1696" w:name="_Toc44931975"/>
      <w:bookmarkStart w:id="1697" w:name="_Toc44932455"/>
      <w:r w:rsidRPr="00816C4A">
        <w:t>8.9</w:t>
      </w:r>
      <w:r w:rsidRPr="00816C4A">
        <w:tab/>
        <w:t>Item</w:t>
      </w:r>
      <w:bookmarkEnd w:id="1692"/>
      <w:bookmarkEnd w:id="1693"/>
      <w:bookmarkEnd w:id="1694"/>
      <w:bookmarkEnd w:id="1695"/>
      <w:bookmarkEnd w:id="1696"/>
      <w:bookmarkEnd w:id="1697"/>
    </w:p>
    <w:p w:rsidR="007C2495" w:rsidRPr="00816C4A" w:rsidRDefault="007C2495" w:rsidP="007C2495">
      <w:r w:rsidRPr="00816C4A">
        <w:t>See ETSI TS 102 223 [32] clause 8.9.</w:t>
      </w:r>
    </w:p>
    <w:p w:rsidR="007C2495" w:rsidRPr="00816C4A" w:rsidRDefault="007C2495" w:rsidP="007C2495">
      <w:pPr>
        <w:pStyle w:val="Heading2"/>
      </w:pPr>
      <w:bookmarkStart w:id="1698" w:name="_Toc3200941"/>
      <w:bookmarkStart w:id="1699" w:name="_Toc20392684"/>
      <w:bookmarkStart w:id="1700" w:name="_Toc27774331"/>
      <w:bookmarkStart w:id="1701" w:name="_Toc44931146"/>
      <w:bookmarkStart w:id="1702" w:name="_Toc44931976"/>
      <w:bookmarkStart w:id="1703" w:name="_Toc44932456"/>
      <w:r w:rsidRPr="00816C4A">
        <w:t>8.10</w:t>
      </w:r>
      <w:r w:rsidRPr="00816C4A">
        <w:tab/>
        <w:t>Item identifier</w:t>
      </w:r>
      <w:bookmarkEnd w:id="1698"/>
      <w:bookmarkEnd w:id="1699"/>
      <w:bookmarkEnd w:id="1700"/>
      <w:bookmarkEnd w:id="1701"/>
      <w:bookmarkEnd w:id="1702"/>
      <w:bookmarkEnd w:id="1703"/>
    </w:p>
    <w:p w:rsidR="007C2495" w:rsidRPr="00816C4A" w:rsidRDefault="007C2495" w:rsidP="007C2495">
      <w:r w:rsidRPr="00816C4A">
        <w:t>See ETSI TS 102 223 [32] clause 8.10.</w:t>
      </w:r>
    </w:p>
    <w:p w:rsidR="007C2495" w:rsidRPr="00816C4A" w:rsidRDefault="007C2495" w:rsidP="007C2495">
      <w:pPr>
        <w:pStyle w:val="Heading2"/>
      </w:pPr>
      <w:bookmarkStart w:id="1704" w:name="_Toc3200942"/>
      <w:bookmarkStart w:id="1705" w:name="_Toc20392685"/>
      <w:bookmarkStart w:id="1706" w:name="_Toc27774332"/>
      <w:bookmarkStart w:id="1707" w:name="_Toc44931147"/>
      <w:bookmarkStart w:id="1708" w:name="_Toc44931977"/>
      <w:bookmarkStart w:id="1709" w:name="_Toc44932457"/>
      <w:r w:rsidRPr="00816C4A">
        <w:t>8.11</w:t>
      </w:r>
      <w:r w:rsidRPr="00816C4A">
        <w:tab/>
        <w:t>Response length</w:t>
      </w:r>
      <w:bookmarkEnd w:id="1704"/>
      <w:bookmarkEnd w:id="1705"/>
      <w:bookmarkEnd w:id="1706"/>
      <w:bookmarkEnd w:id="1707"/>
      <w:bookmarkEnd w:id="1708"/>
      <w:bookmarkEnd w:id="1709"/>
    </w:p>
    <w:p w:rsidR="007C2495" w:rsidRPr="00816C4A" w:rsidRDefault="007C2495" w:rsidP="007C2495">
      <w:r w:rsidRPr="00816C4A">
        <w:t>See ETSI TS 102 223 [32] clause 8.11.</w:t>
      </w:r>
    </w:p>
    <w:p w:rsidR="007C2495" w:rsidRPr="00816C4A" w:rsidRDefault="007C2495" w:rsidP="007C2495">
      <w:pPr>
        <w:pStyle w:val="Heading2"/>
      </w:pPr>
      <w:bookmarkStart w:id="1710" w:name="_Toc3200943"/>
      <w:bookmarkStart w:id="1711" w:name="_Toc20392686"/>
      <w:bookmarkStart w:id="1712" w:name="_Toc27774333"/>
      <w:bookmarkStart w:id="1713" w:name="_Toc44931148"/>
      <w:bookmarkStart w:id="1714" w:name="_Toc44931978"/>
      <w:bookmarkStart w:id="1715" w:name="_Toc44932458"/>
      <w:r w:rsidRPr="00816C4A">
        <w:t>8.12</w:t>
      </w:r>
      <w:r w:rsidRPr="00816C4A">
        <w:tab/>
        <w:t>Result</w:t>
      </w:r>
      <w:bookmarkEnd w:id="1710"/>
      <w:bookmarkEnd w:id="1711"/>
      <w:bookmarkEnd w:id="1712"/>
      <w:bookmarkEnd w:id="1713"/>
      <w:bookmarkEnd w:id="1714"/>
      <w:bookmarkEnd w:id="1715"/>
    </w:p>
    <w:p w:rsidR="007C2495" w:rsidRPr="00816C4A" w:rsidRDefault="007C2495" w:rsidP="007C2495">
      <w:r w:rsidRPr="00816C4A">
        <w:t>For the general result byte coding the following values are defined in addition to or replacement of those in ETSI TS 102 223 [32] clause 8.12:</w:t>
      </w:r>
    </w:p>
    <w:p w:rsidR="007C2495" w:rsidRPr="00816C4A" w:rsidRDefault="007C2495" w:rsidP="007C2495">
      <w:pPr>
        <w:pStyle w:val="B1"/>
      </w:pPr>
      <w:r w:rsidRPr="00816C4A">
        <w:t>-</w:t>
      </w:r>
      <w:r w:rsidRPr="00816C4A">
        <w:tab/>
        <w:t>'14' = USSD or SS transaction terminated by the user</w:t>
      </w:r>
    </w:p>
    <w:p w:rsidR="007C2495" w:rsidRPr="00816C4A" w:rsidRDefault="007C2495" w:rsidP="007C2495">
      <w:pPr>
        <w:pStyle w:val="B1"/>
      </w:pPr>
      <w:r w:rsidRPr="00816C4A">
        <w:t>-</w:t>
      </w:r>
      <w:r w:rsidRPr="00816C4A">
        <w:tab/>
        <w:t>'34' = SS Return Error;</w:t>
      </w:r>
    </w:p>
    <w:p w:rsidR="007C2495" w:rsidRPr="00816C4A" w:rsidRDefault="007C2495" w:rsidP="007C2495">
      <w:pPr>
        <w:pStyle w:val="B1"/>
      </w:pPr>
      <w:r w:rsidRPr="00816C4A">
        <w:t>-</w:t>
      </w:r>
      <w:r w:rsidRPr="00816C4A">
        <w:tab/>
        <w:t>'35' = SMS RP-ERROR;</w:t>
      </w:r>
    </w:p>
    <w:p w:rsidR="007C2495" w:rsidRPr="00816C4A" w:rsidRDefault="007C2495" w:rsidP="007C2495">
      <w:pPr>
        <w:pStyle w:val="B1"/>
      </w:pPr>
      <w:r w:rsidRPr="00816C4A">
        <w:t>-</w:t>
      </w:r>
      <w:r w:rsidRPr="00816C4A">
        <w:tab/>
        <w:t>'37' = USSD Return Error;</w:t>
      </w:r>
    </w:p>
    <w:p w:rsidR="007C2495" w:rsidRPr="00816C4A" w:rsidRDefault="007C2495" w:rsidP="007C2495">
      <w:pPr>
        <w:pStyle w:val="B1"/>
      </w:pPr>
      <w:r w:rsidRPr="00816C4A">
        <w:lastRenderedPageBreak/>
        <w:t>-</w:t>
      </w:r>
      <w:r w:rsidRPr="00816C4A">
        <w:tab/>
        <w:t>'39' = Interaction with call control by USIM or MO short message control by USIM, permanent problem;</w:t>
      </w:r>
    </w:p>
    <w:p w:rsidR="007C2495" w:rsidRPr="00816C4A" w:rsidRDefault="007C2495" w:rsidP="007C2495">
      <w:pPr>
        <w:pStyle w:val="B1"/>
        <w:ind w:left="0" w:firstLine="0"/>
      </w:pPr>
      <w:r w:rsidRPr="00816C4A">
        <w:t>In addition, the following values are reserved for 3GPP for future usage:</w:t>
      </w:r>
    </w:p>
    <w:p w:rsidR="007C2495" w:rsidRPr="00816C4A" w:rsidRDefault="007C2495" w:rsidP="007C2495">
      <w:pPr>
        <w:pStyle w:val="B1"/>
      </w:pPr>
      <w:r w:rsidRPr="00816C4A">
        <w:t>-</w:t>
      </w:r>
      <w:r w:rsidRPr="00816C4A">
        <w:tab/>
        <w:t>'15' = reserved for 3GPP (for future usage);</w:t>
      </w:r>
    </w:p>
    <w:p w:rsidR="007C2495" w:rsidRPr="00816C4A" w:rsidRDefault="007C2495" w:rsidP="007C2495">
      <w:pPr>
        <w:pStyle w:val="B1"/>
      </w:pPr>
      <w:r w:rsidRPr="00816C4A">
        <w:t>-</w:t>
      </w:r>
      <w:r w:rsidRPr="00816C4A">
        <w:tab/>
        <w:t>'16' = reserved for 3GPP (for future usage);</w:t>
      </w:r>
    </w:p>
    <w:p w:rsidR="007C2495" w:rsidRPr="00816C4A" w:rsidRDefault="007C2495" w:rsidP="007C2495">
      <w:pPr>
        <w:pStyle w:val="B1"/>
      </w:pPr>
      <w:r w:rsidRPr="00816C4A">
        <w:t>-</w:t>
      </w:r>
      <w:r w:rsidRPr="00816C4A">
        <w:tab/>
        <w:t>'28' = reserved for 3GPP (for future usage);</w:t>
      </w:r>
    </w:p>
    <w:p w:rsidR="007C2495" w:rsidRPr="00816C4A" w:rsidRDefault="007C2495" w:rsidP="007C2495">
      <w:pPr>
        <w:pStyle w:val="B1"/>
      </w:pPr>
      <w:r w:rsidRPr="00816C4A">
        <w:t>-</w:t>
      </w:r>
      <w:r w:rsidRPr="00816C4A">
        <w:tab/>
        <w:t>'29' = reserved for 3GPP (for future usage);</w:t>
      </w:r>
    </w:p>
    <w:p w:rsidR="007C2495" w:rsidRPr="00816C4A" w:rsidRDefault="007C2495" w:rsidP="007C2495">
      <w:pPr>
        <w:pStyle w:val="B1"/>
      </w:pPr>
      <w:r w:rsidRPr="00816C4A">
        <w:t>-</w:t>
      </w:r>
      <w:r w:rsidRPr="00816C4A">
        <w:tab/>
        <w:t>'3E' = reserved for 3GPP (for future usage);</w:t>
      </w:r>
    </w:p>
    <w:p w:rsidR="007C2495" w:rsidRPr="00816C4A" w:rsidRDefault="007C2495" w:rsidP="007C2495">
      <w:pPr>
        <w:pStyle w:val="B1"/>
      </w:pPr>
      <w:r w:rsidRPr="00816C4A">
        <w:t>-</w:t>
      </w:r>
      <w:r w:rsidRPr="00816C4A">
        <w:tab/>
        <w:t>'3F' = reserved for 3GPP (for future usage);</w:t>
      </w:r>
    </w:p>
    <w:p w:rsidR="007C2495" w:rsidRPr="00816C4A" w:rsidRDefault="007C2495" w:rsidP="007C2495">
      <w:pPr>
        <w:pStyle w:val="B1"/>
      </w:pPr>
      <w:r w:rsidRPr="00816C4A">
        <w:t xml:space="preserve">Additional </w:t>
      </w:r>
      <w:smartTag w:uri="urn:schemas-microsoft-com:office:smarttags" w:element="PersonName">
        <w:r w:rsidRPr="00816C4A">
          <w:t>info</w:t>
        </w:r>
      </w:smartTag>
      <w:r w:rsidRPr="00816C4A">
        <w:t>rmation:</w:t>
      </w:r>
    </w:p>
    <w:p w:rsidR="007C2495" w:rsidRPr="00816C4A" w:rsidRDefault="007C2495" w:rsidP="007C2495">
      <w:pPr>
        <w:pStyle w:val="B2"/>
      </w:pPr>
      <w:r w:rsidRPr="00816C4A">
        <w:t>Contents:</w:t>
      </w:r>
    </w:p>
    <w:p w:rsidR="007C2495" w:rsidRPr="00816C4A" w:rsidRDefault="007C2495" w:rsidP="007C2495">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rmation, as defined in the clauses below. For other values, see ETSI TS 102 223 [32] clause 8.12.</w:t>
      </w:r>
    </w:p>
    <w:p w:rsidR="007C2495" w:rsidRPr="00816C4A" w:rsidRDefault="007C2495" w:rsidP="007C2495">
      <w:pPr>
        <w:pStyle w:val="Heading3"/>
      </w:pPr>
      <w:bookmarkStart w:id="1716" w:name="_Toc3200944"/>
      <w:bookmarkStart w:id="1717" w:name="_Toc20392687"/>
      <w:bookmarkStart w:id="1718" w:name="_Toc27774334"/>
      <w:bookmarkStart w:id="1719" w:name="_Toc44931149"/>
      <w:bookmarkStart w:id="1720" w:name="_Toc44931979"/>
      <w:bookmarkStart w:id="1721" w:name="_Toc44932459"/>
      <w:r w:rsidRPr="00816C4A">
        <w:t>8.12.1</w:t>
      </w:r>
      <w:r w:rsidRPr="00816C4A">
        <w:tab/>
        <w:t xml:space="preserve">Additional </w:t>
      </w:r>
      <w:smartTag w:uri="urn:schemas-microsoft-com:office:smarttags" w:element="PersonName">
        <w:r w:rsidRPr="00816C4A">
          <w:t>info</w:t>
        </w:r>
      </w:smartTag>
      <w:r w:rsidRPr="00816C4A">
        <w:t>rmation for SEND SS</w:t>
      </w:r>
      <w:bookmarkEnd w:id="1716"/>
      <w:bookmarkEnd w:id="1717"/>
      <w:bookmarkEnd w:id="1718"/>
      <w:bookmarkEnd w:id="1719"/>
      <w:bookmarkEnd w:id="1720"/>
      <w:bookmarkEnd w:id="1721"/>
    </w:p>
    <w:p w:rsidR="007C2495" w:rsidRPr="00816C4A" w:rsidRDefault="007C2495" w:rsidP="007C2495">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rsidR="007C2495" w:rsidRPr="00816C4A" w:rsidRDefault="007C2495" w:rsidP="007C2495">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rsidR="007C2495" w:rsidRPr="00816C4A" w:rsidRDefault="007C2495" w:rsidP="007C2495">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rsidR="007C2495" w:rsidRPr="00816C4A" w:rsidRDefault="007C2495" w:rsidP="007C2495">
      <w:pPr>
        <w:pStyle w:val="Heading3"/>
      </w:pPr>
      <w:bookmarkStart w:id="1722" w:name="_Toc3200945"/>
      <w:bookmarkStart w:id="1723" w:name="_Toc20392688"/>
      <w:bookmarkStart w:id="1724" w:name="_Toc27774335"/>
      <w:bookmarkStart w:id="1725" w:name="_Toc44931150"/>
      <w:bookmarkStart w:id="1726" w:name="_Toc44931980"/>
      <w:bookmarkStart w:id="1727" w:name="_Toc44932460"/>
      <w:r w:rsidRPr="00816C4A">
        <w:t>8.12.2</w:t>
      </w:r>
      <w:r w:rsidRPr="00816C4A">
        <w:tab/>
        <w:t xml:space="preserve">Additional </w:t>
      </w:r>
      <w:smartTag w:uri="urn:schemas-microsoft-com:office:smarttags" w:element="PersonName">
        <w:r w:rsidRPr="00816C4A">
          <w:t>info</w:t>
        </w:r>
      </w:smartTag>
      <w:r w:rsidRPr="00816C4A">
        <w:t>rmation for ME problem</w:t>
      </w:r>
      <w:bookmarkEnd w:id="1722"/>
      <w:bookmarkEnd w:id="1723"/>
      <w:bookmarkEnd w:id="1724"/>
      <w:bookmarkEnd w:id="1725"/>
      <w:bookmarkEnd w:id="1726"/>
      <w:bookmarkEnd w:id="1727"/>
    </w:p>
    <w:p w:rsidR="007C2495" w:rsidRPr="00816C4A" w:rsidRDefault="007C2495" w:rsidP="007C2495">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rmation, the first byte of which to be as defined in ETSI TS 102 223 [32] clause 8.12.2, with the addition of the following value:</w:t>
      </w:r>
    </w:p>
    <w:p w:rsidR="007C2495" w:rsidRPr="00816C4A" w:rsidRDefault="007C2495" w:rsidP="007C2495">
      <w:pPr>
        <w:pStyle w:val="B1"/>
      </w:pPr>
      <w:r w:rsidRPr="00816C4A">
        <w:t>-</w:t>
      </w:r>
      <w:r w:rsidRPr="00816C4A">
        <w:tab/>
        <w:t>'03' = ME currently busy on SS transaction;</w:t>
      </w:r>
    </w:p>
    <w:p w:rsidR="007C2495" w:rsidRPr="00816C4A" w:rsidRDefault="007C2495" w:rsidP="007C2495">
      <w:pPr>
        <w:pStyle w:val="B1"/>
      </w:pPr>
      <w:r w:rsidRPr="00816C4A">
        <w:t>-</w:t>
      </w:r>
      <w:r w:rsidRPr="00816C4A">
        <w:tab/>
        <w:t>'08' = ME currently busy on USSD transaction.</w:t>
      </w:r>
    </w:p>
    <w:p w:rsidR="007C2495" w:rsidRPr="00816C4A" w:rsidRDefault="007C2495" w:rsidP="007C2495">
      <w:pPr>
        <w:pStyle w:val="Heading3"/>
      </w:pPr>
      <w:bookmarkStart w:id="1728" w:name="_Toc3200946"/>
      <w:bookmarkStart w:id="1729" w:name="_Toc20392689"/>
      <w:bookmarkStart w:id="1730" w:name="_Toc27774336"/>
      <w:bookmarkStart w:id="1731" w:name="_Toc44931151"/>
      <w:bookmarkStart w:id="1732" w:name="_Toc44931981"/>
      <w:bookmarkStart w:id="1733" w:name="_Toc44932461"/>
      <w:r w:rsidRPr="00816C4A">
        <w:t>8.12.3</w:t>
      </w:r>
      <w:r w:rsidRPr="00816C4A">
        <w:tab/>
        <w:t xml:space="preserve">Additional </w:t>
      </w:r>
      <w:smartTag w:uri="urn:schemas-microsoft-com:office:smarttags" w:element="PersonName">
        <w:r w:rsidRPr="00816C4A">
          <w:t>info</w:t>
        </w:r>
      </w:smartTag>
      <w:r w:rsidRPr="00816C4A">
        <w:t>rmation for network problem</w:t>
      </w:r>
      <w:bookmarkEnd w:id="1728"/>
      <w:bookmarkEnd w:id="1729"/>
      <w:bookmarkEnd w:id="1730"/>
      <w:bookmarkEnd w:id="1731"/>
      <w:bookmarkEnd w:id="1732"/>
      <w:bookmarkEnd w:id="1733"/>
    </w:p>
    <w:p w:rsidR="007C2495" w:rsidRPr="00816C4A" w:rsidRDefault="007C2495" w:rsidP="007C2495">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rsidR="007C2495" w:rsidRPr="00816C4A" w:rsidRDefault="007C2495" w:rsidP="007C2495">
      <w:pPr>
        <w:pStyle w:val="B1"/>
      </w:pPr>
      <w:r w:rsidRPr="00816C4A">
        <w:t>-</w:t>
      </w:r>
      <w:r w:rsidRPr="00816C4A">
        <w:tab/>
        <w:t>'00' = No specific cause can be given.</w:t>
      </w:r>
    </w:p>
    <w:p w:rsidR="007C2495" w:rsidRPr="00816C4A" w:rsidRDefault="007C2495" w:rsidP="007C2495">
      <w:r w:rsidRPr="00816C4A">
        <w:t>All other values shall be interpreted by the UICC as '00'. The coding '00' shall only be used by the ME if no others apply.</w:t>
      </w:r>
    </w:p>
    <w:p w:rsidR="007C2495" w:rsidRPr="00816C4A" w:rsidRDefault="007C2495" w:rsidP="007C2495">
      <w:pPr>
        <w:pStyle w:val="Heading3"/>
      </w:pPr>
      <w:bookmarkStart w:id="1734" w:name="_Toc3200947"/>
      <w:bookmarkStart w:id="1735" w:name="_Toc20392690"/>
      <w:bookmarkStart w:id="1736" w:name="_Toc27774337"/>
      <w:bookmarkStart w:id="1737" w:name="_Toc44931152"/>
      <w:bookmarkStart w:id="1738" w:name="_Toc44931982"/>
      <w:bookmarkStart w:id="1739" w:name="_Toc44932462"/>
      <w:r w:rsidRPr="00816C4A">
        <w:t>8.12.4</w:t>
      </w:r>
      <w:r w:rsidRPr="00816C4A">
        <w:tab/>
        <w:t xml:space="preserve">Additional </w:t>
      </w:r>
      <w:smartTag w:uri="urn:schemas-microsoft-com:office:smarttags" w:element="PersonName">
        <w:r w:rsidRPr="00816C4A">
          <w:t>info</w:t>
        </w:r>
      </w:smartTag>
      <w:r w:rsidRPr="00816C4A">
        <w:t>rmation for SS problem</w:t>
      </w:r>
      <w:bookmarkEnd w:id="1734"/>
      <w:bookmarkEnd w:id="1735"/>
      <w:bookmarkEnd w:id="1736"/>
      <w:bookmarkEnd w:id="1737"/>
      <w:bookmarkEnd w:id="1738"/>
      <w:bookmarkEnd w:id="1739"/>
    </w:p>
    <w:p w:rsidR="007C2495" w:rsidRPr="00816C4A" w:rsidRDefault="007C2495" w:rsidP="007C2495">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rsidR="007C2495" w:rsidRPr="00816C4A" w:rsidRDefault="007C2495" w:rsidP="007C2495">
      <w:pPr>
        <w:pStyle w:val="B1"/>
      </w:pPr>
      <w:r w:rsidRPr="00816C4A">
        <w:t>-</w:t>
      </w:r>
      <w:r w:rsidRPr="00816C4A">
        <w:tab/>
        <w:t>'00' = No specific cause can be given.</w:t>
      </w:r>
    </w:p>
    <w:p w:rsidR="007C2495" w:rsidRPr="00816C4A" w:rsidRDefault="007C2495" w:rsidP="007C2495">
      <w:r w:rsidRPr="00816C4A">
        <w:lastRenderedPageBreak/>
        <w:t>All other values shall be interpreted by the UICC as '00'. The coding '00' shall only be used by the ME if no others apply.</w:t>
      </w:r>
    </w:p>
    <w:p w:rsidR="007C2495" w:rsidRPr="00816C4A" w:rsidRDefault="007C2495" w:rsidP="007C2495">
      <w:pPr>
        <w:pStyle w:val="Heading3"/>
      </w:pPr>
      <w:bookmarkStart w:id="1740" w:name="_Toc3200948"/>
      <w:bookmarkStart w:id="1741" w:name="_Toc20392691"/>
      <w:bookmarkStart w:id="1742" w:name="_Toc27774338"/>
      <w:bookmarkStart w:id="1743" w:name="_Toc44931153"/>
      <w:bookmarkStart w:id="1744" w:name="_Toc44931983"/>
      <w:bookmarkStart w:id="1745" w:name="_Toc44932463"/>
      <w:r w:rsidRPr="00816C4A">
        <w:t>8.12.5</w:t>
      </w:r>
      <w:r w:rsidRPr="00816C4A">
        <w:tab/>
        <w:t xml:space="preserve">Additional </w:t>
      </w:r>
      <w:smartTag w:uri="urn:schemas-microsoft-com:office:smarttags" w:element="PersonName">
        <w:r w:rsidRPr="00816C4A">
          <w:t>info</w:t>
        </w:r>
      </w:smartTag>
      <w:r w:rsidRPr="00816C4A">
        <w:t>rmation for SMS problem</w:t>
      </w:r>
      <w:bookmarkEnd w:id="1740"/>
      <w:bookmarkEnd w:id="1741"/>
      <w:bookmarkEnd w:id="1742"/>
      <w:bookmarkEnd w:id="1743"/>
      <w:bookmarkEnd w:id="1744"/>
      <w:bookmarkEnd w:id="1745"/>
    </w:p>
    <w:p w:rsidR="007C2495" w:rsidRPr="00816C4A" w:rsidRDefault="007C2495" w:rsidP="007C2495">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rsidR="007C2495" w:rsidRPr="00816C4A" w:rsidRDefault="007C2495" w:rsidP="007C2495">
      <w:pPr>
        <w:pStyle w:val="B1"/>
      </w:pPr>
      <w:r w:rsidRPr="00816C4A">
        <w:t>-</w:t>
      </w:r>
      <w:r w:rsidRPr="00816C4A">
        <w:tab/>
        <w:t>'00' = No specific cause can be given.</w:t>
      </w:r>
    </w:p>
    <w:p w:rsidR="007C2495" w:rsidRPr="00816C4A" w:rsidRDefault="007C2495" w:rsidP="007C2495">
      <w:r w:rsidRPr="00816C4A">
        <w:t>All other values shall be interpreted by the UICC as '00'. Specific cause '00' shall only be used by the ME if no others apply.</w:t>
      </w:r>
    </w:p>
    <w:p w:rsidR="007C2495" w:rsidRPr="00816C4A" w:rsidRDefault="007C2495" w:rsidP="007C2495">
      <w:pPr>
        <w:pStyle w:val="Heading3"/>
      </w:pPr>
      <w:bookmarkStart w:id="1746" w:name="_Toc3200949"/>
      <w:bookmarkStart w:id="1747" w:name="_Toc20392692"/>
      <w:bookmarkStart w:id="1748" w:name="_Toc27774339"/>
      <w:bookmarkStart w:id="1749" w:name="_Toc44931154"/>
      <w:bookmarkStart w:id="1750" w:name="_Toc44931984"/>
      <w:bookmarkStart w:id="1751" w:name="_Toc44932464"/>
      <w:r w:rsidRPr="00816C4A">
        <w:t>8.12.6</w:t>
      </w:r>
      <w:r w:rsidRPr="00816C4A">
        <w:tab/>
        <w:t>Not used</w:t>
      </w:r>
      <w:bookmarkEnd w:id="1746"/>
      <w:bookmarkEnd w:id="1747"/>
      <w:bookmarkEnd w:id="1748"/>
      <w:bookmarkEnd w:id="1749"/>
      <w:bookmarkEnd w:id="1750"/>
      <w:bookmarkEnd w:id="1751"/>
    </w:p>
    <w:p w:rsidR="007C2495" w:rsidRPr="00816C4A" w:rsidRDefault="007C2495" w:rsidP="007C2495"/>
    <w:p w:rsidR="007C2495" w:rsidRPr="00816C4A" w:rsidRDefault="007C2495" w:rsidP="007C2495">
      <w:pPr>
        <w:pStyle w:val="Heading3"/>
      </w:pPr>
      <w:bookmarkStart w:id="1752" w:name="_Toc3200950"/>
      <w:bookmarkStart w:id="1753" w:name="_Toc20392693"/>
      <w:bookmarkStart w:id="1754" w:name="_Toc27774340"/>
      <w:bookmarkStart w:id="1755" w:name="_Toc44931155"/>
      <w:bookmarkStart w:id="1756" w:name="_Toc44931985"/>
      <w:bookmarkStart w:id="1757" w:name="_Toc44932465"/>
      <w:r w:rsidRPr="00816C4A">
        <w:t>8.12.7</w:t>
      </w:r>
      <w:r w:rsidRPr="00816C4A">
        <w:tab/>
        <w:t xml:space="preserve">Additional </w:t>
      </w:r>
      <w:smartTag w:uri="urn:schemas-microsoft-com:office:smarttags" w:element="PersonName">
        <w:r w:rsidRPr="00816C4A">
          <w:t>info</w:t>
        </w:r>
      </w:smartTag>
      <w:r w:rsidRPr="00816C4A">
        <w:t>rmation for USSD problem</w:t>
      </w:r>
      <w:bookmarkEnd w:id="1752"/>
      <w:bookmarkEnd w:id="1753"/>
      <w:bookmarkEnd w:id="1754"/>
      <w:bookmarkEnd w:id="1755"/>
      <w:bookmarkEnd w:id="1756"/>
      <w:bookmarkEnd w:id="1757"/>
    </w:p>
    <w:p w:rsidR="007C2495" w:rsidRPr="00816C4A" w:rsidRDefault="007C2495" w:rsidP="007C2495">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rsidR="007C2495" w:rsidRPr="00816C4A" w:rsidRDefault="007C2495" w:rsidP="007C2495">
      <w:pPr>
        <w:pStyle w:val="B1"/>
      </w:pPr>
      <w:r w:rsidRPr="00816C4A">
        <w:t>-</w:t>
      </w:r>
      <w:r w:rsidRPr="00816C4A">
        <w:tab/>
        <w:t>'00' = No specific cause can be given.</w:t>
      </w:r>
    </w:p>
    <w:p w:rsidR="007C2495" w:rsidRPr="00816C4A" w:rsidRDefault="007C2495" w:rsidP="007C2495">
      <w:r w:rsidRPr="00816C4A">
        <w:t>All other values shall be interpreted by the UICC as '00'.</w:t>
      </w:r>
    </w:p>
    <w:p w:rsidR="007C2495" w:rsidRPr="00816C4A" w:rsidRDefault="007C2495" w:rsidP="007C2495">
      <w:r w:rsidRPr="00816C4A">
        <w:t>The coding '00' shall only be used by the ME if no others apply.</w:t>
      </w:r>
    </w:p>
    <w:p w:rsidR="007C2495" w:rsidRPr="00816C4A" w:rsidRDefault="007C2495" w:rsidP="007C2495">
      <w:pPr>
        <w:pStyle w:val="Heading3"/>
      </w:pPr>
      <w:bookmarkStart w:id="1758" w:name="_Toc3200951"/>
      <w:bookmarkStart w:id="1759" w:name="_Toc20392694"/>
      <w:bookmarkStart w:id="1760" w:name="_Toc27774341"/>
      <w:bookmarkStart w:id="1761" w:name="_Toc44931156"/>
      <w:bookmarkStart w:id="1762" w:name="_Toc44931986"/>
      <w:bookmarkStart w:id="1763" w:name="_Toc44932466"/>
      <w:r w:rsidRPr="00816C4A">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1758"/>
      <w:bookmarkEnd w:id="1759"/>
      <w:bookmarkEnd w:id="1760"/>
      <w:bookmarkEnd w:id="1761"/>
      <w:bookmarkEnd w:id="1762"/>
      <w:bookmarkEnd w:id="1763"/>
    </w:p>
    <w:p w:rsidR="007C2495" w:rsidRPr="00816C4A" w:rsidRDefault="007C2495" w:rsidP="007C2495">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rsidR="007C2495" w:rsidRPr="00816C4A" w:rsidRDefault="007C2495" w:rsidP="007C2495">
      <w:pPr>
        <w:pStyle w:val="B1"/>
      </w:pPr>
      <w:r w:rsidRPr="00816C4A">
        <w:t>-</w:t>
      </w:r>
      <w:r w:rsidRPr="00816C4A">
        <w:tab/>
        <w:t>'00' = No specific cause can be given;</w:t>
      </w:r>
    </w:p>
    <w:p w:rsidR="007C2495" w:rsidRPr="00816C4A" w:rsidRDefault="007C2495" w:rsidP="007C2495">
      <w:pPr>
        <w:pStyle w:val="B1"/>
      </w:pPr>
      <w:r w:rsidRPr="00816C4A">
        <w:t>-</w:t>
      </w:r>
      <w:r w:rsidRPr="00816C4A">
        <w:tab/>
        <w:t>'01' = Action not allowed;</w:t>
      </w:r>
    </w:p>
    <w:p w:rsidR="007C2495" w:rsidRPr="00816C4A" w:rsidRDefault="007C2495" w:rsidP="007C2495">
      <w:pPr>
        <w:pStyle w:val="B1"/>
      </w:pPr>
      <w:r w:rsidRPr="00816C4A">
        <w:t>-</w:t>
      </w:r>
      <w:r w:rsidRPr="00816C4A">
        <w:tab/>
        <w:t>'02' = The type of request has changed.</w:t>
      </w:r>
    </w:p>
    <w:p w:rsidR="007C2495" w:rsidRPr="00816C4A" w:rsidRDefault="007C2495" w:rsidP="007C2495">
      <w:r w:rsidRPr="00816C4A">
        <w:t>All other values shall be interpreted by the UICC as '00'. The coding '00' shall only be used by the ME if no others apply.</w:t>
      </w:r>
    </w:p>
    <w:p w:rsidR="007C2495" w:rsidRPr="00816C4A" w:rsidRDefault="007C2495" w:rsidP="007C2495">
      <w:pPr>
        <w:pStyle w:val="Heading3"/>
      </w:pPr>
      <w:bookmarkStart w:id="1764" w:name="_Toc3200952"/>
      <w:bookmarkStart w:id="1765" w:name="_Toc20392695"/>
      <w:bookmarkStart w:id="1766" w:name="_Toc27774342"/>
      <w:bookmarkStart w:id="1767" w:name="_Toc44931157"/>
      <w:bookmarkStart w:id="1768" w:name="_Toc44931987"/>
      <w:bookmarkStart w:id="1769" w:name="_Toc44932467"/>
      <w:r w:rsidRPr="00816C4A">
        <w:t>8.12.9</w:t>
      </w:r>
      <w:r w:rsidRPr="00816C4A">
        <w:tab/>
        <w:t>Additional information for MultipleCard commands</w:t>
      </w:r>
      <w:bookmarkEnd w:id="1764"/>
      <w:bookmarkEnd w:id="1765"/>
      <w:bookmarkEnd w:id="1766"/>
      <w:bookmarkEnd w:id="1767"/>
      <w:bookmarkEnd w:id="1768"/>
      <w:bookmarkEnd w:id="1769"/>
    </w:p>
    <w:p w:rsidR="007C2495" w:rsidRPr="00816C4A" w:rsidRDefault="007C2495" w:rsidP="007C2495">
      <w:r w:rsidRPr="00816C4A">
        <w:t>See ETSI TS 102 223 [32] clause 8.12.9.</w:t>
      </w:r>
    </w:p>
    <w:p w:rsidR="007C2495" w:rsidRPr="00816C4A" w:rsidRDefault="007C2495" w:rsidP="007C2495">
      <w:pPr>
        <w:pStyle w:val="Heading3"/>
      </w:pPr>
      <w:bookmarkStart w:id="1770" w:name="_Toc3200953"/>
      <w:bookmarkStart w:id="1771" w:name="_Toc20392696"/>
      <w:bookmarkStart w:id="1772" w:name="_Toc27774343"/>
      <w:bookmarkStart w:id="1773" w:name="_Toc44931158"/>
      <w:bookmarkStart w:id="1774" w:name="_Toc44931988"/>
      <w:bookmarkStart w:id="1775" w:name="_Toc44932468"/>
      <w:r w:rsidRPr="00816C4A">
        <w:t>8.12.10</w:t>
      </w:r>
      <w:r w:rsidRPr="00816C4A">
        <w:tab/>
        <w:t>Additional information for launch browser problem</w:t>
      </w:r>
      <w:bookmarkEnd w:id="1770"/>
      <w:bookmarkEnd w:id="1771"/>
      <w:bookmarkEnd w:id="1772"/>
      <w:bookmarkEnd w:id="1773"/>
      <w:bookmarkEnd w:id="1774"/>
      <w:bookmarkEnd w:id="1775"/>
    </w:p>
    <w:p w:rsidR="007C2495" w:rsidRPr="00816C4A" w:rsidRDefault="007C2495" w:rsidP="007C2495">
      <w:r w:rsidRPr="00816C4A">
        <w:t>See ETSI TS 102 223 [32] clause 8.12.10.</w:t>
      </w:r>
    </w:p>
    <w:p w:rsidR="007C2495" w:rsidRPr="00816C4A" w:rsidRDefault="007C2495" w:rsidP="007C2495">
      <w:pPr>
        <w:pStyle w:val="Heading3"/>
      </w:pPr>
      <w:bookmarkStart w:id="1776" w:name="_Toc3200954"/>
      <w:bookmarkStart w:id="1777" w:name="_Toc20392697"/>
      <w:bookmarkStart w:id="1778" w:name="_Toc27774344"/>
      <w:bookmarkStart w:id="1779" w:name="_Toc44931159"/>
      <w:bookmarkStart w:id="1780" w:name="_Toc44931989"/>
      <w:bookmarkStart w:id="1781" w:name="_Toc44932469"/>
      <w:r w:rsidRPr="00816C4A">
        <w:t>8.12.11</w:t>
      </w:r>
      <w:r w:rsidRPr="00816C4A">
        <w:tab/>
        <w:t>Additional information for Bearer Independent Protocol</w:t>
      </w:r>
      <w:bookmarkEnd w:id="1776"/>
      <w:bookmarkEnd w:id="1777"/>
      <w:bookmarkEnd w:id="1778"/>
      <w:bookmarkEnd w:id="1779"/>
      <w:bookmarkEnd w:id="1780"/>
      <w:bookmarkEnd w:id="1781"/>
    </w:p>
    <w:p w:rsidR="007C2495" w:rsidRPr="00816C4A" w:rsidRDefault="007C2495" w:rsidP="007C2495">
      <w:r w:rsidRPr="00816C4A">
        <w:t>See ETSI TS 102 223 [32] clause 8.12.11.</w:t>
      </w:r>
    </w:p>
    <w:p w:rsidR="007C2495" w:rsidRPr="00816C4A" w:rsidRDefault="007C2495" w:rsidP="007C2495">
      <w:pPr>
        <w:pStyle w:val="Heading3"/>
      </w:pPr>
      <w:bookmarkStart w:id="1782" w:name="_Toc3200955"/>
      <w:bookmarkStart w:id="1783" w:name="_Toc20392698"/>
      <w:bookmarkStart w:id="1784" w:name="_Toc27774345"/>
      <w:bookmarkStart w:id="1785" w:name="_Toc44931160"/>
      <w:bookmarkStart w:id="1786" w:name="_Toc44931990"/>
      <w:bookmarkStart w:id="1787" w:name="_Toc44932470"/>
      <w:r w:rsidRPr="00816C4A">
        <w:lastRenderedPageBreak/>
        <w:t>8.12.12</w:t>
      </w:r>
      <w:r w:rsidRPr="00816C4A">
        <w:tab/>
        <w:t>Additional information for Frames commands</w:t>
      </w:r>
      <w:bookmarkEnd w:id="1782"/>
      <w:bookmarkEnd w:id="1783"/>
      <w:bookmarkEnd w:id="1784"/>
      <w:bookmarkEnd w:id="1785"/>
      <w:bookmarkEnd w:id="1786"/>
      <w:bookmarkEnd w:id="1787"/>
    </w:p>
    <w:p w:rsidR="007C2495" w:rsidRPr="00816C4A" w:rsidRDefault="007C2495" w:rsidP="007C2495">
      <w:r w:rsidRPr="00816C4A">
        <w:t>See ETSI TS 102 223 [32] clause 8.12.12.</w:t>
      </w:r>
    </w:p>
    <w:p w:rsidR="007C2495" w:rsidRPr="00816C4A" w:rsidRDefault="007C2495" w:rsidP="007C2495">
      <w:pPr>
        <w:pStyle w:val="Heading3"/>
      </w:pPr>
      <w:bookmarkStart w:id="1788" w:name="_Toc3200956"/>
      <w:bookmarkStart w:id="1789" w:name="_Toc20392699"/>
      <w:bookmarkStart w:id="1790" w:name="_Toc27774346"/>
      <w:bookmarkStart w:id="1791" w:name="_Toc44931161"/>
      <w:bookmarkStart w:id="1792" w:name="_Toc44931991"/>
      <w:bookmarkStart w:id="1793" w:name="_Toc44932471"/>
      <w:r w:rsidRPr="00816C4A">
        <w:t>8.12.13</w:t>
      </w:r>
      <w:r w:rsidRPr="00816C4A">
        <w:tab/>
        <w:t>Additional information for SUBMIT and RETRIEVE MULTIMEDIA MESSAGE</w:t>
      </w:r>
      <w:bookmarkEnd w:id="1788"/>
      <w:bookmarkEnd w:id="1789"/>
      <w:bookmarkEnd w:id="1790"/>
      <w:bookmarkEnd w:id="1791"/>
      <w:bookmarkEnd w:id="1792"/>
      <w:bookmarkEnd w:id="1793"/>
    </w:p>
    <w:p w:rsidR="007C2495" w:rsidRPr="00816C4A" w:rsidRDefault="007C2495" w:rsidP="007C2495">
      <w:r w:rsidRPr="00816C4A">
        <w:t>See ETSI TS 102 223 [32] clause 8.12.13.</w:t>
      </w:r>
    </w:p>
    <w:p w:rsidR="007C2495" w:rsidRPr="00816C4A" w:rsidRDefault="007C2495" w:rsidP="007C2495">
      <w:pPr>
        <w:pStyle w:val="Heading2"/>
      </w:pPr>
      <w:bookmarkStart w:id="1794" w:name="_Toc3200957"/>
      <w:bookmarkStart w:id="1795" w:name="_Toc20392700"/>
      <w:bookmarkStart w:id="1796" w:name="_Toc27774347"/>
      <w:bookmarkStart w:id="1797" w:name="_Toc44931162"/>
      <w:bookmarkStart w:id="1798" w:name="_Toc44931992"/>
      <w:bookmarkStart w:id="1799" w:name="_Toc44932472"/>
      <w:r w:rsidRPr="00816C4A">
        <w:t>8.13</w:t>
      </w:r>
      <w:r w:rsidRPr="00816C4A">
        <w:tab/>
        <w:t>SMS TPDU</w:t>
      </w:r>
      <w:bookmarkEnd w:id="1794"/>
      <w:bookmarkEnd w:id="1795"/>
      <w:bookmarkEnd w:id="1796"/>
      <w:bookmarkEnd w:id="1797"/>
      <w:bookmarkEnd w:id="1798"/>
      <w:bookmarkEnd w:id="1799"/>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SMS TPDU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2 to (Y</w:t>
            </w:r>
            <w:r w:rsidRPr="00816C4A">
              <w:rPr>
                <w:lang w:eastAsia="en-GB"/>
              </w:rPr>
              <w:noBreakHyphen/>
              <w:t>1)+2</w:t>
            </w:r>
          </w:p>
        </w:tc>
        <w:tc>
          <w:tcPr>
            <w:tcW w:w="4961" w:type="dxa"/>
          </w:tcPr>
          <w:p w:rsidR="007C2495" w:rsidRPr="00816C4A" w:rsidRDefault="007C2495" w:rsidP="000634A6">
            <w:pPr>
              <w:pStyle w:val="TAL"/>
            </w:pPr>
            <w:r w:rsidRPr="00816C4A">
              <w:t>Length (X)</w:t>
            </w:r>
          </w:p>
        </w:tc>
        <w:tc>
          <w:tcPr>
            <w:tcW w:w="1417" w:type="dxa"/>
          </w:tcPr>
          <w:p w:rsidR="007C2495" w:rsidRPr="00816C4A" w:rsidRDefault="007C2495" w:rsidP="000634A6">
            <w:pPr>
              <w:pStyle w:val="TAC"/>
              <w:rPr>
                <w:lang w:val="fr-FR" w:eastAsia="en-GB"/>
              </w:rPr>
            </w:pPr>
            <w:r w:rsidRPr="00816C4A">
              <w:rPr>
                <w:lang w:val="fr-FR" w:eastAsia="en-GB"/>
              </w:rPr>
              <w:t>Y</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rsidR="007C2495" w:rsidRPr="00816C4A" w:rsidRDefault="007C2495" w:rsidP="000634A6">
            <w:pPr>
              <w:pStyle w:val="TAL"/>
            </w:pPr>
            <w:r w:rsidRPr="00816C4A">
              <w:t>SMS TPDU</w:t>
            </w:r>
          </w:p>
        </w:tc>
        <w:tc>
          <w:tcPr>
            <w:tcW w:w="1417" w:type="dxa"/>
          </w:tcPr>
          <w:p w:rsidR="007C2495" w:rsidRPr="00816C4A" w:rsidRDefault="007C2495" w:rsidP="000634A6">
            <w:pPr>
              <w:pStyle w:val="TAC"/>
              <w:rPr>
                <w:lang w:eastAsia="en-GB"/>
              </w:rPr>
            </w:pPr>
            <w:r w:rsidRPr="00816C4A">
              <w:rPr>
                <w:lang w:eastAsia="en-GB"/>
              </w:rPr>
              <w:t>X</w:t>
            </w:r>
          </w:p>
        </w:tc>
      </w:tr>
    </w:tbl>
    <w:p w:rsidR="007C2495" w:rsidRPr="00816C4A" w:rsidRDefault="007C2495" w:rsidP="007C2495"/>
    <w:p w:rsidR="007C2495" w:rsidRPr="00816C4A" w:rsidRDefault="007C2495" w:rsidP="007C2495">
      <w:r w:rsidRPr="00816C4A">
        <w:t>The TPDU is formatted as described in TS 23.040 [5].</w:t>
      </w:r>
    </w:p>
    <w:p w:rsidR="007C2495" w:rsidRPr="00816C4A" w:rsidRDefault="007C2495" w:rsidP="007C2495">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rsidR="007C2495" w:rsidRPr="00816C4A" w:rsidRDefault="007C2495" w:rsidP="007C2495">
      <w:pPr>
        <w:pStyle w:val="Heading2"/>
      </w:pPr>
      <w:bookmarkStart w:id="1800" w:name="_Toc3200958"/>
      <w:bookmarkStart w:id="1801" w:name="_Toc20392701"/>
      <w:bookmarkStart w:id="1802" w:name="_Toc27774348"/>
      <w:bookmarkStart w:id="1803" w:name="_Toc44931163"/>
      <w:bookmarkStart w:id="1804" w:name="_Toc44931993"/>
      <w:bookmarkStart w:id="1805" w:name="_Toc44932473"/>
      <w:r w:rsidRPr="00816C4A">
        <w:t>8.14</w:t>
      </w:r>
      <w:r w:rsidRPr="00816C4A">
        <w:tab/>
        <w:t>SS string</w:t>
      </w:r>
      <w:bookmarkEnd w:id="1800"/>
      <w:bookmarkEnd w:id="1801"/>
      <w:bookmarkEnd w:id="1802"/>
      <w:bookmarkEnd w:id="1803"/>
      <w:bookmarkEnd w:id="1804"/>
      <w:bookmarkEnd w:id="1805"/>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SS string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2 to (Y</w:t>
            </w:r>
            <w:r w:rsidRPr="00816C4A">
              <w:rPr>
                <w:lang w:eastAsia="en-GB"/>
              </w:rPr>
              <w:noBreakHyphen/>
              <w:t>1)+2</w:t>
            </w:r>
          </w:p>
        </w:tc>
        <w:tc>
          <w:tcPr>
            <w:tcW w:w="4961" w:type="dxa"/>
          </w:tcPr>
          <w:p w:rsidR="007C2495" w:rsidRPr="00816C4A" w:rsidRDefault="007C2495" w:rsidP="000634A6">
            <w:pPr>
              <w:pStyle w:val="TAL"/>
            </w:pPr>
            <w:r w:rsidRPr="00816C4A">
              <w:t>Length (X)</w:t>
            </w:r>
          </w:p>
        </w:tc>
        <w:tc>
          <w:tcPr>
            <w:tcW w:w="1417" w:type="dxa"/>
          </w:tcPr>
          <w:p w:rsidR="007C2495" w:rsidRPr="00816C4A" w:rsidRDefault="007C2495" w:rsidP="000634A6">
            <w:pPr>
              <w:pStyle w:val="TAC"/>
              <w:rPr>
                <w:lang w:val="fr-FR" w:eastAsia="en-GB"/>
              </w:rPr>
            </w:pPr>
            <w:r w:rsidRPr="00816C4A">
              <w:rPr>
                <w:lang w:val="fr-FR" w:eastAsia="en-GB"/>
              </w:rPr>
              <w:t>Y</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rsidR="007C2495" w:rsidRPr="00816C4A" w:rsidRDefault="007C2495" w:rsidP="000634A6">
            <w:pPr>
              <w:pStyle w:val="TAL"/>
              <w:rPr>
                <w:lang w:val="fr-FR"/>
              </w:rPr>
            </w:pPr>
            <w:r w:rsidRPr="00816C4A">
              <w:rPr>
                <w:lang w:val="fr-FR"/>
              </w:rPr>
              <w:t>TON and NPI</w:t>
            </w:r>
          </w:p>
        </w:tc>
        <w:tc>
          <w:tcPr>
            <w:tcW w:w="1417" w:type="dxa"/>
          </w:tcPr>
          <w:p w:rsidR="007C2495" w:rsidRPr="00816C4A" w:rsidRDefault="007C2495" w:rsidP="000634A6">
            <w:pPr>
              <w:pStyle w:val="TAC"/>
              <w:rPr>
                <w:lang w:val="fr-FR" w:eastAsia="en-GB"/>
              </w:rPr>
            </w:pPr>
            <w:r w:rsidRPr="00816C4A">
              <w:rPr>
                <w:lang w:val="fr-FR" w:eastAsia="en-GB"/>
              </w:rPr>
              <w:t>1</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rsidR="007C2495" w:rsidRPr="00816C4A" w:rsidRDefault="007C2495" w:rsidP="000634A6">
            <w:pPr>
              <w:pStyle w:val="TAL"/>
            </w:pPr>
            <w:r w:rsidRPr="00816C4A">
              <w:t>SS or USSD string</w:t>
            </w:r>
          </w:p>
        </w:tc>
        <w:tc>
          <w:tcPr>
            <w:tcW w:w="1417" w:type="dxa"/>
          </w:tcPr>
          <w:p w:rsidR="007C2495" w:rsidRPr="00816C4A" w:rsidRDefault="007C2495" w:rsidP="000634A6">
            <w:pPr>
              <w:pStyle w:val="TAC"/>
              <w:rPr>
                <w:lang w:eastAsia="en-GB"/>
              </w:rPr>
            </w:pPr>
            <w:r w:rsidRPr="00816C4A">
              <w:rPr>
                <w:lang w:eastAsia="en-GB"/>
              </w:rPr>
              <w:t>X - 1</w:t>
            </w:r>
          </w:p>
        </w:tc>
      </w:tr>
    </w:tbl>
    <w:p w:rsidR="007C2495" w:rsidRPr="00816C4A" w:rsidRDefault="007C2495" w:rsidP="007C2495"/>
    <w:p w:rsidR="007C2495" w:rsidRPr="00816C4A" w:rsidRDefault="007C2495" w:rsidP="007C2495">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rsidR="007C2495" w:rsidRPr="00816C4A" w:rsidRDefault="007C2495" w:rsidP="007C2495">
      <w:pPr>
        <w:pStyle w:val="Heading2"/>
      </w:pPr>
      <w:bookmarkStart w:id="1806" w:name="_Toc3200959"/>
      <w:bookmarkStart w:id="1807" w:name="_Toc20392702"/>
      <w:bookmarkStart w:id="1808" w:name="_Toc27774349"/>
      <w:bookmarkStart w:id="1809" w:name="_Toc44931164"/>
      <w:bookmarkStart w:id="1810" w:name="_Toc44931994"/>
      <w:bookmarkStart w:id="1811" w:name="_Toc44932474"/>
      <w:r w:rsidRPr="00816C4A">
        <w:t>8.15</w:t>
      </w:r>
      <w:r w:rsidRPr="00816C4A">
        <w:tab/>
        <w:t>Text string</w:t>
      </w:r>
      <w:bookmarkEnd w:id="1806"/>
      <w:bookmarkEnd w:id="1807"/>
      <w:bookmarkEnd w:id="1808"/>
      <w:bookmarkEnd w:id="1809"/>
      <w:bookmarkEnd w:id="1810"/>
      <w:bookmarkEnd w:id="1811"/>
    </w:p>
    <w:p w:rsidR="007C2495" w:rsidRPr="00816C4A" w:rsidRDefault="007C2495" w:rsidP="007C2495">
      <w:r w:rsidRPr="00816C4A">
        <w:t>Content and coding is defined ETSI TS 102 223 [32] clause 8.15, with the following requirement:</w:t>
      </w:r>
    </w:p>
    <w:p w:rsidR="007C2495" w:rsidRPr="00816C4A" w:rsidRDefault="007C2495" w:rsidP="007C2495">
      <w:r w:rsidRPr="00816C4A">
        <w:t>Data coding scheme is coded as for SMS Data coding scheme defined in TS 23.038 [4]. Parts of the data coding scheme other than the character set indication shall be ignored.</w:t>
      </w:r>
    </w:p>
    <w:p w:rsidR="007C2495" w:rsidRPr="00816C4A" w:rsidRDefault="007C2495" w:rsidP="007C2495">
      <w:pPr>
        <w:pStyle w:val="Heading2"/>
      </w:pPr>
      <w:bookmarkStart w:id="1812" w:name="_Toc3200960"/>
      <w:bookmarkStart w:id="1813" w:name="_Toc20392703"/>
      <w:bookmarkStart w:id="1814" w:name="_Toc27774350"/>
      <w:bookmarkStart w:id="1815" w:name="_Toc44931165"/>
      <w:bookmarkStart w:id="1816" w:name="_Toc44931995"/>
      <w:bookmarkStart w:id="1817" w:name="_Toc44932475"/>
      <w:r w:rsidRPr="00816C4A">
        <w:t>8.16</w:t>
      </w:r>
      <w:r w:rsidRPr="00816C4A">
        <w:tab/>
        <w:t>Tone</w:t>
      </w:r>
      <w:bookmarkEnd w:id="1812"/>
      <w:bookmarkEnd w:id="1813"/>
      <w:bookmarkEnd w:id="1814"/>
      <w:bookmarkEnd w:id="1815"/>
      <w:bookmarkEnd w:id="1816"/>
      <w:bookmarkEnd w:id="1817"/>
    </w:p>
    <w:p w:rsidR="007C2495" w:rsidRPr="00816C4A" w:rsidRDefault="007C2495" w:rsidP="007C2495">
      <w:r w:rsidRPr="00816C4A">
        <w:t>See ETSI TS 102 223 [32] clause 8.16.</w:t>
      </w:r>
    </w:p>
    <w:p w:rsidR="007C2495" w:rsidRPr="00816C4A" w:rsidRDefault="007C2495" w:rsidP="007C2495">
      <w:pPr>
        <w:pStyle w:val="NO"/>
      </w:pPr>
      <w:r w:rsidRPr="00816C4A">
        <w:t>NOTE:</w:t>
      </w:r>
      <w:r w:rsidRPr="00816C4A">
        <w:tab/>
        <w:t>Standard supervisory tones for 3G are specified in TS 22.001 [22].</w:t>
      </w:r>
    </w:p>
    <w:p w:rsidR="007C2495" w:rsidRPr="00816C4A" w:rsidRDefault="007C2495" w:rsidP="007C2495">
      <w:pPr>
        <w:pStyle w:val="Heading2"/>
      </w:pPr>
      <w:bookmarkStart w:id="1818" w:name="_Toc3200961"/>
      <w:bookmarkStart w:id="1819" w:name="_Toc20392704"/>
      <w:bookmarkStart w:id="1820" w:name="_Toc27774351"/>
      <w:bookmarkStart w:id="1821" w:name="_Toc44931166"/>
      <w:bookmarkStart w:id="1822" w:name="_Toc44931996"/>
      <w:bookmarkStart w:id="1823" w:name="_Toc44932476"/>
      <w:r w:rsidRPr="00816C4A">
        <w:lastRenderedPageBreak/>
        <w:t>8.17</w:t>
      </w:r>
      <w:r w:rsidRPr="00816C4A">
        <w:tab/>
        <w:t>USSD string</w:t>
      </w:r>
      <w:bookmarkEnd w:id="1818"/>
      <w:bookmarkEnd w:id="1819"/>
      <w:bookmarkEnd w:id="1820"/>
      <w:bookmarkEnd w:id="1821"/>
      <w:bookmarkEnd w:id="1822"/>
      <w:bookmarkEnd w:id="1823"/>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USSD string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2 to (Y-1)+2</w:t>
            </w:r>
          </w:p>
        </w:tc>
        <w:tc>
          <w:tcPr>
            <w:tcW w:w="4961" w:type="dxa"/>
          </w:tcPr>
          <w:p w:rsidR="007C2495" w:rsidRPr="00816C4A" w:rsidRDefault="007C2495" w:rsidP="000634A6">
            <w:pPr>
              <w:pStyle w:val="TAL"/>
            </w:pPr>
            <w:r w:rsidRPr="00816C4A">
              <w:t>Length (X)</w:t>
            </w:r>
          </w:p>
        </w:tc>
        <w:tc>
          <w:tcPr>
            <w:tcW w:w="1417" w:type="dxa"/>
          </w:tcPr>
          <w:p w:rsidR="007C2495" w:rsidRPr="00816C4A" w:rsidRDefault="007C2495" w:rsidP="000634A6">
            <w:pPr>
              <w:pStyle w:val="TAC"/>
              <w:rPr>
                <w:lang w:eastAsia="en-GB"/>
              </w:rPr>
            </w:pPr>
            <w:r w:rsidRPr="00816C4A">
              <w:rPr>
                <w:lang w:eastAsia="en-GB"/>
              </w:rPr>
              <w:t>Y</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(Y-1)+3</w:t>
            </w:r>
          </w:p>
        </w:tc>
        <w:tc>
          <w:tcPr>
            <w:tcW w:w="4961" w:type="dxa"/>
          </w:tcPr>
          <w:p w:rsidR="007C2495" w:rsidRPr="00816C4A" w:rsidRDefault="007C2495" w:rsidP="000634A6">
            <w:pPr>
              <w:pStyle w:val="TAL"/>
            </w:pPr>
            <w:r w:rsidRPr="00816C4A">
              <w:t>Data coding scheme</w:t>
            </w:r>
          </w:p>
        </w:tc>
        <w:tc>
          <w:tcPr>
            <w:tcW w:w="1417" w:type="dxa"/>
          </w:tcPr>
          <w:p w:rsidR="007C2495" w:rsidRPr="00816C4A" w:rsidRDefault="007C2495" w:rsidP="000634A6">
            <w:pPr>
              <w:pStyle w:val="TAC"/>
              <w:rPr>
                <w:lang w:val="fr-FR" w:eastAsia="en-GB"/>
              </w:rPr>
            </w:pPr>
            <w:r w:rsidRPr="00816C4A">
              <w:rPr>
                <w:lang w:val="fr-FR" w:eastAsia="en-GB"/>
              </w:rPr>
              <w:t>1</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val="fr-FR" w:eastAsia="en-GB"/>
              </w:rPr>
            </w:pPr>
            <w:r w:rsidRPr="00816C4A">
              <w:rPr>
                <w:lang w:val="fr-FR" w:eastAsia="en-GB"/>
              </w:rPr>
              <w:t>(Y-1)+4 to (Y-1)+X+2</w:t>
            </w:r>
          </w:p>
        </w:tc>
        <w:tc>
          <w:tcPr>
            <w:tcW w:w="4961" w:type="dxa"/>
          </w:tcPr>
          <w:p w:rsidR="007C2495" w:rsidRPr="00816C4A" w:rsidRDefault="007C2495" w:rsidP="000634A6">
            <w:pPr>
              <w:pStyle w:val="TAL"/>
            </w:pPr>
            <w:r w:rsidRPr="00816C4A">
              <w:t>USSD string</w:t>
            </w:r>
          </w:p>
        </w:tc>
        <w:tc>
          <w:tcPr>
            <w:tcW w:w="1417" w:type="dxa"/>
          </w:tcPr>
          <w:p w:rsidR="007C2495" w:rsidRPr="00816C4A" w:rsidRDefault="007C2495" w:rsidP="000634A6">
            <w:pPr>
              <w:pStyle w:val="TAC"/>
              <w:rPr>
                <w:lang w:eastAsia="en-GB"/>
              </w:rPr>
            </w:pPr>
            <w:r w:rsidRPr="00816C4A">
              <w:rPr>
                <w:lang w:eastAsia="en-GB"/>
              </w:rPr>
              <w:t>X-1</w:t>
            </w:r>
          </w:p>
        </w:tc>
      </w:tr>
    </w:tbl>
    <w:p w:rsidR="007C2495" w:rsidRPr="00816C4A" w:rsidRDefault="007C2495" w:rsidP="007C2495"/>
    <w:p w:rsidR="007C2495" w:rsidRPr="00816C4A" w:rsidRDefault="007C2495" w:rsidP="007C2495">
      <w:r w:rsidRPr="00816C4A">
        <w:t>The Data coding scheme is coded as for Cell Broadcast defined in TS 23.038 [4]. The coding of the USSD string is defined in TS 22.030 [2].</w:t>
      </w:r>
    </w:p>
    <w:p w:rsidR="007C2495" w:rsidRPr="00816C4A" w:rsidRDefault="007C2495" w:rsidP="007C2495">
      <w:pPr>
        <w:pStyle w:val="NO"/>
      </w:pPr>
      <w:r w:rsidRPr="00816C4A">
        <w:t>NOTE 1:</w:t>
      </w:r>
      <w:r w:rsidRPr="00816C4A">
        <w:tab/>
        <w:t>The MMI mode uses a 7 bit character set, the Application mode uses a 8 bit character set.</w:t>
      </w:r>
    </w:p>
    <w:p w:rsidR="007C2495" w:rsidRPr="00816C4A" w:rsidRDefault="007C2495" w:rsidP="007C2495">
      <w:pPr>
        <w:pStyle w:val="NO"/>
        <w:ind w:left="0" w:firstLine="284"/>
      </w:pPr>
      <w:r w:rsidRPr="00816C4A">
        <w:t>NOTE2: The DCS is set to 0x96 to indicate that the USSD string is formatted according to TS 31.115 [41].</w:t>
      </w:r>
    </w:p>
    <w:p w:rsidR="007C2495" w:rsidRPr="00816C4A" w:rsidRDefault="007C2495" w:rsidP="007C2495">
      <w:pPr>
        <w:pStyle w:val="Heading2"/>
      </w:pPr>
      <w:bookmarkStart w:id="1824" w:name="_Toc3200962"/>
      <w:bookmarkStart w:id="1825" w:name="_Toc20392705"/>
      <w:bookmarkStart w:id="1826" w:name="_Toc27774352"/>
      <w:bookmarkStart w:id="1827" w:name="_Toc44931167"/>
      <w:bookmarkStart w:id="1828" w:name="_Toc44931997"/>
      <w:bookmarkStart w:id="1829" w:name="_Toc44932477"/>
      <w:r w:rsidRPr="00816C4A">
        <w:t>8.18</w:t>
      </w:r>
      <w:r w:rsidRPr="00816C4A">
        <w:tab/>
        <w:t>File List</w:t>
      </w:r>
      <w:bookmarkEnd w:id="1824"/>
      <w:bookmarkEnd w:id="1825"/>
      <w:bookmarkEnd w:id="1826"/>
      <w:bookmarkEnd w:id="1827"/>
      <w:bookmarkEnd w:id="1828"/>
      <w:bookmarkEnd w:id="1829"/>
    </w:p>
    <w:p w:rsidR="007C2495" w:rsidRPr="00816C4A" w:rsidRDefault="007C2495" w:rsidP="007C2495">
      <w:r w:rsidRPr="00816C4A">
        <w:t>See ETSI TS 102 223 [32] clause 8.18.</w:t>
      </w:r>
    </w:p>
    <w:p w:rsidR="007C2495" w:rsidRPr="00816C4A" w:rsidRDefault="007C2495" w:rsidP="007C2495">
      <w:pPr>
        <w:pStyle w:val="Heading2"/>
      </w:pPr>
      <w:bookmarkStart w:id="1830" w:name="_Toc3200963"/>
      <w:bookmarkStart w:id="1831" w:name="_Toc20392706"/>
      <w:bookmarkStart w:id="1832" w:name="_Toc27774353"/>
      <w:bookmarkStart w:id="1833" w:name="_Toc44931168"/>
      <w:bookmarkStart w:id="1834" w:name="_Toc44931998"/>
      <w:bookmarkStart w:id="1835" w:name="_Toc44932478"/>
      <w:r w:rsidRPr="00816C4A">
        <w:t>8.19</w:t>
      </w:r>
      <w:r w:rsidRPr="00816C4A">
        <w:tab/>
        <w:t>Location Information</w:t>
      </w:r>
      <w:bookmarkEnd w:id="1830"/>
      <w:bookmarkEnd w:id="1831"/>
      <w:bookmarkEnd w:id="1832"/>
      <w:bookmarkEnd w:id="1833"/>
      <w:bookmarkEnd w:id="1834"/>
      <w:bookmarkEnd w:id="1835"/>
    </w:p>
    <w:p w:rsidR="007C2495" w:rsidRPr="00816C4A" w:rsidRDefault="007C2495" w:rsidP="007C2495">
      <w:pPr>
        <w:pStyle w:val="Heading3"/>
      </w:pPr>
      <w:bookmarkStart w:id="1836" w:name="_Toc3200964"/>
      <w:bookmarkStart w:id="1837" w:name="_Toc20392707"/>
      <w:bookmarkStart w:id="1838" w:name="_Toc27774354"/>
      <w:bookmarkStart w:id="1839" w:name="_Toc44931169"/>
      <w:bookmarkStart w:id="1840" w:name="_Toc44931999"/>
      <w:bookmarkStart w:id="1841" w:name="_Toc44932479"/>
      <w:r w:rsidRPr="00816C4A">
        <w:t>8.19.1</w:t>
      </w:r>
      <w:r w:rsidRPr="00816C4A">
        <w:tab/>
        <w:t>Location Information for GERAN</w:t>
      </w:r>
      <w:bookmarkEnd w:id="1836"/>
      <w:bookmarkEnd w:id="1837"/>
      <w:bookmarkEnd w:id="1838"/>
      <w:bookmarkEnd w:id="1839"/>
      <w:bookmarkEnd w:id="1840"/>
      <w:bookmarkEnd w:id="1841"/>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Location Information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Length = '07' or '05' (see Note)</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3 – 5</w:t>
            </w:r>
          </w:p>
        </w:tc>
        <w:tc>
          <w:tcPr>
            <w:tcW w:w="4961" w:type="dxa"/>
          </w:tcPr>
          <w:p w:rsidR="007C2495" w:rsidRPr="00816C4A" w:rsidRDefault="007C2495" w:rsidP="000634A6">
            <w:pPr>
              <w:pStyle w:val="TAL"/>
            </w:pPr>
            <w:r w:rsidRPr="00816C4A">
              <w:t>Mobile Country &amp; Network Codes (MCC &amp; MNC)</w:t>
            </w:r>
          </w:p>
        </w:tc>
        <w:tc>
          <w:tcPr>
            <w:tcW w:w="1417" w:type="dxa"/>
          </w:tcPr>
          <w:p w:rsidR="007C2495" w:rsidRPr="00816C4A" w:rsidRDefault="007C2495" w:rsidP="000634A6">
            <w:pPr>
              <w:pStyle w:val="TAC"/>
              <w:rPr>
                <w:lang w:eastAsia="en-GB"/>
              </w:rPr>
            </w:pPr>
            <w:r w:rsidRPr="00816C4A">
              <w:rPr>
                <w:lang w:eastAsia="en-GB"/>
              </w:rPr>
              <w:t>3</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6 – 7</w:t>
            </w:r>
          </w:p>
        </w:tc>
        <w:tc>
          <w:tcPr>
            <w:tcW w:w="4961" w:type="dxa"/>
          </w:tcPr>
          <w:p w:rsidR="007C2495" w:rsidRPr="00816C4A" w:rsidRDefault="007C2495" w:rsidP="000634A6">
            <w:pPr>
              <w:pStyle w:val="TAL"/>
            </w:pPr>
            <w:r w:rsidRPr="00816C4A">
              <w:t>Location Area Code (LAC)</w:t>
            </w:r>
          </w:p>
        </w:tc>
        <w:tc>
          <w:tcPr>
            <w:tcW w:w="1417" w:type="dxa"/>
          </w:tcPr>
          <w:p w:rsidR="007C2495" w:rsidRPr="00816C4A" w:rsidRDefault="007C2495" w:rsidP="000634A6">
            <w:pPr>
              <w:pStyle w:val="TAC"/>
              <w:rPr>
                <w:lang w:eastAsia="en-GB"/>
              </w:rPr>
            </w:pPr>
            <w:r w:rsidRPr="00816C4A">
              <w:rPr>
                <w:lang w:eastAsia="en-GB"/>
              </w:rPr>
              <w:t>2</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8 – 9</w:t>
            </w:r>
          </w:p>
        </w:tc>
        <w:tc>
          <w:tcPr>
            <w:tcW w:w="4961" w:type="dxa"/>
          </w:tcPr>
          <w:p w:rsidR="007C2495" w:rsidRPr="00816C4A" w:rsidRDefault="00457849" w:rsidP="000634A6">
            <w:pPr>
              <w:pStyle w:val="TAL"/>
            </w:pPr>
            <w:r w:rsidRPr="00EF7690">
              <w:t>Cell Identity Value (Cell ID) (see Note)</w:t>
            </w:r>
          </w:p>
        </w:tc>
        <w:tc>
          <w:tcPr>
            <w:tcW w:w="1417" w:type="dxa"/>
          </w:tcPr>
          <w:p w:rsidR="007C2495" w:rsidRPr="00816C4A" w:rsidRDefault="007C2495" w:rsidP="000634A6">
            <w:pPr>
              <w:pStyle w:val="TAC"/>
              <w:rPr>
                <w:lang w:eastAsia="en-GB"/>
              </w:rPr>
            </w:pPr>
            <w:r w:rsidRPr="00816C4A">
              <w:rPr>
                <w:lang w:eastAsia="en-GB"/>
              </w:rPr>
              <w:t>2</w:t>
            </w:r>
          </w:p>
        </w:tc>
      </w:tr>
      <w:tr w:rsidR="007C2495" w:rsidRPr="00816C4A" w:rsidTr="000634A6">
        <w:tblPrEx>
          <w:tblCellMar>
            <w:top w:w="0" w:type="dxa"/>
            <w:bottom w:w="0" w:type="dxa"/>
          </w:tblCellMar>
        </w:tblPrEx>
        <w:trPr>
          <w:cantSplit/>
          <w:jc w:val="center"/>
        </w:trPr>
        <w:tc>
          <w:tcPr>
            <w:tcW w:w="7654" w:type="dxa"/>
            <w:gridSpan w:val="3"/>
          </w:tcPr>
          <w:p w:rsidR="007C2495" w:rsidRPr="00816C4A" w:rsidRDefault="007C2495" w:rsidP="000634A6">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rsidR="007C2495" w:rsidRPr="00816C4A" w:rsidRDefault="007C2495" w:rsidP="007C2495"/>
    <w:p w:rsidR="007C2495" w:rsidRPr="00816C4A" w:rsidRDefault="007C2495" w:rsidP="007C2495">
      <w:r w:rsidRPr="00816C4A">
        <w:t>The Mobile Country Code (MCC), the Mobile Network Code (MNC) and the Location Area Code (LAC) are coded as in TS 24.008 [9].</w:t>
      </w:r>
    </w:p>
    <w:p w:rsidR="007C2495" w:rsidRPr="00816C4A" w:rsidRDefault="007C2495" w:rsidP="007C2495">
      <w:r w:rsidRPr="00816C4A">
        <w:t>For GERAN, the Cell Identity Value is coded as in TS 24.008 [9].</w:t>
      </w:r>
    </w:p>
    <w:p w:rsidR="007C2495" w:rsidRPr="00816C4A" w:rsidRDefault="007C2495" w:rsidP="007C2495">
      <w:pPr>
        <w:pStyle w:val="Heading3"/>
      </w:pPr>
      <w:bookmarkStart w:id="1842" w:name="_Toc3200965"/>
      <w:bookmarkStart w:id="1843" w:name="_Toc20392708"/>
      <w:bookmarkStart w:id="1844" w:name="_Toc27774355"/>
      <w:bookmarkStart w:id="1845" w:name="_Toc44931170"/>
      <w:bookmarkStart w:id="1846" w:name="_Toc44932000"/>
      <w:bookmarkStart w:id="1847" w:name="_Toc44932480"/>
      <w:r w:rsidRPr="00816C4A">
        <w:t>8.19.2</w:t>
      </w:r>
      <w:r w:rsidRPr="00816C4A">
        <w:tab/>
        <w:t>Location Information for UTRAN</w:t>
      </w:r>
      <w:bookmarkEnd w:id="1842"/>
      <w:bookmarkEnd w:id="1843"/>
      <w:bookmarkEnd w:id="1844"/>
      <w:bookmarkEnd w:id="1845"/>
      <w:bookmarkEnd w:id="1846"/>
      <w:bookmarkEnd w:id="1847"/>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pPr>
            <w:r w:rsidRPr="00816C4A">
              <w:t>Length</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3</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2</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2</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2</w:t>
            </w:r>
          </w:p>
        </w:tc>
      </w:tr>
      <w:tr w:rsidR="007C2495" w:rsidRPr="00816C4A" w:rsidTr="000634A6">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rsidR="007C2495" w:rsidRPr="00816C4A" w:rsidRDefault="007C2495" w:rsidP="007C2495"/>
    <w:p w:rsidR="007C2495" w:rsidRPr="00816C4A" w:rsidRDefault="007C2495" w:rsidP="007C2495">
      <w:r w:rsidRPr="00816C4A">
        <w:t>The Mobile Country Code (MCC), the Mobile Network Code (MNC) and the Location Area Code (LAC) are coded as in TS 24.008 [9].</w:t>
      </w:r>
    </w:p>
    <w:p w:rsidR="007C2495" w:rsidRPr="00816C4A" w:rsidRDefault="007C2495" w:rsidP="007C2495">
      <w:r w:rsidRPr="00816C4A">
        <w:t>Only the C-id part of the UC-id is returned in the Cell Identity Value (i.e. the 16 least significant bits of the UC-id), as defined in TS 25.401 [35] and TS 25.413 [36].</w:t>
      </w:r>
    </w:p>
    <w:p w:rsidR="007C2495" w:rsidRPr="00816C4A" w:rsidRDefault="007C2495" w:rsidP="007C2495">
      <w:r w:rsidRPr="00816C4A">
        <w:lastRenderedPageBreak/>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rsidR="007C2495" w:rsidRPr="00816C4A" w:rsidRDefault="007C2495" w:rsidP="007C2495">
      <w:pPr>
        <w:pStyle w:val="Heading3"/>
      </w:pPr>
      <w:bookmarkStart w:id="1848" w:name="_Toc3200966"/>
      <w:bookmarkStart w:id="1849" w:name="_Toc20392709"/>
      <w:bookmarkStart w:id="1850" w:name="_Toc27774356"/>
      <w:bookmarkStart w:id="1851" w:name="_Toc44931171"/>
      <w:bookmarkStart w:id="1852" w:name="_Toc44932001"/>
      <w:bookmarkStart w:id="1853" w:name="_Toc44932481"/>
      <w:r w:rsidRPr="00816C4A">
        <w:t>8.19.3</w:t>
      </w:r>
      <w:r w:rsidRPr="00816C4A">
        <w:tab/>
        <w:t>Location Information for E-UTRAN</w:t>
      </w:r>
      <w:bookmarkEnd w:id="1848"/>
      <w:bookmarkEnd w:id="1849"/>
      <w:bookmarkEnd w:id="1850"/>
      <w:bookmarkEnd w:id="1851"/>
      <w:bookmarkEnd w:id="1852"/>
      <w:bookmarkEnd w:id="1853"/>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pPr>
            <w:r w:rsidRPr="00816C4A">
              <w:t>Length</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3</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Tracking Area Code (TAC)</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2</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8 – 11</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4</w:t>
            </w:r>
          </w:p>
        </w:tc>
      </w:tr>
      <w:tr w:rsidR="007C2495" w:rsidRPr="00816C4A" w:rsidTr="000634A6">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N"/>
              <w:rPr>
                <w:noProof/>
              </w:rPr>
            </w:pPr>
            <w:r w:rsidRPr="00816C4A">
              <w:t>NOTE:</w:t>
            </w:r>
            <w:r w:rsidRPr="00816C4A">
              <w:rPr>
                <w:noProof/>
              </w:rPr>
              <w:tab/>
              <w:t>When this object is used in the Network Rejection event download, the E-UTRAN Cell Identifier (ECI) field shall not be present and the length field shall be set to '05'.</w:t>
            </w:r>
          </w:p>
        </w:tc>
      </w:tr>
    </w:tbl>
    <w:p w:rsidR="007C2495" w:rsidRPr="00816C4A" w:rsidRDefault="007C2495" w:rsidP="007C2495"/>
    <w:p w:rsidR="007C2495" w:rsidRPr="00816C4A" w:rsidRDefault="007C2495" w:rsidP="007C2495">
      <w:r w:rsidRPr="00816C4A">
        <w:t>The Mobile Country Code (MCC), the Mobile Network Code (MNC) is coded as in TS 24.008 [9].</w:t>
      </w:r>
    </w:p>
    <w:p w:rsidR="007C2495" w:rsidRPr="00816C4A" w:rsidRDefault="007C2495" w:rsidP="007C2495">
      <w:r w:rsidRPr="00816C4A">
        <w:t>The Tracking Area Code (TAC) for E-UTRAN is coded in 2 bytes as specified in TS 24.301 [46].</w:t>
      </w:r>
    </w:p>
    <w:p w:rsidR="007C2495" w:rsidRPr="00816C4A" w:rsidRDefault="007C2495" w:rsidP="007C2495">
      <w:r w:rsidRPr="00816C4A">
        <w:t>The E-UTRAN Cell Identifier (ECI) is coded as defined in TS 36.401 [48]. ECI has a length of 28 bits. The most significant bit of ECI is coded on the most significant bit of byte 8. The least significant bit of ECI is coded on the 4</w:t>
      </w:r>
      <w:r w:rsidRPr="00816C4A">
        <w:rPr>
          <w:vertAlign w:val="superscript"/>
        </w:rPr>
        <w:t>th</w:t>
      </w:r>
      <w:r w:rsidRPr="00816C4A">
        <w:t xml:space="preserve"> bit of byte 11. The 4 least significant bits of byte 11 shall be set to 1.</w:t>
      </w:r>
    </w:p>
    <w:p w:rsidR="007C2495" w:rsidRPr="00816C4A" w:rsidRDefault="007C2495" w:rsidP="007C2495">
      <w:pPr>
        <w:pStyle w:val="Heading3"/>
      </w:pPr>
      <w:bookmarkStart w:id="1854" w:name="_Toc3200967"/>
      <w:bookmarkStart w:id="1855" w:name="_Toc20392710"/>
      <w:bookmarkStart w:id="1856" w:name="_Toc27774357"/>
      <w:bookmarkStart w:id="1857" w:name="_Toc44931172"/>
      <w:bookmarkStart w:id="1858" w:name="_Toc44932002"/>
      <w:bookmarkStart w:id="1859" w:name="_Toc44932482"/>
      <w:r w:rsidRPr="00816C4A">
        <w:t>8.19.4</w:t>
      </w:r>
      <w:r w:rsidRPr="00816C4A">
        <w:tab/>
        <w:t>Location Information for NG-RAN</w:t>
      </w:r>
      <w:bookmarkEnd w:id="1854"/>
      <w:bookmarkEnd w:id="1855"/>
      <w:bookmarkEnd w:id="1856"/>
      <w:bookmarkEnd w:id="1857"/>
      <w:bookmarkEnd w:id="1858"/>
      <w:bookmarkEnd w:id="1859"/>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pPr>
            <w:r w:rsidRPr="00816C4A">
              <w:t>Length</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Length = '0B' or '03' (see Note)</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3</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6 – 8</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3</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9 – 13</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NR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5</w:t>
            </w:r>
          </w:p>
        </w:tc>
      </w:tr>
      <w:tr w:rsidR="007C2495" w:rsidRPr="00816C4A" w:rsidTr="000634A6">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N"/>
              <w:rPr>
                <w:noProof/>
              </w:rPr>
            </w:pPr>
            <w:r w:rsidRPr="00816C4A">
              <w:t>NOTE:</w:t>
            </w:r>
            <w:r w:rsidRPr="00816C4A">
              <w:rPr>
                <w:noProof/>
              </w:rPr>
              <w:tab/>
              <w:t>When this object is used in the Network Rejection event download, the Tracking Area Code (TAC) and the NR Cell Identifier (NCI) fields shall not be present and the length field shall be set to '03'.</w:t>
            </w:r>
          </w:p>
        </w:tc>
      </w:tr>
    </w:tbl>
    <w:p w:rsidR="007C2495" w:rsidRPr="00816C4A" w:rsidRDefault="007C2495" w:rsidP="007C2495"/>
    <w:p w:rsidR="007C2495" w:rsidRPr="00816C4A" w:rsidRDefault="007C2495" w:rsidP="007C2495">
      <w:r w:rsidRPr="00816C4A">
        <w:t>The Mobile Country Code (MCC), the Mobile Network Code (MNC) is coded as in TS 24.008 [9].</w:t>
      </w:r>
    </w:p>
    <w:p w:rsidR="007C2495" w:rsidRPr="00816C4A" w:rsidRDefault="007C2495" w:rsidP="007C2495">
      <w:r w:rsidRPr="00816C4A">
        <w:t>The Tracking Area Code (TAC) for NG-RAN is coded in 3 bytes as specified in TS 24.501 [70]. The most significant bit of TAC is coded on the most significant bit of byte 6. The least significant bit of TAC is coded on the least significant bit of byte 8.</w:t>
      </w:r>
    </w:p>
    <w:p w:rsidR="007C2495" w:rsidRPr="00816C4A" w:rsidRDefault="007C2495" w:rsidP="007C2495">
      <w:r w:rsidRPr="00816C4A">
        <w:t>NR Cell Identifier (NCI) Value is coded on 36 bits as referenced in TS 38.413 [69] clause 9.3.1.7. The most significant bit of NCI is coded on the most significant bit of byte 9. The least significant bit of NCI is coded on the 4</w:t>
      </w:r>
      <w:r w:rsidRPr="00816C4A">
        <w:rPr>
          <w:vertAlign w:val="superscript"/>
        </w:rPr>
        <w:t>th</w:t>
      </w:r>
      <w:r w:rsidRPr="00816C4A">
        <w:t xml:space="preserve"> bit of byte 13. The 4 least significant bits of byte 13 shall be set to 1.</w:t>
      </w:r>
    </w:p>
    <w:p w:rsidR="007C2495" w:rsidRPr="00816C4A" w:rsidRDefault="007C2495" w:rsidP="007C2495">
      <w:pPr>
        <w:pStyle w:val="Heading3"/>
        <w:rPr>
          <w:szCs w:val="18"/>
        </w:rPr>
      </w:pPr>
      <w:bookmarkStart w:id="1860" w:name="_Toc3200968"/>
      <w:bookmarkStart w:id="1861" w:name="_Toc20392711"/>
      <w:bookmarkStart w:id="1862" w:name="_Toc27774358"/>
      <w:bookmarkStart w:id="1863" w:name="_Toc44931173"/>
      <w:bookmarkStart w:id="1864" w:name="_Toc44932003"/>
      <w:bookmarkStart w:id="1865" w:name="_Toc44932483"/>
      <w:r w:rsidRPr="00816C4A">
        <w:t>8.19.5</w:t>
      </w:r>
      <w:r w:rsidRPr="00816C4A">
        <w:tab/>
        <w:t xml:space="preserve">Location Information when </w:t>
      </w:r>
      <w:r w:rsidRPr="00816C4A">
        <w:rPr>
          <w:szCs w:val="18"/>
        </w:rPr>
        <w:t>no surrounding macrocell is detected</w:t>
      </w:r>
      <w:bookmarkEnd w:id="1860"/>
      <w:bookmarkEnd w:id="1861"/>
      <w:bookmarkEnd w:id="1862"/>
      <w:bookmarkEnd w:id="1863"/>
      <w:bookmarkEnd w:id="1864"/>
      <w:bookmarkEnd w:id="1865"/>
    </w:p>
    <w:p w:rsidR="007C2495" w:rsidRPr="00816C4A" w:rsidRDefault="007C2495" w:rsidP="007C2495">
      <w:r w:rsidRPr="00816C4A">
        <w:rPr>
          <w:szCs w:val="18"/>
        </w:rPr>
        <w:t>When PROVIDE LOCAL INFORMATION with command qualifier '13' is used and no surrounding macrocell is detected for an Access Technology, a location information data object with length set to '00' shall be present.</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pPr>
            <w:r w:rsidRPr="00816C4A">
              <w:t>Length</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pPr>
            <w:r w:rsidRPr="00816C4A">
              <w:t>1</w:t>
            </w:r>
          </w:p>
        </w:tc>
      </w:tr>
    </w:tbl>
    <w:p w:rsidR="007C2495" w:rsidRPr="00816C4A" w:rsidRDefault="007C2495" w:rsidP="007C2495"/>
    <w:p w:rsidR="007C2495" w:rsidRPr="00816C4A" w:rsidRDefault="007C2495" w:rsidP="007C2495">
      <w:pPr>
        <w:pStyle w:val="Heading2"/>
      </w:pPr>
      <w:bookmarkStart w:id="1866" w:name="_Toc3200969"/>
      <w:bookmarkStart w:id="1867" w:name="_Toc20392712"/>
      <w:bookmarkStart w:id="1868" w:name="_Toc27774359"/>
      <w:bookmarkStart w:id="1869" w:name="_Toc44931174"/>
      <w:bookmarkStart w:id="1870" w:name="_Toc44932004"/>
      <w:bookmarkStart w:id="1871" w:name="_Toc44932484"/>
      <w:r w:rsidRPr="00816C4A">
        <w:t>8.20</w:t>
      </w:r>
      <w:r w:rsidRPr="00816C4A">
        <w:tab/>
        <w:t>IMEI</w:t>
      </w:r>
      <w:bookmarkEnd w:id="1866"/>
      <w:bookmarkEnd w:id="1867"/>
      <w:bookmarkEnd w:id="1868"/>
      <w:bookmarkEnd w:id="1869"/>
      <w:bookmarkEnd w:id="1870"/>
      <w:bookmarkEnd w:id="1871"/>
    </w:p>
    <w:p w:rsidR="007C2495" w:rsidRPr="00816C4A" w:rsidRDefault="007C2495" w:rsidP="007C2495">
      <w:r w:rsidRPr="00816C4A">
        <w:t>See ETSI TS 102 223 [32] clause 8.20.</w:t>
      </w:r>
    </w:p>
    <w:p w:rsidR="007C2495" w:rsidRPr="00816C4A" w:rsidRDefault="007C2495" w:rsidP="007C2495">
      <w:pPr>
        <w:pStyle w:val="Heading2"/>
      </w:pPr>
      <w:bookmarkStart w:id="1872" w:name="_Toc3200970"/>
      <w:bookmarkStart w:id="1873" w:name="_Toc20392713"/>
      <w:bookmarkStart w:id="1874" w:name="_Toc27774360"/>
      <w:bookmarkStart w:id="1875" w:name="_Toc44931175"/>
      <w:bookmarkStart w:id="1876" w:name="_Toc44932005"/>
      <w:bookmarkStart w:id="1877" w:name="_Toc44932485"/>
      <w:r w:rsidRPr="00816C4A">
        <w:lastRenderedPageBreak/>
        <w:t>8.21</w:t>
      </w:r>
      <w:r w:rsidRPr="00816C4A">
        <w:tab/>
        <w:t>Help Request</w:t>
      </w:r>
      <w:bookmarkEnd w:id="1872"/>
      <w:bookmarkEnd w:id="1873"/>
      <w:bookmarkEnd w:id="1874"/>
      <w:bookmarkEnd w:id="1875"/>
      <w:bookmarkEnd w:id="1876"/>
      <w:bookmarkEnd w:id="1877"/>
    </w:p>
    <w:p w:rsidR="007C2495" w:rsidRPr="00816C4A" w:rsidRDefault="007C2495" w:rsidP="007C2495">
      <w:r w:rsidRPr="00816C4A">
        <w:t>See ETSI TS 102 223 [32] clause 8.21.</w:t>
      </w:r>
    </w:p>
    <w:p w:rsidR="007C2495" w:rsidRPr="00816C4A" w:rsidRDefault="007C2495" w:rsidP="007C2495">
      <w:pPr>
        <w:pStyle w:val="Heading2"/>
      </w:pPr>
      <w:bookmarkStart w:id="1878" w:name="_Toc3200971"/>
      <w:bookmarkStart w:id="1879" w:name="_Toc20392714"/>
      <w:bookmarkStart w:id="1880" w:name="_Toc27774361"/>
      <w:bookmarkStart w:id="1881" w:name="_Toc44931176"/>
      <w:bookmarkStart w:id="1882" w:name="_Toc44932006"/>
      <w:bookmarkStart w:id="1883" w:name="_Toc44932486"/>
      <w:r w:rsidRPr="00816C4A">
        <w:t>8.22</w:t>
      </w:r>
      <w:r w:rsidRPr="00816C4A">
        <w:tab/>
        <w:t>Network Measurement Results</w:t>
      </w:r>
      <w:bookmarkEnd w:id="1878"/>
      <w:bookmarkEnd w:id="1879"/>
      <w:bookmarkEnd w:id="1880"/>
      <w:bookmarkEnd w:id="1881"/>
      <w:bookmarkEnd w:id="1882"/>
      <w:bookmarkEnd w:id="1883"/>
    </w:p>
    <w:p w:rsidR="007C2495" w:rsidRPr="00816C4A" w:rsidRDefault="007C2495" w:rsidP="007C2495"/>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Network Measurement Results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Length (X) of bytes following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3 – to X+2</w:t>
            </w:r>
          </w:p>
        </w:tc>
        <w:tc>
          <w:tcPr>
            <w:tcW w:w="4961" w:type="dxa"/>
          </w:tcPr>
          <w:p w:rsidR="007C2495" w:rsidRPr="00816C4A" w:rsidRDefault="007C2495" w:rsidP="000634A6">
            <w:pPr>
              <w:pStyle w:val="TAL"/>
            </w:pPr>
            <w:r w:rsidRPr="00816C4A">
              <w:t>Network Measurement Results</w:t>
            </w:r>
          </w:p>
        </w:tc>
        <w:tc>
          <w:tcPr>
            <w:tcW w:w="1417" w:type="dxa"/>
          </w:tcPr>
          <w:p w:rsidR="007C2495" w:rsidRPr="00816C4A" w:rsidRDefault="007C2495" w:rsidP="000634A6">
            <w:pPr>
              <w:pStyle w:val="TAC"/>
              <w:rPr>
                <w:lang w:eastAsia="en-GB"/>
              </w:rPr>
            </w:pPr>
            <w:r w:rsidRPr="00816C4A">
              <w:rPr>
                <w:lang w:eastAsia="en-GB"/>
              </w:rPr>
              <w:t>X</w:t>
            </w:r>
          </w:p>
        </w:tc>
      </w:tr>
    </w:tbl>
    <w:p w:rsidR="007C2495" w:rsidRPr="00816C4A" w:rsidRDefault="007C2495" w:rsidP="007C2495"/>
    <w:p w:rsidR="007C2495" w:rsidRPr="00816C4A" w:rsidRDefault="007C2495" w:rsidP="007C2495">
      <w:pPr>
        <w:pStyle w:val="EX"/>
      </w:pPr>
      <w:r w:rsidRPr="00816C4A">
        <w:t>For GERAN:</w:t>
      </w:r>
      <w:r w:rsidRPr="00816C4A">
        <w:tab/>
        <w:t xml:space="preserve">The Network Measurement Results are coded as for the Measurement Results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 The Length shall be set to '10' (16 decimal).</w:t>
      </w:r>
    </w:p>
    <w:p w:rsidR="007C2495" w:rsidRPr="00816C4A" w:rsidRDefault="007C2495" w:rsidP="007C2495">
      <w:pPr>
        <w:pStyle w:val="EX"/>
      </w:pPr>
      <w:r w:rsidRPr="00816C4A">
        <w:t>For UTRAN:</w:t>
      </w:r>
      <w:r w:rsidRPr="00816C4A">
        <w:tab/>
        <w:t xml:space="preserve">The Network Measurement Results are coded as for the "MeasurementReport" </w:t>
      </w:r>
      <w:smartTag w:uri="urn:schemas-microsoft-com:office:smarttags" w:element="PersonName">
        <w:r w:rsidRPr="00816C4A">
          <w:t>info</w:t>
        </w:r>
      </w:smartTag>
      <w:r w:rsidRPr="00816C4A">
        <w:t>rmation element as defined in the ASN.1 description of TS 25.331 [38], according to the following:</w:t>
      </w:r>
    </w:p>
    <w:p w:rsidR="007C2495" w:rsidRPr="00816C4A" w:rsidRDefault="007C2495" w:rsidP="007C2495">
      <w:pPr>
        <w:pStyle w:val="B2"/>
      </w:pPr>
      <w:r w:rsidRPr="00816C4A">
        <w:t>-</w:t>
      </w:r>
      <w:r w:rsidRPr="00816C4A">
        <w:tab/>
        <w:t>The "Measurement identity" field in the MEASUREMENT REPORT shall be set to the value '1'.</w:t>
      </w:r>
    </w:p>
    <w:p w:rsidR="007C2495" w:rsidRPr="00816C4A" w:rsidRDefault="007C2495" w:rsidP="007C2495">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rsidR="007C2495" w:rsidRPr="00816C4A" w:rsidRDefault="007C2495" w:rsidP="007C2495">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rsidR="007C2495" w:rsidRPr="00816C4A" w:rsidRDefault="007C2495" w:rsidP="007C2495">
      <w:pPr>
        <w:pStyle w:val="B2"/>
      </w:pPr>
      <w:r w:rsidRPr="00816C4A">
        <w:t>-</w:t>
      </w:r>
      <w:r w:rsidRPr="00816C4A">
        <w:tab/>
        <w:t>If  "inter-RAT (GERAN) measurements" are requested by USIM, the ME shall, in the MEASUREMENT REPORT, include IE "inter-RAT measured results list" in IE "Measured Results". The ME shall report GSM carrier RSSI for the up to 6 strongest (highest RSSI value) inter-RAT GSM cells (identified by the BCCH ARFCN), if available in the ME according to TS 25.331 [38] and  TS 25.133 [39].</w:t>
      </w:r>
    </w:p>
    <w:p w:rsidR="007C2495" w:rsidRPr="00816C4A" w:rsidRDefault="007C2495" w:rsidP="007C2495">
      <w:pPr>
        <w:pStyle w:val="B2"/>
      </w:pPr>
      <w:r w:rsidRPr="00816C4A">
        <w:t>-</w:t>
      </w:r>
      <w:r w:rsidRPr="00816C4A">
        <w:tab/>
        <w:t>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rsidR="007C2495" w:rsidRPr="00816C4A" w:rsidRDefault="007C2495" w:rsidP="007C2495">
      <w:pPr>
        <w:pStyle w:val="B2"/>
      </w:pPr>
      <w:r w:rsidRPr="00816C4A">
        <w:t>-</w:t>
      </w:r>
      <w:r w:rsidRPr="00816C4A">
        <w:tab/>
        <w:t>All other optional fields in the MEASUREMENT REPORT shall be set to be absent.</w:t>
      </w:r>
    </w:p>
    <w:p w:rsidR="007C2495" w:rsidRPr="00816C4A" w:rsidRDefault="007C2495" w:rsidP="007C2495">
      <w:pPr>
        <w:pStyle w:val="EX"/>
      </w:pPr>
      <w:r w:rsidRPr="00816C4A">
        <w:t>For E-UTRAN:</w:t>
      </w:r>
    </w:p>
    <w:p w:rsidR="007C2495" w:rsidRPr="00816C4A" w:rsidRDefault="007C2495" w:rsidP="007C2495">
      <w:pPr>
        <w:pStyle w:val="EX"/>
      </w:pPr>
      <w:r w:rsidRPr="00816C4A">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rsidR="007C2495" w:rsidRPr="00816C4A" w:rsidRDefault="007C2495" w:rsidP="007C2495">
      <w:pPr>
        <w:pStyle w:val="B2"/>
      </w:pPr>
      <w:r w:rsidRPr="00816C4A">
        <w:t>-</w:t>
      </w:r>
      <w:r w:rsidRPr="00816C4A">
        <w:tab/>
        <w:t>The "measId" field in the "measResults" shall be set to the value '1'.</w:t>
      </w:r>
    </w:p>
    <w:p w:rsidR="007C2495" w:rsidRPr="00816C4A" w:rsidRDefault="007C2495" w:rsidP="007C2495">
      <w:pPr>
        <w:pStyle w:val="B2"/>
      </w:pPr>
      <w:r w:rsidRPr="00816C4A">
        <w:t>-</w:t>
      </w:r>
      <w:r w:rsidRPr="00816C4A">
        <w:tab/>
        <w:t>the ME shall include IE "measResultServCell" with RSRP and RSRQ of the serving cell.</w:t>
      </w:r>
    </w:p>
    <w:p w:rsidR="00576609" w:rsidRDefault="007C2495" w:rsidP="00576609">
      <w:pPr>
        <w:pStyle w:val="B2"/>
      </w:pPr>
      <w:r w:rsidRPr="00816C4A">
        <w:t>-</w:t>
      </w:r>
      <w:r w:rsidRPr="00816C4A">
        <w:tab/>
      </w:r>
      <w:r w:rsidR="00576609">
        <w:t xml:space="preserve">If "intra-frequency measurements" are requested by USIM, the ME shall, in the </w:t>
      </w:r>
      <w:r w:rsidR="00576609">
        <w:rPr>
          <w:i/>
        </w:rPr>
        <w:t>MeasurementReport</w:t>
      </w:r>
      <w:r w:rsidR="00576609">
        <w:t>, include IE "measResultListEUTRA" in IE "</w:t>
      </w:r>
      <w:r w:rsidR="00576609">
        <w:t>measResults</w:t>
      </w:r>
      <w:r w:rsidR="00576609">
        <w:t xml:space="preserve">". The ME shall report RSRP, RSRQ, Physical Cell ID and IE "cgi-Info" for the up to </w:t>
      </w:r>
      <w:r w:rsidR="00576609">
        <w:rPr>
          <w:rFonts w:eastAsia="SimSun" w:hint="eastAsia"/>
          <w:lang w:val="en-US" w:eastAsia="zh-CN"/>
        </w:rPr>
        <w:t>8</w:t>
      </w:r>
      <w:r w:rsidR="00576609">
        <w:t xml:space="preserve"> strongest (highest RSRQ value) intra-frequency cells, if available in the ME according to TS 36.331 [49] and  TS 36.133 [50].</w:t>
      </w:r>
    </w:p>
    <w:p w:rsidR="00576609" w:rsidRDefault="00576609" w:rsidP="00576609">
      <w:pPr>
        <w:pStyle w:val="B2"/>
      </w:pPr>
      <w:r>
        <w:t>-</w:t>
      </w:r>
      <w:r>
        <w:tab/>
        <w:t xml:space="preserve">If "inter-RAT (GERAN) measurements" are requested by USIM, the ME shall, in the </w:t>
      </w:r>
      <w:r>
        <w:rPr>
          <w:i/>
        </w:rPr>
        <w:t>MeasurementReport</w:t>
      </w:r>
      <w:r>
        <w:t>, include IE "measResultListGERAN" in IE "</w:t>
      </w:r>
      <w:r>
        <w:t>measResults</w:t>
      </w:r>
      <w:r>
        <w:t xml:space="preserve">". The ME shall report GERAN carrier RSSI and </w:t>
      </w:r>
      <w:r>
        <w:lastRenderedPageBreak/>
        <w:t xml:space="preserve">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rsidR="007C2495" w:rsidRPr="00816C4A" w:rsidRDefault="007C2495" w:rsidP="00576609">
      <w:pPr>
        <w:pStyle w:val="B2"/>
      </w:pPr>
      <w:r w:rsidRPr="00816C4A">
        <w:t>-</w:t>
      </w:r>
      <w:r w:rsidRPr="00816C4A">
        <w:tab/>
        <w:t xml:space="preserve">All other optional fields in the </w:t>
      </w:r>
      <w:r w:rsidRPr="00816C4A">
        <w:rPr>
          <w:i/>
        </w:rPr>
        <w:t>MeasurementReport</w:t>
      </w:r>
      <w:r w:rsidRPr="00816C4A">
        <w:t xml:space="preserve"> shall be set to be absent. </w:t>
      </w:r>
    </w:p>
    <w:p w:rsidR="007C2495" w:rsidRPr="00816C4A" w:rsidRDefault="007C2495" w:rsidP="007C2495">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TS 36.331 [49], followed by the </w:t>
      </w:r>
      <w:r w:rsidRPr="00816C4A">
        <w:rPr>
          <w:i/>
        </w:rPr>
        <w:t>MeasurementReport</w:t>
      </w:r>
      <w:r w:rsidRPr="00816C4A">
        <w:t xml:space="preserve"> information element as defined in the ASN.1 description of TS 36.331 [49], according to the following:</w:t>
      </w:r>
    </w:p>
    <w:p w:rsidR="007C2495" w:rsidRPr="00816C4A" w:rsidRDefault="007C2495" w:rsidP="007C2495">
      <w:pPr>
        <w:pStyle w:val="B2"/>
      </w:pPr>
      <w:r w:rsidRPr="00816C4A">
        <w:t>-</w:t>
      </w:r>
      <w:r w:rsidRPr="00816C4A">
        <w:tab/>
        <w:t>The "measId" field in the "measResults" shall be set to the value '1'.</w:t>
      </w:r>
    </w:p>
    <w:p w:rsidR="007C2495" w:rsidRPr="00816C4A" w:rsidRDefault="007C2495" w:rsidP="007C2495">
      <w:pPr>
        <w:pStyle w:val="B2"/>
      </w:pPr>
      <w:r w:rsidRPr="00816C4A">
        <w:t>-</w:t>
      </w:r>
      <w:r w:rsidRPr="00816C4A">
        <w:tab/>
        <w:t>the ME shall include IE "measResultServCell" with RSRP and RSRQ of the serving cell.</w:t>
      </w:r>
    </w:p>
    <w:p w:rsidR="00576609" w:rsidRDefault="007C2495" w:rsidP="00576609">
      <w:pPr>
        <w:pStyle w:val="B2"/>
      </w:pPr>
      <w:r w:rsidRPr="00816C4A">
        <w:t>-</w:t>
      </w:r>
      <w:r w:rsidRPr="00816C4A">
        <w:tab/>
      </w:r>
      <w:r w:rsidR="00576609">
        <w:t xml:space="preserve">If "inter-frequency measurements" are requested by the USIM, the ME shall, in the </w:t>
      </w:r>
      <w:r w:rsidR="00576609">
        <w:rPr>
          <w:i/>
        </w:rPr>
        <w:t>MeasurementReport</w:t>
      </w:r>
      <w:r w:rsidR="00576609">
        <w:t>, include IE " measResultListEUTRA" in IE "</w:t>
      </w:r>
      <w:r w:rsidR="00576609">
        <w:t>measResults</w:t>
      </w:r>
      <w:r w:rsidR="00576609">
        <w:t xml:space="preserve">". The ME shall report RSRP, RSRQ, Physical Cell ID and IE "cgi-Info" for the up to </w:t>
      </w:r>
      <w:r w:rsidR="00576609">
        <w:rPr>
          <w:rFonts w:eastAsia="SimSun" w:hint="eastAsia"/>
          <w:lang w:val="en-US" w:eastAsia="zh-CN"/>
        </w:rPr>
        <w:t>8</w:t>
      </w:r>
      <w:r w:rsidR="00576609">
        <w:t xml:space="preserve"> strongest (highest RSRQ value) inter-frequency cells per monitored frequency, if available in the ME according to TS 36.331 [49] and TS 36.133 [50].</w:t>
      </w:r>
    </w:p>
    <w:p w:rsidR="007C2495" w:rsidRPr="00816C4A" w:rsidRDefault="00576609" w:rsidP="00576609">
      <w:pPr>
        <w:pStyle w:val="B2"/>
      </w:pPr>
      <w:r>
        <w:t>-</w:t>
      </w:r>
      <w:r>
        <w:tab/>
        <w:t xml:space="preserve">If "inter-RAT (UTRAN) measurements" are requested by the USIM, the ME shall, in the </w:t>
      </w:r>
      <w:r>
        <w:rPr>
          <w:i/>
        </w:rPr>
        <w:t>MeasurementReport</w:t>
      </w:r>
      <w:r>
        <w:t>, include IE " measResultListUTRA" in IE "</w:t>
      </w:r>
      <w:r>
        <w:t>measResults</w:t>
      </w:r>
      <w:r>
        <w:t xml:space="preserve">".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rsidR="007C2495" w:rsidRPr="00816C4A" w:rsidRDefault="007C2495" w:rsidP="007C2495">
      <w:pPr>
        <w:pStyle w:val="B2"/>
      </w:pPr>
      <w:r w:rsidRPr="00816C4A">
        <w:t>-</w:t>
      </w:r>
      <w:r w:rsidRPr="00816C4A">
        <w:tab/>
        <w:t xml:space="preserve">All other optional fields in the </w:t>
      </w:r>
      <w:r w:rsidRPr="00816C4A">
        <w:rPr>
          <w:i/>
        </w:rPr>
        <w:t>MeasurementReport</w:t>
      </w:r>
      <w:r w:rsidRPr="00816C4A">
        <w:t xml:space="preserve"> shall be set to be absent.</w:t>
      </w:r>
    </w:p>
    <w:p w:rsidR="007C2495" w:rsidRPr="00816C4A" w:rsidRDefault="007C2495" w:rsidP="007C2495">
      <w:pPr>
        <w:ind w:left="270"/>
      </w:pPr>
      <w:r w:rsidRPr="00816C4A">
        <w:t>For inter-frequency measurement results with EARFCN that exceeds maxEARFCN, the ME shall use the E-UTRAN Inter-frequency Network Measurement Results TLV objects if the service "extended EARFCN" is available in the USIM Service Table (see TS 31.102 [14]) or not include them otherwise.</w:t>
      </w:r>
    </w:p>
    <w:p w:rsidR="007C2495" w:rsidRPr="00816C4A" w:rsidRDefault="007C2495" w:rsidP="007C2495">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rsidR="007C2495" w:rsidRPr="00816C4A" w:rsidRDefault="007C2495" w:rsidP="007C2495">
      <w:pPr>
        <w:pStyle w:val="B2"/>
      </w:pPr>
      <w:r w:rsidRPr="00816C4A">
        <w:t>-</w:t>
      </w:r>
      <w:r w:rsidRPr="00816C4A">
        <w:tab/>
        <w:t>The "measId" field in the "measResults" shall be set to the value '1'.</w:t>
      </w:r>
    </w:p>
    <w:p w:rsidR="007C2495" w:rsidRPr="00816C4A" w:rsidRDefault="007C2495" w:rsidP="007C2495">
      <w:pPr>
        <w:pStyle w:val="B2"/>
      </w:pPr>
      <w:r w:rsidRPr="00816C4A">
        <w:t>-</w:t>
      </w:r>
      <w:r w:rsidRPr="00816C4A">
        <w:tab/>
        <w:t>the ME shall include IE "measResultServCell" with RSRP and RSRQ of the serving cell.</w:t>
      </w:r>
    </w:p>
    <w:p w:rsidR="007C2495" w:rsidRPr="00816C4A" w:rsidRDefault="007C2495" w:rsidP="007C2495">
      <w:pPr>
        <w:pStyle w:val="B2"/>
      </w:pPr>
      <w:r w:rsidRPr="00816C4A">
        <w:t>-</w:t>
      </w:r>
      <w:r w:rsidRPr="00816C4A">
        <w:tab/>
      </w:r>
      <w:r w:rsidR="00576609">
        <w:t xml:space="preserve">If "inter-RAT (NR) measurements" are requested by the USIM, the ME shall, in the </w:t>
      </w:r>
      <w:r w:rsidR="00576609">
        <w:rPr>
          <w:i/>
        </w:rPr>
        <w:t>MeasurementReport</w:t>
      </w:r>
      <w:r w:rsidR="00576609">
        <w:t>, include IE "measResultNeighCellListNR" in IE "</w:t>
      </w:r>
      <w:r w:rsidR="00576609">
        <w:t>measResults</w:t>
      </w:r>
      <w:r w:rsidR="00576609">
        <w:t>". The ME shall report Physical Cell ID</w:t>
      </w:r>
      <w:r w:rsidR="00576609">
        <w:rPr>
          <w:rFonts w:eastAsia="SimSun" w:hint="eastAsia"/>
          <w:lang w:val="en-US" w:eastAsia="zh-CN"/>
        </w:rPr>
        <w:t>,</w:t>
      </w:r>
      <w:r w:rsidR="00576609">
        <w:t xml:space="preserve"> related RSRP</w:t>
      </w:r>
      <w:r w:rsidR="00576609">
        <w:rPr>
          <w:rFonts w:eastAsia="SimSun" w:hint="eastAsia"/>
          <w:lang w:val="en-US" w:eastAsia="zh-CN"/>
        </w:rPr>
        <w:t>,</w:t>
      </w:r>
      <w:r w:rsidR="00576609">
        <w:t xml:space="preserve">RSRQ </w:t>
      </w:r>
      <w:r w:rsidR="00576609">
        <w:rPr>
          <w:rFonts w:eastAsia="SimSun" w:hint="eastAsia"/>
          <w:lang w:val="en-US" w:eastAsia="zh-CN"/>
        </w:rPr>
        <w:t xml:space="preserve">and SINR </w:t>
      </w:r>
      <w:r w:rsidR="00576609">
        <w:t xml:space="preserve">for the up to </w:t>
      </w:r>
      <w:bookmarkStart w:id="1884" w:name="OLE_LINK2"/>
      <w:r w:rsidR="00576609">
        <w:rPr>
          <w:rFonts w:eastAsia="SimSun" w:hint="eastAsia"/>
          <w:lang w:val="en-US" w:eastAsia="zh-CN"/>
        </w:rPr>
        <w:t>8</w:t>
      </w:r>
      <w:r w:rsidR="00576609">
        <w:t xml:space="preserve"> strongest</w:t>
      </w:r>
      <w:bookmarkEnd w:id="1884"/>
      <w:r w:rsidR="00576609">
        <w:t xml:space="preserve"> inter-RAT NR cells per monitored frequency, if available in the ME according to TS 36.331 [49] and TS 36.133 [50].</w:t>
      </w:r>
    </w:p>
    <w:p w:rsidR="007C2495" w:rsidRPr="00816C4A" w:rsidRDefault="007C2495" w:rsidP="007C2495">
      <w:pPr>
        <w:ind w:left="270"/>
      </w:pPr>
      <w:r w:rsidRPr="00816C4A">
        <w:t>-</w:t>
      </w:r>
      <w:r w:rsidRPr="00816C4A">
        <w:tab/>
        <w:t xml:space="preserve">All other optional fields in the </w:t>
      </w:r>
      <w:r w:rsidRPr="00816C4A">
        <w:rPr>
          <w:i/>
        </w:rPr>
        <w:t>MeasurementReport</w:t>
      </w:r>
      <w:r w:rsidRPr="00816C4A">
        <w:t xml:space="preserve"> shall be set to be absent.</w:t>
      </w:r>
    </w:p>
    <w:p w:rsidR="007C2495" w:rsidRPr="00816C4A" w:rsidRDefault="007C2495" w:rsidP="007C2495">
      <w:pPr>
        <w:pStyle w:val="Heading2"/>
      </w:pPr>
      <w:bookmarkStart w:id="1885" w:name="_Toc3200972"/>
      <w:bookmarkStart w:id="1886" w:name="_Toc20392715"/>
      <w:bookmarkStart w:id="1887" w:name="_Toc27774362"/>
      <w:bookmarkStart w:id="1888" w:name="_Toc44931177"/>
      <w:bookmarkStart w:id="1889" w:name="_Toc44932007"/>
      <w:bookmarkStart w:id="1890" w:name="_Toc44932487"/>
      <w:r w:rsidRPr="00816C4A">
        <w:t>8.23</w:t>
      </w:r>
      <w:r w:rsidRPr="00816C4A">
        <w:tab/>
        <w:t>Default Text</w:t>
      </w:r>
      <w:bookmarkEnd w:id="1885"/>
      <w:bookmarkEnd w:id="1886"/>
      <w:bookmarkEnd w:id="1887"/>
      <w:bookmarkEnd w:id="1888"/>
      <w:bookmarkEnd w:id="1889"/>
      <w:bookmarkEnd w:id="1890"/>
      <w:r w:rsidRPr="00816C4A">
        <w:t xml:space="preserve"> </w:t>
      </w:r>
    </w:p>
    <w:p w:rsidR="007C2495" w:rsidRPr="00816C4A" w:rsidRDefault="007C2495" w:rsidP="007C2495">
      <w:r w:rsidRPr="00816C4A">
        <w:t>See ETSI TS 102 223 [32] clause 8.23.</w:t>
      </w:r>
    </w:p>
    <w:p w:rsidR="007C2495" w:rsidRPr="00816C4A" w:rsidRDefault="007C2495" w:rsidP="007C2495">
      <w:pPr>
        <w:pStyle w:val="Heading2"/>
      </w:pPr>
      <w:bookmarkStart w:id="1891" w:name="_Toc3200973"/>
      <w:bookmarkStart w:id="1892" w:name="_Toc20392716"/>
      <w:bookmarkStart w:id="1893" w:name="_Toc27774363"/>
      <w:bookmarkStart w:id="1894" w:name="_Toc44931178"/>
      <w:bookmarkStart w:id="1895" w:name="_Toc44932008"/>
      <w:bookmarkStart w:id="1896" w:name="_Toc44932488"/>
      <w:r w:rsidRPr="00816C4A">
        <w:t>8.24</w:t>
      </w:r>
      <w:r w:rsidRPr="00816C4A">
        <w:tab/>
        <w:t>Items Next Action Indicator</w:t>
      </w:r>
      <w:bookmarkEnd w:id="1891"/>
      <w:bookmarkEnd w:id="1892"/>
      <w:bookmarkEnd w:id="1893"/>
      <w:bookmarkEnd w:id="1894"/>
      <w:bookmarkEnd w:id="1895"/>
      <w:bookmarkEnd w:id="1896"/>
    </w:p>
    <w:p w:rsidR="007C2495" w:rsidRPr="00816C4A" w:rsidRDefault="007C2495" w:rsidP="007C2495">
      <w:r w:rsidRPr="00816C4A">
        <w:t>See ETSI TS 102 223 [32] clause 8.24.</w:t>
      </w:r>
    </w:p>
    <w:p w:rsidR="007C2495" w:rsidRPr="00816C4A" w:rsidRDefault="007C2495" w:rsidP="007C2495">
      <w:pPr>
        <w:pStyle w:val="Heading2"/>
      </w:pPr>
      <w:bookmarkStart w:id="1897" w:name="_Toc3200974"/>
      <w:bookmarkStart w:id="1898" w:name="_Toc20392717"/>
      <w:bookmarkStart w:id="1899" w:name="_Toc27774364"/>
      <w:bookmarkStart w:id="1900" w:name="_Toc44931179"/>
      <w:bookmarkStart w:id="1901" w:name="_Toc44932009"/>
      <w:bookmarkStart w:id="1902" w:name="_Toc44932489"/>
      <w:r w:rsidRPr="00816C4A">
        <w:t>8.25</w:t>
      </w:r>
      <w:r w:rsidRPr="00816C4A">
        <w:tab/>
        <w:t>Event list</w:t>
      </w:r>
      <w:bookmarkEnd w:id="1897"/>
      <w:bookmarkEnd w:id="1898"/>
      <w:bookmarkEnd w:id="1899"/>
      <w:bookmarkEnd w:id="1900"/>
      <w:bookmarkEnd w:id="1901"/>
      <w:bookmarkEnd w:id="1902"/>
    </w:p>
    <w:p w:rsidR="007C2495" w:rsidRPr="00816C4A" w:rsidRDefault="007C2495" w:rsidP="007C2495">
      <w:r w:rsidRPr="00816C4A">
        <w:t>For the event list byte coding, the following value are defined in addition to those in ETSI TS 102 223 [32] clause 8.25:</w:t>
      </w:r>
    </w:p>
    <w:p w:rsidR="007C2495" w:rsidRPr="00816C4A" w:rsidRDefault="007C2495" w:rsidP="007C2495">
      <w:pPr>
        <w:pStyle w:val="B1"/>
      </w:pPr>
      <w:r w:rsidRPr="00816C4A">
        <w:lastRenderedPageBreak/>
        <w:t>-</w:t>
      </w:r>
      <w:r w:rsidRPr="00816C4A">
        <w:tab/>
        <w:t>'11' = (I-)WLAN Access Status.</w:t>
      </w:r>
    </w:p>
    <w:p w:rsidR="007C2495" w:rsidRPr="00816C4A" w:rsidRDefault="007C2495" w:rsidP="007C2495">
      <w:pPr>
        <w:pStyle w:val="B1"/>
      </w:pPr>
      <w:r w:rsidRPr="00816C4A">
        <w:t>-</w:t>
      </w:r>
      <w:r w:rsidRPr="00816C4A">
        <w:tab/>
        <w:t>'12' = Network Rejection</w:t>
      </w:r>
    </w:p>
    <w:p w:rsidR="007C2495" w:rsidRPr="00816C4A" w:rsidRDefault="007C2495" w:rsidP="007C2495">
      <w:pPr>
        <w:pStyle w:val="B1"/>
      </w:pPr>
      <w:r w:rsidRPr="00816C4A">
        <w:t>-</w:t>
      </w:r>
      <w:r w:rsidRPr="00816C4A">
        <w:tab/>
        <w:t>'15' = CSG cell selection</w:t>
      </w:r>
    </w:p>
    <w:p w:rsidR="007C2495" w:rsidRPr="00816C4A" w:rsidRDefault="007C2495" w:rsidP="007C2495">
      <w:pPr>
        <w:pStyle w:val="B1"/>
      </w:pPr>
      <w:r w:rsidRPr="00816C4A">
        <w:t>-</w:t>
      </w:r>
      <w:r w:rsidRPr="00816C4A">
        <w:tab/>
        <w:t>'17' = IMS Registration</w:t>
      </w:r>
    </w:p>
    <w:p w:rsidR="007C2495" w:rsidRPr="00816C4A" w:rsidRDefault="007C2495" w:rsidP="007C2495">
      <w:pPr>
        <w:pStyle w:val="B1"/>
      </w:pPr>
      <w:r w:rsidRPr="00816C4A">
        <w:t>-</w:t>
      </w:r>
      <w:r w:rsidRPr="00816C4A">
        <w:tab/>
        <w:t>'18' = Incoming IMS data</w:t>
      </w:r>
    </w:p>
    <w:p w:rsidR="007C2495" w:rsidRPr="00816C4A" w:rsidRDefault="007C2495" w:rsidP="007C2495">
      <w:pPr>
        <w:pStyle w:val="B1"/>
      </w:pPr>
      <w:r w:rsidRPr="00816C4A">
        <w:t>-</w:t>
      </w:r>
      <w:r w:rsidRPr="00816C4A">
        <w:tab/>
        <w:t>'1D' = Data Connection Status Change</w:t>
      </w:r>
    </w:p>
    <w:p w:rsidR="007C2495" w:rsidRPr="00816C4A" w:rsidRDefault="007C2495" w:rsidP="007C2495">
      <w:pPr>
        <w:pStyle w:val="B1"/>
        <w:ind w:left="0" w:firstLine="0"/>
      </w:pPr>
      <w:r w:rsidRPr="00816C4A">
        <w:t>In addition, the following events are reserved for 3GPP for future usage:</w:t>
      </w:r>
    </w:p>
    <w:p w:rsidR="007C2495" w:rsidRPr="00816C4A" w:rsidRDefault="007C2495" w:rsidP="007C2495">
      <w:pPr>
        <w:pStyle w:val="B1"/>
      </w:pPr>
      <w:r w:rsidRPr="00816C4A">
        <w:t>-</w:t>
      </w:r>
      <w:r w:rsidRPr="00816C4A">
        <w:tab/>
        <w:t>'1E' = reserved for 3GPP (for future usage);</w:t>
      </w:r>
    </w:p>
    <w:p w:rsidR="007C2495" w:rsidRPr="00816C4A" w:rsidRDefault="007C2495" w:rsidP="007C2495">
      <w:pPr>
        <w:pStyle w:val="B1"/>
      </w:pPr>
      <w:r w:rsidRPr="00816C4A">
        <w:t>-</w:t>
      </w:r>
      <w:r w:rsidRPr="00816C4A">
        <w:tab/>
        <w:t>'1F' = reserved for 3GPP (for future usage);</w:t>
      </w:r>
    </w:p>
    <w:p w:rsidR="007C2495" w:rsidRPr="00816C4A" w:rsidRDefault="007C2495" w:rsidP="007C2495">
      <w:pPr>
        <w:pStyle w:val="B1"/>
      </w:pPr>
      <w:r w:rsidRPr="00816C4A">
        <w:t>-</w:t>
      </w:r>
      <w:r w:rsidRPr="00816C4A">
        <w:tab/>
        <w:t>'20' = reserved for 3GPP (for future usage);</w:t>
      </w:r>
    </w:p>
    <w:p w:rsidR="007C2495" w:rsidRPr="00816C4A" w:rsidRDefault="007C2495" w:rsidP="007C2495">
      <w:pPr>
        <w:pStyle w:val="B1"/>
      </w:pPr>
      <w:r w:rsidRPr="00816C4A">
        <w:t>-</w:t>
      </w:r>
      <w:r w:rsidRPr="00816C4A">
        <w:tab/>
        <w:t>'21' = reserved for 3GPP (for future usage);</w:t>
      </w:r>
    </w:p>
    <w:p w:rsidR="007C2495" w:rsidRPr="00816C4A" w:rsidRDefault="007C2495" w:rsidP="007C2495">
      <w:pPr>
        <w:pStyle w:val="B1"/>
      </w:pPr>
      <w:r w:rsidRPr="00816C4A">
        <w:t>-</w:t>
      </w:r>
      <w:r w:rsidRPr="00816C4A">
        <w:tab/>
        <w:t>'22' = reserved for 3GPP (for future usage);</w:t>
      </w:r>
    </w:p>
    <w:p w:rsidR="007C2495" w:rsidRPr="00816C4A" w:rsidRDefault="007C2495" w:rsidP="007C2495">
      <w:pPr>
        <w:pStyle w:val="B1"/>
      </w:pPr>
    </w:p>
    <w:p w:rsidR="007C2495" w:rsidRPr="00816C4A" w:rsidRDefault="007C2495" w:rsidP="007C2495">
      <w:pPr>
        <w:pStyle w:val="Heading2"/>
      </w:pPr>
      <w:bookmarkStart w:id="1903" w:name="_Toc3200975"/>
      <w:bookmarkStart w:id="1904" w:name="_Toc20392718"/>
      <w:bookmarkStart w:id="1905" w:name="_Toc27774365"/>
      <w:bookmarkStart w:id="1906" w:name="_Toc44931180"/>
      <w:bookmarkStart w:id="1907" w:name="_Toc44932010"/>
      <w:bookmarkStart w:id="1908" w:name="_Toc44932490"/>
      <w:r w:rsidRPr="00816C4A">
        <w:t>8.26</w:t>
      </w:r>
      <w:r w:rsidRPr="00816C4A">
        <w:tab/>
        <w:t>Cause</w:t>
      </w:r>
      <w:bookmarkEnd w:id="1903"/>
      <w:bookmarkEnd w:id="1904"/>
      <w:bookmarkEnd w:id="1905"/>
      <w:bookmarkEnd w:id="1906"/>
      <w:bookmarkEnd w:id="1907"/>
      <w:bookmarkEnd w:id="1908"/>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Cause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3 to X+2</w:t>
            </w:r>
          </w:p>
        </w:tc>
        <w:tc>
          <w:tcPr>
            <w:tcW w:w="4961" w:type="dxa"/>
          </w:tcPr>
          <w:p w:rsidR="007C2495" w:rsidRPr="00816C4A" w:rsidRDefault="007C2495" w:rsidP="000634A6">
            <w:pPr>
              <w:pStyle w:val="TAL"/>
            </w:pPr>
            <w:r w:rsidRPr="00816C4A">
              <w:t>Cause</w:t>
            </w:r>
          </w:p>
        </w:tc>
        <w:tc>
          <w:tcPr>
            <w:tcW w:w="1417" w:type="dxa"/>
          </w:tcPr>
          <w:p w:rsidR="007C2495" w:rsidRPr="00816C4A" w:rsidRDefault="007C2495" w:rsidP="000634A6">
            <w:pPr>
              <w:pStyle w:val="TAC"/>
              <w:rPr>
                <w:lang w:eastAsia="en-GB"/>
              </w:rPr>
            </w:pPr>
            <w:r w:rsidRPr="00816C4A">
              <w:rPr>
                <w:lang w:eastAsia="en-GB"/>
              </w:rPr>
              <w:t>X</w:t>
            </w:r>
          </w:p>
        </w:tc>
      </w:tr>
    </w:tbl>
    <w:p w:rsidR="007C2495" w:rsidRPr="00816C4A" w:rsidRDefault="007C2495" w:rsidP="007C2495"/>
    <w:p w:rsidR="007C2495" w:rsidRPr="00816C4A" w:rsidRDefault="007C2495" w:rsidP="007C2495">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rsidR="007C2495" w:rsidRPr="00816C4A" w:rsidRDefault="007C2495" w:rsidP="007C2495">
      <w:r w:rsidRPr="00816C4A">
        <w:t>Radio Link Timeout is indicated by the Cause data object having a value part of zero length (only the Tag and Length components are sent).</w:t>
      </w:r>
    </w:p>
    <w:p w:rsidR="007C2495" w:rsidRPr="00816C4A" w:rsidRDefault="007C2495" w:rsidP="007C2495">
      <w:pPr>
        <w:pStyle w:val="Heading2"/>
      </w:pPr>
      <w:bookmarkStart w:id="1909" w:name="_Toc3200976"/>
      <w:bookmarkStart w:id="1910" w:name="_Toc20392719"/>
      <w:bookmarkStart w:id="1911" w:name="_Toc27774366"/>
      <w:bookmarkStart w:id="1912" w:name="_Toc44931181"/>
      <w:bookmarkStart w:id="1913" w:name="_Toc44932011"/>
      <w:bookmarkStart w:id="1914" w:name="_Toc44932491"/>
      <w:r w:rsidRPr="00816C4A">
        <w:t>8.27</w:t>
      </w:r>
      <w:r w:rsidRPr="00816C4A">
        <w:tab/>
        <w:t>Location status</w:t>
      </w:r>
      <w:bookmarkEnd w:id="1909"/>
      <w:bookmarkEnd w:id="1910"/>
      <w:bookmarkEnd w:id="1911"/>
      <w:bookmarkEnd w:id="1912"/>
      <w:bookmarkEnd w:id="1913"/>
      <w:bookmarkEnd w:id="1914"/>
    </w:p>
    <w:p w:rsidR="007C2495" w:rsidRPr="00816C4A" w:rsidRDefault="007C2495" w:rsidP="007C2495">
      <w:r w:rsidRPr="00816C4A">
        <w:t>See ETSI TS 102 223 [32] clause 8.27.</w:t>
      </w:r>
    </w:p>
    <w:p w:rsidR="007C2495" w:rsidRPr="00816C4A" w:rsidRDefault="007C2495" w:rsidP="007C2495">
      <w:pPr>
        <w:pStyle w:val="Heading2"/>
      </w:pPr>
      <w:bookmarkStart w:id="1915" w:name="_Toc3200977"/>
      <w:bookmarkStart w:id="1916" w:name="_Toc20392720"/>
      <w:bookmarkStart w:id="1917" w:name="_Toc27774367"/>
      <w:bookmarkStart w:id="1918" w:name="_Toc44931182"/>
      <w:bookmarkStart w:id="1919" w:name="_Toc44932012"/>
      <w:bookmarkStart w:id="1920" w:name="_Toc44932492"/>
      <w:r w:rsidRPr="00816C4A">
        <w:t>8.28</w:t>
      </w:r>
      <w:r w:rsidRPr="00816C4A">
        <w:tab/>
        <w:t>Transaction identifier</w:t>
      </w:r>
      <w:bookmarkEnd w:id="1915"/>
      <w:bookmarkEnd w:id="1916"/>
      <w:bookmarkEnd w:id="1917"/>
      <w:bookmarkEnd w:id="1918"/>
      <w:bookmarkEnd w:id="1919"/>
      <w:bookmarkEnd w:id="1920"/>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Transaction identifier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Length (X) of bytes following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3 to X+2</w:t>
            </w:r>
          </w:p>
        </w:tc>
        <w:tc>
          <w:tcPr>
            <w:tcW w:w="4961" w:type="dxa"/>
          </w:tcPr>
          <w:p w:rsidR="007C2495" w:rsidRPr="00816C4A" w:rsidRDefault="007C2495" w:rsidP="000634A6">
            <w:pPr>
              <w:pStyle w:val="TAL"/>
            </w:pPr>
            <w:r w:rsidRPr="00816C4A">
              <w:t>Transaction identifier list</w:t>
            </w:r>
          </w:p>
        </w:tc>
        <w:tc>
          <w:tcPr>
            <w:tcW w:w="1417" w:type="dxa"/>
          </w:tcPr>
          <w:p w:rsidR="007C2495" w:rsidRPr="00816C4A" w:rsidRDefault="007C2495" w:rsidP="000634A6">
            <w:pPr>
              <w:pStyle w:val="TAC"/>
              <w:rPr>
                <w:lang w:eastAsia="en-GB"/>
              </w:rPr>
            </w:pPr>
            <w:r w:rsidRPr="00816C4A">
              <w:rPr>
                <w:lang w:eastAsia="en-GB"/>
              </w:rPr>
              <w:t>X</w:t>
            </w:r>
          </w:p>
        </w:tc>
      </w:tr>
    </w:tbl>
    <w:p w:rsidR="007C2495" w:rsidRPr="00816C4A" w:rsidRDefault="007C2495" w:rsidP="007C2495"/>
    <w:p w:rsidR="007C2495" w:rsidRPr="00816C4A" w:rsidRDefault="007C2495" w:rsidP="007C2495">
      <w:pPr>
        <w:pStyle w:val="B1"/>
      </w:pPr>
      <w:r w:rsidRPr="00816C4A">
        <w:t>-</w:t>
      </w:r>
      <w:r w:rsidRPr="00816C4A">
        <w:tab/>
        <w:t>Transaction identifier list:</w:t>
      </w:r>
    </w:p>
    <w:p w:rsidR="007C2495" w:rsidRPr="00816C4A" w:rsidRDefault="007C2495" w:rsidP="007C2495">
      <w:pPr>
        <w:pStyle w:val="B2"/>
      </w:pPr>
      <w:r w:rsidRPr="00816C4A">
        <w:t>Contents:</w:t>
      </w:r>
    </w:p>
    <w:p w:rsidR="007C2495" w:rsidRPr="00816C4A" w:rsidRDefault="007C2495" w:rsidP="007C2495">
      <w:pPr>
        <w:pStyle w:val="B2"/>
      </w:pPr>
      <w:r w:rsidRPr="00816C4A">
        <w:t>-</w:t>
      </w:r>
      <w:r w:rsidRPr="00816C4A">
        <w:tab/>
        <w:t>A list of transaction identifiers, of variable length. Each byte in the list defines a transaction identifier. Each transaction identifier shall not appear more than once within the list;</w:t>
      </w:r>
    </w:p>
    <w:p w:rsidR="007C2495" w:rsidRPr="00816C4A" w:rsidRDefault="007C2495" w:rsidP="007C2495">
      <w:pPr>
        <w:pStyle w:val="B2"/>
      </w:pPr>
      <w:r w:rsidRPr="00816C4A">
        <w:t>Coding:</w:t>
      </w:r>
    </w:p>
    <w:p w:rsidR="007C2495" w:rsidRPr="00816C4A" w:rsidRDefault="007C2495" w:rsidP="007C2495">
      <w:pPr>
        <w:pStyle w:val="B2"/>
      </w:pPr>
      <w:r w:rsidRPr="00816C4A">
        <w:t>-</w:t>
      </w:r>
      <w:r w:rsidRPr="00816C4A">
        <w:tab/>
        <w:t>Each byte in the transaction identifier list shall be coded as defined below:</w:t>
      </w:r>
    </w:p>
    <w:p w:rsidR="007C2495" w:rsidRPr="00816C4A" w:rsidRDefault="007C2495" w:rsidP="007C2495">
      <w:pPr>
        <w:pStyle w:val="B3"/>
      </w:pPr>
      <w:r w:rsidRPr="00816C4A">
        <w:lastRenderedPageBreak/>
        <w:t>bits 1 to 4</w:t>
      </w:r>
      <w:r w:rsidRPr="00816C4A">
        <w:tab/>
        <w:t>= RFU;</w:t>
      </w:r>
    </w:p>
    <w:p w:rsidR="007C2495" w:rsidRPr="00816C4A" w:rsidRDefault="007C2495" w:rsidP="007C2495">
      <w:pPr>
        <w:pStyle w:val="B3"/>
      </w:pPr>
      <w:r w:rsidRPr="00816C4A">
        <w:t>bits 5 to 7</w:t>
      </w:r>
      <w:r w:rsidRPr="00816C4A">
        <w:tab/>
        <w:t>= TI value;</w:t>
      </w:r>
    </w:p>
    <w:p w:rsidR="007C2495" w:rsidRPr="00816C4A" w:rsidRDefault="007C2495" w:rsidP="007C2495">
      <w:pPr>
        <w:pStyle w:val="B3"/>
      </w:pPr>
      <w:r w:rsidRPr="00816C4A">
        <w:t>bit 8</w:t>
      </w:r>
      <w:r w:rsidRPr="00816C4A">
        <w:tab/>
        <w:t>= TI flag.</w:t>
      </w:r>
    </w:p>
    <w:p w:rsidR="007C2495" w:rsidRPr="00816C4A" w:rsidRDefault="007C2495" w:rsidP="007C2495">
      <w:r w:rsidRPr="00816C4A">
        <w:t>If the terminal supports IMS:</w:t>
      </w:r>
    </w:p>
    <w:p w:rsidR="007C2495" w:rsidRPr="00816C4A" w:rsidRDefault="007C2495" w:rsidP="007C2495">
      <w:pPr>
        <w:pStyle w:val="B1"/>
      </w:pPr>
      <w:r>
        <w:t>-</w:t>
      </w:r>
      <w:r>
        <w:tab/>
      </w:r>
      <w:r w:rsidRPr="00816C4A">
        <w:t>TI value is an identifier generated by the terminal to uniquely identify the call, regardless of the bearer of the call.</w:t>
      </w:r>
    </w:p>
    <w:p w:rsidR="007C2495" w:rsidRPr="00816C4A" w:rsidRDefault="007C2495" w:rsidP="007C2495">
      <w:pPr>
        <w:pStyle w:val="B1"/>
      </w:pPr>
      <w:r>
        <w:t>-</w:t>
      </w:r>
      <w:r>
        <w:tab/>
      </w:r>
      <w:r w:rsidRPr="00816C4A">
        <w:t>TI flag is:</w:t>
      </w:r>
    </w:p>
    <w:p w:rsidR="007C2495" w:rsidRPr="00816C4A" w:rsidRDefault="007C2495" w:rsidP="007C2495">
      <w:pPr>
        <w:pStyle w:val="B2"/>
      </w:pPr>
      <w:r>
        <w:t>-</w:t>
      </w:r>
      <w:r>
        <w:tab/>
      </w:r>
      <w:r w:rsidRPr="00816C4A">
        <w:t>Call connected event: "1"</w:t>
      </w:r>
    </w:p>
    <w:p w:rsidR="007C2495" w:rsidRPr="00816C4A" w:rsidRDefault="007C2495" w:rsidP="007C2495">
      <w:pPr>
        <w:pStyle w:val="B2"/>
      </w:pPr>
      <w:r>
        <w:t>-</w:t>
      </w:r>
      <w:r>
        <w:tab/>
      </w:r>
      <w:r w:rsidRPr="00816C4A">
        <w:t>MT Call event: "0"</w:t>
      </w:r>
    </w:p>
    <w:p w:rsidR="007C2495" w:rsidRPr="00816C4A" w:rsidRDefault="007C2495" w:rsidP="007C2495">
      <w:pPr>
        <w:pStyle w:val="B2"/>
      </w:pPr>
      <w:r>
        <w:t>-</w:t>
      </w:r>
      <w:r>
        <w:tab/>
      </w:r>
      <w:r w:rsidRPr="00816C4A">
        <w:t>Call disconnected event: "0" if caller disconnects the call, "1" otherwise</w:t>
      </w:r>
    </w:p>
    <w:p w:rsidR="007C2495" w:rsidRPr="00816C4A" w:rsidRDefault="007C2495" w:rsidP="007C2495">
      <w:r w:rsidRPr="00816C4A">
        <w:t xml:space="preserve">If the terminal does not support IMS: </w:t>
      </w:r>
    </w:p>
    <w:p w:rsidR="007C2495" w:rsidRPr="00816C4A" w:rsidRDefault="007C2495" w:rsidP="007C2495">
      <w:pPr>
        <w:pStyle w:val="B1"/>
      </w:pPr>
      <w:r w:rsidRPr="00816C4A">
        <w:t>-</w:t>
      </w:r>
      <w:r w:rsidRPr="00816C4A">
        <w:tab/>
        <w:t>Call connected event: Transaction Identifier in the corresponding call connect message</w:t>
      </w:r>
    </w:p>
    <w:p w:rsidR="007C2495" w:rsidRPr="00816C4A" w:rsidRDefault="007C2495" w:rsidP="007C2495">
      <w:pPr>
        <w:pStyle w:val="B1"/>
      </w:pPr>
      <w:r w:rsidRPr="00816C4A">
        <w:t>-</w:t>
      </w:r>
      <w:r w:rsidRPr="00816C4A">
        <w:tab/>
        <w:t>MT Call event: Transaction Identifier in the corresponding call setup message from the network</w:t>
      </w:r>
    </w:p>
    <w:p w:rsidR="007C2495" w:rsidRPr="00816C4A" w:rsidRDefault="007C2495" w:rsidP="007C2495">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rsidR="007C2495" w:rsidRPr="00816C4A" w:rsidRDefault="007C2495" w:rsidP="007C2495">
      <w:pPr>
        <w:pStyle w:val="B1"/>
      </w:pPr>
      <w:r w:rsidRPr="00816C4A">
        <w:t>-</w:t>
      </w:r>
      <w:r w:rsidRPr="00816C4A">
        <w:tab/>
        <w:t>TI value and TI flag are coded as defined in TS 24.007 [8].</w:t>
      </w:r>
    </w:p>
    <w:p w:rsidR="007C2495" w:rsidRPr="00816C4A" w:rsidRDefault="007C2495" w:rsidP="007C2495">
      <w:r w:rsidRPr="00816C4A">
        <w:t>In case of Data Connection Status Change event, the transaction identifier is encoded as:</w:t>
      </w:r>
    </w:p>
    <w:p w:rsidR="007C2495" w:rsidRPr="00816C4A" w:rsidRDefault="007C2495" w:rsidP="007C2495">
      <w:pPr>
        <w:pStyle w:val="B1"/>
      </w:pPr>
      <w:r w:rsidRPr="00816C4A">
        <w:t>-</w:t>
      </w:r>
      <w:r w:rsidRPr="00816C4A">
        <w:tab/>
        <w:t>TI value is an identifier generated by the terminal to uniquely identify the PDP or PDN or PDU data connection, regardless of the bearer of the connection.</w:t>
      </w:r>
    </w:p>
    <w:p w:rsidR="007C2495" w:rsidRPr="00816C4A" w:rsidRDefault="007C2495" w:rsidP="007C2495">
      <w:pPr>
        <w:pStyle w:val="B1"/>
      </w:pPr>
      <w:r w:rsidRPr="00816C4A">
        <w:t>-</w:t>
      </w:r>
      <w:r w:rsidRPr="00816C4A">
        <w:tab/>
        <w:t xml:space="preserve">TI flag is always 0 in this data connection transaction identifier. </w:t>
      </w:r>
    </w:p>
    <w:p w:rsidR="007C2495" w:rsidRPr="00816C4A" w:rsidRDefault="007C2495" w:rsidP="007C2495">
      <w:pPr>
        <w:pStyle w:val="Heading2"/>
      </w:pPr>
      <w:bookmarkStart w:id="1921" w:name="_Toc3200978"/>
      <w:bookmarkStart w:id="1922" w:name="_Toc20392721"/>
      <w:bookmarkStart w:id="1923" w:name="_Toc27774368"/>
      <w:bookmarkStart w:id="1924" w:name="_Toc44931183"/>
      <w:bookmarkStart w:id="1925" w:name="_Toc44932013"/>
      <w:bookmarkStart w:id="1926" w:name="_Toc44932493"/>
      <w:r w:rsidRPr="00816C4A">
        <w:t>8.29</w:t>
      </w:r>
      <w:r w:rsidRPr="00816C4A">
        <w:tab/>
        <w:t>BCCH channel list</w:t>
      </w:r>
      <w:bookmarkEnd w:id="1921"/>
      <w:bookmarkEnd w:id="1922"/>
      <w:bookmarkEnd w:id="1923"/>
      <w:bookmarkEnd w:id="1924"/>
      <w:bookmarkEnd w:id="1925"/>
      <w:bookmarkEnd w:id="1926"/>
    </w:p>
    <w:p w:rsidR="007C2495" w:rsidRPr="00816C4A" w:rsidRDefault="007C2495" w:rsidP="007C2495">
      <w:r w:rsidRPr="00816C4A">
        <w:t xml:space="preserve">This </w:t>
      </w:r>
      <w:smartTag w:uri="urn:schemas-microsoft-com:office:smarttags" w:element="PersonName">
        <w:r w:rsidRPr="00816C4A">
          <w:t>info</w:t>
        </w:r>
      </w:smartTag>
      <w:r w:rsidRPr="00816C4A">
        <w:t>rmation is only available when the ME is connected to a GSM access network.</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BCCH channel list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Length (X) of bytes following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3 to X+2</w:t>
            </w:r>
          </w:p>
        </w:tc>
        <w:tc>
          <w:tcPr>
            <w:tcW w:w="4961" w:type="dxa"/>
          </w:tcPr>
          <w:p w:rsidR="007C2495" w:rsidRPr="00816C4A" w:rsidRDefault="007C2495" w:rsidP="000634A6">
            <w:pPr>
              <w:pStyle w:val="TAL"/>
            </w:pPr>
            <w:r w:rsidRPr="00816C4A">
              <w:t>BCCH channel list</w:t>
            </w:r>
          </w:p>
        </w:tc>
        <w:tc>
          <w:tcPr>
            <w:tcW w:w="1417" w:type="dxa"/>
          </w:tcPr>
          <w:p w:rsidR="007C2495" w:rsidRPr="00816C4A" w:rsidRDefault="007C2495" w:rsidP="000634A6">
            <w:pPr>
              <w:pStyle w:val="TAC"/>
              <w:rPr>
                <w:lang w:eastAsia="en-GB"/>
              </w:rPr>
            </w:pPr>
            <w:r w:rsidRPr="00816C4A">
              <w:rPr>
                <w:lang w:eastAsia="en-GB"/>
              </w:rPr>
              <w:t>X</w:t>
            </w:r>
          </w:p>
        </w:tc>
      </w:tr>
    </w:tbl>
    <w:p w:rsidR="007C2495" w:rsidRPr="00816C4A" w:rsidRDefault="007C2495" w:rsidP="007C2495"/>
    <w:p w:rsidR="007C2495" w:rsidRPr="00816C4A" w:rsidRDefault="007C2495" w:rsidP="007C2495">
      <w:pPr>
        <w:pStyle w:val="B1"/>
      </w:pPr>
      <w:r w:rsidRPr="00816C4A">
        <w:t>-</w:t>
      </w:r>
      <w:r w:rsidRPr="00816C4A">
        <w:tab/>
        <w:t>BCCH channel list:</w:t>
      </w:r>
    </w:p>
    <w:p w:rsidR="007C2495" w:rsidRPr="00816C4A" w:rsidRDefault="007C2495" w:rsidP="007C2495">
      <w:pPr>
        <w:pStyle w:val="B2"/>
      </w:pPr>
      <w:r w:rsidRPr="00816C4A">
        <w:t>Contents:</w:t>
      </w:r>
    </w:p>
    <w:p w:rsidR="007C2495" w:rsidRPr="00816C4A" w:rsidRDefault="007C2495" w:rsidP="007C2495">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rsidR="007C2495" w:rsidRPr="00816C4A" w:rsidRDefault="007C2495" w:rsidP="007C2495">
      <w:pPr>
        <w:pStyle w:val="B2"/>
      </w:pPr>
      <w:r w:rsidRPr="00816C4A">
        <w:t>Coding:</w:t>
      </w:r>
    </w:p>
    <w:p w:rsidR="007C2495" w:rsidRPr="00816C4A" w:rsidRDefault="007C2495" w:rsidP="007C2495">
      <w:pPr>
        <w:pStyle w:val="B2"/>
      </w:pPr>
      <w:r w:rsidRPr="00816C4A">
        <w:t>-</w:t>
      </w:r>
      <w:r w:rsidRPr="00816C4A">
        <w:tab/>
        <w:t>Each ARFCN is represented by 10 bits. Spare bit(s) are to be filled with 0.</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7C2495" w:rsidRPr="00816C4A" w:rsidTr="000634A6">
        <w:tblPrEx>
          <w:tblCellMar>
            <w:top w:w="0" w:type="dxa"/>
            <w:bottom w:w="0" w:type="dxa"/>
          </w:tblCellMar>
        </w:tblPrEx>
        <w:trPr>
          <w:jc w:val="center"/>
        </w:trPr>
        <w:tc>
          <w:tcPr>
            <w:tcW w:w="992" w:type="dxa"/>
            <w:tcBorders>
              <w:top w:val="nil"/>
              <w:left w:val="nil"/>
              <w:bottom w:val="nil"/>
            </w:tcBorders>
          </w:tcPr>
          <w:p w:rsidR="007C2495" w:rsidRPr="00816C4A" w:rsidRDefault="007C2495" w:rsidP="000634A6">
            <w:pPr>
              <w:pStyle w:val="TAH"/>
              <w:rPr>
                <w:lang w:eastAsia="en-GB"/>
              </w:rPr>
            </w:pPr>
          </w:p>
        </w:tc>
        <w:tc>
          <w:tcPr>
            <w:tcW w:w="964" w:type="dxa"/>
            <w:tcBorders>
              <w:left w:val="nil"/>
            </w:tcBorders>
          </w:tcPr>
          <w:p w:rsidR="007C2495" w:rsidRPr="00816C4A" w:rsidRDefault="007C2495" w:rsidP="000634A6">
            <w:pPr>
              <w:pStyle w:val="TAH"/>
              <w:rPr>
                <w:lang w:eastAsia="en-GB"/>
              </w:rPr>
            </w:pPr>
            <w:r w:rsidRPr="00816C4A">
              <w:rPr>
                <w:lang w:eastAsia="en-GB"/>
              </w:rPr>
              <w:t>Bit 8</w:t>
            </w:r>
          </w:p>
        </w:tc>
        <w:tc>
          <w:tcPr>
            <w:tcW w:w="1021" w:type="dxa"/>
          </w:tcPr>
          <w:p w:rsidR="007C2495" w:rsidRPr="00816C4A" w:rsidRDefault="007C2495" w:rsidP="000634A6">
            <w:pPr>
              <w:pStyle w:val="TAH"/>
              <w:rPr>
                <w:lang w:eastAsia="en-GB"/>
              </w:rPr>
            </w:pPr>
            <w:r w:rsidRPr="00816C4A">
              <w:rPr>
                <w:lang w:eastAsia="en-GB"/>
              </w:rPr>
              <w:t>Bit 7</w:t>
            </w:r>
          </w:p>
        </w:tc>
        <w:tc>
          <w:tcPr>
            <w:tcW w:w="907" w:type="dxa"/>
          </w:tcPr>
          <w:p w:rsidR="007C2495" w:rsidRPr="00816C4A" w:rsidRDefault="007C2495" w:rsidP="000634A6">
            <w:pPr>
              <w:pStyle w:val="TAH"/>
              <w:rPr>
                <w:lang w:eastAsia="en-GB"/>
              </w:rPr>
            </w:pPr>
            <w:r w:rsidRPr="00816C4A">
              <w:rPr>
                <w:lang w:eastAsia="en-GB"/>
              </w:rPr>
              <w:t>Bit 6</w:t>
            </w:r>
          </w:p>
        </w:tc>
        <w:tc>
          <w:tcPr>
            <w:tcW w:w="964" w:type="dxa"/>
            <w:gridSpan w:val="2"/>
          </w:tcPr>
          <w:p w:rsidR="007C2495" w:rsidRPr="00816C4A" w:rsidRDefault="007C2495" w:rsidP="000634A6">
            <w:pPr>
              <w:pStyle w:val="TAH"/>
              <w:rPr>
                <w:lang w:eastAsia="en-GB"/>
              </w:rPr>
            </w:pPr>
            <w:r w:rsidRPr="00816C4A">
              <w:rPr>
                <w:lang w:eastAsia="en-GB"/>
              </w:rPr>
              <w:t>Bit 5</w:t>
            </w:r>
          </w:p>
        </w:tc>
        <w:tc>
          <w:tcPr>
            <w:tcW w:w="964" w:type="dxa"/>
          </w:tcPr>
          <w:p w:rsidR="007C2495" w:rsidRPr="00816C4A" w:rsidRDefault="007C2495" w:rsidP="000634A6">
            <w:pPr>
              <w:pStyle w:val="TAH"/>
              <w:rPr>
                <w:lang w:eastAsia="en-GB"/>
              </w:rPr>
            </w:pPr>
            <w:r w:rsidRPr="00816C4A">
              <w:rPr>
                <w:lang w:eastAsia="en-GB"/>
              </w:rPr>
              <w:t>Bit 4</w:t>
            </w:r>
          </w:p>
        </w:tc>
        <w:tc>
          <w:tcPr>
            <w:tcW w:w="964" w:type="dxa"/>
            <w:gridSpan w:val="2"/>
          </w:tcPr>
          <w:p w:rsidR="007C2495" w:rsidRPr="00816C4A" w:rsidRDefault="007C2495" w:rsidP="000634A6">
            <w:pPr>
              <w:pStyle w:val="TAH"/>
              <w:rPr>
                <w:lang w:eastAsia="en-GB"/>
              </w:rPr>
            </w:pPr>
            <w:r w:rsidRPr="00816C4A">
              <w:rPr>
                <w:lang w:eastAsia="en-GB"/>
              </w:rPr>
              <w:t>Bit 3</w:t>
            </w:r>
          </w:p>
        </w:tc>
        <w:tc>
          <w:tcPr>
            <w:tcW w:w="964" w:type="dxa"/>
            <w:gridSpan w:val="2"/>
          </w:tcPr>
          <w:p w:rsidR="007C2495" w:rsidRPr="00816C4A" w:rsidRDefault="007C2495" w:rsidP="000634A6">
            <w:pPr>
              <w:pStyle w:val="TAH"/>
              <w:rPr>
                <w:lang w:eastAsia="en-GB"/>
              </w:rPr>
            </w:pPr>
            <w:r w:rsidRPr="00816C4A">
              <w:rPr>
                <w:lang w:eastAsia="en-GB"/>
              </w:rPr>
              <w:t>Bit 2</w:t>
            </w:r>
          </w:p>
        </w:tc>
        <w:tc>
          <w:tcPr>
            <w:tcW w:w="907" w:type="dxa"/>
          </w:tcPr>
          <w:p w:rsidR="007C2495" w:rsidRPr="00816C4A" w:rsidRDefault="007C2495" w:rsidP="000634A6">
            <w:pPr>
              <w:pStyle w:val="TAH"/>
              <w:rPr>
                <w:lang w:eastAsia="en-GB"/>
              </w:rPr>
            </w:pPr>
            <w:r w:rsidRPr="00816C4A">
              <w:rPr>
                <w:lang w:eastAsia="en-GB"/>
              </w:rPr>
              <w:t>Bit 1</w:t>
            </w:r>
          </w:p>
        </w:tc>
      </w:tr>
      <w:tr w:rsidR="007C2495" w:rsidRPr="00816C4A" w:rsidTr="000634A6">
        <w:tblPrEx>
          <w:tblCellMar>
            <w:top w:w="0" w:type="dxa"/>
            <w:bottom w:w="0" w:type="dxa"/>
          </w:tblCellMar>
        </w:tblPrEx>
        <w:trPr>
          <w:jc w:val="center"/>
        </w:trPr>
        <w:tc>
          <w:tcPr>
            <w:tcW w:w="992" w:type="dxa"/>
            <w:tcBorders>
              <w:top w:val="nil"/>
              <w:left w:val="nil"/>
              <w:bottom w:val="nil"/>
            </w:tcBorders>
          </w:tcPr>
          <w:p w:rsidR="007C2495" w:rsidRPr="00816C4A" w:rsidRDefault="007C2495" w:rsidP="000634A6">
            <w:pPr>
              <w:pStyle w:val="TAH"/>
              <w:rPr>
                <w:lang w:eastAsia="en-GB"/>
              </w:rPr>
            </w:pPr>
            <w:r w:rsidRPr="00816C4A">
              <w:rPr>
                <w:lang w:eastAsia="en-GB"/>
              </w:rPr>
              <w:t>Byte 1</w:t>
            </w:r>
          </w:p>
        </w:tc>
        <w:tc>
          <w:tcPr>
            <w:tcW w:w="7655" w:type="dxa"/>
            <w:gridSpan w:val="11"/>
          </w:tcPr>
          <w:p w:rsidR="007C2495" w:rsidRPr="00816C4A" w:rsidRDefault="007C2495" w:rsidP="000634A6">
            <w:pPr>
              <w:pStyle w:val="TAC"/>
              <w:rPr>
                <w:lang w:eastAsia="en-GB"/>
              </w:rPr>
            </w:pPr>
            <w:r w:rsidRPr="00816C4A">
              <w:rPr>
                <w:lang w:eastAsia="en-GB"/>
              </w:rPr>
              <w:t xml:space="preserve">ARFCN#1 (high part) </w:t>
            </w:r>
          </w:p>
        </w:tc>
      </w:tr>
      <w:tr w:rsidR="007C2495" w:rsidRPr="00816C4A" w:rsidTr="000634A6">
        <w:tblPrEx>
          <w:tblCellMar>
            <w:top w:w="0" w:type="dxa"/>
            <w:bottom w:w="0" w:type="dxa"/>
          </w:tblCellMar>
        </w:tblPrEx>
        <w:trPr>
          <w:jc w:val="center"/>
        </w:trPr>
        <w:tc>
          <w:tcPr>
            <w:tcW w:w="992" w:type="dxa"/>
            <w:tcBorders>
              <w:top w:val="nil"/>
              <w:left w:val="nil"/>
              <w:bottom w:val="nil"/>
            </w:tcBorders>
          </w:tcPr>
          <w:p w:rsidR="007C2495" w:rsidRPr="00816C4A" w:rsidRDefault="007C2495" w:rsidP="000634A6">
            <w:pPr>
              <w:pStyle w:val="TAH"/>
              <w:rPr>
                <w:lang w:eastAsia="en-GB"/>
              </w:rPr>
            </w:pPr>
            <w:r w:rsidRPr="00816C4A">
              <w:rPr>
                <w:lang w:eastAsia="en-GB"/>
              </w:rPr>
              <w:t>Byte 2</w:t>
            </w:r>
          </w:p>
        </w:tc>
        <w:tc>
          <w:tcPr>
            <w:tcW w:w="1985" w:type="dxa"/>
            <w:gridSpan w:val="2"/>
          </w:tcPr>
          <w:p w:rsidR="007C2495" w:rsidRPr="00816C4A" w:rsidRDefault="007C2495" w:rsidP="000634A6">
            <w:pPr>
              <w:pStyle w:val="TAL"/>
            </w:pPr>
            <w:r w:rsidRPr="00816C4A">
              <w:t>ARFCN#1 (low part)</w:t>
            </w:r>
          </w:p>
        </w:tc>
        <w:tc>
          <w:tcPr>
            <w:tcW w:w="5670" w:type="dxa"/>
            <w:gridSpan w:val="9"/>
            <w:tcBorders>
              <w:left w:val="nil"/>
            </w:tcBorders>
          </w:tcPr>
          <w:p w:rsidR="007C2495" w:rsidRPr="00816C4A" w:rsidRDefault="007C2495" w:rsidP="000634A6">
            <w:pPr>
              <w:pStyle w:val="TAC"/>
              <w:rPr>
                <w:lang w:eastAsia="en-GB"/>
              </w:rPr>
            </w:pPr>
            <w:r w:rsidRPr="00816C4A">
              <w:rPr>
                <w:lang w:eastAsia="en-GB"/>
              </w:rPr>
              <w:t xml:space="preserve">ARFCN#2 (high part) </w:t>
            </w:r>
          </w:p>
        </w:tc>
      </w:tr>
      <w:tr w:rsidR="007C2495" w:rsidRPr="00816C4A" w:rsidTr="000634A6">
        <w:tblPrEx>
          <w:tblCellMar>
            <w:top w:w="0" w:type="dxa"/>
            <w:bottom w:w="0" w:type="dxa"/>
          </w:tblCellMar>
        </w:tblPrEx>
        <w:trPr>
          <w:jc w:val="center"/>
        </w:trPr>
        <w:tc>
          <w:tcPr>
            <w:tcW w:w="992" w:type="dxa"/>
            <w:tcBorders>
              <w:top w:val="nil"/>
              <w:left w:val="nil"/>
              <w:bottom w:val="nil"/>
            </w:tcBorders>
          </w:tcPr>
          <w:p w:rsidR="007C2495" w:rsidRPr="00816C4A" w:rsidRDefault="007C2495" w:rsidP="000634A6">
            <w:pPr>
              <w:pStyle w:val="TAH"/>
              <w:rPr>
                <w:lang w:eastAsia="en-GB"/>
              </w:rPr>
            </w:pPr>
            <w:r w:rsidRPr="00816C4A">
              <w:rPr>
                <w:lang w:eastAsia="en-GB"/>
              </w:rPr>
              <w:t>Byte 3</w:t>
            </w:r>
          </w:p>
        </w:tc>
        <w:tc>
          <w:tcPr>
            <w:tcW w:w="3827" w:type="dxa"/>
            <w:gridSpan w:val="4"/>
            <w:tcBorders>
              <w:bottom w:val="nil"/>
            </w:tcBorders>
          </w:tcPr>
          <w:p w:rsidR="007C2495" w:rsidRPr="00816C4A" w:rsidRDefault="007C2495" w:rsidP="000634A6">
            <w:pPr>
              <w:pStyle w:val="TAC"/>
              <w:rPr>
                <w:lang w:eastAsia="en-GB"/>
              </w:rPr>
            </w:pPr>
            <w:r w:rsidRPr="00816C4A">
              <w:rPr>
                <w:lang w:eastAsia="en-GB"/>
              </w:rPr>
              <w:t>ARFCN#2 (low part)</w:t>
            </w:r>
          </w:p>
        </w:tc>
        <w:tc>
          <w:tcPr>
            <w:tcW w:w="3828" w:type="dxa"/>
            <w:gridSpan w:val="7"/>
            <w:tcBorders>
              <w:left w:val="nil"/>
              <w:bottom w:val="nil"/>
            </w:tcBorders>
          </w:tcPr>
          <w:p w:rsidR="007C2495" w:rsidRPr="00816C4A" w:rsidRDefault="007C2495" w:rsidP="000634A6">
            <w:pPr>
              <w:pStyle w:val="TAC"/>
              <w:rPr>
                <w:lang w:eastAsia="en-GB"/>
              </w:rPr>
            </w:pPr>
            <w:r w:rsidRPr="00816C4A">
              <w:rPr>
                <w:lang w:eastAsia="en-GB"/>
              </w:rPr>
              <w:t>ARFCN#3 (high part)</w:t>
            </w:r>
          </w:p>
        </w:tc>
      </w:tr>
      <w:tr w:rsidR="007C2495" w:rsidRPr="00816C4A" w:rsidTr="000634A6">
        <w:tblPrEx>
          <w:tblCellMar>
            <w:top w:w="0" w:type="dxa"/>
            <w:bottom w:w="0" w:type="dxa"/>
          </w:tblCellMar>
        </w:tblPrEx>
        <w:trPr>
          <w:jc w:val="center"/>
        </w:trPr>
        <w:tc>
          <w:tcPr>
            <w:tcW w:w="992" w:type="dxa"/>
            <w:tcBorders>
              <w:top w:val="nil"/>
              <w:left w:val="nil"/>
              <w:bottom w:val="nil"/>
              <w:right w:val="nil"/>
            </w:tcBorders>
          </w:tcPr>
          <w:p w:rsidR="007C2495" w:rsidRPr="00816C4A" w:rsidRDefault="007C2495" w:rsidP="000634A6">
            <w:pPr>
              <w:pStyle w:val="TAH"/>
              <w:rPr>
                <w:lang w:eastAsia="en-GB"/>
              </w:rPr>
            </w:pPr>
            <w:r w:rsidRPr="00816C4A">
              <w:rPr>
                <w:lang w:eastAsia="en-GB"/>
              </w:rPr>
              <w:t>…</w:t>
            </w:r>
          </w:p>
        </w:tc>
        <w:tc>
          <w:tcPr>
            <w:tcW w:w="7655" w:type="dxa"/>
            <w:gridSpan w:val="11"/>
            <w:tcBorders>
              <w:left w:val="nil"/>
              <w:right w:val="nil"/>
            </w:tcBorders>
          </w:tcPr>
          <w:p w:rsidR="007C2495" w:rsidRPr="00816C4A" w:rsidRDefault="007C2495" w:rsidP="000634A6">
            <w:pPr>
              <w:pStyle w:val="TAC"/>
              <w:rPr>
                <w:lang w:eastAsia="en-GB"/>
              </w:rPr>
            </w:pPr>
            <w:r w:rsidRPr="00816C4A">
              <w:rPr>
                <w:lang w:eastAsia="en-GB"/>
              </w:rPr>
              <w:t>…</w:t>
            </w:r>
          </w:p>
          <w:p w:rsidR="007C2495" w:rsidRPr="00816C4A" w:rsidRDefault="007C2495" w:rsidP="000634A6">
            <w:pPr>
              <w:pStyle w:val="TAC"/>
              <w:rPr>
                <w:lang w:eastAsia="en-GB"/>
              </w:rPr>
            </w:pPr>
          </w:p>
        </w:tc>
      </w:tr>
      <w:tr w:rsidR="007C2495" w:rsidRPr="00816C4A" w:rsidTr="000634A6">
        <w:tblPrEx>
          <w:tblCellMar>
            <w:top w:w="0" w:type="dxa"/>
            <w:bottom w:w="0" w:type="dxa"/>
          </w:tblCellMar>
        </w:tblPrEx>
        <w:trPr>
          <w:jc w:val="center"/>
        </w:trPr>
        <w:tc>
          <w:tcPr>
            <w:tcW w:w="992" w:type="dxa"/>
            <w:tcBorders>
              <w:top w:val="nil"/>
              <w:left w:val="nil"/>
              <w:bottom w:val="nil"/>
            </w:tcBorders>
          </w:tcPr>
          <w:p w:rsidR="007C2495" w:rsidRPr="00816C4A" w:rsidRDefault="007C2495" w:rsidP="000634A6">
            <w:pPr>
              <w:pStyle w:val="TAH"/>
              <w:rPr>
                <w:lang w:eastAsia="en-GB"/>
              </w:rPr>
            </w:pPr>
            <w:r w:rsidRPr="00816C4A">
              <w:rPr>
                <w:lang w:eastAsia="en-GB"/>
              </w:rPr>
              <w:t>Byte X-1</w:t>
            </w:r>
          </w:p>
        </w:tc>
        <w:tc>
          <w:tcPr>
            <w:tcW w:w="3827" w:type="dxa"/>
            <w:gridSpan w:val="4"/>
            <w:tcBorders>
              <w:top w:val="nil"/>
            </w:tcBorders>
          </w:tcPr>
          <w:p w:rsidR="007C2495" w:rsidRPr="00816C4A" w:rsidRDefault="007C2495" w:rsidP="000634A6">
            <w:pPr>
              <w:pStyle w:val="TAC"/>
              <w:rPr>
                <w:lang w:eastAsia="en-GB"/>
              </w:rPr>
            </w:pPr>
            <w:r w:rsidRPr="00816C4A">
              <w:rPr>
                <w:lang w:eastAsia="en-GB"/>
              </w:rPr>
              <w:t>ARFCN#m-1 (low part)</w:t>
            </w:r>
          </w:p>
        </w:tc>
        <w:tc>
          <w:tcPr>
            <w:tcW w:w="3828" w:type="dxa"/>
            <w:gridSpan w:val="7"/>
            <w:tcBorders>
              <w:top w:val="nil"/>
              <w:left w:val="nil"/>
            </w:tcBorders>
          </w:tcPr>
          <w:p w:rsidR="007C2495" w:rsidRPr="00816C4A" w:rsidRDefault="007C2495" w:rsidP="000634A6">
            <w:pPr>
              <w:pStyle w:val="TAC"/>
              <w:rPr>
                <w:lang w:eastAsia="en-GB"/>
              </w:rPr>
            </w:pPr>
            <w:r w:rsidRPr="00816C4A">
              <w:rPr>
                <w:lang w:eastAsia="en-GB"/>
              </w:rPr>
              <w:t>ARFCN#m (high part)</w:t>
            </w:r>
          </w:p>
        </w:tc>
      </w:tr>
      <w:tr w:rsidR="007C2495" w:rsidRPr="00816C4A" w:rsidTr="000634A6">
        <w:tblPrEx>
          <w:tblCellMar>
            <w:top w:w="0" w:type="dxa"/>
            <w:bottom w:w="0" w:type="dxa"/>
          </w:tblCellMar>
        </w:tblPrEx>
        <w:trPr>
          <w:jc w:val="center"/>
        </w:trPr>
        <w:tc>
          <w:tcPr>
            <w:tcW w:w="992" w:type="dxa"/>
            <w:tcBorders>
              <w:top w:val="nil"/>
              <w:left w:val="nil"/>
              <w:bottom w:val="nil"/>
            </w:tcBorders>
          </w:tcPr>
          <w:p w:rsidR="007C2495" w:rsidRPr="00816C4A" w:rsidRDefault="007C2495" w:rsidP="000634A6">
            <w:pPr>
              <w:pStyle w:val="TAH"/>
              <w:rPr>
                <w:lang w:eastAsia="en-GB"/>
              </w:rPr>
            </w:pPr>
            <w:r w:rsidRPr="00816C4A">
              <w:rPr>
                <w:lang w:eastAsia="en-GB"/>
              </w:rPr>
              <w:t>Byte X</w:t>
            </w:r>
          </w:p>
        </w:tc>
        <w:tc>
          <w:tcPr>
            <w:tcW w:w="5670" w:type="dxa"/>
            <w:gridSpan w:val="7"/>
          </w:tcPr>
          <w:p w:rsidR="007C2495" w:rsidRPr="00816C4A" w:rsidRDefault="007C2495" w:rsidP="000634A6">
            <w:pPr>
              <w:pStyle w:val="TAC"/>
              <w:rPr>
                <w:lang w:eastAsia="en-GB"/>
              </w:rPr>
            </w:pPr>
            <w:r w:rsidRPr="00816C4A">
              <w:rPr>
                <w:lang w:eastAsia="en-GB"/>
              </w:rPr>
              <w:t>ARFCN#m (low part)</w:t>
            </w:r>
          </w:p>
        </w:tc>
        <w:tc>
          <w:tcPr>
            <w:tcW w:w="992" w:type="dxa"/>
            <w:gridSpan w:val="2"/>
          </w:tcPr>
          <w:p w:rsidR="007C2495" w:rsidRPr="00816C4A" w:rsidRDefault="007C2495" w:rsidP="000634A6">
            <w:pPr>
              <w:pStyle w:val="TAC"/>
              <w:rPr>
                <w:lang w:eastAsia="en-GB"/>
              </w:rPr>
            </w:pPr>
            <w:r w:rsidRPr="00816C4A">
              <w:rPr>
                <w:lang w:eastAsia="en-GB"/>
              </w:rPr>
              <w:t>Spare bit (0)</w:t>
            </w:r>
          </w:p>
        </w:tc>
        <w:tc>
          <w:tcPr>
            <w:tcW w:w="993" w:type="dxa"/>
            <w:gridSpan w:val="2"/>
            <w:tcBorders>
              <w:left w:val="nil"/>
            </w:tcBorders>
          </w:tcPr>
          <w:p w:rsidR="007C2495" w:rsidRPr="00816C4A" w:rsidRDefault="007C2495" w:rsidP="000634A6">
            <w:pPr>
              <w:pStyle w:val="TAC"/>
              <w:rPr>
                <w:lang w:eastAsia="en-GB"/>
              </w:rPr>
            </w:pPr>
            <w:r w:rsidRPr="00816C4A">
              <w:rPr>
                <w:lang w:eastAsia="en-GB"/>
              </w:rPr>
              <w:t>Spare bit</w:t>
            </w:r>
          </w:p>
          <w:p w:rsidR="007C2495" w:rsidRPr="00816C4A" w:rsidRDefault="007C2495" w:rsidP="000634A6">
            <w:pPr>
              <w:pStyle w:val="TAC"/>
              <w:rPr>
                <w:lang w:eastAsia="en-GB"/>
              </w:rPr>
            </w:pPr>
            <w:r w:rsidRPr="00816C4A">
              <w:rPr>
                <w:lang w:eastAsia="en-GB"/>
              </w:rPr>
              <w:t>(0)</w:t>
            </w:r>
          </w:p>
        </w:tc>
      </w:tr>
    </w:tbl>
    <w:p w:rsidR="007C2495" w:rsidRPr="00816C4A" w:rsidRDefault="007C2495" w:rsidP="007C2495"/>
    <w:p w:rsidR="007C2495" w:rsidRPr="00816C4A" w:rsidRDefault="007C2495" w:rsidP="007C2495">
      <w:pPr>
        <w:pStyle w:val="Heading2"/>
      </w:pPr>
      <w:bookmarkStart w:id="1927" w:name="_Toc3200979"/>
      <w:bookmarkStart w:id="1928" w:name="_Toc20392722"/>
      <w:bookmarkStart w:id="1929" w:name="_Toc27774369"/>
      <w:bookmarkStart w:id="1930" w:name="_Toc44931184"/>
      <w:bookmarkStart w:id="1931" w:name="_Toc44932014"/>
      <w:bookmarkStart w:id="1932" w:name="_Toc44932494"/>
      <w:r w:rsidRPr="00816C4A">
        <w:t>8.30</w:t>
      </w:r>
      <w:r w:rsidRPr="00816C4A">
        <w:tab/>
        <w:t>Call control requested action</w:t>
      </w:r>
      <w:bookmarkEnd w:id="1927"/>
      <w:bookmarkEnd w:id="1928"/>
      <w:bookmarkEnd w:id="1929"/>
      <w:bookmarkEnd w:id="1930"/>
      <w:bookmarkEnd w:id="1931"/>
      <w:bookmarkEnd w:id="1932"/>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Call control requested action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2 to (Y-1)+2</w:t>
            </w:r>
          </w:p>
        </w:tc>
        <w:tc>
          <w:tcPr>
            <w:tcW w:w="4961" w:type="dxa"/>
          </w:tcPr>
          <w:p w:rsidR="007C2495" w:rsidRPr="00816C4A" w:rsidRDefault="007C2495" w:rsidP="000634A6">
            <w:pPr>
              <w:pStyle w:val="TAL"/>
            </w:pPr>
            <w:r w:rsidRPr="00816C4A">
              <w:t>Length (X)</w:t>
            </w:r>
          </w:p>
        </w:tc>
        <w:tc>
          <w:tcPr>
            <w:tcW w:w="1417" w:type="dxa"/>
          </w:tcPr>
          <w:p w:rsidR="007C2495" w:rsidRPr="00816C4A" w:rsidRDefault="007C2495" w:rsidP="000634A6">
            <w:pPr>
              <w:pStyle w:val="TAC"/>
              <w:rPr>
                <w:lang w:val="fr-FR" w:eastAsia="en-GB"/>
              </w:rPr>
            </w:pPr>
            <w:r w:rsidRPr="00816C4A">
              <w:rPr>
                <w:lang w:val="fr-FR" w:eastAsia="en-GB"/>
              </w:rPr>
              <w:t>Y</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val="fr-FR" w:eastAsia="en-GB"/>
              </w:rPr>
            </w:pPr>
            <w:r w:rsidRPr="00816C4A">
              <w:rPr>
                <w:lang w:val="fr-FR" w:eastAsia="en-GB"/>
              </w:rPr>
              <w:t>(Y-1)+3 to (Y-1)+X+2</w:t>
            </w:r>
          </w:p>
        </w:tc>
        <w:tc>
          <w:tcPr>
            <w:tcW w:w="4961" w:type="dxa"/>
          </w:tcPr>
          <w:p w:rsidR="007C2495" w:rsidRPr="00816C4A" w:rsidRDefault="007C2495" w:rsidP="000634A6">
            <w:pPr>
              <w:pStyle w:val="TAL"/>
            </w:pPr>
            <w:r w:rsidRPr="00816C4A">
              <w:t>Call control requested action</w:t>
            </w:r>
          </w:p>
        </w:tc>
        <w:tc>
          <w:tcPr>
            <w:tcW w:w="1417" w:type="dxa"/>
          </w:tcPr>
          <w:p w:rsidR="007C2495" w:rsidRPr="00816C4A" w:rsidRDefault="007C2495" w:rsidP="000634A6">
            <w:pPr>
              <w:pStyle w:val="TAC"/>
              <w:rPr>
                <w:lang w:eastAsia="en-GB"/>
              </w:rPr>
            </w:pPr>
            <w:r w:rsidRPr="00816C4A">
              <w:rPr>
                <w:lang w:eastAsia="en-GB"/>
              </w:rPr>
              <w:t>X</w:t>
            </w:r>
          </w:p>
        </w:tc>
      </w:tr>
    </w:tbl>
    <w:p w:rsidR="007C2495" w:rsidRPr="00816C4A" w:rsidRDefault="007C2495" w:rsidP="007C2495"/>
    <w:p w:rsidR="007C2495" w:rsidRPr="00816C4A" w:rsidRDefault="007C2495" w:rsidP="007C2495">
      <w:pPr>
        <w:pStyle w:val="B1"/>
      </w:pPr>
      <w:r w:rsidRPr="00816C4A">
        <w:t>-</w:t>
      </w:r>
      <w:r w:rsidRPr="00816C4A">
        <w:tab/>
        <w:t>Call control requested action:</w:t>
      </w:r>
    </w:p>
    <w:p w:rsidR="007C2495" w:rsidRPr="00816C4A" w:rsidRDefault="007C2495" w:rsidP="007C2495">
      <w:pPr>
        <w:pStyle w:val="B2"/>
      </w:pPr>
      <w:r w:rsidRPr="00816C4A">
        <w:t>Contents:</w:t>
      </w:r>
    </w:p>
    <w:p w:rsidR="007C2495" w:rsidRPr="00816C4A" w:rsidRDefault="007C2495" w:rsidP="007C2495">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rsidR="007C2495" w:rsidRPr="00816C4A" w:rsidRDefault="007C2495" w:rsidP="007C2495">
      <w:pPr>
        <w:pStyle w:val="B2"/>
      </w:pPr>
      <w:r w:rsidRPr="00816C4A">
        <w:t>Coding:</w:t>
      </w:r>
    </w:p>
    <w:p w:rsidR="007C2495" w:rsidRPr="00816C4A" w:rsidRDefault="007C2495" w:rsidP="007C2495">
      <w:pPr>
        <w:pStyle w:val="B2"/>
      </w:pPr>
      <w:r w:rsidRPr="00816C4A">
        <w:t>-</w:t>
      </w:r>
      <w:r w:rsidRPr="00816C4A">
        <w:tab/>
        <w:t>As described in clause 7.3.1.6, starting with the first optional element given in the response data to the ENVELOPE (CALL CONTROL).</w:t>
      </w:r>
    </w:p>
    <w:p w:rsidR="007C2495" w:rsidRPr="00816C4A" w:rsidRDefault="007C2495" w:rsidP="007C2495">
      <w:pPr>
        <w:pStyle w:val="Heading2"/>
      </w:pPr>
      <w:bookmarkStart w:id="1933" w:name="_Toc3200980"/>
      <w:bookmarkStart w:id="1934" w:name="_Toc20392723"/>
      <w:bookmarkStart w:id="1935" w:name="_Toc27774370"/>
      <w:bookmarkStart w:id="1936" w:name="_Toc44931185"/>
      <w:bookmarkStart w:id="1937" w:name="_Toc44932015"/>
      <w:bookmarkStart w:id="1938" w:name="_Toc44932495"/>
      <w:r w:rsidRPr="00816C4A">
        <w:t>8.31</w:t>
      </w:r>
      <w:r w:rsidRPr="00816C4A">
        <w:tab/>
        <w:t>Icon Identifier</w:t>
      </w:r>
      <w:bookmarkEnd w:id="1933"/>
      <w:bookmarkEnd w:id="1934"/>
      <w:bookmarkEnd w:id="1935"/>
      <w:bookmarkEnd w:id="1936"/>
      <w:bookmarkEnd w:id="1937"/>
      <w:bookmarkEnd w:id="1938"/>
    </w:p>
    <w:p w:rsidR="007C2495" w:rsidRPr="00816C4A" w:rsidRDefault="007C2495" w:rsidP="007C2495">
      <w:r w:rsidRPr="00816C4A">
        <w:t>See ETSI TS 102 223 [32] clause 8.31.</w:t>
      </w:r>
    </w:p>
    <w:p w:rsidR="007C2495" w:rsidRPr="00816C4A" w:rsidRDefault="007C2495" w:rsidP="007C2495">
      <w:pPr>
        <w:pStyle w:val="Heading2"/>
      </w:pPr>
      <w:bookmarkStart w:id="1939" w:name="_Toc3200981"/>
      <w:bookmarkStart w:id="1940" w:name="_Toc20392724"/>
      <w:bookmarkStart w:id="1941" w:name="_Toc27774371"/>
      <w:bookmarkStart w:id="1942" w:name="_Toc44931186"/>
      <w:bookmarkStart w:id="1943" w:name="_Toc44932016"/>
      <w:bookmarkStart w:id="1944" w:name="_Toc44932496"/>
      <w:r w:rsidRPr="00816C4A">
        <w:t>8.32</w:t>
      </w:r>
      <w:r w:rsidRPr="00816C4A">
        <w:tab/>
        <w:t>Item Icon Identifier list</w:t>
      </w:r>
      <w:bookmarkEnd w:id="1939"/>
      <w:bookmarkEnd w:id="1940"/>
      <w:bookmarkEnd w:id="1941"/>
      <w:bookmarkEnd w:id="1942"/>
      <w:bookmarkEnd w:id="1943"/>
      <w:bookmarkEnd w:id="1944"/>
    </w:p>
    <w:p w:rsidR="007C2495" w:rsidRPr="00816C4A" w:rsidRDefault="007C2495" w:rsidP="007C2495">
      <w:r w:rsidRPr="00816C4A">
        <w:t>See ETSI TS 102 223 [32] clause 8.32.</w:t>
      </w:r>
    </w:p>
    <w:p w:rsidR="007C2495" w:rsidRPr="00816C4A" w:rsidRDefault="007C2495" w:rsidP="007C2495">
      <w:pPr>
        <w:pStyle w:val="Heading2"/>
      </w:pPr>
      <w:bookmarkStart w:id="1945" w:name="_Toc3200982"/>
      <w:bookmarkStart w:id="1946" w:name="_Toc20392725"/>
      <w:bookmarkStart w:id="1947" w:name="_Toc27774372"/>
      <w:bookmarkStart w:id="1948" w:name="_Toc44931187"/>
      <w:bookmarkStart w:id="1949" w:name="_Toc44932017"/>
      <w:bookmarkStart w:id="1950" w:name="_Toc44932497"/>
      <w:r w:rsidRPr="00816C4A">
        <w:t>8.33</w:t>
      </w:r>
      <w:r w:rsidRPr="00816C4A">
        <w:tab/>
        <w:t>Card reader status</w:t>
      </w:r>
      <w:bookmarkEnd w:id="1945"/>
      <w:bookmarkEnd w:id="1946"/>
      <w:bookmarkEnd w:id="1947"/>
      <w:bookmarkEnd w:id="1948"/>
      <w:bookmarkEnd w:id="1949"/>
      <w:bookmarkEnd w:id="1950"/>
    </w:p>
    <w:p w:rsidR="007C2495" w:rsidRPr="00816C4A" w:rsidRDefault="007C2495" w:rsidP="007C2495">
      <w:r w:rsidRPr="00816C4A">
        <w:t>See ETSI TS 102 223 [32] clause 8.33.</w:t>
      </w:r>
    </w:p>
    <w:p w:rsidR="007C2495" w:rsidRPr="00816C4A" w:rsidRDefault="007C2495" w:rsidP="007C2495">
      <w:pPr>
        <w:pStyle w:val="Heading2"/>
      </w:pPr>
      <w:bookmarkStart w:id="1951" w:name="_Toc3200983"/>
      <w:bookmarkStart w:id="1952" w:name="_Toc20392726"/>
      <w:bookmarkStart w:id="1953" w:name="_Toc27774373"/>
      <w:bookmarkStart w:id="1954" w:name="_Toc44931188"/>
      <w:bookmarkStart w:id="1955" w:name="_Toc44932018"/>
      <w:bookmarkStart w:id="1956" w:name="_Toc44932498"/>
      <w:r w:rsidRPr="00816C4A">
        <w:t>8.34</w:t>
      </w:r>
      <w:r w:rsidRPr="00816C4A">
        <w:tab/>
        <w:t>Card ATR</w:t>
      </w:r>
      <w:bookmarkEnd w:id="1951"/>
      <w:bookmarkEnd w:id="1952"/>
      <w:bookmarkEnd w:id="1953"/>
      <w:bookmarkEnd w:id="1954"/>
      <w:bookmarkEnd w:id="1955"/>
      <w:bookmarkEnd w:id="1956"/>
    </w:p>
    <w:p w:rsidR="007C2495" w:rsidRPr="00816C4A" w:rsidRDefault="007C2495" w:rsidP="007C2495">
      <w:r w:rsidRPr="00816C4A">
        <w:t>See ETSI TS 102 223 [32] clause 8.34.</w:t>
      </w:r>
    </w:p>
    <w:p w:rsidR="007C2495" w:rsidRPr="00816C4A" w:rsidRDefault="007C2495" w:rsidP="007C2495">
      <w:pPr>
        <w:pStyle w:val="Heading2"/>
      </w:pPr>
      <w:bookmarkStart w:id="1957" w:name="_Toc3200984"/>
      <w:bookmarkStart w:id="1958" w:name="_Toc20392727"/>
      <w:bookmarkStart w:id="1959" w:name="_Toc27774374"/>
      <w:bookmarkStart w:id="1960" w:name="_Toc44931189"/>
      <w:bookmarkStart w:id="1961" w:name="_Toc44932019"/>
      <w:bookmarkStart w:id="1962" w:name="_Toc44932499"/>
      <w:r w:rsidRPr="00816C4A">
        <w:t>8.35</w:t>
      </w:r>
      <w:r w:rsidRPr="00816C4A">
        <w:tab/>
        <w:t>C-APDU</w:t>
      </w:r>
      <w:bookmarkEnd w:id="1957"/>
      <w:bookmarkEnd w:id="1958"/>
      <w:bookmarkEnd w:id="1959"/>
      <w:bookmarkEnd w:id="1960"/>
      <w:bookmarkEnd w:id="1961"/>
      <w:bookmarkEnd w:id="1962"/>
    </w:p>
    <w:p w:rsidR="007C2495" w:rsidRPr="00816C4A" w:rsidRDefault="007C2495" w:rsidP="007C2495">
      <w:r w:rsidRPr="00816C4A">
        <w:t>See ETSI TS 102 223 [32] clause 8.35.</w:t>
      </w:r>
    </w:p>
    <w:p w:rsidR="007C2495" w:rsidRPr="00816C4A" w:rsidRDefault="007C2495" w:rsidP="007C2495">
      <w:pPr>
        <w:pStyle w:val="Heading2"/>
      </w:pPr>
      <w:bookmarkStart w:id="1963" w:name="_Toc3200985"/>
      <w:bookmarkStart w:id="1964" w:name="_Toc20392728"/>
      <w:bookmarkStart w:id="1965" w:name="_Toc27774375"/>
      <w:bookmarkStart w:id="1966" w:name="_Toc44931190"/>
      <w:bookmarkStart w:id="1967" w:name="_Toc44932020"/>
      <w:bookmarkStart w:id="1968" w:name="_Toc44932500"/>
      <w:r w:rsidRPr="00816C4A">
        <w:t>8.36</w:t>
      </w:r>
      <w:r w:rsidRPr="00816C4A">
        <w:tab/>
        <w:t>R-APDU</w:t>
      </w:r>
      <w:bookmarkEnd w:id="1963"/>
      <w:bookmarkEnd w:id="1964"/>
      <w:bookmarkEnd w:id="1965"/>
      <w:bookmarkEnd w:id="1966"/>
      <w:bookmarkEnd w:id="1967"/>
      <w:bookmarkEnd w:id="1968"/>
    </w:p>
    <w:p w:rsidR="007C2495" w:rsidRPr="00816C4A" w:rsidRDefault="007C2495" w:rsidP="007C2495">
      <w:r w:rsidRPr="00816C4A">
        <w:t>See ETSI TS 102 223 [32] clause 8.36.</w:t>
      </w:r>
    </w:p>
    <w:p w:rsidR="007C2495" w:rsidRPr="00816C4A" w:rsidRDefault="007C2495" w:rsidP="007C2495">
      <w:pPr>
        <w:pStyle w:val="Heading2"/>
      </w:pPr>
      <w:bookmarkStart w:id="1969" w:name="_Toc3200986"/>
      <w:bookmarkStart w:id="1970" w:name="_Toc20392729"/>
      <w:bookmarkStart w:id="1971" w:name="_Toc27774376"/>
      <w:bookmarkStart w:id="1972" w:name="_Toc44931191"/>
      <w:bookmarkStart w:id="1973" w:name="_Toc44932021"/>
      <w:bookmarkStart w:id="1974" w:name="_Toc44932501"/>
      <w:r w:rsidRPr="00816C4A">
        <w:lastRenderedPageBreak/>
        <w:t>8.37</w:t>
      </w:r>
      <w:r w:rsidRPr="00816C4A">
        <w:tab/>
        <w:t>Timer identifier</w:t>
      </w:r>
      <w:bookmarkEnd w:id="1969"/>
      <w:bookmarkEnd w:id="1970"/>
      <w:bookmarkEnd w:id="1971"/>
      <w:bookmarkEnd w:id="1972"/>
      <w:bookmarkEnd w:id="1973"/>
      <w:bookmarkEnd w:id="1974"/>
    </w:p>
    <w:p w:rsidR="007C2495" w:rsidRPr="00816C4A" w:rsidRDefault="007C2495" w:rsidP="007C2495">
      <w:r w:rsidRPr="00816C4A">
        <w:t>See ETSI TS 102 223 [32] clause 8.37.</w:t>
      </w:r>
    </w:p>
    <w:p w:rsidR="007C2495" w:rsidRPr="00816C4A" w:rsidRDefault="007C2495" w:rsidP="007C2495">
      <w:pPr>
        <w:pStyle w:val="Heading2"/>
      </w:pPr>
      <w:bookmarkStart w:id="1975" w:name="_Toc3200987"/>
      <w:bookmarkStart w:id="1976" w:name="_Toc20392730"/>
      <w:bookmarkStart w:id="1977" w:name="_Toc27774377"/>
      <w:bookmarkStart w:id="1978" w:name="_Toc44931192"/>
      <w:bookmarkStart w:id="1979" w:name="_Toc44932022"/>
      <w:bookmarkStart w:id="1980" w:name="_Toc44932502"/>
      <w:r w:rsidRPr="00816C4A">
        <w:t>8.38</w:t>
      </w:r>
      <w:r w:rsidRPr="00816C4A">
        <w:tab/>
        <w:t>Timer value</w:t>
      </w:r>
      <w:bookmarkEnd w:id="1975"/>
      <w:bookmarkEnd w:id="1976"/>
      <w:bookmarkEnd w:id="1977"/>
      <w:bookmarkEnd w:id="1978"/>
      <w:bookmarkEnd w:id="1979"/>
      <w:bookmarkEnd w:id="1980"/>
    </w:p>
    <w:p w:rsidR="007C2495" w:rsidRPr="00816C4A" w:rsidRDefault="007C2495" w:rsidP="007C2495">
      <w:r w:rsidRPr="00816C4A">
        <w:t>See ETSI TS 102 223 [32] clause 8.38.</w:t>
      </w:r>
    </w:p>
    <w:p w:rsidR="007C2495" w:rsidRPr="00816C4A" w:rsidRDefault="007C2495" w:rsidP="007C2495">
      <w:pPr>
        <w:pStyle w:val="Heading2"/>
      </w:pPr>
      <w:bookmarkStart w:id="1981" w:name="_Toc3200988"/>
      <w:bookmarkStart w:id="1982" w:name="_Toc20392731"/>
      <w:bookmarkStart w:id="1983" w:name="_Toc27774378"/>
      <w:bookmarkStart w:id="1984" w:name="_Toc44931193"/>
      <w:bookmarkStart w:id="1985" w:name="_Toc44932023"/>
      <w:bookmarkStart w:id="1986" w:name="_Toc44932503"/>
      <w:r w:rsidRPr="00816C4A">
        <w:t>8.39</w:t>
      </w:r>
      <w:r w:rsidRPr="00816C4A">
        <w:tab/>
        <w:t>Date-Time and Time zone</w:t>
      </w:r>
      <w:bookmarkEnd w:id="1981"/>
      <w:bookmarkEnd w:id="1982"/>
      <w:bookmarkEnd w:id="1983"/>
      <w:bookmarkEnd w:id="1984"/>
      <w:bookmarkEnd w:id="1985"/>
      <w:bookmarkEnd w:id="1986"/>
    </w:p>
    <w:p w:rsidR="007C2495" w:rsidRPr="00816C4A" w:rsidRDefault="007C2495" w:rsidP="007C2495">
      <w:r w:rsidRPr="00816C4A">
        <w:t>See ETSI TS 102 223 [32] clause 8.39.</w:t>
      </w:r>
    </w:p>
    <w:p w:rsidR="007C2495" w:rsidRPr="00816C4A" w:rsidRDefault="007C2495" w:rsidP="007C2495">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rsidR="007C2495" w:rsidRPr="00816C4A" w:rsidRDefault="007C2495" w:rsidP="007C2495">
      <w:pPr>
        <w:pStyle w:val="Heading2"/>
      </w:pPr>
      <w:bookmarkStart w:id="1987" w:name="_Toc3200989"/>
      <w:bookmarkStart w:id="1988" w:name="_Toc20392732"/>
      <w:bookmarkStart w:id="1989" w:name="_Toc27774379"/>
      <w:bookmarkStart w:id="1990" w:name="_Toc44931194"/>
      <w:bookmarkStart w:id="1991" w:name="_Toc44932024"/>
      <w:bookmarkStart w:id="1992" w:name="_Toc44932504"/>
      <w:r w:rsidRPr="00816C4A">
        <w:t>8.40</w:t>
      </w:r>
      <w:r w:rsidRPr="00816C4A">
        <w:tab/>
        <w:t>AT Command</w:t>
      </w:r>
      <w:bookmarkEnd w:id="1987"/>
      <w:bookmarkEnd w:id="1988"/>
      <w:bookmarkEnd w:id="1989"/>
      <w:bookmarkEnd w:id="1990"/>
      <w:bookmarkEnd w:id="1991"/>
      <w:bookmarkEnd w:id="1992"/>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AT Command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C"/>
              <w:rPr>
                <w:lang w:eastAsia="en-GB"/>
              </w:rPr>
            </w:pPr>
            <w:r w:rsidRPr="00816C4A">
              <w:rPr>
                <w:lang w:eastAsia="en-GB"/>
              </w:rPr>
              <w:t>2 to (Y-1)+2</w:t>
            </w:r>
          </w:p>
        </w:tc>
        <w:tc>
          <w:tcPr>
            <w:tcW w:w="4961" w:type="dxa"/>
          </w:tcPr>
          <w:p w:rsidR="007C2495" w:rsidRPr="00816C4A" w:rsidRDefault="007C2495" w:rsidP="000634A6">
            <w:pPr>
              <w:pStyle w:val="TAL"/>
            </w:pPr>
            <w:r w:rsidRPr="00816C4A">
              <w:t>Length (X)</w:t>
            </w:r>
          </w:p>
        </w:tc>
        <w:tc>
          <w:tcPr>
            <w:tcW w:w="1417" w:type="dxa"/>
          </w:tcPr>
          <w:p w:rsidR="007C2495" w:rsidRPr="00816C4A" w:rsidRDefault="007C2495" w:rsidP="000634A6">
            <w:pPr>
              <w:pStyle w:val="TAC"/>
              <w:rPr>
                <w:lang w:val="fr-FR" w:eastAsia="en-GB"/>
              </w:rPr>
            </w:pPr>
            <w:r w:rsidRPr="00816C4A">
              <w:rPr>
                <w:lang w:val="fr-FR" w:eastAsia="en-GB"/>
              </w:rPr>
              <w:t>Y</w:t>
            </w:r>
          </w:p>
        </w:tc>
      </w:tr>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C"/>
              <w:rPr>
                <w:lang w:val="fr-FR" w:eastAsia="en-GB"/>
              </w:rPr>
            </w:pPr>
            <w:r w:rsidRPr="00816C4A">
              <w:rPr>
                <w:lang w:val="fr-FR" w:eastAsia="en-GB"/>
              </w:rPr>
              <w:t>(Y-1)+3 to (Y-1)+3+X-1</w:t>
            </w:r>
          </w:p>
        </w:tc>
        <w:tc>
          <w:tcPr>
            <w:tcW w:w="4961" w:type="dxa"/>
          </w:tcPr>
          <w:p w:rsidR="007C2495" w:rsidRPr="00816C4A" w:rsidRDefault="007C2495" w:rsidP="000634A6">
            <w:pPr>
              <w:pStyle w:val="TAL"/>
            </w:pPr>
            <w:r w:rsidRPr="00816C4A">
              <w:t>AT Command string</w:t>
            </w:r>
          </w:p>
        </w:tc>
        <w:tc>
          <w:tcPr>
            <w:tcW w:w="1417" w:type="dxa"/>
          </w:tcPr>
          <w:p w:rsidR="007C2495" w:rsidRPr="00816C4A" w:rsidRDefault="007C2495" w:rsidP="000634A6">
            <w:pPr>
              <w:pStyle w:val="TAC"/>
              <w:rPr>
                <w:lang w:eastAsia="en-GB"/>
              </w:rPr>
            </w:pPr>
            <w:r w:rsidRPr="00816C4A">
              <w:rPr>
                <w:lang w:eastAsia="en-GB"/>
              </w:rPr>
              <w:t>X</w:t>
            </w:r>
          </w:p>
        </w:tc>
      </w:tr>
    </w:tbl>
    <w:p w:rsidR="007C2495" w:rsidRPr="00816C4A" w:rsidRDefault="007C2495" w:rsidP="007C2495"/>
    <w:p w:rsidR="007C2495" w:rsidRPr="00816C4A" w:rsidRDefault="007C2495" w:rsidP="007C2495">
      <w:pPr>
        <w:pStyle w:val="B1"/>
      </w:pPr>
      <w:r w:rsidRPr="00816C4A">
        <w:t>Contents:</w:t>
      </w:r>
    </w:p>
    <w:p w:rsidR="007C2495" w:rsidRPr="00816C4A" w:rsidRDefault="007C2495" w:rsidP="007C2495">
      <w:pPr>
        <w:pStyle w:val="B1"/>
      </w:pPr>
      <w:r w:rsidRPr="00816C4A">
        <w:t>-</w:t>
      </w:r>
      <w:r w:rsidRPr="00816C4A">
        <w:tab/>
        <w:t>The AT Command string is structured exactly as the AT Command line as defined in TS 27.007 [12], which may contain single or concatenated AT commands.</w:t>
      </w:r>
    </w:p>
    <w:p w:rsidR="007C2495" w:rsidRPr="00816C4A" w:rsidRDefault="007C2495" w:rsidP="007C2495">
      <w:pPr>
        <w:pStyle w:val="Heading2"/>
      </w:pPr>
      <w:bookmarkStart w:id="1993" w:name="_Toc3200990"/>
      <w:bookmarkStart w:id="1994" w:name="_Toc20392733"/>
      <w:bookmarkStart w:id="1995" w:name="_Toc27774380"/>
      <w:bookmarkStart w:id="1996" w:name="_Toc44931195"/>
      <w:bookmarkStart w:id="1997" w:name="_Toc44932025"/>
      <w:bookmarkStart w:id="1998" w:name="_Toc44932505"/>
      <w:r w:rsidRPr="00816C4A">
        <w:t>8.41</w:t>
      </w:r>
      <w:r w:rsidRPr="00816C4A">
        <w:tab/>
        <w:t>AT Response</w:t>
      </w:r>
      <w:bookmarkEnd w:id="1993"/>
      <w:bookmarkEnd w:id="1994"/>
      <w:bookmarkEnd w:id="1995"/>
      <w:bookmarkEnd w:id="1996"/>
      <w:bookmarkEnd w:id="1997"/>
      <w:bookmarkEnd w:id="1998"/>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AT Response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C"/>
              <w:rPr>
                <w:lang w:eastAsia="en-GB"/>
              </w:rPr>
            </w:pPr>
            <w:r w:rsidRPr="00816C4A">
              <w:rPr>
                <w:lang w:eastAsia="en-GB"/>
              </w:rPr>
              <w:t>2 to (Y-1)+2</w:t>
            </w:r>
          </w:p>
        </w:tc>
        <w:tc>
          <w:tcPr>
            <w:tcW w:w="4961" w:type="dxa"/>
          </w:tcPr>
          <w:p w:rsidR="007C2495" w:rsidRPr="00816C4A" w:rsidRDefault="007C2495" w:rsidP="000634A6">
            <w:pPr>
              <w:pStyle w:val="TAL"/>
            </w:pPr>
            <w:r w:rsidRPr="00816C4A">
              <w:t>Length (X)</w:t>
            </w:r>
          </w:p>
        </w:tc>
        <w:tc>
          <w:tcPr>
            <w:tcW w:w="1417" w:type="dxa"/>
          </w:tcPr>
          <w:p w:rsidR="007C2495" w:rsidRPr="00816C4A" w:rsidRDefault="007C2495" w:rsidP="000634A6">
            <w:pPr>
              <w:pStyle w:val="TAC"/>
              <w:rPr>
                <w:lang w:val="fr-FR" w:eastAsia="en-GB"/>
              </w:rPr>
            </w:pPr>
            <w:r w:rsidRPr="00816C4A">
              <w:rPr>
                <w:lang w:val="fr-FR" w:eastAsia="en-GB"/>
              </w:rPr>
              <w:t>Y</w:t>
            </w:r>
          </w:p>
        </w:tc>
      </w:tr>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C"/>
              <w:rPr>
                <w:lang w:val="fr-FR" w:eastAsia="en-GB"/>
              </w:rPr>
            </w:pPr>
            <w:r w:rsidRPr="00816C4A">
              <w:rPr>
                <w:lang w:val="fr-FR" w:eastAsia="en-GB"/>
              </w:rPr>
              <w:t>(Y-1)+3 to (Y-1)+3+X-1</w:t>
            </w:r>
          </w:p>
        </w:tc>
        <w:tc>
          <w:tcPr>
            <w:tcW w:w="4961" w:type="dxa"/>
          </w:tcPr>
          <w:p w:rsidR="007C2495" w:rsidRPr="00816C4A" w:rsidRDefault="007C2495" w:rsidP="000634A6">
            <w:pPr>
              <w:pStyle w:val="TAL"/>
            </w:pPr>
            <w:r w:rsidRPr="00816C4A">
              <w:t>AT Response string</w:t>
            </w:r>
          </w:p>
        </w:tc>
        <w:tc>
          <w:tcPr>
            <w:tcW w:w="1417" w:type="dxa"/>
          </w:tcPr>
          <w:p w:rsidR="007C2495" w:rsidRPr="00816C4A" w:rsidRDefault="007C2495" w:rsidP="000634A6">
            <w:pPr>
              <w:pStyle w:val="TAC"/>
              <w:rPr>
                <w:lang w:eastAsia="en-GB"/>
              </w:rPr>
            </w:pPr>
            <w:r w:rsidRPr="00816C4A">
              <w:rPr>
                <w:lang w:eastAsia="en-GB"/>
              </w:rPr>
              <w:t>X</w:t>
            </w:r>
          </w:p>
        </w:tc>
      </w:tr>
    </w:tbl>
    <w:p w:rsidR="007C2495" w:rsidRPr="00816C4A" w:rsidRDefault="007C2495" w:rsidP="007C2495"/>
    <w:p w:rsidR="007C2495" w:rsidRPr="00816C4A" w:rsidRDefault="007C2495" w:rsidP="007C2495">
      <w:pPr>
        <w:pStyle w:val="B1"/>
      </w:pPr>
      <w:r w:rsidRPr="00816C4A">
        <w:t>Contents:</w:t>
      </w:r>
    </w:p>
    <w:p w:rsidR="007C2495" w:rsidRPr="00816C4A" w:rsidRDefault="007C2495" w:rsidP="007C2495">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rsidR="007C2495" w:rsidRPr="00816C4A" w:rsidRDefault="007C2495" w:rsidP="007C2495">
      <w:pPr>
        <w:pStyle w:val="B1"/>
      </w:pPr>
      <w:r w:rsidRPr="00816C4A">
        <w:t>-</w:t>
      </w:r>
      <w:r w:rsidRPr="00816C4A">
        <w:tab/>
        <w:t>If the AT Response string is longer than the maximum length capable of being transmitted to the UICC then the AT Response string shall be truncated to this length by the ME.</w:t>
      </w:r>
    </w:p>
    <w:p w:rsidR="007C2495" w:rsidRPr="00816C4A" w:rsidRDefault="007C2495" w:rsidP="007C2495">
      <w:pPr>
        <w:pStyle w:val="Heading2"/>
      </w:pPr>
      <w:bookmarkStart w:id="1999" w:name="_Toc3200991"/>
      <w:bookmarkStart w:id="2000" w:name="_Toc20392734"/>
      <w:bookmarkStart w:id="2001" w:name="_Toc27774381"/>
      <w:bookmarkStart w:id="2002" w:name="_Toc44931196"/>
      <w:bookmarkStart w:id="2003" w:name="_Toc44932026"/>
      <w:bookmarkStart w:id="2004" w:name="_Toc44932506"/>
      <w:r w:rsidRPr="00816C4A">
        <w:t>8.42</w:t>
      </w:r>
      <w:r w:rsidRPr="00816C4A">
        <w:tab/>
        <w:t>BC Repeat indicator</w:t>
      </w:r>
      <w:bookmarkEnd w:id="1999"/>
      <w:bookmarkEnd w:id="2000"/>
      <w:bookmarkEnd w:id="2001"/>
      <w:bookmarkEnd w:id="2002"/>
      <w:bookmarkEnd w:id="2003"/>
      <w:bookmarkEnd w:id="2004"/>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BC repeat indicator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Length</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C"/>
              <w:rPr>
                <w:lang w:eastAsia="en-GB"/>
              </w:rPr>
            </w:pPr>
            <w:r w:rsidRPr="00816C4A">
              <w:rPr>
                <w:lang w:eastAsia="en-GB"/>
              </w:rPr>
              <w:t>3</w:t>
            </w:r>
          </w:p>
        </w:tc>
        <w:tc>
          <w:tcPr>
            <w:tcW w:w="4961" w:type="dxa"/>
          </w:tcPr>
          <w:p w:rsidR="007C2495" w:rsidRPr="00816C4A" w:rsidRDefault="007C2495" w:rsidP="000634A6">
            <w:pPr>
              <w:pStyle w:val="TAL"/>
            </w:pPr>
            <w:r w:rsidRPr="00816C4A">
              <w:t>BC repeat indicator values</w:t>
            </w:r>
          </w:p>
        </w:tc>
        <w:tc>
          <w:tcPr>
            <w:tcW w:w="1417" w:type="dxa"/>
          </w:tcPr>
          <w:p w:rsidR="007C2495" w:rsidRPr="00816C4A" w:rsidRDefault="007C2495" w:rsidP="000634A6">
            <w:pPr>
              <w:pStyle w:val="TAC"/>
              <w:rPr>
                <w:lang w:eastAsia="en-GB"/>
              </w:rPr>
            </w:pPr>
            <w:r w:rsidRPr="00816C4A">
              <w:rPr>
                <w:lang w:eastAsia="en-GB"/>
              </w:rPr>
              <w:t>1</w:t>
            </w:r>
          </w:p>
        </w:tc>
      </w:tr>
    </w:tbl>
    <w:p w:rsidR="007C2495" w:rsidRPr="00816C4A" w:rsidRDefault="007C2495" w:rsidP="007C2495"/>
    <w:p w:rsidR="007C2495" w:rsidRPr="00816C4A" w:rsidRDefault="007C2495" w:rsidP="007C2495">
      <w:pPr>
        <w:pStyle w:val="B1"/>
      </w:pPr>
      <w:r w:rsidRPr="00816C4A">
        <w:t>Contents &amp; coding:</w:t>
      </w:r>
    </w:p>
    <w:p w:rsidR="007C2495" w:rsidRPr="00816C4A" w:rsidRDefault="007C2495" w:rsidP="007C2495">
      <w:pPr>
        <w:pStyle w:val="B1"/>
      </w:pPr>
      <w:r w:rsidRPr="00816C4A">
        <w:t>-</w:t>
      </w:r>
      <w:r w:rsidRPr="00816C4A">
        <w:tab/>
        <w:t>The BC repeat indicator is structured exactly as defined in TS 24.008 [08].</w:t>
      </w:r>
    </w:p>
    <w:p w:rsidR="007C2495" w:rsidRPr="00816C4A" w:rsidRDefault="007C2495" w:rsidP="007C2495">
      <w:pPr>
        <w:pStyle w:val="Heading2"/>
      </w:pPr>
      <w:bookmarkStart w:id="2005" w:name="_Toc3200992"/>
      <w:bookmarkStart w:id="2006" w:name="_Toc20392735"/>
      <w:bookmarkStart w:id="2007" w:name="_Toc27774382"/>
      <w:bookmarkStart w:id="2008" w:name="_Toc44931197"/>
      <w:bookmarkStart w:id="2009" w:name="_Toc44932027"/>
      <w:bookmarkStart w:id="2010" w:name="_Toc44932507"/>
      <w:r w:rsidRPr="00816C4A">
        <w:lastRenderedPageBreak/>
        <w:t>8.43</w:t>
      </w:r>
      <w:r w:rsidRPr="00816C4A">
        <w:tab/>
        <w:t>Immediate response</w:t>
      </w:r>
      <w:bookmarkEnd w:id="2005"/>
      <w:bookmarkEnd w:id="2006"/>
      <w:bookmarkEnd w:id="2007"/>
      <w:bookmarkEnd w:id="2008"/>
      <w:bookmarkEnd w:id="2009"/>
      <w:bookmarkEnd w:id="2010"/>
    </w:p>
    <w:p w:rsidR="007C2495" w:rsidRPr="00816C4A" w:rsidRDefault="007C2495" w:rsidP="007C2495">
      <w:r w:rsidRPr="00816C4A">
        <w:t>See ETSI TS 102 223 [32] clause 8.43.</w:t>
      </w:r>
    </w:p>
    <w:p w:rsidR="007C2495" w:rsidRPr="00816C4A" w:rsidRDefault="007C2495" w:rsidP="007C2495">
      <w:pPr>
        <w:pStyle w:val="Heading2"/>
      </w:pPr>
      <w:bookmarkStart w:id="2011" w:name="_Toc3200993"/>
      <w:bookmarkStart w:id="2012" w:name="_Toc20392736"/>
      <w:bookmarkStart w:id="2013" w:name="_Toc27774383"/>
      <w:bookmarkStart w:id="2014" w:name="_Toc44931198"/>
      <w:bookmarkStart w:id="2015" w:name="_Toc44932028"/>
      <w:bookmarkStart w:id="2016" w:name="_Toc44932508"/>
      <w:r w:rsidRPr="00816C4A">
        <w:t>8.44</w:t>
      </w:r>
      <w:r w:rsidRPr="00816C4A">
        <w:tab/>
        <w:t>DTMF string</w:t>
      </w:r>
      <w:bookmarkEnd w:id="2011"/>
      <w:bookmarkEnd w:id="2012"/>
      <w:bookmarkEnd w:id="2013"/>
      <w:bookmarkEnd w:id="2014"/>
      <w:bookmarkEnd w:id="2015"/>
      <w:bookmarkEnd w:id="2016"/>
    </w:p>
    <w:p w:rsidR="007C2495" w:rsidRPr="00816C4A" w:rsidRDefault="007C2495" w:rsidP="007C2495">
      <w:r w:rsidRPr="00816C4A">
        <w:t>See ETSI TS 102 223 [32] clause 8.44.</w:t>
      </w:r>
    </w:p>
    <w:p w:rsidR="007C2495" w:rsidRPr="00816C4A" w:rsidRDefault="007C2495" w:rsidP="007C2495">
      <w:pPr>
        <w:pStyle w:val="Heading2"/>
      </w:pPr>
      <w:bookmarkStart w:id="2017" w:name="_Toc3200994"/>
      <w:bookmarkStart w:id="2018" w:name="_Toc20392737"/>
      <w:bookmarkStart w:id="2019" w:name="_Toc27774384"/>
      <w:bookmarkStart w:id="2020" w:name="_Toc44931199"/>
      <w:bookmarkStart w:id="2021" w:name="_Toc44932029"/>
      <w:bookmarkStart w:id="2022" w:name="_Toc44932509"/>
      <w:r w:rsidRPr="00816C4A">
        <w:t>8.45</w:t>
      </w:r>
      <w:r w:rsidRPr="00816C4A">
        <w:tab/>
        <w:t>Language</w:t>
      </w:r>
      <w:bookmarkEnd w:id="2017"/>
      <w:bookmarkEnd w:id="2018"/>
      <w:bookmarkEnd w:id="2019"/>
      <w:bookmarkEnd w:id="2020"/>
      <w:bookmarkEnd w:id="2021"/>
      <w:bookmarkEnd w:id="2022"/>
    </w:p>
    <w:p w:rsidR="007C2495" w:rsidRPr="00816C4A" w:rsidRDefault="007C2495" w:rsidP="007C2495">
      <w:r w:rsidRPr="00816C4A">
        <w:t>See ETSI TS 102 223 [32] clause 8.45.</w:t>
      </w:r>
    </w:p>
    <w:p w:rsidR="007C2495" w:rsidRPr="00816C4A" w:rsidRDefault="007C2495" w:rsidP="007C2495">
      <w:pPr>
        <w:pStyle w:val="Heading2"/>
      </w:pPr>
      <w:bookmarkStart w:id="2023" w:name="_Toc3200995"/>
      <w:bookmarkStart w:id="2024" w:name="_Toc20392738"/>
      <w:bookmarkStart w:id="2025" w:name="_Toc27774385"/>
      <w:bookmarkStart w:id="2026" w:name="_Toc44931200"/>
      <w:bookmarkStart w:id="2027" w:name="_Toc44932030"/>
      <w:bookmarkStart w:id="2028" w:name="_Toc44932510"/>
      <w:r w:rsidRPr="00816C4A">
        <w:t>8.46</w:t>
      </w:r>
      <w:r w:rsidRPr="00816C4A">
        <w:tab/>
        <w:t>Timing Advance</w:t>
      </w:r>
      <w:bookmarkEnd w:id="2023"/>
      <w:bookmarkEnd w:id="2024"/>
      <w:bookmarkEnd w:id="2025"/>
      <w:bookmarkEnd w:id="2026"/>
      <w:bookmarkEnd w:id="2027"/>
      <w:bookmarkEnd w:id="2028"/>
    </w:p>
    <w:p w:rsidR="007C2495" w:rsidRPr="00816C4A" w:rsidRDefault="007C2495" w:rsidP="007C2495">
      <w:r w:rsidRPr="00816C4A">
        <w:t xml:space="preserve">This </w:t>
      </w:r>
      <w:smartTag w:uri="urn:schemas-microsoft-com:office:smarttags" w:element="PersonName">
        <w:r w:rsidRPr="00816C4A">
          <w:t>info</w:t>
        </w:r>
      </w:smartTag>
      <w:r w:rsidRPr="00816C4A">
        <w:t>rmation is only available when the ME is connected to a GSM access network.</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Timing Advance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 xml:space="preserve">Length = '02' </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3</w:t>
            </w:r>
          </w:p>
        </w:tc>
        <w:tc>
          <w:tcPr>
            <w:tcW w:w="4961" w:type="dxa"/>
          </w:tcPr>
          <w:p w:rsidR="007C2495" w:rsidRPr="00816C4A" w:rsidRDefault="007C2495" w:rsidP="000634A6">
            <w:pPr>
              <w:pStyle w:val="TAL"/>
            </w:pPr>
            <w:r w:rsidRPr="00816C4A">
              <w:t>ME Status</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4</w:t>
            </w:r>
          </w:p>
        </w:tc>
        <w:tc>
          <w:tcPr>
            <w:tcW w:w="4961" w:type="dxa"/>
          </w:tcPr>
          <w:p w:rsidR="007C2495" w:rsidRPr="00816C4A" w:rsidRDefault="007C2495" w:rsidP="000634A6">
            <w:pPr>
              <w:pStyle w:val="TAL"/>
            </w:pPr>
            <w:r w:rsidRPr="00816C4A">
              <w:t>Timing Advance</w:t>
            </w:r>
          </w:p>
        </w:tc>
        <w:tc>
          <w:tcPr>
            <w:tcW w:w="1417" w:type="dxa"/>
          </w:tcPr>
          <w:p w:rsidR="007C2495" w:rsidRPr="00816C4A" w:rsidRDefault="007C2495" w:rsidP="000634A6">
            <w:pPr>
              <w:pStyle w:val="TAC"/>
              <w:rPr>
                <w:lang w:eastAsia="en-GB"/>
              </w:rPr>
            </w:pPr>
            <w:r w:rsidRPr="00816C4A">
              <w:rPr>
                <w:lang w:eastAsia="en-GB"/>
              </w:rPr>
              <w:t>1</w:t>
            </w:r>
          </w:p>
        </w:tc>
      </w:tr>
    </w:tbl>
    <w:p w:rsidR="007C2495" w:rsidRPr="00816C4A" w:rsidRDefault="007C2495" w:rsidP="007C2495"/>
    <w:p w:rsidR="007C2495" w:rsidRPr="00816C4A" w:rsidRDefault="007C2495" w:rsidP="007C2495">
      <w:pPr>
        <w:pStyle w:val="B1"/>
      </w:pPr>
      <w:r w:rsidRPr="00816C4A">
        <w:t>Coding of ME status:</w:t>
      </w:r>
    </w:p>
    <w:p w:rsidR="007C2495" w:rsidRPr="00816C4A" w:rsidRDefault="007C2495" w:rsidP="007C2495">
      <w:pPr>
        <w:pStyle w:val="B1"/>
      </w:pPr>
      <w:r w:rsidRPr="00816C4A">
        <w:t>-</w:t>
      </w:r>
      <w:r w:rsidRPr="00816C4A">
        <w:tab/>
        <w:t>'00' = ME is in the idle state;</w:t>
      </w:r>
    </w:p>
    <w:p w:rsidR="007C2495" w:rsidRPr="00816C4A" w:rsidRDefault="007C2495" w:rsidP="007C2495">
      <w:pPr>
        <w:pStyle w:val="B1"/>
      </w:pPr>
      <w:r w:rsidRPr="00816C4A">
        <w:t>-</w:t>
      </w:r>
      <w:r w:rsidRPr="00816C4A">
        <w:tab/>
        <w:t>'01' = ME is not in idle state;</w:t>
      </w:r>
    </w:p>
    <w:p w:rsidR="007C2495" w:rsidRPr="00816C4A" w:rsidRDefault="007C2495" w:rsidP="007C2495">
      <w:pPr>
        <w:pStyle w:val="B1"/>
      </w:pPr>
      <w:r w:rsidRPr="00816C4A">
        <w:t>-</w:t>
      </w:r>
      <w:r w:rsidRPr="00816C4A">
        <w:tab/>
        <w:t>'02' to'FF'= reserved values.</w:t>
      </w:r>
    </w:p>
    <w:p w:rsidR="007C2495" w:rsidRPr="00816C4A" w:rsidRDefault="007C2495" w:rsidP="007C2495">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rsidR="007C2495" w:rsidRPr="00816C4A" w:rsidRDefault="007C2495" w:rsidP="007C2495">
      <w:pPr>
        <w:pStyle w:val="Heading2"/>
      </w:pPr>
      <w:bookmarkStart w:id="2029" w:name="_Toc3200996"/>
      <w:bookmarkStart w:id="2030" w:name="_Toc20392739"/>
      <w:bookmarkStart w:id="2031" w:name="_Toc27774386"/>
      <w:bookmarkStart w:id="2032" w:name="_Toc44931201"/>
      <w:bookmarkStart w:id="2033" w:name="_Toc44932031"/>
      <w:bookmarkStart w:id="2034" w:name="_Toc44932511"/>
      <w:r w:rsidRPr="00816C4A">
        <w:t>8.47</w:t>
      </w:r>
      <w:r w:rsidRPr="00816C4A">
        <w:tab/>
        <w:t>Browser Identity</w:t>
      </w:r>
      <w:bookmarkEnd w:id="2029"/>
      <w:bookmarkEnd w:id="2030"/>
      <w:bookmarkEnd w:id="2031"/>
      <w:bookmarkEnd w:id="2032"/>
      <w:bookmarkEnd w:id="2033"/>
      <w:bookmarkEnd w:id="2034"/>
    </w:p>
    <w:p w:rsidR="007C2495" w:rsidRPr="00816C4A" w:rsidRDefault="007C2495" w:rsidP="007C2495">
      <w:r w:rsidRPr="00816C4A">
        <w:t>See ETSI TS 102 223 [32] clause 8.37.</w:t>
      </w:r>
    </w:p>
    <w:p w:rsidR="007C2495" w:rsidRPr="00816C4A" w:rsidRDefault="007C2495" w:rsidP="007C2495">
      <w:pPr>
        <w:pStyle w:val="Heading2"/>
      </w:pPr>
      <w:bookmarkStart w:id="2035" w:name="_Toc3200997"/>
      <w:bookmarkStart w:id="2036" w:name="_Toc20392740"/>
      <w:bookmarkStart w:id="2037" w:name="_Toc27774387"/>
      <w:bookmarkStart w:id="2038" w:name="_Toc44931202"/>
      <w:bookmarkStart w:id="2039" w:name="_Toc44932032"/>
      <w:bookmarkStart w:id="2040" w:name="_Toc44932512"/>
      <w:r w:rsidRPr="00816C4A">
        <w:t>8.48</w:t>
      </w:r>
      <w:r w:rsidRPr="00816C4A">
        <w:tab/>
        <w:t>URL</w:t>
      </w:r>
      <w:bookmarkEnd w:id="2035"/>
      <w:bookmarkEnd w:id="2036"/>
      <w:bookmarkEnd w:id="2037"/>
      <w:bookmarkEnd w:id="2038"/>
      <w:bookmarkEnd w:id="2039"/>
      <w:bookmarkEnd w:id="2040"/>
    </w:p>
    <w:p w:rsidR="007C2495" w:rsidRPr="00816C4A" w:rsidRDefault="007C2495" w:rsidP="007C2495">
      <w:r w:rsidRPr="00816C4A">
        <w:t>See ETSI TS 102 223 [32] clause 8.48.</w:t>
      </w:r>
    </w:p>
    <w:p w:rsidR="007C2495" w:rsidRPr="00816C4A" w:rsidRDefault="007C2495" w:rsidP="007C2495">
      <w:pPr>
        <w:pStyle w:val="Heading2"/>
      </w:pPr>
      <w:bookmarkStart w:id="2041" w:name="_Toc3200998"/>
      <w:bookmarkStart w:id="2042" w:name="_Toc20392741"/>
      <w:bookmarkStart w:id="2043" w:name="_Toc27774388"/>
      <w:bookmarkStart w:id="2044" w:name="_Toc44931203"/>
      <w:bookmarkStart w:id="2045" w:name="_Toc44932033"/>
      <w:bookmarkStart w:id="2046" w:name="_Toc44932513"/>
      <w:r w:rsidRPr="00816C4A">
        <w:t>8.49</w:t>
      </w:r>
      <w:r w:rsidRPr="00816C4A">
        <w:tab/>
        <w:t>Bearer</w:t>
      </w:r>
      <w:bookmarkEnd w:id="2041"/>
      <w:bookmarkEnd w:id="2042"/>
      <w:bookmarkEnd w:id="2043"/>
      <w:bookmarkEnd w:id="2044"/>
      <w:bookmarkEnd w:id="2045"/>
      <w:bookmarkEnd w:id="2046"/>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7C2495" w:rsidRPr="00816C4A" w:rsidTr="000634A6">
        <w:tblPrEx>
          <w:tblCellMar>
            <w:top w:w="0" w:type="dxa"/>
            <w:bottom w:w="0" w:type="dxa"/>
          </w:tblCellMar>
        </w:tblPrEx>
        <w:trPr>
          <w:jc w:val="center"/>
        </w:trPr>
        <w:tc>
          <w:tcPr>
            <w:tcW w:w="1914" w:type="dxa"/>
          </w:tcPr>
          <w:p w:rsidR="007C2495" w:rsidRPr="00816C4A" w:rsidRDefault="007C2495" w:rsidP="000634A6">
            <w:pPr>
              <w:pStyle w:val="TAH"/>
              <w:rPr>
                <w:lang w:eastAsia="en-GB"/>
              </w:rPr>
            </w:pPr>
            <w:r w:rsidRPr="00816C4A">
              <w:rPr>
                <w:lang w:eastAsia="en-GB"/>
              </w:rPr>
              <w:t>Byte(s)</w:t>
            </w:r>
          </w:p>
        </w:tc>
        <w:tc>
          <w:tcPr>
            <w:tcW w:w="4076" w:type="dxa"/>
          </w:tcPr>
          <w:p w:rsidR="007C2495" w:rsidRPr="00816C4A" w:rsidRDefault="007C2495" w:rsidP="000634A6">
            <w:pPr>
              <w:pStyle w:val="TAH"/>
              <w:rPr>
                <w:lang w:eastAsia="en-GB"/>
              </w:rPr>
            </w:pPr>
            <w:r w:rsidRPr="00816C4A">
              <w:rPr>
                <w:lang w:eastAsia="en-GB"/>
              </w:rPr>
              <w:t>Description</w:t>
            </w:r>
          </w:p>
        </w:tc>
        <w:tc>
          <w:tcPr>
            <w:tcW w:w="1134"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1914" w:type="dxa"/>
          </w:tcPr>
          <w:p w:rsidR="007C2495" w:rsidRPr="00816C4A" w:rsidRDefault="007C2495" w:rsidP="000634A6">
            <w:pPr>
              <w:pStyle w:val="TAC"/>
              <w:rPr>
                <w:lang w:eastAsia="en-GB"/>
              </w:rPr>
            </w:pPr>
            <w:r w:rsidRPr="00816C4A">
              <w:rPr>
                <w:lang w:eastAsia="en-GB"/>
              </w:rPr>
              <w:t>1</w:t>
            </w:r>
          </w:p>
        </w:tc>
        <w:tc>
          <w:tcPr>
            <w:tcW w:w="4076" w:type="dxa"/>
          </w:tcPr>
          <w:p w:rsidR="007C2495" w:rsidRPr="00816C4A" w:rsidRDefault="007C2495" w:rsidP="000634A6">
            <w:pPr>
              <w:pStyle w:val="TAL"/>
            </w:pPr>
            <w:r w:rsidRPr="00816C4A">
              <w:t>Bearer tag</w:t>
            </w:r>
          </w:p>
        </w:tc>
        <w:tc>
          <w:tcPr>
            <w:tcW w:w="1134"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914" w:type="dxa"/>
          </w:tcPr>
          <w:p w:rsidR="007C2495" w:rsidRPr="00816C4A" w:rsidRDefault="007C2495" w:rsidP="000634A6">
            <w:pPr>
              <w:pStyle w:val="TAC"/>
              <w:rPr>
                <w:lang w:eastAsia="en-GB"/>
              </w:rPr>
            </w:pPr>
            <w:r w:rsidRPr="00816C4A">
              <w:rPr>
                <w:lang w:eastAsia="en-GB"/>
              </w:rPr>
              <w:t>2 to (Y + 1)</w:t>
            </w:r>
          </w:p>
        </w:tc>
        <w:tc>
          <w:tcPr>
            <w:tcW w:w="4076" w:type="dxa"/>
          </w:tcPr>
          <w:p w:rsidR="007C2495" w:rsidRPr="00816C4A" w:rsidRDefault="007C2495" w:rsidP="000634A6">
            <w:pPr>
              <w:pStyle w:val="TAL"/>
            </w:pPr>
            <w:r w:rsidRPr="00816C4A">
              <w:t>Length (X)</w:t>
            </w:r>
          </w:p>
        </w:tc>
        <w:tc>
          <w:tcPr>
            <w:tcW w:w="1134" w:type="dxa"/>
          </w:tcPr>
          <w:p w:rsidR="007C2495" w:rsidRPr="00816C4A" w:rsidRDefault="007C2495" w:rsidP="000634A6">
            <w:pPr>
              <w:pStyle w:val="TAC"/>
              <w:rPr>
                <w:lang w:val="fr-FR" w:eastAsia="en-GB"/>
              </w:rPr>
            </w:pPr>
            <w:r w:rsidRPr="00816C4A">
              <w:rPr>
                <w:lang w:val="fr-FR" w:eastAsia="en-GB"/>
              </w:rPr>
              <w:t>Y</w:t>
            </w:r>
          </w:p>
        </w:tc>
      </w:tr>
      <w:tr w:rsidR="007C2495" w:rsidRPr="00816C4A" w:rsidTr="000634A6">
        <w:tblPrEx>
          <w:tblCellMar>
            <w:top w:w="0" w:type="dxa"/>
            <w:bottom w:w="0" w:type="dxa"/>
          </w:tblCellMar>
        </w:tblPrEx>
        <w:trPr>
          <w:jc w:val="center"/>
        </w:trPr>
        <w:tc>
          <w:tcPr>
            <w:tcW w:w="1914" w:type="dxa"/>
          </w:tcPr>
          <w:p w:rsidR="007C2495" w:rsidRPr="00816C4A" w:rsidRDefault="007C2495" w:rsidP="000634A6">
            <w:pPr>
              <w:pStyle w:val="TAC"/>
              <w:rPr>
                <w:lang w:val="fr-FR" w:eastAsia="en-GB"/>
              </w:rPr>
            </w:pPr>
            <w:r w:rsidRPr="00816C4A">
              <w:rPr>
                <w:lang w:val="fr-FR" w:eastAsia="en-GB"/>
              </w:rPr>
              <w:t xml:space="preserve">(Y+2) to (Y + X +1) </w:t>
            </w:r>
          </w:p>
        </w:tc>
        <w:tc>
          <w:tcPr>
            <w:tcW w:w="4076" w:type="dxa"/>
          </w:tcPr>
          <w:p w:rsidR="007C2495" w:rsidRPr="00816C4A" w:rsidRDefault="007C2495" w:rsidP="000634A6">
            <w:pPr>
              <w:pStyle w:val="TAL"/>
            </w:pPr>
            <w:r w:rsidRPr="00816C4A">
              <w:t>List of bearers in order of priority requested</w:t>
            </w:r>
          </w:p>
        </w:tc>
        <w:tc>
          <w:tcPr>
            <w:tcW w:w="1134" w:type="dxa"/>
          </w:tcPr>
          <w:p w:rsidR="007C2495" w:rsidRPr="00816C4A" w:rsidRDefault="007C2495" w:rsidP="000634A6">
            <w:pPr>
              <w:pStyle w:val="TAC"/>
              <w:rPr>
                <w:lang w:eastAsia="en-GB"/>
              </w:rPr>
            </w:pPr>
            <w:r w:rsidRPr="00816C4A">
              <w:rPr>
                <w:lang w:eastAsia="en-GB"/>
              </w:rPr>
              <w:t>X</w:t>
            </w:r>
          </w:p>
        </w:tc>
      </w:tr>
    </w:tbl>
    <w:p w:rsidR="007C2495" w:rsidRPr="00816C4A" w:rsidRDefault="007C2495" w:rsidP="007C2495"/>
    <w:p w:rsidR="007C2495" w:rsidRPr="00816C4A" w:rsidRDefault="007C2495" w:rsidP="007C2495">
      <w:r w:rsidRPr="00816C4A">
        <w:t>The ME shall use this list to choose which bearers are allowed in order of priority.</w:t>
      </w:r>
    </w:p>
    <w:p w:rsidR="007C2495" w:rsidRPr="00816C4A" w:rsidRDefault="007C2495" w:rsidP="007C2495">
      <w:pPr>
        <w:pStyle w:val="B1"/>
      </w:pPr>
      <w:r w:rsidRPr="00816C4A">
        <w:t>Coding of the bearers:</w:t>
      </w:r>
    </w:p>
    <w:p w:rsidR="007C2495" w:rsidRPr="00816C4A" w:rsidRDefault="007C2495" w:rsidP="007C2495">
      <w:pPr>
        <w:pStyle w:val="B1"/>
      </w:pPr>
      <w:r w:rsidRPr="00816C4A">
        <w:t>-</w:t>
      </w:r>
      <w:r w:rsidRPr="00816C4A">
        <w:tab/>
        <w:t>'00' = SMS;</w:t>
      </w:r>
    </w:p>
    <w:p w:rsidR="007C2495" w:rsidRPr="00816C4A" w:rsidRDefault="007C2495" w:rsidP="007C2495">
      <w:pPr>
        <w:pStyle w:val="B1"/>
        <w:rPr>
          <w:lang w:val="sv-SE"/>
        </w:rPr>
      </w:pPr>
      <w:r w:rsidRPr="00816C4A">
        <w:rPr>
          <w:lang w:val="sv-SE"/>
        </w:rPr>
        <w:t>-</w:t>
      </w:r>
      <w:r w:rsidRPr="00816C4A">
        <w:rPr>
          <w:lang w:val="sv-SE"/>
        </w:rPr>
        <w:tab/>
        <w:t>'01' = CSD;</w:t>
      </w:r>
    </w:p>
    <w:p w:rsidR="007C2495" w:rsidRPr="00816C4A" w:rsidRDefault="007C2495" w:rsidP="007C2495">
      <w:pPr>
        <w:pStyle w:val="B1"/>
        <w:rPr>
          <w:lang w:val="sv-SE"/>
        </w:rPr>
      </w:pPr>
      <w:r w:rsidRPr="00816C4A">
        <w:rPr>
          <w:lang w:val="sv-SE"/>
        </w:rPr>
        <w:lastRenderedPageBreak/>
        <w:t>-</w:t>
      </w:r>
      <w:r w:rsidRPr="00816C4A">
        <w:rPr>
          <w:lang w:val="sv-SE"/>
        </w:rPr>
        <w:tab/>
        <w:t>'02' = USSD;</w:t>
      </w:r>
    </w:p>
    <w:p w:rsidR="007C2495" w:rsidRPr="00816C4A" w:rsidRDefault="007C2495" w:rsidP="007C2495">
      <w:pPr>
        <w:pStyle w:val="B1"/>
        <w:rPr>
          <w:lang w:val="sv-SE"/>
        </w:rPr>
      </w:pPr>
      <w:r w:rsidRPr="00816C4A">
        <w:rPr>
          <w:lang w:val="sv-SE"/>
        </w:rPr>
        <w:t>-</w:t>
      </w:r>
      <w:r w:rsidRPr="00816C4A">
        <w:rPr>
          <w:lang w:val="sv-SE"/>
        </w:rPr>
        <w:tab/>
        <w:t>'03' = GPRS/UTRAN packet service/E-UTRAN/NG-RAN;</w:t>
      </w:r>
    </w:p>
    <w:p w:rsidR="007C2495" w:rsidRPr="00816C4A" w:rsidRDefault="007C2495" w:rsidP="007C2495">
      <w:pPr>
        <w:pStyle w:val="B1"/>
      </w:pPr>
      <w:r w:rsidRPr="00816C4A">
        <w:t>-</w:t>
      </w:r>
      <w:r w:rsidRPr="00816C4A">
        <w:tab/>
        <w:t>'04' to 'FF' = RFU.</w:t>
      </w:r>
    </w:p>
    <w:p w:rsidR="007C2495" w:rsidRPr="00816C4A" w:rsidRDefault="007C2495" w:rsidP="007C2495">
      <w:pPr>
        <w:pStyle w:val="Heading2"/>
      </w:pPr>
      <w:bookmarkStart w:id="2047" w:name="_Toc3200999"/>
      <w:bookmarkStart w:id="2048" w:name="_Toc20392742"/>
      <w:bookmarkStart w:id="2049" w:name="_Toc27774389"/>
      <w:bookmarkStart w:id="2050" w:name="_Toc44931204"/>
      <w:bookmarkStart w:id="2051" w:name="_Toc44932034"/>
      <w:bookmarkStart w:id="2052" w:name="_Toc44932514"/>
      <w:r w:rsidRPr="00816C4A">
        <w:t>8.50</w:t>
      </w:r>
      <w:r w:rsidRPr="00816C4A">
        <w:tab/>
        <w:t>Provisioning File Reference</w:t>
      </w:r>
      <w:bookmarkEnd w:id="2047"/>
      <w:bookmarkEnd w:id="2048"/>
      <w:bookmarkEnd w:id="2049"/>
      <w:bookmarkEnd w:id="2050"/>
      <w:bookmarkEnd w:id="2051"/>
      <w:bookmarkEnd w:id="2052"/>
    </w:p>
    <w:p w:rsidR="007C2495" w:rsidRPr="00816C4A" w:rsidRDefault="007C2495" w:rsidP="007C2495">
      <w:r w:rsidRPr="00816C4A">
        <w:t>See ETSI TS 102 223 [32] clause 8.50.</w:t>
      </w:r>
    </w:p>
    <w:p w:rsidR="007C2495" w:rsidRPr="00816C4A" w:rsidRDefault="007C2495" w:rsidP="007C2495">
      <w:pPr>
        <w:pStyle w:val="Heading2"/>
        <w:rPr>
          <w:lang w:val="fr-FR"/>
        </w:rPr>
      </w:pPr>
      <w:bookmarkStart w:id="2053" w:name="_Toc3201000"/>
      <w:bookmarkStart w:id="2054" w:name="_Toc20392743"/>
      <w:bookmarkStart w:id="2055" w:name="_Toc27774390"/>
      <w:bookmarkStart w:id="2056" w:name="_Toc44931205"/>
      <w:bookmarkStart w:id="2057" w:name="_Toc44932035"/>
      <w:bookmarkStart w:id="2058" w:name="_Toc44932515"/>
      <w:r w:rsidRPr="00816C4A">
        <w:rPr>
          <w:lang w:val="fr-FR"/>
        </w:rPr>
        <w:t>8.51</w:t>
      </w:r>
      <w:r w:rsidRPr="00816C4A">
        <w:rPr>
          <w:lang w:val="fr-FR"/>
        </w:rPr>
        <w:tab/>
        <w:t>Browser Termination Cause</w:t>
      </w:r>
      <w:bookmarkEnd w:id="2053"/>
      <w:bookmarkEnd w:id="2054"/>
      <w:bookmarkEnd w:id="2055"/>
      <w:bookmarkEnd w:id="2056"/>
      <w:bookmarkEnd w:id="2057"/>
      <w:bookmarkEnd w:id="2058"/>
    </w:p>
    <w:p w:rsidR="007C2495" w:rsidRPr="00816C4A" w:rsidRDefault="007C2495" w:rsidP="007C2495">
      <w:pPr>
        <w:rPr>
          <w:lang w:val="fr-FR"/>
        </w:rPr>
      </w:pPr>
      <w:r w:rsidRPr="00816C4A">
        <w:rPr>
          <w:lang w:val="fr-FR"/>
        </w:rPr>
        <w:t>See ETSI TS 102 223 [32] clause 8.51.</w:t>
      </w:r>
    </w:p>
    <w:p w:rsidR="007C2495" w:rsidRPr="00816C4A" w:rsidRDefault="007C2495" w:rsidP="007C2495">
      <w:pPr>
        <w:pStyle w:val="Heading2"/>
        <w:rPr>
          <w:lang w:val="fr-FR"/>
        </w:rPr>
      </w:pPr>
      <w:bookmarkStart w:id="2059" w:name="_Toc3201001"/>
      <w:bookmarkStart w:id="2060" w:name="_Toc20392744"/>
      <w:bookmarkStart w:id="2061" w:name="_Toc27774391"/>
      <w:bookmarkStart w:id="2062" w:name="_Toc44931206"/>
      <w:bookmarkStart w:id="2063" w:name="_Toc44932036"/>
      <w:bookmarkStart w:id="2064" w:name="_Toc44932516"/>
      <w:r w:rsidRPr="00816C4A">
        <w:rPr>
          <w:lang w:val="fr-FR"/>
        </w:rPr>
        <w:t>8.52</w:t>
      </w:r>
      <w:r w:rsidRPr="00816C4A">
        <w:rPr>
          <w:lang w:val="fr-FR"/>
        </w:rPr>
        <w:tab/>
        <w:t>Bearer description</w:t>
      </w:r>
      <w:bookmarkEnd w:id="2059"/>
      <w:bookmarkEnd w:id="2060"/>
      <w:bookmarkEnd w:id="2061"/>
      <w:bookmarkEnd w:id="2062"/>
      <w:bookmarkEnd w:id="2063"/>
      <w:bookmarkEnd w:id="2064"/>
    </w:p>
    <w:p w:rsidR="007C2495" w:rsidRPr="00816C4A" w:rsidRDefault="007C2495" w:rsidP="007C2495">
      <w:pPr>
        <w:pStyle w:val="TH"/>
        <w:spacing w:before="0" w:after="0"/>
        <w:rPr>
          <w:sz w:val="8"/>
          <w:szCs w:val="8"/>
          <w:lang w:val="fr-FR"/>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Bearer description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Length (X+1)</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C"/>
              <w:rPr>
                <w:lang w:eastAsia="en-GB"/>
              </w:rPr>
            </w:pPr>
            <w:r w:rsidRPr="00816C4A">
              <w:rPr>
                <w:lang w:eastAsia="en-GB"/>
              </w:rPr>
              <w:t>3</w:t>
            </w:r>
          </w:p>
        </w:tc>
        <w:tc>
          <w:tcPr>
            <w:tcW w:w="4961" w:type="dxa"/>
          </w:tcPr>
          <w:p w:rsidR="007C2495" w:rsidRPr="00816C4A" w:rsidRDefault="007C2495" w:rsidP="000634A6">
            <w:pPr>
              <w:pStyle w:val="TAL"/>
            </w:pPr>
            <w:r w:rsidRPr="00816C4A">
              <w:t>Bearer type</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C"/>
              <w:rPr>
                <w:lang w:eastAsia="en-GB"/>
              </w:rPr>
            </w:pPr>
            <w:r w:rsidRPr="00816C4A">
              <w:rPr>
                <w:lang w:eastAsia="en-GB"/>
              </w:rPr>
              <w:t>4 to (3+X)</w:t>
            </w:r>
          </w:p>
        </w:tc>
        <w:tc>
          <w:tcPr>
            <w:tcW w:w="4961" w:type="dxa"/>
          </w:tcPr>
          <w:p w:rsidR="007C2495" w:rsidRPr="00816C4A" w:rsidRDefault="007C2495" w:rsidP="000634A6">
            <w:pPr>
              <w:pStyle w:val="TAL"/>
            </w:pPr>
            <w:r w:rsidRPr="00816C4A">
              <w:t>Bearer parameters</w:t>
            </w:r>
          </w:p>
        </w:tc>
        <w:tc>
          <w:tcPr>
            <w:tcW w:w="1417" w:type="dxa"/>
          </w:tcPr>
          <w:p w:rsidR="007C2495" w:rsidRPr="00816C4A" w:rsidRDefault="007C2495" w:rsidP="000634A6">
            <w:pPr>
              <w:pStyle w:val="TAC"/>
              <w:rPr>
                <w:lang w:eastAsia="en-GB"/>
              </w:rPr>
            </w:pPr>
            <w:r w:rsidRPr="00816C4A">
              <w:rPr>
                <w:lang w:eastAsia="en-GB"/>
              </w:rPr>
              <w:t>X</w:t>
            </w:r>
          </w:p>
        </w:tc>
      </w:tr>
    </w:tbl>
    <w:p w:rsidR="007C2495" w:rsidRPr="00816C4A" w:rsidRDefault="007C2495" w:rsidP="007C2495"/>
    <w:p w:rsidR="007C2495" w:rsidRPr="00816C4A" w:rsidRDefault="007C2495" w:rsidP="007C2495">
      <w:pPr>
        <w:pStyle w:val="B1"/>
      </w:pPr>
      <w:r w:rsidRPr="00816C4A">
        <w:t>-</w:t>
      </w:r>
      <w:r w:rsidRPr="00816C4A">
        <w:tab/>
        <w:t>Bearer Type coding: in addition to the values defined in ETSI TS 102 223 [32], the following are defined:</w:t>
      </w:r>
    </w:p>
    <w:p w:rsidR="007C2495" w:rsidRPr="00816C4A" w:rsidRDefault="007C2495" w:rsidP="007C2495">
      <w:pPr>
        <w:pStyle w:val="B2"/>
        <w:rPr>
          <w:lang w:val="sv-SE"/>
        </w:rPr>
      </w:pPr>
      <w:r w:rsidRPr="00816C4A">
        <w:rPr>
          <w:lang w:val="sv-SE"/>
        </w:rPr>
        <w:t>'01' = CSD;</w:t>
      </w:r>
    </w:p>
    <w:p w:rsidR="007C2495" w:rsidRPr="00816C4A" w:rsidRDefault="007C2495" w:rsidP="007C2495">
      <w:pPr>
        <w:pStyle w:val="B2"/>
        <w:rPr>
          <w:lang w:val="sv-SE"/>
        </w:rPr>
      </w:pPr>
      <w:r w:rsidRPr="00816C4A">
        <w:rPr>
          <w:lang w:val="sv-SE"/>
        </w:rPr>
        <w:t>'02' = GPRS / UTRAN packet service / E-UTRAN.</w:t>
      </w:r>
    </w:p>
    <w:p w:rsidR="007C2495" w:rsidRPr="00816C4A" w:rsidRDefault="007C2495" w:rsidP="007C2495">
      <w:pPr>
        <w:pStyle w:val="B2"/>
      </w:pPr>
      <w:r w:rsidRPr="00816C4A">
        <w:t>'09' = UTRAN packet service with extended parameters / HSDPA / E-UTRAN.</w:t>
      </w:r>
    </w:p>
    <w:p w:rsidR="007C2495" w:rsidRPr="00816C4A" w:rsidRDefault="007C2495" w:rsidP="007C2495">
      <w:pPr>
        <w:pStyle w:val="B2"/>
        <w:rPr>
          <w:lang w:val="sv-SE"/>
        </w:rPr>
      </w:pPr>
      <w:r w:rsidRPr="00816C4A">
        <w:rPr>
          <w:lang w:val="sv-SE"/>
        </w:rPr>
        <w:t>'0A' = (I-)WLAN.</w:t>
      </w:r>
    </w:p>
    <w:p w:rsidR="007C2495" w:rsidRPr="00816C4A" w:rsidRDefault="007C2495" w:rsidP="007C2495">
      <w:pPr>
        <w:pStyle w:val="B2"/>
        <w:rPr>
          <w:lang w:val="sv-SE"/>
        </w:rPr>
      </w:pPr>
      <w:r w:rsidRPr="00816C4A">
        <w:rPr>
          <w:lang w:val="sv-SE"/>
        </w:rPr>
        <w:t>'0B' = E-UTRAN / mapped UTRAN packet service.</w:t>
      </w:r>
    </w:p>
    <w:p w:rsidR="007C2495" w:rsidRPr="00816C4A" w:rsidRDefault="007C2495" w:rsidP="007C2495">
      <w:pPr>
        <w:pStyle w:val="B2"/>
        <w:rPr>
          <w:lang w:val="sv-SE"/>
        </w:rPr>
      </w:pPr>
      <w:r w:rsidRPr="00816C4A">
        <w:rPr>
          <w:lang w:val="sv-SE"/>
        </w:rPr>
        <w:t>'0C'=NG-RAN</w:t>
      </w:r>
    </w:p>
    <w:p w:rsidR="007C2495" w:rsidRPr="00816C4A" w:rsidRDefault="007C2495" w:rsidP="007C2495">
      <w:pPr>
        <w:pStyle w:val="B2"/>
        <w:rPr>
          <w:lang w:val="sv-SE"/>
        </w:rPr>
      </w:pPr>
      <w:r w:rsidRPr="00816C4A">
        <w:rPr>
          <w:lang w:val="sv-SE"/>
        </w:rPr>
        <w:t>'0D' and '0E' = reserved for 3GPP (for future usage)</w:t>
      </w:r>
    </w:p>
    <w:p w:rsidR="007C2495" w:rsidRPr="00816C4A" w:rsidRDefault="007C2495" w:rsidP="007C2495">
      <w:pPr>
        <w:pStyle w:val="B1"/>
      </w:pPr>
      <w:r w:rsidRPr="00816C4A">
        <w:t>-</w:t>
      </w:r>
      <w:r w:rsidRPr="00816C4A">
        <w:tab/>
        <w:t>Bearer parameters coding: see the following clauses.</w:t>
      </w:r>
    </w:p>
    <w:p w:rsidR="007C2495" w:rsidRPr="00816C4A" w:rsidRDefault="007C2495" w:rsidP="007C2495">
      <w:pPr>
        <w:pStyle w:val="Heading3"/>
      </w:pPr>
      <w:bookmarkStart w:id="2065" w:name="_Toc3201002"/>
      <w:bookmarkStart w:id="2066" w:name="_Toc20392745"/>
      <w:bookmarkStart w:id="2067" w:name="_Toc27774392"/>
      <w:bookmarkStart w:id="2068" w:name="_Toc44931207"/>
      <w:bookmarkStart w:id="2069" w:name="_Toc44932037"/>
      <w:bookmarkStart w:id="2070" w:name="_Toc44932517"/>
      <w:r w:rsidRPr="00816C4A">
        <w:t>8.52.1</w:t>
      </w:r>
      <w:r w:rsidRPr="00816C4A">
        <w:tab/>
        <w:t>Bearer parameters for CSD</w:t>
      </w:r>
      <w:bookmarkEnd w:id="2065"/>
      <w:bookmarkEnd w:id="2066"/>
      <w:bookmarkEnd w:id="2067"/>
      <w:bookmarkEnd w:id="2068"/>
      <w:bookmarkEnd w:id="2069"/>
      <w:bookmarkEnd w:id="2070"/>
    </w:p>
    <w:p w:rsidR="007C2495" w:rsidRPr="00816C4A" w:rsidRDefault="007C2495" w:rsidP="007C2495">
      <w:r w:rsidRPr="00816C4A">
        <w:t>Contents: parameters specific to the bearer.</w:t>
      </w:r>
    </w:p>
    <w:p w:rsidR="007C2495" w:rsidRPr="00816C4A" w:rsidRDefault="007C2495" w:rsidP="007C2495">
      <w:r w:rsidRPr="00816C4A">
        <w:t>In this case X=3.</w:t>
      </w:r>
    </w:p>
    <w:p w:rsidR="007C2495" w:rsidRPr="00816C4A" w:rsidRDefault="007C2495" w:rsidP="007C2495">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rsidR="007C2495" w:rsidRPr="00816C4A" w:rsidRDefault="007C2495" w:rsidP="007C2495">
      <w:pPr>
        <w:pStyle w:val="B1"/>
      </w:pPr>
      <w:r w:rsidRPr="00816C4A">
        <w:t>Coding:</w:t>
      </w:r>
    </w:p>
    <w:p w:rsidR="007C2495" w:rsidRPr="00816C4A" w:rsidRDefault="007C2495" w:rsidP="007C2495">
      <w:pPr>
        <w:pStyle w:val="B1"/>
      </w:pPr>
      <w:r w:rsidRPr="00816C4A">
        <w:t>-</w:t>
      </w:r>
      <w:r w:rsidRPr="00816C4A">
        <w:tab/>
        <w:t>The following values are as defined in the TS 27.007 [12] for the select service bearer type "+CBST" extended command. They are coded in hexadecimal.</w:t>
      </w:r>
    </w:p>
    <w:p w:rsidR="007C2495" w:rsidRPr="00816C4A" w:rsidRDefault="007C2495" w:rsidP="007C2495">
      <w:pPr>
        <w:pStyle w:val="B1"/>
      </w:pPr>
      <w:r w:rsidRPr="00816C4A">
        <w:t>Coding of Byte 4:</w:t>
      </w:r>
    </w:p>
    <w:p w:rsidR="007C2495" w:rsidRPr="00816C4A" w:rsidRDefault="007C2495" w:rsidP="007C2495">
      <w:pPr>
        <w:pStyle w:val="B1"/>
      </w:pPr>
      <w:r w:rsidRPr="00816C4A">
        <w:t>-</w:t>
      </w:r>
      <w:r w:rsidRPr="00816C4A">
        <w:tab/>
        <w:t>Data rate: same as the "speed" subparameter defined in TS 27.007 [12].</w:t>
      </w:r>
    </w:p>
    <w:p w:rsidR="007C2495" w:rsidRPr="00816C4A" w:rsidRDefault="007C2495" w:rsidP="007C2495">
      <w:pPr>
        <w:pStyle w:val="B1"/>
      </w:pPr>
      <w:r w:rsidRPr="00816C4A">
        <w:t>Coding of byte 5:</w:t>
      </w:r>
    </w:p>
    <w:p w:rsidR="007C2495" w:rsidRPr="00816C4A" w:rsidRDefault="007C2495" w:rsidP="007C2495">
      <w:pPr>
        <w:pStyle w:val="B1"/>
      </w:pPr>
      <w:r w:rsidRPr="00816C4A">
        <w:lastRenderedPageBreak/>
        <w:t>-</w:t>
      </w:r>
      <w:r w:rsidRPr="00816C4A">
        <w:tab/>
        <w:t>Bearer service: same as the "name" subparameter defined in TS 27.007 [12].</w:t>
      </w:r>
    </w:p>
    <w:p w:rsidR="007C2495" w:rsidRPr="00816C4A" w:rsidRDefault="007C2495" w:rsidP="007C2495">
      <w:pPr>
        <w:pStyle w:val="B1"/>
      </w:pPr>
      <w:r w:rsidRPr="00816C4A">
        <w:t>Coding of Byte 6:</w:t>
      </w:r>
    </w:p>
    <w:p w:rsidR="007C2495" w:rsidRPr="00816C4A" w:rsidRDefault="007C2495" w:rsidP="007C2495">
      <w:pPr>
        <w:pStyle w:val="B1"/>
      </w:pPr>
      <w:r w:rsidRPr="00816C4A">
        <w:t>-</w:t>
      </w:r>
      <w:r w:rsidRPr="00816C4A">
        <w:tab/>
        <w:t>Connection element: same as the "ce" subparameter defined in TS 27.007 [12].</w:t>
      </w:r>
    </w:p>
    <w:p w:rsidR="007C2495" w:rsidRPr="00816C4A" w:rsidRDefault="007C2495" w:rsidP="007C2495">
      <w:pPr>
        <w:pStyle w:val="Heading3"/>
      </w:pPr>
      <w:bookmarkStart w:id="2071" w:name="_Toc3201003"/>
      <w:bookmarkStart w:id="2072" w:name="_Toc20392746"/>
      <w:bookmarkStart w:id="2073" w:name="_Toc27774393"/>
      <w:bookmarkStart w:id="2074" w:name="_Toc44931208"/>
      <w:bookmarkStart w:id="2075" w:name="_Toc44932038"/>
      <w:bookmarkStart w:id="2076" w:name="_Toc44932518"/>
      <w:r w:rsidRPr="00816C4A">
        <w:t>8.52.2</w:t>
      </w:r>
      <w:r w:rsidRPr="00816C4A">
        <w:tab/>
        <w:t>Bearer parameters for GPRS/UTRAN Packet Service/E-UTRAN</w:t>
      </w:r>
      <w:bookmarkEnd w:id="2071"/>
      <w:bookmarkEnd w:id="2072"/>
      <w:bookmarkEnd w:id="2073"/>
      <w:bookmarkEnd w:id="2074"/>
      <w:bookmarkEnd w:id="2075"/>
      <w:bookmarkEnd w:id="2076"/>
    </w:p>
    <w:p w:rsidR="007C2495" w:rsidRPr="00816C4A" w:rsidRDefault="007C2495" w:rsidP="007C2495">
      <w:r w:rsidRPr="00816C4A">
        <w:t xml:space="preserve">Contents: parameters describing the Quality of Service (QoS) and the type of PDP. This is an element of the PDP context. These parameters can be used for </w:t>
      </w:r>
      <w:r w:rsidR="00457849" w:rsidRPr="00404301">
        <w:t>3G</w:t>
      </w:r>
      <w:r w:rsidR="00457849">
        <w:t>PP network</w:t>
      </w:r>
      <w:r w:rsidR="00457849" w:rsidRPr="00404301">
        <w:t xml:space="preserve"> packet service.</w:t>
      </w:r>
    </w:p>
    <w:p w:rsidR="007C2495" w:rsidRPr="00816C4A" w:rsidRDefault="007C2495" w:rsidP="007C2495">
      <w:r w:rsidRPr="00816C4A">
        <w:t>In this case X=6.</w:t>
      </w:r>
    </w:p>
    <w:p w:rsidR="007C2495" w:rsidRPr="00816C4A" w:rsidRDefault="007C2495" w:rsidP="007C2495">
      <w:pPr>
        <w:pStyle w:val="B1"/>
      </w:pPr>
      <w:r w:rsidRPr="00816C4A">
        <w:t>Coding:</w:t>
      </w:r>
    </w:p>
    <w:p w:rsidR="007C2495" w:rsidRPr="00816C4A" w:rsidRDefault="007C2495" w:rsidP="007C2495">
      <w:pPr>
        <w:pStyle w:val="B1"/>
      </w:pPr>
      <w:r w:rsidRPr="00816C4A">
        <w:t>-</w:t>
      </w:r>
      <w:r w:rsidRPr="00816C4A">
        <w:tab/>
        <w:t>The following values are as defined in the TS 27.007 [12], for the "+CGQREQ" extended command. They are coded in hexadecimal.</w:t>
      </w:r>
    </w:p>
    <w:p w:rsidR="007C2495" w:rsidRPr="00816C4A" w:rsidRDefault="007C2495" w:rsidP="007C2495">
      <w:pPr>
        <w:pStyle w:val="B1"/>
      </w:pPr>
      <w:r w:rsidRPr="00816C4A">
        <w:t>Coding of Byte 4:</w:t>
      </w:r>
    </w:p>
    <w:p w:rsidR="007C2495" w:rsidRPr="00816C4A" w:rsidRDefault="007C2495" w:rsidP="007C2495">
      <w:pPr>
        <w:pStyle w:val="B1"/>
      </w:pPr>
      <w:r w:rsidRPr="00816C4A">
        <w:t>-</w:t>
      </w:r>
      <w:r w:rsidRPr="00816C4A">
        <w:tab/>
        <w:t>Precedence class: same as the "precedence" subparameter, defined in TS 27.007 [12].</w:t>
      </w:r>
    </w:p>
    <w:p w:rsidR="007C2495" w:rsidRPr="00816C4A" w:rsidRDefault="007C2495" w:rsidP="007C2495">
      <w:pPr>
        <w:pStyle w:val="B1"/>
      </w:pPr>
      <w:r w:rsidRPr="00816C4A">
        <w:t>Coding of Byte 5:</w:t>
      </w:r>
    </w:p>
    <w:p w:rsidR="007C2495" w:rsidRPr="00816C4A" w:rsidRDefault="007C2495" w:rsidP="007C2495">
      <w:pPr>
        <w:pStyle w:val="B1"/>
      </w:pPr>
      <w:r w:rsidRPr="00816C4A">
        <w:t>-</w:t>
      </w:r>
      <w:r w:rsidRPr="00816C4A">
        <w:tab/>
        <w:t>Delay class: same as the "delay" subparameter, defined in TS 27.007 [12].</w:t>
      </w:r>
    </w:p>
    <w:p w:rsidR="007C2495" w:rsidRPr="00816C4A" w:rsidRDefault="007C2495" w:rsidP="007C2495">
      <w:pPr>
        <w:pStyle w:val="B1"/>
      </w:pPr>
      <w:r w:rsidRPr="00816C4A">
        <w:t>Coding of Byte 6:</w:t>
      </w:r>
    </w:p>
    <w:p w:rsidR="007C2495" w:rsidRPr="00816C4A" w:rsidRDefault="007C2495" w:rsidP="007C2495">
      <w:pPr>
        <w:pStyle w:val="B1"/>
      </w:pPr>
      <w:r w:rsidRPr="00816C4A">
        <w:t>-</w:t>
      </w:r>
      <w:r w:rsidRPr="00816C4A">
        <w:tab/>
        <w:t>Reliability class: same as the "reliability" subparameter, defined in TS 27.007 [12].</w:t>
      </w:r>
    </w:p>
    <w:p w:rsidR="007C2495" w:rsidRPr="00816C4A" w:rsidRDefault="007C2495" w:rsidP="007C2495">
      <w:pPr>
        <w:pStyle w:val="B1"/>
      </w:pPr>
      <w:r w:rsidRPr="00816C4A">
        <w:t>Coding of Byte 7:</w:t>
      </w:r>
    </w:p>
    <w:p w:rsidR="007C2495" w:rsidRPr="00816C4A" w:rsidRDefault="007C2495" w:rsidP="007C2495">
      <w:pPr>
        <w:pStyle w:val="B1"/>
      </w:pPr>
      <w:r w:rsidRPr="00816C4A">
        <w:t>-</w:t>
      </w:r>
      <w:r w:rsidRPr="00816C4A">
        <w:tab/>
        <w:t>Peak throughput class: same as the "peak" subparameter, defined in TS 27.007 [12].</w:t>
      </w:r>
    </w:p>
    <w:p w:rsidR="007C2495" w:rsidRPr="00816C4A" w:rsidRDefault="007C2495" w:rsidP="007C2495">
      <w:pPr>
        <w:pStyle w:val="B1"/>
      </w:pPr>
      <w:r w:rsidRPr="00816C4A">
        <w:t>Coding of Byte 8:</w:t>
      </w:r>
    </w:p>
    <w:p w:rsidR="007C2495" w:rsidRPr="00816C4A" w:rsidRDefault="007C2495" w:rsidP="007C2495">
      <w:pPr>
        <w:pStyle w:val="B1"/>
      </w:pPr>
      <w:r w:rsidRPr="00816C4A">
        <w:t>-</w:t>
      </w:r>
      <w:r w:rsidRPr="00816C4A">
        <w:tab/>
        <w:t>Mean throughput class: same as the "mean" subparameter, defined in TS 27.007 [12].</w:t>
      </w:r>
    </w:p>
    <w:p w:rsidR="007C2495" w:rsidRPr="00816C4A" w:rsidRDefault="007C2495" w:rsidP="007C2495">
      <w:pPr>
        <w:pStyle w:val="B1"/>
      </w:pPr>
      <w:r w:rsidRPr="00816C4A">
        <w:t>Coding of Byte 9:</w:t>
      </w:r>
    </w:p>
    <w:p w:rsidR="007C2495" w:rsidRPr="00816C4A" w:rsidRDefault="007C2495" w:rsidP="007C2495">
      <w:pPr>
        <w:pStyle w:val="B1"/>
      </w:pPr>
      <w:r w:rsidRPr="00816C4A">
        <w:t>-</w:t>
      </w:r>
      <w:r w:rsidRPr="00816C4A">
        <w:tab/>
        <w:t>Packet data protocol type (PDP type):</w:t>
      </w:r>
    </w:p>
    <w:p w:rsidR="007C2495" w:rsidRPr="00816C4A" w:rsidRDefault="007C2495" w:rsidP="007C2495">
      <w:pPr>
        <w:pStyle w:val="B2"/>
      </w:pPr>
      <w:r w:rsidRPr="00816C4A">
        <w:t>'02' = IP (Internet Protocol, IETF STD 5);</w:t>
      </w:r>
    </w:p>
    <w:p w:rsidR="007C2495" w:rsidRPr="00816C4A" w:rsidRDefault="007C2495" w:rsidP="007C2495">
      <w:pPr>
        <w:pStyle w:val="B2"/>
      </w:pPr>
      <w:r w:rsidRPr="00816C4A">
        <w:t>'07' = Non-IP (Transfer of Non-IP data to external packet data network);</w:t>
      </w:r>
    </w:p>
    <w:p w:rsidR="007C2495" w:rsidRPr="00816C4A" w:rsidRDefault="007C2495" w:rsidP="007C2495">
      <w:pPr>
        <w:pStyle w:val="B2"/>
      </w:pPr>
      <w:r w:rsidRPr="00816C4A">
        <w:t>all other values are reserved.</w:t>
      </w:r>
    </w:p>
    <w:p w:rsidR="007C2495" w:rsidRPr="00816C4A" w:rsidRDefault="007C2495" w:rsidP="007C2495">
      <w:pPr>
        <w:pStyle w:val="B2"/>
        <w:ind w:left="568"/>
      </w:pPr>
      <w:r w:rsidRPr="00816C4A">
        <w:t>Note: The mapping between the UTRAN and E-UTRAN QoS parameters are defined in TS 23.203 [47].</w:t>
      </w:r>
    </w:p>
    <w:p w:rsidR="007C2495" w:rsidRPr="00816C4A" w:rsidRDefault="007C2495" w:rsidP="007C2495">
      <w:pPr>
        <w:pStyle w:val="Heading3"/>
      </w:pPr>
      <w:bookmarkStart w:id="2077" w:name="_Toc3201004"/>
      <w:bookmarkStart w:id="2078" w:name="_Toc20392747"/>
      <w:bookmarkStart w:id="2079" w:name="_Toc27774394"/>
      <w:bookmarkStart w:id="2080" w:name="_Toc44931209"/>
      <w:bookmarkStart w:id="2081" w:name="_Toc44932039"/>
      <w:bookmarkStart w:id="2082" w:name="_Toc44932519"/>
      <w:r w:rsidRPr="00816C4A">
        <w:t>8.52.3</w:t>
      </w:r>
      <w:r w:rsidRPr="00816C4A">
        <w:tab/>
        <w:t>Bearer parameters for UTRAN Packet Service with extended parameters / HSDPA / E-UTRAN</w:t>
      </w:r>
      <w:bookmarkEnd w:id="2077"/>
      <w:bookmarkEnd w:id="2078"/>
      <w:bookmarkEnd w:id="2079"/>
      <w:bookmarkEnd w:id="2080"/>
      <w:bookmarkEnd w:id="2081"/>
      <w:bookmarkEnd w:id="2082"/>
    </w:p>
    <w:p w:rsidR="007C2495" w:rsidRPr="00816C4A" w:rsidRDefault="007C2495" w:rsidP="007C2495">
      <w:r w:rsidRPr="00816C4A">
        <w:t>Contents: parameters describing the Quality of Service (QoS) and the type of PDP. This is an element of the PDP context.</w:t>
      </w:r>
    </w:p>
    <w:p w:rsidR="007C2495" w:rsidRPr="00816C4A" w:rsidRDefault="007C2495" w:rsidP="007C2495">
      <w:r w:rsidRPr="00816C4A">
        <w:t>In this case X=17.</w:t>
      </w:r>
    </w:p>
    <w:p w:rsidR="007C2495" w:rsidRPr="00816C4A" w:rsidRDefault="007C2495" w:rsidP="007C2495">
      <w:pPr>
        <w:pStyle w:val="B1"/>
      </w:pPr>
      <w:r w:rsidRPr="00816C4A">
        <w:t>Coding:</w:t>
      </w:r>
    </w:p>
    <w:p w:rsidR="007C2495" w:rsidRPr="00816C4A" w:rsidRDefault="007C2495" w:rsidP="007C2495">
      <w:pPr>
        <w:pStyle w:val="B1"/>
      </w:pPr>
      <w:r w:rsidRPr="00816C4A">
        <w:t>-</w:t>
      </w:r>
      <w:r w:rsidRPr="00816C4A">
        <w:tab/>
        <w:t>The following values are as defined in the TS 27.007 [12], for the "+CGEQREQ" extended command. They are coded in hexadecimal.</w:t>
      </w:r>
    </w:p>
    <w:p w:rsidR="007C2495" w:rsidRPr="00816C4A" w:rsidRDefault="007C2495" w:rsidP="007C2495">
      <w:pPr>
        <w:pStyle w:val="B1"/>
      </w:pPr>
      <w:r w:rsidRPr="00816C4A">
        <w:t>Coding of Byte 4:</w:t>
      </w:r>
    </w:p>
    <w:p w:rsidR="007C2495" w:rsidRPr="00816C4A" w:rsidRDefault="007C2495" w:rsidP="007C2495">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rsidR="007C2495" w:rsidRPr="00816C4A" w:rsidRDefault="007C2495" w:rsidP="007C2495">
      <w:pPr>
        <w:pStyle w:val="B1"/>
      </w:pPr>
      <w:r w:rsidRPr="00816C4A">
        <w:lastRenderedPageBreak/>
        <w:t>Coding of Byte 5 and 6:</w:t>
      </w:r>
    </w:p>
    <w:p w:rsidR="007C2495" w:rsidRPr="00816C4A" w:rsidRDefault="007C2495" w:rsidP="007C2495">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rsidR="007C2495" w:rsidRPr="00816C4A" w:rsidRDefault="007C2495" w:rsidP="007C2495">
      <w:pPr>
        <w:pStyle w:val="B1"/>
      </w:pPr>
      <w:r w:rsidRPr="00816C4A">
        <w:t>Coding of Byte 7 and 8:</w:t>
      </w:r>
    </w:p>
    <w:p w:rsidR="007C2495" w:rsidRPr="00816C4A" w:rsidRDefault="007C2495" w:rsidP="007C2495">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rsidR="007C2495" w:rsidRPr="00816C4A" w:rsidRDefault="007C2495" w:rsidP="007C2495">
      <w:pPr>
        <w:pStyle w:val="B1"/>
      </w:pPr>
      <w:r w:rsidRPr="00816C4A">
        <w:t>Coding of Byte 9 and 10:</w:t>
      </w:r>
    </w:p>
    <w:p w:rsidR="007C2495" w:rsidRPr="00816C4A" w:rsidRDefault="007C2495" w:rsidP="007C2495">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rsidR="007C2495" w:rsidRPr="00816C4A" w:rsidRDefault="007C2495" w:rsidP="007C2495">
      <w:pPr>
        <w:pStyle w:val="B1"/>
      </w:pPr>
      <w:r w:rsidRPr="00816C4A">
        <w:t>Coding of Byte 11 and 12:</w:t>
      </w:r>
    </w:p>
    <w:p w:rsidR="007C2495" w:rsidRPr="00816C4A" w:rsidRDefault="007C2495" w:rsidP="007C2495">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rsidR="007C2495" w:rsidRPr="00816C4A" w:rsidRDefault="007C2495" w:rsidP="007C2495">
      <w:pPr>
        <w:pStyle w:val="B1"/>
      </w:pPr>
      <w:r w:rsidRPr="00816C4A">
        <w:t>Coding of Byte 13:</w:t>
      </w:r>
    </w:p>
    <w:p w:rsidR="007C2495" w:rsidRPr="00816C4A" w:rsidRDefault="007C2495" w:rsidP="007C2495">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rsidR="007C2495" w:rsidRPr="00816C4A" w:rsidRDefault="007C2495" w:rsidP="007C2495">
      <w:pPr>
        <w:pStyle w:val="B1"/>
      </w:pPr>
      <w:r w:rsidRPr="00816C4A">
        <w:t>Coding of Byte 14:</w:t>
      </w:r>
    </w:p>
    <w:p w:rsidR="007C2495" w:rsidRPr="00816C4A" w:rsidRDefault="007C2495" w:rsidP="007C2495">
      <w:pPr>
        <w:pStyle w:val="B1"/>
        <w:ind w:left="284" w:firstLine="0"/>
        <w:rPr>
          <w:rFonts w:ascii="Times" w:hAnsi="Times"/>
        </w:rPr>
      </w:pPr>
      <w:r w:rsidRPr="00816C4A">
        <w:rPr>
          <w:rFonts w:ascii="Times" w:hAnsi="Times"/>
        </w:rPr>
        <w:t>-</w:t>
      </w:r>
      <w:r w:rsidRPr="00816C4A">
        <w:rPr>
          <w:rFonts w:ascii="Times" w:hAnsi="Times"/>
        </w:rPr>
        <w:tab/>
        <w:t>Maximum SDU size: same as the "Maximum SDU size" subparameter, defined in TS 24.008 [9].</w:t>
      </w:r>
    </w:p>
    <w:p w:rsidR="007C2495" w:rsidRPr="00816C4A" w:rsidRDefault="007C2495" w:rsidP="007C2495">
      <w:pPr>
        <w:pStyle w:val="B1"/>
      </w:pPr>
      <w:r w:rsidRPr="00816C4A">
        <w:t>Coding of Byte 15:</w:t>
      </w:r>
    </w:p>
    <w:p w:rsidR="007C2495" w:rsidRPr="00816C4A" w:rsidRDefault="007C2495" w:rsidP="007C2495">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rsidR="007C2495" w:rsidRPr="00816C4A" w:rsidRDefault="007C2495" w:rsidP="007C2495">
      <w:pPr>
        <w:pStyle w:val="B1"/>
      </w:pPr>
      <w:r w:rsidRPr="00816C4A">
        <w:t>Coding of Byte 16:</w:t>
      </w:r>
    </w:p>
    <w:p w:rsidR="007C2495" w:rsidRPr="00816C4A" w:rsidRDefault="007C2495" w:rsidP="007C2495">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rsidR="007C2495" w:rsidRPr="00816C4A" w:rsidRDefault="007C2495" w:rsidP="007C2495">
      <w:pPr>
        <w:pStyle w:val="B1"/>
      </w:pPr>
      <w:r w:rsidRPr="00816C4A">
        <w:t>Coding of Byte 17:</w:t>
      </w:r>
    </w:p>
    <w:p w:rsidR="007C2495" w:rsidRPr="00816C4A" w:rsidRDefault="007C2495" w:rsidP="007C2495">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rsidR="007C2495" w:rsidRPr="00816C4A" w:rsidRDefault="007C2495" w:rsidP="007C2495">
      <w:pPr>
        <w:pStyle w:val="B1"/>
      </w:pPr>
      <w:r w:rsidRPr="00816C4A">
        <w:t>Coding of Byte 18:</w:t>
      </w:r>
    </w:p>
    <w:p w:rsidR="007C2495" w:rsidRPr="00816C4A" w:rsidRDefault="007C2495" w:rsidP="007C2495">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[12] , coded in the first 6 bits. The 2 most significant bits shall be set to 0.</w:t>
      </w:r>
    </w:p>
    <w:p w:rsidR="007C2495" w:rsidRPr="00816C4A" w:rsidRDefault="007C2495" w:rsidP="007C2495">
      <w:pPr>
        <w:pStyle w:val="B1"/>
      </w:pPr>
      <w:r w:rsidRPr="00816C4A">
        <w:t>Coding of Byte 19:</w:t>
      </w:r>
    </w:p>
    <w:p w:rsidR="007C2495" w:rsidRPr="00816C4A" w:rsidRDefault="007C2495" w:rsidP="007C2495">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rsidR="007C2495" w:rsidRPr="00816C4A" w:rsidRDefault="007C2495" w:rsidP="007C2495">
      <w:pPr>
        <w:pStyle w:val="B1"/>
      </w:pPr>
      <w:r w:rsidRPr="00816C4A">
        <w:t>Coding of Byte 20:</w:t>
      </w:r>
    </w:p>
    <w:p w:rsidR="007C2495" w:rsidRPr="00816C4A" w:rsidRDefault="007C2495" w:rsidP="007C2495">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rsidR="007C2495" w:rsidRPr="00816C4A" w:rsidRDefault="007C2495" w:rsidP="007C2495">
      <w:pPr>
        <w:pStyle w:val="NO"/>
        <w:ind w:left="720" w:hanging="432"/>
        <w:rPr>
          <w:noProof/>
        </w:rPr>
      </w:pPr>
      <w:r w:rsidRPr="00816C4A">
        <w:rPr>
          <w:noProof/>
        </w:rPr>
        <w:t>Note 1: HSDPA parameters and UTRAN Packet Service parameters are the same except for the maximum bitrate DL and the guaranteed bitrate DL, which can be higher for HSDPA (see TS 24.008 [9]).</w:t>
      </w:r>
    </w:p>
    <w:p w:rsidR="007C2495" w:rsidRPr="00816C4A" w:rsidRDefault="007C2495" w:rsidP="007C2495">
      <w:pPr>
        <w:pStyle w:val="NO"/>
        <w:ind w:left="720" w:hanging="432"/>
        <w:rPr>
          <w:noProof/>
        </w:rPr>
      </w:pPr>
      <w:r w:rsidRPr="00816C4A">
        <w:t>Note 2: The mapping between the UTRAN and E-UTRAN QoS parameters are defined in TS 23.203 [47].</w:t>
      </w:r>
    </w:p>
    <w:p w:rsidR="007C2495" w:rsidRPr="00816C4A" w:rsidRDefault="007C2495" w:rsidP="007C2495">
      <w:pPr>
        <w:pStyle w:val="Heading3"/>
      </w:pPr>
      <w:bookmarkStart w:id="2083" w:name="_Toc3201005"/>
      <w:bookmarkStart w:id="2084" w:name="_Toc20392748"/>
      <w:bookmarkStart w:id="2085" w:name="_Toc27774395"/>
      <w:bookmarkStart w:id="2086" w:name="_Toc44931210"/>
      <w:bookmarkStart w:id="2087" w:name="_Toc44932040"/>
      <w:bookmarkStart w:id="2088" w:name="_Toc44932520"/>
      <w:r w:rsidRPr="00816C4A">
        <w:t>8.52.4</w:t>
      </w:r>
      <w:r w:rsidRPr="00816C4A">
        <w:tab/>
        <w:t>Bearer parameters for (I-)WLAN</w:t>
      </w:r>
      <w:bookmarkEnd w:id="2083"/>
      <w:bookmarkEnd w:id="2084"/>
      <w:bookmarkEnd w:id="2085"/>
      <w:bookmarkEnd w:id="2086"/>
      <w:bookmarkEnd w:id="2087"/>
      <w:bookmarkEnd w:id="2088"/>
    </w:p>
    <w:p w:rsidR="007C2495" w:rsidRPr="00816C4A" w:rsidRDefault="007C2495" w:rsidP="007C2495">
      <w:r w:rsidRPr="00816C4A">
        <w:t>Content: parameters specific to the bearer. RFU.</w:t>
      </w:r>
    </w:p>
    <w:p w:rsidR="007C2495" w:rsidRPr="00816C4A" w:rsidRDefault="007C2495" w:rsidP="007C2495">
      <w:r w:rsidRPr="00816C4A">
        <w:t>In this case X=0</w:t>
      </w:r>
    </w:p>
    <w:p w:rsidR="007C2495" w:rsidRPr="00816C4A" w:rsidRDefault="007C2495" w:rsidP="007C2495">
      <w:pPr>
        <w:pStyle w:val="Heading3"/>
      </w:pPr>
      <w:bookmarkStart w:id="2089" w:name="_Toc3201006"/>
      <w:bookmarkStart w:id="2090" w:name="_Toc20392749"/>
      <w:bookmarkStart w:id="2091" w:name="_Toc27774396"/>
      <w:bookmarkStart w:id="2092" w:name="_Toc44931211"/>
      <w:bookmarkStart w:id="2093" w:name="_Toc44932041"/>
      <w:bookmarkStart w:id="2094" w:name="_Toc44932521"/>
      <w:r w:rsidRPr="00816C4A">
        <w:lastRenderedPageBreak/>
        <w:t>8.52.5</w:t>
      </w:r>
      <w:r w:rsidRPr="00816C4A">
        <w:tab/>
        <w:t>Bearer parameters for E-UTRAN / mapped UTRAN packet service</w:t>
      </w:r>
      <w:bookmarkEnd w:id="2089"/>
      <w:bookmarkEnd w:id="2090"/>
      <w:bookmarkEnd w:id="2091"/>
      <w:bookmarkEnd w:id="2092"/>
      <w:bookmarkEnd w:id="2093"/>
      <w:bookmarkEnd w:id="2094"/>
    </w:p>
    <w:p w:rsidR="007C2495" w:rsidRPr="00816C4A" w:rsidRDefault="007C2495" w:rsidP="007C2495">
      <w:r w:rsidRPr="00816C4A">
        <w:t>Contents: parameters describing the Quality of Service (QoS) and the type of PDP. This is an element of the PDP context.</w:t>
      </w:r>
    </w:p>
    <w:p w:rsidR="007C2495" w:rsidRPr="00816C4A" w:rsidRDefault="007C2495" w:rsidP="007C2495">
      <w:r w:rsidRPr="00816C4A">
        <w:t xml:space="preserve">In this case X=2 or X=6 or X=10 or X=14, depending on the size of the "EPS quality of service" information element and the resource type (GBR or non-GBR). </w:t>
      </w:r>
    </w:p>
    <w:p w:rsidR="007C2495" w:rsidRPr="00816C4A" w:rsidRDefault="007C2495" w:rsidP="007C2495">
      <w:r w:rsidRPr="00816C4A">
        <w:t>In case of a non-GBR QCI, the QoS octets in the "EPS quality of service" information element are ignored by the UE, as specified in TS 24.301 [46]. In this case, the UE shall use X=2, passing only the QCI value.</w:t>
      </w:r>
    </w:p>
    <w:p w:rsidR="007C2495" w:rsidRPr="00816C4A" w:rsidRDefault="007C2495" w:rsidP="007C2495">
      <w:pPr>
        <w:pStyle w:val="B1"/>
      </w:pPr>
      <w:r w:rsidRPr="00816C4A">
        <w:t>Coding of Byte 4 to Byte X+2:</w:t>
      </w:r>
    </w:p>
    <w:p w:rsidR="007C2495" w:rsidRPr="00816C4A" w:rsidRDefault="007C2495" w:rsidP="007C2495">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rmation element, defined in TS 24.301 [46].</w:t>
      </w:r>
    </w:p>
    <w:p w:rsidR="007C2495" w:rsidRPr="00816C4A" w:rsidRDefault="007C2495" w:rsidP="007C2495">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rsidR="007C2495" w:rsidRPr="00816C4A" w:rsidRDefault="007C2495" w:rsidP="007C2495">
      <w:pPr>
        <w:pStyle w:val="B1"/>
      </w:pPr>
      <w:r w:rsidRPr="00816C4A">
        <w:t>Coding of Byte X+3:</w:t>
      </w:r>
    </w:p>
    <w:p w:rsidR="007C2495" w:rsidRPr="00816C4A" w:rsidRDefault="007C2495" w:rsidP="007C2495">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rsidR="007C2495" w:rsidRPr="00816C4A" w:rsidRDefault="007C2495" w:rsidP="007C2495">
      <w:pPr>
        <w:rPr>
          <w:noProof/>
        </w:rPr>
      </w:pPr>
      <w:r w:rsidRPr="00816C4A">
        <w:rPr>
          <w:noProof/>
        </w:rPr>
        <w:t>NOTE: the UICC should handle the cases with X &gt; 14 gracefully, ignoring additional octets.</w:t>
      </w:r>
    </w:p>
    <w:p w:rsidR="007C2495" w:rsidRPr="00816C4A" w:rsidRDefault="007C2495" w:rsidP="007C2495">
      <w:pPr>
        <w:pStyle w:val="Heading3"/>
      </w:pPr>
      <w:bookmarkStart w:id="2095" w:name="_Toc3201007"/>
      <w:bookmarkStart w:id="2096" w:name="_Toc20392750"/>
      <w:bookmarkStart w:id="2097" w:name="_Toc27774397"/>
      <w:bookmarkStart w:id="2098" w:name="_Toc44931212"/>
      <w:bookmarkStart w:id="2099" w:name="_Toc44932042"/>
      <w:bookmarkStart w:id="2100" w:name="_Toc44932522"/>
      <w:r w:rsidRPr="00816C4A">
        <w:t>8.52.6</w:t>
      </w:r>
      <w:r w:rsidRPr="00816C4A">
        <w:tab/>
        <w:t>Bearer parameters for NG-RAN</w:t>
      </w:r>
      <w:bookmarkEnd w:id="2095"/>
      <w:bookmarkEnd w:id="2096"/>
      <w:bookmarkEnd w:id="2097"/>
      <w:bookmarkEnd w:id="2098"/>
      <w:bookmarkEnd w:id="2099"/>
      <w:bookmarkEnd w:id="2100"/>
    </w:p>
    <w:p w:rsidR="007C2495" w:rsidRPr="00816C4A" w:rsidRDefault="007C2495" w:rsidP="007C2495">
      <w:r w:rsidRPr="00816C4A">
        <w:t>Contents: parameters describing the type of PDU session. This is an element of the PDU session context.</w:t>
      </w:r>
    </w:p>
    <w:p w:rsidR="007C2495" w:rsidRPr="00816C4A" w:rsidRDefault="007C2495" w:rsidP="007C2495">
      <w:r w:rsidRPr="00816C4A">
        <w:t xml:space="preserve">The Bearer parameters for NR shall contain the PDU session type. </w:t>
      </w:r>
    </w:p>
    <w:p w:rsidR="007C2495" w:rsidRPr="00816C4A" w:rsidRDefault="007C2495" w:rsidP="007C2495">
      <w:r w:rsidRPr="00816C4A">
        <w:t>Length:</w:t>
      </w:r>
    </w:p>
    <w:p w:rsidR="007C2495" w:rsidRPr="00816C4A" w:rsidRDefault="007C2495" w:rsidP="007C2495">
      <w:pPr>
        <w:pStyle w:val="B1"/>
      </w:pPr>
      <w:r>
        <w:t>-</w:t>
      </w:r>
      <w:r>
        <w:tab/>
      </w:r>
      <w:r w:rsidRPr="00816C4A">
        <w:t>1 to X Bytes</w:t>
      </w:r>
    </w:p>
    <w:p w:rsidR="007C2495" w:rsidRPr="00816C4A" w:rsidRDefault="007C2495" w:rsidP="007C2495">
      <w:pPr>
        <w:pStyle w:val="B2"/>
      </w:pPr>
      <w:r w:rsidRPr="00816C4A">
        <w:t>Coding:</w:t>
      </w:r>
    </w:p>
    <w:p w:rsidR="007C2495" w:rsidRPr="00816C4A" w:rsidRDefault="007C2495" w:rsidP="007C2495">
      <w:pPr>
        <w:pStyle w:val="B1"/>
      </w:pPr>
      <w:r>
        <w:t>-</w:t>
      </w:r>
      <w:r>
        <w:tab/>
      </w:r>
      <w:r w:rsidRPr="00816C4A">
        <w:t>Coding of Byte 4:</w:t>
      </w:r>
    </w:p>
    <w:p w:rsidR="007C2495" w:rsidRPr="00816C4A" w:rsidRDefault="007C2495" w:rsidP="007C2495">
      <w:pPr>
        <w:pStyle w:val="B2"/>
      </w:pPr>
      <w:r w:rsidRPr="00816C4A">
        <w:t>PDU session type: same as the "PDU session type", defined in TS 24.501 [70].</w:t>
      </w:r>
    </w:p>
    <w:p w:rsidR="007C2495" w:rsidRPr="00816C4A" w:rsidRDefault="007C2495" w:rsidP="007C2495">
      <w:pPr>
        <w:pStyle w:val="B1"/>
      </w:pPr>
      <w:r>
        <w:t>-</w:t>
      </w:r>
      <w:r>
        <w:tab/>
      </w:r>
      <w:r w:rsidRPr="00816C4A">
        <w:t>Coding of further Bytes:</w:t>
      </w:r>
    </w:p>
    <w:p w:rsidR="007C2495" w:rsidRPr="00816C4A" w:rsidRDefault="007C2495" w:rsidP="007C2495">
      <w:pPr>
        <w:pStyle w:val="B2"/>
      </w:pPr>
      <w:r w:rsidRPr="00816C4A">
        <w:t>RFU</w:t>
      </w:r>
    </w:p>
    <w:p w:rsidR="007C2495" w:rsidRPr="00816C4A" w:rsidRDefault="007C2495" w:rsidP="007C2495">
      <w:pPr>
        <w:pStyle w:val="Heading2"/>
      </w:pPr>
      <w:bookmarkStart w:id="2101" w:name="_Toc3201008"/>
      <w:bookmarkStart w:id="2102" w:name="_Toc20392751"/>
      <w:bookmarkStart w:id="2103" w:name="_Toc27774398"/>
      <w:bookmarkStart w:id="2104" w:name="_Toc44931213"/>
      <w:bookmarkStart w:id="2105" w:name="_Toc44932043"/>
      <w:bookmarkStart w:id="2106" w:name="_Toc44932523"/>
      <w:r w:rsidRPr="00816C4A">
        <w:t>8.53</w:t>
      </w:r>
      <w:r w:rsidRPr="00816C4A">
        <w:tab/>
        <w:t>Channel data</w:t>
      </w:r>
      <w:bookmarkEnd w:id="2101"/>
      <w:bookmarkEnd w:id="2102"/>
      <w:bookmarkEnd w:id="2103"/>
      <w:bookmarkEnd w:id="2104"/>
      <w:bookmarkEnd w:id="2105"/>
      <w:bookmarkEnd w:id="2106"/>
    </w:p>
    <w:p w:rsidR="007C2495" w:rsidRPr="00816C4A" w:rsidRDefault="007C2495" w:rsidP="007C2495">
      <w:r w:rsidRPr="00816C4A">
        <w:t>See ETSI TS 102 223 [32] clause 8.53.</w:t>
      </w:r>
    </w:p>
    <w:p w:rsidR="007C2495" w:rsidRPr="00816C4A" w:rsidRDefault="007C2495" w:rsidP="007C2495">
      <w:pPr>
        <w:pStyle w:val="Heading2"/>
      </w:pPr>
      <w:bookmarkStart w:id="2107" w:name="_Toc3201009"/>
      <w:bookmarkStart w:id="2108" w:name="_Toc20392752"/>
      <w:bookmarkStart w:id="2109" w:name="_Toc27774399"/>
      <w:bookmarkStart w:id="2110" w:name="_Toc44931214"/>
      <w:bookmarkStart w:id="2111" w:name="_Toc44932044"/>
      <w:bookmarkStart w:id="2112" w:name="_Toc44932524"/>
      <w:r w:rsidRPr="00816C4A">
        <w:t>8.54</w:t>
      </w:r>
      <w:r w:rsidRPr="00816C4A">
        <w:tab/>
        <w:t>Channel data length</w:t>
      </w:r>
      <w:bookmarkEnd w:id="2107"/>
      <w:bookmarkEnd w:id="2108"/>
      <w:bookmarkEnd w:id="2109"/>
      <w:bookmarkEnd w:id="2110"/>
      <w:bookmarkEnd w:id="2111"/>
      <w:bookmarkEnd w:id="2112"/>
    </w:p>
    <w:p w:rsidR="007C2495" w:rsidRPr="00816C4A" w:rsidRDefault="007C2495" w:rsidP="007C2495">
      <w:r w:rsidRPr="00816C4A">
        <w:t>See ETSI TS 102 223 [32] clause 8.54.</w:t>
      </w:r>
    </w:p>
    <w:p w:rsidR="007C2495" w:rsidRPr="00816C4A" w:rsidRDefault="007C2495" w:rsidP="007C2495">
      <w:pPr>
        <w:pStyle w:val="Heading2"/>
      </w:pPr>
      <w:bookmarkStart w:id="2113" w:name="_Toc3201010"/>
      <w:bookmarkStart w:id="2114" w:name="_Toc20392753"/>
      <w:bookmarkStart w:id="2115" w:name="_Toc27774400"/>
      <w:bookmarkStart w:id="2116" w:name="_Toc44931215"/>
      <w:bookmarkStart w:id="2117" w:name="_Toc44932045"/>
      <w:bookmarkStart w:id="2118" w:name="_Toc44932525"/>
      <w:r w:rsidRPr="00816C4A">
        <w:t>8.55</w:t>
      </w:r>
      <w:r w:rsidRPr="00816C4A">
        <w:tab/>
        <w:t>Buffer size</w:t>
      </w:r>
      <w:bookmarkEnd w:id="2113"/>
      <w:bookmarkEnd w:id="2114"/>
      <w:bookmarkEnd w:id="2115"/>
      <w:bookmarkEnd w:id="2116"/>
      <w:bookmarkEnd w:id="2117"/>
      <w:bookmarkEnd w:id="2118"/>
    </w:p>
    <w:p w:rsidR="007C2495" w:rsidRPr="00816C4A" w:rsidRDefault="007C2495" w:rsidP="007C2495">
      <w:r w:rsidRPr="00816C4A">
        <w:t>See ETSI TS 102 223 [32] clause 8.55.</w:t>
      </w:r>
    </w:p>
    <w:p w:rsidR="007C2495" w:rsidRPr="00816C4A" w:rsidRDefault="007C2495" w:rsidP="007C2495">
      <w:pPr>
        <w:pStyle w:val="Heading2"/>
      </w:pPr>
      <w:bookmarkStart w:id="2119" w:name="_Toc3201011"/>
      <w:bookmarkStart w:id="2120" w:name="_Toc20392754"/>
      <w:bookmarkStart w:id="2121" w:name="_Toc27774401"/>
      <w:bookmarkStart w:id="2122" w:name="_Toc44931216"/>
      <w:bookmarkStart w:id="2123" w:name="_Toc44932046"/>
      <w:bookmarkStart w:id="2124" w:name="_Toc44932526"/>
      <w:r w:rsidRPr="00816C4A">
        <w:t>8.56</w:t>
      </w:r>
      <w:r w:rsidRPr="00816C4A">
        <w:tab/>
        <w:t>Channel status</w:t>
      </w:r>
      <w:bookmarkEnd w:id="2119"/>
      <w:bookmarkEnd w:id="2120"/>
      <w:bookmarkEnd w:id="2121"/>
      <w:bookmarkEnd w:id="2122"/>
      <w:bookmarkEnd w:id="2123"/>
      <w:bookmarkEnd w:id="2124"/>
    </w:p>
    <w:p w:rsidR="007C2495" w:rsidRPr="00816C4A" w:rsidRDefault="007C2495" w:rsidP="007C2495">
      <w:r w:rsidRPr="00816C4A">
        <w:t>ETSI TS 102 223 [32] clause 8.56 applies, with the following addition.</w:t>
      </w:r>
    </w:p>
    <w:p w:rsidR="007C2495" w:rsidRPr="00816C4A" w:rsidRDefault="007C2495" w:rsidP="007C2495">
      <w:r w:rsidRPr="00816C4A">
        <w:t>In case of an OPEN CHANNEL for IMS, the coding is as follows:</w:t>
      </w:r>
    </w:p>
    <w:p w:rsidR="007C2495" w:rsidRPr="00816C4A" w:rsidRDefault="007C2495" w:rsidP="007C2495">
      <w:r w:rsidRPr="00816C4A">
        <w:lastRenderedPageBreak/>
        <w:t>Coding :</w:t>
      </w:r>
    </w:p>
    <w:p w:rsidR="007C2495" w:rsidRPr="00816C4A" w:rsidRDefault="007C2495" w:rsidP="007C2495">
      <w:pPr>
        <w:pStyle w:val="B1"/>
      </w:pPr>
      <w:r>
        <w:t>-</w:t>
      </w:r>
      <w:r>
        <w:tab/>
      </w:r>
      <w:r w:rsidRPr="00816C4A">
        <w:t>byte 3 :</w:t>
      </w:r>
    </w:p>
    <w:p w:rsidR="007C2495" w:rsidRPr="00816C4A" w:rsidRDefault="007C2495" w:rsidP="007C2495">
      <w:pPr>
        <w:pStyle w:val="B2"/>
      </w:pPr>
      <w:r w:rsidRPr="00816C4A">
        <w:t>- Bit 1 to 3 : Channel identifier 1 to 7;</w:t>
      </w:r>
    </w:p>
    <w:p w:rsidR="007C2495" w:rsidRPr="00816C4A" w:rsidRDefault="007C2495" w:rsidP="007C2495">
      <w:pPr>
        <w:pStyle w:val="B2"/>
      </w:pPr>
      <w:r w:rsidRPr="00816C4A">
        <w:t>Channel identifier 0 means "no channel available".</w:t>
      </w:r>
    </w:p>
    <w:p w:rsidR="007C2495" w:rsidRPr="00816C4A" w:rsidRDefault="007C2495" w:rsidP="007C2495">
      <w:pPr>
        <w:pStyle w:val="B2"/>
      </w:pPr>
      <w:r>
        <w:t>-</w:t>
      </w:r>
      <w:r>
        <w:tab/>
      </w:r>
      <w:r w:rsidRPr="00816C4A">
        <w:t>Bit 4 to 7 : RFU</w:t>
      </w:r>
    </w:p>
    <w:p w:rsidR="007C2495" w:rsidRPr="00816C4A" w:rsidRDefault="007C2495" w:rsidP="007C2495">
      <w:pPr>
        <w:pStyle w:val="B2"/>
      </w:pPr>
      <w:r>
        <w:t>-</w:t>
      </w:r>
      <w:r>
        <w:tab/>
      </w:r>
      <w:r w:rsidRPr="00816C4A">
        <w:t>Bit 8 : 0 = BIP channel not established;</w:t>
      </w:r>
    </w:p>
    <w:p w:rsidR="007C2495" w:rsidRPr="00816C4A" w:rsidRDefault="007C2495" w:rsidP="007C2495">
      <w:pPr>
        <w:ind w:left="1290"/>
      </w:pPr>
      <w:r w:rsidRPr="00816C4A">
        <w:t xml:space="preserve">    1 = BIP channel established.</w:t>
      </w:r>
    </w:p>
    <w:p w:rsidR="007C2495" w:rsidRPr="00816C4A" w:rsidRDefault="007C2495" w:rsidP="007C2495">
      <w:pPr>
        <w:pStyle w:val="B1"/>
        <w:rPr>
          <w:lang w:val="en-US" w:eastAsia="ja-JP"/>
        </w:rPr>
      </w:pPr>
      <w:r>
        <w:t>-</w:t>
      </w:r>
      <w:r>
        <w:tab/>
      </w:r>
      <w:r w:rsidRPr="00816C4A">
        <w:rPr>
          <w:lang w:val="en-US" w:eastAsia="ja-JP"/>
        </w:rPr>
        <w:t>byte 4:</w:t>
      </w:r>
    </w:p>
    <w:p w:rsidR="007C2495" w:rsidRPr="00816C4A" w:rsidRDefault="007C2495" w:rsidP="007C2495">
      <w:pPr>
        <w:pStyle w:val="B2"/>
        <w:rPr>
          <w:lang w:val="en-US" w:eastAsia="ja-JP"/>
        </w:rPr>
      </w:pPr>
      <w:r w:rsidRPr="00816C4A">
        <w:rPr>
          <w:lang w:val="en-US" w:eastAsia="ja-JP"/>
        </w:rPr>
        <w:t>'00' = No further info can be given;</w:t>
      </w:r>
    </w:p>
    <w:p w:rsidR="007C2495" w:rsidRPr="00816C4A" w:rsidRDefault="007C2495" w:rsidP="007C2495">
      <w:pPr>
        <w:pStyle w:val="B2"/>
        <w:rPr>
          <w:lang w:val="en-US" w:eastAsia="ja-JP"/>
        </w:rPr>
      </w:pPr>
      <w:r w:rsidRPr="00816C4A">
        <w:rPr>
          <w:lang w:val="en-US" w:eastAsia="ja-JP"/>
        </w:rPr>
        <w:t>'01' = Not used;</w:t>
      </w:r>
    </w:p>
    <w:p w:rsidR="007C2495" w:rsidRPr="00816C4A" w:rsidRDefault="007C2495" w:rsidP="007C2495">
      <w:pPr>
        <w:pStyle w:val="B2"/>
        <w:rPr>
          <w:lang w:val="en-US" w:eastAsia="ja-JP"/>
        </w:rPr>
      </w:pPr>
      <w:r w:rsidRPr="00816C4A">
        <w:rPr>
          <w:lang w:val="en-US" w:eastAsia="ja-JP"/>
        </w:rPr>
        <w:t>'02' = Not used;</w:t>
      </w:r>
    </w:p>
    <w:p w:rsidR="007C2495" w:rsidRPr="00816C4A" w:rsidRDefault="007C2495" w:rsidP="007C2495">
      <w:pPr>
        <w:pStyle w:val="B2"/>
        <w:rPr>
          <w:lang w:val="en-US" w:eastAsia="ja-JP"/>
        </w:rPr>
      </w:pPr>
      <w:r w:rsidRPr="00816C4A">
        <w:rPr>
          <w:lang w:val="en-US" w:eastAsia="ja-JP"/>
        </w:rPr>
        <w:t>'03' = Not used;</w:t>
      </w:r>
    </w:p>
    <w:p w:rsidR="007C2495" w:rsidRPr="00816C4A" w:rsidRDefault="007C2495" w:rsidP="007C2495">
      <w:pPr>
        <w:pStyle w:val="B2"/>
        <w:rPr>
          <w:lang w:val="en-US" w:eastAsia="ja-JP"/>
        </w:rPr>
      </w:pPr>
      <w:r w:rsidRPr="00816C4A">
        <w:rPr>
          <w:lang w:val="en-US" w:eastAsia="ja-JP"/>
        </w:rPr>
        <w:t>'04' = Not used;</w:t>
      </w:r>
    </w:p>
    <w:p w:rsidR="007C2495" w:rsidRPr="00816C4A" w:rsidRDefault="007C2495" w:rsidP="007C2495">
      <w:pPr>
        <w:pStyle w:val="B2"/>
        <w:rPr>
          <w:lang w:val="en-US" w:eastAsia="ja-JP"/>
        </w:rPr>
      </w:pPr>
      <w:r w:rsidRPr="00816C4A">
        <w:rPr>
          <w:lang w:val="en-US" w:eastAsia="ja-JP"/>
        </w:rPr>
        <w:t>'05' = Link dropped (network failure or user cancellation);</w:t>
      </w:r>
    </w:p>
    <w:p w:rsidR="007C2495" w:rsidRPr="00816C4A" w:rsidRDefault="007C2495" w:rsidP="007C2495">
      <w:pPr>
        <w:pStyle w:val="B2"/>
        <w:rPr>
          <w:lang w:val="en-US" w:eastAsia="ja-JP"/>
        </w:rPr>
      </w:pPr>
      <w:r w:rsidRPr="00816C4A">
        <w:rPr>
          <w:lang w:val="en-US" w:eastAsia="ja-JP"/>
        </w:rPr>
        <w:t>all other values are reserved.</w:t>
      </w:r>
    </w:p>
    <w:p w:rsidR="007C2495" w:rsidRPr="00816C4A" w:rsidRDefault="007C2495" w:rsidP="007C2495">
      <w:pPr>
        <w:pStyle w:val="Heading2"/>
      </w:pPr>
      <w:bookmarkStart w:id="2125" w:name="_Toc3201012"/>
      <w:bookmarkStart w:id="2126" w:name="_Toc20392755"/>
      <w:bookmarkStart w:id="2127" w:name="_Toc27774402"/>
      <w:bookmarkStart w:id="2128" w:name="_Toc44931217"/>
      <w:bookmarkStart w:id="2129" w:name="_Toc44932047"/>
      <w:bookmarkStart w:id="2130" w:name="_Toc44932527"/>
      <w:r w:rsidRPr="00816C4A">
        <w:t>8.57</w:t>
      </w:r>
      <w:r w:rsidRPr="00816C4A">
        <w:tab/>
        <w:t>Card reader identifier</w:t>
      </w:r>
      <w:bookmarkEnd w:id="2125"/>
      <w:bookmarkEnd w:id="2126"/>
      <w:bookmarkEnd w:id="2127"/>
      <w:bookmarkEnd w:id="2128"/>
      <w:bookmarkEnd w:id="2129"/>
      <w:bookmarkEnd w:id="2130"/>
    </w:p>
    <w:p w:rsidR="007C2495" w:rsidRPr="00816C4A" w:rsidRDefault="007C2495" w:rsidP="007C2495">
      <w:r w:rsidRPr="00816C4A">
        <w:t>See ETSI TS 102 223 [32] clause 8.57.</w:t>
      </w:r>
    </w:p>
    <w:p w:rsidR="007C2495" w:rsidRPr="00816C4A" w:rsidRDefault="007C2495" w:rsidP="007C2495">
      <w:pPr>
        <w:pStyle w:val="Heading2"/>
      </w:pPr>
      <w:bookmarkStart w:id="2131" w:name="_Toc3201013"/>
      <w:bookmarkStart w:id="2132" w:name="_Toc20392756"/>
      <w:bookmarkStart w:id="2133" w:name="_Toc27774403"/>
      <w:bookmarkStart w:id="2134" w:name="_Toc44931218"/>
      <w:bookmarkStart w:id="2135" w:name="_Toc44932048"/>
      <w:bookmarkStart w:id="2136" w:name="_Toc44932528"/>
      <w:r w:rsidRPr="00816C4A">
        <w:t>8.58</w:t>
      </w:r>
      <w:r w:rsidRPr="00816C4A">
        <w:tab/>
        <w:t>Other Address</w:t>
      </w:r>
      <w:bookmarkEnd w:id="2131"/>
      <w:bookmarkEnd w:id="2132"/>
      <w:bookmarkEnd w:id="2133"/>
      <w:bookmarkEnd w:id="2134"/>
      <w:bookmarkEnd w:id="2135"/>
      <w:bookmarkEnd w:id="2136"/>
      <w:r w:rsidRPr="00816C4A">
        <w:t xml:space="preserve"> </w:t>
      </w:r>
    </w:p>
    <w:p w:rsidR="007C2495" w:rsidRPr="00816C4A" w:rsidRDefault="007C2495" w:rsidP="007C2495">
      <w:r w:rsidRPr="00816C4A">
        <w:t>See ETSI TS 102 223 [32] clause 8.58.</w:t>
      </w:r>
    </w:p>
    <w:p w:rsidR="007C2495" w:rsidRPr="00816C4A" w:rsidRDefault="007C2495" w:rsidP="007C2495">
      <w:pPr>
        <w:pStyle w:val="Heading2"/>
      </w:pPr>
      <w:bookmarkStart w:id="2137" w:name="_Toc3201014"/>
      <w:bookmarkStart w:id="2138" w:name="_Toc20392757"/>
      <w:bookmarkStart w:id="2139" w:name="_Toc27774404"/>
      <w:bookmarkStart w:id="2140" w:name="_Toc44931219"/>
      <w:bookmarkStart w:id="2141" w:name="_Toc44932049"/>
      <w:bookmarkStart w:id="2142" w:name="_Toc44932529"/>
      <w:r w:rsidRPr="00816C4A">
        <w:t>8.59</w:t>
      </w:r>
      <w:r w:rsidRPr="00816C4A">
        <w:tab/>
        <w:t>UICC/ME interface transport level</w:t>
      </w:r>
      <w:bookmarkEnd w:id="2137"/>
      <w:bookmarkEnd w:id="2138"/>
      <w:bookmarkEnd w:id="2139"/>
      <w:bookmarkEnd w:id="2140"/>
      <w:bookmarkEnd w:id="2141"/>
      <w:bookmarkEnd w:id="2142"/>
    </w:p>
    <w:p w:rsidR="007C2495" w:rsidRPr="00816C4A" w:rsidRDefault="007C2495" w:rsidP="007C2495">
      <w:r w:rsidRPr="00816C4A">
        <w:t>See ETSI TS 102 223 [32] clause 8.59.</w:t>
      </w:r>
    </w:p>
    <w:p w:rsidR="007C2495" w:rsidRPr="00816C4A" w:rsidRDefault="007C2495" w:rsidP="007C2495">
      <w:pPr>
        <w:pStyle w:val="Heading2"/>
      </w:pPr>
      <w:bookmarkStart w:id="2143" w:name="_Toc3201015"/>
      <w:bookmarkStart w:id="2144" w:name="_Toc20392758"/>
      <w:bookmarkStart w:id="2145" w:name="_Toc27774405"/>
      <w:bookmarkStart w:id="2146" w:name="_Toc44931220"/>
      <w:bookmarkStart w:id="2147" w:name="_Toc44932050"/>
      <w:bookmarkStart w:id="2148" w:name="_Toc44932530"/>
      <w:r w:rsidRPr="00816C4A">
        <w:t>8.60</w:t>
      </w:r>
      <w:r w:rsidRPr="00816C4A">
        <w:tab/>
        <w:t>AID</w:t>
      </w:r>
      <w:bookmarkEnd w:id="2143"/>
      <w:bookmarkEnd w:id="2144"/>
      <w:bookmarkEnd w:id="2145"/>
      <w:bookmarkEnd w:id="2146"/>
      <w:bookmarkEnd w:id="2147"/>
      <w:bookmarkEnd w:id="2148"/>
    </w:p>
    <w:p w:rsidR="007C2495" w:rsidRPr="00816C4A" w:rsidRDefault="007C2495" w:rsidP="007C2495">
      <w:r w:rsidRPr="00816C4A">
        <w:t>See ETSI TS 102 223 [32] clause 8.60.</w:t>
      </w:r>
    </w:p>
    <w:p w:rsidR="007C2495" w:rsidRPr="00816C4A" w:rsidRDefault="007C2495" w:rsidP="007C2495">
      <w:pPr>
        <w:pStyle w:val="Heading2"/>
      </w:pPr>
      <w:bookmarkStart w:id="2149" w:name="_Toc3201016"/>
      <w:bookmarkStart w:id="2150" w:name="_Toc20392759"/>
      <w:bookmarkStart w:id="2151" w:name="_Toc27774406"/>
      <w:bookmarkStart w:id="2152" w:name="_Toc44931221"/>
      <w:bookmarkStart w:id="2153" w:name="_Toc44932051"/>
      <w:bookmarkStart w:id="2154" w:name="_Toc44932531"/>
      <w:r w:rsidRPr="00816C4A">
        <w:t>8.61</w:t>
      </w:r>
      <w:r w:rsidRPr="00816C4A">
        <w:tab/>
        <w:t>Network Access Name</w:t>
      </w:r>
      <w:bookmarkEnd w:id="2149"/>
      <w:bookmarkEnd w:id="2150"/>
      <w:bookmarkEnd w:id="2151"/>
      <w:bookmarkEnd w:id="2152"/>
      <w:bookmarkEnd w:id="2153"/>
      <w:bookmarkEnd w:id="2154"/>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X</w:t>
            </w:r>
          </w:p>
        </w:tc>
      </w:tr>
    </w:tbl>
    <w:p w:rsidR="007C2495" w:rsidRPr="00816C4A" w:rsidRDefault="007C2495" w:rsidP="007C2495"/>
    <w:p w:rsidR="007C2495" w:rsidRPr="00816C4A" w:rsidRDefault="007C2495" w:rsidP="007C2495">
      <w:pPr>
        <w:pStyle w:val="B1"/>
      </w:pPr>
      <w:r w:rsidRPr="00816C4A">
        <w:t>Content:</w:t>
      </w:r>
    </w:p>
    <w:p w:rsidR="007C2495" w:rsidRPr="00816C4A" w:rsidRDefault="007C2495" w:rsidP="007C2495">
      <w:pPr>
        <w:pStyle w:val="B1"/>
      </w:pPr>
      <w:r w:rsidRPr="00816C4A">
        <w:t>-</w:t>
      </w:r>
      <w:r w:rsidRPr="00816C4A">
        <w:tab/>
      </w:r>
      <w:r w:rsidR="00457849" w:rsidRPr="00D0759C">
        <w:t>The Network Access Name is used to identify the Gateway entity (GGSN) or a Packet Data Network Gateway (PDN-GW)</w:t>
      </w:r>
      <w:r w:rsidR="00457849" w:rsidRPr="00590CFC">
        <w:t xml:space="preserve"> or a User Plane Function</w:t>
      </w:r>
      <w:r w:rsidR="00457849">
        <w:t xml:space="preserve"> </w:t>
      </w:r>
      <w:r w:rsidR="00457849" w:rsidRPr="00590CFC">
        <w:t>(UPF)</w:t>
      </w:r>
      <w:r w:rsidR="00457849" w:rsidRPr="00D0759C">
        <w:t>,</w:t>
      </w:r>
      <w:r w:rsidRPr="00816C4A">
        <w:t xml:space="preserve"> which provides interworking with an external packet data network. For GPRS, UTRAN packet service and E-UTRAN, the Network Access Name is an APN. For NG-RAN, the Network Access Name is a DNN (which is coded same as an APN).</w:t>
      </w:r>
    </w:p>
    <w:p w:rsidR="007C2495" w:rsidRPr="00816C4A" w:rsidRDefault="007C2495" w:rsidP="007C2495">
      <w:pPr>
        <w:pStyle w:val="B1"/>
      </w:pPr>
      <w:r w:rsidRPr="00816C4A">
        <w:lastRenderedPageBreak/>
        <w:t>Coding:</w:t>
      </w:r>
    </w:p>
    <w:p w:rsidR="007C2495" w:rsidRPr="00816C4A" w:rsidRDefault="007C2495" w:rsidP="007C2495">
      <w:pPr>
        <w:pStyle w:val="B1"/>
      </w:pPr>
      <w:r w:rsidRPr="00816C4A">
        <w:t>-</w:t>
      </w:r>
      <w:r w:rsidRPr="00816C4A">
        <w:tab/>
        <w:t>As defined in TS 23.003 [30].</w:t>
      </w:r>
    </w:p>
    <w:p w:rsidR="007C2495" w:rsidRPr="00816C4A" w:rsidRDefault="007C2495" w:rsidP="007C2495">
      <w:pPr>
        <w:pStyle w:val="Heading2"/>
      </w:pPr>
      <w:bookmarkStart w:id="2155" w:name="_Toc3201017"/>
      <w:bookmarkStart w:id="2156" w:name="_Toc20392760"/>
      <w:bookmarkStart w:id="2157" w:name="_Toc27774407"/>
      <w:bookmarkStart w:id="2158" w:name="_Toc44931222"/>
      <w:bookmarkStart w:id="2159" w:name="_Toc44932052"/>
      <w:bookmarkStart w:id="2160" w:name="_Toc44932532"/>
      <w:r w:rsidRPr="00816C4A">
        <w:t>8.62</w:t>
      </w:r>
      <w:r w:rsidRPr="00816C4A">
        <w:tab/>
        <w:t>Access Technology</w:t>
      </w:r>
      <w:bookmarkEnd w:id="2155"/>
      <w:bookmarkEnd w:id="2156"/>
      <w:bookmarkEnd w:id="2157"/>
      <w:bookmarkEnd w:id="2158"/>
      <w:bookmarkEnd w:id="2159"/>
      <w:bookmarkEnd w:id="2160"/>
    </w:p>
    <w:p w:rsidR="007C2495" w:rsidRPr="00816C4A" w:rsidRDefault="007C2495" w:rsidP="007C2495">
      <w:r w:rsidRPr="00816C4A">
        <w:t>See ETSI TS 102 223 [32] clause 8.61.</w:t>
      </w:r>
    </w:p>
    <w:p w:rsidR="007C2495" w:rsidRPr="00816C4A" w:rsidRDefault="007C2495" w:rsidP="007C2495">
      <w:pPr>
        <w:pStyle w:val="Heading2"/>
      </w:pPr>
      <w:bookmarkStart w:id="2161" w:name="_Toc3201018"/>
      <w:bookmarkStart w:id="2162" w:name="_Toc20392761"/>
      <w:bookmarkStart w:id="2163" w:name="_Toc27774408"/>
      <w:bookmarkStart w:id="2164" w:name="_Toc44931223"/>
      <w:bookmarkStart w:id="2165" w:name="_Toc44932053"/>
      <w:bookmarkStart w:id="2166" w:name="_Toc44932533"/>
      <w:r w:rsidRPr="00816C4A">
        <w:t>8.63</w:t>
      </w:r>
      <w:r w:rsidRPr="00816C4A">
        <w:tab/>
        <w:t>Display parameters</w:t>
      </w:r>
      <w:bookmarkEnd w:id="2161"/>
      <w:bookmarkEnd w:id="2162"/>
      <w:bookmarkEnd w:id="2163"/>
      <w:bookmarkEnd w:id="2164"/>
      <w:bookmarkEnd w:id="2165"/>
      <w:bookmarkEnd w:id="2166"/>
    </w:p>
    <w:p w:rsidR="007C2495" w:rsidRPr="00816C4A" w:rsidRDefault="007C2495" w:rsidP="007C2495">
      <w:r w:rsidRPr="00816C4A">
        <w:t>See ETSI TS 102 223 [32] clause 8.62.</w:t>
      </w:r>
    </w:p>
    <w:p w:rsidR="007C2495" w:rsidRPr="00816C4A" w:rsidRDefault="007C2495" w:rsidP="007C2495">
      <w:pPr>
        <w:pStyle w:val="Heading2"/>
      </w:pPr>
      <w:bookmarkStart w:id="2167" w:name="_Toc3201019"/>
      <w:bookmarkStart w:id="2168" w:name="_Toc20392762"/>
      <w:bookmarkStart w:id="2169" w:name="_Toc27774409"/>
      <w:bookmarkStart w:id="2170" w:name="_Toc44931224"/>
      <w:bookmarkStart w:id="2171" w:name="_Toc44932054"/>
      <w:bookmarkStart w:id="2172" w:name="_Toc44932534"/>
      <w:r w:rsidRPr="00816C4A">
        <w:t>8.64</w:t>
      </w:r>
      <w:r w:rsidRPr="00816C4A">
        <w:tab/>
        <w:t>Service Record</w:t>
      </w:r>
      <w:bookmarkEnd w:id="2167"/>
      <w:bookmarkEnd w:id="2168"/>
      <w:bookmarkEnd w:id="2169"/>
      <w:bookmarkEnd w:id="2170"/>
      <w:bookmarkEnd w:id="2171"/>
      <w:bookmarkEnd w:id="2172"/>
    </w:p>
    <w:p w:rsidR="007C2495" w:rsidRPr="00816C4A" w:rsidRDefault="007C2495" w:rsidP="007C2495">
      <w:r w:rsidRPr="00816C4A">
        <w:t>See ETSI TS 102 223 [32] clause 8.63.</w:t>
      </w:r>
    </w:p>
    <w:p w:rsidR="007C2495" w:rsidRPr="00816C4A" w:rsidRDefault="007C2495" w:rsidP="007C2495">
      <w:pPr>
        <w:pStyle w:val="Heading2"/>
      </w:pPr>
      <w:bookmarkStart w:id="2173" w:name="_Toc3201020"/>
      <w:bookmarkStart w:id="2174" w:name="_Toc20392763"/>
      <w:bookmarkStart w:id="2175" w:name="_Toc27774410"/>
      <w:bookmarkStart w:id="2176" w:name="_Toc44931225"/>
      <w:bookmarkStart w:id="2177" w:name="_Toc44932055"/>
      <w:bookmarkStart w:id="2178" w:name="_Toc44932535"/>
      <w:r w:rsidRPr="00816C4A">
        <w:t>8.65</w:t>
      </w:r>
      <w:r w:rsidRPr="00816C4A">
        <w:tab/>
        <w:t>Device Filter</w:t>
      </w:r>
      <w:bookmarkEnd w:id="2173"/>
      <w:bookmarkEnd w:id="2174"/>
      <w:bookmarkEnd w:id="2175"/>
      <w:bookmarkEnd w:id="2176"/>
      <w:bookmarkEnd w:id="2177"/>
      <w:bookmarkEnd w:id="2178"/>
    </w:p>
    <w:p w:rsidR="007C2495" w:rsidRPr="00816C4A" w:rsidRDefault="007C2495" w:rsidP="007C2495">
      <w:r w:rsidRPr="00816C4A">
        <w:t>See ETSI TS 102 223 [32] clause 8.64.</w:t>
      </w:r>
    </w:p>
    <w:p w:rsidR="007C2495" w:rsidRPr="00816C4A" w:rsidRDefault="007C2495" w:rsidP="007C2495">
      <w:pPr>
        <w:pStyle w:val="Heading2"/>
      </w:pPr>
      <w:bookmarkStart w:id="2179" w:name="_Toc3201021"/>
      <w:bookmarkStart w:id="2180" w:name="_Toc20392764"/>
      <w:bookmarkStart w:id="2181" w:name="_Toc27774411"/>
      <w:bookmarkStart w:id="2182" w:name="_Toc44931226"/>
      <w:bookmarkStart w:id="2183" w:name="_Toc44932056"/>
      <w:bookmarkStart w:id="2184" w:name="_Toc44932536"/>
      <w:r w:rsidRPr="00816C4A">
        <w:t>8.66</w:t>
      </w:r>
      <w:r w:rsidRPr="00816C4A">
        <w:tab/>
        <w:t>Service Search</w:t>
      </w:r>
      <w:bookmarkEnd w:id="2179"/>
      <w:bookmarkEnd w:id="2180"/>
      <w:bookmarkEnd w:id="2181"/>
      <w:bookmarkEnd w:id="2182"/>
      <w:bookmarkEnd w:id="2183"/>
      <w:bookmarkEnd w:id="2184"/>
    </w:p>
    <w:p w:rsidR="007C2495" w:rsidRPr="00816C4A" w:rsidRDefault="007C2495" w:rsidP="007C2495">
      <w:r w:rsidRPr="00816C4A">
        <w:t>See ETSI TS 102 223 [32] clause 8.65.</w:t>
      </w:r>
    </w:p>
    <w:p w:rsidR="007C2495" w:rsidRPr="00816C4A" w:rsidRDefault="007C2495" w:rsidP="007C2495">
      <w:pPr>
        <w:pStyle w:val="Heading2"/>
      </w:pPr>
      <w:bookmarkStart w:id="2185" w:name="_Toc3201022"/>
      <w:bookmarkStart w:id="2186" w:name="_Toc20392765"/>
      <w:bookmarkStart w:id="2187" w:name="_Toc27774412"/>
      <w:bookmarkStart w:id="2188" w:name="_Toc44931227"/>
      <w:bookmarkStart w:id="2189" w:name="_Toc44932057"/>
      <w:bookmarkStart w:id="2190" w:name="_Toc44932537"/>
      <w:r w:rsidRPr="00816C4A">
        <w:t>8.67</w:t>
      </w:r>
      <w:r w:rsidRPr="00816C4A">
        <w:tab/>
        <w:t>Attribute Information</w:t>
      </w:r>
      <w:bookmarkEnd w:id="2185"/>
      <w:bookmarkEnd w:id="2186"/>
      <w:bookmarkEnd w:id="2187"/>
      <w:bookmarkEnd w:id="2188"/>
      <w:bookmarkEnd w:id="2189"/>
      <w:bookmarkEnd w:id="2190"/>
    </w:p>
    <w:p w:rsidR="007C2495" w:rsidRPr="00816C4A" w:rsidRDefault="007C2495" w:rsidP="007C2495">
      <w:r w:rsidRPr="00816C4A">
        <w:t>See ETSI TS 102 223 [32] clause 8.66.</w:t>
      </w:r>
    </w:p>
    <w:p w:rsidR="007C2495" w:rsidRPr="00816C4A" w:rsidRDefault="007C2495" w:rsidP="007C2495">
      <w:pPr>
        <w:pStyle w:val="Heading2"/>
      </w:pPr>
      <w:bookmarkStart w:id="2191" w:name="_Toc3201023"/>
      <w:bookmarkStart w:id="2192" w:name="_Toc20392766"/>
      <w:bookmarkStart w:id="2193" w:name="_Toc27774413"/>
      <w:bookmarkStart w:id="2194" w:name="_Toc44931228"/>
      <w:bookmarkStart w:id="2195" w:name="_Toc44932058"/>
      <w:bookmarkStart w:id="2196" w:name="_Toc44932538"/>
      <w:r w:rsidRPr="00816C4A">
        <w:t>8.68</w:t>
      </w:r>
      <w:r w:rsidRPr="00816C4A">
        <w:tab/>
        <w:t>Service Availability</w:t>
      </w:r>
      <w:bookmarkEnd w:id="2191"/>
      <w:bookmarkEnd w:id="2192"/>
      <w:bookmarkEnd w:id="2193"/>
      <w:bookmarkEnd w:id="2194"/>
      <w:bookmarkEnd w:id="2195"/>
      <w:bookmarkEnd w:id="2196"/>
    </w:p>
    <w:p w:rsidR="007C2495" w:rsidRPr="00816C4A" w:rsidRDefault="007C2495" w:rsidP="007C2495">
      <w:r w:rsidRPr="00816C4A">
        <w:t>See ETSI TS 102 223 [32] clause 8.67.</w:t>
      </w:r>
    </w:p>
    <w:p w:rsidR="007C2495" w:rsidRPr="00816C4A" w:rsidRDefault="007C2495" w:rsidP="007C2495">
      <w:pPr>
        <w:pStyle w:val="Heading2"/>
      </w:pPr>
      <w:bookmarkStart w:id="2197" w:name="_Toc3201024"/>
      <w:bookmarkStart w:id="2198" w:name="_Toc20392767"/>
      <w:bookmarkStart w:id="2199" w:name="_Toc27774414"/>
      <w:bookmarkStart w:id="2200" w:name="_Toc44931229"/>
      <w:bookmarkStart w:id="2201" w:name="_Toc44932059"/>
      <w:bookmarkStart w:id="2202" w:name="_Toc44932539"/>
      <w:r w:rsidRPr="00816C4A">
        <w:t>8.69</w:t>
      </w:r>
      <w:r w:rsidRPr="00816C4A">
        <w:tab/>
        <w:t>Remote Entity Address</w:t>
      </w:r>
      <w:bookmarkEnd w:id="2197"/>
      <w:bookmarkEnd w:id="2198"/>
      <w:bookmarkEnd w:id="2199"/>
      <w:bookmarkEnd w:id="2200"/>
      <w:bookmarkEnd w:id="2201"/>
      <w:bookmarkEnd w:id="2202"/>
    </w:p>
    <w:p w:rsidR="007C2495" w:rsidRPr="00816C4A" w:rsidRDefault="007C2495" w:rsidP="007C2495">
      <w:r w:rsidRPr="00816C4A">
        <w:t>See ETSI TS 102 223 [32] clause 8.68.</w:t>
      </w:r>
    </w:p>
    <w:p w:rsidR="007C2495" w:rsidRPr="00816C4A" w:rsidRDefault="007C2495" w:rsidP="007C2495">
      <w:pPr>
        <w:pStyle w:val="Heading2"/>
      </w:pPr>
      <w:bookmarkStart w:id="2203" w:name="_Toc3201025"/>
      <w:bookmarkStart w:id="2204" w:name="_Toc20392768"/>
      <w:bookmarkStart w:id="2205" w:name="_Toc27774415"/>
      <w:bookmarkStart w:id="2206" w:name="_Toc44931230"/>
      <w:bookmarkStart w:id="2207" w:name="_Toc44932060"/>
      <w:bookmarkStart w:id="2208" w:name="_Toc44932540"/>
      <w:r w:rsidRPr="00816C4A">
        <w:t>8.70</w:t>
      </w:r>
      <w:r w:rsidRPr="00816C4A">
        <w:tab/>
        <w:t>Text Attribute</w:t>
      </w:r>
      <w:bookmarkEnd w:id="2203"/>
      <w:bookmarkEnd w:id="2204"/>
      <w:bookmarkEnd w:id="2205"/>
      <w:bookmarkEnd w:id="2206"/>
      <w:bookmarkEnd w:id="2207"/>
      <w:bookmarkEnd w:id="2208"/>
    </w:p>
    <w:p w:rsidR="007C2495" w:rsidRPr="00816C4A" w:rsidRDefault="007C2495" w:rsidP="007C2495">
      <w:r w:rsidRPr="00816C4A">
        <w:t>See ETSI TS 102 223 [32] clause 8.72.</w:t>
      </w:r>
    </w:p>
    <w:p w:rsidR="007C2495" w:rsidRPr="00816C4A" w:rsidRDefault="007C2495" w:rsidP="007C2495">
      <w:pPr>
        <w:pStyle w:val="Heading2"/>
      </w:pPr>
      <w:bookmarkStart w:id="2209" w:name="_Toc3201026"/>
      <w:bookmarkStart w:id="2210" w:name="_Toc20392769"/>
      <w:bookmarkStart w:id="2211" w:name="_Toc27774416"/>
      <w:bookmarkStart w:id="2212" w:name="_Toc44931231"/>
      <w:bookmarkStart w:id="2213" w:name="_Toc44932061"/>
      <w:bookmarkStart w:id="2214" w:name="_Toc44932541"/>
      <w:r w:rsidRPr="00816C4A">
        <w:t>8.71</w:t>
      </w:r>
      <w:r w:rsidRPr="00816C4A">
        <w:tab/>
        <w:t>Item Text Attribute List</w:t>
      </w:r>
      <w:bookmarkEnd w:id="2209"/>
      <w:bookmarkEnd w:id="2210"/>
      <w:bookmarkEnd w:id="2211"/>
      <w:bookmarkEnd w:id="2212"/>
      <w:bookmarkEnd w:id="2213"/>
      <w:bookmarkEnd w:id="2214"/>
    </w:p>
    <w:p w:rsidR="007C2495" w:rsidRPr="00816C4A" w:rsidRDefault="007C2495" w:rsidP="007C2495">
      <w:r w:rsidRPr="00816C4A">
        <w:t>See ETSI TS 102 223 [32] clause 8.73.</w:t>
      </w:r>
    </w:p>
    <w:p w:rsidR="007C2495" w:rsidRPr="00816C4A" w:rsidRDefault="007C2495" w:rsidP="007C2495">
      <w:pPr>
        <w:pStyle w:val="Heading2"/>
      </w:pPr>
      <w:bookmarkStart w:id="2215" w:name="_Toc3201027"/>
      <w:bookmarkStart w:id="2216" w:name="_Toc20392770"/>
      <w:bookmarkStart w:id="2217" w:name="_Toc27774417"/>
      <w:bookmarkStart w:id="2218" w:name="_Toc44931232"/>
      <w:bookmarkStart w:id="2219" w:name="_Toc44932062"/>
      <w:bookmarkStart w:id="2220" w:name="_Toc44932542"/>
      <w:r w:rsidRPr="00816C4A">
        <w:lastRenderedPageBreak/>
        <w:t>8.72</w:t>
      </w:r>
      <w:r w:rsidRPr="00816C4A">
        <w:tab/>
        <w:t>PDP context Activation parameters</w:t>
      </w:r>
      <w:bookmarkEnd w:id="2215"/>
      <w:bookmarkEnd w:id="2216"/>
      <w:bookmarkEnd w:id="2217"/>
      <w:bookmarkEnd w:id="2218"/>
      <w:bookmarkEnd w:id="2219"/>
      <w:bookmarkEnd w:id="2220"/>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PDP context Activation parameters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2 to (Y+1)</w:t>
            </w:r>
          </w:p>
        </w:tc>
        <w:tc>
          <w:tcPr>
            <w:tcW w:w="4961" w:type="dxa"/>
          </w:tcPr>
          <w:p w:rsidR="007C2495" w:rsidRPr="00816C4A" w:rsidRDefault="007C2495" w:rsidP="000634A6">
            <w:pPr>
              <w:pStyle w:val="TAL"/>
            </w:pPr>
            <w:r w:rsidRPr="00816C4A">
              <w:t>Length (X)</w:t>
            </w:r>
          </w:p>
        </w:tc>
        <w:tc>
          <w:tcPr>
            <w:tcW w:w="1417" w:type="dxa"/>
          </w:tcPr>
          <w:p w:rsidR="007C2495" w:rsidRPr="00816C4A" w:rsidRDefault="007C2495" w:rsidP="000634A6">
            <w:pPr>
              <w:pStyle w:val="TAC"/>
              <w:rPr>
                <w:lang w:eastAsia="en-GB"/>
              </w:rPr>
            </w:pPr>
            <w:r w:rsidRPr="00816C4A">
              <w:rPr>
                <w:lang w:eastAsia="en-GB"/>
              </w:rPr>
              <w:t>Y</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(Y+2) to (Y+X+1)</w:t>
            </w:r>
          </w:p>
        </w:tc>
        <w:tc>
          <w:tcPr>
            <w:tcW w:w="4961" w:type="dxa"/>
          </w:tcPr>
          <w:p w:rsidR="007C2495" w:rsidRPr="00816C4A" w:rsidRDefault="007C2495" w:rsidP="000634A6">
            <w:pPr>
              <w:pStyle w:val="TAL"/>
            </w:pPr>
            <w:r w:rsidRPr="00816C4A">
              <w:t>PDP context Activation parameters</w:t>
            </w:r>
          </w:p>
        </w:tc>
        <w:tc>
          <w:tcPr>
            <w:tcW w:w="1417" w:type="dxa"/>
          </w:tcPr>
          <w:p w:rsidR="007C2495" w:rsidRPr="00816C4A" w:rsidRDefault="007C2495" w:rsidP="000634A6">
            <w:pPr>
              <w:pStyle w:val="TAC"/>
              <w:rPr>
                <w:lang w:eastAsia="en-GB"/>
              </w:rPr>
            </w:pPr>
            <w:r w:rsidRPr="00816C4A">
              <w:rPr>
                <w:lang w:eastAsia="en-GB"/>
              </w:rPr>
              <w:t>X</w:t>
            </w:r>
          </w:p>
        </w:tc>
      </w:tr>
    </w:tbl>
    <w:p w:rsidR="007C2495" w:rsidRPr="00816C4A" w:rsidRDefault="007C2495" w:rsidP="007C2495"/>
    <w:p w:rsidR="007C2495" w:rsidRPr="00816C4A" w:rsidRDefault="007C2495" w:rsidP="007C2495">
      <w:r w:rsidRPr="00816C4A">
        <w:t>The PDP context Activation parameters are coded as the ACTIVATE PDP CONTEXT REQUEST message, refer to TS 24.008 [9].</w:t>
      </w:r>
    </w:p>
    <w:p w:rsidR="007C2495" w:rsidRPr="00816C4A" w:rsidRDefault="007C2495" w:rsidP="007C2495">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rsidR="007C2495" w:rsidRPr="00816C4A" w:rsidRDefault="007C2495" w:rsidP="007C2495">
      <w:pPr>
        <w:pStyle w:val="Heading2"/>
      </w:pPr>
      <w:bookmarkStart w:id="2221" w:name="_Toc3201028"/>
      <w:bookmarkStart w:id="2222" w:name="_Toc20392771"/>
      <w:bookmarkStart w:id="2223" w:name="_Toc27774418"/>
      <w:bookmarkStart w:id="2224" w:name="_Toc44931233"/>
      <w:bookmarkStart w:id="2225" w:name="_Toc44932063"/>
      <w:bookmarkStart w:id="2226" w:name="_Toc44932543"/>
      <w:r w:rsidRPr="00816C4A">
        <w:t>8.73</w:t>
      </w:r>
      <w:r w:rsidRPr="00816C4A">
        <w:tab/>
        <w:t>UTRAN/E-UTRAN Measurement Qualifier</w:t>
      </w:r>
      <w:bookmarkEnd w:id="2221"/>
      <w:bookmarkEnd w:id="2222"/>
      <w:bookmarkEnd w:id="2223"/>
      <w:bookmarkEnd w:id="2224"/>
      <w:bookmarkEnd w:id="2225"/>
      <w:bookmarkEnd w:id="2226"/>
    </w:p>
    <w:p w:rsidR="007C2495" w:rsidRPr="00816C4A" w:rsidRDefault="007C2495" w:rsidP="007C2495">
      <w:r w:rsidRPr="00816C4A">
        <w:t xml:space="preserve">This </w:t>
      </w:r>
      <w:smartTag w:uri="urn:schemas-microsoft-com:office:smarttags" w:element="PersonName">
        <w:r w:rsidRPr="00816C4A">
          <w:t>info</w:t>
        </w:r>
      </w:smartTag>
      <w:r w:rsidRPr="00816C4A">
        <w:t>rmation is only available when the ME is connected to a UTRAN or an E-UTRAN.</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rPr>
                <w:lang w:val="fr-FR"/>
              </w:rPr>
            </w:pPr>
            <w:r w:rsidRPr="00816C4A">
              <w:rPr>
                <w:lang w:val="fr-FR"/>
              </w:rPr>
              <w:t>UTRAN/E-UTRAN Measurement Qualifier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 xml:space="preserve">Length (1) </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3</w:t>
            </w:r>
          </w:p>
        </w:tc>
        <w:tc>
          <w:tcPr>
            <w:tcW w:w="4961" w:type="dxa"/>
          </w:tcPr>
          <w:p w:rsidR="007C2495" w:rsidRPr="00816C4A" w:rsidRDefault="007C2495" w:rsidP="000634A6">
            <w:pPr>
              <w:pStyle w:val="TAL"/>
              <w:rPr>
                <w:lang w:val="fr-FR"/>
              </w:rPr>
            </w:pPr>
            <w:r w:rsidRPr="00816C4A">
              <w:rPr>
                <w:lang w:val="fr-FR"/>
              </w:rPr>
              <w:t>UTRAN/E-UTRAN Measurement Qualifier</w:t>
            </w:r>
          </w:p>
        </w:tc>
        <w:tc>
          <w:tcPr>
            <w:tcW w:w="1417" w:type="dxa"/>
          </w:tcPr>
          <w:p w:rsidR="007C2495" w:rsidRPr="00816C4A" w:rsidRDefault="007C2495" w:rsidP="000634A6">
            <w:pPr>
              <w:pStyle w:val="TAC"/>
              <w:rPr>
                <w:lang w:eastAsia="en-GB"/>
              </w:rPr>
            </w:pPr>
            <w:r w:rsidRPr="00816C4A">
              <w:rPr>
                <w:lang w:eastAsia="en-GB"/>
              </w:rPr>
              <w:t>1</w:t>
            </w:r>
          </w:p>
        </w:tc>
      </w:tr>
    </w:tbl>
    <w:p w:rsidR="007C2495" w:rsidRPr="00816C4A" w:rsidRDefault="007C2495" w:rsidP="007C2495"/>
    <w:p w:rsidR="007C2495" w:rsidRPr="00816C4A" w:rsidRDefault="007C2495" w:rsidP="007C2495">
      <w:pPr>
        <w:rPr>
          <w:lang w:val="fr-FR"/>
        </w:rPr>
      </w:pPr>
      <w:r w:rsidRPr="00816C4A">
        <w:rPr>
          <w:lang w:val="fr-FR"/>
        </w:rPr>
        <w:t>UTRAN/E-UTRAN Measurement Qualifier</w:t>
      </w:r>
    </w:p>
    <w:p w:rsidR="007C2495" w:rsidRPr="00816C4A" w:rsidRDefault="007C2495" w:rsidP="007C2495">
      <w:pPr>
        <w:pStyle w:val="B1"/>
      </w:pPr>
      <w:r w:rsidRPr="00816C4A">
        <w:t>Contents: Qualifier specific to the UTRAN/E-UTRAN NMR</w:t>
      </w:r>
    </w:p>
    <w:p w:rsidR="007C2495" w:rsidRPr="00816C4A" w:rsidRDefault="007C2495" w:rsidP="007C2495">
      <w:pPr>
        <w:pStyle w:val="B1"/>
      </w:pPr>
      <w:r w:rsidRPr="00816C4A">
        <w:t>Coding</w:t>
      </w:r>
    </w:p>
    <w:p w:rsidR="007C2495" w:rsidRPr="00816C4A" w:rsidRDefault="007C2495" w:rsidP="007C2495">
      <w:pPr>
        <w:pStyle w:val="EW"/>
      </w:pPr>
      <w:r w:rsidRPr="00816C4A">
        <w:t>'01'</w:t>
      </w:r>
      <w:r w:rsidRPr="00816C4A">
        <w:tab/>
        <w:t>UTRAN Intra-frequency measurements</w:t>
      </w:r>
    </w:p>
    <w:p w:rsidR="007C2495" w:rsidRPr="00816C4A" w:rsidRDefault="007C2495" w:rsidP="007C2495">
      <w:pPr>
        <w:pStyle w:val="EW"/>
      </w:pPr>
      <w:r w:rsidRPr="00816C4A">
        <w:t>'02'</w:t>
      </w:r>
      <w:r w:rsidRPr="00816C4A">
        <w:tab/>
        <w:t>UTRAN Inter-frequency measurements</w:t>
      </w:r>
    </w:p>
    <w:p w:rsidR="007C2495" w:rsidRPr="00816C4A" w:rsidRDefault="007C2495" w:rsidP="007C2495">
      <w:pPr>
        <w:pStyle w:val="EW"/>
      </w:pPr>
      <w:r w:rsidRPr="00816C4A">
        <w:t>'03'</w:t>
      </w:r>
      <w:r w:rsidRPr="00816C4A">
        <w:tab/>
        <w:t>UTRAN Inter-RAT (GERAN) measurements</w:t>
      </w:r>
    </w:p>
    <w:p w:rsidR="007C2495" w:rsidRPr="00816C4A" w:rsidRDefault="007C2495" w:rsidP="007C2495">
      <w:pPr>
        <w:pStyle w:val="EW"/>
        <w:rPr>
          <w:lang w:val="sv-SE"/>
        </w:rPr>
      </w:pPr>
      <w:r w:rsidRPr="00816C4A">
        <w:rPr>
          <w:lang w:val="sv-SE"/>
        </w:rPr>
        <w:t>'04'</w:t>
      </w:r>
      <w:r w:rsidRPr="00816C4A">
        <w:rPr>
          <w:lang w:val="sv-SE"/>
        </w:rPr>
        <w:tab/>
        <w:t>UTRAN Inter-RAT (E-UTRAN) measurements</w:t>
      </w:r>
    </w:p>
    <w:p w:rsidR="007C2495" w:rsidRPr="00816C4A" w:rsidRDefault="007C2495" w:rsidP="007C2495">
      <w:pPr>
        <w:pStyle w:val="EW"/>
      </w:pPr>
      <w:r w:rsidRPr="00816C4A">
        <w:t>'05'</w:t>
      </w:r>
      <w:r w:rsidRPr="00816C4A">
        <w:tab/>
        <w:t>E-UTRAN Intra-frequency measurements</w:t>
      </w:r>
    </w:p>
    <w:p w:rsidR="007C2495" w:rsidRPr="00816C4A" w:rsidRDefault="007C2495" w:rsidP="007C2495">
      <w:pPr>
        <w:pStyle w:val="EW"/>
      </w:pPr>
      <w:r w:rsidRPr="00816C4A">
        <w:t>'06'</w:t>
      </w:r>
      <w:r w:rsidRPr="00816C4A">
        <w:tab/>
        <w:t>E-UTRAN Inter-frequency measurements</w:t>
      </w:r>
    </w:p>
    <w:p w:rsidR="007C2495" w:rsidRPr="00816C4A" w:rsidRDefault="007C2495" w:rsidP="007C2495">
      <w:pPr>
        <w:pStyle w:val="EW"/>
        <w:rPr>
          <w:lang w:val="sv-SE"/>
        </w:rPr>
      </w:pPr>
      <w:r w:rsidRPr="00816C4A">
        <w:rPr>
          <w:lang w:val="sv-SE"/>
        </w:rPr>
        <w:t>'07'</w:t>
      </w:r>
      <w:r w:rsidRPr="00816C4A">
        <w:rPr>
          <w:lang w:val="sv-SE"/>
        </w:rPr>
        <w:tab/>
        <w:t>E-UTRAN Inter-RAT (GERAN) measurements</w:t>
      </w:r>
    </w:p>
    <w:p w:rsidR="007C2495" w:rsidRPr="00816C4A" w:rsidRDefault="007C2495" w:rsidP="007C2495">
      <w:pPr>
        <w:pStyle w:val="EW"/>
        <w:rPr>
          <w:lang w:val="sv-SE"/>
        </w:rPr>
      </w:pPr>
      <w:r w:rsidRPr="00816C4A">
        <w:rPr>
          <w:lang w:val="sv-SE"/>
        </w:rPr>
        <w:t>'08'</w:t>
      </w:r>
      <w:r w:rsidRPr="00816C4A">
        <w:rPr>
          <w:lang w:val="sv-SE"/>
        </w:rPr>
        <w:tab/>
        <w:t>E-UTRAN Inter-RAT (UTRAN) measurements</w:t>
      </w:r>
    </w:p>
    <w:p w:rsidR="007C2495" w:rsidRPr="00816C4A" w:rsidRDefault="007C2495" w:rsidP="007C2495">
      <w:pPr>
        <w:pStyle w:val="EW"/>
        <w:rPr>
          <w:lang w:val="sv-SE"/>
        </w:rPr>
      </w:pPr>
      <w:r w:rsidRPr="00816C4A">
        <w:rPr>
          <w:lang w:val="sv-SE"/>
        </w:rPr>
        <w:t>'09'</w:t>
      </w:r>
      <w:r w:rsidRPr="00816C4A">
        <w:rPr>
          <w:lang w:val="sv-SE"/>
        </w:rPr>
        <w:tab/>
        <w:t>E-UTRAN Inter-RAT (NR) measurements</w:t>
      </w:r>
    </w:p>
    <w:p w:rsidR="007C2495" w:rsidRPr="00816C4A" w:rsidRDefault="007C2495" w:rsidP="007C2495">
      <w:pPr>
        <w:pStyle w:val="EW"/>
        <w:rPr>
          <w:lang w:val="sv-SE"/>
        </w:rPr>
      </w:pPr>
    </w:p>
    <w:p w:rsidR="007C2495" w:rsidRPr="00816C4A" w:rsidRDefault="007C2495" w:rsidP="007C2495">
      <w:pPr>
        <w:pStyle w:val="EX"/>
      </w:pPr>
      <w:r w:rsidRPr="00816C4A">
        <w:t>All other values are reserved</w:t>
      </w:r>
    </w:p>
    <w:p w:rsidR="007C2495" w:rsidRPr="00816C4A" w:rsidRDefault="007C2495" w:rsidP="007C2495">
      <w:pPr>
        <w:pStyle w:val="Heading2"/>
      </w:pPr>
      <w:bookmarkStart w:id="2227" w:name="_Toc3201029"/>
      <w:bookmarkStart w:id="2228" w:name="_Toc20392772"/>
      <w:bookmarkStart w:id="2229" w:name="_Toc27774419"/>
      <w:bookmarkStart w:id="2230" w:name="_Toc44931234"/>
      <w:bookmarkStart w:id="2231" w:name="_Toc44932064"/>
      <w:bookmarkStart w:id="2232" w:name="_Toc44932544"/>
      <w:r w:rsidRPr="00816C4A">
        <w:t>8.74</w:t>
      </w:r>
      <w:r w:rsidRPr="00816C4A">
        <w:tab/>
        <w:t>Multimedia Message Reference</w:t>
      </w:r>
      <w:bookmarkEnd w:id="2227"/>
      <w:bookmarkEnd w:id="2228"/>
      <w:bookmarkEnd w:id="2229"/>
      <w:bookmarkEnd w:id="2230"/>
      <w:bookmarkEnd w:id="2231"/>
      <w:bookmarkEnd w:id="2232"/>
    </w:p>
    <w:p w:rsidR="007C2495" w:rsidRPr="00816C4A" w:rsidRDefault="007C2495" w:rsidP="007C2495">
      <w:r w:rsidRPr="00816C4A">
        <w:t>See ETSI TS 102 223 [32] clause 8.82.</w:t>
      </w:r>
    </w:p>
    <w:p w:rsidR="007C2495" w:rsidRPr="00816C4A" w:rsidRDefault="007C2495" w:rsidP="007C2495">
      <w:pPr>
        <w:pStyle w:val="Heading2"/>
      </w:pPr>
      <w:bookmarkStart w:id="2233" w:name="_Toc3201030"/>
      <w:bookmarkStart w:id="2234" w:name="_Toc20392773"/>
      <w:bookmarkStart w:id="2235" w:name="_Toc27774420"/>
      <w:bookmarkStart w:id="2236" w:name="_Toc44931235"/>
      <w:bookmarkStart w:id="2237" w:name="_Toc44932065"/>
      <w:bookmarkStart w:id="2238" w:name="_Toc44932545"/>
      <w:r w:rsidRPr="00816C4A">
        <w:t>8.75</w:t>
      </w:r>
      <w:r w:rsidRPr="00816C4A">
        <w:tab/>
        <w:t>Multimedia Message Identifier</w:t>
      </w:r>
      <w:bookmarkEnd w:id="2233"/>
      <w:bookmarkEnd w:id="2234"/>
      <w:bookmarkEnd w:id="2235"/>
      <w:bookmarkEnd w:id="2236"/>
      <w:bookmarkEnd w:id="2237"/>
      <w:bookmarkEnd w:id="2238"/>
    </w:p>
    <w:p w:rsidR="007C2495" w:rsidRPr="00816C4A" w:rsidRDefault="007C2495" w:rsidP="007C2495">
      <w:r w:rsidRPr="00816C4A">
        <w:t>See ETSI TS 102 223 [32] clause 8.83.</w:t>
      </w:r>
    </w:p>
    <w:p w:rsidR="007C2495" w:rsidRPr="00816C4A" w:rsidRDefault="007C2495" w:rsidP="007C2495">
      <w:pPr>
        <w:pStyle w:val="Heading2"/>
      </w:pPr>
      <w:bookmarkStart w:id="2239" w:name="_Toc3201031"/>
      <w:bookmarkStart w:id="2240" w:name="_Toc20392774"/>
      <w:bookmarkStart w:id="2241" w:name="_Toc27774421"/>
      <w:bookmarkStart w:id="2242" w:name="_Toc44931236"/>
      <w:bookmarkStart w:id="2243" w:name="_Toc44932066"/>
      <w:bookmarkStart w:id="2244" w:name="_Toc44932546"/>
      <w:r w:rsidRPr="00816C4A">
        <w:t>8.76</w:t>
      </w:r>
      <w:r w:rsidRPr="00816C4A">
        <w:tab/>
        <w:t xml:space="preserve">Multimedia Message </w:t>
      </w:r>
      <w:r w:rsidRPr="00816C4A">
        <w:rPr>
          <w:lang w:val="en-US"/>
        </w:rPr>
        <w:t>Transfer</w:t>
      </w:r>
      <w:r w:rsidRPr="00816C4A">
        <w:t xml:space="preserve"> status</w:t>
      </w:r>
      <w:bookmarkEnd w:id="2239"/>
      <w:bookmarkEnd w:id="2240"/>
      <w:bookmarkEnd w:id="2241"/>
      <w:bookmarkEnd w:id="2242"/>
      <w:bookmarkEnd w:id="2243"/>
      <w:bookmarkEnd w:id="2244"/>
    </w:p>
    <w:p w:rsidR="007C2495" w:rsidRPr="00816C4A" w:rsidRDefault="007C2495" w:rsidP="007C2495">
      <w:r w:rsidRPr="00816C4A">
        <w:t>See ETSI TS 102 223 [32] clause 8.84.</w:t>
      </w:r>
    </w:p>
    <w:p w:rsidR="007C2495" w:rsidRPr="00816C4A" w:rsidRDefault="007C2495" w:rsidP="007C2495">
      <w:pPr>
        <w:pStyle w:val="Heading2"/>
      </w:pPr>
      <w:bookmarkStart w:id="2245" w:name="_Toc3201032"/>
      <w:bookmarkStart w:id="2246" w:name="_Toc20392775"/>
      <w:bookmarkStart w:id="2247" w:name="_Toc27774422"/>
      <w:bookmarkStart w:id="2248" w:name="_Toc44931237"/>
      <w:bookmarkStart w:id="2249" w:name="_Toc44932067"/>
      <w:bookmarkStart w:id="2250" w:name="_Toc44932547"/>
      <w:r w:rsidRPr="00816C4A">
        <w:lastRenderedPageBreak/>
        <w:t>8.77</w:t>
      </w:r>
      <w:r w:rsidRPr="00816C4A">
        <w:tab/>
        <w:t>MM Content Identifier</w:t>
      </w:r>
      <w:bookmarkEnd w:id="2245"/>
      <w:bookmarkEnd w:id="2246"/>
      <w:bookmarkEnd w:id="2247"/>
      <w:bookmarkEnd w:id="2248"/>
      <w:bookmarkEnd w:id="2249"/>
      <w:bookmarkEnd w:id="2250"/>
    </w:p>
    <w:p w:rsidR="007C2495" w:rsidRPr="00816C4A" w:rsidRDefault="007C2495" w:rsidP="007C2495">
      <w:r w:rsidRPr="00816C4A">
        <w:t>In addition to ETSI TS 102 223 [32] clause 8.85, the codinf of the MM Content Data Object tag is done according to TS 31.102[14].</w:t>
      </w:r>
    </w:p>
    <w:p w:rsidR="007C2495" w:rsidRPr="00816C4A" w:rsidRDefault="007C2495" w:rsidP="007C2495">
      <w:pPr>
        <w:pStyle w:val="Heading2"/>
        <w:ind w:left="0" w:firstLine="0"/>
      </w:pPr>
      <w:bookmarkStart w:id="2251" w:name="_Toc3201033"/>
      <w:bookmarkStart w:id="2252" w:name="_Toc20392776"/>
      <w:bookmarkStart w:id="2253" w:name="_Toc27774423"/>
      <w:bookmarkStart w:id="2254" w:name="_Toc44931238"/>
      <w:bookmarkStart w:id="2255" w:name="_Toc44932068"/>
      <w:bookmarkStart w:id="2256" w:name="_Toc44932548"/>
      <w:r w:rsidRPr="00816C4A">
        <w:t>8.78</w:t>
      </w:r>
      <w:r w:rsidRPr="00816C4A">
        <w:tab/>
        <w:t>Multimedia Message Notification</w:t>
      </w:r>
      <w:bookmarkEnd w:id="2251"/>
      <w:bookmarkEnd w:id="2252"/>
      <w:bookmarkEnd w:id="2253"/>
      <w:bookmarkEnd w:id="2254"/>
      <w:bookmarkEnd w:id="2255"/>
      <w:bookmarkEnd w:id="2256"/>
    </w:p>
    <w:p w:rsidR="007C2495" w:rsidRPr="00816C4A" w:rsidRDefault="007C2495" w:rsidP="007C2495">
      <w:pPr>
        <w:rPr>
          <w:rFonts w:ascii="Helvetica" w:hAnsi="Helvetica"/>
          <w:snapToGrid w:val="0"/>
        </w:rPr>
      </w:pPr>
      <w:r w:rsidRPr="00816C4A">
        <w:t>See ETSI TS 102 223 [32] clause 8.86.</w:t>
      </w:r>
    </w:p>
    <w:p w:rsidR="007C2495" w:rsidRPr="00816C4A" w:rsidRDefault="007C2495" w:rsidP="007C2495">
      <w:pPr>
        <w:pStyle w:val="Heading2"/>
        <w:ind w:left="0" w:firstLine="0"/>
      </w:pPr>
      <w:bookmarkStart w:id="2257" w:name="_Toc3201034"/>
      <w:bookmarkStart w:id="2258" w:name="_Toc20392777"/>
      <w:bookmarkStart w:id="2259" w:name="_Toc27774424"/>
      <w:bookmarkStart w:id="2260" w:name="_Toc44931239"/>
      <w:bookmarkStart w:id="2261" w:name="_Toc44932069"/>
      <w:bookmarkStart w:id="2262" w:name="_Toc44932549"/>
      <w:r w:rsidRPr="00816C4A">
        <w:t>8.79</w:t>
      </w:r>
      <w:r w:rsidRPr="00816C4A">
        <w:tab/>
        <w:t>Last Envelope</w:t>
      </w:r>
      <w:bookmarkEnd w:id="2257"/>
      <w:bookmarkEnd w:id="2258"/>
      <w:bookmarkEnd w:id="2259"/>
      <w:bookmarkEnd w:id="2260"/>
      <w:bookmarkEnd w:id="2261"/>
      <w:bookmarkEnd w:id="2262"/>
    </w:p>
    <w:p w:rsidR="007C2495" w:rsidRPr="00816C4A" w:rsidRDefault="007C2495" w:rsidP="007C2495">
      <w:r w:rsidRPr="00816C4A">
        <w:t>See ETSI TS 102 223 [32] clause 8.87.</w:t>
      </w:r>
    </w:p>
    <w:p w:rsidR="007C2495" w:rsidRPr="00816C4A" w:rsidRDefault="007C2495" w:rsidP="007C2495">
      <w:pPr>
        <w:pStyle w:val="Heading2"/>
        <w:rPr>
          <w:lang w:val="en-US"/>
        </w:rPr>
      </w:pPr>
      <w:bookmarkStart w:id="2263" w:name="_Toc3201035"/>
      <w:bookmarkStart w:id="2264" w:name="_Toc20392778"/>
      <w:bookmarkStart w:id="2265" w:name="_Toc27774425"/>
      <w:bookmarkStart w:id="2266" w:name="_Toc44931240"/>
      <w:bookmarkStart w:id="2267" w:name="_Toc44932070"/>
      <w:bookmarkStart w:id="2268" w:name="_Toc44932550"/>
      <w:r w:rsidRPr="00816C4A">
        <w:rPr>
          <w:lang w:val="en-US"/>
        </w:rPr>
        <w:t>8.80</w:t>
      </w:r>
      <w:r w:rsidRPr="00816C4A">
        <w:rPr>
          <w:lang w:val="en-US"/>
        </w:rPr>
        <w:tab/>
        <w:t>Frames Layout</w:t>
      </w:r>
      <w:bookmarkEnd w:id="2263"/>
      <w:bookmarkEnd w:id="2264"/>
      <w:bookmarkEnd w:id="2265"/>
      <w:bookmarkEnd w:id="2266"/>
      <w:bookmarkEnd w:id="2267"/>
      <w:bookmarkEnd w:id="2268"/>
    </w:p>
    <w:p w:rsidR="007C2495" w:rsidRPr="00816C4A" w:rsidRDefault="007C2495" w:rsidP="007C2495">
      <w:r w:rsidRPr="00816C4A">
        <w:t>See ETSI TS 102 223 [32] clause 8.78.</w:t>
      </w:r>
    </w:p>
    <w:p w:rsidR="007C2495" w:rsidRPr="00816C4A" w:rsidRDefault="007C2495" w:rsidP="007C2495">
      <w:pPr>
        <w:pStyle w:val="Heading2"/>
      </w:pPr>
      <w:bookmarkStart w:id="2269" w:name="_Toc3201036"/>
      <w:bookmarkStart w:id="2270" w:name="_Toc20392779"/>
      <w:bookmarkStart w:id="2271" w:name="_Toc27774426"/>
      <w:bookmarkStart w:id="2272" w:name="_Toc44931241"/>
      <w:bookmarkStart w:id="2273" w:name="_Toc44932071"/>
      <w:bookmarkStart w:id="2274" w:name="_Toc44932551"/>
      <w:r w:rsidRPr="00816C4A">
        <w:t>8.81</w:t>
      </w:r>
      <w:r w:rsidRPr="00816C4A">
        <w:tab/>
        <w:t>Frames Information</w:t>
      </w:r>
      <w:bookmarkEnd w:id="2269"/>
      <w:bookmarkEnd w:id="2270"/>
      <w:bookmarkEnd w:id="2271"/>
      <w:bookmarkEnd w:id="2272"/>
      <w:bookmarkEnd w:id="2273"/>
      <w:bookmarkEnd w:id="2274"/>
    </w:p>
    <w:p w:rsidR="007C2495" w:rsidRPr="00816C4A" w:rsidRDefault="007C2495" w:rsidP="007C2495">
      <w:pPr>
        <w:rPr>
          <w:lang w:val="fr-FR"/>
        </w:rPr>
      </w:pPr>
      <w:r w:rsidRPr="00816C4A">
        <w:rPr>
          <w:lang w:val="fr-FR"/>
        </w:rPr>
        <w:t>See ETSI TS 102 223 [32]</w:t>
      </w:r>
      <w:r w:rsidRPr="00816C4A">
        <w:t xml:space="preserve"> clause 8.79</w:t>
      </w:r>
      <w:r w:rsidRPr="00816C4A">
        <w:rPr>
          <w:lang w:val="fr-FR"/>
        </w:rPr>
        <w:t>.</w:t>
      </w:r>
    </w:p>
    <w:p w:rsidR="007C2495" w:rsidRPr="00816C4A" w:rsidRDefault="007C2495" w:rsidP="007C2495">
      <w:pPr>
        <w:pStyle w:val="Heading2"/>
        <w:rPr>
          <w:lang w:val="fr-FR"/>
        </w:rPr>
      </w:pPr>
      <w:bookmarkStart w:id="2275" w:name="_Toc3201037"/>
      <w:bookmarkStart w:id="2276" w:name="_Toc20392780"/>
      <w:bookmarkStart w:id="2277" w:name="_Toc27774427"/>
      <w:bookmarkStart w:id="2278" w:name="_Toc44931242"/>
      <w:bookmarkStart w:id="2279" w:name="_Toc44932072"/>
      <w:bookmarkStart w:id="2280" w:name="_Toc44932552"/>
      <w:r w:rsidRPr="00816C4A">
        <w:rPr>
          <w:lang w:val="fr-FR"/>
        </w:rPr>
        <w:t>8.82</w:t>
      </w:r>
      <w:r w:rsidRPr="00816C4A">
        <w:rPr>
          <w:lang w:val="fr-FR"/>
        </w:rPr>
        <w:tab/>
        <w:t>Frames identifier</w:t>
      </w:r>
      <w:bookmarkEnd w:id="2275"/>
      <w:bookmarkEnd w:id="2276"/>
      <w:bookmarkEnd w:id="2277"/>
      <w:bookmarkEnd w:id="2278"/>
      <w:bookmarkEnd w:id="2279"/>
      <w:bookmarkEnd w:id="2280"/>
    </w:p>
    <w:p w:rsidR="007C2495" w:rsidRPr="00816C4A" w:rsidRDefault="007C2495" w:rsidP="007C2495">
      <w:r w:rsidRPr="00816C4A">
        <w:t>See ETSI TS 102 223 [32] clause 8.80.</w:t>
      </w:r>
    </w:p>
    <w:p w:rsidR="007C2495" w:rsidRPr="00816C4A" w:rsidRDefault="007C2495" w:rsidP="007C2495">
      <w:pPr>
        <w:pStyle w:val="Heading2"/>
      </w:pPr>
      <w:bookmarkStart w:id="2281" w:name="_Toc3201038"/>
      <w:bookmarkStart w:id="2282" w:name="_Toc20392781"/>
      <w:bookmarkStart w:id="2283" w:name="_Toc27774428"/>
      <w:bookmarkStart w:id="2284" w:name="_Toc44931243"/>
      <w:bookmarkStart w:id="2285" w:name="_Toc44932073"/>
      <w:bookmarkStart w:id="2286" w:name="_Toc44932553"/>
      <w:r w:rsidRPr="00816C4A">
        <w:t>8.83</w:t>
      </w:r>
      <w:r w:rsidRPr="00816C4A">
        <w:tab/>
        <w:t>I-WLAN Identifier</w:t>
      </w:r>
      <w:bookmarkEnd w:id="2281"/>
      <w:bookmarkEnd w:id="2282"/>
      <w:bookmarkEnd w:id="2283"/>
      <w:bookmarkEnd w:id="2284"/>
      <w:bookmarkEnd w:id="2285"/>
      <w:bookmarkEnd w:id="2286"/>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I-WLAN Identifier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Length (X)</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C"/>
              <w:rPr>
                <w:lang w:eastAsia="en-GB"/>
              </w:rPr>
            </w:pPr>
            <w:r w:rsidRPr="00816C4A">
              <w:rPr>
                <w:lang w:eastAsia="en-GB"/>
              </w:rPr>
              <w:t>3 to (2+X)</w:t>
            </w:r>
          </w:p>
        </w:tc>
        <w:tc>
          <w:tcPr>
            <w:tcW w:w="4961" w:type="dxa"/>
          </w:tcPr>
          <w:p w:rsidR="007C2495" w:rsidRPr="00816C4A" w:rsidRDefault="007C2495" w:rsidP="000634A6">
            <w:pPr>
              <w:pStyle w:val="TAL"/>
            </w:pPr>
            <w:r w:rsidRPr="00816C4A">
              <w:t>WSID value</w:t>
            </w:r>
          </w:p>
        </w:tc>
        <w:tc>
          <w:tcPr>
            <w:tcW w:w="1417" w:type="dxa"/>
          </w:tcPr>
          <w:p w:rsidR="007C2495" w:rsidRPr="00816C4A" w:rsidRDefault="007C2495" w:rsidP="000634A6">
            <w:pPr>
              <w:pStyle w:val="TAC"/>
              <w:rPr>
                <w:lang w:eastAsia="en-GB"/>
              </w:rPr>
            </w:pPr>
            <w:r w:rsidRPr="00816C4A">
              <w:rPr>
                <w:lang w:eastAsia="en-GB"/>
              </w:rPr>
              <w:t>X</w:t>
            </w:r>
          </w:p>
        </w:tc>
      </w:tr>
    </w:tbl>
    <w:p w:rsidR="007C2495" w:rsidRPr="00816C4A" w:rsidRDefault="007C2495" w:rsidP="007C2495">
      <w:pPr>
        <w:rPr>
          <w:noProof/>
        </w:rPr>
      </w:pPr>
    </w:p>
    <w:p w:rsidR="007C2495" w:rsidRPr="00816C4A" w:rsidRDefault="007C2495" w:rsidP="007C2495">
      <w:pPr>
        <w:pStyle w:val="B2"/>
        <w:spacing w:after="0"/>
        <w:ind w:left="0" w:firstLine="0"/>
        <w:rPr>
          <w:noProof/>
        </w:rPr>
      </w:pPr>
      <w:r w:rsidRPr="00816C4A">
        <w:t xml:space="preserve">The WSID Value is coded as the WLAN Specific Identifier (WSID) defined in </w:t>
      </w:r>
      <w:r w:rsidRPr="00816C4A">
        <w:rPr>
          <w:lang w:val="en-US"/>
        </w:rPr>
        <w:t>TS 24.234 [42].</w:t>
      </w:r>
    </w:p>
    <w:p w:rsidR="007C2495" w:rsidRPr="00816C4A" w:rsidRDefault="007C2495" w:rsidP="007C2495">
      <w:pPr>
        <w:rPr>
          <w:noProof/>
        </w:rPr>
      </w:pPr>
    </w:p>
    <w:p w:rsidR="007C2495" w:rsidRPr="00816C4A" w:rsidRDefault="007C2495" w:rsidP="007C2495">
      <w:pPr>
        <w:pStyle w:val="Heading2"/>
      </w:pPr>
      <w:bookmarkStart w:id="2287" w:name="_Toc3201039"/>
      <w:bookmarkStart w:id="2288" w:name="_Toc20392782"/>
      <w:bookmarkStart w:id="2289" w:name="_Toc27774429"/>
      <w:bookmarkStart w:id="2290" w:name="_Toc44931244"/>
      <w:bookmarkStart w:id="2291" w:name="_Toc44932074"/>
      <w:bookmarkStart w:id="2292" w:name="_Toc44932554"/>
      <w:r w:rsidRPr="00816C4A">
        <w:t>8.84</w:t>
      </w:r>
      <w:r w:rsidRPr="00816C4A">
        <w:tab/>
        <w:t>(I-)WLAN Access Status</w:t>
      </w:r>
      <w:bookmarkEnd w:id="2287"/>
      <w:bookmarkEnd w:id="2288"/>
      <w:bookmarkEnd w:id="2289"/>
      <w:bookmarkEnd w:id="2290"/>
      <w:bookmarkEnd w:id="2291"/>
      <w:bookmarkEnd w:id="2292"/>
      <w:r w:rsidRPr="00816C4A">
        <w:t xml:space="preserve"> </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rPr>
                <w:lang w:val="sv-SE"/>
              </w:rPr>
            </w:pPr>
            <w:r w:rsidRPr="00816C4A">
              <w:rPr>
                <w:lang w:val="sv-SE"/>
              </w:rPr>
              <w:t>(I-)WLAN Access Status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Length (1)</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C"/>
              <w:rPr>
                <w:lang w:eastAsia="en-GB"/>
              </w:rPr>
            </w:pPr>
            <w:r w:rsidRPr="00816C4A">
              <w:rPr>
                <w:lang w:eastAsia="en-GB"/>
              </w:rPr>
              <w:t>3</w:t>
            </w:r>
          </w:p>
        </w:tc>
        <w:tc>
          <w:tcPr>
            <w:tcW w:w="4961" w:type="dxa"/>
          </w:tcPr>
          <w:p w:rsidR="007C2495" w:rsidRPr="00816C4A" w:rsidRDefault="007C2495" w:rsidP="000634A6">
            <w:pPr>
              <w:pStyle w:val="TAL"/>
            </w:pPr>
            <w:r w:rsidRPr="00816C4A">
              <w:t>Access status</w:t>
            </w:r>
          </w:p>
        </w:tc>
        <w:tc>
          <w:tcPr>
            <w:tcW w:w="1417" w:type="dxa"/>
          </w:tcPr>
          <w:p w:rsidR="007C2495" w:rsidRPr="00816C4A" w:rsidRDefault="007C2495" w:rsidP="000634A6">
            <w:pPr>
              <w:pStyle w:val="TAC"/>
              <w:rPr>
                <w:lang w:eastAsia="en-GB"/>
              </w:rPr>
            </w:pPr>
            <w:r w:rsidRPr="00816C4A">
              <w:rPr>
                <w:lang w:eastAsia="en-GB"/>
              </w:rPr>
              <w:t>1</w:t>
            </w:r>
          </w:p>
        </w:tc>
      </w:tr>
    </w:tbl>
    <w:p w:rsidR="007C2495" w:rsidRPr="00816C4A" w:rsidRDefault="007C2495" w:rsidP="007C2495"/>
    <w:p w:rsidR="007C2495" w:rsidRPr="00816C4A" w:rsidRDefault="007C2495" w:rsidP="007C2495">
      <w:pPr>
        <w:pStyle w:val="B1"/>
      </w:pPr>
      <w:r w:rsidRPr="00816C4A">
        <w:t>Coding of Access status:</w:t>
      </w:r>
    </w:p>
    <w:p w:rsidR="007C2495" w:rsidRPr="00816C4A" w:rsidRDefault="007C2495" w:rsidP="007C2495">
      <w:pPr>
        <w:pStyle w:val="B1"/>
      </w:pPr>
      <w:r w:rsidRPr="00816C4A">
        <w:t>-</w:t>
      </w:r>
      <w:r w:rsidRPr="00816C4A">
        <w:tab/>
        <w:t>'00' = No current (I-)WLAN coverage;</w:t>
      </w:r>
    </w:p>
    <w:p w:rsidR="007C2495" w:rsidRPr="00816C4A" w:rsidRDefault="007C2495" w:rsidP="007C2495">
      <w:pPr>
        <w:pStyle w:val="B1"/>
      </w:pPr>
      <w:r w:rsidRPr="00816C4A">
        <w:t>-</w:t>
      </w:r>
      <w:r w:rsidRPr="00816C4A">
        <w:tab/>
        <w:t>'01' = (I-)WLAN coverage available, no current connection;</w:t>
      </w:r>
    </w:p>
    <w:p w:rsidR="007C2495" w:rsidRPr="00816C4A" w:rsidRDefault="007C2495" w:rsidP="007C2495">
      <w:pPr>
        <w:pStyle w:val="B1"/>
      </w:pPr>
      <w:r w:rsidRPr="00816C4A">
        <w:t>-</w:t>
      </w:r>
      <w:r w:rsidRPr="00816C4A">
        <w:tab/>
        <w:t>'02' = (I-)WLAN coverage available, connection on-going;</w:t>
      </w:r>
    </w:p>
    <w:p w:rsidR="007C2495" w:rsidRPr="00816C4A" w:rsidRDefault="007C2495" w:rsidP="007C2495">
      <w:pPr>
        <w:pStyle w:val="B1"/>
      </w:pPr>
      <w:r w:rsidRPr="00816C4A">
        <w:t>-</w:t>
      </w:r>
      <w:r w:rsidRPr="00816C4A">
        <w:tab/>
        <w:t>'03' to'FF'= reserved values.</w:t>
      </w:r>
    </w:p>
    <w:p w:rsidR="007C2495" w:rsidRPr="00816C4A" w:rsidRDefault="007C2495" w:rsidP="007C2495">
      <w:pPr>
        <w:pStyle w:val="Heading2"/>
      </w:pPr>
      <w:bookmarkStart w:id="2293" w:name="_Toc3201040"/>
      <w:bookmarkStart w:id="2294" w:name="_Toc20392783"/>
      <w:bookmarkStart w:id="2295" w:name="_Toc27774430"/>
      <w:bookmarkStart w:id="2296" w:name="_Toc44931245"/>
      <w:bookmarkStart w:id="2297" w:name="_Toc44932075"/>
      <w:bookmarkStart w:id="2298" w:name="_Toc44932555"/>
      <w:r w:rsidRPr="00816C4A">
        <w:lastRenderedPageBreak/>
        <w:t>8.85</w:t>
      </w:r>
      <w:r w:rsidRPr="00816C4A">
        <w:tab/>
        <w:t>IMEISV</w:t>
      </w:r>
      <w:bookmarkEnd w:id="2293"/>
      <w:bookmarkEnd w:id="2294"/>
      <w:bookmarkEnd w:id="2295"/>
      <w:bookmarkEnd w:id="2296"/>
      <w:bookmarkEnd w:id="2297"/>
      <w:bookmarkEnd w:id="2298"/>
    </w:p>
    <w:p w:rsidR="007C2495" w:rsidRPr="00816C4A" w:rsidRDefault="007C2495" w:rsidP="007C2495">
      <w:r w:rsidRPr="00816C4A">
        <w:t>See ETSI TS 102 223 [32] clause 8.74.</w:t>
      </w:r>
    </w:p>
    <w:p w:rsidR="007C2495" w:rsidRPr="00816C4A" w:rsidRDefault="007C2495" w:rsidP="007C2495">
      <w:pPr>
        <w:pStyle w:val="Heading2"/>
      </w:pPr>
      <w:bookmarkStart w:id="2299" w:name="_Toc3201041"/>
      <w:bookmarkStart w:id="2300" w:name="_Toc20392784"/>
      <w:bookmarkStart w:id="2301" w:name="_Toc27774431"/>
      <w:bookmarkStart w:id="2302" w:name="_Toc44931246"/>
      <w:bookmarkStart w:id="2303" w:name="_Toc44932076"/>
      <w:bookmarkStart w:id="2304" w:name="_Toc44932556"/>
      <w:r w:rsidRPr="00816C4A">
        <w:t>8.86</w:t>
      </w:r>
      <w:r w:rsidRPr="00816C4A">
        <w:tab/>
        <w:t>Network search mode</w:t>
      </w:r>
      <w:bookmarkEnd w:id="2299"/>
      <w:bookmarkEnd w:id="2300"/>
      <w:bookmarkEnd w:id="2301"/>
      <w:bookmarkEnd w:id="2302"/>
      <w:bookmarkEnd w:id="2303"/>
      <w:bookmarkEnd w:id="2304"/>
    </w:p>
    <w:p w:rsidR="007C2495" w:rsidRPr="00816C4A" w:rsidRDefault="007C2495" w:rsidP="007C2495">
      <w:r w:rsidRPr="00816C4A">
        <w:t>See ETSI TS 102 223 [32] clause 8.75.</w:t>
      </w:r>
    </w:p>
    <w:p w:rsidR="007C2495" w:rsidRPr="00816C4A" w:rsidRDefault="007C2495" w:rsidP="007C2495">
      <w:pPr>
        <w:pStyle w:val="Heading2"/>
      </w:pPr>
      <w:bookmarkStart w:id="2305" w:name="_Toc3201042"/>
      <w:bookmarkStart w:id="2306" w:name="_Toc20392785"/>
      <w:bookmarkStart w:id="2307" w:name="_Toc27774432"/>
      <w:bookmarkStart w:id="2308" w:name="_Toc44931247"/>
      <w:bookmarkStart w:id="2309" w:name="_Toc44932077"/>
      <w:bookmarkStart w:id="2310" w:name="_Toc44932557"/>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2305"/>
      <w:bookmarkEnd w:id="2306"/>
      <w:bookmarkEnd w:id="2307"/>
      <w:bookmarkEnd w:id="2308"/>
      <w:bookmarkEnd w:id="2309"/>
      <w:bookmarkEnd w:id="2310"/>
    </w:p>
    <w:p w:rsidR="007C2495" w:rsidRPr="00816C4A" w:rsidRDefault="007C2495" w:rsidP="007C2495">
      <w:r w:rsidRPr="00816C4A">
        <w:t>See ETSI TS 102 223 [32] clause 8.76.</w:t>
      </w:r>
    </w:p>
    <w:p w:rsidR="007C2495" w:rsidRPr="00816C4A" w:rsidRDefault="007C2495" w:rsidP="007C2495">
      <w:pPr>
        <w:pStyle w:val="Heading2"/>
      </w:pPr>
      <w:bookmarkStart w:id="2311" w:name="_Toc3201043"/>
      <w:bookmarkStart w:id="2312" w:name="_Toc20392786"/>
      <w:bookmarkStart w:id="2313" w:name="_Toc27774433"/>
      <w:bookmarkStart w:id="2314" w:name="_Toc44931248"/>
      <w:bookmarkStart w:id="2315" w:name="_Toc44932078"/>
      <w:bookmarkStart w:id="2316" w:name="_Toc44932558"/>
      <w:r w:rsidRPr="00816C4A">
        <w:t>8.88</w:t>
      </w:r>
      <w:r w:rsidRPr="00816C4A">
        <w:tab/>
        <w:t>Browsing status</w:t>
      </w:r>
      <w:bookmarkEnd w:id="2311"/>
      <w:bookmarkEnd w:id="2312"/>
      <w:bookmarkEnd w:id="2313"/>
      <w:bookmarkEnd w:id="2314"/>
      <w:bookmarkEnd w:id="2315"/>
      <w:bookmarkEnd w:id="2316"/>
    </w:p>
    <w:p w:rsidR="007C2495" w:rsidRPr="00816C4A" w:rsidRDefault="007C2495" w:rsidP="007C2495">
      <w:r w:rsidRPr="00816C4A">
        <w:t>See ETSI TS 102 223 [32] clause 8.77.</w:t>
      </w:r>
    </w:p>
    <w:p w:rsidR="007C2495" w:rsidRPr="00816C4A" w:rsidRDefault="007C2495" w:rsidP="007C2495">
      <w:pPr>
        <w:pStyle w:val="Heading2"/>
      </w:pPr>
      <w:bookmarkStart w:id="2317" w:name="_Toc3201044"/>
      <w:bookmarkStart w:id="2318" w:name="_Toc20392787"/>
      <w:bookmarkStart w:id="2319" w:name="_Toc27774434"/>
      <w:bookmarkStart w:id="2320" w:name="_Toc44931249"/>
      <w:bookmarkStart w:id="2321" w:name="_Toc44932079"/>
      <w:bookmarkStart w:id="2322" w:name="_Toc44932559"/>
      <w:r w:rsidRPr="00816C4A">
        <w:t>8.89</w:t>
      </w:r>
      <w:r w:rsidRPr="00816C4A">
        <w:tab/>
        <w:t>Registry application data</w:t>
      </w:r>
      <w:bookmarkEnd w:id="2317"/>
      <w:bookmarkEnd w:id="2318"/>
      <w:bookmarkEnd w:id="2319"/>
      <w:bookmarkEnd w:id="2320"/>
      <w:bookmarkEnd w:id="2321"/>
      <w:bookmarkEnd w:id="2322"/>
    </w:p>
    <w:p w:rsidR="007C2495" w:rsidRPr="00816C4A" w:rsidRDefault="007C2495" w:rsidP="007C2495">
      <w:r w:rsidRPr="00816C4A">
        <w:t>See ETSI TS 102 223 [32] clause 8.88.</w:t>
      </w:r>
    </w:p>
    <w:p w:rsidR="007C2495" w:rsidRPr="00816C4A" w:rsidRDefault="007C2495" w:rsidP="007C2495">
      <w:pPr>
        <w:pStyle w:val="Heading2"/>
      </w:pPr>
      <w:bookmarkStart w:id="2323" w:name="_Toc3201045"/>
      <w:bookmarkStart w:id="2324" w:name="_Toc20392788"/>
      <w:bookmarkStart w:id="2325" w:name="_Toc27774435"/>
      <w:bookmarkStart w:id="2326" w:name="_Toc44931250"/>
      <w:bookmarkStart w:id="2327" w:name="_Toc44932080"/>
      <w:bookmarkStart w:id="2328" w:name="_Toc44932560"/>
      <w:r w:rsidRPr="00816C4A">
        <w:t>8.90</w:t>
      </w:r>
      <w:r w:rsidRPr="00816C4A">
        <w:tab/>
        <w:t>PLMNwAcT List</w:t>
      </w:r>
      <w:bookmarkEnd w:id="2323"/>
      <w:bookmarkEnd w:id="2324"/>
      <w:bookmarkEnd w:id="2325"/>
      <w:bookmarkEnd w:id="2326"/>
      <w:bookmarkEnd w:id="2327"/>
      <w:bookmarkEnd w:id="2328"/>
    </w:p>
    <w:p w:rsidR="007C2495" w:rsidRPr="00816C4A" w:rsidRDefault="007C2495" w:rsidP="007C2495">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7C2495" w:rsidRPr="00816C4A" w:rsidTr="000634A6">
        <w:tblPrEx>
          <w:tblCellMar>
            <w:top w:w="0" w:type="dxa"/>
            <w:bottom w:w="0" w:type="dxa"/>
          </w:tblCellMar>
        </w:tblPrEx>
        <w:trPr>
          <w:cantSplit/>
          <w:jc w:val="center"/>
        </w:trPr>
        <w:tc>
          <w:tcPr>
            <w:tcW w:w="1559" w:type="dxa"/>
          </w:tcPr>
          <w:p w:rsidR="007C2495" w:rsidRPr="00816C4A" w:rsidRDefault="007C2495" w:rsidP="000634A6">
            <w:pPr>
              <w:pStyle w:val="TAH"/>
              <w:rPr>
                <w:lang w:eastAsia="en-GB"/>
              </w:rPr>
            </w:pPr>
            <w:r w:rsidRPr="00816C4A">
              <w:rPr>
                <w:lang w:eastAsia="en-GB"/>
              </w:rPr>
              <w:t>Byte(s)</w:t>
            </w:r>
          </w:p>
        </w:tc>
        <w:tc>
          <w:tcPr>
            <w:tcW w:w="4962" w:type="dxa"/>
          </w:tcPr>
          <w:p w:rsidR="007C2495" w:rsidRPr="00816C4A" w:rsidRDefault="007C2495" w:rsidP="000634A6">
            <w:pPr>
              <w:pStyle w:val="TAH"/>
              <w:rPr>
                <w:lang w:eastAsia="en-GB"/>
              </w:rPr>
            </w:pPr>
            <w:r w:rsidRPr="00816C4A">
              <w:rPr>
                <w:lang w:eastAsia="en-GB"/>
              </w:rPr>
              <w:t>Description</w:t>
            </w:r>
          </w:p>
        </w:tc>
        <w:tc>
          <w:tcPr>
            <w:tcW w:w="1416"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cantSplit/>
          <w:jc w:val="center"/>
        </w:trPr>
        <w:tc>
          <w:tcPr>
            <w:tcW w:w="1559" w:type="dxa"/>
          </w:tcPr>
          <w:p w:rsidR="007C2495" w:rsidRPr="00816C4A" w:rsidRDefault="007C2495" w:rsidP="000634A6">
            <w:pPr>
              <w:pStyle w:val="TAC"/>
              <w:rPr>
                <w:lang w:eastAsia="en-GB"/>
              </w:rPr>
            </w:pPr>
            <w:r w:rsidRPr="00816C4A">
              <w:rPr>
                <w:lang w:eastAsia="en-GB"/>
              </w:rPr>
              <w:t>1</w:t>
            </w:r>
          </w:p>
        </w:tc>
        <w:tc>
          <w:tcPr>
            <w:tcW w:w="4962" w:type="dxa"/>
          </w:tcPr>
          <w:p w:rsidR="007C2495" w:rsidRPr="00816C4A" w:rsidRDefault="007C2495" w:rsidP="000634A6">
            <w:pPr>
              <w:pStyle w:val="TAL"/>
              <w:rPr>
                <w:lang w:val="sv-SE"/>
              </w:rPr>
            </w:pPr>
            <w:r w:rsidRPr="00816C4A">
              <w:rPr>
                <w:lang w:val="sv-SE"/>
              </w:rPr>
              <w:t>PLMNwAcT List tag</w:t>
            </w:r>
          </w:p>
        </w:tc>
        <w:tc>
          <w:tcPr>
            <w:tcW w:w="1416"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cantSplit/>
          <w:jc w:val="center"/>
        </w:trPr>
        <w:tc>
          <w:tcPr>
            <w:tcW w:w="1559" w:type="dxa"/>
          </w:tcPr>
          <w:p w:rsidR="007C2495" w:rsidRPr="00816C4A" w:rsidRDefault="007C2495" w:rsidP="000634A6">
            <w:pPr>
              <w:pStyle w:val="TAC"/>
              <w:rPr>
                <w:lang w:eastAsia="en-GB"/>
              </w:rPr>
            </w:pPr>
            <w:r w:rsidRPr="00816C4A">
              <w:rPr>
                <w:lang w:eastAsia="en-GB"/>
              </w:rPr>
              <w:t>2</w:t>
            </w:r>
          </w:p>
        </w:tc>
        <w:tc>
          <w:tcPr>
            <w:tcW w:w="4962" w:type="dxa"/>
          </w:tcPr>
          <w:p w:rsidR="007C2495" w:rsidRPr="00816C4A" w:rsidRDefault="007C2495" w:rsidP="000634A6">
            <w:pPr>
              <w:pStyle w:val="TAL"/>
            </w:pPr>
            <w:r w:rsidRPr="00816C4A">
              <w:t>Length (5n)</w:t>
            </w:r>
          </w:p>
        </w:tc>
        <w:tc>
          <w:tcPr>
            <w:tcW w:w="1416"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cantSplit/>
          <w:jc w:val="center"/>
        </w:trPr>
        <w:tc>
          <w:tcPr>
            <w:tcW w:w="1559" w:type="dxa"/>
          </w:tcPr>
          <w:p w:rsidR="007C2495" w:rsidRPr="00816C4A" w:rsidRDefault="007C2495" w:rsidP="000634A6">
            <w:pPr>
              <w:pStyle w:val="TAC"/>
              <w:rPr>
                <w:lang w:eastAsia="en-GB"/>
              </w:rPr>
            </w:pPr>
            <w:r w:rsidRPr="00816C4A">
              <w:rPr>
                <w:lang w:eastAsia="en-GB"/>
              </w:rPr>
              <w:t>3 to 5</w:t>
            </w:r>
          </w:p>
        </w:tc>
        <w:tc>
          <w:tcPr>
            <w:tcW w:w="4962" w:type="dxa"/>
          </w:tcPr>
          <w:p w:rsidR="007C2495" w:rsidRPr="00816C4A" w:rsidRDefault="007C2495" w:rsidP="000634A6">
            <w:pPr>
              <w:pStyle w:val="TAL"/>
            </w:pPr>
            <w:r w:rsidRPr="00816C4A">
              <w:t>1</w:t>
            </w:r>
            <w:r w:rsidRPr="00816C4A">
              <w:rPr>
                <w:vertAlign w:val="superscript"/>
              </w:rPr>
              <w:t>st</w:t>
            </w:r>
            <w:r w:rsidRPr="00816C4A">
              <w:t xml:space="preserve"> PLMN Identifier(highest priority)</w:t>
            </w:r>
          </w:p>
        </w:tc>
        <w:tc>
          <w:tcPr>
            <w:tcW w:w="1416" w:type="dxa"/>
          </w:tcPr>
          <w:p w:rsidR="007C2495" w:rsidRPr="00816C4A" w:rsidRDefault="007C2495" w:rsidP="000634A6">
            <w:pPr>
              <w:pStyle w:val="TAC"/>
              <w:rPr>
                <w:lang w:eastAsia="en-GB"/>
              </w:rPr>
            </w:pPr>
            <w:r w:rsidRPr="00816C4A">
              <w:rPr>
                <w:lang w:eastAsia="en-GB"/>
              </w:rPr>
              <w:t>3</w:t>
            </w:r>
          </w:p>
        </w:tc>
      </w:tr>
      <w:tr w:rsidR="007C2495" w:rsidRPr="00816C4A" w:rsidTr="000634A6">
        <w:tblPrEx>
          <w:tblCellMar>
            <w:top w:w="0" w:type="dxa"/>
            <w:bottom w:w="0" w:type="dxa"/>
          </w:tblCellMar>
        </w:tblPrEx>
        <w:trPr>
          <w:cantSplit/>
          <w:jc w:val="center"/>
        </w:trPr>
        <w:tc>
          <w:tcPr>
            <w:tcW w:w="1559" w:type="dxa"/>
          </w:tcPr>
          <w:p w:rsidR="007C2495" w:rsidRPr="00816C4A" w:rsidRDefault="007C2495" w:rsidP="000634A6">
            <w:pPr>
              <w:pStyle w:val="TAC"/>
              <w:rPr>
                <w:lang w:eastAsia="en-GB"/>
              </w:rPr>
            </w:pPr>
            <w:r w:rsidRPr="00816C4A">
              <w:rPr>
                <w:lang w:eastAsia="en-GB"/>
              </w:rPr>
              <w:t>6 to 7</w:t>
            </w:r>
          </w:p>
        </w:tc>
        <w:tc>
          <w:tcPr>
            <w:tcW w:w="4962" w:type="dxa"/>
          </w:tcPr>
          <w:p w:rsidR="007C2495" w:rsidRPr="00816C4A" w:rsidRDefault="007C2495" w:rsidP="000634A6">
            <w:pPr>
              <w:pStyle w:val="TAL"/>
            </w:pPr>
            <w:r w:rsidRPr="00816C4A">
              <w:t>1</w:t>
            </w:r>
            <w:r w:rsidRPr="00816C4A">
              <w:rPr>
                <w:vertAlign w:val="superscript"/>
              </w:rPr>
              <w:t>st</w:t>
            </w:r>
            <w:r w:rsidRPr="00816C4A">
              <w:t xml:space="preserve"> PLMN Access Technology Identifier</w:t>
            </w:r>
          </w:p>
        </w:tc>
        <w:tc>
          <w:tcPr>
            <w:tcW w:w="1416" w:type="dxa"/>
          </w:tcPr>
          <w:p w:rsidR="007C2495" w:rsidRPr="00816C4A" w:rsidRDefault="007C2495" w:rsidP="000634A6">
            <w:pPr>
              <w:pStyle w:val="TAC"/>
              <w:rPr>
                <w:lang w:eastAsia="en-GB"/>
              </w:rPr>
            </w:pPr>
            <w:r w:rsidRPr="00816C4A">
              <w:rPr>
                <w:lang w:eastAsia="en-GB"/>
              </w:rPr>
              <w:t>2</w:t>
            </w:r>
          </w:p>
        </w:tc>
      </w:tr>
      <w:tr w:rsidR="007C2495" w:rsidRPr="00816C4A" w:rsidTr="000634A6">
        <w:tblPrEx>
          <w:tblCellMar>
            <w:top w:w="0" w:type="dxa"/>
            <w:bottom w:w="0" w:type="dxa"/>
          </w:tblCellMar>
        </w:tblPrEx>
        <w:trPr>
          <w:cantSplit/>
          <w:jc w:val="center"/>
        </w:trPr>
        <w:tc>
          <w:tcPr>
            <w:tcW w:w="1559" w:type="dxa"/>
          </w:tcPr>
          <w:p w:rsidR="007C2495" w:rsidRPr="00816C4A" w:rsidRDefault="007C2495" w:rsidP="000634A6">
            <w:pPr>
              <w:pStyle w:val="TAC"/>
              <w:rPr>
                <w:lang w:eastAsia="en-GB"/>
              </w:rPr>
            </w:pPr>
            <w:r w:rsidRPr="00816C4A">
              <w:rPr>
                <w:lang w:eastAsia="en-GB"/>
              </w:rPr>
              <w:t>:</w:t>
            </w:r>
          </w:p>
        </w:tc>
        <w:tc>
          <w:tcPr>
            <w:tcW w:w="4962" w:type="dxa"/>
          </w:tcPr>
          <w:p w:rsidR="007C2495" w:rsidRPr="00816C4A" w:rsidRDefault="007C2495" w:rsidP="000634A6">
            <w:pPr>
              <w:pStyle w:val="TAL"/>
              <w:rPr>
                <w:lang w:val="sv-SE"/>
              </w:rPr>
            </w:pPr>
            <w:r w:rsidRPr="00816C4A">
              <w:rPr>
                <w:lang w:val="sv-SE"/>
              </w:rPr>
              <w:t>:</w:t>
            </w:r>
          </w:p>
        </w:tc>
        <w:tc>
          <w:tcPr>
            <w:tcW w:w="1416" w:type="dxa"/>
          </w:tcPr>
          <w:p w:rsidR="007C2495" w:rsidRPr="00816C4A" w:rsidRDefault="007C2495" w:rsidP="000634A6">
            <w:pPr>
              <w:pStyle w:val="TAC"/>
              <w:rPr>
                <w:lang w:eastAsia="en-GB"/>
              </w:rPr>
            </w:pPr>
          </w:p>
        </w:tc>
      </w:tr>
      <w:tr w:rsidR="007C2495" w:rsidRPr="00816C4A" w:rsidTr="000634A6">
        <w:tblPrEx>
          <w:tblCellMar>
            <w:top w:w="0" w:type="dxa"/>
            <w:bottom w:w="0" w:type="dxa"/>
          </w:tblCellMar>
        </w:tblPrEx>
        <w:trPr>
          <w:cantSplit/>
          <w:jc w:val="center"/>
        </w:trPr>
        <w:tc>
          <w:tcPr>
            <w:tcW w:w="1559" w:type="dxa"/>
          </w:tcPr>
          <w:p w:rsidR="007C2495" w:rsidRPr="00816C4A" w:rsidRDefault="007C2495" w:rsidP="000634A6">
            <w:pPr>
              <w:pStyle w:val="TAC"/>
              <w:rPr>
                <w:lang w:eastAsia="en-GB"/>
              </w:rPr>
            </w:pPr>
            <w:r w:rsidRPr="00816C4A">
              <w:rPr>
                <w:lang w:eastAsia="en-GB"/>
              </w:rPr>
              <w:t>(5n-2) to (5n)</w:t>
            </w:r>
          </w:p>
        </w:tc>
        <w:tc>
          <w:tcPr>
            <w:tcW w:w="4962" w:type="dxa"/>
          </w:tcPr>
          <w:p w:rsidR="007C2495" w:rsidRPr="00816C4A" w:rsidRDefault="007C2495" w:rsidP="000634A6">
            <w:pPr>
              <w:pStyle w:val="TAL"/>
            </w:pPr>
            <w:r w:rsidRPr="00816C4A">
              <w:t>nth PLMN Identifier (lowest priority)</w:t>
            </w:r>
          </w:p>
        </w:tc>
        <w:tc>
          <w:tcPr>
            <w:tcW w:w="1416" w:type="dxa"/>
          </w:tcPr>
          <w:p w:rsidR="007C2495" w:rsidRPr="00816C4A" w:rsidRDefault="007C2495" w:rsidP="000634A6">
            <w:pPr>
              <w:pStyle w:val="TAC"/>
              <w:rPr>
                <w:lang w:eastAsia="en-GB"/>
              </w:rPr>
            </w:pPr>
            <w:r w:rsidRPr="00816C4A">
              <w:rPr>
                <w:lang w:eastAsia="en-GB"/>
              </w:rPr>
              <w:t>3</w:t>
            </w:r>
          </w:p>
        </w:tc>
      </w:tr>
      <w:tr w:rsidR="007C2495" w:rsidRPr="00816C4A" w:rsidTr="000634A6">
        <w:tblPrEx>
          <w:tblCellMar>
            <w:top w:w="0" w:type="dxa"/>
            <w:bottom w:w="0" w:type="dxa"/>
          </w:tblCellMar>
        </w:tblPrEx>
        <w:trPr>
          <w:cantSplit/>
          <w:jc w:val="center"/>
        </w:trPr>
        <w:tc>
          <w:tcPr>
            <w:tcW w:w="1559" w:type="dxa"/>
          </w:tcPr>
          <w:p w:rsidR="007C2495" w:rsidRPr="00816C4A" w:rsidRDefault="007C2495" w:rsidP="000634A6">
            <w:pPr>
              <w:pStyle w:val="TAC"/>
              <w:rPr>
                <w:lang w:eastAsia="en-GB"/>
              </w:rPr>
            </w:pPr>
            <w:r w:rsidRPr="00816C4A">
              <w:rPr>
                <w:lang w:eastAsia="en-GB"/>
              </w:rPr>
              <w:t>(5n+1) to (5n+2)</w:t>
            </w:r>
          </w:p>
        </w:tc>
        <w:tc>
          <w:tcPr>
            <w:tcW w:w="4962" w:type="dxa"/>
          </w:tcPr>
          <w:p w:rsidR="007C2495" w:rsidRPr="00816C4A" w:rsidRDefault="007C2495" w:rsidP="000634A6">
            <w:pPr>
              <w:pStyle w:val="TAL"/>
            </w:pPr>
            <w:r w:rsidRPr="00816C4A">
              <w:t>nth PLMN Access Technology Identifier</w:t>
            </w:r>
          </w:p>
        </w:tc>
        <w:tc>
          <w:tcPr>
            <w:tcW w:w="1416" w:type="dxa"/>
          </w:tcPr>
          <w:p w:rsidR="007C2495" w:rsidRPr="00816C4A" w:rsidRDefault="007C2495" w:rsidP="000634A6">
            <w:pPr>
              <w:pStyle w:val="TAC"/>
              <w:rPr>
                <w:lang w:eastAsia="en-GB"/>
              </w:rPr>
            </w:pPr>
            <w:r w:rsidRPr="00816C4A">
              <w:rPr>
                <w:lang w:eastAsia="en-GB"/>
              </w:rPr>
              <w:t>2</w:t>
            </w:r>
          </w:p>
        </w:tc>
      </w:tr>
    </w:tbl>
    <w:p w:rsidR="007C2495" w:rsidRPr="00816C4A" w:rsidRDefault="007C2495" w:rsidP="007C2495">
      <w:pPr>
        <w:pStyle w:val="FP"/>
      </w:pPr>
    </w:p>
    <w:p w:rsidR="007C2495" w:rsidRPr="00816C4A" w:rsidRDefault="007C2495" w:rsidP="007C2495">
      <w:pPr>
        <w:pStyle w:val="B1"/>
      </w:pPr>
      <w:r w:rsidRPr="00816C4A">
        <w:t>Coding of PLMN Identifier:</w:t>
      </w:r>
    </w:p>
    <w:p w:rsidR="007C2495" w:rsidRPr="00816C4A" w:rsidRDefault="007C2495" w:rsidP="007C2495">
      <w:pPr>
        <w:pStyle w:val="B1"/>
      </w:pPr>
      <w:r w:rsidRPr="00816C4A">
        <w:tab/>
        <w:t>As for PLMN within EF</w:t>
      </w:r>
      <w:r w:rsidRPr="00816C4A">
        <w:rPr>
          <w:vertAlign w:val="subscript"/>
        </w:rPr>
        <w:t>PLMNwACT</w:t>
      </w:r>
      <w:r w:rsidRPr="00816C4A">
        <w:t xml:space="preserve"> in TS 31.102 [14].</w:t>
      </w:r>
    </w:p>
    <w:p w:rsidR="007C2495" w:rsidRPr="00816C4A" w:rsidRDefault="007C2495" w:rsidP="007C2495">
      <w:pPr>
        <w:pStyle w:val="B1"/>
      </w:pPr>
      <w:r w:rsidRPr="00816C4A">
        <w:t>Coding of PLMN Access Technology Identifier:</w:t>
      </w:r>
    </w:p>
    <w:p w:rsidR="007C2495" w:rsidRPr="00816C4A" w:rsidRDefault="007C2495" w:rsidP="007C2495">
      <w:pPr>
        <w:pStyle w:val="B1"/>
      </w:pPr>
      <w:r w:rsidRPr="00816C4A">
        <w:tab/>
        <w:t>As for Access Technology Identifier within EF</w:t>
      </w:r>
      <w:r w:rsidRPr="00816C4A">
        <w:rPr>
          <w:vertAlign w:val="subscript"/>
        </w:rPr>
        <w:t>PLMNwACT</w:t>
      </w:r>
      <w:r w:rsidRPr="00816C4A">
        <w:t xml:space="preserve"> in TS 31.102 [14].</w:t>
      </w:r>
    </w:p>
    <w:p w:rsidR="007C2495" w:rsidRPr="00816C4A" w:rsidRDefault="007C2495" w:rsidP="007C2495">
      <w:pPr>
        <w:pStyle w:val="Heading2"/>
      </w:pPr>
      <w:bookmarkStart w:id="2329" w:name="_Toc3201046"/>
      <w:bookmarkStart w:id="2330" w:name="_Toc20392789"/>
      <w:bookmarkStart w:id="2331" w:name="_Toc27774436"/>
      <w:bookmarkStart w:id="2332" w:name="_Toc44931251"/>
      <w:bookmarkStart w:id="2333" w:name="_Toc44932081"/>
      <w:bookmarkStart w:id="2334" w:name="_Toc44932561"/>
      <w:r w:rsidRPr="00816C4A">
        <w:t>8.91</w:t>
      </w:r>
      <w:r w:rsidRPr="00816C4A">
        <w:tab/>
        <w:t>Routing Area Identification</w:t>
      </w:r>
      <w:bookmarkEnd w:id="2329"/>
      <w:bookmarkEnd w:id="2330"/>
      <w:bookmarkEnd w:id="2331"/>
      <w:bookmarkEnd w:id="2332"/>
      <w:bookmarkEnd w:id="2333"/>
      <w:bookmarkEnd w:id="233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3</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2</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bl>
    <w:p w:rsidR="007C2495" w:rsidRPr="00816C4A" w:rsidRDefault="007C2495" w:rsidP="007C2495"/>
    <w:p w:rsidR="007C2495" w:rsidRPr="00816C4A" w:rsidRDefault="007C2495" w:rsidP="007C2495">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rmation element as specified in TS 24.008 [9].</w:t>
      </w:r>
    </w:p>
    <w:p w:rsidR="007C2495" w:rsidRPr="00816C4A" w:rsidRDefault="007C2495" w:rsidP="007C2495">
      <w:pPr>
        <w:pStyle w:val="Heading2"/>
      </w:pPr>
      <w:bookmarkStart w:id="2335" w:name="_Toc3201047"/>
      <w:bookmarkStart w:id="2336" w:name="_Toc20392790"/>
      <w:bookmarkStart w:id="2337" w:name="_Toc27774437"/>
      <w:bookmarkStart w:id="2338" w:name="_Toc44931252"/>
      <w:bookmarkStart w:id="2339" w:name="_Toc44932082"/>
      <w:bookmarkStart w:id="2340" w:name="_Toc44932562"/>
      <w:r w:rsidRPr="00816C4A">
        <w:lastRenderedPageBreak/>
        <w:t>8.92</w:t>
      </w:r>
      <w:r w:rsidRPr="00816C4A">
        <w:tab/>
        <w:t>Update/Attach/Registration Type</w:t>
      </w:r>
      <w:bookmarkEnd w:id="2335"/>
      <w:bookmarkEnd w:id="2336"/>
      <w:bookmarkEnd w:id="2337"/>
      <w:bookmarkEnd w:id="2338"/>
      <w:bookmarkEnd w:id="2339"/>
      <w:bookmarkEnd w:id="234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bl>
    <w:p w:rsidR="007C2495" w:rsidRPr="00816C4A" w:rsidRDefault="007C2495" w:rsidP="007C2495"/>
    <w:p w:rsidR="007C2495" w:rsidRPr="00816C4A" w:rsidRDefault="007C2495" w:rsidP="007C2495">
      <w:pPr>
        <w:pStyle w:val="B1"/>
      </w:pPr>
      <w:r w:rsidRPr="00816C4A">
        <w:t>Contents:</w:t>
      </w:r>
    </w:p>
    <w:p w:rsidR="00825209" w:rsidRPr="00816C4A" w:rsidRDefault="007C2495" w:rsidP="00825209">
      <w:pPr>
        <w:pStyle w:val="B2"/>
      </w:pPr>
      <w:r>
        <w:t>-</w:t>
      </w:r>
      <w:r>
        <w:tab/>
      </w:r>
      <w:r w:rsidR="00825209" w:rsidRPr="00816C4A">
        <w:t xml:space="preserve">In the case of GERAN/UTRAN, the terminal shall use this information as a mechanism to indicate to the UICC the location updating type that was sent in the LOCATION UPDATING REQUEST </w:t>
      </w:r>
      <w:r w:rsidR="00825209">
        <w:t>message</w:t>
      </w:r>
      <w:r w:rsidR="00825209" w:rsidRPr="00816C4A">
        <w:t xml:space="preserve"> or the </w:t>
      </w:r>
      <w:r w:rsidR="00825209">
        <w:t>attach</w:t>
      </w:r>
      <w:r w:rsidR="00825209" w:rsidRPr="00816C4A">
        <w:t xml:space="preserve"> type that was sent in the GPRS </w:t>
      </w:r>
      <w:r w:rsidR="00825209" w:rsidRPr="00816C4A">
        <w:rPr>
          <w:caps/>
        </w:rPr>
        <w:t>Attach Request</w:t>
      </w:r>
      <w:r w:rsidR="00825209" w:rsidRPr="00816C4A">
        <w:t xml:space="preserve"> </w:t>
      </w:r>
      <w:r w:rsidR="00825209">
        <w:t xml:space="preserve">message </w:t>
      </w:r>
      <w:r w:rsidR="00825209" w:rsidRPr="00816C4A">
        <w:t xml:space="preserve">or </w:t>
      </w:r>
      <w:r w:rsidR="00825209" w:rsidRPr="00816C4A">
        <w:t xml:space="preserve">the update type that was sent in the </w:t>
      </w:r>
      <w:r w:rsidR="00825209" w:rsidRPr="00816C4A">
        <w:rPr>
          <w:caps/>
        </w:rPr>
        <w:t>Routing Area Updating Request</w:t>
      </w:r>
      <w:r w:rsidR="00825209" w:rsidRPr="00816C4A">
        <w:t xml:space="preserve"> message, as specified in TS 24.008 [9].</w:t>
      </w:r>
    </w:p>
    <w:p w:rsidR="00825209" w:rsidRPr="00816C4A" w:rsidRDefault="00825209" w:rsidP="00825209">
      <w:pPr>
        <w:pStyle w:val="B2"/>
      </w:pPr>
      <w:r>
        <w:t>-</w:t>
      </w:r>
      <w:r>
        <w:tab/>
      </w:r>
      <w:r w:rsidRPr="00816C4A">
        <w:t xml:space="preserve">In the case of E-UTRAN,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w:t>
      </w:r>
      <w:r w:rsidRPr="00816C4A">
        <w:t>TRACKING AREA UPDATE REQUEST message, as specified in TS 24.301 [46].</w:t>
      </w:r>
    </w:p>
    <w:p w:rsidR="00825209" w:rsidRPr="00816C4A" w:rsidRDefault="00825209" w:rsidP="00825209">
      <w:pPr>
        <w:pStyle w:val="B2"/>
      </w:pPr>
      <w:r>
        <w:t>-</w:t>
      </w:r>
      <w:r>
        <w:tab/>
      </w:r>
      <w:r w:rsidRPr="00816C4A">
        <w:t xml:space="preserve">In the case of NG-RAN, the terminal shall use this information as a mechanism to indicate to the UICC the 5GS </w:t>
      </w:r>
      <w:r>
        <w:t>registration</w:t>
      </w:r>
      <w:r w:rsidRPr="00816C4A">
        <w:t xml:space="preserve"> type that was sent in the REGISTRATION REQUEST message, as specified in TS 24.501 [70].</w:t>
      </w:r>
    </w:p>
    <w:p w:rsidR="007C2495" w:rsidRPr="00816C4A" w:rsidRDefault="007C2495" w:rsidP="00825209">
      <w:pPr>
        <w:pStyle w:val="B2"/>
      </w:pPr>
      <w:r w:rsidRPr="00816C4A">
        <w:t>Coding:</w:t>
      </w:r>
    </w:p>
    <w:p w:rsidR="007C2495" w:rsidRPr="00816C4A" w:rsidRDefault="007C2495" w:rsidP="007C2495">
      <w:pPr>
        <w:pStyle w:val="B2"/>
      </w:pPr>
      <w:r>
        <w:t>-</w:t>
      </w:r>
      <w:r>
        <w:tab/>
      </w:r>
      <w:r w:rsidRPr="00816C4A">
        <w:t xml:space="preserve">'00' = "Normal Location Updating" in the case of a </w:t>
      </w:r>
      <w:r w:rsidRPr="00816C4A">
        <w:rPr>
          <w:caps/>
        </w:rPr>
        <w:t>Location Updating Request</w:t>
      </w:r>
      <w:r w:rsidRPr="00816C4A">
        <w:t xml:space="preserve"> message;</w:t>
      </w:r>
    </w:p>
    <w:p w:rsidR="007C2495" w:rsidRPr="00816C4A" w:rsidRDefault="007C2495" w:rsidP="007C2495">
      <w:pPr>
        <w:pStyle w:val="B2"/>
      </w:pPr>
      <w:r>
        <w:t>-</w:t>
      </w:r>
      <w:r>
        <w:tab/>
      </w:r>
      <w:r w:rsidRPr="00816C4A">
        <w:t xml:space="preserve">'01' = "Periodic Updating" in the case of a </w:t>
      </w:r>
      <w:r w:rsidRPr="00816C4A">
        <w:rPr>
          <w:caps/>
        </w:rPr>
        <w:t>Location Updating Request</w:t>
      </w:r>
      <w:r w:rsidRPr="00816C4A">
        <w:t xml:space="preserve"> message;</w:t>
      </w:r>
    </w:p>
    <w:p w:rsidR="007C2495" w:rsidRPr="00816C4A" w:rsidRDefault="007C2495" w:rsidP="007C2495">
      <w:pPr>
        <w:pStyle w:val="B2"/>
      </w:pPr>
      <w:r>
        <w:t>-</w:t>
      </w:r>
      <w:r>
        <w:tab/>
      </w:r>
      <w:r w:rsidRPr="00816C4A">
        <w:t xml:space="preserve">'02' = "IMSI Attach" in the case of a </w:t>
      </w:r>
      <w:r w:rsidRPr="00816C4A">
        <w:rPr>
          <w:caps/>
        </w:rPr>
        <w:t>Location Updating Request</w:t>
      </w:r>
      <w:r w:rsidRPr="00816C4A">
        <w:t xml:space="preserve"> message;</w:t>
      </w:r>
    </w:p>
    <w:p w:rsidR="007C2495" w:rsidRPr="00816C4A" w:rsidRDefault="007C2495" w:rsidP="007C2495">
      <w:pPr>
        <w:pStyle w:val="B2"/>
      </w:pPr>
      <w:r>
        <w:t>-</w:t>
      </w:r>
      <w:r>
        <w:tab/>
      </w:r>
      <w:r w:rsidRPr="00816C4A">
        <w:t xml:space="preserve">'03' = "GPRS Attach" in the case of a </w:t>
      </w:r>
      <w:r w:rsidRPr="00816C4A">
        <w:rPr>
          <w:caps/>
        </w:rPr>
        <w:t>GPRS Attach Request</w:t>
      </w:r>
      <w:r w:rsidRPr="00816C4A">
        <w:t xml:space="preserve"> message;</w:t>
      </w:r>
    </w:p>
    <w:p w:rsidR="007C2495" w:rsidRPr="00816C4A" w:rsidRDefault="007C2495" w:rsidP="007C2495">
      <w:pPr>
        <w:pStyle w:val="B2"/>
      </w:pPr>
      <w:r>
        <w:t>-</w:t>
      </w:r>
      <w:r>
        <w:tab/>
      </w:r>
      <w:r w:rsidRPr="00816C4A">
        <w:t xml:space="preserve">'04' = "Combined GPRS/IMSI Attach" in the case of a </w:t>
      </w:r>
      <w:r w:rsidRPr="00816C4A">
        <w:rPr>
          <w:caps/>
        </w:rPr>
        <w:t>GPRS Attach Request</w:t>
      </w:r>
      <w:r w:rsidRPr="00816C4A">
        <w:t xml:space="preserve"> message;</w:t>
      </w:r>
    </w:p>
    <w:p w:rsidR="007C2495" w:rsidRPr="00816C4A" w:rsidRDefault="007C2495" w:rsidP="007C2495">
      <w:pPr>
        <w:pStyle w:val="B2"/>
      </w:pPr>
      <w:r>
        <w:t>-</w:t>
      </w:r>
      <w:r>
        <w:tab/>
      </w:r>
      <w:r w:rsidRPr="00816C4A">
        <w:t xml:space="preserve">'05' = "RA Updating" in the case of a </w:t>
      </w:r>
      <w:r w:rsidRPr="00816C4A">
        <w:rPr>
          <w:caps/>
        </w:rPr>
        <w:t>Routing Area Update Request</w:t>
      </w:r>
      <w:r w:rsidRPr="00816C4A">
        <w:t xml:space="preserve"> message;</w:t>
      </w:r>
    </w:p>
    <w:p w:rsidR="007C2495" w:rsidRPr="00816C4A" w:rsidRDefault="007C2495" w:rsidP="007C2495">
      <w:pPr>
        <w:pStyle w:val="B2"/>
      </w:pPr>
      <w:r>
        <w:t>-</w:t>
      </w:r>
      <w:r>
        <w:tab/>
      </w:r>
      <w:r w:rsidRPr="00816C4A">
        <w:t xml:space="preserve">'06' = "Combined RA/LA Updating" in the case of a </w:t>
      </w:r>
      <w:r w:rsidRPr="00816C4A">
        <w:rPr>
          <w:caps/>
        </w:rPr>
        <w:t>Routing Area Update Request</w:t>
      </w:r>
      <w:r w:rsidRPr="00816C4A">
        <w:t xml:space="preserve"> message;</w:t>
      </w:r>
    </w:p>
    <w:p w:rsidR="007C2495" w:rsidRPr="00816C4A" w:rsidRDefault="007C2495" w:rsidP="007C2495">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rsidR="007C2495" w:rsidRPr="00816C4A" w:rsidRDefault="007C2495" w:rsidP="007C2495">
      <w:pPr>
        <w:pStyle w:val="B2"/>
      </w:pPr>
      <w:r>
        <w:t>-</w:t>
      </w:r>
      <w:r>
        <w:tab/>
      </w:r>
      <w:r w:rsidRPr="00816C4A">
        <w:t xml:space="preserve">'08' = "Periodic Updating" in the case of a </w:t>
      </w:r>
      <w:r w:rsidRPr="00816C4A">
        <w:rPr>
          <w:caps/>
        </w:rPr>
        <w:t>Routing Area Update Request</w:t>
      </w:r>
      <w:r w:rsidRPr="00816C4A">
        <w:t xml:space="preserve"> message</w:t>
      </w:r>
    </w:p>
    <w:p w:rsidR="007C2495" w:rsidRPr="00816C4A" w:rsidRDefault="007C2495" w:rsidP="007C2495">
      <w:pPr>
        <w:pStyle w:val="B2"/>
      </w:pPr>
      <w:r>
        <w:t>-</w:t>
      </w:r>
      <w:r>
        <w:tab/>
      </w:r>
      <w:r w:rsidRPr="00816C4A">
        <w:t>'09' = "EPS Attach" in the case of an EMM ATTACH REQUEST message</w:t>
      </w:r>
    </w:p>
    <w:p w:rsidR="007C2495" w:rsidRPr="00816C4A" w:rsidRDefault="007C2495" w:rsidP="007C2495">
      <w:pPr>
        <w:pStyle w:val="B2"/>
      </w:pPr>
      <w:r>
        <w:t>-</w:t>
      </w:r>
      <w:r>
        <w:tab/>
      </w:r>
      <w:r w:rsidRPr="00816C4A">
        <w:t>'0A' = "Combined EPS/IMSI Attach" in the case of an EMM ATTACH REQUEST message</w:t>
      </w:r>
    </w:p>
    <w:p w:rsidR="007C2495" w:rsidRPr="00816C4A" w:rsidRDefault="007C2495" w:rsidP="007C2495">
      <w:pPr>
        <w:pStyle w:val="B2"/>
      </w:pPr>
      <w:r>
        <w:t>-</w:t>
      </w:r>
      <w:r>
        <w:tab/>
      </w:r>
      <w:r w:rsidRPr="00816C4A">
        <w:t>'0B' = "TA updating " in the case of an EMM TRACKING AREA UPDATE REQUEST message</w:t>
      </w:r>
    </w:p>
    <w:p w:rsidR="007C2495" w:rsidRPr="00816C4A" w:rsidRDefault="007C2495" w:rsidP="007C2495">
      <w:pPr>
        <w:pStyle w:val="B2"/>
      </w:pPr>
      <w:r>
        <w:t>-</w:t>
      </w:r>
      <w:r>
        <w:tab/>
      </w:r>
      <w:r w:rsidRPr="00816C4A">
        <w:t>'0C' = "Combined TA/LA updating" in the case of an EMM TRACKING AREA UPDATE REQUEST message</w:t>
      </w:r>
    </w:p>
    <w:p w:rsidR="007C2495" w:rsidRPr="00816C4A" w:rsidRDefault="007C2495" w:rsidP="007C2495">
      <w:pPr>
        <w:pStyle w:val="B2"/>
      </w:pPr>
      <w:r>
        <w:t>-</w:t>
      </w:r>
      <w:r>
        <w:tab/>
      </w:r>
      <w:r w:rsidRPr="00816C4A">
        <w:t>'0D' = "Combined TA/LA updating with IMSI attach" in the case of an EMM TRACKING AREA UPDATE REQUEST message</w:t>
      </w:r>
    </w:p>
    <w:p w:rsidR="007C2495" w:rsidRPr="00816C4A" w:rsidRDefault="007C2495" w:rsidP="007C2495">
      <w:pPr>
        <w:pStyle w:val="B2"/>
      </w:pPr>
      <w:r>
        <w:t>-</w:t>
      </w:r>
      <w:r>
        <w:tab/>
      </w:r>
      <w:r w:rsidRPr="00816C4A">
        <w:t>'0E' = "Periodic updating" in the case of an EMM TRACKING AREA UPDATE REQUEST message</w:t>
      </w:r>
    </w:p>
    <w:p w:rsidR="007C2495" w:rsidRPr="00816C4A" w:rsidRDefault="007C2495" w:rsidP="007C2495">
      <w:pPr>
        <w:pStyle w:val="B2"/>
      </w:pPr>
      <w:r>
        <w:t>-</w:t>
      </w:r>
      <w:r>
        <w:tab/>
      </w:r>
      <w:r w:rsidRPr="00816C4A">
        <w:t>'0F' = "Initial Registration" in the case of a 5GMM REGISTRATION REQUEST message</w:t>
      </w:r>
    </w:p>
    <w:p w:rsidR="007C2495" w:rsidRPr="00816C4A" w:rsidRDefault="007C2495" w:rsidP="007C2495">
      <w:pPr>
        <w:pStyle w:val="B2"/>
      </w:pPr>
      <w:r>
        <w:t>-</w:t>
      </w:r>
      <w:r>
        <w:tab/>
      </w:r>
      <w:r w:rsidRPr="00816C4A">
        <w:t>'10' = "Mobility Registration updating" in the case of a 5GMM REGISTRATION REQUEST message</w:t>
      </w:r>
    </w:p>
    <w:p w:rsidR="007C2495" w:rsidRPr="00816C4A" w:rsidRDefault="007C2495" w:rsidP="007C2495">
      <w:pPr>
        <w:pStyle w:val="B2"/>
      </w:pPr>
      <w:r>
        <w:t>-</w:t>
      </w:r>
      <w:r>
        <w:tab/>
      </w:r>
      <w:r w:rsidRPr="00816C4A">
        <w:t>'11' = "Periodic Registration updating" in the case of a 5GMM REGISTRATION REQUEST message</w:t>
      </w:r>
    </w:p>
    <w:p w:rsidR="007C2495" w:rsidRPr="00816C4A" w:rsidRDefault="007C2495" w:rsidP="007C2495">
      <w:pPr>
        <w:pStyle w:val="B2"/>
      </w:pPr>
      <w:r>
        <w:t>-</w:t>
      </w:r>
      <w:r>
        <w:tab/>
      </w:r>
      <w:r w:rsidRPr="00816C4A">
        <w:t>All other values are reserved for future use</w:t>
      </w:r>
    </w:p>
    <w:p w:rsidR="007C2495" w:rsidRPr="00816C4A" w:rsidRDefault="007C2495" w:rsidP="007C2495">
      <w:pPr>
        <w:pStyle w:val="Heading2"/>
      </w:pPr>
      <w:bookmarkStart w:id="2341" w:name="_Toc3201048"/>
      <w:bookmarkStart w:id="2342" w:name="_Toc20392791"/>
      <w:bookmarkStart w:id="2343" w:name="_Toc27774438"/>
      <w:bookmarkStart w:id="2344" w:name="_Toc44931253"/>
      <w:bookmarkStart w:id="2345" w:name="_Toc44932083"/>
      <w:bookmarkStart w:id="2346" w:name="_Toc44932563"/>
      <w:r w:rsidRPr="00816C4A">
        <w:lastRenderedPageBreak/>
        <w:t>8.93</w:t>
      </w:r>
      <w:r w:rsidRPr="00816C4A">
        <w:tab/>
        <w:t>Rejection Cause Code</w:t>
      </w:r>
      <w:bookmarkEnd w:id="2341"/>
      <w:bookmarkEnd w:id="2342"/>
      <w:bookmarkEnd w:id="2343"/>
      <w:bookmarkEnd w:id="2344"/>
      <w:bookmarkEnd w:id="2345"/>
      <w:bookmarkEnd w:id="234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bl>
    <w:p w:rsidR="007C2495" w:rsidRPr="00816C4A" w:rsidRDefault="007C2495" w:rsidP="007C2495"/>
    <w:p w:rsidR="007C2495" w:rsidRPr="00816C4A" w:rsidRDefault="007C2495" w:rsidP="007C2495">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rmation element as specified in TS 24.008 [9]</w:t>
      </w:r>
    </w:p>
    <w:p w:rsidR="007C2495" w:rsidRPr="00816C4A" w:rsidRDefault="007C2495" w:rsidP="007C2495">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rmation element as specified in TS 24.008 [9].</w:t>
      </w:r>
    </w:p>
    <w:p w:rsidR="007C2495" w:rsidRPr="00816C4A" w:rsidRDefault="007C2495" w:rsidP="007C2495">
      <w:r w:rsidRPr="00816C4A">
        <w:t xml:space="preserve">For E-UTRAN,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rmation element as specified in TS 24.301 [46].</w:t>
      </w:r>
    </w:p>
    <w:p w:rsidR="007C2495" w:rsidRPr="00816C4A" w:rsidRDefault="007C2495" w:rsidP="007C2495">
      <w:r w:rsidRPr="00816C4A">
        <w:t xml:space="preserve">For NG-RAN,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rmation element as specified in TS 24.501 [70].</w:t>
      </w:r>
    </w:p>
    <w:p w:rsidR="007C2495" w:rsidRPr="00816C4A" w:rsidRDefault="007C2495" w:rsidP="007C2495">
      <w:pPr>
        <w:pStyle w:val="Heading2"/>
      </w:pPr>
      <w:bookmarkStart w:id="2347" w:name="_Toc3201049"/>
      <w:bookmarkStart w:id="2348" w:name="_Toc20392792"/>
      <w:bookmarkStart w:id="2349" w:name="_Toc27774439"/>
      <w:bookmarkStart w:id="2350" w:name="_Toc44931254"/>
      <w:bookmarkStart w:id="2351" w:name="_Toc44932084"/>
      <w:bookmarkStart w:id="2352" w:name="_Toc44932564"/>
      <w:r w:rsidRPr="00816C4A">
        <w:t>8.94</w:t>
      </w:r>
      <w:r w:rsidRPr="00816C4A">
        <w:tab/>
        <w:t>Geographical Location Parameters</w:t>
      </w:r>
      <w:bookmarkEnd w:id="2347"/>
      <w:bookmarkEnd w:id="2348"/>
      <w:bookmarkEnd w:id="2349"/>
      <w:bookmarkEnd w:id="2350"/>
      <w:bookmarkEnd w:id="2351"/>
      <w:bookmarkEnd w:id="235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bl>
    <w:p w:rsidR="007C2495" w:rsidRPr="00816C4A" w:rsidRDefault="007C2495" w:rsidP="007C2495"/>
    <w:p w:rsidR="007C2495" w:rsidRPr="00816C4A" w:rsidRDefault="007C2495" w:rsidP="007C2495">
      <w:r w:rsidRPr="00816C4A">
        <w:t>Horizontal accuracy:</w:t>
      </w:r>
    </w:p>
    <w:p w:rsidR="007C2495" w:rsidRPr="00816C4A" w:rsidRDefault="007C2495" w:rsidP="007C2495">
      <w:pPr>
        <w:pStyle w:val="B1"/>
      </w:pPr>
      <w:r w:rsidRPr="00816C4A">
        <w:t>Contents:</w:t>
      </w:r>
    </w:p>
    <w:p w:rsidR="007C2495" w:rsidRPr="00816C4A" w:rsidRDefault="007C2495" w:rsidP="007C2495">
      <w:pPr>
        <w:pStyle w:val="B2"/>
      </w:pPr>
      <w:r w:rsidRPr="00816C4A">
        <w:t>-</w:t>
      </w:r>
      <w:r w:rsidRPr="00816C4A">
        <w:tab/>
        <w:t>the preferred horizontal accuracy.</w:t>
      </w:r>
    </w:p>
    <w:p w:rsidR="007C2495" w:rsidRPr="00816C4A" w:rsidRDefault="007C2495" w:rsidP="007C2495">
      <w:pPr>
        <w:pStyle w:val="B1"/>
      </w:pPr>
      <w:r w:rsidRPr="00816C4A">
        <w:t>Coding:</w:t>
      </w:r>
    </w:p>
    <w:p w:rsidR="007C2495" w:rsidRPr="00816C4A" w:rsidRDefault="007C2495" w:rsidP="007C2495">
      <w:pPr>
        <w:pStyle w:val="B2"/>
      </w:pPr>
      <w:r w:rsidRPr="00816C4A">
        <w:t>-</w:t>
      </w:r>
      <w:r w:rsidRPr="00816C4A">
        <w:tab/>
        <w:t>'81'</w:t>
      </w:r>
      <w:r w:rsidRPr="00816C4A">
        <w:tab/>
        <w:t>:</w:t>
      </w:r>
      <w:r w:rsidRPr="00816C4A">
        <w:tab/>
        <w:t>horizontal accuracy not specified / best effort;</w:t>
      </w:r>
    </w:p>
    <w:p w:rsidR="007C2495" w:rsidRPr="00816C4A" w:rsidRDefault="007C2495" w:rsidP="007C2495">
      <w:pPr>
        <w:pStyle w:val="B2"/>
      </w:pPr>
      <w:r w:rsidRPr="00816C4A">
        <w:t>-</w:t>
      </w:r>
      <w:r w:rsidRPr="00816C4A">
        <w:tab/>
        <w:t>'xx' where '00'</w:t>
      </w:r>
      <w:r w:rsidRPr="00816C4A">
        <w:tab/>
        <w:t>≤ 'xx' ≤  '7F':</w:t>
      </w:r>
      <w:r w:rsidRPr="00816C4A">
        <w:tab/>
        <w:t>'xx' represents the uncertainty for longitude and latitude as described in TS 23.032 [44]. A value in this range may be specified in the parameters of the "Geographical Location Request" command. The horizontal location error should be less than the error indicated by the horizontal accuracy with 67% confidence.</w:t>
      </w:r>
    </w:p>
    <w:p w:rsidR="007C2495" w:rsidRPr="00816C4A" w:rsidRDefault="007C2495" w:rsidP="007C2495">
      <w:pPr>
        <w:pStyle w:val="B2"/>
      </w:pPr>
      <w:r w:rsidRPr="00816C4A">
        <w:t>-</w:t>
      </w:r>
      <w:r w:rsidRPr="00816C4A">
        <w:tab/>
        <w:t>All other values are reserved.</w:t>
      </w:r>
    </w:p>
    <w:p w:rsidR="007C2495" w:rsidRPr="00816C4A" w:rsidRDefault="007C2495" w:rsidP="007C2495">
      <w:r w:rsidRPr="00816C4A">
        <w:t>Vertical coordinate:</w:t>
      </w:r>
    </w:p>
    <w:p w:rsidR="007C2495" w:rsidRPr="00816C4A" w:rsidRDefault="007C2495" w:rsidP="007C2495">
      <w:pPr>
        <w:pStyle w:val="B1"/>
      </w:pPr>
      <w:r w:rsidRPr="00816C4A">
        <w:t>Contents:</w:t>
      </w:r>
    </w:p>
    <w:p w:rsidR="007C2495" w:rsidRPr="00816C4A" w:rsidRDefault="007C2495" w:rsidP="007C2495">
      <w:pPr>
        <w:pStyle w:val="B2"/>
      </w:pPr>
      <w:r w:rsidRPr="00816C4A">
        <w:t>-</w:t>
      </w:r>
      <w:r w:rsidRPr="00816C4A">
        <w:tab/>
        <w:t>indicates if the vertical coordinate (altitude) is requested and potentially indicate the preferred vertical coordinate accuracy.</w:t>
      </w:r>
    </w:p>
    <w:p w:rsidR="007C2495" w:rsidRPr="00816C4A" w:rsidRDefault="007C2495" w:rsidP="007C2495">
      <w:pPr>
        <w:pStyle w:val="B1"/>
      </w:pPr>
      <w:r w:rsidRPr="00816C4A">
        <w:t>Coding:</w:t>
      </w:r>
    </w:p>
    <w:p w:rsidR="007C2495" w:rsidRPr="00816C4A" w:rsidRDefault="007C2495" w:rsidP="007C2495">
      <w:pPr>
        <w:pStyle w:val="B2"/>
      </w:pPr>
      <w:r w:rsidRPr="00816C4A">
        <w:lastRenderedPageBreak/>
        <w:t>-</w:t>
      </w:r>
      <w:r w:rsidRPr="00816C4A">
        <w:tab/>
        <w:t>'80'</w:t>
      </w:r>
      <w:r w:rsidRPr="00816C4A">
        <w:tab/>
        <w:t>:</w:t>
      </w:r>
      <w:r w:rsidRPr="00816C4A">
        <w:tab/>
        <w:t>vertical coordinate is not requested (i.e. 2D location fix is acceptable);</w:t>
      </w:r>
    </w:p>
    <w:p w:rsidR="007C2495" w:rsidRPr="00816C4A" w:rsidRDefault="007C2495" w:rsidP="007C2495">
      <w:pPr>
        <w:pStyle w:val="B2"/>
      </w:pPr>
      <w:r w:rsidRPr="00816C4A">
        <w:t>-</w:t>
      </w:r>
      <w:r w:rsidRPr="00816C4A">
        <w:tab/>
        <w:t>'81'</w:t>
      </w:r>
      <w:r w:rsidRPr="00816C4A">
        <w:tab/>
        <w:t>:</w:t>
      </w:r>
      <w:r w:rsidRPr="00816C4A">
        <w:tab/>
        <w:t>vertical coordinate is requested, (i.e. 3D location fix is preferred) but accuracy is not specified (best effort);</w:t>
      </w:r>
    </w:p>
    <w:p w:rsidR="007C2495" w:rsidRPr="00816C4A" w:rsidRDefault="007C2495" w:rsidP="007C2495">
      <w:pPr>
        <w:pStyle w:val="B2"/>
      </w:pPr>
      <w:r w:rsidRPr="00816C4A">
        <w:t>-</w:t>
      </w:r>
      <w:r w:rsidRPr="00816C4A">
        <w:tab/>
        <w:t>'xx' where '00'</w:t>
      </w:r>
      <w:r w:rsidRPr="00816C4A">
        <w:tab/>
        <w:t>≤ 'xx' ≤  '7F':</w:t>
      </w:r>
      <w:r w:rsidRPr="00816C4A">
        <w:tab/>
        <w:t>vertical coordinate is requested and 'xx' represents the altitude uncertainty as described in TS 23.032 [44]. A value in this range may be specified in the parameters of the "Geographical Location Request" command. The vertical location error should be less than the error indicated by the vertical accuracy with 67% confidence.</w:t>
      </w:r>
    </w:p>
    <w:p w:rsidR="007C2495" w:rsidRPr="00816C4A" w:rsidRDefault="007C2495" w:rsidP="007C2495">
      <w:pPr>
        <w:pStyle w:val="B2"/>
      </w:pPr>
      <w:r w:rsidRPr="00816C4A">
        <w:t>-</w:t>
      </w:r>
      <w:r w:rsidRPr="00816C4A">
        <w:tab/>
        <w:t>All other values are reserved.</w:t>
      </w:r>
    </w:p>
    <w:p w:rsidR="007C2495" w:rsidRPr="00816C4A" w:rsidRDefault="007C2495" w:rsidP="007C2495">
      <w:r w:rsidRPr="00816C4A">
        <w:t>Velocity:</w:t>
      </w:r>
    </w:p>
    <w:p w:rsidR="007C2495" w:rsidRPr="00816C4A" w:rsidRDefault="007C2495" w:rsidP="007C2495">
      <w:pPr>
        <w:pStyle w:val="B1"/>
      </w:pPr>
      <w:r w:rsidRPr="00816C4A">
        <w:t>Contents:</w:t>
      </w:r>
    </w:p>
    <w:p w:rsidR="007C2495" w:rsidRPr="00816C4A" w:rsidRDefault="007C2495" w:rsidP="007C2495">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rsidR="007C2495" w:rsidRPr="00816C4A" w:rsidRDefault="007C2495" w:rsidP="007C2495">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blPrEx>
          <w:tblCellMar>
            <w:top w:w="0" w:type="dxa"/>
            <w:bottom w:w="0" w:type="dxa"/>
          </w:tblCellMar>
        </w:tblPrEx>
        <w:trPr>
          <w:gridAfter w:val="2"/>
          <w:wAfter w:w="5300" w:type="dxa"/>
        </w:trPr>
        <w:tc>
          <w:tcPr>
            <w:tcW w:w="397" w:type="dxa"/>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rsidTr="000634A6">
        <w:tblPrEx>
          <w:tblCellMar>
            <w:top w:w="0" w:type="dxa"/>
            <w:bottom w:w="0" w:type="dxa"/>
          </w:tblCellMar>
        </w:tblPrEx>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Horizontal velocity requested</w:t>
            </w:r>
          </w:p>
        </w:tc>
      </w:tr>
      <w:tr w:rsidR="007C2495" w:rsidRPr="00816C4A" w:rsidTr="000634A6">
        <w:tblPrEx>
          <w:tblCellMar>
            <w:top w:w="0" w:type="dxa"/>
            <w:bottom w:w="0" w:type="dxa"/>
          </w:tblCellMar>
        </w:tblPrEx>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Vertical velocity requested</w:t>
            </w:r>
          </w:p>
        </w:tc>
      </w:tr>
      <w:tr w:rsidR="007C2495" w:rsidRPr="00816C4A" w:rsidTr="000634A6">
        <w:tblPrEx>
          <w:tblCellMar>
            <w:top w:w="0" w:type="dxa"/>
            <w:bottom w:w="0" w:type="dxa"/>
          </w:tblCellMar>
        </w:tblPrEx>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Uncertainty of horizontal velocity requested</w:t>
            </w:r>
          </w:p>
        </w:tc>
      </w:tr>
      <w:tr w:rsidR="007C2495" w:rsidRPr="00816C4A" w:rsidTr="000634A6">
        <w:tblPrEx>
          <w:tblCellMar>
            <w:top w:w="0" w:type="dxa"/>
            <w:bottom w:w="0" w:type="dxa"/>
          </w:tblCellMar>
        </w:tblPrEx>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Uncertainty of vertical velocity requested</w:t>
            </w:r>
          </w:p>
        </w:tc>
      </w:tr>
      <w:tr w:rsidR="007C2495" w:rsidRPr="00816C4A" w:rsidTr="000634A6">
        <w:tblPrEx>
          <w:tblCellMar>
            <w:top w:w="0" w:type="dxa"/>
            <w:bottom w:w="0" w:type="dxa"/>
          </w:tblCellMar>
        </w:tblPrEx>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7C2495" w:rsidRPr="00816C4A" w:rsidTr="000634A6">
        <w:tblPrEx>
          <w:tblCellMar>
            <w:top w:w="0" w:type="dxa"/>
            <w:bottom w:w="0" w:type="dxa"/>
          </w:tblCellMar>
        </w:tblPrEx>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7C2495" w:rsidRPr="00816C4A" w:rsidTr="000634A6">
        <w:tblPrEx>
          <w:tblCellMar>
            <w:top w:w="0" w:type="dxa"/>
            <w:bottom w:w="0" w:type="dxa"/>
          </w:tblCellMar>
        </w:tblPrEx>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7C2495" w:rsidRPr="00816C4A" w:rsidTr="000634A6">
        <w:tblPrEx>
          <w:tblCellMar>
            <w:top w:w="0" w:type="dxa"/>
            <w:bottom w:w="0" w:type="dxa"/>
          </w:tblCellMar>
        </w:tblPrEx>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rPr>
                <w:noProof w:val="0"/>
              </w:rPr>
            </w:pPr>
            <w:r w:rsidRPr="00816C4A">
              <w:rPr>
                <w:noProof w:val="0"/>
              </w:rPr>
              <w:t>RFU, bit = 0</w:t>
            </w:r>
          </w:p>
        </w:tc>
      </w:tr>
    </w:tbl>
    <w:p w:rsidR="007C2495" w:rsidRPr="00816C4A" w:rsidRDefault="007C2495" w:rsidP="007C2495">
      <w:pPr>
        <w:pStyle w:val="B1"/>
        <w:ind w:left="0" w:firstLine="0"/>
      </w:pPr>
    </w:p>
    <w:p w:rsidR="007C2495" w:rsidRPr="00816C4A" w:rsidRDefault="007C2495" w:rsidP="007C2495">
      <w:r w:rsidRPr="00816C4A">
        <w:t>Preferred GAD shapes:</w:t>
      </w:r>
    </w:p>
    <w:p w:rsidR="007C2495" w:rsidRPr="00816C4A" w:rsidRDefault="007C2495" w:rsidP="007C2495">
      <w:pPr>
        <w:pStyle w:val="B1"/>
      </w:pPr>
      <w:r w:rsidRPr="00816C4A">
        <w:t>Contents:</w:t>
      </w:r>
    </w:p>
    <w:p w:rsidR="007C2495" w:rsidRPr="00816C4A" w:rsidRDefault="007C2495" w:rsidP="007C2495">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rsidR="007C2495" w:rsidRPr="00816C4A" w:rsidRDefault="007C2495" w:rsidP="007C2495">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blPrEx>
          <w:tblCellMar>
            <w:top w:w="0" w:type="dxa"/>
            <w:bottom w:w="0" w:type="dxa"/>
          </w:tblCellMar>
        </w:tblPrEx>
        <w:trPr>
          <w:gridAfter w:val="2"/>
          <w:wAfter w:w="5300" w:type="dxa"/>
        </w:trPr>
        <w:tc>
          <w:tcPr>
            <w:tcW w:w="397" w:type="dxa"/>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rsidTr="000634A6">
        <w:tblPrEx>
          <w:tblCellMar>
            <w:top w:w="0" w:type="dxa"/>
            <w:bottom w:w="0" w:type="dxa"/>
          </w:tblCellMar>
        </w:tblPrEx>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w:t>
            </w:r>
          </w:p>
        </w:tc>
      </w:tr>
      <w:tr w:rsidR="007C2495" w:rsidRPr="00816C4A" w:rsidTr="000634A6">
        <w:tblPrEx>
          <w:tblCellMar>
            <w:top w:w="0" w:type="dxa"/>
            <w:bottom w:w="0" w:type="dxa"/>
          </w:tblCellMar>
        </w:tblPrEx>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uncertainty circle</w:t>
            </w:r>
          </w:p>
        </w:tc>
      </w:tr>
      <w:tr w:rsidR="007C2495" w:rsidRPr="00816C4A" w:rsidTr="000634A6">
        <w:tblPrEx>
          <w:tblCellMar>
            <w:top w:w="0" w:type="dxa"/>
            <w:bottom w:w="0" w:type="dxa"/>
          </w:tblCellMar>
        </w:tblPrEx>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uncertainty ellipse</w:t>
            </w:r>
          </w:p>
        </w:tc>
      </w:tr>
      <w:tr w:rsidR="007C2495" w:rsidRPr="00816C4A" w:rsidTr="000634A6">
        <w:tblPrEx>
          <w:tblCellMar>
            <w:top w:w="0" w:type="dxa"/>
            <w:bottom w:w="0" w:type="dxa"/>
          </w:tblCellMar>
        </w:tblPrEx>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altitude</w:t>
            </w:r>
          </w:p>
        </w:tc>
      </w:tr>
      <w:tr w:rsidR="007C2495" w:rsidRPr="00816C4A" w:rsidTr="000634A6">
        <w:tblPrEx>
          <w:tblCellMar>
            <w:top w:w="0" w:type="dxa"/>
            <w:bottom w:w="0" w:type="dxa"/>
          </w:tblCellMar>
        </w:tblPrEx>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Polygon</w:t>
            </w:r>
          </w:p>
        </w:tc>
      </w:tr>
      <w:tr w:rsidR="007C2495" w:rsidRPr="00816C4A" w:rsidTr="000634A6">
        <w:tblPrEx>
          <w:tblCellMar>
            <w:top w:w="0" w:type="dxa"/>
            <w:bottom w:w="0" w:type="dxa"/>
          </w:tblCellMar>
        </w:tblPrEx>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altitude and uncertainty ellipsoid</w:t>
            </w:r>
          </w:p>
        </w:tc>
      </w:tr>
      <w:tr w:rsidR="007C2495" w:rsidRPr="00816C4A" w:rsidTr="000634A6">
        <w:tblPrEx>
          <w:tblCellMar>
            <w:top w:w="0" w:type="dxa"/>
            <w:bottom w:w="0" w:type="dxa"/>
          </w:tblCellMar>
        </w:tblPrEx>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arc</w:t>
            </w:r>
          </w:p>
        </w:tc>
      </w:tr>
      <w:tr w:rsidR="007C2495" w:rsidRPr="00816C4A" w:rsidTr="000634A6">
        <w:tblPrEx>
          <w:tblCellMar>
            <w:top w:w="0" w:type="dxa"/>
            <w:bottom w:w="0" w:type="dxa"/>
          </w:tblCellMar>
        </w:tblPrEx>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rPr>
                <w:noProof w:val="0"/>
              </w:rPr>
            </w:pPr>
            <w:r w:rsidRPr="00816C4A">
              <w:rPr>
                <w:noProof w:val="0"/>
              </w:rPr>
              <w:t>RFU, bit = 0</w:t>
            </w:r>
          </w:p>
        </w:tc>
      </w:tr>
    </w:tbl>
    <w:p w:rsidR="007C2495" w:rsidRPr="00816C4A" w:rsidRDefault="007C2495" w:rsidP="007C2495"/>
    <w:p w:rsidR="007C2495" w:rsidRPr="00816C4A" w:rsidRDefault="007C2495" w:rsidP="007C2495">
      <w:r w:rsidRPr="00816C4A">
        <w:t>Preferred NMEA sentences:</w:t>
      </w:r>
    </w:p>
    <w:p w:rsidR="007C2495" w:rsidRPr="00816C4A" w:rsidRDefault="007C2495" w:rsidP="007C2495">
      <w:pPr>
        <w:pStyle w:val="B1"/>
      </w:pPr>
      <w:r w:rsidRPr="00816C4A">
        <w:t>Contents:</w:t>
      </w:r>
    </w:p>
    <w:p w:rsidR="007C2495" w:rsidRPr="00816C4A" w:rsidRDefault="007C2495" w:rsidP="007C2495">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rsidR="007C2495" w:rsidRPr="00816C4A" w:rsidRDefault="007C2495" w:rsidP="007C2495">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blPrEx>
          <w:tblCellMar>
            <w:top w:w="0" w:type="dxa"/>
            <w:bottom w:w="0" w:type="dxa"/>
          </w:tblCellMar>
        </w:tblPrEx>
        <w:trPr>
          <w:gridAfter w:val="2"/>
          <w:wAfter w:w="5300" w:type="dxa"/>
        </w:trPr>
        <w:tc>
          <w:tcPr>
            <w:tcW w:w="397" w:type="dxa"/>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rsidTr="000634A6">
        <w:tblPrEx>
          <w:tblCellMar>
            <w:top w:w="0" w:type="dxa"/>
            <w:bottom w:w="0" w:type="dxa"/>
          </w:tblCellMar>
        </w:tblPrEx>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$--RMC</w:t>
            </w:r>
          </w:p>
        </w:tc>
      </w:tr>
      <w:tr w:rsidR="007C2495" w:rsidRPr="00816C4A" w:rsidTr="000634A6">
        <w:tblPrEx>
          <w:tblCellMar>
            <w:top w:w="0" w:type="dxa"/>
            <w:bottom w:w="0" w:type="dxa"/>
          </w:tblCellMar>
        </w:tblPrEx>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$--GGA</w:t>
            </w:r>
          </w:p>
        </w:tc>
      </w:tr>
      <w:tr w:rsidR="007C2495" w:rsidRPr="00816C4A" w:rsidTr="000634A6">
        <w:tblPrEx>
          <w:tblCellMar>
            <w:top w:w="0" w:type="dxa"/>
            <w:bottom w:w="0" w:type="dxa"/>
          </w:tblCellMar>
        </w:tblPrEx>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$--GLL</w:t>
            </w:r>
          </w:p>
        </w:tc>
      </w:tr>
      <w:tr w:rsidR="007C2495" w:rsidRPr="00816C4A" w:rsidTr="000634A6">
        <w:tblPrEx>
          <w:tblCellMar>
            <w:top w:w="0" w:type="dxa"/>
            <w:bottom w:w="0" w:type="dxa"/>
          </w:tblCellMar>
        </w:tblPrEx>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$--GNS</w:t>
            </w:r>
          </w:p>
        </w:tc>
      </w:tr>
      <w:tr w:rsidR="007C2495" w:rsidRPr="00816C4A" w:rsidTr="000634A6">
        <w:tblPrEx>
          <w:tblCellMar>
            <w:top w:w="0" w:type="dxa"/>
            <w:bottom w:w="0" w:type="dxa"/>
          </w:tblCellMar>
        </w:tblPrEx>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7C2495" w:rsidRPr="00816C4A" w:rsidTr="000634A6">
        <w:tblPrEx>
          <w:tblCellMar>
            <w:top w:w="0" w:type="dxa"/>
            <w:bottom w:w="0" w:type="dxa"/>
          </w:tblCellMar>
        </w:tblPrEx>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7C2495" w:rsidRPr="00816C4A" w:rsidTr="000634A6">
        <w:tblPrEx>
          <w:tblCellMar>
            <w:top w:w="0" w:type="dxa"/>
            <w:bottom w:w="0" w:type="dxa"/>
          </w:tblCellMar>
        </w:tblPrEx>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7C2495" w:rsidRPr="00816C4A" w:rsidTr="000634A6">
        <w:tblPrEx>
          <w:tblCellMar>
            <w:top w:w="0" w:type="dxa"/>
            <w:bottom w:w="0" w:type="dxa"/>
          </w:tblCellMar>
        </w:tblPrEx>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rPr>
                <w:noProof w:val="0"/>
              </w:rPr>
            </w:pPr>
            <w:r w:rsidRPr="00816C4A">
              <w:rPr>
                <w:noProof w:val="0"/>
              </w:rPr>
              <w:t>RFU, bit = 0</w:t>
            </w:r>
          </w:p>
        </w:tc>
      </w:tr>
    </w:tbl>
    <w:p w:rsidR="007C2495" w:rsidRPr="00816C4A" w:rsidRDefault="007C2495" w:rsidP="007C2495"/>
    <w:p w:rsidR="007C2495" w:rsidRPr="00816C4A" w:rsidRDefault="007C2495" w:rsidP="007C2495">
      <w:r w:rsidRPr="00816C4A">
        <w:t>Preferred Maximum Response Time:</w:t>
      </w:r>
    </w:p>
    <w:p w:rsidR="007C2495" w:rsidRPr="00816C4A" w:rsidRDefault="007C2495" w:rsidP="007C2495">
      <w:pPr>
        <w:pStyle w:val="B1"/>
      </w:pPr>
      <w:r w:rsidRPr="00816C4A">
        <w:t>Contents:</w:t>
      </w:r>
    </w:p>
    <w:p w:rsidR="007C2495" w:rsidRPr="00816C4A" w:rsidRDefault="007C2495" w:rsidP="007C2495">
      <w:pPr>
        <w:pStyle w:val="B2"/>
      </w:pPr>
      <w:r w:rsidRPr="00816C4A">
        <w:t>-</w:t>
      </w:r>
      <w:r w:rsidRPr="00816C4A">
        <w:tab/>
        <w:t>indicates the preferred maximum response time. This hint may be used by the ME to make trade-offs between requirements for positioning accuracy and response time.</w:t>
      </w:r>
    </w:p>
    <w:p w:rsidR="007C2495" w:rsidRPr="00816C4A" w:rsidRDefault="007C2495" w:rsidP="007C2495">
      <w:pPr>
        <w:pStyle w:val="B1"/>
      </w:pPr>
      <w:r w:rsidRPr="00816C4A">
        <w:t>Coding:</w:t>
      </w:r>
    </w:p>
    <w:p w:rsidR="007C2495" w:rsidRPr="00816C4A" w:rsidRDefault="007C2495" w:rsidP="007C2495">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rsidR="007C2495" w:rsidRPr="00816C4A" w:rsidRDefault="007C2495" w:rsidP="007C2495">
      <w:pPr>
        <w:pStyle w:val="B2"/>
      </w:pPr>
      <w:r>
        <w:t>-</w:t>
      </w:r>
      <w:r>
        <w:tab/>
      </w:r>
      <w:r w:rsidRPr="00816C4A">
        <w:t>All other values are reserved;</w:t>
      </w:r>
    </w:p>
    <w:p w:rsidR="007C2495" w:rsidRPr="00816C4A" w:rsidRDefault="007C2495" w:rsidP="007C2495">
      <w:pPr>
        <w:pStyle w:val="Heading2"/>
      </w:pPr>
      <w:bookmarkStart w:id="2353" w:name="_Toc3201050"/>
      <w:bookmarkStart w:id="2354" w:name="_Toc20392793"/>
      <w:bookmarkStart w:id="2355" w:name="_Toc27774440"/>
      <w:bookmarkStart w:id="2356" w:name="_Toc44931255"/>
      <w:bookmarkStart w:id="2357" w:name="_Toc44932085"/>
      <w:bookmarkStart w:id="2358" w:name="_Toc44932565"/>
      <w:r w:rsidRPr="00816C4A">
        <w:t>8.95</w:t>
      </w:r>
      <w:r w:rsidRPr="00816C4A">
        <w:tab/>
        <w:t>GAD shapes</w:t>
      </w:r>
      <w:bookmarkEnd w:id="2353"/>
      <w:bookmarkEnd w:id="2354"/>
      <w:bookmarkEnd w:id="2355"/>
      <w:bookmarkEnd w:id="2356"/>
      <w:bookmarkEnd w:id="2357"/>
      <w:bookmarkEnd w:id="235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X</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r>
    </w:tbl>
    <w:p w:rsidR="007C2495" w:rsidRPr="00816C4A" w:rsidRDefault="007C2495" w:rsidP="007C2495"/>
    <w:p w:rsidR="007C2495" w:rsidRPr="00816C4A" w:rsidRDefault="007C2495" w:rsidP="007C2495">
      <w:r w:rsidRPr="00816C4A">
        <w:t>Length of GAD shape:</w:t>
      </w:r>
    </w:p>
    <w:p w:rsidR="007C2495" w:rsidRPr="00816C4A" w:rsidRDefault="007C2495" w:rsidP="007C2495">
      <w:pPr>
        <w:pStyle w:val="B1"/>
      </w:pPr>
      <w:r w:rsidRPr="00816C4A">
        <w:t>Contents:</w:t>
      </w:r>
    </w:p>
    <w:p w:rsidR="007C2495" w:rsidRPr="00816C4A" w:rsidRDefault="007C2495" w:rsidP="007C2495">
      <w:pPr>
        <w:pStyle w:val="B2"/>
      </w:pPr>
      <w:r w:rsidRPr="00816C4A">
        <w:t>-</w:t>
      </w:r>
      <w:r w:rsidRPr="00816C4A">
        <w:tab/>
        <w:t>the length of the GAD shape.</w:t>
      </w:r>
    </w:p>
    <w:p w:rsidR="007C2495" w:rsidRPr="00816C4A" w:rsidRDefault="007C2495" w:rsidP="007C2495">
      <w:pPr>
        <w:pStyle w:val="B1"/>
      </w:pPr>
      <w:r w:rsidRPr="00816C4A">
        <w:t>Coding:</w:t>
      </w:r>
    </w:p>
    <w:p w:rsidR="007C2495" w:rsidRPr="00816C4A" w:rsidRDefault="007C2495" w:rsidP="007C2495">
      <w:pPr>
        <w:pStyle w:val="B2"/>
      </w:pPr>
      <w:r w:rsidRPr="00816C4A">
        <w:t>-</w:t>
      </w:r>
      <w:r w:rsidRPr="00816C4A">
        <w:tab/>
        <w:t>binary.</w:t>
      </w:r>
    </w:p>
    <w:p w:rsidR="007C2495" w:rsidRPr="00816C4A" w:rsidRDefault="007C2495" w:rsidP="007C2495">
      <w:r w:rsidRPr="00816C4A">
        <w:t>GAD shape:</w:t>
      </w:r>
    </w:p>
    <w:p w:rsidR="007C2495" w:rsidRPr="00816C4A" w:rsidRDefault="007C2495" w:rsidP="007C2495">
      <w:pPr>
        <w:pStyle w:val="B1"/>
      </w:pPr>
      <w:r w:rsidRPr="00816C4A">
        <w:t>Contents:</w:t>
      </w:r>
    </w:p>
    <w:p w:rsidR="007C2495" w:rsidRPr="00816C4A" w:rsidRDefault="007C2495" w:rsidP="007C2495">
      <w:pPr>
        <w:pStyle w:val="B2"/>
      </w:pPr>
      <w:r w:rsidRPr="00816C4A">
        <w:t>-</w:t>
      </w:r>
      <w:r w:rsidRPr="00816C4A">
        <w:tab/>
        <w:t>universal geographical area description shape.</w:t>
      </w:r>
    </w:p>
    <w:p w:rsidR="007C2495" w:rsidRPr="00816C4A" w:rsidRDefault="007C2495" w:rsidP="007C2495">
      <w:pPr>
        <w:pStyle w:val="B1"/>
      </w:pPr>
      <w:r w:rsidRPr="00816C4A">
        <w:t>Coding:</w:t>
      </w:r>
    </w:p>
    <w:p w:rsidR="007C2495" w:rsidRPr="00816C4A" w:rsidRDefault="007C2495" w:rsidP="007C2495">
      <w:pPr>
        <w:pStyle w:val="B2"/>
      </w:pPr>
      <w:r w:rsidRPr="00816C4A">
        <w:t>-</w:t>
      </w:r>
      <w:r w:rsidRPr="00816C4A">
        <w:tab/>
        <w:t>shape encoded as described in TS 23.032 [44] with the first byte of the shape (i.e. octet 1 containing the type shape) encoded on byte 4.</w:t>
      </w:r>
    </w:p>
    <w:p w:rsidR="007C2495" w:rsidRPr="00816C4A" w:rsidRDefault="007C2495" w:rsidP="007C2495">
      <w:r w:rsidRPr="00816C4A">
        <w:t>Length of Velocity:</w:t>
      </w:r>
    </w:p>
    <w:p w:rsidR="007C2495" w:rsidRPr="00816C4A" w:rsidRDefault="007C2495" w:rsidP="007C2495">
      <w:pPr>
        <w:pStyle w:val="B1"/>
      </w:pPr>
      <w:r w:rsidRPr="00816C4A">
        <w:t>Contents:</w:t>
      </w:r>
    </w:p>
    <w:p w:rsidR="007C2495" w:rsidRPr="00816C4A" w:rsidRDefault="007C2495" w:rsidP="007C2495">
      <w:pPr>
        <w:pStyle w:val="B2"/>
      </w:pPr>
      <w:r w:rsidRPr="00816C4A">
        <w:t>-</w:t>
      </w:r>
      <w:r w:rsidRPr="00816C4A">
        <w:tab/>
        <w:t>the length of the velocity. This byte shall be set to '00' when the Velocity is not available.</w:t>
      </w:r>
    </w:p>
    <w:p w:rsidR="007C2495" w:rsidRPr="00816C4A" w:rsidRDefault="007C2495" w:rsidP="007C2495">
      <w:pPr>
        <w:pStyle w:val="B1"/>
      </w:pPr>
      <w:r w:rsidRPr="00816C4A">
        <w:t>Coding:</w:t>
      </w:r>
    </w:p>
    <w:p w:rsidR="007C2495" w:rsidRPr="00816C4A" w:rsidRDefault="007C2495" w:rsidP="007C2495">
      <w:pPr>
        <w:pStyle w:val="B2"/>
      </w:pPr>
      <w:r w:rsidRPr="00816C4A">
        <w:t>-</w:t>
      </w:r>
      <w:r w:rsidRPr="00816C4A">
        <w:tab/>
        <w:t>binary.</w:t>
      </w:r>
    </w:p>
    <w:p w:rsidR="007C2495" w:rsidRPr="00816C4A" w:rsidRDefault="007C2495" w:rsidP="007C2495">
      <w:r w:rsidRPr="00816C4A">
        <w:t>Velocity:</w:t>
      </w:r>
    </w:p>
    <w:p w:rsidR="007C2495" w:rsidRPr="00816C4A" w:rsidRDefault="007C2495" w:rsidP="007C2495">
      <w:pPr>
        <w:pStyle w:val="B1"/>
      </w:pPr>
      <w:r w:rsidRPr="00816C4A">
        <w:lastRenderedPageBreak/>
        <w:t>Contents:</w:t>
      </w:r>
    </w:p>
    <w:p w:rsidR="007C2495" w:rsidRPr="00816C4A" w:rsidRDefault="007C2495" w:rsidP="007C2495">
      <w:pPr>
        <w:pStyle w:val="B2"/>
      </w:pPr>
      <w:r w:rsidRPr="00816C4A">
        <w:t>-</w:t>
      </w:r>
      <w:r w:rsidRPr="00816C4A">
        <w:tab/>
        <w:t>velocity.</w:t>
      </w:r>
    </w:p>
    <w:p w:rsidR="007C2495" w:rsidRPr="00816C4A" w:rsidRDefault="007C2495" w:rsidP="007C2495">
      <w:pPr>
        <w:pStyle w:val="B1"/>
      </w:pPr>
      <w:r w:rsidRPr="00816C4A">
        <w:t>Coding:</w:t>
      </w:r>
    </w:p>
    <w:p w:rsidR="007C2495" w:rsidRPr="00816C4A" w:rsidRDefault="007C2495" w:rsidP="007C2495">
      <w:pPr>
        <w:pStyle w:val="B2"/>
      </w:pPr>
      <w:r w:rsidRPr="00816C4A">
        <w:t>-</w:t>
      </w:r>
      <w:r w:rsidRPr="00816C4A">
        <w:tab/>
        <w:t>velocity encoded as described in TS 23.032 [44] with the first byte of the velocity (i.e. octet 1 containing the velocity shape) encoded on byte X+5.</w:t>
      </w:r>
    </w:p>
    <w:p w:rsidR="007C2495" w:rsidRPr="00816C4A" w:rsidRDefault="007C2495" w:rsidP="007C2495">
      <w:pPr>
        <w:pStyle w:val="Heading2"/>
      </w:pPr>
      <w:bookmarkStart w:id="2359" w:name="_Toc3201051"/>
      <w:bookmarkStart w:id="2360" w:name="_Toc20392794"/>
      <w:bookmarkStart w:id="2361" w:name="_Toc27774441"/>
      <w:bookmarkStart w:id="2362" w:name="_Toc44931256"/>
      <w:bookmarkStart w:id="2363" w:name="_Toc44932086"/>
      <w:bookmarkStart w:id="2364" w:name="_Toc44932566"/>
      <w:r w:rsidRPr="00816C4A">
        <w:t>8.96</w:t>
      </w:r>
      <w:r w:rsidRPr="00816C4A">
        <w:tab/>
        <w:t>NMEA sentence</w:t>
      </w:r>
      <w:bookmarkEnd w:id="2359"/>
      <w:bookmarkEnd w:id="2360"/>
      <w:bookmarkEnd w:id="2361"/>
      <w:bookmarkEnd w:id="2362"/>
      <w:bookmarkEnd w:id="2363"/>
      <w:bookmarkEnd w:id="236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X</w:t>
            </w:r>
          </w:p>
        </w:tc>
      </w:tr>
    </w:tbl>
    <w:p w:rsidR="007C2495" w:rsidRPr="00816C4A" w:rsidRDefault="007C2495" w:rsidP="007C2495"/>
    <w:p w:rsidR="007C2495" w:rsidRPr="00816C4A" w:rsidRDefault="007C2495" w:rsidP="007C2495">
      <w:r w:rsidRPr="00816C4A">
        <w:t>NMEA sentence:</w:t>
      </w:r>
    </w:p>
    <w:p w:rsidR="007C2495" w:rsidRPr="00816C4A" w:rsidRDefault="007C2495" w:rsidP="007C2495">
      <w:pPr>
        <w:pStyle w:val="B1"/>
      </w:pPr>
      <w:r w:rsidRPr="00816C4A">
        <w:t>Contents:</w:t>
      </w:r>
    </w:p>
    <w:p w:rsidR="007C2495" w:rsidRPr="00816C4A" w:rsidRDefault="007C2495" w:rsidP="007C2495">
      <w:pPr>
        <w:pStyle w:val="B2"/>
      </w:pPr>
      <w:r w:rsidRPr="00816C4A">
        <w:t>-</w:t>
      </w:r>
      <w:r w:rsidRPr="00816C4A">
        <w:tab/>
        <w:t xml:space="preserve">NMEA sentence as defined in IEC 61162-1 [45]. The ME should use one of the Preferred NMEA sentences indicated in the "Geographical Location Parameters" by the UICC. Otherwise, one of the NMEA sentences listed in </w:t>
      </w:r>
      <w:r>
        <w:t>clause</w:t>
      </w:r>
      <w:r w:rsidRPr="00816C4A">
        <w:t xml:space="preserve"> 8.94 shall be used.</w:t>
      </w:r>
    </w:p>
    <w:p w:rsidR="007C2495" w:rsidRPr="00816C4A" w:rsidRDefault="007C2495" w:rsidP="007C2495">
      <w:pPr>
        <w:pStyle w:val="B1"/>
      </w:pPr>
      <w:r w:rsidRPr="00816C4A">
        <w:t>Coding:</w:t>
      </w:r>
    </w:p>
    <w:p w:rsidR="007C2495" w:rsidRPr="00816C4A" w:rsidDel="004D51FF" w:rsidRDefault="007C2495" w:rsidP="007C2495">
      <w:pPr>
        <w:pStyle w:val="B2"/>
      </w:pPr>
      <w:r w:rsidRPr="00816C4A">
        <w:t>ASCII;</w:t>
      </w:r>
    </w:p>
    <w:p w:rsidR="007C2495" w:rsidRPr="00816C4A" w:rsidRDefault="007C2495" w:rsidP="007C2495">
      <w:pPr>
        <w:pStyle w:val="Heading2"/>
      </w:pPr>
      <w:bookmarkStart w:id="2365" w:name="_Toc3201052"/>
      <w:bookmarkStart w:id="2366" w:name="_Toc20392795"/>
      <w:bookmarkStart w:id="2367" w:name="_Toc27774442"/>
      <w:bookmarkStart w:id="2368" w:name="_Toc44931257"/>
      <w:bookmarkStart w:id="2369" w:name="_Toc44932087"/>
      <w:bookmarkStart w:id="2370" w:name="_Toc44932567"/>
      <w:r w:rsidRPr="00816C4A">
        <w:t>8.97</w:t>
      </w:r>
      <w:r w:rsidRPr="00816C4A">
        <w:tab/>
        <w:t>PLMN List</w:t>
      </w:r>
      <w:bookmarkEnd w:id="2365"/>
      <w:bookmarkEnd w:id="2366"/>
      <w:bookmarkEnd w:id="2367"/>
      <w:bookmarkEnd w:id="2368"/>
      <w:bookmarkEnd w:id="2369"/>
      <w:bookmarkEnd w:id="237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7C2495" w:rsidRPr="00816C4A" w:rsidTr="000634A6">
        <w:tblPrEx>
          <w:tblCellMar>
            <w:top w:w="0" w:type="dxa"/>
            <w:bottom w:w="0" w:type="dxa"/>
          </w:tblCellMar>
        </w:tblPrEx>
        <w:trPr>
          <w:cantSplit/>
          <w:jc w:val="center"/>
        </w:trPr>
        <w:tc>
          <w:tcPr>
            <w:tcW w:w="1559" w:type="dxa"/>
          </w:tcPr>
          <w:p w:rsidR="007C2495" w:rsidRPr="00816C4A" w:rsidRDefault="007C2495" w:rsidP="000634A6">
            <w:pPr>
              <w:pStyle w:val="TAH"/>
              <w:rPr>
                <w:lang w:eastAsia="en-GB"/>
              </w:rPr>
            </w:pPr>
            <w:r w:rsidRPr="00816C4A">
              <w:rPr>
                <w:lang w:eastAsia="en-GB"/>
              </w:rPr>
              <w:t>Byte(s)</w:t>
            </w:r>
          </w:p>
        </w:tc>
        <w:tc>
          <w:tcPr>
            <w:tcW w:w="4820" w:type="dxa"/>
          </w:tcPr>
          <w:p w:rsidR="007C2495" w:rsidRPr="00816C4A" w:rsidRDefault="007C2495" w:rsidP="000634A6">
            <w:pPr>
              <w:pStyle w:val="TAH"/>
              <w:rPr>
                <w:lang w:eastAsia="en-GB"/>
              </w:rPr>
            </w:pPr>
            <w:r w:rsidRPr="00816C4A">
              <w:rPr>
                <w:lang w:eastAsia="en-GB"/>
              </w:rPr>
              <w:t>Description</w:t>
            </w:r>
          </w:p>
        </w:tc>
        <w:tc>
          <w:tcPr>
            <w:tcW w:w="1416"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cantSplit/>
          <w:jc w:val="center"/>
        </w:trPr>
        <w:tc>
          <w:tcPr>
            <w:tcW w:w="1559" w:type="dxa"/>
          </w:tcPr>
          <w:p w:rsidR="007C2495" w:rsidRPr="00816C4A" w:rsidRDefault="007C2495" w:rsidP="000634A6">
            <w:pPr>
              <w:pStyle w:val="TAC"/>
              <w:rPr>
                <w:lang w:eastAsia="en-GB"/>
              </w:rPr>
            </w:pPr>
            <w:r w:rsidRPr="00816C4A">
              <w:rPr>
                <w:lang w:eastAsia="en-GB"/>
              </w:rPr>
              <w:t>1</w:t>
            </w:r>
          </w:p>
        </w:tc>
        <w:tc>
          <w:tcPr>
            <w:tcW w:w="4820" w:type="dxa"/>
          </w:tcPr>
          <w:p w:rsidR="007C2495" w:rsidRPr="00816C4A" w:rsidRDefault="007C2495" w:rsidP="000634A6">
            <w:pPr>
              <w:pStyle w:val="TAL"/>
              <w:rPr>
                <w:lang w:val="sv-SE"/>
              </w:rPr>
            </w:pPr>
            <w:r w:rsidRPr="00816C4A">
              <w:rPr>
                <w:lang w:val="sv-SE"/>
              </w:rPr>
              <w:t>PLMN List tag</w:t>
            </w:r>
          </w:p>
        </w:tc>
        <w:tc>
          <w:tcPr>
            <w:tcW w:w="1416"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cantSplit/>
          <w:jc w:val="center"/>
        </w:trPr>
        <w:tc>
          <w:tcPr>
            <w:tcW w:w="1559" w:type="dxa"/>
          </w:tcPr>
          <w:p w:rsidR="007C2495" w:rsidRPr="00816C4A" w:rsidRDefault="007C2495" w:rsidP="000634A6">
            <w:pPr>
              <w:pStyle w:val="TAC"/>
              <w:rPr>
                <w:lang w:eastAsia="en-GB"/>
              </w:rPr>
            </w:pPr>
            <w:r w:rsidRPr="00816C4A">
              <w:rPr>
                <w:lang w:eastAsia="en-GB"/>
              </w:rPr>
              <w:t>2</w:t>
            </w:r>
          </w:p>
        </w:tc>
        <w:tc>
          <w:tcPr>
            <w:tcW w:w="4820" w:type="dxa"/>
          </w:tcPr>
          <w:p w:rsidR="007C2495" w:rsidRPr="00816C4A" w:rsidRDefault="007C2495" w:rsidP="000634A6">
            <w:pPr>
              <w:pStyle w:val="TAL"/>
            </w:pPr>
            <w:r w:rsidRPr="00816C4A">
              <w:t>Length (3n)</w:t>
            </w:r>
          </w:p>
        </w:tc>
        <w:tc>
          <w:tcPr>
            <w:tcW w:w="1416"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cantSplit/>
          <w:jc w:val="center"/>
        </w:trPr>
        <w:tc>
          <w:tcPr>
            <w:tcW w:w="1559" w:type="dxa"/>
          </w:tcPr>
          <w:p w:rsidR="007C2495" w:rsidRPr="00816C4A" w:rsidRDefault="007C2495" w:rsidP="000634A6">
            <w:pPr>
              <w:pStyle w:val="PL"/>
              <w:jc w:val="center"/>
              <w:rPr>
                <w:rFonts w:ascii="Arial" w:hAnsi="Arial"/>
                <w:noProof w:val="0"/>
                <w:sz w:val="18"/>
              </w:rPr>
            </w:pPr>
            <w:r w:rsidRPr="00816C4A">
              <w:rPr>
                <w:rFonts w:ascii="Arial" w:hAnsi="Arial"/>
                <w:noProof w:val="0"/>
                <w:sz w:val="18"/>
              </w:rPr>
              <w:t>3 to 5</w:t>
            </w:r>
          </w:p>
        </w:tc>
        <w:tc>
          <w:tcPr>
            <w:tcW w:w="4820" w:type="dxa"/>
          </w:tcPr>
          <w:p w:rsidR="007C2495" w:rsidRPr="00816C4A" w:rsidRDefault="007C2495" w:rsidP="000634A6">
            <w:pPr>
              <w:pStyle w:val="TAR"/>
              <w:jc w:val="left"/>
            </w:pPr>
            <w:r w:rsidRPr="00816C4A">
              <w:t>1</w:t>
            </w:r>
            <w:r w:rsidRPr="00816C4A">
              <w:rPr>
                <w:vertAlign w:val="superscript"/>
              </w:rPr>
              <w:t>st</w:t>
            </w:r>
            <w:r w:rsidRPr="00816C4A">
              <w:t xml:space="preserve"> PLMN Identifier(highest priority)</w:t>
            </w:r>
          </w:p>
        </w:tc>
        <w:tc>
          <w:tcPr>
            <w:tcW w:w="1416" w:type="dxa"/>
          </w:tcPr>
          <w:p w:rsidR="007C2495" w:rsidRPr="00816C4A" w:rsidRDefault="007C2495" w:rsidP="000634A6">
            <w:pPr>
              <w:pStyle w:val="PL"/>
              <w:jc w:val="center"/>
              <w:rPr>
                <w:rFonts w:ascii="Arial" w:hAnsi="Arial"/>
                <w:noProof w:val="0"/>
                <w:sz w:val="18"/>
              </w:rPr>
            </w:pPr>
            <w:r w:rsidRPr="00816C4A">
              <w:rPr>
                <w:rFonts w:ascii="Arial" w:hAnsi="Arial"/>
                <w:noProof w:val="0"/>
                <w:sz w:val="18"/>
              </w:rPr>
              <w:t>3</w:t>
            </w:r>
          </w:p>
        </w:tc>
      </w:tr>
      <w:tr w:rsidR="007C2495" w:rsidRPr="00816C4A" w:rsidTr="000634A6">
        <w:tblPrEx>
          <w:tblCellMar>
            <w:top w:w="0" w:type="dxa"/>
            <w:bottom w:w="0" w:type="dxa"/>
          </w:tblCellMar>
        </w:tblPrEx>
        <w:trPr>
          <w:cantSplit/>
          <w:jc w:val="center"/>
        </w:trPr>
        <w:tc>
          <w:tcPr>
            <w:tcW w:w="1559" w:type="dxa"/>
          </w:tcPr>
          <w:p w:rsidR="007C2495" w:rsidRPr="00816C4A" w:rsidRDefault="007C2495" w:rsidP="000634A6">
            <w:pPr>
              <w:pStyle w:val="PL"/>
              <w:jc w:val="center"/>
              <w:rPr>
                <w:rFonts w:ascii="Arial" w:hAnsi="Arial"/>
                <w:noProof w:val="0"/>
                <w:sz w:val="18"/>
              </w:rPr>
            </w:pPr>
            <w:r w:rsidRPr="00816C4A">
              <w:rPr>
                <w:rFonts w:ascii="Arial" w:hAnsi="Arial"/>
                <w:noProof w:val="0"/>
                <w:sz w:val="18"/>
              </w:rPr>
              <w:t>:</w:t>
            </w:r>
          </w:p>
        </w:tc>
        <w:tc>
          <w:tcPr>
            <w:tcW w:w="4820" w:type="dxa"/>
          </w:tcPr>
          <w:p w:rsidR="007C2495" w:rsidRPr="00816C4A" w:rsidRDefault="007C2495" w:rsidP="000634A6">
            <w:pPr>
              <w:pStyle w:val="TAR"/>
              <w:jc w:val="left"/>
              <w:rPr>
                <w:lang w:val="sv-SE"/>
              </w:rPr>
            </w:pPr>
            <w:r w:rsidRPr="00816C4A">
              <w:rPr>
                <w:lang w:val="sv-SE"/>
              </w:rPr>
              <w:t>:</w:t>
            </w:r>
          </w:p>
        </w:tc>
        <w:tc>
          <w:tcPr>
            <w:tcW w:w="1416" w:type="dxa"/>
          </w:tcPr>
          <w:p w:rsidR="007C2495" w:rsidRPr="00816C4A" w:rsidRDefault="007C2495" w:rsidP="000634A6">
            <w:pPr>
              <w:pStyle w:val="PL"/>
              <w:jc w:val="center"/>
              <w:rPr>
                <w:rFonts w:ascii="Arial" w:hAnsi="Arial"/>
                <w:noProof w:val="0"/>
                <w:sz w:val="18"/>
              </w:rPr>
            </w:pPr>
          </w:p>
        </w:tc>
      </w:tr>
      <w:tr w:rsidR="007C2495" w:rsidRPr="00816C4A" w:rsidTr="000634A6">
        <w:tblPrEx>
          <w:tblCellMar>
            <w:top w:w="0" w:type="dxa"/>
            <w:bottom w:w="0" w:type="dxa"/>
          </w:tblCellMar>
        </w:tblPrEx>
        <w:trPr>
          <w:cantSplit/>
          <w:jc w:val="center"/>
        </w:trPr>
        <w:tc>
          <w:tcPr>
            <w:tcW w:w="1559" w:type="dxa"/>
          </w:tcPr>
          <w:p w:rsidR="007C2495" w:rsidRPr="00816C4A" w:rsidRDefault="007C2495" w:rsidP="000634A6">
            <w:pPr>
              <w:pStyle w:val="PL"/>
              <w:jc w:val="center"/>
              <w:rPr>
                <w:rFonts w:ascii="Arial" w:hAnsi="Arial"/>
                <w:noProof w:val="0"/>
                <w:sz w:val="18"/>
              </w:rPr>
            </w:pPr>
            <w:r w:rsidRPr="00816C4A">
              <w:rPr>
                <w:rFonts w:ascii="Arial" w:hAnsi="Arial"/>
                <w:noProof w:val="0"/>
                <w:sz w:val="18"/>
              </w:rPr>
              <w:t>(3n) to (3n+2)</w:t>
            </w:r>
          </w:p>
        </w:tc>
        <w:tc>
          <w:tcPr>
            <w:tcW w:w="4820" w:type="dxa"/>
          </w:tcPr>
          <w:p w:rsidR="007C2495" w:rsidRPr="00816C4A" w:rsidRDefault="007C2495" w:rsidP="000634A6">
            <w:pPr>
              <w:pStyle w:val="TAR"/>
              <w:jc w:val="left"/>
            </w:pPr>
            <w:r w:rsidRPr="00816C4A">
              <w:t>nth PLMN Identifier (lowest priority)</w:t>
            </w:r>
          </w:p>
        </w:tc>
        <w:tc>
          <w:tcPr>
            <w:tcW w:w="1416" w:type="dxa"/>
          </w:tcPr>
          <w:p w:rsidR="007C2495" w:rsidRPr="00816C4A" w:rsidRDefault="007C2495" w:rsidP="000634A6">
            <w:pPr>
              <w:pStyle w:val="PL"/>
              <w:jc w:val="center"/>
              <w:rPr>
                <w:rFonts w:ascii="Arial" w:hAnsi="Arial"/>
                <w:noProof w:val="0"/>
                <w:sz w:val="18"/>
              </w:rPr>
            </w:pPr>
            <w:r w:rsidRPr="00816C4A">
              <w:rPr>
                <w:rFonts w:ascii="Arial" w:hAnsi="Arial"/>
                <w:noProof w:val="0"/>
                <w:sz w:val="18"/>
              </w:rPr>
              <w:t>3</w:t>
            </w:r>
          </w:p>
        </w:tc>
      </w:tr>
    </w:tbl>
    <w:p w:rsidR="007C2495" w:rsidRPr="00816C4A" w:rsidRDefault="007C2495" w:rsidP="007C2495"/>
    <w:p w:rsidR="007C2495" w:rsidRPr="00816C4A" w:rsidRDefault="007C2495" w:rsidP="007C2495">
      <w:pPr>
        <w:pStyle w:val="B1"/>
      </w:pPr>
      <w:r w:rsidRPr="00816C4A">
        <w:t>Coding of PLMN Identifier:</w:t>
      </w:r>
    </w:p>
    <w:p w:rsidR="007C2495" w:rsidRPr="00816C4A" w:rsidRDefault="007C2495" w:rsidP="007C2495">
      <w:pPr>
        <w:pStyle w:val="B1"/>
        <w:ind w:left="0" w:firstLine="0"/>
      </w:pPr>
      <w:r w:rsidRPr="00816C4A">
        <w:tab/>
        <w:t>As for PLMN within EF</w:t>
      </w:r>
      <w:r w:rsidRPr="00816C4A">
        <w:rPr>
          <w:vertAlign w:val="subscript"/>
        </w:rPr>
        <w:t>OPLMNWLAN</w:t>
      </w:r>
      <w:r w:rsidRPr="00816C4A">
        <w:t xml:space="preserve"> in TS 31.102 [14].</w:t>
      </w:r>
    </w:p>
    <w:p w:rsidR="007C2495" w:rsidRPr="00816C4A" w:rsidRDefault="007C2495" w:rsidP="007C2495">
      <w:pPr>
        <w:pStyle w:val="Heading2"/>
      </w:pPr>
      <w:bookmarkStart w:id="2371" w:name="_Toc3201053"/>
      <w:bookmarkStart w:id="2372" w:name="_Toc20392796"/>
      <w:bookmarkStart w:id="2373" w:name="_Toc27774443"/>
      <w:bookmarkStart w:id="2374" w:name="_Toc44931258"/>
      <w:bookmarkStart w:id="2375" w:name="_Toc44932088"/>
      <w:bookmarkStart w:id="2376" w:name="_Toc44932568"/>
      <w:r w:rsidRPr="00816C4A">
        <w:t>8.98</w:t>
      </w:r>
      <w:r w:rsidRPr="00816C4A">
        <w:tab/>
        <w:t>EPS PDN connection activation parameters</w:t>
      </w:r>
      <w:bookmarkEnd w:id="2371"/>
      <w:bookmarkEnd w:id="2372"/>
      <w:bookmarkEnd w:id="2373"/>
      <w:bookmarkEnd w:id="2374"/>
      <w:bookmarkEnd w:id="2375"/>
      <w:bookmarkEnd w:id="237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EPS PDN connection Activation parameters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2 to (Y+1)</w:t>
            </w:r>
          </w:p>
        </w:tc>
        <w:tc>
          <w:tcPr>
            <w:tcW w:w="4961" w:type="dxa"/>
          </w:tcPr>
          <w:p w:rsidR="007C2495" w:rsidRPr="00816C4A" w:rsidRDefault="007C2495" w:rsidP="000634A6">
            <w:pPr>
              <w:pStyle w:val="TAL"/>
            </w:pPr>
            <w:r w:rsidRPr="00816C4A">
              <w:t>Length (X)</w:t>
            </w:r>
          </w:p>
        </w:tc>
        <w:tc>
          <w:tcPr>
            <w:tcW w:w="1417" w:type="dxa"/>
          </w:tcPr>
          <w:p w:rsidR="007C2495" w:rsidRPr="00816C4A" w:rsidRDefault="007C2495" w:rsidP="000634A6">
            <w:pPr>
              <w:pStyle w:val="TAC"/>
              <w:rPr>
                <w:lang w:eastAsia="en-GB"/>
              </w:rPr>
            </w:pPr>
            <w:r w:rsidRPr="00816C4A">
              <w:rPr>
                <w:lang w:eastAsia="en-GB"/>
              </w:rPr>
              <w:t>Y</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(Y+2) to (Y+X+1)</w:t>
            </w:r>
          </w:p>
        </w:tc>
        <w:tc>
          <w:tcPr>
            <w:tcW w:w="4961" w:type="dxa"/>
          </w:tcPr>
          <w:p w:rsidR="007C2495" w:rsidRPr="00816C4A" w:rsidRDefault="007C2495" w:rsidP="000634A6">
            <w:pPr>
              <w:pStyle w:val="TAL"/>
            </w:pPr>
            <w:r w:rsidRPr="00816C4A">
              <w:t>EPS PDN connection Activation parameters</w:t>
            </w:r>
          </w:p>
        </w:tc>
        <w:tc>
          <w:tcPr>
            <w:tcW w:w="1417" w:type="dxa"/>
          </w:tcPr>
          <w:p w:rsidR="007C2495" w:rsidRPr="00816C4A" w:rsidRDefault="007C2495" w:rsidP="000634A6">
            <w:pPr>
              <w:pStyle w:val="TAC"/>
              <w:rPr>
                <w:lang w:eastAsia="en-GB"/>
              </w:rPr>
            </w:pPr>
            <w:r w:rsidRPr="00816C4A">
              <w:rPr>
                <w:lang w:eastAsia="en-GB"/>
              </w:rPr>
              <w:t>X</w:t>
            </w:r>
          </w:p>
        </w:tc>
      </w:tr>
    </w:tbl>
    <w:p w:rsidR="007C2495" w:rsidRPr="00816C4A" w:rsidRDefault="007C2495" w:rsidP="007C2495"/>
    <w:p w:rsidR="007C2495" w:rsidRPr="00816C4A" w:rsidRDefault="007C2495" w:rsidP="007C2495">
      <w:r w:rsidRPr="00816C4A">
        <w:t>The EPS PDN connection Activation parameters are coded as the PDN CONNECTIVITY REQUEST message, refer to TS 24.301 [46].</w:t>
      </w:r>
    </w:p>
    <w:p w:rsidR="007C2495" w:rsidRPr="00816C4A" w:rsidRDefault="007C2495" w:rsidP="007C2495">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rsidR="007C2495" w:rsidRPr="00816C4A" w:rsidRDefault="007C2495" w:rsidP="007C2495">
      <w:pPr>
        <w:pStyle w:val="Heading2"/>
      </w:pPr>
      <w:bookmarkStart w:id="2377" w:name="_Toc3201054"/>
      <w:bookmarkStart w:id="2378" w:name="_Toc20392797"/>
      <w:bookmarkStart w:id="2379" w:name="_Toc27774444"/>
      <w:bookmarkStart w:id="2380" w:name="_Toc44931259"/>
      <w:bookmarkStart w:id="2381" w:name="_Toc44932089"/>
      <w:bookmarkStart w:id="2382" w:name="_Toc44932569"/>
      <w:r w:rsidRPr="00816C4A">
        <w:lastRenderedPageBreak/>
        <w:t>8.99</w:t>
      </w:r>
      <w:r w:rsidRPr="00816C4A">
        <w:tab/>
        <w:t>Tracking Area Identification</w:t>
      </w:r>
      <w:bookmarkEnd w:id="2377"/>
      <w:bookmarkEnd w:id="2378"/>
      <w:bookmarkEnd w:id="2379"/>
      <w:bookmarkEnd w:id="2380"/>
      <w:bookmarkEnd w:id="2381"/>
      <w:bookmarkEnd w:id="238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3</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Tracking Area Code (TAC)</w:t>
            </w:r>
            <w:r w:rsidR="00457849">
              <w:t xml:space="preserve"> </w:t>
            </w:r>
            <w:r w:rsidR="00457849">
              <w:t>(See N</w:t>
            </w:r>
            <w:r w:rsidR="00457849">
              <w:t>OTE</w:t>
            </w:r>
            <w:r w:rsidR="00457849">
              <w:t>)</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X - 5</w:t>
            </w:r>
          </w:p>
        </w:tc>
      </w:tr>
      <w:tr w:rsidR="007C2495" w:rsidRPr="00816C4A" w:rsidTr="000634A6">
        <w:tblPrEx>
          <w:tblCellMar>
            <w:top w:w="0" w:type="dxa"/>
            <w:bottom w:w="0" w:type="dxa"/>
          </w:tblCellMar>
        </w:tblPrEx>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N"/>
            </w:pPr>
            <w:r w:rsidRPr="00816C4A">
              <w:t>NOTE: TAC is coded in 2 bytes for E-UTRAN and in 3 bytes for NG-RAN</w:t>
            </w:r>
          </w:p>
        </w:tc>
      </w:tr>
    </w:tbl>
    <w:p w:rsidR="007C2495" w:rsidRPr="00816C4A" w:rsidRDefault="007C2495" w:rsidP="007C2495"/>
    <w:p w:rsidR="007C2495" w:rsidRPr="00816C4A" w:rsidRDefault="007C2495" w:rsidP="007C2495">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w:t>
      </w:r>
      <w:smartTag w:uri="urn:schemas-microsoft-com:office:smarttags" w:element="PersonName">
        <w:r w:rsidRPr="00816C4A">
          <w:t>info</w:t>
        </w:r>
      </w:smartTag>
      <w:r w:rsidRPr="00816C4A">
        <w:t>rmation element as specified in TS 24.301 [46] for E-UTRAN, or as the value part of the Tracking Area Identity information element as specified in TS 24.501 [70].</w:t>
      </w:r>
    </w:p>
    <w:p w:rsidR="007C2495" w:rsidRPr="00816C4A" w:rsidRDefault="007C2495" w:rsidP="007C2495">
      <w:pPr>
        <w:pStyle w:val="Heading2"/>
      </w:pPr>
      <w:bookmarkStart w:id="2383" w:name="_Toc3201055"/>
      <w:bookmarkStart w:id="2384" w:name="_Toc20392798"/>
      <w:bookmarkStart w:id="2385" w:name="_Toc27774445"/>
      <w:bookmarkStart w:id="2386" w:name="_Toc44931260"/>
      <w:bookmarkStart w:id="2387" w:name="_Toc44932090"/>
      <w:bookmarkStart w:id="2388" w:name="_Toc44932570"/>
      <w:r w:rsidRPr="00816C4A">
        <w:t>8.100</w:t>
      </w:r>
      <w:r w:rsidRPr="00816C4A">
        <w:tab/>
        <w:t>CSG ID list identifier</w:t>
      </w:r>
      <w:bookmarkEnd w:id="2383"/>
      <w:bookmarkEnd w:id="2384"/>
      <w:bookmarkEnd w:id="2385"/>
      <w:bookmarkEnd w:id="2386"/>
      <w:bookmarkEnd w:id="2387"/>
      <w:bookmarkEnd w:id="238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rPr>
                <w:lang w:val="sv-SE"/>
              </w:rPr>
            </w:pPr>
            <w:r w:rsidRPr="00816C4A">
              <w:rPr>
                <w:lang w:val="sv-SE"/>
              </w:rPr>
              <w:t>CSG ID list Identifier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C"/>
              <w:rPr>
                <w:lang w:eastAsia="en-GB"/>
              </w:rPr>
            </w:pPr>
            <w:r w:rsidRPr="00816C4A">
              <w:rPr>
                <w:lang w:eastAsia="en-GB"/>
              </w:rPr>
              <w:t>2 to 1+Y</w:t>
            </w:r>
          </w:p>
        </w:tc>
        <w:tc>
          <w:tcPr>
            <w:tcW w:w="4961" w:type="dxa"/>
          </w:tcPr>
          <w:p w:rsidR="007C2495" w:rsidRPr="00816C4A" w:rsidRDefault="007C2495" w:rsidP="000634A6">
            <w:pPr>
              <w:pStyle w:val="TAL"/>
            </w:pPr>
            <w:r w:rsidRPr="00816C4A">
              <w:t xml:space="preserve">Length </w:t>
            </w:r>
          </w:p>
        </w:tc>
        <w:tc>
          <w:tcPr>
            <w:tcW w:w="1417" w:type="dxa"/>
          </w:tcPr>
          <w:p w:rsidR="007C2495" w:rsidRPr="00816C4A" w:rsidRDefault="007C2495" w:rsidP="000634A6">
            <w:pPr>
              <w:pStyle w:val="TAC"/>
              <w:rPr>
                <w:lang w:eastAsia="en-GB"/>
              </w:rPr>
            </w:pPr>
            <w:r w:rsidRPr="00816C4A">
              <w:rPr>
                <w:lang w:eastAsia="en-GB"/>
              </w:rPr>
              <w:t>Y</w:t>
            </w:r>
          </w:p>
        </w:tc>
      </w:tr>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C"/>
            </w:pPr>
            <w:r w:rsidRPr="00816C4A">
              <w:t>(Y+2) to (Y+X+1)</w:t>
            </w:r>
          </w:p>
        </w:tc>
        <w:tc>
          <w:tcPr>
            <w:tcW w:w="4961" w:type="dxa"/>
          </w:tcPr>
          <w:p w:rsidR="007C2495" w:rsidRPr="00816C4A" w:rsidRDefault="007C2495" w:rsidP="000634A6">
            <w:pPr>
              <w:pStyle w:val="TAL"/>
              <w:rPr>
                <w:lang w:val="en-US"/>
              </w:rPr>
            </w:pPr>
            <w:r w:rsidRPr="00816C4A">
              <w:rPr>
                <w:lang w:val="sv-SE"/>
              </w:rPr>
              <w:t>CSG ID List</w:t>
            </w:r>
          </w:p>
        </w:tc>
        <w:tc>
          <w:tcPr>
            <w:tcW w:w="1417" w:type="dxa"/>
          </w:tcPr>
          <w:p w:rsidR="007C2495" w:rsidRPr="00816C4A" w:rsidRDefault="007C2495" w:rsidP="000634A6">
            <w:pPr>
              <w:pStyle w:val="TAC"/>
            </w:pPr>
            <w:r w:rsidRPr="00816C4A">
              <w:t>X (X&gt;1)</w:t>
            </w:r>
          </w:p>
        </w:tc>
      </w:tr>
    </w:tbl>
    <w:p w:rsidR="007C2495" w:rsidRPr="00816C4A" w:rsidRDefault="007C2495" w:rsidP="007C2495"/>
    <w:p w:rsidR="007C2495" w:rsidRPr="00816C4A" w:rsidRDefault="007C2495" w:rsidP="007C2495">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C2495" w:rsidRPr="00816C4A" w:rsidTr="000634A6">
        <w:tc>
          <w:tcPr>
            <w:tcW w:w="3420"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F"/>
              <w:keepLines w:val="0"/>
              <w:spacing w:after="0"/>
              <w:rPr>
                <w:lang w:val="en-US" w:eastAsia="en-GB"/>
              </w:rPr>
            </w:pPr>
            <w:r w:rsidRPr="00816C4A">
              <w:rPr>
                <w:lang w:val="en-US" w:eastAsia="en-GB"/>
              </w:rPr>
              <w:t>Length (bytes)</w:t>
            </w:r>
          </w:p>
        </w:tc>
      </w:tr>
      <w:tr w:rsidR="007C2495" w:rsidRPr="00816C4A" w:rsidTr="000634A6">
        <w:tc>
          <w:tcPr>
            <w:tcW w:w="3420"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C"/>
              <w:rPr>
                <w:lang w:val="en-US" w:eastAsia="en-GB"/>
              </w:rPr>
            </w:pPr>
            <w:r w:rsidRPr="00816C4A">
              <w:rPr>
                <w:lang w:val="en-US" w:eastAsia="en-GB"/>
              </w:rPr>
              <w:t>1</w:t>
            </w:r>
          </w:p>
        </w:tc>
      </w:tr>
      <w:tr w:rsidR="007C2495" w:rsidRPr="00816C4A" w:rsidTr="000634A6">
        <w:tc>
          <w:tcPr>
            <w:tcW w:w="3420"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C"/>
              <w:rPr>
                <w:lang w:val="en-US" w:eastAsia="en-GB"/>
              </w:rPr>
            </w:pPr>
            <w:r w:rsidRPr="00816C4A">
              <w:rPr>
                <w:lang w:val="en-US" w:eastAsia="en-GB"/>
              </w:rPr>
              <w:t>1</w:t>
            </w:r>
          </w:p>
        </w:tc>
      </w:tr>
      <w:tr w:rsidR="007C2495" w:rsidRPr="00816C4A" w:rsidTr="000634A6">
        <w:tc>
          <w:tcPr>
            <w:tcW w:w="3420"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C"/>
              <w:rPr>
                <w:snapToGrid w:val="0"/>
                <w:lang w:val="en-US" w:eastAsia="en-GB"/>
              </w:rPr>
            </w:pPr>
            <w:r w:rsidRPr="00816C4A">
              <w:rPr>
                <w:snapToGrid w:val="0"/>
                <w:lang w:val="en-US" w:eastAsia="en-GB"/>
              </w:rPr>
              <w:t>A</w:t>
            </w:r>
          </w:p>
        </w:tc>
      </w:tr>
      <w:tr w:rsidR="007C2495" w:rsidRPr="00816C4A" w:rsidTr="000634A6">
        <w:tc>
          <w:tcPr>
            <w:tcW w:w="3420"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C"/>
              <w:rPr>
                <w:snapToGrid w:val="0"/>
                <w:lang w:val="en-US" w:eastAsia="en-GB"/>
              </w:rPr>
            </w:pPr>
            <w:r w:rsidRPr="00816C4A">
              <w:rPr>
                <w:lang w:val="en-US" w:eastAsia="en-GB"/>
              </w:rPr>
              <w:t>1</w:t>
            </w:r>
          </w:p>
        </w:tc>
      </w:tr>
      <w:tr w:rsidR="007C2495" w:rsidRPr="00816C4A" w:rsidTr="000634A6">
        <w:tc>
          <w:tcPr>
            <w:tcW w:w="3420"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C"/>
              <w:rPr>
                <w:snapToGrid w:val="0"/>
                <w:lang w:val="en-US" w:eastAsia="en-GB"/>
              </w:rPr>
            </w:pPr>
            <w:r w:rsidRPr="00816C4A">
              <w:rPr>
                <w:lang w:val="en-US" w:eastAsia="en-GB"/>
              </w:rPr>
              <w:t>1</w:t>
            </w:r>
          </w:p>
        </w:tc>
      </w:tr>
      <w:tr w:rsidR="007C2495" w:rsidRPr="00816C4A" w:rsidTr="000634A6">
        <w:tc>
          <w:tcPr>
            <w:tcW w:w="3420"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rsidR="007C2495" w:rsidRPr="00816C4A" w:rsidRDefault="007C2495" w:rsidP="000634A6">
            <w:pPr>
              <w:pStyle w:val="TAC"/>
              <w:rPr>
                <w:snapToGrid w:val="0"/>
                <w:lang w:val="en-US" w:eastAsia="en-GB"/>
              </w:rPr>
            </w:pPr>
            <w:r w:rsidRPr="00816C4A">
              <w:rPr>
                <w:lang w:val="en-US" w:eastAsia="en-GB"/>
              </w:rPr>
              <w:t>B</w:t>
            </w:r>
          </w:p>
        </w:tc>
      </w:tr>
    </w:tbl>
    <w:p w:rsidR="007C2495" w:rsidRPr="00816C4A" w:rsidRDefault="007C2495" w:rsidP="007C2495"/>
    <w:p w:rsidR="007C2495" w:rsidRPr="00816C4A" w:rsidRDefault="007C2495" w:rsidP="007C2495">
      <w:r w:rsidRPr="00816C4A">
        <w:t>The CSG ID List TLV object shall contain one PLMN TLV object, Tag '80', followed by at least one CSG ID and Name TLV, Tag '81'. The CSG ID List TLV object can contain more than one PLMN TLV objects. Each CSG ID and Name TLV belongs to the previous PLMN.</w:t>
      </w:r>
    </w:p>
    <w:p w:rsidR="007C2495" w:rsidRPr="00816C4A" w:rsidRDefault="007C2495" w:rsidP="007C2495">
      <w:r w:rsidRPr="00816C4A">
        <w:t>Coding of PLMN object (Tag '80'):</w:t>
      </w:r>
    </w:p>
    <w:p w:rsidR="007C2495" w:rsidRPr="00816C4A" w:rsidRDefault="007C2495" w:rsidP="007C2495">
      <w:pPr>
        <w:pStyle w:val="B1"/>
      </w:pPr>
      <w:r w:rsidRPr="00816C4A">
        <w:t>Content:</w:t>
      </w:r>
    </w:p>
    <w:p w:rsidR="007C2495" w:rsidRPr="00816C4A" w:rsidRDefault="007C2495" w:rsidP="007C2495">
      <w:pPr>
        <w:pStyle w:val="B2"/>
      </w:pPr>
      <w:r w:rsidRPr="00816C4A">
        <w:t>Mobile Country Code (MCC) followed by the Mobile Network Code (MNC).</w:t>
      </w:r>
    </w:p>
    <w:p w:rsidR="007C2495" w:rsidRPr="00816C4A" w:rsidRDefault="007C2495" w:rsidP="007C2495">
      <w:pPr>
        <w:pStyle w:val="B1"/>
      </w:pPr>
      <w:r w:rsidRPr="00816C4A">
        <w:t>Coding:</w:t>
      </w:r>
    </w:p>
    <w:p w:rsidR="007C2495" w:rsidRPr="00816C4A" w:rsidRDefault="007C2495" w:rsidP="007C2495">
      <w:pPr>
        <w:pStyle w:val="B2"/>
      </w:pPr>
      <w:r w:rsidRPr="00816C4A">
        <w:t>according to TS 24.008 [9].</w:t>
      </w:r>
    </w:p>
    <w:p w:rsidR="007C2495" w:rsidRPr="00816C4A" w:rsidRDefault="007C2495" w:rsidP="007C2495">
      <w:r w:rsidRPr="00816C4A">
        <w:t>Coding of CSG ID and name (Tag '81'):</w:t>
      </w:r>
    </w:p>
    <w:p w:rsidR="007C2495" w:rsidRPr="00816C4A" w:rsidRDefault="007C2495" w:rsidP="007C2495">
      <w:pPr>
        <w:pStyle w:val="B1"/>
      </w:pPr>
      <w:r w:rsidRPr="00816C4A">
        <w:t>Content:</w:t>
      </w:r>
    </w:p>
    <w:p w:rsidR="007C2495" w:rsidRPr="00816C4A" w:rsidRDefault="007C2495" w:rsidP="007C2495">
      <w:pPr>
        <w:pStyle w:val="B2"/>
      </w:pPr>
      <w:r w:rsidRPr="00816C4A">
        <w:t>CSG ID and HNB Name</w:t>
      </w:r>
    </w:p>
    <w:p w:rsidR="007C2495" w:rsidRPr="00816C4A" w:rsidRDefault="007C2495" w:rsidP="007C2495">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7C2495" w:rsidRPr="00816C4A" w:rsidTr="000634A6">
        <w:trPr>
          <w:jc w:val="center"/>
        </w:trPr>
        <w:tc>
          <w:tcPr>
            <w:tcW w:w="1560"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rPr>
                <w:lang w:eastAsia="en-GB"/>
              </w:rPr>
            </w:pPr>
            <w:r w:rsidRPr="00816C4A">
              <w:rPr>
                <w:lang w:eastAsia="en-GB"/>
              </w:rPr>
              <w:t>4 bytes</w:t>
            </w:r>
          </w:p>
        </w:tc>
      </w:tr>
      <w:tr w:rsidR="007C2495" w:rsidRPr="00816C4A" w:rsidTr="000634A6">
        <w:trPr>
          <w:jc w:val="center"/>
        </w:trPr>
        <w:tc>
          <w:tcPr>
            <w:tcW w:w="1560"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rPr>
                <w:lang w:eastAsia="en-GB"/>
              </w:rPr>
            </w:pPr>
            <w:r w:rsidRPr="00816C4A">
              <w:rPr>
                <w:lang w:eastAsia="en-GB"/>
              </w:rPr>
              <w:t>B-4 bytes</w:t>
            </w:r>
          </w:p>
        </w:tc>
      </w:tr>
    </w:tbl>
    <w:p w:rsidR="007C2495" w:rsidRPr="00816C4A" w:rsidRDefault="007C2495" w:rsidP="007C2495">
      <w:pPr>
        <w:pStyle w:val="B5"/>
        <w:ind w:left="709"/>
      </w:pPr>
    </w:p>
    <w:p w:rsidR="007C2495" w:rsidRPr="00816C4A" w:rsidRDefault="007C2495" w:rsidP="007C2495">
      <w:pPr>
        <w:pStyle w:val="B2"/>
      </w:pPr>
      <w:r w:rsidRPr="00816C4A">
        <w:tab/>
        <w:t>CSG ID: as in EF</w:t>
      </w:r>
      <w:r w:rsidRPr="00816C4A">
        <w:rPr>
          <w:vertAlign w:val="subscript"/>
        </w:rPr>
        <w:t>ACSGL</w:t>
      </w:r>
      <w:r w:rsidRPr="00816C4A">
        <w:t>, in TS 31.102 [14].</w:t>
      </w:r>
    </w:p>
    <w:p w:rsidR="007C2495" w:rsidRPr="00816C4A" w:rsidRDefault="007C2495" w:rsidP="007C2495">
      <w:pPr>
        <w:pStyle w:val="B2"/>
      </w:pPr>
      <w:r w:rsidRPr="00816C4A">
        <w:t>HNB Name: as for HNB name in EF</w:t>
      </w:r>
      <w:r w:rsidRPr="00816C4A">
        <w:rPr>
          <w:vertAlign w:val="subscript"/>
        </w:rPr>
        <w:t>HNBN</w:t>
      </w:r>
      <w:r w:rsidRPr="00816C4A">
        <w:t xml:space="preserve"> in TS 31.102 [14].</w:t>
      </w:r>
    </w:p>
    <w:p w:rsidR="007C2495" w:rsidRPr="00816C4A" w:rsidRDefault="007C2495" w:rsidP="007C2495">
      <w:pPr>
        <w:pStyle w:val="Heading2"/>
      </w:pPr>
      <w:bookmarkStart w:id="2389" w:name="_Toc3201056"/>
      <w:bookmarkStart w:id="2390" w:name="_Toc20392799"/>
      <w:bookmarkStart w:id="2391" w:name="_Toc27774446"/>
      <w:bookmarkStart w:id="2392" w:name="_Toc44931261"/>
      <w:bookmarkStart w:id="2393" w:name="_Toc44932091"/>
      <w:bookmarkStart w:id="2394" w:name="_Toc44932571"/>
      <w:r w:rsidRPr="00816C4A">
        <w:lastRenderedPageBreak/>
        <w:t>8.101</w:t>
      </w:r>
      <w:r w:rsidRPr="00816C4A">
        <w:tab/>
        <w:t>CSG cell selection status</w:t>
      </w:r>
      <w:bookmarkEnd w:id="2389"/>
      <w:bookmarkEnd w:id="2390"/>
      <w:bookmarkEnd w:id="2391"/>
      <w:bookmarkEnd w:id="2392"/>
      <w:bookmarkEnd w:id="2393"/>
      <w:bookmarkEnd w:id="239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7C2495" w:rsidRPr="00816C4A" w:rsidTr="000634A6">
        <w:tblPrEx>
          <w:tblCellMar>
            <w:top w:w="0" w:type="dxa"/>
            <w:bottom w:w="0" w:type="dxa"/>
          </w:tblCellMar>
        </w:tblPrEx>
        <w:trPr>
          <w:cantSplit/>
          <w:jc w:val="center"/>
        </w:trPr>
        <w:tc>
          <w:tcPr>
            <w:tcW w:w="1559" w:type="dxa"/>
          </w:tcPr>
          <w:p w:rsidR="007C2495" w:rsidRPr="00816C4A" w:rsidRDefault="007C2495" w:rsidP="000634A6">
            <w:pPr>
              <w:pStyle w:val="TAH"/>
              <w:rPr>
                <w:lang w:eastAsia="en-GB"/>
              </w:rPr>
            </w:pPr>
            <w:r w:rsidRPr="00816C4A">
              <w:rPr>
                <w:lang w:eastAsia="en-GB"/>
              </w:rPr>
              <w:t>Byte(s)</w:t>
            </w:r>
          </w:p>
        </w:tc>
        <w:tc>
          <w:tcPr>
            <w:tcW w:w="4820" w:type="dxa"/>
          </w:tcPr>
          <w:p w:rsidR="007C2495" w:rsidRPr="00816C4A" w:rsidRDefault="007C2495" w:rsidP="000634A6">
            <w:pPr>
              <w:pStyle w:val="TAH"/>
              <w:rPr>
                <w:lang w:eastAsia="en-GB"/>
              </w:rPr>
            </w:pPr>
            <w:r w:rsidRPr="00816C4A">
              <w:rPr>
                <w:lang w:eastAsia="en-GB"/>
              </w:rPr>
              <w:t>Description</w:t>
            </w:r>
          </w:p>
        </w:tc>
        <w:tc>
          <w:tcPr>
            <w:tcW w:w="1416"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cantSplit/>
          <w:jc w:val="center"/>
        </w:trPr>
        <w:tc>
          <w:tcPr>
            <w:tcW w:w="1559" w:type="dxa"/>
          </w:tcPr>
          <w:p w:rsidR="007C2495" w:rsidRPr="00816C4A" w:rsidRDefault="007C2495" w:rsidP="000634A6">
            <w:pPr>
              <w:pStyle w:val="TAC"/>
              <w:rPr>
                <w:lang w:eastAsia="en-GB"/>
              </w:rPr>
            </w:pPr>
            <w:r w:rsidRPr="00816C4A">
              <w:rPr>
                <w:lang w:eastAsia="en-GB"/>
              </w:rPr>
              <w:t>1</w:t>
            </w:r>
          </w:p>
        </w:tc>
        <w:tc>
          <w:tcPr>
            <w:tcW w:w="4820" w:type="dxa"/>
          </w:tcPr>
          <w:p w:rsidR="007C2495" w:rsidRPr="00816C4A" w:rsidRDefault="007C2495" w:rsidP="000634A6">
            <w:pPr>
              <w:pStyle w:val="TAL"/>
              <w:rPr>
                <w:lang w:val="en-US"/>
              </w:rPr>
            </w:pPr>
            <w:r w:rsidRPr="00816C4A">
              <w:rPr>
                <w:lang w:val="en-US"/>
              </w:rPr>
              <w:t>CSG cell selection status tag</w:t>
            </w:r>
          </w:p>
        </w:tc>
        <w:tc>
          <w:tcPr>
            <w:tcW w:w="1416"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cantSplit/>
          <w:jc w:val="center"/>
        </w:trPr>
        <w:tc>
          <w:tcPr>
            <w:tcW w:w="1559" w:type="dxa"/>
          </w:tcPr>
          <w:p w:rsidR="007C2495" w:rsidRPr="00816C4A" w:rsidRDefault="007C2495" w:rsidP="000634A6">
            <w:pPr>
              <w:pStyle w:val="TAC"/>
              <w:rPr>
                <w:lang w:eastAsia="en-GB"/>
              </w:rPr>
            </w:pPr>
            <w:r w:rsidRPr="00816C4A">
              <w:rPr>
                <w:lang w:eastAsia="en-GB"/>
              </w:rPr>
              <w:t>2</w:t>
            </w:r>
          </w:p>
        </w:tc>
        <w:tc>
          <w:tcPr>
            <w:tcW w:w="4820" w:type="dxa"/>
          </w:tcPr>
          <w:p w:rsidR="007C2495" w:rsidRPr="00816C4A" w:rsidRDefault="007C2495" w:rsidP="000634A6">
            <w:pPr>
              <w:pStyle w:val="TAL"/>
            </w:pPr>
            <w:r w:rsidRPr="00816C4A">
              <w:t xml:space="preserve">Length </w:t>
            </w:r>
          </w:p>
        </w:tc>
        <w:tc>
          <w:tcPr>
            <w:tcW w:w="1416"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cantSplit/>
          <w:jc w:val="center"/>
        </w:trPr>
        <w:tc>
          <w:tcPr>
            <w:tcW w:w="1559" w:type="dxa"/>
          </w:tcPr>
          <w:p w:rsidR="007C2495" w:rsidRPr="00816C4A" w:rsidRDefault="007C2495" w:rsidP="000634A6">
            <w:pPr>
              <w:pStyle w:val="PL"/>
              <w:jc w:val="center"/>
              <w:rPr>
                <w:rFonts w:ascii="Arial" w:hAnsi="Arial"/>
                <w:noProof w:val="0"/>
                <w:sz w:val="18"/>
              </w:rPr>
            </w:pPr>
            <w:r w:rsidRPr="00816C4A">
              <w:rPr>
                <w:rFonts w:ascii="Arial" w:hAnsi="Arial"/>
                <w:noProof w:val="0"/>
                <w:sz w:val="18"/>
              </w:rPr>
              <w:t xml:space="preserve">3 </w:t>
            </w:r>
          </w:p>
        </w:tc>
        <w:tc>
          <w:tcPr>
            <w:tcW w:w="4820" w:type="dxa"/>
          </w:tcPr>
          <w:p w:rsidR="007C2495" w:rsidRPr="00816C4A" w:rsidRDefault="007C2495" w:rsidP="000634A6">
            <w:pPr>
              <w:pStyle w:val="TAR"/>
              <w:jc w:val="left"/>
            </w:pPr>
            <w:r w:rsidRPr="00816C4A">
              <w:t>CSG cell selection status</w:t>
            </w:r>
          </w:p>
        </w:tc>
        <w:tc>
          <w:tcPr>
            <w:tcW w:w="1416" w:type="dxa"/>
          </w:tcPr>
          <w:p w:rsidR="007C2495" w:rsidRPr="00816C4A" w:rsidRDefault="007C2495" w:rsidP="000634A6">
            <w:pPr>
              <w:pStyle w:val="PL"/>
              <w:jc w:val="center"/>
              <w:rPr>
                <w:rFonts w:ascii="Arial" w:hAnsi="Arial"/>
                <w:noProof w:val="0"/>
                <w:sz w:val="18"/>
              </w:rPr>
            </w:pPr>
            <w:r w:rsidRPr="00816C4A">
              <w:rPr>
                <w:rFonts w:ascii="Arial" w:hAnsi="Arial"/>
                <w:noProof w:val="0"/>
                <w:sz w:val="18"/>
              </w:rPr>
              <w:t>2</w:t>
            </w:r>
          </w:p>
        </w:tc>
      </w:tr>
    </w:tbl>
    <w:p w:rsidR="007C2495" w:rsidRPr="00816C4A" w:rsidRDefault="007C2495" w:rsidP="007C2495">
      <w:pPr>
        <w:pStyle w:val="B1"/>
        <w:outlineLvl w:val="0"/>
      </w:pPr>
    </w:p>
    <w:p w:rsidR="007C2495" w:rsidRPr="00816C4A" w:rsidRDefault="007C2495" w:rsidP="007C2495">
      <w:pPr>
        <w:pStyle w:val="B1"/>
      </w:pPr>
      <w:r w:rsidRPr="00816C4A">
        <w:t>Coding of CSG cell selection status:</w:t>
      </w:r>
    </w:p>
    <w:p w:rsidR="007C2495" w:rsidRPr="00816C4A" w:rsidRDefault="007C2495" w:rsidP="007C2495">
      <w:pPr>
        <w:pStyle w:val="B1"/>
      </w:pPr>
      <w:r w:rsidRPr="00816C4A">
        <w:t>Byte 1 : general information</w:t>
      </w:r>
    </w:p>
    <w:p w:rsidR="007C2495" w:rsidRPr="00816C4A" w:rsidRDefault="007C2495" w:rsidP="007C2495">
      <w:pPr>
        <w:pStyle w:val="B2"/>
      </w:pPr>
      <w:r>
        <w:t>-</w:t>
      </w:r>
      <w:r>
        <w:tab/>
      </w:r>
      <w:r w:rsidRPr="00816C4A">
        <w:t>'00'  = not camped on a CSG or Hybrid cell in the Allowed CSG list or the Operator CSG list</w:t>
      </w:r>
    </w:p>
    <w:p w:rsidR="007C2495" w:rsidRPr="00816C4A" w:rsidRDefault="007C2495" w:rsidP="007C2495">
      <w:pPr>
        <w:pStyle w:val="B2"/>
      </w:pPr>
      <w:r>
        <w:t>-</w:t>
      </w:r>
      <w:r>
        <w:tab/>
      </w:r>
      <w:r w:rsidRPr="00816C4A">
        <w:t>'01' = camped on a CSG or Hybrid cell of the Operator CSG list or Allowed CSG list</w:t>
      </w:r>
    </w:p>
    <w:p w:rsidR="007C2495" w:rsidRPr="00816C4A" w:rsidRDefault="007C2495" w:rsidP="007C2495">
      <w:pPr>
        <w:pStyle w:val="B2"/>
      </w:pPr>
      <w:r>
        <w:t>-</w:t>
      </w:r>
      <w:r>
        <w:tab/>
      </w:r>
      <w:r w:rsidRPr="00816C4A">
        <w:t>other values are RFU</w:t>
      </w:r>
    </w:p>
    <w:p w:rsidR="007C2495" w:rsidRPr="00816C4A" w:rsidRDefault="007C2495" w:rsidP="007C2495">
      <w:pPr>
        <w:ind w:firstLine="284"/>
      </w:pPr>
      <w:r w:rsidRPr="00816C4A">
        <w:t>Byte 2 : additional information</w:t>
      </w:r>
    </w:p>
    <w:p w:rsidR="007C2495" w:rsidRPr="00816C4A" w:rsidRDefault="007C2495" w:rsidP="007C2495">
      <w:pPr>
        <w:pStyle w:val="B2"/>
      </w:pPr>
      <w:r w:rsidRPr="00816C4A">
        <w:t xml:space="preserve">This byte may contain additional information. If additional information is present, bit b1 shall be set to 1. If b1 is set to 0, this byte shall be ignored. </w:t>
      </w:r>
    </w:p>
    <w:p w:rsidR="007C2495" w:rsidRPr="00816C4A" w:rsidRDefault="007C2495" w:rsidP="007C2495">
      <w:pPr>
        <w:pStyle w:val="B2"/>
      </w:pPr>
      <w:r w:rsidRPr="00816C4A">
        <w:t>Bits b7 and b8 indicate the CSG selection mechanism used; see TS 25.304 [59] and TS 36.304 [60].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blPrEx>
          <w:tblCellMar>
            <w:top w:w="0" w:type="dxa"/>
            <w:bottom w:w="0" w:type="dxa"/>
          </w:tblCellMar>
        </w:tblPrEx>
        <w:trPr>
          <w:gridAfter w:val="2"/>
          <w:wAfter w:w="5300" w:type="dxa"/>
          <w:trHeight w:val="280"/>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Additional information presence bit</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RFU</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RFU</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RFU</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Result of a manual CSG selection</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Result of another CSG selection type</w:t>
            </w:r>
          </w:p>
        </w:tc>
      </w:tr>
    </w:tbl>
    <w:p w:rsidR="007C2495" w:rsidRPr="00816C4A" w:rsidRDefault="007C2495" w:rsidP="007C2495"/>
    <w:p w:rsidR="007C2495" w:rsidRPr="00816C4A" w:rsidRDefault="007C2495" w:rsidP="007C2495">
      <w:pPr>
        <w:pStyle w:val="Heading2"/>
      </w:pPr>
      <w:bookmarkStart w:id="2395" w:name="_Toc3201057"/>
      <w:bookmarkStart w:id="2396" w:name="_Toc20392800"/>
      <w:bookmarkStart w:id="2397" w:name="_Toc27774447"/>
      <w:bookmarkStart w:id="2398" w:name="_Toc44931262"/>
      <w:bookmarkStart w:id="2399" w:name="_Toc44932092"/>
      <w:bookmarkStart w:id="2400" w:name="_Toc44932572"/>
      <w:r w:rsidRPr="00816C4A">
        <w:t>8.102</w:t>
      </w:r>
      <w:r w:rsidRPr="00816C4A">
        <w:tab/>
        <w:t>CSG ID</w:t>
      </w:r>
      <w:bookmarkEnd w:id="2395"/>
      <w:bookmarkEnd w:id="2396"/>
      <w:bookmarkEnd w:id="2397"/>
      <w:bookmarkEnd w:id="2398"/>
      <w:bookmarkEnd w:id="2399"/>
      <w:bookmarkEnd w:id="24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7C2495" w:rsidRPr="00816C4A" w:rsidTr="000634A6">
        <w:tblPrEx>
          <w:tblCellMar>
            <w:top w:w="0" w:type="dxa"/>
            <w:bottom w:w="0" w:type="dxa"/>
          </w:tblCellMar>
        </w:tblPrEx>
        <w:trPr>
          <w:cantSplit/>
          <w:jc w:val="center"/>
        </w:trPr>
        <w:tc>
          <w:tcPr>
            <w:tcW w:w="1559" w:type="dxa"/>
          </w:tcPr>
          <w:p w:rsidR="007C2495" w:rsidRPr="00816C4A" w:rsidRDefault="007C2495" w:rsidP="000634A6">
            <w:pPr>
              <w:pStyle w:val="TAH"/>
              <w:rPr>
                <w:lang w:eastAsia="en-GB"/>
              </w:rPr>
            </w:pPr>
            <w:r w:rsidRPr="00816C4A">
              <w:rPr>
                <w:lang w:eastAsia="en-GB"/>
              </w:rPr>
              <w:t>Byte(s)</w:t>
            </w:r>
          </w:p>
        </w:tc>
        <w:tc>
          <w:tcPr>
            <w:tcW w:w="4820" w:type="dxa"/>
          </w:tcPr>
          <w:p w:rsidR="007C2495" w:rsidRPr="00816C4A" w:rsidRDefault="007C2495" w:rsidP="000634A6">
            <w:pPr>
              <w:pStyle w:val="TAH"/>
              <w:rPr>
                <w:lang w:eastAsia="en-GB"/>
              </w:rPr>
            </w:pPr>
            <w:r w:rsidRPr="00816C4A">
              <w:rPr>
                <w:lang w:eastAsia="en-GB"/>
              </w:rPr>
              <w:t>Description</w:t>
            </w:r>
          </w:p>
        </w:tc>
        <w:tc>
          <w:tcPr>
            <w:tcW w:w="1416"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cantSplit/>
          <w:jc w:val="center"/>
        </w:trPr>
        <w:tc>
          <w:tcPr>
            <w:tcW w:w="1559" w:type="dxa"/>
          </w:tcPr>
          <w:p w:rsidR="007C2495" w:rsidRPr="00816C4A" w:rsidRDefault="007C2495" w:rsidP="000634A6">
            <w:pPr>
              <w:pStyle w:val="TAC"/>
              <w:rPr>
                <w:lang w:eastAsia="en-GB"/>
              </w:rPr>
            </w:pPr>
            <w:r w:rsidRPr="00816C4A">
              <w:rPr>
                <w:lang w:eastAsia="en-GB"/>
              </w:rPr>
              <w:t>1</w:t>
            </w:r>
          </w:p>
        </w:tc>
        <w:tc>
          <w:tcPr>
            <w:tcW w:w="4820" w:type="dxa"/>
          </w:tcPr>
          <w:p w:rsidR="007C2495" w:rsidRPr="00816C4A" w:rsidRDefault="007C2495" w:rsidP="000634A6">
            <w:pPr>
              <w:pStyle w:val="TAL"/>
              <w:rPr>
                <w:lang w:val="sv-SE"/>
              </w:rPr>
            </w:pPr>
            <w:r w:rsidRPr="00816C4A">
              <w:rPr>
                <w:lang w:val="sv-SE"/>
              </w:rPr>
              <w:t>CSG ID tag</w:t>
            </w:r>
          </w:p>
        </w:tc>
        <w:tc>
          <w:tcPr>
            <w:tcW w:w="1416"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cantSplit/>
          <w:jc w:val="center"/>
        </w:trPr>
        <w:tc>
          <w:tcPr>
            <w:tcW w:w="1559" w:type="dxa"/>
          </w:tcPr>
          <w:p w:rsidR="007C2495" w:rsidRPr="00816C4A" w:rsidRDefault="007C2495" w:rsidP="000634A6">
            <w:pPr>
              <w:pStyle w:val="TAC"/>
              <w:rPr>
                <w:lang w:eastAsia="en-GB"/>
              </w:rPr>
            </w:pPr>
            <w:r w:rsidRPr="00816C4A">
              <w:rPr>
                <w:lang w:eastAsia="en-GB"/>
              </w:rPr>
              <w:t>2</w:t>
            </w:r>
          </w:p>
        </w:tc>
        <w:tc>
          <w:tcPr>
            <w:tcW w:w="4820" w:type="dxa"/>
          </w:tcPr>
          <w:p w:rsidR="007C2495" w:rsidRPr="00816C4A" w:rsidRDefault="007C2495" w:rsidP="000634A6">
            <w:pPr>
              <w:pStyle w:val="TAL"/>
            </w:pPr>
            <w:r w:rsidRPr="00816C4A">
              <w:t xml:space="preserve">Length </w:t>
            </w:r>
          </w:p>
        </w:tc>
        <w:tc>
          <w:tcPr>
            <w:tcW w:w="1416"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cantSplit/>
          <w:jc w:val="center"/>
        </w:trPr>
        <w:tc>
          <w:tcPr>
            <w:tcW w:w="1559" w:type="dxa"/>
          </w:tcPr>
          <w:p w:rsidR="007C2495" w:rsidRPr="00816C4A" w:rsidRDefault="007C2495" w:rsidP="000634A6">
            <w:pPr>
              <w:pStyle w:val="PL"/>
              <w:jc w:val="center"/>
              <w:rPr>
                <w:rFonts w:ascii="Arial" w:hAnsi="Arial"/>
                <w:noProof w:val="0"/>
                <w:sz w:val="18"/>
              </w:rPr>
            </w:pPr>
            <w:r w:rsidRPr="00816C4A">
              <w:rPr>
                <w:rFonts w:ascii="Arial" w:hAnsi="Arial"/>
                <w:noProof w:val="0"/>
                <w:sz w:val="18"/>
              </w:rPr>
              <w:t>3 to X+2</w:t>
            </w:r>
          </w:p>
        </w:tc>
        <w:tc>
          <w:tcPr>
            <w:tcW w:w="4820" w:type="dxa"/>
          </w:tcPr>
          <w:p w:rsidR="007C2495" w:rsidRPr="00816C4A" w:rsidRDefault="007C2495" w:rsidP="000634A6">
            <w:pPr>
              <w:pStyle w:val="TAR"/>
              <w:jc w:val="left"/>
            </w:pPr>
            <w:r w:rsidRPr="00816C4A">
              <w:t>CSG ID</w:t>
            </w:r>
          </w:p>
        </w:tc>
        <w:tc>
          <w:tcPr>
            <w:tcW w:w="1416" w:type="dxa"/>
          </w:tcPr>
          <w:p w:rsidR="007C2495" w:rsidRPr="00816C4A" w:rsidRDefault="007C2495" w:rsidP="000634A6">
            <w:pPr>
              <w:pStyle w:val="PL"/>
              <w:jc w:val="center"/>
              <w:rPr>
                <w:rFonts w:ascii="Arial" w:hAnsi="Arial"/>
                <w:noProof w:val="0"/>
                <w:sz w:val="18"/>
              </w:rPr>
            </w:pPr>
            <w:r w:rsidRPr="00816C4A">
              <w:rPr>
                <w:rFonts w:ascii="Arial" w:hAnsi="Arial"/>
                <w:noProof w:val="0"/>
                <w:sz w:val="18"/>
              </w:rPr>
              <w:t>X</w:t>
            </w:r>
          </w:p>
        </w:tc>
      </w:tr>
    </w:tbl>
    <w:p w:rsidR="007C2495" w:rsidRPr="00816C4A" w:rsidRDefault="007C2495" w:rsidP="007C2495">
      <w:pPr>
        <w:pStyle w:val="B1"/>
        <w:outlineLvl w:val="0"/>
      </w:pPr>
    </w:p>
    <w:p w:rsidR="007C2495" w:rsidRPr="00816C4A" w:rsidRDefault="007C2495" w:rsidP="007C2495">
      <w:pPr>
        <w:pStyle w:val="B1"/>
      </w:pPr>
      <w:r w:rsidRPr="00816C4A">
        <w:t>Coding of CSG ID:</w:t>
      </w:r>
    </w:p>
    <w:p w:rsidR="007C2495" w:rsidRPr="00816C4A" w:rsidRDefault="007C2495" w:rsidP="007C2495">
      <w:pPr>
        <w:pStyle w:val="B2"/>
      </w:pPr>
      <w:r w:rsidRPr="00816C4A">
        <w:t>As for CSG ID in EF</w:t>
      </w:r>
      <w:r w:rsidRPr="00816C4A">
        <w:rPr>
          <w:vertAlign w:val="subscript"/>
        </w:rPr>
        <w:t>ACSGL</w:t>
      </w:r>
      <w:r w:rsidRPr="00816C4A">
        <w:t>, in TS 31.102 [14]</w:t>
      </w:r>
    </w:p>
    <w:p w:rsidR="007C2495" w:rsidRPr="00816C4A" w:rsidRDefault="007C2495" w:rsidP="007C2495">
      <w:pPr>
        <w:pStyle w:val="B1"/>
        <w:ind w:left="0" w:firstLine="0"/>
      </w:pPr>
    </w:p>
    <w:p w:rsidR="007C2495" w:rsidRPr="00816C4A" w:rsidRDefault="007C2495" w:rsidP="007C2495">
      <w:pPr>
        <w:pStyle w:val="Heading2"/>
        <w:rPr>
          <w:lang w:val="pt-BR"/>
        </w:rPr>
      </w:pPr>
      <w:bookmarkStart w:id="2401" w:name="_Toc3201058"/>
      <w:bookmarkStart w:id="2402" w:name="_Toc20392801"/>
      <w:bookmarkStart w:id="2403" w:name="_Toc27774448"/>
      <w:bookmarkStart w:id="2404" w:name="_Toc44931263"/>
      <w:bookmarkStart w:id="2405" w:name="_Toc44932093"/>
      <w:bookmarkStart w:id="2406" w:name="_Toc44932573"/>
      <w:r w:rsidRPr="00816C4A">
        <w:rPr>
          <w:lang w:val="pt-BR"/>
        </w:rPr>
        <w:t>8.103</w:t>
      </w:r>
      <w:r w:rsidRPr="00816C4A">
        <w:rPr>
          <w:lang w:val="pt-BR"/>
        </w:rPr>
        <w:tab/>
        <w:t>HNB name</w:t>
      </w:r>
      <w:bookmarkEnd w:id="2401"/>
      <w:bookmarkEnd w:id="2402"/>
      <w:bookmarkEnd w:id="2403"/>
      <w:bookmarkEnd w:id="2404"/>
      <w:bookmarkEnd w:id="2405"/>
      <w:bookmarkEnd w:id="240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7C2495" w:rsidRPr="00816C4A" w:rsidTr="000634A6">
        <w:tblPrEx>
          <w:tblCellMar>
            <w:top w:w="0" w:type="dxa"/>
            <w:bottom w:w="0" w:type="dxa"/>
          </w:tblCellMar>
        </w:tblPrEx>
        <w:trPr>
          <w:cantSplit/>
          <w:jc w:val="center"/>
        </w:trPr>
        <w:tc>
          <w:tcPr>
            <w:tcW w:w="1559" w:type="dxa"/>
          </w:tcPr>
          <w:p w:rsidR="007C2495" w:rsidRPr="00816C4A" w:rsidRDefault="007C2495" w:rsidP="000634A6">
            <w:pPr>
              <w:pStyle w:val="TAH"/>
              <w:rPr>
                <w:lang w:eastAsia="en-GB"/>
              </w:rPr>
            </w:pPr>
            <w:r w:rsidRPr="00816C4A">
              <w:rPr>
                <w:lang w:eastAsia="en-GB"/>
              </w:rPr>
              <w:t>Byte(s)</w:t>
            </w:r>
          </w:p>
        </w:tc>
        <w:tc>
          <w:tcPr>
            <w:tcW w:w="4820" w:type="dxa"/>
          </w:tcPr>
          <w:p w:rsidR="007C2495" w:rsidRPr="00816C4A" w:rsidRDefault="007C2495" w:rsidP="000634A6">
            <w:pPr>
              <w:pStyle w:val="TAH"/>
              <w:rPr>
                <w:lang w:eastAsia="en-GB"/>
              </w:rPr>
            </w:pPr>
            <w:r w:rsidRPr="00816C4A">
              <w:rPr>
                <w:lang w:eastAsia="en-GB"/>
              </w:rPr>
              <w:t>Description</w:t>
            </w:r>
          </w:p>
        </w:tc>
        <w:tc>
          <w:tcPr>
            <w:tcW w:w="1416"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cantSplit/>
          <w:jc w:val="center"/>
        </w:trPr>
        <w:tc>
          <w:tcPr>
            <w:tcW w:w="1559" w:type="dxa"/>
          </w:tcPr>
          <w:p w:rsidR="007C2495" w:rsidRPr="00816C4A" w:rsidRDefault="007C2495" w:rsidP="000634A6">
            <w:pPr>
              <w:pStyle w:val="TAC"/>
              <w:rPr>
                <w:lang w:eastAsia="en-GB"/>
              </w:rPr>
            </w:pPr>
            <w:r w:rsidRPr="00816C4A">
              <w:rPr>
                <w:lang w:eastAsia="en-GB"/>
              </w:rPr>
              <w:t>1</w:t>
            </w:r>
          </w:p>
        </w:tc>
        <w:tc>
          <w:tcPr>
            <w:tcW w:w="4820" w:type="dxa"/>
          </w:tcPr>
          <w:p w:rsidR="007C2495" w:rsidRPr="00816C4A" w:rsidRDefault="007C2495" w:rsidP="000634A6">
            <w:pPr>
              <w:pStyle w:val="TAL"/>
              <w:rPr>
                <w:lang w:val="de-DE"/>
              </w:rPr>
            </w:pPr>
            <w:r w:rsidRPr="00816C4A">
              <w:rPr>
                <w:lang w:val="de-DE"/>
              </w:rPr>
              <w:t>HNB name tag</w:t>
            </w:r>
          </w:p>
        </w:tc>
        <w:tc>
          <w:tcPr>
            <w:tcW w:w="1416"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cantSplit/>
          <w:jc w:val="center"/>
        </w:trPr>
        <w:tc>
          <w:tcPr>
            <w:tcW w:w="1559" w:type="dxa"/>
          </w:tcPr>
          <w:p w:rsidR="007C2495" w:rsidRPr="00816C4A" w:rsidRDefault="007C2495" w:rsidP="000634A6">
            <w:pPr>
              <w:pStyle w:val="TAC"/>
              <w:rPr>
                <w:lang w:eastAsia="en-GB"/>
              </w:rPr>
            </w:pPr>
            <w:r w:rsidRPr="00816C4A">
              <w:rPr>
                <w:lang w:eastAsia="en-GB"/>
              </w:rPr>
              <w:t>2</w:t>
            </w:r>
          </w:p>
        </w:tc>
        <w:tc>
          <w:tcPr>
            <w:tcW w:w="4820" w:type="dxa"/>
          </w:tcPr>
          <w:p w:rsidR="007C2495" w:rsidRPr="00816C4A" w:rsidRDefault="007C2495" w:rsidP="000634A6">
            <w:pPr>
              <w:pStyle w:val="TAL"/>
            </w:pPr>
            <w:r w:rsidRPr="00816C4A">
              <w:t xml:space="preserve">Length </w:t>
            </w:r>
          </w:p>
        </w:tc>
        <w:tc>
          <w:tcPr>
            <w:tcW w:w="1416"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cantSplit/>
          <w:jc w:val="center"/>
        </w:trPr>
        <w:tc>
          <w:tcPr>
            <w:tcW w:w="1559" w:type="dxa"/>
          </w:tcPr>
          <w:p w:rsidR="007C2495" w:rsidRPr="00816C4A" w:rsidRDefault="007C2495" w:rsidP="000634A6">
            <w:pPr>
              <w:pStyle w:val="PL"/>
              <w:jc w:val="center"/>
              <w:rPr>
                <w:rFonts w:ascii="Arial" w:hAnsi="Arial"/>
                <w:noProof w:val="0"/>
                <w:sz w:val="18"/>
              </w:rPr>
            </w:pPr>
            <w:r w:rsidRPr="00816C4A">
              <w:rPr>
                <w:rFonts w:ascii="Arial" w:hAnsi="Arial"/>
                <w:noProof w:val="0"/>
                <w:sz w:val="18"/>
              </w:rPr>
              <w:t>3 to 2+X</w:t>
            </w:r>
          </w:p>
        </w:tc>
        <w:tc>
          <w:tcPr>
            <w:tcW w:w="4820" w:type="dxa"/>
          </w:tcPr>
          <w:p w:rsidR="007C2495" w:rsidRPr="00816C4A" w:rsidRDefault="007C2495" w:rsidP="000634A6">
            <w:pPr>
              <w:pStyle w:val="TAR"/>
              <w:jc w:val="left"/>
            </w:pPr>
            <w:r w:rsidRPr="00816C4A">
              <w:t>HNB name</w:t>
            </w:r>
          </w:p>
        </w:tc>
        <w:tc>
          <w:tcPr>
            <w:tcW w:w="1416" w:type="dxa"/>
          </w:tcPr>
          <w:p w:rsidR="007C2495" w:rsidRPr="00816C4A" w:rsidRDefault="007C2495" w:rsidP="000634A6">
            <w:pPr>
              <w:pStyle w:val="PL"/>
              <w:jc w:val="center"/>
              <w:rPr>
                <w:rFonts w:ascii="Arial" w:hAnsi="Arial"/>
                <w:noProof w:val="0"/>
                <w:sz w:val="18"/>
              </w:rPr>
            </w:pPr>
            <w:r w:rsidRPr="00816C4A">
              <w:rPr>
                <w:rFonts w:ascii="Arial" w:hAnsi="Arial"/>
                <w:noProof w:val="0"/>
                <w:sz w:val="18"/>
              </w:rPr>
              <w:t>X</w:t>
            </w:r>
          </w:p>
        </w:tc>
      </w:tr>
    </w:tbl>
    <w:p w:rsidR="007C2495" w:rsidRPr="00816C4A" w:rsidRDefault="007C2495" w:rsidP="007C2495">
      <w:pPr>
        <w:pStyle w:val="B1"/>
        <w:outlineLvl w:val="0"/>
      </w:pPr>
    </w:p>
    <w:p w:rsidR="007C2495" w:rsidRPr="00816C4A" w:rsidRDefault="007C2495" w:rsidP="007C2495">
      <w:pPr>
        <w:pStyle w:val="B1"/>
      </w:pPr>
      <w:r w:rsidRPr="00816C4A">
        <w:t>Coding of HNB name:</w:t>
      </w:r>
    </w:p>
    <w:p w:rsidR="007C2495" w:rsidRPr="00816C4A" w:rsidRDefault="007C2495" w:rsidP="007C2495">
      <w:pPr>
        <w:pStyle w:val="B2"/>
      </w:pPr>
      <w:r w:rsidRPr="00816C4A">
        <w:t>As for HNB name in EF</w:t>
      </w:r>
      <w:r w:rsidRPr="00816C4A">
        <w:rPr>
          <w:vertAlign w:val="subscript"/>
        </w:rPr>
        <w:t>HNBN</w:t>
      </w:r>
      <w:r w:rsidRPr="00816C4A">
        <w:t xml:space="preserve"> in TS 31.102 [14]</w:t>
      </w:r>
    </w:p>
    <w:p w:rsidR="007C2495" w:rsidRPr="00816C4A" w:rsidRDefault="007C2495" w:rsidP="007C2495">
      <w:pPr>
        <w:pStyle w:val="Heading2"/>
      </w:pPr>
      <w:bookmarkStart w:id="2407" w:name="_Toc3201059"/>
      <w:bookmarkStart w:id="2408" w:name="_Toc20392802"/>
      <w:bookmarkStart w:id="2409" w:name="_Toc27774449"/>
      <w:bookmarkStart w:id="2410" w:name="_Toc44931264"/>
      <w:bookmarkStart w:id="2411" w:name="_Toc44932094"/>
      <w:bookmarkStart w:id="2412" w:name="_Toc44932574"/>
      <w:r w:rsidRPr="00816C4A">
        <w:lastRenderedPageBreak/>
        <w:t>8.104</w:t>
      </w:r>
      <w:r w:rsidRPr="00816C4A">
        <w:tab/>
        <w:t>Activate descriptor</w:t>
      </w:r>
      <w:bookmarkEnd w:id="2407"/>
      <w:bookmarkEnd w:id="2408"/>
      <w:bookmarkEnd w:id="2409"/>
      <w:bookmarkEnd w:id="2410"/>
      <w:bookmarkEnd w:id="2411"/>
      <w:bookmarkEnd w:id="2412"/>
    </w:p>
    <w:p w:rsidR="007C2495" w:rsidRPr="00816C4A" w:rsidRDefault="007C2495" w:rsidP="007C2495">
      <w:pPr>
        <w:pStyle w:val="B1"/>
        <w:ind w:left="0" w:firstLine="0"/>
      </w:pPr>
      <w:r w:rsidRPr="00816C4A">
        <w:t>Not required by 3GPP.</w:t>
      </w:r>
    </w:p>
    <w:p w:rsidR="007C2495" w:rsidRPr="00816C4A" w:rsidRDefault="007C2495" w:rsidP="007C2495">
      <w:pPr>
        <w:pStyle w:val="Heading2"/>
      </w:pPr>
      <w:bookmarkStart w:id="2413" w:name="_Toc3201060"/>
      <w:bookmarkStart w:id="2414" w:name="_Toc20392803"/>
      <w:bookmarkStart w:id="2415" w:name="_Toc27774450"/>
      <w:bookmarkStart w:id="2416" w:name="_Toc44931265"/>
      <w:bookmarkStart w:id="2417" w:name="_Toc44932095"/>
      <w:bookmarkStart w:id="2418" w:name="_Toc44932575"/>
      <w:r w:rsidRPr="00816C4A">
        <w:t>8.105</w:t>
      </w:r>
      <w:r w:rsidRPr="00816C4A">
        <w:tab/>
        <w:t>Broadcast Network information</w:t>
      </w:r>
      <w:bookmarkEnd w:id="2413"/>
      <w:bookmarkEnd w:id="2414"/>
      <w:bookmarkEnd w:id="2415"/>
      <w:bookmarkEnd w:id="2416"/>
      <w:bookmarkEnd w:id="2417"/>
      <w:bookmarkEnd w:id="2418"/>
    </w:p>
    <w:p w:rsidR="007C2495" w:rsidRPr="00816C4A" w:rsidRDefault="007C2495" w:rsidP="007C2495">
      <w:pPr>
        <w:pStyle w:val="B1"/>
        <w:ind w:left="0" w:firstLine="0"/>
      </w:pPr>
      <w:r w:rsidRPr="00816C4A">
        <w:t>Not required by 3GPP.</w:t>
      </w:r>
    </w:p>
    <w:p w:rsidR="007C2495" w:rsidRPr="00816C4A" w:rsidRDefault="007C2495" w:rsidP="007C2495">
      <w:pPr>
        <w:pStyle w:val="Heading2"/>
      </w:pPr>
      <w:bookmarkStart w:id="2419" w:name="_Toc3201061"/>
      <w:bookmarkStart w:id="2420" w:name="_Toc20392804"/>
      <w:bookmarkStart w:id="2421" w:name="_Toc27774451"/>
      <w:bookmarkStart w:id="2422" w:name="_Toc44931266"/>
      <w:bookmarkStart w:id="2423" w:name="_Toc44932096"/>
      <w:bookmarkStart w:id="2424" w:name="_Toc44932576"/>
      <w:r>
        <w:t>8.106</w:t>
      </w:r>
      <w:r>
        <w:tab/>
      </w:r>
      <w:r w:rsidRPr="00816C4A">
        <w:t>Contactless state request</w:t>
      </w:r>
      <w:bookmarkEnd w:id="2419"/>
      <w:bookmarkEnd w:id="2420"/>
      <w:bookmarkEnd w:id="2421"/>
      <w:bookmarkEnd w:id="2422"/>
      <w:bookmarkEnd w:id="2423"/>
      <w:bookmarkEnd w:id="2424"/>
    </w:p>
    <w:p w:rsidR="007C2495" w:rsidRPr="00816C4A" w:rsidRDefault="007C2495" w:rsidP="007C2495">
      <w:pPr>
        <w:pStyle w:val="B1"/>
        <w:ind w:left="0" w:firstLine="0"/>
      </w:pPr>
      <w:r w:rsidRPr="00816C4A">
        <w:t>Not required by 3GPP.</w:t>
      </w:r>
    </w:p>
    <w:p w:rsidR="007C2495" w:rsidRPr="00816C4A" w:rsidRDefault="007C2495" w:rsidP="007C2495">
      <w:pPr>
        <w:pStyle w:val="Heading2"/>
      </w:pPr>
      <w:bookmarkStart w:id="2425" w:name="_Toc3201062"/>
      <w:bookmarkStart w:id="2426" w:name="_Toc20392805"/>
      <w:bookmarkStart w:id="2427" w:name="_Toc27774452"/>
      <w:bookmarkStart w:id="2428" w:name="_Toc44931267"/>
      <w:bookmarkStart w:id="2429" w:name="_Toc44932097"/>
      <w:bookmarkStart w:id="2430" w:name="_Toc44932577"/>
      <w:r w:rsidRPr="00816C4A">
        <w:t>8.107</w:t>
      </w:r>
      <w:r w:rsidRPr="00816C4A">
        <w:tab/>
        <w:t>Contactless functionality state</w:t>
      </w:r>
      <w:bookmarkEnd w:id="2425"/>
      <w:bookmarkEnd w:id="2426"/>
      <w:bookmarkEnd w:id="2427"/>
      <w:bookmarkEnd w:id="2428"/>
      <w:bookmarkEnd w:id="2429"/>
      <w:bookmarkEnd w:id="2430"/>
    </w:p>
    <w:p w:rsidR="007C2495" w:rsidRPr="00816C4A" w:rsidRDefault="007C2495" w:rsidP="007C2495">
      <w:pPr>
        <w:pStyle w:val="B1"/>
        <w:ind w:left="0" w:firstLine="0"/>
      </w:pPr>
      <w:r w:rsidRPr="00816C4A">
        <w:t>Not required by 3GPP.</w:t>
      </w:r>
    </w:p>
    <w:p w:rsidR="007C2495" w:rsidRPr="00816C4A" w:rsidRDefault="007C2495" w:rsidP="007C2495">
      <w:pPr>
        <w:pStyle w:val="Heading2"/>
      </w:pPr>
      <w:bookmarkStart w:id="2431" w:name="_Toc3201063"/>
      <w:bookmarkStart w:id="2432" w:name="_Toc20392806"/>
      <w:bookmarkStart w:id="2433" w:name="_Toc27774453"/>
      <w:bookmarkStart w:id="2434" w:name="_Toc44931268"/>
      <w:bookmarkStart w:id="2435" w:name="_Toc44932098"/>
      <w:bookmarkStart w:id="2436" w:name="_Toc44932578"/>
      <w:r w:rsidRPr="00816C4A">
        <w:t>8.108</w:t>
      </w:r>
      <w:r w:rsidRPr="00816C4A">
        <w:tab/>
        <w:t>IMS URI</w:t>
      </w:r>
      <w:bookmarkEnd w:id="2431"/>
      <w:bookmarkEnd w:id="2432"/>
      <w:bookmarkEnd w:id="2433"/>
      <w:bookmarkEnd w:id="2434"/>
      <w:bookmarkEnd w:id="2435"/>
      <w:bookmarkEnd w:id="2436"/>
      <w:r w:rsidRPr="00816C4A">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X</w:t>
            </w:r>
          </w:p>
        </w:tc>
      </w:tr>
    </w:tbl>
    <w:p w:rsidR="007C2495" w:rsidRPr="00816C4A" w:rsidRDefault="007C2495" w:rsidP="007C2495"/>
    <w:p w:rsidR="007C2495" w:rsidRPr="00816C4A" w:rsidRDefault="007C2495" w:rsidP="007C2495">
      <w:pPr>
        <w:rPr>
          <w:lang w:val="en-US"/>
        </w:rPr>
      </w:pPr>
      <w:r w:rsidRPr="00816C4A">
        <w:rPr>
          <w:lang w:val="en-US"/>
        </w:rPr>
        <w:t>Content :</w:t>
      </w:r>
    </w:p>
    <w:p w:rsidR="007C2495" w:rsidRPr="00816C4A" w:rsidRDefault="007C2495" w:rsidP="007C2495">
      <w:pPr>
        <w:pStyle w:val="B1"/>
      </w:pPr>
      <w:r w:rsidRPr="00816C4A">
        <w:rPr>
          <w:lang w:val="en-US"/>
        </w:rPr>
        <w:t>IMS URI shall take the form of IMPU, which is SIP URI or tel URI, as defined in TS 24.229 [52]</w:t>
      </w:r>
    </w:p>
    <w:p w:rsidR="007C2495" w:rsidRPr="00816C4A" w:rsidRDefault="007C2495" w:rsidP="007C2495">
      <w:r w:rsidRPr="00816C4A">
        <w:t>Coding of IMS URI</w:t>
      </w:r>
    </w:p>
    <w:p w:rsidR="007C2495" w:rsidRPr="00816C4A" w:rsidRDefault="007C2495" w:rsidP="007C2495">
      <w:pPr>
        <w:pStyle w:val="B1"/>
      </w:pPr>
      <w:r w:rsidRPr="00816C4A">
        <w:t>As defined in TS 24.229 [52]</w:t>
      </w:r>
    </w:p>
    <w:p w:rsidR="007C2495" w:rsidRPr="00816C4A" w:rsidRDefault="007C2495" w:rsidP="007C2495">
      <w:pPr>
        <w:pStyle w:val="Heading2"/>
      </w:pPr>
      <w:bookmarkStart w:id="2437" w:name="_Toc3201064"/>
      <w:bookmarkStart w:id="2438" w:name="_Toc20392807"/>
      <w:bookmarkStart w:id="2439" w:name="_Toc27774454"/>
      <w:bookmarkStart w:id="2440" w:name="_Toc44931269"/>
      <w:bookmarkStart w:id="2441" w:name="_Toc44932099"/>
      <w:bookmarkStart w:id="2442" w:name="_Toc44932579"/>
      <w:r w:rsidRPr="00816C4A">
        <w:t>8.109</w:t>
      </w:r>
      <w:r w:rsidRPr="00816C4A">
        <w:tab/>
        <w:t>Extended registry application data</w:t>
      </w:r>
      <w:bookmarkEnd w:id="2437"/>
      <w:bookmarkEnd w:id="2438"/>
      <w:bookmarkEnd w:id="2439"/>
      <w:bookmarkEnd w:id="2440"/>
      <w:bookmarkEnd w:id="2441"/>
      <w:bookmarkEnd w:id="2442"/>
    </w:p>
    <w:p w:rsidR="007C2495" w:rsidRPr="00816C4A" w:rsidRDefault="007C2495" w:rsidP="007C2495">
      <w:pPr>
        <w:rPr>
          <w:noProof/>
        </w:rPr>
      </w:pPr>
      <w:r w:rsidRPr="00816C4A">
        <w:rPr>
          <w:noProof/>
        </w:rPr>
        <w:t>See ETSI TS 102 223 [32] clause 8.93.</w:t>
      </w:r>
    </w:p>
    <w:p w:rsidR="007C2495" w:rsidRPr="00816C4A" w:rsidRDefault="007C2495" w:rsidP="007C2495">
      <w:pPr>
        <w:pStyle w:val="Heading2"/>
      </w:pPr>
      <w:bookmarkStart w:id="2443" w:name="_Toc3201065"/>
      <w:bookmarkStart w:id="2444" w:name="_Toc20392808"/>
      <w:bookmarkStart w:id="2445" w:name="_Toc27774455"/>
      <w:bookmarkStart w:id="2446" w:name="_Toc44931270"/>
      <w:bookmarkStart w:id="2447" w:name="_Toc44932100"/>
      <w:bookmarkStart w:id="2448" w:name="_Toc44932580"/>
      <w:r w:rsidRPr="00816C4A">
        <w:t>8.110</w:t>
      </w:r>
      <w:r w:rsidRPr="00816C4A">
        <w:tab/>
        <w:t>IARI</w:t>
      </w:r>
      <w:bookmarkEnd w:id="2443"/>
      <w:bookmarkEnd w:id="2444"/>
      <w:bookmarkEnd w:id="2445"/>
      <w:bookmarkEnd w:id="2446"/>
      <w:bookmarkEnd w:id="2447"/>
      <w:bookmarkEnd w:id="2448"/>
    </w:p>
    <w:p w:rsidR="007C2495" w:rsidRPr="00816C4A" w:rsidRDefault="007C2495" w:rsidP="007C2495"/>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Y</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X</w:t>
            </w:r>
          </w:p>
        </w:tc>
      </w:tr>
      <w:tr w:rsidR="007C2495" w:rsidRPr="00816C4A" w:rsidTr="000634A6">
        <w:tblPrEx>
          <w:tblCellMar>
            <w:top w:w="0" w:type="dxa"/>
            <w:bottom w:w="0" w:type="dxa"/>
          </w:tblCellMar>
        </w:tblPrEx>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jc w:val="left"/>
              <w:rPr>
                <w:lang w:eastAsia="en-GB"/>
              </w:rPr>
            </w:pPr>
            <w:r w:rsidRPr="00816C4A">
              <w:rPr>
                <w:lang w:eastAsia="en-GB"/>
              </w:rPr>
              <w:t>NOTE: X&gt;0</w:t>
            </w:r>
          </w:p>
        </w:tc>
      </w:tr>
    </w:tbl>
    <w:p w:rsidR="007C2495" w:rsidRPr="00816C4A" w:rsidRDefault="007C2495" w:rsidP="007C2495">
      <w:pPr>
        <w:ind w:left="567"/>
      </w:pPr>
    </w:p>
    <w:p w:rsidR="007C2495" w:rsidRDefault="007C2495" w:rsidP="007C2495">
      <w:r w:rsidRPr="00816C4A">
        <w:t>Coding:</w:t>
      </w:r>
    </w:p>
    <w:p w:rsidR="007C2495" w:rsidRPr="00816C4A" w:rsidRDefault="007C2495" w:rsidP="007C2495">
      <w:pPr>
        <w:pStyle w:val="B1"/>
      </w:pPr>
      <w:r>
        <w:t>-</w:t>
      </w:r>
      <w:r>
        <w:tab/>
      </w:r>
      <w:r w:rsidRPr="00816C4A">
        <w:t>IARI value shall be coded as specified in TS 24.229 [52].</w:t>
      </w:r>
    </w:p>
    <w:p w:rsidR="007C2495" w:rsidRPr="00816C4A" w:rsidRDefault="007C2495" w:rsidP="007C2495">
      <w:pPr>
        <w:pStyle w:val="Heading2"/>
      </w:pPr>
      <w:bookmarkStart w:id="2449" w:name="_Toc3201066"/>
      <w:bookmarkStart w:id="2450" w:name="_Toc20392809"/>
      <w:bookmarkStart w:id="2451" w:name="_Toc27774456"/>
      <w:bookmarkStart w:id="2452" w:name="_Toc44931271"/>
      <w:bookmarkStart w:id="2453" w:name="_Toc44932101"/>
      <w:bookmarkStart w:id="2454" w:name="_Toc44932581"/>
      <w:r w:rsidRPr="00816C4A">
        <w:lastRenderedPageBreak/>
        <w:t>8.111</w:t>
      </w:r>
      <w:r w:rsidRPr="00816C4A">
        <w:tab/>
        <w:t>IMPU List</w:t>
      </w:r>
      <w:bookmarkEnd w:id="2449"/>
      <w:bookmarkEnd w:id="2450"/>
      <w:bookmarkEnd w:id="2451"/>
      <w:bookmarkEnd w:id="2452"/>
      <w:bookmarkEnd w:id="2453"/>
      <w:bookmarkEnd w:id="245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Change w:id="2455">
          <w:tblGrid>
            <w:gridCol w:w="1276"/>
            <w:gridCol w:w="4961"/>
            <w:gridCol w:w="1417"/>
          </w:tblGrid>
        </w:tblGridChange>
      </w:tblGrid>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color w:val="000000"/>
                <w:lang w:eastAsia="en-GB"/>
              </w:rPr>
            </w:pPr>
            <w:r w:rsidRPr="00816C4A">
              <w:rPr>
                <w:color w:val="000000"/>
                <w:lang w:eastAsia="en-GB"/>
              </w:rPr>
              <w:t>Length</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Z</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w:t>
            </w:r>
          </w:p>
        </w:tc>
      </w:tr>
    </w:tbl>
    <w:p w:rsidR="007C2495" w:rsidRPr="00816C4A" w:rsidRDefault="007C2495" w:rsidP="007C2495">
      <w:pPr>
        <w:ind w:left="567"/>
        <w:rPr>
          <w:color w:val="000000"/>
        </w:rPr>
      </w:pPr>
    </w:p>
    <w:p w:rsidR="007C2495" w:rsidRPr="00816C4A" w:rsidRDefault="007C2495" w:rsidP="007C2495">
      <w:r w:rsidRPr="00816C4A">
        <w:t>Coding:</w:t>
      </w:r>
    </w:p>
    <w:p w:rsidR="007C2495" w:rsidRPr="00816C4A" w:rsidRDefault="007C2495" w:rsidP="007C2495">
      <w:pPr>
        <w:pStyle w:val="B1"/>
        <w:rPr>
          <w:noProof/>
        </w:rPr>
      </w:pPr>
      <w:r>
        <w:t>-</w:t>
      </w:r>
      <w:r>
        <w:tab/>
      </w:r>
      <w:r w:rsidRPr="00816C4A">
        <w:t xml:space="preserve">For contents and syntax of URI TLV data object values see IETF RFC 3261 [53]. The URI shall be encoded to an octet string according to UTF-8 encoding rules as specified in IETF RFC 3629 [54]. The tag value of the URI TLV data object shall be '80'.  </w:t>
      </w:r>
    </w:p>
    <w:p w:rsidR="007C2495" w:rsidRPr="00816C4A" w:rsidRDefault="007C2495" w:rsidP="007C2495">
      <w:pPr>
        <w:pStyle w:val="Heading2"/>
        <w:rPr>
          <w:color w:val="000000"/>
        </w:rPr>
      </w:pPr>
      <w:bookmarkStart w:id="2456" w:name="_Toc3201067"/>
      <w:bookmarkStart w:id="2457" w:name="_Toc20392810"/>
      <w:bookmarkStart w:id="2458" w:name="_Toc27774457"/>
      <w:bookmarkStart w:id="2459" w:name="_Toc44931272"/>
      <w:bookmarkStart w:id="2460" w:name="_Toc44932102"/>
      <w:bookmarkStart w:id="2461" w:name="_Toc44932582"/>
      <w:r w:rsidRPr="00816C4A">
        <w:t>8.112</w:t>
      </w:r>
      <w:r w:rsidRPr="00816C4A">
        <w:tab/>
      </w:r>
      <w:r w:rsidRPr="00816C4A">
        <w:rPr>
          <w:color w:val="000000"/>
        </w:rPr>
        <w:t>IMS status code</w:t>
      </w:r>
      <w:bookmarkEnd w:id="2456"/>
      <w:bookmarkEnd w:id="2457"/>
      <w:bookmarkEnd w:id="2458"/>
      <w:bookmarkEnd w:id="2459"/>
      <w:bookmarkEnd w:id="2460"/>
      <w:bookmarkEnd w:id="246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color w:val="000000"/>
                <w:lang w:eastAsia="en-GB"/>
              </w:rPr>
            </w:pPr>
            <w:r w:rsidRPr="00816C4A">
              <w:rPr>
                <w:color w:val="000000"/>
                <w:lang w:eastAsia="en-GB"/>
              </w:rPr>
              <w:t>Length</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color w:val="000000"/>
                <w:lang w:eastAsia="en-GB"/>
              </w:rPr>
            </w:pPr>
            <w:r w:rsidRPr="00816C4A">
              <w:rPr>
                <w:color w:val="000000"/>
                <w:lang w:eastAsia="en-GB"/>
              </w:rPr>
              <w:t>X</w:t>
            </w:r>
          </w:p>
        </w:tc>
      </w:tr>
      <w:tr w:rsidR="007C2495" w:rsidRPr="00816C4A" w:rsidTr="000634A6">
        <w:tblPrEx>
          <w:tblCellMar>
            <w:top w:w="0" w:type="dxa"/>
            <w:bottom w:w="0" w:type="dxa"/>
          </w:tblCellMar>
        </w:tblPrEx>
        <w:trPr>
          <w:jc w:val="center"/>
        </w:trPr>
        <w:tc>
          <w:tcPr>
            <w:tcW w:w="7654" w:type="dxa"/>
            <w:gridSpan w:val="3"/>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jc w:val="left"/>
              <w:rPr>
                <w:lang w:eastAsia="en-GB"/>
              </w:rPr>
            </w:pPr>
            <w:r w:rsidRPr="00816C4A">
              <w:rPr>
                <w:lang w:eastAsia="en-GB"/>
              </w:rPr>
              <w:t>NOTE: X&gt;0</w:t>
            </w:r>
          </w:p>
        </w:tc>
      </w:tr>
    </w:tbl>
    <w:p w:rsidR="007C2495" w:rsidRPr="00816C4A" w:rsidRDefault="007C2495" w:rsidP="007C2495">
      <w:pPr>
        <w:ind w:left="567"/>
        <w:rPr>
          <w:color w:val="000000"/>
        </w:rPr>
      </w:pPr>
    </w:p>
    <w:p w:rsidR="007C2495" w:rsidRPr="00816C4A" w:rsidRDefault="007C2495" w:rsidP="007C2495">
      <w:r w:rsidRPr="00816C4A">
        <w:t>Content</w:t>
      </w:r>
    </w:p>
    <w:p w:rsidR="007C2495" w:rsidRPr="00816C4A" w:rsidRDefault="007C2495" w:rsidP="007C2495">
      <w:pPr>
        <w:pStyle w:val="B1"/>
      </w:pPr>
      <w:r>
        <w:t>-</w:t>
      </w:r>
      <w:r>
        <w:tab/>
      </w:r>
      <w:r w:rsidRPr="00816C4A">
        <w:t>IMS status code as specified in 3GPP TS 24.229 [52]</w:t>
      </w:r>
    </w:p>
    <w:p w:rsidR="007C2495" w:rsidRPr="00816C4A" w:rsidRDefault="007C2495" w:rsidP="007C2495">
      <w:r w:rsidRPr="00816C4A">
        <w:t>Coding:</w:t>
      </w:r>
    </w:p>
    <w:p w:rsidR="007C2495" w:rsidRPr="00816C4A" w:rsidRDefault="007C2495" w:rsidP="007C2495">
      <w:pPr>
        <w:pStyle w:val="B1"/>
        <w:rPr>
          <w:noProof/>
        </w:rPr>
      </w:pPr>
      <w:r>
        <w:t>-</w:t>
      </w:r>
      <w:r>
        <w:tab/>
      </w:r>
      <w:r w:rsidRPr="00816C4A">
        <w:t>Sequence of digits in ASCII format.</w:t>
      </w:r>
    </w:p>
    <w:p w:rsidR="007C2495" w:rsidRPr="00816C4A" w:rsidRDefault="007C2495" w:rsidP="007C2495">
      <w:pPr>
        <w:pStyle w:val="Heading2"/>
      </w:pPr>
      <w:bookmarkStart w:id="2462" w:name="_Toc3201068"/>
      <w:bookmarkStart w:id="2463" w:name="_Toc20392811"/>
      <w:bookmarkStart w:id="2464" w:name="_Toc27774458"/>
      <w:bookmarkStart w:id="2465" w:name="_Toc44931273"/>
      <w:bookmarkStart w:id="2466" w:name="_Toc44932103"/>
      <w:bookmarkStart w:id="2467" w:name="_Toc44932583"/>
      <w:r w:rsidRPr="00816C4A">
        <w:t>8.113</w:t>
      </w:r>
      <w:r w:rsidRPr="00816C4A">
        <w:tab/>
        <w:t>eCAT client profile</w:t>
      </w:r>
      <w:bookmarkEnd w:id="2462"/>
      <w:bookmarkEnd w:id="2463"/>
      <w:bookmarkEnd w:id="2464"/>
      <w:bookmarkEnd w:id="2465"/>
      <w:bookmarkEnd w:id="2466"/>
      <w:bookmarkEnd w:id="2467"/>
    </w:p>
    <w:p w:rsidR="007C2495" w:rsidRPr="00816C4A" w:rsidRDefault="007C2495" w:rsidP="007C2495">
      <w:pPr>
        <w:rPr>
          <w:noProof/>
        </w:rPr>
      </w:pPr>
      <w:r w:rsidRPr="00816C4A">
        <w:t>Not required by 3GPP.</w:t>
      </w:r>
    </w:p>
    <w:p w:rsidR="007C2495" w:rsidRPr="00816C4A" w:rsidRDefault="007C2495" w:rsidP="007C2495">
      <w:pPr>
        <w:pStyle w:val="Heading2"/>
      </w:pPr>
      <w:bookmarkStart w:id="2468" w:name="_Toc3201069"/>
      <w:bookmarkStart w:id="2469" w:name="_Toc20392812"/>
      <w:bookmarkStart w:id="2470" w:name="_Toc27774459"/>
      <w:bookmarkStart w:id="2471" w:name="_Toc44931274"/>
      <w:bookmarkStart w:id="2472" w:name="_Toc44932104"/>
      <w:bookmarkStart w:id="2473" w:name="_Toc44932584"/>
      <w:r w:rsidRPr="00816C4A">
        <w:t>8.114</w:t>
      </w:r>
      <w:r w:rsidRPr="00816C4A">
        <w:tab/>
        <w:t>eCAT client identity</w:t>
      </w:r>
      <w:bookmarkEnd w:id="2468"/>
      <w:bookmarkEnd w:id="2469"/>
      <w:bookmarkEnd w:id="2470"/>
      <w:bookmarkEnd w:id="2471"/>
      <w:bookmarkEnd w:id="2472"/>
      <w:bookmarkEnd w:id="2473"/>
    </w:p>
    <w:p w:rsidR="007C2495" w:rsidRPr="00816C4A" w:rsidRDefault="007C2495" w:rsidP="007C2495">
      <w:pPr>
        <w:rPr>
          <w:noProof/>
        </w:rPr>
      </w:pPr>
      <w:r w:rsidRPr="00816C4A">
        <w:t>Not required by 3GPP.</w:t>
      </w:r>
    </w:p>
    <w:p w:rsidR="007C2495" w:rsidRPr="00816C4A" w:rsidRDefault="007C2495" w:rsidP="007C2495">
      <w:pPr>
        <w:pStyle w:val="Heading2"/>
      </w:pPr>
      <w:bookmarkStart w:id="2474" w:name="_Toc3201070"/>
      <w:bookmarkStart w:id="2475" w:name="_Toc20392813"/>
      <w:bookmarkStart w:id="2476" w:name="_Toc27774460"/>
      <w:bookmarkStart w:id="2477" w:name="_Toc44931275"/>
      <w:bookmarkStart w:id="2478" w:name="_Toc44932105"/>
      <w:bookmarkStart w:id="2479" w:name="_Toc44932585"/>
      <w:r w:rsidRPr="00816C4A">
        <w:t>8.115</w:t>
      </w:r>
      <w:r w:rsidRPr="00816C4A">
        <w:tab/>
        <w:t>Encapsulated envelope type</w:t>
      </w:r>
      <w:bookmarkEnd w:id="2474"/>
      <w:bookmarkEnd w:id="2475"/>
      <w:bookmarkEnd w:id="2476"/>
      <w:bookmarkEnd w:id="2477"/>
      <w:bookmarkEnd w:id="2478"/>
      <w:bookmarkEnd w:id="2479"/>
    </w:p>
    <w:p w:rsidR="007C2495" w:rsidRPr="00816C4A" w:rsidRDefault="007C2495" w:rsidP="007C2495">
      <w:r w:rsidRPr="00816C4A">
        <w:t>Not required by 3GPP.</w:t>
      </w:r>
    </w:p>
    <w:p w:rsidR="007C2495" w:rsidRPr="00816C4A" w:rsidRDefault="007C2495" w:rsidP="007C2495">
      <w:pPr>
        <w:pStyle w:val="Heading2"/>
      </w:pPr>
      <w:bookmarkStart w:id="2480" w:name="_Toc3201071"/>
      <w:bookmarkStart w:id="2481" w:name="_Toc20392814"/>
      <w:bookmarkStart w:id="2482" w:name="_Toc27774461"/>
      <w:bookmarkStart w:id="2483" w:name="_Toc44931276"/>
      <w:bookmarkStart w:id="2484" w:name="_Toc44932106"/>
      <w:bookmarkStart w:id="2485" w:name="_Toc44932586"/>
      <w:r w:rsidRPr="00816C4A">
        <w:lastRenderedPageBreak/>
        <w:t>8.116</w:t>
      </w:r>
      <w:r w:rsidRPr="00816C4A">
        <w:tab/>
        <w:t>Void</w:t>
      </w:r>
      <w:bookmarkEnd w:id="2480"/>
      <w:bookmarkEnd w:id="2481"/>
      <w:bookmarkEnd w:id="2482"/>
      <w:bookmarkEnd w:id="2483"/>
      <w:bookmarkEnd w:id="2484"/>
      <w:bookmarkEnd w:id="2485"/>
    </w:p>
    <w:p w:rsidR="007C2495" w:rsidRPr="00816C4A" w:rsidRDefault="007C2495" w:rsidP="007C2495">
      <w:pPr>
        <w:pStyle w:val="Heading2"/>
      </w:pPr>
      <w:bookmarkStart w:id="2486" w:name="_Toc3201072"/>
      <w:bookmarkStart w:id="2487" w:name="_Toc20392815"/>
      <w:bookmarkStart w:id="2488" w:name="_Toc27774462"/>
      <w:bookmarkStart w:id="2489" w:name="_Toc44931277"/>
      <w:bookmarkStart w:id="2490" w:name="_Toc44932107"/>
      <w:bookmarkStart w:id="2491" w:name="_Toc44932587"/>
      <w:r w:rsidRPr="00816C4A">
        <w:t>8.117</w:t>
      </w:r>
      <w:r w:rsidRPr="00816C4A">
        <w:tab/>
        <w:t>Void</w:t>
      </w:r>
      <w:bookmarkEnd w:id="2486"/>
      <w:bookmarkEnd w:id="2487"/>
      <w:bookmarkEnd w:id="2488"/>
      <w:bookmarkEnd w:id="2489"/>
      <w:bookmarkEnd w:id="2490"/>
      <w:bookmarkEnd w:id="2491"/>
      <w:r w:rsidRPr="00816C4A">
        <w:t xml:space="preserve"> </w:t>
      </w:r>
    </w:p>
    <w:p w:rsidR="007C2495" w:rsidRPr="00816C4A" w:rsidRDefault="007C2495" w:rsidP="007C2495">
      <w:pPr>
        <w:pStyle w:val="Heading2"/>
      </w:pPr>
      <w:bookmarkStart w:id="2492" w:name="_Toc3201073"/>
      <w:bookmarkStart w:id="2493" w:name="_Toc20392816"/>
      <w:bookmarkStart w:id="2494" w:name="_Toc27774463"/>
      <w:bookmarkStart w:id="2495" w:name="_Toc44931278"/>
      <w:bookmarkStart w:id="2496" w:name="_Toc44932108"/>
      <w:bookmarkStart w:id="2497" w:name="_Toc44932588"/>
      <w:r w:rsidRPr="00816C4A">
        <w:t>8.118</w:t>
      </w:r>
      <w:r w:rsidRPr="00816C4A">
        <w:tab/>
        <w:t>PLMN ID</w:t>
      </w:r>
      <w:bookmarkEnd w:id="2492"/>
      <w:bookmarkEnd w:id="2493"/>
      <w:bookmarkEnd w:id="2494"/>
      <w:bookmarkEnd w:id="2495"/>
      <w:bookmarkEnd w:id="2496"/>
      <w:bookmarkEnd w:id="249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pPr>
            <w:r w:rsidRPr="00816C4A">
              <w:t>Length</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3</w:t>
            </w:r>
          </w:p>
        </w:tc>
      </w:tr>
    </w:tbl>
    <w:p w:rsidR="007C2495" w:rsidRPr="00816C4A" w:rsidRDefault="007C2495" w:rsidP="007C2495"/>
    <w:p w:rsidR="007C2495" w:rsidRPr="00816C4A" w:rsidRDefault="007C2495" w:rsidP="007C2495">
      <w:pPr>
        <w:rPr>
          <w:noProof/>
        </w:rPr>
      </w:pPr>
      <w:r w:rsidRPr="00816C4A">
        <w:t>PLMN ID TLV object shall contain PLMN identity Tag followed by Length and PLMN identity, containing Mobile Country Code (MCC) and Mobile Network Code (MNC), coded according to TS 24.008 [9].</w:t>
      </w:r>
    </w:p>
    <w:p w:rsidR="007C2495" w:rsidRPr="00816C4A" w:rsidRDefault="007C2495" w:rsidP="007C2495">
      <w:pPr>
        <w:pStyle w:val="Heading2"/>
      </w:pPr>
      <w:bookmarkStart w:id="2498" w:name="_Toc3201074"/>
      <w:bookmarkStart w:id="2499" w:name="_Toc20392817"/>
      <w:bookmarkStart w:id="2500" w:name="_Toc27774464"/>
      <w:bookmarkStart w:id="2501" w:name="_Toc44931279"/>
      <w:bookmarkStart w:id="2502" w:name="_Toc44932109"/>
      <w:bookmarkStart w:id="2503" w:name="_Toc44932589"/>
      <w:r w:rsidRPr="00816C4A">
        <w:t>8.119</w:t>
      </w:r>
      <w:r w:rsidRPr="00816C4A">
        <w:tab/>
        <w:t>E-UTRAN Inter-frequency Network Measurement Results</w:t>
      </w:r>
      <w:bookmarkEnd w:id="2498"/>
      <w:bookmarkEnd w:id="2499"/>
      <w:bookmarkEnd w:id="2500"/>
      <w:bookmarkEnd w:id="2501"/>
      <w:bookmarkEnd w:id="2502"/>
      <w:bookmarkEnd w:id="2503"/>
    </w:p>
    <w:p w:rsidR="007C2495" w:rsidRPr="00816C4A" w:rsidRDefault="007C2495" w:rsidP="007C2495"/>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E-UTRAN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rPr>
                <w:lang w:eastAsia="en-GB"/>
              </w:rPr>
            </w:pPr>
            <w:r w:rsidRPr="00816C4A">
              <w:rPr>
                <w:lang w:eastAsia="en-GB"/>
              </w:rPr>
              <w:t>4</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rPr>
                <w:lang w:eastAsia="en-GB"/>
              </w:rPr>
            </w:pPr>
            <w:r w:rsidRPr="00816C4A">
              <w:rPr>
                <w:lang w:eastAsia="en-GB"/>
              </w:rPr>
              <w:t>X</w:t>
            </w:r>
          </w:p>
        </w:tc>
      </w:tr>
    </w:tbl>
    <w:p w:rsidR="007C2495" w:rsidRPr="00816C4A" w:rsidRDefault="007C2495" w:rsidP="007C2495"/>
    <w:p w:rsidR="007C2495" w:rsidRPr="00816C4A" w:rsidRDefault="007C2495" w:rsidP="007C2495">
      <w:pPr>
        <w:ind w:left="270"/>
      </w:pPr>
      <w:r w:rsidRPr="00816C4A">
        <w:t>The ME can send more than one E-UTRAN Inter-frequency Network Measurement Results TLV object, each containing the results of one frequency. This TLV object shall be used only if the service "extended EARFCN" is available in the USIM Service Table (see TS 31.102 [14]).</w:t>
      </w:r>
    </w:p>
    <w:p w:rsidR="007C2495" w:rsidRPr="00816C4A" w:rsidRDefault="007C2495" w:rsidP="007C2495">
      <w:pPr>
        <w:ind w:left="270"/>
      </w:pPr>
      <w:r w:rsidRPr="00816C4A">
        <w:t>The frequency value shall be coded as the ARFCN-ValueEUTRA-v9e0 as defined in TS 36.331 [49].</w:t>
      </w:r>
    </w:p>
    <w:p w:rsidR="007C2495" w:rsidRPr="00816C4A" w:rsidRDefault="007C2495" w:rsidP="007C2495">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rsidR="007C2495" w:rsidRPr="00816C4A" w:rsidRDefault="007C2495" w:rsidP="007C2495">
      <w:pPr>
        <w:pStyle w:val="B1"/>
      </w:pPr>
      <w:r w:rsidRPr="00816C4A">
        <w:t>-</w:t>
      </w:r>
      <w:r w:rsidRPr="00816C4A">
        <w:tab/>
        <w:t>The "measId" field in the "measResults" shall be set to the value '1'.</w:t>
      </w:r>
    </w:p>
    <w:p w:rsidR="007C2495" w:rsidRPr="00816C4A" w:rsidRDefault="007C2495" w:rsidP="007C2495">
      <w:pPr>
        <w:pStyle w:val="B1"/>
      </w:pPr>
      <w:r w:rsidRPr="00816C4A">
        <w:t>-</w:t>
      </w:r>
      <w:r w:rsidRPr="00816C4A">
        <w:tab/>
        <w:t>the ME shall include IE "measResultServCell" with RSRP and RSRQ of the serving cell.</w:t>
      </w:r>
    </w:p>
    <w:p w:rsidR="007C2495" w:rsidRPr="00816C4A" w:rsidRDefault="007C2495" w:rsidP="007C2495">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rsidR="007C2495" w:rsidRPr="00816C4A" w:rsidRDefault="007C2495" w:rsidP="007C2495">
      <w:pPr>
        <w:pStyle w:val="B1"/>
      </w:pPr>
      <w:r w:rsidRPr="00816C4A">
        <w:t>-</w:t>
      </w:r>
      <w:r w:rsidRPr="00816C4A">
        <w:tab/>
        <w:t xml:space="preserve">All other optional fields in the </w:t>
      </w:r>
      <w:r w:rsidRPr="00816C4A">
        <w:rPr>
          <w:i/>
        </w:rPr>
        <w:t>MeasurementReport</w:t>
      </w:r>
      <w:r w:rsidRPr="00816C4A">
        <w:t xml:space="preserve"> shall be set to be absent.</w:t>
      </w:r>
    </w:p>
    <w:p w:rsidR="007C2495" w:rsidRPr="00816C4A" w:rsidRDefault="007C2495" w:rsidP="007C2495">
      <w:pPr>
        <w:pStyle w:val="Heading2"/>
      </w:pPr>
      <w:bookmarkStart w:id="2504" w:name="_Toc3201075"/>
      <w:bookmarkStart w:id="2505" w:name="_Toc20392818"/>
      <w:bookmarkStart w:id="2506" w:name="_Toc27774465"/>
      <w:bookmarkStart w:id="2507" w:name="_Toc44931280"/>
      <w:bookmarkStart w:id="2508" w:name="_Toc44932110"/>
      <w:bookmarkStart w:id="2509" w:name="_Toc44932590"/>
      <w:r w:rsidRPr="00816C4A">
        <w:t>8.120</w:t>
      </w:r>
      <w:r w:rsidRPr="00816C4A">
        <w:tab/>
        <w:t>Call control result</w:t>
      </w:r>
      <w:bookmarkEnd w:id="2504"/>
      <w:bookmarkEnd w:id="2505"/>
      <w:bookmarkEnd w:id="2506"/>
      <w:bookmarkEnd w:id="2507"/>
      <w:bookmarkEnd w:id="2508"/>
      <w:bookmarkEnd w:id="2509"/>
    </w:p>
    <w:p w:rsidR="007C2495" w:rsidRPr="00816C4A" w:rsidRDefault="007C2495" w:rsidP="007C2495">
      <w:r w:rsidRPr="00816C4A">
        <w:t>Not required by 3GPP.</w:t>
      </w:r>
    </w:p>
    <w:p w:rsidR="007C2495" w:rsidRPr="00816C4A" w:rsidRDefault="007C2495" w:rsidP="007C2495">
      <w:pPr>
        <w:pStyle w:val="Heading2"/>
      </w:pPr>
      <w:bookmarkStart w:id="2510" w:name="_Toc3201076"/>
      <w:bookmarkStart w:id="2511" w:name="_Toc20392819"/>
      <w:bookmarkStart w:id="2512" w:name="_Toc27774466"/>
      <w:bookmarkStart w:id="2513" w:name="_Toc44931281"/>
      <w:bookmarkStart w:id="2514" w:name="_Toc44932111"/>
      <w:bookmarkStart w:id="2515" w:name="_Toc44932591"/>
      <w:r w:rsidRPr="00816C4A">
        <w:t>8.121</w:t>
      </w:r>
      <w:r w:rsidRPr="00816C4A">
        <w:tab/>
        <w:t>eCAT sequence number</w:t>
      </w:r>
      <w:bookmarkEnd w:id="2510"/>
      <w:bookmarkEnd w:id="2511"/>
      <w:bookmarkEnd w:id="2512"/>
      <w:bookmarkEnd w:id="2513"/>
      <w:bookmarkEnd w:id="2514"/>
      <w:bookmarkEnd w:id="2515"/>
    </w:p>
    <w:p w:rsidR="007C2495" w:rsidRPr="00816C4A" w:rsidRDefault="007C2495" w:rsidP="007C2495">
      <w:pPr>
        <w:pStyle w:val="B1"/>
        <w:ind w:left="0" w:firstLine="0"/>
      </w:pPr>
      <w:r w:rsidRPr="00816C4A">
        <w:t>Not required by 3GPP.</w:t>
      </w:r>
    </w:p>
    <w:p w:rsidR="007C2495" w:rsidRPr="00816C4A" w:rsidRDefault="007C2495" w:rsidP="007C2495">
      <w:pPr>
        <w:pStyle w:val="Heading2"/>
      </w:pPr>
      <w:bookmarkStart w:id="2516" w:name="_Toc3201077"/>
      <w:bookmarkStart w:id="2517" w:name="_Toc20392820"/>
      <w:bookmarkStart w:id="2518" w:name="_Toc27774467"/>
      <w:bookmarkStart w:id="2519" w:name="_Toc44931282"/>
      <w:bookmarkStart w:id="2520" w:name="_Toc44932112"/>
      <w:bookmarkStart w:id="2521" w:name="_Toc44932592"/>
      <w:r w:rsidRPr="00816C4A">
        <w:lastRenderedPageBreak/>
        <w:t>8.122</w:t>
      </w:r>
      <w:r w:rsidRPr="00816C4A">
        <w:tab/>
        <w:t>Encrypted TLV list</w:t>
      </w:r>
      <w:bookmarkEnd w:id="2516"/>
      <w:bookmarkEnd w:id="2517"/>
      <w:bookmarkEnd w:id="2518"/>
      <w:bookmarkEnd w:id="2519"/>
      <w:bookmarkEnd w:id="2520"/>
      <w:bookmarkEnd w:id="2521"/>
    </w:p>
    <w:p w:rsidR="007C2495" w:rsidRPr="00816C4A" w:rsidRDefault="007C2495" w:rsidP="007C2495">
      <w:pPr>
        <w:pStyle w:val="B1"/>
        <w:ind w:left="0" w:firstLine="0"/>
      </w:pPr>
      <w:r w:rsidRPr="00816C4A">
        <w:t>Not required by 3GPP.</w:t>
      </w:r>
    </w:p>
    <w:p w:rsidR="007C2495" w:rsidRPr="00816C4A" w:rsidRDefault="007C2495" w:rsidP="007C2495">
      <w:pPr>
        <w:pStyle w:val="Heading2"/>
      </w:pPr>
      <w:bookmarkStart w:id="2522" w:name="_Toc3201078"/>
      <w:bookmarkStart w:id="2523" w:name="_Toc20392821"/>
      <w:bookmarkStart w:id="2524" w:name="_Toc27774468"/>
      <w:bookmarkStart w:id="2525" w:name="_Toc44931283"/>
      <w:bookmarkStart w:id="2526" w:name="_Toc44932113"/>
      <w:bookmarkStart w:id="2527" w:name="_Toc44932593"/>
      <w:r w:rsidRPr="00816C4A">
        <w:t>8.123</w:t>
      </w:r>
      <w:r w:rsidRPr="00816C4A">
        <w:tab/>
        <w:t>MAC</w:t>
      </w:r>
      <w:bookmarkEnd w:id="2522"/>
      <w:bookmarkEnd w:id="2523"/>
      <w:bookmarkEnd w:id="2524"/>
      <w:bookmarkEnd w:id="2525"/>
      <w:bookmarkEnd w:id="2526"/>
      <w:bookmarkEnd w:id="2527"/>
    </w:p>
    <w:p w:rsidR="007C2495" w:rsidRPr="00816C4A" w:rsidRDefault="007C2495" w:rsidP="007C2495">
      <w:pPr>
        <w:pStyle w:val="B1"/>
        <w:ind w:left="0" w:firstLine="0"/>
      </w:pPr>
      <w:r w:rsidRPr="00816C4A">
        <w:t>Not required by 3GPP.</w:t>
      </w:r>
    </w:p>
    <w:p w:rsidR="007C2495" w:rsidRPr="00816C4A" w:rsidRDefault="007C2495" w:rsidP="007C2495">
      <w:pPr>
        <w:pStyle w:val="Heading2"/>
      </w:pPr>
      <w:bookmarkStart w:id="2528" w:name="_Toc3201079"/>
      <w:bookmarkStart w:id="2529" w:name="_Toc20392822"/>
      <w:bookmarkStart w:id="2530" w:name="_Toc27774469"/>
      <w:bookmarkStart w:id="2531" w:name="_Toc44931284"/>
      <w:bookmarkStart w:id="2532" w:name="_Toc44932114"/>
      <w:bookmarkStart w:id="2533" w:name="_Toc44932594"/>
      <w:r w:rsidRPr="00816C4A">
        <w:t>8.124</w:t>
      </w:r>
      <w:r w:rsidRPr="00816C4A">
        <w:tab/>
        <w:t>SA template</w:t>
      </w:r>
      <w:bookmarkEnd w:id="2528"/>
      <w:bookmarkEnd w:id="2529"/>
      <w:bookmarkEnd w:id="2530"/>
      <w:bookmarkEnd w:id="2531"/>
      <w:bookmarkEnd w:id="2532"/>
      <w:bookmarkEnd w:id="2533"/>
    </w:p>
    <w:p w:rsidR="007C2495" w:rsidRPr="00816C4A" w:rsidRDefault="007C2495" w:rsidP="007C2495">
      <w:pPr>
        <w:pStyle w:val="ListNumber2"/>
        <w:numPr>
          <w:ilvl w:val="0"/>
          <w:numId w:val="0"/>
        </w:numPr>
      </w:pPr>
      <w:r w:rsidRPr="00816C4A">
        <w:t>Not required by 3GPP.</w:t>
      </w:r>
    </w:p>
    <w:p w:rsidR="007C2495" w:rsidRPr="00816C4A" w:rsidRDefault="007C2495" w:rsidP="007C2495">
      <w:pPr>
        <w:pStyle w:val="Heading2"/>
      </w:pPr>
      <w:bookmarkStart w:id="2534" w:name="_Toc3201080"/>
      <w:bookmarkStart w:id="2535" w:name="_Toc20392823"/>
      <w:bookmarkStart w:id="2536" w:name="_Toc27774470"/>
      <w:bookmarkStart w:id="2537" w:name="_Toc44931285"/>
      <w:bookmarkStart w:id="2538" w:name="_Toc44932115"/>
      <w:bookmarkStart w:id="2539" w:name="_Toc44932595"/>
      <w:r w:rsidRPr="00816C4A">
        <w:t>8.125</w:t>
      </w:r>
      <w:r w:rsidRPr="00816C4A">
        <w:tab/>
        <w:t>CAT service list</w:t>
      </w:r>
      <w:bookmarkEnd w:id="2534"/>
      <w:bookmarkEnd w:id="2535"/>
      <w:bookmarkEnd w:id="2536"/>
      <w:bookmarkEnd w:id="2537"/>
      <w:bookmarkEnd w:id="2538"/>
      <w:bookmarkEnd w:id="2539"/>
    </w:p>
    <w:p w:rsidR="007C2495" w:rsidRPr="00816C4A" w:rsidRDefault="007C2495" w:rsidP="007C2495">
      <w:pPr>
        <w:pStyle w:val="B1"/>
        <w:ind w:left="0" w:firstLine="0"/>
      </w:pPr>
      <w:r w:rsidRPr="00816C4A">
        <w:t>Not required by 3GPP.</w:t>
      </w:r>
    </w:p>
    <w:p w:rsidR="007C2495" w:rsidRPr="00816C4A" w:rsidRDefault="007C2495" w:rsidP="007C2495">
      <w:pPr>
        <w:pStyle w:val="Heading2"/>
      </w:pPr>
      <w:bookmarkStart w:id="2540" w:name="_Toc3201081"/>
      <w:bookmarkStart w:id="2541" w:name="_Toc20392824"/>
      <w:bookmarkStart w:id="2542" w:name="_Toc27774471"/>
      <w:bookmarkStart w:id="2543" w:name="_Toc44931286"/>
      <w:bookmarkStart w:id="2544" w:name="_Toc44932116"/>
      <w:bookmarkStart w:id="2545" w:name="_Toc44932596"/>
      <w:r w:rsidRPr="00816C4A">
        <w:t>8.126</w:t>
      </w:r>
      <w:r w:rsidRPr="00816C4A">
        <w:tab/>
        <w:t>Refresh enforcement policy</w:t>
      </w:r>
      <w:bookmarkEnd w:id="2540"/>
      <w:bookmarkEnd w:id="2541"/>
      <w:bookmarkEnd w:id="2542"/>
      <w:bookmarkEnd w:id="2543"/>
      <w:bookmarkEnd w:id="2544"/>
      <w:bookmarkEnd w:id="2545"/>
    </w:p>
    <w:p w:rsidR="007C2495" w:rsidRPr="00816C4A" w:rsidRDefault="007C2495" w:rsidP="007C2495">
      <w:r w:rsidRPr="00816C4A">
        <w:t>See ETSI TS 102 223 [32] clause 8.103.</w:t>
      </w:r>
    </w:p>
    <w:p w:rsidR="007C2495" w:rsidRPr="00816C4A" w:rsidRDefault="007C2495" w:rsidP="007C2495">
      <w:pPr>
        <w:pStyle w:val="Heading2"/>
      </w:pPr>
      <w:bookmarkStart w:id="2546" w:name="_Toc3201082"/>
      <w:bookmarkStart w:id="2547" w:name="_Toc20392825"/>
      <w:bookmarkStart w:id="2548" w:name="_Toc27774472"/>
      <w:bookmarkStart w:id="2549" w:name="_Toc44931287"/>
      <w:bookmarkStart w:id="2550" w:name="_Toc44932117"/>
      <w:bookmarkStart w:id="2551" w:name="_Toc44932597"/>
      <w:r w:rsidRPr="00816C4A">
        <w:t>8.127</w:t>
      </w:r>
      <w:r w:rsidRPr="00816C4A">
        <w:tab/>
        <w:t>DNS Server Address</w:t>
      </w:r>
      <w:bookmarkEnd w:id="2546"/>
      <w:bookmarkEnd w:id="2547"/>
      <w:bookmarkEnd w:id="2548"/>
      <w:bookmarkEnd w:id="2549"/>
      <w:bookmarkEnd w:id="2550"/>
      <w:bookmarkEnd w:id="2551"/>
    </w:p>
    <w:p w:rsidR="007C2495" w:rsidRPr="00816C4A" w:rsidRDefault="007C2495" w:rsidP="007C2495">
      <w:pPr>
        <w:pStyle w:val="B1"/>
        <w:ind w:left="0" w:firstLine="0"/>
      </w:pPr>
      <w:r w:rsidRPr="00816C4A">
        <w:t>See ETSI TS 102 223 [32] clause 8.104.</w:t>
      </w:r>
    </w:p>
    <w:p w:rsidR="007C2495" w:rsidRPr="00816C4A" w:rsidRDefault="007C2495" w:rsidP="007C2495">
      <w:pPr>
        <w:pStyle w:val="Heading2"/>
      </w:pPr>
      <w:bookmarkStart w:id="2552" w:name="_Toc3201083"/>
      <w:bookmarkStart w:id="2553" w:name="_Toc20392826"/>
      <w:bookmarkStart w:id="2554" w:name="_Toc27774473"/>
      <w:bookmarkStart w:id="2555" w:name="_Toc44931288"/>
      <w:bookmarkStart w:id="2556" w:name="_Toc44932118"/>
      <w:bookmarkStart w:id="2557" w:name="_Toc44932598"/>
      <w:r w:rsidRPr="00816C4A">
        <w:t>8.128</w:t>
      </w:r>
      <w:r w:rsidRPr="00816C4A">
        <w:tab/>
        <w:t>ProSe Report Data</w:t>
      </w:r>
      <w:bookmarkEnd w:id="2552"/>
      <w:bookmarkEnd w:id="2553"/>
      <w:bookmarkEnd w:id="2554"/>
      <w:bookmarkEnd w:id="2555"/>
      <w:bookmarkEnd w:id="2556"/>
      <w:bookmarkEnd w:id="255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H"/>
              <w:ind w:left="284" w:hanging="284"/>
            </w:pPr>
            <w:r w:rsidRPr="00816C4A">
              <w:t>Length</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ind w:left="284" w:hanging="284"/>
            </w:pPr>
            <w:r w:rsidRPr="00816C4A">
              <w:t>1</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ind w:left="284" w:hanging="284"/>
            </w:pPr>
            <w:r w:rsidRPr="00816C4A">
              <w:t>X (1 or 2)</w:t>
            </w:r>
          </w:p>
        </w:tc>
      </w:tr>
      <w:tr w:rsidR="007C2495" w:rsidRPr="00816C4A"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rsidR="007C2495" w:rsidRPr="00816C4A" w:rsidRDefault="007C2495" w:rsidP="000634A6">
            <w:pPr>
              <w:pStyle w:val="TAC"/>
              <w:ind w:left="284" w:hanging="284"/>
            </w:pPr>
            <w:r w:rsidRPr="00816C4A">
              <w:t>Y</w:t>
            </w:r>
          </w:p>
        </w:tc>
      </w:tr>
    </w:tbl>
    <w:p w:rsidR="007C2495" w:rsidRPr="00816C4A" w:rsidRDefault="007C2495" w:rsidP="007C2495"/>
    <w:p w:rsidR="007C2495" w:rsidRPr="00816C4A" w:rsidRDefault="007C2495" w:rsidP="007C2495">
      <w:r w:rsidRPr="00816C4A">
        <w:t>Contents:</w:t>
      </w:r>
    </w:p>
    <w:p w:rsidR="007C2495" w:rsidRPr="00816C4A" w:rsidRDefault="007C2495" w:rsidP="007C2495">
      <w:pPr>
        <w:pStyle w:val="B1"/>
      </w:pPr>
      <w:r>
        <w:t>-</w:t>
      </w:r>
      <w:r>
        <w:tab/>
      </w:r>
      <w:r w:rsidRPr="00816C4A">
        <w:t xml:space="preserve">Contains the ProSe Report </w:t>
      </w:r>
    </w:p>
    <w:p w:rsidR="007C2495" w:rsidRPr="00816C4A" w:rsidRDefault="007C2495" w:rsidP="007C2495">
      <w:r w:rsidRPr="00816C4A">
        <w:t>Coding:</w:t>
      </w:r>
    </w:p>
    <w:p w:rsidR="007C2495" w:rsidRPr="00816C4A" w:rsidRDefault="007C2495" w:rsidP="007C2495">
      <w:pPr>
        <w:pStyle w:val="B1"/>
      </w:pPr>
      <w:r>
        <w:t>-</w:t>
      </w:r>
      <w:r>
        <w:tab/>
      </w:r>
      <w:r w:rsidRPr="00816C4A">
        <w:t>Coded according to the XML schema defined in TS 24.334 [61] with &lt;prose-pc3ch-message&gt; element</w:t>
      </w:r>
      <w:r w:rsidRPr="00816C4A">
        <w:rPr>
          <w:lang w:val="en-US"/>
        </w:rPr>
        <w:t xml:space="preserve"> as the root element and </w:t>
      </w:r>
      <w:r w:rsidRPr="00816C4A">
        <w:t>one &lt;USAGE_INFORMATION_REPORT_LIST&gt; element inside it.</w:t>
      </w:r>
    </w:p>
    <w:p w:rsidR="007C2495" w:rsidRPr="00816C4A" w:rsidRDefault="007C2495" w:rsidP="007C2495">
      <w:pPr>
        <w:pStyle w:val="Heading2"/>
      </w:pPr>
      <w:bookmarkStart w:id="2558" w:name="_Toc3201084"/>
      <w:bookmarkStart w:id="2559" w:name="_Toc20392827"/>
      <w:bookmarkStart w:id="2560" w:name="_Toc27774474"/>
      <w:bookmarkStart w:id="2561" w:name="_Toc44931289"/>
      <w:bookmarkStart w:id="2562" w:name="_Toc44932119"/>
      <w:bookmarkStart w:id="2563" w:name="_Toc44932599"/>
      <w:r w:rsidRPr="00816C4A">
        <w:t>8.129</w:t>
      </w:r>
      <w:r w:rsidRPr="00816C4A">
        <w:tab/>
        <w:t>SSID</w:t>
      </w:r>
      <w:bookmarkEnd w:id="2558"/>
      <w:bookmarkEnd w:id="2559"/>
      <w:bookmarkEnd w:id="2560"/>
      <w:bookmarkEnd w:id="2561"/>
      <w:bookmarkEnd w:id="2562"/>
      <w:bookmarkEnd w:id="2563"/>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SSID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Length (X)</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C"/>
              <w:rPr>
                <w:lang w:eastAsia="en-GB"/>
              </w:rPr>
            </w:pPr>
            <w:r w:rsidRPr="00816C4A">
              <w:rPr>
                <w:lang w:eastAsia="en-GB"/>
              </w:rPr>
              <w:t>3 to (2+X)</w:t>
            </w:r>
          </w:p>
        </w:tc>
        <w:tc>
          <w:tcPr>
            <w:tcW w:w="4961" w:type="dxa"/>
          </w:tcPr>
          <w:p w:rsidR="007C2495" w:rsidRPr="00816C4A" w:rsidRDefault="007C2495" w:rsidP="000634A6">
            <w:pPr>
              <w:pStyle w:val="TAL"/>
            </w:pPr>
            <w:r w:rsidRPr="00816C4A">
              <w:t>SSID Value</w:t>
            </w:r>
          </w:p>
        </w:tc>
        <w:tc>
          <w:tcPr>
            <w:tcW w:w="1417" w:type="dxa"/>
          </w:tcPr>
          <w:p w:rsidR="007C2495" w:rsidRPr="00816C4A" w:rsidRDefault="007C2495" w:rsidP="000634A6">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rsidR="007C2495" w:rsidRPr="00816C4A" w:rsidRDefault="007C2495" w:rsidP="007C2495">
      <w:pPr>
        <w:rPr>
          <w:noProof/>
        </w:rPr>
      </w:pPr>
    </w:p>
    <w:p w:rsidR="007C2495" w:rsidRPr="00816C4A" w:rsidRDefault="007C2495" w:rsidP="007C2495">
      <w:pPr>
        <w:pStyle w:val="B2"/>
        <w:spacing w:after="0"/>
        <w:ind w:left="0" w:firstLine="0"/>
        <w:rPr>
          <w:noProof/>
        </w:rPr>
      </w:pPr>
      <w:r w:rsidRPr="00816C4A">
        <w:t>The SSID value is coded as specified for the SSID field in IEEE 802.11 [64]</w:t>
      </w:r>
      <w:r w:rsidRPr="00816C4A">
        <w:rPr>
          <w:lang w:val="en-US"/>
        </w:rPr>
        <w:t>.</w:t>
      </w:r>
    </w:p>
    <w:p w:rsidR="007C2495" w:rsidRPr="00816C4A" w:rsidRDefault="007C2495" w:rsidP="007C2495">
      <w:pPr>
        <w:rPr>
          <w:noProof/>
        </w:rPr>
      </w:pPr>
    </w:p>
    <w:p w:rsidR="007C2495" w:rsidRPr="00816C4A" w:rsidRDefault="007C2495" w:rsidP="007C2495">
      <w:pPr>
        <w:rPr>
          <w:noProof/>
        </w:rPr>
      </w:pPr>
      <w:r w:rsidRPr="00816C4A">
        <w:rPr>
          <w:noProof/>
        </w:rPr>
        <w:t>-------------------------- Next Change ----------------------------------</w:t>
      </w:r>
    </w:p>
    <w:p w:rsidR="007C2495" w:rsidRPr="00816C4A" w:rsidRDefault="007C2495" w:rsidP="007C2495">
      <w:pPr>
        <w:pStyle w:val="Heading2"/>
      </w:pPr>
      <w:bookmarkStart w:id="2564" w:name="_Toc3201085"/>
      <w:bookmarkStart w:id="2565" w:name="_Toc20392828"/>
      <w:bookmarkStart w:id="2566" w:name="_Toc27774475"/>
      <w:bookmarkStart w:id="2567" w:name="_Toc44931290"/>
      <w:bookmarkStart w:id="2568" w:name="_Toc44932120"/>
      <w:bookmarkStart w:id="2569" w:name="_Toc44932600"/>
      <w:r w:rsidRPr="00816C4A">
        <w:lastRenderedPageBreak/>
        <w:t>8.130</w:t>
      </w:r>
      <w:r w:rsidRPr="00816C4A">
        <w:tab/>
        <w:t>BSSID</w:t>
      </w:r>
      <w:bookmarkEnd w:id="2564"/>
      <w:bookmarkEnd w:id="2565"/>
      <w:bookmarkEnd w:id="2566"/>
      <w:bookmarkEnd w:id="2567"/>
      <w:bookmarkEnd w:id="2568"/>
      <w:bookmarkEnd w:id="2569"/>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BSSID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Length = '06'</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C"/>
              <w:rPr>
                <w:lang w:eastAsia="en-GB"/>
              </w:rPr>
            </w:pPr>
            <w:r w:rsidRPr="00816C4A">
              <w:rPr>
                <w:lang w:eastAsia="en-GB"/>
              </w:rPr>
              <w:t>3 to 8</w:t>
            </w:r>
          </w:p>
        </w:tc>
        <w:tc>
          <w:tcPr>
            <w:tcW w:w="4961" w:type="dxa"/>
          </w:tcPr>
          <w:p w:rsidR="007C2495" w:rsidRPr="00816C4A" w:rsidRDefault="007C2495" w:rsidP="000634A6">
            <w:pPr>
              <w:pStyle w:val="TAL"/>
            </w:pPr>
            <w:r w:rsidRPr="00816C4A">
              <w:t>BSSID value</w:t>
            </w:r>
          </w:p>
        </w:tc>
        <w:tc>
          <w:tcPr>
            <w:tcW w:w="1417" w:type="dxa"/>
          </w:tcPr>
          <w:p w:rsidR="007C2495" w:rsidRPr="00816C4A" w:rsidRDefault="007C2495" w:rsidP="000634A6">
            <w:pPr>
              <w:pStyle w:val="TAC"/>
              <w:rPr>
                <w:lang w:eastAsia="en-GB"/>
              </w:rPr>
            </w:pPr>
            <w:r w:rsidRPr="00816C4A">
              <w:rPr>
                <w:lang w:eastAsia="en-GB"/>
              </w:rPr>
              <w:t>6</w:t>
            </w:r>
          </w:p>
        </w:tc>
      </w:tr>
    </w:tbl>
    <w:p w:rsidR="007C2495" w:rsidRPr="00816C4A" w:rsidRDefault="007C2495" w:rsidP="007C2495">
      <w:pPr>
        <w:rPr>
          <w:noProof/>
        </w:rPr>
      </w:pPr>
    </w:p>
    <w:p w:rsidR="007C2495" w:rsidRPr="00816C4A" w:rsidRDefault="007C2495" w:rsidP="007C2495">
      <w:pPr>
        <w:pStyle w:val="B2"/>
        <w:spacing w:after="0"/>
        <w:ind w:left="0" w:firstLine="0"/>
        <w:rPr>
          <w:noProof/>
        </w:rPr>
      </w:pPr>
      <w:r w:rsidRPr="00816C4A">
        <w:t>The BSSID value is coded as specified for the BSSID field in IEEE 802.11 [64].</w:t>
      </w:r>
    </w:p>
    <w:p w:rsidR="007C2495" w:rsidRPr="00816C4A" w:rsidRDefault="007C2495" w:rsidP="007C2495">
      <w:pPr>
        <w:rPr>
          <w:noProof/>
        </w:rPr>
      </w:pPr>
    </w:p>
    <w:p w:rsidR="007C2495" w:rsidRPr="00816C4A" w:rsidRDefault="007C2495" w:rsidP="007C2495">
      <w:pPr>
        <w:pStyle w:val="Heading2"/>
      </w:pPr>
      <w:bookmarkStart w:id="2570" w:name="_Toc3201086"/>
      <w:bookmarkStart w:id="2571" w:name="_Toc20392829"/>
      <w:bookmarkStart w:id="2572" w:name="_Toc27774476"/>
      <w:bookmarkStart w:id="2573" w:name="_Toc44931291"/>
      <w:bookmarkStart w:id="2574" w:name="_Toc44932121"/>
      <w:bookmarkStart w:id="2575" w:name="_Toc44932601"/>
      <w:r w:rsidRPr="00816C4A">
        <w:t>8.131</w:t>
      </w:r>
      <w:r w:rsidRPr="00816C4A">
        <w:tab/>
        <w:t>HESSID</w:t>
      </w:r>
      <w:bookmarkEnd w:id="2570"/>
      <w:bookmarkEnd w:id="2571"/>
      <w:bookmarkEnd w:id="2572"/>
      <w:bookmarkEnd w:id="2573"/>
      <w:bookmarkEnd w:id="2574"/>
      <w:bookmarkEnd w:id="2575"/>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HESSID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Length = '06'</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cantSplit/>
          <w:jc w:val="center"/>
        </w:trPr>
        <w:tc>
          <w:tcPr>
            <w:tcW w:w="1276" w:type="dxa"/>
          </w:tcPr>
          <w:p w:rsidR="007C2495" w:rsidRPr="00816C4A" w:rsidRDefault="007C2495" w:rsidP="000634A6">
            <w:pPr>
              <w:pStyle w:val="TAC"/>
              <w:rPr>
                <w:lang w:eastAsia="en-GB"/>
              </w:rPr>
            </w:pPr>
            <w:r w:rsidRPr="00816C4A">
              <w:rPr>
                <w:lang w:eastAsia="en-GB"/>
              </w:rPr>
              <w:t>3 to 8</w:t>
            </w:r>
          </w:p>
        </w:tc>
        <w:tc>
          <w:tcPr>
            <w:tcW w:w="4961" w:type="dxa"/>
          </w:tcPr>
          <w:p w:rsidR="007C2495" w:rsidRPr="00816C4A" w:rsidRDefault="007C2495" w:rsidP="000634A6">
            <w:pPr>
              <w:pStyle w:val="TAL"/>
            </w:pPr>
            <w:r w:rsidRPr="00816C4A">
              <w:t>HESSID value</w:t>
            </w:r>
          </w:p>
        </w:tc>
        <w:tc>
          <w:tcPr>
            <w:tcW w:w="1417" w:type="dxa"/>
          </w:tcPr>
          <w:p w:rsidR="007C2495" w:rsidRPr="00816C4A" w:rsidRDefault="007C2495" w:rsidP="000634A6">
            <w:pPr>
              <w:pStyle w:val="TAC"/>
              <w:rPr>
                <w:lang w:eastAsia="en-GB"/>
              </w:rPr>
            </w:pPr>
            <w:r w:rsidRPr="00816C4A">
              <w:rPr>
                <w:lang w:eastAsia="en-GB"/>
              </w:rPr>
              <w:t>6</w:t>
            </w:r>
          </w:p>
        </w:tc>
      </w:tr>
    </w:tbl>
    <w:p w:rsidR="007C2495" w:rsidRPr="00816C4A" w:rsidRDefault="007C2495" w:rsidP="007C2495">
      <w:pPr>
        <w:rPr>
          <w:noProof/>
        </w:rPr>
      </w:pPr>
    </w:p>
    <w:p w:rsidR="007C2495" w:rsidRPr="00816C4A" w:rsidRDefault="007C2495" w:rsidP="007C2495">
      <w:pPr>
        <w:pStyle w:val="B2"/>
        <w:spacing w:after="0"/>
        <w:ind w:left="0" w:firstLine="0"/>
        <w:rPr>
          <w:lang w:val="en-US"/>
        </w:rPr>
      </w:pPr>
      <w:r w:rsidRPr="00816C4A">
        <w:t>The HESSID value is coded as specified for the HESSID field in IEEE 802.11 [64]</w:t>
      </w:r>
      <w:r w:rsidRPr="00816C4A">
        <w:rPr>
          <w:lang w:val="en-US"/>
        </w:rPr>
        <w:t>.</w:t>
      </w:r>
    </w:p>
    <w:p w:rsidR="007C2495" w:rsidRPr="00816C4A" w:rsidRDefault="007C2495" w:rsidP="007C2495">
      <w:pPr>
        <w:pStyle w:val="Heading2"/>
      </w:pPr>
      <w:bookmarkStart w:id="2576" w:name="_Toc3201087"/>
      <w:bookmarkStart w:id="2577" w:name="_Toc20392830"/>
      <w:bookmarkStart w:id="2578" w:name="_Toc27774477"/>
      <w:bookmarkStart w:id="2579" w:name="_Toc44931292"/>
      <w:bookmarkStart w:id="2580" w:name="_Toc44932122"/>
      <w:bookmarkStart w:id="2581" w:name="_Toc44932602"/>
      <w:r w:rsidRPr="00816C4A">
        <w:t>8.132</w:t>
      </w:r>
      <w:r w:rsidRPr="00816C4A">
        <w:tab/>
        <w:t>Media Type</w:t>
      </w:r>
      <w:bookmarkEnd w:id="2576"/>
      <w:bookmarkEnd w:id="2577"/>
      <w:bookmarkEnd w:id="2578"/>
      <w:bookmarkEnd w:id="2579"/>
      <w:bookmarkEnd w:id="2580"/>
      <w:bookmarkEnd w:id="2581"/>
    </w:p>
    <w:p w:rsidR="007C2495" w:rsidRPr="00816C4A" w:rsidRDefault="007C2495" w:rsidP="007C2495">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1</w:t>
            </w:r>
          </w:p>
        </w:tc>
      </w:tr>
    </w:tbl>
    <w:p w:rsidR="007C2495" w:rsidRPr="00816C4A" w:rsidRDefault="007C2495" w:rsidP="007C2495">
      <w:pPr>
        <w:ind w:left="567"/>
      </w:pPr>
    </w:p>
    <w:p w:rsidR="007C2495" w:rsidRPr="00816C4A" w:rsidRDefault="007C2495" w:rsidP="007C2495">
      <w:r w:rsidRPr="00816C4A">
        <w:t>Coding:</w:t>
      </w:r>
    </w:p>
    <w:p w:rsidR="007C2495" w:rsidRPr="00816C4A" w:rsidRDefault="007C2495" w:rsidP="007C2495">
      <w:pPr>
        <w:pStyle w:val="B1"/>
      </w:pPr>
      <w:r>
        <w:t>-</w:t>
      </w:r>
      <w:r>
        <w:tab/>
      </w:r>
      <w:r w:rsidRPr="00816C4A">
        <w:t>The Media type value is coded as a bitmap</w:t>
      </w:r>
    </w:p>
    <w:p w:rsidR="007C2495" w:rsidRPr="00816C4A" w:rsidRDefault="007C2495" w:rsidP="007C2495">
      <w:r w:rsidRPr="00816C4A">
        <w:t>First byte (conversational communication):</w:t>
      </w:r>
    </w:p>
    <w:p w:rsidR="007C2495" w:rsidRPr="00816C4A" w:rsidRDefault="007C2495" w:rsidP="007C249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rsidTr="000634A6">
        <w:tblPrEx>
          <w:tblCellMar>
            <w:top w:w="0" w:type="dxa"/>
            <w:bottom w:w="0" w:type="dxa"/>
          </w:tblCellMar>
        </w:tblPrEx>
        <w:trPr>
          <w:gridAfter w:val="2"/>
          <w:wAfter w:w="5300" w:type="dxa"/>
          <w:trHeight w:val="280"/>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the type of media is voice</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the type of media is video</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7C2495" w:rsidRPr="00816C4A" w:rsidTr="000634A6">
        <w:tblPrEx>
          <w:tblCellMar>
            <w:top w:w="0" w:type="dxa"/>
            <w:bottom w:w="0" w:type="dxa"/>
          </w:tblCellMar>
        </w:tblPrEx>
        <w:trPr>
          <w:trHeight w:val="24"/>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0: RFU </w:t>
            </w:r>
          </w:p>
        </w:tc>
      </w:tr>
      <w:tr w:rsidR="007C2495" w:rsidRPr="00816C4A" w:rsidTr="000634A6">
        <w:tblPrEx>
          <w:tblCellMar>
            <w:top w:w="0" w:type="dxa"/>
            <w:bottom w:w="0" w:type="dxa"/>
          </w:tblCellMar>
        </w:tblPrEx>
        <w:trPr>
          <w:trHeight w:val="65"/>
        </w:trPr>
        <w:tc>
          <w:tcPr>
            <w:tcW w:w="851"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bl>
    <w:p w:rsidR="007C2495" w:rsidRPr="00816C4A" w:rsidRDefault="007C2495" w:rsidP="007C2495"/>
    <w:p w:rsidR="007C2495" w:rsidRPr="00816C4A" w:rsidRDefault="007C2495" w:rsidP="007C2495">
      <w:pPr>
        <w:rPr>
          <w:noProof/>
        </w:rPr>
      </w:pPr>
      <w:r w:rsidRPr="00816C4A">
        <w:rPr>
          <w:noProof/>
        </w:rPr>
        <w:t>----------------------------------- Next Change ---------------------------------</w:t>
      </w:r>
    </w:p>
    <w:p w:rsidR="007C2495" w:rsidRPr="00816C4A" w:rsidRDefault="007C2495" w:rsidP="007C2495">
      <w:pPr>
        <w:pStyle w:val="Heading2"/>
      </w:pPr>
      <w:bookmarkStart w:id="2582" w:name="_Toc3201088"/>
      <w:bookmarkStart w:id="2583" w:name="_Toc20392831"/>
      <w:bookmarkStart w:id="2584" w:name="_Toc27774478"/>
      <w:bookmarkStart w:id="2585" w:name="_Toc44931293"/>
      <w:bookmarkStart w:id="2586" w:name="_Toc44932123"/>
      <w:bookmarkStart w:id="2587" w:name="_Toc44932603"/>
      <w:r w:rsidRPr="00816C4A">
        <w:t>8.133</w:t>
      </w:r>
      <w:r w:rsidRPr="00816C4A">
        <w:tab/>
        <w:t>IMS call disconnection cause</w:t>
      </w:r>
      <w:bookmarkEnd w:id="2582"/>
      <w:bookmarkEnd w:id="2583"/>
      <w:bookmarkEnd w:id="2584"/>
      <w:bookmarkEnd w:id="2585"/>
      <w:bookmarkEnd w:id="2586"/>
      <w:bookmarkEnd w:id="2587"/>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IMS cause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Length = '03'</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3</w:t>
            </w:r>
          </w:p>
        </w:tc>
        <w:tc>
          <w:tcPr>
            <w:tcW w:w="4961" w:type="dxa"/>
          </w:tcPr>
          <w:p w:rsidR="007C2495" w:rsidRPr="00816C4A" w:rsidRDefault="007C2495" w:rsidP="000634A6">
            <w:pPr>
              <w:pStyle w:val="TAL"/>
            </w:pPr>
            <w:r w:rsidRPr="00816C4A">
              <w:t>Protocol</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4 to 5</w:t>
            </w:r>
          </w:p>
        </w:tc>
        <w:tc>
          <w:tcPr>
            <w:tcW w:w="4961" w:type="dxa"/>
          </w:tcPr>
          <w:p w:rsidR="007C2495" w:rsidRPr="00816C4A" w:rsidRDefault="007C2495" w:rsidP="000634A6">
            <w:pPr>
              <w:pStyle w:val="TAL"/>
            </w:pPr>
            <w:r w:rsidRPr="00816C4A">
              <w:t>Cause</w:t>
            </w:r>
          </w:p>
        </w:tc>
        <w:tc>
          <w:tcPr>
            <w:tcW w:w="1417" w:type="dxa"/>
          </w:tcPr>
          <w:p w:rsidR="007C2495" w:rsidRPr="00816C4A" w:rsidRDefault="007C2495" w:rsidP="000634A6">
            <w:pPr>
              <w:pStyle w:val="TAC"/>
              <w:rPr>
                <w:lang w:eastAsia="en-GB"/>
              </w:rPr>
            </w:pPr>
            <w:r w:rsidRPr="00816C4A">
              <w:rPr>
                <w:lang w:eastAsia="en-GB"/>
              </w:rPr>
              <w:t>2</w:t>
            </w:r>
          </w:p>
        </w:tc>
      </w:tr>
    </w:tbl>
    <w:p w:rsidR="007C2495" w:rsidRPr="00816C4A" w:rsidRDefault="007C2495" w:rsidP="007C2495"/>
    <w:p w:rsidR="007C2495" w:rsidRPr="00816C4A" w:rsidRDefault="007C2495" w:rsidP="007C2495">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rsidR="007C2495" w:rsidRPr="00816C4A" w:rsidRDefault="007C2495" w:rsidP="007C2495">
      <w:pPr>
        <w:pStyle w:val="B1"/>
      </w:pPr>
      <w:r>
        <w:lastRenderedPageBreak/>
        <w:t>-</w:t>
      </w:r>
      <w:r>
        <w:tab/>
      </w:r>
      <w:r w:rsidRPr="00816C4A">
        <w:t>'01' for SIP</w:t>
      </w:r>
    </w:p>
    <w:p w:rsidR="007C2495" w:rsidRPr="00816C4A" w:rsidRDefault="007C2495" w:rsidP="007C2495">
      <w:pPr>
        <w:pStyle w:val="B1"/>
      </w:pPr>
      <w:r>
        <w:t>-</w:t>
      </w:r>
      <w:r>
        <w:tab/>
      </w:r>
      <w:r w:rsidRPr="00816C4A">
        <w:t>'02' for Q.850</w:t>
      </w:r>
    </w:p>
    <w:p w:rsidR="007C2495" w:rsidRPr="00816C4A" w:rsidRDefault="007C2495" w:rsidP="007C2495">
      <w:pPr>
        <w:pStyle w:val="B1"/>
      </w:pPr>
      <w:r>
        <w:t>-</w:t>
      </w:r>
      <w:r>
        <w:tab/>
      </w:r>
      <w:r w:rsidRPr="00816C4A">
        <w:t>Other values are RFU</w:t>
      </w:r>
    </w:p>
    <w:p w:rsidR="007C2495" w:rsidRPr="00816C4A" w:rsidRDefault="007C2495" w:rsidP="007C2495">
      <w:r w:rsidRPr="00816C4A">
        <w:t>Cause is the value of the cause header field parameter in the Reason header field of the SIP message triggering the call disconnect event. It is coded as 2-bytes integer, e.g. a value of "603" translates to '025B'.</w:t>
      </w:r>
    </w:p>
    <w:p w:rsidR="007C2495" w:rsidRPr="00816C4A" w:rsidRDefault="007C2495" w:rsidP="007C2495">
      <w:pPr>
        <w:pStyle w:val="Heading2"/>
      </w:pPr>
      <w:bookmarkStart w:id="2588" w:name="_Toc3201089"/>
      <w:bookmarkStart w:id="2589" w:name="_Toc20392832"/>
      <w:bookmarkStart w:id="2590" w:name="_Toc27774479"/>
      <w:bookmarkStart w:id="2591" w:name="_Toc44931294"/>
      <w:bookmarkStart w:id="2592" w:name="_Toc44932124"/>
      <w:bookmarkStart w:id="2593" w:name="_Toc44932604"/>
      <w:r w:rsidRPr="00816C4A">
        <w:t>8.134</w:t>
      </w:r>
      <w:r w:rsidRPr="00816C4A">
        <w:tab/>
        <w:t>E-UTRAN Primary Timing Advance Information</w:t>
      </w:r>
      <w:bookmarkEnd w:id="2588"/>
      <w:bookmarkEnd w:id="2589"/>
      <w:bookmarkEnd w:id="2590"/>
      <w:bookmarkEnd w:id="2591"/>
      <w:bookmarkEnd w:id="2592"/>
      <w:bookmarkEnd w:id="2593"/>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E-UTRAN Timing Advance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 xml:space="preserve">Length = '03' </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3</w:t>
            </w:r>
          </w:p>
        </w:tc>
        <w:tc>
          <w:tcPr>
            <w:tcW w:w="4961" w:type="dxa"/>
          </w:tcPr>
          <w:p w:rsidR="007C2495" w:rsidRPr="00816C4A" w:rsidRDefault="007C2495" w:rsidP="000634A6">
            <w:pPr>
              <w:pStyle w:val="TAL"/>
            </w:pPr>
            <w:r w:rsidRPr="00816C4A">
              <w:t>ME Status</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rPr>
                <w:lang w:eastAsia="en-GB"/>
              </w:rPr>
            </w:pPr>
            <w:r w:rsidRPr="00816C4A">
              <w:rPr>
                <w:lang w:eastAsia="en-GB"/>
              </w:rPr>
              <w:t>4 - 5</w:t>
            </w:r>
          </w:p>
        </w:tc>
        <w:tc>
          <w:tcPr>
            <w:tcW w:w="4961" w:type="dxa"/>
          </w:tcPr>
          <w:p w:rsidR="007C2495" w:rsidRPr="00816C4A" w:rsidRDefault="007C2495" w:rsidP="000634A6">
            <w:pPr>
              <w:pStyle w:val="TAL"/>
            </w:pPr>
            <w:r w:rsidRPr="00816C4A">
              <w:t>E-UTRAN Primary Timing Advance value</w:t>
            </w:r>
          </w:p>
        </w:tc>
        <w:tc>
          <w:tcPr>
            <w:tcW w:w="1417" w:type="dxa"/>
          </w:tcPr>
          <w:p w:rsidR="007C2495" w:rsidRPr="00816C4A" w:rsidRDefault="007C2495" w:rsidP="000634A6">
            <w:pPr>
              <w:pStyle w:val="TAC"/>
              <w:rPr>
                <w:lang w:eastAsia="en-GB"/>
              </w:rPr>
            </w:pPr>
            <w:r w:rsidRPr="00816C4A">
              <w:rPr>
                <w:lang w:eastAsia="en-GB"/>
              </w:rPr>
              <w:t>2</w:t>
            </w:r>
          </w:p>
        </w:tc>
      </w:tr>
    </w:tbl>
    <w:p w:rsidR="007C2495" w:rsidRPr="00816C4A" w:rsidRDefault="007C2495" w:rsidP="007C2495">
      <w:pPr>
        <w:rPr>
          <w:rStyle w:val="fontstyle01"/>
        </w:rPr>
      </w:pPr>
    </w:p>
    <w:p w:rsidR="007C2495" w:rsidRPr="00816C4A" w:rsidRDefault="007C2495" w:rsidP="007C2495">
      <w:pPr>
        <w:rPr>
          <w:rStyle w:val="fontstyle01"/>
        </w:rPr>
      </w:pPr>
      <w:r w:rsidRPr="00816C4A">
        <w:rPr>
          <w:rStyle w:val="fontstyle01"/>
        </w:rPr>
        <w:t>Coding of ME status:</w:t>
      </w:r>
    </w:p>
    <w:p w:rsidR="007C2495" w:rsidRPr="00816C4A" w:rsidRDefault="007C2495" w:rsidP="007C2495">
      <w:pPr>
        <w:pStyle w:val="B1"/>
        <w:rPr>
          <w:rStyle w:val="fontstyle01"/>
        </w:rPr>
      </w:pPr>
      <w:r>
        <w:t>-</w:t>
      </w:r>
      <w:r>
        <w:tab/>
      </w:r>
      <w:r w:rsidRPr="00816C4A">
        <w:rPr>
          <w:rStyle w:val="fontstyle01"/>
        </w:rPr>
        <w:t>'00' = ME is in the idle state;</w:t>
      </w:r>
    </w:p>
    <w:p w:rsidR="007C2495" w:rsidRPr="00816C4A" w:rsidRDefault="007C2495" w:rsidP="007C2495">
      <w:pPr>
        <w:pStyle w:val="B1"/>
        <w:rPr>
          <w:rStyle w:val="fontstyle01"/>
        </w:rPr>
      </w:pPr>
      <w:r>
        <w:t>-</w:t>
      </w:r>
      <w:r>
        <w:tab/>
      </w:r>
      <w:r w:rsidRPr="00816C4A">
        <w:rPr>
          <w:rStyle w:val="fontstyle01"/>
        </w:rPr>
        <w:t>'01' = ME is not in idle state;</w:t>
      </w:r>
    </w:p>
    <w:p w:rsidR="007C2495" w:rsidRPr="00816C4A" w:rsidRDefault="007C2495" w:rsidP="007C2495">
      <w:pPr>
        <w:pStyle w:val="B1"/>
      </w:pPr>
      <w:r>
        <w:t>-</w:t>
      </w:r>
      <w:r>
        <w:tab/>
      </w:r>
      <w:r w:rsidRPr="00816C4A">
        <w:rPr>
          <w:rStyle w:val="fontstyle01"/>
        </w:rPr>
        <w:t>'02' to 'FF' = reserved values.</w:t>
      </w:r>
    </w:p>
    <w:p w:rsidR="007C2495" w:rsidRPr="00816C4A" w:rsidRDefault="007C2495" w:rsidP="007C2495">
      <w:r w:rsidRPr="00816C4A">
        <w:t>The E-UTRAN Primary Timing Advance value is equal to the total "Timing offset between uplink and downlink radio frames at the UE, expressed in units of Ts" (Basic time unit), as defined in TS 36.211 [66].</w:t>
      </w:r>
    </w:p>
    <w:p w:rsidR="007C2495" w:rsidRPr="00816C4A" w:rsidRDefault="007C2495" w:rsidP="007C2495">
      <w:pPr>
        <w:rPr>
          <w:noProof/>
        </w:rPr>
      </w:pPr>
      <w:r w:rsidRPr="00816C4A">
        <w:t xml:space="preserve">If the ME has never been in E-UTRAN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rsidR="007C2495" w:rsidRPr="00816C4A" w:rsidRDefault="007C2495" w:rsidP="007C2495">
      <w:pPr>
        <w:pStyle w:val="Heading2"/>
      </w:pPr>
      <w:bookmarkStart w:id="2594" w:name="_Toc3201090"/>
      <w:bookmarkStart w:id="2595" w:name="_Toc20392833"/>
      <w:bookmarkStart w:id="2596" w:name="_Toc27774480"/>
      <w:bookmarkStart w:id="2597" w:name="_Toc44931295"/>
      <w:bookmarkStart w:id="2598" w:name="_Toc44932125"/>
      <w:bookmarkStart w:id="2599" w:name="_Toc44932605"/>
      <w:r w:rsidRPr="00816C4A">
        <w:t>8.135</w:t>
      </w:r>
      <w:r w:rsidRPr="00816C4A">
        <w:tab/>
        <w:t>URI truncated</w:t>
      </w:r>
      <w:bookmarkEnd w:id="2594"/>
      <w:bookmarkEnd w:id="2595"/>
      <w:bookmarkEnd w:id="2596"/>
      <w:bookmarkEnd w:id="2597"/>
      <w:bookmarkEnd w:id="2598"/>
      <w:bookmarkEnd w:id="2599"/>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H"/>
            </w:pPr>
            <w:r w:rsidRPr="00816C4A">
              <w:t>Byte(s)</w:t>
            </w:r>
          </w:p>
        </w:tc>
        <w:tc>
          <w:tcPr>
            <w:tcW w:w="4961" w:type="dxa"/>
          </w:tcPr>
          <w:p w:rsidR="007C2495" w:rsidRPr="00816C4A" w:rsidRDefault="007C2495" w:rsidP="000634A6">
            <w:pPr>
              <w:pStyle w:val="TAH"/>
            </w:pPr>
            <w:r w:rsidRPr="00816C4A">
              <w:t>Description</w:t>
            </w:r>
          </w:p>
        </w:tc>
        <w:tc>
          <w:tcPr>
            <w:tcW w:w="1417" w:type="dxa"/>
          </w:tcPr>
          <w:p w:rsidR="007C2495" w:rsidRPr="00816C4A" w:rsidRDefault="007C2495" w:rsidP="000634A6">
            <w:pPr>
              <w:pStyle w:val="TAH"/>
            </w:pPr>
            <w:r w:rsidRPr="00816C4A">
              <w:t>Length</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pPr>
            <w:r w:rsidRPr="00816C4A">
              <w:t>1</w:t>
            </w:r>
          </w:p>
        </w:tc>
        <w:tc>
          <w:tcPr>
            <w:tcW w:w="4961" w:type="dxa"/>
          </w:tcPr>
          <w:p w:rsidR="007C2495" w:rsidRPr="00816C4A" w:rsidRDefault="007C2495" w:rsidP="000634A6">
            <w:pPr>
              <w:pStyle w:val="TAL"/>
            </w:pPr>
            <w:r w:rsidRPr="00816C4A">
              <w:t>URI truncated tag</w:t>
            </w:r>
          </w:p>
        </w:tc>
        <w:tc>
          <w:tcPr>
            <w:tcW w:w="1417" w:type="dxa"/>
          </w:tcPr>
          <w:p w:rsidR="007C2495" w:rsidRPr="00816C4A" w:rsidRDefault="007C2495" w:rsidP="000634A6">
            <w:pPr>
              <w:pStyle w:val="TAC"/>
            </w:pPr>
            <w:r w:rsidRPr="00816C4A">
              <w:t>1</w:t>
            </w:r>
          </w:p>
        </w:tc>
      </w:tr>
      <w:tr w:rsidR="007C2495" w:rsidRPr="00816C4A" w:rsidTr="000634A6">
        <w:tblPrEx>
          <w:tblCellMar>
            <w:top w:w="0" w:type="dxa"/>
            <w:bottom w:w="0" w:type="dxa"/>
          </w:tblCellMar>
        </w:tblPrEx>
        <w:trPr>
          <w:jc w:val="center"/>
        </w:trPr>
        <w:tc>
          <w:tcPr>
            <w:tcW w:w="1276" w:type="dxa"/>
          </w:tcPr>
          <w:p w:rsidR="007C2495" w:rsidRPr="00816C4A" w:rsidRDefault="007C2495" w:rsidP="000634A6">
            <w:pPr>
              <w:pStyle w:val="TAC"/>
            </w:pPr>
            <w:r w:rsidRPr="00816C4A">
              <w:t>2</w:t>
            </w:r>
          </w:p>
        </w:tc>
        <w:tc>
          <w:tcPr>
            <w:tcW w:w="4961" w:type="dxa"/>
          </w:tcPr>
          <w:p w:rsidR="007C2495" w:rsidRPr="00816C4A" w:rsidRDefault="007C2495" w:rsidP="000634A6">
            <w:pPr>
              <w:pStyle w:val="TAL"/>
            </w:pPr>
            <w:r w:rsidRPr="00816C4A">
              <w:t>Length = '0'</w:t>
            </w:r>
          </w:p>
        </w:tc>
        <w:tc>
          <w:tcPr>
            <w:tcW w:w="1417" w:type="dxa"/>
          </w:tcPr>
          <w:p w:rsidR="007C2495" w:rsidRPr="00816C4A" w:rsidRDefault="007C2495" w:rsidP="000634A6">
            <w:pPr>
              <w:pStyle w:val="TAC"/>
            </w:pPr>
            <w:r w:rsidRPr="00816C4A">
              <w:t>1</w:t>
            </w:r>
          </w:p>
        </w:tc>
      </w:tr>
    </w:tbl>
    <w:p w:rsidR="007C2495" w:rsidRPr="00816C4A" w:rsidRDefault="007C2495" w:rsidP="007C2495">
      <w:pPr>
        <w:pStyle w:val="B1"/>
        <w:ind w:left="0" w:firstLine="0"/>
      </w:pPr>
    </w:p>
    <w:p w:rsidR="007C2495" w:rsidRPr="00816C4A" w:rsidRDefault="007C2495" w:rsidP="007C2495">
      <w:pPr>
        <w:pStyle w:val="Heading2"/>
      </w:pPr>
      <w:bookmarkStart w:id="2600" w:name="_Toc3201091"/>
      <w:bookmarkStart w:id="2601" w:name="_Toc20392834"/>
      <w:bookmarkStart w:id="2602" w:name="_Toc27774481"/>
      <w:bookmarkStart w:id="2603" w:name="_Toc44931296"/>
      <w:bookmarkStart w:id="2604" w:name="_Toc44932126"/>
      <w:bookmarkStart w:id="2605" w:name="_Toc44932606"/>
      <w:r w:rsidRPr="00816C4A">
        <w:t>8.136</w:t>
      </w:r>
      <w:r w:rsidRPr="00816C4A">
        <w:tab/>
        <w:t>Extended Rejection Cause Code</w:t>
      </w:r>
      <w:bookmarkEnd w:id="2600"/>
      <w:bookmarkEnd w:id="2601"/>
      <w:bookmarkEnd w:id="2602"/>
      <w:bookmarkEnd w:id="2603"/>
      <w:bookmarkEnd w:id="2604"/>
      <w:bookmarkEnd w:id="260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pPr>
            <w:r w:rsidRPr="00816C4A">
              <w:t>Length</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1</w:t>
            </w:r>
          </w:p>
        </w:tc>
      </w:tr>
    </w:tbl>
    <w:p w:rsidR="007C2495" w:rsidRPr="00816C4A" w:rsidRDefault="007C2495" w:rsidP="007C2495"/>
    <w:p w:rsidR="007C2495" w:rsidRPr="00816C4A" w:rsidRDefault="007C2495" w:rsidP="007C2495">
      <w:pPr>
        <w:pStyle w:val="B1"/>
        <w:ind w:left="0" w:firstLine="0"/>
      </w:pPr>
      <w:r w:rsidRPr="00816C4A">
        <w:t xml:space="preserve">For E-UTRAN,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rmation element as specified in TS 24.301 [46].</w:t>
      </w:r>
    </w:p>
    <w:p w:rsidR="007C2495" w:rsidRPr="00816C4A" w:rsidRDefault="007C2495" w:rsidP="007C2495">
      <w:pPr>
        <w:pStyle w:val="Heading2"/>
      </w:pPr>
      <w:bookmarkStart w:id="2606" w:name="_Toc3201092"/>
      <w:bookmarkStart w:id="2607" w:name="_Toc20392835"/>
      <w:bookmarkStart w:id="2608" w:name="_Toc27774482"/>
      <w:bookmarkStart w:id="2609" w:name="_Toc44931297"/>
      <w:bookmarkStart w:id="2610" w:name="_Toc44932127"/>
      <w:bookmarkStart w:id="2611" w:name="_Toc44932607"/>
      <w:r w:rsidRPr="00816C4A">
        <w:t>8.137</w:t>
      </w:r>
      <w:r w:rsidRPr="00816C4A">
        <w:tab/>
        <w:t>Data connection status</w:t>
      </w:r>
      <w:bookmarkEnd w:id="2606"/>
      <w:bookmarkEnd w:id="2607"/>
      <w:bookmarkEnd w:id="2608"/>
      <w:bookmarkEnd w:id="2609"/>
      <w:bookmarkEnd w:id="2610"/>
      <w:bookmarkEnd w:id="2611"/>
    </w:p>
    <w:p w:rsidR="007C2495" w:rsidRPr="00816C4A" w:rsidRDefault="007C2495" w:rsidP="007C2495">
      <w:r w:rsidRPr="00816C4A">
        <w:t>This data object shall contain the result of the PDP request procedure,  PDN request procedure or PDU establishment procedure as defined in 3GPP TS 24.008 [9] for GERAN &amp; UTRAN, 3GPP TS 24.301 [41] for E-UTRAN or 3GPP TS 24.501 [70] for NG-RAN.</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Data connection status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Length = '01'</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3</w:t>
            </w:r>
          </w:p>
        </w:tc>
        <w:tc>
          <w:tcPr>
            <w:tcW w:w="4961" w:type="dxa"/>
          </w:tcPr>
          <w:p w:rsidR="007C2495" w:rsidRPr="00816C4A" w:rsidRDefault="007C2495" w:rsidP="000634A6">
            <w:pPr>
              <w:pStyle w:val="TAL"/>
            </w:pPr>
            <w:r w:rsidRPr="00816C4A">
              <w:t>Data connection status value</w:t>
            </w:r>
          </w:p>
        </w:tc>
        <w:tc>
          <w:tcPr>
            <w:tcW w:w="1417" w:type="dxa"/>
          </w:tcPr>
          <w:p w:rsidR="007C2495" w:rsidRPr="00816C4A" w:rsidRDefault="007C2495" w:rsidP="000634A6">
            <w:pPr>
              <w:pStyle w:val="TAC"/>
              <w:rPr>
                <w:lang w:eastAsia="en-GB"/>
              </w:rPr>
            </w:pPr>
            <w:r w:rsidRPr="00816C4A">
              <w:rPr>
                <w:lang w:eastAsia="en-GB"/>
              </w:rPr>
              <w:t>1</w:t>
            </w:r>
          </w:p>
        </w:tc>
      </w:tr>
    </w:tbl>
    <w:p w:rsidR="007C2495" w:rsidRPr="00816C4A" w:rsidRDefault="007C2495" w:rsidP="007C2495"/>
    <w:p w:rsidR="007C2495" w:rsidRPr="00816C4A" w:rsidRDefault="007C2495" w:rsidP="007C2495">
      <w:r w:rsidRPr="00816C4A">
        <w:t>Data connection status value coding:</w:t>
      </w:r>
    </w:p>
    <w:p w:rsidR="007C2495" w:rsidRPr="00816C4A" w:rsidRDefault="007C2495" w:rsidP="007C2495">
      <w:pPr>
        <w:pStyle w:val="B1"/>
      </w:pPr>
      <w:r w:rsidRPr="00816C4A">
        <w:t>-</w:t>
      </w:r>
      <w:r w:rsidRPr="00816C4A">
        <w:tab/>
        <w:t xml:space="preserve">'00' = Data connection successful; Successful means accepted by the network and completed by the device. </w:t>
      </w:r>
    </w:p>
    <w:p w:rsidR="007C2495" w:rsidRPr="00816C4A" w:rsidRDefault="007C2495" w:rsidP="007C2495">
      <w:pPr>
        <w:pStyle w:val="B1"/>
      </w:pPr>
      <w:r w:rsidRPr="00816C4A">
        <w:t>-</w:t>
      </w:r>
      <w:r w:rsidRPr="00816C4A">
        <w:tab/>
        <w:t xml:space="preserve">'01' = Data connection rejected; </w:t>
      </w:r>
    </w:p>
    <w:p w:rsidR="007C2495" w:rsidRPr="00816C4A" w:rsidRDefault="007C2495" w:rsidP="007C2495">
      <w:pPr>
        <w:pStyle w:val="B1"/>
      </w:pPr>
      <w:r w:rsidRPr="00816C4A">
        <w:t>-</w:t>
      </w:r>
      <w:r w:rsidRPr="00816C4A">
        <w:tab/>
        <w:t xml:space="preserve">'02' = Data connection dropped or deactivated. </w:t>
      </w:r>
    </w:p>
    <w:p w:rsidR="007C2495" w:rsidRPr="00816C4A" w:rsidRDefault="007C2495" w:rsidP="007C2495">
      <w:pPr>
        <w:pStyle w:val="B1"/>
      </w:pPr>
      <w:r>
        <w:t>-</w:t>
      </w:r>
      <w:r>
        <w:tab/>
      </w:r>
      <w:r w:rsidRPr="00816C4A">
        <w:t>Other values RFU</w:t>
      </w:r>
    </w:p>
    <w:p w:rsidR="007C2495" w:rsidRPr="00816C4A" w:rsidRDefault="007C2495" w:rsidP="007C2495">
      <w:pPr>
        <w:pStyle w:val="Heading2"/>
      </w:pPr>
      <w:bookmarkStart w:id="2612" w:name="_Toc3201093"/>
      <w:bookmarkStart w:id="2613" w:name="_Toc20392836"/>
      <w:bookmarkStart w:id="2614" w:name="_Toc27774483"/>
      <w:bookmarkStart w:id="2615" w:name="_Toc44931298"/>
      <w:bookmarkStart w:id="2616" w:name="_Toc44932128"/>
      <w:bookmarkStart w:id="2617" w:name="_Toc44932608"/>
      <w:r w:rsidRPr="00816C4A">
        <w:t>8.138</w:t>
      </w:r>
      <w:r w:rsidRPr="00816C4A">
        <w:tab/>
        <w:t>Data connection type</w:t>
      </w:r>
      <w:bookmarkEnd w:id="2612"/>
      <w:bookmarkEnd w:id="2613"/>
      <w:bookmarkEnd w:id="2614"/>
      <w:bookmarkEnd w:id="2615"/>
      <w:bookmarkEnd w:id="2616"/>
      <w:bookmarkEnd w:id="2617"/>
    </w:p>
    <w:p w:rsidR="007C2495" w:rsidRPr="00816C4A" w:rsidRDefault="007C2495" w:rsidP="007C2495">
      <w:r w:rsidRPr="00816C4A">
        <w:t>This data object shall contain the type of procedure, PDP request procedure, PDN request procedure or PDU establishment procedure, as defined in 3GPP TS 24.008 [9] for GERAN &amp; UTRAN,  3GPP TS 24.301 [46] for E-UTRAN or 3GPP TS 24.501 [70]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pPr>
            <w:r w:rsidRPr="00816C4A">
              <w:t>Data connection type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Length = '01'</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3</w:t>
            </w:r>
          </w:p>
        </w:tc>
        <w:tc>
          <w:tcPr>
            <w:tcW w:w="4961" w:type="dxa"/>
          </w:tcPr>
          <w:p w:rsidR="007C2495" w:rsidRPr="00816C4A" w:rsidRDefault="007C2495" w:rsidP="000634A6">
            <w:pPr>
              <w:pStyle w:val="TAL"/>
            </w:pPr>
            <w:r w:rsidRPr="00816C4A">
              <w:t>Data connection type</w:t>
            </w:r>
          </w:p>
        </w:tc>
        <w:tc>
          <w:tcPr>
            <w:tcW w:w="1417" w:type="dxa"/>
          </w:tcPr>
          <w:p w:rsidR="007C2495" w:rsidRPr="00816C4A" w:rsidRDefault="007C2495" w:rsidP="000634A6">
            <w:pPr>
              <w:pStyle w:val="TAC"/>
              <w:rPr>
                <w:lang w:eastAsia="en-GB"/>
              </w:rPr>
            </w:pPr>
            <w:r w:rsidRPr="00816C4A">
              <w:rPr>
                <w:lang w:eastAsia="en-GB"/>
              </w:rPr>
              <w:t>1</w:t>
            </w:r>
          </w:p>
        </w:tc>
      </w:tr>
    </w:tbl>
    <w:p w:rsidR="007C2495" w:rsidRPr="00816C4A" w:rsidRDefault="007C2495" w:rsidP="007C2495"/>
    <w:p w:rsidR="007C2495" w:rsidRPr="00816C4A" w:rsidRDefault="007C2495" w:rsidP="007C2495">
      <w:r w:rsidRPr="00816C4A">
        <w:t>Data connection type coding:</w:t>
      </w:r>
    </w:p>
    <w:p w:rsidR="007C2495" w:rsidRPr="00816C4A" w:rsidRDefault="007C2495" w:rsidP="007C2495">
      <w:pPr>
        <w:pStyle w:val="B1"/>
      </w:pPr>
      <w:r>
        <w:t>-</w:t>
      </w:r>
      <w:r>
        <w:tab/>
      </w:r>
      <w:r w:rsidRPr="00816C4A">
        <w:t>'00' = PDP connection</w:t>
      </w:r>
    </w:p>
    <w:p w:rsidR="007C2495" w:rsidRPr="00816C4A" w:rsidRDefault="007C2495" w:rsidP="007C2495">
      <w:pPr>
        <w:pStyle w:val="B1"/>
      </w:pPr>
      <w:r>
        <w:t>-</w:t>
      </w:r>
      <w:r>
        <w:tab/>
      </w:r>
      <w:r w:rsidRPr="00816C4A">
        <w:t>'01' = PDN connection</w:t>
      </w:r>
    </w:p>
    <w:p w:rsidR="007C2495" w:rsidRPr="00816C4A" w:rsidRDefault="007C2495" w:rsidP="007C2495">
      <w:pPr>
        <w:pStyle w:val="B1"/>
      </w:pPr>
      <w:r>
        <w:t>-</w:t>
      </w:r>
      <w:r>
        <w:tab/>
      </w:r>
      <w:r w:rsidRPr="00816C4A">
        <w:t>'02' = PDU connection</w:t>
      </w:r>
    </w:p>
    <w:p w:rsidR="007C2495" w:rsidRPr="00816C4A" w:rsidRDefault="007C2495" w:rsidP="007C2495">
      <w:pPr>
        <w:pStyle w:val="B1"/>
      </w:pPr>
      <w:r>
        <w:t>-</w:t>
      </w:r>
      <w:r>
        <w:tab/>
      </w:r>
      <w:r w:rsidRPr="00816C4A">
        <w:t>Other values RFU</w:t>
      </w:r>
    </w:p>
    <w:p w:rsidR="007C2495" w:rsidRPr="00816C4A" w:rsidRDefault="007C2495" w:rsidP="007C2495">
      <w:pPr>
        <w:pStyle w:val="Heading2"/>
      </w:pPr>
      <w:bookmarkStart w:id="2618" w:name="_Toc3201094"/>
      <w:bookmarkStart w:id="2619" w:name="_Toc20392837"/>
      <w:bookmarkStart w:id="2620" w:name="_Toc27774484"/>
      <w:bookmarkStart w:id="2621" w:name="_Toc44931299"/>
      <w:bookmarkStart w:id="2622" w:name="_Toc44932129"/>
      <w:bookmarkStart w:id="2623" w:name="_Toc44932609"/>
      <w:r w:rsidRPr="00816C4A">
        <w:t>8.139 (E/5G)SM cause</w:t>
      </w:r>
      <w:bookmarkEnd w:id="2618"/>
      <w:bookmarkEnd w:id="2619"/>
      <w:bookmarkEnd w:id="2620"/>
      <w:bookmarkEnd w:id="2621"/>
      <w:bookmarkEnd w:id="2622"/>
      <w:bookmarkEnd w:id="2623"/>
    </w:p>
    <w:p w:rsidR="007C2495" w:rsidRPr="00816C4A" w:rsidRDefault="007C2495" w:rsidP="007C2495">
      <w:r w:rsidRPr="00816C4A">
        <w:t>This data object shall contain the value of the SM cause for PDP as defined in 3GPP TS 24.008 [9] for GERAN &amp; UTRAN, the ESM Cause for PDN as defined in 3GPP TS 24.301 [46] for E-UTRAN or the 5GSM Cause for PDU as defined in 3GPP TS 24.501 [70] for NG-RAN.</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Pr>
          <w:p w:rsidR="007C2495" w:rsidRPr="00816C4A" w:rsidRDefault="007C2495" w:rsidP="000634A6">
            <w:pPr>
              <w:pStyle w:val="TAH"/>
              <w:rPr>
                <w:lang w:eastAsia="en-GB"/>
              </w:rPr>
            </w:pPr>
            <w:r w:rsidRPr="00816C4A">
              <w:rPr>
                <w:lang w:eastAsia="en-GB"/>
              </w:rPr>
              <w:t>Byte(s)</w:t>
            </w:r>
          </w:p>
        </w:tc>
        <w:tc>
          <w:tcPr>
            <w:tcW w:w="4961" w:type="dxa"/>
          </w:tcPr>
          <w:p w:rsidR="007C2495" w:rsidRPr="00816C4A" w:rsidRDefault="007C2495" w:rsidP="000634A6">
            <w:pPr>
              <w:pStyle w:val="TAH"/>
              <w:rPr>
                <w:lang w:eastAsia="en-GB"/>
              </w:rPr>
            </w:pPr>
            <w:r w:rsidRPr="00816C4A">
              <w:rPr>
                <w:lang w:eastAsia="en-GB"/>
              </w:rPr>
              <w:t>Description</w:t>
            </w:r>
          </w:p>
        </w:tc>
        <w:tc>
          <w:tcPr>
            <w:tcW w:w="1417" w:type="dxa"/>
          </w:tcPr>
          <w:p w:rsidR="007C2495" w:rsidRPr="00816C4A" w:rsidRDefault="007C2495" w:rsidP="000634A6">
            <w:pPr>
              <w:pStyle w:val="TAH"/>
              <w:rPr>
                <w:lang w:eastAsia="en-GB"/>
              </w:rPr>
            </w:pPr>
            <w:r w:rsidRPr="00816C4A">
              <w:rPr>
                <w:lang w:eastAsia="en-GB"/>
              </w:rPr>
              <w:t>Length</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1</w:t>
            </w:r>
          </w:p>
        </w:tc>
        <w:tc>
          <w:tcPr>
            <w:tcW w:w="4961" w:type="dxa"/>
          </w:tcPr>
          <w:p w:rsidR="007C2495" w:rsidRPr="00816C4A" w:rsidRDefault="007C2495" w:rsidP="000634A6">
            <w:pPr>
              <w:pStyle w:val="TAL"/>
              <w:rPr>
                <w:lang w:val="fr-FR"/>
              </w:rPr>
            </w:pPr>
            <w:r w:rsidRPr="00816C4A">
              <w:rPr>
                <w:lang w:val="fr-FR"/>
              </w:rPr>
              <w:t>(E/5G)SM cause tag</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2</w:t>
            </w:r>
          </w:p>
        </w:tc>
        <w:tc>
          <w:tcPr>
            <w:tcW w:w="4961" w:type="dxa"/>
          </w:tcPr>
          <w:p w:rsidR="007C2495" w:rsidRPr="00816C4A" w:rsidRDefault="007C2495" w:rsidP="000634A6">
            <w:pPr>
              <w:pStyle w:val="TAL"/>
            </w:pPr>
            <w:r w:rsidRPr="00816C4A">
              <w:t>Length = '01'</w:t>
            </w:r>
          </w:p>
        </w:tc>
        <w:tc>
          <w:tcPr>
            <w:tcW w:w="1417" w:type="dxa"/>
          </w:tcPr>
          <w:p w:rsidR="007C2495" w:rsidRPr="00816C4A" w:rsidRDefault="007C2495" w:rsidP="000634A6">
            <w:pPr>
              <w:pStyle w:val="TAC"/>
              <w:rPr>
                <w:lang w:eastAsia="en-GB"/>
              </w:rPr>
            </w:pPr>
            <w:r w:rsidRPr="00816C4A">
              <w:rPr>
                <w:lang w:eastAsia="en-GB"/>
              </w:rPr>
              <w:t>1</w:t>
            </w:r>
          </w:p>
        </w:tc>
      </w:tr>
      <w:tr w:rsidR="007C2495" w:rsidRPr="00816C4A" w:rsidTr="000634A6">
        <w:trPr>
          <w:jc w:val="center"/>
        </w:trPr>
        <w:tc>
          <w:tcPr>
            <w:tcW w:w="1276" w:type="dxa"/>
          </w:tcPr>
          <w:p w:rsidR="007C2495" w:rsidRPr="00816C4A" w:rsidRDefault="007C2495" w:rsidP="000634A6">
            <w:pPr>
              <w:pStyle w:val="TAC"/>
              <w:rPr>
                <w:lang w:eastAsia="en-GB"/>
              </w:rPr>
            </w:pPr>
            <w:r w:rsidRPr="00816C4A">
              <w:rPr>
                <w:lang w:eastAsia="en-GB"/>
              </w:rPr>
              <w:t>3</w:t>
            </w:r>
          </w:p>
        </w:tc>
        <w:tc>
          <w:tcPr>
            <w:tcW w:w="4961" w:type="dxa"/>
          </w:tcPr>
          <w:p w:rsidR="007C2495" w:rsidRPr="00816C4A" w:rsidRDefault="007C2495" w:rsidP="000634A6">
            <w:pPr>
              <w:pStyle w:val="TAL"/>
            </w:pPr>
            <w:r w:rsidRPr="00816C4A">
              <w:t>(E/5G)SM cause value</w:t>
            </w:r>
          </w:p>
        </w:tc>
        <w:tc>
          <w:tcPr>
            <w:tcW w:w="1417" w:type="dxa"/>
          </w:tcPr>
          <w:p w:rsidR="007C2495" w:rsidRPr="00816C4A" w:rsidRDefault="007C2495" w:rsidP="000634A6">
            <w:pPr>
              <w:pStyle w:val="TAC"/>
              <w:rPr>
                <w:lang w:eastAsia="en-GB"/>
              </w:rPr>
            </w:pPr>
            <w:r w:rsidRPr="00816C4A">
              <w:rPr>
                <w:lang w:eastAsia="en-GB"/>
              </w:rPr>
              <w:t>1</w:t>
            </w:r>
          </w:p>
        </w:tc>
      </w:tr>
    </w:tbl>
    <w:p w:rsidR="007C2495" w:rsidRPr="00816C4A" w:rsidRDefault="007C2495" w:rsidP="00457849"/>
    <w:p w:rsidR="007C2495" w:rsidRPr="00816C4A" w:rsidRDefault="007C2495" w:rsidP="007C2495">
      <w:r w:rsidRPr="00816C4A">
        <w:t>(E/5G)SM cause value coding:</w:t>
      </w:r>
    </w:p>
    <w:p w:rsidR="007C2495" w:rsidRPr="00816C4A" w:rsidRDefault="007C2495" w:rsidP="007C2495">
      <w:pPr>
        <w:pStyle w:val="B1"/>
      </w:pPr>
      <w:r w:rsidRPr="00816C4A">
        <w:t xml:space="preserve">For PDP procedures: </w:t>
      </w:r>
    </w:p>
    <w:p w:rsidR="007C2495" w:rsidRPr="00816C4A" w:rsidRDefault="007C2495" w:rsidP="007C2495">
      <w:pPr>
        <w:pStyle w:val="B1"/>
      </w:pPr>
      <w:r w:rsidRPr="00816C4A">
        <w:t xml:space="preserve">The coding of the cause is defined in 3GPP TS 24.008 [9] </w:t>
      </w:r>
    </w:p>
    <w:p w:rsidR="00457849" w:rsidRPr="00E1433D" w:rsidRDefault="00457849" w:rsidP="00457849">
      <w:pPr>
        <w:ind w:left="851" w:hanging="284"/>
      </w:pPr>
      <w:bookmarkStart w:id="2624" w:name="_Toc3201095"/>
      <w:bookmarkStart w:id="2625" w:name="_Toc20392838"/>
      <w:bookmarkStart w:id="2626" w:name="_Toc27774485"/>
      <w:bookmarkStart w:id="2627" w:name="_Toc44931300"/>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coded as in TS 24.008 [9] clause 10.5.6.6a;</w:t>
      </w:r>
    </w:p>
    <w:p w:rsidR="00457849" w:rsidRPr="00E1433D" w:rsidRDefault="00457849" w:rsidP="00457849">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lastRenderedPageBreak/>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TS 24.008 [9] clause 10.5.6.6.</w:t>
      </w:r>
    </w:p>
    <w:p w:rsidR="00457849" w:rsidRPr="00E1433D" w:rsidRDefault="00457849" w:rsidP="00457849">
      <w:pPr>
        <w:ind w:left="568" w:hanging="284"/>
      </w:pPr>
      <w:r w:rsidRPr="00E1433D">
        <w:t xml:space="preserve">For PDN procedures: </w:t>
      </w:r>
    </w:p>
    <w:p w:rsidR="00457849" w:rsidRPr="00E1433D" w:rsidRDefault="00457849" w:rsidP="00457849">
      <w:pPr>
        <w:ind w:left="568" w:hanging="284"/>
      </w:pPr>
      <w:r w:rsidRPr="00E1433D">
        <w:t xml:space="preserve">The coding of the cause is defined in 3GPP TS 24.301 [46]. </w:t>
      </w:r>
    </w:p>
    <w:p w:rsidR="00457849" w:rsidRPr="00E1433D" w:rsidRDefault="00457849" w:rsidP="00457849">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TS 24.301 [46] clause 9.9.4.4.</w:t>
      </w:r>
    </w:p>
    <w:p w:rsidR="00457849" w:rsidRPr="00E1433D" w:rsidRDefault="00457849" w:rsidP="00457849">
      <w:pPr>
        <w:ind w:left="568" w:hanging="284"/>
      </w:pPr>
      <w:r w:rsidRPr="00E1433D">
        <w:t xml:space="preserve">For PDU procedures: </w:t>
      </w:r>
    </w:p>
    <w:p w:rsidR="00457849" w:rsidRPr="00E1433D" w:rsidRDefault="00457849" w:rsidP="00457849">
      <w:pPr>
        <w:ind w:left="568" w:hanging="284"/>
      </w:pPr>
      <w:r w:rsidRPr="00E1433D">
        <w:t xml:space="preserve">The coding of the cause is defined in 3GPP TS 24.501 [70]. </w:t>
      </w:r>
    </w:p>
    <w:p w:rsidR="00457849" w:rsidRPr="00E1433D" w:rsidRDefault="00457849" w:rsidP="00457849">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TS 24.501 [70] clause </w:t>
      </w:r>
      <w:r>
        <w:t>9.11.4.2</w:t>
      </w:r>
      <w:r w:rsidRPr="00E1433D">
        <w:t>.</w:t>
      </w:r>
    </w:p>
    <w:p w:rsidR="007C2495" w:rsidRPr="00816C4A" w:rsidRDefault="007C2495" w:rsidP="007C2495">
      <w:pPr>
        <w:pStyle w:val="Heading2"/>
      </w:pPr>
      <w:bookmarkStart w:id="2628" w:name="_Toc44932130"/>
      <w:bookmarkStart w:id="2629" w:name="_Toc44932610"/>
      <w:r w:rsidRPr="00816C4A">
        <w:t>8.140</w:t>
      </w:r>
      <w:r w:rsidRPr="00816C4A">
        <w:tab/>
        <w:t>IP address list</w:t>
      </w:r>
      <w:bookmarkEnd w:id="2624"/>
      <w:bookmarkEnd w:id="2625"/>
      <w:bookmarkEnd w:id="2626"/>
      <w:bookmarkEnd w:id="2627"/>
      <w:bookmarkEnd w:id="2628"/>
      <w:bookmarkEnd w:id="262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pPr>
            <w:r w:rsidRPr="00816C4A">
              <w:t>Length</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X</w:t>
            </w:r>
          </w:p>
        </w:tc>
      </w:tr>
    </w:tbl>
    <w:p w:rsidR="007C2495" w:rsidRPr="00816C4A" w:rsidRDefault="007C2495" w:rsidP="007C2495"/>
    <w:p w:rsidR="007C2495" w:rsidRPr="00816C4A" w:rsidRDefault="007C2495" w:rsidP="007C2495">
      <w:pPr>
        <w:rPr>
          <w:lang w:val="en-US"/>
        </w:rPr>
      </w:pPr>
      <w:r w:rsidRPr="00816C4A">
        <w:rPr>
          <w:lang w:val="en-US"/>
        </w:rPr>
        <w:t>Content :</w:t>
      </w:r>
    </w:p>
    <w:p w:rsidR="007C2495" w:rsidRPr="00816C4A" w:rsidRDefault="007C2495" w:rsidP="007C2495">
      <w:pPr>
        <w:pStyle w:val="B1"/>
      </w:pPr>
      <w:r>
        <w:t>-</w:t>
      </w:r>
      <w:r>
        <w:tab/>
      </w:r>
      <w:r w:rsidRPr="00816C4A">
        <w:rPr>
          <w:lang w:val="en-US"/>
        </w:rPr>
        <w:t>List of IP addresses on the H(e)NB-network interface.</w:t>
      </w:r>
    </w:p>
    <w:p w:rsidR="007C2495" w:rsidRPr="00816C4A" w:rsidRDefault="007C2495" w:rsidP="007C2495">
      <w:r w:rsidRPr="00816C4A">
        <w:t>Coding:</w:t>
      </w:r>
    </w:p>
    <w:p w:rsidR="007C2495" w:rsidRPr="00816C4A" w:rsidRDefault="007C2495" w:rsidP="007C2495">
      <w:pPr>
        <w:pStyle w:val="B1"/>
        <w:rPr>
          <w:noProof/>
        </w:rPr>
      </w:pPr>
      <w:r>
        <w:t>-</w:t>
      </w:r>
      <w:r>
        <w:tab/>
      </w:r>
      <w:r w:rsidRPr="00816C4A">
        <w:rPr>
          <w:noProof/>
        </w:rPr>
        <w:t>coding of Other address : see clause 8.58.</w:t>
      </w:r>
    </w:p>
    <w:p w:rsidR="007C2495" w:rsidRPr="00816C4A" w:rsidRDefault="007C2495" w:rsidP="007C2495">
      <w:pPr>
        <w:pStyle w:val="Heading2"/>
      </w:pPr>
      <w:bookmarkStart w:id="2630" w:name="_Toc3201096"/>
      <w:bookmarkStart w:id="2631" w:name="_Toc20392839"/>
      <w:bookmarkStart w:id="2632" w:name="_Toc27774486"/>
      <w:bookmarkStart w:id="2633" w:name="_Toc44931301"/>
      <w:bookmarkStart w:id="2634" w:name="_Toc44932131"/>
      <w:bookmarkStart w:id="2635" w:name="_Toc44932611"/>
      <w:r w:rsidRPr="00816C4A">
        <w:t>8.141</w:t>
      </w:r>
      <w:r w:rsidRPr="00816C4A">
        <w:tab/>
        <w:t>Surrounding macrocells</w:t>
      </w:r>
      <w:bookmarkEnd w:id="2630"/>
      <w:bookmarkEnd w:id="2631"/>
      <w:bookmarkEnd w:id="2632"/>
      <w:bookmarkEnd w:id="2633"/>
      <w:bookmarkEnd w:id="2634"/>
      <w:bookmarkEnd w:id="2635"/>
      <w:r w:rsidRPr="00816C4A">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ind w:left="284" w:hanging="284"/>
            </w:pPr>
            <w:r w:rsidRPr="00816C4A">
              <w:t>Length</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1</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3</w:t>
            </w:r>
          </w:p>
        </w:tc>
      </w:tr>
      <w:tr w:rsidR="007C2495" w:rsidRPr="00816C4A" w:rsidTr="000634A6">
        <w:tblPrEx>
          <w:tblCellMar>
            <w:top w:w="0" w:type="dxa"/>
            <w:bottom w:w="0" w:type="dxa"/>
          </w:tblCellMar>
        </w:tblPrEx>
        <w:trPr>
          <w:jc w:val="center"/>
        </w:trPr>
        <w:tc>
          <w:tcPr>
            <w:tcW w:w="127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pPr>
            <w:r w:rsidRPr="00816C4A">
              <w:t>X</w:t>
            </w:r>
          </w:p>
        </w:tc>
      </w:tr>
    </w:tbl>
    <w:p w:rsidR="007C2495" w:rsidRPr="00816C4A" w:rsidRDefault="007C2495" w:rsidP="007C2495"/>
    <w:p w:rsidR="007C2495" w:rsidRPr="00816C4A" w:rsidRDefault="007C2495" w:rsidP="007C2495">
      <w:pPr>
        <w:rPr>
          <w:lang w:val="en-US"/>
        </w:rPr>
      </w:pPr>
      <w:r w:rsidRPr="00816C4A">
        <w:rPr>
          <w:lang w:val="en-US"/>
        </w:rPr>
        <w:t>Content :</w:t>
      </w:r>
    </w:p>
    <w:p w:rsidR="007C2495" w:rsidRPr="00816C4A" w:rsidRDefault="007C2495" w:rsidP="007C2495">
      <w:pPr>
        <w:pStyle w:val="B1"/>
      </w:pPr>
      <w:r>
        <w:t>-</w:t>
      </w:r>
      <w:r>
        <w:tab/>
      </w:r>
      <w:r w:rsidRPr="00816C4A">
        <w:rPr>
          <w:lang w:val="en-US"/>
        </w:rPr>
        <w:t>List of surrounding macrocells, per access technology</w:t>
      </w:r>
    </w:p>
    <w:p w:rsidR="007C2495" w:rsidRPr="00816C4A" w:rsidRDefault="007C2495" w:rsidP="007C2495">
      <w:r w:rsidRPr="00816C4A">
        <w:t>Coding:</w:t>
      </w:r>
    </w:p>
    <w:p w:rsidR="007C2495" w:rsidRPr="00816C4A" w:rsidRDefault="007C2495" w:rsidP="007C2495">
      <w:pPr>
        <w:pStyle w:val="B1"/>
        <w:rPr>
          <w:noProof/>
        </w:rPr>
      </w:pPr>
      <w:r>
        <w:t>-</w:t>
      </w:r>
      <w:r>
        <w:tab/>
      </w:r>
      <w:r w:rsidRPr="00816C4A">
        <w:rPr>
          <w:noProof/>
        </w:rPr>
        <w:t>coding of Access Technology : see clause 8.62.</w:t>
      </w:r>
    </w:p>
    <w:p w:rsidR="007C2495" w:rsidRPr="00816C4A" w:rsidRDefault="007C2495" w:rsidP="007C2495">
      <w:pPr>
        <w:pStyle w:val="B1"/>
        <w:rPr>
          <w:noProof/>
        </w:rPr>
      </w:pPr>
      <w:r>
        <w:t>-</w:t>
      </w:r>
      <w:r>
        <w:tab/>
      </w:r>
      <w:r w:rsidRPr="00816C4A">
        <w:rPr>
          <w:noProof/>
        </w:rPr>
        <w:t>coding of Location Information : see clause 8.19.</w:t>
      </w:r>
    </w:p>
    <w:p w:rsidR="007C2495" w:rsidRPr="00816C4A" w:rsidRDefault="007C2495" w:rsidP="007C2495">
      <w:pPr>
        <w:pStyle w:val="Heading2"/>
      </w:pPr>
      <w:bookmarkStart w:id="2636" w:name="_Toc3201097"/>
      <w:bookmarkStart w:id="2637" w:name="_Toc20392840"/>
      <w:bookmarkStart w:id="2638" w:name="_Toc27774487"/>
      <w:bookmarkStart w:id="2639" w:name="_Toc44931302"/>
      <w:bookmarkStart w:id="2640" w:name="_Toc44932132"/>
      <w:bookmarkStart w:id="2641" w:name="_Toc44932612"/>
      <w:r w:rsidRPr="00816C4A">
        <w:t>8.142</w:t>
      </w:r>
      <w:r w:rsidRPr="00816C4A">
        <w:tab/>
        <w:t>PDP/PDN/PDU type</w:t>
      </w:r>
      <w:bookmarkEnd w:id="2636"/>
      <w:bookmarkEnd w:id="2637"/>
      <w:bookmarkEnd w:id="2638"/>
      <w:bookmarkEnd w:id="2639"/>
      <w:bookmarkEnd w:id="2640"/>
      <w:bookmarkEnd w:id="2641"/>
    </w:p>
    <w:p w:rsidR="007C2495" w:rsidRPr="00816C4A" w:rsidRDefault="007C2495" w:rsidP="007C2495">
      <w:r w:rsidRPr="00816C4A">
        <w:t>This data object shall contain the PDP, PDN or PDU Session type, as defined in 3GPP TS 24.008 [9] for GERAN and UTRAN, in 3GPP TS 24.301 [46] for E-UTRAN or in 3GPP TS 24.501 [70]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rsidTr="000634A6">
        <w:trPr>
          <w:jc w:val="center"/>
        </w:trPr>
        <w:tc>
          <w:tcPr>
            <w:tcW w:w="1276" w:type="dxa"/>
          </w:tcPr>
          <w:p w:rsidR="007C2495" w:rsidRPr="00816C4A" w:rsidRDefault="007C2495" w:rsidP="000634A6">
            <w:pPr>
              <w:pStyle w:val="TAH"/>
            </w:pPr>
            <w:r w:rsidRPr="00816C4A">
              <w:lastRenderedPageBreak/>
              <w:t>Byte(s)</w:t>
            </w:r>
          </w:p>
        </w:tc>
        <w:tc>
          <w:tcPr>
            <w:tcW w:w="4961" w:type="dxa"/>
          </w:tcPr>
          <w:p w:rsidR="007C2495" w:rsidRPr="00816C4A" w:rsidRDefault="007C2495" w:rsidP="000634A6">
            <w:pPr>
              <w:pStyle w:val="TAH"/>
            </w:pPr>
            <w:r w:rsidRPr="00816C4A">
              <w:t>Description</w:t>
            </w:r>
          </w:p>
        </w:tc>
        <w:tc>
          <w:tcPr>
            <w:tcW w:w="1417" w:type="dxa"/>
          </w:tcPr>
          <w:p w:rsidR="007C2495" w:rsidRPr="00816C4A" w:rsidRDefault="007C2495" w:rsidP="000634A6">
            <w:pPr>
              <w:pStyle w:val="TAH"/>
            </w:pPr>
            <w:r w:rsidRPr="00816C4A">
              <w:t>Length</w:t>
            </w:r>
          </w:p>
        </w:tc>
      </w:tr>
      <w:tr w:rsidR="007C2495" w:rsidRPr="00816C4A" w:rsidTr="000634A6">
        <w:trPr>
          <w:jc w:val="center"/>
        </w:trPr>
        <w:tc>
          <w:tcPr>
            <w:tcW w:w="1276" w:type="dxa"/>
          </w:tcPr>
          <w:p w:rsidR="007C2495" w:rsidRPr="00816C4A" w:rsidRDefault="007C2495" w:rsidP="000634A6">
            <w:pPr>
              <w:pStyle w:val="TAC"/>
            </w:pPr>
            <w:r w:rsidRPr="00816C4A">
              <w:t>1</w:t>
            </w:r>
          </w:p>
        </w:tc>
        <w:tc>
          <w:tcPr>
            <w:tcW w:w="4961" w:type="dxa"/>
          </w:tcPr>
          <w:p w:rsidR="007C2495" w:rsidRPr="00816C4A" w:rsidRDefault="007C2495" w:rsidP="000634A6">
            <w:pPr>
              <w:pStyle w:val="TAL"/>
              <w:widowControl w:val="0"/>
              <w:tabs>
                <w:tab w:val="right" w:leader="dot" w:pos="9639"/>
              </w:tabs>
              <w:ind w:left="1701" w:right="425" w:hanging="1701"/>
            </w:pPr>
            <w:r w:rsidRPr="00816C4A">
              <w:t>PDP/PDN/PDU type tag (see Note)</w:t>
            </w:r>
          </w:p>
        </w:tc>
        <w:tc>
          <w:tcPr>
            <w:tcW w:w="1417" w:type="dxa"/>
          </w:tcPr>
          <w:p w:rsidR="007C2495" w:rsidRPr="00816C4A" w:rsidRDefault="007C2495" w:rsidP="000634A6">
            <w:pPr>
              <w:pStyle w:val="TAC"/>
            </w:pPr>
            <w:r w:rsidRPr="00816C4A">
              <w:t>1</w:t>
            </w:r>
          </w:p>
        </w:tc>
      </w:tr>
      <w:tr w:rsidR="007C2495" w:rsidRPr="00816C4A" w:rsidTr="000634A6">
        <w:trPr>
          <w:jc w:val="center"/>
        </w:trPr>
        <w:tc>
          <w:tcPr>
            <w:tcW w:w="1276" w:type="dxa"/>
          </w:tcPr>
          <w:p w:rsidR="007C2495" w:rsidRPr="00816C4A" w:rsidRDefault="007C2495" w:rsidP="000634A6">
            <w:pPr>
              <w:pStyle w:val="TAC"/>
            </w:pPr>
            <w:r w:rsidRPr="00816C4A">
              <w:t>2</w:t>
            </w:r>
          </w:p>
        </w:tc>
        <w:tc>
          <w:tcPr>
            <w:tcW w:w="4961" w:type="dxa"/>
          </w:tcPr>
          <w:p w:rsidR="007C2495" w:rsidRPr="00816C4A" w:rsidRDefault="007C2495" w:rsidP="000634A6">
            <w:pPr>
              <w:pStyle w:val="TAL"/>
            </w:pPr>
            <w:r w:rsidRPr="00816C4A">
              <w:t>Length = '01'</w:t>
            </w:r>
          </w:p>
        </w:tc>
        <w:tc>
          <w:tcPr>
            <w:tcW w:w="1417" w:type="dxa"/>
          </w:tcPr>
          <w:p w:rsidR="007C2495" w:rsidRPr="00816C4A" w:rsidRDefault="007C2495" w:rsidP="000634A6">
            <w:pPr>
              <w:pStyle w:val="TAC"/>
            </w:pPr>
            <w:r w:rsidRPr="00816C4A">
              <w:t>1</w:t>
            </w:r>
          </w:p>
        </w:tc>
      </w:tr>
      <w:tr w:rsidR="007C2495" w:rsidRPr="00816C4A" w:rsidTr="000634A6">
        <w:trPr>
          <w:jc w:val="center"/>
        </w:trPr>
        <w:tc>
          <w:tcPr>
            <w:tcW w:w="1276" w:type="dxa"/>
          </w:tcPr>
          <w:p w:rsidR="007C2495" w:rsidRPr="00816C4A" w:rsidRDefault="007C2495" w:rsidP="000634A6">
            <w:pPr>
              <w:pStyle w:val="TAC"/>
            </w:pPr>
            <w:r w:rsidRPr="00816C4A">
              <w:t>3</w:t>
            </w:r>
          </w:p>
        </w:tc>
        <w:tc>
          <w:tcPr>
            <w:tcW w:w="4961" w:type="dxa"/>
          </w:tcPr>
          <w:p w:rsidR="007C2495" w:rsidRPr="00816C4A" w:rsidRDefault="007C2495" w:rsidP="000634A6">
            <w:pPr>
              <w:pStyle w:val="TAL"/>
            </w:pPr>
            <w:r w:rsidRPr="00816C4A">
              <w:t>PDP/PDN type or PDU Session type</w:t>
            </w:r>
          </w:p>
        </w:tc>
        <w:tc>
          <w:tcPr>
            <w:tcW w:w="1417" w:type="dxa"/>
          </w:tcPr>
          <w:p w:rsidR="007C2495" w:rsidRPr="00816C4A" w:rsidRDefault="007C2495" w:rsidP="000634A6">
            <w:pPr>
              <w:pStyle w:val="TAC"/>
            </w:pPr>
            <w:r w:rsidRPr="00816C4A">
              <w:t>1</w:t>
            </w:r>
          </w:p>
        </w:tc>
      </w:tr>
      <w:tr w:rsidR="007C2495" w:rsidRPr="00816C4A" w:rsidTr="000634A6">
        <w:trPr>
          <w:jc w:val="center"/>
        </w:trPr>
        <w:tc>
          <w:tcPr>
            <w:tcW w:w="7654" w:type="dxa"/>
            <w:gridSpan w:val="3"/>
          </w:tcPr>
          <w:p w:rsidR="007C2495" w:rsidRPr="00816C4A" w:rsidRDefault="007C2495" w:rsidP="000634A6">
            <w:pPr>
              <w:spacing w:after="0"/>
              <w:rPr>
                <w:noProof/>
              </w:rPr>
            </w:pPr>
            <w:r w:rsidRPr="00816C4A">
              <w:t>NOTE:</w:t>
            </w:r>
            <w:r w:rsidRPr="00816C4A">
              <w:tab/>
              <w:t>Interpretation of the type depends on the value for the Access Technology (see clause 8.62)</w:t>
            </w:r>
          </w:p>
        </w:tc>
      </w:tr>
    </w:tbl>
    <w:p w:rsidR="007C2495" w:rsidRPr="00816C4A" w:rsidRDefault="007C2495" w:rsidP="007C2495">
      <w:r w:rsidRPr="00816C4A">
        <w:t>PDP/PDN type coding:</w:t>
      </w:r>
    </w:p>
    <w:p w:rsidR="007C2495" w:rsidRPr="00816C4A" w:rsidRDefault="007C2495" w:rsidP="007C2495">
      <w:pPr>
        <w:pStyle w:val="B1"/>
      </w:pPr>
      <w:r>
        <w:t>-</w:t>
      </w:r>
      <w:r>
        <w:tab/>
      </w:r>
      <w:r w:rsidRPr="00816C4A">
        <w:t>'00' = IPv4</w:t>
      </w:r>
    </w:p>
    <w:p w:rsidR="007C2495" w:rsidRPr="00816C4A" w:rsidRDefault="007C2495" w:rsidP="007C2495">
      <w:pPr>
        <w:pStyle w:val="B1"/>
      </w:pPr>
      <w:r>
        <w:t>-</w:t>
      </w:r>
      <w:r>
        <w:tab/>
      </w:r>
      <w:r w:rsidRPr="00816C4A">
        <w:t>'01' = IPv6</w:t>
      </w:r>
    </w:p>
    <w:p w:rsidR="007C2495" w:rsidRPr="00816C4A" w:rsidRDefault="007C2495" w:rsidP="007C2495">
      <w:pPr>
        <w:pStyle w:val="B1"/>
      </w:pPr>
      <w:r>
        <w:t>-</w:t>
      </w:r>
      <w:r>
        <w:tab/>
      </w:r>
      <w:r w:rsidRPr="00816C4A">
        <w:t>'03' = IPv4v6</w:t>
      </w:r>
    </w:p>
    <w:p w:rsidR="007C2495" w:rsidRPr="00816C4A" w:rsidRDefault="007C2495" w:rsidP="007C2495">
      <w:pPr>
        <w:pStyle w:val="B1"/>
      </w:pPr>
      <w:r>
        <w:t>-</w:t>
      </w:r>
      <w:r>
        <w:tab/>
      </w:r>
      <w:r w:rsidRPr="00816C4A">
        <w:t>'04' = PPP</w:t>
      </w:r>
    </w:p>
    <w:p w:rsidR="007C2495" w:rsidRPr="00816C4A" w:rsidRDefault="007C2495" w:rsidP="007C2495">
      <w:pPr>
        <w:pStyle w:val="B1"/>
      </w:pPr>
      <w:r>
        <w:t>-</w:t>
      </w:r>
      <w:r>
        <w:tab/>
      </w:r>
      <w:r w:rsidRPr="00816C4A">
        <w:t>'05' = non IP</w:t>
      </w:r>
    </w:p>
    <w:p w:rsidR="007C2495" w:rsidRPr="00816C4A" w:rsidRDefault="007C2495" w:rsidP="007C2495">
      <w:pPr>
        <w:pStyle w:val="B1"/>
      </w:pPr>
      <w:r w:rsidRPr="00816C4A">
        <w:t>All other values are RFU.</w:t>
      </w:r>
    </w:p>
    <w:p w:rsidR="007C2495" w:rsidRPr="00816C4A" w:rsidRDefault="007C2495" w:rsidP="007C2495">
      <w:r w:rsidRPr="00816C4A">
        <w:t>PDU Session type coding:</w:t>
      </w:r>
    </w:p>
    <w:p w:rsidR="007C2495" w:rsidRPr="00816C4A" w:rsidRDefault="007C2495" w:rsidP="007C2495">
      <w:pPr>
        <w:pStyle w:val="B1"/>
      </w:pPr>
      <w:r>
        <w:t>-</w:t>
      </w:r>
      <w:r>
        <w:tab/>
      </w:r>
      <w:r w:rsidRPr="00816C4A">
        <w:t>'00' = IPv4</w:t>
      </w:r>
    </w:p>
    <w:p w:rsidR="007C2495" w:rsidRPr="00816C4A" w:rsidRDefault="007C2495" w:rsidP="007C2495">
      <w:pPr>
        <w:pStyle w:val="B1"/>
      </w:pPr>
      <w:r>
        <w:t>-</w:t>
      </w:r>
      <w:r>
        <w:tab/>
      </w:r>
      <w:r w:rsidRPr="00816C4A">
        <w:t>'01' = IPv6</w:t>
      </w:r>
    </w:p>
    <w:p w:rsidR="007C2495" w:rsidRPr="00816C4A" w:rsidRDefault="007C2495" w:rsidP="007C2495">
      <w:pPr>
        <w:pStyle w:val="B1"/>
      </w:pPr>
      <w:r>
        <w:t>-</w:t>
      </w:r>
      <w:r>
        <w:tab/>
      </w:r>
      <w:r w:rsidRPr="00816C4A">
        <w:t>'03' = IPv4v6</w:t>
      </w:r>
    </w:p>
    <w:p w:rsidR="007C2495" w:rsidRPr="00816C4A" w:rsidRDefault="007C2495" w:rsidP="007C2495">
      <w:pPr>
        <w:pStyle w:val="B1"/>
      </w:pPr>
      <w:r>
        <w:t>-</w:t>
      </w:r>
      <w:r>
        <w:tab/>
      </w:r>
      <w:r w:rsidRPr="00816C4A">
        <w:t>'04' = Unstructured</w:t>
      </w:r>
    </w:p>
    <w:p w:rsidR="007C2495" w:rsidRPr="00816C4A" w:rsidRDefault="007C2495" w:rsidP="007C2495">
      <w:pPr>
        <w:pStyle w:val="B1"/>
      </w:pPr>
      <w:r>
        <w:t>-</w:t>
      </w:r>
      <w:r>
        <w:tab/>
      </w:r>
      <w:r w:rsidRPr="00816C4A">
        <w:t>'05' = Ethernet</w:t>
      </w:r>
    </w:p>
    <w:p w:rsidR="007C2495" w:rsidRPr="00816C4A" w:rsidRDefault="007C2495" w:rsidP="007C2495">
      <w:pPr>
        <w:pStyle w:val="B1"/>
      </w:pPr>
      <w:r w:rsidRPr="00816C4A">
        <w:t>All other values are RFU.</w:t>
      </w:r>
    </w:p>
    <w:p w:rsidR="007C2495" w:rsidRPr="00816C4A" w:rsidRDefault="007C2495" w:rsidP="007C2495">
      <w:pPr>
        <w:pStyle w:val="Heading2"/>
      </w:pPr>
      <w:bookmarkStart w:id="2642" w:name="_Toc3201098"/>
      <w:bookmarkStart w:id="2643" w:name="_Toc20392841"/>
      <w:bookmarkStart w:id="2644" w:name="_Toc27774488"/>
      <w:bookmarkStart w:id="2645" w:name="_Toc44931303"/>
      <w:bookmarkStart w:id="2646" w:name="_Toc44932133"/>
      <w:bookmarkStart w:id="2647" w:name="_Toc44932613"/>
      <w:r w:rsidRPr="00816C4A">
        <w:t>8.143</w:t>
      </w:r>
      <w:r w:rsidRPr="00816C4A">
        <w:tab/>
        <w:t>PDU Session Establishment parameters</w:t>
      </w:r>
      <w:bookmarkEnd w:id="2642"/>
      <w:bookmarkEnd w:id="2643"/>
      <w:bookmarkEnd w:id="2644"/>
      <w:bookmarkEnd w:id="2645"/>
      <w:bookmarkEnd w:id="2646"/>
      <w:bookmarkEnd w:id="264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7C2495" w:rsidRPr="00816C4A" w:rsidTr="000634A6">
        <w:trPr>
          <w:jc w:val="center"/>
        </w:trPr>
        <w:tc>
          <w:tcPr>
            <w:tcW w:w="1276" w:type="dxa"/>
          </w:tcPr>
          <w:p w:rsidR="007C2495" w:rsidRPr="00816C4A" w:rsidRDefault="007C2495" w:rsidP="000634A6">
            <w:pPr>
              <w:pStyle w:val="TAH"/>
            </w:pPr>
            <w:r w:rsidRPr="00816C4A">
              <w:t>Byte(s)</w:t>
            </w:r>
          </w:p>
        </w:tc>
        <w:tc>
          <w:tcPr>
            <w:tcW w:w="4961" w:type="dxa"/>
          </w:tcPr>
          <w:p w:rsidR="007C2495" w:rsidRPr="00816C4A" w:rsidRDefault="007C2495" w:rsidP="000634A6">
            <w:pPr>
              <w:pStyle w:val="TAH"/>
            </w:pPr>
            <w:r w:rsidRPr="00816C4A">
              <w:t>Description</w:t>
            </w:r>
          </w:p>
        </w:tc>
        <w:tc>
          <w:tcPr>
            <w:tcW w:w="1417" w:type="dxa"/>
          </w:tcPr>
          <w:p w:rsidR="007C2495" w:rsidRPr="00816C4A" w:rsidRDefault="007C2495" w:rsidP="000634A6">
            <w:pPr>
              <w:pStyle w:val="TAH"/>
            </w:pPr>
            <w:r w:rsidRPr="00816C4A">
              <w:t>Length</w:t>
            </w:r>
          </w:p>
        </w:tc>
      </w:tr>
      <w:tr w:rsidR="007C2495" w:rsidRPr="00816C4A" w:rsidTr="000634A6">
        <w:trPr>
          <w:jc w:val="center"/>
        </w:trPr>
        <w:tc>
          <w:tcPr>
            <w:tcW w:w="1276" w:type="dxa"/>
          </w:tcPr>
          <w:p w:rsidR="007C2495" w:rsidRPr="00816C4A" w:rsidRDefault="007C2495" w:rsidP="000634A6">
            <w:pPr>
              <w:pStyle w:val="TAC"/>
            </w:pPr>
            <w:r w:rsidRPr="00816C4A">
              <w:t>1</w:t>
            </w:r>
          </w:p>
        </w:tc>
        <w:tc>
          <w:tcPr>
            <w:tcW w:w="4961" w:type="dxa"/>
          </w:tcPr>
          <w:p w:rsidR="007C2495" w:rsidRPr="00816C4A" w:rsidRDefault="007C2495" w:rsidP="000634A6">
            <w:pPr>
              <w:pStyle w:val="TAL"/>
            </w:pPr>
            <w:r w:rsidRPr="00816C4A">
              <w:t>PDU Session Establishment parameters tag</w:t>
            </w:r>
          </w:p>
        </w:tc>
        <w:tc>
          <w:tcPr>
            <w:tcW w:w="1417" w:type="dxa"/>
          </w:tcPr>
          <w:p w:rsidR="007C2495" w:rsidRPr="00816C4A" w:rsidRDefault="007C2495" w:rsidP="000634A6">
            <w:pPr>
              <w:pStyle w:val="TAC"/>
            </w:pPr>
            <w:r w:rsidRPr="00816C4A">
              <w:t>1</w:t>
            </w:r>
          </w:p>
        </w:tc>
      </w:tr>
      <w:tr w:rsidR="007C2495" w:rsidRPr="00816C4A" w:rsidTr="000634A6">
        <w:trPr>
          <w:jc w:val="center"/>
        </w:trPr>
        <w:tc>
          <w:tcPr>
            <w:tcW w:w="1276" w:type="dxa"/>
          </w:tcPr>
          <w:p w:rsidR="007C2495" w:rsidRPr="00816C4A" w:rsidRDefault="007C2495" w:rsidP="000634A6">
            <w:pPr>
              <w:pStyle w:val="TAC"/>
            </w:pPr>
            <w:r w:rsidRPr="00816C4A">
              <w:t>2 to (Y+1)</w:t>
            </w:r>
          </w:p>
        </w:tc>
        <w:tc>
          <w:tcPr>
            <w:tcW w:w="4961" w:type="dxa"/>
          </w:tcPr>
          <w:p w:rsidR="007C2495" w:rsidRPr="00816C4A" w:rsidRDefault="007C2495" w:rsidP="000634A6">
            <w:pPr>
              <w:pStyle w:val="TAL"/>
            </w:pPr>
            <w:r w:rsidRPr="00816C4A">
              <w:t>Length (Z+X)</w:t>
            </w:r>
          </w:p>
        </w:tc>
        <w:tc>
          <w:tcPr>
            <w:tcW w:w="1417" w:type="dxa"/>
          </w:tcPr>
          <w:p w:rsidR="007C2495" w:rsidRPr="00816C4A" w:rsidRDefault="007C2495" w:rsidP="000634A6">
            <w:pPr>
              <w:pStyle w:val="TAC"/>
            </w:pPr>
            <w:r w:rsidRPr="00816C4A">
              <w:t>Y</w:t>
            </w:r>
          </w:p>
        </w:tc>
      </w:tr>
      <w:tr w:rsidR="007C2495" w:rsidRPr="00816C4A" w:rsidTr="000634A6">
        <w:trPr>
          <w:jc w:val="center"/>
        </w:trPr>
        <w:tc>
          <w:tcPr>
            <w:tcW w:w="1276" w:type="dxa"/>
          </w:tcPr>
          <w:p w:rsidR="007C2495" w:rsidRPr="00816C4A" w:rsidRDefault="007C2495" w:rsidP="000634A6">
            <w:pPr>
              <w:pStyle w:val="TAC"/>
            </w:pPr>
            <w:r w:rsidRPr="00816C4A">
              <w:t>(Y+2) to (Y+Z+1)</w:t>
            </w:r>
          </w:p>
        </w:tc>
        <w:tc>
          <w:tcPr>
            <w:tcW w:w="4961" w:type="dxa"/>
          </w:tcPr>
          <w:p w:rsidR="007C2495" w:rsidRPr="00816C4A" w:rsidRDefault="007C2495" w:rsidP="000634A6">
            <w:pPr>
              <w:pStyle w:val="TAL"/>
            </w:pPr>
            <w:r w:rsidRPr="00816C4A">
              <w:t>DNN</w:t>
            </w:r>
          </w:p>
        </w:tc>
        <w:tc>
          <w:tcPr>
            <w:tcW w:w="1417" w:type="dxa"/>
          </w:tcPr>
          <w:p w:rsidR="007C2495" w:rsidRPr="00816C4A" w:rsidRDefault="007C2495" w:rsidP="000634A6">
            <w:pPr>
              <w:pStyle w:val="TAC"/>
            </w:pPr>
            <w:r w:rsidRPr="00816C4A">
              <w:t>Z</w:t>
            </w:r>
          </w:p>
        </w:tc>
      </w:tr>
      <w:tr w:rsidR="007C2495" w:rsidRPr="00816C4A" w:rsidTr="000634A6">
        <w:trPr>
          <w:jc w:val="center"/>
        </w:trPr>
        <w:tc>
          <w:tcPr>
            <w:tcW w:w="1276" w:type="dxa"/>
          </w:tcPr>
          <w:p w:rsidR="007C2495" w:rsidRPr="00816C4A" w:rsidRDefault="007C2495" w:rsidP="000634A6">
            <w:pPr>
              <w:pStyle w:val="TAC"/>
            </w:pPr>
            <w:r w:rsidRPr="00816C4A">
              <w:t>(Y+</w:t>
            </w:r>
            <w:r w:rsidRPr="00816C4A">
              <w:rPr>
                <w:lang w:val="fr-FR"/>
              </w:rPr>
              <w:t>Z+2</w:t>
            </w:r>
            <w:r w:rsidRPr="00816C4A">
              <w:t>) to (Y+</w:t>
            </w:r>
            <w:r w:rsidRPr="00816C4A">
              <w:rPr>
                <w:lang w:val="fr-FR"/>
              </w:rPr>
              <w:t>Z+</w:t>
            </w:r>
            <w:r w:rsidRPr="00816C4A">
              <w:t>X+1)</w:t>
            </w:r>
          </w:p>
        </w:tc>
        <w:tc>
          <w:tcPr>
            <w:tcW w:w="4961" w:type="dxa"/>
          </w:tcPr>
          <w:p w:rsidR="007C2495" w:rsidRPr="00816C4A" w:rsidRDefault="007C2495" w:rsidP="000634A6">
            <w:pPr>
              <w:pStyle w:val="TAL"/>
            </w:pPr>
            <w:r w:rsidRPr="00816C4A">
              <w:t>PDU Session Establishment parameters</w:t>
            </w:r>
          </w:p>
        </w:tc>
        <w:tc>
          <w:tcPr>
            <w:tcW w:w="1417" w:type="dxa"/>
          </w:tcPr>
          <w:p w:rsidR="007C2495" w:rsidRPr="00816C4A" w:rsidRDefault="007C2495" w:rsidP="000634A6">
            <w:pPr>
              <w:pStyle w:val="TAC"/>
            </w:pPr>
            <w:r w:rsidRPr="00816C4A">
              <w:t>X</w:t>
            </w:r>
          </w:p>
        </w:tc>
      </w:tr>
    </w:tbl>
    <w:p w:rsidR="007C2495" w:rsidRPr="00816C4A" w:rsidRDefault="007C2495" w:rsidP="007C2495"/>
    <w:p w:rsidR="00457849" w:rsidRPr="00EB092D" w:rsidRDefault="00457849" w:rsidP="00457849">
      <w:bookmarkStart w:id="2648" w:name="_Toc3201099"/>
      <w:bookmarkStart w:id="2649" w:name="_Toc20392842"/>
      <w:bookmarkStart w:id="2650" w:name="_Toc27774489"/>
      <w:bookmarkStart w:id="2651" w:name="_Toc44931304"/>
      <w:r w:rsidRPr="00EB092D">
        <w:t>The DNN is coded as specified in TS 24.501 [70] clause 9.11.2.1</w:t>
      </w:r>
      <w:r>
        <w:t>B</w:t>
      </w:r>
      <w:r w:rsidRPr="00EB092D">
        <w:t>.</w:t>
      </w:r>
    </w:p>
    <w:p w:rsidR="00457849" w:rsidRPr="00EB092D" w:rsidRDefault="00457849" w:rsidP="00457849">
      <w:r w:rsidRPr="00EB092D">
        <w:t>The PDU Session Establishment parameters are coded as the PDU SESSION ESTABLISHMENT REQUEST message as specified in TS 24.501 [70].</w:t>
      </w:r>
    </w:p>
    <w:p w:rsidR="00457849" w:rsidRPr="00EB092D" w:rsidRDefault="00457849" w:rsidP="00457849">
      <w:pPr>
        <w:rPr>
          <w:noProof/>
        </w:rPr>
      </w:pPr>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rsidR="007C2495" w:rsidRPr="00816C4A" w:rsidRDefault="007C2495" w:rsidP="007C2495">
      <w:pPr>
        <w:pStyle w:val="Heading1"/>
      </w:pPr>
      <w:bookmarkStart w:id="2652" w:name="_Toc44932134"/>
      <w:bookmarkStart w:id="2653" w:name="_Toc44932614"/>
      <w:r w:rsidRPr="00816C4A">
        <w:t>9</w:t>
      </w:r>
      <w:r w:rsidRPr="00816C4A">
        <w:tab/>
        <w:t>Tag values</w:t>
      </w:r>
      <w:bookmarkEnd w:id="2648"/>
      <w:bookmarkEnd w:id="2649"/>
      <w:bookmarkEnd w:id="2650"/>
      <w:bookmarkEnd w:id="2651"/>
      <w:bookmarkEnd w:id="2652"/>
      <w:bookmarkEnd w:id="2653"/>
    </w:p>
    <w:p w:rsidR="007C2495" w:rsidRPr="00816C4A" w:rsidRDefault="007C2495" w:rsidP="007C2495">
      <w:r w:rsidRPr="00816C4A">
        <w:t>This clause specifies the tag values used to identify the BER-TLV and COMPREHENSION-TLV data objects used in the present document, in addition to those defined in ETSI TS 101 220 [43].</w:t>
      </w:r>
    </w:p>
    <w:p w:rsidR="007C2495" w:rsidRPr="00816C4A" w:rsidRDefault="007C2495" w:rsidP="007C2495">
      <w:pPr>
        <w:pStyle w:val="Heading2"/>
      </w:pPr>
      <w:bookmarkStart w:id="2654" w:name="_Toc3201100"/>
      <w:bookmarkStart w:id="2655" w:name="_Toc20392843"/>
      <w:bookmarkStart w:id="2656" w:name="_Toc27774490"/>
      <w:bookmarkStart w:id="2657" w:name="_Toc44931305"/>
      <w:bookmarkStart w:id="2658" w:name="_Toc44932135"/>
      <w:bookmarkStart w:id="2659" w:name="_Toc44932615"/>
      <w:r w:rsidRPr="00816C4A">
        <w:lastRenderedPageBreak/>
        <w:t>9.1</w:t>
      </w:r>
      <w:r w:rsidRPr="00816C4A">
        <w:tab/>
        <w:t>BER-TLV tags in ME to UICC direction</w:t>
      </w:r>
      <w:bookmarkEnd w:id="2654"/>
      <w:bookmarkEnd w:id="2655"/>
      <w:bookmarkEnd w:id="2656"/>
      <w:bookmarkEnd w:id="2657"/>
      <w:bookmarkEnd w:id="2658"/>
      <w:bookmarkEnd w:id="2659"/>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7C2495" w:rsidRPr="00816C4A" w:rsidTr="000634A6">
        <w:tblPrEx>
          <w:tblCellMar>
            <w:top w:w="0" w:type="dxa"/>
            <w:bottom w:w="0" w:type="dxa"/>
          </w:tblCellMar>
        </w:tblPrEx>
        <w:trPr>
          <w:jc w:val="center"/>
        </w:trPr>
        <w:tc>
          <w:tcPr>
            <w:tcW w:w="3032" w:type="dxa"/>
            <w:gridSpan w:val="2"/>
          </w:tcPr>
          <w:p w:rsidR="007C2495" w:rsidRPr="00816C4A" w:rsidRDefault="007C2495" w:rsidP="000634A6">
            <w:pPr>
              <w:pStyle w:val="TAH"/>
              <w:rPr>
                <w:lang w:eastAsia="en-GB"/>
              </w:rPr>
            </w:pPr>
            <w:r w:rsidRPr="00816C4A">
              <w:rPr>
                <w:lang w:eastAsia="en-GB"/>
              </w:rPr>
              <w:t>Description</w:t>
            </w:r>
          </w:p>
        </w:tc>
        <w:tc>
          <w:tcPr>
            <w:tcW w:w="1260" w:type="dxa"/>
          </w:tcPr>
          <w:p w:rsidR="007C2495" w:rsidRPr="00816C4A" w:rsidRDefault="007C2495" w:rsidP="000634A6">
            <w:pPr>
              <w:pStyle w:val="TAH"/>
              <w:rPr>
                <w:lang w:eastAsia="en-GB"/>
              </w:rPr>
            </w:pPr>
            <w:r w:rsidRPr="00816C4A">
              <w:rPr>
                <w:lang w:eastAsia="en-GB"/>
              </w:rPr>
              <w:t>Length of tag</w:t>
            </w:r>
          </w:p>
        </w:tc>
        <w:tc>
          <w:tcPr>
            <w:tcW w:w="637" w:type="dxa"/>
            <w:gridSpan w:val="3"/>
          </w:tcPr>
          <w:p w:rsidR="007C2495" w:rsidRPr="00816C4A" w:rsidRDefault="007C2495" w:rsidP="000634A6">
            <w:pPr>
              <w:pStyle w:val="TAH"/>
              <w:rPr>
                <w:lang w:eastAsia="en-GB"/>
              </w:rPr>
            </w:pPr>
            <w:r w:rsidRPr="00816C4A">
              <w:rPr>
                <w:lang w:eastAsia="en-GB"/>
              </w:rPr>
              <w:t>Value</w:t>
            </w:r>
          </w:p>
        </w:tc>
      </w:tr>
      <w:tr w:rsidR="007C2495" w:rsidRPr="00816C4A" w:rsidTr="000634A6">
        <w:tblPrEx>
          <w:tblCellMar>
            <w:top w:w="0" w:type="dxa"/>
            <w:bottom w:w="0" w:type="dxa"/>
          </w:tblCellMar>
        </w:tblPrEx>
        <w:trPr>
          <w:jc w:val="center"/>
        </w:trPr>
        <w:tc>
          <w:tcPr>
            <w:tcW w:w="3032" w:type="dxa"/>
            <w:gridSpan w:val="2"/>
          </w:tcPr>
          <w:p w:rsidR="007C2495" w:rsidRPr="00816C4A" w:rsidRDefault="007C2495" w:rsidP="000634A6">
            <w:pPr>
              <w:pStyle w:val="TAC"/>
              <w:jc w:val="left"/>
              <w:rPr>
                <w:lang w:eastAsia="en-GB"/>
              </w:rPr>
            </w:pPr>
            <w:r w:rsidRPr="00816C4A">
              <w:rPr>
                <w:lang w:eastAsia="en-GB"/>
              </w:rPr>
              <w:t>SMS-PP download tag</w:t>
            </w:r>
          </w:p>
        </w:tc>
        <w:tc>
          <w:tcPr>
            <w:tcW w:w="1260" w:type="dxa"/>
          </w:tcPr>
          <w:p w:rsidR="007C2495" w:rsidRPr="00816C4A" w:rsidRDefault="007C2495" w:rsidP="000634A6">
            <w:pPr>
              <w:pStyle w:val="TAC"/>
              <w:rPr>
                <w:lang w:eastAsia="en-GB"/>
              </w:rPr>
            </w:pPr>
            <w:r w:rsidRPr="00816C4A">
              <w:rPr>
                <w:lang w:eastAsia="en-GB"/>
              </w:rPr>
              <w:t>1</w:t>
            </w:r>
          </w:p>
        </w:tc>
        <w:tc>
          <w:tcPr>
            <w:tcW w:w="637" w:type="dxa"/>
            <w:gridSpan w:val="3"/>
          </w:tcPr>
          <w:p w:rsidR="007C2495" w:rsidRPr="00816C4A" w:rsidRDefault="007C2495" w:rsidP="000634A6">
            <w:pPr>
              <w:pStyle w:val="TAC"/>
              <w:rPr>
                <w:lang w:eastAsia="en-GB"/>
              </w:rPr>
            </w:pPr>
            <w:r w:rsidRPr="00816C4A">
              <w:rPr>
                <w:lang w:eastAsia="en-GB"/>
              </w:rPr>
              <w:t>'D1'</w:t>
            </w:r>
          </w:p>
        </w:tc>
      </w:tr>
      <w:tr w:rsidR="007C2495" w:rsidRPr="00816C4A" w:rsidTr="000634A6">
        <w:tblPrEx>
          <w:tblCellMar>
            <w:top w:w="0" w:type="dxa"/>
            <w:bottom w:w="0" w:type="dxa"/>
          </w:tblCellMar>
        </w:tblPrEx>
        <w:trPr>
          <w:jc w:val="center"/>
        </w:trPr>
        <w:tc>
          <w:tcPr>
            <w:tcW w:w="3032" w:type="dxa"/>
            <w:gridSpan w:val="2"/>
          </w:tcPr>
          <w:p w:rsidR="007C2495" w:rsidRPr="00816C4A" w:rsidRDefault="007C2495" w:rsidP="000634A6">
            <w:pPr>
              <w:pStyle w:val="TAC"/>
              <w:jc w:val="left"/>
              <w:rPr>
                <w:lang w:eastAsia="en-GB"/>
              </w:rPr>
            </w:pPr>
            <w:r w:rsidRPr="00816C4A">
              <w:rPr>
                <w:lang w:eastAsia="en-GB"/>
              </w:rPr>
              <w:t>Cell Broadcast download tag</w:t>
            </w:r>
          </w:p>
        </w:tc>
        <w:tc>
          <w:tcPr>
            <w:tcW w:w="1260" w:type="dxa"/>
          </w:tcPr>
          <w:p w:rsidR="007C2495" w:rsidRPr="00816C4A" w:rsidRDefault="007C2495" w:rsidP="000634A6">
            <w:pPr>
              <w:pStyle w:val="TAC"/>
              <w:rPr>
                <w:lang w:eastAsia="en-GB"/>
              </w:rPr>
            </w:pPr>
            <w:r w:rsidRPr="00816C4A">
              <w:rPr>
                <w:lang w:eastAsia="en-GB"/>
              </w:rPr>
              <w:t>1</w:t>
            </w:r>
          </w:p>
        </w:tc>
        <w:tc>
          <w:tcPr>
            <w:tcW w:w="637" w:type="dxa"/>
            <w:gridSpan w:val="3"/>
          </w:tcPr>
          <w:p w:rsidR="007C2495" w:rsidRPr="00816C4A" w:rsidRDefault="007C2495" w:rsidP="000634A6">
            <w:pPr>
              <w:pStyle w:val="TAC"/>
              <w:rPr>
                <w:lang w:eastAsia="en-GB"/>
              </w:rPr>
            </w:pPr>
            <w:r w:rsidRPr="00816C4A">
              <w:rPr>
                <w:lang w:eastAsia="en-GB"/>
              </w:rPr>
              <w:t>'D2'</w:t>
            </w:r>
          </w:p>
        </w:tc>
      </w:tr>
      <w:tr w:rsidR="007C2495" w:rsidRPr="00816C4A" w:rsidTr="000634A6">
        <w:tblPrEx>
          <w:tblCellMar>
            <w:top w:w="0" w:type="dxa"/>
            <w:bottom w:w="0" w:type="dxa"/>
          </w:tblCellMar>
        </w:tblPrEx>
        <w:trPr>
          <w:jc w:val="center"/>
        </w:trPr>
        <w:tc>
          <w:tcPr>
            <w:tcW w:w="3032" w:type="dxa"/>
            <w:gridSpan w:val="2"/>
          </w:tcPr>
          <w:p w:rsidR="007C2495" w:rsidRPr="00816C4A" w:rsidRDefault="007C2495" w:rsidP="000634A6">
            <w:pPr>
              <w:pStyle w:val="TAC"/>
              <w:jc w:val="left"/>
              <w:rPr>
                <w:lang w:eastAsia="en-GB"/>
              </w:rPr>
            </w:pPr>
            <w:r w:rsidRPr="00816C4A">
              <w:rPr>
                <w:lang w:eastAsia="en-GB"/>
              </w:rPr>
              <w:t>MO Short message control tag</w:t>
            </w:r>
          </w:p>
        </w:tc>
        <w:tc>
          <w:tcPr>
            <w:tcW w:w="1260" w:type="dxa"/>
          </w:tcPr>
          <w:p w:rsidR="007C2495" w:rsidRPr="00816C4A" w:rsidRDefault="007C2495" w:rsidP="000634A6">
            <w:pPr>
              <w:pStyle w:val="TAC"/>
              <w:rPr>
                <w:lang w:eastAsia="en-GB"/>
              </w:rPr>
            </w:pPr>
            <w:r w:rsidRPr="00816C4A">
              <w:rPr>
                <w:lang w:eastAsia="en-GB"/>
              </w:rPr>
              <w:t>1</w:t>
            </w:r>
          </w:p>
        </w:tc>
        <w:tc>
          <w:tcPr>
            <w:tcW w:w="637" w:type="dxa"/>
            <w:gridSpan w:val="3"/>
          </w:tcPr>
          <w:p w:rsidR="007C2495" w:rsidRPr="00816C4A" w:rsidRDefault="007C2495" w:rsidP="000634A6">
            <w:pPr>
              <w:pStyle w:val="TAC"/>
              <w:rPr>
                <w:lang w:eastAsia="en-GB"/>
              </w:rPr>
            </w:pPr>
            <w:r w:rsidRPr="00816C4A">
              <w:rPr>
                <w:lang w:eastAsia="en-GB"/>
              </w:rPr>
              <w:t>'D5'</w:t>
            </w:r>
          </w:p>
        </w:tc>
      </w:tr>
      <w:tr w:rsidR="007C2495" w:rsidRPr="00816C4A" w:rsidTr="000634A6">
        <w:tblPrEx>
          <w:tblCellMar>
            <w:top w:w="0" w:type="dxa"/>
            <w:bottom w:w="0" w:type="dxa"/>
          </w:tblCellMar>
        </w:tblPrEx>
        <w:trPr>
          <w:jc w:val="center"/>
        </w:trPr>
        <w:tc>
          <w:tcPr>
            <w:tcW w:w="3032" w:type="dxa"/>
            <w:gridSpan w:val="2"/>
          </w:tcPr>
          <w:p w:rsidR="007C2495" w:rsidRPr="00816C4A" w:rsidRDefault="007C2495" w:rsidP="000634A6">
            <w:pPr>
              <w:pStyle w:val="TAC"/>
              <w:jc w:val="left"/>
              <w:rPr>
                <w:lang w:eastAsia="en-GB"/>
              </w:rPr>
            </w:pPr>
            <w:r w:rsidRPr="00816C4A">
              <w:rPr>
                <w:lang w:eastAsia="en-GB"/>
              </w:rPr>
              <w:t>USSD download tag</w:t>
            </w:r>
          </w:p>
        </w:tc>
        <w:tc>
          <w:tcPr>
            <w:tcW w:w="1260" w:type="dxa"/>
          </w:tcPr>
          <w:p w:rsidR="007C2495" w:rsidRPr="00816C4A" w:rsidRDefault="007C2495" w:rsidP="000634A6">
            <w:pPr>
              <w:pStyle w:val="TAC"/>
              <w:rPr>
                <w:lang w:eastAsia="en-GB"/>
              </w:rPr>
            </w:pPr>
            <w:r w:rsidRPr="00816C4A">
              <w:rPr>
                <w:lang w:eastAsia="en-GB"/>
              </w:rPr>
              <w:t>1</w:t>
            </w:r>
          </w:p>
        </w:tc>
        <w:tc>
          <w:tcPr>
            <w:tcW w:w="637" w:type="dxa"/>
            <w:gridSpan w:val="3"/>
          </w:tcPr>
          <w:p w:rsidR="007C2495" w:rsidRPr="00816C4A" w:rsidRDefault="007C2495" w:rsidP="000634A6">
            <w:pPr>
              <w:pStyle w:val="TAC"/>
              <w:rPr>
                <w:lang w:eastAsia="en-GB"/>
              </w:rPr>
            </w:pPr>
            <w:r w:rsidRPr="00816C4A">
              <w:rPr>
                <w:lang w:eastAsia="en-GB"/>
              </w:rPr>
              <w:t>'D9'</w:t>
            </w:r>
          </w:p>
        </w:tc>
      </w:tr>
      <w:tr w:rsidR="007C2495" w:rsidRPr="00816C4A" w:rsidTr="000634A6">
        <w:tblPrEx>
          <w:tblCellMar>
            <w:top w:w="0" w:type="dxa"/>
            <w:bottom w:w="0" w:type="dxa"/>
          </w:tblCellMar>
        </w:tblPrEx>
        <w:trPr>
          <w:jc w:val="center"/>
        </w:trPr>
        <w:tc>
          <w:tcPr>
            <w:tcW w:w="3032" w:type="dxa"/>
            <w:gridSpan w:val="2"/>
          </w:tcPr>
          <w:p w:rsidR="007C2495" w:rsidRPr="00816C4A" w:rsidRDefault="007C2495" w:rsidP="000634A6">
            <w:pPr>
              <w:pStyle w:val="TAC"/>
              <w:jc w:val="left"/>
              <w:rPr>
                <w:lang w:eastAsia="en-GB"/>
              </w:rPr>
            </w:pPr>
            <w:r w:rsidRPr="00816C4A">
              <w:rPr>
                <w:lang w:eastAsia="en-GB"/>
              </w:rPr>
              <w:t>Geographical Location Reporting tag</w:t>
            </w:r>
          </w:p>
        </w:tc>
        <w:tc>
          <w:tcPr>
            <w:tcW w:w="1260" w:type="dxa"/>
          </w:tcPr>
          <w:p w:rsidR="007C2495" w:rsidRPr="00816C4A" w:rsidRDefault="007C2495" w:rsidP="000634A6">
            <w:pPr>
              <w:pStyle w:val="TAC"/>
              <w:rPr>
                <w:lang w:eastAsia="en-GB"/>
              </w:rPr>
            </w:pPr>
            <w:r w:rsidRPr="00816C4A">
              <w:rPr>
                <w:lang w:eastAsia="en-GB"/>
              </w:rPr>
              <w:t>1</w:t>
            </w:r>
          </w:p>
        </w:tc>
        <w:tc>
          <w:tcPr>
            <w:tcW w:w="637" w:type="dxa"/>
            <w:gridSpan w:val="3"/>
          </w:tcPr>
          <w:p w:rsidR="007C2495" w:rsidRPr="00816C4A" w:rsidRDefault="007C2495" w:rsidP="000634A6">
            <w:pPr>
              <w:pStyle w:val="TAC"/>
              <w:rPr>
                <w:lang w:eastAsia="en-GB"/>
              </w:rPr>
            </w:pPr>
            <w:r w:rsidRPr="00816C4A">
              <w:rPr>
                <w:lang w:eastAsia="en-GB"/>
              </w:rPr>
              <w:t>'DD'</w:t>
            </w:r>
          </w:p>
        </w:tc>
      </w:tr>
      <w:tr w:rsidR="007C2495" w:rsidRPr="00816C4A" w:rsidTr="000634A6">
        <w:tblPrEx>
          <w:tblCellMar>
            <w:top w:w="0" w:type="dxa"/>
            <w:bottom w:w="0" w:type="dxa"/>
          </w:tblCellMar>
        </w:tblPrEx>
        <w:trPr>
          <w:jc w:val="center"/>
        </w:trPr>
        <w:tc>
          <w:tcPr>
            <w:tcW w:w="3032" w:type="dxa"/>
            <w:gridSpan w:val="2"/>
          </w:tcPr>
          <w:p w:rsidR="007C2495" w:rsidRPr="00816C4A" w:rsidRDefault="007C2495" w:rsidP="000634A6">
            <w:pPr>
              <w:pStyle w:val="TAC"/>
              <w:jc w:val="left"/>
              <w:rPr>
                <w:lang w:eastAsia="en-GB"/>
              </w:rPr>
            </w:pPr>
            <w:r w:rsidRPr="00816C4A">
              <w:t>ProSe Report tag</w:t>
            </w:r>
          </w:p>
        </w:tc>
        <w:tc>
          <w:tcPr>
            <w:tcW w:w="1260" w:type="dxa"/>
          </w:tcPr>
          <w:p w:rsidR="007C2495" w:rsidRPr="00816C4A" w:rsidRDefault="007C2495" w:rsidP="000634A6">
            <w:pPr>
              <w:pStyle w:val="TAC"/>
              <w:rPr>
                <w:lang w:eastAsia="en-GB"/>
              </w:rPr>
            </w:pPr>
            <w:r w:rsidRPr="00816C4A">
              <w:t>1</w:t>
            </w:r>
          </w:p>
        </w:tc>
        <w:tc>
          <w:tcPr>
            <w:tcW w:w="637" w:type="dxa"/>
            <w:gridSpan w:val="3"/>
          </w:tcPr>
          <w:p w:rsidR="007C2495" w:rsidRPr="00816C4A" w:rsidRDefault="007C2495" w:rsidP="000634A6">
            <w:pPr>
              <w:pStyle w:val="TAC"/>
              <w:rPr>
                <w:lang w:eastAsia="en-GB"/>
              </w:rPr>
            </w:pPr>
            <w:r w:rsidRPr="00816C4A">
              <w:t>'DF'</w:t>
            </w:r>
          </w:p>
        </w:tc>
      </w:tr>
      <w:tr w:rsidR="007C2495" w:rsidRPr="00816C4A" w:rsidTr="000634A6">
        <w:tblPrEx>
          <w:tblCellMar>
            <w:top w:w="0" w:type="dxa"/>
            <w:bottom w:w="0" w:type="dxa"/>
          </w:tblCellMar>
        </w:tblPrEx>
        <w:trPr>
          <w:gridAfter w:val="1"/>
          <w:wAfter w:w="18" w:type="dxa"/>
          <w:jc w:val="center"/>
        </w:trPr>
        <w:tc>
          <w:tcPr>
            <w:tcW w:w="3023" w:type="dxa"/>
          </w:tcPr>
          <w:p w:rsidR="007C2495" w:rsidRPr="00816C4A" w:rsidRDefault="007C2495" w:rsidP="000634A6">
            <w:pPr>
              <w:pStyle w:val="TAC"/>
              <w:jc w:val="left"/>
            </w:pPr>
            <w:r w:rsidRPr="00816C4A">
              <w:t>Reserved for 3GPP (for future usage)</w:t>
            </w:r>
          </w:p>
        </w:tc>
        <w:tc>
          <w:tcPr>
            <w:tcW w:w="1276" w:type="dxa"/>
            <w:gridSpan w:val="3"/>
          </w:tcPr>
          <w:p w:rsidR="007C2495" w:rsidRPr="00816C4A" w:rsidRDefault="007C2495" w:rsidP="000634A6">
            <w:pPr>
              <w:pStyle w:val="TAC"/>
            </w:pPr>
            <w:r w:rsidRPr="00816C4A">
              <w:t>1</w:t>
            </w:r>
          </w:p>
        </w:tc>
        <w:tc>
          <w:tcPr>
            <w:tcW w:w="612" w:type="dxa"/>
          </w:tcPr>
          <w:p w:rsidR="007C2495" w:rsidRPr="00816C4A" w:rsidRDefault="007C2495" w:rsidP="000634A6">
            <w:pPr>
              <w:pStyle w:val="TAC"/>
            </w:pPr>
            <w:r w:rsidRPr="00816C4A">
              <w:t>'E0'</w:t>
            </w:r>
          </w:p>
        </w:tc>
      </w:tr>
      <w:tr w:rsidR="007C2495" w:rsidRPr="00816C4A" w:rsidTr="000634A6">
        <w:tblPrEx>
          <w:tblCellMar>
            <w:top w:w="0" w:type="dxa"/>
            <w:bottom w:w="0" w:type="dxa"/>
          </w:tblCellMar>
        </w:tblPrEx>
        <w:trPr>
          <w:gridAfter w:val="1"/>
          <w:wAfter w:w="18" w:type="dxa"/>
          <w:jc w:val="center"/>
        </w:trPr>
        <w:tc>
          <w:tcPr>
            <w:tcW w:w="3023" w:type="dxa"/>
          </w:tcPr>
          <w:p w:rsidR="007C2495" w:rsidRPr="00816C4A" w:rsidRDefault="007C2495" w:rsidP="000634A6">
            <w:pPr>
              <w:pStyle w:val="TAC"/>
              <w:jc w:val="left"/>
            </w:pPr>
            <w:r w:rsidRPr="00816C4A">
              <w:t>Reserved for 3GPP (for future usage)</w:t>
            </w:r>
          </w:p>
        </w:tc>
        <w:tc>
          <w:tcPr>
            <w:tcW w:w="1276" w:type="dxa"/>
            <w:gridSpan w:val="3"/>
          </w:tcPr>
          <w:p w:rsidR="007C2495" w:rsidRPr="00816C4A" w:rsidRDefault="007C2495" w:rsidP="000634A6">
            <w:pPr>
              <w:pStyle w:val="TAC"/>
            </w:pPr>
            <w:r w:rsidRPr="00816C4A">
              <w:t>1</w:t>
            </w:r>
          </w:p>
        </w:tc>
        <w:tc>
          <w:tcPr>
            <w:tcW w:w="612" w:type="dxa"/>
          </w:tcPr>
          <w:p w:rsidR="007C2495" w:rsidRPr="00816C4A" w:rsidRDefault="007C2495" w:rsidP="000634A6">
            <w:pPr>
              <w:pStyle w:val="TAC"/>
            </w:pPr>
            <w:r w:rsidRPr="00816C4A">
              <w:t>'E1'</w:t>
            </w:r>
          </w:p>
        </w:tc>
      </w:tr>
      <w:tr w:rsidR="007C2495" w:rsidRPr="00816C4A" w:rsidTr="000634A6">
        <w:tblPrEx>
          <w:tblCellMar>
            <w:top w:w="0" w:type="dxa"/>
            <w:bottom w:w="0" w:type="dxa"/>
          </w:tblCellMar>
        </w:tblPrEx>
        <w:trPr>
          <w:gridAfter w:val="1"/>
          <w:wAfter w:w="18" w:type="dxa"/>
          <w:jc w:val="center"/>
        </w:trPr>
        <w:tc>
          <w:tcPr>
            <w:tcW w:w="3023" w:type="dxa"/>
          </w:tcPr>
          <w:p w:rsidR="007C2495" w:rsidRPr="00816C4A" w:rsidRDefault="007C2495" w:rsidP="000634A6">
            <w:pPr>
              <w:pStyle w:val="TAC"/>
              <w:jc w:val="left"/>
            </w:pPr>
            <w:r w:rsidRPr="00816C4A">
              <w:t>Reserved for 3GPP (for future usage)</w:t>
            </w:r>
          </w:p>
        </w:tc>
        <w:tc>
          <w:tcPr>
            <w:tcW w:w="1276" w:type="dxa"/>
            <w:gridSpan w:val="3"/>
          </w:tcPr>
          <w:p w:rsidR="007C2495" w:rsidRPr="00816C4A" w:rsidRDefault="007C2495" w:rsidP="000634A6">
            <w:pPr>
              <w:pStyle w:val="TAC"/>
            </w:pPr>
            <w:r w:rsidRPr="00816C4A">
              <w:t>1</w:t>
            </w:r>
          </w:p>
        </w:tc>
        <w:tc>
          <w:tcPr>
            <w:tcW w:w="612" w:type="dxa"/>
          </w:tcPr>
          <w:p w:rsidR="007C2495" w:rsidRPr="00816C4A" w:rsidRDefault="007C2495" w:rsidP="000634A6">
            <w:pPr>
              <w:pStyle w:val="TAC"/>
            </w:pPr>
            <w:r w:rsidRPr="00816C4A">
              <w:t>'E2'</w:t>
            </w:r>
          </w:p>
        </w:tc>
      </w:tr>
      <w:tr w:rsidR="007C2495" w:rsidRPr="00816C4A" w:rsidTr="000634A6">
        <w:tblPrEx>
          <w:tblCellMar>
            <w:top w:w="0" w:type="dxa"/>
            <w:bottom w:w="0" w:type="dxa"/>
          </w:tblCellMar>
        </w:tblPrEx>
        <w:trPr>
          <w:gridAfter w:val="1"/>
          <w:wAfter w:w="18" w:type="dxa"/>
          <w:jc w:val="center"/>
        </w:trPr>
        <w:tc>
          <w:tcPr>
            <w:tcW w:w="3023" w:type="dxa"/>
          </w:tcPr>
          <w:p w:rsidR="007C2495" w:rsidRPr="00816C4A" w:rsidRDefault="007C2495" w:rsidP="000634A6">
            <w:pPr>
              <w:pStyle w:val="TAC"/>
              <w:jc w:val="left"/>
            </w:pPr>
            <w:r w:rsidRPr="00816C4A">
              <w:t>Reserved for 3GPP (for future usage)</w:t>
            </w:r>
          </w:p>
        </w:tc>
        <w:tc>
          <w:tcPr>
            <w:tcW w:w="1276" w:type="dxa"/>
            <w:gridSpan w:val="3"/>
          </w:tcPr>
          <w:p w:rsidR="007C2495" w:rsidRPr="00816C4A" w:rsidRDefault="007C2495" w:rsidP="000634A6">
            <w:pPr>
              <w:pStyle w:val="TAC"/>
            </w:pPr>
            <w:r w:rsidRPr="00816C4A">
              <w:t>1</w:t>
            </w:r>
          </w:p>
        </w:tc>
        <w:tc>
          <w:tcPr>
            <w:tcW w:w="612" w:type="dxa"/>
          </w:tcPr>
          <w:p w:rsidR="007C2495" w:rsidRPr="00816C4A" w:rsidRDefault="007C2495" w:rsidP="000634A6">
            <w:pPr>
              <w:pStyle w:val="TAC"/>
            </w:pPr>
            <w:r w:rsidRPr="00816C4A">
              <w:t>'E3'</w:t>
            </w:r>
          </w:p>
        </w:tc>
      </w:tr>
    </w:tbl>
    <w:p w:rsidR="007C2495" w:rsidRPr="00816C4A" w:rsidRDefault="007C2495" w:rsidP="007C2495"/>
    <w:p w:rsidR="007C2495" w:rsidRPr="00816C4A" w:rsidRDefault="007C2495" w:rsidP="007C2495">
      <w:pPr>
        <w:pStyle w:val="Heading2"/>
      </w:pPr>
      <w:bookmarkStart w:id="2660" w:name="_Toc3201101"/>
      <w:bookmarkStart w:id="2661" w:name="_Toc20392844"/>
      <w:bookmarkStart w:id="2662" w:name="_Toc27774491"/>
      <w:bookmarkStart w:id="2663" w:name="_Toc44931306"/>
      <w:bookmarkStart w:id="2664" w:name="_Toc44932136"/>
      <w:bookmarkStart w:id="2665" w:name="_Toc44932616"/>
      <w:r w:rsidRPr="00816C4A">
        <w:t>9.2</w:t>
      </w:r>
      <w:r w:rsidRPr="00816C4A">
        <w:tab/>
        <w:t>BER-TLV tags in UICC TO ME direction</w:t>
      </w:r>
      <w:bookmarkEnd w:id="2660"/>
      <w:bookmarkEnd w:id="2661"/>
      <w:bookmarkEnd w:id="2662"/>
      <w:bookmarkEnd w:id="2663"/>
      <w:bookmarkEnd w:id="2664"/>
      <w:bookmarkEnd w:id="2665"/>
    </w:p>
    <w:p w:rsidR="007C2495" w:rsidRPr="00816C4A" w:rsidRDefault="007C2495" w:rsidP="007C2495">
      <w:r w:rsidRPr="00816C4A">
        <w:t>No additional tag is defined.</w:t>
      </w:r>
    </w:p>
    <w:p w:rsidR="007C2495" w:rsidRPr="00816C4A" w:rsidRDefault="007C2495" w:rsidP="007C2495">
      <w:pPr>
        <w:pStyle w:val="Heading2"/>
      </w:pPr>
      <w:bookmarkStart w:id="2666" w:name="_Toc3201102"/>
      <w:bookmarkStart w:id="2667" w:name="_Toc20392845"/>
      <w:bookmarkStart w:id="2668" w:name="_Toc27774492"/>
      <w:bookmarkStart w:id="2669" w:name="_Toc44931307"/>
      <w:bookmarkStart w:id="2670" w:name="_Toc44932137"/>
      <w:bookmarkStart w:id="2671" w:name="_Toc44932617"/>
      <w:r w:rsidRPr="00816C4A">
        <w:lastRenderedPageBreak/>
        <w:t>9.3</w:t>
      </w:r>
      <w:r w:rsidRPr="00816C4A">
        <w:tab/>
        <w:t>COMPREHENSION-TLV tags in both directions</w:t>
      </w:r>
      <w:bookmarkEnd w:id="2666"/>
      <w:bookmarkEnd w:id="2667"/>
      <w:bookmarkEnd w:id="2668"/>
      <w:bookmarkEnd w:id="2669"/>
      <w:bookmarkEnd w:id="2670"/>
      <w:bookmarkEnd w:id="2671"/>
    </w:p>
    <w:p w:rsidR="007C2495" w:rsidRPr="00816C4A" w:rsidRDefault="007C2495" w:rsidP="007C2495">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332"/>
        <w:gridCol w:w="1296"/>
        <w:gridCol w:w="1721"/>
        <w:gridCol w:w="1787"/>
        <w:gridCol w:w="1220"/>
        <w:tblGridChange w:id="2672">
          <w:tblGrid>
            <w:gridCol w:w="3332"/>
            <w:gridCol w:w="1296"/>
            <w:gridCol w:w="1721"/>
            <w:gridCol w:w="1787"/>
            <w:gridCol w:w="1220"/>
          </w:tblGrid>
        </w:tblGridChange>
      </w:tblGrid>
      <w:tr w:rsidR="007C2495" w:rsidRPr="00816C4A" w:rsidTr="000634A6">
        <w:tblPrEx>
          <w:tblCellMar>
            <w:top w:w="0" w:type="dxa"/>
            <w:bottom w:w="0" w:type="dxa"/>
          </w:tblCellMar>
        </w:tblPrEx>
        <w:trPr>
          <w:jc w:val="center"/>
        </w:trPr>
        <w:tc>
          <w:tcPr>
            <w:tcW w:w="3332" w:type="dxa"/>
          </w:tcPr>
          <w:p w:rsidR="007C2495" w:rsidRPr="00816C4A" w:rsidRDefault="007C2495" w:rsidP="000634A6">
            <w:pPr>
              <w:pStyle w:val="TAH"/>
              <w:rPr>
                <w:lang w:eastAsia="en-GB"/>
              </w:rPr>
            </w:pPr>
            <w:r w:rsidRPr="00816C4A">
              <w:rPr>
                <w:lang w:eastAsia="en-GB"/>
              </w:rPr>
              <w:t>Description</w:t>
            </w:r>
          </w:p>
        </w:tc>
        <w:tc>
          <w:tcPr>
            <w:tcW w:w="1296" w:type="dxa"/>
          </w:tcPr>
          <w:p w:rsidR="007C2495" w:rsidRPr="00816C4A" w:rsidRDefault="007C2495" w:rsidP="000634A6">
            <w:pPr>
              <w:pStyle w:val="TAH"/>
              <w:rPr>
                <w:lang w:eastAsia="en-GB"/>
              </w:rPr>
            </w:pPr>
            <w:r w:rsidRPr="00816C4A">
              <w:rPr>
                <w:lang w:eastAsia="en-GB"/>
              </w:rPr>
              <w:t>Length of tag</w:t>
            </w:r>
          </w:p>
        </w:tc>
        <w:tc>
          <w:tcPr>
            <w:tcW w:w="1721" w:type="dxa"/>
          </w:tcPr>
          <w:p w:rsidR="007C2495" w:rsidRPr="00816C4A" w:rsidRDefault="007C2495" w:rsidP="000634A6">
            <w:pPr>
              <w:pStyle w:val="TAH"/>
              <w:rPr>
                <w:lang w:eastAsia="en-GB"/>
              </w:rPr>
            </w:pPr>
            <w:r w:rsidRPr="00816C4A">
              <w:rPr>
                <w:lang w:eastAsia="en-GB"/>
              </w:rPr>
              <w:t>Tag value, bits 1-7 (Range: '01' - '7E')</w:t>
            </w:r>
          </w:p>
        </w:tc>
        <w:tc>
          <w:tcPr>
            <w:tcW w:w="1787" w:type="dxa"/>
          </w:tcPr>
          <w:p w:rsidR="007C2495" w:rsidRPr="00816C4A" w:rsidRDefault="007C2495" w:rsidP="000634A6">
            <w:pPr>
              <w:pStyle w:val="TAH"/>
              <w:rPr>
                <w:lang w:eastAsia="en-GB"/>
              </w:rPr>
            </w:pPr>
            <w:r w:rsidRPr="00816C4A">
              <w:rPr>
                <w:lang w:eastAsia="en-GB"/>
              </w:rPr>
              <w:t xml:space="preserve">Tag </w:t>
            </w:r>
          </w:p>
          <w:p w:rsidR="007C2495" w:rsidRPr="00816C4A" w:rsidRDefault="007C2495" w:rsidP="000634A6">
            <w:pPr>
              <w:pStyle w:val="TAH"/>
              <w:rPr>
                <w:lang w:eastAsia="en-GB"/>
              </w:rPr>
            </w:pPr>
            <w:r w:rsidRPr="00816C4A">
              <w:rPr>
                <w:lang w:eastAsia="en-GB"/>
              </w:rPr>
              <w:t>(CR and Tag value)</w:t>
            </w:r>
          </w:p>
        </w:tc>
        <w:tc>
          <w:tcPr>
            <w:tcW w:w="1220" w:type="dxa"/>
          </w:tcPr>
          <w:p w:rsidR="007C2495" w:rsidRPr="00816C4A" w:rsidRDefault="007C2495" w:rsidP="000634A6">
            <w:pPr>
              <w:pStyle w:val="TAH"/>
              <w:rPr>
                <w:lang w:eastAsia="en-GB"/>
              </w:rPr>
            </w:pPr>
            <w:r w:rsidRPr="00816C4A">
              <w:rPr>
                <w:lang w:eastAsia="en-GB"/>
              </w:rPr>
              <w:t>Reassign (see NOTE)</w:t>
            </w:r>
          </w:p>
        </w:tc>
      </w:tr>
      <w:tr w:rsidR="007C2495" w:rsidRPr="00816C4A" w:rsidTr="000634A6">
        <w:tblPrEx>
          <w:tblCellMar>
            <w:top w:w="0" w:type="dxa"/>
            <w:bottom w:w="0" w:type="dxa"/>
          </w:tblCellMar>
        </w:tblPrEx>
        <w:trPr>
          <w:trHeight w:val="104"/>
          <w:jc w:val="center"/>
        </w:trPr>
        <w:tc>
          <w:tcPr>
            <w:tcW w:w="3332" w:type="dxa"/>
          </w:tcPr>
          <w:p w:rsidR="007C2495" w:rsidRPr="00816C4A" w:rsidRDefault="007C2495" w:rsidP="000634A6">
            <w:pPr>
              <w:pStyle w:val="TAL"/>
            </w:pPr>
            <w:r w:rsidRPr="00816C4A">
              <w:t>SS string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TAC"/>
              <w:rPr>
                <w:lang w:eastAsia="en-GB"/>
              </w:rPr>
            </w:pPr>
            <w:r w:rsidRPr="00816C4A">
              <w:rPr>
                <w:lang w:eastAsia="en-GB"/>
              </w:rPr>
              <w:t>'09'</w:t>
            </w:r>
          </w:p>
        </w:tc>
        <w:tc>
          <w:tcPr>
            <w:tcW w:w="1787" w:type="dxa"/>
            <w:vMerge w:val="restart"/>
          </w:tcPr>
          <w:p w:rsidR="007C2495" w:rsidRPr="00816C4A" w:rsidRDefault="007C2495" w:rsidP="000634A6">
            <w:pPr>
              <w:pStyle w:val="TAC"/>
              <w:rPr>
                <w:lang w:eastAsia="en-GB"/>
              </w:rPr>
            </w:pPr>
            <w:r w:rsidRPr="00816C4A">
              <w:rPr>
                <w:lang w:eastAsia="en-GB"/>
              </w:rPr>
              <w:t>'09' or '89'</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blPrEx>
          <w:tblCellMar>
            <w:top w:w="0" w:type="dxa"/>
            <w:bottom w:w="0" w:type="dxa"/>
          </w:tblCellMar>
        </w:tblPrEx>
        <w:trPr>
          <w:trHeight w:val="103"/>
          <w:jc w:val="center"/>
        </w:trPr>
        <w:tc>
          <w:tcPr>
            <w:tcW w:w="3332" w:type="dxa"/>
          </w:tcPr>
          <w:p w:rsidR="007C2495" w:rsidRPr="00816C4A" w:rsidRDefault="007C2495" w:rsidP="000634A6">
            <w:pPr>
              <w:pStyle w:val="TAL"/>
            </w:pPr>
            <w:r w:rsidRPr="00816C4A">
              <w:t>BSSID tag</w:t>
            </w:r>
          </w:p>
        </w:tc>
        <w:tc>
          <w:tcPr>
            <w:tcW w:w="1296" w:type="dxa"/>
            <w:vMerge/>
          </w:tcPr>
          <w:p w:rsidR="007C2495" w:rsidRPr="00816C4A" w:rsidRDefault="007C2495" w:rsidP="000634A6">
            <w:pPr>
              <w:pStyle w:val="TAC"/>
              <w:rPr>
                <w:lang w:eastAsia="en-GB"/>
              </w:rPr>
            </w:pPr>
          </w:p>
        </w:tc>
        <w:tc>
          <w:tcPr>
            <w:tcW w:w="1721" w:type="dxa"/>
            <w:vMerge/>
          </w:tcPr>
          <w:p w:rsidR="007C2495" w:rsidRPr="00816C4A" w:rsidRDefault="007C2495" w:rsidP="000634A6">
            <w:pPr>
              <w:pStyle w:val="TAC"/>
              <w:rPr>
                <w:lang w:eastAsia="en-GB"/>
              </w:rPr>
            </w:pPr>
          </w:p>
        </w:tc>
        <w:tc>
          <w:tcPr>
            <w:tcW w:w="1787" w:type="dxa"/>
            <w:vMerge/>
          </w:tcPr>
          <w:p w:rsidR="007C2495" w:rsidRPr="00816C4A" w:rsidRDefault="007C2495" w:rsidP="000634A6">
            <w:pPr>
              <w:pStyle w:val="TAC"/>
              <w:rPr>
                <w:lang w:eastAsia="en-GB"/>
              </w:rPr>
            </w:pPr>
          </w:p>
        </w:tc>
        <w:tc>
          <w:tcPr>
            <w:tcW w:w="1220" w:type="dxa"/>
            <w:vMerge/>
          </w:tcPr>
          <w:p w:rsidR="007C2495" w:rsidRPr="00816C4A" w:rsidRDefault="007C2495" w:rsidP="000634A6">
            <w:pPr>
              <w:pStyle w:val="TAC"/>
              <w:rPr>
                <w:lang w:eastAsia="en-GB"/>
              </w:rPr>
            </w:pPr>
          </w:p>
        </w:tc>
      </w:tr>
      <w:tr w:rsidR="007C2495" w:rsidRPr="00816C4A" w:rsidTr="000634A6">
        <w:tblPrEx>
          <w:tblCellMar>
            <w:top w:w="0" w:type="dxa"/>
            <w:bottom w:w="0" w:type="dxa"/>
          </w:tblCellMar>
        </w:tblPrEx>
        <w:trPr>
          <w:trHeight w:val="100"/>
          <w:jc w:val="center"/>
        </w:trPr>
        <w:tc>
          <w:tcPr>
            <w:tcW w:w="333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tabs>
                <w:tab w:val="left" w:pos="3012"/>
              </w:tabs>
              <w:rPr>
                <w:lang w:val="sv-SE"/>
              </w:rPr>
            </w:pPr>
            <w:r w:rsidRPr="00816C4A">
              <w:rPr>
                <w:lang w:val="sv-SE"/>
              </w:rPr>
              <w:t>PLMN ID tag</w:t>
            </w:r>
          </w:p>
        </w:tc>
        <w:tc>
          <w:tcPr>
            <w:tcW w:w="1296" w:type="dxa"/>
            <w:vMerge w:val="restart"/>
            <w:tcBorders>
              <w:top w:val="single" w:sz="6" w:space="0" w:color="auto"/>
              <w:left w:val="single" w:sz="6" w:space="0" w:color="auto"/>
              <w:right w:val="single" w:sz="6" w:space="0" w:color="auto"/>
            </w:tcBorders>
          </w:tcPr>
          <w:p w:rsidR="007C2495" w:rsidRPr="00816C4A" w:rsidRDefault="007C2495" w:rsidP="000634A6">
            <w:pPr>
              <w:pStyle w:val="TAC"/>
              <w:rPr>
                <w:lang w:eastAsia="en-GB"/>
              </w:rPr>
            </w:pPr>
            <w:r w:rsidRPr="00816C4A">
              <w:rPr>
                <w:lang w:eastAsia="en-GB"/>
              </w:rPr>
              <w:t>1</w:t>
            </w:r>
          </w:p>
        </w:tc>
        <w:tc>
          <w:tcPr>
            <w:tcW w:w="1721" w:type="dxa"/>
            <w:vMerge w:val="restart"/>
            <w:tcBorders>
              <w:top w:val="single" w:sz="6" w:space="0" w:color="auto"/>
              <w:left w:val="single" w:sz="6" w:space="0" w:color="auto"/>
              <w:right w:val="single" w:sz="6" w:space="0" w:color="auto"/>
            </w:tcBorders>
          </w:tcPr>
          <w:p w:rsidR="007C2495" w:rsidRPr="00816C4A" w:rsidRDefault="007C2495" w:rsidP="000634A6">
            <w:pPr>
              <w:pStyle w:val="FootnoteText"/>
              <w:jc w:val="center"/>
              <w:rPr>
                <w:rFonts w:ascii="Arial" w:hAnsi="Arial"/>
                <w:sz w:val="18"/>
              </w:rPr>
            </w:pPr>
            <w:r w:rsidRPr="00816C4A">
              <w:rPr>
                <w:rFonts w:ascii="Arial" w:hAnsi="Arial"/>
                <w:sz w:val="18"/>
              </w:rPr>
              <w:t>'09'</w:t>
            </w:r>
          </w:p>
        </w:tc>
        <w:tc>
          <w:tcPr>
            <w:tcW w:w="1787" w:type="dxa"/>
            <w:vMerge w:val="restart"/>
            <w:tcBorders>
              <w:top w:val="single" w:sz="6" w:space="0" w:color="auto"/>
              <w:left w:val="single" w:sz="6" w:space="0" w:color="auto"/>
              <w:right w:val="single" w:sz="6" w:space="0" w:color="auto"/>
            </w:tcBorders>
          </w:tcPr>
          <w:p w:rsidR="007C2495" w:rsidRPr="00816C4A" w:rsidRDefault="007C2495" w:rsidP="000634A6">
            <w:pPr>
              <w:pStyle w:val="FootnoteText"/>
              <w:jc w:val="center"/>
              <w:rPr>
                <w:rFonts w:ascii="Arial" w:hAnsi="Arial"/>
                <w:sz w:val="18"/>
              </w:rPr>
            </w:pPr>
            <w:r w:rsidRPr="00816C4A">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rsidR="007C2495" w:rsidRPr="00816C4A" w:rsidRDefault="007C2495" w:rsidP="000634A6">
            <w:pPr>
              <w:pStyle w:val="TAC"/>
              <w:rPr>
                <w:lang w:eastAsia="en-GB"/>
              </w:rPr>
            </w:pPr>
            <w:r w:rsidRPr="00816C4A">
              <w:rPr>
                <w:lang w:eastAsia="en-GB"/>
              </w:rPr>
              <w:t>yes</w:t>
            </w:r>
          </w:p>
        </w:tc>
      </w:tr>
      <w:tr w:rsidR="007C2495" w:rsidRPr="00816C4A" w:rsidTr="000634A6">
        <w:tblPrEx>
          <w:tblCellMar>
            <w:top w:w="0" w:type="dxa"/>
            <w:bottom w:w="0" w:type="dxa"/>
          </w:tblCellMar>
        </w:tblPrEx>
        <w:trPr>
          <w:trHeight w:val="100"/>
          <w:jc w:val="center"/>
        </w:trPr>
        <w:tc>
          <w:tcPr>
            <w:tcW w:w="333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tabs>
                <w:tab w:val="left" w:pos="3012"/>
              </w:tabs>
              <w:rPr>
                <w:lang w:val="sv-SE"/>
              </w:rPr>
            </w:pPr>
            <w:r w:rsidRPr="00816C4A">
              <w:rPr>
                <w:lang w:val="sv-SE"/>
              </w:rPr>
              <w:t>E-UTRAN Timing Advance tag</w:t>
            </w:r>
          </w:p>
        </w:tc>
        <w:tc>
          <w:tcPr>
            <w:tcW w:w="1296" w:type="dxa"/>
            <w:vMerge/>
            <w:tcBorders>
              <w:left w:val="single" w:sz="6" w:space="0" w:color="auto"/>
              <w:bottom w:val="single" w:sz="6" w:space="0" w:color="auto"/>
              <w:right w:val="single" w:sz="6" w:space="0" w:color="auto"/>
            </w:tcBorders>
          </w:tcPr>
          <w:p w:rsidR="007C2495" w:rsidRPr="00816C4A" w:rsidRDefault="007C2495" w:rsidP="000634A6">
            <w:pPr>
              <w:pStyle w:val="TAC"/>
              <w:rPr>
                <w:lang w:eastAsia="en-GB"/>
              </w:rPr>
            </w:pPr>
          </w:p>
        </w:tc>
        <w:tc>
          <w:tcPr>
            <w:tcW w:w="1721" w:type="dxa"/>
            <w:vMerge/>
            <w:tcBorders>
              <w:left w:val="single" w:sz="6" w:space="0" w:color="auto"/>
              <w:bottom w:val="single" w:sz="6" w:space="0" w:color="auto"/>
              <w:right w:val="single" w:sz="6" w:space="0" w:color="auto"/>
            </w:tcBorders>
          </w:tcPr>
          <w:p w:rsidR="007C2495" w:rsidRPr="00816C4A" w:rsidRDefault="007C2495" w:rsidP="000634A6">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rsidR="007C2495" w:rsidRPr="00816C4A" w:rsidRDefault="007C2495" w:rsidP="000634A6">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rsidR="007C2495" w:rsidRPr="00816C4A" w:rsidRDefault="007C2495" w:rsidP="000634A6">
            <w:pPr>
              <w:pStyle w:val="TAC"/>
              <w:rPr>
                <w:lang w:eastAsia="en-GB"/>
              </w:rPr>
            </w:pPr>
          </w:p>
        </w:tc>
      </w:tr>
      <w:tr w:rsidR="007C2495" w:rsidRPr="00816C4A" w:rsidTr="000634A6">
        <w:tblPrEx>
          <w:tblCellMar>
            <w:top w:w="0" w:type="dxa"/>
            <w:bottom w:w="0" w:type="dxa"/>
          </w:tblCellMar>
        </w:tblPrEx>
        <w:trPr>
          <w:trHeight w:val="104"/>
          <w:jc w:val="center"/>
        </w:trPr>
        <w:tc>
          <w:tcPr>
            <w:tcW w:w="3332" w:type="dxa"/>
          </w:tcPr>
          <w:p w:rsidR="007C2495" w:rsidRPr="00816C4A" w:rsidRDefault="007C2495" w:rsidP="000634A6">
            <w:pPr>
              <w:pStyle w:val="TAL"/>
            </w:pPr>
            <w:r w:rsidRPr="00816C4A">
              <w:t>USSD string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TAC"/>
              <w:rPr>
                <w:lang w:eastAsia="en-GB"/>
              </w:rPr>
            </w:pPr>
            <w:r w:rsidRPr="00816C4A">
              <w:rPr>
                <w:lang w:eastAsia="en-GB"/>
              </w:rPr>
              <w:t>'0A'</w:t>
            </w:r>
          </w:p>
        </w:tc>
        <w:tc>
          <w:tcPr>
            <w:tcW w:w="1787" w:type="dxa"/>
            <w:vMerge w:val="restart"/>
          </w:tcPr>
          <w:p w:rsidR="007C2495" w:rsidRPr="00816C4A" w:rsidRDefault="007C2495" w:rsidP="000634A6">
            <w:pPr>
              <w:pStyle w:val="TAC"/>
              <w:rPr>
                <w:lang w:eastAsia="en-GB"/>
              </w:rPr>
            </w:pPr>
            <w:r w:rsidRPr="00816C4A">
              <w:rPr>
                <w:lang w:eastAsia="en-GB"/>
              </w:rPr>
              <w:t>'0A' or '8A'</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blPrEx>
          <w:tblCellMar>
            <w:top w:w="0" w:type="dxa"/>
            <w:bottom w:w="0" w:type="dxa"/>
          </w:tblCellMar>
        </w:tblPrEx>
        <w:trPr>
          <w:trHeight w:val="103"/>
          <w:jc w:val="center"/>
        </w:trPr>
        <w:tc>
          <w:tcPr>
            <w:tcW w:w="3332" w:type="dxa"/>
          </w:tcPr>
          <w:p w:rsidR="007C2495" w:rsidRPr="00816C4A" w:rsidRDefault="007C2495" w:rsidP="000634A6">
            <w:pPr>
              <w:pStyle w:val="TAL"/>
            </w:pPr>
            <w:r w:rsidRPr="00816C4A">
              <w:t>HESSID tag</w:t>
            </w:r>
          </w:p>
        </w:tc>
        <w:tc>
          <w:tcPr>
            <w:tcW w:w="1296" w:type="dxa"/>
            <w:vMerge/>
          </w:tcPr>
          <w:p w:rsidR="007C2495" w:rsidRPr="00816C4A" w:rsidRDefault="007C2495" w:rsidP="000634A6">
            <w:pPr>
              <w:pStyle w:val="TAC"/>
              <w:rPr>
                <w:lang w:eastAsia="en-GB"/>
              </w:rPr>
            </w:pPr>
          </w:p>
        </w:tc>
        <w:tc>
          <w:tcPr>
            <w:tcW w:w="1721" w:type="dxa"/>
            <w:vMerge/>
          </w:tcPr>
          <w:p w:rsidR="007C2495" w:rsidRPr="00816C4A" w:rsidRDefault="007C2495" w:rsidP="000634A6">
            <w:pPr>
              <w:pStyle w:val="TAC"/>
              <w:rPr>
                <w:lang w:eastAsia="en-GB"/>
              </w:rPr>
            </w:pPr>
          </w:p>
        </w:tc>
        <w:tc>
          <w:tcPr>
            <w:tcW w:w="1787" w:type="dxa"/>
            <w:vMerge/>
          </w:tcPr>
          <w:p w:rsidR="007C2495" w:rsidRPr="00816C4A" w:rsidRDefault="007C2495" w:rsidP="000634A6">
            <w:pPr>
              <w:pStyle w:val="TAC"/>
              <w:rPr>
                <w:lang w:eastAsia="en-GB"/>
              </w:rPr>
            </w:pPr>
          </w:p>
        </w:tc>
        <w:tc>
          <w:tcPr>
            <w:tcW w:w="1220" w:type="dxa"/>
            <w:vMerge/>
          </w:tcPr>
          <w:p w:rsidR="007C2495" w:rsidRPr="00816C4A" w:rsidRDefault="007C2495" w:rsidP="000634A6">
            <w:pPr>
              <w:pStyle w:val="TAC"/>
              <w:rPr>
                <w:lang w:eastAsia="en-GB"/>
              </w:rPr>
            </w:pPr>
          </w:p>
        </w:tc>
      </w:tr>
      <w:tr w:rsidR="007C2495" w:rsidRPr="00816C4A" w:rsidTr="000634A6">
        <w:tblPrEx>
          <w:tblCellMar>
            <w:top w:w="0" w:type="dxa"/>
            <w:bottom w:w="0" w:type="dxa"/>
          </w:tblCellMar>
        </w:tblPrEx>
        <w:trPr>
          <w:trHeight w:val="103"/>
          <w:jc w:val="center"/>
        </w:trPr>
        <w:tc>
          <w:tcPr>
            <w:tcW w:w="3332" w:type="dxa"/>
          </w:tcPr>
          <w:p w:rsidR="007C2495" w:rsidRPr="00816C4A" w:rsidRDefault="007C2495" w:rsidP="000634A6">
            <w:pPr>
              <w:pStyle w:val="TAL"/>
            </w:pPr>
            <w:r w:rsidRPr="00816C4A">
              <w:t>SMS TPDU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TAC"/>
              <w:rPr>
                <w:lang w:eastAsia="en-GB"/>
              </w:rPr>
            </w:pPr>
            <w:r w:rsidRPr="00816C4A">
              <w:rPr>
                <w:lang w:eastAsia="en-GB"/>
              </w:rPr>
              <w:t>'0B'</w:t>
            </w:r>
          </w:p>
        </w:tc>
        <w:tc>
          <w:tcPr>
            <w:tcW w:w="1787" w:type="dxa"/>
            <w:vMerge w:val="restart"/>
          </w:tcPr>
          <w:p w:rsidR="007C2495" w:rsidRPr="00816C4A" w:rsidRDefault="007C2495" w:rsidP="000634A6">
            <w:pPr>
              <w:pStyle w:val="TAC"/>
              <w:rPr>
                <w:lang w:eastAsia="en-GB"/>
              </w:rPr>
            </w:pPr>
            <w:r w:rsidRPr="00816C4A">
              <w:rPr>
                <w:lang w:eastAsia="en-GB"/>
              </w:rPr>
              <w:t>'0B' or '8B'</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blPrEx>
          <w:tblCellMar>
            <w:top w:w="0" w:type="dxa"/>
            <w:bottom w:w="0" w:type="dxa"/>
          </w:tblCellMar>
        </w:tblPrEx>
        <w:trPr>
          <w:trHeight w:val="103"/>
          <w:jc w:val="center"/>
        </w:trPr>
        <w:tc>
          <w:tcPr>
            <w:tcW w:w="3332" w:type="dxa"/>
          </w:tcPr>
          <w:p w:rsidR="007C2495" w:rsidRPr="00816C4A" w:rsidRDefault="007C2495" w:rsidP="000634A6">
            <w:pPr>
              <w:pStyle w:val="TAL"/>
              <w:rPr>
                <w:lang w:val="fr-FR"/>
              </w:rPr>
            </w:pPr>
            <w:r w:rsidRPr="00816C4A">
              <w:rPr>
                <w:lang w:val="fr-FR"/>
              </w:rPr>
              <w:t>PDP/PDN/PDU type tag</w:t>
            </w:r>
          </w:p>
        </w:tc>
        <w:tc>
          <w:tcPr>
            <w:tcW w:w="1296" w:type="dxa"/>
            <w:vMerge/>
          </w:tcPr>
          <w:p w:rsidR="007C2495" w:rsidRPr="00816C4A" w:rsidRDefault="007C2495" w:rsidP="000634A6">
            <w:pPr>
              <w:pStyle w:val="TAC"/>
              <w:rPr>
                <w:lang w:val="fr-FR" w:eastAsia="en-GB"/>
              </w:rPr>
            </w:pPr>
          </w:p>
        </w:tc>
        <w:tc>
          <w:tcPr>
            <w:tcW w:w="1721" w:type="dxa"/>
            <w:vMerge/>
          </w:tcPr>
          <w:p w:rsidR="007C2495" w:rsidRPr="00816C4A" w:rsidRDefault="007C2495" w:rsidP="000634A6">
            <w:pPr>
              <w:pStyle w:val="TAC"/>
              <w:rPr>
                <w:lang w:val="fr-FR" w:eastAsia="en-GB"/>
              </w:rPr>
            </w:pPr>
          </w:p>
        </w:tc>
        <w:tc>
          <w:tcPr>
            <w:tcW w:w="1787" w:type="dxa"/>
            <w:vMerge/>
          </w:tcPr>
          <w:p w:rsidR="007C2495" w:rsidRPr="00816C4A" w:rsidRDefault="007C2495" w:rsidP="000634A6">
            <w:pPr>
              <w:pStyle w:val="TAC"/>
              <w:rPr>
                <w:lang w:val="fr-FR" w:eastAsia="en-GB"/>
              </w:rPr>
            </w:pPr>
          </w:p>
        </w:tc>
        <w:tc>
          <w:tcPr>
            <w:tcW w:w="1220" w:type="dxa"/>
            <w:vMerge/>
          </w:tcPr>
          <w:p w:rsidR="007C2495" w:rsidRPr="00816C4A" w:rsidRDefault="007C2495" w:rsidP="000634A6">
            <w:pPr>
              <w:pStyle w:val="TAC"/>
              <w:rPr>
                <w:lang w:val="fr-FR" w:eastAsia="en-GB"/>
              </w:rPr>
            </w:pPr>
          </w:p>
        </w:tc>
      </w:tr>
      <w:tr w:rsidR="007C2495" w:rsidRPr="00816C4A" w:rsidTr="000634A6">
        <w:tblPrEx>
          <w:tblCellMar>
            <w:top w:w="0" w:type="dxa"/>
            <w:bottom w:w="0" w:type="dxa"/>
          </w:tblCellMar>
        </w:tblPrEx>
        <w:trPr>
          <w:trHeight w:val="105"/>
          <w:jc w:val="center"/>
        </w:trPr>
        <w:tc>
          <w:tcPr>
            <w:tcW w:w="3332" w:type="dxa"/>
          </w:tcPr>
          <w:p w:rsidR="007C2495" w:rsidRPr="00816C4A" w:rsidRDefault="007C2495" w:rsidP="000634A6">
            <w:pPr>
              <w:pStyle w:val="TAL"/>
            </w:pPr>
            <w:r w:rsidRPr="00816C4A">
              <w:t>Cell Broadcast page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TAC"/>
              <w:rPr>
                <w:lang w:eastAsia="en-GB"/>
              </w:rPr>
            </w:pPr>
            <w:r w:rsidRPr="00816C4A">
              <w:rPr>
                <w:lang w:eastAsia="en-GB"/>
              </w:rPr>
              <w:t>'0C'</w:t>
            </w:r>
          </w:p>
        </w:tc>
        <w:tc>
          <w:tcPr>
            <w:tcW w:w="1787" w:type="dxa"/>
            <w:vMerge w:val="restart"/>
          </w:tcPr>
          <w:p w:rsidR="007C2495" w:rsidRPr="00816C4A" w:rsidRDefault="007C2495" w:rsidP="000634A6">
            <w:pPr>
              <w:pStyle w:val="TAC"/>
              <w:rPr>
                <w:lang w:eastAsia="en-GB"/>
              </w:rPr>
            </w:pPr>
            <w:r w:rsidRPr="00816C4A">
              <w:rPr>
                <w:lang w:eastAsia="en-GB"/>
              </w:rPr>
              <w:t>'0C' or '8C'</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blPrEx>
          <w:tblCellMar>
            <w:top w:w="0" w:type="dxa"/>
            <w:bottom w:w="0" w:type="dxa"/>
          </w:tblCellMar>
        </w:tblPrEx>
        <w:trPr>
          <w:trHeight w:val="105"/>
          <w:jc w:val="center"/>
        </w:trPr>
        <w:tc>
          <w:tcPr>
            <w:tcW w:w="3332" w:type="dxa"/>
          </w:tcPr>
          <w:p w:rsidR="007C2495" w:rsidRPr="00816C4A" w:rsidRDefault="007C2495" w:rsidP="000634A6">
            <w:pPr>
              <w:pStyle w:val="TAL"/>
            </w:pPr>
            <w:r w:rsidRPr="00816C4A">
              <w:t>PDU session establishment parameters tag</w:t>
            </w:r>
          </w:p>
        </w:tc>
        <w:tc>
          <w:tcPr>
            <w:tcW w:w="1296" w:type="dxa"/>
            <w:vMerge/>
          </w:tcPr>
          <w:p w:rsidR="007C2495" w:rsidRPr="00816C4A" w:rsidRDefault="007C2495" w:rsidP="000634A6">
            <w:pPr>
              <w:pStyle w:val="TAC"/>
              <w:rPr>
                <w:lang w:eastAsia="en-GB"/>
              </w:rPr>
            </w:pPr>
          </w:p>
        </w:tc>
        <w:tc>
          <w:tcPr>
            <w:tcW w:w="1721" w:type="dxa"/>
            <w:vMerge/>
          </w:tcPr>
          <w:p w:rsidR="007C2495" w:rsidRPr="00816C4A" w:rsidRDefault="007C2495" w:rsidP="000634A6">
            <w:pPr>
              <w:pStyle w:val="TAC"/>
              <w:rPr>
                <w:lang w:eastAsia="en-GB"/>
              </w:rPr>
            </w:pPr>
          </w:p>
        </w:tc>
        <w:tc>
          <w:tcPr>
            <w:tcW w:w="1787" w:type="dxa"/>
            <w:vMerge/>
          </w:tcPr>
          <w:p w:rsidR="007C2495" w:rsidRPr="00816C4A" w:rsidRDefault="007C2495" w:rsidP="000634A6">
            <w:pPr>
              <w:pStyle w:val="TAC"/>
              <w:rPr>
                <w:lang w:eastAsia="en-GB"/>
              </w:rPr>
            </w:pPr>
          </w:p>
        </w:tc>
        <w:tc>
          <w:tcPr>
            <w:tcW w:w="1220" w:type="dxa"/>
            <w:vMerge/>
          </w:tcPr>
          <w:p w:rsidR="007C2495" w:rsidRPr="00816C4A" w:rsidRDefault="007C2495" w:rsidP="000634A6">
            <w:pPr>
              <w:pStyle w:val="TAC"/>
              <w:rPr>
                <w:lang w:eastAsia="en-GB"/>
              </w:rPr>
            </w:pPr>
          </w:p>
        </w:tc>
      </w:tr>
      <w:tr w:rsidR="007C2495" w:rsidRPr="00816C4A" w:rsidTr="000634A6">
        <w:tblPrEx>
          <w:tblCellMar>
            <w:top w:w="0" w:type="dxa"/>
            <w:bottom w:w="0" w:type="dxa"/>
          </w:tblCellMar>
        </w:tblPrEx>
        <w:trPr>
          <w:jc w:val="center"/>
        </w:trPr>
        <w:tc>
          <w:tcPr>
            <w:tcW w:w="3332" w:type="dxa"/>
          </w:tcPr>
          <w:p w:rsidR="007C2495" w:rsidRPr="00816C4A" w:rsidRDefault="007C2495" w:rsidP="000634A6">
            <w:pPr>
              <w:pStyle w:val="TAL"/>
              <w:rPr>
                <w:lang w:val="fr-FR"/>
              </w:rPr>
            </w:pPr>
            <w:r w:rsidRPr="00816C4A">
              <w:rPr>
                <w:lang w:val="fr-FR"/>
              </w:rPr>
              <w:t>Cause tag</w:t>
            </w:r>
          </w:p>
        </w:tc>
        <w:tc>
          <w:tcPr>
            <w:tcW w:w="1296" w:type="dxa"/>
          </w:tcPr>
          <w:p w:rsidR="007C2495" w:rsidRPr="00816C4A" w:rsidRDefault="007C2495" w:rsidP="000634A6">
            <w:pPr>
              <w:pStyle w:val="TAC"/>
              <w:rPr>
                <w:lang w:val="fr-FR" w:eastAsia="en-GB"/>
              </w:rPr>
            </w:pPr>
            <w:r w:rsidRPr="00816C4A">
              <w:rPr>
                <w:lang w:val="fr-FR" w:eastAsia="en-GB"/>
              </w:rPr>
              <w:t>1</w:t>
            </w:r>
          </w:p>
        </w:tc>
        <w:tc>
          <w:tcPr>
            <w:tcW w:w="1721" w:type="dxa"/>
          </w:tcPr>
          <w:p w:rsidR="007C2495" w:rsidRPr="00816C4A" w:rsidRDefault="007C2495" w:rsidP="000634A6">
            <w:pPr>
              <w:pStyle w:val="TAC"/>
              <w:rPr>
                <w:lang w:val="fr-FR" w:eastAsia="en-GB"/>
              </w:rPr>
            </w:pPr>
            <w:r w:rsidRPr="00816C4A">
              <w:rPr>
                <w:lang w:val="fr-FR" w:eastAsia="en-GB"/>
              </w:rPr>
              <w:t>'1A'</w:t>
            </w:r>
          </w:p>
        </w:tc>
        <w:tc>
          <w:tcPr>
            <w:tcW w:w="1787" w:type="dxa"/>
          </w:tcPr>
          <w:p w:rsidR="007C2495" w:rsidRPr="00816C4A" w:rsidRDefault="007C2495" w:rsidP="000634A6">
            <w:pPr>
              <w:pStyle w:val="TAC"/>
              <w:rPr>
                <w:lang w:eastAsia="en-GB"/>
              </w:rPr>
            </w:pPr>
            <w:r w:rsidRPr="00816C4A">
              <w:rPr>
                <w:lang w:eastAsia="en-GB"/>
              </w:rPr>
              <w:t>'1A' or '9A'</w:t>
            </w:r>
          </w:p>
        </w:tc>
        <w:tc>
          <w:tcPr>
            <w:tcW w:w="1220" w:type="dxa"/>
          </w:tcPr>
          <w:p w:rsidR="007C2495" w:rsidRPr="00816C4A" w:rsidRDefault="007C2495" w:rsidP="000634A6">
            <w:pPr>
              <w:pStyle w:val="TAC"/>
              <w:rPr>
                <w:lang w:eastAsia="en-GB"/>
              </w:rPr>
            </w:pPr>
            <w:r w:rsidRPr="00816C4A">
              <w:rPr>
                <w:lang w:eastAsia="en-GB"/>
              </w:rPr>
              <w:t>yes</w:t>
            </w:r>
          </w:p>
        </w:tc>
      </w:tr>
      <w:tr w:rsidR="007C2495" w:rsidRPr="00816C4A" w:rsidTr="000634A6">
        <w:tblPrEx>
          <w:tblCellMar>
            <w:top w:w="0" w:type="dxa"/>
            <w:bottom w:w="0" w:type="dxa"/>
          </w:tblCellMar>
        </w:tblPrEx>
        <w:trPr>
          <w:trHeight w:val="106"/>
          <w:jc w:val="center"/>
        </w:trPr>
        <w:tc>
          <w:tcPr>
            <w:tcW w:w="3332" w:type="dxa"/>
          </w:tcPr>
          <w:p w:rsidR="007C2495" w:rsidRPr="00816C4A" w:rsidRDefault="007C2495" w:rsidP="000634A6">
            <w:pPr>
              <w:pStyle w:val="TAL"/>
            </w:pPr>
            <w:r w:rsidRPr="00816C4A">
              <w:t>BCCH channel list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TAC"/>
              <w:rPr>
                <w:lang w:eastAsia="en-GB"/>
              </w:rPr>
            </w:pPr>
            <w:r w:rsidRPr="00816C4A">
              <w:rPr>
                <w:lang w:eastAsia="en-GB"/>
              </w:rPr>
              <w:t>'1D'</w:t>
            </w:r>
          </w:p>
        </w:tc>
        <w:tc>
          <w:tcPr>
            <w:tcW w:w="1787" w:type="dxa"/>
            <w:vMerge w:val="restart"/>
          </w:tcPr>
          <w:p w:rsidR="007C2495" w:rsidRPr="00816C4A" w:rsidRDefault="007C2495" w:rsidP="000634A6">
            <w:pPr>
              <w:pStyle w:val="TAC"/>
              <w:rPr>
                <w:lang w:eastAsia="en-GB"/>
              </w:rPr>
            </w:pPr>
            <w:r w:rsidRPr="00816C4A">
              <w:rPr>
                <w:lang w:eastAsia="en-GB"/>
              </w:rPr>
              <w:t>'1D' or '9D'</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blPrEx>
          <w:tblCellMar>
            <w:top w:w="0" w:type="dxa"/>
            <w:bottom w:w="0" w:type="dxa"/>
          </w:tblCellMar>
        </w:tblPrEx>
        <w:trPr>
          <w:trHeight w:val="106"/>
          <w:jc w:val="center"/>
        </w:trPr>
        <w:tc>
          <w:tcPr>
            <w:tcW w:w="3332" w:type="dxa"/>
          </w:tcPr>
          <w:p w:rsidR="007C2495" w:rsidRPr="00816C4A" w:rsidRDefault="007C2495" w:rsidP="000634A6">
            <w:pPr>
              <w:pStyle w:val="TAL"/>
            </w:pPr>
            <w:r w:rsidRPr="00816C4A">
              <w:t>Data connection status tag</w:t>
            </w:r>
          </w:p>
        </w:tc>
        <w:tc>
          <w:tcPr>
            <w:tcW w:w="1296" w:type="dxa"/>
            <w:vMerge/>
          </w:tcPr>
          <w:p w:rsidR="007C2495" w:rsidRPr="00816C4A" w:rsidRDefault="007C2495" w:rsidP="000634A6">
            <w:pPr>
              <w:pStyle w:val="TAC"/>
              <w:rPr>
                <w:lang w:eastAsia="en-GB"/>
              </w:rPr>
            </w:pPr>
          </w:p>
        </w:tc>
        <w:tc>
          <w:tcPr>
            <w:tcW w:w="1721" w:type="dxa"/>
            <w:vMerge/>
          </w:tcPr>
          <w:p w:rsidR="007C2495" w:rsidRPr="00816C4A" w:rsidRDefault="007C2495" w:rsidP="000634A6">
            <w:pPr>
              <w:pStyle w:val="TAC"/>
              <w:rPr>
                <w:lang w:eastAsia="en-GB"/>
              </w:rPr>
            </w:pPr>
          </w:p>
        </w:tc>
        <w:tc>
          <w:tcPr>
            <w:tcW w:w="1787" w:type="dxa"/>
            <w:vMerge/>
          </w:tcPr>
          <w:p w:rsidR="007C2495" w:rsidRPr="00816C4A" w:rsidRDefault="007C2495" w:rsidP="000634A6">
            <w:pPr>
              <w:pStyle w:val="TAC"/>
              <w:rPr>
                <w:lang w:eastAsia="en-GB"/>
              </w:rPr>
            </w:pPr>
          </w:p>
        </w:tc>
        <w:tc>
          <w:tcPr>
            <w:tcW w:w="1220" w:type="dxa"/>
            <w:vMerge/>
          </w:tcPr>
          <w:p w:rsidR="007C2495" w:rsidRPr="00816C4A" w:rsidRDefault="007C2495" w:rsidP="000634A6">
            <w:pPr>
              <w:pStyle w:val="TAC"/>
              <w:rPr>
                <w:lang w:eastAsia="en-GB"/>
              </w:rPr>
            </w:pPr>
          </w:p>
        </w:tc>
      </w:tr>
      <w:tr w:rsidR="007C2495" w:rsidRPr="00816C4A" w:rsidTr="000634A6">
        <w:tblPrEx>
          <w:tblCellMar>
            <w:top w:w="0" w:type="dxa"/>
            <w:bottom w:w="0" w:type="dxa"/>
          </w:tblCellMar>
        </w:tblPrEx>
        <w:trPr>
          <w:trHeight w:val="106"/>
          <w:jc w:val="center"/>
        </w:trPr>
        <w:tc>
          <w:tcPr>
            <w:tcW w:w="3332" w:type="dxa"/>
          </w:tcPr>
          <w:p w:rsidR="007C2495" w:rsidRPr="00816C4A" w:rsidRDefault="007C2495" w:rsidP="000634A6">
            <w:pPr>
              <w:pStyle w:val="TAL"/>
              <w:tabs>
                <w:tab w:val="left" w:pos="3012"/>
              </w:tabs>
            </w:pPr>
            <w:r w:rsidRPr="00816C4A">
              <w:t>BC Repeat Indicator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TAC"/>
              <w:rPr>
                <w:lang w:eastAsia="en-GB"/>
              </w:rPr>
            </w:pPr>
            <w:r w:rsidRPr="00816C4A">
              <w:rPr>
                <w:lang w:eastAsia="en-GB"/>
              </w:rPr>
              <w:t>'2A'</w:t>
            </w:r>
          </w:p>
        </w:tc>
        <w:tc>
          <w:tcPr>
            <w:tcW w:w="1787" w:type="dxa"/>
            <w:vMerge w:val="restart"/>
          </w:tcPr>
          <w:p w:rsidR="007C2495" w:rsidRPr="00816C4A" w:rsidRDefault="007C2495" w:rsidP="000634A6">
            <w:pPr>
              <w:pStyle w:val="TAC"/>
              <w:rPr>
                <w:lang w:eastAsia="en-GB"/>
              </w:rPr>
            </w:pPr>
            <w:r w:rsidRPr="00816C4A">
              <w:rPr>
                <w:lang w:eastAsia="en-GB"/>
              </w:rPr>
              <w:t>'2A' or 'AA'</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blPrEx>
          <w:tblCellMar>
            <w:top w:w="0" w:type="dxa"/>
            <w:bottom w:w="0" w:type="dxa"/>
          </w:tblCellMar>
        </w:tblPrEx>
        <w:trPr>
          <w:trHeight w:val="106"/>
          <w:jc w:val="center"/>
        </w:trPr>
        <w:tc>
          <w:tcPr>
            <w:tcW w:w="3332" w:type="dxa"/>
          </w:tcPr>
          <w:p w:rsidR="007C2495" w:rsidRPr="00816C4A" w:rsidRDefault="007C2495" w:rsidP="000634A6">
            <w:pPr>
              <w:pStyle w:val="TAL"/>
              <w:tabs>
                <w:tab w:val="left" w:pos="3012"/>
              </w:tabs>
            </w:pPr>
            <w:r w:rsidRPr="00816C4A">
              <w:t>Data connection type tag</w:t>
            </w:r>
          </w:p>
        </w:tc>
        <w:tc>
          <w:tcPr>
            <w:tcW w:w="1296" w:type="dxa"/>
            <w:vMerge/>
          </w:tcPr>
          <w:p w:rsidR="007C2495" w:rsidRPr="00816C4A" w:rsidRDefault="007C2495" w:rsidP="000634A6">
            <w:pPr>
              <w:pStyle w:val="TAC"/>
              <w:rPr>
                <w:lang w:eastAsia="en-GB"/>
              </w:rPr>
            </w:pPr>
          </w:p>
        </w:tc>
        <w:tc>
          <w:tcPr>
            <w:tcW w:w="1721" w:type="dxa"/>
            <w:vMerge/>
          </w:tcPr>
          <w:p w:rsidR="007C2495" w:rsidRPr="00816C4A" w:rsidRDefault="007C2495" w:rsidP="000634A6">
            <w:pPr>
              <w:pStyle w:val="TAC"/>
              <w:rPr>
                <w:lang w:eastAsia="en-GB"/>
              </w:rPr>
            </w:pPr>
          </w:p>
        </w:tc>
        <w:tc>
          <w:tcPr>
            <w:tcW w:w="1787" w:type="dxa"/>
            <w:vMerge/>
          </w:tcPr>
          <w:p w:rsidR="007C2495" w:rsidRPr="00816C4A" w:rsidRDefault="007C2495" w:rsidP="000634A6">
            <w:pPr>
              <w:pStyle w:val="TAC"/>
              <w:rPr>
                <w:lang w:eastAsia="en-GB"/>
              </w:rPr>
            </w:pPr>
          </w:p>
        </w:tc>
        <w:tc>
          <w:tcPr>
            <w:tcW w:w="1220" w:type="dxa"/>
            <w:vMerge/>
          </w:tcPr>
          <w:p w:rsidR="007C2495" w:rsidRPr="00816C4A" w:rsidRDefault="007C2495" w:rsidP="000634A6">
            <w:pPr>
              <w:pStyle w:val="TAC"/>
              <w:rPr>
                <w:lang w:eastAsia="en-GB"/>
              </w:rPr>
            </w:pPr>
          </w:p>
        </w:tc>
      </w:tr>
      <w:tr w:rsidR="007C2495" w:rsidRPr="00816C4A" w:rsidTr="000634A6">
        <w:tblPrEx>
          <w:tblCellMar>
            <w:top w:w="0" w:type="dxa"/>
            <w:bottom w:w="0" w:type="dxa"/>
          </w:tblCellMar>
        </w:tblPrEx>
        <w:trPr>
          <w:trHeight w:val="106"/>
          <w:jc w:val="center"/>
        </w:trPr>
        <w:tc>
          <w:tcPr>
            <w:tcW w:w="3332" w:type="dxa"/>
          </w:tcPr>
          <w:p w:rsidR="007C2495" w:rsidRPr="00816C4A" w:rsidRDefault="007C2495" w:rsidP="000634A6">
            <w:pPr>
              <w:pStyle w:val="TAL"/>
              <w:tabs>
                <w:tab w:val="left" w:pos="3012"/>
              </w:tabs>
            </w:pPr>
            <w:r w:rsidRPr="00816C4A">
              <w:t>Timing Advance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TAC"/>
              <w:rPr>
                <w:lang w:eastAsia="en-GB"/>
              </w:rPr>
            </w:pPr>
            <w:r w:rsidRPr="00816C4A">
              <w:rPr>
                <w:lang w:eastAsia="en-GB"/>
              </w:rPr>
              <w:t>'2E'</w:t>
            </w:r>
          </w:p>
        </w:tc>
        <w:tc>
          <w:tcPr>
            <w:tcW w:w="1787" w:type="dxa"/>
            <w:vMerge w:val="restart"/>
          </w:tcPr>
          <w:p w:rsidR="007C2495" w:rsidRPr="00816C4A" w:rsidRDefault="007C2495" w:rsidP="000634A6">
            <w:pPr>
              <w:pStyle w:val="TAC"/>
              <w:rPr>
                <w:lang w:eastAsia="en-GB"/>
              </w:rPr>
            </w:pPr>
            <w:r w:rsidRPr="00816C4A">
              <w:rPr>
                <w:lang w:eastAsia="en-GB"/>
              </w:rPr>
              <w:t>'2E' or 'AE'</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blPrEx>
          <w:tblCellMar>
            <w:top w:w="0" w:type="dxa"/>
            <w:bottom w:w="0" w:type="dxa"/>
          </w:tblCellMar>
        </w:tblPrEx>
        <w:trPr>
          <w:trHeight w:val="106"/>
          <w:jc w:val="center"/>
        </w:trPr>
        <w:tc>
          <w:tcPr>
            <w:tcW w:w="3332" w:type="dxa"/>
          </w:tcPr>
          <w:p w:rsidR="007C2495" w:rsidRPr="00816C4A" w:rsidRDefault="007C2495" w:rsidP="000634A6">
            <w:pPr>
              <w:pStyle w:val="TAL"/>
              <w:tabs>
                <w:tab w:val="left" w:pos="3012"/>
              </w:tabs>
              <w:rPr>
                <w:lang w:val="fr-FR"/>
              </w:rPr>
            </w:pPr>
            <w:r w:rsidRPr="00816C4A">
              <w:rPr>
                <w:lang w:val="fr-FR"/>
              </w:rPr>
              <w:t>(E/5G)SM cause tag</w:t>
            </w:r>
          </w:p>
        </w:tc>
        <w:tc>
          <w:tcPr>
            <w:tcW w:w="1296" w:type="dxa"/>
            <w:vMerge/>
          </w:tcPr>
          <w:p w:rsidR="007C2495" w:rsidRPr="00816C4A" w:rsidRDefault="007C2495" w:rsidP="000634A6">
            <w:pPr>
              <w:pStyle w:val="TAC"/>
              <w:rPr>
                <w:lang w:val="fr-FR" w:eastAsia="en-GB"/>
              </w:rPr>
            </w:pPr>
          </w:p>
        </w:tc>
        <w:tc>
          <w:tcPr>
            <w:tcW w:w="1721" w:type="dxa"/>
            <w:vMerge/>
          </w:tcPr>
          <w:p w:rsidR="007C2495" w:rsidRPr="00816C4A" w:rsidRDefault="007C2495" w:rsidP="000634A6">
            <w:pPr>
              <w:pStyle w:val="TAC"/>
              <w:rPr>
                <w:lang w:val="fr-FR" w:eastAsia="en-GB"/>
              </w:rPr>
            </w:pPr>
          </w:p>
        </w:tc>
        <w:tc>
          <w:tcPr>
            <w:tcW w:w="1787" w:type="dxa"/>
            <w:vMerge/>
          </w:tcPr>
          <w:p w:rsidR="007C2495" w:rsidRPr="00816C4A" w:rsidRDefault="007C2495" w:rsidP="000634A6">
            <w:pPr>
              <w:pStyle w:val="TAC"/>
              <w:rPr>
                <w:lang w:val="fr-FR" w:eastAsia="en-GB"/>
              </w:rPr>
            </w:pPr>
          </w:p>
        </w:tc>
        <w:tc>
          <w:tcPr>
            <w:tcW w:w="1220" w:type="dxa"/>
            <w:vMerge/>
          </w:tcPr>
          <w:p w:rsidR="007C2495" w:rsidRPr="00816C4A" w:rsidRDefault="007C2495" w:rsidP="000634A6">
            <w:pPr>
              <w:pStyle w:val="TAC"/>
              <w:rPr>
                <w:lang w:val="fr-FR" w:eastAsia="en-GB"/>
              </w:rPr>
            </w:pPr>
          </w:p>
        </w:tc>
      </w:tr>
      <w:tr w:rsidR="007C2495" w:rsidRPr="00816C4A" w:rsidTr="000634A6">
        <w:tblPrEx>
          <w:tblCellMar>
            <w:top w:w="0" w:type="dxa"/>
            <w:bottom w:w="0" w:type="dxa"/>
          </w:tblCellMar>
        </w:tblPrEx>
        <w:trPr>
          <w:trHeight w:val="102"/>
          <w:jc w:val="center"/>
        </w:trPr>
        <w:tc>
          <w:tcPr>
            <w:tcW w:w="3332" w:type="dxa"/>
          </w:tcPr>
          <w:p w:rsidR="007C2495" w:rsidRPr="00816C4A" w:rsidRDefault="007C2495" w:rsidP="000634A6">
            <w:pPr>
              <w:pStyle w:val="TAL"/>
              <w:tabs>
                <w:tab w:val="left" w:pos="3012"/>
              </w:tabs>
            </w:pPr>
            <w:r w:rsidRPr="00816C4A">
              <w:t>PDP context Activation parameters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TAC"/>
              <w:rPr>
                <w:lang w:eastAsia="en-GB"/>
              </w:rPr>
            </w:pPr>
            <w:r w:rsidRPr="00816C4A">
              <w:rPr>
                <w:lang w:eastAsia="en-GB"/>
              </w:rPr>
              <w:t>'52'</w:t>
            </w:r>
          </w:p>
        </w:tc>
        <w:tc>
          <w:tcPr>
            <w:tcW w:w="1787" w:type="dxa"/>
            <w:vMerge w:val="restart"/>
          </w:tcPr>
          <w:p w:rsidR="007C2495" w:rsidRPr="00816C4A" w:rsidRDefault="007C2495" w:rsidP="000634A6">
            <w:pPr>
              <w:pStyle w:val="TAC"/>
              <w:rPr>
                <w:lang w:eastAsia="en-GB"/>
              </w:rPr>
            </w:pPr>
            <w:r w:rsidRPr="00816C4A">
              <w:rPr>
                <w:lang w:eastAsia="en-GB"/>
              </w:rPr>
              <w:t>'52' or 'D2'</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blPrEx>
          <w:tblCellMar>
            <w:top w:w="0" w:type="dxa"/>
            <w:bottom w:w="0" w:type="dxa"/>
          </w:tblCellMar>
        </w:tblPrEx>
        <w:trPr>
          <w:trHeight w:val="101"/>
          <w:jc w:val="center"/>
        </w:trPr>
        <w:tc>
          <w:tcPr>
            <w:tcW w:w="3332" w:type="dxa"/>
          </w:tcPr>
          <w:p w:rsidR="007C2495" w:rsidRPr="00816C4A" w:rsidRDefault="007C2495" w:rsidP="000634A6">
            <w:pPr>
              <w:pStyle w:val="TAL"/>
              <w:tabs>
                <w:tab w:val="left" w:pos="3012"/>
              </w:tabs>
            </w:pPr>
            <w:r w:rsidRPr="00816C4A">
              <w:rPr>
                <w:lang w:val="sv-SE"/>
              </w:rPr>
              <w:t>Surrounding macrocells tag</w:t>
            </w:r>
          </w:p>
        </w:tc>
        <w:tc>
          <w:tcPr>
            <w:tcW w:w="1296" w:type="dxa"/>
            <w:vMerge/>
          </w:tcPr>
          <w:p w:rsidR="007C2495" w:rsidRPr="00816C4A" w:rsidRDefault="007C2495" w:rsidP="000634A6">
            <w:pPr>
              <w:pStyle w:val="TAC"/>
              <w:rPr>
                <w:lang w:eastAsia="en-GB"/>
              </w:rPr>
            </w:pPr>
          </w:p>
        </w:tc>
        <w:tc>
          <w:tcPr>
            <w:tcW w:w="1721" w:type="dxa"/>
            <w:vMerge/>
          </w:tcPr>
          <w:p w:rsidR="007C2495" w:rsidRPr="00816C4A" w:rsidRDefault="007C2495" w:rsidP="000634A6">
            <w:pPr>
              <w:pStyle w:val="TAC"/>
              <w:rPr>
                <w:lang w:eastAsia="en-GB"/>
              </w:rPr>
            </w:pPr>
          </w:p>
        </w:tc>
        <w:tc>
          <w:tcPr>
            <w:tcW w:w="1787" w:type="dxa"/>
            <w:vMerge/>
          </w:tcPr>
          <w:p w:rsidR="007C2495" w:rsidRPr="00816C4A" w:rsidRDefault="007C2495" w:rsidP="000634A6">
            <w:pPr>
              <w:pStyle w:val="TAC"/>
              <w:rPr>
                <w:lang w:eastAsia="en-GB"/>
              </w:rPr>
            </w:pPr>
          </w:p>
        </w:tc>
        <w:tc>
          <w:tcPr>
            <w:tcW w:w="1220" w:type="dxa"/>
            <w:vMerge/>
          </w:tcPr>
          <w:p w:rsidR="007C2495" w:rsidRPr="00816C4A" w:rsidRDefault="007C2495" w:rsidP="000634A6">
            <w:pPr>
              <w:pStyle w:val="TAC"/>
              <w:rPr>
                <w:lang w:eastAsia="en-GB"/>
              </w:rPr>
            </w:pPr>
          </w:p>
        </w:tc>
      </w:tr>
      <w:tr w:rsidR="007C2495" w:rsidRPr="00816C4A" w:rsidTr="000634A6">
        <w:tblPrEx>
          <w:tblCellMar>
            <w:top w:w="0" w:type="dxa"/>
            <w:bottom w:w="0" w:type="dxa"/>
          </w:tblCellMar>
        </w:tblPrEx>
        <w:trPr>
          <w:trHeight w:val="203"/>
          <w:jc w:val="center"/>
        </w:trPr>
        <w:tc>
          <w:tcPr>
            <w:tcW w:w="3332" w:type="dxa"/>
          </w:tcPr>
          <w:p w:rsidR="007C2495" w:rsidRPr="00816C4A" w:rsidRDefault="007C2495" w:rsidP="000634A6">
            <w:pPr>
              <w:pStyle w:val="TAL"/>
              <w:tabs>
                <w:tab w:val="left" w:pos="3012"/>
              </w:tabs>
            </w:pPr>
            <w:r w:rsidRPr="00816C4A">
              <w:t>UTRAN/E-UTRAN Measurement Qualifier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TAC"/>
              <w:rPr>
                <w:lang w:eastAsia="en-GB"/>
              </w:rPr>
            </w:pPr>
            <w:r w:rsidRPr="00816C4A">
              <w:rPr>
                <w:lang w:eastAsia="en-GB"/>
              </w:rPr>
              <w:t>'69'</w:t>
            </w:r>
          </w:p>
        </w:tc>
        <w:tc>
          <w:tcPr>
            <w:tcW w:w="1787" w:type="dxa"/>
            <w:vMerge w:val="restart"/>
          </w:tcPr>
          <w:p w:rsidR="007C2495" w:rsidRPr="00816C4A" w:rsidRDefault="007C2495" w:rsidP="000634A6">
            <w:pPr>
              <w:pStyle w:val="TAC"/>
              <w:rPr>
                <w:lang w:eastAsia="en-GB"/>
              </w:rPr>
            </w:pPr>
            <w:r w:rsidRPr="00816C4A">
              <w:rPr>
                <w:lang w:eastAsia="en-GB"/>
              </w:rPr>
              <w:t>'69' or 'E9'</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blPrEx>
          <w:tblCellMar>
            <w:top w:w="0" w:type="dxa"/>
            <w:bottom w:w="0" w:type="dxa"/>
          </w:tblCellMar>
        </w:tblPrEx>
        <w:trPr>
          <w:trHeight w:val="202"/>
          <w:jc w:val="center"/>
        </w:trPr>
        <w:tc>
          <w:tcPr>
            <w:tcW w:w="3332" w:type="dxa"/>
          </w:tcPr>
          <w:p w:rsidR="007C2495" w:rsidRPr="00816C4A" w:rsidRDefault="007C2495" w:rsidP="000634A6">
            <w:pPr>
              <w:pStyle w:val="TAL"/>
              <w:tabs>
                <w:tab w:val="left" w:pos="3012"/>
              </w:tabs>
            </w:pPr>
            <w:r w:rsidRPr="00816C4A">
              <w:rPr>
                <w:lang w:val="sv-SE"/>
              </w:rPr>
              <w:t>IP address list tag</w:t>
            </w:r>
          </w:p>
        </w:tc>
        <w:tc>
          <w:tcPr>
            <w:tcW w:w="1296" w:type="dxa"/>
            <w:vMerge/>
          </w:tcPr>
          <w:p w:rsidR="007C2495" w:rsidRPr="00816C4A" w:rsidRDefault="007C2495" w:rsidP="000634A6">
            <w:pPr>
              <w:pStyle w:val="TAC"/>
              <w:rPr>
                <w:lang w:eastAsia="en-GB"/>
              </w:rPr>
            </w:pPr>
          </w:p>
        </w:tc>
        <w:tc>
          <w:tcPr>
            <w:tcW w:w="1721" w:type="dxa"/>
            <w:vMerge/>
          </w:tcPr>
          <w:p w:rsidR="007C2495" w:rsidRPr="00816C4A" w:rsidRDefault="007C2495" w:rsidP="000634A6">
            <w:pPr>
              <w:pStyle w:val="TAC"/>
              <w:rPr>
                <w:lang w:eastAsia="en-GB"/>
              </w:rPr>
            </w:pPr>
          </w:p>
        </w:tc>
        <w:tc>
          <w:tcPr>
            <w:tcW w:w="1787" w:type="dxa"/>
            <w:vMerge/>
          </w:tcPr>
          <w:p w:rsidR="007C2495" w:rsidRPr="00816C4A" w:rsidRDefault="007C2495" w:rsidP="000634A6">
            <w:pPr>
              <w:pStyle w:val="TAC"/>
              <w:rPr>
                <w:lang w:eastAsia="en-GB"/>
              </w:rPr>
            </w:pPr>
          </w:p>
        </w:tc>
        <w:tc>
          <w:tcPr>
            <w:tcW w:w="1220" w:type="dxa"/>
            <w:vMerge/>
          </w:tcPr>
          <w:p w:rsidR="007C2495" w:rsidRPr="00816C4A" w:rsidRDefault="007C2495" w:rsidP="000634A6">
            <w:pPr>
              <w:pStyle w:val="TAC"/>
              <w:rPr>
                <w:lang w:eastAsia="en-GB"/>
              </w:rPr>
            </w:pPr>
          </w:p>
        </w:tc>
      </w:tr>
      <w:tr w:rsidR="007C2495" w:rsidRPr="00816C4A" w:rsidTr="000634A6">
        <w:tblPrEx>
          <w:tblCellMar>
            <w:top w:w="0" w:type="dxa"/>
            <w:bottom w:w="0" w:type="dxa"/>
          </w:tblCellMar>
        </w:tblPrEx>
        <w:trPr>
          <w:trHeight w:val="104"/>
          <w:jc w:val="center"/>
        </w:trPr>
        <w:tc>
          <w:tcPr>
            <w:tcW w:w="3332" w:type="dxa"/>
          </w:tcPr>
          <w:p w:rsidR="007C2495" w:rsidRPr="00816C4A" w:rsidRDefault="007C2495" w:rsidP="000634A6">
            <w:pPr>
              <w:pStyle w:val="TAL"/>
              <w:tabs>
                <w:tab w:val="left" w:pos="3012"/>
              </w:tabs>
            </w:pPr>
            <w:r w:rsidRPr="00816C4A">
              <w:t>I-WLAN Identifier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TAC"/>
              <w:rPr>
                <w:lang w:eastAsia="en-GB"/>
              </w:rPr>
            </w:pPr>
            <w:r w:rsidRPr="00816C4A">
              <w:rPr>
                <w:lang w:eastAsia="en-GB"/>
              </w:rPr>
              <w:t>'4A'</w:t>
            </w:r>
          </w:p>
        </w:tc>
        <w:tc>
          <w:tcPr>
            <w:tcW w:w="1787" w:type="dxa"/>
            <w:vMerge w:val="restart"/>
          </w:tcPr>
          <w:p w:rsidR="007C2495" w:rsidRPr="00816C4A" w:rsidRDefault="007C2495" w:rsidP="000634A6">
            <w:pPr>
              <w:pStyle w:val="TAC"/>
              <w:rPr>
                <w:lang w:eastAsia="en-GB"/>
              </w:rPr>
            </w:pPr>
            <w:r w:rsidRPr="00816C4A">
              <w:rPr>
                <w:lang w:eastAsia="en-GB"/>
              </w:rPr>
              <w:t>'4A' or 'CA'</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blPrEx>
          <w:tblCellMar>
            <w:top w:w="0" w:type="dxa"/>
            <w:bottom w:w="0" w:type="dxa"/>
          </w:tblCellMar>
        </w:tblPrEx>
        <w:trPr>
          <w:trHeight w:val="103"/>
          <w:jc w:val="center"/>
        </w:trPr>
        <w:tc>
          <w:tcPr>
            <w:tcW w:w="3332" w:type="dxa"/>
          </w:tcPr>
          <w:p w:rsidR="007C2495" w:rsidRPr="00816C4A" w:rsidRDefault="007C2495" w:rsidP="000634A6">
            <w:pPr>
              <w:pStyle w:val="TAL"/>
              <w:tabs>
                <w:tab w:val="left" w:pos="3012"/>
              </w:tabs>
            </w:pPr>
            <w:r w:rsidRPr="00816C4A">
              <w:t>SSID tag</w:t>
            </w:r>
          </w:p>
        </w:tc>
        <w:tc>
          <w:tcPr>
            <w:tcW w:w="1296" w:type="dxa"/>
            <w:vMerge/>
          </w:tcPr>
          <w:p w:rsidR="007C2495" w:rsidRPr="00816C4A" w:rsidRDefault="007C2495" w:rsidP="000634A6">
            <w:pPr>
              <w:pStyle w:val="TAC"/>
              <w:rPr>
                <w:lang w:eastAsia="en-GB"/>
              </w:rPr>
            </w:pPr>
          </w:p>
        </w:tc>
        <w:tc>
          <w:tcPr>
            <w:tcW w:w="1721" w:type="dxa"/>
            <w:vMerge/>
          </w:tcPr>
          <w:p w:rsidR="007C2495" w:rsidRPr="00816C4A" w:rsidRDefault="007C2495" w:rsidP="000634A6">
            <w:pPr>
              <w:pStyle w:val="TAC"/>
              <w:rPr>
                <w:lang w:eastAsia="en-GB"/>
              </w:rPr>
            </w:pPr>
          </w:p>
        </w:tc>
        <w:tc>
          <w:tcPr>
            <w:tcW w:w="1787" w:type="dxa"/>
            <w:vMerge/>
          </w:tcPr>
          <w:p w:rsidR="007C2495" w:rsidRPr="00816C4A" w:rsidRDefault="007C2495" w:rsidP="000634A6">
            <w:pPr>
              <w:pStyle w:val="TAC"/>
              <w:rPr>
                <w:lang w:eastAsia="en-GB"/>
              </w:rPr>
            </w:pPr>
          </w:p>
        </w:tc>
        <w:tc>
          <w:tcPr>
            <w:tcW w:w="1220" w:type="dxa"/>
            <w:vMerge/>
          </w:tcPr>
          <w:p w:rsidR="007C2495" w:rsidRPr="00816C4A" w:rsidRDefault="007C2495" w:rsidP="000634A6">
            <w:pPr>
              <w:pStyle w:val="TAC"/>
              <w:rPr>
                <w:lang w:eastAsia="en-GB"/>
              </w:rPr>
            </w:pPr>
          </w:p>
        </w:tc>
      </w:tr>
      <w:tr w:rsidR="007C2495" w:rsidRPr="00816C4A" w:rsidTr="000634A6">
        <w:tblPrEx>
          <w:tblCellMar>
            <w:top w:w="0" w:type="dxa"/>
            <w:bottom w:w="0" w:type="dxa"/>
          </w:tblCellMar>
        </w:tblPrEx>
        <w:trPr>
          <w:jc w:val="center"/>
        </w:trPr>
        <w:tc>
          <w:tcPr>
            <w:tcW w:w="3332" w:type="dxa"/>
          </w:tcPr>
          <w:p w:rsidR="007C2495" w:rsidRPr="00816C4A" w:rsidRDefault="007C2495" w:rsidP="000634A6">
            <w:pPr>
              <w:pStyle w:val="TAL"/>
              <w:tabs>
                <w:tab w:val="left" w:pos="3012"/>
              </w:tabs>
              <w:rPr>
                <w:lang w:val="sv-SE"/>
              </w:rPr>
            </w:pPr>
            <w:r w:rsidRPr="00816C4A">
              <w:rPr>
                <w:lang w:val="sv-SE"/>
              </w:rPr>
              <w:t>(I-)WLAN Access Status tag</w:t>
            </w:r>
          </w:p>
        </w:tc>
        <w:tc>
          <w:tcPr>
            <w:tcW w:w="1296" w:type="dxa"/>
          </w:tcPr>
          <w:p w:rsidR="007C2495" w:rsidRPr="00816C4A" w:rsidRDefault="007C2495" w:rsidP="000634A6">
            <w:pPr>
              <w:pStyle w:val="TAC"/>
              <w:rPr>
                <w:lang w:eastAsia="en-GB"/>
              </w:rPr>
            </w:pPr>
            <w:r w:rsidRPr="00816C4A">
              <w:rPr>
                <w:lang w:eastAsia="en-GB"/>
              </w:rPr>
              <w:t>1</w:t>
            </w:r>
          </w:p>
        </w:tc>
        <w:tc>
          <w:tcPr>
            <w:tcW w:w="1721" w:type="dxa"/>
          </w:tcPr>
          <w:p w:rsidR="007C2495" w:rsidRPr="00816C4A" w:rsidRDefault="007C2495" w:rsidP="000634A6">
            <w:pPr>
              <w:pStyle w:val="TAC"/>
              <w:rPr>
                <w:lang w:eastAsia="en-GB"/>
              </w:rPr>
            </w:pPr>
            <w:r w:rsidRPr="00816C4A">
              <w:rPr>
                <w:lang w:eastAsia="en-GB"/>
              </w:rPr>
              <w:t>'4B'</w:t>
            </w:r>
          </w:p>
        </w:tc>
        <w:tc>
          <w:tcPr>
            <w:tcW w:w="1787" w:type="dxa"/>
          </w:tcPr>
          <w:p w:rsidR="007C2495" w:rsidRPr="00816C4A" w:rsidRDefault="007C2495" w:rsidP="000634A6">
            <w:pPr>
              <w:pStyle w:val="TAC"/>
              <w:rPr>
                <w:lang w:eastAsia="en-GB"/>
              </w:rPr>
            </w:pPr>
            <w:r w:rsidRPr="00816C4A">
              <w:rPr>
                <w:lang w:eastAsia="en-GB"/>
              </w:rPr>
              <w:t>'4B' or 'CB'</w:t>
            </w:r>
          </w:p>
        </w:tc>
        <w:tc>
          <w:tcPr>
            <w:tcW w:w="1220" w:type="dxa"/>
          </w:tcPr>
          <w:p w:rsidR="007C2495" w:rsidRPr="00816C4A" w:rsidRDefault="007C2495" w:rsidP="000634A6">
            <w:pPr>
              <w:pStyle w:val="TAC"/>
              <w:rPr>
                <w:lang w:eastAsia="en-GB"/>
              </w:rPr>
            </w:pPr>
            <w:r w:rsidRPr="00816C4A">
              <w:rPr>
                <w:lang w:eastAsia="en-GB"/>
              </w:rPr>
              <w:t>yes</w:t>
            </w:r>
          </w:p>
        </w:tc>
      </w:tr>
      <w:tr w:rsidR="007C2495" w:rsidRPr="00816C4A" w:rsidTr="000634A6">
        <w:tblPrEx>
          <w:tblCellMar>
            <w:top w:w="0" w:type="dxa"/>
            <w:bottom w:w="0" w:type="dxa"/>
          </w:tblCellMar>
        </w:tblPrEx>
        <w:trPr>
          <w:jc w:val="center"/>
        </w:trPr>
        <w:tc>
          <w:tcPr>
            <w:tcW w:w="3332" w:type="dxa"/>
          </w:tcPr>
          <w:p w:rsidR="007C2495" w:rsidRPr="00816C4A" w:rsidRDefault="007C2495" w:rsidP="000634A6">
            <w:pPr>
              <w:pStyle w:val="TAL"/>
              <w:tabs>
                <w:tab w:val="left" w:pos="3012"/>
              </w:tabs>
              <w:rPr>
                <w:lang w:val="sv-SE"/>
              </w:rPr>
            </w:pPr>
            <w:r w:rsidRPr="00816C4A">
              <w:rPr>
                <w:lang w:val="sv-SE"/>
              </w:rPr>
              <w:t>PLMNwAcT List tag</w:t>
            </w:r>
          </w:p>
        </w:tc>
        <w:tc>
          <w:tcPr>
            <w:tcW w:w="1296" w:type="dxa"/>
          </w:tcPr>
          <w:p w:rsidR="007C2495" w:rsidRPr="00816C4A" w:rsidRDefault="007C2495" w:rsidP="000634A6">
            <w:pPr>
              <w:pStyle w:val="TAC"/>
              <w:rPr>
                <w:lang w:eastAsia="en-GB"/>
              </w:rPr>
            </w:pPr>
            <w:r w:rsidRPr="00816C4A">
              <w:rPr>
                <w:lang w:eastAsia="en-GB"/>
              </w:rPr>
              <w:t>1</w:t>
            </w:r>
          </w:p>
        </w:tc>
        <w:tc>
          <w:tcPr>
            <w:tcW w:w="1721" w:type="dxa"/>
          </w:tcPr>
          <w:p w:rsidR="007C2495" w:rsidRPr="00816C4A" w:rsidRDefault="007C2495" w:rsidP="000634A6">
            <w:pPr>
              <w:pStyle w:val="TAC"/>
              <w:rPr>
                <w:lang w:eastAsia="en-GB"/>
              </w:rPr>
            </w:pPr>
            <w:r w:rsidRPr="00816C4A">
              <w:rPr>
                <w:lang w:eastAsia="en-GB"/>
              </w:rPr>
              <w:t>'72'</w:t>
            </w:r>
          </w:p>
        </w:tc>
        <w:tc>
          <w:tcPr>
            <w:tcW w:w="1787" w:type="dxa"/>
          </w:tcPr>
          <w:p w:rsidR="007C2495" w:rsidRPr="00816C4A" w:rsidRDefault="007C2495" w:rsidP="000634A6">
            <w:pPr>
              <w:pStyle w:val="TAC"/>
              <w:rPr>
                <w:lang w:eastAsia="en-GB"/>
              </w:rPr>
            </w:pPr>
            <w:r w:rsidRPr="00816C4A">
              <w:rPr>
                <w:lang w:eastAsia="en-GB"/>
              </w:rPr>
              <w:t>'72' or 'F2'</w:t>
            </w:r>
          </w:p>
        </w:tc>
        <w:tc>
          <w:tcPr>
            <w:tcW w:w="1220" w:type="dxa"/>
          </w:tcPr>
          <w:p w:rsidR="007C2495" w:rsidRPr="00816C4A" w:rsidRDefault="007C2495" w:rsidP="000634A6">
            <w:pPr>
              <w:pStyle w:val="TAC"/>
              <w:rPr>
                <w:lang w:eastAsia="en-GB"/>
              </w:rPr>
            </w:pPr>
            <w:r w:rsidRPr="00816C4A">
              <w:rPr>
                <w:lang w:eastAsia="en-GB"/>
              </w:rPr>
              <w:t>yes</w:t>
            </w:r>
          </w:p>
        </w:tc>
      </w:tr>
      <w:tr w:rsidR="007C2495" w:rsidRPr="00816C4A" w:rsidTr="000634A6">
        <w:tblPrEx>
          <w:tblCellMar>
            <w:top w:w="0" w:type="dxa"/>
            <w:bottom w:w="0" w:type="dxa"/>
          </w:tblCellMar>
        </w:tblPrEx>
        <w:trPr>
          <w:trHeight w:val="104"/>
          <w:jc w:val="center"/>
        </w:trPr>
        <w:tc>
          <w:tcPr>
            <w:tcW w:w="3332" w:type="dxa"/>
          </w:tcPr>
          <w:p w:rsidR="007C2495" w:rsidRPr="00816C4A" w:rsidRDefault="007C2495" w:rsidP="000634A6">
            <w:pPr>
              <w:pStyle w:val="TAL"/>
              <w:tabs>
                <w:tab w:val="left" w:pos="3012"/>
              </w:tabs>
              <w:rPr>
                <w:lang w:val="sv-SE"/>
              </w:rPr>
            </w:pPr>
            <w:r w:rsidRPr="00816C4A">
              <w:rPr>
                <w:lang w:val="sv-SE"/>
              </w:rPr>
              <w:t>Routing Area Information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TAC"/>
              <w:rPr>
                <w:lang w:eastAsia="en-GB"/>
              </w:rPr>
            </w:pPr>
            <w:r w:rsidRPr="00816C4A">
              <w:rPr>
                <w:lang w:eastAsia="en-GB"/>
              </w:rPr>
              <w:t>'73'</w:t>
            </w:r>
          </w:p>
        </w:tc>
        <w:tc>
          <w:tcPr>
            <w:tcW w:w="1787" w:type="dxa"/>
            <w:vMerge w:val="restart"/>
          </w:tcPr>
          <w:p w:rsidR="007C2495" w:rsidRPr="00816C4A" w:rsidRDefault="007C2495" w:rsidP="000634A6">
            <w:pPr>
              <w:pStyle w:val="TAC"/>
              <w:rPr>
                <w:lang w:eastAsia="en-GB"/>
              </w:rPr>
            </w:pPr>
            <w:r w:rsidRPr="00816C4A">
              <w:rPr>
                <w:lang w:eastAsia="en-GB"/>
              </w:rPr>
              <w:t>'73' or 'F3'</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blPrEx>
          <w:tblCellMar>
            <w:top w:w="0" w:type="dxa"/>
            <w:bottom w:w="0" w:type="dxa"/>
          </w:tblCellMar>
        </w:tblPrEx>
        <w:trPr>
          <w:trHeight w:val="103"/>
          <w:jc w:val="center"/>
        </w:trPr>
        <w:tc>
          <w:tcPr>
            <w:tcW w:w="3332" w:type="dxa"/>
          </w:tcPr>
          <w:p w:rsidR="007C2495" w:rsidRPr="00816C4A" w:rsidRDefault="007C2495" w:rsidP="000634A6">
            <w:pPr>
              <w:pStyle w:val="TAL"/>
              <w:tabs>
                <w:tab w:val="left" w:pos="3012"/>
              </w:tabs>
              <w:rPr>
                <w:lang w:val="sv-SE"/>
              </w:rPr>
            </w:pPr>
            <w:r w:rsidRPr="00816C4A">
              <w:rPr>
                <w:lang w:val="sv-SE"/>
              </w:rPr>
              <w:t>URI truncated</w:t>
            </w:r>
          </w:p>
        </w:tc>
        <w:tc>
          <w:tcPr>
            <w:tcW w:w="1296" w:type="dxa"/>
            <w:vMerge/>
          </w:tcPr>
          <w:p w:rsidR="007C2495" w:rsidRPr="00816C4A" w:rsidRDefault="007C2495" w:rsidP="000634A6">
            <w:pPr>
              <w:pStyle w:val="TAC"/>
              <w:rPr>
                <w:lang w:eastAsia="en-GB"/>
              </w:rPr>
            </w:pPr>
          </w:p>
        </w:tc>
        <w:tc>
          <w:tcPr>
            <w:tcW w:w="1721" w:type="dxa"/>
            <w:vMerge/>
          </w:tcPr>
          <w:p w:rsidR="007C2495" w:rsidRPr="00816C4A" w:rsidRDefault="007C2495" w:rsidP="000634A6">
            <w:pPr>
              <w:pStyle w:val="TAC"/>
              <w:rPr>
                <w:lang w:eastAsia="en-GB"/>
              </w:rPr>
            </w:pPr>
          </w:p>
        </w:tc>
        <w:tc>
          <w:tcPr>
            <w:tcW w:w="1787" w:type="dxa"/>
            <w:vMerge/>
          </w:tcPr>
          <w:p w:rsidR="007C2495" w:rsidRPr="00816C4A" w:rsidRDefault="007C2495" w:rsidP="000634A6">
            <w:pPr>
              <w:pStyle w:val="TAC"/>
              <w:rPr>
                <w:lang w:eastAsia="en-GB"/>
              </w:rPr>
            </w:pPr>
          </w:p>
        </w:tc>
        <w:tc>
          <w:tcPr>
            <w:tcW w:w="1220" w:type="dxa"/>
            <w:vMerge/>
          </w:tcPr>
          <w:p w:rsidR="007C2495" w:rsidRPr="00816C4A" w:rsidRDefault="007C2495" w:rsidP="000634A6">
            <w:pPr>
              <w:pStyle w:val="TAC"/>
              <w:rPr>
                <w:lang w:eastAsia="en-GB"/>
              </w:rPr>
            </w:pPr>
          </w:p>
        </w:tc>
      </w:tr>
      <w:tr w:rsidR="007C2495" w:rsidRPr="00816C4A" w:rsidTr="000634A6">
        <w:tblPrEx>
          <w:tblCellMar>
            <w:top w:w="0" w:type="dxa"/>
            <w:bottom w:w="0" w:type="dxa"/>
          </w:tblCellMar>
        </w:tblPrEx>
        <w:trPr>
          <w:trHeight w:val="104"/>
          <w:jc w:val="center"/>
        </w:trPr>
        <w:tc>
          <w:tcPr>
            <w:tcW w:w="3332" w:type="dxa"/>
          </w:tcPr>
          <w:p w:rsidR="007C2495" w:rsidRPr="00816C4A" w:rsidRDefault="007C2495" w:rsidP="000634A6">
            <w:pPr>
              <w:pStyle w:val="TAL"/>
              <w:tabs>
                <w:tab w:val="left" w:pos="3012"/>
              </w:tabs>
              <w:rPr>
                <w:lang w:val="sv-SE"/>
              </w:rPr>
            </w:pPr>
            <w:r w:rsidRPr="00816C4A">
              <w:rPr>
                <w:lang w:val="sv-SE"/>
              </w:rPr>
              <w:t>Update/Attach/Registration Type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TAC"/>
              <w:rPr>
                <w:lang w:eastAsia="en-GB"/>
              </w:rPr>
            </w:pPr>
            <w:r w:rsidRPr="00816C4A">
              <w:rPr>
                <w:lang w:eastAsia="en-GB"/>
              </w:rPr>
              <w:t>'74'</w:t>
            </w:r>
          </w:p>
        </w:tc>
        <w:tc>
          <w:tcPr>
            <w:tcW w:w="1787" w:type="dxa"/>
            <w:vMerge w:val="restart"/>
          </w:tcPr>
          <w:p w:rsidR="007C2495" w:rsidRPr="00816C4A" w:rsidRDefault="007C2495" w:rsidP="000634A6">
            <w:pPr>
              <w:pStyle w:val="TAC"/>
              <w:rPr>
                <w:lang w:eastAsia="en-GB"/>
              </w:rPr>
            </w:pPr>
            <w:r w:rsidRPr="00816C4A">
              <w:rPr>
                <w:lang w:eastAsia="en-GB"/>
              </w:rPr>
              <w:t>'74' or 'F4'</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blPrEx>
          <w:tblCellMar>
            <w:top w:w="0" w:type="dxa"/>
            <w:bottom w:w="0" w:type="dxa"/>
          </w:tblCellMar>
        </w:tblPrEx>
        <w:trPr>
          <w:trHeight w:val="103"/>
          <w:jc w:val="center"/>
        </w:trPr>
        <w:tc>
          <w:tcPr>
            <w:tcW w:w="3332" w:type="dxa"/>
          </w:tcPr>
          <w:p w:rsidR="007C2495" w:rsidRPr="00816C4A" w:rsidRDefault="007C2495" w:rsidP="000634A6">
            <w:pPr>
              <w:pStyle w:val="TAL"/>
              <w:tabs>
                <w:tab w:val="left" w:pos="3012"/>
              </w:tabs>
              <w:rPr>
                <w:lang w:val="sv-SE"/>
              </w:rPr>
            </w:pPr>
            <w:r w:rsidRPr="00816C4A">
              <w:t>ProSe Report Data Tag</w:t>
            </w:r>
          </w:p>
        </w:tc>
        <w:tc>
          <w:tcPr>
            <w:tcW w:w="1296" w:type="dxa"/>
            <w:vMerge/>
          </w:tcPr>
          <w:p w:rsidR="007C2495" w:rsidRPr="00816C4A" w:rsidRDefault="007C2495" w:rsidP="000634A6">
            <w:pPr>
              <w:pStyle w:val="TAC"/>
              <w:rPr>
                <w:lang w:eastAsia="en-GB"/>
              </w:rPr>
            </w:pPr>
          </w:p>
        </w:tc>
        <w:tc>
          <w:tcPr>
            <w:tcW w:w="1721" w:type="dxa"/>
            <w:vMerge/>
          </w:tcPr>
          <w:p w:rsidR="007C2495" w:rsidRPr="00816C4A" w:rsidRDefault="007C2495" w:rsidP="000634A6">
            <w:pPr>
              <w:pStyle w:val="TAC"/>
              <w:rPr>
                <w:lang w:eastAsia="en-GB"/>
              </w:rPr>
            </w:pPr>
          </w:p>
        </w:tc>
        <w:tc>
          <w:tcPr>
            <w:tcW w:w="1787" w:type="dxa"/>
            <w:vMerge/>
          </w:tcPr>
          <w:p w:rsidR="007C2495" w:rsidRPr="00816C4A" w:rsidRDefault="007C2495" w:rsidP="000634A6">
            <w:pPr>
              <w:pStyle w:val="TAC"/>
              <w:rPr>
                <w:lang w:eastAsia="en-GB"/>
              </w:rPr>
            </w:pPr>
          </w:p>
        </w:tc>
        <w:tc>
          <w:tcPr>
            <w:tcW w:w="1220" w:type="dxa"/>
            <w:vMerge/>
          </w:tcPr>
          <w:p w:rsidR="007C2495" w:rsidRPr="00816C4A" w:rsidRDefault="007C2495" w:rsidP="000634A6">
            <w:pPr>
              <w:pStyle w:val="TAC"/>
              <w:rPr>
                <w:lang w:eastAsia="en-GB"/>
              </w:rPr>
            </w:pPr>
          </w:p>
        </w:tc>
      </w:tr>
      <w:tr w:rsidR="007C2495" w:rsidRPr="00816C4A" w:rsidTr="000634A6">
        <w:tblPrEx>
          <w:tblCellMar>
            <w:top w:w="0" w:type="dxa"/>
            <w:bottom w:w="0" w:type="dxa"/>
          </w:tblCellMar>
        </w:tblPrEx>
        <w:trPr>
          <w:jc w:val="center"/>
        </w:trPr>
        <w:tc>
          <w:tcPr>
            <w:tcW w:w="3332" w:type="dxa"/>
          </w:tcPr>
          <w:p w:rsidR="007C2495" w:rsidRPr="00816C4A" w:rsidRDefault="007C2495" w:rsidP="000634A6">
            <w:pPr>
              <w:pStyle w:val="TAL"/>
              <w:tabs>
                <w:tab w:val="left" w:pos="3012"/>
              </w:tabs>
              <w:rPr>
                <w:lang w:val="sv-SE"/>
              </w:rPr>
            </w:pPr>
            <w:r w:rsidRPr="00816C4A">
              <w:rPr>
                <w:lang w:val="sv-SE"/>
              </w:rPr>
              <w:t>Rejection Cause Code tag</w:t>
            </w:r>
          </w:p>
        </w:tc>
        <w:tc>
          <w:tcPr>
            <w:tcW w:w="1296" w:type="dxa"/>
          </w:tcPr>
          <w:p w:rsidR="007C2495" w:rsidRPr="00816C4A" w:rsidRDefault="007C2495" w:rsidP="000634A6">
            <w:pPr>
              <w:pStyle w:val="TAC"/>
              <w:rPr>
                <w:lang w:eastAsia="en-GB"/>
              </w:rPr>
            </w:pPr>
            <w:r w:rsidRPr="00816C4A">
              <w:rPr>
                <w:lang w:eastAsia="en-GB"/>
              </w:rPr>
              <w:t>1</w:t>
            </w:r>
          </w:p>
        </w:tc>
        <w:tc>
          <w:tcPr>
            <w:tcW w:w="1721" w:type="dxa"/>
          </w:tcPr>
          <w:p w:rsidR="007C2495" w:rsidRPr="00816C4A" w:rsidRDefault="007C2495" w:rsidP="000634A6">
            <w:pPr>
              <w:pStyle w:val="TAC"/>
              <w:rPr>
                <w:lang w:eastAsia="en-GB"/>
              </w:rPr>
            </w:pPr>
            <w:r w:rsidRPr="00816C4A">
              <w:rPr>
                <w:lang w:eastAsia="en-GB"/>
              </w:rPr>
              <w:t>'75'</w:t>
            </w:r>
          </w:p>
        </w:tc>
        <w:tc>
          <w:tcPr>
            <w:tcW w:w="1787" w:type="dxa"/>
          </w:tcPr>
          <w:p w:rsidR="007C2495" w:rsidRPr="00816C4A" w:rsidRDefault="007C2495" w:rsidP="000634A6">
            <w:pPr>
              <w:pStyle w:val="TAC"/>
              <w:rPr>
                <w:lang w:eastAsia="en-GB"/>
              </w:rPr>
            </w:pPr>
            <w:r w:rsidRPr="00816C4A">
              <w:rPr>
                <w:lang w:eastAsia="en-GB"/>
              </w:rPr>
              <w:t>'75' or 'F5'</w:t>
            </w:r>
          </w:p>
        </w:tc>
        <w:tc>
          <w:tcPr>
            <w:tcW w:w="1220" w:type="dxa"/>
          </w:tcPr>
          <w:p w:rsidR="007C2495" w:rsidRPr="00816C4A" w:rsidRDefault="007C2495" w:rsidP="000634A6">
            <w:pPr>
              <w:pStyle w:val="TAC"/>
              <w:rPr>
                <w:lang w:eastAsia="en-GB"/>
              </w:rPr>
            </w:pPr>
            <w:r w:rsidRPr="00816C4A">
              <w:rPr>
                <w:lang w:eastAsia="en-GB"/>
              </w:rPr>
              <w:t>yes</w:t>
            </w:r>
          </w:p>
        </w:tc>
      </w:tr>
      <w:tr w:rsidR="007C2495" w:rsidRPr="00816C4A" w:rsidTr="000634A6">
        <w:tblPrEx>
          <w:tblCellMar>
            <w:top w:w="0" w:type="dxa"/>
            <w:bottom w:w="0" w:type="dxa"/>
          </w:tblCellMar>
        </w:tblPrEx>
        <w:trPr>
          <w:jc w:val="center"/>
        </w:trPr>
        <w:tc>
          <w:tcPr>
            <w:tcW w:w="3332" w:type="dxa"/>
          </w:tcPr>
          <w:p w:rsidR="007C2495" w:rsidRPr="00816C4A" w:rsidRDefault="007C2495" w:rsidP="000634A6">
            <w:pPr>
              <w:pStyle w:val="TAL"/>
              <w:tabs>
                <w:tab w:val="left" w:pos="3012"/>
              </w:tabs>
            </w:pPr>
            <w:r w:rsidRPr="00816C4A">
              <w:t>Geographical Location Parameters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TAC"/>
              <w:rPr>
                <w:lang w:eastAsia="en-GB"/>
              </w:rPr>
            </w:pPr>
            <w:r w:rsidRPr="00816C4A">
              <w:rPr>
                <w:lang w:eastAsia="en-GB"/>
              </w:rPr>
              <w:t>'76'</w:t>
            </w:r>
          </w:p>
        </w:tc>
        <w:tc>
          <w:tcPr>
            <w:tcW w:w="1787" w:type="dxa"/>
            <w:vMerge w:val="restart"/>
          </w:tcPr>
          <w:p w:rsidR="007C2495" w:rsidRPr="00816C4A" w:rsidRDefault="007C2495" w:rsidP="000634A6">
            <w:pPr>
              <w:pStyle w:val="TAC"/>
              <w:rPr>
                <w:lang w:eastAsia="en-GB"/>
              </w:rPr>
            </w:pPr>
            <w:r w:rsidRPr="00816C4A">
              <w:rPr>
                <w:lang w:eastAsia="en-GB"/>
              </w:rPr>
              <w:t>'76' or 'F6'</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blPrEx>
          <w:tblCellMar>
            <w:top w:w="0" w:type="dxa"/>
            <w:bottom w:w="0" w:type="dxa"/>
          </w:tblCellMar>
        </w:tblPrEx>
        <w:trPr>
          <w:jc w:val="center"/>
        </w:trPr>
        <w:tc>
          <w:tcPr>
            <w:tcW w:w="3332" w:type="dxa"/>
          </w:tcPr>
          <w:p w:rsidR="007C2495" w:rsidRPr="00816C4A" w:rsidRDefault="007C2495" w:rsidP="000634A6">
            <w:pPr>
              <w:pStyle w:val="TAL"/>
              <w:tabs>
                <w:tab w:val="left" w:pos="3012"/>
              </w:tabs>
            </w:pPr>
            <w:r w:rsidRPr="00816C4A">
              <w:t>IARI tag</w:t>
            </w:r>
          </w:p>
        </w:tc>
        <w:tc>
          <w:tcPr>
            <w:tcW w:w="1296" w:type="dxa"/>
            <w:vMerge/>
          </w:tcPr>
          <w:p w:rsidR="007C2495" w:rsidRPr="00816C4A" w:rsidRDefault="007C2495" w:rsidP="000634A6">
            <w:pPr>
              <w:pStyle w:val="TAC"/>
              <w:rPr>
                <w:lang w:eastAsia="en-GB"/>
              </w:rPr>
            </w:pPr>
          </w:p>
        </w:tc>
        <w:tc>
          <w:tcPr>
            <w:tcW w:w="1721" w:type="dxa"/>
            <w:vMerge/>
          </w:tcPr>
          <w:p w:rsidR="007C2495" w:rsidRPr="00816C4A" w:rsidRDefault="007C2495" w:rsidP="000634A6">
            <w:pPr>
              <w:pStyle w:val="TAC"/>
              <w:rPr>
                <w:lang w:eastAsia="en-GB"/>
              </w:rPr>
            </w:pPr>
          </w:p>
        </w:tc>
        <w:tc>
          <w:tcPr>
            <w:tcW w:w="1787" w:type="dxa"/>
            <w:vMerge/>
          </w:tcPr>
          <w:p w:rsidR="007C2495" w:rsidRPr="00816C4A" w:rsidRDefault="007C2495" w:rsidP="000634A6">
            <w:pPr>
              <w:pStyle w:val="TAC"/>
              <w:rPr>
                <w:lang w:eastAsia="en-GB"/>
              </w:rPr>
            </w:pPr>
          </w:p>
        </w:tc>
        <w:tc>
          <w:tcPr>
            <w:tcW w:w="1220" w:type="dxa"/>
            <w:vMerge/>
          </w:tcPr>
          <w:p w:rsidR="007C2495" w:rsidRPr="00816C4A" w:rsidRDefault="007C2495" w:rsidP="000634A6">
            <w:pPr>
              <w:pStyle w:val="TAC"/>
              <w:rPr>
                <w:lang w:eastAsia="en-GB"/>
              </w:rPr>
            </w:pPr>
          </w:p>
        </w:tc>
      </w:tr>
      <w:tr w:rsidR="007C2495" w:rsidRPr="00816C4A" w:rsidTr="000634A6">
        <w:tblPrEx>
          <w:tblCellMar>
            <w:top w:w="0" w:type="dxa"/>
            <w:bottom w:w="0" w:type="dxa"/>
          </w:tblCellMar>
        </w:tblPrEx>
        <w:trPr>
          <w:jc w:val="center"/>
        </w:trPr>
        <w:tc>
          <w:tcPr>
            <w:tcW w:w="3332" w:type="dxa"/>
          </w:tcPr>
          <w:p w:rsidR="007C2495" w:rsidRPr="00816C4A" w:rsidRDefault="007C2495" w:rsidP="000634A6">
            <w:pPr>
              <w:pStyle w:val="TAL"/>
              <w:tabs>
                <w:tab w:val="left" w:pos="3012"/>
              </w:tabs>
            </w:pPr>
            <w:r w:rsidRPr="00816C4A">
              <w:t>GAD shapes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TAC"/>
              <w:rPr>
                <w:lang w:eastAsia="en-GB"/>
              </w:rPr>
            </w:pPr>
            <w:r w:rsidRPr="00816C4A">
              <w:rPr>
                <w:lang w:eastAsia="en-GB"/>
              </w:rPr>
              <w:t>'77'</w:t>
            </w:r>
          </w:p>
        </w:tc>
        <w:tc>
          <w:tcPr>
            <w:tcW w:w="1787" w:type="dxa"/>
            <w:vMerge w:val="restart"/>
          </w:tcPr>
          <w:p w:rsidR="007C2495" w:rsidRPr="00816C4A" w:rsidRDefault="007C2495" w:rsidP="000634A6">
            <w:pPr>
              <w:pStyle w:val="TAC"/>
              <w:rPr>
                <w:lang w:eastAsia="en-GB"/>
              </w:rPr>
            </w:pPr>
            <w:r w:rsidRPr="00816C4A">
              <w:rPr>
                <w:lang w:eastAsia="en-GB"/>
              </w:rPr>
              <w:t>'77' or 'F7'</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blPrEx>
          <w:tblCellMar>
            <w:top w:w="0" w:type="dxa"/>
            <w:bottom w:w="0" w:type="dxa"/>
          </w:tblCellMar>
        </w:tblPrEx>
        <w:trPr>
          <w:jc w:val="center"/>
        </w:trPr>
        <w:tc>
          <w:tcPr>
            <w:tcW w:w="3332" w:type="dxa"/>
          </w:tcPr>
          <w:p w:rsidR="007C2495" w:rsidRPr="00816C4A" w:rsidRDefault="007C2495" w:rsidP="000634A6">
            <w:pPr>
              <w:pStyle w:val="TAL"/>
              <w:tabs>
                <w:tab w:val="left" w:pos="3012"/>
              </w:tabs>
            </w:pPr>
            <w:r w:rsidRPr="00816C4A">
              <w:t>IMPU list tag</w:t>
            </w:r>
          </w:p>
        </w:tc>
        <w:tc>
          <w:tcPr>
            <w:tcW w:w="1296" w:type="dxa"/>
            <w:vMerge/>
          </w:tcPr>
          <w:p w:rsidR="007C2495" w:rsidRPr="00816C4A" w:rsidRDefault="007C2495" w:rsidP="000634A6">
            <w:pPr>
              <w:pStyle w:val="TAC"/>
              <w:rPr>
                <w:lang w:eastAsia="en-GB"/>
              </w:rPr>
            </w:pPr>
          </w:p>
        </w:tc>
        <w:tc>
          <w:tcPr>
            <w:tcW w:w="1721" w:type="dxa"/>
            <w:vMerge/>
          </w:tcPr>
          <w:p w:rsidR="007C2495" w:rsidRPr="00816C4A" w:rsidRDefault="007C2495" w:rsidP="000634A6">
            <w:pPr>
              <w:pStyle w:val="TAC"/>
              <w:rPr>
                <w:lang w:eastAsia="en-GB"/>
              </w:rPr>
            </w:pPr>
          </w:p>
        </w:tc>
        <w:tc>
          <w:tcPr>
            <w:tcW w:w="1787" w:type="dxa"/>
            <w:vMerge/>
          </w:tcPr>
          <w:p w:rsidR="007C2495" w:rsidRPr="00816C4A" w:rsidRDefault="007C2495" w:rsidP="000634A6">
            <w:pPr>
              <w:pStyle w:val="TAC"/>
              <w:rPr>
                <w:lang w:eastAsia="en-GB"/>
              </w:rPr>
            </w:pPr>
          </w:p>
        </w:tc>
        <w:tc>
          <w:tcPr>
            <w:tcW w:w="1220" w:type="dxa"/>
            <w:vMerge/>
          </w:tcPr>
          <w:p w:rsidR="007C2495" w:rsidRPr="00816C4A" w:rsidRDefault="007C2495" w:rsidP="000634A6">
            <w:pPr>
              <w:pStyle w:val="TAC"/>
              <w:rPr>
                <w:lang w:eastAsia="en-GB"/>
              </w:rPr>
            </w:pPr>
          </w:p>
        </w:tc>
      </w:tr>
      <w:tr w:rsidR="007C2495" w:rsidRPr="00816C4A" w:rsidTr="000634A6">
        <w:tblPrEx>
          <w:tblCellMar>
            <w:top w:w="0" w:type="dxa"/>
            <w:bottom w:w="0" w:type="dxa"/>
          </w:tblCellMar>
        </w:tblPrEx>
        <w:trPr>
          <w:jc w:val="center"/>
        </w:trPr>
        <w:tc>
          <w:tcPr>
            <w:tcW w:w="3332" w:type="dxa"/>
          </w:tcPr>
          <w:p w:rsidR="007C2495" w:rsidRPr="00816C4A" w:rsidRDefault="007C2495" w:rsidP="000634A6">
            <w:pPr>
              <w:pStyle w:val="TAL"/>
              <w:tabs>
                <w:tab w:val="left" w:pos="3012"/>
              </w:tabs>
            </w:pPr>
            <w:r w:rsidRPr="00816C4A">
              <w:t>NMEA sentence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TAC"/>
              <w:rPr>
                <w:lang w:eastAsia="en-GB"/>
              </w:rPr>
            </w:pPr>
            <w:r w:rsidRPr="00816C4A">
              <w:rPr>
                <w:lang w:eastAsia="en-GB"/>
              </w:rPr>
              <w:t>'78'</w:t>
            </w:r>
          </w:p>
        </w:tc>
        <w:tc>
          <w:tcPr>
            <w:tcW w:w="1787" w:type="dxa"/>
            <w:vMerge w:val="restart"/>
          </w:tcPr>
          <w:p w:rsidR="007C2495" w:rsidRPr="00816C4A" w:rsidRDefault="007C2495" w:rsidP="000634A6">
            <w:pPr>
              <w:pStyle w:val="TAC"/>
              <w:rPr>
                <w:lang w:eastAsia="en-GB"/>
              </w:rPr>
            </w:pPr>
            <w:r w:rsidRPr="00816C4A">
              <w:rPr>
                <w:lang w:eastAsia="en-GB"/>
              </w:rPr>
              <w:t>'78' or 'F8'</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blPrEx>
          <w:tblCellMar>
            <w:top w:w="0" w:type="dxa"/>
            <w:bottom w:w="0" w:type="dxa"/>
          </w:tblCellMar>
        </w:tblPrEx>
        <w:trPr>
          <w:jc w:val="center"/>
        </w:trPr>
        <w:tc>
          <w:tcPr>
            <w:tcW w:w="3332" w:type="dxa"/>
          </w:tcPr>
          <w:p w:rsidR="007C2495" w:rsidRPr="00816C4A" w:rsidRDefault="007C2495" w:rsidP="000634A6">
            <w:pPr>
              <w:pStyle w:val="TAL"/>
              <w:tabs>
                <w:tab w:val="left" w:pos="3012"/>
              </w:tabs>
            </w:pPr>
            <w:r w:rsidRPr="00816C4A">
              <w:t>IMS Status-Code tag</w:t>
            </w:r>
          </w:p>
        </w:tc>
        <w:tc>
          <w:tcPr>
            <w:tcW w:w="1296" w:type="dxa"/>
            <w:vMerge/>
          </w:tcPr>
          <w:p w:rsidR="007C2495" w:rsidRPr="00816C4A" w:rsidRDefault="007C2495" w:rsidP="000634A6">
            <w:pPr>
              <w:pStyle w:val="TAC"/>
              <w:rPr>
                <w:lang w:eastAsia="en-GB"/>
              </w:rPr>
            </w:pPr>
          </w:p>
        </w:tc>
        <w:tc>
          <w:tcPr>
            <w:tcW w:w="1721" w:type="dxa"/>
            <w:vMerge/>
          </w:tcPr>
          <w:p w:rsidR="007C2495" w:rsidRPr="00816C4A" w:rsidRDefault="007C2495" w:rsidP="000634A6">
            <w:pPr>
              <w:pStyle w:val="TAC"/>
              <w:rPr>
                <w:lang w:eastAsia="en-GB"/>
              </w:rPr>
            </w:pPr>
          </w:p>
        </w:tc>
        <w:tc>
          <w:tcPr>
            <w:tcW w:w="1787" w:type="dxa"/>
            <w:vMerge/>
          </w:tcPr>
          <w:p w:rsidR="007C2495" w:rsidRPr="00816C4A" w:rsidRDefault="007C2495" w:rsidP="000634A6">
            <w:pPr>
              <w:pStyle w:val="TAC"/>
              <w:rPr>
                <w:lang w:eastAsia="en-GB"/>
              </w:rPr>
            </w:pPr>
          </w:p>
        </w:tc>
        <w:tc>
          <w:tcPr>
            <w:tcW w:w="1220" w:type="dxa"/>
            <w:vMerge/>
          </w:tcPr>
          <w:p w:rsidR="007C2495" w:rsidRPr="00816C4A" w:rsidRDefault="007C2495" w:rsidP="000634A6">
            <w:pPr>
              <w:pStyle w:val="TAC"/>
              <w:rPr>
                <w:lang w:eastAsia="en-GB"/>
              </w:rPr>
            </w:pPr>
          </w:p>
        </w:tc>
      </w:tr>
      <w:tr w:rsidR="007C2495" w:rsidRPr="00816C4A" w:rsidTr="000634A6">
        <w:tblPrEx>
          <w:tblCellMar>
            <w:top w:w="0" w:type="dxa"/>
            <w:bottom w:w="0" w:type="dxa"/>
          </w:tblCellMar>
        </w:tblPrEx>
        <w:trPr>
          <w:trHeight w:val="104"/>
          <w:jc w:val="center"/>
        </w:trPr>
        <w:tc>
          <w:tcPr>
            <w:tcW w:w="3332" w:type="dxa"/>
          </w:tcPr>
          <w:p w:rsidR="007C2495" w:rsidRPr="00816C4A" w:rsidRDefault="007C2495" w:rsidP="000634A6">
            <w:pPr>
              <w:pStyle w:val="TAL"/>
              <w:tabs>
                <w:tab w:val="left" w:pos="3012"/>
              </w:tabs>
            </w:pPr>
            <w:r w:rsidRPr="00816C4A">
              <w:rPr>
                <w:lang w:val="sv-SE"/>
              </w:rPr>
              <w:t>PLMN List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FootnoteText"/>
              <w:jc w:val="center"/>
              <w:rPr>
                <w:rFonts w:ascii="Arial" w:hAnsi="Arial"/>
                <w:sz w:val="18"/>
              </w:rPr>
            </w:pPr>
            <w:r w:rsidRPr="00816C4A">
              <w:rPr>
                <w:rFonts w:ascii="Arial" w:hAnsi="Arial"/>
                <w:sz w:val="18"/>
              </w:rPr>
              <w:t>'79'</w:t>
            </w:r>
          </w:p>
        </w:tc>
        <w:tc>
          <w:tcPr>
            <w:tcW w:w="1787" w:type="dxa"/>
            <w:vMerge w:val="restart"/>
          </w:tcPr>
          <w:p w:rsidR="007C2495" w:rsidRPr="00816C4A" w:rsidRDefault="007C2495" w:rsidP="000634A6">
            <w:pPr>
              <w:pStyle w:val="FootnoteText"/>
              <w:jc w:val="center"/>
              <w:rPr>
                <w:rFonts w:ascii="Arial" w:hAnsi="Arial"/>
                <w:sz w:val="18"/>
              </w:rPr>
            </w:pPr>
            <w:r w:rsidRPr="00816C4A">
              <w:rPr>
                <w:rFonts w:ascii="Arial" w:hAnsi="Arial"/>
                <w:sz w:val="18"/>
              </w:rPr>
              <w:t>'79' or 'F9'</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blPrEx>
          <w:tblCellMar>
            <w:top w:w="0" w:type="dxa"/>
            <w:bottom w:w="0" w:type="dxa"/>
          </w:tblCellMar>
        </w:tblPrEx>
        <w:trPr>
          <w:trHeight w:val="103"/>
          <w:jc w:val="center"/>
        </w:trPr>
        <w:tc>
          <w:tcPr>
            <w:tcW w:w="3332" w:type="dxa"/>
          </w:tcPr>
          <w:p w:rsidR="007C2495" w:rsidRPr="00816C4A" w:rsidRDefault="007C2495" w:rsidP="000634A6">
            <w:pPr>
              <w:pStyle w:val="TAL"/>
              <w:tabs>
                <w:tab w:val="left" w:pos="3012"/>
              </w:tabs>
              <w:rPr>
                <w:lang w:val="sv-SE"/>
              </w:rPr>
            </w:pPr>
            <w:r w:rsidRPr="00816C4A">
              <w:t>E-UTRAN Inter-frequency Network Measurement Results tag</w:t>
            </w:r>
          </w:p>
        </w:tc>
        <w:tc>
          <w:tcPr>
            <w:tcW w:w="1296" w:type="dxa"/>
            <w:vMerge/>
          </w:tcPr>
          <w:p w:rsidR="007C2495" w:rsidRPr="00816C4A" w:rsidRDefault="007C2495" w:rsidP="000634A6">
            <w:pPr>
              <w:pStyle w:val="TAC"/>
              <w:rPr>
                <w:lang w:eastAsia="en-GB"/>
              </w:rPr>
            </w:pPr>
          </w:p>
        </w:tc>
        <w:tc>
          <w:tcPr>
            <w:tcW w:w="1721" w:type="dxa"/>
            <w:vMerge/>
          </w:tcPr>
          <w:p w:rsidR="007C2495" w:rsidRPr="00816C4A" w:rsidRDefault="007C2495" w:rsidP="000634A6">
            <w:pPr>
              <w:pStyle w:val="FootnoteText"/>
              <w:jc w:val="center"/>
              <w:rPr>
                <w:rFonts w:ascii="Arial" w:hAnsi="Arial"/>
                <w:sz w:val="18"/>
              </w:rPr>
            </w:pPr>
          </w:p>
        </w:tc>
        <w:tc>
          <w:tcPr>
            <w:tcW w:w="1787" w:type="dxa"/>
            <w:vMerge/>
          </w:tcPr>
          <w:p w:rsidR="007C2495" w:rsidRPr="00816C4A" w:rsidRDefault="007C2495" w:rsidP="000634A6">
            <w:pPr>
              <w:pStyle w:val="FootnoteText"/>
              <w:jc w:val="center"/>
              <w:rPr>
                <w:rFonts w:ascii="Arial" w:hAnsi="Arial"/>
                <w:sz w:val="18"/>
              </w:rPr>
            </w:pPr>
          </w:p>
        </w:tc>
        <w:tc>
          <w:tcPr>
            <w:tcW w:w="1220" w:type="dxa"/>
            <w:vMerge/>
          </w:tcPr>
          <w:p w:rsidR="007C2495" w:rsidRPr="00816C4A" w:rsidRDefault="007C2495" w:rsidP="000634A6">
            <w:pPr>
              <w:pStyle w:val="TAC"/>
              <w:rPr>
                <w:lang w:eastAsia="en-GB"/>
              </w:rPr>
            </w:pPr>
          </w:p>
        </w:tc>
      </w:tr>
      <w:tr w:rsidR="007C2495" w:rsidRPr="00816C4A" w:rsidTr="000634A6">
        <w:tblPrEx>
          <w:tblCellMar>
            <w:top w:w="0" w:type="dxa"/>
            <w:bottom w:w="0" w:type="dxa"/>
          </w:tblCellMar>
        </w:tblPrEx>
        <w:trPr>
          <w:jc w:val="center"/>
        </w:trPr>
        <w:tc>
          <w:tcPr>
            <w:tcW w:w="3332" w:type="dxa"/>
          </w:tcPr>
          <w:p w:rsidR="007C2495" w:rsidRPr="00816C4A" w:rsidRDefault="007C2495" w:rsidP="000634A6">
            <w:pPr>
              <w:pStyle w:val="TAL"/>
              <w:tabs>
                <w:tab w:val="left" w:pos="3012"/>
              </w:tabs>
            </w:pPr>
            <w:r w:rsidRPr="00816C4A">
              <w:t>EPS PDN connection Activation parameters tag</w:t>
            </w:r>
          </w:p>
        </w:tc>
        <w:tc>
          <w:tcPr>
            <w:tcW w:w="1296" w:type="dxa"/>
          </w:tcPr>
          <w:p w:rsidR="007C2495" w:rsidRPr="00816C4A" w:rsidRDefault="007C2495" w:rsidP="000634A6">
            <w:pPr>
              <w:pStyle w:val="TAC"/>
              <w:rPr>
                <w:lang w:eastAsia="en-GB"/>
              </w:rPr>
            </w:pPr>
            <w:r w:rsidRPr="00816C4A">
              <w:rPr>
                <w:lang w:eastAsia="en-GB"/>
              </w:rPr>
              <w:t>1</w:t>
            </w:r>
          </w:p>
        </w:tc>
        <w:tc>
          <w:tcPr>
            <w:tcW w:w="1721" w:type="dxa"/>
          </w:tcPr>
          <w:p w:rsidR="007C2495" w:rsidRPr="00816C4A" w:rsidRDefault="007C2495" w:rsidP="000634A6">
            <w:pPr>
              <w:pStyle w:val="FootnoteText"/>
              <w:jc w:val="center"/>
              <w:rPr>
                <w:rFonts w:ascii="Arial" w:hAnsi="Arial"/>
                <w:sz w:val="18"/>
              </w:rPr>
            </w:pPr>
            <w:r w:rsidRPr="00816C4A">
              <w:rPr>
                <w:rFonts w:ascii="Arial" w:hAnsi="Arial"/>
                <w:sz w:val="18"/>
              </w:rPr>
              <w:t>'7C'</w:t>
            </w:r>
          </w:p>
        </w:tc>
        <w:tc>
          <w:tcPr>
            <w:tcW w:w="1787" w:type="dxa"/>
          </w:tcPr>
          <w:p w:rsidR="007C2495" w:rsidRPr="00816C4A" w:rsidRDefault="007C2495" w:rsidP="000634A6">
            <w:pPr>
              <w:pStyle w:val="FootnoteText"/>
              <w:jc w:val="center"/>
              <w:rPr>
                <w:rFonts w:ascii="Arial" w:hAnsi="Arial"/>
                <w:sz w:val="18"/>
              </w:rPr>
            </w:pPr>
            <w:r w:rsidRPr="00816C4A">
              <w:rPr>
                <w:rFonts w:ascii="Arial" w:hAnsi="Arial"/>
                <w:sz w:val="18"/>
              </w:rPr>
              <w:t>'7C' or 'FC'</w:t>
            </w:r>
          </w:p>
        </w:tc>
        <w:tc>
          <w:tcPr>
            <w:tcW w:w="1220" w:type="dxa"/>
          </w:tcPr>
          <w:p w:rsidR="007C2495" w:rsidRPr="00816C4A" w:rsidRDefault="007C2495" w:rsidP="000634A6">
            <w:pPr>
              <w:pStyle w:val="TAC"/>
              <w:rPr>
                <w:lang w:eastAsia="en-GB"/>
              </w:rPr>
            </w:pPr>
            <w:r w:rsidRPr="00816C4A">
              <w:rPr>
                <w:lang w:eastAsia="en-GB"/>
              </w:rPr>
              <w:t>yes</w:t>
            </w:r>
          </w:p>
        </w:tc>
      </w:tr>
      <w:tr w:rsidR="007C2495" w:rsidRPr="00816C4A" w:rsidTr="000634A6">
        <w:tblPrEx>
          <w:tblCellMar>
            <w:top w:w="0" w:type="dxa"/>
            <w:bottom w:w="0" w:type="dxa"/>
          </w:tblCellMar>
        </w:tblPrEx>
        <w:trPr>
          <w:jc w:val="center"/>
        </w:trPr>
        <w:tc>
          <w:tcPr>
            <w:tcW w:w="3332" w:type="dxa"/>
          </w:tcPr>
          <w:p w:rsidR="007C2495" w:rsidRPr="00816C4A" w:rsidRDefault="007C2495" w:rsidP="000634A6">
            <w:pPr>
              <w:pStyle w:val="TAL"/>
              <w:tabs>
                <w:tab w:val="left" w:pos="3012"/>
              </w:tabs>
              <w:rPr>
                <w:lang w:val="sv-SE"/>
              </w:rPr>
            </w:pPr>
            <w:r w:rsidRPr="00816C4A">
              <w:rPr>
                <w:lang w:val="sv-SE"/>
              </w:rPr>
              <w:t>Tracking Area Identification tag</w:t>
            </w:r>
          </w:p>
        </w:tc>
        <w:tc>
          <w:tcPr>
            <w:tcW w:w="1296" w:type="dxa"/>
          </w:tcPr>
          <w:p w:rsidR="007C2495" w:rsidRPr="00816C4A" w:rsidRDefault="007C2495" w:rsidP="000634A6">
            <w:pPr>
              <w:pStyle w:val="TAC"/>
              <w:rPr>
                <w:lang w:eastAsia="en-GB"/>
              </w:rPr>
            </w:pPr>
            <w:r w:rsidRPr="00816C4A">
              <w:rPr>
                <w:lang w:eastAsia="en-GB"/>
              </w:rPr>
              <w:t>1</w:t>
            </w:r>
          </w:p>
        </w:tc>
        <w:tc>
          <w:tcPr>
            <w:tcW w:w="1721" w:type="dxa"/>
          </w:tcPr>
          <w:p w:rsidR="007C2495" w:rsidRPr="00816C4A" w:rsidRDefault="007C2495" w:rsidP="000634A6">
            <w:pPr>
              <w:pStyle w:val="FootnoteText"/>
              <w:jc w:val="center"/>
              <w:rPr>
                <w:rFonts w:ascii="Arial" w:hAnsi="Arial"/>
                <w:sz w:val="18"/>
              </w:rPr>
            </w:pPr>
            <w:r w:rsidRPr="00816C4A">
              <w:rPr>
                <w:rFonts w:ascii="Arial" w:hAnsi="Arial"/>
                <w:sz w:val="18"/>
              </w:rPr>
              <w:t>'7D'</w:t>
            </w:r>
          </w:p>
        </w:tc>
        <w:tc>
          <w:tcPr>
            <w:tcW w:w="1787" w:type="dxa"/>
          </w:tcPr>
          <w:p w:rsidR="007C2495" w:rsidRPr="00816C4A" w:rsidRDefault="007C2495" w:rsidP="000634A6">
            <w:pPr>
              <w:pStyle w:val="FootnoteText"/>
              <w:jc w:val="center"/>
              <w:rPr>
                <w:rFonts w:ascii="Arial" w:hAnsi="Arial"/>
                <w:sz w:val="18"/>
              </w:rPr>
            </w:pPr>
            <w:r w:rsidRPr="00816C4A">
              <w:rPr>
                <w:rFonts w:ascii="Arial" w:hAnsi="Arial"/>
                <w:sz w:val="18"/>
              </w:rPr>
              <w:t>'7D' or 'FD'</w:t>
            </w:r>
          </w:p>
        </w:tc>
        <w:tc>
          <w:tcPr>
            <w:tcW w:w="1220" w:type="dxa"/>
          </w:tcPr>
          <w:p w:rsidR="007C2495" w:rsidRPr="00816C4A" w:rsidRDefault="007C2495" w:rsidP="000634A6">
            <w:pPr>
              <w:pStyle w:val="TAC"/>
              <w:rPr>
                <w:lang w:eastAsia="en-GB"/>
              </w:rPr>
            </w:pPr>
            <w:r w:rsidRPr="00816C4A">
              <w:rPr>
                <w:lang w:eastAsia="en-GB"/>
              </w:rPr>
              <w:t>yes</w:t>
            </w:r>
          </w:p>
        </w:tc>
      </w:tr>
      <w:tr w:rsidR="007C2495" w:rsidRPr="00816C4A" w:rsidTr="000634A6">
        <w:tblPrEx>
          <w:tblCellMar>
            <w:top w:w="0" w:type="dxa"/>
            <w:bottom w:w="0" w:type="dxa"/>
          </w:tblCellMar>
        </w:tblPrEx>
        <w:trPr>
          <w:trHeight w:val="104"/>
          <w:jc w:val="center"/>
        </w:trPr>
        <w:tc>
          <w:tcPr>
            <w:tcW w:w="3332" w:type="dxa"/>
          </w:tcPr>
          <w:p w:rsidR="007C2495" w:rsidRPr="00816C4A" w:rsidRDefault="007C2495" w:rsidP="000634A6">
            <w:pPr>
              <w:pStyle w:val="TAL"/>
              <w:tabs>
                <w:tab w:val="left" w:pos="3012"/>
              </w:tabs>
              <w:rPr>
                <w:lang w:val="sv-SE"/>
              </w:rPr>
            </w:pPr>
            <w:r w:rsidRPr="00816C4A">
              <w:rPr>
                <w:lang w:val="sv-SE"/>
              </w:rPr>
              <w:t>CSG ID list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FootnoteText"/>
              <w:jc w:val="center"/>
              <w:rPr>
                <w:rFonts w:ascii="Arial" w:hAnsi="Arial"/>
                <w:sz w:val="18"/>
              </w:rPr>
            </w:pPr>
            <w:r w:rsidRPr="00816C4A">
              <w:rPr>
                <w:rFonts w:ascii="Arial" w:hAnsi="Arial"/>
                <w:sz w:val="18"/>
              </w:rPr>
              <w:t>'7E'</w:t>
            </w:r>
          </w:p>
        </w:tc>
        <w:tc>
          <w:tcPr>
            <w:tcW w:w="1787" w:type="dxa"/>
            <w:vMerge w:val="restart"/>
          </w:tcPr>
          <w:p w:rsidR="007C2495" w:rsidRPr="00816C4A" w:rsidRDefault="007C2495" w:rsidP="000634A6">
            <w:pPr>
              <w:pStyle w:val="FootnoteText"/>
              <w:jc w:val="center"/>
              <w:rPr>
                <w:rFonts w:ascii="Arial" w:hAnsi="Arial"/>
                <w:sz w:val="18"/>
              </w:rPr>
            </w:pPr>
            <w:r w:rsidRPr="00816C4A">
              <w:rPr>
                <w:rFonts w:ascii="Arial" w:hAnsi="Arial"/>
                <w:sz w:val="18"/>
              </w:rPr>
              <w:t>'7E' or 'FE'</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blPrEx>
          <w:tblCellMar>
            <w:top w:w="0" w:type="dxa"/>
            <w:bottom w:w="0" w:type="dxa"/>
          </w:tblCellMar>
        </w:tblPrEx>
        <w:trPr>
          <w:trHeight w:val="103"/>
          <w:jc w:val="center"/>
        </w:trPr>
        <w:tc>
          <w:tcPr>
            <w:tcW w:w="3332" w:type="dxa"/>
          </w:tcPr>
          <w:p w:rsidR="007C2495" w:rsidRPr="00816C4A" w:rsidRDefault="007C2495" w:rsidP="000634A6">
            <w:pPr>
              <w:pStyle w:val="TAL"/>
              <w:tabs>
                <w:tab w:val="left" w:pos="3012"/>
              </w:tabs>
              <w:rPr>
                <w:lang w:val="sv-SE"/>
              </w:rPr>
            </w:pPr>
            <w:r w:rsidRPr="00816C4A">
              <w:t>Media type tag</w:t>
            </w:r>
          </w:p>
        </w:tc>
        <w:tc>
          <w:tcPr>
            <w:tcW w:w="1296" w:type="dxa"/>
            <w:vMerge/>
          </w:tcPr>
          <w:p w:rsidR="007C2495" w:rsidRPr="00816C4A" w:rsidRDefault="007C2495" w:rsidP="000634A6">
            <w:pPr>
              <w:pStyle w:val="TAC"/>
              <w:rPr>
                <w:lang w:eastAsia="en-GB"/>
              </w:rPr>
            </w:pPr>
          </w:p>
        </w:tc>
        <w:tc>
          <w:tcPr>
            <w:tcW w:w="1721" w:type="dxa"/>
            <w:vMerge/>
          </w:tcPr>
          <w:p w:rsidR="007C2495" w:rsidRPr="00816C4A" w:rsidRDefault="007C2495" w:rsidP="000634A6">
            <w:pPr>
              <w:pStyle w:val="FootnoteText"/>
              <w:jc w:val="center"/>
              <w:rPr>
                <w:rFonts w:ascii="Arial" w:hAnsi="Arial"/>
                <w:sz w:val="18"/>
              </w:rPr>
            </w:pPr>
          </w:p>
        </w:tc>
        <w:tc>
          <w:tcPr>
            <w:tcW w:w="1787" w:type="dxa"/>
            <w:vMerge/>
          </w:tcPr>
          <w:p w:rsidR="007C2495" w:rsidRPr="00816C4A" w:rsidRDefault="007C2495" w:rsidP="000634A6">
            <w:pPr>
              <w:pStyle w:val="FootnoteText"/>
              <w:jc w:val="center"/>
              <w:rPr>
                <w:rFonts w:ascii="Arial" w:hAnsi="Arial"/>
                <w:sz w:val="18"/>
              </w:rPr>
            </w:pPr>
          </w:p>
        </w:tc>
        <w:tc>
          <w:tcPr>
            <w:tcW w:w="1220" w:type="dxa"/>
            <w:vMerge/>
          </w:tcPr>
          <w:p w:rsidR="007C2495" w:rsidRPr="00816C4A" w:rsidRDefault="007C2495" w:rsidP="000634A6">
            <w:pPr>
              <w:pStyle w:val="TAC"/>
              <w:rPr>
                <w:lang w:eastAsia="en-GB"/>
              </w:rPr>
            </w:pPr>
          </w:p>
        </w:tc>
      </w:tr>
      <w:tr w:rsidR="007C2495" w:rsidRPr="00816C4A" w:rsidTr="000634A6">
        <w:tblPrEx>
          <w:tblCellMar>
            <w:top w:w="0" w:type="dxa"/>
            <w:bottom w:w="0" w:type="dxa"/>
          </w:tblCellMar>
        </w:tblPrEx>
        <w:trPr>
          <w:trHeight w:val="104"/>
          <w:jc w:val="center"/>
        </w:trPr>
        <w:tc>
          <w:tcPr>
            <w:tcW w:w="3332" w:type="dxa"/>
          </w:tcPr>
          <w:p w:rsidR="007C2495" w:rsidRPr="00816C4A" w:rsidRDefault="007C2495" w:rsidP="000634A6">
            <w:pPr>
              <w:pStyle w:val="TAL"/>
              <w:tabs>
                <w:tab w:val="left" w:pos="3012"/>
              </w:tabs>
              <w:rPr>
                <w:lang w:val="sv-SE"/>
              </w:rPr>
            </w:pPr>
            <w:r w:rsidRPr="00816C4A">
              <w:rPr>
                <w:lang w:val="sv-SE"/>
              </w:rPr>
              <w:t>CSG cell selection status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FootnoteText"/>
              <w:jc w:val="center"/>
              <w:rPr>
                <w:rFonts w:ascii="Arial" w:hAnsi="Arial"/>
                <w:sz w:val="18"/>
              </w:rPr>
            </w:pPr>
            <w:r w:rsidRPr="00816C4A">
              <w:rPr>
                <w:rFonts w:ascii="Arial" w:hAnsi="Arial"/>
                <w:sz w:val="18"/>
              </w:rPr>
              <w:t>'55'</w:t>
            </w:r>
          </w:p>
        </w:tc>
        <w:tc>
          <w:tcPr>
            <w:tcW w:w="1787" w:type="dxa"/>
            <w:vMerge w:val="restart"/>
          </w:tcPr>
          <w:p w:rsidR="007C2495" w:rsidRPr="00816C4A" w:rsidRDefault="007C2495" w:rsidP="000634A6">
            <w:pPr>
              <w:pStyle w:val="FootnoteText"/>
              <w:jc w:val="center"/>
              <w:rPr>
                <w:rFonts w:ascii="Arial" w:hAnsi="Arial"/>
                <w:sz w:val="18"/>
              </w:rPr>
            </w:pPr>
            <w:r w:rsidRPr="00816C4A">
              <w:rPr>
                <w:rFonts w:ascii="Arial" w:hAnsi="Arial"/>
                <w:sz w:val="18"/>
              </w:rPr>
              <w:t>'55' or 'D5'</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blPrEx>
          <w:tblCellMar>
            <w:top w:w="0" w:type="dxa"/>
            <w:bottom w:w="0" w:type="dxa"/>
          </w:tblCellMar>
        </w:tblPrEx>
        <w:trPr>
          <w:trHeight w:val="103"/>
          <w:jc w:val="center"/>
        </w:trPr>
        <w:tc>
          <w:tcPr>
            <w:tcW w:w="3332" w:type="dxa"/>
          </w:tcPr>
          <w:p w:rsidR="007C2495" w:rsidRPr="00816C4A" w:rsidRDefault="007C2495" w:rsidP="000634A6">
            <w:pPr>
              <w:pStyle w:val="TAL"/>
              <w:tabs>
                <w:tab w:val="left" w:pos="3012"/>
              </w:tabs>
              <w:rPr>
                <w:lang w:val="sv-SE"/>
              </w:rPr>
            </w:pPr>
            <w:r w:rsidRPr="00816C4A">
              <w:t>IMS call disconnection cause tag</w:t>
            </w:r>
          </w:p>
        </w:tc>
        <w:tc>
          <w:tcPr>
            <w:tcW w:w="1296" w:type="dxa"/>
            <w:vMerge/>
          </w:tcPr>
          <w:p w:rsidR="007C2495" w:rsidRPr="00816C4A" w:rsidRDefault="007C2495" w:rsidP="000634A6">
            <w:pPr>
              <w:pStyle w:val="TAC"/>
              <w:rPr>
                <w:lang w:eastAsia="en-GB"/>
              </w:rPr>
            </w:pPr>
          </w:p>
        </w:tc>
        <w:tc>
          <w:tcPr>
            <w:tcW w:w="1721" w:type="dxa"/>
            <w:vMerge/>
          </w:tcPr>
          <w:p w:rsidR="007C2495" w:rsidRPr="00816C4A" w:rsidRDefault="007C2495" w:rsidP="000634A6">
            <w:pPr>
              <w:pStyle w:val="FootnoteText"/>
              <w:jc w:val="center"/>
              <w:rPr>
                <w:rFonts w:ascii="Arial" w:hAnsi="Arial"/>
                <w:sz w:val="18"/>
              </w:rPr>
            </w:pPr>
          </w:p>
        </w:tc>
        <w:tc>
          <w:tcPr>
            <w:tcW w:w="1787" w:type="dxa"/>
            <w:vMerge/>
          </w:tcPr>
          <w:p w:rsidR="007C2495" w:rsidRPr="00816C4A" w:rsidRDefault="007C2495" w:rsidP="000634A6">
            <w:pPr>
              <w:pStyle w:val="FootnoteText"/>
              <w:jc w:val="center"/>
              <w:rPr>
                <w:rFonts w:ascii="Arial" w:hAnsi="Arial"/>
                <w:sz w:val="18"/>
              </w:rPr>
            </w:pPr>
          </w:p>
        </w:tc>
        <w:tc>
          <w:tcPr>
            <w:tcW w:w="1220" w:type="dxa"/>
            <w:vMerge/>
          </w:tcPr>
          <w:p w:rsidR="007C2495" w:rsidRPr="00816C4A" w:rsidRDefault="007C2495" w:rsidP="000634A6">
            <w:pPr>
              <w:pStyle w:val="TAC"/>
              <w:rPr>
                <w:lang w:eastAsia="en-GB"/>
              </w:rPr>
            </w:pPr>
          </w:p>
        </w:tc>
      </w:tr>
      <w:tr w:rsidR="007C2495" w:rsidRPr="00816C4A" w:rsidTr="000634A6">
        <w:tblPrEx>
          <w:tblCellMar>
            <w:top w:w="0" w:type="dxa"/>
            <w:bottom w:w="0" w:type="dxa"/>
          </w:tblCellMar>
        </w:tblPrEx>
        <w:trPr>
          <w:jc w:val="center"/>
        </w:trPr>
        <w:tc>
          <w:tcPr>
            <w:tcW w:w="3332" w:type="dxa"/>
          </w:tcPr>
          <w:p w:rsidR="007C2495" w:rsidRPr="00816C4A" w:rsidRDefault="007C2495" w:rsidP="000634A6">
            <w:pPr>
              <w:pStyle w:val="TAL"/>
              <w:tabs>
                <w:tab w:val="left" w:pos="3012"/>
              </w:tabs>
              <w:rPr>
                <w:lang w:val="sv-SE"/>
              </w:rPr>
            </w:pPr>
            <w:r w:rsidRPr="00816C4A">
              <w:rPr>
                <w:lang w:val="sv-SE"/>
              </w:rPr>
              <w:t>CSG ID tag</w:t>
            </w:r>
          </w:p>
        </w:tc>
        <w:tc>
          <w:tcPr>
            <w:tcW w:w="1296" w:type="dxa"/>
          </w:tcPr>
          <w:p w:rsidR="007C2495" w:rsidRPr="00816C4A" w:rsidRDefault="007C2495" w:rsidP="000634A6">
            <w:pPr>
              <w:pStyle w:val="TAC"/>
              <w:rPr>
                <w:lang w:eastAsia="en-GB"/>
              </w:rPr>
            </w:pPr>
            <w:r w:rsidRPr="00816C4A">
              <w:rPr>
                <w:lang w:eastAsia="en-GB"/>
              </w:rPr>
              <w:t>1</w:t>
            </w:r>
          </w:p>
        </w:tc>
        <w:tc>
          <w:tcPr>
            <w:tcW w:w="1721" w:type="dxa"/>
          </w:tcPr>
          <w:p w:rsidR="007C2495" w:rsidRPr="00816C4A" w:rsidRDefault="007C2495" w:rsidP="000634A6">
            <w:pPr>
              <w:pStyle w:val="FootnoteText"/>
              <w:jc w:val="center"/>
              <w:rPr>
                <w:rFonts w:ascii="Arial" w:hAnsi="Arial"/>
                <w:sz w:val="18"/>
              </w:rPr>
            </w:pPr>
            <w:r w:rsidRPr="00816C4A">
              <w:rPr>
                <w:rFonts w:ascii="Arial" w:hAnsi="Arial"/>
                <w:sz w:val="18"/>
              </w:rPr>
              <w:t>'56'</w:t>
            </w:r>
          </w:p>
        </w:tc>
        <w:tc>
          <w:tcPr>
            <w:tcW w:w="1787" w:type="dxa"/>
          </w:tcPr>
          <w:p w:rsidR="007C2495" w:rsidRPr="00816C4A" w:rsidRDefault="007C2495" w:rsidP="000634A6">
            <w:pPr>
              <w:pStyle w:val="FootnoteText"/>
              <w:jc w:val="center"/>
              <w:rPr>
                <w:rFonts w:ascii="Arial" w:hAnsi="Arial"/>
                <w:sz w:val="18"/>
              </w:rPr>
            </w:pPr>
            <w:r w:rsidRPr="00816C4A">
              <w:rPr>
                <w:rFonts w:ascii="Arial" w:hAnsi="Arial"/>
                <w:sz w:val="18"/>
              </w:rPr>
              <w:t>'56' or 'D6'</w:t>
            </w:r>
          </w:p>
        </w:tc>
        <w:tc>
          <w:tcPr>
            <w:tcW w:w="1220" w:type="dxa"/>
          </w:tcPr>
          <w:p w:rsidR="007C2495" w:rsidRPr="00816C4A" w:rsidRDefault="007C2495" w:rsidP="000634A6">
            <w:pPr>
              <w:pStyle w:val="TAC"/>
              <w:rPr>
                <w:lang w:eastAsia="en-GB"/>
              </w:rPr>
            </w:pPr>
            <w:r w:rsidRPr="00816C4A">
              <w:rPr>
                <w:lang w:eastAsia="en-GB"/>
              </w:rPr>
              <w:t>yes</w:t>
            </w:r>
          </w:p>
        </w:tc>
      </w:tr>
      <w:tr w:rsidR="007C2495" w:rsidRPr="00816C4A" w:rsidTr="000634A6">
        <w:tblPrEx>
          <w:tblCellMar>
            <w:top w:w="0" w:type="dxa"/>
            <w:bottom w:w="0" w:type="dxa"/>
          </w:tblCellMar>
        </w:tblPrEx>
        <w:trPr>
          <w:trHeight w:val="100"/>
          <w:jc w:val="center"/>
        </w:trPr>
        <w:tc>
          <w:tcPr>
            <w:tcW w:w="3332" w:type="dxa"/>
          </w:tcPr>
          <w:p w:rsidR="007C2495" w:rsidRPr="00816C4A" w:rsidRDefault="007C2495" w:rsidP="000634A6">
            <w:pPr>
              <w:pStyle w:val="TAL"/>
              <w:tabs>
                <w:tab w:val="left" w:pos="3012"/>
              </w:tabs>
              <w:rPr>
                <w:lang w:val="sv-SE"/>
              </w:rPr>
            </w:pPr>
            <w:r w:rsidRPr="00816C4A">
              <w:rPr>
                <w:lang w:val="sv-SE"/>
              </w:rPr>
              <w:t>HNB name tag</w:t>
            </w:r>
          </w:p>
        </w:tc>
        <w:tc>
          <w:tcPr>
            <w:tcW w:w="1296" w:type="dxa"/>
            <w:vMerge w:val="restart"/>
          </w:tcPr>
          <w:p w:rsidR="007C2495" w:rsidRPr="00816C4A" w:rsidRDefault="007C2495" w:rsidP="000634A6">
            <w:pPr>
              <w:pStyle w:val="TAC"/>
              <w:rPr>
                <w:lang w:eastAsia="en-GB"/>
              </w:rPr>
            </w:pPr>
            <w:r w:rsidRPr="00816C4A">
              <w:rPr>
                <w:lang w:eastAsia="en-GB"/>
              </w:rPr>
              <w:t>1</w:t>
            </w:r>
          </w:p>
        </w:tc>
        <w:tc>
          <w:tcPr>
            <w:tcW w:w="1721" w:type="dxa"/>
            <w:vMerge w:val="restart"/>
          </w:tcPr>
          <w:p w:rsidR="007C2495" w:rsidRPr="00816C4A" w:rsidRDefault="007C2495" w:rsidP="000634A6">
            <w:pPr>
              <w:pStyle w:val="FootnoteText"/>
              <w:jc w:val="center"/>
              <w:rPr>
                <w:rFonts w:ascii="Arial" w:hAnsi="Arial"/>
                <w:sz w:val="18"/>
              </w:rPr>
            </w:pPr>
            <w:r w:rsidRPr="00816C4A">
              <w:rPr>
                <w:rFonts w:ascii="Arial" w:hAnsi="Arial"/>
                <w:sz w:val="18"/>
              </w:rPr>
              <w:t>'57'</w:t>
            </w:r>
          </w:p>
        </w:tc>
        <w:tc>
          <w:tcPr>
            <w:tcW w:w="1787" w:type="dxa"/>
            <w:vMerge w:val="restart"/>
          </w:tcPr>
          <w:p w:rsidR="007C2495" w:rsidRPr="00816C4A" w:rsidRDefault="007C2495" w:rsidP="000634A6">
            <w:pPr>
              <w:pStyle w:val="FootnoteText"/>
              <w:jc w:val="center"/>
              <w:rPr>
                <w:rFonts w:ascii="Arial" w:hAnsi="Arial"/>
                <w:sz w:val="18"/>
              </w:rPr>
            </w:pPr>
            <w:r w:rsidRPr="00816C4A">
              <w:rPr>
                <w:rFonts w:ascii="Arial" w:hAnsi="Arial"/>
                <w:sz w:val="18"/>
              </w:rPr>
              <w:t>'57' or 'D7'</w:t>
            </w:r>
          </w:p>
        </w:tc>
        <w:tc>
          <w:tcPr>
            <w:tcW w:w="1220" w:type="dxa"/>
            <w:vMerge w:val="restart"/>
          </w:tcPr>
          <w:p w:rsidR="007C2495" w:rsidRPr="00816C4A" w:rsidRDefault="007C2495" w:rsidP="000634A6">
            <w:pPr>
              <w:pStyle w:val="TAC"/>
              <w:rPr>
                <w:lang w:eastAsia="en-GB"/>
              </w:rPr>
            </w:pPr>
            <w:r w:rsidRPr="00816C4A">
              <w:rPr>
                <w:lang w:eastAsia="en-GB"/>
              </w:rPr>
              <w:t>yes</w:t>
            </w:r>
          </w:p>
        </w:tc>
      </w:tr>
      <w:tr w:rsidR="007C2495" w:rsidRPr="00816C4A" w:rsidTr="000634A6">
        <w:tblPrEx>
          <w:tblCellMar>
            <w:top w:w="0" w:type="dxa"/>
            <w:bottom w:w="0" w:type="dxa"/>
          </w:tblCellMar>
        </w:tblPrEx>
        <w:trPr>
          <w:trHeight w:val="100"/>
          <w:jc w:val="center"/>
        </w:trPr>
        <w:tc>
          <w:tcPr>
            <w:tcW w:w="3332" w:type="dxa"/>
          </w:tcPr>
          <w:p w:rsidR="007C2495" w:rsidRPr="00816C4A" w:rsidRDefault="007C2495" w:rsidP="000634A6">
            <w:pPr>
              <w:pStyle w:val="TAL"/>
              <w:tabs>
                <w:tab w:val="left" w:pos="3012"/>
              </w:tabs>
              <w:rPr>
                <w:lang w:val="sv-SE"/>
              </w:rPr>
            </w:pPr>
            <w:r w:rsidRPr="00816C4A">
              <w:rPr>
                <w:lang w:val="fr-FR"/>
              </w:rPr>
              <w:t>Extended rejection cause code tag</w:t>
            </w:r>
          </w:p>
        </w:tc>
        <w:tc>
          <w:tcPr>
            <w:tcW w:w="1296" w:type="dxa"/>
            <w:vMerge/>
          </w:tcPr>
          <w:p w:rsidR="007C2495" w:rsidRPr="00816C4A" w:rsidRDefault="007C2495" w:rsidP="000634A6">
            <w:pPr>
              <w:pStyle w:val="TAC"/>
              <w:rPr>
                <w:lang w:val="fr-FR" w:eastAsia="en-GB"/>
              </w:rPr>
            </w:pPr>
          </w:p>
        </w:tc>
        <w:tc>
          <w:tcPr>
            <w:tcW w:w="1721" w:type="dxa"/>
            <w:vMerge/>
          </w:tcPr>
          <w:p w:rsidR="007C2495" w:rsidRPr="00816C4A" w:rsidRDefault="007C2495" w:rsidP="000634A6">
            <w:pPr>
              <w:pStyle w:val="FootnoteText"/>
              <w:jc w:val="center"/>
              <w:rPr>
                <w:rFonts w:ascii="Arial" w:hAnsi="Arial"/>
                <w:sz w:val="18"/>
                <w:lang w:val="fr-FR"/>
              </w:rPr>
            </w:pPr>
          </w:p>
        </w:tc>
        <w:tc>
          <w:tcPr>
            <w:tcW w:w="1787" w:type="dxa"/>
            <w:vMerge/>
          </w:tcPr>
          <w:p w:rsidR="007C2495" w:rsidRPr="00816C4A" w:rsidRDefault="007C2495" w:rsidP="000634A6">
            <w:pPr>
              <w:pStyle w:val="FootnoteText"/>
              <w:jc w:val="center"/>
              <w:rPr>
                <w:rFonts w:ascii="Arial" w:hAnsi="Arial"/>
                <w:sz w:val="18"/>
                <w:lang w:val="fr-FR"/>
              </w:rPr>
            </w:pPr>
          </w:p>
        </w:tc>
        <w:tc>
          <w:tcPr>
            <w:tcW w:w="1220" w:type="dxa"/>
            <w:vMerge/>
          </w:tcPr>
          <w:p w:rsidR="007C2495" w:rsidRPr="00816C4A" w:rsidRDefault="007C2495" w:rsidP="000634A6">
            <w:pPr>
              <w:pStyle w:val="TAC"/>
              <w:rPr>
                <w:lang w:val="fr-FR" w:eastAsia="en-GB"/>
              </w:rPr>
            </w:pPr>
          </w:p>
        </w:tc>
      </w:tr>
      <w:tr w:rsidR="007C2495" w:rsidRPr="00816C4A" w:rsidTr="000634A6">
        <w:tblPrEx>
          <w:tblCellMar>
            <w:top w:w="0" w:type="dxa"/>
            <w:bottom w:w="0" w:type="dxa"/>
          </w:tblCellMar>
        </w:tblPrEx>
        <w:trPr>
          <w:jc w:val="center"/>
        </w:trPr>
        <w:tc>
          <w:tcPr>
            <w:tcW w:w="3332"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tabs>
                <w:tab w:val="left" w:pos="3012"/>
              </w:tabs>
              <w:rPr>
                <w:lang w:val="sv-SE"/>
              </w:rPr>
            </w:pPr>
            <w:r w:rsidRPr="00816C4A">
              <w:rPr>
                <w:lang w:val="sv-SE"/>
              </w:rPr>
              <w:t>IMS URI tag</w:t>
            </w:r>
          </w:p>
        </w:tc>
        <w:tc>
          <w:tcPr>
            <w:tcW w:w="1296"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1</w:t>
            </w:r>
          </w:p>
        </w:tc>
        <w:tc>
          <w:tcPr>
            <w:tcW w:w="172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FootnoteText"/>
              <w:jc w:val="center"/>
              <w:rPr>
                <w:rFonts w:ascii="Arial" w:hAnsi="Arial"/>
                <w:sz w:val="18"/>
              </w:rPr>
            </w:pPr>
            <w:r w:rsidRPr="00816C4A">
              <w:rPr>
                <w:rFonts w:ascii="Arial" w:hAnsi="Arial"/>
                <w:sz w:val="18"/>
              </w:rPr>
              <w:t>'31'</w:t>
            </w:r>
          </w:p>
        </w:tc>
        <w:tc>
          <w:tcPr>
            <w:tcW w:w="178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FootnoteText"/>
              <w:jc w:val="center"/>
              <w:rPr>
                <w:rFonts w:ascii="Arial" w:hAnsi="Arial"/>
                <w:sz w:val="18"/>
              </w:rPr>
            </w:pPr>
            <w:r w:rsidRPr="00816C4A">
              <w:rPr>
                <w:rFonts w:ascii="Arial" w:hAnsi="Arial"/>
                <w:sz w:val="18"/>
              </w:rPr>
              <w:t>'31' or 'B1'</w:t>
            </w:r>
          </w:p>
        </w:tc>
        <w:tc>
          <w:tcPr>
            <w:tcW w:w="1220"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rPr>
                <w:lang w:eastAsia="en-GB"/>
              </w:rPr>
            </w:pPr>
            <w:r w:rsidRPr="00816C4A">
              <w:rPr>
                <w:lang w:eastAsia="en-GB"/>
              </w:rPr>
              <w:t>yes</w:t>
            </w:r>
          </w:p>
        </w:tc>
      </w:tr>
      <w:tr w:rsidR="007C2495" w:rsidRPr="00816C4A" w:rsidTr="000634A6">
        <w:tblPrEx>
          <w:tblCellMar>
            <w:top w:w="0" w:type="dxa"/>
            <w:bottom w:w="0" w:type="dxa"/>
          </w:tblCellMar>
        </w:tblPrEx>
        <w:trPr>
          <w:jc w:val="center"/>
        </w:trPr>
        <w:tc>
          <w:tcPr>
            <w:tcW w:w="9356" w:type="dxa"/>
            <w:gridSpan w:val="5"/>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824" w:hanging="824"/>
              <w:jc w:val="left"/>
              <w:rPr>
                <w:lang w:eastAsia="en-GB"/>
              </w:rPr>
            </w:pPr>
            <w:r w:rsidRPr="00816C4A">
              <w:rPr>
                <w:szCs w:val="18"/>
                <w:lang w:eastAsia="en-GB"/>
              </w:rPr>
              <w:t>NOTE:</w:t>
            </w:r>
            <w:r w:rsidRPr="00816C4A">
              <w:rPr>
                <w:szCs w:val="18"/>
                <w:lang w:eastAsia="en-GB"/>
              </w:rPr>
              <w:tab/>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sidRPr="00816C4A">
              <w:rPr>
                <w:szCs w:val="18"/>
                <w:lang w:eastAsia="en-GB"/>
              </w:rPr>
              <w:br/>
              <w:t>The column "Reassign" indicates whether it is expected that a tag can be reassigned in a context specific manner (yes), whether that is not recommended (NR) because of potential future conflicts or if this shall not be done (no).</w:t>
            </w:r>
          </w:p>
        </w:tc>
      </w:tr>
    </w:tbl>
    <w:p w:rsidR="007C2495" w:rsidRPr="00816C4A" w:rsidRDefault="007C2495" w:rsidP="007C2495"/>
    <w:p w:rsidR="007C2495" w:rsidRPr="00816C4A" w:rsidRDefault="007C2495" w:rsidP="007C2495">
      <w:pPr>
        <w:pStyle w:val="Heading2"/>
        <w:ind w:left="0" w:firstLine="0"/>
      </w:pPr>
      <w:bookmarkStart w:id="2673" w:name="_Toc3201103"/>
      <w:bookmarkStart w:id="2674" w:name="_Toc20392846"/>
      <w:bookmarkStart w:id="2675" w:name="_Toc27774493"/>
      <w:bookmarkStart w:id="2676" w:name="_Toc44931308"/>
      <w:bookmarkStart w:id="2677" w:name="_Toc44932138"/>
      <w:bookmarkStart w:id="2678" w:name="_Toc44932618"/>
      <w:r w:rsidRPr="00816C4A">
        <w:lastRenderedPageBreak/>
        <w:t>9.4</w:t>
      </w:r>
      <w:r>
        <w:tab/>
      </w:r>
      <w:r w:rsidRPr="00816C4A">
        <w:t>Type of Command and Next Action Indicator</w:t>
      </w:r>
      <w:bookmarkEnd w:id="2673"/>
      <w:bookmarkEnd w:id="2674"/>
      <w:bookmarkEnd w:id="2675"/>
      <w:bookmarkEnd w:id="2676"/>
      <w:bookmarkEnd w:id="2677"/>
      <w:bookmarkEnd w:id="2678"/>
    </w:p>
    <w:p w:rsidR="007C2495" w:rsidRPr="00816C4A" w:rsidRDefault="007C2495" w:rsidP="007C2495">
      <w:pPr>
        <w:keepNext/>
      </w:pPr>
      <w:r w:rsidRPr="00816C4A">
        <w:t>The table below shows the values which shall be used for Type of Command coding (see clause 8.6) and Next Action Indicator coding (see clause 8.24) in addition to those defined in ETSI TS 102 223 [32] clause 9.4.</w:t>
      </w:r>
    </w:p>
    <w:p w:rsidR="007C2495" w:rsidRPr="00816C4A" w:rsidRDefault="007C2495" w:rsidP="007C2495">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7C2495" w:rsidRPr="00816C4A" w:rsidTr="000634A6">
        <w:tblPrEx>
          <w:tblCellMar>
            <w:top w:w="0" w:type="dxa"/>
            <w:bottom w:w="0" w:type="dxa"/>
          </w:tblCellMar>
        </w:tblPrEx>
        <w:trPr>
          <w:cantSplit/>
          <w:jc w:val="center"/>
        </w:trPr>
        <w:tc>
          <w:tcPr>
            <w:tcW w:w="773" w:type="dxa"/>
          </w:tcPr>
          <w:p w:rsidR="007C2495" w:rsidRPr="00816C4A" w:rsidRDefault="007C2495" w:rsidP="000634A6">
            <w:pPr>
              <w:pStyle w:val="TAH"/>
              <w:rPr>
                <w:lang w:eastAsia="en-GB"/>
              </w:rPr>
            </w:pPr>
            <w:r w:rsidRPr="00816C4A">
              <w:rPr>
                <w:lang w:eastAsia="en-GB"/>
              </w:rPr>
              <w:t>Value</w:t>
            </w:r>
          </w:p>
        </w:tc>
        <w:tc>
          <w:tcPr>
            <w:tcW w:w="3552" w:type="dxa"/>
          </w:tcPr>
          <w:p w:rsidR="007C2495" w:rsidRPr="00816C4A" w:rsidRDefault="007C2495" w:rsidP="000634A6">
            <w:pPr>
              <w:pStyle w:val="TAH"/>
              <w:rPr>
                <w:lang w:eastAsia="en-GB"/>
              </w:rPr>
            </w:pPr>
            <w:r w:rsidRPr="00816C4A">
              <w:rPr>
                <w:lang w:eastAsia="en-GB"/>
              </w:rPr>
              <w:t>Name</w:t>
            </w:r>
          </w:p>
        </w:tc>
        <w:tc>
          <w:tcPr>
            <w:tcW w:w="1984" w:type="dxa"/>
          </w:tcPr>
          <w:p w:rsidR="007C2495" w:rsidRPr="00816C4A" w:rsidRDefault="007C2495" w:rsidP="000634A6">
            <w:pPr>
              <w:pStyle w:val="TAH"/>
              <w:rPr>
                <w:lang w:eastAsia="en-GB"/>
              </w:rPr>
            </w:pPr>
            <w:r w:rsidRPr="00816C4A">
              <w:rPr>
                <w:lang w:eastAsia="en-GB"/>
              </w:rPr>
              <w:t>used for Type of Command coding</w:t>
            </w:r>
          </w:p>
        </w:tc>
        <w:tc>
          <w:tcPr>
            <w:tcW w:w="1843" w:type="dxa"/>
          </w:tcPr>
          <w:p w:rsidR="007C2495" w:rsidRPr="00816C4A" w:rsidRDefault="007C2495" w:rsidP="000634A6">
            <w:pPr>
              <w:pStyle w:val="TAH"/>
              <w:rPr>
                <w:lang w:eastAsia="en-GB"/>
              </w:rPr>
            </w:pPr>
            <w:r w:rsidRPr="00816C4A">
              <w:rPr>
                <w:lang w:eastAsia="en-GB"/>
              </w:rPr>
              <w:t xml:space="preserve">used for Next Action Indicator coding </w:t>
            </w:r>
          </w:p>
        </w:tc>
      </w:tr>
      <w:tr w:rsidR="007C2495" w:rsidRPr="00816C4A" w:rsidTr="000634A6">
        <w:tblPrEx>
          <w:tblCellMar>
            <w:top w:w="0" w:type="dxa"/>
            <w:bottom w:w="0" w:type="dxa"/>
          </w:tblCellMar>
        </w:tblPrEx>
        <w:trPr>
          <w:cantSplit/>
          <w:jc w:val="center"/>
        </w:trPr>
        <w:tc>
          <w:tcPr>
            <w:tcW w:w="773" w:type="dxa"/>
          </w:tcPr>
          <w:p w:rsidR="007C2495" w:rsidRPr="00816C4A" w:rsidRDefault="007C2495" w:rsidP="000634A6">
            <w:pPr>
              <w:pStyle w:val="TAC"/>
              <w:rPr>
                <w:lang w:eastAsia="en-GB"/>
              </w:rPr>
            </w:pPr>
            <w:r w:rsidRPr="00816C4A">
              <w:rPr>
                <w:lang w:eastAsia="en-GB"/>
              </w:rPr>
              <w:t>'11'</w:t>
            </w:r>
          </w:p>
        </w:tc>
        <w:tc>
          <w:tcPr>
            <w:tcW w:w="3552" w:type="dxa"/>
          </w:tcPr>
          <w:p w:rsidR="007C2495" w:rsidRPr="00816C4A" w:rsidRDefault="007C2495" w:rsidP="000634A6">
            <w:pPr>
              <w:pStyle w:val="TAL"/>
              <w:tabs>
                <w:tab w:val="left" w:pos="3126"/>
              </w:tabs>
            </w:pPr>
            <w:r w:rsidRPr="00816C4A">
              <w:t>SEND SS</w:t>
            </w:r>
          </w:p>
        </w:tc>
        <w:tc>
          <w:tcPr>
            <w:tcW w:w="1984" w:type="dxa"/>
          </w:tcPr>
          <w:p w:rsidR="007C2495" w:rsidRPr="00816C4A" w:rsidRDefault="007C2495" w:rsidP="000634A6">
            <w:pPr>
              <w:pStyle w:val="TAC"/>
              <w:rPr>
                <w:lang w:eastAsia="en-GB"/>
              </w:rPr>
            </w:pPr>
            <w:r w:rsidRPr="00816C4A">
              <w:rPr>
                <w:lang w:eastAsia="en-GB"/>
              </w:rPr>
              <w:t>X</w:t>
            </w:r>
          </w:p>
        </w:tc>
        <w:tc>
          <w:tcPr>
            <w:tcW w:w="1843" w:type="dxa"/>
          </w:tcPr>
          <w:p w:rsidR="007C2495" w:rsidRPr="00816C4A" w:rsidRDefault="007C2495" w:rsidP="000634A6">
            <w:pPr>
              <w:pStyle w:val="TAC"/>
              <w:rPr>
                <w:lang w:eastAsia="en-GB"/>
              </w:rPr>
            </w:pPr>
            <w:r w:rsidRPr="00816C4A">
              <w:rPr>
                <w:lang w:eastAsia="en-GB"/>
              </w:rPr>
              <w:t>X</w:t>
            </w:r>
          </w:p>
        </w:tc>
      </w:tr>
      <w:tr w:rsidR="007C2495" w:rsidRPr="00816C4A" w:rsidTr="000634A6">
        <w:tblPrEx>
          <w:tblCellMar>
            <w:top w:w="0" w:type="dxa"/>
            <w:bottom w:w="0" w:type="dxa"/>
          </w:tblCellMar>
        </w:tblPrEx>
        <w:trPr>
          <w:cantSplit/>
          <w:jc w:val="center"/>
        </w:trPr>
        <w:tc>
          <w:tcPr>
            <w:tcW w:w="773" w:type="dxa"/>
          </w:tcPr>
          <w:p w:rsidR="007C2495" w:rsidRPr="00816C4A" w:rsidRDefault="007C2495" w:rsidP="000634A6">
            <w:pPr>
              <w:pStyle w:val="TAC"/>
              <w:rPr>
                <w:lang w:eastAsia="en-GB"/>
              </w:rPr>
            </w:pPr>
            <w:r w:rsidRPr="00816C4A">
              <w:rPr>
                <w:lang w:eastAsia="en-GB"/>
              </w:rPr>
              <w:t>'12'</w:t>
            </w:r>
          </w:p>
        </w:tc>
        <w:tc>
          <w:tcPr>
            <w:tcW w:w="3552" w:type="dxa"/>
          </w:tcPr>
          <w:p w:rsidR="007C2495" w:rsidRPr="00816C4A" w:rsidRDefault="007C2495" w:rsidP="000634A6">
            <w:pPr>
              <w:pStyle w:val="TAL"/>
              <w:tabs>
                <w:tab w:val="left" w:pos="3126"/>
              </w:tabs>
            </w:pPr>
            <w:r w:rsidRPr="00816C4A">
              <w:t>SEND USSD</w:t>
            </w:r>
          </w:p>
        </w:tc>
        <w:tc>
          <w:tcPr>
            <w:tcW w:w="1984" w:type="dxa"/>
          </w:tcPr>
          <w:p w:rsidR="007C2495" w:rsidRPr="00816C4A" w:rsidRDefault="007C2495" w:rsidP="000634A6">
            <w:pPr>
              <w:pStyle w:val="TAC"/>
              <w:rPr>
                <w:lang w:eastAsia="en-GB"/>
              </w:rPr>
            </w:pPr>
            <w:r w:rsidRPr="00816C4A">
              <w:rPr>
                <w:lang w:eastAsia="en-GB"/>
              </w:rPr>
              <w:t>X</w:t>
            </w:r>
          </w:p>
        </w:tc>
        <w:tc>
          <w:tcPr>
            <w:tcW w:w="1843" w:type="dxa"/>
          </w:tcPr>
          <w:p w:rsidR="007C2495" w:rsidRPr="00816C4A" w:rsidRDefault="007C2495" w:rsidP="000634A6">
            <w:pPr>
              <w:pStyle w:val="TAC"/>
              <w:rPr>
                <w:lang w:eastAsia="en-GB"/>
              </w:rPr>
            </w:pPr>
            <w:r w:rsidRPr="00816C4A">
              <w:rPr>
                <w:lang w:eastAsia="en-GB"/>
              </w:rPr>
              <w:t>X</w:t>
            </w:r>
          </w:p>
        </w:tc>
      </w:tr>
      <w:tr w:rsidR="007C2495" w:rsidRPr="00816C4A" w:rsidTr="000634A6">
        <w:tblPrEx>
          <w:tblCellMar>
            <w:top w:w="0" w:type="dxa"/>
            <w:bottom w:w="0" w:type="dxa"/>
          </w:tblCellMar>
        </w:tblPrEx>
        <w:trPr>
          <w:cantSplit/>
          <w:jc w:val="center"/>
        </w:trPr>
        <w:tc>
          <w:tcPr>
            <w:tcW w:w="773" w:type="dxa"/>
          </w:tcPr>
          <w:p w:rsidR="007C2495" w:rsidRPr="00816C4A" w:rsidRDefault="007C2495" w:rsidP="000634A6">
            <w:pPr>
              <w:pStyle w:val="TAC"/>
              <w:rPr>
                <w:lang w:eastAsia="en-GB"/>
              </w:rPr>
            </w:pPr>
            <w:r w:rsidRPr="00816C4A">
              <w:rPr>
                <w:lang w:eastAsia="en-GB"/>
              </w:rPr>
              <w:t>'16'</w:t>
            </w:r>
          </w:p>
        </w:tc>
        <w:tc>
          <w:tcPr>
            <w:tcW w:w="3552" w:type="dxa"/>
          </w:tcPr>
          <w:p w:rsidR="007C2495" w:rsidRPr="00816C4A" w:rsidRDefault="007C2495" w:rsidP="000634A6">
            <w:pPr>
              <w:pStyle w:val="TAL"/>
              <w:tabs>
                <w:tab w:val="left" w:pos="3126"/>
              </w:tabs>
            </w:pPr>
            <w:r w:rsidRPr="00816C4A">
              <w:t>Geographical Location Request</w:t>
            </w:r>
          </w:p>
        </w:tc>
        <w:tc>
          <w:tcPr>
            <w:tcW w:w="1984" w:type="dxa"/>
          </w:tcPr>
          <w:p w:rsidR="007C2495" w:rsidRPr="00816C4A" w:rsidRDefault="007C2495" w:rsidP="000634A6">
            <w:pPr>
              <w:pStyle w:val="TAC"/>
              <w:rPr>
                <w:lang w:eastAsia="en-GB"/>
              </w:rPr>
            </w:pPr>
            <w:r w:rsidRPr="00816C4A">
              <w:rPr>
                <w:lang w:eastAsia="en-GB"/>
              </w:rPr>
              <w:t>X</w:t>
            </w:r>
          </w:p>
        </w:tc>
        <w:tc>
          <w:tcPr>
            <w:tcW w:w="1843" w:type="dxa"/>
          </w:tcPr>
          <w:p w:rsidR="007C2495" w:rsidRPr="00816C4A" w:rsidRDefault="007C2495" w:rsidP="000634A6">
            <w:pPr>
              <w:pStyle w:val="TAC"/>
              <w:rPr>
                <w:lang w:eastAsia="en-GB"/>
              </w:rPr>
            </w:pPr>
          </w:p>
        </w:tc>
      </w:tr>
      <w:tr w:rsidR="007C2495" w:rsidRPr="00816C4A" w:rsidTr="000634A6">
        <w:tblPrEx>
          <w:tblCellMar>
            <w:top w:w="0" w:type="dxa"/>
            <w:bottom w:w="0" w:type="dxa"/>
          </w:tblCellMar>
        </w:tblPrEx>
        <w:trPr>
          <w:cantSplit/>
          <w:jc w:val="center"/>
        </w:trPr>
        <w:tc>
          <w:tcPr>
            <w:tcW w:w="773" w:type="dxa"/>
          </w:tcPr>
          <w:p w:rsidR="007C2495" w:rsidRPr="00816C4A" w:rsidRDefault="007C2495" w:rsidP="000634A6">
            <w:pPr>
              <w:pStyle w:val="TAC"/>
            </w:pPr>
            <w:r w:rsidRPr="00816C4A">
              <w:t>'75'</w:t>
            </w:r>
          </w:p>
        </w:tc>
        <w:tc>
          <w:tcPr>
            <w:tcW w:w="3552" w:type="dxa"/>
          </w:tcPr>
          <w:p w:rsidR="007C2495" w:rsidRPr="00816C4A" w:rsidRDefault="007C2495" w:rsidP="000634A6">
            <w:pPr>
              <w:pStyle w:val="TAL"/>
              <w:tabs>
                <w:tab w:val="left" w:pos="3126"/>
              </w:tabs>
            </w:pPr>
            <w:r w:rsidRPr="00816C4A">
              <w:t>reserved for 3GPP (for future usage)</w:t>
            </w:r>
          </w:p>
        </w:tc>
        <w:tc>
          <w:tcPr>
            <w:tcW w:w="1984" w:type="dxa"/>
          </w:tcPr>
          <w:p w:rsidR="007C2495" w:rsidRPr="00816C4A" w:rsidRDefault="007C2495" w:rsidP="000634A6">
            <w:pPr>
              <w:pStyle w:val="TAC"/>
            </w:pPr>
            <w:r w:rsidRPr="00816C4A">
              <w:t>not available</w:t>
            </w:r>
          </w:p>
        </w:tc>
        <w:tc>
          <w:tcPr>
            <w:tcW w:w="1843" w:type="dxa"/>
          </w:tcPr>
          <w:p w:rsidR="007C2495" w:rsidRPr="00816C4A" w:rsidRDefault="007C2495" w:rsidP="000634A6">
            <w:pPr>
              <w:pStyle w:val="TAC"/>
            </w:pPr>
            <w:r w:rsidRPr="00816C4A">
              <w:t>not available</w:t>
            </w:r>
          </w:p>
        </w:tc>
      </w:tr>
      <w:tr w:rsidR="007C2495" w:rsidRPr="00816C4A" w:rsidTr="000634A6">
        <w:tblPrEx>
          <w:tblCellMar>
            <w:top w:w="0" w:type="dxa"/>
            <w:bottom w:w="0" w:type="dxa"/>
          </w:tblCellMar>
        </w:tblPrEx>
        <w:trPr>
          <w:cantSplit/>
          <w:jc w:val="center"/>
        </w:trPr>
        <w:tc>
          <w:tcPr>
            <w:tcW w:w="773" w:type="dxa"/>
          </w:tcPr>
          <w:p w:rsidR="007C2495" w:rsidRPr="00816C4A" w:rsidRDefault="007C2495" w:rsidP="000634A6">
            <w:pPr>
              <w:pStyle w:val="TAC"/>
            </w:pPr>
            <w:r w:rsidRPr="00816C4A">
              <w:t>'76'</w:t>
            </w:r>
          </w:p>
        </w:tc>
        <w:tc>
          <w:tcPr>
            <w:tcW w:w="3552" w:type="dxa"/>
          </w:tcPr>
          <w:p w:rsidR="007C2495" w:rsidRPr="00816C4A" w:rsidRDefault="007C2495" w:rsidP="000634A6">
            <w:pPr>
              <w:pStyle w:val="TAL"/>
              <w:tabs>
                <w:tab w:val="left" w:pos="3126"/>
              </w:tabs>
            </w:pPr>
            <w:r w:rsidRPr="00816C4A">
              <w:t>reserved for 3GPP (for future usage)</w:t>
            </w:r>
          </w:p>
        </w:tc>
        <w:tc>
          <w:tcPr>
            <w:tcW w:w="1984" w:type="dxa"/>
          </w:tcPr>
          <w:p w:rsidR="007C2495" w:rsidRPr="00816C4A" w:rsidRDefault="007C2495" w:rsidP="000634A6">
            <w:pPr>
              <w:pStyle w:val="TAC"/>
            </w:pPr>
            <w:r w:rsidRPr="00816C4A">
              <w:t>not available</w:t>
            </w:r>
          </w:p>
        </w:tc>
        <w:tc>
          <w:tcPr>
            <w:tcW w:w="1843" w:type="dxa"/>
          </w:tcPr>
          <w:p w:rsidR="007C2495" w:rsidRPr="00816C4A" w:rsidRDefault="007C2495" w:rsidP="000634A6">
            <w:pPr>
              <w:pStyle w:val="TAC"/>
            </w:pPr>
            <w:r w:rsidRPr="00816C4A">
              <w:t>not available</w:t>
            </w:r>
          </w:p>
        </w:tc>
      </w:tr>
      <w:tr w:rsidR="007C2495" w:rsidRPr="00816C4A" w:rsidTr="000634A6">
        <w:tblPrEx>
          <w:tblCellMar>
            <w:top w:w="0" w:type="dxa"/>
            <w:bottom w:w="0" w:type="dxa"/>
          </w:tblCellMar>
        </w:tblPrEx>
        <w:trPr>
          <w:cantSplit/>
          <w:jc w:val="center"/>
        </w:trPr>
        <w:tc>
          <w:tcPr>
            <w:tcW w:w="773" w:type="dxa"/>
          </w:tcPr>
          <w:p w:rsidR="007C2495" w:rsidRPr="00816C4A" w:rsidRDefault="007C2495" w:rsidP="000634A6">
            <w:pPr>
              <w:pStyle w:val="TAC"/>
            </w:pPr>
            <w:r w:rsidRPr="00816C4A">
              <w:t>'77'</w:t>
            </w:r>
          </w:p>
        </w:tc>
        <w:tc>
          <w:tcPr>
            <w:tcW w:w="3552" w:type="dxa"/>
          </w:tcPr>
          <w:p w:rsidR="007C2495" w:rsidRPr="00816C4A" w:rsidRDefault="007C2495" w:rsidP="000634A6">
            <w:pPr>
              <w:pStyle w:val="TAL"/>
              <w:tabs>
                <w:tab w:val="left" w:pos="3126"/>
              </w:tabs>
            </w:pPr>
            <w:r w:rsidRPr="00816C4A">
              <w:t>reserved for 3GPP (for future usage)</w:t>
            </w:r>
          </w:p>
        </w:tc>
        <w:tc>
          <w:tcPr>
            <w:tcW w:w="1984" w:type="dxa"/>
          </w:tcPr>
          <w:p w:rsidR="007C2495" w:rsidRPr="00816C4A" w:rsidRDefault="007C2495" w:rsidP="000634A6">
            <w:pPr>
              <w:pStyle w:val="TAC"/>
            </w:pPr>
            <w:r w:rsidRPr="00816C4A">
              <w:t>not available</w:t>
            </w:r>
          </w:p>
        </w:tc>
        <w:tc>
          <w:tcPr>
            <w:tcW w:w="1843" w:type="dxa"/>
          </w:tcPr>
          <w:p w:rsidR="007C2495" w:rsidRPr="00816C4A" w:rsidRDefault="007C2495" w:rsidP="000634A6">
            <w:pPr>
              <w:pStyle w:val="TAC"/>
            </w:pPr>
            <w:r w:rsidRPr="00816C4A">
              <w:t>not available</w:t>
            </w:r>
          </w:p>
        </w:tc>
      </w:tr>
      <w:tr w:rsidR="007C2495" w:rsidRPr="00816C4A" w:rsidTr="000634A6">
        <w:tblPrEx>
          <w:tblCellMar>
            <w:top w:w="0" w:type="dxa"/>
            <w:bottom w:w="0" w:type="dxa"/>
          </w:tblCellMar>
        </w:tblPrEx>
        <w:trPr>
          <w:cantSplit/>
          <w:jc w:val="center"/>
        </w:trPr>
        <w:tc>
          <w:tcPr>
            <w:tcW w:w="773" w:type="dxa"/>
          </w:tcPr>
          <w:p w:rsidR="007C2495" w:rsidRPr="00816C4A" w:rsidRDefault="007C2495" w:rsidP="000634A6">
            <w:pPr>
              <w:pStyle w:val="TAC"/>
            </w:pPr>
            <w:r w:rsidRPr="00816C4A">
              <w:t>'78'</w:t>
            </w:r>
          </w:p>
        </w:tc>
        <w:tc>
          <w:tcPr>
            <w:tcW w:w="3552" w:type="dxa"/>
          </w:tcPr>
          <w:p w:rsidR="007C2495" w:rsidRPr="00816C4A" w:rsidRDefault="007C2495" w:rsidP="000634A6">
            <w:pPr>
              <w:pStyle w:val="TAL"/>
              <w:tabs>
                <w:tab w:val="left" w:pos="3126"/>
              </w:tabs>
            </w:pPr>
            <w:r w:rsidRPr="00816C4A">
              <w:t>reserved for 3GPP (for future usage)</w:t>
            </w:r>
          </w:p>
        </w:tc>
        <w:tc>
          <w:tcPr>
            <w:tcW w:w="1984" w:type="dxa"/>
          </w:tcPr>
          <w:p w:rsidR="007C2495" w:rsidRPr="00816C4A" w:rsidRDefault="007C2495" w:rsidP="000634A6">
            <w:pPr>
              <w:pStyle w:val="TAC"/>
            </w:pPr>
            <w:r w:rsidRPr="00816C4A">
              <w:t>not available</w:t>
            </w:r>
          </w:p>
        </w:tc>
        <w:tc>
          <w:tcPr>
            <w:tcW w:w="1843" w:type="dxa"/>
          </w:tcPr>
          <w:p w:rsidR="007C2495" w:rsidRPr="00816C4A" w:rsidRDefault="007C2495" w:rsidP="000634A6">
            <w:pPr>
              <w:pStyle w:val="TAC"/>
            </w:pPr>
            <w:r w:rsidRPr="00816C4A">
              <w:t>not available</w:t>
            </w:r>
          </w:p>
        </w:tc>
      </w:tr>
    </w:tbl>
    <w:p w:rsidR="007C2495" w:rsidRPr="00816C4A" w:rsidRDefault="007C2495" w:rsidP="007C2495">
      <w:bookmarkStart w:id="2679" w:name="_Toc3201104"/>
    </w:p>
    <w:p w:rsidR="007C2495" w:rsidRPr="00816C4A" w:rsidRDefault="007C2495" w:rsidP="007C2495">
      <w:pPr>
        <w:pStyle w:val="Heading1"/>
      </w:pPr>
      <w:bookmarkStart w:id="2680" w:name="_Toc20392847"/>
      <w:bookmarkStart w:id="2681" w:name="_Toc27774494"/>
      <w:bookmarkStart w:id="2682" w:name="_Toc44931309"/>
      <w:bookmarkStart w:id="2683" w:name="_Toc44932139"/>
      <w:bookmarkStart w:id="2684" w:name="_Toc44932619"/>
      <w:r w:rsidRPr="00816C4A">
        <w:t>10</w:t>
      </w:r>
      <w:r w:rsidRPr="00816C4A">
        <w:tab/>
        <w:t>Allowed Type of command and Device identity combinations</w:t>
      </w:r>
      <w:bookmarkEnd w:id="2679"/>
      <w:bookmarkEnd w:id="2680"/>
      <w:bookmarkEnd w:id="2681"/>
      <w:bookmarkEnd w:id="2682"/>
      <w:bookmarkEnd w:id="2683"/>
      <w:bookmarkEnd w:id="2684"/>
    </w:p>
    <w:p w:rsidR="007C2495" w:rsidRPr="00816C4A" w:rsidRDefault="007C2495" w:rsidP="007C2495">
      <w:r w:rsidRPr="00816C4A">
        <w:t>Only certain types of commands can be issued with certain device identities. These combinations are defined below, in addition to ETSI TS 102 223 [32] clause 10.</w:t>
      </w:r>
    </w:p>
    <w:p w:rsidR="007C2495" w:rsidRPr="00816C4A" w:rsidRDefault="007C2495" w:rsidP="007C2495">
      <w:pPr>
        <w:pStyle w:val="TH"/>
      </w:pP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7C2495" w:rsidRPr="00816C4A" w:rsidTr="000634A6">
        <w:tblPrEx>
          <w:tblCellMar>
            <w:top w:w="0" w:type="dxa"/>
            <w:bottom w:w="0" w:type="dxa"/>
          </w:tblCellMar>
        </w:tblPrEx>
        <w:trPr>
          <w:jc w:val="center"/>
        </w:trPr>
        <w:tc>
          <w:tcPr>
            <w:tcW w:w="4993" w:type="dxa"/>
          </w:tcPr>
          <w:p w:rsidR="007C2495" w:rsidRPr="00816C4A" w:rsidRDefault="007C2495" w:rsidP="000634A6">
            <w:pPr>
              <w:pStyle w:val="TAH"/>
              <w:keepNext w:val="0"/>
              <w:keepLines w:val="0"/>
              <w:rPr>
                <w:lang w:val="fr-FR" w:eastAsia="en-GB"/>
              </w:rPr>
            </w:pPr>
            <w:r w:rsidRPr="00816C4A">
              <w:rPr>
                <w:lang w:val="fr-FR" w:eastAsia="en-GB"/>
              </w:rPr>
              <w:t>Command description</w:t>
            </w:r>
          </w:p>
        </w:tc>
        <w:tc>
          <w:tcPr>
            <w:tcW w:w="1799" w:type="dxa"/>
          </w:tcPr>
          <w:p w:rsidR="007C2495" w:rsidRPr="00816C4A" w:rsidRDefault="007C2495" w:rsidP="000634A6">
            <w:pPr>
              <w:pStyle w:val="TAH"/>
              <w:keepNext w:val="0"/>
              <w:keepLines w:val="0"/>
              <w:rPr>
                <w:lang w:val="fr-FR" w:eastAsia="en-GB"/>
              </w:rPr>
            </w:pPr>
            <w:r w:rsidRPr="00816C4A">
              <w:rPr>
                <w:lang w:val="fr-FR" w:eastAsia="en-GB"/>
              </w:rPr>
              <w:t>Source</w:t>
            </w:r>
          </w:p>
        </w:tc>
        <w:tc>
          <w:tcPr>
            <w:tcW w:w="2209" w:type="dxa"/>
          </w:tcPr>
          <w:p w:rsidR="007C2495" w:rsidRPr="00816C4A" w:rsidRDefault="007C2495" w:rsidP="000634A6">
            <w:pPr>
              <w:pStyle w:val="TAH"/>
              <w:keepNext w:val="0"/>
              <w:keepLines w:val="0"/>
              <w:rPr>
                <w:lang w:eastAsia="en-GB"/>
              </w:rPr>
            </w:pPr>
            <w:r w:rsidRPr="00816C4A">
              <w:rPr>
                <w:lang w:eastAsia="en-GB"/>
              </w:rPr>
              <w:t>Destination</w:t>
            </w:r>
          </w:p>
        </w:tc>
      </w:tr>
      <w:tr w:rsidR="007C2495" w:rsidRPr="00816C4A" w:rsidTr="000634A6">
        <w:tblPrEx>
          <w:tblCellMar>
            <w:top w:w="0" w:type="dxa"/>
            <w:bottom w:w="0" w:type="dxa"/>
          </w:tblCellMar>
        </w:tblPrEx>
        <w:trPr>
          <w:jc w:val="center"/>
        </w:trPr>
        <w:tc>
          <w:tcPr>
            <w:tcW w:w="4993" w:type="dxa"/>
          </w:tcPr>
          <w:p w:rsidR="007C2495" w:rsidRPr="00816C4A" w:rsidRDefault="007C2495" w:rsidP="000634A6">
            <w:pPr>
              <w:pStyle w:val="TAL"/>
              <w:keepNext w:val="0"/>
              <w:keepLines w:val="0"/>
            </w:pPr>
            <w:r w:rsidRPr="00816C4A">
              <w:t>CELL BROADCAST DOWNLOAD</w:t>
            </w:r>
          </w:p>
        </w:tc>
        <w:tc>
          <w:tcPr>
            <w:tcW w:w="1799" w:type="dxa"/>
          </w:tcPr>
          <w:p w:rsidR="007C2495" w:rsidRPr="00816C4A" w:rsidRDefault="007C2495" w:rsidP="000634A6">
            <w:pPr>
              <w:pStyle w:val="TAC"/>
              <w:keepNext w:val="0"/>
              <w:keepLines w:val="0"/>
              <w:rPr>
                <w:lang w:eastAsia="en-GB"/>
              </w:rPr>
            </w:pPr>
            <w:r w:rsidRPr="00816C4A">
              <w:rPr>
                <w:lang w:eastAsia="en-GB"/>
              </w:rPr>
              <w:t>Network</w:t>
            </w:r>
          </w:p>
        </w:tc>
        <w:tc>
          <w:tcPr>
            <w:tcW w:w="2209" w:type="dxa"/>
          </w:tcPr>
          <w:p w:rsidR="007C2495" w:rsidRPr="00816C4A" w:rsidRDefault="007C2495" w:rsidP="000634A6">
            <w:pPr>
              <w:pStyle w:val="TAC"/>
              <w:keepNext w:val="0"/>
              <w:keepLines w:val="0"/>
              <w:rPr>
                <w:lang w:eastAsia="en-GB"/>
              </w:rPr>
            </w:pPr>
            <w:r w:rsidRPr="00816C4A">
              <w:rPr>
                <w:lang w:eastAsia="en-GB"/>
              </w:rPr>
              <w:t>UICC</w:t>
            </w:r>
          </w:p>
        </w:tc>
      </w:tr>
      <w:tr w:rsidR="007C2495" w:rsidRPr="00816C4A" w:rsidTr="000634A6">
        <w:tblPrEx>
          <w:tblCellMar>
            <w:top w:w="0" w:type="dxa"/>
            <w:bottom w:w="0" w:type="dxa"/>
          </w:tblCellMar>
        </w:tblPrEx>
        <w:trPr>
          <w:jc w:val="center"/>
        </w:trPr>
        <w:tc>
          <w:tcPr>
            <w:tcW w:w="4993" w:type="dxa"/>
          </w:tcPr>
          <w:p w:rsidR="007C2495" w:rsidRPr="00816C4A" w:rsidRDefault="007C2495" w:rsidP="000634A6">
            <w:pPr>
              <w:pStyle w:val="TAL"/>
              <w:keepNext w:val="0"/>
              <w:keepLines w:val="0"/>
            </w:pPr>
            <w:r w:rsidRPr="00816C4A">
              <w:t>MO SHORT MESSAGE CONTROL</w:t>
            </w:r>
          </w:p>
        </w:tc>
        <w:tc>
          <w:tcPr>
            <w:tcW w:w="1799" w:type="dxa"/>
          </w:tcPr>
          <w:p w:rsidR="007C2495" w:rsidRPr="00816C4A" w:rsidRDefault="007C2495" w:rsidP="000634A6">
            <w:pPr>
              <w:pStyle w:val="TAC"/>
              <w:keepNext w:val="0"/>
              <w:keepLines w:val="0"/>
              <w:rPr>
                <w:lang w:eastAsia="en-GB"/>
              </w:rPr>
            </w:pPr>
            <w:r w:rsidRPr="00816C4A">
              <w:rPr>
                <w:lang w:eastAsia="en-GB"/>
              </w:rPr>
              <w:t>ME</w:t>
            </w:r>
          </w:p>
        </w:tc>
        <w:tc>
          <w:tcPr>
            <w:tcW w:w="2209" w:type="dxa"/>
          </w:tcPr>
          <w:p w:rsidR="007C2495" w:rsidRPr="00816C4A" w:rsidRDefault="007C2495" w:rsidP="000634A6">
            <w:pPr>
              <w:pStyle w:val="TAC"/>
              <w:keepNext w:val="0"/>
              <w:keepLines w:val="0"/>
              <w:rPr>
                <w:lang w:eastAsia="en-GB"/>
              </w:rPr>
            </w:pPr>
            <w:r w:rsidRPr="00816C4A">
              <w:rPr>
                <w:lang w:eastAsia="en-GB"/>
              </w:rPr>
              <w:t>UICC</w:t>
            </w:r>
          </w:p>
        </w:tc>
      </w:tr>
      <w:tr w:rsidR="007C2495" w:rsidRPr="00816C4A" w:rsidTr="000634A6">
        <w:tblPrEx>
          <w:tblCellMar>
            <w:top w:w="0" w:type="dxa"/>
            <w:bottom w:w="0" w:type="dxa"/>
          </w:tblCellMar>
        </w:tblPrEx>
        <w:trPr>
          <w:jc w:val="center"/>
        </w:trPr>
        <w:tc>
          <w:tcPr>
            <w:tcW w:w="4993" w:type="dxa"/>
          </w:tcPr>
          <w:p w:rsidR="007C2495" w:rsidRPr="00816C4A" w:rsidRDefault="007C2495" w:rsidP="000634A6">
            <w:pPr>
              <w:pStyle w:val="TAL"/>
              <w:keepNext w:val="0"/>
              <w:keepLines w:val="0"/>
            </w:pPr>
            <w:r w:rsidRPr="00816C4A">
              <w:t>SEND SS</w:t>
            </w:r>
          </w:p>
        </w:tc>
        <w:tc>
          <w:tcPr>
            <w:tcW w:w="1799" w:type="dxa"/>
          </w:tcPr>
          <w:p w:rsidR="007C2495" w:rsidRPr="00816C4A" w:rsidRDefault="007C2495" w:rsidP="000634A6">
            <w:pPr>
              <w:pStyle w:val="TAC"/>
              <w:keepNext w:val="0"/>
              <w:keepLines w:val="0"/>
              <w:rPr>
                <w:lang w:eastAsia="en-GB"/>
              </w:rPr>
            </w:pPr>
            <w:r w:rsidRPr="00816C4A">
              <w:rPr>
                <w:lang w:eastAsia="en-GB"/>
              </w:rPr>
              <w:t>UICC</w:t>
            </w:r>
          </w:p>
        </w:tc>
        <w:tc>
          <w:tcPr>
            <w:tcW w:w="2209" w:type="dxa"/>
          </w:tcPr>
          <w:p w:rsidR="007C2495" w:rsidRPr="00816C4A" w:rsidRDefault="007C2495" w:rsidP="000634A6">
            <w:pPr>
              <w:pStyle w:val="TAC"/>
              <w:keepNext w:val="0"/>
              <w:keepLines w:val="0"/>
              <w:rPr>
                <w:lang w:eastAsia="en-GB"/>
              </w:rPr>
            </w:pPr>
            <w:r w:rsidRPr="00816C4A">
              <w:rPr>
                <w:lang w:eastAsia="en-GB"/>
              </w:rPr>
              <w:t>Network</w:t>
            </w:r>
          </w:p>
        </w:tc>
      </w:tr>
      <w:tr w:rsidR="007C2495" w:rsidRPr="00816C4A" w:rsidTr="000634A6">
        <w:tblPrEx>
          <w:tblCellMar>
            <w:top w:w="0" w:type="dxa"/>
            <w:bottom w:w="0" w:type="dxa"/>
          </w:tblCellMar>
        </w:tblPrEx>
        <w:trPr>
          <w:jc w:val="center"/>
        </w:trPr>
        <w:tc>
          <w:tcPr>
            <w:tcW w:w="4993" w:type="dxa"/>
          </w:tcPr>
          <w:p w:rsidR="007C2495" w:rsidRPr="00816C4A" w:rsidRDefault="007C2495" w:rsidP="000634A6">
            <w:pPr>
              <w:pStyle w:val="TAL"/>
              <w:keepNext w:val="0"/>
              <w:keepLines w:val="0"/>
            </w:pPr>
            <w:r w:rsidRPr="00816C4A">
              <w:t>SEND USSD</w:t>
            </w:r>
          </w:p>
        </w:tc>
        <w:tc>
          <w:tcPr>
            <w:tcW w:w="1799" w:type="dxa"/>
          </w:tcPr>
          <w:p w:rsidR="007C2495" w:rsidRPr="00816C4A" w:rsidRDefault="007C2495" w:rsidP="000634A6">
            <w:pPr>
              <w:pStyle w:val="TAC"/>
              <w:keepNext w:val="0"/>
              <w:keepLines w:val="0"/>
              <w:rPr>
                <w:lang w:eastAsia="en-GB"/>
              </w:rPr>
            </w:pPr>
            <w:r w:rsidRPr="00816C4A">
              <w:rPr>
                <w:lang w:eastAsia="en-GB"/>
              </w:rPr>
              <w:t>UICC</w:t>
            </w:r>
          </w:p>
        </w:tc>
        <w:tc>
          <w:tcPr>
            <w:tcW w:w="2209" w:type="dxa"/>
          </w:tcPr>
          <w:p w:rsidR="007C2495" w:rsidRPr="00816C4A" w:rsidRDefault="007C2495" w:rsidP="000634A6">
            <w:pPr>
              <w:pStyle w:val="TAC"/>
              <w:keepNext w:val="0"/>
              <w:keepLines w:val="0"/>
              <w:rPr>
                <w:lang w:eastAsia="en-GB"/>
              </w:rPr>
            </w:pPr>
            <w:r w:rsidRPr="00816C4A">
              <w:rPr>
                <w:lang w:eastAsia="en-GB"/>
              </w:rPr>
              <w:t>Network</w:t>
            </w:r>
          </w:p>
        </w:tc>
      </w:tr>
      <w:tr w:rsidR="007C2495" w:rsidRPr="00816C4A" w:rsidTr="000634A6">
        <w:tblPrEx>
          <w:tblCellMar>
            <w:top w:w="0" w:type="dxa"/>
            <w:bottom w:w="0" w:type="dxa"/>
          </w:tblCellMar>
        </w:tblPrEx>
        <w:trPr>
          <w:jc w:val="center"/>
        </w:trPr>
        <w:tc>
          <w:tcPr>
            <w:tcW w:w="4993" w:type="dxa"/>
          </w:tcPr>
          <w:p w:rsidR="007C2495" w:rsidRPr="00816C4A" w:rsidRDefault="007C2495" w:rsidP="000634A6">
            <w:pPr>
              <w:pStyle w:val="TAL"/>
              <w:keepNext w:val="0"/>
              <w:keepLines w:val="0"/>
            </w:pPr>
            <w:r w:rsidRPr="00816C4A">
              <w:t>(I-)WLAN Access Status</w:t>
            </w:r>
          </w:p>
        </w:tc>
        <w:tc>
          <w:tcPr>
            <w:tcW w:w="1799" w:type="dxa"/>
          </w:tcPr>
          <w:p w:rsidR="007C2495" w:rsidRPr="00816C4A" w:rsidRDefault="007C2495" w:rsidP="000634A6">
            <w:pPr>
              <w:pStyle w:val="TAC"/>
              <w:keepNext w:val="0"/>
              <w:keepLines w:val="0"/>
              <w:rPr>
                <w:lang w:eastAsia="en-GB"/>
              </w:rPr>
            </w:pPr>
            <w:r w:rsidRPr="00816C4A">
              <w:rPr>
                <w:lang w:eastAsia="en-GB"/>
              </w:rPr>
              <w:t>ME</w:t>
            </w:r>
          </w:p>
        </w:tc>
        <w:tc>
          <w:tcPr>
            <w:tcW w:w="2209" w:type="dxa"/>
          </w:tcPr>
          <w:p w:rsidR="007C2495" w:rsidRPr="00816C4A" w:rsidRDefault="007C2495" w:rsidP="000634A6">
            <w:pPr>
              <w:pStyle w:val="TAC"/>
              <w:keepNext w:val="0"/>
              <w:keepLines w:val="0"/>
              <w:rPr>
                <w:lang w:eastAsia="en-GB"/>
              </w:rPr>
            </w:pPr>
            <w:r w:rsidRPr="00816C4A">
              <w:rPr>
                <w:lang w:eastAsia="en-GB"/>
              </w:rPr>
              <w:t>UICC</w:t>
            </w:r>
          </w:p>
        </w:tc>
      </w:tr>
      <w:tr w:rsidR="007C2495" w:rsidRPr="00816C4A" w:rsidTr="000634A6">
        <w:tblPrEx>
          <w:tblCellMar>
            <w:top w:w="0" w:type="dxa"/>
            <w:bottom w:w="0" w:type="dxa"/>
          </w:tblCellMar>
        </w:tblPrEx>
        <w:trPr>
          <w:jc w:val="center"/>
        </w:trPr>
        <w:tc>
          <w:tcPr>
            <w:tcW w:w="4993" w:type="dxa"/>
          </w:tcPr>
          <w:p w:rsidR="007C2495" w:rsidRPr="00816C4A" w:rsidRDefault="007C2495" w:rsidP="000634A6">
            <w:pPr>
              <w:pStyle w:val="TAL"/>
              <w:keepNext w:val="0"/>
              <w:keepLines w:val="0"/>
            </w:pPr>
            <w:r w:rsidRPr="00816C4A">
              <w:t>Network Rejection</w:t>
            </w:r>
          </w:p>
        </w:tc>
        <w:tc>
          <w:tcPr>
            <w:tcW w:w="1799" w:type="dxa"/>
          </w:tcPr>
          <w:p w:rsidR="007C2495" w:rsidRPr="00816C4A" w:rsidRDefault="007C2495" w:rsidP="000634A6">
            <w:pPr>
              <w:pStyle w:val="TAC"/>
              <w:keepNext w:val="0"/>
              <w:keepLines w:val="0"/>
              <w:rPr>
                <w:lang w:eastAsia="en-GB"/>
              </w:rPr>
            </w:pPr>
            <w:r w:rsidRPr="00816C4A">
              <w:rPr>
                <w:lang w:eastAsia="en-GB"/>
              </w:rPr>
              <w:t>Network</w:t>
            </w:r>
          </w:p>
        </w:tc>
        <w:tc>
          <w:tcPr>
            <w:tcW w:w="2209" w:type="dxa"/>
          </w:tcPr>
          <w:p w:rsidR="007C2495" w:rsidRPr="00816C4A" w:rsidRDefault="007C2495" w:rsidP="000634A6">
            <w:pPr>
              <w:pStyle w:val="TAC"/>
              <w:keepNext w:val="0"/>
              <w:keepLines w:val="0"/>
              <w:rPr>
                <w:lang w:eastAsia="en-GB"/>
              </w:rPr>
            </w:pPr>
            <w:r w:rsidRPr="00816C4A">
              <w:rPr>
                <w:lang w:eastAsia="en-GB"/>
              </w:rPr>
              <w:t>UICC</w:t>
            </w:r>
          </w:p>
        </w:tc>
      </w:tr>
      <w:tr w:rsidR="007C2495" w:rsidRPr="00816C4A" w:rsidTr="000634A6">
        <w:tblPrEx>
          <w:tblCellMar>
            <w:top w:w="0" w:type="dxa"/>
            <w:bottom w:w="0" w:type="dxa"/>
          </w:tblCellMar>
        </w:tblPrEx>
        <w:trPr>
          <w:jc w:val="center"/>
        </w:trPr>
        <w:tc>
          <w:tcPr>
            <w:tcW w:w="4993" w:type="dxa"/>
          </w:tcPr>
          <w:p w:rsidR="007C2495" w:rsidRPr="00816C4A" w:rsidRDefault="007C2495" w:rsidP="000634A6">
            <w:pPr>
              <w:pStyle w:val="TAL"/>
              <w:keepNext w:val="0"/>
              <w:keepLines w:val="0"/>
            </w:pPr>
            <w:r w:rsidRPr="00816C4A">
              <w:t>Geographical Location Request</w:t>
            </w:r>
          </w:p>
        </w:tc>
        <w:tc>
          <w:tcPr>
            <w:tcW w:w="1799" w:type="dxa"/>
          </w:tcPr>
          <w:p w:rsidR="007C2495" w:rsidRPr="00816C4A" w:rsidRDefault="007C2495" w:rsidP="000634A6">
            <w:pPr>
              <w:pStyle w:val="TAC"/>
              <w:keepNext w:val="0"/>
              <w:keepLines w:val="0"/>
              <w:rPr>
                <w:lang w:eastAsia="en-GB"/>
              </w:rPr>
            </w:pPr>
            <w:r w:rsidRPr="00816C4A">
              <w:rPr>
                <w:lang w:eastAsia="en-GB"/>
              </w:rPr>
              <w:t>UICC</w:t>
            </w:r>
          </w:p>
        </w:tc>
        <w:tc>
          <w:tcPr>
            <w:tcW w:w="2209" w:type="dxa"/>
          </w:tcPr>
          <w:p w:rsidR="007C2495" w:rsidRPr="00816C4A" w:rsidRDefault="007C2495" w:rsidP="000634A6">
            <w:pPr>
              <w:pStyle w:val="TAC"/>
              <w:keepNext w:val="0"/>
              <w:keepLines w:val="0"/>
              <w:rPr>
                <w:lang w:eastAsia="en-GB"/>
              </w:rPr>
            </w:pPr>
            <w:r w:rsidRPr="00816C4A">
              <w:rPr>
                <w:lang w:eastAsia="en-GB"/>
              </w:rPr>
              <w:t>ME</w:t>
            </w:r>
          </w:p>
        </w:tc>
      </w:tr>
    </w:tbl>
    <w:p w:rsidR="007C2495" w:rsidRPr="00816C4A" w:rsidRDefault="007C2495" w:rsidP="007C2495"/>
    <w:p w:rsidR="007C2495" w:rsidRPr="00816C4A" w:rsidRDefault="007C2495" w:rsidP="007C2495">
      <w:pPr>
        <w:pStyle w:val="Heading1"/>
      </w:pPr>
      <w:bookmarkStart w:id="2685" w:name="_Toc3201105"/>
      <w:bookmarkStart w:id="2686" w:name="_Toc20392848"/>
      <w:bookmarkStart w:id="2687" w:name="_Toc27774495"/>
      <w:bookmarkStart w:id="2688" w:name="_Toc44931310"/>
      <w:bookmarkStart w:id="2689" w:name="_Toc44932140"/>
      <w:bookmarkStart w:id="2690" w:name="_Toc44932620"/>
      <w:r w:rsidRPr="00816C4A">
        <w:t>11</w:t>
      </w:r>
      <w:r w:rsidRPr="00816C4A">
        <w:tab/>
        <w:t>Security requirements</w:t>
      </w:r>
      <w:bookmarkEnd w:id="2685"/>
      <w:bookmarkEnd w:id="2686"/>
      <w:bookmarkEnd w:id="2687"/>
      <w:bookmarkEnd w:id="2688"/>
      <w:bookmarkEnd w:id="2689"/>
      <w:bookmarkEnd w:id="2690"/>
    </w:p>
    <w:p w:rsidR="007C2495" w:rsidRPr="00816C4A" w:rsidRDefault="007C2495" w:rsidP="007C2495">
      <w:r w:rsidRPr="00816C4A">
        <w:t>TS 31.115 [41] and TS 31.116 [51] specify standardized methods of securing the content of application messages. If it is necessary to secure application messaging to Toolkit applications, then TS 31.115 [41] and TS 31.116 [51]  may be used.</w:t>
      </w:r>
    </w:p>
    <w:p w:rsidR="007C2495" w:rsidRPr="00816C4A" w:rsidRDefault="007C2495" w:rsidP="007C2495">
      <w:pPr>
        <w:pStyle w:val="Heading8"/>
        <w:keepNext w:val="0"/>
        <w:keepLines w:val="0"/>
      </w:pPr>
      <w:r w:rsidRPr="00816C4A">
        <w:br w:type="page"/>
      </w:r>
      <w:bookmarkStart w:id="2691" w:name="_Toc3201106"/>
      <w:bookmarkStart w:id="2692" w:name="_Toc20392849"/>
      <w:bookmarkStart w:id="2693" w:name="_Toc27774496"/>
      <w:bookmarkStart w:id="2694" w:name="_Toc44931311"/>
      <w:bookmarkStart w:id="2695" w:name="_Toc44932141"/>
      <w:bookmarkStart w:id="2696" w:name="_Toc44932621"/>
      <w:r w:rsidRPr="00816C4A">
        <w:lastRenderedPageBreak/>
        <w:t>Annex A (normative):</w:t>
      </w:r>
      <w:r w:rsidRPr="00816C4A">
        <w:br/>
        <w:t>Support of USAT by Mobile Equipment</w:t>
      </w:r>
      <w:bookmarkEnd w:id="2691"/>
      <w:bookmarkEnd w:id="2692"/>
      <w:bookmarkEnd w:id="2693"/>
      <w:bookmarkEnd w:id="2694"/>
      <w:bookmarkEnd w:id="2695"/>
      <w:bookmarkEnd w:id="2696"/>
    </w:p>
    <w:p w:rsidR="007C2495" w:rsidRPr="00816C4A" w:rsidRDefault="007C2495" w:rsidP="007C2495">
      <w:r w:rsidRPr="00816C4A">
        <w:t xml:space="preserve">Support of USAT is optional for Mobile Equipment. However, if an ME states conformance with a specific </w:t>
      </w:r>
      <w:r w:rsidR="00457849" w:rsidRPr="00C61BA0">
        <w:t>G</w:t>
      </w:r>
      <w:r w:rsidR="00457849">
        <w:t>PP</w:t>
      </w:r>
      <w:r w:rsidRPr="00816C4A">
        <w:t xml:space="preserve"> release, it is mandatory for the ME to support all functions of that release, with the exception of the functions:</w:t>
      </w:r>
    </w:p>
    <w:p w:rsidR="007C2495" w:rsidRPr="00816C4A" w:rsidRDefault="007C2495" w:rsidP="007C2495">
      <w:pPr>
        <w:pStyle w:val="B1"/>
      </w:pPr>
      <w:r w:rsidRPr="00816C4A">
        <w:t>-</w:t>
      </w:r>
      <w:r w:rsidRPr="00816C4A">
        <w:tab/>
        <w:t>"Alpha identifier in REFRESH command supported by terminal";</w:t>
      </w:r>
    </w:p>
    <w:p w:rsidR="007C2495" w:rsidRPr="00816C4A" w:rsidRDefault="007C2495" w:rsidP="007C2495">
      <w:pPr>
        <w:pStyle w:val="B1"/>
      </w:pPr>
      <w:r w:rsidRPr="00816C4A">
        <w:t>-</w:t>
      </w:r>
      <w:r w:rsidRPr="00816C4A">
        <w:tab/>
        <w:t>"Event Language Selection";</w:t>
      </w:r>
    </w:p>
    <w:p w:rsidR="007C2495" w:rsidRPr="00816C4A" w:rsidRDefault="007C2495" w:rsidP="007C2495">
      <w:pPr>
        <w:pStyle w:val="B1"/>
      </w:pPr>
      <w:r w:rsidRPr="00816C4A">
        <w:t>-</w:t>
      </w:r>
      <w:r w:rsidRPr="00816C4A">
        <w:tab/>
        <w:t>"Proactive UICC: PROVIDE LOCAL INFORMATION (language)"; and</w:t>
      </w:r>
    </w:p>
    <w:p w:rsidR="007C2495" w:rsidRPr="00816C4A" w:rsidRDefault="007C2495" w:rsidP="00457849">
      <w:pPr>
        <w:pStyle w:val="B1"/>
      </w:pPr>
      <w:r w:rsidRPr="00816C4A">
        <w:t>-</w:t>
      </w:r>
      <w:r w:rsidRPr="00816C4A">
        <w:tab/>
        <w:t>"Proactive UICC: LANGUAGE NOTIFICATION".</w:t>
      </w:r>
    </w:p>
    <w:p w:rsidR="007C2495" w:rsidRPr="00816C4A" w:rsidRDefault="007C2495" w:rsidP="007C2495">
      <w:r w:rsidRPr="00816C4A">
        <w:t>The support of USAT implies the support of CAT (ETSI TS 102 223 [32]).</w:t>
      </w:r>
    </w:p>
    <w:p w:rsidR="007C2495" w:rsidRPr="00816C4A" w:rsidRDefault="007C2495" w:rsidP="007C2495">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rsidR="007C2495" w:rsidRPr="00816C4A" w:rsidRDefault="007C2495" w:rsidP="007C2495">
      <w:r w:rsidRPr="00816C4A">
        <w:t>The table below indicates the commands and functions of the optional letter classes.</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Change w:id="2697">
          <w:tblGrid>
            <w:gridCol w:w="1701"/>
            <w:gridCol w:w="4677"/>
          </w:tblGrid>
        </w:tblGridChange>
      </w:tblGrid>
      <w:tr w:rsidR="007C2495" w:rsidRPr="00816C4A" w:rsidTr="000634A6">
        <w:tblPrEx>
          <w:tblCellMar>
            <w:top w:w="0" w:type="dxa"/>
            <w:bottom w:w="0" w:type="dxa"/>
          </w:tblCellMar>
        </w:tblPrEx>
        <w:trPr>
          <w:jc w:val="center"/>
        </w:trPr>
        <w:tc>
          <w:tcPr>
            <w:tcW w:w="1701" w:type="dxa"/>
            <w:tcBorders>
              <w:bottom w:val="nil"/>
            </w:tcBorders>
          </w:tcPr>
          <w:p w:rsidR="007C2495" w:rsidRPr="00816C4A" w:rsidRDefault="007C2495" w:rsidP="000634A6">
            <w:pPr>
              <w:pStyle w:val="TAH"/>
              <w:rPr>
                <w:lang w:eastAsia="en-GB"/>
              </w:rPr>
            </w:pPr>
            <w:r w:rsidRPr="00816C4A">
              <w:rPr>
                <w:lang w:eastAsia="en-GB"/>
              </w:rPr>
              <w:t>Letter classes</w:t>
            </w:r>
          </w:p>
        </w:tc>
        <w:tc>
          <w:tcPr>
            <w:tcW w:w="4677" w:type="dxa"/>
            <w:tcBorders>
              <w:bottom w:val="nil"/>
            </w:tcBorders>
          </w:tcPr>
          <w:p w:rsidR="007C2495" w:rsidRPr="00816C4A" w:rsidRDefault="007C2495" w:rsidP="000634A6">
            <w:pPr>
              <w:pStyle w:val="TAH"/>
              <w:rPr>
                <w:lang w:eastAsia="en-GB"/>
              </w:rPr>
            </w:pPr>
            <w:r w:rsidRPr="00816C4A">
              <w:rPr>
                <w:lang w:eastAsia="en-GB"/>
              </w:rPr>
              <w:t>Command/function description</w:t>
            </w:r>
          </w:p>
        </w:tc>
      </w:tr>
      <w:tr w:rsidR="007C2495" w:rsidRPr="00816C4A" w:rsidTr="000634A6">
        <w:tblPrEx>
          <w:tblCellMar>
            <w:top w:w="0" w:type="dxa"/>
            <w:bottom w:w="0" w:type="dxa"/>
          </w:tblCellMar>
        </w:tblPrEx>
        <w:trPr>
          <w:jc w:val="center"/>
        </w:trPr>
        <w:tc>
          <w:tcPr>
            <w:tcW w:w="1701" w:type="dxa"/>
            <w:tcBorders>
              <w:bottom w:val="nil"/>
            </w:tcBorders>
          </w:tcPr>
          <w:p w:rsidR="007C2495" w:rsidRPr="00816C4A" w:rsidRDefault="007C2495" w:rsidP="000634A6">
            <w:pPr>
              <w:pStyle w:val="TAC"/>
              <w:rPr>
                <w:lang w:eastAsia="en-GB"/>
              </w:rPr>
            </w:pPr>
            <w:r w:rsidRPr="00816C4A">
              <w:rPr>
                <w:lang w:eastAsia="en-GB"/>
              </w:rPr>
              <w:t>a to m</w:t>
            </w:r>
          </w:p>
        </w:tc>
        <w:tc>
          <w:tcPr>
            <w:tcW w:w="4677" w:type="dxa"/>
            <w:tcBorders>
              <w:bottom w:val="nil"/>
            </w:tcBorders>
          </w:tcPr>
          <w:p w:rsidR="007C2495" w:rsidRPr="00816C4A" w:rsidRDefault="007C2495" w:rsidP="000634A6">
            <w:pPr>
              <w:pStyle w:val="TAL"/>
            </w:pPr>
            <w:r w:rsidRPr="00816C4A">
              <w:t xml:space="preserve">See TS 102 223 [32]. </w:t>
            </w:r>
            <w:r w:rsidRPr="00816C4A">
              <w:br/>
              <w:t>Class "e" also includes the Event Download: Data Connection Status Change Event.</w:t>
            </w:r>
          </w:p>
        </w:tc>
      </w:tr>
      <w:tr w:rsidR="007C2495" w:rsidRPr="00816C4A" w:rsidTr="000634A6">
        <w:tblPrEx>
          <w:tblCellMar>
            <w:top w:w="0" w:type="dxa"/>
            <w:bottom w:w="0" w:type="dxa"/>
          </w:tblCellMar>
        </w:tblPrEx>
        <w:trPr>
          <w:jc w:val="center"/>
        </w:trPr>
        <w:tc>
          <w:tcPr>
            <w:tcW w:w="1701"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Proactive command: Geographical Location Request</w:t>
            </w:r>
          </w:p>
        </w:tc>
      </w:tr>
      <w:tr w:rsidR="007C2495" w:rsidRPr="00816C4A" w:rsidTr="000634A6">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rsidR="007C2495" w:rsidRPr="00816C4A" w:rsidRDefault="007C2495" w:rsidP="000634A6">
            <w:pPr>
              <w:pStyle w:val="TAL"/>
              <w:jc w:val="center"/>
            </w:pPr>
          </w:p>
        </w:tc>
        <w:tc>
          <w:tcPr>
            <w:tcW w:w="4677" w:type="dxa"/>
            <w:tcBorders>
              <w:top w:val="nil"/>
              <w:left w:val="single" w:sz="6" w:space="0" w:color="auto"/>
              <w:bottom w:val="single" w:sz="6" w:space="0" w:color="auto"/>
              <w:right w:val="single" w:sz="6" w:space="0" w:color="auto"/>
            </w:tcBorders>
          </w:tcPr>
          <w:p w:rsidR="007C2495" w:rsidRPr="00816C4A" w:rsidRDefault="007C2495" w:rsidP="000634A6">
            <w:pPr>
              <w:pStyle w:val="TAL"/>
            </w:pPr>
            <w:r w:rsidRPr="00816C4A">
              <w:t>Envelope command: Geographical Location Reporting</w:t>
            </w:r>
          </w:p>
        </w:tc>
      </w:tr>
      <w:tr w:rsidR="007C2495" w:rsidRPr="00816C4A" w:rsidTr="000634A6">
        <w:tblPrEx>
          <w:tblCellMar>
            <w:top w:w="0" w:type="dxa"/>
            <w:bottom w:w="0" w:type="dxa"/>
          </w:tblCellMar>
        </w:tblPrEx>
        <w:trPr>
          <w:jc w:val="center"/>
        </w:trPr>
        <w:tc>
          <w:tcPr>
            <w:tcW w:w="1701"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See TS 102 223 [32]</w:t>
            </w:r>
          </w:p>
        </w:tc>
      </w:tr>
      <w:tr w:rsidR="007C2495" w:rsidRPr="00816C4A" w:rsidTr="000634A6">
        <w:tblPrEx>
          <w:tblCellMar>
            <w:top w:w="0" w:type="dxa"/>
            <w:bottom w:w="0" w:type="dxa"/>
          </w:tblCellMar>
        </w:tblPrEx>
        <w:trPr>
          <w:jc w:val="center"/>
        </w:trPr>
        <w:tc>
          <w:tcPr>
            <w:tcW w:w="1701"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USSD Data download in application mode</w:t>
            </w:r>
          </w:p>
        </w:tc>
      </w:tr>
      <w:tr w:rsidR="007C2495" w:rsidRPr="00816C4A" w:rsidTr="000634A6">
        <w:tblPrEx>
          <w:tblCellMar>
            <w:top w:w="0" w:type="dxa"/>
            <w:bottom w:w="0" w:type="dxa"/>
          </w:tblCellMar>
        </w:tblPrEx>
        <w:trPr>
          <w:jc w:val="center"/>
        </w:trPr>
        <w:tc>
          <w:tcPr>
            <w:tcW w:w="1701"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Proactive command : Provide Local Information (CSG cell discovery)</w:t>
            </w:r>
          </w:p>
        </w:tc>
      </w:tr>
      <w:tr w:rsidR="007C2495" w:rsidRPr="00816C4A" w:rsidTr="000634A6">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rsidR="007C2495" w:rsidRPr="00816C4A" w:rsidRDefault="007C2495" w:rsidP="000634A6">
            <w:pPr>
              <w:pStyle w:val="TAL"/>
              <w:jc w:val="center"/>
            </w:pPr>
          </w:p>
        </w:tc>
        <w:tc>
          <w:tcPr>
            <w:tcW w:w="4677" w:type="dxa"/>
            <w:tcBorders>
              <w:top w:val="nil"/>
              <w:left w:val="single" w:sz="6" w:space="0" w:color="auto"/>
              <w:bottom w:val="single" w:sz="6" w:space="0" w:color="auto"/>
              <w:right w:val="single" w:sz="6" w:space="0" w:color="auto"/>
            </w:tcBorders>
          </w:tcPr>
          <w:p w:rsidR="007C2495" w:rsidRPr="00816C4A" w:rsidRDefault="007C2495" w:rsidP="000634A6">
            <w:pPr>
              <w:pStyle w:val="TAL"/>
            </w:pPr>
            <w:r w:rsidRPr="00816C4A">
              <w:t>Event download : CSG cell selection</w:t>
            </w:r>
          </w:p>
        </w:tc>
      </w:tr>
      <w:tr w:rsidR="007C2495" w:rsidRPr="00816C4A" w:rsidTr="000634A6">
        <w:tblPrEx>
          <w:tblCellMar>
            <w:top w:w="0" w:type="dxa"/>
            <w:bottom w:w="0" w:type="dxa"/>
          </w:tblCellMar>
        </w:tblPrEx>
        <w:trPr>
          <w:jc w:val="center"/>
        </w:trPr>
        <w:tc>
          <w:tcPr>
            <w:tcW w:w="1701"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See TS 102 223 [32]</w:t>
            </w:r>
          </w:p>
        </w:tc>
      </w:tr>
      <w:tr w:rsidR="007C2495" w:rsidRPr="00816C4A" w:rsidTr="000634A6">
        <w:tblPrEx>
          <w:tblCellMar>
            <w:top w:w="0" w:type="dxa"/>
            <w:bottom w:w="0" w:type="dxa"/>
          </w:tblCellMar>
        </w:tblPrEx>
        <w:trPr>
          <w:jc w:val="center"/>
        </w:trPr>
        <w:tc>
          <w:tcPr>
            <w:tcW w:w="1701"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See TS 102 223 [32]</w:t>
            </w:r>
          </w:p>
        </w:tc>
      </w:tr>
      <w:tr w:rsidR="007C2495" w:rsidRPr="00816C4A" w:rsidTr="000634A6">
        <w:tblPrEx>
          <w:tblCellMar>
            <w:top w:w="0" w:type="dxa"/>
            <w:bottom w:w="0" w:type="dxa"/>
          </w:tblCellMar>
        </w:tblPrEx>
        <w:trPr>
          <w:jc w:val="center"/>
        </w:trPr>
        <w:tc>
          <w:tcPr>
            <w:tcW w:w="1701" w:type="dxa"/>
            <w:tcBorders>
              <w:top w:val="single" w:sz="6" w:space="0" w:color="auto"/>
              <w:left w:val="single" w:sz="6" w:space="0" w:color="auto"/>
              <w:bottom w:val="nil"/>
              <w:right w:val="single" w:sz="6" w:space="0" w:color="auto"/>
            </w:tcBorders>
          </w:tcPr>
          <w:p w:rsidR="007C2495" w:rsidRPr="00816C4A" w:rsidRDefault="007C2495" w:rsidP="000634A6">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rsidR="007C2495" w:rsidRPr="00816C4A" w:rsidRDefault="007C2495" w:rsidP="000634A6">
            <w:pPr>
              <w:pStyle w:val="TAL"/>
            </w:pPr>
            <w:r w:rsidRPr="00816C4A">
              <w:t>Event download: Incoming IMS Data</w:t>
            </w:r>
          </w:p>
        </w:tc>
      </w:tr>
      <w:tr w:rsidR="007C2495" w:rsidRPr="00816C4A" w:rsidTr="000634A6">
        <w:tblPrEx>
          <w:tblCellMar>
            <w:top w:w="0" w:type="dxa"/>
            <w:bottom w:w="0" w:type="dxa"/>
          </w:tblCellMar>
        </w:tblPrEx>
        <w:trPr>
          <w:jc w:val="center"/>
        </w:trPr>
        <w:tc>
          <w:tcPr>
            <w:tcW w:w="1701" w:type="dxa"/>
            <w:tcBorders>
              <w:top w:val="nil"/>
              <w:left w:val="single" w:sz="6" w:space="0" w:color="auto"/>
              <w:bottom w:val="nil"/>
              <w:right w:val="single" w:sz="6" w:space="0" w:color="auto"/>
            </w:tcBorders>
          </w:tcPr>
          <w:p w:rsidR="007C2495" w:rsidRPr="00816C4A" w:rsidRDefault="007C2495" w:rsidP="000634A6">
            <w:pPr>
              <w:pStyle w:val="TAL"/>
              <w:jc w:val="center"/>
            </w:pPr>
          </w:p>
        </w:tc>
        <w:tc>
          <w:tcPr>
            <w:tcW w:w="4677" w:type="dxa"/>
            <w:tcBorders>
              <w:top w:val="nil"/>
              <w:left w:val="single" w:sz="6" w:space="0" w:color="auto"/>
              <w:bottom w:val="nil"/>
              <w:right w:val="single" w:sz="6" w:space="0" w:color="auto"/>
            </w:tcBorders>
          </w:tcPr>
          <w:p w:rsidR="007C2495" w:rsidRPr="00816C4A" w:rsidRDefault="007C2495" w:rsidP="000634A6">
            <w:pPr>
              <w:pStyle w:val="TAL"/>
            </w:pPr>
            <w:r w:rsidRPr="00816C4A">
              <w:t>Event download: IMS Registration</w:t>
            </w:r>
          </w:p>
        </w:tc>
      </w:tr>
      <w:tr w:rsidR="007C2495" w:rsidRPr="00816C4A" w:rsidTr="000634A6">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rsidR="007C2495" w:rsidRPr="00816C4A" w:rsidRDefault="007C2495" w:rsidP="000634A6">
            <w:pPr>
              <w:pStyle w:val="TAL"/>
              <w:jc w:val="center"/>
            </w:pPr>
          </w:p>
        </w:tc>
        <w:tc>
          <w:tcPr>
            <w:tcW w:w="4677" w:type="dxa"/>
            <w:tcBorders>
              <w:top w:val="nil"/>
              <w:left w:val="single" w:sz="6" w:space="0" w:color="auto"/>
              <w:bottom w:val="single" w:sz="6" w:space="0" w:color="auto"/>
              <w:right w:val="single" w:sz="6" w:space="0" w:color="auto"/>
            </w:tcBorders>
          </w:tcPr>
          <w:p w:rsidR="007C2495" w:rsidRPr="00816C4A" w:rsidRDefault="007C2495" w:rsidP="000634A6">
            <w:pPr>
              <w:pStyle w:val="TAL"/>
            </w:pPr>
            <w:r w:rsidRPr="00816C4A">
              <w:t>Proactive command : OPEN CHANNEL for IMS</w:t>
            </w:r>
          </w:p>
        </w:tc>
      </w:tr>
      <w:tr w:rsidR="007C2495" w:rsidRPr="00816C4A" w:rsidTr="000634A6">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rsidR="007C2495" w:rsidRPr="00816C4A" w:rsidRDefault="007C2495" w:rsidP="000634A6">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rsidR="007C2495" w:rsidRPr="00816C4A" w:rsidRDefault="007C2495" w:rsidP="000634A6">
            <w:pPr>
              <w:pStyle w:val="TAL"/>
            </w:pPr>
            <w:r w:rsidRPr="00816C4A">
              <w:t>See TS 102 223 [32]</w:t>
            </w:r>
          </w:p>
        </w:tc>
      </w:tr>
      <w:tr w:rsidR="007C2495" w:rsidRPr="00816C4A" w:rsidTr="000634A6">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rsidR="007C2495" w:rsidRPr="00816C4A" w:rsidRDefault="007C2495" w:rsidP="000634A6">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rsidR="007C2495" w:rsidRPr="00816C4A" w:rsidRDefault="007C2495" w:rsidP="000634A6">
            <w:pPr>
              <w:pStyle w:val="TAL"/>
            </w:pPr>
            <w:r w:rsidRPr="00816C4A">
              <w:t>Proactive command : Provide Local Information (H(e)NB IP address)</w:t>
            </w:r>
          </w:p>
        </w:tc>
      </w:tr>
      <w:tr w:rsidR="007C2495" w:rsidRPr="00816C4A" w:rsidTr="000634A6">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rsidR="007C2495" w:rsidRPr="00816C4A" w:rsidRDefault="007C2495" w:rsidP="000634A6">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rsidR="007C2495" w:rsidRPr="00816C4A" w:rsidRDefault="007C2495" w:rsidP="000634A6">
            <w:pPr>
              <w:pStyle w:val="TAL"/>
            </w:pPr>
            <w:r w:rsidRPr="00816C4A">
              <w:t>Proactive command : Provide Local Information (H(e)NB surrounding macrocells)</w:t>
            </w:r>
          </w:p>
        </w:tc>
      </w:tr>
      <w:tr w:rsidR="007C2495" w:rsidRPr="00816C4A" w:rsidTr="000634A6">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rsidR="007C2495" w:rsidRPr="00816C4A" w:rsidRDefault="007C2495" w:rsidP="000634A6">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rsidR="007C2495" w:rsidRPr="00816C4A" w:rsidRDefault="007C2495" w:rsidP="000634A6">
            <w:pPr>
              <w:pStyle w:val="TAL"/>
            </w:pPr>
            <w:r w:rsidRPr="00816C4A">
              <w:t>Security for Profile Container, Envelope Container, COMMAND CONTAINER and ENCAPSULATED SESSION CONTROL (reserved by ETSI SCP – not needed by 3GPP)</w:t>
            </w:r>
          </w:p>
        </w:tc>
      </w:tr>
      <w:tr w:rsidR="007C2495" w:rsidRPr="00816C4A" w:rsidTr="000634A6">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rsidR="007C2495" w:rsidRPr="00816C4A" w:rsidRDefault="007C2495" w:rsidP="000634A6">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rsidR="007C2495" w:rsidRPr="00816C4A" w:rsidRDefault="007C2495" w:rsidP="000634A6">
            <w:pPr>
              <w:pStyle w:val="TAL"/>
            </w:pPr>
            <w:r w:rsidRPr="00816C4A">
              <w:t>Envelope command: Service List Retrieval (reserved by ETSI SCP – not needed by 3GPP)</w:t>
            </w:r>
          </w:p>
        </w:tc>
      </w:tr>
      <w:tr w:rsidR="007C2495" w:rsidRPr="00816C4A" w:rsidTr="000634A6">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rsidR="007C2495" w:rsidRPr="00816C4A" w:rsidRDefault="007C2495" w:rsidP="000634A6">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rsidR="007C2495" w:rsidRPr="00816C4A" w:rsidRDefault="007C2495" w:rsidP="000634A6">
            <w:pPr>
              <w:pStyle w:val="TAL"/>
            </w:pPr>
            <w:r w:rsidRPr="00816C4A">
              <w:t>Indication of subsequent link with same Network Access Name in CLOSE CHANNEL. See TS 102 223 [32]</w:t>
            </w:r>
          </w:p>
        </w:tc>
      </w:tr>
      <w:tr w:rsidR="007C2495" w:rsidRPr="00816C4A" w:rsidTr="000634A6">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rsidR="007C2495" w:rsidRPr="00816C4A" w:rsidRDefault="007C2495" w:rsidP="000634A6">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rsidR="007C2495" w:rsidRPr="00816C4A" w:rsidRDefault="007C2495" w:rsidP="000634A6">
            <w:pPr>
              <w:pStyle w:val="TAL"/>
            </w:pPr>
            <w:r w:rsidRPr="00816C4A">
              <w:t>DNS server address request for OPEN CHANNEL. See TS 102 223 [32]</w:t>
            </w:r>
          </w:p>
        </w:tc>
      </w:tr>
      <w:tr w:rsidR="007C2495" w:rsidRPr="00816C4A" w:rsidTr="000634A6">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rsidR="007C2495" w:rsidRPr="00816C4A" w:rsidRDefault="007C2495" w:rsidP="000634A6">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rsidR="007C2495" w:rsidRPr="00816C4A" w:rsidRDefault="007C2495" w:rsidP="000634A6">
            <w:pPr>
              <w:pStyle w:val="TAL"/>
            </w:pPr>
            <w:r w:rsidRPr="00816C4A">
              <w:t>Proactive command: LAUNCH BROWSER. See TS 102 223 [32]</w:t>
            </w:r>
          </w:p>
        </w:tc>
      </w:tr>
      <w:tr w:rsidR="007C2495" w:rsidRPr="00816C4A" w:rsidTr="000634A6">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rsidR="007C2495" w:rsidRPr="00816C4A" w:rsidRDefault="007C2495" w:rsidP="000634A6">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rsidR="007C2495" w:rsidRPr="00816C4A" w:rsidRDefault="007C2495" w:rsidP="000634A6">
            <w:pPr>
              <w:pStyle w:val="TAL"/>
            </w:pPr>
            <w:r w:rsidRPr="00816C4A">
              <w:t>Extended Launch Browser Capability</w:t>
            </w:r>
          </w:p>
          <w:p w:rsidR="007C2495" w:rsidRPr="00816C4A" w:rsidRDefault="007C2495" w:rsidP="000634A6">
            <w:pPr>
              <w:pStyle w:val="TAL"/>
            </w:pPr>
            <w:r w:rsidRPr="00816C4A">
              <w:t>Event download: Browser termination event</w:t>
            </w:r>
          </w:p>
          <w:p w:rsidR="007C2495" w:rsidRPr="00816C4A" w:rsidRDefault="007C2495" w:rsidP="000634A6">
            <w:pPr>
              <w:pStyle w:val="TAL"/>
            </w:pPr>
            <w:r w:rsidRPr="00816C4A">
              <w:t>Event download: Browsing status event.</w:t>
            </w:r>
          </w:p>
          <w:p w:rsidR="007C2495" w:rsidRPr="00816C4A" w:rsidRDefault="007C2495" w:rsidP="000634A6">
            <w:pPr>
              <w:pStyle w:val="TAL"/>
            </w:pPr>
            <w:r w:rsidRPr="00816C4A">
              <w:t>See TS 102 223 [32]</w:t>
            </w:r>
          </w:p>
        </w:tc>
      </w:tr>
      <w:tr w:rsidR="007C2495" w:rsidRPr="00816C4A" w:rsidTr="000634A6">
        <w:tblPrEx>
          <w:tblCellMar>
            <w:top w:w="0" w:type="dxa"/>
            <w:bottom w:w="0" w:type="dxa"/>
          </w:tblCellMar>
        </w:tblPrEx>
        <w:trPr>
          <w:jc w:val="center"/>
        </w:trPr>
        <w:tc>
          <w:tcPr>
            <w:tcW w:w="1701" w:type="dxa"/>
            <w:tcBorders>
              <w:top w:val="nil"/>
              <w:left w:val="single" w:sz="6" w:space="0" w:color="auto"/>
              <w:bottom w:val="single" w:sz="6" w:space="0" w:color="auto"/>
              <w:right w:val="single" w:sz="6" w:space="0" w:color="auto"/>
            </w:tcBorders>
          </w:tcPr>
          <w:p w:rsidR="007C2495" w:rsidRPr="00816C4A" w:rsidRDefault="007C2495" w:rsidP="000634A6">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rsidR="007C2495" w:rsidRPr="00816C4A" w:rsidRDefault="007C2495" w:rsidP="000634A6">
            <w:pPr>
              <w:pStyle w:val="TAL"/>
            </w:pPr>
            <w:r w:rsidRPr="00816C4A">
              <w:t>Event download: Poll Interval Negotiation. See TS 102 223 [32]</w:t>
            </w:r>
          </w:p>
        </w:tc>
      </w:tr>
      <w:tr w:rsidR="007C2495" w:rsidRPr="00816C4A" w:rsidTr="000634A6">
        <w:tblPrEx>
          <w:tblCellMar>
            <w:top w:w="0" w:type="dxa"/>
            <w:bottom w:w="0" w:type="dxa"/>
          </w:tblCellMar>
        </w:tblPrEx>
        <w:trPr>
          <w:jc w:val="center"/>
        </w:trPr>
        <w:tc>
          <w:tcPr>
            <w:tcW w:w="170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URI support for SET UP CALL proactive command</w:t>
            </w:r>
          </w:p>
        </w:tc>
      </w:tr>
      <w:tr w:rsidR="007C2495" w:rsidRPr="00816C4A" w:rsidTr="000634A6">
        <w:tblPrEx>
          <w:tblCellMar>
            <w:top w:w="0" w:type="dxa"/>
            <w:bottom w:w="0" w:type="dxa"/>
          </w:tblCellMar>
        </w:tblPrEx>
        <w:trPr>
          <w:jc w:val="center"/>
        </w:trPr>
        <w:tc>
          <w:tcPr>
            <w:tcW w:w="170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rPr>
                <w:rFonts w:cs="Arial"/>
                <w:lang w:val="en-US"/>
              </w:rPr>
              <w:t>Proactive Command: REFRESH with "Application Update" mode.</w:t>
            </w:r>
            <w:r w:rsidRPr="00816C4A">
              <w:t xml:space="preserve"> See TS 102 223 [32]</w:t>
            </w:r>
          </w:p>
        </w:tc>
      </w:tr>
      <w:tr w:rsidR="007C2495" w:rsidRPr="00816C4A" w:rsidTr="000634A6">
        <w:tblPrEx>
          <w:tblCellMar>
            <w:top w:w="0" w:type="dxa"/>
            <w:bottom w:w="0" w:type="dxa"/>
          </w:tblCellMar>
        </w:tblPrEx>
        <w:trPr>
          <w:jc w:val="center"/>
        </w:trPr>
        <w:tc>
          <w:tcPr>
            <w:tcW w:w="170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Reserved for 3GPP (for future usage)</w:t>
            </w:r>
          </w:p>
        </w:tc>
      </w:tr>
      <w:tr w:rsidR="007C2495" w:rsidRPr="00816C4A" w:rsidTr="000634A6">
        <w:tblPrEx>
          <w:tblCellMar>
            <w:top w:w="0" w:type="dxa"/>
            <w:bottom w:w="0" w:type="dxa"/>
          </w:tblCellMar>
        </w:tblPrEx>
        <w:trPr>
          <w:jc w:val="center"/>
        </w:trPr>
        <w:tc>
          <w:tcPr>
            <w:tcW w:w="170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jc w:val="center"/>
            </w:pPr>
            <w:r w:rsidRPr="00816C4A">
              <w:t>ah</w:t>
            </w:r>
          </w:p>
        </w:tc>
        <w:tc>
          <w:tcPr>
            <w:tcW w:w="467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Reserved for 3GPP (for future usage)</w:t>
            </w:r>
          </w:p>
        </w:tc>
      </w:tr>
      <w:tr w:rsidR="007C2495" w:rsidRPr="00816C4A" w:rsidTr="000634A6">
        <w:tblPrEx>
          <w:tblCellMar>
            <w:top w:w="0" w:type="dxa"/>
            <w:bottom w:w="0" w:type="dxa"/>
          </w:tblCellMar>
        </w:tblPrEx>
        <w:trPr>
          <w:jc w:val="center"/>
        </w:trPr>
        <w:tc>
          <w:tcPr>
            <w:tcW w:w="170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t>Non-IP Data Delivery support over BIP</w:t>
            </w:r>
          </w:p>
        </w:tc>
      </w:tr>
      <w:tr w:rsidR="007C2495" w:rsidRPr="00816C4A" w:rsidTr="000634A6">
        <w:tblPrEx>
          <w:tblCellMar>
            <w:top w:w="0" w:type="dxa"/>
            <w:bottom w:w="0" w:type="dxa"/>
          </w:tblCellMar>
        </w:tblPrEx>
        <w:trPr>
          <w:jc w:val="center"/>
        </w:trPr>
        <w:tc>
          <w:tcPr>
            <w:tcW w:w="170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keepNext w:val="0"/>
              <w:keepLines w:val="0"/>
            </w:pPr>
            <w:r w:rsidRPr="00816C4A">
              <w:t>Reserved for 3GPP (for future usage)</w:t>
            </w:r>
          </w:p>
        </w:tc>
      </w:tr>
      <w:tr w:rsidR="007C2495" w:rsidRPr="00816C4A" w:rsidTr="000634A6">
        <w:tblPrEx>
          <w:tblCellMar>
            <w:top w:w="0" w:type="dxa"/>
            <w:bottom w:w="0" w:type="dxa"/>
          </w:tblCellMar>
        </w:tblPrEx>
        <w:trPr>
          <w:jc w:val="center"/>
        </w:trPr>
        <w:tc>
          <w:tcPr>
            <w:tcW w:w="170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L"/>
            </w:pPr>
            <w:r w:rsidRPr="00816C4A">
              <w:rPr>
                <w:rFonts w:cs="Arial"/>
              </w:rPr>
              <w:t xml:space="preserve">Proactive command: eUICC OPERATION. </w:t>
            </w:r>
            <w:r w:rsidRPr="00816C4A">
              <w:t>See TS 102 223 [32]</w:t>
            </w:r>
          </w:p>
        </w:tc>
      </w:tr>
    </w:tbl>
    <w:p w:rsidR="007C2495" w:rsidRPr="00816C4A" w:rsidRDefault="007C2495" w:rsidP="007C2495">
      <w:pPr>
        <w:pStyle w:val="FP"/>
      </w:pPr>
    </w:p>
    <w:p w:rsidR="007C2495" w:rsidRPr="00816C4A" w:rsidRDefault="007C2495" w:rsidP="007C2495">
      <w:pPr>
        <w:pStyle w:val="Heading8"/>
      </w:pPr>
      <w:r w:rsidRPr="00816C4A">
        <w:br w:type="page"/>
      </w:r>
      <w:bookmarkStart w:id="2698" w:name="_Toc3201107"/>
      <w:bookmarkStart w:id="2699" w:name="_Toc20392850"/>
      <w:bookmarkStart w:id="2700" w:name="_Toc27774497"/>
      <w:bookmarkStart w:id="2701" w:name="_Toc44931312"/>
      <w:bookmarkStart w:id="2702" w:name="_Toc44932142"/>
      <w:bookmarkStart w:id="2703" w:name="_Toc44932622"/>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2698"/>
      <w:bookmarkEnd w:id="2699"/>
      <w:bookmarkEnd w:id="2700"/>
      <w:bookmarkEnd w:id="2701"/>
      <w:bookmarkEnd w:id="2702"/>
      <w:bookmarkEnd w:id="2703"/>
    </w:p>
    <w:p w:rsidR="007C2495" w:rsidRPr="00816C4A" w:rsidRDefault="007C2495" w:rsidP="007C2495">
      <w:r w:rsidRPr="00816C4A">
        <w:t>See ETSI TS 102 223 [32] Annex B.</w:t>
      </w:r>
    </w:p>
    <w:p w:rsidR="007C2495" w:rsidRPr="00816C4A" w:rsidRDefault="007C2495" w:rsidP="007C2495">
      <w:pPr>
        <w:pStyle w:val="Heading8"/>
      </w:pPr>
      <w:r w:rsidRPr="00816C4A">
        <w:br w:type="page"/>
      </w:r>
      <w:bookmarkStart w:id="2704" w:name="_Toc3201108"/>
      <w:bookmarkStart w:id="2705" w:name="_Toc20392851"/>
      <w:bookmarkStart w:id="2706" w:name="_Toc27774498"/>
      <w:bookmarkStart w:id="2707" w:name="_Toc44931313"/>
      <w:bookmarkStart w:id="2708" w:name="_Toc44932143"/>
      <w:bookmarkStart w:id="2709" w:name="_Toc44932623"/>
      <w:r w:rsidRPr="00816C4A">
        <w:lastRenderedPageBreak/>
        <w:t>Annex C (normative):</w:t>
      </w:r>
      <w:r w:rsidRPr="00816C4A">
        <w:br/>
        <w:t>Structure of USAT communications</w:t>
      </w:r>
      <w:bookmarkEnd w:id="2704"/>
      <w:bookmarkEnd w:id="2705"/>
      <w:bookmarkEnd w:id="2706"/>
      <w:bookmarkEnd w:id="2707"/>
      <w:bookmarkEnd w:id="2708"/>
      <w:bookmarkEnd w:id="2709"/>
    </w:p>
    <w:p w:rsidR="007C2495" w:rsidRPr="00816C4A" w:rsidRDefault="007C2495" w:rsidP="007C2495">
      <w:r w:rsidRPr="00816C4A">
        <w:t>See ETSI TS 102 223 [32] Annex C.</w:t>
      </w:r>
    </w:p>
    <w:p w:rsidR="007C2495" w:rsidRPr="00816C4A" w:rsidRDefault="007C2495" w:rsidP="007C2495">
      <w:pPr>
        <w:pStyle w:val="Heading8"/>
      </w:pPr>
      <w:r w:rsidRPr="00816C4A">
        <w:br w:type="page"/>
      </w:r>
      <w:bookmarkStart w:id="2710" w:name="_Toc3201109"/>
      <w:bookmarkStart w:id="2711" w:name="_Toc20392852"/>
      <w:bookmarkStart w:id="2712" w:name="_Toc27774499"/>
      <w:bookmarkStart w:id="2713" w:name="_Toc44931314"/>
      <w:bookmarkStart w:id="2714" w:name="_Toc44932144"/>
      <w:bookmarkStart w:id="2715" w:name="_Toc44932624"/>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2710"/>
      <w:bookmarkEnd w:id="2711"/>
      <w:bookmarkEnd w:id="2712"/>
      <w:bookmarkEnd w:id="2713"/>
      <w:bookmarkEnd w:id="2714"/>
      <w:bookmarkEnd w:id="2715"/>
    </w:p>
    <w:p w:rsidR="007C2495" w:rsidRPr="00816C4A" w:rsidRDefault="007C2495" w:rsidP="007C2495">
      <w:r w:rsidRPr="00816C4A">
        <w:t>See ETSI TS 102 223 [32] Annex D.</w:t>
      </w:r>
    </w:p>
    <w:p w:rsidR="007C2495" w:rsidRPr="00816C4A" w:rsidRDefault="007C2495" w:rsidP="007C2495">
      <w:pPr>
        <w:pStyle w:val="Heading8"/>
      </w:pPr>
      <w:r w:rsidRPr="00816C4A">
        <w:br w:type="page"/>
      </w:r>
      <w:bookmarkStart w:id="2716" w:name="_Toc3201110"/>
      <w:bookmarkStart w:id="2717" w:name="_Toc20392853"/>
      <w:bookmarkStart w:id="2718" w:name="_Toc27774500"/>
      <w:bookmarkStart w:id="2719" w:name="_Toc44931315"/>
      <w:bookmarkStart w:id="2720" w:name="_Toc44932145"/>
      <w:bookmarkStart w:id="2721" w:name="_Toc44932625"/>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2716"/>
      <w:bookmarkEnd w:id="2717"/>
      <w:bookmarkEnd w:id="2718"/>
      <w:bookmarkEnd w:id="2719"/>
      <w:bookmarkEnd w:id="2720"/>
      <w:bookmarkEnd w:id="2721"/>
    </w:p>
    <w:p w:rsidR="007C2495" w:rsidRPr="00816C4A" w:rsidRDefault="007C2495" w:rsidP="007C2495">
      <w:r w:rsidRPr="00816C4A">
        <w:t>See ETSI TS 102 223 [32] Annex E.</w:t>
      </w:r>
    </w:p>
    <w:p w:rsidR="007C2495" w:rsidRPr="00816C4A" w:rsidRDefault="007C2495" w:rsidP="007C2495">
      <w:pPr>
        <w:pStyle w:val="Heading8"/>
      </w:pPr>
      <w:r w:rsidRPr="00816C4A">
        <w:br w:type="page"/>
      </w:r>
      <w:bookmarkStart w:id="2722" w:name="_Toc3201111"/>
      <w:bookmarkStart w:id="2723" w:name="_Toc20392854"/>
      <w:bookmarkStart w:id="2724" w:name="_Toc27774501"/>
      <w:bookmarkStart w:id="2725" w:name="_Toc44931316"/>
      <w:bookmarkStart w:id="2726" w:name="_Toc44932146"/>
      <w:bookmarkStart w:id="2727" w:name="_Toc44932626"/>
      <w:r w:rsidRPr="00816C4A">
        <w:lastRenderedPageBreak/>
        <w:t>Annex F (</w:t>
      </w:r>
      <w:smartTag w:uri="urn:schemas-microsoft-com:office:smarttags" w:element="PersonName">
        <w:r w:rsidRPr="00816C4A">
          <w:t>info</w:t>
        </w:r>
      </w:smartTag>
      <w:r w:rsidRPr="00816C4A">
        <w:t>rmative):</w:t>
      </w:r>
      <w:r w:rsidRPr="00816C4A">
        <w:br/>
        <w:t>Monitoring of events</w:t>
      </w:r>
      <w:bookmarkEnd w:id="2722"/>
      <w:bookmarkEnd w:id="2723"/>
      <w:bookmarkEnd w:id="2724"/>
      <w:bookmarkEnd w:id="2725"/>
      <w:bookmarkEnd w:id="2726"/>
      <w:bookmarkEnd w:id="2727"/>
    </w:p>
    <w:p w:rsidR="007C2495" w:rsidRPr="00816C4A" w:rsidRDefault="007C2495" w:rsidP="007C2495">
      <w:pPr>
        <w:keepNext/>
        <w:keepLines/>
      </w:pPr>
      <w:r w:rsidRPr="00816C4A">
        <w:t>In addition to ETSI TS 102 223 [32] Annex F. , the following is defined:</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7C2495" w:rsidRPr="00816C4A" w:rsidTr="000634A6">
        <w:tblPrEx>
          <w:tblCellMar>
            <w:top w:w="0" w:type="dxa"/>
            <w:bottom w:w="0" w:type="dxa"/>
          </w:tblCellMar>
        </w:tblPrEx>
        <w:trPr>
          <w:jc w:val="center"/>
        </w:trPr>
        <w:tc>
          <w:tcPr>
            <w:tcW w:w="43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Reported once</w:t>
            </w:r>
          </w:p>
        </w:tc>
      </w:tr>
      <w:tr w:rsidR="007C2495" w:rsidRPr="00816C4A" w:rsidTr="000634A6">
        <w:tblPrEx>
          <w:tblCellMar>
            <w:top w:w="0" w:type="dxa"/>
            <w:bottom w:w="0" w:type="dxa"/>
          </w:tblCellMar>
        </w:tblPrEx>
        <w:trPr>
          <w:jc w:val="center"/>
        </w:trPr>
        <w:tc>
          <w:tcPr>
            <w:tcW w:w="43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3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36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rsidR="007C2495" w:rsidRPr="00816C4A" w:rsidRDefault="007C2495" w:rsidP="000634A6">
            <w:pPr>
              <w:pStyle w:val="TAC"/>
              <w:ind w:left="284" w:hanging="284"/>
              <w:rPr>
                <w:lang w:eastAsia="en-GB"/>
              </w:rPr>
            </w:pPr>
          </w:p>
        </w:tc>
      </w:tr>
    </w:tbl>
    <w:p w:rsidR="007C2495" w:rsidRPr="00816C4A" w:rsidRDefault="007C2495" w:rsidP="007C2495"/>
    <w:p w:rsidR="007C2495" w:rsidRPr="00816C4A" w:rsidRDefault="007C2495" w:rsidP="007C2495">
      <w:pPr>
        <w:pStyle w:val="Heading8"/>
      </w:pPr>
      <w:r w:rsidRPr="00816C4A">
        <w:br w:type="page"/>
      </w:r>
      <w:bookmarkStart w:id="2728" w:name="_Toc3201112"/>
      <w:bookmarkStart w:id="2729" w:name="_Toc20392855"/>
      <w:bookmarkStart w:id="2730" w:name="_Toc27774502"/>
      <w:bookmarkStart w:id="2731" w:name="_Toc44931317"/>
      <w:bookmarkStart w:id="2732" w:name="_Toc44932147"/>
      <w:bookmarkStart w:id="2733" w:name="_Toc44932627"/>
      <w:r w:rsidRPr="00816C4A">
        <w:lastRenderedPageBreak/>
        <w:t>Annex G (normative):</w:t>
      </w:r>
      <w:r w:rsidRPr="00816C4A">
        <w:br/>
        <w:t>Support of Multiple Card Operation</w:t>
      </w:r>
      <w:bookmarkEnd w:id="2728"/>
      <w:bookmarkEnd w:id="2729"/>
      <w:bookmarkEnd w:id="2730"/>
      <w:bookmarkEnd w:id="2731"/>
      <w:bookmarkEnd w:id="2732"/>
      <w:bookmarkEnd w:id="2733"/>
    </w:p>
    <w:p w:rsidR="007C2495" w:rsidRPr="00816C4A" w:rsidRDefault="007C2495" w:rsidP="007C2495">
      <w:r w:rsidRPr="00816C4A">
        <w:t>See ETSI TS 102 223 [32] Annex G.</w:t>
      </w:r>
    </w:p>
    <w:p w:rsidR="007C2495" w:rsidRPr="00816C4A" w:rsidRDefault="007C2495" w:rsidP="007C2495">
      <w:pPr>
        <w:pStyle w:val="Heading8"/>
      </w:pPr>
      <w:r w:rsidRPr="00816C4A">
        <w:br w:type="page"/>
      </w:r>
      <w:bookmarkStart w:id="2734" w:name="_Toc3201113"/>
      <w:bookmarkStart w:id="2735" w:name="_Toc20392856"/>
      <w:bookmarkStart w:id="2736" w:name="_Toc27774503"/>
      <w:bookmarkStart w:id="2737" w:name="_Toc44931318"/>
      <w:bookmarkStart w:id="2738" w:name="_Toc44932148"/>
      <w:bookmarkStart w:id="2739" w:name="_Toc44932628"/>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2734"/>
      <w:bookmarkEnd w:id="2735"/>
      <w:bookmarkEnd w:id="2736"/>
      <w:bookmarkEnd w:id="2737"/>
      <w:bookmarkEnd w:id="2738"/>
      <w:bookmarkEnd w:id="2739"/>
    </w:p>
    <w:p w:rsidR="007C2495" w:rsidRPr="00816C4A" w:rsidRDefault="007C2495" w:rsidP="007C2495">
      <w:r w:rsidRPr="00816C4A">
        <w:t>See ETSI TS 102 223 [32] Annex H.</w:t>
      </w:r>
    </w:p>
    <w:p w:rsidR="007C2495" w:rsidRPr="00816C4A" w:rsidRDefault="007C2495" w:rsidP="007C2495">
      <w:pPr>
        <w:pStyle w:val="Heading8"/>
      </w:pPr>
      <w:r w:rsidRPr="00816C4A">
        <w:br w:type="page"/>
      </w:r>
      <w:bookmarkStart w:id="2740" w:name="_Toc3201114"/>
      <w:bookmarkStart w:id="2741" w:name="_Toc20392857"/>
      <w:bookmarkStart w:id="2742" w:name="_Toc27774504"/>
      <w:bookmarkStart w:id="2743" w:name="_Toc44931319"/>
      <w:bookmarkStart w:id="2744" w:name="_Toc44932149"/>
      <w:bookmarkStart w:id="2745" w:name="_Toc44932629"/>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2740"/>
      <w:bookmarkEnd w:id="2741"/>
      <w:bookmarkEnd w:id="2742"/>
      <w:bookmarkEnd w:id="2743"/>
      <w:bookmarkEnd w:id="2744"/>
      <w:bookmarkEnd w:id="2745"/>
    </w:p>
    <w:p w:rsidR="007C2495" w:rsidRPr="00816C4A" w:rsidRDefault="007C2495" w:rsidP="007C2495">
      <w:r w:rsidRPr="00816C4A">
        <w:t>See ETSI TS 102 223 [32] Annex I.</w:t>
      </w:r>
    </w:p>
    <w:p w:rsidR="007C2495" w:rsidRPr="00816C4A" w:rsidRDefault="007C2495" w:rsidP="007C2495">
      <w:pPr>
        <w:pStyle w:val="Heading8"/>
      </w:pPr>
      <w:r w:rsidRPr="00816C4A">
        <w:br w:type="page"/>
      </w:r>
      <w:bookmarkStart w:id="2746" w:name="_Toc3201115"/>
      <w:bookmarkStart w:id="2747" w:name="_Toc20392858"/>
      <w:bookmarkStart w:id="2748" w:name="_Toc27774505"/>
      <w:bookmarkStart w:id="2749" w:name="_Toc44931320"/>
      <w:bookmarkStart w:id="2750" w:name="_Toc44932150"/>
      <w:bookmarkStart w:id="2751" w:name="_Toc44932630"/>
      <w:r w:rsidRPr="00816C4A">
        <w:lastRenderedPageBreak/>
        <w:t>Annex J (</w:t>
      </w:r>
      <w:smartTag w:uri="urn:schemas-microsoft-com:office:smarttags" w:element="PersonName">
        <w:r w:rsidRPr="00816C4A">
          <w:t>info</w:t>
        </w:r>
      </w:smartTag>
      <w:r w:rsidRPr="00816C4A">
        <w:t>rmative):</w:t>
      </w:r>
      <w:r w:rsidRPr="00816C4A">
        <w:br/>
        <w:t>WAP References</w:t>
      </w:r>
      <w:bookmarkEnd w:id="2746"/>
      <w:bookmarkEnd w:id="2747"/>
      <w:bookmarkEnd w:id="2748"/>
      <w:bookmarkEnd w:id="2749"/>
      <w:bookmarkEnd w:id="2750"/>
      <w:bookmarkEnd w:id="2751"/>
    </w:p>
    <w:p w:rsidR="007C2495" w:rsidRPr="00816C4A" w:rsidRDefault="007C2495" w:rsidP="007C2495">
      <w:r w:rsidRPr="00816C4A">
        <w:t>See ETSI TS 102 223 [32] Annex J.</w:t>
      </w:r>
    </w:p>
    <w:p w:rsidR="007C2495" w:rsidRPr="00816C4A" w:rsidRDefault="007C2495" w:rsidP="007C2495">
      <w:pPr>
        <w:pStyle w:val="Heading8"/>
      </w:pPr>
      <w:r w:rsidRPr="00816C4A">
        <w:br w:type="page"/>
      </w:r>
      <w:bookmarkStart w:id="2752" w:name="_Toc3201116"/>
      <w:bookmarkStart w:id="2753" w:name="_Toc20392859"/>
      <w:bookmarkStart w:id="2754" w:name="_Toc27774506"/>
      <w:bookmarkStart w:id="2755" w:name="_Toc44931321"/>
      <w:bookmarkStart w:id="2756" w:name="_Toc44932151"/>
      <w:bookmarkStart w:id="2757" w:name="_Toc44932631"/>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2752"/>
      <w:bookmarkEnd w:id="2753"/>
      <w:bookmarkEnd w:id="2754"/>
      <w:bookmarkEnd w:id="2755"/>
      <w:bookmarkEnd w:id="2756"/>
      <w:bookmarkEnd w:id="2757"/>
    </w:p>
    <w:p w:rsidR="007C2495" w:rsidRPr="00816C4A" w:rsidRDefault="007C2495" w:rsidP="007C2495">
      <w:pPr>
        <w:rPr>
          <w:sz w:val="16"/>
        </w:rPr>
      </w:pPr>
      <w:r w:rsidRPr="00816C4A">
        <w:t>See ETSI TS 102 223 [32] Annex K.</w:t>
      </w:r>
    </w:p>
    <w:p w:rsidR="007C2495" w:rsidRPr="00816C4A" w:rsidRDefault="007C2495" w:rsidP="007C2495">
      <w:pPr>
        <w:pStyle w:val="Heading8"/>
      </w:pPr>
      <w:r w:rsidRPr="00816C4A">
        <w:br w:type="page"/>
      </w:r>
      <w:bookmarkStart w:id="2758" w:name="_Toc3201117"/>
      <w:bookmarkStart w:id="2759" w:name="_Toc20392860"/>
      <w:bookmarkStart w:id="2760" w:name="_Toc27774507"/>
      <w:bookmarkStart w:id="2761" w:name="_Toc44931322"/>
      <w:bookmarkStart w:id="2762" w:name="_Toc44932152"/>
      <w:bookmarkStart w:id="2763" w:name="_Toc44932632"/>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2758"/>
      <w:bookmarkEnd w:id="2759"/>
      <w:bookmarkEnd w:id="2760"/>
      <w:bookmarkEnd w:id="2761"/>
      <w:bookmarkEnd w:id="2762"/>
      <w:bookmarkEnd w:id="2763"/>
    </w:p>
    <w:p w:rsidR="007C2495" w:rsidRPr="00816C4A" w:rsidRDefault="007C2495" w:rsidP="007C2495">
      <w:r w:rsidRPr="00816C4A">
        <w:t>See ETSI TS 102 223 [32] Annex L.</w:t>
      </w:r>
    </w:p>
    <w:p w:rsidR="007C2495" w:rsidRPr="00816C4A" w:rsidRDefault="007C2495" w:rsidP="007C2495">
      <w:pPr>
        <w:pStyle w:val="Titre8TableHeading"/>
      </w:pPr>
      <w:r w:rsidRPr="00816C4A">
        <w:br w:type="page"/>
      </w:r>
      <w:bookmarkStart w:id="2764" w:name="_Toc3201118"/>
      <w:bookmarkStart w:id="2765" w:name="_Toc20392861"/>
      <w:bookmarkStart w:id="2766" w:name="_Toc27774508"/>
      <w:bookmarkStart w:id="2767" w:name="_Toc44931323"/>
      <w:bookmarkStart w:id="2768" w:name="_Toc44932153"/>
      <w:bookmarkStart w:id="2769" w:name="_Toc44932633"/>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2764"/>
      <w:bookmarkEnd w:id="2765"/>
      <w:bookmarkEnd w:id="2766"/>
      <w:bookmarkEnd w:id="2767"/>
      <w:bookmarkEnd w:id="2768"/>
      <w:bookmarkEnd w:id="2769"/>
    </w:p>
    <w:p w:rsidR="007C2495" w:rsidRPr="00816C4A" w:rsidRDefault="007C2495" w:rsidP="007C2495">
      <w:r w:rsidRPr="00816C4A">
        <w:t>See ETSI TS 102 223 [32] Annex M.</w:t>
      </w:r>
    </w:p>
    <w:p w:rsidR="007C2495" w:rsidRPr="00816C4A" w:rsidRDefault="007C2495" w:rsidP="007C2495">
      <w:pPr>
        <w:pStyle w:val="Heading8"/>
      </w:pPr>
      <w:r w:rsidRPr="00816C4A">
        <w:br w:type="page"/>
      </w:r>
      <w:bookmarkStart w:id="2770" w:name="_Toc3201119"/>
      <w:bookmarkStart w:id="2771" w:name="_Toc20392862"/>
      <w:bookmarkStart w:id="2772" w:name="_Toc27774509"/>
      <w:bookmarkStart w:id="2773" w:name="_Toc44931324"/>
      <w:bookmarkStart w:id="2774" w:name="_Toc44932154"/>
      <w:bookmarkStart w:id="2775" w:name="_Toc44932634"/>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2770"/>
      <w:bookmarkEnd w:id="2771"/>
      <w:bookmarkEnd w:id="2772"/>
      <w:bookmarkEnd w:id="2773"/>
      <w:bookmarkEnd w:id="2774"/>
      <w:bookmarkEnd w:id="2775"/>
    </w:p>
    <w:p w:rsidR="007C2495" w:rsidRPr="00816C4A" w:rsidRDefault="007C2495" w:rsidP="007C2495">
      <w:pPr>
        <w:pStyle w:val="Heading1"/>
      </w:pPr>
      <w:bookmarkStart w:id="2776" w:name="_Toc3201120"/>
      <w:bookmarkStart w:id="2777" w:name="_Toc20392863"/>
      <w:bookmarkStart w:id="2778" w:name="_Toc27774510"/>
      <w:bookmarkStart w:id="2779" w:name="_Toc44931325"/>
      <w:bookmarkStart w:id="2780" w:name="_Toc44932155"/>
      <w:bookmarkStart w:id="2781" w:name="_Toc44932635"/>
      <w:r w:rsidRPr="00816C4A">
        <w:t>N.1</w:t>
      </w:r>
      <w:r w:rsidRPr="00816C4A">
        <w:tab/>
        <w:t>MMI Mode</w:t>
      </w:r>
      <w:bookmarkEnd w:id="2776"/>
      <w:bookmarkEnd w:id="2777"/>
      <w:bookmarkEnd w:id="2778"/>
      <w:bookmarkEnd w:id="2779"/>
      <w:bookmarkEnd w:id="2780"/>
      <w:bookmarkEnd w:id="2781"/>
    </w:p>
    <w:p w:rsidR="007C2495" w:rsidRPr="00816C4A" w:rsidRDefault="007C2495" w:rsidP="007C2495">
      <w:smartTag w:uri="urn:schemas-microsoft-com:office:smarttags" w:element="place">
        <w:smartTag w:uri="urn:schemas-microsoft-com:office:smarttags" w:element="City">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7C2495" w:rsidRPr="00816C4A" w:rsidTr="000634A6">
        <w:tblPrEx>
          <w:tblCellMar>
            <w:top w:w="0" w:type="dxa"/>
            <w:bottom w:w="0" w:type="dxa"/>
          </w:tblCellMar>
        </w:tblPrEx>
        <w:trPr>
          <w:jc w:val="center"/>
        </w:trPr>
        <w:tc>
          <w:tcPr>
            <w:tcW w:w="4254" w:type="dxa"/>
            <w:tcBorders>
              <w:top w:val="single" w:sz="6" w:space="0" w:color="auto"/>
              <w:left w:val="single" w:sz="6" w:space="0" w:color="auto"/>
              <w:bottom w:val="single" w:sz="6" w:space="0" w:color="auto"/>
            </w:tcBorders>
          </w:tcPr>
          <w:p w:rsidR="007C2495" w:rsidRPr="00816C4A" w:rsidRDefault="007C2495" w:rsidP="000634A6">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rsidR="007C2495" w:rsidRPr="00816C4A" w:rsidRDefault="007C2495" w:rsidP="000634A6">
            <w:pPr>
              <w:pStyle w:val="TAH"/>
              <w:rPr>
                <w:lang w:eastAsia="en-GB"/>
              </w:rPr>
            </w:pPr>
            <w:r w:rsidRPr="00816C4A">
              <w:rPr>
                <w:lang w:eastAsia="en-GB"/>
              </w:rPr>
              <w:t>ME</w:t>
            </w:r>
          </w:p>
        </w:tc>
        <w:tc>
          <w:tcPr>
            <w:tcW w:w="2976"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UICC</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SEND USSD</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ussd-DCS(7 bits), ussd-String</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TERMINAL RESPONSE</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sz w:val="16"/>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DCS, text string data object</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bl>
    <w:p w:rsidR="007C2495" w:rsidRPr="00816C4A" w:rsidRDefault="007C2495" w:rsidP="007C2495">
      <w:pPr>
        <w:pStyle w:val="NF"/>
      </w:pPr>
    </w:p>
    <w:p w:rsidR="007C2495" w:rsidRPr="00816C4A" w:rsidRDefault="007C2495" w:rsidP="007C2495">
      <w:pPr>
        <w:pStyle w:val="TF"/>
      </w:pPr>
      <w:r w:rsidRPr="00816C4A">
        <w:t>Figure N.1</w:t>
      </w:r>
    </w:p>
    <w:p w:rsidR="007C2495" w:rsidRPr="00816C4A" w:rsidRDefault="007C2495" w:rsidP="007C2495">
      <w:pPr>
        <w:keepNext/>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7C2495" w:rsidRPr="00816C4A" w:rsidTr="000634A6">
        <w:tblPrEx>
          <w:tblCellMar>
            <w:top w:w="0" w:type="dxa"/>
            <w:bottom w:w="0" w:type="dxa"/>
          </w:tblCellMar>
        </w:tblPrEx>
        <w:trPr>
          <w:jc w:val="center"/>
        </w:trPr>
        <w:tc>
          <w:tcPr>
            <w:tcW w:w="4254" w:type="dxa"/>
            <w:tcBorders>
              <w:top w:val="single" w:sz="6" w:space="0" w:color="auto"/>
              <w:left w:val="single" w:sz="6" w:space="0" w:color="auto"/>
              <w:bottom w:val="single" w:sz="6" w:space="0" w:color="auto"/>
            </w:tcBorders>
          </w:tcPr>
          <w:p w:rsidR="007C2495" w:rsidRPr="00816C4A" w:rsidRDefault="007C2495" w:rsidP="000634A6">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rsidR="007C2495" w:rsidRPr="00816C4A" w:rsidRDefault="007C2495" w:rsidP="000634A6">
            <w:pPr>
              <w:pStyle w:val="TAH"/>
              <w:rPr>
                <w:lang w:eastAsia="en-GB"/>
              </w:rPr>
            </w:pPr>
            <w:r w:rsidRPr="00816C4A">
              <w:rPr>
                <w:lang w:eastAsia="en-GB"/>
              </w:rPr>
              <w:t>ME</w:t>
            </w:r>
          </w:p>
        </w:tc>
        <w:tc>
          <w:tcPr>
            <w:tcW w:w="2976"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UICC</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SEND USSD</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ussd-DCS(7 bits), ussd-String</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TERMINAL RESPONSE</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sz w:val="16"/>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DCS, text string data object</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bl>
    <w:p w:rsidR="007C2495" w:rsidRPr="00816C4A" w:rsidRDefault="007C2495" w:rsidP="007C2495">
      <w:pPr>
        <w:pStyle w:val="NF"/>
      </w:pPr>
    </w:p>
    <w:p w:rsidR="007C2495" w:rsidRPr="00816C4A" w:rsidRDefault="007C2495" w:rsidP="007C2495">
      <w:pPr>
        <w:pStyle w:val="TF"/>
      </w:pPr>
      <w:r w:rsidRPr="00816C4A">
        <w:t>Figure N.2</w:t>
      </w:r>
    </w:p>
    <w:p w:rsidR="007C2495" w:rsidRPr="00816C4A" w:rsidRDefault="007C2495" w:rsidP="007C2495">
      <w:pPr>
        <w:pStyle w:val="Heading1"/>
      </w:pPr>
      <w:bookmarkStart w:id="2782" w:name="_Toc3201121"/>
      <w:bookmarkStart w:id="2783" w:name="_Toc20392864"/>
      <w:bookmarkStart w:id="2784" w:name="_Toc27774511"/>
      <w:bookmarkStart w:id="2785" w:name="_Toc44931326"/>
      <w:bookmarkStart w:id="2786" w:name="_Toc44932156"/>
      <w:bookmarkStart w:id="2787" w:name="_Toc44932636"/>
      <w:r w:rsidRPr="00816C4A">
        <w:lastRenderedPageBreak/>
        <w:t>N.2</w:t>
      </w:r>
      <w:r w:rsidRPr="00816C4A">
        <w:tab/>
        <w:t>Application Mode</w:t>
      </w:r>
      <w:bookmarkEnd w:id="2782"/>
      <w:bookmarkEnd w:id="2783"/>
      <w:bookmarkEnd w:id="2784"/>
      <w:bookmarkEnd w:id="2785"/>
      <w:bookmarkEnd w:id="2786"/>
      <w:bookmarkEnd w:id="2787"/>
    </w:p>
    <w:p w:rsidR="007C2495" w:rsidRPr="00816C4A" w:rsidRDefault="007C2495" w:rsidP="007C2495">
      <w:pPr>
        <w:keepNext/>
        <w:keepLines/>
      </w:pPr>
      <w:smartTag w:uri="urn:schemas-microsoft-com:office:smarttags" w:element="place">
        <w:smartTag w:uri="urn:schemas-microsoft-com:office:smarttags" w:element="City">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7C2495" w:rsidRPr="00816C4A" w:rsidTr="000634A6">
        <w:tblPrEx>
          <w:tblCellMar>
            <w:top w:w="0" w:type="dxa"/>
            <w:bottom w:w="0" w:type="dxa"/>
          </w:tblCellMar>
        </w:tblPrEx>
        <w:trPr>
          <w:jc w:val="center"/>
        </w:trPr>
        <w:tc>
          <w:tcPr>
            <w:tcW w:w="4254" w:type="dxa"/>
            <w:tcBorders>
              <w:top w:val="single" w:sz="6" w:space="0" w:color="auto"/>
              <w:left w:val="single" w:sz="6" w:space="0" w:color="auto"/>
              <w:bottom w:val="single" w:sz="6" w:space="0" w:color="auto"/>
            </w:tcBorders>
          </w:tcPr>
          <w:p w:rsidR="007C2495" w:rsidRPr="00816C4A" w:rsidRDefault="007C2495" w:rsidP="000634A6">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rsidR="007C2495" w:rsidRPr="00816C4A" w:rsidRDefault="007C2495" w:rsidP="000634A6">
            <w:pPr>
              <w:pStyle w:val="TAH"/>
              <w:rPr>
                <w:lang w:eastAsia="en-GB"/>
              </w:rPr>
            </w:pPr>
            <w:r w:rsidRPr="00816C4A">
              <w:rPr>
                <w:lang w:eastAsia="en-GB"/>
              </w:rPr>
              <w:t>ME</w:t>
            </w:r>
          </w:p>
        </w:tc>
        <w:tc>
          <w:tcPr>
            <w:tcW w:w="2976"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UICC</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SEND USSD</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ussd-DCS(8 bits), ussd-String</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TERMINAL RESPONSE</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DCS, text string data object</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ENVELOPE(USSD Data Download)</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sz w:val="16"/>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sz w:val="16"/>
                <w:lang w:eastAsia="en-GB"/>
              </w:rPr>
              <w:t>ussd-DCS, ussd-String</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bl>
    <w:p w:rsidR="007C2495" w:rsidRPr="00816C4A" w:rsidRDefault="007C2495" w:rsidP="007C2495">
      <w:pPr>
        <w:pStyle w:val="NF"/>
      </w:pPr>
    </w:p>
    <w:p w:rsidR="007C2495" w:rsidRPr="00816C4A" w:rsidRDefault="007C2495" w:rsidP="007C2495">
      <w:pPr>
        <w:pStyle w:val="TF"/>
      </w:pPr>
      <w:r w:rsidRPr="00816C4A">
        <w:t>Figure N.3</w:t>
      </w:r>
    </w:p>
    <w:p w:rsidR="007C2495" w:rsidRPr="00816C4A" w:rsidRDefault="007C2495" w:rsidP="007C2495">
      <w:pPr>
        <w:keepNext/>
        <w:keepLines/>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7C2495" w:rsidRPr="00816C4A" w:rsidTr="000634A6">
        <w:tblPrEx>
          <w:tblCellMar>
            <w:top w:w="0" w:type="dxa"/>
            <w:bottom w:w="0" w:type="dxa"/>
          </w:tblCellMar>
        </w:tblPrEx>
        <w:trPr>
          <w:jc w:val="center"/>
        </w:trPr>
        <w:tc>
          <w:tcPr>
            <w:tcW w:w="4254" w:type="dxa"/>
            <w:tcBorders>
              <w:top w:val="single" w:sz="6" w:space="0" w:color="auto"/>
              <w:left w:val="single" w:sz="6" w:space="0" w:color="auto"/>
              <w:bottom w:val="single" w:sz="6" w:space="0" w:color="auto"/>
            </w:tcBorders>
          </w:tcPr>
          <w:p w:rsidR="007C2495" w:rsidRPr="00816C4A" w:rsidRDefault="007C2495" w:rsidP="000634A6">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rsidR="007C2495" w:rsidRPr="00816C4A" w:rsidRDefault="007C2495" w:rsidP="000634A6">
            <w:pPr>
              <w:pStyle w:val="TAH"/>
              <w:rPr>
                <w:lang w:eastAsia="en-GB"/>
              </w:rPr>
            </w:pPr>
            <w:r w:rsidRPr="00816C4A">
              <w:rPr>
                <w:lang w:eastAsia="en-GB"/>
              </w:rPr>
              <w:t>ME</w:t>
            </w:r>
          </w:p>
        </w:tc>
        <w:tc>
          <w:tcPr>
            <w:tcW w:w="2976"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UICC</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SEND USSD</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ussd-DCS(8 bits), ussd-String</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TERMINAL RESPONSE</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DCS, text string data object</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ENVELOPE(USSD Data Download)</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sz w:val="16"/>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sz w:val="16"/>
                <w:lang w:eastAsia="en-GB"/>
              </w:rPr>
              <w:t>ussd-DCS, ussd-String</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rPr>
                <w:lang w:eastAsia="en-GB"/>
              </w:rPr>
            </w:pPr>
            <w:r w:rsidRPr="00816C4A">
              <w:rPr>
                <w:lang w:eastAsia="en-GB"/>
              </w:rPr>
              <w:t>SEND USSD</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sz w:val="16"/>
                <w:lang w:eastAsia="en-GB"/>
              </w:rPr>
              <w:t>ussd-DCS, ussd-String</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TERMINAL RESPONSE</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sz w:val="16"/>
                <w:lang w:eastAsia="en-GB"/>
              </w:rPr>
              <w:t>DCS, text string data object</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ENVELOPE(USSD Data Download)</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sz w:val="16"/>
                <w:lang w:eastAsia="en-GB"/>
              </w:rPr>
              <w:t>ussd-DCS, ussd-String</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bl>
    <w:p w:rsidR="007C2495" w:rsidRPr="00816C4A" w:rsidRDefault="007C2495" w:rsidP="007C2495">
      <w:pPr>
        <w:pStyle w:val="NF"/>
      </w:pPr>
    </w:p>
    <w:p w:rsidR="007C2495" w:rsidRPr="00816C4A" w:rsidRDefault="007C2495" w:rsidP="007C2495">
      <w:pPr>
        <w:pStyle w:val="TF"/>
      </w:pPr>
      <w:r w:rsidRPr="00816C4A">
        <w:t>Figure N.4</w:t>
      </w:r>
    </w:p>
    <w:p w:rsidR="007C2495" w:rsidRPr="00816C4A" w:rsidRDefault="007C2495" w:rsidP="007C2495">
      <w:pPr>
        <w:pStyle w:val="Heading1"/>
      </w:pPr>
      <w:bookmarkStart w:id="2788" w:name="_Toc3201122"/>
      <w:bookmarkStart w:id="2789" w:name="_Toc20392865"/>
      <w:bookmarkStart w:id="2790" w:name="_Toc27774512"/>
      <w:bookmarkStart w:id="2791" w:name="_Toc44931327"/>
      <w:bookmarkStart w:id="2792" w:name="_Toc44932157"/>
      <w:bookmarkStart w:id="2793" w:name="_Toc44932637"/>
      <w:r w:rsidRPr="00816C4A">
        <w:lastRenderedPageBreak/>
        <w:t>N.3</w:t>
      </w:r>
      <w:r w:rsidRPr="00816C4A">
        <w:tab/>
        <w:t>USSD Data Download</w:t>
      </w:r>
      <w:bookmarkEnd w:id="2788"/>
      <w:bookmarkEnd w:id="2789"/>
      <w:bookmarkEnd w:id="2790"/>
      <w:bookmarkEnd w:id="2791"/>
      <w:bookmarkEnd w:id="2792"/>
      <w:bookmarkEnd w:id="2793"/>
    </w:p>
    <w:p w:rsidR="007C2495" w:rsidRPr="00816C4A" w:rsidRDefault="007C2495" w:rsidP="007C2495">
      <w:pPr>
        <w:keepNext/>
        <w:keepLines/>
      </w:pPr>
      <w:r w:rsidRPr="00816C4A">
        <w:t>Network initiated USSD operation</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7C2495" w:rsidRPr="00816C4A" w:rsidTr="000634A6">
        <w:tblPrEx>
          <w:tblCellMar>
            <w:top w:w="0" w:type="dxa"/>
            <w:bottom w:w="0" w:type="dxa"/>
          </w:tblCellMar>
        </w:tblPrEx>
        <w:trPr>
          <w:jc w:val="center"/>
        </w:trPr>
        <w:tc>
          <w:tcPr>
            <w:tcW w:w="4254" w:type="dxa"/>
            <w:tcBorders>
              <w:top w:val="single" w:sz="6" w:space="0" w:color="auto"/>
              <w:left w:val="single" w:sz="6" w:space="0" w:color="auto"/>
              <w:bottom w:val="single" w:sz="6" w:space="0" w:color="auto"/>
            </w:tcBorders>
          </w:tcPr>
          <w:p w:rsidR="007C2495" w:rsidRPr="00816C4A" w:rsidRDefault="007C2495" w:rsidP="000634A6">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rsidR="007C2495" w:rsidRPr="00816C4A" w:rsidRDefault="007C2495" w:rsidP="000634A6">
            <w:pPr>
              <w:pStyle w:val="TAH"/>
              <w:rPr>
                <w:lang w:eastAsia="en-GB"/>
              </w:rPr>
            </w:pPr>
            <w:r w:rsidRPr="00816C4A">
              <w:rPr>
                <w:lang w:eastAsia="en-GB"/>
              </w:rPr>
              <w:t>ME</w:t>
            </w:r>
          </w:p>
        </w:tc>
        <w:tc>
          <w:tcPr>
            <w:tcW w:w="2976"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UICC</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ENVELOPE(USSD Data Download)</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sz w:val="16"/>
                <w:lang w:eastAsia="en-GB"/>
              </w:rPr>
              <w:t>ussd-DCS, ussd-String</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Status word</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e.g. 61 XX</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sz w:val="16"/>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GET RESPONSE</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Data, Status word</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sz w:val="16"/>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ENVELOPE(USSD Data Download)</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sz w:val="16"/>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sz w:val="16"/>
                <w:lang w:eastAsia="en-GB"/>
              </w:rPr>
              <w:t>ussd-DCS, ussd-String</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Status word</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bl>
    <w:p w:rsidR="007C2495" w:rsidRPr="00816C4A" w:rsidRDefault="007C2495" w:rsidP="007C2495">
      <w:pPr>
        <w:pStyle w:val="NF"/>
      </w:pPr>
    </w:p>
    <w:p w:rsidR="007C2495" w:rsidRPr="00816C4A" w:rsidRDefault="007C2495" w:rsidP="007C2495">
      <w:pPr>
        <w:pStyle w:val="TF"/>
      </w:pPr>
      <w:r w:rsidRPr="00816C4A">
        <w:t>Figure N.5</w:t>
      </w:r>
    </w:p>
    <w:p w:rsidR="007C2495" w:rsidRPr="00816C4A" w:rsidRDefault="007C2495" w:rsidP="007C2495">
      <w:pPr>
        <w:pStyle w:val="Heading8"/>
      </w:pPr>
      <w:bookmarkStart w:id="2794" w:name="_Toc3201123"/>
      <w:bookmarkStart w:id="2795" w:name="_Toc20392866"/>
      <w:bookmarkStart w:id="2796" w:name="_Toc27774513"/>
      <w:bookmarkStart w:id="2797" w:name="_Toc44931328"/>
      <w:bookmarkStart w:id="2798" w:name="_Toc44932158"/>
      <w:bookmarkStart w:id="2799" w:name="_Toc44932638"/>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2794"/>
      <w:bookmarkEnd w:id="2795"/>
      <w:bookmarkEnd w:id="2796"/>
      <w:bookmarkEnd w:id="2797"/>
      <w:bookmarkEnd w:id="2798"/>
      <w:bookmarkEnd w:id="2799"/>
    </w:p>
    <w:p w:rsidR="007C2495" w:rsidRPr="00816C4A" w:rsidRDefault="007C2495" w:rsidP="007C2495">
      <w:r w:rsidRPr="00816C4A">
        <w:t>The ME accepts the parameters provided by the UICC</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7C2495" w:rsidRPr="00816C4A" w:rsidTr="000634A6">
        <w:tblPrEx>
          <w:tblCellMar>
            <w:top w:w="0" w:type="dxa"/>
            <w:bottom w:w="0" w:type="dxa"/>
          </w:tblCellMar>
        </w:tblPrEx>
        <w:trPr>
          <w:jc w:val="center"/>
        </w:trPr>
        <w:tc>
          <w:tcPr>
            <w:tcW w:w="4254" w:type="dxa"/>
            <w:tcBorders>
              <w:top w:val="single" w:sz="6" w:space="0" w:color="auto"/>
              <w:left w:val="single" w:sz="6" w:space="0" w:color="auto"/>
              <w:bottom w:val="single" w:sz="6" w:space="0" w:color="auto"/>
            </w:tcBorders>
          </w:tcPr>
          <w:p w:rsidR="007C2495" w:rsidRPr="00816C4A" w:rsidRDefault="007C2495" w:rsidP="000634A6">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rsidR="007C2495" w:rsidRPr="00816C4A" w:rsidRDefault="007C2495" w:rsidP="000634A6">
            <w:pPr>
              <w:pStyle w:val="TAH"/>
              <w:rPr>
                <w:lang w:eastAsia="en-GB"/>
              </w:rPr>
            </w:pPr>
            <w:r w:rsidRPr="00816C4A">
              <w:rPr>
                <w:lang w:eastAsia="en-GB"/>
              </w:rPr>
              <w:t>ME</w:t>
            </w:r>
          </w:p>
        </w:tc>
        <w:tc>
          <w:tcPr>
            <w:tcW w:w="2976"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UICC</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Geographical Location Request</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Terminal Response (OK)</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ENVELOPE (Geographical Location Reporting)</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sz w:val="16"/>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7C2495" w:rsidRPr="00816C4A" w:rsidTr="000634A6">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851" w:type="dxa"/>
          <w:jc w:val="center"/>
        </w:trPr>
        <w:tc>
          <w:tcPr>
            <w:tcW w:w="4394" w:type="dxa"/>
            <w:gridSpan w:val="2"/>
            <w:tcBorders>
              <w:left w:val="single" w:sz="12" w:space="0" w:color="auto"/>
            </w:tcBorders>
          </w:tcPr>
          <w:p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bl>
    <w:p w:rsidR="007C2495" w:rsidRPr="00816C4A" w:rsidRDefault="007C2495" w:rsidP="007C2495">
      <w:pPr>
        <w:pStyle w:val="NF"/>
      </w:pPr>
    </w:p>
    <w:p w:rsidR="007C2495" w:rsidRPr="00816C4A" w:rsidRDefault="007C2495" w:rsidP="007C2495">
      <w:pPr>
        <w:pStyle w:val="TF"/>
      </w:pPr>
      <w:r w:rsidRPr="00816C4A">
        <w:t>Figure O.1</w:t>
      </w:r>
    </w:p>
    <w:p w:rsidR="007C2495" w:rsidRPr="00816C4A" w:rsidRDefault="007C2495" w:rsidP="007C2495">
      <w:pPr>
        <w:pStyle w:val="Heading8"/>
      </w:pPr>
      <w:r w:rsidRPr="00816C4A">
        <w:br w:type="page"/>
      </w:r>
      <w:bookmarkStart w:id="2800" w:name="_Toc3201124"/>
      <w:bookmarkStart w:id="2801" w:name="_Toc20392867"/>
      <w:bookmarkStart w:id="2802" w:name="_Toc27774514"/>
      <w:bookmarkStart w:id="2803" w:name="_Toc44931329"/>
      <w:bookmarkStart w:id="2804" w:name="_Toc44932159"/>
      <w:bookmarkStart w:id="2805" w:name="_Toc44932639"/>
      <w:r w:rsidRPr="00816C4A">
        <w:lastRenderedPageBreak/>
        <w:t>Annex P (normative):</w:t>
      </w:r>
      <w:r w:rsidRPr="00816C4A">
        <w:br/>
        <w:t>Support of USAT by Terminals with reduced feature capabilities.</w:t>
      </w:r>
      <w:bookmarkEnd w:id="2800"/>
      <w:bookmarkEnd w:id="2801"/>
      <w:bookmarkEnd w:id="2802"/>
      <w:bookmarkEnd w:id="2803"/>
      <w:bookmarkEnd w:id="2804"/>
      <w:bookmarkEnd w:id="2805"/>
    </w:p>
    <w:p w:rsidR="007C2495" w:rsidRPr="00816C4A" w:rsidRDefault="007C2495" w:rsidP="007C2495">
      <w:r w:rsidRPr="00816C4A">
        <w:t>See ETSI TS 102 223 [32] Annex S except for USAT-specific commands which are defined as follows.</w:t>
      </w:r>
    </w:p>
    <w:p w:rsidR="007C2495" w:rsidRPr="00816C4A" w:rsidRDefault="007C2495" w:rsidP="007C2495">
      <w:r w:rsidRPr="00816C4A">
        <w:t>Table P.1 provides the applicability of USAT-specific envelope commands for the different terminal types.</w:t>
      </w:r>
    </w:p>
    <w:p w:rsidR="007C2495" w:rsidRPr="00816C4A" w:rsidRDefault="007C2495" w:rsidP="007C2495">
      <w:r w:rsidRPr="00816C4A">
        <w:t>Table P.2 provides an overview of USAT-specific affected commands.</w:t>
      </w:r>
    </w:p>
    <w:p w:rsidR="007C2495" w:rsidRPr="00816C4A" w:rsidRDefault="007C2495" w:rsidP="007C2495"/>
    <w:p w:rsidR="007C2495" w:rsidRPr="00816C4A" w:rsidRDefault="007C2495" w:rsidP="007C2495">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7C2495" w:rsidRPr="00816C4A" w:rsidTr="000634A6">
        <w:tblPrEx>
          <w:tblCellMar>
            <w:top w:w="0" w:type="dxa"/>
            <w:bottom w:w="0" w:type="dxa"/>
          </w:tblCellMar>
        </w:tblPrEx>
        <w:trPr>
          <w:trHeight w:val="284"/>
          <w:jc w:val="center"/>
        </w:trPr>
        <w:tc>
          <w:tcPr>
            <w:tcW w:w="3428" w:type="dxa"/>
            <w:tcBorders>
              <w:top w:val="single" w:sz="6" w:space="0" w:color="auto"/>
              <w:left w:val="single" w:sz="6" w:space="0" w:color="auto"/>
              <w:bottom w:val="nil"/>
              <w:right w:val="single" w:sz="6" w:space="0" w:color="auto"/>
            </w:tcBorders>
          </w:tcPr>
          <w:p w:rsidR="007C2495" w:rsidRPr="00816C4A" w:rsidRDefault="007C2495" w:rsidP="000634A6">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rsidR="007C2495" w:rsidRPr="00816C4A" w:rsidRDefault="007C2495" w:rsidP="000634A6">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rsidR="007C2495" w:rsidRPr="00816C4A" w:rsidRDefault="007C2495" w:rsidP="000634A6">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rsidR="007C2495" w:rsidRPr="00816C4A" w:rsidRDefault="007C2495" w:rsidP="000634A6">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rsidR="007C2495" w:rsidRPr="00816C4A" w:rsidRDefault="007C2495" w:rsidP="000634A6">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rsidR="007C2495" w:rsidRPr="00816C4A" w:rsidRDefault="007C2495" w:rsidP="000634A6">
            <w:pPr>
              <w:pStyle w:val="TAH"/>
              <w:rPr>
                <w:lang w:eastAsia="en-GB"/>
              </w:rPr>
            </w:pPr>
            <w:r w:rsidRPr="00816C4A">
              <w:rPr>
                <w:lang w:eastAsia="en-GB"/>
              </w:rPr>
              <w:t>NL type</w:t>
            </w:r>
          </w:p>
        </w:tc>
      </w:tr>
      <w:tr w:rsidR="007C2495" w:rsidRPr="00816C4A" w:rsidTr="000634A6">
        <w:tblPrEx>
          <w:tblCellMar>
            <w:top w:w="0" w:type="dxa"/>
            <w:bottom w:w="0" w:type="dxa"/>
          </w:tblCellMar>
        </w:tblPrEx>
        <w:trPr>
          <w:trHeight w:val="284"/>
          <w:jc w:val="center"/>
        </w:trPr>
        <w:tc>
          <w:tcPr>
            <w:tcW w:w="3428"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r>
      <w:tr w:rsidR="007C2495" w:rsidRPr="00816C4A" w:rsidTr="000634A6">
        <w:tblPrEx>
          <w:tblCellMar>
            <w:top w:w="0" w:type="dxa"/>
            <w:bottom w:w="0" w:type="dxa"/>
          </w:tblCellMar>
        </w:tblPrEx>
        <w:trPr>
          <w:trHeight w:val="284"/>
          <w:jc w:val="center"/>
        </w:trPr>
        <w:tc>
          <w:tcPr>
            <w:tcW w:w="3428"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r>
      <w:tr w:rsidR="007C2495" w:rsidRPr="00816C4A" w:rsidTr="000634A6">
        <w:tblPrEx>
          <w:tblCellMar>
            <w:top w:w="0" w:type="dxa"/>
            <w:bottom w:w="0" w:type="dxa"/>
          </w:tblCellMar>
        </w:tblPrEx>
        <w:trPr>
          <w:trHeight w:val="284"/>
          <w:jc w:val="center"/>
        </w:trPr>
        <w:tc>
          <w:tcPr>
            <w:tcW w:w="3428"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r>
      <w:tr w:rsidR="007C2495" w:rsidRPr="00816C4A" w:rsidTr="000634A6">
        <w:tblPrEx>
          <w:tblCellMar>
            <w:top w:w="0" w:type="dxa"/>
            <w:bottom w:w="0" w:type="dxa"/>
          </w:tblCellMar>
        </w:tblPrEx>
        <w:trPr>
          <w:trHeight w:val="284"/>
          <w:jc w:val="center"/>
        </w:trPr>
        <w:tc>
          <w:tcPr>
            <w:tcW w:w="3428"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r>
      <w:tr w:rsidR="007C2495" w:rsidRPr="00816C4A" w:rsidTr="000634A6">
        <w:tblPrEx>
          <w:tblCellMar>
            <w:top w:w="0" w:type="dxa"/>
            <w:bottom w:w="0" w:type="dxa"/>
          </w:tblCellMar>
        </w:tblPrEx>
        <w:trPr>
          <w:trHeight w:val="284"/>
          <w:jc w:val="center"/>
        </w:trPr>
        <w:tc>
          <w:tcPr>
            <w:tcW w:w="3428"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r>
      <w:tr w:rsidR="007C2495" w:rsidRPr="00816C4A" w:rsidTr="000634A6">
        <w:tblPrEx>
          <w:tblCellMar>
            <w:top w:w="0" w:type="dxa"/>
            <w:bottom w:w="0" w:type="dxa"/>
          </w:tblCellMar>
        </w:tblPrEx>
        <w:trPr>
          <w:trHeight w:val="284"/>
          <w:jc w:val="center"/>
        </w:trPr>
        <w:tc>
          <w:tcPr>
            <w:tcW w:w="3428"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r>
      <w:tr w:rsidR="007C2495" w:rsidRPr="00816C4A" w:rsidTr="000634A6">
        <w:tblPrEx>
          <w:tblCellMar>
            <w:top w:w="0" w:type="dxa"/>
            <w:bottom w:w="0" w:type="dxa"/>
          </w:tblCellMar>
        </w:tblPrEx>
        <w:trPr>
          <w:trHeight w:val="284"/>
          <w:jc w:val="center"/>
        </w:trPr>
        <w:tc>
          <w:tcPr>
            <w:tcW w:w="3428"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r>
      <w:tr w:rsidR="007C2495" w:rsidRPr="00816C4A" w:rsidTr="000634A6">
        <w:tblPrEx>
          <w:tblCellMar>
            <w:top w:w="0" w:type="dxa"/>
            <w:bottom w:w="0" w:type="dxa"/>
          </w:tblCellMar>
        </w:tblPrEx>
        <w:trPr>
          <w:trHeight w:val="284"/>
          <w:jc w:val="center"/>
        </w:trPr>
        <w:tc>
          <w:tcPr>
            <w:tcW w:w="3428"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r>
      <w:tr w:rsidR="007C2495" w:rsidRPr="00816C4A" w:rsidTr="000634A6">
        <w:tblPrEx>
          <w:tblCellMar>
            <w:top w:w="0" w:type="dxa"/>
            <w:bottom w:w="0" w:type="dxa"/>
          </w:tblCellMar>
        </w:tblPrEx>
        <w:trPr>
          <w:trHeight w:val="284"/>
          <w:jc w:val="center"/>
        </w:trPr>
        <w:tc>
          <w:tcPr>
            <w:tcW w:w="3428"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ProSe Report</w:t>
            </w:r>
          </w:p>
        </w:tc>
        <w:tc>
          <w:tcPr>
            <w:tcW w:w="1138"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r>
      <w:tr w:rsidR="007C2495" w:rsidRPr="00816C4A" w:rsidTr="000634A6">
        <w:tblPrEx>
          <w:tblCellMar>
            <w:top w:w="0" w:type="dxa"/>
            <w:bottom w:w="0" w:type="dxa"/>
          </w:tblCellMar>
        </w:tblPrEx>
        <w:trPr>
          <w:cantSplit/>
          <w:jc w:val="center"/>
        </w:trPr>
        <w:tc>
          <w:tcPr>
            <w:tcW w:w="9122" w:type="dxa"/>
            <w:gridSpan w:val="6"/>
            <w:tcBorders>
              <w:top w:val="single" w:sz="4" w:space="0" w:color="auto"/>
              <w:left w:val="single" w:sz="6" w:space="0" w:color="auto"/>
              <w:bottom w:val="single" w:sz="4" w:space="0" w:color="auto"/>
            </w:tcBorders>
          </w:tcPr>
          <w:p w:rsidR="007C2495" w:rsidRPr="00816C4A" w:rsidRDefault="007C2495" w:rsidP="000634A6">
            <w:pPr>
              <w:pStyle w:val="TAL"/>
              <w:tabs>
                <w:tab w:val="left" w:pos="707"/>
              </w:tabs>
              <w:ind w:left="707" w:hanging="707"/>
            </w:pPr>
            <w:r w:rsidRPr="00816C4A">
              <w:t>Note 1:</w:t>
            </w:r>
            <w:r w:rsidRPr="00816C4A">
              <w:tab/>
              <w:t>"O" means proactive command is optional, No indication means that the proactive command is fully applicable.</w:t>
            </w:r>
          </w:p>
          <w:p w:rsidR="007C2495" w:rsidRPr="00816C4A" w:rsidRDefault="007C2495" w:rsidP="000634A6">
            <w:pPr>
              <w:pStyle w:val="TAL"/>
              <w:tabs>
                <w:tab w:val="left" w:pos="674"/>
              </w:tabs>
            </w:pPr>
            <w:r w:rsidRPr="00816C4A">
              <w:t>Note 2:</w:t>
            </w:r>
            <w:r w:rsidRPr="00816C4A">
              <w:tab/>
              <w:t>If an alpha identifier is provided by the UICC in the response, it shall be ignored by the terminal.</w:t>
            </w:r>
          </w:p>
        </w:tc>
      </w:tr>
    </w:tbl>
    <w:p w:rsidR="007C2495" w:rsidRPr="00816C4A" w:rsidDel="00641AF9" w:rsidRDefault="007C2495" w:rsidP="007C2495"/>
    <w:p w:rsidR="007C2495" w:rsidRPr="00816C4A" w:rsidRDefault="007C2495" w:rsidP="007C2495">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Change w:id="2806">
          <w:tblGrid>
            <w:gridCol w:w="3433"/>
            <w:gridCol w:w="1139"/>
            <w:gridCol w:w="1139"/>
            <w:gridCol w:w="1139"/>
            <w:gridCol w:w="1139"/>
            <w:gridCol w:w="1139"/>
          </w:tblGrid>
        </w:tblGridChange>
      </w:tblGrid>
      <w:tr w:rsidR="007C2495" w:rsidRPr="00816C4A" w:rsidTr="000634A6">
        <w:tblPrEx>
          <w:tblCellMar>
            <w:top w:w="0" w:type="dxa"/>
            <w:bottom w:w="0" w:type="dxa"/>
          </w:tblCellMar>
        </w:tblPrEx>
        <w:trPr>
          <w:trHeight w:val="284"/>
          <w:jc w:val="center"/>
        </w:trPr>
        <w:tc>
          <w:tcPr>
            <w:tcW w:w="3433" w:type="dxa"/>
            <w:tcBorders>
              <w:top w:val="single" w:sz="6" w:space="0" w:color="auto"/>
              <w:left w:val="single" w:sz="6" w:space="0" w:color="auto"/>
              <w:bottom w:val="nil"/>
              <w:right w:val="single" w:sz="6" w:space="0" w:color="auto"/>
            </w:tcBorders>
          </w:tcPr>
          <w:p w:rsidR="007C2495" w:rsidRPr="00816C4A" w:rsidRDefault="007C2495" w:rsidP="000634A6">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rsidR="007C2495" w:rsidRPr="00816C4A" w:rsidRDefault="007C2495" w:rsidP="000634A6">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rsidR="007C2495" w:rsidRPr="00816C4A" w:rsidRDefault="007C2495" w:rsidP="000634A6">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rsidR="007C2495" w:rsidRPr="00816C4A" w:rsidRDefault="007C2495" w:rsidP="000634A6">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rsidR="007C2495" w:rsidRPr="00816C4A" w:rsidRDefault="007C2495" w:rsidP="000634A6">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rsidR="007C2495" w:rsidRPr="00816C4A" w:rsidRDefault="007C2495" w:rsidP="000634A6">
            <w:pPr>
              <w:pStyle w:val="TAH"/>
              <w:rPr>
                <w:lang w:eastAsia="en-GB"/>
              </w:rPr>
            </w:pPr>
            <w:r w:rsidRPr="00816C4A">
              <w:rPr>
                <w:lang w:eastAsia="en-GB"/>
              </w:rPr>
              <w:t>NL type</w:t>
            </w:r>
          </w:p>
        </w:tc>
      </w:tr>
      <w:tr w:rsidR="007C2495" w:rsidRPr="00816C4A" w:rsidTr="000634A6">
        <w:tblPrEx>
          <w:tblCellMar>
            <w:top w:w="0" w:type="dxa"/>
            <w:bottom w:w="0" w:type="dxa"/>
          </w:tblCellMar>
        </w:tblPrEx>
        <w:trPr>
          <w:trHeight w:val="284"/>
          <w:jc w:val="center"/>
        </w:trPr>
        <w:tc>
          <w:tcPr>
            <w:tcW w:w="3433"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SEND SS</w:t>
            </w: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r>
      <w:tr w:rsidR="007C2495" w:rsidRPr="00816C4A" w:rsidTr="000634A6">
        <w:tblPrEx>
          <w:tblCellMar>
            <w:top w:w="0" w:type="dxa"/>
            <w:bottom w:w="0" w:type="dxa"/>
          </w:tblCellMar>
        </w:tblPrEx>
        <w:trPr>
          <w:trHeight w:val="284"/>
          <w:jc w:val="center"/>
        </w:trPr>
        <w:tc>
          <w:tcPr>
            <w:tcW w:w="3433"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r>
      <w:tr w:rsidR="007C2495" w:rsidRPr="00816C4A" w:rsidTr="000634A6">
        <w:tblPrEx>
          <w:tblCellMar>
            <w:top w:w="0" w:type="dxa"/>
            <w:bottom w:w="0" w:type="dxa"/>
          </w:tblCellMar>
        </w:tblPrEx>
        <w:trPr>
          <w:trHeight w:val="284"/>
          <w:jc w:val="center"/>
        </w:trPr>
        <w:tc>
          <w:tcPr>
            <w:tcW w:w="3433"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r>
      <w:tr w:rsidR="007C2495" w:rsidRPr="00816C4A" w:rsidTr="000634A6">
        <w:tblPrEx>
          <w:tblCellMar>
            <w:top w:w="0" w:type="dxa"/>
            <w:bottom w:w="0" w:type="dxa"/>
          </w:tblCellMar>
        </w:tblPrEx>
        <w:trPr>
          <w:trHeight w:val="284"/>
          <w:jc w:val="center"/>
        </w:trPr>
        <w:tc>
          <w:tcPr>
            <w:tcW w:w="3433" w:type="dxa"/>
            <w:tcBorders>
              <w:top w:val="single" w:sz="4" w:space="0" w:color="auto"/>
              <w:left w:val="single" w:sz="6" w:space="0" w:color="auto"/>
              <w:bottom w:val="nil"/>
              <w:right w:val="single" w:sz="6" w:space="0" w:color="auto"/>
            </w:tcBorders>
          </w:tcPr>
          <w:p w:rsidR="007C2495" w:rsidRPr="00816C4A" w:rsidRDefault="007C2495" w:rsidP="000634A6">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rsidR="007C2495" w:rsidRPr="00816C4A" w:rsidRDefault="007C2495" w:rsidP="000634A6">
            <w:pPr>
              <w:pStyle w:val="TAL"/>
              <w:jc w:val="center"/>
            </w:pPr>
          </w:p>
        </w:tc>
      </w:tr>
      <w:tr w:rsidR="007C2495" w:rsidRPr="00816C4A" w:rsidTr="000634A6">
        <w:tblPrEx>
          <w:tblCellMar>
            <w:top w:w="0" w:type="dxa"/>
            <w:bottom w:w="0" w:type="dxa"/>
          </w:tblCellMar>
        </w:tblPrEx>
        <w:trPr>
          <w:trHeight w:val="284"/>
          <w:jc w:val="center"/>
        </w:trPr>
        <w:tc>
          <w:tcPr>
            <w:tcW w:w="3433" w:type="dxa"/>
            <w:tcBorders>
              <w:top w:val="single" w:sz="4" w:space="0" w:color="auto"/>
              <w:left w:val="single" w:sz="6" w:space="0" w:color="auto"/>
              <w:bottom w:val="single" w:sz="4" w:space="0" w:color="auto"/>
              <w:right w:val="single" w:sz="6" w:space="0" w:color="auto"/>
            </w:tcBorders>
          </w:tcPr>
          <w:p w:rsidR="007C2495" w:rsidRPr="00816C4A" w:rsidRDefault="007C2495" w:rsidP="000634A6">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rsidR="007C2495" w:rsidRPr="00816C4A" w:rsidRDefault="007C2495" w:rsidP="000634A6">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single" w:sz="4" w:space="0" w:color="auto"/>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single" w:sz="4" w:space="0" w:color="auto"/>
              <w:right w:val="single" w:sz="6" w:space="0" w:color="auto"/>
            </w:tcBorders>
          </w:tcPr>
          <w:p w:rsidR="007C2495" w:rsidRPr="00816C4A" w:rsidRDefault="007C2495" w:rsidP="000634A6">
            <w:pPr>
              <w:pStyle w:val="TAL"/>
              <w:jc w:val="center"/>
            </w:pPr>
          </w:p>
        </w:tc>
        <w:tc>
          <w:tcPr>
            <w:tcW w:w="1139" w:type="dxa"/>
            <w:tcBorders>
              <w:top w:val="single" w:sz="4" w:space="0" w:color="auto"/>
              <w:left w:val="single" w:sz="6" w:space="0" w:color="auto"/>
              <w:bottom w:val="single" w:sz="4" w:space="0" w:color="auto"/>
              <w:right w:val="single" w:sz="6" w:space="0" w:color="auto"/>
            </w:tcBorders>
          </w:tcPr>
          <w:p w:rsidR="007C2495" w:rsidRPr="00816C4A" w:rsidRDefault="007C2495" w:rsidP="000634A6">
            <w:pPr>
              <w:pStyle w:val="TAL"/>
              <w:jc w:val="center"/>
            </w:pPr>
          </w:p>
        </w:tc>
      </w:tr>
      <w:tr w:rsidR="007C2495" w:rsidRPr="00816C4A" w:rsidTr="000634A6">
        <w:tblPrEx>
          <w:tblCellMar>
            <w:top w:w="0" w:type="dxa"/>
            <w:bottom w:w="0" w:type="dxa"/>
          </w:tblCellMar>
        </w:tblPrEx>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rsidR="007C2495" w:rsidRPr="00816C4A" w:rsidRDefault="007C2495" w:rsidP="000634A6">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rsidR="007C2495" w:rsidRPr="00816C4A" w:rsidRDefault="007C2495" w:rsidP="007C2495"/>
    <w:p w:rsidR="007C2495" w:rsidRPr="00816C4A" w:rsidRDefault="007C2495" w:rsidP="007C2495">
      <w:pPr>
        <w:pStyle w:val="Heading8"/>
      </w:pPr>
      <w:r w:rsidRPr="00816C4A">
        <w:br w:type="page"/>
      </w:r>
      <w:bookmarkStart w:id="2807" w:name="_Toc3201125"/>
      <w:bookmarkStart w:id="2808" w:name="_Toc20392868"/>
      <w:bookmarkStart w:id="2809" w:name="_Toc27774515"/>
      <w:bookmarkStart w:id="2810" w:name="_Toc44931330"/>
      <w:bookmarkStart w:id="2811" w:name="_Toc44932160"/>
      <w:bookmarkStart w:id="2812" w:name="_Toc44932640"/>
      <w:r w:rsidRPr="00816C4A">
        <w:lastRenderedPageBreak/>
        <w:t>Annex Q (normative):</w:t>
      </w:r>
      <w:r w:rsidRPr="00816C4A">
        <w:br/>
        <w:t>Default routing for USAT over AT interface</w:t>
      </w:r>
      <w:bookmarkEnd w:id="2807"/>
      <w:bookmarkEnd w:id="2808"/>
      <w:bookmarkEnd w:id="2809"/>
      <w:bookmarkEnd w:id="2810"/>
      <w:bookmarkEnd w:id="2811"/>
      <w:bookmarkEnd w:id="2812"/>
    </w:p>
    <w:p w:rsidR="007C2495" w:rsidRPr="00816C4A" w:rsidRDefault="007C2495" w:rsidP="007C2495">
      <w:pPr>
        <w:pStyle w:val="Heading2"/>
      </w:pPr>
      <w:bookmarkStart w:id="2813" w:name="_Toc3201126"/>
      <w:bookmarkStart w:id="2814" w:name="_Toc20392869"/>
      <w:bookmarkStart w:id="2815" w:name="_Toc27774516"/>
      <w:bookmarkStart w:id="2816" w:name="_Toc44931331"/>
      <w:bookmarkStart w:id="2817" w:name="_Toc44932161"/>
      <w:bookmarkStart w:id="2818" w:name="_Toc44932641"/>
      <w:r w:rsidRPr="00816C4A">
        <w:t>Q.0</w:t>
      </w:r>
      <w:r w:rsidRPr="00816C4A">
        <w:tab/>
        <w:t>3GPP-specific facilities</w:t>
      </w:r>
      <w:bookmarkEnd w:id="2813"/>
      <w:bookmarkEnd w:id="2814"/>
      <w:bookmarkEnd w:id="2815"/>
      <w:bookmarkEnd w:id="2816"/>
      <w:bookmarkEnd w:id="2817"/>
      <w:bookmarkEnd w:id="2818"/>
    </w:p>
    <w:p w:rsidR="007C2495" w:rsidRPr="00816C4A" w:rsidRDefault="007C2495" w:rsidP="007C2495">
      <w:r w:rsidRPr="00816C4A">
        <w:t>The provisions of ETSI TS 102 223 [32] Annex T apply with the extensions given below.</w:t>
      </w:r>
    </w:p>
    <w:p w:rsidR="007C2495" w:rsidRPr="00816C4A" w:rsidRDefault="007C2495" w:rsidP="007C2495">
      <w:r w:rsidRPr="00816C4A">
        <w:t>In addition to the facilities given in ETSI TS 102 223 [32], the facilities given in table Q.1 may be supported by multiple entities at the same time.</w:t>
      </w:r>
    </w:p>
    <w:p w:rsidR="007C2495" w:rsidRPr="00816C4A" w:rsidRDefault="007C2495" w:rsidP="007C2495">
      <w:pPr>
        <w:pStyle w:val="TH"/>
      </w:pPr>
      <w:r w:rsidRPr="00816C4A">
        <w:t>Table Q.1: Additional facilities that may be supported by multiple entities</w:t>
      </w:r>
    </w:p>
    <w:p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7C2495" w:rsidRPr="00816C4A" w:rsidTr="000634A6">
        <w:tblPrEx>
          <w:tblCellMar>
            <w:top w:w="0" w:type="dxa"/>
            <w:bottom w:w="0" w:type="dxa"/>
          </w:tblCellMar>
        </w:tblPrEx>
        <w:trPr>
          <w:tblHeader/>
          <w:jc w:val="center"/>
        </w:trPr>
        <w:tc>
          <w:tcPr>
            <w:tcW w:w="6796" w:type="dxa"/>
          </w:tcPr>
          <w:p w:rsidR="007C2495" w:rsidRPr="00816C4A" w:rsidRDefault="007C2495" w:rsidP="000634A6">
            <w:pPr>
              <w:pStyle w:val="TAH"/>
              <w:keepNext w:val="0"/>
              <w:keepLines w:val="0"/>
              <w:rPr>
                <w:lang w:eastAsia="en-GB"/>
              </w:rPr>
            </w:pPr>
            <w:r w:rsidRPr="00816C4A">
              <w:rPr>
                <w:lang w:eastAsia="en-GB"/>
              </w:rPr>
              <w:t>Facility</w:t>
            </w:r>
          </w:p>
        </w:tc>
        <w:tc>
          <w:tcPr>
            <w:tcW w:w="993" w:type="dxa"/>
          </w:tcPr>
          <w:p w:rsidR="007C2495" w:rsidRPr="00816C4A" w:rsidRDefault="007C2495" w:rsidP="000634A6">
            <w:pPr>
              <w:pStyle w:val="TAH"/>
              <w:keepNext w:val="0"/>
              <w:keepLines w:val="0"/>
              <w:rPr>
                <w:lang w:eastAsia="en-GB"/>
              </w:rPr>
            </w:pPr>
            <w:r w:rsidRPr="00816C4A">
              <w:rPr>
                <w:lang w:eastAsia="en-GB"/>
              </w:rPr>
              <w:t>Remarks</w:t>
            </w:r>
          </w:p>
        </w:tc>
      </w:tr>
      <w:tr w:rsidR="007C2495" w:rsidRPr="00816C4A" w:rsidTr="000634A6">
        <w:tblPrEx>
          <w:tblCellMar>
            <w:top w:w="0" w:type="dxa"/>
            <w:bottom w:w="0" w:type="dxa"/>
          </w:tblCellMar>
        </w:tblPrEx>
        <w:trPr>
          <w:jc w:val="center"/>
        </w:trPr>
        <w:tc>
          <w:tcPr>
            <w:tcW w:w="6796" w:type="dxa"/>
          </w:tcPr>
          <w:p w:rsidR="007C2495" w:rsidRPr="00816C4A" w:rsidRDefault="007C2495" w:rsidP="000634A6">
            <w:pPr>
              <w:pStyle w:val="TAL"/>
              <w:keepNext w:val="0"/>
              <w:keepLines w:val="0"/>
            </w:pPr>
            <w:r w:rsidRPr="00816C4A">
              <w:t>Proactive UICC: REFRESH</w:t>
            </w:r>
          </w:p>
        </w:tc>
        <w:tc>
          <w:tcPr>
            <w:tcW w:w="993" w:type="dxa"/>
          </w:tcPr>
          <w:p w:rsidR="007C2495" w:rsidRPr="00816C4A" w:rsidRDefault="007C2495" w:rsidP="000634A6">
            <w:pPr>
              <w:pStyle w:val="TAL"/>
              <w:keepNext w:val="0"/>
              <w:keepLines w:val="0"/>
              <w:jc w:val="center"/>
            </w:pPr>
          </w:p>
        </w:tc>
      </w:tr>
      <w:tr w:rsidR="007C2495" w:rsidRPr="00816C4A" w:rsidTr="000634A6">
        <w:tblPrEx>
          <w:tblCellMar>
            <w:top w:w="0" w:type="dxa"/>
            <w:bottom w:w="0" w:type="dxa"/>
          </w:tblCellMar>
        </w:tblPrEx>
        <w:trPr>
          <w:jc w:val="center"/>
        </w:trPr>
        <w:tc>
          <w:tcPr>
            <w:tcW w:w="6796" w:type="dxa"/>
          </w:tcPr>
          <w:p w:rsidR="007C2495" w:rsidRPr="00816C4A" w:rsidRDefault="007C2495" w:rsidP="000634A6">
            <w:pPr>
              <w:pStyle w:val="TAL"/>
              <w:keepNext w:val="0"/>
              <w:keepLines w:val="0"/>
            </w:pPr>
            <w:r w:rsidRPr="00816C4A">
              <w:t>Proactive UICC: SET UP EVENT LIST</w:t>
            </w:r>
          </w:p>
        </w:tc>
        <w:tc>
          <w:tcPr>
            <w:tcW w:w="993" w:type="dxa"/>
          </w:tcPr>
          <w:p w:rsidR="007C2495" w:rsidRPr="00816C4A" w:rsidRDefault="007C2495" w:rsidP="000634A6">
            <w:pPr>
              <w:pStyle w:val="TAL"/>
              <w:keepNext w:val="0"/>
              <w:keepLines w:val="0"/>
              <w:jc w:val="center"/>
            </w:pPr>
          </w:p>
        </w:tc>
      </w:tr>
      <w:tr w:rsidR="007C2495" w:rsidRPr="00816C4A" w:rsidTr="000634A6">
        <w:tblPrEx>
          <w:tblCellMar>
            <w:top w:w="0" w:type="dxa"/>
            <w:bottom w:w="0" w:type="dxa"/>
          </w:tblCellMar>
        </w:tblPrEx>
        <w:trPr>
          <w:jc w:val="center"/>
        </w:trPr>
        <w:tc>
          <w:tcPr>
            <w:tcW w:w="6796" w:type="dxa"/>
          </w:tcPr>
          <w:p w:rsidR="007C2495" w:rsidRPr="00816C4A" w:rsidRDefault="007C2495" w:rsidP="000634A6">
            <w:pPr>
              <w:pStyle w:val="TAL"/>
              <w:keepNext w:val="0"/>
              <w:keepLines w:val="0"/>
            </w:pPr>
            <w:r w:rsidRPr="00816C4A">
              <w:t>Event: Data available</w:t>
            </w:r>
          </w:p>
        </w:tc>
        <w:tc>
          <w:tcPr>
            <w:tcW w:w="993" w:type="dxa"/>
          </w:tcPr>
          <w:p w:rsidR="007C2495" w:rsidRPr="00816C4A" w:rsidRDefault="007C2495" w:rsidP="000634A6">
            <w:pPr>
              <w:pStyle w:val="TAL"/>
              <w:keepNext w:val="0"/>
              <w:keepLines w:val="0"/>
              <w:jc w:val="center"/>
            </w:pPr>
            <w:r w:rsidRPr="00816C4A">
              <w:t>Note 2</w:t>
            </w:r>
          </w:p>
        </w:tc>
      </w:tr>
      <w:tr w:rsidR="007C2495" w:rsidRPr="00816C4A" w:rsidTr="000634A6">
        <w:tblPrEx>
          <w:tblCellMar>
            <w:top w:w="0" w:type="dxa"/>
            <w:bottom w:w="0" w:type="dxa"/>
          </w:tblCellMar>
        </w:tblPrEx>
        <w:trPr>
          <w:jc w:val="center"/>
        </w:trPr>
        <w:tc>
          <w:tcPr>
            <w:tcW w:w="6796" w:type="dxa"/>
          </w:tcPr>
          <w:p w:rsidR="007C2495" w:rsidRPr="00816C4A" w:rsidRDefault="007C2495" w:rsidP="000634A6">
            <w:pPr>
              <w:pStyle w:val="TAL"/>
              <w:keepNext w:val="0"/>
              <w:keepLines w:val="0"/>
            </w:pPr>
            <w:r w:rsidRPr="00816C4A">
              <w:t>Event: Channel status</w:t>
            </w:r>
          </w:p>
        </w:tc>
        <w:tc>
          <w:tcPr>
            <w:tcW w:w="993" w:type="dxa"/>
          </w:tcPr>
          <w:p w:rsidR="007C2495" w:rsidRPr="00816C4A" w:rsidRDefault="007C2495" w:rsidP="000634A6">
            <w:pPr>
              <w:pStyle w:val="TAL"/>
              <w:keepNext w:val="0"/>
              <w:keepLines w:val="0"/>
              <w:jc w:val="center"/>
            </w:pPr>
            <w:r w:rsidRPr="00816C4A">
              <w:t>Note 2</w:t>
            </w:r>
          </w:p>
        </w:tc>
      </w:tr>
      <w:tr w:rsidR="007C2495" w:rsidRPr="00816C4A" w:rsidTr="000634A6">
        <w:tblPrEx>
          <w:tblCellMar>
            <w:top w:w="0" w:type="dxa"/>
            <w:bottom w:w="0" w:type="dxa"/>
          </w:tblCellMar>
        </w:tblPrEx>
        <w:trPr>
          <w:jc w:val="center"/>
        </w:trPr>
        <w:tc>
          <w:tcPr>
            <w:tcW w:w="6796" w:type="dxa"/>
          </w:tcPr>
          <w:p w:rsidR="007C2495" w:rsidRPr="00816C4A" w:rsidRDefault="007C2495" w:rsidP="000634A6">
            <w:pPr>
              <w:pStyle w:val="TAL"/>
              <w:keepNext w:val="0"/>
              <w:keepLines w:val="0"/>
            </w:pPr>
            <w:r w:rsidRPr="00816C4A">
              <w:t>Event: Local connection</w:t>
            </w:r>
          </w:p>
        </w:tc>
        <w:tc>
          <w:tcPr>
            <w:tcW w:w="993" w:type="dxa"/>
          </w:tcPr>
          <w:p w:rsidR="007C2495" w:rsidRPr="00816C4A" w:rsidRDefault="007C2495" w:rsidP="000634A6">
            <w:pPr>
              <w:pStyle w:val="TAL"/>
              <w:keepNext w:val="0"/>
              <w:keepLines w:val="0"/>
              <w:jc w:val="center"/>
            </w:pPr>
            <w:r w:rsidRPr="00816C4A">
              <w:t>Note 2</w:t>
            </w:r>
          </w:p>
        </w:tc>
      </w:tr>
      <w:tr w:rsidR="007C2495" w:rsidRPr="00816C4A" w:rsidTr="000634A6">
        <w:tblPrEx>
          <w:tblCellMar>
            <w:top w:w="0" w:type="dxa"/>
            <w:bottom w:w="0" w:type="dxa"/>
          </w:tblCellMar>
        </w:tblPrEx>
        <w:trPr>
          <w:jc w:val="center"/>
        </w:trPr>
        <w:tc>
          <w:tcPr>
            <w:tcW w:w="6796" w:type="dxa"/>
          </w:tcPr>
          <w:p w:rsidR="007C2495" w:rsidRPr="00816C4A" w:rsidRDefault="007C2495" w:rsidP="000634A6">
            <w:pPr>
              <w:pStyle w:val="TAL"/>
              <w:keepNext w:val="0"/>
              <w:keepLines w:val="0"/>
            </w:pPr>
            <w:r w:rsidRPr="00816C4A">
              <w:t>Proactive UICC: OPEN CHANNEL</w:t>
            </w:r>
          </w:p>
        </w:tc>
        <w:tc>
          <w:tcPr>
            <w:tcW w:w="993" w:type="dxa"/>
          </w:tcPr>
          <w:p w:rsidR="007C2495" w:rsidRPr="00816C4A" w:rsidRDefault="007C2495" w:rsidP="000634A6">
            <w:pPr>
              <w:pStyle w:val="TAL"/>
              <w:keepNext w:val="0"/>
              <w:keepLines w:val="0"/>
              <w:jc w:val="center"/>
            </w:pPr>
            <w:r w:rsidRPr="00816C4A">
              <w:t>Note 1</w:t>
            </w:r>
          </w:p>
        </w:tc>
      </w:tr>
      <w:tr w:rsidR="007C2495" w:rsidRPr="00816C4A" w:rsidTr="000634A6">
        <w:tblPrEx>
          <w:tblCellMar>
            <w:top w:w="0" w:type="dxa"/>
            <w:bottom w:w="0" w:type="dxa"/>
          </w:tblCellMar>
        </w:tblPrEx>
        <w:trPr>
          <w:jc w:val="center"/>
        </w:trPr>
        <w:tc>
          <w:tcPr>
            <w:tcW w:w="6796" w:type="dxa"/>
          </w:tcPr>
          <w:p w:rsidR="007C2495" w:rsidRPr="00816C4A" w:rsidRDefault="007C2495" w:rsidP="000634A6">
            <w:pPr>
              <w:pStyle w:val="TAL"/>
              <w:keepNext w:val="0"/>
              <w:keepLines w:val="0"/>
            </w:pPr>
            <w:r w:rsidRPr="00816C4A">
              <w:t>Proactive UICC: CLOSE CHANNEL</w:t>
            </w:r>
          </w:p>
        </w:tc>
        <w:tc>
          <w:tcPr>
            <w:tcW w:w="993" w:type="dxa"/>
          </w:tcPr>
          <w:p w:rsidR="007C2495" w:rsidRPr="00816C4A" w:rsidRDefault="007C2495" w:rsidP="000634A6">
            <w:pPr>
              <w:pStyle w:val="TAL"/>
              <w:keepNext w:val="0"/>
              <w:keepLines w:val="0"/>
              <w:jc w:val="center"/>
            </w:pPr>
            <w:r w:rsidRPr="00816C4A">
              <w:t>Note 2</w:t>
            </w:r>
          </w:p>
        </w:tc>
      </w:tr>
      <w:tr w:rsidR="007C2495" w:rsidRPr="00816C4A" w:rsidTr="000634A6">
        <w:tblPrEx>
          <w:tblCellMar>
            <w:top w:w="0" w:type="dxa"/>
            <w:bottom w:w="0" w:type="dxa"/>
          </w:tblCellMar>
        </w:tblPrEx>
        <w:trPr>
          <w:jc w:val="center"/>
        </w:trPr>
        <w:tc>
          <w:tcPr>
            <w:tcW w:w="6796" w:type="dxa"/>
          </w:tcPr>
          <w:p w:rsidR="007C2495" w:rsidRPr="00816C4A" w:rsidRDefault="007C2495" w:rsidP="000634A6">
            <w:pPr>
              <w:pStyle w:val="TAL"/>
              <w:keepNext w:val="0"/>
              <w:keepLines w:val="0"/>
            </w:pPr>
            <w:r w:rsidRPr="00816C4A">
              <w:t>Proactive UICC: RECEIVE DATA</w:t>
            </w:r>
          </w:p>
        </w:tc>
        <w:tc>
          <w:tcPr>
            <w:tcW w:w="993" w:type="dxa"/>
          </w:tcPr>
          <w:p w:rsidR="007C2495" w:rsidRPr="00816C4A" w:rsidRDefault="007C2495" w:rsidP="000634A6">
            <w:pPr>
              <w:pStyle w:val="TAL"/>
              <w:keepNext w:val="0"/>
              <w:keepLines w:val="0"/>
              <w:jc w:val="center"/>
            </w:pPr>
            <w:r w:rsidRPr="00816C4A">
              <w:t>Note 2</w:t>
            </w:r>
          </w:p>
        </w:tc>
      </w:tr>
      <w:tr w:rsidR="007C2495" w:rsidRPr="00816C4A" w:rsidTr="000634A6">
        <w:tblPrEx>
          <w:tblCellMar>
            <w:top w:w="0" w:type="dxa"/>
            <w:bottom w:w="0" w:type="dxa"/>
          </w:tblCellMar>
        </w:tblPrEx>
        <w:trPr>
          <w:jc w:val="center"/>
        </w:trPr>
        <w:tc>
          <w:tcPr>
            <w:tcW w:w="6796" w:type="dxa"/>
          </w:tcPr>
          <w:p w:rsidR="007C2495" w:rsidRPr="00816C4A" w:rsidRDefault="007C2495" w:rsidP="000634A6">
            <w:pPr>
              <w:pStyle w:val="TAL"/>
              <w:keepNext w:val="0"/>
              <w:keepLines w:val="0"/>
            </w:pPr>
            <w:r w:rsidRPr="00816C4A">
              <w:t>Proactive UICC: SEND DATA</w:t>
            </w:r>
          </w:p>
        </w:tc>
        <w:tc>
          <w:tcPr>
            <w:tcW w:w="993" w:type="dxa"/>
          </w:tcPr>
          <w:p w:rsidR="007C2495" w:rsidRPr="00816C4A" w:rsidRDefault="007C2495" w:rsidP="000634A6">
            <w:pPr>
              <w:pStyle w:val="TAL"/>
              <w:keepNext w:val="0"/>
              <w:keepLines w:val="0"/>
              <w:jc w:val="center"/>
            </w:pPr>
            <w:r w:rsidRPr="00816C4A">
              <w:t>Note 2</w:t>
            </w:r>
          </w:p>
        </w:tc>
      </w:tr>
      <w:tr w:rsidR="007C2495" w:rsidRPr="00816C4A" w:rsidTr="000634A6">
        <w:tblPrEx>
          <w:tblCellMar>
            <w:top w:w="0" w:type="dxa"/>
            <w:bottom w:w="0" w:type="dxa"/>
          </w:tblCellMar>
        </w:tblPrEx>
        <w:trPr>
          <w:jc w:val="center"/>
        </w:trPr>
        <w:tc>
          <w:tcPr>
            <w:tcW w:w="6796" w:type="dxa"/>
          </w:tcPr>
          <w:p w:rsidR="007C2495" w:rsidRPr="00816C4A" w:rsidRDefault="007C2495" w:rsidP="000634A6">
            <w:pPr>
              <w:pStyle w:val="TAL"/>
              <w:keepNext w:val="0"/>
              <w:keepLines w:val="0"/>
            </w:pPr>
            <w:r w:rsidRPr="00816C4A">
              <w:t>Proactive UICC: GET CHANNEL STATUS</w:t>
            </w:r>
          </w:p>
        </w:tc>
        <w:tc>
          <w:tcPr>
            <w:tcW w:w="993" w:type="dxa"/>
          </w:tcPr>
          <w:p w:rsidR="007C2495" w:rsidRPr="00816C4A" w:rsidRDefault="007C2495" w:rsidP="000634A6">
            <w:pPr>
              <w:pStyle w:val="TAL"/>
              <w:keepNext w:val="0"/>
              <w:keepLines w:val="0"/>
              <w:jc w:val="center"/>
            </w:pPr>
            <w:r w:rsidRPr="00816C4A">
              <w:t>Note 2</w:t>
            </w:r>
          </w:p>
        </w:tc>
      </w:tr>
      <w:tr w:rsidR="007C2495" w:rsidRPr="00816C4A" w:rsidTr="000634A6">
        <w:tblPrEx>
          <w:tblCellMar>
            <w:top w:w="0" w:type="dxa"/>
            <w:bottom w:w="0" w:type="dxa"/>
          </w:tblCellMar>
        </w:tblPrEx>
        <w:trPr>
          <w:jc w:val="center"/>
        </w:trPr>
        <w:tc>
          <w:tcPr>
            <w:tcW w:w="6796" w:type="dxa"/>
          </w:tcPr>
          <w:p w:rsidR="007C2495" w:rsidRPr="00816C4A" w:rsidRDefault="007C2495" w:rsidP="000634A6">
            <w:pPr>
              <w:pStyle w:val="TAL"/>
              <w:keepNext w:val="0"/>
              <w:keepLines w:val="0"/>
            </w:pPr>
            <w:r w:rsidRPr="00816C4A">
              <w:t>Proactive UICC: SERVICE SEARCH</w:t>
            </w:r>
          </w:p>
        </w:tc>
        <w:tc>
          <w:tcPr>
            <w:tcW w:w="993" w:type="dxa"/>
          </w:tcPr>
          <w:p w:rsidR="007C2495" w:rsidRPr="00816C4A" w:rsidRDefault="007C2495" w:rsidP="000634A6">
            <w:pPr>
              <w:pStyle w:val="TAL"/>
              <w:keepNext w:val="0"/>
              <w:keepLines w:val="0"/>
              <w:jc w:val="center"/>
            </w:pPr>
            <w:r w:rsidRPr="00816C4A">
              <w:t>Note 2</w:t>
            </w:r>
          </w:p>
        </w:tc>
      </w:tr>
      <w:tr w:rsidR="007C2495" w:rsidRPr="00816C4A" w:rsidTr="000634A6">
        <w:tblPrEx>
          <w:tblCellMar>
            <w:top w:w="0" w:type="dxa"/>
            <w:bottom w:w="0" w:type="dxa"/>
          </w:tblCellMar>
        </w:tblPrEx>
        <w:trPr>
          <w:jc w:val="center"/>
        </w:trPr>
        <w:tc>
          <w:tcPr>
            <w:tcW w:w="6796" w:type="dxa"/>
          </w:tcPr>
          <w:p w:rsidR="007C2495" w:rsidRPr="00816C4A" w:rsidRDefault="007C2495" w:rsidP="000634A6">
            <w:pPr>
              <w:pStyle w:val="TAL"/>
              <w:keepNext w:val="0"/>
              <w:keepLines w:val="0"/>
            </w:pPr>
            <w:r w:rsidRPr="00816C4A">
              <w:t>Proactive UICC: GET SERVICE INFORMATION</w:t>
            </w:r>
          </w:p>
        </w:tc>
        <w:tc>
          <w:tcPr>
            <w:tcW w:w="993" w:type="dxa"/>
          </w:tcPr>
          <w:p w:rsidR="007C2495" w:rsidRPr="00816C4A" w:rsidRDefault="007C2495" w:rsidP="000634A6">
            <w:pPr>
              <w:pStyle w:val="TAL"/>
              <w:keepNext w:val="0"/>
              <w:keepLines w:val="0"/>
              <w:jc w:val="center"/>
            </w:pPr>
            <w:r w:rsidRPr="00816C4A">
              <w:t>Note 2</w:t>
            </w:r>
          </w:p>
        </w:tc>
      </w:tr>
      <w:tr w:rsidR="007C2495" w:rsidRPr="00816C4A" w:rsidTr="000634A6">
        <w:tblPrEx>
          <w:tblCellMar>
            <w:top w:w="0" w:type="dxa"/>
            <w:bottom w:w="0" w:type="dxa"/>
          </w:tblCellMar>
        </w:tblPrEx>
        <w:trPr>
          <w:jc w:val="center"/>
        </w:trPr>
        <w:tc>
          <w:tcPr>
            <w:tcW w:w="6796" w:type="dxa"/>
          </w:tcPr>
          <w:p w:rsidR="007C2495" w:rsidRPr="00816C4A" w:rsidRDefault="007C2495" w:rsidP="000634A6">
            <w:pPr>
              <w:pStyle w:val="TAL"/>
              <w:keepNext w:val="0"/>
              <w:keepLines w:val="0"/>
            </w:pPr>
            <w:r w:rsidRPr="00816C4A">
              <w:t>Proactive UICC: DECLARE SERVICE</w:t>
            </w:r>
          </w:p>
        </w:tc>
        <w:tc>
          <w:tcPr>
            <w:tcW w:w="993" w:type="dxa"/>
          </w:tcPr>
          <w:p w:rsidR="007C2495" w:rsidRPr="00816C4A" w:rsidRDefault="007C2495" w:rsidP="000634A6">
            <w:pPr>
              <w:pStyle w:val="TAL"/>
              <w:keepNext w:val="0"/>
              <w:keepLines w:val="0"/>
              <w:jc w:val="center"/>
            </w:pPr>
            <w:r w:rsidRPr="00816C4A">
              <w:t>Note 2</w:t>
            </w:r>
          </w:p>
        </w:tc>
      </w:tr>
      <w:tr w:rsidR="007C2495" w:rsidRPr="00816C4A" w:rsidTr="000634A6">
        <w:tblPrEx>
          <w:tblCellMar>
            <w:top w:w="0" w:type="dxa"/>
            <w:bottom w:w="0" w:type="dxa"/>
          </w:tblCellMar>
        </w:tblPrEx>
        <w:trPr>
          <w:jc w:val="center"/>
        </w:trPr>
        <w:tc>
          <w:tcPr>
            <w:tcW w:w="6796" w:type="dxa"/>
          </w:tcPr>
          <w:p w:rsidR="007C2495" w:rsidRPr="00816C4A" w:rsidRDefault="007C2495" w:rsidP="000634A6">
            <w:pPr>
              <w:pStyle w:val="TAL"/>
              <w:keepNext w:val="0"/>
              <w:keepLines w:val="0"/>
            </w:pPr>
            <w:r w:rsidRPr="00816C4A">
              <w:t>Number of channels supported by terminal</w:t>
            </w:r>
          </w:p>
        </w:tc>
        <w:tc>
          <w:tcPr>
            <w:tcW w:w="993" w:type="dxa"/>
          </w:tcPr>
          <w:p w:rsidR="007C2495" w:rsidRPr="00816C4A" w:rsidRDefault="007C2495" w:rsidP="000634A6">
            <w:pPr>
              <w:pStyle w:val="TAL"/>
              <w:keepNext w:val="0"/>
              <w:keepLines w:val="0"/>
              <w:jc w:val="center"/>
            </w:pPr>
            <w:r w:rsidRPr="00816C4A">
              <w:t>Note 3</w:t>
            </w:r>
          </w:p>
        </w:tc>
      </w:tr>
      <w:tr w:rsidR="007C2495" w:rsidRPr="00816C4A" w:rsidTr="000634A6">
        <w:tblPrEx>
          <w:tblCellMar>
            <w:top w:w="0" w:type="dxa"/>
            <w:bottom w:w="0" w:type="dxa"/>
          </w:tblCellMar>
        </w:tblPrEx>
        <w:trPr>
          <w:jc w:val="center"/>
        </w:trPr>
        <w:tc>
          <w:tcPr>
            <w:tcW w:w="6796" w:type="dxa"/>
          </w:tcPr>
          <w:p w:rsidR="007C2495" w:rsidRPr="00816C4A" w:rsidRDefault="007C2495" w:rsidP="000634A6">
            <w:pPr>
              <w:pStyle w:val="TAL"/>
              <w:keepNext w:val="0"/>
              <w:keepLines w:val="0"/>
            </w:pPr>
            <w:r w:rsidRPr="00816C4A">
              <w:t>TCP, UICC in client mode, remote connection</w:t>
            </w:r>
          </w:p>
        </w:tc>
        <w:tc>
          <w:tcPr>
            <w:tcW w:w="993" w:type="dxa"/>
          </w:tcPr>
          <w:p w:rsidR="007C2495" w:rsidRPr="00816C4A" w:rsidRDefault="007C2495" w:rsidP="000634A6">
            <w:pPr>
              <w:pStyle w:val="TAL"/>
              <w:keepNext w:val="0"/>
              <w:keepLines w:val="0"/>
              <w:jc w:val="center"/>
            </w:pPr>
            <w:r w:rsidRPr="00816C4A">
              <w:t>Note 2</w:t>
            </w:r>
          </w:p>
        </w:tc>
      </w:tr>
      <w:tr w:rsidR="007C2495" w:rsidRPr="00816C4A" w:rsidTr="000634A6">
        <w:tblPrEx>
          <w:tblCellMar>
            <w:top w:w="0" w:type="dxa"/>
            <w:bottom w:w="0" w:type="dxa"/>
          </w:tblCellMar>
        </w:tblPrEx>
        <w:trPr>
          <w:jc w:val="center"/>
        </w:trPr>
        <w:tc>
          <w:tcPr>
            <w:tcW w:w="6796" w:type="dxa"/>
          </w:tcPr>
          <w:p w:rsidR="007C2495" w:rsidRPr="00816C4A" w:rsidRDefault="007C2495" w:rsidP="000634A6">
            <w:pPr>
              <w:pStyle w:val="TAL"/>
              <w:keepNext w:val="0"/>
              <w:keepLines w:val="0"/>
            </w:pPr>
            <w:r w:rsidRPr="00816C4A">
              <w:t xml:space="preserve">UDP, UICC in client mode, remote connection </w:t>
            </w:r>
          </w:p>
        </w:tc>
        <w:tc>
          <w:tcPr>
            <w:tcW w:w="993" w:type="dxa"/>
          </w:tcPr>
          <w:p w:rsidR="007C2495" w:rsidRPr="00816C4A" w:rsidRDefault="007C2495" w:rsidP="000634A6">
            <w:pPr>
              <w:pStyle w:val="TAL"/>
              <w:keepNext w:val="0"/>
              <w:keepLines w:val="0"/>
              <w:jc w:val="center"/>
            </w:pPr>
            <w:r w:rsidRPr="00816C4A">
              <w:t>Note 2</w:t>
            </w:r>
          </w:p>
        </w:tc>
      </w:tr>
      <w:tr w:rsidR="007C2495" w:rsidRPr="00816C4A" w:rsidTr="000634A6">
        <w:tblPrEx>
          <w:tblCellMar>
            <w:top w:w="0" w:type="dxa"/>
            <w:bottom w:w="0" w:type="dxa"/>
          </w:tblCellMar>
        </w:tblPrEx>
        <w:trPr>
          <w:jc w:val="center"/>
        </w:trPr>
        <w:tc>
          <w:tcPr>
            <w:tcW w:w="7789" w:type="dxa"/>
            <w:gridSpan w:val="2"/>
          </w:tcPr>
          <w:p w:rsidR="007C2495" w:rsidRPr="00816C4A" w:rsidRDefault="007C2495" w:rsidP="000634A6">
            <w:pPr>
              <w:pStyle w:val="TAL"/>
              <w:tabs>
                <w:tab w:val="left" w:pos="707"/>
              </w:tabs>
              <w:ind w:left="707" w:hanging="707"/>
            </w:pPr>
            <w:r w:rsidRPr="00816C4A">
              <w:t>Note 1:</w:t>
            </w:r>
            <w:r w:rsidRPr="00816C4A">
              <w:tab/>
              <w:t>Uniqueness is provided by means of the bearer type.</w:t>
            </w:r>
          </w:p>
          <w:p w:rsidR="007C2495" w:rsidRPr="00816C4A" w:rsidRDefault="007C2495" w:rsidP="000634A6">
            <w:pPr>
              <w:pStyle w:val="TAL"/>
              <w:tabs>
                <w:tab w:val="left" w:pos="707"/>
              </w:tabs>
              <w:ind w:left="707" w:hanging="707"/>
            </w:pPr>
            <w:r w:rsidRPr="00816C4A">
              <w:t>Note 2:</w:t>
            </w:r>
            <w:r w:rsidRPr="00816C4A">
              <w:tab/>
              <w:t>Uniqueness is provided by means of the channel identifier.</w:t>
            </w:r>
          </w:p>
          <w:p w:rsidR="007C2495" w:rsidRPr="00816C4A" w:rsidRDefault="007C2495" w:rsidP="000634A6">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rsidR="007C2495" w:rsidRPr="00816C4A" w:rsidRDefault="007C2495" w:rsidP="007C2495"/>
    <w:p w:rsidR="007C2495" w:rsidRPr="00816C4A" w:rsidRDefault="007C2495" w:rsidP="007C2495">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rsidR="007C2495" w:rsidRPr="00816C4A" w:rsidRDefault="007C2495" w:rsidP="007C2495">
      <w:pPr/>
      <w:r w:rsidRPr="00816C4A">
        <w:sym w:font="Wingdings" w:char="F09F"/>
      </w:r>
      <w:r w:rsidRPr="00816C4A">
        <w:tab/>
        <w:t>PROVIDE LOCAL INFORMATION (MCC, MNC, LAC/TAC, Cell Identity and Extended Cell Identity)</w:t>
      </w:r>
    </w:p>
    <w:p w:rsidR="007C2495" w:rsidRPr="00816C4A" w:rsidRDefault="007C2495" w:rsidP="007C2495">
      <w:pPr/>
      <w:r w:rsidRPr="00816C4A">
        <w:sym w:font="Wingdings" w:char="F09F"/>
      </w:r>
      <w:r w:rsidRPr="00816C4A">
        <w:tab/>
        <w:t>PROVIDE LOCAL INFORMATION (NMR)</w:t>
      </w:r>
    </w:p>
    <w:p w:rsidR="007C2495" w:rsidRPr="00816C4A" w:rsidRDefault="007C2495" w:rsidP="007C2495">
      <w:pPr/>
      <w:r w:rsidRPr="00816C4A">
        <w:sym w:font="Wingdings" w:char="F09F"/>
      </w:r>
      <w:r w:rsidRPr="00816C4A">
        <w:tab/>
        <w:t>POLL INTERVAL</w:t>
      </w:r>
    </w:p>
    <w:p w:rsidR="007C2495" w:rsidRPr="00816C4A" w:rsidRDefault="007C2495" w:rsidP="007C2495">
      <w:pPr/>
      <w:r w:rsidRPr="00816C4A">
        <w:sym w:font="Wingdings" w:char="F09F"/>
      </w:r>
      <w:r w:rsidRPr="00816C4A">
        <w:tab/>
        <w:t>POLLING OFF</w:t>
      </w:r>
    </w:p>
    <w:p w:rsidR="007C2495" w:rsidRPr="00816C4A" w:rsidRDefault="007C2495" w:rsidP="007C2495">
      <w:pPr/>
      <w:r w:rsidRPr="00816C4A">
        <w:sym w:font="Wingdings" w:char="F09F"/>
      </w:r>
      <w:r w:rsidRPr="00816C4A">
        <w:tab/>
        <w:t>PROVIDE LOCAL INFORMATION (IMEI)</w:t>
      </w:r>
    </w:p>
    <w:p w:rsidR="007C2495" w:rsidRPr="00816C4A" w:rsidRDefault="007C2495" w:rsidP="007C2495">
      <w:pPr/>
      <w:r w:rsidRPr="00816C4A">
        <w:sym w:font="Wingdings" w:char="F09F"/>
      </w:r>
      <w:r w:rsidRPr="00816C4A">
        <w:tab/>
        <w:t>PROVIDE LOCAL INFORMATION (IMEISV)</w:t>
      </w:r>
    </w:p>
    <w:p w:rsidR="007C2495" w:rsidRPr="00816C4A" w:rsidRDefault="007C2495" w:rsidP="007C2495">
      <w:pPr/>
      <w:r w:rsidRPr="00816C4A">
        <w:sym w:font="Wingdings" w:char="F09F"/>
      </w:r>
      <w:r w:rsidRPr="00816C4A">
        <w:tab/>
        <w:t>PROVIDE LOCAL INFORMATION (Search Mode change)</w:t>
      </w:r>
    </w:p>
    <w:p w:rsidR="007C2495" w:rsidRPr="00816C4A" w:rsidRDefault="007C2495" w:rsidP="007C2495">
      <w:pPr/>
      <w:r w:rsidRPr="00816C4A">
        <w:sym w:font="Wingdings" w:char="F09F"/>
      </w:r>
      <w:r w:rsidRPr="00816C4A">
        <w:tab/>
        <w:t>PROVIDE LOCAL INFORMATION (NMR(UTRAN/E-UTRAN))</w:t>
      </w:r>
    </w:p>
    <w:p w:rsidR="007C2495" w:rsidRPr="00816C4A" w:rsidRDefault="007C2495" w:rsidP="007C2495">
      <w:pPr>
        <w:pStyle w:val="Heading2"/>
      </w:pPr>
      <w:bookmarkStart w:id="2819" w:name="_Toc3201127"/>
      <w:bookmarkStart w:id="2820" w:name="_Toc20392870"/>
      <w:bookmarkStart w:id="2821" w:name="_Toc27774517"/>
      <w:bookmarkStart w:id="2822" w:name="_Toc44931332"/>
      <w:bookmarkStart w:id="2823" w:name="_Toc44932162"/>
      <w:bookmarkStart w:id="2824" w:name="_Toc44932642"/>
      <w:r w:rsidRPr="00816C4A">
        <w:t>Q.1</w:t>
      </w:r>
      <w:r w:rsidRPr="00816C4A">
        <w:tab/>
        <w:t>Default routing mechanism</w:t>
      </w:r>
      <w:bookmarkEnd w:id="2819"/>
      <w:bookmarkEnd w:id="2820"/>
      <w:bookmarkEnd w:id="2821"/>
      <w:bookmarkEnd w:id="2822"/>
      <w:bookmarkEnd w:id="2823"/>
      <w:bookmarkEnd w:id="2824"/>
    </w:p>
    <w:p w:rsidR="007C2495" w:rsidRPr="00816C4A" w:rsidRDefault="007C2495" w:rsidP="007C2495">
      <w:r w:rsidRPr="00816C4A">
        <w:t>In addition to the mechanism defined in ETSI TS 102 223 [32], the MT shall route USAT commands as follows:</w:t>
      </w:r>
    </w:p>
    <w:p w:rsidR="007C2495" w:rsidRPr="00816C4A" w:rsidRDefault="007C2495" w:rsidP="007C2495">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rsidR="007C2495" w:rsidRPr="00816C4A" w:rsidRDefault="007C2495" w:rsidP="007C2495">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rsidR="007C2495" w:rsidRPr="00816C4A" w:rsidRDefault="007C2495" w:rsidP="007C2495">
      <w:pPr>
        <w:pStyle w:val="B2"/>
      </w:pPr>
      <w:r>
        <w:t>-</w:t>
      </w:r>
      <w:r>
        <w:tab/>
      </w:r>
      <w:r w:rsidRPr="00816C4A">
        <w:t>If the MT is capable of setting up the MT events, the list of TE events shall be forwarded to the TE and the TE shall send its TERMINAL RESPONSE.</w:t>
      </w:r>
    </w:p>
    <w:p w:rsidR="007C2495" w:rsidRPr="00816C4A" w:rsidRDefault="007C2495" w:rsidP="007C2495">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rsidR="007C2495" w:rsidRPr="00816C4A" w:rsidRDefault="007C2495" w:rsidP="007C2495">
      <w:pPr>
        <w:pStyle w:val="B2"/>
      </w:pPr>
      <w:r>
        <w:t>-</w:t>
      </w:r>
      <w:r>
        <w:tab/>
      </w:r>
      <w:r w:rsidRPr="00816C4A">
        <w:t>If the TE reports that it is currently unable to process command or the command failed, the MT shall report this in the TERMINAL RESPONSE.</w:t>
      </w:r>
    </w:p>
    <w:p w:rsidR="007C2495" w:rsidRPr="00816C4A" w:rsidRDefault="007C2495" w:rsidP="007C2495">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rsidR="007C2495" w:rsidRPr="00816C4A" w:rsidRDefault="007C2495" w:rsidP="007C2495">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rsidR="007C2495" w:rsidRPr="00816C4A" w:rsidRDefault="007C2495" w:rsidP="007C2495">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rsidR="007C2495" w:rsidRPr="00816C4A" w:rsidRDefault="007C2495" w:rsidP="007C2495">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rsidR="007C2495" w:rsidRPr="00816C4A" w:rsidRDefault="007C2495" w:rsidP="007C2495">
      <w:pPr>
        <w:pStyle w:val="B2"/>
      </w:pPr>
      <w:r>
        <w:t>-</w:t>
      </w:r>
      <w:r>
        <w:tab/>
      </w:r>
      <w:r w:rsidRPr="00816C4A">
        <w:t>If the TE reports that it is currently unable to process command or the command failed, the MT shall report this in the TERMINAL RESPONSE.</w:t>
      </w:r>
    </w:p>
    <w:p w:rsidR="007C2495" w:rsidRPr="00816C4A" w:rsidRDefault="007C2495" w:rsidP="007C2495">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rsidR="007C2495" w:rsidRPr="00816C4A" w:rsidRDefault="007C2495" w:rsidP="007C2495">
      <w:pPr>
        <w:pStyle w:val="B1"/>
      </w:pPr>
      <w:r>
        <w:t>-</w:t>
      </w:r>
      <w:r>
        <w:tab/>
      </w:r>
      <w:r w:rsidRPr="00816C4A">
        <w:t>Subsequent BIP commands shall be routed according to the channel identifier.</w:t>
      </w:r>
    </w:p>
    <w:p w:rsidR="007C2495" w:rsidRPr="00816C4A" w:rsidRDefault="007C2495" w:rsidP="007C2495">
      <w:pPr>
        <w:pStyle w:val="Heading2"/>
      </w:pPr>
      <w:bookmarkStart w:id="2825" w:name="_Toc3201128"/>
      <w:bookmarkStart w:id="2826" w:name="_Toc20392871"/>
      <w:bookmarkStart w:id="2827" w:name="_Toc27774518"/>
      <w:bookmarkStart w:id="2828" w:name="_Toc44931333"/>
      <w:bookmarkStart w:id="2829" w:name="_Toc44932163"/>
      <w:bookmarkStart w:id="2830" w:name="_Toc44932643"/>
      <w:r w:rsidRPr="00816C4A">
        <w:t>Q.2</w:t>
      </w:r>
      <w:r w:rsidRPr="00816C4A">
        <w:tab/>
        <w:t>Combination rules for terminal profiles</w:t>
      </w:r>
      <w:bookmarkEnd w:id="2825"/>
      <w:bookmarkEnd w:id="2826"/>
      <w:bookmarkEnd w:id="2827"/>
      <w:bookmarkEnd w:id="2828"/>
      <w:bookmarkEnd w:id="2829"/>
      <w:bookmarkEnd w:id="2830"/>
    </w:p>
    <w:p w:rsidR="007C2495" w:rsidRPr="00816C4A" w:rsidRDefault="007C2495" w:rsidP="007C2495">
      <w:r w:rsidRPr="00816C4A">
        <w:t>In addition to the mechanism defined in ETSI TS 102 223 [32], the MT shall proceed as follows when combining the MT and TE profiles:</w:t>
      </w:r>
    </w:p>
    <w:p w:rsidR="007C2495" w:rsidRPr="00816C4A" w:rsidRDefault="007C2495" w:rsidP="007C2495">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rsidR="007C2495" w:rsidRPr="00816C4A" w:rsidRDefault="007C2495" w:rsidP="007C2495">
      <w:pPr>
        <w:pStyle w:val="Heading8"/>
      </w:pPr>
      <w:r w:rsidRPr="00816C4A">
        <w:br w:type="page"/>
      </w:r>
      <w:bookmarkStart w:id="2831" w:name="_Toc3201129"/>
      <w:bookmarkStart w:id="2832" w:name="_Toc20392872"/>
      <w:bookmarkStart w:id="2833" w:name="_Toc27774519"/>
      <w:bookmarkStart w:id="2834" w:name="_Toc44931334"/>
      <w:bookmarkStart w:id="2835" w:name="_Toc44932164"/>
      <w:bookmarkStart w:id="2836" w:name="_Toc44932644"/>
      <w:r w:rsidRPr="00816C4A">
        <w:lastRenderedPageBreak/>
        <w:t>Annex R (</w:t>
      </w:r>
      <w:smartTag w:uri="urn:schemas-microsoft-com:office:smarttags" w:element="PersonName">
        <w:r w:rsidRPr="00816C4A">
          <w:t>info</w:t>
        </w:r>
      </w:smartTag>
      <w:r w:rsidRPr="00816C4A">
        <w:t>rmative): UICC access to IMS, command flow examples</w:t>
      </w:r>
      <w:bookmarkEnd w:id="2831"/>
      <w:bookmarkEnd w:id="2832"/>
      <w:bookmarkEnd w:id="2833"/>
      <w:bookmarkEnd w:id="2834"/>
      <w:bookmarkEnd w:id="2835"/>
      <w:bookmarkEnd w:id="2836"/>
    </w:p>
    <w:p w:rsidR="007C2495" w:rsidRPr="00816C4A" w:rsidRDefault="007C2495" w:rsidP="007C2495">
      <w:r w:rsidRPr="00816C4A">
        <w:t>This annex applies if class "e" and "t" are supported.</w:t>
      </w:r>
    </w:p>
    <w:p w:rsidR="007C2495" w:rsidRPr="00816C4A" w:rsidRDefault="007C2495" w:rsidP="007C2495">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rsidR="007C2495" w:rsidRPr="00816C4A" w:rsidRDefault="007C2495" w:rsidP="007C2495">
      <w:pPr>
        <w:pStyle w:val="Heading2"/>
      </w:pPr>
      <w:bookmarkStart w:id="2837" w:name="_Toc3201130"/>
      <w:bookmarkStart w:id="2838" w:name="_Toc20392873"/>
      <w:bookmarkStart w:id="2839" w:name="_Toc27774520"/>
      <w:bookmarkStart w:id="2840" w:name="_Toc44931335"/>
      <w:bookmarkStart w:id="2841" w:name="_Toc44932165"/>
      <w:bookmarkStart w:id="2842" w:name="_Toc44932645"/>
      <w:r w:rsidRPr="00816C4A">
        <w:t>R.1</w:t>
      </w:r>
      <w:r w:rsidRPr="00816C4A">
        <w:tab/>
        <w:t>Discovery of the UICC's IARI and IMS Registration</w:t>
      </w:r>
      <w:bookmarkEnd w:id="2837"/>
      <w:bookmarkEnd w:id="2838"/>
      <w:bookmarkEnd w:id="2839"/>
      <w:bookmarkEnd w:id="2840"/>
      <w:bookmarkEnd w:id="2841"/>
      <w:bookmarkEnd w:id="2842"/>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rsidTr="000634A6">
        <w:tblPrEx>
          <w:tblCellMar>
            <w:top w:w="0" w:type="dxa"/>
            <w:bottom w:w="0" w:type="dxa"/>
          </w:tblCellMar>
        </w:tblPrEx>
        <w:trPr>
          <w:tblHeader/>
          <w:jc w:val="center"/>
        </w:trPr>
        <w:tc>
          <w:tcPr>
            <w:tcW w:w="1059" w:type="dxa"/>
            <w:tcBorders>
              <w:top w:val="single" w:sz="6" w:space="0" w:color="auto"/>
              <w:left w:val="single" w:sz="6" w:space="0" w:color="auto"/>
              <w:bottom w:val="single" w:sz="6" w:space="0" w:color="auto"/>
              <w:right w:val="nil"/>
            </w:tcBorders>
          </w:tcPr>
          <w:p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7C2495" w:rsidRPr="00816C4A" w:rsidRDefault="007C2495" w:rsidP="000634A6">
            <w:pPr>
              <w:pStyle w:val="TAH"/>
              <w:rPr>
                <w:lang w:eastAsia="en-GB"/>
              </w:rPr>
            </w:pPr>
          </w:p>
        </w:tc>
        <w:tc>
          <w:tcPr>
            <w:tcW w:w="1134" w:type="dxa"/>
            <w:tcBorders>
              <w:top w:val="single" w:sz="6" w:space="0" w:color="auto"/>
              <w:bottom w:val="single" w:sz="6" w:space="0" w:color="auto"/>
            </w:tcBorders>
          </w:tcPr>
          <w:p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IMS network</w:t>
            </w:r>
          </w:p>
        </w:tc>
      </w:tr>
    </w:tbl>
    <w:p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7C2495" w:rsidRPr="00816C4A" w:rsidRDefault="007C2495" w:rsidP="000634A6">
            <w:pPr>
              <w:pStyle w:val="TAC"/>
              <w:keepNext w:val="0"/>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val="it-IT"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val="it-IT"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rsidR="007C2495" w:rsidRPr="00816C4A" w:rsidRDefault="007C2495" w:rsidP="000634A6">
            <w:pPr>
              <w:pStyle w:val="TAC"/>
              <w:ind w:left="284" w:hanging="284"/>
              <w:rPr>
                <w:rFonts w:ascii="Symbol" w:hAnsi="Symbol"/>
                <w:lang w:eastAsia="en-GB"/>
              </w:rPr>
            </w:pPr>
          </w:p>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rsidR="007C2495" w:rsidRPr="00816C4A" w:rsidRDefault="007C2495" w:rsidP="000634A6">
            <w:pPr>
              <w:pStyle w:val="TAC"/>
              <w:ind w:left="284" w:hanging="284"/>
              <w:rPr>
                <w:lang w:eastAsia="en-GB"/>
              </w:rPr>
            </w:pPr>
          </w:p>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rsidR="007C2495" w:rsidRPr="00816C4A" w:rsidRDefault="007C2495" w:rsidP="000634A6">
            <w:pPr>
              <w:pStyle w:val="TAC"/>
              <w:ind w:left="284" w:hanging="284"/>
              <w:rPr>
                <w:lang w:eastAsia="en-GB"/>
              </w:rPr>
            </w:pPr>
          </w:p>
          <w:p w:rsidR="007C2495" w:rsidRPr="00816C4A" w:rsidRDefault="007C2495" w:rsidP="000634A6">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rsidR="007C2495" w:rsidRPr="00816C4A" w:rsidRDefault="007C2495" w:rsidP="000634A6">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val="fr-FR" w:eastAsia="en-GB"/>
              </w:rPr>
            </w:pPr>
            <w:r w:rsidRPr="00816C4A">
              <w:rPr>
                <w:lang w:val="fr-FR" w:eastAsia="en-GB"/>
              </w:rPr>
              <w:t xml:space="preserve"> </w:t>
            </w: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val="fr-FR"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val="fr-FR"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val="fr-FR"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val="fr-FR" w:eastAsia="en-GB"/>
              </w:rPr>
            </w:pPr>
          </w:p>
        </w:tc>
      </w:tr>
    </w:tbl>
    <w:p w:rsidR="007C2495" w:rsidRPr="00816C4A" w:rsidRDefault="007C2495" w:rsidP="007C2495">
      <w:pPr>
        <w:pStyle w:val="B5"/>
        <w:ind w:left="0" w:firstLine="0"/>
        <w:rPr>
          <w:lang w:val="fr-FR"/>
        </w:rPr>
      </w:pPr>
    </w:p>
    <w:p w:rsidR="007C2495" w:rsidRPr="00816C4A" w:rsidRDefault="007C2495" w:rsidP="007C2495">
      <w:pPr>
        <w:pStyle w:val="TF"/>
        <w:keepLines w:val="0"/>
      </w:pPr>
      <w:r w:rsidRPr="00816C4A">
        <w:t>Figure R.1</w:t>
      </w:r>
    </w:p>
    <w:p w:rsidR="007C2495" w:rsidRPr="00816C4A" w:rsidRDefault="007C2495" w:rsidP="007C2495">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rsidR="007C2495" w:rsidRPr="00816C4A" w:rsidRDefault="007C2495" w:rsidP="007C2495">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rsidR="007C2495" w:rsidRPr="00816C4A" w:rsidRDefault="007C2495" w:rsidP="007C2495">
      <w:r w:rsidRPr="00816C4A">
        <w:t>Since the IMS Registration and Incoming IMS data events may occur at anytime, it is assumed that the UICC will keep monitoring both events.</w:t>
      </w:r>
    </w:p>
    <w:p w:rsidR="007C2495" w:rsidRPr="00816C4A" w:rsidRDefault="007C2495" w:rsidP="007C2495">
      <w:pPr>
        <w:pStyle w:val="Heading2"/>
      </w:pPr>
      <w:bookmarkStart w:id="2843" w:name="_Toc3201131"/>
      <w:bookmarkStart w:id="2844" w:name="_Toc20392874"/>
      <w:bookmarkStart w:id="2845" w:name="_Toc27774521"/>
      <w:bookmarkStart w:id="2846" w:name="_Toc44931336"/>
      <w:bookmarkStart w:id="2847" w:name="_Toc44932166"/>
      <w:bookmarkStart w:id="2848" w:name="_Toc44932646"/>
      <w:r w:rsidRPr="00816C4A">
        <w:lastRenderedPageBreak/>
        <w:t>R.2</w:t>
      </w:r>
      <w:r w:rsidRPr="00816C4A">
        <w:tab/>
        <w:t>Notification of Incoming IMS data</w:t>
      </w:r>
      <w:bookmarkEnd w:id="2843"/>
      <w:bookmarkEnd w:id="2844"/>
      <w:bookmarkEnd w:id="2845"/>
      <w:bookmarkEnd w:id="2846"/>
      <w:bookmarkEnd w:id="2847"/>
      <w:bookmarkEnd w:id="2848"/>
      <w:r w:rsidRPr="00816C4A">
        <w:t xml:space="preserve">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rsidTr="000634A6">
        <w:tblPrEx>
          <w:tblCellMar>
            <w:top w:w="0" w:type="dxa"/>
            <w:bottom w:w="0" w:type="dxa"/>
          </w:tblCellMar>
        </w:tblPrEx>
        <w:trPr>
          <w:tblHeader/>
          <w:jc w:val="center"/>
        </w:trPr>
        <w:tc>
          <w:tcPr>
            <w:tcW w:w="1059" w:type="dxa"/>
            <w:tcBorders>
              <w:top w:val="single" w:sz="6" w:space="0" w:color="auto"/>
              <w:left w:val="single" w:sz="6" w:space="0" w:color="auto"/>
              <w:bottom w:val="single" w:sz="6" w:space="0" w:color="auto"/>
              <w:right w:val="nil"/>
            </w:tcBorders>
          </w:tcPr>
          <w:p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7C2495" w:rsidRPr="00816C4A" w:rsidRDefault="007C2495" w:rsidP="000634A6">
            <w:pPr>
              <w:pStyle w:val="TAH"/>
              <w:rPr>
                <w:lang w:eastAsia="en-GB"/>
              </w:rPr>
            </w:pPr>
          </w:p>
        </w:tc>
        <w:tc>
          <w:tcPr>
            <w:tcW w:w="1134" w:type="dxa"/>
            <w:tcBorders>
              <w:top w:val="single" w:sz="6" w:space="0" w:color="auto"/>
              <w:bottom w:val="single" w:sz="6" w:space="0" w:color="auto"/>
            </w:tcBorders>
          </w:tcPr>
          <w:p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IMS network</w:t>
            </w:r>
          </w:p>
        </w:tc>
      </w:tr>
    </w:tbl>
    <w:p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Change w:id="2849">
          <w:tblGrid>
            <w:gridCol w:w="4820"/>
            <w:gridCol w:w="3685"/>
          </w:tblGrid>
        </w:tblGridChange>
      </w:tblGrid>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rFonts w:ascii="Symbol" w:hAnsi="Symbol"/>
                <w:lang w:eastAsia="en-GB"/>
              </w:rPr>
            </w:pPr>
          </w:p>
          <w:p w:rsidR="007C2495" w:rsidRPr="00816C4A" w:rsidRDefault="007C2495" w:rsidP="000634A6">
            <w:pPr>
              <w:pStyle w:val="TAC"/>
              <w:ind w:left="284" w:hanging="284"/>
              <w:rPr>
                <w:rFonts w:ascii="Symbol" w:hAnsi="Symbol"/>
                <w:lang w:eastAsia="en-GB"/>
              </w:rPr>
            </w:pPr>
          </w:p>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vMerge w:val="restart"/>
            <w:tcBorders>
              <w:left w:val="single" w:sz="12" w:space="0" w:color="auto"/>
              <w:right w:val="single" w:sz="12" w:space="0" w:color="auto"/>
            </w:tcBorders>
            <w:vAlign w:val="center"/>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rsidR="007C2495" w:rsidRPr="00816C4A" w:rsidRDefault="007C2495" w:rsidP="000634A6">
            <w:pPr>
              <w:pStyle w:val="TAC"/>
              <w:keepNext w:val="0"/>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vMerge/>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vMerge/>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t>
            </w:r>
          </w:p>
          <w:p w:rsidR="007C2495" w:rsidRPr="00816C4A" w:rsidRDefault="007C2495" w:rsidP="000634A6">
            <w:pPr>
              <w:pStyle w:val="TAC"/>
              <w:ind w:left="284" w:hanging="284"/>
              <w:rPr>
                <w:lang w:eastAsia="en-GB"/>
              </w:rPr>
            </w:pPr>
          </w:p>
          <w:p w:rsidR="007C2495" w:rsidRPr="00816C4A" w:rsidRDefault="007C2495" w:rsidP="000634A6">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vMerge/>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vMerge/>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p w:rsidR="007C2495" w:rsidRPr="00816C4A" w:rsidRDefault="007C2495" w:rsidP="000634A6">
            <w:pPr>
              <w:pStyle w:val="TAC"/>
              <w:ind w:left="284" w:hanging="284"/>
              <w:rPr>
                <w:lang w:eastAsia="en-GB"/>
              </w:rPr>
            </w:pPr>
          </w:p>
          <w:p w:rsidR="007C2495" w:rsidRPr="00816C4A" w:rsidRDefault="007C2495" w:rsidP="000634A6">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7C2495" w:rsidRPr="00816C4A" w:rsidTr="000634A6">
              <w:tblPrEx>
                <w:tblCellMar>
                  <w:top w:w="0" w:type="dxa"/>
                  <w:bottom w:w="0" w:type="dxa"/>
                </w:tblCellMar>
              </w:tblPrEx>
              <w:trPr>
                <w:jc w:val="center"/>
              </w:trPr>
              <w:tc>
                <w:tcPr>
                  <w:tcW w:w="3685" w:type="dxa"/>
                </w:tcPr>
                <w:p w:rsidR="007C2495" w:rsidRPr="00816C4A" w:rsidRDefault="007C2495" w:rsidP="000634A6">
                  <w:pPr>
                    <w:pStyle w:val="TAC"/>
                    <w:ind w:left="284" w:hanging="284"/>
                    <w:rPr>
                      <w:lang w:eastAsia="en-GB"/>
                    </w:rPr>
                  </w:pPr>
                  <w:r w:rsidRPr="00816C4A">
                    <w:rPr>
                      <w:lang w:eastAsia="en-GB"/>
                    </w:rPr>
                    <w:t>[Messages specific to the current SIP dialog  not shown]</w:t>
                  </w:r>
                </w:p>
              </w:tc>
            </w:tr>
            <w:tr w:rsidR="007C2495" w:rsidRPr="00816C4A" w:rsidTr="000634A6">
              <w:tblPrEx>
                <w:tblCellMar>
                  <w:top w:w="0" w:type="dxa"/>
                  <w:bottom w:w="0" w:type="dxa"/>
                </w:tblCellMar>
              </w:tblPrEx>
              <w:trPr>
                <w:jc w:val="center"/>
              </w:trPr>
              <w:tc>
                <w:tcPr>
                  <w:tcW w:w="3685" w:type="dxa"/>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3685" w:type="dxa"/>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3685" w:type="dxa"/>
                </w:tcPr>
                <w:p w:rsidR="007C2495" w:rsidRPr="00816C4A" w:rsidRDefault="007C2495" w:rsidP="000634A6">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p w:rsidR="007C2495" w:rsidRPr="00816C4A" w:rsidRDefault="007C2495" w:rsidP="000634A6">
            <w:pPr>
              <w:pStyle w:val="TAC"/>
              <w:ind w:left="284" w:hanging="284"/>
              <w:rPr>
                <w:lang w:eastAsia="en-GB"/>
              </w:rPr>
            </w:pPr>
          </w:p>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 xml:space="preserve"> </w:t>
            </w: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keepNext w:val="0"/>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keepNext w:val="0"/>
              <w:ind w:left="284" w:hanging="284"/>
              <w:rPr>
                <w:lang w:eastAsia="en-GB"/>
              </w:rPr>
            </w:pPr>
          </w:p>
        </w:tc>
      </w:tr>
    </w:tbl>
    <w:p w:rsidR="007C2495" w:rsidRPr="00816C4A" w:rsidRDefault="007C2495" w:rsidP="007C2495">
      <w:pPr>
        <w:pStyle w:val="B5"/>
        <w:ind w:left="0" w:firstLine="0"/>
      </w:pPr>
    </w:p>
    <w:p w:rsidR="007C2495" w:rsidRPr="00816C4A" w:rsidRDefault="007C2495" w:rsidP="007C2495">
      <w:pPr>
        <w:pStyle w:val="TF"/>
        <w:keepLines w:val="0"/>
      </w:pPr>
      <w:r w:rsidRPr="00816C4A">
        <w:t>Figure R.2</w:t>
      </w:r>
    </w:p>
    <w:p w:rsidR="007C2495" w:rsidRPr="00816C4A" w:rsidRDefault="007C2495" w:rsidP="007C2495">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rsidR="007C2495" w:rsidRPr="00816C4A" w:rsidRDefault="007C2495" w:rsidP="007C2495">
      <w:r w:rsidRPr="00816C4A">
        <w:t xml:space="preserve">This flowchart occurs after a successful IMS registration is completed and the UICC is registered to the Incoming IMS data event. Otherwise the ME discards the incoming SIP INVITE message. </w:t>
      </w:r>
    </w:p>
    <w:p w:rsidR="007C2495" w:rsidRPr="00816C4A" w:rsidRDefault="007C2495" w:rsidP="007C2495">
      <w:pPr>
        <w:pStyle w:val="Heading2"/>
        <w:rPr>
          <w:noProof/>
        </w:rPr>
      </w:pPr>
      <w:bookmarkStart w:id="2850" w:name="_Toc3201132"/>
      <w:bookmarkStart w:id="2851" w:name="_Toc20392875"/>
      <w:bookmarkStart w:id="2852" w:name="_Toc27774522"/>
      <w:bookmarkStart w:id="2853" w:name="_Toc44931337"/>
      <w:bookmarkStart w:id="2854" w:name="_Toc44932167"/>
      <w:bookmarkStart w:id="2855" w:name="_Toc44932647"/>
      <w:r w:rsidRPr="00816C4A">
        <w:rPr>
          <w:noProof/>
        </w:rPr>
        <w:lastRenderedPageBreak/>
        <w:t>R.3</w:t>
      </w:r>
      <w:r w:rsidRPr="00816C4A">
        <w:rPr>
          <w:noProof/>
        </w:rPr>
        <w:tab/>
        <w:t>UICC originating a SIP message</w:t>
      </w:r>
      <w:bookmarkEnd w:id="2850"/>
      <w:bookmarkEnd w:id="2851"/>
      <w:bookmarkEnd w:id="2852"/>
      <w:bookmarkEnd w:id="2853"/>
      <w:bookmarkEnd w:id="2854"/>
      <w:bookmarkEnd w:id="2855"/>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rsidTr="000634A6">
        <w:tblPrEx>
          <w:tblCellMar>
            <w:top w:w="0" w:type="dxa"/>
            <w:bottom w:w="0" w:type="dxa"/>
          </w:tblCellMar>
        </w:tblPrEx>
        <w:trPr>
          <w:tblHeader/>
          <w:jc w:val="center"/>
        </w:trPr>
        <w:tc>
          <w:tcPr>
            <w:tcW w:w="1059" w:type="dxa"/>
            <w:tcBorders>
              <w:top w:val="single" w:sz="6" w:space="0" w:color="auto"/>
              <w:left w:val="single" w:sz="6" w:space="0" w:color="auto"/>
              <w:bottom w:val="single" w:sz="6" w:space="0" w:color="auto"/>
              <w:right w:val="nil"/>
            </w:tcBorders>
          </w:tcPr>
          <w:p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7C2495" w:rsidRPr="00816C4A" w:rsidRDefault="007C2495" w:rsidP="000634A6">
            <w:pPr>
              <w:pStyle w:val="TAH"/>
              <w:rPr>
                <w:lang w:eastAsia="en-GB"/>
              </w:rPr>
            </w:pPr>
          </w:p>
        </w:tc>
        <w:tc>
          <w:tcPr>
            <w:tcW w:w="1134" w:type="dxa"/>
            <w:tcBorders>
              <w:top w:val="single" w:sz="6" w:space="0" w:color="auto"/>
              <w:bottom w:val="single" w:sz="6" w:space="0" w:color="auto"/>
            </w:tcBorders>
          </w:tcPr>
          <w:p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IMS network</w:t>
            </w:r>
          </w:p>
        </w:tc>
      </w:tr>
    </w:tbl>
    <w:p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Change w:id="2856">
          <w:tblGrid>
            <w:gridCol w:w="4820"/>
            <w:gridCol w:w="3685"/>
          </w:tblGrid>
        </w:tblGridChange>
      </w:tblGrid>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rFonts w:ascii="Symbol" w:hAnsi="Symbol"/>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[Messages specific to the current SIP dialog  not shown]</w:t>
            </w: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rFonts w:ascii="Symbol" w:hAnsi="Symbol"/>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rFonts w:ascii="Symbol" w:hAnsi="Symbol"/>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rFonts w:ascii="Symbol" w:hAnsi="Symbol"/>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rFonts w:ascii="Symbol" w:hAnsi="Symbol"/>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 xml:space="preserve"> </w:t>
            </w: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keepNext w:val="0"/>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keepNext w:val="0"/>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val="fr-FR"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val="fr-FR" w:eastAsia="en-GB"/>
              </w:rPr>
            </w:pPr>
          </w:p>
        </w:tc>
      </w:tr>
      <w:tr w:rsidR="007C2495" w:rsidRPr="00816C4A" w:rsidTr="000634A6">
        <w:tblPrEx>
          <w:tblCellMar>
            <w:top w:w="0" w:type="dxa"/>
            <w:bottom w:w="0" w:type="dxa"/>
          </w:tblCellMar>
        </w:tblPrEx>
        <w:trPr>
          <w:jc w:val="center"/>
        </w:trPr>
        <w:tc>
          <w:tcPr>
            <w:tcW w:w="4820" w:type="dxa"/>
            <w:tcBorders>
              <w:left w:val="single" w:sz="12" w:space="0" w:color="auto"/>
            </w:tcBorders>
          </w:tcPr>
          <w:p w:rsidR="007C2495" w:rsidRPr="00816C4A" w:rsidRDefault="007C2495" w:rsidP="000634A6">
            <w:pPr>
              <w:pStyle w:val="TAC"/>
              <w:ind w:left="284" w:hanging="284"/>
              <w:rPr>
                <w:lang w:val="fr-FR" w:eastAsia="en-GB"/>
              </w:rPr>
            </w:pPr>
          </w:p>
        </w:tc>
        <w:tc>
          <w:tcPr>
            <w:tcW w:w="3685" w:type="dxa"/>
            <w:tcBorders>
              <w:left w:val="single" w:sz="12" w:space="0" w:color="auto"/>
              <w:right w:val="single" w:sz="12" w:space="0" w:color="auto"/>
            </w:tcBorders>
          </w:tcPr>
          <w:p w:rsidR="007C2495" w:rsidRPr="00816C4A" w:rsidRDefault="007C2495" w:rsidP="000634A6">
            <w:pPr>
              <w:pStyle w:val="TAC"/>
              <w:ind w:left="284" w:hanging="284"/>
              <w:rPr>
                <w:lang w:val="fr-FR" w:eastAsia="en-GB"/>
              </w:rPr>
            </w:pPr>
          </w:p>
        </w:tc>
      </w:tr>
    </w:tbl>
    <w:p w:rsidR="007C2495" w:rsidRPr="00816C4A" w:rsidRDefault="007C2495" w:rsidP="007C2495">
      <w:pPr>
        <w:pStyle w:val="B5"/>
        <w:ind w:left="0" w:firstLine="0"/>
        <w:rPr>
          <w:lang w:val="fr-FR"/>
        </w:rPr>
      </w:pPr>
    </w:p>
    <w:p w:rsidR="007C2495" w:rsidRPr="00816C4A" w:rsidRDefault="007C2495" w:rsidP="007C2495">
      <w:pPr>
        <w:pStyle w:val="TF"/>
        <w:keepLines w:val="0"/>
      </w:pPr>
      <w:r w:rsidRPr="00816C4A">
        <w:t>Figure R.3</w:t>
      </w:r>
    </w:p>
    <w:p w:rsidR="007C2495" w:rsidRPr="00816C4A" w:rsidRDefault="007C2495" w:rsidP="007C2495">
      <w:r w:rsidRPr="00816C4A">
        <w:t>The UICC will close the channel at the end of the SIP dialog.</w:t>
      </w:r>
    </w:p>
    <w:p w:rsidR="007C2495" w:rsidRPr="00816C4A" w:rsidRDefault="007C2495" w:rsidP="007C2495">
      <w:pPr>
        <w:pStyle w:val="Heading8"/>
      </w:pPr>
      <w:bookmarkStart w:id="2857" w:name="_Toc3201133"/>
      <w:bookmarkStart w:id="2858" w:name="_Toc20392876"/>
      <w:bookmarkStart w:id="2859" w:name="_Toc27774523"/>
      <w:bookmarkStart w:id="2860" w:name="_Toc44931338"/>
      <w:bookmarkStart w:id="2861" w:name="_Toc44932168"/>
      <w:bookmarkStart w:id="2862" w:name="_Toc44932648"/>
      <w:r w:rsidRPr="00816C4A">
        <w:t>Annex S (normative): 3GPP PS data off and Bearer Independent Protocol</w:t>
      </w:r>
      <w:bookmarkEnd w:id="2857"/>
      <w:bookmarkEnd w:id="2858"/>
      <w:bookmarkEnd w:id="2859"/>
      <w:bookmarkEnd w:id="2860"/>
      <w:bookmarkEnd w:id="2861"/>
      <w:bookmarkEnd w:id="2862"/>
    </w:p>
    <w:p w:rsidR="007C2495" w:rsidRPr="00816C4A" w:rsidRDefault="007C2495" w:rsidP="007C2495">
      <w:r w:rsidRPr="00816C4A">
        <w:t>This annex applies if class "e" is supported.</w:t>
      </w:r>
    </w:p>
    <w:p w:rsidR="007C2495" w:rsidRPr="00816C4A" w:rsidRDefault="007C2495" w:rsidP="007C2495">
      <w:r w:rsidRPr="00816C4A">
        <w:t>The UE may support the 3GPP PS data off.</w:t>
      </w:r>
    </w:p>
    <w:p w:rsidR="007C2495" w:rsidRPr="00816C4A" w:rsidRDefault="007C2495" w:rsidP="007C2495">
      <w:r w:rsidRPr="00816C4A">
        <w:t>If the UE supports the 3GPP PS data off, the UE may be configured with an indication whether the Bearer Independent Protocol is a 3GPP PS data off exempt service using one or more of the following methods:</w:t>
      </w:r>
    </w:p>
    <w:p w:rsidR="007C2495" w:rsidRPr="00816C4A" w:rsidRDefault="007C2495" w:rsidP="007C2495">
      <w:pPr>
        <w:pStyle w:val="B1"/>
      </w:pPr>
      <w:r>
        <w:t>-</w:t>
      </w:r>
      <w:r>
        <w:tab/>
      </w:r>
      <w:r w:rsidRPr="00816C4A">
        <w:t>the Bearer Independent Protocol indication of the EF</w:t>
      </w:r>
      <w:r w:rsidRPr="00816C4A">
        <w:rPr>
          <w:vertAlign w:val="subscript"/>
        </w:rPr>
        <w:t>3GPPPSDATAOFF</w:t>
      </w:r>
      <w:r w:rsidRPr="00816C4A">
        <w:t xml:space="preserve"> file described in 3GPP TS 31.102 [14];</w:t>
      </w:r>
    </w:p>
    <w:p w:rsidR="007C2495" w:rsidRPr="00816C4A" w:rsidRDefault="007C2495" w:rsidP="007C2495">
      <w:pPr>
        <w:pStyle w:val="B1"/>
      </w:pPr>
      <w:r>
        <w:t>-</w:t>
      </w:r>
      <w:r>
        <w:tab/>
      </w:r>
      <w:r w:rsidRPr="00816C4A">
        <w:t>the 3GPP_PS_data_off/Bearer_independent_protocol node of 3GPP TS 24.368 [68].</w:t>
      </w:r>
    </w:p>
    <w:p w:rsidR="007C2495" w:rsidRPr="00816C4A" w:rsidRDefault="007C2495" w:rsidP="007C2495">
      <w:r w:rsidRPr="00816C4A">
        <w:lastRenderedPageBreak/>
        <w:t>If the UE is configured with both the BIP_exempt node of 3GPP TS 24.368 [68] and the Bearer Independent Protocol indication of the EF</w:t>
      </w:r>
      <w:r w:rsidRPr="00816C4A">
        <w:rPr>
          <w:vertAlign w:val="subscript"/>
        </w:rPr>
        <w:t>3GPPPSDATAOFF</w:t>
      </w:r>
      <w:r w:rsidRPr="00816C4A">
        <w:t xml:space="preserve"> file described in 3GPP TS 31.102 [14], then the Bearer Independent Protocol indication of the EF</w:t>
      </w:r>
      <w:r w:rsidRPr="00816C4A">
        <w:rPr>
          <w:vertAlign w:val="subscript"/>
        </w:rPr>
        <w:t>3GPPPSDATAOFF</w:t>
      </w:r>
      <w:r w:rsidRPr="00816C4A">
        <w:t xml:space="preserve"> file shall take precedence.</w:t>
      </w:r>
    </w:p>
    <w:p w:rsidR="007C2495" w:rsidRPr="00816C4A" w:rsidRDefault="007C2495" w:rsidP="007C2495">
      <w:pPr>
        <w:pStyle w:val="Heading8"/>
      </w:pPr>
      <w:bookmarkStart w:id="2863" w:name="_Toc3201134"/>
      <w:bookmarkStart w:id="2864" w:name="_Toc20392877"/>
      <w:bookmarkStart w:id="2865" w:name="_Toc27774524"/>
      <w:bookmarkStart w:id="2866" w:name="_Toc44931339"/>
      <w:bookmarkStart w:id="2867" w:name="_Toc44932169"/>
      <w:bookmarkStart w:id="2868" w:name="_Toc44932649"/>
      <w:r w:rsidRPr="00816C4A">
        <w:t>Annex T (</w:t>
      </w:r>
      <w:smartTag w:uri="urn:schemas-microsoft-com:office:smarttags" w:element="PersonName">
        <w:r w:rsidRPr="00816C4A">
          <w:t>info</w:t>
        </w:r>
      </w:smartTag>
      <w:r w:rsidRPr="00816C4A">
        <w:t xml:space="preserve">rmative): </w:t>
      </w:r>
      <w:r w:rsidRPr="00816C4A">
        <w:br/>
        <w:t>Data Connection Status change event, command flow examples</w:t>
      </w:r>
      <w:bookmarkEnd w:id="2863"/>
      <w:bookmarkEnd w:id="2864"/>
      <w:bookmarkEnd w:id="2865"/>
      <w:bookmarkEnd w:id="2866"/>
      <w:bookmarkEnd w:id="2867"/>
      <w:bookmarkEnd w:id="2868"/>
    </w:p>
    <w:p w:rsidR="007C2495" w:rsidRPr="00816C4A" w:rsidRDefault="007C2495" w:rsidP="007C2495">
      <w:pPr>
        <w:pStyle w:val="Heading2"/>
      </w:pPr>
      <w:bookmarkStart w:id="2869" w:name="_Toc3201135"/>
      <w:bookmarkStart w:id="2870" w:name="_Toc20392878"/>
      <w:bookmarkStart w:id="2871" w:name="_Toc27774525"/>
      <w:bookmarkStart w:id="2872" w:name="_Toc44931340"/>
      <w:bookmarkStart w:id="2873" w:name="_Toc44932170"/>
      <w:bookmarkStart w:id="2874" w:name="_Toc44932650"/>
      <w:r w:rsidRPr="00816C4A">
        <w:t>T.1</w:t>
      </w:r>
      <w:r w:rsidRPr="00816C4A">
        <w:tab/>
        <w:t>Introduction</w:t>
      </w:r>
      <w:bookmarkEnd w:id="2869"/>
      <w:bookmarkEnd w:id="2870"/>
      <w:bookmarkEnd w:id="2871"/>
      <w:bookmarkEnd w:id="2872"/>
      <w:bookmarkEnd w:id="2873"/>
      <w:bookmarkEnd w:id="2874"/>
    </w:p>
    <w:p w:rsidR="007C2495" w:rsidRPr="00816C4A" w:rsidRDefault="007C2495" w:rsidP="007C2495">
      <w:r w:rsidRPr="00816C4A">
        <w:t>This annex applies if class "e" is supported.</w:t>
      </w:r>
    </w:p>
    <w:p w:rsidR="007C2495" w:rsidRPr="00816C4A" w:rsidRDefault="007C2495" w:rsidP="007C2495">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rsidR="007C2495" w:rsidRPr="00816C4A" w:rsidRDefault="007C2495" w:rsidP="007C2495">
      <w:pPr>
        <w:pStyle w:val="Heading2"/>
      </w:pPr>
      <w:bookmarkStart w:id="2875" w:name="_Toc3201136"/>
      <w:bookmarkStart w:id="2876" w:name="_Toc20392879"/>
      <w:bookmarkStart w:id="2877" w:name="_Toc27774526"/>
      <w:bookmarkStart w:id="2878" w:name="_Toc44931341"/>
      <w:bookmarkStart w:id="2879" w:name="_Toc44932171"/>
      <w:bookmarkStart w:id="2880" w:name="_Toc44932651"/>
      <w:r w:rsidRPr="00816C4A">
        <w:t>T.2</w:t>
      </w:r>
      <w:r w:rsidRPr="00816C4A">
        <w:tab/>
        <w:t>Success activation of PDP/PDN/PDU request flow example</w:t>
      </w:r>
      <w:bookmarkEnd w:id="2875"/>
      <w:bookmarkEnd w:id="2876"/>
      <w:bookmarkEnd w:id="2877"/>
      <w:bookmarkEnd w:id="2878"/>
      <w:bookmarkEnd w:id="2879"/>
      <w:bookmarkEnd w:id="2880"/>
    </w:p>
    <w:p w:rsidR="007C2495" w:rsidRPr="00816C4A" w:rsidRDefault="007C2495" w:rsidP="007C2495"/>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rsidTr="000634A6">
        <w:trPr>
          <w:tblHeader/>
          <w:jc w:val="center"/>
        </w:trPr>
        <w:tc>
          <w:tcPr>
            <w:tcW w:w="1059" w:type="dxa"/>
            <w:tcBorders>
              <w:top w:val="single" w:sz="6" w:space="0" w:color="auto"/>
              <w:left w:val="single" w:sz="6" w:space="0" w:color="auto"/>
              <w:bottom w:val="single" w:sz="6" w:space="0" w:color="auto"/>
              <w:right w:val="nil"/>
            </w:tcBorders>
          </w:tcPr>
          <w:p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7C2495" w:rsidRPr="00816C4A" w:rsidRDefault="007C2495" w:rsidP="000634A6">
            <w:pPr>
              <w:pStyle w:val="TAH"/>
              <w:rPr>
                <w:lang w:eastAsia="en-GB"/>
              </w:rPr>
            </w:pPr>
          </w:p>
        </w:tc>
        <w:tc>
          <w:tcPr>
            <w:tcW w:w="1134" w:type="dxa"/>
            <w:tcBorders>
              <w:top w:val="single" w:sz="6" w:space="0" w:color="auto"/>
              <w:bottom w:val="single" w:sz="6" w:space="0" w:color="auto"/>
            </w:tcBorders>
          </w:tcPr>
          <w:p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Network</w:t>
            </w:r>
          </w:p>
        </w:tc>
      </w:tr>
    </w:tbl>
    <w:p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7C2495" w:rsidRPr="00816C4A" w:rsidTr="000634A6">
        <w:trPr>
          <w:jc w:val="center"/>
        </w:trPr>
        <w:tc>
          <w:tcPr>
            <w:tcW w:w="8718" w:type="dxa"/>
            <w:gridSpan w:val="2"/>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Initial status – PDP Inactive</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keepNext w:val="0"/>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DATA CONNECTION STATUS EVENT </w:t>
            </w:r>
          </w:p>
          <w:p w:rsidR="007C2495" w:rsidRPr="00816C4A" w:rsidRDefault="007C2495" w:rsidP="000634A6">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8718" w:type="dxa"/>
            <w:gridSpan w:val="2"/>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 xml:space="preserve"> Final Status – PDP active</w:t>
            </w:r>
          </w:p>
        </w:tc>
      </w:tr>
    </w:tbl>
    <w:p w:rsidR="007C2495" w:rsidRPr="00816C4A" w:rsidRDefault="007C2495" w:rsidP="007C2495">
      <w:pPr>
        <w:pStyle w:val="B5"/>
        <w:ind w:left="0" w:firstLine="0"/>
      </w:pPr>
    </w:p>
    <w:p w:rsidR="007C2495" w:rsidRPr="00816C4A" w:rsidRDefault="007C2495" w:rsidP="007C2495">
      <w:pPr>
        <w:pStyle w:val="TF"/>
        <w:keepLines w:val="0"/>
      </w:pPr>
      <w:r w:rsidRPr="00816C4A">
        <w:t xml:space="preserve">Figure T.2.1 Successful PDP context activation procedure </w:t>
      </w:r>
    </w:p>
    <w:p w:rsidR="007C2495" w:rsidRPr="00816C4A" w:rsidRDefault="007C2495" w:rsidP="007C2495">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rsidTr="000634A6">
        <w:trPr>
          <w:tblHeader/>
          <w:jc w:val="center"/>
        </w:trPr>
        <w:tc>
          <w:tcPr>
            <w:tcW w:w="1059" w:type="dxa"/>
            <w:tcBorders>
              <w:top w:val="single" w:sz="6" w:space="0" w:color="auto"/>
              <w:left w:val="single" w:sz="6" w:space="0" w:color="auto"/>
              <w:bottom w:val="single" w:sz="6" w:space="0" w:color="auto"/>
              <w:right w:val="nil"/>
            </w:tcBorders>
          </w:tcPr>
          <w:p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7C2495" w:rsidRPr="00816C4A" w:rsidRDefault="007C2495" w:rsidP="000634A6">
            <w:pPr>
              <w:pStyle w:val="TAH"/>
              <w:rPr>
                <w:lang w:eastAsia="en-GB"/>
              </w:rPr>
            </w:pPr>
          </w:p>
        </w:tc>
        <w:tc>
          <w:tcPr>
            <w:tcW w:w="1134" w:type="dxa"/>
            <w:tcBorders>
              <w:top w:val="single" w:sz="6" w:space="0" w:color="auto"/>
              <w:bottom w:val="single" w:sz="6" w:space="0" w:color="auto"/>
            </w:tcBorders>
          </w:tcPr>
          <w:p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Network</w:t>
            </w:r>
          </w:p>
        </w:tc>
      </w:tr>
    </w:tbl>
    <w:p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7C2495" w:rsidRPr="00816C4A" w:rsidTr="000634A6">
        <w:trPr>
          <w:jc w:val="center"/>
        </w:trPr>
        <w:tc>
          <w:tcPr>
            <w:tcW w:w="8718" w:type="dxa"/>
            <w:gridSpan w:val="2"/>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Initial status – Bearer context Inactive</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jc w:val="left"/>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keepNext w:val="0"/>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DATA CONNECTION STATUS EVENT </w:t>
            </w:r>
          </w:p>
          <w:p w:rsidR="007C2495" w:rsidRPr="00816C4A" w:rsidRDefault="007C2495" w:rsidP="000634A6">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8718" w:type="dxa"/>
            <w:gridSpan w:val="2"/>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 xml:space="preserve"> Final Status – Bearer context active</w:t>
            </w:r>
          </w:p>
        </w:tc>
      </w:tr>
    </w:tbl>
    <w:p w:rsidR="007C2495" w:rsidRPr="00816C4A" w:rsidRDefault="007C2495" w:rsidP="007C2495">
      <w:pPr>
        <w:pStyle w:val="B5"/>
        <w:ind w:left="0" w:firstLine="0"/>
      </w:pPr>
    </w:p>
    <w:p w:rsidR="007C2495" w:rsidRPr="00816C4A" w:rsidRDefault="007C2495" w:rsidP="007C2495">
      <w:pPr>
        <w:pStyle w:val="TF"/>
        <w:keepLines w:val="0"/>
      </w:pPr>
      <w:r w:rsidRPr="00816C4A">
        <w:lastRenderedPageBreak/>
        <w:t xml:space="preserve">Figure T.2.2 Successful PDN context activation procedure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rsidTr="000634A6">
        <w:trPr>
          <w:tblHeader/>
          <w:jc w:val="center"/>
        </w:trPr>
        <w:tc>
          <w:tcPr>
            <w:tcW w:w="1059" w:type="dxa"/>
            <w:tcBorders>
              <w:top w:val="single" w:sz="6" w:space="0" w:color="auto"/>
              <w:left w:val="single" w:sz="6" w:space="0" w:color="auto"/>
              <w:bottom w:val="single" w:sz="6" w:space="0" w:color="auto"/>
              <w:right w:val="nil"/>
            </w:tcBorders>
          </w:tcPr>
          <w:p w:rsidR="007C2495" w:rsidRPr="00816C4A" w:rsidRDefault="007C2495" w:rsidP="000634A6">
            <w:pPr>
              <w:pStyle w:val="TAH"/>
            </w:pPr>
            <w:r w:rsidRPr="00816C4A">
              <w:t>UICC</w:t>
            </w:r>
          </w:p>
        </w:tc>
        <w:tc>
          <w:tcPr>
            <w:tcW w:w="3620" w:type="dxa"/>
            <w:tcBorders>
              <w:top w:val="single" w:sz="6" w:space="0" w:color="auto"/>
              <w:left w:val="nil"/>
              <w:bottom w:val="single" w:sz="6" w:space="0" w:color="auto"/>
            </w:tcBorders>
          </w:tcPr>
          <w:p w:rsidR="007C2495" w:rsidRPr="00816C4A" w:rsidRDefault="007C2495" w:rsidP="000634A6">
            <w:pPr>
              <w:pStyle w:val="TAH"/>
            </w:pPr>
          </w:p>
        </w:tc>
        <w:tc>
          <w:tcPr>
            <w:tcW w:w="1134" w:type="dxa"/>
            <w:tcBorders>
              <w:top w:val="single" w:sz="6" w:space="0" w:color="auto"/>
              <w:bottom w:val="single" w:sz="6" w:space="0" w:color="auto"/>
            </w:tcBorders>
          </w:tcPr>
          <w:p w:rsidR="007C2495" w:rsidRPr="00816C4A" w:rsidRDefault="007C2495" w:rsidP="000634A6">
            <w:pPr>
              <w:pStyle w:val="TAH"/>
            </w:pPr>
            <w:r w:rsidRPr="00816C4A">
              <w:t>ME</w:t>
            </w:r>
          </w:p>
        </w:tc>
        <w:tc>
          <w:tcPr>
            <w:tcW w:w="2411"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7C2495" w:rsidRPr="00816C4A" w:rsidRDefault="007C2495" w:rsidP="000634A6">
            <w:pPr>
              <w:pStyle w:val="TAH"/>
            </w:pPr>
            <w:r w:rsidRPr="00816C4A">
              <w:t>Network</w:t>
            </w:r>
          </w:p>
        </w:tc>
      </w:tr>
    </w:tbl>
    <w:p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7C2495" w:rsidRPr="00816C4A" w:rsidTr="000634A6">
        <w:trPr>
          <w:jc w:val="center"/>
        </w:trPr>
        <w:tc>
          <w:tcPr>
            <w:tcW w:w="6239" w:type="dxa"/>
            <w:gridSpan w:val="2"/>
            <w:tcBorders>
              <w:left w:val="single" w:sz="12" w:space="0" w:color="auto"/>
              <w:right w:val="single" w:sz="12" w:space="0" w:color="auto"/>
            </w:tcBorders>
          </w:tcPr>
          <w:p w:rsidR="007C2495" w:rsidRPr="00816C4A" w:rsidRDefault="007C2495" w:rsidP="000634A6">
            <w:pPr>
              <w:pStyle w:val="TAC"/>
              <w:ind w:left="284" w:hanging="284"/>
            </w:pPr>
            <w:r w:rsidRPr="00816C4A">
              <w:t>Initial status – PDU session not established</w:t>
            </w:r>
          </w:p>
        </w:tc>
      </w:tr>
      <w:tr w:rsidR="007C2495" w:rsidRPr="00816C4A" w:rsidTr="000634A6">
        <w:trPr>
          <w:jc w:val="center"/>
        </w:trPr>
        <w:tc>
          <w:tcPr>
            <w:tcW w:w="3299" w:type="dxa"/>
            <w:tcBorders>
              <w:left w:val="single" w:sz="12" w:space="0" w:color="auto"/>
            </w:tcBorders>
          </w:tcPr>
          <w:p w:rsidR="007C2495" w:rsidRPr="00816C4A" w:rsidRDefault="007C2495" w:rsidP="000634A6">
            <w:pPr>
              <w:pStyle w:val="TAC"/>
              <w:ind w:left="284" w:hanging="284"/>
            </w:pPr>
          </w:p>
        </w:tc>
        <w:tc>
          <w:tcPr>
            <w:tcW w:w="2940" w:type="dxa"/>
            <w:tcBorders>
              <w:left w:val="single" w:sz="12" w:space="0" w:color="auto"/>
              <w:right w:val="single" w:sz="12" w:space="0" w:color="auto"/>
            </w:tcBorders>
          </w:tcPr>
          <w:p w:rsidR="007C2495" w:rsidRPr="00816C4A" w:rsidRDefault="007C2495" w:rsidP="000634A6">
            <w:pPr>
              <w:pStyle w:val="TAC"/>
              <w:jc w:val="left"/>
            </w:pPr>
          </w:p>
        </w:tc>
      </w:tr>
      <w:tr w:rsidR="007C2495" w:rsidRPr="00816C4A" w:rsidTr="000634A6">
        <w:trPr>
          <w:jc w:val="center"/>
        </w:trPr>
        <w:tc>
          <w:tcPr>
            <w:tcW w:w="3299" w:type="dxa"/>
            <w:tcBorders>
              <w:left w:val="single" w:sz="12" w:space="0" w:color="auto"/>
            </w:tcBorders>
          </w:tcPr>
          <w:p w:rsidR="007C2495" w:rsidRPr="00816C4A" w:rsidRDefault="007C2495" w:rsidP="000634A6">
            <w:pPr>
              <w:pStyle w:val="TAC"/>
              <w:ind w:left="284" w:hanging="284"/>
            </w:pPr>
          </w:p>
        </w:tc>
        <w:tc>
          <w:tcPr>
            <w:tcW w:w="2940" w:type="dxa"/>
            <w:tcBorders>
              <w:left w:val="single" w:sz="12" w:space="0" w:color="auto"/>
              <w:right w:val="single" w:sz="12" w:space="0" w:color="auto"/>
            </w:tcBorders>
          </w:tcPr>
          <w:p w:rsidR="007C2495" w:rsidRPr="00816C4A" w:rsidRDefault="007C2495" w:rsidP="000634A6">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rsidR="007C2495" w:rsidRPr="00816C4A" w:rsidRDefault="007C2495" w:rsidP="000634A6">
            <w:pPr>
              <w:pStyle w:val="TAC"/>
              <w:ind w:left="284" w:hanging="284"/>
            </w:pPr>
          </w:p>
        </w:tc>
      </w:tr>
      <w:tr w:rsidR="007C2495" w:rsidRPr="00816C4A" w:rsidTr="000634A6">
        <w:trPr>
          <w:jc w:val="center"/>
        </w:trPr>
        <w:tc>
          <w:tcPr>
            <w:tcW w:w="3299" w:type="dxa"/>
            <w:tcBorders>
              <w:left w:val="single" w:sz="12" w:space="0" w:color="auto"/>
            </w:tcBorders>
          </w:tcPr>
          <w:p w:rsidR="007C2495" w:rsidRPr="00816C4A" w:rsidRDefault="007C2495" w:rsidP="000634A6">
            <w:pPr>
              <w:pStyle w:val="TAC"/>
              <w:ind w:left="284" w:hanging="284"/>
            </w:pPr>
          </w:p>
        </w:tc>
        <w:tc>
          <w:tcPr>
            <w:tcW w:w="2940" w:type="dxa"/>
            <w:tcBorders>
              <w:left w:val="single" w:sz="12" w:space="0" w:color="auto"/>
              <w:right w:val="single" w:sz="12" w:space="0" w:color="auto"/>
            </w:tcBorders>
          </w:tcPr>
          <w:p w:rsidR="007C2495" w:rsidRPr="00816C4A" w:rsidRDefault="007C2495" w:rsidP="000634A6">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7C2495" w:rsidRPr="00816C4A" w:rsidTr="000634A6">
        <w:trPr>
          <w:jc w:val="center"/>
        </w:trPr>
        <w:tc>
          <w:tcPr>
            <w:tcW w:w="3299" w:type="dxa"/>
            <w:tcBorders>
              <w:left w:val="single" w:sz="12" w:space="0" w:color="auto"/>
            </w:tcBorders>
          </w:tcPr>
          <w:p w:rsidR="007C2495" w:rsidRPr="00816C4A" w:rsidRDefault="007C2495" w:rsidP="000634A6">
            <w:pPr>
              <w:pStyle w:val="TAC"/>
              <w:ind w:left="284" w:hanging="284"/>
            </w:pPr>
          </w:p>
        </w:tc>
        <w:tc>
          <w:tcPr>
            <w:tcW w:w="2940"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3299" w:type="dxa"/>
            <w:tcBorders>
              <w:left w:val="single" w:sz="12" w:space="0" w:color="auto"/>
            </w:tcBorders>
          </w:tcPr>
          <w:p w:rsidR="007C2495" w:rsidRPr="00816C4A" w:rsidRDefault="007C2495" w:rsidP="000634A6">
            <w:pPr>
              <w:pStyle w:val="TAC"/>
              <w:ind w:left="284" w:hanging="284"/>
            </w:pPr>
          </w:p>
        </w:tc>
        <w:tc>
          <w:tcPr>
            <w:tcW w:w="2940"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3299" w:type="dxa"/>
            <w:tcBorders>
              <w:left w:val="single" w:sz="12" w:space="0" w:color="auto"/>
            </w:tcBorders>
          </w:tcPr>
          <w:p w:rsidR="007C2495" w:rsidRPr="00816C4A" w:rsidRDefault="007C2495" w:rsidP="000634A6">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 xml:space="preserve">DATA CONNECTION STATUS EVENT </w:t>
            </w:r>
          </w:p>
          <w:p w:rsidR="007C2495" w:rsidRPr="00816C4A" w:rsidRDefault="007C2495" w:rsidP="000634A6">
            <w:pPr>
              <w:pStyle w:val="TAC"/>
              <w:ind w:left="284" w:hanging="284"/>
            </w:pPr>
            <w:r w:rsidRPr="00816C4A">
              <w:t>(Status : Data connection successful)</w:t>
            </w:r>
          </w:p>
        </w:tc>
        <w:tc>
          <w:tcPr>
            <w:tcW w:w="2940"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3299" w:type="dxa"/>
            <w:tcBorders>
              <w:left w:val="single" w:sz="12" w:space="0" w:color="auto"/>
            </w:tcBorders>
          </w:tcPr>
          <w:p w:rsidR="007C2495" w:rsidRPr="00816C4A" w:rsidRDefault="007C2495" w:rsidP="000634A6">
            <w:pPr>
              <w:pStyle w:val="TAC"/>
              <w:ind w:left="284" w:hanging="284"/>
            </w:pPr>
          </w:p>
        </w:tc>
        <w:tc>
          <w:tcPr>
            <w:tcW w:w="2940"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6239" w:type="dxa"/>
            <w:gridSpan w:val="2"/>
            <w:tcBorders>
              <w:left w:val="single" w:sz="12" w:space="0" w:color="auto"/>
              <w:right w:val="single" w:sz="12" w:space="0" w:color="auto"/>
            </w:tcBorders>
          </w:tcPr>
          <w:p w:rsidR="007C2495" w:rsidRPr="00816C4A" w:rsidRDefault="007C2495" w:rsidP="000634A6">
            <w:pPr>
              <w:pStyle w:val="TAC"/>
              <w:ind w:left="284" w:hanging="284"/>
            </w:pPr>
            <w:r w:rsidRPr="00816C4A">
              <w:t xml:space="preserve"> Final Status – PDU session established</w:t>
            </w:r>
          </w:p>
        </w:tc>
      </w:tr>
    </w:tbl>
    <w:p w:rsidR="007C2495" w:rsidRPr="00816C4A" w:rsidRDefault="007C2495" w:rsidP="007C2495">
      <w:pPr>
        <w:pStyle w:val="B5"/>
        <w:ind w:left="0" w:firstLine="0"/>
      </w:pPr>
    </w:p>
    <w:p w:rsidR="007C2495" w:rsidRPr="00816C4A" w:rsidRDefault="007C2495" w:rsidP="007C2495">
      <w:pPr>
        <w:pStyle w:val="TH"/>
      </w:pPr>
      <w:r w:rsidRPr="00816C4A">
        <w:t xml:space="preserve">Figure T.2.3 Successful PDU session establishment procedure </w:t>
      </w:r>
    </w:p>
    <w:p w:rsidR="007C2495" w:rsidRPr="00816C4A" w:rsidRDefault="007C2495" w:rsidP="007C2495">
      <w:pPr>
        <w:pStyle w:val="Heading2"/>
      </w:pPr>
      <w:bookmarkStart w:id="2881" w:name="_Toc3201137"/>
      <w:bookmarkStart w:id="2882" w:name="_Toc20392880"/>
      <w:bookmarkStart w:id="2883" w:name="_Toc27774527"/>
      <w:bookmarkStart w:id="2884" w:name="_Toc44931342"/>
      <w:bookmarkStart w:id="2885" w:name="_Toc44932172"/>
      <w:bookmarkStart w:id="2886" w:name="_Toc44932652"/>
      <w:r w:rsidRPr="00816C4A">
        <w:t>T.3</w:t>
      </w:r>
      <w:r w:rsidRPr="00816C4A">
        <w:tab/>
        <w:t>Rejected activation of PDP/PDN/PDU request flow example</w:t>
      </w:r>
      <w:bookmarkEnd w:id="2881"/>
      <w:bookmarkEnd w:id="2882"/>
      <w:bookmarkEnd w:id="2883"/>
      <w:bookmarkEnd w:id="2884"/>
      <w:bookmarkEnd w:id="2885"/>
      <w:bookmarkEnd w:id="2886"/>
    </w:p>
    <w:p w:rsidR="007C2495" w:rsidRPr="00816C4A" w:rsidRDefault="007C2495" w:rsidP="007C2495"/>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rsidTr="000634A6">
        <w:trPr>
          <w:tblHeader/>
          <w:jc w:val="center"/>
        </w:trPr>
        <w:tc>
          <w:tcPr>
            <w:tcW w:w="1059" w:type="dxa"/>
            <w:tcBorders>
              <w:top w:val="single" w:sz="6" w:space="0" w:color="auto"/>
              <w:left w:val="single" w:sz="6" w:space="0" w:color="auto"/>
              <w:bottom w:val="single" w:sz="6" w:space="0" w:color="auto"/>
              <w:right w:val="nil"/>
            </w:tcBorders>
          </w:tcPr>
          <w:p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7C2495" w:rsidRPr="00816C4A" w:rsidRDefault="007C2495" w:rsidP="000634A6">
            <w:pPr>
              <w:pStyle w:val="TAH"/>
              <w:rPr>
                <w:lang w:eastAsia="en-GB"/>
              </w:rPr>
            </w:pPr>
          </w:p>
        </w:tc>
        <w:tc>
          <w:tcPr>
            <w:tcW w:w="1134" w:type="dxa"/>
            <w:tcBorders>
              <w:top w:val="single" w:sz="6" w:space="0" w:color="auto"/>
              <w:bottom w:val="single" w:sz="6" w:space="0" w:color="auto"/>
            </w:tcBorders>
          </w:tcPr>
          <w:p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Network</w:t>
            </w:r>
          </w:p>
        </w:tc>
      </w:tr>
    </w:tbl>
    <w:p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7C2495" w:rsidRPr="00816C4A" w:rsidTr="000634A6">
        <w:trPr>
          <w:jc w:val="center"/>
        </w:trPr>
        <w:tc>
          <w:tcPr>
            <w:tcW w:w="8789" w:type="dxa"/>
            <w:gridSpan w:val="2"/>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Initial status – PDP Inactive</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jc w:val="left"/>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keepNext w:val="0"/>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rsidR="007C2495" w:rsidRPr="00816C4A" w:rsidRDefault="007C2495" w:rsidP="000634A6">
            <w:pPr>
              <w:pStyle w:val="TAC"/>
              <w:keepNext w:val="0"/>
              <w:ind w:left="284" w:hanging="284"/>
              <w:rPr>
                <w:lang w:eastAsia="en-GB"/>
              </w:rPr>
            </w:pPr>
          </w:p>
          <w:p w:rsidR="007C2495" w:rsidRPr="00816C4A" w:rsidRDefault="007C2495" w:rsidP="000634A6">
            <w:pPr>
              <w:pStyle w:val="TAC"/>
              <w:keepNext w:val="0"/>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DATA CONNECTION STATUS EVENT </w:t>
            </w:r>
          </w:p>
          <w:p w:rsidR="007C2495" w:rsidRPr="00816C4A" w:rsidRDefault="007C2495" w:rsidP="000634A6">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8789" w:type="dxa"/>
            <w:gridSpan w:val="2"/>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 xml:space="preserve"> Final status – PDP inactive</w:t>
            </w:r>
          </w:p>
        </w:tc>
      </w:tr>
    </w:tbl>
    <w:p w:rsidR="007C2495" w:rsidRPr="00816C4A" w:rsidRDefault="007C2495" w:rsidP="007C2495">
      <w:pPr>
        <w:pStyle w:val="B5"/>
        <w:ind w:left="0" w:firstLine="0"/>
        <w:rPr>
          <w:lang w:val="fr-FR"/>
        </w:rPr>
      </w:pPr>
    </w:p>
    <w:p w:rsidR="007C2495" w:rsidRPr="00816C4A" w:rsidRDefault="007C2495" w:rsidP="007C2495">
      <w:pPr>
        <w:pStyle w:val="TF"/>
        <w:keepLines w:val="0"/>
      </w:pPr>
      <w:r w:rsidRPr="00816C4A">
        <w:t xml:space="preserve">Figure T.3.1 Rejected PDP context activation procedure when initiated by the ME </w:t>
      </w:r>
    </w:p>
    <w:p w:rsidR="007C2495" w:rsidRPr="00816C4A" w:rsidRDefault="007C2495" w:rsidP="007C2495">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rsidTr="000634A6">
        <w:trPr>
          <w:tblHeader/>
          <w:jc w:val="center"/>
        </w:trPr>
        <w:tc>
          <w:tcPr>
            <w:tcW w:w="1059" w:type="dxa"/>
            <w:tcBorders>
              <w:top w:val="single" w:sz="6" w:space="0" w:color="auto"/>
              <w:left w:val="single" w:sz="6" w:space="0" w:color="auto"/>
              <w:bottom w:val="single" w:sz="6" w:space="0" w:color="auto"/>
              <w:right w:val="nil"/>
            </w:tcBorders>
          </w:tcPr>
          <w:p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7C2495" w:rsidRPr="00816C4A" w:rsidRDefault="007C2495" w:rsidP="000634A6">
            <w:pPr>
              <w:pStyle w:val="TAH"/>
              <w:rPr>
                <w:lang w:eastAsia="en-GB"/>
              </w:rPr>
            </w:pPr>
          </w:p>
        </w:tc>
        <w:tc>
          <w:tcPr>
            <w:tcW w:w="1134" w:type="dxa"/>
            <w:tcBorders>
              <w:top w:val="single" w:sz="6" w:space="0" w:color="auto"/>
              <w:bottom w:val="single" w:sz="6" w:space="0" w:color="auto"/>
            </w:tcBorders>
          </w:tcPr>
          <w:p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Network</w:t>
            </w:r>
          </w:p>
        </w:tc>
      </w:tr>
    </w:tbl>
    <w:p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7C2495" w:rsidRPr="00816C4A" w:rsidTr="000634A6">
        <w:trPr>
          <w:jc w:val="center"/>
        </w:trPr>
        <w:tc>
          <w:tcPr>
            <w:tcW w:w="8718" w:type="dxa"/>
            <w:gridSpan w:val="2"/>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Initial status – Bearer context Inactive</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jc w:val="left"/>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keepNext w:val="0"/>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r w:rsidRPr="00816C4A">
              <w:rPr>
                <w:lang w:eastAsia="en-GB"/>
              </w:rPr>
              <w:t xml:space="preserve"> </w:t>
            </w:r>
          </w:p>
          <w:p w:rsidR="007C2495" w:rsidRPr="00816C4A" w:rsidRDefault="007C2495" w:rsidP="000634A6">
            <w:pPr>
              <w:pStyle w:val="TAC"/>
              <w:keepNext w:val="0"/>
              <w:ind w:left="284" w:hanging="284"/>
              <w:rPr>
                <w:rFonts w:ascii="Symbol" w:hAnsi="Symbol"/>
                <w:lang w:eastAsia="en-GB"/>
              </w:rPr>
            </w:pPr>
          </w:p>
          <w:p w:rsidR="007C2495" w:rsidRPr="00816C4A" w:rsidRDefault="007C2495" w:rsidP="000634A6">
            <w:pPr>
              <w:pStyle w:val="TAC"/>
              <w:keepNext w:val="0"/>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DATA CONNECTION STATUS EVENT </w:t>
            </w:r>
          </w:p>
          <w:p w:rsidR="007C2495" w:rsidRPr="00816C4A" w:rsidRDefault="007C2495" w:rsidP="000634A6">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8718" w:type="dxa"/>
            <w:gridSpan w:val="2"/>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 xml:space="preserve"> Final Status – Bearer context inactive</w:t>
            </w:r>
          </w:p>
        </w:tc>
      </w:tr>
    </w:tbl>
    <w:p w:rsidR="007C2495" w:rsidRPr="00816C4A" w:rsidRDefault="007C2495" w:rsidP="007C2495">
      <w:pPr>
        <w:pStyle w:val="B5"/>
        <w:ind w:left="0" w:firstLine="0"/>
      </w:pPr>
    </w:p>
    <w:p w:rsidR="007C2495" w:rsidRPr="00816C4A" w:rsidRDefault="007C2495" w:rsidP="007C2495">
      <w:pPr>
        <w:pStyle w:val="TF"/>
        <w:keepLines w:val="0"/>
      </w:pPr>
      <w:r w:rsidRPr="00816C4A">
        <w:t xml:space="preserve">Figure T.3.2 Rejected PDN context activation procedure when initiated by the ME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rsidTr="000634A6">
        <w:trPr>
          <w:tblHeader/>
          <w:jc w:val="center"/>
        </w:trPr>
        <w:tc>
          <w:tcPr>
            <w:tcW w:w="1059" w:type="dxa"/>
            <w:tcBorders>
              <w:top w:val="single" w:sz="6" w:space="0" w:color="auto"/>
              <w:left w:val="single" w:sz="6" w:space="0" w:color="auto"/>
              <w:bottom w:val="single" w:sz="6" w:space="0" w:color="auto"/>
              <w:right w:val="nil"/>
            </w:tcBorders>
          </w:tcPr>
          <w:p w:rsidR="007C2495" w:rsidRPr="00816C4A" w:rsidRDefault="007C2495" w:rsidP="000634A6">
            <w:pPr>
              <w:pStyle w:val="TAH"/>
            </w:pPr>
            <w:r w:rsidRPr="00816C4A">
              <w:t>UICC</w:t>
            </w:r>
          </w:p>
        </w:tc>
        <w:tc>
          <w:tcPr>
            <w:tcW w:w="3620" w:type="dxa"/>
            <w:tcBorders>
              <w:top w:val="single" w:sz="6" w:space="0" w:color="auto"/>
              <w:left w:val="nil"/>
              <w:bottom w:val="single" w:sz="6" w:space="0" w:color="auto"/>
            </w:tcBorders>
          </w:tcPr>
          <w:p w:rsidR="007C2495" w:rsidRPr="00816C4A" w:rsidRDefault="007C2495" w:rsidP="000634A6">
            <w:pPr>
              <w:pStyle w:val="TAH"/>
            </w:pPr>
          </w:p>
        </w:tc>
        <w:tc>
          <w:tcPr>
            <w:tcW w:w="1134" w:type="dxa"/>
            <w:tcBorders>
              <w:top w:val="single" w:sz="6" w:space="0" w:color="auto"/>
              <w:bottom w:val="single" w:sz="6" w:space="0" w:color="auto"/>
            </w:tcBorders>
          </w:tcPr>
          <w:p w:rsidR="007C2495" w:rsidRPr="00816C4A" w:rsidRDefault="007C2495" w:rsidP="000634A6">
            <w:pPr>
              <w:pStyle w:val="TAH"/>
            </w:pPr>
            <w:r w:rsidRPr="00816C4A">
              <w:t>ME</w:t>
            </w:r>
          </w:p>
        </w:tc>
        <w:tc>
          <w:tcPr>
            <w:tcW w:w="2411"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7C2495" w:rsidRPr="00816C4A" w:rsidRDefault="007C2495" w:rsidP="000634A6">
            <w:pPr>
              <w:pStyle w:val="TAH"/>
            </w:pPr>
            <w:r w:rsidRPr="00816C4A">
              <w:t>Network</w:t>
            </w:r>
          </w:p>
        </w:tc>
      </w:tr>
    </w:tbl>
    <w:p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7C2495" w:rsidRPr="00816C4A" w:rsidTr="000634A6">
        <w:trPr>
          <w:jc w:val="center"/>
        </w:trPr>
        <w:tc>
          <w:tcPr>
            <w:tcW w:w="6239" w:type="dxa"/>
            <w:gridSpan w:val="2"/>
            <w:tcBorders>
              <w:left w:val="single" w:sz="12" w:space="0" w:color="auto"/>
              <w:right w:val="single" w:sz="12" w:space="0" w:color="auto"/>
            </w:tcBorders>
          </w:tcPr>
          <w:p w:rsidR="007C2495" w:rsidRPr="00816C4A" w:rsidRDefault="007C2495" w:rsidP="000634A6">
            <w:pPr>
              <w:pStyle w:val="TAC"/>
              <w:ind w:left="284" w:hanging="284"/>
            </w:pPr>
            <w:r w:rsidRPr="00816C4A">
              <w:t>Initial status – PDU session not establihed</w:t>
            </w:r>
          </w:p>
        </w:tc>
      </w:tr>
      <w:tr w:rsidR="007C2495" w:rsidRPr="00816C4A" w:rsidTr="000634A6">
        <w:trPr>
          <w:jc w:val="center"/>
        </w:trPr>
        <w:tc>
          <w:tcPr>
            <w:tcW w:w="3299" w:type="dxa"/>
            <w:tcBorders>
              <w:left w:val="single" w:sz="12" w:space="0" w:color="auto"/>
            </w:tcBorders>
          </w:tcPr>
          <w:p w:rsidR="007C2495" w:rsidRPr="00816C4A" w:rsidRDefault="007C2495" w:rsidP="000634A6">
            <w:pPr>
              <w:pStyle w:val="TAC"/>
              <w:ind w:left="284" w:hanging="284"/>
            </w:pPr>
          </w:p>
        </w:tc>
        <w:tc>
          <w:tcPr>
            <w:tcW w:w="2940" w:type="dxa"/>
            <w:tcBorders>
              <w:left w:val="single" w:sz="12" w:space="0" w:color="auto"/>
              <w:right w:val="single" w:sz="12" w:space="0" w:color="auto"/>
            </w:tcBorders>
          </w:tcPr>
          <w:p w:rsidR="007C2495" w:rsidRPr="00816C4A" w:rsidRDefault="007C2495" w:rsidP="000634A6">
            <w:pPr>
              <w:pStyle w:val="TAC"/>
              <w:jc w:val="left"/>
            </w:pPr>
          </w:p>
        </w:tc>
      </w:tr>
      <w:tr w:rsidR="007C2495" w:rsidRPr="00816C4A" w:rsidTr="000634A6">
        <w:trPr>
          <w:jc w:val="center"/>
        </w:trPr>
        <w:tc>
          <w:tcPr>
            <w:tcW w:w="3299" w:type="dxa"/>
            <w:tcBorders>
              <w:left w:val="single" w:sz="12" w:space="0" w:color="auto"/>
            </w:tcBorders>
          </w:tcPr>
          <w:p w:rsidR="007C2495" w:rsidRPr="00816C4A" w:rsidRDefault="007C2495" w:rsidP="000634A6">
            <w:pPr>
              <w:pStyle w:val="TAC"/>
              <w:ind w:left="284" w:hanging="284"/>
            </w:pPr>
          </w:p>
        </w:tc>
        <w:tc>
          <w:tcPr>
            <w:tcW w:w="2940" w:type="dxa"/>
            <w:tcBorders>
              <w:left w:val="single" w:sz="12" w:space="0" w:color="auto"/>
              <w:right w:val="single" w:sz="12" w:space="0" w:color="auto"/>
            </w:tcBorders>
          </w:tcPr>
          <w:p w:rsidR="007C2495" w:rsidRPr="00816C4A" w:rsidRDefault="007C2495" w:rsidP="000634A6">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rsidR="007C2495" w:rsidRPr="00816C4A" w:rsidRDefault="007C2495" w:rsidP="000634A6">
            <w:pPr>
              <w:pStyle w:val="TAC"/>
              <w:ind w:left="284" w:hanging="284"/>
            </w:pPr>
          </w:p>
        </w:tc>
      </w:tr>
      <w:tr w:rsidR="007C2495" w:rsidRPr="00816C4A" w:rsidTr="000634A6">
        <w:trPr>
          <w:jc w:val="center"/>
        </w:trPr>
        <w:tc>
          <w:tcPr>
            <w:tcW w:w="3299" w:type="dxa"/>
            <w:tcBorders>
              <w:left w:val="single" w:sz="12" w:space="0" w:color="auto"/>
            </w:tcBorders>
          </w:tcPr>
          <w:p w:rsidR="007C2495" w:rsidRPr="00816C4A" w:rsidRDefault="007C2495" w:rsidP="000634A6">
            <w:pPr>
              <w:pStyle w:val="TAC"/>
              <w:ind w:left="284" w:hanging="284"/>
            </w:pPr>
          </w:p>
        </w:tc>
        <w:tc>
          <w:tcPr>
            <w:tcW w:w="2940" w:type="dxa"/>
            <w:tcBorders>
              <w:left w:val="single" w:sz="12" w:space="0" w:color="auto"/>
              <w:right w:val="single" w:sz="12" w:space="0" w:color="auto"/>
            </w:tcBorders>
          </w:tcPr>
          <w:p w:rsidR="007C2495" w:rsidRPr="00816C4A" w:rsidRDefault="007C2495" w:rsidP="000634A6">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7C2495" w:rsidRPr="00816C4A" w:rsidTr="000634A6">
        <w:trPr>
          <w:jc w:val="center"/>
        </w:trPr>
        <w:tc>
          <w:tcPr>
            <w:tcW w:w="3299" w:type="dxa"/>
            <w:tcBorders>
              <w:left w:val="single" w:sz="12" w:space="0" w:color="auto"/>
            </w:tcBorders>
          </w:tcPr>
          <w:p w:rsidR="007C2495" w:rsidRPr="00816C4A" w:rsidRDefault="007C2495" w:rsidP="000634A6">
            <w:pPr>
              <w:pStyle w:val="TAC"/>
              <w:ind w:left="284" w:hanging="284"/>
            </w:pPr>
          </w:p>
        </w:tc>
        <w:tc>
          <w:tcPr>
            <w:tcW w:w="2940"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3299" w:type="dxa"/>
            <w:tcBorders>
              <w:left w:val="single" w:sz="12" w:space="0" w:color="auto"/>
            </w:tcBorders>
          </w:tcPr>
          <w:p w:rsidR="007C2495" w:rsidRPr="00816C4A" w:rsidRDefault="007C2495" w:rsidP="000634A6">
            <w:pPr>
              <w:pStyle w:val="TAC"/>
              <w:ind w:left="284" w:hanging="284"/>
            </w:pPr>
          </w:p>
        </w:tc>
        <w:tc>
          <w:tcPr>
            <w:tcW w:w="2940"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3299" w:type="dxa"/>
            <w:tcBorders>
              <w:left w:val="single" w:sz="12" w:space="0" w:color="auto"/>
            </w:tcBorders>
          </w:tcPr>
          <w:p w:rsidR="007C2495" w:rsidRPr="00816C4A" w:rsidRDefault="007C2495" w:rsidP="000634A6">
            <w:pPr>
              <w:pStyle w:val="TAC"/>
              <w:ind w:left="284" w:hanging="284"/>
            </w:pPr>
          </w:p>
        </w:tc>
        <w:tc>
          <w:tcPr>
            <w:tcW w:w="2940"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3299" w:type="dxa"/>
            <w:tcBorders>
              <w:left w:val="single" w:sz="12" w:space="0" w:color="auto"/>
            </w:tcBorders>
          </w:tcPr>
          <w:p w:rsidR="007C2495" w:rsidRPr="00816C4A" w:rsidRDefault="007C2495" w:rsidP="000634A6">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 xml:space="preserve">DATA CONNECTION STATUS EVENT </w:t>
            </w:r>
          </w:p>
          <w:p w:rsidR="007C2495" w:rsidRPr="00816C4A" w:rsidRDefault="007C2495" w:rsidP="000634A6">
            <w:pPr>
              <w:pStyle w:val="TAC"/>
              <w:ind w:left="284" w:hanging="284"/>
            </w:pPr>
            <w:r w:rsidRPr="00816C4A">
              <w:t>(Status : Data connection rejected)</w:t>
            </w:r>
          </w:p>
        </w:tc>
        <w:tc>
          <w:tcPr>
            <w:tcW w:w="2940"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3299" w:type="dxa"/>
            <w:tcBorders>
              <w:left w:val="single" w:sz="12" w:space="0" w:color="auto"/>
            </w:tcBorders>
          </w:tcPr>
          <w:p w:rsidR="007C2495" w:rsidRPr="00816C4A" w:rsidRDefault="007C2495" w:rsidP="000634A6">
            <w:pPr>
              <w:pStyle w:val="TAC"/>
              <w:ind w:left="284" w:hanging="284"/>
            </w:pPr>
          </w:p>
        </w:tc>
        <w:tc>
          <w:tcPr>
            <w:tcW w:w="2940"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6239" w:type="dxa"/>
            <w:gridSpan w:val="2"/>
            <w:tcBorders>
              <w:left w:val="single" w:sz="12" w:space="0" w:color="auto"/>
              <w:right w:val="single" w:sz="12" w:space="0" w:color="auto"/>
            </w:tcBorders>
          </w:tcPr>
          <w:p w:rsidR="007C2495" w:rsidRPr="00816C4A" w:rsidRDefault="007C2495" w:rsidP="000634A6">
            <w:pPr>
              <w:pStyle w:val="TAC"/>
              <w:ind w:left="284" w:hanging="284"/>
            </w:pPr>
            <w:r w:rsidRPr="00816C4A">
              <w:t xml:space="preserve"> Final Status – PDU session not established</w:t>
            </w:r>
          </w:p>
        </w:tc>
      </w:tr>
    </w:tbl>
    <w:p w:rsidR="007C2495" w:rsidRPr="00816C4A" w:rsidRDefault="007C2495" w:rsidP="007C2495">
      <w:pPr>
        <w:pStyle w:val="B5"/>
        <w:ind w:left="0" w:firstLine="0"/>
      </w:pPr>
    </w:p>
    <w:p w:rsidR="007C2495" w:rsidRPr="00816C4A" w:rsidRDefault="007C2495" w:rsidP="007C2495">
      <w:pPr>
        <w:pStyle w:val="TF"/>
        <w:keepLines w:val="0"/>
      </w:pPr>
      <w:r w:rsidRPr="00816C4A">
        <w:t xml:space="preserve">Figure T.3.3 Rejected PDU session establishment procedure when initiated by the ME </w:t>
      </w:r>
    </w:p>
    <w:p w:rsidR="007C2495" w:rsidRPr="00816C4A" w:rsidRDefault="007C2495" w:rsidP="007C2495">
      <w:pPr>
        <w:pStyle w:val="TF"/>
        <w:keepLines w:val="0"/>
      </w:pPr>
    </w:p>
    <w:p w:rsidR="007C2495" w:rsidRPr="00816C4A" w:rsidRDefault="007C2495" w:rsidP="007C2495">
      <w:pPr>
        <w:pStyle w:val="Heading2"/>
      </w:pPr>
      <w:bookmarkStart w:id="2887" w:name="_Toc3201138"/>
      <w:bookmarkStart w:id="2888" w:name="_Toc20392881"/>
      <w:bookmarkStart w:id="2889" w:name="_Toc27774528"/>
      <w:bookmarkStart w:id="2890" w:name="_Toc44931343"/>
      <w:bookmarkStart w:id="2891" w:name="_Toc44932173"/>
      <w:bookmarkStart w:id="2892" w:name="_Toc44932653"/>
      <w:r w:rsidRPr="00816C4A">
        <w:t>T.4</w:t>
      </w:r>
      <w:r w:rsidRPr="00816C4A">
        <w:tab/>
        <w:t>PDP/PDN/PDU Data connection deactivated flow example</w:t>
      </w:r>
      <w:bookmarkEnd w:id="2887"/>
      <w:bookmarkEnd w:id="2888"/>
      <w:bookmarkEnd w:id="2889"/>
      <w:bookmarkEnd w:id="2890"/>
      <w:bookmarkEnd w:id="2891"/>
      <w:bookmarkEnd w:id="2892"/>
    </w:p>
    <w:p w:rsidR="007C2495" w:rsidRPr="00816C4A" w:rsidRDefault="007C2495" w:rsidP="007C2495"/>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rsidTr="000634A6">
        <w:trPr>
          <w:tblHeader/>
          <w:jc w:val="center"/>
        </w:trPr>
        <w:tc>
          <w:tcPr>
            <w:tcW w:w="1059" w:type="dxa"/>
            <w:tcBorders>
              <w:top w:val="single" w:sz="6" w:space="0" w:color="auto"/>
              <w:left w:val="single" w:sz="6" w:space="0" w:color="auto"/>
              <w:bottom w:val="single" w:sz="6" w:space="0" w:color="auto"/>
              <w:right w:val="nil"/>
            </w:tcBorders>
          </w:tcPr>
          <w:p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7C2495" w:rsidRPr="00816C4A" w:rsidRDefault="007C2495" w:rsidP="000634A6">
            <w:pPr>
              <w:pStyle w:val="TAH"/>
              <w:rPr>
                <w:lang w:eastAsia="en-GB"/>
              </w:rPr>
            </w:pPr>
          </w:p>
        </w:tc>
        <w:tc>
          <w:tcPr>
            <w:tcW w:w="1134" w:type="dxa"/>
            <w:tcBorders>
              <w:top w:val="single" w:sz="6" w:space="0" w:color="auto"/>
              <w:bottom w:val="single" w:sz="6" w:space="0" w:color="auto"/>
            </w:tcBorders>
          </w:tcPr>
          <w:p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Network</w:t>
            </w:r>
          </w:p>
        </w:tc>
      </w:tr>
    </w:tbl>
    <w:p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7C2495" w:rsidRPr="00816C4A" w:rsidTr="000634A6">
        <w:trPr>
          <w:jc w:val="center"/>
        </w:trPr>
        <w:tc>
          <w:tcPr>
            <w:tcW w:w="8789" w:type="dxa"/>
            <w:gridSpan w:val="2"/>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Initial status – PDP/Bearer Context Active</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jc w:val="left"/>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keepNext w:val="0"/>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rsidR="007C2495" w:rsidRPr="00816C4A" w:rsidRDefault="007C2495" w:rsidP="000634A6">
            <w:pPr>
              <w:pStyle w:val="TAC"/>
              <w:keepNext w:val="0"/>
              <w:ind w:left="284" w:hanging="284"/>
              <w:rPr>
                <w:lang w:eastAsia="en-GB"/>
              </w:rPr>
            </w:pPr>
          </w:p>
          <w:p w:rsidR="007C2495" w:rsidRPr="00816C4A" w:rsidRDefault="007C2495" w:rsidP="000634A6">
            <w:pPr>
              <w:pStyle w:val="TAC"/>
              <w:keepNext w:val="0"/>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DATA CONNECTION STATUS EVENT </w:t>
            </w:r>
          </w:p>
          <w:p w:rsidR="007C2495" w:rsidRPr="00816C4A" w:rsidRDefault="007C2495" w:rsidP="000634A6">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8789" w:type="dxa"/>
            <w:gridSpan w:val="2"/>
            <w:tcBorders>
              <w:left w:val="single" w:sz="12" w:space="0" w:color="auto"/>
              <w:right w:val="single" w:sz="12" w:space="0" w:color="auto"/>
            </w:tcBorders>
          </w:tcPr>
          <w:p w:rsidR="007C2495" w:rsidRPr="00816C4A" w:rsidRDefault="007C2495" w:rsidP="000634A6">
            <w:pPr>
              <w:ind w:left="852"/>
              <w:jc w:val="center"/>
              <w:rPr>
                <w:lang w:val="en-US"/>
              </w:rPr>
            </w:pPr>
            <w:r w:rsidRPr="00816C4A">
              <w:t xml:space="preserve"> Final status – PDP/Bearer Context Inactive</w:t>
            </w:r>
          </w:p>
        </w:tc>
      </w:tr>
    </w:tbl>
    <w:p w:rsidR="007C2495" w:rsidRPr="00816C4A" w:rsidRDefault="007C2495" w:rsidP="007C2495">
      <w:pPr>
        <w:pStyle w:val="B5"/>
        <w:ind w:left="0" w:firstLine="0"/>
        <w:rPr>
          <w:lang w:val="en-US"/>
        </w:rPr>
      </w:pPr>
    </w:p>
    <w:p w:rsidR="007C2495" w:rsidRPr="00816C4A" w:rsidRDefault="007C2495" w:rsidP="007C2495">
      <w:pPr>
        <w:pStyle w:val="TF"/>
        <w:keepLines w:val="0"/>
      </w:pPr>
      <w:r w:rsidRPr="00816C4A">
        <w:t xml:space="preserve">Figure T.4.1 MS Initiated PDP/PDN context deactivation procedure </w:t>
      </w:r>
    </w:p>
    <w:p w:rsidR="007C2495" w:rsidRPr="00816C4A" w:rsidRDefault="007C2495" w:rsidP="007C2495">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rsidTr="000634A6">
        <w:trPr>
          <w:tblHeader/>
          <w:jc w:val="center"/>
        </w:trPr>
        <w:tc>
          <w:tcPr>
            <w:tcW w:w="1059" w:type="dxa"/>
            <w:tcBorders>
              <w:top w:val="single" w:sz="6" w:space="0" w:color="auto"/>
              <w:left w:val="single" w:sz="6" w:space="0" w:color="auto"/>
              <w:bottom w:val="single" w:sz="6" w:space="0" w:color="auto"/>
              <w:right w:val="nil"/>
            </w:tcBorders>
          </w:tcPr>
          <w:p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rsidR="007C2495" w:rsidRPr="00816C4A" w:rsidRDefault="007C2495" w:rsidP="000634A6">
            <w:pPr>
              <w:pStyle w:val="TAH"/>
              <w:rPr>
                <w:lang w:eastAsia="en-GB"/>
              </w:rPr>
            </w:pPr>
          </w:p>
        </w:tc>
        <w:tc>
          <w:tcPr>
            <w:tcW w:w="1134" w:type="dxa"/>
            <w:tcBorders>
              <w:top w:val="single" w:sz="6" w:space="0" w:color="auto"/>
              <w:bottom w:val="single" w:sz="6" w:space="0" w:color="auto"/>
            </w:tcBorders>
          </w:tcPr>
          <w:p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7C2495" w:rsidRPr="00816C4A" w:rsidRDefault="007C2495" w:rsidP="000634A6">
            <w:pPr>
              <w:pStyle w:val="TAH"/>
              <w:rPr>
                <w:lang w:eastAsia="en-GB"/>
              </w:rPr>
            </w:pPr>
            <w:r w:rsidRPr="00816C4A">
              <w:rPr>
                <w:lang w:eastAsia="en-GB"/>
              </w:rPr>
              <w:t>Network</w:t>
            </w:r>
          </w:p>
        </w:tc>
      </w:tr>
    </w:tbl>
    <w:p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7C2495" w:rsidRPr="00816C4A" w:rsidTr="000634A6">
        <w:trPr>
          <w:jc w:val="center"/>
        </w:trPr>
        <w:tc>
          <w:tcPr>
            <w:tcW w:w="8789" w:type="dxa"/>
            <w:gridSpan w:val="2"/>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lastRenderedPageBreak/>
              <w:t>Initial status – PDP/Bearer context Active</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jc w:val="left"/>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lang w:eastAsia="en-GB"/>
              </w:rPr>
              <w:t xml:space="preserve">DEACTIVATE PDP/EPS BEARER CONTEXT REQUEST </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keepNext w:val="0"/>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rsidR="007C2495" w:rsidRPr="00816C4A" w:rsidRDefault="007C2495" w:rsidP="000634A6">
            <w:pPr>
              <w:pStyle w:val="TAC"/>
              <w:keepNext w:val="0"/>
              <w:ind w:left="284" w:hanging="284"/>
              <w:rPr>
                <w:lang w:eastAsia="en-GB"/>
              </w:rPr>
            </w:pPr>
          </w:p>
          <w:p w:rsidR="007C2495" w:rsidRPr="00816C4A" w:rsidRDefault="007C2495" w:rsidP="000634A6">
            <w:pPr>
              <w:pStyle w:val="TAC"/>
              <w:keepNext w:val="0"/>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DATA CONNECTION STATUS EVENT </w:t>
            </w:r>
          </w:p>
          <w:p w:rsidR="007C2495" w:rsidRPr="00816C4A" w:rsidRDefault="007C2495" w:rsidP="000634A6">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rsidR="007C2495" w:rsidRPr="00816C4A" w:rsidRDefault="007C2495" w:rsidP="000634A6">
            <w:pPr>
              <w:pStyle w:val="TAC"/>
              <w:ind w:left="284" w:hanging="284"/>
              <w:rPr>
                <w:lang w:eastAsia="en-GB"/>
              </w:rPr>
            </w:pPr>
          </w:p>
        </w:tc>
      </w:tr>
      <w:tr w:rsidR="007C2495" w:rsidRPr="00816C4A" w:rsidTr="000634A6">
        <w:trPr>
          <w:jc w:val="center"/>
        </w:trPr>
        <w:tc>
          <w:tcPr>
            <w:tcW w:w="8789" w:type="dxa"/>
            <w:gridSpan w:val="2"/>
            <w:tcBorders>
              <w:left w:val="single" w:sz="12" w:space="0" w:color="auto"/>
              <w:right w:val="single" w:sz="12" w:space="0" w:color="auto"/>
            </w:tcBorders>
          </w:tcPr>
          <w:p w:rsidR="007C2495" w:rsidRPr="00816C4A" w:rsidRDefault="007C2495" w:rsidP="000634A6">
            <w:pPr>
              <w:pStyle w:val="B5"/>
              <w:ind w:left="852"/>
              <w:jc w:val="center"/>
              <w:rPr>
                <w:lang w:val="en-US" w:eastAsia="en-GB"/>
              </w:rPr>
            </w:pPr>
            <w:r w:rsidRPr="00816C4A">
              <w:rPr>
                <w:lang w:eastAsia="en-GB"/>
              </w:rPr>
              <w:t>Final status – PDP/Bearer context Inactive</w:t>
            </w:r>
          </w:p>
          <w:p w:rsidR="007C2495" w:rsidRPr="00816C4A" w:rsidRDefault="007C2495" w:rsidP="000634A6">
            <w:pPr>
              <w:pStyle w:val="TAC"/>
              <w:ind w:left="284" w:hanging="284"/>
              <w:rPr>
                <w:lang w:val="en-US" w:eastAsia="en-GB"/>
              </w:rPr>
            </w:pPr>
          </w:p>
        </w:tc>
      </w:tr>
    </w:tbl>
    <w:p w:rsidR="007C2495" w:rsidRPr="00816C4A" w:rsidRDefault="007C2495" w:rsidP="007C2495">
      <w:pPr>
        <w:pStyle w:val="TF"/>
      </w:pPr>
      <w:r w:rsidRPr="00816C4A">
        <w:t xml:space="preserve">Figure T.4.2 Network Initiated PDP/PDN context deactivation procedure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rsidTr="000634A6">
        <w:trPr>
          <w:tblHeader/>
          <w:jc w:val="center"/>
        </w:trPr>
        <w:tc>
          <w:tcPr>
            <w:tcW w:w="1059" w:type="dxa"/>
            <w:tcBorders>
              <w:top w:val="single" w:sz="6" w:space="0" w:color="auto"/>
              <w:left w:val="single" w:sz="6" w:space="0" w:color="auto"/>
              <w:bottom w:val="single" w:sz="6" w:space="0" w:color="auto"/>
              <w:right w:val="nil"/>
            </w:tcBorders>
          </w:tcPr>
          <w:p w:rsidR="007C2495" w:rsidRPr="00816C4A" w:rsidRDefault="007C2495" w:rsidP="000634A6">
            <w:pPr>
              <w:pStyle w:val="TAH"/>
            </w:pPr>
            <w:r w:rsidRPr="00816C4A">
              <w:t>UICC</w:t>
            </w:r>
          </w:p>
        </w:tc>
        <w:tc>
          <w:tcPr>
            <w:tcW w:w="3620" w:type="dxa"/>
            <w:tcBorders>
              <w:top w:val="single" w:sz="6" w:space="0" w:color="auto"/>
              <w:left w:val="nil"/>
              <w:bottom w:val="single" w:sz="6" w:space="0" w:color="auto"/>
            </w:tcBorders>
          </w:tcPr>
          <w:p w:rsidR="007C2495" w:rsidRPr="00816C4A" w:rsidRDefault="007C2495" w:rsidP="000634A6">
            <w:pPr>
              <w:pStyle w:val="TAH"/>
            </w:pPr>
          </w:p>
        </w:tc>
        <w:tc>
          <w:tcPr>
            <w:tcW w:w="1134" w:type="dxa"/>
            <w:tcBorders>
              <w:top w:val="single" w:sz="6" w:space="0" w:color="auto"/>
              <w:bottom w:val="single" w:sz="6" w:space="0" w:color="auto"/>
            </w:tcBorders>
          </w:tcPr>
          <w:p w:rsidR="007C2495" w:rsidRPr="00816C4A" w:rsidRDefault="007C2495" w:rsidP="000634A6">
            <w:pPr>
              <w:pStyle w:val="TAH"/>
            </w:pPr>
            <w:r w:rsidRPr="00816C4A">
              <w:t>ME</w:t>
            </w:r>
          </w:p>
        </w:tc>
        <w:tc>
          <w:tcPr>
            <w:tcW w:w="2411"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7C2495" w:rsidRPr="00816C4A" w:rsidRDefault="007C2495" w:rsidP="000634A6">
            <w:pPr>
              <w:pStyle w:val="TAH"/>
            </w:pPr>
            <w:r w:rsidRPr="00816C4A">
              <w:t>Network</w:t>
            </w:r>
          </w:p>
        </w:tc>
      </w:tr>
    </w:tbl>
    <w:p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7C2495" w:rsidRPr="00816C4A" w:rsidTr="000634A6">
        <w:trPr>
          <w:jc w:val="center"/>
        </w:trPr>
        <w:tc>
          <w:tcPr>
            <w:tcW w:w="6239" w:type="dxa"/>
            <w:gridSpan w:val="2"/>
            <w:tcBorders>
              <w:left w:val="single" w:sz="12" w:space="0" w:color="auto"/>
              <w:right w:val="single" w:sz="12" w:space="0" w:color="auto"/>
            </w:tcBorders>
          </w:tcPr>
          <w:p w:rsidR="007C2495" w:rsidRPr="00816C4A" w:rsidRDefault="007C2495" w:rsidP="000634A6">
            <w:pPr>
              <w:pStyle w:val="TAC"/>
              <w:ind w:left="284" w:hanging="284"/>
            </w:pPr>
            <w:r w:rsidRPr="00816C4A">
              <w:t>Initial status – PDU session established</w:t>
            </w:r>
          </w:p>
        </w:tc>
      </w:tr>
      <w:tr w:rsidR="007C2495" w:rsidRPr="00816C4A" w:rsidTr="000634A6">
        <w:trPr>
          <w:jc w:val="center"/>
        </w:trPr>
        <w:tc>
          <w:tcPr>
            <w:tcW w:w="3333" w:type="dxa"/>
            <w:tcBorders>
              <w:left w:val="single" w:sz="12" w:space="0" w:color="auto"/>
            </w:tcBorders>
          </w:tcPr>
          <w:p w:rsidR="007C2495" w:rsidRPr="00816C4A" w:rsidRDefault="007C2495" w:rsidP="000634A6">
            <w:pPr>
              <w:pStyle w:val="TAC"/>
              <w:ind w:left="284" w:hanging="284"/>
            </w:pPr>
          </w:p>
        </w:tc>
        <w:tc>
          <w:tcPr>
            <w:tcW w:w="2906" w:type="dxa"/>
            <w:tcBorders>
              <w:left w:val="single" w:sz="12" w:space="0" w:color="auto"/>
              <w:right w:val="single" w:sz="12" w:space="0" w:color="auto"/>
            </w:tcBorders>
          </w:tcPr>
          <w:p w:rsidR="007C2495" w:rsidRPr="00816C4A" w:rsidRDefault="007C2495" w:rsidP="000634A6">
            <w:pPr>
              <w:pStyle w:val="TAC"/>
              <w:jc w:val="left"/>
            </w:pPr>
          </w:p>
        </w:tc>
      </w:tr>
      <w:tr w:rsidR="007C2495" w:rsidRPr="00816C4A" w:rsidTr="000634A6">
        <w:trPr>
          <w:jc w:val="center"/>
        </w:trPr>
        <w:tc>
          <w:tcPr>
            <w:tcW w:w="3333" w:type="dxa"/>
            <w:tcBorders>
              <w:left w:val="single" w:sz="12" w:space="0" w:color="auto"/>
            </w:tcBorders>
          </w:tcPr>
          <w:p w:rsidR="007C2495" w:rsidRPr="00816C4A" w:rsidRDefault="007C2495" w:rsidP="000634A6">
            <w:pPr>
              <w:pStyle w:val="TAC"/>
              <w:ind w:left="284" w:hanging="284"/>
            </w:pPr>
          </w:p>
        </w:tc>
        <w:tc>
          <w:tcPr>
            <w:tcW w:w="2906" w:type="dxa"/>
            <w:tcBorders>
              <w:left w:val="single" w:sz="12" w:space="0" w:color="auto"/>
              <w:right w:val="single" w:sz="12" w:space="0" w:color="auto"/>
            </w:tcBorders>
          </w:tcPr>
          <w:p w:rsidR="007C2495" w:rsidRPr="00816C4A" w:rsidRDefault="007C2495" w:rsidP="000634A6">
            <w:pPr>
              <w:pStyle w:val="TAC"/>
              <w:ind w:left="284" w:hanging="284"/>
            </w:pPr>
          </w:p>
          <w:p w:rsidR="007C2495" w:rsidRPr="00816C4A" w:rsidRDefault="007C2495" w:rsidP="000634A6">
            <w:pPr>
              <w:pStyle w:val="TAC"/>
              <w:ind w:left="284" w:hanging="284"/>
            </w:pPr>
          </w:p>
        </w:tc>
      </w:tr>
      <w:tr w:rsidR="007C2495" w:rsidRPr="00816C4A" w:rsidTr="000634A6">
        <w:trPr>
          <w:jc w:val="center"/>
        </w:trPr>
        <w:tc>
          <w:tcPr>
            <w:tcW w:w="3333" w:type="dxa"/>
            <w:tcBorders>
              <w:left w:val="single" w:sz="12" w:space="0" w:color="auto"/>
            </w:tcBorders>
          </w:tcPr>
          <w:p w:rsidR="007C2495" w:rsidRPr="00816C4A" w:rsidRDefault="007C2495" w:rsidP="000634A6">
            <w:pPr>
              <w:pStyle w:val="TAC"/>
              <w:ind w:left="284" w:hanging="284"/>
            </w:pPr>
          </w:p>
        </w:tc>
        <w:tc>
          <w:tcPr>
            <w:tcW w:w="2906" w:type="dxa"/>
            <w:tcBorders>
              <w:left w:val="single" w:sz="12" w:space="0" w:color="auto"/>
              <w:right w:val="single" w:sz="12" w:space="0" w:color="auto"/>
            </w:tcBorders>
          </w:tcPr>
          <w:p w:rsidR="007C2495" w:rsidRPr="00816C4A" w:rsidRDefault="007C2495" w:rsidP="000634A6">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7C2495" w:rsidRPr="00816C4A" w:rsidTr="000634A6">
        <w:trPr>
          <w:jc w:val="center"/>
        </w:trPr>
        <w:tc>
          <w:tcPr>
            <w:tcW w:w="3333" w:type="dxa"/>
            <w:tcBorders>
              <w:left w:val="single" w:sz="12" w:space="0" w:color="auto"/>
            </w:tcBorders>
          </w:tcPr>
          <w:p w:rsidR="007C2495" w:rsidRPr="00816C4A" w:rsidRDefault="007C2495" w:rsidP="000634A6">
            <w:pPr>
              <w:pStyle w:val="TAC"/>
              <w:ind w:left="284" w:hanging="284"/>
            </w:pPr>
          </w:p>
        </w:tc>
        <w:tc>
          <w:tcPr>
            <w:tcW w:w="2906"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3333" w:type="dxa"/>
            <w:tcBorders>
              <w:left w:val="single" w:sz="12" w:space="0" w:color="auto"/>
            </w:tcBorders>
          </w:tcPr>
          <w:p w:rsidR="007C2495" w:rsidRPr="00816C4A" w:rsidRDefault="007C2495" w:rsidP="000634A6">
            <w:pPr>
              <w:pStyle w:val="TAC"/>
              <w:ind w:left="284" w:hanging="284"/>
            </w:pPr>
          </w:p>
        </w:tc>
        <w:tc>
          <w:tcPr>
            <w:tcW w:w="2906"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3333" w:type="dxa"/>
            <w:tcBorders>
              <w:left w:val="single" w:sz="12" w:space="0" w:color="auto"/>
            </w:tcBorders>
          </w:tcPr>
          <w:p w:rsidR="007C2495" w:rsidRPr="00816C4A" w:rsidRDefault="007C2495" w:rsidP="000634A6">
            <w:pPr>
              <w:pStyle w:val="TAC"/>
              <w:ind w:left="284" w:hanging="284"/>
            </w:pPr>
          </w:p>
        </w:tc>
        <w:tc>
          <w:tcPr>
            <w:tcW w:w="2906" w:type="dxa"/>
            <w:tcBorders>
              <w:left w:val="single" w:sz="12" w:space="0" w:color="auto"/>
              <w:right w:val="single" w:sz="12" w:space="0" w:color="auto"/>
            </w:tcBorders>
          </w:tcPr>
          <w:p w:rsidR="007C2495" w:rsidRPr="00816C4A" w:rsidRDefault="007C2495" w:rsidP="000634A6">
            <w:pPr>
              <w:pStyle w:val="TAC"/>
              <w:ind w:left="284" w:hanging="284"/>
            </w:pPr>
            <w:r w:rsidRPr="00816C4A">
              <w:t>PDU SESSION RELEASE COMMAND</w:t>
            </w:r>
          </w:p>
        </w:tc>
      </w:tr>
      <w:tr w:rsidR="007C2495" w:rsidRPr="00816C4A" w:rsidTr="000634A6">
        <w:trPr>
          <w:jc w:val="center"/>
        </w:trPr>
        <w:tc>
          <w:tcPr>
            <w:tcW w:w="3333" w:type="dxa"/>
            <w:tcBorders>
              <w:left w:val="single" w:sz="12" w:space="0" w:color="auto"/>
            </w:tcBorders>
          </w:tcPr>
          <w:p w:rsidR="007C2495" w:rsidRPr="00816C4A" w:rsidRDefault="007C2495" w:rsidP="000634A6">
            <w:pPr>
              <w:pStyle w:val="TAC"/>
              <w:ind w:left="284" w:hanging="284"/>
            </w:pPr>
          </w:p>
        </w:tc>
        <w:tc>
          <w:tcPr>
            <w:tcW w:w="2906" w:type="dxa"/>
            <w:tcBorders>
              <w:left w:val="single" w:sz="12" w:space="0" w:color="auto"/>
              <w:right w:val="single" w:sz="12" w:space="0" w:color="auto"/>
            </w:tcBorders>
          </w:tcPr>
          <w:p w:rsidR="007C2495" w:rsidRPr="00816C4A" w:rsidRDefault="007C2495" w:rsidP="000634A6">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7C2495" w:rsidRPr="00816C4A" w:rsidTr="000634A6">
        <w:trPr>
          <w:jc w:val="center"/>
        </w:trPr>
        <w:tc>
          <w:tcPr>
            <w:tcW w:w="3333" w:type="dxa"/>
            <w:tcBorders>
              <w:left w:val="single" w:sz="12" w:space="0" w:color="auto"/>
            </w:tcBorders>
          </w:tcPr>
          <w:p w:rsidR="007C2495" w:rsidRPr="00816C4A" w:rsidRDefault="007C2495" w:rsidP="000634A6">
            <w:pPr>
              <w:pStyle w:val="TAC"/>
              <w:ind w:left="284" w:hanging="284"/>
            </w:pPr>
          </w:p>
        </w:tc>
        <w:tc>
          <w:tcPr>
            <w:tcW w:w="2906"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3333" w:type="dxa"/>
            <w:tcBorders>
              <w:left w:val="single" w:sz="12" w:space="0" w:color="auto"/>
            </w:tcBorders>
          </w:tcPr>
          <w:p w:rsidR="007C2495" w:rsidRPr="00816C4A" w:rsidRDefault="007C2495" w:rsidP="000634A6">
            <w:pPr>
              <w:pStyle w:val="TAC"/>
              <w:ind w:left="284" w:hanging="284"/>
            </w:pPr>
          </w:p>
        </w:tc>
        <w:tc>
          <w:tcPr>
            <w:tcW w:w="2906" w:type="dxa"/>
            <w:tcBorders>
              <w:left w:val="single" w:sz="12" w:space="0" w:color="auto"/>
              <w:right w:val="single" w:sz="12" w:space="0" w:color="auto"/>
            </w:tcBorders>
          </w:tcPr>
          <w:p w:rsidR="007C2495" w:rsidRPr="00816C4A" w:rsidRDefault="007C2495" w:rsidP="000634A6">
            <w:pPr>
              <w:pStyle w:val="TAC"/>
              <w:keepNext w:val="0"/>
              <w:ind w:left="284" w:hanging="284"/>
            </w:pPr>
            <w:r w:rsidRPr="00816C4A">
              <w:t>PDU SESSION RELEASE COMPLETE</w:t>
            </w:r>
            <w:r w:rsidRPr="00816C4A">
              <w:rPr>
                <w:rFonts w:ascii="Symbol" w:hAnsi="Symbol"/>
              </w:rPr>
              <w:t></w:t>
            </w:r>
            <w:r w:rsidRPr="00816C4A">
              <w:rPr>
                <w:rFonts w:ascii="Symbol" w:hAnsi="Symbol"/>
              </w:rPr>
              <w:t></w:t>
            </w:r>
          </w:p>
          <w:p w:rsidR="007C2495" w:rsidRPr="00816C4A" w:rsidRDefault="007C2495" w:rsidP="000634A6">
            <w:pPr>
              <w:pStyle w:val="TAC"/>
              <w:ind w:left="284" w:hanging="284"/>
            </w:pPr>
          </w:p>
        </w:tc>
      </w:tr>
      <w:tr w:rsidR="007C2495" w:rsidRPr="00816C4A" w:rsidTr="000634A6">
        <w:trPr>
          <w:jc w:val="center"/>
        </w:trPr>
        <w:tc>
          <w:tcPr>
            <w:tcW w:w="3333" w:type="dxa"/>
            <w:tcBorders>
              <w:left w:val="single" w:sz="12" w:space="0" w:color="auto"/>
            </w:tcBorders>
          </w:tcPr>
          <w:p w:rsidR="007C2495" w:rsidRPr="00816C4A" w:rsidRDefault="007C2495" w:rsidP="000634A6">
            <w:pPr>
              <w:pStyle w:val="TAC"/>
              <w:keepNext w:val="0"/>
              <w:ind w:left="284" w:hanging="284"/>
            </w:pPr>
          </w:p>
        </w:tc>
        <w:tc>
          <w:tcPr>
            <w:tcW w:w="2906" w:type="dxa"/>
            <w:tcBorders>
              <w:left w:val="single" w:sz="12" w:space="0" w:color="auto"/>
              <w:right w:val="single" w:sz="12" w:space="0" w:color="auto"/>
            </w:tcBorders>
          </w:tcPr>
          <w:p w:rsidR="007C2495" w:rsidRPr="00816C4A" w:rsidRDefault="007C2495" w:rsidP="000634A6">
            <w:pPr>
              <w:pStyle w:val="TAC"/>
              <w:keepNext w:val="0"/>
              <w:ind w:left="284" w:hanging="284"/>
            </w:pPr>
          </w:p>
        </w:tc>
      </w:tr>
      <w:tr w:rsidR="007C2495" w:rsidRPr="00816C4A" w:rsidTr="000634A6">
        <w:trPr>
          <w:jc w:val="center"/>
        </w:trPr>
        <w:tc>
          <w:tcPr>
            <w:tcW w:w="3333" w:type="dxa"/>
            <w:tcBorders>
              <w:left w:val="single" w:sz="12" w:space="0" w:color="auto"/>
            </w:tcBorders>
          </w:tcPr>
          <w:p w:rsidR="007C2495" w:rsidRPr="00816C4A" w:rsidRDefault="007C2495" w:rsidP="000634A6">
            <w:pPr>
              <w:pStyle w:val="TAC"/>
              <w:ind w:left="284" w:hanging="284"/>
            </w:pPr>
          </w:p>
        </w:tc>
        <w:tc>
          <w:tcPr>
            <w:tcW w:w="2906"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3333" w:type="dxa"/>
            <w:tcBorders>
              <w:left w:val="single" w:sz="12" w:space="0" w:color="auto"/>
            </w:tcBorders>
          </w:tcPr>
          <w:p w:rsidR="007C2495" w:rsidRPr="00816C4A" w:rsidRDefault="007C2495" w:rsidP="000634A6">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 xml:space="preserve">DATA CONNECTION STATUS EVENT </w:t>
            </w:r>
          </w:p>
          <w:p w:rsidR="007C2495" w:rsidRPr="00816C4A" w:rsidRDefault="007C2495" w:rsidP="000634A6">
            <w:pPr>
              <w:pStyle w:val="TAC"/>
              <w:ind w:left="284" w:hanging="284"/>
            </w:pPr>
            <w:r w:rsidRPr="00816C4A">
              <w:t>(Status: Data connection deactivated)</w:t>
            </w:r>
          </w:p>
        </w:tc>
        <w:tc>
          <w:tcPr>
            <w:tcW w:w="2906"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3333" w:type="dxa"/>
            <w:tcBorders>
              <w:left w:val="single" w:sz="12" w:space="0" w:color="auto"/>
            </w:tcBorders>
          </w:tcPr>
          <w:p w:rsidR="007C2495" w:rsidRPr="00816C4A" w:rsidRDefault="007C2495" w:rsidP="000634A6">
            <w:pPr>
              <w:pStyle w:val="TAC"/>
              <w:ind w:left="284" w:hanging="284"/>
            </w:pPr>
          </w:p>
        </w:tc>
        <w:tc>
          <w:tcPr>
            <w:tcW w:w="2906"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6239" w:type="dxa"/>
            <w:gridSpan w:val="2"/>
            <w:tcBorders>
              <w:left w:val="single" w:sz="12" w:space="0" w:color="auto"/>
              <w:right w:val="single" w:sz="12" w:space="0" w:color="auto"/>
            </w:tcBorders>
          </w:tcPr>
          <w:p w:rsidR="007C2495" w:rsidRPr="00816C4A" w:rsidRDefault="007C2495" w:rsidP="000634A6">
            <w:pPr>
              <w:ind w:left="852"/>
              <w:jc w:val="center"/>
              <w:rPr>
                <w:lang w:val="en-US"/>
              </w:rPr>
            </w:pPr>
            <w:r w:rsidRPr="00816C4A">
              <w:t xml:space="preserve"> Final status – PDU session released</w:t>
            </w:r>
          </w:p>
        </w:tc>
      </w:tr>
    </w:tbl>
    <w:p w:rsidR="007C2495" w:rsidRPr="00816C4A" w:rsidRDefault="007C2495" w:rsidP="007C2495">
      <w:pPr>
        <w:pStyle w:val="B5"/>
        <w:ind w:left="0" w:firstLine="0"/>
        <w:rPr>
          <w:lang w:val="en-US"/>
        </w:rPr>
      </w:pPr>
    </w:p>
    <w:p w:rsidR="007C2495" w:rsidRPr="00816C4A" w:rsidRDefault="007C2495" w:rsidP="007C2495">
      <w:pPr>
        <w:pStyle w:val="TF"/>
        <w:keepLines w:val="0"/>
      </w:pPr>
      <w:r w:rsidRPr="00816C4A">
        <w:t xml:space="preserve">Figure T.4.3 MS Initiated PDU session release procedure </w:t>
      </w:r>
    </w:p>
    <w:p w:rsidR="007C2495" w:rsidRPr="00816C4A" w:rsidRDefault="007C2495" w:rsidP="007C2495">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rsidTr="000634A6">
        <w:trPr>
          <w:tblHeader/>
          <w:jc w:val="center"/>
        </w:trPr>
        <w:tc>
          <w:tcPr>
            <w:tcW w:w="1059" w:type="dxa"/>
            <w:tcBorders>
              <w:top w:val="single" w:sz="6" w:space="0" w:color="auto"/>
              <w:left w:val="single" w:sz="6" w:space="0" w:color="auto"/>
              <w:bottom w:val="single" w:sz="6" w:space="0" w:color="auto"/>
              <w:right w:val="nil"/>
            </w:tcBorders>
          </w:tcPr>
          <w:p w:rsidR="007C2495" w:rsidRPr="00816C4A" w:rsidRDefault="007C2495" w:rsidP="000634A6">
            <w:pPr>
              <w:pStyle w:val="TAH"/>
            </w:pPr>
            <w:r w:rsidRPr="00816C4A">
              <w:t>UICC</w:t>
            </w:r>
          </w:p>
        </w:tc>
        <w:tc>
          <w:tcPr>
            <w:tcW w:w="3620" w:type="dxa"/>
            <w:tcBorders>
              <w:top w:val="single" w:sz="6" w:space="0" w:color="auto"/>
              <w:left w:val="nil"/>
              <w:bottom w:val="single" w:sz="6" w:space="0" w:color="auto"/>
            </w:tcBorders>
          </w:tcPr>
          <w:p w:rsidR="007C2495" w:rsidRPr="00816C4A" w:rsidRDefault="007C2495" w:rsidP="000634A6">
            <w:pPr>
              <w:pStyle w:val="TAH"/>
            </w:pPr>
          </w:p>
        </w:tc>
        <w:tc>
          <w:tcPr>
            <w:tcW w:w="1134" w:type="dxa"/>
            <w:tcBorders>
              <w:top w:val="single" w:sz="6" w:space="0" w:color="auto"/>
              <w:bottom w:val="single" w:sz="6" w:space="0" w:color="auto"/>
            </w:tcBorders>
          </w:tcPr>
          <w:p w:rsidR="007C2495" w:rsidRPr="00816C4A" w:rsidRDefault="007C2495" w:rsidP="000634A6">
            <w:pPr>
              <w:pStyle w:val="TAH"/>
            </w:pPr>
            <w:r w:rsidRPr="00816C4A">
              <w:t>ME</w:t>
            </w:r>
          </w:p>
        </w:tc>
        <w:tc>
          <w:tcPr>
            <w:tcW w:w="2411" w:type="dxa"/>
            <w:tcBorders>
              <w:top w:val="single" w:sz="6" w:space="0" w:color="auto"/>
              <w:bottom w:val="single" w:sz="6" w:space="0" w:color="auto"/>
            </w:tcBorders>
          </w:tcPr>
          <w:p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rsidR="007C2495" w:rsidRPr="00816C4A" w:rsidRDefault="007C2495" w:rsidP="000634A6">
            <w:pPr>
              <w:pStyle w:val="TAH"/>
            </w:pPr>
            <w:r w:rsidRPr="00816C4A">
              <w:t>Network</w:t>
            </w:r>
          </w:p>
        </w:tc>
      </w:tr>
    </w:tbl>
    <w:p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7C2495" w:rsidRPr="00816C4A" w:rsidTr="000634A6">
        <w:trPr>
          <w:jc w:val="center"/>
        </w:trPr>
        <w:tc>
          <w:tcPr>
            <w:tcW w:w="8789" w:type="dxa"/>
            <w:gridSpan w:val="2"/>
            <w:tcBorders>
              <w:left w:val="single" w:sz="12" w:space="0" w:color="auto"/>
              <w:right w:val="single" w:sz="12" w:space="0" w:color="auto"/>
            </w:tcBorders>
          </w:tcPr>
          <w:p w:rsidR="007C2495" w:rsidRPr="00816C4A" w:rsidRDefault="007C2495" w:rsidP="000634A6">
            <w:pPr>
              <w:pStyle w:val="TAC"/>
              <w:ind w:left="284" w:hanging="284"/>
            </w:pPr>
            <w:r w:rsidRPr="00816C4A">
              <w:t>Initial status – PDU session established</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pPr>
          </w:p>
        </w:tc>
        <w:tc>
          <w:tcPr>
            <w:tcW w:w="3969" w:type="dxa"/>
            <w:tcBorders>
              <w:left w:val="single" w:sz="12" w:space="0" w:color="auto"/>
              <w:right w:val="single" w:sz="12" w:space="0" w:color="auto"/>
            </w:tcBorders>
          </w:tcPr>
          <w:p w:rsidR="007C2495" w:rsidRPr="00816C4A" w:rsidRDefault="007C2495" w:rsidP="000634A6">
            <w:pPr>
              <w:pStyle w:val="TAC"/>
              <w:jc w:val="left"/>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pPr>
          </w:p>
        </w:tc>
        <w:tc>
          <w:tcPr>
            <w:tcW w:w="3969" w:type="dxa"/>
            <w:tcBorders>
              <w:left w:val="single" w:sz="12" w:space="0" w:color="auto"/>
              <w:right w:val="single" w:sz="12" w:space="0" w:color="auto"/>
            </w:tcBorders>
          </w:tcPr>
          <w:p w:rsidR="007C2495" w:rsidRPr="00816C4A" w:rsidRDefault="007C2495" w:rsidP="000634A6">
            <w:pPr>
              <w:pStyle w:val="TAC"/>
              <w:ind w:left="284" w:hanging="284"/>
            </w:pPr>
          </w:p>
          <w:p w:rsidR="007C2495" w:rsidRPr="00816C4A" w:rsidRDefault="007C2495" w:rsidP="000634A6">
            <w:pPr>
              <w:pStyle w:val="TAC"/>
              <w:ind w:left="284" w:hanging="284"/>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pPr>
            <w:bookmarkStart w:id="2893" w:name="_Hlk514098776"/>
          </w:p>
        </w:tc>
        <w:tc>
          <w:tcPr>
            <w:tcW w:w="3969" w:type="dxa"/>
            <w:tcBorders>
              <w:left w:val="single" w:sz="12" w:space="0" w:color="auto"/>
              <w:right w:val="single" w:sz="12" w:space="0" w:color="auto"/>
            </w:tcBorders>
          </w:tcPr>
          <w:p w:rsidR="007C2495" w:rsidRPr="00816C4A" w:rsidRDefault="007C2495" w:rsidP="000634A6">
            <w:pPr>
              <w:pStyle w:val="TAC"/>
              <w:ind w:left="284" w:hanging="284"/>
            </w:pPr>
            <w:r w:rsidRPr="00816C4A">
              <w:t>PDU SESSION RELEASE COMMAND</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pPr>
          </w:p>
        </w:tc>
        <w:tc>
          <w:tcPr>
            <w:tcW w:w="3969" w:type="dxa"/>
            <w:tcBorders>
              <w:left w:val="single" w:sz="12" w:space="0" w:color="auto"/>
              <w:right w:val="single" w:sz="12" w:space="0" w:color="auto"/>
            </w:tcBorders>
          </w:tcPr>
          <w:p w:rsidR="007C2495" w:rsidRPr="00816C4A" w:rsidRDefault="007C2495" w:rsidP="000634A6">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pPr>
          </w:p>
        </w:tc>
        <w:tc>
          <w:tcPr>
            <w:tcW w:w="3969"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keepNext w:val="0"/>
              <w:ind w:left="284" w:hanging="284"/>
            </w:pPr>
          </w:p>
        </w:tc>
        <w:tc>
          <w:tcPr>
            <w:tcW w:w="3969" w:type="dxa"/>
            <w:tcBorders>
              <w:left w:val="single" w:sz="12" w:space="0" w:color="auto"/>
              <w:right w:val="single" w:sz="12" w:space="0" w:color="auto"/>
            </w:tcBorders>
          </w:tcPr>
          <w:p w:rsidR="007C2495" w:rsidRPr="00816C4A" w:rsidRDefault="007C2495" w:rsidP="000634A6">
            <w:pPr>
              <w:pStyle w:val="TAC"/>
              <w:keepNext w:val="0"/>
              <w:ind w:left="284" w:hanging="284"/>
            </w:pPr>
            <w:r w:rsidRPr="00816C4A">
              <w:t>PDU SESSION RELEASE COMPLETE</w:t>
            </w:r>
            <w:r w:rsidRPr="00816C4A">
              <w:rPr>
                <w:rFonts w:ascii="Symbol" w:hAnsi="Symbol"/>
              </w:rPr>
              <w:t></w:t>
            </w:r>
            <w:r w:rsidRPr="00816C4A">
              <w:rPr>
                <w:rFonts w:ascii="Symbol" w:hAnsi="Symbol"/>
              </w:rPr>
              <w:t></w:t>
            </w:r>
          </w:p>
          <w:p w:rsidR="007C2495" w:rsidRPr="00816C4A" w:rsidRDefault="007C2495" w:rsidP="000634A6">
            <w:pPr>
              <w:pStyle w:val="TAC"/>
              <w:keepNext w:val="0"/>
              <w:ind w:left="284" w:hanging="284"/>
            </w:pPr>
          </w:p>
          <w:p w:rsidR="007C2495" w:rsidRPr="00816C4A" w:rsidRDefault="007C2495" w:rsidP="000634A6">
            <w:pPr>
              <w:pStyle w:val="TAC"/>
              <w:keepNext w:val="0"/>
              <w:ind w:left="284" w:hanging="284"/>
            </w:pPr>
          </w:p>
        </w:tc>
      </w:tr>
      <w:bookmarkEnd w:id="2893"/>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pPr>
          </w:p>
        </w:tc>
        <w:tc>
          <w:tcPr>
            <w:tcW w:w="3969"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 xml:space="preserve">DATA CONNECTION STATUS EVENT </w:t>
            </w:r>
          </w:p>
          <w:p w:rsidR="007C2495" w:rsidRPr="00816C4A" w:rsidRDefault="007C2495" w:rsidP="000634A6">
            <w:pPr>
              <w:pStyle w:val="TAC"/>
              <w:ind w:left="284" w:hanging="284"/>
            </w:pPr>
            <w:r w:rsidRPr="00816C4A">
              <w:t>(Status: Data connection deactivated)</w:t>
            </w:r>
          </w:p>
        </w:tc>
        <w:tc>
          <w:tcPr>
            <w:tcW w:w="3969"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4820" w:type="dxa"/>
            <w:tcBorders>
              <w:left w:val="single" w:sz="12" w:space="0" w:color="auto"/>
            </w:tcBorders>
          </w:tcPr>
          <w:p w:rsidR="007C2495" w:rsidRPr="00816C4A" w:rsidRDefault="007C2495" w:rsidP="000634A6">
            <w:pPr>
              <w:pStyle w:val="TAC"/>
              <w:ind w:left="284" w:hanging="284"/>
            </w:pPr>
          </w:p>
        </w:tc>
        <w:tc>
          <w:tcPr>
            <w:tcW w:w="3969" w:type="dxa"/>
            <w:tcBorders>
              <w:left w:val="single" w:sz="12" w:space="0" w:color="auto"/>
              <w:right w:val="single" w:sz="12" w:space="0" w:color="auto"/>
            </w:tcBorders>
          </w:tcPr>
          <w:p w:rsidR="007C2495" w:rsidRPr="00816C4A" w:rsidRDefault="007C2495" w:rsidP="000634A6">
            <w:pPr>
              <w:pStyle w:val="TAC"/>
              <w:ind w:left="284" w:hanging="284"/>
            </w:pPr>
          </w:p>
        </w:tc>
      </w:tr>
      <w:tr w:rsidR="007C2495" w:rsidRPr="00816C4A" w:rsidTr="000634A6">
        <w:trPr>
          <w:jc w:val="center"/>
        </w:trPr>
        <w:tc>
          <w:tcPr>
            <w:tcW w:w="8789" w:type="dxa"/>
            <w:gridSpan w:val="2"/>
            <w:tcBorders>
              <w:left w:val="single" w:sz="12" w:space="0" w:color="auto"/>
              <w:right w:val="single" w:sz="12" w:space="0" w:color="auto"/>
            </w:tcBorders>
          </w:tcPr>
          <w:p w:rsidR="007C2495" w:rsidRPr="00816C4A" w:rsidRDefault="007C2495" w:rsidP="000634A6">
            <w:pPr>
              <w:pStyle w:val="B5"/>
              <w:ind w:left="852"/>
              <w:jc w:val="center"/>
              <w:rPr>
                <w:lang w:val="en-US" w:eastAsia="en-GB"/>
              </w:rPr>
            </w:pPr>
            <w:r w:rsidRPr="00816C4A">
              <w:rPr>
                <w:lang w:eastAsia="en-GB"/>
              </w:rPr>
              <w:t>Final status – PDU session released</w:t>
            </w:r>
          </w:p>
          <w:p w:rsidR="007C2495" w:rsidRPr="00816C4A" w:rsidRDefault="007C2495" w:rsidP="000634A6">
            <w:pPr>
              <w:pStyle w:val="TAC"/>
              <w:ind w:left="284" w:hanging="284"/>
              <w:rPr>
                <w:lang w:val="en-US"/>
              </w:rPr>
            </w:pPr>
          </w:p>
        </w:tc>
      </w:tr>
    </w:tbl>
    <w:p w:rsidR="007C2495" w:rsidRPr="00816C4A" w:rsidRDefault="007C2495" w:rsidP="007C2495">
      <w:pPr>
        <w:pStyle w:val="TF"/>
      </w:pPr>
      <w:r w:rsidRPr="00816C4A">
        <w:t xml:space="preserve">Figure T.4.4 Network Initiated PDU session release procedure </w:t>
      </w:r>
    </w:p>
    <w:p w:rsidR="007C2495" w:rsidRPr="00816C4A" w:rsidRDefault="007C2495" w:rsidP="007C2495">
      <w:pPr>
        <w:pStyle w:val="TF"/>
      </w:pPr>
    </w:p>
    <w:p w:rsidR="007C2495" w:rsidRPr="00816C4A" w:rsidRDefault="007C2495" w:rsidP="007C2495">
      <w:pPr>
        <w:pStyle w:val="Heading8"/>
      </w:pPr>
      <w:bookmarkStart w:id="2894" w:name="historyclause"/>
      <w:r w:rsidRPr="00816C4A">
        <w:br w:type="page"/>
      </w:r>
      <w:bookmarkStart w:id="2895" w:name="_Toc3201139"/>
      <w:bookmarkStart w:id="2896" w:name="_Toc20392882"/>
      <w:bookmarkStart w:id="2897" w:name="_Toc27774529"/>
      <w:bookmarkStart w:id="2898" w:name="_Toc44931344"/>
      <w:bookmarkStart w:id="2899" w:name="_Toc44932174"/>
      <w:bookmarkStart w:id="2900" w:name="_Toc44932654"/>
      <w:r w:rsidRPr="00816C4A">
        <w:lastRenderedPageBreak/>
        <w:t>Annex U (</w:t>
      </w:r>
      <w:smartTag w:uri="urn:schemas-microsoft-com:office:smarttags" w:element="PersonName">
        <w:r w:rsidRPr="00816C4A">
          <w:t>info</w:t>
        </w:r>
      </w:smartTag>
      <w:r w:rsidRPr="00816C4A">
        <w:t>rmative):</w:t>
      </w:r>
      <w:r w:rsidRPr="00816C4A">
        <w:br/>
        <w:t>Change History</w:t>
      </w:r>
      <w:bookmarkEnd w:id="2895"/>
      <w:bookmarkEnd w:id="2896"/>
      <w:bookmarkEnd w:id="2897"/>
      <w:bookmarkEnd w:id="2898"/>
      <w:bookmarkEnd w:id="2899"/>
      <w:bookmarkEnd w:id="2900"/>
    </w:p>
    <w:tbl>
      <w:tblPr>
        <w:tblW w:w="0" w:type="auto"/>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942"/>
        <w:gridCol w:w="992"/>
        <w:gridCol w:w="567"/>
        <w:gridCol w:w="283"/>
        <w:gridCol w:w="426"/>
        <w:gridCol w:w="4677"/>
        <w:gridCol w:w="567"/>
        <w:tblGridChange w:id="2901">
          <w:tblGrid>
            <w:gridCol w:w="760"/>
            <w:gridCol w:w="942"/>
            <w:gridCol w:w="992"/>
            <w:gridCol w:w="567"/>
            <w:gridCol w:w="283"/>
            <w:gridCol w:w="426"/>
            <w:gridCol w:w="4677"/>
            <w:gridCol w:w="567"/>
          </w:tblGrid>
        </w:tblGridChange>
      </w:tblGrid>
      <w:tr w:rsidR="007C2495" w:rsidRPr="00816C4A" w:rsidTr="000634A6">
        <w:tblPrEx>
          <w:tblCellMar>
            <w:top w:w="0" w:type="dxa"/>
            <w:bottom w:w="0" w:type="dxa"/>
          </w:tblCellMar>
        </w:tblPrEx>
        <w:trPr>
          <w:cantSplit/>
          <w:tblHeader/>
        </w:trPr>
        <w:tc>
          <w:tcPr>
            <w:tcW w:w="760" w:type="dxa"/>
            <w:tcBorders>
              <w:bottom w:val="single" w:sz="4" w:space="0" w:color="auto"/>
            </w:tcBorders>
            <w:shd w:val="pct10" w:color="auto" w:fill="FFFFFF"/>
          </w:tcPr>
          <w:bookmarkEnd w:id="2894"/>
          <w:p w:rsidR="007C2495" w:rsidRPr="00816C4A" w:rsidRDefault="007C2495" w:rsidP="000634A6">
            <w:pPr>
              <w:pStyle w:val="TAH"/>
              <w:rPr>
                <w:sz w:val="16"/>
                <w:szCs w:val="16"/>
                <w:lang w:eastAsia="en-GB"/>
              </w:rPr>
            </w:pPr>
            <w:r w:rsidRPr="00816C4A">
              <w:rPr>
                <w:sz w:val="16"/>
                <w:szCs w:val="16"/>
                <w:lang w:eastAsia="en-GB"/>
              </w:rPr>
              <w:t>TSG #</w:t>
            </w:r>
          </w:p>
        </w:tc>
        <w:tc>
          <w:tcPr>
            <w:tcW w:w="942" w:type="dxa"/>
            <w:tcBorders>
              <w:bottom w:val="single" w:sz="4" w:space="0" w:color="auto"/>
            </w:tcBorders>
            <w:shd w:val="pct10" w:color="auto" w:fill="FFFFFF"/>
          </w:tcPr>
          <w:p w:rsidR="007C2495" w:rsidRPr="00816C4A" w:rsidRDefault="007C2495" w:rsidP="000634A6">
            <w:pPr>
              <w:pStyle w:val="TAH"/>
              <w:rPr>
                <w:sz w:val="16"/>
                <w:szCs w:val="16"/>
                <w:lang w:eastAsia="en-GB"/>
              </w:rPr>
            </w:pPr>
            <w:r w:rsidRPr="00816C4A">
              <w:rPr>
                <w:sz w:val="16"/>
                <w:szCs w:val="16"/>
                <w:lang w:eastAsia="en-GB"/>
              </w:rPr>
              <w:t>TSG TD#</w:t>
            </w:r>
          </w:p>
        </w:tc>
        <w:tc>
          <w:tcPr>
            <w:tcW w:w="992" w:type="dxa"/>
            <w:tcBorders>
              <w:bottom w:val="single" w:sz="4" w:space="0" w:color="auto"/>
            </w:tcBorders>
            <w:shd w:val="pct10" w:color="auto" w:fill="FFFFFF"/>
          </w:tcPr>
          <w:p w:rsidR="007C2495" w:rsidRPr="00816C4A" w:rsidRDefault="007C2495" w:rsidP="000634A6">
            <w:pPr>
              <w:pStyle w:val="TAH"/>
              <w:rPr>
                <w:sz w:val="16"/>
                <w:szCs w:val="16"/>
                <w:lang w:eastAsia="en-GB"/>
              </w:rPr>
            </w:pPr>
            <w:r w:rsidRPr="00816C4A">
              <w:rPr>
                <w:sz w:val="16"/>
                <w:szCs w:val="16"/>
                <w:lang w:eastAsia="en-GB"/>
              </w:rPr>
              <w:t>WG TD#</w:t>
            </w:r>
          </w:p>
        </w:tc>
        <w:tc>
          <w:tcPr>
            <w:tcW w:w="567" w:type="dxa"/>
            <w:tcBorders>
              <w:bottom w:val="single" w:sz="4" w:space="0" w:color="auto"/>
            </w:tcBorders>
            <w:shd w:val="pct10" w:color="auto" w:fill="FFFFFF"/>
          </w:tcPr>
          <w:p w:rsidR="007C2495" w:rsidRPr="00816C4A" w:rsidRDefault="007C2495" w:rsidP="000634A6">
            <w:pPr>
              <w:pStyle w:val="TAH"/>
              <w:rPr>
                <w:sz w:val="16"/>
                <w:szCs w:val="16"/>
                <w:lang w:eastAsia="en-GB"/>
              </w:rPr>
            </w:pPr>
            <w:r w:rsidRPr="00816C4A">
              <w:rPr>
                <w:sz w:val="16"/>
                <w:szCs w:val="16"/>
                <w:lang w:eastAsia="en-GB"/>
              </w:rPr>
              <w:t>CR</w:t>
            </w:r>
          </w:p>
        </w:tc>
        <w:tc>
          <w:tcPr>
            <w:tcW w:w="283" w:type="dxa"/>
            <w:tcBorders>
              <w:bottom w:val="single" w:sz="4" w:space="0" w:color="auto"/>
            </w:tcBorders>
            <w:shd w:val="pct10" w:color="auto" w:fill="FFFFFF"/>
          </w:tcPr>
          <w:p w:rsidR="007C2495" w:rsidRPr="00816C4A" w:rsidRDefault="007C2495" w:rsidP="000634A6">
            <w:pPr>
              <w:pStyle w:val="TAH"/>
              <w:rPr>
                <w:sz w:val="16"/>
                <w:szCs w:val="16"/>
                <w:lang w:eastAsia="en-GB"/>
              </w:rPr>
            </w:pPr>
            <w:r w:rsidRPr="00816C4A">
              <w:rPr>
                <w:sz w:val="16"/>
                <w:szCs w:val="16"/>
                <w:lang w:eastAsia="en-GB"/>
              </w:rPr>
              <w:t>Rev</w:t>
            </w:r>
          </w:p>
        </w:tc>
        <w:tc>
          <w:tcPr>
            <w:tcW w:w="426" w:type="dxa"/>
            <w:tcBorders>
              <w:bottom w:val="single" w:sz="4" w:space="0" w:color="auto"/>
            </w:tcBorders>
            <w:shd w:val="pct10" w:color="auto" w:fill="FFFFFF"/>
          </w:tcPr>
          <w:p w:rsidR="007C2495" w:rsidRPr="00816C4A" w:rsidRDefault="007C2495" w:rsidP="000634A6">
            <w:pPr>
              <w:pStyle w:val="TAH"/>
              <w:rPr>
                <w:sz w:val="16"/>
                <w:szCs w:val="16"/>
                <w:lang w:eastAsia="en-GB"/>
              </w:rPr>
            </w:pPr>
            <w:r w:rsidRPr="00816C4A">
              <w:rPr>
                <w:sz w:val="16"/>
                <w:szCs w:val="16"/>
                <w:lang w:eastAsia="en-GB"/>
              </w:rPr>
              <w:t>Cat</w:t>
            </w:r>
          </w:p>
        </w:tc>
        <w:tc>
          <w:tcPr>
            <w:tcW w:w="4677" w:type="dxa"/>
            <w:tcBorders>
              <w:bottom w:val="single" w:sz="4" w:space="0" w:color="auto"/>
            </w:tcBorders>
            <w:shd w:val="pct10" w:color="auto" w:fill="FFFFFF"/>
          </w:tcPr>
          <w:p w:rsidR="007C2495" w:rsidRPr="00816C4A" w:rsidRDefault="007C2495" w:rsidP="000634A6">
            <w:pPr>
              <w:pStyle w:val="TAH"/>
              <w:rPr>
                <w:sz w:val="16"/>
                <w:szCs w:val="16"/>
                <w:lang w:eastAsia="en-GB"/>
              </w:rPr>
            </w:pPr>
            <w:r w:rsidRPr="00816C4A">
              <w:rPr>
                <w:sz w:val="16"/>
                <w:szCs w:val="16"/>
                <w:lang w:eastAsia="en-GB"/>
              </w:rPr>
              <w:t>Subject/Comment</w:t>
            </w:r>
          </w:p>
        </w:tc>
        <w:tc>
          <w:tcPr>
            <w:tcW w:w="567" w:type="dxa"/>
            <w:tcBorders>
              <w:bottom w:val="single" w:sz="4" w:space="0" w:color="auto"/>
              <w:right w:val="single" w:sz="4" w:space="0" w:color="auto"/>
            </w:tcBorders>
            <w:shd w:val="pct10" w:color="auto" w:fill="FFFFFF"/>
          </w:tcPr>
          <w:p w:rsidR="007C2495" w:rsidRPr="00816C4A" w:rsidRDefault="007C2495" w:rsidP="000634A6">
            <w:pPr>
              <w:pStyle w:val="TAH"/>
              <w:rPr>
                <w:sz w:val="16"/>
                <w:szCs w:val="16"/>
                <w:lang w:eastAsia="en-GB"/>
              </w:rPr>
            </w:pPr>
            <w:r w:rsidRPr="00816C4A">
              <w:rPr>
                <w:sz w:val="16"/>
                <w:szCs w:val="16"/>
                <w:lang w:eastAsia="en-GB"/>
              </w:rPr>
              <w:t>New</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CT-28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CP-050141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C6-050419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7.0.0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CT-29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CP-050341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C6-050717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149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Transfer MMS commands to SCP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7.1.0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CP-050500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C6-050880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7.2.0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CP-050500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C6-050887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7.2.0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CP-050497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C6-050896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7.2.0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CP-060019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C6-060124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155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7.3.0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CP-060019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C6-060127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Introduction of HSDPA in BIP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7.3.0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CP-060024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C6-060185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Editorial corrections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7.3.0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CP-060024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C6-060186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7.3.0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CP-060157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C6-060195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7.3.0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CP-060244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C6-060320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0162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7.4.0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CP-060476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C6-060603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7.5.0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CP-070060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C6-070092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7.6.0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CP-070300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C6-070334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0176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7.7.0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CP-070300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C6-070320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7.7.0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CP-070300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C6-070294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0184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7.7.0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CP-070616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C6-070419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7.8.0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CP-070612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C6-070384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7.8.0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CP-070661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Rev2 of C6-070435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0188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7.8.0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CP-070842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C6-070588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0190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8.0.0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CT-39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CP-080169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8.1.0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Numbering of clauses corrected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8.1.1</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CP-080386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C6-080149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8.2.0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CP-080658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0196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8.3.0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CP-080586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C6-080280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8.3.0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CP-080903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C6-080470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rPr>
              <w:t>I-WLAN Steering of Roaming Refresh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8.4.0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CP-080908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C6-080473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0199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rPr>
            </w:pPr>
            <w:r w:rsidRPr="00816C4A">
              <w:rPr>
                <w:snapToGrid w:val="0"/>
                <w:color w:val="000000"/>
                <w:sz w:val="16"/>
                <w:szCs w:val="16"/>
              </w:rPr>
              <w:t>8.4.0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8.4.0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CP-090188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C6-090058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201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8.5.0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CP-090188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C6-090064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207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8.5.0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CP-090190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C6-090060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8.5.0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CP-090197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C6-090017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203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8.5.0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CP-090240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200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8.5.0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CP-090242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Reduced USAT capable terminals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8.5.0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8.5.1</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CP-090455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C6-090169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209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Correction to OPEN CHANNEL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8.6.0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CP-090456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C6-090114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NMEA sentence reference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8.6.0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CP-090452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C6-090170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213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IMSI changing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8.6.0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CP-090456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C6-090116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8.6.0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CP-090452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C6-090172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8.6.0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CP-090716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C6-090315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8.7.0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CP-090715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C6-090300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8.7.0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CP-090994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C6-090465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sz w:val="16"/>
                <w:szCs w:val="16"/>
              </w:rPr>
              <w:t>220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sz w:val="16"/>
                <w:szCs w:val="16"/>
              </w:rPr>
              <w:t>Discovery of surrounding CSG cells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9.0.0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CP-090994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C6-090466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sz w:val="16"/>
                <w:szCs w:val="16"/>
              </w:rPr>
              <w:t>227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lang w:val="en-US"/>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lang w:val="en-US"/>
              </w:rPr>
            </w:pPr>
            <w:r w:rsidRPr="00816C4A">
              <w:rPr>
                <w:rFonts w:cs="Arial"/>
                <w:sz w:val="16"/>
                <w:szCs w:val="16"/>
              </w:rPr>
              <w:t>CSG cell selection event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9.0.0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CP-100186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C6-100089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Completion of implementation of CR 0227 (tag values)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9.1.0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CP-100186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C6-100104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Correction of erroneous use of the "H(e)NB" term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9.1.0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CP-100181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C6-100082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231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ETSI SCP references correction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9.1.0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CT-48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CP-100392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C6-100271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Update of the specification and of references to SCP specifications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9.2.0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CP-100393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C6-100289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Correction to security requirement references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9.2.0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CP-100393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C6-100296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Correction of TERMINAL RESPONSE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9.2.0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lastRenderedPageBreak/>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sz w:val="16"/>
                <w:szCs w:val="16"/>
              </w:rPr>
              <w:t>CP-100596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sz w:val="16"/>
                <w:szCs w:val="16"/>
              </w:rPr>
              <w:t>C6-100329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HNB name corrections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9.3.0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CP-100595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C6-100332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Editorial correction in Comprehention-TLV Tag list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10.0.0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CP-100828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hyperlink r:id="rId11" w:history="1">
              <w:r w:rsidRPr="00C44CE0">
                <w:rPr>
                  <w:rStyle w:val="Hyperlink"/>
                  <w:rFonts w:cs="Arial"/>
                  <w:sz w:val="16"/>
                  <w:szCs w:val="16"/>
                </w:rPr>
                <w:t>C6-100638</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Reference update and restoration of the Terminal Profile's bytes with letter class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10.1.0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CP-100828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hyperlink r:id="rId12" w:history="1">
              <w:r w:rsidRPr="00C44CE0">
                <w:rPr>
                  <w:rStyle w:val="Hyperlink"/>
                  <w:rFonts w:cs="Arial"/>
                  <w:sz w:val="16"/>
                  <w:szCs w:val="16"/>
                </w:rPr>
                <w:t>C6-100641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Essential corrections to NMR and UTRAN/E-UTRAN Measurement Qualifier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10.1.0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CP-100825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hyperlink r:id="rId13" w:history="1">
              <w:r w:rsidRPr="00C44CE0">
                <w:rPr>
                  <w:rStyle w:val="Hyperlink"/>
                  <w:rFonts w:cs="Arial"/>
                  <w:sz w:val="16"/>
                  <w:szCs w:val="16"/>
                </w:rPr>
                <w:t>C6-100645</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Communication control for IMS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10.1.0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CP-100841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Clarification on EVENT DOWNLOAD - CSG cell selection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10.1.0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hyperlink r:id="rId14" w:history="1">
              <w:r w:rsidRPr="00C44CE0">
                <w:rPr>
                  <w:rStyle w:val="Hyperlink"/>
                  <w:rFonts w:cs="Arial"/>
                  <w:sz w:val="16"/>
                  <w:szCs w:val="16"/>
                </w:rPr>
                <w:t>CP-110239</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hyperlink r:id="rId15" w:history="1">
              <w:r w:rsidRPr="00C44CE0">
                <w:rPr>
                  <w:rStyle w:val="Hyperlink"/>
                  <w:rFonts w:cs="Arial"/>
                  <w:sz w:val="16"/>
                  <w:szCs w:val="16"/>
                </w:rPr>
                <w:t>C6-110063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Rules for multiple entities providing USAT facilities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10.2.0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hyperlink r:id="rId16" w:history="1">
              <w:r w:rsidRPr="00C44CE0">
                <w:rPr>
                  <w:rStyle w:val="Hyperlink"/>
                  <w:rFonts w:cs="Arial"/>
                  <w:sz w:val="16"/>
                  <w:szCs w:val="16"/>
                </w:rPr>
                <w:t>CP-110243</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hyperlink r:id="rId17" w:history="1">
              <w:r w:rsidRPr="00C44CE0">
                <w:rPr>
                  <w:rStyle w:val="Hyperlink"/>
                  <w:rFonts w:cs="Arial"/>
                  <w:sz w:val="16"/>
                  <w:szCs w:val="16"/>
                </w:rPr>
                <w:t>C6-110080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Addition of Direct Communication Channel for BIP terminal server mode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10.2.0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hyperlink r:id="rId18" w:history="1">
              <w:r w:rsidRPr="00C44CE0">
                <w:rPr>
                  <w:rStyle w:val="Hyperlink"/>
                  <w:rFonts w:cs="Arial"/>
                  <w:sz w:val="16"/>
                  <w:szCs w:val="16"/>
                </w:rPr>
                <w:t>CP-110238</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hyperlink r:id="rId19" w:history="1">
              <w:r w:rsidRPr="00C44CE0">
                <w:rPr>
                  <w:rStyle w:val="Hyperlink"/>
                  <w:rFonts w:cs="Arial"/>
                  <w:sz w:val="16"/>
                  <w:szCs w:val="16"/>
                </w:rPr>
                <w:t>C6-110155</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Introduction of the IARI based Incoming IMS Data event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10.2.0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hyperlink r:id="rId20" w:history="1">
              <w:r w:rsidRPr="00C44CE0">
                <w:rPr>
                  <w:rStyle w:val="Hyperlink"/>
                  <w:rFonts w:cs="Arial"/>
                  <w:sz w:val="16"/>
                  <w:szCs w:val="16"/>
                </w:rPr>
                <w:t>CP-110238</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hyperlink r:id="rId21" w:history="1">
              <w:r w:rsidRPr="00C44CE0">
                <w:rPr>
                  <w:rStyle w:val="Hyperlink"/>
                  <w:rFonts w:cs="Arial"/>
                  <w:sz w:val="16"/>
                  <w:szCs w:val="16"/>
                </w:rPr>
                <w:t>C6-110156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Introduction of ME behaviour during a REFRESH of EF_UICCIARI</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10.2.0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hyperlink r:id="rId22" w:history="1">
              <w:r w:rsidRPr="00C44CE0">
                <w:rPr>
                  <w:rStyle w:val="Hyperlink"/>
                  <w:rFonts w:cs="Arial"/>
                  <w:sz w:val="16"/>
                  <w:szCs w:val="16"/>
                </w:rPr>
                <w:t>CP-110238</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hyperlink r:id="rId23" w:history="1">
              <w:r w:rsidRPr="00C44CE0">
                <w:rPr>
                  <w:rStyle w:val="Hyperlink"/>
                  <w:rFonts w:cs="Arial"/>
                  <w:sz w:val="16"/>
                  <w:szCs w:val="16"/>
                </w:rPr>
                <w:t>C6-110167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Introduction of the IARI based IMS Registration event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10.2.0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hyperlink r:id="rId24" w:history="1">
              <w:r w:rsidRPr="00C44CE0">
                <w:rPr>
                  <w:rStyle w:val="Hyperlink"/>
                  <w:rFonts w:cs="Arial"/>
                  <w:sz w:val="16"/>
                  <w:szCs w:val="16"/>
                </w:rPr>
                <w:t>CP-110298</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Introduction the IARI based Open Channel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10.2.0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hyperlink r:id="rId25" w:history="1">
              <w:r w:rsidRPr="00C44CE0">
                <w:rPr>
                  <w:rStyle w:val="Hyperlink"/>
                  <w:rFonts w:cs="Arial"/>
                  <w:sz w:val="16"/>
                  <w:szCs w:val="16"/>
                </w:rPr>
                <w:t>CP-110243</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hyperlink r:id="rId26" w:history="1">
              <w:r w:rsidRPr="00C44CE0">
                <w:rPr>
                  <w:rStyle w:val="Hyperlink"/>
                  <w:rFonts w:cs="Arial"/>
                  <w:sz w:val="16"/>
                  <w:szCs w:val="16"/>
                </w:rPr>
                <w:t>C6-110193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Enable Re-assignment of tag values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10.2.0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hyperlink r:id="rId27" w:history="1">
              <w:r w:rsidRPr="00C44CE0">
                <w:rPr>
                  <w:rStyle w:val="Hyperlink"/>
                  <w:rFonts w:cs="Arial"/>
                  <w:sz w:val="16"/>
                  <w:szCs w:val="16"/>
                </w:rPr>
                <w:t>CP-110217</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10.2.0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hyperlink r:id="rId28" w:history="1">
              <w:r w:rsidRPr="00C44CE0">
                <w:rPr>
                  <w:rStyle w:val="Hyperlink"/>
                  <w:rFonts w:cs="Arial"/>
                  <w:sz w:val="16"/>
                  <w:szCs w:val="16"/>
                </w:rPr>
                <w:t>CP-110530</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Essential correction on the length size for the IMS Registration Event envelope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10.3.0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hyperlink r:id="rId29" w:history="1">
              <w:r w:rsidRPr="00C44CE0">
                <w:rPr>
                  <w:rStyle w:val="Hyperlink"/>
                  <w:rFonts w:cs="Arial"/>
                  <w:sz w:val="16"/>
                  <w:szCs w:val="16"/>
                </w:rPr>
                <w:t>CP-110530</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Correction to IMS Registration event letter class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10.3.0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hyperlink r:id="rId30" w:history="1">
              <w:r w:rsidRPr="00C44CE0">
                <w:rPr>
                  <w:rStyle w:val="Hyperlink"/>
                  <w:rFonts w:cs="Arial"/>
                  <w:sz w:val="16"/>
                  <w:szCs w:val="16"/>
                </w:rPr>
                <w:t>CP-110530</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Reservation of a bit in Terminal profile for Open Channel for IMS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10.3.0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hyperlink r:id="rId31" w:history="1">
              <w:r w:rsidRPr="00C44CE0">
                <w:rPr>
                  <w:rStyle w:val="Hyperlink"/>
                  <w:rFonts w:cs="Arial"/>
                  <w:sz w:val="16"/>
                  <w:szCs w:val="16"/>
                </w:rPr>
                <w:t>CP-110499</w:t>
              </w:r>
            </w:hyperlink>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hyperlink r:id="rId32" w:history="1">
              <w:r w:rsidRPr="00C44CE0">
                <w:rPr>
                  <w:rStyle w:val="Hyperlink"/>
                  <w:rFonts w:cs="Arial"/>
                  <w:sz w:val="16"/>
                  <w:szCs w:val="16"/>
                </w:rPr>
                <w:t>C6-110287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Removal of the mandatory Home eNodeB name support in USAT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10.3.0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CP-110596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spacing w:after="0"/>
              <w:rPr>
                <w:rFonts w:ascii="Arial" w:hAnsi="Arial" w:cs="Arial"/>
                <w:sz w:val="16"/>
                <w:szCs w:val="16"/>
              </w:rPr>
            </w:pPr>
            <w:hyperlink r:id="rId33" w:history="1">
              <w:r w:rsidRPr="00C44CE0">
                <w:rPr>
                  <w:rStyle w:val="Hyperlink"/>
                  <w:rFonts w:ascii="Arial" w:hAnsi="Arial" w:cs="Arial"/>
                  <w:sz w:val="16"/>
                  <w:szCs w:val="16"/>
                </w:rPr>
                <w:t>C6-110404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Corrections to IMS Registration Event and Open Channel for IMS USAT commands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10.4.0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CP-110901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spacing w:after="0"/>
              <w:rPr>
                <w:rFonts w:ascii="Arial" w:hAnsi="Arial" w:cs="Arial"/>
                <w:sz w:val="16"/>
                <w:szCs w:val="16"/>
              </w:rPr>
            </w:pPr>
            <w:hyperlink r:id="rId34" w:history="1">
              <w:r w:rsidRPr="00C44CE0">
                <w:rPr>
                  <w:rStyle w:val="Hyperlink"/>
                  <w:rFonts w:ascii="Arial" w:hAnsi="Arial" w:cs="Arial"/>
                  <w:sz w:val="16"/>
                  <w:szCs w:val="16"/>
                </w:rPr>
                <w:t>C6-110586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color w:val="000000"/>
                <w:sz w:val="16"/>
                <w:szCs w:val="16"/>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Essential correction to call control by USIM using IMS Request-URI parameter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10.5.0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CP-110901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spacing w:after="0"/>
              <w:rPr>
                <w:rFonts w:ascii="Arial" w:hAnsi="Arial" w:cs="Arial"/>
                <w:sz w:val="16"/>
                <w:szCs w:val="16"/>
              </w:rPr>
            </w:pPr>
            <w:hyperlink r:id="rId35" w:history="1">
              <w:r w:rsidRPr="00C44CE0">
                <w:rPr>
                  <w:rStyle w:val="Hyperlink"/>
                  <w:rFonts w:ascii="Arial" w:hAnsi="Arial" w:cs="Arial"/>
                  <w:sz w:val="16"/>
                  <w:szCs w:val="16"/>
                </w:rPr>
                <w:t>C6-110589</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color w:val="000000"/>
                <w:sz w:val="16"/>
                <w:szCs w:val="16"/>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Alignment with ETSI TS 102 223 regarding eCAT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10.5.0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CP-110901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spacing w:after="0"/>
              <w:rPr>
                <w:rFonts w:ascii="Arial" w:hAnsi="Arial" w:cs="Arial"/>
                <w:sz w:val="16"/>
                <w:szCs w:val="16"/>
              </w:rPr>
            </w:pPr>
            <w:hyperlink r:id="rId36" w:history="1">
              <w:r w:rsidRPr="00C44CE0">
                <w:rPr>
                  <w:rStyle w:val="Hyperlink"/>
                  <w:rFonts w:ascii="Arial" w:hAnsi="Arial" w:cs="Arial"/>
                  <w:sz w:val="16"/>
                  <w:szCs w:val="16"/>
                </w:rPr>
                <w:t>C6-110590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color w:val="000000"/>
                <w:sz w:val="16"/>
                <w:szCs w:val="16"/>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Correction of USAT over AT commands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10.5.0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CP-110901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spacing w:after="0"/>
              <w:rPr>
                <w:rFonts w:ascii="Arial" w:hAnsi="Arial" w:cs="Arial"/>
                <w:sz w:val="16"/>
                <w:szCs w:val="16"/>
              </w:rPr>
            </w:pPr>
            <w:hyperlink r:id="rId37" w:history="1">
              <w:r w:rsidRPr="00C44CE0">
                <w:rPr>
                  <w:rStyle w:val="Hyperlink"/>
                  <w:rFonts w:ascii="Arial" w:hAnsi="Arial" w:cs="Arial"/>
                  <w:sz w:val="16"/>
                  <w:szCs w:val="16"/>
                </w:rPr>
                <w:t>C6-110587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Essential correction to call control by USIM using IMS Request-URI parameter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11.0.0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CP-110900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spacing w:after="0"/>
              <w:rPr>
                <w:rFonts w:ascii="Arial" w:hAnsi="Arial" w:cs="Arial"/>
                <w:sz w:val="16"/>
                <w:szCs w:val="16"/>
              </w:rPr>
            </w:pPr>
            <w:hyperlink r:id="rId38" w:history="1">
              <w:r w:rsidRPr="00C44CE0">
                <w:rPr>
                  <w:rStyle w:val="Hyperlink"/>
                  <w:rFonts w:ascii="Arial" w:hAnsi="Arial" w:cs="Arial"/>
                  <w:sz w:val="16"/>
                  <w:szCs w:val="16"/>
                </w:rPr>
                <w:t>C6-110580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Definition of procedures for Steering of Roaming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11.0.0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CP-120146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spacing w:after="0"/>
              <w:rPr>
                <w:rFonts w:ascii="Arial" w:hAnsi="Arial" w:cs="Arial"/>
                <w:sz w:val="16"/>
                <w:szCs w:val="16"/>
              </w:rPr>
            </w:pPr>
            <w:hyperlink r:id="rId39" w:history="1">
              <w:r w:rsidRPr="00C44CE0">
                <w:rPr>
                  <w:rStyle w:val="Hyperlink"/>
                  <w:rFonts w:ascii="Arial" w:hAnsi="Arial" w:cs="Arial"/>
                  <w:sz w:val="16"/>
                  <w:szCs w:val="16"/>
                </w:rPr>
                <w:t>C6-120089</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Update of reference to ETSI TS 102 223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10.6.0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CP-120147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spacing w:after="0"/>
              <w:rPr>
                <w:rFonts w:ascii="Arial" w:hAnsi="Arial" w:cs="Arial"/>
                <w:sz w:val="16"/>
                <w:szCs w:val="16"/>
              </w:rPr>
            </w:pPr>
            <w:hyperlink r:id="rId40" w:history="1">
              <w:r w:rsidRPr="00C44CE0">
                <w:rPr>
                  <w:rStyle w:val="Hyperlink"/>
                  <w:rFonts w:ascii="Arial" w:hAnsi="Arial" w:cs="Arial"/>
                  <w:sz w:val="16"/>
                  <w:szCs w:val="16"/>
                </w:rPr>
                <w:t>C6-120101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Correction to channel status data object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10.6.0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CP-120387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C6-120260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321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Correction of bearer parameters for E-UTRAN / mapped UTRAN packet service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10.7.0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CP-120388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C6-120269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Deletion of COMPREHENSION-TLV tag value from 3GPP specification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10.7.0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CP-120388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C6-120270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324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10.7.0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CP-120406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C6-120281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Addition of Provide local information, H(e)NB IP address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10.7.0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CP-120406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C6-120282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Addition of Provide local information, H(e)NB surrounding macrocells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snapToGrid w:val="0"/>
                <w:color w:val="000000"/>
                <w:sz w:val="16"/>
                <w:szCs w:val="16"/>
                <w:lang w:val="en-US"/>
              </w:rPr>
            </w:pPr>
            <w:r w:rsidRPr="00816C4A">
              <w:rPr>
                <w:snapToGrid w:val="0"/>
                <w:color w:val="000000"/>
                <w:sz w:val="16"/>
                <w:szCs w:val="16"/>
                <w:lang w:val="en-US"/>
              </w:rPr>
              <w:t>10.7.0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CP-120624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C6-120324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color w:val="000000"/>
                <w:sz w:val="16"/>
                <w:szCs w:val="16"/>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color w:val="000000"/>
                <w:sz w:val="16"/>
                <w:szCs w:val="16"/>
              </w:rPr>
              <w:t>Correction of length of CSG ID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11.3.0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CP-120624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C6-120422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color w:val="000000"/>
                <w:sz w:val="16"/>
                <w:szCs w:val="16"/>
              </w:rPr>
              <w:t>0331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color w:val="000000"/>
                <w:sz w:val="16"/>
                <w:szCs w:val="16"/>
              </w:rPr>
              <w:t>Correction of CSG ID list identifier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11.3.0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CP-120624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C6-120425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color w:val="000000"/>
                <w:sz w:val="16"/>
                <w:szCs w:val="16"/>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color w:val="000000"/>
                <w:sz w:val="16"/>
                <w:szCs w:val="16"/>
              </w:rPr>
              <w:t>Changes in ENVELOPE (EVENT DOWNLOAD - CSG Cell Selection)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11.3.0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CP-120625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C6-120390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Clarification of the use of the Incoming IMS Data event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11.3.0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CP-120623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C6-120449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11.3.0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CP-120626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C6-120419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11.3.0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CP-120871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C6-120571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color w:val="000000"/>
                <w:sz w:val="16"/>
                <w:szCs w:val="16"/>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color w:val="000000"/>
                <w:sz w:val="16"/>
                <w:szCs w:val="16"/>
              </w:rPr>
              <w:t>Essential correction on NMR in E-UTRAN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11.4.0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CP-120871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C6-120581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color w:val="000000"/>
                <w:sz w:val="16"/>
                <w:szCs w:val="16"/>
              </w:rPr>
              <w:t>Call control for emergency PDN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11.4.0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CP-120871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C6-120603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color w:val="000000"/>
                <w:sz w:val="16"/>
                <w:szCs w:val="16"/>
              </w:rPr>
              <w:t>Correction of padding for ECI in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11.4.0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CP-120872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C6-120578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color w:val="000000"/>
                <w:sz w:val="16"/>
                <w:szCs w:val="16"/>
              </w:rPr>
              <w:t>Essential correction on CSG reselection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11.4.0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CP-120873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C6-120526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Location Information for call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11.4.0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CP-59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CP-130146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C6-130046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rsidR="007C2495" w:rsidRPr="00816C4A" w:rsidRDefault="007C2495" w:rsidP="000634A6">
            <w:pPr>
              <w:pStyle w:val="TAL"/>
              <w:rPr>
                <w:rFonts w:cs="Arial"/>
                <w:color w:val="000000"/>
                <w:sz w:val="16"/>
                <w:szCs w:val="16"/>
              </w:rPr>
            </w:pPr>
            <w:r w:rsidRPr="00816C4A">
              <w:rPr>
                <w:rFonts w:cs="Arial"/>
                <w:color w:val="000000"/>
                <w:sz w:val="16"/>
                <w:szCs w:val="16"/>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center"/>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Update of reference to ETSI TS 102 223 specification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11.5.0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CP-130364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C6-130124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Location Information for MO Short Message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11.6.0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CP-130365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C6-130127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Clarification on the IMS Registration Event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11.6.0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CP-130366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C6-130191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Optional fields in MO Short Message control response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12.0.0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CP-130366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C6-130173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Correction in call control by USIM text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12.0.0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CP-130534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C6-130371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PLMN ID to "CSG Cell Selection" ENVELOPE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12.1.0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CP-130787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C6-130576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12.2.0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CP-130788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C6-130589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Correction for call control for IMS communications by USIM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12.2.0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CP-140164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C6-140022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12.3.0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CP-140165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C6-140052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Correction of editorial errors in TS 31.111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12.3.0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CP-140166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C6-140061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12.3.0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lastRenderedPageBreak/>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CP-140167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C6-140064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Essential correction in communication control for IMS by USIM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12.3.0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CP-140168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C6-140078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Addition of POLL INTERVAL ENVELOPE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12.3.0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CP-140169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C6-140108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Change PROVIDE LOCAL INFORMATION procedure for HPSIM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12.3.0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CP-140422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C6-140282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Coding of PDP type in the Bearer parameters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12.4.0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CP-140422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C6-140268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Introduction of BCCH and Timing Advance Local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12.4.0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CP-140425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C6-140297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URI support in MT Call event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12.4.0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CP-140425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C6-140275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Modification to TI value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12.4.0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CP-140427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C6-140284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E-UTRAN inter-frequency measurements that exceeds maxEARFCN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12.4.0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CP-140702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C6-140475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12.5.0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CP-140700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C6-140496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12.5.0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CP-140707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C6-140423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12.5.0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CP-140707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C6-140483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Update of reference to ETSI TS 102 223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12.5.0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CP-140958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C6-140684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12.6.0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CP-140960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C6-140715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Update of reference to ETSI TS 102 223 V11.3.0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12.6.0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CP-140959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C6-140699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Correction of COMPREHENSION-TLV data objects list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12.6.0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CP-150158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C6-150083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ENVELOPE for ProSe usage information reporting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12.7.0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CP-150159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C6-150097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12.7.0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CP-150159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C6-150108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Update of reference to ETSI TS 102 223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12.7.0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CP-150388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C6-150202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12.8.0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CP-150388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C6-150271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Update of tags allocated by ETSI SCP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12.8.0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CP-150380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C6-150214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Correction of PDP context activation parameters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12.8.0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CP-150388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C6-150273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12.8.0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CP-150388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C6-150277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Update of reference to ETSI TS 102 223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12.8.0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CP-150394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C6-150315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WLAN Bearer alignment of USAT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13.0.0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CP-150381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C6-150289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URI support by USAT SMS related features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13.0.0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CP-150386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C6-150307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Removal of mandatory clause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13.0.0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CP-150394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C6-150310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Enhanced IMS Call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13.0.0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CP-150563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C6-150487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0436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13.1.0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Hole in CR numbering between 437 and 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CP-150563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C6-150414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Correction to Bearer parameters for UTRAN and EUTRAN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13.1.0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CP-150831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C6-150568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Handling of a too long IMS URI</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13.2.0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CP-150827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C6-150613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13.2.0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CP-160142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C6-160084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Handling of long URI for IMS call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13.3.0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CP-160144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C6-160083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Handling of long URI for MT Call event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13.3.0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CP-160348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C6-160260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Correction / clarification of ProSe usage information reporting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13.4.0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CP-160549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C6-160394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13.4.0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CP-160787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C6-160525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Location Information for MO Short Message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14.1.0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CP-160788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C6-160566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Update of reference to ETSI TS 102 223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14.1.0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CP-160788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C6-160625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Correction of I-WLAN specification references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14.1.0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CP-160790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C6-160633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14.1.0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CP-160789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C6-160594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Clarification of the encoding of the IMS Status Code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14.1.0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CP-160789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C6-160622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URI support by USAT SMS-PP-Download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14.1.0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CP-160790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C6-160635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14.1.0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CP-160790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C6-160626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Clarification of Envelope(ProSe Report) for error handling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14.1.0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CP-170212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C6-170112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3GPP PS Data Off and BIP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14.2.0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CP-170213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C6-170118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New Event Download for Data Connection Status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14.2.0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CP-171165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C6-170227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Essential correction for the Timing Advance for E-UTRAN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14.3.0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CP-171166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C6-170273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Corrections for the Event Download for Data Connection Status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14.3.0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CP-172064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C6-170475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Fixed wrong implementation of CR 0315, CR 0316 and CR 0655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14.4.0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CP-172064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C6-170484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0664a</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Update of reference to TS 102 223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14.4.0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CP-172064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C6-170479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Date and time for MTC devices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14.4.0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CP-172064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C6-170426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New class for URI support in the SET UP CALL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14.4.0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CP-173143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C6-170748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Definition of values reserved by ETSI SCP for 3GPP usage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14.5.0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CP-173143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C6-170727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Support of Non-IP Data Delivery by ME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14.5.0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CP-180134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Enhance Location Information object for NG-RAN Cell Identity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15.1.0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CP-180134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Enhance Bearer object in Toolkit spec to accommodate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15.1.0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Style w:val="TALChar"/>
                <w:color w:val="000000"/>
                <w:sz w:val="16"/>
              </w:rPr>
              <w:t>CP-181152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C6-180163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15.1.0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CP-181152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15.1.0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lastRenderedPageBreak/>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Style w:val="TALChar"/>
                <w:color w:val="000000"/>
                <w:sz w:val="16"/>
              </w:rPr>
              <w:t>CP-181155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15.3.0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Style w:val="TALChar"/>
                <w:color w:val="000000"/>
                <w:sz w:val="16"/>
              </w:rPr>
              <w:t>CP-181155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C6-180260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Update the UICC Toolkit Network Reject Event for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15.3.0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Style w:val="TALChar"/>
                <w:color w:val="000000"/>
                <w:sz w:val="16"/>
              </w:rPr>
              <w:t>CP-181155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C6-180272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5G support for the OPEN CHANNEL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15.3.0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Style w:val="TALChar"/>
                <w:color w:val="000000"/>
                <w:sz w:val="16"/>
              </w:rPr>
              <w:t>CP-181155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C6-180274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Call Control update for PDU sessions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15.3.0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Style w:val="TALChar"/>
                <w:color w:val="000000"/>
                <w:sz w:val="16"/>
              </w:rPr>
              <w:t>CP-181155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C6-180278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5G support for the OPEN CHANNEL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15.3.0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Wrong Specification Numbering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15.3.1</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C6-180548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Network Measurement Report update for NR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15.4.0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Update the version number of ETSI TS 102223 to latest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15.4.0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15.4.0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CP-182184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snapToGrid w:val="0"/>
                <w:color w:val="000000"/>
                <w:sz w:val="16"/>
                <w:szCs w:val="16"/>
              </w:rPr>
            </w:pPr>
            <w:r w:rsidRPr="00816C4A">
              <w:rPr>
                <w:rFonts w:cs="Arial"/>
                <w:snapToGrid w:val="0"/>
                <w:color w:val="000000"/>
                <w:sz w:val="16"/>
                <w:szCs w:val="16"/>
              </w:rPr>
              <w:t>15.4.0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15.4.0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C6-180411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Correction to Annex U</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15.4.0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SMS-PP Data download procedure to support SoR using 5G NAS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15.4.0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C6-180412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15.4.0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CP-182189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C6-180413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0695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15.4.0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CP-182185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0705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 xml:space="preserve">B </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Addition of DNN object in PDU session establishment parameters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15.4.0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CP-183185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0706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15.5.0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CP-183185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C6-180672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0707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15.5.0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CP-183185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0708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Change NR ARFCN length in NMR from 3 to 4 to be future proof.</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15.5.0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CP-183185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C6-180675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0710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15.5.0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CP-183185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0711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15.5.0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CP-183185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C6-180677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0713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Correction to address data field in SMS-PP DOWNLOAD command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15.5.0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CP-190047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C6-190033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0716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15.6.0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CP-190047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C6-190080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0717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15.6.0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CP-190046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C6-190057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0718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Correction of specification version in Annex U</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15.6.0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CP-190044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C6-190081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0721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Correction of the reference used in cl. 8.143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15.6.0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CP-190046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C6-190066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0720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816C4A">
              <w:rPr>
                <w:rFonts w:cs="Arial"/>
                <w:color w:val="000000"/>
                <w:sz w:val="16"/>
                <w:szCs w:val="16"/>
              </w:rPr>
              <w:t>15.6.0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Pr>
                <w:rFonts w:cs="Arial"/>
                <w:color w:val="000000"/>
                <w:sz w:val="16"/>
                <w:szCs w:val="16"/>
              </w:rPr>
              <w:t>2019-09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Pr>
                <w:rFonts w:cs="Arial"/>
                <w:color w:val="000000"/>
                <w:sz w:val="16"/>
                <w:szCs w:val="16"/>
              </w:rPr>
              <w:t>CP-192014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Pr>
                <w:rFonts w:cs="Arial"/>
                <w:color w:val="000000"/>
                <w:sz w:val="16"/>
                <w:szCs w:val="16"/>
              </w:rPr>
              <w:t>C6-190253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Pr>
                <w:rFonts w:cs="Arial"/>
                <w:color w:val="000000"/>
                <w:sz w:val="16"/>
                <w:szCs w:val="16"/>
              </w:rPr>
              <w:t>0723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Pr="00816C4A" w:rsidRDefault="007C2495" w:rsidP="000634A6">
            <w:pPr>
              <w:pStyle w:val="TAL"/>
              <w:rPr>
                <w:rFonts w:cs="Arial"/>
                <w:color w:val="000000"/>
                <w:sz w:val="16"/>
                <w:szCs w:val="16"/>
              </w:rPr>
            </w:pPr>
            <w:r>
              <w:rPr>
                <w:rFonts w:cs="Arial"/>
                <w:color w:val="000000"/>
                <w:sz w:val="16"/>
                <w:szCs w:val="16"/>
              </w:rPr>
              <w:t>15.7.0</w:t>
            </w:r>
          </w:p>
        </w:tc>
      </w:tr>
      <w:tr w:rsidR="007C2495"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7C2495" w:rsidRDefault="007C2495" w:rsidP="000634A6">
            <w:pPr>
              <w:pStyle w:val="TAL"/>
              <w:rPr>
                <w:rFonts w:cs="Arial"/>
                <w:color w:val="000000"/>
                <w:sz w:val="16"/>
                <w:szCs w:val="16"/>
              </w:rPr>
            </w:pPr>
            <w:r>
              <w:rPr>
                <w:rFonts w:cs="Arial"/>
                <w:color w:val="000000"/>
                <w:sz w:val="16"/>
                <w:szCs w:val="16"/>
              </w:rPr>
              <w:t>2019-12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7C2495" w:rsidRDefault="007C2495" w:rsidP="000634A6">
            <w:pPr>
              <w:pStyle w:val="TAL"/>
              <w:rPr>
                <w:rFonts w:cs="Arial"/>
                <w:color w:val="000000"/>
                <w:sz w:val="16"/>
                <w:szCs w:val="16"/>
              </w:rPr>
            </w:pPr>
            <w:r>
              <w:rPr>
                <w:rFonts w:cs="Arial"/>
                <w:color w:val="000000"/>
                <w:sz w:val="16"/>
                <w:szCs w:val="16"/>
              </w:rPr>
              <w:t>CP-193076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C2495" w:rsidRDefault="007C2495" w:rsidP="000634A6">
            <w:pPr>
              <w:pStyle w:val="TAL"/>
              <w:rPr>
                <w:rFonts w:cs="Arial"/>
                <w:color w:val="000000"/>
                <w:sz w:val="16"/>
                <w:szCs w:val="16"/>
              </w:rPr>
            </w:pPr>
            <w:r>
              <w:rPr>
                <w:rFonts w:cs="Arial"/>
                <w:color w:val="000000"/>
                <w:sz w:val="16"/>
                <w:szCs w:val="16"/>
              </w:rPr>
              <w:t>C6-190458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Default="007C2495" w:rsidP="000634A6">
            <w:pPr>
              <w:pStyle w:val="TAL"/>
              <w:rPr>
                <w:rFonts w:cs="Arial"/>
                <w:color w:val="000000"/>
                <w:sz w:val="16"/>
                <w:szCs w:val="16"/>
              </w:rPr>
            </w:pPr>
            <w:r>
              <w:rPr>
                <w:rFonts w:cs="Arial"/>
                <w:color w:val="000000"/>
                <w:sz w:val="16"/>
                <w:szCs w:val="16"/>
              </w:rPr>
              <w:t>0726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7C2495" w:rsidRDefault="007C2495" w:rsidP="000634A6">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C2495" w:rsidRDefault="007C2495" w:rsidP="000634A6">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7C2495" w:rsidRPr="00131253" w:rsidRDefault="007C2495" w:rsidP="000634A6">
            <w:pPr>
              <w:pStyle w:val="TAL"/>
              <w:rPr>
                <w:rFonts w:cs="Arial"/>
                <w:color w:val="000000"/>
                <w:sz w:val="16"/>
                <w:szCs w:val="16"/>
              </w:rPr>
            </w:pPr>
            <w:r w:rsidRPr="000634A6">
              <w:rPr>
                <w:rFonts w:cs="Arial"/>
                <w:color w:val="000000"/>
                <w:sz w:val="16"/>
                <w:szCs w:val="16"/>
              </w:rPr>
              <w:t>Specify the 'data connection type' in command parameters/data definition in clause 7.5.25.2.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C2495" w:rsidRDefault="007C2495" w:rsidP="000634A6">
            <w:pPr>
              <w:pStyle w:val="TAL"/>
              <w:rPr>
                <w:rFonts w:cs="Arial"/>
                <w:color w:val="000000"/>
                <w:sz w:val="16"/>
                <w:szCs w:val="16"/>
              </w:rPr>
            </w:pPr>
            <w:r>
              <w:rPr>
                <w:rFonts w:cs="Arial"/>
                <w:color w:val="000000"/>
                <w:sz w:val="16"/>
                <w:szCs w:val="16"/>
              </w:rPr>
              <w:t>15.8.0</w:t>
            </w:r>
          </w:p>
        </w:tc>
      </w:tr>
      <w:tr w:rsidR="000634A6"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0634A6" w:rsidRDefault="000634A6" w:rsidP="000634A6">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0634A6" w:rsidRDefault="000634A6" w:rsidP="000634A6">
            <w:pPr>
              <w:pStyle w:val="TAL"/>
              <w:rPr>
                <w:rFonts w:cs="Arial"/>
                <w:color w:val="000000"/>
                <w:sz w:val="16"/>
                <w:szCs w:val="16"/>
              </w:rPr>
            </w:pPr>
            <w:r>
              <w:rPr>
                <w:rFonts w:cs="Arial"/>
                <w:color w:val="000000"/>
                <w:sz w:val="16"/>
                <w:szCs w:val="16"/>
              </w:rPr>
              <w:t>CP-201141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634A6" w:rsidRDefault="000634A6" w:rsidP="000634A6">
            <w:pPr>
              <w:pStyle w:val="TAL"/>
              <w:rPr>
                <w:rFonts w:cs="Arial"/>
                <w:color w:val="000000"/>
                <w:sz w:val="16"/>
                <w:szCs w:val="16"/>
              </w:rPr>
            </w:pPr>
            <w:r>
              <w:rPr>
                <w:rFonts w:cs="Arial"/>
                <w:color w:val="000000"/>
                <w:sz w:val="16"/>
                <w:szCs w:val="16"/>
              </w:rPr>
              <w:t>C6-200403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634A6" w:rsidRDefault="000634A6" w:rsidP="000634A6">
            <w:pPr>
              <w:pStyle w:val="TAL"/>
              <w:rPr>
                <w:rFonts w:cs="Arial"/>
                <w:color w:val="000000"/>
                <w:sz w:val="16"/>
                <w:szCs w:val="16"/>
              </w:rPr>
            </w:pPr>
            <w:r>
              <w:rPr>
                <w:rFonts w:cs="Arial"/>
                <w:color w:val="000000"/>
                <w:sz w:val="16"/>
                <w:szCs w:val="16"/>
              </w:rPr>
              <w:t>0733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0634A6" w:rsidRDefault="000634A6" w:rsidP="000634A6">
            <w:pPr>
              <w:pStyle w:val="TAL"/>
              <w:jc w:val="center"/>
              <w:rPr>
                <w:rFonts w:cs="Arial"/>
                <w:color w:val="000000"/>
                <w:sz w:val="16"/>
                <w:szCs w:val="16"/>
              </w:rPr>
            </w:pPr>
            <w:r>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0634A6" w:rsidRDefault="000634A6" w:rsidP="000634A6">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0634A6" w:rsidRPr="000634A6" w:rsidRDefault="000634A6" w:rsidP="000634A6">
            <w:pPr>
              <w:pStyle w:val="TAL"/>
              <w:rPr>
                <w:rFonts w:cs="Arial"/>
                <w:color w:val="000000"/>
                <w:sz w:val="16"/>
                <w:szCs w:val="16"/>
              </w:rPr>
            </w:pPr>
            <w:r w:rsidRPr="000634A6">
              <w:rPr>
                <w:rFonts w:cs="Arial"/>
                <w:color w:val="000000"/>
                <w:sz w:val="16"/>
                <w:szCs w:val="16"/>
              </w:rPr>
              <w:t>Update the scope of 31.111 to cover 2/5G aspects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634A6" w:rsidRDefault="000634A6" w:rsidP="000634A6">
            <w:pPr>
              <w:pStyle w:val="TAL"/>
              <w:rPr>
                <w:rFonts w:cs="Arial"/>
                <w:color w:val="000000"/>
                <w:sz w:val="16"/>
                <w:szCs w:val="16"/>
              </w:rPr>
            </w:pPr>
            <w:r>
              <w:rPr>
                <w:rFonts w:cs="Arial"/>
                <w:color w:val="000000"/>
                <w:sz w:val="16"/>
                <w:szCs w:val="16"/>
              </w:rPr>
              <w:t>15.9.0</w:t>
            </w:r>
          </w:p>
        </w:tc>
      </w:tr>
      <w:tr w:rsidR="000634A6"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0634A6" w:rsidRDefault="000634A6" w:rsidP="000634A6">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0634A6" w:rsidRDefault="000634A6" w:rsidP="000634A6">
            <w:pPr>
              <w:pStyle w:val="TAL"/>
              <w:rPr>
                <w:rFonts w:cs="Arial"/>
                <w:color w:val="000000"/>
                <w:sz w:val="16"/>
                <w:szCs w:val="16"/>
              </w:rPr>
            </w:pPr>
            <w:r>
              <w:rPr>
                <w:rFonts w:cs="Arial"/>
                <w:color w:val="000000"/>
                <w:sz w:val="16"/>
                <w:szCs w:val="16"/>
              </w:rPr>
              <w:t>CP-201141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634A6" w:rsidRDefault="00576609" w:rsidP="000634A6">
            <w:pPr>
              <w:pStyle w:val="TAL"/>
              <w:rPr>
                <w:rFonts w:cs="Arial"/>
                <w:color w:val="000000"/>
                <w:sz w:val="16"/>
                <w:szCs w:val="16"/>
              </w:rPr>
            </w:pPr>
            <w:r>
              <w:rPr>
                <w:rFonts w:cs="Arial"/>
                <w:color w:val="000000"/>
                <w:sz w:val="16"/>
                <w:szCs w:val="16"/>
              </w:rPr>
              <w:t>C6-200360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634A6" w:rsidRDefault="00576609" w:rsidP="000634A6">
            <w:pPr>
              <w:pStyle w:val="TAL"/>
              <w:rPr>
                <w:rFonts w:cs="Arial"/>
                <w:color w:val="000000"/>
                <w:sz w:val="16"/>
                <w:szCs w:val="16"/>
              </w:rPr>
            </w:pPr>
            <w:r>
              <w:rPr>
                <w:rFonts w:cs="Arial"/>
                <w:color w:val="000000"/>
                <w:sz w:val="16"/>
                <w:szCs w:val="16"/>
              </w:rPr>
              <w:t>0</w:t>
            </w:r>
            <w:r w:rsidR="00825209">
              <w:rPr>
                <w:rFonts w:cs="Arial"/>
                <w:color w:val="000000"/>
                <w:sz w:val="16"/>
                <w:szCs w:val="16"/>
              </w:rPr>
              <w:t>736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0634A6" w:rsidRDefault="00825209" w:rsidP="000634A6">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0634A6" w:rsidRDefault="00576609" w:rsidP="000634A6">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0634A6" w:rsidRPr="000634A6" w:rsidRDefault="00576609" w:rsidP="000634A6">
            <w:pPr>
              <w:pStyle w:val="TAL"/>
              <w:rPr>
                <w:rFonts w:cs="Arial"/>
                <w:color w:val="000000"/>
                <w:sz w:val="16"/>
                <w:szCs w:val="16"/>
              </w:rPr>
            </w:pPr>
            <w:r w:rsidRPr="00825209">
              <w:rPr>
                <w:rFonts w:cs="Arial" w:hint="eastAsia"/>
                <w:color w:val="000000"/>
                <w:sz w:val="16"/>
                <w:szCs w:val="16"/>
              </w:rPr>
              <w:t>Essential correction</w:t>
            </w:r>
            <w:r w:rsidRPr="00825209">
              <w:rPr>
                <w:rFonts w:cs="Arial"/>
                <w:color w:val="000000"/>
                <w:sz w:val="16"/>
                <w:szCs w:val="16"/>
              </w:rPr>
              <w:t xml:space="preserve"> </w:t>
            </w:r>
            <w:r w:rsidRPr="00825209">
              <w:rPr>
                <w:rFonts w:cs="Arial" w:hint="eastAsia"/>
                <w:color w:val="000000"/>
                <w:sz w:val="16"/>
                <w:szCs w:val="16"/>
              </w:rPr>
              <w:t>to network measurement results for E-UTRAN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634A6" w:rsidRDefault="000634A6" w:rsidP="000634A6">
            <w:pPr>
              <w:pStyle w:val="TAL"/>
              <w:rPr>
                <w:rFonts w:cs="Arial"/>
                <w:color w:val="000000"/>
                <w:sz w:val="16"/>
                <w:szCs w:val="16"/>
              </w:rPr>
            </w:pPr>
            <w:r>
              <w:rPr>
                <w:rFonts w:cs="Arial"/>
                <w:color w:val="000000"/>
                <w:sz w:val="16"/>
                <w:szCs w:val="16"/>
              </w:rPr>
              <w:t>15.9.0</w:t>
            </w:r>
          </w:p>
        </w:tc>
      </w:tr>
      <w:tr w:rsidR="00825209" w:rsidRPr="00816C4A" w:rsidTr="000634A6">
        <w:tblPrEx>
          <w:tblCellMar>
            <w:top w:w="0" w:type="dxa"/>
            <w:bottom w:w="0" w:type="dxa"/>
          </w:tblCellMar>
        </w:tblPrEx>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rsidR="00825209" w:rsidRDefault="00825209" w:rsidP="00825209">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rsidR="00825209" w:rsidRDefault="00825209" w:rsidP="00825209">
            <w:pPr>
              <w:pStyle w:val="TAL"/>
              <w:rPr>
                <w:rFonts w:cs="Arial"/>
                <w:color w:val="000000"/>
                <w:sz w:val="16"/>
                <w:szCs w:val="16"/>
              </w:rPr>
            </w:pPr>
            <w:r>
              <w:rPr>
                <w:rFonts w:cs="Arial"/>
                <w:color w:val="000000"/>
                <w:sz w:val="16"/>
                <w:szCs w:val="16"/>
              </w:rPr>
              <w:t>CP-201141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25209" w:rsidRDefault="00825209" w:rsidP="00825209">
            <w:pPr>
              <w:pStyle w:val="TAL"/>
              <w:rPr>
                <w:rFonts w:cs="Arial"/>
                <w:color w:val="000000"/>
                <w:sz w:val="16"/>
                <w:szCs w:val="16"/>
              </w:rPr>
            </w:pPr>
            <w:r>
              <w:rPr>
                <w:rFonts w:cs="Arial"/>
                <w:color w:val="000000"/>
                <w:sz w:val="16"/>
                <w:szCs w:val="16"/>
              </w:rPr>
              <w:t>C6-200249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5209" w:rsidRDefault="00825209" w:rsidP="00825209">
            <w:pPr>
              <w:pStyle w:val="TAL"/>
              <w:rPr>
                <w:rFonts w:cs="Arial"/>
                <w:color w:val="000000"/>
                <w:sz w:val="16"/>
                <w:szCs w:val="16"/>
              </w:rPr>
            </w:pPr>
            <w:r>
              <w:rPr>
                <w:rFonts w:cs="Arial"/>
                <w:color w:val="000000"/>
                <w:sz w:val="16"/>
                <w:szCs w:val="16"/>
              </w:rPr>
              <w:t>0738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825209" w:rsidRDefault="00825209" w:rsidP="00825209">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825209" w:rsidRDefault="00825209" w:rsidP="00825209">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rsidR="00825209" w:rsidRPr="00825209" w:rsidRDefault="00825209" w:rsidP="00825209">
            <w:pPr>
              <w:pStyle w:val="TAL"/>
              <w:rPr>
                <w:rFonts w:cs="Arial" w:hint="eastAsia"/>
                <w:color w:val="000000"/>
                <w:sz w:val="16"/>
                <w:szCs w:val="16"/>
              </w:rPr>
            </w:pPr>
            <w:r w:rsidRPr="00825209">
              <w:rPr>
                <w:rFonts w:cs="Arial"/>
                <w:color w:val="000000"/>
                <w:sz w:val="16"/>
                <w:szCs w:val="16"/>
              </w:rPr>
              <w:t>Update the Network Rejection event and Update/Attach/Registration Type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5209" w:rsidRDefault="00825209" w:rsidP="00825209">
            <w:pPr>
              <w:pStyle w:val="TAL"/>
              <w:rPr>
                <w:rFonts w:cs="Arial"/>
                <w:color w:val="000000"/>
                <w:sz w:val="16"/>
                <w:szCs w:val="16"/>
              </w:rPr>
            </w:pPr>
            <w:r>
              <w:rPr>
                <w:rFonts w:cs="Arial"/>
                <w:color w:val="000000"/>
                <w:sz w:val="16"/>
                <w:szCs w:val="16"/>
              </w:rPr>
              <w:t>15.9.0</w:t>
            </w:r>
          </w:p>
        </w:tc>
      </w:tr>
    </w:tbl>
    <w:p w:rsidR="00080512" w:rsidRDefault="00080512" w:rsidP="007C2495"/>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4CE0" w:rsidRDefault="00C44CE0">
      <w:r>
        <w:separator/>
      </w:r>
    </w:p>
  </w:endnote>
  <w:endnote w:type="continuationSeparator" w:id="0">
    <w:p w:rsidR="00C44CE0" w:rsidRDefault="00C44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34A6" w:rsidRDefault="000634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4CE0" w:rsidRDefault="00C44CE0">
      <w:r>
        <w:separator/>
      </w:r>
    </w:p>
  </w:footnote>
  <w:footnote w:type="continuationSeparator" w:id="0">
    <w:p w:rsidR="00C44CE0" w:rsidRDefault="00C44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34A6" w:rsidRDefault="000634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0634A6" w:rsidRDefault="000634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0634A6" w:rsidRDefault="000634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5209">
      <w:rPr>
        <w:rFonts w:ascii="Arial" w:hAnsi="Arial" w:cs="Arial"/>
        <w:b/>
        <w:noProof/>
        <w:sz w:val="18"/>
        <w:szCs w:val="18"/>
      </w:rPr>
      <w:t>Release 15</w:t>
    </w:r>
    <w:r>
      <w:rPr>
        <w:rFonts w:ascii="Arial" w:hAnsi="Arial" w:cs="Arial"/>
        <w:b/>
        <w:sz w:val="18"/>
        <w:szCs w:val="18"/>
      </w:rPr>
      <w:fldChar w:fldCharType="end"/>
    </w:r>
  </w:p>
  <w:p w:rsidR="000634A6" w:rsidRDefault="000634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3"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4"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7"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8"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9"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2"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6"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18"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5"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7"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2"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2"/>
  </w:num>
  <w:num w:numId="6">
    <w:abstractNumId w:val="34"/>
  </w:num>
  <w:num w:numId="7">
    <w:abstractNumId w:val="28"/>
  </w:num>
  <w:num w:numId="8">
    <w:abstractNumId w:val="22"/>
  </w:num>
  <w:num w:numId="9">
    <w:abstractNumId w:val="9"/>
  </w:num>
  <w:num w:numId="10">
    <w:abstractNumId w:val="6"/>
  </w:num>
  <w:num w:numId="11">
    <w:abstractNumId w:val="25"/>
  </w:num>
  <w:num w:numId="12">
    <w:abstractNumId w:val="35"/>
  </w:num>
  <w:num w:numId="13">
    <w:abstractNumId w:val="15"/>
  </w:num>
  <w:num w:numId="14">
    <w:abstractNumId w:val="23"/>
  </w:num>
  <w:num w:numId="15">
    <w:abstractNumId w:val="5"/>
  </w:num>
  <w:num w:numId="16">
    <w:abstractNumId w:val="32"/>
  </w:num>
  <w:num w:numId="17">
    <w:abstractNumId w:val="30"/>
  </w:num>
  <w:num w:numId="18">
    <w:abstractNumId w:val="36"/>
  </w:num>
  <w:num w:numId="19">
    <w:abstractNumId w:val="12"/>
    <w:lvlOverride w:ilvl="0"/>
    <w:lvlOverride w:ilvl="1"/>
    <w:lvlOverride w:ilvl="2"/>
    <w:lvlOverride w:ilvl="3"/>
    <w:lvlOverride w:ilvl="4"/>
    <w:lvlOverride w:ilvl="5"/>
    <w:lvlOverride w:ilvl="6"/>
    <w:lvlOverride w:ilvl="7"/>
    <w:lvlOverride w:ilvl="8"/>
  </w:num>
  <w:num w:numId="20">
    <w:abstractNumId w:val="4"/>
  </w:num>
  <w:num w:numId="21">
    <w:abstractNumId w:val="26"/>
  </w:num>
  <w:num w:numId="22">
    <w:abstractNumId w:val="14"/>
  </w:num>
  <w:num w:numId="23">
    <w:abstractNumId w:val="10"/>
  </w:num>
  <w:num w:numId="24">
    <w:abstractNumId w:val="3"/>
  </w:num>
  <w:num w:numId="25">
    <w:abstractNumId w:val="11"/>
  </w:num>
  <w:num w:numId="26">
    <w:abstractNumId w:val="19"/>
  </w:num>
  <w:num w:numId="27">
    <w:abstractNumId w:val="16"/>
  </w:num>
  <w:num w:numId="28">
    <w:abstractNumId w:val="18"/>
  </w:num>
  <w:num w:numId="29">
    <w:abstractNumId w:val="17"/>
  </w:num>
  <w:num w:numId="30">
    <w:abstractNumId w:val="13"/>
  </w:num>
  <w:num w:numId="31">
    <w:abstractNumId w:val="7"/>
  </w:num>
  <w:num w:numId="32">
    <w:abstractNumId w:val="27"/>
  </w:num>
  <w:num w:numId="33">
    <w:abstractNumId w:val="33"/>
  </w:num>
  <w:num w:numId="34">
    <w:abstractNumId w:val="24"/>
  </w:num>
  <w:num w:numId="35">
    <w:abstractNumId w:val="31"/>
  </w:num>
  <w:num w:numId="36">
    <w:abstractNumId w:val="2"/>
  </w:num>
  <w:num w:numId="37">
    <w:abstractNumId w:val="8"/>
  </w:num>
  <w:num w:numId="38">
    <w:abstractNumId w:val="20"/>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34A6"/>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57849"/>
    <w:rsid w:val="00465515"/>
    <w:rsid w:val="004D3578"/>
    <w:rsid w:val="004E213A"/>
    <w:rsid w:val="004F0988"/>
    <w:rsid w:val="004F3340"/>
    <w:rsid w:val="0053388B"/>
    <w:rsid w:val="00535773"/>
    <w:rsid w:val="00543E6C"/>
    <w:rsid w:val="00565087"/>
    <w:rsid w:val="00576609"/>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C2495"/>
    <w:rsid w:val="007F0F4A"/>
    <w:rsid w:val="008028A4"/>
    <w:rsid w:val="00825209"/>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4CE0"/>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ersonName"/>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2EBE89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7C2495"/>
    <w:pPr>
      <w:ind w:left="284"/>
    </w:pPr>
  </w:style>
  <w:style w:type="paragraph" w:styleId="Index1">
    <w:name w:val="index 1"/>
    <w:basedOn w:val="Normal"/>
    <w:rsid w:val="007C2495"/>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7C2495"/>
    <w:pPr>
      <w:overflowPunct w:val="0"/>
      <w:autoSpaceDE w:val="0"/>
      <w:autoSpaceDN w:val="0"/>
      <w:adjustRightInd w:val="0"/>
      <w:spacing w:after="0"/>
      <w:textAlignment w:val="baseline"/>
    </w:pPr>
    <w:rPr>
      <w:lang w:eastAsia="en-GB"/>
    </w:rPr>
  </w:style>
  <w:style w:type="character" w:styleId="FootnoteReference">
    <w:name w:val="footnote reference"/>
    <w:rsid w:val="007C2495"/>
    <w:rPr>
      <w:b/>
      <w:position w:val="6"/>
      <w:sz w:val="16"/>
    </w:rPr>
  </w:style>
  <w:style w:type="paragraph" w:styleId="FootnoteText">
    <w:name w:val="footnote text"/>
    <w:basedOn w:val="Normal"/>
    <w:link w:val="FootnoteTextChar"/>
    <w:rsid w:val="007C249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7C2495"/>
    <w:rPr>
      <w:sz w:val="16"/>
    </w:rPr>
  </w:style>
  <w:style w:type="paragraph" w:styleId="NormalIndent">
    <w:name w:val="Normal Indent"/>
    <w:basedOn w:val="Normal"/>
    <w:next w:val="Normal"/>
    <w:rsid w:val="007C2495"/>
    <w:pPr>
      <w:overflowPunct w:val="0"/>
      <w:autoSpaceDE w:val="0"/>
      <w:autoSpaceDN w:val="0"/>
      <w:adjustRightInd w:val="0"/>
      <w:ind w:left="567"/>
      <w:textAlignment w:val="baseline"/>
    </w:pPr>
    <w:rPr>
      <w:lang w:eastAsia="en-GB"/>
    </w:rPr>
  </w:style>
  <w:style w:type="paragraph" w:customStyle="1" w:styleId="HO">
    <w:name w:val="HO"/>
    <w:basedOn w:val="Normal"/>
    <w:rsid w:val="007C2495"/>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7C2495"/>
    <w:pPr>
      <w:overflowPunct w:val="0"/>
      <w:autoSpaceDE w:val="0"/>
      <w:autoSpaceDN w:val="0"/>
      <w:adjustRightInd w:val="0"/>
      <w:spacing w:after="0"/>
      <w:textAlignment w:val="baseline"/>
    </w:pPr>
    <w:rPr>
      <w:b/>
      <w:lang w:eastAsia="en-GB"/>
    </w:rPr>
  </w:style>
  <w:style w:type="paragraph" w:styleId="List2">
    <w:name w:val="List 2"/>
    <w:basedOn w:val="List"/>
    <w:rsid w:val="007C2495"/>
    <w:pPr>
      <w:ind w:left="851"/>
    </w:pPr>
  </w:style>
  <w:style w:type="paragraph" w:styleId="List">
    <w:name w:val="List"/>
    <w:basedOn w:val="Normal"/>
    <w:rsid w:val="007C2495"/>
    <w:pPr>
      <w:overflowPunct w:val="0"/>
      <w:autoSpaceDE w:val="0"/>
      <w:autoSpaceDN w:val="0"/>
      <w:adjustRightInd w:val="0"/>
      <w:ind w:left="568" w:hanging="284"/>
      <w:textAlignment w:val="baseline"/>
    </w:pPr>
    <w:rPr>
      <w:lang w:eastAsia="en-GB"/>
    </w:rPr>
  </w:style>
  <w:style w:type="paragraph" w:styleId="List3">
    <w:name w:val="List 3"/>
    <w:basedOn w:val="List2"/>
    <w:rsid w:val="007C2495"/>
    <w:pPr>
      <w:ind w:left="1135"/>
    </w:pPr>
  </w:style>
  <w:style w:type="paragraph" w:styleId="List4">
    <w:name w:val="List 4"/>
    <w:basedOn w:val="List3"/>
    <w:rsid w:val="007C2495"/>
    <w:pPr>
      <w:ind w:left="1418"/>
    </w:pPr>
  </w:style>
  <w:style w:type="paragraph" w:styleId="List5">
    <w:name w:val="List 5"/>
    <w:basedOn w:val="List4"/>
    <w:rsid w:val="007C2495"/>
    <w:pPr>
      <w:ind w:left="1702"/>
    </w:pPr>
  </w:style>
  <w:style w:type="paragraph" w:styleId="BodyText">
    <w:name w:val="Body Text"/>
    <w:basedOn w:val="Normal"/>
    <w:link w:val="BodyTextChar"/>
    <w:rsid w:val="007C2495"/>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7C2495"/>
  </w:style>
  <w:style w:type="paragraph" w:styleId="ListNumber2">
    <w:name w:val="List Number 2"/>
    <w:basedOn w:val="ListNumber"/>
    <w:rsid w:val="007C2495"/>
    <w:pPr>
      <w:ind w:left="851"/>
    </w:pPr>
  </w:style>
  <w:style w:type="paragraph" w:styleId="ListNumber">
    <w:name w:val="List Number"/>
    <w:basedOn w:val="List"/>
    <w:rsid w:val="007C2495"/>
  </w:style>
  <w:style w:type="paragraph" w:styleId="ListBullet2">
    <w:name w:val="List Bullet 2"/>
    <w:basedOn w:val="ListBullet"/>
    <w:rsid w:val="007C2495"/>
    <w:pPr>
      <w:ind w:left="851"/>
    </w:pPr>
  </w:style>
  <w:style w:type="paragraph" w:styleId="ListBullet">
    <w:name w:val="List Bullet"/>
    <w:basedOn w:val="List"/>
    <w:rsid w:val="007C2495"/>
  </w:style>
  <w:style w:type="paragraph" w:styleId="ListBullet3">
    <w:name w:val="List Bullet 3"/>
    <w:basedOn w:val="ListBullet2"/>
    <w:rsid w:val="007C2495"/>
    <w:pPr>
      <w:ind w:left="1135"/>
    </w:pPr>
  </w:style>
  <w:style w:type="paragraph" w:styleId="ListBullet4">
    <w:name w:val="List Bullet 4"/>
    <w:basedOn w:val="ListBullet3"/>
    <w:rsid w:val="007C2495"/>
    <w:pPr>
      <w:ind w:left="1418"/>
    </w:pPr>
  </w:style>
  <w:style w:type="paragraph" w:styleId="ListBullet5">
    <w:name w:val="List Bullet 5"/>
    <w:basedOn w:val="ListBullet4"/>
    <w:rsid w:val="007C2495"/>
    <w:pPr>
      <w:ind w:left="1702"/>
    </w:pPr>
  </w:style>
  <w:style w:type="character" w:styleId="CommentReference">
    <w:name w:val="annotation reference"/>
    <w:rsid w:val="007C2495"/>
    <w:rPr>
      <w:sz w:val="16"/>
    </w:rPr>
  </w:style>
  <w:style w:type="paragraph" w:styleId="CommentText">
    <w:name w:val="annotation text"/>
    <w:basedOn w:val="Normal"/>
    <w:link w:val="CommentTextChar"/>
    <w:rsid w:val="007C2495"/>
    <w:pPr>
      <w:overflowPunct w:val="0"/>
      <w:autoSpaceDE w:val="0"/>
      <w:autoSpaceDN w:val="0"/>
      <w:adjustRightInd w:val="0"/>
      <w:spacing w:after="0"/>
      <w:textAlignment w:val="baseline"/>
    </w:pPr>
    <w:rPr>
      <w:rFonts w:ascii="Arial" w:hAnsi="Arial"/>
      <w:lang w:val="en-US" w:eastAsia="en-GB"/>
    </w:rPr>
  </w:style>
  <w:style w:type="character" w:customStyle="1" w:styleId="CommentTextChar">
    <w:name w:val="Comment Text Char"/>
    <w:link w:val="CommentText"/>
    <w:rsid w:val="007C2495"/>
    <w:rPr>
      <w:rFonts w:ascii="Arial" w:hAnsi="Arial"/>
      <w:lang w:val="en-US"/>
    </w:rPr>
  </w:style>
  <w:style w:type="paragraph" w:styleId="DocumentMap">
    <w:name w:val="Document Map"/>
    <w:basedOn w:val="Normal"/>
    <w:link w:val="DocumentMapChar"/>
    <w:rsid w:val="007C2495"/>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7C2495"/>
    <w:rPr>
      <w:rFonts w:ascii="Tahoma" w:hAnsi="Tahoma"/>
      <w:shd w:val="clear" w:color="auto" w:fill="000080"/>
    </w:rPr>
  </w:style>
  <w:style w:type="paragraph" w:styleId="BodyTextIndent">
    <w:name w:val="Body Text Indent"/>
    <w:basedOn w:val="Normal"/>
    <w:link w:val="BodyTextIndentChar"/>
    <w:rsid w:val="007C2495"/>
    <w:pPr>
      <w:overflowPunct w:val="0"/>
      <w:autoSpaceDE w:val="0"/>
      <w:autoSpaceDN w:val="0"/>
      <w:adjustRightInd w:val="0"/>
      <w:jc w:val="both"/>
      <w:textAlignment w:val="baseline"/>
    </w:pPr>
  </w:style>
  <w:style w:type="character" w:customStyle="1" w:styleId="BodyTextIndentChar">
    <w:name w:val="Body Text Indent Char"/>
    <w:link w:val="BodyTextIndent"/>
    <w:rsid w:val="007C2495"/>
    <w:rPr>
      <w:lang w:eastAsia="en-US"/>
    </w:rPr>
  </w:style>
  <w:style w:type="paragraph" w:styleId="BodyText2">
    <w:name w:val="Body Text 2"/>
    <w:basedOn w:val="Normal"/>
    <w:link w:val="BodyText2Char"/>
    <w:rsid w:val="007C2495"/>
    <w:pPr>
      <w:jc w:val="both"/>
    </w:pPr>
    <w:rPr>
      <w:lang w:eastAsia="en-GB"/>
    </w:rPr>
  </w:style>
  <w:style w:type="character" w:customStyle="1" w:styleId="BodyText2Char">
    <w:name w:val="Body Text 2 Char"/>
    <w:basedOn w:val="DefaultParagraphFont"/>
    <w:link w:val="BodyText2"/>
    <w:rsid w:val="007C2495"/>
  </w:style>
  <w:style w:type="paragraph" w:customStyle="1" w:styleId="Titre8TableHeading">
    <w:name w:val="Titre 8.Table Heading"/>
    <w:basedOn w:val="Heading1"/>
    <w:next w:val="Normal"/>
    <w:rsid w:val="007C2495"/>
    <w:pPr>
      <w:ind w:left="0" w:firstLine="0"/>
      <w:outlineLvl w:val="7"/>
    </w:pPr>
    <w:rPr>
      <w:lang w:eastAsia="fr-FR"/>
    </w:rPr>
  </w:style>
  <w:style w:type="paragraph" w:styleId="CommentSubject">
    <w:name w:val="annotation subject"/>
    <w:basedOn w:val="CommentText"/>
    <w:next w:val="CommentText"/>
    <w:link w:val="CommentSubjectChar"/>
    <w:rsid w:val="007C2495"/>
    <w:pPr>
      <w:spacing w:after="180"/>
    </w:pPr>
    <w:rPr>
      <w:rFonts w:ascii="Times New Roman" w:hAnsi="Times New Roman"/>
      <w:b/>
      <w:bCs/>
      <w:lang w:val="en-GB"/>
    </w:rPr>
  </w:style>
  <w:style w:type="character" w:customStyle="1" w:styleId="CommentSubjectChar">
    <w:name w:val="Comment Subject Char"/>
    <w:link w:val="CommentSubject"/>
    <w:rsid w:val="007C2495"/>
    <w:rPr>
      <w:rFonts w:ascii="Arial" w:hAnsi="Arial"/>
      <w:b/>
      <w:bCs/>
      <w:lang w:val="en-US"/>
    </w:rPr>
  </w:style>
  <w:style w:type="paragraph" w:customStyle="1" w:styleId="B10">
    <w:name w:val="B1+"/>
    <w:basedOn w:val="B1"/>
    <w:rsid w:val="007C2495"/>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7C2495"/>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7C2495"/>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7C2495"/>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7C2495"/>
    <w:pPr>
      <w:tabs>
        <w:tab w:val="num" w:pos="926"/>
      </w:tabs>
      <w:overflowPunct w:val="0"/>
      <w:autoSpaceDE w:val="0"/>
      <w:autoSpaceDN w:val="0"/>
      <w:adjustRightInd w:val="0"/>
      <w:ind w:left="926" w:hanging="360"/>
      <w:textAlignment w:val="baseline"/>
    </w:pPr>
  </w:style>
  <w:style w:type="paragraph" w:customStyle="1" w:styleId="ZchnZchnChar">
    <w:name w:val=" Zchn Zchn Char"/>
    <w:basedOn w:val="Normal"/>
    <w:semiHidden/>
    <w:rsid w:val="007C2495"/>
    <w:pPr>
      <w:spacing w:after="160" w:line="240" w:lineRule="exact"/>
    </w:pPr>
    <w:rPr>
      <w:rFonts w:ascii="Arial" w:hAnsi="Arial"/>
      <w:szCs w:val="22"/>
      <w:lang w:val="en-US"/>
    </w:rPr>
  </w:style>
  <w:style w:type="character" w:customStyle="1" w:styleId="B2Char">
    <w:name w:val="B2 Char"/>
    <w:link w:val="B2"/>
    <w:rsid w:val="007C2495"/>
    <w:rPr>
      <w:lang w:eastAsia="en-US"/>
    </w:rPr>
  </w:style>
  <w:style w:type="character" w:customStyle="1" w:styleId="Heading2Char">
    <w:name w:val="Heading 2 Char"/>
    <w:link w:val="Heading2"/>
    <w:rsid w:val="007C2495"/>
    <w:rPr>
      <w:rFonts w:ascii="Arial" w:hAnsi="Arial"/>
      <w:sz w:val="32"/>
      <w:lang w:eastAsia="en-US"/>
    </w:rPr>
  </w:style>
  <w:style w:type="character" w:customStyle="1" w:styleId="CharChar">
    <w:name w:val=" Char Char"/>
    <w:rsid w:val="007C2495"/>
    <w:rPr>
      <w:rFonts w:ascii="Arial" w:hAnsi="Arial"/>
      <w:sz w:val="32"/>
      <w:lang w:val="en-GB" w:eastAsia="en-US" w:bidi="ar-SA"/>
    </w:rPr>
  </w:style>
  <w:style w:type="character" w:customStyle="1" w:styleId="TALChar">
    <w:name w:val="TAL Char"/>
    <w:link w:val="TAL"/>
    <w:rsid w:val="007C2495"/>
    <w:rPr>
      <w:rFonts w:ascii="Arial" w:hAnsi="Arial"/>
      <w:sz w:val="18"/>
      <w:lang w:eastAsia="en-US"/>
    </w:rPr>
  </w:style>
  <w:style w:type="character" w:customStyle="1" w:styleId="B1Char1">
    <w:name w:val="B1 Char1"/>
    <w:link w:val="B1"/>
    <w:rsid w:val="007C2495"/>
    <w:rPr>
      <w:lang w:eastAsia="en-US"/>
    </w:rPr>
  </w:style>
  <w:style w:type="character" w:customStyle="1" w:styleId="B1Char">
    <w:name w:val="B1 Char"/>
    <w:rsid w:val="007C2495"/>
    <w:rPr>
      <w:rFonts w:eastAsia="MS Mincho"/>
      <w:lang w:val="en-GB" w:eastAsia="en-US" w:bidi="ar-SA"/>
    </w:rPr>
  </w:style>
  <w:style w:type="character" w:customStyle="1" w:styleId="THChar">
    <w:name w:val="TH Char"/>
    <w:link w:val="TH"/>
    <w:rsid w:val="007C2495"/>
    <w:rPr>
      <w:rFonts w:ascii="Arial" w:hAnsi="Arial"/>
      <w:b/>
      <w:lang w:eastAsia="en-US"/>
    </w:rPr>
  </w:style>
  <w:style w:type="character" w:customStyle="1" w:styleId="Heading3Char">
    <w:name w:val="Heading 3 Char"/>
    <w:link w:val="Heading3"/>
    <w:rsid w:val="007C2495"/>
    <w:rPr>
      <w:rFonts w:ascii="Arial" w:hAnsi="Arial"/>
      <w:sz w:val="28"/>
      <w:lang w:eastAsia="en-US"/>
    </w:rPr>
  </w:style>
  <w:style w:type="character" w:customStyle="1" w:styleId="Heading4Char">
    <w:name w:val="Heading 4 Char"/>
    <w:link w:val="Heading4"/>
    <w:rsid w:val="007C2495"/>
    <w:rPr>
      <w:rFonts w:ascii="Arial" w:hAnsi="Arial"/>
      <w:sz w:val="24"/>
      <w:lang w:eastAsia="en-US"/>
    </w:rPr>
  </w:style>
  <w:style w:type="character" w:customStyle="1" w:styleId="Heading8Char">
    <w:name w:val="Heading 8 Char"/>
    <w:link w:val="Heading8"/>
    <w:rsid w:val="007C2495"/>
    <w:rPr>
      <w:rFonts w:ascii="Arial" w:hAnsi="Arial"/>
      <w:sz w:val="36"/>
      <w:lang w:eastAsia="en-US"/>
    </w:rPr>
  </w:style>
  <w:style w:type="character" w:customStyle="1" w:styleId="TFZchn">
    <w:name w:val="TF Zchn"/>
    <w:link w:val="TF"/>
    <w:rsid w:val="007C2495"/>
    <w:rPr>
      <w:rFonts w:ascii="Arial" w:hAnsi="Arial"/>
      <w:b/>
      <w:lang w:eastAsia="en-US"/>
    </w:rPr>
  </w:style>
  <w:style w:type="character" w:customStyle="1" w:styleId="fontstyle01">
    <w:name w:val="fontstyle01"/>
    <w:rsid w:val="007C2495"/>
    <w:rPr>
      <w:rFonts w:ascii="Times-Roman" w:hAnsi="Times-Roman" w:hint="default"/>
      <w:b w:val="0"/>
      <w:bCs w:val="0"/>
      <w:i w:val="0"/>
      <w:iCs w:val="0"/>
      <w:color w:val="000000"/>
      <w:sz w:val="20"/>
      <w:szCs w:val="20"/>
    </w:rPr>
  </w:style>
  <w:style w:type="character" w:customStyle="1" w:styleId="TAHCar">
    <w:name w:val="TAH Car"/>
    <w:link w:val="TAH"/>
    <w:rsid w:val="007C2495"/>
    <w:rPr>
      <w:rFonts w:ascii="Arial" w:hAnsi="Arial"/>
      <w:b/>
      <w:sz w:val="18"/>
      <w:lang w:eastAsia="en-US"/>
    </w:rPr>
  </w:style>
  <w:style w:type="character" w:customStyle="1" w:styleId="TACCar">
    <w:name w:val="TAC Car"/>
    <w:link w:val="TAC"/>
    <w:rsid w:val="007C2495"/>
    <w:rPr>
      <w:rFonts w:ascii="Arial" w:hAnsi="Arial"/>
      <w:sz w:val="18"/>
      <w:lang w:eastAsia="en-US"/>
    </w:rPr>
  </w:style>
  <w:style w:type="character" w:customStyle="1" w:styleId="EXCar">
    <w:name w:val="EX Car"/>
    <w:link w:val="EX"/>
    <w:locked/>
    <w:rsid w:val="007C2495"/>
    <w:rPr>
      <w:lang w:eastAsia="en-US"/>
    </w:rPr>
  </w:style>
  <w:style w:type="character" w:customStyle="1" w:styleId="Heading2Char1">
    <w:name w:val="Heading 2 Char1"/>
    <w:rsid w:val="007C2495"/>
    <w:rPr>
      <w:rFonts w:ascii="Arial" w:hAnsi="Arial"/>
      <w:sz w:val="32"/>
      <w:lang w:val="en-GB" w:eastAsia="en-US"/>
    </w:rPr>
  </w:style>
  <w:style w:type="character" w:customStyle="1" w:styleId="TFChar">
    <w:name w:val="TF Char"/>
    <w:rsid w:val="007C2495"/>
    <w:rPr>
      <w:rFonts w:ascii="Arial" w:hAnsi="Arial"/>
      <w:b/>
      <w:lang w:val="en-GB" w:eastAsia="en-US"/>
    </w:rPr>
  </w:style>
  <w:style w:type="character" w:customStyle="1" w:styleId="B5Char">
    <w:name w:val="B5 Char"/>
    <w:link w:val="B5"/>
    <w:rsid w:val="007C2495"/>
    <w:rPr>
      <w:lang w:eastAsia="en-US"/>
    </w:rPr>
  </w:style>
  <w:style w:type="paragraph" w:customStyle="1" w:styleId="IB2">
    <w:name w:val="IB2"/>
    <w:basedOn w:val="Normal"/>
    <w:rsid w:val="007C2495"/>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7C2495"/>
    <w:rPr>
      <w:rFonts w:ascii="Arial" w:hAnsi="Arial"/>
      <w:sz w:val="28"/>
      <w:lang w:val="en-GB" w:eastAsia="en-US"/>
    </w:rPr>
  </w:style>
  <w:style w:type="character" w:customStyle="1" w:styleId="EditorsNoteCharChar">
    <w:name w:val="Editor's Note Char Char"/>
    <w:link w:val="EditorsNote"/>
    <w:rsid w:val="007C2495"/>
    <w:rPr>
      <w:color w:val="FF0000"/>
      <w:lang w:eastAsia="en-US"/>
    </w:rPr>
  </w:style>
  <w:style w:type="character" w:customStyle="1" w:styleId="NOChar">
    <w:name w:val="NO Char"/>
    <w:link w:val="NO"/>
    <w:locked/>
    <w:rsid w:val="007C249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ct/WG6_Smartcard_Ex-T3/CT6-57/Docs/C6-100645.zip" TargetMode="External"/><Relationship Id="rId18" Type="http://schemas.openxmlformats.org/officeDocument/2006/relationships/hyperlink" Target="http://www.3gpp.org/ftp/tsg_ct/TSG_CT/TSGC_51_Kansas/Docs/CP-110238.zip" TargetMode="External"/><Relationship Id="rId26" Type="http://schemas.openxmlformats.org/officeDocument/2006/relationships/hyperlink" Target="http://www.3gpp.org/ftp/tsg_ct/WG6_Smartcard_Ex-T3/CT6-59/Docs/C6-110193.zip" TargetMode="External"/><Relationship Id="rId39" Type="http://schemas.openxmlformats.org/officeDocument/2006/relationships/hyperlink" Target="http://www.3gpp.org/ftp/tsg_ct/WG6_Smartcard_Ex-T3/CT6-63/Docs/C6-120089.zip" TargetMode="External"/><Relationship Id="rId3" Type="http://schemas.openxmlformats.org/officeDocument/2006/relationships/numbering" Target="numbering.xml"/><Relationship Id="rId21" Type="http://schemas.openxmlformats.org/officeDocument/2006/relationships/hyperlink" Target="http://www.3gpp.org/ftp/tsg_ct/WG6_Smartcard_Ex-T3/CT6-59/Docs/C6-110156.zip" TargetMode="External"/><Relationship Id="rId34" Type="http://schemas.openxmlformats.org/officeDocument/2006/relationships/hyperlink" Target="http://www.3gpp.org/ftp/tsg_ct/WG6_Smartcard_Ex-T3/CT6-62/Docs/C6-110586.zip" TargetMode="External"/><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3gpp.org/ftp/tsg_ct/WG6_Smartcard_Ex-T3/CT6-57/Docs/C6-100641.zip" TargetMode="External"/><Relationship Id="rId17" Type="http://schemas.openxmlformats.org/officeDocument/2006/relationships/hyperlink" Target="http://www.3gpp.org/ftp/tsg_ct/WG6_Smartcard_Ex-T3/CT6-58/Docs/C6-110080.zip" TargetMode="External"/><Relationship Id="rId25" Type="http://schemas.openxmlformats.org/officeDocument/2006/relationships/hyperlink" Target="http://www.3gpp.org/ftp/tsg_ct/TSG_CT/TSGC_51_Kansas/Docs/CP-110243.zip" TargetMode="External"/><Relationship Id="rId33" Type="http://schemas.openxmlformats.org/officeDocument/2006/relationships/hyperlink" Target="http://www.3gpp.org/ftp/tsg_ct/WG6_Smartcard_Ex-T3/CT6-61/Docs/C6-110404.zip" TargetMode="External"/><Relationship Id="rId38" Type="http://schemas.openxmlformats.org/officeDocument/2006/relationships/hyperlink" Target="http://www.3gpp.org/ftp/tsg_ct/WG6_Smartcard_Ex-T3/CT6-62/Docs/C6-110580.zip" TargetMode="External"/><Relationship Id="rId2" Type="http://schemas.openxmlformats.org/officeDocument/2006/relationships/customXml" Target="../customXml/item1.xml"/><Relationship Id="rId16" Type="http://schemas.openxmlformats.org/officeDocument/2006/relationships/hyperlink" Target="http://www.3gpp.org/ftp/tsg_ct/TSG_CT/TSGC_51_Kansas/Docs/CP-110243.zip" TargetMode="External"/><Relationship Id="rId20" Type="http://schemas.openxmlformats.org/officeDocument/2006/relationships/hyperlink" Target="http://www.3gpp.org/ftp/tsg_ct/TSG_CT/TSGC_51_Kansas/Docs/CP-110238.zip" TargetMode="External"/><Relationship Id="rId29" Type="http://schemas.openxmlformats.org/officeDocument/2006/relationships/hyperlink" Target="http://www.3gpp.org/ftp/tsg_ct/TSG_CT/TSGC_52_Bratislava/Docs/CP-110530.zip" TargetMode="External"/><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ct/WG6_Smartcard_Ex-T3/CT6-57/Docs/C6-100638.zip" TargetMode="External"/><Relationship Id="rId24" Type="http://schemas.openxmlformats.org/officeDocument/2006/relationships/hyperlink" Target="http://www.3gpp.org/ftp/tsg_ct/TSG_CT/TSGC_51_Kansas/Docs/CP-110298.zip" TargetMode="External"/><Relationship Id="rId32" Type="http://schemas.openxmlformats.org/officeDocument/2006/relationships/hyperlink" Target="http://www.3gpp.org/ftp/tsg_ct/WG6_Smartcard_Ex-T3/CT6-60/Docs/C6-110287.zip" TargetMode="External"/><Relationship Id="rId37" Type="http://schemas.openxmlformats.org/officeDocument/2006/relationships/hyperlink" Target="http://www.3gpp.org/ftp/tsg_ct/WG6_Smartcard_Ex-T3/CT6-62/Docs/C6-110587.zip" TargetMode="External"/><Relationship Id="rId40" Type="http://schemas.openxmlformats.org/officeDocument/2006/relationships/hyperlink" Target="http://www.3gpp.org/ftp/tsg_ct/WG6_Smartcard_Ex-T3/CT6-63/Docs/C6-120101.zip" TargetMode="External"/><Relationship Id="rId5" Type="http://schemas.openxmlformats.org/officeDocument/2006/relationships/settings" Target="settings.xml"/><Relationship Id="rId15" Type="http://schemas.openxmlformats.org/officeDocument/2006/relationships/hyperlink" Target="http://www.3gpp.org/ftp/tsg_ct/WG6_Smartcard_Ex-T3/CT6-58/Docs/C6-110063.zip" TargetMode="External"/><Relationship Id="rId23" Type="http://schemas.openxmlformats.org/officeDocument/2006/relationships/hyperlink" Target="http://www.3gpp.org/ftp/tsg_ct/WG6_Smartcard_Ex-T3/CT6-59/Docs/C6-110167.zip" TargetMode="External"/><Relationship Id="rId28" Type="http://schemas.openxmlformats.org/officeDocument/2006/relationships/hyperlink" Target="http://www.3gpp.org/ftp/tsg_ct/TSG_CT/TSGC_52_Bratislava/Docs/CP-110530.zip" TargetMode="External"/><Relationship Id="rId36" Type="http://schemas.openxmlformats.org/officeDocument/2006/relationships/hyperlink" Target="http://www.3gpp.org/ftp/tsg_ct/WG6_Smartcard_Ex-T3/CT6-62/Docs/C6-110590.zip" TargetMode="External"/><Relationship Id="rId10" Type="http://schemas.openxmlformats.org/officeDocument/2006/relationships/image" Target="media/image2.png"/><Relationship Id="rId19" Type="http://schemas.openxmlformats.org/officeDocument/2006/relationships/hyperlink" Target="http://www.3gpp.org/ftp/tsg_ct/WG6_Smartcard_Ex-T3/CT6-59/Docs/C6-110155.zip" TargetMode="External"/><Relationship Id="rId31" Type="http://schemas.openxmlformats.org/officeDocument/2006/relationships/hyperlink" Target="http://www.3gpp.org/ftp/tsg_ct/TSG_CT/TSGC_52_Bratislava/Docs/CP-110499.zip" TargetMode="Externa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3gpp.org/ftp/tsg_ct/TSG_CT/TSGC_51_Kansas/Docs/CP-110239.zip" TargetMode="External"/><Relationship Id="rId22" Type="http://schemas.openxmlformats.org/officeDocument/2006/relationships/hyperlink" Target="http://www.3gpp.org/ftp/tsg_ct/TSG_CT/TSGC_51_Kansas/Docs/CP-110238.zip" TargetMode="External"/><Relationship Id="rId27" Type="http://schemas.openxmlformats.org/officeDocument/2006/relationships/hyperlink" Target="http://www.3gpp.org/ftp/tsg_ct/TSG_CT/TSGC_51_Kansas/Docs/CP-110217.zip" TargetMode="External"/><Relationship Id="rId30" Type="http://schemas.openxmlformats.org/officeDocument/2006/relationships/hyperlink" Target="http://www.3gpp.org/ftp/tsg_ct/TSG_CT/TSGC_52_Bratislava/Docs/CP-110530.zip" TargetMode="External"/><Relationship Id="rId35" Type="http://schemas.openxmlformats.org/officeDocument/2006/relationships/hyperlink" Target="http://www.3gpp.org/ftp/tsg_ct/WG6_Smartcard_Ex-T3/CT6-62/Docs/C6-110589.zip"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AF1A5-8F58-4C5C-A217-169D6860E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50242</Words>
  <Characters>286383</Characters>
  <Application>Microsoft Office Word</Application>
  <DocSecurity>0</DocSecurity>
  <Lines>2386</Lines>
  <Paragraphs>671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335954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6</cp:revision>
  <cp:lastPrinted>2019-02-25T14:05:00Z</cp:lastPrinted>
  <dcterms:created xsi:type="dcterms:W3CDTF">2020-07-06T10:28:00Z</dcterms:created>
  <dcterms:modified xsi:type="dcterms:W3CDTF">2020-07-06T10:48:00Z</dcterms:modified>
</cp:coreProperties>
</file>